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21EF7033"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D074AF">
              <w:t>4</w:t>
            </w:r>
            <w:r w:rsidRPr="0073469F">
              <w:t>.</w:t>
            </w:r>
            <w:r w:rsidR="00D074AF">
              <w:t>0</w:t>
            </w:r>
            <w:r w:rsidRPr="0073469F">
              <w:t xml:space="preserve"> </w:t>
            </w:r>
            <w:r w:rsidRPr="0073469F">
              <w:rPr>
                <w:sz w:val="32"/>
              </w:rPr>
              <w:t>(20</w:t>
            </w:r>
            <w:r>
              <w:rPr>
                <w:sz w:val="32"/>
              </w:rPr>
              <w:t>2</w:t>
            </w:r>
            <w:r w:rsidR="00C1093B">
              <w:rPr>
                <w:sz w:val="32"/>
              </w:rPr>
              <w:t>3</w:t>
            </w:r>
            <w:r w:rsidRPr="0073469F">
              <w:rPr>
                <w:sz w:val="32"/>
              </w:rPr>
              <w:t>-</w:t>
            </w:r>
            <w:r w:rsidR="00C1093B">
              <w:rPr>
                <w:sz w:val="32"/>
              </w:rPr>
              <w:t>0</w:t>
            </w:r>
            <w:r w:rsidR="00D074AF">
              <w:rPr>
                <w:sz w:val="32"/>
              </w:rPr>
              <w:t>9</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B2662CE" w14:textId="6C9A386D" w:rsidR="00D40DB0"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D40DB0">
        <w:rPr>
          <w:noProof/>
        </w:rPr>
        <w:t>Foreword</w:t>
      </w:r>
      <w:r w:rsidR="00D40DB0">
        <w:rPr>
          <w:noProof/>
        </w:rPr>
        <w:tab/>
      </w:r>
      <w:r w:rsidR="00D40DB0">
        <w:rPr>
          <w:noProof/>
        </w:rPr>
        <w:fldChar w:fldCharType="begin" w:fldLock="1"/>
      </w:r>
      <w:r w:rsidR="00D40DB0">
        <w:rPr>
          <w:noProof/>
        </w:rPr>
        <w:instrText xml:space="preserve"> PAGEREF _Toc146245838 \h </w:instrText>
      </w:r>
      <w:r w:rsidR="00D40DB0">
        <w:rPr>
          <w:noProof/>
        </w:rPr>
      </w:r>
      <w:r w:rsidR="00D40DB0">
        <w:rPr>
          <w:noProof/>
        </w:rPr>
        <w:fldChar w:fldCharType="separate"/>
      </w:r>
      <w:r w:rsidR="00D40DB0">
        <w:rPr>
          <w:noProof/>
        </w:rPr>
        <w:t>26</w:t>
      </w:r>
      <w:r w:rsidR="00D40DB0">
        <w:rPr>
          <w:noProof/>
        </w:rPr>
        <w:fldChar w:fldCharType="end"/>
      </w:r>
    </w:p>
    <w:p w14:paraId="6AA94F4D" w14:textId="6EDE680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_Toc146245839 \h </w:instrText>
      </w:r>
      <w:r>
        <w:rPr>
          <w:noProof/>
        </w:rPr>
      </w:r>
      <w:r>
        <w:rPr>
          <w:noProof/>
        </w:rPr>
        <w:fldChar w:fldCharType="separate"/>
      </w:r>
      <w:r>
        <w:rPr>
          <w:noProof/>
        </w:rPr>
        <w:t>27</w:t>
      </w:r>
      <w:r>
        <w:rPr>
          <w:noProof/>
        </w:rPr>
        <w:fldChar w:fldCharType="end"/>
      </w:r>
    </w:p>
    <w:p w14:paraId="7C542E56" w14:textId="22AB8A2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_Toc146245840 \h </w:instrText>
      </w:r>
      <w:r>
        <w:rPr>
          <w:noProof/>
        </w:rPr>
      </w:r>
      <w:r>
        <w:rPr>
          <w:noProof/>
        </w:rPr>
        <w:fldChar w:fldCharType="separate"/>
      </w:r>
      <w:r>
        <w:rPr>
          <w:noProof/>
        </w:rPr>
        <w:t>27</w:t>
      </w:r>
      <w:r>
        <w:rPr>
          <w:noProof/>
        </w:rPr>
        <w:fldChar w:fldCharType="end"/>
      </w:r>
    </w:p>
    <w:p w14:paraId="448292A0" w14:textId="65D7041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_Toc146245841 \h </w:instrText>
      </w:r>
      <w:r>
        <w:rPr>
          <w:noProof/>
        </w:rPr>
      </w:r>
      <w:r>
        <w:rPr>
          <w:noProof/>
        </w:rPr>
        <w:fldChar w:fldCharType="separate"/>
      </w:r>
      <w:r>
        <w:rPr>
          <w:noProof/>
        </w:rPr>
        <w:t>31</w:t>
      </w:r>
      <w:r>
        <w:rPr>
          <w:noProof/>
        </w:rPr>
        <w:fldChar w:fldCharType="end"/>
      </w:r>
    </w:p>
    <w:p w14:paraId="603FE7DA" w14:textId="52C469B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_Toc146245842 \h </w:instrText>
      </w:r>
      <w:r>
        <w:rPr>
          <w:noProof/>
        </w:rPr>
      </w:r>
      <w:r>
        <w:rPr>
          <w:noProof/>
        </w:rPr>
        <w:fldChar w:fldCharType="separate"/>
      </w:r>
      <w:r>
        <w:rPr>
          <w:noProof/>
        </w:rPr>
        <w:t>31</w:t>
      </w:r>
      <w:r>
        <w:rPr>
          <w:noProof/>
        </w:rPr>
        <w:fldChar w:fldCharType="end"/>
      </w:r>
    </w:p>
    <w:p w14:paraId="0EAE8D56" w14:textId="048DCF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_Toc146245843 \h </w:instrText>
      </w:r>
      <w:r>
        <w:rPr>
          <w:noProof/>
        </w:rPr>
      </w:r>
      <w:r>
        <w:rPr>
          <w:noProof/>
        </w:rPr>
        <w:fldChar w:fldCharType="separate"/>
      </w:r>
      <w:r>
        <w:rPr>
          <w:noProof/>
        </w:rPr>
        <w:t>34</w:t>
      </w:r>
      <w:r>
        <w:rPr>
          <w:noProof/>
        </w:rPr>
        <w:fldChar w:fldCharType="end"/>
      </w:r>
    </w:p>
    <w:p w14:paraId="5970C860" w14:textId="15C279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_Toc146245844 \h </w:instrText>
      </w:r>
      <w:r>
        <w:rPr>
          <w:noProof/>
        </w:rPr>
      </w:r>
      <w:r>
        <w:rPr>
          <w:noProof/>
        </w:rPr>
        <w:fldChar w:fldCharType="separate"/>
      </w:r>
      <w:r>
        <w:rPr>
          <w:noProof/>
        </w:rPr>
        <w:t>35</w:t>
      </w:r>
      <w:r>
        <w:rPr>
          <w:noProof/>
        </w:rPr>
        <w:fldChar w:fldCharType="end"/>
      </w:r>
    </w:p>
    <w:p w14:paraId="56C3E430" w14:textId="76C2562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_Toc146245845 \h </w:instrText>
      </w:r>
      <w:r>
        <w:rPr>
          <w:noProof/>
        </w:rPr>
      </w:r>
      <w:r>
        <w:rPr>
          <w:noProof/>
        </w:rPr>
        <w:fldChar w:fldCharType="separate"/>
      </w:r>
      <w:r>
        <w:rPr>
          <w:noProof/>
        </w:rPr>
        <w:t>35</w:t>
      </w:r>
      <w:r>
        <w:rPr>
          <w:noProof/>
        </w:rPr>
        <w:fldChar w:fldCharType="end"/>
      </w:r>
    </w:p>
    <w:p w14:paraId="3415F30F" w14:textId="43ABD32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_Toc146245846 \h </w:instrText>
      </w:r>
      <w:r>
        <w:rPr>
          <w:noProof/>
        </w:rPr>
      </w:r>
      <w:r>
        <w:rPr>
          <w:noProof/>
        </w:rPr>
        <w:fldChar w:fldCharType="separate"/>
      </w:r>
      <w:r>
        <w:rPr>
          <w:noProof/>
        </w:rPr>
        <w:t>36</w:t>
      </w:r>
      <w:r>
        <w:rPr>
          <w:noProof/>
        </w:rPr>
        <w:fldChar w:fldCharType="end"/>
      </w:r>
    </w:p>
    <w:p w14:paraId="491A5653" w14:textId="048E82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_Toc146245847 \h </w:instrText>
      </w:r>
      <w:r>
        <w:rPr>
          <w:noProof/>
        </w:rPr>
      </w:r>
      <w:r>
        <w:rPr>
          <w:noProof/>
        </w:rPr>
        <w:fldChar w:fldCharType="separate"/>
      </w:r>
      <w:r>
        <w:rPr>
          <w:noProof/>
        </w:rPr>
        <w:t>36</w:t>
      </w:r>
      <w:r>
        <w:rPr>
          <w:noProof/>
        </w:rPr>
        <w:fldChar w:fldCharType="end"/>
      </w:r>
    </w:p>
    <w:p w14:paraId="126E79C2" w14:textId="3962CD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Warning Header Field</w:t>
      </w:r>
      <w:r>
        <w:rPr>
          <w:noProof/>
        </w:rPr>
        <w:tab/>
      </w:r>
      <w:r>
        <w:rPr>
          <w:noProof/>
        </w:rPr>
        <w:fldChar w:fldCharType="begin" w:fldLock="1"/>
      </w:r>
      <w:r>
        <w:rPr>
          <w:noProof/>
        </w:rPr>
        <w:instrText xml:space="preserve"> PAGEREF _Toc146245848 \h </w:instrText>
      </w:r>
      <w:r>
        <w:rPr>
          <w:noProof/>
        </w:rPr>
      </w:r>
      <w:r>
        <w:rPr>
          <w:noProof/>
        </w:rPr>
        <w:fldChar w:fldCharType="separate"/>
      </w:r>
      <w:r>
        <w:rPr>
          <w:noProof/>
        </w:rPr>
        <w:t>36</w:t>
      </w:r>
      <w:r>
        <w:rPr>
          <w:noProof/>
        </w:rPr>
        <w:fldChar w:fldCharType="end"/>
      </w:r>
    </w:p>
    <w:p w14:paraId="3341C585" w14:textId="1AF13A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General</w:t>
      </w:r>
      <w:r>
        <w:rPr>
          <w:noProof/>
        </w:rPr>
        <w:tab/>
      </w:r>
      <w:r>
        <w:rPr>
          <w:noProof/>
        </w:rPr>
        <w:fldChar w:fldCharType="begin" w:fldLock="1"/>
      </w:r>
      <w:r>
        <w:rPr>
          <w:noProof/>
        </w:rPr>
        <w:instrText xml:space="preserve"> PAGEREF _Toc146245849 \h </w:instrText>
      </w:r>
      <w:r>
        <w:rPr>
          <w:noProof/>
        </w:rPr>
      </w:r>
      <w:r>
        <w:rPr>
          <w:noProof/>
        </w:rPr>
        <w:fldChar w:fldCharType="separate"/>
      </w:r>
      <w:r>
        <w:rPr>
          <w:noProof/>
        </w:rPr>
        <w:t>36</w:t>
      </w:r>
      <w:r>
        <w:rPr>
          <w:noProof/>
        </w:rPr>
        <w:fldChar w:fldCharType="end"/>
      </w:r>
    </w:p>
    <w:p w14:paraId="7D434213" w14:textId="13C758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_Toc146245850 \h </w:instrText>
      </w:r>
      <w:r>
        <w:rPr>
          <w:noProof/>
        </w:rPr>
      </w:r>
      <w:r>
        <w:rPr>
          <w:noProof/>
        </w:rPr>
        <w:fldChar w:fldCharType="separate"/>
      </w:r>
      <w:r>
        <w:rPr>
          <w:noProof/>
        </w:rPr>
        <w:t>36</w:t>
      </w:r>
      <w:r>
        <w:rPr>
          <w:noProof/>
        </w:rPr>
        <w:fldChar w:fldCharType="end"/>
      </w:r>
    </w:p>
    <w:p w14:paraId="184ACD0A" w14:textId="20416A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session identity</w:t>
      </w:r>
      <w:r>
        <w:rPr>
          <w:noProof/>
        </w:rPr>
        <w:tab/>
      </w:r>
      <w:r>
        <w:rPr>
          <w:noProof/>
        </w:rPr>
        <w:fldChar w:fldCharType="begin" w:fldLock="1"/>
      </w:r>
      <w:r>
        <w:rPr>
          <w:noProof/>
        </w:rPr>
        <w:instrText xml:space="preserve"> PAGEREF _Toc146245851 \h </w:instrText>
      </w:r>
      <w:r>
        <w:rPr>
          <w:noProof/>
        </w:rPr>
      </w:r>
      <w:r>
        <w:rPr>
          <w:noProof/>
        </w:rPr>
        <w:fldChar w:fldCharType="separate"/>
      </w:r>
      <w:r>
        <w:rPr>
          <w:noProof/>
        </w:rPr>
        <w:t>42</w:t>
      </w:r>
      <w:r>
        <w:rPr>
          <w:noProof/>
        </w:rPr>
        <w:fldChar w:fldCharType="end"/>
      </w:r>
    </w:p>
    <w:p w14:paraId="08A8AF1C" w14:textId="4A7FCA4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priority calls and alerts</w:t>
      </w:r>
      <w:r>
        <w:rPr>
          <w:noProof/>
        </w:rPr>
        <w:tab/>
      </w:r>
      <w:r>
        <w:rPr>
          <w:noProof/>
        </w:rPr>
        <w:fldChar w:fldCharType="begin" w:fldLock="1"/>
      </w:r>
      <w:r>
        <w:rPr>
          <w:noProof/>
        </w:rPr>
        <w:instrText xml:space="preserve"> PAGEREF _Toc146245852 \h </w:instrText>
      </w:r>
      <w:r>
        <w:rPr>
          <w:noProof/>
        </w:rPr>
      </w:r>
      <w:r>
        <w:rPr>
          <w:noProof/>
        </w:rPr>
        <w:fldChar w:fldCharType="separate"/>
      </w:r>
      <w:r>
        <w:rPr>
          <w:noProof/>
        </w:rPr>
        <w:t>43</w:t>
      </w:r>
      <w:r>
        <w:rPr>
          <w:noProof/>
        </w:rPr>
        <w:fldChar w:fldCharType="end"/>
      </w:r>
    </w:p>
    <w:p w14:paraId="4A527AAC" w14:textId="59F00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group calls</w:t>
      </w:r>
      <w:r>
        <w:rPr>
          <w:noProof/>
        </w:rPr>
        <w:tab/>
      </w:r>
      <w:r>
        <w:rPr>
          <w:noProof/>
        </w:rPr>
        <w:fldChar w:fldCharType="begin" w:fldLock="1"/>
      </w:r>
      <w:r>
        <w:rPr>
          <w:noProof/>
        </w:rPr>
        <w:instrText xml:space="preserve"> PAGEREF _Toc146245853 \h </w:instrText>
      </w:r>
      <w:r>
        <w:rPr>
          <w:noProof/>
        </w:rPr>
      </w:r>
      <w:r>
        <w:rPr>
          <w:noProof/>
        </w:rPr>
        <w:fldChar w:fldCharType="separate"/>
      </w:r>
      <w:r>
        <w:rPr>
          <w:noProof/>
        </w:rPr>
        <w:t>43</w:t>
      </w:r>
      <w:r>
        <w:rPr>
          <w:noProof/>
        </w:rPr>
        <w:fldChar w:fldCharType="end"/>
      </w:r>
    </w:p>
    <w:p w14:paraId="5938E67C" w14:textId="0C92F8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private calls</w:t>
      </w:r>
      <w:r>
        <w:rPr>
          <w:noProof/>
        </w:rPr>
        <w:tab/>
      </w:r>
      <w:r>
        <w:rPr>
          <w:noProof/>
        </w:rPr>
        <w:fldChar w:fldCharType="begin" w:fldLock="1"/>
      </w:r>
      <w:r>
        <w:rPr>
          <w:noProof/>
        </w:rPr>
        <w:instrText xml:space="preserve"> PAGEREF _Toc146245854 \h </w:instrText>
      </w:r>
      <w:r>
        <w:rPr>
          <w:noProof/>
        </w:rPr>
      </w:r>
      <w:r>
        <w:rPr>
          <w:noProof/>
        </w:rPr>
        <w:fldChar w:fldCharType="separate"/>
      </w:r>
      <w:r>
        <w:rPr>
          <w:noProof/>
        </w:rPr>
        <w:t>44</w:t>
      </w:r>
      <w:r>
        <w:rPr>
          <w:noProof/>
        </w:rPr>
        <w:fldChar w:fldCharType="end"/>
      </w:r>
    </w:p>
    <w:p w14:paraId="76EF0041" w14:textId="73AFBB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alerts</w:t>
      </w:r>
      <w:r>
        <w:rPr>
          <w:noProof/>
        </w:rPr>
        <w:tab/>
      </w:r>
      <w:r>
        <w:rPr>
          <w:noProof/>
        </w:rPr>
        <w:fldChar w:fldCharType="begin" w:fldLock="1"/>
      </w:r>
      <w:r>
        <w:rPr>
          <w:noProof/>
        </w:rPr>
        <w:instrText xml:space="preserve"> PAGEREF _Toc146245855 \h </w:instrText>
      </w:r>
      <w:r>
        <w:rPr>
          <w:noProof/>
        </w:rPr>
      </w:r>
      <w:r>
        <w:rPr>
          <w:noProof/>
        </w:rPr>
        <w:fldChar w:fldCharType="separate"/>
      </w:r>
      <w:r>
        <w:rPr>
          <w:noProof/>
        </w:rPr>
        <w:t>45</w:t>
      </w:r>
      <w:r>
        <w:rPr>
          <w:noProof/>
        </w:rPr>
        <w:fldChar w:fldCharType="end"/>
      </w:r>
    </w:p>
    <w:p w14:paraId="49E9BC51" w14:textId="5EC71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imminent peril group call</w:t>
      </w:r>
      <w:r>
        <w:rPr>
          <w:noProof/>
        </w:rPr>
        <w:tab/>
      </w:r>
      <w:r>
        <w:rPr>
          <w:noProof/>
        </w:rPr>
        <w:fldChar w:fldCharType="begin" w:fldLock="1"/>
      </w:r>
      <w:r>
        <w:rPr>
          <w:noProof/>
        </w:rPr>
        <w:instrText xml:space="preserve"> PAGEREF _Toc146245856 \h </w:instrText>
      </w:r>
      <w:r>
        <w:rPr>
          <w:noProof/>
        </w:rPr>
      </w:r>
      <w:r>
        <w:rPr>
          <w:noProof/>
        </w:rPr>
        <w:fldChar w:fldCharType="separate"/>
      </w:r>
      <w:r>
        <w:rPr>
          <w:noProof/>
        </w:rPr>
        <w:t>46</w:t>
      </w:r>
      <w:r>
        <w:rPr>
          <w:noProof/>
        </w:rPr>
        <w:fldChar w:fldCharType="end"/>
      </w:r>
    </w:p>
    <w:p w14:paraId="26EA4F43" w14:textId="497A51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_Toc146245857 \h </w:instrText>
      </w:r>
      <w:r>
        <w:rPr>
          <w:noProof/>
        </w:rPr>
      </w:r>
      <w:r>
        <w:rPr>
          <w:noProof/>
        </w:rPr>
        <w:fldChar w:fldCharType="separate"/>
      </w:r>
      <w:r>
        <w:rPr>
          <w:noProof/>
        </w:rPr>
        <w:t>47</w:t>
      </w:r>
      <w:r>
        <w:rPr>
          <w:noProof/>
        </w:rPr>
        <w:fldChar w:fldCharType="end"/>
      </w:r>
    </w:p>
    <w:p w14:paraId="05EF7D08" w14:textId="639D82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_Toc146245858 \h </w:instrText>
      </w:r>
      <w:r>
        <w:rPr>
          <w:noProof/>
        </w:rPr>
      </w:r>
      <w:r>
        <w:rPr>
          <w:noProof/>
        </w:rPr>
        <w:fldChar w:fldCharType="separate"/>
      </w:r>
      <w:r>
        <w:rPr>
          <w:noProof/>
        </w:rPr>
        <w:t>47</w:t>
      </w:r>
      <w:r>
        <w:rPr>
          <w:noProof/>
        </w:rPr>
        <w:fldChar w:fldCharType="end"/>
      </w:r>
    </w:p>
    <w:p w14:paraId="4F9C5E84" w14:textId="20E62F4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_Toc146245859 \h </w:instrText>
      </w:r>
      <w:r>
        <w:rPr>
          <w:noProof/>
        </w:rPr>
      </w:r>
      <w:r>
        <w:rPr>
          <w:noProof/>
        </w:rPr>
        <w:fldChar w:fldCharType="separate"/>
      </w:r>
      <w:r>
        <w:rPr>
          <w:noProof/>
        </w:rPr>
        <w:t>48</w:t>
      </w:r>
      <w:r>
        <w:rPr>
          <w:noProof/>
        </w:rPr>
        <w:fldChar w:fldCharType="end"/>
      </w:r>
    </w:p>
    <w:p w14:paraId="3CE2DA26" w14:textId="74AE89B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_Toc146245860 \h </w:instrText>
      </w:r>
      <w:r>
        <w:rPr>
          <w:noProof/>
        </w:rPr>
      </w:r>
      <w:r>
        <w:rPr>
          <w:noProof/>
        </w:rPr>
        <w:fldChar w:fldCharType="separate"/>
      </w:r>
      <w:r>
        <w:rPr>
          <w:noProof/>
        </w:rPr>
        <w:t>49</w:t>
      </w:r>
      <w:r>
        <w:rPr>
          <w:noProof/>
        </w:rPr>
        <w:fldChar w:fldCharType="end"/>
      </w:r>
    </w:p>
    <w:p w14:paraId="65D7C8BB" w14:textId="60BA17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_Toc146245861 \h </w:instrText>
      </w:r>
      <w:r>
        <w:rPr>
          <w:noProof/>
        </w:rPr>
      </w:r>
      <w:r>
        <w:rPr>
          <w:noProof/>
        </w:rPr>
        <w:fldChar w:fldCharType="separate"/>
      </w:r>
      <w:r>
        <w:rPr>
          <w:noProof/>
        </w:rPr>
        <w:t>52</w:t>
      </w:r>
      <w:r>
        <w:rPr>
          <w:noProof/>
        </w:rPr>
        <w:fldChar w:fldCharType="end"/>
      </w:r>
    </w:p>
    <w:p w14:paraId="223CA17A" w14:textId="3416DBB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_Toc146245862 \h </w:instrText>
      </w:r>
      <w:r>
        <w:rPr>
          <w:noProof/>
        </w:rPr>
      </w:r>
      <w:r>
        <w:rPr>
          <w:noProof/>
        </w:rPr>
        <w:fldChar w:fldCharType="separate"/>
      </w:r>
      <w:r>
        <w:rPr>
          <w:noProof/>
        </w:rPr>
        <w:t>53</w:t>
      </w:r>
      <w:r>
        <w:rPr>
          <w:noProof/>
        </w:rPr>
        <w:fldChar w:fldCharType="end"/>
      </w:r>
    </w:p>
    <w:p w14:paraId="0B0B7C3F" w14:textId="5F484AE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_Toc146245863 \h </w:instrText>
      </w:r>
      <w:r>
        <w:rPr>
          <w:noProof/>
        </w:rPr>
      </w:r>
      <w:r>
        <w:rPr>
          <w:noProof/>
        </w:rPr>
        <w:fldChar w:fldCharType="separate"/>
      </w:r>
      <w:r>
        <w:rPr>
          <w:noProof/>
        </w:rPr>
        <w:t>53</w:t>
      </w:r>
      <w:r>
        <w:rPr>
          <w:noProof/>
        </w:rPr>
        <w:fldChar w:fldCharType="end"/>
      </w:r>
    </w:p>
    <w:p w14:paraId="52AA35D5" w14:textId="4F8DD5E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_Toc146245864 \h </w:instrText>
      </w:r>
      <w:r>
        <w:rPr>
          <w:noProof/>
        </w:rPr>
      </w:r>
      <w:r>
        <w:rPr>
          <w:noProof/>
        </w:rPr>
        <w:fldChar w:fldCharType="separate"/>
      </w:r>
      <w:r>
        <w:rPr>
          <w:noProof/>
        </w:rPr>
        <w:t>54</w:t>
      </w:r>
      <w:r>
        <w:rPr>
          <w:noProof/>
        </w:rPr>
        <w:fldChar w:fldCharType="end"/>
      </w:r>
    </w:p>
    <w:p w14:paraId="66E00804" w14:textId="1362FDC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_Toc146245865 \h </w:instrText>
      </w:r>
      <w:r>
        <w:rPr>
          <w:noProof/>
        </w:rPr>
      </w:r>
      <w:r>
        <w:rPr>
          <w:noProof/>
        </w:rPr>
        <w:fldChar w:fldCharType="separate"/>
      </w:r>
      <w:r>
        <w:rPr>
          <w:noProof/>
        </w:rPr>
        <w:t>54</w:t>
      </w:r>
      <w:r>
        <w:rPr>
          <w:noProof/>
        </w:rPr>
        <w:fldChar w:fldCharType="end"/>
      </w:r>
    </w:p>
    <w:p w14:paraId="3BA060EA" w14:textId="26C53B5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_Toc146245866 \h </w:instrText>
      </w:r>
      <w:r>
        <w:rPr>
          <w:noProof/>
        </w:rPr>
      </w:r>
      <w:r>
        <w:rPr>
          <w:noProof/>
        </w:rPr>
        <w:fldChar w:fldCharType="separate"/>
      </w:r>
      <w:r>
        <w:rPr>
          <w:noProof/>
        </w:rPr>
        <w:t>54</w:t>
      </w:r>
      <w:r>
        <w:rPr>
          <w:noProof/>
        </w:rPr>
        <w:fldChar w:fldCharType="end"/>
      </w:r>
    </w:p>
    <w:p w14:paraId="12B2B439" w14:textId="3FD0DC8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_Toc146245867 \h </w:instrText>
      </w:r>
      <w:r>
        <w:rPr>
          <w:noProof/>
        </w:rPr>
      </w:r>
      <w:r>
        <w:rPr>
          <w:noProof/>
        </w:rPr>
        <w:fldChar w:fldCharType="separate"/>
      </w:r>
      <w:r>
        <w:rPr>
          <w:noProof/>
        </w:rPr>
        <w:t>54</w:t>
      </w:r>
      <w:r>
        <w:rPr>
          <w:noProof/>
        </w:rPr>
        <w:fldChar w:fldCharType="end"/>
      </w:r>
    </w:p>
    <w:p w14:paraId="6CB89F8F" w14:textId="5518156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_Toc146245868 \h </w:instrText>
      </w:r>
      <w:r>
        <w:rPr>
          <w:noProof/>
        </w:rPr>
      </w:r>
      <w:r>
        <w:rPr>
          <w:noProof/>
        </w:rPr>
        <w:fldChar w:fldCharType="separate"/>
      </w:r>
      <w:r>
        <w:rPr>
          <w:noProof/>
        </w:rPr>
        <w:t>55</w:t>
      </w:r>
      <w:r>
        <w:rPr>
          <w:noProof/>
        </w:rPr>
        <w:fldChar w:fldCharType="end"/>
      </w:r>
    </w:p>
    <w:p w14:paraId="01CE1B47" w14:textId="4824018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_Toc146245869 \h </w:instrText>
      </w:r>
      <w:r>
        <w:rPr>
          <w:noProof/>
        </w:rPr>
      </w:r>
      <w:r>
        <w:rPr>
          <w:noProof/>
        </w:rPr>
        <w:fldChar w:fldCharType="separate"/>
      </w:r>
      <w:r>
        <w:rPr>
          <w:noProof/>
        </w:rPr>
        <w:t>55</w:t>
      </w:r>
      <w:r>
        <w:rPr>
          <w:noProof/>
        </w:rPr>
        <w:fldChar w:fldCharType="end"/>
      </w:r>
    </w:p>
    <w:p w14:paraId="5AF91CAD" w14:textId="210ACC3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_Toc146245870 \h </w:instrText>
      </w:r>
      <w:r>
        <w:rPr>
          <w:noProof/>
        </w:rPr>
      </w:r>
      <w:r>
        <w:rPr>
          <w:noProof/>
        </w:rPr>
        <w:fldChar w:fldCharType="separate"/>
      </w:r>
      <w:r>
        <w:rPr>
          <w:noProof/>
        </w:rPr>
        <w:t>57</w:t>
      </w:r>
      <w:r>
        <w:rPr>
          <w:noProof/>
        </w:rPr>
        <w:fldChar w:fldCharType="end"/>
      </w:r>
    </w:p>
    <w:p w14:paraId="21CE074C" w14:textId="1ED948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_Toc146245871 \h </w:instrText>
      </w:r>
      <w:r>
        <w:rPr>
          <w:noProof/>
        </w:rPr>
      </w:r>
      <w:r>
        <w:rPr>
          <w:noProof/>
        </w:rPr>
        <w:fldChar w:fldCharType="separate"/>
      </w:r>
      <w:r>
        <w:rPr>
          <w:noProof/>
        </w:rPr>
        <w:t>58</w:t>
      </w:r>
      <w:r>
        <w:rPr>
          <w:noProof/>
        </w:rPr>
        <w:fldChar w:fldCharType="end"/>
      </w:r>
    </w:p>
    <w:p w14:paraId="77FAAF0B" w14:textId="1C277A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_Toc146245872 \h </w:instrText>
      </w:r>
      <w:r>
        <w:rPr>
          <w:noProof/>
        </w:rPr>
      </w:r>
      <w:r>
        <w:rPr>
          <w:noProof/>
        </w:rPr>
        <w:fldChar w:fldCharType="separate"/>
      </w:r>
      <w:r>
        <w:rPr>
          <w:noProof/>
        </w:rPr>
        <w:t>58</w:t>
      </w:r>
      <w:r>
        <w:rPr>
          <w:noProof/>
        </w:rPr>
        <w:fldChar w:fldCharType="end"/>
      </w:r>
    </w:p>
    <w:p w14:paraId="671A414A" w14:textId="71EEE4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_Toc146245873 \h </w:instrText>
      </w:r>
      <w:r>
        <w:rPr>
          <w:noProof/>
        </w:rPr>
      </w:r>
      <w:r>
        <w:rPr>
          <w:noProof/>
        </w:rPr>
        <w:fldChar w:fldCharType="separate"/>
      </w:r>
      <w:r>
        <w:rPr>
          <w:noProof/>
        </w:rPr>
        <w:t>59</w:t>
      </w:r>
      <w:r>
        <w:rPr>
          <w:noProof/>
        </w:rPr>
        <w:fldChar w:fldCharType="end"/>
      </w:r>
    </w:p>
    <w:p w14:paraId="75479D4E" w14:textId="53D18D2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_Toc146245874 \h </w:instrText>
      </w:r>
      <w:r>
        <w:rPr>
          <w:noProof/>
        </w:rPr>
      </w:r>
      <w:r>
        <w:rPr>
          <w:noProof/>
        </w:rPr>
        <w:fldChar w:fldCharType="separate"/>
      </w:r>
      <w:r>
        <w:rPr>
          <w:noProof/>
        </w:rPr>
        <w:t>59</w:t>
      </w:r>
      <w:r>
        <w:rPr>
          <w:noProof/>
        </w:rPr>
        <w:fldChar w:fldCharType="end"/>
      </w:r>
    </w:p>
    <w:p w14:paraId="576AA8FA" w14:textId="149AA6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_Toc146245875 \h </w:instrText>
      </w:r>
      <w:r>
        <w:rPr>
          <w:noProof/>
        </w:rPr>
      </w:r>
      <w:r>
        <w:rPr>
          <w:noProof/>
        </w:rPr>
        <w:fldChar w:fldCharType="separate"/>
      </w:r>
      <w:r>
        <w:rPr>
          <w:noProof/>
        </w:rPr>
        <w:t>59</w:t>
      </w:r>
      <w:r>
        <w:rPr>
          <w:noProof/>
        </w:rPr>
        <w:fldChar w:fldCharType="end"/>
      </w:r>
    </w:p>
    <w:p w14:paraId="31E17189" w14:textId="416930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_Toc146245876 \h </w:instrText>
      </w:r>
      <w:r>
        <w:rPr>
          <w:noProof/>
        </w:rPr>
      </w:r>
      <w:r>
        <w:rPr>
          <w:noProof/>
        </w:rPr>
        <w:fldChar w:fldCharType="separate"/>
      </w:r>
      <w:r>
        <w:rPr>
          <w:noProof/>
        </w:rPr>
        <w:t>59</w:t>
      </w:r>
      <w:r>
        <w:rPr>
          <w:noProof/>
        </w:rPr>
        <w:fldChar w:fldCharType="end"/>
      </w:r>
    </w:p>
    <w:p w14:paraId="30CD7222" w14:textId="097497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_Toc146245877 \h </w:instrText>
      </w:r>
      <w:r>
        <w:rPr>
          <w:noProof/>
        </w:rPr>
      </w:r>
      <w:r>
        <w:rPr>
          <w:noProof/>
        </w:rPr>
        <w:fldChar w:fldCharType="separate"/>
      </w:r>
      <w:r>
        <w:rPr>
          <w:noProof/>
        </w:rPr>
        <w:t>60</w:t>
      </w:r>
      <w:r>
        <w:rPr>
          <w:noProof/>
        </w:rPr>
        <w:fldChar w:fldCharType="end"/>
      </w:r>
    </w:p>
    <w:p w14:paraId="54A04244" w14:textId="1F67252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_Toc146245878 \h </w:instrText>
      </w:r>
      <w:r>
        <w:rPr>
          <w:noProof/>
        </w:rPr>
      </w:r>
      <w:r>
        <w:rPr>
          <w:noProof/>
        </w:rPr>
        <w:fldChar w:fldCharType="separate"/>
      </w:r>
      <w:r>
        <w:rPr>
          <w:noProof/>
        </w:rPr>
        <w:t>60</w:t>
      </w:r>
      <w:r>
        <w:rPr>
          <w:noProof/>
        </w:rPr>
        <w:fldChar w:fldCharType="end"/>
      </w:r>
    </w:p>
    <w:p w14:paraId="231B0239" w14:textId="48320F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_Toc146245879 \h </w:instrText>
      </w:r>
      <w:r>
        <w:rPr>
          <w:noProof/>
        </w:rPr>
      </w:r>
      <w:r>
        <w:rPr>
          <w:noProof/>
        </w:rPr>
        <w:fldChar w:fldCharType="separate"/>
      </w:r>
      <w:r>
        <w:rPr>
          <w:noProof/>
        </w:rPr>
        <w:t>60</w:t>
      </w:r>
      <w:r>
        <w:rPr>
          <w:noProof/>
        </w:rPr>
        <w:fldChar w:fldCharType="end"/>
      </w:r>
    </w:p>
    <w:p w14:paraId="5E30FE2D" w14:textId="6B96EBA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_Toc146245880 \h </w:instrText>
      </w:r>
      <w:r>
        <w:rPr>
          <w:noProof/>
        </w:rPr>
      </w:r>
      <w:r>
        <w:rPr>
          <w:noProof/>
        </w:rPr>
        <w:fldChar w:fldCharType="separate"/>
      </w:r>
      <w:r>
        <w:rPr>
          <w:noProof/>
        </w:rPr>
        <w:t>61</w:t>
      </w:r>
      <w:r>
        <w:rPr>
          <w:noProof/>
        </w:rPr>
        <w:fldChar w:fldCharType="end"/>
      </w:r>
    </w:p>
    <w:p w14:paraId="1893EA67" w14:textId="6E4791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_Toc146245881 \h </w:instrText>
      </w:r>
      <w:r>
        <w:rPr>
          <w:noProof/>
        </w:rPr>
      </w:r>
      <w:r>
        <w:rPr>
          <w:noProof/>
        </w:rPr>
        <w:fldChar w:fldCharType="separate"/>
      </w:r>
      <w:r>
        <w:rPr>
          <w:noProof/>
        </w:rPr>
        <w:t>62</w:t>
      </w:r>
      <w:r>
        <w:rPr>
          <w:noProof/>
        </w:rPr>
        <w:fldChar w:fldCharType="end"/>
      </w:r>
    </w:p>
    <w:p w14:paraId="7D943407" w14:textId="7E700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_Toc146245882 \h </w:instrText>
      </w:r>
      <w:r>
        <w:rPr>
          <w:noProof/>
        </w:rPr>
      </w:r>
      <w:r>
        <w:rPr>
          <w:noProof/>
        </w:rPr>
        <w:fldChar w:fldCharType="separate"/>
      </w:r>
      <w:r>
        <w:rPr>
          <w:noProof/>
        </w:rPr>
        <w:t>62</w:t>
      </w:r>
      <w:r>
        <w:rPr>
          <w:noProof/>
        </w:rPr>
        <w:fldChar w:fldCharType="end"/>
      </w:r>
    </w:p>
    <w:p w14:paraId="399CDCBD" w14:textId="12C35A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_Toc146245883 \h </w:instrText>
      </w:r>
      <w:r>
        <w:rPr>
          <w:noProof/>
        </w:rPr>
      </w:r>
      <w:r>
        <w:rPr>
          <w:noProof/>
        </w:rPr>
        <w:fldChar w:fldCharType="separate"/>
      </w:r>
      <w:r>
        <w:rPr>
          <w:noProof/>
        </w:rPr>
        <w:t>62</w:t>
      </w:r>
      <w:r>
        <w:rPr>
          <w:noProof/>
        </w:rPr>
        <w:fldChar w:fldCharType="end"/>
      </w:r>
    </w:p>
    <w:p w14:paraId="51CD2396" w14:textId="2E12BF5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_Toc146245884 \h </w:instrText>
      </w:r>
      <w:r>
        <w:rPr>
          <w:noProof/>
        </w:rPr>
      </w:r>
      <w:r>
        <w:rPr>
          <w:noProof/>
        </w:rPr>
        <w:fldChar w:fldCharType="separate"/>
      </w:r>
      <w:r>
        <w:rPr>
          <w:noProof/>
        </w:rPr>
        <w:t>62</w:t>
      </w:r>
      <w:r>
        <w:rPr>
          <w:noProof/>
        </w:rPr>
        <w:fldChar w:fldCharType="end"/>
      </w:r>
    </w:p>
    <w:p w14:paraId="45DB2508" w14:textId="052E937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_Toc146245885 \h </w:instrText>
      </w:r>
      <w:r>
        <w:rPr>
          <w:noProof/>
        </w:rPr>
      </w:r>
      <w:r>
        <w:rPr>
          <w:noProof/>
        </w:rPr>
        <w:fldChar w:fldCharType="separate"/>
      </w:r>
      <w:r>
        <w:rPr>
          <w:noProof/>
        </w:rPr>
        <w:t>62</w:t>
      </w:r>
      <w:r>
        <w:rPr>
          <w:noProof/>
        </w:rPr>
        <w:fldChar w:fldCharType="end"/>
      </w:r>
    </w:p>
    <w:p w14:paraId="03288132" w14:textId="7BD9476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_Toc146245886 \h </w:instrText>
      </w:r>
      <w:r>
        <w:rPr>
          <w:noProof/>
        </w:rPr>
      </w:r>
      <w:r>
        <w:rPr>
          <w:noProof/>
        </w:rPr>
        <w:fldChar w:fldCharType="separate"/>
      </w:r>
      <w:r>
        <w:rPr>
          <w:noProof/>
        </w:rPr>
        <w:t>64</w:t>
      </w:r>
      <w:r>
        <w:rPr>
          <w:noProof/>
        </w:rPr>
        <w:fldChar w:fldCharType="end"/>
      </w:r>
    </w:p>
    <w:p w14:paraId="43F1141C" w14:textId="243EB84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SDP answer generation</w:t>
      </w:r>
      <w:r>
        <w:rPr>
          <w:noProof/>
        </w:rPr>
        <w:tab/>
      </w:r>
      <w:r>
        <w:rPr>
          <w:noProof/>
        </w:rPr>
        <w:fldChar w:fldCharType="begin" w:fldLock="1"/>
      </w:r>
      <w:r>
        <w:rPr>
          <w:noProof/>
        </w:rPr>
        <w:instrText xml:space="preserve"> PAGEREF _Toc146245887 \h </w:instrText>
      </w:r>
      <w:r>
        <w:rPr>
          <w:noProof/>
        </w:rPr>
      </w:r>
      <w:r>
        <w:rPr>
          <w:noProof/>
        </w:rPr>
        <w:fldChar w:fldCharType="separate"/>
      </w:r>
      <w:r>
        <w:rPr>
          <w:noProof/>
        </w:rPr>
        <w:t>65</w:t>
      </w:r>
      <w:r>
        <w:rPr>
          <w:noProof/>
        </w:rPr>
        <w:fldChar w:fldCharType="end"/>
      </w:r>
    </w:p>
    <w:p w14:paraId="129D51D1" w14:textId="2C51011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4D2FC6">
        <w:rPr>
          <w:noProof/>
          <w:lang w:val="fr-FR"/>
        </w:rPr>
        <w:t>Commencement modes</w:t>
      </w:r>
      <w:r>
        <w:rPr>
          <w:noProof/>
        </w:rPr>
        <w:tab/>
      </w:r>
      <w:r>
        <w:rPr>
          <w:noProof/>
        </w:rPr>
        <w:fldChar w:fldCharType="begin" w:fldLock="1"/>
      </w:r>
      <w:r>
        <w:rPr>
          <w:noProof/>
        </w:rPr>
        <w:instrText xml:space="preserve"> PAGEREF _Toc146245888 \h </w:instrText>
      </w:r>
      <w:r>
        <w:rPr>
          <w:noProof/>
        </w:rPr>
      </w:r>
      <w:r>
        <w:rPr>
          <w:noProof/>
        </w:rPr>
        <w:fldChar w:fldCharType="separate"/>
      </w:r>
      <w:r>
        <w:rPr>
          <w:noProof/>
        </w:rPr>
        <w:t>65</w:t>
      </w:r>
      <w:r>
        <w:rPr>
          <w:noProof/>
        </w:rPr>
        <w:fldChar w:fldCharType="end"/>
      </w:r>
    </w:p>
    <w:p w14:paraId="385868A9" w14:textId="360460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4D2FC6">
        <w:rPr>
          <w:noProof/>
          <w:lang w:val="fr-FR"/>
        </w:rPr>
        <w:t>Automatic</w:t>
      </w:r>
      <w:r w:rsidRPr="004D2FC6">
        <w:rPr>
          <w:noProof/>
          <w:lang w:val="fr-FR" w:eastAsia="ko-KR"/>
        </w:rPr>
        <w:t xml:space="preserve"> commencement mode</w:t>
      </w:r>
      <w:r>
        <w:rPr>
          <w:noProof/>
        </w:rPr>
        <w:tab/>
      </w:r>
      <w:r>
        <w:rPr>
          <w:noProof/>
        </w:rPr>
        <w:fldChar w:fldCharType="begin" w:fldLock="1"/>
      </w:r>
      <w:r>
        <w:rPr>
          <w:noProof/>
        </w:rPr>
        <w:instrText xml:space="preserve"> PAGEREF _Toc146245889 \h </w:instrText>
      </w:r>
      <w:r>
        <w:rPr>
          <w:noProof/>
        </w:rPr>
      </w:r>
      <w:r>
        <w:rPr>
          <w:noProof/>
        </w:rPr>
        <w:fldChar w:fldCharType="separate"/>
      </w:r>
      <w:r>
        <w:rPr>
          <w:noProof/>
        </w:rPr>
        <w:t>65</w:t>
      </w:r>
      <w:r>
        <w:rPr>
          <w:noProof/>
        </w:rPr>
        <w:fldChar w:fldCharType="end"/>
      </w:r>
    </w:p>
    <w:p w14:paraId="32B3FBE7" w14:textId="32279A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fr-FR" w:eastAsia="ko-KR"/>
        </w:rPr>
        <w:t>6.2.3.1.1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_Toc146245890 \h </w:instrText>
      </w:r>
      <w:r>
        <w:rPr>
          <w:noProof/>
        </w:rPr>
      </w:r>
      <w:r>
        <w:rPr>
          <w:noProof/>
        </w:rPr>
        <w:fldChar w:fldCharType="separate"/>
      </w:r>
      <w:r>
        <w:rPr>
          <w:noProof/>
        </w:rPr>
        <w:t>65</w:t>
      </w:r>
      <w:r>
        <w:rPr>
          <w:noProof/>
        </w:rPr>
        <w:fldChar w:fldCharType="end"/>
      </w:r>
    </w:p>
    <w:p w14:paraId="3DD3A4F6" w14:textId="2CDF1F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_Toc146245891 \h </w:instrText>
      </w:r>
      <w:r>
        <w:rPr>
          <w:noProof/>
        </w:rPr>
      </w:r>
      <w:r>
        <w:rPr>
          <w:noProof/>
        </w:rPr>
        <w:fldChar w:fldCharType="separate"/>
      </w:r>
      <w:r>
        <w:rPr>
          <w:noProof/>
        </w:rPr>
        <w:t>66</w:t>
      </w:r>
      <w:r>
        <w:rPr>
          <w:noProof/>
        </w:rPr>
        <w:fldChar w:fldCharType="end"/>
      </w:r>
    </w:p>
    <w:p w14:paraId="7B6C3540" w14:textId="00E305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_Toc146245892 \h </w:instrText>
      </w:r>
      <w:r>
        <w:rPr>
          <w:noProof/>
        </w:rPr>
      </w:r>
      <w:r>
        <w:rPr>
          <w:noProof/>
        </w:rPr>
        <w:fldChar w:fldCharType="separate"/>
      </w:r>
      <w:r>
        <w:rPr>
          <w:noProof/>
        </w:rPr>
        <w:t>66</w:t>
      </w:r>
      <w:r>
        <w:rPr>
          <w:noProof/>
        </w:rPr>
        <w:fldChar w:fldCharType="end"/>
      </w:r>
    </w:p>
    <w:p w14:paraId="0143C7D3" w14:textId="524698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_Toc146245893 \h </w:instrText>
      </w:r>
      <w:r>
        <w:rPr>
          <w:noProof/>
        </w:rPr>
      </w:r>
      <w:r>
        <w:rPr>
          <w:noProof/>
        </w:rPr>
        <w:fldChar w:fldCharType="separate"/>
      </w:r>
      <w:r>
        <w:rPr>
          <w:noProof/>
        </w:rPr>
        <w:t>66</w:t>
      </w:r>
      <w:r>
        <w:rPr>
          <w:noProof/>
        </w:rPr>
        <w:fldChar w:fldCharType="end"/>
      </w:r>
    </w:p>
    <w:p w14:paraId="2055889A" w14:textId="3CD431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group calls</w:t>
      </w:r>
      <w:r>
        <w:rPr>
          <w:noProof/>
        </w:rPr>
        <w:tab/>
      </w:r>
      <w:r>
        <w:rPr>
          <w:noProof/>
        </w:rPr>
        <w:fldChar w:fldCharType="begin" w:fldLock="1"/>
      </w:r>
      <w:r>
        <w:rPr>
          <w:noProof/>
        </w:rPr>
        <w:instrText xml:space="preserve"> PAGEREF _Toc146245894 \h </w:instrText>
      </w:r>
      <w:r>
        <w:rPr>
          <w:noProof/>
        </w:rPr>
      </w:r>
      <w:r>
        <w:rPr>
          <w:noProof/>
        </w:rPr>
        <w:fldChar w:fldCharType="separate"/>
      </w:r>
      <w:r>
        <w:rPr>
          <w:noProof/>
        </w:rPr>
        <w:t>67</w:t>
      </w:r>
      <w:r>
        <w:rPr>
          <w:noProof/>
        </w:rPr>
        <w:fldChar w:fldCharType="end"/>
      </w:r>
    </w:p>
    <w:p w14:paraId="0C66301A" w14:textId="660E4A1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_Toc146245895 \h </w:instrText>
      </w:r>
      <w:r>
        <w:rPr>
          <w:noProof/>
        </w:rPr>
      </w:r>
      <w:r>
        <w:rPr>
          <w:noProof/>
        </w:rPr>
        <w:fldChar w:fldCharType="separate"/>
      </w:r>
      <w:r>
        <w:rPr>
          <w:noProof/>
        </w:rPr>
        <w:t>67</w:t>
      </w:r>
      <w:r>
        <w:rPr>
          <w:noProof/>
        </w:rPr>
        <w:fldChar w:fldCharType="end"/>
      </w:r>
    </w:p>
    <w:p w14:paraId="474FFE3E" w14:textId="73A043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_Toc146245896 \h </w:instrText>
      </w:r>
      <w:r>
        <w:rPr>
          <w:noProof/>
        </w:rPr>
      </w:r>
      <w:r>
        <w:rPr>
          <w:noProof/>
        </w:rPr>
        <w:fldChar w:fldCharType="separate"/>
      </w:r>
      <w:r>
        <w:rPr>
          <w:noProof/>
        </w:rPr>
        <w:t>67</w:t>
      </w:r>
      <w:r>
        <w:rPr>
          <w:noProof/>
        </w:rPr>
        <w:fldChar w:fldCharType="end"/>
      </w:r>
    </w:p>
    <w:p w14:paraId="62D979D5" w14:textId="6BD1B9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_Toc146245897 \h </w:instrText>
      </w:r>
      <w:r>
        <w:rPr>
          <w:noProof/>
        </w:rPr>
      </w:r>
      <w:r>
        <w:rPr>
          <w:noProof/>
        </w:rPr>
        <w:fldChar w:fldCharType="separate"/>
      </w:r>
      <w:r>
        <w:rPr>
          <w:noProof/>
        </w:rPr>
        <w:t>67</w:t>
      </w:r>
      <w:r>
        <w:rPr>
          <w:noProof/>
        </w:rPr>
        <w:fldChar w:fldCharType="end"/>
      </w:r>
    </w:p>
    <w:p w14:paraId="4C23D8B7" w14:textId="43E154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_Toc146245898 \h </w:instrText>
      </w:r>
      <w:r>
        <w:rPr>
          <w:noProof/>
        </w:rPr>
      </w:r>
      <w:r>
        <w:rPr>
          <w:noProof/>
        </w:rPr>
        <w:fldChar w:fldCharType="separate"/>
      </w:r>
      <w:r>
        <w:rPr>
          <w:noProof/>
        </w:rPr>
        <w:t>68</w:t>
      </w:r>
      <w:r>
        <w:rPr>
          <w:noProof/>
        </w:rPr>
        <w:fldChar w:fldCharType="end"/>
      </w:r>
    </w:p>
    <w:p w14:paraId="163DB362" w14:textId="1206984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_Toc146245899 \h </w:instrText>
      </w:r>
      <w:r>
        <w:rPr>
          <w:noProof/>
        </w:rPr>
      </w:r>
      <w:r>
        <w:rPr>
          <w:noProof/>
        </w:rPr>
        <w:fldChar w:fldCharType="separate"/>
      </w:r>
      <w:r>
        <w:rPr>
          <w:noProof/>
        </w:rPr>
        <w:t>68</w:t>
      </w:r>
      <w:r>
        <w:rPr>
          <w:noProof/>
        </w:rPr>
        <w:fldChar w:fldCharType="end"/>
      </w:r>
    </w:p>
    <w:p w14:paraId="58177457" w14:textId="3A42C9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_Toc146245900 \h </w:instrText>
      </w:r>
      <w:r>
        <w:rPr>
          <w:noProof/>
        </w:rPr>
      </w:r>
      <w:r>
        <w:rPr>
          <w:noProof/>
        </w:rPr>
        <w:fldChar w:fldCharType="separate"/>
      </w:r>
      <w:r>
        <w:rPr>
          <w:noProof/>
        </w:rPr>
        <w:t>68</w:t>
      </w:r>
      <w:r>
        <w:rPr>
          <w:noProof/>
        </w:rPr>
        <w:fldChar w:fldCharType="end"/>
      </w:r>
    </w:p>
    <w:p w14:paraId="16D72139" w14:textId="6602B4F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_Toc146245901 \h </w:instrText>
      </w:r>
      <w:r>
        <w:rPr>
          <w:noProof/>
        </w:rPr>
      </w:r>
      <w:r>
        <w:rPr>
          <w:noProof/>
        </w:rPr>
        <w:fldChar w:fldCharType="separate"/>
      </w:r>
      <w:r>
        <w:rPr>
          <w:noProof/>
        </w:rPr>
        <w:t>69</w:t>
      </w:r>
      <w:r>
        <w:rPr>
          <w:noProof/>
        </w:rPr>
        <w:fldChar w:fldCharType="end"/>
      </w:r>
    </w:p>
    <w:p w14:paraId="56224599" w14:textId="39D137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_Toc146245902 \h </w:instrText>
      </w:r>
      <w:r>
        <w:rPr>
          <w:noProof/>
        </w:rPr>
      </w:r>
      <w:r>
        <w:rPr>
          <w:noProof/>
        </w:rPr>
        <w:fldChar w:fldCharType="separate"/>
      </w:r>
      <w:r>
        <w:rPr>
          <w:noProof/>
        </w:rPr>
        <w:t>69</w:t>
      </w:r>
      <w:r>
        <w:rPr>
          <w:noProof/>
        </w:rPr>
        <w:fldChar w:fldCharType="end"/>
      </w:r>
    </w:p>
    <w:p w14:paraId="7BD4D9C4" w14:textId="7014F6F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_Toc146245903 \h </w:instrText>
      </w:r>
      <w:r>
        <w:rPr>
          <w:noProof/>
        </w:rPr>
      </w:r>
      <w:r>
        <w:rPr>
          <w:noProof/>
        </w:rPr>
        <w:fldChar w:fldCharType="separate"/>
      </w:r>
      <w:r>
        <w:rPr>
          <w:noProof/>
        </w:rPr>
        <w:t>69</w:t>
      </w:r>
      <w:r>
        <w:rPr>
          <w:noProof/>
        </w:rPr>
        <w:fldChar w:fldCharType="end"/>
      </w:r>
    </w:p>
    <w:p w14:paraId="2FB33694" w14:textId="4A4884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_Toc146245904 \h </w:instrText>
      </w:r>
      <w:r>
        <w:rPr>
          <w:noProof/>
        </w:rPr>
      </w:r>
      <w:r>
        <w:rPr>
          <w:noProof/>
        </w:rPr>
        <w:fldChar w:fldCharType="separate"/>
      </w:r>
      <w:r>
        <w:rPr>
          <w:noProof/>
        </w:rPr>
        <w:t>69</w:t>
      </w:r>
      <w:r>
        <w:rPr>
          <w:noProof/>
        </w:rPr>
        <w:fldChar w:fldCharType="end"/>
      </w:r>
    </w:p>
    <w:p w14:paraId="0941A7B5" w14:textId="68C3310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_Toc146245905 \h </w:instrText>
      </w:r>
      <w:r>
        <w:rPr>
          <w:noProof/>
        </w:rPr>
      </w:r>
      <w:r>
        <w:rPr>
          <w:noProof/>
        </w:rPr>
        <w:fldChar w:fldCharType="separate"/>
      </w:r>
      <w:r>
        <w:rPr>
          <w:noProof/>
        </w:rPr>
        <w:t>69</w:t>
      </w:r>
      <w:r>
        <w:rPr>
          <w:noProof/>
        </w:rPr>
        <w:fldChar w:fldCharType="end"/>
      </w:r>
    </w:p>
    <w:p w14:paraId="36CB795C" w14:textId="4746454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_Toc146245906 \h </w:instrText>
      </w:r>
      <w:r>
        <w:rPr>
          <w:noProof/>
        </w:rPr>
      </w:r>
      <w:r>
        <w:rPr>
          <w:noProof/>
        </w:rPr>
        <w:fldChar w:fldCharType="separate"/>
      </w:r>
      <w:r>
        <w:rPr>
          <w:noProof/>
        </w:rPr>
        <w:t>69</w:t>
      </w:r>
      <w:r>
        <w:rPr>
          <w:noProof/>
        </w:rPr>
        <w:fldChar w:fldCharType="end"/>
      </w:r>
    </w:p>
    <w:p w14:paraId="36FB9783" w14:textId="5A58E00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_Toc146245907 \h </w:instrText>
      </w:r>
      <w:r>
        <w:rPr>
          <w:noProof/>
        </w:rPr>
      </w:r>
      <w:r>
        <w:rPr>
          <w:noProof/>
        </w:rPr>
        <w:fldChar w:fldCharType="separate"/>
      </w:r>
      <w:r>
        <w:rPr>
          <w:noProof/>
        </w:rPr>
        <w:t>70</w:t>
      </w:r>
      <w:r>
        <w:rPr>
          <w:noProof/>
        </w:rPr>
        <w:fldChar w:fldCharType="end"/>
      </w:r>
    </w:p>
    <w:p w14:paraId="6CF0554D" w14:textId="76EF0F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_Toc146245908 \h </w:instrText>
      </w:r>
      <w:r>
        <w:rPr>
          <w:noProof/>
        </w:rPr>
      </w:r>
      <w:r>
        <w:rPr>
          <w:noProof/>
        </w:rPr>
        <w:fldChar w:fldCharType="separate"/>
      </w:r>
      <w:r>
        <w:rPr>
          <w:noProof/>
        </w:rPr>
        <w:t>70</w:t>
      </w:r>
      <w:r>
        <w:rPr>
          <w:noProof/>
        </w:rPr>
        <w:fldChar w:fldCharType="end"/>
      </w:r>
    </w:p>
    <w:p w14:paraId="5B056D92" w14:textId="344C52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_Toc146245909 \h </w:instrText>
      </w:r>
      <w:r>
        <w:rPr>
          <w:noProof/>
        </w:rPr>
      </w:r>
      <w:r>
        <w:rPr>
          <w:noProof/>
        </w:rPr>
        <w:fldChar w:fldCharType="separate"/>
      </w:r>
      <w:r>
        <w:rPr>
          <w:noProof/>
        </w:rPr>
        <w:t>71</w:t>
      </w:r>
      <w:r>
        <w:rPr>
          <w:noProof/>
        </w:rPr>
        <w:fldChar w:fldCharType="end"/>
      </w:r>
    </w:p>
    <w:p w14:paraId="7A496AF4" w14:textId="484B9B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_Toc146245910 \h </w:instrText>
      </w:r>
      <w:r>
        <w:rPr>
          <w:noProof/>
        </w:rPr>
      </w:r>
      <w:r>
        <w:rPr>
          <w:noProof/>
        </w:rPr>
        <w:fldChar w:fldCharType="separate"/>
      </w:r>
      <w:r>
        <w:rPr>
          <w:noProof/>
        </w:rPr>
        <w:t>72</w:t>
      </w:r>
      <w:r>
        <w:rPr>
          <w:noProof/>
        </w:rPr>
        <w:fldChar w:fldCharType="end"/>
      </w:r>
    </w:p>
    <w:p w14:paraId="6D990893" w14:textId="6A4890A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_Toc146245911 \h </w:instrText>
      </w:r>
      <w:r>
        <w:rPr>
          <w:noProof/>
        </w:rPr>
      </w:r>
      <w:r>
        <w:rPr>
          <w:noProof/>
        </w:rPr>
        <w:fldChar w:fldCharType="separate"/>
      </w:r>
      <w:r>
        <w:rPr>
          <w:noProof/>
        </w:rPr>
        <w:t>72</w:t>
      </w:r>
      <w:r>
        <w:rPr>
          <w:noProof/>
        </w:rPr>
        <w:fldChar w:fldCharType="end"/>
      </w:r>
    </w:p>
    <w:p w14:paraId="22EAEC03" w14:textId="485FB3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_Toc146245912 \h </w:instrText>
      </w:r>
      <w:r>
        <w:rPr>
          <w:noProof/>
        </w:rPr>
      </w:r>
      <w:r>
        <w:rPr>
          <w:noProof/>
        </w:rPr>
        <w:fldChar w:fldCharType="separate"/>
      </w:r>
      <w:r>
        <w:rPr>
          <w:noProof/>
        </w:rPr>
        <w:t>73</w:t>
      </w:r>
      <w:r>
        <w:rPr>
          <w:noProof/>
        </w:rPr>
        <w:fldChar w:fldCharType="end"/>
      </w:r>
    </w:p>
    <w:p w14:paraId="296CE544" w14:textId="55DDD7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_Toc146245913 \h </w:instrText>
      </w:r>
      <w:r>
        <w:rPr>
          <w:noProof/>
        </w:rPr>
      </w:r>
      <w:r>
        <w:rPr>
          <w:noProof/>
        </w:rPr>
        <w:fldChar w:fldCharType="separate"/>
      </w:r>
      <w:r>
        <w:rPr>
          <w:noProof/>
        </w:rPr>
        <w:t>73</w:t>
      </w:r>
      <w:r>
        <w:rPr>
          <w:noProof/>
        </w:rPr>
        <w:fldChar w:fldCharType="end"/>
      </w:r>
    </w:p>
    <w:p w14:paraId="51A421B1" w14:textId="3D9E10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_Toc146245914 \h </w:instrText>
      </w:r>
      <w:r>
        <w:rPr>
          <w:noProof/>
        </w:rPr>
      </w:r>
      <w:r>
        <w:rPr>
          <w:noProof/>
        </w:rPr>
        <w:fldChar w:fldCharType="separate"/>
      </w:r>
      <w:r>
        <w:rPr>
          <w:noProof/>
        </w:rPr>
        <w:t>74</w:t>
      </w:r>
      <w:r>
        <w:rPr>
          <w:noProof/>
        </w:rPr>
        <w:fldChar w:fldCharType="end"/>
      </w:r>
    </w:p>
    <w:p w14:paraId="20AD61CA" w14:textId="3300F4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_Toc146245915 \h </w:instrText>
      </w:r>
      <w:r>
        <w:rPr>
          <w:noProof/>
        </w:rPr>
      </w:r>
      <w:r>
        <w:rPr>
          <w:noProof/>
        </w:rPr>
        <w:fldChar w:fldCharType="separate"/>
      </w:r>
      <w:r>
        <w:rPr>
          <w:noProof/>
        </w:rPr>
        <w:t>74</w:t>
      </w:r>
      <w:r>
        <w:rPr>
          <w:noProof/>
        </w:rPr>
        <w:fldChar w:fldCharType="end"/>
      </w:r>
    </w:p>
    <w:p w14:paraId="368D37BC" w14:textId="515F2E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_Toc146245916 \h </w:instrText>
      </w:r>
      <w:r>
        <w:rPr>
          <w:noProof/>
        </w:rPr>
      </w:r>
      <w:r>
        <w:rPr>
          <w:noProof/>
        </w:rPr>
        <w:fldChar w:fldCharType="separate"/>
      </w:r>
      <w:r>
        <w:rPr>
          <w:noProof/>
        </w:rPr>
        <w:t>74</w:t>
      </w:r>
      <w:r>
        <w:rPr>
          <w:noProof/>
        </w:rPr>
        <w:fldChar w:fldCharType="end"/>
      </w:r>
    </w:p>
    <w:p w14:paraId="629FE75C" w14:textId="5117ACE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_Toc146245917 \h </w:instrText>
      </w:r>
      <w:r>
        <w:rPr>
          <w:noProof/>
        </w:rPr>
      </w:r>
      <w:r>
        <w:rPr>
          <w:noProof/>
        </w:rPr>
        <w:fldChar w:fldCharType="separate"/>
      </w:r>
      <w:r>
        <w:rPr>
          <w:noProof/>
        </w:rPr>
        <w:t>75</w:t>
      </w:r>
      <w:r>
        <w:rPr>
          <w:noProof/>
        </w:rPr>
        <w:fldChar w:fldCharType="end"/>
      </w:r>
    </w:p>
    <w:p w14:paraId="2B7B99E0" w14:textId="34F90D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_Toc146245918 \h </w:instrText>
      </w:r>
      <w:r>
        <w:rPr>
          <w:noProof/>
        </w:rPr>
      </w:r>
      <w:r>
        <w:rPr>
          <w:noProof/>
        </w:rPr>
        <w:fldChar w:fldCharType="separate"/>
      </w:r>
      <w:r>
        <w:rPr>
          <w:noProof/>
        </w:rPr>
        <w:t>75</w:t>
      </w:r>
      <w:r>
        <w:rPr>
          <w:noProof/>
        </w:rPr>
        <w:fldChar w:fldCharType="end"/>
      </w:r>
    </w:p>
    <w:p w14:paraId="3FCAFDF7" w14:textId="72DC50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_Toc146245919 \h </w:instrText>
      </w:r>
      <w:r>
        <w:rPr>
          <w:noProof/>
        </w:rPr>
      </w:r>
      <w:r>
        <w:rPr>
          <w:noProof/>
        </w:rPr>
        <w:fldChar w:fldCharType="separate"/>
      </w:r>
      <w:r>
        <w:rPr>
          <w:noProof/>
        </w:rPr>
        <w:t>76</w:t>
      </w:r>
      <w:r>
        <w:rPr>
          <w:noProof/>
        </w:rPr>
        <w:fldChar w:fldCharType="end"/>
      </w:r>
    </w:p>
    <w:p w14:paraId="697DD388" w14:textId="2830A1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_Toc146245920 \h </w:instrText>
      </w:r>
      <w:r>
        <w:rPr>
          <w:noProof/>
        </w:rPr>
      </w:r>
      <w:r>
        <w:rPr>
          <w:noProof/>
        </w:rPr>
        <w:fldChar w:fldCharType="separate"/>
      </w:r>
      <w:r>
        <w:rPr>
          <w:noProof/>
        </w:rPr>
        <w:t>76</w:t>
      </w:r>
      <w:r>
        <w:rPr>
          <w:noProof/>
        </w:rPr>
        <w:fldChar w:fldCharType="end"/>
      </w:r>
    </w:p>
    <w:p w14:paraId="1B28EA57" w14:textId="46ED6F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_Toc146245921 \h </w:instrText>
      </w:r>
      <w:r>
        <w:rPr>
          <w:noProof/>
        </w:rPr>
      </w:r>
      <w:r>
        <w:rPr>
          <w:noProof/>
        </w:rPr>
        <w:fldChar w:fldCharType="separate"/>
      </w:r>
      <w:r>
        <w:rPr>
          <w:noProof/>
        </w:rPr>
        <w:t>77</w:t>
      </w:r>
      <w:r>
        <w:rPr>
          <w:noProof/>
        </w:rPr>
        <w:fldChar w:fldCharType="end"/>
      </w:r>
    </w:p>
    <w:p w14:paraId="0BB2CE98" w14:textId="4880B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_Toc146245922 \h </w:instrText>
      </w:r>
      <w:r>
        <w:rPr>
          <w:noProof/>
        </w:rPr>
      </w:r>
      <w:r>
        <w:rPr>
          <w:noProof/>
        </w:rPr>
        <w:fldChar w:fldCharType="separate"/>
      </w:r>
      <w:r>
        <w:rPr>
          <w:noProof/>
        </w:rPr>
        <w:t>78</w:t>
      </w:r>
      <w:r>
        <w:rPr>
          <w:noProof/>
        </w:rPr>
        <w:fldChar w:fldCharType="end"/>
      </w:r>
    </w:p>
    <w:p w14:paraId="65AC5F87" w14:textId="76BAC02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_Toc146245923 \h </w:instrText>
      </w:r>
      <w:r>
        <w:rPr>
          <w:noProof/>
        </w:rPr>
      </w:r>
      <w:r>
        <w:rPr>
          <w:noProof/>
        </w:rPr>
        <w:fldChar w:fldCharType="separate"/>
      </w:r>
      <w:r>
        <w:rPr>
          <w:noProof/>
        </w:rPr>
        <w:t>78</w:t>
      </w:r>
      <w:r>
        <w:rPr>
          <w:noProof/>
        </w:rPr>
        <w:fldChar w:fldCharType="end"/>
      </w:r>
    </w:p>
    <w:p w14:paraId="20D9B4BB" w14:textId="1D2DEAF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 for an originating broadcast group call</w:t>
      </w:r>
      <w:r>
        <w:rPr>
          <w:noProof/>
        </w:rPr>
        <w:tab/>
      </w:r>
      <w:r>
        <w:rPr>
          <w:noProof/>
        </w:rPr>
        <w:fldChar w:fldCharType="begin" w:fldLock="1"/>
      </w:r>
      <w:r>
        <w:rPr>
          <w:noProof/>
        </w:rPr>
        <w:instrText xml:space="preserve"> PAGEREF _Toc146245924 \h </w:instrText>
      </w:r>
      <w:r>
        <w:rPr>
          <w:noProof/>
        </w:rPr>
      </w:r>
      <w:r>
        <w:rPr>
          <w:noProof/>
        </w:rPr>
        <w:fldChar w:fldCharType="separate"/>
      </w:r>
      <w:r>
        <w:rPr>
          <w:noProof/>
        </w:rPr>
        <w:t>78</w:t>
      </w:r>
      <w:r>
        <w:rPr>
          <w:noProof/>
        </w:rPr>
        <w:fldChar w:fldCharType="end"/>
      </w:r>
    </w:p>
    <w:p w14:paraId="5AF738FB" w14:textId="141F2D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_Toc146245925 \h </w:instrText>
      </w:r>
      <w:r>
        <w:rPr>
          <w:noProof/>
        </w:rPr>
      </w:r>
      <w:r>
        <w:rPr>
          <w:noProof/>
        </w:rPr>
        <w:fldChar w:fldCharType="separate"/>
      </w:r>
      <w:r>
        <w:rPr>
          <w:noProof/>
        </w:rPr>
        <w:t>79</w:t>
      </w:r>
      <w:r>
        <w:rPr>
          <w:noProof/>
        </w:rPr>
        <w:fldChar w:fldCharType="end"/>
      </w:r>
    </w:p>
    <w:p w14:paraId="5951E739" w14:textId="7E2D05C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_Toc146245926 \h </w:instrText>
      </w:r>
      <w:r>
        <w:rPr>
          <w:noProof/>
        </w:rPr>
      </w:r>
      <w:r>
        <w:rPr>
          <w:noProof/>
        </w:rPr>
        <w:fldChar w:fldCharType="separate"/>
      </w:r>
      <w:r>
        <w:rPr>
          <w:noProof/>
        </w:rPr>
        <w:t>79</w:t>
      </w:r>
      <w:r>
        <w:rPr>
          <w:noProof/>
        </w:rPr>
        <w:fldChar w:fldCharType="end"/>
      </w:r>
    </w:p>
    <w:p w14:paraId="36206115" w14:textId="0EEE26A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_Toc146245927 \h </w:instrText>
      </w:r>
      <w:r>
        <w:rPr>
          <w:noProof/>
        </w:rPr>
      </w:r>
      <w:r>
        <w:rPr>
          <w:noProof/>
        </w:rPr>
        <w:fldChar w:fldCharType="separate"/>
      </w:r>
      <w:r>
        <w:rPr>
          <w:noProof/>
        </w:rPr>
        <w:t>79</w:t>
      </w:r>
      <w:r>
        <w:rPr>
          <w:noProof/>
        </w:rPr>
        <w:fldChar w:fldCharType="end"/>
      </w:r>
    </w:p>
    <w:p w14:paraId="13392146" w14:textId="34FDE6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_Toc146245928 \h </w:instrText>
      </w:r>
      <w:r>
        <w:rPr>
          <w:noProof/>
        </w:rPr>
      </w:r>
      <w:r>
        <w:rPr>
          <w:noProof/>
        </w:rPr>
        <w:fldChar w:fldCharType="separate"/>
      </w:r>
      <w:r>
        <w:rPr>
          <w:noProof/>
        </w:rPr>
        <w:t>79</w:t>
      </w:r>
      <w:r>
        <w:rPr>
          <w:noProof/>
        </w:rPr>
        <w:fldChar w:fldCharType="end"/>
      </w:r>
    </w:p>
    <w:p w14:paraId="11BE2837" w14:textId="1D184C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D2FC6">
        <w:rPr>
          <w:noProof/>
          <w:lang w:val="en-US"/>
        </w:rPr>
        <w:t>3</w:t>
      </w:r>
      <w:r>
        <w:rPr>
          <w:noProof/>
        </w:rPr>
        <w:t>.</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4D2FC6">
        <w:rPr>
          <w:noProof/>
          <w:lang w:val="en-US"/>
        </w:rPr>
        <w:t xml:space="preserve"> to a MCPTT user</w:t>
      </w:r>
      <w:r>
        <w:rPr>
          <w:noProof/>
        </w:rPr>
        <w:tab/>
      </w:r>
      <w:r>
        <w:rPr>
          <w:noProof/>
        </w:rPr>
        <w:fldChar w:fldCharType="begin" w:fldLock="1"/>
      </w:r>
      <w:r>
        <w:rPr>
          <w:noProof/>
        </w:rPr>
        <w:instrText xml:space="preserve"> PAGEREF _Toc146245929 \h </w:instrText>
      </w:r>
      <w:r>
        <w:rPr>
          <w:noProof/>
        </w:rPr>
      </w:r>
      <w:r>
        <w:rPr>
          <w:noProof/>
        </w:rPr>
        <w:fldChar w:fldCharType="separate"/>
      </w:r>
      <w:r>
        <w:rPr>
          <w:noProof/>
        </w:rPr>
        <w:t>79</w:t>
      </w:r>
      <w:r>
        <w:rPr>
          <w:noProof/>
        </w:rPr>
        <w:fldChar w:fldCharType="end"/>
      </w:r>
    </w:p>
    <w:p w14:paraId="471978C8" w14:textId="3F5435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_Toc146245930 \h </w:instrText>
      </w:r>
      <w:r>
        <w:rPr>
          <w:noProof/>
        </w:rPr>
      </w:r>
      <w:r>
        <w:rPr>
          <w:noProof/>
        </w:rPr>
        <w:fldChar w:fldCharType="separate"/>
      </w:r>
      <w:r>
        <w:rPr>
          <w:noProof/>
        </w:rPr>
        <w:t>80</w:t>
      </w:r>
      <w:r>
        <w:rPr>
          <w:noProof/>
        </w:rPr>
        <w:fldChar w:fldCharType="end"/>
      </w:r>
    </w:p>
    <w:p w14:paraId="373B7057" w14:textId="5BCB70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_Toc146245931 \h </w:instrText>
      </w:r>
      <w:r>
        <w:rPr>
          <w:noProof/>
        </w:rPr>
      </w:r>
      <w:r>
        <w:rPr>
          <w:noProof/>
        </w:rPr>
        <w:fldChar w:fldCharType="separate"/>
      </w:r>
      <w:r>
        <w:rPr>
          <w:noProof/>
        </w:rPr>
        <w:t>80</w:t>
      </w:r>
      <w:r>
        <w:rPr>
          <w:noProof/>
        </w:rPr>
        <w:fldChar w:fldCharType="end"/>
      </w:r>
    </w:p>
    <w:p w14:paraId="7E5191B8" w14:textId="6D1EA9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_Toc146245932 \h </w:instrText>
      </w:r>
      <w:r>
        <w:rPr>
          <w:noProof/>
        </w:rPr>
      </w:r>
      <w:r>
        <w:rPr>
          <w:noProof/>
        </w:rPr>
        <w:fldChar w:fldCharType="separate"/>
      </w:r>
      <w:r>
        <w:rPr>
          <w:noProof/>
        </w:rPr>
        <w:t>80</w:t>
      </w:r>
      <w:r>
        <w:rPr>
          <w:noProof/>
        </w:rPr>
        <w:fldChar w:fldCharType="end"/>
      </w:r>
    </w:p>
    <w:p w14:paraId="1A503110" w14:textId="4E56F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_Toc146245933 \h </w:instrText>
      </w:r>
      <w:r>
        <w:rPr>
          <w:noProof/>
        </w:rPr>
      </w:r>
      <w:r>
        <w:rPr>
          <w:noProof/>
        </w:rPr>
        <w:fldChar w:fldCharType="separate"/>
      </w:r>
      <w:r>
        <w:rPr>
          <w:noProof/>
        </w:rPr>
        <w:t>81</w:t>
      </w:r>
      <w:r>
        <w:rPr>
          <w:noProof/>
        </w:rPr>
        <w:fldChar w:fldCharType="end"/>
      </w:r>
    </w:p>
    <w:p w14:paraId="1176F7F9" w14:textId="515FB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_Toc146245934 \h </w:instrText>
      </w:r>
      <w:r>
        <w:rPr>
          <w:noProof/>
        </w:rPr>
      </w:r>
      <w:r>
        <w:rPr>
          <w:noProof/>
        </w:rPr>
        <w:fldChar w:fldCharType="separate"/>
      </w:r>
      <w:r>
        <w:rPr>
          <w:noProof/>
        </w:rPr>
        <w:t>81</w:t>
      </w:r>
      <w:r>
        <w:rPr>
          <w:noProof/>
        </w:rPr>
        <w:fldChar w:fldCharType="end"/>
      </w:r>
    </w:p>
    <w:p w14:paraId="1C13D809" w14:textId="720F0D7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_Toc146245935 \h </w:instrText>
      </w:r>
      <w:r>
        <w:rPr>
          <w:noProof/>
        </w:rPr>
      </w:r>
      <w:r>
        <w:rPr>
          <w:noProof/>
        </w:rPr>
        <w:fldChar w:fldCharType="separate"/>
      </w:r>
      <w:r>
        <w:rPr>
          <w:noProof/>
        </w:rPr>
        <w:t>82</w:t>
      </w:r>
      <w:r>
        <w:rPr>
          <w:noProof/>
        </w:rPr>
        <w:fldChar w:fldCharType="end"/>
      </w:r>
    </w:p>
    <w:p w14:paraId="40539D2C" w14:textId="0B54A4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_Toc146245936 \h </w:instrText>
      </w:r>
      <w:r>
        <w:rPr>
          <w:noProof/>
        </w:rPr>
      </w:r>
      <w:r>
        <w:rPr>
          <w:noProof/>
        </w:rPr>
        <w:fldChar w:fldCharType="separate"/>
      </w:r>
      <w:r>
        <w:rPr>
          <w:noProof/>
        </w:rPr>
        <w:t>82</w:t>
      </w:r>
      <w:r>
        <w:rPr>
          <w:noProof/>
        </w:rPr>
        <w:fldChar w:fldCharType="end"/>
      </w:r>
    </w:p>
    <w:p w14:paraId="62C17AE6" w14:textId="064D5C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_Toc146245937 \h </w:instrText>
      </w:r>
      <w:r>
        <w:rPr>
          <w:noProof/>
        </w:rPr>
      </w:r>
      <w:r>
        <w:rPr>
          <w:noProof/>
        </w:rPr>
        <w:fldChar w:fldCharType="separate"/>
      </w:r>
      <w:r>
        <w:rPr>
          <w:noProof/>
        </w:rPr>
        <w:t>83</w:t>
      </w:r>
      <w:r>
        <w:rPr>
          <w:noProof/>
        </w:rPr>
        <w:fldChar w:fldCharType="end"/>
      </w:r>
    </w:p>
    <w:p w14:paraId="3394A232" w14:textId="7C1DDE2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_Toc146245938 \h </w:instrText>
      </w:r>
      <w:r>
        <w:rPr>
          <w:noProof/>
        </w:rPr>
      </w:r>
      <w:r>
        <w:rPr>
          <w:noProof/>
        </w:rPr>
        <w:fldChar w:fldCharType="separate"/>
      </w:r>
      <w:r>
        <w:rPr>
          <w:noProof/>
        </w:rPr>
        <w:t>84</w:t>
      </w:r>
      <w:r>
        <w:rPr>
          <w:noProof/>
        </w:rPr>
        <w:fldChar w:fldCharType="end"/>
      </w:r>
    </w:p>
    <w:p w14:paraId="681F2D6E" w14:textId="566E84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_Toc146245939 \h </w:instrText>
      </w:r>
      <w:r>
        <w:rPr>
          <w:noProof/>
        </w:rPr>
      </w:r>
      <w:r>
        <w:rPr>
          <w:noProof/>
        </w:rPr>
        <w:fldChar w:fldCharType="separate"/>
      </w:r>
      <w:r>
        <w:rPr>
          <w:noProof/>
        </w:rPr>
        <w:t>84</w:t>
      </w:r>
      <w:r>
        <w:rPr>
          <w:noProof/>
        </w:rPr>
        <w:fldChar w:fldCharType="end"/>
      </w:r>
    </w:p>
    <w:p w14:paraId="0F1EC9ED" w14:textId="1BF6A66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_Toc146245940 \h </w:instrText>
      </w:r>
      <w:r>
        <w:rPr>
          <w:noProof/>
        </w:rPr>
      </w:r>
      <w:r>
        <w:rPr>
          <w:noProof/>
        </w:rPr>
        <w:fldChar w:fldCharType="separate"/>
      </w:r>
      <w:r>
        <w:rPr>
          <w:noProof/>
        </w:rPr>
        <w:t>85</w:t>
      </w:r>
      <w:r>
        <w:rPr>
          <w:noProof/>
        </w:rPr>
        <w:fldChar w:fldCharType="end"/>
      </w:r>
    </w:p>
    <w:p w14:paraId="2B355155" w14:textId="316AD0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_Toc146245941 \h </w:instrText>
      </w:r>
      <w:r>
        <w:rPr>
          <w:noProof/>
        </w:rPr>
      </w:r>
      <w:r>
        <w:rPr>
          <w:noProof/>
        </w:rPr>
        <w:fldChar w:fldCharType="separate"/>
      </w:r>
      <w:r>
        <w:rPr>
          <w:noProof/>
        </w:rPr>
        <w:t>85</w:t>
      </w:r>
      <w:r>
        <w:rPr>
          <w:noProof/>
        </w:rPr>
        <w:fldChar w:fldCharType="end"/>
      </w:r>
    </w:p>
    <w:p w14:paraId="377DE140" w14:textId="7F3D796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D2FC6">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_Toc146245942 \h </w:instrText>
      </w:r>
      <w:r>
        <w:rPr>
          <w:noProof/>
        </w:rPr>
      </w:r>
      <w:r>
        <w:rPr>
          <w:noProof/>
        </w:rPr>
        <w:fldChar w:fldCharType="separate"/>
      </w:r>
      <w:r>
        <w:rPr>
          <w:noProof/>
        </w:rPr>
        <w:t>85</w:t>
      </w:r>
      <w:r>
        <w:rPr>
          <w:noProof/>
        </w:rPr>
        <w:fldChar w:fldCharType="end"/>
      </w:r>
    </w:p>
    <w:p w14:paraId="73373701" w14:textId="0CC2773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_Toc146245943 \h </w:instrText>
      </w:r>
      <w:r>
        <w:rPr>
          <w:noProof/>
        </w:rPr>
      </w:r>
      <w:r>
        <w:rPr>
          <w:noProof/>
        </w:rPr>
        <w:fldChar w:fldCharType="separate"/>
      </w:r>
      <w:r>
        <w:rPr>
          <w:noProof/>
        </w:rPr>
        <w:t>85</w:t>
      </w:r>
      <w:r>
        <w:rPr>
          <w:noProof/>
        </w:rPr>
        <w:fldChar w:fldCharType="end"/>
      </w:r>
    </w:p>
    <w:p w14:paraId="28460AA4" w14:textId="1193F2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_Toc146245944 \h </w:instrText>
      </w:r>
      <w:r>
        <w:rPr>
          <w:noProof/>
        </w:rPr>
      </w:r>
      <w:r>
        <w:rPr>
          <w:noProof/>
        </w:rPr>
        <w:fldChar w:fldCharType="separate"/>
      </w:r>
      <w:r>
        <w:rPr>
          <w:noProof/>
        </w:rPr>
        <w:t>86</w:t>
      </w:r>
      <w:r>
        <w:rPr>
          <w:noProof/>
        </w:rPr>
        <w:fldChar w:fldCharType="end"/>
      </w:r>
    </w:p>
    <w:p w14:paraId="2212F100" w14:textId="5914A69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_Toc146245945 \h </w:instrText>
      </w:r>
      <w:r>
        <w:rPr>
          <w:noProof/>
        </w:rPr>
      </w:r>
      <w:r>
        <w:rPr>
          <w:noProof/>
        </w:rPr>
        <w:fldChar w:fldCharType="separate"/>
      </w:r>
      <w:r>
        <w:rPr>
          <w:noProof/>
        </w:rPr>
        <w:t>90</w:t>
      </w:r>
      <w:r>
        <w:rPr>
          <w:noProof/>
        </w:rPr>
        <w:fldChar w:fldCharType="end"/>
      </w:r>
    </w:p>
    <w:p w14:paraId="4BB4420D" w14:textId="051F9E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_Toc146245946 \h </w:instrText>
      </w:r>
      <w:r>
        <w:rPr>
          <w:noProof/>
        </w:rPr>
      </w:r>
      <w:r>
        <w:rPr>
          <w:noProof/>
        </w:rPr>
        <w:fldChar w:fldCharType="separate"/>
      </w:r>
      <w:r>
        <w:rPr>
          <w:noProof/>
        </w:rPr>
        <w:t>91</w:t>
      </w:r>
      <w:r>
        <w:rPr>
          <w:noProof/>
        </w:rPr>
        <w:fldChar w:fldCharType="end"/>
      </w:r>
    </w:p>
    <w:p w14:paraId="5D56B746" w14:textId="04A81E0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w:t>
      </w:r>
      <w:r w:rsidRPr="004D2FC6">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initiated by the served MCPTT user</w:t>
      </w:r>
      <w:r>
        <w:rPr>
          <w:noProof/>
        </w:rPr>
        <w:tab/>
      </w:r>
      <w:r>
        <w:rPr>
          <w:noProof/>
        </w:rPr>
        <w:fldChar w:fldCharType="begin" w:fldLock="1"/>
      </w:r>
      <w:r>
        <w:rPr>
          <w:noProof/>
        </w:rPr>
        <w:instrText xml:space="preserve"> PAGEREF _Toc146245947 \h </w:instrText>
      </w:r>
      <w:r>
        <w:rPr>
          <w:noProof/>
        </w:rPr>
      </w:r>
      <w:r>
        <w:rPr>
          <w:noProof/>
        </w:rPr>
        <w:fldChar w:fldCharType="separate"/>
      </w:r>
      <w:r>
        <w:rPr>
          <w:noProof/>
        </w:rPr>
        <w:t>91</w:t>
      </w:r>
      <w:r>
        <w:rPr>
          <w:noProof/>
        </w:rPr>
        <w:fldChar w:fldCharType="end"/>
      </w:r>
    </w:p>
    <w:p w14:paraId="62C1EE5D" w14:textId="4CAD0B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_Toc146245948 \h </w:instrText>
      </w:r>
      <w:r>
        <w:rPr>
          <w:noProof/>
        </w:rPr>
      </w:r>
      <w:r>
        <w:rPr>
          <w:noProof/>
        </w:rPr>
        <w:fldChar w:fldCharType="separate"/>
      </w:r>
      <w:r>
        <w:rPr>
          <w:noProof/>
        </w:rPr>
        <w:t>91</w:t>
      </w:r>
      <w:r>
        <w:rPr>
          <w:noProof/>
        </w:rPr>
        <w:fldChar w:fldCharType="end"/>
      </w:r>
    </w:p>
    <w:p w14:paraId="44E2623E" w14:textId="32547AA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_Toc146245949 \h </w:instrText>
      </w:r>
      <w:r>
        <w:rPr>
          <w:noProof/>
        </w:rPr>
      </w:r>
      <w:r>
        <w:rPr>
          <w:noProof/>
        </w:rPr>
        <w:fldChar w:fldCharType="separate"/>
      </w:r>
      <w:r>
        <w:rPr>
          <w:noProof/>
        </w:rPr>
        <w:t>91</w:t>
      </w:r>
      <w:r>
        <w:rPr>
          <w:noProof/>
        </w:rPr>
        <w:fldChar w:fldCharType="end"/>
      </w:r>
    </w:p>
    <w:p w14:paraId="3BDFB30D" w14:textId="0058BB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_Toc146245950 \h </w:instrText>
      </w:r>
      <w:r>
        <w:rPr>
          <w:noProof/>
        </w:rPr>
      </w:r>
      <w:r>
        <w:rPr>
          <w:noProof/>
        </w:rPr>
        <w:fldChar w:fldCharType="separate"/>
      </w:r>
      <w:r>
        <w:rPr>
          <w:noProof/>
        </w:rPr>
        <w:t>91</w:t>
      </w:r>
      <w:r>
        <w:rPr>
          <w:noProof/>
        </w:rPr>
        <w:fldChar w:fldCharType="end"/>
      </w:r>
    </w:p>
    <w:p w14:paraId="0FE4BAFD" w14:textId="593F6B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_Toc146245951 \h </w:instrText>
      </w:r>
      <w:r>
        <w:rPr>
          <w:noProof/>
        </w:rPr>
      </w:r>
      <w:r>
        <w:rPr>
          <w:noProof/>
        </w:rPr>
        <w:fldChar w:fldCharType="separate"/>
      </w:r>
      <w:r>
        <w:rPr>
          <w:noProof/>
        </w:rPr>
        <w:t>92</w:t>
      </w:r>
      <w:r>
        <w:rPr>
          <w:noProof/>
        </w:rPr>
        <w:fldChar w:fldCharType="end"/>
      </w:r>
    </w:p>
    <w:p w14:paraId="54E63767" w14:textId="7AD0ED2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_Toc146245952 \h </w:instrText>
      </w:r>
      <w:r>
        <w:rPr>
          <w:noProof/>
        </w:rPr>
      </w:r>
      <w:r>
        <w:rPr>
          <w:noProof/>
        </w:rPr>
        <w:fldChar w:fldCharType="separate"/>
      </w:r>
      <w:r>
        <w:rPr>
          <w:noProof/>
        </w:rPr>
        <w:t>92</w:t>
      </w:r>
      <w:r>
        <w:rPr>
          <w:noProof/>
        </w:rPr>
        <w:fldChar w:fldCharType="end"/>
      </w:r>
    </w:p>
    <w:p w14:paraId="1EE84CCD" w14:textId="3D559F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w:t>
      </w:r>
      <w:r>
        <w:rPr>
          <w:noProof/>
        </w:rPr>
        <w:t>re-established session establishment</w:t>
      </w:r>
      <w:r>
        <w:rPr>
          <w:noProof/>
        </w:rPr>
        <w:tab/>
      </w:r>
      <w:r>
        <w:rPr>
          <w:noProof/>
        </w:rPr>
        <w:fldChar w:fldCharType="begin" w:fldLock="1"/>
      </w:r>
      <w:r>
        <w:rPr>
          <w:noProof/>
        </w:rPr>
        <w:instrText xml:space="preserve"> PAGEREF _Toc146245953 \h </w:instrText>
      </w:r>
      <w:r>
        <w:rPr>
          <w:noProof/>
        </w:rPr>
      </w:r>
      <w:r>
        <w:rPr>
          <w:noProof/>
        </w:rPr>
        <w:fldChar w:fldCharType="separate"/>
      </w:r>
      <w:r>
        <w:rPr>
          <w:noProof/>
        </w:rPr>
        <w:t>92</w:t>
      </w:r>
      <w:r>
        <w:rPr>
          <w:noProof/>
        </w:rPr>
        <w:fldChar w:fldCharType="end"/>
      </w:r>
    </w:p>
    <w:p w14:paraId="50D71AE8" w14:textId="1C8381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an INVITE request</w:t>
      </w:r>
      <w:r>
        <w:rPr>
          <w:noProof/>
        </w:rPr>
        <w:tab/>
      </w:r>
      <w:r>
        <w:rPr>
          <w:noProof/>
        </w:rPr>
        <w:fldChar w:fldCharType="begin" w:fldLock="1"/>
      </w:r>
      <w:r>
        <w:rPr>
          <w:noProof/>
        </w:rPr>
        <w:instrText xml:space="preserve"> PAGEREF _Toc146245954 \h </w:instrText>
      </w:r>
      <w:r>
        <w:rPr>
          <w:noProof/>
        </w:rPr>
      </w:r>
      <w:r>
        <w:rPr>
          <w:noProof/>
        </w:rPr>
        <w:fldChar w:fldCharType="separate"/>
      </w:r>
      <w:r>
        <w:rPr>
          <w:noProof/>
        </w:rPr>
        <w:t>92</w:t>
      </w:r>
      <w:r>
        <w:rPr>
          <w:noProof/>
        </w:rPr>
        <w:fldChar w:fldCharType="end"/>
      </w:r>
    </w:p>
    <w:p w14:paraId="6730063A" w14:textId="7364F6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 REFER request</w:t>
      </w:r>
      <w:r>
        <w:rPr>
          <w:noProof/>
        </w:rPr>
        <w:tab/>
      </w:r>
      <w:r>
        <w:rPr>
          <w:noProof/>
        </w:rPr>
        <w:fldChar w:fldCharType="begin" w:fldLock="1"/>
      </w:r>
      <w:r>
        <w:rPr>
          <w:noProof/>
        </w:rPr>
        <w:instrText xml:space="preserve"> PAGEREF _Toc146245955 \h </w:instrText>
      </w:r>
      <w:r>
        <w:rPr>
          <w:noProof/>
        </w:rPr>
      </w:r>
      <w:r>
        <w:rPr>
          <w:noProof/>
        </w:rPr>
        <w:fldChar w:fldCharType="separate"/>
      </w:r>
      <w:r>
        <w:rPr>
          <w:noProof/>
        </w:rPr>
        <w:t>93</w:t>
      </w:r>
      <w:r>
        <w:rPr>
          <w:noProof/>
        </w:rPr>
        <w:fldChar w:fldCharType="end"/>
      </w:r>
    </w:p>
    <w:p w14:paraId="386BD801" w14:textId="03182A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Response to an INVITE request</w:t>
      </w:r>
      <w:r>
        <w:rPr>
          <w:noProof/>
        </w:rPr>
        <w:tab/>
      </w:r>
      <w:r>
        <w:rPr>
          <w:noProof/>
        </w:rPr>
        <w:fldChar w:fldCharType="begin" w:fldLock="1"/>
      </w:r>
      <w:r>
        <w:rPr>
          <w:noProof/>
        </w:rPr>
        <w:instrText xml:space="preserve"> PAGEREF _Toc146245956 \h </w:instrText>
      </w:r>
      <w:r>
        <w:rPr>
          <w:noProof/>
        </w:rPr>
      </w:r>
      <w:r>
        <w:rPr>
          <w:noProof/>
        </w:rPr>
        <w:fldChar w:fldCharType="separate"/>
      </w:r>
      <w:r>
        <w:rPr>
          <w:noProof/>
        </w:rPr>
        <w:t>95</w:t>
      </w:r>
      <w:r>
        <w:rPr>
          <w:noProof/>
        </w:rPr>
        <w:fldChar w:fldCharType="end"/>
      </w:r>
    </w:p>
    <w:p w14:paraId="1C4A7EA6" w14:textId="09318EA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_Toc146245957 \h </w:instrText>
      </w:r>
      <w:r>
        <w:rPr>
          <w:noProof/>
        </w:rPr>
      </w:r>
      <w:r>
        <w:rPr>
          <w:noProof/>
        </w:rPr>
        <w:fldChar w:fldCharType="separate"/>
      </w:r>
      <w:r>
        <w:rPr>
          <w:noProof/>
        </w:rPr>
        <w:t>95</w:t>
      </w:r>
      <w:r>
        <w:rPr>
          <w:noProof/>
        </w:rPr>
        <w:fldChar w:fldCharType="end"/>
      </w:r>
    </w:p>
    <w:p w14:paraId="70E96970" w14:textId="0398C4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_Toc146245958 \h </w:instrText>
      </w:r>
      <w:r>
        <w:rPr>
          <w:noProof/>
        </w:rPr>
      </w:r>
      <w:r>
        <w:rPr>
          <w:noProof/>
        </w:rPr>
        <w:fldChar w:fldCharType="separate"/>
      </w:r>
      <w:r>
        <w:rPr>
          <w:noProof/>
        </w:rPr>
        <w:t>95</w:t>
      </w:r>
      <w:r>
        <w:rPr>
          <w:noProof/>
        </w:rPr>
        <w:fldChar w:fldCharType="end"/>
      </w:r>
    </w:p>
    <w:p w14:paraId="457EE44D" w14:textId="6C6754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_Toc146245959 \h </w:instrText>
      </w:r>
      <w:r>
        <w:rPr>
          <w:noProof/>
        </w:rPr>
      </w:r>
      <w:r>
        <w:rPr>
          <w:noProof/>
        </w:rPr>
        <w:fldChar w:fldCharType="separate"/>
      </w:r>
      <w:r>
        <w:rPr>
          <w:noProof/>
        </w:rPr>
        <w:t>95</w:t>
      </w:r>
      <w:r>
        <w:rPr>
          <w:noProof/>
        </w:rPr>
        <w:fldChar w:fldCharType="end"/>
      </w:r>
    </w:p>
    <w:p w14:paraId="30092621" w14:textId="6C832E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_Toc146245960 \h </w:instrText>
      </w:r>
      <w:r>
        <w:rPr>
          <w:noProof/>
        </w:rPr>
      </w:r>
      <w:r>
        <w:rPr>
          <w:noProof/>
        </w:rPr>
        <w:fldChar w:fldCharType="separate"/>
      </w:r>
      <w:r>
        <w:rPr>
          <w:noProof/>
        </w:rPr>
        <w:t>96</w:t>
      </w:r>
      <w:r>
        <w:rPr>
          <w:noProof/>
        </w:rPr>
        <w:fldChar w:fldCharType="end"/>
      </w:r>
    </w:p>
    <w:p w14:paraId="6A0896C1" w14:textId="797BDCD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_Toc146245961 \h </w:instrText>
      </w:r>
      <w:r>
        <w:rPr>
          <w:noProof/>
        </w:rPr>
      </w:r>
      <w:r>
        <w:rPr>
          <w:noProof/>
        </w:rPr>
        <w:fldChar w:fldCharType="separate"/>
      </w:r>
      <w:r>
        <w:rPr>
          <w:noProof/>
        </w:rPr>
        <w:t>97</w:t>
      </w:r>
      <w:r>
        <w:rPr>
          <w:noProof/>
        </w:rPr>
        <w:fldChar w:fldCharType="end"/>
      </w:r>
    </w:p>
    <w:p w14:paraId="668C50FD" w14:textId="15858F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_Toc146245962 \h </w:instrText>
      </w:r>
      <w:r>
        <w:rPr>
          <w:noProof/>
        </w:rPr>
      </w:r>
      <w:r>
        <w:rPr>
          <w:noProof/>
        </w:rPr>
        <w:fldChar w:fldCharType="separate"/>
      </w:r>
      <w:r>
        <w:rPr>
          <w:noProof/>
        </w:rPr>
        <w:t>97</w:t>
      </w:r>
      <w:r>
        <w:rPr>
          <w:noProof/>
        </w:rPr>
        <w:fldChar w:fldCharType="end"/>
      </w:r>
    </w:p>
    <w:p w14:paraId="300BE2D0" w14:textId="58AF80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_Toc146245963 \h </w:instrText>
      </w:r>
      <w:r>
        <w:rPr>
          <w:noProof/>
        </w:rPr>
      </w:r>
      <w:r>
        <w:rPr>
          <w:noProof/>
        </w:rPr>
        <w:fldChar w:fldCharType="separate"/>
      </w:r>
      <w:r>
        <w:rPr>
          <w:noProof/>
        </w:rPr>
        <w:t>97</w:t>
      </w:r>
      <w:r>
        <w:rPr>
          <w:noProof/>
        </w:rPr>
        <w:fldChar w:fldCharType="end"/>
      </w:r>
    </w:p>
    <w:p w14:paraId="5309046D" w14:textId="2FA392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_Toc146245964 \h </w:instrText>
      </w:r>
      <w:r>
        <w:rPr>
          <w:noProof/>
        </w:rPr>
      </w:r>
      <w:r>
        <w:rPr>
          <w:noProof/>
        </w:rPr>
        <w:fldChar w:fldCharType="separate"/>
      </w:r>
      <w:r>
        <w:rPr>
          <w:noProof/>
        </w:rPr>
        <w:t>97</w:t>
      </w:r>
      <w:r>
        <w:rPr>
          <w:noProof/>
        </w:rPr>
        <w:fldChar w:fldCharType="end"/>
      </w:r>
    </w:p>
    <w:p w14:paraId="1BFBB2A6" w14:textId="1C6358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_Toc146245965 \h </w:instrText>
      </w:r>
      <w:r>
        <w:rPr>
          <w:noProof/>
        </w:rPr>
      </w:r>
      <w:r>
        <w:rPr>
          <w:noProof/>
        </w:rPr>
        <w:fldChar w:fldCharType="separate"/>
      </w:r>
      <w:r>
        <w:rPr>
          <w:noProof/>
        </w:rPr>
        <w:t>98</w:t>
      </w:r>
      <w:r>
        <w:rPr>
          <w:noProof/>
        </w:rPr>
        <w:fldChar w:fldCharType="end"/>
      </w:r>
    </w:p>
    <w:p w14:paraId="2201571C" w14:textId="629982B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_Toc146245966 \h </w:instrText>
      </w:r>
      <w:r>
        <w:rPr>
          <w:noProof/>
        </w:rPr>
      </w:r>
      <w:r>
        <w:rPr>
          <w:noProof/>
        </w:rPr>
        <w:fldChar w:fldCharType="separate"/>
      </w:r>
      <w:r>
        <w:rPr>
          <w:noProof/>
        </w:rPr>
        <w:t>98</w:t>
      </w:r>
      <w:r>
        <w:rPr>
          <w:noProof/>
        </w:rPr>
        <w:fldChar w:fldCharType="end"/>
      </w:r>
    </w:p>
    <w:p w14:paraId="2877879E" w14:textId="01C369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_Toc146245967 \h </w:instrText>
      </w:r>
      <w:r>
        <w:rPr>
          <w:noProof/>
        </w:rPr>
      </w:r>
      <w:r>
        <w:rPr>
          <w:noProof/>
        </w:rPr>
        <w:fldChar w:fldCharType="separate"/>
      </w:r>
      <w:r>
        <w:rPr>
          <w:noProof/>
        </w:rPr>
        <w:t>98</w:t>
      </w:r>
      <w:r>
        <w:rPr>
          <w:noProof/>
        </w:rPr>
        <w:fldChar w:fldCharType="end"/>
      </w:r>
    </w:p>
    <w:p w14:paraId="0C9A85F4" w14:textId="69FD89E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_Toc146245968 \h </w:instrText>
      </w:r>
      <w:r>
        <w:rPr>
          <w:noProof/>
        </w:rPr>
      </w:r>
      <w:r>
        <w:rPr>
          <w:noProof/>
        </w:rPr>
        <w:fldChar w:fldCharType="separate"/>
      </w:r>
      <w:r>
        <w:rPr>
          <w:noProof/>
        </w:rPr>
        <w:t>99</w:t>
      </w:r>
      <w:r>
        <w:rPr>
          <w:noProof/>
        </w:rPr>
        <w:fldChar w:fldCharType="end"/>
      </w:r>
    </w:p>
    <w:p w14:paraId="1F11950B" w14:textId="621408D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_Toc146245969 \h </w:instrText>
      </w:r>
      <w:r>
        <w:rPr>
          <w:noProof/>
        </w:rPr>
      </w:r>
      <w:r>
        <w:rPr>
          <w:noProof/>
        </w:rPr>
        <w:fldChar w:fldCharType="separate"/>
      </w:r>
      <w:r>
        <w:rPr>
          <w:noProof/>
        </w:rPr>
        <w:t>100</w:t>
      </w:r>
      <w:r>
        <w:rPr>
          <w:noProof/>
        </w:rPr>
        <w:fldChar w:fldCharType="end"/>
      </w:r>
    </w:p>
    <w:p w14:paraId="008F91B4" w14:textId="307B95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_Toc146245970 \h </w:instrText>
      </w:r>
      <w:r>
        <w:rPr>
          <w:noProof/>
        </w:rPr>
      </w:r>
      <w:r>
        <w:rPr>
          <w:noProof/>
        </w:rPr>
        <w:fldChar w:fldCharType="separate"/>
      </w:r>
      <w:r>
        <w:rPr>
          <w:noProof/>
        </w:rPr>
        <w:t>100</w:t>
      </w:r>
      <w:r>
        <w:rPr>
          <w:noProof/>
        </w:rPr>
        <w:fldChar w:fldCharType="end"/>
      </w:r>
    </w:p>
    <w:p w14:paraId="1ED55D8A" w14:textId="302CD1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_Toc146245971 \h </w:instrText>
      </w:r>
      <w:r>
        <w:rPr>
          <w:noProof/>
        </w:rPr>
      </w:r>
      <w:r>
        <w:rPr>
          <w:noProof/>
        </w:rPr>
        <w:fldChar w:fldCharType="separate"/>
      </w:r>
      <w:r>
        <w:rPr>
          <w:noProof/>
        </w:rPr>
        <w:t>101</w:t>
      </w:r>
      <w:r>
        <w:rPr>
          <w:noProof/>
        </w:rPr>
        <w:fldChar w:fldCharType="end"/>
      </w:r>
    </w:p>
    <w:p w14:paraId="7A7244FB" w14:textId="0F3503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D2FC6">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terminated to the served MCPTT user</w:t>
      </w:r>
      <w:r>
        <w:rPr>
          <w:noProof/>
        </w:rPr>
        <w:tab/>
      </w:r>
      <w:r>
        <w:rPr>
          <w:noProof/>
        </w:rPr>
        <w:fldChar w:fldCharType="begin" w:fldLock="1"/>
      </w:r>
      <w:r>
        <w:rPr>
          <w:noProof/>
        </w:rPr>
        <w:instrText xml:space="preserve"> PAGEREF _Toc146245972 \h </w:instrText>
      </w:r>
      <w:r>
        <w:rPr>
          <w:noProof/>
        </w:rPr>
      </w:r>
      <w:r>
        <w:rPr>
          <w:noProof/>
        </w:rPr>
        <w:fldChar w:fldCharType="separate"/>
      </w:r>
      <w:r>
        <w:rPr>
          <w:noProof/>
        </w:rPr>
        <w:t>102</w:t>
      </w:r>
      <w:r>
        <w:rPr>
          <w:noProof/>
        </w:rPr>
        <w:fldChar w:fldCharType="end"/>
      </w:r>
    </w:p>
    <w:p w14:paraId="0CCD5253" w14:textId="1D533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offer generation</w:t>
      </w:r>
      <w:r>
        <w:rPr>
          <w:noProof/>
        </w:rPr>
        <w:tab/>
      </w:r>
      <w:r>
        <w:rPr>
          <w:noProof/>
        </w:rPr>
        <w:fldChar w:fldCharType="begin" w:fldLock="1"/>
      </w:r>
      <w:r>
        <w:rPr>
          <w:noProof/>
        </w:rPr>
        <w:instrText xml:space="preserve"> PAGEREF _Toc146245973 \h </w:instrText>
      </w:r>
      <w:r>
        <w:rPr>
          <w:noProof/>
        </w:rPr>
      </w:r>
      <w:r>
        <w:rPr>
          <w:noProof/>
        </w:rPr>
        <w:fldChar w:fldCharType="separate"/>
      </w:r>
      <w:r>
        <w:rPr>
          <w:noProof/>
        </w:rPr>
        <w:t>102</w:t>
      </w:r>
      <w:r>
        <w:rPr>
          <w:noProof/>
        </w:rPr>
        <w:fldChar w:fldCharType="end"/>
      </w:r>
    </w:p>
    <w:p w14:paraId="3BDC030F" w14:textId="078847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answer generation</w:t>
      </w:r>
      <w:r>
        <w:rPr>
          <w:noProof/>
        </w:rPr>
        <w:tab/>
      </w:r>
      <w:r>
        <w:rPr>
          <w:noProof/>
        </w:rPr>
        <w:fldChar w:fldCharType="begin" w:fldLock="1"/>
      </w:r>
      <w:r>
        <w:rPr>
          <w:noProof/>
        </w:rPr>
        <w:instrText xml:space="preserve"> PAGEREF _Toc146245974 \h </w:instrText>
      </w:r>
      <w:r>
        <w:rPr>
          <w:noProof/>
        </w:rPr>
      </w:r>
      <w:r>
        <w:rPr>
          <w:noProof/>
        </w:rPr>
        <w:fldChar w:fldCharType="separate"/>
      </w:r>
      <w:r>
        <w:rPr>
          <w:noProof/>
        </w:rPr>
        <w:t>102</w:t>
      </w:r>
      <w:r>
        <w:rPr>
          <w:noProof/>
        </w:rPr>
        <w:fldChar w:fldCharType="end"/>
      </w:r>
    </w:p>
    <w:p w14:paraId="026E262D" w14:textId="201B97C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_Toc146245975 \h </w:instrText>
      </w:r>
      <w:r>
        <w:rPr>
          <w:noProof/>
        </w:rPr>
      </w:r>
      <w:r>
        <w:rPr>
          <w:noProof/>
        </w:rPr>
        <w:fldChar w:fldCharType="separate"/>
      </w:r>
      <w:r>
        <w:rPr>
          <w:noProof/>
        </w:rPr>
        <w:t>102</w:t>
      </w:r>
      <w:r>
        <w:rPr>
          <w:noProof/>
        </w:rPr>
        <w:fldChar w:fldCharType="end"/>
      </w:r>
    </w:p>
    <w:p w14:paraId="56BB4A03" w14:textId="1C52FA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_Toc146245976 \h </w:instrText>
      </w:r>
      <w:r>
        <w:rPr>
          <w:noProof/>
        </w:rPr>
      </w:r>
      <w:r>
        <w:rPr>
          <w:noProof/>
        </w:rPr>
        <w:fldChar w:fldCharType="separate"/>
      </w:r>
      <w:r>
        <w:rPr>
          <w:noProof/>
        </w:rPr>
        <w:t>102</w:t>
      </w:r>
      <w:r>
        <w:rPr>
          <w:noProof/>
        </w:rPr>
        <w:fldChar w:fldCharType="end"/>
      </w:r>
    </w:p>
    <w:p w14:paraId="6A1341BC" w14:textId="6D53AB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SIP INVITE request towards the terminating MCPTT client</w:t>
      </w:r>
      <w:r>
        <w:rPr>
          <w:noProof/>
        </w:rPr>
        <w:tab/>
      </w:r>
      <w:r>
        <w:rPr>
          <w:noProof/>
        </w:rPr>
        <w:fldChar w:fldCharType="begin" w:fldLock="1"/>
      </w:r>
      <w:r>
        <w:rPr>
          <w:noProof/>
        </w:rPr>
        <w:instrText xml:space="preserve"> PAGEREF _Toc146245977 \h </w:instrText>
      </w:r>
      <w:r>
        <w:rPr>
          <w:noProof/>
        </w:rPr>
      </w:r>
      <w:r>
        <w:rPr>
          <w:noProof/>
        </w:rPr>
        <w:fldChar w:fldCharType="separate"/>
      </w:r>
      <w:r>
        <w:rPr>
          <w:noProof/>
        </w:rPr>
        <w:t>102</w:t>
      </w:r>
      <w:r>
        <w:rPr>
          <w:noProof/>
        </w:rPr>
        <w:fldChar w:fldCharType="end"/>
      </w:r>
    </w:p>
    <w:p w14:paraId="7FCDC8AC" w14:textId="2D120E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Response to a SIP INVITE request</w:t>
      </w:r>
      <w:r>
        <w:rPr>
          <w:noProof/>
        </w:rPr>
        <w:tab/>
      </w:r>
      <w:r>
        <w:rPr>
          <w:noProof/>
        </w:rPr>
        <w:fldChar w:fldCharType="begin" w:fldLock="1"/>
      </w:r>
      <w:r>
        <w:rPr>
          <w:noProof/>
        </w:rPr>
        <w:instrText xml:space="preserve"> PAGEREF _Toc146245978 \h </w:instrText>
      </w:r>
      <w:r>
        <w:rPr>
          <w:noProof/>
        </w:rPr>
      </w:r>
      <w:r>
        <w:rPr>
          <w:noProof/>
        </w:rPr>
        <w:fldChar w:fldCharType="separate"/>
      </w:r>
      <w:r>
        <w:rPr>
          <w:noProof/>
        </w:rPr>
        <w:t>103</w:t>
      </w:r>
      <w:r>
        <w:rPr>
          <w:noProof/>
        </w:rPr>
        <w:fldChar w:fldCharType="end"/>
      </w:r>
    </w:p>
    <w:p w14:paraId="14986699" w14:textId="4E114F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Provisional response</w:t>
      </w:r>
      <w:r>
        <w:rPr>
          <w:noProof/>
        </w:rPr>
        <w:tab/>
      </w:r>
      <w:r>
        <w:rPr>
          <w:noProof/>
        </w:rPr>
        <w:fldChar w:fldCharType="begin" w:fldLock="1"/>
      </w:r>
      <w:r>
        <w:rPr>
          <w:noProof/>
        </w:rPr>
        <w:instrText xml:space="preserve"> PAGEREF _Toc146245979 \h </w:instrText>
      </w:r>
      <w:r>
        <w:rPr>
          <w:noProof/>
        </w:rPr>
      </w:r>
      <w:r>
        <w:rPr>
          <w:noProof/>
        </w:rPr>
        <w:fldChar w:fldCharType="separate"/>
      </w:r>
      <w:r>
        <w:rPr>
          <w:noProof/>
        </w:rPr>
        <w:t>103</w:t>
      </w:r>
      <w:r>
        <w:rPr>
          <w:noProof/>
        </w:rPr>
        <w:fldChar w:fldCharType="end"/>
      </w:r>
    </w:p>
    <w:p w14:paraId="35A4B5A7" w14:textId="7CBD220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_Toc146245980 \h </w:instrText>
      </w:r>
      <w:r>
        <w:rPr>
          <w:noProof/>
        </w:rPr>
      </w:r>
      <w:r>
        <w:rPr>
          <w:noProof/>
        </w:rPr>
        <w:fldChar w:fldCharType="separate"/>
      </w:r>
      <w:r>
        <w:rPr>
          <w:noProof/>
        </w:rPr>
        <w:t>103</w:t>
      </w:r>
      <w:r>
        <w:rPr>
          <w:noProof/>
        </w:rPr>
        <w:fldChar w:fldCharType="end"/>
      </w:r>
    </w:p>
    <w:p w14:paraId="0AD998BE" w14:textId="552325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_Toc146245981 \h </w:instrText>
      </w:r>
      <w:r>
        <w:rPr>
          <w:noProof/>
        </w:rPr>
      </w:r>
      <w:r>
        <w:rPr>
          <w:noProof/>
        </w:rPr>
        <w:fldChar w:fldCharType="separate"/>
      </w:r>
      <w:r>
        <w:rPr>
          <w:noProof/>
        </w:rPr>
        <w:t>104</w:t>
      </w:r>
      <w:r>
        <w:rPr>
          <w:noProof/>
        </w:rPr>
        <w:fldChar w:fldCharType="end"/>
      </w:r>
    </w:p>
    <w:p w14:paraId="58C57907" w14:textId="15D8E1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_Toc146245982 \h </w:instrText>
      </w:r>
      <w:r>
        <w:rPr>
          <w:noProof/>
        </w:rPr>
      </w:r>
      <w:r>
        <w:rPr>
          <w:noProof/>
        </w:rPr>
        <w:fldChar w:fldCharType="separate"/>
      </w:r>
      <w:r>
        <w:rPr>
          <w:noProof/>
        </w:rPr>
        <w:t>104</w:t>
      </w:r>
      <w:r>
        <w:rPr>
          <w:noProof/>
        </w:rPr>
        <w:fldChar w:fldCharType="end"/>
      </w:r>
    </w:p>
    <w:p w14:paraId="2AC0F0BD" w14:textId="39DADA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_Toc146245983 \h </w:instrText>
      </w:r>
      <w:r>
        <w:rPr>
          <w:noProof/>
        </w:rPr>
      </w:r>
      <w:r>
        <w:rPr>
          <w:noProof/>
        </w:rPr>
        <w:fldChar w:fldCharType="separate"/>
      </w:r>
      <w:r>
        <w:rPr>
          <w:noProof/>
        </w:rPr>
        <w:t>104</w:t>
      </w:r>
      <w:r>
        <w:rPr>
          <w:noProof/>
        </w:rPr>
        <w:fldChar w:fldCharType="end"/>
      </w:r>
    </w:p>
    <w:p w14:paraId="46E04B6A" w14:textId="7B734F7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_Toc146245984 \h </w:instrText>
      </w:r>
      <w:r>
        <w:rPr>
          <w:noProof/>
        </w:rPr>
      </w:r>
      <w:r>
        <w:rPr>
          <w:noProof/>
        </w:rPr>
        <w:fldChar w:fldCharType="separate"/>
      </w:r>
      <w:r>
        <w:rPr>
          <w:noProof/>
        </w:rPr>
        <w:t>106</w:t>
      </w:r>
      <w:r>
        <w:rPr>
          <w:noProof/>
        </w:rPr>
        <w:fldChar w:fldCharType="end"/>
      </w:r>
    </w:p>
    <w:p w14:paraId="25BA09A9" w14:textId="551AEF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_Toc146245985 \h </w:instrText>
      </w:r>
      <w:r>
        <w:rPr>
          <w:noProof/>
        </w:rPr>
      </w:r>
      <w:r>
        <w:rPr>
          <w:noProof/>
        </w:rPr>
        <w:fldChar w:fldCharType="separate"/>
      </w:r>
      <w:r>
        <w:rPr>
          <w:noProof/>
        </w:rPr>
        <w:t>107</w:t>
      </w:r>
      <w:r>
        <w:rPr>
          <w:noProof/>
        </w:rPr>
        <w:fldChar w:fldCharType="end"/>
      </w:r>
    </w:p>
    <w:p w14:paraId="6D115E4D" w14:textId="3EAB86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_Toc146245986 \h </w:instrText>
      </w:r>
      <w:r>
        <w:rPr>
          <w:noProof/>
        </w:rPr>
      </w:r>
      <w:r>
        <w:rPr>
          <w:noProof/>
        </w:rPr>
        <w:fldChar w:fldCharType="separate"/>
      </w:r>
      <w:r>
        <w:rPr>
          <w:noProof/>
        </w:rPr>
        <w:t>107</w:t>
      </w:r>
      <w:r>
        <w:rPr>
          <w:noProof/>
        </w:rPr>
        <w:fldChar w:fldCharType="end"/>
      </w:r>
    </w:p>
    <w:p w14:paraId="4E5B9BDE" w14:textId="31F270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_Toc146245987 \h </w:instrText>
      </w:r>
      <w:r>
        <w:rPr>
          <w:noProof/>
        </w:rPr>
      </w:r>
      <w:r>
        <w:rPr>
          <w:noProof/>
        </w:rPr>
        <w:fldChar w:fldCharType="separate"/>
      </w:r>
      <w:r>
        <w:rPr>
          <w:noProof/>
        </w:rPr>
        <w:t>107</w:t>
      </w:r>
      <w:r>
        <w:rPr>
          <w:noProof/>
        </w:rPr>
        <w:fldChar w:fldCharType="end"/>
      </w:r>
    </w:p>
    <w:p w14:paraId="2B778312" w14:textId="121C75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_Toc146245988 \h </w:instrText>
      </w:r>
      <w:r>
        <w:rPr>
          <w:noProof/>
        </w:rPr>
      </w:r>
      <w:r>
        <w:rPr>
          <w:noProof/>
        </w:rPr>
        <w:fldChar w:fldCharType="separate"/>
      </w:r>
      <w:r>
        <w:rPr>
          <w:noProof/>
        </w:rPr>
        <w:t>108</w:t>
      </w:r>
      <w:r>
        <w:rPr>
          <w:noProof/>
        </w:rPr>
        <w:fldChar w:fldCharType="end"/>
      </w:r>
    </w:p>
    <w:p w14:paraId="22EC00D7" w14:textId="2F65EDC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Void</w:t>
      </w:r>
      <w:r>
        <w:rPr>
          <w:noProof/>
        </w:rPr>
        <w:tab/>
      </w:r>
      <w:r>
        <w:rPr>
          <w:noProof/>
        </w:rPr>
        <w:fldChar w:fldCharType="begin" w:fldLock="1"/>
      </w:r>
      <w:r>
        <w:rPr>
          <w:noProof/>
        </w:rPr>
        <w:instrText xml:space="preserve"> PAGEREF _Toc146245989 \h </w:instrText>
      </w:r>
      <w:r>
        <w:rPr>
          <w:noProof/>
        </w:rPr>
      </w:r>
      <w:r>
        <w:rPr>
          <w:noProof/>
        </w:rPr>
        <w:fldChar w:fldCharType="separate"/>
      </w:r>
      <w:r>
        <w:rPr>
          <w:noProof/>
        </w:rPr>
        <w:t>110</w:t>
      </w:r>
      <w:r>
        <w:rPr>
          <w:noProof/>
        </w:rPr>
        <w:fldChar w:fldCharType="end"/>
      </w:r>
    </w:p>
    <w:p w14:paraId="52E8ED87" w14:textId="0D04CD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_Toc146245990 \h </w:instrText>
      </w:r>
      <w:r>
        <w:rPr>
          <w:noProof/>
        </w:rPr>
      </w:r>
      <w:r>
        <w:rPr>
          <w:noProof/>
        </w:rPr>
        <w:fldChar w:fldCharType="separate"/>
      </w:r>
      <w:r>
        <w:rPr>
          <w:noProof/>
        </w:rPr>
        <w:t>110</w:t>
      </w:r>
      <w:r>
        <w:rPr>
          <w:noProof/>
        </w:rPr>
        <w:fldChar w:fldCharType="end"/>
      </w:r>
    </w:p>
    <w:p w14:paraId="4CED4170" w14:textId="1651E5C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_Toc146245991 \h </w:instrText>
      </w:r>
      <w:r>
        <w:rPr>
          <w:noProof/>
        </w:rPr>
      </w:r>
      <w:r>
        <w:rPr>
          <w:noProof/>
        </w:rPr>
        <w:fldChar w:fldCharType="separate"/>
      </w:r>
      <w:r>
        <w:rPr>
          <w:noProof/>
        </w:rPr>
        <w:t>110</w:t>
      </w:r>
      <w:r>
        <w:rPr>
          <w:noProof/>
        </w:rPr>
        <w:fldChar w:fldCharType="end"/>
      </w:r>
    </w:p>
    <w:p w14:paraId="44F44705" w14:textId="622A94E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_Toc146245992 \h </w:instrText>
      </w:r>
      <w:r>
        <w:rPr>
          <w:noProof/>
        </w:rPr>
      </w:r>
      <w:r>
        <w:rPr>
          <w:noProof/>
        </w:rPr>
        <w:fldChar w:fldCharType="separate"/>
      </w:r>
      <w:r>
        <w:rPr>
          <w:noProof/>
        </w:rPr>
        <w:t>110</w:t>
      </w:r>
      <w:r>
        <w:rPr>
          <w:noProof/>
        </w:rPr>
        <w:fldChar w:fldCharType="end"/>
      </w:r>
    </w:p>
    <w:p w14:paraId="6A5562C8" w14:textId="35DA33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_Toc146245993 \h </w:instrText>
      </w:r>
      <w:r>
        <w:rPr>
          <w:noProof/>
        </w:rPr>
      </w:r>
      <w:r>
        <w:rPr>
          <w:noProof/>
        </w:rPr>
        <w:fldChar w:fldCharType="separate"/>
      </w:r>
      <w:r>
        <w:rPr>
          <w:noProof/>
        </w:rPr>
        <w:t>111</w:t>
      </w:r>
      <w:r>
        <w:rPr>
          <w:noProof/>
        </w:rPr>
        <w:fldChar w:fldCharType="end"/>
      </w:r>
    </w:p>
    <w:p w14:paraId="68BB75EF" w14:textId="684DF20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_Toc146245994 \h </w:instrText>
      </w:r>
      <w:r>
        <w:rPr>
          <w:noProof/>
        </w:rPr>
      </w:r>
      <w:r>
        <w:rPr>
          <w:noProof/>
        </w:rPr>
        <w:fldChar w:fldCharType="separate"/>
      </w:r>
      <w:r>
        <w:rPr>
          <w:noProof/>
        </w:rPr>
        <w:t>111</w:t>
      </w:r>
      <w:r>
        <w:rPr>
          <w:noProof/>
        </w:rPr>
        <w:fldChar w:fldCharType="end"/>
      </w:r>
    </w:p>
    <w:p w14:paraId="7AA84583" w14:textId="2CB65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_Toc146245995 \h </w:instrText>
      </w:r>
      <w:r>
        <w:rPr>
          <w:noProof/>
        </w:rPr>
      </w:r>
      <w:r>
        <w:rPr>
          <w:noProof/>
        </w:rPr>
        <w:fldChar w:fldCharType="separate"/>
      </w:r>
      <w:r>
        <w:rPr>
          <w:noProof/>
        </w:rPr>
        <w:t>111</w:t>
      </w:r>
      <w:r>
        <w:rPr>
          <w:noProof/>
        </w:rPr>
        <w:fldChar w:fldCharType="end"/>
      </w:r>
    </w:p>
    <w:p w14:paraId="247F9DD0" w14:textId="66F2CE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Void</w:t>
      </w:r>
      <w:r>
        <w:rPr>
          <w:noProof/>
        </w:rPr>
        <w:tab/>
      </w:r>
      <w:r>
        <w:rPr>
          <w:noProof/>
        </w:rPr>
        <w:fldChar w:fldCharType="begin" w:fldLock="1"/>
      </w:r>
      <w:r>
        <w:rPr>
          <w:noProof/>
        </w:rPr>
        <w:instrText xml:space="preserve"> PAGEREF _Toc146245996 \h </w:instrText>
      </w:r>
      <w:r>
        <w:rPr>
          <w:noProof/>
        </w:rPr>
      </w:r>
      <w:r>
        <w:rPr>
          <w:noProof/>
        </w:rPr>
        <w:fldChar w:fldCharType="separate"/>
      </w:r>
      <w:r>
        <w:rPr>
          <w:noProof/>
        </w:rPr>
        <w:t>112</w:t>
      </w:r>
      <w:r>
        <w:rPr>
          <w:noProof/>
        </w:rPr>
        <w:fldChar w:fldCharType="end"/>
      </w:r>
    </w:p>
    <w:p w14:paraId="4ED60BB4" w14:textId="3822E43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_Toc146245997 \h </w:instrText>
      </w:r>
      <w:r>
        <w:rPr>
          <w:noProof/>
        </w:rPr>
      </w:r>
      <w:r>
        <w:rPr>
          <w:noProof/>
        </w:rPr>
        <w:fldChar w:fldCharType="separate"/>
      </w:r>
      <w:r>
        <w:rPr>
          <w:noProof/>
        </w:rPr>
        <w:t>112</w:t>
      </w:r>
      <w:r>
        <w:rPr>
          <w:noProof/>
        </w:rPr>
        <w:fldChar w:fldCharType="end"/>
      </w:r>
    </w:p>
    <w:p w14:paraId="048BDBC0" w14:textId="34F678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an emergency </w:t>
      </w:r>
      <w:r w:rsidRPr="004D2FC6">
        <w:rPr>
          <w:noProof/>
          <w:lang w:val="en-US" w:eastAsia="ko-KR"/>
        </w:rPr>
        <w:t>alert area</w:t>
      </w:r>
      <w:r>
        <w:rPr>
          <w:noProof/>
        </w:rPr>
        <w:tab/>
      </w:r>
      <w:r>
        <w:rPr>
          <w:noProof/>
        </w:rPr>
        <w:fldChar w:fldCharType="begin" w:fldLock="1"/>
      </w:r>
      <w:r>
        <w:rPr>
          <w:noProof/>
        </w:rPr>
        <w:instrText xml:space="preserve"> PAGEREF _Toc146245998 \h </w:instrText>
      </w:r>
      <w:r>
        <w:rPr>
          <w:noProof/>
        </w:rPr>
      </w:r>
      <w:r>
        <w:rPr>
          <w:noProof/>
        </w:rPr>
        <w:fldChar w:fldCharType="separate"/>
      </w:r>
      <w:r>
        <w:rPr>
          <w:noProof/>
        </w:rPr>
        <w:t>112</w:t>
      </w:r>
      <w:r>
        <w:rPr>
          <w:noProof/>
        </w:rPr>
        <w:fldChar w:fldCharType="end"/>
      </w:r>
    </w:p>
    <w:p w14:paraId="047A02AF" w14:textId="10C844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_Toc146245999 \h </w:instrText>
      </w:r>
      <w:r>
        <w:rPr>
          <w:noProof/>
        </w:rPr>
      </w:r>
      <w:r>
        <w:rPr>
          <w:noProof/>
        </w:rPr>
        <w:fldChar w:fldCharType="separate"/>
      </w:r>
      <w:r>
        <w:rPr>
          <w:noProof/>
        </w:rPr>
        <w:t>112</w:t>
      </w:r>
      <w:r>
        <w:rPr>
          <w:noProof/>
        </w:rPr>
        <w:fldChar w:fldCharType="end"/>
      </w:r>
    </w:p>
    <w:p w14:paraId="57C5B450" w14:textId="00DD9F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_Toc146246000 \h </w:instrText>
      </w:r>
      <w:r>
        <w:rPr>
          <w:noProof/>
        </w:rPr>
      </w:r>
      <w:r>
        <w:rPr>
          <w:noProof/>
        </w:rPr>
        <w:fldChar w:fldCharType="separate"/>
      </w:r>
      <w:r>
        <w:rPr>
          <w:noProof/>
        </w:rPr>
        <w:t>113</w:t>
      </w:r>
      <w:r>
        <w:rPr>
          <w:noProof/>
        </w:rPr>
        <w:fldChar w:fldCharType="end"/>
      </w:r>
    </w:p>
    <w:p w14:paraId="56A33881" w14:textId="459320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_Toc146246001 \h </w:instrText>
      </w:r>
      <w:r>
        <w:rPr>
          <w:noProof/>
        </w:rPr>
      </w:r>
      <w:r>
        <w:rPr>
          <w:noProof/>
        </w:rPr>
        <w:fldChar w:fldCharType="separate"/>
      </w:r>
      <w:r>
        <w:rPr>
          <w:noProof/>
        </w:rPr>
        <w:t>114</w:t>
      </w:r>
      <w:r>
        <w:rPr>
          <w:noProof/>
        </w:rPr>
        <w:fldChar w:fldCharType="end"/>
      </w:r>
    </w:p>
    <w:p w14:paraId="4EBB85BA" w14:textId="64F980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_Toc146246002 \h </w:instrText>
      </w:r>
      <w:r>
        <w:rPr>
          <w:noProof/>
        </w:rPr>
      </w:r>
      <w:r>
        <w:rPr>
          <w:noProof/>
        </w:rPr>
        <w:fldChar w:fldCharType="separate"/>
      </w:r>
      <w:r>
        <w:rPr>
          <w:noProof/>
        </w:rPr>
        <w:t>115</w:t>
      </w:r>
      <w:r>
        <w:rPr>
          <w:noProof/>
        </w:rPr>
        <w:fldChar w:fldCharType="end"/>
      </w:r>
    </w:p>
    <w:p w14:paraId="0B061ABF" w14:textId="719022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_Toc146246003 \h </w:instrText>
      </w:r>
      <w:r>
        <w:rPr>
          <w:noProof/>
        </w:rPr>
      </w:r>
      <w:r>
        <w:rPr>
          <w:noProof/>
        </w:rPr>
        <w:fldChar w:fldCharType="separate"/>
      </w:r>
      <w:r>
        <w:rPr>
          <w:noProof/>
        </w:rPr>
        <w:t>115</w:t>
      </w:r>
      <w:r>
        <w:rPr>
          <w:noProof/>
        </w:rPr>
        <w:fldChar w:fldCharType="end"/>
      </w:r>
    </w:p>
    <w:p w14:paraId="043CD3A1" w14:textId="027D16F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_Toc146246004 \h </w:instrText>
      </w:r>
      <w:r>
        <w:rPr>
          <w:noProof/>
        </w:rPr>
      </w:r>
      <w:r>
        <w:rPr>
          <w:noProof/>
        </w:rPr>
        <w:fldChar w:fldCharType="separate"/>
      </w:r>
      <w:r>
        <w:rPr>
          <w:noProof/>
        </w:rPr>
        <w:t>115</w:t>
      </w:r>
      <w:r>
        <w:rPr>
          <w:noProof/>
        </w:rPr>
        <w:fldChar w:fldCharType="end"/>
      </w:r>
    </w:p>
    <w:p w14:paraId="2C8F6A7B" w14:textId="05DB0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_Toc146246005 \h </w:instrText>
      </w:r>
      <w:r>
        <w:rPr>
          <w:noProof/>
        </w:rPr>
      </w:r>
      <w:r>
        <w:rPr>
          <w:noProof/>
        </w:rPr>
        <w:fldChar w:fldCharType="separate"/>
      </w:r>
      <w:r>
        <w:rPr>
          <w:noProof/>
        </w:rPr>
        <w:t>116</w:t>
      </w:r>
      <w:r>
        <w:rPr>
          <w:noProof/>
        </w:rPr>
        <w:fldChar w:fldCharType="end"/>
      </w:r>
    </w:p>
    <w:p w14:paraId="14F4C3DB" w14:textId="3609C1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_Toc146246006 \h </w:instrText>
      </w:r>
      <w:r>
        <w:rPr>
          <w:noProof/>
        </w:rPr>
      </w:r>
      <w:r>
        <w:rPr>
          <w:noProof/>
        </w:rPr>
        <w:fldChar w:fldCharType="separate"/>
      </w:r>
      <w:r>
        <w:rPr>
          <w:noProof/>
        </w:rPr>
        <w:t>117</w:t>
      </w:r>
      <w:r>
        <w:rPr>
          <w:noProof/>
        </w:rPr>
        <w:fldChar w:fldCharType="end"/>
      </w:r>
    </w:p>
    <w:p w14:paraId="0D0A73DD" w14:textId="1D6013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_Toc146246007 \h </w:instrText>
      </w:r>
      <w:r>
        <w:rPr>
          <w:noProof/>
        </w:rPr>
      </w:r>
      <w:r>
        <w:rPr>
          <w:noProof/>
        </w:rPr>
        <w:fldChar w:fldCharType="separate"/>
      </w:r>
      <w:r>
        <w:rPr>
          <w:noProof/>
        </w:rPr>
        <w:t>117</w:t>
      </w:r>
      <w:r>
        <w:rPr>
          <w:noProof/>
        </w:rPr>
        <w:fldChar w:fldCharType="end"/>
      </w:r>
    </w:p>
    <w:p w14:paraId="650BADD0" w14:textId="7B1354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_Toc146246008 \h </w:instrText>
      </w:r>
      <w:r>
        <w:rPr>
          <w:noProof/>
        </w:rPr>
      </w:r>
      <w:r>
        <w:rPr>
          <w:noProof/>
        </w:rPr>
        <w:fldChar w:fldCharType="separate"/>
      </w:r>
      <w:r>
        <w:rPr>
          <w:noProof/>
        </w:rPr>
        <w:t>117</w:t>
      </w:r>
      <w:r>
        <w:rPr>
          <w:noProof/>
        </w:rPr>
        <w:fldChar w:fldCharType="end"/>
      </w:r>
    </w:p>
    <w:p w14:paraId="0C17FE2D" w14:textId="331040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_Toc146246009 \h </w:instrText>
      </w:r>
      <w:r>
        <w:rPr>
          <w:noProof/>
        </w:rPr>
      </w:r>
      <w:r>
        <w:rPr>
          <w:noProof/>
        </w:rPr>
        <w:fldChar w:fldCharType="separate"/>
      </w:r>
      <w:r>
        <w:rPr>
          <w:noProof/>
        </w:rPr>
        <w:t>117</w:t>
      </w:r>
      <w:r>
        <w:rPr>
          <w:noProof/>
        </w:rPr>
        <w:fldChar w:fldCharType="end"/>
      </w:r>
    </w:p>
    <w:p w14:paraId="0F7EB042" w14:textId="53AA7D0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_Toc146246010 \h </w:instrText>
      </w:r>
      <w:r>
        <w:rPr>
          <w:noProof/>
        </w:rPr>
      </w:r>
      <w:r>
        <w:rPr>
          <w:noProof/>
        </w:rPr>
        <w:fldChar w:fldCharType="separate"/>
      </w:r>
      <w:r>
        <w:rPr>
          <w:noProof/>
        </w:rPr>
        <w:t>117</w:t>
      </w:r>
      <w:r>
        <w:rPr>
          <w:noProof/>
        </w:rPr>
        <w:fldChar w:fldCharType="end"/>
      </w:r>
    </w:p>
    <w:p w14:paraId="0A3C9864" w14:textId="79265F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INVITE request for MCPTT emergency group call</w:t>
      </w:r>
      <w:r>
        <w:rPr>
          <w:noProof/>
        </w:rPr>
        <w:tab/>
      </w:r>
      <w:r>
        <w:rPr>
          <w:noProof/>
        </w:rPr>
        <w:fldChar w:fldCharType="begin" w:fldLock="1"/>
      </w:r>
      <w:r>
        <w:rPr>
          <w:noProof/>
        </w:rPr>
        <w:instrText xml:space="preserve"> PAGEREF _Toc146246011 \h </w:instrText>
      </w:r>
      <w:r>
        <w:rPr>
          <w:noProof/>
        </w:rPr>
      </w:r>
      <w:r>
        <w:rPr>
          <w:noProof/>
        </w:rPr>
        <w:fldChar w:fldCharType="separate"/>
      </w:r>
      <w:r>
        <w:rPr>
          <w:noProof/>
        </w:rPr>
        <w:t>118</w:t>
      </w:r>
      <w:r>
        <w:rPr>
          <w:noProof/>
        </w:rPr>
        <w:fldChar w:fldCharType="end"/>
      </w:r>
    </w:p>
    <w:p w14:paraId="51AEE196" w14:textId="4240D6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_Toc146246012 \h </w:instrText>
      </w:r>
      <w:r>
        <w:rPr>
          <w:noProof/>
        </w:rPr>
      </w:r>
      <w:r>
        <w:rPr>
          <w:noProof/>
        </w:rPr>
        <w:fldChar w:fldCharType="separate"/>
      </w:r>
      <w:r>
        <w:rPr>
          <w:noProof/>
        </w:rPr>
        <w:t>119</w:t>
      </w:r>
      <w:r>
        <w:rPr>
          <w:noProof/>
        </w:rPr>
        <w:fldChar w:fldCharType="end"/>
      </w:r>
    </w:p>
    <w:p w14:paraId="3D11063E" w14:textId="5E44C0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w:t>
      </w:r>
      <w:r>
        <w:rPr>
          <w:noProof/>
        </w:rPr>
        <w:tab/>
      </w:r>
      <w:r>
        <w:rPr>
          <w:noProof/>
        </w:rPr>
        <w:fldChar w:fldCharType="begin" w:fldLock="1"/>
      </w:r>
      <w:r>
        <w:rPr>
          <w:noProof/>
        </w:rPr>
        <w:instrText xml:space="preserve"> PAGEREF _Toc146246013 \h </w:instrText>
      </w:r>
      <w:r>
        <w:rPr>
          <w:noProof/>
        </w:rPr>
      </w:r>
      <w:r>
        <w:rPr>
          <w:noProof/>
        </w:rPr>
        <w:fldChar w:fldCharType="separate"/>
      </w:r>
      <w:r>
        <w:rPr>
          <w:noProof/>
        </w:rPr>
        <w:t>120</w:t>
      </w:r>
      <w:r>
        <w:rPr>
          <w:noProof/>
        </w:rPr>
        <w:fldChar w:fldCharType="end"/>
      </w:r>
    </w:p>
    <w:p w14:paraId="51294EB1" w14:textId="1840ED6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_Toc146246014 \h </w:instrText>
      </w:r>
      <w:r>
        <w:rPr>
          <w:noProof/>
        </w:rPr>
      </w:r>
      <w:r>
        <w:rPr>
          <w:noProof/>
        </w:rPr>
        <w:fldChar w:fldCharType="separate"/>
      </w:r>
      <w:r>
        <w:rPr>
          <w:noProof/>
        </w:rPr>
        <w:t>120</w:t>
      </w:r>
      <w:r>
        <w:rPr>
          <w:noProof/>
        </w:rPr>
        <w:fldChar w:fldCharType="end"/>
      </w:r>
    </w:p>
    <w:p w14:paraId="38BCB1CB" w14:textId="585369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_Toc146246015 \h </w:instrText>
      </w:r>
      <w:r>
        <w:rPr>
          <w:noProof/>
        </w:rPr>
      </w:r>
      <w:r>
        <w:rPr>
          <w:noProof/>
        </w:rPr>
        <w:fldChar w:fldCharType="separate"/>
      </w:r>
      <w:r>
        <w:rPr>
          <w:noProof/>
        </w:rPr>
        <w:t>121</w:t>
      </w:r>
      <w:r>
        <w:rPr>
          <w:noProof/>
        </w:rPr>
        <w:fldChar w:fldCharType="end"/>
      </w:r>
    </w:p>
    <w:p w14:paraId="39FD9C40" w14:textId="777108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_Toc146246016 \h </w:instrText>
      </w:r>
      <w:r>
        <w:rPr>
          <w:noProof/>
        </w:rPr>
      </w:r>
      <w:r>
        <w:rPr>
          <w:noProof/>
        </w:rPr>
        <w:fldChar w:fldCharType="separate"/>
      </w:r>
      <w:r>
        <w:rPr>
          <w:noProof/>
        </w:rPr>
        <w:t>121</w:t>
      </w:r>
      <w:r>
        <w:rPr>
          <w:noProof/>
        </w:rPr>
        <w:fldChar w:fldCharType="end"/>
      </w:r>
    </w:p>
    <w:p w14:paraId="5160257B" w14:textId="35E790B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_Toc146246017 \h </w:instrText>
      </w:r>
      <w:r>
        <w:rPr>
          <w:noProof/>
        </w:rPr>
      </w:r>
      <w:r>
        <w:rPr>
          <w:noProof/>
        </w:rPr>
        <w:fldChar w:fldCharType="separate"/>
      </w:r>
      <w:r>
        <w:rPr>
          <w:noProof/>
        </w:rPr>
        <w:t>122</w:t>
      </w:r>
      <w:r>
        <w:rPr>
          <w:noProof/>
        </w:rPr>
        <w:fldChar w:fldCharType="end"/>
      </w:r>
    </w:p>
    <w:p w14:paraId="708ABE8A" w14:textId="523291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_Toc146246018 \h </w:instrText>
      </w:r>
      <w:r>
        <w:rPr>
          <w:noProof/>
        </w:rPr>
      </w:r>
      <w:r>
        <w:rPr>
          <w:noProof/>
        </w:rPr>
        <w:fldChar w:fldCharType="separate"/>
      </w:r>
      <w:r>
        <w:rPr>
          <w:noProof/>
        </w:rPr>
        <w:t>122</w:t>
      </w:r>
      <w:r>
        <w:rPr>
          <w:noProof/>
        </w:rPr>
        <w:fldChar w:fldCharType="end"/>
      </w:r>
    </w:p>
    <w:p w14:paraId="15BCB2B1" w14:textId="02585C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_Toc146246019 \h </w:instrText>
      </w:r>
      <w:r>
        <w:rPr>
          <w:noProof/>
        </w:rPr>
      </w:r>
      <w:r>
        <w:rPr>
          <w:noProof/>
        </w:rPr>
        <w:fldChar w:fldCharType="separate"/>
      </w:r>
      <w:r>
        <w:rPr>
          <w:noProof/>
        </w:rPr>
        <w:t>123</w:t>
      </w:r>
      <w:r>
        <w:rPr>
          <w:noProof/>
        </w:rPr>
        <w:fldChar w:fldCharType="end"/>
      </w:r>
    </w:p>
    <w:p w14:paraId="031FDBD7" w14:textId="60BC4C0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_Toc146246020 \h </w:instrText>
      </w:r>
      <w:r>
        <w:rPr>
          <w:noProof/>
        </w:rPr>
      </w:r>
      <w:r>
        <w:rPr>
          <w:noProof/>
        </w:rPr>
        <w:fldChar w:fldCharType="separate"/>
      </w:r>
      <w:r>
        <w:rPr>
          <w:noProof/>
        </w:rPr>
        <w:t>124</w:t>
      </w:r>
      <w:r>
        <w:rPr>
          <w:noProof/>
        </w:rPr>
        <w:fldChar w:fldCharType="end"/>
      </w:r>
    </w:p>
    <w:p w14:paraId="784168AC" w14:textId="35F670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_Toc146246021 \h </w:instrText>
      </w:r>
      <w:r>
        <w:rPr>
          <w:noProof/>
        </w:rPr>
      </w:r>
      <w:r>
        <w:rPr>
          <w:noProof/>
        </w:rPr>
        <w:fldChar w:fldCharType="separate"/>
      </w:r>
      <w:r>
        <w:rPr>
          <w:noProof/>
        </w:rPr>
        <w:t>124</w:t>
      </w:r>
      <w:r>
        <w:rPr>
          <w:noProof/>
        </w:rPr>
        <w:fldChar w:fldCharType="end"/>
      </w:r>
    </w:p>
    <w:p w14:paraId="005976B7" w14:textId="4D972E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_Toc146246022 \h </w:instrText>
      </w:r>
      <w:r>
        <w:rPr>
          <w:noProof/>
        </w:rPr>
      </w:r>
      <w:r>
        <w:rPr>
          <w:noProof/>
        </w:rPr>
        <w:fldChar w:fldCharType="separate"/>
      </w:r>
      <w:r>
        <w:rPr>
          <w:noProof/>
        </w:rPr>
        <w:t>124</w:t>
      </w:r>
      <w:r>
        <w:rPr>
          <w:noProof/>
        </w:rPr>
        <w:fldChar w:fldCharType="end"/>
      </w:r>
    </w:p>
    <w:p w14:paraId="032C0800" w14:textId="509B23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_Toc146246023 \h </w:instrText>
      </w:r>
      <w:r>
        <w:rPr>
          <w:noProof/>
        </w:rPr>
      </w:r>
      <w:r>
        <w:rPr>
          <w:noProof/>
        </w:rPr>
        <w:fldChar w:fldCharType="separate"/>
      </w:r>
      <w:r>
        <w:rPr>
          <w:noProof/>
        </w:rPr>
        <w:t>125</w:t>
      </w:r>
      <w:r>
        <w:rPr>
          <w:noProof/>
        </w:rPr>
        <w:fldChar w:fldCharType="end"/>
      </w:r>
    </w:p>
    <w:p w14:paraId="4B3BA059" w14:textId="7822CA7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_Toc146246024 \h </w:instrText>
      </w:r>
      <w:r>
        <w:rPr>
          <w:noProof/>
        </w:rPr>
      </w:r>
      <w:r>
        <w:rPr>
          <w:noProof/>
        </w:rPr>
        <w:fldChar w:fldCharType="separate"/>
      </w:r>
      <w:r>
        <w:rPr>
          <w:noProof/>
        </w:rPr>
        <w:t>125</w:t>
      </w:r>
      <w:r>
        <w:rPr>
          <w:noProof/>
        </w:rPr>
        <w:fldChar w:fldCharType="end"/>
      </w:r>
    </w:p>
    <w:p w14:paraId="49834EF6" w14:textId="5D6F4D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_Toc146246025 \h </w:instrText>
      </w:r>
      <w:r>
        <w:rPr>
          <w:noProof/>
        </w:rPr>
      </w:r>
      <w:r>
        <w:rPr>
          <w:noProof/>
        </w:rPr>
        <w:fldChar w:fldCharType="separate"/>
      </w:r>
      <w:r>
        <w:rPr>
          <w:noProof/>
        </w:rPr>
        <w:t>125</w:t>
      </w:r>
      <w:r>
        <w:rPr>
          <w:noProof/>
        </w:rPr>
        <w:fldChar w:fldCharType="end"/>
      </w:r>
    </w:p>
    <w:p w14:paraId="4D7908B6" w14:textId="5F0127B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_Toc146246026 \h </w:instrText>
      </w:r>
      <w:r>
        <w:rPr>
          <w:noProof/>
        </w:rPr>
      </w:r>
      <w:r>
        <w:rPr>
          <w:noProof/>
        </w:rPr>
        <w:fldChar w:fldCharType="separate"/>
      </w:r>
      <w:r>
        <w:rPr>
          <w:noProof/>
        </w:rPr>
        <w:t>125</w:t>
      </w:r>
      <w:r>
        <w:rPr>
          <w:noProof/>
        </w:rPr>
        <w:fldChar w:fldCharType="end"/>
      </w:r>
    </w:p>
    <w:p w14:paraId="375003B0" w14:textId="7F690D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D2FC6">
        <w:rPr>
          <w:noProof/>
          <w:lang w:val="en-US"/>
        </w:rPr>
        <w:t>(in-progress emergency group call timer)</w:t>
      </w:r>
      <w:r>
        <w:rPr>
          <w:noProof/>
        </w:rPr>
        <w:tab/>
      </w:r>
      <w:r>
        <w:rPr>
          <w:noProof/>
        </w:rPr>
        <w:fldChar w:fldCharType="begin" w:fldLock="1"/>
      </w:r>
      <w:r>
        <w:rPr>
          <w:noProof/>
        </w:rPr>
        <w:instrText xml:space="preserve"> PAGEREF _Toc146246027 \h </w:instrText>
      </w:r>
      <w:r>
        <w:rPr>
          <w:noProof/>
        </w:rPr>
      </w:r>
      <w:r>
        <w:rPr>
          <w:noProof/>
        </w:rPr>
        <w:fldChar w:fldCharType="separate"/>
      </w:r>
      <w:r>
        <w:rPr>
          <w:noProof/>
        </w:rPr>
        <w:t>126</w:t>
      </w:r>
      <w:r>
        <w:rPr>
          <w:noProof/>
        </w:rPr>
        <w:fldChar w:fldCharType="end"/>
      </w:r>
    </w:p>
    <w:p w14:paraId="13AA3B0D" w14:textId="302E35A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_Toc146246028 \h </w:instrText>
      </w:r>
      <w:r>
        <w:rPr>
          <w:noProof/>
        </w:rPr>
      </w:r>
      <w:r>
        <w:rPr>
          <w:noProof/>
        </w:rPr>
        <w:fldChar w:fldCharType="separate"/>
      </w:r>
      <w:r>
        <w:rPr>
          <w:noProof/>
        </w:rPr>
        <w:t>126</w:t>
      </w:r>
      <w:r>
        <w:rPr>
          <w:noProof/>
        </w:rPr>
        <w:fldChar w:fldCharType="end"/>
      </w:r>
    </w:p>
    <w:p w14:paraId="04A81979" w14:textId="00420F7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_Toc146246029 \h </w:instrText>
      </w:r>
      <w:r>
        <w:rPr>
          <w:noProof/>
        </w:rPr>
      </w:r>
      <w:r>
        <w:rPr>
          <w:noProof/>
        </w:rPr>
        <w:fldChar w:fldCharType="separate"/>
      </w:r>
      <w:r>
        <w:rPr>
          <w:noProof/>
        </w:rPr>
        <w:t>127</w:t>
      </w:r>
      <w:r>
        <w:rPr>
          <w:noProof/>
        </w:rPr>
        <w:fldChar w:fldCharType="end"/>
      </w:r>
    </w:p>
    <w:p w14:paraId="3FE5EFD4" w14:textId="20BE09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_Toc146246030 \h </w:instrText>
      </w:r>
      <w:r>
        <w:rPr>
          <w:noProof/>
        </w:rPr>
      </w:r>
      <w:r>
        <w:rPr>
          <w:noProof/>
        </w:rPr>
        <w:fldChar w:fldCharType="separate"/>
      </w:r>
      <w:r>
        <w:rPr>
          <w:noProof/>
        </w:rPr>
        <w:t>127</w:t>
      </w:r>
      <w:r>
        <w:rPr>
          <w:noProof/>
        </w:rPr>
        <w:fldChar w:fldCharType="end"/>
      </w:r>
    </w:p>
    <w:p w14:paraId="732E6CAF" w14:textId="215AB6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_Toc146246031 \h </w:instrText>
      </w:r>
      <w:r>
        <w:rPr>
          <w:noProof/>
        </w:rPr>
      </w:r>
      <w:r>
        <w:rPr>
          <w:noProof/>
        </w:rPr>
        <w:fldChar w:fldCharType="separate"/>
      </w:r>
      <w:r>
        <w:rPr>
          <w:noProof/>
        </w:rPr>
        <w:t>128</w:t>
      </w:r>
      <w:r>
        <w:rPr>
          <w:noProof/>
        </w:rPr>
        <w:fldChar w:fldCharType="end"/>
      </w:r>
    </w:p>
    <w:p w14:paraId="570C5927" w14:textId="0A0F6B4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_Toc146246032 \h </w:instrText>
      </w:r>
      <w:r>
        <w:rPr>
          <w:noProof/>
        </w:rPr>
      </w:r>
      <w:r>
        <w:rPr>
          <w:noProof/>
        </w:rPr>
        <w:fldChar w:fldCharType="separate"/>
      </w:r>
      <w:r>
        <w:rPr>
          <w:noProof/>
        </w:rPr>
        <w:t>129</w:t>
      </w:r>
      <w:r>
        <w:rPr>
          <w:noProof/>
        </w:rPr>
        <w:fldChar w:fldCharType="end"/>
      </w:r>
    </w:p>
    <w:p w14:paraId="0FC51672" w14:textId="586230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_Toc146246033 \h </w:instrText>
      </w:r>
      <w:r>
        <w:rPr>
          <w:noProof/>
        </w:rPr>
      </w:r>
      <w:r>
        <w:rPr>
          <w:noProof/>
        </w:rPr>
        <w:fldChar w:fldCharType="separate"/>
      </w:r>
      <w:r>
        <w:rPr>
          <w:noProof/>
        </w:rPr>
        <w:t>129</w:t>
      </w:r>
      <w:r>
        <w:rPr>
          <w:noProof/>
        </w:rPr>
        <w:fldChar w:fldCharType="end"/>
      </w:r>
    </w:p>
    <w:p w14:paraId="16FACEC3" w14:textId="1E15B26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_Toc146246034 \h </w:instrText>
      </w:r>
      <w:r>
        <w:rPr>
          <w:noProof/>
        </w:rPr>
      </w:r>
      <w:r>
        <w:rPr>
          <w:noProof/>
        </w:rPr>
        <w:fldChar w:fldCharType="separate"/>
      </w:r>
      <w:r>
        <w:rPr>
          <w:noProof/>
        </w:rPr>
        <w:t>129</w:t>
      </w:r>
      <w:r>
        <w:rPr>
          <w:noProof/>
        </w:rPr>
        <w:fldChar w:fldCharType="end"/>
      </w:r>
    </w:p>
    <w:p w14:paraId="2EDABCEC" w14:textId="069611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_Toc146246035 \h </w:instrText>
      </w:r>
      <w:r>
        <w:rPr>
          <w:noProof/>
        </w:rPr>
      </w:r>
      <w:r>
        <w:rPr>
          <w:noProof/>
        </w:rPr>
        <w:fldChar w:fldCharType="separate"/>
      </w:r>
      <w:r>
        <w:rPr>
          <w:noProof/>
        </w:rPr>
        <w:t>129</w:t>
      </w:r>
      <w:r>
        <w:rPr>
          <w:noProof/>
        </w:rPr>
        <w:fldChar w:fldCharType="end"/>
      </w:r>
    </w:p>
    <w:p w14:paraId="188E7869" w14:textId="53EF90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_Toc146246036 \h </w:instrText>
      </w:r>
      <w:r>
        <w:rPr>
          <w:noProof/>
        </w:rPr>
      </w:r>
      <w:r>
        <w:rPr>
          <w:noProof/>
        </w:rPr>
        <w:fldChar w:fldCharType="separate"/>
      </w:r>
      <w:r>
        <w:rPr>
          <w:noProof/>
        </w:rPr>
        <w:t>129</w:t>
      </w:r>
      <w:r>
        <w:rPr>
          <w:noProof/>
        </w:rPr>
        <w:fldChar w:fldCharType="end"/>
      </w:r>
    </w:p>
    <w:p w14:paraId="2CAE2358" w14:textId="6C37B5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_Toc146246037 \h </w:instrText>
      </w:r>
      <w:r>
        <w:rPr>
          <w:noProof/>
        </w:rPr>
      </w:r>
      <w:r>
        <w:rPr>
          <w:noProof/>
        </w:rPr>
        <w:fldChar w:fldCharType="separate"/>
      </w:r>
      <w:r>
        <w:rPr>
          <w:noProof/>
        </w:rPr>
        <w:t>129</w:t>
      </w:r>
      <w:r>
        <w:rPr>
          <w:noProof/>
        </w:rPr>
        <w:fldChar w:fldCharType="end"/>
      </w:r>
    </w:p>
    <w:p w14:paraId="2F8EC096" w14:textId="345F540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_Toc146246038 \h </w:instrText>
      </w:r>
      <w:r>
        <w:rPr>
          <w:noProof/>
        </w:rPr>
      </w:r>
      <w:r>
        <w:rPr>
          <w:noProof/>
        </w:rPr>
        <w:fldChar w:fldCharType="separate"/>
      </w:r>
      <w:r>
        <w:rPr>
          <w:noProof/>
        </w:rPr>
        <w:t>129</w:t>
      </w:r>
      <w:r>
        <w:rPr>
          <w:noProof/>
        </w:rPr>
        <w:fldChar w:fldCharType="end"/>
      </w:r>
    </w:p>
    <w:p w14:paraId="127EF743" w14:textId="79B43B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_Toc146246039 \h </w:instrText>
      </w:r>
      <w:r>
        <w:rPr>
          <w:noProof/>
        </w:rPr>
      </w:r>
      <w:r>
        <w:rPr>
          <w:noProof/>
        </w:rPr>
        <w:fldChar w:fldCharType="separate"/>
      </w:r>
      <w:r>
        <w:rPr>
          <w:noProof/>
        </w:rPr>
        <w:t>129</w:t>
      </w:r>
      <w:r>
        <w:rPr>
          <w:noProof/>
        </w:rPr>
        <w:fldChar w:fldCharType="end"/>
      </w:r>
    </w:p>
    <w:p w14:paraId="2BE084BB" w14:textId="745170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_Toc146246040 \h </w:instrText>
      </w:r>
      <w:r>
        <w:rPr>
          <w:noProof/>
        </w:rPr>
      </w:r>
      <w:r>
        <w:rPr>
          <w:noProof/>
        </w:rPr>
        <w:fldChar w:fldCharType="separate"/>
      </w:r>
      <w:r>
        <w:rPr>
          <w:noProof/>
        </w:rPr>
        <w:t>130</w:t>
      </w:r>
      <w:r>
        <w:rPr>
          <w:noProof/>
        </w:rPr>
        <w:fldChar w:fldCharType="end"/>
      </w:r>
    </w:p>
    <w:p w14:paraId="5F50C709" w14:textId="6C886E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_Toc146246041 \h </w:instrText>
      </w:r>
      <w:r>
        <w:rPr>
          <w:noProof/>
        </w:rPr>
      </w:r>
      <w:r>
        <w:rPr>
          <w:noProof/>
        </w:rPr>
        <w:fldChar w:fldCharType="separate"/>
      </w:r>
      <w:r>
        <w:rPr>
          <w:noProof/>
        </w:rPr>
        <w:t>131</w:t>
      </w:r>
      <w:r>
        <w:rPr>
          <w:noProof/>
        </w:rPr>
        <w:fldChar w:fldCharType="end"/>
      </w:r>
    </w:p>
    <w:p w14:paraId="38F07A96" w14:textId="1CE6D3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_Toc146246042 \h </w:instrText>
      </w:r>
      <w:r>
        <w:rPr>
          <w:noProof/>
        </w:rPr>
      </w:r>
      <w:r>
        <w:rPr>
          <w:noProof/>
        </w:rPr>
        <w:fldChar w:fldCharType="separate"/>
      </w:r>
      <w:r>
        <w:rPr>
          <w:noProof/>
        </w:rPr>
        <w:t>133</w:t>
      </w:r>
      <w:r>
        <w:rPr>
          <w:noProof/>
        </w:rPr>
        <w:fldChar w:fldCharType="end"/>
      </w:r>
    </w:p>
    <w:p w14:paraId="7C9BAFEB" w14:textId="2269F3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_Toc146246043 \h </w:instrText>
      </w:r>
      <w:r>
        <w:rPr>
          <w:noProof/>
        </w:rPr>
      </w:r>
      <w:r>
        <w:rPr>
          <w:noProof/>
        </w:rPr>
        <w:fldChar w:fldCharType="separate"/>
      </w:r>
      <w:r>
        <w:rPr>
          <w:noProof/>
        </w:rPr>
        <w:t>134</w:t>
      </w:r>
      <w:r>
        <w:rPr>
          <w:noProof/>
        </w:rPr>
        <w:fldChar w:fldCharType="end"/>
      </w:r>
    </w:p>
    <w:p w14:paraId="7BB8CBFE" w14:textId="4534768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_Toc146246044 \h </w:instrText>
      </w:r>
      <w:r>
        <w:rPr>
          <w:noProof/>
        </w:rPr>
      </w:r>
      <w:r>
        <w:rPr>
          <w:noProof/>
        </w:rPr>
        <w:fldChar w:fldCharType="separate"/>
      </w:r>
      <w:r>
        <w:rPr>
          <w:noProof/>
        </w:rPr>
        <w:t>134</w:t>
      </w:r>
      <w:r>
        <w:rPr>
          <w:noProof/>
        </w:rPr>
        <w:fldChar w:fldCharType="end"/>
      </w:r>
    </w:p>
    <w:p w14:paraId="7B76D8C3" w14:textId="20BF07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_Toc146246045 \h </w:instrText>
      </w:r>
      <w:r>
        <w:rPr>
          <w:noProof/>
        </w:rPr>
      </w:r>
      <w:r>
        <w:rPr>
          <w:noProof/>
        </w:rPr>
        <w:fldChar w:fldCharType="separate"/>
      </w:r>
      <w:r>
        <w:rPr>
          <w:noProof/>
        </w:rPr>
        <w:t>134</w:t>
      </w:r>
      <w:r>
        <w:rPr>
          <w:noProof/>
        </w:rPr>
        <w:fldChar w:fldCharType="end"/>
      </w:r>
    </w:p>
    <w:p w14:paraId="1966BD09" w14:textId="129009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_Toc146246046 \h </w:instrText>
      </w:r>
      <w:r>
        <w:rPr>
          <w:noProof/>
        </w:rPr>
      </w:r>
      <w:r>
        <w:rPr>
          <w:noProof/>
        </w:rPr>
        <w:fldChar w:fldCharType="separate"/>
      </w:r>
      <w:r>
        <w:rPr>
          <w:noProof/>
        </w:rPr>
        <w:t>135</w:t>
      </w:r>
      <w:r>
        <w:rPr>
          <w:noProof/>
        </w:rPr>
        <w:fldChar w:fldCharType="end"/>
      </w:r>
    </w:p>
    <w:p w14:paraId="156EB00E" w14:textId="52189B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_Toc146246047 \h </w:instrText>
      </w:r>
      <w:r>
        <w:rPr>
          <w:noProof/>
        </w:rPr>
      </w:r>
      <w:r>
        <w:rPr>
          <w:noProof/>
        </w:rPr>
        <w:fldChar w:fldCharType="separate"/>
      </w:r>
      <w:r>
        <w:rPr>
          <w:noProof/>
        </w:rPr>
        <w:t>135</w:t>
      </w:r>
      <w:r>
        <w:rPr>
          <w:noProof/>
        </w:rPr>
        <w:fldChar w:fldCharType="end"/>
      </w:r>
    </w:p>
    <w:p w14:paraId="5264BBE3" w14:textId="7286420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_Toc146246048 \h </w:instrText>
      </w:r>
      <w:r>
        <w:rPr>
          <w:noProof/>
        </w:rPr>
      </w:r>
      <w:r>
        <w:rPr>
          <w:noProof/>
        </w:rPr>
        <w:fldChar w:fldCharType="separate"/>
      </w:r>
      <w:r>
        <w:rPr>
          <w:noProof/>
        </w:rPr>
        <w:t>135</w:t>
      </w:r>
      <w:r>
        <w:rPr>
          <w:noProof/>
        </w:rPr>
        <w:fldChar w:fldCharType="end"/>
      </w:r>
    </w:p>
    <w:p w14:paraId="7D88D325" w14:textId="1000E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_Toc146246049 \h </w:instrText>
      </w:r>
      <w:r>
        <w:rPr>
          <w:noProof/>
        </w:rPr>
      </w:r>
      <w:r>
        <w:rPr>
          <w:noProof/>
        </w:rPr>
        <w:fldChar w:fldCharType="separate"/>
      </w:r>
      <w:r>
        <w:rPr>
          <w:noProof/>
        </w:rPr>
        <w:t>135</w:t>
      </w:r>
      <w:r>
        <w:rPr>
          <w:noProof/>
        </w:rPr>
        <w:fldChar w:fldCharType="end"/>
      </w:r>
    </w:p>
    <w:p w14:paraId="051930ED" w14:textId="1B33D2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_Toc146246050 \h </w:instrText>
      </w:r>
      <w:r>
        <w:rPr>
          <w:noProof/>
        </w:rPr>
      </w:r>
      <w:r>
        <w:rPr>
          <w:noProof/>
        </w:rPr>
        <w:fldChar w:fldCharType="separate"/>
      </w:r>
      <w:r>
        <w:rPr>
          <w:noProof/>
        </w:rPr>
        <w:t>135</w:t>
      </w:r>
      <w:r>
        <w:rPr>
          <w:noProof/>
        </w:rPr>
        <w:fldChar w:fldCharType="end"/>
      </w:r>
    </w:p>
    <w:p w14:paraId="32769897" w14:textId="30CD717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_Toc146246051 \h </w:instrText>
      </w:r>
      <w:r>
        <w:rPr>
          <w:noProof/>
        </w:rPr>
      </w:r>
      <w:r>
        <w:rPr>
          <w:noProof/>
        </w:rPr>
        <w:fldChar w:fldCharType="separate"/>
      </w:r>
      <w:r>
        <w:rPr>
          <w:noProof/>
        </w:rPr>
        <w:t>136</w:t>
      </w:r>
      <w:r>
        <w:rPr>
          <w:noProof/>
        </w:rPr>
        <w:fldChar w:fldCharType="end"/>
      </w:r>
    </w:p>
    <w:p w14:paraId="0AC89DF1" w14:textId="175112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_Toc146246052 \h </w:instrText>
      </w:r>
      <w:r>
        <w:rPr>
          <w:noProof/>
        </w:rPr>
      </w:r>
      <w:r>
        <w:rPr>
          <w:noProof/>
        </w:rPr>
        <w:fldChar w:fldCharType="separate"/>
      </w:r>
      <w:r>
        <w:rPr>
          <w:noProof/>
        </w:rPr>
        <w:t>137</w:t>
      </w:r>
      <w:r>
        <w:rPr>
          <w:noProof/>
        </w:rPr>
        <w:fldChar w:fldCharType="end"/>
      </w:r>
    </w:p>
    <w:p w14:paraId="4D5FEC29" w14:textId="31DEF5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_Toc146246053 \h </w:instrText>
      </w:r>
      <w:r>
        <w:rPr>
          <w:noProof/>
        </w:rPr>
      </w:r>
      <w:r>
        <w:rPr>
          <w:noProof/>
        </w:rPr>
        <w:fldChar w:fldCharType="separate"/>
      </w:r>
      <w:r>
        <w:rPr>
          <w:noProof/>
        </w:rPr>
        <w:t>138</w:t>
      </w:r>
      <w:r>
        <w:rPr>
          <w:noProof/>
        </w:rPr>
        <w:fldChar w:fldCharType="end"/>
      </w:r>
    </w:p>
    <w:p w14:paraId="73F3B0EA" w14:textId="0CA1C6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_Toc146246054 \h </w:instrText>
      </w:r>
      <w:r>
        <w:rPr>
          <w:noProof/>
        </w:rPr>
      </w:r>
      <w:r>
        <w:rPr>
          <w:noProof/>
        </w:rPr>
        <w:fldChar w:fldCharType="separate"/>
      </w:r>
      <w:r>
        <w:rPr>
          <w:noProof/>
        </w:rPr>
        <w:t>138</w:t>
      </w:r>
      <w:r>
        <w:rPr>
          <w:noProof/>
        </w:rPr>
        <w:fldChar w:fldCharType="end"/>
      </w:r>
    </w:p>
    <w:p w14:paraId="66D700E9" w14:textId="11BFD8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_Toc146246055 \h </w:instrText>
      </w:r>
      <w:r>
        <w:rPr>
          <w:noProof/>
        </w:rPr>
      </w:r>
      <w:r>
        <w:rPr>
          <w:noProof/>
        </w:rPr>
        <w:fldChar w:fldCharType="separate"/>
      </w:r>
      <w:r>
        <w:rPr>
          <w:noProof/>
        </w:rPr>
        <w:t>138</w:t>
      </w:r>
      <w:r>
        <w:rPr>
          <w:noProof/>
        </w:rPr>
        <w:fldChar w:fldCharType="end"/>
      </w:r>
    </w:p>
    <w:p w14:paraId="614AC6E1" w14:textId="5FB7CF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_Toc146246056 \h </w:instrText>
      </w:r>
      <w:r>
        <w:rPr>
          <w:noProof/>
        </w:rPr>
      </w:r>
      <w:r>
        <w:rPr>
          <w:noProof/>
        </w:rPr>
        <w:fldChar w:fldCharType="separate"/>
      </w:r>
      <w:r>
        <w:rPr>
          <w:noProof/>
        </w:rPr>
        <w:t>138</w:t>
      </w:r>
      <w:r>
        <w:rPr>
          <w:noProof/>
        </w:rPr>
        <w:fldChar w:fldCharType="end"/>
      </w:r>
    </w:p>
    <w:p w14:paraId="0CBC9695" w14:textId="55D62FA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_Toc146246057 \h </w:instrText>
      </w:r>
      <w:r>
        <w:rPr>
          <w:noProof/>
        </w:rPr>
      </w:r>
      <w:r>
        <w:rPr>
          <w:noProof/>
        </w:rPr>
        <w:fldChar w:fldCharType="separate"/>
      </w:r>
      <w:r>
        <w:rPr>
          <w:noProof/>
        </w:rPr>
        <w:t>139</w:t>
      </w:r>
      <w:r>
        <w:rPr>
          <w:noProof/>
        </w:rPr>
        <w:fldChar w:fldCharType="end"/>
      </w:r>
    </w:p>
    <w:p w14:paraId="39E99ABC" w14:textId="06A723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D2FC6">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_Toc146246058 \h </w:instrText>
      </w:r>
      <w:r>
        <w:rPr>
          <w:noProof/>
        </w:rPr>
      </w:r>
      <w:r>
        <w:rPr>
          <w:noProof/>
        </w:rPr>
        <w:fldChar w:fldCharType="separate"/>
      </w:r>
      <w:r>
        <w:rPr>
          <w:noProof/>
        </w:rPr>
        <w:t>139</w:t>
      </w:r>
      <w:r>
        <w:rPr>
          <w:noProof/>
        </w:rPr>
        <w:fldChar w:fldCharType="end"/>
      </w:r>
    </w:p>
    <w:p w14:paraId="51E1F883" w14:textId="4DCCF0D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_Toc146246059 \h </w:instrText>
      </w:r>
      <w:r>
        <w:rPr>
          <w:noProof/>
        </w:rPr>
      </w:r>
      <w:r>
        <w:rPr>
          <w:noProof/>
        </w:rPr>
        <w:fldChar w:fldCharType="separate"/>
      </w:r>
      <w:r>
        <w:rPr>
          <w:noProof/>
        </w:rPr>
        <w:t>140</w:t>
      </w:r>
      <w:r>
        <w:rPr>
          <w:noProof/>
        </w:rPr>
        <w:fldChar w:fldCharType="end"/>
      </w:r>
    </w:p>
    <w:p w14:paraId="650787BD" w14:textId="0DA141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_Toc146246060 \h </w:instrText>
      </w:r>
      <w:r>
        <w:rPr>
          <w:noProof/>
        </w:rPr>
      </w:r>
      <w:r>
        <w:rPr>
          <w:noProof/>
        </w:rPr>
        <w:fldChar w:fldCharType="separate"/>
      </w:r>
      <w:r>
        <w:rPr>
          <w:noProof/>
        </w:rPr>
        <w:t>140</w:t>
      </w:r>
      <w:r>
        <w:rPr>
          <w:noProof/>
        </w:rPr>
        <w:fldChar w:fldCharType="end"/>
      </w:r>
    </w:p>
    <w:p w14:paraId="6CEF48CE" w14:textId="5206020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_Toc146246061 \h </w:instrText>
      </w:r>
      <w:r>
        <w:rPr>
          <w:noProof/>
        </w:rPr>
      </w:r>
      <w:r>
        <w:rPr>
          <w:noProof/>
        </w:rPr>
        <w:fldChar w:fldCharType="separate"/>
      </w:r>
      <w:r>
        <w:rPr>
          <w:noProof/>
        </w:rPr>
        <w:t>140</w:t>
      </w:r>
      <w:r>
        <w:rPr>
          <w:noProof/>
        </w:rPr>
        <w:fldChar w:fldCharType="end"/>
      </w:r>
    </w:p>
    <w:p w14:paraId="32C8FD4C" w14:textId="79752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_Toc146246062 \h </w:instrText>
      </w:r>
      <w:r>
        <w:rPr>
          <w:noProof/>
        </w:rPr>
      </w:r>
      <w:r>
        <w:rPr>
          <w:noProof/>
        </w:rPr>
        <w:fldChar w:fldCharType="separate"/>
      </w:r>
      <w:r>
        <w:rPr>
          <w:noProof/>
        </w:rPr>
        <w:t>140</w:t>
      </w:r>
      <w:r>
        <w:rPr>
          <w:noProof/>
        </w:rPr>
        <w:fldChar w:fldCharType="end"/>
      </w:r>
    </w:p>
    <w:p w14:paraId="63AA2D31" w14:textId="1D6842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_Toc146246063 \h </w:instrText>
      </w:r>
      <w:r>
        <w:rPr>
          <w:noProof/>
        </w:rPr>
      </w:r>
      <w:r>
        <w:rPr>
          <w:noProof/>
        </w:rPr>
        <w:fldChar w:fldCharType="separate"/>
      </w:r>
      <w:r>
        <w:rPr>
          <w:noProof/>
        </w:rPr>
        <w:t>142</w:t>
      </w:r>
      <w:r>
        <w:rPr>
          <w:noProof/>
        </w:rPr>
        <w:fldChar w:fldCharType="end"/>
      </w:r>
    </w:p>
    <w:p w14:paraId="12948FD0" w14:textId="3676E9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_Toc146246064 \h </w:instrText>
      </w:r>
      <w:r>
        <w:rPr>
          <w:noProof/>
        </w:rPr>
      </w:r>
      <w:r>
        <w:rPr>
          <w:noProof/>
        </w:rPr>
        <w:fldChar w:fldCharType="separate"/>
      </w:r>
      <w:r>
        <w:rPr>
          <w:noProof/>
        </w:rPr>
        <w:t>142</w:t>
      </w:r>
      <w:r>
        <w:rPr>
          <w:noProof/>
        </w:rPr>
        <w:fldChar w:fldCharType="end"/>
      </w:r>
    </w:p>
    <w:p w14:paraId="685DDE53" w14:textId="3D19F8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_Toc146246065 \h </w:instrText>
      </w:r>
      <w:r>
        <w:rPr>
          <w:noProof/>
        </w:rPr>
      </w:r>
      <w:r>
        <w:rPr>
          <w:noProof/>
        </w:rPr>
        <w:fldChar w:fldCharType="separate"/>
      </w:r>
      <w:r>
        <w:rPr>
          <w:noProof/>
        </w:rPr>
        <w:t>144</w:t>
      </w:r>
      <w:r>
        <w:rPr>
          <w:noProof/>
        </w:rPr>
        <w:fldChar w:fldCharType="end"/>
      </w:r>
    </w:p>
    <w:p w14:paraId="74270618" w14:textId="5498DD5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_Toc146246066 \h </w:instrText>
      </w:r>
      <w:r>
        <w:rPr>
          <w:noProof/>
        </w:rPr>
      </w:r>
      <w:r>
        <w:rPr>
          <w:noProof/>
        </w:rPr>
        <w:fldChar w:fldCharType="separate"/>
      </w:r>
      <w:r>
        <w:rPr>
          <w:noProof/>
        </w:rPr>
        <w:t>144</w:t>
      </w:r>
      <w:r>
        <w:rPr>
          <w:noProof/>
        </w:rPr>
        <w:fldChar w:fldCharType="end"/>
      </w:r>
    </w:p>
    <w:p w14:paraId="1821AECC" w14:textId="4C6A739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_Toc146246067 \h </w:instrText>
      </w:r>
      <w:r>
        <w:rPr>
          <w:noProof/>
        </w:rPr>
      </w:r>
      <w:r>
        <w:rPr>
          <w:noProof/>
        </w:rPr>
        <w:fldChar w:fldCharType="separate"/>
      </w:r>
      <w:r>
        <w:rPr>
          <w:noProof/>
        </w:rPr>
        <w:t>145</w:t>
      </w:r>
      <w:r>
        <w:rPr>
          <w:noProof/>
        </w:rPr>
        <w:fldChar w:fldCharType="end"/>
      </w:r>
    </w:p>
    <w:p w14:paraId="5F3B871F" w14:textId="2E239A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_Toc146246068 \h </w:instrText>
      </w:r>
      <w:r>
        <w:rPr>
          <w:noProof/>
        </w:rPr>
      </w:r>
      <w:r>
        <w:rPr>
          <w:noProof/>
        </w:rPr>
        <w:fldChar w:fldCharType="separate"/>
      </w:r>
      <w:r>
        <w:rPr>
          <w:noProof/>
        </w:rPr>
        <w:t>145</w:t>
      </w:r>
      <w:r>
        <w:rPr>
          <w:noProof/>
        </w:rPr>
        <w:fldChar w:fldCharType="end"/>
      </w:r>
    </w:p>
    <w:p w14:paraId="09BBA740" w14:textId="39D1FC3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_Toc146246069 \h </w:instrText>
      </w:r>
      <w:r>
        <w:rPr>
          <w:noProof/>
        </w:rPr>
      </w:r>
      <w:r>
        <w:rPr>
          <w:noProof/>
        </w:rPr>
        <w:fldChar w:fldCharType="separate"/>
      </w:r>
      <w:r>
        <w:rPr>
          <w:noProof/>
        </w:rPr>
        <w:t>145</w:t>
      </w:r>
      <w:r>
        <w:rPr>
          <w:noProof/>
        </w:rPr>
        <w:fldChar w:fldCharType="end"/>
      </w:r>
    </w:p>
    <w:p w14:paraId="7F0C06CE" w14:textId="46215C5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_Toc146246070 \h </w:instrText>
      </w:r>
      <w:r>
        <w:rPr>
          <w:noProof/>
        </w:rPr>
      </w:r>
      <w:r>
        <w:rPr>
          <w:noProof/>
        </w:rPr>
        <w:fldChar w:fldCharType="separate"/>
      </w:r>
      <w:r>
        <w:rPr>
          <w:noProof/>
        </w:rPr>
        <w:t>145</w:t>
      </w:r>
      <w:r>
        <w:rPr>
          <w:noProof/>
        </w:rPr>
        <w:fldChar w:fldCharType="end"/>
      </w:r>
    </w:p>
    <w:p w14:paraId="0B6E14C2" w14:textId="1DD32DE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_Toc146246071 \h </w:instrText>
      </w:r>
      <w:r>
        <w:rPr>
          <w:noProof/>
        </w:rPr>
      </w:r>
      <w:r>
        <w:rPr>
          <w:noProof/>
        </w:rPr>
        <w:fldChar w:fldCharType="separate"/>
      </w:r>
      <w:r>
        <w:rPr>
          <w:noProof/>
        </w:rPr>
        <w:t>145</w:t>
      </w:r>
      <w:r>
        <w:rPr>
          <w:noProof/>
        </w:rPr>
        <w:fldChar w:fldCharType="end"/>
      </w:r>
    </w:p>
    <w:p w14:paraId="191F1D23" w14:textId="6F231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Implicit floor request</w:t>
      </w:r>
      <w:r>
        <w:rPr>
          <w:noProof/>
        </w:rPr>
        <w:tab/>
      </w:r>
      <w:r>
        <w:rPr>
          <w:noProof/>
        </w:rPr>
        <w:fldChar w:fldCharType="begin" w:fldLock="1"/>
      </w:r>
      <w:r>
        <w:rPr>
          <w:noProof/>
        </w:rPr>
        <w:instrText xml:space="preserve"> PAGEREF _Toc146246072 \h </w:instrText>
      </w:r>
      <w:r>
        <w:rPr>
          <w:noProof/>
        </w:rPr>
      </w:r>
      <w:r>
        <w:rPr>
          <w:noProof/>
        </w:rPr>
        <w:fldChar w:fldCharType="separate"/>
      </w:r>
      <w:r>
        <w:rPr>
          <w:noProof/>
        </w:rPr>
        <w:t>145</w:t>
      </w:r>
      <w:r>
        <w:rPr>
          <w:noProof/>
        </w:rPr>
        <w:fldChar w:fldCharType="end"/>
      </w:r>
    </w:p>
    <w:p w14:paraId="59AD8634" w14:textId="6D7E5C2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Handling of MIME bodies in a SIP message</w:t>
      </w:r>
      <w:r>
        <w:rPr>
          <w:noProof/>
        </w:rPr>
        <w:tab/>
      </w:r>
      <w:r>
        <w:rPr>
          <w:noProof/>
        </w:rPr>
        <w:fldChar w:fldCharType="begin" w:fldLock="1"/>
      </w:r>
      <w:r>
        <w:rPr>
          <w:noProof/>
        </w:rPr>
        <w:instrText xml:space="preserve"> PAGEREF _Toc146246073 \h </w:instrText>
      </w:r>
      <w:r>
        <w:rPr>
          <w:noProof/>
        </w:rPr>
      </w:r>
      <w:r>
        <w:rPr>
          <w:noProof/>
        </w:rPr>
        <w:fldChar w:fldCharType="separate"/>
      </w:r>
      <w:r>
        <w:rPr>
          <w:noProof/>
        </w:rPr>
        <w:t>147</w:t>
      </w:r>
      <w:r>
        <w:rPr>
          <w:noProof/>
        </w:rPr>
        <w:fldChar w:fldCharType="end"/>
      </w:r>
    </w:p>
    <w:p w14:paraId="71026576" w14:textId="67B61E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_Toc146246074 \h </w:instrText>
      </w:r>
      <w:r>
        <w:rPr>
          <w:noProof/>
        </w:rPr>
      </w:r>
      <w:r>
        <w:rPr>
          <w:noProof/>
        </w:rPr>
        <w:fldChar w:fldCharType="separate"/>
      </w:r>
      <w:r>
        <w:rPr>
          <w:noProof/>
        </w:rPr>
        <w:t>147</w:t>
      </w:r>
      <w:r>
        <w:rPr>
          <w:noProof/>
        </w:rPr>
        <w:fldChar w:fldCharType="end"/>
      </w:r>
    </w:p>
    <w:p w14:paraId="03FB4147" w14:textId="4648F3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_Toc146246075 \h </w:instrText>
      </w:r>
      <w:r>
        <w:rPr>
          <w:noProof/>
        </w:rPr>
      </w:r>
      <w:r>
        <w:rPr>
          <w:noProof/>
        </w:rPr>
        <w:fldChar w:fldCharType="separate"/>
      </w:r>
      <w:r>
        <w:rPr>
          <w:noProof/>
        </w:rPr>
        <w:t>147</w:t>
      </w:r>
      <w:r>
        <w:rPr>
          <w:noProof/>
        </w:rPr>
        <w:fldChar w:fldCharType="end"/>
      </w:r>
    </w:p>
    <w:p w14:paraId="5903F95D" w14:textId="6CA65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_Toc146246076 \h </w:instrText>
      </w:r>
      <w:r>
        <w:rPr>
          <w:noProof/>
        </w:rPr>
      </w:r>
      <w:r>
        <w:rPr>
          <w:noProof/>
        </w:rPr>
        <w:fldChar w:fldCharType="separate"/>
      </w:r>
      <w:r>
        <w:rPr>
          <w:noProof/>
        </w:rPr>
        <w:t>147</w:t>
      </w:r>
      <w:r>
        <w:rPr>
          <w:noProof/>
        </w:rPr>
        <w:fldChar w:fldCharType="end"/>
      </w:r>
    </w:p>
    <w:p w14:paraId="088243F3" w14:textId="3AA050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_Toc146246077 \h </w:instrText>
      </w:r>
      <w:r>
        <w:rPr>
          <w:noProof/>
        </w:rPr>
      </w:r>
      <w:r>
        <w:rPr>
          <w:noProof/>
        </w:rPr>
        <w:fldChar w:fldCharType="separate"/>
      </w:r>
      <w:r>
        <w:rPr>
          <w:noProof/>
        </w:rPr>
        <w:t>147</w:t>
      </w:r>
      <w:r>
        <w:rPr>
          <w:noProof/>
        </w:rPr>
        <w:fldChar w:fldCharType="end"/>
      </w:r>
    </w:p>
    <w:p w14:paraId="0875689E" w14:textId="2CCF82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_Toc146246078 \h </w:instrText>
      </w:r>
      <w:r>
        <w:rPr>
          <w:noProof/>
        </w:rPr>
      </w:r>
      <w:r>
        <w:rPr>
          <w:noProof/>
        </w:rPr>
        <w:fldChar w:fldCharType="separate"/>
      </w:r>
      <w:r>
        <w:rPr>
          <w:noProof/>
        </w:rPr>
        <w:t>148</w:t>
      </w:r>
      <w:r>
        <w:rPr>
          <w:noProof/>
        </w:rPr>
        <w:fldChar w:fldCharType="end"/>
      </w:r>
    </w:p>
    <w:p w14:paraId="1B3B36BD" w14:textId="1FA944B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_Toc146246079 \h </w:instrText>
      </w:r>
      <w:r>
        <w:rPr>
          <w:noProof/>
        </w:rPr>
      </w:r>
      <w:r>
        <w:rPr>
          <w:noProof/>
        </w:rPr>
        <w:fldChar w:fldCharType="separate"/>
      </w:r>
      <w:r>
        <w:rPr>
          <w:noProof/>
        </w:rPr>
        <w:t>148</w:t>
      </w:r>
      <w:r>
        <w:rPr>
          <w:noProof/>
        </w:rPr>
        <w:fldChar w:fldCharType="end"/>
      </w:r>
    </w:p>
    <w:p w14:paraId="49AFB31F" w14:textId="57AE3A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_Toc146246080 \h </w:instrText>
      </w:r>
      <w:r>
        <w:rPr>
          <w:noProof/>
        </w:rPr>
      </w:r>
      <w:r>
        <w:rPr>
          <w:noProof/>
        </w:rPr>
        <w:fldChar w:fldCharType="separate"/>
      </w:r>
      <w:r>
        <w:rPr>
          <w:noProof/>
        </w:rPr>
        <w:t>148</w:t>
      </w:r>
      <w:r>
        <w:rPr>
          <w:noProof/>
        </w:rPr>
        <w:fldChar w:fldCharType="end"/>
      </w:r>
    </w:p>
    <w:p w14:paraId="74778A85" w14:textId="037F56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_Toc146246081 \h </w:instrText>
      </w:r>
      <w:r>
        <w:rPr>
          <w:noProof/>
        </w:rPr>
      </w:r>
      <w:r>
        <w:rPr>
          <w:noProof/>
        </w:rPr>
        <w:fldChar w:fldCharType="separate"/>
      </w:r>
      <w:r>
        <w:rPr>
          <w:noProof/>
        </w:rPr>
        <w:t>148</w:t>
      </w:r>
      <w:r>
        <w:rPr>
          <w:noProof/>
        </w:rPr>
        <w:fldChar w:fldCharType="end"/>
      </w:r>
    </w:p>
    <w:p w14:paraId="2909FD7D" w14:textId="149F0C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_Toc146246082 \h </w:instrText>
      </w:r>
      <w:r>
        <w:rPr>
          <w:noProof/>
        </w:rPr>
      </w:r>
      <w:r>
        <w:rPr>
          <w:noProof/>
        </w:rPr>
        <w:fldChar w:fldCharType="separate"/>
      </w:r>
      <w:r>
        <w:rPr>
          <w:noProof/>
        </w:rPr>
        <w:t>148</w:t>
      </w:r>
      <w:r>
        <w:rPr>
          <w:noProof/>
        </w:rPr>
        <w:fldChar w:fldCharType="end"/>
      </w:r>
    </w:p>
    <w:p w14:paraId="7F4E70E9" w14:textId="0816FA4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_Toc146246083 \h </w:instrText>
      </w:r>
      <w:r>
        <w:rPr>
          <w:noProof/>
        </w:rPr>
      </w:r>
      <w:r>
        <w:rPr>
          <w:noProof/>
        </w:rPr>
        <w:fldChar w:fldCharType="separate"/>
      </w:r>
      <w:r>
        <w:rPr>
          <w:noProof/>
        </w:rPr>
        <w:t>149</w:t>
      </w:r>
      <w:r>
        <w:rPr>
          <w:noProof/>
        </w:rPr>
        <w:fldChar w:fldCharType="end"/>
      </w:r>
    </w:p>
    <w:p w14:paraId="7F4E85F0" w14:textId="39EEA01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_Toc146246084 \h </w:instrText>
      </w:r>
      <w:r>
        <w:rPr>
          <w:noProof/>
        </w:rPr>
      </w:r>
      <w:r>
        <w:rPr>
          <w:noProof/>
        </w:rPr>
        <w:fldChar w:fldCharType="separate"/>
      </w:r>
      <w:r>
        <w:rPr>
          <w:noProof/>
        </w:rPr>
        <w:t>149</w:t>
      </w:r>
      <w:r>
        <w:rPr>
          <w:noProof/>
        </w:rPr>
        <w:fldChar w:fldCharType="end"/>
      </w:r>
    </w:p>
    <w:p w14:paraId="02754C97" w14:textId="7236D3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_Toc146246085 \h </w:instrText>
      </w:r>
      <w:r>
        <w:rPr>
          <w:noProof/>
        </w:rPr>
      </w:r>
      <w:r>
        <w:rPr>
          <w:noProof/>
        </w:rPr>
        <w:fldChar w:fldCharType="separate"/>
      </w:r>
      <w:r>
        <w:rPr>
          <w:noProof/>
        </w:rPr>
        <w:t>149</w:t>
      </w:r>
      <w:r>
        <w:rPr>
          <w:noProof/>
        </w:rPr>
        <w:fldChar w:fldCharType="end"/>
      </w:r>
    </w:p>
    <w:p w14:paraId="6907EED5" w14:textId="6DB2C9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_Toc146246086 \h </w:instrText>
      </w:r>
      <w:r>
        <w:rPr>
          <w:noProof/>
        </w:rPr>
      </w:r>
      <w:r>
        <w:rPr>
          <w:noProof/>
        </w:rPr>
        <w:fldChar w:fldCharType="separate"/>
      </w:r>
      <w:r>
        <w:rPr>
          <w:noProof/>
        </w:rPr>
        <w:t>150</w:t>
      </w:r>
      <w:r>
        <w:rPr>
          <w:noProof/>
        </w:rPr>
        <w:fldChar w:fldCharType="end"/>
      </w:r>
    </w:p>
    <w:p w14:paraId="70624123" w14:textId="45F3FE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_Toc146246087 \h </w:instrText>
      </w:r>
      <w:r>
        <w:rPr>
          <w:noProof/>
        </w:rPr>
      </w:r>
      <w:r>
        <w:rPr>
          <w:noProof/>
        </w:rPr>
        <w:fldChar w:fldCharType="separate"/>
      </w:r>
      <w:r>
        <w:rPr>
          <w:noProof/>
        </w:rPr>
        <w:t>150</w:t>
      </w:r>
      <w:r>
        <w:rPr>
          <w:noProof/>
        </w:rPr>
        <w:fldChar w:fldCharType="end"/>
      </w:r>
    </w:p>
    <w:p w14:paraId="0469D1CE" w14:textId="2D60C4A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_Toc146246088 \h </w:instrText>
      </w:r>
      <w:r>
        <w:rPr>
          <w:noProof/>
        </w:rPr>
      </w:r>
      <w:r>
        <w:rPr>
          <w:noProof/>
        </w:rPr>
        <w:fldChar w:fldCharType="separate"/>
      </w:r>
      <w:r>
        <w:rPr>
          <w:noProof/>
        </w:rPr>
        <w:t>150</w:t>
      </w:r>
      <w:r>
        <w:rPr>
          <w:noProof/>
        </w:rPr>
        <w:fldChar w:fldCharType="end"/>
      </w:r>
    </w:p>
    <w:p w14:paraId="6AA28980" w14:textId="387A8C3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_Toc146246089 \h </w:instrText>
      </w:r>
      <w:r>
        <w:rPr>
          <w:noProof/>
        </w:rPr>
      </w:r>
      <w:r>
        <w:rPr>
          <w:noProof/>
        </w:rPr>
        <w:fldChar w:fldCharType="separate"/>
      </w:r>
      <w:r>
        <w:rPr>
          <w:noProof/>
        </w:rPr>
        <w:t>150</w:t>
      </w:r>
      <w:r>
        <w:rPr>
          <w:noProof/>
        </w:rPr>
        <w:fldChar w:fldCharType="end"/>
      </w:r>
    </w:p>
    <w:p w14:paraId="7881E025" w14:textId="5195FA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_Toc146246090 \h </w:instrText>
      </w:r>
      <w:r>
        <w:rPr>
          <w:noProof/>
        </w:rPr>
      </w:r>
      <w:r>
        <w:rPr>
          <w:noProof/>
        </w:rPr>
        <w:fldChar w:fldCharType="separate"/>
      </w:r>
      <w:r>
        <w:rPr>
          <w:noProof/>
        </w:rPr>
        <w:t>150</w:t>
      </w:r>
      <w:r>
        <w:rPr>
          <w:noProof/>
        </w:rPr>
        <w:fldChar w:fldCharType="end"/>
      </w:r>
    </w:p>
    <w:p w14:paraId="2980D3D1" w14:textId="7217C9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_Toc146246091 \h </w:instrText>
      </w:r>
      <w:r>
        <w:rPr>
          <w:noProof/>
        </w:rPr>
      </w:r>
      <w:r>
        <w:rPr>
          <w:noProof/>
        </w:rPr>
        <w:fldChar w:fldCharType="separate"/>
      </w:r>
      <w:r>
        <w:rPr>
          <w:noProof/>
        </w:rPr>
        <w:t>151</w:t>
      </w:r>
      <w:r>
        <w:rPr>
          <w:noProof/>
        </w:rPr>
        <w:fldChar w:fldCharType="end"/>
      </w:r>
    </w:p>
    <w:p w14:paraId="4E4AD3D0" w14:textId="5EC020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_Toc146246092 \h </w:instrText>
      </w:r>
      <w:r>
        <w:rPr>
          <w:noProof/>
        </w:rPr>
      </w:r>
      <w:r>
        <w:rPr>
          <w:noProof/>
        </w:rPr>
        <w:fldChar w:fldCharType="separate"/>
      </w:r>
      <w:r>
        <w:rPr>
          <w:noProof/>
        </w:rPr>
        <w:t>151</w:t>
      </w:r>
      <w:r>
        <w:rPr>
          <w:noProof/>
        </w:rPr>
        <w:fldChar w:fldCharType="end"/>
      </w:r>
    </w:p>
    <w:p w14:paraId="27ACB911" w14:textId="63FF81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_Toc146246093 \h </w:instrText>
      </w:r>
      <w:r>
        <w:rPr>
          <w:noProof/>
        </w:rPr>
      </w:r>
      <w:r>
        <w:rPr>
          <w:noProof/>
        </w:rPr>
        <w:fldChar w:fldCharType="separate"/>
      </w:r>
      <w:r>
        <w:rPr>
          <w:noProof/>
        </w:rPr>
        <w:t>152</w:t>
      </w:r>
      <w:r>
        <w:rPr>
          <w:noProof/>
        </w:rPr>
        <w:fldChar w:fldCharType="end"/>
      </w:r>
    </w:p>
    <w:p w14:paraId="2844873C" w14:textId="7CC87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_Toc146246094 \h </w:instrText>
      </w:r>
      <w:r>
        <w:rPr>
          <w:noProof/>
        </w:rPr>
      </w:r>
      <w:r>
        <w:rPr>
          <w:noProof/>
        </w:rPr>
        <w:fldChar w:fldCharType="separate"/>
      </w:r>
      <w:r>
        <w:rPr>
          <w:noProof/>
        </w:rPr>
        <w:t>152</w:t>
      </w:r>
      <w:r>
        <w:rPr>
          <w:noProof/>
        </w:rPr>
        <w:fldChar w:fldCharType="end"/>
      </w:r>
    </w:p>
    <w:p w14:paraId="6804DC44" w14:textId="3AB80F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_Toc146246095 \h </w:instrText>
      </w:r>
      <w:r>
        <w:rPr>
          <w:noProof/>
        </w:rPr>
      </w:r>
      <w:r>
        <w:rPr>
          <w:noProof/>
        </w:rPr>
        <w:fldChar w:fldCharType="separate"/>
      </w:r>
      <w:r>
        <w:rPr>
          <w:noProof/>
        </w:rPr>
        <w:t>154</w:t>
      </w:r>
      <w:r>
        <w:rPr>
          <w:noProof/>
        </w:rPr>
        <w:fldChar w:fldCharType="end"/>
      </w:r>
    </w:p>
    <w:p w14:paraId="1D8303E2" w14:textId="644755B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_Toc146246096 \h </w:instrText>
      </w:r>
      <w:r>
        <w:rPr>
          <w:noProof/>
        </w:rPr>
      </w:r>
      <w:r>
        <w:rPr>
          <w:noProof/>
        </w:rPr>
        <w:fldChar w:fldCharType="separate"/>
      </w:r>
      <w:r>
        <w:rPr>
          <w:noProof/>
        </w:rPr>
        <w:t>155</w:t>
      </w:r>
      <w:r>
        <w:rPr>
          <w:noProof/>
        </w:rPr>
        <w:fldChar w:fldCharType="end"/>
      </w:r>
    </w:p>
    <w:p w14:paraId="4638AD26" w14:textId="339FF37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_Toc146246097 \h </w:instrText>
      </w:r>
      <w:r>
        <w:rPr>
          <w:noProof/>
        </w:rPr>
      </w:r>
      <w:r>
        <w:rPr>
          <w:noProof/>
        </w:rPr>
        <w:fldChar w:fldCharType="separate"/>
      </w:r>
      <w:r>
        <w:rPr>
          <w:noProof/>
        </w:rPr>
        <w:t>155</w:t>
      </w:r>
      <w:r>
        <w:rPr>
          <w:noProof/>
        </w:rPr>
        <w:fldChar w:fldCharType="end"/>
      </w:r>
    </w:p>
    <w:p w14:paraId="07575F8D" w14:textId="6059D8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_Toc146246098 \h </w:instrText>
      </w:r>
      <w:r>
        <w:rPr>
          <w:noProof/>
        </w:rPr>
      </w:r>
      <w:r>
        <w:rPr>
          <w:noProof/>
        </w:rPr>
        <w:fldChar w:fldCharType="separate"/>
      </w:r>
      <w:r>
        <w:rPr>
          <w:noProof/>
        </w:rPr>
        <w:t>155</w:t>
      </w:r>
      <w:r>
        <w:rPr>
          <w:noProof/>
        </w:rPr>
        <w:fldChar w:fldCharType="end"/>
      </w:r>
    </w:p>
    <w:p w14:paraId="3DF96868" w14:textId="303D81B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_Toc146246099 \h </w:instrText>
      </w:r>
      <w:r>
        <w:rPr>
          <w:noProof/>
        </w:rPr>
      </w:r>
      <w:r>
        <w:rPr>
          <w:noProof/>
        </w:rPr>
        <w:fldChar w:fldCharType="separate"/>
      </w:r>
      <w:r>
        <w:rPr>
          <w:noProof/>
        </w:rPr>
        <w:t>155</w:t>
      </w:r>
      <w:r>
        <w:rPr>
          <w:noProof/>
        </w:rPr>
        <w:fldChar w:fldCharType="end"/>
      </w:r>
    </w:p>
    <w:p w14:paraId="242742DD" w14:textId="3EAFB39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_Toc146246100 \h </w:instrText>
      </w:r>
      <w:r>
        <w:rPr>
          <w:noProof/>
        </w:rPr>
      </w:r>
      <w:r>
        <w:rPr>
          <w:noProof/>
        </w:rPr>
        <w:fldChar w:fldCharType="separate"/>
      </w:r>
      <w:r>
        <w:rPr>
          <w:noProof/>
        </w:rPr>
        <w:t>156</w:t>
      </w:r>
      <w:r>
        <w:rPr>
          <w:noProof/>
        </w:rPr>
        <w:fldChar w:fldCharType="end"/>
      </w:r>
    </w:p>
    <w:p w14:paraId="113CCD0A" w14:textId="69C28E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_Toc146246101 \h </w:instrText>
      </w:r>
      <w:r>
        <w:rPr>
          <w:noProof/>
        </w:rPr>
      </w:r>
      <w:r>
        <w:rPr>
          <w:noProof/>
        </w:rPr>
        <w:fldChar w:fldCharType="separate"/>
      </w:r>
      <w:r>
        <w:rPr>
          <w:noProof/>
        </w:rPr>
        <w:t>156</w:t>
      </w:r>
      <w:r>
        <w:rPr>
          <w:noProof/>
        </w:rPr>
        <w:fldChar w:fldCharType="end"/>
      </w:r>
    </w:p>
    <w:p w14:paraId="6492A750" w14:textId="698EF7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_Toc146246102 \h </w:instrText>
      </w:r>
      <w:r>
        <w:rPr>
          <w:noProof/>
        </w:rPr>
      </w:r>
      <w:r>
        <w:rPr>
          <w:noProof/>
        </w:rPr>
        <w:fldChar w:fldCharType="separate"/>
      </w:r>
      <w:r>
        <w:rPr>
          <w:noProof/>
        </w:rPr>
        <w:t>156</w:t>
      </w:r>
      <w:r>
        <w:rPr>
          <w:noProof/>
        </w:rPr>
        <w:fldChar w:fldCharType="end"/>
      </w:r>
    </w:p>
    <w:p w14:paraId="6929881E" w14:textId="4B64FB8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_Toc146246103 \h </w:instrText>
      </w:r>
      <w:r>
        <w:rPr>
          <w:noProof/>
        </w:rPr>
      </w:r>
      <w:r>
        <w:rPr>
          <w:noProof/>
        </w:rPr>
        <w:fldChar w:fldCharType="separate"/>
      </w:r>
      <w:r>
        <w:rPr>
          <w:noProof/>
        </w:rPr>
        <w:t>156</w:t>
      </w:r>
      <w:r>
        <w:rPr>
          <w:noProof/>
        </w:rPr>
        <w:fldChar w:fldCharType="end"/>
      </w:r>
    </w:p>
    <w:p w14:paraId="7957E1DA" w14:textId="6208F75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Procedures at the MCPTT gateway</w:t>
      </w:r>
      <w:r>
        <w:rPr>
          <w:noProof/>
        </w:rPr>
        <w:tab/>
      </w:r>
      <w:r>
        <w:rPr>
          <w:noProof/>
        </w:rPr>
        <w:fldChar w:fldCharType="begin" w:fldLock="1"/>
      </w:r>
      <w:r>
        <w:rPr>
          <w:noProof/>
        </w:rPr>
        <w:instrText xml:space="preserve"> PAGEREF _Toc146246104 \h </w:instrText>
      </w:r>
      <w:r>
        <w:rPr>
          <w:noProof/>
        </w:rPr>
      </w:r>
      <w:r>
        <w:rPr>
          <w:noProof/>
        </w:rPr>
        <w:fldChar w:fldCharType="separate"/>
      </w:r>
      <w:r>
        <w:rPr>
          <w:noProof/>
        </w:rPr>
        <w:t>156</w:t>
      </w:r>
      <w:r>
        <w:rPr>
          <w:noProof/>
        </w:rPr>
        <w:fldChar w:fldCharType="end"/>
      </w:r>
    </w:p>
    <w:p w14:paraId="3B806B2C" w14:textId="5F0D5C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_Toc146246105 \h </w:instrText>
      </w:r>
      <w:r>
        <w:rPr>
          <w:noProof/>
        </w:rPr>
      </w:r>
      <w:r>
        <w:rPr>
          <w:noProof/>
        </w:rPr>
        <w:fldChar w:fldCharType="separate"/>
      </w:r>
      <w:r>
        <w:rPr>
          <w:noProof/>
        </w:rPr>
        <w:t>156</w:t>
      </w:r>
      <w:r>
        <w:rPr>
          <w:noProof/>
        </w:rPr>
        <w:fldChar w:fldCharType="end"/>
      </w:r>
    </w:p>
    <w:p w14:paraId="489C3DF1" w14:textId="291427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exit point from an MCPTT system</w:t>
      </w:r>
      <w:r>
        <w:rPr>
          <w:noProof/>
        </w:rPr>
        <w:tab/>
      </w:r>
      <w:r>
        <w:rPr>
          <w:noProof/>
        </w:rPr>
        <w:fldChar w:fldCharType="begin" w:fldLock="1"/>
      </w:r>
      <w:r>
        <w:rPr>
          <w:noProof/>
        </w:rPr>
        <w:instrText xml:space="preserve"> PAGEREF _Toc146246106 \h </w:instrText>
      </w:r>
      <w:r>
        <w:rPr>
          <w:noProof/>
        </w:rPr>
      </w:r>
      <w:r>
        <w:rPr>
          <w:noProof/>
        </w:rPr>
        <w:fldChar w:fldCharType="separate"/>
      </w:r>
      <w:r>
        <w:rPr>
          <w:noProof/>
        </w:rPr>
        <w:t>157</w:t>
      </w:r>
      <w:r>
        <w:rPr>
          <w:noProof/>
        </w:rPr>
        <w:fldChar w:fldCharType="end"/>
      </w:r>
    </w:p>
    <w:p w14:paraId="2D0120EA" w14:textId="49A65D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entry point in an MCPTT system</w:t>
      </w:r>
      <w:r>
        <w:rPr>
          <w:noProof/>
        </w:rPr>
        <w:tab/>
      </w:r>
      <w:r>
        <w:rPr>
          <w:noProof/>
        </w:rPr>
        <w:fldChar w:fldCharType="begin" w:fldLock="1"/>
      </w:r>
      <w:r>
        <w:rPr>
          <w:noProof/>
        </w:rPr>
        <w:instrText xml:space="preserve"> PAGEREF _Toc146246107 \h </w:instrText>
      </w:r>
      <w:r>
        <w:rPr>
          <w:noProof/>
        </w:rPr>
      </w:r>
      <w:r>
        <w:rPr>
          <w:noProof/>
        </w:rPr>
        <w:fldChar w:fldCharType="separate"/>
      </w:r>
      <w:r>
        <w:rPr>
          <w:noProof/>
        </w:rPr>
        <w:t>157</w:t>
      </w:r>
      <w:r>
        <w:rPr>
          <w:noProof/>
        </w:rPr>
        <w:fldChar w:fldCharType="end"/>
      </w:r>
    </w:p>
    <w:p w14:paraId="1F588D19" w14:textId="42EC10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Local policies enforcement</w:t>
      </w:r>
      <w:r>
        <w:rPr>
          <w:noProof/>
        </w:rPr>
        <w:tab/>
      </w:r>
      <w:r>
        <w:rPr>
          <w:noProof/>
        </w:rPr>
        <w:fldChar w:fldCharType="begin" w:fldLock="1"/>
      </w:r>
      <w:r>
        <w:rPr>
          <w:noProof/>
        </w:rPr>
        <w:instrText xml:space="preserve"> PAGEREF _Toc146246108 \h </w:instrText>
      </w:r>
      <w:r>
        <w:rPr>
          <w:noProof/>
        </w:rPr>
      </w:r>
      <w:r>
        <w:rPr>
          <w:noProof/>
        </w:rPr>
        <w:fldChar w:fldCharType="separate"/>
      </w:r>
      <w:r>
        <w:rPr>
          <w:noProof/>
        </w:rPr>
        <w:t>158</w:t>
      </w:r>
      <w:r>
        <w:rPr>
          <w:noProof/>
        </w:rPr>
        <w:fldChar w:fldCharType="end"/>
      </w:r>
    </w:p>
    <w:p w14:paraId="2329B4A0" w14:textId="7D7C585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_Toc146246109 \h </w:instrText>
      </w:r>
      <w:r>
        <w:rPr>
          <w:noProof/>
        </w:rPr>
      </w:r>
      <w:r>
        <w:rPr>
          <w:noProof/>
        </w:rPr>
        <w:fldChar w:fldCharType="separate"/>
      </w:r>
      <w:r>
        <w:rPr>
          <w:noProof/>
        </w:rPr>
        <w:t>158</w:t>
      </w:r>
      <w:r>
        <w:rPr>
          <w:noProof/>
        </w:rPr>
        <w:fldChar w:fldCharType="end"/>
      </w:r>
    </w:p>
    <w:p w14:paraId="12032EFA" w14:textId="2DAF5DC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_Toc146246110 \h </w:instrText>
      </w:r>
      <w:r>
        <w:rPr>
          <w:noProof/>
        </w:rPr>
      </w:r>
      <w:r>
        <w:rPr>
          <w:noProof/>
        </w:rPr>
        <w:fldChar w:fldCharType="separate"/>
      </w:r>
      <w:r>
        <w:rPr>
          <w:noProof/>
        </w:rPr>
        <w:t>158</w:t>
      </w:r>
      <w:r>
        <w:rPr>
          <w:noProof/>
        </w:rPr>
        <w:fldChar w:fldCharType="end"/>
      </w:r>
    </w:p>
    <w:p w14:paraId="1F2DDFEC" w14:textId="1FA56E7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_Toc146246111 \h </w:instrText>
      </w:r>
      <w:r>
        <w:rPr>
          <w:noProof/>
        </w:rPr>
      </w:r>
      <w:r>
        <w:rPr>
          <w:noProof/>
        </w:rPr>
        <w:fldChar w:fldCharType="separate"/>
      </w:r>
      <w:r>
        <w:rPr>
          <w:noProof/>
        </w:rPr>
        <w:t>158</w:t>
      </w:r>
      <w:r>
        <w:rPr>
          <w:noProof/>
        </w:rPr>
        <w:fldChar w:fldCharType="end"/>
      </w:r>
    </w:p>
    <w:p w14:paraId="3DF435EE" w14:textId="56FEBD3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_Toc146246112 \h </w:instrText>
      </w:r>
      <w:r>
        <w:rPr>
          <w:noProof/>
        </w:rPr>
      </w:r>
      <w:r>
        <w:rPr>
          <w:noProof/>
        </w:rPr>
        <w:fldChar w:fldCharType="separate"/>
      </w:r>
      <w:r>
        <w:rPr>
          <w:noProof/>
        </w:rPr>
        <w:t>158</w:t>
      </w:r>
      <w:r>
        <w:rPr>
          <w:noProof/>
        </w:rPr>
        <w:fldChar w:fldCharType="end"/>
      </w:r>
    </w:p>
    <w:p w14:paraId="5CC5B317" w14:textId="5517CE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_Toc146246113 \h </w:instrText>
      </w:r>
      <w:r>
        <w:rPr>
          <w:noProof/>
        </w:rPr>
      </w:r>
      <w:r>
        <w:rPr>
          <w:noProof/>
        </w:rPr>
        <w:fldChar w:fldCharType="separate"/>
      </w:r>
      <w:r>
        <w:rPr>
          <w:noProof/>
        </w:rPr>
        <w:t>159</w:t>
      </w:r>
      <w:r>
        <w:rPr>
          <w:noProof/>
        </w:rPr>
        <w:fldChar w:fldCharType="end"/>
      </w:r>
    </w:p>
    <w:p w14:paraId="27746C13" w14:textId="5B8BE7B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_Toc146246114 \h </w:instrText>
      </w:r>
      <w:r>
        <w:rPr>
          <w:noProof/>
        </w:rPr>
      </w:r>
      <w:r>
        <w:rPr>
          <w:noProof/>
        </w:rPr>
        <w:fldChar w:fldCharType="separate"/>
      </w:r>
      <w:r>
        <w:rPr>
          <w:noProof/>
        </w:rPr>
        <w:t>160</w:t>
      </w:r>
      <w:r>
        <w:rPr>
          <w:noProof/>
        </w:rPr>
        <w:fldChar w:fldCharType="end"/>
      </w:r>
    </w:p>
    <w:p w14:paraId="3862CBE7" w14:textId="5A9CE07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_Toc146246115 \h </w:instrText>
      </w:r>
      <w:r>
        <w:rPr>
          <w:noProof/>
        </w:rPr>
      </w:r>
      <w:r>
        <w:rPr>
          <w:noProof/>
        </w:rPr>
        <w:fldChar w:fldCharType="separate"/>
      </w:r>
      <w:r>
        <w:rPr>
          <w:noProof/>
        </w:rPr>
        <w:t>160</w:t>
      </w:r>
      <w:r>
        <w:rPr>
          <w:noProof/>
        </w:rPr>
        <w:fldChar w:fldCharType="end"/>
      </w:r>
    </w:p>
    <w:p w14:paraId="41351CD5" w14:textId="161BA20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_Toc146246116 \h </w:instrText>
      </w:r>
      <w:r>
        <w:rPr>
          <w:noProof/>
        </w:rPr>
      </w:r>
      <w:r>
        <w:rPr>
          <w:noProof/>
        </w:rPr>
        <w:fldChar w:fldCharType="separate"/>
      </w:r>
      <w:r>
        <w:rPr>
          <w:noProof/>
        </w:rPr>
        <w:t>161</w:t>
      </w:r>
      <w:r>
        <w:rPr>
          <w:noProof/>
        </w:rPr>
        <w:fldChar w:fldCharType="end"/>
      </w:r>
    </w:p>
    <w:p w14:paraId="2D9FEEE6" w14:textId="44403C8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D2FC6">
        <w:rPr>
          <w:noProof/>
          <w:lang w:val="en-US"/>
        </w:rPr>
        <w:t>PTT</w:t>
      </w:r>
      <w:r>
        <w:rPr>
          <w:noProof/>
        </w:rPr>
        <w:t xml:space="preserve"> service settings</w:t>
      </w:r>
      <w:r>
        <w:rPr>
          <w:noProof/>
        </w:rPr>
        <w:tab/>
      </w:r>
      <w:r>
        <w:rPr>
          <w:noProof/>
        </w:rPr>
        <w:fldChar w:fldCharType="begin" w:fldLock="1"/>
      </w:r>
      <w:r>
        <w:rPr>
          <w:noProof/>
        </w:rPr>
        <w:instrText xml:space="preserve"> PAGEREF _Toc146246117 \h </w:instrText>
      </w:r>
      <w:r>
        <w:rPr>
          <w:noProof/>
        </w:rPr>
      </w:r>
      <w:r>
        <w:rPr>
          <w:noProof/>
        </w:rPr>
        <w:fldChar w:fldCharType="separate"/>
      </w:r>
      <w:r>
        <w:rPr>
          <w:noProof/>
        </w:rPr>
        <w:t>162</w:t>
      </w:r>
      <w:r>
        <w:rPr>
          <w:noProof/>
        </w:rPr>
        <w:fldChar w:fldCharType="end"/>
      </w:r>
    </w:p>
    <w:p w14:paraId="6B9CA706" w14:textId="5145FE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_Toc146246118 \h </w:instrText>
      </w:r>
      <w:r>
        <w:rPr>
          <w:noProof/>
        </w:rPr>
      </w:r>
      <w:r>
        <w:rPr>
          <w:noProof/>
        </w:rPr>
        <w:fldChar w:fldCharType="separate"/>
      </w:r>
      <w:r>
        <w:rPr>
          <w:noProof/>
        </w:rPr>
        <w:t>163</w:t>
      </w:r>
      <w:r>
        <w:rPr>
          <w:noProof/>
        </w:rPr>
        <w:fldChar w:fldCharType="end"/>
      </w:r>
    </w:p>
    <w:p w14:paraId="73C0773B" w14:textId="39C79C5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_Toc146246119 \h </w:instrText>
      </w:r>
      <w:r>
        <w:rPr>
          <w:noProof/>
        </w:rPr>
      </w:r>
      <w:r>
        <w:rPr>
          <w:noProof/>
        </w:rPr>
        <w:fldChar w:fldCharType="separate"/>
      </w:r>
      <w:r>
        <w:rPr>
          <w:noProof/>
        </w:rPr>
        <w:t>164</w:t>
      </w:r>
      <w:r>
        <w:rPr>
          <w:noProof/>
        </w:rPr>
        <w:fldChar w:fldCharType="end"/>
      </w:r>
    </w:p>
    <w:p w14:paraId="39AAFB8F" w14:textId="218F73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_Toc146246120 \h </w:instrText>
      </w:r>
      <w:r>
        <w:rPr>
          <w:noProof/>
        </w:rPr>
      </w:r>
      <w:r>
        <w:rPr>
          <w:noProof/>
        </w:rPr>
        <w:fldChar w:fldCharType="separate"/>
      </w:r>
      <w:r>
        <w:rPr>
          <w:noProof/>
        </w:rPr>
        <w:t>164</w:t>
      </w:r>
      <w:r>
        <w:rPr>
          <w:noProof/>
        </w:rPr>
        <w:fldChar w:fldCharType="end"/>
      </w:r>
    </w:p>
    <w:p w14:paraId="6F8170CB" w14:textId="3761F7E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_Toc146246121 \h </w:instrText>
      </w:r>
      <w:r>
        <w:rPr>
          <w:noProof/>
        </w:rPr>
      </w:r>
      <w:r>
        <w:rPr>
          <w:noProof/>
        </w:rPr>
        <w:fldChar w:fldCharType="separate"/>
      </w:r>
      <w:r>
        <w:rPr>
          <w:noProof/>
        </w:rPr>
        <w:t>164</w:t>
      </w:r>
      <w:r>
        <w:rPr>
          <w:noProof/>
        </w:rPr>
        <w:fldChar w:fldCharType="end"/>
      </w:r>
    </w:p>
    <w:p w14:paraId="53D0FF66" w14:textId="2B7586E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_Toc146246122 \h </w:instrText>
      </w:r>
      <w:r>
        <w:rPr>
          <w:noProof/>
        </w:rPr>
      </w:r>
      <w:r>
        <w:rPr>
          <w:noProof/>
        </w:rPr>
        <w:fldChar w:fldCharType="separate"/>
      </w:r>
      <w:r>
        <w:rPr>
          <w:noProof/>
        </w:rPr>
        <w:t>165</w:t>
      </w:r>
      <w:r>
        <w:rPr>
          <w:noProof/>
        </w:rPr>
        <w:fldChar w:fldCharType="end"/>
      </w:r>
    </w:p>
    <w:p w14:paraId="13E2DC60" w14:textId="643BC4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_Toc146246123 \h </w:instrText>
      </w:r>
      <w:r>
        <w:rPr>
          <w:noProof/>
        </w:rPr>
      </w:r>
      <w:r>
        <w:rPr>
          <w:noProof/>
        </w:rPr>
        <w:fldChar w:fldCharType="separate"/>
      </w:r>
      <w:r>
        <w:rPr>
          <w:noProof/>
        </w:rPr>
        <w:t>166</w:t>
      </w:r>
      <w:r>
        <w:rPr>
          <w:noProof/>
        </w:rPr>
        <w:fldChar w:fldCharType="end"/>
      </w:r>
    </w:p>
    <w:p w14:paraId="012D0D12" w14:textId="712FBB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D2FC6">
        <w:rPr>
          <w:noProof/>
          <w:lang w:val="en-US"/>
        </w:rPr>
        <w:t>I</w:t>
      </w:r>
      <w:r>
        <w:rPr>
          <w:noProof/>
        </w:rPr>
        <w:t xml:space="preserve">SH request for </w:t>
      </w:r>
      <w:r w:rsidRPr="004D2FC6">
        <w:rPr>
          <w:noProof/>
          <w:lang w:val="en-US"/>
        </w:rPr>
        <w:t>MCPTT service</w:t>
      </w:r>
      <w:r>
        <w:rPr>
          <w:noProof/>
        </w:rPr>
        <w:t xml:space="preserve"> settings only</w:t>
      </w:r>
      <w:r>
        <w:rPr>
          <w:noProof/>
        </w:rPr>
        <w:tab/>
      </w:r>
      <w:r>
        <w:rPr>
          <w:noProof/>
        </w:rPr>
        <w:fldChar w:fldCharType="begin" w:fldLock="1"/>
      </w:r>
      <w:r>
        <w:rPr>
          <w:noProof/>
        </w:rPr>
        <w:instrText xml:space="preserve"> PAGEREF _Toc146246124 \h </w:instrText>
      </w:r>
      <w:r>
        <w:rPr>
          <w:noProof/>
        </w:rPr>
      </w:r>
      <w:r>
        <w:rPr>
          <w:noProof/>
        </w:rPr>
        <w:fldChar w:fldCharType="separate"/>
      </w:r>
      <w:r>
        <w:rPr>
          <w:noProof/>
        </w:rPr>
        <w:t>168</w:t>
      </w:r>
      <w:r>
        <w:rPr>
          <w:noProof/>
        </w:rPr>
        <w:fldChar w:fldCharType="end"/>
      </w:r>
    </w:p>
    <w:p w14:paraId="385B15E0" w14:textId="5BF97B1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_Toc146246125 \h </w:instrText>
      </w:r>
      <w:r>
        <w:rPr>
          <w:noProof/>
        </w:rPr>
      </w:r>
      <w:r>
        <w:rPr>
          <w:noProof/>
        </w:rPr>
        <w:fldChar w:fldCharType="separate"/>
      </w:r>
      <w:r>
        <w:rPr>
          <w:noProof/>
        </w:rPr>
        <w:t>169</w:t>
      </w:r>
      <w:r>
        <w:rPr>
          <w:noProof/>
        </w:rPr>
        <w:fldChar w:fldCharType="end"/>
      </w:r>
    </w:p>
    <w:p w14:paraId="1962FDE8" w14:textId="0BBDEC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_Toc146246126 \h </w:instrText>
      </w:r>
      <w:r>
        <w:rPr>
          <w:noProof/>
        </w:rPr>
      </w:r>
      <w:r>
        <w:rPr>
          <w:noProof/>
        </w:rPr>
        <w:fldChar w:fldCharType="separate"/>
      </w:r>
      <w:r>
        <w:rPr>
          <w:noProof/>
        </w:rPr>
        <w:t>169</w:t>
      </w:r>
      <w:r>
        <w:rPr>
          <w:noProof/>
        </w:rPr>
        <w:fldChar w:fldCharType="end"/>
      </w:r>
    </w:p>
    <w:p w14:paraId="05B36FD2" w14:textId="5B4EC80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_Toc146246127 \h </w:instrText>
      </w:r>
      <w:r>
        <w:rPr>
          <w:noProof/>
        </w:rPr>
      </w:r>
      <w:r>
        <w:rPr>
          <w:noProof/>
        </w:rPr>
        <w:fldChar w:fldCharType="separate"/>
      </w:r>
      <w:r>
        <w:rPr>
          <w:noProof/>
        </w:rPr>
        <w:t>169</w:t>
      </w:r>
      <w:r>
        <w:rPr>
          <w:noProof/>
        </w:rPr>
        <w:fldChar w:fldCharType="end"/>
      </w:r>
    </w:p>
    <w:p w14:paraId="4FD58A27" w14:textId="44CBF78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_Toc146246128 \h </w:instrText>
      </w:r>
      <w:r>
        <w:rPr>
          <w:noProof/>
        </w:rPr>
      </w:r>
      <w:r>
        <w:rPr>
          <w:noProof/>
        </w:rPr>
        <w:fldChar w:fldCharType="separate"/>
      </w:r>
      <w:r>
        <w:rPr>
          <w:noProof/>
        </w:rPr>
        <w:t>170</w:t>
      </w:r>
      <w:r>
        <w:rPr>
          <w:noProof/>
        </w:rPr>
        <w:fldChar w:fldCharType="end"/>
      </w:r>
    </w:p>
    <w:p w14:paraId="4E21E338" w14:textId="323515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_Toc146246129 \h </w:instrText>
      </w:r>
      <w:r>
        <w:rPr>
          <w:noProof/>
        </w:rPr>
      </w:r>
      <w:r>
        <w:rPr>
          <w:noProof/>
        </w:rPr>
        <w:fldChar w:fldCharType="separate"/>
      </w:r>
      <w:r>
        <w:rPr>
          <w:noProof/>
        </w:rPr>
        <w:t>170</w:t>
      </w:r>
      <w:r>
        <w:rPr>
          <w:noProof/>
        </w:rPr>
        <w:fldChar w:fldCharType="end"/>
      </w:r>
    </w:p>
    <w:p w14:paraId="0516A826" w14:textId="230BDD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Coding</w:t>
      </w:r>
      <w:r>
        <w:rPr>
          <w:noProof/>
        </w:rPr>
        <w:tab/>
      </w:r>
      <w:r>
        <w:rPr>
          <w:noProof/>
        </w:rPr>
        <w:fldChar w:fldCharType="begin" w:fldLock="1"/>
      </w:r>
      <w:r>
        <w:rPr>
          <w:noProof/>
        </w:rPr>
        <w:instrText xml:space="preserve"> PAGEREF _Toc146246130 \h </w:instrText>
      </w:r>
      <w:r>
        <w:rPr>
          <w:noProof/>
        </w:rPr>
      </w:r>
      <w:r>
        <w:rPr>
          <w:noProof/>
        </w:rPr>
        <w:fldChar w:fldCharType="separate"/>
      </w:r>
      <w:r>
        <w:rPr>
          <w:noProof/>
        </w:rPr>
        <w:t>170</w:t>
      </w:r>
      <w:r>
        <w:rPr>
          <w:noProof/>
        </w:rPr>
        <w:fldChar w:fldCharType="end"/>
      </w:r>
    </w:p>
    <w:p w14:paraId="513D743F" w14:textId="17BDE9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_Toc146246131 \h </w:instrText>
      </w:r>
      <w:r>
        <w:rPr>
          <w:noProof/>
        </w:rPr>
      </w:r>
      <w:r>
        <w:rPr>
          <w:noProof/>
        </w:rPr>
        <w:fldChar w:fldCharType="separate"/>
      </w:r>
      <w:r>
        <w:rPr>
          <w:noProof/>
        </w:rPr>
        <w:t>170</w:t>
      </w:r>
      <w:r>
        <w:rPr>
          <w:noProof/>
        </w:rPr>
        <w:fldChar w:fldCharType="end"/>
      </w:r>
    </w:p>
    <w:p w14:paraId="3DA188CD" w14:textId="549369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_Toc146246132 \h </w:instrText>
      </w:r>
      <w:r>
        <w:rPr>
          <w:noProof/>
        </w:rPr>
      </w:r>
      <w:r>
        <w:rPr>
          <w:noProof/>
        </w:rPr>
        <w:fldChar w:fldCharType="separate"/>
      </w:r>
      <w:r>
        <w:rPr>
          <w:noProof/>
        </w:rPr>
        <w:t>170</w:t>
      </w:r>
      <w:r>
        <w:rPr>
          <w:noProof/>
        </w:rPr>
        <w:fldChar w:fldCharType="end"/>
      </w:r>
    </w:p>
    <w:p w14:paraId="7909FA3C" w14:textId="7ACC62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application/poc-settings+xml MIME type</w:t>
      </w:r>
      <w:r>
        <w:rPr>
          <w:noProof/>
        </w:rPr>
        <w:tab/>
      </w:r>
      <w:r>
        <w:rPr>
          <w:noProof/>
        </w:rPr>
        <w:fldChar w:fldCharType="begin" w:fldLock="1"/>
      </w:r>
      <w:r>
        <w:rPr>
          <w:noProof/>
        </w:rPr>
        <w:instrText xml:space="preserve"> PAGEREF _Toc146246133 \h </w:instrText>
      </w:r>
      <w:r>
        <w:rPr>
          <w:noProof/>
        </w:rPr>
      </w:r>
      <w:r>
        <w:rPr>
          <w:noProof/>
        </w:rPr>
        <w:fldChar w:fldCharType="separate"/>
      </w:r>
      <w:r>
        <w:rPr>
          <w:noProof/>
        </w:rPr>
        <w:t>171</w:t>
      </w:r>
      <w:r>
        <w:rPr>
          <w:noProof/>
        </w:rPr>
        <w:fldChar w:fldCharType="end"/>
      </w:r>
    </w:p>
    <w:p w14:paraId="0ED1C0DE" w14:textId="418913A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_Toc146246134 \h </w:instrText>
      </w:r>
      <w:r>
        <w:rPr>
          <w:noProof/>
        </w:rPr>
      </w:r>
      <w:r>
        <w:rPr>
          <w:noProof/>
        </w:rPr>
        <w:fldChar w:fldCharType="separate"/>
      </w:r>
      <w:r>
        <w:rPr>
          <w:noProof/>
        </w:rPr>
        <w:t>171</w:t>
      </w:r>
      <w:r>
        <w:rPr>
          <w:noProof/>
        </w:rPr>
        <w:fldChar w:fldCharType="end"/>
      </w:r>
    </w:p>
    <w:p w14:paraId="1FE0BBDF" w14:textId="3025E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_Toc146246135 \h </w:instrText>
      </w:r>
      <w:r>
        <w:rPr>
          <w:noProof/>
        </w:rPr>
      </w:r>
      <w:r>
        <w:rPr>
          <w:noProof/>
        </w:rPr>
        <w:fldChar w:fldCharType="separate"/>
      </w:r>
      <w:r>
        <w:rPr>
          <w:noProof/>
        </w:rPr>
        <w:t>171</w:t>
      </w:r>
      <w:r>
        <w:rPr>
          <w:noProof/>
        </w:rPr>
        <w:fldChar w:fldCharType="end"/>
      </w:r>
    </w:p>
    <w:p w14:paraId="0B942ED6" w14:textId="3EE40A0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_Toc146246136 \h </w:instrText>
      </w:r>
      <w:r>
        <w:rPr>
          <w:noProof/>
        </w:rPr>
      </w:r>
      <w:r>
        <w:rPr>
          <w:noProof/>
        </w:rPr>
        <w:fldChar w:fldCharType="separate"/>
      </w:r>
      <w:r>
        <w:rPr>
          <w:noProof/>
        </w:rPr>
        <w:t>172</w:t>
      </w:r>
      <w:r>
        <w:rPr>
          <w:noProof/>
        </w:rPr>
        <w:fldChar w:fldCharType="end"/>
      </w:r>
    </w:p>
    <w:p w14:paraId="4ED56C88" w14:textId="6DBDD76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_Toc146246137 \h </w:instrText>
      </w:r>
      <w:r>
        <w:rPr>
          <w:noProof/>
        </w:rPr>
      </w:r>
      <w:r>
        <w:rPr>
          <w:noProof/>
        </w:rPr>
        <w:fldChar w:fldCharType="separate"/>
      </w:r>
      <w:r>
        <w:rPr>
          <w:noProof/>
        </w:rPr>
        <w:t>172</w:t>
      </w:r>
      <w:r>
        <w:rPr>
          <w:noProof/>
        </w:rPr>
        <w:fldChar w:fldCharType="end"/>
      </w:r>
    </w:p>
    <w:p w14:paraId="6CB17E5C" w14:textId="026143F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_Toc146246138 \h </w:instrText>
      </w:r>
      <w:r>
        <w:rPr>
          <w:noProof/>
        </w:rPr>
      </w:r>
      <w:r>
        <w:rPr>
          <w:noProof/>
        </w:rPr>
        <w:fldChar w:fldCharType="separate"/>
      </w:r>
      <w:r>
        <w:rPr>
          <w:noProof/>
        </w:rPr>
        <w:t>172</w:t>
      </w:r>
      <w:r>
        <w:rPr>
          <w:noProof/>
        </w:rPr>
        <w:fldChar w:fldCharType="end"/>
      </w:r>
    </w:p>
    <w:p w14:paraId="70499145" w14:textId="2F6F2A8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_Toc146246139 \h </w:instrText>
      </w:r>
      <w:r>
        <w:rPr>
          <w:noProof/>
        </w:rPr>
      </w:r>
      <w:r>
        <w:rPr>
          <w:noProof/>
        </w:rPr>
        <w:fldChar w:fldCharType="separate"/>
      </w:r>
      <w:r>
        <w:rPr>
          <w:noProof/>
        </w:rPr>
        <w:t>173</w:t>
      </w:r>
      <w:r>
        <w:rPr>
          <w:noProof/>
        </w:rPr>
        <w:fldChar w:fldCharType="end"/>
      </w:r>
    </w:p>
    <w:p w14:paraId="5156FC07" w14:textId="793AE2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_Toc146246140 \h </w:instrText>
      </w:r>
      <w:r>
        <w:rPr>
          <w:noProof/>
        </w:rPr>
      </w:r>
      <w:r>
        <w:rPr>
          <w:noProof/>
        </w:rPr>
        <w:fldChar w:fldCharType="separate"/>
      </w:r>
      <w:r>
        <w:rPr>
          <w:noProof/>
        </w:rPr>
        <w:t>173</w:t>
      </w:r>
      <w:r>
        <w:rPr>
          <w:noProof/>
        </w:rPr>
        <w:fldChar w:fldCharType="end"/>
      </w:r>
    </w:p>
    <w:p w14:paraId="110F6B0B" w14:textId="3DD50B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_Toc146246141 \h </w:instrText>
      </w:r>
      <w:r>
        <w:rPr>
          <w:noProof/>
        </w:rPr>
      </w:r>
      <w:r>
        <w:rPr>
          <w:noProof/>
        </w:rPr>
        <w:fldChar w:fldCharType="separate"/>
      </w:r>
      <w:r>
        <w:rPr>
          <w:noProof/>
        </w:rPr>
        <w:t>173</w:t>
      </w:r>
      <w:r>
        <w:rPr>
          <w:noProof/>
        </w:rPr>
        <w:fldChar w:fldCharType="end"/>
      </w:r>
    </w:p>
    <w:p w14:paraId="178A37F3" w14:textId="7C4048F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_Toc146246142 \h </w:instrText>
      </w:r>
      <w:r>
        <w:rPr>
          <w:noProof/>
        </w:rPr>
      </w:r>
      <w:r>
        <w:rPr>
          <w:noProof/>
        </w:rPr>
        <w:fldChar w:fldCharType="separate"/>
      </w:r>
      <w:r>
        <w:rPr>
          <w:noProof/>
        </w:rPr>
        <w:t>175</w:t>
      </w:r>
      <w:r>
        <w:rPr>
          <w:noProof/>
        </w:rPr>
        <w:fldChar w:fldCharType="end"/>
      </w:r>
    </w:p>
    <w:p w14:paraId="2C912C89" w14:textId="319C1A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_Toc146246143 \h </w:instrText>
      </w:r>
      <w:r>
        <w:rPr>
          <w:noProof/>
        </w:rPr>
      </w:r>
      <w:r>
        <w:rPr>
          <w:noProof/>
        </w:rPr>
        <w:fldChar w:fldCharType="separate"/>
      </w:r>
      <w:r>
        <w:rPr>
          <w:noProof/>
        </w:rPr>
        <w:t>175</w:t>
      </w:r>
      <w:r>
        <w:rPr>
          <w:noProof/>
        </w:rPr>
        <w:fldChar w:fldCharType="end"/>
      </w:r>
    </w:p>
    <w:p w14:paraId="586653A4" w14:textId="7A43497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_Toc146246144 \h </w:instrText>
      </w:r>
      <w:r>
        <w:rPr>
          <w:noProof/>
        </w:rPr>
      </w:r>
      <w:r>
        <w:rPr>
          <w:noProof/>
        </w:rPr>
        <w:fldChar w:fldCharType="separate"/>
      </w:r>
      <w:r>
        <w:rPr>
          <w:noProof/>
        </w:rPr>
        <w:t>175</w:t>
      </w:r>
      <w:r>
        <w:rPr>
          <w:noProof/>
        </w:rPr>
        <w:fldChar w:fldCharType="end"/>
      </w:r>
    </w:p>
    <w:p w14:paraId="68A3AC8B" w14:textId="2D95A8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_Toc146246145 \h </w:instrText>
      </w:r>
      <w:r>
        <w:rPr>
          <w:noProof/>
        </w:rPr>
      </w:r>
      <w:r>
        <w:rPr>
          <w:noProof/>
        </w:rPr>
        <w:fldChar w:fldCharType="separate"/>
      </w:r>
      <w:r>
        <w:rPr>
          <w:noProof/>
        </w:rPr>
        <w:t>175</w:t>
      </w:r>
      <w:r>
        <w:rPr>
          <w:noProof/>
        </w:rPr>
        <w:fldChar w:fldCharType="end"/>
      </w:r>
    </w:p>
    <w:p w14:paraId="6A1F34E6" w14:textId="79A4C5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_Toc146246146 \h </w:instrText>
      </w:r>
      <w:r>
        <w:rPr>
          <w:noProof/>
        </w:rPr>
      </w:r>
      <w:r>
        <w:rPr>
          <w:noProof/>
        </w:rPr>
        <w:fldChar w:fldCharType="separate"/>
      </w:r>
      <w:r>
        <w:rPr>
          <w:noProof/>
        </w:rPr>
        <w:t>175</w:t>
      </w:r>
      <w:r>
        <w:rPr>
          <w:noProof/>
        </w:rPr>
        <w:fldChar w:fldCharType="end"/>
      </w:r>
    </w:p>
    <w:p w14:paraId="4A3D44AE" w14:textId="63A721E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_Toc146246147 \h </w:instrText>
      </w:r>
      <w:r>
        <w:rPr>
          <w:noProof/>
        </w:rPr>
      </w:r>
      <w:r>
        <w:rPr>
          <w:noProof/>
        </w:rPr>
        <w:fldChar w:fldCharType="separate"/>
      </w:r>
      <w:r>
        <w:rPr>
          <w:noProof/>
        </w:rPr>
        <w:t>175</w:t>
      </w:r>
      <w:r>
        <w:rPr>
          <w:noProof/>
        </w:rPr>
        <w:fldChar w:fldCharType="end"/>
      </w:r>
    </w:p>
    <w:p w14:paraId="2B809AFB" w14:textId="220F36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_Toc146246148 \h </w:instrText>
      </w:r>
      <w:r>
        <w:rPr>
          <w:noProof/>
        </w:rPr>
      </w:r>
      <w:r>
        <w:rPr>
          <w:noProof/>
        </w:rPr>
        <w:fldChar w:fldCharType="separate"/>
      </w:r>
      <w:r>
        <w:rPr>
          <w:noProof/>
        </w:rPr>
        <w:t>176</w:t>
      </w:r>
      <w:r>
        <w:rPr>
          <w:noProof/>
        </w:rPr>
        <w:fldChar w:fldCharType="end"/>
      </w:r>
    </w:p>
    <w:p w14:paraId="7FC66BDE" w14:textId="41DDA4A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_Toc146246149 \h </w:instrText>
      </w:r>
      <w:r>
        <w:rPr>
          <w:noProof/>
        </w:rPr>
      </w:r>
      <w:r>
        <w:rPr>
          <w:noProof/>
        </w:rPr>
        <w:fldChar w:fldCharType="separate"/>
      </w:r>
      <w:r>
        <w:rPr>
          <w:noProof/>
        </w:rPr>
        <w:t>176</w:t>
      </w:r>
      <w:r>
        <w:rPr>
          <w:noProof/>
        </w:rPr>
        <w:fldChar w:fldCharType="end"/>
      </w:r>
    </w:p>
    <w:p w14:paraId="7A2517EF" w14:textId="672492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_Toc146246150 \h </w:instrText>
      </w:r>
      <w:r>
        <w:rPr>
          <w:noProof/>
        </w:rPr>
      </w:r>
      <w:r>
        <w:rPr>
          <w:noProof/>
        </w:rPr>
        <w:fldChar w:fldCharType="separate"/>
      </w:r>
      <w:r>
        <w:rPr>
          <w:noProof/>
        </w:rPr>
        <w:t>176</w:t>
      </w:r>
      <w:r>
        <w:rPr>
          <w:noProof/>
        </w:rPr>
        <w:fldChar w:fldCharType="end"/>
      </w:r>
    </w:p>
    <w:p w14:paraId="7C14286D" w14:textId="08EAA2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_Toc146246151 \h </w:instrText>
      </w:r>
      <w:r>
        <w:rPr>
          <w:noProof/>
        </w:rPr>
      </w:r>
      <w:r>
        <w:rPr>
          <w:noProof/>
        </w:rPr>
        <w:fldChar w:fldCharType="separate"/>
      </w:r>
      <w:r>
        <w:rPr>
          <w:noProof/>
        </w:rPr>
        <w:t>176</w:t>
      </w:r>
      <w:r>
        <w:rPr>
          <w:noProof/>
        </w:rPr>
        <w:fldChar w:fldCharType="end"/>
      </w:r>
    </w:p>
    <w:p w14:paraId="2C5FE080" w14:textId="73C1D8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_Toc146246152 \h </w:instrText>
      </w:r>
      <w:r>
        <w:rPr>
          <w:noProof/>
        </w:rPr>
      </w:r>
      <w:r>
        <w:rPr>
          <w:noProof/>
        </w:rPr>
        <w:fldChar w:fldCharType="separate"/>
      </w:r>
      <w:r>
        <w:rPr>
          <w:noProof/>
        </w:rPr>
        <w:t>176</w:t>
      </w:r>
      <w:r>
        <w:rPr>
          <w:noProof/>
        </w:rPr>
        <w:fldChar w:fldCharType="end"/>
      </w:r>
    </w:p>
    <w:p w14:paraId="75344E90" w14:textId="668117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_Toc146246153 \h </w:instrText>
      </w:r>
      <w:r>
        <w:rPr>
          <w:noProof/>
        </w:rPr>
      </w:r>
      <w:r>
        <w:rPr>
          <w:noProof/>
        </w:rPr>
        <w:fldChar w:fldCharType="separate"/>
      </w:r>
      <w:r>
        <w:rPr>
          <w:noProof/>
        </w:rPr>
        <w:t>177</w:t>
      </w:r>
      <w:r>
        <w:rPr>
          <w:noProof/>
        </w:rPr>
        <w:fldChar w:fldCharType="end"/>
      </w:r>
    </w:p>
    <w:p w14:paraId="72B6CFC3" w14:textId="6AD535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_Toc146246154 \h </w:instrText>
      </w:r>
      <w:r>
        <w:rPr>
          <w:noProof/>
        </w:rPr>
      </w:r>
      <w:r>
        <w:rPr>
          <w:noProof/>
        </w:rPr>
        <w:fldChar w:fldCharType="separate"/>
      </w:r>
      <w:r>
        <w:rPr>
          <w:noProof/>
        </w:rPr>
        <w:t>177</w:t>
      </w:r>
      <w:r>
        <w:rPr>
          <w:noProof/>
        </w:rPr>
        <w:fldChar w:fldCharType="end"/>
      </w:r>
    </w:p>
    <w:p w14:paraId="6A4D69F1" w14:textId="113DCE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_Toc146246155 \h </w:instrText>
      </w:r>
      <w:r>
        <w:rPr>
          <w:noProof/>
        </w:rPr>
      </w:r>
      <w:r>
        <w:rPr>
          <w:noProof/>
        </w:rPr>
        <w:fldChar w:fldCharType="separate"/>
      </w:r>
      <w:r>
        <w:rPr>
          <w:noProof/>
        </w:rPr>
        <w:t>177</w:t>
      </w:r>
      <w:r>
        <w:rPr>
          <w:noProof/>
        </w:rPr>
        <w:fldChar w:fldCharType="end"/>
      </w:r>
    </w:p>
    <w:p w14:paraId="36E6375D" w14:textId="1310C1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_Toc146246156 \h </w:instrText>
      </w:r>
      <w:r>
        <w:rPr>
          <w:noProof/>
        </w:rPr>
      </w:r>
      <w:r>
        <w:rPr>
          <w:noProof/>
        </w:rPr>
        <w:fldChar w:fldCharType="separate"/>
      </w:r>
      <w:r>
        <w:rPr>
          <w:noProof/>
        </w:rPr>
        <w:t>178</w:t>
      </w:r>
      <w:r>
        <w:rPr>
          <w:noProof/>
        </w:rPr>
        <w:fldChar w:fldCharType="end"/>
      </w:r>
    </w:p>
    <w:p w14:paraId="38E6CB72" w14:textId="4742E8D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_Toc146246157 \h </w:instrText>
      </w:r>
      <w:r>
        <w:rPr>
          <w:noProof/>
        </w:rPr>
      </w:r>
      <w:r>
        <w:rPr>
          <w:noProof/>
        </w:rPr>
        <w:fldChar w:fldCharType="separate"/>
      </w:r>
      <w:r>
        <w:rPr>
          <w:noProof/>
        </w:rPr>
        <w:t>178</w:t>
      </w:r>
      <w:r>
        <w:rPr>
          <w:noProof/>
        </w:rPr>
        <w:fldChar w:fldCharType="end"/>
      </w:r>
    </w:p>
    <w:p w14:paraId="09179408" w14:textId="5377FE9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_Toc146246158 \h </w:instrText>
      </w:r>
      <w:r>
        <w:rPr>
          <w:noProof/>
        </w:rPr>
      </w:r>
      <w:r>
        <w:rPr>
          <w:noProof/>
        </w:rPr>
        <w:fldChar w:fldCharType="separate"/>
      </w:r>
      <w:r>
        <w:rPr>
          <w:noProof/>
        </w:rPr>
        <w:t>178</w:t>
      </w:r>
      <w:r>
        <w:rPr>
          <w:noProof/>
        </w:rPr>
        <w:fldChar w:fldCharType="end"/>
      </w:r>
    </w:p>
    <w:p w14:paraId="6896B28C" w14:textId="62E9F8B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_Toc146246159 \h </w:instrText>
      </w:r>
      <w:r>
        <w:rPr>
          <w:noProof/>
        </w:rPr>
      </w:r>
      <w:r>
        <w:rPr>
          <w:noProof/>
        </w:rPr>
        <w:fldChar w:fldCharType="separate"/>
      </w:r>
      <w:r>
        <w:rPr>
          <w:noProof/>
        </w:rPr>
        <w:t>178</w:t>
      </w:r>
      <w:r>
        <w:rPr>
          <w:noProof/>
        </w:rPr>
        <w:fldChar w:fldCharType="end"/>
      </w:r>
    </w:p>
    <w:p w14:paraId="784C952C" w14:textId="16D70E1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_Toc146246160 \h </w:instrText>
      </w:r>
      <w:r>
        <w:rPr>
          <w:noProof/>
        </w:rPr>
      </w:r>
      <w:r>
        <w:rPr>
          <w:noProof/>
        </w:rPr>
        <w:fldChar w:fldCharType="separate"/>
      </w:r>
      <w:r>
        <w:rPr>
          <w:noProof/>
        </w:rPr>
        <w:t>178</w:t>
      </w:r>
      <w:r>
        <w:rPr>
          <w:noProof/>
        </w:rPr>
        <w:fldChar w:fldCharType="end"/>
      </w:r>
    </w:p>
    <w:p w14:paraId="2D03C3E7" w14:textId="3DA69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_Toc146246161 \h </w:instrText>
      </w:r>
      <w:r>
        <w:rPr>
          <w:noProof/>
        </w:rPr>
      </w:r>
      <w:r>
        <w:rPr>
          <w:noProof/>
        </w:rPr>
        <w:fldChar w:fldCharType="separate"/>
      </w:r>
      <w:r>
        <w:rPr>
          <w:noProof/>
        </w:rPr>
        <w:t>179</w:t>
      </w:r>
      <w:r>
        <w:rPr>
          <w:noProof/>
        </w:rPr>
        <w:fldChar w:fldCharType="end"/>
      </w:r>
    </w:p>
    <w:p w14:paraId="047F45C5" w14:textId="41017F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_Toc146246162 \h </w:instrText>
      </w:r>
      <w:r>
        <w:rPr>
          <w:noProof/>
        </w:rPr>
      </w:r>
      <w:r>
        <w:rPr>
          <w:noProof/>
        </w:rPr>
        <w:fldChar w:fldCharType="separate"/>
      </w:r>
      <w:r>
        <w:rPr>
          <w:noProof/>
        </w:rPr>
        <w:t>180</w:t>
      </w:r>
      <w:r>
        <w:rPr>
          <w:noProof/>
        </w:rPr>
        <w:fldChar w:fldCharType="end"/>
      </w:r>
    </w:p>
    <w:p w14:paraId="21A449AB" w14:textId="7C4B3E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sending a</w:t>
      </w:r>
      <w:r>
        <w:rPr>
          <w:noProof/>
        </w:rPr>
        <w:t>ffiliation status</w:t>
      </w:r>
      <w:r w:rsidRPr="004D2FC6">
        <w:rPr>
          <w:noProof/>
          <w:lang w:val="en-US"/>
        </w:rPr>
        <w:t xml:space="preserve"> change request in negotiated mode to target MCPTT user</w:t>
      </w:r>
      <w:r>
        <w:rPr>
          <w:noProof/>
        </w:rPr>
        <w:tab/>
      </w:r>
      <w:r>
        <w:rPr>
          <w:noProof/>
        </w:rPr>
        <w:fldChar w:fldCharType="begin" w:fldLock="1"/>
      </w:r>
      <w:r>
        <w:rPr>
          <w:noProof/>
        </w:rPr>
        <w:instrText xml:space="preserve"> PAGEREF _Toc146246163 \h </w:instrText>
      </w:r>
      <w:r>
        <w:rPr>
          <w:noProof/>
        </w:rPr>
      </w:r>
      <w:r>
        <w:rPr>
          <w:noProof/>
        </w:rPr>
        <w:fldChar w:fldCharType="separate"/>
      </w:r>
      <w:r>
        <w:rPr>
          <w:noProof/>
        </w:rPr>
        <w:t>181</w:t>
      </w:r>
      <w:r>
        <w:rPr>
          <w:noProof/>
        </w:rPr>
        <w:fldChar w:fldCharType="end"/>
      </w:r>
    </w:p>
    <w:p w14:paraId="36AAFA51" w14:textId="1FE7526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receiving a</w:t>
      </w:r>
      <w:r>
        <w:rPr>
          <w:noProof/>
        </w:rPr>
        <w:t>ffiliation status</w:t>
      </w:r>
      <w:r w:rsidRPr="004D2FC6">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_Toc146246164 \h </w:instrText>
      </w:r>
      <w:r>
        <w:rPr>
          <w:noProof/>
        </w:rPr>
      </w:r>
      <w:r>
        <w:rPr>
          <w:noProof/>
        </w:rPr>
        <w:fldChar w:fldCharType="separate"/>
      </w:r>
      <w:r>
        <w:rPr>
          <w:noProof/>
        </w:rPr>
        <w:t>181</w:t>
      </w:r>
      <w:r>
        <w:rPr>
          <w:noProof/>
        </w:rPr>
        <w:fldChar w:fldCharType="end"/>
      </w:r>
    </w:p>
    <w:p w14:paraId="5851BD0E" w14:textId="622988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_Toc146246165 \h </w:instrText>
      </w:r>
      <w:r>
        <w:rPr>
          <w:noProof/>
        </w:rPr>
      </w:r>
      <w:r>
        <w:rPr>
          <w:noProof/>
        </w:rPr>
        <w:fldChar w:fldCharType="separate"/>
      </w:r>
      <w:r>
        <w:rPr>
          <w:noProof/>
        </w:rPr>
        <w:t>182</w:t>
      </w:r>
      <w:r>
        <w:rPr>
          <w:noProof/>
        </w:rPr>
        <w:fldChar w:fldCharType="end"/>
      </w:r>
    </w:p>
    <w:p w14:paraId="52CEB4CD" w14:textId="1FC55F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_Toc146246166 \h </w:instrText>
      </w:r>
      <w:r>
        <w:rPr>
          <w:noProof/>
        </w:rPr>
      </w:r>
      <w:r>
        <w:rPr>
          <w:noProof/>
        </w:rPr>
        <w:fldChar w:fldCharType="separate"/>
      </w:r>
      <w:r>
        <w:rPr>
          <w:noProof/>
        </w:rPr>
        <w:t>183</w:t>
      </w:r>
      <w:r>
        <w:rPr>
          <w:noProof/>
        </w:rPr>
        <w:fldChar w:fldCharType="end"/>
      </w:r>
    </w:p>
    <w:p w14:paraId="5EFAF9D5" w14:textId="56ECD27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_Toc146246167 \h </w:instrText>
      </w:r>
      <w:r>
        <w:rPr>
          <w:noProof/>
        </w:rPr>
      </w:r>
      <w:r>
        <w:rPr>
          <w:noProof/>
        </w:rPr>
        <w:fldChar w:fldCharType="separate"/>
      </w:r>
      <w:r>
        <w:rPr>
          <w:noProof/>
        </w:rPr>
        <w:t>183</w:t>
      </w:r>
      <w:r>
        <w:rPr>
          <w:noProof/>
        </w:rPr>
        <w:fldChar w:fldCharType="end"/>
      </w:r>
    </w:p>
    <w:p w14:paraId="5D4F46A8" w14:textId="4F386CB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_Toc146246168 \h </w:instrText>
      </w:r>
      <w:r>
        <w:rPr>
          <w:noProof/>
        </w:rPr>
      </w:r>
      <w:r>
        <w:rPr>
          <w:noProof/>
        </w:rPr>
        <w:fldChar w:fldCharType="separate"/>
      </w:r>
      <w:r>
        <w:rPr>
          <w:noProof/>
        </w:rPr>
        <w:t>183</w:t>
      </w:r>
      <w:r>
        <w:rPr>
          <w:noProof/>
        </w:rPr>
        <w:fldChar w:fldCharType="end"/>
      </w:r>
    </w:p>
    <w:p w14:paraId="4556728C" w14:textId="134DE6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_Toc146246169 \h </w:instrText>
      </w:r>
      <w:r>
        <w:rPr>
          <w:noProof/>
        </w:rPr>
      </w:r>
      <w:r>
        <w:rPr>
          <w:noProof/>
        </w:rPr>
        <w:fldChar w:fldCharType="separate"/>
      </w:r>
      <w:r>
        <w:rPr>
          <w:noProof/>
        </w:rPr>
        <w:t>183</w:t>
      </w:r>
      <w:r>
        <w:rPr>
          <w:noProof/>
        </w:rPr>
        <w:fldChar w:fldCharType="end"/>
      </w:r>
    </w:p>
    <w:p w14:paraId="207544B2" w14:textId="23F3219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_Toc146246170 \h </w:instrText>
      </w:r>
      <w:r>
        <w:rPr>
          <w:noProof/>
        </w:rPr>
      </w:r>
      <w:r>
        <w:rPr>
          <w:noProof/>
        </w:rPr>
        <w:fldChar w:fldCharType="separate"/>
      </w:r>
      <w:r>
        <w:rPr>
          <w:noProof/>
        </w:rPr>
        <w:t>183</w:t>
      </w:r>
      <w:r>
        <w:rPr>
          <w:noProof/>
        </w:rPr>
        <w:fldChar w:fldCharType="end"/>
      </w:r>
    </w:p>
    <w:p w14:paraId="4DD9205A" w14:textId="1540E0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_Toc146246171 \h </w:instrText>
      </w:r>
      <w:r>
        <w:rPr>
          <w:noProof/>
        </w:rPr>
      </w:r>
      <w:r>
        <w:rPr>
          <w:noProof/>
        </w:rPr>
        <w:fldChar w:fldCharType="separate"/>
      </w:r>
      <w:r>
        <w:rPr>
          <w:noProof/>
        </w:rPr>
        <w:t>183</w:t>
      </w:r>
      <w:r>
        <w:rPr>
          <w:noProof/>
        </w:rPr>
        <w:fldChar w:fldCharType="end"/>
      </w:r>
    </w:p>
    <w:p w14:paraId="1DBB05AC" w14:textId="5A9D2D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_Toc146246172 \h </w:instrText>
      </w:r>
      <w:r>
        <w:rPr>
          <w:noProof/>
        </w:rPr>
      </w:r>
      <w:r>
        <w:rPr>
          <w:noProof/>
        </w:rPr>
        <w:fldChar w:fldCharType="separate"/>
      </w:r>
      <w:r>
        <w:rPr>
          <w:noProof/>
        </w:rPr>
        <w:t>183</w:t>
      </w:r>
      <w:r>
        <w:rPr>
          <w:noProof/>
        </w:rPr>
        <w:fldChar w:fldCharType="end"/>
      </w:r>
    </w:p>
    <w:p w14:paraId="2AD55D52" w14:textId="13CBBF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_Toc146246173 \h </w:instrText>
      </w:r>
      <w:r>
        <w:rPr>
          <w:noProof/>
        </w:rPr>
      </w:r>
      <w:r>
        <w:rPr>
          <w:noProof/>
        </w:rPr>
        <w:fldChar w:fldCharType="separate"/>
      </w:r>
      <w:r>
        <w:rPr>
          <w:noProof/>
        </w:rPr>
        <w:t>183</w:t>
      </w:r>
      <w:r>
        <w:rPr>
          <w:noProof/>
        </w:rPr>
        <w:fldChar w:fldCharType="end"/>
      </w:r>
    </w:p>
    <w:p w14:paraId="5669D15A" w14:textId="3B835E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_Toc146246174 \h </w:instrText>
      </w:r>
      <w:r>
        <w:rPr>
          <w:noProof/>
        </w:rPr>
      </w:r>
      <w:r>
        <w:rPr>
          <w:noProof/>
        </w:rPr>
        <w:fldChar w:fldCharType="separate"/>
      </w:r>
      <w:r>
        <w:rPr>
          <w:noProof/>
        </w:rPr>
        <w:t>184</w:t>
      </w:r>
      <w:r>
        <w:rPr>
          <w:noProof/>
        </w:rPr>
        <w:fldChar w:fldCharType="end"/>
      </w:r>
    </w:p>
    <w:p w14:paraId="34915D3C" w14:textId="21356A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_Toc146246175 \h </w:instrText>
      </w:r>
      <w:r>
        <w:rPr>
          <w:noProof/>
        </w:rPr>
      </w:r>
      <w:r>
        <w:rPr>
          <w:noProof/>
        </w:rPr>
        <w:fldChar w:fldCharType="separate"/>
      </w:r>
      <w:r>
        <w:rPr>
          <w:noProof/>
        </w:rPr>
        <w:t>184</w:t>
      </w:r>
      <w:r>
        <w:rPr>
          <w:noProof/>
        </w:rPr>
        <w:fldChar w:fldCharType="end"/>
      </w:r>
    </w:p>
    <w:p w14:paraId="47B2A415" w14:textId="4C7BFF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_Toc146246176 \h </w:instrText>
      </w:r>
      <w:r>
        <w:rPr>
          <w:noProof/>
        </w:rPr>
      </w:r>
      <w:r>
        <w:rPr>
          <w:noProof/>
        </w:rPr>
        <w:fldChar w:fldCharType="separate"/>
      </w:r>
      <w:r>
        <w:rPr>
          <w:noProof/>
        </w:rPr>
        <w:t>187</w:t>
      </w:r>
      <w:r>
        <w:rPr>
          <w:noProof/>
        </w:rPr>
        <w:fldChar w:fldCharType="end"/>
      </w:r>
    </w:p>
    <w:p w14:paraId="2B4D98F0" w14:textId="2EC448B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_Toc146246177 \h </w:instrText>
      </w:r>
      <w:r>
        <w:rPr>
          <w:noProof/>
        </w:rPr>
      </w:r>
      <w:r>
        <w:rPr>
          <w:noProof/>
        </w:rPr>
        <w:fldChar w:fldCharType="separate"/>
      </w:r>
      <w:r>
        <w:rPr>
          <w:noProof/>
        </w:rPr>
        <w:t>188</w:t>
      </w:r>
      <w:r>
        <w:rPr>
          <w:noProof/>
        </w:rPr>
        <w:fldChar w:fldCharType="end"/>
      </w:r>
    </w:p>
    <w:p w14:paraId="5AF10AD3" w14:textId="5042BD9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Sending</w:t>
      </w:r>
      <w:r>
        <w:rPr>
          <w:noProof/>
        </w:rPr>
        <w:t xml:space="preserve"> </w:t>
      </w:r>
      <w:r w:rsidRPr="004D2FC6">
        <w:rPr>
          <w:noProof/>
          <w:lang w:val="en-US"/>
        </w:rPr>
        <w:t>a</w:t>
      </w:r>
      <w:r>
        <w:rPr>
          <w:noProof/>
        </w:rPr>
        <w:t xml:space="preserve">ffiliation </w:t>
      </w:r>
      <w:r w:rsidRPr="004D2FC6">
        <w:rPr>
          <w:noProof/>
          <w:lang w:val="en-US"/>
        </w:rPr>
        <w:t>status change towards MCPTT server owning MCPTT group procedure</w:t>
      </w:r>
      <w:r>
        <w:rPr>
          <w:noProof/>
        </w:rPr>
        <w:tab/>
      </w:r>
      <w:r>
        <w:rPr>
          <w:noProof/>
        </w:rPr>
        <w:fldChar w:fldCharType="begin" w:fldLock="1"/>
      </w:r>
      <w:r>
        <w:rPr>
          <w:noProof/>
        </w:rPr>
        <w:instrText xml:space="preserve"> PAGEREF _Toc146246178 \h </w:instrText>
      </w:r>
      <w:r>
        <w:rPr>
          <w:noProof/>
        </w:rPr>
      </w:r>
      <w:r>
        <w:rPr>
          <w:noProof/>
        </w:rPr>
        <w:fldChar w:fldCharType="separate"/>
      </w:r>
      <w:r>
        <w:rPr>
          <w:noProof/>
        </w:rPr>
        <w:t>188</w:t>
      </w:r>
      <w:r>
        <w:rPr>
          <w:noProof/>
        </w:rPr>
        <w:fldChar w:fldCharType="end"/>
      </w:r>
    </w:p>
    <w:p w14:paraId="6C39201C" w14:textId="15F4C2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D2FC6">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_Toc146246179 \h </w:instrText>
      </w:r>
      <w:r>
        <w:rPr>
          <w:noProof/>
        </w:rPr>
      </w:r>
      <w:r>
        <w:rPr>
          <w:noProof/>
        </w:rPr>
        <w:fldChar w:fldCharType="separate"/>
      </w:r>
      <w:r>
        <w:rPr>
          <w:noProof/>
        </w:rPr>
        <w:t>190</w:t>
      </w:r>
      <w:r>
        <w:rPr>
          <w:noProof/>
        </w:rPr>
        <w:fldChar w:fldCharType="end"/>
      </w:r>
    </w:p>
    <w:p w14:paraId="6691BBBE" w14:textId="35A2AA7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authorizing</w:t>
      </w:r>
      <w:r>
        <w:rPr>
          <w:noProof/>
        </w:rPr>
        <w:t xml:space="preserve"> affiliation status change request in negotiated mode </w:t>
      </w:r>
      <w:r w:rsidRPr="004D2FC6">
        <w:rPr>
          <w:noProof/>
          <w:lang w:val="en-US"/>
        </w:rPr>
        <w:t xml:space="preserve">sent to served </w:t>
      </w:r>
      <w:r>
        <w:rPr>
          <w:noProof/>
        </w:rPr>
        <w:t>MCPTT user</w:t>
      </w:r>
      <w:r>
        <w:rPr>
          <w:noProof/>
        </w:rPr>
        <w:tab/>
      </w:r>
      <w:r>
        <w:rPr>
          <w:noProof/>
        </w:rPr>
        <w:fldChar w:fldCharType="begin" w:fldLock="1"/>
      </w:r>
      <w:r>
        <w:rPr>
          <w:noProof/>
        </w:rPr>
        <w:instrText xml:space="preserve"> PAGEREF _Toc146246180 \h </w:instrText>
      </w:r>
      <w:r>
        <w:rPr>
          <w:noProof/>
        </w:rPr>
      </w:r>
      <w:r>
        <w:rPr>
          <w:noProof/>
        </w:rPr>
        <w:fldChar w:fldCharType="separate"/>
      </w:r>
      <w:r>
        <w:rPr>
          <w:noProof/>
        </w:rPr>
        <w:t>193</w:t>
      </w:r>
      <w:r>
        <w:rPr>
          <w:noProof/>
        </w:rPr>
        <w:fldChar w:fldCharType="end"/>
      </w:r>
    </w:p>
    <w:p w14:paraId="7FDC65AD" w14:textId="516ADA6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affiliation status change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_Toc146246181 \h </w:instrText>
      </w:r>
      <w:r>
        <w:rPr>
          <w:noProof/>
        </w:rPr>
      </w:r>
      <w:r>
        <w:rPr>
          <w:noProof/>
        </w:rPr>
        <w:fldChar w:fldCharType="separate"/>
      </w:r>
      <w:r>
        <w:rPr>
          <w:noProof/>
        </w:rPr>
        <w:t>193</w:t>
      </w:r>
      <w:r>
        <w:rPr>
          <w:noProof/>
        </w:rPr>
        <w:fldChar w:fldCharType="end"/>
      </w:r>
    </w:p>
    <w:p w14:paraId="45358F24" w14:textId="471F36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affiliation status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_Toc146246182 \h </w:instrText>
      </w:r>
      <w:r>
        <w:rPr>
          <w:noProof/>
        </w:rPr>
      </w:r>
      <w:r>
        <w:rPr>
          <w:noProof/>
        </w:rPr>
        <w:fldChar w:fldCharType="separate"/>
      </w:r>
      <w:r>
        <w:rPr>
          <w:noProof/>
        </w:rPr>
        <w:t>194</w:t>
      </w:r>
      <w:r>
        <w:rPr>
          <w:noProof/>
        </w:rPr>
        <w:fldChar w:fldCharType="end"/>
      </w:r>
    </w:p>
    <w:p w14:paraId="32C12422" w14:textId="69F4C15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_Toc146246183 \h </w:instrText>
      </w:r>
      <w:r>
        <w:rPr>
          <w:noProof/>
        </w:rPr>
      </w:r>
      <w:r>
        <w:rPr>
          <w:noProof/>
        </w:rPr>
        <w:fldChar w:fldCharType="separate"/>
      </w:r>
      <w:r>
        <w:rPr>
          <w:noProof/>
        </w:rPr>
        <w:t>195</w:t>
      </w:r>
      <w:r>
        <w:rPr>
          <w:noProof/>
        </w:rPr>
        <w:fldChar w:fldCharType="end"/>
      </w:r>
    </w:p>
    <w:p w14:paraId="3693EDD7" w14:textId="04A6B8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_Toc146246184 \h </w:instrText>
      </w:r>
      <w:r>
        <w:rPr>
          <w:noProof/>
        </w:rPr>
      </w:r>
      <w:r>
        <w:rPr>
          <w:noProof/>
        </w:rPr>
        <w:fldChar w:fldCharType="separate"/>
      </w:r>
      <w:r>
        <w:rPr>
          <w:noProof/>
        </w:rPr>
        <w:t>196</w:t>
      </w:r>
      <w:r>
        <w:rPr>
          <w:noProof/>
        </w:rPr>
        <w:fldChar w:fldCharType="end"/>
      </w:r>
    </w:p>
    <w:p w14:paraId="64182180" w14:textId="052DC99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_Toc146246185 \h </w:instrText>
      </w:r>
      <w:r>
        <w:rPr>
          <w:noProof/>
        </w:rPr>
      </w:r>
      <w:r>
        <w:rPr>
          <w:noProof/>
        </w:rPr>
        <w:fldChar w:fldCharType="separate"/>
      </w:r>
      <w:r>
        <w:rPr>
          <w:noProof/>
        </w:rPr>
        <w:t>197</w:t>
      </w:r>
      <w:r>
        <w:rPr>
          <w:noProof/>
        </w:rPr>
        <w:fldChar w:fldCharType="end"/>
      </w:r>
    </w:p>
    <w:p w14:paraId="0CCA27E2" w14:textId="659289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_Toc146246186 \h </w:instrText>
      </w:r>
      <w:r>
        <w:rPr>
          <w:noProof/>
        </w:rPr>
      </w:r>
      <w:r>
        <w:rPr>
          <w:noProof/>
        </w:rPr>
        <w:fldChar w:fldCharType="separate"/>
      </w:r>
      <w:r>
        <w:rPr>
          <w:noProof/>
        </w:rPr>
        <w:t>197</w:t>
      </w:r>
      <w:r>
        <w:rPr>
          <w:noProof/>
        </w:rPr>
        <w:fldChar w:fldCharType="end"/>
      </w:r>
    </w:p>
    <w:p w14:paraId="4268D0A9" w14:textId="0EDBEC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_Toc146246187 \h </w:instrText>
      </w:r>
      <w:r>
        <w:rPr>
          <w:noProof/>
        </w:rPr>
      </w:r>
      <w:r>
        <w:rPr>
          <w:noProof/>
        </w:rPr>
        <w:fldChar w:fldCharType="separate"/>
      </w:r>
      <w:r>
        <w:rPr>
          <w:noProof/>
        </w:rPr>
        <w:t>198</w:t>
      </w:r>
      <w:r>
        <w:rPr>
          <w:noProof/>
        </w:rPr>
        <w:fldChar w:fldCharType="end"/>
      </w:r>
    </w:p>
    <w:p w14:paraId="4A19A8C7" w14:textId="7B9765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group dynamic data </w:t>
      </w:r>
      <w:r w:rsidRPr="004D2FC6">
        <w:rPr>
          <w:noProof/>
          <w:lang w:val="en-US"/>
        </w:rPr>
        <w:t>towards the controlling MCPTT server procedure</w:t>
      </w:r>
      <w:r>
        <w:rPr>
          <w:noProof/>
        </w:rPr>
        <w:tab/>
      </w:r>
      <w:r>
        <w:rPr>
          <w:noProof/>
        </w:rPr>
        <w:fldChar w:fldCharType="begin" w:fldLock="1"/>
      </w:r>
      <w:r>
        <w:rPr>
          <w:noProof/>
        </w:rPr>
        <w:instrText xml:space="preserve"> PAGEREF _Toc146246188 \h </w:instrText>
      </w:r>
      <w:r>
        <w:rPr>
          <w:noProof/>
        </w:rPr>
      </w:r>
      <w:r>
        <w:rPr>
          <w:noProof/>
        </w:rPr>
        <w:fldChar w:fldCharType="separate"/>
      </w:r>
      <w:r>
        <w:rPr>
          <w:noProof/>
        </w:rPr>
        <w:t>199</w:t>
      </w:r>
      <w:r>
        <w:rPr>
          <w:noProof/>
        </w:rPr>
        <w:fldChar w:fldCharType="end"/>
      </w:r>
    </w:p>
    <w:p w14:paraId="556CBBC6" w14:textId="2701FA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_Toc146246189 \h </w:instrText>
      </w:r>
      <w:r>
        <w:rPr>
          <w:noProof/>
        </w:rPr>
      </w:r>
      <w:r>
        <w:rPr>
          <w:noProof/>
        </w:rPr>
        <w:fldChar w:fldCharType="separate"/>
      </w:r>
      <w:r>
        <w:rPr>
          <w:noProof/>
        </w:rPr>
        <w:t>201</w:t>
      </w:r>
      <w:r>
        <w:rPr>
          <w:noProof/>
        </w:rPr>
        <w:fldChar w:fldCharType="end"/>
      </w:r>
    </w:p>
    <w:p w14:paraId="476C80D5" w14:textId="1EE892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_Toc146246190 \h </w:instrText>
      </w:r>
      <w:r>
        <w:rPr>
          <w:noProof/>
        </w:rPr>
      </w:r>
      <w:r>
        <w:rPr>
          <w:noProof/>
        </w:rPr>
        <w:fldChar w:fldCharType="separate"/>
      </w:r>
      <w:r>
        <w:rPr>
          <w:noProof/>
        </w:rPr>
        <w:t>201</w:t>
      </w:r>
      <w:r>
        <w:rPr>
          <w:noProof/>
        </w:rPr>
        <w:fldChar w:fldCharType="end"/>
      </w:r>
    </w:p>
    <w:p w14:paraId="2897466B" w14:textId="1610F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_Toc146246191 \h </w:instrText>
      </w:r>
      <w:r>
        <w:rPr>
          <w:noProof/>
        </w:rPr>
      </w:r>
      <w:r>
        <w:rPr>
          <w:noProof/>
        </w:rPr>
        <w:fldChar w:fldCharType="separate"/>
      </w:r>
      <w:r>
        <w:rPr>
          <w:noProof/>
        </w:rPr>
        <w:t>201</w:t>
      </w:r>
      <w:r>
        <w:rPr>
          <w:noProof/>
        </w:rPr>
        <w:fldChar w:fldCharType="end"/>
      </w:r>
    </w:p>
    <w:p w14:paraId="4E7544F2" w14:textId="14D401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_Toc146246192 \h </w:instrText>
      </w:r>
      <w:r>
        <w:rPr>
          <w:noProof/>
        </w:rPr>
      </w:r>
      <w:r>
        <w:rPr>
          <w:noProof/>
        </w:rPr>
        <w:fldChar w:fldCharType="separate"/>
      </w:r>
      <w:r>
        <w:rPr>
          <w:noProof/>
        </w:rPr>
        <w:t>201</w:t>
      </w:r>
      <w:r>
        <w:rPr>
          <w:noProof/>
        </w:rPr>
        <w:fldChar w:fldCharType="end"/>
      </w:r>
    </w:p>
    <w:p w14:paraId="03E2DC19" w14:textId="3E05DE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_Toc146246193 \h </w:instrText>
      </w:r>
      <w:r>
        <w:rPr>
          <w:noProof/>
        </w:rPr>
      </w:r>
      <w:r>
        <w:rPr>
          <w:noProof/>
        </w:rPr>
        <w:fldChar w:fldCharType="separate"/>
      </w:r>
      <w:r>
        <w:rPr>
          <w:noProof/>
        </w:rPr>
        <w:t>203</w:t>
      </w:r>
      <w:r>
        <w:rPr>
          <w:noProof/>
        </w:rPr>
        <w:fldChar w:fldCharType="end"/>
      </w:r>
    </w:p>
    <w:p w14:paraId="312258F0" w14:textId="308324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_Toc146246194 \h </w:instrText>
      </w:r>
      <w:r>
        <w:rPr>
          <w:noProof/>
        </w:rPr>
      </w:r>
      <w:r>
        <w:rPr>
          <w:noProof/>
        </w:rPr>
        <w:fldChar w:fldCharType="separate"/>
      </w:r>
      <w:r>
        <w:rPr>
          <w:noProof/>
        </w:rPr>
        <w:t>204</w:t>
      </w:r>
      <w:r>
        <w:rPr>
          <w:noProof/>
        </w:rPr>
        <w:fldChar w:fldCharType="end"/>
      </w:r>
    </w:p>
    <w:p w14:paraId="0DBACF53" w14:textId="68EDE8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_Toc146246195 \h </w:instrText>
      </w:r>
      <w:r>
        <w:rPr>
          <w:noProof/>
        </w:rPr>
      </w:r>
      <w:r>
        <w:rPr>
          <w:noProof/>
        </w:rPr>
        <w:fldChar w:fldCharType="separate"/>
      </w:r>
      <w:r>
        <w:rPr>
          <w:noProof/>
        </w:rPr>
        <w:t>204</w:t>
      </w:r>
      <w:r>
        <w:rPr>
          <w:noProof/>
        </w:rPr>
        <w:fldChar w:fldCharType="end"/>
      </w:r>
    </w:p>
    <w:p w14:paraId="52B0585A" w14:textId="6A67401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_Toc146246196 \h </w:instrText>
      </w:r>
      <w:r>
        <w:rPr>
          <w:noProof/>
        </w:rPr>
      </w:r>
      <w:r>
        <w:rPr>
          <w:noProof/>
        </w:rPr>
        <w:fldChar w:fldCharType="separate"/>
      </w:r>
      <w:r>
        <w:rPr>
          <w:noProof/>
        </w:rPr>
        <w:t>205</w:t>
      </w:r>
      <w:r>
        <w:rPr>
          <w:noProof/>
        </w:rPr>
        <w:fldChar w:fldCharType="end"/>
      </w:r>
    </w:p>
    <w:p w14:paraId="523A4D2F" w14:textId="58AA013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_Toc146246197 \h </w:instrText>
      </w:r>
      <w:r>
        <w:rPr>
          <w:noProof/>
        </w:rPr>
      </w:r>
      <w:r>
        <w:rPr>
          <w:noProof/>
        </w:rPr>
        <w:fldChar w:fldCharType="separate"/>
      </w:r>
      <w:r>
        <w:rPr>
          <w:noProof/>
        </w:rPr>
        <w:t>205</w:t>
      </w:r>
      <w:r>
        <w:rPr>
          <w:noProof/>
        </w:rPr>
        <w:fldChar w:fldCharType="end"/>
      </w:r>
    </w:p>
    <w:p w14:paraId="21AFF1C5" w14:textId="29285E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_Toc146246198 \h </w:instrText>
      </w:r>
      <w:r>
        <w:rPr>
          <w:noProof/>
        </w:rPr>
      </w:r>
      <w:r>
        <w:rPr>
          <w:noProof/>
        </w:rPr>
        <w:fldChar w:fldCharType="separate"/>
      </w:r>
      <w:r>
        <w:rPr>
          <w:noProof/>
        </w:rPr>
        <w:t>206</w:t>
      </w:r>
      <w:r>
        <w:rPr>
          <w:noProof/>
        </w:rPr>
        <w:fldChar w:fldCharType="end"/>
      </w:r>
    </w:p>
    <w:p w14:paraId="75DAE968" w14:textId="626D3F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_Toc146246199 \h </w:instrText>
      </w:r>
      <w:r>
        <w:rPr>
          <w:noProof/>
        </w:rPr>
      </w:r>
      <w:r>
        <w:rPr>
          <w:noProof/>
        </w:rPr>
        <w:fldChar w:fldCharType="separate"/>
      </w:r>
      <w:r>
        <w:rPr>
          <w:noProof/>
        </w:rPr>
        <w:t>207</w:t>
      </w:r>
      <w:r>
        <w:rPr>
          <w:noProof/>
        </w:rPr>
        <w:fldChar w:fldCharType="end"/>
      </w:r>
    </w:p>
    <w:p w14:paraId="6A3928A0" w14:textId="0FC4252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_Toc146246200 \h </w:instrText>
      </w:r>
      <w:r>
        <w:rPr>
          <w:noProof/>
        </w:rPr>
      </w:r>
      <w:r>
        <w:rPr>
          <w:noProof/>
        </w:rPr>
        <w:fldChar w:fldCharType="separate"/>
      </w:r>
      <w:r>
        <w:rPr>
          <w:noProof/>
        </w:rPr>
        <w:t>207</w:t>
      </w:r>
      <w:r>
        <w:rPr>
          <w:noProof/>
        </w:rPr>
        <w:fldChar w:fldCharType="end"/>
      </w:r>
    </w:p>
    <w:p w14:paraId="2DD8670E" w14:textId="734798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_Toc146246201 \h </w:instrText>
      </w:r>
      <w:r>
        <w:rPr>
          <w:noProof/>
        </w:rPr>
      </w:r>
      <w:r>
        <w:rPr>
          <w:noProof/>
        </w:rPr>
        <w:fldChar w:fldCharType="separate"/>
      </w:r>
      <w:r>
        <w:rPr>
          <w:noProof/>
        </w:rPr>
        <w:t>207</w:t>
      </w:r>
      <w:r>
        <w:rPr>
          <w:noProof/>
        </w:rPr>
        <w:fldChar w:fldCharType="end"/>
      </w:r>
    </w:p>
    <w:p w14:paraId="61F65143" w14:textId="3E665B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_Toc146246202 \h </w:instrText>
      </w:r>
      <w:r>
        <w:rPr>
          <w:noProof/>
        </w:rPr>
      </w:r>
      <w:r>
        <w:rPr>
          <w:noProof/>
        </w:rPr>
        <w:fldChar w:fldCharType="separate"/>
      </w:r>
      <w:r>
        <w:rPr>
          <w:noProof/>
        </w:rPr>
        <w:t>207</w:t>
      </w:r>
      <w:r>
        <w:rPr>
          <w:noProof/>
        </w:rPr>
        <w:fldChar w:fldCharType="end"/>
      </w:r>
    </w:p>
    <w:p w14:paraId="419854A0" w14:textId="015489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_Toc146246203 \h </w:instrText>
      </w:r>
      <w:r>
        <w:rPr>
          <w:noProof/>
        </w:rPr>
      </w:r>
      <w:r>
        <w:rPr>
          <w:noProof/>
        </w:rPr>
        <w:fldChar w:fldCharType="separate"/>
      </w:r>
      <w:r>
        <w:rPr>
          <w:noProof/>
        </w:rPr>
        <w:t>207</w:t>
      </w:r>
      <w:r>
        <w:rPr>
          <w:noProof/>
        </w:rPr>
        <w:fldChar w:fldCharType="end"/>
      </w:r>
    </w:p>
    <w:p w14:paraId="0BF35D70" w14:textId="22E38F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_Toc146246204 \h </w:instrText>
      </w:r>
      <w:r>
        <w:rPr>
          <w:noProof/>
        </w:rPr>
      </w:r>
      <w:r>
        <w:rPr>
          <w:noProof/>
        </w:rPr>
        <w:fldChar w:fldCharType="separate"/>
      </w:r>
      <w:r>
        <w:rPr>
          <w:noProof/>
        </w:rPr>
        <w:t>210</w:t>
      </w:r>
      <w:r>
        <w:rPr>
          <w:noProof/>
        </w:rPr>
        <w:fldChar w:fldCharType="end"/>
      </w:r>
    </w:p>
    <w:p w14:paraId="125446F7" w14:textId="50CE7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_Toc146246205 \h </w:instrText>
      </w:r>
      <w:r>
        <w:rPr>
          <w:noProof/>
        </w:rPr>
      </w:r>
      <w:r>
        <w:rPr>
          <w:noProof/>
        </w:rPr>
        <w:fldChar w:fldCharType="separate"/>
      </w:r>
      <w:r>
        <w:rPr>
          <w:noProof/>
        </w:rPr>
        <w:t>210</w:t>
      </w:r>
      <w:r>
        <w:rPr>
          <w:noProof/>
        </w:rPr>
        <w:fldChar w:fldCharType="end"/>
      </w:r>
    </w:p>
    <w:p w14:paraId="46332AD3" w14:textId="48CAC8C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_Toc146246206 \h </w:instrText>
      </w:r>
      <w:r>
        <w:rPr>
          <w:noProof/>
        </w:rPr>
      </w:r>
      <w:r>
        <w:rPr>
          <w:noProof/>
        </w:rPr>
        <w:fldChar w:fldCharType="separate"/>
      </w:r>
      <w:r>
        <w:rPr>
          <w:noProof/>
        </w:rPr>
        <w:t>210</w:t>
      </w:r>
      <w:r>
        <w:rPr>
          <w:noProof/>
        </w:rPr>
        <w:fldChar w:fldCharType="end"/>
      </w:r>
    </w:p>
    <w:p w14:paraId="33FECA3A" w14:textId="01C5FB23"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lang w:val="en-US"/>
        </w:rPr>
        <w:t>Functional Alias</w:t>
      </w:r>
      <w:r>
        <w:rPr>
          <w:noProof/>
        </w:rPr>
        <w:tab/>
      </w:r>
      <w:r>
        <w:rPr>
          <w:noProof/>
        </w:rPr>
        <w:fldChar w:fldCharType="begin" w:fldLock="1"/>
      </w:r>
      <w:r>
        <w:rPr>
          <w:noProof/>
        </w:rPr>
        <w:instrText xml:space="preserve"> PAGEREF _Toc146246207 \h </w:instrText>
      </w:r>
      <w:r>
        <w:rPr>
          <w:noProof/>
        </w:rPr>
      </w:r>
      <w:r>
        <w:rPr>
          <w:noProof/>
        </w:rPr>
        <w:fldChar w:fldCharType="separate"/>
      </w:r>
      <w:r>
        <w:rPr>
          <w:noProof/>
        </w:rPr>
        <w:t>212</w:t>
      </w:r>
      <w:r>
        <w:rPr>
          <w:noProof/>
        </w:rPr>
        <w:fldChar w:fldCharType="end"/>
      </w:r>
    </w:p>
    <w:p w14:paraId="50A0EA49" w14:textId="67493FC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_Toc146246208 \h </w:instrText>
      </w:r>
      <w:r>
        <w:rPr>
          <w:noProof/>
        </w:rPr>
      </w:r>
      <w:r>
        <w:rPr>
          <w:noProof/>
        </w:rPr>
        <w:fldChar w:fldCharType="separate"/>
      </w:r>
      <w:r>
        <w:rPr>
          <w:noProof/>
        </w:rPr>
        <w:t>212</w:t>
      </w:r>
      <w:r>
        <w:rPr>
          <w:noProof/>
        </w:rPr>
        <w:fldChar w:fldCharType="end"/>
      </w:r>
    </w:p>
    <w:p w14:paraId="4848DCD8" w14:textId="125F280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_Toc146246209 \h </w:instrText>
      </w:r>
      <w:r>
        <w:rPr>
          <w:noProof/>
        </w:rPr>
      </w:r>
      <w:r>
        <w:rPr>
          <w:noProof/>
        </w:rPr>
        <w:fldChar w:fldCharType="separate"/>
      </w:r>
      <w:r>
        <w:rPr>
          <w:noProof/>
        </w:rPr>
        <w:t>212</w:t>
      </w:r>
      <w:r>
        <w:rPr>
          <w:noProof/>
        </w:rPr>
        <w:fldChar w:fldCharType="end"/>
      </w:r>
    </w:p>
    <w:p w14:paraId="2E4D1AA5" w14:textId="1D5094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_Toc146246210 \h </w:instrText>
      </w:r>
      <w:r>
        <w:rPr>
          <w:noProof/>
        </w:rPr>
      </w:r>
      <w:r>
        <w:rPr>
          <w:noProof/>
        </w:rPr>
        <w:fldChar w:fldCharType="separate"/>
      </w:r>
      <w:r>
        <w:rPr>
          <w:noProof/>
        </w:rPr>
        <w:t>212</w:t>
      </w:r>
      <w:r>
        <w:rPr>
          <w:noProof/>
        </w:rPr>
        <w:fldChar w:fldCharType="end"/>
      </w:r>
    </w:p>
    <w:p w14:paraId="5F03ED0D" w14:textId="5E28578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_Toc146246211 \h </w:instrText>
      </w:r>
      <w:r>
        <w:rPr>
          <w:noProof/>
        </w:rPr>
      </w:r>
      <w:r>
        <w:rPr>
          <w:noProof/>
        </w:rPr>
        <w:fldChar w:fldCharType="separate"/>
      </w:r>
      <w:r>
        <w:rPr>
          <w:noProof/>
        </w:rPr>
        <w:t>212</w:t>
      </w:r>
      <w:r>
        <w:rPr>
          <w:noProof/>
        </w:rPr>
        <w:fldChar w:fldCharType="end"/>
      </w:r>
    </w:p>
    <w:p w14:paraId="34AA0602" w14:textId="767FE9E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status change procedure</w:t>
      </w:r>
      <w:r>
        <w:rPr>
          <w:noProof/>
        </w:rPr>
        <w:tab/>
      </w:r>
      <w:r>
        <w:rPr>
          <w:noProof/>
        </w:rPr>
        <w:fldChar w:fldCharType="begin" w:fldLock="1"/>
      </w:r>
      <w:r>
        <w:rPr>
          <w:noProof/>
        </w:rPr>
        <w:instrText xml:space="preserve"> PAGEREF _Toc146246212 \h </w:instrText>
      </w:r>
      <w:r>
        <w:rPr>
          <w:noProof/>
        </w:rPr>
      </w:r>
      <w:r>
        <w:rPr>
          <w:noProof/>
        </w:rPr>
        <w:fldChar w:fldCharType="separate"/>
      </w:r>
      <w:r>
        <w:rPr>
          <w:noProof/>
        </w:rPr>
        <w:t>213</w:t>
      </w:r>
      <w:r>
        <w:rPr>
          <w:noProof/>
        </w:rPr>
        <w:fldChar w:fldCharType="end"/>
      </w:r>
    </w:p>
    <w:p w14:paraId="79B53EFC" w14:textId="114CEA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_Toc146246213 \h </w:instrText>
      </w:r>
      <w:r>
        <w:rPr>
          <w:noProof/>
        </w:rPr>
      </w:r>
      <w:r>
        <w:rPr>
          <w:noProof/>
        </w:rPr>
        <w:fldChar w:fldCharType="separate"/>
      </w:r>
      <w:r>
        <w:rPr>
          <w:noProof/>
        </w:rPr>
        <w:t>214</w:t>
      </w:r>
      <w:r>
        <w:rPr>
          <w:noProof/>
        </w:rPr>
        <w:fldChar w:fldCharType="end"/>
      </w:r>
    </w:p>
    <w:p w14:paraId="393E3598" w14:textId="36BC46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_Toc146246214 \h </w:instrText>
      </w:r>
      <w:r>
        <w:rPr>
          <w:noProof/>
        </w:rPr>
      </w:r>
      <w:r>
        <w:rPr>
          <w:noProof/>
        </w:rPr>
        <w:fldChar w:fldCharType="separate"/>
      </w:r>
      <w:r>
        <w:rPr>
          <w:noProof/>
        </w:rPr>
        <w:t>215</w:t>
      </w:r>
      <w:r>
        <w:rPr>
          <w:noProof/>
        </w:rPr>
        <w:fldChar w:fldCharType="end"/>
      </w:r>
    </w:p>
    <w:p w14:paraId="229ADF5D" w14:textId="1DF5F0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_Toc146246215 \h </w:instrText>
      </w:r>
      <w:r>
        <w:rPr>
          <w:noProof/>
        </w:rPr>
      </w:r>
      <w:r>
        <w:rPr>
          <w:noProof/>
        </w:rPr>
        <w:fldChar w:fldCharType="separate"/>
      </w:r>
      <w:r>
        <w:rPr>
          <w:noProof/>
        </w:rPr>
        <w:t>215</w:t>
      </w:r>
      <w:r>
        <w:rPr>
          <w:noProof/>
        </w:rPr>
        <w:fldChar w:fldCharType="end"/>
      </w:r>
    </w:p>
    <w:p w14:paraId="2A77AFC7" w14:textId="2D1C7A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_Toc146246216 \h </w:instrText>
      </w:r>
      <w:r>
        <w:rPr>
          <w:noProof/>
        </w:rPr>
      </w:r>
      <w:r>
        <w:rPr>
          <w:noProof/>
        </w:rPr>
        <w:fldChar w:fldCharType="separate"/>
      </w:r>
      <w:r>
        <w:rPr>
          <w:noProof/>
        </w:rPr>
        <w:t>215</w:t>
      </w:r>
      <w:r>
        <w:rPr>
          <w:noProof/>
        </w:rPr>
        <w:fldChar w:fldCharType="end"/>
      </w:r>
    </w:p>
    <w:p w14:paraId="4C9F3996" w14:textId="487615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_Toc146246217 \h </w:instrText>
      </w:r>
      <w:r>
        <w:rPr>
          <w:noProof/>
        </w:rPr>
      </w:r>
      <w:r>
        <w:rPr>
          <w:noProof/>
        </w:rPr>
        <w:fldChar w:fldCharType="separate"/>
      </w:r>
      <w:r>
        <w:rPr>
          <w:noProof/>
        </w:rPr>
        <w:t>215</w:t>
      </w:r>
      <w:r>
        <w:rPr>
          <w:noProof/>
        </w:rPr>
        <w:fldChar w:fldCharType="end"/>
      </w:r>
    </w:p>
    <w:p w14:paraId="13711699" w14:textId="34470CC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_Toc146246218 \h </w:instrText>
      </w:r>
      <w:r>
        <w:rPr>
          <w:noProof/>
        </w:rPr>
      </w:r>
      <w:r>
        <w:rPr>
          <w:noProof/>
        </w:rPr>
        <w:fldChar w:fldCharType="separate"/>
      </w:r>
      <w:r>
        <w:rPr>
          <w:noProof/>
        </w:rPr>
        <w:t>215</w:t>
      </w:r>
      <w:r>
        <w:rPr>
          <w:noProof/>
        </w:rPr>
        <w:fldChar w:fldCharType="end"/>
      </w:r>
    </w:p>
    <w:p w14:paraId="747C9CA8" w14:textId="7B135D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_Toc146246219 \h </w:instrText>
      </w:r>
      <w:r>
        <w:rPr>
          <w:noProof/>
        </w:rPr>
      </w:r>
      <w:r>
        <w:rPr>
          <w:noProof/>
        </w:rPr>
        <w:fldChar w:fldCharType="separate"/>
      </w:r>
      <w:r>
        <w:rPr>
          <w:noProof/>
        </w:rPr>
        <w:t>216</w:t>
      </w:r>
      <w:r>
        <w:rPr>
          <w:noProof/>
        </w:rPr>
        <w:fldChar w:fldCharType="end"/>
      </w:r>
    </w:p>
    <w:p w14:paraId="6B92D842" w14:textId="3B367B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_Toc146246220 \h </w:instrText>
      </w:r>
      <w:r>
        <w:rPr>
          <w:noProof/>
        </w:rPr>
      </w:r>
      <w:r>
        <w:rPr>
          <w:noProof/>
        </w:rPr>
        <w:fldChar w:fldCharType="separate"/>
      </w:r>
      <w:r>
        <w:rPr>
          <w:noProof/>
        </w:rPr>
        <w:t>216</w:t>
      </w:r>
      <w:r>
        <w:rPr>
          <w:noProof/>
        </w:rPr>
        <w:fldChar w:fldCharType="end"/>
      </w:r>
    </w:p>
    <w:p w14:paraId="7B7F464C" w14:textId="6B39F2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_Toc146246221 \h </w:instrText>
      </w:r>
      <w:r>
        <w:rPr>
          <w:noProof/>
        </w:rPr>
      </w:r>
      <w:r>
        <w:rPr>
          <w:noProof/>
        </w:rPr>
        <w:fldChar w:fldCharType="separate"/>
      </w:r>
      <w:r>
        <w:rPr>
          <w:noProof/>
        </w:rPr>
        <w:t>219</w:t>
      </w:r>
      <w:r>
        <w:rPr>
          <w:noProof/>
        </w:rPr>
        <w:fldChar w:fldCharType="end"/>
      </w:r>
    </w:p>
    <w:p w14:paraId="5CB8C838" w14:textId="75EBB4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_Toc146246222 \h </w:instrText>
      </w:r>
      <w:r>
        <w:rPr>
          <w:noProof/>
        </w:rPr>
      </w:r>
      <w:r>
        <w:rPr>
          <w:noProof/>
        </w:rPr>
        <w:fldChar w:fldCharType="separate"/>
      </w:r>
      <w:r>
        <w:rPr>
          <w:noProof/>
        </w:rPr>
        <w:t>219</w:t>
      </w:r>
      <w:r>
        <w:rPr>
          <w:noProof/>
        </w:rPr>
        <w:fldChar w:fldCharType="end"/>
      </w:r>
    </w:p>
    <w:p w14:paraId="37E5FADD" w14:textId="397441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_Toc146246223 \h </w:instrText>
      </w:r>
      <w:r>
        <w:rPr>
          <w:noProof/>
        </w:rPr>
      </w:r>
      <w:r>
        <w:rPr>
          <w:noProof/>
        </w:rPr>
        <w:fldChar w:fldCharType="separate"/>
      </w:r>
      <w:r>
        <w:rPr>
          <w:noProof/>
        </w:rPr>
        <w:t>220</w:t>
      </w:r>
      <w:r>
        <w:rPr>
          <w:noProof/>
        </w:rPr>
        <w:fldChar w:fldCharType="end"/>
      </w:r>
    </w:p>
    <w:p w14:paraId="0CD5C70E" w14:textId="34D064C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status determination </w:t>
      </w:r>
      <w:r w:rsidRPr="004D2FC6">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_Toc146246224 \h </w:instrText>
      </w:r>
      <w:r>
        <w:rPr>
          <w:noProof/>
        </w:rPr>
      </w:r>
      <w:r>
        <w:rPr>
          <w:noProof/>
        </w:rPr>
        <w:fldChar w:fldCharType="separate"/>
      </w:r>
      <w:r>
        <w:rPr>
          <w:noProof/>
        </w:rPr>
        <w:t>221</w:t>
      </w:r>
      <w:r>
        <w:rPr>
          <w:noProof/>
        </w:rPr>
        <w:fldChar w:fldCharType="end"/>
      </w:r>
    </w:p>
    <w:p w14:paraId="0042249A" w14:textId="6855F35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resolution </w:t>
      </w:r>
      <w:r w:rsidRPr="004D2FC6">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_Toc146246225 \h </w:instrText>
      </w:r>
      <w:r>
        <w:rPr>
          <w:noProof/>
        </w:rPr>
      </w:r>
      <w:r>
        <w:rPr>
          <w:noProof/>
        </w:rPr>
        <w:fldChar w:fldCharType="separate"/>
      </w:r>
      <w:r>
        <w:rPr>
          <w:noProof/>
        </w:rPr>
        <w:t>223</w:t>
      </w:r>
      <w:r>
        <w:rPr>
          <w:noProof/>
        </w:rPr>
        <w:fldChar w:fldCharType="end"/>
      </w:r>
    </w:p>
    <w:p w14:paraId="0482EA7C" w14:textId="0BC13E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subscription to functional alias status towards another </w:t>
      </w:r>
      <w:r>
        <w:rPr>
          <w:noProof/>
        </w:rPr>
        <w:t>MCPTT server</w:t>
      </w:r>
      <w:r w:rsidRPr="004D2FC6">
        <w:rPr>
          <w:noProof/>
          <w:lang w:val="en-US"/>
        </w:rPr>
        <w:t xml:space="preserve"> procedure</w:t>
      </w:r>
      <w:r>
        <w:rPr>
          <w:noProof/>
        </w:rPr>
        <w:tab/>
      </w:r>
      <w:r>
        <w:rPr>
          <w:noProof/>
        </w:rPr>
        <w:fldChar w:fldCharType="begin" w:fldLock="1"/>
      </w:r>
      <w:r>
        <w:rPr>
          <w:noProof/>
        </w:rPr>
        <w:instrText xml:space="preserve"> PAGEREF _Toc146246226 \h </w:instrText>
      </w:r>
      <w:r>
        <w:rPr>
          <w:noProof/>
        </w:rPr>
      </w:r>
      <w:r>
        <w:rPr>
          <w:noProof/>
        </w:rPr>
        <w:fldChar w:fldCharType="separate"/>
      </w:r>
      <w:r>
        <w:rPr>
          <w:noProof/>
        </w:rPr>
        <w:t>224</w:t>
      </w:r>
      <w:r>
        <w:rPr>
          <w:noProof/>
        </w:rPr>
        <w:fldChar w:fldCharType="end"/>
      </w:r>
    </w:p>
    <w:p w14:paraId="2D6A55EA" w14:textId="13E6E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_Toc146246227 \h </w:instrText>
      </w:r>
      <w:r>
        <w:rPr>
          <w:noProof/>
        </w:rPr>
      </w:r>
      <w:r>
        <w:rPr>
          <w:noProof/>
        </w:rPr>
        <w:fldChar w:fldCharType="separate"/>
      </w:r>
      <w:r>
        <w:rPr>
          <w:noProof/>
        </w:rPr>
        <w:t>225</w:t>
      </w:r>
      <w:r>
        <w:rPr>
          <w:noProof/>
        </w:rPr>
        <w:fldChar w:fldCharType="end"/>
      </w:r>
    </w:p>
    <w:p w14:paraId="636EC310" w14:textId="6AE326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_Toc146246228 \h </w:instrText>
      </w:r>
      <w:r>
        <w:rPr>
          <w:noProof/>
        </w:rPr>
      </w:r>
      <w:r>
        <w:rPr>
          <w:noProof/>
        </w:rPr>
        <w:fldChar w:fldCharType="separate"/>
      </w:r>
      <w:r>
        <w:rPr>
          <w:noProof/>
        </w:rPr>
        <w:t>225</w:t>
      </w:r>
      <w:r>
        <w:rPr>
          <w:noProof/>
        </w:rPr>
        <w:fldChar w:fldCharType="end"/>
      </w:r>
    </w:p>
    <w:p w14:paraId="2B3E3AA8" w14:textId="5509EB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_Toc146246229 \h </w:instrText>
      </w:r>
      <w:r>
        <w:rPr>
          <w:noProof/>
        </w:rPr>
      </w:r>
      <w:r>
        <w:rPr>
          <w:noProof/>
        </w:rPr>
        <w:fldChar w:fldCharType="separate"/>
      </w:r>
      <w:r>
        <w:rPr>
          <w:noProof/>
        </w:rPr>
        <w:t>225</w:t>
      </w:r>
      <w:r>
        <w:rPr>
          <w:noProof/>
        </w:rPr>
        <w:fldChar w:fldCharType="end"/>
      </w:r>
    </w:p>
    <w:p w14:paraId="0D5D082A" w14:textId="1F3DAC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D2FC6">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_Toc146246230 \h </w:instrText>
      </w:r>
      <w:r>
        <w:rPr>
          <w:noProof/>
        </w:rPr>
      </w:r>
      <w:r>
        <w:rPr>
          <w:noProof/>
        </w:rPr>
        <w:fldChar w:fldCharType="separate"/>
      </w:r>
      <w:r>
        <w:rPr>
          <w:noProof/>
        </w:rPr>
        <w:t>225</w:t>
      </w:r>
      <w:r>
        <w:rPr>
          <w:noProof/>
        </w:rPr>
        <w:fldChar w:fldCharType="end"/>
      </w:r>
    </w:p>
    <w:p w14:paraId="450EF186" w14:textId="01B328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w:t>
      </w:r>
      <w:r>
        <w:rPr>
          <w:noProof/>
        </w:rPr>
        <w:t>A.2.2.3.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_Toc146246231 \h </w:instrText>
      </w:r>
      <w:r>
        <w:rPr>
          <w:noProof/>
        </w:rPr>
      </w:r>
      <w:r>
        <w:rPr>
          <w:noProof/>
        </w:rPr>
        <w:fldChar w:fldCharType="separate"/>
      </w:r>
      <w:r>
        <w:rPr>
          <w:noProof/>
        </w:rPr>
        <w:t>227</w:t>
      </w:r>
      <w:r>
        <w:rPr>
          <w:noProof/>
        </w:rPr>
        <w:fldChar w:fldCharType="end"/>
      </w:r>
    </w:p>
    <w:p w14:paraId="69547958" w14:textId="787F841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_Toc146246232 \h </w:instrText>
      </w:r>
      <w:r>
        <w:rPr>
          <w:noProof/>
        </w:rPr>
      </w:r>
      <w:r>
        <w:rPr>
          <w:noProof/>
        </w:rPr>
        <w:fldChar w:fldCharType="separate"/>
      </w:r>
      <w:r>
        <w:rPr>
          <w:noProof/>
        </w:rPr>
        <w:t>228</w:t>
      </w:r>
      <w:r>
        <w:rPr>
          <w:noProof/>
        </w:rPr>
        <w:fldChar w:fldCharType="end"/>
      </w:r>
    </w:p>
    <w:p w14:paraId="68C012BD" w14:textId="1D0FCE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 status automatic deactivation procedure</w:t>
      </w:r>
      <w:r>
        <w:rPr>
          <w:noProof/>
        </w:rPr>
        <w:tab/>
      </w:r>
      <w:r>
        <w:rPr>
          <w:noProof/>
        </w:rPr>
        <w:fldChar w:fldCharType="begin" w:fldLock="1"/>
      </w:r>
      <w:r>
        <w:rPr>
          <w:noProof/>
        </w:rPr>
        <w:instrText xml:space="preserve"> PAGEREF _Toc146246233 \h </w:instrText>
      </w:r>
      <w:r>
        <w:rPr>
          <w:noProof/>
        </w:rPr>
      </w:r>
      <w:r>
        <w:rPr>
          <w:noProof/>
        </w:rPr>
        <w:fldChar w:fldCharType="separate"/>
      </w:r>
      <w:r>
        <w:rPr>
          <w:noProof/>
        </w:rPr>
        <w:t>228</w:t>
      </w:r>
      <w:r>
        <w:rPr>
          <w:noProof/>
        </w:rPr>
        <w:fldChar w:fldCharType="end"/>
      </w:r>
    </w:p>
    <w:p w14:paraId="2B9BBA79" w14:textId="4D65111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_Toc146246234 \h </w:instrText>
      </w:r>
      <w:r>
        <w:rPr>
          <w:noProof/>
        </w:rPr>
      </w:r>
      <w:r>
        <w:rPr>
          <w:noProof/>
        </w:rPr>
        <w:fldChar w:fldCharType="separate"/>
      </w:r>
      <w:r>
        <w:rPr>
          <w:noProof/>
        </w:rPr>
        <w:t>229</w:t>
      </w:r>
      <w:r>
        <w:rPr>
          <w:noProof/>
        </w:rPr>
        <w:fldChar w:fldCharType="end"/>
      </w:r>
    </w:p>
    <w:p w14:paraId="104D7752" w14:textId="2E13D22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_Toc146246235 \h </w:instrText>
      </w:r>
      <w:r>
        <w:rPr>
          <w:noProof/>
        </w:rPr>
      </w:r>
      <w:r>
        <w:rPr>
          <w:noProof/>
        </w:rPr>
        <w:fldChar w:fldCharType="separate"/>
      </w:r>
      <w:r>
        <w:rPr>
          <w:noProof/>
        </w:rPr>
        <w:t>229</w:t>
      </w:r>
      <w:r>
        <w:rPr>
          <w:noProof/>
        </w:rPr>
        <w:fldChar w:fldCharType="end"/>
      </w:r>
    </w:p>
    <w:p w14:paraId="06E74395" w14:textId="6890485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_Toc146246236 \h </w:instrText>
      </w:r>
      <w:r>
        <w:rPr>
          <w:noProof/>
        </w:rPr>
      </w:r>
      <w:r>
        <w:rPr>
          <w:noProof/>
        </w:rPr>
        <w:fldChar w:fldCharType="separate"/>
      </w:r>
      <w:r>
        <w:rPr>
          <w:noProof/>
        </w:rPr>
        <w:t>230</w:t>
      </w:r>
      <w:r>
        <w:rPr>
          <w:noProof/>
        </w:rPr>
        <w:fldChar w:fldCharType="end"/>
      </w:r>
    </w:p>
    <w:p w14:paraId="711866D8" w14:textId="4E46617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_Toc146246237 \h </w:instrText>
      </w:r>
      <w:r>
        <w:rPr>
          <w:noProof/>
        </w:rPr>
      </w:r>
      <w:r>
        <w:rPr>
          <w:noProof/>
        </w:rPr>
        <w:fldChar w:fldCharType="separate"/>
      </w:r>
      <w:r>
        <w:rPr>
          <w:noProof/>
        </w:rPr>
        <w:t>230</w:t>
      </w:r>
      <w:r>
        <w:rPr>
          <w:noProof/>
        </w:rPr>
        <w:fldChar w:fldCharType="end"/>
      </w:r>
    </w:p>
    <w:p w14:paraId="502E63C1" w14:textId="12157E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_Toc146246238 \h </w:instrText>
      </w:r>
      <w:r>
        <w:rPr>
          <w:noProof/>
        </w:rPr>
      </w:r>
      <w:r>
        <w:rPr>
          <w:noProof/>
        </w:rPr>
        <w:fldChar w:fldCharType="separate"/>
      </w:r>
      <w:r>
        <w:rPr>
          <w:noProof/>
        </w:rPr>
        <w:t>230</w:t>
      </w:r>
      <w:r>
        <w:rPr>
          <w:noProof/>
        </w:rPr>
        <w:fldChar w:fldCharType="end"/>
      </w:r>
    </w:p>
    <w:p w14:paraId="1EB5C38C" w14:textId="4A0DCB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_Toc146246239 \h </w:instrText>
      </w:r>
      <w:r>
        <w:rPr>
          <w:noProof/>
        </w:rPr>
      </w:r>
      <w:r>
        <w:rPr>
          <w:noProof/>
        </w:rPr>
        <w:fldChar w:fldCharType="separate"/>
      </w:r>
      <w:r>
        <w:rPr>
          <w:noProof/>
        </w:rPr>
        <w:t>230</w:t>
      </w:r>
      <w:r>
        <w:rPr>
          <w:noProof/>
        </w:rPr>
        <w:fldChar w:fldCharType="end"/>
      </w:r>
    </w:p>
    <w:p w14:paraId="3E1BA2EF" w14:textId="2656C6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_Toc146246240 \h </w:instrText>
      </w:r>
      <w:r>
        <w:rPr>
          <w:noProof/>
        </w:rPr>
      </w:r>
      <w:r>
        <w:rPr>
          <w:noProof/>
        </w:rPr>
        <w:fldChar w:fldCharType="separate"/>
      </w:r>
      <w:r>
        <w:rPr>
          <w:noProof/>
        </w:rPr>
        <w:t>231</w:t>
      </w:r>
      <w:r>
        <w:rPr>
          <w:noProof/>
        </w:rPr>
        <w:fldChar w:fldCharType="end"/>
      </w:r>
    </w:p>
    <w:p w14:paraId="454672D5" w14:textId="198B3E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D2FC6">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_Toc146246241 \h </w:instrText>
      </w:r>
      <w:r>
        <w:rPr>
          <w:noProof/>
        </w:rPr>
      </w:r>
      <w:r>
        <w:rPr>
          <w:noProof/>
        </w:rPr>
        <w:fldChar w:fldCharType="separate"/>
      </w:r>
      <w:r>
        <w:rPr>
          <w:noProof/>
        </w:rPr>
        <w:t>231</w:t>
      </w:r>
      <w:r>
        <w:rPr>
          <w:noProof/>
        </w:rPr>
        <w:fldChar w:fldCharType="end"/>
      </w:r>
    </w:p>
    <w:p w14:paraId="3AB01E36" w14:textId="6D79FA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4D2FC6">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_Toc146246242 \h </w:instrText>
      </w:r>
      <w:r>
        <w:rPr>
          <w:noProof/>
        </w:rPr>
      </w:r>
      <w:r>
        <w:rPr>
          <w:noProof/>
        </w:rPr>
        <w:fldChar w:fldCharType="separate"/>
      </w:r>
      <w:r>
        <w:rPr>
          <w:noProof/>
        </w:rPr>
        <w:t>231</w:t>
      </w:r>
      <w:r>
        <w:rPr>
          <w:noProof/>
        </w:rPr>
        <w:fldChar w:fldCharType="end"/>
      </w:r>
    </w:p>
    <w:p w14:paraId="1183C660" w14:textId="14C081F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_Toc146246243 \h </w:instrText>
      </w:r>
      <w:r>
        <w:rPr>
          <w:noProof/>
        </w:rPr>
      </w:r>
      <w:r>
        <w:rPr>
          <w:noProof/>
        </w:rPr>
        <w:fldChar w:fldCharType="separate"/>
      </w:r>
      <w:r>
        <w:rPr>
          <w:noProof/>
        </w:rPr>
        <w:t>233</w:t>
      </w:r>
      <w:r>
        <w:rPr>
          <w:noProof/>
        </w:rPr>
        <w:fldChar w:fldCharType="end"/>
      </w:r>
    </w:p>
    <w:p w14:paraId="075E12AA" w14:textId="3CC1D8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_Toc146246244 \h </w:instrText>
      </w:r>
      <w:r>
        <w:rPr>
          <w:noProof/>
        </w:rPr>
      </w:r>
      <w:r>
        <w:rPr>
          <w:noProof/>
        </w:rPr>
        <w:fldChar w:fldCharType="separate"/>
      </w:r>
      <w:r>
        <w:rPr>
          <w:noProof/>
        </w:rPr>
        <w:t>233</w:t>
      </w:r>
      <w:r>
        <w:rPr>
          <w:noProof/>
        </w:rPr>
        <w:fldChar w:fldCharType="end"/>
      </w:r>
    </w:p>
    <w:p w14:paraId="3EFEC9AB" w14:textId="3E177B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functional alias to group binding</w:t>
      </w:r>
      <w:r>
        <w:rPr>
          <w:noProof/>
        </w:rPr>
        <w:tab/>
      </w:r>
      <w:r>
        <w:rPr>
          <w:noProof/>
        </w:rPr>
        <w:fldChar w:fldCharType="begin" w:fldLock="1"/>
      </w:r>
      <w:r>
        <w:rPr>
          <w:noProof/>
        </w:rPr>
        <w:instrText xml:space="preserve"> PAGEREF _Toc146246245 \h </w:instrText>
      </w:r>
      <w:r>
        <w:rPr>
          <w:noProof/>
        </w:rPr>
      </w:r>
      <w:r>
        <w:rPr>
          <w:noProof/>
        </w:rPr>
        <w:fldChar w:fldCharType="separate"/>
      </w:r>
      <w:r>
        <w:rPr>
          <w:noProof/>
        </w:rPr>
        <w:t>233</w:t>
      </w:r>
      <w:r>
        <w:rPr>
          <w:noProof/>
        </w:rPr>
        <w:fldChar w:fldCharType="end"/>
      </w:r>
    </w:p>
    <w:p w14:paraId="4F8B6AA7" w14:textId="332F19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_Toc146246246 \h </w:instrText>
      </w:r>
      <w:r>
        <w:rPr>
          <w:noProof/>
        </w:rPr>
      </w:r>
      <w:r>
        <w:rPr>
          <w:noProof/>
        </w:rPr>
        <w:fldChar w:fldCharType="separate"/>
      </w:r>
      <w:r>
        <w:rPr>
          <w:noProof/>
        </w:rPr>
        <w:t>233</w:t>
      </w:r>
      <w:r>
        <w:rPr>
          <w:noProof/>
        </w:rPr>
        <w:fldChar w:fldCharType="end"/>
      </w:r>
    </w:p>
    <w:p w14:paraId="32877816" w14:textId="79C1A1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_Toc146246247 \h </w:instrText>
      </w:r>
      <w:r>
        <w:rPr>
          <w:noProof/>
        </w:rPr>
      </w:r>
      <w:r>
        <w:rPr>
          <w:noProof/>
        </w:rPr>
        <w:fldChar w:fldCharType="separate"/>
      </w:r>
      <w:r>
        <w:rPr>
          <w:noProof/>
        </w:rPr>
        <w:t>233</w:t>
      </w:r>
      <w:r>
        <w:rPr>
          <w:noProof/>
        </w:rPr>
        <w:fldChar w:fldCharType="end"/>
      </w:r>
    </w:p>
    <w:p w14:paraId="1216C1A8" w14:textId="4904A6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w:t>
      </w:r>
      <w:r>
        <w:rPr>
          <w:noProof/>
        </w:rPr>
        <w:tab/>
      </w:r>
      <w:r>
        <w:rPr>
          <w:noProof/>
        </w:rPr>
        <w:fldChar w:fldCharType="begin" w:fldLock="1"/>
      </w:r>
      <w:r>
        <w:rPr>
          <w:noProof/>
        </w:rPr>
        <w:instrText xml:space="preserve"> PAGEREF _Toc146246248 \h </w:instrText>
      </w:r>
      <w:r>
        <w:rPr>
          <w:noProof/>
        </w:rPr>
      </w:r>
      <w:r>
        <w:rPr>
          <w:noProof/>
        </w:rPr>
        <w:fldChar w:fldCharType="separate"/>
      </w:r>
      <w:r>
        <w:rPr>
          <w:noProof/>
        </w:rPr>
        <w:t>233</w:t>
      </w:r>
      <w:r>
        <w:rPr>
          <w:noProof/>
        </w:rPr>
        <w:fldChar w:fldCharType="end"/>
      </w:r>
    </w:p>
    <w:p w14:paraId="0E0FFF75" w14:textId="0318F3F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unbinding</w:t>
      </w:r>
      <w:r>
        <w:rPr>
          <w:noProof/>
        </w:rPr>
        <w:tab/>
      </w:r>
      <w:r>
        <w:rPr>
          <w:noProof/>
        </w:rPr>
        <w:fldChar w:fldCharType="begin" w:fldLock="1"/>
      </w:r>
      <w:r>
        <w:rPr>
          <w:noProof/>
        </w:rPr>
        <w:instrText xml:space="preserve"> PAGEREF _Toc146246249 \h </w:instrText>
      </w:r>
      <w:r>
        <w:rPr>
          <w:noProof/>
        </w:rPr>
      </w:r>
      <w:r>
        <w:rPr>
          <w:noProof/>
        </w:rPr>
        <w:fldChar w:fldCharType="separate"/>
      </w:r>
      <w:r>
        <w:rPr>
          <w:noProof/>
        </w:rPr>
        <w:t>234</w:t>
      </w:r>
      <w:r>
        <w:rPr>
          <w:noProof/>
        </w:rPr>
        <w:fldChar w:fldCharType="end"/>
      </w:r>
    </w:p>
    <w:p w14:paraId="16C7F28A" w14:textId="0C333B1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_Toc146246250 \h </w:instrText>
      </w:r>
      <w:r>
        <w:rPr>
          <w:noProof/>
        </w:rPr>
      </w:r>
      <w:r>
        <w:rPr>
          <w:noProof/>
        </w:rPr>
        <w:fldChar w:fldCharType="separate"/>
      </w:r>
      <w:r>
        <w:rPr>
          <w:noProof/>
        </w:rPr>
        <w:t>235</w:t>
      </w:r>
      <w:r>
        <w:rPr>
          <w:noProof/>
        </w:rPr>
        <w:fldChar w:fldCharType="end"/>
      </w:r>
    </w:p>
    <w:p w14:paraId="0FB0531B" w14:textId="65C0A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_Toc146246251 \h </w:instrText>
      </w:r>
      <w:r>
        <w:rPr>
          <w:noProof/>
        </w:rPr>
      </w:r>
      <w:r>
        <w:rPr>
          <w:noProof/>
        </w:rPr>
        <w:fldChar w:fldCharType="separate"/>
      </w:r>
      <w:r>
        <w:rPr>
          <w:noProof/>
        </w:rPr>
        <w:t>235</w:t>
      </w:r>
      <w:r>
        <w:rPr>
          <w:noProof/>
        </w:rPr>
        <w:fldChar w:fldCharType="end"/>
      </w:r>
    </w:p>
    <w:p w14:paraId="7A70E468" w14:textId="28E826D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_Toc146246252 \h </w:instrText>
      </w:r>
      <w:r>
        <w:rPr>
          <w:noProof/>
        </w:rPr>
      </w:r>
      <w:r>
        <w:rPr>
          <w:noProof/>
        </w:rPr>
        <w:fldChar w:fldCharType="separate"/>
      </w:r>
      <w:r>
        <w:rPr>
          <w:noProof/>
        </w:rPr>
        <w:t>235</w:t>
      </w:r>
      <w:r>
        <w:rPr>
          <w:noProof/>
        </w:rPr>
        <w:fldChar w:fldCharType="end"/>
      </w:r>
    </w:p>
    <w:p w14:paraId="57F7736C" w14:textId="0E2FDDB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_Toc146246253 \h </w:instrText>
      </w:r>
      <w:r>
        <w:rPr>
          <w:noProof/>
        </w:rPr>
      </w:r>
      <w:r>
        <w:rPr>
          <w:noProof/>
        </w:rPr>
        <w:fldChar w:fldCharType="separate"/>
      </w:r>
      <w:r>
        <w:rPr>
          <w:noProof/>
        </w:rPr>
        <w:t>237</w:t>
      </w:r>
      <w:r>
        <w:rPr>
          <w:noProof/>
        </w:rPr>
        <w:fldChar w:fldCharType="end"/>
      </w:r>
    </w:p>
    <w:p w14:paraId="4B13EA00" w14:textId="74BA3B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_Toc146246254 \h </w:instrText>
      </w:r>
      <w:r>
        <w:rPr>
          <w:noProof/>
        </w:rPr>
      </w:r>
      <w:r>
        <w:rPr>
          <w:noProof/>
        </w:rPr>
        <w:fldChar w:fldCharType="separate"/>
      </w:r>
      <w:r>
        <w:rPr>
          <w:noProof/>
        </w:rPr>
        <w:t>237</w:t>
      </w:r>
      <w:r>
        <w:rPr>
          <w:noProof/>
        </w:rPr>
        <w:fldChar w:fldCharType="end"/>
      </w:r>
    </w:p>
    <w:p w14:paraId="5604CDD4" w14:textId="3D074A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_Toc146246255 \h </w:instrText>
      </w:r>
      <w:r>
        <w:rPr>
          <w:noProof/>
        </w:rPr>
      </w:r>
      <w:r>
        <w:rPr>
          <w:noProof/>
        </w:rPr>
        <w:fldChar w:fldCharType="separate"/>
      </w:r>
      <w:r>
        <w:rPr>
          <w:noProof/>
        </w:rPr>
        <w:t>237</w:t>
      </w:r>
      <w:r>
        <w:rPr>
          <w:noProof/>
        </w:rPr>
        <w:fldChar w:fldCharType="end"/>
      </w:r>
    </w:p>
    <w:p w14:paraId="115910F7" w14:textId="47FA4664"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Group call</w:t>
      </w:r>
      <w:r>
        <w:rPr>
          <w:noProof/>
        </w:rPr>
        <w:tab/>
      </w:r>
      <w:r>
        <w:rPr>
          <w:noProof/>
        </w:rPr>
        <w:fldChar w:fldCharType="begin" w:fldLock="1"/>
      </w:r>
      <w:r>
        <w:rPr>
          <w:noProof/>
        </w:rPr>
        <w:instrText xml:space="preserve"> PAGEREF _Toc146246256 \h </w:instrText>
      </w:r>
      <w:r>
        <w:rPr>
          <w:noProof/>
        </w:rPr>
      </w:r>
      <w:r>
        <w:rPr>
          <w:noProof/>
        </w:rPr>
        <w:fldChar w:fldCharType="separate"/>
      </w:r>
      <w:r>
        <w:rPr>
          <w:noProof/>
        </w:rPr>
        <w:t>238</w:t>
      </w:r>
      <w:r>
        <w:rPr>
          <w:noProof/>
        </w:rPr>
        <w:fldChar w:fldCharType="end"/>
      </w:r>
    </w:p>
    <w:p w14:paraId="20EC8A21" w14:textId="74F244C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_Toc146246257 \h </w:instrText>
      </w:r>
      <w:r>
        <w:rPr>
          <w:noProof/>
        </w:rPr>
      </w:r>
      <w:r>
        <w:rPr>
          <w:noProof/>
        </w:rPr>
        <w:fldChar w:fldCharType="separate"/>
      </w:r>
      <w:r>
        <w:rPr>
          <w:noProof/>
        </w:rPr>
        <w:t>238</w:t>
      </w:r>
      <w:r>
        <w:rPr>
          <w:noProof/>
        </w:rPr>
        <w:fldChar w:fldCharType="end"/>
      </w:r>
    </w:p>
    <w:p w14:paraId="2D7BE8E2" w14:textId="3D73242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group call</w:t>
      </w:r>
      <w:r>
        <w:rPr>
          <w:noProof/>
        </w:rPr>
        <w:tab/>
      </w:r>
      <w:r>
        <w:rPr>
          <w:noProof/>
        </w:rPr>
        <w:fldChar w:fldCharType="begin" w:fldLock="1"/>
      </w:r>
      <w:r>
        <w:rPr>
          <w:noProof/>
        </w:rPr>
        <w:instrText xml:space="preserve"> PAGEREF _Toc146246258 \h </w:instrText>
      </w:r>
      <w:r>
        <w:rPr>
          <w:noProof/>
        </w:rPr>
      </w:r>
      <w:r>
        <w:rPr>
          <w:noProof/>
        </w:rPr>
        <w:fldChar w:fldCharType="separate"/>
      </w:r>
      <w:r>
        <w:rPr>
          <w:noProof/>
        </w:rPr>
        <w:t>238</w:t>
      </w:r>
      <w:r>
        <w:rPr>
          <w:noProof/>
        </w:rPr>
        <w:fldChar w:fldCharType="end"/>
      </w:r>
    </w:p>
    <w:p w14:paraId="05A1F83A" w14:textId="4C705E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w:t>
      </w:r>
      <w:r>
        <w:rPr>
          <w:noProof/>
        </w:rPr>
        <w:tab/>
      </w:r>
      <w:r>
        <w:rPr>
          <w:noProof/>
        </w:rPr>
        <w:fldChar w:fldCharType="begin" w:fldLock="1"/>
      </w:r>
      <w:r>
        <w:rPr>
          <w:noProof/>
        </w:rPr>
        <w:instrText xml:space="preserve"> PAGEREF _Toc146246259 \h </w:instrText>
      </w:r>
      <w:r>
        <w:rPr>
          <w:noProof/>
        </w:rPr>
      </w:r>
      <w:r>
        <w:rPr>
          <w:noProof/>
        </w:rPr>
        <w:fldChar w:fldCharType="separate"/>
      </w:r>
      <w:r>
        <w:rPr>
          <w:noProof/>
        </w:rPr>
        <w:t>238</w:t>
      </w:r>
      <w:r>
        <w:rPr>
          <w:noProof/>
        </w:rPr>
        <w:fldChar w:fldCharType="end"/>
      </w:r>
    </w:p>
    <w:p w14:paraId="31BC7F8B" w14:textId="57A17E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_Toc146246260 \h </w:instrText>
      </w:r>
      <w:r>
        <w:rPr>
          <w:noProof/>
        </w:rPr>
      </w:r>
      <w:r>
        <w:rPr>
          <w:noProof/>
        </w:rPr>
        <w:fldChar w:fldCharType="separate"/>
      </w:r>
      <w:r>
        <w:rPr>
          <w:noProof/>
        </w:rPr>
        <w:t>238</w:t>
      </w:r>
      <w:r>
        <w:rPr>
          <w:noProof/>
        </w:rPr>
        <w:fldChar w:fldCharType="end"/>
      </w:r>
    </w:p>
    <w:p w14:paraId="2775D35C" w14:textId="1FC4AB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_Toc146246261 \h </w:instrText>
      </w:r>
      <w:r>
        <w:rPr>
          <w:noProof/>
        </w:rPr>
      </w:r>
      <w:r>
        <w:rPr>
          <w:noProof/>
        </w:rPr>
        <w:fldChar w:fldCharType="separate"/>
      </w:r>
      <w:r>
        <w:rPr>
          <w:noProof/>
        </w:rPr>
        <w:t>238</w:t>
      </w:r>
      <w:r>
        <w:rPr>
          <w:noProof/>
        </w:rPr>
        <w:fldChar w:fldCharType="end"/>
      </w:r>
    </w:p>
    <w:p w14:paraId="6E3A3E6B" w14:textId="3F5BD0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On-demand prearranged group call</w:t>
      </w:r>
      <w:r>
        <w:rPr>
          <w:noProof/>
        </w:rPr>
        <w:tab/>
      </w:r>
      <w:r>
        <w:rPr>
          <w:noProof/>
        </w:rPr>
        <w:fldChar w:fldCharType="begin" w:fldLock="1"/>
      </w:r>
      <w:r>
        <w:rPr>
          <w:noProof/>
        </w:rPr>
        <w:instrText xml:space="preserve"> PAGEREF _Toc146246262 \h </w:instrText>
      </w:r>
      <w:r>
        <w:rPr>
          <w:noProof/>
        </w:rPr>
      </w:r>
      <w:r>
        <w:rPr>
          <w:noProof/>
        </w:rPr>
        <w:fldChar w:fldCharType="separate"/>
      </w:r>
      <w:r>
        <w:rPr>
          <w:noProof/>
        </w:rPr>
        <w:t>238</w:t>
      </w:r>
      <w:r>
        <w:rPr>
          <w:noProof/>
        </w:rPr>
        <w:fldChar w:fldCharType="end"/>
      </w:r>
    </w:p>
    <w:p w14:paraId="4B799272" w14:textId="72E536E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_Toc146246263 \h </w:instrText>
      </w:r>
      <w:r>
        <w:rPr>
          <w:noProof/>
        </w:rPr>
      </w:r>
      <w:r>
        <w:rPr>
          <w:noProof/>
        </w:rPr>
        <w:fldChar w:fldCharType="separate"/>
      </w:r>
      <w:r>
        <w:rPr>
          <w:noProof/>
        </w:rPr>
        <w:t>238</w:t>
      </w:r>
      <w:r>
        <w:rPr>
          <w:noProof/>
        </w:rPr>
        <w:fldChar w:fldCharType="end"/>
      </w:r>
    </w:p>
    <w:p w14:paraId="11F3F7C2" w14:textId="6B941B0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_Toc146246264 \h </w:instrText>
      </w:r>
      <w:r>
        <w:rPr>
          <w:noProof/>
        </w:rPr>
      </w:r>
      <w:r>
        <w:rPr>
          <w:noProof/>
        </w:rPr>
        <w:fldChar w:fldCharType="separate"/>
      </w:r>
      <w:r>
        <w:rPr>
          <w:noProof/>
        </w:rPr>
        <w:t>240</w:t>
      </w:r>
      <w:r>
        <w:rPr>
          <w:noProof/>
        </w:rPr>
        <w:fldChar w:fldCharType="end"/>
      </w:r>
    </w:p>
    <w:p w14:paraId="577486DF" w14:textId="34D53E4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_Toc146246265 \h </w:instrText>
      </w:r>
      <w:r>
        <w:rPr>
          <w:noProof/>
        </w:rPr>
      </w:r>
      <w:r>
        <w:rPr>
          <w:noProof/>
        </w:rPr>
        <w:fldChar w:fldCharType="separate"/>
      </w:r>
      <w:r>
        <w:rPr>
          <w:noProof/>
        </w:rPr>
        <w:t>242</w:t>
      </w:r>
      <w:r>
        <w:rPr>
          <w:noProof/>
        </w:rPr>
        <w:fldChar w:fldCharType="end"/>
      </w:r>
    </w:p>
    <w:p w14:paraId="2C66F819" w14:textId="07F8376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_Toc146246266 \h </w:instrText>
      </w:r>
      <w:r>
        <w:rPr>
          <w:noProof/>
        </w:rPr>
      </w:r>
      <w:r>
        <w:rPr>
          <w:noProof/>
        </w:rPr>
        <w:fldChar w:fldCharType="separate"/>
      </w:r>
      <w:r>
        <w:rPr>
          <w:noProof/>
        </w:rPr>
        <w:t>243</w:t>
      </w:r>
      <w:r>
        <w:rPr>
          <w:noProof/>
        </w:rPr>
        <w:fldChar w:fldCharType="end"/>
      </w:r>
    </w:p>
    <w:p w14:paraId="05489DD1" w14:textId="0C2593E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_Toc146246267 \h </w:instrText>
      </w:r>
      <w:r>
        <w:rPr>
          <w:noProof/>
        </w:rPr>
      </w:r>
      <w:r>
        <w:rPr>
          <w:noProof/>
        </w:rPr>
        <w:fldChar w:fldCharType="separate"/>
      </w:r>
      <w:r>
        <w:rPr>
          <w:noProof/>
        </w:rPr>
        <w:t>244</w:t>
      </w:r>
      <w:r>
        <w:rPr>
          <w:noProof/>
        </w:rPr>
        <w:fldChar w:fldCharType="end"/>
      </w:r>
    </w:p>
    <w:p w14:paraId="4DDB2062" w14:textId="0DE232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_Toc146246268 \h </w:instrText>
      </w:r>
      <w:r>
        <w:rPr>
          <w:noProof/>
        </w:rPr>
      </w:r>
      <w:r>
        <w:rPr>
          <w:noProof/>
        </w:rPr>
        <w:fldChar w:fldCharType="separate"/>
      </w:r>
      <w:r>
        <w:rPr>
          <w:noProof/>
        </w:rPr>
        <w:t>245</w:t>
      </w:r>
      <w:r>
        <w:rPr>
          <w:noProof/>
        </w:rPr>
        <w:fldChar w:fldCharType="end"/>
      </w:r>
    </w:p>
    <w:p w14:paraId="6A76380D" w14:textId="0272F8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 using pre-established session</w:t>
      </w:r>
      <w:r>
        <w:rPr>
          <w:noProof/>
        </w:rPr>
        <w:tab/>
      </w:r>
      <w:r>
        <w:rPr>
          <w:noProof/>
        </w:rPr>
        <w:fldChar w:fldCharType="begin" w:fldLock="1"/>
      </w:r>
      <w:r>
        <w:rPr>
          <w:noProof/>
        </w:rPr>
        <w:instrText xml:space="preserve"> PAGEREF _Toc146246269 \h </w:instrText>
      </w:r>
      <w:r>
        <w:rPr>
          <w:noProof/>
        </w:rPr>
      </w:r>
      <w:r>
        <w:rPr>
          <w:noProof/>
        </w:rPr>
        <w:fldChar w:fldCharType="separate"/>
      </w:r>
      <w:r>
        <w:rPr>
          <w:noProof/>
        </w:rPr>
        <w:t>247</w:t>
      </w:r>
      <w:r>
        <w:rPr>
          <w:noProof/>
        </w:rPr>
        <w:fldChar w:fldCharType="end"/>
      </w:r>
    </w:p>
    <w:p w14:paraId="54512C81" w14:textId="3BD27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_Toc146246270 \h </w:instrText>
      </w:r>
      <w:r>
        <w:rPr>
          <w:noProof/>
        </w:rPr>
      </w:r>
      <w:r>
        <w:rPr>
          <w:noProof/>
        </w:rPr>
        <w:fldChar w:fldCharType="separate"/>
      </w:r>
      <w:r>
        <w:rPr>
          <w:noProof/>
        </w:rPr>
        <w:t>247</w:t>
      </w:r>
      <w:r>
        <w:rPr>
          <w:noProof/>
        </w:rPr>
        <w:fldChar w:fldCharType="end"/>
      </w:r>
    </w:p>
    <w:p w14:paraId="49252C47" w14:textId="7EE340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_Toc146246271 \h </w:instrText>
      </w:r>
      <w:r>
        <w:rPr>
          <w:noProof/>
        </w:rPr>
      </w:r>
      <w:r>
        <w:rPr>
          <w:noProof/>
        </w:rPr>
        <w:fldChar w:fldCharType="separate"/>
      </w:r>
      <w:r>
        <w:rPr>
          <w:noProof/>
        </w:rPr>
        <w:t>247</w:t>
      </w:r>
      <w:r>
        <w:rPr>
          <w:noProof/>
        </w:rPr>
        <w:fldChar w:fldCharType="end"/>
      </w:r>
    </w:p>
    <w:p w14:paraId="32206A59" w14:textId="4186AC8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rPr>
        <w:tab/>
      </w:r>
      <w:r>
        <w:rPr>
          <w:noProof/>
        </w:rPr>
        <w:fldChar w:fldCharType="begin" w:fldLock="1"/>
      </w:r>
      <w:r>
        <w:rPr>
          <w:noProof/>
        </w:rPr>
        <w:instrText xml:space="preserve"> PAGEREF _Toc146246272 \h </w:instrText>
      </w:r>
      <w:r>
        <w:rPr>
          <w:noProof/>
        </w:rPr>
      </w:r>
      <w:r>
        <w:rPr>
          <w:noProof/>
        </w:rPr>
        <w:fldChar w:fldCharType="separate"/>
      </w:r>
      <w:r>
        <w:rPr>
          <w:noProof/>
        </w:rPr>
        <w:t>248</w:t>
      </w:r>
      <w:r>
        <w:rPr>
          <w:noProof/>
        </w:rPr>
        <w:fldChar w:fldCharType="end"/>
      </w:r>
    </w:p>
    <w:p w14:paraId="209CA7E8" w14:textId="0D1CEF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_Toc146246273 \h </w:instrText>
      </w:r>
      <w:r>
        <w:rPr>
          <w:noProof/>
        </w:rPr>
      </w:r>
      <w:r>
        <w:rPr>
          <w:noProof/>
        </w:rPr>
        <w:fldChar w:fldCharType="separate"/>
      </w:r>
      <w:r>
        <w:rPr>
          <w:noProof/>
        </w:rPr>
        <w:t>248</w:t>
      </w:r>
      <w:r>
        <w:rPr>
          <w:noProof/>
        </w:rPr>
        <w:fldChar w:fldCharType="end"/>
      </w:r>
    </w:p>
    <w:p w14:paraId="34E24560" w14:textId="604BF4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_Toc146246274 \h </w:instrText>
      </w:r>
      <w:r>
        <w:rPr>
          <w:noProof/>
        </w:rPr>
      </w:r>
      <w:r>
        <w:rPr>
          <w:noProof/>
        </w:rPr>
        <w:fldChar w:fldCharType="separate"/>
      </w:r>
      <w:r>
        <w:rPr>
          <w:noProof/>
        </w:rPr>
        <w:t>248</w:t>
      </w:r>
      <w:r>
        <w:rPr>
          <w:noProof/>
        </w:rPr>
        <w:fldChar w:fldCharType="end"/>
      </w:r>
    </w:p>
    <w:p w14:paraId="678C4266" w14:textId="0DBCC09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_Toc146246275 \h </w:instrText>
      </w:r>
      <w:r>
        <w:rPr>
          <w:noProof/>
        </w:rPr>
      </w:r>
      <w:r>
        <w:rPr>
          <w:noProof/>
        </w:rPr>
        <w:fldChar w:fldCharType="separate"/>
      </w:r>
      <w:r>
        <w:rPr>
          <w:noProof/>
        </w:rPr>
        <w:t>248</w:t>
      </w:r>
      <w:r>
        <w:rPr>
          <w:noProof/>
        </w:rPr>
        <w:fldChar w:fldCharType="end"/>
      </w:r>
    </w:p>
    <w:p w14:paraId="0ADC2AAF" w14:textId="31F0DD4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Rejoin procedure</w:t>
      </w:r>
      <w:r>
        <w:rPr>
          <w:noProof/>
        </w:rPr>
        <w:tab/>
      </w:r>
      <w:r>
        <w:rPr>
          <w:noProof/>
        </w:rPr>
        <w:fldChar w:fldCharType="begin" w:fldLock="1"/>
      </w:r>
      <w:r>
        <w:rPr>
          <w:noProof/>
        </w:rPr>
        <w:instrText xml:space="preserve"> PAGEREF _Toc146246276 \h </w:instrText>
      </w:r>
      <w:r>
        <w:rPr>
          <w:noProof/>
        </w:rPr>
      </w:r>
      <w:r>
        <w:rPr>
          <w:noProof/>
        </w:rPr>
        <w:fldChar w:fldCharType="separate"/>
      </w:r>
      <w:r>
        <w:rPr>
          <w:noProof/>
        </w:rPr>
        <w:t>248</w:t>
      </w:r>
      <w:r>
        <w:rPr>
          <w:noProof/>
        </w:rPr>
        <w:fldChar w:fldCharType="end"/>
      </w:r>
    </w:p>
    <w:p w14:paraId="3B5E3711" w14:textId="53E829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_Toc146246277 \h </w:instrText>
      </w:r>
      <w:r>
        <w:rPr>
          <w:noProof/>
        </w:rPr>
      </w:r>
      <w:r>
        <w:rPr>
          <w:noProof/>
        </w:rPr>
        <w:fldChar w:fldCharType="separate"/>
      </w:r>
      <w:r>
        <w:rPr>
          <w:noProof/>
        </w:rPr>
        <w:t>248</w:t>
      </w:r>
      <w:r>
        <w:rPr>
          <w:noProof/>
        </w:rPr>
        <w:fldChar w:fldCharType="end"/>
      </w:r>
    </w:p>
    <w:p w14:paraId="2873698F" w14:textId="240462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_Toc146246278 \h </w:instrText>
      </w:r>
      <w:r>
        <w:rPr>
          <w:noProof/>
        </w:rPr>
      </w:r>
      <w:r>
        <w:rPr>
          <w:noProof/>
        </w:rPr>
        <w:fldChar w:fldCharType="separate"/>
      </w:r>
      <w:r>
        <w:rPr>
          <w:noProof/>
        </w:rPr>
        <w:t>248</w:t>
      </w:r>
      <w:r>
        <w:rPr>
          <w:noProof/>
        </w:rPr>
        <w:fldChar w:fldCharType="end"/>
      </w:r>
    </w:p>
    <w:p w14:paraId="6EA55961" w14:textId="3C65DD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_Toc146246279 \h </w:instrText>
      </w:r>
      <w:r>
        <w:rPr>
          <w:noProof/>
        </w:rPr>
      </w:r>
      <w:r>
        <w:rPr>
          <w:noProof/>
        </w:rPr>
        <w:fldChar w:fldCharType="separate"/>
      </w:r>
      <w:r>
        <w:rPr>
          <w:noProof/>
        </w:rPr>
        <w:t>248</w:t>
      </w:r>
      <w:r>
        <w:rPr>
          <w:noProof/>
        </w:rPr>
        <w:fldChar w:fldCharType="end"/>
      </w:r>
    </w:p>
    <w:p w14:paraId="5862D48D" w14:textId="340CC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Originating procedures</w:t>
      </w:r>
      <w:r>
        <w:rPr>
          <w:noProof/>
        </w:rPr>
        <w:tab/>
      </w:r>
      <w:r>
        <w:rPr>
          <w:noProof/>
        </w:rPr>
        <w:fldChar w:fldCharType="begin" w:fldLock="1"/>
      </w:r>
      <w:r>
        <w:rPr>
          <w:noProof/>
        </w:rPr>
        <w:instrText xml:space="preserve"> PAGEREF _Toc146246280 \h </w:instrText>
      </w:r>
      <w:r>
        <w:rPr>
          <w:noProof/>
        </w:rPr>
      </w:r>
      <w:r>
        <w:rPr>
          <w:noProof/>
        </w:rPr>
        <w:fldChar w:fldCharType="separate"/>
      </w:r>
      <w:r>
        <w:rPr>
          <w:noProof/>
        </w:rPr>
        <w:t>248</w:t>
      </w:r>
      <w:r>
        <w:rPr>
          <w:noProof/>
        </w:rPr>
        <w:fldChar w:fldCharType="end"/>
      </w:r>
    </w:p>
    <w:p w14:paraId="6280F7DE" w14:textId="150CDF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_Toc146246281 \h </w:instrText>
      </w:r>
      <w:r>
        <w:rPr>
          <w:noProof/>
        </w:rPr>
      </w:r>
      <w:r>
        <w:rPr>
          <w:noProof/>
        </w:rPr>
        <w:fldChar w:fldCharType="separate"/>
      </w:r>
      <w:r>
        <w:rPr>
          <w:noProof/>
        </w:rPr>
        <w:t>248</w:t>
      </w:r>
      <w:r>
        <w:rPr>
          <w:noProof/>
        </w:rPr>
        <w:fldChar w:fldCharType="end"/>
      </w:r>
    </w:p>
    <w:p w14:paraId="08B1E6E7" w14:textId="16C214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_Toc146246282 \h </w:instrText>
      </w:r>
      <w:r>
        <w:rPr>
          <w:noProof/>
        </w:rPr>
      </w:r>
      <w:r>
        <w:rPr>
          <w:noProof/>
        </w:rPr>
        <w:fldChar w:fldCharType="separate"/>
      </w:r>
      <w:r>
        <w:rPr>
          <w:noProof/>
        </w:rPr>
        <w:t>252</w:t>
      </w:r>
      <w:r>
        <w:rPr>
          <w:noProof/>
        </w:rPr>
        <w:fldChar w:fldCharType="end"/>
      </w:r>
    </w:p>
    <w:p w14:paraId="2BF3EAEF" w14:textId="0ED693E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_Toc146246283 \h </w:instrText>
      </w:r>
      <w:r>
        <w:rPr>
          <w:noProof/>
        </w:rPr>
      </w:r>
      <w:r>
        <w:rPr>
          <w:noProof/>
        </w:rPr>
        <w:fldChar w:fldCharType="separate"/>
      </w:r>
      <w:r>
        <w:rPr>
          <w:noProof/>
        </w:rPr>
        <w:t>256</w:t>
      </w:r>
      <w:r>
        <w:rPr>
          <w:noProof/>
        </w:rPr>
        <w:fldChar w:fldCharType="end"/>
      </w:r>
    </w:p>
    <w:p w14:paraId="4788A372" w14:textId="4600F7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Procedures</w:t>
      </w:r>
      <w:r>
        <w:rPr>
          <w:noProof/>
        </w:rPr>
        <w:tab/>
      </w:r>
      <w:r>
        <w:rPr>
          <w:noProof/>
        </w:rPr>
        <w:fldChar w:fldCharType="begin" w:fldLock="1"/>
      </w:r>
      <w:r>
        <w:rPr>
          <w:noProof/>
        </w:rPr>
        <w:instrText xml:space="preserve"> PAGEREF _Toc146246284 \h </w:instrText>
      </w:r>
      <w:r>
        <w:rPr>
          <w:noProof/>
        </w:rPr>
      </w:r>
      <w:r>
        <w:rPr>
          <w:noProof/>
        </w:rPr>
        <w:fldChar w:fldCharType="separate"/>
      </w:r>
      <w:r>
        <w:rPr>
          <w:noProof/>
        </w:rPr>
        <w:t>257</w:t>
      </w:r>
      <w:r>
        <w:rPr>
          <w:noProof/>
        </w:rPr>
        <w:fldChar w:fldCharType="end"/>
      </w:r>
    </w:p>
    <w:p w14:paraId="5FF33756" w14:textId="3DF689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_Toc146246285 \h </w:instrText>
      </w:r>
      <w:r>
        <w:rPr>
          <w:noProof/>
        </w:rPr>
      </w:r>
      <w:r>
        <w:rPr>
          <w:noProof/>
        </w:rPr>
        <w:fldChar w:fldCharType="separate"/>
      </w:r>
      <w:r>
        <w:rPr>
          <w:noProof/>
        </w:rPr>
        <w:t>258</w:t>
      </w:r>
      <w:r>
        <w:rPr>
          <w:noProof/>
        </w:rPr>
        <w:fldChar w:fldCharType="end"/>
      </w:r>
    </w:p>
    <w:p w14:paraId="109EBFCD" w14:textId="26F133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_Toc146246286 \h </w:instrText>
      </w:r>
      <w:r>
        <w:rPr>
          <w:noProof/>
        </w:rPr>
      </w:r>
      <w:r>
        <w:rPr>
          <w:noProof/>
        </w:rPr>
        <w:fldChar w:fldCharType="separate"/>
      </w:r>
      <w:r>
        <w:rPr>
          <w:noProof/>
        </w:rPr>
        <w:t>258</w:t>
      </w:r>
      <w:r>
        <w:rPr>
          <w:noProof/>
        </w:rPr>
        <w:fldChar w:fldCharType="end"/>
      </w:r>
    </w:p>
    <w:p w14:paraId="3530E1FB" w14:textId="25619E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_Toc146246287 \h </w:instrText>
      </w:r>
      <w:r>
        <w:rPr>
          <w:noProof/>
        </w:rPr>
      </w:r>
      <w:r>
        <w:rPr>
          <w:noProof/>
        </w:rPr>
        <w:fldChar w:fldCharType="separate"/>
      </w:r>
      <w:r>
        <w:rPr>
          <w:noProof/>
        </w:rPr>
        <w:t>258</w:t>
      </w:r>
      <w:r>
        <w:rPr>
          <w:noProof/>
        </w:rPr>
        <w:fldChar w:fldCharType="end"/>
      </w:r>
    </w:p>
    <w:p w14:paraId="2F5A311A" w14:textId="2070EC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_Toc146246288 \h </w:instrText>
      </w:r>
      <w:r>
        <w:rPr>
          <w:noProof/>
        </w:rPr>
      </w:r>
      <w:r>
        <w:rPr>
          <w:noProof/>
        </w:rPr>
        <w:fldChar w:fldCharType="separate"/>
      </w:r>
      <w:r>
        <w:rPr>
          <w:noProof/>
        </w:rPr>
        <w:t>258</w:t>
      </w:r>
      <w:r>
        <w:rPr>
          <w:noProof/>
        </w:rPr>
        <w:fldChar w:fldCharType="end"/>
      </w:r>
    </w:p>
    <w:p w14:paraId="321A80E5" w14:textId="4111F9A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_Toc146246289 \h </w:instrText>
      </w:r>
      <w:r>
        <w:rPr>
          <w:noProof/>
        </w:rPr>
      </w:r>
      <w:r>
        <w:rPr>
          <w:noProof/>
        </w:rPr>
        <w:fldChar w:fldCharType="separate"/>
      </w:r>
      <w:r>
        <w:rPr>
          <w:noProof/>
        </w:rPr>
        <w:t>258</w:t>
      </w:r>
      <w:r>
        <w:rPr>
          <w:noProof/>
        </w:rPr>
        <w:fldChar w:fldCharType="end"/>
      </w:r>
    </w:p>
    <w:p w14:paraId="3DCFB1D9" w14:textId="16EA33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_Toc146246290 \h </w:instrText>
      </w:r>
      <w:r>
        <w:rPr>
          <w:noProof/>
        </w:rPr>
      </w:r>
      <w:r>
        <w:rPr>
          <w:noProof/>
        </w:rPr>
        <w:fldChar w:fldCharType="separate"/>
      </w:r>
      <w:r>
        <w:rPr>
          <w:noProof/>
        </w:rPr>
        <w:t>258</w:t>
      </w:r>
      <w:r>
        <w:rPr>
          <w:noProof/>
        </w:rPr>
        <w:fldChar w:fldCharType="end"/>
      </w:r>
    </w:p>
    <w:p w14:paraId="63E6B7CF" w14:textId="3999D1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_Toc146246291 \h </w:instrText>
      </w:r>
      <w:r>
        <w:rPr>
          <w:noProof/>
        </w:rPr>
      </w:r>
      <w:r>
        <w:rPr>
          <w:noProof/>
        </w:rPr>
        <w:fldChar w:fldCharType="separate"/>
      </w:r>
      <w:r>
        <w:rPr>
          <w:noProof/>
        </w:rPr>
        <w:t>258</w:t>
      </w:r>
      <w:r>
        <w:rPr>
          <w:noProof/>
        </w:rPr>
        <w:fldChar w:fldCharType="end"/>
      </w:r>
    </w:p>
    <w:p w14:paraId="25266235" w14:textId="4D74F5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_Toc146246292 \h </w:instrText>
      </w:r>
      <w:r>
        <w:rPr>
          <w:noProof/>
        </w:rPr>
      </w:r>
      <w:r>
        <w:rPr>
          <w:noProof/>
        </w:rPr>
        <w:fldChar w:fldCharType="separate"/>
      </w:r>
      <w:r>
        <w:rPr>
          <w:noProof/>
        </w:rPr>
        <w:t>258</w:t>
      </w:r>
      <w:r>
        <w:rPr>
          <w:noProof/>
        </w:rPr>
        <w:fldChar w:fldCharType="end"/>
      </w:r>
    </w:p>
    <w:p w14:paraId="4C925535" w14:textId="456C2EF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_Toc146246293 \h </w:instrText>
      </w:r>
      <w:r>
        <w:rPr>
          <w:noProof/>
        </w:rPr>
      </w:r>
      <w:r>
        <w:rPr>
          <w:noProof/>
        </w:rPr>
        <w:fldChar w:fldCharType="separate"/>
      </w:r>
      <w:r>
        <w:rPr>
          <w:noProof/>
        </w:rPr>
        <w:t>259</w:t>
      </w:r>
      <w:r>
        <w:rPr>
          <w:noProof/>
        </w:rPr>
        <w:fldChar w:fldCharType="end"/>
      </w:r>
    </w:p>
    <w:p w14:paraId="24DBB6CF" w14:textId="0F2F83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_Toc146246294 \h </w:instrText>
      </w:r>
      <w:r>
        <w:rPr>
          <w:noProof/>
        </w:rPr>
      </w:r>
      <w:r>
        <w:rPr>
          <w:noProof/>
        </w:rPr>
        <w:fldChar w:fldCharType="separate"/>
      </w:r>
      <w:r>
        <w:rPr>
          <w:noProof/>
        </w:rPr>
        <w:t>259</w:t>
      </w:r>
      <w:r>
        <w:rPr>
          <w:noProof/>
        </w:rPr>
        <w:fldChar w:fldCharType="end"/>
      </w:r>
    </w:p>
    <w:p w14:paraId="1C00F3E6" w14:textId="133465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_Toc146246295 \h </w:instrText>
      </w:r>
      <w:r>
        <w:rPr>
          <w:noProof/>
        </w:rPr>
      </w:r>
      <w:r>
        <w:rPr>
          <w:noProof/>
        </w:rPr>
        <w:fldChar w:fldCharType="separate"/>
      </w:r>
      <w:r>
        <w:rPr>
          <w:noProof/>
        </w:rPr>
        <w:t>259</w:t>
      </w:r>
      <w:r>
        <w:rPr>
          <w:noProof/>
        </w:rPr>
        <w:fldChar w:fldCharType="end"/>
      </w:r>
    </w:p>
    <w:p w14:paraId="6B998A14" w14:textId="7FFA88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_Toc146246296 \h </w:instrText>
      </w:r>
      <w:r>
        <w:rPr>
          <w:noProof/>
        </w:rPr>
      </w:r>
      <w:r>
        <w:rPr>
          <w:noProof/>
        </w:rPr>
        <w:fldChar w:fldCharType="separate"/>
      </w:r>
      <w:r>
        <w:rPr>
          <w:noProof/>
        </w:rPr>
        <w:t>259</w:t>
      </w:r>
      <w:r>
        <w:rPr>
          <w:noProof/>
        </w:rPr>
        <w:fldChar w:fldCharType="end"/>
      </w:r>
    </w:p>
    <w:p w14:paraId="7C532510" w14:textId="538EBEB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_Toc146246297 \h </w:instrText>
      </w:r>
      <w:r>
        <w:rPr>
          <w:noProof/>
        </w:rPr>
      </w:r>
      <w:r>
        <w:rPr>
          <w:noProof/>
        </w:rPr>
        <w:fldChar w:fldCharType="separate"/>
      </w:r>
      <w:r>
        <w:rPr>
          <w:noProof/>
        </w:rPr>
        <w:t>259</w:t>
      </w:r>
      <w:r>
        <w:rPr>
          <w:noProof/>
        </w:rPr>
        <w:fldChar w:fldCharType="end"/>
      </w:r>
    </w:p>
    <w:p w14:paraId="1CC1C423" w14:textId="6F7990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_Toc146246298 \h </w:instrText>
      </w:r>
      <w:r>
        <w:rPr>
          <w:noProof/>
        </w:rPr>
      </w:r>
      <w:r>
        <w:rPr>
          <w:noProof/>
        </w:rPr>
        <w:fldChar w:fldCharType="separate"/>
      </w:r>
      <w:r>
        <w:rPr>
          <w:noProof/>
        </w:rPr>
        <w:t>261</w:t>
      </w:r>
      <w:r>
        <w:rPr>
          <w:noProof/>
        </w:rPr>
        <w:fldChar w:fldCharType="end"/>
      </w:r>
    </w:p>
    <w:p w14:paraId="508E26CA" w14:textId="4B9E58C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_Toc146246299 \h </w:instrText>
      </w:r>
      <w:r>
        <w:rPr>
          <w:noProof/>
        </w:rPr>
      </w:r>
      <w:r>
        <w:rPr>
          <w:noProof/>
        </w:rPr>
        <w:fldChar w:fldCharType="separate"/>
      </w:r>
      <w:r>
        <w:rPr>
          <w:noProof/>
        </w:rPr>
        <w:t>262</w:t>
      </w:r>
      <w:r>
        <w:rPr>
          <w:noProof/>
        </w:rPr>
        <w:fldChar w:fldCharType="end"/>
      </w:r>
    </w:p>
    <w:p w14:paraId="7872F66F" w14:textId="1A49C0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_Toc146246300 \h </w:instrText>
      </w:r>
      <w:r>
        <w:rPr>
          <w:noProof/>
        </w:rPr>
      </w:r>
      <w:r>
        <w:rPr>
          <w:noProof/>
        </w:rPr>
        <w:fldChar w:fldCharType="separate"/>
      </w:r>
      <w:r>
        <w:rPr>
          <w:noProof/>
        </w:rPr>
        <w:t>271</w:t>
      </w:r>
      <w:r>
        <w:rPr>
          <w:noProof/>
        </w:rPr>
        <w:fldChar w:fldCharType="end"/>
      </w:r>
    </w:p>
    <w:p w14:paraId="6D650578" w14:textId="72406A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_Toc146246301 \h </w:instrText>
      </w:r>
      <w:r>
        <w:rPr>
          <w:noProof/>
        </w:rPr>
      </w:r>
      <w:r>
        <w:rPr>
          <w:noProof/>
        </w:rPr>
        <w:fldChar w:fldCharType="separate"/>
      </w:r>
      <w:r>
        <w:rPr>
          <w:noProof/>
        </w:rPr>
        <w:t>271</w:t>
      </w:r>
      <w:r>
        <w:rPr>
          <w:noProof/>
        </w:rPr>
        <w:fldChar w:fldCharType="end"/>
      </w:r>
    </w:p>
    <w:p w14:paraId="578FC441" w14:textId="45807B4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_Toc146246302 \h </w:instrText>
      </w:r>
      <w:r>
        <w:rPr>
          <w:noProof/>
        </w:rPr>
      </w:r>
      <w:r>
        <w:rPr>
          <w:noProof/>
        </w:rPr>
        <w:fldChar w:fldCharType="separate"/>
      </w:r>
      <w:r>
        <w:rPr>
          <w:noProof/>
        </w:rPr>
        <w:t>271</w:t>
      </w:r>
      <w:r>
        <w:rPr>
          <w:noProof/>
        </w:rPr>
        <w:fldChar w:fldCharType="end"/>
      </w:r>
    </w:p>
    <w:p w14:paraId="4168CE99" w14:textId="2621D1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_Toc146246303 \h </w:instrText>
      </w:r>
      <w:r>
        <w:rPr>
          <w:noProof/>
        </w:rPr>
      </w:r>
      <w:r>
        <w:rPr>
          <w:noProof/>
        </w:rPr>
        <w:fldChar w:fldCharType="separate"/>
      </w:r>
      <w:r>
        <w:rPr>
          <w:noProof/>
        </w:rPr>
        <w:t>271</w:t>
      </w:r>
      <w:r>
        <w:rPr>
          <w:noProof/>
        </w:rPr>
        <w:fldChar w:fldCharType="end"/>
      </w:r>
    </w:p>
    <w:p w14:paraId="6CCAAD61" w14:textId="6A473BA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_Toc146246304 \h </w:instrText>
      </w:r>
      <w:r>
        <w:rPr>
          <w:noProof/>
        </w:rPr>
      </w:r>
      <w:r>
        <w:rPr>
          <w:noProof/>
        </w:rPr>
        <w:fldChar w:fldCharType="separate"/>
      </w:r>
      <w:r>
        <w:rPr>
          <w:noProof/>
        </w:rPr>
        <w:t>272</w:t>
      </w:r>
      <w:r>
        <w:rPr>
          <w:noProof/>
        </w:rPr>
        <w:fldChar w:fldCharType="end"/>
      </w:r>
    </w:p>
    <w:p w14:paraId="366A4E5C" w14:textId="584DDB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_Toc146246305 \h </w:instrText>
      </w:r>
      <w:r>
        <w:rPr>
          <w:noProof/>
        </w:rPr>
      </w:r>
      <w:r>
        <w:rPr>
          <w:noProof/>
        </w:rPr>
        <w:fldChar w:fldCharType="separate"/>
      </w:r>
      <w:r>
        <w:rPr>
          <w:noProof/>
        </w:rPr>
        <w:t>272</w:t>
      </w:r>
      <w:r>
        <w:rPr>
          <w:noProof/>
        </w:rPr>
        <w:fldChar w:fldCharType="end"/>
      </w:r>
    </w:p>
    <w:p w14:paraId="274CFD75" w14:textId="0DD232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_Toc146246306 \h </w:instrText>
      </w:r>
      <w:r>
        <w:rPr>
          <w:noProof/>
        </w:rPr>
      </w:r>
      <w:r>
        <w:rPr>
          <w:noProof/>
        </w:rPr>
        <w:fldChar w:fldCharType="separate"/>
      </w:r>
      <w:r>
        <w:rPr>
          <w:noProof/>
        </w:rPr>
        <w:t>272</w:t>
      </w:r>
      <w:r>
        <w:rPr>
          <w:noProof/>
        </w:rPr>
        <w:fldChar w:fldCharType="end"/>
      </w:r>
    </w:p>
    <w:p w14:paraId="4FA449C5" w14:textId="2F4B20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_Toc146246307 \h </w:instrText>
      </w:r>
      <w:r>
        <w:rPr>
          <w:noProof/>
        </w:rPr>
      </w:r>
      <w:r>
        <w:rPr>
          <w:noProof/>
        </w:rPr>
        <w:fldChar w:fldCharType="separate"/>
      </w:r>
      <w:r>
        <w:rPr>
          <w:noProof/>
        </w:rPr>
        <w:t>273</w:t>
      </w:r>
      <w:r>
        <w:rPr>
          <w:noProof/>
        </w:rPr>
        <w:fldChar w:fldCharType="end"/>
      </w:r>
    </w:p>
    <w:p w14:paraId="6CAEE35B" w14:textId="01D7898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_Toc146246308 \h </w:instrText>
      </w:r>
      <w:r>
        <w:rPr>
          <w:noProof/>
        </w:rPr>
      </w:r>
      <w:r>
        <w:rPr>
          <w:noProof/>
        </w:rPr>
        <w:fldChar w:fldCharType="separate"/>
      </w:r>
      <w:r>
        <w:rPr>
          <w:noProof/>
        </w:rPr>
        <w:t>273</w:t>
      </w:r>
      <w:r>
        <w:rPr>
          <w:noProof/>
        </w:rPr>
        <w:fldChar w:fldCharType="end"/>
      </w:r>
    </w:p>
    <w:p w14:paraId="0C54FD44" w14:textId="46DB47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_Toc146246309 \h </w:instrText>
      </w:r>
      <w:r>
        <w:rPr>
          <w:noProof/>
        </w:rPr>
      </w:r>
      <w:r>
        <w:rPr>
          <w:noProof/>
        </w:rPr>
        <w:fldChar w:fldCharType="separate"/>
      </w:r>
      <w:r>
        <w:rPr>
          <w:noProof/>
        </w:rPr>
        <w:t>277</w:t>
      </w:r>
      <w:r>
        <w:rPr>
          <w:noProof/>
        </w:rPr>
        <w:fldChar w:fldCharType="end"/>
      </w:r>
    </w:p>
    <w:p w14:paraId="3384E010" w14:textId="651EDBC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_Toc146246310 \h </w:instrText>
      </w:r>
      <w:r>
        <w:rPr>
          <w:noProof/>
        </w:rPr>
      </w:r>
      <w:r>
        <w:rPr>
          <w:noProof/>
        </w:rPr>
        <w:fldChar w:fldCharType="separate"/>
      </w:r>
      <w:r>
        <w:rPr>
          <w:noProof/>
        </w:rPr>
        <w:t>279</w:t>
      </w:r>
      <w:r>
        <w:rPr>
          <w:noProof/>
        </w:rPr>
        <w:fldChar w:fldCharType="end"/>
      </w:r>
    </w:p>
    <w:p w14:paraId="0B948ECC" w14:textId="56FAC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_Toc146246311 \h </w:instrText>
      </w:r>
      <w:r>
        <w:rPr>
          <w:noProof/>
        </w:rPr>
      </w:r>
      <w:r>
        <w:rPr>
          <w:noProof/>
        </w:rPr>
        <w:fldChar w:fldCharType="separate"/>
      </w:r>
      <w:r>
        <w:rPr>
          <w:noProof/>
        </w:rPr>
        <w:t>279</w:t>
      </w:r>
      <w:r>
        <w:rPr>
          <w:noProof/>
        </w:rPr>
        <w:fldChar w:fldCharType="end"/>
      </w:r>
    </w:p>
    <w:p w14:paraId="5D36D870" w14:textId="0E99C8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_Toc146246312 \h </w:instrText>
      </w:r>
      <w:r>
        <w:rPr>
          <w:noProof/>
        </w:rPr>
      </w:r>
      <w:r>
        <w:rPr>
          <w:noProof/>
        </w:rPr>
        <w:fldChar w:fldCharType="separate"/>
      </w:r>
      <w:r>
        <w:rPr>
          <w:noProof/>
        </w:rPr>
        <w:t>279</w:t>
      </w:r>
      <w:r>
        <w:rPr>
          <w:noProof/>
        </w:rPr>
        <w:fldChar w:fldCharType="end"/>
      </w:r>
    </w:p>
    <w:p w14:paraId="1C1A2099" w14:textId="3CB311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_Toc146246313 \h </w:instrText>
      </w:r>
      <w:r>
        <w:rPr>
          <w:noProof/>
        </w:rPr>
      </w:r>
      <w:r>
        <w:rPr>
          <w:noProof/>
        </w:rPr>
        <w:fldChar w:fldCharType="separate"/>
      </w:r>
      <w:r>
        <w:rPr>
          <w:noProof/>
        </w:rPr>
        <w:t>279</w:t>
      </w:r>
      <w:r>
        <w:rPr>
          <w:noProof/>
        </w:rPr>
        <w:fldChar w:fldCharType="end"/>
      </w:r>
    </w:p>
    <w:p w14:paraId="3161543E" w14:textId="041E512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_Toc146246314 \h </w:instrText>
      </w:r>
      <w:r>
        <w:rPr>
          <w:noProof/>
        </w:rPr>
      </w:r>
      <w:r>
        <w:rPr>
          <w:noProof/>
        </w:rPr>
        <w:fldChar w:fldCharType="separate"/>
      </w:r>
      <w:r>
        <w:rPr>
          <w:noProof/>
        </w:rPr>
        <w:t>280</w:t>
      </w:r>
      <w:r>
        <w:rPr>
          <w:noProof/>
        </w:rPr>
        <w:fldChar w:fldCharType="end"/>
      </w:r>
    </w:p>
    <w:p w14:paraId="7DE98D03" w14:textId="3E68D1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_Toc146246315 \h </w:instrText>
      </w:r>
      <w:r>
        <w:rPr>
          <w:noProof/>
        </w:rPr>
      </w:r>
      <w:r>
        <w:rPr>
          <w:noProof/>
        </w:rPr>
        <w:fldChar w:fldCharType="separate"/>
      </w:r>
      <w:r>
        <w:rPr>
          <w:noProof/>
        </w:rPr>
        <w:t>282</w:t>
      </w:r>
      <w:r>
        <w:rPr>
          <w:noProof/>
        </w:rPr>
        <w:fldChar w:fldCharType="end"/>
      </w:r>
    </w:p>
    <w:p w14:paraId="03D398AA" w14:textId="47B33A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_Toc146246316 \h </w:instrText>
      </w:r>
      <w:r>
        <w:rPr>
          <w:noProof/>
        </w:rPr>
      </w:r>
      <w:r>
        <w:rPr>
          <w:noProof/>
        </w:rPr>
        <w:fldChar w:fldCharType="separate"/>
      </w:r>
      <w:r>
        <w:rPr>
          <w:noProof/>
        </w:rPr>
        <w:t>283</w:t>
      </w:r>
      <w:r>
        <w:rPr>
          <w:noProof/>
        </w:rPr>
        <w:fldChar w:fldCharType="end"/>
      </w:r>
    </w:p>
    <w:p w14:paraId="67946CE0" w14:textId="4B99DF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Rejoin procedures</w:t>
      </w:r>
      <w:r>
        <w:rPr>
          <w:noProof/>
        </w:rPr>
        <w:tab/>
      </w:r>
      <w:r>
        <w:rPr>
          <w:noProof/>
        </w:rPr>
        <w:fldChar w:fldCharType="begin" w:fldLock="1"/>
      </w:r>
      <w:r>
        <w:rPr>
          <w:noProof/>
        </w:rPr>
        <w:instrText xml:space="preserve"> PAGEREF _Toc146246317 \h </w:instrText>
      </w:r>
      <w:r>
        <w:rPr>
          <w:noProof/>
        </w:rPr>
      </w:r>
      <w:r>
        <w:rPr>
          <w:noProof/>
        </w:rPr>
        <w:fldChar w:fldCharType="separate"/>
      </w:r>
      <w:r>
        <w:rPr>
          <w:noProof/>
        </w:rPr>
        <w:t>283</w:t>
      </w:r>
      <w:r>
        <w:rPr>
          <w:noProof/>
        </w:rPr>
        <w:fldChar w:fldCharType="end"/>
      </w:r>
    </w:p>
    <w:p w14:paraId="4421B347" w14:textId="24B1AB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Terminating procedures</w:t>
      </w:r>
      <w:r>
        <w:rPr>
          <w:noProof/>
        </w:rPr>
        <w:tab/>
      </w:r>
      <w:r>
        <w:rPr>
          <w:noProof/>
        </w:rPr>
        <w:fldChar w:fldCharType="begin" w:fldLock="1"/>
      </w:r>
      <w:r>
        <w:rPr>
          <w:noProof/>
        </w:rPr>
        <w:instrText xml:space="preserve"> PAGEREF _Toc146246318 \h </w:instrText>
      </w:r>
      <w:r>
        <w:rPr>
          <w:noProof/>
        </w:rPr>
      </w:r>
      <w:r>
        <w:rPr>
          <w:noProof/>
        </w:rPr>
        <w:fldChar w:fldCharType="separate"/>
      </w:r>
      <w:r>
        <w:rPr>
          <w:noProof/>
        </w:rPr>
        <w:t>283</w:t>
      </w:r>
      <w:r>
        <w:rPr>
          <w:noProof/>
        </w:rPr>
        <w:fldChar w:fldCharType="end"/>
      </w:r>
    </w:p>
    <w:p w14:paraId="5BE785D4" w14:textId="26D9BE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_Toc146246319 \h </w:instrText>
      </w:r>
      <w:r>
        <w:rPr>
          <w:noProof/>
        </w:rPr>
      </w:r>
      <w:r>
        <w:rPr>
          <w:noProof/>
        </w:rPr>
        <w:fldChar w:fldCharType="separate"/>
      </w:r>
      <w:r>
        <w:rPr>
          <w:noProof/>
        </w:rPr>
        <w:t>284</w:t>
      </w:r>
      <w:r>
        <w:rPr>
          <w:noProof/>
        </w:rPr>
        <w:fldChar w:fldCharType="end"/>
      </w:r>
    </w:p>
    <w:p w14:paraId="5C060A74" w14:textId="0DD81D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void</w:t>
      </w:r>
      <w:r>
        <w:rPr>
          <w:noProof/>
        </w:rPr>
        <w:tab/>
      </w:r>
      <w:r>
        <w:rPr>
          <w:noProof/>
        </w:rPr>
        <w:fldChar w:fldCharType="begin" w:fldLock="1"/>
      </w:r>
      <w:r>
        <w:rPr>
          <w:noProof/>
        </w:rPr>
        <w:instrText xml:space="preserve"> PAGEREF _Toc146246320 \h </w:instrText>
      </w:r>
      <w:r>
        <w:rPr>
          <w:noProof/>
        </w:rPr>
      </w:r>
      <w:r>
        <w:rPr>
          <w:noProof/>
        </w:rPr>
        <w:fldChar w:fldCharType="separate"/>
      </w:r>
      <w:r>
        <w:rPr>
          <w:noProof/>
        </w:rPr>
        <w:t>284</w:t>
      </w:r>
      <w:r>
        <w:rPr>
          <w:noProof/>
        </w:rPr>
        <w:fldChar w:fldCharType="end"/>
      </w:r>
    </w:p>
    <w:p w14:paraId="6ECBE851" w14:textId="52A125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Initiating a temporary group session</w:t>
      </w:r>
      <w:r>
        <w:rPr>
          <w:noProof/>
        </w:rPr>
        <w:tab/>
      </w:r>
      <w:r>
        <w:rPr>
          <w:noProof/>
        </w:rPr>
        <w:fldChar w:fldCharType="begin" w:fldLock="1"/>
      </w:r>
      <w:r>
        <w:rPr>
          <w:noProof/>
        </w:rPr>
        <w:instrText xml:space="preserve"> PAGEREF _Toc146246321 \h </w:instrText>
      </w:r>
      <w:r>
        <w:rPr>
          <w:noProof/>
        </w:rPr>
      </w:r>
      <w:r>
        <w:rPr>
          <w:noProof/>
        </w:rPr>
        <w:fldChar w:fldCharType="separate"/>
      </w:r>
      <w:r>
        <w:rPr>
          <w:noProof/>
        </w:rPr>
        <w:t>284</w:t>
      </w:r>
      <w:r>
        <w:rPr>
          <w:noProof/>
        </w:rPr>
        <w:fldChar w:fldCharType="end"/>
      </w:r>
    </w:p>
    <w:p w14:paraId="1F9C6603" w14:textId="0C73CE2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Chat group (restricted) call</w:t>
      </w:r>
      <w:r>
        <w:rPr>
          <w:noProof/>
        </w:rPr>
        <w:tab/>
      </w:r>
      <w:r>
        <w:rPr>
          <w:noProof/>
        </w:rPr>
        <w:fldChar w:fldCharType="begin" w:fldLock="1"/>
      </w:r>
      <w:r>
        <w:rPr>
          <w:noProof/>
        </w:rPr>
        <w:instrText xml:space="preserve"> PAGEREF _Toc146246322 \h </w:instrText>
      </w:r>
      <w:r>
        <w:rPr>
          <w:noProof/>
        </w:rPr>
      </w:r>
      <w:r>
        <w:rPr>
          <w:noProof/>
        </w:rPr>
        <w:fldChar w:fldCharType="separate"/>
      </w:r>
      <w:r>
        <w:rPr>
          <w:noProof/>
        </w:rPr>
        <w:t>286</w:t>
      </w:r>
      <w:r>
        <w:rPr>
          <w:noProof/>
        </w:rPr>
        <w:fldChar w:fldCharType="end"/>
      </w:r>
    </w:p>
    <w:p w14:paraId="4E023ADC" w14:textId="16611CB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_Toc146246323 \h </w:instrText>
      </w:r>
      <w:r>
        <w:rPr>
          <w:noProof/>
        </w:rPr>
      </w:r>
      <w:r>
        <w:rPr>
          <w:noProof/>
        </w:rPr>
        <w:fldChar w:fldCharType="separate"/>
      </w:r>
      <w:r>
        <w:rPr>
          <w:noProof/>
        </w:rPr>
        <w:t>286</w:t>
      </w:r>
      <w:r>
        <w:rPr>
          <w:noProof/>
        </w:rPr>
        <w:fldChar w:fldCharType="end"/>
      </w:r>
    </w:p>
    <w:p w14:paraId="4698E57C" w14:textId="1DBA117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_Toc146246324 \h </w:instrText>
      </w:r>
      <w:r>
        <w:rPr>
          <w:noProof/>
        </w:rPr>
      </w:r>
      <w:r>
        <w:rPr>
          <w:noProof/>
        </w:rPr>
        <w:fldChar w:fldCharType="separate"/>
      </w:r>
      <w:r>
        <w:rPr>
          <w:noProof/>
        </w:rPr>
        <w:t>286</w:t>
      </w:r>
      <w:r>
        <w:rPr>
          <w:noProof/>
        </w:rPr>
        <w:fldChar w:fldCharType="end"/>
      </w:r>
    </w:p>
    <w:p w14:paraId="72A89E89" w14:textId="430094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_Toc146246325 \h </w:instrText>
      </w:r>
      <w:r>
        <w:rPr>
          <w:noProof/>
        </w:rPr>
      </w:r>
      <w:r>
        <w:rPr>
          <w:noProof/>
        </w:rPr>
        <w:fldChar w:fldCharType="separate"/>
      </w:r>
      <w:r>
        <w:rPr>
          <w:noProof/>
        </w:rPr>
        <w:t>286</w:t>
      </w:r>
      <w:r>
        <w:rPr>
          <w:noProof/>
        </w:rPr>
        <w:fldChar w:fldCharType="end"/>
      </w:r>
    </w:p>
    <w:p w14:paraId="49D6DB77" w14:textId="08F1E8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_Toc146246326 \h </w:instrText>
      </w:r>
      <w:r>
        <w:rPr>
          <w:noProof/>
        </w:rPr>
      </w:r>
      <w:r>
        <w:rPr>
          <w:noProof/>
        </w:rPr>
        <w:fldChar w:fldCharType="separate"/>
      </w:r>
      <w:r>
        <w:rPr>
          <w:noProof/>
        </w:rPr>
        <w:t>288</w:t>
      </w:r>
      <w:r>
        <w:rPr>
          <w:noProof/>
        </w:rPr>
        <w:fldChar w:fldCharType="end"/>
      </w:r>
    </w:p>
    <w:p w14:paraId="52AE3B12" w14:textId="45DD16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_Toc146246327 \h </w:instrText>
      </w:r>
      <w:r>
        <w:rPr>
          <w:noProof/>
        </w:rPr>
      </w:r>
      <w:r>
        <w:rPr>
          <w:noProof/>
        </w:rPr>
        <w:fldChar w:fldCharType="separate"/>
      </w:r>
      <w:r>
        <w:rPr>
          <w:noProof/>
        </w:rPr>
        <w:t>289</w:t>
      </w:r>
      <w:r>
        <w:rPr>
          <w:noProof/>
        </w:rPr>
        <w:fldChar w:fldCharType="end"/>
      </w:r>
    </w:p>
    <w:p w14:paraId="011D0F63" w14:textId="58A5284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_Toc146246328 \h </w:instrText>
      </w:r>
      <w:r>
        <w:rPr>
          <w:noProof/>
        </w:rPr>
      </w:r>
      <w:r>
        <w:rPr>
          <w:noProof/>
        </w:rPr>
        <w:fldChar w:fldCharType="separate"/>
      </w:r>
      <w:r>
        <w:rPr>
          <w:noProof/>
        </w:rPr>
        <w:t>290</w:t>
      </w:r>
      <w:r>
        <w:rPr>
          <w:noProof/>
        </w:rPr>
        <w:fldChar w:fldCharType="end"/>
      </w:r>
    </w:p>
    <w:p w14:paraId="52E40761" w14:textId="754DA9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_Toc146246329 \h </w:instrText>
      </w:r>
      <w:r>
        <w:rPr>
          <w:noProof/>
        </w:rPr>
      </w:r>
      <w:r>
        <w:rPr>
          <w:noProof/>
        </w:rPr>
        <w:fldChar w:fldCharType="separate"/>
      </w:r>
      <w:r>
        <w:rPr>
          <w:noProof/>
        </w:rPr>
        <w:t>291</w:t>
      </w:r>
      <w:r>
        <w:rPr>
          <w:noProof/>
        </w:rPr>
        <w:fldChar w:fldCharType="end"/>
      </w:r>
    </w:p>
    <w:p w14:paraId="10FBF9D8" w14:textId="4D2282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_Toc146246330 \h </w:instrText>
      </w:r>
      <w:r>
        <w:rPr>
          <w:noProof/>
        </w:rPr>
      </w:r>
      <w:r>
        <w:rPr>
          <w:noProof/>
        </w:rPr>
        <w:fldChar w:fldCharType="separate"/>
      </w:r>
      <w:r>
        <w:rPr>
          <w:noProof/>
        </w:rPr>
        <w:t>293</w:t>
      </w:r>
      <w:r>
        <w:rPr>
          <w:noProof/>
        </w:rPr>
        <w:fldChar w:fldCharType="end"/>
      </w:r>
    </w:p>
    <w:p w14:paraId="2DAC9E19" w14:textId="4C60C0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_Toc146246331 \h </w:instrText>
      </w:r>
      <w:r>
        <w:rPr>
          <w:noProof/>
        </w:rPr>
      </w:r>
      <w:r>
        <w:rPr>
          <w:noProof/>
        </w:rPr>
        <w:fldChar w:fldCharType="separate"/>
      </w:r>
      <w:r>
        <w:rPr>
          <w:noProof/>
        </w:rPr>
        <w:t>294</w:t>
      </w:r>
      <w:r>
        <w:rPr>
          <w:noProof/>
        </w:rPr>
        <w:fldChar w:fldCharType="end"/>
      </w:r>
    </w:p>
    <w:p w14:paraId="5239FBA0" w14:textId="26F68F1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_Toc146246332 \h </w:instrText>
      </w:r>
      <w:r>
        <w:rPr>
          <w:noProof/>
        </w:rPr>
      </w:r>
      <w:r>
        <w:rPr>
          <w:noProof/>
        </w:rPr>
        <w:fldChar w:fldCharType="separate"/>
      </w:r>
      <w:r>
        <w:rPr>
          <w:noProof/>
        </w:rPr>
        <w:t>294</w:t>
      </w:r>
      <w:r>
        <w:rPr>
          <w:noProof/>
        </w:rPr>
        <w:fldChar w:fldCharType="end"/>
      </w:r>
    </w:p>
    <w:p w14:paraId="1576FB19" w14:textId="1EF53D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_Toc146246333 \h </w:instrText>
      </w:r>
      <w:r>
        <w:rPr>
          <w:noProof/>
        </w:rPr>
      </w:r>
      <w:r>
        <w:rPr>
          <w:noProof/>
        </w:rPr>
        <w:fldChar w:fldCharType="separate"/>
      </w:r>
      <w:r>
        <w:rPr>
          <w:noProof/>
        </w:rPr>
        <w:t>297</w:t>
      </w:r>
      <w:r>
        <w:rPr>
          <w:noProof/>
        </w:rPr>
        <w:fldChar w:fldCharType="end"/>
      </w:r>
    </w:p>
    <w:p w14:paraId="108BBCFC" w14:textId="5B61FF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_Toc146246334 \h </w:instrText>
      </w:r>
      <w:r>
        <w:rPr>
          <w:noProof/>
        </w:rPr>
      </w:r>
      <w:r>
        <w:rPr>
          <w:noProof/>
        </w:rPr>
        <w:fldChar w:fldCharType="separate"/>
      </w:r>
      <w:r>
        <w:rPr>
          <w:noProof/>
        </w:rPr>
        <w:t>297</w:t>
      </w:r>
      <w:r>
        <w:rPr>
          <w:noProof/>
        </w:rPr>
        <w:fldChar w:fldCharType="end"/>
      </w:r>
    </w:p>
    <w:p w14:paraId="5BDDCD49" w14:textId="0A4A349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_Toc146246335 \h </w:instrText>
      </w:r>
      <w:r>
        <w:rPr>
          <w:noProof/>
        </w:rPr>
      </w:r>
      <w:r>
        <w:rPr>
          <w:noProof/>
        </w:rPr>
        <w:fldChar w:fldCharType="separate"/>
      </w:r>
      <w:r>
        <w:rPr>
          <w:noProof/>
        </w:rPr>
        <w:t>297</w:t>
      </w:r>
      <w:r>
        <w:rPr>
          <w:noProof/>
        </w:rPr>
        <w:fldChar w:fldCharType="end"/>
      </w:r>
    </w:p>
    <w:p w14:paraId="67195D22" w14:textId="02636FC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_Toc146246336 \h </w:instrText>
      </w:r>
      <w:r>
        <w:rPr>
          <w:noProof/>
        </w:rPr>
      </w:r>
      <w:r>
        <w:rPr>
          <w:noProof/>
        </w:rPr>
        <w:fldChar w:fldCharType="separate"/>
      </w:r>
      <w:r>
        <w:rPr>
          <w:noProof/>
        </w:rPr>
        <w:t>297</w:t>
      </w:r>
      <w:r>
        <w:rPr>
          <w:noProof/>
        </w:rPr>
        <w:fldChar w:fldCharType="end"/>
      </w:r>
    </w:p>
    <w:p w14:paraId="5316C59B" w14:textId="547E19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_Toc146246337 \h </w:instrText>
      </w:r>
      <w:r>
        <w:rPr>
          <w:noProof/>
        </w:rPr>
      </w:r>
      <w:r>
        <w:rPr>
          <w:noProof/>
        </w:rPr>
        <w:fldChar w:fldCharType="separate"/>
      </w:r>
      <w:r>
        <w:rPr>
          <w:noProof/>
        </w:rPr>
        <w:t>297</w:t>
      </w:r>
      <w:r>
        <w:rPr>
          <w:noProof/>
        </w:rPr>
        <w:fldChar w:fldCharType="end"/>
      </w:r>
    </w:p>
    <w:p w14:paraId="2BA7A67F" w14:textId="658DB2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_Toc146246338 \h </w:instrText>
      </w:r>
      <w:r>
        <w:rPr>
          <w:noProof/>
        </w:rPr>
      </w:r>
      <w:r>
        <w:rPr>
          <w:noProof/>
        </w:rPr>
        <w:fldChar w:fldCharType="separate"/>
      </w:r>
      <w:r>
        <w:rPr>
          <w:noProof/>
        </w:rPr>
        <w:t>297</w:t>
      </w:r>
      <w:r>
        <w:rPr>
          <w:noProof/>
        </w:rPr>
        <w:fldChar w:fldCharType="end"/>
      </w:r>
    </w:p>
    <w:p w14:paraId="59AB3226" w14:textId="7C154C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_Toc146246339 \h </w:instrText>
      </w:r>
      <w:r>
        <w:rPr>
          <w:noProof/>
        </w:rPr>
      </w:r>
      <w:r>
        <w:rPr>
          <w:noProof/>
        </w:rPr>
        <w:fldChar w:fldCharType="separate"/>
      </w:r>
      <w:r>
        <w:rPr>
          <w:noProof/>
        </w:rPr>
        <w:t>297</w:t>
      </w:r>
      <w:r>
        <w:rPr>
          <w:noProof/>
        </w:rPr>
        <w:fldChar w:fldCharType="end"/>
      </w:r>
    </w:p>
    <w:p w14:paraId="17AFB7BF" w14:textId="67DFBBA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_Toc146246340 \h </w:instrText>
      </w:r>
      <w:r>
        <w:rPr>
          <w:noProof/>
        </w:rPr>
      </w:r>
      <w:r>
        <w:rPr>
          <w:noProof/>
        </w:rPr>
        <w:fldChar w:fldCharType="separate"/>
      </w:r>
      <w:r>
        <w:rPr>
          <w:noProof/>
        </w:rPr>
        <w:t>301</w:t>
      </w:r>
      <w:r>
        <w:rPr>
          <w:noProof/>
        </w:rPr>
        <w:fldChar w:fldCharType="end"/>
      </w:r>
    </w:p>
    <w:p w14:paraId="4B28C8FE" w14:textId="3F11C0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_Toc146246341 \h </w:instrText>
      </w:r>
      <w:r>
        <w:rPr>
          <w:noProof/>
        </w:rPr>
      </w:r>
      <w:r>
        <w:rPr>
          <w:noProof/>
        </w:rPr>
        <w:fldChar w:fldCharType="separate"/>
      </w:r>
      <w:r>
        <w:rPr>
          <w:noProof/>
        </w:rPr>
        <w:t>302</w:t>
      </w:r>
      <w:r>
        <w:rPr>
          <w:noProof/>
        </w:rPr>
        <w:fldChar w:fldCharType="end"/>
      </w:r>
    </w:p>
    <w:p w14:paraId="76B3915C" w14:textId="35A72B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_Toc146246342 \h </w:instrText>
      </w:r>
      <w:r>
        <w:rPr>
          <w:noProof/>
        </w:rPr>
      </w:r>
      <w:r>
        <w:rPr>
          <w:noProof/>
        </w:rPr>
        <w:fldChar w:fldCharType="separate"/>
      </w:r>
      <w:r>
        <w:rPr>
          <w:noProof/>
        </w:rPr>
        <w:t>303</w:t>
      </w:r>
      <w:r>
        <w:rPr>
          <w:noProof/>
        </w:rPr>
        <w:fldChar w:fldCharType="end"/>
      </w:r>
    </w:p>
    <w:p w14:paraId="61DC7580" w14:textId="681E41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_Toc146246343 \h </w:instrText>
      </w:r>
      <w:r>
        <w:rPr>
          <w:noProof/>
        </w:rPr>
      </w:r>
      <w:r>
        <w:rPr>
          <w:noProof/>
        </w:rPr>
        <w:fldChar w:fldCharType="separate"/>
      </w:r>
      <w:r>
        <w:rPr>
          <w:noProof/>
        </w:rPr>
        <w:t>303</w:t>
      </w:r>
      <w:r>
        <w:rPr>
          <w:noProof/>
        </w:rPr>
        <w:fldChar w:fldCharType="end"/>
      </w:r>
    </w:p>
    <w:p w14:paraId="61948BBC" w14:textId="3E7849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_Toc146246344 \h </w:instrText>
      </w:r>
      <w:r>
        <w:rPr>
          <w:noProof/>
        </w:rPr>
      </w:r>
      <w:r>
        <w:rPr>
          <w:noProof/>
        </w:rPr>
        <w:fldChar w:fldCharType="separate"/>
      </w:r>
      <w:r>
        <w:rPr>
          <w:noProof/>
        </w:rPr>
        <w:t>303</w:t>
      </w:r>
      <w:r>
        <w:rPr>
          <w:noProof/>
        </w:rPr>
        <w:fldChar w:fldCharType="end"/>
      </w:r>
    </w:p>
    <w:p w14:paraId="1AC19C24" w14:textId="071703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_Toc146246345 \h </w:instrText>
      </w:r>
      <w:r>
        <w:rPr>
          <w:noProof/>
        </w:rPr>
      </w:r>
      <w:r>
        <w:rPr>
          <w:noProof/>
        </w:rPr>
        <w:fldChar w:fldCharType="separate"/>
      </w:r>
      <w:r>
        <w:rPr>
          <w:noProof/>
        </w:rPr>
        <w:t>308</w:t>
      </w:r>
      <w:r>
        <w:rPr>
          <w:noProof/>
        </w:rPr>
        <w:fldChar w:fldCharType="end"/>
      </w:r>
    </w:p>
    <w:p w14:paraId="108FD9B0" w14:textId="6528CA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_Toc146246346 \h </w:instrText>
      </w:r>
      <w:r>
        <w:rPr>
          <w:noProof/>
        </w:rPr>
      </w:r>
      <w:r>
        <w:rPr>
          <w:noProof/>
        </w:rPr>
        <w:fldChar w:fldCharType="separate"/>
      </w:r>
      <w:r>
        <w:rPr>
          <w:noProof/>
        </w:rPr>
        <w:t>308</w:t>
      </w:r>
      <w:r>
        <w:rPr>
          <w:noProof/>
        </w:rPr>
        <w:fldChar w:fldCharType="end"/>
      </w:r>
    </w:p>
    <w:p w14:paraId="799EE8C9" w14:textId="076302A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_Toc146246347 \h </w:instrText>
      </w:r>
      <w:r>
        <w:rPr>
          <w:noProof/>
        </w:rPr>
      </w:r>
      <w:r>
        <w:rPr>
          <w:noProof/>
        </w:rPr>
        <w:fldChar w:fldCharType="separate"/>
      </w:r>
      <w:r>
        <w:rPr>
          <w:noProof/>
        </w:rPr>
        <w:t>308</w:t>
      </w:r>
      <w:r>
        <w:rPr>
          <w:noProof/>
        </w:rPr>
        <w:fldChar w:fldCharType="end"/>
      </w:r>
    </w:p>
    <w:p w14:paraId="60555B88" w14:textId="7A5E5D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_Toc146246348 \h </w:instrText>
      </w:r>
      <w:r>
        <w:rPr>
          <w:noProof/>
        </w:rPr>
      </w:r>
      <w:r>
        <w:rPr>
          <w:noProof/>
        </w:rPr>
        <w:fldChar w:fldCharType="separate"/>
      </w:r>
      <w:r>
        <w:rPr>
          <w:noProof/>
        </w:rPr>
        <w:t>309</w:t>
      </w:r>
      <w:r>
        <w:rPr>
          <w:noProof/>
        </w:rPr>
        <w:fldChar w:fldCharType="end"/>
      </w:r>
    </w:p>
    <w:p w14:paraId="45A55BA1" w14:textId="1A561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_Toc146246349 \h </w:instrText>
      </w:r>
      <w:r>
        <w:rPr>
          <w:noProof/>
        </w:rPr>
      </w:r>
      <w:r>
        <w:rPr>
          <w:noProof/>
        </w:rPr>
        <w:fldChar w:fldCharType="separate"/>
      </w:r>
      <w:r>
        <w:rPr>
          <w:noProof/>
        </w:rPr>
        <w:t>309</w:t>
      </w:r>
      <w:r>
        <w:rPr>
          <w:noProof/>
        </w:rPr>
        <w:fldChar w:fldCharType="end"/>
      </w:r>
    </w:p>
    <w:p w14:paraId="73B9068D" w14:textId="45E31D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_Toc146246350 \h </w:instrText>
      </w:r>
      <w:r>
        <w:rPr>
          <w:noProof/>
        </w:rPr>
      </w:r>
      <w:r>
        <w:rPr>
          <w:noProof/>
        </w:rPr>
        <w:fldChar w:fldCharType="separate"/>
      </w:r>
      <w:r>
        <w:rPr>
          <w:noProof/>
        </w:rPr>
        <w:t>309</w:t>
      </w:r>
      <w:r>
        <w:rPr>
          <w:noProof/>
        </w:rPr>
        <w:fldChar w:fldCharType="end"/>
      </w:r>
    </w:p>
    <w:p w14:paraId="1C3D51FA" w14:textId="6220A5D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_Toc146246351 \h </w:instrText>
      </w:r>
      <w:r>
        <w:rPr>
          <w:noProof/>
        </w:rPr>
      </w:r>
      <w:r>
        <w:rPr>
          <w:noProof/>
        </w:rPr>
        <w:fldChar w:fldCharType="separate"/>
      </w:r>
      <w:r>
        <w:rPr>
          <w:noProof/>
        </w:rPr>
        <w:t>309</w:t>
      </w:r>
      <w:r>
        <w:rPr>
          <w:noProof/>
        </w:rPr>
        <w:fldChar w:fldCharType="end"/>
      </w:r>
    </w:p>
    <w:p w14:paraId="777E95F2" w14:textId="1D69CD6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_Toc146246352 \h </w:instrText>
      </w:r>
      <w:r>
        <w:rPr>
          <w:noProof/>
        </w:rPr>
      </w:r>
      <w:r>
        <w:rPr>
          <w:noProof/>
        </w:rPr>
        <w:fldChar w:fldCharType="separate"/>
      </w:r>
      <w:r>
        <w:rPr>
          <w:noProof/>
        </w:rPr>
        <w:t>309</w:t>
      </w:r>
      <w:r>
        <w:rPr>
          <w:noProof/>
        </w:rPr>
        <w:fldChar w:fldCharType="end"/>
      </w:r>
    </w:p>
    <w:p w14:paraId="4E4B529C" w14:textId="698928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_Toc146246353 \h </w:instrText>
      </w:r>
      <w:r>
        <w:rPr>
          <w:noProof/>
        </w:rPr>
      </w:r>
      <w:r>
        <w:rPr>
          <w:noProof/>
        </w:rPr>
        <w:fldChar w:fldCharType="separate"/>
      </w:r>
      <w:r>
        <w:rPr>
          <w:noProof/>
        </w:rPr>
        <w:t>309</w:t>
      </w:r>
      <w:r>
        <w:rPr>
          <w:noProof/>
        </w:rPr>
        <w:fldChar w:fldCharType="end"/>
      </w:r>
    </w:p>
    <w:p w14:paraId="3AAD0184" w14:textId="7748CC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_Toc146246354 \h </w:instrText>
      </w:r>
      <w:r>
        <w:rPr>
          <w:noProof/>
        </w:rPr>
      </w:r>
      <w:r>
        <w:rPr>
          <w:noProof/>
        </w:rPr>
        <w:fldChar w:fldCharType="separate"/>
      </w:r>
      <w:r>
        <w:rPr>
          <w:noProof/>
        </w:rPr>
        <w:t>309</w:t>
      </w:r>
      <w:r>
        <w:rPr>
          <w:noProof/>
        </w:rPr>
        <w:fldChar w:fldCharType="end"/>
      </w:r>
    </w:p>
    <w:p w14:paraId="1A1FEC70" w14:textId="7E5E99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_Toc146246355 \h </w:instrText>
      </w:r>
      <w:r>
        <w:rPr>
          <w:noProof/>
        </w:rPr>
      </w:r>
      <w:r>
        <w:rPr>
          <w:noProof/>
        </w:rPr>
        <w:fldChar w:fldCharType="separate"/>
      </w:r>
      <w:r>
        <w:rPr>
          <w:noProof/>
        </w:rPr>
        <w:t>314</w:t>
      </w:r>
      <w:r>
        <w:rPr>
          <w:noProof/>
        </w:rPr>
        <w:fldChar w:fldCharType="end"/>
      </w:r>
    </w:p>
    <w:p w14:paraId="55BE431A" w14:textId="2FA9C52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_Toc146246356 \h </w:instrText>
      </w:r>
      <w:r>
        <w:rPr>
          <w:noProof/>
        </w:rPr>
      </w:r>
      <w:r>
        <w:rPr>
          <w:noProof/>
        </w:rPr>
        <w:fldChar w:fldCharType="separate"/>
      </w:r>
      <w:r>
        <w:rPr>
          <w:noProof/>
        </w:rPr>
        <w:t>315</w:t>
      </w:r>
      <w:r>
        <w:rPr>
          <w:noProof/>
        </w:rPr>
        <w:fldChar w:fldCharType="end"/>
      </w:r>
    </w:p>
    <w:p w14:paraId="7F21220B" w14:textId="37B967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_Toc146246357 \h </w:instrText>
      </w:r>
      <w:r>
        <w:rPr>
          <w:noProof/>
        </w:rPr>
      </w:r>
      <w:r>
        <w:rPr>
          <w:noProof/>
        </w:rPr>
        <w:fldChar w:fldCharType="separate"/>
      </w:r>
      <w:r>
        <w:rPr>
          <w:noProof/>
        </w:rPr>
        <w:t>319</w:t>
      </w:r>
      <w:r>
        <w:rPr>
          <w:noProof/>
        </w:rPr>
        <w:fldChar w:fldCharType="end"/>
      </w:r>
    </w:p>
    <w:p w14:paraId="35240BE3" w14:textId="5CCD1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_Toc146246358 \h </w:instrText>
      </w:r>
      <w:r>
        <w:rPr>
          <w:noProof/>
        </w:rPr>
      </w:r>
      <w:r>
        <w:rPr>
          <w:noProof/>
        </w:rPr>
        <w:fldChar w:fldCharType="separate"/>
      </w:r>
      <w:r>
        <w:rPr>
          <w:noProof/>
        </w:rPr>
        <w:t>321</w:t>
      </w:r>
      <w:r>
        <w:rPr>
          <w:noProof/>
        </w:rPr>
        <w:fldChar w:fldCharType="end"/>
      </w:r>
    </w:p>
    <w:p w14:paraId="42E8E219" w14:textId="3B9A0B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_Toc146246359 \h </w:instrText>
      </w:r>
      <w:r>
        <w:rPr>
          <w:noProof/>
        </w:rPr>
      </w:r>
      <w:r>
        <w:rPr>
          <w:noProof/>
        </w:rPr>
        <w:fldChar w:fldCharType="separate"/>
      </w:r>
      <w:r>
        <w:rPr>
          <w:noProof/>
        </w:rPr>
        <w:t>321</w:t>
      </w:r>
      <w:r>
        <w:rPr>
          <w:noProof/>
        </w:rPr>
        <w:fldChar w:fldCharType="end"/>
      </w:r>
    </w:p>
    <w:p w14:paraId="7B36C2BA" w14:textId="17BDF6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_Toc146246360 \h </w:instrText>
      </w:r>
      <w:r>
        <w:rPr>
          <w:noProof/>
        </w:rPr>
      </w:r>
      <w:r>
        <w:rPr>
          <w:noProof/>
        </w:rPr>
        <w:fldChar w:fldCharType="separate"/>
      </w:r>
      <w:r>
        <w:rPr>
          <w:noProof/>
        </w:rPr>
        <w:t>321</w:t>
      </w:r>
      <w:r>
        <w:rPr>
          <w:noProof/>
        </w:rPr>
        <w:fldChar w:fldCharType="end"/>
      </w:r>
    </w:p>
    <w:p w14:paraId="7ED95E1D" w14:textId="376F49F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_Toc146246361 \h </w:instrText>
      </w:r>
      <w:r>
        <w:rPr>
          <w:noProof/>
        </w:rPr>
      </w:r>
      <w:r>
        <w:rPr>
          <w:noProof/>
        </w:rPr>
        <w:fldChar w:fldCharType="separate"/>
      </w:r>
      <w:r>
        <w:rPr>
          <w:noProof/>
        </w:rPr>
        <w:t>321</w:t>
      </w:r>
      <w:r>
        <w:rPr>
          <w:noProof/>
        </w:rPr>
        <w:fldChar w:fldCharType="end"/>
      </w:r>
    </w:p>
    <w:p w14:paraId="73FC8B2C" w14:textId="2BAA01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_Toc146246362 \h </w:instrText>
      </w:r>
      <w:r>
        <w:rPr>
          <w:noProof/>
        </w:rPr>
      </w:r>
      <w:r>
        <w:rPr>
          <w:noProof/>
        </w:rPr>
        <w:fldChar w:fldCharType="separate"/>
      </w:r>
      <w:r>
        <w:rPr>
          <w:noProof/>
        </w:rPr>
        <w:t>321</w:t>
      </w:r>
      <w:r>
        <w:rPr>
          <w:noProof/>
        </w:rPr>
        <w:fldChar w:fldCharType="end"/>
      </w:r>
    </w:p>
    <w:p w14:paraId="3A7414F1" w14:textId="1A72A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_Toc146246363 \h </w:instrText>
      </w:r>
      <w:r>
        <w:rPr>
          <w:noProof/>
        </w:rPr>
      </w:r>
      <w:r>
        <w:rPr>
          <w:noProof/>
        </w:rPr>
        <w:fldChar w:fldCharType="separate"/>
      </w:r>
      <w:r>
        <w:rPr>
          <w:noProof/>
        </w:rPr>
        <w:t>321</w:t>
      </w:r>
      <w:r>
        <w:rPr>
          <w:noProof/>
        </w:rPr>
        <w:fldChar w:fldCharType="end"/>
      </w:r>
    </w:p>
    <w:p w14:paraId="12542211" w14:textId="636EB9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_Toc146246364 \h </w:instrText>
      </w:r>
      <w:r>
        <w:rPr>
          <w:noProof/>
        </w:rPr>
      </w:r>
      <w:r>
        <w:rPr>
          <w:noProof/>
        </w:rPr>
        <w:fldChar w:fldCharType="separate"/>
      </w:r>
      <w:r>
        <w:rPr>
          <w:noProof/>
        </w:rPr>
        <w:t>321</w:t>
      </w:r>
      <w:r>
        <w:rPr>
          <w:noProof/>
        </w:rPr>
        <w:fldChar w:fldCharType="end"/>
      </w:r>
    </w:p>
    <w:p w14:paraId="40ABA8B6" w14:textId="2EFEDC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_Toc146246365 \h </w:instrText>
      </w:r>
      <w:r>
        <w:rPr>
          <w:noProof/>
        </w:rPr>
      </w:r>
      <w:r>
        <w:rPr>
          <w:noProof/>
        </w:rPr>
        <w:fldChar w:fldCharType="separate"/>
      </w:r>
      <w:r>
        <w:rPr>
          <w:noProof/>
        </w:rPr>
        <w:t>321</w:t>
      </w:r>
      <w:r>
        <w:rPr>
          <w:noProof/>
        </w:rPr>
        <w:fldChar w:fldCharType="end"/>
      </w:r>
    </w:p>
    <w:p w14:paraId="14743359" w14:textId="19BF76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_Toc146246366 \h </w:instrText>
      </w:r>
      <w:r>
        <w:rPr>
          <w:noProof/>
        </w:rPr>
      </w:r>
      <w:r>
        <w:rPr>
          <w:noProof/>
        </w:rPr>
        <w:fldChar w:fldCharType="separate"/>
      </w:r>
      <w:r>
        <w:rPr>
          <w:noProof/>
        </w:rPr>
        <w:t>322</w:t>
      </w:r>
      <w:r>
        <w:rPr>
          <w:noProof/>
        </w:rPr>
        <w:fldChar w:fldCharType="end"/>
      </w:r>
    </w:p>
    <w:p w14:paraId="48E2A005" w14:textId="6E565E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_Toc146246367 \h </w:instrText>
      </w:r>
      <w:r>
        <w:rPr>
          <w:noProof/>
        </w:rPr>
      </w:r>
      <w:r>
        <w:rPr>
          <w:noProof/>
        </w:rPr>
        <w:fldChar w:fldCharType="separate"/>
      </w:r>
      <w:r>
        <w:rPr>
          <w:noProof/>
        </w:rPr>
        <w:t>322</w:t>
      </w:r>
      <w:r>
        <w:rPr>
          <w:noProof/>
        </w:rPr>
        <w:fldChar w:fldCharType="end"/>
      </w:r>
    </w:p>
    <w:p w14:paraId="3921AC9E" w14:textId="796E799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_Toc146246368 \h </w:instrText>
      </w:r>
      <w:r>
        <w:rPr>
          <w:noProof/>
        </w:rPr>
      </w:r>
      <w:r>
        <w:rPr>
          <w:noProof/>
        </w:rPr>
        <w:fldChar w:fldCharType="separate"/>
      </w:r>
      <w:r>
        <w:rPr>
          <w:noProof/>
        </w:rPr>
        <w:t>323</w:t>
      </w:r>
      <w:r>
        <w:rPr>
          <w:noProof/>
        </w:rPr>
        <w:fldChar w:fldCharType="end"/>
      </w:r>
    </w:p>
    <w:p w14:paraId="5BE80A34" w14:textId="641A7A8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_Toc146246369 \h </w:instrText>
      </w:r>
      <w:r>
        <w:rPr>
          <w:noProof/>
        </w:rPr>
      </w:r>
      <w:r>
        <w:rPr>
          <w:noProof/>
        </w:rPr>
        <w:fldChar w:fldCharType="separate"/>
      </w:r>
      <w:r>
        <w:rPr>
          <w:noProof/>
        </w:rPr>
        <w:t>324</w:t>
      </w:r>
      <w:r>
        <w:rPr>
          <w:noProof/>
        </w:rPr>
        <w:fldChar w:fldCharType="end"/>
      </w:r>
    </w:p>
    <w:p w14:paraId="6FDC60CD" w14:textId="2A605E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D2FC6">
        <w:rPr>
          <w:noProof/>
          <w:lang w:val="en-US"/>
        </w:rPr>
        <w:t xml:space="preserve"> from an MCPTT client</w:t>
      </w:r>
      <w:r>
        <w:rPr>
          <w:noProof/>
        </w:rPr>
        <w:tab/>
      </w:r>
      <w:r>
        <w:rPr>
          <w:noProof/>
        </w:rPr>
        <w:fldChar w:fldCharType="begin" w:fldLock="1"/>
      </w:r>
      <w:r>
        <w:rPr>
          <w:noProof/>
        </w:rPr>
        <w:instrText xml:space="preserve"> PAGEREF _Toc146246370 \h </w:instrText>
      </w:r>
      <w:r>
        <w:rPr>
          <w:noProof/>
        </w:rPr>
      </w:r>
      <w:r>
        <w:rPr>
          <w:noProof/>
        </w:rPr>
        <w:fldChar w:fldCharType="separate"/>
      </w:r>
      <w:r>
        <w:rPr>
          <w:noProof/>
        </w:rPr>
        <w:t>324</w:t>
      </w:r>
      <w:r>
        <w:rPr>
          <w:noProof/>
        </w:rPr>
        <w:fldChar w:fldCharType="end"/>
      </w:r>
    </w:p>
    <w:p w14:paraId="747A9899" w14:textId="34D64D1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_Toc146246371 \h </w:instrText>
      </w:r>
      <w:r>
        <w:rPr>
          <w:noProof/>
        </w:rPr>
      </w:r>
      <w:r>
        <w:rPr>
          <w:noProof/>
        </w:rPr>
        <w:fldChar w:fldCharType="separate"/>
      </w:r>
      <w:r>
        <w:rPr>
          <w:noProof/>
        </w:rPr>
        <w:t>324</w:t>
      </w:r>
      <w:r>
        <w:rPr>
          <w:noProof/>
        </w:rPr>
        <w:fldChar w:fldCharType="end"/>
      </w:r>
    </w:p>
    <w:p w14:paraId="1E3D16CD" w14:textId="4241FD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Initiating a temporary group session</w:t>
      </w:r>
      <w:r>
        <w:rPr>
          <w:noProof/>
        </w:rPr>
        <w:tab/>
      </w:r>
      <w:r>
        <w:rPr>
          <w:noProof/>
        </w:rPr>
        <w:fldChar w:fldCharType="begin" w:fldLock="1"/>
      </w:r>
      <w:r>
        <w:rPr>
          <w:noProof/>
        </w:rPr>
        <w:instrText xml:space="preserve"> PAGEREF _Toc146246372 \h </w:instrText>
      </w:r>
      <w:r>
        <w:rPr>
          <w:noProof/>
        </w:rPr>
      </w:r>
      <w:r>
        <w:rPr>
          <w:noProof/>
        </w:rPr>
        <w:fldChar w:fldCharType="separate"/>
      </w:r>
      <w:r>
        <w:rPr>
          <w:noProof/>
        </w:rPr>
        <w:t>324</w:t>
      </w:r>
      <w:r>
        <w:rPr>
          <w:noProof/>
        </w:rPr>
        <w:fldChar w:fldCharType="end"/>
      </w:r>
    </w:p>
    <w:p w14:paraId="28A07BA2" w14:textId="0024B5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Subscription to the conference event package</w:t>
      </w:r>
      <w:r>
        <w:rPr>
          <w:noProof/>
        </w:rPr>
        <w:tab/>
      </w:r>
      <w:r>
        <w:rPr>
          <w:noProof/>
        </w:rPr>
        <w:fldChar w:fldCharType="begin" w:fldLock="1"/>
      </w:r>
      <w:r>
        <w:rPr>
          <w:noProof/>
        </w:rPr>
        <w:instrText xml:space="preserve"> PAGEREF _Toc146246373 \h </w:instrText>
      </w:r>
      <w:r>
        <w:rPr>
          <w:noProof/>
        </w:rPr>
      </w:r>
      <w:r>
        <w:rPr>
          <w:noProof/>
        </w:rPr>
        <w:fldChar w:fldCharType="separate"/>
      </w:r>
      <w:r>
        <w:rPr>
          <w:noProof/>
        </w:rPr>
        <w:t>325</w:t>
      </w:r>
      <w:r>
        <w:rPr>
          <w:noProof/>
        </w:rPr>
        <w:fldChar w:fldCharType="end"/>
      </w:r>
    </w:p>
    <w:p w14:paraId="2FB3C26E" w14:textId="59C2A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General</w:t>
      </w:r>
      <w:r>
        <w:rPr>
          <w:noProof/>
        </w:rPr>
        <w:tab/>
      </w:r>
      <w:r>
        <w:rPr>
          <w:noProof/>
        </w:rPr>
        <w:fldChar w:fldCharType="begin" w:fldLock="1"/>
      </w:r>
      <w:r>
        <w:rPr>
          <w:noProof/>
        </w:rPr>
        <w:instrText xml:space="preserve"> PAGEREF _Toc146246374 \h </w:instrText>
      </w:r>
      <w:r>
        <w:rPr>
          <w:noProof/>
        </w:rPr>
      </w:r>
      <w:r>
        <w:rPr>
          <w:noProof/>
        </w:rPr>
        <w:fldChar w:fldCharType="separate"/>
      </w:r>
      <w:r>
        <w:rPr>
          <w:noProof/>
        </w:rPr>
        <w:t>325</w:t>
      </w:r>
      <w:r>
        <w:rPr>
          <w:noProof/>
        </w:rPr>
        <w:fldChar w:fldCharType="end"/>
      </w:r>
    </w:p>
    <w:p w14:paraId="1E36C1DE" w14:textId="72B7F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MCPTT client</w:t>
      </w:r>
      <w:r>
        <w:rPr>
          <w:noProof/>
        </w:rPr>
        <w:tab/>
      </w:r>
      <w:r>
        <w:rPr>
          <w:noProof/>
        </w:rPr>
        <w:fldChar w:fldCharType="begin" w:fldLock="1"/>
      </w:r>
      <w:r>
        <w:rPr>
          <w:noProof/>
        </w:rPr>
        <w:instrText xml:space="preserve"> PAGEREF _Toc146246375 \h </w:instrText>
      </w:r>
      <w:r>
        <w:rPr>
          <w:noProof/>
        </w:rPr>
      </w:r>
      <w:r>
        <w:rPr>
          <w:noProof/>
        </w:rPr>
        <w:fldChar w:fldCharType="separate"/>
      </w:r>
      <w:r>
        <w:rPr>
          <w:noProof/>
        </w:rPr>
        <w:t>326</w:t>
      </w:r>
      <w:r>
        <w:rPr>
          <w:noProof/>
        </w:rPr>
        <w:fldChar w:fldCharType="end"/>
      </w:r>
    </w:p>
    <w:p w14:paraId="35B81533" w14:textId="17BD9FA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Participating MCPTT function</w:t>
      </w:r>
      <w:r>
        <w:rPr>
          <w:noProof/>
        </w:rPr>
        <w:tab/>
      </w:r>
      <w:r>
        <w:rPr>
          <w:noProof/>
        </w:rPr>
        <w:fldChar w:fldCharType="begin" w:fldLock="1"/>
      </w:r>
      <w:r>
        <w:rPr>
          <w:noProof/>
        </w:rPr>
        <w:instrText xml:space="preserve"> PAGEREF _Toc146246376 \h </w:instrText>
      </w:r>
      <w:r>
        <w:rPr>
          <w:noProof/>
        </w:rPr>
      </w:r>
      <w:r>
        <w:rPr>
          <w:noProof/>
        </w:rPr>
        <w:fldChar w:fldCharType="separate"/>
      </w:r>
      <w:r>
        <w:rPr>
          <w:noProof/>
        </w:rPr>
        <w:t>327</w:t>
      </w:r>
      <w:r>
        <w:rPr>
          <w:noProof/>
        </w:rPr>
        <w:fldChar w:fldCharType="end"/>
      </w:r>
    </w:p>
    <w:p w14:paraId="72121E2A" w14:textId="3940D84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Controlling</w:t>
      </w:r>
      <w:r w:rsidRPr="004D2FC6">
        <w:rPr>
          <w:rFonts w:eastAsia="SimSun"/>
          <w:noProof/>
          <w:lang w:val="en-US"/>
        </w:rPr>
        <w:t xml:space="preserve"> MCPTT function</w:t>
      </w:r>
      <w:r>
        <w:rPr>
          <w:noProof/>
        </w:rPr>
        <w:tab/>
      </w:r>
      <w:r>
        <w:rPr>
          <w:noProof/>
        </w:rPr>
        <w:fldChar w:fldCharType="begin" w:fldLock="1"/>
      </w:r>
      <w:r>
        <w:rPr>
          <w:noProof/>
        </w:rPr>
        <w:instrText xml:space="preserve"> PAGEREF _Toc146246377 \h </w:instrText>
      </w:r>
      <w:r>
        <w:rPr>
          <w:noProof/>
        </w:rPr>
      </w:r>
      <w:r>
        <w:rPr>
          <w:noProof/>
        </w:rPr>
        <w:fldChar w:fldCharType="separate"/>
      </w:r>
      <w:r>
        <w:rPr>
          <w:noProof/>
        </w:rPr>
        <w:t>328</w:t>
      </w:r>
      <w:r>
        <w:rPr>
          <w:noProof/>
        </w:rPr>
        <w:fldChar w:fldCharType="end"/>
      </w:r>
    </w:p>
    <w:p w14:paraId="3C1C2CE4" w14:textId="64176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a subscription to the conference event package</w:t>
      </w:r>
      <w:r>
        <w:rPr>
          <w:noProof/>
        </w:rPr>
        <w:tab/>
      </w:r>
      <w:r>
        <w:rPr>
          <w:noProof/>
        </w:rPr>
        <w:fldChar w:fldCharType="begin" w:fldLock="1"/>
      </w:r>
      <w:r>
        <w:rPr>
          <w:noProof/>
        </w:rPr>
        <w:instrText xml:space="preserve"> PAGEREF _Toc146246378 \h </w:instrText>
      </w:r>
      <w:r>
        <w:rPr>
          <w:noProof/>
        </w:rPr>
      </w:r>
      <w:r>
        <w:rPr>
          <w:noProof/>
        </w:rPr>
        <w:fldChar w:fldCharType="separate"/>
      </w:r>
      <w:r>
        <w:rPr>
          <w:noProof/>
        </w:rPr>
        <w:t>328</w:t>
      </w:r>
      <w:r>
        <w:rPr>
          <w:noProof/>
        </w:rPr>
        <w:fldChar w:fldCharType="end"/>
      </w:r>
    </w:p>
    <w:p w14:paraId="1FF2F594" w14:textId="79F875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_Toc146246379 \h </w:instrText>
      </w:r>
      <w:r>
        <w:rPr>
          <w:noProof/>
        </w:rPr>
      </w:r>
      <w:r>
        <w:rPr>
          <w:noProof/>
        </w:rPr>
        <w:fldChar w:fldCharType="separate"/>
      </w:r>
      <w:r>
        <w:rPr>
          <w:noProof/>
        </w:rPr>
        <w:t>328</w:t>
      </w:r>
      <w:r>
        <w:rPr>
          <w:noProof/>
        </w:rPr>
        <w:fldChar w:fldCharType="end"/>
      </w:r>
    </w:p>
    <w:p w14:paraId="46C404EF" w14:textId="3169F3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subscriptions to the conference event package</w:t>
      </w:r>
      <w:r>
        <w:rPr>
          <w:noProof/>
        </w:rPr>
        <w:tab/>
      </w:r>
      <w:r>
        <w:rPr>
          <w:noProof/>
        </w:rPr>
        <w:fldChar w:fldCharType="begin" w:fldLock="1"/>
      </w:r>
      <w:r>
        <w:rPr>
          <w:noProof/>
        </w:rPr>
        <w:instrText xml:space="preserve"> PAGEREF _Toc146246380 \h </w:instrText>
      </w:r>
      <w:r>
        <w:rPr>
          <w:noProof/>
        </w:rPr>
      </w:r>
      <w:r>
        <w:rPr>
          <w:noProof/>
        </w:rPr>
        <w:fldChar w:fldCharType="separate"/>
      </w:r>
      <w:r>
        <w:rPr>
          <w:noProof/>
        </w:rPr>
        <w:t>329</w:t>
      </w:r>
      <w:r>
        <w:rPr>
          <w:noProof/>
        </w:rPr>
        <w:fldChar w:fldCharType="end"/>
      </w:r>
    </w:p>
    <w:p w14:paraId="68FE1A51" w14:textId="2AB8E7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_Toc146246381 \h </w:instrText>
      </w:r>
      <w:r>
        <w:rPr>
          <w:noProof/>
        </w:rPr>
      </w:r>
      <w:r>
        <w:rPr>
          <w:noProof/>
        </w:rPr>
        <w:fldChar w:fldCharType="separate"/>
      </w:r>
      <w:r>
        <w:rPr>
          <w:noProof/>
        </w:rPr>
        <w:t>330</w:t>
      </w:r>
      <w:r>
        <w:rPr>
          <w:noProof/>
        </w:rPr>
        <w:fldChar w:fldCharType="end"/>
      </w:r>
    </w:p>
    <w:p w14:paraId="774478ED" w14:textId="56F286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Non-controlling MCPTT function</w:t>
      </w:r>
      <w:r>
        <w:rPr>
          <w:noProof/>
        </w:rPr>
        <w:tab/>
      </w:r>
      <w:r>
        <w:rPr>
          <w:noProof/>
        </w:rPr>
        <w:fldChar w:fldCharType="begin" w:fldLock="1"/>
      </w:r>
      <w:r>
        <w:rPr>
          <w:noProof/>
        </w:rPr>
        <w:instrText xml:space="preserve"> PAGEREF _Toc146246382 \h </w:instrText>
      </w:r>
      <w:r>
        <w:rPr>
          <w:noProof/>
        </w:rPr>
      </w:r>
      <w:r>
        <w:rPr>
          <w:noProof/>
        </w:rPr>
        <w:fldChar w:fldCharType="separate"/>
      </w:r>
      <w:r>
        <w:rPr>
          <w:noProof/>
        </w:rPr>
        <w:t>330</w:t>
      </w:r>
      <w:r>
        <w:rPr>
          <w:noProof/>
        </w:rPr>
        <w:fldChar w:fldCharType="end"/>
      </w:r>
    </w:p>
    <w:p w14:paraId="18E024B2" w14:textId="040D42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subscriptions to the conference event package</w:t>
      </w:r>
      <w:r>
        <w:rPr>
          <w:noProof/>
        </w:rPr>
        <w:tab/>
      </w:r>
      <w:r>
        <w:rPr>
          <w:noProof/>
        </w:rPr>
        <w:fldChar w:fldCharType="begin" w:fldLock="1"/>
      </w:r>
      <w:r>
        <w:rPr>
          <w:noProof/>
        </w:rPr>
        <w:instrText xml:space="preserve"> PAGEREF _Toc146246383 \h </w:instrText>
      </w:r>
      <w:r>
        <w:rPr>
          <w:noProof/>
        </w:rPr>
      </w:r>
      <w:r>
        <w:rPr>
          <w:noProof/>
        </w:rPr>
        <w:fldChar w:fldCharType="separate"/>
      </w:r>
      <w:r>
        <w:rPr>
          <w:noProof/>
        </w:rPr>
        <w:t>330</w:t>
      </w:r>
      <w:r>
        <w:rPr>
          <w:noProof/>
        </w:rPr>
        <w:fldChar w:fldCharType="end"/>
      </w:r>
    </w:p>
    <w:p w14:paraId="69EC793C" w14:textId="2303AE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_Toc146246384 \h </w:instrText>
      </w:r>
      <w:r>
        <w:rPr>
          <w:noProof/>
        </w:rPr>
      </w:r>
      <w:r>
        <w:rPr>
          <w:noProof/>
        </w:rPr>
        <w:fldChar w:fldCharType="separate"/>
      </w:r>
      <w:r>
        <w:rPr>
          <w:noProof/>
        </w:rPr>
        <w:t>331</w:t>
      </w:r>
      <w:r>
        <w:rPr>
          <w:noProof/>
        </w:rPr>
        <w:fldChar w:fldCharType="end"/>
      </w:r>
    </w:p>
    <w:p w14:paraId="2FF3D1F5" w14:textId="49C1AC4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10.1.3.5.</w:t>
      </w:r>
      <w:r w:rsidRPr="004D2FC6">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Sending</w:t>
      </w:r>
      <w:r w:rsidRPr="004D2FC6">
        <w:rPr>
          <w:rFonts w:eastAsia="SimSun"/>
          <w:noProof/>
        </w:rPr>
        <w:t xml:space="preserve"> a subscription to the conference event package</w:t>
      </w:r>
      <w:r>
        <w:rPr>
          <w:noProof/>
        </w:rPr>
        <w:tab/>
      </w:r>
      <w:r>
        <w:rPr>
          <w:noProof/>
        </w:rPr>
        <w:fldChar w:fldCharType="begin" w:fldLock="1"/>
      </w:r>
      <w:r>
        <w:rPr>
          <w:noProof/>
        </w:rPr>
        <w:instrText xml:space="preserve"> PAGEREF _Toc146246385 \h </w:instrText>
      </w:r>
      <w:r>
        <w:rPr>
          <w:noProof/>
        </w:rPr>
      </w:r>
      <w:r>
        <w:rPr>
          <w:noProof/>
        </w:rPr>
        <w:fldChar w:fldCharType="separate"/>
      </w:r>
      <w:r>
        <w:rPr>
          <w:noProof/>
        </w:rPr>
        <w:t>331</w:t>
      </w:r>
      <w:r>
        <w:rPr>
          <w:noProof/>
        </w:rPr>
        <w:fldChar w:fldCharType="end"/>
      </w:r>
    </w:p>
    <w:p w14:paraId="37CA71B5" w14:textId="4BBFAC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_Toc146246386 \h </w:instrText>
      </w:r>
      <w:r>
        <w:rPr>
          <w:noProof/>
        </w:rPr>
      </w:r>
      <w:r>
        <w:rPr>
          <w:noProof/>
        </w:rPr>
        <w:fldChar w:fldCharType="separate"/>
      </w:r>
      <w:r>
        <w:rPr>
          <w:noProof/>
        </w:rPr>
        <w:t>332</w:t>
      </w:r>
      <w:r>
        <w:rPr>
          <w:noProof/>
        </w:rPr>
        <w:fldChar w:fldCharType="end"/>
      </w:r>
    </w:p>
    <w:p w14:paraId="6C78EE17" w14:textId="1B4AFE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_Toc146246387 \h </w:instrText>
      </w:r>
      <w:r>
        <w:rPr>
          <w:noProof/>
        </w:rPr>
      </w:r>
      <w:r>
        <w:rPr>
          <w:noProof/>
        </w:rPr>
        <w:fldChar w:fldCharType="separate"/>
      </w:r>
      <w:r>
        <w:rPr>
          <w:noProof/>
        </w:rPr>
        <w:t>332</w:t>
      </w:r>
      <w:r>
        <w:rPr>
          <w:noProof/>
        </w:rPr>
        <w:fldChar w:fldCharType="end"/>
      </w:r>
    </w:p>
    <w:p w14:paraId="7652D12D" w14:textId="3ACFCA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D2FC6">
        <w:rPr>
          <w:rFonts w:eastAsia="SimSun"/>
          <w:noProof/>
        </w:rPr>
        <w:t>MIME type</w:t>
      </w:r>
      <w:r>
        <w:rPr>
          <w:noProof/>
        </w:rPr>
        <w:tab/>
      </w:r>
      <w:r>
        <w:rPr>
          <w:noProof/>
        </w:rPr>
        <w:fldChar w:fldCharType="begin" w:fldLock="1"/>
      </w:r>
      <w:r>
        <w:rPr>
          <w:noProof/>
        </w:rPr>
        <w:instrText xml:space="preserve"> PAGEREF _Toc146246388 \h </w:instrText>
      </w:r>
      <w:r>
        <w:rPr>
          <w:noProof/>
        </w:rPr>
      </w:r>
      <w:r>
        <w:rPr>
          <w:noProof/>
        </w:rPr>
        <w:fldChar w:fldCharType="separate"/>
      </w:r>
      <w:r>
        <w:rPr>
          <w:noProof/>
        </w:rPr>
        <w:t>332</w:t>
      </w:r>
      <w:r>
        <w:rPr>
          <w:noProof/>
        </w:rPr>
        <w:fldChar w:fldCharType="end"/>
      </w:r>
    </w:p>
    <w:p w14:paraId="622FB00B" w14:textId="63CCE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_Toc146246389 \h </w:instrText>
      </w:r>
      <w:r>
        <w:rPr>
          <w:noProof/>
        </w:rPr>
      </w:r>
      <w:r>
        <w:rPr>
          <w:noProof/>
        </w:rPr>
        <w:fldChar w:fldCharType="separate"/>
      </w:r>
      <w:r>
        <w:rPr>
          <w:noProof/>
        </w:rPr>
        <w:t>332</w:t>
      </w:r>
      <w:r>
        <w:rPr>
          <w:noProof/>
        </w:rPr>
        <w:fldChar w:fldCharType="end"/>
      </w:r>
    </w:p>
    <w:p w14:paraId="5A818A35" w14:textId="1EC0F8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_Toc146246390 \h </w:instrText>
      </w:r>
      <w:r>
        <w:rPr>
          <w:noProof/>
        </w:rPr>
      </w:r>
      <w:r>
        <w:rPr>
          <w:noProof/>
        </w:rPr>
        <w:fldChar w:fldCharType="separate"/>
      </w:r>
      <w:r>
        <w:rPr>
          <w:noProof/>
        </w:rPr>
        <w:t>332</w:t>
      </w:r>
      <w:r>
        <w:rPr>
          <w:noProof/>
        </w:rPr>
        <w:fldChar w:fldCharType="end"/>
      </w:r>
    </w:p>
    <w:p w14:paraId="36A008E4" w14:textId="11BC018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_Toc146246391 \h </w:instrText>
      </w:r>
      <w:r>
        <w:rPr>
          <w:noProof/>
        </w:rPr>
      </w:r>
      <w:r>
        <w:rPr>
          <w:noProof/>
        </w:rPr>
        <w:fldChar w:fldCharType="separate"/>
      </w:r>
      <w:r>
        <w:rPr>
          <w:noProof/>
        </w:rPr>
        <w:t>333</w:t>
      </w:r>
      <w:r>
        <w:rPr>
          <w:noProof/>
        </w:rPr>
        <w:fldChar w:fldCharType="end"/>
      </w:r>
    </w:p>
    <w:p w14:paraId="3481F369" w14:textId="20D9495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_Toc146246392 \h </w:instrText>
      </w:r>
      <w:r>
        <w:rPr>
          <w:noProof/>
        </w:rPr>
      </w:r>
      <w:r>
        <w:rPr>
          <w:noProof/>
        </w:rPr>
        <w:fldChar w:fldCharType="separate"/>
      </w:r>
      <w:r>
        <w:rPr>
          <w:noProof/>
        </w:rPr>
        <w:t>333</w:t>
      </w:r>
      <w:r>
        <w:rPr>
          <w:noProof/>
        </w:rPr>
        <w:fldChar w:fldCharType="end"/>
      </w:r>
    </w:p>
    <w:p w14:paraId="7863E227" w14:textId="3BC9FAE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_Toc146246393 \h </w:instrText>
      </w:r>
      <w:r>
        <w:rPr>
          <w:noProof/>
        </w:rPr>
      </w:r>
      <w:r>
        <w:rPr>
          <w:noProof/>
        </w:rPr>
        <w:fldChar w:fldCharType="separate"/>
      </w:r>
      <w:r>
        <w:rPr>
          <w:noProof/>
        </w:rPr>
        <w:t>333</w:t>
      </w:r>
      <w:r>
        <w:rPr>
          <w:noProof/>
        </w:rPr>
        <w:fldChar w:fldCharType="end"/>
      </w:r>
    </w:p>
    <w:p w14:paraId="2AE7D84C" w14:textId="119757D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_Toc146246394 \h </w:instrText>
      </w:r>
      <w:r>
        <w:rPr>
          <w:noProof/>
        </w:rPr>
      </w:r>
      <w:r>
        <w:rPr>
          <w:noProof/>
        </w:rPr>
        <w:fldChar w:fldCharType="separate"/>
      </w:r>
      <w:r>
        <w:rPr>
          <w:noProof/>
        </w:rPr>
        <w:t>333</w:t>
      </w:r>
      <w:r>
        <w:rPr>
          <w:noProof/>
        </w:rPr>
        <w:fldChar w:fldCharType="end"/>
      </w:r>
    </w:p>
    <w:p w14:paraId="1B61A544" w14:textId="11CBC2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_Toc146246395 \h </w:instrText>
      </w:r>
      <w:r>
        <w:rPr>
          <w:noProof/>
        </w:rPr>
      </w:r>
      <w:r>
        <w:rPr>
          <w:noProof/>
        </w:rPr>
        <w:fldChar w:fldCharType="separate"/>
      </w:r>
      <w:r>
        <w:rPr>
          <w:noProof/>
        </w:rPr>
        <w:t>334</w:t>
      </w:r>
      <w:r>
        <w:rPr>
          <w:noProof/>
        </w:rPr>
        <w:fldChar w:fldCharType="end"/>
      </w:r>
    </w:p>
    <w:p w14:paraId="0C0DEA63" w14:textId="1586C7C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_Toc146246396 \h </w:instrText>
      </w:r>
      <w:r>
        <w:rPr>
          <w:noProof/>
        </w:rPr>
      </w:r>
      <w:r>
        <w:rPr>
          <w:noProof/>
        </w:rPr>
        <w:fldChar w:fldCharType="separate"/>
      </w:r>
      <w:r>
        <w:rPr>
          <w:noProof/>
        </w:rPr>
        <w:t>335</w:t>
      </w:r>
      <w:r>
        <w:rPr>
          <w:noProof/>
        </w:rPr>
        <w:fldChar w:fldCharType="end"/>
      </w:r>
    </w:p>
    <w:p w14:paraId="0CE592C9" w14:textId="46B704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_Toc146246397 \h </w:instrText>
      </w:r>
      <w:r>
        <w:rPr>
          <w:noProof/>
        </w:rPr>
      </w:r>
      <w:r>
        <w:rPr>
          <w:noProof/>
        </w:rPr>
        <w:fldChar w:fldCharType="separate"/>
      </w:r>
      <w:r>
        <w:rPr>
          <w:noProof/>
        </w:rPr>
        <w:t>335</w:t>
      </w:r>
      <w:r>
        <w:rPr>
          <w:noProof/>
        </w:rPr>
        <w:fldChar w:fldCharType="end"/>
      </w:r>
    </w:p>
    <w:p w14:paraId="5E3CF30C" w14:textId="1D549C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_Toc146246398 \h </w:instrText>
      </w:r>
      <w:r>
        <w:rPr>
          <w:noProof/>
        </w:rPr>
      </w:r>
      <w:r>
        <w:rPr>
          <w:noProof/>
        </w:rPr>
        <w:fldChar w:fldCharType="separate"/>
      </w:r>
      <w:r>
        <w:rPr>
          <w:noProof/>
        </w:rPr>
        <w:t>337</w:t>
      </w:r>
      <w:r>
        <w:rPr>
          <w:noProof/>
        </w:rPr>
        <w:fldChar w:fldCharType="end"/>
      </w:r>
    </w:p>
    <w:p w14:paraId="6344FEE1" w14:textId="52AC31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_Toc146246399 \h </w:instrText>
      </w:r>
      <w:r>
        <w:rPr>
          <w:noProof/>
        </w:rPr>
      </w:r>
      <w:r>
        <w:rPr>
          <w:noProof/>
        </w:rPr>
        <w:fldChar w:fldCharType="separate"/>
      </w:r>
      <w:r>
        <w:rPr>
          <w:noProof/>
        </w:rPr>
        <w:t>337</w:t>
      </w:r>
      <w:r>
        <w:rPr>
          <w:noProof/>
        </w:rPr>
        <w:fldChar w:fldCharType="end"/>
      </w:r>
    </w:p>
    <w:p w14:paraId="68F2F0AD" w14:textId="6147A1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_Toc146246400 \h </w:instrText>
      </w:r>
      <w:r>
        <w:rPr>
          <w:noProof/>
        </w:rPr>
      </w:r>
      <w:r>
        <w:rPr>
          <w:noProof/>
        </w:rPr>
        <w:fldChar w:fldCharType="separate"/>
      </w:r>
      <w:r>
        <w:rPr>
          <w:noProof/>
        </w:rPr>
        <w:t>339</w:t>
      </w:r>
      <w:r>
        <w:rPr>
          <w:noProof/>
        </w:rPr>
        <w:fldChar w:fldCharType="end"/>
      </w:r>
    </w:p>
    <w:p w14:paraId="4B080F1D" w14:textId="2B1188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_Toc146246401 \h </w:instrText>
      </w:r>
      <w:r>
        <w:rPr>
          <w:noProof/>
        </w:rPr>
      </w:r>
      <w:r>
        <w:rPr>
          <w:noProof/>
        </w:rPr>
        <w:fldChar w:fldCharType="separate"/>
      </w:r>
      <w:r>
        <w:rPr>
          <w:noProof/>
        </w:rPr>
        <w:t>339</w:t>
      </w:r>
      <w:r>
        <w:rPr>
          <w:noProof/>
        </w:rPr>
        <w:fldChar w:fldCharType="end"/>
      </w:r>
    </w:p>
    <w:p w14:paraId="0F38A574" w14:textId="232041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_Toc146246402 \h </w:instrText>
      </w:r>
      <w:r>
        <w:rPr>
          <w:noProof/>
        </w:rPr>
      </w:r>
      <w:r>
        <w:rPr>
          <w:noProof/>
        </w:rPr>
        <w:fldChar w:fldCharType="separate"/>
      </w:r>
      <w:r>
        <w:rPr>
          <w:noProof/>
        </w:rPr>
        <w:t>339</w:t>
      </w:r>
      <w:r>
        <w:rPr>
          <w:noProof/>
        </w:rPr>
        <w:fldChar w:fldCharType="end"/>
      </w:r>
    </w:p>
    <w:p w14:paraId="0B30056C" w14:textId="03027A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_Toc146246403 \h </w:instrText>
      </w:r>
      <w:r>
        <w:rPr>
          <w:noProof/>
        </w:rPr>
      </w:r>
      <w:r>
        <w:rPr>
          <w:noProof/>
        </w:rPr>
        <w:fldChar w:fldCharType="separate"/>
      </w:r>
      <w:r>
        <w:rPr>
          <w:noProof/>
        </w:rPr>
        <w:t>339</w:t>
      </w:r>
      <w:r>
        <w:rPr>
          <w:noProof/>
        </w:rPr>
        <w:fldChar w:fldCharType="end"/>
      </w:r>
    </w:p>
    <w:p w14:paraId="4C4CAF24" w14:textId="59891C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_Toc146246404 \h </w:instrText>
      </w:r>
      <w:r>
        <w:rPr>
          <w:noProof/>
        </w:rPr>
      </w:r>
      <w:r>
        <w:rPr>
          <w:noProof/>
        </w:rPr>
        <w:fldChar w:fldCharType="separate"/>
      </w:r>
      <w:r>
        <w:rPr>
          <w:noProof/>
        </w:rPr>
        <w:t>341</w:t>
      </w:r>
      <w:r>
        <w:rPr>
          <w:noProof/>
        </w:rPr>
        <w:fldChar w:fldCharType="end"/>
      </w:r>
    </w:p>
    <w:p w14:paraId="34E7C6AE" w14:textId="1B929C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_Toc146246405 \h </w:instrText>
      </w:r>
      <w:r>
        <w:rPr>
          <w:noProof/>
        </w:rPr>
      </w:r>
      <w:r>
        <w:rPr>
          <w:noProof/>
        </w:rPr>
        <w:fldChar w:fldCharType="separate"/>
      </w:r>
      <w:r>
        <w:rPr>
          <w:noProof/>
        </w:rPr>
        <w:t>343</w:t>
      </w:r>
      <w:r>
        <w:rPr>
          <w:noProof/>
        </w:rPr>
        <w:fldChar w:fldCharType="end"/>
      </w:r>
    </w:p>
    <w:p w14:paraId="3ABDC971" w14:textId="3C19D3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_Toc146246406 \h </w:instrText>
      </w:r>
      <w:r>
        <w:rPr>
          <w:noProof/>
        </w:rPr>
      </w:r>
      <w:r>
        <w:rPr>
          <w:noProof/>
        </w:rPr>
        <w:fldChar w:fldCharType="separate"/>
      </w:r>
      <w:r>
        <w:rPr>
          <w:noProof/>
        </w:rPr>
        <w:t>343</w:t>
      </w:r>
      <w:r>
        <w:rPr>
          <w:noProof/>
        </w:rPr>
        <w:fldChar w:fldCharType="end"/>
      </w:r>
    </w:p>
    <w:p w14:paraId="1DE5D1CA" w14:textId="731FF3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_Toc146246407 \h </w:instrText>
      </w:r>
      <w:r>
        <w:rPr>
          <w:noProof/>
        </w:rPr>
      </w:r>
      <w:r>
        <w:rPr>
          <w:noProof/>
        </w:rPr>
        <w:fldChar w:fldCharType="separate"/>
      </w:r>
      <w:r>
        <w:rPr>
          <w:noProof/>
        </w:rPr>
        <w:t>344</w:t>
      </w:r>
      <w:r>
        <w:rPr>
          <w:noProof/>
        </w:rPr>
        <w:fldChar w:fldCharType="end"/>
      </w:r>
    </w:p>
    <w:p w14:paraId="14ADEEC7" w14:textId="67EBAF1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_Toc146246408 \h </w:instrText>
      </w:r>
      <w:r>
        <w:rPr>
          <w:noProof/>
        </w:rPr>
      </w:r>
      <w:r>
        <w:rPr>
          <w:noProof/>
        </w:rPr>
        <w:fldChar w:fldCharType="separate"/>
      </w:r>
      <w:r>
        <w:rPr>
          <w:noProof/>
        </w:rPr>
        <w:t>345</w:t>
      </w:r>
      <w:r>
        <w:rPr>
          <w:noProof/>
        </w:rPr>
        <w:fldChar w:fldCharType="end"/>
      </w:r>
    </w:p>
    <w:p w14:paraId="6FAE0B34" w14:textId="30FBEE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Off-network group call</w:t>
      </w:r>
      <w:r>
        <w:rPr>
          <w:noProof/>
        </w:rPr>
        <w:tab/>
      </w:r>
      <w:r>
        <w:rPr>
          <w:noProof/>
        </w:rPr>
        <w:fldChar w:fldCharType="begin" w:fldLock="1"/>
      </w:r>
      <w:r>
        <w:rPr>
          <w:noProof/>
        </w:rPr>
        <w:instrText xml:space="preserve"> PAGEREF _Toc146246409 \h </w:instrText>
      </w:r>
      <w:r>
        <w:rPr>
          <w:noProof/>
        </w:rPr>
      </w:r>
      <w:r>
        <w:rPr>
          <w:noProof/>
        </w:rPr>
        <w:fldChar w:fldCharType="separate"/>
      </w:r>
      <w:r>
        <w:rPr>
          <w:noProof/>
        </w:rPr>
        <w:t>346</w:t>
      </w:r>
      <w:r>
        <w:rPr>
          <w:noProof/>
        </w:rPr>
        <w:fldChar w:fldCharType="end"/>
      </w:r>
    </w:p>
    <w:p w14:paraId="02F0AB9A" w14:textId="08474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_Toc146246410 \h </w:instrText>
      </w:r>
      <w:r>
        <w:rPr>
          <w:noProof/>
        </w:rPr>
      </w:r>
      <w:r>
        <w:rPr>
          <w:noProof/>
        </w:rPr>
        <w:fldChar w:fldCharType="separate"/>
      </w:r>
      <w:r>
        <w:rPr>
          <w:noProof/>
        </w:rPr>
        <w:t>346</w:t>
      </w:r>
      <w:r>
        <w:rPr>
          <w:noProof/>
        </w:rPr>
        <w:fldChar w:fldCharType="end"/>
      </w:r>
    </w:p>
    <w:p w14:paraId="65F3E106" w14:textId="0F74479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_Toc146246411 \h </w:instrText>
      </w:r>
      <w:r>
        <w:rPr>
          <w:noProof/>
        </w:rPr>
      </w:r>
      <w:r>
        <w:rPr>
          <w:noProof/>
        </w:rPr>
        <w:fldChar w:fldCharType="separate"/>
      </w:r>
      <w:r>
        <w:rPr>
          <w:noProof/>
        </w:rPr>
        <w:t>346</w:t>
      </w:r>
      <w:r>
        <w:rPr>
          <w:noProof/>
        </w:rPr>
        <w:fldChar w:fldCharType="end"/>
      </w:r>
    </w:p>
    <w:p w14:paraId="580C9838" w14:textId="39F2846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_Toc146246412 \h </w:instrText>
      </w:r>
      <w:r>
        <w:rPr>
          <w:noProof/>
        </w:rPr>
      </w:r>
      <w:r>
        <w:rPr>
          <w:noProof/>
        </w:rPr>
        <w:fldChar w:fldCharType="separate"/>
      </w:r>
      <w:r>
        <w:rPr>
          <w:noProof/>
        </w:rPr>
        <w:t>346</w:t>
      </w:r>
      <w:r>
        <w:rPr>
          <w:noProof/>
        </w:rPr>
        <w:fldChar w:fldCharType="end"/>
      </w:r>
    </w:p>
    <w:p w14:paraId="7638828B" w14:textId="7940F19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_Toc146246413 \h </w:instrText>
      </w:r>
      <w:r>
        <w:rPr>
          <w:noProof/>
        </w:rPr>
      </w:r>
      <w:r>
        <w:rPr>
          <w:noProof/>
        </w:rPr>
        <w:fldChar w:fldCharType="separate"/>
      </w:r>
      <w:r>
        <w:rPr>
          <w:noProof/>
        </w:rPr>
        <w:t>347</w:t>
      </w:r>
      <w:r>
        <w:rPr>
          <w:noProof/>
        </w:rPr>
        <w:fldChar w:fldCharType="end"/>
      </w:r>
    </w:p>
    <w:p w14:paraId="70F50568" w14:textId="202896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_Toc146246414 \h </w:instrText>
      </w:r>
      <w:r>
        <w:rPr>
          <w:noProof/>
        </w:rPr>
      </w:r>
      <w:r>
        <w:rPr>
          <w:noProof/>
        </w:rPr>
        <w:fldChar w:fldCharType="separate"/>
      </w:r>
      <w:r>
        <w:rPr>
          <w:noProof/>
        </w:rPr>
        <w:t>348</w:t>
      </w:r>
      <w:r>
        <w:rPr>
          <w:noProof/>
        </w:rPr>
        <w:fldChar w:fldCharType="end"/>
      </w:r>
    </w:p>
    <w:p w14:paraId="02DD4AD1" w14:textId="4E3BB5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_Toc146246415 \h </w:instrText>
      </w:r>
      <w:r>
        <w:rPr>
          <w:noProof/>
        </w:rPr>
      </w:r>
      <w:r>
        <w:rPr>
          <w:noProof/>
        </w:rPr>
        <w:fldChar w:fldCharType="separate"/>
      </w:r>
      <w:r>
        <w:rPr>
          <w:noProof/>
        </w:rPr>
        <w:t>348</w:t>
      </w:r>
      <w:r>
        <w:rPr>
          <w:noProof/>
        </w:rPr>
        <w:fldChar w:fldCharType="end"/>
      </w:r>
    </w:p>
    <w:p w14:paraId="7E8BD3EB" w14:textId="4FCD781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_Toc146246416 \h </w:instrText>
      </w:r>
      <w:r>
        <w:rPr>
          <w:noProof/>
        </w:rPr>
      </w:r>
      <w:r>
        <w:rPr>
          <w:noProof/>
        </w:rPr>
        <w:fldChar w:fldCharType="separate"/>
      </w:r>
      <w:r>
        <w:rPr>
          <w:noProof/>
        </w:rPr>
        <w:t>348</w:t>
      </w:r>
      <w:r>
        <w:rPr>
          <w:noProof/>
        </w:rPr>
        <w:fldChar w:fldCharType="end"/>
      </w:r>
    </w:p>
    <w:p w14:paraId="554DCDB7" w14:textId="3C5EA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_Toc146246417 \h </w:instrText>
      </w:r>
      <w:r>
        <w:rPr>
          <w:noProof/>
        </w:rPr>
      </w:r>
      <w:r>
        <w:rPr>
          <w:noProof/>
        </w:rPr>
        <w:fldChar w:fldCharType="separate"/>
      </w:r>
      <w:r>
        <w:rPr>
          <w:noProof/>
        </w:rPr>
        <w:t>349</w:t>
      </w:r>
      <w:r>
        <w:rPr>
          <w:noProof/>
        </w:rPr>
        <w:fldChar w:fldCharType="end"/>
      </w:r>
    </w:p>
    <w:p w14:paraId="24D9D341" w14:textId="2782F4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_Toc146246418 \h </w:instrText>
      </w:r>
      <w:r>
        <w:rPr>
          <w:noProof/>
        </w:rPr>
      </w:r>
      <w:r>
        <w:rPr>
          <w:noProof/>
        </w:rPr>
        <w:fldChar w:fldCharType="separate"/>
      </w:r>
      <w:r>
        <w:rPr>
          <w:noProof/>
        </w:rPr>
        <w:t>349</w:t>
      </w:r>
      <w:r>
        <w:rPr>
          <w:noProof/>
        </w:rPr>
        <w:fldChar w:fldCharType="end"/>
      </w:r>
    </w:p>
    <w:p w14:paraId="538A1C0F" w14:textId="7D43E07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_Toc146246419 \h </w:instrText>
      </w:r>
      <w:r>
        <w:rPr>
          <w:noProof/>
        </w:rPr>
      </w:r>
      <w:r>
        <w:rPr>
          <w:noProof/>
        </w:rPr>
        <w:fldChar w:fldCharType="separate"/>
      </w:r>
      <w:r>
        <w:rPr>
          <w:noProof/>
        </w:rPr>
        <w:t>349</w:t>
      </w:r>
      <w:r>
        <w:rPr>
          <w:noProof/>
        </w:rPr>
        <w:fldChar w:fldCharType="end"/>
      </w:r>
    </w:p>
    <w:p w14:paraId="7463552C" w14:textId="234EC7E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_Toc146246420 \h </w:instrText>
      </w:r>
      <w:r>
        <w:rPr>
          <w:noProof/>
        </w:rPr>
      </w:r>
      <w:r>
        <w:rPr>
          <w:noProof/>
        </w:rPr>
        <w:fldChar w:fldCharType="separate"/>
      </w:r>
      <w:r>
        <w:rPr>
          <w:noProof/>
        </w:rPr>
        <w:t>349</w:t>
      </w:r>
      <w:r>
        <w:rPr>
          <w:noProof/>
        </w:rPr>
        <w:fldChar w:fldCharType="end"/>
      </w:r>
    </w:p>
    <w:p w14:paraId="21C75E24" w14:textId="4250C31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_Toc146246421 \h </w:instrText>
      </w:r>
      <w:r>
        <w:rPr>
          <w:noProof/>
        </w:rPr>
      </w:r>
      <w:r>
        <w:rPr>
          <w:noProof/>
        </w:rPr>
        <w:fldChar w:fldCharType="separate"/>
      </w:r>
      <w:r>
        <w:rPr>
          <w:noProof/>
        </w:rPr>
        <w:t>349</w:t>
      </w:r>
      <w:r>
        <w:rPr>
          <w:noProof/>
        </w:rPr>
        <w:fldChar w:fldCharType="end"/>
      </w:r>
    </w:p>
    <w:p w14:paraId="787346F1" w14:textId="73CD65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_Toc146246422 \h </w:instrText>
      </w:r>
      <w:r>
        <w:rPr>
          <w:noProof/>
        </w:rPr>
      </w:r>
      <w:r>
        <w:rPr>
          <w:noProof/>
        </w:rPr>
        <w:fldChar w:fldCharType="separate"/>
      </w:r>
      <w:r>
        <w:rPr>
          <w:noProof/>
        </w:rPr>
        <w:t>349</w:t>
      </w:r>
      <w:r>
        <w:rPr>
          <w:noProof/>
        </w:rPr>
        <w:fldChar w:fldCharType="end"/>
      </w:r>
    </w:p>
    <w:p w14:paraId="797590C5" w14:textId="5D05F1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_Toc146246423 \h </w:instrText>
      </w:r>
      <w:r>
        <w:rPr>
          <w:noProof/>
        </w:rPr>
      </w:r>
      <w:r>
        <w:rPr>
          <w:noProof/>
        </w:rPr>
        <w:fldChar w:fldCharType="separate"/>
      </w:r>
      <w:r>
        <w:rPr>
          <w:noProof/>
        </w:rPr>
        <w:t>349</w:t>
      </w:r>
      <w:r>
        <w:rPr>
          <w:noProof/>
        </w:rPr>
        <w:fldChar w:fldCharType="end"/>
      </w:r>
    </w:p>
    <w:p w14:paraId="2E3FD446" w14:textId="34B076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_Toc146246424 \h </w:instrText>
      </w:r>
      <w:r>
        <w:rPr>
          <w:noProof/>
        </w:rPr>
      </w:r>
      <w:r>
        <w:rPr>
          <w:noProof/>
        </w:rPr>
        <w:fldChar w:fldCharType="separate"/>
      </w:r>
      <w:r>
        <w:rPr>
          <w:noProof/>
        </w:rPr>
        <w:t>349</w:t>
      </w:r>
      <w:r>
        <w:rPr>
          <w:noProof/>
        </w:rPr>
        <w:fldChar w:fldCharType="end"/>
      </w:r>
    </w:p>
    <w:p w14:paraId="61BF3AE6" w14:textId="16E523F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_Toc146246425 \h </w:instrText>
      </w:r>
      <w:r>
        <w:rPr>
          <w:noProof/>
        </w:rPr>
      </w:r>
      <w:r>
        <w:rPr>
          <w:noProof/>
        </w:rPr>
        <w:fldChar w:fldCharType="separate"/>
      </w:r>
      <w:r>
        <w:rPr>
          <w:noProof/>
        </w:rPr>
        <w:t>349</w:t>
      </w:r>
      <w:r>
        <w:rPr>
          <w:noProof/>
        </w:rPr>
        <w:fldChar w:fldCharType="end"/>
      </w:r>
    </w:p>
    <w:p w14:paraId="00436F9C" w14:textId="4DEED7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_Toc146246426 \h </w:instrText>
      </w:r>
      <w:r>
        <w:rPr>
          <w:noProof/>
        </w:rPr>
      </w:r>
      <w:r>
        <w:rPr>
          <w:noProof/>
        </w:rPr>
        <w:fldChar w:fldCharType="separate"/>
      </w:r>
      <w:r>
        <w:rPr>
          <w:noProof/>
        </w:rPr>
        <w:t>349</w:t>
      </w:r>
      <w:r>
        <w:rPr>
          <w:noProof/>
        </w:rPr>
        <w:fldChar w:fldCharType="end"/>
      </w:r>
    </w:p>
    <w:p w14:paraId="361D7649" w14:textId="1EF0AB1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_Toc146246427 \h </w:instrText>
      </w:r>
      <w:r>
        <w:rPr>
          <w:noProof/>
        </w:rPr>
      </w:r>
      <w:r>
        <w:rPr>
          <w:noProof/>
        </w:rPr>
        <w:fldChar w:fldCharType="separate"/>
      </w:r>
      <w:r>
        <w:rPr>
          <w:noProof/>
        </w:rPr>
        <w:t>349</w:t>
      </w:r>
      <w:r>
        <w:rPr>
          <w:noProof/>
        </w:rPr>
        <w:fldChar w:fldCharType="end"/>
      </w:r>
    </w:p>
    <w:p w14:paraId="234F945B" w14:textId="6CA0D938"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_Toc146246428 \h </w:instrText>
      </w:r>
      <w:r>
        <w:rPr>
          <w:noProof/>
        </w:rPr>
      </w:r>
      <w:r>
        <w:rPr>
          <w:noProof/>
        </w:rPr>
        <w:fldChar w:fldCharType="separate"/>
      </w:r>
      <w:r>
        <w:rPr>
          <w:noProof/>
        </w:rPr>
        <w:t>349</w:t>
      </w:r>
      <w:r>
        <w:rPr>
          <w:noProof/>
        </w:rPr>
        <w:fldChar w:fldCharType="end"/>
      </w:r>
    </w:p>
    <w:p w14:paraId="3EFB3403" w14:textId="0A8B1B71"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_Toc146246429 \h </w:instrText>
      </w:r>
      <w:r>
        <w:rPr>
          <w:noProof/>
        </w:rPr>
      </w:r>
      <w:r>
        <w:rPr>
          <w:noProof/>
        </w:rPr>
        <w:fldChar w:fldCharType="separate"/>
      </w:r>
      <w:r>
        <w:rPr>
          <w:noProof/>
        </w:rPr>
        <w:t>350</w:t>
      </w:r>
      <w:r>
        <w:rPr>
          <w:noProof/>
        </w:rPr>
        <w:fldChar w:fldCharType="end"/>
      </w:r>
    </w:p>
    <w:p w14:paraId="46071F78" w14:textId="42D81F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_Toc146246430 \h </w:instrText>
      </w:r>
      <w:r>
        <w:rPr>
          <w:noProof/>
        </w:rPr>
      </w:r>
      <w:r>
        <w:rPr>
          <w:noProof/>
        </w:rPr>
        <w:fldChar w:fldCharType="separate"/>
      </w:r>
      <w:r>
        <w:rPr>
          <w:noProof/>
        </w:rPr>
        <w:t>350</w:t>
      </w:r>
      <w:r>
        <w:rPr>
          <w:noProof/>
        </w:rPr>
        <w:fldChar w:fldCharType="end"/>
      </w:r>
    </w:p>
    <w:p w14:paraId="1A4F2A45" w14:textId="4E1041D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Probe</w:t>
      </w:r>
      <w:r>
        <w:rPr>
          <w:noProof/>
        </w:rPr>
        <w:tab/>
      </w:r>
      <w:r>
        <w:rPr>
          <w:noProof/>
        </w:rPr>
        <w:fldChar w:fldCharType="begin" w:fldLock="1"/>
      </w:r>
      <w:r>
        <w:rPr>
          <w:noProof/>
        </w:rPr>
        <w:instrText xml:space="preserve"> PAGEREF _Toc146246431 \h </w:instrText>
      </w:r>
      <w:r>
        <w:rPr>
          <w:noProof/>
        </w:rPr>
      </w:r>
      <w:r>
        <w:rPr>
          <w:noProof/>
        </w:rPr>
        <w:fldChar w:fldCharType="separate"/>
      </w:r>
      <w:r>
        <w:rPr>
          <w:noProof/>
        </w:rPr>
        <w:t>350</w:t>
      </w:r>
      <w:r>
        <w:rPr>
          <w:noProof/>
        </w:rPr>
        <w:fldChar w:fldCharType="end"/>
      </w:r>
    </w:p>
    <w:p w14:paraId="6A154D37" w14:textId="3628F1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_Toc146246432 \h </w:instrText>
      </w:r>
      <w:r>
        <w:rPr>
          <w:noProof/>
        </w:rPr>
      </w:r>
      <w:r>
        <w:rPr>
          <w:noProof/>
        </w:rPr>
        <w:fldChar w:fldCharType="separate"/>
      </w:r>
      <w:r>
        <w:rPr>
          <w:noProof/>
        </w:rPr>
        <w:t>350</w:t>
      </w:r>
      <w:r>
        <w:rPr>
          <w:noProof/>
        </w:rPr>
        <w:fldChar w:fldCharType="end"/>
      </w:r>
    </w:p>
    <w:p w14:paraId="4E402101" w14:textId="2963B0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_Toc146246433 \h </w:instrText>
      </w:r>
      <w:r>
        <w:rPr>
          <w:noProof/>
        </w:rPr>
      </w:r>
      <w:r>
        <w:rPr>
          <w:noProof/>
        </w:rPr>
        <w:fldChar w:fldCharType="separate"/>
      </w:r>
      <w:r>
        <w:rPr>
          <w:noProof/>
        </w:rPr>
        <w:t>350</w:t>
      </w:r>
      <w:r>
        <w:rPr>
          <w:noProof/>
        </w:rPr>
        <w:fldChar w:fldCharType="end"/>
      </w:r>
    </w:p>
    <w:p w14:paraId="0D3EFE08" w14:textId="18CA31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_Toc146246434 \h </w:instrText>
      </w:r>
      <w:r>
        <w:rPr>
          <w:noProof/>
        </w:rPr>
      </w:r>
      <w:r>
        <w:rPr>
          <w:noProof/>
        </w:rPr>
        <w:fldChar w:fldCharType="separate"/>
      </w:r>
      <w:r>
        <w:rPr>
          <w:noProof/>
        </w:rPr>
        <w:t>351</w:t>
      </w:r>
      <w:r>
        <w:rPr>
          <w:noProof/>
        </w:rPr>
        <w:fldChar w:fldCharType="end"/>
      </w:r>
    </w:p>
    <w:p w14:paraId="44A42424" w14:textId="3C35DB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_Toc146246435 \h </w:instrText>
      </w:r>
      <w:r>
        <w:rPr>
          <w:noProof/>
        </w:rPr>
      </w:r>
      <w:r>
        <w:rPr>
          <w:noProof/>
        </w:rPr>
        <w:fldChar w:fldCharType="separate"/>
      </w:r>
      <w:r>
        <w:rPr>
          <w:noProof/>
        </w:rPr>
        <w:t>351</w:t>
      </w:r>
      <w:r>
        <w:rPr>
          <w:noProof/>
        </w:rPr>
        <w:fldChar w:fldCharType="end"/>
      </w:r>
    </w:p>
    <w:p w14:paraId="680B4B7F" w14:textId="177C0B3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_Toc146246436 \h </w:instrText>
      </w:r>
      <w:r>
        <w:rPr>
          <w:noProof/>
        </w:rPr>
      </w:r>
      <w:r>
        <w:rPr>
          <w:noProof/>
        </w:rPr>
        <w:fldChar w:fldCharType="separate"/>
      </w:r>
      <w:r>
        <w:rPr>
          <w:noProof/>
        </w:rPr>
        <w:t>351</w:t>
      </w:r>
      <w:r>
        <w:rPr>
          <w:noProof/>
        </w:rPr>
        <w:fldChar w:fldCharType="end"/>
      </w:r>
    </w:p>
    <w:p w14:paraId="145C3FD9" w14:textId="5B853D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_Toc146246437 \h </w:instrText>
      </w:r>
      <w:r>
        <w:rPr>
          <w:noProof/>
        </w:rPr>
      </w:r>
      <w:r>
        <w:rPr>
          <w:noProof/>
        </w:rPr>
        <w:fldChar w:fldCharType="separate"/>
      </w:r>
      <w:r>
        <w:rPr>
          <w:noProof/>
        </w:rPr>
        <w:t>352</w:t>
      </w:r>
      <w:r>
        <w:rPr>
          <w:noProof/>
        </w:rPr>
        <w:fldChar w:fldCharType="end"/>
      </w:r>
    </w:p>
    <w:p w14:paraId="320A3336" w14:textId="196107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_Toc146246438 \h </w:instrText>
      </w:r>
      <w:r>
        <w:rPr>
          <w:noProof/>
        </w:rPr>
      </w:r>
      <w:r>
        <w:rPr>
          <w:noProof/>
        </w:rPr>
        <w:fldChar w:fldCharType="separate"/>
      </w:r>
      <w:r>
        <w:rPr>
          <w:noProof/>
        </w:rPr>
        <w:t>352</w:t>
      </w:r>
      <w:r>
        <w:rPr>
          <w:noProof/>
        </w:rPr>
        <w:fldChar w:fldCharType="end"/>
      </w:r>
    </w:p>
    <w:p w14:paraId="4C5B6E1E" w14:textId="183915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_Toc146246439 \h </w:instrText>
      </w:r>
      <w:r>
        <w:rPr>
          <w:noProof/>
        </w:rPr>
      </w:r>
      <w:r>
        <w:rPr>
          <w:noProof/>
        </w:rPr>
        <w:fldChar w:fldCharType="separate"/>
      </w:r>
      <w:r>
        <w:rPr>
          <w:noProof/>
        </w:rPr>
        <w:t>353</w:t>
      </w:r>
      <w:r>
        <w:rPr>
          <w:noProof/>
        </w:rPr>
        <w:fldChar w:fldCharType="end"/>
      </w:r>
    </w:p>
    <w:p w14:paraId="6A9C4405" w14:textId="35885DF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_Toc146246440 \h </w:instrText>
      </w:r>
      <w:r>
        <w:rPr>
          <w:noProof/>
        </w:rPr>
      </w:r>
      <w:r>
        <w:rPr>
          <w:noProof/>
        </w:rPr>
        <w:fldChar w:fldCharType="separate"/>
      </w:r>
      <w:r>
        <w:rPr>
          <w:noProof/>
        </w:rPr>
        <w:t>354</w:t>
      </w:r>
      <w:r>
        <w:rPr>
          <w:noProof/>
        </w:rPr>
        <w:fldChar w:fldCharType="end"/>
      </w:r>
    </w:p>
    <w:p w14:paraId="07EA6CD4" w14:textId="4B78C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_Toc146246441 \h </w:instrText>
      </w:r>
      <w:r>
        <w:rPr>
          <w:noProof/>
        </w:rPr>
      </w:r>
      <w:r>
        <w:rPr>
          <w:noProof/>
        </w:rPr>
        <w:fldChar w:fldCharType="separate"/>
      </w:r>
      <w:r>
        <w:rPr>
          <w:noProof/>
        </w:rPr>
        <w:t>354</w:t>
      </w:r>
      <w:r>
        <w:rPr>
          <w:noProof/>
        </w:rPr>
        <w:fldChar w:fldCharType="end"/>
      </w:r>
    </w:p>
    <w:p w14:paraId="475DC1E7" w14:textId="1047783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_Toc146246442 \h </w:instrText>
      </w:r>
      <w:r>
        <w:rPr>
          <w:noProof/>
        </w:rPr>
      </w:r>
      <w:r>
        <w:rPr>
          <w:noProof/>
        </w:rPr>
        <w:fldChar w:fldCharType="separate"/>
      </w:r>
      <w:r>
        <w:rPr>
          <w:noProof/>
        </w:rPr>
        <w:t>354</w:t>
      </w:r>
      <w:r>
        <w:rPr>
          <w:noProof/>
        </w:rPr>
        <w:fldChar w:fldCharType="end"/>
      </w:r>
    </w:p>
    <w:p w14:paraId="72E4A04B" w14:textId="71AF0C2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_Toc146246443 \h </w:instrText>
      </w:r>
      <w:r>
        <w:rPr>
          <w:noProof/>
        </w:rPr>
      </w:r>
      <w:r>
        <w:rPr>
          <w:noProof/>
        </w:rPr>
        <w:fldChar w:fldCharType="separate"/>
      </w:r>
      <w:r>
        <w:rPr>
          <w:noProof/>
        </w:rPr>
        <w:t>354</w:t>
      </w:r>
      <w:r>
        <w:rPr>
          <w:noProof/>
        </w:rPr>
        <w:fldChar w:fldCharType="end"/>
      </w:r>
    </w:p>
    <w:p w14:paraId="47E6543B" w14:textId="2FEE8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_Toc146246444 \h </w:instrText>
      </w:r>
      <w:r>
        <w:rPr>
          <w:noProof/>
        </w:rPr>
      </w:r>
      <w:r>
        <w:rPr>
          <w:noProof/>
        </w:rPr>
        <w:fldChar w:fldCharType="separate"/>
      </w:r>
      <w:r>
        <w:rPr>
          <w:noProof/>
        </w:rPr>
        <w:t>354</w:t>
      </w:r>
      <w:r>
        <w:rPr>
          <w:noProof/>
        </w:rPr>
        <w:fldChar w:fldCharType="end"/>
      </w:r>
    </w:p>
    <w:p w14:paraId="6A3A465B" w14:textId="100E9C8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_Toc146246445 \h </w:instrText>
      </w:r>
      <w:r>
        <w:rPr>
          <w:noProof/>
        </w:rPr>
      </w:r>
      <w:r>
        <w:rPr>
          <w:noProof/>
        </w:rPr>
        <w:fldChar w:fldCharType="separate"/>
      </w:r>
      <w:r>
        <w:rPr>
          <w:noProof/>
        </w:rPr>
        <w:t>354</w:t>
      </w:r>
      <w:r>
        <w:rPr>
          <w:noProof/>
        </w:rPr>
        <w:fldChar w:fldCharType="end"/>
      </w:r>
    </w:p>
    <w:p w14:paraId="58A9F29D" w14:textId="2E8481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_Toc146246446 \h </w:instrText>
      </w:r>
      <w:r>
        <w:rPr>
          <w:noProof/>
        </w:rPr>
      </w:r>
      <w:r>
        <w:rPr>
          <w:noProof/>
        </w:rPr>
        <w:fldChar w:fldCharType="separate"/>
      </w:r>
      <w:r>
        <w:rPr>
          <w:noProof/>
        </w:rPr>
        <w:t>355</w:t>
      </w:r>
      <w:r>
        <w:rPr>
          <w:noProof/>
        </w:rPr>
        <w:fldChar w:fldCharType="end"/>
      </w:r>
    </w:p>
    <w:p w14:paraId="0ACD5DE9" w14:textId="4D317A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release</w:t>
      </w:r>
      <w:r>
        <w:rPr>
          <w:noProof/>
        </w:rPr>
        <w:tab/>
      </w:r>
      <w:r>
        <w:rPr>
          <w:noProof/>
        </w:rPr>
        <w:fldChar w:fldCharType="begin" w:fldLock="1"/>
      </w:r>
      <w:r>
        <w:rPr>
          <w:noProof/>
        </w:rPr>
        <w:instrText xml:space="preserve"> PAGEREF _Toc146246447 \h </w:instrText>
      </w:r>
      <w:r>
        <w:rPr>
          <w:noProof/>
        </w:rPr>
      </w:r>
      <w:r>
        <w:rPr>
          <w:noProof/>
        </w:rPr>
        <w:fldChar w:fldCharType="separate"/>
      </w:r>
      <w:r>
        <w:rPr>
          <w:noProof/>
        </w:rPr>
        <w:t>355</w:t>
      </w:r>
      <w:r>
        <w:rPr>
          <w:noProof/>
        </w:rPr>
        <w:fldChar w:fldCharType="end"/>
      </w:r>
    </w:p>
    <w:p w14:paraId="03986434" w14:textId="7037F9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_Toc146246448 \h </w:instrText>
      </w:r>
      <w:r>
        <w:rPr>
          <w:noProof/>
        </w:rPr>
      </w:r>
      <w:r>
        <w:rPr>
          <w:noProof/>
        </w:rPr>
        <w:fldChar w:fldCharType="separate"/>
      </w:r>
      <w:r>
        <w:rPr>
          <w:noProof/>
        </w:rPr>
        <w:t>355</w:t>
      </w:r>
      <w:r>
        <w:rPr>
          <w:noProof/>
        </w:rPr>
        <w:fldChar w:fldCharType="end"/>
      </w:r>
    </w:p>
    <w:p w14:paraId="0848C6FB" w14:textId="1CCF48D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_Toc146246449 \h </w:instrText>
      </w:r>
      <w:r>
        <w:rPr>
          <w:noProof/>
        </w:rPr>
      </w:r>
      <w:r>
        <w:rPr>
          <w:noProof/>
        </w:rPr>
        <w:fldChar w:fldCharType="separate"/>
      </w:r>
      <w:r>
        <w:rPr>
          <w:noProof/>
        </w:rPr>
        <w:t>356</w:t>
      </w:r>
      <w:r>
        <w:rPr>
          <w:noProof/>
        </w:rPr>
        <w:fldChar w:fldCharType="end"/>
      </w:r>
    </w:p>
    <w:p w14:paraId="6B06457A" w14:textId="6170D4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_Toc146246450 \h </w:instrText>
      </w:r>
      <w:r>
        <w:rPr>
          <w:noProof/>
        </w:rPr>
      </w:r>
      <w:r>
        <w:rPr>
          <w:noProof/>
        </w:rPr>
        <w:fldChar w:fldCharType="separate"/>
      </w:r>
      <w:r>
        <w:rPr>
          <w:noProof/>
        </w:rPr>
        <w:t>356</w:t>
      </w:r>
      <w:r>
        <w:rPr>
          <w:noProof/>
        </w:rPr>
        <w:fldChar w:fldCharType="end"/>
      </w:r>
    </w:p>
    <w:p w14:paraId="6AA43F4C" w14:textId="612DC2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_Toc146246451 \h </w:instrText>
      </w:r>
      <w:r>
        <w:rPr>
          <w:noProof/>
        </w:rPr>
      </w:r>
      <w:r>
        <w:rPr>
          <w:noProof/>
        </w:rPr>
        <w:fldChar w:fldCharType="separate"/>
      </w:r>
      <w:r>
        <w:rPr>
          <w:noProof/>
        </w:rPr>
        <w:t>356</w:t>
      </w:r>
      <w:r>
        <w:rPr>
          <w:noProof/>
        </w:rPr>
        <w:fldChar w:fldCharType="end"/>
      </w:r>
    </w:p>
    <w:p w14:paraId="3A1D28B1" w14:textId="01D80D9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_Toc146246452 \h </w:instrText>
      </w:r>
      <w:r>
        <w:rPr>
          <w:noProof/>
        </w:rPr>
      </w:r>
      <w:r>
        <w:rPr>
          <w:noProof/>
        </w:rPr>
        <w:fldChar w:fldCharType="separate"/>
      </w:r>
      <w:r>
        <w:rPr>
          <w:noProof/>
        </w:rPr>
        <w:t>357</w:t>
      </w:r>
      <w:r>
        <w:rPr>
          <w:noProof/>
        </w:rPr>
        <w:fldChar w:fldCharType="end"/>
      </w:r>
    </w:p>
    <w:p w14:paraId="0BAEDF3A" w14:textId="175A00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_Toc146246453 \h </w:instrText>
      </w:r>
      <w:r>
        <w:rPr>
          <w:noProof/>
        </w:rPr>
      </w:r>
      <w:r>
        <w:rPr>
          <w:noProof/>
        </w:rPr>
        <w:fldChar w:fldCharType="separate"/>
      </w:r>
      <w:r>
        <w:rPr>
          <w:noProof/>
        </w:rPr>
        <w:t>357</w:t>
      </w:r>
      <w:r>
        <w:rPr>
          <w:noProof/>
        </w:rPr>
        <w:fldChar w:fldCharType="end"/>
      </w:r>
    </w:p>
    <w:p w14:paraId="4EB66E24" w14:textId="04D5F2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_Toc146246454 \h </w:instrText>
      </w:r>
      <w:r>
        <w:rPr>
          <w:noProof/>
        </w:rPr>
      </w:r>
      <w:r>
        <w:rPr>
          <w:noProof/>
        </w:rPr>
        <w:fldChar w:fldCharType="separate"/>
      </w:r>
      <w:r>
        <w:rPr>
          <w:noProof/>
        </w:rPr>
        <w:t>357</w:t>
      </w:r>
      <w:r>
        <w:rPr>
          <w:noProof/>
        </w:rPr>
        <w:fldChar w:fldCharType="end"/>
      </w:r>
    </w:p>
    <w:p w14:paraId="47AC2C27" w14:textId="7721A2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_Toc146246455 \h </w:instrText>
      </w:r>
      <w:r>
        <w:rPr>
          <w:noProof/>
        </w:rPr>
      </w:r>
      <w:r>
        <w:rPr>
          <w:noProof/>
        </w:rPr>
        <w:fldChar w:fldCharType="separate"/>
      </w:r>
      <w:r>
        <w:rPr>
          <w:noProof/>
        </w:rPr>
        <w:t>357</w:t>
      </w:r>
      <w:r>
        <w:rPr>
          <w:noProof/>
        </w:rPr>
        <w:fldChar w:fldCharType="end"/>
      </w:r>
    </w:p>
    <w:p w14:paraId="33269C2D" w14:textId="76DD45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_Toc146246456 \h </w:instrText>
      </w:r>
      <w:r>
        <w:rPr>
          <w:noProof/>
        </w:rPr>
      </w:r>
      <w:r>
        <w:rPr>
          <w:noProof/>
        </w:rPr>
        <w:fldChar w:fldCharType="separate"/>
      </w:r>
      <w:r>
        <w:rPr>
          <w:noProof/>
        </w:rPr>
        <w:t>358</w:t>
      </w:r>
      <w:r>
        <w:rPr>
          <w:noProof/>
        </w:rPr>
        <w:fldChar w:fldCharType="end"/>
      </w:r>
    </w:p>
    <w:p w14:paraId="6B42332D" w14:textId="4F0DAA4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Merge of calls</w:t>
      </w:r>
      <w:r>
        <w:rPr>
          <w:noProof/>
        </w:rPr>
        <w:tab/>
      </w:r>
      <w:r>
        <w:rPr>
          <w:noProof/>
        </w:rPr>
        <w:fldChar w:fldCharType="begin" w:fldLock="1"/>
      </w:r>
      <w:r>
        <w:rPr>
          <w:noProof/>
        </w:rPr>
        <w:instrText xml:space="preserve"> PAGEREF _Toc146246457 \h </w:instrText>
      </w:r>
      <w:r>
        <w:rPr>
          <w:noProof/>
        </w:rPr>
      </w:r>
      <w:r>
        <w:rPr>
          <w:noProof/>
        </w:rPr>
        <w:fldChar w:fldCharType="separate"/>
      </w:r>
      <w:r>
        <w:rPr>
          <w:noProof/>
        </w:rPr>
        <w:t>358</w:t>
      </w:r>
      <w:r>
        <w:rPr>
          <w:noProof/>
        </w:rPr>
        <w:fldChar w:fldCharType="end"/>
      </w:r>
    </w:p>
    <w:p w14:paraId="65B23477" w14:textId="1E578C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_Toc146246458 \h </w:instrText>
      </w:r>
      <w:r>
        <w:rPr>
          <w:noProof/>
        </w:rPr>
      </w:r>
      <w:r>
        <w:rPr>
          <w:noProof/>
        </w:rPr>
        <w:fldChar w:fldCharType="separate"/>
      </w:r>
      <w:r>
        <w:rPr>
          <w:noProof/>
        </w:rPr>
        <w:t>358</w:t>
      </w:r>
      <w:r>
        <w:rPr>
          <w:noProof/>
        </w:rPr>
        <w:fldChar w:fldCharType="end"/>
      </w:r>
    </w:p>
    <w:p w14:paraId="0093A176" w14:textId="33A734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_Toc146246459 \h </w:instrText>
      </w:r>
      <w:r>
        <w:rPr>
          <w:noProof/>
        </w:rPr>
      </w:r>
      <w:r>
        <w:rPr>
          <w:noProof/>
        </w:rPr>
        <w:fldChar w:fldCharType="separate"/>
      </w:r>
      <w:r>
        <w:rPr>
          <w:noProof/>
        </w:rPr>
        <w:t>359</w:t>
      </w:r>
      <w:r>
        <w:rPr>
          <w:noProof/>
        </w:rPr>
        <w:fldChar w:fldCharType="end"/>
      </w:r>
    </w:p>
    <w:p w14:paraId="3AA5D262" w14:textId="05D33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_Toc146246460 \h </w:instrText>
      </w:r>
      <w:r>
        <w:rPr>
          <w:noProof/>
        </w:rPr>
      </w:r>
      <w:r>
        <w:rPr>
          <w:noProof/>
        </w:rPr>
        <w:fldChar w:fldCharType="separate"/>
      </w:r>
      <w:r>
        <w:rPr>
          <w:noProof/>
        </w:rPr>
        <w:t>359</w:t>
      </w:r>
      <w:r>
        <w:rPr>
          <w:noProof/>
        </w:rPr>
        <w:fldChar w:fldCharType="end"/>
      </w:r>
    </w:p>
    <w:p w14:paraId="0684BB05" w14:textId="5C256A7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_Toc146246461 \h </w:instrText>
      </w:r>
      <w:r>
        <w:rPr>
          <w:noProof/>
        </w:rPr>
      </w:r>
      <w:r>
        <w:rPr>
          <w:noProof/>
        </w:rPr>
        <w:fldChar w:fldCharType="separate"/>
      </w:r>
      <w:r>
        <w:rPr>
          <w:noProof/>
        </w:rPr>
        <w:t>359</w:t>
      </w:r>
      <w:r>
        <w:rPr>
          <w:noProof/>
        </w:rPr>
        <w:fldChar w:fldCharType="end"/>
      </w:r>
    </w:p>
    <w:p w14:paraId="2D075D59" w14:textId="00F3AC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_Toc146246462 \h </w:instrText>
      </w:r>
      <w:r>
        <w:rPr>
          <w:noProof/>
        </w:rPr>
      </w:r>
      <w:r>
        <w:rPr>
          <w:noProof/>
        </w:rPr>
        <w:fldChar w:fldCharType="separate"/>
      </w:r>
      <w:r>
        <w:rPr>
          <w:noProof/>
        </w:rPr>
        <w:t>359</w:t>
      </w:r>
      <w:r>
        <w:rPr>
          <w:noProof/>
        </w:rPr>
        <w:fldChar w:fldCharType="end"/>
      </w:r>
    </w:p>
    <w:p w14:paraId="0E94F175" w14:textId="4378382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_Toc146246463 \h </w:instrText>
      </w:r>
      <w:r>
        <w:rPr>
          <w:noProof/>
        </w:rPr>
      </w:r>
      <w:r>
        <w:rPr>
          <w:noProof/>
        </w:rPr>
        <w:fldChar w:fldCharType="separate"/>
      </w:r>
      <w:r>
        <w:rPr>
          <w:noProof/>
        </w:rPr>
        <w:t>360</w:t>
      </w:r>
      <w:r>
        <w:rPr>
          <w:noProof/>
        </w:rPr>
        <w:fldChar w:fldCharType="end"/>
      </w:r>
    </w:p>
    <w:p w14:paraId="02FFCBFB" w14:textId="1A30DE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_Toc146246464 \h </w:instrText>
      </w:r>
      <w:r>
        <w:rPr>
          <w:noProof/>
        </w:rPr>
      </w:r>
      <w:r>
        <w:rPr>
          <w:noProof/>
        </w:rPr>
        <w:fldChar w:fldCharType="separate"/>
      </w:r>
      <w:r>
        <w:rPr>
          <w:noProof/>
        </w:rPr>
        <w:t>360</w:t>
      </w:r>
      <w:r>
        <w:rPr>
          <w:noProof/>
        </w:rPr>
        <w:fldChar w:fldCharType="end"/>
      </w:r>
    </w:p>
    <w:p w14:paraId="2A4111AF" w14:textId="1A89DF7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_Toc146246465 \h </w:instrText>
      </w:r>
      <w:r>
        <w:rPr>
          <w:noProof/>
        </w:rPr>
      </w:r>
      <w:r>
        <w:rPr>
          <w:noProof/>
        </w:rPr>
        <w:fldChar w:fldCharType="separate"/>
      </w:r>
      <w:r>
        <w:rPr>
          <w:noProof/>
        </w:rPr>
        <w:t>361</w:t>
      </w:r>
      <w:r>
        <w:rPr>
          <w:noProof/>
        </w:rPr>
        <w:fldChar w:fldCharType="end"/>
      </w:r>
    </w:p>
    <w:p w14:paraId="1D503494" w14:textId="0D6D40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_Toc146246466 \h </w:instrText>
      </w:r>
      <w:r>
        <w:rPr>
          <w:noProof/>
        </w:rPr>
      </w:r>
      <w:r>
        <w:rPr>
          <w:noProof/>
        </w:rPr>
        <w:fldChar w:fldCharType="separate"/>
      </w:r>
      <w:r>
        <w:rPr>
          <w:noProof/>
        </w:rPr>
        <w:t>361</w:t>
      </w:r>
      <w:r>
        <w:rPr>
          <w:noProof/>
        </w:rPr>
        <w:fldChar w:fldCharType="end"/>
      </w:r>
    </w:p>
    <w:p w14:paraId="28FDDF9E" w14:textId="54E0021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_Toc146246467 \h </w:instrText>
      </w:r>
      <w:r>
        <w:rPr>
          <w:noProof/>
        </w:rPr>
      </w:r>
      <w:r>
        <w:rPr>
          <w:noProof/>
        </w:rPr>
        <w:fldChar w:fldCharType="separate"/>
      </w:r>
      <w:r>
        <w:rPr>
          <w:noProof/>
        </w:rPr>
        <w:t>361</w:t>
      </w:r>
      <w:r>
        <w:rPr>
          <w:noProof/>
        </w:rPr>
        <w:fldChar w:fldCharType="end"/>
      </w:r>
    </w:p>
    <w:p w14:paraId="2E787FAD" w14:textId="1071C6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_Toc146246468 \h </w:instrText>
      </w:r>
      <w:r>
        <w:rPr>
          <w:noProof/>
        </w:rPr>
      </w:r>
      <w:r>
        <w:rPr>
          <w:noProof/>
        </w:rPr>
        <w:fldChar w:fldCharType="separate"/>
      </w:r>
      <w:r>
        <w:rPr>
          <w:noProof/>
        </w:rPr>
        <w:t>361</w:t>
      </w:r>
      <w:r>
        <w:rPr>
          <w:noProof/>
        </w:rPr>
        <w:fldChar w:fldCharType="end"/>
      </w:r>
    </w:p>
    <w:p w14:paraId="5FC6CA11" w14:textId="6563A41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_Toc146246469 \h </w:instrText>
      </w:r>
      <w:r>
        <w:rPr>
          <w:noProof/>
        </w:rPr>
      </w:r>
      <w:r>
        <w:rPr>
          <w:noProof/>
        </w:rPr>
        <w:fldChar w:fldCharType="separate"/>
      </w:r>
      <w:r>
        <w:rPr>
          <w:noProof/>
        </w:rPr>
        <w:t>361</w:t>
      </w:r>
      <w:r>
        <w:rPr>
          <w:noProof/>
        </w:rPr>
        <w:fldChar w:fldCharType="end"/>
      </w:r>
    </w:p>
    <w:p w14:paraId="6842CD2F" w14:textId="333003B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_Toc146246470 \h </w:instrText>
      </w:r>
      <w:r>
        <w:rPr>
          <w:noProof/>
        </w:rPr>
      </w:r>
      <w:r>
        <w:rPr>
          <w:noProof/>
        </w:rPr>
        <w:fldChar w:fldCharType="separate"/>
      </w:r>
      <w:r>
        <w:rPr>
          <w:noProof/>
        </w:rPr>
        <w:t>361</w:t>
      </w:r>
      <w:r>
        <w:rPr>
          <w:noProof/>
        </w:rPr>
        <w:fldChar w:fldCharType="end"/>
      </w:r>
    </w:p>
    <w:p w14:paraId="65C66A33" w14:textId="7D57666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_Toc146246471 \h </w:instrText>
      </w:r>
      <w:r>
        <w:rPr>
          <w:noProof/>
        </w:rPr>
      </w:r>
      <w:r>
        <w:rPr>
          <w:noProof/>
        </w:rPr>
        <w:fldChar w:fldCharType="separate"/>
      </w:r>
      <w:r>
        <w:rPr>
          <w:noProof/>
        </w:rPr>
        <w:t>361</w:t>
      </w:r>
      <w:r>
        <w:rPr>
          <w:noProof/>
        </w:rPr>
        <w:fldChar w:fldCharType="end"/>
      </w:r>
    </w:p>
    <w:p w14:paraId="07E51679" w14:textId="614278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_Toc146246472 \h </w:instrText>
      </w:r>
      <w:r>
        <w:rPr>
          <w:noProof/>
        </w:rPr>
      </w:r>
      <w:r>
        <w:rPr>
          <w:noProof/>
        </w:rPr>
        <w:fldChar w:fldCharType="separate"/>
      </w:r>
      <w:r>
        <w:rPr>
          <w:noProof/>
        </w:rPr>
        <w:t>361</w:t>
      </w:r>
      <w:r>
        <w:rPr>
          <w:noProof/>
        </w:rPr>
        <w:fldChar w:fldCharType="end"/>
      </w:r>
    </w:p>
    <w:p w14:paraId="7A9BE1AA" w14:textId="1DBD27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_Toc146246473 \h </w:instrText>
      </w:r>
      <w:r>
        <w:rPr>
          <w:noProof/>
        </w:rPr>
      </w:r>
      <w:r>
        <w:rPr>
          <w:noProof/>
        </w:rPr>
        <w:fldChar w:fldCharType="separate"/>
      </w:r>
      <w:r>
        <w:rPr>
          <w:noProof/>
        </w:rPr>
        <w:t>362</w:t>
      </w:r>
      <w:r>
        <w:rPr>
          <w:noProof/>
        </w:rPr>
        <w:fldChar w:fldCharType="end"/>
      </w:r>
    </w:p>
    <w:p w14:paraId="492D426D" w14:textId="0390C3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D2FC6">
        <w:rPr>
          <w:rFonts w:eastAsia="Malgun Gothic"/>
          <w:noProof/>
        </w:rPr>
        <w:t xml:space="preserve"> with MCPTT user acknowledgement required</w:t>
      </w:r>
      <w:r>
        <w:rPr>
          <w:noProof/>
        </w:rPr>
        <w:tab/>
      </w:r>
      <w:r>
        <w:rPr>
          <w:noProof/>
        </w:rPr>
        <w:fldChar w:fldCharType="begin" w:fldLock="1"/>
      </w:r>
      <w:r>
        <w:rPr>
          <w:noProof/>
        </w:rPr>
        <w:instrText xml:space="preserve"> PAGEREF _Toc146246474 \h </w:instrText>
      </w:r>
      <w:r>
        <w:rPr>
          <w:noProof/>
        </w:rPr>
      </w:r>
      <w:r>
        <w:rPr>
          <w:noProof/>
        </w:rPr>
        <w:fldChar w:fldCharType="separate"/>
      </w:r>
      <w:r>
        <w:rPr>
          <w:noProof/>
        </w:rPr>
        <w:t>363</w:t>
      </w:r>
      <w:r>
        <w:rPr>
          <w:noProof/>
        </w:rPr>
        <w:fldChar w:fldCharType="end"/>
      </w:r>
    </w:p>
    <w:p w14:paraId="685A1940" w14:textId="6865C7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_Toc146246475 \h </w:instrText>
      </w:r>
      <w:r>
        <w:rPr>
          <w:noProof/>
        </w:rPr>
      </w:r>
      <w:r>
        <w:rPr>
          <w:noProof/>
        </w:rPr>
        <w:fldChar w:fldCharType="separate"/>
      </w:r>
      <w:r>
        <w:rPr>
          <w:noProof/>
        </w:rPr>
        <w:t>363</w:t>
      </w:r>
      <w:r>
        <w:rPr>
          <w:noProof/>
        </w:rPr>
        <w:fldChar w:fldCharType="end"/>
      </w:r>
    </w:p>
    <w:p w14:paraId="63879B4B" w14:textId="1C22DF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started</w:t>
      </w:r>
      <w:r>
        <w:rPr>
          <w:noProof/>
        </w:rPr>
        <w:tab/>
      </w:r>
      <w:r>
        <w:rPr>
          <w:noProof/>
        </w:rPr>
        <w:fldChar w:fldCharType="begin" w:fldLock="1"/>
      </w:r>
      <w:r>
        <w:rPr>
          <w:noProof/>
        </w:rPr>
        <w:instrText xml:space="preserve"> PAGEREF _Toc146246476 \h </w:instrText>
      </w:r>
      <w:r>
        <w:rPr>
          <w:noProof/>
        </w:rPr>
      </w:r>
      <w:r>
        <w:rPr>
          <w:noProof/>
        </w:rPr>
        <w:fldChar w:fldCharType="separate"/>
      </w:r>
      <w:r>
        <w:rPr>
          <w:noProof/>
        </w:rPr>
        <w:t>364</w:t>
      </w:r>
      <w:r>
        <w:rPr>
          <w:noProof/>
        </w:rPr>
        <w:fldChar w:fldCharType="end"/>
      </w:r>
    </w:p>
    <w:p w14:paraId="645D6D6D" w14:textId="35EA9E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_Toc146246477 \h </w:instrText>
      </w:r>
      <w:r>
        <w:rPr>
          <w:noProof/>
        </w:rPr>
      </w:r>
      <w:r>
        <w:rPr>
          <w:noProof/>
        </w:rPr>
        <w:fldChar w:fldCharType="separate"/>
      </w:r>
      <w:r>
        <w:rPr>
          <w:noProof/>
        </w:rPr>
        <w:t>365</w:t>
      </w:r>
      <w:r>
        <w:rPr>
          <w:noProof/>
        </w:rPr>
        <w:fldChar w:fldCharType="end"/>
      </w:r>
    </w:p>
    <w:p w14:paraId="6F3BDEFD" w14:textId="2B97041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_Toc146246478 \h </w:instrText>
      </w:r>
      <w:r>
        <w:rPr>
          <w:noProof/>
        </w:rPr>
      </w:r>
      <w:r>
        <w:rPr>
          <w:noProof/>
        </w:rPr>
        <w:fldChar w:fldCharType="separate"/>
      </w:r>
      <w:r>
        <w:rPr>
          <w:noProof/>
        </w:rPr>
        <w:t>365</w:t>
      </w:r>
      <w:r>
        <w:rPr>
          <w:noProof/>
        </w:rPr>
        <w:fldChar w:fldCharType="end"/>
      </w:r>
    </w:p>
    <w:p w14:paraId="66E67B6E" w14:textId="099073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_Toc146246479 \h </w:instrText>
      </w:r>
      <w:r>
        <w:rPr>
          <w:noProof/>
        </w:rPr>
      </w:r>
      <w:r>
        <w:rPr>
          <w:noProof/>
        </w:rPr>
        <w:fldChar w:fldCharType="separate"/>
      </w:r>
      <w:r>
        <w:rPr>
          <w:noProof/>
        </w:rPr>
        <w:t>366</w:t>
      </w:r>
      <w:r>
        <w:rPr>
          <w:noProof/>
        </w:rPr>
        <w:fldChar w:fldCharType="end"/>
      </w:r>
    </w:p>
    <w:p w14:paraId="331A1DFA" w14:textId="07559D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_Toc146246480 \h </w:instrText>
      </w:r>
      <w:r>
        <w:rPr>
          <w:noProof/>
        </w:rPr>
      </w:r>
      <w:r>
        <w:rPr>
          <w:noProof/>
        </w:rPr>
        <w:fldChar w:fldCharType="separate"/>
      </w:r>
      <w:r>
        <w:rPr>
          <w:noProof/>
        </w:rPr>
        <w:t>368</w:t>
      </w:r>
      <w:r>
        <w:rPr>
          <w:noProof/>
        </w:rPr>
        <w:fldChar w:fldCharType="end"/>
      </w:r>
    </w:p>
    <w:p w14:paraId="0BFCD2B2" w14:textId="1AB6B1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_Toc146246481 \h </w:instrText>
      </w:r>
      <w:r>
        <w:rPr>
          <w:noProof/>
        </w:rPr>
      </w:r>
      <w:r>
        <w:rPr>
          <w:noProof/>
        </w:rPr>
        <w:fldChar w:fldCharType="separate"/>
      </w:r>
      <w:r>
        <w:rPr>
          <w:noProof/>
        </w:rPr>
        <w:t>368</w:t>
      </w:r>
      <w:r>
        <w:rPr>
          <w:noProof/>
        </w:rPr>
        <w:fldChar w:fldCharType="end"/>
      </w:r>
    </w:p>
    <w:p w14:paraId="7D2BA617" w14:textId="0675450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_Toc146246482 \h </w:instrText>
      </w:r>
      <w:r>
        <w:rPr>
          <w:noProof/>
        </w:rPr>
      </w:r>
      <w:r>
        <w:rPr>
          <w:noProof/>
        </w:rPr>
        <w:fldChar w:fldCharType="separate"/>
      </w:r>
      <w:r>
        <w:rPr>
          <w:noProof/>
        </w:rPr>
        <w:t>368</w:t>
      </w:r>
      <w:r>
        <w:rPr>
          <w:noProof/>
        </w:rPr>
        <w:fldChar w:fldCharType="end"/>
      </w:r>
    </w:p>
    <w:p w14:paraId="0E8FBFBD" w14:textId="7910E92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_Toc146246483 \h </w:instrText>
      </w:r>
      <w:r>
        <w:rPr>
          <w:noProof/>
        </w:rPr>
      </w:r>
      <w:r>
        <w:rPr>
          <w:noProof/>
        </w:rPr>
        <w:fldChar w:fldCharType="separate"/>
      </w:r>
      <w:r>
        <w:rPr>
          <w:noProof/>
        </w:rPr>
        <w:t>369</w:t>
      </w:r>
      <w:r>
        <w:rPr>
          <w:noProof/>
        </w:rPr>
        <w:fldChar w:fldCharType="end"/>
      </w:r>
    </w:p>
    <w:p w14:paraId="3BBB610B" w14:textId="0877312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_Toc146246484 \h </w:instrText>
      </w:r>
      <w:r>
        <w:rPr>
          <w:noProof/>
        </w:rPr>
      </w:r>
      <w:r>
        <w:rPr>
          <w:noProof/>
        </w:rPr>
        <w:fldChar w:fldCharType="separate"/>
      </w:r>
      <w:r>
        <w:rPr>
          <w:noProof/>
        </w:rPr>
        <w:t>369</w:t>
      </w:r>
      <w:r>
        <w:rPr>
          <w:noProof/>
        </w:rPr>
        <w:fldChar w:fldCharType="end"/>
      </w:r>
    </w:p>
    <w:p w14:paraId="1E86C35B" w14:textId="02C1544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_Toc146246485 \h </w:instrText>
      </w:r>
      <w:r>
        <w:rPr>
          <w:noProof/>
        </w:rPr>
      </w:r>
      <w:r>
        <w:rPr>
          <w:noProof/>
        </w:rPr>
        <w:fldChar w:fldCharType="separate"/>
      </w:r>
      <w:r>
        <w:rPr>
          <w:noProof/>
        </w:rPr>
        <w:t>370</w:t>
      </w:r>
      <w:r>
        <w:rPr>
          <w:noProof/>
        </w:rPr>
        <w:fldChar w:fldCharType="end"/>
      </w:r>
    </w:p>
    <w:p w14:paraId="3301442A" w14:textId="116CD2F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_Toc146246486 \h </w:instrText>
      </w:r>
      <w:r>
        <w:rPr>
          <w:noProof/>
        </w:rPr>
      </w:r>
      <w:r>
        <w:rPr>
          <w:noProof/>
        </w:rPr>
        <w:fldChar w:fldCharType="separate"/>
      </w:r>
      <w:r>
        <w:rPr>
          <w:noProof/>
        </w:rPr>
        <w:t>370</w:t>
      </w:r>
      <w:r>
        <w:rPr>
          <w:noProof/>
        </w:rPr>
        <w:fldChar w:fldCharType="end"/>
      </w:r>
    </w:p>
    <w:p w14:paraId="52A0CB62" w14:textId="4146B3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_Toc146246487 \h </w:instrText>
      </w:r>
      <w:r>
        <w:rPr>
          <w:noProof/>
        </w:rPr>
      </w:r>
      <w:r>
        <w:rPr>
          <w:noProof/>
        </w:rPr>
        <w:fldChar w:fldCharType="separate"/>
      </w:r>
      <w:r>
        <w:rPr>
          <w:noProof/>
        </w:rPr>
        <w:t>371</w:t>
      </w:r>
      <w:r>
        <w:rPr>
          <w:noProof/>
        </w:rPr>
        <w:fldChar w:fldCharType="end"/>
      </w:r>
    </w:p>
    <w:p w14:paraId="7DA75D6B" w14:textId="6660B8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_Toc146246488 \h </w:instrText>
      </w:r>
      <w:r>
        <w:rPr>
          <w:noProof/>
        </w:rPr>
      </w:r>
      <w:r>
        <w:rPr>
          <w:noProof/>
        </w:rPr>
        <w:fldChar w:fldCharType="separate"/>
      </w:r>
      <w:r>
        <w:rPr>
          <w:noProof/>
        </w:rPr>
        <w:t>371</w:t>
      </w:r>
      <w:r>
        <w:rPr>
          <w:noProof/>
        </w:rPr>
        <w:fldChar w:fldCharType="end"/>
      </w:r>
    </w:p>
    <w:p w14:paraId="18B7C484" w14:textId="5318AA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_Toc146246489 \h </w:instrText>
      </w:r>
      <w:r>
        <w:rPr>
          <w:noProof/>
        </w:rPr>
      </w:r>
      <w:r>
        <w:rPr>
          <w:noProof/>
        </w:rPr>
        <w:fldChar w:fldCharType="separate"/>
      </w:r>
      <w:r>
        <w:rPr>
          <w:noProof/>
        </w:rPr>
        <w:t>371</w:t>
      </w:r>
      <w:r>
        <w:rPr>
          <w:noProof/>
        </w:rPr>
        <w:fldChar w:fldCharType="end"/>
      </w:r>
    </w:p>
    <w:p w14:paraId="5CFAAC21" w14:textId="5DA2C3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Merge of two calls</w:t>
      </w:r>
      <w:r>
        <w:rPr>
          <w:noProof/>
        </w:rPr>
        <w:tab/>
      </w:r>
      <w:r>
        <w:rPr>
          <w:noProof/>
        </w:rPr>
        <w:fldChar w:fldCharType="begin" w:fldLock="1"/>
      </w:r>
      <w:r>
        <w:rPr>
          <w:noProof/>
        </w:rPr>
        <w:instrText xml:space="preserve"> PAGEREF _Toc146246490 \h </w:instrText>
      </w:r>
      <w:r>
        <w:rPr>
          <w:noProof/>
        </w:rPr>
      </w:r>
      <w:r>
        <w:rPr>
          <w:noProof/>
        </w:rPr>
        <w:fldChar w:fldCharType="separate"/>
      </w:r>
      <w:r>
        <w:rPr>
          <w:noProof/>
        </w:rPr>
        <w:t>371</w:t>
      </w:r>
      <w:r>
        <w:rPr>
          <w:noProof/>
        </w:rPr>
        <w:fldChar w:fldCharType="end"/>
      </w:r>
    </w:p>
    <w:p w14:paraId="17AA6653" w14:textId="23D6F80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_Toc146246491 \h </w:instrText>
      </w:r>
      <w:r>
        <w:rPr>
          <w:noProof/>
        </w:rPr>
      </w:r>
      <w:r>
        <w:rPr>
          <w:noProof/>
        </w:rPr>
        <w:fldChar w:fldCharType="separate"/>
      </w:r>
      <w:r>
        <w:rPr>
          <w:noProof/>
        </w:rPr>
        <w:t>372</w:t>
      </w:r>
      <w:r>
        <w:rPr>
          <w:noProof/>
        </w:rPr>
        <w:fldChar w:fldCharType="end"/>
      </w:r>
    </w:p>
    <w:p w14:paraId="7F244D0C" w14:textId="6B921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or reject before call establishment</w:t>
      </w:r>
      <w:r>
        <w:rPr>
          <w:noProof/>
        </w:rPr>
        <w:tab/>
      </w:r>
      <w:r>
        <w:rPr>
          <w:noProof/>
        </w:rPr>
        <w:fldChar w:fldCharType="begin" w:fldLock="1"/>
      </w:r>
      <w:r>
        <w:rPr>
          <w:noProof/>
        </w:rPr>
        <w:instrText xml:space="preserve"> PAGEREF _Toc146246492 \h </w:instrText>
      </w:r>
      <w:r>
        <w:rPr>
          <w:noProof/>
        </w:rPr>
      </w:r>
      <w:r>
        <w:rPr>
          <w:noProof/>
        </w:rPr>
        <w:fldChar w:fldCharType="separate"/>
      </w:r>
      <w:r>
        <w:rPr>
          <w:noProof/>
        </w:rPr>
        <w:t>372</w:t>
      </w:r>
      <w:r>
        <w:rPr>
          <w:noProof/>
        </w:rPr>
        <w:fldChar w:fldCharType="end"/>
      </w:r>
    </w:p>
    <w:p w14:paraId="2EACCFD4" w14:textId="365894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_Toc146246493 \h </w:instrText>
      </w:r>
      <w:r>
        <w:rPr>
          <w:noProof/>
        </w:rPr>
      </w:r>
      <w:r>
        <w:rPr>
          <w:noProof/>
        </w:rPr>
        <w:fldChar w:fldCharType="separate"/>
      </w:r>
      <w:r>
        <w:rPr>
          <w:noProof/>
        </w:rPr>
        <w:t>373</w:t>
      </w:r>
      <w:r>
        <w:rPr>
          <w:noProof/>
        </w:rPr>
        <w:fldChar w:fldCharType="end"/>
      </w:r>
    </w:p>
    <w:p w14:paraId="36ADC545" w14:textId="3717E0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_Toc146246494 \h </w:instrText>
      </w:r>
      <w:r>
        <w:rPr>
          <w:noProof/>
        </w:rPr>
      </w:r>
      <w:r>
        <w:rPr>
          <w:noProof/>
        </w:rPr>
        <w:fldChar w:fldCharType="separate"/>
      </w:r>
      <w:r>
        <w:rPr>
          <w:noProof/>
        </w:rPr>
        <w:t>373</w:t>
      </w:r>
      <w:r>
        <w:rPr>
          <w:noProof/>
        </w:rPr>
        <w:fldChar w:fldCharType="end"/>
      </w:r>
    </w:p>
    <w:p w14:paraId="4375A5F5" w14:textId="4E4462E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_Toc146246495 \h </w:instrText>
      </w:r>
      <w:r>
        <w:rPr>
          <w:noProof/>
        </w:rPr>
      </w:r>
      <w:r>
        <w:rPr>
          <w:noProof/>
        </w:rPr>
        <w:fldChar w:fldCharType="separate"/>
      </w:r>
      <w:r>
        <w:rPr>
          <w:noProof/>
        </w:rPr>
        <w:t>373</w:t>
      </w:r>
      <w:r>
        <w:rPr>
          <w:noProof/>
        </w:rPr>
        <w:fldChar w:fldCharType="end"/>
      </w:r>
    </w:p>
    <w:p w14:paraId="136C8332" w14:textId="6A449B4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_Toc146246496 \h </w:instrText>
      </w:r>
      <w:r>
        <w:rPr>
          <w:noProof/>
        </w:rPr>
      </w:r>
      <w:r>
        <w:rPr>
          <w:noProof/>
        </w:rPr>
        <w:fldChar w:fldCharType="separate"/>
      </w:r>
      <w:r>
        <w:rPr>
          <w:noProof/>
        </w:rPr>
        <w:t>373</w:t>
      </w:r>
      <w:r>
        <w:rPr>
          <w:noProof/>
        </w:rPr>
        <w:fldChar w:fldCharType="end"/>
      </w:r>
    </w:p>
    <w:p w14:paraId="44F1CAD0" w14:textId="46A63BB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_Toc146246497 \h </w:instrText>
      </w:r>
      <w:r>
        <w:rPr>
          <w:noProof/>
        </w:rPr>
      </w:r>
      <w:r>
        <w:rPr>
          <w:noProof/>
        </w:rPr>
        <w:fldChar w:fldCharType="separate"/>
      </w:r>
      <w:r>
        <w:rPr>
          <w:noProof/>
        </w:rPr>
        <w:t>373</w:t>
      </w:r>
      <w:r>
        <w:rPr>
          <w:noProof/>
        </w:rPr>
        <w:fldChar w:fldCharType="end"/>
      </w:r>
    </w:p>
    <w:p w14:paraId="0AFE6981" w14:textId="06099F8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_Toc146246498 \h </w:instrText>
      </w:r>
      <w:r>
        <w:rPr>
          <w:noProof/>
        </w:rPr>
      </w:r>
      <w:r>
        <w:rPr>
          <w:noProof/>
        </w:rPr>
        <w:fldChar w:fldCharType="separate"/>
      </w:r>
      <w:r>
        <w:rPr>
          <w:noProof/>
        </w:rPr>
        <w:t>373</w:t>
      </w:r>
      <w:r>
        <w:rPr>
          <w:noProof/>
        </w:rPr>
        <w:fldChar w:fldCharType="end"/>
      </w:r>
    </w:p>
    <w:p w14:paraId="5D222878" w14:textId="755DFA3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call control</w:t>
      </w:r>
      <w:r>
        <w:rPr>
          <w:noProof/>
        </w:rPr>
        <w:tab/>
      </w:r>
      <w:r>
        <w:rPr>
          <w:noProof/>
        </w:rPr>
        <w:fldChar w:fldCharType="begin" w:fldLock="1"/>
      </w:r>
      <w:r>
        <w:rPr>
          <w:noProof/>
        </w:rPr>
        <w:instrText xml:space="preserve"> PAGEREF _Toc146246499 \h </w:instrText>
      </w:r>
      <w:r>
        <w:rPr>
          <w:noProof/>
        </w:rPr>
      </w:r>
      <w:r>
        <w:rPr>
          <w:noProof/>
        </w:rPr>
        <w:fldChar w:fldCharType="separate"/>
      </w:r>
      <w:r>
        <w:rPr>
          <w:noProof/>
        </w:rPr>
        <w:t>373</w:t>
      </w:r>
      <w:r>
        <w:rPr>
          <w:noProof/>
        </w:rPr>
        <w:fldChar w:fldCharType="end"/>
      </w:r>
    </w:p>
    <w:p w14:paraId="02775CB0" w14:textId="1799F1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_Toc146246500 \h </w:instrText>
      </w:r>
      <w:r>
        <w:rPr>
          <w:noProof/>
        </w:rPr>
      </w:r>
      <w:r>
        <w:rPr>
          <w:noProof/>
        </w:rPr>
        <w:fldChar w:fldCharType="separate"/>
      </w:r>
      <w:r>
        <w:rPr>
          <w:noProof/>
        </w:rPr>
        <w:t>373</w:t>
      </w:r>
      <w:r>
        <w:rPr>
          <w:noProof/>
        </w:rPr>
        <w:fldChar w:fldCharType="end"/>
      </w:r>
    </w:p>
    <w:p w14:paraId="382B7E4A" w14:textId="2EEAB8A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 machine</w:t>
      </w:r>
      <w:r>
        <w:rPr>
          <w:noProof/>
        </w:rPr>
        <w:tab/>
      </w:r>
      <w:r>
        <w:rPr>
          <w:noProof/>
        </w:rPr>
        <w:fldChar w:fldCharType="begin" w:fldLock="1"/>
      </w:r>
      <w:r>
        <w:rPr>
          <w:noProof/>
        </w:rPr>
        <w:instrText xml:space="preserve"> PAGEREF _Toc146246501 \h </w:instrText>
      </w:r>
      <w:r>
        <w:rPr>
          <w:noProof/>
        </w:rPr>
      </w:r>
      <w:r>
        <w:rPr>
          <w:noProof/>
        </w:rPr>
        <w:fldChar w:fldCharType="separate"/>
      </w:r>
      <w:r>
        <w:rPr>
          <w:noProof/>
        </w:rPr>
        <w:t>373</w:t>
      </w:r>
      <w:r>
        <w:rPr>
          <w:noProof/>
        </w:rPr>
        <w:fldChar w:fldCharType="end"/>
      </w:r>
    </w:p>
    <w:p w14:paraId="7798B91E" w14:textId="1EFA8F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states</w:t>
      </w:r>
      <w:r>
        <w:rPr>
          <w:noProof/>
        </w:rPr>
        <w:tab/>
      </w:r>
      <w:r>
        <w:rPr>
          <w:noProof/>
        </w:rPr>
        <w:fldChar w:fldCharType="begin" w:fldLock="1"/>
      </w:r>
      <w:r>
        <w:rPr>
          <w:noProof/>
        </w:rPr>
        <w:instrText xml:space="preserve"> PAGEREF _Toc146246502 \h </w:instrText>
      </w:r>
      <w:r>
        <w:rPr>
          <w:noProof/>
        </w:rPr>
      </w:r>
      <w:r>
        <w:rPr>
          <w:noProof/>
        </w:rPr>
        <w:fldChar w:fldCharType="separate"/>
      </w:r>
      <w:r>
        <w:rPr>
          <w:noProof/>
        </w:rPr>
        <w:t>374</w:t>
      </w:r>
      <w:r>
        <w:rPr>
          <w:noProof/>
        </w:rPr>
        <w:fldChar w:fldCharType="end"/>
      </w:r>
    </w:p>
    <w:p w14:paraId="3902BBBF" w14:textId="4908ED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B1: start-stop</w:t>
      </w:r>
      <w:r>
        <w:rPr>
          <w:noProof/>
        </w:rPr>
        <w:tab/>
      </w:r>
      <w:r>
        <w:rPr>
          <w:noProof/>
        </w:rPr>
        <w:fldChar w:fldCharType="begin" w:fldLock="1"/>
      </w:r>
      <w:r>
        <w:rPr>
          <w:noProof/>
        </w:rPr>
        <w:instrText xml:space="preserve"> PAGEREF _Toc146246503 \h </w:instrText>
      </w:r>
      <w:r>
        <w:rPr>
          <w:noProof/>
        </w:rPr>
      </w:r>
      <w:r>
        <w:rPr>
          <w:noProof/>
        </w:rPr>
        <w:fldChar w:fldCharType="separate"/>
      </w:r>
      <w:r>
        <w:rPr>
          <w:noProof/>
        </w:rPr>
        <w:t>374</w:t>
      </w:r>
      <w:r>
        <w:rPr>
          <w:noProof/>
        </w:rPr>
        <w:fldChar w:fldCharType="end"/>
      </w:r>
    </w:p>
    <w:p w14:paraId="38E94E00" w14:textId="6339A1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B2: in-progress broadcast group call</w:t>
      </w:r>
      <w:r>
        <w:rPr>
          <w:noProof/>
        </w:rPr>
        <w:tab/>
      </w:r>
      <w:r>
        <w:rPr>
          <w:noProof/>
        </w:rPr>
        <w:fldChar w:fldCharType="begin" w:fldLock="1"/>
      </w:r>
      <w:r>
        <w:rPr>
          <w:noProof/>
        </w:rPr>
        <w:instrText xml:space="preserve"> PAGEREF _Toc146246504 \h </w:instrText>
      </w:r>
      <w:r>
        <w:rPr>
          <w:noProof/>
        </w:rPr>
      </w:r>
      <w:r>
        <w:rPr>
          <w:noProof/>
        </w:rPr>
        <w:fldChar w:fldCharType="separate"/>
      </w:r>
      <w:r>
        <w:rPr>
          <w:noProof/>
        </w:rPr>
        <w:t>374</w:t>
      </w:r>
      <w:r>
        <w:rPr>
          <w:noProof/>
        </w:rPr>
        <w:fldChar w:fldCharType="end"/>
      </w:r>
    </w:p>
    <w:p w14:paraId="69623801" w14:textId="4F6852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B3: pending user action</w:t>
      </w:r>
      <w:r>
        <w:rPr>
          <w:noProof/>
        </w:rPr>
        <w:tab/>
      </w:r>
      <w:r>
        <w:rPr>
          <w:noProof/>
        </w:rPr>
        <w:fldChar w:fldCharType="begin" w:fldLock="1"/>
      </w:r>
      <w:r>
        <w:rPr>
          <w:noProof/>
        </w:rPr>
        <w:instrText xml:space="preserve"> PAGEREF _Toc146246505 \h </w:instrText>
      </w:r>
      <w:r>
        <w:rPr>
          <w:noProof/>
        </w:rPr>
      </w:r>
      <w:r>
        <w:rPr>
          <w:noProof/>
        </w:rPr>
        <w:fldChar w:fldCharType="separate"/>
      </w:r>
      <w:r>
        <w:rPr>
          <w:noProof/>
        </w:rPr>
        <w:t>374</w:t>
      </w:r>
      <w:r>
        <w:rPr>
          <w:noProof/>
        </w:rPr>
        <w:fldChar w:fldCharType="end"/>
      </w:r>
    </w:p>
    <w:p w14:paraId="780B6EAD" w14:textId="39A6A7D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B4: i</w:t>
      </w:r>
      <w:r w:rsidRPr="004D2FC6">
        <w:rPr>
          <w:rFonts w:eastAsia="Malgun Gothic"/>
          <w:noProof/>
          <w:lang w:eastAsia="ko-KR"/>
        </w:rPr>
        <w:t>gnoring same call ID</w:t>
      </w:r>
      <w:r>
        <w:rPr>
          <w:noProof/>
        </w:rPr>
        <w:tab/>
      </w:r>
      <w:r>
        <w:rPr>
          <w:noProof/>
        </w:rPr>
        <w:fldChar w:fldCharType="begin" w:fldLock="1"/>
      </w:r>
      <w:r>
        <w:rPr>
          <w:noProof/>
        </w:rPr>
        <w:instrText xml:space="preserve"> PAGEREF _Toc146246506 \h </w:instrText>
      </w:r>
      <w:r>
        <w:rPr>
          <w:noProof/>
        </w:rPr>
      </w:r>
      <w:r>
        <w:rPr>
          <w:noProof/>
        </w:rPr>
        <w:fldChar w:fldCharType="separate"/>
      </w:r>
      <w:r>
        <w:rPr>
          <w:noProof/>
        </w:rPr>
        <w:t>374</w:t>
      </w:r>
      <w:r>
        <w:rPr>
          <w:noProof/>
        </w:rPr>
        <w:fldChar w:fldCharType="end"/>
      </w:r>
    </w:p>
    <w:p w14:paraId="69A1EDC3" w14:textId="06D2418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_Toc146246507 \h </w:instrText>
      </w:r>
      <w:r>
        <w:rPr>
          <w:noProof/>
        </w:rPr>
      </w:r>
      <w:r>
        <w:rPr>
          <w:noProof/>
        </w:rPr>
        <w:fldChar w:fldCharType="separate"/>
      </w:r>
      <w:r>
        <w:rPr>
          <w:noProof/>
        </w:rPr>
        <w:t>375</w:t>
      </w:r>
      <w:r>
        <w:rPr>
          <w:noProof/>
        </w:rPr>
        <w:fldChar w:fldCharType="end"/>
      </w:r>
    </w:p>
    <w:p w14:paraId="042B490E" w14:textId="4A1F9FF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User initiating a broadcast group call</w:t>
      </w:r>
      <w:r>
        <w:rPr>
          <w:noProof/>
        </w:rPr>
        <w:tab/>
      </w:r>
      <w:r>
        <w:rPr>
          <w:noProof/>
        </w:rPr>
        <w:fldChar w:fldCharType="begin" w:fldLock="1"/>
      </w:r>
      <w:r>
        <w:rPr>
          <w:noProof/>
        </w:rPr>
        <w:instrText xml:space="preserve"> PAGEREF _Toc146246508 \h </w:instrText>
      </w:r>
      <w:r>
        <w:rPr>
          <w:noProof/>
        </w:rPr>
      </w:r>
      <w:r>
        <w:rPr>
          <w:noProof/>
        </w:rPr>
        <w:fldChar w:fldCharType="separate"/>
      </w:r>
      <w:r>
        <w:rPr>
          <w:noProof/>
        </w:rPr>
        <w:t>375</w:t>
      </w:r>
      <w:r>
        <w:rPr>
          <w:noProof/>
        </w:rPr>
        <w:fldChar w:fldCharType="end"/>
      </w:r>
    </w:p>
    <w:p w14:paraId="0B9E5131" w14:textId="30A26E7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_Toc146246509 \h </w:instrText>
      </w:r>
      <w:r>
        <w:rPr>
          <w:noProof/>
        </w:rPr>
      </w:r>
      <w:r>
        <w:rPr>
          <w:noProof/>
        </w:rPr>
        <w:fldChar w:fldCharType="separate"/>
      </w:r>
      <w:r>
        <w:rPr>
          <w:noProof/>
        </w:rPr>
        <w:t>375</w:t>
      </w:r>
      <w:r>
        <w:rPr>
          <w:noProof/>
        </w:rPr>
        <w:fldChar w:fldCharType="end"/>
      </w:r>
    </w:p>
    <w:p w14:paraId="539D73A1" w14:textId="59EBE5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_Toc146246510 \h </w:instrText>
      </w:r>
      <w:r>
        <w:rPr>
          <w:noProof/>
        </w:rPr>
      </w:r>
      <w:r>
        <w:rPr>
          <w:noProof/>
        </w:rPr>
        <w:fldChar w:fldCharType="separate"/>
      </w:r>
      <w:r>
        <w:rPr>
          <w:noProof/>
        </w:rPr>
        <w:t>376</w:t>
      </w:r>
      <w:r>
        <w:rPr>
          <w:noProof/>
        </w:rPr>
        <w:fldChar w:fldCharType="end"/>
      </w:r>
    </w:p>
    <w:p w14:paraId="5A69D57B" w14:textId="0EAE7FE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user rejects the terminating call</w:t>
      </w:r>
      <w:r>
        <w:rPr>
          <w:noProof/>
        </w:rPr>
        <w:tab/>
      </w:r>
      <w:r>
        <w:rPr>
          <w:noProof/>
        </w:rPr>
        <w:fldChar w:fldCharType="begin" w:fldLock="1"/>
      </w:r>
      <w:r>
        <w:rPr>
          <w:noProof/>
        </w:rPr>
        <w:instrText xml:space="preserve"> PAGEREF _Toc146246511 \h </w:instrText>
      </w:r>
      <w:r>
        <w:rPr>
          <w:noProof/>
        </w:rPr>
      </w:r>
      <w:r>
        <w:rPr>
          <w:noProof/>
        </w:rPr>
        <w:fldChar w:fldCharType="separate"/>
      </w:r>
      <w:r>
        <w:rPr>
          <w:noProof/>
        </w:rPr>
        <w:t>376</w:t>
      </w:r>
      <w:r>
        <w:rPr>
          <w:noProof/>
        </w:rPr>
        <w:fldChar w:fldCharType="end"/>
      </w:r>
    </w:p>
    <w:p w14:paraId="292FC267" w14:textId="646E8C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_Toc146246512 \h </w:instrText>
      </w:r>
      <w:r>
        <w:rPr>
          <w:noProof/>
        </w:rPr>
      </w:r>
      <w:r>
        <w:rPr>
          <w:noProof/>
        </w:rPr>
        <w:fldChar w:fldCharType="separate"/>
      </w:r>
      <w:r>
        <w:rPr>
          <w:noProof/>
        </w:rPr>
        <w:t>376</w:t>
      </w:r>
      <w:r>
        <w:rPr>
          <w:noProof/>
        </w:rPr>
        <w:fldChar w:fldCharType="end"/>
      </w:r>
    </w:p>
    <w:p w14:paraId="2841A06B" w14:textId="0B8B1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_Toc146246513 \h </w:instrText>
      </w:r>
      <w:r>
        <w:rPr>
          <w:noProof/>
        </w:rPr>
      </w:r>
      <w:r>
        <w:rPr>
          <w:noProof/>
        </w:rPr>
        <w:fldChar w:fldCharType="separate"/>
      </w:r>
      <w:r>
        <w:rPr>
          <w:noProof/>
        </w:rPr>
        <w:t>376</w:t>
      </w:r>
      <w:r>
        <w:rPr>
          <w:noProof/>
        </w:rPr>
        <w:fldChar w:fldCharType="end"/>
      </w:r>
    </w:p>
    <w:p w14:paraId="78B3E8C8" w14:textId="1C998B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_Toc146246514 \h </w:instrText>
      </w:r>
      <w:r>
        <w:rPr>
          <w:noProof/>
        </w:rPr>
      </w:r>
      <w:r>
        <w:rPr>
          <w:noProof/>
        </w:rPr>
        <w:fldChar w:fldCharType="separate"/>
      </w:r>
      <w:r>
        <w:rPr>
          <w:noProof/>
        </w:rPr>
        <w:t>377</w:t>
      </w:r>
      <w:r>
        <w:rPr>
          <w:noProof/>
        </w:rPr>
        <w:fldChar w:fldCharType="end"/>
      </w:r>
    </w:p>
    <w:p w14:paraId="28F63E8A" w14:textId="41627A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_Toc146246515 \h </w:instrText>
      </w:r>
      <w:r>
        <w:rPr>
          <w:noProof/>
        </w:rPr>
      </w:r>
      <w:r>
        <w:rPr>
          <w:noProof/>
        </w:rPr>
        <w:fldChar w:fldCharType="separate"/>
      </w:r>
      <w:r>
        <w:rPr>
          <w:noProof/>
        </w:rPr>
        <w:t>377</w:t>
      </w:r>
      <w:r>
        <w:rPr>
          <w:noProof/>
        </w:rPr>
        <w:fldChar w:fldCharType="end"/>
      </w:r>
    </w:p>
    <w:p w14:paraId="09C9ED9B" w14:textId="34C2DD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_Toc146246516 \h </w:instrText>
      </w:r>
      <w:r>
        <w:rPr>
          <w:noProof/>
        </w:rPr>
      </w:r>
      <w:r>
        <w:rPr>
          <w:noProof/>
        </w:rPr>
        <w:fldChar w:fldCharType="separate"/>
      </w:r>
      <w:r>
        <w:rPr>
          <w:noProof/>
        </w:rPr>
        <w:t>377</w:t>
      </w:r>
      <w:r>
        <w:rPr>
          <w:noProof/>
        </w:rPr>
        <w:fldChar w:fldCharType="end"/>
      </w:r>
    </w:p>
    <w:p w14:paraId="22AD1300" w14:textId="192422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_Toc146246517 \h </w:instrText>
      </w:r>
      <w:r>
        <w:rPr>
          <w:noProof/>
        </w:rPr>
      </w:r>
      <w:r>
        <w:rPr>
          <w:noProof/>
        </w:rPr>
        <w:fldChar w:fldCharType="separate"/>
      </w:r>
      <w:r>
        <w:rPr>
          <w:noProof/>
        </w:rPr>
        <w:t>378</w:t>
      </w:r>
      <w:r>
        <w:rPr>
          <w:noProof/>
        </w:rPr>
        <w:fldChar w:fldCharType="end"/>
      </w:r>
    </w:p>
    <w:p w14:paraId="64BEA99C" w14:textId="495666B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D2FC6">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_Toc146246518 \h </w:instrText>
      </w:r>
      <w:r>
        <w:rPr>
          <w:noProof/>
        </w:rPr>
      </w:r>
      <w:r>
        <w:rPr>
          <w:noProof/>
        </w:rPr>
        <w:fldChar w:fldCharType="separate"/>
      </w:r>
      <w:r>
        <w:rPr>
          <w:noProof/>
        </w:rPr>
        <w:t>378</w:t>
      </w:r>
      <w:r>
        <w:rPr>
          <w:noProof/>
        </w:rPr>
        <w:fldChar w:fldCharType="end"/>
      </w:r>
    </w:p>
    <w:p w14:paraId="017DB1DF" w14:textId="2BE7EB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_Toc146246519 \h </w:instrText>
      </w:r>
      <w:r>
        <w:rPr>
          <w:noProof/>
        </w:rPr>
      </w:r>
      <w:r>
        <w:rPr>
          <w:noProof/>
        </w:rPr>
        <w:fldChar w:fldCharType="separate"/>
      </w:r>
      <w:r>
        <w:rPr>
          <w:noProof/>
        </w:rPr>
        <w:t>378</w:t>
      </w:r>
      <w:r>
        <w:rPr>
          <w:noProof/>
        </w:rPr>
        <w:fldChar w:fldCharType="end"/>
      </w:r>
    </w:p>
    <w:p w14:paraId="4E1D7694" w14:textId="42792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_Toc146246520 \h </w:instrText>
      </w:r>
      <w:r>
        <w:rPr>
          <w:noProof/>
        </w:rPr>
      </w:r>
      <w:r>
        <w:rPr>
          <w:noProof/>
        </w:rPr>
        <w:fldChar w:fldCharType="separate"/>
      </w:r>
      <w:r>
        <w:rPr>
          <w:noProof/>
        </w:rPr>
        <w:t>378</w:t>
      </w:r>
      <w:r>
        <w:rPr>
          <w:noProof/>
        </w:rPr>
        <w:fldChar w:fldCharType="end"/>
      </w:r>
    </w:p>
    <w:p w14:paraId="5B5AD8F1" w14:textId="7B379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_Toc146246521 \h </w:instrText>
      </w:r>
      <w:r>
        <w:rPr>
          <w:noProof/>
        </w:rPr>
      </w:r>
      <w:r>
        <w:rPr>
          <w:noProof/>
        </w:rPr>
        <w:fldChar w:fldCharType="separate"/>
      </w:r>
      <w:r>
        <w:rPr>
          <w:noProof/>
        </w:rPr>
        <w:t>379</w:t>
      </w:r>
      <w:r>
        <w:rPr>
          <w:noProof/>
        </w:rPr>
        <w:fldChar w:fldCharType="end"/>
      </w:r>
    </w:p>
    <w:p w14:paraId="47417E4D" w14:textId="4B3D0D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_Toc146246522 \h </w:instrText>
      </w:r>
      <w:r>
        <w:rPr>
          <w:noProof/>
        </w:rPr>
      </w:r>
      <w:r>
        <w:rPr>
          <w:noProof/>
        </w:rPr>
        <w:fldChar w:fldCharType="separate"/>
      </w:r>
      <w:r>
        <w:rPr>
          <w:noProof/>
        </w:rPr>
        <w:t>379</w:t>
      </w:r>
      <w:r>
        <w:rPr>
          <w:noProof/>
        </w:rPr>
        <w:fldChar w:fldCharType="end"/>
      </w:r>
    </w:p>
    <w:p w14:paraId="36972744" w14:textId="2AE97A4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_Toc146246523 \h </w:instrText>
      </w:r>
      <w:r>
        <w:rPr>
          <w:noProof/>
        </w:rPr>
      </w:r>
      <w:r>
        <w:rPr>
          <w:noProof/>
        </w:rPr>
        <w:fldChar w:fldCharType="separate"/>
      </w:r>
      <w:r>
        <w:rPr>
          <w:noProof/>
        </w:rPr>
        <w:t>379</w:t>
      </w:r>
      <w:r>
        <w:rPr>
          <w:noProof/>
        </w:rPr>
        <w:fldChar w:fldCharType="end"/>
      </w:r>
    </w:p>
    <w:p w14:paraId="5FCA26A1" w14:textId="093EFA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_Toc146246524 \h </w:instrText>
      </w:r>
      <w:r>
        <w:rPr>
          <w:noProof/>
        </w:rPr>
      </w:r>
      <w:r>
        <w:rPr>
          <w:noProof/>
        </w:rPr>
        <w:fldChar w:fldCharType="separate"/>
      </w:r>
      <w:r>
        <w:rPr>
          <w:noProof/>
        </w:rPr>
        <w:t>379</w:t>
      </w:r>
      <w:r>
        <w:rPr>
          <w:noProof/>
        </w:rPr>
        <w:fldChar w:fldCharType="end"/>
      </w:r>
    </w:p>
    <w:p w14:paraId="6938E0E7" w14:textId="70A58EE5"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Private call</w:t>
      </w:r>
      <w:r>
        <w:rPr>
          <w:noProof/>
        </w:rPr>
        <w:tab/>
      </w:r>
      <w:r>
        <w:rPr>
          <w:noProof/>
        </w:rPr>
        <w:fldChar w:fldCharType="begin" w:fldLock="1"/>
      </w:r>
      <w:r>
        <w:rPr>
          <w:noProof/>
        </w:rPr>
        <w:instrText xml:space="preserve"> PAGEREF _Toc146246525 \h </w:instrText>
      </w:r>
      <w:r>
        <w:rPr>
          <w:noProof/>
        </w:rPr>
      </w:r>
      <w:r>
        <w:rPr>
          <w:noProof/>
        </w:rPr>
        <w:fldChar w:fldCharType="separate"/>
      </w:r>
      <w:r>
        <w:rPr>
          <w:noProof/>
        </w:rPr>
        <w:t>379</w:t>
      </w:r>
      <w:r>
        <w:rPr>
          <w:noProof/>
        </w:rPr>
        <w:fldChar w:fldCharType="end"/>
      </w:r>
    </w:p>
    <w:p w14:paraId="4618E5C5" w14:textId="2441EB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_Toc146246526 \h </w:instrText>
      </w:r>
      <w:r>
        <w:rPr>
          <w:noProof/>
        </w:rPr>
      </w:r>
      <w:r>
        <w:rPr>
          <w:noProof/>
        </w:rPr>
        <w:fldChar w:fldCharType="separate"/>
      </w:r>
      <w:r>
        <w:rPr>
          <w:noProof/>
        </w:rPr>
        <w:t>379</w:t>
      </w:r>
      <w:r>
        <w:rPr>
          <w:noProof/>
        </w:rPr>
        <w:fldChar w:fldCharType="end"/>
      </w:r>
    </w:p>
    <w:p w14:paraId="443386F7" w14:textId="081DB4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private call and first-to-answer call</w:t>
      </w:r>
      <w:r>
        <w:rPr>
          <w:noProof/>
        </w:rPr>
        <w:tab/>
      </w:r>
      <w:r>
        <w:rPr>
          <w:noProof/>
        </w:rPr>
        <w:fldChar w:fldCharType="begin" w:fldLock="1"/>
      </w:r>
      <w:r>
        <w:rPr>
          <w:noProof/>
        </w:rPr>
        <w:instrText xml:space="preserve"> PAGEREF _Toc146246527 \h </w:instrText>
      </w:r>
      <w:r>
        <w:rPr>
          <w:noProof/>
        </w:rPr>
      </w:r>
      <w:r>
        <w:rPr>
          <w:noProof/>
        </w:rPr>
        <w:fldChar w:fldCharType="separate"/>
      </w:r>
      <w:r>
        <w:rPr>
          <w:noProof/>
        </w:rPr>
        <w:t>379</w:t>
      </w:r>
      <w:r>
        <w:rPr>
          <w:noProof/>
        </w:rPr>
        <w:fldChar w:fldCharType="end"/>
      </w:r>
    </w:p>
    <w:p w14:paraId="07CD87C0" w14:textId="3D459E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_Toc146246528 \h </w:instrText>
      </w:r>
      <w:r>
        <w:rPr>
          <w:noProof/>
        </w:rPr>
      </w:r>
      <w:r>
        <w:rPr>
          <w:noProof/>
        </w:rPr>
        <w:fldChar w:fldCharType="separate"/>
      </w:r>
      <w:r>
        <w:rPr>
          <w:noProof/>
        </w:rPr>
        <w:t>379</w:t>
      </w:r>
      <w:r>
        <w:rPr>
          <w:noProof/>
        </w:rPr>
        <w:fldChar w:fldCharType="end"/>
      </w:r>
    </w:p>
    <w:p w14:paraId="72DD984E" w14:textId="40DE10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_Toc146246529 \h </w:instrText>
      </w:r>
      <w:r>
        <w:rPr>
          <w:noProof/>
        </w:rPr>
      </w:r>
      <w:r>
        <w:rPr>
          <w:noProof/>
        </w:rPr>
        <w:fldChar w:fldCharType="separate"/>
      </w:r>
      <w:r>
        <w:rPr>
          <w:noProof/>
        </w:rPr>
        <w:t>379</w:t>
      </w:r>
      <w:r>
        <w:rPr>
          <w:noProof/>
        </w:rPr>
        <w:fldChar w:fldCharType="end"/>
      </w:r>
    </w:p>
    <w:p w14:paraId="3A28D415" w14:textId="21BC20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_Toc146246530 \h </w:instrText>
      </w:r>
      <w:r>
        <w:rPr>
          <w:noProof/>
        </w:rPr>
      </w:r>
      <w:r>
        <w:rPr>
          <w:noProof/>
        </w:rPr>
        <w:fldChar w:fldCharType="separate"/>
      </w:r>
      <w:r>
        <w:rPr>
          <w:noProof/>
        </w:rPr>
        <w:t>380</w:t>
      </w:r>
      <w:r>
        <w:rPr>
          <w:noProof/>
        </w:rPr>
        <w:fldChar w:fldCharType="end"/>
      </w:r>
    </w:p>
    <w:p w14:paraId="4B5D0B43" w14:textId="59F6C0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_Toc146246531 \h </w:instrText>
      </w:r>
      <w:r>
        <w:rPr>
          <w:noProof/>
        </w:rPr>
      </w:r>
      <w:r>
        <w:rPr>
          <w:noProof/>
        </w:rPr>
        <w:fldChar w:fldCharType="separate"/>
      </w:r>
      <w:r>
        <w:rPr>
          <w:noProof/>
        </w:rPr>
        <w:t>380</w:t>
      </w:r>
      <w:r>
        <w:rPr>
          <w:noProof/>
        </w:rPr>
        <w:fldChar w:fldCharType="end"/>
      </w:r>
    </w:p>
    <w:p w14:paraId="4B85D6D1" w14:textId="46C70BA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_Toc146246532 \h </w:instrText>
      </w:r>
      <w:r>
        <w:rPr>
          <w:noProof/>
        </w:rPr>
      </w:r>
      <w:r>
        <w:rPr>
          <w:noProof/>
        </w:rPr>
        <w:fldChar w:fldCharType="separate"/>
      </w:r>
      <w:r>
        <w:rPr>
          <w:noProof/>
        </w:rPr>
        <w:t>380</w:t>
      </w:r>
      <w:r>
        <w:rPr>
          <w:noProof/>
        </w:rPr>
        <w:fldChar w:fldCharType="end"/>
      </w:r>
    </w:p>
    <w:p w14:paraId="688EE2B8" w14:textId="2D82EE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_Toc146246533 \h </w:instrText>
      </w:r>
      <w:r>
        <w:rPr>
          <w:noProof/>
        </w:rPr>
      </w:r>
      <w:r>
        <w:rPr>
          <w:noProof/>
        </w:rPr>
        <w:fldChar w:fldCharType="separate"/>
      </w:r>
      <w:r>
        <w:rPr>
          <w:noProof/>
        </w:rPr>
        <w:t>386</w:t>
      </w:r>
      <w:r>
        <w:rPr>
          <w:noProof/>
        </w:rPr>
        <w:fldChar w:fldCharType="end"/>
      </w:r>
    </w:p>
    <w:p w14:paraId="4C9CA208" w14:textId="7165286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_Toc146246534 \h </w:instrText>
      </w:r>
      <w:r>
        <w:rPr>
          <w:noProof/>
        </w:rPr>
      </w:r>
      <w:r>
        <w:rPr>
          <w:noProof/>
        </w:rPr>
        <w:fldChar w:fldCharType="separate"/>
      </w:r>
      <w:r>
        <w:rPr>
          <w:noProof/>
        </w:rPr>
        <w:t>389</w:t>
      </w:r>
      <w:r>
        <w:rPr>
          <w:noProof/>
        </w:rPr>
        <w:fldChar w:fldCharType="end"/>
      </w:r>
    </w:p>
    <w:p w14:paraId="3000EA0B" w14:textId="6C09A4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_Toc146246535 \h </w:instrText>
      </w:r>
      <w:r>
        <w:rPr>
          <w:noProof/>
        </w:rPr>
      </w:r>
      <w:r>
        <w:rPr>
          <w:noProof/>
        </w:rPr>
        <w:fldChar w:fldCharType="separate"/>
      </w:r>
      <w:r>
        <w:rPr>
          <w:noProof/>
        </w:rPr>
        <w:t>390</w:t>
      </w:r>
      <w:r>
        <w:rPr>
          <w:noProof/>
        </w:rPr>
        <w:fldChar w:fldCharType="end"/>
      </w:r>
    </w:p>
    <w:p w14:paraId="2E1F795F" w14:textId="0DE052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_Toc146246536 \h </w:instrText>
      </w:r>
      <w:r>
        <w:rPr>
          <w:noProof/>
        </w:rPr>
      </w:r>
      <w:r>
        <w:rPr>
          <w:noProof/>
        </w:rPr>
        <w:fldChar w:fldCharType="separate"/>
      </w:r>
      <w:r>
        <w:rPr>
          <w:noProof/>
        </w:rPr>
        <w:t>392</w:t>
      </w:r>
      <w:r>
        <w:rPr>
          <w:noProof/>
        </w:rPr>
        <w:fldChar w:fldCharType="end"/>
      </w:r>
    </w:p>
    <w:p w14:paraId="087FEF08" w14:textId="142D489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_Toc146246537 \h </w:instrText>
      </w:r>
      <w:r>
        <w:rPr>
          <w:noProof/>
        </w:rPr>
      </w:r>
      <w:r>
        <w:rPr>
          <w:noProof/>
        </w:rPr>
        <w:fldChar w:fldCharType="separate"/>
      </w:r>
      <w:r>
        <w:rPr>
          <w:noProof/>
        </w:rPr>
        <w:t>392</w:t>
      </w:r>
      <w:r>
        <w:rPr>
          <w:noProof/>
        </w:rPr>
        <w:fldChar w:fldCharType="end"/>
      </w:r>
    </w:p>
    <w:p w14:paraId="2F01BE41" w14:textId="54B946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_Toc146246538 \h </w:instrText>
      </w:r>
      <w:r>
        <w:rPr>
          <w:noProof/>
        </w:rPr>
      </w:r>
      <w:r>
        <w:rPr>
          <w:noProof/>
        </w:rPr>
        <w:fldChar w:fldCharType="separate"/>
      </w:r>
      <w:r>
        <w:rPr>
          <w:noProof/>
        </w:rPr>
        <w:t>392</w:t>
      </w:r>
      <w:r>
        <w:rPr>
          <w:noProof/>
        </w:rPr>
        <w:fldChar w:fldCharType="end"/>
      </w:r>
    </w:p>
    <w:p w14:paraId="70EC8DDD" w14:textId="24585F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_Toc146246539 \h </w:instrText>
      </w:r>
      <w:r>
        <w:rPr>
          <w:noProof/>
        </w:rPr>
      </w:r>
      <w:r>
        <w:rPr>
          <w:noProof/>
        </w:rPr>
        <w:fldChar w:fldCharType="separate"/>
      </w:r>
      <w:r>
        <w:rPr>
          <w:noProof/>
        </w:rPr>
        <w:t>398</w:t>
      </w:r>
      <w:r>
        <w:rPr>
          <w:noProof/>
        </w:rPr>
        <w:fldChar w:fldCharType="end"/>
      </w:r>
    </w:p>
    <w:p w14:paraId="3E0B57B6" w14:textId="0D03AD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_Toc146246540 \h </w:instrText>
      </w:r>
      <w:r>
        <w:rPr>
          <w:noProof/>
        </w:rPr>
      </w:r>
      <w:r>
        <w:rPr>
          <w:noProof/>
        </w:rPr>
        <w:fldChar w:fldCharType="separate"/>
      </w:r>
      <w:r>
        <w:rPr>
          <w:noProof/>
        </w:rPr>
        <w:t>399</w:t>
      </w:r>
      <w:r>
        <w:rPr>
          <w:noProof/>
        </w:rPr>
        <w:fldChar w:fldCharType="end"/>
      </w:r>
    </w:p>
    <w:p w14:paraId="5430C7D8" w14:textId="4A5E9C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_Toc146246541 \h </w:instrText>
      </w:r>
      <w:r>
        <w:rPr>
          <w:noProof/>
        </w:rPr>
      </w:r>
      <w:r>
        <w:rPr>
          <w:noProof/>
        </w:rPr>
        <w:fldChar w:fldCharType="separate"/>
      </w:r>
      <w:r>
        <w:rPr>
          <w:noProof/>
        </w:rPr>
        <w:t>399</w:t>
      </w:r>
      <w:r>
        <w:rPr>
          <w:noProof/>
        </w:rPr>
        <w:fldChar w:fldCharType="end"/>
      </w:r>
    </w:p>
    <w:p w14:paraId="6E6F846E" w14:textId="0EC7DF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_Toc146246542 \h </w:instrText>
      </w:r>
      <w:r>
        <w:rPr>
          <w:noProof/>
        </w:rPr>
      </w:r>
      <w:r>
        <w:rPr>
          <w:noProof/>
        </w:rPr>
        <w:fldChar w:fldCharType="separate"/>
      </w:r>
      <w:r>
        <w:rPr>
          <w:noProof/>
        </w:rPr>
        <w:t>399</w:t>
      </w:r>
      <w:r>
        <w:rPr>
          <w:noProof/>
        </w:rPr>
        <w:fldChar w:fldCharType="end"/>
      </w:r>
    </w:p>
    <w:p w14:paraId="47385D6E" w14:textId="5A11826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_Toc146246543 \h </w:instrText>
      </w:r>
      <w:r>
        <w:rPr>
          <w:noProof/>
        </w:rPr>
      </w:r>
      <w:r>
        <w:rPr>
          <w:noProof/>
        </w:rPr>
        <w:fldChar w:fldCharType="separate"/>
      </w:r>
      <w:r>
        <w:rPr>
          <w:noProof/>
        </w:rPr>
        <w:t>404</w:t>
      </w:r>
      <w:r>
        <w:rPr>
          <w:noProof/>
        </w:rPr>
        <w:fldChar w:fldCharType="end"/>
      </w:r>
    </w:p>
    <w:p w14:paraId="58652D56" w14:textId="51ABF9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_Toc146246544 \h </w:instrText>
      </w:r>
      <w:r>
        <w:rPr>
          <w:noProof/>
        </w:rPr>
      </w:r>
      <w:r>
        <w:rPr>
          <w:noProof/>
        </w:rPr>
        <w:fldChar w:fldCharType="separate"/>
      </w:r>
      <w:r>
        <w:rPr>
          <w:noProof/>
        </w:rPr>
        <w:t>410</w:t>
      </w:r>
      <w:r>
        <w:rPr>
          <w:noProof/>
        </w:rPr>
        <w:fldChar w:fldCharType="end"/>
      </w:r>
    </w:p>
    <w:p w14:paraId="3C89170E" w14:textId="5824738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_Toc146246545 \h </w:instrText>
      </w:r>
      <w:r>
        <w:rPr>
          <w:noProof/>
        </w:rPr>
      </w:r>
      <w:r>
        <w:rPr>
          <w:noProof/>
        </w:rPr>
        <w:fldChar w:fldCharType="separate"/>
      </w:r>
      <w:r>
        <w:rPr>
          <w:noProof/>
        </w:rPr>
        <w:t>412</w:t>
      </w:r>
      <w:r>
        <w:rPr>
          <w:noProof/>
        </w:rPr>
        <w:fldChar w:fldCharType="end"/>
      </w:r>
    </w:p>
    <w:p w14:paraId="7246539E" w14:textId="3786E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_Toc146246546 \h </w:instrText>
      </w:r>
      <w:r>
        <w:rPr>
          <w:noProof/>
        </w:rPr>
      </w:r>
      <w:r>
        <w:rPr>
          <w:noProof/>
        </w:rPr>
        <w:fldChar w:fldCharType="separate"/>
      </w:r>
      <w:r>
        <w:rPr>
          <w:noProof/>
        </w:rPr>
        <w:t>414</w:t>
      </w:r>
      <w:r>
        <w:rPr>
          <w:noProof/>
        </w:rPr>
        <w:fldChar w:fldCharType="end"/>
      </w:r>
    </w:p>
    <w:p w14:paraId="0F02C4F2" w14:textId="233358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_Toc146246547 \h </w:instrText>
      </w:r>
      <w:r>
        <w:rPr>
          <w:noProof/>
        </w:rPr>
      </w:r>
      <w:r>
        <w:rPr>
          <w:noProof/>
        </w:rPr>
        <w:fldChar w:fldCharType="separate"/>
      </w:r>
      <w:r>
        <w:rPr>
          <w:noProof/>
        </w:rPr>
        <w:t>415</w:t>
      </w:r>
      <w:r>
        <w:rPr>
          <w:noProof/>
        </w:rPr>
        <w:fldChar w:fldCharType="end"/>
      </w:r>
    </w:p>
    <w:p w14:paraId="784A24CB" w14:textId="3ED8B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_Toc146246548 \h </w:instrText>
      </w:r>
      <w:r>
        <w:rPr>
          <w:noProof/>
        </w:rPr>
      </w:r>
      <w:r>
        <w:rPr>
          <w:noProof/>
        </w:rPr>
        <w:fldChar w:fldCharType="separate"/>
      </w:r>
      <w:r>
        <w:rPr>
          <w:noProof/>
        </w:rPr>
        <w:t>415</w:t>
      </w:r>
      <w:r>
        <w:rPr>
          <w:noProof/>
        </w:rPr>
        <w:fldChar w:fldCharType="end"/>
      </w:r>
    </w:p>
    <w:p w14:paraId="4F727861" w14:textId="4A11A2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_Toc146246549 \h </w:instrText>
      </w:r>
      <w:r>
        <w:rPr>
          <w:noProof/>
        </w:rPr>
      </w:r>
      <w:r>
        <w:rPr>
          <w:noProof/>
        </w:rPr>
        <w:fldChar w:fldCharType="separate"/>
      </w:r>
      <w:r>
        <w:rPr>
          <w:noProof/>
        </w:rPr>
        <w:t>417</w:t>
      </w:r>
      <w:r>
        <w:rPr>
          <w:noProof/>
        </w:rPr>
        <w:fldChar w:fldCharType="end"/>
      </w:r>
    </w:p>
    <w:p w14:paraId="75810C28" w14:textId="2E0E986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_Toc146246550 \h </w:instrText>
      </w:r>
      <w:r>
        <w:rPr>
          <w:noProof/>
        </w:rPr>
      </w:r>
      <w:r>
        <w:rPr>
          <w:noProof/>
        </w:rPr>
        <w:fldChar w:fldCharType="separate"/>
      </w:r>
      <w:r>
        <w:rPr>
          <w:noProof/>
        </w:rPr>
        <w:t>421</w:t>
      </w:r>
      <w:r>
        <w:rPr>
          <w:noProof/>
        </w:rPr>
        <w:fldChar w:fldCharType="end"/>
      </w:r>
    </w:p>
    <w:p w14:paraId="72BC6273" w14:textId="1C26B6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_Toc146246551 \h </w:instrText>
      </w:r>
      <w:r>
        <w:rPr>
          <w:noProof/>
        </w:rPr>
      </w:r>
      <w:r>
        <w:rPr>
          <w:noProof/>
        </w:rPr>
        <w:fldChar w:fldCharType="separate"/>
      </w:r>
      <w:r>
        <w:rPr>
          <w:noProof/>
        </w:rPr>
        <w:t>422</w:t>
      </w:r>
      <w:r>
        <w:rPr>
          <w:noProof/>
        </w:rPr>
        <w:fldChar w:fldCharType="end"/>
      </w:r>
    </w:p>
    <w:p w14:paraId="4019C2CC" w14:textId="3714E5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_Toc146246552 \h </w:instrText>
      </w:r>
      <w:r>
        <w:rPr>
          <w:noProof/>
        </w:rPr>
      </w:r>
      <w:r>
        <w:rPr>
          <w:noProof/>
        </w:rPr>
        <w:fldChar w:fldCharType="separate"/>
      </w:r>
      <w:r>
        <w:rPr>
          <w:noProof/>
        </w:rPr>
        <w:t>424</w:t>
      </w:r>
      <w:r>
        <w:rPr>
          <w:noProof/>
        </w:rPr>
        <w:fldChar w:fldCharType="end"/>
      </w:r>
    </w:p>
    <w:p w14:paraId="3752F10A" w14:textId="508283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_Toc146246553 \h </w:instrText>
      </w:r>
      <w:r>
        <w:rPr>
          <w:noProof/>
        </w:rPr>
      </w:r>
      <w:r>
        <w:rPr>
          <w:noProof/>
        </w:rPr>
        <w:fldChar w:fldCharType="separate"/>
      </w:r>
      <w:r>
        <w:rPr>
          <w:noProof/>
        </w:rPr>
        <w:t>424</w:t>
      </w:r>
      <w:r>
        <w:rPr>
          <w:noProof/>
        </w:rPr>
        <w:fldChar w:fldCharType="end"/>
      </w:r>
    </w:p>
    <w:p w14:paraId="03F5D9D0" w14:textId="6F58126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_Toc146246554 \h </w:instrText>
      </w:r>
      <w:r>
        <w:rPr>
          <w:noProof/>
        </w:rPr>
      </w:r>
      <w:r>
        <w:rPr>
          <w:noProof/>
        </w:rPr>
        <w:fldChar w:fldCharType="separate"/>
      </w:r>
      <w:r>
        <w:rPr>
          <w:noProof/>
        </w:rPr>
        <w:t>425</w:t>
      </w:r>
      <w:r>
        <w:rPr>
          <w:noProof/>
        </w:rPr>
        <w:fldChar w:fldCharType="end"/>
      </w:r>
    </w:p>
    <w:p w14:paraId="09B1B77D" w14:textId="5E24AB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_Toc146246555 \h </w:instrText>
      </w:r>
      <w:r>
        <w:rPr>
          <w:noProof/>
        </w:rPr>
      </w:r>
      <w:r>
        <w:rPr>
          <w:noProof/>
        </w:rPr>
        <w:fldChar w:fldCharType="separate"/>
      </w:r>
      <w:r>
        <w:rPr>
          <w:noProof/>
        </w:rPr>
        <w:t>425</w:t>
      </w:r>
      <w:r>
        <w:rPr>
          <w:noProof/>
        </w:rPr>
        <w:fldChar w:fldCharType="end"/>
      </w:r>
    </w:p>
    <w:p w14:paraId="01D8EF5C" w14:textId="518A10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_Toc146246556 \h </w:instrText>
      </w:r>
      <w:r>
        <w:rPr>
          <w:noProof/>
        </w:rPr>
      </w:r>
      <w:r>
        <w:rPr>
          <w:noProof/>
        </w:rPr>
        <w:fldChar w:fldCharType="separate"/>
      </w:r>
      <w:r>
        <w:rPr>
          <w:noProof/>
        </w:rPr>
        <w:t>425</w:t>
      </w:r>
      <w:r>
        <w:rPr>
          <w:noProof/>
        </w:rPr>
        <w:fldChar w:fldCharType="end"/>
      </w:r>
    </w:p>
    <w:p w14:paraId="7A6351B1" w14:textId="4FD5C0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_Toc146246557 \h </w:instrText>
      </w:r>
      <w:r>
        <w:rPr>
          <w:noProof/>
        </w:rPr>
      </w:r>
      <w:r>
        <w:rPr>
          <w:noProof/>
        </w:rPr>
        <w:fldChar w:fldCharType="separate"/>
      </w:r>
      <w:r>
        <w:rPr>
          <w:noProof/>
        </w:rPr>
        <w:t>426</w:t>
      </w:r>
      <w:r>
        <w:rPr>
          <w:noProof/>
        </w:rPr>
        <w:fldChar w:fldCharType="end"/>
      </w:r>
    </w:p>
    <w:p w14:paraId="4F41F920" w14:textId="0EFC61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_Toc146246558 \h </w:instrText>
      </w:r>
      <w:r>
        <w:rPr>
          <w:noProof/>
        </w:rPr>
      </w:r>
      <w:r>
        <w:rPr>
          <w:noProof/>
        </w:rPr>
        <w:fldChar w:fldCharType="separate"/>
      </w:r>
      <w:r>
        <w:rPr>
          <w:noProof/>
        </w:rPr>
        <w:t>426</w:t>
      </w:r>
      <w:r>
        <w:rPr>
          <w:noProof/>
        </w:rPr>
        <w:fldChar w:fldCharType="end"/>
      </w:r>
    </w:p>
    <w:p w14:paraId="30FF1AEA" w14:textId="3795A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_Toc146246559 \h </w:instrText>
      </w:r>
      <w:r>
        <w:rPr>
          <w:noProof/>
        </w:rPr>
      </w:r>
      <w:r>
        <w:rPr>
          <w:noProof/>
        </w:rPr>
        <w:fldChar w:fldCharType="separate"/>
      </w:r>
      <w:r>
        <w:rPr>
          <w:noProof/>
        </w:rPr>
        <w:t>426</w:t>
      </w:r>
      <w:r>
        <w:rPr>
          <w:noProof/>
        </w:rPr>
        <w:fldChar w:fldCharType="end"/>
      </w:r>
    </w:p>
    <w:p w14:paraId="45B85820" w14:textId="12A4F1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_Toc146246560 \h </w:instrText>
      </w:r>
      <w:r>
        <w:rPr>
          <w:noProof/>
        </w:rPr>
      </w:r>
      <w:r>
        <w:rPr>
          <w:noProof/>
        </w:rPr>
        <w:fldChar w:fldCharType="separate"/>
      </w:r>
      <w:r>
        <w:rPr>
          <w:noProof/>
        </w:rPr>
        <w:t>426</w:t>
      </w:r>
      <w:r>
        <w:rPr>
          <w:noProof/>
        </w:rPr>
        <w:fldChar w:fldCharType="end"/>
      </w:r>
    </w:p>
    <w:p w14:paraId="4C19AAA7" w14:textId="58855BF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_Toc146246561 \h </w:instrText>
      </w:r>
      <w:r>
        <w:rPr>
          <w:noProof/>
        </w:rPr>
      </w:r>
      <w:r>
        <w:rPr>
          <w:noProof/>
        </w:rPr>
        <w:fldChar w:fldCharType="separate"/>
      </w:r>
      <w:r>
        <w:rPr>
          <w:noProof/>
        </w:rPr>
        <w:t>426</w:t>
      </w:r>
      <w:r>
        <w:rPr>
          <w:noProof/>
        </w:rPr>
        <w:fldChar w:fldCharType="end"/>
      </w:r>
    </w:p>
    <w:p w14:paraId="0FB49925" w14:textId="2B923F7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_Toc146246562 \h </w:instrText>
      </w:r>
      <w:r>
        <w:rPr>
          <w:noProof/>
        </w:rPr>
      </w:r>
      <w:r>
        <w:rPr>
          <w:noProof/>
        </w:rPr>
        <w:fldChar w:fldCharType="separate"/>
      </w:r>
      <w:r>
        <w:rPr>
          <w:noProof/>
        </w:rPr>
        <w:t>426</w:t>
      </w:r>
      <w:r>
        <w:rPr>
          <w:noProof/>
        </w:rPr>
        <w:fldChar w:fldCharType="end"/>
      </w:r>
    </w:p>
    <w:p w14:paraId="1E63D711" w14:textId="010AD41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_Toc146246563 \h </w:instrText>
      </w:r>
      <w:r>
        <w:rPr>
          <w:noProof/>
        </w:rPr>
      </w:r>
      <w:r>
        <w:rPr>
          <w:noProof/>
        </w:rPr>
        <w:fldChar w:fldCharType="separate"/>
      </w:r>
      <w:r>
        <w:rPr>
          <w:noProof/>
        </w:rPr>
        <w:t>426</w:t>
      </w:r>
      <w:r>
        <w:rPr>
          <w:noProof/>
        </w:rPr>
        <w:fldChar w:fldCharType="end"/>
      </w:r>
    </w:p>
    <w:p w14:paraId="773E6A9C" w14:textId="55E9156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_Toc146246564 \h </w:instrText>
      </w:r>
      <w:r>
        <w:rPr>
          <w:noProof/>
        </w:rPr>
      </w:r>
      <w:r>
        <w:rPr>
          <w:noProof/>
        </w:rPr>
        <w:fldChar w:fldCharType="separate"/>
      </w:r>
      <w:r>
        <w:rPr>
          <w:noProof/>
        </w:rPr>
        <w:t>426</w:t>
      </w:r>
      <w:r>
        <w:rPr>
          <w:noProof/>
        </w:rPr>
        <w:fldChar w:fldCharType="end"/>
      </w:r>
    </w:p>
    <w:p w14:paraId="308CCECB" w14:textId="704B0C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_Toc146246565 \h </w:instrText>
      </w:r>
      <w:r>
        <w:rPr>
          <w:noProof/>
        </w:rPr>
      </w:r>
      <w:r>
        <w:rPr>
          <w:noProof/>
        </w:rPr>
        <w:fldChar w:fldCharType="separate"/>
      </w:r>
      <w:r>
        <w:rPr>
          <w:noProof/>
        </w:rPr>
        <w:t>426</w:t>
      </w:r>
      <w:r>
        <w:rPr>
          <w:noProof/>
        </w:rPr>
        <w:fldChar w:fldCharType="end"/>
      </w:r>
    </w:p>
    <w:p w14:paraId="24E61FC8" w14:textId="16A27C8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_Toc146246566 \h </w:instrText>
      </w:r>
      <w:r>
        <w:rPr>
          <w:noProof/>
        </w:rPr>
      </w:r>
      <w:r>
        <w:rPr>
          <w:noProof/>
        </w:rPr>
        <w:fldChar w:fldCharType="separate"/>
      </w:r>
      <w:r>
        <w:rPr>
          <w:noProof/>
        </w:rPr>
        <w:t>426</w:t>
      </w:r>
      <w:r>
        <w:rPr>
          <w:noProof/>
        </w:rPr>
        <w:fldChar w:fldCharType="end"/>
      </w:r>
    </w:p>
    <w:p w14:paraId="2B5E13EC" w14:textId="0ECF0CB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_Toc146246567 \h </w:instrText>
      </w:r>
      <w:r>
        <w:rPr>
          <w:noProof/>
        </w:rPr>
      </w:r>
      <w:r>
        <w:rPr>
          <w:noProof/>
        </w:rPr>
        <w:fldChar w:fldCharType="separate"/>
      </w:r>
      <w:r>
        <w:rPr>
          <w:noProof/>
        </w:rPr>
        <w:t>426</w:t>
      </w:r>
      <w:r>
        <w:rPr>
          <w:noProof/>
        </w:rPr>
        <w:fldChar w:fldCharType="end"/>
      </w:r>
    </w:p>
    <w:p w14:paraId="532F1D86" w14:textId="2E1AE2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_Toc146246568 \h </w:instrText>
      </w:r>
      <w:r>
        <w:rPr>
          <w:noProof/>
        </w:rPr>
      </w:r>
      <w:r>
        <w:rPr>
          <w:noProof/>
        </w:rPr>
        <w:fldChar w:fldCharType="separate"/>
      </w:r>
      <w:r>
        <w:rPr>
          <w:noProof/>
        </w:rPr>
        <w:t>426</w:t>
      </w:r>
      <w:r>
        <w:rPr>
          <w:noProof/>
        </w:rPr>
        <w:fldChar w:fldCharType="end"/>
      </w:r>
    </w:p>
    <w:p w14:paraId="518C80E2" w14:textId="386FE5B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_Toc146246569 \h </w:instrText>
      </w:r>
      <w:r>
        <w:rPr>
          <w:noProof/>
        </w:rPr>
      </w:r>
      <w:r>
        <w:rPr>
          <w:noProof/>
        </w:rPr>
        <w:fldChar w:fldCharType="separate"/>
      </w:r>
      <w:r>
        <w:rPr>
          <w:noProof/>
        </w:rPr>
        <w:t>426</w:t>
      </w:r>
      <w:r>
        <w:rPr>
          <w:noProof/>
        </w:rPr>
        <w:fldChar w:fldCharType="end"/>
      </w:r>
    </w:p>
    <w:p w14:paraId="16394AD3" w14:textId="06DC08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_Toc146246570 \h </w:instrText>
      </w:r>
      <w:r>
        <w:rPr>
          <w:noProof/>
        </w:rPr>
      </w:r>
      <w:r>
        <w:rPr>
          <w:noProof/>
        </w:rPr>
        <w:fldChar w:fldCharType="separate"/>
      </w:r>
      <w:r>
        <w:rPr>
          <w:noProof/>
        </w:rPr>
        <w:t>427</w:t>
      </w:r>
      <w:r>
        <w:rPr>
          <w:noProof/>
        </w:rPr>
        <w:fldChar w:fldCharType="end"/>
      </w:r>
    </w:p>
    <w:p w14:paraId="2EF849A2" w14:textId="113E38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_Toc146246571 \h </w:instrText>
      </w:r>
      <w:r>
        <w:rPr>
          <w:noProof/>
        </w:rPr>
      </w:r>
      <w:r>
        <w:rPr>
          <w:noProof/>
        </w:rPr>
        <w:fldChar w:fldCharType="separate"/>
      </w:r>
      <w:r>
        <w:rPr>
          <w:noProof/>
        </w:rPr>
        <w:t>427</w:t>
      </w:r>
      <w:r>
        <w:rPr>
          <w:noProof/>
        </w:rPr>
        <w:fldChar w:fldCharType="end"/>
      </w:r>
    </w:p>
    <w:p w14:paraId="062DA28C" w14:textId="67D35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_Toc146246572 \h </w:instrText>
      </w:r>
      <w:r>
        <w:rPr>
          <w:noProof/>
        </w:rPr>
      </w:r>
      <w:r>
        <w:rPr>
          <w:noProof/>
        </w:rPr>
        <w:fldChar w:fldCharType="separate"/>
      </w:r>
      <w:r>
        <w:rPr>
          <w:noProof/>
        </w:rPr>
        <w:t>427</w:t>
      </w:r>
      <w:r>
        <w:rPr>
          <w:noProof/>
        </w:rPr>
        <w:fldChar w:fldCharType="end"/>
      </w:r>
    </w:p>
    <w:p w14:paraId="1FC18E68" w14:textId="07991E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_Toc146246573 \h </w:instrText>
      </w:r>
      <w:r>
        <w:rPr>
          <w:noProof/>
        </w:rPr>
      </w:r>
      <w:r>
        <w:rPr>
          <w:noProof/>
        </w:rPr>
        <w:fldChar w:fldCharType="separate"/>
      </w:r>
      <w:r>
        <w:rPr>
          <w:noProof/>
        </w:rPr>
        <w:t>427</w:t>
      </w:r>
      <w:r>
        <w:rPr>
          <w:noProof/>
        </w:rPr>
        <w:fldChar w:fldCharType="end"/>
      </w:r>
    </w:p>
    <w:p w14:paraId="5F80F270" w14:textId="196FFF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_Toc146246574 \h </w:instrText>
      </w:r>
      <w:r>
        <w:rPr>
          <w:noProof/>
        </w:rPr>
      </w:r>
      <w:r>
        <w:rPr>
          <w:noProof/>
        </w:rPr>
        <w:fldChar w:fldCharType="separate"/>
      </w:r>
      <w:r>
        <w:rPr>
          <w:noProof/>
        </w:rPr>
        <w:t>427</w:t>
      </w:r>
      <w:r>
        <w:rPr>
          <w:noProof/>
        </w:rPr>
        <w:fldChar w:fldCharType="end"/>
      </w:r>
    </w:p>
    <w:p w14:paraId="70E1978A" w14:textId="102F3B3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_Toc146246575 \h </w:instrText>
      </w:r>
      <w:r>
        <w:rPr>
          <w:noProof/>
        </w:rPr>
      </w:r>
      <w:r>
        <w:rPr>
          <w:noProof/>
        </w:rPr>
        <w:fldChar w:fldCharType="separate"/>
      </w:r>
      <w:r>
        <w:rPr>
          <w:noProof/>
        </w:rPr>
        <w:t>427</w:t>
      </w:r>
      <w:r>
        <w:rPr>
          <w:noProof/>
        </w:rPr>
        <w:fldChar w:fldCharType="end"/>
      </w:r>
    </w:p>
    <w:p w14:paraId="197F75B5" w14:textId="4BFFF5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_Toc146246576 \h </w:instrText>
      </w:r>
      <w:r>
        <w:rPr>
          <w:noProof/>
        </w:rPr>
      </w:r>
      <w:r>
        <w:rPr>
          <w:noProof/>
        </w:rPr>
        <w:fldChar w:fldCharType="separate"/>
      </w:r>
      <w:r>
        <w:rPr>
          <w:noProof/>
        </w:rPr>
        <w:t>427</w:t>
      </w:r>
      <w:r>
        <w:rPr>
          <w:noProof/>
        </w:rPr>
        <w:fldChar w:fldCharType="end"/>
      </w:r>
    </w:p>
    <w:p w14:paraId="49D35BDF" w14:textId="102650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_Toc146246577 \h </w:instrText>
      </w:r>
      <w:r>
        <w:rPr>
          <w:noProof/>
        </w:rPr>
      </w:r>
      <w:r>
        <w:rPr>
          <w:noProof/>
        </w:rPr>
        <w:fldChar w:fldCharType="separate"/>
      </w:r>
      <w:r>
        <w:rPr>
          <w:noProof/>
        </w:rPr>
        <w:t>427</w:t>
      </w:r>
      <w:r>
        <w:rPr>
          <w:noProof/>
        </w:rPr>
        <w:fldChar w:fldCharType="end"/>
      </w:r>
    </w:p>
    <w:p w14:paraId="4C785FEA" w14:textId="5EEF23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_Toc146246578 \h </w:instrText>
      </w:r>
      <w:r>
        <w:rPr>
          <w:noProof/>
        </w:rPr>
      </w:r>
      <w:r>
        <w:rPr>
          <w:noProof/>
        </w:rPr>
        <w:fldChar w:fldCharType="separate"/>
      </w:r>
      <w:r>
        <w:rPr>
          <w:noProof/>
        </w:rPr>
        <w:t>427</w:t>
      </w:r>
      <w:r>
        <w:rPr>
          <w:noProof/>
        </w:rPr>
        <w:fldChar w:fldCharType="end"/>
      </w:r>
    </w:p>
    <w:p w14:paraId="41046F0C" w14:textId="3EC5A0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_Toc146246579 \h </w:instrText>
      </w:r>
      <w:r>
        <w:rPr>
          <w:noProof/>
        </w:rPr>
      </w:r>
      <w:r>
        <w:rPr>
          <w:noProof/>
        </w:rPr>
        <w:fldChar w:fldCharType="separate"/>
      </w:r>
      <w:r>
        <w:rPr>
          <w:noProof/>
        </w:rPr>
        <w:t>427</w:t>
      </w:r>
      <w:r>
        <w:rPr>
          <w:noProof/>
        </w:rPr>
        <w:fldChar w:fldCharType="end"/>
      </w:r>
    </w:p>
    <w:p w14:paraId="6224ED6F" w14:textId="2F3B74F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_Toc146246580 \h </w:instrText>
      </w:r>
      <w:r>
        <w:rPr>
          <w:noProof/>
        </w:rPr>
      </w:r>
      <w:r>
        <w:rPr>
          <w:noProof/>
        </w:rPr>
        <w:fldChar w:fldCharType="separate"/>
      </w:r>
      <w:r>
        <w:rPr>
          <w:noProof/>
        </w:rPr>
        <w:t>427</w:t>
      </w:r>
      <w:r>
        <w:rPr>
          <w:noProof/>
        </w:rPr>
        <w:fldChar w:fldCharType="end"/>
      </w:r>
    </w:p>
    <w:p w14:paraId="3DB59F81" w14:textId="4F5BBA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_Toc146246581 \h </w:instrText>
      </w:r>
      <w:r>
        <w:rPr>
          <w:noProof/>
        </w:rPr>
      </w:r>
      <w:r>
        <w:rPr>
          <w:noProof/>
        </w:rPr>
        <w:fldChar w:fldCharType="separate"/>
      </w:r>
      <w:r>
        <w:rPr>
          <w:noProof/>
        </w:rPr>
        <w:t>427</w:t>
      </w:r>
      <w:r>
        <w:rPr>
          <w:noProof/>
        </w:rPr>
        <w:fldChar w:fldCharType="end"/>
      </w:r>
    </w:p>
    <w:p w14:paraId="7BB4EC14" w14:textId="43754E4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_Toc146246582 \h </w:instrText>
      </w:r>
      <w:r>
        <w:rPr>
          <w:noProof/>
        </w:rPr>
      </w:r>
      <w:r>
        <w:rPr>
          <w:noProof/>
        </w:rPr>
        <w:fldChar w:fldCharType="separate"/>
      </w:r>
      <w:r>
        <w:rPr>
          <w:noProof/>
        </w:rPr>
        <w:t>428</w:t>
      </w:r>
      <w:r>
        <w:rPr>
          <w:noProof/>
        </w:rPr>
        <w:fldChar w:fldCharType="end"/>
      </w:r>
    </w:p>
    <w:p w14:paraId="66D1C1C3" w14:textId="2E0971F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_Toc146246583 \h </w:instrText>
      </w:r>
      <w:r>
        <w:rPr>
          <w:noProof/>
        </w:rPr>
      </w:r>
      <w:r>
        <w:rPr>
          <w:noProof/>
        </w:rPr>
        <w:fldChar w:fldCharType="separate"/>
      </w:r>
      <w:r>
        <w:rPr>
          <w:noProof/>
        </w:rPr>
        <w:t>428</w:t>
      </w:r>
      <w:r>
        <w:rPr>
          <w:noProof/>
        </w:rPr>
        <w:fldChar w:fldCharType="end"/>
      </w:r>
    </w:p>
    <w:p w14:paraId="1803317B" w14:textId="29FB0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_Toc146246584 \h </w:instrText>
      </w:r>
      <w:r>
        <w:rPr>
          <w:noProof/>
        </w:rPr>
      </w:r>
      <w:r>
        <w:rPr>
          <w:noProof/>
        </w:rPr>
        <w:fldChar w:fldCharType="separate"/>
      </w:r>
      <w:r>
        <w:rPr>
          <w:noProof/>
        </w:rPr>
        <w:t>428</w:t>
      </w:r>
      <w:r>
        <w:rPr>
          <w:noProof/>
        </w:rPr>
        <w:fldChar w:fldCharType="end"/>
      </w:r>
    </w:p>
    <w:p w14:paraId="4D8DF4C7" w14:textId="393947C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_Toc146246585 \h </w:instrText>
      </w:r>
      <w:r>
        <w:rPr>
          <w:noProof/>
        </w:rPr>
      </w:r>
      <w:r>
        <w:rPr>
          <w:noProof/>
        </w:rPr>
        <w:fldChar w:fldCharType="separate"/>
      </w:r>
      <w:r>
        <w:rPr>
          <w:noProof/>
        </w:rPr>
        <w:t>428</w:t>
      </w:r>
      <w:r>
        <w:rPr>
          <w:noProof/>
        </w:rPr>
        <w:fldChar w:fldCharType="end"/>
      </w:r>
    </w:p>
    <w:p w14:paraId="59F45FDE" w14:textId="016F8F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_Toc146246586 \h </w:instrText>
      </w:r>
      <w:r>
        <w:rPr>
          <w:noProof/>
        </w:rPr>
      </w:r>
      <w:r>
        <w:rPr>
          <w:noProof/>
        </w:rPr>
        <w:fldChar w:fldCharType="separate"/>
      </w:r>
      <w:r>
        <w:rPr>
          <w:noProof/>
        </w:rPr>
        <w:t>428</w:t>
      </w:r>
      <w:r>
        <w:rPr>
          <w:noProof/>
        </w:rPr>
        <w:fldChar w:fldCharType="end"/>
      </w:r>
    </w:p>
    <w:p w14:paraId="0F0E9EDE" w14:textId="1AC4EF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_Toc146246587 \h </w:instrText>
      </w:r>
      <w:r>
        <w:rPr>
          <w:noProof/>
        </w:rPr>
      </w:r>
      <w:r>
        <w:rPr>
          <w:noProof/>
        </w:rPr>
        <w:fldChar w:fldCharType="separate"/>
      </w:r>
      <w:r>
        <w:rPr>
          <w:noProof/>
        </w:rPr>
        <w:t>428</w:t>
      </w:r>
      <w:r>
        <w:rPr>
          <w:noProof/>
        </w:rPr>
        <w:fldChar w:fldCharType="end"/>
      </w:r>
    </w:p>
    <w:p w14:paraId="3EF16E9C" w14:textId="42972D8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_Toc146246588 \h </w:instrText>
      </w:r>
      <w:r>
        <w:rPr>
          <w:noProof/>
        </w:rPr>
      </w:r>
      <w:r>
        <w:rPr>
          <w:noProof/>
        </w:rPr>
        <w:fldChar w:fldCharType="separate"/>
      </w:r>
      <w:r>
        <w:rPr>
          <w:noProof/>
        </w:rPr>
        <w:t>428</w:t>
      </w:r>
      <w:r>
        <w:rPr>
          <w:noProof/>
        </w:rPr>
        <w:fldChar w:fldCharType="end"/>
      </w:r>
    </w:p>
    <w:p w14:paraId="4F2D26D8" w14:textId="5DB7259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_Toc146246589 \h </w:instrText>
      </w:r>
      <w:r>
        <w:rPr>
          <w:noProof/>
        </w:rPr>
      </w:r>
      <w:r>
        <w:rPr>
          <w:noProof/>
        </w:rPr>
        <w:fldChar w:fldCharType="separate"/>
      </w:r>
      <w:r>
        <w:rPr>
          <w:noProof/>
        </w:rPr>
        <w:t>428</w:t>
      </w:r>
      <w:r>
        <w:rPr>
          <w:noProof/>
        </w:rPr>
        <w:fldChar w:fldCharType="end"/>
      </w:r>
    </w:p>
    <w:p w14:paraId="123813F3" w14:textId="266DC2F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_Toc146246590 \h </w:instrText>
      </w:r>
      <w:r>
        <w:rPr>
          <w:noProof/>
        </w:rPr>
      </w:r>
      <w:r>
        <w:rPr>
          <w:noProof/>
        </w:rPr>
        <w:fldChar w:fldCharType="separate"/>
      </w:r>
      <w:r>
        <w:rPr>
          <w:noProof/>
        </w:rPr>
        <w:t>428</w:t>
      </w:r>
      <w:r>
        <w:rPr>
          <w:noProof/>
        </w:rPr>
        <w:fldChar w:fldCharType="end"/>
      </w:r>
    </w:p>
    <w:p w14:paraId="0C61FED6" w14:textId="692570B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_Toc146246591 \h </w:instrText>
      </w:r>
      <w:r>
        <w:rPr>
          <w:noProof/>
        </w:rPr>
      </w:r>
      <w:r>
        <w:rPr>
          <w:noProof/>
        </w:rPr>
        <w:fldChar w:fldCharType="separate"/>
      </w:r>
      <w:r>
        <w:rPr>
          <w:noProof/>
        </w:rPr>
        <w:t>429</w:t>
      </w:r>
      <w:r>
        <w:rPr>
          <w:noProof/>
        </w:rPr>
        <w:fldChar w:fldCharType="end"/>
      </w:r>
    </w:p>
    <w:p w14:paraId="267A1C01" w14:textId="4ABE31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_Toc146246592 \h </w:instrText>
      </w:r>
      <w:r>
        <w:rPr>
          <w:noProof/>
        </w:rPr>
      </w:r>
      <w:r>
        <w:rPr>
          <w:noProof/>
        </w:rPr>
        <w:fldChar w:fldCharType="separate"/>
      </w:r>
      <w:r>
        <w:rPr>
          <w:noProof/>
        </w:rPr>
        <w:t>429</w:t>
      </w:r>
      <w:r>
        <w:rPr>
          <w:noProof/>
        </w:rPr>
        <w:fldChar w:fldCharType="end"/>
      </w:r>
    </w:p>
    <w:p w14:paraId="3591180C" w14:textId="73C65E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_Toc146246593 \h </w:instrText>
      </w:r>
      <w:r>
        <w:rPr>
          <w:noProof/>
        </w:rPr>
      </w:r>
      <w:r>
        <w:rPr>
          <w:noProof/>
        </w:rPr>
        <w:fldChar w:fldCharType="separate"/>
      </w:r>
      <w:r>
        <w:rPr>
          <w:noProof/>
        </w:rPr>
        <w:t>430</w:t>
      </w:r>
      <w:r>
        <w:rPr>
          <w:noProof/>
        </w:rPr>
        <w:fldChar w:fldCharType="end"/>
      </w:r>
    </w:p>
    <w:p w14:paraId="1A545B5B" w14:textId="343633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_Toc146246594 \h </w:instrText>
      </w:r>
      <w:r>
        <w:rPr>
          <w:noProof/>
        </w:rPr>
      </w:r>
      <w:r>
        <w:rPr>
          <w:noProof/>
        </w:rPr>
        <w:fldChar w:fldCharType="separate"/>
      </w:r>
      <w:r>
        <w:rPr>
          <w:noProof/>
        </w:rPr>
        <w:t>431</w:t>
      </w:r>
      <w:r>
        <w:rPr>
          <w:noProof/>
        </w:rPr>
        <w:fldChar w:fldCharType="end"/>
      </w:r>
    </w:p>
    <w:p w14:paraId="3141611D" w14:textId="7ADA33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_Toc146246595 \h </w:instrText>
      </w:r>
      <w:r>
        <w:rPr>
          <w:noProof/>
        </w:rPr>
      </w:r>
      <w:r>
        <w:rPr>
          <w:noProof/>
        </w:rPr>
        <w:fldChar w:fldCharType="separate"/>
      </w:r>
      <w:r>
        <w:rPr>
          <w:noProof/>
        </w:rPr>
        <w:t>431</w:t>
      </w:r>
      <w:r>
        <w:rPr>
          <w:noProof/>
        </w:rPr>
        <w:fldChar w:fldCharType="end"/>
      </w:r>
    </w:p>
    <w:p w14:paraId="34377213" w14:textId="1FC055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_Toc146246596 \h </w:instrText>
      </w:r>
      <w:r>
        <w:rPr>
          <w:noProof/>
        </w:rPr>
      </w:r>
      <w:r>
        <w:rPr>
          <w:noProof/>
        </w:rPr>
        <w:fldChar w:fldCharType="separate"/>
      </w:r>
      <w:r>
        <w:rPr>
          <w:noProof/>
        </w:rPr>
        <w:t>431</w:t>
      </w:r>
      <w:r>
        <w:rPr>
          <w:noProof/>
        </w:rPr>
        <w:fldChar w:fldCharType="end"/>
      </w:r>
    </w:p>
    <w:p w14:paraId="4E2002E4" w14:textId="14BBC0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_Toc146246597 \h </w:instrText>
      </w:r>
      <w:r>
        <w:rPr>
          <w:noProof/>
        </w:rPr>
      </w:r>
      <w:r>
        <w:rPr>
          <w:noProof/>
        </w:rPr>
        <w:fldChar w:fldCharType="separate"/>
      </w:r>
      <w:r>
        <w:rPr>
          <w:noProof/>
        </w:rPr>
        <w:t>433</w:t>
      </w:r>
      <w:r>
        <w:rPr>
          <w:noProof/>
        </w:rPr>
        <w:fldChar w:fldCharType="end"/>
      </w:r>
    </w:p>
    <w:p w14:paraId="3D1BC350" w14:textId="7728B5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_Toc146246598 \h </w:instrText>
      </w:r>
      <w:r>
        <w:rPr>
          <w:noProof/>
        </w:rPr>
      </w:r>
      <w:r>
        <w:rPr>
          <w:noProof/>
        </w:rPr>
        <w:fldChar w:fldCharType="separate"/>
      </w:r>
      <w:r>
        <w:rPr>
          <w:noProof/>
        </w:rPr>
        <w:t>433</w:t>
      </w:r>
      <w:r>
        <w:rPr>
          <w:noProof/>
        </w:rPr>
        <w:fldChar w:fldCharType="end"/>
      </w:r>
    </w:p>
    <w:p w14:paraId="6D20AFC6" w14:textId="2106C9F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Ambient listening call</w:t>
      </w:r>
      <w:r>
        <w:rPr>
          <w:noProof/>
        </w:rPr>
        <w:tab/>
      </w:r>
      <w:r>
        <w:rPr>
          <w:noProof/>
        </w:rPr>
        <w:fldChar w:fldCharType="begin" w:fldLock="1"/>
      </w:r>
      <w:r>
        <w:rPr>
          <w:noProof/>
        </w:rPr>
        <w:instrText xml:space="preserve"> PAGEREF _Toc146246599 \h </w:instrText>
      </w:r>
      <w:r>
        <w:rPr>
          <w:noProof/>
        </w:rPr>
      </w:r>
      <w:r>
        <w:rPr>
          <w:noProof/>
        </w:rPr>
        <w:fldChar w:fldCharType="separate"/>
      </w:r>
      <w:r>
        <w:rPr>
          <w:noProof/>
        </w:rPr>
        <w:t>434</w:t>
      </w:r>
      <w:r>
        <w:rPr>
          <w:noProof/>
        </w:rPr>
        <w:fldChar w:fldCharType="end"/>
      </w:r>
    </w:p>
    <w:p w14:paraId="1A04255C" w14:textId="4C325E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11.1.6.1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_Toc146246600 \h </w:instrText>
      </w:r>
      <w:r>
        <w:rPr>
          <w:noProof/>
        </w:rPr>
      </w:r>
      <w:r>
        <w:rPr>
          <w:noProof/>
        </w:rPr>
        <w:fldChar w:fldCharType="separate"/>
      </w:r>
      <w:r>
        <w:rPr>
          <w:noProof/>
        </w:rPr>
        <w:t>434</w:t>
      </w:r>
      <w:r>
        <w:rPr>
          <w:noProof/>
        </w:rPr>
        <w:fldChar w:fldCharType="end"/>
      </w:r>
    </w:p>
    <w:p w14:paraId="2C19F997" w14:textId="07EF28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_Toc146246601 \h </w:instrText>
      </w:r>
      <w:r>
        <w:rPr>
          <w:noProof/>
        </w:rPr>
      </w:r>
      <w:r>
        <w:rPr>
          <w:noProof/>
        </w:rPr>
        <w:fldChar w:fldCharType="separate"/>
      </w:r>
      <w:r>
        <w:rPr>
          <w:noProof/>
        </w:rPr>
        <w:t>435</w:t>
      </w:r>
      <w:r>
        <w:rPr>
          <w:noProof/>
        </w:rPr>
        <w:fldChar w:fldCharType="end"/>
      </w:r>
    </w:p>
    <w:p w14:paraId="7B88CE0C" w14:textId="1493BC1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_Toc146246602 \h </w:instrText>
      </w:r>
      <w:r>
        <w:rPr>
          <w:noProof/>
        </w:rPr>
      </w:r>
      <w:r>
        <w:rPr>
          <w:noProof/>
        </w:rPr>
        <w:fldChar w:fldCharType="separate"/>
      </w:r>
      <w:r>
        <w:rPr>
          <w:noProof/>
        </w:rPr>
        <w:t>435</w:t>
      </w:r>
      <w:r>
        <w:rPr>
          <w:noProof/>
        </w:rPr>
        <w:fldChar w:fldCharType="end"/>
      </w:r>
    </w:p>
    <w:p w14:paraId="4A55AB67" w14:textId="127C9F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_Toc146246603 \h </w:instrText>
      </w:r>
      <w:r>
        <w:rPr>
          <w:noProof/>
        </w:rPr>
      </w:r>
      <w:r>
        <w:rPr>
          <w:noProof/>
        </w:rPr>
        <w:fldChar w:fldCharType="separate"/>
      </w:r>
      <w:r>
        <w:rPr>
          <w:noProof/>
        </w:rPr>
        <w:t>435</w:t>
      </w:r>
      <w:r>
        <w:rPr>
          <w:noProof/>
        </w:rPr>
        <w:fldChar w:fldCharType="end"/>
      </w:r>
    </w:p>
    <w:p w14:paraId="539D70CC" w14:textId="3BDA8B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_Toc146246604 \h </w:instrText>
      </w:r>
      <w:r>
        <w:rPr>
          <w:noProof/>
        </w:rPr>
      </w:r>
      <w:r>
        <w:rPr>
          <w:noProof/>
        </w:rPr>
        <w:fldChar w:fldCharType="separate"/>
      </w:r>
      <w:r>
        <w:rPr>
          <w:noProof/>
        </w:rPr>
        <w:t>435</w:t>
      </w:r>
      <w:r>
        <w:rPr>
          <w:noProof/>
        </w:rPr>
        <w:fldChar w:fldCharType="end"/>
      </w:r>
    </w:p>
    <w:p w14:paraId="59FD2EE7" w14:textId="79731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_Toc146246605 \h </w:instrText>
      </w:r>
      <w:r>
        <w:rPr>
          <w:noProof/>
        </w:rPr>
      </w:r>
      <w:r>
        <w:rPr>
          <w:noProof/>
        </w:rPr>
        <w:fldChar w:fldCharType="separate"/>
      </w:r>
      <w:r>
        <w:rPr>
          <w:noProof/>
        </w:rPr>
        <w:t>437</w:t>
      </w:r>
      <w:r>
        <w:rPr>
          <w:noProof/>
        </w:rPr>
        <w:fldChar w:fldCharType="end"/>
      </w:r>
    </w:p>
    <w:p w14:paraId="60FD4A3A" w14:textId="0B929EF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_Toc146246606 \h </w:instrText>
      </w:r>
      <w:r>
        <w:rPr>
          <w:noProof/>
        </w:rPr>
      </w:r>
      <w:r>
        <w:rPr>
          <w:noProof/>
        </w:rPr>
        <w:fldChar w:fldCharType="separate"/>
      </w:r>
      <w:r>
        <w:rPr>
          <w:noProof/>
        </w:rPr>
        <w:t>438</w:t>
      </w:r>
      <w:r>
        <w:rPr>
          <w:noProof/>
        </w:rPr>
        <w:fldChar w:fldCharType="end"/>
      </w:r>
    </w:p>
    <w:p w14:paraId="70158C01" w14:textId="6B96F6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_Toc146246607 \h </w:instrText>
      </w:r>
      <w:r>
        <w:rPr>
          <w:noProof/>
        </w:rPr>
      </w:r>
      <w:r>
        <w:rPr>
          <w:noProof/>
        </w:rPr>
        <w:fldChar w:fldCharType="separate"/>
      </w:r>
      <w:r>
        <w:rPr>
          <w:noProof/>
        </w:rPr>
        <w:t>439</w:t>
      </w:r>
      <w:r>
        <w:rPr>
          <w:noProof/>
        </w:rPr>
        <w:fldChar w:fldCharType="end"/>
      </w:r>
    </w:p>
    <w:p w14:paraId="05A8E2A6" w14:textId="1D1CED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_Toc146246608 \h </w:instrText>
      </w:r>
      <w:r>
        <w:rPr>
          <w:noProof/>
        </w:rPr>
      </w:r>
      <w:r>
        <w:rPr>
          <w:noProof/>
        </w:rPr>
        <w:fldChar w:fldCharType="separate"/>
      </w:r>
      <w:r>
        <w:rPr>
          <w:noProof/>
        </w:rPr>
        <w:t>439</w:t>
      </w:r>
      <w:r>
        <w:rPr>
          <w:noProof/>
        </w:rPr>
        <w:fldChar w:fldCharType="end"/>
      </w:r>
    </w:p>
    <w:p w14:paraId="3B0BBD84" w14:textId="2688F2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_Toc146246609 \h </w:instrText>
      </w:r>
      <w:r>
        <w:rPr>
          <w:noProof/>
        </w:rPr>
      </w:r>
      <w:r>
        <w:rPr>
          <w:noProof/>
        </w:rPr>
        <w:fldChar w:fldCharType="separate"/>
      </w:r>
      <w:r>
        <w:rPr>
          <w:noProof/>
        </w:rPr>
        <w:t>439</w:t>
      </w:r>
      <w:r>
        <w:rPr>
          <w:noProof/>
        </w:rPr>
        <w:fldChar w:fldCharType="end"/>
      </w:r>
    </w:p>
    <w:p w14:paraId="4C72482B" w14:textId="2B5E347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_Toc146246610 \h </w:instrText>
      </w:r>
      <w:r>
        <w:rPr>
          <w:noProof/>
        </w:rPr>
      </w:r>
      <w:r>
        <w:rPr>
          <w:noProof/>
        </w:rPr>
        <w:fldChar w:fldCharType="separate"/>
      </w:r>
      <w:r>
        <w:rPr>
          <w:noProof/>
        </w:rPr>
        <w:t>442</w:t>
      </w:r>
      <w:r>
        <w:rPr>
          <w:noProof/>
        </w:rPr>
        <w:fldChar w:fldCharType="end"/>
      </w:r>
    </w:p>
    <w:p w14:paraId="574783F1" w14:textId="470BDA7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_Toc146246611 \h </w:instrText>
      </w:r>
      <w:r>
        <w:rPr>
          <w:noProof/>
        </w:rPr>
      </w:r>
      <w:r>
        <w:rPr>
          <w:noProof/>
        </w:rPr>
        <w:fldChar w:fldCharType="separate"/>
      </w:r>
      <w:r>
        <w:rPr>
          <w:noProof/>
        </w:rPr>
        <w:t>442</w:t>
      </w:r>
      <w:r>
        <w:rPr>
          <w:noProof/>
        </w:rPr>
        <w:fldChar w:fldCharType="end"/>
      </w:r>
    </w:p>
    <w:p w14:paraId="6D9DAB16" w14:textId="5F945D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_Toc146246612 \h </w:instrText>
      </w:r>
      <w:r>
        <w:rPr>
          <w:noProof/>
        </w:rPr>
      </w:r>
      <w:r>
        <w:rPr>
          <w:noProof/>
        </w:rPr>
        <w:fldChar w:fldCharType="separate"/>
      </w:r>
      <w:r>
        <w:rPr>
          <w:noProof/>
        </w:rPr>
        <w:t>442</w:t>
      </w:r>
      <w:r>
        <w:rPr>
          <w:noProof/>
        </w:rPr>
        <w:fldChar w:fldCharType="end"/>
      </w:r>
    </w:p>
    <w:p w14:paraId="54B95278" w14:textId="543962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_Toc146246613 \h </w:instrText>
      </w:r>
      <w:r>
        <w:rPr>
          <w:noProof/>
        </w:rPr>
      </w:r>
      <w:r>
        <w:rPr>
          <w:noProof/>
        </w:rPr>
        <w:fldChar w:fldCharType="separate"/>
      </w:r>
      <w:r>
        <w:rPr>
          <w:noProof/>
        </w:rPr>
        <w:t>442</w:t>
      </w:r>
      <w:r>
        <w:rPr>
          <w:noProof/>
        </w:rPr>
        <w:fldChar w:fldCharType="end"/>
      </w:r>
    </w:p>
    <w:p w14:paraId="649D9996" w14:textId="5EB075D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_Toc146246614 \h </w:instrText>
      </w:r>
      <w:r>
        <w:rPr>
          <w:noProof/>
        </w:rPr>
      </w:r>
      <w:r>
        <w:rPr>
          <w:noProof/>
        </w:rPr>
        <w:fldChar w:fldCharType="separate"/>
      </w:r>
      <w:r>
        <w:rPr>
          <w:noProof/>
        </w:rPr>
        <w:t>443</w:t>
      </w:r>
      <w:r>
        <w:rPr>
          <w:noProof/>
        </w:rPr>
        <w:fldChar w:fldCharType="end"/>
      </w:r>
    </w:p>
    <w:p w14:paraId="0D1A0116" w14:textId="2EF9C8C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_Toc146246615 \h </w:instrText>
      </w:r>
      <w:r>
        <w:rPr>
          <w:noProof/>
        </w:rPr>
      </w:r>
      <w:r>
        <w:rPr>
          <w:noProof/>
        </w:rPr>
        <w:fldChar w:fldCharType="separate"/>
      </w:r>
      <w:r>
        <w:rPr>
          <w:noProof/>
        </w:rPr>
        <w:t>443</w:t>
      </w:r>
      <w:r>
        <w:rPr>
          <w:noProof/>
        </w:rPr>
        <w:fldChar w:fldCharType="end"/>
      </w:r>
    </w:p>
    <w:p w14:paraId="39A86A8E" w14:textId="3FF6CA0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_Toc146246616 \h </w:instrText>
      </w:r>
      <w:r>
        <w:rPr>
          <w:noProof/>
        </w:rPr>
      </w:r>
      <w:r>
        <w:rPr>
          <w:noProof/>
        </w:rPr>
        <w:fldChar w:fldCharType="separate"/>
      </w:r>
      <w:r>
        <w:rPr>
          <w:noProof/>
        </w:rPr>
        <w:t>443</w:t>
      </w:r>
      <w:r>
        <w:rPr>
          <w:noProof/>
        </w:rPr>
        <w:fldChar w:fldCharType="end"/>
      </w:r>
    </w:p>
    <w:p w14:paraId="0D0CA0F5" w14:textId="3272DCF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_Toc146246617 \h </w:instrText>
      </w:r>
      <w:r>
        <w:rPr>
          <w:noProof/>
        </w:rPr>
      </w:r>
      <w:r>
        <w:rPr>
          <w:noProof/>
        </w:rPr>
        <w:fldChar w:fldCharType="separate"/>
      </w:r>
      <w:r>
        <w:rPr>
          <w:noProof/>
        </w:rPr>
        <w:t>445</w:t>
      </w:r>
      <w:r>
        <w:rPr>
          <w:noProof/>
        </w:rPr>
        <w:fldChar w:fldCharType="end"/>
      </w:r>
    </w:p>
    <w:p w14:paraId="3887828A" w14:textId="75B26A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_Toc146246618 \h </w:instrText>
      </w:r>
      <w:r>
        <w:rPr>
          <w:noProof/>
        </w:rPr>
      </w:r>
      <w:r>
        <w:rPr>
          <w:noProof/>
        </w:rPr>
        <w:fldChar w:fldCharType="separate"/>
      </w:r>
      <w:r>
        <w:rPr>
          <w:noProof/>
        </w:rPr>
        <w:t>445</w:t>
      </w:r>
      <w:r>
        <w:rPr>
          <w:noProof/>
        </w:rPr>
        <w:fldChar w:fldCharType="end"/>
      </w:r>
    </w:p>
    <w:p w14:paraId="41A7B010" w14:textId="063D9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_Toc146246619 \h </w:instrText>
      </w:r>
      <w:r>
        <w:rPr>
          <w:noProof/>
        </w:rPr>
      </w:r>
      <w:r>
        <w:rPr>
          <w:noProof/>
        </w:rPr>
        <w:fldChar w:fldCharType="separate"/>
      </w:r>
      <w:r>
        <w:rPr>
          <w:noProof/>
        </w:rPr>
        <w:t>445</w:t>
      </w:r>
      <w:r>
        <w:rPr>
          <w:noProof/>
        </w:rPr>
        <w:fldChar w:fldCharType="end"/>
      </w:r>
    </w:p>
    <w:p w14:paraId="591A3E09" w14:textId="08F563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_Toc146246620 \h </w:instrText>
      </w:r>
      <w:r>
        <w:rPr>
          <w:noProof/>
        </w:rPr>
      </w:r>
      <w:r>
        <w:rPr>
          <w:noProof/>
        </w:rPr>
        <w:fldChar w:fldCharType="separate"/>
      </w:r>
      <w:r>
        <w:rPr>
          <w:noProof/>
        </w:rPr>
        <w:t>448</w:t>
      </w:r>
      <w:r>
        <w:rPr>
          <w:noProof/>
        </w:rPr>
        <w:fldChar w:fldCharType="end"/>
      </w:r>
    </w:p>
    <w:p w14:paraId="5ECAD282" w14:textId="2F6A473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_Toc146246621 \h </w:instrText>
      </w:r>
      <w:r>
        <w:rPr>
          <w:noProof/>
        </w:rPr>
      </w:r>
      <w:r>
        <w:rPr>
          <w:noProof/>
        </w:rPr>
        <w:fldChar w:fldCharType="separate"/>
      </w:r>
      <w:r>
        <w:rPr>
          <w:noProof/>
        </w:rPr>
        <w:t>448</w:t>
      </w:r>
      <w:r>
        <w:rPr>
          <w:noProof/>
        </w:rPr>
        <w:fldChar w:fldCharType="end"/>
      </w:r>
    </w:p>
    <w:p w14:paraId="25FAAD01" w14:textId="0269BC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_Toc146246622 \h </w:instrText>
      </w:r>
      <w:r>
        <w:rPr>
          <w:noProof/>
        </w:rPr>
      </w:r>
      <w:r>
        <w:rPr>
          <w:noProof/>
        </w:rPr>
        <w:fldChar w:fldCharType="separate"/>
      </w:r>
      <w:r>
        <w:rPr>
          <w:noProof/>
        </w:rPr>
        <w:t>449</w:t>
      </w:r>
      <w:r>
        <w:rPr>
          <w:noProof/>
        </w:rPr>
        <w:fldChar w:fldCharType="end"/>
      </w:r>
    </w:p>
    <w:p w14:paraId="1CCBC8CC" w14:textId="13E250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_Toc146246623 \h </w:instrText>
      </w:r>
      <w:r>
        <w:rPr>
          <w:noProof/>
        </w:rPr>
      </w:r>
      <w:r>
        <w:rPr>
          <w:noProof/>
        </w:rPr>
        <w:fldChar w:fldCharType="separate"/>
      </w:r>
      <w:r>
        <w:rPr>
          <w:noProof/>
        </w:rPr>
        <w:t>449</w:t>
      </w:r>
      <w:r>
        <w:rPr>
          <w:noProof/>
        </w:rPr>
        <w:fldChar w:fldCharType="end"/>
      </w:r>
    </w:p>
    <w:p w14:paraId="50E2EDE2" w14:textId="3DB1820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_Toc146246624 \h </w:instrText>
      </w:r>
      <w:r>
        <w:rPr>
          <w:noProof/>
        </w:rPr>
      </w:r>
      <w:r>
        <w:rPr>
          <w:noProof/>
        </w:rPr>
        <w:fldChar w:fldCharType="separate"/>
      </w:r>
      <w:r>
        <w:rPr>
          <w:noProof/>
        </w:rPr>
        <w:t>449</w:t>
      </w:r>
      <w:r>
        <w:rPr>
          <w:noProof/>
        </w:rPr>
        <w:fldChar w:fldCharType="end"/>
      </w:r>
    </w:p>
    <w:p w14:paraId="2CCCE4A6" w14:textId="7978660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_Toc146246625 \h </w:instrText>
      </w:r>
      <w:r>
        <w:rPr>
          <w:noProof/>
        </w:rPr>
      </w:r>
      <w:r>
        <w:rPr>
          <w:noProof/>
        </w:rPr>
        <w:fldChar w:fldCharType="separate"/>
      </w:r>
      <w:r>
        <w:rPr>
          <w:noProof/>
        </w:rPr>
        <w:t>449</w:t>
      </w:r>
      <w:r>
        <w:rPr>
          <w:noProof/>
        </w:rPr>
        <w:fldChar w:fldCharType="end"/>
      </w:r>
    </w:p>
    <w:p w14:paraId="4B6C7D36" w14:textId="56719D5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_Toc146246626 \h </w:instrText>
      </w:r>
      <w:r>
        <w:rPr>
          <w:noProof/>
        </w:rPr>
      </w:r>
      <w:r>
        <w:rPr>
          <w:noProof/>
        </w:rPr>
        <w:fldChar w:fldCharType="separate"/>
      </w:r>
      <w:r>
        <w:rPr>
          <w:noProof/>
        </w:rPr>
        <w:t>450</w:t>
      </w:r>
      <w:r>
        <w:rPr>
          <w:noProof/>
        </w:rPr>
        <w:fldChar w:fldCharType="end"/>
      </w:r>
    </w:p>
    <w:p w14:paraId="1C0C5058" w14:textId="7310231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_Toc146246627 \h </w:instrText>
      </w:r>
      <w:r>
        <w:rPr>
          <w:noProof/>
        </w:rPr>
      </w:r>
      <w:r>
        <w:rPr>
          <w:noProof/>
        </w:rPr>
        <w:fldChar w:fldCharType="separate"/>
      </w:r>
      <w:r>
        <w:rPr>
          <w:noProof/>
        </w:rPr>
        <w:t>452</w:t>
      </w:r>
      <w:r>
        <w:rPr>
          <w:noProof/>
        </w:rPr>
        <w:fldChar w:fldCharType="end"/>
      </w:r>
    </w:p>
    <w:p w14:paraId="1F72FDA3" w14:textId="6079D60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_Toc146246628 \h </w:instrText>
      </w:r>
      <w:r>
        <w:rPr>
          <w:noProof/>
        </w:rPr>
      </w:r>
      <w:r>
        <w:rPr>
          <w:noProof/>
        </w:rPr>
        <w:fldChar w:fldCharType="separate"/>
      </w:r>
      <w:r>
        <w:rPr>
          <w:noProof/>
        </w:rPr>
        <w:t>453</w:t>
      </w:r>
      <w:r>
        <w:rPr>
          <w:noProof/>
        </w:rPr>
        <w:fldChar w:fldCharType="end"/>
      </w:r>
    </w:p>
    <w:p w14:paraId="19791C80" w14:textId="5ACFD4B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_Toc146246629 \h </w:instrText>
      </w:r>
      <w:r>
        <w:rPr>
          <w:noProof/>
        </w:rPr>
      </w:r>
      <w:r>
        <w:rPr>
          <w:noProof/>
        </w:rPr>
        <w:fldChar w:fldCharType="separate"/>
      </w:r>
      <w:r>
        <w:rPr>
          <w:noProof/>
        </w:rPr>
        <w:t>454</w:t>
      </w:r>
      <w:r>
        <w:rPr>
          <w:noProof/>
        </w:rPr>
        <w:fldChar w:fldCharType="end"/>
      </w:r>
    </w:p>
    <w:p w14:paraId="56471C83" w14:textId="3A537C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_Toc146246630 \h </w:instrText>
      </w:r>
      <w:r>
        <w:rPr>
          <w:noProof/>
        </w:rPr>
      </w:r>
      <w:r>
        <w:rPr>
          <w:noProof/>
        </w:rPr>
        <w:fldChar w:fldCharType="separate"/>
      </w:r>
      <w:r>
        <w:rPr>
          <w:noProof/>
        </w:rPr>
        <w:t>454</w:t>
      </w:r>
      <w:r>
        <w:rPr>
          <w:noProof/>
        </w:rPr>
        <w:fldChar w:fldCharType="end"/>
      </w:r>
    </w:p>
    <w:p w14:paraId="011DA868" w14:textId="15CC1A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_Toc146246631 \h </w:instrText>
      </w:r>
      <w:r>
        <w:rPr>
          <w:noProof/>
        </w:rPr>
      </w:r>
      <w:r>
        <w:rPr>
          <w:noProof/>
        </w:rPr>
        <w:fldChar w:fldCharType="separate"/>
      </w:r>
      <w:r>
        <w:rPr>
          <w:noProof/>
        </w:rPr>
        <w:t>454</w:t>
      </w:r>
      <w:r>
        <w:rPr>
          <w:noProof/>
        </w:rPr>
        <w:fldChar w:fldCharType="end"/>
      </w:r>
    </w:p>
    <w:p w14:paraId="69D256F3" w14:textId="7D9855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_Toc146246632 \h </w:instrText>
      </w:r>
      <w:r>
        <w:rPr>
          <w:noProof/>
        </w:rPr>
      </w:r>
      <w:r>
        <w:rPr>
          <w:noProof/>
        </w:rPr>
        <w:fldChar w:fldCharType="separate"/>
      </w:r>
      <w:r>
        <w:rPr>
          <w:noProof/>
        </w:rPr>
        <w:t>454</w:t>
      </w:r>
      <w:r>
        <w:rPr>
          <w:noProof/>
        </w:rPr>
        <w:fldChar w:fldCharType="end"/>
      </w:r>
    </w:p>
    <w:p w14:paraId="455E98D2" w14:textId="1DEC19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_Toc146246633 \h </w:instrText>
      </w:r>
      <w:r>
        <w:rPr>
          <w:noProof/>
        </w:rPr>
      </w:r>
      <w:r>
        <w:rPr>
          <w:noProof/>
        </w:rPr>
        <w:fldChar w:fldCharType="separate"/>
      </w:r>
      <w:r>
        <w:rPr>
          <w:noProof/>
        </w:rPr>
        <w:t>456</w:t>
      </w:r>
      <w:r>
        <w:rPr>
          <w:noProof/>
        </w:rPr>
        <w:fldChar w:fldCharType="end"/>
      </w:r>
    </w:p>
    <w:p w14:paraId="59198ED9" w14:textId="61CA07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_Toc146246634 \h </w:instrText>
      </w:r>
      <w:r>
        <w:rPr>
          <w:noProof/>
        </w:rPr>
      </w:r>
      <w:r>
        <w:rPr>
          <w:noProof/>
        </w:rPr>
        <w:fldChar w:fldCharType="separate"/>
      </w:r>
      <w:r>
        <w:rPr>
          <w:noProof/>
        </w:rPr>
        <w:t>458</w:t>
      </w:r>
      <w:r>
        <w:rPr>
          <w:noProof/>
        </w:rPr>
        <w:fldChar w:fldCharType="end"/>
      </w:r>
    </w:p>
    <w:p w14:paraId="4489FD83" w14:textId="2B035E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_Toc146246635 \h </w:instrText>
      </w:r>
      <w:r>
        <w:rPr>
          <w:noProof/>
        </w:rPr>
      </w:r>
      <w:r>
        <w:rPr>
          <w:noProof/>
        </w:rPr>
        <w:fldChar w:fldCharType="separate"/>
      </w:r>
      <w:r>
        <w:rPr>
          <w:noProof/>
        </w:rPr>
        <w:t>458</w:t>
      </w:r>
      <w:r>
        <w:rPr>
          <w:noProof/>
        </w:rPr>
        <w:fldChar w:fldCharType="end"/>
      </w:r>
    </w:p>
    <w:p w14:paraId="7CCF6CE4" w14:textId="164C27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_Toc146246636 \h </w:instrText>
      </w:r>
      <w:r>
        <w:rPr>
          <w:noProof/>
        </w:rPr>
      </w:r>
      <w:r>
        <w:rPr>
          <w:noProof/>
        </w:rPr>
        <w:fldChar w:fldCharType="separate"/>
      </w:r>
      <w:r>
        <w:rPr>
          <w:noProof/>
        </w:rPr>
        <w:t>459</w:t>
      </w:r>
      <w:r>
        <w:rPr>
          <w:noProof/>
        </w:rPr>
        <w:fldChar w:fldCharType="end"/>
      </w:r>
    </w:p>
    <w:p w14:paraId="3C917305" w14:textId="6420AE0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_Toc146246637 \h </w:instrText>
      </w:r>
      <w:r>
        <w:rPr>
          <w:noProof/>
        </w:rPr>
      </w:r>
      <w:r>
        <w:rPr>
          <w:noProof/>
        </w:rPr>
        <w:fldChar w:fldCharType="separate"/>
      </w:r>
      <w:r>
        <w:rPr>
          <w:noProof/>
        </w:rPr>
        <w:t>460</w:t>
      </w:r>
      <w:r>
        <w:rPr>
          <w:noProof/>
        </w:rPr>
        <w:fldChar w:fldCharType="end"/>
      </w:r>
    </w:p>
    <w:p w14:paraId="32F65AF6" w14:textId="2DB1E0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_Toc146246638 \h </w:instrText>
      </w:r>
      <w:r>
        <w:rPr>
          <w:noProof/>
        </w:rPr>
      </w:r>
      <w:r>
        <w:rPr>
          <w:noProof/>
        </w:rPr>
        <w:fldChar w:fldCharType="separate"/>
      </w:r>
      <w:r>
        <w:rPr>
          <w:noProof/>
        </w:rPr>
        <w:t>461</w:t>
      </w:r>
      <w:r>
        <w:rPr>
          <w:noProof/>
        </w:rPr>
        <w:fldChar w:fldCharType="end"/>
      </w:r>
    </w:p>
    <w:p w14:paraId="300C6888" w14:textId="279A09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_Toc146246639 \h </w:instrText>
      </w:r>
      <w:r>
        <w:rPr>
          <w:noProof/>
        </w:rPr>
      </w:r>
      <w:r>
        <w:rPr>
          <w:noProof/>
        </w:rPr>
        <w:fldChar w:fldCharType="separate"/>
      </w:r>
      <w:r>
        <w:rPr>
          <w:noProof/>
        </w:rPr>
        <w:t>461</w:t>
      </w:r>
      <w:r>
        <w:rPr>
          <w:noProof/>
        </w:rPr>
        <w:fldChar w:fldCharType="end"/>
      </w:r>
    </w:p>
    <w:p w14:paraId="67130916" w14:textId="096C55E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_Toc146246640 \h </w:instrText>
      </w:r>
      <w:r>
        <w:rPr>
          <w:noProof/>
        </w:rPr>
      </w:r>
      <w:r>
        <w:rPr>
          <w:noProof/>
        </w:rPr>
        <w:fldChar w:fldCharType="separate"/>
      </w:r>
      <w:r>
        <w:rPr>
          <w:noProof/>
        </w:rPr>
        <w:t>461</w:t>
      </w:r>
      <w:r>
        <w:rPr>
          <w:noProof/>
        </w:rPr>
        <w:fldChar w:fldCharType="end"/>
      </w:r>
    </w:p>
    <w:p w14:paraId="60508F78" w14:textId="34A0A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_Toc146246641 \h </w:instrText>
      </w:r>
      <w:r>
        <w:rPr>
          <w:noProof/>
        </w:rPr>
      </w:r>
      <w:r>
        <w:rPr>
          <w:noProof/>
        </w:rPr>
        <w:fldChar w:fldCharType="separate"/>
      </w:r>
      <w:r>
        <w:rPr>
          <w:noProof/>
        </w:rPr>
        <w:t>461</w:t>
      </w:r>
      <w:r>
        <w:rPr>
          <w:noProof/>
        </w:rPr>
        <w:fldChar w:fldCharType="end"/>
      </w:r>
    </w:p>
    <w:p w14:paraId="0D9CDFD0" w14:textId="0DB7A9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_Toc146246642 \h </w:instrText>
      </w:r>
      <w:r>
        <w:rPr>
          <w:noProof/>
        </w:rPr>
      </w:r>
      <w:r>
        <w:rPr>
          <w:noProof/>
        </w:rPr>
        <w:fldChar w:fldCharType="separate"/>
      </w:r>
      <w:r>
        <w:rPr>
          <w:noProof/>
        </w:rPr>
        <w:t>462</w:t>
      </w:r>
      <w:r>
        <w:rPr>
          <w:noProof/>
        </w:rPr>
        <w:fldChar w:fldCharType="end"/>
      </w:r>
    </w:p>
    <w:p w14:paraId="5642F3A5" w14:textId="23DD2D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_Toc146246643 \h </w:instrText>
      </w:r>
      <w:r>
        <w:rPr>
          <w:noProof/>
        </w:rPr>
      </w:r>
      <w:r>
        <w:rPr>
          <w:noProof/>
        </w:rPr>
        <w:fldChar w:fldCharType="separate"/>
      </w:r>
      <w:r>
        <w:rPr>
          <w:noProof/>
        </w:rPr>
        <w:t>463</w:t>
      </w:r>
      <w:r>
        <w:rPr>
          <w:noProof/>
        </w:rPr>
        <w:fldChar w:fldCharType="end"/>
      </w:r>
    </w:p>
    <w:p w14:paraId="6189ECE9" w14:textId="029D6B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_Toc146246644 \h </w:instrText>
      </w:r>
      <w:r>
        <w:rPr>
          <w:noProof/>
        </w:rPr>
      </w:r>
      <w:r>
        <w:rPr>
          <w:noProof/>
        </w:rPr>
        <w:fldChar w:fldCharType="separate"/>
      </w:r>
      <w:r>
        <w:rPr>
          <w:noProof/>
        </w:rPr>
        <w:t>464</w:t>
      </w:r>
      <w:r>
        <w:rPr>
          <w:noProof/>
        </w:rPr>
        <w:fldChar w:fldCharType="end"/>
      </w:r>
    </w:p>
    <w:p w14:paraId="03529D09" w14:textId="6EB4CA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_Toc146246645 \h </w:instrText>
      </w:r>
      <w:r>
        <w:rPr>
          <w:noProof/>
        </w:rPr>
      </w:r>
      <w:r>
        <w:rPr>
          <w:noProof/>
        </w:rPr>
        <w:fldChar w:fldCharType="separate"/>
      </w:r>
      <w:r>
        <w:rPr>
          <w:noProof/>
        </w:rPr>
        <w:t>464</w:t>
      </w:r>
      <w:r>
        <w:rPr>
          <w:noProof/>
        </w:rPr>
        <w:fldChar w:fldCharType="end"/>
      </w:r>
    </w:p>
    <w:p w14:paraId="135F1573" w14:textId="7FAA37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_Toc146246646 \h </w:instrText>
      </w:r>
      <w:r>
        <w:rPr>
          <w:noProof/>
        </w:rPr>
      </w:r>
      <w:r>
        <w:rPr>
          <w:noProof/>
        </w:rPr>
        <w:fldChar w:fldCharType="separate"/>
      </w:r>
      <w:r>
        <w:rPr>
          <w:noProof/>
        </w:rPr>
        <w:t>466</w:t>
      </w:r>
      <w:r>
        <w:rPr>
          <w:noProof/>
        </w:rPr>
        <w:fldChar w:fldCharType="end"/>
      </w:r>
    </w:p>
    <w:p w14:paraId="41C69294" w14:textId="2EB11FD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_Toc146246647 \h </w:instrText>
      </w:r>
      <w:r>
        <w:rPr>
          <w:noProof/>
        </w:rPr>
      </w:r>
      <w:r>
        <w:rPr>
          <w:noProof/>
        </w:rPr>
        <w:fldChar w:fldCharType="separate"/>
      </w:r>
      <w:r>
        <w:rPr>
          <w:noProof/>
        </w:rPr>
        <w:t>467</w:t>
      </w:r>
      <w:r>
        <w:rPr>
          <w:noProof/>
        </w:rPr>
        <w:fldChar w:fldCharType="end"/>
      </w:r>
    </w:p>
    <w:p w14:paraId="79F21247" w14:textId="35CEB74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_Toc146246648 \h </w:instrText>
      </w:r>
      <w:r>
        <w:rPr>
          <w:noProof/>
        </w:rPr>
      </w:r>
      <w:r>
        <w:rPr>
          <w:noProof/>
        </w:rPr>
        <w:fldChar w:fldCharType="separate"/>
      </w:r>
      <w:r>
        <w:rPr>
          <w:noProof/>
        </w:rPr>
        <w:t>469</w:t>
      </w:r>
      <w:r>
        <w:rPr>
          <w:noProof/>
        </w:rPr>
        <w:fldChar w:fldCharType="end"/>
      </w:r>
    </w:p>
    <w:p w14:paraId="56B417D1" w14:textId="0CD1A0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_Toc146246649 \h </w:instrText>
      </w:r>
      <w:r>
        <w:rPr>
          <w:noProof/>
        </w:rPr>
      </w:r>
      <w:r>
        <w:rPr>
          <w:noProof/>
        </w:rPr>
        <w:fldChar w:fldCharType="separate"/>
      </w:r>
      <w:r>
        <w:rPr>
          <w:noProof/>
        </w:rPr>
        <w:t>469</w:t>
      </w:r>
      <w:r>
        <w:rPr>
          <w:noProof/>
        </w:rPr>
        <w:fldChar w:fldCharType="end"/>
      </w:r>
    </w:p>
    <w:p w14:paraId="560287AA" w14:textId="0C36928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_Toc146246650 \h </w:instrText>
      </w:r>
      <w:r>
        <w:rPr>
          <w:noProof/>
        </w:rPr>
      </w:r>
      <w:r>
        <w:rPr>
          <w:noProof/>
        </w:rPr>
        <w:fldChar w:fldCharType="separate"/>
      </w:r>
      <w:r>
        <w:rPr>
          <w:noProof/>
        </w:rPr>
        <w:t>469</w:t>
      </w:r>
      <w:r>
        <w:rPr>
          <w:noProof/>
        </w:rPr>
        <w:fldChar w:fldCharType="end"/>
      </w:r>
    </w:p>
    <w:p w14:paraId="3A1B5D53" w14:textId="61FFC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_Toc146246651 \h </w:instrText>
      </w:r>
      <w:r>
        <w:rPr>
          <w:noProof/>
        </w:rPr>
      </w:r>
      <w:r>
        <w:rPr>
          <w:noProof/>
        </w:rPr>
        <w:fldChar w:fldCharType="separate"/>
      </w:r>
      <w:r>
        <w:rPr>
          <w:noProof/>
        </w:rPr>
        <w:t>469</w:t>
      </w:r>
      <w:r>
        <w:rPr>
          <w:noProof/>
        </w:rPr>
        <w:fldChar w:fldCharType="end"/>
      </w:r>
    </w:p>
    <w:p w14:paraId="46D80774" w14:textId="3FA2C6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_Toc146246652 \h </w:instrText>
      </w:r>
      <w:r>
        <w:rPr>
          <w:noProof/>
        </w:rPr>
      </w:r>
      <w:r>
        <w:rPr>
          <w:noProof/>
        </w:rPr>
        <w:fldChar w:fldCharType="separate"/>
      </w:r>
      <w:r>
        <w:rPr>
          <w:noProof/>
        </w:rPr>
        <w:t>470</w:t>
      </w:r>
      <w:r>
        <w:rPr>
          <w:noProof/>
        </w:rPr>
        <w:fldChar w:fldCharType="end"/>
      </w:r>
    </w:p>
    <w:p w14:paraId="68A2BFDC" w14:textId="123F7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_Toc146246653 \h </w:instrText>
      </w:r>
      <w:r>
        <w:rPr>
          <w:noProof/>
        </w:rPr>
      </w:r>
      <w:r>
        <w:rPr>
          <w:noProof/>
        </w:rPr>
        <w:fldChar w:fldCharType="separate"/>
      </w:r>
      <w:r>
        <w:rPr>
          <w:noProof/>
        </w:rPr>
        <w:t>471</w:t>
      </w:r>
      <w:r>
        <w:rPr>
          <w:noProof/>
        </w:rPr>
        <w:fldChar w:fldCharType="end"/>
      </w:r>
    </w:p>
    <w:p w14:paraId="46A74924" w14:textId="22EFE1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_Toc146246654 \h </w:instrText>
      </w:r>
      <w:r>
        <w:rPr>
          <w:noProof/>
        </w:rPr>
      </w:r>
      <w:r>
        <w:rPr>
          <w:noProof/>
        </w:rPr>
        <w:fldChar w:fldCharType="separate"/>
      </w:r>
      <w:r>
        <w:rPr>
          <w:noProof/>
        </w:rPr>
        <w:t>471</w:t>
      </w:r>
      <w:r>
        <w:rPr>
          <w:noProof/>
        </w:rPr>
        <w:fldChar w:fldCharType="end"/>
      </w:r>
    </w:p>
    <w:p w14:paraId="1AADCB56" w14:textId="7AF415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_Toc146246655 \h </w:instrText>
      </w:r>
      <w:r>
        <w:rPr>
          <w:noProof/>
        </w:rPr>
      </w:r>
      <w:r>
        <w:rPr>
          <w:noProof/>
        </w:rPr>
        <w:fldChar w:fldCharType="separate"/>
      </w:r>
      <w:r>
        <w:rPr>
          <w:noProof/>
        </w:rPr>
        <w:t>473</w:t>
      </w:r>
      <w:r>
        <w:rPr>
          <w:noProof/>
        </w:rPr>
        <w:fldChar w:fldCharType="end"/>
      </w:r>
    </w:p>
    <w:p w14:paraId="185E733E" w14:textId="53082BD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_Toc146246656 \h </w:instrText>
      </w:r>
      <w:r>
        <w:rPr>
          <w:noProof/>
        </w:rPr>
      </w:r>
      <w:r>
        <w:rPr>
          <w:noProof/>
        </w:rPr>
        <w:fldChar w:fldCharType="separate"/>
      </w:r>
      <w:r>
        <w:rPr>
          <w:noProof/>
        </w:rPr>
        <w:t>473</w:t>
      </w:r>
      <w:r>
        <w:rPr>
          <w:noProof/>
        </w:rPr>
        <w:fldChar w:fldCharType="end"/>
      </w:r>
    </w:p>
    <w:p w14:paraId="7A77D28F" w14:textId="2F5B04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Off-network private call</w:t>
      </w:r>
      <w:r>
        <w:rPr>
          <w:noProof/>
        </w:rPr>
        <w:tab/>
      </w:r>
      <w:r>
        <w:rPr>
          <w:noProof/>
        </w:rPr>
        <w:fldChar w:fldCharType="begin" w:fldLock="1"/>
      </w:r>
      <w:r>
        <w:rPr>
          <w:noProof/>
        </w:rPr>
        <w:instrText xml:space="preserve"> PAGEREF _Toc146246657 \h </w:instrText>
      </w:r>
      <w:r>
        <w:rPr>
          <w:noProof/>
        </w:rPr>
      </w:r>
      <w:r>
        <w:rPr>
          <w:noProof/>
        </w:rPr>
        <w:fldChar w:fldCharType="separate"/>
      </w:r>
      <w:r>
        <w:rPr>
          <w:noProof/>
        </w:rPr>
        <w:t>475</w:t>
      </w:r>
      <w:r>
        <w:rPr>
          <w:noProof/>
        </w:rPr>
        <w:fldChar w:fldCharType="end"/>
      </w:r>
    </w:p>
    <w:p w14:paraId="61D5AB43" w14:textId="059031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_Toc146246658 \h </w:instrText>
      </w:r>
      <w:r>
        <w:rPr>
          <w:noProof/>
        </w:rPr>
      </w:r>
      <w:r>
        <w:rPr>
          <w:noProof/>
        </w:rPr>
        <w:fldChar w:fldCharType="separate"/>
      </w:r>
      <w:r>
        <w:rPr>
          <w:noProof/>
        </w:rPr>
        <w:t>475</w:t>
      </w:r>
      <w:r>
        <w:rPr>
          <w:noProof/>
        </w:rPr>
        <w:fldChar w:fldCharType="end"/>
      </w:r>
    </w:p>
    <w:p w14:paraId="5D181828" w14:textId="0895A7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_Toc146246659 \h </w:instrText>
      </w:r>
      <w:r>
        <w:rPr>
          <w:noProof/>
        </w:rPr>
      </w:r>
      <w:r>
        <w:rPr>
          <w:noProof/>
        </w:rPr>
        <w:fldChar w:fldCharType="separate"/>
      </w:r>
      <w:r>
        <w:rPr>
          <w:noProof/>
        </w:rPr>
        <w:t>475</w:t>
      </w:r>
      <w:r>
        <w:rPr>
          <w:noProof/>
        </w:rPr>
        <w:fldChar w:fldCharType="end"/>
      </w:r>
    </w:p>
    <w:p w14:paraId="0063A92D" w14:textId="7EF915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_Toc146246660 \h </w:instrText>
      </w:r>
      <w:r>
        <w:rPr>
          <w:noProof/>
        </w:rPr>
      </w:r>
      <w:r>
        <w:rPr>
          <w:noProof/>
        </w:rPr>
        <w:fldChar w:fldCharType="separate"/>
      </w:r>
      <w:r>
        <w:rPr>
          <w:noProof/>
        </w:rPr>
        <w:t>475</w:t>
      </w:r>
      <w:r>
        <w:rPr>
          <w:noProof/>
        </w:rPr>
        <w:fldChar w:fldCharType="end"/>
      </w:r>
    </w:p>
    <w:p w14:paraId="0A5DD361" w14:textId="107B79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_Toc146246661 \h </w:instrText>
      </w:r>
      <w:r>
        <w:rPr>
          <w:noProof/>
        </w:rPr>
      </w:r>
      <w:r>
        <w:rPr>
          <w:noProof/>
        </w:rPr>
        <w:fldChar w:fldCharType="separate"/>
      </w:r>
      <w:r>
        <w:rPr>
          <w:noProof/>
        </w:rPr>
        <w:t>476</w:t>
      </w:r>
      <w:r>
        <w:rPr>
          <w:noProof/>
        </w:rPr>
        <w:fldChar w:fldCharType="end"/>
      </w:r>
    </w:p>
    <w:p w14:paraId="4C82F446" w14:textId="41DE84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_Toc146246662 \h </w:instrText>
      </w:r>
      <w:r>
        <w:rPr>
          <w:noProof/>
        </w:rPr>
      </w:r>
      <w:r>
        <w:rPr>
          <w:noProof/>
        </w:rPr>
        <w:fldChar w:fldCharType="separate"/>
      </w:r>
      <w:r>
        <w:rPr>
          <w:noProof/>
        </w:rPr>
        <w:t>476</w:t>
      </w:r>
      <w:r>
        <w:rPr>
          <w:noProof/>
        </w:rPr>
        <w:fldChar w:fldCharType="end"/>
      </w:r>
    </w:p>
    <w:p w14:paraId="56E206F2" w14:textId="74735D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_Toc146246663 \h </w:instrText>
      </w:r>
      <w:r>
        <w:rPr>
          <w:noProof/>
        </w:rPr>
      </w:r>
      <w:r>
        <w:rPr>
          <w:noProof/>
        </w:rPr>
        <w:fldChar w:fldCharType="separate"/>
      </w:r>
      <w:r>
        <w:rPr>
          <w:noProof/>
        </w:rPr>
        <w:t>476</w:t>
      </w:r>
      <w:r>
        <w:rPr>
          <w:noProof/>
        </w:rPr>
        <w:fldChar w:fldCharType="end"/>
      </w:r>
    </w:p>
    <w:p w14:paraId="3831678D" w14:textId="69E03DC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_Toc146246664 \h </w:instrText>
      </w:r>
      <w:r>
        <w:rPr>
          <w:noProof/>
        </w:rPr>
      </w:r>
      <w:r>
        <w:rPr>
          <w:noProof/>
        </w:rPr>
        <w:fldChar w:fldCharType="separate"/>
      </w:r>
      <w:r>
        <w:rPr>
          <w:noProof/>
        </w:rPr>
        <w:t>477</w:t>
      </w:r>
      <w:r>
        <w:rPr>
          <w:noProof/>
        </w:rPr>
        <w:fldChar w:fldCharType="end"/>
      </w:r>
    </w:p>
    <w:p w14:paraId="5A5E6CCE" w14:textId="627539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_Toc146246665 \h </w:instrText>
      </w:r>
      <w:r>
        <w:rPr>
          <w:noProof/>
        </w:rPr>
      </w:r>
      <w:r>
        <w:rPr>
          <w:noProof/>
        </w:rPr>
        <w:fldChar w:fldCharType="separate"/>
      </w:r>
      <w:r>
        <w:rPr>
          <w:noProof/>
        </w:rPr>
        <w:t>477</w:t>
      </w:r>
      <w:r>
        <w:rPr>
          <w:noProof/>
        </w:rPr>
        <w:fldChar w:fldCharType="end"/>
      </w:r>
    </w:p>
    <w:p w14:paraId="7380F9D8" w14:textId="79FCC8E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_Toc146246666 \h </w:instrText>
      </w:r>
      <w:r>
        <w:rPr>
          <w:noProof/>
        </w:rPr>
      </w:r>
      <w:r>
        <w:rPr>
          <w:noProof/>
        </w:rPr>
        <w:fldChar w:fldCharType="separate"/>
      </w:r>
      <w:r>
        <w:rPr>
          <w:noProof/>
        </w:rPr>
        <w:t>477</w:t>
      </w:r>
      <w:r>
        <w:rPr>
          <w:noProof/>
        </w:rPr>
        <w:fldChar w:fldCharType="end"/>
      </w:r>
    </w:p>
    <w:p w14:paraId="35FDB999" w14:textId="62FA5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_Toc146246667 \h </w:instrText>
      </w:r>
      <w:r>
        <w:rPr>
          <w:noProof/>
        </w:rPr>
      </w:r>
      <w:r>
        <w:rPr>
          <w:noProof/>
        </w:rPr>
        <w:fldChar w:fldCharType="separate"/>
      </w:r>
      <w:r>
        <w:rPr>
          <w:noProof/>
        </w:rPr>
        <w:t>477</w:t>
      </w:r>
      <w:r>
        <w:rPr>
          <w:noProof/>
        </w:rPr>
        <w:fldChar w:fldCharType="end"/>
      </w:r>
    </w:p>
    <w:p w14:paraId="61C5EC3C" w14:textId="049C73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_Toc146246668 \h </w:instrText>
      </w:r>
      <w:r>
        <w:rPr>
          <w:noProof/>
        </w:rPr>
      </w:r>
      <w:r>
        <w:rPr>
          <w:noProof/>
        </w:rPr>
        <w:fldChar w:fldCharType="separate"/>
      </w:r>
      <w:r>
        <w:rPr>
          <w:noProof/>
        </w:rPr>
        <w:t>477</w:t>
      </w:r>
      <w:r>
        <w:rPr>
          <w:noProof/>
        </w:rPr>
        <w:fldChar w:fldCharType="end"/>
      </w:r>
    </w:p>
    <w:p w14:paraId="0104A8D8" w14:textId="2959E0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_Toc146246669 \h </w:instrText>
      </w:r>
      <w:r>
        <w:rPr>
          <w:noProof/>
        </w:rPr>
      </w:r>
      <w:r>
        <w:rPr>
          <w:noProof/>
        </w:rPr>
        <w:fldChar w:fldCharType="separate"/>
      </w:r>
      <w:r>
        <w:rPr>
          <w:noProof/>
        </w:rPr>
        <w:t>477</w:t>
      </w:r>
      <w:r>
        <w:rPr>
          <w:noProof/>
        </w:rPr>
        <w:fldChar w:fldCharType="end"/>
      </w:r>
    </w:p>
    <w:p w14:paraId="2ACE214A" w14:textId="29E3D6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_Toc146246670 \h </w:instrText>
      </w:r>
      <w:r>
        <w:rPr>
          <w:noProof/>
        </w:rPr>
      </w:r>
      <w:r>
        <w:rPr>
          <w:noProof/>
        </w:rPr>
        <w:fldChar w:fldCharType="separate"/>
      </w:r>
      <w:r>
        <w:rPr>
          <w:noProof/>
        </w:rPr>
        <w:t>478</w:t>
      </w:r>
      <w:r>
        <w:rPr>
          <w:noProof/>
        </w:rPr>
        <w:fldChar w:fldCharType="end"/>
      </w:r>
    </w:p>
    <w:p w14:paraId="40DFDDEA" w14:textId="0E5E84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_Toc146246671 \h </w:instrText>
      </w:r>
      <w:r>
        <w:rPr>
          <w:noProof/>
        </w:rPr>
      </w:r>
      <w:r>
        <w:rPr>
          <w:noProof/>
        </w:rPr>
        <w:fldChar w:fldCharType="separate"/>
      </w:r>
      <w:r>
        <w:rPr>
          <w:noProof/>
        </w:rPr>
        <w:t>478</w:t>
      </w:r>
      <w:r>
        <w:rPr>
          <w:noProof/>
        </w:rPr>
        <w:fldChar w:fldCharType="end"/>
      </w:r>
    </w:p>
    <w:p w14:paraId="67512AAB" w14:textId="009831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_Toc146246672 \h </w:instrText>
      </w:r>
      <w:r>
        <w:rPr>
          <w:noProof/>
        </w:rPr>
      </w:r>
      <w:r>
        <w:rPr>
          <w:noProof/>
        </w:rPr>
        <w:fldChar w:fldCharType="separate"/>
      </w:r>
      <w:r>
        <w:rPr>
          <w:noProof/>
        </w:rPr>
        <w:t>478</w:t>
      </w:r>
      <w:r>
        <w:rPr>
          <w:noProof/>
        </w:rPr>
        <w:fldChar w:fldCharType="end"/>
      </w:r>
    </w:p>
    <w:p w14:paraId="2FDEBD63" w14:textId="557B26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_Toc146246673 \h </w:instrText>
      </w:r>
      <w:r>
        <w:rPr>
          <w:noProof/>
        </w:rPr>
      </w:r>
      <w:r>
        <w:rPr>
          <w:noProof/>
        </w:rPr>
        <w:fldChar w:fldCharType="separate"/>
      </w:r>
      <w:r>
        <w:rPr>
          <w:noProof/>
        </w:rPr>
        <w:t>478</w:t>
      </w:r>
      <w:r>
        <w:rPr>
          <w:noProof/>
        </w:rPr>
        <w:fldChar w:fldCharType="end"/>
      </w:r>
    </w:p>
    <w:p w14:paraId="0F143B96" w14:textId="0163DC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_Toc146246674 \h </w:instrText>
      </w:r>
      <w:r>
        <w:rPr>
          <w:noProof/>
        </w:rPr>
      </w:r>
      <w:r>
        <w:rPr>
          <w:noProof/>
        </w:rPr>
        <w:fldChar w:fldCharType="separate"/>
      </w:r>
      <w:r>
        <w:rPr>
          <w:noProof/>
        </w:rPr>
        <w:t>478</w:t>
      </w:r>
      <w:r>
        <w:rPr>
          <w:noProof/>
        </w:rPr>
        <w:fldChar w:fldCharType="end"/>
      </w:r>
    </w:p>
    <w:p w14:paraId="163E9AF3" w14:textId="29AAA51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_Toc146246675 \h </w:instrText>
      </w:r>
      <w:r>
        <w:rPr>
          <w:noProof/>
        </w:rPr>
      </w:r>
      <w:r>
        <w:rPr>
          <w:noProof/>
        </w:rPr>
        <w:fldChar w:fldCharType="separate"/>
      </w:r>
      <w:r>
        <w:rPr>
          <w:noProof/>
        </w:rPr>
        <w:t>478</w:t>
      </w:r>
      <w:r>
        <w:rPr>
          <w:noProof/>
        </w:rPr>
        <w:fldChar w:fldCharType="end"/>
      </w:r>
    </w:p>
    <w:p w14:paraId="7ACB0B41" w14:textId="78B142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_Toc146246676 \h </w:instrText>
      </w:r>
      <w:r>
        <w:rPr>
          <w:noProof/>
        </w:rPr>
      </w:r>
      <w:r>
        <w:rPr>
          <w:noProof/>
        </w:rPr>
        <w:fldChar w:fldCharType="separate"/>
      </w:r>
      <w:r>
        <w:rPr>
          <w:noProof/>
        </w:rPr>
        <w:t>479</w:t>
      </w:r>
      <w:r>
        <w:rPr>
          <w:noProof/>
        </w:rPr>
        <w:fldChar w:fldCharType="end"/>
      </w:r>
    </w:p>
    <w:p w14:paraId="5A7BB88B" w14:textId="7CAA8D0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_Toc146246677 \h </w:instrText>
      </w:r>
      <w:r>
        <w:rPr>
          <w:noProof/>
        </w:rPr>
      </w:r>
      <w:r>
        <w:rPr>
          <w:noProof/>
        </w:rPr>
        <w:fldChar w:fldCharType="separate"/>
      </w:r>
      <w:r>
        <w:rPr>
          <w:noProof/>
        </w:rPr>
        <w:t>480</w:t>
      </w:r>
      <w:r>
        <w:rPr>
          <w:noProof/>
        </w:rPr>
        <w:fldChar w:fldCharType="end"/>
      </w:r>
    </w:p>
    <w:p w14:paraId="5763971E" w14:textId="40DC51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_Toc146246678 \h </w:instrText>
      </w:r>
      <w:r>
        <w:rPr>
          <w:noProof/>
        </w:rPr>
      </w:r>
      <w:r>
        <w:rPr>
          <w:noProof/>
        </w:rPr>
        <w:fldChar w:fldCharType="separate"/>
      </w:r>
      <w:r>
        <w:rPr>
          <w:noProof/>
        </w:rPr>
        <w:t>480</w:t>
      </w:r>
      <w:r>
        <w:rPr>
          <w:noProof/>
        </w:rPr>
        <w:fldChar w:fldCharType="end"/>
      </w:r>
    </w:p>
    <w:p w14:paraId="22A945F2" w14:textId="3D7093E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_Toc146246679 \h </w:instrText>
      </w:r>
      <w:r>
        <w:rPr>
          <w:noProof/>
        </w:rPr>
      </w:r>
      <w:r>
        <w:rPr>
          <w:noProof/>
        </w:rPr>
        <w:fldChar w:fldCharType="separate"/>
      </w:r>
      <w:r>
        <w:rPr>
          <w:noProof/>
        </w:rPr>
        <w:t>480</w:t>
      </w:r>
      <w:r>
        <w:rPr>
          <w:noProof/>
        </w:rPr>
        <w:fldChar w:fldCharType="end"/>
      </w:r>
    </w:p>
    <w:p w14:paraId="52ED2BE8" w14:textId="77CFAB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_Toc146246680 \h </w:instrText>
      </w:r>
      <w:r>
        <w:rPr>
          <w:noProof/>
        </w:rPr>
      </w:r>
      <w:r>
        <w:rPr>
          <w:noProof/>
        </w:rPr>
        <w:fldChar w:fldCharType="separate"/>
      </w:r>
      <w:r>
        <w:rPr>
          <w:noProof/>
        </w:rPr>
        <w:t>480</w:t>
      </w:r>
      <w:r>
        <w:rPr>
          <w:noProof/>
        </w:rPr>
        <w:fldChar w:fldCharType="end"/>
      </w:r>
    </w:p>
    <w:p w14:paraId="6FBA38B2" w14:textId="3DC799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_Toc146246681 \h </w:instrText>
      </w:r>
      <w:r>
        <w:rPr>
          <w:noProof/>
        </w:rPr>
      </w:r>
      <w:r>
        <w:rPr>
          <w:noProof/>
        </w:rPr>
        <w:fldChar w:fldCharType="separate"/>
      </w:r>
      <w:r>
        <w:rPr>
          <w:noProof/>
        </w:rPr>
        <w:t>480</w:t>
      </w:r>
      <w:r>
        <w:rPr>
          <w:noProof/>
        </w:rPr>
        <w:fldChar w:fldCharType="end"/>
      </w:r>
    </w:p>
    <w:p w14:paraId="561E0790" w14:textId="38962E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_Toc146246682 \h </w:instrText>
      </w:r>
      <w:r>
        <w:rPr>
          <w:noProof/>
        </w:rPr>
      </w:r>
      <w:r>
        <w:rPr>
          <w:noProof/>
        </w:rPr>
        <w:fldChar w:fldCharType="separate"/>
      </w:r>
      <w:r>
        <w:rPr>
          <w:noProof/>
        </w:rPr>
        <w:t>480</w:t>
      </w:r>
      <w:r>
        <w:rPr>
          <w:noProof/>
        </w:rPr>
        <w:fldChar w:fldCharType="end"/>
      </w:r>
    </w:p>
    <w:p w14:paraId="591505BD" w14:textId="24D1D4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_Toc146246683 \h </w:instrText>
      </w:r>
      <w:r>
        <w:rPr>
          <w:noProof/>
        </w:rPr>
      </w:r>
      <w:r>
        <w:rPr>
          <w:noProof/>
        </w:rPr>
        <w:fldChar w:fldCharType="separate"/>
      </w:r>
      <w:r>
        <w:rPr>
          <w:noProof/>
        </w:rPr>
        <w:t>481</w:t>
      </w:r>
      <w:r>
        <w:rPr>
          <w:noProof/>
        </w:rPr>
        <w:fldChar w:fldCharType="end"/>
      </w:r>
    </w:p>
    <w:p w14:paraId="168A091E" w14:textId="64C2CD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automatic commencement mode</w:t>
      </w:r>
      <w:r>
        <w:rPr>
          <w:noProof/>
        </w:rPr>
        <w:tab/>
      </w:r>
      <w:r>
        <w:rPr>
          <w:noProof/>
        </w:rPr>
        <w:fldChar w:fldCharType="begin" w:fldLock="1"/>
      </w:r>
      <w:r>
        <w:rPr>
          <w:noProof/>
        </w:rPr>
        <w:instrText xml:space="preserve"> PAGEREF _Toc146246684 \h </w:instrText>
      </w:r>
      <w:r>
        <w:rPr>
          <w:noProof/>
        </w:rPr>
      </w:r>
      <w:r>
        <w:rPr>
          <w:noProof/>
        </w:rPr>
        <w:fldChar w:fldCharType="separate"/>
      </w:r>
      <w:r>
        <w:rPr>
          <w:noProof/>
        </w:rPr>
        <w:t>481</w:t>
      </w:r>
      <w:r>
        <w:rPr>
          <w:noProof/>
        </w:rPr>
        <w:fldChar w:fldCharType="end"/>
      </w:r>
    </w:p>
    <w:p w14:paraId="488C7520" w14:textId="6647026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_Toc146246685 \h </w:instrText>
      </w:r>
      <w:r>
        <w:rPr>
          <w:noProof/>
        </w:rPr>
      </w:r>
      <w:r>
        <w:rPr>
          <w:noProof/>
        </w:rPr>
        <w:fldChar w:fldCharType="separate"/>
      </w:r>
      <w:r>
        <w:rPr>
          <w:noProof/>
        </w:rPr>
        <w:t>481</w:t>
      </w:r>
      <w:r>
        <w:rPr>
          <w:noProof/>
        </w:rPr>
        <w:fldChar w:fldCharType="end"/>
      </w:r>
    </w:p>
    <w:p w14:paraId="4F76336D" w14:textId="1F8CE2A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_Toc146246686 \h </w:instrText>
      </w:r>
      <w:r>
        <w:rPr>
          <w:noProof/>
        </w:rPr>
      </w:r>
      <w:r>
        <w:rPr>
          <w:noProof/>
        </w:rPr>
        <w:fldChar w:fldCharType="separate"/>
      </w:r>
      <w:r>
        <w:rPr>
          <w:noProof/>
        </w:rPr>
        <w:t>482</w:t>
      </w:r>
      <w:r>
        <w:rPr>
          <w:noProof/>
        </w:rPr>
        <w:fldChar w:fldCharType="end"/>
      </w:r>
    </w:p>
    <w:p w14:paraId="049FBE88" w14:textId="5A93131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_Toc146246687 \h </w:instrText>
      </w:r>
      <w:r>
        <w:rPr>
          <w:noProof/>
        </w:rPr>
      </w:r>
      <w:r>
        <w:rPr>
          <w:noProof/>
        </w:rPr>
        <w:fldChar w:fldCharType="separate"/>
      </w:r>
      <w:r>
        <w:rPr>
          <w:noProof/>
        </w:rPr>
        <w:t>483</w:t>
      </w:r>
      <w:r>
        <w:rPr>
          <w:noProof/>
        </w:rPr>
        <w:fldChar w:fldCharType="end"/>
      </w:r>
    </w:p>
    <w:p w14:paraId="7F5D2A63" w14:textId="4305306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_Toc146246688 \h </w:instrText>
      </w:r>
      <w:r>
        <w:rPr>
          <w:noProof/>
        </w:rPr>
      </w:r>
      <w:r>
        <w:rPr>
          <w:noProof/>
        </w:rPr>
        <w:fldChar w:fldCharType="separate"/>
      </w:r>
      <w:r>
        <w:rPr>
          <w:noProof/>
        </w:rPr>
        <w:t>484</w:t>
      </w:r>
      <w:r>
        <w:rPr>
          <w:noProof/>
        </w:rPr>
        <w:fldChar w:fldCharType="end"/>
      </w:r>
    </w:p>
    <w:p w14:paraId="34302701" w14:textId="7F033A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_Toc146246689 \h </w:instrText>
      </w:r>
      <w:r>
        <w:rPr>
          <w:noProof/>
        </w:rPr>
      </w:r>
      <w:r>
        <w:rPr>
          <w:noProof/>
        </w:rPr>
        <w:fldChar w:fldCharType="separate"/>
      </w:r>
      <w:r>
        <w:rPr>
          <w:noProof/>
        </w:rPr>
        <w:t>484</w:t>
      </w:r>
      <w:r>
        <w:rPr>
          <w:noProof/>
        </w:rPr>
        <w:fldChar w:fldCharType="end"/>
      </w:r>
    </w:p>
    <w:p w14:paraId="365521C3" w14:textId="707CDF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manual commencement mode</w:t>
      </w:r>
      <w:r>
        <w:rPr>
          <w:noProof/>
        </w:rPr>
        <w:tab/>
      </w:r>
      <w:r>
        <w:rPr>
          <w:noProof/>
        </w:rPr>
        <w:fldChar w:fldCharType="begin" w:fldLock="1"/>
      </w:r>
      <w:r>
        <w:rPr>
          <w:noProof/>
        </w:rPr>
        <w:instrText xml:space="preserve"> PAGEREF _Toc146246690 \h </w:instrText>
      </w:r>
      <w:r>
        <w:rPr>
          <w:noProof/>
        </w:rPr>
      </w:r>
      <w:r>
        <w:rPr>
          <w:noProof/>
        </w:rPr>
        <w:fldChar w:fldCharType="separate"/>
      </w:r>
      <w:r>
        <w:rPr>
          <w:noProof/>
        </w:rPr>
        <w:t>484</w:t>
      </w:r>
      <w:r>
        <w:rPr>
          <w:noProof/>
        </w:rPr>
        <w:fldChar w:fldCharType="end"/>
      </w:r>
    </w:p>
    <w:p w14:paraId="7AFD0BDB" w14:textId="0BEBE38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_Toc146246691 \h </w:instrText>
      </w:r>
      <w:r>
        <w:rPr>
          <w:noProof/>
        </w:rPr>
      </w:r>
      <w:r>
        <w:rPr>
          <w:noProof/>
        </w:rPr>
        <w:fldChar w:fldCharType="separate"/>
      </w:r>
      <w:r>
        <w:rPr>
          <w:noProof/>
        </w:rPr>
        <w:t>484</w:t>
      </w:r>
      <w:r>
        <w:rPr>
          <w:noProof/>
        </w:rPr>
        <w:fldChar w:fldCharType="end"/>
      </w:r>
    </w:p>
    <w:p w14:paraId="58BCBE7A" w14:textId="4F5C84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_Toc146246692 \h </w:instrText>
      </w:r>
      <w:r>
        <w:rPr>
          <w:noProof/>
        </w:rPr>
      </w:r>
      <w:r>
        <w:rPr>
          <w:noProof/>
        </w:rPr>
        <w:fldChar w:fldCharType="separate"/>
      </w:r>
      <w:r>
        <w:rPr>
          <w:noProof/>
        </w:rPr>
        <w:t>485</w:t>
      </w:r>
      <w:r>
        <w:rPr>
          <w:noProof/>
        </w:rPr>
        <w:fldChar w:fldCharType="end"/>
      </w:r>
    </w:p>
    <w:p w14:paraId="5BE43A24" w14:textId="2BF03A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_Toc146246693 \h </w:instrText>
      </w:r>
      <w:r>
        <w:rPr>
          <w:noProof/>
        </w:rPr>
      </w:r>
      <w:r>
        <w:rPr>
          <w:noProof/>
        </w:rPr>
        <w:fldChar w:fldCharType="separate"/>
      </w:r>
      <w:r>
        <w:rPr>
          <w:noProof/>
        </w:rPr>
        <w:t>485</w:t>
      </w:r>
      <w:r>
        <w:rPr>
          <w:noProof/>
        </w:rPr>
        <w:fldChar w:fldCharType="end"/>
      </w:r>
    </w:p>
    <w:p w14:paraId="5D975F87" w14:textId="04C4094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_Toc146246694 \h </w:instrText>
      </w:r>
      <w:r>
        <w:rPr>
          <w:noProof/>
        </w:rPr>
      </w:r>
      <w:r>
        <w:rPr>
          <w:noProof/>
        </w:rPr>
        <w:fldChar w:fldCharType="separate"/>
      </w:r>
      <w:r>
        <w:rPr>
          <w:noProof/>
        </w:rPr>
        <w:t>487</w:t>
      </w:r>
      <w:r>
        <w:rPr>
          <w:noProof/>
        </w:rPr>
        <w:fldChar w:fldCharType="end"/>
      </w:r>
    </w:p>
    <w:p w14:paraId="13389FD4" w14:textId="660283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_Toc146246695 \h </w:instrText>
      </w:r>
      <w:r>
        <w:rPr>
          <w:noProof/>
        </w:rPr>
      </w:r>
      <w:r>
        <w:rPr>
          <w:noProof/>
        </w:rPr>
        <w:fldChar w:fldCharType="separate"/>
      </w:r>
      <w:r>
        <w:rPr>
          <w:noProof/>
        </w:rPr>
        <w:t>487</w:t>
      </w:r>
      <w:r>
        <w:rPr>
          <w:noProof/>
        </w:rPr>
        <w:fldChar w:fldCharType="end"/>
      </w:r>
    </w:p>
    <w:p w14:paraId="7E583D10" w14:textId="5B402C4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_Toc146246696 \h </w:instrText>
      </w:r>
      <w:r>
        <w:rPr>
          <w:noProof/>
        </w:rPr>
      </w:r>
      <w:r>
        <w:rPr>
          <w:noProof/>
        </w:rPr>
        <w:fldChar w:fldCharType="separate"/>
      </w:r>
      <w:r>
        <w:rPr>
          <w:noProof/>
        </w:rPr>
        <w:t>487</w:t>
      </w:r>
      <w:r>
        <w:rPr>
          <w:noProof/>
        </w:rPr>
        <w:fldChar w:fldCharType="end"/>
      </w:r>
    </w:p>
    <w:p w14:paraId="1A2B7FBB" w14:textId="3FBA953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_Toc146246697 \h </w:instrText>
      </w:r>
      <w:r>
        <w:rPr>
          <w:noProof/>
        </w:rPr>
      </w:r>
      <w:r>
        <w:rPr>
          <w:noProof/>
        </w:rPr>
        <w:fldChar w:fldCharType="separate"/>
      </w:r>
      <w:r>
        <w:rPr>
          <w:noProof/>
        </w:rPr>
        <w:t>487</w:t>
      </w:r>
      <w:r>
        <w:rPr>
          <w:noProof/>
        </w:rPr>
        <w:fldChar w:fldCharType="end"/>
      </w:r>
    </w:p>
    <w:p w14:paraId="11CFF896" w14:textId="3EA9B5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_Toc146246698 \h </w:instrText>
      </w:r>
      <w:r>
        <w:rPr>
          <w:noProof/>
        </w:rPr>
      </w:r>
      <w:r>
        <w:rPr>
          <w:noProof/>
        </w:rPr>
        <w:fldChar w:fldCharType="separate"/>
      </w:r>
      <w:r>
        <w:rPr>
          <w:noProof/>
        </w:rPr>
        <w:t>488</w:t>
      </w:r>
      <w:r>
        <w:rPr>
          <w:noProof/>
        </w:rPr>
        <w:fldChar w:fldCharType="end"/>
      </w:r>
    </w:p>
    <w:p w14:paraId="72804930" w14:textId="3D37776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release</w:t>
      </w:r>
      <w:r>
        <w:rPr>
          <w:noProof/>
        </w:rPr>
        <w:tab/>
      </w:r>
      <w:r>
        <w:rPr>
          <w:noProof/>
        </w:rPr>
        <w:fldChar w:fldCharType="begin" w:fldLock="1"/>
      </w:r>
      <w:r>
        <w:rPr>
          <w:noProof/>
        </w:rPr>
        <w:instrText xml:space="preserve"> PAGEREF _Toc146246699 \h </w:instrText>
      </w:r>
      <w:r>
        <w:rPr>
          <w:noProof/>
        </w:rPr>
      </w:r>
      <w:r>
        <w:rPr>
          <w:noProof/>
        </w:rPr>
        <w:fldChar w:fldCharType="separate"/>
      </w:r>
      <w:r>
        <w:rPr>
          <w:noProof/>
        </w:rPr>
        <w:t>488</w:t>
      </w:r>
      <w:r>
        <w:rPr>
          <w:noProof/>
        </w:rPr>
        <w:fldChar w:fldCharType="end"/>
      </w:r>
    </w:p>
    <w:p w14:paraId="3E84A734" w14:textId="1CDC24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_Toc146246700 \h </w:instrText>
      </w:r>
      <w:r>
        <w:rPr>
          <w:noProof/>
        </w:rPr>
      </w:r>
      <w:r>
        <w:rPr>
          <w:noProof/>
        </w:rPr>
        <w:fldChar w:fldCharType="separate"/>
      </w:r>
      <w:r>
        <w:rPr>
          <w:noProof/>
        </w:rPr>
        <w:t>488</w:t>
      </w:r>
      <w:r>
        <w:rPr>
          <w:noProof/>
        </w:rPr>
        <w:fldChar w:fldCharType="end"/>
      </w:r>
    </w:p>
    <w:p w14:paraId="020F5DF8" w14:textId="028514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_Toc146246701 \h </w:instrText>
      </w:r>
      <w:r>
        <w:rPr>
          <w:noProof/>
        </w:rPr>
      </w:r>
      <w:r>
        <w:rPr>
          <w:noProof/>
        </w:rPr>
        <w:fldChar w:fldCharType="separate"/>
      </w:r>
      <w:r>
        <w:rPr>
          <w:noProof/>
        </w:rPr>
        <w:t>489</w:t>
      </w:r>
      <w:r>
        <w:rPr>
          <w:noProof/>
        </w:rPr>
        <w:fldChar w:fldCharType="end"/>
      </w:r>
    </w:p>
    <w:p w14:paraId="2294B209" w14:textId="466452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_Toc146246702 \h </w:instrText>
      </w:r>
      <w:r>
        <w:rPr>
          <w:noProof/>
        </w:rPr>
      </w:r>
      <w:r>
        <w:rPr>
          <w:noProof/>
        </w:rPr>
        <w:fldChar w:fldCharType="separate"/>
      </w:r>
      <w:r>
        <w:rPr>
          <w:noProof/>
        </w:rPr>
        <w:t>489</w:t>
      </w:r>
      <w:r>
        <w:rPr>
          <w:noProof/>
        </w:rPr>
        <w:fldChar w:fldCharType="end"/>
      </w:r>
    </w:p>
    <w:p w14:paraId="3D7ECCED" w14:textId="4CE594F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_Toc146246703 \h </w:instrText>
      </w:r>
      <w:r>
        <w:rPr>
          <w:noProof/>
        </w:rPr>
      </w:r>
      <w:r>
        <w:rPr>
          <w:noProof/>
        </w:rPr>
        <w:fldChar w:fldCharType="separate"/>
      </w:r>
      <w:r>
        <w:rPr>
          <w:noProof/>
        </w:rPr>
        <w:t>489</w:t>
      </w:r>
      <w:r>
        <w:rPr>
          <w:noProof/>
        </w:rPr>
        <w:fldChar w:fldCharType="end"/>
      </w:r>
    </w:p>
    <w:p w14:paraId="44887FC8" w14:textId="223654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_Toc146246704 \h </w:instrText>
      </w:r>
      <w:r>
        <w:rPr>
          <w:noProof/>
        </w:rPr>
      </w:r>
      <w:r>
        <w:rPr>
          <w:noProof/>
        </w:rPr>
        <w:fldChar w:fldCharType="separate"/>
      </w:r>
      <w:r>
        <w:rPr>
          <w:noProof/>
        </w:rPr>
        <w:t>490</w:t>
      </w:r>
      <w:r>
        <w:rPr>
          <w:noProof/>
        </w:rPr>
        <w:fldChar w:fldCharType="end"/>
      </w:r>
    </w:p>
    <w:p w14:paraId="439AF3C6" w14:textId="1BE9F85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_Toc146246705 \h </w:instrText>
      </w:r>
      <w:r>
        <w:rPr>
          <w:noProof/>
        </w:rPr>
      </w:r>
      <w:r>
        <w:rPr>
          <w:noProof/>
        </w:rPr>
        <w:fldChar w:fldCharType="separate"/>
      </w:r>
      <w:r>
        <w:rPr>
          <w:noProof/>
        </w:rPr>
        <w:t>490</w:t>
      </w:r>
      <w:r>
        <w:rPr>
          <w:noProof/>
        </w:rPr>
        <w:fldChar w:fldCharType="end"/>
      </w:r>
    </w:p>
    <w:p w14:paraId="2A86BDC9" w14:textId="4F2C2A0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_Toc146246706 \h </w:instrText>
      </w:r>
      <w:r>
        <w:rPr>
          <w:noProof/>
        </w:rPr>
      </w:r>
      <w:r>
        <w:rPr>
          <w:noProof/>
        </w:rPr>
        <w:fldChar w:fldCharType="separate"/>
      </w:r>
      <w:r>
        <w:rPr>
          <w:noProof/>
        </w:rPr>
        <w:t>490</w:t>
      </w:r>
      <w:r>
        <w:rPr>
          <w:noProof/>
        </w:rPr>
        <w:fldChar w:fldCharType="end"/>
      </w:r>
    </w:p>
    <w:p w14:paraId="0E2B8D1B" w14:textId="7DD977D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_Toc146246707 \h </w:instrText>
      </w:r>
      <w:r>
        <w:rPr>
          <w:noProof/>
        </w:rPr>
      </w:r>
      <w:r>
        <w:rPr>
          <w:noProof/>
        </w:rPr>
        <w:fldChar w:fldCharType="separate"/>
      </w:r>
      <w:r>
        <w:rPr>
          <w:noProof/>
        </w:rPr>
        <w:t>490</w:t>
      </w:r>
      <w:r>
        <w:rPr>
          <w:noProof/>
        </w:rPr>
        <w:fldChar w:fldCharType="end"/>
      </w:r>
    </w:p>
    <w:p w14:paraId="37D10A6B" w14:textId="695997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_Toc146246708 \h </w:instrText>
      </w:r>
      <w:r>
        <w:rPr>
          <w:noProof/>
        </w:rPr>
      </w:r>
      <w:r>
        <w:rPr>
          <w:noProof/>
        </w:rPr>
        <w:fldChar w:fldCharType="separate"/>
      </w:r>
      <w:r>
        <w:rPr>
          <w:noProof/>
        </w:rPr>
        <w:t>490</w:t>
      </w:r>
      <w:r>
        <w:rPr>
          <w:noProof/>
        </w:rPr>
        <w:fldChar w:fldCharType="end"/>
      </w:r>
    </w:p>
    <w:p w14:paraId="69897AE4" w14:textId="1BB7A85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_Toc146246709 \h </w:instrText>
      </w:r>
      <w:r>
        <w:rPr>
          <w:noProof/>
        </w:rPr>
      </w:r>
      <w:r>
        <w:rPr>
          <w:noProof/>
        </w:rPr>
        <w:fldChar w:fldCharType="separate"/>
      </w:r>
      <w:r>
        <w:rPr>
          <w:noProof/>
        </w:rPr>
        <w:t>491</w:t>
      </w:r>
      <w:r>
        <w:rPr>
          <w:noProof/>
        </w:rPr>
        <w:fldChar w:fldCharType="end"/>
      </w:r>
    </w:p>
    <w:p w14:paraId="5A3C7CBB" w14:textId="4FB4651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_Toc146246710 \h </w:instrText>
      </w:r>
      <w:r>
        <w:rPr>
          <w:noProof/>
        </w:rPr>
      </w:r>
      <w:r>
        <w:rPr>
          <w:noProof/>
        </w:rPr>
        <w:fldChar w:fldCharType="separate"/>
      </w:r>
      <w:r>
        <w:rPr>
          <w:noProof/>
        </w:rPr>
        <w:t>491</w:t>
      </w:r>
      <w:r>
        <w:rPr>
          <w:noProof/>
        </w:rPr>
        <w:fldChar w:fldCharType="end"/>
      </w:r>
    </w:p>
    <w:p w14:paraId="5D89EE18" w14:textId="6BD00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_Toc146246711 \h </w:instrText>
      </w:r>
      <w:r>
        <w:rPr>
          <w:noProof/>
        </w:rPr>
      </w:r>
      <w:r>
        <w:rPr>
          <w:noProof/>
        </w:rPr>
        <w:fldChar w:fldCharType="separate"/>
      </w:r>
      <w:r>
        <w:rPr>
          <w:noProof/>
        </w:rPr>
        <w:t>491</w:t>
      </w:r>
      <w:r>
        <w:rPr>
          <w:noProof/>
        </w:rPr>
        <w:fldChar w:fldCharType="end"/>
      </w:r>
    </w:p>
    <w:p w14:paraId="0F7FF899" w14:textId="2630FE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_Toc146246712 \h </w:instrText>
      </w:r>
      <w:r>
        <w:rPr>
          <w:noProof/>
        </w:rPr>
      </w:r>
      <w:r>
        <w:rPr>
          <w:noProof/>
        </w:rPr>
        <w:fldChar w:fldCharType="separate"/>
      </w:r>
      <w:r>
        <w:rPr>
          <w:noProof/>
        </w:rPr>
        <w:t>491</w:t>
      </w:r>
      <w:r>
        <w:rPr>
          <w:noProof/>
        </w:rPr>
        <w:fldChar w:fldCharType="end"/>
      </w:r>
    </w:p>
    <w:p w14:paraId="3B70ABF2" w14:textId="0B05D3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_Toc146246713 \h </w:instrText>
      </w:r>
      <w:r>
        <w:rPr>
          <w:noProof/>
        </w:rPr>
      </w:r>
      <w:r>
        <w:rPr>
          <w:noProof/>
        </w:rPr>
        <w:fldChar w:fldCharType="separate"/>
      </w:r>
      <w:r>
        <w:rPr>
          <w:noProof/>
        </w:rPr>
        <w:t>491</w:t>
      </w:r>
      <w:r>
        <w:rPr>
          <w:noProof/>
        </w:rPr>
        <w:fldChar w:fldCharType="end"/>
      </w:r>
    </w:p>
    <w:p w14:paraId="6C813CC0" w14:textId="430B89D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_Toc146246714 \h </w:instrText>
      </w:r>
      <w:r>
        <w:rPr>
          <w:noProof/>
        </w:rPr>
      </w:r>
      <w:r>
        <w:rPr>
          <w:noProof/>
        </w:rPr>
        <w:fldChar w:fldCharType="separate"/>
      </w:r>
      <w:r>
        <w:rPr>
          <w:noProof/>
        </w:rPr>
        <w:t>491</w:t>
      </w:r>
      <w:r>
        <w:rPr>
          <w:noProof/>
        </w:rPr>
        <w:fldChar w:fldCharType="end"/>
      </w:r>
    </w:p>
    <w:p w14:paraId="350489C9" w14:textId="3B31B94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_Toc146246715 \h </w:instrText>
      </w:r>
      <w:r>
        <w:rPr>
          <w:noProof/>
        </w:rPr>
      </w:r>
      <w:r>
        <w:rPr>
          <w:noProof/>
        </w:rPr>
        <w:fldChar w:fldCharType="separate"/>
      </w:r>
      <w:r>
        <w:rPr>
          <w:noProof/>
        </w:rPr>
        <w:t>491</w:t>
      </w:r>
      <w:r>
        <w:rPr>
          <w:noProof/>
        </w:rPr>
        <w:fldChar w:fldCharType="end"/>
      </w:r>
    </w:p>
    <w:p w14:paraId="0A26BD90" w14:textId="42FE3BA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_Toc146246716 \h </w:instrText>
      </w:r>
      <w:r>
        <w:rPr>
          <w:noProof/>
        </w:rPr>
      </w:r>
      <w:r>
        <w:rPr>
          <w:noProof/>
        </w:rPr>
        <w:fldChar w:fldCharType="separate"/>
      </w:r>
      <w:r>
        <w:rPr>
          <w:noProof/>
        </w:rPr>
        <w:t>492</w:t>
      </w:r>
      <w:r>
        <w:rPr>
          <w:noProof/>
        </w:rPr>
        <w:fldChar w:fldCharType="end"/>
      </w:r>
    </w:p>
    <w:p w14:paraId="0B42F31D" w14:textId="73F7D0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_Toc146246717 \h </w:instrText>
      </w:r>
      <w:r>
        <w:rPr>
          <w:noProof/>
        </w:rPr>
      </w:r>
      <w:r>
        <w:rPr>
          <w:noProof/>
        </w:rPr>
        <w:fldChar w:fldCharType="separate"/>
      </w:r>
      <w:r>
        <w:rPr>
          <w:noProof/>
        </w:rPr>
        <w:t>492</w:t>
      </w:r>
      <w:r>
        <w:rPr>
          <w:noProof/>
        </w:rPr>
        <w:fldChar w:fldCharType="end"/>
      </w:r>
    </w:p>
    <w:p w14:paraId="2275630C" w14:textId="255565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_Toc146246718 \h </w:instrText>
      </w:r>
      <w:r>
        <w:rPr>
          <w:noProof/>
        </w:rPr>
      </w:r>
      <w:r>
        <w:rPr>
          <w:noProof/>
        </w:rPr>
        <w:fldChar w:fldCharType="separate"/>
      </w:r>
      <w:r>
        <w:rPr>
          <w:noProof/>
        </w:rPr>
        <w:t>492</w:t>
      </w:r>
      <w:r>
        <w:rPr>
          <w:noProof/>
        </w:rPr>
        <w:fldChar w:fldCharType="end"/>
      </w:r>
    </w:p>
    <w:p w14:paraId="0C659017" w14:textId="3B010BF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_Toc146246719 \h </w:instrText>
      </w:r>
      <w:r>
        <w:rPr>
          <w:noProof/>
        </w:rPr>
      </w:r>
      <w:r>
        <w:rPr>
          <w:noProof/>
        </w:rPr>
        <w:fldChar w:fldCharType="separate"/>
      </w:r>
      <w:r>
        <w:rPr>
          <w:noProof/>
        </w:rPr>
        <w:t>492</w:t>
      </w:r>
      <w:r>
        <w:rPr>
          <w:noProof/>
        </w:rPr>
        <w:fldChar w:fldCharType="end"/>
      </w:r>
    </w:p>
    <w:p w14:paraId="2F5575D5" w14:textId="61FA119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_Toc146246720 \h </w:instrText>
      </w:r>
      <w:r>
        <w:rPr>
          <w:noProof/>
        </w:rPr>
      </w:r>
      <w:r>
        <w:rPr>
          <w:noProof/>
        </w:rPr>
        <w:fldChar w:fldCharType="separate"/>
      </w:r>
      <w:r>
        <w:rPr>
          <w:noProof/>
        </w:rPr>
        <w:t>492</w:t>
      </w:r>
      <w:r>
        <w:rPr>
          <w:noProof/>
        </w:rPr>
        <w:fldChar w:fldCharType="end"/>
      </w:r>
    </w:p>
    <w:p w14:paraId="7C963E0C" w14:textId="1D39CC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_Toc146246721 \h </w:instrText>
      </w:r>
      <w:r>
        <w:rPr>
          <w:noProof/>
        </w:rPr>
      </w:r>
      <w:r>
        <w:rPr>
          <w:noProof/>
        </w:rPr>
        <w:fldChar w:fldCharType="separate"/>
      </w:r>
      <w:r>
        <w:rPr>
          <w:noProof/>
        </w:rPr>
        <w:t>492</w:t>
      </w:r>
      <w:r>
        <w:rPr>
          <w:noProof/>
        </w:rPr>
        <w:fldChar w:fldCharType="end"/>
      </w:r>
    </w:p>
    <w:p w14:paraId="2AD7521D" w14:textId="7429F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Outgoing call initiated</w:t>
      </w:r>
      <w:r>
        <w:rPr>
          <w:noProof/>
        </w:rPr>
        <w:tab/>
      </w:r>
      <w:r>
        <w:rPr>
          <w:noProof/>
        </w:rPr>
        <w:fldChar w:fldCharType="begin" w:fldLock="1"/>
      </w:r>
      <w:r>
        <w:rPr>
          <w:noProof/>
        </w:rPr>
        <w:instrText xml:space="preserve"> PAGEREF _Toc146246722 \h </w:instrText>
      </w:r>
      <w:r>
        <w:rPr>
          <w:noProof/>
        </w:rPr>
      </w:r>
      <w:r>
        <w:rPr>
          <w:noProof/>
        </w:rPr>
        <w:fldChar w:fldCharType="separate"/>
      </w:r>
      <w:r>
        <w:rPr>
          <w:noProof/>
        </w:rPr>
        <w:t>492</w:t>
      </w:r>
      <w:r>
        <w:rPr>
          <w:noProof/>
        </w:rPr>
        <w:fldChar w:fldCharType="end"/>
      </w:r>
    </w:p>
    <w:p w14:paraId="2175F0D6" w14:textId="2841D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incoming call</w:t>
      </w:r>
      <w:r>
        <w:rPr>
          <w:noProof/>
        </w:rPr>
        <w:tab/>
      </w:r>
      <w:r>
        <w:rPr>
          <w:noProof/>
        </w:rPr>
        <w:fldChar w:fldCharType="begin" w:fldLock="1"/>
      </w:r>
      <w:r>
        <w:rPr>
          <w:noProof/>
        </w:rPr>
        <w:instrText xml:space="preserve"> PAGEREF _Toc146246723 \h </w:instrText>
      </w:r>
      <w:r>
        <w:rPr>
          <w:noProof/>
        </w:rPr>
      </w:r>
      <w:r>
        <w:rPr>
          <w:noProof/>
        </w:rPr>
        <w:fldChar w:fldCharType="separate"/>
      </w:r>
      <w:r>
        <w:rPr>
          <w:noProof/>
        </w:rPr>
        <w:t>492</w:t>
      </w:r>
      <w:r>
        <w:rPr>
          <w:noProof/>
        </w:rPr>
        <w:fldChar w:fldCharType="end"/>
      </w:r>
    </w:p>
    <w:p w14:paraId="44A51477" w14:textId="1C0C88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_Toc146246724 \h </w:instrText>
      </w:r>
      <w:r>
        <w:rPr>
          <w:noProof/>
        </w:rPr>
      </w:r>
      <w:r>
        <w:rPr>
          <w:noProof/>
        </w:rPr>
        <w:fldChar w:fldCharType="separate"/>
      </w:r>
      <w:r>
        <w:rPr>
          <w:noProof/>
        </w:rPr>
        <w:t>493</w:t>
      </w:r>
      <w:r>
        <w:rPr>
          <w:noProof/>
        </w:rPr>
        <w:fldChar w:fldCharType="end"/>
      </w:r>
    </w:p>
    <w:p w14:paraId="0C0EE117" w14:textId="6C9BF5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_Toc146246725 \h </w:instrText>
      </w:r>
      <w:r>
        <w:rPr>
          <w:noProof/>
        </w:rPr>
      </w:r>
      <w:r>
        <w:rPr>
          <w:noProof/>
        </w:rPr>
        <w:fldChar w:fldCharType="separate"/>
      </w:r>
      <w:r>
        <w:rPr>
          <w:noProof/>
        </w:rPr>
        <w:t>493</w:t>
      </w:r>
      <w:r>
        <w:rPr>
          <w:noProof/>
        </w:rPr>
        <w:fldChar w:fldCharType="end"/>
      </w:r>
    </w:p>
    <w:p w14:paraId="31DDEA40" w14:textId="39D654D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_Toc146246726 \h </w:instrText>
      </w:r>
      <w:r>
        <w:rPr>
          <w:noProof/>
        </w:rPr>
      </w:r>
      <w:r>
        <w:rPr>
          <w:noProof/>
        </w:rPr>
        <w:fldChar w:fldCharType="separate"/>
      </w:r>
      <w:r>
        <w:rPr>
          <w:noProof/>
        </w:rPr>
        <w:t>493</w:t>
      </w:r>
      <w:r>
        <w:rPr>
          <w:noProof/>
        </w:rPr>
        <w:fldChar w:fldCharType="end"/>
      </w:r>
    </w:p>
    <w:p w14:paraId="29706A40" w14:textId="3A73CA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_Toc146246727 \h </w:instrText>
      </w:r>
      <w:r>
        <w:rPr>
          <w:noProof/>
        </w:rPr>
      </w:r>
      <w:r>
        <w:rPr>
          <w:noProof/>
        </w:rPr>
        <w:fldChar w:fldCharType="separate"/>
      </w:r>
      <w:r>
        <w:rPr>
          <w:noProof/>
        </w:rPr>
        <w:t>494</w:t>
      </w:r>
      <w:r>
        <w:rPr>
          <w:noProof/>
        </w:rPr>
        <w:fldChar w:fldCharType="end"/>
      </w:r>
    </w:p>
    <w:p w14:paraId="58A8DA49" w14:textId="72E71D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_Toc146246728 \h </w:instrText>
      </w:r>
      <w:r>
        <w:rPr>
          <w:noProof/>
        </w:rPr>
      </w:r>
      <w:r>
        <w:rPr>
          <w:noProof/>
        </w:rPr>
        <w:fldChar w:fldCharType="separate"/>
      </w:r>
      <w:r>
        <w:rPr>
          <w:noProof/>
        </w:rPr>
        <w:t>494</w:t>
      </w:r>
      <w:r>
        <w:rPr>
          <w:noProof/>
        </w:rPr>
        <w:fldChar w:fldCharType="end"/>
      </w:r>
    </w:p>
    <w:p w14:paraId="60CB15D5" w14:textId="428D388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_Toc146246729 \h </w:instrText>
      </w:r>
      <w:r>
        <w:rPr>
          <w:noProof/>
        </w:rPr>
      </w:r>
      <w:r>
        <w:rPr>
          <w:noProof/>
        </w:rPr>
        <w:fldChar w:fldCharType="separate"/>
      </w:r>
      <w:r>
        <w:rPr>
          <w:noProof/>
        </w:rPr>
        <w:t>495</w:t>
      </w:r>
      <w:r>
        <w:rPr>
          <w:noProof/>
        </w:rPr>
        <w:fldChar w:fldCharType="end"/>
      </w:r>
    </w:p>
    <w:p w14:paraId="6A117B1F" w14:textId="4C1BC1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_Toc146246730 \h </w:instrText>
      </w:r>
      <w:r>
        <w:rPr>
          <w:noProof/>
        </w:rPr>
      </w:r>
      <w:r>
        <w:rPr>
          <w:noProof/>
        </w:rPr>
        <w:fldChar w:fldCharType="separate"/>
      </w:r>
      <w:r>
        <w:rPr>
          <w:noProof/>
        </w:rPr>
        <w:t>495</w:t>
      </w:r>
      <w:r>
        <w:rPr>
          <w:noProof/>
        </w:rPr>
        <w:fldChar w:fldCharType="end"/>
      </w:r>
    </w:p>
    <w:p w14:paraId="3BAD3FEF" w14:textId="131B9C9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_Toc146246731 \h </w:instrText>
      </w:r>
      <w:r>
        <w:rPr>
          <w:noProof/>
        </w:rPr>
      </w:r>
      <w:r>
        <w:rPr>
          <w:noProof/>
        </w:rPr>
        <w:fldChar w:fldCharType="separate"/>
      </w:r>
      <w:r>
        <w:rPr>
          <w:noProof/>
        </w:rPr>
        <w:t>495</w:t>
      </w:r>
      <w:r>
        <w:rPr>
          <w:noProof/>
        </w:rPr>
        <w:fldChar w:fldCharType="end"/>
      </w:r>
    </w:p>
    <w:p w14:paraId="007A8E58" w14:textId="44727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Down</w:t>
      </w:r>
      <w:r w:rsidRPr="004D2FC6">
        <w:rPr>
          <w:rFonts w:eastAsia="Malgun Gothic"/>
          <w:noProof/>
        </w:rPr>
        <w:t>grade call</w:t>
      </w:r>
      <w:r>
        <w:rPr>
          <w:noProof/>
        </w:rPr>
        <w:tab/>
      </w:r>
      <w:r>
        <w:rPr>
          <w:noProof/>
        </w:rPr>
        <w:fldChar w:fldCharType="begin" w:fldLock="1"/>
      </w:r>
      <w:r>
        <w:rPr>
          <w:noProof/>
        </w:rPr>
        <w:instrText xml:space="preserve"> PAGEREF _Toc146246732 \h </w:instrText>
      </w:r>
      <w:r>
        <w:rPr>
          <w:noProof/>
        </w:rPr>
      </w:r>
      <w:r>
        <w:rPr>
          <w:noProof/>
        </w:rPr>
        <w:fldChar w:fldCharType="separate"/>
      </w:r>
      <w:r>
        <w:rPr>
          <w:noProof/>
        </w:rPr>
        <w:t>496</w:t>
      </w:r>
      <w:r>
        <w:rPr>
          <w:noProof/>
        </w:rPr>
        <w:fldChar w:fldCharType="end"/>
      </w:r>
    </w:p>
    <w:p w14:paraId="78B36343" w14:textId="2972D48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_Toc146246733 \h </w:instrText>
      </w:r>
      <w:r>
        <w:rPr>
          <w:noProof/>
        </w:rPr>
      </w:r>
      <w:r>
        <w:rPr>
          <w:noProof/>
        </w:rPr>
        <w:fldChar w:fldCharType="separate"/>
      </w:r>
      <w:r>
        <w:rPr>
          <w:noProof/>
        </w:rPr>
        <w:t>496</w:t>
      </w:r>
      <w:r>
        <w:rPr>
          <w:noProof/>
        </w:rPr>
        <w:fldChar w:fldCharType="end"/>
      </w:r>
    </w:p>
    <w:p w14:paraId="14F4025F" w14:textId="37F66F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_Toc146246734 \h </w:instrText>
      </w:r>
      <w:r>
        <w:rPr>
          <w:noProof/>
        </w:rPr>
      </w:r>
      <w:r>
        <w:rPr>
          <w:noProof/>
        </w:rPr>
        <w:fldChar w:fldCharType="separate"/>
      </w:r>
      <w:r>
        <w:rPr>
          <w:noProof/>
        </w:rPr>
        <w:t>497</w:t>
      </w:r>
      <w:r>
        <w:rPr>
          <w:noProof/>
        </w:rPr>
        <w:fldChar w:fldCharType="end"/>
      </w:r>
    </w:p>
    <w:p w14:paraId="700BAD48" w14:textId="15AE49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_Toc146246735 \h </w:instrText>
      </w:r>
      <w:r>
        <w:rPr>
          <w:noProof/>
        </w:rPr>
      </w:r>
      <w:r>
        <w:rPr>
          <w:noProof/>
        </w:rPr>
        <w:fldChar w:fldCharType="separate"/>
      </w:r>
      <w:r>
        <w:rPr>
          <w:noProof/>
        </w:rPr>
        <w:t>497</w:t>
      </w:r>
      <w:r>
        <w:rPr>
          <w:noProof/>
        </w:rPr>
        <w:fldChar w:fldCharType="end"/>
      </w:r>
    </w:p>
    <w:p w14:paraId="0B039AE5" w14:textId="2916D78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_Toc146246736 \h </w:instrText>
      </w:r>
      <w:r>
        <w:rPr>
          <w:noProof/>
        </w:rPr>
      </w:r>
      <w:r>
        <w:rPr>
          <w:noProof/>
        </w:rPr>
        <w:fldChar w:fldCharType="separate"/>
      </w:r>
      <w:r>
        <w:rPr>
          <w:noProof/>
        </w:rPr>
        <w:t>497</w:t>
      </w:r>
      <w:r>
        <w:rPr>
          <w:noProof/>
        </w:rPr>
        <w:fldChar w:fldCharType="end"/>
      </w:r>
    </w:p>
    <w:p w14:paraId="245A00DC" w14:textId="069CBC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_Toc146246737 \h </w:instrText>
      </w:r>
      <w:r>
        <w:rPr>
          <w:noProof/>
        </w:rPr>
      </w:r>
      <w:r>
        <w:rPr>
          <w:noProof/>
        </w:rPr>
        <w:fldChar w:fldCharType="separate"/>
      </w:r>
      <w:r>
        <w:rPr>
          <w:noProof/>
        </w:rPr>
        <w:t>497</w:t>
      </w:r>
      <w:r>
        <w:rPr>
          <w:noProof/>
        </w:rPr>
        <w:fldChar w:fldCharType="end"/>
      </w:r>
    </w:p>
    <w:p w14:paraId="2BDFBE35" w14:textId="1198E7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downgrade</w:t>
      </w:r>
      <w:r>
        <w:rPr>
          <w:noProof/>
        </w:rPr>
        <w:tab/>
      </w:r>
      <w:r>
        <w:rPr>
          <w:noProof/>
        </w:rPr>
        <w:fldChar w:fldCharType="begin" w:fldLock="1"/>
      </w:r>
      <w:r>
        <w:rPr>
          <w:noProof/>
        </w:rPr>
        <w:instrText xml:space="preserve"> PAGEREF _Toc146246738 \h </w:instrText>
      </w:r>
      <w:r>
        <w:rPr>
          <w:noProof/>
        </w:rPr>
      </w:r>
      <w:r>
        <w:rPr>
          <w:noProof/>
        </w:rPr>
        <w:fldChar w:fldCharType="separate"/>
      </w:r>
      <w:r>
        <w:rPr>
          <w:noProof/>
        </w:rPr>
        <w:t>498</w:t>
      </w:r>
      <w:r>
        <w:rPr>
          <w:noProof/>
        </w:rPr>
        <w:fldChar w:fldCharType="end"/>
      </w:r>
    </w:p>
    <w:p w14:paraId="4190B944" w14:textId="3B32D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w:t>
      </w:r>
      <w:r>
        <w:rPr>
          <w:noProof/>
        </w:rPr>
        <w:tab/>
      </w:r>
      <w:r>
        <w:rPr>
          <w:noProof/>
        </w:rPr>
        <w:fldChar w:fldCharType="begin" w:fldLock="1"/>
      </w:r>
      <w:r>
        <w:rPr>
          <w:noProof/>
        </w:rPr>
        <w:instrText xml:space="preserve"> PAGEREF _Toc146246739 \h </w:instrText>
      </w:r>
      <w:r>
        <w:rPr>
          <w:noProof/>
        </w:rPr>
      </w:r>
      <w:r>
        <w:rPr>
          <w:noProof/>
        </w:rPr>
        <w:fldChar w:fldCharType="separate"/>
      </w:r>
      <w:r>
        <w:rPr>
          <w:noProof/>
        </w:rPr>
        <w:t>498</w:t>
      </w:r>
      <w:r>
        <w:rPr>
          <w:noProof/>
        </w:rPr>
        <w:fldChar w:fldCharType="end"/>
      </w:r>
    </w:p>
    <w:p w14:paraId="68204084" w14:textId="52B8017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_Toc146246740 \h </w:instrText>
      </w:r>
      <w:r>
        <w:rPr>
          <w:noProof/>
        </w:rPr>
      </w:r>
      <w:r>
        <w:rPr>
          <w:noProof/>
        </w:rPr>
        <w:fldChar w:fldCharType="separate"/>
      </w:r>
      <w:r>
        <w:rPr>
          <w:noProof/>
        </w:rPr>
        <w:t>498</w:t>
      </w:r>
      <w:r>
        <w:rPr>
          <w:noProof/>
        </w:rPr>
        <w:fldChar w:fldCharType="end"/>
      </w:r>
    </w:p>
    <w:p w14:paraId="3857E77D" w14:textId="698E36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_Toc146246741 \h </w:instrText>
      </w:r>
      <w:r>
        <w:rPr>
          <w:noProof/>
        </w:rPr>
      </w:r>
      <w:r>
        <w:rPr>
          <w:noProof/>
        </w:rPr>
        <w:fldChar w:fldCharType="separate"/>
      </w:r>
      <w:r>
        <w:rPr>
          <w:noProof/>
        </w:rPr>
        <w:t>499</w:t>
      </w:r>
      <w:r>
        <w:rPr>
          <w:noProof/>
        </w:rPr>
        <w:fldChar w:fldCharType="end"/>
      </w:r>
    </w:p>
    <w:p w14:paraId="1F587097" w14:textId="5940135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_Toc146246742 \h </w:instrText>
      </w:r>
      <w:r>
        <w:rPr>
          <w:noProof/>
        </w:rPr>
      </w:r>
      <w:r>
        <w:rPr>
          <w:noProof/>
        </w:rPr>
        <w:fldChar w:fldCharType="separate"/>
      </w:r>
      <w:r>
        <w:rPr>
          <w:noProof/>
        </w:rPr>
        <w:t>499</w:t>
      </w:r>
      <w:r>
        <w:rPr>
          <w:noProof/>
        </w:rPr>
        <w:fldChar w:fldCharType="end"/>
      </w:r>
    </w:p>
    <w:p w14:paraId="1EE423F4" w14:textId="10F11A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_Toc146246743 \h </w:instrText>
      </w:r>
      <w:r>
        <w:rPr>
          <w:noProof/>
        </w:rPr>
      </w:r>
      <w:r>
        <w:rPr>
          <w:noProof/>
        </w:rPr>
        <w:fldChar w:fldCharType="separate"/>
      </w:r>
      <w:r>
        <w:rPr>
          <w:noProof/>
        </w:rPr>
        <w:t>499</w:t>
      </w:r>
      <w:r>
        <w:rPr>
          <w:noProof/>
        </w:rPr>
        <w:fldChar w:fldCharType="end"/>
      </w:r>
    </w:p>
    <w:p w14:paraId="31440BFA" w14:textId="26CCFEC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_Toc146246744 \h </w:instrText>
      </w:r>
      <w:r>
        <w:rPr>
          <w:noProof/>
        </w:rPr>
      </w:r>
      <w:r>
        <w:rPr>
          <w:noProof/>
        </w:rPr>
        <w:fldChar w:fldCharType="separate"/>
      </w:r>
      <w:r>
        <w:rPr>
          <w:noProof/>
        </w:rPr>
        <w:t>499</w:t>
      </w:r>
      <w:r>
        <w:rPr>
          <w:noProof/>
        </w:rPr>
        <w:fldChar w:fldCharType="end"/>
      </w:r>
    </w:p>
    <w:p w14:paraId="1A8C4279" w14:textId="7D379A2D"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Emergency alert</w:t>
      </w:r>
      <w:r>
        <w:rPr>
          <w:noProof/>
        </w:rPr>
        <w:tab/>
      </w:r>
      <w:r>
        <w:rPr>
          <w:noProof/>
        </w:rPr>
        <w:fldChar w:fldCharType="begin" w:fldLock="1"/>
      </w:r>
      <w:r>
        <w:rPr>
          <w:noProof/>
        </w:rPr>
        <w:instrText xml:space="preserve"> PAGEREF _Toc146246745 \h </w:instrText>
      </w:r>
      <w:r>
        <w:rPr>
          <w:noProof/>
        </w:rPr>
      </w:r>
      <w:r>
        <w:rPr>
          <w:noProof/>
        </w:rPr>
        <w:fldChar w:fldCharType="separate"/>
      </w:r>
      <w:r>
        <w:rPr>
          <w:noProof/>
        </w:rPr>
        <w:t>499</w:t>
      </w:r>
      <w:r>
        <w:rPr>
          <w:noProof/>
        </w:rPr>
        <w:fldChar w:fldCharType="end"/>
      </w:r>
    </w:p>
    <w:p w14:paraId="11DEEED5" w14:textId="7C7AF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_Toc146246746 \h </w:instrText>
      </w:r>
      <w:r>
        <w:rPr>
          <w:noProof/>
        </w:rPr>
      </w:r>
      <w:r>
        <w:rPr>
          <w:noProof/>
        </w:rPr>
        <w:fldChar w:fldCharType="separate"/>
      </w:r>
      <w:r>
        <w:rPr>
          <w:noProof/>
        </w:rPr>
        <w:t>499</w:t>
      </w:r>
      <w:r>
        <w:rPr>
          <w:noProof/>
        </w:rPr>
        <w:fldChar w:fldCharType="end"/>
      </w:r>
    </w:p>
    <w:p w14:paraId="307D10CF" w14:textId="4B06FF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emergency alert</w:t>
      </w:r>
      <w:r>
        <w:rPr>
          <w:noProof/>
        </w:rPr>
        <w:tab/>
      </w:r>
      <w:r>
        <w:rPr>
          <w:noProof/>
        </w:rPr>
        <w:fldChar w:fldCharType="begin" w:fldLock="1"/>
      </w:r>
      <w:r>
        <w:rPr>
          <w:noProof/>
        </w:rPr>
        <w:instrText xml:space="preserve"> PAGEREF _Toc146246747 \h </w:instrText>
      </w:r>
      <w:r>
        <w:rPr>
          <w:noProof/>
        </w:rPr>
      </w:r>
      <w:r>
        <w:rPr>
          <w:noProof/>
        </w:rPr>
        <w:fldChar w:fldCharType="separate"/>
      </w:r>
      <w:r>
        <w:rPr>
          <w:noProof/>
        </w:rPr>
        <w:t>499</w:t>
      </w:r>
      <w:r>
        <w:rPr>
          <w:noProof/>
        </w:rPr>
        <w:fldChar w:fldCharType="end"/>
      </w:r>
    </w:p>
    <w:p w14:paraId="48FAAE37" w14:textId="31FF55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_Toc146246748 \h </w:instrText>
      </w:r>
      <w:r>
        <w:rPr>
          <w:noProof/>
        </w:rPr>
      </w:r>
      <w:r>
        <w:rPr>
          <w:noProof/>
        </w:rPr>
        <w:fldChar w:fldCharType="separate"/>
      </w:r>
      <w:r>
        <w:rPr>
          <w:noProof/>
        </w:rPr>
        <w:t>499</w:t>
      </w:r>
      <w:r>
        <w:rPr>
          <w:noProof/>
        </w:rPr>
        <w:fldChar w:fldCharType="end"/>
      </w:r>
    </w:p>
    <w:p w14:paraId="53FA45BA" w14:textId="0E70BE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origination</w:t>
      </w:r>
      <w:r>
        <w:rPr>
          <w:noProof/>
        </w:rPr>
        <w:tab/>
      </w:r>
      <w:r>
        <w:rPr>
          <w:noProof/>
        </w:rPr>
        <w:fldChar w:fldCharType="begin" w:fldLock="1"/>
      </w:r>
      <w:r>
        <w:rPr>
          <w:noProof/>
        </w:rPr>
        <w:instrText xml:space="preserve"> PAGEREF _Toc146246749 \h </w:instrText>
      </w:r>
      <w:r>
        <w:rPr>
          <w:noProof/>
        </w:rPr>
      </w:r>
      <w:r>
        <w:rPr>
          <w:noProof/>
        </w:rPr>
        <w:fldChar w:fldCharType="separate"/>
      </w:r>
      <w:r>
        <w:rPr>
          <w:noProof/>
        </w:rPr>
        <w:t>499</w:t>
      </w:r>
      <w:r>
        <w:rPr>
          <w:noProof/>
        </w:rPr>
        <w:fldChar w:fldCharType="end"/>
      </w:r>
    </w:p>
    <w:p w14:paraId="4351D0EE" w14:textId="063907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cancellation</w:t>
      </w:r>
      <w:r>
        <w:rPr>
          <w:noProof/>
        </w:rPr>
        <w:tab/>
      </w:r>
      <w:r>
        <w:rPr>
          <w:noProof/>
        </w:rPr>
        <w:fldChar w:fldCharType="begin" w:fldLock="1"/>
      </w:r>
      <w:r>
        <w:rPr>
          <w:noProof/>
        </w:rPr>
        <w:instrText xml:space="preserve"> PAGEREF _Toc146246750 \h </w:instrText>
      </w:r>
      <w:r>
        <w:rPr>
          <w:noProof/>
        </w:rPr>
      </w:r>
      <w:r>
        <w:rPr>
          <w:noProof/>
        </w:rPr>
        <w:fldChar w:fldCharType="separate"/>
      </w:r>
      <w:r>
        <w:rPr>
          <w:noProof/>
        </w:rPr>
        <w:t>501</w:t>
      </w:r>
      <w:r>
        <w:rPr>
          <w:noProof/>
        </w:rPr>
        <w:fldChar w:fldCharType="end"/>
      </w:r>
    </w:p>
    <w:p w14:paraId="34C90491" w14:textId="69FDC4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_Toc146246751 \h </w:instrText>
      </w:r>
      <w:r>
        <w:rPr>
          <w:noProof/>
        </w:rPr>
      </w:r>
      <w:r>
        <w:rPr>
          <w:noProof/>
        </w:rPr>
        <w:fldChar w:fldCharType="separate"/>
      </w:r>
      <w:r>
        <w:rPr>
          <w:noProof/>
        </w:rPr>
        <w:t>502</w:t>
      </w:r>
      <w:r>
        <w:rPr>
          <w:noProof/>
        </w:rPr>
        <w:fldChar w:fldCharType="end"/>
      </w:r>
    </w:p>
    <w:p w14:paraId="1EC0FACE" w14:textId="2F37A21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_Toc146246752 \h </w:instrText>
      </w:r>
      <w:r>
        <w:rPr>
          <w:noProof/>
        </w:rPr>
      </w:r>
      <w:r>
        <w:rPr>
          <w:noProof/>
        </w:rPr>
        <w:fldChar w:fldCharType="separate"/>
      </w:r>
      <w:r>
        <w:rPr>
          <w:noProof/>
        </w:rPr>
        <w:t>504</w:t>
      </w:r>
      <w:r>
        <w:rPr>
          <w:noProof/>
        </w:rPr>
        <w:fldChar w:fldCharType="end"/>
      </w:r>
    </w:p>
    <w:p w14:paraId="6C62794A" w14:textId="64C403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_Toc146246753 \h </w:instrText>
      </w:r>
      <w:r>
        <w:rPr>
          <w:noProof/>
        </w:rPr>
      </w:r>
      <w:r>
        <w:rPr>
          <w:noProof/>
        </w:rPr>
        <w:fldChar w:fldCharType="separate"/>
      </w:r>
      <w:r>
        <w:rPr>
          <w:noProof/>
        </w:rPr>
        <w:t>505</w:t>
      </w:r>
      <w:r>
        <w:rPr>
          <w:noProof/>
        </w:rPr>
        <w:fldChar w:fldCharType="end"/>
      </w:r>
    </w:p>
    <w:p w14:paraId="18D3FE87" w14:textId="7019C7A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 xml:space="preserve">MCPTT client receives notification of entry into or exit from </w:t>
      </w:r>
      <w:r>
        <w:rPr>
          <w:noProof/>
          <w:lang w:eastAsia="ko-KR"/>
        </w:rPr>
        <w:t xml:space="preserve">an emergency </w:t>
      </w:r>
      <w:r w:rsidRPr="004D2FC6">
        <w:rPr>
          <w:noProof/>
          <w:lang w:val="en-US" w:eastAsia="ko-KR"/>
        </w:rPr>
        <w:t>alert area</w:t>
      </w:r>
      <w:r>
        <w:rPr>
          <w:noProof/>
        </w:rPr>
        <w:tab/>
      </w:r>
      <w:r>
        <w:rPr>
          <w:noProof/>
        </w:rPr>
        <w:fldChar w:fldCharType="begin" w:fldLock="1"/>
      </w:r>
      <w:r>
        <w:rPr>
          <w:noProof/>
        </w:rPr>
        <w:instrText xml:space="preserve"> PAGEREF _Toc146246754 \h </w:instrText>
      </w:r>
      <w:r>
        <w:rPr>
          <w:noProof/>
        </w:rPr>
      </w:r>
      <w:r>
        <w:rPr>
          <w:noProof/>
        </w:rPr>
        <w:fldChar w:fldCharType="separate"/>
      </w:r>
      <w:r>
        <w:rPr>
          <w:noProof/>
        </w:rPr>
        <w:t>506</w:t>
      </w:r>
      <w:r>
        <w:rPr>
          <w:noProof/>
        </w:rPr>
        <w:fldChar w:fldCharType="end"/>
      </w:r>
    </w:p>
    <w:p w14:paraId="17D8313A" w14:textId="1446BED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_Toc146246755 \h </w:instrText>
      </w:r>
      <w:r>
        <w:rPr>
          <w:noProof/>
        </w:rPr>
      </w:r>
      <w:r>
        <w:rPr>
          <w:noProof/>
        </w:rPr>
        <w:fldChar w:fldCharType="separate"/>
      </w:r>
      <w:r>
        <w:rPr>
          <w:noProof/>
        </w:rPr>
        <w:t>506</w:t>
      </w:r>
      <w:r>
        <w:rPr>
          <w:noProof/>
        </w:rPr>
        <w:fldChar w:fldCharType="end"/>
      </w:r>
    </w:p>
    <w:p w14:paraId="5BE529AD" w14:textId="643A59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_Toc146246756 \h </w:instrText>
      </w:r>
      <w:r>
        <w:rPr>
          <w:noProof/>
        </w:rPr>
      </w:r>
      <w:r>
        <w:rPr>
          <w:noProof/>
        </w:rPr>
        <w:fldChar w:fldCharType="separate"/>
      </w:r>
      <w:r>
        <w:rPr>
          <w:noProof/>
        </w:rPr>
        <w:t>506</w:t>
      </w:r>
      <w:r>
        <w:rPr>
          <w:noProof/>
        </w:rPr>
        <w:fldChar w:fldCharType="end"/>
      </w:r>
    </w:p>
    <w:p w14:paraId="017CC71D" w14:textId="5C3E73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_Toc146246757 \h </w:instrText>
      </w:r>
      <w:r>
        <w:rPr>
          <w:noProof/>
        </w:rPr>
      </w:r>
      <w:r>
        <w:rPr>
          <w:noProof/>
        </w:rPr>
        <w:fldChar w:fldCharType="separate"/>
      </w:r>
      <w:r>
        <w:rPr>
          <w:noProof/>
        </w:rPr>
        <w:t>508</w:t>
      </w:r>
      <w:r>
        <w:rPr>
          <w:noProof/>
        </w:rPr>
        <w:fldChar w:fldCharType="end"/>
      </w:r>
    </w:p>
    <w:p w14:paraId="2AEF6147" w14:textId="1C1CEF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_Toc146246758 \h </w:instrText>
      </w:r>
      <w:r>
        <w:rPr>
          <w:noProof/>
        </w:rPr>
      </w:r>
      <w:r>
        <w:rPr>
          <w:noProof/>
        </w:rPr>
        <w:fldChar w:fldCharType="separate"/>
      </w:r>
      <w:r>
        <w:rPr>
          <w:noProof/>
        </w:rPr>
        <w:t>509</w:t>
      </w:r>
      <w:r>
        <w:rPr>
          <w:noProof/>
        </w:rPr>
        <w:fldChar w:fldCharType="end"/>
      </w:r>
    </w:p>
    <w:p w14:paraId="3C73AE0C" w14:textId="4FE56B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_Toc146246759 \h </w:instrText>
      </w:r>
      <w:r>
        <w:rPr>
          <w:noProof/>
        </w:rPr>
      </w:r>
      <w:r>
        <w:rPr>
          <w:noProof/>
        </w:rPr>
        <w:fldChar w:fldCharType="separate"/>
      </w:r>
      <w:r>
        <w:rPr>
          <w:noProof/>
        </w:rPr>
        <w:t>509</w:t>
      </w:r>
      <w:r>
        <w:rPr>
          <w:noProof/>
        </w:rPr>
        <w:fldChar w:fldCharType="end"/>
      </w:r>
    </w:p>
    <w:p w14:paraId="3CE8CBC1" w14:textId="2576CD1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_Toc146246760 \h </w:instrText>
      </w:r>
      <w:r>
        <w:rPr>
          <w:noProof/>
        </w:rPr>
      </w:r>
      <w:r>
        <w:rPr>
          <w:noProof/>
        </w:rPr>
        <w:fldChar w:fldCharType="separate"/>
      </w:r>
      <w:r>
        <w:rPr>
          <w:noProof/>
        </w:rPr>
        <w:t>509</w:t>
      </w:r>
      <w:r>
        <w:rPr>
          <w:noProof/>
        </w:rPr>
        <w:fldChar w:fldCharType="end"/>
      </w:r>
    </w:p>
    <w:p w14:paraId="49DD6E8C" w14:textId="39E18E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_Toc146246761 \h </w:instrText>
      </w:r>
      <w:r>
        <w:rPr>
          <w:noProof/>
        </w:rPr>
      </w:r>
      <w:r>
        <w:rPr>
          <w:noProof/>
        </w:rPr>
        <w:fldChar w:fldCharType="separate"/>
      </w:r>
      <w:r>
        <w:rPr>
          <w:noProof/>
        </w:rPr>
        <w:t>511</w:t>
      </w:r>
      <w:r>
        <w:rPr>
          <w:noProof/>
        </w:rPr>
        <w:fldChar w:fldCharType="end"/>
      </w:r>
    </w:p>
    <w:p w14:paraId="4EE6DCFB" w14:textId="64703D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_Toc146246762 \h </w:instrText>
      </w:r>
      <w:r>
        <w:rPr>
          <w:noProof/>
        </w:rPr>
      </w:r>
      <w:r>
        <w:rPr>
          <w:noProof/>
        </w:rPr>
        <w:fldChar w:fldCharType="separate"/>
      </w:r>
      <w:r>
        <w:rPr>
          <w:noProof/>
        </w:rPr>
        <w:t>514</w:t>
      </w:r>
      <w:r>
        <w:rPr>
          <w:noProof/>
        </w:rPr>
        <w:fldChar w:fldCharType="end"/>
      </w:r>
    </w:p>
    <w:p w14:paraId="09B86726" w14:textId="748255D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_Toc146246763 \h </w:instrText>
      </w:r>
      <w:r>
        <w:rPr>
          <w:noProof/>
        </w:rPr>
      </w:r>
      <w:r>
        <w:rPr>
          <w:noProof/>
        </w:rPr>
        <w:fldChar w:fldCharType="separate"/>
      </w:r>
      <w:r>
        <w:rPr>
          <w:noProof/>
        </w:rPr>
        <w:t>516</w:t>
      </w:r>
      <w:r>
        <w:rPr>
          <w:noProof/>
        </w:rPr>
        <w:fldChar w:fldCharType="end"/>
      </w:r>
    </w:p>
    <w:p w14:paraId="0259C7BE" w14:textId="3EE7A6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_Toc146246764 \h </w:instrText>
      </w:r>
      <w:r>
        <w:rPr>
          <w:noProof/>
        </w:rPr>
      </w:r>
      <w:r>
        <w:rPr>
          <w:noProof/>
        </w:rPr>
        <w:fldChar w:fldCharType="separate"/>
      </w:r>
      <w:r>
        <w:rPr>
          <w:noProof/>
        </w:rPr>
        <w:t>516</w:t>
      </w:r>
      <w:r>
        <w:rPr>
          <w:noProof/>
        </w:rPr>
        <w:fldChar w:fldCharType="end"/>
      </w:r>
    </w:p>
    <w:p w14:paraId="49507A92" w14:textId="70A8C7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state machine</w:t>
      </w:r>
      <w:r>
        <w:rPr>
          <w:noProof/>
        </w:rPr>
        <w:tab/>
      </w:r>
      <w:r>
        <w:rPr>
          <w:noProof/>
        </w:rPr>
        <w:fldChar w:fldCharType="begin" w:fldLock="1"/>
      </w:r>
      <w:r>
        <w:rPr>
          <w:noProof/>
        </w:rPr>
        <w:instrText xml:space="preserve"> PAGEREF _Toc146246765 \h </w:instrText>
      </w:r>
      <w:r>
        <w:rPr>
          <w:noProof/>
        </w:rPr>
      </w:r>
      <w:r>
        <w:rPr>
          <w:noProof/>
        </w:rPr>
        <w:fldChar w:fldCharType="separate"/>
      </w:r>
      <w:r>
        <w:rPr>
          <w:noProof/>
        </w:rPr>
        <w:t>516</w:t>
      </w:r>
      <w:r>
        <w:rPr>
          <w:noProof/>
        </w:rPr>
        <w:fldChar w:fldCharType="end"/>
      </w:r>
    </w:p>
    <w:p w14:paraId="2F7B15E0" w14:textId="7B25E51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_Toc146246766 \h </w:instrText>
      </w:r>
      <w:r>
        <w:rPr>
          <w:noProof/>
        </w:rPr>
      </w:r>
      <w:r>
        <w:rPr>
          <w:noProof/>
        </w:rPr>
        <w:fldChar w:fldCharType="separate"/>
      </w:r>
      <w:r>
        <w:rPr>
          <w:noProof/>
        </w:rPr>
        <w:t>516</w:t>
      </w:r>
      <w:r>
        <w:rPr>
          <w:noProof/>
        </w:rPr>
        <w:fldChar w:fldCharType="end"/>
      </w:r>
    </w:p>
    <w:p w14:paraId="2002ECE5" w14:textId="15E655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w:t>
      </w:r>
      <w:r w:rsidRPr="004D2FC6">
        <w:rPr>
          <w:rFonts w:eastAsia="Malgun Gothic"/>
          <w:noProof/>
          <w:lang w:eastAsia="zh-CN"/>
        </w:rPr>
        <w:t xml:space="preserve"> alert state machine</w:t>
      </w:r>
      <w:r>
        <w:rPr>
          <w:noProof/>
        </w:rPr>
        <w:tab/>
      </w:r>
      <w:r>
        <w:rPr>
          <w:noProof/>
        </w:rPr>
        <w:fldChar w:fldCharType="begin" w:fldLock="1"/>
      </w:r>
      <w:r>
        <w:rPr>
          <w:noProof/>
        </w:rPr>
        <w:instrText xml:space="preserve"> PAGEREF _Toc146246767 \h </w:instrText>
      </w:r>
      <w:r>
        <w:rPr>
          <w:noProof/>
        </w:rPr>
      </w:r>
      <w:r>
        <w:rPr>
          <w:noProof/>
        </w:rPr>
        <w:fldChar w:fldCharType="separate"/>
      </w:r>
      <w:r>
        <w:rPr>
          <w:noProof/>
        </w:rPr>
        <w:t>516</w:t>
      </w:r>
      <w:r>
        <w:rPr>
          <w:noProof/>
        </w:rPr>
        <w:fldChar w:fldCharType="end"/>
      </w:r>
    </w:p>
    <w:p w14:paraId="2B46E1B6" w14:textId="7691718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w:t>
      </w:r>
      <w:r w:rsidRPr="004D2FC6">
        <w:rPr>
          <w:rFonts w:eastAsia="Malgun Gothic"/>
          <w:noProof/>
          <w:lang w:eastAsia="zh-CN"/>
        </w:rPr>
        <w:t xml:space="preserve"> states</w:t>
      </w:r>
      <w:r>
        <w:rPr>
          <w:noProof/>
        </w:rPr>
        <w:tab/>
      </w:r>
      <w:r>
        <w:rPr>
          <w:noProof/>
        </w:rPr>
        <w:fldChar w:fldCharType="begin" w:fldLock="1"/>
      </w:r>
      <w:r>
        <w:rPr>
          <w:noProof/>
        </w:rPr>
        <w:instrText xml:space="preserve"> PAGEREF _Toc146246768 \h </w:instrText>
      </w:r>
      <w:r>
        <w:rPr>
          <w:noProof/>
        </w:rPr>
      </w:r>
      <w:r>
        <w:rPr>
          <w:noProof/>
        </w:rPr>
        <w:fldChar w:fldCharType="separate"/>
      </w:r>
      <w:r>
        <w:rPr>
          <w:noProof/>
        </w:rPr>
        <w:t>517</w:t>
      </w:r>
      <w:r>
        <w:rPr>
          <w:noProof/>
        </w:rPr>
        <w:fldChar w:fldCharType="end"/>
      </w:r>
    </w:p>
    <w:p w14:paraId="594DD8C2" w14:textId="52A66E9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E1: Not in emergency state</w:t>
      </w:r>
      <w:r>
        <w:rPr>
          <w:noProof/>
        </w:rPr>
        <w:tab/>
      </w:r>
      <w:r>
        <w:rPr>
          <w:noProof/>
        </w:rPr>
        <w:fldChar w:fldCharType="begin" w:fldLock="1"/>
      </w:r>
      <w:r>
        <w:rPr>
          <w:noProof/>
        </w:rPr>
        <w:instrText xml:space="preserve"> PAGEREF _Toc146246769 \h </w:instrText>
      </w:r>
      <w:r>
        <w:rPr>
          <w:noProof/>
        </w:rPr>
      </w:r>
      <w:r>
        <w:rPr>
          <w:noProof/>
        </w:rPr>
        <w:fldChar w:fldCharType="separate"/>
      </w:r>
      <w:r>
        <w:rPr>
          <w:noProof/>
        </w:rPr>
        <w:t>517</w:t>
      </w:r>
      <w:r>
        <w:rPr>
          <w:noProof/>
        </w:rPr>
        <w:fldChar w:fldCharType="end"/>
      </w:r>
    </w:p>
    <w:p w14:paraId="1A817BEC" w14:textId="2512E7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E2: Emergency state</w:t>
      </w:r>
      <w:r>
        <w:rPr>
          <w:noProof/>
        </w:rPr>
        <w:tab/>
      </w:r>
      <w:r>
        <w:rPr>
          <w:noProof/>
        </w:rPr>
        <w:fldChar w:fldCharType="begin" w:fldLock="1"/>
      </w:r>
      <w:r>
        <w:rPr>
          <w:noProof/>
        </w:rPr>
        <w:instrText xml:space="preserve"> PAGEREF _Toc146246770 \h </w:instrText>
      </w:r>
      <w:r>
        <w:rPr>
          <w:noProof/>
        </w:rPr>
      </w:r>
      <w:r>
        <w:rPr>
          <w:noProof/>
        </w:rPr>
        <w:fldChar w:fldCharType="separate"/>
      </w:r>
      <w:r>
        <w:rPr>
          <w:noProof/>
        </w:rPr>
        <w:t>517</w:t>
      </w:r>
      <w:r>
        <w:rPr>
          <w:noProof/>
        </w:rPr>
        <w:fldChar w:fldCharType="end"/>
      </w:r>
    </w:p>
    <w:p w14:paraId="747BC05B" w14:textId="45D996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_Toc146246771 \h </w:instrText>
      </w:r>
      <w:r>
        <w:rPr>
          <w:noProof/>
        </w:rPr>
      </w:r>
      <w:r>
        <w:rPr>
          <w:noProof/>
        </w:rPr>
        <w:fldChar w:fldCharType="separate"/>
      </w:r>
      <w:r>
        <w:rPr>
          <w:noProof/>
        </w:rPr>
        <w:t>517</w:t>
      </w:r>
      <w:r>
        <w:rPr>
          <w:noProof/>
        </w:rPr>
        <w:fldChar w:fldCharType="end"/>
      </w:r>
    </w:p>
    <w:p w14:paraId="4A8F6908" w14:textId="3F7B341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_Toc146246772 \h </w:instrText>
      </w:r>
      <w:r>
        <w:rPr>
          <w:noProof/>
        </w:rPr>
      </w:r>
      <w:r>
        <w:rPr>
          <w:noProof/>
        </w:rPr>
        <w:fldChar w:fldCharType="separate"/>
      </w:r>
      <w:r>
        <w:rPr>
          <w:noProof/>
        </w:rPr>
        <w:t>517</w:t>
      </w:r>
      <w:r>
        <w:rPr>
          <w:noProof/>
        </w:rPr>
        <w:fldChar w:fldCharType="end"/>
      </w:r>
    </w:p>
    <w:p w14:paraId="7ABD290D" w14:textId="11B561A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retransmission</w:t>
      </w:r>
      <w:r>
        <w:rPr>
          <w:noProof/>
        </w:rPr>
        <w:tab/>
      </w:r>
      <w:r>
        <w:rPr>
          <w:noProof/>
        </w:rPr>
        <w:fldChar w:fldCharType="begin" w:fldLock="1"/>
      </w:r>
      <w:r>
        <w:rPr>
          <w:noProof/>
        </w:rPr>
        <w:instrText xml:space="preserve"> PAGEREF _Toc146246773 \h </w:instrText>
      </w:r>
      <w:r>
        <w:rPr>
          <w:noProof/>
        </w:rPr>
      </w:r>
      <w:r>
        <w:rPr>
          <w:noProof/>
        </w:rPr>
        <w:fldChar w:fldCharType="separate"/>
      </w:r>
      <w:r>
        <w:rPr>
          <w:noProof/>
        </w:rPr>
        <w:t>517</w:t>
      </w:r>
      <w:r>
        <w:rPr>
          <w:noProof/>
        </w:rPr>
        <w:fldChar w:fldCharType="end"/>
      </w:r>
    </w:p>
    <w:p w14:paraId="45DCCD0F" w14:textId="098736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_Toc146246774 \h </w:instrText>
      </w:r>
      <w:r>
        <w:rPr>
          <w:noProof/>
        </w:rPr>
      </w:r>
      <w:r>
        <w:rPr>
          <w:noProof/>
        </w:rPr>
        <w:fldChar w:fldCharType="separate"/>
      </w:r>
      <w:r>
        <w:rPr>
          <w:noProof/>
        </w:rPr>
        <w:t>518</w:t>
      </w:r>
      <w:r>
        <w:rPr>
          <w:noProof/>
        </w:rPr>
        <w:fldChar w:fldCharType="end"/>
      </w:r>
    </w:p>
    <w:p w14:paraId="42B3A3AC" w14:textId="29543C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user receiving retransmitted emergency alert</w:t>
      </w:r>
      <w:r>
        <w:rPr>
          <w:noProof/>
        </w:rPr>
        <w:tab/>
      </w:r>
      <w:r>
        <w:rPr>
          <w:noProof/>
        </w:rPr>
        <w:fldChar w:fldCharType="begin" w:fldLock="1"/>
      </w:r>
      <w:r>
        <w:rPr>
          <w:noProof/>
        </w:rPr>
        <w:instrText xml:space="preserve"> PAGEREF _Toc146246775 \h </w:instrText>
      </w:r>
      <w:r>
        <w:rPr>
          <w:noProof/>
        </w:rPr>
      </w:r>
      <w:r>
        <w:rPr>
          <w:noProof/>
        </w:rPr>
        <w:fldChar w:fldCharType="separate"/>
      </w:r>
      <w:r>
        <w:rPr>
          <w:noProof/>
        </w:rPr>
        <w:t>518</w:t>
      </w:r>
      <w:r>
        <w:rPr>
          <w:noProof/>
        </w:rPr>
        <w:fldChar w:fldCharType="end"/>
      </w:r>
    </w:p>
    <w:p w14:paraId="009AD48E" w14:textId="1F3041B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_Toc146246776 \h </w:instrText>
      </w:r>
      <w:r>
        <w:rPr>
          <w:noProof/>
        </w:rPr>
      </w:r>
      <w:r>
        <w:rPr>
          <w:noProof/>
        </w:rPr>
        <w:fldChar w:fldCharType="separate"/>
      </w:r>
      <w:r>
        <w:rPr>
          <w:noProof/>
        </w:rPr>
        <w:t>518</w:t>
      </w:r>
      <w:r>
        <w:rPr>
          <w:noProof/>
        </w:rPr>
        <w:fldChar w:fldCharType="end"/>
      </w:r>
    </w:p>
    <w:p w14:paraId="4ED9019C" w14:textId="257365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_Toc146246777 \h </w:instrText>
      </w:r>
      <w:r>
        <w:rPr>
          <w:noProof/>
        </w:rPr>
      </w:r>
      <w:r>
        <w:rPr>
          <w:noProof/>
        </w:rPr>
        <w:fldChar w:fldCharType="separate"/>
      </w:r>
      <w:r>
        <w:rPr>
          <w:noProof/>
        </w:rPr>
        <w:t>519</w:t>
      </w:r>
      <w:r>
        <w:rPr>
          <w:noProof/>
        </w:rPr>
        <w:fldChar w:fldCharType="end"/>
      </w:r>
    </w:p>
    <w:p w14:paraId="761F9616" w14:textId="30089F5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emergency alert cancel</w:t>
      </w:r>
      <w:r>
        <w:rPr>
          <w:noProof/>
        </w:rPr>
        <w:tab/>
      </w:r>
      <w:r>
        <w:rPr>
          <w:noProof/>
        </w:rPr>
        <w:fldChar w:fldCharType="begin" w:fldLock="1"/>
      </w:r>
      <w:r>
        <w:rPr>
          <w:noProof/>
        </w:rPr>
        <w:instrText xml:space="preserve"> PAGEREF _Toc146246778 \h </w:instrText>
      </w:r>
      <w:r>
        <w:rPr>
          <w:noProof/>
        </w:rPr>
      </w:r>
      <w:r>
        <w:rPr>
          <w:noProof/>
        </w:rPr>
        <w:fldChar w:fldCharType="separate"/>
      </w:r>
      <w:r>
        <w:rPr>
          <w:noProof/>
        </w:rPr>
        <w:t>519</w:t>
      </w:r>
      <w:r>
        <w:rPr>
          <w:noProof/>
        </w:rPr>
        <w:fldChar w:fldCharType="end"/>
      </w:r>
    </w:p>
    <w:p w14:paraId="34CDBC2F" w14:textId="4944055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_Toc146246779 \h </w:instrText>
      </w:r>
      <w:r>
        <w:rPr>
          <w:noProof/>
        </w:rPr>
      </w:r>
      <w:r>
        <w:rPr>
          <w:noProof/>
        </w:rPr>
        <w:fldChar w:fldCharType="separate"/>
      </w:r>
      <w:r>
        <w:rPr>
          <w:noProof/>
        </w:rPr>
        <w:t>519</w:t>
      </w:r>
      <w:r>
        <w:rPr>
          <w:noProof/>
        </w:rPr>
        <w:fldChar w:fldCharType="end"/>
      </w:r>
    </w:p>
    <w:p w14:paraId="53B92A05" w14:textId="7DCF7A9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_Toc146246780 \h </w:instrText>
      </w:r>
      <w:r>
        <w:rPr>
          <w:noProof/>
        </w:rPr>
      </w:r>
      <w:r>
        <w:rPr>
          <w:noProof/>
        </w:rPr>
        <w:fldChar w:fldCharType="separate"/>
      </w:r>
      <w:r>
        <w:rPr>
          <w:noProof/>
        </w:rPr>
        <w:t>519</w:t>
      </w:r>
      <w:r>
        <w:rPr>
          <w:noProof/>
        </w:rPr>
        <w:fldChar w:fldCharType="end"/>
      </w:r>
    </w:p>
    <w:p w14:paraId="018DDE95" w14:textId="31749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_Toc146246781 \h </w:instrText>
      </w:r>
      <w:r>
        <w:rPr>
          <w:noProof/>
        </w:rPr>
      </w:r>
      <w:r>
        <w:rPr>
          <w:noProof/>
        </w:rPr>
        <w:fldChar w:fldCharType="separate"/>
      </w:r>
      <w:r>
        <w:rPr>
          <w:noProof/>
        </w:rPr>
        <w:t>519</w:t>
      </w:r>
      <w:r>
        <w:rPr>
          <w:noProof/>
        </w:rPr>
        <w:fldChar w:fldCharType="end"/>
      </w:r>
    </w:p>
    <w:p w14:paraId="3AA0A8A9" w14:textId="68B9AC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_Toc146246782 \h </w:instrText>
      </w:r>
      <w:r>
        <w:rPr>
          <w:noProof/>
        </w:rPr>
      </w:r>
      <w:r>
        <w:rPr>
          <w:noProof/>
        </w:rPr>
        <w:fldChar w:fldCharType="separate"/>
      </w:r>
      <w:r>
        <w:rPr>
          <w:noProof/>
        </w:rPr>
        <w:t>519</w:t>
      </w:r>
      <w:r>
        <w:rPr>
          <w:noProof/>
        </w:rPr>
        <w:fldChar w:fldCharType="end"/>
      </w:r>
    </w:p>
    <w:p w14:paraId="40732D84" w14:textId="3F8324F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_Toc146246783 \h </w:instrText>
      </w:r>
      <w:r>
        <w:rPr>
          <w:noProof/>
        </w:rPr>
      </w:r>
      <w:r>
        <w:rPr>
          <w:noProof/>
        </w:rPr>
        <w:fldChar w:fldCharType="separate"/>
      </w:r>
      <w:r>
        <w:rPr>
          <w:noProof/>
        </w:rPr>
        <w:t>520</w:t>
      </w:r>
      <w:r>
        <w:rPr>
          <w:noProof/>
        </w:rPr>
        <w:fldChar w:fldCharType="end"/>
      </w:r>
    </w:p>
    <w:p w14:paraId="1DA60941" w14:textId="193983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_Toc146246784 \h </w:instrText>
      </w:r>
      <w:r>
        <w:rPr>
          <w:noProof/>
        </w:rPr>
      </w:r>
      <w:r>
        <w:rPr>
          <w:noProof/>
        </w:rPr>
        <w:fldChar w:fldCharType="separate"/>
      </w:r>
      <w:r>
        <w:rPr>
          <w:noProof/>
        </w:rPr>
        <w:t>520</w:t>
      </w:r>
      <w:r>
        <w:rPr>
          <w:noProof/>
        </w:rPr>
        <w:fldChar w:fldCharType="end"/>
      </w:r>
    </w:p>
    <w:p w14:paraId="05BDD676" w14:textId="779D9B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Location information report</w:t>
      </w:r>
      <w:r>
        <w:rPr>
          <w:noProof/>
        </w:rPr>
        <w:tab/>
      </w:r>
      <w:r>
        <w:rPr>
          <w:noProof/>
        </w:rPr>
        <w:fldChar w:fldCharType="begin" w:fldLock="1"/>
      </w:r>
      <w:r>
        <w:rPr>
          <w:noProof/>
        </w:rPr>
        <w:instrText xml:space="preserve"> PAGEREF _Toc146246785 \h </w:instrText>
      </w:r>
      <w:r>
        <w:rPr>
          <w:noProof/>
        </w:rPr>
      </w:r>
      <w:r>
        <w:rPr>
          <w:noProof/>
        </w:rPr>
        <w:fldChar w:fldCharType="separate"/>
      </w:r>
      <w:r>
        <w:rPr>
          <w:noProof/>
        </w:rPr>
        <w:t>520</w:t>
      </w:r>
      <w:r>
        <w:rPr>
          <w:noProof/>
        </w:rPr>
        <w:fldChar w:fldCharType="end"/>
      </w:r>
    </w:p>
    <w:p w14:paraId="5ED92A28" w14:textId="586FCF8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_Toc146246786 \h </w:instrText>
      </w:r>
      <w:r>
        <w:rPr>
          <w:noProof/>
        </w:rPr>
      </w:r>
      <w:r>
        <w:rPr>
          <w:noProof/>
        </w:rPr>
        <w:fldChar w:fldCharType="separate"/>
      </w:r>
      <w:r>
        <w:rPr>
          <w:noProof/>
        </w:rPr>
        <w:t>521</w:t>
      </w:r>
      <w:r>
        <w:rPr>
          <w:noProof/>
        </w:rPr>
        <w:fldChar w:fldCharType="end"/>
      </w:r>
    </w:p>
    <w:p w14:paraId="4C3330B3" w14:textId="7A392B8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_Toc146246787 \h </w:instrText>
      </w:r>
      <w:r>
        <w:rPr>
          <w:noProof/>
        </w:rPr>
      </w:r>
      <w:r>
        <w:rPr>
          <w:noProof/>
        </w:rPr>
        <w:fldChar w:fldCharType="separate"/>
      </w:r>
      <w:r>
        <w:rPr>
          <w:noProof/>
        </w:rPr>
        <w:t>521</w:t>
      </w:r>
      <w:r>
        <w:rPr>
          <w:noProof/>
        </w:rPr>
        <w:fldChar w:fldCharType="end"/>
      </w:r>
    </w:p>
    <w:p w14:paraId="62E019A5" w14:textId="2FA782D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_Toc146246788 \h </w:instrText>
      </w:r>
      <w:r>
        <w:rPr>
          <w:noProof/>
        </w:rPr>
      </w:r>
      <w:r>
        <w:rPr>
          <w:noProof/>
        </w:rPr>
        <w:fldChar w:fldCharType="separate"/>
      </w:r>
      <w:r>
        <w:rPr>
          <w:noProof/>
        </w:rPr>
        <w:t>521</w:t>
      </w:r>
      <w:r>
        <w:rPr>
          <w:noProof/>
        </w:rPr>
        <w:fldChar w:fldCharType="end"/>
      </w:r>
    </w:p>
    <w:p w14:paraId="4A44A7E2" w14:textId="5C6C982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Location reporting configuration</w:t>
      </w:r>
      <w:r>
        <w:rPr>
          <w:noProof/>
        </w:rPr>
        <w:tab/>
      </w:r>
      <w:r>
        <w:rPr>
          <w:noProof/>
        </w:rPr>
        <w:fldChar w:fldCharType="begin" w:fldLock="1"/>
      </w:r>
      <w:r>
        <w:rPr>
          <w:noProof/>
        </w:rPr>
        <w:instrText xml:space="preserve"> PAGEREF _Toc146246789 \h </w:instrText>
      </w:r>
      <w:r>
        <w:rPr>
          <w:noProof/>
        </w:rPr>
      </w:r>
      <w:r>
        <w:rPr>
          <w:noProof/>
        </w:rPr>
        <w:fldChar w:fldCharType="separate"/>
      </w:r>
      <w:r>
        <w:rPr>
          <w:noProof/>
        </w:rPr>
        <w:t>521</w:t>
      </w:r>
      <w:r>
        <w:rPr>
          <w:noProof/>
        </w:rPr>
        <w:fldChar w:fldCharType="end"/>
      </w:r>
    </w:p>
    <w:p w14:paraId="46E953E1" w14:textId="054BDED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_Toc146246790 \h </w:instrText>
      </w:r>
      <w:r>
        <w:rPr>
          <w:noProof/>
        </w:rPr>
      </w:r>
      <w:r>
        <w:rPr>
          <w:noProof/>
        </w:rPr>
        <w:fldChar w:fldCharType="separate"/>
      </w:r>
      <w:r>
        <w:rPr>
          <w:noProof/>
        </w:rPr>
        <w:t>522</w:t>
      </w:r>
      <w:r>
        <w:rPr>
          <w:noProof/>
        </w:rPr>
        <w:fldChar w:fldCharType="end"/>
      </w:r>
    </w:p>
    <w:p w14:paraId="0043C339" w14:textId="746DACE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_Toc146246791 \h </w:instrText>
      </w:r>
      <w:r>
        <w:rPr>
          <w:noProof/>
        </w:rPr>
      </w:r>
      <w:r>
        <w:rPr>
          <w:noProof/>
        </w:rPr>
        <w:fldChar w:fldCharType="separate"/>
      </w:r>
      <w:r>
        <w:rPr>
          <w:noProof/>
        </w:rPr>
        <w:t>522</w:t>
      </w:r>
      <w:r>
        <w:rPr>
          <w:noProof/>
        </w:rPr>
        <w:fldChar w:fldCharType="end"/>
      </w:r>
    </w:p>
    <w:p w14:paraId="42A50513" w14:textId="133D52A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_Toc146246792 \h </w:instrText>
      </w:r>
      <w:r>
        <w:rPr>
          <w:noProof/>
        </w:rPr>
      </w:r>
      <w:r>
        <w:rPr>
          <w:noProof/>
        </w:rPr>
        <w:fldChar w:fldCharType="separate"/>
      </w:r>
      <w:r>
        <w:rPr>
          <w:noProof/>
        </w:rPr>
        <w:t>522</w:t>
      </w:r>
      <w:r>
        <w:rPr>
          <w:noProof/>
        </w:rPr>
        <w:fldChar w:fldCharType="end"/>
      </w:r>
    </w:p>
    <w:p w14:paraId="4FC0798D" w14:textId="6AF905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_Toc146246793 \h </w:instrText>
      </w:r>
      <w:r>
        <w:rPr>
          <w:noProof/>
        </w:rPr>
      </w:r>
      <w:r>
        <w:rPr>
          <w:noProof/>
        </w:rPr>
        <w:fldChar w:fldCharType="separate"/>
      </w:r>
      <w:r>
        <w:rPr>
          <w:noProof/>
        </w:rPr>
        <w:t>522</w:t>
      </w:r>
      <w:r>
        <w:rPr>
          <w:noProof/>
        </w:rPr>
        <w:fldChar w:fldCharType="end"/>
      </w:r>
    </w:p>
    <w:p w14:paraId="260401AC" w14:textId="3EA975E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_Toc146246794 \h </w:instrText>
      </w:r>
      <w:r>
        <w:rPr>
          <w:noProof/>
        </w:rPr>
      </w:r>
      <w:r>
        <w:rPr>
          <w:noProof/>
        </w:rPr>
        <w:fldChar w:fldCharType="separate"/>
      </w:r>
      <w:r>
        <w:rPr>
          <w:noProof/>
        </w:rPr>
        <w:t>523</w:t>
      </w:r>
      <w:r>
        <w:rPr>
          <w:noProof/>
        </w:rPr>
        <w:fldChar w:fldCharType="end"/>
      </w:r>
    </w:p>
    <w:p w14:paraId="02C0E919" w14:textId="1E385D2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_Toc146246795 \h </w:instrText>
      </w:r>
      <w:r>
        <w:rPr>
          <w:noProof/>
        </w:rPr>
      </w:r>
      <w:r>
        <w:rPr>
          <w:noProof/>
        </w:rPr>
        <w:fldChar w:fldCharType="separate"/>
      </w:r>
      <w:r>
        <w:rPr>
          <w:noProof/>
        </w:rPr>
        <w:t>523</w:t>
      </w:r>
      <w:r>
        <w:rPr>
          <w:noProof/>
        </w:rPr>
        <w:fldChar w:fldCharType="end"/>
      </w:r>
    </w:p>
    <w:p w14:paraId="3DBB0DBE" w14:textId="3CDCD38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_Toc146246796 \h </w:instrText>
      </w:r>
      <w:r>
        <w:rPr>
          <w:noProof/>
        </w:rPr>
      </w:r>
      <w:r>
        <w:rPr>
          <w:noProof/>
        </w:rPr>
        <w:fldChar w:fldCharType="separate"/>
      </w:r>
      <w:r>
        <w:rPr>
          <w:noProof/>
        </w:rPr>
        <w:t>523</w:t>
      </w:r>
      <w:r>
        <w:rPr>
          <w:noProof/>
        </w:rPr>
        <w:fldChar w:fldCharType="end"/>
      </w:r>
    </w:p>
    <w:p w14:paraId="4C0B0B91" w14:textId="180C07A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_Toc146246797 \h </w:instrText>
      </w:r>
      <w:r>
        <w:rPr>
          <w:noProof/>
        </w:rPr>
      </w:r>
      <w:r>
        <w:rPr>
          <w:noProof/>
        </w:rPr>
        <w:fldChar w:fldCharType="separate"/>
      </w:r>
      <w:r>
        <w:rPr>
          <w:noProof/>
        </w:rPr>
        <w:t>523</w:t>
      </w:r>
      <w:r>
        <w:rPr>
          <w:noProof/>
        </w:rPr>
        <w:fldChar w:fldCharType="end"/>
      </w:r>
    </w:p>
    <w:p w14:paraId="5EC7867A" w14:textId="4EA0175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_Toc146246798 \h </w:instrText>
      </w:r>
      <w:r>
        <w:rPr>
          <w:noProof/>
        </w:rPr>
      </w:r>
      <w:r>
        <w:rPr>
          <w:noProof/>
        </w:rPr>
        <w:fldChar w:fldCharType="separate"/>
      </w:r>
      <w:r>
        <w:rPr>
          <w:noProof/>
        </w:rPr>
        <w:t>523</w:t>
      </w:r>
      <w:r>
        <w:rPr>
          <w:noProof/>
        </w:rPr>
        <w:fldChar w:fldCharType="end"/>
      </w:r>
    </w:p>
    <w:p w14:paraId="277ED721" w14:textId="77E7DF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_Toc146246799 \h </w:instrText>
      </w:r>
      <w:r>
        <w:rPr>
          <w:noProof/>
        </w:rPr>
      </w:r>
      <w:r>
        <w:rPr>
          <w:noProof/>
        </w:rPr>
        <w:fldChar w:fldCharType="separate"/>
      </w:r>
      <w:r>
        <w:rPr>
          <w:noProof/>
        </w:rPr>
        <w:t>524</w:t>
      </w:r>
      <w:r>
        <w:rPr>
          <w:noProof/>
        </w:rPr>
        <w:fldChar w:fldCharType="end"/>
      </w:r>
    </w:p>
    <w:p w14:paraId="480FDA8A" w14:textId="062EA38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_Toc146246800 \h </w:instrText>
      </w:r>
      <w:r>
        <w:rPr>
          <w:noProof/>
        </w:rPr>
      </w:r>
      <w:r>
        <w:rPr>
          <w:noProof/>
        </w:rPr>
        <w:fldChar w:fldCharType="separate"/>
      </w:r>
      <w:r>
        <w:rPr>
          <w:noProof/>
        </w:rPr>
        <w:t>524</w:t>
      </w:r>
      <w:r>
        <w:rPr>
          <w:noProof/>
        </w:rPr>
        <w:fldChar w:fldCharType="end"/>
      </w:r>
    </w:p>
    <w:p w14:paraId="233FB9E6" w14:textId="7D1D7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_Toc146246801 \h </w:instrText>
      </w:r>
      <w:r>
        <w:rPr>
          <w:noProof/>
        </w:rPr>
      </w:r>
      <w:r>
        <w:rPr>
          <w:noProof/>
        </w:rPr>
        <w:fldChar w:fldCharType="separate"/>
      </w:r>
      <w:r>
        <w:rPr>
          <w:noProof/>
        </w:rPr>
        <w:t>524</w:t>
      </w:r>
      <w:r>
        <w:rPr>
          <w:noProof/>
        </w:rPr>
        <w:fldChar w:fldCharType="end"/>
      </w:r>
    </w:p>
    <w:p w14:paraId="5ECB7742" w14:textId="4644B8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_Toc146246802 \h </w:instrText>
      </w:r>
      <w:r>
        <w:rPr>
          <w:noProof/>
        </w:rPr>
      </w:r>
      <w:r>
        <w:rPr>
          <w:noProof/>
        </w:rPr>
        <w:fldChar w:fldCharType="separate"/>
      </w:r>
      <w:r>
        <w:rPr>
          <w:noProof/>
        </w:rPr>
        <w:t>525</w:t>
      </w:r>
      <w:r>
        <w:rPr>
          <w:noProof/>
        </w:rPr>
        <w:fldChar w:fldCharType="end"/>
      </w:r>
    </w:p>
    <w:p w14:paraId="3EAAFC7D" w14:textId="4DD4BC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_Toc146246803 \h </w:instrText>
      </w:r>
      <w:r>
        <w:rPr>
          <w:noProof/>
        </w:rPr>
      </w:r>
      <w:r>
        <w:rPr>
          <w:noProof/>
        </w:rPr>
        <w:fldChar w:fldCharType="separate"/>
      </w:r>
      <w:r>
        <w:rPr>
          <w:noProof/>
        </w:rPr>
        <w:t>525</w:t>
      </w:r>
      <w:r>
        <w:rPr>
          <w:noProof/>
        </w:rPr>
        <w:fldChar w:fldCharType="end"/>
      </w:r>
    </w:p>
    <w:p w14:paraId="40A51543" w14:textId="7CC1084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_Toc146246804 \h </w:instrText>
      </w:r>
      <w:r>
        <w:rPr>
          <w:noProof/>
        </w:rPr>
      </w:r>
      <w:r>
        <w:rPr>
          <w:noProof/>
        </w:rPr>
        <w:fldChar w:fldCharType="separate"/>
      </w:r>
      <w:r>
        <w:rPr>
          <w:noProof/>
        </w:rPr>
        <w:t>525</w:t>
      </w:r>
      <w:r>
        <w:rPr>
          <w:noProof/>
        </w:rPr>
        <w:fldChar w:fldCharType="end"/>
      </w:r>
    </w:p>
    <w:p w14:paraId="182D7A9E" w14:textId="5983A6B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_Toc146246805 \h </w:instrText>
      </w:r>
      <w:r>
        <w:rPr>
          <w:noProof/>
        </w:rPr>
      </w:r>
      <w:r>
        <w:rPr>
          <w:noProof/>
        </w:rPr>
        <w:fldChar w:fldCharType="separate"/>
      </w:r>
      <w:r>
        <w:rPr>
          <w:noProof/>
        </w:rPr>
        <w:t>525</w:t>
      </w:r>
      <w:r>
        <w:rPr>
          <w:noProof/>
        </w:rPr>
        <w:fldChar w:fldCharType="end"/>
      </w:r>
    </w:p>
    <w:p w14:paraId="23C5B99F" w14:textId="1C2E1A0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_Toc146246806 \h </w:instrText>
      </w:r>
      <w:r>
        <w:rPr>
          <w:noProof/>
        </w:rPr>
      </w:r>
      <w:r>
        <w:rPr>
          <w:noProof/>
        </w:rPr>
        <w:fldChar w:fldCharType="separate"/>
      </w:r>
      <w:r>
        <w:rPr>
          <w:noProof/>
        </w:rPr>
        <w:t>526</w:t>
      </w:r>
      <w:r>
        <w:rPr>
          <w:noProof/>
        </w:rPr>
        <w:fldChar w:fldCharType="end"/>
      </w:r>
    </w:p>
    <w:p w14:paraId="736EC168" w14:textId="4859515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_Toc146246807 \h </w:instrText>
      </w:r>
      <w:r>
        <w:rPr>
          <w:noProof/>
        </w:rPr>
      </w:r>
      <w:r>
        <w:rPr>
          <w:noProof/>
        </w:rPr>
        <w:fldChar w:fldCharType="separate"/>
      </w:r>
      <w:r>
        <w:rPr>
          <w:noProof/>
        </w:rPr>
        <w:t>526</w:t>
      </w:r>
      <w:r>
        <w:rPr>
          <w:noProof/>
        </w:rPr>
        <w:fldChar w:fldCharType="end"/>
      </w:r>
    </w:p>
    <w:p w14:paraId="7AFE98E8" w14:textId="1C03D6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_Toc146246808 \h </w:instrText>
      </w:r>
      <w:r>
        <w:rPr>
          <w:noProof/>
        </w:rPr>
      </w:r>
      <w:r>
        <w:rPr>
          <w:noProof/>
        </w:rPr>
        <w:fldChar w:fldCharType="separate"/>
      </w:r>
      <w:r>
        <w:rPr>
          <w:noProof/>
        </w:rPr>
        <w:t>526</w:t>
      </w:r>
      <w:r>
        <w:rPr>
          <w:noProof/>
        </w:rPr>
        <w:fldChar w:fldCharType="end"/>
      </w:r>
    </w:p>
    <w:p w14:paraId="143CEC4D" w14:textId="3492C6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_Toc146246809 \h </w:instrText>
      </w:r>
      <w:r>
        <w:rPr>
          <w:noProof/>
        </w:rPr>
      </w:r>
      <w:r>
        <w:rPr>
          <w:noProof/>
        </w:rPr>
        <w:fldChar w:fldCharType="separate"/>
      </w:r>
      <w:r>
        <w:rPr>
          <w:noProof/>
        </w:rPr>
        <w:t>526</w:t>
      </w:r>
      <w:r>
        <w:rPr>
          <w:noProof/>
        </w:rPr>
        <w:fldChar w:fldCharType="end"/>
      </w:r>
    </w:p>
    <w:p w14:paraId="00420EBB" w14:textId="78A48F3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_Toc146246810 \h </w:instrText>
      </w:r>
      <w:r>
        <w:rPr>
          <w:noProof/>
        </w:rPr>
      </w:r>
      <w:r>
        <w:rPr>
          <w:noProof/>
        </w:rPr>
        <w:fldChar w:fldCharType="separate"/>
      </w:r>
      <w:r>
        <w:rPr>
          <w:noProof/>
        </w:rPr>
        <w:t>527</w:t>
      </w:r>
      <w:r>
        <w:rPr>
          <w:noProof/>
        </w:rPr>
        <w:fldChar w:fldCharType="end"/>
      </w:r>
    </w:p>
    <w:p w14:paraId="013BDDBA" w14:textId="79AFE8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_Toc146246811 \h </w:instrText>
      </w:r>
      <w:r>
        <w:rPr>
          <w:noProof/>
        </w:rPr>
      </w:r>
      <w:r>
        <w:rPr>
          <w:noProof/>
        </w:rPr>
        <w:fldChar w:fldCharType="separate"/>
      </w:r>
      <w:r>
        <w:rPr>
          <w:noProof/>
        </w:rPr>
        <w:t>527</w:t>
      </w:r>
      <w:r>
        <w:rPr>
          <w:noProof/>
        </w:rPr>
        <w:fldChar w:fldCharType="end"/>
      </w:r>
    </w:p>
    <w:p w14:paraId="70B5C81D" w14:textId="1DEB5E7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_Toc146246812 \h </w:instrText>
      </w:r>
      <w:r>
        <w:rPr>
          <w:noProof/>
        </w:rPr>
      </w:r>
      <w:r>
        <w:rPr>
          <w:noProof/>
        </w:rPr>
        <w:fldChar w:fldCharType="separate"/>
      </w:r>
      <w:r>
        <w:rPr>
          <w:noProof/>
        </w:rPr>
        <w:t>527</w:t>
      </w:r>
      <w:r>
        <w:rPr>
          <w:noProof/>
        </w:rPr>
        <w:fldChar w:fldCharType="end"/>
      </w:r>
    </w:p>
    <w:p w14:paraId="08CAFACF" w14:textId="3D53F6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_Toc146246813 \h </w:instrText>
      </w:r>
      <w:r>
        <w:rPr>
          <w:noProof/>
        </w:rPr>
      </w:r>
      <w:r>
        <w:rPr>
          <w:noProof/>
        </w:rPr>
        <w:fldChar w:fldCharType="separate"/>
      </w:r>
      <w:r>
        <w:rPr>
          <w:noProof/>
        </w:rPr>
        <w:t>528</w:t>
      </w:r>
      <w:r>
        <w:rPr>
          <w:noProof/>
        </w:rPr>
        <w:fldChar w:fldCharType="end"/>
      </w:r>
    </w:p>
    <w:p w14:paraId="6E049038" w14:textId="78802E2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_Toc146246814 \h </w:instrText>
      </w:r>
      <w:r>
        <w:rPr>
          <w:noProof/>
        </w:rPr>
      </w:r>
      <w:r>
        <w:rPr>
          <w:noProof/>
        </w:rPr>
        <w:fldChar w:fldCharType="separate"/>
      </w:r>
      <w:r>
        <w:rPr>
          <w:noProof/>
        </w:rPr>
        <w:t>529</w:t>
      </w:r>
      <w:r>
        <w:rPr>
          <w:noProof/>
        </w:rPr>
        <w:fldChar w:fldCharType="end"/>
      </w:r>
    </w:p>
    <w:p w14:paraId="401D96F3" w14:textId="1CAD5B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_Toc146246815 \h </w:instrText>
      </w:r>
      <w:r>
        <w:rPr>
          <w:noProof/>
        </w:rPr>
      </w:r>
      <w:r>
        <w:rPr>
          <w:noProof/>
        </w:rPr>
        <w:fldChar w:fldCharType="separate"/>
      </w:r>
      <w:r>
        <w:rPr>
          <w:noProof/>
        </w:rPr>
        <w:t>529</w:t>
      </w:r>
      <w:r>
        <w:rPr>
          <w:noProof/>
        </w:rPr>
        <w:fldChar w:fldCharType="end"/>
      </w:r>
    </w:p>
    <w:p w14:paraId="4A34C39D" w14:textId="1457394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_Toc146246816 \h </w:instrText>
      </w:r>
      <w:r>
        <w:rPr>
          <w:noProof/>
        </w:rPr>
      </w:r>
      <w:r>
        <w:rPr>
          <w:noProof/>
        </w:rPr>
        <w:fldChar w:fldCharType="separate"/>
      </w:r>
      <w:r>
        <w:rPr>
          <w:noProof/>
        </w:rPr>
        <w:t>529</w:t>
      </w:r>
      <w:r>
        <w:rPr>
          <w:noProof/>
        </w:rPr>
        <w:fldChar w:fldCharType="end"/>
      </w:r>
    </w:p>
    <w:p w14:paraId="654147FB" w14:textId="28652D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_Toc146246817 \h </w:instrText>
      </w:r>
      <w:r>
        <w:rPr>
          <w:noProof/>
        </w:rPr>
      </w:r>
      <w:r>
        <w:rPr>
          <w:noProof/>
        </w:rPr>
        <w:fldChar w:fldCharType="separate"/>
      </w:r>
      <w:r>
        <w:rPr>
          <w:noProof/>
        </w:rPr>
        <w:t>530</w:t>
      </w:r>
      <w:r>
        <w:rPr>
          <w:noProof/>
        </w:rPr>
        <w:fldChar w:fldCharType="end"/>
      </w:r>
    </w:p>
    <w:p w14:paraId="1473623F" w14:textId="2152F61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_Toc146246818 \h </w:instrText>
      </w:r>
      <w:r>
        <w:rPr>
          <w:noProof/>
        </w:rPr>
      </w:r>
      <w:r>
        <w:rPr>
          <w:noProof/>
        </w:rPr>
        <w:fldChar w:fldCharType="separate"/>
      </w:r>
      <w:r>
        <w:rPr>
          <w:noProof/>
        </w:rPr>
        <w:t>531</w:t>
      </w:r>
      <w:r>
        <w:rPr>
          <w:noProof/>
        </w:rPr>
        <w:fldChar w:fldCharType="end"/>
      </w:r>
    </w:p>
    <w:p w14:paraId="298CBA3E" w14:textId="486C592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_Toc146246819 \h </w:instrText>
      </w:r>
      <w:r>
        <w:rPr>
          <w:noProof/>
        </w:rPr>
      </w:r>
      <w:r>
        <w:rPr>
          <w:noProof/>
        </w:rPr>
        <w:fldChar w:fldCharType="separate"/>
      </w:r>
      <w:r>
        <w:rPr>
          <w:noProof/>
        </w:rPr>
        <w:t>531</w:t>
      </w:r>
      <w:r>
        <w:rPr>
          <w:noProof/>
        </w:rPr>
        <w:fldChar w:fldCharType="end"/>
      </w:r>
    </w:p>
    <w:p w14:paraId="16D1AE93" w14:textId="3C73C7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_Toc146246820 \h </w:instrText>
      </w:r>
      <w:r>
        <w:rPr>
          <w:noProof/>
        </w:rPr>
      </w:r>
      <w:r>
        <w:rPr>
          <w:noProof/>
        </w:rPr>
        <w:fldChar w:fldCharType="separate"/>
      </w:r>
      <w:r>
        <w:rPr>
          <w:noProof/>
        </w:rPr>
        <w:t>531</w:t>
      </w:r>
      <w:r>
        <w:rPr>
          <w:noProof/>
        </w:rPr>
        <w:fldChar w:fldCharType="end"/>
      </w:r>
    </w:p>
    <w:p w14:paraId="0522ECE9" w14:textId="1B20C38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_Toc146246821 \h </w:instrText>
      </w:r>
      <w:r>
        <w:rPr>
          <w:noProof/>
        </w:rPr>
      </w:r>
      <w:r>
        <w:rPr>
          <w:noProof/>
        </w:rPr>
        <w:fldChar w:fldCharType="separate"/>
      </w:r>
      <w:r>
        <w:rPr>
          <w:noProof/>
        </w:rPr>
        <w:t>531</w:t>
      </w:r>
      <w:r>
        <w:rPr>
          <w:noProof/>
        </w:rPr>
        <w:fldChar w:fldCharType="end"/>
      </w:r>
    </w:p>
    <w:p w14:paraId="27E76044" w14:textId="1984389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_Toc146246822 \h </w:instrText>
      </w:r>
      <w:r>
        <w:rPr>
          <w:noProof/>
        </w:rPr>
      </w:r>
      <w:r>
        <w:rPr>
          <w:noProof/>
        </w:rPr>
        <w:fldChar w:fldCharType="separate"/>
      </w:r>
      <w:r>
        <w:rPr>
          <w:noProof/>
        </w:rPr>
        <w:t>531</w:t>
      </w:r>
      <w:r>
        <w:rPr>
          <w:noProof/>
        </w:rPr>
        <w:fldChar w:fldCharType="end"/>
      </w:r>
    </w:p>
    <w:p w14:paraId="7264DE53" w14:textId="5EEC83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_Toc146246823 \h </w:instrText>
      </w:r>
      <w:r>
        <w:rPr>
          <w:noProof/>
        </w:rPr>
      </w:r>
      <w:r>
        <w:rPr>
          <w:noProof/>
        </w:rPr>
        <w:fldChar w:fldCharType="separate"/>
      </w:r>
      <w:r>
        <w:rPr>
          <w:noProof/>
        </w:rPr>
        <w:t>532</w:t>
      </w:r>
      <w:r>
        <w:rPr>
          <w:noProof/>
        </w:rPr>
        <w:fldChar w:fldCharType="end"/>
      </w:r>
    </w:p>
    <w:p w14:paraId="22B21D40" w14:textId="48AEBF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_Toc146246824 \h </w:instrText>
      </w:r>
      <w:r>
        <w:rPr>
          <w:noProof/>
        </w:rPr>
      </w:r>
      <w:r>
        <w:rPr>
          <w:noProof/>
        </w:rPr>
        <w:fldChar w:fldCharType="separate"/>
      </w:r>
      <w:r>
        <w:rPr>
          <w:noProof/>
        </w:rPr>
        <w:t>534</w:t>
      </w:r>
      <w:r>
        <w:rPr>
          <w:noProof/>
        </w:rPr>
        <w:fldChar w:fldCharType="end"/>
      </w:r>
    </w:p>
    <w:p w14:paraId="2618E6E9" w14:textId="294A79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_Toc146246825 \h </w:instrText>
      </w:r>
      <w:r>
        <w:rPr>
          <w:noProof/>
        </w:rPr>
      </w:r>
      <w:r>
        <w:rPr>
          <w:noProof/>
        </w:rPr>
        <w:fldChar w:fldCharType="separate"/>
      </w:r>
      <w:r>
        <w:rPr>
          <w:noProof/>
        </w:rPr>
        <w:t>534</w:t>
      </w:r>
      <w:r>
        <w:rPr>
          <w:noProof/>
        </w:rPr>
        <w:fldChar w:fldCharType="end"/>
      </w:r>
    </w:p>
    <w:p w14:paraId="245F3723" w14:textId="323791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_Toc146246826 \h </w:instrText>
      </w:r>
      <w:r>
        <w:rPr>
          <w:noProof/>
        </w:rPr>
      </w:r>
      <w:r>
        <w:rPr>
          <w:noProof/>
        </w:rPr>
        <w:fldChar w:fldCharType="separate"/>
      </w:r>
      <w:r>
        <w:rPr>
          <w:noProof/>
        </w:rPr>
        <w:t>535</w:t>
      </w:r>
      <w:r>
        <w:rPr>
          <w:noProof/>
        </w:rPr>
        <w:fldChar w:fldCharType="end"/>
      </w:r>
    </w:p>
    <w:p w14:paraId="73D2FFEB" w14:textId="5BED9E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_Toc146246827 \h </w:instrText>
      </w:r>
      <w:r>
        <w:rPr>
          <w:noProof/>
        </w:rPr>
      </w:r>
      <w:r>
        <w:rPr>
          <w:noProof/>
        </w:rPr>
        <w:fldChar w:fldCharType="separate"/>
      </w:r>
      <w:r>
        <w:rPr>
          <w:noProof/>
        </w:rPr>
        <w:t>535</w:t>
      </w:r>
      <w:r>
        <w:rPr>
          <w:noProof/>
        </w:rPr>
        <w:fldChar w:fldCharType="end"/>
      </w:r>
    </w:p>
    <w:p w14:paraId="00B0E225" w14:textId="16D5C4C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_Toc146246828 \h </w:instrText>
      </w:r>
      <w:r>
        <w:rPr>
          <w:noProof/>
        </w:rPr>
      </w:r>
      <w:r>
        <w:rPr>
          <w:noProof/>
        </w:rPr>
        <w:fldChar w:fldCharType="separate"/>
      </w:r>
      <w:r>
        <w:rPr>
          <w:noProof/>
        </w:rPr>
        <w:t>537</w:t>
      </w:r>
      <w:r>
        <w:rPr>
          <w:noProof/>
        </w:rPr>
        <w:fldChar w:fldCharType="end"/>
      </w:r>
    </w:p>
    <w:p w14:paraId="1CE05E04" w14:textId="605241D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_Toc146246829 \h </w:instrText>
      </w:r>
      <w:r>
        <w:rPr>
          <w:noProof/>
        </w:rPr>
      </w:r>
      <w:r>
        <w:rPr>
          <w:noProof/>
        </w:rPr>
        <w:fldChar w:fldCharType="separate"/>
      </w:r>
      <w:r>
        <w:rPr>
          <w:noProof/>
        </w:rPr>
        <w:t>537</w:t>
      </w:r>
      <w:r>
        <w:rPr>
          <w:noProof/>
        </w:rPr>
        <w:fldChar w:fldCharType="end"/>
      </w:r>
    </w:p>
    <w:p w14:paraId="6683783F" w14:textId="0E3910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_Toc146246830 \h </w:instrText>
      </w:r>
      <w:r>
        <w:rPr>
          <w:noProof/>
        </w:rPr>
      </w:r>
      <w:r>
        <w:rPr>
          <w:noProof/>
        </w:rPr>
        <w:fldChar w:fldCharType="separate"/>
      </w:r>
      <w:r>
        <w:rPr>
          <w:noProof/>
        </w:rPr>
        <w:t>537</w:t>
      </w:r>
      <w:r>
        <w:rPr>
          <w:noProof/>
        </w:rPr>
        <w:fldChar w:fldCharType="end"/>
      </w:r>
    </w:p>
    <w:p w14:paraId="5CA90873" w14:textId="3FA106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_Toc146246831 \h </w:instrText>
      </w:r>
      <w:r>
        <w:rPr>
          <w:noProof/>
        </w:rPr>
      </w:r>
      <w:r>
        <w:rPr>
          <w:noProof/>
        </w:rPr>
        <w:fldChar w:fldCharType="separate"/>
      </w:r>
      <w:r>
        <w:rPr>
          <w:noProof/>
        </w:rPr>
        <w:t>537</w:t>
      </w:r>
      <w:r>
        <w:rPr>
          <w:noProof/>
        </w:rPr>
        <w:fldChar w:fldCharType="end"/>
      </w:r>
    </w:p>
    <w:p w14:paraId="5BB61A2A" w14:textId="6CE320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_Toc146246832 \h </w:instrText>
      </w:r>
      <w:r>
        <w:rPr>
          <w:noProof/>
        </w:rPr>
      </w:r>
      <w:r>
        <w:rPr>
          <w:noProof/>
        </w:rPr>
        <w:fldChar w:fldCharType="separate"/>
      </w:r>
      <w:r>
        <w:rPr>
          <w:noProof/>
        </w:rPr>
        <w:t>539</w:t>
      </w:r>
      <w:r>
        <w:rPr>
          <w:noProof/>
        </w:rPr>
        <w:fldChar w:fldCharType="end"/>
      </w:r>
    </w:p>
    <w:p w14:paraId="741696CB" w14:textId="4105FF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_Toc146246833 \h </w:instrText>
      </w:r>
      <w:r>
        <w:rPr>
          <w:noProof/>
        </w:rPr>
      </w:r>
      <w:r>
        <w:rPr>
          <w:noProof/>
        </w:rPr>
        <w:fldChar w:fldCharType="separate"/>
      </w:r>
      <w:r>
        <w:rPr>
          <w:noProof/>
        </w:rPr>
        <w:t>539</w:t>
      </w:r>
      <w:r>
        <w:rPr>
          <w:noProof/>
        </w:rPr>
        <w:fldChar w:fldCharType="end"/>
      </w:r>
    </w:p>
    <w:p w14:paraId="21A3EC46" w14:textId="26E90C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_Toc146246834 \h </w:instrText>
      </w:r>
      <w:r>
        <w:rPr>
          <w:noProof/>
        </w:rPr>
      </w:r>
      <w:r>
        <w:rPr>
          <w:noProof/>
        </w:rPr>
        <w:fldChar w:fldCharType="separate"/>
      </w:r>
      <w:r>
        <w:rPr>
          <w:noProof/>
        </w:rPr>
        <w:t>540</w:t>
      </w:r>
      <w:r>
        <w:rPr>
          <w:noProof/>
        </w:rPr>
        <w:fldChar w:fldCharType="end"/>
      </w:r>
    </w:p>
    <w:p w14:paraId="28ABFD17" w14:textId="134F57B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_Toc146246835 \h </w:instrText>
      </w:r>
      <w:r>
        <w:rPr>
          <w:noProof/>
        </w:rPr>
      </w:r>
      <w:r>
        <w:rPr>
          <w:noProof/>
        </w:rPr>
        <w:fldChar w:fldCharType="separate"/>
      </w:r>
      <w:r>
        <w:rPr>
          <w:noProof/>
        </w:rPr>
        <w:t>542</w:t>
      </w:r>
      <w:r>
        <w:rPr>
          <w:noProof/>
        </w:rPr>
        <w:fldChar w:fldCharType="end"/>
      </w:r>
    </w:p>
    <w:p w14:paraId="69193604" w14:textId="304EB3F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_Toc146246836 \h </w:instrText>
      </w:r>
      <w:r>
        <w:rPr>
          <w:noProof/>
        </w:rPr>
      </w:r>
      <w:r>
        <w:rPr>
          <w:noProof/>
        </w:rPr>
        <w:fldChar w:fldCharType="separate"/>
      </w:r>
      <w:r>
        <w:rPr>
          <w:noProof/>
        </w:rPr>
        <w:t>543</w:t>
      </w:r>
      <w:r>
        <w:rPr>
          <w:noProof/>
        </w:rPr>
        <w:fldChar w:fldCharType="end"/>
      </w:r>
    </w:p>
    <w:p w14:paraId="073A2F6B" w14:textId="219C83A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_Toc146246837 \h </w:instrText>
      </w:r>
      <w:r>
        <w:rPr>
          <w:noProof/>
        </w:rPr>
      </w:r>
      <w:r>
        <w:rPr>
          <w:noProof/>
        </w:rPr>
        <w:fldChar w:fldCharType="separate"/>
      </w:r>
      <w:r>
        <w:rPr>
          <w:noProof/>
        </w:rPr>
        <w:t>543</w:t>
      </w:r>
      <w:r>
        <w:rPr>
          <w:noProof/>
        </w:rPr>
        <w:fldChar w:fldCharType="end"/>
      </w:r>
    </w:p>
    <w:p w14:paraId="5E39C7ED" w14:textId="0F4FC2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_Toc146246838 \h </w:instrText>
      </w:r>
      <w:r>
        <w:rPr>
          <w:noProof/>
        </w:rPr>
      </w:r>
      <w:r>
        <w:rPr>
          <w:noProof/>
        </w:rPr>
        <w:fldChar w:fldCharType="separate"/>
      </w:r>
      <w:r>
        <w:rPr>
          <w:noProof/>
        </w:rPr>
        <w:t>543</w:t>
      </w:r>
      <w:r>
        <w:rPr>
          <w:noProof/>
        </w:rPr>
        <w:fldChar w:fldCharType="end"/>
      </w:r>
    </w:p>
    <w:p w14:paraId="69B7C7CE" w14:textId="589A95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_Toc146246839 \h </w:instrText>
      </w:r>
      <w:r>
        <w:rPr>
          <w:noProof/>
        </w:rPr>
      </w:r>
      <w:r>
        <w:rPr>
          <w:noProof/>
        </w:rPr>
        <w:fldChar w:fldCharType="separate"/>
      </w:r>
      <w:r>
        <w:rPr>
          <w:noProof/>
        </w:rPr>
        <w:t>543</w:t>
      </w:r>
      <w:r>
        <w:rPr>
          <w:noProof/>
        </w:rPr>
        <w:fldChar w:fldCharType="end"/>
      </w:r>
    </w:p>
    <w:p w14:paraId="4A791B94" w14:textId="298F402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_Toc146246840 \h </w:instrText>
      </w:r>
      <w:r>
        <w:rPr>
          <w:noProof/>
        </w:rPr>
      </w:r>
      <w:r>
        <w:rPr>
          <w:noProof/>
        </w:rPr>
        <w:fldChar w:fldCharType="separate"/>
      </w:r>
      <w:r>
        <w:rPr>
          <w:noProof/>
        </w:rPr>
        <w:t>544</w:t>
      </w:r>
      <w:r>
        <w:rPr>
          <w:noProof/>
        </w:rPr>
        <w:fldChar w:fldCharType="end"/>
      </w:r>
    </w:p>
    <w:p w14:paraId="2323CC44" w14:textId="0811DF2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_Toc146246841 \h </w:instrText>
      </w:r>
      <w:r>
        <w:rPr>
          <w:noProof/>
        </w:rPr>
      </w:r>
      <w:r>
        <w:rPr>
          <w:noProof/>
        </w:rPr>
        <w:fldChar w:fldCharType="separate"/>
      </w:r>
      <w:r>
        <w:rPr>
          <w:noProof/>
        </w:rPr>
        <w:t>544</w:t>
      </w:r>
      <w:r>
        <w:rPr>
          <w:noProof/>
        </w:rPr>
        <w:fldChar w:fldCharType="end"/>
      </w:r>
    </w:p>
    <w:p w14:paraId="2F601BD4" w14:textId="359088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_Toc146246842 \h </w:instrText>
      </w:r>
      <w:r>
        <w:rPr>
          <w:noProof/>
        </w:rPr>
      </w:r>
      <w:r>
        <w:rPr>
          <w:noProof/>
        </w:rPr>
        <w:fldChar w:fldCharType="separate"/>
      </w:r>
      <w:r>
        <w:rPr>
          <w:noProof/>
        </w:rPr>
        <w:t>544</w:t>
      </w:r>
      <w:r>
        <w:rPr>
          <w:noProof/>
        </w:rPr>
        <w:fldChar w:fldCharType="end"/>
      </w:r>
    </w:p>
    <w:p w14:paraId="151866AA" w14:textId="382F3F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_Toc146246843 \h </w:instrText>
      </w:r>
      <w:r>
        <w:rPr>
          <w:noProof/>
        </w:rPr>
      </w:r>
      <w:r>
        <w:rPr>
          <w:noProof/>
        </w:rPr>
        <w:fldChar w:fldCharType="separate"/>
      </w:r>
      <w:r>
        <w:rPr>
          <w:noProof/>
        </w:rPr>
        <w:t>545</w:t>
      </w:r>
      <w:r>
        <w:rPr>
          <w:noProof/>
        </w:rPr>
        <w:fldChar w:fldCharType="end"/>
      </w:r>
    </w:p>
    <w:p w14:paraId="642748A5" w14:textId="3627F7B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_Toc146246844 \h </w:instrText>
      </w:r>
      <w:r>
        <w:rPr>
          <w:noProof/>
        </w:rPr>
      </w:r>
      <w:r>
        <w:rPr>
          <w:noProof/>
        </w:rPr>
        <w:fldChar w:fldCharType="separate"/>
      </w:r>
      <w:r>
        <w:rPr>
          <w:noProof/>
        </w:rPr>
        <w:t>545</w:t>
      </w:r>
      <w:r>
        <w:rPr>
          <w:noProof/>
        </w:rPr>
        <w:fldChar w:fldCharType="end"/>
      </w:r>
    </w:p>
    <w:p w14:paraId="521AC752" w14:textId="2313F0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_Toc146246845 \h </w:instrText>
      </w:r>
      <w:r>
        <w:rPr>
          <w:noProof/>
        </w:rPr>
      </w:r>
      <w:r>
        <w:rPr>
          <w:noProof/>
        </w:rPr>
        <w:fldChar w:fldCharType="separate"/>
      </w:r>
      <w:r>
        <w:rPr>
          <w:noProof/>
        </w:rPr>
        <w:t>545</w:t>
      </w:r>
      <w:r>
        <w:rPr>
          <w:noProof/>
        </w:rPr>
        <w:fldChar w:fldCharType="end"/>
      </w:r>
    </w:p>
    <w:p w14:paraId="685D6569" w14:textId="6188C59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_Toc146246846 \h </w:instrText>
      </w:r>
      <w:r>
        <w:rPr>
          <w:noProof/>
        </w:rPr>
      </w:r>
      <w:r>
        <w:rPr>
          <w:noProof/>
        </w:rPr>
        <w:fldChar w:fldCharType="separate"/>
      </w:r>
      <w:r>
        <w:rPr>
          <w:noProof/>
        </w:rPr>
        <w:t>545</w:t>
      </w:r>
      <w:r>
        <w:rPr>
          <w:noProof/>
        </w:rPr>
        <w:fldChar w:fldCharType="end"/>
      </w:r>
    </w:p>
    <w:p w14:paraId="62085811" w14:textId="14B178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_Toc146246847 \h </w:instrText>
      </w:r>
      <w:r>
        <w:rPr>
          <w:noProof/>
        </w:rPr>
      </w:r>
      <w:r>
        <w:rPr>
          <w:noProof/>
        </w:rPr>
        <w:fldChar w:fldCharType="separate"/>
      </w:r>
      <w:r>
        <w:rPr>
          <w:noProof/>
        </w:rPr>
        <w:t>545</w:t>
      </w:r>
      <w:r>
        <w:rPr>
          <w:noProof/>
        </w:rPr>
        <w:fldChar w:fldCharType="end"/>
      </w:r>
    </w:p>
    <w:p w14:paraId="752765BB" w14:textId="1A58248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_Toc146246848 \h </w:instrText>
      </w:r>
      <w:r>
        <w:rPr>
          <w:noProof/>
        </w:rPr>
      </w:r>
      <w:r>
        <w:rPr>
          <w:noProof/>
        </w:rPr>
        <w:fldChar w:fldCharType="separate"/>
      </w:r>
      <w:r>
        <w:rPr>
          <w:noProof/>
        </w:rPr>
        <w:t>545</w:t>
      </w:r>
      <w:r>
        <w:rPr>
          <w:noProof/>
        </w:rPr>
        <w:fldChar w:fldCharType="end"/>
      </w:r>
    </w:p>
    <w:p w14:paraId="0376A3CF" w14:textId="5E3BC2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_Toc146246849 \h </w:instrText>
      </w:r>
      <w:r>
        <w:rPr>
          <w:noProof/>
        </w:rPr>
      </w:r>
      <w:r>
        <w:rPr>
          <w:noProof/>
        </w:rPr>
        <w:fldChar w:fldCharType="separate"/>
      </w:r>
      <w:r>
        <w:rPr>
          <w:noProof/>
        </w:rPr>
        <w:t>545</w:t>
      </w:r>
      <w:r>
        <w:rPr>
          <w:noProof/>
        </w:rPr>
        <w:fldChar w:fldCharType="end"/>
      </w:r>
    </w:p>
    <w:p w14:paraId="7976ECD3" w14:textId="2F56B7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_Toc146246850 \h </w:instrText>
      </w:r>
      <w:r>
        <w:rPr>
          <w:noProof/>
        </w:rPr>
      </w:r>
      <w:r>
        <w:rPr>
          <w:noProof/>
        </w:rPr>
        <w:fldChar w:fldCharType="separate"/>
      </w:r>
      <w:r>
        <w:rPr>
          <w:noProof/>
        </w:rPr>
        <w:t>545</w:t>
      </w:r>
      <w:r>
        <w:rPr>
          <w:noProof/>
        </w:rPr>
        <w:fldChar w:fldCharType="end"/>
      </w:r>
    </w:p>
    <w:p w14:paraId="6268566F" w14:textId="539E0A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_Toc146246851 \h </w:instrText>
      </w:r>
      <w:r>
        <w:rPr>
          <w:noProof/>
        </w:rPr>
      </w:r>
      <w:r>
        <w:rPr>
          <w:noProof/>
        </w:rPr>
        <w:fldChar w:fldCharType="separate"/>
      </w:r>
      <w:r>
        <w:rPr>
          <w:noProof/>
        </w:rPr>
        <w:t>546</w:t>
      </w:r>
      <w:r>
        <w:rPr>
          <w:noProof/>
        </w:rPr>
        <w:fldChar w:fldCharType="end"/>
      </w:r>
    </w:p>
    <w:p w14:paraId="57C8BCDC" w14:textId="7009F0F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_Toc146246852 \h </w:instrText>
      </w:r>
      <w:r>
        <w:rPr>
          <w:noProof/>
        </w:rPr>
      </w:r>
      <w:r>
        <w:rPr>
          <w:noProof/>
        </w:rPr>
        <w:fldChar w:fldCharType="separate"/>
      </w:r>
      <w:r>
        <w:rPr>
          <w:noProof/>
        </w:rPr>
        <w:t>546</w:t>
      </w:r>
      <w:r>
        <w:rPr>
          <w:noProof/>
        </w:rPr>
        <w:fldChar w:fldCharType="end"/>
      </w:r>
    </w:p>
    <w:p w14:paraId="4B022A46" w14:textId="7EEA49D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_Toc146246853 \h </w:instrText>
      </w:r>
      <w:r>
        <w:rPr>
          <w:noProof/>
        </w:rPr>
      </w:r>
      <w:r>
        <w:rPr>
          <w:noProof/>
        </w:rPr>
        <w:fldChar w:fldCharType="separate"/>
      </w:r>
      <w:r>
        <w:rPr>
          <w:noProof/>
        </w:rPr>
        <w:t>546</w:t>
      </w:r>
      <w:r>
        <w:rPr>
          <w:noProof/>
        </w:rPr>
        <w:fldChar w:fldCharType="end"/>
      </w:r>
    </w:p>
    <w:p w14:paraId="2D1C9DEA" w14:textId="1CBBA7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_Toc146246854 \h </w:instrText>
      </w:r>
      <w:r>
        <w:rPr>
          <w:noProof/>
        </w:rPr>
      </w:r>
      <w:r>
        <w:rPr>
          <w:noProof/>
        </w:rPr>
        <w:fldChar w:fldCharType="separate"/>
      </w:r>
      <w:r>
        <w:rPr>
          <w:noProof/>
        </w:rPr>
        <w:t>546</w:t>
      </w:r>
      <w:r>
        <w:rPr>
          <w:noProof/>
        </w:rPr>
        <w:fldChar w:fldCharType="end"/>
      </w:r>
    </w:p>
    <w:p w14:paraId="3DE2F5B8" w14:textId="5873CE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_Toc146246855 \h </w:instrText>
      </w:r>
      <w:r>
        <w:rPr>
          <w:noProof/>
        </w:rPr>
      </w:r>
      <w:r>
        <w:rPr>
          <w:noProof/>
        </w:rPr>
        <w:fldChar w:fldCharType="separate"/>
      </w:r>
      <w:r>
        <w:rPr>
          <w:noProof/>
        </w:rPr>
        <w:t>547</w:t>
      </w:r>
      <w:r>
        <w:rPr>
          <w:noProof/>
        </w:rPr>
        <w:fldChar w:fldCharType="end"/>
      </w:r>
    </w:p>
    <w:p w14:paraId="46F97A45" w14:textId="7D4D340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_Toc146246856 \h </w:instrText>
      </w:r>
      <w:r>
        <w:rPr>
          <w:noProof/>
        </w:rPr>
      </w:r>
      <w:r>
        <w:rPr>
          <w:noProof/>
        </w:rPr>
        <w:fldChar w:fldCharType="separate"/>
      </w:r>
      <w:r>
        <w:rPr>
          <w:noProof/>
        </w:rPr>
        <w:t>547</w:t>
      </w:r>
      <w:r>
        <w:rPr>
          <w:noProof/>
        </w:rPr>
        <w:fldChar w:fldCharType="end"/>
      </w:r>
    </w:p>
    <w:p w14:paraId="6BD48E84" w14:textId="3F402BF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_Toc146246857 \h </w:instrText>
      </w:r>
      <w:r>
        <w:rPr>
          <w:noProof/>
        </w:rPr>
      </w:r>
      <w:r>
        <w:rPr>
          <w:noProof/>
        </w:rPr>
        <w:fldChar w:fldCharType="separate"/>
      </w:r>
      <w:r>
        <w:rPr>
          <w:noProof/>
        </w:rPr>
        <w:t>547</w:t>
      </w:r>
      <w:r>
        <w:rPr>
          <w:noProof/>
        </w:rPr>
        <w:fldChar w:fldCharType="end"/>
      </w:r>
    </w:p>
    <w:p w14:paraId="546C5BE8" w14:textId="179D0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_Toc146246858 \h </w:instrText>
      </w:r>
      <w:r>
        <w:rPr>
          <w:noProof/>
        </w:rPr>
      </w:r>
      <w:r>
        <w:rPr>
          <w:noProof/>
        </w:rPr>
        <w:fldChar w:fldCharType="separate"/>
      </w:r>
      <w:r>
        <w:rPr>
          <w:noProof/>
        </w:rPr>
        <w:t>547</w:t>
      </w:r>
      <w:r>
        <w:rPr>
          <w:noProof/>
        </w:rPr>
        <w:fldChar w:fldCharType="end"/>
      </w:r>
    </w:p>
    <w:p w14:paraId="5C0EBA28" w14:textId="7855FF7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_Toc146246859 \h </w:instrText>
      </w:r>
      <w:r>
        <w:rPr>
          <w:noProof/>
        </w:rPr>
      </w:r>
      <w:r>
        <w:rPr>
          <w:noProof/>
        </w:rPr>
        <w:fldChar w:fldCharType="separate"/>
      </w:r>
      <w:r>
        <w:rPr>
          <w:noProof/>
        </w:rPr>
        <w:t>548</w:t>
      </w:r>
      <w:r>
        <w:rPr>
          <w:noProof/>
        </w:rPr>
        <w:fldChar w:fldCharType="end"/>
      </w:r>
    </w:p>
    <w:p w14:paraId="3C08796E" w14:textId="1843EF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_Toc146246860 \h </w:instrText>
      </w:r>
      <w:r>
        <w:rPr>
          <w:noProof/>
        </w:rPr>
      </w:r>
      <w:r>
        <w:rPr>
          <w:noProof/>
        </w:rPr>
        <w:fldChar w:fldCharType="separate"/>
      </w:r>
      <w:r>
        <w:rPr>
          <w:noProof/>
        </w:rPr>
        <w:t>548</w:t>
      </w:r>
      <w:r>
        <w:rPr>
          <w:noProof/>
        </w:rPr>
        <w:fldChar w:fldCharType="end"/>
      </w:r>
    </w:p>
    <w:p w14:paraId="2C275631" w14:textId="0B9ACE8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_Toc146246861 \h </w:instrText>
      </w:r>
      <w:r>
        <w:rPr>
          <w:noProof/>
        </w:rPr>
      </w:r>
      <w:r>
        <w:rPr>
          <w:noProof/>
        </w:rPr>
        <w:fldChar w:fldCharType="separate"/>
      </w:r>
      <w:r>
        <w:rPr>
          <w:noProof/>
        </w:rPr>
        <w:t>548</w:t>
      </w:r>
      <w:r>
        <w:rPr>
          <w:noProof/>
        </w:rPr>
        <w:fldChar w:fldCharType="end"/>
      </w:r>
    </w:p>
    <w:p w14:paraId="7C22587C" w14:textId="1457BC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_Toc146246862 \h </w:instrText>
      </w:r>
      <w:r>
        <w:rPr>
          <w:noProof/>
        </w:rPr>
      </w:r>
      <w:r>
        <w:rPr>
          <w:noProof/>
        </w:rPr>
        <w:fldChar w:fldCharType="separate"/>
      </w:r>
      <w:r>
        <w:rPr>
          <w:noProof/>
        </w:rPr>
        <w:t>548</w:t>
      </w:r>
      <w:r>
        <w:rPr>
          <w:noProof/>
        </w:rPr>
        <w:fldChar w:fldCharType="end"/>
      </w:r>
    </w:p>
    <w:p w14:paraId="4CA98036" w14:textId="322B94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_Toc146246863 \h </w:instrText>
      </w:r>
      <w:r>
        <w:rPr>
          <w:noProof/>
        </w:rPr>
      </w:r>
      <w:r>
        <w:rPr>
          <w:noProof/>
        </w:rPr>
        <w:fldChar w:fldCharType="separate"/>
      </w:r>
      <w:r>
        <w:rPr>
          <w:noProof/>
        </w:rPr>
        <w:t>549</w:t>
      </w:r>
      <w:r>
        <w:rPr>
          <w:noProof/>
        </w:rPr>
        <w:fldChar w:fldCharType="end"/>
      </w:r>
    </w:p>
    <w:p w14:paraId="1DA87880" w14:textId="62921B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_Toc146246864 \h </w:instrText>
      </w:r>
      <w:r>
        <w:rPr>
          <w:noProof/>
        </w:rPr>
      </w:r>
      <w:r>
        <w:rPr>
          <w:noProof/>
        </w:rPr>
        <w:fldChar w:fldCharType="separate"/>
      </w:r>
      <w:r>
        <w:rPr>
          <w:noProof/>
        </w:rPr>
        <w:t>549</w:t>
      </w:r>
      <w:r>
        <w:rPr>
          <w:noProof/>
        </w:rPr>
        <w:fldChar w:fldCharType="end"/>
      </w:r>
    </w:p>
    <w:p w14:paraId="63239B04" w14:textId="5DE9A7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_Toc146246865 \h </w:instrText>
      </w:r>
      <w:r>
        <w:rPr>
          <w:noProof/>
        </w:rPr>
      </w:r>
      <w:r>
        <w:rPr>
          <w:noProof/>
        </w:rPr>
        <w:fldChar w:fldCharType="separate"/>
      </w:r>
      <w:r>
        <w:rPr>
          <w:noProof/>
        </w:rPr>
        <w:t>549</w:t>
      </w:r>
      <w:r>
        <w:rPr>
          <w:noProof/>
        </w:rPr>
        <w:fldChar w:fldCharType="end"/>
      </w:r>
    </w:p>
    <w:p w14:paraId="67FEE475" w14:textId="619E03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_Toc146246866 \h </w:instrText>
      </w:r>
      <w:r>
        <w:rPr>
          <w:noProof/>
        </w:rPr>
      </w:r>
      <w:r>
        <w:rPr>
          <w:noProof/>
        </w:rPr>
        <w:fldChar w:fldCharType="separate"/>
      </w:r>
      <w:r>
        <w:rPr>
          <w:noProof/>
        </w:rPr>
        <w:t>549</w:t>
      </w:r>
      <w:r>
        <w:rPr>
          <w:noProof/>
        </w:rPr>
        <w:fldChar w:fldCharType="end"/>
      </w:r>
    </w:p>
    <w:p w14:paraId="388F4DF2" w14:textId="395425F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_Toc146246867 \h </w:instrText>
      </w:r>
      <w:r>
        <w:rPr>
          <w:noProof/>
        </w:rPr>
      </w:r>
      <w:r>
        <w:rPr>
          <w:noProof/>
        </w:rPr>
        <w:fldChar w:fldCharType="separate"/>
      </w:r>
      <w:r>
        <w:rPr>
          <w:noProof/>
        </w:rPr>
        <w:t>550</w:t>
      </w:r>
      <w:r>
        <w:rPr>
          <w:noProof/>
        </w:rPr>
        <w:fldChar w:fldCharType="end"/>
      </w:r>
    </w:p>
    <w:p w14:paraId="6CAE16E7" w14:textId="05CEF8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_Toc146246868 \h </w:instrText>
      </w:r>
      <w:r>
        <w:rPr>
          <w:noProof/>
        </w:rPr>
      </w:r>
      <w:r>
        <w:rPr>
          <w:noProof/>
        </w:rPr>
        <w:fldChar w:fldCharType="separate"/>
      </w:r>
      <w:r>
        <w:rPr>
          <w:noProof/>
        </w:rPr>
        <w:t>550</w:t>
      </w:r>
      <w:r>
        <w:rPr>
          <w:noProof/>
        </w:rPr>
        <w:fldChar w:fldCharType="end"/>
      </w:r>
    </w:p>
    <w:p w14:paraId="6DB17B86" w14:textId="75EEBEA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_Toc146246869 \h </w:instrText>
      </w:r>
      <w:r>
        <w:rPr>
          <w:noProof/>
        </w:rPr>
      </w:r>
      <w:r>
        <w:rPr>
          <w:noProof/>
        </w:rPr>
        <w:fldChar w:fldCharType="separate"/>
      </w:r>
      <w:r>
        <w:rPr>
          <w:noProof/>
        </w:rPr>
        <w:t>550</w:t>
      </w:r>
      <w:r>
        <w:rPr>
          <w:noProof/>
        </w:rPr>
        <w:fldChar w:fldCharType="end"/>
      </w:r>
    </w:p>
    <w:p w14:paraId="4CDCBB31" w14:textId="08A407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_Toc146246870 \h </w:instrText>
      </w:r>
      <w:r>
        <w:rPr>
          <w:noProof/>
        </w:rPr>
      </w:r>
      <w:r>
        <w:rPr>
          <w:noProof/>
        </w:rPr>
        <w:fldChar w:fldCharType="separate"/>
      </w:r>
      <w:r>
        <w:rPr>
          <w:noProof/>
        </w:rPr>
        <w:t>550</w:t>
      </w:r>
      <w:r>
        <w:rPr>
          <w:noProof/>
        </w:rPr>
        <w:fldChar w:fldCharType="end"/>
      </w:r>
    </w:p>
    <w:p w14:paraId="4B0615DA" w14:textId="3D12D6C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_Toc146246871 \h </w:instrText>
      </w:r>
      <w:r>
        <w:rPr>
          <w:noProof/>
        </w:rPr>
      </w:r>
      <w:r>
        <w:rPr>
          <w:noProof/>
        </w:rPr>
        <w:fldChar w:fldCharType="separate"/>
      </w:r>
      <w:r>
        <w:rPr>
          <w:noProof/>
        </w:rPr>
        <w:t>550</w:t>
      </w:r>
      <w:r>
        <w:rPr>
          <w:noProof/>
        </w:rPr>
        <w:fldChar w:fldCharType="end"/>
      </w:r>
    </w:p>
    <w:p w14:paraId="438117DF" w14:textId="111B81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_Toc146246872 \h </w:instrText>
      </w:r>
      <w:r>
        <w:rPr>
          <w:noProof/>
        </w:rPr>
      </w:r>
      <w:r>
        <w:rPr>
          <w:noProof/>
        </w:rPr>
        <w:fldChar w:fldCharType="separate"/>
      </w:r>
      <w:r>
        <w:rPr>
          <w:noProof/>
        </w:rPr>
        <w:t>550</w:t>
      </w:r>
      <w:r>
        <w:rPr>
          <w:noProof/>
        </w:rPr>
        <w:fldChar w:fldCharType="end"/>
      </w:r>
    </w:p>
    <w:p w14:paraId="4A7DB162" w14:textId="11308E0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_Toc146246873 \h </w:instrText>
      </w:r>
      <w:r>
        <w:rPr>
          <w:noProof/>
        </w:rPr>
      </w:r>
      <w:r>
        <w:rPr>
          <w:noProof/>
        </w:rPr>
        <w:fldChar w:fldCharType="separate"/>
      </w:r>
      <w:r>
        <w:rPr>
          <w:noProof/>
        </w:rPr>
        <w:t>551</w:t>
      </w:r>
      <w:r>
        <w:rPr>
          <w:noProof/>
        </w:rPr>
        <w:fldChar w:fldCharType="end"/>
      </w:r>
    </w:p>
    <w:p w14:paraId="530AE19B" w14:textId="6AFD71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_Toc146246874 \h </w:instrText>
      </w:r>
      <w:r>
        <w:rPr>
          <w:noProof/>
        </w:rPr>
      </w:r>
      <w:r>
        <w:rPr>
          <w:noProof/>
        </w:rPr>
        <w:fldChar w:fldCharType="separate"/>
      </w:r>
      <w:r>
        <w:rPr>
          <w:noProof/>
        </w:rPr>
        <w:t>551</w:t>
      </w:r>
      <w:r>
        <w:rPr>
          <w:noProof/>
        </w:rPr>
        <w:fldChar w:fldCharType="end"/>
      </w:r>
    </w:p>
    <w:p w14:paraId="637DCB74" w14:textId="0112A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_Toc146246875 \h </w:instrText>
      </w:r>
      <w:r>
        <w:rPr>
          <w:noProof/>
        </w:rPr>
      </w:r>
      <w:r>
        <w:rPr>
          <w:noProof/>
        </w:rPr>
        <w:fldChar w:fldCharType="separate"/>
      </w:r>
      <w:r>
        <w:rPr>
          <w:noProof/>
        </w:rPr>
        <w:t>551</w:t>
      </w:r>
      <w:r>
        <w:rPr>
          <w:noProof/>
        </w:rPr>
        <w:fldChar w:fldCharType="end"/>
      </w:r>
    </w:p>
    <w:p w14:paraId="6BF2FA4E" w14:textId="2303BD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_Toc146246876 \h </w:instrText>
      </w:r>
      <w:r>
        <w:rPr>
          <w:noProof/>
        </w:rPr>
      </w:r>
      <w:r>
        <w:rPr>
          <w:noProof/>
        </w:rPr>
        <w:fldChar w:fldCharType="separate"/>
      </w:r>
      <w:r>
        <w:rPr>
          <w:noProof/>
        </w:rPr>
        <w:t>551</w:t>
      </w:r>
      <w:r>
        <w:rPr>
          <w:noProof/>
        </w:rPr>
        <w:fldChar w:fldCharType="end"/>
      </w:r>
    </w:p>
    <w:p w14:paraId="63796204" w14:textId="449A26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_Toc146246877 \h </w:instrText>
      </w:r>
      <w:r>
        <w:rPr>
          <w:noProof/>
        </w:rPr>
      </w:r>
      <w:r>
        <w:rPr>
          <w:noProof/>
        </w:rPr>
        <w:fldChar w:fldCharType="separate"/>
      </w:r>
      <w:r>
        <w:rPr>
          <w:noProof/>
        </w:rPr>
        <w:t>552</w:t>
      </w:r>
      <w:r>
        <w:rPr>
          <w:noProof/>
        </w:rPr>
        <w:fldChar w:fldCharType="end"/>
      </w:r>
    </w:p>
    <w:p w14:paraId="42B23202" w14:textId="6E515B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_Toc146246878 \h </w:instrText>
      </w:r>
      <w:r>
        <w:rPr>
          <w:noProof/>
        </w:rPr>
      </w:r>
      <w:r>
        <w:rPr>
          <w:noProof/>
        </w:rPr>
        <w:fldChar w:fldCharType="separate"/>
      </w:r>
      <w:r>
        <w:rPr>
          <w:noProof/>
        </w:rPr>
        <w:t>552</w:t>
      </w:r>
      <w:r>
        <w:rPr>
          <w:noProof/>
        </w:rPr>
        <w:fldChar w:fldCharType="end"/>
      </w:r>
    </w:p>
    <w:p w14:paraId="4935488C" w14:textId="7F72A4A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_Toc146246879 \h </w:instrText>
      </w:r>
      <w:r>
        <w:rPr>
          <w:noProof/>
        </w:rPr>
      </w:r>
      <w:r>
        <w:rPr>
          <w:noProof/>
        </w:rPr>
        <w:fldChar w:fldCharType="separate"/>
      </w:r>
      <w:r>
        <w:rPr>
          <w:noProof/>
        </w:rPr>
        <w:t>552</w:t>
      </w:r>
      <w:r>
        <w:rPr>
          <w:noProof/>
        </w:rPr>
        <w:fldChar w:fldCharType="end"/>
      </w:r>
    </w:p>
    <w:p w14:paraId="1C2D0A30" w14:textId="41A08C0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_Toc146246880 \h </w:instrText>
      </w:r>
      <w:r>
        <w:rPr>
          <w:noProof/>
        </w:rPr>
      </w:r>
      <w:r>
        <w:rPr>
          <w:noProof/>
        </w:rPr>
        <w:fldChar w:fldCharType="separate"/>
      </w:r>
      <w:r>
        <w:rPr>
          <w:noProof/>
        </w:rPr>
        <w:t>552</w:t>
      </w:r>
      <w:r>
        <w:rPr>
          <w:noProof/>
        </w:rPr>
        <w:fldChar w:fldCharType="end"/>
      </w:r>
    </w:p>
    <w:p w14:paraId="06EC996D" w14:textId="28C99F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_Toc146246881 \h </w:instrText>
      </w:r>
      <w:r>
        <w:rPr>
          <w:noProof/>
        </w:rPr>
      </w:r>
      <w:r>
        <w:rPr>
          <w:noProof/>
        </w:rPr>
        <w:fldChar w:fldCharType="separate"/>
      </w:r>
      <w:r>
        <w:rPr>
          <w:noProof/>
        </w:rPr>
        <w:t>553</w:t>
      </w:r>
      <w:r>
        <w:rPr>
          <w:noProof/>
        </w:rPr>
        <w:fldChar w:fldCharType="end"/>
      </w:r>
    </w:p>
    <w:p w14:paraId="3DC690BD" w14:textId="63D9BF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_Toc146246882 \h </w:instrText>
      </w:r>
      <w:r>
        <w:rPr>
          <w:noProof/>
        </w:rPr>
      </w:r>
      <w:r>
        <w:rPr>
          <w:noProof/>
        </w:rPr>
        <w:fldChar w:fldCharType="separate"/>
      </w:r>
      <w:r>
        <w:rPr>
          <w:noProof/>
        </w:rPr>
        <w:t>553</w:t>
      </w:r>
      <w:r>
        <w:rPr>
          <w:noProof/>
        </w:rPr>
        <w:fldChar w:fldCharType="end"/>
      </w:r>
    </w:p>
    <w:p w14:paraId="05AB6799" w14:textId="721647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_Toc146246883 \h </w:instrText>
      </w:r>
      <w:r>
        <w:rPr>
          <w:noProof/>
        </w:rPr>
      </w:r>
      <w:r>
        <w:rPr>
          <w:noProof/>
        </w:rPr>
        <w:fldChar w:fldCharType="separate"/>
      </w:r>
      <w:r>
        <w:rPr>
          <w:noProof/>
        </w:rPr>
        <w:t>553</w:t>
      </w:r>
      <w:r>
        <w:rPr>
          <w:noProof/>
        </w:rPr>
        <w:fldChar w:fldCharType="end"/>
      </w:r>
    </w:p>
    <w:p w14:paraId="1BB21042" w14:textId="45697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_Toc146246884 \h </w:instrText>
      </w:r>
      <w:r>
        <w:rPr>
          <w:noProof/>
        </w:rPr>
      </w:r>
      <w:r>
        <w:rPr>
          <w:noProof/>
        </w:rPr>
        <w:fldChar w:fldCharType="separate"/>
      </w:r>
      <w:r>
        <w:rPr>
          <w:noProof/>
        </w:rPr>
        <w:t>553</w:t>
      </w:r>
      <w:r>
        <w:rPr>
          <w:noProof/>
        </w:rPr>
        <w:fldChar w:fldCharType="end"/>
      </w:r>
    </w:p>
    <w:p w14:paraId="192665E2" w14:textId="1B2892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_Toc146246885 \h </w:instrText>
      </w:r>
      <w:r>
        <w:rPr>
          <w:noProof/>
        </w:rPr>
      </w:r>
      <w:r>
        <w:rPr>
          <w:noProof/>
        </w:rPr>
        <w:fldChar w:fldCharType="separate"/>
      </w:r>
      <w:r>
        <w:rPr>
          <w:noProof/>
        </w:rPr>
        <w:t>553</w:t>
      </w:r>
      <w:r>
        <w:rPr>
          <w:noProof/>
        </w:rPr>
        <w:fldChar w:fldCharType="end"/>
      </w:r>
    </w:p>
    <w:p w14:paraId="711F4187" w14:textId="786E798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_Toc146246886 \h </w:instrText>
      </w:r>
      <w:r>
        <w:rPr>
          <w:noProof/>
        </w:rPr>
      </w:r>
      <w:r>
        <w:rPr>
          <w:noProof/>
        </w:rPr>
        <w:fldChar w:fldCharType="separate"/>
      </w:r>
      <w:r>
        <w:rPr>
          <w:noProof/>
        </w:rPr>
        <w:t>553</w:t>
      </w:r>
      <w:r>
        <w:rPr>
          <w:noProof/>
        </w:rPr>
        <w:fldChar w:fldCharType="end"/>
      </w:r>
    </w:p>
    <w:p w14:paraId="5721BB3F" w14:textId="2EAFB31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D2FC6">
        <w:rPr>
          <w:noProof/>
          <w:lang w:val="fr-FR"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_Toc146246887 \h </w:instrText>
      </w:r>
      <w:r>
        <w:rPr>
          <w:noProof/>
        </w:rPr>
      </w:r>
      <w:r>
        <w:rPr>
          <w:noProof/>
        </w:rPr>
        <w:fldChar w:fldCharType="separate"/>
      </w:r>
      <w:r>
        <w:rPr>
          <w:noProof/>
        </w:rPr>
        <w:t>554</w:t>
      </w:r>
      <w:r>
        <w:rPr>
          <w:noProof/>
        </w:rPr>
        <w:fldChar w:fldCharType="end"/>
      </w:r>
    </w:p>
    <w:p w14:paraId="44194C9C" w14:textId="7D16CD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D2FC6">
        <w:rPr>
          <w:noProof/>
          <w:lang w:val="fr-FR"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_Toc146246888 \h </w:instrText>
      </w:r>
      <w:r>
        <w:rPr>
          <w:noProof/>
        </w:rPr>
      </w:r>
      <w:r>
        <w:rPr>
          <w:noProof/>
        </w:rPr>
        <w:fldChar w:fldCharType="separate"/>
      </w:r>
      <w:r>
        <w:rPr>
          <w:noProof/>
        </w:rPr>
        <w:t>554</w:t>
      </w:r>
      <w:r>
        <w:rPr>
          <w:noProof/>
        </w:rPr>
        <w:fldChar w:fldCharType="end"/>
      </w:r>
    </w:p>
    <w:p w14:paraId="199CC5A8" w14:textId="0849DF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D2FC6">
        <w:rPr>
          <w:noProof/>
          <w:lang w:val="fr-FR"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_Toc146246889 \h </w:instrText>
      </w:r>
      <w:r>
        <w:rPr>
          <w:noProof/>
        </w:rPr>
      </w:r>
      <w:r>
        <w:rPr>
          <w:noProof/>
        </w:rPr>
        <w:fldChar w:fldCharType="separate"/>
      </w:r>
      <w:r>
        <w:rPr>
          <w:noProof/>
        </w:rPr>
        <w:t>554</w:t>
      </w:r>
      <w:r>
        <w:rPr>
          <w:noProof/>
        </w:rPr>
        <w:fldChar w:fldCharType="end"/>
      </w:r>
    </w:p>
    <w:p w14:paraId="2E576E5D" w14:textId="16BDE91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D2FC6">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_Toc146246890 \h </w:instrText>
      </w:r>
      <w:r>
        <w:rPr>
          <w:noProof/>
        </w:rPr>
      </w:r>
      <w:r>
        <w:rPr>
          <w:noProof/>
        </w:rPr>
        <w:fldChar w:fldCharType="separate"/>
      </w:r>
      <w:r>
        <w:rPr>
          <w:noProof/>
        </w:rPr>
        <w:t>554</w:t>
      </w:r>
      <w:r>
        <w:rPr>
          <w:noProof/>
        </w:rPr>
        <w:fldChar w:fldCharType="end"/>
      </w:r>
    </w:p>
    <w:p w14:paraId="6B319F54" w14:textId="633BFC5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_Toc146246891 \h </w:instrText>
      </w:r>
      <w:r>
        <w:rPr>
          <w:noProof/>
        </w:rPr>
      </w:r>
      <w:r>
        <w:rPr>
          <w:noProof/>
        </w:rPr>
        <w:fldChar w:fldCharType="separate"/>
      </w:r>
      <w:r>
        <w:rPr>
          <w:noProof/>
        </w:rPr>
        <w:t>555</w:t>
      </w:r>
      <w:r>
        <w:rPr>
          <w:noProof/>
        </w:rPr>
        <w:fldChar w:fldCharType="end"/>
      </w:r>
    </w:p>
    <w:p w14:paraId="69BA4689" w14:textId="16F3EC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_Toc146246892 \h </w:instrText>
      </w:r>
      <w:r>
        <w:rPr>
          <w:noProof/>
        </w:rPr>
      </w:r>
      <w:r>
        <w:rPr>
          <w:noProof/>
        </w:rPr>
        <w:fldChar w:fldCharType="separate"/>
      </w:r>
      <w:r>
        <w:rPr>
          <w:noProof/>
        </w:rPr>
        <w:t>555</w:t>
      </w:r>
      <w:r>
        <w:rPr>
          <w:noProof/>
        </w:rPr>
        <w:fldChar w:fldCharType="end"/>
      </w:r>
    </w:p>
    <w:p w14:paraId="2A30DAB3" w14:textId="1A00DD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_Toc146246893 \h </w:instrText>
      </w:r>
      <w:r>
        <w:rPr>
          <w:noProof/>
        </w:rPr>
      </w:r>
      <w:r>
        <w:rPr>
          <w:noProof/>
        </w:rPr>
        <w:fldChar w:fldCharType="separate"/>
      </w:r>
      <w:r>
        <w:rPr>
          <w:noProof/>
        </w:rPr>
        <w:t>555</w:t>
      </w:r>
      <w:r>
        <w:rPr>
          <w:noProof/>
        </w:rPr>
        <w:fldChar w:fldCharType="end"/>
      </w:r>
    </w:p>
    <w:p w14:paraId="2F42D234" w14:textId="1F6E6D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_Toc146246894 \h </w:instrText>
      </w:r>
      <w:r>
        <w:rPr>
          <w:noProof/>
        </w:rPr>
      </w:r>
      <w:r>
        <w:rPr>
          <w:noProof/>
        </w:rPr>
        <w:fldChar w:fldCharType="separate"/>
      </w:r>
      <w:r>
        <w:rPr>
          <w:noProof/>
        </w:rPr>
        <w:t>556</w:t>
      </w:r>
      <w:r>
        <w:rPr>
          <w:noProof/>
        </w:rPr>
        <w:fldChar w:fldCharType="end"/>
      </w:r>
    </w:p>
    <w:p w14:paraId="3186F22D" w14:textId="4B5314E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_Toc146246895 \h </w:instrText>
      </w:r>
      <w:r>
        <w:rPr>
          <w:noProof/>
        </w:rPr>
      </w:r>
      <w:r>
        <w:rPr>
          <w:noProof/>
        </w:rPr>
        <w:fldChar w:fldCharType="separate"/>
      </w:r>
      <w:r>
        <w:rPr>
          <w:noProof/>
        </w:rPr>
        <w:t>556</w:t>
      </w:r>
      <w:r>
        <w:rPr>
          <w:noProof/>
        </w:rPr>
        <w:fldChar w:fldCharType="end"/>
      </w:r>
    </w:p>
    <w:p w14:paraId="210587A9" w14:textId="20F1A8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_Toc146246896 \h </w:instrText>
      </w:r>
      <w:r>
        <w:rPr>
          <w:noProof/>
        </w:rPr>
      </w:r>
      <w:r>
        <w:rPr>
          <w:noProof/>
        </w:rPr>
        <w:fldChar w:fldCharType="separate"/>
      </w:r>
      <w:r>
        <w:rPr>
          <w:noProof/>
        </w:rPr>
        <w:t>557</w:t>
      </w:r>
      <w:r>
        <w:rPr>
          <w:noProof/>
        </w:rPr>
        <w:fldChar w:fldCharType="end"/>
      </w:r>
    </w:p>
    <w:p w14:paraId="6C3213AB" w14:textId="40BEBB4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_Toc146246897 \h </w:instrText>
      </w:r>
      <w:r>
        <w:rPr>
          <w:noProof/>
        </w:rPr>
      </w:r>
      <w:r>
        <w:rPr>
          <w:noProof/>
        </w:rPr>
        <w:fldChar w:fldCharType="separate"/>
      </w:r>
      <w:r>
        <w:rPr>
          <w:noProof/>
        </w:rPr>
        <w:t>557</w:t>
      </w:r>
      <w:r>
        <w:rPr>
          <w:noProof/>
        </w:rPr>
        <w:fldChar w:fldCharType="end"/>
      </w:r>
    </w:p>
    <w:p w14:paraId="58296694" w14:textId="128BD93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_Toc146246898 \h </w:instrText>
      </w:r>
      <w:r>
        <w:rPr>
          <w:noProof/>
        </w:rPr>
      </w:r>
      <w:r>
        <w:rPr>
          <w:noProof/>
        </w:rPr>
        <w:fldChar w:fldCharType="separate"/>
      </w:r>
      <w:r>
        <w:rPr>
          <w:noProof/>
        </w:rPr>
        <w:t>558</w:t>
      </w:r>
      <w:r>
        <w:rPr>
          <w:noProof/>
        </w:rPr>
        <w:fldChar w:fldCharType="end"/>
      </w:r>
    </w:p>
    <w:p w14:paraId="4751257D" w14:textId="53D5B56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_Toc146246899 \h </w:instrText>
      </w:r>
      <w:r>
        <w:rPr>
          <w:noProof/>
        </w:rPr>
      </w:r>
      <w:r>
        <w:rPr>
          <w:noProof/>
        </w:rPr>
        <w:fldChar w:fldCharType="separate"/>
      </w:r>
      <w:r>
        <w:rPr>
          <w:noProof/>
        </w:rPr>
        <w:t>558</w:t>
      </w:r>
      <w:r>
        <w:rPr>
          <w:noProof/>
        </w:rPr>
        <w:fldChar w:fldCharType="end"/>
      </w:r>
    </w:p>
    <w:p w14:paraId="0F181191" w14:textId="414BD43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_Toc146246900 \h </w:instrText>
      </w:r>
      <w:r>
        <w:rPr>
          <w:noProof/>
        </w:rPr>
      </w:r>
      <w:r>
        <w:rPr>
          <w:noProof/>
        </w:rPr>
        <w:fldChar w:fldCharType="separate"/>
      </w:r>
      <w:r>
        <w:rPr>
          <w:noProof/>
        </w:rPr>
        <w:t>558</w:t>
      </w:r>
      <w:r>
        <w:rPr>
          <w:noProof/>
        </w:rPr>
        <w:fldChar w:fldCharType="end"/>
      </w:r>
    </w:p>
    <w:p w14:paraId="2966A365" w14:textId="001FA72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_Toc146246901 \h </w:instrText>
      </w:r>
      <w:r>
        <w:rPr>
          <w:noProof/>
        </w:rPr>
      </w:r>
      <w:r>
        <w:rPr>
          <w:noProof/>
        </w:rPr>
        <w:fldChar w:fldCharType="separate"/>
      </w:r>
      <w:r>
        <w:rPr>
          <w:noProof/>
        </w:rPr>
        <w:t>559</w:t>
      </w:r>
      <w:r>
        <w:rPr>
          <w:noProof/>
        </w:rPr>
        <w:fldChar w:fldCharType="end"/>
      </w:r>
    </w:p>
    <w:p w14:paraId="61972A9D" w14:textId="1EFE904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_Toc146246902 \h </w:instrText>
      </w:r>
      <w:r>
        <w:rPr>
          <w:noProof/>
        </w:rPr>
      </w:r>
      <w:r>
        <w:rPr>
          <w:noProof/>
        </w:rPr>
        <w:fldChar w:fldCharType="separate"/>
      </w:r>
      <w:r>
        <w:rPr>
          <w:noProof/>
        </w:rPr>
        <w:t>559</w:t>
      </w:r>
      <w:r>
        <w:rPr>
          <w:noProof/>
        </w:rPr>
        <w:fldChar w:fldCharType="end"/>
      </w:r>
    </w:p>
    <w:p w14:paraId="7F4AA977" w14:textId="16E7BB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_Toc146246903 \h </w:instrText>
      </w:r>
      <w:r>
        <w:rPr>
          <w:noProof/>
        </w:rPr>
      </w:r>
      <w:r>
        <w:rPr>
          <w:noProof/>
        </w:rPr>
        <w:fldChar w:fldCharType="separate"/>
      </w:r>
      <w:r>
        <w:rPr>
          <w:noProof/>
        </w:rPr>
        <w:t>559</w:t>
      </w:r>
      <w:r>
        <w:rPr>
          <w:noProof/>
        </w:rPr>
        <w:fldChar w:fldCharType="end"/>
      </w:r>
    </w:p>
    <w:p w14:paraId="6E5431AA" w14:textId="3483AC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_Toc146246904 \h </w:instrText>
      </w:r>
      <w:r>
        <w:rPr>
          <w:noProof/>
        </w:rPr>
      </w:r>
      <w:r>
        <w:rPr>
          <w:noProof/>
        </w:rPr>
        <w:fldChar w:fldCharType="separate"/>
      </w:r>
      <w:r>
        <w:rPr>
          <w:noProof/>
        </w:rPr>
        <w:t>560</w:t>
      </w:r>
      <w:r>
        <w:rPr>
          <w:noProof/>
        </w:rPr>
        <w:fldChar w:fldCharType="end"/>
      </w:r>
    </w:p>
    <w:p w14:paraId="2F023547" w14:textId="0A210F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_Toc146246905 \h </w:instrText>
      </w:r>
      <w:r>
        <w:rPr>
          <w:noProof/>
        </w:rPr>
      </w:r>
      <w:r>
        <w:rPr>
          <w:noProof/>
        </w:rPr>
        <w:fldChar w:fldCharType="separate"/>
      </w:r>
      <w:r>
        <w:rPr>
          <w:noProof/>
        </w:rPr>
        <w:t>560</w:t>
      </w:r>
      <w:r>
        <w:rPr>
          <w:noProof/>
        </w:rPr>
        <w:fldChar w:fldCharType="end"/>
      </w:r>
    </w:p>
    <w:p w14:paraId="02C2BBA4" w14:textId="7F83EB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Last call type change time</w:t>
      </w:r>
      <w:r>
        <w:rPr>
          <w:noProof/>
        </w:rPr>
        <w:tab/>
      </w:r>
      <w:r>
        <w:rPr>
          <w:noProof/>
        </w:rPr>
        <w:fldChar w:fldCharType="begin" w:fldLock="1"/>
      </w:r>
      <w:r>
        <w:rPr>
          <w:noProof/>
        </w:rPr>
        <w:instrText xml:space="preserve"> PAGEREF _Toc146246906 \h </w:instrText>
      </w:r>
      <w:r>
        <w:rPr>
          <w:noProof/>
        </w:rPr>
      </w:r>
      <w:r>
        <w:rPr>
          <w:noProof/>
        </w:rPr>
        <w:fldChar w:fldCharType="separate"/>
      </w:r>
      <w:r>
        <w:rPr>
          <w:noProof/>
        </w:rPr>
        <w:t>561</w:t>
      </w:r>
      <w:r>
        <w:rPr>
          <w:noProof/>
        </w:rPr>
        <w:fldChar w:fldCharType="end"/>
      </w:r>
    </w:p>
    <w:p w14:paraId="03A523B3" w14:textId="15580A0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Probe response</w:t>
      </w:r>
      <w:r>
        <w:rPr>
          <w:noProof/>
        </w:rPr>
        <w:tab/>
      </w:r>
      <w:r>
        <w:rPr>
          <w:noProof/>
        </w:rPr>
        <w:fldChar w:fldCharType="begin" w:fldLock="1"/>
      </w:r>
      <w:r>
        <w:rPr>
          <w:noProof/>
        </w:rPr>
        <w:instrText xml:space="preserve"> PAGEREF _Toc146246907 \h </w:instrText>
      </w:r>
      <w:r>
        <w:rPr>
          <w:noProof/>
        </w:rPr>
      </w:r>
      <w:r>
        <w:rPr>
          <w:noProof/>
        </w:rPr>
        <w:fldChar w:fldCharType="separate"/>
      </w:r>
      <w:r>
        <w:rPr>
          <w:noProof/>
        </w:rPr>
        <w:t>561</w:t>
      </w:r>
      <w:r>
        <w:rPr>
          <w:noProof/>
        </w:rPr>
        <w:fldChar w:fldCharType="end"/>
      </w:r>
    </w:p>
    <w:p w14:paraId="71574871" w14:textId="2E194A1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D2FC6">
        <w:rPr>
          <w:noProof/>
          <w:lang w:val="en-US"/>
        </w:rPr>
        <w:t>Regroup using a preconfigured group</w:t>
      </w:r>
      <w:r>
        <w:rPr>
          <w:noProof/>
        </w:rPr>
        <w:tab/>
      </w:r>
      <w:r>
        <w:rPr>
          <w:noProof/>
        </w:rPr>
        <w:fldChar w:fldCharType="begin" w:fldLock="1"/>
      </w:r>
      <w:r>
        <w:rPr>
          <w:noProof/>
        </w:rPr>
        <w:instrText xml:space="preserve"> PAGEREF _Toc146246908 \h </w:instrText>
      </w:r>
      <w:r>
        <w:rPr>
          <w:noProof/>
        </w:rPr>
      </w:r>
      <w:r>
        <w:rPr>
          <w:noProof/>
        </w:rPr>
        <w:fldChar w:fldCharType="separate"/>
      </w:r>
      <w:r>
        <w:rPr>
          <w:noProof/>
        </w:rPr>
        <w:t>561</w:t>
      </w:r>
      <w:r>
        <w:rPr>
          <w:noProof/>
        </w:rPr>
        <w:fldChar w:fldCharType="end"/>
      </w:r>
    </w:p>
    <w:p w14:paraId="3C8313A6" w14:textId="496BAE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fr-FR"/>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_Toc146246909 \h </w:instrText>
      </w:r>
      <w:r>
        <w:rPr>
          <w:noProof/>
        </w:rPr>
      </w:r>
      <w:r>
        <w:rPr>
          <w:noProof/>
        </w:rPr>
        <w:fldChar w:fldCharType="separate"/>
      </w:r>
      <w:r>
        <w:rPr>
          <w:noProof/>
        </w:rPr>
        <w:t>561</w:t>
      </w:r>
      <w:r>
        <w:rPr>
          <w:noProof/>
        </w:rPr>
        <w:fldChar w:fldCharType="end"/>
      </w:r>
    </w:p>
    <w:p w14:paraId="0B95948F" w14:textId="1380C7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Group regroup using a preconfigured group</w:t>
      </w:r>
      <w:r>
        <w:rPr>
          <w:noProof/>
        </w:rPr>
        <w:tab/>
      </w:r>
      <w:r>
        <w:rPr>
          <w:noProof/>
        </w:rPr>
        <w:fldChar w:fldCharType="begin" w:fldLock="1"/>
      </w:r>
      <w:r>
        <w:rPr>
          <w:noProof/>
        </w:rPr>
        <w:instrText xml:space="preserve"> PAGEREF _Toc146246910 \h </w:instrText>
      </w:r>
      <w:r>
        <w:rPr>
          <w:noProof/>
        </w:rPr>
      </w:r>
      <w:r>
        <w:rPr>
          <w:noProof/>
        </w:rPr>
        <w:fldChar w:fldCharType="separate"/>
      </w:r>
      <w:r>
        <w:rPr>
          <w:noProof/>
        </w:rPr>
        <w:t>562</w:t>
      </w:r>
      <w:r>
        <w:rPr>
          <w:noProof/>
        </w:rPr>
        <w:fldChar w:fldCharType="end"/>
      </w:r>
    </w:p>
    <w:p w14:paraId="0470EFD8" w14:textId="4C5A13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_Toc146246911 \h </w:instrText>
      </w:r>
      <w:r>
        <w:rPr>
          <w:noProof/>
        </w:rPr>
      </w:r>
      <w:r>
        <w:rPr>
          <w:noProof/>
        </w:rPr>
        <w:fldChar w:fldCharType="separate"/>
      </w:r>
      <w:r>
        <w:rPr>
          <w:noProof/>
        </w:rPr>
        <w:t>562</w:t>
      </w:r>
      <w:r>
        <w:rPr>
          <w:noProof/>
        </w:rPr>
        <w:fldChar w:fldCharType="end"/>
      </w:r>
    </w:p>
    <w:p w14:paraId="7BADE64A" w14:textId="4D224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_Toc146246912 \h </w:instrText>
      </w:r>
      <w:r>
        <w:rPr>
          <w:noProof/>
        </w:rPr>
      </w:r>
      <w:r>
        <w:rPr>
          <w:noProof/>
        </w:rPr>
        <w:fldChar w:fldCharType="separate"/>
      </w:r>
      <w:r>
        <w:rPr>
          <w:noProof/>
        </w:rPr>
        <w:t>562</w:t>
      </w:r>
      <w:r>
        <w:rPr>
          <w:noProof/>
        </w:rPr>
        <w:fldChar w:fldCharType="end"/>
      </w:r>
    </w:p>
    <w:p w14:paraId="5968A742" w14:textId="0A80F2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_Toc146246913 \h </w:instrText>
      </w:r>
      <w:r>
        <w:rPr>
          <w:noProof/>
        </w:rPr>
      </w:r>
      <w:r>
        <w:rPr>
          <w:noProof/>
        </w:rPr>
        <w:fldChar w:fldCharType="separate"/>
      </w:r>
      <w:r>
        <w:rPr>
          <w:noProof/>
        </w:rPr>
        <w:t>563</w:t>
      </w:r>
      <w:r>
        <w:rPr>
          <w:noProof/>
        </w:rPr>
        <w:fldChar w:fldCharType="end"/>
      </w:r>
    </w:p>
    <w:p w14:paraId="1EE56AEA" w14:textId="0B8030C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D2FC6">
        <w:rPr>
          <w:noProof/>
          <w:lang w:val="en-US"/>
        </w:rPr>
        <w:t xml:space="preserve"> creation of a regroup using preconfigured group</w:t>
      </w:r>
      <w:r>
        <w:rPr>
          <w:noProof/>
        </w:rPr>
        <w:tab/>
      </w:r>
      <w:r>
        <w:rPr>
          <w:noProof/>
        </w:rPr>
        <w:fldChar w:fldCharType="begin" w:fldLock="1"/>
      </w:r>
      <w:r>
        <w:rPr>
          <w:noProof/>
        </w:rPr>
        <w:instrText xml:space="preserve"> PAGEREF _Toc146246914 \h </w:instrText>
      </w:r>
      <w:r>
        <w:rPr>
          <w:noProof/>
        </w:rPr>
      </w:r>
      <w:r>
        <w:rPr>
          <w:noProof/>
        </w:rPr>
        <w:fldChar w:fldCharType="separate"/>
      </w:r>
      <w:r>
        <w:rPr>
          <w:noProof/>
        </w:rPr>
        <w:t>563</w:t>
      </w:r>
      <w:r>
        <w:rPr>
          <w:noProof/>
        </w:rPr>
        <w:fldChar w:fldCharType="end"/>
      </w:r>
    </w:p>
    <w:p w14:paraId="624367FA" w14:textId="667A0B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D2FC6">
        <w:rPr>
          <w:noProof/>
          <w:lang w:val="en-US"/>
        </w:rPr>
        <w:t xml:space="preserve"> removal of a regroup using preconfigured group</w:t>
      </w:r>
      <w:r>
        <w:rPr>
          <w:noProof/>
        </w:rPr>
        <w:tab/>
      </w:r>
      <w:r>
        <w:rPr>
          <w:noProof/>
        </w:rPr>
        <w:fldChar w:fldCharType="begin" w:fldLock="1"/>
      </w:r>
      <w:r>
        <w:rPr>
          <w:noProof/>
        </w:rPr>
        <w:instrText xml:space="preserve"> PAGEREF _Toc146246915 \h </w:instrText>
      </w:r>
      <w:r>
        <w:rPr>
          <w:noProof/>
        </w:rPr>
      </w:r>
      <w:r>
        <w:rPr>
          <w:noProof/>
        </w:rPr>
        <w:fldChar w:fldCharType="separate"/>
      </w:r>
      <w:r>
        <w:rPr>
          <w:noProof/>
        </w:rPr>
        <w:t>564</w:t>
      </w:r>
      <w:r>
        <w:rPr>
          <w:noProof/>
        </w:rPr>
        <w:fldChar w:fldCharType="end"/>
      </w:r>
    </w:p>
    <w:p w14:paraId="4EF8BAE9" w14:textId="609023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_Toc146246916 \h </w:instrText>
      </w:r>
      <w:r>
        <w:rPr>
          <w:noProof/>
        </w:rPr>
      </w:r>
      <w:r>
        <w:rPr>
          <w:noProof/>
        </w:rPr>
        <w:fldChar w:fldCharType="separate"/>
      </w:r>
      <w:r>
        <w:rPr>
          <w:noProof/>
        </w:rPr>
        <w:t>564</w:t>
      </w:r>
      <w:r>
        <w:rPr>
          <w:noProof/>
        </w:rPr>
        <w:fldChar w:fldCharType="end"/>
      </w:r>
    </w:p>
    <w:p w14:paraId="3727555C" w14:textId="3A49D7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_Toc146246917 \h </w:instrText>
      </w:r>
      <w:r>
        <w:rPr>
          <w:noProof/>
        </w:rPr>
      </w:r>
      <w:r>
        <w:rPr>
          <w:noProof/>
        </w:rPr>
        <w:fldChar w:fldCharType="separate"/>
      </w:r>
      <w:r>
        <w:rPr>
          <w:noProof/>
        </w:rPr>
        <w:t>564</w:t>
      </w:r>
      <w:r>
        <w:rPr>
          <w:noProof/>
        </w:rPr>
        <w:fldChar w:fldCharType="end"/>
      </w:r>
    </w:p>
    <w:p w14:paraId="7B0286A8" w14:textId="74B22C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_Toc146246918 \h </w:instrText>
      </w:r>
      <w:r>
        <w:rPr>
          <w:noProof/>
        </w:rPr>
      </w:r>
      <w:r>
        <w:rPr>
          <w:noProof/>
        </w:rPr>
        <w:fldChar w:fldCharType="separate"/>
      </w:r>
      <w:r>
        <w:rPr>
          <w:noProof/>
        </w:rPr>
        <w:t>564</w:t>
      </w:r>
      <w:r>
        <w:rPr>
          <w:noProof/>
        </w:rPr>
        <w:fldChar w:fldCharType="end"/>
      </w:r>
    </w:p>
    <w:p w14:paraId="2AF4CBE0" w14:textId="493100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_Toc146246919 \h </w:instrText>
      </w:r>
      <w:r>
        <w:rPr>
          <w:noProof/>
        </w:rPr>
      </w:r>
      <w:r>
        <w:rPr>
          <w:noProof/>
        </w:rPr>
        <w:fldChar w:fldCharType="separate"/>
      </w:r>
      <w:r>
        <w:rPr>
          <w:noProof/>
        </w:rPr>
        <w:t>566</w:t>
      </w:r>
      <w:r>
        <w:rPr>
          <w:noProof/>
        </w:rPr>
        <w:fldChar w:fldCharType="end"/>
      </w:r>
    </w:p>
    <w:p w14:paraId="0C3E1922" w14:textId="4A4E4E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regroup using preconfigured group</w:t>
      </w:r>
      <w:r>
        <w:rPr>
          <w:noProof/>
        </w:rPr>
        <w:tab/>
      </w:r>
      <w:r>
        <w:rPr>
          <w:noProof/>
        </w:rPr>
        <w:fldChar w:fldCharType="begin" w:fldLock="1"/>
      </w:r>
      <w:r>
        <w:rPr>
          <w:noProof/>
        </w:rPr>
        <w:instrText xml:space="preserve"> PAGEREF _Toc146246920 \h </w:instrText>
      </w:r>
      <w:r>
        <w:rPr>
          <w:noProof/>
        </w:rPr>
      </w:r>
      <w:r>
        <w:rPr>
          <w:noProof/>
        </w:rPr>
        <w:fldChar w:fldCharType="separate"/>
      </w:r>
      <w:r>
        <w:rPr>
          <w:noProof/>
        </w:rPr>
        <w:t>567</w:t>
      </w:r>
      <w:r>
        <w:rPr>
          <w:noProof/>
        </w:rPr>
        <w:fldChar w:fldCharType="end"/>
      </w:r>
    </w:p>
    <w:p w14:paraId="4556EF23" w14:textId="5CB783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regroup using preconfigured group</w:t>
      </w:r>
      <w:r>
        <w:rPr>
          <w:noProof/>
        </w:rPr>
        <w:tab/>
      </w:r>
      <w:r>
        <w:rPr>
          <w:noProof/>
        </w:rPr>
        <w:fldChar w:fldCharType="begin" w:fldLock="1"/>
      </w:r>
      <w:r>
        <w:rPr>
          <w:noProof/>
        </w:rPr>
        <w:instrText xml:space="preserve"> PAGEREF _Toc146246921 \h </w:instrText>
      </w:r>
      <w:r>
        <w:rPr>
          <w:noProof/>
        </w:rPr>
      </w:r>
      <w:r>
        <w:rPr>
          <w:noProof/>
        </w:rPr>
        <w:fldChar w:fldCharType="separate"/>
      </w:r>
      <w:r>
        <w:rPr>
          <w:noProof/>
        </w:rPr>
        <w:t>568</w:t>
      </w:r>
      <w:r>
        <w:rPr>
          <w:noProof/>
        </w:rPr>
        <w:fldChar w:fldCharType="end"/>
      </w:r>
    </w:p>
    <w:p w14:paraId="3320FDFD" w14:textId="1EF624C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_Toc146246922 \h </w:instrText>
      </w:r>
      <w:r>
        <w:rPr>
          <w:noProof/>
        </w:rPr>
      </w:r>
      <w:r>
        <w:rPr>
          <w:noProof/>
        </w:rPr>
        <w:fldChar w:fldCharType="separate"/>
      </w:r>
      <w:r>
        <w:rPr>
          <w:noProof/>
        </w:rPr>
        <w:t>569</w:t>
      </w:r>
      <w:r>
        <w:rPr>
          <w:noProof/>
        </w:rPr>
        <w:fldChar w:fldCharType="end"/>
      </w:r>
    </w:p>
    <w:p w14:paraId="13BC9872" w14:textId="5AE677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group regroup using preconfigured group</w:t>
      </w:r>
      <w:r>
        <w:rPr>
          <w:noProof/>
        </w:rPr>
        <w:tab/>
      </w:r>
      <w:r>
        <w:rPr>
          <w:noProof/>
        </w:rPr>
        <w:fldChar w:fldCharType="begin" w:fldLock="1"/>
      </w:r>
      <w:r>
        <w:rPr>
          <w:noProof/>
        </w:rPr>
        <w:instrText xml:space="preserve"> PAGEREF _Toc146246923 \h </w:instrText>
      </w:r>
      <w:r>
        <w:rPr>
          <w:noProof/>
        </w:rPr>
      </w:r>
      <w:r>
        <w:rPr>
          <w:noProof/>
        </w:rPr>
        <w:fldChar w:fldCharType="separate"/>
      </w:r>
      <w:r>
        <w:rPr>
          <w:noProof/>
        </w:rPr>
        <w:t>569</w:t>
      </w:r>
      <w:r>
        <w:rPr>
          <w:noProof/>
        </w:rPr>
        <w:fldChar w:fldCharType="end"/>
      </w:r>
    </w:p>
    <w:p w14:paraId="45311678" w14:textId="0C00885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regroup using preconfigured group</w:t>
      </w:r>
      <w:r>
        <w:rPr>
          <w:noProof/>
        </w:rPr>
        <w:tab/>
      </w:r>
      <w:r>
        <w:rPr>
          <w:noProof/>
        </w:rPr>
        <w:fldChar w:fldCharType="begin" w:fldLock="1"/>
      </w:r>
      <w:r>
        <w:rPr>
          <w:noProof/>
        </w:rPr>
        <w:instrText xml:space="preserve"> PAGEREF _Toc146246924 \h </w:instrText>
      </w:r>
      <w:r>
        <w:rPr>
          <w:noProof/>
        </w:rPr>
      </w:r>
      <w:r>
        <w:rPr>
          <w:noProof/>
        </w:rPr>
        <w:fldChar w:fldCharType="separate"/>
      </w:r>
      <w:r>
        <w:rPr>
          <w:noProof/>
        </w:rPr>
        <w:t>571</w:t>
      </w:r>
      <w:r>
        <w:rPr>
          <w:noProof/>
        </w:rPr>
        <w:fldChar w:fldCharType="end"/>
      </w:r>
    </w:p>
    <w:p w14:paraId="0737D742" w14:textId="32B43B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_Toc146246925 \h </w:instrText>
      </w:r>
      <w:r>
        <w:rPr>
          <w:noProof/>
        </w:rPr>
      </w:r>
      <w:r>
        <w:rPr>
          <w:noProof/>
        </w:rPr>
        <w:fldChar w:fldCharType="separate"/>
      </w:r>
      <w:r>
        <w:rPr>
          <w:noProof/>
        </w:rPr>
        <w:t>573</w:t>
      </w:r>
      <w:r>
        <w:rPr>
          <w:noProof/>
        </w:rPr>
        <w:fldChar w:fldCharType="end"/>
      </w:r>
    </w:p>
    <w:p w14:paraId="0449B468" w14:textId="49F135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Non-controlling MCPTT function procedures</w:t>
      </w:r>
      <w:r>
        <w:rPr>
          <w:noProof/>
        </w:rPr>
        <w:tab/>
      </w:r>
      <w:r>
        <w:rPr>
          <w:noProof/>
        </w:rPr>
        <w:fldChar w:fldCharType="begin" w:fldLock="1"/>
      </w:r>
      <w:r>
        <w:rPr>
          <w:noProof/>
        </w:rPr>
        <w:instrText xml:space="preserve"> PAGEREF _Toc146246926 \h </w:instrText>
      </w:r>
      <w:r>
        <w:rPr>
          <w:noProof/>
        </w:rPr>
      </w:r>
      <w:r>
        <w:rPr>
          <w:noProof/>
        </w:rPr>
        <w:fldChar w:fldCharType="separate"/>
      </w:r>
      <w:r>
        <w:rPr>
          <w:noProof/>
        </w:rPr>
        <w:t>574</w:t>
      </w:r>
      <w:r>
        <w:rPr>
          <w:noProof/>
        </w:rPr>
        <w:fldChar w:fldCharType="end"/>
      </w:r>
    </w:p>
    <w:p w14:paraId="1A9A9A74" w14:textId="7E98A38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group regroup using preconfigured group</w:t>
      </w:r>
      <w:r>
        <w:rPr>
          <w:noProof/>
        </w:rPr>
        <w:tab/>
      </w:r>
      <w:r>
        <w:rPr>
          <w:noProof/>
        </w:rPr>
        <w:fldChar w:fldCharType="begin" w:fldLock="1"/>
      </w:r>
      <w:r>
        <w:rPr>
          <w:noProof/>
        </w:rPr>
        <w:instrText xml:space="preserve"> PAGEREF _Toc146246927 \h </w:instrText>
      </w:r>
      <w:r>
        <w:rPr>
          <w:noProof/>
        </w:rPr>
      </w:r>
      <w:r>
        <w:rPr>
          <w:noProof/>
        </w:rPr>
        <w:fldChar w:fldCharType="separate"/>
      </w:r>
      <w:r>
        <w:rPr>
          <w:noProof/>
        </w:rPr>
        <w:t>574</w:t>
      </w:r>
      <w:r>
        <w:rPr>
          <w:noProof/>
        </w:rPr>
        <w:fldChar w:fldCharType="end"/>
      </w:r>
    </w:p>
    <w:p w14:paraId="38240F1C" w14:textId="344BF4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group regroup using preconfigured group</w:t>
      </w:r>
      <w:r>
        <w:rPr>
          <w:noProof/>
        </w:rPr>
        <w:tab/>
      </w:r>
      <w:r>
        <w:rPr>
          <w:noProof/>
        </w:rPr>
        <w:fldChar w:fldCharType="begin" w:fldLock="1"/>
      </w:r>
      <w:r>
        <w:rPr>
          <w:noProof/>
        </w:rPr>
        <w:instrText xml:space="preserve"> PAGEREF _Toc146246928 \h </w:instrText>
      </w:r>
      <w:r>
        <w:rPr>
          <w:noProof/>
        </w:rPr>
      </w:r>
      <w:r>
        <w:rPr>
          <w:noProof/>
        </w:rPr>
        <w:fldChar w:fldCharType="separate"/>
      </w:r>
      <w:r>
        <w:rPr>
          <w:noProof/>
        </w:rPr>
        <w:t>575</w:t>
      </w:r>
      <w:r>
        <w:rPr>
          <w:noProof/>
        </w:rPr>
        <w:fldChar w:fldCharType="end"/>
      </w:r>
    </w:p>
    <w:p w14:paraId="5A647D23" w14:textId="78F9C1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_Toc146246929 \h </w:instrText>
      </w:r>
      <w:r>
        <w:rPr>
          <w:noProof/>
        </w:rPr>
      </w:r>
      <w:r>
        <w:rPr>
          <w:noProof/>
        </w:rPr>
        <w:fldChar w:fldCharType="separate"/>
      </w:r>
      <w:r>
        <w:rPr>
          <w:noProof/>
        </w:rPr>
        <w:t>577</w:t>
      </w:r>
      <w:r>
        <w:rPr>
          <w:noProof/>
        </w:rPr>
        <w:fldChar w:fldCharType="end"/>
      </w:r>
    </w:p>
    <w:p w14:paraId="5C218AFE" w14:textId="3C657F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User regroup using a preconfigured group</w:t>
      </w:r>
      <w:r>
        <w:rPr>
          <w:noProof/>
        </w:rPr>
        <w:tab/>
      </w:r>
      <w:r>
        <w:rPr>
          <w:noProof/>
        </w:rPr>
        <w:fldChar w:fldCharType="begin" w:fldLock="1"/>
      </w:r>
      <w:r>
        <w:rPr>
          <w:noProof/>
        </w:rPr>
        <w:instrText xml:space="preserve"> PAGEREF _Toc146246930 \h </w:instrText>
      </w:r>
      <w:r>
        <w:rPr>
          <w:noProof/>
        </w:rPr>
      </w:r>
      <w:r>
        <w:rPr>
          <w:noProof/>
        </w:rPr>
        <w:fldChar w:fldCharType="separate"/>
      </w:r>
      <w:r>
        <w:rPr>
          <w:noProof/>
        </w:rPr>
        <w:t>578</w:t>
      </w:r>
      <w:r>
        <w:rPr>
          <w:noProof/>
        </w:rPr>
        <w:fldChar w:fldCharType="end"/>
      </w:r>
    </w:p>
    <w:p w14:paraId="0DDE25F7" w14:textId="536B659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_Toc146246931 \h </w:instrText>
      </w:r>
      <w:r>
        <w:rPr>
          <w:noProof/>
        </w:rPr>
      </w:r>
      <w:r>
        <w:rPr>
          <w:noProof/>
        </w:rPr>
        <w:fldChar w:fldCharType="separate"/>
      </w:r>
      <w:r>
        <w:rPr>
          <w:noProof/>
        </w:rPr>
        <w:t>578</w:t>
      </w:r>
      <w:r>
        <w:rPr>
          <w:noProof/>
        </w:rPr>
        <w:fldChar w:fldCharType="end"/>
      </w:r>
    </w:p>
    <w:p w14:paraId="1E633998" w14:textId="7A0F60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_Toc146246932 \h </w:instrText>
      </w:r>
      <w:r>
        <w:rPr>
          <w:noProof/>
        </w:rPr>
      </w:r>
      <w:r>
        <w:rPr>
          <w:noProof/>
        </w:rPr>
        <w:fldChar w:fldCharType="separate"/>
      </w:r>
      <w:r>
        <w:rPr>
          <w:noProof/>
        </w:rPr>
        <w:t>578</w:t>
      </w:r>
      <w:r>
        <w:rPr>
          <w:noProof/>
        </w:rPr>
        <w:fldChar w:fldCharType="end"/>
      </w:r>
    </w:p>
    <w:p w14:paraId="5FA52CEC" w14:textId="490330F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_Toc146246933 \h </w:instrText>
      </w:r>
      <w:r>
        <w:rPr>
          <w:noProof/>
        </w:rPr>
      </w:r>
      <w:r>
        <w:rPr>
          <w:noProof/>
        </w:rPr>
        <w:fldChar w:fldCharType="separate"/>
      </w:r>
      <w:r>
        <w:rPr>
          <w:noProof/>
        </w:rPr>
        <w:t>579</w:t>
      </w:r>
      <w:r>
        <w:rPr>
          <w:noProof/>
        </w:rPr>
        <w:fldChar w:fldCharType="end"/>
      </w:r>
    </w:p>
    <w:p w14:paraId="5EB9361F" w14:textId="189621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Creating a user regroup using preconfigured group</w:t>
      </w:r>
      <w:r>
        <w:rPr>
          <w:noProof/>
        </w:rPr>
        <w:tab/>
      </w:r>
      <w:r>
        <w:rPr>
          <w:noProof/>
        </w:rPr>
        <w:fldChar w:fldCharType="begin" w:fldLock="1"/>
      </w:r>
      <w:r>
        <w:rPr>
          <w:noProof/>
        </w:rPr>
        <w:instrText xml:space="preserve"> PAGEREF _Toc146246934 \h </w:instrText>
      </w:r>
      <w:r>
        <w:rPr>
          <w:noProof/>
        </w:rPr>
      </w:r>
      <w:r>
        <w:rPr>
          <w:noProof/>
        </w:rPr>
        <w:fldChar w:fldCharType="separate"/>
      </w:r>
      <w:r>
        <w:rPr>
          <w:noProof/>
        </w:rPr>
        <w:t>579</w:t>
      </w:r>
      <w:r>
        <w:rPr>
          <w:noProof/>
        </w:rPr>
        <w:fldChar w:fldCharType="end"/>
      </w:r>
    </w:p>
    <w:p w14:paraId="025E1BAE" w14:textId="002149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user regroup using preconfigured group</w:t>
      </w:r>
      <w:r>
        <w:rPr>
          <w:noProof/>
        </w:rPr>
        <w:tab/>
      </w:r>
      <w:r>
        <w:rPr>
          <w:noProof/>
        </w:rPr>
        <w:fldChar w:fldCharType="begin" w:fldLock="1"/>
      </w:r>
      <w:r>
        <w:rPr>
          <w:noProof/>
        </w:rPr>
        <w:instrText xml:space="preserve"> PAGEREF _Toc146246935 \h </w:instrText>
      </w:r>
      <w:r>
        <w:rPr>
          <w:noProof/>
        </w:rPr>
      </w:r>
      <w:r>
        <w:rPr>
          <w:noProof/>
        </w:rPr>
        <w:fldChar w:fldCharType="separate"/>
      </w:r>
      <w:r>
        <w:rPr>
          <w:noProof/>
        </w:rPr>
        <w:t>579</w:t>
      </w:r>
      <w:r>
        <w:rPr>
          <w:noProof/>
        </w:rPr>
        <w:fldChar w:fldCharType="end"/>
      </w:r>
    </w:p>
    <w:p w14:paraId="6F58A292" w14:textId="6FCDADF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_Toc146246936 \h </w:instrText>
      </w:r>
      <w:r>
        <w:rPr>
          <w:noProof/>
        </w:rPr>
      </w:r>
      <w:r>
        <w:rPr>
          <w:noProof/>
        </w:rPr>
        <w:fldChar w:fldCharType="separate"/>
      </w:r>
      <w:r>
        <w:rPr>
          <w:noProof/>
        </w:rPr>
        <w:t>579</w:t>
      </w:r>
      <w:r>
        <w:rPr>
          <w:noProof/>
        </w:rPr>
        <w:fldChar w:fldCharType="end"/>
      </w:r>
    </w:p>
    <w:p w14:paraId="3661BC5E" w14:textId="3C0873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_Toc146246937 \h </w:instrText>
      </w:r>
      <w:r>
        <w:rPr>
          <w:noProof/>
        </w:rPr>
      </w:r>
      <w:r>
        <w:rPr>
          <w:noProof/>
        </w:rPr>
        <w:fldChar w:fldCharType="separate"/>
      </w:r>
      <w:r>
        <w:rPr>
          <w:noProof/>
        </w:rPr>
        <w:t>579</w:t>
      </w:r>
      <w:r>
        <w:rPr>
          <w:noProof/>
        </w:rPr>
        <w:fldChar w:fldCharType="end"/>
      </w:r>
    </w:p>
    <w:p w14:paraId="5E844055" w14:textId="62390D3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_Toc146246938 \h </w:instrText>
      </w:r>
      <w:r>
        <w:rPr>
          <w:noProof/>
        </w:rPr>
      </w:r>
      <w:r>
        <w:rPr>
          <w:noProof/>
        </w:rPr>
        <w:fldChar w:fldCharType="separate"/>
      </w:r>
      <w:r>
        <w:rPr>
          <w:noProof/>
        </w:rPr>
        <w:t>579</w:t>
      </w:r>
      <w:r>
        <w:rPr>
          <w:noProof/>
        </w:rPr>
        <w:fldChar w:fldCharType="end"/>
      </w:r>
    </w:p>
    <w:p w14:paraId="12A4E316" w14:textId="08A698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_Toc146246939 \h </w:instrText>
      </w:r>
      <w:r>
        <w:rPr>
          <w:noProof/>
        </w:rPr>
      </w:r>
      <w:r>
        <w:rPr>
          <w:noProof/>
        </w:rPr>
        <w:fldChar w:fldCharType="separate"/>
      </w:r>
      <w:r>
        <w:rPr>
          <w:noProof/>
        </w:rPr>
        <w:t>581</w:t>
      </w:r>
      <w:r>
        <w:rPr>
          <w:noProof/>
        </w:rPr>
        <w:fldChar w:fldCharType="end"/>
      </w:r>
    </w:p>
    <w:p w14:paraId="5AA86D2D" w14:textId="20BA75F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user regroup using preconfigured group</w:t>
      </w:r>
      <w:r>
        <w:rPr>
          <w:noProof/>
        </w:rPr>
        <w:tab/>
      </w:r>
      <w:r>
        <w:rPr>
          <w:noProof/>
        </w:rPr>
        <w:fldChar w:fldCharType="begin" w:fldLock="1"/>
      </w:r>
      <w:r>
        <w:rPr>
          <w:noProof/>
        </w:rPr>
        <w:instrText xml:space="preserve"> PAGEREF _Toc146246940 \h </w:instrText>
      </w:r>
      <w:r>
        <w:rPr>
          <w:noProof/>
        </w:rPr>
      </w:r>
      <w:r>
        <w:rPr>
          <w:noProof/>
        </w:rPr>
        <w:fldChar w:fldCharType="separate"/>
      </w:r>
      <w:r>
        <w:rPr>
          <w:noProof/>
        </w:rPr>
        <w:t>581</w:t>
      </w:r>
      <w:r>
        <w:rPr>
          <w:noProof/>
        </w:rPr>
        <w:fldChar w:fldCharType="end"/>
      </w:r>
    </w:p>
    <w:p w14:paraId="0A713B4E" w14:textId="091FA2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user regroup using preconfigured group</w:t>
      </w:r>
      <w:r>
        <w:rPr>
          <w:noProof/>
        </w:rPr>
        <w:tab/>
      </w:r>
      <w:r>
        <w:rPr>
          <w:noProof/>
        </w:rPr>
        <w:fldChar w:fldCharType="begin" w:fldLock="1"/>
      </w:r>
      <w:r>
        <w:rPr>
          <w:noProof/>
        </w:rPr>
        <w:instrText xml:space="preserve"> PAGEREF _Toc146246941 \h </w:instrText>
      </w:r>
      <w:r>
        <w:rPr>
          <w:noProof/>
        </w:rPr>
      </w:r>
      <w:r>
        <w:rPr>
          <w:noProof/>
        </w:rPr>
        <w:fldChar w:fldCharType="separate"/>
      </w:r>
      <w:r>
        <w:rPr>
          <w:noProof/>
        </w:rPr>
        <w:t>582</w:t>
      </w:r>
      <w:r>
        <w:rPr>
          <w:noProof/>
        </w:rPr>
        <w:fldChar w:fldCharType="end"/>
      </w:r>
    </w:p>
    <w:p w14:paraId="34FCDEA7" w14:textId="17CC0A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_Toc146246942 \h </w:instrText>
      </w:r>
      <w:r>
        <w:rPr>
          <w:noProof/>
        </w:rPr>
      </w:r>
      <w:r>
        <w:rPr>
          <w:noProof/>
        </w:rPr>
        <w:fldChar w:fldCharType="separate"/>
      </w:r>
      <w:r>
        <w:rPr>
          <w:noProof/>
        </w:rPr>
        <w:t>582</w:t>
      </w:r>
      <w:r>
        <w:rPr>
          <w:noProof/>
        </w:rPr>
        <w:fldChar w:fldCharType="end"/>
      </w:r>
    </w:p>
    <w:p w14:paraId="63F672CD" w14:textId="23BCD6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user regroup using preconfigured group</w:t>
      </w:r>
      <w:r>
        <w:rPr>
          <w:noProof/>
        </w:rPr>
        <w:tab/>
      </w:r>
      <w:r>
        <w:rPr>
          <w:noProof/>
        </w:rPr>
        <w:fldChar w:fldCharType="begin" w:fldLock="1"/>
      </w:r>
      <w:r>
        <w:rPr>
          <w:noProof/>
        </w:rPr>
        <w:instrText xml:space="preserve"> PAGEREF _Toc146246943 \h </w:instrText>
      </w:r>
      <w:r>
        <w:rPr>
          <w:noProof/>
        </w:rPr>
      </w:r>
      <w:r>
        <w:rPr>
          <w:noProof/>
        </w:rPr>
        <w:fldChar w:fldCharType="separate"/>
      </w:r>
      <w:r>
        <w:rPr>
          <w:noProof/>
        </w:rPr>
        <w:t>582</w:t>
      </w:r>
      <w:r>
        <w:rPr>
          <w:noProof/>
        </w:rPr>
        <w:fldChar w:fldCharType="end"/>
      </w:r>
    </w:p>
    <w:p w14:paraId="009EFCEA" w14:textId="2CBD58D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user regroup using preconfigured group</w:t>
      </w:r>
      <w:r>
        <w:rPr>
          <w:noProof/>
        </w:rPr>
        <w:tab/>
      </w:r>
      <w:r>
        <w:rPr>
          <w:noProof/>
        </w:rPr>
        <w:fldChar w:fldCharType="begin" w:fldLock="1"/>
      </w:r>
      <w:r>
        <w:rPr>
          <w:noProof/>
        </w:rPr>
        <w:instrText xml:space="preserve"> PAGEREF _Toc146246944 \h </w:instrText>
      </w:r>
      <w:r>
        <w:rPr>
          <w:noProof/>
        </w:rPr>
      </w:r>
      <w:r>
        <w:rPr>
          <w:noProof/>
        </w:rPr>
        <w:fldChar w:fldCharType="separate"/>
      </w:r>
      <w:r>
        <w:rPr>
          <w:noProof/>
        </w:rPr>
        <w:t>583</w:t>
      </w:r>
      <w:r>
        <w:rPr>
          <w:noProof/>
        </w:rPr>
        <w:fldChar w:fldCharType="end"/>
      </w:r>
    </w:p>
    <w:p w14:paraId="6E5959B2" w14:textId="2EDA186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_Toc146246945 \h </w:instrText>
      </w:r>
      <w:r>
        <w:rPr>
          <w:noProof/>
        </w:rPr>
      </w:r>
      <w:r>
        <w:rPr>
          <w:noProof/>
        </w:rPr>
        <w:fldChar w:fldCharType="separate"/>
      </w:r>
      <w:r>
        <w:rPr>
          <w:noProof/>
        </w:rPr>
        <w:t>583</w:t>
      </w:r>
      <w:r>
        <w:rPr>
          <w:noProof/>
        </w:rPr>
        <w:fldChar w:fldCharType="end"/>
      </w:r>
    </w:p>
    <w:p w14:paraId="74D306CF" w14:textId="3CB18E8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_Toc146246946 \h </w:instrText>
      </w:r>
      <w:r>
        <w:rPr>
          <w:noProof/>
        </w:rPr>
      </w:r>
      <w:r>
        <w:rPr>
          <w:noProof/>
        </w:rPr>
        <w:fldChar w:fldCharType="separate"/>
      </w:r>
      <w:r>
        <w:rPr>
          <w:noProof/>
        </w:rPr>
        <w:t>583</w:t>
      </w:r>
      <w:r>
        <w:rPr>
          <w:noProof/>
        </w:rPr>
        <w:fldChar w:fldCharType="end"/>
      </w:r>
    </w:p>
    <w:p w14:paraId="5EB93666" w14:textId="6757B2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_Toc146246947 \h </w:instrText>
      </w:r>
      <w:r>
        <w:rPr>
          <w:noProof/>
        </w:rPr>
      </w:r>
      <w:r>
        <w:rPr>
          <w:noProof/>
        </w:rPr>
        <w:fldChar w:fldCharType="separate"/>
      </w:r>
      <w:r>
        <w:rPr>
          <w:noProof/>
        </w:rPr>
        <w:t>583</w:t>
      </w:r>
      <w:r>
        <w:rPr>
          <w:noProof/>
        </w:rPr>
        <w:fldChar w:fldCharType="end"/>
      </w:r>
    </w:p>
    <w:p w14:paraId="0268C2FF" w14:textId="64F164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_Toc146246948 \h </w:instrText>
      </w:r>
      <w:r>
        <w:rPr>
          <w:noProof/>
        </w:rPr>
      </w:r>
      <w:r>
        <w:rPr>
          <w:noProof/>
        </w:rPr>
        <w:fldChar w:fldCharType="separate"/>
      </w:r>
      <w:r>
        <w:rPr>
          <w:noProof/>
        </w:rPr>
        <w:t>584</w:t>
      </w:r>
      <w:r>
        <w:rPr>
          <w:noProof/>
        </w:rPr>
        <w:fldChar w:fldCharType="end"/>
      </w:r>
    </w:p>
    <w:p w14:paraId="080D5F3F" w14:textId="78711D7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_Toc146246949 \h </w:instrText>
      </w:r>
      <w:r>
        <w:rPr>
          <w:noProof/>
        </w:rPr>
      </w:r>
      <w:r>
        <w:rPr>
          <w:noProof/>
        </w:rPr>
        <w:fldChar w:fldCharType="separate"/>
      </w:r>
      <w:r>
        <w:rPr>
          <w:noProof/>
        </w:rPr>
        <w:t>584</w:t>
      </w:r>
      <w:r>
        <w:rPr>
          <w:noProof/>
        </w:rPr>
        <w:fldChar w:fldCharType="end"/>
      </w:r>
    </w:p>
    <w:p w14:paraId="040BA69F" w14:textId="3CBE6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_Toc146246950 \h </w:instrText>
      </w:r>
      <w:r>
        <w:rPr>
          <w:noProof/>
        </w:rPr>
      </w:r>
      <w:r>
        <w:rPr>
          <w:noProof/>
        </w:rPr>
        <w:fldChar w:fldCharType="separate"/>
      </w:r>
      <w:r>
        <w:rPr>
          <w:noProof/>
        </w:rPr>
        <w:t>584</w:t>
      </w:r>
      <w:r>
        <w:rPr>
          <w:noProof/>
        </w:rPr>
        <w:fldChar w:fldCharType="end"/>
      </w:r>
    </w:p>
    <w:p w14:paraId="4E03C4BE" w14:textId="7659A40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_Toc146246951 \h </w:instrText>
      </w:r>
      <w:r>
        <w:rPr>
          <w:noProof/>
        </w:rPr>
      </w:r>
      <w:r>
        <w:rPr>
          <w:noProof/>
        </w:rPr>
        <w:fldChar w:fldCharType="separate"/>
      </w:r>
      <w:r>
        <w:rPr>
          <w:noProof/>
        </w:rPr>
        <w:t>584</w:t>
      </w:r>
      <w:r>
        <w:rPr>
          <w:noProof/>
        </w:rPr>
        <w:fldChar w:fldCharType="end"/>
      </w:r>
    </w:p>
    <w:p w14:paraId="019F974E" w14:textId="2435003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_Toc146246952 \h </w:instrText>
      </w:r>
      <w:r>
        <w:rPr>
          <w:noProof/>
        </w:rPr>
      </w:r>
      <w:r>
        <w:rPr>
          <w:noProof/>
        </w:rPr>
        <w:fldChar w:fldCharType="separate"/>
      </w:r>
      <w:r>
        <w:rPr>
          <w:noProof/>
        </w:rPr>
        <w:t>584</w:t>
      </w:r>
      <w:r>
        <w:rPr>
          <w:noProof/>
        </w:rPr>
        <w:fldChar w:fldCharType="end"/>
      </w:r>
    </w:p>
    <w:p w14:paraId="627C3598" w14:textId="2FBDE2F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_Toc146246953 \h </w:instrText>
      </w:r>
      <w:r>
        <w:rPr>
          <w:noProof/>
        </w:rPr>
      </w:r>
      <w:r>
        <w:rPr>
          <w:noProof/>
        </w:rPr>
        <w:fldChar w:fldCharType="separate"/>
      </w:r>
      <w:r>
        <w:rPr>
          <w:noProof/>
        </w:rPr>
        <w:t>586</w:t>
      </w:r>
      <w:r>
        <w:rPr>
          <w:noProof/>
        </w:rPr>
        <w:fldChar w:fldCharType="end"/>
      </w:r>
    </w:p>
    <w:p w14:paraId="5220F324" w14:textId="459B57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_Toc146246954 \h </w:instrText>
      </w:r>
      <w:r>
        <w:rPr>
          <w:noProof/>
        </w:rPr>
      </w:r>
      <w:r>
        <w:rPr>
          <w:noProof/>
        </w:rPr>
        <w:fldChar w:fldCharType="separate"/>
      </w:r>
      <w:r>
        <w:rPr>
          <w:noProof/>
        </w:rPr>
        <w:t>587</w:t>
      </w:r>
      <w:r>
        <w:rPr>
          <w:noProof/>
        </w:rPr>
        <w:fldChar w:fldCharType="end"/>
      </w:r>
    </w:p>
    <w:p w14:paraId="551C9919" w14:textId="1EA110A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_Toc146246955 \h </w:instrText>
      </w:r>
      <w:r>
        <w:rPr>
          <w:noProof/>
        </w:rPr>
      </w:r>
      <w:r>
        <w:rPr>
          <w:noProof/>
        </w:rPr>
        <w:fldChar w:fldCharType="separate"/>
      </w:r>
      <w:r>
        <w:rPr>
          <w:noProof/>
        </w:rPr>
        <w:t>587</w:t>
      </w:r>
      <w:r>
        <w:rPr>
          <w:noProof/>
        </w:rPr>
        <w:fldChar w:fldCharType="end"/>
      </w:r>
    </w:p>
    <w:p w14:paraId="452A38EF" w14:textId="6EF2EA9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_Toc146246956 \h </w:instrText>
      </w:r>
      <w:r>
        <w:rPr>
          <w:noProof/>
        </w:rPr>
      </w:r>
      <w:r>
        <w:rPr>
          <w:noProof/>
        </w:rPr>
        <w:fldChar w:fldCharType="separate"/>
      </w:r>
      <w:r>
        <w:rPr>
          <w:noProof/>
        </w:rPr>
        <w:t>587</w:t>
      </w:r>
      <w:r>
        <w:rPr>
          <w:noProof/>
        </w:rPr>
        <w:fldChar w:fldCharType="end"/>
      </w:r>
    </w:p>
    <w:p w14:paraId="7FD71564" w14:textId="3F859D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_Toc146246957 \h </w:instrText>
      </w:r>
      <w:r>
        <w:rPr>
          <w:noProof/>
        </w:rPr>
      </w:r>
      <w:r>
        <w:rPr>
          <w:noProof/>
        </w:rPr>
        <w:fldChar w:fldCharType="separate"/>
      </w:r>
      <w:r>
        <w:rPr>
          <w:noProof/>
        </w:rPr>
        <w:t>587</w:t>
      </w:r>
      <w:r>
        <w:rPr>
          <w:noProof/>
        </w:rPr>
        <w:fldChar w:fldCharType="end"/>
      </w:r>
    </w:p>
    <w:p w14:paraId="795CA518" w14:textId="3E11FBA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ab/>
      </w:r>
      <w:r>
        <w:rPr>
          <w:noProof/>
        </w:rPr>
        <w:fldChar w:fldCharType="begin" w:fldLock="1"/>
      </w:r>
      <w:r>
        <w:rPr>
          <w:noProof/>
        </w:rPr>
        <w:instrText xml:space="preserve"> PAGEREF _Toc146246958 \h </w:instrText>
      </w:r>
      <w:r>
        <w:rPr>
          <w:noProof/>
        </w:rPr>
      </w:r>
      <w:r>
        <w:rPr>
          <w:noProof/>
        </w:rPr>
        <w:fldChar w:fldCharType="separate"/>
      </w:r>
      <w:r>
        <w:rPr>
          <w:noProof/>
        </w:rPr>
        <w:t>587</w:t>
      </w:r>
      <w:r>
        <w:rPr>
          <w:noProof/>
        </w:rPr>
        <w:fldChar w:fldCharType="end"/>
      </w:r>
    </w:p>
    <w:p w14:paraId="72368F03" w14:textId="769D23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_Toc146246959 \h </w:instrText>
      </w:r>
      <w:r>
        <w:rPr>
          <w:noProof/>
        </w:rPr>
      </w:r>
      <w:r>
        <w:rPr>
          <w:noProof/>
        </w:rPr>
        <w:fldChar w:fldCharType="separate"/>
      </w:r>
      <w:r>
        <w:rPr>
          <w:noProof/>
        </w:rPr>
        <w:t>587</w:t>
      </w:r>
      <w:r>
        <w:rPr>
          <w:noProof/>
        </w:rPr>
        <w:fldChar w:fldCharType="end"/>
      </w:r>
    </w:p>
    <w:p w14:paraId="32196BB0" w14:textId="1C2FA7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_Toc146246960 \h </w:instrText>
      </w:r>
      <w:r>
        <w:rPr>
          <w:noProof/>
        </w:rPr>
      </w:r>
      <w:r>
        <w:rPr>
          <w:noProof/>
        </w:rPr>
        <w:fldChar w:fldCharType="separate"/>
      </w:r>
      <w:r>
        <w:rPr>
          <w:noProof/>
        </w:rPr>
        <w:t>587</w:t>
      </w:r>
      <w:r>
        <w:rPr>
          <w:noProof/>
        </w:rPr>
        <w:fldChar w:fldCharType="end"/>
      </w:r>
    </w:p>
    <w:p w14:paraId="144513AF" w14:textId="1F1753A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_Toc146246961 \h </w:instrText>
      </w:r>
      <w:r>
        <w:rPr>
          <w:noProof/>
        </w:rPr>
      </w:r>
      <w:r>
        <w:rPr>
          <w:noProof/>
        </w:rPr>
        <w:fldChar w:fldCharType="separate"/>
      </w:r>
      <w:r>
        <w:rPr>
          <w:noProof/>
        </w:rPr>
        <w:t>587</w:t>
      </w:r>
      <w:r>
        <w:rPr>
          <w:noProof/>
        </w:rPr>
        <w:fldChar w:fldCharType="end"/>
      </w:r>
    </w:p>
    <w:p w14:paraId="3910E4C2" w14:textId="50485A4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_Toc146246962 \h </w:instrText>
      </w:r>
      <w:r>
        <w:rPr>
          <w:noProof/>
        </w:rPr>
      </w:r>
      <w:r>
        <w:rPr>
          <w:noProof/>
        </w:rPr>
        <w:fldChar w:fldCharType="separate"/>
      </w:r>
      <w:r>
        <w:rPr>
          <w:noProof/>
        </w:rPr>
        <w:t>587</w:t>
      </w:r>
      <w:r>
        <w:rPr>
          <w:noProof/>
        </w:rPr>
        <w:fldChar w:fldCharType="end"/>
      </w:r>
    </w:p>
    <w:p w14:paraId="5824CB8E" w14:textId="7BE60F7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_Toc146246963 \h </w:instrText>
      </w:r>
      <w:r>
        <w:rPr>
          <w:noProof/>
        </w:rPr>
      </w:r>
      <w:r>
        <w:rPr>
          <w:noProof/>
        </w:rPr>
        <w:fldChar w:fldCharType="separate"/>
      </w:r>
      <w:r>
        <w:rPr>
          <w:noProof/>
        </w:rPr>
        <w:t>587</w:t>
      </w:r>
      <w:r>
        <w:rPr>
          <w:noProof/>
        </w:rPr>
        <w:fldChar w:fldCharType="end"/>
      </w:r>
    </w:p>
    <w:p w14:paraId="16A1E1B4" w14:textId="105799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_Toc146246964 \h </w:instrText>
      </w:r>
      <w:r>
        <w:rPr>
          <w:noProof/>
        </w:rPr>
      </w:r>
      <w:r>
        <w:rPr>
          <w:noProof/>
        </w:rPr>
        <w:fldChar w:fldCharType="separate"/>
      </w:r>
      <w:r>
        <w:rPr>
          <w:noProof/>
        </w:rPr>
        <w:t>587</w:t>
      </w:r>
      <w:r>
        <w:rPr>
          <w:noProof/>
        </w:rPr>
        <w:fldChar w:fldCharType="end"/>
      </w:r>
    </w:p>
    <w:p w14:paraId="5B5C6512" w14:textId="3EE0FAB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_Toc146246965 \h </w:instrText>
      </w:r>
      <w:r>
        <w:rPr>
          <w:noProof/>
        </w:rPr>
      </w:r>
      <w:r>
        <w:rPr>
          <w:noProof/>
        </w:rPr>
        <w:fldChar w:fldCharType="separate"/>
      </w:r>
      <w:r>
        <w:rPr>
          <w:noProof/>
        </w:rPr>
        <w:t>588</w:t>
      </w:r>
      <w:r>
        <w:rPr>
          <w:noProof/>
        </w:rPr>
        <w:fldChar w:fldCharType="end"/>
      </w:r>
    </w:p>
    <w:p w14:paraId="029E439A" w14:textId="53C5D8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_Toc146246966 \h </w:instrText>
      </w:r>
      <w:r>
        <w:rPr>
          <w:noProof/>
        </w:rPr>
      </w:r>
      <w:r>
        <w:rPr>
          <w:noProof/>
        </w:rPr>
        <w:fldChar w:fldCharType="separate"/>
      </w:r>
      <w:r>
        <w:rPr>
          <w:noProof/>
        </w:rPr>
        <w:t>588</w:t>
      </w:r>
      <w:r>
        <w:rPr>
          <w:noProof/>
        </w:rPr>
        <w:fldChar w:fldCharType="end"/>
      </w:r>
    </w:p>
    <w:p w14:paraId="0C94192E" w14:textId="7B33AD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_Toc146246967 \h </w:instrText>
      </w:r>
      <w:r>
        <w:rPr>
          <w:noProof/>
        </w:rPr>
      </w:r>
      <w:r>
        <w:rPr>
          <w:noProof/>
        </w:rPr>
        <w:fldChar w:fldCharType="separate"/>
      </w:r>
      <w:r>
        <w:rPr>
          <w:noProof/>
        </w:rPr>
        <w:t>588</w:t>
      </w:r>
      <w:r>
        <w:rPr>
          <w:noProof/>
        </w:rPr>
        <w:fldChar w:fldCharType="end"/>
      </w:r>
    </w:p>
    <w:p w14:paraId="2896AFF7" w14:textId="14EC77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_Toc146246968 \h </w:instrText>
      </w:r>
      <w:r>
        <w:rPr>
          <w:noProof/>
        </w:rPr>
      </w:r>
      <w:r>
        <w:rPr>
          <w:noProof/>
        </w:rPr>
        <w:fldChar w:fldCharType="separate"/>
      </w:r>
      <w:r>
        <w:rPr>
          <w:noProof/>
        </w:rPr>
        <w:t>588</w:t>
      </w:r>
      <w:r>
        <w:rPr>
          <w:noProof/>
        </w:rPr>
        <w:fldChar w:fldCharType="end"/>
      </w:r>
    </w:p>
    <w:p w14:paraId="37E94E52" w14:textId="76532C1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_Toc146246969 \h </w:instrText>
      </w:r>
      <w:r>
        <w:rPr>
          <w:noProof/>
        </w:rPr>
      </w:r>
      <w:r>
        <w:rPr>
          <w:noProof/>
        </w:rPr>
        <w:fldChar w:fldCharType="separate"/>
      </w:r>
      <w:r>
        <w:rPr>
          <w:noProof/>
        </w:rPr>
        <w:t>588</w:t>
      </w:r>
      <w:r>
        <w:rPr>
          <w:noProof/>
        </w:rPr>
        <w:fldChar w:fldCharType="end"/>
      </w:r>
    </w:p>
    <w:p w14:paraId="0C6E61D8" w14:textId="7FDB652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_Toc146246970 \h </w:instrText>
      </w:r>
      <w:r>
        <w:rPr>
          <w:noProof/>
        </w:rPr>
      </w:r>
      <w:r>
        <w:rPr>
          <w:noProof/>
        </w:rPr>
        <w:fldChar w:fldCharType="separate"/>
      </w:r>
      <w:r>
        <w:rPr>
          <w:noProof/>
        </w:rPr>
        <w:t>590</w:t>
      </w:r>
      <w:r>
        <w:rPr>
          <w:noProof/>
        </w:rPr>
        <w:fldChar w:fldCharType="end"/>
      </w:r>
    </w:p>
    <w:p w14:paraId="01AC4030" w14:textId="2475A41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_Toc146246971 \h </w:instrText>
      </w:r>
      <w:r>
        <w:rPr>
          <w:noProof/>
        </w:rPr>
      </w:r>
      <w:r>
        <w:rPr>
          <w:noProof/>
        </w:rPr>
        <w:fldChar w:fldCharType="separate"/>
      </w:r>
      <w:r>
        <w:rPr>
          <w:noProof/>
        </w:rPr>
        <w:t>591</w:t>
      </w:r>
      <w:r>
        <w:rPr>
          <w:noProof/>
        </w:rPr>
        <w:fldChar w:fldCharType="end"/>
      </w:r>
    </w:p>
    <w:p w14:paraId="48272510" w14:textId="5788F5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_Toc146246972 \h </w:instrText>
      </w:r>
      <w:r>
        <w:rPr>
          <w:noProof/>
        </w:rPr>
      </w:r>
      <w:r>
        <w:rPr>
          <w:noProof/>
        </w:rPr>
        <w:fldChar w:fldCharType="separate"/>
      </w:r>
      <w:r>
        <w:rPr>
          <w:noProof/>
        </w:rPr>
        <w:t>591</w:t>
      </w:r>
      <w:r>
        <w:rPr>
          <w:noProof/>
        </w:rPr>
        <w:fldChar w:fldCharType="end"/>
      </w:r>
    </w:p>
    <w:p w14:paraId="20C5B66D" w14:textId="522BA4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_Toc146246973 \h </w:instrText>
      </w:r>
      <w:r>
        <w:rPr>
          <w:noProof/>
        </w:rPr>
      </w:r>
      <w:r>
        <w:rPr>
          <w:noProof/>
        </w:rPr>
        <w:fldChar w:fldCharType="separate"/>
      </w:r>
      <w:r>
        <w:rPr>
          <w:noProof/>
        </w:rPr>
        <w:t>591</w:t>
      </w:r>
      <w:r>
        <w:rPr>
          <w:noProof/>
        </w:rPr>
        <w:fldChar w:fldCharType="end"/>
      </w:r>
    </w:p>
    <w:p w14:paraId="5BF43562" w14:textId="3FE128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_Toc146246974 \h </w:instrText>
      </w:r>
      <w:r>
        <w:rPr>
          <w:noProof/>
        </w:rPr>
      </w:r>
      <w:r>
        <w:rPr>
          <w:noProof/>
        </w:rPr>
        <w:fldChar w:fldCharType="separate"/>
      </w:r>
      <w:r>
        <w:rPr>
          <w:noProof/>
        </w:rPr>
        <w:t>591</w:t>
      </w:r>
      <w:r>
        <w:rPr>
          <w:noProof/>
        </w:rPr>
        <w:fldChar w:fldCharType="end"/>
      </w:r>
    </w:p>
    <w:p w14:paraId="42B0DCE0" w14:textId="3BE1FD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_Toc146246975 \h </w:instrText>
      </w:r>
      <w:r>
        <w:rPr>
          <w:noProof/>
        </w:rPr>
      </w:r>
      <w:r>
        <w:rPr>
          <w:noProof/>
        </w:rPr>
        <w:fldChar w:fldCharType="separate"/>
      </w:r>
      <w:r>
        <w:rPr>
          <w:noProof/>
        </w:rPr>
        <w:t>592</w:t>
      </w:r>
      <w:r>
        <w:rPr>
          <w:noProof/>
        </w:rPr>
        <w:fldChar w:fldCharType="end"/>
      </w:r>
    </w:p>
    <w:p w14:paraId="161642E9" w14:textId="62CFA7F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_Toc146246976 \h </w:instrText>
      </w:r>
      <w:r>
        <w:rPr>
          <w:noProof/>
        </w:rPr>
      </w:r>
      <w:r>
        <w:rPr>
          <w:noProof/>
        </w:rPr>
        <w:fldChar w:fldCharType="separate"/>
      </w:r>
      <w:r>
        <w:rPr>
          <w:noProof/>
        </w:rPr>
        <w:t>592</w:t>
      </w:r>
      <w:r>
        <w:rPr>
          <w:noProof/>
        </w:rPr>
        <w:fldChar w:fldCharType="end"/>
      </w:r>
    </w:p>
    <w:p w14:paraId="6F11ADB2" w14:textId="1BE798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_Toc146246977 \h </w:instrText>
      </w:r>
      <w:r>
        <w:rPr>
          <w:noProof/>
        </w:rPr>
      </w:r>
      <w:r>
        <w:rPr>
          <w:noProof/>
        </w:rPr>
        <w:fldChar w:fldCharType="separate"/>
      </w:r>
      <w:r>
        <w:rPr>
          <w:noProof/>
        </w:rPr>
        <w:t>592</w:t>
      </w:r>
      <w:r>
        <w:rPr>
          <w:noProof/>
        </w:rPr>
        <w:fldChar w:fldCharType="end"/>
      </w:r>
    </w:p>
    <w:p w14:paraId="144189B1" w14:textId="3216031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_Toc146246978 \h </w:instrText>
      </w:r>
      <w:r>
        <w:rPr>
          <w:noProof/>
        </w:rPr>
      </w:r>
      <w:r>
        <w:rPr>
          <w:noProof/>
        </w:rPr>
        <w:fldChar w:fldCharType="separate"/>
      </w:r>
      <w:r>
        <w:rPr>
          <w:noProof/>
        </w:rPr>
        <w:t>592</w:t>
      </w:r>
      <w:r>
        <w:rPr>
          <w:noProof/>
        </w:rPr>
        <w:fldChar w:fldCharType="end"/>
      </w:r>
    </w:p>
    <w:p w14:paraId="314C00E0" w14:textId="474942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_Toc146246979 \h </w:instrText>
      </w:r>
      <w:r>
        <w:rPr>
          <w:noProof/>
        </w:rPr>
      </w:r>
      <w:r>
        <w:rPr>
          <w:noProof/>
        </w:rPr>
        <w:fldChar w:fldCharType="separate"/>
      </w:r>
      <w:r>
        <w:rPr>
          <w:noProof/>
        </w:rPr>
        <w:t>592</w:t>
      </w:r>
      <w:r>
        <w:rPr>
          <w:noProof/>
        </w:rPr>
        <w:fldChar w:fldCharType="end"/>
      </w:r>
    </w:p>
    <w:p w14:paraId="4BCA6658" w14:textId="131C13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_Toc146246980 \h </w:instrText>
      </w:r>
      <w:r>
        <w:rPr>
          <w:noProof/>
        </w:rPr>
      </w:r>
      <w:r>
        <w:rPr>
          <w:noProof/>
        </w:rPr>
        <w:fldChar w:fldCharType="separate"/>
      </w:r>
      <w:r>
        <w:rPr>
          <w:noProof/>
        </w:rPr>
        <w:t>592</w:t>
      </w:r>
      <w:r>
        <w:rPr>
          <w:noProof/>
        </w:rPr>
        <w:fldChar w:fldCharType="end"/>
      </w:r>
    </w:p>
    <w:p w14:paraId="2EC5170F" w14:textId="6402F8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_Toc146246981 \h </w:instrText>
      </w:r>
      <w:r>
        <w:rPr>
          <w:noProof/>
        </w:rPr>
      </w:r>
      <w:r>
        <w:rPr>
          <w:noProof/>
        </w:rPr>
        <w:fldChar w:fldCharType="separate"/>
      </w:r>
      <w:r>
        <w:rPr>
          <w:noProof/>
        </w:rPr>
        <w:t>592</w:t>
      </w:r>
      <w:r>
        <w:rPr>
          <w:noProof/>
        </w:rPr>
        <w:fldChar w:fldCharType="end"/>
      </w:r>
    </w:p>
    <w:p w14:paraId="5A12732A" w14:textId="45B9A3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_Toc146246982 \h </w:instrText>
      </w:r>
      <w:r>
        <w:rPr>
          <w:noProof/>
        </w:rPr>
      </w:r>
      <w:r>
        <w:rPr>
          <w:noProof/>
        </w:rPr>
        <w:fldChar w:fldCharType="separate"/>
      </w:r>
      <w:r>
        <w:rPr>
          <w:noProof/>
        </w:rPr>
        <w:t>592</w:t>
      </w:r>
      <w:r>
        <w:rPr>
          <w:noProof/>
        </w:rPr>
        <w:fldChar w:fldCharType="end"/>
      </w:r>
    </w:p>
    <w:p w14:paraId="10D8EE7F" w14:textId="67455F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_Toc146246983 \h </w:instrText>
      </w:r>
      <w:r>
        <w:rPr>
          <w:noProof/>
        </w:rPr>
      </w:r>
      <w:r>
        <w:rPr>
          <w:noProof/>
        </w:rPr>
        <w:fldChar w:fldCharType="separate"/>
      </w:r>
      <w:r>
        <w:rPr>
          <w:noProof/>
        </w:rPr>
        <w:t>593</w:t>
      </w:r>
      <w:r>
        <w:rPr>
          <w:noProof/>
        </w:rPr>
        <w:fldChar w:fldCharType="end"/>
      </w:r>
    </w:p>
    <w:p w14:paraId="6D42489D" w14:textId="2A473B5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_Toc146246984 \h </w:instrText>
      </w:r>
      <w:r>
        <w:rPr>
          <w:noProof/>
        </w:rPr>
      </w:r>
      <w:r>
        <w:rPr>
          <w:noProof/>
        </w:rPr>
        <w:fldChar w:fldCharType="separate"/>
      </w:r>
      <w:r>
        <w:rPr>
          <w:noProof/>
        </w:rPr>
        <w:t>595</w:t>
      </w:r>
      <w:r>
        <w:rPr>
          <w:noProof/>
        </w:rPr>
        <w:fldChar w:fldCharType="end"/>
      </w:r>
    </w:p>
    <w:p w14:paraId="22E89E02" w14:textId="364A74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_Toc146246985 \h </w:instrText>
      </w:r>
      <w:r>
        <w:rPr>
          <w:noProof/>
        </w:rPr>
      </w:r>
      <w:r>
        <w:rPr>
          <w:noProof/>
        </w:rPr>
        <w:fldChar w:fldCharType="separate"/>
      </w:r>
      <w:r>
        <w:rPr>
          <w:noProof/>
        </w:rPr>
        <w:t>595</w:t>
      </w:r>
      <w:r>
        <w:rPr>
          <w:noProof/>
        </w:rPr>
        <w:fldChar w:fldCharType="end"/>
      </w:r>
    </w:p>
    <w:p w14:paraId="510266A7" w14:textId="284151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_Toc146246986 \h </w:instrText>
      </w:r>
      <w:r>
        <w:rPr>
          <w:noProof/>
        </w:rPr>
      </w:r>
      <w:r>
        <w:rPr>
          <w:noProof/>
        </w:rPr>
        <w:fldChar w:fldCharType="separate"/>
      </w:r>
      <w:r>
        <w:rPr>
          <w:noProof/>
        </w:rPr>
        <w:t>595</w:t>
      </w:r>
      <w:r>
        <w:rPr>
          <w:noProof/>
        </w:rPr>
        <w:fldChar w:fldCharType="end"/>
      </w:r>
    </w:p>
    <w:p w14:paraId="6428E9C9" w14:textId="33CD0C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.1.1 </w:t>
      </w:r>
      <w:r>
        <w:rPr>
          <w:noProof/>
          <w:lang w:eastAsia="ko-KR"/>
        </w:rPr>
        <w:t>SIP BYE request for releasing MCPTT session</w:t>
      </w:r>
      <w:r>
        <w:rPr>
          <w:noProof/>
        </w:rPr>
        <w:tab/>
      </w:r>
      <w:r>
        <w:rPr>
          <w:noProof/>
        </w:rPr>
        <w:fldChar w:fldCharType="begin" w:fldLock="1"/>
      </w:r>
      <w:r>
        <w:rPr>
          <w:noProof/>
        </w:rPr>
        <w:instrText xml:space="preserve"> PAGEREF _Toc146246987 \h </w:instrText>
      </w:r>
      <w:r>
        <w:rPr>
          <w:noProof/>
        </w:rPr>
      </w:r>
      <w:r>
        <w:rPr>
          <w:noProof/>
        </w:rPr>
        <w:fldChar w:fldCharType="separate"/>
      </w:r>
      <w:r>
        <w:rPr>
          <w:noProof/>
        </w:rPr>
        <w:t>595</w:t>
      </w:r>
      <w:r>
        <w:rPr>
          <w:noProof/>
        </w:rPr>
        <w:fldChar w:fldCharType="end"/>
      </w:r>
    </w:p>
    <w:p w14:paraId="109DAB0D" w14:textId="36D57B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_Toc146246988 \h </w:instrText>
      </w:r>
      <w:r>
        <w:rPr>
          <w:noProof/>
        </w:rPr>
      </w:r>
      <w:r>
        <w:rPr>
          <w:noProof/>
        </w:rPr>
        <w:fldChar w:fldCharType="separate"/>
      </w:r>
      <w:r>
        <w:rPr>
          <w:noProof/>
        </w:rPr>
        <w:t>596</w:t>
      </w:r>
      <w:r>
        <w:rPr>
          <w:noProof/>
        </w:rPr>
        <w:fldChar w:fldCharType="end"/>
      </w:r>
    </w:p>
    <w:p w14:paraId="0BB7BBD6" w14:textId="5D8DC9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.2.1 </w:t>
      </w:r>
      <w:r>
        <w:rPr>
          <w:noProof/>
          <w:lang w:eastAsia="ko-KR"/>
        </w:rPr>
        <w:t>SIP BYE request for releasing MCPTT client from MCPTT session</w:t>
      </w:r>
      <w:r>
        <w:rPr>
          <w:noProof/>
        </w:rPr>
        <w:tab/>
      </w:r>
      <w:r>
        <w:rPr>
          <w:noProof/>
        </w:rPr>
        <w:fldChar w:fldCharType="begin" w:fldLock="1"/>
      </w:r>
      <w:r>
        <w:rPr>
          <w:noProof/>
        </w:rPr>
        <w:instrText xml:space="preserve"> PAGEREF _Toc146246989 \h </w:instrText>
      </w:r>
      <w:r>
        <w:rPr>
          <w:noProof/>
        </w:rPr>
      </w:r>
      <w:r>
        <w:rPr>
          <w:noProof/>
        </w:rPr>
        <w:fldChar w:fldCharType="separate"/>
      </w:r>
      <w:r>
        <w:rPr>
          <w:noProof/>
        </w:rPr>
        <w:t>596</w:t>
      </w:r>
      <w:r>
        <w:rPr>
          <w:noProof/>
        </w:rPr>
        <w:fldChar w:fldCharType="end"/>
      </w:r>
    </w:p>
    <w:p w14:paraId="22ADB75E" w14:textId="65E424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_Toc146246990 \h </w:instrText>
      </w:r>
      <w:r>
        <w:rPr>
          <w:noProof/>
        </w:rPr>
      </w:r>
      <w:r>
        <w:rPr>
          <w:noProof/>
        </w:rPr>
        <w:fldChar w:fldCharType="separate"/>
      </w:r>
      <w:r>
        <w:rPr>
          <w:noProof/>
        </w:rPr>
        <w:t>596</w:t>
      </w:r>
      <w:r>
        <w:rPr>
          <w:noProof/>
        </w:rPr>
        <w:fldChar w:fldCharType="end"/>
      </w:r>
    </w:p>
    <w:p w14:paraId="7D605495" w14:textId="2F12AC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_Toc146246991 \h </w:instrText>
      </w:r>
      <w:r>
        <w:rPr>
          <w:noProof/>
        </w:rPr>
      </w:r>
      <w:r>
        <w:rPr>
          <w:noProof/>
        </w:rPr>
        <w:fldChar w:fldCharType="separate"/>
      </w:r>
      <w:r>
        <w:rPr>
          <w:noProof/>
        </w:rPr>
        <w:t>596</w:t>
      </w:r>
      <w:r>
        <w:rPr>
          <w:noProof/>
        </w:rPr>
        <w:fldChar w:fldCharType="end"/>
      </w:r>
    </w:p>
    <w:p w14:paraId="7399C43F" w14:textId="3C7E39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_Toc146246992 \h </w:instrText>
      </w:r>
      <w:r>
        <w:rPr>
          <w:noProof/>
        </w:rPr>
      </w:r>
      <w:r>
        <w:rPr>
          <w:noProof/>
        </w:rPr>
        <w:fldChar w:fldCharType="separate"/>
      </w:r>
      <w:r>
        <w:rPr>
          <w:noProof/>
        </w:rPr>
        <w:t>596</w:t>
      </w:r>
      <w:r>
        <w:rPr>
          <w:noProof/>
        </w:rPr>
        <w:fldChar w:fldCharType="end"/>
      </w:r>
    </w:p>
    <w:p w14:paraId="6D0AA948" w14:textId="2BA06B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_Toc146246993 \h </w:instrText>
      </w:r>
      <w:r>
        <w:rPr>
          <w:noProof/>
        </w:rPr>
      </w:r>
      <w:r>
        <w:rPr>
          <w:noProof/>
        </w:rPr>
        <w:fldChar w:fldCharType="separate"/>
      </w:r>
      <w:r>
        <w:rPr>
          <w:noProof/>
        </w:rPr>
        <w:t>596</w:t>
      </w:r>
      <w:r>
        <w:rPr>
          <w:noProof/>
        </w:rPr>
        <w:fldChar w:fldCharType="end"/>
      </w:r>
    </w:p>
    <w:p w14:paraId="4D0D2DDC" w14:textId="4727035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_Toc146246994 \h </w:instrText>
      </w:r>
      <w:r>
        <w:rPr>
          <w:noProof/>
        </w:rPr>
      </w:r>
      <w:r>
        <w:rPr>
          <w:noProof/>
        </w:rPr>
        <w:fldChar w:fldCharType="separate"/>
      </w:r>
      <w:r>
        <w:rPr>
          <w:noProof/>
        </w:rPr>
        <w:t>598</w:t>
      </w:r>
      <w:r>
        <w:rPr>
          <w:noProof/>
        </w:rPr>
        <w:fldChar w:fldCharType="end"/>
      </w:r>
    </w:p>
    <w:p w14:paraId="0DA530C2" w14:textId="16ED2C3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_Toc146246995 \h </w:instrText>
      </w:r>
      <w:r>
        <w:rPr>
          <w:noProof/>
        </w:rPr>
      </w:r>
      <w:r>
        <w:rPr>
          <w:noProof/>
        </w:rPr>
        <w:fldChar w:fldCharType="separate"/>
      </w:r>
      <w:r>
        <w:rPr>
          <w:noProof/>
        </w:rPr>
        <w:t>598</w:t>
      </w:r>
      <w:r>
        <w:rPr>
          <w:noProof/>
        </w:rPr>
        <w:fldChar w:fldCharType="end"/>
      </w:r>
    </w:p>
    <w:p w14:paraId="154C422B" w14:textId="07CD9A7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_Toc146246996 \h </w:instrText>
      </w:r>
      <w:r>
        <w:rPr>
          <w:noProof/>
        </w:rPr>
      </w:r>
      <w:r>
        <w:rPr>
          <w:noProof/>
        </w:rPr>
        <w:fldChar w:fldCharType="separate"/>
      </w:r>
      <w:r>
        <w:rPr>
          <w:noProof/>
        </w:rPr>
        <w:t>598</w:t>
      </w:r>
      <w:r>
        <w:rPr>
          <w:noProof/>
        </w:rPr>
        <w:fldChar w:fldCharType="end"/>
      </w:r>
    </w:p>
    <w:p w14:paraId="29932E3C" w14:textId="0B9E0B3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_Toc146246997 \h </w:instrText>
      </w:r>
      <w:r>
        <w:rPr>
          <w:noProof/>
        </w:rPr>
      </w:r>
      <w:r>
        <w:rPr>
          <w:noProof/>
        </w:rPr>
        <w:fldChar w:fldCharType="separate"/>
      </w:r>
      <w:r>
        <w:rPr>
          <w:noProof/>
        </w:rPr>
        <w:t>598</w:t>
      </w:r>
      <w:r>
        <w:rPr>
          <w:noProof/>
        </w:rPr>
        <w:fldChar w:fldCharType="end"/>
      </w:r>
    </w:p>
    <w:p w14:paraId="0E6179A2" w14:textId="416907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_Toc146246998 \h </w:instrText>
      </w:r>
      <w:r>
        <w:rPr>
          <w:noProof/>
        </w:rPr>
      </w:r>
      <w:r>
        <w:rPr>
          <w:noProof/>
        </w:rPr>
        <w:fldChar w:fldCharType="separate"/>
      </w:r>
      <w:r>
        <w:rPr>
          <w:noProof/>
        </w:rPr>
        <w:t>598</w:t>
      </w:r>
      <w:r>
        <w:rPr>
          <w:noProof/>
        </w:rPr>
        <w:fldChar w:fldCharType="end"/>
      </w:r>
    </w:p>
    <w:p w14:paraId="4C83FA6B" w14:textId="5F220A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_Toc146246999 \h </w:instrText>
      </w:r>
      <w:r>
        <w:rPr>
          <w:noProof/>
        </w:rPr>
      </w:r>
      <w:r>
        <w:rPr>
          <w:noProof/>
        </w:rPr>
        <w:fldChar w:fldCharType="separate"/>
      </w:r>
      <w:r>
        <w:rPr>
          <w:noProof/>
        </w:rPr>
        <w:t>599</w:t>
      </w:r>
      <w:r>
        <w:rPr>
          <w:noProof/>
        </w:rPr>
        <w:fldChar w:fldCharType="end"/>
      </w:r>
    </w:p>
    <w:p w14:paraId="7E2AA80B" w14:textId="2DB26879"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_Toc146247000 \h </w:instrText>
      </w:r>
      <w:r>
        <w:rPr>
          <w:noProof/>
        </w:rPr>
      </w:r>
      <w:r>
        <w:rPr>
          <w:noProof/>
        </w:rPr>
        <w:fldChar w:fldCharType="separate"/>
      </w:r>
      <w:r>
        <w:rPr>
          <w:noProof/>
        </w:rPr>
        <w:t>618</w:t>
      </w:r>
      <w:r>
        <w:rPr>
          <w:noProof/>
        </w:rPr>
        <w:fldChar w:fldCharType="end"/>
      </w:r>
    </w:p>
    <w:p w14:paraId="457DB1A5" w14:textId="5A613C8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_Toc146247001 \h </w:instrText>
      </w:r>
      <w:r>
        <w:rPr>
          <w:noProof/>
        </w:rPr>
      </w:r>
      <w:r>
        <w:rPr>
          <w:noProof/>
        </w:rPr>
        <w:fldChar w:fldCharType="separate"/>
      </w:r>
      <w:r>
        <w:rPr>
          <w:noProof/>
        </w:rPr>
        <w:t>618</w:t>
      </w:r>
      <w:r>
        <w:rPr>
          <w:noProof/>
        </w:rPr>
        <w:fldChar w:fldCharType="end"/>
      </w:r>
    </w:p>
    <w:p w14:paraId="0214E654" w14:textId="440E7DD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_Toc146247002 \h </w:instrText>
      </w:r>
      <w:r>
        <w:rPr>
          <w:noProof/>
        </w:rPr>
      </w:r>
      <w:r>
        <w:rPr>
          <w:noProof/>
        </w:rPr>
        <w:fldChar w:fldCharType="separate"/>
      </w:r>
      <w:r>
        <w:rPr>
          <w:noProof/>
        </w:rPr>
        <w:t>618</w:t>
      </w:r>
      <w:r>
        <w:rPr>
          <w:noProof/>
        </w:rPr>
        <w:fldChar w:fldCharType="end"/>
      </w:r>
    </w:p>
    <w:p w14:paraId="76D4E0C1" w14:textId="2007C8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_Toc146247003 \h </w:instrText>
      </w:r>
      <w:r>
        <w:rPr>
          <w:noProof/>
        </w:rPr>
      </w:r>
      <w:r>
        <w:rPr>
          <w:noProof/>
        </w:rPr>
        <w:fldChar w:fldCharType="separate"/>
      </w:r>
      <w:r>
        <w:rPr>
          <w:noProof/>
        </w:rPr>
        <w:t>618</w:t>
      </w:r>
      <w:r>
        <w:rPr>
          <w:noProof/>
        </w:rPr>
        <w:fldChar w:fldCharType="end"/>
      </w:r>
    </w:p>
    <w:p w14:paraId="5FBF4DD1" w14:textId="491CECE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D2FC6">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_Toc146247004 \h </w:instrText>
      </w:r>
      <w:r>
        <w:rPr>
          <w:noProof/>
        </w:rPr>
      </w:r>
      <w:r>
        <w:rPr>
          <w:noProof/>
        </w:rPr>
        <w:fldChar w:fldCharType="separate"/>
      </w:r>
      <w:r>
        <w:rPr>
          <w:noProof/>
        </w:rPr>
        <w:t>619</w:t>
      </w:r>
      <w:r>
        <w:rPr>
          <w:noProof/>
        </w:rPr>
        <w:fldChar w:fldCharType="end"/>
      </w:r>
    </w:p>
    <w:p w14:paraId="49192584" w14:textId="57FCF59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_Toc146247005 \h </w:instrText>
      </w:r>
      <w:r>
        <w:rPr>
          <w:noProof/>
        </w:rPr>
      </w:r>
      <w:r>
        <w:rPr>
          <w:noProof/>
        </w:rPr>
        <w:fldChar w:fldCharType="separate"/>
      </w:r>
      <w:r>
        <w:rPr>
          <w:noProof/>
        </w:rPr>
        <w:t>620</w:t>
      </w:r>
      <w:r>
        <w:rPr>
          <w:noProof/>
        </w:rPr>
        <w:fldChar w:fldCharType="end"/>
      </w:r>
    </w:p>
    <w:p w14:paraId="64C10394" w14:textId="5473B9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_Toc146247006 \h </w:instrText>
      </w:r>
      <w:r>
        <w:rPr>
          <w:noProof/>
        </w:rPr>
      </w:r>
      <w:r>
        <w:rPr>
          <w:noProof/>
        </w:rPr>
        <w:fldChar w:fldCharType="separate"/>
      </w:r>
      <w:r>
        <w:rPr>
          <w:noProof/>
        </w:rPr>
        <w:t>620</w:t>
      </w:r>
      <w:r>
        <w:rPr>
          <w:noProof/>
        </w:rPr>
        <w:fldChar w:fldCharType="end"/>
      </w:r>
    </w:p>
    <w:p w14:paraId="5BB341AB" w14:textId="4668F96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_Toc146247007 \h </w:instrText>
      </w:r>
      <w:r>
        <w:rPr>
          <w:noProof/>
        </w:rPr>
      </w:r>
      <w:r>
        <w:rPr>
          <w:noProof/>
        </w:rPr>
        <w:fldChar w:fldCharType="separate"/>
      </w:r>
      <w:r>
        <w:rPr>
          <w:noProof/>
        </w:rPr>
        <w:t>620</w:t>
      </w:r>
      <w:r>
        <w:rPr>
          <w:noProof/>
        </w:rPr>
        <w:fldChar w:fldCharType="end"/>
      </w:r>
    </w:p>
    <w:p w14:paraId="06EB3576" w14:textId="435D0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_Toc146247008 \h </w:instrText>
      </w:r>
      <w:r>
        <w:rPr>
          <w:noProof/>
        </w:rPr>
      </w:r>
      <w:r>
        <w:rPr>
          <w:noProof/>
        </w:rPr>
        <w:fldChar w:fldCharType="separate"/>
      </w:r>
      <w:r>
        <w:rPr>
          <w:noProof/>
        </w:rPr>
        <w:t>621</w:t>
      </w:r>
      <w:r>
        <w:rPr>
          <w:noProof/>
        </w:rPr>
        <w:fldChar w:fldCharType="end"/>
      </w:r>
    </w:p>
    <w:p w14:paraId="086E9868" w14:textId="7E6DF2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_Toc146247009 \h </w:instrText>
      </w:r>
      <w:r>
        <w:rPr>
          <w:noProof/>
        </w:rPr>
      </w:r>
      <w:r>
        <w:rPr>
          <w:noProof/>
        </w:rPr>
        <w:fldChar w:fldCharType="separate"/>
      </w:r>
      <w:r>
        <w:rPr>
          <w:noProof/>
        </w:rPr>
        <w:t>622</w:t>
      </w:r>
      <w:r>
        <w:rPr>
          <w:noProof/>
        </w:rPr>
        <w:fldChar w:fldCharType="end"/>
      </w:r>
    </w:p>
    <w:p w14:paraId="15D98B86" w14:textId="1170CA5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_Toc146247010 \h </w:instrText>
      </w:r>
      <w:r>
        <w:rPr>
          <w:noProof/>
        </w:rPr>
      </w:r>
      <w:r>
        <w:rPr>
          <w:noProof/>
        </w:rPr>
        <w:fldChar w:fldCharType="separate"/>
      </w:r>
      <w:r>
        <w:rPr>
          <w:noProof/>
        </w:rPr>
        <w:t>625</w:t>
      </w:r>
      <w:r>
        <w:rPr>
          <w:noProof/>
        </w:rPr>
        <w:fldChar w:fldCharType="end"/>
      </w:r>
    </w:p>
    <w:p w14:paraId="55CA60EE" w14:textId="5CD7B36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Timers in off-network emergency alert</w:t>
      </w:r>
      <w:r>
        <w:rPr>
          <w:noProof/>
        </w:rPr>
        <w:tab/>
      </w:r>
      <w:r>
        <w:rPr>
          <w:noProof/>
        </w:rPr>
        <w:fldChar w:fldCharType="begin" w:fldLock="1"/>
      </w:r>
      <w:r>
        <w:rPr>
          <w:noProof/>
        </w:rPr>
        <w:instrText xml:space="preserve"> PAGEREF _Toc146247011 \h </w:instrText>
      </w:r>
      <w:r>
        <w:rPr>
          <w:noProof/>
        </w:rPr>
      </w:r>
      <w:r>
        <w:rPr>
          <w:noProof/>
        </w:rPr>
        <w:fldChar w:fldCharType="separate"/>
      </w:r>
      <w:r>
        <w:rPr>
          <w:noProof/>
        </w:rPr>
        <w:t>626</w:t>
      </w:r>
      <w:r>
        <w:rPr>
          <w:noProof/>
        </w:rPr>
        <w:fldChar w:fldCharType="end"/>
      </w:r>
    </w:p>
    <w:p w14:paraId="4FF56EB7" w14:textId="6A48D32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_Toc146247012 \h </w:instrText>
      </w:r>
      <w:r>
        <w:rPr>
          <w:noProof/>
        </w:rPr>
      </w:r>
      <w:r>
        <w:rPr>
          <w:noProof/>
        </w:rPr>
        <w:fldChar w:fldCharType="separate"/>
      </w:r>
      <w:r>
        <w:rPr>
          <w:noProof/>
        </w:rPr>
        <w:t>628</w:t>
      </w:r>
      <w:r>
        <w:rPr>
          <w:noProof/>
        </w:rPr>
        <w:fldChar w:fldCharType="end"/>
      </w:r>
    </w:p>
    <w:p w14:paraId="15A53DAC" w14:textId="3626EE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_Toc146247013 \h </w:instrText>
      </w:r>
      <w:r>
        <w:rPr>
          <w:noProof/>
        </w:rPr>
      </w:r>
      <w:r>
        <w:rPr>
          <w:noProof/>
        </w:rPr>
        <w:fldChar w:fldCharType="separate"/>
      </w:r>
      <w:r>
        <w:rPr>
          <w:noProof/>
        </w:rPr>
        <w:t>628</w:t>
      </w:r>
      <w:r>
        <w:rPr>
          <w:noProof/>
        </w:rPr>
        <w:fldChar w:fldCharType="end"/>
      </w:r>
    </w:p>
    <w:p w14:paraId="7F3BA521" w14:textId="1E46092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_Toc146247014 \h </w:instrText>
      </w:r>
      <w:r>
        <w:rPr>
          <w:noProof/>
        </w:rPr>
      </w:r>
      <w:r>
        <w:rPr>
          <w:noProof/>
        </w:rPr>
        <w:fldChar w:fldCharType="separate"/>
      </w:r>
      <w:r>
        <w:rPr>
          <w:noProof/>
        </w:rPr>
        <w:t>628</w:t>
      </w:r>
      <w:r>
        <w:rPr>
          <w:noProof/>
        </w:rPr>
        <w:fldChar w:fldCharType="end"/>
      </w:r>
    </w:p>
    <w:p w14:paraId="2E3AE54A" w14:textId="7742FF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Counters in off-network group call</w:t>
      </w:r>
      <w:r>
        <w:rPr>
          <w:noProof/>
        </w:rPr>
        <w:tab/>
      </w:r>
      <w:r>
        <w:rPr>
          <w:noProof/>
        </w:rPr>
        <w:fldChar w:fldCharType="begin" w:fldLock="1"/>
      </w:r>
      <w:r>
        <w:rPr>
          <w:noProof/>
        </w:rPr>
        <w:instrText xml:space="preserve"> PAGEREF _Toc146247015 \h </w:instrText>
      </w:r>
      <w:r>
        <w:rPr>
          <w:noProof/>
        </w:rPr>
      </w:r>
      <w:r>
        <w:rPr>
          <w:noProof/>
        </w:rPr>
        <w:fldChar w:fldCharType="separate"/>
      </w:r>
      <w:r>
        <w:rPr>
          <w:noProof/>
        </w:rPr>
        <w:t>628</w:t>
      </w:r>
      <w:r>
        <w:rPr>
          <w:noProof/>
        </w:rPr>
        <w:fldChar w:fldCharType="end"/>
      </w:r>
    </w:p>
    <w:p w14:paraId="247B1CEE" w14:textId="4571E9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_Toc146247016 \h </w:instrText>
      </w:r>
      <w:r>
        <w:rPr>
          <w:noProof/>
        </w:rPr>
      </w:r>
      <w:r>
        <w:rPr>
          <w:noProof/>
        </w:rPr>
        <w:fldChar w:fldCharType="separate"/>
      </w:r>
      <w:r>
        <w:rPr>
          <w:noProof/>
        </w:rPr>
        <w:t>628</w:t>
      </w:r>
      <w:r>
        <w:rPr>
          <w:noProof/>
        </w:rPr>
        <w:fldChar w:fldCharType="end"/>
      </w:r>
    </w:p>
    <w:p w14:paraId="22119028" w14:textId="49B7EA8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fldLock="1"/>
      </w:r>
      <w:r>
        <w:rPr>
          <w:noProof/>
        </w:rPr>
        <w:instrText xml:space="preserve"> PAGEREF _Toc146247017 \h </w:instrText>
      </w:r>
      <w:r>
        <w:rPr>
          <w:noProof/>
        </w:rPr>
      </w:r>
      <w:r>
        <w:rPr>
          <w:noProof/>
        </w:rPr>
        <w:fldChar w:fldCharType="separate"/>
      </w:r>
      <w:r>
        <w:rPr>
          <w:noProof/>
        </w:rPr>
        <w:t>630</w:t>
      </w:r>
      <w:r>
        <w:rPr>
          <w:noProof/>
        </w:rPr>
        <w:fldChar w:fldCharType="end"/>
      </w:r>
    </w:p>
    <w:p w14:paraId="16D42321" w14:textId="66A0A88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_Toc146247018 \h </w:instrText>
      </w:r>
      <w:r>
        <w:rPr>
          <w:noProof/>
        </w:rPr>
      </w:r>
      <w:r>
        <w:rPr>
          <w:noProof/>
        </w:rPr>
        <w:fldChar w:fldCharType="separate"/>
      </w:r>
      <w:r>
        <w:rPr>
          <w:noProof/>
        </w:rPr>
        <w:t>630</w:t>
      </w:r>
      <w:r>
        <w:rPr>
          <w:noProof/>
        </w:rPr>
        <w:fldChar w:fldCharType="end"/>
      </w:r>
    </w:p>
    <w:p w14:paraId="63545F3C" w14:textId="78B5769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_Toc146247019 \h </w:instrText>
      </w:r>
      <w:r>
        <w:rPr>
          <w:noProof/>
        </w:rPr>
      </w:r>
      <w:r>
        <w:rPr>
          <w:noProof/>
        </w:rPr>
        <w:fldChar w:fldCharType="separate"/>
      </w:r>
      <w:r>
        <w:rPr>
          <w:noProof/>
        </w:rPr>
        <w:t>630</w:t>
      </w:r>
      <w:r>
        <w:rPr>
          <w:noProof/>
        </w:rPr>
        <w:fldChar w:fldCharType="end"/>
      </w:r>
    </w:p>
    <w:p w14:paraId="36D66E1E" w14:textId="7AEB818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_Toc146247020 \h </w:instrText>
      </w:r>
      <w:r>
        <w:rPr>
          <w:noProof/>
        </w:rPr>
      </w:r>
      <w:r>
        <w:rPr>
          <w:noProof/>
        </w:rPr>
        <w:fldChar w:fldCharType="separate"/>
      </w:r>
      <w:r>
        <w:rPr>
          <w:noProof/>
        </w:rPr>
        <w:t>630</w:t>
      </w:r>
      <w:r>
        <w:rPr>
          <w:noProof/>
        </w:rPr>
        <w:fldChar w:fldCharType="end"/>
      </w:r>
    </w:p>
    <w:p w14:paraId="5B4B4F43" w14:textId="5C194E7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_Toc146247021 \h </w:instrText>
      </w:r>
      <w:r>
        <w:rPr>
          <w:noProof/>
        </w:rPr>
      </w:r>
      <w:r>
        <w:rPr>
          <w:noProof/>
        </w:rPr>
        <w:fldChar w:fldCharType="separate"/>
      </w:r>
      <w:r>
        <w:rPr>
          <w:noProof/>
        </w:rPr>
        <w:t>632</w:t>
      </w:r>
      <w:r>
        <w:rPr>
          <w:noProof/>
        </w:rPr>
        <w:fldChar w:fldCharType="end"/>
      </w:r>
    </w:p>
    <w:p w14:paraId="732C996D" w14:textId="4F8E965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_Toc146247022 \h </w:instrText>
      </w:r>
      <w:r>
        <w:rPr>
          <w:noProof/>
        </w:rPr>
      </w:r>
      <w:r>
        <w:rPr>
          <w:noProof/>
        </w:rPr>
        <w:fldChar w:fldCharType="separate"/>
      </w:r>
      <w:r>
        <w:rPr>
          <w:noProof/>
        </w:rPr>
        <w:t>632</w:t>
      </w:r>
      <w:r>
        <w:rPr>
          <w:noProof/>
        </w:rPr>
        <w:fldChar w:fldCharType="end"/>
      </w:r>
    </w:p>
    <w:p w14:paraId="1106CD82" w14:textId="526B0A6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_Toc146247023 \h </w:instrText>
      </w:r>
      <w:r>
        <w:rPr>
          <w:noProof/>
        </w:rPr>
      </w:r>
      <w:r>
        <w:rPr>
          <w:noProof/>
        </w:rPr>
        <w:fldChar w:fldCharType="separate"/>
      </w:r>
      <w:r>
        <w:rPr>
          <w:noProof/>
        </w:rPr>
        <w:t>632</w:t>
      </w:r>
      <w:r>
        <w:rPr>
          <w:noProof/>
        </w:rPr>
        <w:fldChar w:fldCharType="end"/>
      </w:r>
    </w:p>
    <w:p w14:paraId="4D069EB6" w14:textId="2ADC2E6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URN</w:t>
      </w:r>
      <w:r>
        <w:rPr>
          <w:noProof/>
        </w:rPr>
        <w:tab/>
      </w:r>
      <w:r>
        <w:rPr>
          <w:noProof/>
        </w:rPr>
        <w:fldChar w:fldCharType="begin" w:fldLock="1"/>
      </w:r>
      <w:r>
        <w:rPr>
          <w:noProof/>
        </w:rPr>
        <w:instrText xml:space="preserve"> PAGEREF _Toc146247024 \h </w:instrText>
      </w:r>
      <w:r>
        <w:rPr>
          <w:noProof/>
        </w:rPr>
      </w:r>
      <w:r>
        <w:rPr>
          <w:noProof/>
        </w:rPr>
        <w:fldChar w:fldCharType="separate"/>
      </w:r>
      <w:r>
        <w:rPr>
          <w:noProof/>
        </w:rPr>
        <w:t>632</w:t>
      </w:r>
      <w:r>
        <w:rPr>
          <w:noProof/>
        </w:rPr>
        <w:fldChar w:fldCharType="end"/>
      </w:r>
    </w:p>
    <w:p w14:paraId="12038596" w14:textId="002B5F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Description</w:t>
      </w:r>
      <w:r>
        <w:rPr>
          <w:noProof/>
        </w:rPr>
        <w:tab/>
      </w:r>
      <w:r>
        <w:rPr>
          <w:noProof/>
        </w:rPr>
        <w:fldChar w:fldCharType="begin" w:fldLock="1"/>
      </w:r>
      <w:r>
        <w:rPr>
          <w:noProof/>
        </w:rPr>
        <w:instrText xml:space="preserve"> PAGEREF _Toc146247025 \h </w:instrText>
      </w:r>
      <w:r>
        <w:rPr>
          <w:noProof/>
        </w:rPr>
      </w:r>
      <w:r>
        <w:rPr>
          <w:noProof/>
        </w:rPr>
        <w:fldChar w:fldCharType="separate"/>
      </w:r>
      <w:r>
        <w:rPr>
          <w:noProof/>
        </w:rPr>
        <w:t>632</w:t>
      </w:r>
      <w:r>
        <w:rPr>
          <w:noProof/>
        </w:rPr>
        <w:fldChar w:fldCharType="end"/>
      </w:r>
    </w:p>
    <w:p w14:paraId="2C287A53" w14:textId="0D4E79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_Toc146247026 \h </w:instrText>
      </w:r>
      <w:r>
        <w:rPr>
          <w:noProof/>
        </w:rPr>
      </w:r>
      <w:r>
        <w:rPr>
          <w:noProof/>
        </w:rPr>
        <w:fldChar w:fldCharType="separate"/>
      </w:r>
      <w:r>
        <w:rPr>
          <w:noProof/>
        </w:rPr>
        <w:t>632</w:t>
      </w:r>
      <w:r>
        <w:rPr>
          <w:noProof/>
        </w:rPr>
        <w:fldChar w:fldCharType="end"/>
      </w:r>
    </w:p>
    <w:p w14:paraId="27E989C9" w14:textId="51A34C9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_Toc146247027 \h </w:instrText>
      </w:r>
      <w:r>
        <w:rPr>
          <w:noProof/>
        </w:rPr>
      </w:r>
      <w:r>
        <w:rPr>
          <w:noProof/>
        </w:rPr>
        <w:fldChar w:fldCharType="separate"/>
      </w:r>
      <w:r>
        <w:rPr>
          <w:noProof/>
        </w:rPr>
        <w:t>632</w:t>
      </w:r>
      <w:r>
        <w:rPr>
          <w:noProof/>
        </w:rPr>
        <w:fldChar w:fldCharType="end"/>
      </w:r>
    </w:p>
    <w:p w14:paraId="4557B05F" w14:textId="05D11A6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_Toc146247028 \h </w:instrText>
      </w:r>
      <w:r>
        <w:rPr>
          <w:noProof/>
        </w:rPr>
      </w:r>
      <w:r>
        <w:rPr>
          <w:noProof/>
        </w:rPr>
        <w:fldChar w:fldCharType="separate"/>
      </w:r>
      <w:r>
        <w:rPr>
          <w:noProof/>
        </w:rPr>
        <w:t>632</w:t>
      </w:r>
      <w:r>
        <w:rPr>
          <w:noProof/>
        </w:rPr>
        <w:fldChar w:fldCharType="end"/>
      </w:r>
    </w:p>
    <w:p w14:paraId="501609DF" w14:textId="70F4203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_Toc146247029 \h </w:instrText>
      </w:r>
      <w:r>
        <w:rPr>
          <w:noProof/>
        </w:rPr>
      </w:r>
      <w:r>
        <w:rPr>
          <w:noProof/>
        </w:rPr>
        <w:fldChar w:fldCharType="separate"/>
      </w:r>
      <w:r>
        <w:rPr>
          <w:noProof/>
        </w:rPr>
        <w:t>632</w:t>
      </w:r>
      <w:r>
        <w:rPr>
          <w:noProof/>
        </w:rPr>
        <w:fldChar w:fldCharType="end"/>
      </w:r>
    </w:p>
    <w:p w14:paraId="78859649" w14:textId="04739976"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F (normative): XML schemas</w:t>
      </w:r>
      <w:r>
        <w:rPr>
          <w:noProof/>
        </w:rPr>
        <w:tab/>
      </w:r>
      <w:r>
        <w:rPr>
          <w:noProof/>
        </w:rPr>
        <w:fldChar w:fldCharType="begin" w:fldLock="1"/>
      </w:r>
      <w:r>
        <w:rPr>
          <w:noProof/>
        </w:rPr>
        <w:instrText xml:space="preserve"> PAGEREF _Toc146247030 \h </w:instrText>
      </w:r>
      <w:r>
        <w:rPr>
          <w:noProof/>
        </w:rPr>
      </w:r>
      <w:r>
        <w:rPr>
          <w:noProof/>
        </w:rPr>
        <w:fldChar w:fldCharType="separate"/>
      </w:r>
      <w:r>
        <w:rPr>
          <w:noProof/>
        </w:rPr>
        <w:t>633</w:t>
      </w:r>
      <w:r>
        <w:rPr>
          <w:noProof/>
        </w:rPr>
        <w:fldChar w:fldCharType="end"/>
      </w:r>
    </w:p>
    <w:p w14:paraId="37E36C66" w14:textId="6F1F85D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_Toc146247031 \h </w:instrText>
      </w:r>
      <w:r>
        <w:rPr>
          <w:noProof/>
        </w:rPr>
      </w:r>
      <w:r>
        <w:rPr>
          <w:noProof/>
        </w:rPr>
        <w:fldChar w:fldCharType="separate"/>
      </w:r>
      <w:r>
        <w:rPr>
          <w:noProof/>
        </w:rPr>
        <w:t>633</w:t>
      </w:r>
      <w:r>
        <w:rPr>
          <w:noProof/>
        </w:rPr>
        <w:fldChar w:fldCharType="end"/>
      </w:r>
    </w:p>
    <w:p w14:paraId="2AC264E4" w14:textId="15F3DB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_Toc146247032 \h </w:instrText>
      </w:r>
      <w:r>
        <w:rPr>
          <w:noProof/>
        </w:rPr>
      </w:r>
      <w:r>
        <w:rPr>
          <w:noProof/>
        </w:rPr>
        <w:fldChar w:fldCharType="separate"/>
      </w:r>
      <w:r>
        <w:rPr>
          <w:noProof/>
        </w:rPr>
        <w:t>633</w:t>
      </w:r>
      <w:r>
        <w:rPr>
          <w:noProof/>
        </w:rPr>
        <w:fldChar w:fldCharType="end"/>
      </w:r>
    </w:p>
    <w:p w14:paraId="7EA53E84" w14:textId="493CB26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_Toc146247033 \h </w:instrText>
      </w:r>
      <w:r>
        <w:rPr>
          <w:noProof/>
        </w:rPr>
      </w:r>
      <w:r>
        <w:rPr>
          <w:noProof/>
        </w:rPr>
        <w:fldChar w:fldCharType="separate"/>
      </w:r>
      <w:r>
        <w:rPr>
          <w:noProof/>
        </w:rPr>
        <w:t>633</w:t>
      </w:r>
      <w:r>
        <w:rPr>
          <w:noProof/>
        </w:rPr>
        <w:fldChar w:fldCharType="end"/>
      </w:r>
    </w:p>
    <w:p w14:paraId="245C36EE" w14:textId="45FD520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_Toc146247034 \h </w:instrText>
      </w:r>
      <w:r>
        <w:rPr>
          <w:noProof/>
        </w:rPr>
      </w:r>
      <w:r>
        <w:rPr>
          <w:noProof/>
        </w:rPr>
        <w:fldChar w:fldCharType="separate"/>
      </w:r>
      <w:r>
        <w:rPr>
          <w:noProof/>
        </w:rPr>
        <w:t>636</w:t>
      </w:r>
      <w:r>
        <w:rPr>
          <w:noProof/>
        </w:rPr>
        <w:fldChar w:fldCharType="end"/>
      </w:r>
    </w:p>
    <w:p w14:paraId="00B40E60" w14:textId="32233C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_Toc146247035 \h </w:instrText>
      </w:r>
      <w:r>
        <w:rPr>
          <w:noProof/>
        </w:rPr>
      </w:r>
      <w:r>
        <w:rPr>
          <w:noProof/>
        </w:rPr>
        <w:fldChar w:fldCharType="separate"/>
      </w:r>
      <w:r>
        <w:rPr>
          <w:noProof/>
        </w:rPr>
        <w:t>643</w:t>
      </w:r>
      <w:r>
        <w:rPr>
          <w:noProof/>
        </w:rPr>
        <w:fldChar w:fldCharType="end"/>
      </w:r>
    </w:p>
    <w:p w14:paraId="1698180C" w14:textId="437DEA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_Toc146247036 \h </w:instrText>
      </w:r>
      <w:r>
        <w:rPr>
          <w:noProof/>
        </w:rPr>
      </w:r>
      <w:r>
        <w:rPr>
          <w:noProof/>
        </w:rPr>
        <w:fldChar w:fldCharType="separate"/>
      </w:r>
      <w:r>
        <w:rPr>
          <w:noProof/>
        </w:rPr>
        <w:t>644</w:t>
      </w:r>
      <w:r>
        <w:rPr>
          <w:noProof/>
        </w:rPr>
        <w:fldChar w:fldCharType="end"/>
      </w:r>
    </w:p>
    <w:p w14:paraId="63DF4D6A" w14:textId="33C07FA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_Toc146247037 \h </w:instrText>
      </w:r>
      <w:r>
        <w:rPr>
          <w:noProof/>
        </w:rPr>
      </w:r>
      <w:r>
        <w:rPr>
          <w:noProof/>
        </w:rPr>
        <w:fldChar w:fldCharType="separate"/>
      </w:r>
      <w:r>
        <w:rPr>
          <w:noProof/>
        </w:rPr>
        <w:t>644</w:t>
      </w:r>
      <w:r>
        <w:rPr>
          <w:noProof/>
        </w:rPr>
        <w:fldChar w:fldCharType="end"/>
      </w:r>
    </w:p>
    <w:p w14:paraId="08A9C4AC" w14:textId="759966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_Toc146247038 \h </w:instrText>
      </w:r>
      <w:r>
        <w:rPr>
          <w:noProof/>
        </w:rPr>
      </w:r>
      <w:r>
        <w:rPr>
          <w:noProof/>
        </w:rPr>
        <w:fldChar w:fldCharType="separate"/>
      </w:r>
      <w:r>
        <w:rPr>
          <w:noProof/>
        </w:rPr>
        <w:t>644</w:t>
      </w:r>
      <w:r>
        <w:rPr>
          <w:noProof/>
        </w:rPr>
        <w:fldChar w:fldCharType="end"/>
      </w:r>
    </w:p>
    <w:p w14:paraId="73EABE84" w14:textId="33668F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_Toc146247039 \h </w:instrText>
      </w:r>
      <w:r>
        <w:rPr>
          <w:noProof/>
        </w:rPr>
      </w:r>
      <w:r>
        <w:rPr>
          <w:noProof/>
        </w:rPr>
        <w:fldChar w:fldCharType="separate"/>
      </w:r>
      <w:r>
        <w:rPr>
          <w:noProof/>
        </w:rPr>
        <w:t>645</w:t>
      </w:r>
      <w:r>
        <w:rPr>
          <w:noProof/>
        </w:rPr>
        <w:fldChar w:fldCharType="end"/>
      </w:r>
    </w:p>
    <w:p w14:paraId="0F9BCB76" w14:textId="1898793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_Toc146247040 \h </w:instrText>
      </w:r>
      <w:r>
        <w:rPr>
          <w:noProof/>
        </w:rPr>
      </w:r>
      <w:r>
        <w:rPr>
          <w:noProof/>
        </w:rPr>
        <w:fldChar w:fldCharType="separate"/>
      </w:r>
      <w:r>
        <w:rPr>
          <w:noProof/>
        </w:rPr>
        <w:t>647</w:t>
      </w:r>
      <w:r>
        <w:rPr>
          <w:noProof/>
        </w:rPr>
        <w:fldChar w:fldCharType="end"/>
      </w:r>
    </w:p>
    <w:p w14:paraId="66D92AEF" w14:textId="7AD60E4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_Toc146247041 \h </w:instrText>
      </w:r>
      <w:r>
        <w:rPr>
          <w:noProof/>
        </w:rPr>
      </w:r>
      <w:r>
        <w:rPr>
          <w:noProof/>
        </w:rPr>
        <w:fldChar w:fldCharType="separate"/>
      </w:r>
      <w:r>
        <w:rPr>
          <w:noProof/>
        </w:rPr>
        <w:t>649</w:t>
      </w:r>
      <w:r>
        <w:rPr>
          <w:noProof/>
        </w:rPr>
        <w:fldChar w:fldCharType="end"/>
      </w:r>
    </w:p>
    <w:p w14:paraId="3450EE17" w14:textId="51D38CE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_Toc146247042 \h </w:instrText>
      </w:r>
      <w:r>
        <w:rPr>
          <w:noProof/>
        </w:rPr>
      </w:r>
      <w:r>
        <w:rPr>
          <w:noProof/>
        </w:rPr>
        <w:fldChar w:fldCharType="separate"/>
      </w:r>
      <w:r>
        <w:rPr>
          <w:noProof/>
        </w:rPr>
        <w:t>651</w:t>
      </w:r>
      <w:r>
        <w:rPr>
          <w:noProof/>
        </w:rPr>
        <w:fldChar w:fldCharType="end"/>
      </w:r>
    </w:p>
    <w:p w14:paraId="1FCAA4FA" w14:textId="5C7F43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_Toc146247043 \h </w:instrText>
      </w:r>
      <w:r>
        <w:rPr>
          <w:noProof/>
        </w:rPr>
      </w:r>
      <w:r>
        <w:rPr>
          <w:noProof/>
        </w:rPr>
        <w:fldChar w:fldCharType="separate"/>
      </w:r>
      <w:r>
        <w:rPr>
          <w:noProof/>
        </w:rPr>
        <w:t>651</w:t>
      </w:r>
      <w:r>
        <w:rPr>
          <w:noProof/>
        </w:rPr>
        <w:fldChar w:fldCharType="end"/>
      </w:r>
    </w:p>
    <w:p w14:paraId="3C27BC46" w14:textId="5D25B1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_Toc146247044 \h </w:instrText>
      </w:r>
      <w:r>
        <w:rPr>
          <w:noProof/>
        </w:rPr>
      </w:r>
      <w:r>
        <w:rPr>
          <w:noProof/>
        </w:rPr>
        <w:fldChar w:fldCharType="separate"/>
      </w:r>
      <w:r>
        <w:rPr>
          <w:noProof/>
        </w:rPr>
        <w:t>653</w:t>
      </w:r>
      <w:r>
        <w:rPr>
          <w:noProof/>
        </w:rPr>
        <w:fldChar w:fldCharType="end"/>
      </w:r>
    </w:p>
    <w:p w14:paraId="5B6E9EC6" w14:textId="1D39D3E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_Toc146247045 \h </w:instrText>
      </w:r>
      <w:r>
        <w:rPr>
          <w:noProof/>
        </w:rPr>
      </w:r>
      <w:r>
        <w:rPr>
          <w:noProof/>
        </w:rPr>
        <w:fldChar w:fldCharType="separate"/>
      </w:r>
      <w:r>
        <w:rPr>
          <w:noProof/>
        </w:rPr>
        <w:t>655</w:t>
      </w:r>
      <w:r>
        <w:rPr>
          <w:noProof/>
        </w:rPr>
        <w:fldChar w:fldCharType="end"/>
      </w:r>
    </w:p>
    <w:p w14:paraId="3DCDE780" w14:textId="007D7E0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_Toc146247046 \h </w:instrText>
      </w:r>
      <w:r>
        <w:rPr>
          <w:noProof/>
        </w:rPr>
      </w:r>
      <w:r>
        <w:rPr>
          <w:noProof/>
        </w:rPr>
        <w:fldChar w:fldCharType="separate"/>
      </w:r>
      <w:r>
        <w:rPr>
          <w:noProof/>
        </w:rPr>
        <w:t>656</w:t>
      </w:r>
      <w:r>
        <w:rPr>
          <w:noProof/>
        </w:rPr>
        <w:fldChar w:fldCharType="end"/>
      </w:r>
    </w:p>
    <w:p w14:paraId="1F36DD9D" w14:textId="6DD27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_Toc146247047 \h </w:instrText>
      </w:r>
      <w:r>
        <w:rPr>
          <w:noProof/>
        </w:rPr>
      </w:r>
      <w:r>
        <w:rPr>
          <w:noProof/>
        </w:rPr>
        <w:fldChar w:fldCharType="separate"/>
      </w:r>
      <w:r>
        <w:rPr>
          <w:noProof/>
        </w:rPr>
        <w:t>656</w:t>
      </w:r>
      <w:r>
        <w:rPr>
          <w:noProof/>
        </w:rPr>
        <w:fldChar w:fldCharType="end"/>
      </w:r>
    </w:p>
    <w:p w14:paraId="16E087C9" w14:textId="586D24D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_Toc146247048 \h </w:instrText>
      </w:r>
      <w:r>
        <w:rPr>
          <w:noProof/>
        </w:rPr>
      </w:r>
      <w:r>
        <w:rPr>
          <w:noProof/>
        </w:rPr>
        <w:fldChar w:fldCharType="separate"/>
      </w:r>
      <w:r>
        <w:rPr>
          <w:noProof/>
        </w:rPr>
        <w:t>656</w:t>
      </w:r>
      <w:r>
        <w:rPr>
          <w:noProof/>
        </w:rPr>
        <w:fldChar w:fldCharType="end"/>
      </w:r>
    </w:p>
    <w:p w14:paraId="3EC5E2E4" w14:textId="3CC035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_Toc146247049 \h </w:instrText>
      </w:r>
      <w:r>
        <w:rPr>
          <w:noProof/>
        </w:rPr>
      </w:r>
      <w:r>
        <w:rPr>
          <w:noProof/>
        </w:rPr>
        <w:fldChar w:fldCharType="separate"/>
      </w:r>
      <w:r>
        <w:rPr>
          <w:noProof/>
        </w:rPr>
        <w:t>662</w:t>
      </w:r>
      <w:r>
        <w:rPr>
          <w:noProof/>
        </w:rPr>
        <w:fldChar w:fldCharType="end"/>
      </w:r>
    </w:p>
    <w:p w14:paraId="489E197F" w14:textId="4769DEA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_Toc146247050 \h </w:instrText>
      </w:r>
      <w:r>
        <w:rPr>
          <w:noProof/>
        </w:rPr>
      </w:r>
      <w:r>
        <w:rPr>
          <w:noProof/>
        </w:rPr>
        <w:fldChar w:fldCharType="separate"/>
      </w:r>
      <w:r>
        <w:rPr>
          <w:noProof/>
        </w:rPr>
        <w:t>669</w:t>
      </w:r>
      <w:r>
        <w:rPr>
          <w:noProof/>
        </w:rPr>
        <w:fldChar w:fldCharType="end"/>
      </w:r>
    </w:p>
    <w:p w14:paraId="744500B7" w14:textId="3EAEC5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_Toc146247051 \h </w:instrText>
      </w:r>
      <w:r>
        <w:rPr>
          <w:noProof/>
        </w:rPr>
      </w:r>
      <w:r>
        <w:rPr>
          <w:noProof/>
        </w:rPr>
        <w:fldChar w:fldCharType="separate"/>
      </w:r>
      <w:r>
        <w:rPr>
          <w:noProof/>
        </w:rPr>
        <w:t>671</w:t>
      </w:r>
      <w:r>
        <w:rPr>
          <w:noProof/>
        </w:rPr>
        <w:fldChar w:fldCharType="end"/>
      </w:r>
    </w:p>
    <w:p w14:paraId="163955AF" w14:textId="3314EA3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_Toc146247052 \h </w:instrText>
      </w:r>
      <w:r>
        <w:rPr>
          <w:noProof/>
        </w:rPr>
      </w:r>
      <w:r>
        <w:rPr>
          <w:noProof/>
        </w:rPr>
        <w:fldChar w:fldCharType="separate"/>
      </w:r>
      <w:r>
        <w:rPr>
          <w:noProof/>
        </w:rPr>
        <w:t>671</w:t>
      </w:r>
      <w:r>
        <w:rPr>
          <w:noProof/>
        </w:rPr>
        <w:fldChar w:fldCharType="end"/>
      </w:r>
    </w:p>
    <w:p w14:paraId="3098CEF3" w14:textId="55B8F8D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eastAsia="zh-CN"/>
        </w:rPr>
        <w:t>F</w:t>
      </w:r>
      <w:r w:rsidRPr="004D2FC6">
        <w:rPr>
          <w:noProof/>
          <w:lang w:val="en-US"/>
        </w:rPr>
        <w:t>.</w:t>
      </w:r>
      <w:r w:rsidRPr="004D2FC6">
        <w:rPr>
          <w:noProof/>
          <w:lang w:val="en-US" w:eastAsia="zh-CN"/>
        </w:rPr>
        <w:t>4</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XML schema</w:t>
      </w:r>
      <w:r>
        <w:rPr>
          <w:noProof/>
        </w:rPr>
        <w:tab/>
      </w:r>
      <w:r>
        <w:rPr>
          <w:noProof/>
        </w:rPr>
        <w:fldChar w:fldCharType="begin" w:fldLock="1"/>
      </w:r>
      <w:r>
        <w:rPr>
          <w:noProof/>
        </w:rPr>
        <w:instrText xml:space="preserve"> PAGEREF _Toc146247053 \h </w:instrText>
      </w:r>
      <w:r>
        <w:rPr>
          <w:noProof/>
        </w:rPr>
      </w:r>
      <w:r>
        <w:rPr>
          <w:noProof/>
        </w:rPr>
        <w:fldChar w:fldCharType="separate"/>
      </w:r>
      <w:r>
        <w:rPr>
          <w:noProof/>
        </w:rPr>
        <w:t>671</w:t>
      </w:r>
      <w:r>
        <w:rPr>
          <w:noProof/>
        </w:rPr>
        <w:fldChar w:fldCharType="end"/>
      </w:r>
    </w:p>
    <w:p w14:paraId="714818D7" w14:textId="410D8C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_Toc146247054 \h </w:instrText>
      </w:r>
      <w:r>
        <w:rPr>
          <w:noProof/>
        </w:rPr>
      </w:r>
      <w:r>
        <w:rPr>
          <w:noProof/>
        </w:rPr>
        <w:fldChar w:fldCharType="separate"/>
      </w:r>
      <w:r>
        <w:rPr>
          <w:noProof/>
        </w:rPr>
        <w:t>671</w:t>
      </w:r>
      <w:r>
        <w:rPr>
          <w:noProof/>
        </w:rPr>
        <w:fldChar w:fldCharType="end"/>
      </w:r>
    </w:p>
    <w:p w14:paraId="75EDE4C4" w14:textId="7FD2038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_Toc146247055 \h </w:instrText>
      </w:r>
      <w:r>
        <w:rPr>
          <w:noProof/>
        </w:rPr>
      </w:r>
      <w:r>
        <w:rPr>
          <w:noProof/>
        </w:rPr>
        <w:fldChar w:fldCharType="separate"/>
      </w:r>
      <w:r>
        <w:rPr>
          <w:noProof/>
        </w:rPr>
        <w:t>672</w:t>
      </w:r>
      <w:r>
        <w:rPr>
          <w:noProof/>
        </w:rPr>
        <w:fldChar w:fldCharType="end"/>
      </w:r>
    </w:p>
    <w:p w14:paraId="426E2C5D" w14:textId="7EABC1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_Toc146247056 \h </w:instrText>
      </w:r>
      <w:r>
        <w:rPr>
          <w:noProof/>
        </w:rPr>
      </w:r>
      <w:r>
        <w:rPr>
          <w:noProof/>
        </w:rPr>
        <w:fldChar w:fldCharType="separate"/>
      </w:r>
      <w:r>
        <w:rPr>
          <w:noProof/>
        </w:rPr>
        <w:t>673</w:t>
      </w:r>
      <w:r>
        <w:rPr>
          <w:noProof/>
        </w:rPr>
        <w:fldChar w:fldCharType="end"/>
      </w:r>
    </w:p>
    <w:p w14:paraId="17A8BAB0" w14:textId="35A0BF1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_Toc146247057 \h </w:instrText>
      </w:r>
      <w:r>
        <w:rPr>
          <w:noProof/>
        </w:rPr>
      </w:r>
      <w:r>
        <w:rPr>
          <w:noProof/>
        </w:rPr>
        <w:fldChar w:fldCharType="separate"/>
      </w:r>
      <w:r>
        <w:rPr>
          <w:noProof/>
        </w:rPr>
        <w:t>673</w:t>
      </w:r>
      <w:r>
        <w:rPr>
          <w:noProof/>
        </w:rPr>
        <w:fldChar w:fldCharType="end"/>
      </w:r>
    </w:p>
    <w:p w14:paraId="3F0EAFAE" w14:textId="0397077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_Toc146247058 \h </w:instrText>
      </w:r>
      <w:r>
        <w:rPr>
          <w:noProof/>
        </w:rPr>
      </w:r>
      <w:r>
        <w:rPr>
          <w:noProof/>
        </w:rPr>
        <w:fldChar w:fldCharType="separate"/>
      </w:r>
      <w:r>
        <w:rPr>
          <w:noProof/>
        </w:rPr>
        <w:t>673</w:t>
      </w:r>
      <w:r>
        <w:rPr>
          <w:noProof/>
        </w:rPr>
        <w:fldChar w:fldCharType="end"/>
      </w:r>
    </w:p>
    <w:p w14:paraId="31767377" w14:textId="0B1AB5B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_Toc146247059 \h </w:instrText>
      </w:r>
      <w:r>
        <w:rPr>
          <w:noProof/>
        </w:rPr>
      </w:r>
      <w:r>
        <w:rPr>
          <w:noProof/>
        </w:rPr>
        <w:fldChar w:fldCharType="separate"/>
      </w:r>
      <w:r>
        <w:rPr>
          <w:noProof/>
        </w:rPr>
        <w:t>674</w:t>
      </w:r>
      <w:r>
        <w:rPr>
          <w:noProof/>
        </w:rPr>
        <w:fldChar w:fldCharType="end"/>
      </w:r>
    </w:p>
    <w:p w14:paraId="28385A1F" w14:textId="4FD0129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_Toc146247060 \h </w:instrText>
      </w:r>
      <w:r>
        <w:rPr>
          <w:noProof/>
        </w:rPr>
      </w:r>
      <w:r>
        <w:rPr>
          <w:noProof/>
        </w:rPr>
        <w:fldChar w:fldCharType="separate"/>
      </w:r>
      <w:r>
        <w:rPr>
          <w:noProof/>
        </w:rPr>
        <w:t>674</w:t>
      </w:r>
      <w:r>
        <w:rPr>
          <w:noProof/>
        </w:rPr>
        <w:fldChar w:fldCharType="end"/>
      </w:r>
    </w:p>
    <w:p w14:paraId="14E63274" w14:textId="2764391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_Toc146247061 \h </w:instrText>
      </w:r>
      <w:r>
        <w:rPr>
          <w:noProof/>
        </w:rPr>
      </w:r>
      <w:r>
        <w:rPr>
          <w:noProof/>
        </w:rPr>
        <w:fldChar w:fldCharType="separate"/>
      </w:r>
      <w:r>
        <w:rPr>
          <w:noProof/>
        </w:rPr>
        <w:t>676</w:t>
      </w:r>
      <w:r>
        <w:rPr>
          <w:noProof/>
        </w:rPr>
        <w:fldChar w:fldCharType="end"/>
      </w:r>
    </w:p>
    <w:p w14:paraId="5E2A41CA" w14:textId="3E8267E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_Toc146247062 \h </w:instrText>
      </w:r>
      <w:r>
        <w:rPr>
          <w:noProof/>
        </w:rPr>
      </w:r>
      <w:r>
        <w:rPr>
          <w:noProof/>
        </w:rPr>
        <w:fldChar w:fldCharType="separate"/>
      </w:r>
      <w:r>
        <w:rPr>
          <w:noProof/>
        </w:rPr>
        <w:t>676</w:t>
      </w:r>
      <w:r>
        <w:rPr>
          <w:noProof/>
        </w:rPr>
        <w:fldChar w:fldCharType="end"/>
      </w:r>
    </w:p>
    <w:p w14:paraId="162ABE53" w14:textId="3527D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_Toc146247063 \h </w:instrText>
      </w:r>
      <w:r>
        <w:rPr>
          <w:noProof/>
        </w:rPr>
      </w:r>
      <w:r>
        <w:rPr>
          <w:noProof/>
        </w:rPr>
        <w:fldChar w:fldCharType="separate"/>
      </w:r>
      <w:r>
        <w:rPr>
          <w:noProof/>
        </w:rPr>
        <w:t>676</w:t>
      </w:r>
      <w:r>
        <w:rPr>
          <w:noProof/>
        </w:rPr>
        <w:fldChar w:fldCharType="end"/>
      </w:r>
    </w:p>
    <w:p w14:paraId="00D424C3" w14:textId="1211F3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_Toc146247064 \h </w:instrText>
      </w:r>
      <w:r>
        <w:rPr>
          <w:noProof/>
        </w:rPr>
      </w:r>
      <w:r>
        <w:rPr>
          <w:noProof/>
        </w:rPr>
        <w:fldChar w:fldCharType="separate"/>
      </w:r>
      <w:r>
        <w:rPr>
          <w:noProof/>
        </w:rPr>
        <w:t>677</w:t>
      </w:r>
      <w:r>
        <w:rPr>
          <w:noProof/>
        </w:rPr>
        <w:fldChar w:fldCharType="end"/>
      </w:r>
    </w:p>
    <w:p w14:paraId="6592FF90" w14:textId="18113C6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_Toc146247065 \h </w:instrText>
      </w:r>
      <w:r>
        <w:rPr>
          <w:noProof/>
        </w:rPr>
      </w:r>
      <w:r>
        <w:rPr>
          <w:noProof/>
        </w:rPr>
        <w:fldChar w:fldCharType="separate"/>
      </w:r>
      <w:r>
        <w:rPr>
          <w:noProof/>
        </w:rPr>
        <w:t>677</w:t>
      </w:r>
      <w:r>
        <w:rPr>
          <w:noProof/>
        </w:rPr>
        <w:fldChar w:fldCharType="end"/>
      </w:r>
    </w:p>
    <w:p w14:paraId="53633664" w14:textId="693247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_Toc146247066 \h </w:instrText>
      </w:r>
      <w:r>
        <w:rPr>
          <w:noProof/>
        </w:rPr>
      </w:r>
      <w:r>
        <w:rPr>
          <w:noProof/>
        </w:rPr>
        <w:fldChar w:fldCharType="separate"/>
      </w:r>
      <w:r>
        <w:rPr>
          <w:noProof/>
        </w:rPr>
        <w:t>679</w:t>
      </w:r>
      <w:r>
        <w:rPr>
          <w:noProof/>
        </w:rPr>
        <w:fldChar w:fldCharType="end"/>
      </w:r>
    </w:p>
    <w:p w14:paraId="202A8208" w14:textId="79F1205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_Toc146247067 \h </w:instrText>
      </w:r>
      <w:r>
        <w:rPr>
          <w:noProof/>
        </w:rPr>
      </w:r>
      <w:r>
        <w:rPr>
          <w:noProof/>
        </w:rPr>
        <w:fldChar w:fldCharType="separate"/>
      </w:r>
      <w:r>
        <w:rPr>
          <w:noProof/>
        </w:rPr>
        <w:t>679</w:t>
      </w:r>
      <w:r>
        <w:rPr>
          <w:noProof/>
        </w:rPr>
        <w:fldChar w:fldCharType="end"/>
      </w:r>
    </w:p>
    <w:p w14:paraId="19CB2F5F" w14:textId="5B1DA34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de-DE" w:eastAsia="zh-CN"/>
        </w:rPr>
        <w:lastRenderedPageBreak/>
        <w:t>F</w:t>
      </w:r>
      <w:r w:rsidRPr="004D2FC6">
        <w:rPr>
          <w:noProof/>
          <w:lang w:val="de-DE"/>
        </w:rPr>
        <w:t>.</w:t>
      </w:r>
      <w:r w:rsidRPr="004D2FC6">
        <w:rPr>
          <w:noProof/>
          <w:lang w:val="de-DE" w:eastAsia="zh-CN"/>
        </w:rPr>
        <w:t>7</w:t>
      </w:r>
      <w:r w:rsidRPr="004D2FC6">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de-DE"/>
        </w:rPr>
        <w:t>XML schema</w:t>
      </w:r>
      <w:r>
        <w:rPr>
          <w:noProof/>
        </w:rPr>
        <w:tab/>
      </w:r>
      <w:r>
        <w:rPr>
          <w:noProof/>
        </w:rPr>
        <w:fldChar w:fldCharType="begin" w:fldLock="1"/>
      </w:r>
      <w:r>
        <w:rPr>
          <w:noProof/>
        </w:rPr>
        <w:instrText xml:space="preserve"> PAGEREF _Toc146247068 \h </w:instrText>
      </w:r>
      <w:r>
        <w:rPr>
          <w:noProof/>
        </w:rPr>
      </w:r>
      <w:r>
        <w:rPr>
          <w:noProof/>
        </w:rPr>
        <w:fldChar w:fldCharType="separate"/>
      </w:r>
      <w:r>
        <w:rPr>
          <w:noProof/>
        </w:rPr>
        <w:t>679</w:t>
      </w:r>
      <w:r>
        <w:rPr>
          <w:noProof/>
        </w:rPr>
        <w:fldChar w:fldCharType="end"/>
      </w:r>
    </w:p>
    <w:p w14:paraId="22E50769" w14:textId="62919E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_Toc146247069 \h </w:instrText>
      </w:r>
      <w:r>
        <w:rPr>
          <w:noProof/>
        </w:rPr>
      </w:r>
      <w:r>
        <w:rPr>
          <w:noProof/>
        </w:rPr>
        <w:fldChar w:fldCharType="separate"/>
      </w:r>
      <w:r>
        <w:rPr>
          <w:noProof/>
        </w:rPr>
        <w:t>680</w:t>
      </w:r>
      <w:r>
        <w:rPr>
          <w:noProof/>
        </w:rPr>
        <w:fldChar w:fldCharType="end"/>
      </w:r>
    </w:p>
    <w:p w14:paraId="475A0DF4" w14:textId="208CD14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_Toc146247070 \h </w:instrText>
      </w:r>
      <w:r>
        <w:rPr>
          <w:noProof/>
        </w:rPr>
      </w:r>
      <w:r>
        <w:rPr>
          <w:noProof/>
        </w:rPr>
        <w:fldChar w:fldCharType="separate"/>
      </w:r>
      <w:r>
        <w:rPr>
          <w:noProof/>
        </w:rPr>
        <w:t>681</w:t>
      </w:r>
      <w:r>
        <w:rPr>
          <w:noProof/>
        </w:rPr>
        <w:fldChar w:fldCharType="end"/>
      </w:r>
    </w:p>
    <w:p w14:paraId="64D61611" w14:textId="4010E9A7"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 States managed by the MCPTT client and MCPTT server</w:t>
      </w:r>
      <w:r>
        <w:rPr>
          <w:noProof/>
        </w:rPr>
        <w:tab/>
      </w:r>
      <w:r>
        <w:rPr>
          <w:noProof/>
        </w:rPr>
        <w:fldChar w:fldCharType="begin" w:fldLock="1"/>
      </w:r>
      <w:r>
        <w:rPr>
          <w:noProof/>
        </w:rPr>
        <w:instrText xml:space="preserve"> PAGEREF _Toc146247071 \h </w:instrText>
      </w:r>
      <w:r>
        <w:rPr>
          <w:noProof/>
        </w:rPr>
      </w:r>
      <w:r>
        <w:rPr>
          <w:noProof/>
        </w:rPr>
        <w:fldChar w:fldCharType="separate"/>
      </w:r>
      <w:r>
        <w:rPr>
          <w:noProof/>
        </w:rPr>
        <w:t>683</w:t>
      </w:r>
      <w:r>
        <w:rPr>
          <w:noProof/>
        </w:rPr>
        <w:fldChar w:fldCharType="end"/>
      </w:r>
    </w:p>
    <w:p w14:paraId="04196E82" w14:textId="68D8050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_Toc146247072 \h </w:instrText>
      </w:r>
      <w:r>
        <w:rPr>
          <w:noProof/>
        </w:rPr>
      </w:r>
      <w:r>
        <w:rPr>
          <w:noProof/>
        </w:rPr>
        <w:fldChar w:fldCharType="separate"/>
      </w:r>
      <w:r>
        <w:rPr>
          <w:noProof/>
        </w:rPr>
        <w:t>683</w:t>
      </w:r>
      <w:r>
        <w:rPr>
          <w:noProof/>
        </w:rPr>
        <w:fldChar w:fldCharType="end"/>
      </w:r>
    </w:p>
    <w:p w14:paraId="5EB12D05" w14:textId="7D77551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_Toc146247073 \h </w:instrText>
      </w:r>
      <w:r>
        <w:rPr>
          <w:noProof/>
        </w:rPr>
      </w:r>
      <w:r>
        <w:rPr>
          <w:noProof/>
        </w:rPr>
        <w:fldChar w:fldCharType="separate"/>
      </w:r>
      <w:r>
        <w:rPr>
          <w:noProof/>
        </w:rPr>
        <w:t>683</w:t>
      </w:r>
      <w:r>
        <w:rPr>
          <w:noProof/>
        </w:rPr>
        <w:fldChar w:fldCharType="end"/>
      </w:r>
    </w:p>
    <w:p w14:paraId="4E18F0B5" w14:textId="5F4133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_Toc146247074 \h </w:instrText>
      </w:r>
      <w:r>
        <w:rPr>
          <w:noProof/>
        </w:rPr>
      </w:r>
      <w:r>
        <w:rPr>
          <w:noProof/>
        </w:rPr>
        <w:fldChar w:fldCharType="separate"/>
      </w:r>
      <w:r>
        <w:rPr>
          <w:noProof/>
        </w:rPr>
        <w:t>684</w:t>
      </w:r>
      <w:r>
        <w:rPr>
          <w:noProof/>
        </w:rPr>
        <w:fldChar w:fldCharType="end"/>
      </w:r>
    </w:p>
    <w:p w14:paraId="2DD72C11" w14:textId="6413A21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_Toc146247075 \h </w:instrText>
      </w:r>
      <w:r>
        <w:rPr>
          <w:noProof/>
        </w:rPr>
      </w:r>
      <w:r>
        <w:rPr>
          <w:noProof/>
        </w:rPr>
        <w:fldChar w:fldCharType="separate"/>
      </w:r>
      <w:r>
        <w:rPr>
          <w:noProof/>
        </w:rPr>
        <w:t>685</w:t>
      </w:r>
      <w:r>
        <w:rPr>
          <w:noProof/>
        </w:rPr>
        <w:fldChar w:fldCharType="end"/>
      </w:r>
    </w:p>
    <w:p w14:paraId="32C259A0" w14:textId="441345D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_Toc146247076 \h </w:instrText>
      </w:r>
      <w:r>
        <w:rPr>
          <w:noProof/>
        </w:rPr>
      </w:r>
      <w:r>
        <w:rPr>
          <w:noProof/>
        </w:rPr>
        <w:fldChar w:fldCharType="separate"/>
      </w:r>
      <w:r>
        <w:rPr>
          <w:noProof/>
        </w:rPr>
        <w:t>685</w:t>
      </w:r>
      <w:r>
        <w:rPr>
          <w:noProof/>
        </w:rPr>
        <w:fldChar w:fldCharType="end"/>
      </w:r>
    </w:p>
    <w:p w14:paraId="64F5139C" w14:textId="237E3A9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_Toc146247077 \h </w:instrText>
      </w:r>
      <w:r>
        <w:rPr>
          <w:noProof/>
        </w:rPr>
      </w:r>
      <w:r>
        <w:rPr>
          <w:noProof/>
        </w:rPr>
        <w:fldChar w:fldCharType="separate"/>
      </w:r>
      <w:r>
        <w:rPr>
          <w:noProof/>
        </w:rPr>
        <w:t>687</w:t>
      </w:r>
      <w:r>
        <w:rPr>
          <w:noProof/>
        </w:rPr>
        <w:fldChar w:fldCharType="end"/>
      </w:r>
    </w:p>
    <w:p w14:paraId="28FE2243" w14:textId="41576C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_Toc146247078 \h </w:instrText>
      </w:r>
      <w:r>
        <w:rPr>
          <w:noProof/>
        </w:rPr>
      </w:r>
      <w:r>
        <w:rPr>
          <w:noProof/>
        </w:rPr>
        <w:fldChar w:fldCharType="separate"/>
      </w:r>
      <w:r>
        <w:rPr>
          <w:noProof/>
        </w:rPr>
        <w:t>687</w:t>
      </w:r>
      <w:r>
        <w:rPr>
          <w:noProof/>
        </w:rPr>
        <w:fldChar w:fldCharType="end"/>
      </w:r>
    </w:p>
    <w:p w14:paraId="38752EF8" w14:textId="598E949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_Toc146247079 \h </w:instrText>
      </w:r>
      <w:r>
        <w:rPr>
          <w:noProof/>
        </w:rPr>
      </w:r>
      <w:r>
        <w:rPr>
          <w:noProof/>
        </w:rPr>
        <w:fldChar w:fldCharType="separate"/>
      </w:r>
      <w:r>
        <w:rPr>
          <w:noProof/>
        </w:rPr>
        <w:t>688</w:t>
      </w:r>
      <w:r>
        <w:rPr>
          <w:noProof/>
        </w:rPr>
        <w:fldChar w:fldCharType="end"/>
      </w:r>
    </w:p>
    <w:p w14:paraId="0297B6A4" w14:textId="3E61F33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_Toc146247080 \h </w:instrText>
      </w:r>
      <w:r>
        <w:rPr>
          <w:noProof/>
        </w:rPr>
      </w:r>
      <w:r>
        <w:rPr>
          <w:noProof/>
        </w:rPr>
        <w:fldChar w:fldCharType="separate"/>
      </w:r>
      <w:r>
        <w:rPr>
          <w:noProof/>
        </w:rPr>
        <w:t>689</w:t>
      </w:r>
      <w:r>
        <w:rPr>
          <w:noProof/>
        </w:rPr>
        <w:fldChar w:fldCharType="end"/>
      </w:r>
    </w:p>
    <w:p w14:paraId="11465D31" w14:textId="46A8D0E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_Toc146247081 \h </w:instrText>
      </w:r>
      <w:r>
        <w:rPr>
          <w:noProof/>
        </w:rPr>
      </w:r>
      <w:r>
        <w:rPr>
          <w:noProof/>
        </w:rPr>
        <w:fldChar w:fldCharType="separate"/>
      </w:r>
      <w:r>
        <w:rPr>
          <w:noProof/>
        </w:rPr>
        <w:t>689</w:t>
      </w:r>
      <w:r>
        <w:rPr>
          <w:noProof/>
        </w:rPr>
        <w:fldChar w:fldCharType="end"/>
      </w:r>
    </w:p>
    <w:p w14:paraId="5371C957" w14:textId="44D1DCB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_Toc146247082 \h </w:instrText>
      </w:r>
      <w:r>
        <w:rPr>
          <w:noProof/>
        </w:rPr>
      </w:r>
      <w:r>
        <w:rPr>
          <w:noProof/>
        </w:rPr>
        <w:fldChar w:fldCharType="separate"/>
      </w:r>
      <w:r>
        <w:rPr>
          <w:noProof/>
        </w:rPr>
        <w:t>690</w:t>
      </w:r>
      <w:r>
        <w:rPr>
          <w:noProof/>
        </w:rPr>
        <w:fldChar w:fldCharType="end"/>
      </w:r>
    </w:p>
    <w:p w14:paraId="4F45E359" w14:textId="14ABCD83"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_Toc146247083 \h </w:instrText>
      </w:r>
      <w:r>
        <w:rPr>
          <w:noProof/>
        </w:rPr>
      </w:r>
      <w:r>
        <w:rPr>
          <w:noProof/>
        </w:rPr>
        <w:fldChar w:fldCharType="separate"/>
      </w:r>
      <w:r>
        <w:rPr>
          <w:noProof/>
        </w:rPr>
        <w:t>691</w:t>
      </w:r>
      <w:r>
        <w:rPr>
          <w:noProof/>
        </w:rPr>
        <w:fldChar w:fldCharType="end"/>
      </w:r>
    </w:p>
    <w:p w14:paraId="472FB7E1" w14:textId="6804AD5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_Toc146247084 \h </w:instrText>
      </w:r>
      <w:r>
        <w:rPr>
          <w:noProof/>
        </w:rPr>
      </w:r>
      <w:r>
        <w:rPr>
          <w:noProof/>
        </w:rPr>
        <w:fldChar w:fldCharType="separate"/>
      </w:r>
      <w:r>
        <w:rPr>
          <w:noProof/>
        </w:rPr>
        <w:t>692</w:t>
      </w:r>
      <w:r>
        <w:rPr>
          <w:noProof/>
        </w:rPr>
        <w:fldChar w:fldCharType="end"/>
      </w:r>
    </w:p>
    <w:p w14:paraId="0CAE17D2" w14:textId="546B080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D2FC6">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_Toc146247085 \h </w:instrText>
      </w:r>
      <w:r>
        <w:rPr>
          <w:noProof/>
        </w:rPr>
      </w:r>
      <w:r>
        <w:rPr>
          <w:noProof/>
        </w:rPr>
        <w:fldChar w:fldCharType="separate"/>
      </w:r>
      <w:r>
        <w:rPr>
          <w:noProof/>
        </w:rPr>
        <w:t>694</w:t>
      </w:r>
      <w:r>
        <w:rPr>
          <w:noProof/>
        </w:rPr>
        <w:fldChar w:fldCharType="end"/>
      </w:r>
    </w:p>
    <w:p w14:paraId="0DD4880B" w14:textId="69CB568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_Toc146247086 \h </w:instrText>
      </w:r>
      <w:r>
        <w:rPr>
          <w:noProof/>
        </w:rPr>
      </w:r>
      <w:r>
        <w:rPr>
          <w:noProof/>
        </w:rPr>
        <w:fldChar w:fldCharType="separate"/>
      </w:r>
      <w:r>
        <w:rPr>
          <w:noProof/>
        </w:rPr>
        <w:t>694</w:t>
      </w:r>
      <w:r>
        <w:rPr>
          <w:noProof/>
        </w:rPr>
        <w:fldChar w:fldCharType="end"/>
      </w:r>
    </w:p>
    <w:p w14:paraId="2D73BCAE" w14:textId="67D8AD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_Toc146247087 \h </w:instrText>
      </w:r>
      <w:r>
        <w:rPr>
          <w:noProof/>
        </w:rPr>
      </w:r>
      <w:r>
        <w:rPr>
          <w:noProof/>
        </w:rPr>
        <w:fldChar w:fldCharType="separate"/>
      </w:r>
      <w:r>
        <w:rPr>
          <w:noProof/>
        </w:rPr>
        <w:t>694</w:t>
      </w:r>
      <w:r>
        <w:rPr>
          <w:noProof/>
        </w:rPr>
        <w:fldChar w:fldCharType="end"/>
      </w:r>
    </w:p>
    <w:p w14:paraId="4C1A18E8" w14:textId="766408E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_Toc146247088 \h </w:instrText>
      </w:r>
      <w:r>
        <w:rPr>
          <w:noProof/>
        </w:rPr>
      </w:r>
      <w:r>
        <w:rPr>
          <w:noProof/>
        </w:rPr>
        <w:fldChar w:fldCharType="separate"/>
      </w:r>
      <w:r>
        <w:rPr>
          <w:noProof/>
        </w:rPr>
        <w:t>696</w:t>
      </w:r>
      <w:r>
        <w:rPr>
          <w:noProof/>
        </w:rPr>
        <w:fldChar w:fldCharType="end"/>
      </w:r>
    </w:p>
    <w:p w14:paraId="203A50E1" w14:textId="5E4A96A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_Toc146247089 \h </w:instrText>
      </w:r>
      <w:r>
        <w:rPr>
          <w:noProof/>
        </w:rPr>
      </w:r>
      <w:r>
        <w:rPr>
          <w:noProof/>
        </w:rPr>
        <w:fldChar w:fldCharType="separate"/>
      </w:r>
      <w:r>
        <w:rPr>
          <w:noProof/>
        </w:rPr>
        <w:t>696</w:t>
      </w:r>
      <w:r>
        <w:rPr>
          <w:noProof/>
        </w:rPr>
        <w:fldChar w:fldCharType="end"/>
      </w:r>
    </w:p>
    <w:p w14:paraId="783D7DFC" w14:textId="744E394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_Toc146247090 \h </w:instrText>
      </w:r>
      <w:r>
        <w:rPr>
          <w:noProof/>
        </w:rPr>
      </w:r>
      <w:r>
        <w:rPr>
          <w:noProof/>
        </w:rPr>
        <w:fldChar w:fldCharType="separate"/>
      </w:r>
      <w:r>
        <w:rPr>
          <w:noProof/>
        </w:rPr>
        <w:t>696</w:t>
      </w:r>
      <w:r>
        <w:rPr>
          <w:noProof/>
        </w:rPr>
        <w:fldChar w:fldCharType="end"/>
      </w:r>
    </w:p>
    <w:p w14:paraId="6A1719DD" w14:textId="297289C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_Toc146247091 \h </w:instrText>
      </w:r>
      <w:r>
        <w:rPr>
          <w:noProof/>
        </w:rPr>
      </w:r>
      <w:r>
        <w:rPr>
          <w:noProof/>
        </w:rPr>
        <w:fldChar w:fldCharType="separate"/>
      </w:r>
      <w:r>
        <w:rPr>
          <w:noProof/>
        </w:rPr>
        <w:t>697</w:t>
      </w:r>
      <w:r>
        <w:rPr>
          <w:noProof/>
        </w:rPr>
        <w:fldChar w:fldCharType="end"/>
      </w:r>
    </w:p>
    <w:p w14:paraId="13483417" w14:textId="1E208DA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_Toc146247092 \h </w:instrText>
      </w:r>
      <w:r>
        <w:rPr>
          <w:noProof/>
        </w:rPr>
      </w:r>
      <w:r>
        <w:rPr>
          <w:noProof/>
        </w:rPr>
        <w:fldChar w:fldCharType="separate"/>
      </w:r>
      <w:r>
        <w:rPr>
          <w:noProof/>
        </w:rPr>
        <w:t>697</w:t>
      </w:r>
      <w:r>
        <w:rPr>
          <w:noProof/>
        </w:rPr>
        <w:fldChar w:fldCharType="end"/>
      </w:r>
    </w:p>
    <w:p w14:paraId="5403130C" w14:textId="1D2947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_Toc146247093 \h </w:instrText>
      </w:r>
      <w:r>
        <w:rPr>
          <w:noProof/>
        </w:rPr>
      </w:r>
      <w:r>
        <w:rPr>
          <w:noProof/>
        </w:rPr>
        <w:fldChar w:fldCharType="separate"/>
      </w:r>
      <w:r>
        <w:rPr>
          <w:noProof/>
        </w:rPr>
        <w:t>697</w:t>
      </w:r>
      <w:r>
        <w:rPr>
          <w:noProof/>
        </w:rPr>
        <w:fldChar w:fldCharType="end"/>
      </w:r>
    </w:p>
    <w:p w14:paraId="14FE9226" w14:textId="7ED04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_Toc146247094 \h </w:instrText>
      </w:r>
      <w:r>
        <w:rPr>
          <w:noProof/>
        </w:rPr>
      </w:r>
      <w:r>
        <w:rPr>
          <w:noProof/>
        </w:rPr>
        <w:fldChar w:fldCharType="separate"/>
      </w:r>
      <w:r>
        <w:rPr>
          <w:noProof/>
        </w:rPr>
        <w:t>697</w:t>
      </w:r>
      <w:r>
        <w:rPr>
          <w:noProof/>
        </w:rPr>
        <w:fldChar w:fldCharType="end"/>
      </w:r>
    </w:p>
    <w:p w14:paraId="053966AB" w14:textId="6205D4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_Toc146247095 \h </w:instrText>
      </w:r>
      <w:r>
        <w:rPr>
          <w:noProof/>
        </w:rPr>
      </w:r>
      <w:r>
        <w:rPr>
          <w:noProof/>
        </w:rPr>
        <w:fldChar w:fldCharType="separate"/>
      </w:r>
      <w:r>
        <w:rPr>
          <w:noProof/>
        </w:rPr>
        <w:t>697</w:t>
      </w:r>
      <w:r>
        <w:rPr>
          <w:noProof/>
        </w:rPr>
        <w:fldChar w:fldCharType="end"/>
      </w:r>
    </w:p>
    <w:p w14:paraId="06245DB4" w14:textId="30EFEF2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_Toc146247096 \h </w:instrText>
      </w:r>
      <w:r>
        <w:rPr>
          <w:noProof/>
        </w:rPr>
      </w:r>
      <w:r>
        <w:rPr>
          <w:noProof/>
        </w:rPr>
        <w:fldChar w:fldCharType="separate"/>
      </w:r>
      <w:r>
        <w:rPr>
          <w:noProof/>
        </w:rPr>
        <w:t>698</w:t>
      </w:r>
      <w:r>
        <w:rPr>
          <w:noProof/>
        </w:rPr>
        <w:fldChar w:fldCharType="end"/>
      </w:r>
    </w:p>
    <w:p w14:paraId="3C2B82FB" w14:textId="118B66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_Toc146247097 \h </w:instrText>
      </w:r>
      <w:r>
        <w:rPr>
          <w:noProof/>
        </w:rPr>
      </w:r>
      <w:r>
        <w:rPr>
          <w:noProof/>
        </w:rPr>
        <w:fldChar w:fldCharType="separate"/>
      </w:r>
      <w:r>
        <w:rPr>
          <w:noProof/>
        </w:rPr>
        <w:t>698</w:t>
      </w:r>
      <w:r>
        <w:rPr>
          <w:noProof/>
        </w:rPr>
        <w:fldChar w:fldCharType="end"/>
      </w:r>
    </w:p>
    <w:p w14:paraId="6C4CA0B0" w14:textId="1E0666A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_Toc146247098 \h </w:instrText>
      </w:r>
      <w:r>
        <w:rPr>
          <w:noProof/>
        </w:rPr>
      </w:r>
      <w:r>
        <w:rPr>
          <w:noProof/>
        </w:rPr>
        <w:fldChar w:fldCharType="separate"/>
      </w:r>
      <w:r>
        <w:rPr>
          <w:noProof/>
        </w:rPr>
        <w:t>700</w:t>
      </w:r>
      <w:r>
        <w:rPr>
          <w:noProof/>
        </w:rPr>
        <w:fldChar w:fldCharType="end"/>
      </w:r>
    </w:p>
    <w:p w14:paraId="52BD610B" w14:textId="774E3B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_Toc146247099 \h </w:instrText>
      </w:r>
      <w:r>
        <w:rPr>
          <w:noProof/>
        </w:rPr>
      </w:r>
      <w:r>
        <w:rPr>
          <w:noProof/>
        </w:rPr>
        <w:fldChar w:fldCharType="separate"/>
      </w:r>
      <w:r>
        <w:rPr>
          <w:noProof/>
        </w:rPr>
        <w:t>701</w:t>
      </w:r>
      <w:r>
        <w:rPr>
          <w:noProof/>
        </w:rPr>
        <w:fldChar w:fldCharType="end"/>
      </w:r>
    </w:p>
    <w:p w14:paraId="4640CC6C" w14:textId="696603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_Toc146247100 \h </w:instrText>
      </w:r>
      <w:r>
        <w:rPr>
          <w:noProof/>
        </w:rPr>
      </w:r>
      <w:r>
        <w:rPr>
          <w:noProof/>
        </w:rPr>
        <w:fldChar w:fldCharType="separate"/>
      </w:r>
      <w:r>
        <w:rPr>
          <w:noProof/>
        </w:rPr>
        <w:t>701</w:t>
      </w:r>
      <w:r>
        <w:rPr>
          <w:noProof/>
        </w:rPr>
        <w:fldChar w:fldCharType="end"/>
      </w:r>
    </w:p>
    <w:p w14:paraId="3EEF1484" w14:textId="67E084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_Toc146247101 \h </w:instrText>
      </w:r>
      <w:r>
        <w:rPr>
          <w:noProof/>
        </w:rPr>
      </w:r>
      <w:r>
        <w:rPr>
          <w:noProof/>
        </w:rPr>
        <w:fldChar w:fldCharType="separate"/>
      </w:r>
      <w:r>
        <w:rPr>
          <w:noProof/>
        </w:rPr>
        <w:t>701</w:t>
      </w:r>
      <w:r>
        <w:rPr>
          <w:noProof/>
        </w:rPr>
        <w:fldChar w:fldCharType="end"/>
      </w:r>
    </w:p>
    <w:p w14:paraId="74F2D827" w14:textId="4BFAACA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_Toc146247102 \h </w:instrText>
      </w:r>
      <w:r>
        <w:rPr>
          <w:noProof/>
        </w:rPr>
      </w:r>
      <w:r>
        <w:rPr>
          <w:noProof/>
        </w:rPr>
        <w:fldChar w:fldCharType="separate"/>
      </w:r>
      <w:r>
        <w:rPr>
          <w:noProof/>
        </w:rPr>
        <w:t>701</w:t>
      </w:r>
      <w:r>
        <w:rPr>
          <w:noProof/>
        </w:rPr>
        <w:fldChar w:fldCharType="end"/>
      </w:r>
    </w:p>
    <w:p w14:paraId="235B45F5" w14:textId="78BA3CF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_Toc146247103 \h </w:instrText>
      </w:r>
      <w:r>
        <w:rPr>
          <w:noProof/>
        </w:rPr>
      </w:r>
      <w:r>
        <w:rPr>
          <w:noProof/>
        </w:rPr>
        <w:fldChar w:fldCharType="separate"/>
      </w:r>
      <w:r>
        <w:rPr>
          <w:noProof/>
        </w:rPr>
        <w:t>702</w:t>
      </w:r>
      <w:r>
        <w:rPr>
          <w:noProof/>
        </w:rPr>
        <w:fldChar w:fldCharType="end"/>
      </w:r>
    </w:p>
    <w:p w14:paraId="7F979028" w14:textId="6320D8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_Toc146247104 \h </w:instrText>
      </w:r>
      <w:r>
        <w:rPr>
          <w:noProof/>
        </w:rPr>
      </w:r>
      <w:r>
        <w:rPr>
          <w:noProof/>
        </w:rPr>
        <w:fldChar w:fldCharType="separate"/>
      </w:r>
      <w:r>
        <w:rPr>
          <w:noProof/>
        </w:rPr>
        <w:t>703</w:t>
      </w:r>
      <w:r>
        <w:rPr>
          <w:noProof/>
        </w:rPr>
        <w:fldChar w:fldCharType="end"/>
      </w:r>
    </w:p>
    <w:p w14:paraId="74824BA9" w14:textId="41AFE96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sidRPr="004D2FC6">
        <w:rPr>
          <w:noProof/>
          <w:lang w:val="en-US"/>
        </w:rPr>
        <w:t>Annex J (informative): INFO packages defined in the present document</w:t>
      </w:r>
      <w:r>
        <w:rPr>
          <w:noProof/>
        </w:rPr>
        <w:tab/>
      </w:r>
      <w:r>
        <w:rPr>
          <w:noProof/>
        </w:rPr>
        <w:fldChar w:fldCharType="begin" w:fldLock="1"/>
      </w:r>
      <w:r>
        <w:rPr>
          <w:noProof/>
        </w:rPr>
        <w:instrText xml:space="preserve"> PAGEREF _Toc146247105 \h </w:instrText>
      </w:r>
      <w:r>
        <w:rPr>
          <w:noProof/>
        </w:rPr>
      </w:r>
      <w:r>
        <w:rPr>
          <w:noProof/>
        </w:rPr>
        <w:fldChar w:fldCharType="separate"/>
      </w:r>
      <w:r>
        <w:rPr>
          <w:noProof/>
        </w:rPr>
        <w:t>703</w:t>
      </w:r>
      <w:r>
        <w:rPr>
          <w:noProof/>
        </w:rPr>
        <w:fldChar w:fldCharType="end"/>
      </w:r>
    </w:p>
    <w:p w14:paraId="459D796C" w14:textId="5607FC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_Toc146247106 \h </w:instrText>
      </w:r>
      <w:r>
        <w:rPr>
          <w:noProof/>
        </w:rPr>
      </w:r>
      <w:r>
        <w:rPr>
          <w:noProof/>
        </w:rPr>
        <w:fldChar w:fldCharType="separate"/>
      </w:r>
      <w:r>
        <w:rPr>
          <w:noProof/>
        </w:rPr>
        <w:t>703</w:t>
      </w:r>
      <w:r>
        <w:rPr>
          <w:noProof/>
        </w:rPr>
        <w:fldChar w:fldCharType="end"/>
      </w:r>
    </w:p>
    <w:p w14:paraId="4547F4C8" w14:textId="7D26DD9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_Toc146247107 \h </w:instrText>
      </w:r>
      <w:r>
        <w:rPr>
          <w:noProof/>
        </w:rPr>
      </w:r>
      <w:r>
        <w:rPr>
          <w:noProof/>
        </w:rPr>
        <w:fldChar w:fldCharType="separate"/>
      </w:r>
      <w:r>
        <w:rPr>
          <w:noProof/>
        </w:rPr>
        <w:t>703</w:t>
      </w:r>
      <w:r>
        <w:rPr>
          <w:noProof/>
        </w:rPr>
        <w:fldChar w:fldCharType="end"/>
      </w:r>
    </w:p>
    <w:p w14:paraId="7486809C" w14:textId="1EEC8AE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g.3gpp.mcptt-floor-request info package</w:t>
      </w:r>
      <w:r>
        <w:rPr>
          <w:noProof/>
        </w:rPr>
        <w:tab/>
      </w:r>
      <w:r>
        <w:rPr>
          <w:noProof/>
        </w:rPr>
        <w:fldChar w:fldCharType="begin" w:fldLock="1"/>
      </w:r>
      <w:r>
        <w:rPr>
          <w:noProof/>
        </w:rPr>
        <w:instrText xml:space="preserve"> PAGEREF _Toc146247108 \h </w:instrText>
      </w:r>
      <w:r>
        <w:rPr>
          <w:noProof/>
        </w:rPr>
      </w:r>
      <w:r>
        <w:rPr>
          <w:noProof/>
        </w:rPr>
        <w:fldChar w:fldCharType="separate"/>
      </w:r>
      <w:r>
        <w:rPr>
          <w:noProof/>
        </w:rPr>
        <w:t>703</w:t>
      </w:r>
      <w:r>
        <w:rPr>
          <w:noProof/>
        </w:rPr>
        <w:fldChar w:fldCharType="end"/>
      </w:r>
    </w:p>
    <w:p w14:paraId="6700C659" w14:textId="79D6B5B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_Toc146247109 \h </w:instrText>
      </w:r>
      <w:r>
        <w:rPr>
          <w:noProof/>
        </w:rPr>
      </w:r>
      <w:r>
        <w:rPr>
          <w:noProof/>
        </w:rPr>
        <w:fldChar w:fldCharType="separate"/>
      </w:r>
      <w:r>
        <w:rPr>
          <w:noProof/>
        </w:rPr>
        <w:t>703</w:t>
      </w:r>
      <w:r>
        <w:rPr>
          <w:noProof/>
        </w:rPr>
        <w:fldChar w:fldCharType="end"/>
      </w:r>
    </w:p>
    <w:p w14:paraId="23C630E8" w14:textId="7DC3DCA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_Toc146247110 \h </w:instrText>
      </w:r>
      <w:r>
        <w:rPr>
          <w:noProof/>
        </w:rPr>
      </w:r>
      <w:r>
        <w:rPr>
          <w:noProof/>
        </w:rPr>
        <w:fldChar w:fldCharType="separate"/>
      </w:r>
      <w:r>
        <w:rPr>
          <w:noProof/>
        </w:rPr>
        <w:t>703</w:t>
      </w:r>
      <w:r>
        <w:rPr>
          <w:noProof/>
        </w:rPr>
        <w:fldChar w:fldCharType="end"/>
      </w:r>
    </w:p>
    <w:p w14:paraId="054EEF54" w14:textId="660224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_Toc146247111 \h </w:instrText>
      </w:r>
      <w:r>
        <w:rPr>
          <w:noProof/>
        </w:rPr>
      </w:r>
      <w:r>
        <w:rPr>
          <w:noProof/>
        </w:rPr>
        <w:fldChar w:fldCharType="separate"/>
      </w:r>
      <w:r>
        <w:rPr>
          <w:noProof/>
        </w:rPr>
        <w:t>704</w:t>
      </w:r>
      <w:r>
        <w:rPr>
          <w:noProof/>
        </w:rPr>
        <w:fldChar w:fldCharType="end"/>
      </w:r>
    </w:p>
    <w:p w14:paraId="40402216" w14:textId="3F0191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_Toc146247112 \h </w:instrText>
      </w:r>
      <w:r>
        <w:rPr>
          <w:noProof/>
        </w:rPr>
      </w:r>
      <w:r>
        <w:rPr>
          <w:noProof/>
        </w:rPr>
        <w:fldChar w:fldCharType="separate"/>
      </w:r>
      <w:r>
        <w:rPr>
          <w:noProof/>
        </w:rPr>
        <w:t>704</w:t>
      </w:r>
      <w:r>
        <w:rPr>
          <w:noProof/>
        </w:rPr>
        <w:fldChar w:fldCharType="end"/>
      </w:r>
    </w:p>
    <w:p w14:paraId="77688526" w14:textId="592E06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_Toc146247113 \h </w:instrText>
      </w:r>
      <w:r>
        <w:rPr>
          <w:noProof/>
        </w:rPr>
      </w:r>
      <w:r>
        <w:rPr>
          <w:noProof/>
        </w:rPr>
        <w:fldChar w:fldCharType="separate"/>
      </w:r>
      <w:r>
        <w:rPr>
          <w:noProof/>
        </w:rPr>
        <w:t>704</w:t>
      </w:r>
      <w:r>
        <w:rPr>
          <w:noProof/>
        </w:rPr>
        <w:fldChar w:fldCharType="end"/>
      </w:r>
    </w:p>
    <w:p w14:paraId="7FC8F6DD" w14:textId="3F8244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_Toc146247114 \h </w:instrText>
      </w:r>
      <w:r>
        <w:rPr>
          <w:noProof/>
        </w:rPr>
      </w:r>
      <w:r>
        <w:rPr>
          <w:noProof/>
        </w:rPr>
        <w:fldChar w:fldCharType="separate"/>
      </w:r>
      <w:r>
        <w:rPr>
          <w:noProof/>
        </w:rPr>
        <w:t>704</w:t>
      </w:r>
      <w:r>
        <w:rPr>
          <w:noProof/>
        </w:rPr>
        <w:fldChar w:fldCharType="end"/>
      </w:r>
    </w:p>
    <w:p w14:paraId="5BB38A6C" w14:textId="0BEB5C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_Toc146247115 \h </w:instrText>
      </w:r>
      <w:r>
        <w:rPr>
          <w:noProof/>
        </w:rPr>
      </w:r>
      <w:r>
        <w:rPr>
          <w:noProof/>
        </w:rPr>
        <w:fldChar w:fldCharType="separate"/>
      </w:r>
      <w:r>
        <w:rPr>
          <w:noProof/>
        </w:rPr>
        <w:t>704</w:t>
      </w:r>
      <w:r>
        <w:rPr>
          <w:noProof/>
        </w:rPr>
        <w:fldChar w:fldCharType="end"/>
      </w:r>
    </w:p>
    <w:p w14:paraId="11D2411B" w14:textId="7C1AE64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usage restrictions</w:t>
      </w:r>
      <w:r>
        <w:rPr>
          <w:noProof/>
        </w:rPr>
        <w:tab/>
      </w:r>
      <w:r>
        <w:rPr>
          <w:noProof/>
        </w:rPr>
        <w:fldChar w:fldCharType="begin" w:fldLock="1"/>
      </w:r>
      <w:r>
        <w:rPr>
          <w:noProof/>
        </w:rPr>
        <w:instrText xml:space="preserve"> PAGEREF _Toc146247116 \h </w:instrText>
      </w:r>
      <w:r>
        <w:rPr>
          <w:noProof/>
        </w:rPr>
      </w:r>
      <w:r>
        <w:rPr>
          <w:noProof/>
        </w:rPr>
        <w:fldChar w:fldCharType="separate"/>
      </w:r>
      <w:r>
        <w:rPr>
          <w:noProof/>
        </w:rPr>
        <w:t>704</w:t>
      </w:r>
      <w:r>
        <w:rPr>
          <w:noProof/>
        </w:rPr>
        <w:fldChar w:fldCharType="end"/>
      </w:r>
    </w:p>
    <w:p w14:paraId="4A18638D" w14:textId="7041CDE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_Toc146247117 \h </w:instrText>
      </w:r>
      <w:r>
        <w:rPr>
          <w:noProof/>
        </w:rPr>
      </w:r>
      <w:r>
        <w:rPr>
          <w:noProof/>
        </w:rPr>
        <w:fldChar w:fldCharType="separate"/>
      </w:r>
      <w:r>
        <w:rPr>
          <w:noProof/>
        </w:rPr>
        <w:t>704</w:t>
      </w:r>
      <w:r>
        <w:rPr>
          <w:noProof/>
        </w:rPr>
        <w:fldChar w:fldCharType="end"/>
      </w:r>
    </w:p>
    <w:p w14:paraId="24B001A6" w14:textId="3DD553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_Toc146247118 \h </w:instrText>
      </w:r>
      <w:r>
        <w:rPr>
          <w:noProof/>
        </w:rPr>
      </w:r>
      <w:r>
        <w:rPr>
          <w:noProof/>
        </w:rPr>
        <w:fldChar w:fldCharType="separate"/>
      </w:r>
      <w:r>
        <w:rPr>
          <w:noProof/>
        </w:rPr>
        <w:t>704</w:t>
      </w:r>
      <w:r>
        <w:rPr>
          <w:noProof/>
        </w:rPr>
        <w:fldChar w:fldCharType="end"/>
      </w:r>
    </w:p>
    <w:p w14:paraId="0F3C0696" w14:textId="58C758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_Toc146247119 \h </w:instrText>
      </w:r>
      <w:r>
        <w:rPr>
          <w:noProof/>
        </w:rPr>
      </w:r>
      <w:r>
        <w:rPr>
          <w:noProof/>
        </w:rPr>
        <w:fldChar w:fldCharType="separate"/>
      </w:r>
      <w:r>
        <w:rPr>
          <w:noProof/>
        </w:rPr>
        <w:t>705</w:t>
      </w:r>
      <w:r>
        <w:rPr>
          <w:noProof/>
        </w:rPr>
        <w:fldChar w:fldCharType="end"/>
      </w:r>
    </w:p>
    <w:p w14:paraId="0CD574B3" w14:textId="75CC180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_Toc146247120 \h </w:instrText>
      </w:r>
      <w:r>
        <w:rPr>
          <w:noProof/>
        </w:rPr>
      </w:r>
      <w:r>
        <w:rPr>
          <w:noProof/>
        </w:rPr>
        <w:fldChar w:fldCharType="separate"/>
      </w:r>
      <w:r>
        <w:rPr>
          <w:noProof/>
        </w:rPr>
        <w:t>705</w:t>
      </w:r>
      <w:r>
        <w:rPr>
          <w:noProof/>
        </w:rPr>
        <w:fldChar w:fldCharType="end"/>
      </w:r>
    </w:p>
    <w:p w14:paraId="73EAA016" w14:textId="760BCA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_Toc146247121 \h </w:instrText>
      </w:r>
      <w:r>
        <w:rPr>
          <w:noProof/>
        </w:rPr>
      </w:r>
      <w:r>
        <w:rPr>
          <w:noProof/>
        </w:rPr>
        <w:fldChar w:fldCharType="separate"/>
      </w:r>
      <w:r>
        <w:rPr>
          <w:noProof/>
        </w:rPr>
        <w:t>705</w:t>
      </w:r>
      <w:r>
        <w:rPr>
          <w:noProof/>
        </w:rPr>
        <w:fldChar w:fldCharType="end"/>
      </w:r>
    </w:p>
    <w:p w14:paraId="0B0C5A84" w14:textId="51C7D8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g.3gpp.mcptt-info info package</w:t>
      </w:r>
      <w:r>
        <w:rPr>
          <w:noProof/>
        </w:rPr>
        <w:tab/>
      </w:r>
      <w:r>
        <w:rPr>
          <w:noProof/>
        </w:rPr>
        <w:fldChar w:fldCharType="begin" w:fldLock="1"/>
      </w:r>
      <w:r>
        <w:rPr>
          <w:noProof/>
        </w:rPr>
        <w:instrText xml:space="preserve"> PAGEREF _Toc146247122 \h </w:instrText>
      </w:r>
      <w:r>
        <w:rPr>
          <w:noProof/>
        </w:rPr>
      </w:r>
      <w:r>
        <w:rPr>
          <w:noProof/>
        </w:rPr>
        <w:fldChar w:fldCharType="separate"/>
      </w:r>
      <w:r>
        <w:rPr>
          <w:noProof/>
        </w:rPr>
        <w:t>705</w:t>
      </w:r>
      <w:r>
        <w:rPr>
          <w:noProof/>
        </w:rPr>
        <w:fldChar w:fldCharType="end"/>
      </w:r>
    </w:p>
    <w:p w14:paraId="73F92A6E" w14:textId="0155564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_Toc146247123 \h </w:instrText>
      </w:r>
      <w:r>
        <w:rPr>
          <w:noProof/>
        </w:rPr>
      </w:r>
      <w:r>
        <w:rPr>
          <w:noProof/>
        </w:rPr>
        <w:fldChar w:fldCharType="separate"/>
      </w:r>
      <w:r>
        <w:rPr>
          <w:noProof/>
        </w:rPr>
        <w:t>705</w:t>
      </w:r>
      <w:r>
        <w:rPr>
          <w:noProof/>
        </w:rPr>
        <w:fldChar w:fldCharType="end"/>
      </w:r>
    </w:p>
    <w:p w14:paraId="38DDABCE" w14:textId="1A909CA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_Toc146247124 \h </w:instrText>
      </w:r>
      <w:r>
        <w:rPr>
          <w:noProof/>
        </w:rPr>
      </w:r>
      <w:r>
        <w:rPr>
          <w:noProof/>
        </w:rPr>
        <w:fldChar w:fldCharType="separate"/>
      </w:r>
      <w:r>
        <w:rPr>
          <w:noProof/>
        </w:rPr>
        <w:t>705</w:t>
      </w:r>
      <w:r>
        <w:rPr>
          <w:noProof/>
        </w:rPr>
        <w:fldChar w:fldCharType="end"/>
      </w:r>
    </w:p>
    <w:p w14:paraId="2B14E2C4" w14:textId="54B556A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_Toc146247125 \h </w:instrText>
      </w:r>
      <w:r>
        <w:rPr>
          <w:noProof/>
        </w:rPr>
      </w:r>
      <w:r>
        <w:rPr>
          <w:noProof/>
        </w:rPr>
        <w:fldChar w:fldCharType="separate"/>
      </w:r>
      <w:r>
        <w:rPr>
          <w:noProof/>
        </w:rPr>
        <w:t>705</w:t>
      </w:r>
      <w:r>
        <w:rPr>
          <w:noProof/>
        </w:rPr>
        <w:fldChar w:fldCharType="end"/>
      </w:r>
    </w:p>
    <w:p w14:paraId="5B4C4661" w14:textId="58C1EA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_Toc146247126 \h </w:instrText>
      </w:r>
      <w:r>
        <w:rPr>
          <w:noProof/>
        </w:rPr>
      </w:r>
      <w:r>
        <w:rPr>
          <w:noProof/>
        </w:rPr>
        <w:fldChar w:fldCharType="separate"/>
      </w:r>
      <w:r>
        <w:rPr>
          <w:noProof/>
        </w:rPr>
        <w:t>706</w:t>
      </w:r>
      <w:r>
        <w:rPr>
          <w:noProof/>
        </w:rPr>
        <w:fldChar w:fldCharType="end"/>
      </w:r>
    </w:p>
    <w:p w14:paraId="1834D487" w14:textId="5B4C9CF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_Toc146247127 \h </w:instrText>
      </w:r>
      <w:r>
        <w:rPr>
          <w:noProof/>
        </w:rPr>
      </w:r>
      <w:r>
        <w:rPr>
          <w:noProof/>
        </w:rPr>
        <w:fldChar w:fldCharType="separate"/>
      </w:r>
      <w:r>
        <w:rPr>
          <w:noProof/>
        </w:rPr>
        <w:t>706</w:t>
      </w:r>
      <w:r>
        <w:rPr>
          <w:noProof/>
        </w:rPr>
        <w:fldChar w:fldCharType="end"/>
      </w:r>
    </w:p>
    <w:p w14:paraId="3DC9F7FD" w14:textId="4E6769E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_Toc146247128 \h </w:instrText>
      </w:r>
      <w:r>
        <w:rPr>
          <w:noProof/>
        </w:rPr>
      </w:r>
      <w:r>
        <w:rPr>
          <w:noProof/>
        </w:rPr>
        <w:fldChar w:fldCharType="separate"/>
      </w:r>
      <w:r>
        <w:rPr>
          <w:noProof/>
        </w:rPr>
        <w:t>706</w:t>
      </w:r>
      <w:r>
        <w:rPr>
          <w:noProof/>
        </w:rPr>
        <w:fldChar w:fldCharType="end"/>
      </w:r>
    </w:p>
    <w:p w14:paraId="083B808D" w14:textId="256162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_Toc146247129 \h </w:instrText>
      </w:r>
      <w:r>
        <w:rPr>
          <w:noProof/>
        </w:rPr>
      </w:r>
      <w:r>
        <w:rPr>
          <w:noProof/>
        </w:rPr>
        <w:fldChar w:fldCharType="separate"/>
      </w:r>
      <w:r>
        <w:rPr>
          <w:noProof/>
        </w:rPr>
        <w:t>706</w:t>
      </w:r>
      <w:r>
        <w:rPr>
          <w:noProof/>
        </w:rPr>
        <w:fldChar w:fldCharType="end"/>
      </w:r>
    </w:p>
    <w:p w14:paraId="6DBF5A51" w14:textId="531F06E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usage restrictions</w:t>
      </w:r>
      <w:r>
        <w:rPr>
          <w:noProof/>
        </w:rPr>
        <w:tab/>
      </w:r>
      <w:r>
        <w:rPr>
          <w:noProof/>
        </w:rPr>
        <w:fldChar w:fldCharType="begin" w:fldLock="1"/>
      </w:r>
      <w:r>
        <w:rPr>
          <w:noProof/>
        </w:rPr>
        <w:instrText xml:space="preserve"> PAGEREF _Toc146247130 \h </w:instrText>
      </w:r>
      <w:r>
        <w:rPr>
          <w:noProof/>
        </w:rPr>
      </w:r>
      <w:r>
        <w:rPr>
          <w:noProof/>
        </w:rPr>
        <w:fldChar w:fldCharType="separate"/>
      </w:r>
      <w:r>
        <w:rPr>
          <w:noProof/>
        </w:rPr>
        <w:t>706</w:t>
      </w:r>
      <w:r>
        <w:rPr>
          <w:noProof/>
        </w:rPr>
        <w:fldChar w:fldCharType="end"/>
      </w:r>
    </w:p>
    <w:p w14:paraId="60F8BF00" w14:textId="51F268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_Toc146247131 \h </w:instrText>
      </w:r>
      <w:r>
        <w:rPr>
          <w:noProof/>
        </w:rPr>
      </w:r>
      <w:r>
        <w:rPr>
          <w:noProof/>
        </w:rPr>
        <w:fldChar w:fldCharType="separate"/>
      </w:r>
      <w:r>
        <w:rPr>
          <w:noProof/>
        </w:rPr>
        <w:t>706</w:t>
      </w:r>
      <w:r>
        <w:rPr>
          <w:noProof/>
        </w:rPr>
        <w:fldChar w:fldCharType="end"/>
      </w:r>
    </w:p>
    <w:p w14:paraId="41C43A4B" w14:textId="7E37C08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_Toc146247132 \h </w:instrText>
      </w:r>
      <w:r>
        <w:rPr>
          <w:noProof/>
        </w:rPr>
      </w:r>
      <w:r>
        <w:rPr>
          <w:noProof/>
        </w:rPr>
        <w:fldChar w:fldCharType="separate"/>
      </w:r>
      <w:r>
        <w:rPr>
          <w:noProof/>
        </w:rPr>
        <w:t>706</w:t>
      </w:r>
      <w:r>
        <w:rPr>
          <w:noProof/>
        </w:rPr>
        <w:fldChar w:fldCharType="end"/>
      </w:r>
    </w:p>
    <w:p w14:paraId="1FFD1A2D" w14:textId="726A19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_Toc146247133 \h </w:instrText>
      </w:r>
      <w:r>
        <w:rPr>
          <w:noProof/>
        </w:rPr>
      </w:r>
      <w:r>
        <w:rPr>
          <w:noProof/>
        </w:rPr>
        <w:fldChar w:fldCharType="separate"/>
      </w:r>
      <w:r>
        <w:rPr>
          <w:noProof/>
        </w:rPr>
        <w:t>706</w:t>
      </w:r>
      <w:r>
        <w:rPr>
          <w:noProof/>
        </w:rPr>
        <w:fldChar w:fldCharType="end"/>
      </w:r>
    </w:p>
    <w:p w14:paraId="4BE1FC66" w14:textId="09B93FC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_Toc146247134 \h </w:instrText>
      </w:r>
      <w:r>
        <w:rPr>
          <w:noProof/>
        </w:rPr>
      </w:r>
      <w:r>
        <w:rPr>
          <w:noProof/>
        </w:rPr>
        <w:fldChar w:fldCharType="separate"/>
      </w:r>
      <w:r>
        <w:rPr>
          <w:noProof/>
        </w:rPr>
        <w:t>707</w:t>
      </w:r>
      <w:r>
        <w:rPr>
          <w:noProof/>
        </w:rPr>
        <w:fldChar w:fldCharType="end"/>
      </w:r>
    </w:p>
    <w:p w14:paraId="379CBCE8" w14:textId="673C37D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D2FC6">
        <w:rPr>
          <w:noProof/>
          <w:lang w:val="hr-HR"/>
        </w:rPr>
        <w:t>L</w:t>
      </w:r>
      <w:r>
        <w:rPr>
          <w:noProof/>
        </w:rPr>
        <w:t xml:space="preserve"> (normative): MCPTT session control specific concepts for the support of mission critical services over </w:t>
      </w:r>
      <w:r w:rsidRPr="004D2FC6">
        <w:rPr>
          <w:rFonts w:cs="Arial"/>
          <w:noProof/>
          <w:lang w:eastAsia="zh-CN"/>
        </w:rPr>
        <w:t>5GS</w:t>
      </w:r>
      <w:r>
        <w:rPr>
          <w:noProof/>
        </w:rPr>
        <w:tab/>
      </w:r>
      <w:r>
        <w:rPr>
          <w:noProof/>
        </w:rPr>
        <w:fldChar w:fldCharType="begin" w:fldLock="1"/>
      </w:r>
      <w:r>
        <w:rPr>
          <w:noProof/>
        </w:rPr>
        <w:instrText xml:space="preserve"> PAGEREF _Toc146247135 \h </w:instrText>
      </w:r>
      <w:r>
        <w:rPr>
          <w:noProof/>
        </w:rPr>
      </w:r>
      <w:r>
        <w:rPr>
          <w:noProof/>
        </w:rPr>
        <w:fldChar w:fldCharType="separate"/>
      </w:r>
      <w:r>
        <w:rPr>
          <w:noProof/>
        </w:rPr>
        <w:t>709</w:t>
      </w:r>
      <w:r>
        <w:rPr>
          <w:noProof/>
        </w:rPr>
        <w:fldChar w:fldCharType="end"/>
      </w:r>
    </w:p>
    <w:p w14:paraId="1307E0AF" w14:textId="40282825"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_Toc146247136 \h </w:instrText>
      </w:r>
      <w:r>
        <w:rPr>
          <w:noProof/>
        </w:rPr>
      </w:r>
      <w:r>
        <w:rPr>
          <w:noProof/>
        </w:rPr>
        <w:fldChar w:fldCharType="separate"/>
      </w:r>
      <w:r>
        <w:rPr>
          <w:noProof/>
        </w:rPr>
        <w:t>709</w:t>
      </w:r>
      <w:r>
        <w:rPr>
          <w:noProof/>
        </w:rPr>
        <w:fldChar w:fldCharType="end"/>
      </w:r>
    </w:p>
    <w:p w14:paraId="3043493B" w14:textId="332B70F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_Toc146247137 \h </w:instrText>
      </w:r>
      <w:r>
        <w:rPr>
          <w:noProof/>
        </w:rPr>
      </w:r>
      <w:r>
        <w:rPr>
          <w:noProof/>
        </w:rPr>
        <w:fldChar w:fldCharType="separate"/>
      </w:r>
      <w:r>
        <w:rPr>
          <w:noProof/>
        </w:rPr>
        <w:t>709</w:t>
      </w:r>
      <w:r>
        <w:rPr>
          <w:noProof/>
        </w:rPr>
        <w:fldChar w:fldCharType="end"/>
      </w:r>
    </w:p>
    <w:p w14:paraId="205D23FE" w14:textId="3530726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_Toc146247138 \h </w:instrText>
      </w:r>
      <w:r>
        <w:rPr>
          <w:noProof/>
        </w:rPr>
      </w:r>
      <w:r>
        <w:rPr>
          <w:noProof/>
        </w:rPr>
        <w:fldChar w:fldCharType="separate"/>
      </w:r>
      <w:r>
        <w:rPr>
          <w:noProof/>
        </w:rPr>
        <w:t>709</w:t>
      </w:r>
      <w:r>
        <w:rPr>
          <w:noProof/>
        </w:rPr>
        <w:fldChar w:fldCharType="end"/>
      </w:r>
    </w:p>
    <w:p w14:paraId="303A8CA9" w14:textId="59B983F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_Toc146247139 \h </w:instrText>
      </w:r>
      <w:r>
        <w:rPr>
          <w:noProof/>
        </w:rPr>
      </w:r>
      <w:r>
        <w:rPr>
          <w:noProof/>
        </w:rPr>
        <w:fldChar w:fldCharType="separate"/>
      </w:r>
      <w:r>
        <w:rPr>
          <w:noProof/>
        </w:rPr>
        <w:t>709</w:t>
      </w:r>
      <w:r>
        <w:rPr>
          <w:noProof/>
        </w:rPr>
        <w:fldChar w:fldCharType="end"/>
      </w:r>
    </w:p>
    <w:p w14:paraId="5132EA83" w14:textId="0FE4AF4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_Toc146247140 \h </w:instrText>
      </w:r>
      <w:r>
        <w:rPr>
          <w:noProof/>
        </w:rPr>
      </w:r>
      <w:r>
        <w:rPr>
          <w:noProof/>
        </w:rPr>
        <w:fldChar w:fldCharType="separate"/>
      </w:r>
      <w:r>
        <w:rPr>
          <w:noProof/>
        </w:rPr>
        <w:t>709</w:t>
      </w:r>
      <w:r>
        <w:rPr>
          <w:noProof/>
        </w:rPr>
        <w:fldChar w:fldCharType="end"/>
      </w:r>
    </w:p>
    <w:p w14:paraId="295B897E" w14:textId="77FC33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_Toc146247141 \h </w:instrText>
      </w:r>
      <w:r>
        <w:rPr>
          <w:noProof/>
        </w:rPr>
      </w:r>
      <w:r>
        <w:rPr>
          <w:noProof/>
        </w:rPr>
        <w:fldChar w:fldCharType="separate"/>
      </w:r>
      <w:r>
        <w:rPr>
          <w:noProof/>
        </w:rPr>
        <w:t>709</w:t>
      </w:r>
      <w:r>
        <w:rPr>
          <w:noProof/>
        </w:rPr>
        <w:fldChar w:fldCharType="end"/>
      </w:r>
    </w:p>
    <w:p w14:paraId="37B681D0" w14:textId="06AA3D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_Toc146247142 \h </w:instrText>
      </w:r>
      <w:r>
        <w:rPr>
          <w:noProof/>
        </w:rPr>
      </w:r>
      <w:r>
        <w:rPr>
          <w:noProof/>
        </w:rPr>
        <w:fldChar w:fldCharType="separate"/>
      </w:r>
      <w:r>
        <w:rPr>
          <w:noProof/>
        </w:rPr>
        <w:t>710</w:t>
      </w:r>
      <w:r>
        <w:rPr>
          <w:noProof/>
        </w:rPr>
        <w:fldChar w:fldCharType="end"/>
      </w:r>
    </w:p>
    <w:p w14:paraId="6F9ED6A3" w14:textId="37ACBB3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_Toc146247143 \h </w:instrText>
      </w:r>
      <w:r>
        <w:rPr>
          <w:noProof/>
        </w:rPr>
      </w:r>
      <w:r>
        <w:rPr>
          <w:noProof/>
        </w:rPr>
        <w:fldChar w:fldCharType="separate"/>
      </w:r>
      <w:r>
        <w:rPr>
          <w:noProof/>
        </w:rPr>
        <w:t>710</w:t>
      </w:r>
      <w:r>
        <w:rPr>
          <w:noProof/>
        </w:rPr>
        <w:fldChar w:fldCharType="end"/>
      </w:r>
    </w:p>
    <w:p w14:paraId="3B9D0F65" w14:textId="765ADFE3"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_Toc146247144 \h </w:instrText>
      </w:r>
      <w:r>
        <w:rPr>
          <w:noProof/>
        </w:rPr>
      </w:r>
      <w:r>
        <w:rPr>
          <w:noProof/>
        </w:rPr>
        <w:fldChar w:fldCharType="separate"/>
      </w:r>
      <w:r>
        <w:rPr>
          <w:noProof/>
        </w:rPr>
        <w:t>711</w:t>
      </w:r>
      <w:r>
        <w:rPr>
          <w:noProof/>
        </w:rPr>
        <w:fldChar w:fldCharType="end"/>
      </w:r>
    </w:p>
    <w:p w14:paraId="62243E75" w14:textId="136469FD"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46245838"/>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46245839"/>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46245840"/>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Pr="005875DB" w:rsidRDefault="0087268F" w:rsidP="00F23416">
      <w:pPr>
        <w:pStyle w:val="EX"/>
      </w:pPr>
      <w:r w:rsidRPr="00591DD9">
        <w:t>[</w:t>
      </w:r>
      <w:r>
        <w:t>94</w:t>
      </w:r>
      <w:r w:rsidRPr="00591DD9">
        <w:t>]</w:t>
      </w:r>
      <w:r w:rsidRPr="00591DD9">
        <w:tab/>
        <w:t>3GPP TS 24.554: " Proximity-services (ProSe) in 5G System (5GS) protocol aspects; Stage 3".</w:t>
      </w:r>
    </w:p>
    <w:p w14:paraId="6BCBCEFE" w14:textId="77777777" w:rsidR="00080512" w:rsidRPr="0073469F" w:rsidRDefault="00080512" w:rsidP="00567124">
      <w:pPr>
        <w:pStyle w:val="Heading1"/>
      </w:pPr>
      <w:bookmarkStart w:id="29" w:name="_Toc45209526"/>
      <w:bookmarkStart w:id="30" w:name="_Toc51860351"/>
      <w:bookmarkStart w:id="31" w:name="_Toc146245841"/>
      <w:r w:rsidRPr="0073469F">
        <w:lastRenderedPageBreak/>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46245842"/>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lastRenderedPageBreak/>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46245843"/>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46245844"/>
      <w:r w:rsidRPr="0073469F">
        <w:lastRenderedPageBreak/>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46245845"/>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46245846"/>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46245847"/>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46245848"/>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46245849"/>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46245850"/>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r w:rsidRPr="0073469F">
              <w:t>isfocus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r w:rsidRPr="0073469F">
              <w:t>isfocus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32711A8D" w:rsidR="00346CDE" w:rsidRPr="00782AFB" w:rsidRDefault="00346CDE" w:rsidP="00A01BE5">
            <w:pPr>
              <w:pStyle w:val="TAL"/>
            </w:pPr>
            <w:r w:rsidRPr="00A509A6">
              <w:t>The non-controlling MCPTT function has authorized a request from the controlling MCPTT function to authorize a user to initiate a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user not authorised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The called user is not authorised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627CA39F" w:rsidR="00346CDE" w:rsidRPr="0092181B" w:rsidRDefault="00346CDE" w:rsidP="00A01BE5">
            <w:pPr>
              <w:pStyle w:val="TAL"/>
            </w:pPr>
            <w:r w:rsidRPr="0098206E">
              <w:t xml:space="preserve">The calling user is not authorised to call this particular </w:t>
            </w:r>
            <w:r>
              <w:t>functional alias by using this activated functional alias</w:t>
            </w:r>
            <w:r w:rsidR="000D6919">
              <w:t>.</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629DF0E3" w:rsidR="00346CDE" w:rsidRPr="0092181B" w:rsidRDefault="00346CDE" w:rsidP="00A01BE5">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r w:rsidR="000D6919">
              <w:t>.</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user not authorised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602F2468" w:rsidR="00346CDE" w:rsidRPr="00557D4A" w:rsidRDefault="00346CDE" w:rsidP="00A01BE5">
            <w:pPr>
              <w:pStyle w:val="TAL"/>
              <w:rPr>
                <w:lang w:val="en-US"/>
              </w:rPr>
            </w:pPr>
            <w:r>
              <w:rPr>
                <w:lang w:val="en-US"/>
              </w:rPr>
              <w:t>The MCPTT user is not authorized to use MCPTT private call forwarding</w:t>
            </w:r>
            <w:r w:rsidR="000D6919">
              <w:rPr>
                <w:lang w:val="en-US"/>
              </w:rPr>
              <w:t>.</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maximum number of allowed forwardings exceeded</w:t>
            </w:r>
          </w:p>
        </w:tc>
        <w:tc>
          <w:tcPr>
            <w:tcW w:w="3644" w:type="dxa"/>
            <w:tcBorders>
              <w:top w:val="single" w:sz="4" w:space="0" w:color="auto"/>
              <w:left w:val="single" w:sz="4" w:space="0" w:color="auto"/>
              <w:bottom w:val="single" w:sz="4" w:space="0" w:color="auto"/>
              <w:right w:val="single" w:sz="4" w:space="0" w:color="auto"/>
            </w:tcBorders>
          </w:tcPr>
          <w:p w14:paraId="6EEFF6D9" w14:textId="182F3B15" w:rsidR="00346CDE" w:rsidRPr="00557D4A" w:rsidRDefault="00346CDE" w:rsidP="00A01BE5">
            <w:pPr>
              <w:pStyle w:val="TAL"/>
              <w:rPr>
                <w:lang w:val="en-US"/>
              </w:rPr>
            </w:pPr>
            <w:r>
              <w:rPr>
                <w:lang w:val="en-US"/>
              </w:rPr>
              <w:t>The maximum number of allowed call forwardings has been exceeded</w:t>
            </w:r>
            <w:r w:rsidR="000D6919">
              <w:rPr>
                <w:lang w:val="en-US"/>
              </w:rPr>
              <w:t>.</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693B53D0"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r w:rsidR="000D6919">
              <w:rPr>
                <w:lang w:val="en-US"/>
              </w:rPr>
              <w:t>.</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2922879C" w:rsidR="00346CDE" w:rsidRDefault="00346CDE" w:rsidP="00A01BE5">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r w:rsidR="000918CD">
              <w:t>.</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568546DE"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sidR="000918CD">
              <w:rPr>
                <w:lang w:val="en-US"/>
              </w:rPr>
              <w:t>.</w:t>
            </w:r>
            <w:r w:rsidRPr="00C21E2D">
              <w:rPr>
                <w:lang w:val="en-US"/>
              </w:rPr>
              <w:t xml:space="preserve">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592352DC" w:rsidR="00346CDE" w:rsidRPr="00C21E2D" w:rsidRDefault="00346CDE" w:rsidP="00A01BE5">
            <w:pPr>
              <w:pStyle w:val="TAL"/>
              <w:rPr>
                <w:lang w:val="en-US"/>
              </w:rPr>
            </w:pPr>
            <w:r>
              <w:rPr>
                <w:lang w:val="en-US"/>
              </w:rPr>
              <w:t>The MCPTT service is not authorized between the local and the interconnected system and is rejected in the local system</w:t>
            </w:r>
            <w:r w:rsidR="000918CD">
              <w:rPr>
                <w:lang w:val="en-US"/>
              </w:rPr>
              <w:t>.</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45D22BC2" w:rsidR="00346CDE" w:rsidRDefault="00346CDE" w:rsidP="00A01BE5">
            <w:pPr>
              <w:pStyle w:val="TAL"/>
              <w:rPr>
                <w:lang w:val="en-US"/>
              </w:rPr>
            </w:pPr>
            <w:r>
              <w:rPr>
                <w:lang w:val="en-US"/>
              </w:rPr>
              <w:t>The MCPTT service is not authorized between the local and the interconnected system and is rejected by the interconnected system</w:t>
            </w:r>
            <w:r w:rsidR="000918CD">
              <w:rPr>
                <w:lang w:val="en-US"/>
              </w:rPr>
              <w:t>.</w:t>
            </w:r>
          </w:p>
        </w:tc>
      </w:tr>
      <w:tr w:rsidR="000D6919"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1BA7DD05" w:rsidR="000D6919" w:rsidRPr="00C21E2D" w:rsidRDefault="000D6919" w:rsidP="000D6919">
            <w:pPr>
              <w:pStyle w:val="TAC"/>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0D6919" w:rsidRPr="00C21E2D" w:rsidRDefault="000D6919" w:rsidP="000D6919">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0D6919" w:rsidRPr="00C21E2D" w:rsidRDefault="000D6919" w:rsidP="000D6919">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0D6919">
            <w:pPr>
              <w:pStyle w:val="TAC"/>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0D6919">
            <w:pPr>
              <w:pStyle w:val="TAC"/>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F4468D" w14:paraId="627831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D09A631" w14:textId="77777777" w:rsidR="00F4468D" w:rsidRDefault="00F4468D" w:rsidP="00AC643D">
            <w:pPr>
              <w:pStyle w:val="TAC"/>
              <w:rPr>
                <w:lang w:val="fr-FR"/>
              </w:rPr>
            </w:pPr>
            <w:r>
              <w:rPr>
                <w:lang w:val="fr-FR"/>
              </w:rPr>
              <w:t>184</w:t>
            </w:r>
          </w:p>
        </w:tc>
        <w:tc>
          <w:tcPr>
            <w:tcW w:w="5245" w:type="dxa"/>
            <w:gridSpan w:val="2"/>
            <w:tcBorders>
              <w:top w:val="single" w:sz="4" w:space="0" w:color="auto"/>
              <w:left w:val="single" w:sz="4" w:space="0" w:color="auto"/>
              <w:bottom w:val="single" w:sz="4" w:space="0" w:color="auto"/>
              <w:right w:val="single" w:sz="4" w:space="0" w:color="auto"/>
            </w:tcBorders>
          </w:tcPr>
          <w:p w14:paraId="06397F58" w14:textId="77777777" w:rsidR="00F4468D" w:rsidRPr="00C21E2D" w:rsidRDefault="00F4468D" w:rsidP="00AC643D">
            <w:pPr>
              <w:pStyle w:val="TAL"/>
            </w:pPr>
            <w:r w:rsidRPr="0073469F">
              <w:t xml:space="preserve">user not authorised to make </w:t>
            </w:r>
            <w:r>
              <w:t>adhoc</w:t>
            </w:r>
            <w:r w:rsidRPr="0073469F">
              <w:t xml:space="preserve"> group call</w:t>
            </w:r>
            <w:r>
              <w:t>s</w:t>
            </w:r>
          </w:p>
        </w:tc>
        <w:tc>
          <w:tcPr>
            <w:tcW w:w="3685" w:type="dxa"/>
            <w:gridSpan w:val="2"/>
            <w:tcBorders>
              <w:top w:val="single" w:sz="4" w:space="0" w:color="auto"/>
              <w:left w:val="single" w:sz="4" w:space="0" w:color="auto"/>
              <w:bottom w:val="single" w:sz="4" w:space="0" w:color="auto"/>
              <w:right w:val="single" w:sz="4" w:space="0" w:color="auto"/>
            </w:tcBorders>
          </w:tcPr>
          <w:p w14:paraId="66D708C4" w14:textId="77777777" w:rsidR="00F4468D" w:rsidRDefault="00F4468D" w:rsidP="00AC643D">
            <w:pPr>
              <w:pStyle w:val="TAL"/>
              <w:rPr>
                <w:lang w:val="en-US"/>
              </w:rPr>
            </w:pPr>
            <w:r w:rsidRPr="0073469F">
              <w:t xml:space="preserve">The MCPTT user is not authorised to make </w:t>
            </w:r>
            <w:r>
              <w:t>adhoc group calls</w:t>
            </w:r>
            <w:r w:rsidRPr="0073469F">
              <w:t>.</w:t>
            </w:r>
          </w:p>
        </w:tc>
      </w:tr>
      <w:tr w:rsidR="00F4468D" w14:paraId="1306BEA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7FF98FE" w14:textId="77777777" w:rsidR="00F4468D" w:rsidRDefault="00F4468D" w:rsidP="00AC643D">
            <w:pPr>
              <w:pStyle w:val="TAC"/>
              <w:rPr>
                <w:lang w:val="fr-FR"/>
              </w:rPr>
            </w:pPr>
            <w:r w:rsidRPr="0073469F">
              <w:t>1</w:t>
            </w:r>
            <w:r>
              <w:t>85</w:t>
            </w:r>
          </w:p>
        </w:tc>
        <w:tc>
          <w:tcPr>
            <w:tcW w:w="5245" w:type="dxa"/>
            <w:gridSpan w:val="2"/>
            <w:tcBorders>
              <w:top w:val="single" w:sz="4" w:space="0" w:color="auto"/>
              <w:left w:val="single" w:sz="4" w:space="0" w:color="auto"/>
              <w:bottom w:val="single" w:sz="4" w:space="0" w:color="auto"/>
              <w:right w:val="single" w:sz="4" w:space="0" w:color="auto"/>
            </w:tcBorders>
          </w:tcPr>
          <w:p w14:paraId="639D221C" w14:textId="77777777" w:rsidR="00F4468D" w:rsidRPr="00C21E2D" w:rsidRDefault="00F4468D" w:rsidP="00AC643D">
            <w:pPr>
              <w:pStyle w:val="TAL"/>
            </w:pPr>
            <w:r w:rsidRPr="0073469F">
              <w:t xml:space="preserve">user not authorised to initiate the </w:t>
            </w:r>
            <w:r>
              <w:t>adhoc</w:t>
            </w:r>
            <w:r w:rsidRPr="0073469F">
              <w:t xml:space="preserve"> group call</w:t>
            </w:r>
          </w:p>
        </w:tc>
        <w:tc>
          <w:tcPr>
            <w:tcW w:w="3685" w:type="dxa"/>
            <w:gridSpan w:val="2"/>
            <w:tcBorders>
              <w:top w:val="single" w:sz="4" w:space="0" w:color="auto"/>
              <w:left w:val="single" w:sz="4" w:space="0" w:color="auto"/>
              <w:bottom w:val="single" w:sz="4" w:space="0" w:color="auto"/>
              <w:right w:val="single" w:sz="4" w:space="0" w:color="auto"/>
            </w:tcBorders>
          </w:tcPr>
          <w:p w14:paraId="1E328436" w14:textId="77777777" w:rsidR="00F4468D" w:rsidRDefault="00F4468D" w:rsidP="00AC643D">
            <w:pPr>
              <w:pStyle w:val="TAL"/>
              <w:rPr>
                <w:lang w:val="en-US"/>
              </w:rPr>
            </w:pPr>
            <w:r w:rsidRPr="0073469F">
              <w:t xml:space="preserve">The MCPTT user identified by the MCPTT ID is not authorised to initiate the </w:t>
            </w:r>
            <w:r>
              <w:t>adhoc</w:t>
            </w:r>
            <w:r w:rsidRPr="0073469F">
              <w:t xml:space="preserve"> group call.</w:t>
            </w:r>
          </w:p>
        </w:tc>
      </w:tr>
      <w:tr w:rsidR="00F4468D" w14:paraId="66F3ED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4CC8E2C" w14:textId="77777777" w:rsidR="00F4468D" w:rsidRDefault="00F4468D" w:rsidP="00AC643D">
            <w:pPr>
              <w:pStyle w:val="TAC"/>
              <w:rPr>
                <w:lang w:val="fr-FR"/>
              </w:rPr>
            </w:pPr>
            <w:r w:rsidRPr="0073469F">
              <w:t>1</w:t>
            </w:r>
            <w:r>
              <w:t>86</w:t>
            </w:r>
          </w:p>
        </w:tc>
        <w:tc>
          <w:tcPr>
            <w:tcW w:w="5245" w:type="dxa"/>
            <w:gridSpan w:val="2"/>
            <w:tcBorders>
              <w:top w:val="single" w:sz="4" w:space="0" w:color="auto"/>
              <w:left w:val="single" w:sz="4" w:space="0" w:color="auto"/>
              <w:bottom w:val="single" w:sz="4" w:space="0" w:color="auto"/>
              <w:right w:val="single" w:sz="4" w:space="0" w:color="auto"/>
            </w:tcBorders>
          </w:tcPr>
          <w:p w14:paraId="3676D360" w14:textId="77777777" w:rsidR="00F4468D" w:rsidRPr="00C21E2D" w:rsidRDefault="00F4468D" w:rsidP="00AC643D">
            <w:pPr>
              <w:pStyle w:val="TAL"/>
            </w:pPr>
            <w:r>
              <w:t xml:space="preserve">the MCPTT system do not support adhoc </w:t>
            </w:r>
            <w:r w:rsidRPr="0073469F">
              <w:t>group call</w:t>
            </w:r>
          </w:p>
        </w:tc>
        <w:tc>
          <w:tcPr>
            <w:tcW w:w="3685" w:type="dxa"/>
            <w:gridSpan w:val="2"/>
            <w:tcBorders>
              <w:top w:val="single" w:sz="4" w:space="0" w:color="auto"/>
              <w:left w:val="single" w:sz="4" w:space="0" w:color="auto"/>
              <w:bottom w:val="single" w:sz="4" w:space="0" w:color="auto"/>
              <w:right w:val="single" w:sz="4" w:space="0" w:color="auto"/>
            </w:tcBorders>
          </w:tcPr>
          <w:p w14:paraId="0797D5DB" w14:textId="77777777" w:rsidR="00F4468D" w:rsidRDefault="00F4468D" w:rsidP="00AC643D">
            <w:pPr>
              <w:pStyle w:val="TAL"/>
              <w:rPr>
                <w:lang w:val="en-US"/>
              </w:rPr>
            </w:pPr>
            <w:r>
              <w:t>The MCPTT system doesn’t support the adhoc group call or support of adhoc group call is turned off</w:t>
            </w:r>
          </w:p>
        </w:tc>
      </w:tr>
      <w:tr w:rsidR="00F4468D" w14:paraId="5BAFCFBB"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6DAECC9" w14:textId="77777777" w:rsidR="00F4468D" w:rsidRPr="0073469F" w:rsidRDefault="00F4468D" w:rsidP="00AC643D">
            <w:pPr>
              <w:pStyle w:val="TAC"/>
            </w:pPr>
            <w:r w:rsidRPr="0073469F">
              <w:t>1</w:t>
            </w:r>
            <w:r>
              <w:t>87</w:t>
            </w:r>
          </w:p>
        </w:tc>
        <w:tc>
          <w:tcPr>
            <w:tcW w:w="5245" w:type="dxa"/>
            <w:gridSpan w:val="2"/>
            <w:tcBorders>
              <w:top w:val="single" w:sz="4" w:space="0" w:color="auto"/>
              <w:left w:val="single" w:sz="4" w:space="0" w:color="auto"/>
              <w:bottom w:val="single" w:sz="4" w:space="0" w:color="auto"/>
              <w:right w:val="single" w:sz="4" w:space="0" w:color="auto"/>
            </w:tcBorders>
          </w:tcPr>
          <w:p w14:paraId="07BAB0AB" w14:textId="77777777" w:rsidR="00F4468D" w:rsidRDefault="00F4468D" w:rsidP="00AC643D">
            <w:pPr>
              <w:pStyle w:val="TAL"/>
            </w:pPr>
            <w:r>
              <w:rPr>
                <w:lang w:eastAsia="ko-KR"/>
              </w:rPr>
              <w:t>cant determine the</w:t>
            </w:r>
            <w:r w:rsidRPr="0011524A">
              <w:rPr>
                <w:lang w:eastAsia="ko-KR"/>
              </w:rPr>
              <w:t xml:space="preserve"> </w:t>
            </w:r>
            <w:r>
              <w:rPr>
                <w:lang w:eastAsia="ko-KR"/>
              </w:rPr>
              <w:t>adhoc group participants</w:t>
            </w:r>
          </w:p>
        </w:tc>
        <w:tc>
          <w:tcPr>
            <w:tcW w:w="3685" w:type="dxa"/>
            <w:gridSpan w:val="2"/>
            <w:tcBorders>
              <w:top w:val="single" w:sz="4" w:space="0" w:color="auto"/>
              <w:left w:val="single" w:sz="4" w:space="0" w:color="auto"/>
              <w:bottom w:val="single" w:sz="4" w:space="0" w:color="auto"/>
              <w:right w:val="single" w:sz="4" w:space="0" w:color="auto"/>
            </w:tcBorders>
          </w:tcPr>
          <w:p w14:paraId="201834D7" w14:textId="77777777" w:rsidR="00F4468D" w:rsidRDefault="00F4468D" w:rsidP="00AC643D">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F4468D" w14:paraId="79C3801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2C1188C" w14:textId="77777777" w:rsidR="00F4468D" w:rsidRPr="0073469F" w:rsidRDefault="00F4468D" w:rsidP="00AC643D">
            <w:pPr>
              <w:pStyle w:val="TAC"/>
            </w:pPr>
            <w:r>
              <w:t>188</w:t>
            </w:r>
          </w:p>
        </w:tc>
        <w:tc>
          <w:tcPr>
            <w:tcW w:w="5245" w:type="dxa"/>
            <w:gridSpan w:val="2"/>
            <w:tcBorders>
              <w:top w:val="single" w:sz="4" w:space="0" w:color="auto"/>
              <w:left w:val="single" w:sz="4" w:space="0" w:color="auto"/>
              <w:bottom w:val="single" w:sz="4" w:space="0" w:color="auto"/>
              <w:right w:val="single" w:sz="4" w:space="0" w:color="auto"/>
            </w:tcBorders>
          </w:tcPr>
          <w:p w14:paraId="44D75DA5" w14:textId="77777777" w:rsidR="00F4468D" w:rsidRDefault="00F4468D" w:rsidP="00AC643D">
            <w:pPr>
              <w:pStyle w:val="TAL"/>
              <w:rPr>
                <w:lang w:eastAsia="ko-KR"/>
              </w:rPr>
            </w:pPr>
            <w:r w:rsidRPr="0073469F">
              <w:t xml:space="preserve">user is not </w:t>
            </w:r>
            <w:r>
              <w:t>allowed to participate in adhoc group call</w:t>
            </w:r>
          </w:p>
        </w:tc>
        <w:tc>
          <w:tcPr>
            <w:tcW w:w="3685" w:type="dxa"/>
            <w:gridSpan w:val="2"/>
            <w:tcBorders>
              <w:top w:val="single" w:sz="4" w:space="0" w:color="auto"/>
              <w:left w:val="single" w:sz="4" w:space="0" w:color="auto"/>
              <w:bottom w:val="single" w:sz="4" w:space="0" w:color="auto"/>
              <w:right w:val="single" w:sz="4" w:space="0" w:color="auto"/>
            </w:tcBorders>
          </w:tcPr>
          <w:p w14:paraId="153051EC" w14:textId="77777777" w:rsidR="00F4468D" w:rsidRDefault="00F4468D" w:rsidP="00AC643D">
            <w:pPr>
              <w:pStyle w:val="TAL"/>
            </w:pPr>
            <w:r>
              <w:t>The MCPTT user is not allowed to participate in adhoc group call e.g. user no longer meets the criteria.</w:t>
            </w:r>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0D6919">
            <w:pPr>
              <w:pStyle w:val="TAC"/>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19AF5C2A" w:rsidR="00346CDE" w:rsidRPr="00C21E2D" w:rsidRDefault="00346CDE" w:rsidP="00A01BE5">
            <w:pPr>
              <w:pStyle w:val="TAL"/>
              <w:rPr>
                <w:lang w:val="en-US"/>
              </w:rPr>
            </w:pPr>
            <w:r>
              <w:rPr>
                <w:lang w:val="en-US"/>
              </w:rPr>
              <w:t>Value allocated for use in interworking (see NOTE)</w:t>
            </w:r>
            <w:r w:rsidR="000D6919">
              <w:rPr>
                <w:lang w:val="en-US"/>
              </w:rPr>
              <w:t>.</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319FAF7D" w:rsidR="00346CDE" w:rsidRDefault="00346CDE" w:rsidP="00A01BE5">
            <w:pPr>
              <w:pStyle w:val="TAN"/>
              <w:rPr>
                <w:lang w:val="en-US"/>
              </w:rPr>
            </w:pPr>
            <w:r>
              <w:rPr>
                <w:lang w:val="en-US"/>
              </w:rPr>
              <w:t>NOTE:</w:t>
            </w:r>
            <w:r>
              <w:rPr>
                <w:lang w:val="en-US"/>
              </w:rPr>
              <w:tab/>
              <w:t>Usage of these values are described in 3GPP TS 29.379 [88]</w:t>
            </w:r>
            <w:r w:rsidR="000D6919">
              <w:rPr>
                <w:lang w:val="en-US"/>
              </w:rPr>
              <w:t>.</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46245851"/>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lastRenderedPageBreak/>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46245852"/>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46245853"/>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lastRenderedPageBreak/>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46245854"/>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lastRenderedPageBreak/>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46245855"/>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lastRenderedPageBreak/>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46245856"/>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lastRenderedPageBreak/>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46245857"/>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46245858"/>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lastRenderedPageBreak/>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46245859"/>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lastRenderedPageBreak/>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46245860"/>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lastRenderedPageBreak/>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lastRenderedPageBreak/>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lastRenderedPageBreak/>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46245861"/>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lastRenderedPageBreak/>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46245862"/>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46245863"/>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46245864"/>
      <w:r w:rsidRPr="00CB4B87">
        <w:lastRenderedPageBreak/>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46245865"/>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46245866"/>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46245867"/>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lastRenderedPageBreak/>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46245868"/>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46245869"/>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lastRenderedPageBreak/>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46245870"/>
      <w:r>
        <w:lastRenderedPageBreak/>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56857883"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56857884"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56857885"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56857886"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56857887"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56857888"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46245871"/>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46245872"/>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lastRenderedPageBreak/>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2" w:name="_Toc146245873"/>
      <w:r>
        <w:t>5.3.5</w:t>
      </w:r>
      <w:r>
        <w:tab/>
        <w:t>Management of MBS sessions</w:t>
      </w:r>
      <w:bookmarkEnd w:id="222"/>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3" w:name="_Toc20155515"/>
      <w:bookmarkStart w:id="224" w:name="_Toc27500670"/>
      <w:bookmarkStart w:id="225" w:name="_Toc36048795"/>
      <w:bookmarkStart w:id="226" w:name="_Toc45209558"/>
      <w:bookmarkStart w:id="227" w:name="_Toc51860383"/>
      <w:bookmarkStart w:id="228" w:name="_Toc146245874"/>
      <w:r w:rsidRPr="00234CF8">
        <w:t>5.4</w:t>
      </w:r>
      <w:r w:rsidRPr="00234CF8">
        <w:tab/>
        <w:t>MCPTT UE-to-network relay</w:t>
      </w:r>
      <w:bookmarkEnd w:id="223"/>
      <w:bookmarkEnd w:id="224"/>
      <w:bookmarkEnd w:id="225"/>
      <w:bookmarkEnd w:id="226"/>
      <w:bookmarkEnd w:id="227"/>
      <w:bookmarkEnd w:id="228"/>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9" w:name="_Toc146245875"/>
      <w:r>
        <w:t>5.</w:t>
      </w:r>
      <w:r>
        <w:rPr>
          <w:lang w:val="hr-HR"/>
        </w:rPr>
        <w:t>5</w:t>
      </w:r>
      <w:r w:rsidRPr="0073469F">
        <w:tab/>
        <w:t xml:space="preserve">MCPTT </w:t>
      </w:r>
      <w:r>
        <w:t xml:space="preserve">gateway </w:t>
      </w:r>
      <w:r w:rsidRPr="0073469F">
        <w:t>server</w:t>
      </w:r>
      <w:bookmarkEnd w:id="229"/>
    </w:p>
    <w:p w14:paraId="70412502" w14:textId="4BCD2E18" w:rsidR="00885F0C" w:rsidRPr="00436CF9" w:rsidRDefault="00885F0C" w:rsidP="00567124">
      <w:pPr>
        <w:pStyle w:val="Heading3"/>
      </w:pPr>
      <w:bookmarkStart w:id="230" w:name="_Toc146245876"/>
      <w:r>
        <w:t>5.</w:t>
      </w:r>
      <w:r w:rsidR="00513EC6">
        <w:rPr>
          <w:lang w:val="hr-HR"/>
        </w:rPr>
        <w:t>5</w:t>
      </w:r>
      <w:r>
        <w:t>.1</w:t>
      </w:r>
      <w:r>
        <w:tab/>
        <w:t>General</w:t>
      </w:r>
      <w:bookmarkEnd w:id="230"/>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lastRenderedPageBreak/>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1" w:name="_Toc146245877"/>
      <w:r>
        <w:t>5.</w:t>
      </w:r>
      <w:r w:rsidR="00513EC6">
        <w:rPr>
          <w:lang w:val="hr-HR"/>
        </w:rPr>
        <w:t>5</w:t>
      </w:r>
      <w:r>
        <w:t>.2</w:t>
      </w:r>
      <w:r>
        <w:tab/>
        <w:t>Functional connectivity models</w:t>
      </w:r>
      <w:bookmarkEnd w:id="231"/>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56857889"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56857890"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2" w:name="_Toc146245878"/>
      <w:r>
        <w:t>5.</w:t>
      </w:r>
      <w:r>
        <w:rPr>
          <w:lang w:val="hr-HR"/>
        </w:rPr>
        <w:t>6</w:t>
      </w:r>
      <w:r w:rsidRPr="0073469F">
        <w:tab/>
        <w:t xml:space="preserve">MCPTT </w:t>
      </w:r>
      <w:r>
        <w:t>gateway UE</w:t>
      </w:r>
      <w:bookmarkEnd w:id="232"/>
    </w:p>
    <w:p w14:paraId="23115AD1" w14:textId="7AA4299A" w:rsidR="00F87820" w:rsidRPr="00436CF9" w:rsidRDefault="00F87820" w:rsidP="00F87820">
      <w:pPr>
        <w:pStyle w:val="Heading3"/>
      </w:pPr>
      <w:bookmarkStart w:id="233" w:name="_Toc146245879"/>
      <w:r>
        <w:t>5.</w:t>
      </w:r>
      <w:r>
        <w:rPr>
          <w:lang w:val="hr-HR"/>
        </w:rPr>
        <w:t>6</w:t>
      </w:r>
      <w:r>
        <w:t>.1</w:t>
      </w:r>
      <w:r>
        <w:tab/>
        <w:t>General</w:t>
      </w:r>
      <w:bookmarkEnd w:id="233"/>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77777777" w:rsidR="00F87820" w:rsidRDefault="00F87820" w:rsidP="00F87820">
      <w:pPr>
        <w:pStyle w:val="NO"/>
        <w:rPr>
          <w:lang w:val="en-IN"/>
        </w:rPr>
      </w:pPr>
      <w:r>
        <w:rPr>
          <w:lang w:val="en-IN"/>
        </w:rPr>
        <w:lastRenderedPageBreak/>
        <w:t>NOTE:</w:t>
      </w:r>
      <w:r>
        <w:rPr>
          <w:lang w:val="en-IN"/>
        </w:rPr>
        <w:tab/>
        <w:t xml:space="preserve">3GPP device unable to use 3GPP access is considered a non-3GPP device in this context. </w:t>
      </w:r>
    </w:p>
    <w:p w14:paraId="5A2173A2" w14:textId="77777777" w:rsidR="00F87820" w:rsidRPr="004E07A4" w:rsidRDefault="00F87820" w:rsidP="00F87820">
      <w:pPr>
        <w:rPr>
          <w:noProof/>
        </w:rPr>
      </w:pPr>
      <w:r w:rsidRPr="004E07A4">
        <w:rPr>
          <w:noProof/>
        </w:rPr>
        <w:t>An MCPTT gateway UE provides the following</w:t>
      </w:r>
      <w:r>
        <w:rPr>
          <w:noProof/>
        </w:rPr>
        <w:t xml:space="preserve"> MCPTT gateway functions</w:t>
      </w:r>
      <w:r w:rsidRPr="004E07A4">
        <w:rPr>
          <w:noProof/>
        </w:rPr>
        <w:t>:</w:t>
      </w:r>
    </w:p>
    <w:p w14:paraId="505DF58D" w14:textId="77777777" w:rsidR="00F87820" w:rsidRPr="004E07A4" w:rsidRDefault="00F87820" w:rsidP="00F87820">
      <w:pPr>
        <w:pStyle w:val="B1"/>
        <w:rPr>
          <w:noProof/>
        </w:rPr>
      </w:pPr>
      <w:r w:rsidRPr="004E07A4">
        <w:rPr>
          <w:noProof/>
        </w:rPr>
        <w:t>-</w:t>
      </w:r>
      <w:r w:rsidRPr="004E07A4">
        <w:rPr>
          <w:noProof/>
        </w:rPr>
        <w:tab/>
      </w:r>
      <w:r>
        <w:rPr>
          <w:noProof/>
        </w:rPr>
        <w:t>Authentication and authorization</w:t>
      </w:r>
      <w:r w:rsidRPr="00184C88">
        <w:rPr>
          <w:noProof/>
        </w:rPr>
        <w:t xml:space="preserve"> of the MC gateway clients</w:t>
      </w:r>
      <w:r>
        <w:rPr>
          <w:noProof/>
        </w:rPr>
        <w:t>;</w:t>
      </w:r>
    </w:p>
    <w:p w14:paraId="3FA20B0C" w14:textId="77777777" w:rsidR="00F87820" w:rsidRDefault="00F87820" w:rsidP="00F87820">
      <w:pPr>
        <w:pStyle w:val="B1"/>
        <w:rPr>
          <w:noProof/>
        </w:rPr>
      </w:pPr>
      <w:r w:rsidRPr="004E07A4">
        <w:rPr>
          <w:noProof/>
        </w:rPr>
        <w:t>-</w:t>
      </w:r>
      <w:r w:rsidRPr="004E07A4">
        <w:rPr>
          <w:noProof/>
        </w:rPr>
        <w:tab/>
      </w:r>
      <w:r>
        <w:rPr>
          <w:noProof/>
        </w:rPr>
        <w:t xml:space="preserve">Relay of signaling between an MCPTT client in the </w:t>
      </w:r>
      <w:r>
        <w:t>non-3GPP device</w:t>
      </w:r>
      <w:r w:rsidDel="00516252">
        <w:rPr>
          <w:noProof/>
        </w:rPr>
        <w:t xml:space="preserve"> </w:t>
      </w:r>
      <w:r>
        <w:rPr>
          <w:noProof/>
        </w:rPr>
        <w:t>and MCPTT servers; and</w:t>
      </w:r>
    </w:p>
    <w:p w14:paraId="468EA99E" w14:textId="77777777" w:rsidR="00F87820" w:rsidRDefault="00F87820" w:rsidP="00F87820">
      <w:pPr>
        <w:pStyle w:val="B1"/>
        <w:rPr>
          <w:lang w:val="en-IN"/>
        </w:rPr>
      </w:pPr>
      <w:r>
        <w:rPr>
          <w:noProof/>
        </w:rPr>
        <w:t>-</w:t>
      </w:r>
      <w:r>
        <w:rPr>
          <w:noProof/>
        </w:rPr>
        <w:tab/>
        <w:t xml:space="preserve">Media plane including floor control forwarding between an MCPTT client in the </w:t>
      </w:r>
      <w:r>
        <w:t>non-3GPP device</w:t>
      </w:r>
      <w:r w:rsidDel="00516252">
        <w:rPr>
          <w:noProof/>
        </w:rPr>
        <w:t xml:space="preserve"> </w:t>
      </w:r>
      <w:r>
        <w:rPr>
          <w:noProof/>
        </w:rPr>
        <w:t>and MCPTT servers.</w:t>
      </w:r>
      <w:r w:rsidRPr="0076662E">
        <w:rPr>
          <w:lang w:val="en-IN"/>
        </w:rPr>
        <w:t xml:space="preserve"> </w:t>
      </w:r>
    </w:p>
    <w:p w14:paraId="36125078" w14:textId="402F2F43" w:rsidR="00F87820" w:rsidRPr="00F87820" w:rsidRDefault="00F87820" w:rsidP="00F87820">
      <w:pPr>
        <w:rPr>
          <w:lang w:val="en-IN"/>
        </w:rPr>
      </w:pPr>
      <w:r>
        <w:rPr>
          <w:lang w:val="en-IN"/>
        </w:rPr>
        <w:t xml:space="preserve">The MCPTT server shall authorize the MCPTT gateway UE to provide MCPTT gateway </w:t>
      </w:r>
      <w:r w:rsidRPr="0076662E">
        <w:rPr>
          <w:lang w:val="en-IN"/>
        </w:rPr>
        <w:t>functions</w:t>
      </w:r>
      <w:r>
        <w:rPr>
          <w:lang w:val="en-IN"/>
        </w:rPr>
        <w:t>.</w:t>
      </w:r>
    </w:p>
    <w:p w14:paraId="77A5C98E" w14:textId="32E9E3DF" w:rsidR="00F87820" w:rsidRPr="00C15E4D" w:rsidRDefault="00F87820" w:rsidP="00F87820">
      <w:pPr>
        <w:pStyle w:val="Heading3"/>
      </w:pPr>
      <w:bookmarkStart w:id="234" w:name="_Toc146245880"/>
      <w:r w:rsidRPr="00C15E4D">
        <w:t>5.</w:t>
      </w:r>
      <w:r>
        <w:t>6</w:t>
      </w:r>
      <w:r w:rsidRPr="00C15E4D">
        <w:t>.2</w:t>
      </w:r>
      <w:r w:rsidRPr="00C15E4D">
        <w:tab/>
        <w:t>Functional connectivity models</w:t>
      </w:r>
      <w:bookmarkEnd w:id="234"/>
    </w:p>
    <w:p w14:paraId="2E32551B" w14:textId="77777777" w:rsidR="00F87820" w:rsidRDefault="00F87820" w:rsidP="00F87820">
      <w:r w:rsidRPr="00C15E4D">
        <w:t>The following figures give an overview of the connectivity between the different function</w:t>
      </w:r>
      <w:r>
        <w:t xml:space="preserve">al entities when using a MCPTT gateway. One MCPTT gateway client can only interact with one MCPTT gateway UE server at the same time. </w:t>
      </w:r>
    </w:p>
    <w:p w14:paraId="5BF7C4D9" w14:textId="77777777" w:rsidR="00F87820" w:rsidRPr="00C15E4D" w:rsidRDefault="00F87820" w:rsidP="00F87820">
      <w:pPr>
        <w:pStyle w:val="NO"/>
      </w:pPr>
      <w:r>
        <w:t>NOTE:</w:t>
      </w:r>
      <w:r>
        <w:tab/>
        <w:t xml:space="preserve">MC Gateway clients for other service types (e.g. MCVideo or MCData) can interact the MC gateway UE supporting the corresponding service types. MC gateway UEs for different service types can be deployed in the same UE. </w:t>
      </w:r>
    </w:p>
    <w:p w14:paraId="4B47A314" w14:textId="62192E27" w:rsidR="00F87820" w:rsidRPr="00C15E4D" w:rsidRDefault="00F87820" w:rsidP="00F87820">
      <w:r w:rsidRPr="00C15E4D">
        <w:t>Figure 5.</w:t>
      </w:r>
      <w:r w:rsidR="0043732B">
        <w:t>6</w:t>
      </w:r>
      <w:r w:rsidRPr="00C15E4D">
        <w:t>.2-1 shows the</w:t>
      </w:r>
      <w:r>
        <w:t xml:space="preserve"> scenario when the MCPTT client resides in the MCPTT gateway UE. How the non-3GPP device</w:t>
      </w:r>
      <w:r w:rsidDel="00516252">
        <w:t xml:space="preserve"> </w:t>
      </w:r>
      <w:r>
        <w:t>interacts with the MCPTT client over a non</w:t>
      </w:r>
      <w:r>
        <w:noBreakHyphen/>
        <w:t>3GPP access technology is not part of the current specification</w:t>
      </w:r>
      <w:r w:rsidRPr="00C15E4D">
        <w:t>.</w:t>
      </w:r>
      <w:r>
        <w:t xml:space="preserve"> </w:t>
      </w:r>
    </w:p>
    <w:p w14:paraId="164825D6" w14:textId="77777777" w:rsidR="00F87820" w:rsidRPr="008642BE" w:rsidRDefault="00F87820" w:rsidP="00F87820">
      <w:pPr>
        <w:pStyle w:val="TH"/>
      </w:pPr>
      <w:r w:rsidRPr="004D492A">
        <w:t xml:space="preserve"> </w:t>
      </w:r>
      <w:r>
        <w:object w:dxaOrig="8377" w:dyaOrig="2677" w14:anchorId="541D726F">
          <v:shape id="_x0000_i1035" type="#_x0000_t75" style="width:419.5pt;height:134pt" o:ole="">
            <v:imagedata r:id="rId32" o:title=""/>
          </v:shape>
          <o:OLEObject Type="Embed" ProgID="Visio.Drawing.15" ShapeID="_x0000_i1035" DrawAspect="Content" ObjectID="_1756857891"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7B0C85AD"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3GPP access technology to access the MCPTT service. In this case the MCPTT gateway UE will relay the signaling between the MCPTT client and the participating MCPTT server as well as forward the media plane.</w:t>
      </w:r>
    </w:p>
    <w:p w14:paraId="58DE7EEE" w14:textId="77777777" w:rsidR="00F87820" w:rsidRDefault="00F87820" w:rsidP="00F87820">
      <w:pPr>
        <w:rPr>
          <w:noProof/>
        </w:rPr>
      </w:pPr>
    </w:p>
    <w:p w14:paraId="6AB84AE6" w14:textId="77777777" w:rsidR="00F87820" w:rsidRPr="008642BE" w:rsidRDefault="00F87820" w:rsidP="00F87820">
      <w:pPr>
        <w:pStyle w:val="TH"/>
      </w:pPr>
      <w:r w:rsidRPr="00C1726B">
        <w:t xml:space="preserve"> </w:t>
      </w:r>
      <w:r>
        <w:object w:dxaOrig="8377" w:dyaOrig="2677" w14:anchorId="08BBE006">
          <v:shape id="_x0000_i1036" type="#_x0000_t75" style="width:419.5pt;height:134pt" o:ole="">
            <v:imagedata r:id="rId34" o:title=""/>
          </v:shape>
          <o:OLEObject Type="Embed" ProgID="Visio.Drawing.15" ShapeID="_x0000_i1036" DrawAspect="Content" ObjectID="_1756857892" r:id="rId35"/>
        </w:object>
      </w:r>
    </w:p>
    <w:p w14:paraId="1A8BF1F7" w14:textId="4071DD1F" w:rsidR="00AB56AE" w:rsidRPr="0073469F"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097E5930" w14:textId="77777777" w:rsidR="00517573" w:rsidRPr="0073469F" w:rsidRDefault="00517573" w:rsidP="00567124">
      <w:pPr>
        <w:pStyle w:val="Heading1"/>
      </w:pPr>
      <w:bookmarkStart w:id="235" w:name="_Toc20155516"/>
      <w:bookmarkStart w:id="236" w:name="_Toc27500671"/>
      <w:bookmarkStart w:id="237" w:name="_Toc36048796"/>
      <w:bookmarkStart w:id="238" w:name="_Toc45209559"/>
      <w:bookmarkStart w:id="239" w:name="_Toc51860384"/>
      <w:bookmarkStart w:id="240" w:name="_Toc146245881"/>
      <w:r w:rsidRPr="0073469F">
        <w:lastRenderedPageBreak/>
        <w:t>6</w:t>
      </w:r>
      <w:r w:rsidRPr="0073469F">
        <w:tab/>
        <w:t>Common procedures</w:t>
      </w:r>
      <w:bookmarkEnd w:id="235"/>
      <w:bookmarkEnd w:id="236"/>
      <w:bookmarkEnd w:id="237"/>
      <w:bookmarkEnd w:id="238"/>
      <w:bookmarkEnd w:id="239"/>
      <w:bookmarkEnd w:id="240"/>
    </w:p>
    <w:p w14:paraId="4F3039B0" w14:textId="77777777" w:rsidR="004539FE" w:rsidRPr="0073469F" w:rsidRDefault="004539FE" w:rsidP="00567124">
      <w:pPr>
        <w:pStyle w:val="Heading2"/>
      </w:pPr>
      <w:bookmarkStart w:id="241" w:name="_Toc20155517"/>
      <w:bookmarkStart w:id="242" w:name="_Toc27500672"/>
      <w:bookmarkStart w:id="243" w:name="_Toc36048797"/>
      <w:bookmarkStart w:id="244" w:name="_Toc45209560"/>
      <w:bookmarkStart w:id="245" w:name="_Toc51860385"/>
      <w:bookmarkStart w:id="246" w:name="_Toc146245882"/>
      <w:r w:rsidRPr="0073469F">
        <w:t>6.1</w:t>
      </w:r>
      <w:r w:rsidRPr="0073469F">
        <w:tab/>
        <w:t>Introduction</w:t>
      </w:r>
      <w:bookmarkEnd w:id="241"/>
      <w:bookmarkEnd w:id="242"/>
      <w:bookmarkEnd w:id="243"/>
      <w:bookmarkEnd w:id="244"/>
      <w:bookmarkEnd w:id="245"/>
      <w:bookmarkEnd w:id="24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7" w:name="_Toc20155518"/>
      <w:bookmarkStart w:id="248" w:name="_Toc27500673"/>
      <w:bookmarkStart w:id="249" w:name="_Toc36048798"/>
      <w:bookmarkStart w:id="250" w:name="_Toc45209561"/>
      <w:bookmarkStart w:id="251" w:name="_Toc51860386"/>
      <w:bookmarkStart w:id="252" w:name="_Toc146245883"/>
      <w:r w:rsidRPr="0073469F">
        <w:rPr>
          <w:noProof/>
        </w:rPr>
        <w:t>6.2</w:t>
      </w:r>
      <w:r w:rsidRPr="0073469F">
        <w:rPr>
          <w:noProof/>
        </w:rPr>
        <w:tab/>
        <w:t>MCPTT client procedures</w:t>
      </w:r>
      <w:bookmarkEnd w:id="247"/>
      <w:bookmarkEnd w:id="248"/>
      <w:bookmarkEnd w:id="249"/>
      <w:bookmarkEnd w:id="250"/>
      <w:bookmarkEnd w:id="251"/>
      <w:bookmarkEnd w:id="252"/>
    </w:p>
    <w:p w14:paraId="39563C90" w14:textId="77777777" w:rsidR="006D6D19" w:rsidRPr="0073469F" w:rsidRDefault="006D6D19" w:rsidP="00567124">
      <w:pPr>
        <w:pStyle w:val="Heading3"/>
      </w:pPr>
      <w:bookmarkStart w:id="253" w:name="_Toc20155519"/>
      <w:bookmarkStart w:id="254" w:name="_Toc27500674"/>
      <w:bookmarkStart w:id="255" w:name="_Toc36048799"/>
      <w:bookmarkStart w:id="256" w:name="_Toc45209562"/>
      <w:bookmarkStart w:id="257" w:name="_Toc51860387"/>
      <w:bookmarkStart w:id="258" w:name="_Toc146245884"/>
      <w:r w:rsidRPr="0073469F">
        <w:t>6</w:t>
      </w:r>
      <w:r>
        <w:t>.2.0</w:t>
      </w:r>
      <w:r w:rsidRPr="0073469F">
        <w:tab/>
        <w:t xml:space="preserve">Distinction of requests </w:t>
      </w:r>
      <w:r>
        <w:t>at</w:t>
      </w:r>
      <w:r w:rsidRPr="0073469F">
        <w:t xml:space="preserve"> the MCPTT </w:t>
      </w:r>
      <w:r>
        <w:t>client</w:t>
      </w:r>
      <w:bookmarkEnd w:id="253"/>
      <w:bookmarkEnd w:id="254"/>
      <w:bookmarkEnd w:id="255"/>
      <w:bookmarkEnd w:id="256"/>
      <w:bookmarkEnd w:id="257"/>
      <w:bookmarkEnd w:id="258"/>
    </w:p>
    <w:p w14:paraId="3C5E36A1" w14:textId="77777777" w:rsidR="006D6D19" w:rsidRPr="00C41F1B" w:rsidRDefault="006D6D19" w:rsidP="00567124">
      <w:pPr>
        <w:pStyle w:val="Heading4"/>
        <w:rPr>
          <w:noProof/>
        </w:rPr>
      </w:pPr>
      <w:bookmarkStart w:id="259" w:name="_Toc20155520"/>
      <w:bookmarkStart w:id="260" w:name="_Toc27500675"/>
      <w:bookmarkStart w:id="261" w:name="_Toc36048800"/>
      <w:bookmarkStart w:id="262" w:name="_Toc45209563"/>
      <w:bookmarkStart w:id="263" w:name="_Toc51860388"/>
      <w:bookmarkStart w:id="264" w:name="_Toc146245885"/>
      <w:r w:rsidRPr="00C41F1B">
        <w:rPr>
          <w:noProof/>
        </w:rPr>
        <w:t>6.</w:t>
      </w:r>
      <w:r>
        <w:rPr>
          <w:noProof/>
        </w:rPr>
        <w:t>2.0.1</w:t>
      </w:r>
      <w:r w:rsidRPr="00C41F1B">
        <w:rPr>
          <w:noProof/>
        </w:rPr>
        <w:tab/>
        <w:t>SIP MESSAGE request</w:t>
      </w:r>
      <w:bookmarkEnd w:id="259"/>
      <w:bookmarkEnd w:id="260"/>
      <w:bookmarkEnd w:id="261"/>
      <w:bookmarkEnd w:id="262"/>
      <w:bookmarkEnd w:id="263"/>
      <w:bookmarkEnd w:id="26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5" w:name="_Toc20155521"/>
      <w:bookmarkStart w:id="266" w:name="_Toc27500676"/>
      <w:bookmarkStart w:id="267" w:name="_Toc36048801"/>
      <w:bookmarkStart w:id="268" w:name="_Toc45209564"/>
      <w:bookmarkStart w:id="26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70" w:name="_Toc146245886"/>
      <w:r w:rsidRPr="0073469F">
        <w:t>6.2.1</w:t>
      </w:r>
      <w:r w:rsidRPr="0073469F">
        <w:tab/>
        <w:t>SDP offer generation</w:t>
      </w:r>
      <w:bookmarkEnd w:id="265"/>
      <w:bookmarkEnd w:id="266"/>
      <w:bookmarkEnd w:id="267"/>
      <w:bookmarkEnd w:id="268"/>
      <w:bookmarkEnd w:id="269"/>
      <w:bookmarkEnd w:id="27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71" w:name="MCCQCTEMPBM_00000142"/>
      <w:r w:rsidR="00476B19" w:rsidRPr="0073469F">
        <w:t xml:space="preserve"> section </w:t>
      </w:r>
      <w:bookmarkEnd w:id="271"/>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72" w:name="MCCQCTEMPBM_00000143"/>
      <w:r w:rsidRPr="0073469F">
        <w:t xml:space="preserve"> section </w:t>
      </w:r>
      <w:bookmarkEnd w:id="272"/>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6CEAC3F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73" w:name="MCCQCTEMPBM_00000144"/>
      <w:r w:rsidR="00724114" w:rsidRPr="005C79F3">
        <w:rPr>
          <w:lang w:val="en-US"/>
        </w:rPr>
        <w:t xml:space="preserve"> section </w:t>
      </w:r>
      <w:bookmarkEnd w:id="273"/>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lastRenderedPageBreak/>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4" w:name="_Toc20155522"/>
      <w:bookmarkStart w:id="275" w:name="_Toc27500677"/>
      <w:bookmarkStart w:id="276" w:name="_Toc36048802"/>
      <w:bookmarkStart w:id="277" w:name="_Toc45209565"/>
      <w:bookmarkStart w:id="278" w:name="_Toc51860390"/>
      <w:bookmarkStart w:id="279" w:name="_Toc146245887"/>
      <w:r w:rsidRPr="0073469F">
        <w:rPr>
          <w:rFonts w:eastAsia="Malgun Gothic"/>
        </w:rPr>
        <w:t>6.2.2</w:t>
      </w:r>
      <w:r w:rsidRPr="0073469F">
        <w:rPr>
          <w:rFonts w:eastAsia="Malgun Gothic"/>
        </w:rPr>
        <w:tab/>
        <w:t>SDP answer generation</w:t>
      </w:r>
      <w:bookmarkEnd w:id="274"/>
      <w:bookmarkEnd w:id="275"/>
      <w:bookmarkEnd w:id="276"/>
      <w:bookmarkEnd w:id="277"/>
      <w:bookmarkEnd w:id="278"/>
      <w:bookmarkEnd w:id="279"/>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80" w:name="MCCQCTEMPBM_00000145"/>
      <w:r>
        <w:rPr>
          <w:lang w:eastAsia="ko-KR"/>
        </w:rPr>
        <w:t xml:space="preserve"> section </w:t>
      </w:r>
      <w:bookmarkEnd w:id="280"/>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81" w:name="MCCQCTEMPBM_00000146"/>
      <w:r w:rsidRPr="0073469F">
        <w:t xml:space="preserve"> section </w:t>
      </w:r>
      <w:bookmarkEnd w:id="281"/>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82" w:name="MCCQCTEMPBM_00000147"/>
      <w:r w:rsidR="00456BE7">
        <w:t xml:space="preserve"> section</w:t>
      </w:r>
      <w:r w:rsidRPr="0073469F">
        <w:t xml:space="preserve"> </w:t>
      </w:r>
      <w:bookmarkEnd w:id="282"/>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83" w:name="_Toc20155523"/>
      <w:bookmarkStart w:id="284" w:name="_Toc27500678"/>
      <w:bookmarkStart w:id="285" w:name="_Toc36048803"/>
      <w:bookmarkStart w:id="286" w:name="_Toc45209566"/>
      <w:bookmarkStart w:id="287" w:name="_Toc51860391"/>
      <w:bookmarkStart w:id="288" w:name="_Toc146245888"/>
      <w:r w:rsidRPr="00C53B38">
        <w:rPr>
          <w:lang w:val="fr-FR"/>
        </w:rPr>
        <w:t>6.2.3</w:t>
      </w:r>
      <w:r w:rsidRPr="00C53B38">
        <w:rPr>
          <w:lang w:val="fr-FR"/>
        </w:rPr>
        <w:tab/>
        <w:t>Commencement modes</w:t>
      </w:r>
      <w:bookmarkEnd w:id="283"/>
      <w:bookmarkEnd w:id="284"/>
      <w:bookmarkEnd w:id="285"/>
      <w:bookmarkEnd w:id="286"/>
      <w:bookmarkEnd w:id="287"/>
      <w:bookmarkEnd w:id="288"/>
    </w:p>
    <w:p w14:paraId="1A7E24DB" w14:textId="77777777" w:rsidR="00A703EA" w:rsidRPr="00C53B38" w:rsidRDefault="00A703EA" w:rsidP="00567124">
      <w:pPr>
        <w:pStyle w:val="Heading4"/>
        <w:rPr>
          <w:lang w:val="fr-FR" w:eastAsia="ko-KR"/>
        </w:rPr>
      </w:pPr>
      <w:bookmarkStart w:id="289" w:name="_Toc20155524"/>
      <w:bookmarkStart w:id="290" w:name="_Toc27500679"/>
      <w:bookmarkStart w:id="291" w:name="_Toc36048804"/>
      <w:bookmarkStart w:id="292" w:name="_Toc45209567"/>
      <w:bookmarkStart w:id="293" w:name="_Toc51860392"/>
      <w:bookmarkStart w:id="294" w:name="_Toc146245889"/>
      <w:r w:rsidRPr="00C53B38">
        <w:rPr>
          <w:lang w:val="fr-FR"/>
        </w:rPr>
        <w:t>6.2.3.1</w:t>
      </w:r>
      <w:r w:rsidRPr="00C53B38">
        <w:rPr>
          <w:lang w:val="fr-FR"/>
        </w:rPr>
        <w:tab/>
        <w:t>Automatic</w:t>
      </w:r>
      <w:r w:rsidRPr="00C53B38">
        <w:rPr>
          <w:lang w:val="fr-FR" w:eastAsia="ko-KR"/>
        </w:rPr>
        <w:t xml:space="preserve"> commencement mode</w:t>
      </w:r>
      <w:bookmarkEnd w:id="289"/>
      <w:bookmarkEnd w:id="290"/>
      <w:bookmarkEnd w:id="291"/>
      <w:bookmarkEnd w:id="292"/>
      <w:bookmarkEnd w:id="293"/>
      <w:bookmarkEnd w:id="294"/>
    </w:p>
    <w:p w14:paraId="7458AC5D" w14:textId="77777777" w:rsidR="000D4BA0" w:rsidRPr="00C53B38" w:rsidRDefault="000D4BA0" w:rsidP="00567124">
      <w:pPr>
        <w:pStyle w:val="Heading5"/>
        <w:rPr>
          <w:rFonts w:eastAsia="Malgun Gothic"/>
          <w:lang w:val="fr-FR" w:eastAsia="ko-KR"/>
        </w:rPr>
      </w:pPr>
      <w:bookmarkStart w:id="295" w:name="_Toc20155525"/>
      <w:bookmarkStart w:id="296" w:name="_Toc27500680"/>
      <w:bookmarkStart w:id="297" w:name="_Toc36048805"/>
      <w:bookmarkStart w:id="298" w:name="_Toc45209568"/>
      <w:bookmarkStart w:id="299" w:name="_Toc51860393"/>
      <w:bookmarkStart w:id="300" w:name="_Toc146245890"/>
      <w:r w:rsidRPr="00C53B38">
        <w:rPr>
          <w:rFonts w:eastAsia="Malgun Gothic"/>
          <w:lang w:val="fr-FR" w:eastAsia="ko-KR"/>
        </w:rPr>
        <w:t>6.2.3.1.1</w:t>
      </w:r>
      <w:r w:rsidRPr="00C53B38">
        <w:rPr>
          <w:rFonts w:eastAsia="Malgun Gothic"/>
          <w:lang w:val="fr-FR" w:eastAsia="ko-KR"/>
        </w:rPr>
        <w:tab/>
        <w:t>Automatic commencement mode for private calls</w:t>
      </w:r>
      <w:bookmarkEnd w:id="295"/>
      <w:bookmarkEnd w:id="296"/>
      <w:bookmarkEnd w:id="297"/>
      <w:bookmarkEnd w:id="298"/>
      <w:bookmarkEnd w:id="299"/>
      <w:bookmarkEnd w:id="30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lastRenderedPageBreak/>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1" w:name="_Toc20155526"/>
      <w:bookmarkStart w:id="302" w:name="_Toc27500681"/>
      <w:bookmarkStart w:id="303" w:name="_Toc36048806"/>
      <w:bookmarkStart w:id="304" w:name="_Toc45209569"/>
      <w:bookmarkStart w:id="305" w:name="_Toc51860394"/>
      <w:bookmarkStart w:id="306" w:name="_Toc146245891"/>
      <w:r w:rsidRPr="0073469F">
        <w:rPr>
          <w:rFonts w:eastAsia="Malgun Gothic"/>
          <w:lang w:eastAsia="ko-KR"/>
        </w:rPr>
        <w:t>6.2.3.1.2</w:t>
      </w:r>
      <w:r w:rsidRPr="0073469F">
        <w:rPr>
          <w:rFonts w:eastAsia="Malgun Gothic"/>
          <w:lang w:eastAsia="ko-KR"/>
        </w:rPr>
        <w:tab/>
        <w:t>Automatic commencement mode for group calls</w:t>
      </w:r>
      <w:bookmarkEnd w:id="301"/>
      <w:bookmarkEnd w:id="302"/>
      <w:bookmarkEnd w:id="303"/>
      <w:bookmarkEnd w:id="304"/>
      <w:bookmarkEnd w:id="305"/>
      <w:bookmarkEnd w:id="306"/>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7" w:name="_Toc20155527"/>
      <w:bookmarkStart w:id="308" w:name="_Toc27500682"/>
      <w:bookmarkStart w:id="309" w:name="_Toc36048807"/>
      <w:bookmarkStart w:id="310" w:name="_Toc45209570"/>
      <w:bookmarkStart w:id="311" w:name="_Toc51860395"/>
      <w:bookmarkStart w:id="312" w:name="_Toc146245892"/>
      <w:r w:rsidRPr="0073469F">
        <w:t>6.2.3.2</w:t>
      </w:r>
      <w:r w:rsidRPr="0073469F">
        <w:tab/>
        <w:t>Manual</w:t>
      </w:r>
      <w:r w:rsidRPr="0073469F">
        <w:rPr>
          <w:lang w:eastAsia="ko-KR"/>
        </w:rPr>
        <w:t xml:space="preserve"> commencement mode</w:t>
      </w:r>
      <w:bookmarkEnd w:id="307"/>
      <w:bookmarkEnd w:id="308"/>
      <w:bookmarkEnd w:id="309"/>
      <w:bookmarkEnd w:id="310"/>
      <w:bookmarkEnd w:id="311"/>
      <w:bookmarkEnd w:id="312"/>
    </w:p>
    <w:p w14:paraId="174AE696" w14:textId="77777777" w:rsidR="000D4BA0" w:rsidRPr="0073469F" w:rsidRDefault="000D4BA0" w:rsidP="00567124">
      <w:pPr>
        <w:pStyle w:val="Heading5"/>
        <w:rPr>
          <w:rFonts w:eastAsia="Malgun Gothic"/>
          <w:lang w:eastAsia="ko-KR"/>
        </w:rPr>
      </w:pPr>
      <w:bookmarkStart w:id="313" w:name="_Toc20155528"/>
      <w:bookmarkStart w:id="314" w:name="_Toc27500683"/>
      <w:bookmarkStart w:id="315" w:name="_Toc36048808"/>
      <w:bookmarkStart w:id="316" w:name="_Toc45209571"/>
      <w:bookmarkStart w:id="317" w:name="_Toc51860396"/>
      <w:bookmarkStart w:id="318" w:name="_Toc146245893"/>
      <w:r w:rsidRPr="0073469F">
        <w:rPr>
          <w:rFonts w:eastAsia="Malgun Gothic"/>
          <w:lang w:eastAsia="ko-KR"/>
        </w:rPr>
        <w:t>6.2.3.2.1</w:t>
      </w:r>
      <w:r w:rsidRPr="0073469F">
        <w:rPr>
          <w:rFonts w:eastAsia="Malgun Gothic"/>
          <w:lang w:eastAsia="ko-KR"/>
        </w:rPr>
        <w:tab/>
        <w:t>Manual commencement mode for private calls</w:t>
      </w:r>
      <w:bookmarkEnd w:id="313"/>
      <w:bookmarkEnd w:id="314"/>
      <w:bookmarkEnd w:id="315"/>
      <w:bookmarkEnd w:id="316"/>
      <w:bookmarkEnd w:id="317"/>
      <w:bookmarkEnd w:id="318"/>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lastRenderedPageBreak/>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9" w:name="_Toc20155529"/>
      <w:bookmarkStart w:id="320" w:name="_Toc27500684"/>
      <w:bookmarkStart w:id="321" w:name="_Toc36048809"/>
      <w:bookmarkStart w:id="322" w:name="_Toc45209572"/>
      <w:bookmarkStart w:id="323" w:name="_Toc51860397"/>
      <w:bookmarkStart w:id="324" w:name="_Toc146245894"/>
      <w:r w:rsidRPr="0073469F">
        <w:rPr>
          <w:rFonts w:eastAsia="Malgun Gothic"/>
          <w:lang w:eastAsia="ko-KR"/>
        </w:rPr>
        <w:t>6.2.3.2.2</w:t>
      </w:r>
      <w:r w:rsidRPr="0073469F">
        <w:rPr>
          <w:rFonts w:eastAsia="Malgun Gothic"/>
          <w:lang w:eastAsia="ko-KR"/>
        </w:rPr>
        <w:tab/>
        <w:t>Manual commencement mode for group calls</w:t>
      </w:r>
      <w:bookmarkEnd w:id="319"/>
      <w:bookmarkEnd w:id="320"/>
      <w:bookmarkEnd w:id="321"/>
      <w:bookmarkEnd w:id="322"/>
      <w:bookmarkEnd w:id="323"/>
      <w:bookmarkEnd w:id="324"/>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5" w:name="_Toc20155530"/>
      <w:bookmarkStart w:id="326" w:name="_Toc27500685"/>
      <w:bookmarkStart w:id="327" w:name="_Toc36048810"/>
      <w:bookmarkStart w:id="328" w:name="_Toc45209573"/>
      <w:bookmarkStart w:id="329" w:name="_Toc51860398"/>
      <w:bookmarkStart w:id="330" w:name="_Toc146245895"/>
      <w:r w:rsidRPr="0073469F">
        <w:t>6.2.4</w:t>
      </w:r>
      <w:r w:rsidRPr="0073469F">
        <w:tab/>
        <w:t>Leaving an MCPTT session initiated by MCPTT client</w:t>
      </w:r>
      <w:bookmarkEnd w:id="325"/>
      <w:bookmarkEnd w:id="326"/>
      <w:bookmarkEnd w:id="327"/>
      <w:bookmarkEnd w:id="328"/>
      <w:bookmarkEnd w:id="329"/>
      <w:bookmarkEnd w:id="330"/>
    </w:p>
    <w:p w14:paraId="399CB1A9" w14:textId="77777777" w:rsidR="00AC1BD3" w:rsidRPr="0073469F" w:rsidRDefault="00AC1BD3" w:rsidP="00567124">
      <w:pPr>
        <w:pStyle w:val="Heading4"/>
      </w:pPr>
      <w:bookmarkStart w:id="331" w:name="_Toc20155531"/>
      <w:bookmarkStart w:id="332" w:name="_Toc27500686"/>
      <w:bookmarkStart w:id="333" w:name="_Toc36048811"/>
      <w:bookmarkStart w:id="334" w:name="_Toc45209574"/>
      <w:bookmarkStart w:id="335" w:name="_Toc51860399"/>
      <w:bookmarkStart w:id="336" w:name="_Toc146245896"/>
      <w:r w:rsidRPr="0073469F">
        <w:t>6.2.4.1</w:t>
      </w:r>
      <w:r w:rsidRPr="0073469F">
        <w:tab/>
        <w:t>On-demand session case</w:t>
      </w:r>
      <w:bookmarkEnd w:id="331"/>
      <w:bookmarkEnd w:id="332"/>
      <w:bookmarkEnd w:id="333"/>
      <w:bookmarkEnd w:id="334"/>
      <w:bookmarkEnd w:id="335"/>
      <w:bookmarkEnd w:id="336"/>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7" w:name="_Toc20155532"/>
      <w:bookmarkStart w:id="338" w:name="_Toc27500687"/>
      <w:bookmarkStart w:id="339" w:name="_Toc36048812"/>
      <w:bookmarkStart w:id="340" w:name="_Toc45209575"/>
      <w:bookmarkStart w:id="341" w:name="_Toc51860400"/>
      <w:bookmarkStart w:id="342" w:name="_Toc146245897"/>
      <w:r w:rsidRPr="0073469F">
        <w:t>6.2.4.2</w:t>
      </w:r>
      <w:r w:rsidRPr="0073469F">
        <w:tab/>
        <w:t>Pre-established session case</w:t>
      </w:r>
      <w:bookmarkEnd w:id="337"/>
      <w:bookmarkEnd w:id="338"/>
      <w:bookmarkEnd w:id="339"/>
      <w:bookmarkEnd w:id="340"/>
      <w:bookmarkEnd w:id="341"/>
      <w:bookmarkEnd w:id="342"/>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43" w:name="_Toc20155533"/>
      <w:bookmarkStart w:id="344" w:name="_Toc27500688"/>
      <w:bookmarkStart w:id="345" w:name="_Toc36048813"/>
      <w:bookmarkStart w:id="346" w:name="_Toc45209576"/>
      <w:bookmarkStart w:id="347" w:name="_Toc51860401"/>
      <w:bookmarkStart w:id="348" w:name="_Toc146245898"/>
      <w:r w:rsidRPr="0073469F">
        <w:t>6.2.5</w:t>
      </w:r>
      <w:r w:rsidRPr="0073469F">
        <w:tab/>
        <w:t>Releas</w:t>
      </w:r>
      <w:r w:rsidR="00F608D0" w:rsidRPr="0073469F">
        <w:t>ing</w:t>
      </w:r>
      <w:r w:rsidRPr="0073469F">
        <w:t xml:space="preserve"> an MCPTT session initiated by MCPTT client</w:t>
      </w:r>
      <w:bookmarkEnd w:id="343"/>
      <w:bookmarkEnd w:id="344"/>
      <w:bookmarkEnd w:id="345"/>
      <w:bookmarkEnd w:id="346"/>
      <w:bookmarkEnd w:id="347"/>
      <w:bookmarkEnd w:id="348"/>
    </w:p>
    <w:p w14:paraId="5580C740" w14:textId="77777777" w:rsidR="00AC1BD3" w:rsidRPr="0073469F" w:rsidRDefault="00AC1BD3" w:rsidP="00567124">
      <w:pPr>
        <w:pStyle w:val="Heading4"/>
      </w:pPr>
      <w:bookmarkStart w:id="349" w:name="_Toc20155534"/>
      <w:bookmarkStart w:id="350" w:name="_Toc27500689"/>
      <w:bookmarkStart w:id="351" w:name="_Toc36048814"/>
      <w:bookmarkStart w:id="352" w:name="_Toc45209577"/>
      <w:bookmarkStart w:id="353" w:name="_Toc51860402"/>
      <w:bookmarkStart w:id="354" w:name="_Toc146245899"/>
      <w:r w:rsidRPr="0073469F">
        <w:t>6.2.5.1</w:t>
      </w:r>
      <w:r w:rsidRPr="0073469F">
        <w:tab/>
        <w:t>On-demand session case</w:t>
      </w:r>
      <w:bookmarkEnd w:id="349"/>
      <w:bookmarkEnd w:id="350"/>
      <w:bookmarkEnd w:id="351"/>
      <w:bookmarkEnd w:id="352"/>
      <w:bookmarkEnd w:id="353"/>
      <w:bookmarkEnd w:id="354"/>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5" w:name="_Toc20155535"/>
      <w:bookmarkStart w:id="356" w:name="_Toc27500690"/>
      <w:bookmarkStart w:id="357" w:name="_Toc36048815"/>
      <w:bookmarkStart w:id="358" w:name="_Toc45209578"/>
      <w:bookmarkStart w:id="359" w:name="_Toc51860403"/>
      <w:bookmarkStart w:id="360" w:name="_Toc146245900"/>
      <w:r w:rsidRPr="0073469F">
        <w:t>6.2.5.2</w:t>
      </w:r>
      <w:r w:rsidRPr="0073469F">
        <w:tab/>
        <w:t>Pre-established session case</w:t>
      </w:r>
      <w:bookmarkEnd w:id="355"/>
      <w:bookmarkEnd w:id="356"/>
      <w:bookmarkEnd w:id="357"/>
      <w:bookmarkEnd w:id="358"/>
      <w:bookmarkEnd w:id="359"/>
      <w:bookmarkEnd w:id="36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lastRenderedPageBreak/>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1" w:name="_Toc20155536"/>
      <w:bookmarkStart w:id="362" w:name="_Toc27500691"/>
      <w:bookmarkStart w:id="363" w:name="_Toc36048816"/>
      <w:bookmarkStart w:id="364" w:name="_Toc45209579"/>
      <w:bookmarkStart w:id="365" w:name="_Toc51860404"/>
      <w:bookmarkStart w:id="366" w:name="_Toc146245901"/>
      <w:r w:rsidRPr="0073469F">
        <w:t>6.2.6</w:t>
      </w:r>
      <w:r w:rsidRPr="0073469F">
        <w:tab/>
        <w:t>Receiving an MCPTT session release request</w:t>
      </w:r>
      <w:bookmarkEnd w:id="361"/>
      <w:bookmarkEnd w:id="362"/>
      <w:bookmarkEnd w:id="363"/>
      <w:bookmarkEnd w:id="364"/>
      <w:bookmarkEnd w:id="365"/>
      <w:bookmarkEnd w:id="366"/>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7" w:name="_Toc20155537"/>
      <w:bookmarkStart w:id="368" w:name="_Toc27500692"/>
      <w:bookmarkStart w:id="369" w:name="_Toc36048817"/>
      <w:bookmarkStart w:id="370" w:name="_Toc45209580"/>
      <w:bookmarkStart w:id="371" w:name="_Toc51860405"/>
      <w:bookmarkStart w:id="372" w:name="_Toc146245902"/>
      <w:r w:rsidRPr="0073469F">
        <w:rPr>
          <w:lang w:eastAsia="ko-KR"/>
        </w:rPr>
        <w:t>6.2.</w:t>
      </w:r>
      <w:r w:rsidR="009B4A6C" w:rsidRPr="0073469F">
        <w:rPr>
          <w:lang w:eastAsia="ko-KR"/>
        </w:rPr>
        <w:t>7</w:t>
      </w:r>
      <w:r w:rsidRPr="0073469F">
        <w:rPr>
          <w:lang w:eastAsia="ko-KR"/>
        </w:rPr>
        <w:tab/>
      </w:r>
      <w:r w:rsidR="003A1DA7">
        <w:rPr>
          <w:lang w:eastAsia="ko-KR"/>
        </w:rPr>
        <w:t>Void</w:t>
      </w:r>
      <w:bookmarkEnd w:id="367"/>
      <w:bookmarkEnd w:id="368"/>
      <w:bookmarkEnd w:id="369"/>
      <w:bookmarkEnd w:id="370"/>
      <w:bookmarkEnd w:id="371"/>
      <w:bookmarkEnd w:id="372"/>
    </w:p>
    <w:p w14:paraId="590215C5" w14:textId="77777777" w:rsidR="0011778B" w:rsidRDefault="0011778B" w:rsidP="00567124">
      <w:pPr>
        <w:pStyle w:val="Heading3"/>
        <w:rPr>
          <w:lang w:eastAsia="ko-KR"/>
        </w:rPr>
      </w:pPr>
      <w:bookmarkStart w:id="373" w:name="_Toc20155538"/>
      <w:bookmarkStart w:id="374" w:name="_Toc27500693"/>
      <w:bookmarkStart w:id="375" w:name="_Toc36048818"/>
      <w:bookmarkStart w:id="376" w:name="_Toc45209581"/>
      <w:bookmarkStart w:id="377" w:name="_Toc51860406"/>
      <w:bookmarkStart w:id="378" w:name="_Toc146245903"/>
      <w:r w:rsidRPr="0073469F">
        <w:t>6.2.8</w:t>
      </w:r>
      <w:r w:rsidRPr="0073469F">
        <w:tab/>
      </w:r>
      <w:r w:rsidRPr="0073469F">
        <w:rPr>
          <w:lang w:eastAsia="ko-KR"/>
        </w:rPr>
        <w:t>Priority call conditions</w:t>
      </w:r>
      <w:bookmarkEnd w:id="373"/>
      <w:bookmarkEnd w:id="374"/>
      <w:bookmarkEnd w:id="375"/>
      <w:bookmarkEnd w:id="376"/>
      <w:bookmarkEnd w:id="377"/>
      <w:bookmarkEnd w:id="378"/>
    </w:p>
    <w:p w14:paraId="400A098C" w14:textId="77777777" w:rsidR="003F692C" w:rsidRPr="003F692C" w:rsidRDefault="003F692C" w:rsidP="00567124">
      <w:pPr>
        <w:pStyle w:val="Heading4"/>
        <w:rPr>
          <w:lang w:eastAsia="ko-KR"/>
        </w:rPr>
      </w:pPr>
      <w:bookmarkStart w:id="379" w:name="_Toc20155539"/>
      <w:bookmarkStart w:id="380" w:name="_Toc27500694"/>
      <w:bookmarkStart w:id="381" w:name="_Toc36048819"/>
      <w:bookmarkStart w:id="382" w:name="_Toc45209582"/>
      <w:bookmarkStart w:id="383" w:name="_Toc51860407"/>
      <w:bookmarkStart w:id="384" w:name="_Toc146245904"/>
      <w:r>
        <w:rPr>
          <w:lang w:eastAsia="ko-KR"/>
        </w:rPr>
        <w:t>6.2.8.0</w:t>
      </w:r>
      <w:r>
        <w:rPr>
          <w:lang w:eastAsia="ko-KR"/>
        </w:rPr>
        <w:tab/>
        <w:t>General</w:t>
      </w:r>
      <w:bookmarkEnd w:id="379"/>
      <w:bookmarkEnd w:id="380"/>
      <w:bookmarkEnd w:id="381"/>
      <w:bookmarkEnd w:id="382"/>
      <w:bookmarkEnd w:id="383"/>
      <w:bookmarkEnd w:id="384"/>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5" w:name="_Toc20155540"/>
      <w:bookmarkStart w:id="386" w:name="_Toc27500695"/>
      <w:bookmarkStart w:id="387" w:name="_Toc36048820"/>
      <w:bookmarkStart w:id="388" w:name="_Toc45209583"/>
      <w:bookmarkStart w:id="389" w:name="_Toc51860408"/>
      <w:bookmarkStart w:id="390" w:name="_Toc146245905"/>
      <w:r w:rsidRPr="0073469F">
        <w:t>6.2.8.1</w:t>
      </w:r>
      <w:r w:rsidRPr="0073469F">
        <w:tab/>
        <w:t>MCPTT emergency group call conditions</w:t>
      </w:r>
      <w:bookmarkEnd w:id="385"/>
      <w:bookmarkEnd w:id="386"/>
      <w:bookmarkEnd w:id="387"/>
      <w:bookmarkEnd w:id="388"/>
      <w:bookmarkEnd w:id="389"/>
      <w:bookmarkEnd w:id="390"/>
    </w:p>
    <w:p w14:paraId="2EC6B65F" w14:textId="77777777" w:rsidR="0011778B" w:rsidRPr="0073469F" w:rsidRDefault="0011778B" w:rsidP="00567124">
      <w:pPr>
        <w:pStyle w:val="Heading5"/>
      </w:pPr>
      <w:bookmarkStart w:id="391" w:name="_Toc20155541"/>
      <w:bookmarkStart w:id="392" w:name="_Toc27500696"/>
      <w:bookmarkStart w:id="393" w:name="_Toc36048821"/>
      <w:bookmarkStart w:id="394" w:name="_Toc45209584"/>
      <w:bookmarkStart w:id="395" w:name="_Toc51860409"/>
      <w:bookmarkStart w:id="396" w:name="_Toc146245906"/>
      <w:r w:rsidRPr="0073469F">
        <w:t>6.2.8.1.1</w:t>
      </w:r>
      <w:r w:rsidRPr="0073469F">
        <w:tab/>
        <w:t xml:space="preserve">SIP INVITE request </w:t>
      </w:r>
      <w:r w:rsidR="00046ECB">
        <w:t xml:space="preserve">or SIP REFER request </w:t>
      </w:r>
      <w:r w:rsidRPr="0073469F">
        <w:t>for originating MCPTT emergency group calls</w:t>
      </w:r>
      <w:bookmarkEnd w:id="391"/>
      <w:bookmarkEnd w:id="392"/>
      <w:bookmarkEnd w:id="393"/>
      <w:bookmarkEnd w:id="394"/>
      <w:bookmarkEnd w:id="395"/>
      <w:bookmarkEnd w:id="396"/>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lastRenderedPageBreak/>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7" w:name="_Toc20155542"/>
      <w:bookmarkStart w:id="398" w:name="_Toc27500697"/>
      <w:bookmarkStart w:id="399" w:name="_Toc36048822"/>
      <w:bookmarkStart w:id="400" w:name="_Toc45209585"/>
      <w:bookmarkStart w:id="401" w:name="_Toc51860410"/>
      <w:bookmarkStart w:id="402" w:name="_Toc146245907"/>
      <w:r w:rsidRPr="0073469F">
        <w:rPr>
          <w:noProof/>
        </w:rPr>
        <w:t>6.2.8.1.2</w:t>
      </w:r>
      <w:r w:rsidRPr="0073469F">
        <w:rPr>
          <w:noProof/>
        </w:rPr>
        <w:tab/>
        <w:t>Resource-Priority header field for MCPTT emergency group calls</w:t>
      </w:r>
      <w:bookmarkEnd w:id="397"/>
      <w:bookmarkEnd w:id="398"/>
      <w:bookmarkEnd w:id="399"/>
      <w:bookmarkEnd w:id="400"/>
      <w:bookmarkEnd w:id="401"/>
      <w:bookmarkEnd w:id="402"/>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03" w:name="_Toc20155543"/>
      <w:bookmarkStart w:id="404" w:name="_Toc27500698"/>
      <w:bookmarkStart w:id="405" w:name="_Toc36048823"/>
      <w:bookmarkStart w:id="406" w:name="_Toc45209586"/>
      <w:bookmarkStart w:id="407" w:name="_Toc51860411"/>
      <w:bookmarkStart w:id="408" w:name="_Toc146245908"/>
      <w:r w:rsidRPr="0073469F">
        <w:t>6.2.8.1.3</w:t>
      </w:r>
      <w:r w:rsidRPr="0073469F">
        <w:tab/>
        <w:t>SIP re-INVITE request for cancelling MCPTT in-progress emergency group state</w:t>
      </w:r>
      <w:bookmarkEnd w:id="403"/>
      <w:bookmarkEnd w:id="404"/>
      <w:bookmarkEnd w:id="405"/>
      <w:bookmarkEnd w:id="406"/>
      <w:bookmarkEnd w:id="407"/>
      <w:bookmarkEnd w:id="408"/>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lastRenderedPageBreak/>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9" w:name="_Toc20155544"/>
      <w:bookmarkStart w:id="410" w:name="_Toc27500699"/>
      <w:bookmarkStart w:id="411" w:name="_Toc36048824"/>
      <w:bookmarkStart w:id="412" w:name="_Toc45209587"/>
      <w:bookmarkStart w:id="413" w:name="_Toc51860412"/>
      <w:bookmarkStart w:id="414" w:name="_Toc146245909"/>
      <w:r w:rsidRPr="0073469F">
        <w:t>6.2.8.1.4</w:t>
      </w:r>
      <w:r w:rsidRPr="0073469F">
        <w:tab/>
        <w:t xml:space="preserve">Receiving a SIP 2xx response to a SIP request for a </w:t>
      </w:r>
      <w:r w:rsidR="000579F2">
        <w:t xml:space="preserve">priority </w:t>
      </w:r>
      <w:r w:rsidRPr="0073469F">
        <w:t>call</w:t>
      </w:r>
      <w:bookmarkEnd w:id="409"/>
      <w:bookmarkEnd w:id="410"/>
      <w:bookmarkEnd w:id="411"/>
      <w:bookmarkEnd w:id="412"/>
      <w:bookmarkEnd w:id="413"/>
      <w:bookmarkEnd w:id="414"/>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lastRenderedPageBreak/>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5" w:name="_Toc20155545"/>
      <w:bookmarkStart w:id="416" w:name="_Toc27500700"/>
      <w:bookmarkStart w:id="417" w:name="_Toc36048825"/>
      <w:bookmarkStart w:id="418" w:name="_Toc45209588"/>
      <w:bookmarkStart w:id="419" w:name="_Toc51860413"/>
      <w:bookmarkStart w:id="420" w:name="_Toc14624591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5"/>
      <w:bookmarkEnd w:id="416"/>
      <w:bookmarkEnd w:id="417"/>
      <w:bookmarkEnd w:id="418"/>
      <w:bookmarkEnd w:id="419"/>
      <w:bookmarkEnd w:id="42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1" w:name="_Toc20155546"/>
      <w:bookmarkStart w:id="422" w:name="_Toc27500701"/>
      <w:bookmarkStart w:id="423" w:name="_Toc36048826"/>
      <w:bookmarkStart w:id="424" w:name="_Toc45209589"/>
      <w:bookmarkStart w:id="425" w:name="_Toc51860414"/>
      <w:bookmarkStart w:id="426" w:name="_Toc146245911"/>
      <w:r>
        <w:t>6.2.8.1.6</w:t>
      </w:r>
      <w:r>
        <w:tab/>
      </w:r>
      <w:r w:rsidRPr="008052D6">
        <w:t xml:space="preserve">Determining authorisation for initiating </w:t>
      </w:r>
      <w:r>
        <w:t xml:space="preserve">or cancelling </w:t>
      </w:r>
      <w:r w:rsidRPr="008052D6">
        <w:t>an MCPTT emergency alert</w:t>
      </w:r>
      <w:bookmarkEnd w:id="421"/>
      <w:bookmarkEnd w:id="422"/>
      <w:bookmarkEnd w:id="423"/>
      <w:bookmarkEnd w:id="424"/>
      <w:bookmarkEnd w:id="425"/>
      <w:bookmarkEnd w:id="426"/>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lastRenderedPageBreak/>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7" w:name="_Toc20155547"/>
      <w:bookmarkStart w:id="428" w:name="_Toc27500702"/>
      <w:bookmarkStart w:id="429" w:name="_Toc36048827"/>
      <w:bookmarkStart w:id="430" w:name="_Toc45209590"/>
      <w:bookmarkStart w:id="431" w:name="_Toc51860415"/>
      <w:bookmarkStart w:id="432" w:name="_Toc146245912"/>
      <w:r>
        <w:t>6.2.8.1.7</w:t>
      </w:r>
      <w:r>
        <w:tab/>
      </w:r>
      <w:r w:rsidRPr="008052D6">
        <w:t xml:space="preserve">Determining authorisation for </w:t>
      </w:r>
      <w:r>
        <w:t>cancelling the in-progress emergency state of</w:t>
      </w:r>
      <w:r w:rsidRPr="008052D6">
        <w:t xml:space="preserve"> an MCPTT </w:t>
      </w:r>
      <w:r>
        <w:t>group</w:t>
      </w:r>
      <w:bookmarkEnd w:id="427"/>
      <w:bookmarkEnd w:id="428"/>
      <w:bookmarkEnd w:id="429"/>
      <w:bookmarkEnd w:id="430"/>
      <w:bookmarkEnd w:id="431"/>
      <w:bookmarkEnd w:id="432"/>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33" w:name="_Toc20155548"/>
      <w:bookmarkStart w:id="434" w:name="_Toc27500703"/>
      <w:bookmarkStart w:id="435" w:name="_Toc36048828"/>
      <w:bookmarkStart w:id="436" w:name="_Toc45209591"/>
      <w:bookmarkStart w:id="437" w:name="_Toc51860416"/>
      <w:bookmarkStart w:id="438" w:name="_Toc14624591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3"/>
      <w:bookmarkEnd w:id="434"/>
      <w:bookmarkEnd w:id="435"/>
      <w:bookmarkEnd w:id="436"/>
      <w:bookmarkEnd w:id="437"/>
      <w:bookmarkEnd w:id="438"/>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9" w:name="_Toc20155549"/>
      <w:bookmarkStart w:id="440" w:name="_Toc27500704"/>
      <w:bookmarkStart w:id="441" w:name="_Toc36048829"/>
      <w:bookmarkStart w:id="442" w:name="_Toc45209592"/>
      <w:bookmarkStart w:id="443" w:name="_Toc51860417"/>
      <w:bookmarkStart w:id="444" w:name="_Toc146245914"/>
      <w:r w:rsidRPr="00354212">
        <w:rPr>
          <w:noProof/>
        </w:rPr>
        <w:lastRenderedPageBreak/>
        <w:t>6</w:t>
      </w:r>
      <w:r w:rsidRPr="00B07BF7">
        <w:t>.2.8.1.</w:t>
      </w:r>
      <w:r>
        <w:t>9</w:t>
      </w:r>
      <w:r>
        <w:tab/>
      </w:r>
      <w:r w:rsidRPr="000A0B80">
        <w:t xml:space="preserve">SIP request for originating MCPTT </w:t>
      </w:r>
      <w:r>
        <w:t>imminent peril</w:t>
      </w:r>
      <w:r w:rsidRPr="000A0B80">
        <w:t xml:space="preserve"> group calls</w:t>
      </w:r>
      <w:bookmarkEnd w:id="439"/>
      <w:bookmarkEnd w:id="440"/>
      <w:bookmarkEnd w:id="441"/>
      <w:bookmarkEnd w:id="442"/>
      <w:bookmarkEnd w:id="443"/>
      <w:bookmarkEnd w:id="444"/>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5" w:name="_Toc20155550"/>
      <w:bookmarkStart w:id="446" w:name="_Toc27500705"/>
      <w:bookmarkStart w:id="447" w:name="_Toc36048830"/>
      <w:bookmarkStart w:id="448" w:name="_Toc45209593"/>
      <w:bookmarkStart w:id="449" w:name="_Toc51860418"/>
      <w:bookmarkStart w:id="450" w:name="_Toc14624591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5"/>
      <w:bookmarkEnd w:id="446"/>
      <w:bookmarkEnd w:id="447"/>
      <w:bookmarkEnd w:id="448"/>
      <w:bookmarkEnd w:id="449"/>
      <w:bookmarkEnd w:id="450"/>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1" w:name="_Toc20155551"/>
      <w:bookmarkStart w:id="452" w:name="_Toc27500706"/>
      <w:bookmarkStart w:id="453" w:name="_Toc36048831"/>
      <w:bookmarkStart w:id="454" w:name="_Toc45209594"/>
      <w:bookmarkStart w:id="455" w:name="_Toc51860419"/>
      <w:bookmarkStart w:id="456" w:name="_Toc146245916"/>
      <w:r w:rsidRPr="0073469F">
        <w:t>6.2.8.1.</w:t>
      </w:r>
      <w:r>
        <w:t>11</w:t>
      </w:r>
      <w:r w:rsidRPr="0073469F">
        <w:tab/>
        <w:t xml:space="preserve">SIP re-INVITE request for cancelling MCPTT in-progress </w:t>
      </w:r>
      <w:r>
        <w:t>imminent peril</w:t>
      </w:r>
      <w:r w:rsidRPr="0073469F">
        <w:t xml:space="preserve"> group state</w:t>
      </w:r>
      <w:bookmarkEnd w:id="451"/>
      <w:bookmarkEnd w:id="452"/>
      <w:bookmarkEnd w:id="453"/>
      <w:bookmarkEnd w:id="454"/>
      <w:bookmarkEnd w:id="455"/>
      <w:bookmarkEnd w:id="456"/>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7" w:name="_Toc20155552"/>
      <w:bookmarkStart w:id="458" w:name="_Toc27500707"/>
      <w:bookmarkStart w:id="459" w:name="_Toc36048832"/>
      <w:bookmarkStart w:id="460" w:name="_Toc45209595"/>
      <w:bookmarkStart w:id="461" w:name="_Toc51860420"/>
      <w:bookmarkStart w:id="462" w:name="sixTwoEightOneTwo"/>
      <w:bookmarkStart w:id="463" w:name="_Toc146245917"/>
      <w:r w:rsidRPr="0073469F">
        <w:rPr>
          <w:noProof/>
        </w:rPr>
        <w:lastRenderedPageBreak/>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7"/>
      <w:bookmarkEnd w:id="458"/>
      <w:bookmarkEnd w:id="459"/>
      <w:bookmarkEnd w:id="460"/>
      <w:bookmarkEnd w:id="461"/>
      <w:bookmarkEnd w:id="463"/>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4" w:name="_Toc20155553"/>
      <w:bookmarkStart w:id="465" w:name="_Toc27500708"/>
      <w:bookmarkStart w:id="466" w:name="_Toc36048833"/>
      <w:bookmarkStart w:id="467" w:name="_Toc45209596"/>
      <w:bookmarkStart w:id="468" w:name="_Toc51860421"/>
      <w:bookmarkStart w:id="469" w:name="_Toc14624591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4"/>
      <w:bookmarkEnd w:id="465"/>
      <w:bookmarkEnd w:id="466"/>
      <w:bookmarkEnd w:id="467"/>
      <w:bookmarkEnd w:id="468"/>
      <w:bookmarkEnd w:id="469"/>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lastRenderedPageBreak/>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0" w:name="_Toc20155554"/>
      <w:bookmarkStart w:id="471" w:name="_Toc27500709"/>
      <w:bookmarkStart w:id="472" w:name="_Toc36048834"/>
      <w:bookmarkStart w:id="473" w:name="_Toc45209597"/>
      <w:bookmarkStart w:id="474" w:name="_Toc51860422"/>
      <w:bookmarkStart w:id="475" w:name="_Toc14624591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0"/>
      <w:bookmarkEnd w:id="471"/>
      <w:bookmarkEnd w:id="472"/>
      <w:bookmarkEnd w:id="473"/>
      <w:bookmarkEnd w:id="474"/>
      <w:bookmarkEnd w:id="475"/>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6" w:name="_Toc20155555"/>
      <w:bookmarkStart w:id="477" w:name="_Toc27500710"/>
      <w:bookmarkStart w:id="478" w:name="_Toc36048835"/>
      <w:bookmarkStart w:id="479" w:name="_Toc45209598"/>
      <w:bookmarkStart w:id="480" w:name="_Toc51860423"/>
      <w:bookmarkStart w:id="481" w:name="_Toc146245920"/>
      <w:r>
        <w:rPr>
          <w:lang w:eastAsia="ko-KR"/>
        </w:rPr>
        <w:t>6.2.8.1.15</w:t>
      </w:r>
      <w:r w:rsidRPr="00E352B4">
        <w:rPr>
          <w:lang w:eastAsia="ko-KR"/>
        </w:rPr>
        <w:tab/>
      </w:r>
      <w:r>
        <w:rPr>
          <w:lang w:eastAsia="ko-KR"/>
        </w:rPr>
        <w:t>Retrieving Resource-Priority header field values</w:t>
      </w:r>
      <w:bookmarkEnd w:id="476"/>
      <w:bookmarkEnd w:id="477"/>
      <w:bookmarkEnd w:id="478"/>
      <w:bookmarkEnd w:id="479"/>
      <w:bookmarkEnd w:id="480"/>
      <w:bookmarkEnd w:id="48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2" w:name="_Toc20155556"/>
      <w:bookmarkStart w:id="483" w:name="_Toc27500711"/>
      <w:bookmarkStart w:id="484" w:name="_Toc36048836"/>
      <w:bookmarkStart w:id="485" w:name="_Toc45209599"/>
      <w:bookmarkStart w:id="486" w:name="_Toc51860424"/>
      <w:bookmarkStart w:id="487" w:name="_Toc14624592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2"/>
      <w:bookmarkEnd w:id="483"/>
      <w:bookmarkEnd w:id="484"/>
      <w:bookmarkEnd w:id="485"/>
      <w:bookmarkEnd w:id="486"/>
      <w:bookmarkEnd w:id="487"/>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lastRenderedPageBreak/>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8" w:name="_Toc20155557"/>
      <w:bookmarkStart w:id="489" w:name="_Toc27500712"/>
      <w:bookmarkStart w:id="490" w:name="_Toc36048837"/>
      <w:bookmarkStart w:id="491" w:name="_Toc45209600"/>
      <w:bookmarkStart w:id="492" w:name="_Toc51860425"/>
      <w:bookmarkStart w:id="493" w:name="_Toc14624592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8"/>
      <w:bookmarkEnd w:id="489"/>
      <w:bookmarkEnd w:id="490"/>
      <w:bookmarkEnd w:id="491"/>
      <w:bookmarkEnd w:id="492"/>
      <w:bookmarkEnd w:id="493"/>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4" w:name="_Toc20155558"/>
      <w:bookmarkStart w:id="495" w:name="_Toc27500713"/>
      <w:bookmarkStart w:id="496" w:name="_Toc36048838"/>
      <w:bookmarkStart w:id="497" w:name="_Toc45209601"/>
      <w:bookmarkStart w:id="498" w:name="_Toc51860426"/>
      <w:bookmarkStart w:id="499" w:name="_Toc14624592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4"/>
      <w:bookmarkEnd w:id="495"/>
      <w:bookmarkEnd w:id="496"/>
      <w:bookmarkEnd w:id="497"/>
      <w:bookmarkEnd w:id="498"/>
      <w:bookmarkEnd w:id="499"/>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500" w:name="_Toc20155559"/>
      <w:bookmarkStart w:id="501" w:name="_Toc27500714"/>
      <w:bookmarkStart w:id="502" w:name="_Toc36048839"/>
      <w:bookmarkStart w:id="503" w:name="_Toc45209602"/>
      <w:bookmarkStart w:id="504" w:name="_Toc51860427"/>
      <w:bookmarkStart w:id="505" w:name="_Toc146245924"/>
      <w:bookmarkEnd w:id="462"/>
      <w:r w:rsidRPr="0073469F">
        <w:rPr>
          <w:rFonts w:eastAsia="Malgun Gothic"/>
        </w:rPr>
        <w:t>6.2.8.2</w:t>
      </w:r>
      <w:r w:rsidRPr="0073469F">
        <w:rPr>
          <w:rFonts w:eastAsia="Malgun Gothic"/>
        </w:rPr>
        <w:tab/>
        <w:t>Request for an originating broadcast group call</w:t>
      </w:r>
      <w:bookmarkEnd w:id="500"/>
      <w:bookmarkEnd w:id="501"/>
      <w:bookmarkEnd w:id="502"/>
      <w:bookmarkEnd w:id="503"/>
      <w:bookmarkEnd w:id="504"/>
      <w:bookmarkEnd w:id="505"/>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lastRenderedPageBreak/>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6" w:name="_Toc20155560"/>
      <w:bookmarkStart w:id="507" w:name="_Toc27500715"/>
      <w:bookmarkStart w:id="508" w:name="_Toc36048840"/>
      <w:bookmarkStart w:id="509" w:name="_Toc45209603"/>
      <w:bookmarkStart w:id="510" w:name="_Toc51860428"/>
      <w:bookmarkStart w:id="511" w:name="_Toc146245925"/>
      <w:r w:rsidRPr="0073469F">
        <w:t>6.2.8.</w:t>
      </w:r>
      <w:r>
        <w:t>3</w:t>
      </w:r>
      <w:r w:rsidRPr="0073469F">
        <w:tab/>
        <w:t xml:space="preserve">MCPTT emergency </w:t>
      </w:r>
      <w:r>
        <w:t>private</w:t>
      </w:r>
      <w:r w:rsidRPr="0073469F">
        <w:t xml:space="preserve"> call conditions</w:t>
      </w:r>
      <w:bookmarkEnd w:id="506"/>
      <w:bookmarkEnd w:id="507"/>
      <w:bookmarkEnd w:id="508"/>
      <w:bookmarkEnd w:id="509"/>
      <w:bookmarkEnd w:id="510"/>
      <w:bookmarkEnd w:id="511"/>
    </w:p>
    <w:p w14:paraId="5A4DE54C" w14:textId="77777777" w:rsidR="0040327C" w:rsidRDefault="0040327C" w:rsidP="00567124">
      <w:pPr>
        <w:pStyle w:val="Heading5"/>
      </w:pPr>
      <w:bookmarkStart w:id="512" w:name="_Toc20155561"/>
      <w:bookmarkStart w:id="513" w:name="_Toc27500716"/>
      <w:bookmarkStart w:id="514" w:name="_Toc36048841"/>
      <w:bookmarkStart w:id="515" w:name="_Toc45209604"/>
      <w:bookmarkStart w:id="516" w:name="_Toc51860429"/>
      <w:bookmarkStart w:id="517" w:name="_Toc146245926"/>
      <w:r>
        <w:t>6.2.8.3</w:t>
      </w:r>
      <w:r w:rsidRPr="0073469F">
        <w:t>.1</w:t>
      </w:r>
      <w:r w:rsidRPr="0073469F">
        <w:tab/>
      </w:r>
      <w:r>
        <w:t>Authorisations</w:t>
      </w:r>
      <w:bookmarkEnd w:id="512"/>
      <w:bookmarkEnd w:id="513"/>
      <w:bookmarkEnd w:id="514"/>
      <w:bookmarkEnd w:id="515"/>
      <w:bookmarkEnd w:id="516"/>
      <w:bookmarkEnd w:id="517"/>
    </w:p>
    <w:p w14:paraId="79626B26" w14:textId="77777777" w:rsidR="0040327C" w:rsidRDefault="0040327C" w:rsidP="00567124">
      <w:pPr>
        <w:pStyle w:val="Heading6"/>
        <w:numPr>
          <w:ilvl w:val="5"/>
          <w:numId w:val="0"/>
        </w:numPr>
        <w:ind w:left="1152" w:hanging="432"/>
      </w:pPr>
      <w:bookmarkStart w:id="518" w:name="_Toc20155562"/>
      <w:bookmarkStart w:id="519" w:name="_Toc27500717"/>
      <w:bookmarkStart w:id="520" w:name="_Toc36048842"/>
      <w:bookmarkStart w:id="521" w:name="_Toc45209605"/>
      <w:bookmarkStart w:id="522" w:name="_Toc51860430"/>
      <w:bookmarkStart w:id="523" w:name="_Toc146245927"/>
      <w:r>
        <w:t>6.2.8.3.1.1</w:t>
      </w:r>
      <w:r w:rsidRPr="00E352B4">
        <w:tab/>
      </w:r>
      <w:r>
        <w:t>Determining authorisation for initiating an MCPTT emergency private call</w:t>
      </w:r>
      <w:bookmarkEnd w:id="518"/>
      <w:bookmarkEnd w:id="519"/>
      <w:bookmarkEnd w:id="520"/>
      <w:bookmarkEnd w:id="521"/>
      <w:bookmarkEnd w:id="522"/>
      <w:bookmarkEnd w:id="523"/>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4" w:name="_Toc20155563"/>
      <w:bookmarkStart w:id="525" w:name="_Toc27500718"/>
      <w:bookmarkStart w:id="526" w:name="_Toc36048843"/>
      <w:bookmarkStart w:id="527" w:name="_Toc45209606"/>
      <w:bookmarkStart w:id="528" w:name="_Toc51860431"/>
      <w:bookmarkStart w:id="529" w:name="_Toc146245928"/>
      <w:r>
        <w:t>6.2.8.3.1.2</w:t>
      </w:r>
      <w:r w:rsidRPr="00E352B4">
        <w:tab/>
      </w:r>
      <w:r>
        <w:t>Determining authorisation for cancelling an MCPTT emergency private call</w:t>
      </w:r>
      <w:bookmarkEnd w:id="524"/>
      <w:bookmarkEnd w:id="525"/>
      <w:bookmarkEnd w:id="526"/>
      <w:bookmarkEnd w:id="527"/>
      <w:bookmarkEnd w:id="528"/>
      <w:bookmarkEnd w:id="529"/>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30" w:name="_Toc20155564"/>
      <w:bookmarkStart w:id="531" w:name="_Toc27500719"/>
      <w:bookmarkStart w:id="532" w:name="_Toc36048844"/>
      <w:bookmarkStart w:id="533" w:name="_Toc45209607"/>
      <w:bookmarkStart w:id="534" w:name="_Toc51860432"/>
      <w:bookmarkStart w:id="535" w:name="_Toc14624592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30"/>
      <w:bookmarkEnd w:id="531"/>
      <w:bookmarkEnd w:id="532"/>
      <w:bookmarkEnd w:id="533"/>
      <w:bookmarkEnd w:id="534"/>
      <w:bookmarkEnd w:id="53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lastRenderedPageBreak/>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6" w:name="_Toc20155565"/>
      <w:bookmarkStart w:id="537" w:name="_Toc27500720"/>
      <w:bookmarkStart w:id="538" w:name="_Toc36048845"/>
      <w:bookmarkStart w:id="539" w:name="_Toc45209608"/>
      <w:bookmarkStart w:id="540" w:name="_Toc51860433"/>
      <w:bookmarkStart w:id="541" w:name="_Toc146245930"/>
      <w:r>
        <w:t>6.2.8.3</w:t>
      </w:r>
      <w:r w:rsidRPr="0073469F">
        <w:t>.</w:t>
      </w:r>
      <w:r>
        <w:t>2</w:t>
      </w:r>
      <w:r w:rsidRPr="0073469F">
        <w:tab/>
        <w:t xml:space="preserve">SIP request for originating MCPTT emergency </w:t>
      </w:r>
      <w:r>
        <w:t>private</w:t>
      </w:r>
      <w:r w:rsidRPr="0073469F">
        <w:t xml:space="preserve"> calls</w:t>
      </w:r>
      <w:bookmarkEnd w:id="536"/>
      <w:bookmarkEnd w:id="537"/>
      <w:bookmarkEnd w:id="538"/>
      <w:bookmarkEnd w:id="539"/>
      <w:bookmarkEnd w:id="540"/>
      <w:bookmarkEnd w:id="54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42" w:name="_Toc20155566"/>
      <w:bookmarkStart w:id="543" w:name="_Toc27500721"/>
      <w:bookmarkStart w:id="544" w:name="_Toc36048846"/>
      <w:bookmarkStart w:id="545" w:name="_Toc45209609"/>
      <w:bookmarkStart w:id="546" w:name="_Toc51860434"/>
      <w:bookmarkStart w:id="547" w:name="_Toc14624593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2"/>
      <w:bookmarkEnd w:id="543"/>
      <w:bookmarkEnd w:id="544"/>
      <w:bookmarkEnd w:id="545"/>
      <w:bookmarkEnd w:id="546"/>
      <w:bookmarkEnd w:id="54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8" w:name="_Toc20155567"/>
      <w:bookmarkStart w:id="549" w:name="_Toc27500722"/>
      <w:bookmarkStart w:id="550" w:name="_Toc36048847"/>
      <w:bookmarkStart w:id="551" w:name="_Toc45209610"/>
      <w:bookmarkStart w:id="552" w:name="_Toc51860435"/>
      <w:bookmarkStart w:id="553" w:name="_Toc14624593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8"/>
      <w:bookmarkEnd w:id="549"/>
      <w:bookmarkEnd w:id="550"/>
      <w:bookmarkEnd w:id="551"/>
      <w:bookmarkEnd w:id="552"/>
      <w:bookmarkEnd w:id="553"/>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lastRenderedPageBreak/>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4" w:name="_Toc20155568"/>
      <w:bookmarkStart w:id="555" w:name="_Toc27500723"/>
      <w:bookmarkStart w:id="556" w:name="_Toc36048848"/>
      <w:bookmarkStart w:id="557" w:name="_Toc45209611"/>
      <w:bookmarkStart w:id="558" w:name="_Toc51860436"/>
      <w:bookmarkStart w:id="559" w:name="_Toc14624593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4"/>
      <w:bookmarkEnd w:id="555"/>
      <w:bookmarkEnd w:id="556"/>
      <w:bookmarkEnd w:id="557"/>
      <w:bookmarkEnd w:id="558"/>
      <w:bookmarkEnd w:id="559"/>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0" w:name="_Toc20155569"/>
      <w:bookmarkStart w:id="561" w:name="_Toc27500724"/>
      <w:bookmarkStart w:id="562" w:name="_Toc36048849"/>
      <w:bookmarkStart w:id="563" w:name="_Toc45209612"/>
      <w:bookmarkStart w:id="564" w:name="_Toc51860437"/>
      <w:bookmarkStart w:id="565" w:name="_Toc14624593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0"/>
      <w:bookmarkEnd w:id="561"/>
      <w:bookmarkEnd w:id="562"/>
      <w:bookmarkEnd w:id="563"/>
      <w:bookmarkEnd w:id="564"/>
      <w:bookmarkEnd w:id="565"/>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w:t>
      </w:r>
      <w:r w:rsidRPr="0073469F">
        <w:lastRenderedPageBreak/>
        <w:t xml:space="preserve">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6" w:name="_Toc20155570"/>
      <w:bookmarkStart w:id="567" w:name="_Toc27500725"/>
      <w:bookmarkStart w:id="568" w:name="_Toc36048850"/>
      <w:bookmarkStart w:id="569" w:name="_Toc45209613"/>
      <w:bookmarkStart w:id="570" w:name="_Toc51860438"/>
      <w:bookmarkStart w:id="571" w:name="_Toc14624593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6"/>
      <w:bookmarkEnd w:id="567"/>
      <w:bookmarkEnd w:id="568"/>
      <w:bookmarkEnd w:id="569"/>
      <w:bookmarkEnd w:id="570"/>
      <w:bookmarkEnd w:id="57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72" w:name="_Toc20155571"/>
      <w:bookmarkStart w:id="573" w:name="_Toc27500726"/>
      <w:bookmarkStart w:id="574" w:name="_Toc36048851"/>
      <w:bookmarkStart w:id="575" w:name="_Toc45209614"/>
      <w:bookmarkStart w:id="576" w:name="_Toc51860439"/>
      <w:bookmarkStart w:id="577" w:name="_Toc14624593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2"/>
      <w:bookmarkEnd w:id="573"/>
      <w:bookmarkEnd w:id="574"/>
      <w:bookmarkEnd w:id="575"/>
      <w:bookmarkEnd w:id="576"/>
      <w:bookmarkEnd w:id="57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lastRenderedPageBreak/>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8" w:name="_Toc20155572"/>
      <w:bookmarkStart w:id="579" w:name="_Toc27500727"/>
      <w:bookmarkStart w:id="580" w:name="_Toc36048852"/>
      <w:bookmarkStart w:id="581" w:name="_Toc45209615"/>
      <w:bookmarkStart w:id="582" w:name="_Toc51860440"/>
      <w:bookmarkStart w:id="583" w:name="_Toc14624593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8"/>
      <w:bookmarkEnd w:id="579"/>
      <w:bookmarkEnd w:id="580"/>
      <w:bookmarkEnd w:id="581"/>
      <w:bookmarkEnd w:id="582"/>
      <w:bookmarkEnd w:id="58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4" w:name="_Toc20155573"/>
      <w:bookmarkStart w:id="585" w:name="_Toc27500728"/>
      <w:bookmarkStart w:id="586" w:name="_Toc36048853"/>
      <w:bookmarkStart w:id="587" w:name="_Toc45209616"/>
      <w:bookmarkStart w:id="588" w:name="_Toc51860441"/>
      <w:bookmarkStart w:id="589" w:name="_Toc146245938"/>
      <w:r>
        <w:t>6.2.9</w:t>
      </w:r>
      <w:r w:rsidRPr="0073469F">
        <w:tab/>
      </w:r>
      <w:r>
        <w:t>Location information</w:t>
      </w:r>
      <w:bookmarkEnd w:id="584"/>
      <w:bookmarkEnd w:id="585"/>
      <w:bookmarkEnd w:id="586"/>
      <w:bookmarkEnd w:id="587"/>
      <w:bookmarkEnd w:id="588"/>
      <w:bookmarkEnd w:id="589"/>
    </w:p>
    <w:p w14:paraId="321CAFFA" w14:textId="77777777" w:rsidR="00725F1A" w:rsidRPr="006C461B" w:rsidRDefault="00725F1A" w:rsidP="00567124">
      <w:pPr>
        <w:pStyle w:val="Heading4"/>
      </w:pPr>
      <w:bookmarkStart w:id="590" w:name="_Toc20155574"/>
      <w:bookmarkStart w:id="591" w:name="_Toc27500729"/>
      <w:bookmarkStart w:id="592" w:name="_Toc36048854"/>
      <w:bookmarkStart w:id="593" w:name="_Toc45209617"/>
      <w:bookmarkStart w:id="594" w:name="_Toc51860442"/>
      <w:bookmarkStart w:id="595" w:name="_Toc146245939"/>
      <w:r>
        <w:t>6.2.9.1</w:t>
      </w:r>
      <w:r>
        <w:tab/>
        <w:t>Location information for location reporting</w:t>
      </w:r>
      <w:bookmarkEnd w:id="590"/>
      <w:bookmarkEnd w:id="591"/>
      <w:bookmarkEnd w:id="592"/>
      <w:bookmarkEnd w:id="593"/>
      <w:bookmarkEnd w:id="594"/>
      <w:bookmarkEnd w:id="59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6" w:name="_Toc20155575"/>
      <w:bookmarkStart w:id="597" w:name="_Toc27500730"/>
      <w:bookmarkStart w:id="598" w:name="_Toc36048855"/>
      <w:bookmarkStart w:id="599" w:name="_Toc45209618"/>
      <w:bookmarkStart w:id="600" w:name="_Toc51860443"/>
      <w:bookmarkStart w:id="601" w:name="_Toc146245940"/>
      <w:r w:rsidRPr="0073469F">
        <w:lastRenderedPageBreak/>
        <w:t>6.3</w:t>
      </w:r>
      <w:r w:rsidRPr="0073469F">
        <w:tab/>
        <w:t>MCPTT server procedures</w:t>
      </w:r>
      <w:bookmarkEnd w:id="596"/>
      <w:bookmarkEnd w:id="597"/>
      <w:bookmarkEnd w:id="598"/>
      <w:bookmarkEnd w:id="599"/>
      <w:bookmarkEnd w:id="600"/>
      <w:bookmarkEnd w:id="601"/>
    </w:p>
    <w:p w14:paraId="48339C57" w14:textId="77777777" w:rsidR="00BF4254" w:rsidRPr="0073469F" w:rsidRDefault="00BF4254" w:rsidP="00567124">
      <w:pPr>
        <w:pStyle w:val="Heading3"/>
      </w:pPr>
      <w:bookmarkStart w:id="602" w:name="_Toc20155576"/>
      <w:bookmarkStart w:id="603" w:name="_Toc27500731"/>
      <w:bookmarkStart w:id="604" w:name="_Toc36048856"/>
      <w:bookmarkStart w:id="605" w:name="_Toc45209619"/>
      <w:bookmarkStart w:id="606" w:name="_Toc51860444"/>
      <w:bookmarkStart w:id="607" w:name="_Toc146245941"/>
      <w:r w:rsidRPr="0073469F">
        <w:t>6.3.1</w:t>
      </w:r>
      <w:r w:rsidRPr="0073469F">
        <w:tab/>
        <w:t>Distinction of requests sent to the MCPTT server</w:t>
      </w:r>
      <w:bookmarkEnd w:id="602"/>
      <w:bookmarkEnd w:id="603"/>
      <w:bookmarkEnd w:id="604"/>
      <w:bookmarkEnd w:id="605"/>
      <w:bookmarkEnd w:id="606"/>
      <w:bookmarkEnd w:id="607"/>
    </w:p>
    <w:p w14:paraId="7F018E78" w14:textId="77777777" w:rsidR="004539FE" w:rsidRPr="0073469F" w:rsidRDefault="004539FE" w:rsidP="00567124">
      <w:pPr>
        <w:pStyle w:val="Heading4"/>
      </w:pPr>
      <w:bookmarkStart w:id="608" w:name="_Toc20155577"/>
      <w:bookmarkStart w:id="609" w:name="_Toc27500732"/>
      <w:bookmarkStart w:id="610" w:name="_Toc36048857"/>
      <w:bookmarkStart w:id="611" w:name="_Toc45209620"/>
      <w:bookmarkStart w:id="612" w:name="_Toc51860445"/>
      <w:bookmarkStart w:id="613" w:name="_Toc146245942"/>
      <w:r w:rsidRPr="0073469F">
        <w:t>6.3.1</w:t>
      </w:r>
      <w:r w:rsidR="00BF4254" w:rsidRPr="0073469F">
        <w:rPr>
          <w:rFonts w:eastAsia="Malgun Gothic"/>
        </w:rPr>
        <w:t>.1</w:t>
      </w:r>
      <w:r w:rsidRPr="0073469F">
        <w:tab/>
        <w:t>SIP INVITE request</w:t>
      </w:r>
      <w:bookmarkEnd w:id="608"/>
      <w:bookmarkEnd w:id="609"/>
      <w:bookmarkEnd w:id="610"/>
      <w:bookmarkEnd w:id="611"/>
      <w:bookmarkEnd w:id="612"/>
      <w:bookmarkEnd w:id="61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4" w:name="_Toc20155578"/>
      <w:bookmarkStart w:id="615" w:name="_Toc27500733"/>
      <w:bookmarkStart w:id="616" w:name="_Toc36048858"/>
      <w:bookmarkStart w:id="617" w:name="_Toc45209621"/>
      <w:bookmarkStart w:id="61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9" w:name="_Toc146245943"/>
      <w:r w:rsidRPr="0073469F">
        <w:t>6.3.1.2</w:t>
      </w:r>
      <w:r w:rsidRPr="0073469F">
        <w:tab/>
        <w:t xml:space="preserve">SIP </w:t>
      </w:r>
      <w:r w:rsidRPr="0073469F">
        <w:rPr>
          <w:lang w:eastAsia="ko-KR"/>
        </w:rPr>
        <w:t>REFER</w:t>
      </w:r>
      <w:r w:rsidRPr="0073469F">
        <w:t xml:space="preserve"> request</w:t>
      </w:r>
      <w:bookmarkEnd w:id="614"/>
      <w:bookmarkEnd w:id="615"/>
      <w:bookmarkEnd w:id="616"/>
      <w:bookmarkEnd w:id="617"/>
      <w:bookmarkEnd w:id="618"/>
      <w:bookmarkEnd w:id="61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0" w:name="_Toc20155579"/>
      <w:bookmarkStart w:id="621" w:name="_Toc27500734"/>
      <w:bookmarkStart w:id="622" w:name="_Toc36048859"/>
      <w:bookmarkStart w:id="623" w:name="_Toc45209622"/>
      <w:bookmarkStart w:id="62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5" w:name="_Toc146245944"/>
      <w:r w:rsidRPr="0073469F">
        <w:rPr>
          <w:noProof/>
        </w:rPr>
        <w:lastRenderedPageBreak/>
        <w:t>6.3.1.3</w:t>
      </w:r>
      <w:r w:rsidRPr="0073469F">
        <w:rPr>
          <w:noProof/>
        </w:rPr>
        <w:tab/>
        <w:t>SIP MESSAGE request</w:t>
      </w:r>
      <w:bookmarkEnd w:id="620"/>
      <w:bookmarkEnd w:id="621"/>
      <w:bookmarkEnd w:id="622"/>
      <w:bookmarkEnd w:id="623"/>
      <w:bookmarkEnd w:id="624"/>
      <w:bookmarkEnd w:id="62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6"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7" w:name="_Toc27500735"/>
      <w:bookmarkStart w:id="628" w:name="_Toc36048860"/>
      <w:bookmarkStart w:id="629" w:name="_Toc45209623"/>
      <w:bookmarkStart w:id="63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31" w:name="_Toc14624594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6"/>
      <w:bookmarkEnd w:id="627"/>
      <w:bookmarkEnd w:id="628"/>
      <w:bookmarkEnd w:id="629"/>
      <w:bookmarkEnd w:id="630"/>
      <w:bookmarkEnd w:id="63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lastRenderedPageBreak/>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32" w:name="_Toc20155581"/>
      <w:bookmarkStart w:id="633" w:name="_Toc27500736"/>
      <w:bookmarkStart w:id="634" w:name="_Toc36048861"/>
      <w:bookmarkStart w:id="635" w:name="_Toc45209624"/>
      <w:bookmarkStart w:id="636" w:name="_Toc51860449"/>
      <w:bookmarkStart w:id="637" w:name="_Toc146245946"/>
      <w:r w:rsidRPr="0073469F">
        <w:t>6.3.2</w:t>
      </w:r>
      <w:r w:rsidRPr="0073469F">
        <w:tab/>
        <w:t>Participating MCPTT Function</w:t>
      </w:r>
      <w:bookmarkEnd w:id="632"/>
      <w:bookmarkEnd w:id="633"/>
      <w:bookmarkEnd w:id="634"/>
      <w:bookmarkEnd w:id="635"/>
      <w:bookmarkEnd w:id="636"/>
      <w:bookmarkEnd w:id="637"/>
    </w:p>
    <w:p w14:paraId="47F9C31D" w14:textId="77777777" w:rsidR="009F4C4D" w:rsidRPr="0073469F" w:rsidRDefault="009F4C4D" w:rsidP="00567124">
      <w:pPr>
        <w:pStyle w:val="Heading4"/>
        <w:rPr>
          <w:rFonts w:eastAsia="Malgun Gothic"/>
        </w:rPr>
      </w:pPr>
      <w:bookmarkStart w:id="638" w:name="_Toc20155582"/>
      <w:bookmarkStart w:id="639" w:name="_Toc27500737"/>
      <w:bookmarkStart w:id="640" w:name="_Toc36048862"/>
      <w:bookmarkStart w:id="641" w:name="_Toc45209625"/>
      <w:bookmarkStart w:id="642" w:name="_Toc51860450"/>
      <w:bookmarkStart w:id="643" w:name="_Toc146245947"/>
      <w:r w:rsidRPr="0073469F">
        <w:t>6.</w:t>
      </w:r>
      <w:r w:rsidRPr="0073469F">
        <w:rPr>
          <w:rFonts w:eastAsia="Malgun Gothic"/>
        </w:rPr>
        <w:t>3.2.1</w:t>
      </w:r>
      <w:r w:rsidRPr="0073469F">
        <w:rPr>
          <w:rFonts w:eastAsia="Malgun Gothic"/>
        </w:rPr>
        <w:tab/>
        <w:t>Requests initiated by the served MCPTT user</w:t>
      </w:r>
      <w:bookmarkEnd w:id="638"/>
      <w:bookmarkEnd w:id="639"/>
      <w:bookmarkEnd w:id="640"/>
      <w:bookmarkEnd w:id="641"/>
      <w:bookmarkEnd w:id="642"/>
      <w:bookmarkEnd w:id="643"/>
    </w:p>
    <w:p w14:paraId="53BF0FAB" w14:textId="77777777" w:rsidR="00A304A5" w:rsidRPr="0073469F" w:rsidRDefault="00A304A5" w:rsidP="00567124">
      <w:pPr>
        <w:pStyle w:val="Heading5"/>
      </w:pPr>
      <w:bookmarkStart w:id="644" w:name="_Toc20155583"/>
      <w:bookmarkStart w:id="645" w:name="_Toc27500738"/>
      <w:bookmarkStart w:id="646" w:name="_Toc36048863"/>
      <w:bookmarkStart w:id="647" w:name="_Toc45209626"/>
      <w:bookmarkStart w:id="648" w:name="_Toc51860451"/>
      <w:bookmarkStart w:id="649" w:name="_Toc146245948"/>
      <w:r w:rsidRPr="0073469F">
        <w:t>6.3.2</w:t>
      </w:r>
      <w:r w:rsidR="009F4C4D" w:rsidRPr="0073469F">
        <w:t>.1.1</w:t>
      </w:r>
      <w:r w:rsidRPr="0073469F">
        <w:tab/>
        <w:t>SDP offer generation</w:t>
      </w:r>
      <w:bookmarkEnd w:id="644"/>
      <w:bookmarkEnd w:id="645"/>
      <w:bookmarkEnd w:id="646"/>
      <w:bookmarkEnd w:id="647"/>
      <w:bookmarkEnd w:id="648"/>
      <w:bookmarkEnd w:id="649"/>
    </w:p>
    <w:p w14:paraId="63C8EEAE" w14:textId="77777777" w:rsidR="009F4C4D" w:rsidRPr="0073469F" w:rsidRDefault="009F4C4D" w:rsidP="00567124">
      <w:pPr>
        <w:pStyle w:val="Heading6"/>
        <w:numPr>
          <w:ilvl w:val="5"/>
          <w:numId w:val="0"/>
        </w:numPr>
        <w:ind w:left="1152" w:hanging="432"/>
        <w:rPr>
          <w:rFonts w:eastAsia="SimSun"/>
        </w:rPr>
      </w:pPr>
      <w:bookmarkStart w:id="650" w:name="_Toc20155584"/>
      <w:bookmarkStart w:id="651" w:name="_Toc27500739"/>
      <w:bookmarkStart w:id="652" w:name="_Toc36048864"/>
      <w:bookmarkStart w:id="653" w:name="_Toc45209627"/>
      <w:bookmarkStart w:id="654" w:name="_Toc51860452"/>
      <w:bookmarkStart w:id="655" w:name="_Toc146245949"/>
      <w:r w:rsidRPr="0073469F">
        <w:rPr>
          <w:rFonts w:eastAsia="SimSun"/>
        </w:rPr>
        <w:t>6.3.2.1.1.1</w:t>
      </w:r>
      <w:r w:rsidRPr="0073469F">
        <w:rPr>
          <w:rFonts w:eastAsia="SimSun"/>
        </w:rPr>
        <w:tab/>
        <w:t>On-demand session</w:t>
      </w:r>
      <w:bookmarkEnd w:id="650"/>
      <w:bookmarkEnd w:id="651"/>
      <w:bookmarkEnd w:id="652"/>
      <w:bookmarkEnd w:id="653"/>
      <w:bookmarkEnd w:id="654"/>
      <w:bookmarkEnd w:id="655"/>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6" w:name="MCCQCTEMPBM_00000148"/>
      <w:r w:rsidRPr="0073469F">
        <w:t xml:space="preserve"> section </w:t>
      </w:r>
      <w:bookmarkEnd w:id="656"/>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7" w:name="MCCQCTEMPBM_00000149"/>
      <w:r w:rsidRPr="0073469F">
        <w:t xml:space="preserve"> section </w:t>
      </w:r>
      <w:bookmarkEnd w:id="657"/>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8" w:name="_Toc20155585"/>
      <w:bookmarkStart w:id="659" w:name="_Toc27500740"/>
      <w:bookmarkStart w:id="660" w:name="_Toc36048865"/>
      <w:bookmarkStart w:id="661" w:name="_Toc45209628"/>
      <w:bookmarkStart w:id="662" w:name="_Toc51860453"/>
      <w:bookmarkStart w:id="663" w:name="_Toc146245950"/>
      <w:r w:rsidRPr="0073469F">
        <w:rPr>
          <w:rFonts w:eastAsia="SimSun"/>
        </w:rPr>
        <w:t>6.3.2.1.1.2</w:t>
      </w:r>
      <w:r w:rsidRPr="0073469F">
        <w:rPr>
          <w:rFonts w:eastAsia="SimSun"/>
        </w:rPr>
        <w:tab/>
        <w:t>Pre-established session</w:t>
      </w:r>
      <w:bookmarkEnd w:id="658"/>
      <w:bookmarkEnd w:id="659"/>
      <w:bookmarkEnd w:id="660"/>
      <w:bookmarkEnd w:id="661"/>
      <w:bookmarkEnd w:id="662"/>
      <w:bookmarkEnd w:id="66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lastRenderedPageBreak/>
        <w:t>3)</w:t>
      </w:r>
      <w:r w:rsidRPr="0073469F">
        <w:tab/>
        <w:t>shall contain only one SDP media-level</w:t>
      </w:r>
      <w:bookmarkStart w:id="664" w:name="MCCQCTEMPBM_00000150"/>
      <w:r w:rsidRPr="0073469F">
        <w:t xml:space="preserve"> section </w:t>
      </w:r>
      <w:bookmarkEnd w:id="664"/>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5" w:name="MCCQCTEMPBM_00000151"/>
      <w:r w:rsidRPr="0073469F">
        <w:rPr>
          <w:lang w:eastAsia="ko-KR"/>
        </w:rPr>
        <w:t xml:space="preserve"> section </w:t>
      </w:r>
      <w:bookmarkEnd w:id="665"/>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6" w:name="_Toc20155586"/>
      <w:bookmarkStart w:id="667" w:name="_Toc27500741"/>
      <w:bookmarkStart w:id="668" w:name="_Toc36048866"/>
      <w:bookmarkStart w:id="669" w:name="_Toc45209629"/>
      <w:bookmarkStart w:id="670" w:name="_Toc51860454"/>
      <w:bookmarkStart w:id="671" w:name="_Toc146245951"/>
      <w:r w:rsidRPr="0073469F">
        <w:t>6.3.</w:t>
      </w:r>
      <w:r w:rsidR="009F4C4D" w:rsidRPr="0073469F">
        <w:t>2.1.2</w:t>
      </w:r>
      <w:r w:rsidRPr="0073469F">
        <w:tab/>
        <w:t>SDP answer generation</w:t>
      </w:r>
      <w:bookmarkEnd w:id="666"/>
      <w:bookmarkEnd w:id="667"/>
      <w:bookmarkEnd w:id="668"/>
      <w:bookmarkEnd w:id="669"/>
      <w:bookmarkEnd w:id="670"/>
      <w:bookmarkEnd w:id="671"/>
    </w:p>
    <w:p w14:paraId="7912EBA5" w14:textId="77777777" w:rsidR="009F4C4D" w:rsidRPr="0073469F" w:rsidRDefault="009F4C4D" w:rsidP="00567124">
      <w:pPr>
        <w:pStyle w:val="Heading6"/>
        <w:numPr>
          <w:ilvl w:val="5"/>
          <w:numId w:val="0"/>
        </w:numPr>
        <w:ind w:left="1152" w:hanging="432"/>
        <w:rPr>
          <w:rFonts w:eastAsia="SimSun"/>
        </w:rPr>
      </w:pPr>
      <w:bookmarkStart w:id="672" w:name="_Toc20155587"/>
      <w:bookmarkStart w:id="673" w:name="_Toc27500742"/>
      <w:bookmarkStart w:id="674" w:name="_Toc36048867"/>
      <w:bookmarkStart w:id="675" w:name="_Toc45209630"/>
      <w:bookmarkStart w:id="676" w:name="_Toc51860455"/>
      <w:bookmarkStart w:id="677" w:name="_Toc146245952"/>
      <w:r w:rsidRPr="0073469F">
        <w:rPr>
          <w:rFonts w:eastAsia="SimSun"/>
        </w:rPr>
        <w:t>6.3.2.1.2.1</w:t>
      </w:r>
      <w:r w:rsidRPr="0073469F">
        <w:rPr>
          <w:rFonts w:eastAsia="SimSun"/>
        </w:rPr>
        <w:tab/>
        <w:t>On-demand session</w:t>
      </w:r>
      <w:bookmarkEnd w:id="672"/>
      <w:bookmarkEnd w:id="673"/>
      <w:bookmarkEnd w:id="674"/>
      <w:bookmarkEnd w:id="675"/>
      <w:bookmarkEnd w:id="676"/>
      <w:bookmarkEnd w:id="677"/>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8" w:name="_Toc20155588"/>
      <w:bookmarkStart w:id="679" w:name="_Toc27500743"/>
      <w:bookmarkStart w:id="680" w:name="_Toc36048868"/>
      <w:bookmarkStart w:id="681" w:name="_Toc45209631"/>
      <w:bookmarkStart w:id="682" w:name="_Toc51860456"/>
      <w:bookmarkStart w:id="683" w:name="_Toc146245953"/>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8"/>
      <w:bookmarkEnd w:id="679"/>
      <w:bookmarkEnd w:id="680"/>
      <w:bookmarkEnd w:id="681"/>
      <w:bookmarkEnd w:id="682"/>
      <w:bookmarkEnd w:id="683"/>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4" w:name="_Toc20155589"/>
      <w:bookmarkStart w:id="685" w:name="_Toc27500744"/>
      <w:bookmarkStart w:id="686" w:name="_Toc36048869"/>
      <w:bookmarkStart w:id="687" w:name="_Toc45209632"/>
      <w:bookmarkStart w:id="688" w:name="_Toc51860457"/>
      <w:bookmarkStart w:id="689" w:name="_Toc146245954"/>
      <w:r w:rsidRPr="0073469F">
        <w:rPr>
          <w:rFonts w:eastAsia="Malgun Gothic"/>
        </w:rPr>
        <w:t>6.3.2.1.3</w:t>
      </w:r>
      <w:r w:rsidRPr="0073469F">
        <w:rPr>
          <w:rFonts w:eastAsia="Malgun Gothic"/>
        </w:rPr>
        <w:tab/>
        <w:t>Sending an INVITE request on receipt of an INVITE request</w:t>
      </w:r>
      <w:bookmarkEnd w:id="684"/>
      <w:bookmarkEnd w:id="685"/>
      <w:bookmarkEnd w:id="686"/>
      <w:bookmarkEnd w:id="687"/>
      <w:bookmarkEnd w:id="688"/>
      <w:bookmarkEnd w:id="689"/>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lastRenderedPageBreak/>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0" w:name="_Toc20155590"/>
      <w:bookmarkStart w:id="691" w:name="_Toc27500745"/>
      <w:bookmarkStart w:id="69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3" w:name="_Toc45209633"/>
      <w:bookmarkStart w:id="694" w:name="_Toc51860458"/>
      <w:bookmarkStart w:id="695" w:name="_Toc146245955"/>
      <w:r w:rsidRPr="0073469F">
        <w:rPr>
          <w:rFonts w:eastAsia="Malgun Gothic"/>
        </w:rPr>
        <w:t>6.3.2.1.4</w:t>
      </w:r>
      <w:r w:rsidRPr="0073469F">
        <w:rPr>
          <w:rFonts w:eastAsia="Malgun Gothic"/>
        </w:rPr>
        <w:tab/>
        <w:t>Sending an INVITE request on receipt of a REFER request</w:t>
      </w:r>
      <w:bookmarkEnd w:id="690"/>
      <w:bookmarkEnd w:id="691"/>
      <w:bookmarkEnd w:id="692"/>
      <w:bookmarkEnd w:id="693"/>
      <w:bookmarkEnd w:id="694"/>
      <w:bookmarkEnd w:id="695"/>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lastRenderedPageBreak/>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6" w:name="_Toc20155591"/>
      <w:bookmarkStart w:id="697" w:name="_Toc27500746"/>
      <w:bookmarkStart w:id="698"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9" w:name="_Toc45209634"/>
      <w:bookmarkStart w:id="700" w:name="_Toc51860459"/>
      <w:bookmarkStart w:id="701" w:name="_Toc146245956"/>
      <w:r w:rsidRPr="0073469F">
        <w:rPr>
          <w:rFonts w:eastAsia="Malgun Gothic"/>
        </w:rPr>
        <w:lastRenderedPageBreak/>
        <w:t>6.3.2.1.5</w:t>
      </w:r>
      <w:r w:rsidRPr="0073469F">
        <w:rPr>
          <w:rFonts w:eastAsia="Malgun Gothic"/>
        </w:rPr>
        <w:tab/>
        <w:t>Response to an INVITE request</w:t>
      </w:r>
      <w:bookmarkEnd w:id="696"/>
      <w:bookmarkEnd w:id="697"/>
      <w:bookmarkEnd w:id="698"/>
      <w:bookmarkEnd w:id="699"/>
      <w:bookmarkEnd w:id="700"/>
      <w:bookmarkEnd w:id="701"/>
    </w:p>
    <w:p w14:paraId="00BDBCCE" w14:textId="77777777" w:rsidR="00C77C90" w:rsidRPr="0073469F" w:rsidRDefault="00C77C90" w:rsidP="00567124">
      <w:pPr>
        <w:pStyle w:val="Heading6"/>
        <w:numPr>
          <w:ilvl w:val="5"/>
          <w:numId w:val="0"/>
        </w:numPr>
        <w:ind w:left="1152" w:hanging="432"/>
      </w:pPr>
      <w:bookmarkStart w:id="702" w:name="_Toc20155592"/>
      <w:bookmarkStart w:id="703" w:name="_Toc27500747"/>
      <w:bookmarkStart w:id="704" w:name="_Toc36048872"/>
      <w:bookmarkStart w:id="705" w:name="_Toc45209635"/>
      <w:bookmarkStart w:id="706" w:name="_Toc51860460"/>
      <w:bookmarkStart w:id="707" w:name="_Toc146245957"/>
      <w:r w:rsidRPr="0073469F">
        <w:t>6.3.2.1.5.1</w:t>
      </w:r>
      <w:r w:rsidRPr="0073469F">
        <w:tab/>
        <w:t>Provisional responses</w:t>
      </w:r>
      <w:bookmarkEnd w:id="702"/>
      <w:bookmarkEnd w:id="703"/>
      <w:bookmarkEnd w:id="704"/>
      <w:bookmarkEnd w:id="705"/>
      <w:bookmarkEnd w:id="706"/>
      <w:bookmarkEnd w:id="707"/>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8" w:name="_Toc20155593"/>
      <w:bookmarkStart w:id="709" w:name="_Toc27500748"/>
      <w:bookmarkStart w:id="710" w:name="_Toc36048873"/>
      <w:bookmarkStart w:id="711" w:name="_Toc45209636"/>
      <w:bookmarkStart w:id="712" w:name="_Toc51860461"/>
      <w:bookmarkStart w:id="713" w:name="_Toc146245958"/>
      <w:r w:rsidRPr="0073469F">
        <w:t>6.3.2.1.5.2</w:t>
      </w:r>
      <w:r w:rsidRPr="0073469F">
        <w:tab/>
        <w:t>Final response</w:t>
      </w:r>
      <w:bookmarkEnd w:id="708"/>
      <w:bookmarkEnd w:id="709"/>
      <w:bookmarkEnd w:id="710"/>
      <w:bookmarkEnd w:id="711"/>
      <w:bookmarkEnd w:id="712"/>
      <w:bookmarkEnd w:id="713"/>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4" w:name="_Toc20155594"/>
      <w:bookmarkStart w:id="715" w:name="_Toc27500749"/>
      <w:bookmarkStart w:id="716" w:name="_Toc36048874"/>
      <w:bookmarkStart w:id="717" w:name="_Toc45209637"/>
      <w:bookmarkStart w:id="718" w:name="_Toc51860462"/>
      <w:bookmarkStart w:id="719" w:name="_Toc146245959"/>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4"/>
      <w:bookmarkEnd w:id="715"/>
      <w:bookmarkEnd w:id="716"/>
      <w:bookmarkEnd w:id="717"/>
      <w:bookmarkEnd w:id="718"/>
      <w:bookmarkEnd w:id="719"/>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lastRenderedPageBreak/>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20" w:name="_Toc20155595"/>
      <w:bookmarkStart w:id="721" w:name="_Toc27500750"/>
      <w:bookmarkStart w:id="722" w:name="_Toc36048875"/>
      <w:bookmarkStart w:id="723" w:name="_Toc45209638"/>
      <w:bookmarkStart w:id="724" w:name="_Toc51860463"/>
      <w:bookmarkStart w:id="725" w:name="_Toc146245960"/>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20"/>
      <w:bookmarkEnd w:id="721"/>
      <w:bookmarkEnd w:id="722"/>
      <w:bookmarkEnd w:id="723"/>
      <w:bookmarkEnd w:id="724"/>
      <w:bookmarkEnd w:id="725"/>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6" w:name="_Toc20155596"/>
      <w:bookmarkStart w:id="727" w:name="_Toc27500751"/>
      <w:bookmarkStart w:id="728" w:name="_Toc36048876"/>
      <w:bookmarkStart w:id="729" w:name="_Toc45209639"/>
      <w:bookmarkStart w:id="730" w:name="_Toc51860464"/>
      <w:bookmarkStart w:id="731" w:name="_Toc146245961"/>
      <w:r w:rsidRPr="0073469F">
        <w:lastRenderedPageBreak/>
        <w:t>6.3.2.1.8</w:t>
      </w:r>
      <w:r w:rsidRPr="0073469F">
        <w:tab/>
      </w:r>
      <w:r w:rsidRPr="0073469F">
        <w:rPr>
          <w:lang w:eastAsia="ko-KR"/>
        </w:rPr>
        <w:t>Priority call conditions</w:t>
      </w:r>
      <w:bookmarkEnd w:id="726"/>
      <w:bookmarkEnd w:id="727"/>
      <w:bookmarkEnd w:id="728"/>
      <w:bookmarkEnd w:id="729"/>
      <w:bookmarkEnd w:id="730"/>
      <w:bookmarkEnd w:id="731"/>
    </w:p>
    <w:p w14:paraId="16347660" w14:textId="77777777" w:rsidR="003F692C" w:rsidRPr="003F692C" w:rsidRDefault="003F692C" w:rsidP="00567124">
      <w:pPr>
        <w:pStyle w:val="Heading6"/>
        <w:numPr>
          <w:ilvl w:val="5"/>
          <w:numId w:val="0"/>
        </w:numPr>
        <w:ind w:left="1152" w:hanging="432"/>
        <w:rPr>
          <w:lang w:eastAsia="ko-KR"/>
        </w:rPr>
      </w:pPr>
      <w:bookmarkStart w:id="732" w:name="_Toc20155597"/>
      <w:bookmarkStart w:id="733" w:name="_Toc27500752"/>
      <w:bookmarkStart w:id="734" w:name="_Toc36048877"/>
      <w:bookmarkStart w:id="735" w:name="_Toc45209640"/>
      <w:bookmarkStart w:id="736" w:name="_Toc51860465"/>
      <w:bookmarkStart w:id="737" w:name="_Toc146245962"/>
      <w:r>
        <w:rPr>
          <w:lang w:eastAsia="ko-KR"/>
        </w:rPr>
        <w:t>6.3.2.1.8.0</w:t>
      </w:r>
      <w:r>
        <w:rPr>
          <w:lang w:eastAsia="ko-KR"/>
        </w:rPr>
        <w:tab/>
        <w:t>General</w:t>
      </w:r>
      <w:bookmarkEnd w:id="732"/>
      <w:bookmarkEnd w:id="733"/>
      <w:bookmarkEnd w:id="734"/>
      <w:bookmarkEnd w:id="735"/>
      <w:bookmarkEnd w:id="736"/>
      <w:bookmarkEnd w:id="737"/>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8" w:name="_Toc20155598"/>
      <w:bookmarkStart w:id="739" w:name="_Toc27500753"/>
      <w:bookmarkStart w:id="740" w:name="_Toc36048878"/>
      <w:bookmarkStart w:id="741" w:name="_Toc45209641"/>
      <w:bookmarkStart w:id="742" w:name="_Toc51860466"/>
      <w:bookmarkStart w:id="743" w:name="_Toc146245963"/>
      <w:r>
        <w:t>6.3.2.1.8.1</w:t>
      </w:r>
      <w:r w:rsidR="00B27B69">
        <w:tab/>
      </w:r>
      <w:r w:rsidRPr="00612970">
        <w:t>Determining authorisation for originating a priority group call</w:t>
      </w:r>
      <w:bookmarkEnd w:id="738"/>
      <w:bookmarkEnd w:id="739"/>
      <w:bookmarkEnd w:id="740"/>
      <w:bookmarkEnd w:id="741"/>
      <w:bookmarkEnd w:id="742"/>
      <w:bookmarkEnd w:id="743"/>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4" w:name="_Toc20155599"/>
      <w:bookmarkStart w:id="745" w:name="_Toc27500754"/>
      <w:bookmarkStart w:id="746" w:name="_Toc36048879"/>
      <w:bookmarkStart w:id="747" w:name="_Toc45209642"/>
      <w:bookmarkStart w:id="748" w:name="_Toc51860467"/>
      <w:bookmarkStart w:id="749" w:name="_Toc146245964"/>
      <w:r>
        <w:rPr>
          <w:lang w:eastAsia="ko-KR"/>
        </w:rPr>
        <w:t>6.3.2.1.8.2</w:t>
      </w:r>
      <w:r>
        <w:tab/>
      </w:r>
      <w:r w:rsidRPr="008052D6">
        <w:t xml:space="preserve">Determining authorisation for initiating </w:t>
      </w:r>
      <w:r>
        <w:t xml:space="preserve">or cancelling </w:t>
      </w:r>
      <w:r w:rsidRPr="008052D6">
        <w:t>an MCPTT emergency alert</w:t>
      </w:r>
      <w:bookmarkEnd w:id="744"/>
      <w:bookmarkEnd w:id="745"/>
      <w:bookmarkEnd w:id="746"/>
      <w:bookmarkEnd w:id="747"/>
      <w:bookmarkEnd w:id="748"/>
      <w:bookmarkEnd w:id="749"/>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50" w:name="_Toc20155600"/>
      <w:bookmarkStart w:id="751" w:name="_Toc27500755"/>
      <w:bookmarkStart w:id="752" w:name="_Toc36048880"/>
      <w:bookmarkStart w:id="753" w:name="_Toc45209643"/>
      <w:bookmarkStart w:id="754" w:name="_Toc51860468"/>
      <w:bookmarkStart w:id="755" w:name="_Toc146245965"/>
      <w:r>
        <w:rPr>
          <w:lang w:eastAsia="ko-KR"/>
        </w:rPr>
        <w:t>6.3.2.1.8.3</w:t>
      </w:r>
      <w:r w:rsidRPr="003C20F6">
        <w:rPr>
          <w:lang w:eastAsia="ko-KR"/>
        </w:rPr>
        <w:tab/>
        <w:t>Validate priority request parameters</w:t>
      </w:r>
      <w:bookmarkEnd w:id="750"/>
      <w:bookmarkEnd w:id="751"/>
      <w:bookmarkEnd w:id="752"/>
      <w:bookmarkEnd w:id="753"/>
      <w:bookmarkEnd w:id="754"/>
      <w:bookmarkEnd w:id="75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6" w:name="_Toc20155601"/>
      <w:bookmarkStart w:id="757" w:name="_Toc27500756"/>
      <w:bookmarkStart w:id="758" w:name="_Toc36048881"/>
      <w:bookmarkStart w:id="759" w:name="_Toc45209644"/>
      <w:bookmarkStart w:id="760" w:name="_Toc51860469"/>
      <w:bookmarkStart w:id="761" w:name="_Toc146245966"/>
      <w:r>
        <w:rPr>
          <w:lang w:eastAsia="ko-KR"/>
        </w:rPr>
        <w:t>6.3.2.1.8.4</w:t>
      </w:r>
      <w:r w:rsidRPr="00E352B4">
        <w:rPr>
          <w:lang w:eastAsia="ko-KR"/>
        </w:rPr>
        <w:tab/>
      </w:r>
      <w:r>
        <w:rPr>
          <w:lang w:eastAsia="ko-KR"/>
        </w:rPr>
        <w:t>Retrieving Resource-Priority header field values</w:t>
      </w:r>
      <w:bookmarkEnd w:id="756"/>
      <w:bookmarkEnd w:id="757"/>
      <w:bookmarkEnd w:id="758"/>
      <w:bookmarkEnd w:id="759"/>
      <w:bookmarkEnd w:id="760"/>
      <w:bookmarkEnd w:id="761"/>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62" w:name="_Toc20155602"/>
      <w:bookmarkStart w:id="763" w:name="_Toc27500757"/>
      <w:bookmarkStart w:id="764" w:name="_Toc36048882"/>
      <w:bookmarkStart w:id="765" w:name="_Toc45209645"/>
      <w:bookmarkStart w:id="766" w:name="_Toc51860470"/>
      <w:bookmarkStart w:id="767" w:name="_Toc146245967"/>
      <w:r>
        <w:rPr>
          <w:lang w:eastAsia="ko-KR"/>
        </w:rPr>
        <w:t>6.3.2.1.8.5</w:t>
      </w:r>
      <w:r w:rsidRPr="00E352B4">
        <w:rPr>
          <w:lang w:eastAsia="ko-KR"/>
        </w:rPr>
        <w:tab/>
      </w:r>
      <w:r>
        <w:rPr>
          <w:lang w:eastAsia="ko-KR"/>
        </w:rPr>
        <w:t>Generating a SIP re-INVITE request for priority group call origination within a pre-established session</w:t>
      </w:r>
      <w:bookmarkEnd w:id="762"/>
      <w:bookmarkEnd w:id="763"/>
      <w:bookmarkEnd w:id="764"/>
      <w:bookmarkEnd w:id="765"/>
      <w:bookmarkEnd w:id="766"/>
      <w:bookmarkEnd w:id="767"/>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lastRenderedPageBreak/>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8" w:name="_Toc20155603"/>
      <w:bookmarkStart w:id="769" w:name="_Toc27500758"/>
      <w:bookmarkStart w:id="770" w:name="_Toc36048883"/>
      <w:bookmarkStart w:id="771" w:name="_Toc45209646"/>
      <w:bookmarkStart w:id="772" w:name="_Toc51860471"/>
      <w:bookmarkStart w:id="773" w:name="_Toc146245968"/>
      <w:r>
        <w:rPr>
          <w:lang w:eastAsia="ko-KR"/>
        </w:rPr>
        <w:t>6.3.2.1.8.6</w:t>
      </w:r>
      <w:r w:rsidRPr="00E352B4">
        <w:rPr>
          <w:lang w:eastAsia="ko-KR"/>
        </w:rPr>
        <w:tab/>
      </w:r>
      <w:r>
        <w:rPr>
          <w:lang w:eastAsia="ko-KR"/>
        </w:rPr>
        <w:t>Generating a SIP re-INVITE request for emergency private call origination within a pre-established session</w:t>
      </w:r>
      <w:bookmarkEnd w:id="768"/>
      <w:bookmarkEnd w:id="769"/>
      <w:bookmarkEnd w:id="770"/>
      <w:bookmarkEnd w:id="771"/>
      <w:bookmarkEnd w:id="772"/>
      <w:bookmarkEnd w:id="773"/>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lastRenderedPageBreak/>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4" w:name="_Toc20155604"/>
      <w:bookmarkStart w:id="775" w:name="_Toc27500759"/>
      <w:bookmarkStart w:id="776" w:name="_Toc36048884"/>
      <w:bookmarkStart w:id="777" w:name="_Toc45209647"/>
      <w:bookmarkStart w:id="778" w:name="_Toc51860472"/>
      <w:bookmarkStart w:id="779" w:name="_Toc146245969"/>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4"/>
      <w:bookmarkEnd w:id="775"/>
      <w:bookmarkEnd w:id="776"/>
      <w:bookmarkEnd w:id="777"/>
      <w:bookmarkEnd w:id="778"/>
      <w:bookmarkEnd w:id="779"/>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80" w:name="_Toc20155605"/>
      <w:bookmarkStart w:id="781" w:name="_Toc27500760"/>
      <w:bookmarkStart w:id="782" w:name="_Toc36048885"/>
      <w:bookmarkStart w:id="783" w:name="_Toc45209648"/>
      <w:bookmarkStart w:id="784" w:name="_Toc51860473"/>
      <w:bookmarkStart w:id="785" w:name="_Toc146245970"/>
      <w:r>
        <w:rPr>
          <w:lang w:eastAsia="ko-KR"/>
        </w:rPr>
        <w:t>6.3.2.1.9</w:t>
      </w:r>
      <w:r w:rsidRPr="0073469F">
        <w:rPr>
          <w:lang w:eastAsia="ko-KR"/>
        </w:rPr>
        <w:tab/>
      </w:r>
      <w:r>
        <w:rPr>
          <w:lang w:eastAsia="ko-KR"/>
        </w:rPr>
        <w:t>Generating a SIP re-INVITE request on receipt of a SIP re-INVITE request</w:t>
      </w:r>
      <w:bookmarkEnd w:id="780"/>
      <w:bookmarkEnd w:id="781"/>
      <w:bookmarkEnd w:id="782"/>
      <w:bookmarkEnd w:id="783"/>
      <w:bookmarkEnd w:id="784"/>
      <w:bookmarkEnd w:id="785"/>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lastRenderedPageBreak/>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6" w:name="_Toc20155606"/>
      <w:bookmarkStart w:id="787" w:name="_Toc27500761"/>
      <w:bookmarkStart w:id="788" w:name="_Toc36048886"/>
      <w:bookmarkStart w:id="789" w:name="_Toc45209649"/>
      <w:bookmarkStart w:id="790" w:name="_Toc51860474"/>
      <w:bookmarkStart w:id="791" w:name="_Toc20155607"/>
      <w:bookmarkStart w:id="792" w:name="_Toc27500762"/>
      <w:bookmarkStart w:id="793" w:name="_Toc36048887"/>
      <w:bookmarkStart w:id="794" w:name="_Toc45209650"/>
      <w:bookmarkStart w:id="795" w:name="_Toc51860475"/>
      <w:bookmarkStart w:id="796" w:name="_Toc146245971"/>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6"/>
      <w:bookmarkEnd w:id="787"/>
      <w:bookmarkEnd w:id="788"/>
      <w:bookmarkEnd w:id="789"/>
      <w:bookmarkEnd w:id="790"/>
      <w:bookmarkEnd w:id="796"/>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7" w:name="_Toc146245972"/>
      <w:r w:rsidRPr="0073469F">
        <w:t>6.</w:t>
      </w:r>
      <w:r w:rsidRPr="0073469F">
        <w:rPr>
          <w:rFonts w:eastAsia="Malgun Gothic"/>
        </w:rPr>
        <w:t>3.2.2</w:t>
      </w:r>
      <w:r w:rsidRPr="0073469F">
        <w:rPr>
          <w:rFonts w:eastAsia="Malgun Gothic"/>
        </w:rPr>
        <w:tab/>
        <w:t>Requests terminated to the served MCPTT user</w:t>
      </w:r>
      <w:bookmarkEnd w:id="791"/>
      <w:bookmarkEnd w:id="792"/>
      <w:bookmarkEnd w:id="793"/>
      <w:bookmarkEnd w:id="794"/>
      <w:bookmarkEnd w:id="795"/>
      <w:bookmarkEnd w:id="797"/>
    </w:p>
    <w:p w14:paraId="209F5322" w14:textId="77777777" w:rsidR="00C77C90" w:rsidRPr="0073469F" w:rsidRDefault="00C77C90" w:rsidP="00567124">
      <w:pPr>
        <w:pStyle w:val="Heading5"/>
        <w:rPr>
          <w:rFonts w:eastAsia="SimSun"/>
        </w:rPr>
      </w:pPr>
      <w:bookmarkStart w:id="798" w:name="_Toc20155608"/>
      <w:bookmarkStart w:id="799" w:name="_Toc27500763"/>
      <w:bookmarkStart w:id="800" w:name="_Toc36048888"/>
      <w:bookmarkStart w:id="801" w:name="_Toc45209651"/>
      <w:bookmarkStart w:id="802" w:name="_Toc51860476"/>
      <w:bookmarkStart w:id="803" w:name="_Toc146245973"/>
      <w:r w:rsidRPr="0073469F">
        <w:rPr>
          <w:rFonts w:eastAsia="SimSun"/>
        </w:rPr>
        <w:t>6.3.2.2.1</w:t>
      </w:r>
      <w:r w:rsidRPr="0073469F">
        <w:rPr>
          <w:rFonts w:eastAsia="SimSun"/>
        </w:rPr>
        <w:tab/>
        <w:t>SDP offer generation</w:t>
      </w:r>
      <w:bookmarkEnd w:id="798"/>
      <w:bookmarkEnd w:id="799"/>
      <w:bookmarkEnd w:id="800"/>
      <w:bookmarkEnd w:id="801"/>
      <w:bookmarkEnd w:id="802"/>
      <w:bookmarkEnd w:id="803"/>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4" w:name="_Toc20155609"/>
      <w:bookmarkStart w:id="805" w:name="_Toc27500764"/>
      <w:bookmarkStart w:id="806" w:name="_Toc36048889"/>
      <w:bookmarkStart w:id="807" w:name="_Toc45209652"/>
      <w:bookmarkStart w:id="808" w:name="_Toc51860477"/>
      <w:bookmarkStart w:id="809" w:name="_Toc146245974"/>
      <w:r w:rsidRPr="0073469F">
        <w:rPr>
          <w:rFonts w:eastAsia="SimSun"/>
        </w:rPr>
        <w:t>6.3.2.2.2</w:t>
      </w:r>
      <w:r w:rsidRPr="0073469F">
        <w:rPr>
          <w:rFonts w:eastAsia="SimSun"/>
        </w:rPr>
        <w:tab/>
        <w:t>SDP answer generation</w:t>
      </w:r>
      <w:bookmarkEnd w:id="804"/>
      <w:bookmarkEnd w:id="805"/>
      <w:bookmarkEnd w:id="806"/>
      <w:bookmarkEnd w:id="807"/>
      <w:bookmarkEnd w:id="808"/>
      <w:bookmarkEnd w:id="809"/>
    </w:p>
    <w:p w14:paraId="3F5612EF" w14:textId="77777777" w:rsidR="00C77C90" w:rsidRPr="0073469F" w:rsidRDefault="00C77C90" w:rsidP="00567124">
      <w:pPr>
        <w:pStyle w:val="Heading6"/>
        <w:numPr>
          <w:ilvl w:val="5"/>
          <w:numId w:val="0"/>
        </w:numPr>
        <w:ind w:left="1152" w:hanging="432"/>
        <w:rPr>
          <w:rFonts w:eastAsia="SimSun"/>
        </w:rPr>
      </w:pPr>
      <w:bookmarkStart w:id="810" w:name="_Toc20155610"/>
      <w:bookmarkStart w:id="811" w:name="_Toc27500765"/>
      <w:bookmarkStart w:id="812" w:name="_Toc36048890"/>
      <w:bookmarkStart w:id="813" w:name="_Toc45209653"/>
      <w:bookmarkStart w:id="814" w:name="_Toc51860478"/>
      <w:bookmarkStart w:id="815" w:name="_Toc146245975"/>
      <w:r w:rsidRPr="0073469F">
        <w:rPr>
          <w:rFonts w:eastAsia="SimSun"/>
        </w:rPr>
        <w:t>6.3.2.2.2.1</w:t>
      </w:r>
      <w:r w:rsidRPr="0073469F">
        <w:rPr>
          <w:rFonts w:eastAsia="SimSun"/>
        </w:rPr>
        <w:tab/>
        <w:t>On-demand session</w:t>
      </w:r>
      <w:bookmarkEnd w:id="810"/>
      <w:bookmarkEnd w:id="811"/>
      <w:bookmarkEnd w:id="812"/>
      <w:bookmarkEnd w:id="813"/>
      <w:bookmarkEnd w:id="814"/>
      <w:bookmarkEnd w:id="815"/>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6" w:name="_Toc20155611"/>
      <w:bookmarkStart w:id="817" w:name="_Toc27500766"/>
      <w:bookmarkStart w:id="818" w:name="_Toc36048891"/>
      <w:bookmarkStart w:id="819" w:name="_Toc45209654"/>
      <w:bookmarkStart w:id="820" w:name="_Toc51860479"/>
      <w:bookmarkStart w:id="821" w:name="_Toc146245976"/>
      <w:r w:rsidRPr="0073469F">
        <w:rPr>
          <w:rFonts w:eastAsia="SimSun"/>
        </w:rPr>
        <w:t>6.3.2.2.2.2</w:t>
      </w:r>
      <w:r w:rsidRPr="0073469F">
        <w:rPr>
          <w:rFonts w:eastAsia="SimSun"/>
        </w:rPr>
        <w:tab/>
        <w:t>Pre-established session</w:t>
      </w:r>
      <w:bookmarkEnd w:id="816"/>
      <w:bookmarkEnd w:id="817"/>
      <w:bookmarkEnd w:id="818"/>
      <w:bookmarkEnd w:id="819"/>
      <w:bookmarkEnd w:id="820"/>
      <w:bookmarkEnd w:id="821"/>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22" w:name="MCCQCTEMPBM_00000152"/>
      <w:r w:rsidRPr="0073469F">
        <w:t xml:space="preserve"> section </w:t>
      </w:r>
      <w:bookmarkEnd w:id="822"/>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23" w:name="MCCQCTEMPBM_00000153"/>
      <w:r w:rsidRPr="0073469F">
        <w:rPr>
          <w:noProof/>
        </w:rPr>
        <w:t xml:space="preserve"> section </w:t>
      </w:r>
      <w:bookmarkEnd w:id="823"/>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4" w:name="_Toc20155612"/>
      <w:bookmarkStart w:id="825" w:name="_Toc27500767"/>
      <w:bookmarkStart w:id="826" w:name="_Toc36048892"/>
      <w:bookmarkStart w:id="827" w:name="_Toc45209655"/>
      <w:bookmarkStart w:id="828" w:name="_Toc51860480"/>
      <w:bookmarkStart w:id="829" w:name="_Toc146245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4"/>
      <w:bookmarkEnd w:id="825"/>
      <w:bookmarkEnd w:id="826"/>
      <w:bookmarkEnd w:id="827"/>
      <w:bookmarkEnd w:id="828"/>
      <w:bookmarkEnd w:id="829"/>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30" w:name="_Toc20155613"/>
      <w:bookmarkStart w:id="831" w:name="_Toc27500768"/>
      <w:bookmarkStart w:id="832" w:name="_Toc36048893"/>
      <w:bookmarkStart w:id="833" w:name="_Toc45209656"/>
      <w:bookmarkStart w:id="834" w:name="_Toc51860481"/>
      <w:bookmarkStart w:id="835" w:name="_Toc146245978"/>
      <w:r w:rsidRPr="0073469F">
        <w:rPr>
          <w:rFonts w:eastAsia="SimSun"/>
        </w:rPr>
        <w:t>6.3.2.2.4</w:t>
      </w:r>
      <w:r w:rsidRPr="0073469F">
        <w:rPr>
          <w:rFonts w:eastAsia="SimSun"/>
        </w:rPr>
        <w:tab/>
        <w:t>Response to a SIP INVITE request</w:t>
      </w:r>
      <w:bookmarkEnd w:id="830"/>
      <w:bookmarkEnd w:id="831"/>
      <w:bookmarkEnd w:id="832"/>
      <w:bookmarkEnd w:id="833"/>
      <w:bookmarkEnd w:id="834"/>
      <w:bookmarkEnd w:id="835"/>
    </w:p>
    <w:p w14:paraId="7FF5E5F4" w14:textId="77777777" w:rsidR="00270D03" w:rsidRPr="0073469F" w:rsidRDefault="00270D03" w:rsidP="00567124">
      <w:pPr>
        <w:pStyle w:val="Heading6"/>
        <w:numPr>
          <w:ilvl w:val="5"/>
          <w:numId w:val="0"/>
        </w:numPr>
        <w:ind w:left="1152" w:hanging="432"/>
        <w:rPr>
          <w:lang w:eastAsia="ko-KR"/>
        </w:rPr>
      </w:pPr>
      <w:bookmarkStart w:id="836" w:name="_Toc20155614"/>
      <w:bookmarkStart w:id="837" w:name="_Toc27500769"/>
      <w:bookmarkStart w:id="838" w:name="_Toc36048894"/>
      <w:bookmarkStart w:id="839" w:name="_Toc45209657"/>
      <w:bookmarkStart w:id="840" w:name="_Toc51860482"/>
      <w:bookmarkStart w:id="841" w:name="_Toc146245979"/>
      <w:r w:rsidRPr="0073469F">
        <w:rPr>
          <w:rFonts w:eastAsia="SimSun"/>
        </w:rPr>
        <w:t>6.3.2.2.4.1</w:t>
      </w:r>
      <w:r w:rsidRPr="0073469F">
        <w:rPr>
          <w:lang w:eastAsia="ko-KR"/>
        </w:rPr>
        <w:tab/>
      </w:r>
      <w:r w:rsidRPr="0073469F">
        <w:rPr>
          <w:rFonts w:eastAsia="SimSun"/>
        </w:rPr>
        <w:t>Provisional response</w:t>
      </w:r>
      <w:bookmarkEnd w:id="836"/>
      <w:bookmarkEnd w:id="837"/>
      <w:bookmarkEnd w:id="838"/>
      <w:bookmarkEnd w:id="839"/>
      <w:bookmarkEnd w:id="840"/>
      <w:bookmarkEnd w:id="84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42" w:name="_Toc20155615"/>
      <w:bookmarkStart w:id="843" w:name="_Toc27500770"/>
      <w:bookmarkStart w:id="844" w:name="_Toc36048895"/>
      <w:bookmarkStart w:id="845" w:name="_Toc45209658"/>
      <w:bookmarkStart w:id="846" w:name="_Toc51860483"/>
      <w:bookmarkStart w:id="847" w:name="_Toc146245980"/>
      <w:r w:rsidRPr="0073469F">
        <w:t>6.3.2.2.4.2</w:t>
      </w:r>
      <w:r w:rsidRPr="0073469F">
        <w:tab/>
        <w:t>Final response</w:t>
      </w:r>
      <w:bookmarkEnd w:id="842"/>
      <w:bookmarkEnd w:id="843"/>
      <w:bookmarkEnd w:id="844"/>
      <w:bookmarkEnd w:id="845"/>
      <w:bookmarkEnd w:id="846"/>
      <w:bookmarkEnd w:id="847"/>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lastRenderedPageBreak/>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8" w:name="_Toc20155616"/>
      <w:bookmarkStart w:id="849" w:name="_Toc27500771"/>
      <w:bookmarkStart w:id="850" w:name="_Toc36048896"/>
      <w:bookmarkStart w:id="851" w:name="_Toc45209659"/>
      <w:bookmarkStart w:id="852" w:name="_Toc51860484"/>
      <w:bookmarkStart w:id="853" w:name="_Toc146245981"/>
      <w:r w:rsidRPr="0073469F">
        <w:t>6.3.2.2.5</w:t>
      </w:r>
      <w:r w:rsidRPr="0073469F">
        <w:tab/>
        <w:t>Automatic Commencement Mode</w:t>
      </w:r>
      <w:bookmarkEnd w:id="848"/>
      <w:bookmarkEnd w:id="849"/>
      <w:bookmarkEnd w:id="850"/>
      <w:bookmarkEnd w:id="851"/>
      <w:bookmarkEnd w:id="852"/>
      <w:bookmarkEnd w:id="853"/>
    </w:p>
    <w:p w14:paraId="0E08358E" w14:textId="77777777" w:rsidR="002D6165" w:rsidRPr="0073469F" w:rsidRDefault="002D6165" w:rsidP="00567124">
      <w:pPr>
        <w:pStyle w:val="Heading6"/>
        <w:numPr>
          <w:ilvl w:val="5"/>
          <w:numId w:val="0"/>
        </w:numPr>
        <w:ind w:left="1152" w:hanging="432"/>
      </w:pPr>
      <w:bookmarkStart w:id="854" w:name="_Toc20155617"/>
      <w:bookmarkStart w:id="855" w:name="_Toc27500772"/>
      <w:bookmarkStart w:id="856" w:name="_Toc36048897"/>
      <w:bookmarkStart w:id="857" w:name="_Toc45209660"/>
      <w:bookmarkStart w:id="858" w:name="_Toc51860485"/>
      <w:bookmarkStart w:id="859" w:name="_Toc146245982"/>
      <w:r w:rsidRPr="0073469F">
        <w:t>6.3.2.2.5.1</w:t>
      </w:r>
      <w:r w:rsidRPr="0073469F">
        <w:tab/>
        <w:t>General</w:t>
      </w:r>
      <w:bookmarkEnd w:id="854"/>
      <w:bookmarkEnd w:id="855"/>
      <w:bookmarkEnd w:id="856"/>
      <w:bookmarkEnd w:id="857"/>
      <w:bookmarkEnd w:id="858"/>
      <w:bookmarkEnd w:id="859"/>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60" w:name="MCCQCTEMPBM_00000154"/>
      <w:r w:rsidRPr="0073469F">
        <w:t xml:space="preserve"> section </w:t>
      </w:r>
      <w:bookmarkEnd w:id="860"/>
      <w:r w:rsidRPr="0073469F">
        <w:t>for the offered MC</w:t>
      </w:r>
      <w:r w:rsidR="00FB0D10">
        <w:t>P</w:t>
      </w:r>
      <w:r w:rsidRPr="0073469F">
        <w:t>TT speech media stream is the same as the media-level</w:t>
      </w:r>
      <w:bookmarkStart w:id="861" w:name="MCCQCTEMPBM_00000155"/>
      <w:r w:rsidRPr="0073469F">
        <w:t xml:space="preserve"> section </w:t>
      </w:r>
      <w:bookmarkEnd w:id="861"/>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62" w:name="MCCQCTEMPBM_00000156"/>
      <w:r w:rsidRPr="0073469F">
        <w:t xml:space="preserve"> section </w:t>
      </w:r>
      <w:bookmarkEnd w:id="862"/>
      <w:r w:rsidRPr="0073469F">
        <w:t>of the offered media-floor control entity is the same as the media-level</w:t>
      </w:r>
      <w:bookmarkStart w:id="863" w:name="MCCQCTEMPBM_00000157"/>
      <w:r w:rsidRPr="0073469F">
        <w:t xml:space="preserve"> section </w:t>
      </w:r>
      <w:bookmarkEnd w:id="863"/>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4" w:name="_Toc20155618"/>
      <w:bookmarkStart w:id="865" w:name="_Toc27500773"/>
      <w:bookmarkStart w:id="866" w:name="_Toc36048898"/>
      <w:bookmarkStart w:id="867" w:name="_Toc45209661"/>
      <w:bookmarkStart w:id="868" w:name="_Toc51860486"/>
      <w:bookmarkStart w:id="869" w:name="_Toc146245983"/>
      <w:r w:rsidRPr="0073469F">
        <w:t>6.3.2.2.5.2</w:t>
      </w:r>
      <w:r w:rsidRPr="0073469F">
        <w:tab/>
        <w:t>Automatic commencement for On-Demand session</w:t>
      </w:r>
      <w:bookmarkEnd w:id="864"/>
      <w:bookmarkEnd w:id="865"/>
      <w:bookmarkEnd w:id="866"/>
      <w:bookmarkEnd w:id="867"/>
      <w:bookmarkEnd w:id="868"/>
      <w:bookmarkEnd w:id="86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7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 xml:space="preserve">SIP 183 (Session </w:t>
      </w:r>
      <w:r w:rsidRPr="0073469F">
        <w:lastRenderedPageBreak/>
        <w:t>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7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71" w:name="_Toc20155619"/>
      <w:bookmarkStart w:id="872" w:name="_Toc27500774"/>
      <w:bookmarkStart w:id="873" w:name="_Toc36048899"/>
      <w:bookmarkStart w:id="874" w:name="_Toc45209662"/>
      <w:bookmarkStart w:id="875" w:name="_Toc51860487"/>
      <w:bookmarkStart w:id="876" w:name="_Toc146245984"/>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71"/>
      <w:bookmarkEnd w:id="872"/>
      <w:bookmarkEnd w:id="873"/>
      <w:bookmarkEnd w:id="874"/>
      <w:bookmarkEnd w:id="875"/>
      <w:bookmarkEnd w:id="87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lastRenderedPageBreak/>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7" w:name="_Toc20155620"/>
      <w:bookmarkStart w:id="878" w:name="_Toc27500775"/>
      <w:bookmarkStart w:id="879" w:name="_Toc36048900"/>
      <w:bookmarkStart w:id="880" w:name="_Toc45209663"/>
      <w:bookmarkStart w:id="881" w:name="_Toc51860488"/>
      <w:bookmarkStart w:id="882" w:name="_Toc146245985"/>
      <w:r w:rsidRPr="0073469F">
        <w:t>6.3.2.2.6</w:t>
      </w:r>
      <w:r w:rsidRPr="0073469F">
        <w:tab/>
        <w:t>Manual Commencement Mode</w:t>
      </w:r>
      <w:bookmarkEnd w:id="877"/>
      <w:bookmarkEnd w:id="878"/>
      <w:bookmarkEnd w:id="879"/>
      <w:bookmarkEnd w:id="880"/>
      <w:bookmarkEnd w:id="881"/>
      <w:bookmarkEnd w:id="882"/>
    </w:p>
    <w:p w14:paraId="6B7FFF11" w14:textId="77777777" w:rsidR="002D6165" w:rsidRPr="0073469F" w:rsidRDefault="002D6165" w:rsidP="00567124">
      <w:pPr>
        <w:pStyle w:val="Heading6"/>
        <w:numPr>
          <w:ilvl w:val="5"/>
          <w:numId w:val="0"/>
        </w:numPr>
        <w:ind w:left="1152" w:hanging="432"/>
      </w:pPr>
      <w:bookmarkStart w:id="883" w:name="_Toc20155621"/>
      <w:bookmarkStart w:id="884" w:name="_Toc27500776"/>
      <w:bookmarkStart w:id="885" w:name="_Toc36048901"/>
      <w:bookmarkStart w:id="886" w:name="_Toc45209664"/>
      <w:bookmarkStart w:id="887" w:name="_Toc51860489"/>
      <w:bookmarkStart w:id="888" w:name="_Toc146245986"/>
      <w:r w:rsidRPr="0073469F">
        <w:t>6.3.2.2.6.1</w:t>
      </w:r>
      <w:r w:rsidRPr="0073469F">
        <w:tab/>
        <w:t>General</w:t>
      </w:r>
      <w:bookmarkEnd w:id="883"/>
      <w:bookmarkEnd w:id="884"/>
      <w:bookmarkEnd w:id="885"/>
      <w:bookmarkEnd w:id="886"/>
      <w:bookmarkEnd w:id="887"/>
      <w:bookmarkEnd w:id="88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9" w:name="MCCQCTEMPBM_00000158"/>
      <w:r w:rsidRPr="0073469F">
        <w:t xml:space="preserve"> section </w:t>
      </w:r>
      <w:bookmarkEnd w:id="889"/>
      <w:r w:rsidRPr="0073469F">
        <w:t>for the offered MC</w:t>
      </w:r>
      <w:r w:rsidR="00FB0D10">
        <w:t>P</w:t>
      </w:r>
      <w:r w:rsidRPr="0073469F">
        <w:t>TT speech media stream is the same as the media-level</w:t>
      </w:r>
      <w:bookmarkStart w:id="890" w:name="MCCQCTEMPBM_00000159"/>
      <w:r w:rsidRPr="0073469F">
        <w:t xml:space="preserve"> section </w:t>
      </w:r>
      <w:bookmarkEnd w:id="890"/>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91" w:name="MCCQCTEMPBM_00000160"/>
      <w:r w:rsidRPr="0073469F">
        <w:t xml:space="preserve"> section </w:t>
      </w:r>
      <w:bookmarkEnd w:id="891"/>
      <w:r w:rsidRPr="0073469F">
        <w:t>of the offered media-floor control entity is the same as the media-level</w:t>
      </w:r>
      <w:bookmarkStart w:id="892" w:name="MCCQCTEMPBM_00000161"/>
      <w:r w:rsidRPr="0073469F">
        <w:t xml:space="preserve"> section </w:t>
      </w:r>
      <w:bookmarkEnd w:id="892"/>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93" w:name="_Toc20155622"/>
      <w:bookmarkStart w:id="894" w:name="_Toc27500777"/>
      <w:bookmarkStart w:id="895" w:name="_Toc36048902"/>
      <w:bookmarkStart w:id="896" w:name="_Toc45209665"/>
      <w:bookmarkStart w:id="897" w:name="_Toc51860490"/>
      <w:bookmarkStart w:id="898" w:name="_Toc146245987"/>
      <w:r w:rsidRPr="0073469F">
        <w:t>6.3.2.2.6.2</w:t>
      </w:r>
      <w:r w:rsidRPr="0073469F">
        <w:tab/>
        <w:t>Manual commencement for On-Demand session</w:t>
      </w:r>
      <w:bookmarkEnd w:id="893"/>
      <w:bookmarkEnd w:id="894"/>
      <w:bookmarkEnd w:id="895"/>
      <w:bookmarkEnd w:id="896"/>
      <w:bookmarkEnd w:id="897"/>
      <w:bookmarkEnd w:id="898"/>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lastRenderedPageBreak/>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9" w:name="_Toc20155623"/>
      <w:bookmarkStart w:id="900" w:name="_Toc27500778"/>
      <w:bookmarkStart w:id="901" w:name="_Toc36048903"/>
      <w:bookmarkStart w:id="902" w:name="_Toc45209666"/>
      <w:bookmarkStart w:id="903" w:name="_Toc51860491"/>
      <w:bookmarkStart w:id="904" w:name="_Toc146245988"/>
      <w:r w:rsidRPr="0073469F">
        <w:t>6.3.2.2.6.3</w:t>
      </w:r>
      <w:r w:rsidRPr="0073469F">
        <w:tab/>
        <w:t>Manual commencement for Pre-established session</w:t>
      </w:r>
      <w:bookmarkEnd w:id="899"/>
      <w:bookmarkEnd w:id="900"/>
      <w:bookmarkEnd w:id="901"/>
      <w:bookmarkEnd w:id="902"/>
      <w:bookmarkEnd w:id="903"/>
      <w:bookmarkEnd w:id="904"/>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lastRenderedPageBreak/>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lastRenderedPageBreak/>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5" w:name="_Toc20155624"/>
      <w:bookmarkStart w:id="906" w:name="_Toc27500779"/>
      <w:bookmarkStart w:id="907" w:name="_Toc36048904"/>
      <w:bookmarkStart w:id="908" w:name="_Toc45209667"/>
      <w:bookmarkStart w:id="909" w:name="_Toc51860492"/>
      <w:bookmarkStart w:id="910" w:name="_Toc146245989"/>
      <w:r w:rsidRPr="0073469F">
        <w:rPr>
          <w:rFonts w:eastAsia="SimSun"/>
          <w:noProof/>
        </w:rPr>
        <w:t>6.3.2.2.7</w:t>
      </w:r>
      <w:r w:rsidRPr="0073469F">
        <w:rPr>
          <w:rFonts w:eastAsia="SimSun"/>
          <w:noProof/>
        </w:rPr>
        <w:tab/>
      </w:r>
      <w:r w:rsidR="003A1DA7">
        <w:rPr>
          <w:rFonts w:eastAsia="SimSun"/>
          <w:noProof/>
        </w:rPr>
        <w:t>Void</w:t>
      </w:r>
      <w:bookmarkEnd w:id="905"/>
      <w:bookmarkEnd w:id="906"/>
      <w:bookmarkEnd w:id="907"/>
      <w:bookmarkEnd w:id="908"/>
      <w:bookmarkEnd w:id="909"/>
      <w:bookmarkEnd w:id="910"/>
    </w:p>
    <w:p w14:paraId="09D7BCBD" w14:textId="77777777" w:rsidR="00620645" w:rsidRPr="0073469F" w:rsidRDefault="00620645" w:rsidP="00567124">
      <w:pPr>
        <w:pStyle w:val="Heading5"/>
        <w:rPr>
          <w:lang w:eastAsia="ko-KR"/>
        </w:rPr>
      </w:pPr>
      <w:bookmarkStart w:id="911" w:name="_Toc20155625"/>
      <w:bookmarkStart w:id="912" w:name="_Toc27500780"/>
      <w:bookmarkStart w:id="913" w:name="_Toc36048905"/>
      <w:bookmarkStart w:id="914" w:name="_Toc45209668"/>
      <w:bookmarkStart w:id="915" w:name="_Toc51860493"/>
      <w:bookmarkStart w:id="916" w:name="_Toc146245990"/>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11"/>
      <w:bookmarkEnd w:id="912"/>
      <w:bookmarkEnd w:id="913"/>
      <w:bookmarkEnd w:id="914"/>
      <w:bookmarkEnd w:id="915"/>
      <w:bookmarkEnd w:id="916"/>
    </w:p>
    <w:p w14:paraId="34705F2D" w14:textId="77777777" w:rsidR="00620645" w:rsidRPr="0073469F" w:rsidRDefault="00620645" w:rsidP="00567124">
      <w:pPr>
        <w:pStyle w:val="Heading6"/>
        <w:numPr>
          <w:ilvl w:val="5"/>
          <w:numId w:val="0"/>
        </w:numPr>
        <w:ind w:left="1152" w:hanging="432"/>
      </w:pPr>
      <w:bookmarkStart w:id="917" w:name="_Toc20155626"/>
      <w:bookmarkStart w:id="918" w:name="_Toc27500781"/>
      <w:bookmarkStart w:id="919" w:name="_Toc36048906"/>
      <w:bookmarkStart w:id="920" w:name="_Toc45209669"/>
      <w:bookmarkStart w:id="921" w:name="_Toc51860494"/>
      <w:bookmarkStart w:id="922" w:name="_Toc146245991"/>
      <w:r w:rsidRPr="0073469F">
        <w:t>6.3.2.2.8.1</w:t>
      </w:r>
      <w:r w:rsidRPr="0073469F">
        <w:tab/>
        <w:t>On-demand</w:t>
      </w:r>
      <w:bookmarkEnd w:id="917"/>
      <w:bookmarkEnd w:id="918"/>
      <w:bookmarkEnd w:id="919"/>
      <w:bookmarkEnd w:id="920"/>
      <w:bookmarkEnd w:id="921"/>
      <w:bookmarkEnd w:id="922"/>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23" w:name="_Toc20155627"/>
      <w:bookmarkStart w:id="924" w:name="_Toc27500782"/>
      <w:bookmarkStart w:id="925" w:name="_Toc36048907"/>
      <w:bookmarkStart w:id="926" w:name="_Toc45209670"/>
      <w:bookmarkStart w:id="927" w:name="_Toc51860495"/>
      <w:bookmarkStart w:id="928" w:name="_Toc146245992"/>
      <w:r w:rsidRPr="0073469F">
        <w:rPr>
          <w:lang w:eastAsia="ko-KR"/>
        </w:rPr>
        <w:t>6.3.2.2.8.2</w:t>
      </w:r>
      <w:r w:rsidRPr="0073469F">
        <w:rPr>
          <w:lang w:eastAsia="ko-KR"/>
        </w:rPr>
        <w:tab/>
        <w:t>Using pre-established session</w:t>
      </w:r>
      <w:bookmarkEnd w:id="923"/>
      <w:bookmarkEnd w:id="924"/>
      <w:bookmarkEnd w:id="925"/>
      <w:bookmarkEnd w:id="926"/>
      <w:bookmarkEnd w:id="927"/>
      <w:bookmarkEnd w:id="928"/>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9" w:name="_Toc20155628"/>
      <w:bookmarkStart w:id="930" w:name="_Toc27500783"/>
      <w:bookmarkStart w:id="931" w:name="_Toc36048908"/>
      <w:bookmarkStart w:id="932" w:name="_Toc45209671"/>
      <w:bookmarkStart w:id="933" w:name="_Toc51860496"/>
      <w:bookmarkStart w:id="934" w:name="_Toc146245993"/>
      <w:r>
        <w:rPr>
          <w:lang w:eastAsia="ko-KR"/>
        </w:rPr>
        <w:lastRenderedPageBreak/>
        <w:t>6.3.2.2.9</w:t>
      </w:r>
      <w:r w:rsidRPr="0073469F">
        <w:rPr>
          <w:lang w:eastAsia="ko-KR"/>
        </w:rPr>
        <w:tab/>
      </w:r>
      <w:r w:rsidRPr="0064413F">
        <w:rPr>
          <w:lang w:eastAsia="ko-KR"/>
        </w:rPr>
        <w:t xml:space="preserve">Populate </w:t>
      </w:r>
      <w:r>
        <w:rPr>
          <w:lang w:eastAsia="ko-KR"/>
        </w:rPr>
        <w:t>MIME bodies</w:t>
      </w:r>
      <w:bookmarkEnd w:id="929"/>
      <w:bookmarkEnd w:id="930"/>
      <w:bookmarkEnd w:id="931"/>
      <w:bookmarkEnd w:id="932"/>
      <w:bookmarkEnd w:id="933"/>
      <w:bookmarkEnd w:id="934"/>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5" w:name="_Toc20155629"/>
      <w:bookmarkStart w:id="936" w:name="_Toc27500784"/>
      <w:bookmarkStart w:id="937" w:name="_Toc36048909"/>
      <w:bookmarkStart w:id="938" w:name="_Toc45209672"/>
      <w:bookmarkStart w:id="939" w:name="_Toc51860497"/>
      <w:bookmarkStart w:id="940" w:name="_Toc14624599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5"/>
      <w:bookmarkEnd w:id="936"/>
      <w:bookmarkEnd w:id="937"/>
      <w:bookmarkEnd w:id="938"/>
      <w:bookmarkEnd w:id="939"/>
      <w:bookmarkEnd w:id="940"/>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41" w:name="_Toc20155630"/>
      <w:bookmarkStart w:id="942" w:name="_Toc27500785"/>
      <w:bookmarkStart w:id="943" w:name="_Toc36048910"/>
      <w:bookmarkStart w:id="944" w:name="_Toc45209673"/>
      <w:bookmarkStart w:id="945" w:name="_Toc51860498"/>
      <w:bookmarkStart w:id="946" w:name="_Toc146245995"/>
      <w:r w:rsidRPr="00E26687">
        <w:t>6.3.2.2.11</w:t>
      </w:r>
      <w:r w:rsidRPr="00E26687">
        <w:tab/>
        <w:t>Generating a SIP MESSAGE request towards the terminating MCPTT client</w:t>
      </w:r>
      <w:bookmarkEnd w:id="941"/>
      <w:bookmarkEnd w:id="942"/>
      <w:bookmarkEnd w:id="943"/>
      <w:bookmarkEnd w:id="944"/>
      <w:bookmarkEnd w:id="945"/>
      <w:bookmarkEnd w:id="946"/>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47" w:name="_Toc20155631"/>
      <w:bookmarkStart w:id="948" w:name="_Toc27500786"/>
      <w:bookmarkStart w:id="949" w:name="_Toc36048911"/>
      <w:bookmarkStart w:id="950" w:name="_Toc45209674"/>
      <w:bookmarkStart w:id="951" w:name="_Toc51860499"/>
      <w:bookmarkStart w:id="952" w:name="_Toc146245996"/>
      <w:r>
        <w:rPr>
          <w:lang w:val="en-US" w:eastAsia="ko-KR"/>
        </w:rPr>
        <w:lastRenderedPageBreak/>
        <w:t>6.3.2.3</w:t>
      </w:r>
      <w:r>
        <w:rPr>
          <w:lang w:val="en-US" w:eastAsia="ko-KR"/>
        </w:rPr>
        <w:tab/>
      </w:r>
      <w:r w:rsidR="00663937">
        <w:rPr>
          <w:lang w:val="en-US" w:eastAsia="ko-KR"/>
        </w:rPr>
        <w:t>Void</w:t>
      </w:r>
      <w:bookmarkEnd w:id="947"/>
      <w:bookmarkEnd w:id="948"/>
      <w:bookmarkEnd w:id="949"/>
      <w:bookmarkEnd w:id="950"/>
      <w:bookmarkEnd w:id="951"/>
      <w:bookmarkEnd w:id="952"/>
    </w:p>
    <w:p w14:paraId="3756F342" w14:textId="77777777" w:rsidR="00551708" w:rsidRPr="0099693B" w:rsidRDefault="00551708" w:rsidP="00567124">
      <w:pPr>
        <w:pStyle w:val="Heading4"/>
        <w:rPr>
          <w:lang w:eastAsia="ko-KR"/>
        </w:rPr>
      </w:pPr>
      <w:bookmarkStart w:id="953" w:name="_Toc11409296"/>
      <w:bookmarkStart w:id="954" w:name="_Toc27499624"/>
      <w:bookmarkStart w:id="955" w:name="_Toc45208564"/>
      <w:bookmarkStart w:id="956" w:name="_Toc59209552"/>
      <w:bookmarkStart w:id="957" w:name="_Toc11409325"/>
      <w:bookmarkStart w:id="958" w:name="_Toc27499653"/>
      <w:bookmarkStart w:id="959" w:name="_Toc45208593"/>
      <w:bookmarkStart w:id="960" w:name="_Toc59209581"/>
      <w:bookmarkStart w:id="961" w:name="_Toc20155632"/>
      <w:bookmarkStart w:id="962" w:name="_Toc27500787"/>
      <w:bookmarkStart w:id="963" w:name="_Toc36048912"/>
      <w:bookmarkStart w:id="964" w:name="_Toc45209675"/>
      <w:bookmarkStart w:id="965" w:name="_Toc51860500"/>
      <w:bookmarkStart w:id="966" w:name="_Toc146245997"/>
      <w:r w:rsidRPr="0099693B">
        <w:t>6.3.</w:t>
      </w:r>
      <w:r w:rsidRPr="0099693B">
        <w:rPr>
          <w:lang w:eastAsia="ko-KR"/>
        </w:rPr>
        <w:t>2.4</w:t>
      </w:r>
      <w:r w:rsidRPr="0099693B">
        <w:tab/>
      </w:r>
      <w:r w:rsidRPr="0099693B">
        <w:rPr>
          <w:lang w:eastAsia="ko-KR"/>
        </w:rPr>
        <w:t>Request initiated by the participating MCPTT function</w:t>
      </w:r>
      <w:bookmarkEnd w:id="953"/>
      <w:bookmarkEnd w:id="954"/>
      <w:bookmarkEnd w:id="955"/>
      <w:bookmarkEnd w:id="956"/>
      <w:bookmarkEnd w:id="966"/>
    </w:p>
    <w:p w14:paraId="1DBEFFCC" w14:textId="77777777" w:rsidR="00551708" w:rsidRPr="00D31BAA" w:rsidRDefault="00551708" w:rsidP="00567124">
      <w:pPr>
        <w:pStyle w:val="Heading5"/>
        <w:rPr>
          <w:lang w:val="en-US" w:eastAsia="ko-KR"/>
        </w:rPr>
      </w:pPr>
      <w:bookmarkStart w:id="967" w:name="_Toc146245998"/>
      <w:bookmarkEnd w:id="957"/>
      <w:bookmarkEnd w:id="958"/>
      <w:bookmarkEnd w:id="959"/>
      <w:bookmarkEnd w:id="960"/>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7"/>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8" w:name="_Toc14624599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8"/>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w:t>
      </w:r>
      <w:r w:rsidRPr="00D31BAA">
        <w:rPr>
          <w:rFonts w:eastAsia="Calibri"/>
        </w:rPr>
        <w:lastRenderedPageBreak/>
        <w:t xml:space="preserve">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9" w:name="_Hlk96519238"/>
      <w:r w:rsidRPr="00535C0B">
        <w:t xml:space="preserve"> </w:t>
      </w:r>
      <w:bookmarkStart w:id="970" w:name="_Hlk96513915"/>
      <w:r w:rsidRPr="003E25DC">
        <w:t>The determination of the specific region is left to implementation</w:t>
      </w:r>
      <w:r w:rsidRPr="000C3FCA">
        <w:t>.</w:t>
      </w:r>
      <w:bookmarkEnd w:id="969"/>
      <w:bookmarkEnd w:id="970"/>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71" w:name="_Toc146246000"/>
      <w:r w:rsidRPr="00D43BED">
        <w:rPr>
          <w:noProof/>
        </w:rPr>
        <w:t>6.3.2.</w:t>
      </w:r>
      <w:r w:rsidR="00C56AA5">
        <w:rPr>
          <w:noProof/>
          <w:lang w:val="hr-HR"/>
        </w:rPr>
        <w:t>5</w:t>
      </w:r>
      <w:r w:rsidRPr="00D43BED">
        <w:rPr>
          <w:noProof/>
        </w:rPr>
        <w:tab/>
        <w:t>Handling of the no answer timer (TNP1)</w:t>
      </w:r>
      <w:bookmarkEnd w:id="971"/>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lastRenderedPageBreak/>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72" w:name="_Toc146246001"/>
      <w:r>
        <w:t>6.3.2.</w:t>
      </w:r>
      <w:r w:rsidR="00C56AA5">
        <w:rPr>
          <w:lang w:val="hr-HR"/>
        </w:rPr>
        <w:t>6</w:t>
      </w:r>
      <w:r>
        <w:tab/>
      </w:r>
      <w:r w:rsidRPr="00687036">
        <w:rPr>
          <w:noProof/>
        </w:rPr>
        <w:t>Generating a SIP MESSAGE request</w:t>
      </w:r>
      <w:r>
        <w:rPr>
          <w:noProof/>
        </w:rPr>
        <w:t xml:space="preserve"> for call forwarding of a private call</w:t>
      </w:r>
      <w:bookmarkEnd w:id="972"/>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 xml:space="preserve">if the &lt;forward-to-functional-alias&gt; element of the &lt;ruleset&gt; element is present in the MCPTT user profile document (see the MCPTT user profile document in 3GPP TS 24.484 [50]) on the participating </w:t>
      </w:r>
      <w:r>
        <w:lastRenderedPageBreak/>
        <w:t>MCPTT function with the value "true", then the &lt;call-to-functional-alias-ind&gt; element set to "true"; otherwise, the &lt;call-to-functional-alias-ind&gt; element set to "false";</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1923E9D7" w14:textId="2FF1CB6D" w:rsidR="00D63419" w:rsidRDefault="00D63419" w:rsidP="00D63419">
      <w:pPr>
        <w:pStyle w:val="B4"/>
      </w:pPr>
      <w:bookmarkStart w:id="973" w:name="_Hlk127538519"/>
      <w:r>
        <w:rPr>
          <w:lang w:val="hr-HR"/>
        </w:rPr>
        <w:t>C)</w:t>
      </w:r>
      <w:r>
        <w:rPr>
          <w:lang w:val="hr-HR"/>
        </w:rPr>
        <w:tab/>
      </w:r>
      <w:r>
        <w:t>the &lt;forwarding-target-orig-id</w:t>
      </w:r>
      <w:r w:rsidDel="0088472C">
        <w:t xml:space="preserve"> </w:t>
      </w:r>
      <w:r>
        <w:t>&gt; element set to the value of  &lt;</w:t>
      </w:r>
      <w:r>
        <w:rPr>
          <w:lang w:eastAsia="ko-KR"/>
        </w:rPr>
        <w:t>call-forwarding-target</w:t>
      </w:r>
      <w:r>
        <w:t>&gt; element in the MCPTT user profile document in 3GPP TS 24.484 [50]</w:t>
      </w:r>
      <w:r>
        <w:rPr>
          <w:noProof/>
        </w:rPr>
        <w:t>;</w:t>
      </w:r>
    </w:p>
    <w:p w14:paraId="003D1557" w14:textId="77777777"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Pr="00FF239A" w:rsidDel="007B7DBC">
        <w:rPr>
          <w:noProof/>
        </w:rPr>
        <w:t xml:space="preserve"> </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73"/>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74" w:name="_Hlk127538665"/>
      <w:r w:rsidR="004645DB">
        <w:t>forwarded-calling-clien</w:t>
      </w:r>
      <w:bookmarkEnd w:id="974"/>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5" w:name="_Toc146246002"/>
      <w:r w:rsidRPr="0073469F">
        <w:t>6.3.</w:t>
      </w:r>
      <w:r w:rsidRPr="0073469F">
        <w:rPr>
          <w:lang w:eastAsia="ko-KR"/>
        </w:rPr>
        <w:t>3</w:t>
      </w:r>
      <w:r w:rsidRPr="0073469F">
        <w:tab/>
      </w:r>
      <w:r w:rsidRPr="0073469F">
        <w:rPr>
          <w:lang w:eastAsia="ko-KR"/>
        </w:rPr>
        <w:t>Controlling MCPTT f</w:t>
      </w:r>
      <w:r w:rsidRPr="0073469F">
        <w:t>unction</w:t>
      </w:r>
      <w:bookmarkEnd w:id="961"/>
      <w:bookmarkEnd w:id="962"/>
      <w:bookmarkEnd w:id="963"/>
      <w:bookmarkEnd w:id="964"/>
      <w:bookmarkEnd w:id="965"/>
      <w:bookmarkEnd w:id="975"/>
    </w:p>
    <w:p w14:paraId="02C06843" w14:textId="77777777" w:rsidR="00F848C3" w:rsidRPr="0073469F" w:rsidRDefault="00F848C3" w:rsidP="00567124">
      <w:pPr>
        <w:pStyle w:val="Heading4"/>
        <w:rPr>
          <w:lang w:eastAsia="ko-KR"/>
        </w:rPr>
      </w:pPr>
      <w:bookmarkStart w:id="976" w:name="_Toc20155633"/>
      <w:bookmarkStart w:id="977" w:name="_Toc27500788"/>
      <w:bookmarkStart w:id="978" w:name="_Toc36048913"/>
      <w:bookmarkStart w:id="979" w:name="_Toc45209676"/>
      <w:bookmarkStart w:id="980" w:name="_Toc51860501"/>
      <w:bookmarkStart w:id="981" w:name="_Toc146246003"/>
      <w:r w:rsidRPr="0073469F">
        <w:t>6.3.</w:t>
      </w:r>
      <w:r w:rsidRPr="0073469F">
        <w:rPr>
          <w:lang w:eastAsia="ko-KR"/>
        </w:rPr>
        <w:t>3.1</w:t>
      </w:r>
      <w:r w:rsidRPr="0073469F">
        <w:tab/>
      </w:r>
      <w:r w:rsidRPr="0073469F">
        <w:rPr>
          <w:lang w:eastAsia="ko-KR"/>
        </w:rPr>
        <w:t>Request initiated by the controlling MCPTT function</w:t>
      </w:r>
      <w:bookmarkEnd w:id="976"/>
      <w:bookmarkEnd w:id="977"/>
      <w:bookmarkEnd w:id="978"/>
      <w:bookmarkEnd w:id="979"/>
      <w:bookmarkEnd w:id="980"/>
      <w:bookmarkEnd w:id="981"/>
    </w:p>
    <w:p w14:paraId="2A6C8CB6" w14:textId="77777777" w:rsidR="00F848C3" w:rsidRPr="0073469F" w:rsidRDefault="00F848C3" w:rsidP="00567124">
      <w:pPr>
        <w:pStyle w:val="Heading5"/>
        <w:rPr>
          <w:lang w:eastAsia="ko-KR"/>
        </w:rPr>
      </w:pPr>
      <w:bookmarkStart w:id="982" w:name="_Toc20155634"/>
      <w:bookmarkStart w:id="983" w:name="_Toc27500789"/>
      <w:bookmarkStart w:id="984" w:name="_Toc36048914"/>
      <w:bookmarkStart w:id="985" w:name="_Toc45209677"/>
      <w:bookmarkStart w:id="986" w:name="_Toc51860502"/>
      <w:bookmarkStart w:id="987" w:name="_Toc146246004"/>
      <w:r w:rsidRPr="0073469F">
        <w:rPr>
          <w:lang w:eastAsia="ko-KR"/>
        </w:rPr>
        <w:t>6.3.3.1.1</w:t>
      </w:r>
      <w:r w:rsidRPr="0073469F">
        <w:rPr>
          <w:lang w:eastAsia="ko-KR"/>
        </w:rPr>
        <w:tab/>
        <w:t>SDP offer generation</w:t>
      </w:r>
      <w:bookmarkEnd w:id="982"/>
      <w:bookmarkEnd w:id="983"/>
      <w:bookmarkEnd w:id="984"/>
      <w:bookmarkEnd w:id="985"/>
      <w:bookmarkEnd w:id="986"/>
      <w:bookmarkEnd w:id="987"/>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lastRenderedPageBreak/>
        <w:t>a</w:t>
      </w:r>
      <w:r w:rsidR="00D75C38" w:rsidRPr="0073469F">
        <w:t>)</w:t>
      </w:r>
      <w:r w:rsidR="00D75C38" w:rsidRPr="0073469F">
        <w:tab/>
        <w:t>shall contain only one SDP media-level</w:t>
      </w:r>
      <w:bookmarkStart w:id="988" w:name="MCCQCTEMPBM_00000162"/>
      <w:r w:rsidR="00D75C38" w:rsidRPr="0073469F">
        <w:t xml:space="preserve"> section </w:t>
      </w:r>
      <w:bookmarkEnd w:id="988"/>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9" w:name="MCCQCTEMPBM_00000163"/>
      <w:r w:rsidR="00D75C38" w:rsidRPr="0073469F">
        <w:t xml:space="preserve"> section </w:t>
      </w:r>
      <w:bookmarkEnd w:id="989"/>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90" w:name="_Toc20155635"/>
      <w:bookmarkStart w:id="991" w:name="_Toc27500790"/>
      <w:bookmarkStart w:id="992" w:name="_Toc36048915"/>
      <w:bookmarkStart w:id="993" w:name="_Toc45209678"/>
      <w:bookmarkStart w:id="994" w:name="_Toc51860503"/>
      <w:bookmarkStart w:id="995" w:name="_Toc146246005"/>
      <w:r w:rsidRPr="0073469F">
        <w:rPr>
          <w:lang w:eastAsia="ko-KR"/>
        </w:rPr>
        <w:t>6.3.3.1.</w:t>
      </w:r>
      <w:r w:rsidR="00D75C38" w:rsidRPr="0073469F">
        <w:rPr>
          <w:lang w:eastAsia="ko-KR"/>
        </w:rPr>
        <w:t>2</w:t>
      </w:r>
      <w:r w:rsidRPr="0073469F">
        <w:rPr>
          <w:lang w:eastAsia="ko-KR"/>
        </w:rPr>
        <w:tab/>
        <w:t>Sending an INVITE request</w:t>
      </w:r>
      <w:bookmarkEnd w:id="990"/>
      <w:bookmarkEnd w:id="991"/>
      <w:bookmarkEnd w:id="992"/>
      <w:bookmarkEnd w:id="993"/>
      <w:bookmarkEnd w:id="994"/>
      <w:bookmarkEnd w:id="995"/>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lastRenderedPageBreak/>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6" w:name="_Toc20155636"/>
      <w:bookmarkStart w:id="997" w:name="_Toc27500791"/>
      <w:bookmarkStart w:id="998" w:name="_Toc36048916"/>
      <w:bookmarkStart w:id="999" w:name="_Toc45209679"/>
      <w:bookmarkStart w:id="1000" w:name="_Toc51860504"/>
      <w:bookmarkStart w:id="1001" w:name="_Toc146246006"/>
      <w:r w:rsidRPr="0073469F">
        <w:rPr>
          <w:lang w:eastAsia="ko-KR"/>
        </w:rPr>
        <w:t>6.3.3.1.3</w:t>
      </w:r>
      <w:r w:rsidRPr="0073469F">
        <w:rPr>
          <w:lang w:eastAsia="ko-KR"/>
        </w:rPr>
        <w:tab/>
        <w:t>Receipt of a SIP response to a SIP INVITE request</w:t>
      </w:r>
      <w:bookmarkEnd w:id="996"/>
      <w:bookmarkEnd w:id="997"/>
      <w:bookmarkEnd w:id="998"/>
      <w:bookmarkEnd w:id="999"/>
      <w:bookmarkEnd w:id="1000"/>
      <w:bookmarkEnd w:id="1001"/>
    </w:p>
    <w:p w14:paraId="03D2BE50" w14:textId="77777777" w:rsidR="00D75C38" w:rsidRPr="0073469F" w:rsidRDefault="00D75C38" w:rsidP="00567124">
      <w:pPr>
        <w:pStyle w:val="Heading6"/>
        <w:numPr>
          <w:ilvl w:val="5"/>
          <w:numId w:val="0"/>
        </w:numPr>
        <w:ind w:left="1152" w:hanging="432"/>
        <w:rPr>
          <w:lang w:eastAsia="ko-KR"/>
        </w:rPr>
      </w:pPr>
      <w:bookmarkStart w:id="1002" w:name="_Toc20155637"/>
      <w:bookmarkStart w:id="1003" w:name="_Toc27500792"/>
      <w:bookmarkStart w:id="1004" w:name="_Toc36048917"/>
      <w:bookmarkStart w:id="1005" w:name="_Toc45209680"/>
      <w:bookmarkStart w:id="1006" w:name="_Toc51860505"/>
      <w:bookmarkStart w:id="1007" w:name="_Toc146246007"/>
      <w:r w:rsidRPr="0073469F">
        <w:rPr>
          <w:lang w:eastAsia="ko-KR"/>
        </w:rPr>
        <w:t>6.3.3.1.3.1</w:t>
      </w:r>
      <w:r w:rsidRPr="0073469F">
        <w:rPr>
          <w:lang w:eastAsia="ko-KR"/>
        </w:rPr>
        <w:tab/>
        <w:t>Final response</w:t>
      </w:r>
      <w:bookmarkEnd w:id="1002"/>
      <w:bookmarkEnd w:id="1003"/>
      <w:bookmarkEnd w:id="1004"/>
      <w:bookmarkEnd w:id="1005"/>
      <w:bookmarkEnd w:id="1006"/>
      <w:bookmarkEnd w:id="1007"/>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8" w:name="_Toc20155638"/>
      <w:bookmarkStart w:id="1009" w:name="_Toc27500793"/>
      <w:bookmarkStart w:id="1010" w:name="_Toc36048918"/>
      <w:bookmarkStart w:id="1011" w:name="_Toc45209681"/>
      <w:bookmarkStart w:id="1012" w:name="_Toc51860506"/>
      <w:bookmarkStart w:id="1013" w:name="_Toc146246008"/>
      <w:r w:rsidRPr="0073469F">
        <w:rPr>
          <w:lang w:eastAsia="ko-KR"/>
        </w:rPr>
        <w:t>6.3.3.1.4</w:t>
      </w:r>
      <w:r w:rsidRPr="0073469F">
        <w:rPr>
          <w:lang w:eastAsia="ko-KR"/>
        </w:rPr>
        <w:tab/>
      </w:r>
      <w:r w:rsidR="003A1DA7">
        <w:rPr>
          <w:lang w:eastAsia="ko-KR"/>
        </w:rPr>
        <w:t>Void</w:t>
      </w:r>
      <w:bookmarkEnd w:id="1008"/>
      <w:bookmarkEnd w:id="1009"/>
      <w:bookmarkEnd w:id="1010"/>
      <w:bookmarkEnd w:id="1011"/>
      <w:bookmarkEnd w:id="1012"/>
      <w:bookmarkEnd w:id="1013"/>
    </w:p>
    <w:p w14:paraId="3A12DBA4" w14:textId="77777777" w:rsidR="00620645" w:rsidRPr="0073469F" w:rsidRDefault="00620645" w:rsidP="00567124">
      <w:pPr>
        <w:pStyle w:val="Heading5"/>
        <w:rPr>
          <w:lang w:eastAsia="ko-KR"/>
        </w:rPr>
      </w:pPr>
      <w:bookmarkStart w:id="1014" w:name="_Toc20155639"/>
      <w:bookmarkStart w:id="1015" w:name="_Toc27500794"/>
      <w:bookmarkStart w:id="1016" w:name="_Toc36048919"/>
      <w:bookmarkStart w:id="1017" w:name="_Toc45209682"/>
      <w:bookmarkStart w:id="1018" w:name="_Toc51860507"/>
      <w:bookmarkStart w:id="1019" w:name="_Toc146246009"/>
      <w:r w:rsidRPr="0073469F">
        <w:rPr>
          <w:lang w:eastAsia="ko-KR"/>
        </w:rPr>
        <w:t>6.3.3.1.5</w:t>
      </w:r>
      <w:r w:rsidRPr="0073469F">
        <w:rPr>
          <w:lang w:eastAsia="ko-KR"/>
        </w:rPr>
        <w:tab/>
        <w:t>Sending a SIP BYE request</w:t>
      </w:r>
      <w:bookmarkEnd w:id="1014"/>
      <w:bookmarkEnd w:id="1015"/>
      <w:bookmarkEnd w:id="1016"/>
      <w:bookmarkEnd w:id="1017"/>
      <w:bookmarkEnd w:id="1018"/>
      <w:bookmarkEnd w:id="1019"/>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20" w:name="_Toc20155640"/>
      <w:bookmarkStart w:id="1021" w:name="_Toc27500795"/>
      <w:bookmarkStart w:id="1022" w:name="_Toc36048920"/>
      <w:bookmarkStart w:id="1023" w:name="_Toc45209683"/>
      <w:bookmarkStart w:id="1024" w:name="_Toc51860508"/>
      <w:bookmarkStart w:id="1025" w:name="_Toc146246010"/>
      <w:r w:rsidRPr="0073469F">
        <w:rPr>
          <w:lang w:eastAsia="ko-KR"/>
        </w:rPr>
        <w:t>6.3.3.1.6</w:t>
      </w:r>
      <w:r w:rsidRPr="0073469F">
        <w:rPr>
          <w:lang w:eastAsia="ko-KR"/>
        </w:rPr>
        <w:tab/>
        <w:t>Sending a SIP re-INVITE request for MCPTT emergency group call</w:t>
      </w:r>
      <w:bookmarkEnd w:id="1020"/>
      <w:bookmarkEnd w:id="1021"/>
      <w:bookmarkEnd w:id="1022"/>
      <w:bookmarkEnd w:id="1023"/>
      <w:bookmarkEnd w:id="1024"/>
      <w:bookmarkEnd w:id="1025"/>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lastRenderedPageBreak/>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6" w:name="_Toc20155641"/>
      <w:bookmarkStart w:id="1027" w:name="_Toc27500796"/>
      <w:bookmarkStart w:id="1028" w:name="_Toc36048921"/>
      <w:bookmarkStart w:id="1029" w:name="_Toc45209684"/>
      <w:bookmarkStart w:id="1030" w:name="_Toc51860509"/>
      <w:bookmarkStart w:id="1031" w:name="_Toc146246011"/>
      <w:r>
        <w:rPr>
          <w:lang w:val="en-US" w:eastAsia="ko-KR"/>
        </w:rPr>
        <w:t>6.3.3.1.7</w:t>
      </w:r>
      <w:r>
        <w:rPr>
          <w:lang w:val="en-US" w:eastAsia="ko-KR"/>
        </w:rPr>
        <w:tab/>
        <w:t>Sending a SIP INVITE request for MCPTT emergency group call</w:t>
      </w:r>
      <w:bookmarkEnd w:id="1026"/>
      <w:bookmarkEnd w:id="1027"/>
      <w:bookmarkEnd w:id="1028"/>
      <w:bookmarkEnd w:id="1029"/>
      <w:bookmarkEnd w:id="1030"/>
      <w:bookmarkEnd w:id="1031"/>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lastRenderedPageBreak/>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32" w:name="_Toc20155642"/>
      <w:bookmarkStart w:id="1033" w:name="_Toc27500797"/>
      <w:bookmarkStart w:id="1034" w:name="_Toc36048922"/>
      <w:bookmarkStart w:id="1035" w:name="_Toc45209685"/>
      <w:bookmarkStart w:id="1036" w:name="_Toc51860510"/>
      <w:bookmarkStart w:id="1037" w:name="_Toc146246012"/>
      <w:r>
        <w:rPr>
          <w:lang w:val="en-US" w:eastAsia="ko-KR"/>
        </w:rPr>
        <w:t>6.3.3.1.8</w:t>
      </w:r>
      <w:r>
        <w:rPr>
          <w:lang w:val="en-US" w:eastAsia="ko-KR"/>
        </w:rPr>
        <w:tab/>
        <w:t>Sending a SIP UPDATE request for Resource-Priority header field correction</w:t>
      </w:r>
      <w:bookmarkEnd w:id="1032"/>
      <w:bookmarkEnd w:id="1033"/>
      <w:bookmarkEnd w:id="1034"/>
      <w:bookmarkEnd w:id="1035"/>
      <w:bookmarkEnd w:id="1036"/>
      <w:bookmarkEnd w:id="1037"/>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lastRenderedPageBreak/>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8" w:name="_Toc20155643"/>
      <w:bookmarkStart w:id="1039" w:name="_Toc27500798"/>
      <w:bookmarkStart w:id="1040" w:name="_Toc36048923"/>
      <w:bookmarkStart w:id="1041" w:name="_Toc45209686"/>
      <w:bookmarkStart w:id="1042" w:name="_Toc51860511"/>
      <w:bookmarkStart w:id="1043" w:name="_Toc146246013"/>
      <w:r>
        <w:rPr>
          <w:lang w:val="en-US" w:eastAsia="ko-KR"/>
        </w:rPr>
        <w:t>6.3.3.1.9</w:t>
      </w:r>
      <w:r>
        <w:rPr>
          <w:lang w:val="en-US" w:eastAsia="ko-KR"/>
        </w:rPr>
        <w:tab/>
        <w:t>Generating a SIP re-INVITE request</w:t>
      </w:r>
      <w:bookmarkEnd w:id="1038"/>
      <w:bookmarkEnd w:id="1039"/>
      <w:bookmarkEnd w:id="1040"/>
      <w:bookmarkEnd w:id="1041"/>
      <w:bookmarkEnd w:id="1042"/>
      <w:bookmarkEnd w:id="1043"/>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4" w:name="_Toc20155644"/>
      <w:bookmarkStart w:id="1045" w:name="_Toc27500799"/>
      <w:bookmarkStart w:id="1046" w:name="_Toc36048924"/>
      <w:bookmarkStart w:id="1047" w:name="_Toc45209687"/>
      <w:bookmarkStart w:id="1048" w:name="_Toc51860512"/>
      <w:bookmarkStart w:id="1049" w:name="_Toc146246014"/>
      <w:r>
        <w:rPr>
          <w:lang w:val="en-US" w:eastAsia="ko-KR"/>
        </w:rPr>
        <w:t>6.3.3.1.10</w:t>
      </w:r>
      <w:r>
        <w:rPr>
          <w:lang w:val="en-US" w:eastAsia="ko-KR"/>
        </w:rPr>
        <w:tab/>
        <w:t>Generating a SIP re-INVITE request to cancel an in-progress emergency</w:t>
      </w:r>
      <w:bookmarkEnd w:id="1044"/>
      <w:bookmarkEnd w:id="1045"/>
      <w:bookmarkEnd w:id="1046"/>
      <w:bookmarkEnd w:id="1047"/>
      <w:bookmarkEnd w:id="1048"/>
      <w:bookmarkEnd w:id="1049"/>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50" w:name="_Toc20155645"/>
      <w:bookmarkStart w:id="1051" w:name="_Toc27500800"/>
      <w:bookmarkStart w:id="1052" w:name="_Toc36048925"/>
      <w:bookmarkStart w:id="1053" w:name="_Toc45209688"/>
      <w:bookmarkStart w:id="1054" w:name="_Toc51860513"/>
      <w:bookmarkStart w:id="1055" w:name="_Toc146246015"/>
      <w:r w:rsidRPr="00E352B4">
        <w:rPr>
          <w:lang w:eastAsia="ko-KR"/>
        </w:rPr>
        <w:lastRenderedPageBreak/>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50"/>
      <w:bookmarkEnd w:id="1051"/>
      <w:bookmarkEnd w:id="1052"/>
      <w:bookmarkEnd w:id="1053"/>
      <w:bookmarkEnd w:id="1054"/>
      <w:bookmarkEnd w:id="1055"/>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6" w:name="_Toc20155646"/>
      <w:bookmarkStart w:id="1057" w:name="_Toc27500801"/>
      <w:bookmarkStart w:id="1058" w:name="_Toc36048926"/>
      <w:bookmarkStart w:id="1059" w:name="_Toc45209689"/>
      <w:bookmarkStart w:id="1060" w:name="_Toc51860514"/>
      <w:bookmarkStart w:id="1061" w:name="_Toc146246016"/>
      <w:r>
        <w:rPr>
          <w:lang w:val="en-US" w:eastAsia="ko-KR"/>
        </w:rPr>
        <w:t>6.3.3.1.12</w:t>
      </w:r>
      <w:r>
        <w:rPr>
          <w:lang w:val="en-US" w:eastAsia="ko-KR"/>
        </w:rPr>
        <w:tab/>
        <w:t>Populate mcptt-info and location-info MIME bodies for emergency alert</w:t>
      </w:r>
      <w:bookmarkEnd w:id="1056"/>
      <w:bookmarkEnd w:id="1057"/>
      <w:bookmarkEnd w:id="1058"/>
      <w:bookmarkEnd w:id="1059"/>
      <w:bookmarkEnd w:id="1060"/>
      <w:bookmarkEnd w:id="1061"/>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lastRenderedPageBreak/>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62" w:name="_Toc20155647"/>
      <w:bookmarkStart w:id="1063" w:name="_Toc27500802"/>
      <w:bookmarkStart w:id="1064" w:name="_Toc36048927"/>
      <w:bookmarkStart w:id="1065" w:name="_Toc45209690"/>
      <w:bookmarkStart w:id="1066" w:name="_Toc51860515"/>
      <w:bookmarkStart w:id="1067" w:name="_Toc146246017"/>
      <w:r>
        <w:rPr>
          <w:lang w:eastAsia="ko-KR"/>
        </w:rPr>
        <w:t>6.3.3.1.13</w:t>
      </w:r>
      <w:r>
        <w:rPr>
          <w:lang w:eastAsia="ko-KR"/>
        </w:rPr>
        <w:tab/>
        <w:t>Authorisations</w:t>
      </w:r>
      <w:bookmarkEnd w:id="1062"/>
      <w:bookmarkEnd w:id="1063"/>
      <w:bookmarkEnd w:id="1064"/>
      <w:bookmarkEnd w:id="1065"/>
      <w:bookmarkEnd w:id="1066"/>
      <w:bookmarkEnd w:id="1067"/>
    </w:p>
    <w:p w14:paraId="157007F7" w14:textId="77777777" w:rsidR="004C3C07" w:rsidRDefault="004C3C07" w:rsidP="00567124">
      <w:pPr>
        <w:pStyle w:val="Heading6"/>
        <w:numPr>
          <w:ilvl w:val="5"/>
          <w:numId w:val="0"/>
        </w:numPr>
        <w:ind w:left="1152" w:hanging="432"/>
      </w:pPr>
      <w:bookmarkStart w:id="1068" w:name="_Toc20155648"/>
      <w:bookmarkStart w:id="1069" w:name="_Toc27500803"/>
      <w:bookmarkStart w:id="1070" w:name="_Toc36048928"/>
      <w:bookmarkStart w:id="1071" w:name="_Toc45209691"/>
      <w:bookmarkStart w:id="1072" w:name="_Toc51860516"/>
      <w:bookmarkStart w:id="1073" w:name="_Toc146246018"/>
      <w:r>
        <w:t>6.3.3.1.13.1</w:t>
      </w:r>
      <w:r w:rsidRPr="00E352B4">
        <w:tab/>
      </w:r>
      <w:r>
        <w:t>Determining authorisation for initiating an MCPTT emergency alert</w:t>
      </w:r>
      <w:bookmarkEnd w:id="1068"/>
      <w:bookmarkEnd w:id="1069"/>
      <w:bookmarkEnd w:id="1070"/>
      <w:bookmarkEnd w:id="1071"/>
      <w:bookmarkEnd w:id="1072"/>
      <w:bookmarkEnd w:id="107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lastRenderedPageBreak/>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4" w:name="_Toc20155649"/>
      <w:bookmarkStart w:id="1075" w:name="_Toc27500804"/>
      <w:bookmarkStart w:id="1076" w:name="_Toc36048929"/>
      <w:bookmarkStart w:id="1077" w:name="_Toc45209692"/>
      <w:bookmarkStart w:id="1078" w:name="_Toc51860517"/>
      <w:bookmarkStart w:id="1079" w:name="_Toc146246019"/>
      <w:r>
        <w:t>6.3.3.1.13.2</w:t>
      </w:r>
      <w:r w:rsidRPr="00E352B4">
        <w:tab/>
      </w:r>
      <w:r>
        <w:t>Determining authorisation for initiating an MCPTT emergency group or private call</w:t>
      </w:r>
      <w:bookmarkEnd w:id="1074"/>
      <w:bookmarkEnd w:id="1075"/>
      <w:bookmarkEnd w:id="1076"/>
      <w:bookmarkEnd w:id="1077"/>
      <w:bookmarkEnd w:id="1078"/>
      <w:bookmarkEnd w:id="1079"/>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lastRenderedPageBreak/>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80" w:name="_Toc20155650"/>
      <w:bookmarkStart w:id="1081" w:name="_Toc27500805"/>
      <w:bookmarkStart w:id="1082" w:name="_Toc36048930"/>
      <w:bookmarkStart w:id="1083" w:name="_Toc45209693"/>
      <w:bookmarkStart w:id="1084" w:name="_Toc51860518"/>
      <w:bookmarkStart w:id="1085" w:name="_Toc146246020"/>
      <w:r>
        <w:t>6.3.3.1.13.3</w:t>
      </w:r>
      <w:r w:rsidRPr="00E352B4">
        <w:tab/>
      </w:r>
      <w:r>
        <w:t>Determining authorisation for cancelling an MCPTT emergency alert</w:t>
      </w:r>
      <w:bookmarkEnd w:id="1080"/>
      <w:bookmarkEnd w:id="1081"/>
      <w:bookmarkEnd w:id="1082"/>
      <w:bookmarkEnd w:id="1083"/>
      <w:bookmarkEnd w:id="1084"/>
      <w:bookmarkEnd w:id="1085"/>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6" w:name="_Toc20155651"/>
      <w:bookmarkStart w:id="1087" w:name="_Toc27500806"/>
      <w:bookmarkStart w:id="1088" w:name="_Toc36048931"/>
      <w:bookmarkStart w:id="1089" w:name="_Toc45209694"/>
      <w:bookmarkStart w:id="1090" w:name="_Toc51860519"/>
      <w:bookmarkStart w:id="1091" w:name="_Toc146246021"/>
      <w:r>
        <w:t>6.3.3.1.13.4</w:t>
      </w:r>
      <w:r w:rsidRPr="00E352B4">
        <w:tab/>
      </w:r>
      <w:r>
        <w:t>Determining authorisation for cancelling an MCPTT emergency call</w:t>
      </w:r>
      <w:bookmarkEnd w:id="1086"/>
      <w:bookmarkEnd w:id="1087"/>
      <w:bookmarkEnd w:id="1088"/>
      <w:bookmarkEnd w:id="1089"/>
      <w:bookmarkEnd w:id="1090"/>
      <w:bookmarkEnd w:id="1091"/>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92" w:name="_Toc20155652"/>
      <w:bookmarkStart w:id="1093" w:name="_Toc27500807"/>
      <w:bookmarkStart w:id="1094" w:name="_Toc36048932"/>
      <w:bookmarkStart w:id="1095" w:name="_Toc45209695"/>
      <w:bookmarkStart w:id="1096"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7" w:name="_Toc146246022"/>
      <w:r w:rsidRPr="004C3C07">
        <w:t>6.3.3.1.13.5</w:t>
      </w:r>
      <w:r w:rsidRPr="004C3C07">
        <w:tab/>
        <w:t>Determining authorisation for initiating an MCPTT imminent peril call</w:t>
      </w:r>
      <w:bookmarkEnd w:id="1092"/>
      <w:bookmarkEnd w:id="1093"/>
      <w:bookmarkEnd w:id="1094"/>
      <w:bookmarkEnd w:id="1095"/>
      <w:bookmarkEnd w:id="1096"/>
      <w:bookmarkEnd w:id="1097"/>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w:t>
      </w:r>
      <w:r w:rsidRPr="004C3C07">
        <w:lastRenderedPageBreak/>
        <w:t xml:space="preserve">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8" w:name="_Toc20155653"/>
      <w:bookmarkStart w:id="1099" w:name="_Toc27500808"/>
      <w:bookmarkStart w:id="1100" w:name="_Toc36048933"/>
      <w:bookmarkStart w:id="1101" w:name="_Toc45209696"/>
      <w:bookmarkStart w:id="1102" w:name="_Toc51860521"/>
      <w:bookmarkStart w:id="1103" w:name="_Toc146246023"/>
      <w:r>
        <w:t>6.3.3.1.13.6</w:t>
      </w:r>
      <w:r w:rsidRPr="00E352B4">
        <w:tab/>
      </w:r>
      <w:r>
        <w:t>Determining authorisation for cancelling an MCPTT imminent peril call</w:t>
      </w:r>
      <w:bookmarkEnd w:id="1098"/>
      <w:bookmarkEnd w:id="1099"/>
      <w:bookmarkEnd w:id="1100"/>
      <w:bookmarkEnd w:id="1101"/>
      <w:bookmarkEnd w:id="1102"/>
      <w:bookmarkEnd w:id="1103"/>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4" w:name="_Toc20155654"/>
      <w:bookmarkStart w:id="1105" w:name="_Toc27500809"/>
      <w:bookmarkStart w:id="1106" w:name="_Toc36048934"/>
      <w:bookmarkStart w:id="1107" w:name="_Toc45209697"/>
      <w:bookmarkStart w:id="1108" w:name="_Toc51860522"/>
      <w:bookmarkStart w:id="1109" w:name="_Toc146246024"/>
      <w:r w:rsidRPr="003761B8">
        <w:t>6.3.</w:t>
      </w:r>
      <w:r w:rsidRPr="00A509A6">
        <w:t>3.1.13.7</w:t>
      </w:r>
      <w:r w:rsidRPr="003761B8">
        <w:tab/>
      </w:r>
      <w:bookmarkEnd w:id="1104"/>
      <w:bookmarkEnd w:id="1105"/>
      <w:bookmarkEnd w:id="1106"/>
      <w:bookmarkEnd w:id="1107"/>
      <w:bookmarkEnd w:id="1108"/>
      <w:r w:rsidR="00A62E4B">
        <w:t>void</w:t>
      </w:r>
      <w:bookmarkEnd w:id="1109"/>
    </w:p>
    <w:p w14:paraId="330D9F34" w14:textId="77777777" w:rsidR="006011C3" w:rsidRPr="009D4EBE" w:rsidRDefault="006011C3" w:rsidP="00567124">
      <w:pPr>
        <w:pStyle w:val="Heading5"/>
        <w:rPr>
          <w:lang w:eastAsia="ko-KR"/>
        </w:rPr>
      </w:pPr>
      <w:bookmarkStart w:id="1110" w:name="_Toc20155655"/>
      <w:bookmarkStart w:id="1111" w:name="_Toc27500810"/>
      <w:bookmarkStart w:id="1112" w:name="_Toc36048935"/>
      <w:bookmarkStart w:id="1113" w:name="_Toc45209698"/>
      <w:bookmarkStart w:id="1114" w:name="_Toc51860523"/>
      <w:bookmarkStart w:id="1115" w:name="_Toc146246025"/>
      <w:r w:rsidRPr="009D4EBE">
        <w:rPr>
          <w:lang w:eastAsia="ko-KR"/>
        </w:rPr>
        <w:t>6.3.3.1.14</w:t>
      </w:r>
      <w:r w:rsidRPr="009D4EBE">
        <w:rPr>
          <w:lang w:eastAsia="ko-KR"/>
        </w:rPr>
        <w:tab/>
        <w:t>Generating a SIP 403 response for priority call request rejection</w:t>
      </w:r>
      <w:bookmarkEnd w:id="1110"/>
      <w:bookmarkEnd w:id="1111"/>
      <w:bookmarkEnd w:id="1112"/>
      <w:bookmarkEnd w:id="1113"/>
      <w:bookmarkEnd w:id="1114"/>
      <w:bookmarkEnd w:id="1115"/>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6" w:name="_Toc20155656"/>
      <w:bookmarkStart w:id="1117" w:name="_Toc27500811"/>
      <w:bookmarkStart w:id="1118" w:name="_Toc36048936"/>
      <w:bookmarkStart w:id="1119" w:name="_Toc45209699"/>
      <w:bookmarkStart w:id="1120" w:name="_Toc51860524"/>
      <w:bookmarkStart w:id="1121" w:name="_Toc146246026"/>
      <w:r>
        <w:t>6.3.3.1.15</w:t>
      </w:r>
      <w:r w:rsidRPr="0095767A">
        <w:tab/>
        <w:t xml:space="preserve">Sending a SIP re-INVITE request for MCPTT </w:t>
      </w:r>
      <w:r>
        <w:t>imminent peril</w:t>
      </w:r>
      <w:r w:rsidRPr="0095767A">
        <w:t xml:space="preserve"> group call</w:t>
      </w:r>
      <w:bookmarkEnd w:id="1116"/>
      <w:bookmarkEnd w:id="1117"/>
      <w:bookmarkEnd w:id="1118"/>
      <w:bookmarkEnd w:id="1119"/>
      <w:bookmarkEnd w:id="1120"/>
      <w:bookmarkEnd w:id="1121"/>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lastRenderedPageBreak/>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22" w:name="_Toc20155657"/>
      <w:bookmarkStart w:id="1123" w:name="_Toc27500812"/>
      <w:bookmarkStart w:id="1124" w:name="_Toc36048937"/>
      <w:bookmarkStart w:id="1125" w:name="_Toc45209700"/>
      <w:bookmarkStart w:id="1126" w:name="_Toc51860525"/>
      <w:bookmarkStart w:id="1127" w:name="_Toc14624602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22"/>
      <w:bookmarkEnd w:id="1123"/>
      <w:bookmarkEnd w:id="1124"/>
      <w:bookmarkEnd w:id="1125"/>
      <w:bookmarkEnd w:id="1126"/>
      <w:bookmarkEnd w:id="1127"/>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8" w:name="_Toc20155658"/>
      <w:bookmarkStart w:id="1129" w:name="_Toc27500813"/>
      <w:bookmarkStart w:id="1130" w:name="_Toc36048938"/>
      <w:bookmarkStart w:id="1131" w:name="_Toc45209701"/>
      <w:bookmarkStart w:id="1132" w:name="_Toc51860526"/>
      <w:bookmarkStart w:id="1133" w:name="_Toc146246028"/>
      <w:r w:rsidRPr="0073469F">
        <w:t>6.</w:t>
      </w:r>
      <w:r>
        <w:t>3.3.1</w:t>
      </w:r>
      <w:r w:rsidRPr="0073469F">
        <w:t>.</w:t>
      </w:r>
      <w:r>
        <w:t>17</w:t>
      </w:r>
      <w:r>
        <w:tab/>
        <w:t>Validate priority request parameters</w:t>
      </w:r>
      <w:bookmarkEnd w:id="1128"/>
      <w:bookmarkEnd w:id="1129"/>
      <w:bookmarkEnd w:id="1130"/>
      <w:bookmarkEnd w:id="1131"/>
      <w:bookmarkEnd w:id="1132"/>
      <w:bookmarkEnd w:id="1133"/>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lastRenderedPageBreak/>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4" w:name="_Toc20155659"/>
      <w:bookmarkStart w:id="1135" w:name="_Toc27500814"/>
      <w:bookmarkStart w:id="1136" w:name="_Toc36048939"/>
      <w:bookmarkStart w:id="1137" w:name="_Toc45209702"/>
      <w:bookmarkStart w:id="1138" w:name="_Toc51860527"/>
      <w:bookmarkStart w:id="1139" w:name="_Toc146246029"/>
      <w:r w:rsidRPr="0073469F">
        <w:t>6.</w:t>
      </w:r>
      <w:r>
        <w:t>3.3.1</w:t>
      </w:r>
      <w:r w:rsidRPr="0073469F">
        <w:t>.</w:t>
      </w:r>
      <w:r>
        <w:t>18</w:t>
      </w:r>
      <w:r>
        <w:tab/>
        <w:t xml:space="preserve">Sending a SIP INFO request in the dialog of a </w:t>
      </w:r>
      <w:r w:rsidRPr="0073469F">
        <w:t>SIP request</w:t>
      </w:r>
      <w:r>
        <w:t xml:space="preserve"> for a priority call</w:t>
      </w:r>
      <w:bookmarkEnd w:id="1134"/>
      <w:bookmarkEnd w:id="1135"/>
      <w:bookmarkEnd w:id="1136"/>
      <w:bookmarkEnd w:id="1137"/>
      <w:bookmarkEnd w:id="1138"/>
      <w:bookmarkEnd w:id="1139"/>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40" w:name="_Toc20155660"/>
      <w:bookmarkStart w:id="1141" w:name="_Toc27500815"/>
      <w:bookmarkStart w:id="1142" w:name="_Toc36048940"/>
      <w:bookmarkStart w:id="1143" w:name="_Toc45209703"/>
      <w:bookmarkStart w:id="1144" w:name="_Toc51860528"/>
      <w:bookmarkStart w:id="1145" w:name="_Toc146246030"/>
      <w:r>
        <w:rPr>
          <w:lang w:eastAsia="ko-KR"/>
        </w:rPr>
        <w:t>6.3.3.1.19</w:t>
      </w:r>
      <w:r w:rsidRPr="00E352B4">
        <w:rPr>
          <w:lang w:eastAsia="ko-KR"/>
        </w:rPr>
        <w:tab/>
      </w:r>
      <w:r>
        <w:rPr>
          <w:lang w:eastAsia="ko-KR"/>
        </w:rPr>
        <w:t>Retrieving Resource-Priority header field values</w:t>
      </w:r>
      <w:bookmarkEnd w:id="1140"/>
      <w:bookmarkEnd w:id="1141"/>
      <w:bookmarkEnd w:id="1142"/>
      <w:bookmarkEnd w:id="1143"/>
      <w:bookmarkEnd w:id="1144"/>
      <w:bookmarkEnd w:id="1145"/>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6" w:name="_Toc20155661"/>
      <w:bookmarkStart w:id="1147" w:name="_Toc27500816"/>
      <w:bookmarkStart w:id="1148" w:name="_Toc36048941"/>
      <w:bookmarkStart w:id="1149" w:name="_Toc45209704"/>
      <w:bookmarkStart w:id="1150" w:name="_Toc51860529"/>
      <w:bookmarkStart w:id="1151" w:name="_Toc14624603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6"/>
      <w:bookmarkEnd w:id="1147"/>
      <w:bookmarkEnd w:id="1148"/>
      <w:bookmarkEnd w:id="1149"/>
      <w:bookmarkEnd w:id="1150"/>
      <w:bookmarkEnd w:id="1151"/>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lastRenderedPageBreak/>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52" w:name="_Toc20155662"/>
      <w:bookmarkStart w:id="1153" w:name="_Toc27500817"/>
      <w:bookmarkStart w:id="1154" w:name="_Toc36048942"/>
      <w:bookmarkStart w:id="1155" w:name="_Toc45209705"/>
      <w:bookmarkStart w:id="1156" w:name="_Toc51860530"/>
      <w:bookmarkStart w:id="1157" w:name="_Toc146246032"/>
      <w:r w:rsidRPr="00D31BAA">
        <w:rPr>
          <w:lang w:eastAsia="ko-KR"/>
        </w:rPr>
        <w:t>6.3.3.1.</w:t>
      </w:r>
      <w:r w:rsidRPr="00321B0A">
        <w:rPr>
          <w:lang w:eastAsia="ko-KR"/>
        </w:rPr>
        <w:t>21</w:t>
      </w:r>
      <w:r w:rsidRPr="00E352B4">
        <w:rPr>
          <w:lang w:eastAsia="ko-KR"/>
        </w:rPr>
        <w:tab/>
      </w:r>
      <w:bookmarkEnd w:id="1152"/>
      <w:bookmarkEnd w:id="1153"/>
      <w:bookmarkEnd w:id="1154"/>
      <w:bookmarkEnd w:id="1155"/>
      <w:bookmarkEnd w:id="1156"/>
      <w:r w:rsidR="00551708" w:rsidRPr="00CD1F4E">
        <w:rPr>
          <w:lang w:eastAsia="ko-KR"/>
        </w:rPr>
        <w:t>void</w:t>
      </w:r>
      <w:bookmarkEnd w:id="1157"/>
    </w:p>
    <w:p w14:paraId="276D98E0" w14:textId="77777777" w:rsidR="00321B0A" w:rsidRPr="00CD1F4E" w:rsidRDefault="00321B0A" w:rsidP="00567124">
      <w:pPr>
        <w:pStyle w:val="Heading5"/>
        <w:rPr>
          <w:lang w:eastAsia="ko-KR"/>
        </w:rPr>
      </w:pPr>
      <w:bookmarkStart w:id="1158" w:name="_Toc20155663"/>
      <w:bookmarkStart w:id="1159" w:name="_Toc27500818"/>
      <w:bookmarkStart w:id="1160" w:name="_Toc36048943"/>
      <w:bookmarkStart w:id="1161" w:name="_Toc45209706"/>
      <w:bookmarkStart w:id="1162" w:name="_Toc51860531"/>
      <w:bookmarkStart w:id="1163" w:name="_Toc146246033"/>
      <w:r w:rsidRPr="00D31BAA">
        <w:rPr>
          <w:lang w:eastAsia="ko-KR"/>
        </w:rPr>
        <w:t>6.3.3.1.</w:t>
      </w:r>
      <w:r w:rsidRPr="00321B0A">
        <w:rPr>
          <w:lang w:eastAsia="ko-KR"/>
        </w:rPr>
        <w:t>22</w:t>
      </w:r>
      <w:r w:rsidRPr="00E352B4">
        <w:rPr>
          <w:lang w:eastAsia="ko-KR"/>
        </w:rPr>
        <w:tab/>
      </w:r>
      <w:bookmarkEnd w:id="1158"/>
      <w:bookmarkEnd w:id="1159"/>
      <w:bookmarkEnd w:id="1160"/>
      <w:bookmarkEnd w:id="1161"/>
      <w:bookmarkEnd w:id="1162"/>
      <w:r w:rsidR="00551708" w:rsidRPr="00CD1F4E">
        <w:rPr>
          <w:lang w:eastAsia="ko-KR"/>
        </w:rPr>
        <w:t>void</w:t>
      </w:r>
      <w:bookmarkEnd w:id="1163"/>
    </w:p>
    <w:p w14:paraId="328E86AB" w14:textId="77777777" w:rsidR="008F270F" w:rsidRPr="0073469F" w:rsidRDefault="008F270F" w:rsidP="00567124">
      <w:pPr>
        <w:pStyle w:val="Heading4"/>
        <w:rPr>
          <w:lang w:eastAsia="ko-KR"/>
        </w:rPr>
      </w:pPr>
      <w:bookmarkStart w:id="1164" w:name="_Toc20155664"/>
      <w:bookmarkStart w:id="1165" w:name="_Toc27500819"/>
      <w:bookmarkStart w:id="1166" w:name="_Toc36048944"/>
      <w:bookmarkStart w:id="1167" w:name="_Toc45209707"/>
      <w:bookmarkStart w:id="1168" w:name="_Toc51860532"/>
      <w:bookmarkStart w:id="1169" w:name="_Toc146246034"/>
      <w:r w:rsidRPr="0073469F">
        <w:t>6.3.</w:t>
      </w:r>
      <w:r w:rsidRPr="0073469F">
        <w:rPr>
          <w:lang w:eastAsia="ko-KR"/>
        </w:rPr>
        <w:t>3.2</w:t>
      </w:r>
      <w:r w:rsidRPr="0073469F">
        <w:tab/>
      </w:r>
      <w:r w:rsidRPr="0073469F">
        <w:rPr>
          <w:lang w:eastAsia="ko-KR"/>
        </w:rPr>
        <w:t>Requests terminated by the controlling MCPTT function</w:t>
      </w:r>
      <w:bookmarkEnd w:id="1164"/>
      <w:bookmarkEnd w:id="1165"/>
      <w:bookmarkEnd w:id="1166"/>
      <w:bookmarkEnd w:id="1167"/>
      <w:bookmarkEnd w:id="1168"/>
      <w:bookmarkEnd w:id="1169"/>
    </w:p>
    <w:p w14:paraId="20D117ED" w14:textId="77777777" w:rsidR="008F270F" w:rsidRPr="0073469F" w:rsidRDefault="008F270F" w:rsidP="00567124">
      <w:pPr>
        <w:pStyle w:val="Heading5"/>
        <w:rPr>
          <w:lang w:eastAsia="ko-KR"/>
        </w:rPr>
      </w:pPr>
      <w:bookmarkStart w:id="1170" w:name="_Toc20155665"/>
      <w:bookmarkStart w:id="1171" w:name="_Toc27500820"/>
      <w:bookmarkStart w:id="1172" w:name="_Toc36048945"/>
      <w:bookmarkStart w:id="1173" w:name="_Toc45209708"/>
      <w:bookmarkStart w:id="1174" w:name="_Toc51860533"/>
      <w:bookmarkStart w:id="1175" w:name="_Toc146246035"/>
      <w:r w:rsidRPr="0073469F">
        <w:rPr>
          <w:lang w:eastAsia="ko-KR"/>
        </w:rPr>
        <w:t>6.3.3.2.</w:t>
      </w:r>
      <w:r w:rsidR="00D75C38" w:rsidRPr="0073469F">
        <w:rPr>
          <w:lang w:eastAsia="ko-KR"/>
        </w:rPr>
        <w:t>1</w:t>
      </w:r>
      <w:r w:rsidRPr="0073469F">
        <w:rPr>
          <w:lang w:eastAsia="ko-KR"/>
        </w:rPr>
        <w:tab/>
        <w:t>SDP answer generation</w:t>
      </w:r>
      <w:bookmarkEnd w:id="1170"/>
      <w:bookmarkEnd w:id="1171"/>
      <w:bookmarkEnd w:id="1172"/>
      <w:bookmarkEnd w:id="1173"/>
      <w:bookmarkEnd w:id="1174"/>
      <w:bookmarkEnd w:id="1175"/>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39051777" w:rsidR="00CB3FC8" w:rsidRPr="0073469F" w:rsidRDefault="00CB3FC8" w:rsidP="00CB3FC8">
      <w:pPr>
        <w:pStyle w:val="B2"/>
        <w:rPr>
          <w:noProof/>
        </w:rPr>
      </w:pPr>
      <w:r>
        <w:t>b)</w:t>
      </w:r>
      <w:r>
        <w:tab/>
        <w:t>shall include 'fmtp' attributes as specified in 3GPP TS 24.380</w:t>
      </w:r>
      <w:r w:rsidR="00AE1BBE">
        <w:rPr>
          <w:lang w:eastAsia="ko-KR"/>
        </w:rPr>
        <w:t> </w:t>
      </w:r>
      <w:r w:rsidR="00F30790">
        <w:t>[5]</w:t>
      </w:r>
      <w:r>
        <w:t xml:space="preserve"> clause 14.</w:t>
      </w:r>
    </w:p>
    <w:p w14:paraId="3EEB7186" w14:textId="77777777" w:rsidR="008F270F" w:rsidRPr="0073469F" w:rsidRDefault="008F270F" w:rsidP="00567124">
      <w:pPr>
        <w:pStyle w:val="Heading5"/>
        <w:rPr>
          <w:lang w:eastAsia="ko-KR"/>
        </w:rPr>
      </w:pPr>
      <w:bookmarkStart w:id="1176" w:name="_Toc20155666"/>
      <w:bookmarkStart w:id="1177" w:name="_Toc27500821"/>
      <w:bookmarkStart w:id="1178" w:name="_Toc36048946"/>
      <w:bookmarkStart w:id="1179" w:name="_Toc45209709"/>
      <w:bookmarkStart w:id="1180" w:name="_Toc51860534"/>
      <w:bookmarkStart w:id="1181" w:name="_Toc14624603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6"/>
      <w:bookmarkEnd w:id="1177"/>
      <w:bookmarkEnd w:id="1178"/>
      <w:bookmarkEnd w:id="1179"/>
      <w:bookmarkEnd w:id="1180"/>
      <w:bookmarkEnd w:id="1181"/>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82" w:name="_Toc20155667"/>
      <w:bookmarkStart w:id="1183" w:name="_Toc27500822"/>
      <w:bookmarkStart w:id="1184" w:name="_Toc36048947"/>
      <w:bookmarkStart w:id="1185" w:name="_Toc45209710"/>
      <w:bookmarkStart w:id="1186" w:name="_Toc51860535"/>
      <w:bookmarkStart w:id="1187" w:name="_Toc14624603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82"/>
      <w:bookmarkEnd w:id="1183"/>
      <w:bookmarkEnd w:id="1184"/>
      <w:bookmarkEnd w:id="1185"/>
      <w:bookmarkEnd w:id="1186"/>
      <w:bookmarkEnd w:id="1187"/>
    </w:p>
    <w:p w14:paraId="23F499EF" w14:textId="77777777" w:rsidR="00D75C38" w:rsidRPr="0073469F" w:rsidRDefault="00D75C38" w:rsidP="00567124">
      <w:pPr>
        <w:pStyle w:val="Heading6"/>
        <w:numPr>
          <w:ilvl w:val="5"/>
          <w:numId w:val="0"/>
        </w:numPr>
        <w:ind w:left="1152" w:hanging="432"/>
        <w:rPr>
          <w:lang w:eastAsia="ko-KR"/>
        </w:rPr>
      </w:pPr>
      <w:bookmarkStart w:id="1188" w:name="_Toc20155668"/>
      <w:bookmarkStart w:id="1189" w:name="_Toc27500823"/>
      <w:bookmarkStart w:id="1190" w:name="_Toc36048948"/>
      <w:bookmarkStart w:id="1191" w:name="_Toc45209711"/>
      <w:bookmarkStart w:id="1192" w:name="_Toc51860536"/>
      <w:bookmarkStart w:id="1193" w:name="_Toc146246038"/>
      <w:r w:rsidRPr="0073469F">
        <w:rPr>
          <w:lang w:eastAsia="ko-KR"/>
        </w:rPr>
        <w:t>6.3.3.2.3.1</w:t>
      </w:r>
      <w:r w:rsidRPr="0073469F">
        <w:rPr>
          <w:lang w:eastAsia="ko-KR"/>
        </w:rPr>
        <w:tab/>
        <w:t>Provisional response</w:t>
      </w:r>
      <w:bookmarkEnd w:id="1188"/>
      <w:bookmarkEnd w:id="1189"/>
      <w:bookmarkEnd w:id="1190"/>
      <w:bookmarkEnd w:id="1191"/>
      <w:bookmarkEnd w:id="1192"/>
      <w:bookmarkEnd w:id="1193"/>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4" w:name="_Toc20155669"/>
      <w:bookmarkStart w:id="1195" w:name="_Toc27500824"/>
      <w:bookmarkStart w:id="1196" w:name="_Toc36048949"/>
      <w:bookmarkStart w:id="1197" w:name="_Toc45209712"/>
      <w:bookmarkStart w:id="1198" w:name="_Toc51860537"/>
      <w:bookmarkStart w:id="1199" w:name="_Toc146246039"/>
      <w:r w:rsidRPr="0073469F">
        <w:rPr>
          <w:lang w:eastAsia="ko-KR"/>
        </w:rPr>
        <w:t>6.3.3.2.3.2</w:t>
      </w:r>
      <w:r w:rsidRPr="0073469F">
        <w:rPr>
          <w:lang w:eastAsia="ko-KR"/>
        </w:rPr>
        <w:tab/>
        <w:t>Final response</w:t>
      </w:r>
      <w:bookmarkEnd w:id="1194"/>
      <w:bookmarkEnd w:id="1195"/>
      <w:bookmarkEnd w:id="1196"/>
      <w:bookmarkEnd w:id="1197"/>
      <w:bookmarkEnd w:id="1198"/>
      <w:bookmarkEnd w:id="119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00" w:name="_Toc20155670"/>
      <w:bookmarkStart w:id="1201" w:name="_Toc27500825"/>
      <w:bookmarkStart w:id="1202" w:name="_Toc36048950"/>
      <w:bookmarkStart w:id="1203" w:name="_Toc45209713"/>
      <w:bookmarkStart w:id="1204" w:name="_Toc51860538"/>
      <w:bookmarkStart w:id="1205" w:name="_Toc14624604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00"/>
      <w:bookmarkEnd w:id="1201"/>
      <w:bookmarkEnd w:id="1202"/>
      <w:bookmarkEnd w:id="1203"/>
      <w:bookmarkEnd w:id="1204"/>
      <w:bookmarkEnd w:id="1205"/>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6" w:name="_Toc20155671"/>
      <w:bookmarkStart w:id="1207" w:name="_Toc27500826"/>
      <w:bookmarkStart w:id="1208" w:name="_Toc36048951"/>
      <w:bookmarkStart w:id="1209" w:name="_Toc45209714"/>
      <w:bookmarkStart w:id="1210" w:name="_Toc51860539"/>
      <w:bookmarkStart w:id="1211" w:name="_Toc146246041"/>
      <w:r w:rsidRPr="0073469F">
        <w:rPr>
          <w:noProof/>
        </w:rPr>
        <w:lastRenderedPageBreak/>
        <w:t>6.3.3.3</w:t>
      </w:r>
      <w:r w:rsidRPr="0073469F">
        <w:rPr>
          <w:noProof/>
        </w:rPr>
        <w:tab/>
        <w:t>Handling of the acknowledged call setup timer</w:t>
      </w:r>
      <w:r w:rsidR="00CB2263" w:rsidRPr="0073469F">
        <w:rPr>
          <w:noProof/>
        </w:rPr>
        <w:t xml:space="preserve"> (TNG1)</w:t>
      </w:r>
      <w:bookmarkEnd w:id="1206"/>
      <w:bookmarkEnd w:id="1207"/>
      <w:bookmarkEnd w:id="1208"/>
      <w:bookmarkEnd w:id="1209"/>
      <w:bookmarkEnd w:id="1210"/>
      <w:bookmarkEnd w:id="1211"/>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w:t>
      </w:r>
      <w:r w:rsidRPr="0073469F">
        <w:lastRenderedPageBreak/>
        <w:t>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12" w:name="_Toc20155672"/>
      <w:r w:rsidRPr="0095181F">
        <w:lastRenderedPageBreak/>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3" w:name="_Toc27500827"/>
      <w:bookmarkStart w:id="1214" w:name="_Toc36048952"/>
      <w:bookmarkStart w:id="1215" w:name="_Toc45209715"/>
      <w:bookmarkStart w:id="1216" w:name="_Toc51860540"/>
      <w:bookmarkStart w:id="1217" w:name="_Toc1462460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12"/>
      <w:bookmarkEnd w:id="1213"/>
      <w:bookmarkEnd w:id="1214"/>
      <w:bookmarkEnd w:id="1215"/>
      <w:bookmarkEnd w:id="1216"/>
      <w:bookmarkEnd w:id="1217"/>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lastRenderedPageBreak/>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8" w:name="_Toc20155673"/>
      <w:bookmarkStart w:id="1219" w:name="_Toc27500828"/>
      <w:bookmarkStart w:id="1220" w:name="_Toc36048953"/>
      <w:bookmarkStart w:id="1221" w:name="_Toc45209716"/>
      <w:bookmarkStart w:id="1222" w:name="_Toc51860541"/>
      <w:bookmarkStart w:id="1223" w:name="_Toc1462460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8"/>
      <w:bookmarkEnd w:id="1219"/>
      <w:bookmarkEnd w:id="1220"/>
      <w:bookmarkEnd w:id="1221"/>
      <w:bookmarkEnd w:id="1222"/>
      <w:bookmarkEnd w:id="1223"/>
    </w:p>
    <w:p w14:paraId="20391BFE" w14:textId="77777777" w:rsidR="00192794" w:rsidRDefault="00192794" w:rsidP="00567124">
      <w:pPr>
        <w:pStyle w:val="Heading5"/>
      </w:pPr>
      <w:bookmarkStart w:id="1224" w:name="_Toc20155674"/>
      <w:bookmarkStart w:id="1225" w:name="_Toc27500829"/>
      <w:bookmarkStart w:id="1226" w:name="_Toc36048954"/>
      <w:bookmarkStart w:id="1227" w:name="_Toc45209717"/>
      <w:bookmarkStart w:id="1228" w:name="_Toc51860542"/>
      <w:bookmarkStart w:id="1229" w:name="_Toc146246044"/>
      <w:r>
        <w:t>6.3.3.5.1</w:t>
      </w:r>
      <w:r>
        <w:tab/>
        <w:t>General</w:t>
      </w:r>
      <w:bookmarkEnd w:id="1224"/>
      <w:bookmarkEnd w:id="1225"/>
      <w:bookmarkEnd w:id="1226"/>
      <w:bookmarkEnd w:id="1227"/>
      <w:bookmarkEnd w:id="1228"/>
      <w:bookmarkEnd w:id="1229"/>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30" w:name="_Toc20155675"/>
      <w:bookmarkStart w:id="1231" w:name="_Toc27500830"/>
      <w:bookmarkStart w:id="1232" w:name="_Toc36048955"/>
      <w:bookmarkStart w:id="1233" w:name="_Toc45209718"/>
      <w:bookmarkStart w:id="1234" w:name="_Toc51860543"/>
      <w:bookmarkStart w:id="1235" w:name="_Toc146246045"/>
      <w:r>
        <w:t>6.3.3.5.2</w:t>
      </w:r>
      <w:r>
        <w:tab/>
        <w:t>Interaction with the in-progress emergency group call timer (TNG2)</w:t>
      </w:r>
      <w:bookmarkEnd w:id="1230"/>
      <w:bookmarkEnd w:id="1231"/>
      <w:bookmarkEnd w:id="1232"/>
      <w:bookmarkEnd w:id="1233"/>
      <w:bookmarkEnd w:id="1234"/>
      <w:bookmarkEnd w:id="1235"/>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 xml:space="preserve">in-progress emergency group call </w:t>
      </w:r>
      <w:r w:rsidRPr="000D61C0">
        <w:lastRenderedPageBreak/>
        <w:t>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6" w:name="_Toc20155676"/>
      <w:bookmarkStart w:id="1237" w:name="_Toc27500831"/>
      <w:bookmarkStart w:id="1238" w:name="_Toc36048956"/>
      <w:bookmarkStart w:id="1239" w:name="_Toc45209719"/>
      <w:bookmarkStart w:id="1240" w:name="_Toc51860544"/>
      <w:bookmarkStart w:id="1241" w:name="_Toc146246046"/>
      <w:r>
        <w:t>6.3.3.6</w:t>
      </w:r>
      <w:r>
        <w:tab/>
      </w:r>
      <w:r w:rsidR="00663937">
        <w:t>Void</w:t>
      </w:r>
      <w:bookmarkEnd w:id="1236"/>
      <w:bookmarkEnd w:id="1237"/>
      <w:bookmarkEnd w:id="1238"/>
      <w:bookmarkEnd w:id="1239"/>
      <w:bookmarkEnd w:id="1240"/>
      <w:bookmarkEnd w:id="1241"/>
    </w:p>
    <w:p w14:paraId="7B38B482" w14:textId="77777777" w:rsidR="00577350" w:rsidRPr="0073469F" w:rsidRDefault="00577350" w:rsidP="00567124">
      <w:pPr>
        <w:pStyle w:val="Heading3"/>
      </w:pPr>
      <w:bookmarkStart w:id="1242" w:name="_Toc20155677"/>
      <w:bookmarkStart w:id="1243" w:name="_Toc27500832"/>
      <w:bookmarkStart w:id="1244" w:name="_Toc36048957"/>
      <w:bookmarkStart w:id="1245" w:name="_Toc45209720"/>
      <w:bookmarkStart w:id="1246" w:name="_Toc51860545"/>
      <w:bookmarkStart w:id="1247" w:name="_Toc146246047"/>
      <w:r w:rsidRPr="0073469F">
        <w:t>6.3.4</w:t>
      </w:r>
      <w:r w:rsidRPr="0073469F">
        <w:tab/>
        <w:t>Non-controlling MCPTT function of an MCPTT group</w:t>
      </w:r>
      <w:bookmarkEnd w:id="1242"/>
      <w:bookmarkEnd w:id="1243"/>
      <w:bookmarkEnd w:id="1244"/>
      <w:bookmarkEnd w:id="1245"/>
      <w:bookmarkEnd w:id="1246"/>
      <w:bookmarkEnd w:id="1247"/>
    </w:p>
    <w:p w14:paraId="4971D0AB" w14:textId="77777777" w:rsidR="00577350" w:rsidRPr="0073469F" w:rsidRDefault="00577350" w:rsidP="00567124">
      <w:pPr>
        <w:pStyle w:val="Heading4"/>
        <w:rPr>
          <w:lang w:eastAsia="ko-KR"/>
        </w:rPr>
      </w:pPr>
      <w:bookmarkStart w:id="1248" w:name="_Toc20155678"/>
      <w:bookmarkStart w:id="1249" w:name="_Toc27500833"/>
      <w:bookmarkStart w:id="1250" w:name="_Toc36048958"/>
      <w:bookmarkStart w:id="1251" w:name="_Toc45209721"/>
      <w:bookmarkStart w:id="1252" w:name="_Toc51860546"/>
      <w:bookmarkStart w:id="1253" w:name="_Toc14624604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8"/>
      <w:bookmarkEnd w:id="1249"/>
      <w:bookmarkEnd w:id="1250"/>
      <w:bookmarkEnd w:id="1251"/>
      <w:bookmarkEnd w:id="1252"/>
      <w:bookmarkEnd w:id="1253"/>
    </w:p>
    <w:p w14:paraId="2E5F0A43" w14:textId="77777777" w:rsidR="00577350" w:rsidRPr="0073469F" w:rsidRDefault="00577350" w:rsidP="00567124">
      <w:pPr>
        <w:pStyle w:val="Heading5"/>
        <w:rPr>
          <w:lang w:eastAsia="ko-KR"/>
        </w:rPr>
      </w:pPr>
      <w:bookmarkStart w:id="1254" w:name="_Toc20155679"/>
      <w:bookmarkStart w:id="1255" w:name="_Toc27500834"/>
      <w:bookmarkStart w:id="1256" w:name="_Toc36048959"/>
      <w:bookmarkStart w:id="1257" w:name="_Toc45209722"/>
      <w:bookmarkStart w:id="1258" w:name="_Toc51860547"/>
      <w:bookmarkStart w:id="1259" w:name="_Toc146246049"/>
      <w:r w:rsidRPr="0073469F">
        <w:rPr>
          <w:lang w:eastAsia="ko-KR"/>
        </w:rPr>
        <w:t>6.3.4.1.1</w:t>
      </w:r>
      <w:r w:rsidRPr="0073469F">
        <w:rPr>
          <w:lang w:eastAsia="ko-KR"/>
        </w:rPr>
        <w:tab/>
        <w:t>SDP offer generation</w:t>
      </w:r>
      <w:bookmarkEnd w:id="1254"/>
      <w:bookmarkEnd w:id="1255"/>
      <w:bookmarkEnd w:id="1256"/>
      <w:bookmarkEnd w:id="1257"/>
      <w:bookmarkEnd w:id="1258"/>
      <w:bookmarkEnd w:id="125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60" w:name="MCCQCTEMPBM_00000164"/>
      <w:r w:rsidRPr="0073469F">
        <w:t xml:space="preserve"> section </w:t>
      </w:r>
      <w:bookmarkEnd w:id="1260"/>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61" w:name="MCCQCTEMPBM_00000165"/>
      <w:r w:rsidRPr="0073469F">
        <w:t xml:space="preserve"> section </w:t>
      </w:r>
      <w:bookmarkEnd w:id="1261"/>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62" w:name="_Toc20155680"/>
      <w:bookmarkStart w:id="1263" w:name="_Toc27500835"/>
      <w:bookmarkStart w:id="1264" w:name="_Toc36048960"/>
      <w:bookmarkStart w:id="1265" w:name="_Toc45209723"/>
      <w:bookmarkStart w:id="1266" w:name="_Toc51860548"/>
      <w:bookmarkStart w:id="1267" w:name="_Toc14624605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62"/>
      <w:bookmarkEnd w:id="1263"/>
      <w:bookmarkEnd w:id="1264"/>
      <w:bookmarkEnd w:id="1265"/>
      <w:bookmarkEnd w:id="1266"/>
      <w:bookmarkEnd w:id="1267"/>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8" w:name="_Toc20155681"/>
      <w:bookmarkStart w:id="1269" w:name="_Toc27500836"/>
      <w:bookmarkStart w:id="1270" w:name="_Toc36048961"/>
      <w:bookmarkStart w:id="1271" w:name="_Toc45209724"/>
      <w:bookmarkStart w:id="1272" w:name="_Toc51860549"/>
      <w:r>
        <w:rPr>
          <w:lang w:eastAsia="ko-KR"/>
        </w:rPr>
        <w:t>14)</w:t>
      </w:r>
      <w:r>
        <w:rPr>
          <w:lang w:eastAsia="ko-KR"/>
        </w:rPr>
        <w:tab/>
        <w:t>void</w:t>
      </w:r>
      <w:r>
        <w:t>.</w:t>
      </w:r>
    </w:p>
    <w:p w14:paraId="6EF9FC1D" w14:textId="77777777" w:rsidR="0059693F" w:rsidRDefault="0059693F" w:rsidP="00567124">
      <w:pPr>
        <w:pStyle w:val="Heading5"/>
      </w:pPr>
      <w:bookmarkStart w:id="1273" w:name="_Toc146246051"/>
      <w:r>
        <w:rPr>
          <w:lang w:eastAsia="ko-KR"/>
        </w:rPr>
        <w:t>6.3.4.1.3</w:t>
      </w:r>
      <w:r w:rsidRPr="007861A4">
        <w:tab/>
      </w:r>
      <w:r w:rsidRPr="0014619B">
        <w:rPr>
          <w:lang w:eastAsia="ko-KR"/>
        </w:rPr>
        <w:t>Sending</w:t>
      </w:r>
      <w:r w:rsidRPr="007861A4">
        <w:t xml:space="preserve"> a SIP </w:t>
      </w:r>
      <w:r>
        <w:t xml:space="preserve">INFO </w:t>
      </w:r>
      <w:r w:rsidRPr="007861A4">
        <w:t>request</w:t>
      </w:r>
      <w:bookmarkEnd w:id="1268"/>
      <w:bookmarkEnd w:id="1269"/>
      <w:bookmarkEnd w:id="1270"/>
      <w:bookmarkEnd w:id="1271"/>
      <w:bookmarkEnd w:id="1272"/>
      <w:bookmarkEnd w:id="1273"/>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lastRenderedPageBreak/>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4" w:name="_Toc20155682"/>
      <w:bookmarkStart w:id="1275" w:name="_Toc27500837"/>
      <w:bookmarkStart w:id="1276" w:name="_Toc36048962"/>
      <w:bookmarkStart w:id="1277" w:name="_Toc45209725"/>
      <w:bookmarkStart w:id="1278" w:name="_Toc51860550"/>
      <w:bookmarkStart w:id="1279" w:name="_Toc146246052"/>
      <w:r>
        <w:rPr>
          <w:lang w:eastAsia="ko-KR"/>
        </w:rPr>
        <w:t>6.3.4.1.4</w:t>
      </w:r>
      <w:r w:rsidRPr="0073469F">
        <w:rPr>
          <w:lang w:eastAsia="ko-KR"/>
        </w:rPr>
        <w:tab/>
        <w:t>Sending an INVITE request</w:t>
      </w:r>
      <w:r>
        <w:rPr>
          <w:lang w:eastAsia="ko-KR"/>
        </w:rPr>
        <w:t xml:space="preserve"> towards the controlling MCPTT function</w:t>
      </w:r>
      <w:bookmarkEnd w:id="1274"/>
      <w:bookmarkEnd w:id="1275"/>
      <w:bookmarkEnd w:id="1276"/>
      <w:bookmarkEnd w:id="1277"/>
      <w:bookmarkEnd w:id="1278"/>
      <w:bookmarkEnd w:id="1279"/>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lastRenderedPageBreak/>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80" w:name="_Toc20155683"/>
      <w:bookmarkStart w:id="1281" w:name="_Toc27500838"/>
      <w:bookmarkStart w:id="1282" w:name="_Toc36048963"/>
      <w:bookmarkStart w:id="1283" w:name="_Toc45209726"/>
      <w:bookmarkStart w:id="1284" w:name="_Toc51860551"/>
      <w:bookmarkStart w:id="1285" w:name="_Toc14624605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80"/>
      <w:bookmarkEnd w:id="1281"/>
      <w:bookmarkEnd w:id="1282"/>
      <w:bookmarkEnd w:id="1283"/>
      <w:bookmarkEnd w:id="1284"/>
      <w:bookmarkEnd w:id="1285"/>
    </w:p>
    <w:p w14:paraId="6DC93A05" w14:textId="77777777" w:rsidR="00577350" w:rsidRPr="0073469F" w:rsidRDefault="00577350" w:rsidP="00567124">
      <w:pPr>
        <w:pStyle w:val="Heading5"/>
        <w:rPr>
          <w:lang w:eastAsia="ko-KR"/>
        </w:rPr>
      </w:pPr>
      <w:bookmarkStart w:id="1286" w:name="_Toc20155684"/>
      <w:bookmarkStart w:id="1287" w:name="_Toc27500839"/>
      <w:bookmarkStart w:id="1288" w:name="_Toc36048964"/>
      <w:bookmarkStart w:id="1289" w:name="_Toc45209727"/>
      <w:bookmarkStart w:id="1290" w:name="_Toc51860552"/>
      <w:bookmarkStart w:id="1291" w:name="_Toc146246054"/>
      <w:r w:rsidRPr="0073469F">
        <w:rPr>
          <w:lang w:eastAsia="ko-KR"/>
        </w:rPr>
        <w:t>6.3.4.2.1</w:t>
      </w:r>
      <w:r w:rsidRPr="0073469F">
        <w:rPr>
          <w:lang w:eastAsia="ko-KR"/>
        </w:rPr>
        <w:tab/>
        <w:t>SDP answer generation</w:t>
      </w:r>
      <w:bookmarkEnd w:id="1286"/>
      <w:bookmarkEnd w:id="1287"/>
      <w:bookmarkEnd w:id="1288"/>
      <w:bookmarkEnd w:id="1289"/>
      <w:bookmarkEnd w:id="1290"/>
      <w:bookmarkEnd w:id="1291"/>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92" w:name="_Toc20155685"/>
      <w:bookmarkStart w:id="1293" w:name="_Toc27500840"/>
      <w:bookmarkStart w:id="1294" w:name="_Toc36048965"/>
      <w:bookmarkStart w:id="1295" w:name="_Toc45209728"/>
      <w:bookmarkStart w:id="1296" w:name="_Toc51860553"/>
      <w:bookmarkStart w:id="1297" w:name="_Toc14624605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92"/>
      <w:bookmarkEnd w:id="1293"/>
      <w:bookmarkEnd w:id="1294"/>
      <w:bookmarkEnd w:id="1295"/>
      <w:bookmarkEnd w:id="1296"/>
      <w:bookmarkEnd w:id="1297"/>
    </w:p>
    <w:p w14:paraId="2322EF97" w14:textId="77777777" w:rsidR="00577350" w:rsidRPr="0073469F" w:rsidRDefault="00577350" w:rsidP="00567124">
      <w:pPr>
        <w:pStyle w:val="Heading6"/>
        <w:numPr>
          <w:ilvl w:val="5"/>
          <w:numId w:val="0"/>
        </w:numPr>
        <w:ind w:left="1152" w:hanging="432"/>
        <w:rPr>
          <w:lang w:eastAsia="ko-KR"/>
        </w:rPr>
      </w:pPr>
      <w:bookmarkStart w:id="1298" w:name="_Toc20155686"/>
      <w:bookmarkStart w:id="1299" w:name="_Toc27500841"/>
      <w:bookmarkStart w:id="1300" w:name="_Toc36048966"/>
      <w:bookmarkStart w:id="1301" w:name="_Toc45209729"/>
      <w:bookmarkStart w:id="1302" w:name="_Toc51860554"/>
      <w:bookmarkStart w:id="1303" w:name="_Toc146246056"/>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8"/>
      <w:bookmarkEnd w:id="1299"/>
      <w:bookmarkEnd w:id="1300"/>
      <w:bookmarkEnd w:id="1301"/>
      <w:bookmarkEnd w:id="1302"/>
      <w:bookmarkEnd w:id="1303"/>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4" w:name="_Toc20155687"/>
      <w:bookmarkStart w:id="1305" w:name="_Toc27500842"/>
      <w:bookmarkStart w:id="1306" w:name="_Toc36048967"/>
      <w:bookmarkStart w:id="1307" w:name="_Toc45209730"/>
      <w:bookmarkStart w:id="1308" w:name="_Toc51860555"/>
      <w:bookmarkStart w:id="1309" w:name="_Toc146246057"/>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4"/>
      <w:bookmarkEnd w:id="1305"/>
      <w:bookmarkEnd w:id="1306"/>
      <w:bookmarkEnd w:id="1307"/>
      <w:bookmarkEnd w:id="1308"/>
      <w:bookmarkEnd w:id="130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10" w:name="_Toc20155688"/>
      <w:bookmarkStart w:id="1311" w:name="_Toc27500843"/>
      <w:bookmarkStart w:id="1312" w:name="_Toc36048968"/>
      <w:bookmarkStart w:id="1313" w:name="_Toc45209731"/>
      <w:bookmarkStart w:id="1314" w:name="_Toc51860556"/>
      <w:bookmarkStart w:id="1315" w:name="_Toc14624605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10"/>
      <w:bookmarkEnd w:id="1311"/>
      <w:bookmarkEnd w:id="1312"/>
      <w:bookmarkEnd w:id="1313"/>
      <w:bookmarkEnd w:id="1314"/>
      <w:bookmarkEnd w:id="131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lastRenderedPageBreak/>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6" w:name="_Toc20155689"/>
      <w:bookmarkStart w:id="1317" w:name="_Toc27500844"/>
      <w:bookmarkStart w:id="1318" w:name="_Toc36048969"/>
      <w:bookmarkStart w:id="1319" w:name="_Toc45209732"/>
      <w:bookmarkStart w:id="1320" w:name="_Toc51860557"/>
      <w:bookmarkStart w:id="1321" w:name="_Toc146246059"/>
      <w:r>
        <w:t>6.3.4.4</w:t>
      </w:r>
      <w:r>
        <w:tab/>
      </w:r>
      <w:r w:rsidR="00663937">
        <w:t>Void</w:t>
      </w:r>
      <w:bookmarkEnd w:id="1316"/>
      <w:bookmarkEnd w:id="1317"/>
      <w:bookmarkEnd w:id="1318"/>
      <w:bookmarkEnd w:id="1319"/>
      <w:bookmarkEnd w:id="1320"/>
      <w:bookmarkEnd w:id="1321"/>
    </w:p>
    <w:p w14:paraId="36E62E4C" w14:textId="77777777" w:rsidR="0000168D" w:rsidRPr="0073469F" w:rsidRDefault="0000168D" w:rsidP="00567124">
      <w:pPr>
        <w:pStyle w:val="Heading3"/>
        <w:rPr>
          <w:noProof/>
        </w:rPr>
      </w:pPr>
      <w:bookmarkStart w:id="1322" w:name="_Toc20155690"/>
      <w:bookmarkStart w:id="1323" w:name="_Toc27500845"/>
      <w:bookmarkStart w:id="1324" w:name="_Toc36048970"/>
      <w:bookmarkStart w:id="1325" w:name="_Toc45209733"/>
      <w:bookmarkStart w:id="1326" w:name="_Toc51860558"/>
      <w:bookmarkStart w:id="1327" w:name="_Toc146246060"/>
      <w:r w:rsidRPr="0073469F">
        <w:rPr>
          <w:noProof/>
        </w:rPr>
        <w:t>6.3.</w:t>
      </w:r>
      <w:r w:rsidR="00577350" w:rsidRPr="0073469F">
        <w:rPr>
          <w:noProof/>
        </w:rPr>
        <w:t>5</w:t>
      </w:r>
      <w:r w:rsidRPr="0073469F">
        <w:rPr>
          <w:noProof/>
        </w:rPr>
        <w:tab/>
        <w:t>Retrieving and processing a group document</w:t>
      </w:r>
      <w:bookmarkEnd w:id="1322"/>
      <w:bookmarkEnd w:id="1323"/>
      <w:bookmarkEnd w:id="1324"/>
      <w:bookmarkEnd w:id="1325"/>
      <w:bookmarkEnd w:id="1326"/>
      <w:bookmarkEnd w:id="1327"/>
    </w:p>
    <w:p w14:paraId="378ADB53" w14:textId="77777777" w:rsidR="0000168D" w:rsidRPr="0073469F" w:rsidRDefault="00577350" w:rsidP="00567124">
      <w:pPr>
        <w:pStyle w:val="Heading4"/>
      </w:pPr>
      <w:bookmarkStart w:id="1328" w:name="_Toc20155691"/>
      <w:bookmarkStart w:id="1329" w:name="_Toc27500846"/>
      <w:bookmarkStart w:id="1330" w:name="_Toc36048971"/>
      <w:bookmarkStart w:id="1331" w:name="_Toc45209734"/>
      <w:bookmarkStart w:id="1332" w:name="_Toc51860559"/>
      <w:bookmarkStart w:id="1333" w:name="_Toc146246061"/>
      <w:r w:rsidRPr="0073469F">
        <w:t>6.3.5</w:t>
      </w:r>
      <w:r w:rsidR="0000168D" w:rsidRPr="0073469F">
        <w:t>.1</w:t>
      </w:r>
      <w:r w:rsidR="0000168D" w:rsidRPr="0073469F">
        <w:tab/>
        <w:t>General</w:t>
      </w:r>
      <w:bookmarkEnd w:id="1328"/>
      <w:bookmarkEnd w:id="1329"/>
      <w:bookmarkEnd w:id="1330"/>
      <w:bookmarkEnd w:id="1331"/>
      <w:bookmarkEnd w:id="1332"/>
      <w:bookmarkEnd w:id="133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4" w:name="_Toc20155692"/>
      <w:bookmarkStart w:id="1335" w:name="_Toc27500847"/>
      <w:bookmarkStart w:id="1336" w:name="_Toc36048972"/>
      <w:bookmarkStart w:id="1337" w:name="_Toc45209735"/>
      <w:bookmarkStart w:id="1338" w:name="_Toc51860560"/>
      <w:bookmarkStart w:id="1339" w:name="_Toc146246062"/>
      <w:r w:rsidRPr="0073469F">
        <w:rPr>
          <w:noProof/>
        </w:rPr>
        <w:t>6.3.5</w:t>
      </w:r>
      <w:r w:rsidR="0000168D" w:rsidRPr="0073469F">
        <w:rPr>
          <w:noProof/>
        </w:rPr>
        <w:t>.2</w:t>
      </w:r>
      <w:r w:rsidR="0000168D" w:rsidRPr="0073469F">
        <w:rPr>
          <w:noProof/>
        </w:rPr>
        <w:tab/>
        <w:t>Rules for retrieving Group Document(s)</w:t>
      </w:r>
      <w:bookmarkEnd w:id="1334"/>
      <w:bookmarkEnd w:id="1335"/>
      <w:bookmarkEnd w:id="1336"/>
      <w:bookmarkEnd w:id="1337"/>
      <w:bookmarkEnd w:id="1338"/>
      <w:bookmarkEnd w:id="133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40" w:name="_Toc20155693"/>
      <w:bookmarkStart w:id="1341" w:name="_Toc27500848"/>
      <w:bookmarkStart w:id="1342" w:name="_Toc36048973"/>
      <w:bookmarkStart w:id="1343" w:name="_Toc45209736"/>
      <w:bookmarkStart w:id="134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5" w:name="_Toc146246063"/>
      <w:r w:rsidRPr="0073469F">
        <w:t>6.3.</w:t>
      </w:r>
      <w:r w:rsidR="00577350" w:rsidRPr="0073469F">
        <w:t>5</w:t>
      </w:r>
      <w:r w:rsidRPr="0073469F">
        <w:t>.3</w:t>
      </w:r>
      <w:r w:rsidRPr="0073469F">
        <w:tab/>
        <w:t>Rules for joining a group session</w:t>
      </w:r>
      <w:bookmarkEnd w:id="1340"/>
      <w:bookmarkEnd w:id="1341"/>
      <w:bookmarkEnd w:id="1342"/>
      <w:bookmarkEnd w:id="1343"/>
      <w:bookmarkEnd w:id="1344"/>
      <w:bookmarkEnd w:id="134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6" w:name="_Toc20155694"/>
      <w:bookmarkStart w:id="1347" w:name="_Toc27500849"/>
      <w:bookmarkStart w:id="1348" w:name="_Toc36048974"/>
      <w:bookmarkStart w:id="1349" w:name="_Toc45209737"/>
      <w:bookmarkStart w:id="1350" w:name="_Toc51860562"/>
      <w:bookmarkStart w:id="1351" w:name="_Toc14624606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6"/>
      <w:bookmarkEnd w:id="1347"/>
      <w:bookmarkEnd w:id="1348"/>
      <w:bookmarkEnd w:id="1349"/>
      <w:bookmarkEnd w:id="1350"/>
      <w:bookmarkEnd w:id="1351"/>
    </w:p>
    <w:p w14:paraId="2729C95E" w14:textId="6104986E" w:rsidR="006427B7" w:rsidRDefault="00B5700C" w:rsidP="006427B7">
      <w:bookmarkStart w:id="1352" w:name="_Toc20155695"/>
      <w:bookmarkStart w:id="1353" w:name="_Toc27500850"/>
      <w:bookmarkStart w:id="1354" w:name="_Toc36048975"/>
      <w:bookmarkStart w:id="1355" w:name="_Toc45209738"/>
      <w:bookmarkStart w:id="135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7" w:name="_Toc146246065"/>
      <w:r w:rsidRPr="0073469F">
        <w:t>6.3.5</w:t>
      </w:r>
      <w:r w:rsidR="0000168D" w:rsidRPr="0073469F">
        <w:t>.5</w:t>
      </w:r>
      <w:r w:rsidR="0000168D" w:rsidRPr="0073469F">
        <w:tab/>
        <w:t>Determining the group members to invite</w:t>
      </w:r>
      <w:bookmarkEnd w:id="1352"/>
      <w:bookmarkEnd w:id="1353"/>
      <w:bookmarkEnd w:id="1354"/>
      <w:bookmarkEnd w:id="1355"/>
      <w:bookmarkEnd w:id="1356"/>
      <w:bookmarkEnd w:id="135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8" w:name="_Toc20155696"/>
      <w:bookmarkStart w:id="1359" w:name="_Toc27500851"/>
      <w:bookmarkStart w:id="1360" w:name="_Toc36048976"/>
      <w:bookmarkStart w:id="1361" w:name="_Toc45209739"/>
      <w:bookmarkStart w:id="1362" w:name="_Toc51860564"/>
      <w:bookmarkStart w:id="1363" w:name="_Toc146246066"/>
      <w:r w:rsidRPr="0073469F">
        <w:t>6.3.6</w:t>
      </w:r>
      <w:r w:rsidR="0000168D" w:rsidRPr="0073469F">
        <w:tab/>
        <w:t>Affiliation check</w:t>
      </w:r>
      <w:bookmarkEnd w:id="1358"/>
      <w:bookmarkEnd w:id="1359"/>
      <w:bookmarkEnd w:id="1360"/>
      <w:bookmarkEnd w:id="1361"/>
      <w:bookmarkEnd w:id="1362"/>
      <w:bookmarkEnd w:id="136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4" w:name="_Toc20155697"/>
      <w:bookmarkStart w:id="1365" w:name="_Toc27500852"/>
      <w:bookmarkStart w:id="1366" w:name="_Toc36048977"/>
      <w:bookmarkStart w:id="1367" w:name="_Toc45209740"/>
      <w:bookmarkStart w:id="1368" w:name="_Toc51860565"/>
      <w:bookmarkStart w:id="1369" w:name="_Toc146246067"/>
      <w:r w:rsidRPr="0073469F">
        <w:t>6.3.</w:t>
      </w:r>
      <w:r>
        <w:rPr>
          <w:rFonts w:hint="eastAsia"/>
          <w:lang w:eastAsia="ko-KR"/>
        </w:rPr>
        <w:t>7</w:t>
      </w:r>
      <w:r w:rsidRPr="0073469F">
        <w:tab/>
      </w:r>
      <w:r>
        <w:rPr>
          <w:rFonts w:hint="eastAsia"/>
          <w:lang w:eastAsia="ko-KR"/>
        </w:rPr>
        <w:t>Error handling</w:t>
      </w:r>
      <w:bookmarkEnd w:id="1364"/>
      <w:bookmarkEnd w:id="1365"/>
      <w:bookmarkEnd w:id="1366"/>
      <w:bookmarkEnd w:id="1367"/>
      <w:bookmarkEnd w:id="1368"/>
      <w:bookmarkEnd w:id="1369"/>
    </w:p>
    <w:p w14:paraId="75C26BDF" w14:textId="77777777" w:rsidR="00485A47" w:rsidRPr="0073469F" w:rsidRDefault="00485A47" w:rsidP="00567124">
      <w:pPr>
        <w:pStyle w:val="Heading4"/>
      </w:pPr>
      <w:bookmarkStart w:id="1370" w:name="_Toc20155698"/>
      <w:bookmarkStart w:id="1371" w:name="_Toc27500853"/>
      <w:bookmarkStart w:id="1372" w:name="_Toc36048978"/>
      <w:bookmarkStart w:id="1373" w:name="_Toc45209741"/>
      <w:bookmarkStart w:id="1374" w:name="_Toc51860566"/>
      <w:bookmarkStart w:id="1375" w:name="_Toc146246068"/>
      <w:r>
        <w:rPr>
          <w:rFonts w:hint="eastAsia"/>
          <w:lang w:eastAsia="ko-KR"/>
        </w:rPr>
        <w:t>6.3.7.1</w:t>
      </w:r>
      <w:r w:rsidR="005759F5">
        <w:rPr>
          <w:lang w:eastAsia="ko-KR"/>
        </w:rPr>
        <w:tab/>
      </w:r>
      <w:r>
        <w:rPr>
          <w:rFonts w:hint="eastAsia"/>
          <w:lang w:eastAsia="ko-KR"/>
        </w:rPr>
        <w:t>Public service identity does not exist</w:t>
      </w:r>
      <w:bookmarkEnd w:id="1370"/>
      <w:bookmarkEnd w:id="1371"/>
      <w:bookmarkEnd w:id="1372"/>
      <w:bookmarkEnd w:id="1373"/>
      <w:bookmarkEnd w:id="1374"/>
      <w:bookmarkEnd w:id="137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6" w:name="_Toc20155699"/>
      <w:bookmarkStart w:id="1377" w:name="_Toc27500854"/>
      <w:bookmarkStart w:id="1378" w:name="_Toc36048979"/>
      <w:bookmarkStart w:id="1379" w:name="_Toc45209742"/>
      <w:bookmarkStart w:id="1380" w:name="_Toc51860567"/>
      <w:bookmarkStart w:id="1381" w:name="_Toc146246069"/>
      <w:r w:rsidRPr="0073469F">
        <w:t>6.3.</w:t>
      </w:r>
      <w:r>
        <w:rPr>
          <w:lang w:eastAsia="ko-KR"/>
        </w:rPr>
        <w:t>8</w:t>
      </w:r>
      <w:r w:rsidRPr="0073469F">
        <w:tab/>
      </w:r>
      <w:r>
        <w:rPr>
          <w:rFonts w:hint="eastAsia"/>
          <w:lang w:eastAsia="ko-KR"/>
        </w:rPr>
        <w:t>Session release policy</w:t>
      </w:r>
      <w:bookmarkEnd w:id="1376"/>
      <w:bookmarkEnd w:id="1377"/>
      <w:bookmarkEnd w:id="1378"/>
      <w:bookmarkEnd w:id="1379"/>
      <w:bookmarkEnd w:id="1380"/>
      <w:bookmarkEnd w:id="1381"/>
    </w:p>
    <w:p w14:paraId="74EC5950" w14:textId="77777777" w:rsidR="00651230" w:rsidRDefault="00651230" w:rsidP="00567124">
      <w:pPr>
        <w:pStyle w:val="Heading4"/>
        <w:rPr>
          <w:lang w:eastAsia="ko-KR"/>
        </w:rPr>
      </w:pPr>
      <w:bookmarkStart w:id="1382" w:name="_Toc20155700"/>
      <w:bookmarkStart w:id="1383" w:name="_Toc27500855"/>
      <w:bookmarkStart w:id="1384" w:name="_Toc36048980"/>
      <w:bookmarkStart w:id="1385" w:name="_Toc45209743"/>
      <w:bookmarkStart w:id="1386" w:name="_Toc51860568"/>
      <w:bookmarkStart w:id="1387" w:name="_Toc1462460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82"/>
      <w:bookmarkEnd w:id="1383"/>
      <w:bookmarkEnd w:id="1384"/>
      <w:bookmarkEnd w:id="1385"/>
      <w:bookmarkEnd w:id="1386"/>
      <w:bookmarkEnd w:id="138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8" w:name="_Toc20155701"/>
      <w:bookmarkStart w:id="1389" w:name="_Toc27500856"/>
      <w:bookmarkStart w:id="1390" w:name="_Toc36048981"/>
      <w:bookmarkStart w:id="1391" w:name="_Toc45209744"/>
      <w:bookmarkStart w:id="1392" w:name="_Toc51860569"/>
      <w:bookmarkStart w:id="1393" w:name="_Toc14624607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8"/>
      <w:bookmarkEnd w:id="1389"/>
      <w:bookmarkEnd w:id="1390"/>
      <w:bookmarkEnd w:id="1391"/>
      <w:bookmarkEnd w:id="1392"/>
      <w:bookmarkEnd w:id="139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4" w:name="_Toc20155702"/>
      <w:bookmarkStart w:id="1395" w:name="_Toc27500857"/>
      <w:bookmarkStart w:id="1396" w:name="_Toc36048982"/>
      <w:bookmarkStart w:id="1397" w:name="_Toc45209745"/>
      <w:bookmarkStart w:id="1398" w:name="_Toc51860570"/>
      <w:bookmarkStart w:id="1399" w:name="_Toc146246072"/>
      <w:r w:rsidRPr="0073469F">
        <w:rPr>
          <w:rFonts w:eastAsia="SimSun"/>
        </w:rPr>
        <w:t>6.4</w:t>
      </w:r>
      <w:r w:rsidRPr="0073469F">
        <w:rPr>
          <w:rFonts w:eastAsia="SimSun"/>
        </w:rPr>
        <w:tab/>
        <w:t>Implicit floor request</w:t>
      </w:r>
      <w:bookmarkEnd w:id="1394"/>
      <w:bookmarkEnd w:id="1395"/>
      <w:bookmarkEnd w:id="1396"/>
      <w:bookmarkEnd w:id="1397"/>
      <w:bookmarkEnd w:id="1398"/>
      <w:bookmarkEnd w:id="139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lastRenderedPageBreak/>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00" w:name="_Toc20155703"/>
      <w:bookmarkStart w:id="1401" w:name="_Toc27500858"/>
      <w:bookmarkStart w:id="1402" w:name="_Toc36048983"/>
      <w:bookmarkStart w:id="1403" w:name="_Toc45209746"/>
      <w:bookmarkStart w:id="1404" w:name="_Toc51860571"/>
      <w:bookmarkStart w:id="1405" w:name="_Toc146246073"/>
      <w:r w:rsidRPr="00C138AC">
        <w:rPr>
          <w:lang w:val="en-US"/>
        </w:rPr>
        <w:lastRenderedPageBreak/>
        <w:t>6.</w:t>
      </w:r>
      <w:r>
        <w:rPr>
          <w:lang w:val="en-US"/>
        </w:rPr>
        <w:t>5</w:t>
      </w:r>
      <w:r w:rsidRPr="00C138AC">
        <w:rPr>
          <w:lang w:val="en-US"/>
        </w:rPr>
        <w:tab/>
        <w:t>Handling of MIME bodies in a SIP message</w:t>
      </w:r>
      <w:bookmarkEnd w:id="1400"/>
      <w:bookmarkEnd w:id="1401"/>
      <w:bookmarkEnd w:id="1402"/>
      <w:bookmarkEnd w:id="1403"/>
      <w:bookmarkEnd w:id="1404"/>
      <w:bookmarkEnd w:id="140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6" w:name="_Toc20155704"/>
      <w:bookmarkStart w:id="1407" w:name="_Toc27500859"/>
      <w:bookmarkStart w:id="1408" w:name="_Toc36048984"/>
      <w:bookmarkStart w:id="1409" w:name="_Toc45209747"/>
      <w:bookmarkStart w:id="1410" w:name="_Toc51860572"/>
      <w:bookmarkStart w:id="1411" w:name="_Toc146246074"/>
      <w:r>
        <w:t>6.6</w:t>
      </w:r>
      <w:r>
        <w:tab/>
        <w:t>Confidentiality and Integrity Protection</w:t>
      </w:r>
      <w:bookmarkEnd w:id="1406"/>
      <w:bookmarkEnd w:id="1407"/>
      <w:bookmarkEnd w:id="1408"/>
      <w:bookmarkEnd w:id="1409"/>
      <w:bookmarkEnd w:id="1410"/>
      <w:bookmarkEnd w:id="1411"/>
    </w:p>
    <w:p w14:paraId="0A72FEFD" w14:textId="77777777" w:rsidR="004C4B34" w:rsidRDefault="004C4B34" w:rsidP="00567124">
      <w:pPr>
        <w:pStyle w:val="Heading3"/>
      </w:pPr>
      <w:bookmarkStart w:id="1412" w:name="_Toc20155705"/>
      <w:bookmarkStart w:id="1413" w:name="_Toc27500860"/>
      <w:bookmarkStart w:id="1414" w:name="_Toc36048985"/>
      <w:bookmarkStart w:id="1415" w:name="_Toc45209748"/>
      <w:bookmarkStart w:id="1416" w:name="_Toc51860573"/>
      <w:bookmarkStart w:id="1417" w:name="_Toc146246075"/>
      <w:r>
        <w:t>6.6.1</w:t>
      </w:r>
      <w:r>
        <w:tab/>
        <w:t>General</w:t>
      </w:r>
      <w:bookmarkEnd w:id="1412"/>
      <w:bookmarkEnd w:id="1413"/>
      <w:bookmarkEnd w:id="1414"/>
      <w:bookmarkEnd w:id="1415"/>
      <w:bookmarkEnd w:id="1416"/>
      <w:bookmarkEnd w:id="1417"/>
    </w:p>
    <w:p w14:paraId="78ACD35A" w14:textId="77777777" w:rsidR="004C4B34" w:rsidRDefault="004C4B34" w:rsidP="00567124">
      <w:pPr>
        <w:pStyle w:val="Heading4"/>
      </w:pPr>
      <w:bookmarkStart w:id="1418" w:name="_Toc20155706"/>
      <w:bookmarkStart w:id="1419" w:name="_Toc27500861"/>
      <w:bookmarkStart w:id="1420" w:name="_Toc36048986"/>
      <w:bookmarkStart w:id="1421" w:name="_Toc45209749"/>
      <w:bookmarkStart w:id="1422" w:name="_Toc51860574"/>
      <w:bookmarkStart w:id="1423" w:name="_Toc146246076"/>
      <w:r>
        <w:t>6.6.1.1</w:t>
      </w:r>
      <w:r>
        <w:tab/>
        <w:t>Applicability and exclusions</w:t>
      </w:r>
      <w:bookmarkEnd w:id="1418"/>
      <w:bookmarkEnd w:id="1419"/>
      <w:bookmarkEnd w:id="1420"/>
      <w:bookmarkEnd w:id="1421"/>
      <w:bookmarkEnd w:id="1422"/>
      <w:bookmarkEnd w:id="142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4" w:name="_Toc20155707"/>
      <w:bookmarkStart w:id="1425" w:name="_Toc27500862"/>
      <w:bookmarkStart w:id="1426" w:name="_Toc36048987"/>
      <w:bookmarkStart w:id="1427" w:name="_Toc45209750"/>
      <w:bookmarkStart w:id="1428" w:name="_Toc51860575"/>
      <w:bookmarkStart w:id="1429" w:name="_Toc146246077"/>
      <w:r>
        <w:t>6.6.1.2</w:t>
      </w:r>
      <w:r>
        <w:tab/>
        <w:t>Performing XML content encryption</w:t>
      </w:r>
      <w:bookmarkEnd w:id="1424"/>
      <w:bookmarkEnd w:id="1425"/>
      <w:bookmarkEnd w:id="1426"/>
      <w:bookmarkEnd w:id="1427"/>
      <w:bookmarkEnd w:id="1428"/>
      <w:bookmarkEnd w:id="142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30" w:name="_Toc20155708"/>
      <w:bookmarkStart w:id="1431" w:name="_Toc27500863"/>
      <w:bookmarkStart w:id="1432" w:name="_Toc36048988"/>
      <w:bookmarkStart w:id="1433" w:name="_Toc45209751"/>
      <w:bookmarkStart w:id="1434" w:name="_Toc51860576"/>
      <w:bookmarkStart w:id="1435" w:name="_Toc146246078"/>
      <w:r>
        <w:lastRenderedPageBreak/>
        <w:t>6.6.1.3</w:t>
      </w:r>
      <w:r>
        <w:tab/>
        <w:t>Performing integrity protection on an XML body</w:t>
      </w:r>
      <w:bookmarkEnd w:id="1430"/>
      <w:bookmarkEnd w:id="1431"/>
      <w:bookmarkEnd w:id="1432"/>
      <w:bookmarkEnd w:id="1433"/>
      <w:bookmarkEnd w:id="1434"/>
      <w:bookmarkEnd w:id="143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6" w:name="_Toc20155709"/>
      <w:bookmarkStart w:id="1437" w:name="_Toc27500864"/>
      <w:bookmarkStart w:id="1438" w:name="_Toc36048989"/>
      <w:bookmarkStart w:id="1439" w:name="_Toc45209752"/>
      <w:bookmarkStart w:id="1440" w:name="_Toc51860577"/>
      <w:bookmarkStart w:id="1441" w:name="_Toc146246079"/>
      <w:r>
        <w:t>6.6.1.4</w:t>
      </w:r>
      <w:r>
        <w:tab/>
        <w:t>Verifying integrity of an XML body and decrypting XML elements</w:t>
      </w:r>
      <w:bookmarkEnd w:id="1436"/>
      <w:bookmarkEnd w:id="1437"/>
      <w:bookmarkEnd w:id="1438"/>
      <w:bookmarkEnd w:id="1439"/>
      <w:bookmarkEnd w:id="1440"/>
      <w:bookmarkEnd w:id="144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42" w:name="_Toc20155710"/>
      <w:bookmarkStart w:id="1443" w:name="_Toc27500865"/>
      <w:bookmarkStart w:id="1444" w:name="_Toc36048990"/>
      <w:bookmarkStart w:id="1445" w:name="_Toc45209753"/>
      <w:bookmarkStart w:id="1446" w:name="_Toc51860578"/>
      <w:bookmarkStart w:id="1447" w:name="_Toc146246080"/>
      <w:r>
        <w:t>6.6.2</w:t>
      </w:r>
      <w:r>
        <w:tab/>
        <w:t>Confidentiality Protection</w:t>
      </w:r>
      <w:bookmarkEnd w:id="1442"/>
      <w:bookmarkEnd w:id="1443"/>
      <w:bookmarkEnd w:id="1444"/>
      <w:bookmarkEnd w:id="1445"/>
      <w:bookmarkEnd w:id="1446"/>
      <w:bookmarkEnd w:id="1447"/>
    </w:p>
    <w:p w14:paraId="24A4DB2D" w14:textId="77777777" w:rsidR="004C4B34" w:rsidRDefault="004C4B34" w:rsidP="00567124">
      <w:pPr>
        <w:pStyle w:val="Heading4"/>
      </w:pPr>
      <w:bookmarkStart w:id="1448" w:name="_Toc20155711"/>
      <w:bookmarkStart w:id="1449" w:name="_Toc27500866"/>
      <w:bookmarkStart w:id="1450" w:name="_Toc36048991"/>
      <w:bookmarkStart w:id="1451" w:name="_Toc45209754"/>
      <w:bookmarkStart w:id="1452" w:name="_Toc51860579"/>
      <w:bookmarkStart w:id="1453" w:name="_Toc146246081"/>
      <w:r>
        <w:t>6.6.2.1</w:t>
      </w:r>
      <w:r>
        <w:tab/>
        <w:t>General</w:t>
      </w:r>
      <w:bookmarkEnd w:id="1448"/>
      <w:bookmarkEnd w:id="1449"/>
      <w:bookmarkEnd w:id="1450"/>
      <w:bookmarkEnd w:id="1451"/>
      <w:bookmarkEnd w:id="1452"/>
      <w:bookmarkEnd w:id="145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4" w:name="_Toc20155712"/>
      <w:bookmarkStart w:id="1455" w:name="_Toc27500867"/>
      <w:bookmarkStart w:id="1456" w:name="_Toc36048992"/>
      <w:bookmarkStart w:id="1457" w:name="_Toc45209755"/>
      <w:bookmarkStart w:id="1458" w:name="_Toc51860580"/>
      <w:bookmarkStart w:id="1459" w:name="_Toc146246082"/>
      <w:r>
        <w:t>6.6.2.2</w:t>
      </w:r>
      <w:r>
        <w:tab/>
        <w:t>Keys used in confidentiality protection procedures</w:t>
      </w:r>
      <w:bookmarkEnd w:id="1454"/>
      <w:bookmarkEnd w:id="1455"/>
      <w:bookmarkEnd w:id="1456"/>
      <w:bookmarkEnd w:id="1457"/>
      <w:bookmarkEnd w:id="1458"/>
      <w:bookmarkEnd w:id="145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60" w:name="_Toc20155713"/>
      <w:bookmarkStart w:id="1461" w:name="_Toc27500868"/>
      <w:bookmarkStart w:id="1462" w:name="_Toc36048993"/>
      <w:bookmarkStart w:id="1463" w:name="_Toc45209756"/>
      <w:bookmarkStart w:id="1464" w:name="_Toc51860581"/>
      <w:bookmarkStart w:id="1465" w:name="_Toc146246083"/>
      <w:r>
        <w:t>6.6.2.3</w:t>
      </w:r>
      <w:r>
        <w:tab/>
        <w:t>Procedures for sending confidentiality protected content</w:t>
      </w:r>
      <w:bookmarkEnd w:id="1460"/>
      <w:bookmarkEnd w:id="1461"/>
      <w:bookmarkEnd w:id="1462"/>
      <w:bookmarkEnd w:id="1463"/>
      <w:bookmarkEnd w:id="1464"/>
      <w:bookmarkEnd w:id="1465"/>
    </w:p>
    <w:p w14:paraId="385F0964" w14:textId="77777777" w:rsidR="004C4B34" w:rsidRDefault="004C4B34" w:rsidP="00567124">
      <w:pPr>
        <w:pStyle w:val="Heading5"/>
      </w:pPr>
      <w:bookmarkStart w:id="1466" w:name="_Toc20155714"/>
      <w:bookmarkStart w:id="1467" w:name="_Toc27500869"/>
      <w:bookmarkStart w:id="1468" w:name="_Toc36048994"/>
      <w:bookmarkStart w:id="1469" w:name="_Toc45209757"/>
      <w:bookmarkStart w:id="1470" w:name="_Toc51860582"/>
      <w:bookmarkStart w:id="1471" w:name="_Toc146246084"/>
      <w:r>
        <w:t>6.6.2.3.1</w:t>
      </w:r>
      <w:r>
        <w:tab/>
        <w:t>MCPTT client</w:t>
      </w:r>
      <w:bookmarkEnd w:id="1466"/>
      <w:bookmarkEnd w:id="1467"/>
      <w:bookmarkEnd w:id="1468"/>
      <w:bookmarkEnd w:id="1469"/>
      <w:bookmarkEnd w:id="1470"/>
      <w:bookmarkEnd w:id="147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72" w:name="_Toc20155715"/>
      <w:bookmarkStart w:id="1473" w:name="_Toc27500870"/>
      <w:bookmarkStart w:id="1474" w:name="_Toc36048995"/>
      <w:bookmarkStart w:id="1475" w:name="_Toc45209758"/>
      <w:bookmarkStart w:id="1476" w:name="_Toc51860583"/>
      <w:bookmarkStart w:id="1477" w:name="_Toc146246085"/>
      <w:r>
        <w:t>6.6.2.3.2</w:t>
      </w:r>
      <w:r>
        <w:tab/>
        <w:t>MCPTT server</w:t>
      </w:r>
      <w:bookmarkEnd w:id="1472"/>
      <w:bookmarkEnd w:id="1473"/>
      <w:bookmarkEnd w:id="1474"/>
      <w:bookmarkEnd w:id="1475"/>
      <w:bookmarkEnd w:id="1476"/>
      <w:bookmarkEnd w:id="147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8" w:name="_Toc20155716"/>
      <w:bookmarkStart w:id="1479" w:name="_Toc27500871"/>
      <w:bookmarkStart w:id="1480" w:name="_Toc36048996"/>
      <w:bookmarkStart w:id="1481" w:name="_Toc45209759"/>
      <w:bookmarkStart w:id="1482" w:name="_Toc51860584"/>
      <w:bookmarkStart w:id="1483" w:name="_Toc146246086"/>
      <w:r>
        <w:lastRenderedPageBreak/>
        <w:t>6.6.2.3.3</w:t>
      </w:r>
      <w:r>
        <w:tab/>
        <w:t>Content Encryption</w:t>
      </w:r>
      <w:r w:rsidR="002E2F7C">
        <w:t xml:space="preserve"> in XML elements</w:t>
      </w:r>
      <w:bookmarkEnd w:id="1478"/>
      <w:bookmarkEnd w:id="1479"/>
      <w:bookmarkEnd w:id="1480"/>
      <w:bookmarkEnd w:id="1481"/>
      <w:bookmarkEnd w:id="1482"/>
      <w:bookmarkEnd w:id="148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4" w:name="_Toc20155717"/>
      <w:bookmarkStart w:id="1485" w:name="_Toc27500872"/>
      <w:bookmarkStart w:id="1486" w:name="_Toc36048997"/>
      <w:bookmarkStart w:id="1487" w:name="_Toc45209760"/>
      <w:bookmarkStart w:id="1488" w:name="_Toc51860585"/>
      <w:bookmarkStart w:id="1489" w:name="_Toc146246087"/>
      <w:r>
        <w:t>6.6.2.3.4</w:t>
      </w:r>
      <w:r>
        <w:tab/>
        <w:t>Attribute URI Encryption</w:t>
      </w:r>
      <w:bookmarkEnd w:id="1484"/>
      <w:bookmarkEnd w:id="1485"/>
      <w:bookmarkEnd w:id="1486"/>
      <w:bookmarkEnd w:id="1487"/>
      <w:bookmarkEnd w:id="1488"/>
      <w:bookmarkEnd w:id="148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90"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49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91" w:name="_Toc20155718"/>
      <w:bookmarkStart w:id="1492" w:name="_Toc27500873"/>
      <w:bookmarkStart w:id="1493" w:name="_Toc36048998"/>
      <w:bookmarkStart w:id="1494" w:name="_Toc45209761"/>
      <w:bookmarkStart w:id="1495" w:name="_Toc51860586"/>
      <w:bookmarkStart w:id="1496" w:name="_Toc146246088"/>
      <w:r w:rsidRPr="00100155">
        <w:t>6</w:t>
      </w:r>
      <w:r>
        <w:t>.6.2.4</w:t>
      </w:r>
      <w:r>
        <w:tab/>
        <w:t>Procedures for receiving confidentiality protected content</w:t>
      </w:r>
      <w:bookmarkEnd w:id="1491"/>
      <w:bookmarkEnd w:id="1492"/>
      <w:bookmarkEnd w:id="1493"/>
      <w:bookmarkEnd w:id="1494"/>
      <w:bookmarkEnd w:id="1495"/>
      <w:bookmarkEnd w:id="1496"/>
    </w:p>
    <w:p w14:paraId="30520489" w14:textId="77777777" w:rsidR="004C4B34" w:rsidRDefault="004C4B34" w:rsidP="00567124">
      <w:pPr>
        <w:pStyle w:val="Heading5"/>
      </w:pPr>
      <w:bookmarkStart w:id="1497" w:name="_Toc20155719"/>
      <w:bookmarkStart w:id="1498" w:name="_Toc27500874"/>
      <w:bookmarkStart w:id="1499" w:name="_Toc36048999"/>
      <w:bookmarkStart w:id="1500" w:name="_Toc45209762"/>
      <w:bookmarkStart w:id="1501" w:name="_Toc51860587"/>
      <w:bookmarkStart w:id="1502" w:name="_Toc146246089"/>
      <w:r w:rsidRPr="00100155">
        <w:t>6</w:t>
      </w:r>
      <w:r>
        <w:t>.6.2.4.1</w:t>
      </w:r>
      <w:r>
        <w:tab/>
        <w:t xml:space="preserve">Determination of confidentiality </w:t>
      </w:r>
      <w:r w:rsidRPr="00C91E0B">
        <w:t>protected</w:t>
      </w:r>
      <w:r>
        <w:t xml:space="preserve"> content</w:t>
      </w:r>
      <w:bookmarkEnd w:id="1497"/>
      <w:bookmarkEnd w:id="1498"/>
      <w:bookmarkEnd w:id="1499"/>
      <w:bookmarkEnd w:id="1500"/>
      <w:bookmarkEnd w:id="1501"/>
      <w:bookmarkEnd w:id="150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03" w:name="_Toc20155720"/>
      <w:bookmarkStart w:id="1504" w:name="_Toc27500875"/>
      <w:bookmarkStart w:id="1505" w:name="_Toc36049000"/>
      <w:bookmarkStart w:id="1506" w:name="_Toc45209763"/>
      <w:bookmarkStart w:id="1507" w:name="_Toc51860588"/>
      <w:bookmarkStart w:id="1508" w:name="_Toc146246090"/>
      <w:r>
        <w:t>6.6.2.4.2</w:t>
      </w:r>
      <w:r>
        <w:tab/>
        <w:t>Decrypting confidentiality protected content</w:t>
      </w:r>
      <w:r w:rsidR="002E2F7C">
        <w:t xml:space="preserve"> in XML elements</w:t>
      </w:r>
      <w:bookmarkEnd w:id="1503"/>
      <w:bookmarkEnd w:id="1504"/>
      <w:bookmarkEnd w:id="1505"/>
      <w:bookmarkEnd w:id="1506"/>
      <w:bookmarkEnd w:id="1507"/>
      <w:bookmarkEnd w:id="150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9" w:name="_Toc20155721"/>
      <w:bookmarkStart w:id="1510" w:name="_Toc27500876"/>
      <w:bookmarkStart w:id="1511" w:name="_Toc36049001"/>
      <w:bookmarkStart w:id="1512" w:name="_Toc45209764"/>
      <w:bookmarkStart w:id="1513" w:name="_Toc51860589"/>
      <w:bookmarkStart w:id="1514" w:name="_Toc146246091"/>
      <w:r>
        <w:t>6.6.2.4.3</w:t>
      </w:r>
      <w:r>
        <w:tab/>
        <w:t>Decrypting confidentiality protected URIs in XML attributes</w:t>
      </w:r>
      <w:bookmarkEnd w:id="1509"/>
      <w:bookmarkEnd w:id="1510"/>
      <w:bookmarkEnd w:id="1511"/>
      <w:bookmarkEnd w:id="1512"/>
      <w:bookmarkEnd w:id="1513"/>
      <w:bookmarkEnd w:id="151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5"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6" w:name="_Toc20155722"/>
      <w:bookmarkStart w:id="1517" w:name="_Toc27500877"/>
      <w:bookmarkStart w:id="1518" w:name="_Toc36049002"/>
      <w:bookmarkStart w:id="1519" w:name="_Toc45209765"/>
      <w:bookmarkStart w:id="1520" w:name="_Toc51860590"/>
      <w:bookmarkStart w:id="1521" w:name="_Toc146246092"/>
      <w:bookmarkEnd w:id="1515"/>
      <w:r w:rsidRPr="00100155">
        <w:t>6</w:t>
      </w:r>
      <w:r>
        <w:t>.6.2.5</w:t>
      </w:r>
      <w:r>
        <w:tab/>
        <w:t>MCPTT server copying received XML content</w:t>
      </w:r>
      <w:bookmarkEnd w:id="1516"/>
      <w:bookmarkEnd w:id="1517"/>
      <w:bookmarkEnd w:id="1518"/>
      <w:bookmarkEnd w:id="1519"/>
      <w:bookmarkEnd w:id="1520"/>
      <w:bookmarkEnd w:id="152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22" w:name="_Toc20155723"/>
      <w:bookmarkStart w:id="1523" w:name="_Toc27500878"/>
      <w:bookmarkStart w:id="1524" w:name="_Toc36049003"/>
      <w:bookmarkStart w:id="1525" w:name="_Toc45209766"/>
      <w:bookmarkStart w:id="1526" w:name="_Toc51860591"/>
      <w:bookmarkStart w:id="1527" w:name="_Toc146246093"/>
      <w:r>
        <w:t>6.6.3</w:t>
      </w:r>
      <w:r>
        <w:tab/>
        <w:t>Integrity Protection of XML documents</w:t>
      </w:r>
      <w:bookmarkEnd w:id="1522"/>
      <w:bookmarkEnd w:id="1523"/>
      <w:bookmarkEnd w:id="1524"/>
      <w:bookmarkEnd w:id="1525"/>
      <w:bookmarkEnd w:id="1526"/>
      <w:bookmarkEnd w:id="1527"/>
    </w:p>
    <w:p w14:paraId="3C339785" w14:textId="77777777" w:rsidR="008F3F84" w:rsidRDefault="008F3F84" w:rsidP="00567124">
      <w:pPr>
        <w:pStyle w:val="Heading4"/>
      </w:pPr>
      <w:bookmarkStart w:id="1528" w:name="_Toc20155724"/>
      <w:bookmarkStart w:id="1529" w:name="_Toc27500879"/>
      <w:bookmarkStart w:id="1530" w:name="_Toc36049004"/>
      <w:bookmarkStart w:id="1531" w:name="_Toc45209767"/>
      <w:bookmarkStart w:id="1532" w:name="_Toc51860592"/>
      <w:bookmarkStart w:id="1533" w:name="_Toc146246094"/>
      <w:r>
        <w:t>6.6.3.1</w:t>
      </w:r>
      <w:r>
        <w:tab/>
        <w:t>General</w:t>
      </w:r>
      <w:bookmarkEnd w:id="1528"/>
      <w:bookmarkEnd w:id="1529"/>
      <w:bookmarkEnd w:id="1530"/>
      <w:bookmarkEnd w:id="1531"/>
      <w:bookmarkEnd w:id="1532"/>
      <w:bookmarkEnd w:id="153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56857893"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56857894"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4" w:name="_Toc20155725"/>
      <w:bookmarkStart w:id="1535" w:name="_Toc27500880"/>
      <w:bookmarkStart w:id="1536" w:name="_Toc36049005"/>
      <w:bookmarkStart w:id="1537" w:name="_Toc45209768"/>
      <w:bookmarkStart w:id="1538" w:name="_Toc51860593"/>
      <w:bookmarkStart w:id="1539" w:name="_Toc146246095"/>
      <w:r>
        <w:t>6.6.3.2</w:t>
      </w:r>
      <w:r>
        <w:tab/>
        <w:t>Keys used in integrity protection procedures</w:t>
      </w:r>
      <w:bookmarkEnd w:id="1534"/>
      <w:bookmarkEnd w:id="1535"/>
      <w:bookmarkEnd w:id="1536"/>
      <w:bookmarkEnd w:id="1537"/>
      <w:bookmarkEnd w:id="1538"/>
      <w:bookmarkEnd w:id="153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40" w:name="_Toc20155726"/>
      <w:bookmarkStart w:id="1541" w:name="_Toc27500881"/>
      <w:bookmarkStart w:id="1542" w:name="_Toc36049006"/>
      <w:bookmarkStart w:id="1543" w:name="_Toc45209769"/>
      <w:bookmarkStart w:id="1544" w:name="_Toc51860594"/>
      <w:bookmarkStart w:id="1545" w:name="_Toc146246096"/>
      <w:r>
        <w:t>6.6.3.3</w:t>
      </w:r>
      <w:r>
        <w:tab/>
        <w:t>Sending integrity protected content</w:t>
      </w:r>
      <w:bookmarkEnd w:id="1540"/>
      <w:bookmarkEnd w:id="1541"/>
      <w:bookmarkEnd w:id="1542"/>
      <w:bookmarkEnd w:id="1543"/>
      <w:bookmarkEnd w:id="1544"/>
      <w:bookmarkEnd w:id="1545"/>
    </w:p>
    <w:p w14:paraId="423A0DF2" w14:textId="77777777" w:rsidR="008F3F84" w:rsidRDefault="008F3F84" w:rsidP="00567124">
      <w:pPr>
        <w:pStyle w:val="Heading5"/>
      </w:pPr>
      <w:bookmarkStart w:id="1546" w:name="_Toc20155727"/>
      <w:bookmarkStart w:id="1547" w:name="_Toc27500882"/>
      <w:bookmarkStart w:id="1548" w:name="_Toc36049007"/>
      <w:bookmarkStart w:id="1549" w:name="_Toc45209770"/>
      <w:bookmarkStart w:id="1550" w:name="_Toc51860595"/>
      <w:bookmarkStart w:id="1551" w:name="_Toc146246097"/>
      <w:r>
        <w:t>6.6.3.3.1</w:t>
      </w:r>
      <w:r>
        <w:tab/>
        <w:t>MCPTT client</w:t>
      </w:r>
      <w:bookmarkEnd w:id="1546"/>
      <w:bookmarkEnd w:id="1547"/>
      <w:bookmarkEnd w:id="1548"/>
      <w:bookmarkEnd w:id="1549"/>
      <w:bookmarkEnd w:id="1550"/>
      <w:bookmarkEnd w:id="155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52" w:name="_Toc20155728"/>
      <w:bookmarkStart w:id="1553" w:name="_Toc27500883"/>
      <w:bookmarkStart w:id="1554" w:name="_Toc36049008"/>
      <w:bookmarkStart w:id="1555" w:name="_Toc45209771"/>
      <w:bookmarkStart w:id="1556" w:name="_Toc51860596"/>
      <w:bookmarkStart w:id="1557" w:name="_Toc146246098"/>
      <w:r>
        <w:t>6.6.3.3.2</w:t>
      </w:r>
      <w:r>
        <w:tab/>
        <w:t>MCPTT server</w:t>
      </w:r>
      <w:bookmarkEnd w:id="1552"/>
      <w:bookmarkEnd w:id="1553"/>
      <w:bookmarkEnd w:id="1554"/>
      <w:bookmarkEnd w:id="1555"/>
      <w:bookmarkEnd w:id="1556"/>
      <w:bookmarkEnd w:id="155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8" w:name="_Toc20155729"/>
      <w:bookmarkStart w:id="1559" w:name="_Toc27500884"/>
      <w:bookmarkStart w:id="1560" w:name="_Toc36049009"/>
      <w:bookmarkStart w:id="1561" w:name="_Toc45209772"/>
      <w:bookmarkStart w:id="1562" w:name="_Toc51860597"/>
      <w:bookmarkStart w:id="1563" w:name="_Toc146246099"/>
      <w:r>
        <w:t>6.6.3.3.3</w:t>
      </w:r>
      <w:r>
        <w:tab/>
        <w:t>Integrity protection procedure</w:t>
      </w:r>
      <w:bookmarkEnd w:id="1558"/>
      <w:bookmarkEnd w:id="1559"/>
      <w:bookmarkEnd w:id="1560"/>
      <w:bookmarkEnd w:id="1561"/>
      <w:bookmarkEnd w:id="1562"/>
      <w:bookmarkEnd w:id="156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5" w:name="_Toc20155730"/>
      <w:bookmarkStart w:id="1566" w:name="_Toc27500885"/>
      <w:bookmarkStart w:id="1567" w:name="_Toc36049010"/>
      <w:bookmarkStart w:id="1568" w:name="_Toc45209773"/>
      <w:bookmarkStart w:id="1569" w:name="_Toc51860598"/>
      <w:bookmarkStart w:id="1570" w:name="_Toc146246100"/>
      <w:r>
        <w:t>6.6.3</w:t>
      </w:r>
      <w:r w:rsidRPr="00100155">
        <w:t>.</w:t>
      </w:r>
      <w:r>
        <w:t>4</w:t>
      </w:r>
      <w:r>
        <w:tab/>
        <w:t>Receiving integrity protected content</w:t>
      </w:r>
      <w:bookmarkEnd w:id="1565"/>
      <w:bookmarkEnd w:id="1566"/>
      <w:bookmarkEnd w:id="1567"/>
      <w:bookmarkEnd w:id="1568"/>
      <w:bookmarkEnd w:id="1569"/>
      <w:bookmarkEnd w:id="1570"/>
    </w:p>
    <w:p w14:paraId="52D0B1F1" w14:textId="77777777" w:rsidR="008F3F84" w:rsidRDefault="008F3F84" w:rsidP="00567124">
      <w:pPr>
        <w:pStyle w:val="Heading5"/>
      </w:pPr>
      <w:bookmarkStart w:id="1571" w:name="_Toc20155731"/>
      <w:bookmarkStart w:id="1572" w:name="_Toc27500886"/>
      <w:bookmarkStart w:id="1573" w:name="_Toc36049011"/>
      <w:bookmarkStart w:id="1574" w:name="_Toc45209774"/>
      <w:bookmarkStart w:id="1575" w:name="_Toc51860599"/>
      <w:bookmarkStart w:id="1576" w:name="_Toc146246101"/>
      <w:r>
        <w:t>6.6.3</w:t>
      </w:r>
      <w:r w:rsidRPr="00100155">
        <w:t>.</w:t>
      </w:r>
      <w:r>
        <w:t>4.1</w:t>
      </w:r>
      <w:r>
        <w:tab/>
        <w:t>Determination of integrity protected content</w:t>
      </w:r>
      <w:bookmarkEnd w:id="1571"/>
      <w:bookmarkEnd w:id="1572"/>
      <w:bookmarkEnd w:id="1573"/>
      <w:bookmarkEnd w:id="1574"/>
      <w:bookmarkEnd w:id="1575"/>
      <w:bookmarkEnd w:id="157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7" w:name="_Toc20155732"/>
      <w:bookmarkStart w:id="1578" w:name="_Toc27500887"/>
      <w:bookmarkStart w:id="1579" w:name="_Toc36049012"/>
      <w:bookmarkStart w:id="1580" w:name="_Toc45209775"/>
      <w:bookmarkStart w:id="1581" w:name="_Toc51860600"/>
      <w:bookmarkStart w:id="1582" w:name="_Toc146246102"/>
      <w:r>
        <w:t>6.6.3.4.2</w:t>
      </w:r>
      <w:r>
        <w:tab/>
        <w:t>Verification of integrity protected content</w:t>
      </w:r>
      <w:bookmarkEnd w:id="1577"/>
      <w:bookmarkEnd w:id="1578"/>
      <w:bookmarkEnd w:id="1579"/>
      <w:bookmarkEnd w:id="1580"/>
      <w:bookmarkEnd w:id="1581"/>
      <w:bookmarkEnd w:id="158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8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8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4" w:name="_Toc20155733"/>
      <w:bookmarkStart w:id="1585" w:name="_Toc27500888"/>
      <w:bookmarkStart w:id="1586" w:name="_Toc36049013"/>
      <w:bookmarkStart w:id="1587" w:name="_Toc45209776"/>
      <w:bookmarkStart w:id="1588" w:name="_Toc51860601"/>
      <w:bookmarkStart w:id="1589" w:name="_Toc146246103"/>
      <w:r w:rsidRPr="00A509A6">
        <w:t>6.7</w:t>
      </w:r>
      <w:r w:rsidRPr="00A509A6">
        <w:tab/>
        <w:t>Priority sharing</w:t>
      </w:r>
      <w:bookmarkEnd w:id="1584"/>
      <w:bookmarkEnd w:id="1585"/>
      <w:bookmarkEnd w:id="1586"/>
      <w:bookmarkEnd w:id="1587"/>
      <w:bookmarkEnd w:id="1588"/>
      <w:bookmarkEnd w:id="1589"/>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90" w:name="_Toc146246104"/>
      <w:r w:rsidRPr="00C138AC">
        <w:rPr>
          <w:lang w:val="en-US"/>
        </w:rPr>
        <w:t>6.</w:t>
      </w:r>
      <w:r>
        <w:rPr>
          <w:lang w:val="en-US"/>
        </w:rPr>
        <w:t>8</w:t>
      </w:r>
      <w:r w:rsidRPr="00C138AC">
        <w:rPr>
          <w:lang w:val="en-US"/>
        </w:rPr>
        <w:tab/>
      </w:r>
      <w:r>
        <w:rPr>
          <w:lang w:val="en-US"/>
        </w:rPr>
        <w:t>Procedures at the MCPTT gateway</w:t>
      </w:r>
      <w:bookmarkEnd w:id="1590"/>
      <w:r>
        <w:rPr>
          <w:lang w:val="en-US"/>
        </w:rPr>
        <w:t xml:space="preserve"> </w:t>
      </w:r>
    </w:p>
    <w:p w14:paraId="1D7374DF" w14:textId="3C80D819" w:rsidR="00166C44" w:rsidRDefault="00166C44" w:rsidP="00567124">
      <w:pPr>
        <w:pStyle w:val="Heading3"/>
        <w:rPr>
          <w:lang w:val="en-US"/>
        </w:rPr>
      </w:pPr>
      <w:bookmarkStart w:id="1591" w:name="_Toc146246105"/>
      <w:r>
        <w:rPr>
          <w:lang w:val="en-US"/>
        </w:rPr>
        <w:t>6.8.1</w:t>
      </w:r>
      <w:r>
        <w:rPr>
          <w:lang w:val="en-US"/>
        </w:rPr>
        <w:tab/>
        <w:t>General</w:t>
      </w:r>
      <w:bookmarkEnd w:id="159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92" w:name="_Toc14624610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9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93" w:name="_Toc14624610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9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4" w:name="_Toc146246108"/>
      <w:r>
        <w:rPr>
          <w:lang w:val="en-US"/>
        </w:rPr>
        <w:lastRenderedPageBreak/>
        <w:t>6.8.4</w:t>
      </w:r>
      <w:r>
        <w:rPr>
          <w:lang w:val="en-US"/>
        </w:rPr>
        <w:tab/>
        <w:t>Local policies enforcement</w:t>
      </w:r>
      <w:bookmarkEnd w:id="1594"/>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5" w:name="_Toc20155734"/>
      <w:bookmarkStart w:id="1596" w:name="_Toc27500889"/>
      <w:bookmarkStart w:id="1597" w:name="_Toc36049014"/>
      <w:bookmarkStart w:id="1598" w:name="_Toc45209777"/>
      <w:bookmarkStart w:id="1599" w:name="_Toc51860602"/>
      <w:bookmarkStart w:id="1600" w:name="_Toc146246109"/>
      <w:r w:rsidRPr="0073469F">
        <w:t>7</w:t>
      </w:r>
      <w:r w:rsidRPr="0073469F">
        <w:tab/>
      </w:r>
      <w:r w:rsidR="0069587E">
        <w:t>Registration and s</w:t>
      </w:r>
      <w:r w:rsidRPr="0073469F">
        <w:t>ervice authorisation</w:t>
      </w:r>
      <w:bookmarkEnd w:id="1595"/>
      <w:bookmarkEnd w:id="1596"/>
      <w:bookmarkEnd w:id="1597"/>
      <w:bookmarkEnd w:id="1598"/>
      <w:bookmarkEnd w:id="1599"/>
      <w:bookmarkEnd w:id="1600"/>
    </w:p>
    <w:p w14:paraId="7CA3C25E" w14:textId="77777777" w:rsidR="00517573" w:rsidRDefault="00517573" w:rsidP="00567124">
      <w:pPr>
        <w:pStyle w:val="Heading2"/>
      </w:pPr>
      <w:bookmarkStart w:id="1601" w:name="_Toc20155735"/>
      <w:bookmarkStart w:id="1602" w:name="_Toc27500890"/>
      <w:bookmarkStart w:id="1603" w:name="_Toc36049015"/>
      <w:bookmarkStart w:id="1604" w:name="_Toc45209778"/>
      <w:bookmarkStart w:id="1605" w:name="_Toc51860603"/>
      <w:bookmarkStart w:id="1606" w:name="_Toc146246110"/>
      <w:r w:rsidRPr="0073469F">
        <w:t>7.1</w:t>
      </w:r>
      <w:r w:rsidRPr="0073469F">
        <w:tab/>
        <w:t>General</w:t>
      </w:r>
      <w:bookmarkEnd w:id="1601"/>
      <w:bookmarkEnd w:id="1602"/>
      <w:bookmarkEnd w:id="1603"/>
      <w:bookmarkEnd w:id="1604"/>
      <w:bookmarkEnd w:id="1605"/>
      <w:bookmarkEnd w:id="160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7" w:name="_Toc20155736"/>
      <w:bookmarkStart w:id="1608" w:name="_Toc27500891"/>
      <w:bookmarkStart w:id="1609" w:name="_Toc36049016"/>
      <w:bookmarkStart w:id="1610" w:name="_Toc45209779"/>
      <w:bookmarkStart w:id="1611" w:name="_Toc51860604"/>
      <w:bookmarkStart w:id="1612" w:name="_Toc146246111"/>
      <w:r w:rsidRPr="0073469F">
        <w:t>7.2</w:t>
      </w:r>
      <w:r w:rsidRPr="0073469F">
        <w:tab/>
        <w:t>MCPTT client procedures</w:t>
      </w:r>
      <w:bookmarkEnd w:id="1607"/>
      <w:bookmarkEnd w:id="1608"/>
      <w:bookmarkEnd w:id="1609"/>
      <w:bookmarkEnd w:id="1610"/>
      <w:bookmarkEnd w:id="1611"/>
      <w:bookmarkEnd w:id="1612"/>
    </w:p>
    <w:p w14:paraId="2A385000" w14:textId="77777777" w:rsidR="0069587E" w:rsidRPr="0073469F" w:rsidRDefault="0069587E" w:rsidP="00567124">
      <w:pPr>
        <w:pStyle w:val="Heading3"/>
      </w:pPr>
      <w:bookmarkStart w:id="1613" w:name="_Toc20155737"/>
      <w:bookmarkStart w:id="1614" w:name="_Toc27500892"/>
      <w:bookmarkStart w:id="1615" w:name="_Toc36049017"/>
      <w:bookmarkStart w:id="1616" w:name="_Toc45209780"/>
      <w:bookmarkStart w:id="1617" w:name="_Toc51860605"/>
      <w:bookmarkStart w:id="1618" w:name="_Toc14624611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13"/>
      <w:bookmarkEnd w:id="1614"/>
      <w:bookmarkEnd w:id="1615"/>
      <w:bookmarkEnd w:id="1616"/>
      <w:bookmarkEnd w:id="1617"/>
      <w:bookmarkEnd w:id="161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9" w:name="_Toc20155738"/>
      <w:bookmarkStart w:id="1620" w:name="_Toc27500893"/>
      <w:bookmarkStart w:id="1621" w:name="_Toc36049018"/>
      <w:bookmarkStart w:id="1622" w:name="_Toc45209781"/>
      <w:bookmarkStart w:id="1623" w:name="_Toc51860606"/>
      <w:bookmarkStart w:id="1624" w:name="_Toc146246113"/>
      <w:r>
        <w:t>7</w:t>
      </w:r>
      <w:r w:rsidRPr="0073469F">
        <w:t>.</w:t>
      </w:r>
      <w:r>
        <w:t>2</w:t>
      </w:r>
      <w:r w:rsidRPr="0073469F">
        <w:t>.</w:t>
      </w:r>
      <w:r>
        <w:t>1AA</w:t>
      </w:r>
      <w:r w:rsidRPr="0073469F">
        <w:tab/>
      </w:r>
      <w:r>
        <w:t>SIP REGISTER request without service authorisation</w:t>
      </w:r>
      <w:bookmarkEnd w:id="1619"/>
      <w:bookmarkEnd w:id="1620"/>
      <w:bookmarkEnd w:id="1621"/>
      <w:bookmarkEnd w:id="1622"/>
      <w:bookmarkEnd w:id="1623"/>
      <w:bookmarkEnd w:id="162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5" w:name="_Toc20155739"/>
      <w:bookmarkStart w:id="1626" w:name="_Toc27500894"/>
      <w:bookmarkStart w:id="1627" w:name="_Toc36049019"/>
      <w:bookmarkStart w:id="1628" w:name="_Toc45209782"/>
      <w:bookmarkStart w:id="1629" w:name="_Toc51860607"/>
      <w:bookmarkStart w:id="1630" w:name="_Toc146246114"/>
      <w:r>
        <w:t>7.2.1A</w:t>
      </w:r>
      <w:r>
        <w:tab/>
        <w:t>Common SIP PUBLISH procedure</w:t>
      </w:r>
      <w:bookmarkEnd w:id="1625"/>
      <w:bookmarkEnd w:id="1626"/>
      <w:bookmarkEnd w:id="1627"/>
      <w:bookmarkEnd w:id="1628"/>
      <w:bookmarkEnd w:id="1629"/>
      <w:bookmarkEnd w:id="1630"/>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31" w:name="_Toc20155740"/>
      <w:bookmarkStart w:id="1632" w:name="_Toc27500895"/>
      <w:bookmarkStart w:id="1633" w:name="_Toc36049020"/>
      <w:bookmarkStart w:id="1634" w:name="_Toc45209783"/>
      <w:bookmarkStart w:id="1635" w:name="_Toc51860608"/>
      <w:bookmarkStart w:id="1636" w:name="_Toc14624611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31"/>
      <w:bookmarkEnd w:id="1632"/>
      <w:bookmarkEnd w:id="1633"/>
      <w:bookmarkEnd w:id="1634"/>
      <w:bookmarkEnd w:id="1635"/>
      <w:bookmarkEnd w:id="163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7"/>
    </w:p>
    <w:p w14:paraId="7CF83603" w14:textId="77777777" w:rsidR="00A274F0" w:rsidRPr="00457371" w:rsidRDefault="00A274F0" w:rsidP="00567124">
      <w:pPr>
        <w:pStyle w:val="Heading3"/>
      </w:pPr>
      <w:bookmarkStart w:id="1638" w:name="_Toc20155741"/>
      <w:bookmarkStart w:id="1639" w:name="_Toc27500896"/>
      <w:bookmarkStart w:id="1640" w:name="_Toc36049021"/>
      <w:bookmarkStart w:id="1641" w:name="_Toc45209784"/>
      <w:bookmarkStart w:id="1642" w:name="_Toc51860609"/>
      <w:bookmarkStart w:id="1643" w:name="_Toc146246116"/>
      <w:r>
        <w:t>7.2.3</w:t>
      </w:r>
      <w:r>
        <w:tab/>
        <w:t>Sending SIP PUBLISH for MCPTT service settings</w:t>
      </w:r>
      <w:r w:rsidR="00457371">
        <w:t xml:space="preserve"> only</w:t>
      </w:r>
      <w:bookmarkEnd w:id="1638"/>
      <w:bookmarkEnd w:id="1639"/>
      <w:bookmarkEnd w:id="1640"/>
      <w:bookmarkEnd w:id="1641"/>
      <w:bookmarkEnd w:id="1642"/>
      <w:bookmarkEnd w:id="164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4" w:name="_Toc20155742"/>
      <w:bookmarkStart w:id="1645" w:name="_Toc27500897"/>
      <w:bookmarkStart w:id="1646" w:name="_Toc36049022"/>
      <w:bookmarkStart w:id="1647" w:name="_Toc45209785"/>
      <w:bookmarkStart w:id="1648" w:name="_Toc51860610"/>
    </w:p>
    <w:p w14:paraId="6A20D831" w14:textId="39479D8B" w:rsidR="00451CD4" w:rsidRPr="009750E6" w:rsidRDefault="00451CD4" w:rsidP="00567124">
      <w:pPr>
        <w:pStyle w:val="Heading3"/>
      </w:pPr>
      <w:bookmarkStart w:id="1649" w:name="_Toc146246117"/>
      <w:r w:rsidRPr="00C86F35">
        <w:t>7</w:t>
      </w:r>
      <w:r w:rsidRPr="009750E6">
        <w:t>.2.4</w:t>
      </w:r>
      <w:r w:rsidRPr="009750E6">
        <w:tab/>
        <w:t>Determination of MC</w:t>
      </w:r>
      <w:r>
        <w:rPr>
          <w:lang w:val="en-US"/>
        </w:rPr>
        <w:t>PTT</w:t>
      </w:r>
      <w:r w:rsidRPr="009750E6">
        <w:t xml:space="preserve"> service settings</w:t>
      </w:r>
      <w:bookmarkEnd w:id="1644"/>
      <w:bookmarkEnd w:id="1645"/>
      <w:bookmarkEnd w:id="1646"/>
      <w:bookmarkEnd w:id="1647"/>
      <w:bookmarkEnd w:id="1648"/>
      <w:bookmarkEnd w:id="164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50" w:name="_Toc20155743"/>
      <w:bookmarkStart w:id="1651" w:name="_Toc27500898"/>
      <w:bookmarkStart w:id="1652" w:name="_Toc36049023"/>
      <w:bookmarkStart w:id="1653" w:name="_Toc45209786"/>
      <w:bookmarkStart w:id="1654" w:name="_Toc51860611"/>
      <w:bookmarkStart w:id="1655" w:name="_Toc146246118"/>
      <w:r>
        <w:t>7.2.5</w:t>
      </w:r>
      <w:r>
        <w:tab/>
        <w:t>Receiving a</w:t>
      </w:r>
      <w:r w:rsidRPr="0073469F">
        <w:t xml:space="preserve"> </w:t>
      </w:r>
      <w:r>
        <w:t>CSK key download</w:t>
      </w:r>
      <w:r w:rsidRPr="0073469F">
        <w:t xml:space="preserve"> </w:t>
      </w:r>
      <w:r>
        <w:t>message</w:t>
      </w:r>
      <w:bookmarkEnd w:id="1650"/>
      <w:bookmarkEnd w:id="1651"/>
      <w:bookmarkEnd w:id="1652"/>
      <w:bookmarkEnd w:id="1653"/>
      <w:bookmarkEnd w:id="1654"/>
      <w:bookmarkEnd w:id="165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6" w:name="_Toc20155744"/>
      <w:bookmarkStart w:id="1657" w:name="_Toc27500899"/>
      <w:bookmarkStart w:id="1658" w:name="_Toc36049024"/>
      <w:bookmarkStart w:id="1659" w:name="_Toc45209787"/>
      <w:bookmarkStart w:id="1660" w:name="_Toc51860612"/>
      <w:bookmarkStart w:id="1661" w:name="_Toc146246119"/>
      <w:r w:rsidRPr="0073469F">
        <w:lastRenderedPageBreak/>
        <w:t>7.3</w:t>
      </w:r>
      <w:r w:rsidRPr="0073469F">
        <w:tab/>
        <w:t>MCPTT server procedures</w:t>
      </w:r>
      <w:bookmarkEnd w:id="1656"/>
      <w:bookmarkEnd w:id="1657"/>
      <w:bookmarkEnd w:id="1658"/>
      <w:bookmarkEnd w:id="1659"/>
      <w:bookmarkEnd w:id="1660"/>
      <w:bookmarkEnd w:id="1661"/>
    </w:p>
    <w:p w14:paraId="77FD84B2" w14:textId="77777777" w:rsidR="0069587E" w:rsidRDefault="0069587E" w:rsidP="00567124">
      <w:pPr>
        <w:pStyle w:val="Heading3"/>
      </w:pPr>
      <w:bookmarkStart w:id="1662" w:name="_Toc20155745"/>
      <w:bookmarkStart w:id="1663" w:name="_Toc27500900"/>
      <w:bookmarkStart w:id="1664" w:name="_Toc36049025"/>
      <w:bookmarkStart w:id="1665" w:name="_Toc45209788"/>
      <w:bookmarkStart w:id="1666" w:name="_Toc51860613"/>
      <w:bookmarkStart w:id="1667" w:name="_Toc146246120"/>
      <w:r>
        <w:t>7</w:t>
      </w:r>
      <w:r w:rsidRPr="0073469F">
        <w:t>.</w:t>
      </w:r>
      <w:r>
        <w:t>3</w:t>
      </w:r>
      <w:r w:rsidRPr="0073469F">
        <w:t>.1</w:t>
      </w:r>
      <w:r w:rsidRPr="0073469F">
        <w:tab/>
      </w:r>
      <w:r>
        <w:t>General</w:t>
      </w:r>
      <w:bookmarkEnd w:id="1662"/>
      <w:bookmarkEnd w:id="1663"/>
      <w:bookmarkEnd w:id="1664"/>
      <w:bookmarkEnd w:id="1665"/>
      <w:bookmarkEnd w:id="1666"/>
      <w:bookmarkEnd w:id="166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8" w:name="_Toc20155746"/>
      <w:bookmarkStart w:id="1669" w:name="_Toc27500901"/>
      <w:bookmarkStart w:id="1670" w:name="_Toc36049026"/>
      <w:bookmarkStart w:id="1671" w:name="_Toc45209789"/>
      <w:bookmarkStart w:id="1672" w:name="_Toc51860614"/>
      <w:bookmarkStart w:id="1673" w:name="_Toc146246121"/>
      <w:r>
        <w:t>7</w:t>
      </w:r>
      <w:r w:rsidRPr="0073469F">
        <w:t>.</w:t>
      </w:r>
      <w:r>
        <w:t>3</w:t>
      </w:r>
      <w:r w:rsidRPr="0073469F">
        <w:t>.1</w:t>
      </w:r>
      <w:r>
        <w:t>A</w:t>
      </w:r>
      <w:r w:rsidRPr="0073469F">
        <w:tab/>
      </w:r>
      <w:r>
        <w:t>Confidentiality and Integrity Protection</w:t>
      </w:r>
      <w:bookmarkEnd w:id="1668"/>
      <w:bookmarkEnd w:id="1669"/>
      <w:bookmarkEnd w:id="1670"/>
      <w:bookmarkEnd w:id="1671"/>
      <w:bookmarkEnd w:id="1672"/>
      <w:bookmarkEnd w:id="167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4" w:name="_Toc20155747"/>
      <w:bookmarkStart w:id="1675" w:name="_Toc27500902"/>
      <w:bookmarkStart w:id="1676" w:name="_Toc36049027"/>
      <w:bookmarkStart w:id="1677" w:name="_Toc45209790"/>
      <w:bookmarkStart w:id="1678" w:name="_Toc51860615"/>
      <w:bookmarkStart w:id="1679" w:name="_Toc146246122"/>
      <w:r>
        <w:t>7</w:t>
      </w:r>
      <w:r w:rsidRPr="0073469F">
        <w:t>.</w:t>
      </w:r>
      <w:r>
        <w:t>3.2</w:t>
      </w:r>
      <w:r w:rsidRPr="0073469F">
        <w:tab/>
      </w:r>
      <w:r>
        <w:t>SIP REGISTER</w:t>
      </w:r>
      <w:r w:rsidR="00A274F0">
        <w:t xml:space="preserve"> </w:t>
      </w:r>
      <w:r w:rsidR="00087265">
        <w:t xml:space="preserve">request </w:t>
      </w:r>
      <w:r w:rsidR="00A274F0">
        <w:t>for service authorisation</w:t>
      </w:r>
      <w:bookmarkEnd w:id="1674"/>
      <w:bookmarkEnd w:id="1675"/>
      <w:bookmarkEnd w:id="1676"/>
      <w:bookmarkEnd w:id="1677"/>
      <w:bookmarkEnd w:id="1678"/>
      <w:bookmarkEnd w:id="167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80" w:name="_Toc20155748"/>
      <w:bookmarkStart w:id="1681" w:name="_Toc27500903"/>
      <w:bookmarkStart w:id="1682" w:name="_Toc36049028"/>
      <w:bookmarkStart w:id="1683" w:name="_Toc45209791"/>
      <w:bookmarkStart w:id="1684" w:name="_Toc51860616"/>
      <w:bookmarkStart w:id="1685" w:name="_Toc1462461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80"/>
      <w:bookmarkEnd w:id="1681"/>
      <w:bookmarkEnd w:id="1682"/>
      <w:bookmarkEnd w:id="1683"/>
      <w:bookmarkEnd w:id="1684"/>
      <w:bookmarkEnd w:id="168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2B60E34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449E2C4C"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686" w:name="_Toc20155749"/>
      <w:bookmarkStart w:id="1687" w:name="_Toc27500904"/>
      <w:bookmarkStart w:id="1688" w:name="_Toc36049029"/>
      <w:bookmarkStart w:id="1689" w:name="_Toc45209792"/>
      <w:bookmarkStart w:id="1690" w:name="_Toc51860617"/>
      <w:bookmarkStart w:id="1691" w:name="_Toc14624612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6"/>
      <w:bookmarkEnd w:id="1687"/>
      <w:bookmarkEnd w:id="1688"/>
      <w:bookmarkEnd w:id="1689"/>
      <w:bookmarkEnd w:id="1690"/>
      <w:bookmarkEnd w:id="169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92" w:name="_Toc20155750"/>
      <w:bookmarkStart w:id="1693" w:name="_Toc27500905"/>
      <w:bookmarkStart w:id="1694" w:name="_Toc36049030"/>
      <w:bookmarkStart w:id="1695" w:name="_Toc45209793"/>
      <w:bookmarkStart w:id="1696" w:name="_Toc51860618"/>
      <w:bookmarkStart w:id="1697" w:name="_Toc146246125"/>
      <w:r>
        <w:t>7</w:t>
      </w:r>
      <w:r w:rsidRPr="0073469F">
        <w:t>.</w:t>
      </w:r>
      <w:r>
        <w:t>3</w:t>
      </w:r>
      <w:r w:rsidRPr="0073469F">
        <w:t>.</w:t>
      </w:r>
      <w:r>
        <w:t>5</w:t>
      </w:r>
      <w:r w:rsidRPr="0073469F">
        <w:tab/>
      </w:r>
      <w:r>
        <w:t>Receiving SIP PUBLISH request with "Expires=0"</w:t>
      </w:r>
      <w:bookmarkEnd w:id="1692"/>
      <w:bookmarkEnd w:id="1693"/>
      <w:bookmarkEnd w:id="1694"/>
      <w:bookmarkEnd w:id="1695"/>
      <w:bookmarkEnd w:id="1696"/>
      <w:bookmarkEnd w:id="169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8" w:name="_Toc20155751"/>
      <w:bookmarkStart w:id="1699" w:name="_Toc27500906"/>
      <w:bookmarkStart w:id="1700" w:name="_Toc36049031"/>
      <w:bookmarkStart w:id="1701" w:name="_Toc45209794"/>
      <w:bookmarkStart w:id="1702" w:name="_Toc51860619"/>
      <w:bookmarkStart w:id="1703" w:name="_Toc14624612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8"/>
      <w:bookmarkEnd w:id="1699"/>
      <w:bookmarkEnd w:id="1700"/>
      <w:bookmarkEnd w:id="1701"/>
      <w:bookmarkEnd w:id="1702"/>
      <w:bookmarkEnd w:id="1703"/>
      <w:r>
        <w:rPr>
          <w:lang w:val="en-US"/>
        </w:rPr>
        <w:t xml:space="preserve"> </w:t>
      </w:r>
    </w:p>
    <w:p w14:paraId="0007EFE0" w14:textId="77777777" w:rsidR="001557DB" w:rsidRPr="00B672B7" w:rsidRDefault="001557DB" w:rsidP="00567124">
      <w:pPr>
        <w:pStyle w:val="Heading4"/>
      </w:pPr>
      <w:bookmarkStart w:id="1704" w:name="_Toc20155752"/>
      <w:bookmarkStart w:id="1705" w:name="_Toc27500907"/>
      <w:bookmarkStart w:id="1706" w:name="_Toc36049032"/>
      <w:bookmarkStart w:id="1707" w:name="_Toc45209795"/>
      <w:bookmarkStart w:id="1708" w:name="_Toc51860620"/>
      <w:bookmarkStart w:id="1709" w:name="_Toc146246127"/>
      <w:r>
        <w:t>7.3.6.1</w:t>
      </w:r>
      <w:r>
        <w:tab/>
        <w:t xml:space="preserve">Receiving subscription to </w:t>
      </w:r>
      <w:r>
        <w:rPr>
          <w:lang w:val="en-US"/>
        </w:rPr>
        <w:t>MCPTT service</w:t>
      </w:r>
      <w:r>
        <w:t xml:space="preserve"> settings</w:t>
      </w:r>
      <w:bookmarkEnd w:id="1704"/>
      <w:bookmarkEnd w:id="1705"/>
      <w:bookmarkEnd w:id="1706"/>
      <w:bookmarkEnd w:id="1707"/>
      <w:bookmarkEnd w:id="1708"/>
      <w:bookmarkEnd w:id="170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10" w:name="_Toc20155753"/>
      <w:bookmarkStart w:id="1711" w:name="_Toc27500908"/>
      <w:bookmarkStart w:id="1712" w:name="_Toc36049033"/>
      <w:bookmarkStart w:id="1713" w:name="_Toc45209796"/>
      <w:bookmarkStart w:id="1714" w:name="_Toc51860621"/>
      <w:bookmarkStart w:id="1715" w:name="_Toc146246128"/>
      <w:r>
        <w:t>7.3.6.2</w:t>
      </w:r>
      <w:r>
        <w:tab/>
        <w:t xml:space="preserve">Sending notification of change of </w:t>
      </w:r>
      <w:r>
        <w:rPr>
          <w:lang w:val="en-US"/>
        </w:rPr>
        <w:t>MCPTT service</w:t>
      </w:r>
      <w:r>
        <w:t xml:space="preserve"> settings</w:t>
      </w:r>
      <w:bookmarkEnd w:id="1710"/>
      <w:bookmarkEnd w:id="1711"/>
      <w:bookmarkEnd w:id="1712"/>
      <w:bookmarkEnd w:id="1713"/>
      <w:bookmarkEnd w:id="1714"/>
      <w:bookmarkEnd w:id="171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6" w:name="_Toc20155754"/>
      <w:bookmarkStart w:id="1717" w:name="_Toc27500909"/>
      <w:bookmarkStart w:id="1718" w:name="_Toc36049034"/>
      <w:bookmarkStart w:id="1719" w:name="_Toc45209797"/>
      <w:bookmarkStart w:id="1720" w:name="_Toc51860622"/>
      <w:bookmarkStart w:id="1721" w:name="_Toc146246129"/>
      <w:r>
        <w:t>7.3.7</w:t>
      </w:r>
      <w:r w:rsidRPr="0073469F">
        <w:tab/>
        <w:t xml:space="preserve">Sending </w:t>
      </w:r>
      <w:r>
        <w:t>a CSK key download</w:t>
      </w:r>
      <w:r w:rsidRPr="0073469F">
        <w:t xml:space="preserve"> </w:t>
      </w:r>
      <w:r>
        <w:t>message</w:t>
      </w:r>
      <w:bookmarkEnd w:id="1716"/>
      <w:bookmarkEnd w:id="1717"/>
      <w:bookmarkEnd w:id="1718"/>
      <w:bookmarkEnd w:id="1719"/>
      <w:bookmarkEnd w:id="1720"/>
      <w:bookmarkEnd w:id="172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22" w:name="_Toc20155755"/>
      <w:bookmarkStart w:id="1723" w:name="_Toc27500910"/>
      <w:bookmarkStart w:id="1724" w:name="_Toc36049035"/>
      <w:bookmarkStart w:id="1725" w:name="_Toc45209798"/>
      <w:bookmarkStart w:id="1726" w:name="_Toc51860623"/>
      <w:bookmarkStart w:id="1727" w:name="_Toc146246130"/>
      <w:r>
        <w:rPr>
          <w:lang w:val="en-US"/>
        </w:rPr>
        <w:t>7.4</w:t>
      </w:r>
      <w:r>
        <w:rPr>
          <w:lang w:val="en-US"/>
        </w:rPr>
        <w:tab/>
        <w:t>Coding</w:t>
      </w:r>
      <w:bookmarkEnd w:id="1722"/>
      <w:bookmarkEnd w:id="1723"/>
      <w:bookmarkEnd w:id="1724"/>
      <w:bookmarkEnd w:id="1725"/>
      <w:bookmarkEnd w:id="1726"/>
      <w:bookmarkEnd w:id="1727"/>
    </w:p>
    <w:p w14:paraId="1C5BA147" w14:textId="77777777" w:rsidR="001557DB" w:rsidRDefault="001557DB" w:rsidP="00567124">
      <w:pPr>
        <w:pStyle w:val="Heading3"/>
      </w:pPr>
      <w:bookmarkStart w:id="1728" w:name="_Toc20155756"/>
      <w:bookmarkStart w:id="1729" w:name="_Toc27500911"/>
      <w:bookmarkStart w:id="1730" w:name="_Toc36049036"/>
      <w:bookmarkStart w:id="1731" w:name="_Toc45209799"/>
      <w:bookmarkStart w:id="1732" w:name="_Toc51860624"/>
      <w:bookmarkStart w:id="1733" w:name="_Toc146246131"/>
      <w:r>
        <w:t>7.4.1</w:t>
      </w:r>
      <w:r>
        <w:tab/>
        <w:t>Extension of MIME types</w:t>
      </w:r>
      <w:bookmarkEnd w:id="1728"/>
      <w:bookmarkEnd w:id="1729"/>
      <w:bookmarkEnd w:id="1730"/>
      <w:bookmarkEnd w:id="1731"/>
      <w:bookmarkEnd w:id="1732"/>
      <w:bookmarkEnd w:id="1733"/>
    </w:p>
    <w:p w14:paraId="0246CEF4" w14:textId="77777777" w:rsidR="001557DB" w:rsidRDefault="001557DB" w:rsidP="00567124">
      <w:pPr>
        <w:pStyle w:val="Heading4"/>
        <w:rPr>
          <w:lang w:val="en-US"/>
        </w:rPr>
      </w:pPr>
      <w:bookmarkStart w:id="1734" w:name="_Toc20155757"/>
      <w:bookmarkStart w:id="1735" w:name="_Toc27500912"/>
      <w:bookmarkStart w:id="1736" w:name="_Toc36049037"/>
      <w:bookmarkStart w:id="1737" w:name="_Toc45209800"/>
      <w:bookmarkStart w:id="1738" w:name="_Toc51860625"/>
      <w:bookmarkStart w:id="1739" w:name="_Toc146246132"/>
      <w:r>
        <w:t>7.4.1.1</w:t>
      </w:r>
      <w:r>
        <w:tab/>
        <w:t>General</w:t>
      </w:r>
      <w:bookmarkEnd w:id="1734"/>
      <w:bookmarkEnd w:id="1735"/>
      <w:bookmarkEnd w:id="1736"/>
      <w:bookmarkEnd w:id="1737"/>
      <w:bookmarkEnd w:id="1738"/>
      <w:bookmarkEnd w:id="173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40" w:name="_Toc20155758"/>
      <w:bookmarkStart w:id="1741" w:name="_Toc27500913"/>
      <w:bookmarkStart w:id="1742" w:name="_Toc36049038"/>
      <w:bookmarkStart w:id="1743" w:name="_Toc45209801"/>
      <w:bookmarkStart w:id="1744" w:name="_Toc51860626"/>
      <w:bookmarkStart w:id="1745" w:name="_Toc146246133"/>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40"/>
      <w:bookmarkEnd w:id="1741"/>
      <w:bookmarkEnd w:id="1742"/>
      <w:bookmarkEnd w:id="1743"/>
      <w:bookmarkEnd w:id="1744"/>
      <w:bookmarkEnd w:id="1745"/>
    </w:p>
    <w:p w14:paraId="7E1A21A0" w14:textId="77777777" w:rsidR="001557DB" w:rsidRDefault="001557DB" w:rsidP="00567124">
      <w:pPr>
        <w:pStyle w:val="Heading5"/>
        <w:rPr>
          <w:lang w:val="en-US"/>
        </w:rPr>
      </w:pPr>
      <w:bookmarkStart w:id="1746" w:name="_Toc20155759"/>
      <w:bookmarkStart w:id="1747" w:name="_Toc27500914"/>
      <w:bookmarkStart w:id="1748" w:name="_Toc36049039"/>
      <w:bookmarkStart w:id="1749" w:name="_Toc45209802"/>
      <w:bookmarkStart w:id="1750" w:name="_Toc51860627"/>
      <w:bookmarkStart w:id="1751" w:name="_Toc146246134"/>
      <w:r>
        <w:rPr>
          <w:lang w:val="en-US"/>
        </w:rPr>
        <w:t>7.4.1</w:t>
      </w:r>
      <w:r>
        <w:t>.</w:t>
      </w:r>
      <w:r>
        <w:rPr>
          <w:lang w:val="en-US"/>
        </w:rPr>
        <w:t>2</w:t>
      </w:r>
      <w:r>
        <w:t>.1</w:t>
      </w:r>
      <w:r>
        <w:tab/>
        <w:t>Introduction</w:t>
      </w:r>
      <w:bookmarkEnd w:id="1746"/>
      <w:bookmarkEnd w:id="1747"/>
      <w:bookmarkEnd w:id="1748"/>
      <w:bookmarkEnd w:id="1749"/>
      <w:bookmarkEnd w:id="1750"/>
      <w:bookmarkEnd w:id="175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52" w:name="_Toc20155760"/>
      <w:bookmarkStart w:id="1753" w:name="_Toc27500915"/>
      <w:bookmarkStart w:id="1754" w:name="_Toc36049040"/>
      <w:bookmarkStart w:id="1755" w:name="_Toc45209803"/>
      <w:bookmarkStart w:id="1756" w:name="_Toc51860628"/>
      <w:bookmarkStart w:id="1757" w:name="_Toc146246135"/>
      <w:r>
        <w:rPr>
          <w:lang w:val="en-US"/>
        </w:rPr>
        <w:t>7.4.1.2</w:t>
      </w:r>
      <w:r>
        <w:t>.2</w:t>
      </w:r>
      <w:r>
        <w:tab/>
        <w:t>Syntax</w:t>
      </w:r>
      <w:bookmarkEnd w:id="1752"/>
      <w:bookmarkEnd w:id="1753"/>
      <w:bookmarkEnd w:id="1754"/>
      <w:bookmarkEnd w:id="1755"/>
      <w:bookmarkEnd w:id="1756"/>
      <w:bookmarkEnd w:id="175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8" w:name="_Toc20155761"/>
      <w:bookmarkStart w:id="1759" w:name="_Toc27500916"/>
      <w:bookmarkStart w:id="1760" w:name="_Toc36049041"/>
      <w:bookmarkStart w:id="1761" w:name="_Toc45209804"/>
      <w:bookmarkStart w:id="1762" w:name="_Toc51860629"/>
      <w:bookmarkStart w:id="1763" w:name="_Toc146246136"/>
      <w:r w:rsidRPr="0073469F">
        <w:t>8</w:t>
      </w:r>
      <w:r w:rsidRPr="0073469F">
        <w:tab/>
        <w:t>Pre-established session</w:t>
      </w:r>
      <w:bookmarkEnd w:id="1758"/>
      <w:bookmarkEnd w:id="1759"/>
      <w:bookmarkEnd w:id="1760"/>
      <w:bookmarkEnd w:id="1761"/>
      <w:bookmarkEnd w:id="1762"/>
      <w:bookmarkEnd w:id="1763"/>
    </w:p>
    <w:p w14:paraId="460990D3" w14:textId="77777777" w:rsidR="00517573" w:rsidRDefault="00517573" w:rsidP="00567124">
      <w:pPr>
        <w:pStyle w:val="Heading2"/>
      </w:pPr>
      <w:bookmarkStart w:id="1764" w:name="_Toc20155762"/>
      <w:bookmarkStart w:id="1765" w:name="_Toc27500917"/>
      <w:bookmarkStart w:id="1766" w:name="_Toc36049042"/>
      <w:bookmarkStart w:id="1767" w:name="_Toc45209805"/>
      <w:bookmarkStart w:id="1768" w:name="_Toc51860630"/>
      <w:bookmarkStart w:id="1769" w:name="_Toc146246137"/>
      <w:r w:rsidRPr="0073469F">
        <w:t>8.1</w:t>
      </w:r>
      <w:r w:rsidRPr="0073469F">
        <w:tab/>
        <w:t>General</w:t>
      </w:r>
      <w:bookmarkEnd w:id="1764"/>
      <w:bookmarkEnd w:id="1765"/>
      <w:bookmarkEnd w:id="1766"/>
      <w:bookmarkEnd w:id="1767"/>
      <w:bookmarkEnd w:id="1768"/>
      <w:bookmarkEnd w:id="176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70" w:name="_Toc20155763"/>
      <w:bookmarkStart w:id="1771" w:name="_Toc27500918"/>
      <w:bookmarkStart w:id="1772" w:name="_Toc36049043"/>
      <w:bookmarkStart w:id="1773" w:name="_Toc45209806"/>
      <w:bookmarkStart w:id="1774" w:name="_Toc51860631"/>
      <w:bookmarkStart w:id="1775" w:name="_Toc146246138"/>
      <w:r w:rsidRPr="0073469F">
        <w:t>8.1</w:t>
      </w:r>
      <w:r>
        <w:t>A</w:t>
      </w:r>
      <w:r w:rsidRPr="0073469F">
        <w:tab/>
        <w:t xml:space="preserve">Participating MCPTT function </w:t>
      </w:r>
      <w:r>
        <w:t>use of resource sharing</w:t>
      </w:r>
      <w:bookmarkEnd w:id="1770"/>
      <w:bookmarkEnd w:id="1771"/>
      <w:bookmarkEnd w:id="1772"/>
      <w:bookmarkEnd w:id="1773"/>
      <w:bookmarkEnd w:id="1774"/>
      <w:bookmarkEnd w:id="177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6" w:name="_Toc20155764"/>
      <w:bookmarkStart w:id="1777" w:name="_Toc27500919"/>
      <w:bookmarkStart w:id="1778" w:name="_Toc36049044"/>
      <w:bookmarkStart w:id="1779" w:name="_Toc45209807"/>
      <w:bookmarkStart w:id="1780" w:name="_Toc51860632"/>
      <w:bookmarkStart w:id="1781" w:name="_Toc146246139"/>
      <w:r w:rsidRPr="0073469F">
        <w:lastRenderedPageBreak/>
        <w:t>8.2</w:t>
      </w:r>
      <w:r w:rsidRPr="0073469F">
        <w:tab/>
        <w:t>Session establishment</w:t>
      </w:r>
      <w:bookmarkEnd w:id="1776"/>
      <w:bookmarkEnd w:id="1777"/>
      <w:bookmarkEnd w:id="1778"/>
      <w:bookmarkEnd w:id="1779"/>
      <w:bookmarkEnd w:id="1780"/>
      <w:bookmarkEnd w:id="1781"/>
    </w:p>
    <w:p w14:paraId="51C1B5B5" w14:textId="77777777" w:rsidR="00517573" w:rsidRPr="0073469F" w:rsidRDefault="00517573" w:rsidP="00567124">
      <w:pPr>
        <w:pStyle w:val="Heading3"/>
      </w:pPr>
      <w:bookmarkStart w:id="1782" w:name="_Toc20155765"/>
      <w:bookmarkStart w:id="1783" w:name="_Toc27500920"/>
      <w:bookmarkStart w:id="1784" w:name="_Toc36049045"/>
      <w:bookmarkStart w:id="1785" w:name="_Toc45209808"/>
      <w:bookmarkStart w:id="1786" w:name="_Toc51860633"/>
      <w:bookmarkStart w:id="1787" w:name="_Toc146246140"/>
      <w:r w:rsidRPr="0073469F">
        <w:t>8.2.1</w:t>
      </w:r>
      <w:r w:rsidRPr="0073469F">
        <w:tab/>
        <w:t>MCPTT client procedures</w:t>
      </w:r>
      <w:bookmarkEnd w:id="1782"/>
      <w:bookmarkEnd w:id="1783"/>
      <w:bookmarkEnd w:id="1784"/>
      <w:bookmarkEnd w:id="1785"/>
      <w:bookmarkEnd w:id="1786"/>
      <w:bookmarkEnd w:id="178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8" w:name="_Toc20155766"/>
      <w:bookmarkStart w:id="1789" w:name="_Toc27500921"/>
      <w:bookmarkStart w:id="1790" w:name="_Toc36049046"/>
      <w:bookmarkStart w:id="1791" w:name="_Toc45209809"/>
      <w:bookmarkStart w:id="1792" w:name="_Toc51860634"/>
      <w:bookmarkStart w:id="1793" w:name="_Toc146246141"/>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8"/>
      <w:bookmarkEnd w:id="1789"/>
      <w:bookmarkEnd w:id="1790"/>
      <w:bookmarkEnd w:id="1791"/>
      <w:bookmarkEnd w:id="1792"/>
      <w:bookmarkEnd w:id="179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4" w:name="_Toc20155767"/>
      <w:bookmarkStart w:id="1795" w:name="_Toc27500922"/>
      <w:bookmarkStart w:id="1796" w:name="_Toc36049047"/>
      <w:bookmarkStart w:id="1797" w:name="_Toc45209810"/>
      <w:bookmarkStart w:id="1798" w:name="_Toc51860635"/>
      <w:bookmarkStart w:id="1799" w:name="_Toc146246142"/>
      <w:r w:rsidRPr="0073469F">
        <w:lastRenderedPageBreak/>
        <w:t>8.3</w:t>
      </w:r>
      <w:r w:rsidRPr="0073469F">
        <w:tab/>
        <w:t>Session modification</w:t>
      </w:r>
      <w:bookmarkEnd w:id="1794"/>
      <w:bookmarkEnd w:id="1795"/>
      <w:bookmarkEnd w:id="1796"/>
      <w:bookmarkEnd w:id="1797"/>
      <w:bookmarkEnd w:id="1798"/>
      <w:bookmarkEnd w:id="1799"/>
    </w:p>
    <w:p w14:paraId="2F939D21" w14:textId="77777777" w:rsidR="00517573" w:rsidRDefault="00517573" w:rsidP="00567124">
      <w:pPr>
        <w:pStyle w:val="Heading3"/>
      </w:pPr>
      <w:bookmarkStart w:id="1800" w:name="_Toc20155768"/>
      <w:bookmarkStart w:id="1801" w:name="_Toc27500923"/>
      <w:bookmarkStart w:id="1802" w:name="_Toc36049048"/>
      <w:bookmarkStart w:id="1803" w:name="_Toc45209811"/>
      <w:bookmarkStart w:id="1804" w:name="_Toc51860636"/>
      <w:bookmarkStart w:id="1805" w:name="_Toc146246143"/>
      <w:r w:rsidRPr="0073469F">
        <w:t>8.3.1</w:t>
      </w:r>
      <w:r w:rsidRPr="0073469F">
        <w:tab/>
        <w:t>MCPTT client procedures</w:t>
      </w:r>
      <w:bookmarkEnd w:id="1800"/>
      <w:bookmarkEnd w:id="1801"/>
      <w:bookmarkEnd w:id="1802"/>
      <w:bookmarkEnd w:id="1803"/>
      <w:bookmarkEnd w:id="1804"/>
      <w:bookmarkEnd w:id="1805"/>
    </w:p>
    <w:p w14:paraId="4CFFB8F4" w14:textId="77777777" w:rsidR="003334E4" w:rsidRPr="00FC616A" w:rsidRDefault="003334E4" w:rsidP="00567124">
      <w:pPr>
        <w:pStyle w:val="Heading4"/>
      </w:pPr>
      <w:bookmarkStart w:id="1806" w:name="_Toc20155769"/>
      <w:bookmarkStart w:id="1807" w:name="_Toc27500924"/>
      <w:bookmarkStart w:id="1808" w:name="_Toc36049049"/>
      <w:bookmarkStart w:id="1809" w:name="_Toc45209812"/>
      <w:bookmarkStart w:id="1810" w:name="_Toc51860637"/>
      <w:bookmarkStart w:id="1811" w:name="_Toc146246144"/>
      <w:r w:rsidRPr="00FC616A">
        <w:t>8.3.1.1</w:t>
      </w:r>
      <w:r w:rsidRPr="00FC616A">
        <w:tab/>
        <w:t>MCPTT client initiated</w:t>
      </w:r>
      <w:bookmarkEnd w:id="1806"/>
      <w:bookmarkEnd w:id="1807"/>
      <w:bookmarkEnd w:id="1808"/>
      <w:bookmarkEnd w:id="1809"/>
      <w:bookmarkEnd w:id="1810"/>
      <w:bookmarkEnd w:id="1811"/>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12" w:name="_Toc20155770"/>
      <w:bookmarkStart w:id="1813" w:name="_Toc27500925"/>
      <w:bookmarkStart w:id="1814" w:name="_Toc36049050"/>
      <w:bookmarkStart w:id="1815" w:name="_Toc45209813"/>
      <w:bookmarkStart w:id="1816" w:name="_Toc51860638"/>
      <w:bookmarkStart w:id="1817" w:name="_Toc146246145"/>
      <w:r w:rsidRPr="00FC616A">
        <w:t>8.3.1.2</w:t>
      </w:r>
      <w:r w:rsidRPr="00FC616A">
        <w:tab/>
      </w:r>
      <w:r w:rsidRPr="00FC616A">
        <w:rPr>
          <w:lang w:val="en-US"/>
        </w:rPr>
        <w:t>P</w:t>
      </w:r>
      <w:r w:rsidRPr="00FC616A">
        <w:t>articipating MCPTT function initiated</w:t>
      </w:r>
      <w:bookmarkEnd w:id="1812"/>
      <w:bookmarkEnd w:id="1813"/>
      <w:bookmarkEnd w:id="1814"/>
      <w:bookmarkEnd w:id="1815"/>
      <w:bookmarkEnd w:id="1816"/>
      <w:bookmarkEnd w:id="181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8" w:name="_Toc20155771"/>
      <w:bookmarkStart w:id="1819" w:name="_Toc27500926"/>
      <w:bookmarkStart w:id="1820" w:name="_Toc36049051"/>
      <w:bookmarkStart w:id="1821" w:name="_Toc45209814"/>
      <w:bookmarkStart w:id="182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23" w:name="_Toc1462461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8"/>
      <w:bookmarkEnd w:id="1819"/>
      <w:bookmarkEnd w:id="1820"/>
      <w:bookmarkEnd w:id="1821"/>
      <w:bookmarkEnd w:id="1822"/>
      <w:bookmarkEnd w:id="1823"/>
    </w:p>
    <w:p w14:paraId="1E6F8205" w14:textId="77777777" w:rsidR="003334E4" w:rsidRPr="00FC616A" w:rsidRDefault="003334E4" w:rsidP="00567124">
      <w:pPr>
        <w:pStyle w:val="Heading4"/>
      </w:pPr>
      <w:bookmarkStart w:id="1824" w:name="_Toc20155772"/>
      <w:bookmarkStart w:id="1825" w:name="_Toc27500927"/>
      <w:bookmarkStart w:id="1826" w:name="_Toc36049052"/>
      <w:bookmarkStart w:id="1827" w:name="_Toc45209815"/>
      <w:bookmarkStart w:id="1828" w:name="_Toc51860640"/>
      <w:bookmarkStart w:id="1829" w:name="_Toc146246147"/>
      <w:r w:rsidRPr="00FC616A">
        <w:t>8.3.</w:t>
      </w:r>
      <w:r w:rsidRPr="00FC616A">
        <w:rPr>
          <w:lang w:val="en-US"/>
        </w:rPr>
        <w:t>2</w:t>
      </w:r>
      <w:r w:rsidRPr="00FC616A">
        <w:t>.1</w:t>
      </w:r>
      <w:r w:rsidRPr="00FC616A">
        <w:tab/>
        <w:t>MCPTT client initiated</w:t>
      </w:r>
      <w:bookmarkEnd w:id="1824"/>
      <w:bookmarkEnd w:id="1825"/>
      <w:bookmarkEnd w:id="1826"/>
      <w:bookmarkEnd w:id="1827"/>
      <w:bookmarkEnd w:id="1828"/>
      <w:bookmarkEnd w:id="182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30" w:name="_Toc20155773"/>
      <w:bookmarkStart w:id="1831" w:name="_Toc27500928"/>
      <w:bookmarkStart w:id="1832" w:name="_Toc36049053"/>
      <w:bookmarkStart w:id="1833" w:name="_Toc45209816"/>
      <w:bookmarkStart w:id="1834" w:name="_Toc51860641"/>
      <w:bookmarkStart w:id="1835" w:name="_Toc146246148"/>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30"/>
      <w:bookmarkEnd w:id="1831"/>
      <w:bookmarkEnd w:id="1832"/>
      <w:bookmarkEnd w:id="1833"/>
      <w:bookmarkEnd w:id="1834"/>
      <w:bookmarkEnd w:id="183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6" w:name="_Toc20155774"/>
      <w:bookmarkStart w:id="1837" w:name="_Toc27500929"/>
      <w:bookmarkStart w:id="1838" w:name="_Toc36049054"/>
      <w:bookmarkStart w:id="1839" w:name="_Toc45209817"/>
      <w:bookmarkStart w:id="1840" w:name="_Toc51860642"/>
      <w:bookmarkStart w:id="1841" w:name="_Toc146246149"/>
      <w:r w:rsidRPr="0073469F">
        <w:t>8.4</w:t>
      </w:r>
      <w:r w:rsidRPr="0073469F">
        <w:tab/>
        <w:t>Session release</w:t>
      </w:r>
      <w:bookmarkEnd w:id="1836"/>
      <w:bookmarkEnd w:id="1837"/>
      <w:bookmarkEnd w:id="1838"/>
      <w:bookmarkEnd w:id="1839"/>
      <w:bookmarkEnd w:id="1840"/>
      <w:bookmarkEnd w:id="1841"/>
    </w:p>
    <w:p w14:paraId="41995D02" w14:textId="77777777" w:rsidR="00517573" w:rsidRDefault="00517573" w:rsidP="00567124">
      <w:pPr>
        <w:pStyle w:val="Heading3"/>
      </w:pPr>
      <w:bookmarkStart w:id="1842" w:name="_Toc20155775"/>
      <w:bookmarkStart w:id="1843" w:name="_Toc27500930"/>
      <w:bookmarkStart w:id="1844" w:name="_Toc36049055"/>
      <w:bookmarkStart w:id="1845" w:name="_Toc45209818"/>
      <w:bookmarkStart w:id="1846" w:name="_Toc51860643"/>
      <w:bookmarkStart w:id="1847" w:name="_Toc146246150"/>
      <w:r w:rsidRPr="0073469F">
        <w:t>8.4.1</w:t>
      </w:r>
      <w:r w:rsidRPr="0073469F">
        <w:tab/>
        <w:t>MCPTT client procedures</w:t>
      </w:r>
      <w:bookmarkEnd w:id="1842"/>
      <w:bookmarkEnd w:id="1843"/>
      <w:bookmarkEnd w:id="1844"/>
      <w:bookmarkEnd w:id="1845"/>
      <w:bookmarkEnd w:id="1846"/>
      <w:bookmarkEnd w:id="1847"/>
    </w:p>
    <w:p w14:paraId="3391DFC2" w14:textId="77777777" w:rsidR="00555C8E" w:rsidRPr="0045201D" w:rsidRDefault="00555C8E" w:rsidP="00567124">
      <w:pPr>
        <w:pStyle w:val="Heading4"/>
      </w:pPr>
      <w:bookmarkStart w:id="1848" w:name="_Toc20155776"/>
      <w:bookmarkStart w:id="1849" w:name="_Toc27500931"/>
      <w:bookmarkStart w:id="1850" w:name="_Toc36049056"/>
      <w:bookmarkStart w:id="1851" w:name="_Toc45209819"/>
      <w:bookmarkStart w:id="1852" w:name="_Toc51860644"/>
      <w:bookmarkStart w:id="1853" w:name="_Toc146246151"/>
      <w:r w:rsidRPr="00B947B2">
        <w:t>8.</w:t>
      </w:r>
      <w:r w:rsidRPr="00B947B2">
        <w:rPr>
          <w:lang w:val="en-US"/>
        </w:rPr>
        <w:t>4</w:t>
      </w:r>
      <w:r w:rsidRPr="00B947B2">
        <w:t>.1.1</w:t>
      </w:r>
      <w:r w:rsidRPr="00B947B2">
        <w:tab/>
        <w:t>MCPTT client initiated</w:t>
      </w:r>
      <w:bookmarkEnd w:id="1848"/>
      <w:bookmarkEnd w:id="1849"/>
      <w:bookmarkEnd w:id="1850"/>
      <w:bookmarkEnd w:id="1851"/>
      <w:bookmarkEnd w:id="1852"/>
      <w:bookmarkEnd w:id="185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4" w:name="_Toc20155777"/>
      <w:bookmarkStart w:id="1855" w:name="_Toc27500932"/>
      <w:bookmarkStart w:id="1856" w:name="_Toc36049057"/>
      <w:bookmarkStart w:id="1857" w:name="_Toc45209820"/>
      <w:bookmarkStart w:id="1858" w:name="_Toc51860645"/>
      <w:bookmarkStart w:id="1859" w:name="_Toc146246152"/>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4"/>
      <w:bookmarkEnd w:id="1855"/>
      <w:bookmarkEnd w:id="1856"/>
      <w:bookmarkEnd w:id="1857"/>
      <w:bookmarkEnd w:id="1858"/>
      <w:bookmarkEnd w:id="1859"/>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60" w:name="_Toc20155778"/>
      <w:bookmarkStart w:id="1861" w:name="_Toc27500933"/>
      <w:bookmarkStart w:id="1862" w:name="_Toc36049058"/>
      <w:bookmarkStart w:id="1863" w:name="_Toc45209821"/>
      <w:bookmarkStart w:id="1864" w:name="_Toc51860646"/>
      <w:bookmarkStart w:id="1865" w:name="_Toc14624615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60"/>
      <w:bookmarkEnd w:id="1861"/>
      <w:bookmarkEnd w:id="1862"/>
      <w:bookmarkEnd w:id="1863"/>
      <w:bookmarkEnd w:id="1864"/>
      <w:bookmarkEnd w:id="1865"/>
    </w:p>
    <w:p w14:paraId="489A6CA7" w14:textId="77777777" w:rsidR="00555C8E" w:rsidRPr="0045201D" w:rsidRDefault="00555C8E" w:rsidP="00567124">
      <w:pPr>
        <w:pStyle w:val="Heading4"/>
      </w:pPr>
      <w:bookmarkStart w:id="1866" w:name="_Toc20155779"/>
      <w:bookmarkStart w:id="1867" w:name="_Toc27500934"/>
      <w:bookmarkStart w:id="1868" w:name="_Toc36049059"/>
      <w:bookmarkStart w:id="1869" w:name="_Toc45209822"/>
      <w:bookmarkStart w:id="1870" w:name="_Toc51860647"/>
      <w:bookmarkStart w:id="1871" w:name="_Toc146246154"/>
      <w:r w:rsidRPr="00B947B2">
        <w:t>8.</w:t>
      </w:r>
      <w:r w:rsidRPr="00B947B2">
        <w:rPr>
          <w:lang w:val="en-US"/>
        </w:rPr>
        <w:t>4</w:t>
      </w:r>
      <w:r w:rsidRPr="00B947B2">
        <w:t>.</w:t>
      </w:r>
      <w:r w:rsidRPr="00B947B2">
        <w:rPr>
          <w:lang w:val="en-US"/>
        </w:rPr>
        <w:t>2</w:t>
      </w:r>
      <w:r w:rsidRPr="00B947B2">
        <w:t>.1</w:t>
      </w:r>
      <w:r w:rsidRPr="00B947B2">
        <w:tab/>
        <w:t>MCPTT client initiated</w:t>
      </w:r>
      <w:bookmarkEnd w:id="1866"/>
      <w:bookmarkEnd w:id="1867"/>
      <w:bookmarkEnd w:id="1868"/>
      <w:bookmarkEnd w:id="1869"/>
      <w:bookmarkEnd w:id="1870"/>
      <w:bookmarkEnd w:id="187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72" w:name="_Toc20155780"/>
      <w:bookmarkStart w:id="1873" w:name="_Toc27500935"/>
      <w:bookmarkStart w:id="1874" w:name="_Toc36049060"/>
      <w:bookmarkStart w:id="1875" w:name="_Toc45209823"/>
      <w:bookmarkStart w:id="1876" w:name="_Toc51860648"/>
      <w:bookmarkStart w:id="1877" w:name="_Toc146246155"/>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72"/>
      <w:bookmarkEnd w:id="1873"/>
      <w:bookmarkEnd w:id="1874"/>
      <w:bookmarkEnd w:id="1875"/>
      <w:bookmarkEnd w:id="1876"/>
      <w:bookmarkEnd w:id="187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8" w:name="_Toc20155781"/>
      <w:bookmarkStart w:id="1879" w:name="_Toc27500936"/>
      <w:bookmarkStart w:id="1880" w:name="_Toc36049061"/>
      <w:bookmarkStart w:id="1881" w:name="_Toc45209824"/>
      <w:bookmarkStart w:id="1882" w:name="_Toc51860649"/>
      <w:bookmarkStart w:id="1883" w:name="_Toc146246156"/>
      <w:r w:rsidRPr="0073469F">
        <w:t>9</w:t>
      </w:r>
      <w:r w:rsidRPr="0073469F">
        <w:tab/>
        <w:t>Affiliation</w:t>
      </w:r>
      <w:bookmarkEnd w:id="1878"/>
      <w:bookmarkEnd w:id="1879"/>
      <w:bookmarkEnd w:id="1880"/>
      <w:bookmarkEnd w:id="1881"/>
      <w:bookmarkEnd w:id="1882"/>
      <w:bookmarkEnd w:id="1883"/>
    </w:p>
    <w:p w14:paraId="4C5F8FEC" w14:textId="77777777" w:rsidR="00517573" w:rsidRPr="0073469F" w:rsidRDefault="00517573" w:rsidP="00567124">
      <w:pPr>
        <w:pStyle w:val="Heading2"/>
      </w:pPr>
      <w:bookmarkStart w:id="1884" w:name="_Toc20155782"/>
      <w:bookmarkStart w:id="1885" w:name="_Toc27500937"/>
      <w:bookmarkStart w:id="1886" w:name="_Toc36049062"/>
      <w:bookmarkStart w:id="1887" w:name="_Toc45209825"/>
      <w:bookmarkStart w:id="1888" w:name="_Toc51860650"/>
      <w:bookmarkStart w:id="1889" w:name="_Toc146246157"/>
      <w:r w:rsidRPr="0073469F">
        <w:t>9.1</w:t>
      </w:r>
      <w:r w:rsidRPr="0073469F">
        <w:tab/>
        <w:t>General</w:t>
      </w:r>
      <w:bookmarkEnd w:id="1884"/>
      <w:bookmarkEnd w:id="1885"/>
      <w:bookmarkEnd w:id="1886"/>
      <w:bookmarkEnd w:id="1887"/>
      <w:bookmarkEnd w:id="1888"/>
      <w:bookmarkEnd w:id="188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90" w:name="_Toc20155783"/>
      <w:bookmarkStart w:id="1891" w:name="_Toc27500938"/>
      <w:bookmarkStart w:id="1892" w:name="_Toc36049063"/>
      <w:bookmarkStart w:id="1893" w:name="_Toc45209826"/>
      <w:bookmarkStart w:id="1894" w:name="_Toc51860651"/>
      <w:bookmarkStart w:id="1895" w:name="_Toc146246158"/>
      <w:r w:rsidRPr="0073469F">
        <w:t>9.2</w:t>
      </w:r>
      <w:r w:rsidRPr="0073469F">
        <w:tab/>
        <w:t>Procedures</w:t>
      </w:r>
      <w:bookmarkEnd w:id="1890"/>
      <w:bookmarkEnd w:id="1891"/>
      <w:bookmarkEnd w:id="1892"/>
      <w:bookmarkEnd w:id="1893"/>
      <w:bookmarkEnd w:id="1894"/>
      <w:bookmarkEnd w:id="1895"/>
    </w:p>
    <w:p w14:paraId="41083830" w14:textId="77777777" w:rsidR="00517573" w:rsidRPr="0073469F" w:rsidRDefault="00517573" w:rsidP="00567124">
      <w:pPr>
        <w:pStyle w:val="Heading3"/>
      </w:pPr>
      <w:bookmarkStart w:id="1896" w:name="_Toc20155784"/>
      <w:bookmarkStart w:id="1897" w:name="_Toc27500939"/>
      <w:bookmarkStart w:id="1898" w:name="_Toc36049064"/>
      <w:bookmarkStart w:id="1899" w:name="_Toc45209827"/>
      <w:bookmarkStart w:id="1900" w:name="_Toc51860652"/>
      <w:bookmarkStart w:id="1901" w:name="_Toc146246159"/>
      <w:r w:rsidRPr="0073469F">
        <w:t>9.2</w:t>
      </w:r>
      <w:r w:rsidR="008D4910" w:rsidRPr="0073469F">
        <w:t>.1</w:t>
      </w:r>
      <w:r w:rsidRPr="0073469F">
        <w:tab/>
        <w:t>MCPTT client procedures</w:t>
      </w:r>
      <w:bookmarkEnd w:id="1896"/>
      <w:bookmarkEnd w:id="1897"/>
      <w:bookmarkEnd w:id="1898"/>
      <w:bookmarkEnd w:id="1899"/>
      <w:bookmarkEnd w:id="1900"/>
      <w:bookmarkEnd w:id="1901"/>
    </w:p>
    <w:p w14:paraId="73605FAE" w14:textId="77777777" w:rsidR="008D4910" w:rsidRPr="0073469F" w:rsidRDefault="008D4910" w:rsidP="00567124">
      <w:pPr>
        <w:pStyle w:val="Heading4"/>
      </w:pPr>
      <w:bookmarkStart w:id="1902" w:name="_Toc20155785"/>
      <w:bookmarkStart w:id="1903" w:name="_Toc27500940"/>
      <w:bookmarkStart w:id="1904" w:name="_Toc36049065"/>
      <w:bookmarkStart w:id="1905" w:name="_Toc45209828"/>
      <w:bookmarkStart w:id="1906" w:name="_Toc51860653"/>
      <w:bookmarkStart w:id="1907" w:name="_Toc146246160"/>
      <w:r w:rsidRPr="0073469F">
        <w:t>9.2.1.1</w:t>
      </w:r>
      <w:r w:rsidRPr="0073469F">
        <w:tab/>
        <w:t>General</w:t>
      </w:r>
      <w:bookmarkEnd w:id="1902"/>
      <w:bookmarkEnd w:id="1903"/>
      <w:bookmarkEnd w:id="1904"/>
      <w:bookmarkEnd w:id="1905"/>
      <w:bookmarkEnd w:id="1906"/>
      <w:bookmarkEnd w:id="190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8" w:name="_Toc20155786"/>
      <w:bookmarkStart w:id="1909" w:name="_Toc27500941"/>
      <w:bookmarkStart w:id="1910" w:name="_Toc36049066"/>
      <w:bookmarkStart w:id="1911" w:name="_Toc45209829"/>
      <w:bookmarkStart w:id="1912" w:name="_Toc51860654"/>
      <w:bookmarkStart w:id="1913" w:name="_Toc146246161"/>
      <w:r w:rsidRPr="0073469F">
        <w:t>9.2.1.2</w:t>
      </w:r>
      <w:r w:rsidRPr="0073469F">
        <w:tab/>
        <w:t>Affiliation status change procedure</w:t>
      </w:r>
      <w:bookmarkEnd w:id="1908"/>
      <w:bookmarkEnd w:id="1909"/>
      <w:bookmarkEnd w:id="1910"/>
      <w:bookmarkEnd w:id="1911"/>
      <w:bookmarkEnd w:id="1912"/>
      <w:bookmarkEnd w:id="191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4" w:name="_Toc20155787"/>
      <w:bookmarkStart w:id="1915" w:name="_Toc27500942"/>
      <w:bookmarkStart w:id="1916" w:name="_Toc36049067"/>
      <w:bookmarkStart w:id="1917" w:name="_Toc45209830"/>
      <w:bookmarkStart w:id="1918" w:name="_Toc51860655"/>
      <w:bookmarkStart w:id="1919" w:name="_Toc146246162"/>
      <w:r w:rsidRPr="0073469F">
        <w:t>9.2.1.3</w:t>
      </w:r>
      <w:r w:rsidRPr="0073469F">
        <w:tab/>
        <w:t>Affiliation status determination procedure</w:t>
      </w:r>
      <w:bookmarkEnd w:id="1914"/>
      <w:bookmarkEnd w:id="1915"/>
      <w:bookmarkEnd w:id="1916"/>
      <w:bookmarkEnd w:id="1917"/>
      <w:bookmarkEnd w:id="1918"/>
      <w:bookmarkEnd w:id="191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20" w:name="_Toc20155788"/>
      <w:bookmarkStart w:id="1921" w:name="_Toc27500943"/>
      <w:bookmarkStart w:id="1922" w:name="_Toc36049068"/>
      <w:bookmarkStart w:id="1923" w:name="_Toc45209831"/>
      <w:bookmarkStart w:id="1924" w:name="_Toc51860656"/>
      <w:bookmarkStart w:id="1925" w:name="_Toc14624616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20"/>
      <w:bookmarkEnd w:id="1921"/>
      <w:bookmarkEnd w:id="1922"/>
      <w:bookmarkEnd w:id="1923"/>
      <w:bookmarkEnd w:id="1924"/>
      <w:bookmarkEnd w:id="192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6" w:name="_Toc20155789"/>
      <w:bookmarkStart w:id="1927" w:name="_Toc27500944"/>
      <w:bookmarkStart w:id="1928" w:name="_Toc36049069"/>
      <w:bookmarkStart w:id="1929" w:name="_Toc45209832"/>
      <w:bookmarkStart w:id="1930" w:name="_Toc51860657"/>
      <w:bookmarkStart w:id="1931" w:name="_Toc146246164"/>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6"/>
      <w:bookmarkEnd w:id="1927"/>
      <w:bookmarkEnd w:id="1928"/>
      <w:bookmarkEnd w:id="1929"/>
      <w:bookmarkEnd w:id="1930"/>
      <w:bookmarkEnd w:id="193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32" w:name="_Toc20155790"/>
      <w:bookmarkStart w:id="1933" w:name="_Toc27500945"/>
      <w:bookmarkStart w:id="1934" w:name="_Toc36049070"/>
      <w:bookmarkStart w:id="1935" w:name="_Toc45209833"/>
      <w:bookmarkStart w:id="1936" w:name="_Toc51860658"/>
      <w:bookmarkStart w:id="1937" w:name="_Toc146246165"/>
      <w:r>
        <w:t>9.2.1.6</w:t>
      </w:r>
      <w:r w:rsidRPr="00D64F90">
        <w:tab/>
        <w:t>Subscription to group dynamic data</w:t>
      </w:r>
      <w:bookmarkEnd w:id="1932"/>
      <w:bookmarkEnd w:id="1933"/>
      <w:bookmarkEnd w:id="1934"/>
      <w:bookmarkEnd w:id="1935"/>
      <w:bookmarkEnd w:id="1936"/>
      <w:bookmarkEnd w:id="193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8" w:name="_Toc36049071"/>
      <w:bookmarkStart w:id="1939" w:name="_Toc45209834"/>
      <w:bookmarkStart w:id="1940" w:name="_Toc51860659"/>
      <w:bookmarkStart w:id="1941" w:name="_Toc20155791"/>
      <w:bookmarkStart w:id="1942" w:name="_Toc27500946"/>
      <w:bookmarkStart w:id="1943" w:name="_Toc146246166"/>
      <w:r>
        <w:lastRenderedPageBreak/>
        <w:t>9.2.1.7</w:t>
      </w:r>
      <w:r w:rsidRPr="00D64F90">
        <w:tab/>
      </w:r>
      <w:r>
        <w:t>Rules based affiliation status change procedure</w:t>
      </w:r>
      <w:bookmarkEnd w:id="1938"/>
      <w:bookmarkEnd w:id="1939"/>
      <w:bookmarkEnd w:id="1940"/>
      <w:bookmarkEnd w:id="1943"/>
    </w:p>
    <w:p w14:paraId="2C52EB19" w14:textId="77777777" w:rsidR="00B5700C" w:rsidRDefault="00B5700C" w:rsidP="00752DF8">
      <w:pPr>
        <w:pStyle w:val="Heading5"/>
      </w:pPr>
      <w:bookmarkStart w:id="1944" w:name="_Toc146246167"/>
      <w:r>
        <w:t>9.2.1.7.1</w:t>
      </w:r>
      <w:r>
        <w:tab/>
        <w:t>General</w:t>
      </w:r>
      <w:bookmarkEnd w:id="194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5" w:name="_Toc146246168"/>
      <w:r>
        <w:t>9.2.1.7.2</w:t>
      </w:r>
      <w:r>
        <w:tab/>
        <w:t>User profile defined rules</w:t>
      </w:r>
      <w:bookmarkEnd w:id="1945"/>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6" w:name="_Toc146246169"/>
      <w:r>
        <w:t>9.2.1.7.3</w:t>
      </w:r>
      <w:r>
        <w:tab/>
        <w:t>Group configuration defined rules</w:t>
      </w:r>
      <w:bookmarkEnd w:id="194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7" w:name="_Hlk104301261"/>
      <w:bookmarkStart w:id="1948" w:name="_Hlk104301356"/>
      <w:r>
        <w:t xml:space="preserve"> and the MCPTT client is within the area specified </w:t>
      </w:r>
      <w:bookmarkEnd w:id="1947"/>
      <w:r>
        <w:t xml:space="preserve">in the </w:t>
      </w:r>
      <w:r>
        <w:rPr>
          <w:rFonts w:eastAsia="SimSun"/>
        </w:rPr>
        <w:t>&lt;permitted-geographic-area&gt; element</w:t>
      </w:r>
      <w:bookmarkEnd w:id="194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9" w:name="_Toc36049072"/>
      <w:bookmarkStart w:id="1950" w:name="_Toc45209835"/>
      <w:bookmarkStart w:id="1951" w:name="_Toc51860660"/>
      <w:bookmarkStart w:id="1952" w:name="_Toc146246170"/>
      <w:r w:rsidRPr="0073469F">
        <w:rPr>
          <w:rFonts w:eastAsia="Malgun Gothic"/>
        </w:rPr>
        <w:t>9.</w:t>
      </w:r>
      <w:r w:rsidR="008D4910" w:rsidRPr="0073469F">
        <w:rPr>
          <w:rFonts w:eastAsia="Malgun Gothic"/>
        </w:rPr>
        <w:t>2.2</w:t>
      </w:r>
      <w:r w:rsidRPr="0073469F">
        <w:rPr>
          <w:rFonts w:eastAsia="Malgun Gothic"/>
        </w:rPr>
        <w:tab/>
        <w:t>MCPTT server procedures</w:t>
      </w:r>
      <w:bookmarkEnd w:id="1941"/>
      <w:bookmarkEnd w:id="1942"/>
      <w:bookmarkEnd w:id="1949"/>
      <w:bookmarkEnd w:id="1950"/>
      <w:bookmarkEnd w:id="1951"/>
      <w:bookmarkEnd w:id="1952"/>
    </w:p>
    <w:p w14:paraId="05AAB661" w14:textId="77777777" w:rsidR="008D4910" w:rsidRPr="0073469F" w:rsidRDefault="008D4910" w:rsidP="00567124">
      <w:pPr>
        <w:pStyle w:val="Heading4"/>
      </w:pPr>
      <w:bookmarkStart w:id="1953" w:name="_Toc20155792"/>
      <w:bookmarkStart w:id="1954" w:name="_Toc27500947"/>
      <w:bookmarkStart w:id="1955" w:name="_Toc36049073"/>
      <w:bookmarkStart w:id="1956" w:name="_Toc45209836"/>
      <w:bookmarkStart w:id="1957" w:name="_Toc51860661"/>
      <w:bookmarkStart w:id="1958" w:name="_Toc146246171"/>
      <w:r w:rsidRPr="0073469F">
        <w:t>9.2.2.1</w:t>
      </w:r>
      <w:r w:rsidRPr="0073469F">
        <w:tab/>
        <w:t>General</w:t>
      </w:r>
      <w:bookmarkEnd w:id="1953"/>
      <w:bookmarkEnd w:id="1954"/>
      <w:bookmarkEnd w:id="1955"/>
      <w:bookmarkEnd w:id="1956"/>
      <w:bookmarkEnd w:id="1957"/>
      <w:bookmarkEnd w:id="195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9" w:name="_Toc20155793"/>
      <w:bookmarkStart w:id="1960" w:name="_Toc27500948"/>
      <w:bookmarkStart w:id="1961" w:name="_Toc36049074"/>
      <w:bookmarkStart w:id="1962" w:name="_Toc45209837"/>
      <w:bookmarkStart w:id="1963" w:name="_Toc51860662"/>
      <w:bookmarkStart w:id="1964" w:name="_Toc146246172"/>
      <w:r w:rsidRPr="0073469F">
        <w:t>9.2.2.2</w:t>
      </w:r>
      <w:r w:rsidRPr="0073469F">
        <w:tab/>
        <w:t>Procedures of MCPTT server serving the MCPTT user</w:t>
      </w:r>
      <w:bookmarkEnd w:id="1959"/>
      <w:bookmarkEnd w:id="1960"/>
      <w:bookmarkEnd w:id="1961"/>
      <w:bookmarkEnd w:id="1962"/>
      <w:bookmarkEnd w:id="1963"/>
      <w:bookmarkEnd w:id="1964"/>
    </w:p>
    <w:p w14:paraId="3C88FB2F" w14:textId="77777777" w:rsidR="008D4910" w:rsidRPr="0073469F" w:rsidRDefault="008D4910" w:rsidP="00567124">
      <w:pPr>
        <w:pStyle w:val="Heading5"/>
      </w:pPr>
      <w:bookmarkStart w:id="1965" w:name="_Toc20155794"/>
      <w:bookmarkStart w:id="1966" w:name="_Toc27500949"/>
      <w:bookmarkStart w:id="1967" w:name="_Toc36049075"/>
      <w:bookmarkStart w:id="1968" w:name="_Toc45209838"/>
      <w:bookmarkStart w:id="1969" w:name="_Toc51860663"/>
      <w:bookmarkStart w:id="1970" w:name="_Toc146246173"/>
      <w:r w:rsidRPr="0073469F">
        <w:t>9.2.2.2.1</w:t>
      </w:r>
      <w:r w:rsidRPr="0073469F">
        <w:tab/>
        <w:t>General</w:t>
      </w:r>
      <w:bookmarkEnd w:id="1965"/>
      <w:bookmarkEnd w:id="1966"/>
      <w:bookmarkEnd w:id="1967"/>
      <w:bookmarkEnd w:id="1968"/>
      <w:bookmarkEnd w:id="1969"/>
      <w:bookmarkEnd w:id="197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71" w:name="_Toc20155795"/>
      <w:bookmarkStart w:id="1972" w:name="_Toc27500950"/>
      <w:bookmarkStart w:id="1973" w:name="_Toc36049076"/>
      <w:bookmarkStart w:id="1974" w:name="_Toc45209839"/>
      <w:bookmarkStart w:id="1975" w:name="_Toc51860664"/>
      <w:bookmarkStart w:id="1976" w:name="_Toc146246174"/>
      <w:r w:rsidRPr="0073469F">
        <w:t>9.2.2.2.2</w:t>
      </w:r>
      <w:r w:rsidRPr="0073469F">
        <w:tab/>
        <w:t>Stored information</w:t>
      </w:r>
      <w:bookmarkEnd w:id="1971"/>
      <w:bookmarkEnd w:id="1972"/>
      <w:bookmarkEnd w:id="1973"/>
      <w:bookmarkEnd w:id="1974"/>
      <w:bookmarkEnd w:id="1975"/>
      <w:bookmarkEnd w:id="197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7" w:name="_Toc20155796"/>
      <w:bookmarkStart w:id="1978" w:name="_Toc27500951"/>
      <w:bookmarkStart w:id="1979" w:name="_Toc36049077"/>
      <w:bookmarkStart w:id="1980" w:name="_Toc45209840"/>
      <w:bookmarkStart w:id="1981" w:name="_Toc51860665"/>
      <w:bookmarkStart w:id="1982" w:name="_Toc146246175"/>
      <w:r w:rsidRPr="0073469F">
        <w:t>9.2.2.2.3</w:t>
      </w:r>
      <w:r w:rsidRPr="0073469F">
        <w:tab/>
        <w:t>Receiving affiliation status change from MCPTT client procedure</w:t>
      </w:r>
      <w:bookmarkEnd w:id="1977"/>
      <w:bookmarkEnd w:id="1978"/>
      <w:bookmarkEnd w:id="1979"/>
      <w:bookmarkEnd w:id="1980"/>
      <w:bookmarkEnd w:id="1981"/>
      <w:bookmarkEnd w:id="198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83" w:name="_Toc20155797"/>
      <w:bookmarkStart w:id="1984" w:name="_Toc27500952"/>
      <w:bookmarkStart w:id="1985" w:name="_Toc36049078"/>
      <w:bookmarkStart w:id="1986" w:name="_Toc45209841"/>
      <w:bookmarkStart w:id="1987" w:name="_Toc51860666"/>
      <w:bookmarkStart w:id="1988" w:name="_Toc146246176"/>
      <w:r w:rsidRPr="0073469F">
        <w:t>9.2.2.2.4</w:t>
      </w:r>
      <w:r w:rsidRPr="0073469F">
        <w:tab/>
        <w:t>Receiving subscription to affiliation status procedure</w:t>
      </w:r>
      <w:bookmarkEnd w:id="1983"/>
      <w:bookmarkEnd w:id="1984"/>
      <w:bookmarkEnd w:id="1985"/>
      <w:bookmarkEnd w:id="1986"/>
      <w:bookmarkEnd w:id="1987"/>
      <w:bookmarkEnd w:id="198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9" w:name="_Toc20155798"/>
      <w:bookmarkStart w:id="1990" w:name="_Toc27500953"/>
      <w:bookmarkStart w:id="1991" w:name="_Toc36049079"/>
      <w:bookmarkStart w:id="1992" w:name="_Toc45209842"/>
      <w:bookmarkStart w:id="1993" w:name="_Toc51860667"/>
      <w:bookmarkStart w:id="1994" w:name="_Toc146246177"/>
      <w:r w:rsidRPr="0073469F">
        <w:t>9.2.2.2.5</w:t>
      </w:r>
      <w:r w:rsidRPr="0073469F">
        <w:tab/>
        <w:t>Sending notification of change of affiliation status procedure</w:t>
      </w:r>
      <w:bookmarkEnd w:id="1989"/>
      <w:bookmarkEnd w:id="1990"/>
      <w:bookmarkEnd w:id="1991"/>
      <w:bookmarkEnd w:id="1992"/>
      <w:bookmarkEnd w:id="1993"/>
      <w:bookmarkEnd w:id="199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5" w:name="_Toc20155799"/>
      <w:bookmarkStart w:id="1996" w:name="_Toc27500954"/>
      <w:bookmarkStart w:id="1997" w:name="_Toc36049080"/>
      <w:bookmarkStart w:id="1998" w:name="_Toc45209843"/>
      <w:bookmarkStart w:id="1999" w:name="_Toc51860668"/>
      <w:bookmarkStart w:id="2000" w:name="_Toc146246178"/>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5"/>
      <w:bookmarkEnd w:id="1996"/>
      <w:bookmarkEnd w:id="1997"/>
      <w:bookmarkEnd w:id="1998"/>
      <w:bookmarkEnd w:id="1999"/>
      <w:bookmarkEnd w:id="200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01" w:name="_Toc20155800"/>
      <w:bookmarkStart w:id="2002" w:name="_Toc27500955"/>
      <w:bookmarkStart w:id="2003" w:name="_Toc36049081"/>
      <w:bookmarkStart w:id="2004" w:name="_Toc45209844"/>
      <w:bookmarkStart w:id="2005" w:name="_Toc51860669"/>
      <w:bookmarkStart w:id="2006" w:name="_Toc14624617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01"/>
      <w:bookmarkEnd w:id="2002"/>
      <w:bookmarkEnd w:id="2003"/>
      <w:bookmarkEnd w:id="2004"/>
      <w:bookmarkEnd w:id="2005"/>
      <w:bookmarkEnd w:id="200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7" w:name="_Toc20155801"/>
      <w:bookmarkStart w:id="2008" w:name="_Toc27500956"/>
      <w:bookmarkStart w:id="2009" w:name="_Toc36049082"/>
      <w:bookmarkStart w:id="2010" w:name="_Toc45209845"/>
      <w:bookmarkStart w:id="2011" w:name="_Toc51860670"/>
      <w:bookmarkStart w:id="2012" w:name="_Toc14624618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7"/>
      <w:bookmarkEnd w:id="2008"/>
      <w:bookmarkEnd w:id="2009"/>
      <w:bookmarkEnd w:id="2010"/>
      <w:bookmarkEnd w:id="2011"/>
      <w:bookmarkEnd w:id="201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13" w:name="_Toc20155802"/>
      <w:bookmarkStart w:id="2014" w:name="_Toc27500957"/>
      <w:bookmarkStart w:id="2015" w:name="_Toc36049083"/>
      <w:bookmarkStart w:id="2016" w:name="_Toc45209846"/>
      <w:bookmarkStart w:id="2017" w:name="_Toc51860671"/>
      <w:bookmarkStart w:id="2018" w:name="_Toc14624618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13"/>
      <w:bookmarkEnd w:id="2014"/>
      <w:bookmarkEnd w:id="2015"/>
      <w:bookmarkEnd w:id="2016"/>
      <w:bookmarkEnd w:id="2017"/>
      <w:bookmarkEnd w:id="201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9" w:name="_Toc20155803"/>
      <w:bookmarkStart w:id="2020" w:name="_Toc27500958"/>
      <w:bookmarkStart w:id="2021" w:name="_Toc36049084"/>
      <w:bookmarkStart w:id="2022" w:name="_Toc45209847"/>
      <w:bookmarkStart w:id="2023" w:name="_Toc51860672"/>
      <w:bookmarkStart w:id="2024" w:name="_Toc146246182"/>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9"/>
      <w:bookmarkEnd w:id="2020"/>
      <w:bookmarkEnd w:id="2021"/>
      <w:bookmarkEnd w:id="2022"/>
      <w:bookmarkEnd w:id="2023"/>
      <w:bookmarkEnd w:id="202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5" w:name="_Toc20155804"/>
      <w:bookmarkStart w:id="2026" w:name="_Toc27500959"/>
      <w:bookmarkStart w:id="2027" w:name="_Toc36049085"/>
      <w:bookmarkStart w:id="2028" w:name="_Toc45209848"/>
      <w:bookmarkStart w:id="2029" w:name="_Toc51860673"/>
      <w:bookmarkStart w:id="2030" w:name="_Toc146246183"/>
      <w:r>
        <w:t>9.2.2.2.11</w:t>
      </w:r>
      <w:r w:rsidRPr="0073469F">
        <w:tab/>
      </w:r>
      <w:r>
        <w:t>Affiliation status determination</w:t>
      </w:r>
      <w:bookmarkEnd w:id="2025"/>
      <w:bookmarkEnd w:id="2026"/>
      <w:bookmarkEnd w:id="2027"/>
      <w:bookmarkEnd w:id="2028"/>
      <w:bookmarkEnd w:id="2029"/>
      <w:bookmarkEnd w:id="203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31" w:name="_Toc20155805"/>
      <w:bookmarkStart w:id="2032" w:name="_Toc27500960"/>
      <w:bookmarkStart w:id="2033" w:name="_Toc36049086"/>
      <w:bookmarkStart w:id="2034" w:name="_Toc45209849"/>
      <w:bookmarkStart w:id="2035" w:name="_Toc51860674"/>
      <w:bookmarkStart w:id="2036" w:name="_Toc146246184"/>
      <w:r>
        <w:t>9.2.2.2.12</w:t>
      </w:r>
      <w:r w:rsidRPr="0073469F">
        <w:tab/>
      </w:r>
      <w:r>
        <w:t>Affiliation status change by implicit affiliation</w:t>
      </w:r>
      <w:bookmarkEnd w:id="2031"/>
      <w:bookmarkEnd w:id="2032"/>
      <w:bookmarkEnd w:id="2033"/>
      <w:bookmarkEnd w:id="2034"/>
      <w:bookmarkEnd w:id="2035"/>
      <w:bookmarkEnd w:id="203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7" w:name="_Toc20155806"/>
      <w:bookmarkStart w:id="2038" w:name="_Toc27500961"/>
      <w:bookmarkStart w:id="2039" w:name="_Toc36049087"/>
      <w:bookmarkStart w:id="2040" w:name="_Toc45209850"/>
      <w:bookmarkStart w:id="2041" w:name="_Toc51860675"/>
      <w:bookmarkStart w:id="2042" w:name="_Toc146246185"/>
      <w:r>
        <w:t>9.2.2.2.13</w:t>
      </w:r>
      <w:r w:rsidRPr="0073469F">
        <w:tab/>
      </w:r>
      <w:r>
        <w:t>Implicit affiliation status change completion</w:t>
      </w:r>
      <w:bookmarkEnd w:id="2037"/>
      <w:bookmarkEnd w:id="2038"/>
      <w:bookmarkEnd w:id="2039"/>
      <w:bookmarkEnd w:id="2040"/>
      <w:bookmarkEnd w:id="2041"/>
      <w:bookmarkEnd w:id="204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43" w:name="_Toc20155807"/>
      <w:bookmarkStart w:id="2044" w:name="_Toc27500962"/>
      <w:bookmarkStart w:id="2045" w:name="_Toc36049088"/>
      <w:bookmarkStart w:id="2046" w:name="_Toc45209851"/>
      <w:bookmarkStart w:id="2047" w:name="_Toc51860676"/>
      <w:bookmarkStart w:id="2048" w:name="_Toc146246186"/>
      <w:r>
        <w:t>9.2.2.2.14</w:t>
      </w:r>
      <w:r w:rsidRPr="0073469F">
        <w:tab/>
      </w:r>
      <w:r>
        <w:t>Implicit affiliation status change cancellation</w:t>
      </w:r>
      <w:bookmarkEnd w:id="2043"/>
      <w:bookmarkEnd w:id="2044"/>
      <w:bookmarkEnd w:id="2045"/>
      <w:bookmarkEnd w:id="2046"/>
      <w:bookmarkEnd w:id="2047"/>
      <w:bookmarkEnd w:id="204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9" w:name="_Toc20155808"/>
      <w:bookmarkStart w:id="2050" w:name="_Toc27500963"/>
      <w:bookmarkStart w:id="2051" w:name="_Toc36049089"/>
      <w:bookmarkStart w:id="2052" w:name="_Toc45209852"/>
      <w:bookmarkStart w:id="2053" w:name="_Toc51860677"/>
      <w:bookmarkStart w:id="2054" w:name="_Toc14624618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9"/>
      <w:bookmarkEnd w:id="2050"/>
      <w:bookmarkEnd w:id="2051"/>
      <w:bookmarkEnd w:id="2052"/>
      <w:bookmarkEnd w:id="2053"/>
      <w:bookmarkEnd w:id="205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5" w:name="_Toc20155809"/>
      <w:bookmarkStart w:id="2056" w:name="_Toc27500964"/>
      <w:bookmarkStart w:id="2057" w:name="_Toc36049090"/>
      <w:bookmarkStart w:id="2058" w:name="_Toc45209853"/>
      <w:bookmarkStart w:id="2059" w:name="_Toc51860678"/>
      <w:bookmarkStart w:id="2060" w:name="_Toc14624618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5"/>
      <w:bookmarkEnd w:id="2056"/>
      <w:bookmarkEnd w:id="2057"/>
      <w:bookmarkEnd w:id="2058"/>
      <w:bookmarkEnd w:id="2059"/>
      <w:bookmarkEnd w:id="206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61" w:name="_Toc20155810"/>
      <w:bookmarkStart w:id="2062" w:name="_Toc27500965"/>
      <w:bookmarkStart w:id="2063" w:name="_Toc36049091"/>
      <w:bookmarkStart w:id="2064" w:name="_Toc45209854"/>
      <w:bookmarkStart w:id="2065" w:name="_Toc51860679"/>
      <w:bookmarkStart w:id="2066" w:name="_Toc146246189"/>
      <w:r w:rsidRPr="0073469F">
        <w:lastRenderedPageBreak/>
        <w:t>9.2.2.3</w:t>
      </w:r>
      <w:r w:rsidRPr="0073469F">
        <w:tab/>
        <w:t>Procedures of MCPTT server owning the MCPTT group</w:t>
      </w:r>
      <w:bookmarkEnd w:id="2061"/>
      <w:bookmarkEnd w:id="2062"/>
      <w:bookmarkEnd w:id="2063"/>
      <w:bookmarkEnd w:id="2064"/>
      <w:bookmarkEnd w:id="2065"/>
      <w:bookmarkEnd w:id="2066"/>
    </w:p>
    <w:p w14:paraId="3E892C0F" w14:textId="77777777" w:rsidR="009230CD" w:rsidRPr="006C461B" w:rsidRDefault="009230CD" w:rsidP="00567124">
      <w:pPr>
        <w:pStyle w:val="Heading5"/>
        <w:rPr>
          <w:lang w:val="en-US"/>
        </w:rPr>
      </w:pPr>
      <w:bookmarkStart w:id="2067" w:name="_Toc20155811"/>
      <w:bookmarkStart w:id="2068" w:name="_Toc27500966"/>
      <w:bookmarkStart w:id="2069" w:name="_Toc36049092"/>
      <w:bookmarkStart w:id="2070" w:name="_Toc45209855"/>
      <w:bookmarkStart w:id="2071" w:name="_Toc51860680"/>
      <w:bookmarkStart w:id="2072" w:name="_Toc146246190"/>
      <w:r>
        <w:t>9.2.2.3.</w:t>
      </w:r>
      <w:r>
        <w:rPr>
          <w:lang w:val="en-US"/>
        </w:rPr>
        <w:t>1</w:t>
      </w:r>
      <w:r>
        <w:tab/>
      </w:r>
      <w:r>
        <w:rPr>
          <w:lang w:val="en-US"/>
        </w:rPr>
        <w:t>General</w:t>
      </w:r>
      <w:bookmarkEnd w:id="2067"/>
      <w:bookmarkEnd w:id="2068"/>
      <w:bookmarkEnd w:id="2069"/>
      <w:bookmarkEnd w:id="2070"/>
      <w:bookmarkEnd w:id="2071"/>
      <w:bookmarkEnd w:id="207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73" w:name="_Toc20155812"/>
      <w:bookmarkStart w:id="2074" w:name="_Toc27500967"/>
      <w:bookmarkStart w:id="2075" w:name="_Toc36049093"/>
      <w:bookmarkStart w:id="2076" w:name="_Toc45209856"/>
      <w:bookmarkStart w:id="2077" w:name="_Toc51860681"/>
      <w:bookmarkStart w:id="2078" w:name="_Toc146246191"/>
      <w:r>
        <w:t>9.2.2.3.</w:t>
      </w:r>
      <w:r>
        <w:rPr>
          <w:lang w:val="en-US"/>
        </w:rPr>
        <w:t>2</w:t>
      </w:r>
      <w:r>
        <w:tab/>
        <w:t>Stored information</w:t>
      </w:r>
      <w:bookmarkEnd w:id="2073"/>
      <w:bookmarkEnd w:id="2074"/>
      <w:bookmarkEnd w:id="2075"/>
      <w:bookmarkEnd w:id="2076"/>
      <w:bookmarkEnd w:id="2077"/>
      <w:bookmarkEnd w:id="207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9" w:name="_Toc20155813"/>
      <w:bookmarkStart w:id="2080" w:name="_Toc27500968"/>
      <w:bookmarkStart w:id="2081" w:name="_Toc36049094"/>
      <w:bookmarkStart w:id="2082" w:name="_Toc45209857"/>
      <w:bookmarkStart w:id="2083" w:name="_Toc51860682"/>
      <w:bookmarkStart w:id="2084" w:name="_Toc146246192"/>
      <w:r>
        <w:t>9.2.2.3.3</w:t>
      </w:r>
      <w:r>
        <w:tab/>
        <w:t>Receiving group affiliation status change procedure</w:t>
      </w:r>
      <w:bookmarkEnd w:id="2079"/>
      <w:bookmarkEnd w:id="2080"/>
      <w:bookmarkEnd w:id="2081"/>
      <w:bookmarkEnd w:id="2082"/>
      <w:bookmarkEnd w:id="2083"/>
      <w:bookmarkEnd w:id="208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6" w:name="_Toc20155814"/>
      <w:bookmarkStart w:id="2087" w:name="_Toc27500969"/>
      <w:bookmarkStart w:id="2088" w:name="_Toc36049095"/>
      <w:bookmarkStart w:id="2089" w:name="_Toc45209858"/>
      <w:bookmarkStart w:id="2090" w:name="_Toc51860683"/>
      <w:bookmarkStart w:id="2091" w:name="_Toc146246193"/>
      <w:r>
        <w:t>9.2.2.3.</w:t>
      </w:r>
      <w:r>
        <w:rPr>
          <w:lang w:val="en-US"/>
        </w:rPr>
        <w:t>4</w:t>
      </w:r>
      <w:r w:rsidRPr="0073469F">
        <w:tab/>
        <w:t>Receiving subscription to affiliation status procedure</w:t>
      </w:r>
      <w:bookmarkEnd w:id="2086"/>
      <w:bookmarkEnd w:id="2087"/>
      <w:bookmarkEnd w:id="2088"/>
      <w:bookmarkEnd w:id="2089"/>
      <w:bookmarkEnd w:id="2090"/>
      <w:bookmarkEnd w:id="209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92" w:name="_Toc20155815"/>
      <w:bookmarkStart w:id="2093" w:name="_Toc27500970"/>
      <w:bookmarkStart w:id="2094" w:name="_Toc36049096"/>
      <w:bookmarkStart w:id="2095" w:name="_Toc45209859"/>
      <w:bookmarkStart w:id="2096" w:name="_Toc51860684"/>
      <w:bookmarkStart w:id="2097" w:name="_Toc146246194"/>
      <w:r>
        <w:t>9.2.2.3.</w:t>
      </w:r>
      <w:r>
        <w:rPr>
          <w:lang w:val="en-US"/>
        </w:rPr>
        <w:t>5</w:t>
      </w:r>
      <w:r w:rsidRPr="0073469F">
        <w:tab/>
        <w:t>Sending notification of change of affiliation status procedure</w:t>
      </w:r>
      <w:bookmarkEnd w:id="2092"/>
      <w:bookmarkEnd w:id="2093"/>
      <w:bookmarkEnd w:id="2094"/>
      <w:bookmarkEnd w:id="2095"/>
      <w:bookmarkEnd w:id="2096"/>
      <w:bookmarkEnd w:id="209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8" w:name="_Toc20155816"/>
      <w:bookmarkStart w:id="2099" w:name="_Toc27500971"/>
      <w:bookmarkStart w:id="2100" w:name="_Toc36049097"/>
      <w:bookmarkStart w:id="2101" w:name="_Toc45209860"/>
      <w:bookmarkStart w:id="2102" w:name="_Toc51860685"/>
      <w:bookmarkStart w:id="2103" w:name="_Toc146246195"/>
      <w:r>
        <w:t>9.2.2.3.</w:t>
      </w:r>
      <w:r>
        <w:rPr>
          <w:lang w:val="en-US"/>
        </w:rPr>
        <w:t>6</w:t>
      </w:r>
      <w:r>
        <w:tab/>
        <w:t>I</w:t>
      </w:r>
      <w:r w:rsidRPr="00A96C45">
        <w:t>mplicit affiliation</w:t>
      </w:r>
      <w:r>
        <w:t xml:space="preserve"> </w:t>
      </w:r>
      <w:r w:rsidR="0076698A">
        <w:t>eligibility</w:t>
      </w:r>
      <w:r>
        <w:t xml:space="preserve"> check procedure</w:t>
      </w:r>
      <w:bookmarkEnd w:id="2098"/>
      <w:bookmarkEnd w:id="2099"/>
      <w:bookmarkEnd w:id="2100"/>
      <w:bookmarkEnd w:id="2101"/>
      <w:bookmarkEnd w:id="2102"/>
      <w:bookmarkEnd w:id="210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4" w:name="_Toc20155817"/>
      <w:bookmarkStart w:id="2105" w:name="_Toc27500972"/>
      <w:bookmarkStart w:id="2106" w:name="_Toc36049098"/>
      <w:bookmarkStart w:id="2107" w:name="_Toc45209861"/>
      <w:bookmarkStart w:id="2108" w:name="_Toc51860686"/>
      <w:bookmarkStart w:id="2109" w:name="_Toc146246196"/>
      <w:r>
        <w:t>9.2.2.3.</w:t>
      </w:r>
      <w:r>
        <w:rPr>
          <w:lang w:val="en-US"/>
        </w:rPr>
        <w:t>7</w:t>
      </w:r>
      <w:r>
        <w:tab/>
        <w:t>A</w:t>
      </w:r>
      <w:r w:rsidRPr="00A96C45">
        <w:t>ffiliation status change by implicit affiliation</w:t>
      </w:r>
      <w:r>
        <w:t xml:space="preserve"> procedure</w:t>
      </w:r>
      <w:bookmarkEnd w:id="2104"/>
      <w:bookmarkEnd w:id="2105"/>
      <w:bookmarkEnd w:id="2106"/>
      <w:bookmarkEnd w:id="2107"/>
      <w:bookmarkEnd w:id="2108"/>
      <w:bookmarkEnd w:id="210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10" w:name="_Toc20155818"/>
      <w:bookmarkStart w:id="2111" w:name="_Toc27500973"/>
      <w:bookmarkStart w:id="2112" w:name="_Toc36049099"/>
      <w:bookmarkStart w:id="2113" w:name="_Toc45209862"/>
      <w:bookmarkStart w:id="2114" w:name="_Toc51860687"/>
      <w:bookmarkStart w:id="2115" w:name="_Toc146246197"/>
      <w:r>
        <w:t>9.2.2.3.</w:t>
      </w:r>
      <w:r w:rsidRPr="005D5EC2">
        <w:t>8</w:t>
      </w:r>
      <w:r>
        <w:tab/>
        <w:t>A</w:t>
      </w:r>
      <w:r w:rsidRPr="00A96C45">
        <w:t>ffiliation</w:t>
      </w:r>
      <w:r>
        <w:t xml:space="preserve"> eligibility check procedure</w:t>
      </w:r>
      <w:bookmarkEnd w:id="2110"/>
      <w:bookmarkEnd w:id="2111"/>
      <w:bookmarkEnd w:id="2112"/>
      <w:bookmarkEnd w:id="2113"/>
      <w:bookmarkEnd w:id="2114"/>
      <w:bookmarkEnd w:id="211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6" w:name="_Toc20155819"/>
      <w:bookmarkStart w:id="2117" w:name="_Toc27500974"/>
      <w:bookmarkStart w:id="2118" w:name="_Toc36049100"/>
      <w:bookmarkStart w:id="2119" w:name="_Toc45209863"/>
      <w:bookmarkStart w:id="2120" w:name="_Toc51860688"/>
      <w:bookmarkStart w:id="2121" w:name="_Toc146246198"/>
      <w:r>
        <w:t>9.2.2.3.</w:t>
      </w:r>
      <w:r>
        <w:rPr>
          <w:lang w:val="en-US"/>
        </w:rPr>
        <w:t>9</w:t>
      </w:r>
      <w:r w:rsidRPr="0073469F">
        <w:tab/>
        <w:t xml:space="preserve">Receiving subscription to </w:t>
      </w:r>
      <w:r>
        <w:t>group dynamic data</w:t>
      </w:r>
      <w:r w:rsidRPr="0073469F">
        <w:t xml:space="preserve"> procedure</w:t>
      </w:r>
      <w:bookmarkEnd w:id="2116"/>
      <w:bookmarkEnd w:id="2117"/>
      <w:bookmarkEnd w:id="2118"/>
      <w:bookmarkEnd w:id="2119"/>
      <w:bookmarkEnd w:id="2120"/>
      <w:bookmarkEnd w:id="212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22" w:name="_Toc20155820"/>
      <w:bookmarkStart w:id="2123" w:name="_Toc27500975"/>
      <w:bookmarkStart w:id="2124" w:name="_Toc36049101"/>
      <w:bookmarkStart w:id="2125" w:name="_Toc45209864"/>
      <w:bookmarkStart w:id="2126" w:name="_Toc51860689"/>
      <w:bookmarkStart w:id="2127" w:name="_Toc146246199"/>
      <w:r>
        <w:t>9.2.2.3.</w:t>
      </w:r>
      <w:r w:rsidR="00F23416">
        <w:t>10</w:t>
      </w:r>
      <w:r w:rsidRPr="0073469F">
        <w:tab/>
        <w:t xml:space="preserve">Sending notification of change of </w:t>
      </w:r>
      <w:r>
        <w:t>group dynamic data</w:t>
      </w:r>
      <w:r w:rsidRPr="0073469F">
        <w:t xml:space="preserve"> procedure</w:t>
      </w:r>
      <w:bookmarkEnd w:id="2122"/>
      <w:bookmarkEnd w:id="2123"/>
      <w:bookmarkEnd w:id="2124"/>
      <w:bookmarkEnd w:id="2125"/>
      <w:bookmarkEnd w:id="2126"/>
      <w:bookmarkEnd w:id="212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8" w:name="_Toc20155821"/>
      <w:bookmarkStart w:id="2129" w:name="_Toc27500976"/>
      <w:bookmarkStart w:id="2130" w:name="_Toc36049102"/>
      <w:bookmarkStart w:id="2131" w:name="_Toc45209865"/>
      <w:bookmarkStart w:id="2132" w:name="_Toc51860690"/>
      <w:bookmarkStart w:id="2133" w:name="_Toc146246200"/>
      <w:r w:rsidRPr="0073469F">
        <w:t>9.3</w:t>
      </w:r>
      <w:r w:rsidRPr="0073469F">
        <w:tab/>
        <w:t>Coding</w:t>
      </w:r>
      <w:bookmarkEnd w:id="2128"/>
      <w:bookmarkEnd w:id="2129"/>
      <w:bookmarkEnd w:id="2130"/>
      <w:bookmarkEnd w:id="2131"/>
      <w:bookmarkEnd w:id="2132"/>
      <w:bookmarkEnd w:id="2133"/>
    </w:p>
    <w:p w14:paraId="12D93E66" w14:textId="77777777" w:rsidR="009230CD" w:rsidRPr="006C461B" w:rsidRDefault="009230CD" w:rsidP="00567124">
      <w:pPr>
        <w:pStyle w:val="Heading3"/>
        <w:rPr>
          <w:rFonts w:eastAsia="SimSun"/>
          <w:lang w:val="en-US"/>
        </w:rPr>
      </w:pPr>
      <w:bookmarkStart w:id="2134" w:name="_Toc20155822"/>
      <w:bookmarkStart w:id="2135" w:name="_Toc27500977"/>
      <w:bookmarkStart w:id="2136" w:name="_Toc36049103"/>
      <w:bookmarkStart w:id="2137" w:name="_Toc45209866"/>
      <w:bookmarkStart w:id="2138" w:name="_Toc51860691"/>
      <w:bookmarkStart w:id="2139" w:name="_Toc14624620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4"/>
      <w:bookmarkEnd w:id="2135"/>
      <w:bookmarkEnd w:id="2136"/>
      <w:bookmarkEnd w:id="2137"/>
      <w:bookmarkEnd w:id="2138"/>
      <w:bookmarkEnd w:id="2139"/>
    </w:p>
    <w:p w14:paraId="333B7B30" w14:textId="77777777" w:rsidR="009230CD" w:rsidRDefault="009230CD" w:rsidP="00567124">
      <w:pPr>
        <w:pStyle w:val="Heading4"/>
        <w:rPr>
          <w:lang w:val="en-US"/>
        </w:rPr>
      </w:pPr>
      <w:bookmarkStart w:id="2140" w:name="_Toc20155823"/>
      <w:bookmarkStart w:id="2141" w:name="_Toc27500978"/>
      <w:bookmarkStart w:id="2142" w:name="_Toc36049104"/>
      <w:bookmarkStart w:id="2143" w:name="_Toc45209867"/>
      <w:bookmarkStart w:id="2144" w:name="_Toc51860692"/>
      <w:bookmarkStart w:id="2145" w:name="_Toc146246202"/>
      <w:r>
        <w:t>9.3.1.1</w:t>
      </w:r>
      <w:r>
        <w:tab/>
        <w:t>Introduction</w:t>
      </w:r>
      <w:bookmarkEnd w:id="2140"/>
      <w:bookmarkEnd w:id="2141"/>
      <w:bookmarkEnd w:id="2142"/>
      <w:bookmarkEnd w:id="2143"/>
      <w:bookmarkEnd w:id="2144"/>
      <w:bookmarkEnd w:id="214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6" w:name="_Toc20155824"/>
      <w:bookmarkStart w:id="2147" w:name="_Toc27500979"/>
      <w:bookmarkStart w:id="2148" w:name="_Toc36049105"/>
      <w:bookmarkStart w:id="2149" w:name="_Toc45209868"/>
      <w:bookmarkStart w:id="2150" w:name="_Toc51860693"/>
      <w:bookmarkStart w:id="2151" w:name="_Toc146246203"/>
      <w:r>
        <w:t>9.3.1.2</w:t>
      </w:r>
      <w:r>
        <w:tab/>
        <w:t>Syntax</w:t>
      </w:r>
      <w:bookmarkEnd w:id="2146"/>
      <w:bookmarkEnd w:id="2147"/>
      <w:bookmarkEnd w:id="2148"/>
      <w:bookmarkEnd w:id="2149"/>
      <w:bookmarkEnd w:id="2150"/>
      <w:bookmarkEnd w:id="215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52" w:name="_Hlk112328303"/>
      <w:r>
        <w:rPr>
          <w:rFonts w:eastAsia="SimSun"/>
        </w:rPr>
        <w:t xml:space="preserve">that </w:t>
      </w:r>
      <w:bookmarkEnd w:id="2152"/>
      <w:r>
        <w:t xml:space="preserve">the group member </w:t>
      </w:r>
      <w:bookmarkStart w:id="215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5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lastRenderedPageBreak/>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4" w:name="_Toc20155825"/>
      <w:bookmarkStart w:id="2155" w:name="_Toc27500980"/>
      <w:bookmarkStart w:id="2156" w:name="_Toc36049106"/>
      <w:bookmarkStart w:id="2157" w:name="_Toc45209869"/>
      <w:bookmarkStart w:id="2158" w:name="_Toc51860694"/>
      <w:bookmarkStart w:id="2159" w:name="_Toc146246204"/>
      <w:r>
        <w:t>9.3.2</w:t>
      </w:r>
      <w:r>
        <w:tab/>
        <w:t xml:space="preserve">Extension of </w:t>
      </w:r>
      <w:r>
        <w:rPr>
          <w:rFonts w:eastAsia="SimSun"/>
        </w:rPr>
        <w:t>application/simple-filter+xml MIME type</w:t>
      </w:r>
      <w:bookmarkEnd w:id="2154"/>
      <w:bookmarkEnd w:id="2155"/>
      <w:bookmarkEnd w:id="2156"/>
      <w:bookmarkEnd w:id="2157"/>
      <w:bookmarkEnd w:id="2158"/>
      <w:bookmarkEnd w:id="2159"/>
    </w:p>
    <w:p w14:paraId="575ABAE0" w14:textId="77777777" w:rsidR="00121749" w:rsidRDefault="00121749" w:rsidP="00567124">
      <w:pPr>
        <w:pStyle w:val="Heading4"/>
        <w:rPr>
          <w:lang w:val="en-US"/>
        </w:rPr>
      </w:pPr>
      <w:bookmarkStart w:id="2160" w:name="_Toc20155826"/>
      <w:bookmarkStart w:id="2161" w:name="_Toc27500981"/>
      <w:bookmarkStart w:id="2162" w:name="_Toc36049107"/>
      <w:bookmarkStart w:id="2163" w:name="_Toc45209870"/>
      <w:bookmarkStart w:id="2164" w:name="_Toc51860695"/>
      <w:bookmarkStart w:id="2165" w:name="_Toc146246205"/>
      <w:r>
        <w:t>9.3.2.1</w:t>
      </w:r>
      <w:r>
        <w:tab/>
        <w:t>Introduction</w:t>
      </w:r>
      <w:bookmarkEnd w:id="2160"/>
      <w:bookmarkEnd w:id="2161"/>
      <w:bookmarkEnd w:id="2162"/>
      <w:bookmarkEnd w:id="2163"/>
      <w:bookmarkEnd w:id="2164"/>
      <w:bookmarkEnd w:id="2165"/>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6" w:name="_Toc20155827"/>
      <w:bookmarkStart w:id="2167" w:name="_Toc27500982"/>
      <w:bookmarkStart w:id="2168" w:name="_Toc36049108"/>
      <w:bookmarkStart w:id="2169" w:name="_Toc45209871"/>
      <w:bookmarkStart w:id="2170" w:name="_Toc51860696"/>
      <w:bookmarkStart w:id="2171" w:name="14f4399e2adfb55a__Toc427698780"/>
      <w:bookmarkStart w:id="2172" w:name="_Toc146246206"/>
      <w:r>
        <w:t>9.3.2.2</w:t>
      </w:r>
      <w:r>
        <w:tab/>
        <w:t>Syntax</w:t>
      </w:r>
      <w:bookmarkEnd w:id="2166"/>
      <w:bookmarkEnd w:id="2167"/>
      <w:bookmarkEnd w:id="2168"/>
      <w:bookmarkEnd w:id="2169"/>
      <w:bookmarkEnd w:id="2170"/>
      <w:bookmarkEnd w:id="217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lastRenderedPageBreak/>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73" w:name="_Toc20155828"/>
      <w:bookmarkStart w:id="2174" w:name="_Toc27500983"/>
      <w:bookmarkStart w:id="2175" w:name="_Toc36049109"/>
      <w:bookmarkStart w:id="2176" w:name="_Toc45209872"/>
      <w:bookmarkStart w:id="2177" w:name="_Toc51860697"/>
      <w:bookmarkStart w:id="2178" w:name="_Toc146246207"/>
      <w:r>
        <w:rPr>
          <w:rFonts w:eastAsia="Malgun Gothic"/>
          <w:lang w:val="en-US"/>
        </w:rPr>
        <w:t>9A</w:t>
      </w:r>
      <w:r w:rsidRPr="00AF4FE4">
        <w:rPr>
          <w:rFonts w:eastAsia="Malgun Gothic"/>
          <w:lang w:val="en-US"/>
        </w:rPr>
        <w:tab/>
      </w:r>
      <w:r>
        <w:rPr>
          <w:rFonts w:eastAsia="Malgun Gothic"/>
          <w:lang w:val="en-US"/>
        </w:rPr>
        <w:t>Functional Alias</w:t>
      </w:r>
      <w:bookmarkEnd w:id="2173"/>
      <w:bookmarkEnd w:id="2174"/>
      <w:bookmarkEnd w:id="2175"/>
      <w:bookmarkEnd w:id="2176"/>
      <w:bookmarkEnd w:id="2177"/>
      <w:bookmarkEnd w:id="2178"/>
    </w:p>
    <w:p w14:paraId="541D466C" w14:textId="77777777" w:rsidR="00073D15" w:rsidRPr="00AF4FE4" w:rsidRDefault="00073D15" w:rsidP="00266048">
      <w:pPr>
        <w:pStyle w:val="Heading2"/>
        <w:rPr>
          <w:rFonts w:eastAsia="Malgun Gothic"/>
        </w:rPr>
      </w:pPr>
      <w:bookmarkStart w:id="2179" w:name="_Toc20155829"/>
      <w:bookmarkStart w:id="2180" w:name="_Toc27500984"/>
      <w:bookmarkStart w:id="2181" w:name="_Toc36049110"/>
      <w:bookmarkStart w:id="2182" w:name="_Toc45209873"/>
      <w:bookmarkStart w:id="2183" w:name="_Toc51860698"/>
      <w:bookmarkStart w:id="2184" w:name="_Toc14624620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9"/>
      <w:bookmarkEnd w:id="2180"/>
      <w:bookmarkEnd w:id="2181"/>
      <w:bookmarkEnd w:id="2182"/>
      <w:bookmarkEnd w:id="2183"/>
      <w:bookmarkEnd w:id="2184"/>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5" w:name="_Toc20155830"/>
      <w:bookmarkStart w:id="2186" w:name="_Toc27500985"/>
      <w:bookmarkStart w:id="2187" w:name="_Toc36049111"/>
      <w:bookmarkStart w:id="2188" w:name="_Toc45209874"/>
      <w:bookmarkStart w:id="2189" w:name="_Toc51860699"/>
      <w:bookmarkStart w:id="2190" w:name="_Toc14624620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5"/>
      <w:bookmarkEnd w:id="2186"/>
      <w:bookmarkEnd w:id="2187"/>
      <w:bookmarkEnd w:id="2188"/>
      <w:bookmarkEnd w:id="2189"/>
      <w:bookmarkEnd w:id="2190"/>
    </w:p>
    <w:p w14:paraId="555F619B" w14:textId="77777777" w:rsidR="00073D15" w:rsidRPr="0073469F" w:rsidRDefault="00073D15" w:rsidP="00567124">
      <w:pPr>
        <w:pStyle w:val="Heading3"/>
        <w:rPr>
          <w:rFonts w:eastAsia="Malgun Gothic"/>
        </w:rPr>
      </w:pPr>
      <w:bookmarkStart w:id="2191" w:name="_Toc20155831"/>
      <w:bookmarkStart w:id="2192" w:name="_Toc27500986"/>
      <w:bookmarkStart w:id="2193" w:name="_Toc36049112"/>
      <w:bookmarkStart w:id="2194" w:name="_Toc45209875"/>
      <w:bookmarkStart w:id="2195" w:name="_Toc51860700"/>
      <w:bookmarkStart w:id="2196" w:name="_Toc14624621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91"/>
      <w:bookmarkEnd w:id="2192"/>
      <w:bookmarkEnd w:id="2193"/>
      <w:bookmarkEnd w:id="2194"/>
      <w:bookmarkEnd w:id="2195"/>
      <w:bookmarkEnd w:id="2196"/>
    </w:p>
    <w:p w14:paraId="473050FF" w14:textId="77777777" w:rsidR="00073D15" w:rsidRDefault="00073D15" w:rsidP="00567124">
      <w:pPr>
        <w:pStyle w:val="Heading4"/>
        <w:rPr>
          <w:rFonts w:eastAsia="Malgun Gothic"/>
        </w:rPr>
      </w:pPr>
      <w:bookmarkStart w:id="2197" w:name="_Toc20155832"/>
      <w:bookmarkStart w:id="2198" w:name="_Toc27500987"/>
      <w:bookmarkStart w:id="2199" w:name="_Toc36049113"/>
      <w:bookmarkStart w:id="2200" w:name="_Toc45209876"/>
      <w:bookmarkStart w:id="2201" w:name="_Toc51860701"/>
      <w:bookmarkStart w:id="2202" w:name="_Toc14624621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7"/>
      <w:bookmarkEnd w:id="2198"/>
      <w:bookmarkEnd w:id="2199"/>
      <w:bookmarkEnd w:id="2200"/>
      <w:bookmarkEnd w:id="2201"/>
      <w:bookmarkEnd w:id="2202"/>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03" w:name="_Toc20155833"/>
      <w:bookmarkStart w:id="2204" w:name="_Toc27500988"/>
      <w:bookmarkStart w:id="2205" w:name="_Toc36049114"/>
      <w:bookmarkStart w:id="2206" w:name="_Toc45209877"/>
      <w:bookmarkStart w:id="2207" w:name="_Toc51860702"/>
      <w:bookmarkStart w:id="2208" w:name="_Toc14624621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03"/>
      <w:bookmarkEnd w:id="2204"/>
      <w:bookmarkEnd w:id="2205"/>
      <w:bookmarkEnd w:id="2206"/>
      <w:bookmarkEnd w:id="2207"/>
      <w:bookmarkEnd w:id="2208"/>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9" w:name="_Toc20155834"/>
      <w:bookmarkStart w:id="2210" w:name="_Toc27500989"/>
      <w:bookmarkStart w:id="2211" w:name="_Toc36049115"/>
      <w:bookmarkStart w:id="2212" w:name="_Toc45209878"/>
      <w:bookmarkStart w:id="2213" w:name="_Toc51860703"/>
      <w:bookmarkStart w:id="2214" w:name="_Toc146246213"/>
      <w:r>
        <w:t>9A</w:t>
      </w:r>
      <w:r w:rsidRPr="0073469F">
        <w:t>.2.1.3</w:t>
      </w:r>
      <w:r w:rsidRPr="0073469F">
        <w:tab/>
      </w:r>
      <w:r>
        <w:t>Functional alias</w:t>
      </w:r>
      <w:r w:rsidRPr="0073469F">
        <w:t xml:space="preserve"> status determination procedure</w:t>
      </w:r>
      <w:bookmarkEnd w:id="2209"/>
      <w:bookmarkEnd w:id="2210"/>
      <w:bookmarkEnd w:id="2211"/>
      <w:bookmarkEnd w:id="2212"/>
      <w:bookmarkEnd w:id="2213"/>
      <w:bookmarkEnd w:id="2214"/>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5" w:name="_Toc27500990"/>
      <w:bookmarkStart w:id="2216"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7" w:name="_Toc36049116"/>
      <w:bookmarkStart w:id="2218" w:name="_Toc45209879"/>
      <w:bookmarkStart w:id="2219" w:name="_Toc51860704"/>
      <w:bookmarkStart w:id="2220" w:name="_Toc146246214"/>
      <w:r>
        <w:t>9A</w:t>
      </w:r>
      <w:r w:rsidRPr="0073469F">
        <w:t>.2.1.</w:t>
      </w:r>
      <w:r>
        <w:t>4</w:t>
      </w:r>
      <w:r w:rsidRPr="0073469F">
        <w:tab/>
      </w:r>
      <w:r>
        <w:t>Location based functional alias</w:t>
      </w:r>
      <w:r w:rsidRPr="0073469F">
        <w:t xml:space="preserve"> status </w:t>
      </w:r>
      <w:r>
        <w:t>change</w:t>
      </w:r>
      <w:r w:rsidRPr="0073469F">
        <w:t xml:space="preserve"> procedure</w:t>
      </w:r>
      <w:bookmarkEnd w:id="2215"/>
      <w:bookmarkEnd w:id="2217"/>
      <w:bookmarkEnd w:id="2218"/>
      <w:bookmarkEnd w:id="2219"/>
      <w:bookmarkEnd w:id="2220"/>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21" w:name="_Toc27500991"/>
      <w:bookmarkStart w:id="2222" w:name="_Toc36049117"/>
      <w:bookmarkStart w:id="2223" w:name="_Toc45209880"/>
      <w:bookmarkStart w:id="2224" w:name="_Toc51860705"/>
      <w:bookmarkStart w:id="2225" w:name="_Toc146246215"/>
      <w:r>
        <w:rPr>
          <w:rFonts w:eastAsia="Malgun Gothic"/>
        </w:rPr>
        <w:t>9</w:t>
      </w:r>
      <w:r w:rsidRPr="003102DC">
        <w:rPr>
          <w:rFonts w:eastAsia="Malgun Gothic"/>
        </w:rPr>
        <w:t>A.2.2</w:t>
      </w:r>
      <w:r w:rsidRPr="003102DC">
        <w:rPr>
          <w:rFonts w:eastAsia="Malgun Gothic"/>
        </w:rPr>
        <w:tab/>
        <w:t>MCPTT server procedures</w:t>
      </w:r>
      <w:bookmarkEnd w:id="2216"/>
      <w:bookmarkEnd w:id="2221"/>
      <w:bookmarkEnd w:id="2222"/>
      <w:bookmarkEnd w:id="2223"/>
      <w:bookmarkEnd w:id="2224"/>
      <w:bookmarkEnd w:id="2225"/>
    </w:p>
    <w:p w14:paraId="507AE0EA" w14:textId="77777777" w:rsidR="00073D15" w:rsidRPr="003102DC" w:rsidRDefault="00073D15" w:rsidP="00567124">
      <w:pPr>
        <w:pStyle w:val="Heading4"/>
        <w:rPr>
          <w:rFonts w:eastAsia="Malgun Gothic"/>
        </w:rPr>
      </w:pPr>
      <w:bookmarkStart w:id="2226" w:name="_Toc20155836"/>
      <w:bookmarkStart w:id="2227" w:name="_Toc27500992"/>
      <w:bookmarkStart w:id="2228" w:name="_Toc36049118"/>
      <w:bookmarkStart w:id="2229" w:name="_Toc45209881"/>
      <w:bookmarkStart w:id="2230" w:name="_Toc51860706"/>
      <w:bookmarkStart w:id="2231" w:name="_Toc146246216"/>
      <w:r>
        <w:rPr>
          <w:rFonts w:eastAsia="Malgun Gothic"/>
        </w:rPr>
        <w:t>9</w:t>
      </w:r>
      <w:r w:rsidRPr="003102DC">
        <w:rPr>
          <w:rFonts w:eastAsia="Malgun Gothic"/>
        </w:rPr>
        <w:t>A.2.2.1</w:t>
      </w:r>
      <w:r w:rsidRPr="003102DC">
        <w:rPr>
          <w:rFonts w:eastAsia="Malgun Gothic"/>
        </w:rPr>
        <w:tab/>
        <w:t>General</w:t>
      </w:r>
      <w:bookmarkEnd w:id="2226"/>
      <w:bookmarkEnd w:id="2227"/>
      <w:bookmarkEnd w:id="2228"/>
      <w:bookmarkEnd w:id="2229"/>
      <w:bookmarkEnd w:id="2230"/>
      <w:bookmarkEnd w:id="2231"/>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32" w:name="_Toc20155837"/>
      <w:bookmarkStart w:id="2233" w:name="_Toc27500993"/>
      <w:bookmarkStart w:id="2234" w:name="_Toc36049119"/>
      <w:bookmarkStart w:id="2235" w:name="_Toc45209882"/>
      <w:bookmarkStart w:id="2236" w:name="_Toc51860707"/>
      <w:bookmarkStart w:id="2237" w:name="_Toc14624621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32"/>
      <w:bookmarkEnd w:id="2233"/>
      <w:bookmarkEnd w:id="2234"/>
      <w:bookmarkEnd w:id="2235"/>
      <w:bookmarkEnd w:id="2236"/>
      <w:bookmarkEnd w:id="2237"/>
    </w:p>
    <w:p w14:paraId="6AEC64D7" w14:textId="77777777" w:rsidR="00073D15" w:rsidRPr="003102DC" w:rsidRDefault="00073D15" w:rsidP="00567124">
      <w:pPr>
        <w:pStyle w:val="Heading5"/>
      </w:pPr>
      <w:bookmarkStart w:id="2238" w:name="_Toc20155838"/>
      <w:bookmarkStart w:id="2239" w:name="_Toc27500994"/>
      <w:bookmarkStart w:id="2240" w:name="_Toc36049120"/>
      <w:bookmarkStart w:id="2241" w:name="_Toc45209883"/>
      <w:bookmarkStart w:id="2242" w:name="_Toc51860708"/>
      <w:bookmarkStart w:id="2243" w:name="_Toc146246218"/>
      <w:r>
        <w:t>9</w:t>
      </w:r>
      <w:r w:rsidRPr="003102DC">
        <w:t>A.2.2.2.1</w:t>
      </w:r>
      <w:r w:rsidRPr="003102DC">
        <w:tab/>
        <w:t>General</w:t>
      </w:r>
      <w:bookmarkEnd w:id="2238"/>
      <w:bookmarkEnd w:id="2239"/>
      <w:bookmarkEnd w:id="2240"/>
      <w:bookmarkEnd w:id="2241"/>
      <w:bookmarkEnd w:id="2242"/>
      <w:bookmarkEnd w:id="2243"/>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4" w:name="_Toc20155839"/>
      <w:bookmarkStart w:id="2245" w:name="_Toc27500995"/>
      <w:bookmarkStart w:id="2246"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7" w:name="_Toc45209884"/>
      <w:bookmarkStart w:id="2248"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9" w:name="_Toc146246219"/>
      <w:r>
        <w:lastRenderedPageBreak/>
        <w:t>9</w:t>
      </w:r>
      <w:r w:rsidRPr="003102DC">
        <w:t>A.2.2.2.2</w:t>
      </w:r>
      <w:r w:rsidRPr="003102DC">
        <w:tab/>
        <w:t>Stored information</w:t>
      </w:r>
      <w:bookmarkEnd w:id="2244"/>
      <w:bookmarkEnd w:id="2245"/>
      <w:bookmarkEnd w:id="2246"/>
      <w:bookmarkEnd w:id="2247"/>
      <w:bookmarkEnd w:id="2248"/>
      <w:bookmarkEnd w:id="224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50" w:name="_Toc20155840"/>
      <w:bookmarkStart w:id="2251" w:name="_Toc27500996"/>
      <w:bookmarkStart w:id="2252" w:name="_Toc36049122"/>
      <w:bookmarkStart w:id="2253" w:name="_Toc45209885"/>
      <w:bookmarkStart w:id="2254" w:name="_Toc51860710"/>
      <w:bookmarkStart w:id="2255" w:name="_Toc146246220"/>
      <w:r>
        <w:t>9</w:t>
      </w:r>
      <w:r w:rsidRPr="003102DC">
        <w:t>A.2.2.2.3</w:t>
      </w:r>
      <w:r w:rsidRPr="003102DC">
        <w:tab/>
        <w:t>Receiving functional alias status change from MCPTT client procedure</w:t>
      </w:r>
      <w:bookmarkEnd w:id="2250"/>
      <w:bookmarkEnd w:id="2251"/>
      <w:bookmarkEnd w:id="2252"/>
      <w:bookmarkEnd w:id="2253"/>
      <w:bookmarkEnd w:id="2254"/>
      <w:bookmarkEnd w:id="2255"/>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6" w:name="_Toc20155841"/>
      <w:bookmarkStart w:id="2257" w:name="_Toc27500997"/>
      <w:bookmarkStart w:id="2258" w:name="_Toc36049123"/>
      <w:bookmarkStart w:id="2259" w:name="_Toc45209886"/>
      <w:bookmarkStart w:id="2260" w:name="_Toc51860711"/>
      <w:bookmarkStart w:id="2261" w:name="_Toc146246221"/>
      <w:r>
        <w:lastRenderedPageBreak/>
        <w:t>9</w:t>
      </w:r>
      <w:r w:rsidRPr="003102DC">
        <w:t>A.2.2.2.4</w:t>
      </w:r>
      <w:r w:rsidRPr="003102DC">
        <w:tab/>
        <w:t>Receiving subscription to functional alias status procedure</w:t>
      </w:r>
      <w:bookmarkEnd w:id="2256"/>
      <w:bookmarkEnd w:id="2257"/>
      <w:bookmarkEnd w:id="2258"/>
      <w:bookmarkEnd w:id="2259"/>
      <w:bookmarkEnd w:id="2260"/>
      <w:bookmarkEnd w:id="2261"/>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62" w:name="_Toc20155842"/>
      <w:bookmarkStart w:id="2263" w:name="_Toc27500998"/>
      <w:bookmarkStart w:id="2264" w:name="_Toc36049124"/>
      <w:bookmarkStart w:id="2265" w:name="_Toc45209887"/>
      <w:bookmarkStart w:id="2266" w:name="_Toc51860712"/>
      <w:bookmarkStart w:id="2267" w:name="_Toc146246222"/>
      <w:r>
        <w:t>9</w:t>
      </w:r>
      <w:r w:rsidRPr="003102DC">
        <w:t>A.2.2.2.5</w:t>
      </w:r>
      <w:r w:rsidRPr="003102DC">
        <w:tab/>
        <w:t>Sending notification of change of functional alias status procedure</w:t>
      </w:r>
      <w:bookmarkEnd w:id="2262"/>
      <w:bookmarkEnd w:id="2263"/>
      <w:bookmarkEnd w:id="2264"/>
      <w:bookmarkEnd w:id="2265"/>
      <w:bookmarkEnd w:id="2266"/>
      <w:bookmarkEnd w:id="2267"/>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8" w:name="_Toc20155843"/>
      <w:bookmarkStart w:id="2269" w:name="_Toc27500999"/>
      <w:bookmarkStart w:id="2270" w:name="_Toc36049125"/>
      <w:bookmarkStart w:id="2271" w:name="_Toc45209888"/>
      <w:bookmarkStart w:id="2272" w:name="_Toc51860713"/>
      <w:bookmarkStart w:id="2273" w:name="_Toc146246223"/>
      <w:r>
        <w:t>9</w:t>
      </w:r>
      <w:r w:rsidRPr="003102DC">
        <w:t>A.2.2.2.6</w:t>
      </w:r>
      <w:r w:rsidRPr="003102DC">
        <w:tab/>
        <w:t xml:space="preserve">Sending </w:t>
      </w:r>
      <w:r>
        <w:t>functional alias</w:t>
      </w:r>
      <w:r w:rsidRPr="003102DC">
        <w:t xml:space="preserve"> status change towards MCPTT server owning the functional alias procedure</w:t>
      </w:r>
      <w:bookmarkEnd w:id="2268"/>
      <w:bookmarkEnd w:id="2269"/>
      <w:bookmarkEnd w:id="2270"/>
      <w:bookmarkEnd w:id="2271"/>
      <w:bookmarkEnd w:id="2272"/>
      <w:bookmarkEnd w:id="2273"/>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4" w:name="_Toc20155844"/>
      <w:bookmarkStart w:id="2275" w:name="_Toc27501000"/>
      <w:bookmarkStart w:id="2276" w:name="_Toc36049126"/>
      <w:bookmarkStart w:id="2277" w:name="_Toc45209889"/>
      <w:bookmarkStart w:id="2278" w:name="_Toc51860714"/>
      <w:bookmarkStart w:id="2279" w:name="_Toc14624622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4"/>
      <w:bookmarkEnd w:id="2275"/>
      <w:bookmarkEnd w:id="2276"/>
      <w:bookmarkEnd w:id="2277"/>
      <w:bookmarkEnd w:id="2278"/>
      <w:bookmarkEnd w:id="2279"/>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80" w:name="_Toc45209890"/>
      <w:bookmarkStart w:id="2281" w:name="_Toc51860715"/>
      <w:bookmarkStart w:id="2282" w:name="_Toc20155845"/>
      <w:bookmarkStart w:id="2283" w:name="_Toc27501001"/>
      <w:bookmarkStart w:id="2284" w:name="_Toc36049127"/>
      <w:bookmarkStart w:id="2285" w:name="_Toc14624622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80"/>
      <w:bookmarkEnd w:id="2281"/>
      <w:bookmarkEnd w:id="228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6" w:name="_Toc45209891"/>
      <w:bookmarkStart w:id="2287" w:name="_Toc51860716"/>
      <w:bookmarkStart w:id="2288" w:name="_Toc14624622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8"/>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9" w:name="_Toc146246227"/>
      <w:r w:rsidRPr="00313917">
        <w:lastRenderedPageBreak/>
        <w:t>9A.2.2.3</w:t>
      </w:r>
      <w:r w:rsidRPr="00313917">
        <w:tab/>
        <w:t>Procedures of MCPTT server owning the Functional alias</w:t>
      </w:r>
      <w:bookmarkEnd w:id="2282"/>
      <w:bookmarkEnd w:id="2283"/>
      <w:bookmarkEnd w:id="2284"/>
      <w:bookmarkEnd w:id="2286"/>
      <w:bookmarkEnd w:id="2287"/>
      <w:bookmarkEnd w:id="2289"/>
    </w:p>
    <w:p w14:paraId="035F6E39" w14:textId="77777777" w:rsidR="00073D15" w:rsidRPr="00313917" w:rsidRDefault="00073D15" w:rsidP="00567124">
      <w:pPr>
        <w:pStyle w:val="Heading5"/>
        <w:rPr>
          <w:lang w:val="en-US"/>
        </w:rPr>
      </w:pPr>
      <w:bookmarkStart w:id="2290" w:name="_Toc20155846"/>
      <w:bookmarkStart w:id="2291" w:name="_Toc27501002"/>
      <w:bookmarkStart w:id="2292" w:name="_Toc36049128"/>
      <w:bookmarkStart w:id="2293" w:name="_Toc45209892"/>
      <w:bookmarkStart w:id="2294" w:name="_Toc51860717"/>
      <w:bookmarkStart w:id="2295" w:name="_Toc146246228"/>
      <w:r w:rsidRPr="00313917">
        <w:rPr>
          <w:lang w:val="en-US"/>
        </w:rPr>
        <w:t>9A</w:t>
      </w:r>
      <w:r w:rsidRPr="00313917">
        <w:t>.2.2.3.</w:t>
      </w:r>
      <w:r w:rsidRPr="00313917">
        <w:rPr>
          <w:lang w:val="en-US"/>
        </w:rPr>
        <w:t>1</w:t>
      </w:r>
      <w:r w:rsidRPr="00313917">
        <w:tab/>
      </w:r>
      <w:r w:rsidRPr="00313917">
        <w:rPr>
          <w:lang w:val="en-US"/>
        </w:rPr>
        <w:t>General</w:t>
      </w:r>
      <w:bookmarkEnd w:id="2290"/>
      <w:bookmarkEnd w:id="2291"/>
      <w:bookmarkEnd w:id="2292"/>
      <w:bookmarkEnd w:id="2293"/>
      <w:bookmarkEnd w:id="2294"/>
      <w:bookmarkEnd w:id="2295"/>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6" w:name="_Toc20155847"/>
      <w:bookmarkStart w:id="2297" w:name="_Toc27501003"/>
      <w:bookmarkStart w:id="2298"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9" w:name="_Toc45209893"/>
      <w:bookmarkStart w:id="2300" w:name="_Toc51860718"/>
      <w:bookmarkStart w:id="2301" w:name="_Toc146246229"/>
      <w:r w:rsidRPr="00313917">
        <w:rPr>
          <w:lang w:val="en-US"/>
        </w:rPr>
        <w:t>9A</w:t>
      </w:r>
      <w:r w:rsidRPr="00313917">
        <w:t>.2.2.3.</w:t>
      </w:r>
      <w:r w:rsidRPr="00313917">
        <w:rPr>
          <w:lang w:val="en-US"/>
        </w:rPr>
        <w:t>2</w:t>
      </w:r>
      <w:r w:rsidRPr="00313917">
        <w:tab/>
        <w:t>Stored information</w:t>
      </w:r>
      <w:bookmarkEnd w:id="2296"/>
      <w:bookmarkEnd w:id="2297"/>
      <w:bookmarkEnd w:id="2298"/>
      <w:bookmarkEnd w:id="2299"/>
      <w:bookmarkEnd w:id="2300"/>
      <w:bookmarkEnd w:id="2301"/>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02" w:name="_Toc20155848"/>
      <w:bookmarkStart w:id="2303" w:name="_Toc27501004"/>
      <w:bookmarkStart w:id="2304" w:name="_Toc36049130"/>
      <w:bookmarkStart w:id="2305" w:name="_Toc45209894"/>
      <w:bookmarkStart w:id="2306" w:name="_Toc51860719"/>
      <w:bookmarkStart w:id="2307" w:name="_Toc14624623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02"/>
      <w:bookmarkEnd w:id="2303"/>
      <w:bookmarkEnd w:id="2304"/>
      <w:bookmarkEnd w:id="2305"/>
      <w:bookmarkEnd w:id="2306"/>
      <w:bookmarkEnd w:id="2307"/>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8" w:name="_Toc20155849"/>
      <w:bookmarkStart w:id="2309" w:name="_Toc27501005"/>
      <w:bookmarkStart w:id="2310" w:name="_Toc36049131"/>
      <w:bookmarkStart w:id="2311" w:name="_Toc45209895"/>
      <w:bookmarkStart w:id="2312" w:name="_Toc51860720"/>
      <w:bookmarkStart w:id="2313" w:name="_Toc14624623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8"/>
      <w:bookmarkEnd w:id="2309"/>
      <w:bookmarkEnd w:id="2310"/>
      <w:bookmarkEnd w:id="2311"/>
      <w:bookmarkEnd w:id="2312"/>
      <w:bookmarkEnd w:id="2313"/>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4" w:name="_Toc20155850"/>
      <w:bookmarkStart w:id="2315" w:name="_Toc27501006"/>
      <w:bookmarkStart w:id="2316" w:name="_Toc36049132"/>
      <w:bookmarkStart w:id="2317" w:name="_Toc45209896"/>
      <w:bookmarkStart w:id="2318" w:name="_Toc51860721"/>
      <w:bookmarkStart w:id="2319" w:name="_Toc14624623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4"/>
      <w:bookmarkEnd w:id="2315"/>
      <w:bookmarkEnd w:id="2316"/>
      <w:bookmarkEnd w:id="2317"/>
      <w:bookmarkEnd w:id="2318"/>
      <w:bookmarkEnd w:id="2319"/>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20" w:name="_Toc27501007"/>
      <w:bookmarkStart w:id="2321" w:name="_Toc36049133"/>
      <w:bookmarkStart w:id="2322" w:name="_Toc45209897"/>
      <w:bookmarkStart w:id="2323" w:name="_Toc51860722"/>
      <w:bookmarkStart w:id="2324" w:name="_Toc20155851"/>
      <w:bookmarkStart w:id="2325" w:name="_Toc146246233"/>
      <w:r w:rsidRPr="006621E8">
        <w:rPr>
          <w:lang w:val="en-US"/>
        </w:rPr>
        <w:t>9A.2.2.3.</w:t>
      </w:r>
      <w:r>
        <w:rPr>
          <w:lang w:val="en-US"/>
        </w:rPr>
        <w:t>6</w:t>
      </w:r>
      <w:r w:rsidRPr="006621E8">
        <w:rPr>
          <w:lang w:val="en-US"/>
        </w:rPr>
        <w:tab/>
        <w:t>Functional alias status automatic deactivation procedure</w:t>
      </w:r>
      <w:bookmarkEnd w:id="2320"/>
      <w:bookmarkEnd w:id="2321"/>
      <w:bookmarkEnd w:id="2322"/>
      <w:bookmarkEnd w:id="2323"/>
      <w:bookmarkEnd w:id="232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6" w:name="_Toc45209898"/>
      <w:bookmarkStart w:id="2327" w:name="_Toc51860723"/>
      <w:bookmarkStart w:id="2328" w:name="_Toc27501008"/>
      <w:bookmarkStart w:id="2329" w:name="_Toc36049134"/>
      <w:bookmarkStart w:id="2330" w:name="_Toc146246234"/>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6"/>
      <w:bookmarkEnd w:id="2327"/>
      <w:bookmarkEnd w:id="233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31" w:name="_Toc45209899"/>
      <w:bookmarkStart w:id="2332" w:name="_Toc51860724"/>
      <w:bookmarkStart w:id="2333" w:name="_Toc14624623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31"/>
      <w:bookmarkEnd w:id="2332"/>
      <w:bookmarkEnd w:id="2333"/>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4" w:name="_Toc45209900"/>
      <w:bookmarkStart w:id="2335" w:name="_Toc51860725"/>
      <w:bookmarkStart w:id="2336" w:name="_Toc146246236"/>
      <w:r>
        <w:lastRenderedPageBreak/>
        <w:t>9A</w:t>
      </w:r>
      <w:r w:rsidRPr="0073469F">
        <w:t>.3</w:t>
      </w:r>
      <w:r w:rsidRPr="0073469F">
        <w:tab/>
        <w:t>Coding</w:t>
      </w:r>
      <w:bookmarkEnd w:id="2324"/>
      <w:bookmarkEnd w:id="2328"/>
      <w:bookmarkEnd w:id="2329"/>
      <w:bookmarkEnd w:id="2334"/>
      <w:bookmarkEnd w:id="2335"/>
      <w:bookmarkEnd w:id="2336"/>
    </w:p>
    <w:p w14:paraId="5CD72C88" w14:textId="77777777" w:rsidR="00073D15" w:rsidRPr="006C461B" w:rsidRDefault="00073D15" w:rsidP="00567124">
      <w:pPr>
        <w:pStyle w:val="Heading3"/>
        <w:rPr>
          <w:rFonts w:eastAsia="SimSun"/>
          <w:lang w:val="en-US"/>
        </w:rPr>
      </w:pPr>
      <w:bookmarkStart w:id="2337" w:name="_Toc20155852"/>
      <w:bookmarkStart w:id="2338" w:name="_Toc27501009"/>
      <w:bookmarkStart w:id="2339" w:name="_Toc36049135"/>
      <w:bookmarkStart w:id="2340" w:name="_Toc45209901"/>
      <w:bookmarkStart w:id="2341" w:name="_Toc51860726"/>
      <w:bookmarkStart w:id="2342" w:name="_Toc14624623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7"/>
      <w:bookmarkEnd w:id="2338"/>
      <w:bookmarkEnd w:id="2339"/>
      <w:bookmarkEnd w:id="2340"/>
      <w:bookmarkEnd w:id="2341"/>
      <w:bookmarkEnd w:id="2342"/>
    </w:p>
    <w:p w14:paraId="45D44D0D" w14:textId="77777777" w:rsidR="00073D15" w:rsidRDefault="00073D15" w:rsidP="00567124">
      <w:pPr>
        <w:pStyle w:val="Heading4"/>
        <w:rPr>
          <w:lang w:val="en-US"/>
        </w:rPr>
      </w:pPr>
      <w:bookmarkStart w:id="2343" w:name="_Toc20155853"/>
      <w:bookmarkStart w:id="2344" w:name="_Toc27501010"/>
      <w:bookmarkStart w:id="2345" w:name="_Toc36049136"/>
      <w:bookmarkStart w:id="2346" w:name="_Toc45209902"/>
      <w:bookmarkStart w:id="2347" w:name="_Toc51860727"/>
      <w:bookmarkStart w:id="2348" w:name="_Toc146246238"/>
      <w:r w:rsidRPr="00CD2008">
        <w:rPr>
          <w:lang w:val="en-US"/>
        </w:rPr>
        <w:t>9A</w:t>
      </w:r>
      <w:r>
        <w:t>.3.1.1</w:t>
      </w:r>
      <w:r>
        <w:tab/>
        <w:t>Introduction</w:t>
      </w:r>
      <w:bookmarkEnd w:id="2343"/>
      <w:bookmarkEnd w:id="2344"/>
      <w:bookmarkEnd w:id="2345"/>
      <w:bookmarkEnd w:id="2346"/>
      <w:bookmarkEnd w:id="2347"/>
      <w:bookmarkEnd w:id="2348"/>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9" w:name="_Toc20155854"/>
      <w:bookmarkStart w:id="2350" w:name="_Toc27501011"/>
      <w:bookmarkStart w:id="2351" w:name="_Toc36049137"/>
      <w:bookmarkStart w:id="2352" w:name="_Toc45209903"/>
      <w:bookmarkStart w:id="2353" w:name="_Toc51860728"/>
      <w:bookmarkStart w:id="2354" w:name="_Toc146246239"/>
      <w:r w:rsidRPr="00CD2008">
        <w:rPr>
          <w:lang w:val="en-US"/>
        </w:rPr>
        <w:t>9A</w:t>
      </w:r>
      <w:r>
        <w:t>.3.1.2</w:t>
      </w:r>
      <w:r>
        <w:tab/>
        <w:t>Syntax</w:t>
      </w:r>
      <w:bookmarkEnd w:id="2349"/>
      <w:bookmarkEnd w:id="2350"/>
      <w:bookmarkEnd w:id="2351"/>
      <w:bookmarkEnd w:id="2352"/>
      <w:bookmarkEnd w:id="2353"/>
      <w:bookmarkEnd w:id="2354"/>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5" w:name="_Toc20155855"/>
      <w:bookmarkStart w:id="2356" w:name="_Toc27501012"/>
      <w:bookmarkStart w:id="2357" w:name="_Toc36049138"/>
      <w:bookmarkStart w:id="2358" w:name="_Toc45209904"/>
      <w:bookmarkStart w:id="2359" w:name="_Toc51860729"/>
      <w:bookmarkStart w:id="2360" w:name="_Toc146246240"/>
      <w:r>
        <w:t>9</w:t>
      </w:r>
      <w:r w:rsidRPr="00C640CD">
        <w:t>A</w:t>
      </w:r>
      <w:r>
        <w:t>.3.2</w:t>
      </w:r>
      <w:r>
        <w:tab/>
        <w:t xml:space="preserve">Extension of </w:t>
      </w:r>
      <w:r>
        <w:rPr>
          <w:rFonts w:eastAsia="SimSun"/>
        </w:rPr>
        <w:t>application/simple-filter+xml MIME type</w:t>
      </w:r>
      <w:bookmarkEnd w:id="2355"/>
      <w:bookmarkEnd w:id="2356"/>
      <w:bookmarkEnd w:id="2357"/>
      <w:bookmarkEnd w:id="2358"/>
      <w:bookmarkEnd w:id="2359"/>
      <w:bookmarkEnd w:id="2360"/>
    </w:p>
    <w:p w14:paraId="7963EE1E" w14:textId="77777777" w:rsidR="007D0760" w:rsidRDefault="007D0760" w:rsidP="00567124">
      <w:pPr>
        <w:pStyle w:val="Heading4"/>
        <w:rPr>
          <w:lang w:val="en-US"/>
        </w:rPr>
      </w:pPr>
      <w:bookmarkStart w:id="2361" w:name="_Toc20155856"/>
      <w:bookmarkStart w:id="2362" w:name="_Toc27501013"/>
      <w:bookmarkStart w:id="2363" w:name="_Toc36049139"/>
      <w:bookmarkStart w:id="2364" w:name="_Toc45209905"/>
      <w:bookmarkStart w:id="2365" w:name="_Toc51860730"/>
      <w:bookmarkStart w:id="2366" w:name="_Toc146246241"/>
      <w:r>
        <w:t>9</w:t>
      </w:r>
      <w:r>
        <w:rPr>
          <w:lang w:val="de-DE"/>
        </w:rPr>
        <w:t>A</w:t>
      </w:r>
      <w:r>
        <w:t>.3.2.1</w:t>
      </w:r>
      <w:r>
        <w:tab/>
        <w:t>Introduction</w:t>
      </w:r>
      <w:bookmarkEnd w:id="2361"/>
      <w:bookmarkEnd w:id="2362"/>
      <w:bookmarkEnd w:id="2363"/>
      <w:bookmarkEnd w:id="2364"/>
      <w:bookmarkEnd w:id="2365"/>
      <w:bookmarkEnd w:id="2366"/>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7" w:name="_Toc20155857"/>
      <w:bookmarkStart w:id="2368" w:name="_Toc27501014"/>
      <w:bookmarkStart w:id="2369" w:name="_Toc36049140"/>
      <w:bookmarkStart w:id="2370" w:name="_Toc45209906"/>
      <w:bookmarkStart w:id="2371" w:name="_Toc51860731"/>
      <w:bookmarkStart w:id="2372" w:name="_Toc146246242"/>
      <w:r>
        <w:t>9</w:t>
      </w:r>
      <w:r>
        <w:rPr>
          <w:lang w:val="de-DE"/>
        </w:rPr>
        <w:t>A</w:t>
      </w:r>
      <w:r>
        <w:t>.3.2.2</w:t>
      </w:r>
      <w:r>
        <w:tab/>
        <w:t>Syntax</w:t>
      </w:r>
      <w:bookmarkEnd w:id="2367"/>
      <w:bookmarkEnd w:id="2368"/>
      <w:bookmarkEnd w:id="2369"/>
      <w:bookmarkEnd w:id="2370"/>
      <w:bookmarkEnd w:id="2371"/>
      <w:bookmarkEnd w:id="2372"/>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73" w:name="_Toc20155858"/>
      <w:bookmarkStart w:id="2374" w:name="_Toc27501015"/>
      <w:bookmarkStart w:id="2375"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6" w:name="_Toc14624624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6"/>
    </w:p>
    <w:p w14:paraId="059B0B32" w14:textId="77777777" w:rsidR="0089699D" w:rsidRDefault="0089699D" w:rsidP="00567124">
      <w:pPr>
        <w:pStyle w:val="Heading3"/>
        <w:rPr>
          <w:lang w:eastAsia="ko-KR"/>
        </w:rPr>
      </w:pPr>
      <w:bookmarkStart w:id="2377" w:name="_Toc146246244"/>
      <w:r>
        <w:rPr>
          <w:rFonts w:eastAsia="Malgun Gothic"/>
        </w:rPr>
        <w:t>9A.4</w:t>
      </w:r>
      <w:r>
        <w:rPr>
          <w:rFonts w:hint="eastAsia"/>
          <w:lang w:eastAsia="ko-KR"/>
        </w:rPr>
        <w:t>.</w:t>
      </w:r>
      <w:r>
        <w:rPr>
          <w:lang w:eastAsia="ko-KR"/>
        </w:rPr>
        <w:t>1</w:t>
      </w:r>
      <w:r>
        <w:rPr>
          <w:rFonts w:hint="eastAsia"/>
          <w:lang w:eastAsia="ko-KR"/>
        </w:rPr>
        <w:tab/>
        <w:t>General</w:t>
      </w:r>
      <w:bookmarkEnd w:id="2377"/>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8" w:name="_Toc14624624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8"/>
    </w:p>
    <w:p w14:paraId="555B624C" w14:textId="77777777" w:rsidR="0089699D" w:rsidRDefault="0089699D" w:rsidP="00567124">
      <w:pPr>
        <w:pStyle w:val="Heading4"/>
        <w:rPr>
          <w:rFonts w:eastAsia="Malgun Gothic"/>
        </w:rPr>
      </w:pPr>
      <w:bookmarkStart w:id="2379" w:name="_Toc146246246"/>
      <w:r>
        <w:rPr>
          <w:rFonts w:eastAsia="Malgun Gothic"/>
        </w:rPr>
        <w:t>9A.4.2.1</w:t>
      </w:r>
      <w:r>
        <w:rPr>
          <w:rFonts w:eastAsia="Malgun Gothic"/>
        </w:rPr>
        <w:tab/>
        <w:t>Client procedures</w:t>
      </w:r>
      <w:bookmarkEnd w:id="2379"/>
    </w:p>
    <w:p w14:paraId="2DD6E28A" w14:textId="77777777" w:rsidR="0089699D" w:rsidRDefault="0089699D" w:rsidP="00567124">
      <w:pPr>
        <w:pStyle w:val="Heading5"/>
      </w:pPr>
      <w:bookmarkStart w:id="2380" w:name="_Toc146246247"/>
      <w:r>
        <w:rPr>
          <w:rFonts w:eastAsia="Malgun Gothic"/>
        </w:rPr>
        <w:t>9A.4.2.1.1</w:t>
      </w:r>
      <w:r>
        <w:rPr>
          <w:rFonts w:eastAsia="Malgun Gothic"/>
        </w:rPr>
        <w:tab/>
      </w:r>
      <w:r w:rsidRPr="00BF0F7F">
        <w:rPr>
          <w:rFonts w:eastAsia="Malgun Gothic"/>
        </w:rPr>
        <w:t>General</w:t>
      </w:r>
      <w:bookmarkEnd w:id="2380"/>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81" w:name="_Toc146246248"/>
      <w:r>
        <w:rPr>
          <w:rFonts w:eastAsia="Malgun Gothic"/>
        </w:rPr>
        <w:t>9A.4.2.1.2</w:t>
      </w:r>
      <w:r>
        <w:rPr>
          <w:rFonts w:eastAsia="Malgun Gothic"/>
        </w:rPr>
        <w:tab/>
      </w:r>
      <w:r w:rsidRPr="00FC2C40">
        <w:rPr>
          <w:rFonts w:eastAsia="Malgun Gothic"/>
        </w:rPr>
        <w:t>Functional alias to group binding</w:t>
      </w:r>
      <w:bookmarkEnd w:id="2381"/>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82" w:name="_Toc14624624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82"/>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lastRenderedPageBreak/>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83" w:name="_Toc146246250"/>
      <w:r>
        <w:rPr>
          <w:rFonts w:eastAsia="Malgun Gothic"/>
        </w:rPr>
        <w:t>9A.4.2.2</w:t>
      </w:r>
      <w:r>
        <w:rPr>
          <w:rFonts w:eastAsia="Malgun Gothic"/>
        </w:rPr>
        <w:tab/>
      </w:r>
      <w:r w:rsidRPr="0074743E">
        <w:rPr>
          <w:rFonts w:eastAsia="Malgun Gothic"/>
        </w:rPr>
        <w:t>Participating MCPTT function procedures</w:t>
      </w:r>
      <w:bookmarkEnd w:id="2383"/>
    </w:p>
    <w:p w14:paraId="5B2E5A9C" w14:textId="77777777" w:rsidR="0089699D" w:rsidRDefault="0089699D" w:rsidP="00567124">
      <w:pPr>
        <w:pStyle w:val="Heading5"/>
      </w:pPr>
      <w:bookmarkStart w:id="2384" w:name="_Toc146246251"/>
      <w:r>
        <w:rPr>
          <w:rFonts w:eastAsia="Malgun Gothic"/>
        </w:rPr>
        <w:t>9A.4.2.2.1</w:t>
      </w:r>
      <w:r>
        <w:rPr>
          <w:rFonts w:eastAsia="Malgun Gothic"/>
        </w:rPr>
        <w:tab/>
      </w:r>
      <w:r w:rsidRPr="00BF0F7F">
        <w:rPr>
          <w:rFonts w:eastAsia="Malgun Gothic"/>
        </w:rPr>
        <w:t>General</w:t>
      </w:r>
      <w:bookmarkEnd w:id="2384"/>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5" w:name="_Toc14624625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5"/>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lastRenderedPageBreak/>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lastRenderedPageBreak/>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6" w:name="_Toc1462462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6"/>
    </w:p>
    <w:p w14:paraId="32C23EDC" w14:textId="77777777" w:rsidR="0089699D" w:rsidRDefault="0089699D" w:rsidP="00567124">
      <w:pPr>
        <w:pStyle w:val="Heading5"/>
      </w:pPr>
      <w:bookmarkStart w:id="2387" w:name="_Toc146246254"/>
      <w:r>
        <w:rPr>
          <w:rFonts w:eastAsia="Malgun Gothic"/>
        </w:rPr>
        <w:t>9A.4.2.3.1</w:t>
      </w:r>
      <w:r>
        <w:rPr>
          <w:rFonts w:eastAsia="Malgun Gothic"/>
        </w:rPr>
        <w:tab/>
      </w:r>
      <w:r w:rsidRPr="00BF0F7F">
        <w:rPr>
          <w:rFonts w:eastAsia="Malgun Gothic"/>
        </w:rPr>
        <w:t>General</w:t>
      </w:r>
      <w:bookmarkEnd w:id="2387"/>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8" w:name="_Toc14624625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lastRenderedPageBreak/>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9" w:name="_Toc45209907"/>
      <w:bookmarkStart w:id="2390" w:name="_Toc51860732"/>
      <w:bookmarkStart w:id="2391" w:name="_Toc14624625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71"/>
      <w:bookmarkEnd w:id="2373"/>
      <w:bookmarkEnd w:id="2374"/>
      <w:bookmarkEnd w:id="2375"/>
      <w:bookmarkEnd w:id="2389"/>
      <w:bookmarkEnd w:id="2390"/>
      <w:bookmarkEnd w:id="2391"/>
    </w:p>
    <w:p w14:paraId="44095A11" w14:textId="77777777" w:rsidR="002244A2" w:rsidRDefault="002244A2" w:rsidP="00567124">
      <w:pPr>
        <w:pStyle w:val="Heading2"/>
        <w:rPr>
          <w:lang w:eastAsia="ko-KR"/>
        </w:rPr>
      </w:pPr>
      <w:bookmarkStart w:id="2392" w:name="_Toc20155859"/>
      <w:bookmarkStart w:id="2393" w:name="_Toc27501016"/>
      <w:bookmarkStart w:id="2394" w:name="_Toc36049142"/>
      <w:bookmarkStart w:id="2395" w:name="_Toc45209908"/>
      <w:bookmarkStart w:id="2396" w:name="_Toc51860733"/>
      <w:bookmarkStart w:id="2397" w:name="_Toc146246257"/>
      <w:r>
        <w:rPr>
          <w:rFonts w:hint="eastAsia"/>
          <w:lang w:eastAsia="ko-KR"/>
        </w:rPr>
        <w:t>10.0</w:t>
      </w:r>
      <w:r>
        <w:rPr>
          <w:rFonts w:hint="eastAsia"/>
          <w:lang w:eastAsia="ko-KR"/>
        </w:rPr>
        <w:tab/>
        <w:t>General</w:t>
      </w:r>
      <w:bookmarkEnd w:id="2392"/>
      <w:bookmarkEnd w:id="2393"/>
      <w:bookmarkEnd w:id="2394"/>
      <w:bookmarkEnd w:id="2395"/>
      <w:bookmarkEnd w:id="2396"/>
      <w:bookmarkEnd w:id="2397"/>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8" w:name="14f4399e2adfb55a__Toc427698223"/>
      <w:bookmarkStart w:id="2399" w:name="14f4399e2adfb55a__Toc427695823"/>
      <w:bookmarkStart w:id="2400" w:name="14f4399e2adfb55a__Toc427696223"/>
      <w:bookmarkStart w:id="2401" w:name="14f4399e2adfb55a__Toc427696622"/>
      <w:bookmarkStart w:id="2402" w:name="14f4399e2adfb55a__Toc427698224"/>
      <w:bookmarkStart w:id="2403" w:name="_Toc20155860"/>
      <w:bookmarkStart w:id="2404" w:name="_Toc27501017"/>
      <w:bookmarkStart w:id="2405" w:name="_Toc36049143"/>
      <w:bookmarkStart w:id="2406" w:name="_Toc45209909"/>
      <w:bookmarkStart w:id="2407" w:name="_Toc51860734"/>
      <w:bookmarkStart w:id="2408" w:name="14f4399e2adfb55a__Toc427698782"/>
      <w:bookmarkStart w:id="2409" w:name="_Toc146246258"/>
      <w:bookmarkEnd w:id="2398"/>
      <w:bookmarkEnd w:id="2399"/>
      <w:bookmarkEnd w:id="2400"/>
      <w:bookmarkEnd w:id="2401"/>
      <w:bookmarkEnd w:id="2402"/>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03"/>
      <w:bookmarkEnd w:id="2404"/>
      <w:bookmarkEnd w:id="2405"/>
      <w:bookmarkEnd w:id="2406"/>
      <w:bookmarkEnd w:id="2407"/>
      <w:bookmarkEnd w:id="2409"/>
    </w:p>
    <w:p w14:paraId="79DD95AB" w14:textId="77777777" w:rsidR="00E909BD" w:rsidRPr="0073469F" w:rsidRDefault="00E909BD" w:rsidP="00567124">
      <w:pPr>
        <w:pStyle w:val="Heading3"/>
        <w:rPr>
          <w:rFonts w:eastAsia="Malgun Gothic"/>
        </w:rPr>
      </w:pPr>
      <w:bookmarkStart w:id="2410" w:name="_Toc20155861"/>
      <w:bookmarkStart w:id="2411" w:name="_Toc27501018"/>
      <w:bookmarkStart w:id="2412" w:name="_Toc36049144"/>
      <w:bookmarkStart w:id="2413" w:name="_Toc45209910"/>
      <w:bookmarkStart w:id="2414" w:name="_Toc51860735"/>
      <w:bookmarkStart w:id="2415" w:name="_Toc14624625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8"/>
      <w:bookmarkEnd w:id="2410"/>
      <w:bookmarkEnd w:id="2411"/>
      <w:bookmarkEnd w:id="2412"/>
      <w:bookmarkEnd w:id="2413"/>
      <w:bookmarkEnd w:id="2414"/>
      <w:bookmarkEnd w:id="2415"/>
    </w:p>
    <w:p w14:paraId="44C3CCB6" w14:textId="77777777" w:rsidR="00E909BD" w:rsidRPr="0073469F" w:rsidRDefault="00E909BD" w:rsidP="00567124">
      <w:pPr>
        <w:pStyle w:val="Heading4"/>
        <w:rPr>
          <w:rFonts w:eastAsia="Malgun Gothic"/>
        </w:rPr>
      </w:pPr>
      <w:bookmarkStart w:id="2416" w:name="14f4399e2adfb55a__Toc427695824"/>
      <w:bookmarkStart w:id="2417" w:name="14f4399e2adfb55a__Toc427696224"/>
      <w:bookmarkStart w:id="2418" w:name="14f4399e2adfb55a__Toc427696623"/>
      <w:bookmarkStart w:id="2419" w:name="14f4399e2adfb55a__Toc427698225"/>
      <w:bookmarkStart w:id="2420" w:name="14f4399e2adfb55a__Toc427698783"/>
      <w:bookmarkStart w:id="2421" w:name="_Toc20155862"/>
      <w:bookmarkStart w:id="2422" w:name="_Toc27501019"/>
      <w:bookmarkStart w:id="2423" w:name="_Toc36049145"/>
      <w:bookmarkStart w:id="2424" w:name="_Toc45209911"/>
      <w:bookmarkStart w:id="2425" w:name="_Toc51860736"/>
      <w:bookmarkStart w:id="2426" w:name="_Toc146246260"/>
      <w:bookmarkEnd w:id="2416"/>
      <w:bookmarkEnd w:id="2417"/>
      <w:bookmarkEnd w:id="2418"/>
      <w:bookmarkEnd w:id="2419"/>
      <w:r w:rsidRPr="0073469F">
        <w:rPr>
          <w:rFonts w:eastAsia="Malgun Gothic"/>
        </w:rPr>
        <w:t>10.1.1.1</w:t>
      </w:r>
      <w:r w:rsidRPr="0073469F">
        <w:rPr>
          <w:rFonts w:eastAsia="Malgun Gothic"/>
        </w:rPr>
        <w:tab/>
        <w:t>General</w:t>
      </w:r>
      <w:bookmarkEnd w:id="2420"/>
      <w:bookmarkEnd w:id="2421"/>
      <w:bookmarkEnd w:id="2422"/>
      <w:bookmarkEnd w:id="2423"/>
      <w:bookmarkEnd w:id="2424"/>
      <w:bookmarkEnd w:id="2425"/>
      <w:bookmarkEnd w:id="2426"/>
    </w:p>
    <w:p w14:paraId="26914B3E" w14:textId="77777777" w:rsidR="00E909BD" w:rsidRPr="0073469F" w:rsidRDefault="00E909BD" w:rsidP="00567124">
      <w:pPr>
        <w:pStyle w:val="Heading4"/>
        <w:rPr>
          <w:rFonts w:eastAsia="Malgun Gothic"/>
        </w:rPr>
      </w:pPr>
      <w:bookmarkStart w:id="2427" w:name="14f4399e2adfb55a__Toc427695825"/>
      <w:bookmarkStart w:id="2428" w:name="14f4399e2adfb55a__Toc427696225"/>
      <w:bookmarkStart w:id="2429" w:name="14f4399e2adfb55a__Toc427696624"/>
      <w:bookmarkStart w:id="2430" w:name="14f4399e2adfb55a__Toc427698226"/>
      <w:bookmarkStart w:id="2431" w:name="14f4399e2adfb55a__Toc427698784"/>
      <w:bookmarkStart w:id="2432" w:name="_Toc20155863"/>
      <w:bookmarkStart w:id="2433" w:name="_Toc27501020"/>
      <w:bookmarkStart w:id="2434" w:name="_Toc36049146"/>
      <w:bookmarkStart w:id="2435" w:name="_Toc45209912"/>
      <w:bookmarkStart w:id="2436" w:name="_Toc51860737"/>
      <w:bookmarkStart w:id="2437" w:name="_Toc146246261"/>
      <w:bookmarkEnd w:id="2427"/>
      <w:bookmarkEnd w:id="2428"/>
      <w:bookmarkEnd w:id="2429"/>
      <w:bookmarkEnd w:id="2430"/>
      <w:r w:rsidRPr="0073469F">
        <w:rPr>
          <w:rFonts w:eastAsia="Malgun Gothic"/>
        </w:rPr>
        <w:t>10.1.1.2</w:t>
      </w:r>
      <w:r w:rsidRPr="0073469F">
        <w:rPr>
          <w:rFonts w:eastAsia="Malgun Gothic"/>
        </w:rPr>
        <w:tab/>
        <w:t>MCPTT client procedures</w:t>
      </w:r>
      <w:bookmarkEnd w:id="2431"/>
      <w:bookmarkEnd w:id="2432"/>
      <w:bookmarkEnd w:id="2433"/>
      <w:bookmarkEnd w:id="2434"/>
      <w:bookmarkEnd w:id="2435"/>
      <w:bookmarkEnd w:id="2436"/>
      <w:bookmarkEnd w:id="2437"/>
    </w:p>
    <w:p w14:paraId="2F005D4B" w14:textId="77777777" w:rsidR="00E909BD" w:rsidRPr="0073469F" w:rsidRDefault="00E909BD" w:rsidP="00567124">
      <w:pPr>
        <w:pStyle w:val="Heading5"/>
        <w:rPr>
          <w:rFonts w:eastAsia="Malgun Gothic"/>
        </w:rPr>
      </w:pPr>
      <w:bookmarkStart w:id="2438" w:name="14f4399e2adfb55a__Toc427695826"/>
      <w:bookmarkStart w:id="2439" w:name="14f4399e2adfb55a__Toc427696226"/>
      <w:bookmarkStart w:id="2440" w:name="14f4399e2adfb55a__Toc427696625"/>
      <w:bookmarkStart w:id="2441" w:name="14f4399e2adfb55a__Toc427698227"/>
      <w:bookmarkStart w:id="2442" w:name="14f4399e2adfb55a__Toc427698785"/>
      <w:bookmarkStart w:id="2443" w:name="_Toc20155864"/>
      <w:bookmarkStart w:id="2444" w:name="_Toc27501021"/>
      <w:bookmarkStart w:id="2445" w:name="_Toc36049147"/>
      <w:bookmarkStart w:id="2446" w:name="_Toc45209913"/>
      <w:bookmarkStart w:id="2447" w:name="_Toc51860738"/>
      <w:bookmarkStart w:id="2448" w:name="_Toc146246262"/>
      <w:bookmarkEnd w:id="2438"/>
      <w:bookmarkEnd w:id="2439"/>
      <w:bookmarkEnd w:id="2440"/>
      <w:bookmarkEnd w:id="2441"/>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42"/>
      <w:bookmarkEnd w:id="2443"/>
      <w:bookmarkEnd w:id="2444"/>
      <w:bookmarkEnd w:id="2445"/>
      <w:bookmarkEnd w:id="2446"/>
      <w:bookmarkEnd w:id="2447"/>
      <w:bookmarkEnd w:id="2448"/>
    </w:p>
    <w:p w14:paraId="3C07E2EF" w14:textId="77777777" w:rsidR="00E909BD" w:rsidRPr="0073469F" w:rsidRDefault="00E909BD" w:rsidP="00567124">
      <w:pPr>
        <w:pStyle w:val="Heading6"/>
        <w:numPr>
          <w:ilvl w:val="5"/>
          <w:numId w:val="0"/>
        </w:numPr>
        <w:ind w:left="1152" w:hanging="432"/>
      </w:pPr>
      <w:bookmarkStart w:id="2449" w:name="14f4399e2adfb55a__Toc427695827"/>
      <w:bookmarkStart w:id="2450" w:name="14f4399e2adfb55a__Toc427696227"/>
      <w:bookmarkStart w:id="2451" w:name="14f4399e2adfb55a__Toc427696626"/>
      <w:bookmarkStart w:id="2452" w:name="14f4399e2adfb55a__Toc427698228"/>
      <w:bookmarkStart w:id="2453" w:name="14f4399e2adfb55a__Toc427698786"/>
      <w:bookmarkStart w:id="2454" w:name="_Toc20155865"/>
      <w:bookmarkStart w:id="2455" w:name="_Toc27501022"/>
      <w:bookmarkStart w:id="2456" w:name="_Toc36049148"/>
      <w:bookmarkStart w:id="2457" w:name="_Toc45209914"/>
      <w:bookmarkStart w:id="2458" w:name="_Toc51860739"/>
      <w:bookmarkStart w:id="2459" w:name="_Toc146246263"/>
      <w:bookmarkEnd w:id="2449"/>
      <w:bookmarkEnd w:id="2450"/>
      <w:bookmarkEnd w:id="2451"/>
      <w:bookmarkEnd w:id="2452"/>
      <w:r w:rsidRPr="0073469F">
        <w:t>10.1.1.2.1.1</w:t>
      </w:r>
      <w:r w:rsidRPr="0073469F">
        <w:tab/>
        <w:t>Client originating procedures</w:t>
      </w:r>
      <w:bookmarkEnd w:id="2453"/>
      <w:bookmarkEnd w:id="2454"/>
      <w:bookmarkEnd w:id="2455"/>
      <w:bookmarkEnd w:id="2456"/>
      <w:bookmarkEnd w:id="2457"/>
      <w:bookmarkEnd w:id="2458"/>
      <w:bookmarkEnd w:id="245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lastRenderedPageBreak/>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lastRenderedPageBreak/>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60" w:name="14f4399e2adfb55a__Toc427695828"/>
      <w:bookmarkStart w:id="2461" w:name="14f4399e2adfb55a__Toc427696228"/>
      <w:bookmarkStart w:id="2462" w:name="14f4399e2adfb55a__Toc427696627"/>
      <w:bookmarkStart w:id="2463" w:name="14f4399e2adfb55a__Toc427698229"/>
      <w:bookmarkStart w:id="2464" w:name="14f4399e2adfb55a__Toc427698787"/>
      <w:bookmarkStart w:id="2465" w:name="_Toc20155866"/>
      <w:bookmarkStart w:id="2466" w:name="_Toc27501023"/>
      <w:bookmarkStart w:id="2467" w:name="_Toc36049149"/>
      <w:bookmarkStart w:id="2468" w:name="_Toc45209915"/>
      <w:bookmarkStart w:id="2469" w:name="_Toc51860740"/>
      <w:bookmarkStart w:id="2470" w:name="_Toc146246264"/>
      <w:bookmarkEnd w:id="2460"/>
      <w:bookmarkEnd w:id="2461"/>
      <w:bookmarkEnd w:id="2462"/>
      <w:bookmarkEnd w:id="2463"/>
      <w:r w:rsidRPr="0073469F">
        <w:t>10.1.1.2.1.</w:t>
      </w:r>
      <w:r>
        <w:t>2</w:t>
      </w:r>
      <w:r w:rsidRPr="0073469F">
        <w:tab/>
        <w:t xml:space="preserve">Client </w:t>
      </w:r>
      <w:r>
        <w:t>term</w:t>
      </w:r>
      <w:r w:rsidRPr="0073469F">
        <w:t>inating procedures</w:t>
      </w:r>
      <w:bookmarkEnd w:id="2470"/>
    </w:p>
    <w:bookmarkEnd w:id="2464"/>
    <w:bookmarkEnd w:id="2465"/>
    <w:bookmarkEnd w:id="2466"/>
    <w:bookmarkEnd w:id="2467"/>
    <w:bookmarkEnd w:id="2468"/>
    <w:bookmarkEnd w:id="2469"/>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 xml:space="preserve">specific calling functional alias as specified in the &lt;MaxSimultaneousEmergencyGroupCalls&gt; element within the </w:t>
      </w:r>
      <w:r>
        <w:lastRenderedPageBreak/>
        <w:t>&lt;FunctionalAliasList&gt;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lastRenderedPageBreak/>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71" w:name="_Toc20155867"/>
      <w:bookmarkStart w:id="2472" w:name="_Toc27501024"/>
      <w:bookmarkStart w:id="2473" w:name="_Toc36049150"/>
      <w:bookmarkStart w:id="2474" w:name="_Toc45209916"/>
      <w:bookmarkStart w:id="2475" w:name="_Toc51860741"/>
      <w:bookmarkStart w:id="2476" w:name="_Toc146246265"/>
      <w:r>
        <w:t>10.1.1.2.1.3</w:t>
      </w:r>
      <w:r w:rsidRPr="0073469F">
        <w:tab/>
        <w:t xml:space="preserve">MCPTT </w:t>
      </w:r>
      <w:r>
        <w:t xml:space="preserve">upgrade to </w:t>
      </w:r>
      <w:r w:rsidRPr="0073469F">
        <w:t>in-progress emergency</w:t>
      </w:r>
      <w:r w:rsidR="00C9796D">
        <w:t xml:space="preserve"> or imminent peril</w:t>
      </w:r>
      <w:bookmarkEnd w:id="2471"/>
      <w:bookmarkEnd w:id="2472"/>
      <w:bookmarkEnd w:id="2473"/>
      <w:bookmarkEnd w:id="2474"/>
      <w:bookmarkEnd w:id="2475"/>
      <w:bookmarkEnd w:id="247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lastRenderedPageBreak/>
        <w:t>NOTE:</w:t>
      </w:r>
      <w:r w:rsidRPr="009B0D0C">
        <w:tab/>
        <w:t>The SIP re-INVITE request can be sent within an on-demand session or a pre-established session. If the SIP re-INVITE request is sent within a pre-established session, the media-level</w:t>
      </w:r>
      <w:bookmarkStart w:id="2477" w:name="MCCQCTEMPBM_00000166"/>
      <w:r w:rsidRPr="009B0D0C">
        <w:t xml:space="preserve"> section </w:t>
      </w:r>
      <w:bookmarkEnd w:id="2477"/>
      <w:r w:rsidRPr="009B0D0C">
        <w:t>for the offered MCPTT speech media stream and the media-level</w:t>
      </w:r>
      <w:bookmarkStart w:id="2478" w:name="MCCQCTEMPBM_00000167"/>
      <w:r w:rsidRPr="009B0D0C">
        <w:t xml:space="preserve"> section </w:t>
      </w:r>
      <w:bookmarkEnd w:id="2478"/>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9" w:name="_Toc20155868"/>
      <w:bookmarkStart w:id="2480" w:name="_Toc27501025"/>
      <w:bookmarkStart w:id="2481" w:name="_Toc36049151"/>
      <w:bookmarkStart w:id="2482" w:name="_Toc45209917"/>
      <w:bookmarkStart w:id="2483" w:name="_Toc51860742"/>
      <w:bookmarkStart w:id="2484" w:name="_Toc146246266"/>
      <w:r w:rsidRPr="0073469F">
        <w:t>10.1.</w:t>
      </w:r>
      <w:r>
        <w:t>1</w:t>
      </w:r>
      <w:r w:rsidRPr="0073469F">
        <w:t>.2.1.</w:t>
      </w:r>
      <w:r>
        <w:t>4</w:t>
      </w:r>
      <w:r w:rsidRPr="0073469F">
        <w:tab/>
        <w:t>MCPTT in-progress emergency cancel</w:t>
      </w:r>
      <w:bookmarkEnd w:id="2479"/>
      <w:bookmarkEnd w:id="2480"/>
      <w:bookmarkEnd w:id="2481"/>
      <w:bookmarkEnd w:id="2482"/>
      <w:bookmarkEnd w:id="2483"/>
      <w:bookmarkEnd w:id="2484"/>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lastRenderedPageBreak/>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5" w:name="MCCQCTEMPBM_00000168"/>
      <w:r w:rsidRPr="0073469F">
        <w:t xml:space="preserve"> section </w:t>
      </w:r>
      <w:bookmarkEnd w:id="2485"/>
      <w:r w:rsidRPr="0073469F">
        <w:t>for the offered MC</w:t>
      </w:r>
      <w:r>
        <w:t>P</w:t>
      </w:r>
      <w:r w:rsidRPr="0073469F">
        <w:t>TT speech media stream</w:t>
      </w:r>
      <w:r>
        <w:t xml:space="preserve"> and </w:t>
      </w:r>
      <w:r w:rsidRPr="0073469F">
        <w:t>the media-level</w:t>
      </w:r>
      <w:bookmarkStart w:id="2486" w:name="MCCQCTEMPBM_00000169"/>
      <w:r w:rsidRPr="0073469F">
        <w:t xml:space="preserve"> section </w:t>
      </w:r>
      <w:bookmarkEnd w:id="248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7" w:name="_Toc20155869"/>
      <w:bookmarkStart w:id="2488" w:name="_Toc27501026"/>
      <w:bookmarkStart w:id="2489" w:name="_Toc36049152"/>
      <w:bookmarkStart w:id="2490" w:name="_Toc45209918"/>
      <w:bookmarkStart w:id="2491" w:name="_Toc51860743"/>
      <w:bookmarkStart w:id="2492" w:name="_Toc146246267"/>
      <w:r>
        <w:t>10.1.1.2.1.5</w:t>
      </w:r>
      <w:r w:rsidRPr="0073469F">
        <w:tab/>
        <w:t xml:space="preserve">MCPTT in-progress </w:t>
      </w:r>
      <w:r>
        <w:t xml:space="preserve">imminent peril </w:t>
      </w:r>
      <w:r w:rsidRPr="0073469F">
        <w:t>cancel</w:t>
      </w:r>
      <w:bookmarkEnd w:id="2487"/>
      <w:bookmarkEnd w:id="2488"/>
      <w:bookmarkEnd w:id="2489"/>
      <w:bookmarkEnd w:id="2490"/>
      <w:bookmarkEnd w:id="2491"/>
      <w:bookmarkEnd w:id="2492"/>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93" w:name="MCCQCTEMPBM_00000170"/>
      <w:r w:rsidRPr="0073469F">
        <w:t xml:space="preserve"> section </w:t>
      </w:r>
      <w:bookmarkEnd w:id="2493"/>
      <w:r w:rsidRPr="0073469F">
        <w:t>for the offered MC</w:t>
      </w:r>
      <w:r>
        <w:t>P</w:t>
      </w:r>
      <w:r w:rsidRPr="0073469F">
        <w:t>TT speech media stream</w:t>
      </w:r>
      <w:r>
        <w:t xml:space="preserve"> and </w:t>
      </w:r>
      <w:r w:rsidRPr="0073469F">
        <w:t>the media-level</w:t>
      </w:r>
      <w:bookmarkStart w:id="2494" w:name="MCCQCTEMPBM_00000171"/>
      <w:r w:rsidRPr="0073469F">
        <w:t xml:space="preserve"> section </w:t>
      </w:r>
      <w:bookmarkEnd w:id="249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5" w:name="_Toc20155870"/>
      <w:bookmarkStart w:id="2496" w:name="_Toc27501027"/>
      <w:bookmarkStart w:id="2497" w:name="_Toc36049153"/>
      <w:bookmarkStart w:id="2498" w:name="_Toc45209919"/>
      <w:bookmarkStart w:id="2499" w:name="_Toc51860744"/>
      <w:bookmarkStart w:id="2500" w:name="_Toc146246268"/>
      <w:r w:rsidRPr="0073469F">
        <w:t>10.1.</w:t>
      </w:r>
      <w:r>
        <w:t>1</w:t>
      </w:r>
      <w:r w:rsidRPr="0073469F">
        <w:t>.2.1.</w:t>
      </w:r>
      <w:r>
        <w:t>6</w:t>
      </w:r>
      <w:r w:rsidR="00E761E7">
        <w:tab/>
      </w:r>
      <w:r w:rsidRPr="0073469F">
        <w:t xml:space="preserve">MCPTT client receives SIP re-INVITE </w:t>
      </w:r>
      <w:r>
        <w:t>request</w:t>
      </w:r>
      <w:bookmarkEnd w:id="2495"/>
      <w:bookmarkEnd w:id="2496"/>
      <w:bookmarkEnd w:id="2497"/>
      <w:bookmarkEnd w:id="2498"/>
      <w:bookmarkEnd w:id="2499"/>
      <w:bookmarkEnd w:id="2500"/>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501" w:name="MCCQCTEMPBM_00000172"/>
      <w:r w:rsidRPr="0073469F">
        <w:t xml:space="preserve"> section </w:t>
      </w:r>
      <w:bookmarkEnd w:id="2501"/>
      <w:r w:rsidRPr="0073469F">
        <w:t>for the MC</w:t>
      </w:r>
      <w:r>
        <w:t>P</w:t>
      </w:r>
      <w:r w:rsidRPr="0073469F">
        <w:t>TT speech media stream</w:t>
      </w:r>
      <w:r>
        <w:t xml:space="preserve"> and </w:t>
      </w:r>
      <w:r w:rsidRPr="0073469F">
        <w:t>the media-level</w:t>
      </w:r>
      <w:bookmarkStart w:id="2502" w:name="MCCQCTEMPBM_00000173"/>
      <w:r w:rsidRPr="0073469F">
        <w:t xml:space="preserve"> section </w:t>
      </w:r>
      <w:bookmarkEnd w:id="250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03" w:name="14f4399e2adfb55a__Toc427695829"/>
      <w:bookmarkStart w:id="2504" w:name="14f4399e2adfb55a__Toc427696229"/>
      <w:bookmarkStart w:id="2505" w:name="14f4399e2adfb55a__Toc427696628"/>
      <w:bookmarkStart w:id="2506" w:name="14f4399e2adfb55a__Toc427698230"/>
      <w:bookmarkStart w:id="2507" w:name="14f4399e2adfb55a__Toc427698788"/>
      <w:bookmarkStart w:id="2508" w:name="_Toc20155871"/>
      <w:bookmarkStart w:id="2509" w:name="_Toc27501028"/>
      <w:bookmarkStart w:id="2510" w:name="_Toc36049154"/>
      <w:bookmarkStart w:id="2511" w:name="_Toc45209920"/>
      <w:bookmarkStart w:id="2512" w:name="_Toc51860745"/>
      <w:bookmarkStart w:id="2513" w:name="_Toc146246269"/>
      <w:bookmarkEnd w:id="2503"/>
      <w:bookmarkEnd w:id="2504"/>
      <w:bookmarkEnd w:id="2505"/>
      <w:bookmarkEnd w:id="250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7"/>
      <w:bookmarkEnd w:id="2508"/>
      <w:bookmarkEnd w:id="2509"/>
      <w:bookmarkEnd w:id="2510"/>
      <w:bookmarkEnd w:id="2511"/>
      <w:bookmarkEnd w:id="2512"/>
      <w:bookmarkEnd w:id="2513"/>
    </w:p>
    <w:p w14:paraId="286CC979" w14:textId="77777777" w:rsidR="00E909BD" w:rsidRPr="0073469F" w:rsidRDefault="00E909BD" w:rsidP="00567124">
      <w:pPr>
        <w:pStyle w:val="Heading6"/>
        <w:numPr>
          <w:ilvl w:val="5"/>
          <w:numId w:val="0"/>
        </w:numPr>
        <w:ind w:left="1152" w:hanging="432"/>
      </w:pPr>
      <w:bookmarkStart w:id="2514" w:name="14f4399e2adfb55a__Toc427695830"/>
      <w:bookmarkStart w:id="2515" w:name="14f4399e2adfb55a__Toc427696230"/>
      <w:bookmarkStart w:id="2516" w:name="14f4399e2adfb55a__Toc427696629"/>
      <w:bookmarkStart w:id="2517" w:name="14f4399e2adfb55a__Toc427698231"/>
      <w:bookmarkStart w:id="2518" w:name="14f4399e2adfb55a__Toc427698789"/>
      <w:bookmarkStart w:id="2519" w:name="_Toc20155872"/>
      <w:bookmarkStart w:id="2520" w:name="_Toc27501029"/>
      <w:bookmarkStart w:id="2521" w:name="_Toc36049155"/>
      <w:bookmarkStart w:id="2522" w:name="_Toc45209921"/>
      <w:bookmarkStart w:id="2523" w:name="_Toc51860746"/>
      <w:bookmarkStart w:id="2524" w:name="_Toc146246270"/>
      <w:bookmarkEnd w:id="2514"/>
      <w:bookmarkEnd w:id="2515"/>
      <w:bookmarkEnd w:id="2516"/>
      <w:bookmarkEnd w:id="2517"/>
      <w:r w:rsidRPr="0073469F">
        <w:t>10.1.1.2.2.1</w:t>
      </w:r>
      <w:r w:rsidRPr="0073469F">
        <w:tab/>
        <w:t>Client originating procedures</w:t>
      </w:r>
      <w:bookmarkEnd w:id="2518"/>
      <w:bookmarkEnd w:id="2519"/>
      <w:bookmarkEnd w:id="2520"/>
      <w:bookmarkEnd w:id="2521"/>
      <w:bookmarkEnd w:id="2522"/>
      <w:bookmarkEnd w:id="2523"/>
      <w:bookmarkEnd w:id="252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5" w:name="14f4399e2adfb55a__Toc427695831"/>
      <w:bookmarkStart w:id="2526" w:name="14f4399e2adfb55a__Toc427696231"/>
      <w:bookmarkStart w:id="2527" w:name="14f4399e2adfb55a__Toc427696630"/>
      <w:bookmarkStart w:id="2528" w:name="14f4399e2adfb55a__Toc427698232"/>
      <w:bookmarkStart w:id="2529" w:name="14f4399e2adfb55a__Toc427698790"/>
      <w:bookmarkStart w:id="2530" w:name="_Toc20155873"/>
      <w:bookmarkStart w:id="2531" w:name="_Toc27501030"/>
      <w:bookmarkStart w:id="2532" w:name="_Toc36049156"/>
      <w:bookmarkStart w:id="2533" w:name="_Toc45209922"/>
      <w:bookmarkStart w:id="2534" w:name="_Toc51860747"/>
      <w:bookmarkStart w:id="2535" w:name="_Toc146246271"/>
      <w:bookmarkEnd w:id="2525"/>
      <w:bookmarkEnd w:id="2526"/>
      <w:bookmarkEnd w:id="2527"/>
      <w:bookmarkEnd w:id="2528"/>
      <w:r w:rsidRPr="0073469F">
        <w:t>10.1.1.2.2.2</w:t>
      </w:r>
      <w:r w:rsidRPr="0073469F">
        <w:tab/>
        <w:t>Client terminating procedures</w:t>
      </w:r>
      <w:bookmarkEnd w:id="2529"/>
      <w:bookmarkEnd w:id="2530"/>
      <w:bookmarkEnd w:id="2531"/>
      <w:bookmarkEnd w:id="2532"/>
      <w:bookmarkEnd w:id="2533"/>
      <w:bookmarkEnd w:id="2534"/>
      <w:bookmarkEnd w:id="253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6" w:name="14f4399e2adfb55a__Toc427695832"/>
      <w:bookmarkStart w:id="2537" w:name="14f4399e2adfb55a__Toc427696232"/>
      <w:bookmarkStart w:id="2538" w:name="14f4399e2adfb55a__Toc427696631"/>
      <w:bookmarkStart w:id="2539" w:name="14f4399e2adfb55a__Toc427698233"/>
      <w:bookmarkStart w:id="2540" w:name="14f4399e2adfb55a__Toc427698791"/>
      <w:bookmarkStart w:id="2541" w:name="_Toc20155874"/>
      <w:bookmarkStart w:id="2542" w:name="_Toc27501031"/>
      <w:bookmarkStart w:id="2543" w:name="_Toc36049157"/>
      <w:bookmarkStart w:id="2544" w:name="_Toc45209923"/>
      <w:bookmarkStart w:id="2545" w:name="_Toc51860748"/>
      <w:bookmarkStart w:id="2546" w:name="_Toc146246272"/>
      <w:bookmarkEnd w:id="2536"/>
      <w:bookmarkEnd w:id="2537"/>
      <w:bookmarkEnd w:id="2538"/>
      <w:bookmarkEnd w:id="2539"/>
      <w:r w:rsidRPr="0073469F">
        <w:rPr>
          <w:rFonts w:eastAsia="Malgun Gothic"/>
        </w:rPr>
        <w:lastRenderedPageBreak/>
        <w:t>10.1.1.2.3</w:t>
      </w:r>
      <w:r w:rsidRPr="0073469F">
        <w:rPr>
          <w:rFonts w:eastAsia="Malgun Gothic"/>
        </w:rPr>
        <w:tab/>
        <w:t>End group call</w:t>
      </w:r>
      <w:bookmarkEnd w:id="2540"/>
      <w:bookmarkEnd w:id="2541"/>
      <w:bookmarkEnd w:id="2542"/>
      <w:bookmarkEnd w:id="2543"/>
      <w:bookmarkEnd w:id="2544"/>
      <w:bookmarkEnd w:id="2545"/>
      <w:bookmarkEnd w:id="2546"/>
    </w:p>
    <w:p w14:paraId="72E2BC9B" w14:textId="77777777" w:rsidR="00A01017" w:rsidRPr="0073469F" w:rsidRDefault="00A01017" w:rsidP="00567124">
      <w:pPr>
        <w:pStyle w:val="Heading6"/>
        <w:numPr>
          <w:ilvl w:val="5"/>
          <w:numId w:val="0"/>
        </w:numPr>
        <w:ind w:left="1152" w:hanging="432"/>
        <w:rPr>
          <w:lang w:eastAsia="ko-KR"/>
        </w:rPr>
      </w:pPr>
      <w:bookmarkStart w:id="2547" w:name="_Toc20155875"/>
      <w:bookmarkStart w:id="2548" w:name="_Toc27501032"/>
      <w:bookmarkStart w:id="2549" w:name="_Toc36049158"/>
      <w:bookmarkStart w:id="2550" w:name="_Toc45209924"/>
      <w:bookmarkStart w:id="2551" w:name="_Toc51860749"/>
      <w:bookmarkStart w:id="2552" w:name="_Toc146246273"/>
      <w:r w:rsidRPr="0073469F">
        <w:rPr>
          <w:lang w:eastAsia="ko-KR"/>
        </w:rPr>
        <w:t>10.1.1.2.3.1</w:t>
      </w:r>
      <w:r w:rsidRPr="0073469F">
        <w:rPr>
          <w:lang w:eastAsia="ko-KR"/>
        </w:rPr>
        <w:tab/>
        <w:t>Client originating procedures on-demand</w:t>
      </w:r>
      <w:bookmarkEnd w:id="2547"/>
      <w:bookmarkEnd w:id="2548"/>
      <w:bookmarkEnd w:id="2549"/>
      <w:bookmarkEnd w:id="2550"/>
      <w:bookmarkEnd w:id="2551"/>
      <w:bookmarkEnd w:id="2552"/>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53" w:name="_Toc20155876"/>
      <w:bookmarkStart w:id="2554" w:name="_Toc27501033"/>
      <w:bookmarkStart w:id="2555" w:name="_Toc36049159"/>
      <w:bookmarkStart w:id="2556" w:name="_Toc45209925"/>
      <w:bookmarkStart w:id="2557" w:name="_Toc51860750"/>
      <w:bookmarkStart w:id="2558" w:name="_Toc146246274"/>
      <w:r w:rsidRPr="0073469F">
        <w:rPr>
          <w:lang w:eastAsia="ko-KR"/>
        </w:rPr>
        <w:t>10.1.1.2.3.2</w:t>
      </w:r>
      <w:r w:rsidRPr="0073469F">
        <w:rPr>
          <w:lang w:eastAsia="ko-KR"/>
        </w:rPr>
        <w:tab/>
        <w:t>Client originating procedures using pre-established session</w:t>
      </w:r>
      <w:bookmarkEnd w:id="2553"/>
      <w:bookmarkEnd w:id="2554"/>
      <w:bookmarkEnd w:id="2555"/>
      <w:bookmarkEnd w:id="2556"/>
      <w:bookmarkEnd w:id="2557"/>
      <w:bookmarkEnd w:id="2558"/>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9" w:name="_Toc20155877"/>
      <w:bookmarkStart w:id="2560" w:name="_Toc27501034"/>
      <w:bookmarkStart w:id="2561" w:name="_Toc36049160"/>
      <w:bookmarkStart w:id="2562" w:name="_Toc45209926"/>
      <w:bookmarkStart w:id="2563" w:name="_Toc51860751"/>
      <w:bookmarkStart w:id="2564" w:name="_Toc146246275"/>
      <w:r w:rsidRPr="0073469F">
        <w:rPr>
          <w:lang w:eastAsia="ko-KR"/>
        </w:rPr>
        <w:t>10.1.1.2.3.3</w:t>
      </w:r>
      <w:r w:rsidRPr="0073469F">
        <w:rPr>
          <w:lang w:eastAsia="ko-KR"/>
        </w:rPr>
        <w:tab/>
        <w:t>Client terminating procedures</w:t>
      </w:r>
      <w:bookmarkEnd w:id="2559"/>
      <w:bookmarkEnd w:id="2560"/>
      <w:bookmarkEnd w:id="2561"/>
      <w:bookmarkEnd w:id="2562"/>
      <w:bookmarkEnd w:id="2563"/>
      <w:bookmarkEnd w:id="256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5" w:name="14f4399e2adfb55a__Toc427695833"/>
      <w:bookmarkStart w:id="2566" w:name="14f4399e2adfb55a__Toc427696233"/>
      <w:bookmarkStart w:id="2567" w:name="14f4399e2adfb55a__Toc427696632"/>
      <w:bookmarkStart w:id="2568" w:name="14f4399e2adfb55a__Toc427698234"/>
      <w:bookmarkStart w:id="2569" w:name="14f4399e2adfb55a__Toc427698792"/>
      <w:bookmarkStart w:id="2570" w:name="_Toc20155878"/>
      <w:bookmarkStart w:id="2571" w:name="_Toc27501035"/>
      <w:bookmarkStart w:id="2572" w:name="_Toc36049161"/>
      <w:bookmarkStart w:id="2573" w:name="_Toc45209927"/>
      <w:bookmarkStart w:id="2574" w:name="_Toc51860752"/>
      <w:bookmarkStart w:id="2575" w:name="_Toc146246276"/>
      <w:bookmarkEnd w:id="2565"/>
      <w:bookmarkEnd w:id="2566"/>
      <w:bookmarkEnd w:id="2567"/>
      <w:bookmarkEnd w:id="2568"/>
      <w:r w:rsidRPr="0073469F">
        <w:rPr>
          <w:rFonts w:eastAsia="Malgun Gothic"/>
        </w:rPr>
        <w:t>10.1.1.2.4</w:t>
      </w:r>
      <w:r w:rsidRPr="0073469F">
        <w:rPr>
          <w:rFonts w:eastAsia="Malgun Gothic"/>
        </w:rPr>
        <w:tab/>
      </w:r>
      <w:bookmarkEnd w:id="2569"/>
      <w:r w:rsidR="005763BD" w:rsidRPr="0073469F">
        <w:rPr>
          <w:rFonts w:eastAsia="Malgun Gothic"/>
        </w:rPr>
        <w:t>Rejoin procedure</w:t>
      </w:r>
      <w:bookmarkEnd w:id="2570"/>
      <w:bookmarkEnd w:id="2571"/>
      <w:bookmarkEnd w:id="2572"/>
      <w:bookmarkEnd w:id="2573"/>
      <w:bookmarkEnd w:id="2574"/>
      <w:bookmarkEnd w:id="2575"/>
    </w:p>
    <w:p w14:paraId="49DF4538" w14:textId="77777777" w:rsidR="009F5806" w:rsidRPr="0073469F" w:rsidRDefault="009F5806" w:rsidP="00567124">
      <w:pPr>
        <w:pStyle w:val="Heading6"/>
        <w:numPr>
          <w:ilvl w:val="5"/>
          <w:numId w:val="0"/>
        </w:numPr>
        <w:ind w:left="1152" w:hanging="432"/>
        <w:rPr>
          <w:lang w:eastAsia="ko-KR"/>
        </w:rPr>
      </w:pPr>
      <w:bookmarkStart w:id="2576" w:name="14f4399e2adfb55a__Toc427695834"/>
      <w:bookmarkStart w:id="2577" w:name="14f4399e2adfb55a__Toc427696234"/>
      <w:bookmarkStart w:id="2578" w:name="14f4399e2adfb55a__Toc427696633"/>
      <w:bookmarkStart w:id="2579" w:name="14f4399e2adfb55a__Toc427698235"/>
      <w:bookmarkStart w:id="2580" w:name="_Toc20155879"/>
      <w:bookmarkStart w:id="2581" w:name="_Toc27501036"/>
      <w:bookmarkStart w:id="2582" w:name="_Toc36049162"/>
      <w:bookmarkStart w:id="2583" w:name="_Toc45209928"/>
      <w:bookmarkStart w:id="2584" w:name="_Toc51860753"/>
      <w:bookmarkStart w:id="2585" w:name="14f4399e2adfb55a__Toc427698793"/>
      <w:bookmarkStart w:id="2586" w:name="_Toc146246277"/>
      <w:bookmarkEnd w:id="2576"/>
      <w:bookmarkEnd w:id="2577"/>
      <w:bookmarkEnd w:id="2578"/>
      <w:bookmarkEnd w:id="257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80"/>
      <w:bookmarkEnd w:id="2581"/>
      <w:bookmarkEnd w:id="2582"/>
      <w:bookmarkEnd w:id="2583"/>
      <w:bookmarkEnd w:id="2584"/>
      <w:bookmarkEnd w:id="2586"/>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7" w:name="_Toc20155880"/>
      <w:bookmarkStart w:id="2588" w:name="_Toc27501037"/>
      <w:bookmarkStart w:id="2589" w:name="_Toc36049163"/>
      <w:bookmarkStart w:id="2590" w:name="_Toc45209929"/>
      <w:bookmarkStart w:id="2591" w:name="_Toc51860754"/>
      <w:bookmarkStart w:id="2592" w:name="_Toc146246278"/>
      <w:r w:rsidRPr="0073469F">
        <w:rPr>
          <w:lang w:eastAsia="ko-KR"/>
        </w:rPr>
        <w:t>10.1.1.2.4.2</w:t>
      </w:r>
      <w:r w:rsidRPr="0073469F">
        <w:rPr>
          <w:lang w:eastAsia="ko-KR"/>
        </w:rPr>
        <w:tab/>
        <w:t>Pre-established session</w:t>
      </w:r>
      <w:bookmarkEnd w:id="2587"/>
      <w:bookmarkEnd w:id="2588"/>
      <w:bookmarkEnd w:id="2589"/>
      <w:bookmarkEnd w:id="2590"/>
      <w:bookmarkEnd w:id="2591"/>
      <w:bookmarkEnd w:id="2592"/>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93" w:name="_Toc20155881"/>
      <w:bookmarkStart w:id="2594" w:name="_Toc27501038"/>
      <w:bookmarkStart w:id="2595" w:name="_Toc36049164"/>
      <w:bookmarkStart w:id="2596" w:name="_Toc45209930"/>
      <w:bookmarkStart w:id="2597" w:name="_Toc51860755"/>
      <w:bookmarkStart w:id="2598" w:name="_Toc14624627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5"/>
      <w:bookmarkEnd w:id="2593"/>
      <w:bookmarkEnd w:id="2594"/>
      <w:bookmarkEnd w:id="2595"/>
      <w:bookmarkEnd w:id="2596"/>
      <w:bookmarkEnd w:id="2597"/>
      <w:bookmarkEnd w:id="2598"/>
    </w:p>
    <w:p w14:paraId="3F8D2722" w14:textId="77777777" w:rsidR="00E909BD" w:rsidRPr="0073469F" w:rsidRDefault="00E909BD" w:rsidP="00567124">
      <w:pPr>
        <w:pStyle w:val="Heading5"/>
        <w:rPr>
          <w:rFonts w:eastAsia="Malgun Gothic"/>
        </w:rPr>
      </w:pPr>
      <w:bookmarkStart w:id="2599" w:name="14f4399e2adfb55a__Toc427695835"/>
      <w:bookmarkStart w:id="2600" w:name="14f4399e2adfb55a__Toc427696235"/>
      <w:bookmarkStart w:id="2601" w:name="14f4399e2adfb55a__Toc427696634"/>
      <w:bookmarkStart w:id="2602" w:name="14f4399e2adfb55a__Toc427698236"/>
      <w:bookmarkStart w:id="2603" w:name="14f4399e2adfb55a__Toc427698794"/>
      <w:bookmarkStart w:id="2604" w:name="_Toc20155882"/>
      <w:bookmarkStart w:id="2605" w:name="_Toc27501039"/>
      <w:bookmarkStart w:id="2606" w:name="_Toc36049165"/>
      <w:bookmarkStart w:id="2607" w:name="_Toc45209931"/>
      <w:bookmarkStart w:id="2608" w:name="_Toc51860756"/>
      <w:bookmarkStart w:id="2609" w:name="_Toc146246280"/>
      <w:bookmarkEnd w:id="2599"/>
      <w:bookmarkEnd w:id="2600"/>
      <w:bookmarkEnd w:id="2601"/>
      <w:bookmarkEnd w:id="2602"/>
      <w:r w:rsidRPr="0073469F">
        <w:rPr>
          <w:rFonts w:eastAsia="Malgun Gothic"/>
        </w:rPr>
        <w:t>10.1.1.3.1</w:t>
      </w:r>
      <w:r w:rsidRPr="0073469F">
        <w:rPr>
          <w:rFonts w:eastAsia="Malgun Gothic"/>
        </w:rPr>
        <w:tab/>
      </w:r>
      <w:r w:rsidR="00375393" w:rsidRPr="0073469F">
        <w:rPr>
          <w:rFonts w:eastAsia="Malgun Gothic"/>
        </w:rPr>
        <w:t>Originating procedures</w:t>
      </w:r>
      <w:bookmarkEnd w:id="2603"/>
      <w:bookmarkEnd w:id="2604"/>
      <w:bookmarkEnd w:id="2605"/>
      <w:bookmarkEnd w:id="2606"/>
      <w:bookmarkEnd w:id="2607"/>
      <w:bookmarkEnd w:id="2608"/>
      <w:bookmarkEnd w:id="2609"/>
    </w:p>
    <w:p w14:paraId="252320DD" w14:textId="77777777" w:rsidR="00E909BD" w:rsidRPr="0073469F" w:rsidRDefault="00E909BD" w:rsidP="00567124">
      <w:pPr>
        <w:pStyle w:val="Heading6"/>
        <w:numPr>
          <w:ilvl w:val="5"/>
          <w:numId w:val="0"/>
        </w:numPr>
        <w:ind w:left="1152" w:hanging="432"/>
      </w:pPr>
      <w:bookmarkStart w:id="2610" w:name="14f4399e2adfb55a__Toc427695836"/>
      <w:bookmarkStart w:id="2611" w:name="14f4399e2adfb55a__Toc427696236"/>
      <w:bookmarkStart w:id="2612" w:name="14f4399e2adfb55a__Toc427696635"/>
      <w:bookmarkStart w:id="2613" w:name="14f4399e2adfb55a__Toc427698237"/>
      <w:bookmarkStart w:id="2614" w:name="14f4399e2adfb55a__Toc427698795"/>
      <w:bookmarkStart w:id="2615" w:name="_Toc20155883"/>
      <w:bookmarkStart w:id="2616" w:name="_Toc27501040"/>
      <w:bookmarkStart w:id="2617" w:name="_Toc36049166"/>
      <w:bookmarkStart w:id="2618" w:name="_Toc45209932"/>
      <w:bookmarkStart w:id="2619" w:name="_Toc51860757"/>
      <w:bookmarkStart w:id="2620" w:name="_Toc146246281"/>
      <w:bookmarkEnd w:id="2610"/>
      <w:bookmarkEnd w:id="2611"/>
      <w:bookmarkEnd w:id="2612"/>
      <w:bookmarkEnd w:id="2613"/>
      <w:r w:rsidRPr="0073469F">
        <w:t>10.1.1.3.1.1</w:t>
      </w:r>
      <w:r w:rsidRPr="0073469F">
        <w:tab/>
      </w:r>
      <w:r w:rsidR="00375393" w:rsidRPr="0073469F">
        <w:t xml:space="preserve">On demand </w:t>
      </w:r>
      <w:r w:rsidR="002D311C">
        <w:t>prearranged</w:t>
      </w:r>
      <w:r w:rsidR="00375393" w:rsidRPr="0073469F">
        <w:t xml:space="preserve"> group call</w:t>
      </w:r>
      <w:bookmarkEnd w:id="2614"/>
      <w:bookmarkEnd w:id="2615"/>
      <w:bookmarkEnd w:id="2616"/>
      <w:bookmarkEnd w:id="2617"/>
      <w:bookmarkEnd w:id="2618"/>
      <w:bookmarkEnd w:id="2619"/>
      <w:bookmarkEnd w:id="2620"/>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lastRenderedPageBreak/>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w:t>
      </w:r>
      <w:r>
        <w:lastRenderedPageBreak/>
        <w:t xml:space="preserve">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21" w:name="14f4399e2adfb55a__Toc427695837"/>
      <w:bookmarkStart w:id="2622" w:name="14f4399e2adfb55a__Toc427696237"/>
      <w:bookmarkStart w:id="2623" w:name="14f4399e2adfb55a__Toc427696636"/>
      <w:bookmarkStart w:id="2624" w:name="14f4399e2adfb55a__Toc427698238"/>
      <w:bookmarkStart w:id="2625" w:name="14f4399e2adfb55a__Toc427698796"/>
      <w:bookmarkEnd w:id="2621"/>
      <w:bookmarkEnd w:id="2622"/>
      <w:bookmarkEnd w:id="2623"/>
      <w:bookmarkEnd w:id="2624"/>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lastRenderedPageBreak/>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lastRenderedPageBreak/>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6" w:name="_Toc20155884"/>
      <w:bookmarkStart w:id="2627" w:name="_Toc27501041"/>
      <w:bookmarkStart w:id="2628" w:name="_Toc36049167"/>
      <w:bookmarkStart w:id="2629" w:name="_Toc45209933"/>
      <w:bookmarkStart w:id="2630" w:name="_Toc51860758"/>
      <w:bookmarkStart w:id="2631" w:name="_Toc146246282"/>
      <w:r w:rsidRPr="0073469F">
        <w:t>10.1.1.3.1.2</w:t>
      </w:r>
      <w:r w:rsidRPr="0073469F">
        <w:tab/>
      </w:r>
      <w:r w:rsidR="002D311C">
        <w:t>Prearranged</w:t>
      </w:r>
      <w:r w:rsidR="00375393" w:rsidRPr="0073469F">
        <w:t xml:space="preserve"> group call using pre-established session</w:t>
      </w:r>
      <w:bookmarkEnd w:id="2625"/>
      <w:bookmarkEnd w:id="2626"/>
      <w:bookmarkEnd w:id="2627"/>
      <w:bookmarkEnd w:id="2628"/>
      <w:bookmarkEnd w:id="2629"/>
      <w:bookmarkEnd w:id="2630"/>
      <w:bookmarkEnd w:id="2631"/>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lastRenderedPageBreak/>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lastRenderedPageBreak/>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lastRenderedPageBreak/>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32" w:name="_Toc20155885"/>
      <w:bookmarkStart w:id="2633" w:name="_Toc27501042"/>
      <w:bookmarkStart w:id="2634" w:name="_Toc36049168"/>
      <w:bookmarkStart w:id="2635" w:name="_Toc45209934"/>
      <w:bookmarkStart w:id="2636" w:name="_Toc51860759"/>
      <w:bookmarkStart w:id="2637" w:name="_Toc146246283"/>
      <w:r>
        <w:rPr>
          <w:noProof/>
        </w:rPr>
        <w:t>10.1.1.3.1.3</w:t>
      </w:r>
      <w:r w:rsidRPr="00F67E9C">
        <w:rPr>
          <w:noProof/>
        </w:rPr>
        <w:tab/>
        <w:t>Reception of a SIP re-INVITE request from served MCPTT client</w:t>
      </w:r>
      <w:bookmarkEnd w:id="2632"/>
      <w:bookmarkEnd w:id="2633"/>
      <w:bookmarkEnd w:id="2634"/>
      <w:bookmarkEnd w:id="2635"/>
      <w:bookmarkEnd w:id="2636"/>
      <w:bookmarkEnd w:id="2637"/>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8" w:name="MCCQCTEMPBM_00000174"/>
      <w:r w:rsidRPr="00667885">
        <w:t xml:space="preserve"> section </w:t>
      </w:r>
      <w:bookmarkEnd w:id="2638"/>
      <w:r w:rsidRPr="00667885">
        <w:t>for the offered MCPTT speech media stream and the media-level</w:t>
      </w:r>
      <w:bookmarkStart w:id="2639" w:name="MCCQCTEMPBM_00000175"/>
      <w:r w:rsidRPr="00667885">
        <w:t xml:space="preserve"> section </w:t>
      </w:r>
      <w:bookmarkEnd w:id="2639"/>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lastRenderedPageBreak/>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40" w:name="_Toc20155886"/>
      <w:bookmarkStart w:id="2641" w:name="_Toc27501043"/>
      <w:bookmarkStart w:id="2642" w:name="_Toc36049169"/>
      <w:bookmarkStart w:id="2643" w:name="_Toc45209935"/>
      <w:bookmarkStart w:id="2644" w:name="_Toc51860760"/>
      <w:bookmarkStart w:id="2645" w:name="_Toc146246284"/>
      <w:r w:rsidRPr="0073469F">
        <w:rPr>
          <w:rFonts w:eastAsia="Malgun Gothic"/>
        </w:rPr>
        <w:t>10.1.1.3.2</w:t>
      </w:r>
      <w:r w:rsidRPr="0073469F">
        <w:rPr>
          <w:rFonts w:eastAsia="Malgun Gothic"/>
        </w:rPr>
        <w:tab/>
        <w:t>Terminating Procedures</w:t>
      </w:r>
      <w:bookmarkEnd w:id="2640"/>
      <w:bookmarkEnd w:id="2641"/>
      <w:bookmarkEnd w:id="2642"/>
      <w:bookmarkEnd w:id="2643"/>
      <w:bookmarkEnd w:id="2644"/>
      <w:bookmarkEnd w:id="2645"/>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lastRenderedPageBreak/>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6" w:name="14f4399e2adfb55a__Toc427695838"/>
      <w:bookmarkStart w:id="2647" w:name="14f4399e2adfb55a__Toc427696238"/>
      <w:bookmarkStart w:id="2648" w:name="14f4399e2adfb55a__Toc427696637"/>
      <w:bookmarkStart w:id="2649" w:name="14f4399e2adfb55a__Toc427698239"/>
      <w:bookmarkStart w:id="2650" w:name="14f4399e2adfb55a__Toc427695839"/>
      <w:bookmarkStart w:id="2651" w:name="14f4399e2adfb55a__Toc427696239"/>
      <w:bookmarkStart w:id="2652" w:name="14f4399e2adfb55a__Toc427696638"/>
      <w:bookmarkStart w:id="2653" w:name="14f4399e2adfb55a__Toc427698240"/>
      <w:bookmarkStart w:id="2654" w:name="14f4399e2adfb55a__Toc427695840"/>
      <w:bookmarkStart w:id="2655" w:name="14f4399e2adfb55a__Toc427696240"/>
      <w:bookmarkStart w:id="2656" w:name="14f4399e2adfb55a__Toc427696639"/>
      <w:bookmarkStart w:id="2657" w:name="14f4399e2adfb55a__Toc427698241"/>
      <w:bookmarkStart w:id="2658" w:name="14f4399e2adfb55a__Toc427695841"/>
      <w:bookmarkStart w:id="2659" w:name="14f4399e2adfb55a__Toc427696241"/>
      <w:bookmarkStart w:id="2660" w:name="14f4399e2adfb55a__Toc427696640"/>
      <w:bookmarkStart w:id="2661" w:name="14f4399e2adfb55a__Toc427698242"/>
      <w:bookmarkStart w:id="2662" w:name="14f4399e2adfb55a__Toc427698800"/>
      <w:bookmarkStart w:id="2663" w:name="_Toc20155887"/>
      <w:bookmarkStart w:id="2664" w:name="_Toc27501044"/>
      <w:bookmarkStart w:id="2665" w:name="_Toc36049170"/>
      <w:bookmarkStart w:id="2666" w:name="_Toc45209936"/>
      <w:bookmarkStart w:id="2667" w:name="_Toc51860761"/>
      <w:bookmarkStart w:id="2668" w:name="_Toc14624628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r w:rsidRPr="0073469F">
        <w:rPr>
          <w:rFonts w:eastAsia="Malgun Gothic"/>
        </w:rPr>
        <w:t>10.1.1.3.3</w:t>
      </w:r>
      <w:r w:rsidRPr="0073469F">
        <w:rPr>
          <w:rFonts w:eastAsia="Malgun Gothic"/>
        </w:rPr>
        <w:tab/>
        <w:t>End group call</w:t>
      </w:r>
      <w:bookmarkEnd w:id="2662"/>
      <w:r w:rsidR="00AA0E48" w:rsidRPr="0073469F">
        <w:rPr>
          <w:lang w:eastAsia="ko-KR"/>
        </w:rPr>
        <w:t xml:space="preserve"> at the originating participating MCPTT function</w:t>
      </w:r>
      <w:bookmarkEnd w:id="2663"/>
      <w:bookmarkEnd w:id="2664"/>
      <w:bookmarkEnd w:id="2665"/>
      <w:bookmarkEnd w:id="2666"/>
      <w:bookmarkEnd w:id="2667"/>
      <w:bookmarkEnd w:id="2668"/>
    </w:p>
    <w:p w14:paraId="352F32FE" w14:textId="77777777" w:rsidR="00AA0E48" w:rsidRPr="0073469F" w:rsidRDefault="00AA0E48" w:rsidP="00567124">
      <w:pPr>
        <w:pStyle w:val="Heading6"/>
        <w:numPr>
          <w:ilvl w:val="5"/>
          <w:numId w:val="0"/>
        </w:numPr>
        <w:ind w:left="1152" w:hanging="432"/>
        <w:rPr>
          <w:lang w:eastAsia="ko-KR"/>
        </w:rPr>
      </w:pPr>
      <w:bookmarkStart w:id="2669" w:name="_Toc20155888"/>
      <w:bookmarkStart w:id="2670" w:name="_Toc27501045"/>
      <w:bookmarkStart w:id="2671" w:name="_Toc36049171"/>
      <w:bookmarkStart w:id="2672" w:name="_Toc45209937"/>
      <w:bookmarkStart w:id="2673" w:name="_Toc51860762"/>
      <w:bookmarkStart w:id="2674" w:name="_Toc146246286"/>
      <w:r w:rsidRPr="0073469F">
        <w:rPr>
          <w:lang w:eastAsia="ko-KR"/>
        </w:rPr>
        <w:t>10.1.1.3.3.1</w:t>
      </w:r>
      <w:r w:rsidRPr="0073469F">
        <w:rPr>
          <w:lang w:eastAsia="ko-KR"/>
        </w:rPr>
        <w:tab/>
        <w:t>Receipt of SIP BYE request for ending group call on-demand</w:t>
      </w:r>
      <w:bookmarkEnd w:id="2669"/>
      <w:bookmarkEnd w:id="2670"/>
      <w:bookmarkEnd w:id="2671"/>
      <w:bookmarkEnd w:id="2672"/>
      <w:bookmarkEnd w:id="2673"/>
      <w:bookmarkEnd w:id="2674"/>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5" w:name="_Toc20155889"/>
      <w:bookmarkStart w:id="2676" w:name="_Toc27501046"/>
      <w:bookmarkStart w:id="2677" w:name="_Toc36049172"/>
      <w:bookmarkStart w:id="2678" w:name="_Toc45209938"/>
      <w:bookmarkStart w:id="2679" w:name="_Toc51860763"/>
      <w:bookmarkStart w:id="2680" w:name="_Toc14624628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5"/>
      <w:bookmarkEnd w:id="2676"/>
      <w:bookmarkEnd w:id="2677"/>
      <w:bookmarkEnd w:id="2678"/>
      <w:bookmarkEnd w:id="2679"/>
      <w:bookmarkEnd w:id="2680"/>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81" w:name="_Toc20155890"/>
      <w:bookmarkStart w:id="2682" w:name="_Toc27501047"/>
      <w:bookmarkStart w:id="2683" w:name="_Toc36049173"/>
      <w:bookmarkStart w:id="2684" w:name="_Toc45209939"/>
      <w:bookmarkStart w:id="2685" w:name="_Toc51860764"/>
      <w:bookmarkStart w:id="2686" w:name="_Toc146246288"/>
      <w:r w:rsidRPr="0073469F">
        <w:rPr>
          <w:lang w:eastAsia="ko-KR"/>
        </w:rPr>
        <w:t>10.1.1.3.4</w:t>
      </w:r>
      <w:r w:rsidRPr="0073469F">
        <w:rPr>
          <w:lang w:eastAsia="ko-KR"/>
        </w:rPr>
        <w:tab/>
        <w:t>End group call at the terminating participating MCPTT function</w:t>
      </w:r>
      <w:bookmarkEnd w:id="2681"/>
      <w:bookmarkEnd w:id="2682"/>
      <w:bookmarkEnd w:id="2683"/>
      <w:bookmarkEnd w:id="2684"/>
      <w:bookmarkEnd w:id="2685"/>
      <w:bookmarkEnd w:id="2686"/>
    </w:p>
    <w:p w14:paraId="7AFD7EF8" w14:textId="77777777" w:rsidR="00AA0E48" w:rsidRPr="0073469F" w:rsidRDefault="00AA0E48" w:rsidP="00567124">
      <w:pPr>
        <w:pStyle w:val="Heading6"/>
        <w:numPr>
          <w:ilvl w:val="5"/>
          <w:numId w:val="0"/>
        </w:numPr>
        <w:ind w:left="1152" w:hanging="432"/>
        <w:rPr>
          <w:lang w:eastAsia="ko-KR"/>
        </w:rPr>
      </w:pPr>
      <w:bookmarkStart w:id="2687" w:name="_Toc20155891"/>
      <w:bookmarkStart w:id="2688" w:name="_Toc27501048"/>
      <w:bookmarkStart w:id="2689" w:name="_Toc36049174"/>
      <w:bookmarkStart w:id="2690" w:name="_Toc45209940"/>
      <w:bookmarkStart w:id="2691" w:name="_Toc51860765"/>
      <w:bookmarkStart w:id="2692" w:name="_Toc146246289"/>
      <w:r w:rsidRPr="0073469F">
        <w:rPr>
          <w:lang w:eastAsia="ko-KR"/>
        </w:rPr>
        <w:t>10.1.1.3.4.1</w:t>
      </w:r>
      <w:r w:rsidRPr="0073469F">
        <w:rPr>
          <w:lang w:eastAsia="ko-KR"/>
        </w:rPr>
        <w:tab/>
        <w:t>Receipt of SIP BYE request for private call on-demand</w:t>
      </w:r>
      <w:bookmarkEnd w:id="2687"/>
      <w:bookmarkEnd w:id="2688"/>
      <w:bookmarkEnd w:id="2689"/>
      <w:bookmarkEnd w:id="2690"/>
      <w:bookmarkEnd w:id="2691"/>
      <w:bookmarkEnd w:id="2692"/>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93" w:name="_Toc20155892"/>
      <w:bookmarkStart w:id="2694" w:name="_Toc27501049"/>
      <w:bookmarkStart w:id="2695" w:name="_Toc36049175"/>
      <w:bookmarkStart w:id="2696" w:name="_Toc45209941"/>
      <w:bookmarkStart w:id="2697" w:name="_Toc51860766"/>
      <w:bookmarkStart w:id="2698" w:name="_Toc14624629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93"/>
      <w:bookmarkEnd w:id="2694"/>
      <w:bookmarkEnd w:id="2695"/>
      <w:bookmarkEnd w:id="2696"/>
      <w:bookmarkEnd w:id="2697"/>
      <w:bookmarkEnd w:id="2698"/>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9" w:name="14f4399e2adfb55a__Toc427695842"/>
      <w:bookmarkStart w:id="2700" w:name="14f4399e2adfb55a__Toc427696242"/>
      <w:bookmarkStart w:id="2701" w:name="14f4399e2adfb55a__Toc427696641"/>
      <w:bookmarkStart w:id="2702" w:name="14f4399e2adfb55a__Toc427698243"/>
      <w:bookmarkStart w:id="2703" w:name="14f4399e2adfb55a__Toc427698801"/>
      <w:bookmarkStart w:id="2704" w:name="_Toc20155893"/>
      <w:bookmarkStart w:id="2705" w:name="_Toc27501050"/>
      <w:bookmarkStart w:id="2706" w:name="_Toc36049176"/>
      <w:bookmarkStart w:id="2707" w:name="_Toc45209942"/>
      <w:bookmarkStart w:id="2708" w:name="_Toc51860767"/>
      <w:bookmarkStart w:id="2709" w:name="_Toc146246291"/>
      <w:bookmarkEnd w:id="2699"/>
      <w:bookmarkEnd w:id="2700"/>
      <w:bookmarkEnd w:id="2701"/>
      <w:bookmarkEnd w:id="2702"/>
      <w:r w:rsidRPr="0073469F">
        <w:rPr>
          <w:rFonts w:eastAsia="Malgun Gothic"/>
        </w:rPr>
        <w:t>10.1.1.3.</w:t>
      </w:r>
      <w:r w:rsidR="00AA0E48" w:rsidRPr="0073469F">
        <w:rPr>
          <w:rFonts w:eastAsia="Malgun Gothic"/>
        </w:rPr>
        <w:t>5</w:t>
      </w:r>
      <w:r w:rsidRPr="0073469F">
        <w:rPr>
          <w:rFonts w:eastAsia="Malgun Gothic"/>
        </w:rPr>
        <w:tab/>
      </w:r>
      <w:bookmarkEnd w:id="2703"/>
      <w:r w:rsidR="005763BD" w:rsidRPr="0073469F">
        <w:rPr>
          <w:lang w:eastAsia="ko-KR"/>
        </w:rPr>
        <w:t>Rejoin procedures</w:t>
      </w:r>
      <w:bookmarkEnd w:id="2704"/>
      <w:bookmarkEnd w:id="2705"/>
      <w:bookmarkEnd w:id="2706"/>
      <w:bookmarkEnd w:id="2707"/>
      <w:bookmarkEnd w:id="2708"/>
      <w:bookmarkEnd w:id="2709"/>
    </w:p>
    <w:p w14:paraId="0F4A44C8" w14:textId="77777777" w:rsidR="005763BD" w:rsidRPr="0073469F" w:rsidRDefault="005763BD" w:rsidP="00567124">
      <w:pPr>
        <w:pStyle w:val="Heading6"/>
        <w:numPr>
          <w:ilvl w:val="5"/>
          <w:numId w:val="0"/>
        </w:numPr>
        <w:ind w:left="1152" w:hanging="432"/>
      </w:pPr>
      <w:bookmarkStart w:id="2710" w:name="_Toc20155894"/>
      <w:bookmarkStart w:id="2711" w:name="_Toc27501051"/>
      <w:bookmarkStart w:id="2712" w:name="_Toc36049177"/>
      <w:bookmarkStart w:id="2713" w:name="_Toc45209943"/>
      <w:bookmarkStart w:id="2714" w:name="_Toc51860768"/>
      <w:bookmarkStart w:id="2715" w:name="_Toc14624629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10"/>
      <w:bookmarkEnd w:id="2711"/>
      <w:bookmarkEnd w:id="2712"/>
      <w:bookmarkEnd w:id="2713"/>
      <w:bookmarkEnd w:id="2714"/>
      <w:bookmarkEnd w:id="271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w:t>
      </w:r>
      <w:r w:rsidRPr="0073469F">
        <w:rPr>
          <w:lang w:eastAsia="ko-KR"/>
        </w:rPr>
        <w:lastRenderedPageBreak/>
        <w:t xml:space="preserve">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6" w:name="_Toc20155895"/>
      <w:bookmarkStart w:id="2717" w:name="_Toc27501052"/>
      <w:bookmarkStart w:id="2718" w:name="_Toc36049178"/>
      <w:bookmarkStart w:id="2719" w:name="_Toc45209944"/>
      <w:bookmarkStart w:id="2720" w:name="_Toc51860769"/>
      <w:bookmarkStart w:id="2721" w:name="_Toc14624629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6"/>
      <w:bookmarkEnd w:id="2717"/>
      <w:bookmarkEnd w:id="2718"/>
      <w:bookmarkEnd w:id="2719"/>
      <w:bookmarkEnd w:id="2720"/>
      <w:bookmarkEnd w:id="2721"/>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22" w:name="_Toc20155896"/>
      <w:bookmarkStart w:id="2723" w:name="_Toc27501053"/>
      <w:bookmarkStart w:id="2724" w:name="_Toc36049179"/>
      <w:bookmarkStart w:id="2725" w:name="_Toc45209945"/>
      <w:bookmarkStart w:id="2726" w:name="_Toc51860770"/>
      <w:bookmarkStart w:id="2727" w:name="_Toc14624629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22"/>
      <w:bookmarkEnd w:id="2723"/>
      <w:bookmarkEnd w:id="2724"/>
      <w:bookmarkEnd w:id="2725"/>
      <w:bookmarkEnd w:id="2726"/>
      <w:bookmarkEnd w:id="2727"/>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8" w:name="_Toc20155897"/>
      <w:bookmarkStart w:id="2729" w:name="_Toc27501054"/>
      <w:bookmarkStart w:id="2730" w:name="_Toc36049180"/>
      <w:bookmarkStart w:id="2731" w:name="_Toc45209946"/>
      <w:bookmarkStart w:id="2732" w:name="_Toc51860771"/>
      <w:bookmarkStart w:id="2733" w:name="_Toc146246295"/>
      <w:r w:rsidRPr="0073469F">
        <w:rPr>
          <w:noProof/>
        </w:rPr>
        <w:t>10.1.1.4</w:t>
      </w:r>
      <w:r w:rsidRPr="0073469F">
        <w:rPr>
          <w:noProof/>
        </w:rPr>
        <w:tab/>
        <w:t>Controlling MCPTT function procedures</w:t>
      </w:r>
      <w:bookmarkEnd w:id="2728"/>
      <w:bookmarkEnd w:id="2729"/>
      <w:bookmarkEnd w:id="2730"/>
      <w:bookmarkEnd w:id="2731"/>
      <w:bookmarkEnd w:id="2732"/>
      <w:bookmarkEnd w:id="2733"/>
    </w:p>
    <w:p w14:paraId="20267049" w14:textId="77777777" w:rsidR="002D24D7" w:rsidRPr="0073469F" w:rsidRDefault="002D24D7" w:rsidP="00567124">
      <w:pPr>
        <w:pStyle w:val="Heading5"/>
        <w:rPr>
          <w:noProof/>
        </w:rPr>
      </w:pPr>
      <w:bookmarkStart w:id="2734" w:name="_Toc20155898"/>
      <w:bookmarkStart w:id="2735" w:name="_Toc27501055"/>
      <w:bookmarkStart w:id="2736" w:name="_Toc36049181"/>
      <w:bookmarkStart w:id="2737" w:name="_Toc45209947"/>
      <w:bookmarkStart w:id="2738" w:name="_Toc51860772"/>
      <w:bookmarkStart w:id="2739" w:name="_Toc146246296"/>
      <w:r w:rsidRPr="0073469F">
        <w:rPr>
          <w:noProof/>
        </w:rPr>
        <w:t>10.1.1.4.1</w:t>
      </w:r>
      <w:r w:rsidRPr="0073469F">
        <w:rPr>
          <w:noProof/>
        </w:rPr>
        <w:tab/>
        <w:t>Originating Procedures</w:t>
      </w:r>
      <w:bookmarkEnd w:id="2734"/>
      <w:bookmarkEnd w:id="2735"/>
      <w:bookmarkEnd w:id="2736"/>
      <w:bookmarkEnd w:id="2737"/>
      <w:bookmarkEnd w:id="2738"/>
      <w:bookmarkEnd w:id="2739"/>
    </w:p>
    <w:p w14:paraId="7DAE727D" w14:textId="77777777" w:rsidR="009B367D" w:rsidRPr="0073469F" w:rsidRDefault="009B367D" w:rsidP="00567124">
      <w:pPr>
        <w:pStyle w:val="Heading6"/>
        <w:numPr>
          <w:ilvl w:val="5"/>
          <w:numId w:val="0"/>
        </w:numPr>
        <w:ind w:left="1152" w:hanging="432"/>
      </w:pPr>
      <w:bookmarkStart w:id="2740" w:name="_Toc20155899"/>
      <w:bookmarkStart w:id="2741" w:name="_Toc27501056"/>
      <w:bookmarkStart w:id="2742" w:name="_Toc36049182"/>
      <w:bookmarkStart w:id="2743" w:name="_Toc45209948"/>
      <w:bookmarkStart w:id="2744" w:name="_Toc51860773"/>
      <w:bookmarkStart w:id="2745" w:name="_Toc146246297"/>
      <w:r w:rsidRPr="0073469F">
        <w:t>10.1.1.4.1.</w:t>
      </w:r>
      <w:r w:rsidR="000768A6" w:rsidRPr="0073469F">
        <w:t>1</w:t>
      </w:r>
      <w:r w:rsidRPr="0073469F">
        <w:tab/>
        <w:t>INVITE targeted to an MCPTT client</w:t>
      </w:r>
      <w:bookmarkEnd w:id="2740"/>
      <w:bookmarkEnd w:id="2741"/>
      <w:bookmarkEnd w:id="2742"/>
      <w:bookmarkEnd w:id="2743"/>
      <w:bookmarkEnd w:id="2744"/>
      <w:bookmarkEnd w:id="2745"/>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lastRenderedPageBreak/>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lastRenderedPageBreak/>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6" w:name="_Toc20155900"/>
      <w:bookmarkStart w:id="2747" w:name="_Toc27501057"/>
      <w:bookmarkStart w:id="2748" w:name="_Toc36049183"/>
      <w:bookmarkStart w:id="2749" w:name="_Toc45209949"/>
      <w:bookmarkStart w:id="2750" w:name="_Toc51860774"/>
      <w:bookmarkStart w:id="2751" w:name="_Toc146246298"/>
      <w:r w:rsidRPr="0073469F">
        <w:t>10.1.1.4.1.2</w:t>
      </w:r>
      <w:r w:rsidR="009B367D" w:rsidRPr="0073469F">
        <w:tab/>
        <w:t>INVITE targeted to the non-controlling MCPTT function of an MCPTT group</w:t>
      </w:r>
      <w:bookmarkEnd w:id="2746"/>
      <w:bookmarkEnd w:id="2747"/>
      <w:bookmarkEnd w:id="2748"/>
      <w:bookmarkEnd w:id="2749"/>
      <w:bookmarkEnd w:id="2750"/>
      <w:bookmarkEnd w:id="2751"/>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lastRenderedPageBreak/>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52" w:name="_Toc20155901"/>
      <w:bookmarkStart w:id="2753" w:name="_Toc27501058"/>
      <w:bookmarkStart w:id="2754" w:name="_Toc36049184"/>
      <w:bookmarkStart w:id="2755" w:name="_Toc45209950"/>
      <w:bookmarkStart w:id="2756" w:name="_Toc51860775"/>
      <w:bookmarkStart w:id="2757" w:name="_Toc146246299"/>
      <w:r w:rsidRPr="0073469F">
        <w:rPr>
          <w:noProof/>
        </w:rPr>
        <w:t>10.1.1.4.2</w:t>
      </w:r>
      <w:r w:rsidRPr="0073469F">
        <w:rPr>
          <w:noProof/>
        </w:rPr>
        <w:tab/>
        <w:t>Terminating Procedures</w:t>
      </w:r>
      <w:bookmarkEnd w:id="2752"/>
      <w:bookmarkEnd w:id="2753"/>
      <w:bookmarkEnd w:id="2754"/>
      <w:bookmarkEnd w:id="2755"/>
      <w:bookmarkEnd w:id="2756"/>
      <w:bookmarkEnd w:id="275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lastRenderedPageBreak/>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9"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9"/>
    <w:p w14:paraId="66E0028B" w14:textId="2582839F" w:rsidR="002D24D7" w:rsidRPr="0073469F" w:rsidRDefault="0000168D" w:rsidP="002D24D7">
      <w:pPr>
        <w:pStyle w:val="B2"/>
      </w:pPr>
      <w:r w:rsidRPr="0073469F">
        <w:lastRenderedPageBreak/>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lastRenderedPageBreak/>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lastRenderedPageBreak/>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lastRenderedPageBreak/>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lastRenderedPageBreak/>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60" w:name="_Toc20155902"/>
      <w:bookmarkStart w:id="2761" w:name="_Toc27501059"/>
      <w:bookmarkStart w:id="2762" w:name="_Toc36049185"/>
      <w:bookmarkStart w:id="2763" w:name="_Toc45209951"/>
      <w:bookmarkStart w:id="2764" w:name="_Toc51860776"/>
      <w:bookmarkStart w:id="2765" w:name="_Toc14624630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60"/>
      <w:bookmarkEnd w:id="2761"/>
      <w:bookmarkEnd w:id="2762"/>
      <w:bookmarkEnd w:id="2763"/>
      <w:bookmarkEnd w:id="2764"/>
      <w:bookmarkEnd w:id="2765"/>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6" w:name="_Toc20155903"/>
      <w:bookmarkStart w:id="2767" w:name="_Toc27501060"/>
      <w:bookmarkStart w:id="2768" w:name="_Toc36049186"/>
      <w:bookmarkStart w:id="2769" w:name="_Toc45209952"/>
      <w:bookmarkStart w:id="2770" w:name="_Toc51860777"/>
      <w:bookmarkStart w:id="2771" w:name="_Toc146246301"/>
      <w:r w:rsidRPr="0073469F">
        <w:rPr>
          <w:lang w:eastAsia="ko-KR"/>
        </w:rPr>
        <w:t>10.1.1.4.4</w:t>
      </w:r>
      <w:r w:rsidRPr="0073469F">
        <w:rPr>
          <w:lang w:eastAsia="ko-KR"/>
        </w:rPr>
        <w:tab/>
        <w:t>End group call initiated by the controlling MCPTT function</w:t>
      </w:r>
      <w:bookmarkEnd w:id="2766"/>
      <w:bookmarkEnd w:id="2767"/>
      <w:bookmarkEnd w:id="2768"/>
      <w:bookmarkEnd w:id="2769"/>
      <w:bookmarkEnd w:id="2770"/>
      <w:bookmarkEnd w:id="2771"/>
    </w:p>
    <w:p w14:paraId="7A4BFD43" w14:textId="77777777" w:rsidR="00AA0E48" w:rsidRPr="0073469F" w:rsidRDefault="00AA0E48" w:rsidP="00567124">
      <w:pPr>
        <w:pStyle w:val="Heading6"/>
        <w:numPr>
          <w:ilvl w:val="5"/>
          <w:numId w:val="0"/>
        </w:numPr>
        <w:ind w:left="1152" w:hanging="432"/>
        <w:rPr>
          <w:lang w:eastAsia="ko-KR"/>
        </w:rPr>
      </w:pPr>
      <w:bookmarkStart w:id="2772" w:name="_Toc20155904"/>
      <w:bookmarkStart w:id="2773" w:name="_Toc27501061"/>
      <w:bookmarkStart w:id="2774" w:name="_Toc36049187"/>
      <w:bookmarkStart w:id="2775" w:name="_Toc45209953"/>
      <w:bookmarkStart w:id="2776" w:name="_Toc51860778"/>
      <w:bookmarkStart w:id="2777" w:name="_Toc146246302"/>
      <w:r w:rsidRPr="0073469F">
        <w:rPr>
          <w:lang w:eastAsia="ko-KR"/>
        </w:rPr>
        <w:t>10.1.1.4.4.1</w:t>
      </w:r>
      <w:r w:rsidRPr="0073469F">
        <w:rPr>
          <w:lang w:eastAsia="ko-KR"/>
        </w:rPr>
        <w:tab/>
        <w:t>General</w:t>
      </w:r>
      <w:bookmarkEnd w:id="2772"/>
      <w:bookmarkEnd w:id="2773"/>
      <w:bookmarkEnd w:id="2774"/>
      <w:bookmarkEnd w:id="2775"/>
      <w:bookmarkEnd w:id="2776"/>
      <w:bookmarkEnd w:id="2777"/>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8" w:name="_Toc20155905"/>
      <w:bookmarkStart w:id="2779" w:name="_Toc27501062"/>
      <w:bookmarkStart w:id="2780" w:name="_Toc36049188"/>
      <w:bookmarkStart w:id="2781" w:name="_Toc45209954"/>
      <w:bookmarkStart w:id="2782" w:name="_Toc51860779"/>
      <w:bookmarkStart w:id="2783" w:name="_Toc146246303"/>
      <w:r w:rsidRPr="0073469F">
        <w:rPr>
          <w:lang w:eastAsia="ko-KR"/>
        </w:rPr>
        <w:t>10.1.1.4.4.2</w:t>
      </w:r>
      <w:r w:rsidRPr="0073469F">
        <w:rPr>
          <w:lang w:eastAsia="ko-KR"/>
        </w:rPr>
        <w:tab/>
        <w:t>SIP BYE request for releasing MCPTT session for a group call</w:t>
      </w:r>
      <w:bookmarkEnd w:id="2778"/>
      <w:bookmarkEnd w:id="2779"/>
      <w:bookmarkEnd w:id="2780"/>
      <w:bookmarkEnd w:id="2781"/>
      <w:bookmarkEnd w:id="2782"/>
      <w:bookmarkEnd w:id="2783"/>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84" w:name="_Toc20155906"/>
      <w:bookmarkStart w:id="2785" w:name="_Toc27501063"/>
      <w:bookmarkStart w:id="2786" w:name="_Toc36049189"/>
      <w:bookmarkStart w:id="2787" w:name="_Toc45209955"/>
      <w:bookmarkStart w:id="2788" w:name="_Toc51860780"/>
      <w:bookmarkStart w:id="2789" w:name="_Toc146246304"/>
      <w:r w:rsidRPr="0073469F">
        <w:rPr>
          <w:lang w:eastAsia="ko-KR"/>
        </w:rPr>
        <w:lastRenderedPageBreak/>
        <w:t>10.1.1.4.4.3</w:t>
      </w:r>
      <w:r w:rsidRPr="0073469F">
        <w:rPr>
          <w:lang w:eastAsia="ko-KR"/>
        </w:rPr>
        <w:tab/>
        <w:t>SIP BYE request toward a MCPTT client</w:t>
      </w:r>
      <w:bookmarkEnd w:id="2784"/>
      <w:bookmarkEnd w:id="2785"/>
      <w:bookmarkEnd w:id="2786"/>
      <w:bookmarkEnd w:id="2787"/>
      <w:bookmarkEnd w:id="2788"/>
      <w:bookmarkEnd w:id="2789"/>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90" w:name="_Toc20155907"/>
      <w:bookmarkStart w:id="2791" w:name="_Toc27501064"/>
      <w:bookmarkStart w:id="2792" w:name="_Toc36049190"/>
      <w:bookmarkStart w:id="2793" w:name="_Toc45209956"/>
      <w:bookmarkStart w:id="2794" w:name="_Toc51860781"/>
      <w:bookmarkStart w:id="2795" w:name="_Toc146246305"/>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90"/>
      <w:bookmarkEnd w:id="2791"/>
      <w:bookmarkEnd w:id="2792"/>
      <w:bookmarkEnd w:id="2793"/>
      <w:bookmarkEnd w:id="2794"/>
      <w:bookmarkEnd w:id="2795"/>
    </w:p>
    <w:p w14:paraId="73B5019F" w14:textId="77777777" w:rsidR="005763BD" w:rsidRPr="0073469F" w:rsidRDefault="005763BD" w:rsidP="00567124">
      <w:pPr>
        <w:pStyle w:val="Heading6"/>
        <w:numPr>
          <w:ilvl w:val="5"/>
          <w:numId w:val="0"/>
        </w:numPr>
        <w:ind w:left="1152" w:hanging="432"/>
      </w:pPr>
      <w:bookmarkStart w:id="2796" w:name="_Toc20155908"/>
      <w:bookmarkStart w:id="2797" w:name="_Toc27501065"/>
      <w:bookmarkStart w:id="2798" w:name="_Toc36049191"/>
      <w:bookmarkStart w:id="2799" w:name="_Toc45209957"/>
      <w:bookmarkStart w:id="2800" w:name="_Toc51860782"/>
      <w:bookmarkStart w:id="2801" w:name="_Toc14624630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6"/>
      <w:bookmarkEnd w:id="2797"/>
      <w:bookmarkEnd w:id="2798"/>
      <w:bookmarkEnd w:id="2799"/>
      <w:bookmarkEnd w:id="2800"/>
      <w:bookmarkEnd w:id="2801"/>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lastRenderedPageBreak/>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02" w:name="_Toc20155909"/>
      <w:bookmarkStart w:id="2803" w:name="_Toc27501066"/>
      <w:bookmarkStart w:id="2804" w:name="_Toc36049192"/>
      <w:bookmarkStart w:id="2805" w:name="_Toc45209958"/>
      <w:bookmarkStart w:id="2806" w:name="_Toc51860783"/>
      <w:bookmarkStart w:id="2807" w:name="_Toc14624630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02"/>
      <w:bookmarkEnd w:id="2803"/>
      <w:bookmarkEnd w:id="2804"/>
      <w:bookmarkEnd w:id="2805"/>
      <w:bookmarkEnd w:id="2806"/>
      <w:bookmarkEnd w:id="2807"/>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8" w:name="_Toc20155910"/>
      <w:bookmarkStart w:id="2809" w:name="_Toc27501067"/>
      <w:bookmarkStart w:id="2810" w:name="_Toc36049193"/>
      <w:bookmarkStart w:id="2811" w:name="_Toc45209959"/>
      <w:bookmarkStart w:id="2812" w:name="_Toc51860784"/>
      <w:bookmarkStart w:id="2813" w:name="_Toc146246308"/>
      <w:r>
        <w:t>10.1.1.4.7</w:t>
      </w:r>
      <w:r w:rsidRPr="0073469F">
        <w:tab/>
      </w:r>
      <w:r>
        <w:t>Receipt of a SIP re-INVITE request</w:t>
      </w:r>
      <w:bookmarkEnd w:id="2808"/>
      <w:bookmarkEnd w:id="2809"/>
      <w:bookmarkEnd w:id="2810"/>
      <w:bookmarkEnd w:id="2811"/>
      <w:bookmarkEnd w:id="2812"/>
      <w:bookmarkEnd w:id="2813"/>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lastRenderedPageBreak/>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lastRenderedPageBreak/>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w:t>
      </w:r>
      <w:r w:rsidR="00F256DC">
        <w:rPr>
          <w:lang w:eastAsia="ko-KR"/>
        </w:rPr>
        <w:lastRenderedPageBreak/>
        <w:t xml:space="preserve">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w:t>
      </w:r>
      <w:r>
        <w:rPr>
          <w:lang w:eastAsia="ko-KR"/>
        </w:rPr>
        <w:lastRenderedPageBreak/>
        <w:t xml:space="preserve">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14" w:name="_Toc20155911"/>
      <w:bookmarkStart w:id="2815" w:name="_Toc27501068"/>
      <w:bookmarkStart w:id="2816" w:name="_Toc36049194"/>
      <w:bookmarkStart w:id="2817" w:name="_Toc45209960"/>
      <w:bookmarkStart w:id="2818" w:name="_Toc51860785"/>
      <w:bookmarkStart w:id="2819" w:name="_Toc146246309"/>
      <w:r>
        <w:t>10.1.1.4.8</w:t>
      </w:r>
      <w:r w:rsidRPr="0073469F">
        <w:tab/>
      </w:r>
      <w:r>
        <w:t>Handling of a SIP re-INVITE request for imminent peril session</w:t>
      </w:r>
      <w:bookmarkEnd w:id="2814"/>
      <w:bookmarkEnd w:id="2815"/>
      <w:bookmarkEnd w:id="2816"/>
      <w:bookmarkEnd w:id="2817"/>
      <w:bookmarkEnd w:id="2818"/>
      <w:bookmarkEnd w:id="2819"/>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lastRenderedPageBreak/>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lastRenderedPageBreak/>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20" w:name="_Toc20155912"/>
      <w:bookmarkStart w:id="2821" w:name="_Toc27501069"/>
      <w:bookmarkStart w:id="2822" w:name="_Toc36049195"/>
      <w:bookmarkStart w:id="2823" w:name="_Toc45209961"/>
      <w:bookmarkStart w:id="2824" w:name="_Toc51860786"/>
      <w:bookmarkStart w:id="2825" w:name="_Toc146246310"/>
      <w:r w:rsidRPr="0073469F">
        <w:rPr>
          <w:noProof/>
        </w:rPr>
        <w:t>10.1.1.5</w:t>
      </w:r>
      <w:r w:rsidRPr="0073469F">
        <w:rPr>
          <w:noProof/>
        </w:rPr>
        <w:tab/>
        <w:t>Non-controlling function of an MCPTT group procedures</w:t>
      </w:r>
      <w:bookmarkEnd w:id="2820"/>
      <w:bookmarkEnd w:id="2821"/>
      <w:bookmarkEnd w:id="2822"/>
      <w:bookmarkEnd w:id="2823"/>
      <w:bookmarkEnd w:id="2824"/>
      <w:bookmarkEnd w:id="2825"/>
    </w:p>
    <w:p w14:paraId="7C4D7ABE" w14:textId="77777777" w:rsidR="002C4DA7" w:rsidRPr="0073469F" w:rsidRDefault="002C4DA7" w:rsidP="00567124">
      <w:pPr>
        <w:pStyle w:val="Heading5"/>
      </w:pPr>
      <w:bookmarkStart w:id="2826" w:name="_Toc20155913"/>
      <w:bookmarkStart w:id="2827" w:name="_Toc27501070"/>
      <w:bookmarkStart w:id="2828" w:name="_Toc36049196"/>
      <w:bookmarkStart w:id="2829" w:name="_Toc45209962"/>
      <w:bookmarkStart w:id="2830" w:name="_Toc51860787"/>
      <w:bookmarkStart w:id="2831" w:name="_Toc146246311"/>
      <w:r w:rsidRPr="0073469F">
        <w:t>10.1.1.5.1</w:t>
      </w:r>
      <w:r w:rsidRPr="0073469F">
        <w:tab/>
        <w:t>Originating procedures</w:t>
      </w:r>
      <w:bookmarkEnd w:id="2826"/>
      <w:bookmarkEnd w:id="2827"/>
      <w:bookmarkEnd w:id="2828"/>
      <w:bookmarkEnd w:id="2829"/>
      <w:bookmarkEnd w:id="2830"/>
      <w:bookmarkEnd w:id="283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32" w:name="_Toc20155914"/>
      <w:bookmarkStart w:id="2833" w:name="_Toc27501071"/>
      <w:bookmarkStart w:id="2834" w:name="_Toc36049197"/>
      <w:bookmarkStart w:id="2835" w:name="_Toc45209963"/>
      <w:bookmarkStart w:id="2836" w:name="_Toc51860788"/>
      <w:bookmarkStart w:id="2837" w:name="_Toc146246312"/>
      <w:r w:rsidRPr="0073469F">
        <w:t>10.1.1.5.2</w:t>
      </w:r>
      <w:r w:rsidRPr="0073469F">
        <w:tab/>
        <w:t>Terminating procedures</w:t>
      </w:r>
      <w:bookmarkEnd w:id="2832"/>
      <w:bookmarkEnd w:id="2833"/>
      <w:bookmarkEnd w:id="2834"/>
      <w:bookmarkEnd w:id="2835"/>
      <w:bookmarkEnd w:id="2836"/>
      <w:bookmarkEnd w:id="2837"/>
    </w:p>
    <w:p w14:paraId="15D3B3AE" w14:textId="77777777" w:rsidR="0097183E" w:rsidRPr="00A509A6" w:rsidRDefault="0097183E" w:rsidP="00567124">
      <w:pPr>
        <w:pStyle w:val="Heading6"/>
        <w:numPr>
          <w:ilvl w:val="5"/>
          <w:numId w:val="0"/>
        </w:numPr>
        <w:ind w:left="1152" w:hanging="432"/>
      </w:pPr>
      <w:bookmarkStart w:id="2838" w:name="_Toc20155915"/>
      <w:bookmarkStart w:id="2839" w:name="_Toc27501072"/>
      <w:bookmarkStart w:id="2840" w:name="_Toc36049198"/>
      <w:bookmarkStart w:id="2841" w:name="_Toc45209964"/>
      <w:bookmarkStart w:id="2842" w:name="_Toc51860789"/>
      <w:bookmarkStart w:id="2843" w:name="_Toc146246313"/>
      <w:r w:rsidRPr="00A509A6">
        <w:t>10.1.1.5.2.1</w:t>
      </w:r>
      <w:r w:rsidRPr="00A509A6">
        <w:tab/>
        <w:t>General</w:t>
      </w:r>
      <w:bookmarkEnd w:id="2838"/>
      <w:bookmarkEnd w:id="2839"/>
      <w:bookmarkEnd w:id="2840"/>
      <w:bookmarkEnd w:id="2841"/>
      <w:bookmarkEnd w:id="2842"/>
      <w:bookmarkEnd w:id="284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lastRenderedPageBreak/>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44" w:name="_Toc20155916"/>
      <w:bookmarkStart w:id="2845" w:name="_Toc27501073"/>
      <w:bookmarkStart w:id="2846" w:name="_Toc36049199"/>
      <w:bookmarkStart w:id="2847" w:name="_Toc45209965"/>
      <w:bookmarkStart w:id="2848" w:name="_Toc51860790"/>
      <w:bookmarkStart w:id="2849" w:name="_Toc146246314"/>
      <w:r w:rsidRPr="0097183E">
        <w:t>10.1.1.5.2.2</w:t>
      </w:r>
      <w:r w:rsidRPr="0097183E">
        <w:tab/>
        <w:t xml:space="preserve">Initiating a </w:t>
      </w:r>
      <w:r w:rsidR="002D311C">
        <w:t>prearranged</w:t>
      </w:r>
      <w:r w:rsidRPr="0097183E">
        <w:t xml:space="preserve"> group call</w:t>
      </w:r>
      <w:bookmarkEnd w:id="2844"/>
      <w:bookmarkEnd w:id="2845"/>
      <w:bookmarkEnd w:id="2846"/>
      <w:bookmarkEnd w:id="2847"/>
      <w:bookmarkEnd w:id="2848"/>
      <w:bookmarkEnd w:id="284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lastRenderedPageBreak/>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lastRenderedPageBreak/>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50" w:name="_Toc20155917"/>
      <w:bookmarkStart w:id="2851" w:name="_Toc27501074"/>
      <w:bookmarkStart w:id="2852" w:name="_Toc36049200"/>
      <w:bookmarkStart w:id="2853" w:name="_Toc45209966"/>
      <w:bookmarkStart w:id="2854" w:name="_Toc51860791"/>
      <w:bookmarkStart w:id="2855" w:name="_Toc146246315"/>
      <w:r w:rsidRPr="00A509A6">
        <w:t>10.1.1.5.2.3</w:t>
      </w:r>
      <w:r w:rsidRPr="00A509A6">
        <w:tab/>
        <w:t xml:space="preserve">Joining an ongoing </w:t>
      </w:r>
      <w:r w:rsidR="002D311C" w:rsidRPr="00A509A6">
        <w:t>prearranged</w:t>
      </w:r>
      <w:r w:rsidRPr="00A509A6">
        <w:t xml:space="preserve"> group call</w:t>
      </w:r>
      <w:bookmarkEnd w:id="2850"/>
      <w:bookmarkEnd w:id="2851"/>
      <w:bookmarkEnd w:id="2852"/>
      <w:bookmarkEnd w:id="2853"/>
      <w:bookmarkEnd w:id="2854"/>
      <w:bookmarkEnd w:id="285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lastRenderedPageBreak/>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6" w:name="_Toc20155918"/>
      <w:bookmarkStart w:id="2857" w:name="_Toc27501075"/>
      <w:bookmarkStart w:id="2858" w:name="_Toc36049201"/>
      <w:bookmarkStart w:id="2859" w:name="_Toc45209967"/>
      <w:bookmarkStart w:id="2860" w:name="_Toc51860792"/>
      <w:bookmarkStart w:id="2861" w:name="_Toc146246316"/>
      <w:r w:rsidRPr="00A509A6">
        <w:t>10.1.1.5.2.4</w:t>
      </w:r>
      <w:r w:rsidRPr="00A509A6">
        <w:tab/>
        <w:t xml:space="preserve">Splitting an ongoing </w:t>
      </w:r>
      <w:r w:rsidR="002D311C" w:rsidRPr="00A509A6">
        <w:t>prearranged</w:t>
      </w:r>
      <w:r w:rsidRPr="00A509A6">
        <w:t xml:space="preserve"> group call</w:t>
      </w:r>
      <w:bookmarkEnd w:id="2856"/>
      <w:bookmarkEnd w:id="2857"/>
      <w:bookmarkEnd w:id="2858"/>
      <w:bookmarkEnd w:id="2859"/>
      <w:bookmarkEnd w:id="2860"/>
      <w:bookmarkEnd w:id="2861"/>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62" w:name="_Toc20155919"/>
      <w:bookmarkStart w:id="2863" w:name="_Toc27501076"/>
      <w:bookmarkStart w:id="2864" w:name="_Toc36049202"/>
      <w:bookmarkStart w:id="2865" w:name="_Toc45209968"/>
      <w:bookmarkStart w:id="2866" w:name="_Toc51860793"/>
      <w:bookmarkStart w:id="2867" w:name="_Toc146246317"/>
      <w:r w:rsidRPr="00EF4A67">
        <w:rPr>
          <w:rFonts w:eastAsia="Malgun Gothic"/>
          <w:lang w:val="en-US"/>
        </w:rPr>
        <w:t>10.1.1.5.3</w:t>
      </w:r>
      <w:r w:rsidRPr="00EF4A67">
        <w:rPr>
          <w:rFonts w:eastAsia="Malgun Gothic"/>
          <w:lang w:val="en-US"/>
        </w:rPr>
        <w:tab/>
        <w:t>Rejoin procedures</w:t>
      </w:r>
      <w:bookmarkEnd w:id="2862"/>
      <w:bookmarkEnd w:id="2863"/>
      <w:bookmarkEnd w:id="2864"/>
      <w:bookmarkEnd w:id="2865"/>
      <w:bookmarkEnd w:id="2866"/>
      <w:bookmarkEnd w:id="2867"/>
    </w:p>
    <w:p w14:paraId="5FE562B7" w14:textId="77777777" w:rsidR="004F27BE" w:rsidRPr="00EF4A67" w:rsidRDefault="004F27BE" w:rsidP="00567124">
      <w:pPr>
        <w:pStyle w:val="Heading6"/>
        <w:numPr>
          <w:ilvl w:val="5"/>
          <w:numId w:val="0"/>
        </w:numPr>
        <w:ind w:left="1152" w:hanging="432"/>
        <w:rPr>
          <w:lang w:val="en-US"/>
        </w:rPr>
      </w:pPr>
      <w:bookmarkStart w:id="2868" w:name="_Toc20155920"/>
      <w:bookmarkStart w:id="2869" w:name="_Toc27501077"/>
      <w:bookmarkStart w:id="2870" w:name="_Toc36049203"/>
      <w:bookmarkStart w:id="2871" w:name="_Toc45209969"/>
      <w:bookmarkStart w:id="2872" w:name="_Toc51860794"/>
      <w:bookmarkStart w:id="2873" w:name="_Toc146246318"/>
      <w:r w:rsidRPr="00EF4A67">
        <w:rPr>
          <w:lang w:val="en-US"/>
        </w:rPr>
        <w:t>10.1.1.5.3.1</w:t>
      </w:r>
      <w:r w:rsidRPr="00EF4A67">
        <w:rPr>
          <w:lang w:val="en-US"/>
        </w:rPr>
        <w:tab/>
        <w:t>Terminating procedures</w:t>
      </w:r>
      <w:bookmarkEnd w:id="2868"/>
      <w:bookmarkEnd w:id="2869"/>
      <w:bookmarkEnd w:id="2870"/>
      <w:bookmarkEnd w:id="2871"/>
      <w:bookmarkEnd w:id="2872"/>
      <w:bookmarkEnd w:id="287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74" w:name="_Toc20155921"/>
      <w:bookmarkStart w:id="2875" w:name="_Toc27501078"/>
      <w:bookmarkStart w:id="2876" w:name="_Toc36049204"/>
      <w:bookmarkStart w:id="2877" w:name="_Toc45209970"/>
      <w:bookmarkStart w:id="2878" w:name="_Toc51860795"/>
      <w:bookmarkStart w:id="2879" w:name="_Toc146246319"/>
      <w:r w:rsidRPr="00EF4A67">
        <w:rPr>
          <w:lang w:val="en-US"/>
        </w:rPr>
        <w:lastRenderedPageBreak/>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74"/>
      <w:bookmarkEnd w:id="2875"/>
      <w:bookmarkEnd w:id="2876"/>
      <w:bookmarkEnd w:id="2877"/>
      <w:bookmarkEnd w:id="2878"/>
      <w:bookmarkEnd w:id="287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80" w:name="_Toc20155922"/>
      <w:bookmarkStart w:id="2881" w:name="_Toc27501079"/>
      <w:bookmarkStart w:id="2882" w:name="_Toc36049205"/>
      <w:bookmarkStart w:id="2883" w:name="_Toc45209971"/>
      <w:bookmarkStart w:id="2884" w:name="_Toc51860796"/>
      <w:bookmarkStart w:id="2885" w:name="_Toc146246320"/>
      <w:r>
        <w:rPr>
          <w:rFonts w:eastAsia="Malgun Gothic"/>
          <w:lang w:val="en-US"/>
        </w:rPr>
        <w:t>10.1.1.5.4</w:t>
      </w:r>
      <w:r>
        <w:rPr>
          <w:rFonts w:eastAsia="Malgun Gothic"/>
          <w:lang w:val="en-US"/>
        </w:rPr>
        <w:tab/>
      </w:r>
      <w:bookmarkEnd w:id="2880"/>
      <w:bookmarkEnd w:id="2881"/>
      <w:bookmarkEnd w:id="2882"/>
      <w:bookmarkEnd w:id="2883"/>
      <w:bookmarkEnd w:id="2884"/>
      <w:r w:rsidR="00A62E4B">
        <w:rPr>
          <w:rFonts w:eastAsia="Malgun Gothic"/>
          <w:lang w:val="en-US"/>
        </w:rPr>
        <w:t>void</w:t>
      </w:r>
      <w:bookmarkEnd w:id="2885"/>
    </w:p>
    <w:p w14:paraId="276BB3CE" w14:textId="77777777" w:rsidR="007A751B" w:rsidRDefault="007A751B" w:rsidP="00567124">
      <w:pPr>
        <w:pStyle w:val="Heading5"/>
        <w:rPr>
          <w:rFonts w:eastAsia="Malgun Gothic"/>
          <w:lang w:val="en-US"/>
        </w:rPr>
      </w:pPr>
      <w:bookmarkStart w:id="2886" w:name="_Toc20155923"/>
      <w:bookmarkStart w:id="2887" w:name="_Toc27501080"/>
      <w:bookmarkStart w:id="2888" w:name="_Toc36049206"/>
      <w:bookmarkStart w:id="2889" w:name="_Toc45209972"/>
      <w:bookmarkStart w:id="2890" w:name="_Toc51860797"/>
      <w:bookmarkStart w:id="2891" w:name="_Toc146246321"/>
      <w:r>
        <w:rPr>
          <w:rFonts w:eastAsia="Malgun Gothic"/>
          <w:lang w:val="en-US"/>
        </w:rPr>
        <w:t>10.1.1.5.5</w:t>
      </w:r>
      <w:r>
        <w:rPr>
          <w:rFonts w:eastAsia="Malgun Gothic"/>
          <w:lang w:val="en-US"/>
        </w:rPr>
        <w:tab/>
        <w:t>Initiating a temporary group session</w:t>
      </w:r>
      <w:bookmarkEnd w:id="2886"/>
      <w:bookmarkEnd w:id="2887"/>
      <w:bookmarkEnd w:id="2888"/>
      <w:bookmarkEnd w:id="2889"/>
      <w:bookmarkEnd w:id="2890"/>
      <w:bookmarkEnd w:id="2891"/>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lastRenderedPageBreak/>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92" w:name="14f4399e2adfb55a__Toc427695843"/>
      <w:bookmarkStart w:id="2893" w:name="14f4399e2adfb55a__Toc427696243"/>
      <w:bookmarkStart w:id="2894" w:name="14f4399e2adfb55a__Toc427696642"/>
      <w:bookmarkStart w:id="2895" w:name="14f4399e2adfb55a__Toc427698244"/>
      <w:bookmarkStart w:id="2896" w:name="14f4399e2adfb55a__Toc427698802"/>
      <w:bookmarkStart w:id="2897" w:name="_Toc20155924"/>
      <w:bookmarkStart w:id="2898" w:name="_Toc27501081"/>
      <w:bookmarkStart w:id="2899" w:name="_Toc36049207"/>
      <w:bookmarkStart w:id="2900" w:name="_Toc45209973"/>
      <w:bookmarkStart w:id="2901" w:name="_Toc51860798"/>
      <w:bookmarkStart w:id="2902" w:name="_Toc146246322"/>
      <w:bookmarkEnd w:id="2892"/>
      <w:bookmarkEnd w:id="2893"/>
      <w:bookmarkEnd w:id="2894"/>
      <w:bookmarkEnd w:id="2895"/>
      <w:r w:rsidRPr="0073469F">
        <w:rPr>
          <w:rFonts w:eastAsia="Malgun Gothic"/>
        </w:rPr>
        <w:lastRenderedPageBreak/>
        <w:t>10.1.2</w:t>
      </w:r>
      <w:r w:rsidRPr="0073469F">
        <w:rPr>
          <w:rFonts w:eastAsia="Malgun Gothic"/>
        </w:rPr>
        <w:tab/>
        <w:t>Chat group (restricted) call</w:t>
      </w:r>
      <w:bookmarkEnd w:id="2896"/>
      <w:bookmarkEnd w:id="2897"/>
      <w:bookmarkEnd w:id="2898"/>
      <w:bookmarkEnd w:id="2899"/>
      <w:bookmarkEnd w:id="2900"/>
      <w:bookmarkEnd w:id="2901"/>
      <w:bookmarkEnd w:id="2902"/>
    </w:p>
    <w:p w14:paraId="1F4B278D" w14:textId="77777777" w:rsidR="00E909BD" w:rsidRPr="0073469F" w:rsidRDefault="00E909BD" w:rsidP="00567124">
      <w:pPr>
        <w:pStyle w:val="Heading4"/>
        <w:rPr>
          <w:rFonts w:eastAsia="Malgun Gothic"/>
        </w:rPr>
      </w:pPr>
      <w:bookmarkStart w:id="2903" w:name="14f4399e2adfb55a__Toc427695844"/>
      <w:bookmarkStart w:id="2904" w:name="14f4399e2adfb55a__Toc427696244"/>
      <w:bookmarkStart w:id="2905" w:name="14f4399e2adfb55a__Toc427696643"/>
      <w:bookmarkStart w:id="2906" w:name="14f4399e2adfb55a__Toc427698245"/>
      <w:bookmarkStart w:id="2907" w:name="14f4399e2adfb55a__Toc427698803"/>
      <w:bookmarkStart w:id="2908" w:name="_Toc20155925"/>
      <w:bookmarkStart w:id="2909" w:name="_Toc27501082"/>
      <w:bookmarkStart w:id="2910" w:name="_Toc36049208"/>
      <w:bookmarkStart w:id="2911" w:name="_Toc45209974"/>
      <w:bookmarkStart w:id="2912" w:name="_Toc51860799"/>
      <w:bookmarkStart w:id="2913" w:name="_Toc146246323"/>
      <w:bookmarkEnd w:id="2903"/>
      <w:bookmarkEnd w:id="2904"/>
      <w:bookmarkEnd w:id="2905"/>
      <w:bookmarkEnd w:id="2906"/>
      <w:r w:rsidRPr="0073469F">
        <w:rPr>
          <w:rFonts w:eastAsia="Malgun Gothic"/>
        </w:rPr>
        <w:t>10.1.2.1</w:t>
      </w:r>
      <w:r w:rsidRPr="0073469F">
        <w:rPr>
          <w:rFonts w:eastAsia="Malgun Gothic"/>
        </w:rPr>
        <w:tab/>
        <w:t>General</w:t>
      </w:r>
      <w:bookmarkEnd w:id="2907"/>
      <w:bookmarkEnd w:id="2908"/>
      <w:bookmarkEnd w:id="2909"/>
      <w:bookmarkEnd w:id="2910"/>
      <w:bookmarkEnd w:id="2911"/>
      <w:bookmarkEnd w:id="2912"/>
      <w:bookmarkEnd w:id="2913"/>
    </w:p>
    <w:p w14:paraId="213907DE" w14:textId="77777777" w:rsidR="00E909BD" w:rsidRPr="0073469F" w:rsidRDefault="00E909BD" w:rsidP="00567124">
      <w:pPr>
        <w:pStyle w:val="Heading4"/>
        <w:rPr>
          <w:rFonts w:eastAsia="Malgun Gothic"/>
        </w:rPr>
      </w:pPr>
      <w:bookmarkStart w:id="2914" w:name="14f4399e2adfb55a__Toc427695845"/>
      <w:bookmarkStart w:id="2915" w:name="14f4399e2adfb55a__Toc427696245"/>
      <w:bookmarkStart w:id="2916" w:name="14f4399e2adfb55a__Toc427696644"/>
      <w:bookmarkStart w:id="2917" w:name="14f4399e2adfb55a__Toc427698246"/>
      <w:bookmarkStart w:id="2918" w:name="14f4399e2adfb55a__Toc427698804"/>
      <w:bookmarkStart w:id="2919" w:name="_Toc20155926"/>
      <w:bookmarkStart w:id="2920" w:name="_Toc27501083"/>
      <w:bookmarkStart w:id="2921" w:name="_Toc36049209"/>
      <w:bookmarkStart w:id="2922" w:name="_Toc45209975"/>
      <w:bookmarkStart w:id="2923" w:name="_Toc51860800"/>
      <w:bookmarkStart w:id="2924" w:name="_Toc146246324"/>
      <w:bookmarkEnd w:id="2914"/>
      <w:bookmarkEnd w:id="2915"/>
      <w:bookmarkEnd w:id="2916"/>
      <w:bookmarkEnd w:id="2917"/>
      <w:r w:rsidRPr="0073469F">
        <w:rPr>
          <w:rFonts w:eastAsia="Malgun Gothic"/>
        </w:rPr>
        <w:t>10.1.2.2</w:t>
      </w:r>
      <w:r w:rsidRPr="0073469F">
        <w:rPr>
          <w:rFonts w:eastAsia="Malgun Gothic"/>
        </w:rPr>
        <w:tab/>
        <w:t>MCPTT client procedures</w:t>
      </w:r>
      <w:bookmarkEnd w:id="2918"/>
      <w:bookmarkEnd w:id="2919"/>
      <w:bookmarkEnd w:id="2920"/>
      <w:bookmarkEnd w:id="2921"/>
      <w:bookmarkEnd w:id="2922"/>
      <w:bookmarkEnd w:id="2923"/>
      <w:bookmarkEnd w:id="2924"/>
    </w:p>
    <w:p w14:paraId="23EF999B" w14:textId="77777777" w:rsidR="000073F2" w:rsidRPr="0073469F" w:rsidRDefault="000073F2" w:rsidP="00567124">
      <w:pPr>
        <w:pStyle w:val="Heading5"/>
      </w:pPr>
      <w:bookmarkStart w:id="2925" w:name="_Toc20155927"/>
      <w:bookmarkStart w:id="2926" w:name="_Toc27501084"/>
      <w:bookmarkStart w:id="2927" w:name="_Toc36049210"/>
      <w:bookmarkStart w:id="2928" w:name="_Toc45209976"/>
      <w:bookmarkStart w:id="2929" w:name="_Toc51860801"/>
      <w:bookmarkStart w:id="2930" w:name="_Toc146246325"/>
      <w:r w:rsidRPr="0073469F">
        <w:t>10.1.2.2.1</w:t>
      </w:r>
      <w:r w:rsidRPr="0073469F">
        <w:tab/>
        <w:t>On-demand chat group call</w:t>
      </w:r>
      <w:bookmarkEnd w:id="2925"/>
      <w:bookmarkEnd w:id="2926"/>
      <w:bookmarkEnd w:id="2927"/>
      <w:bookmarkEnd w:id="2928"/>
      <w:bookmarkEnd w:id="2929"/>
      <w:bookmarkEnd w:id="2930"/>
    </w:p>
    <w:p w14:paraId="39E48D80" w14:textId="77777777" w:rsidR="000073F2" w:rsidRPr="0073469F" w:rsidRDefault="000073F2" w:rsidP="00752DF8">
      <w:pPr>
        <w:pStyle w:val="H6"/>
      </w:pPr>
      <w:bookmarkStart w:id="2931" w:name="_Toc20155928"/>
      <w:bookmarkStart w:id="2932" w:name="_Toc27501085"/>
      <w:bookmarkStart w:id="2933" w:name="_Toc36049211"/>
      <w:bookmarkStart w:id="2934" w:name="_Toc45209977"/>
      <w:bookmarkStart w:id="2935"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31"/>
      <w:bookmarkEnd w:id="2932"/>
      <w:bookmarkEnd w:id="2933"/>
      <w:bookmarkEnd w:id="2934"/>
      <w:bookmarkEnd w:id="2935"/>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lastRenderedPageBreak/>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lastRenderedPageBreak/>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6" w:name="_Toc20155929"/>
      <w:bookmarkStart w:id="2937" w:name="_Toc27501086"/>
      <w:bookmarkStart w:id="2938" w:name="_Toc36049212"/>
      <w:bookmarkStart w:id="2939" w:name="_Toc45209978"/>
      <w:bookmarkStart w:id="2940" w:name="_Toc51860803"/>
      <w:bookmarkStart w:id="2941" w:name="_Toc146246326"/>
      <w:r w:rsidRPr="0073469F">
        <w:t>10.1.2.2.1.2</w:t>
      </w:r>
      <w:r w:rsidRPr="0073469F">
        <w:tab/>
        <w:t xml:space="preserve">MCPTT client receives SIP re-INVITE </w:t>
      </w:r>
      <w:r w:rsidR="00087265">
        <w:t>request</w:t>
      </w:r>
      <w:bookmarkEnd w:id="2936"/>
      <w:bookmarkEnd w:id="2937"/>
      <w:bookmarkEnd w:id="2938"/>
      <w:bookmarkEnd w:id="2939"/>
      <w:bookmarkEnd w:id="2940"/>
      <w:bookmarkEnd w:id="294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lastRenderedPageBreak/>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42" w:name="MCCQCTEMPBM_00000176"/>
      <w:r w:rsidRPr="0073469F">
        <w:t xml:space="preserve"> section </w:t>
      </w:r>
      <w:bookmarkEnd w:id="2942"/>
      <w:r w:rsidRPr="0073469F">
        <w:t>for the MC</w:t>
      </w:r>
      <w:r>
        <w:t>P</w:t>
      </w:r>
      <w:r w:rsidRPr="0073469F">
        <w:t>TT speech media stream</w:t>
      </w:r>
      <w:r>
        <w:t xml:space="preserve"> and </w:t>
      </w:r>
      <w:r w:rsidRPr="0073469F">
        <w:t>the media-level</w:t>
      </w:r>
      <w:bookmarkStart w:id="2943" w:name="MCCQCTEMPBM_00000177"/>
      <w:r w:rsidRPr="0073469F">
        <w:t xml:space="preserve"> section </w:t>
      </w:r>
      <w:bookmarkEnd w:id="294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44" w:name="_Toc20155930"/>
      <w:bookmarkStart w:id="2945" w:name="_Toc27501087"/>
      <w:bookmarkStart w:id="2946" w:name="_Toc36049213"/>
      <w:bookmarkStart w:id="2947" w:name="_Toc45209979"/>
      <w:bookmarkStart w:id="2948" w:name="_Toc51860804"/>
      <w:bookmarkStart w:id="2949" w:name="_Toc146246327"/>
      <w:r w:rsidRPr="0073469F">
        <w:t>10.1.2.2.1.3</w:t>
      </w:r>
      <w:r w:rsidRPr="0073469F">
        <w:tab/>
        <w:t>MCPTT in-progress emergency cancel</w:t>
      </w:r>
      <w:bookmarkEnd w:id="2944"/>
      <w:bookmarkEnd w:id="2945"/>
      <w:bookmarkEnd w:id="2946"/>
      <w:bookmarkEnd w:id="2947"/>
      <w:bookmarkEnd w:id="2948"/>
      <w:bookmarkEnd w:id="2949"/>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lastRenderedPageBreak/>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0" w:name="MCCQCTEMPBM_00000178"/>
      <w:r w:rsidRPr="0073469F">
        <w:t xml:space="preserve"> section </w:t>
      </w:r>
      <w:bookmarkEnd w:id="2950"/>
      <w:r w:rsidRPr="0073469F">
        <w:t>for the MC</w:t>
      </w:r>
      <w:r>
        <w:t>P</w:t>
      </w:r>
      <w:r w:rsidRPr="0073469F">
        <w:t>TT speech media stream</w:t>
      </w:r>
      <w:r>
        <w:t xml:space="preserve"> and </w:t>
      </w:r>
      <w:r w:rsidRPr="0073469F">
        <w:t>the media-level</w:t>
      </w:r>
      <w:bookmarkStart w:id="2951" w:name="MCCQCTEMPBM_00000179"/>
      <w:r w:rsidRPr="0073469F">
        <w:t xml:space="preserve"> section </w:t>
      </w:r>
      <w:bookmarkEnd w:id="295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52" w:name="_Toc20155931"/>
      <w:bookmarkStart w:id="2953" w:name="_Toc27501088"/>
      <w:bookmarkStart w:id="2954" w:name="_Toc36049214"/>
      <w:bookmarkStart w:id="2955" w:name="_Toc45209980"/>
      <w:bookmarkStart w:id="2956" w:name="_Toc51860805"/>
      <w:bookmarkStart w:id="2957" w:name="_Toc146246328"/>
      <w:r>
        <w:t>10.1.2.2.1.4</w:t>
      </w:r>
      <w:r w:rsidRPr="0073469F">
        <w:tab/>
        <w:t xml:space="preserve">MCPTT </w:t>
      </w:r>
      <w:r>
        <w:t xml:space="preserve">upgrade to </w:t>
      </w:r>
      <w:r w:rsidRPr="0073469F">
        <w:t>in-progress emergency</w:t>
      </w:r>
      <w:r w:rsidR="008C1DB1">
        <w:t xml:space="preserve"> or imminent peril</w:t>
      </w:r>
      <w:bookmarkEnd w:id="2952"/>
      <w:bookmarkEnd w:id="2953"/>
      <w:bookmarkEnd w:id="2954"/>
      <w:bookmarkEnd w:id="2955"/>
      <w:bookmarkEnd w:id="2956"/>
      <w:bookmarkEnd w:id="2957"/>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lastRenderedPageBreak/>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8" w:name="MCCQCTEMPBM_00000180"/>
      <w:r w:rsidRPr="0073469F">
        <w:t xml:space="preserve"> section </w:t>
      </w:r>
      <w:bookmarkEnd w:id="2958"/>
      <w:r w:rsidRPr="0073469F">
        <w:t>for the offered MC</w:t>
      </w:r>
      <w:r>
        <w:t>P</w:t>
      </w:r>
      <w:r w:rsidRPr="0073469F">
        <w:t>TT speech media stream</w:t>
      </w:r>
      <w:r>
        <w:t xml:space="preserve"> and </w:t>
      </w:r>
      <w:r w:rsidRPr="0073469F">
        <w:t>the media-level</w:t>
      </w:r>
      <w:bookmarkStart w:id="2959" w:name="MCCQCTEMPBM_00000181"/>
      <w:r w:rsidRPr="0073469F">
        <w:t xml:space="preserve"> section </w:t>
      </w:r>
      <w:bookmarkEnd w:id="29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60" w:name="_Toc20155932"/>
      <w:bookmarkStart w:id="2961" w:name="_Toc27501089"/>
      <w:bookmarkStart w:id="2962" w:name="_Toc36049215"/>
      <w:bookmarkStart w:id="2963" w:name="_Toc45209981"/>
      <w:bookmarkStart w:id="2964" w:name="_Toc51860806"/>
      <w:bookmarkStart w:id="2965" w:name="_Toc146246329"/>
      <w:r>
        <w:t>10.1.2.2.1.5</w:t>
      </w:r>
      <w:r w:rsidRPr="0073469F">
        <w:tab/>
        <w:t xml:space="preserve">MCPTT in-progress </w:t>
      </w:r>
      <w:r>
        <w:t xml:space="preserve">imminent peril </w:t>
      </w:r>
      <w:r w:rsidRPr="0073469F">
        <w:t>cancel</w:t>
      </w:r>
      <w:bookmarkEnd w:id="2960"/>
      <w:bookmarkEnd w:id="2961"/>
      <w:bookmarkEnd w:id="2962"/>
      <w:bookmarkEnd w:id="2963"/>
      <w:bookmarkEnd w:id="2964"/>
      <w:bookmarkEnd w:id="2965"/>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lastRenderedPageBreak/>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6" w:name="MCCQCTEMPBM_00000182"/>
      <w:r w:rsidRPr="0073469F">
        <w:t xml:space="preserve"> section </w:t>
      </w:r>
      <w:bookmarkEnd w:id="2966"/>
      <w:r w:rsidRPr="0073469F">
        <w:t>for the offered MC</w:t>
      </w:r>
      <w:r>
        <w:t>P</w:t>
      </w:r>
      <w:r w:rsidRPr="0073469F">
        <w:t>TT speech media stream</w:t>
      </w:r>
      <w:r>
        <w:t xml:space="preserve"> and </w:t>
      </w:r>
      <w:r w:rsidRPr="0073469F">
        <w:t>the media-level</w:t>
      </w:r>
      <w:bookmarkStart w:id="2967" w:name="MCCQCTEMPBM_00000183"/>
      <w:r w:rsidRPr="0073469F">
        <w:t xml:space="preserve"> section </w:t>
      </w:r>
      <w:bookmarkEnd w:id="296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8" w:name="_Toc20155933"/>
      <w:bookmarkStart w:id="2969" w:name="_Toc27501090"/>
      <w:bookmarkStart w:id="2970" w:name="_Toc36049216"/>
      <w:bookmarkStart w:id="2971" w:name="_Toc45209982"/>
      <w:bookmarkStart w:id="2972" w:name="_Toc51860807"/>
      <w:bookmarkStart w:id="2973" w:name="_Toc146246330"/>
      <w:r>
        <w:lastRenderedPageBreak/>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8"/>
      <w:bookmarkEnd w:id="2969"/>
      <w:bookmarkEnd w:id="2970"/>
      <w:bookmarkEnd w:id="2971"/>
      <w:bookmarkEnd w:id="2972"/>
      <w:bookmarkEnd w:id="297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lastRenderedPageBreak/>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74" w:name="_Toc20155934"/>
      <w:bookmarkStart w:id="2975" w:name="_Toc27501091"/>
      <w:bookmarkStart w:id="2976" w:name="_Toc36049217"/>
      <w:bookmarkStart w:id="2977" w:name="_Toc45209983"/>
      <w:bookmarkStart w:id="2978" w:name="_Toc51860808"/>
      <w:bookmarkStart w:id="2979" w:name="_Toc146246331"/>
      <w:r w:rsidRPr="0073469F">
        <w:t>10.1.2.2.2</w:t>
      </w:r>
      <w:r w:rsidRPr="0073469F">
        <w:tab/>
        <w:t>Chat group call within a pre-established session</w:t>
      </w:r>
      <w:bookmarkEnd w:id="2974"/>
      <w:bookmarkEnd w:id="2975"/>
      <w:bookmarkEnd w:id="2976"/>
      <w:bookmarkEnd w:id="2977"/>
      <w:bookmarkEnd w:id="2978"/>
      <w:bookmarkEnd w:id="2979"/>
    </w:p>
    <w:p w14:paraId="7AEB8959" w14:textId="77777777" w:rsidR="003E4B8E" w:rsidRPr="0073469F" w:rsidRDefault="003E4B8E" w:rsidP="00567124">
      <w:pPr>
        <w:pStyle w:val="Heading6"/>
        <w:numPr>
          <w:ilvl w:val="5"/>
          <w:numId w:val="0"/>
        </w:numPr>
        <w:ind w:left="1152" w:hanging="432"/>
      </w:pPr>
      <w:bookmarkStart w:id="2980" w:name="_Toc20155935"/>
      <w:bookmarkStart w:id="2981" w:name="_Toc27501092"/>
      <w:bookmarkStart w:id="2982" w:name="_Toc36049218"/>
      <w:bookmarkStart w:id="2983" w:name="_Toc45209984"/>
      <w:bookmarkStart w:id="2984" w:name="_Toc51860809"/>
      <w:bookmarkStart w:id="2985" w:name="_Toc14624633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80"/>
      <w:bookmarkEnd w:id="2981"/>
      <w:bookmarkEnd w:id="2982"/>
      <w:bookmarkEnd w:id="2983"/>
      <w:bookmarkEnd w:id="2984"/>
      <w:r w:rsidR="004D29D9">
        <w:t>call</w:t>
      </w:r>
      <w:bookmarkEnd w:id="298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lastRenderedPageBreak/>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lastRenderedPageBreak/>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6" w:name="14f4399e2adfb55a__Toc427695846"/>
      <w:bookmarkStart w:id="2987" w:name="14f4399e2adfb55a__Toc427696246"/>
      <w:bookmarkStart w:id="2988" w:name="14f4399e2adfb55a__Toc427696645"/>
      <w:bookmarkStart w:id="2989" w:name="14f4399e2adfb55a__Toc427698247"/>
      <w:bookmarkStart w:id="2990" w:name="_Toc20155936"/>
      <w:bookmarkStart w:id="2991" w:name="_Toc27501093"/>
      <w:bookmarkStart w:id="2992" w:name="_Toc36049219"/>
      <w:bookmarkStart w:id="2993" w:name="_Toc45209985"/>
      <w:bookmarkStart w:id="2994" w:name="_Toc51860810"/>
      <w:bookmarkStart w:id="2995" w:name="14f4399e2adfb55a__Toc427698805"/>
      <w:bookmarkStart w:id="2996" w:name="_Toc146246333"/>
      <w:bookmarkEnd w:id="2986"/>
      <w:bookmarkEnd w:id="2987"/>
      <w:bookmarkEnd w:id="2988"/>
      <w:bookmarkEnd w:id="2989"/>
      <w:r>
        <w:t>10.1.2.2.3</w:t>
      </w:r>
      <w:r w:rsidRPr="00375B4E">
        <w:tab/>
      </w:r>
      <w:r>
        <w:t>End group call</w:t>
      </w:r>
      <w:bookmarkEnd w:id="2990"/>
      <w:bookmarkEnd w:id="2991"/>
      <w:bookmarkEnd w:id="2992"/>
      <w:bookmarkEnd w:id="2993"/>
      <w:bookmarkEnd w:id="2994"/>
      <w:bookmarkEnd w:id="2996"/>
    </w:p>
    <w:p w14:paraId="62364052" w14:textId="77777777" w:rsidR="00B8630F" w:rsidRPr="0073469F" w:rsidRDefault="00B8630F" w:rsidP="00567124">
      <w:pPr>
        <w:pStyle w:val="Heading6"/>
        <w:numPr>
          <w:ilvl w:val="5"/>
          <w:numId w:val="0"/>
        </w:numPr>
        <w:ind w:left="1152" w:hanging="432"/>
        <w:rPr>
          <w:lang w:eastAsia="ko-KR"/>
        </w:rPr>
      </w:pPr>
      <w:bookmarkStart w:id="2997" w:name="_Toc20155937"/>
      <w:bookmarkStart w:id="2998" w:name="_Toc27501094"/>
      <w:bookmarkStart w:id="2999" w:name="_Toc36049220"/>
      <w:bookmarkStart w:id="3000" w:name="_Toc45209986"/>
      <w:bookmarkStart w:id="3001" w:name="_Toc51860811"/>
      <w:bookmarkStart w:id="3002" w:name="_Toc146246334"/>
      <w:r>
        <w:rPr>
          <w:lang w:eastAsia="ko-KR"/>
        </w:rPr>
        <w:t>10.1.2</w:t>
      </w:r>
      <w:r w:rsidRPr="0073469F">
        <w:rPr>
          <w:lang w:eastAsia="ko-KR"/>
        </w:rPr>
        <w:t>.2.3.1</w:t>
      </w:r>
      <w:r w:rsidRPr="0073469F">
        <w:rPr>
          <w:lang w:eastAsia="ko-KR"/>
        </w:rPr>
        <w:tab/>
        <w:t>Client originating procedures on-demand</w:t>
      </w:r>
      <w:bookmarkEnd w:id="2997"/>
      <w:bookmarkEnd w:id="2998"/>
      <w:bookmarkEnd w:id="2999"/>
      <w:bookmarkEnd w:id="3000"/>
      <w:bookmarkEnd w:id="3001"/>
      <w:bookmarkEnd w:id="300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03" w:name="_Toc20155938"/>
      <w:bookmarkStart w:id="3004" w:name="_Toc27501095"/>
      <w:bookmarkStart w:id="3005" w:name="_Toc36049221"/>
      <w:bookmarkStart w:id="3006" w:name="_Toc45209987"/>
      <w:bookmarkStart w:id="3007" w:name="_Toc51860812"/>
      <w:bookmarkStart w:id="3008" w:name="_Toc146246335"/>
      <w:r>
        <w:rPr>
          <w:lang w:eastAsia="ko-KR"/>
        </w:rPr>
        <w:t>10.1.2</w:t>
      </w:r>
      <w:r w:rsidRPr="0073469F">
        <w:rPr>
          <w:lang w:eastAsia="ko-KR"/>
        </w:rPr>
        <w:t>.2.3.2</w:t>
      </w:r>
      <w:r w:rsidRPr="0073469F">
        <w:rPr>
          <w:lang w:eastAsia="ko-KR"/>
        </w:rPr>
        <w:tab/>
        <w:t>Client originating procedures using pre-established session</w:t>
      </w:r>
      <w:bookmarkEnd w:id="3003"/>
      <w:bookmarkEnd w:id="3004"/>
      <w:bookmarkEnd w:id="3005"/>
      <w:bookmarkEnd w:id="3006"/>
      <w:bookmarkEnd w:id="3007"/>
      <w:bookmarkEnd w:id="300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9" w:name="_Toc20155939"/>
      <w:bookmarkStart w:id="3010" w:name="_Toc27501096"/>
      <w:bookmarkStart w:id="3011" w:name="_Toc36049222"/>
      <w:bookmarkStart w:id="3012" w:name="_Toc45209988"/>
      <w:bookmarkStart w:id="3013" w:name="_Toc51860813"/>
      <w:bookmarkStart w:id="3014" w:name="_Toc146246336"/>
      <w:r>
        <w:rPr>
          <w:lang w:eastAsia="ko-KR"/>
        </w:rPr>
        <w:t>10.1.2</w:t>
      </w:r>
      <w:r w:rsidRPr="0073469F">
        <w:rPr>
          <w:lang w:eastAsia="ko-KR"/>
        </w:rPr>
        <w:t>.2.3.3</w:t>
      </w:r>
      <w:r w:rsidRPr="0073469F">
        <w:rPr>
          <w:lang w:eastAsia="ko-KR"/>
        </w:rPr>
        <w:tab/>
        <w:t>Client terminating procedures</w:t>
      </w:r>
      <w:bookmarkEnd w:id="3009"/>
      <w:bookmarkEnd w:id="3010"/>
      <w:bookmarkEnd w:id="3011"/>
      <w:bookmarkEnd w:id="3012"/>
      <w:bookmarkEnd w:id="3013"/>
      <w:bookmarkEnd w:id="301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5" w:name="_Toc20155940"/>
      <w:bookmarkStart w:id="3016" w:name="_Toc27501097"/>
      <w:bookmarkStart w:id="3017" w:name="_Toc36049223"/>
      <w:bookmarkStart w:id="3018" w:name="_Toc45209989"/>
      <w:bookmarkStart w:id="3019" w:name="_Toc51860814"/>
      <w:bookmarkStart w:id="3020" w:name="_Toc14624633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5"/>
      <w:bookmarkEnd w:id="3015"/>
      <w:bookmarkEnd w:id="3016"/>
      <w:bookmarkEnd w:id="3017"/>
      <w:bookmarkEnd w:id="3018"/>
      <w:bookmarkEnd w:id="3019"/>
      <w:bookmarkEnd w:id="3020"/>
    </w:p>
    <w:p w14:paraId="5B04BB20" w14:textId="77777777" w:rsidR="00BF4254" w:rsidRPr="0073469F" w:rsidRDefault="00BF4254" w:rsidP="00567124">
      <w:pPr>
        <w:pStyle w:val="Heading5"/>
      </w:pPr>
      <w:bookmarkStart w:id="3021" w:name="_Toc20155941"/>
      <w:bookmarkStart w:id="3022" w:name="_Toc27501098"/>
      <w:bookmarkStart w:id="3023" w:name="_Toc36049224"/>
      <w:bookmarkStart w:id="3024" w:name="_Toc45209990"/>
      <w:bookmarkStart w:id="3025" w:name="_Toc51860815"/>
      <w:bookmarkStart w:id="3026" w:name="_Toc146246338"/>
      <w:r w:rsidRPr="0073469F">
        <w:t>10.1.2.3.1</w:t>
      </w:r>
      <w:r w:rsidRPr="0073469F">
        <w:tab/>
        <w:t>On-demand chat group call</w:t>
      </w:r>
      <w:bookmarkEnd w:id="3021"/>
      <w:bookmarkEnd w:id="3022"/>
      <w:bookmarkEnd w:id="3023"/>
      <w:bookmarkEnd w:id="3024"/>
      <w:bookmarkEnd w:id="3025"/>
      <w:bookmarkEnd w:id="3026"/>
    </w:p>
    <w:p w14:paraId="5F8B9284" w14:textId="77777777" w:rsidR="00BF4254" w:rsidRPr="0073469F" w:rsidRDefault="00BF4254" w:rsidP="00567124">
      <w:pPr>
        <w:pStyle w:val="Heading6"/>
        <w:numPr>
          <w:ilvl w:val="5"/>
          <w:numId w:val="0"/>
        </w:numPr>
        <w:ind w:left="1152" w:hanging="432"/>
      </w:pPr>
      <w:bookmarkStart w:id="3027" w:name="_Toc20155942"/>
      <w:bookmarkStart w:id="3028" w:name="_Toc27501099"/>
      <w:bookmarkStart w:id="3029" w:name="_Toc36049225"/>
      <w:bookmarkStart w:id="3030" w:name="_Toc45209991"/>
      <w:bookmarkStart w:id="3031" w:name="_Toc51860816"/>
      <w:bookmarkStart w:id="3032" w:name="_Toc146246339"/>
      <w:r w:rsidRPr="0073469F">
        <w:t>10.1.2.3.1.1</w:t>
      </w:r>
      <w:r w:rsidRPr="0073469F">
        <w:tab/>
        <w:t>MCPTT chat session establishment</w:t>
      </w:r>
      <w:bookmarkEnd w:id="3027"/>
      <w:bookmarkEnd w:id="3028"/>
      <w:bookmarkEnd w:id="3029"/>
      <w:bookmarkEnd w:id="3030"/>
      <w:bookmarkEnd w:id="3031"/>
      <w:bookmarkEnd w:id="303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lastRenderedPageBreak/>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lastRenderedPageBreak/>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lastRenderedPageBreak/>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33" w:name="_Toc20155943"/>
      <w:bookmarkStart w:id="3034" w:name="_Toc27501100"/>
      <w:bookmarkStart w:id="3035" w:name="_Toc36049226"/>
      <w:bookmarkStart w:id="3036" w:name="_Toc45209992"/>
      <w:bookmarkStart w:id="3037" w:name="_Toc51860817"/>
      <w:bookmarkStart w:id="3038" w:name="_Toc146246340"/>
      <w:r>
        <w:t>10.1.2.3.1.2</w:t>
      </w:r>
      <w:r w:rsidRPr="0073469F">
        <w:tab/>
      </w:r>
      <w:r>
        <w:t xml:space="preserve">Reception of a SIP re-INVITE </w:t>
      </w:r>
      <w:r w:rsidR="00087265">
        <w:t xml:space="preserve">request </w:t>
      </w:r>
      <w:r>
        <w:t>from served MCPTT client</w:t>
      </w:r>
      <w:bookmarkEnd w:id="3033"/>
      <w:bookmarkEnd w:id="3034"/>
      <w:bookmarkEnd w:id="3035"/>
      <w:bookmarkEnd w:id="3036"/>
      <w:bookmarkEnd w:id="3037"/>
      <w:bookmarkEnd w:id="303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9" w:name="MCCQCTEMPBM_00000184"/>
      <w:r w:rsidRPr="00667885">
        <w:t xml:space="preserve"> section </w:t>
      </w:r>
      <w:bookmarkEnd w:id="3039"/>
      <w:r w:rsidRPr="00667885">
        <w:t>for the offered MCPTT speech media stream and the media-level</w:t>
      </w:r>
      <w:bookmarkStart w:id="3040" w:name="MCCQCTEMPBM_00000185"/>
      <w:r w:rsidRPr="00667885">
        <w:t xml:space="preserve"> section </w:t>
      </w:r>
      <w:bookmarkEnd w:id="3040"/>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lastRenderedPageBreak/>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41" w:name="_Toc20155944"/>
      <w:bookmarkStart w:id="3042" w:name="_Toc27501101"/>
      <w:bookmarkStart w:id="3043" w:name="_Toc36049227"/>
      <w:bookmarkStart w:id="3044" w:name="_Toc45209993"/>
      <w:bookmarkStart w:id="3045" w:name="_Toc51860818"/>
      <w:bookmarkStart w:id="3046" w:name="_Toc146246341"/>
      <w:r>
        <w:t>10.1.2.3.1.3</w:t>
      </w:r>
      <w:r w:rsidRPr="0073469F">
        <w:tab/>
      </w:r>
      <w:r>
        <w:t xml:space="preserve">Reception of a SIP INVITE </w:t>
      </w:r>
      <w:r w:rsidR="00087265">
        <w:t xml:space="preserve">request </w:t>
      </w:r>
      <w:r>
        <w:t>for terminating MCPTT client</w:t>
      </w:r>
      <w:bookmarkEnd w:id="3041"/>
      <w:bookmarkEnd w:id="3042"/>
      <w:bookmarkEnd w:id="3043"/>
      <w:bookmarkEnd w:id="3044"/>
      <w:bookmarkEnd w:id="3045"/>
      <w:bookmarkEnd w:id="3046"/>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7" w:name="MCCQCTEMPBM_00000186"/>
      <w:r w:rsidRPr="0073469F">
        <w:t xml:space="preserve"> section </w:t>
      </w:r>
      <w:bookmarkEnd w:id="3047"/>
      <w:r w:rsidRPr="0073469F">
        <w:t>for the offered MC</w:t>
      </w:r>
      <w:r>
        <w:t>P</w:t>
      </w:r>
      <w:r w:rsidRPr="0073469F">
        <w:t>TT speech media stream is the same as the media-level</w:t>
      </w:r>
      <w:bookmarkStart w:id="3048" w:name="MCCQCTEMPBM_00000187"/>
      <w:r w:rsidRPr="0073469F">
        <w:t xml:space="preserve"> section </w:t>
      </w:r>
      <w:bookmarkEnd w:id="3048"/>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9" w:name="MCCQCTEMPBM_00000188"/>
      <w:r w:rsidRPr="0073469F">
        <w:t xml:space="preserve"> section </w:t>
      </w:r>
      <w:bookmarkEnd w:id="3049"/>
      <w:r w:rsidRPr="0073469F">
        <w:t>of the offered media-floor control entity is the same as the media-level</w:t>
      </w:r>
      <w:bookmarkStart w:id="3050" w:name="MCCQCTEMPBM_00000189"/>
      <w:r w:rsidRPr="0073469F">
        <w:t xml:space="preserve"> section </w:t>
      </w:r>
      <w:bookmarkEnd w:id="3050"/>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lastRenderedPageBreak/>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51" w:name="_Toc20155945"/>
      <w:bookmarkStart w:id="3052" w:name="_Toc27501102"/>
      <w:bookmarkStart w:id="3053" w:name="_Toc36049228"/>
      <w:bookmarkStart w:id="3054" w:name="_Toc45209994"/>
      <w:bookmarkStart w:id="3055" w:name="_Toc51860819"/>
      <w:bookmarkStart w:id="3056" w:name="_Toc146246342"/>
      <w:r>
        <w:t>10.1.2.3.1.</w:t>
      </w:r>
      <w:r w:rsidR="00360CE1">
        <w:t>4</w:t>
      </w:r>
      <w:r w:rsidRPr="0073469F">
        <w:tab/>
      </w:r>
      <w:r>
        <w:t xml:space="preserve">Reception of a SIP re-INVITE </w:t>
      </w:r>
      <w:r w:rsidR="00087265">
        <w:t xml:space="preserve">request </w:t>
      </w:r>
      <w:r>
        <w:t>for terminating MCPTT client</w:t>
      </w:r>
      <w:bookmarkEnd w:id="3051"/>
      <w:bookmarkEnd w:id="3052"/>
      <w:bookmarkEnd w:id="3053"/>
      <w:bookmarkEnd w:id="3054"/>
      <w:bookmarkEnd w:id="3055"/>
      <w:bookmarkEnd w:id="3056"/>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7" w:name="_Toc20155946"/>
      <w:bookmarkStart w:id="3058" w:name="_Toc27501103"/>
      <w:bookmarkStart w:id="3059" w:name="_Toc36049229"/>
      <w:bookmarkStart w:id="3060" w:name="_Toc45209995"/>
      <w:bookmarkStart w:id="3061" w:name="_Toc51860820"/>
      <w:bookmarkStart w:id="3062" w:name="_Toc146246343"/>
      <w:r w:rsidRPr="0073469F">
        <w:t>10.1.2.3.2</w:t>
      </w:r>
      <w:r w:rsidRPr="0073469F">
        <w:tab/>
        <w:t>Chat group call within a pre-established session</w:t>
      </w:r>
      <w:bookmarkEnd w:id="3057"/>
      <w:bookmarkEnd w:id="3058"/>
      <w:bookmarkEnd w:id="3059"/>
      <w:bookmarkEnd w:id="3060"/>
      <w:bookmarkEnd w:id="3061"/>
      <w:bookmarkEnd w:id="3062"/>
    </w:p>
    <w:p w14:paraId="682ADEC4" w14:textId="77777777" w:rsidR="0071045D" w:rsidRPr="0073469F" w:rsidRDefault="0071045D" w:rsidP="00567124">
      <w:pPr>
        <w:pStyle w:val="Heading6"/>
        <w:numPr>
          <w:ilvl w:val="5"/>
          <w:numId w:val="0"/>
        </w:numPr>
        <w:ind w:left="1152" w:hanging="432"/>
      </w:pPr>
      <w:bookmarkStart w:id="3063" w:name="_Toc20155947"/>
      <w:bookmarkStart w:id="3064" w:name="_Toc27501104"/>
      <w:bookmarkStart w:id="3065" w:name="_Toc36049230"/>
      <w:bookmarkStart w:id="3066" w:name="_Toc45209996"/>
      <w:bookmarkStart w:id="3067" w:name="_Toc51860821"/>
      <w:bookmarkStart w:id="3068" w:name="_Toc146246344"/>
      <w:r w:rsidRPr="0073469F">
        <w:t>10.1.2.3.2.1</w:t>
      </w:r>
      <w:r w:rsidRPr="0073469F">
        <w:tab/>
        <w:t>MCPTT chat session establishment</w:t>
      </w:r>
      <w:bookmarkEnd w:id="3063"/>
      <w:bookmarkEnd w:id="3064"/>
      <w:bookmarkEnd w:id="3065"/>
      <w:bookmarkEnd w:id="3066"/>
      <w:bookmarkEnd w:id="3067"/>
      <w:bookmarkEnd w:id="3068"/>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lastRenderedPageBreak/>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lastRenderedPageBreak/>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lastRenderedPageBreak/>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9" w:name="_Toc20155948"/>
      <w:bookmarkStart w:id="3070" w:name="_Toc27501105"/>
      <w:bookmarkStart w:id="3071" w:name="_Toc36049231"/>
      <w:bookmarkStart w:id="3072" w:name="_Toc45209997"/>
      <w:bookmarkStart w:id="3073" w:name="_Toc51860822"/>
      <w:bookmarkStart w:id="3074" w:name="_Toc146246345"/>
      <w:r w:rsidRPr="0073469F">
        <w:t>10.1.2.3.2.</w:t>
      </w:r>
      <w:r>
        <w:t>2</w:t>
      </w:r>
      <w:r w:rsidRPr="0073469F">
        <w:tab/>
        <w:t>MCPTT chat session establishment</w:t>
      </w:r>
      <w:r>
        <w:t xml:space="preserve"> for terminating user within a pre-established session</w:t>
      </w:r>
      <w:bookmarkEnd w:id="3069"/>
      <w:bookmarkEnd w:id="3070"/>
      <w:bookmarkEnd w:id="3071"/>
      <w:bookmarkEnd w:id="3072"/>
      <w:bookmarkEnd w:id="3073"/>
      <w:bookmarkEnd w:id="3074"/>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5" w:name="MCCQCTEMPBM_00000190"/>
      <w:r w:rsidRPr="0073469F">
        <w:t xml:space="preserve"> section </w:t>
      </w:r>
      <w:bookmarkEnd w:id="3075"/>
      <w:r w:rsidRPr="0073469F">
        <w:t>for the offered MC</w:t>
      </w:r>
      <w:r>
        <w:t>P</w:t>
      </w:r>
      <w:r w:rsidRPr="0073469F">
        <w:t>TT speech media stream</w:t>
      </w:r>
      <w:r>
        <w:t xml:space="preserve"> and </w:t>
      </w:r>
      <w:r w:rsidRPr="0073469F">
        <w:t>the media-level</w:t>
      </w:r>
      <w:bookmarkStart w:id="3076" w:name="MCCQCTEMPBM_00000191"/>
      <w:r w:rsidRPr="0073469F">
        <w:t xml:space="preserve"> section </w:t>
      </w:r>
      <w:bookmarkEnd w:id="3076"/>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7" w:name="_Toc20155949"/>
      <w:bookmarkStart w:id="3078" w:name="_Toc27501106"/>
      <w:bookmarkStart w:id="3079" w:name="_Toc36049232"/>
      <w:bookmarkStart w:id="3080" w:name="_Toc45209998"/>
      <w:bookmarkStart w:id="3081" w:name="_Toc51860823"/>
      <w:bookmarkStart w:id="3082" w:name="_Toc1462463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7"/>
      <w:bookmarkEnd w:id="3078"/>
      <w:bookmarkEnd w:id="3079"/>
      <w:bookmarkEnd w:id="3080"/>
      <w:bookmarkEnd w:id="3081"/>
      <w:bookmarkEnd w:id="3082"/>
    </w:p>
    <w:p w14:paraId="5DE6D6F1" w14:textId="77777777" w:rsidR="00B8630F" w:rsidRPr="0073469F" w:rsidRDefault="00B8630F" w:rsidP="00567124">
      <w:pPr>
        <w:pStyle w:val="Heading6"/>
        <w:numPr>
          <w:ilvl w:val="5"/>
          <w:numId w:val="0"/>
        </w:numPr>
        <w:ind w:left="1152" w:hanging="432"/>
        <w:rPr>
          <w:lang w:eastAsia="ko-KR"/>
        </w:rPr>
      </w:pPr>
      <w:bookmarkStart w:id="3083" w:name="_Toc20155950"/>
      <w:bookmarkStart w:id="3084" w:name="_Toc27501107"/>
      <w:bookmarkStart w:id="3085" w:name="_Toc36049233"/>
      <w:bookmarkStart w:id="3086" w:name="_Toc45209999"/>
      <w:bookmarkStart w:id="3087" w:name="_Toc51860824"/>
      <w:bookmarkStart w:id="3088" w:name="_Toc14624634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83"/>
      <w:bookmarkEnd w:id="3084"/>
      <w:bookmarkEnd w:id="3085"/>
      <w:bookmarkEnd w:id="3086"/>
      <w:bookmarkEnd w:id="3087"/>
      <w:bookmarkEnd w:id="3088"/>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9" w:name="_Toc20155951"/>
      <w:bookmarkStart w:id="3090" w:name="_Toc27501108"/>
      <w:bookmarkStart w:id="3091" w:name="_Toc36049234"/>
      <w:bookmarkStart w:id="3092" w:name="_Toc45210000"/>
      <w:bookmarkStart w:id="3093" w:name="_Toc51860825"/>
      <w:bookmarkStart w:id="3094" w:name="_Toc146246348"/>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9"/>
      <w:bookmarkEnd w:id="3090"/>
      <w:bookmarkEnd w:id="3091"/>
      <w:bookmarkEnd w:id="3092"/>
      <w:bookmarkEnd w:id="3093"/>
      <w:bookmarkEnd w:id="30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5" w:name="_Toc20155952"/>
      <w:bookmarkStart w:id="3096" w:name="_Toc27501109"/>
      <w:bookmarkStart w:id="3097" w:name="_Toc36049235"/>
      <w:bookmarkStart w:id="3098" w:name="_Toc45210001"/>
      <w:bookmarkStart w:id="3099" w:name="_Toc51860826"/>
      <w:bookmarkStart w:id="3100" w:name="_Toc146246349"/>
      <w:r>
        <w:rPr>
          <w:lang w:eastAsia="ko-KR"/>
        </w:rPr>
        <w:t>10.1.2</w:t>
      </w:r>
      <w:r w:rsidRPr="0073469F">
        <w:rPr>
          <w:lang w:eastAsia="ko-KR"/>
        </w:rPr>
        <w:t>.3.4</w:t>
      </w:r>
      <w:r w:rsidRPr="0073469F">
        <w:rPr>
          <w:lang w:eastAsia="ko-KR"/>
        </w:rPr>
        <w:tab/>
        <w:t>End group call at the terminating participating MCPTT function</w:t>
      </w:r>
      <w:bookmarkEnd w:id="3095"/>
      <w:bookmarkEnd w:id="3096"/>
      <w:bookmarkEnd w:id="3097"/>
      <w:bookmarkEnd w:id="3098"/>
      <w:bookmarkEnd w:id="3099"/>
      <w:bookmarkEnd w:id="3100"/>
    </w:p>
    <w:p w14:paraId="4F3DE850" w14:textId="77777777" w:rsidR="00B8630F" w:rsidRPr="0073469F" w:rsidRDefault="00B8630F" w:rsidP="00567124">
      <w:pPr>
        <w:pStyle w:val="Heading6"/>
        <w:numPr>
          <w:ilvl w:val="5"/>
          <w:numId w:val="0"/>
        </w:numPr>
        <w:ind w:left="1152" w:hanging="432"/>
        <w:rPr>
          <w:lang w:eastAsia="ko-KR"/>
        </w:rPr>
      </w:pPr>
      <w:bookmarkStart w:id="3101" w:name="_Toc20155953"/>
      <w:bookmarkStart w:id="3102" w:name="_Toc27501110"/>
      <w:bookmarkStart w:id="3103" w:name="_Toc36049236"/>
      <w:bookmarkStart w:id="3104" w:name="_Toc45210002"/>
      <w:bookmarkStart w:id="3105" w:name="_Toc51860827"/>
      <w:bookmarkStart w:id="3106" w:name="_Toc14624635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01"/>
      <w:bookmarkEnd w:id="3102"/>
      <w:bookmarkEnd w:id="3103"/>
      <w:bookmarkEnd w:id="3104"/>
      <w:bookmarkEnd w:id="3105"/>
      <w:bookmarkEnd w:id="3106"/>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7" w:name="_Toc20155954"/>
      <w:bookmarkStart w:id="3108" w:name="_Toc27501111"/>
      <w:bookmarkStart w:id="3109" w:name="_Toc36049237"/>
      <w:bookmarkStart w:id="3110" w:name="_Toc45210003"/>
      <w:bookmarkStart w:id="3111" w:name="_Toc51860828"/>
      <w:bookmarkStart w:id="3112" w:name="_Toc14624635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7"/>
      <w:bookmarkEnd w:id="3108"/>
      <w:bookmarkEnd w:id="3109"/>
      <w:bookmarkEnd w:id="3110"/>
      <w:bookmarkEnd w:id="3111"/>
      <w:bookmarkEnd w:id="3112"/>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13" w:name="_Toc20155955"/>
      <w:bookmarkStart w:id="3114" w:name="_Toc27501112"/>
      <w:bookmarkStart w:id="3115" w:name="_Toc36049238"/>
      <w:bookmarkStart w:id="3116" w:name="_Toc45210004"/>
      <w:bookmarkStart w:id="3117" w:name="_Toc51860829"/>
      <w:bookmarkStart w:id="3118" w:name="_Toc146246352"/>
      <w:r w:rsidRPr="0073469F">
        <w:rPr>
          <w:rFonts w:eastAsia="Malgun Gothic"/>
        </w:rPr>
        <w:t>10.1.2.4</w:t>
      </w:r>
      <w:r w:rsidRPr="0073469F">
        <w:rPr>
          <w:rFonts w:eastAsia="Malgun Gothic"/>
        </w:rPr>
        <w:tab/>
        <w:t>Controlling MCPTT function procedures</w:t>
      </w:r>
      <w:bookmarkEnd w:id="3113"/>
      <w:bookmarkEnd w:id="3114"/>
      <w:bookmarkEnd w:id="3115"/>
      <w:bookmarkEnd w:id="3116"/>
      <w:bookmarkEnd w:id="3117"/>
      <w:bookmarkEnd w:id="3118"/>
    </w:p>
    <w:p w14:paraId="3AE5A7E5" w14:textId="77777777" w:rsidR="004D0AEF" w:rsidRPr="0073469F" w:rsidRDefault="004D0AEF" w:rsidP="00567124">
      <w:pPr>
        <w:pStyle w:val="Heading5"/>
      </w:pPr>
      <w:bookmarkStart w:id="3119" w:name="_Toc20155956"/>
      <w:bookmarkStart w:id="3120" w:name="_Toc27501113"/>
      <w:bookmarkStart w:id="3121" w:name="_Toc36049239"/>
      <w:bookmarkStart w:id="3122" w:name="_Toc45210005"/>
      <w:bookmarkStart w:id="3123" w:name="_Toc51860830"/>
      <w:bookmarkStart w:id="3124" w:name="_Toc146246353"/>
      <w:r w:rsidRPr="0073469F">
        <w:t>10.1.2.4.1</w:t>
      </w:r>
      <w:r w:rsidRPr="0073469F">
        <w:tab/>
        <w:t>On-demand chat group call</w:t>
      </w:r>
      <w:bookmarkEnd w:id="3119"/>
      <w:bookmarkEnd w:id="3120"/>
      <w:bookmarkEnd w:id="3121"/>
      <w:bookmarkEnd w:id="3122"/>
      <w:bookmarkEnd w:id="3123"/>
      <w:bookmarkEnd w:id="3124"/>
    </w:p>
    <w:p w14:paraId="1766D728" w14:textId="77777777" w:rsidR="004D0AEF" w:rsidRPr="0073469F" w:rsidRDefault="004D0AEF" w:rsidP="00567124">
      <w:pPr>
        <w:pStyle w:val="Heading6"/>
        <w:numPr>
          <w:ilvl w:val="5"/>
          <w:numId w:val="0"/>
        </w:numPr>
        <w:ind w:left="1152" w:hanging="432"/>
      </w:pPr>
      <w:bookmarkStart w:id="3125" w:name="_Toc20155957"/>
      <w:bookmarkStart w:id="3126" w:name="_Toc27501114"/>
      <w:bookmarkStart w:id="3127" w:name="_Toc36049240"/>
      <w:bookmarkStart w:id="3128" w:name="_Toc45210006"/>
      <w:bookmarkStart w:id="3129" w:name="_Toc51860831"/>
      <w:bookmarkStart w:id="3130" w:name="_Toc14624635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5"/>
      <w:bookmarkEnd w:id="3126"/>
      <w:bookmarkEnd w:id="3127"/>
      <w:bookmarkEnd w:id="3128"/>
      <w:bookmarkEnd w:id="3129"/>
      <w:bookmarkEnd w:id="313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lastRenderedPageBreak/>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lastRenderedPageBreak/>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31" w:name="_Toc20155958"/>
      <w:bookmarkStart w:id="3132" w:name="_Toc27501115"/>
      <w:bookmarkStart w:id="3133" w:name="_Toc36049241"/>
      <w:bookmarkStart w:id="3134" w:name="_Toc45210007"/>
      <w:bookmarkStart w:id="3135" w:name="_Toc51860832"/>
      <w:bookmarkStart w:id="3136" w:name="_Toc146246355"/>
      <w:r w:rsidRPr="0073469F">
        <w:t>10.1.</w:t>
      </w:r>
      <w:r>
        <w:t>2</w:t>
      </w:r>
      <w:r w:rsidRPr="0073469F">
        <w:t>.4.1.</w:t>
      </w:r>
      <w:r>
        <w:t>1A</w:t>
      </w:r>
      <w:r w:rsidRPr="0073469F">
        <w:tab/>
      </w:r>
      <w:r>
        <w:t xml:space="preserve">SIP </w:t>
      </w:r>
      <w:r w:rsidRPr="0073469F">
        <w:t>INVITE targeted to the non-controlling MCPTT function of an MCPTT group</w:t>
      </w:r>
      <w:bookmarkEnd w:id="3136"/>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lastRenderedPageBreak/>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7" w:name="_Toc146246356"/>
      <w:r>
        <w:t>10.1.2.4.1.2</w:t>
      </w:r>
      <w:r w:rsidRPr="0073469F">
        <w:tab/>
      </w:r>
      <w:r>
        <w:t xml:space="preserve">Receipt of a SIP re-INVITE </w:t>
      </w:r>
      <w:r w:rsidR="00087265">
        <w:t>r</w:t>
      </w:r>
      <w:r>
        <w:t>equest</w:t>
      </w:r>
      <w:bookmarkEnd w:id="3131"/>
      <w:bookmarkEnd w:id="3132"/>
      <w:bookmarkEnd w:id="3133"/>
      <w:bookmarkEnd w:id="3134"/>
      <w:bookmarkEnd w:id="3135"/>
      <w:bookmarkEnd w:id="3137"/>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lastRenderedPageBreak/>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8" w:name="_Toc20155959"/>
      <w:bookmarkStart w:id="3139" w:name="_Toc27501116"/>
      <w:bookmarkStart w:id="3140" w:name="_Toc36049242"/>
      <w:bookmarkStart w:id="3141" w:name="_Toc45210008"/>
      <w:bookmarkStart w:id="3142" w:name="_Toc51860833"/>
      <w:bookmarkStart w:id="3143" w:name="_Toc146246357"/>
      <w:r>
        <w:t>10.1.2.4.1.3</w:t>
      </w:r>
      <w:r w:rsidRPr="0073469F">
        <w:tab/>
      </w:r>
      <w:r>
        <w:t>Handling of a SIP re-INVITE request for imminent peril session</w:t>
      </w:r>
      <w:bookmarkEnd w:id="3138"/>
      <w:bookmarkEnd w:id="3139"/>
      <w:bookmarkEnd w:id="3140"/>
      <w:bookmarkEnd w:id="3141"/>
      <w:bookmarkEnd w:id="3142"/>
      <w:bookmarkEnd w:id="314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44" w:name="_Toc20155960"/>
      <w:bookmarkStart w:id="3145" w:name="_Toc27501117"/>
      <w:bookmarkStart w:id="3146" w:name="_Toc36049243"/>
      <w:bookmarkStart w:id="3147" w:name="_Toc45210009"/>
      <w:bookmarkStart w:id="3148" w:name="_Toc51860834"/>
      <w:bookmarkStart w:id="3149" w:name="_Toc14624635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44"/>
      <w:bookmarkEnd w:id="3145"/>
      <w:bookmarkEnd w:id="3146"/>
      <w:bookmarkEnd w:id="3147"/>
      <w:bookmarkEnd w:id="3148"/>
      <w:bookmarkEnd w:id="3149"/>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50" w:name="_Toc20155961"/>
      <w:bookmarkStart w:id="3151" w:name="_Toc27501118"/>
      <w:bookmarkStart w:id="3152" w:name="_Toc36049244"/>
      <w:bookmarkStart w:id="3153" w:name="_Toc45210010"/>
      <w:bookmarkStart w:id="3154" w:name="_Toc51860835"/>
      <w:bookmarkStart w:id="3155" w:name="_Toc146246359"/>
      <w:r>
        <w:rPr>
          <w:lang w:eastAsia="ko-KR"/>
        </w:rPr>
        <w:t>10.1.2.4.3</w:t>
      </w:r>
      <w:r w:rsidRPr="0073469F">
        <w:rPr>
          <w:lang w:eastAsia="ko-KR"/>
        </w:rPr>
        <w:tab/>
        <w:t>End group call initiated by the controlling MCPTT function</w:t>
      </w:r>
      <w:bookmarkEnd w:id="3150"/>
      <w:bookmarkEnd w:id="3151"/>
      <w:bookmarkEnd w:id="3152"/>
      <w:bookmarkEnd w:id="3153"/>
      <w:bookmarkEnd w:id="3154"/>
      <w:bookmarkEnd w:id="3155"/>
    </w:p>
    <w:p w14:paraId="18D12A81" w14:textId="77777777" w:rsidR="00B8630F" w:rsidRPr="0073469F" w:rsidRDefault="00B8630F" w:rsidP="00567124">
      <w:pPr>
        <w:pStyle w:val="Heading6"/>
        <w:numPr>
          <w:ilvl w:val="5"/>
          <w:numId w:val="0"/>
        </w:numPr>
        <w:ind w:left="1152" w:hanging="432"/>
        <w:rPr>
          <w:lang w:eastAsia="ko-KR"/>
        </w:rPr>
      </w:pPr>
      <w:bookmarkStart w:id="3156" w:name="_Toc20155962"/>
      <w:bookmarkStart w:id="3157" w:name="_Toc27501119"/>
      <w:bookmarkStart w:id="3158" w:name="_Toc36049245"/>
      <w:bookmarkStart w:id="3159" w:name="_Toc45210011"/>
      <w:bookmarkStart w:id="3160" w:name="_Toc51860836"/>
      <w:bookmarkStart w:id="3161" w:name="_Toc146246360"/>
      <w:r>
        <w:rPr>
          <w:lang w:eastAsia="ko-KR"/>
        </w:rPr>
        <w:t>10.1.2.4.3</w:t>
      </w:r>
      <w:r w:rsidRPr="0073469F">
        <w:rPr>
          <w:lang w:eastAsia="ko-KR"/>
        </w:rPr>
        <w:t>.1</w:t>
      </w:r>
      <w:r w:rsidRPr="0073469F">
        <w:rPr>
          <w:lang w:eastAsia="ko-KR"/>
        </w:rPr>
        <w:tab/>
        <w:t>General</w:t>
      </w:r>
      <w:bookmarkEnd w:id="3156"/>
      <w:bookmarkEnd w:id="3157"/>
      <w:bookmarkEnd w:id="3158"/>
      <w:bookmarkEnd w:id="3159"/>
      <w:bookmarkEnd w:id="3160"/>
      <w:bookmarkEnd w:id="3161"/>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62" w:name="_Toc20155963"/>
      <w:bookmarkStart w:id="3163" w:name="_Toc27501120"/>
      <w:bookmarkStart w:id="3164" w:name="_Toc36049246"/>
      <w:bookmarkStart w:id="3165" w:name="_Toc45210012"/>
      <w:bookmarkStart w:id="3166" w:name="_Toc51860837"/>
      <w:bookmarkStart w:id="3167" w:name="_Toc146246361"/>
      <w:r>
        <w:rPr>
          <w:lang w:eastAsia="ko-KR"/>
        </w:rPr>
        <w:t>10.1.2.4.3</w:t>
      </w:r>
      <w:r w:rsidRPr="0073469F">
        <w:rPr>
          <w:lang w:eastAsia="ko-KR"/>
        </w:rPr>
        <w:t>.2</w:t>
      </w:r>
      <w:r w:rsidRPr="0073469F">
        <w:rPr>
          <w:lang w:eastAsia="ko-KR"/>
        </w:rPr>
        <w:tab/>
        <w:t>SIP BYE request for releasing MCPTT session for a group call</w:t>
      </w:r>
      <w:bookmarkEnd w:id="3162"/>
      <w:bookmarkEnd w:id="3163"/>
      <w:bookmarkEnd w:id="3164"/>
      <w:bookmarkEnd w:id="3165"/>
      <w:bookmarkEnd w:id="3166"/>
      <w:bookmarkEnd w:id="3167"/>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8" w:name="_Toc20155964"/>
      <w:bookmarkStart w:id="3169" w:name="_Toc27501121"/>
      <w:bookmarkStart w:id="3170" w:name="_Toc36049247"/>
      <w:bookmarkStart w:id="3171" w:name="_Toc45210013"/>
      <w:bookmarkStart w:id="3172" w:name="_Toc51860838"/>
      <w:bookmarkStart w:id="3173" w:name="_Toc146246362"/>
      <w:r>
        <w:rPr>
          <w:lang w:eastAsia="ko-KR"/>
        </w:rPr>
        <w:t>10.1.2.4.3</w:t>
      </w:r>
      <w:r w:rsidRPr="0073469F">
        <w:rPr>
          <w:lang w:eastAsia="ko-KR"/>
        </w:rPr>
        <w:t>.3</w:t>
      </w:r>
      <w:r w:rsidRPr="0073469F">
        <w:rPr>
          <w:lang w:eastAsia="ko-KR"/>
        </w:rPr>
        <w:tab/>
        <w:t>SIP BYE request toward a MCPTT client</w:t>
      </w:r>
      <w:bookmarkEnd w:id="3168"/>
      <w:bookmarkEnd w:id="3169"/>
      <w:bookmarkEnd w:id="3170"/>
      <w:bookmarkEnd w:id="3171"/>
      <w:bookmarkEnd w:id="3172"/>
      <w:bookmarkEnd w:id="3173"/>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74" w:name="_Toc20155965"/>
      <w:bookmarkStart w:id="3175" w:name="_Toc27501122"/>
      <w:bookmarkStart w:id="3176" w:name="_Toc36049248"/>
      <w:bookmarkStart w:id="3177" w:name="_Toc45210014"/>
      <w:bookmarkStart w:id="3178" w:name="_Toc51860839"/>
      <w:bookmarkStart w:id="3179" w:name="_Toc146246363"/>
      <w:r w:rsidRPr="0073469F">
        <w:rPr>
          <w:noProof/>
        </w:rPr>
        <w:t>10.1.</w:t>
      </w:r>
      <w:r>
        <w:rPr>
          <w:noProof/>
        </w:rPr>
        <w:t>2</w:t>
      </w:r>
      <w:r w:rsidRPr="0073469F">
        <w:rPr>
          <w:noProof/>
        </w:rPr>
        <w:t>.5</w:t>
      </w:r>
      <w:r w:rsidRPr="0073469F">
        <w:rPr>
          <w:noProof/>
        </w:rPr>
        <w:tab/>
        <w:t>Non-controlling function of an MCPTT group procedures</w:t>
      </w:r>
      <w:bookmarkEnd w:id="3174"/>
      <w:bookmarkEnd w:id="3175"/>
      <w:bookmarkEnd w:id="3176"/>
      <w:bookmarkEnd w:id="3177"/>
      <w:bookmarkEnd w:id="3178"/>
      <w:bookmarkEnd w:id="3179"/>
    </w:p>
    <w:p w14:paraId="4AC504EE" w14:textId="77777777" w:rsidR="0097183E" w:rsidRPr="0073469F" w:rsidRDefault="0097183E" w:rsidP="00567124">
      <w:pPr>
        <w:pStyle w:val="Heading5"/>
      </w:pPr>
      <w:bookmarkStart w:id="3180" w:name="_Toc20155966"/>
      <w:bookmarkStart w:id="3181" w:name="_Toc27501123"/>
      <w:bookmarkStart w:id="3182" w:name="_Toc36049249"/>
      <w:bookmarkStart w:id="3183" w:name="_Toc45210015"/>
      <w:bookmarkStart w:id="3184" w:name="_Toc51860840"/>
      <w:bookmarkStart w:id="3185" w:name="_Toc146246364"/>
      <w:r w:rsidRPr="0073469F">
        <w:t>10.1.</w:t>
      </w:r>
      <w:r>
        <w:t>2</w:t>
      </w:r>
      <w:r w:rsidRPr="0073469F">
        <w:t>.5.1</w:t>
      </w:r>
      <w:r w:rsidRPr="0073469F">
        <w:tab/>
      </w:r>
      <w:r>
        <w:t>Terminating</w:t>
      </w:r>
      <w:r w:rsidRPr="0073469F">
        <w:t xml:space="preserve"> procedures</w:t>
      </w:r>
      <w:bookmarkEnd w:id="3180"/>
      <w:bookmarkEnd w:id="3181"/>
      <w:bookmarkEnd w:id="3182"/>
      <w:bookmarkEnd w:id="3183"/>
      <w:bookmarkEnd w:id="3184"/>
      <w:bookmarkEnd w:id="3185"/>
    </w:p>
    <w:p w14:paraId="035AF5E8" w14:textId="77777777" w:rsidR="0097183E" w:rsidRDefault="0097183E" w:rsidP="00567124">
      <w:pPr>
        <w:pStyle w:val="Heading6"/>
        <w:numPr>
          <w:ilvl w:val="5"/>
          <w:numId w:val="0"/>
        </w:numPr>
        <w:ind w:left="1152" w:hanging="432"/>
      </w:pPr>
      <w:bookmarkStart w:id="3186" w:name="_Toc20155967"/>
      <w:bookmarkStart w:id="3187" w:name="_Toc27501124"/>
      <w:bookmarkStart w:id="3188" w:name="_Toc36049250"/>
      <w:bookmarkStart w:id="3189" w:name="_Toc45210016"/>
      <w:bookmarkStart w:id="3190" w:name="_Toc51860841"/>
      <w:bookmarkStart w:id="3191" w:name="_Toc146246365"/>
      <w:r w:rsidRPr="0073469F">
        <w:t>10.1.</w:t>
      </w:r>
      <w:r>
        <w:t>2</w:t>
      </w:r>
      <w:r w:rsidRPr="0073469F">
        <w:t>.5.1</w:t>
      </w:r>
      <w:r>
        <w:t>.1</w:t>
      </w:r>
      <w:r>
        <w:tab/>
        <w:t>General</w:t>
      </w:r>
      <w:bookmarkEnd w:id="3186"/>
      <w:bookmarkEnd w:id="3187"/>
      <w:bookmarkEnd w:id="3188"/>
      <w:bookmarkEnd w:id="3189"/>
      <w:bookmarkEnd w:id="3190"/>
      <w:bookmarkEnd w:id="319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92" w:name="_Toc20155968"/>
      <w:bookmarkStart w:id="3193" w:name="_Toc27501125"/>
      <w:bookmarkStart w:id="3194" w:name="_Toc36049251"/>
      <w:bookmarkStart w:id="3195" w:name="_Toc45210017"/>
      <w:bookmarkStart w:id="3196" w:name="_Toc51860842"/>
      <w:bookmarkStart w:id="3197" w:name="_Toc146246366"/>
      <w:r w:rsidRPr="0073469F">
        <w:lastRenderedPageBreak/>
        <w:t>10.1.</w:t>
      </w:r>
      <w:r>
        <w:t>2</w:t>
      </w:r>
      <w:r w:rsidRPr="0073469F">
        <w:t>.5.1</w:t>
      </w:r>
      <w:r>
        <w:t>.2</w:t>
      </w:r>
      <w:r>
        <w:tab/>
        <w:t>Initiating a chat group session</w:t>
      </w:r>
      <w:bookmarkEnd w:id="3192"/>
      <w:bookmarkEnd w:id="3193"/>
      <w:bookmarkEnd w:id="3194"/>
      <w:bookmarkEnd w:id="3195"/>
      <w:bookmarkEnd w:id="3196"/>
      <w:bookmarkEnd w:id="3197"/>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8" w:name="_Toc20155969"/>
      <w:bookmarkStart w:id="3199" w:name="_Toc27501126"/>
      <w:bookmarkStart w:id="3200" w:name="_Toc36049252"/>
      <w:bookmarkStart w:id="3201" w:name="_Toc45210018"/>
      <w:bookmarkStart w:id="3202" w:name="_Toc51860843"/>
      <w:bookmarkStart w:id="3203" w:name="_Toc146246367"/>
      <w:r w:rsidRPr="0073469F">
        <w:t>10.1.</w:t>
      </w:r>
      <w:r>
        <w:t>2</w:t>
      </w:r>
      <w:r w:rsidRPr="0073469F">
        <w:t>.5.1</w:t>
      </w:r>
      <w:r>
        <w:t>.3</w:t>
      </w:r>
      <w:r>
        <w:tab/>
        <w:t>Joining an ongoing chat group call</w:t>
      </w:r>
      <w:bookmarkEnd w:id="3198"/>
      <w:bookmarkEnd w:id="3199"/>
      <w:bookmarkEnd w:id="3200"/>
      <w:bookmarkEnd w:id="3201"/>
      <w:bookmarkEnd w:id="3202"/>
      <w:bookmarkEnd w:id="3203"/>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04" w:name="_Toc20155970"/>
      <w:bookmarkStart w:id="3205" w:name="_Toc27501127"/>
      <w:bookmarkStart w:id="3206" w:name="_Toc36049253"/>
      <w:bookmarkStart w:id="3207" w:name="_Toc45210019"/>
      <w:bookmarkStart w:id="3208" w:name="_Toc51860844"/>
      <w:bookmarkStart w:id="3209" w:name="_Toc146246368"/>
      <w:r w:rsidRPr="0073469F">
        <w:t>10.1.</w:t>
      </w:r>
      <w:r>
        <w:t>2</w:t>
      </w:r>
      <w:r w:rsidRPr="0073469F">
        <w:t>.5.1</w:t>
      </w:r>
      <w:r>
        <w:t>.4</w:t>
      </w:r>
      <w:r>
        <w:tab/>
        <w:t>Splitting an ongoing chat group call</w:t>
      </w:r>
      <w:bookmarkEnd w:id="3204"/>
      <w:bookmarkEnd w:id="3205"/>
      <w:bookmarkEnd w:id="3206"/>
      <w:bookmarkEnd w:id="3207"/>
      <w:bookmarkEnd w:id="3208"/>
      <w:bookmarkEnd w:id="320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10" w:name="_Toc20155971"/>
      <w:bookmarkStart w:id="3211" w:name="_Toc27501128"/>
      <w:bookmarkStart w:id="3212" w:name="_Toc36049254"/>
      <w:bookmarkStart w:id="3213" w:name="_Toc45210020"/>
      <w:bookmarkStart w:id="3214" w:name="_Toc51860845"/>
      <w:bookmarkStart w:id="3215" w:name="_Toc146246369"/>
      <w:r w:rsidRPr="0073469F">
        <w:lastRenderedPageBreak/>
        <w:t>10.1.2.</w:t>
      </w:r>
      <w:r>
        <w:t>5</w:t>
      </w:r>
      <w:r w:rsidRPr="0073469F">
        <w:t>.1.</w:t>
      </w:r>
      <w:r>
        <w:t>5</w:t>
      </w:r>
      <w:r w:rsidRPr="0073469F">
        <w:tab/>
      </w:r>
      <w:r>
        <w:t>MCPTT client joining the temporary group chat session</w:t>
      </w:r>
      <w:bookmarkEnd w:id="3210"/>
      <w:bookmarkEnd w:id="3211"/>
      <w:bookmarkEnd w:id="3212"/>
      <w:bookmarkEnd w:id="3213"/>
      <w:bookmarkEnd w:id="3214"/>
      <w:bookmarkEnd w:id="3215"/>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6" w:name="_Toc20155972"/>
      <w:bookmarkStart w:id="3217" w:name="_Toc27501129"/>
      <w:bookmarkStart w:id="3218" w:name="_Toc36049255"/>
      <w:bookmarkStart w:id="3219" w:name="_Toc45210021"/>
      <w:bookmarkStart w:id="3220" w:name="_Toc51860846"/>
      <w:bookmarkStart w:id="3221" w:name="_Toc14624637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6"/>
      <w:bookmarkEnd w:id="3217"/>
      <w:bookmarkEnd w:id="3218"/>
      <w:bookmarkEnd w:id="3219"/>
      <w:bookmarkEnd w:id="3220"/>
      <w:bookmarkEnd w:id="3221"/>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22" w:name="_Toc20155973"/>
      <w:bookmarkStart w:id="3223" w:name="_Toc27501130"/>
      <w:bookmarkStart w:id="3224" w:name="_Toc36049256"/>
      <w:bookmarkStart w:id="3225" w:name="_Toc45210022"/>
      <w:bookmarkStart w:id="3226" w:name="_Toc51860847"/>
      <w:bookmarkStart w:id="3227" w:name="_Toc146246371"/>
      <w:r>
        <w:t>10.1.2.</w:t>
      </w:r>
      <w:r w:rsidRPr="007202ED">
        <w:t>5</w:t>
      </w:r>
      <w:r>
        <w:t>.1.</w:t>
      </w:r>
      <w:r w:rsidRPr="00A509A6">
        <w:t>7</w:t>
      </w:r>
      <w:r w:rsidRPr="0073469F">
        <w:tab/>
      </w:r>
      <w:bookmarkEnd w:id="3222"/>
      <w:bookmarkEnd w:id="3223"/>
      <w:bookmarkEnd w:id="3224"/>
      <w:bookmarkEnd w:id="3225"/>
      <w:bookmarkEnd w:id="3226"/>
      <w:r w:rsidR="005B07A4">
        <w:t>void</w:t>
      </w:r>
      <w:bookmarkEnd w:id="3227"/>
    </w:p>
    <w:p w14:paraId="78EA2674" w14:textId="77777777" w:rsidR="007A751B" w:rsidRDefault="007A751B" w:rsidP="00567124">
      <w:pPr>
        <w:pStyle w:val="Heading6"/>
        <w:numPr>
          <w:ilvl w:val="5"/>
          <w:numId w:val="0"/>
        </w:numPr>
        <w:ind w:left="1152" w:hanging="432"/>
        <w:rPr>
          <w:lang w:val="en-US"/>
        </w:rPr>
      </w:pPr>
      <w:bookmarkStart w:id="3228" w:name="_Toc20155974"/>
      <w:bookmarkStart w:id="3229" w:name="_Toc27501131"/>
      <w:bookmarkStart w:id="3230" w:name="_Toc36049257"/>
      <w:bookmarkStart w:id="3231" w:name="_Toc45210023"/>
      <w:bookmarkStart w:id="3232" w:name="_Toc51860848"/>
      <w:bookmarkStart w:id="3233" w:name="_Toc146246372"/>
      <w:r>
        <w:t>10.1.2.</w:t>
      </w:r>
      <w:r w:rsidRPr="00EF4A67">
        <w:rPr>
          <w:lang w:val="en-US"/>
        </w:rPr>
        <w:t>5</w:t>
      </w:r>
      <w:r>
        <w:t>.1.</w:t>
      </w:r>
      <w:r>
        <w:rPr>
          <w:lang w:val="en-US"/>
        </w:rPr>
        <w:t>8</w:t>
      </w:r>
      <w:r w:rsidRPr="0073469F">
        <w:tab/>
      </w:r>
      <w:r>
        <w:rPr>
          <w:lang w:val="en-US"/>
        </w:rPr>
        <w:t>Initiating a temporary group session</w:t>
      </w:r>
      <w:bookmarkEnd w:id="3228"/>
      <w:bookmarkEnd w:id="3229"/>
      <w:bookmarkEnd w:id="3230"/>
      <w:bookmarkEnd w:id="3231"/>
      <w:bookmarkEnd w:id="3232"/>
      <w:bookmarkEnd w:id="3233"/>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34" w:name="_Toc20155975"/>
      <w:bookmarkStart w:id="3235" w:name="_Toc27501132"/>
      <w:bookmarkStart w:id="3236" w:name="_Toc36049258"/>
      <w:bookmarkStart w:id="3237" w:name="_Toc45210024"/>
      <w:bookmarkStart w:id="3238" w:name="_Toc51860849"/>
      <w:bookmarkStart w:id="3239" w:name="_Toc146246373"/>
      <w:r w:rsidRPr="00336D95">
        <w:rPr>
          <w:rFonts w:eastAsia="SimSun"/>
          <w:lang w:val="en-US"/>
        </w:rPr>
        <w:t>10.1.3</w:t>
      </w:r>
      <w:r w:rsidRPr="00336D95">
        <w:rPr>
          <w:rFonts w:eastAsia="SimSun"/>
          <w:lang w:val="en-US"/>
        </w:rPr>
        <w:tab/>
        <w:t>Subscription to the conference event package</w:t>
      </w:r>
      <w:bookmarkEnd w:id="3234"/>
      <w:bookmarkEnd w:id="3235"/>
      <w:bookmarkEnd w:id="3236"/>
      <w:bookmarkEnd w:id="3237"/>
      <w:bookmarkEnd w:id="3238"/>
      <w:bookmarkEnd w:id="3239"/>
    </w:p>
    <w:p w14:paraId="5549D5C0" w14:textId="77777777" w:rsidR="00536FA6" w:rsidRPr="00336D95" w:rsidRDefault="00536FA6" w:rsidP="00567124">
      <w:pPr>
        <w:pStyle w:val="Heading4"/>
        <w:rPr>
          <w:rFonts w:eastAsia="SimSun"/>
          <w:lang w:val="en-US"/>
        </w:rPr>
      </w:pPr>
      <w:bookmarkStart w:id="3240" w:name="_Toc20155976"/>
      <w:bookmarkStart w:id="3241" w:name="_Toc27501133"/>
      <w:bookmarkStart w:id="3242" w:name="_Toc36049259"/>
      <w:bookmarkStart w:id="3243" w:name="_Toc45210025"/>
      <w:bookmarkStart w:id="3244" w:name="_Toc51860850"/>
      <w:bookmarkStart w:id="3245" w:name="_Toc146246374"/>
      <w:r w:rsidRPr="00336D95">
        <w:rPr>
          <w:rFonts w:eastAsia="SimSun"/>
          <w:lang w:val="en-US"/>
        </w:rPr>
        <w:t>10.1.3.1</w:t>
      </w:r>
      <w:r w:rsidRPr="00336D95">
        <w:rPr>
          <w:rFonts w:eastAsia="SimSun"/>
          <w:lang w:val="en-US"/>
        </w:rPr>
        <w:tab/>
        <w:t>General</w:t>
      </w:r>
      <w:bookmarkEnd w:id="3240"/>
      <w:bookmarkEnd w:id="3241"/>
      <w:bookmarkEnd w:id="3242"/>
      <w:bookmarkEnd w:id="3243"/>
      <w:bookmarkEnd w:id="3244"/>
      <w:bookmarkEnd w:id="3245"/>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6" w:name="_Toc20155977"/>
      <w:bookmarkStart w:id="3247" w:name="_Toc27501134"/>
      <w:bookmarkStart w:id="3248" w:name="_Toc36049260"/>
      <w:bookmarkStart w:id="3249" w:name="_Toc45210026"/>
      <w:bookmarkStart w:id="3250" w:name="_Toc51860851"/>
      <w:bookmarkStart w:id="3251" w:name="_Toc146246375"/>
      <w:r w:rsidRPr="00336D95">
        <w:rPr>
          <w:rFonts w:eastAsia="SimSun"/>
          <w:lang w:val="en-US"/>
        </w:rPr>
        <w:t>10.1.3.2</w:t>
      </w:r>
      <w:r w:rsidRPr="00336D95">
        <w:rPr>
          <w:rFonts w:eastAsia="SimSun"/>
          <w:lang w:val="en-US"/>
        </w:rPr>
        <w:tab/>
        <w:t>MCPTT client</w:t>
      </w:r>
      <w:bookmarkEnd w:id="3246"/>
      <w:bookmarkEnd w:id="3247"/>
      <w:bookmarkEnd w:id="3248"/>
      <w:bookmarkEnd w:id="3249"/>
      <w:bookmarkEnd w:id="3250"/>
      <w:bookmarkEnd w:id="3251"/>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52" w:name="_Toc20155978"/>
      <w:bookmarkStart w:id="3253" w:name="_Toc27501135"/>
      <w:bookmarkStart w:id="3254" w:name="_Toc36049261"/>
      <w:bookmarkStart w:id="3255" w:name="_Toc45210027"/>
      <w:bookmarkStart w:id="3256" w:name="_Toc51860852"/>
      <w:bookmarkStart w:id="3257" w:name="_Toc146246376"/>
      <w:r>
        <w:rPr>
          <w:rFonts w:eastAsia="SimSun"/>
        </w:rPr>
        <w:lastRenderedPageBreak/>
        <w:t>10.1.3.3</w:t>
      </w:r>
      <w:r>
        <w:rPr>
          <w:rFonts w:eastAsia="SimSun"/>
        </w:rPr>
        <w:tab/>
        <w:t>Participating MCPTT function</w:t>
      </w:r>
      <w:bookmarkEnd w:id="3252"/>
      <w:bookmarkEnd w:id="3253"/>
      <w:bookmarkEnd w:id="3254"/>
      <w:bookmarkEnd w:id="3255"/>
      <w:bookmarkEnd w:id="3256"/>
      <w:bookmarkEnd w:id="3257"/>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8" w:name="_Toc20155979"/>
      <w:bookmarkStart w:id="3259" w:name="_Toc27501136"/>
      <w:bookmarkStart w:id="3260" w:name="_Toc36049262"/>
      <w:bookmarkStart w:id="3261" w:name="_Toc45210028"/>
      <w:bookmarkStart w:id="3262" w:name="_Toc51860853"/>
      <w:bookmarkStart w:id="3263" w:name="_Toc146246377"/>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8"/>
      <w:bookmarkEnd w:id="3259"/>
      <w:bookmarkEnd w:id="3260"/>
      <w:bookmarkEnd w:id="3261"/>
      <w:bookmarkEnd w:id="3262"/>
      <w:bookmarkEnd w:id="3263"/>
    </w:p>
    <w:p w14:paraId="17D00375" w14:textId="77777777" w:rsidR="00536FA6" w:rsidRPr="00725FF8" w:rsidRDefault="00536FA6" w:rsidP="00567124">
      <w:pPr>
        <w:pStyle w:val="Heading5"/>
        <w:rPr>
          <w:rFonts w:eastAsia="SimSun"/>
        </w:rPr>
      </w:pPr>
      <w:bookmarkStart w:id="3264" w:name="_Toc20155980"/>
      <w:bookmarkStart w:id="3265" w:name="_Toc27501137"/>
      <w:bookmarkStart w:id="3266" w:name="_Toc36049263"/>
      <w:bookmarkStart w:id="3267" w:name="_Toc45210029"/>
      <w:bookmarkStart w:id="3268" w:name="_Toc51860854"/>
      <w:bookmarkStart w:id="3269" w:name="_Toc146246378"/>
      <w:r>
        <w:rPr>
          <w:rFonts w:eastAsia="SimSun"/>
        </w:rPr>
        <w:t>10.1.3.4.</w:t>
      </w:r>
      <w:r w:rsidRPr="00336D95">
        <w:rPr>
          <w:rFonts w:eastAsia="SimSun"/>
          <w:lang w:val="en-US"/>
        </w:rPr>
        <w:t>1</w:t>
      </w:r>
      <w:r>
        <w:rPr>
          <w:rFonts w:eastAsia="SimSun"/>
        </w:rPr>
        <w:tab/>
        <w:t>Receiving a subscription to the conference event package</w:t>
      </w:r>
      <w:bookmarkEnd w:id="3264"/>
      <w:bookmarkEnd w:id="3265"/>
      <w:bookmarkEnd w:id="3266"/>
      <w:bookmarkEnd w:id="3267"/>
      <w:bookmarkEnd w:id="3268"/>
      <w:bookmarkEnd w:id="326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70" w:name="_Toc20155981"/>
      <w:bookmarkStart w:id="3271" w:name="_Toc27501138"/>
      <w:bookmarkStart w:id="3272" w:name="_Toc36049264"/>
      <w:bookmarkStart w:id="3273" w:name="_Toc45210030"/>
      <w:bookmarkStart w:id="3274" w:name="_Toc51860855"/>
      <w:bookmarkStart w:id="3275" w:name="_Toc146246379"/>
      <w:r>
        <w:rPr>
          <w:rFonts w:eastAsia="SimSun"/>
        </w:rPr>
        <w:t>10.1.3.4.</w:t>
      </w:r>
      <w:r w:rsidRPr="00336D95">
        <w:rPr>
          <w:rFonts w:eastAsia="SimSun"/>
          <w:lang w:val="en-US"/>
        </w:rPr>
        <w:t>2</w:t>
      </w:r>
      <w:r>
        <w:rPr>
          <w:rFonts w:eastAsia="SimSun"/>
        </w:rPr>
        <w:tab/>
        <w:t>Sending notifications to the conference event package</w:t>
      </w:r>
      <w:bookmarkEnd w:id="3270"/>
      <w:bookmarkEnd w:id="3271"/>
      <w:bookmarkEnd w:id="3272"/>
      <w:bookmarkEnd w:id="3273"/>
      <w:bookmarkEnd w:id="3274"/>
      <w:bookmarkEnd w:id="3275"/>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6" w:name="_Toc20155982"/>
      <w:bookmarkStart w:id="3277" w:name="_Toc27501139"/>
      <w:bookmarkStart w:id="3278" w:name="_Toc36049265"/>
      <w:bookmarkStart w:id="3279" w:name="_Toc45210031"/>
      <w:bookmarkStart w:id="3280" w:name="_Toc51860856"/>
      <w:bookmarkStart w:id="3281" w:name="_Toc146246380"/>
      <w:r>
        <w:rPr>
          <w:rFonts w:eastAsia="SimSun"/>
        </w:rPr>
        <w:t>10.1.3.4.3</w:t>
      </w:r>
      <w:r>
        <w:rPr>
          <w:rFonts w:eastAsia="SimSun"/>
        </w:rPr>
        <w:tab/>
        <w:t>Sending subscriptions to the conference event package</w:t>
      </w:r>
      <w:bookmarkEnd w:id="3276"/>
      <w:bookmarkEnd w:id="3277"/>
      <w:bookmarkEnd w:id="3278"/>
      <w:bookmarkEnd w:id="3279"/>
      <w:bookmarkEnd w:id="3280"/>
      <w:bookmarkEnd w:id="3281"/>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82" w:name="_Toc20155983"/>
      <w:bookmarkStart w:id="3283" w:name="_Toc27501140"/>
      <w:bookmarkStart w:id="3284" w:name="_Toc36049266"/>
      <w:bookmarkStart w:id="3285" w:name="_Toc45210032"/>
      <w:bookmarkStart w:id="3286" w:name="_Toc51860857"/>
      <w:bookmarkStart w:id="3287" w:name="_Toc146246381"/>
      <w:r w:rsidRPr="00A509A6">
        <w:t>10.1.3.4.4</w:t>
      </w:r>
      <w:r w:rsidRPr="00A509A6">
        <w:tab/>
        <w:t>Terminating a subscription</w:t>
      </w:r>
      <w:bookmarkEnd w:id="3282"/>
      <w:bookmarkEnd w:id="3283"/>
      <w:bookmarkEnd w:id="3284"/>
      <w:bookmarkEnd w:id="3285"/>
      <w:bookmarkEnd w:id="3286"/>
      <w:bookmarkEnd w:id="3287"/>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8" w:name="_Toc20155984"/>
      <w:bookmarkStart w:id="3289" w:name="_Toc27501141"/>
      <w:bookmarkStart w:id="3290" w:name="_Toc36049267"/>
      <w:bookmarkStart w:id="3291" w:name="_Toc45210033"/>
      <w:bookmarkStart w:id="3292" w:name="_Toc51860858"/>
      <w:bookmarkStart w:id="3293" w:name="_Toc146246382"/>
      <w:r w:rsidRPr="00336D95">
        <w:rPr>
          <w:rFonts w:eastAsia="SimSun"/>
          <w:lang w:val="en-US"/>
        </w:rPr>
        <w:t>10.1.3.5</w:t>
      </w:r>
      <w:r w:rsidRPr="00336D95">
        <w:rPr>
          <w:rFonts w:eastAsia="SimSun"/>
          <w:lang w:val="en-US"/>
        </w:rPr>
        <w:tab/>
        <w:t>Non-controlling MCPTT function</w:t>
      </w:r>
      <w:bookmarkEnd w:id="3288"/>
      <w:bookmarkEnd w:id="3289"/>
      <w:bookmarkEnd w:id="3290"/>
      <w:bookmarkEnd w:id="3291"/>
      <w:bookmarkEnd w:id="3292"/>
      <w:bookmarkEnd w:id="3293"/>
    </w:p>
    <w:p w14:paraId="3E553DFB" w14:textId="77777777" w:rsidR="00536FA6" w:rsidRPr="00725FF8" w:rsidRDefault="00536FA6" w:rsidP="00567124">
      <w:pPr>
        <w:pStyle w:val="Heading5"/>
        <w:rPr>
          <w:rFonts w:eastAsia="SimSun"/>
        </w:rPr>
      </w:pPr>
      <w:bookmarkStart w:id="3294" w:name="_Toc20155985"/>
      <w:bookmarkStart w:id="3295" w:name="_Toc27501142"/>
      <w:bookmarkStart w:id="3296" w:name="_Toc36049268"/>
      <w:bookmarkStart w:id="3297" w:name="_Toc45210034"/>
      <w:bookmarkStart w:id="3298" w:name="_Toc51860859"/>
      <w:bookmarkStart w:id="3299" w:name="_Toc14624638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94"/>
      <w:bookmarkEnd w:id="3295"/>
      <w:bookmarkEnd w:id="3296"/>
      <w:bookmarkEnd w:id="3297"/>
      <w:bookmarkEnd w:id="3298"/>
      <w:bookmarkEnd w:id="3299"/>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00" w:name="_Toc20155986"/>
      <w:bookmarkStart w:id="3301" w:name="_Toc27501143"/>
      <w:bookmarkStart w:id="3302" w:name="_Toc36049269"/>
      <w:bookmarkStart w:id="3303" w:name="_Toc45210035"/>
      <w:bookmarkStart w:id="3304" w:name="_Toc51860860"/>
      <w:bookmarkStart w:id="3305" w:name="_Toc14624638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00"/>
      <w:bookmarkEnd w:id="3301"/>
      <w:bookmarkEnd w:id="3302"/>
      <w:bookmarkEnd w:id="3303"/>
      <w:bookmarkEnd w:id="3304"/>
      <w:bookmarkEnd w:id="3305"/>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6" w:name="_Toc20155987"/>
      <w:bookmarkStart w:id="3307" w:name="_Toc27501144"/>
      <w:bookmarkStart w:id="3308" w:name="_Toc36049270"/>
      <w:bookmarkStart w:id="3309" w:name="_Toc45210036"/>
      <w:bookmarkStart w:id="3310" w:name="_Toc51860861"/>
      <w:bookmarkStart w:id="3311" w:name="_Toc14624638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6"/>
      <w:bookmarkEnd w:id="3307"/>
      <w:bookmarkEnd w:id="3308"/>
      <w:bookmarkEnd w:id="3309"/>
      <w:bookmarkEnd w:id="3310"/>
      <w:bookmarkEnd w:id="3311"/>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12" w:name="_Toc20155988"/>
      <w:bookmarkStart w:id="3313" w:name="_Toc27501145"/>
      <w:bookmarkStart w:id="3314" w:name="_Toc36049271"/>
      <w:bookmarkStart w:id="3315" w:name="_Toc45210037"/>
      <w:bookmarkStart w:id="3316" w:name="_Toc51860862"/>
      <w:bookmarkStart w:id="3317" w:name="_Toc146246386"/>
      <w:r w:rsidRPr="00A509A6">
        <w:t>10.1.3.5.4</w:t>
      </w:r>
      <w:r w:rsidRPr="00A509A6">
        <w:tab/>
        <w:t>Terminating a subscription</w:t>
      </w:r>
      <w:bookmarkEnd w:id="3312"/>
      <w:bookmarkEnd w:id="3313"/>
      <w:bookmarkEnd w:id="3314"/>
      <w:bookmarkEnd w:id="3315"/>
      <w:bookmarkEnd w:id="3316"/>
      <w:bookmarkEnd w:id="3317"/>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8" w:name="14f4399e2adfb55a__Toc427695847"/>
      <w:bookmarkStart w:id="3319" w:name="14f4399e2adfb55a__Toc427696247"/>
      <w:bookmarkStart w:id="3320" w:name="14f4399e2adfb55a__Toc427696646"/>
      <w:bookmarkStart w:id="3321" w:name="14f4399e2adfb55a__Toc427698248"/>
      <w:bookmarkStart w:id="3322" w:name="14f4399e2adfb55a__Toc427696647"/>
      <w:bookmarkStart w:id="3323" w:name="14f4399e2adfb55a__Toc427698249"/>
      <w:bookmarkStart w:id="3324" w:name="_Toc20155989"/>
      <w:bookmarkStart w:id="3325" w:name="_Toc27501146"/>
      <w:bookmarkStart w:id="3326" w:name="_Toc36049272"/>
      <w:bookmarkStart w:id="3327" w:name="_Toc45210038"/>
      <w:bookmarkStart w:id="3328" w:name="_Toc51860863"/>
      <w:bookmarkStart w:id="3329" w:name="14f4399e2adfb55a__Toc427698807"/>
      <w:bookmarkStart w:id="3330" w:name="_Toc146246387"/>
      <w:bookmarkEnd w:id="3318"/>
      <w:bookmarkEnd w:id="3319"/>
      <w:bookmarkEnd w:id="3320"/>
      <w:bookmarkEnd w:id="3321"/>
      <w:bookmarkEnd w:id="3322"/>
      <w:bookmarkEnd w:id="3323"/>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30"/>
    </w:p>
    <w:p w14:paraId="2029BE28" w14:textId="77777777" w:rsidR="0050511E" w:rsidRPr="0073469F" w:rsidRDefault="0050511E" w:rsidP="00567124">
      <w:pPr>
        <w:pStyle w:val="Heading5"/>
        <w:rPr>
          <w:noProof/>
        </w:rPr>
      </w:pPr>
      <w:bookmarkStart w:id="3331" w:name="_Toc14624638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31"/>
    </w:p>
    <w:p w14:paraId="7C70D8E6" w14:textId="77777777" w:rsidR="0050511E" w:rsidRPr="00240B71" w:rsidRDefault="0050511E" w:rsidP="00567124">
      <w:pPr>
        <w:pStyle w:val="Heading6"/>
        <w:numPr>
          <w:ilvl w:val="5"/>
          <w:numId w:val="0"/>
        </w:numPr>
        <w:ind w:left="1152" w:hanging="432"/>
      </w:pPr>
      <w:bookmarkStart w:id="3332" w:name="_Toc146246389"/>
      <w:r w:rsidRPr="004B47CF">
        <w:t>10.1.3.6.1.1</w:t>
      </w:r>
      <w:r w:rsidRPr="004B47CF">
        <w:tab/>
        <w:t>Introduction</w:t>
      </w:r>
      <w:bookmarkEnd w:id="3332"/>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33" w:name="_Toc146246390"/>
      <w:r>
        <w:t>10</w:t>
      </w:r>
      <w:r w:rsidRPr="0073469F">
        <w:t>.</w:t>
      </w:r>
      <w:r>
        <w:t>1</w:t>
      </w:r>
      <w:r w:rsidRPr="0073469F">
        <w:t>.3.</w:t>
      </w:r>
      <w:r>
        <w:t>6.1.2</w:t>
      </w:r>
      <w:r>
        <w:tab/>
        <w:t>Schema</w:t>
      </w:r>
      <w:bookmarkEnd w:id="3333"/>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34" w:name="_Toc146246391"/>
      <w:r>
        <w:rPr>
          <w:noProof/>
        </w:rPr>
        <w:t>10.1.4</w:t>
      </w:r>
      <w:r w:rsidRPr="0073469F">
        <w:rPr>
          <w:noProof/>
        </w:rPr>
        <w:tab/>
      </w:r>
      <w:r>
        <w:rPr>
          <w:noProof/>
        </w:rPr>
        <w:t>Remote change of an MCPTT user's selected group</w:t>
      </w:r>
      <w:bookmarkEnd w:id="3324"/>
      <w:bookmarkEnd w:id="3325"/>
      <w:bookmarkEnd w:id="3326"/>
      <w:bookmarkEnd w:id="3327"/>
      <w:bookmarkEnd w:id="3328"/>
      <w:bookmarkEnd w:id="3334"/>
    </w:p>
    <w:p w14:paraId="048674F7" w14:textId="77777777" w:rsidR="00721C14" w:rsidRDefault="00721C14" w:rsidP="00567124">
      <w:pPr>
        <w:pStyle w:val="Heading4"/>
      </w:pPr>
      <w:bookmarkStart w:id="3335" w:name="_Toc20155990"/>
      <w:bookmarkStart w:id="3336" w:name="_Toc27501147"/>
      <w:bookmarkStart w:id="3337" w:name="_Toc36049273"/>
      <w:bookmarkStart w:id="3338" w:name="_Toc45210039"/>
      <w:bookmarkStart w:id="3339" w:name="_Toc51860864"/>
      <w:bookmarkStart w:id="3340" w:name="_Toc146246392"/>
      <w:r>
        <w:t>10.1.4</w:t>
      </w:r>
      <w:r w:rsidRPr="0073469F">
        <w:t>.1</w:t>
      </w:r>
      <w:r w:rsidRPr="0073469F">
        <w:tab/>
      </w:r>
      <w:r>
        <w:t>General</w:t>
      </w:r>
      <w:bookmarkEnd w:id="3335"/>
      <w:bookmarkEnd w:id="3336"/>
      <w:bookmarkEnd w:id="3337"/>
      <w:bookmarkEnd w:id="3338"/>
      <w:bookmarkEnd w:id="3339"/>
      <w:bookmarkEnd w:id="3340"/>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41" w:name="_Toc20155991"/>
      <w:bookmarkStart w:id="3342" w:name="_Toc27501148"/>
      <w:bookmarkStart w:id="3343" w:name="_Toc36049274"/>
      <w:bookmarkStart w:id="3344" w:name="_Toc45210040"/>
      <w:bookmarkStart w:id="3345" w:name="_Toc51860865"/>
      <w:bookmarkStart w:id="3346" w:name="_Toc146246393"/>
      <w:r>
        <w:t>10.1.4.2</w:t>
      </w:r>
      <w:r w:rsidRPr="0073469F">
        <w:tab/>
      </w:r>
      <w:r>
        <w:t>Client procedures</w:t>
      </w:r>
      <w:bookmarkEnd w:id="3341"/>
      <w:bookmarkEnd w:id="3342"/>
      <w:bookmarkEnd w:id="3343"/>
      <w:bookmarkEnd w:id="3344"/>
      <w:bookmarkEnd w:id="3345"/>
      <w:bookmarkEnd w:id="3346"/>
    </w:p>
    <w:p w14:paraId="197AE408" w14:textId="77777777" w:rsidR="00721C14" w:rsidRDefault="00721C14" w:rsidP="00567124">
      <w:pPr>
        <w:pStyle w:val="Heading5"/>
      </w:pPr>
      <w:bookmarkStart w:id="3347" w:name="_Toc20155992"/>
      <w:bookmarkStart w:id="3348" w:name="_Toc27501149"/>
      <w:bookmarkStart w:id="3349" w:name="_Toc36049275"/>
      <w:bookmarkStart w:id="3350" w:name="_Toc45210041"/>
      <w:bookmarkStart w:id="3351" w:name="_Toc51860866"/>
      <w:bookmarkStart w:id="3352" w:name="_Toc146246394"/>
      <w:r>
        <w:t>10.1.4.2.1</w:t>
      </w:r>
      <w:r w:rsidRPr="0073469F">
        <w:tab/>
      </w:r>
      <w:r>
        <w:t>Remote selected group change initiation</w:t>
      </w:r>
      <w:bookmarkEnd w:id="3347"/>
      <w:bookmarkEnd w:id="3348"/>
      <w:bookmarkEnd w:id="3349"/>
      <w:bookmarkEnd w:id="3350"/>
      <w:bookmarkEnd w:id="3351"/>
      <w:bookmarkEnd w:id="3352"/>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53" w:name="_Toc20155993"/>
      <w:bookmarkStart w:id="3354" w:name="_Toc27501150"/>
      <w:bookmarkStart w:id="3355" w:name="_Toc36049276"/>
      <w:bookmarkStart w:id="3356" w:name="_Toc45210042"/>
      <w:bookmarkStart w:id="3357" w:name="_Toc51860867"/>
      <w:bookmarkStart w:id="3358" w:name="_Toc146246395"/>
      <w:r>
        <w:t>10.1.4.2.2</w:t>
      </w:r>
      <w:r w:rsidRPr="0073469F">
        <w:tab/>
      </w:r>
      <w:r w:rsidRPr="00611000">
        <w:t>Target client procedures</w:t>
      </w:r>
      <w:r>
        <w:t xml:space="preserve"> for handling remote selected group change request</w:t>
      </w:r>
      <w:bookmarkEnd w:id="3353"/>
      <w:bookmarkEnd w:id="3354"/>
      <w:bookmarkEnd w:id="3355"/>
      <w:bookmarkEnd w:id="3356"/>
      <w:bookmarkEnd w:id="3357"/>
      <w:bookmarkEnd w:id="3358"/>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9" w:name="_Hlk106965488"/>
      <w:r w:rsidR="00DC2893" w:rsidRPr="00FA50E6">
        <w:rPr>
          <w:rFonts w:eastAsia="SimSun"/>
        </w:rPr>
        <w:t>&lt;mcptt-calling-group-id&gt;</w:t>
      </w:r>
      <w:bookmarkEnd w:id="3359"/>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60" w:name="_Toc20155994"/>
      <w:bookmarkStart w:id="3361" w:name="_Toc27501151"/>
      <w:bookmarkStart w:id="3362" w:name="_Toc36049277"/>
      <w:bookmarkStart w:id="3363" w:name="_Toc45210043"/>
      <w:bookmarkStart w:id="3364" w:name="_Toc51860868"/>
      <w:bookmarkStart w:id="3365" w:name="_Toc146246396"/>
      <w:r>
        <w:t>10.1.4.3</w:t>
      </w:r>
      <w:r w:rsidRPr="0073469F">
        <w:tab/>
      </w:r>
      <w:r w:rsidRPr="00DB7120">
        <w:rPr>
          <w:rFonts w:eastAsia="Malgun Gothic"/>
        </w:rPr>
        <w:t>Participating MCPTT function procedures</w:t>
      </w:r>
      <w:bookmarkEnd w:id="3360"/>
      <w:bookmarkEnd w:id="3361"/>
      <w:bookmarkEnd w:id="3362"/>
      <w:bookmarkEnd w:id="3363"/>
      <w:bookmarkEnd w:id="3364"/>
      <w:bookmarkEnd w:id="3365"/>
    </w:p>
    <w:p w14:paraId="47246B8C" w14:textId="77777777" w:rsidR="00721C14" w:rsidRDefault="00721C14" w:rsidP="00266048">
      <w:pPr>
        <w:pStyle w:val="Heading5"/>
      </w:pPr>
      <w:bookmarkStart w:id="3366" w:name="_Toc20155995"/>
      <w:bookmarkStart w:id="3367" w:name="_Toc27501152"/>
      <w:bookmarkStart w:id="3368" w:name="_Toc36049278"/>
      <w:bookmarkStart w:id="3369" w:name="_Toc45210044"/>
      <w:bookmarkStart w:id="3370" w:name="_Toc51860869"/>
      <w:bookmarkStart w:id="3371" w:name="_Toc146246397"/>
      <w:r>
        <w:t>10.1.4.3.1</w:t>
      </w:r>
      <w:r w:rsidRPr="0073469F">
        <w:tab/>
      </w:r>
      <w:r>
        <w:t>Origina</w:t>
      </w:r>
      <w:r w:rsidRPr="00266048">
        <w:t>t</w:t>
      </w:r>
      <w:r>
        <w:t>ing procedures</w:t>
      </w:r>
      <w:bookmarkEnd w:id="3366"/>
      <w:bookmarkEnd w:id="3367"/>
      <w:bookmarkEnd w:id="3368"/>
      <w:bookmarkEnd w:id="3369"/>
      <w:bookmarkEnd w:id="3370"/>
      <w:bookmarkEnd w:id="337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72" w:name="_Toc20155996"/>
      <w:bookmarkStart w:id="3373" w:name="_Toc27501153"/>
      <w:bookmarkStart w:id="3374" w:name="_Toc36049279"/>
      <w:bookmarkStart w:id="3375" w:name="_Toc45210045"/>
      <w:bookmarkStart w:id="3376" w:name="_Toc51860870"/>
      <w:bookmarkStart w:id="3377" w:name="_Toc146246398"/>
      <w:r>
        <w:t>10.1.4.3.2</w:t>
      </w:r>
      <w:r>
        <w:tab/>
      </w:r>
      <w:r w:rsidRPr="00255346">
        <w:t>Terminating</w:t>
      </w:r>
      <w:r>
        <w:t xml:space="preserve"> procedures</w:t>
      </w:r>
      <w:bookmarkEnd w:id="3372"/>
      <w:bookmarkEnd w:id="3373"/>
      <w:bookmarkEnd w:id="3374"/>
      <w:bookmarkEnd w:id="3375"/>
      <w:bookmarkEnd w:id="3376"/>
      <w:bookmarkEnd w:id="337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8" w:name="_Toc20155997"/>
      <w:bookmarkStart w:id="3379" w:name="_Toc27501154"/>
      <w:bookmarkStart w:id="3380" w:name="_Toc36049280"/>
      <w:bookmarkStart w:id="3381" w:name="_Toc45210046"/>
      <w:bookmarkStart w:id="3382" w:name="_Toc51860871"/>
      <w:bookmarkStart w:id="3383" w:name="_Toc146246399"/>
      <w:r>
        <w:t>10.1.4.4</w:t>
      </w:r>
      <w:r>
        <w:tab/>
        <w:t>Controlling MCPTT function procedures</w:t>
      </w:r>
      <w:bookmarkEnd w:id="3378"/>
      <w:bookmarkEnd w:id="3379"/>
      <w:bookmarkEnd w:id="3380"/>
      <w:bookmarkEnd w:id="3381"/>
      <w:bookmarkEnd w:id="3382"/>
      <w:bookmarkEnd w:id="338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84" w:name="_Toc20155998"/>
      <w:bookmarkStart w:id="3385" w:name="_Toc27501155"/>
      <w:bookmarkStart w:id="3386" w:name="_Toc36049281"/>
      <w:bookmarkStart w:id="3387" w:name="_Toc45210047"/>
      <w:bookmarkStart w:id="3388" w:name="_Toc51860872"/>
      <w:bookmarkStart w:id="3389" w:name="_Toc146246400"/>
      <w:r>
        <w:rPr>
          <w:noProof/>
        </w:rPr>
        <w:t>10.1.5</w:t>
      </w:r>
      <w:r w:rsidRPr="0073469F">
        <w:rPr>
          <w:noProof/>
        </w:rPr>
        <w:tab/>
      </w:r>
      <w:r>
        <w:rPr>
          <w:noProof/>
        </w:rPr>
        <w:t>Remotely initiated group call</w:t>
      </w:r>
      <w:bookmarkEnd w:id="3384"/>
      <w:bookmarkEnd w:id="3385"/>
      <w:bookmarkEnd w:id="3386"/>
      <w:bookmarkEnd w:id="3387"/>
      <w:bookmarkEnd w:id="3388"/>
      <w:bookmarkEnd w:id="3389"/>
    </w:p>
    <w:p w14:paraId="456FFAB3" w14:textId="77777777" w:rsidR="0084191C" w:rsidRDefault="0084191C" w:rsidP="00567124">
      <w:pPr>
        <w:pStyle w:val="Heading4"/>
      </w:pPr>
      <w:bookmarkStart w:id="3390" w:name="_Toc20155999"/>
      <w:bookmarkStart w:id="3391" w:name="_Toc27501156"/>
      <w:bookmarkStart w:id="3392" w:name="_Toc36049282"/>
      <w:bookmarkStart w:id="3393" w:name="_Toc45210048"/>
      <w:bookmarkStart w:id="3394" w:name="_Toc51860873"/>
      <w:bookmarkStart w:id="3395" w:name="_Toc146246401"/>
      <w:r>
        <w:t>10.1.5</w:t>
      </w:r>
      <w:r w:rsidRPr="0073469F">
        <w:t>.1</w:t>
      </w:r>
      <w:r w:rsidRPr="0073469F">
        <w:tab/>
      </w:r>
      <w:r>
        <w:t>General</w:t>
      </w:r>
      <w:bookmarkEnd w:id="3390"/>
      <w:bookmarkEnd w:id="3391"/>
      <w:bookmarkEnd w:id="3392"/>
      <w:bookmarkEnd w:id="3393"/>
      <w:bookmarkEnd w:id="3394"/>
      <w:bookmarkEnd w:id="339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6" w:name="_Toc20156000"/>
      <w:bookmarkStart w:id="3397" w:name="_Toc27501157"/>
      <w:bookmarkStart w:id="3398" w:name="_Toc36049283"/>
      <w:bookmarkStart w:id="3399" w:name="_Toc45210049"/>
      <w:bookmarkStart w:id="3400" w:name="_Toc51860874"/>
      <w:bookmarkStart w:id="3401" w:name="_Toc146246402"/>
      <w:r>
        <w:t>10.1.5.2</w:t>
      </w:r>
      <w:r w:rsidRPr="0073469F">
        <w:tab/>
      </w:r>
      <w:r>
        <w:t>Client procedures</w:t>
      </w:r>
      <w:bookmarkEnd w:id="3396"/>
      <w:bookmarkEnd w:id="3397"/>
      <w:bookmarkEnd w:id="3398"/>
      <w:bookmarkEnd w:id="3399"/>
      <w:bookmarkEnd w:id="3400"/>
      <w:bookmarkEnd w:id="3401"/>
    </w:p>
    <w:p w14:paraId="60DBD8A3" w14:textId="77777777" w:rsidR="0084191C" w:rsidRDefault="0084191C" w:rsidP="00567124">
      <w:pPr>
        <w:pStyle w:val="Heading5"/>
      </w:pPr>
      <w:bookmarkStart w:id="3402" w:name="_Toc20156001"/>
      <w:bookmarkStart w:id="3403" w:name="_Toc27501158"/>
      <w:bookmarkStart w:id="3404" w:name="_Toc36049284"/>
      <w:bookmarkStart w:id="3405" w:name="_Toc45210050"/>
      <w:bookmarkStart w:id="3406" w:name="_Toc51860875"/>
      <w:bookmarkStart w:id="3407" w:name="_Toc146246403"/>
      <w:r>
        <w:t>10.1.5.2.1</w:t>
      </w:r>
      <w:r w:rsidRPr="0073469F">
        <w:tab/>
      </w:r>
      <w:r>
        <w:rPr>
          <w:noProof/>
        </w:rPr>
        <w:t>Remotely initiated group call initiation request procedures</w:t>
      </w:r>
      <w:bookmarkEnd w:id="3402"/>
      <w:bookmarkEnd w:id="3403"/>
      <w:bookmarkEnd w:id="3404"/>
      <w:bookmarkEnd w:id="3405"/>
      <w:bookmarkEnd w:id="3406"/>
      <w:bookmarkEnd w:id="340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lastRenderedPageBreak/>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8" w:name="_Toc20156002"/>
      <w:bookmarkStart w:id="3409" w:name="_Toc27501159"/>
      <w:bookmarkStart w:id="3410" w:name="_Toc36049285"/>
      <w:bookmarkStart w:id="3411" w:name="_Toc45210051"/>
      <w:bookmarkStart w:id="3412" w:name="_Toc51860876"/>
      <w:bookmarkStart w:id="3413" w:name="_Toc14624640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8"/>
      <w:bookmarkEnd w:id="3409"/>
      <w:bookmarkEnd w:id="3410"/>
      <w:bookmarkEnd w:id="3411"/>
      <w:bookmarkEnd w:id="3412"/>
      <w:bookmarkEnd w:id="341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lastRenderedPageBreak/>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lastRenderedPageBreak/>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14" w:name="_Toc20156003"/>
      <w:bookmarkStart w:id="3415" w:name="_Toc27501160"/>
      <w:bookmarkStart w:id="3416" w:name="_Toc36049286"/>
      <w:bookmarkStart w:id="3417" w:name="_Toc45210052"/>
      <w:bookmarkStart w:id="3418" w:name="_Toc51860877"/>
      <w:bookmarkStart w:id="3419" w:name="_Toc146246405"/>
      <w:r>
        <w:t>10.1.5.3</w:t>
      </w:r>
      <w:r w:rsidRPr="0073469F">
        <w:tab/>
      </w:r>
      <w:r w:rsidRPr="00DB7120">
        <w:rPr>
          <w:rFonts w:eastAsia="Malgun Gothic"/>
        </w:rPr>
        <w:t>Participating MCPTT function procedures</w:t>
      </w:r>
      <w:bookmarkEnd w:id="3414"/>
      <w:bookmarkEnd w:id="3415"/>
      <w:bookmarkEnd w:id="3416"/>
      <w:bookmarkEnd w:id="3417"/>
      <w:bookmarkEnd w:id="3418"/>
      <w:bookmarkEnd w:id="3419"/>
    </w:p>
    <w:p w14:paraId="7970D99F" w14:textId="77777777" w:rsidR="0084191C" w:rsidRDefault="0084191C" w:rsidP="00567124">
      <w:pPr>
        <w:pStyle w:val="Heading5"/>
      </w:pPr>
      <w:bookmarkStart w:id="3420" w:name="_Toc20156004"/>
      <w:bookmarkStart w:id="3421" w:name="_Toc27501161"/>
      <w:bookmarkStart w:id="3422" w:name="_Toc36049287"/>
      <w:bookmarkStart w:id="3423" w:name="_Toc45210053"/>
      <w:bookmarkStart w:id="3424" w:name="_Toc51860878"/>
      <w:bookmarkStart w:id="3425" w:name="_Toc146246406"/>
      <w:r>
        <w:t>10.1.5.3.1</w:t>
      </w:r>
      <w:r w:rsidRPr="0073469F">
        <w:tab/>
      </w:r>
      <w:r>
        <w:t>Origina</w:t>
      </w:r>
      <w:r w:rsidRPr="0084191C">
        <w:t>t</w:t>
      </w:r>
      <w:r>
        <w:t>ing procedures</w:t>
      </w:r>
      <w:bookmarkEnd w:id="3420"/>
      <w:bookmarkEnd w:id="3421"/>
      <w:bookmarkEnd w:id="3422"/>
      <w:bookmarkEnd w:id="3423"/>
      <w:bookmarkEnd w:id="3424"/>
      <w:bookmarkEnd w:id="342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6" w:name="_Toc20156005"/>
      <w:bookmarkStart w:id="3427" w:name="_Toc27501162"/>
      <w:bookmarkStart w:id="3428" w:name="_Toc36049288"/>
      <w:bookmarkStart w:id="3429" w:name="_Toc45210054"/>
      <w:bookmarkStart w:id="3430" w:name="_Toc51860879"/>
      <w:bookmarkStart w:id="3431" w:name="_Toc146246407"/>
      <w:r>
        <w:t>10.1.5.3.2</w:t>
      </w:r>
      <w:r>
        <w:tab/>
        <w:t>Terminating procedures</w:t>
      </w:r>
      <w:bookmarkEnd w:id="3426"/>
      <w:bookmarkEnd w:id="3427"/>
      <w:bookmarkEnd w:id="3428"/>
      <w:bookmarkEnd w:id="3429"/>
      <w:bookmarkEnd w:id="3430"/>
      <w:bookmarkEnd w:id="343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32" w:name="_Toc20156006"/>
      <w:bookmarkStart w:id="3433" w:name="_Toc27501163"/>
      <w:bookmarkStart w:id="3434" w:name="_Toc36049289"/>
      <w:bookmarkStart w:id="3435" w:name="_Toc45210055"/>
      <w:bookmarkStart w:id="3436" w:name="_Toc51860880"/>
      <w:bookmarkStart w:id="3437" w:name="_Toc146246408"/>
      <w:r>
        <w:t>10.1.</w:t>
      </w:r>
      <w:r w:rsidRPr="003026D2">
        <w:t>5</w:t>
      </w:r>
      <w:r>
        <w:t>.4</w:t>
      </w:r>
      <w:r>
        <w:tab/>
        <w:t>Controlling MCPTT function procedures</w:t>
      </w:r>
      <w:bookmarkEnd w:id="3432"/>
      <w:bookmarkEnd w:id="3433"/>
      <w:bookmarkEnd w:id="3434"/>
      <w:bookmarkEnd w:id="3435"/>
      <w:bookmarkEnd w:id="3436"/>
      <w:bookmarkEnd w:id="343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8" w:name="_Toc20156007"/>
      <w:bookmarkStart w:id="3439" w:name="_Toc27501164"/>
      <w:bookmarkStart w:id="3440" w:name="_Toc36049290"/>
      <w:bookmarkStart w:id="3441" w:name="_Toc45210056"/>
      <w:bookmarkStart w:id="3442" w:name="_Toc51860881"/>
      <w:bookmarkStart w:id="3443" w:name="_Toc14624640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8"/>
      <w:bookmarkEnd w:id="3439"/>
      <w:bookmarkEnd w:id="3440"/>
      <w:bookmarkEnd w:id="3441"/>
      <w:bookmarkEnd w:id="3442"/>
      <w:bookmarkEnd w:id="3443"/>
    </w:p>
    <w:p w14:paraId="1AEB6D1A" w14:textId="77777777" w:rsidR="00235029" w:rsidRPr="0073469F" w:rsidRDefault="00E909BD" w:rsidP="00567124">
      <w:pPr>
        <w:pStyle w:val="Heading3"/>
        <w:rPr>
          <w:rFonts w:eastAsia="Malgun Gothic"/>
        </w:rPr>
      </w:pPr>
      <w:bookmarkStart w:id="3444" w:name="_Toc20156008"/>
      <w:bookmarkStart w:id="3445" w:name="_Toc27501165"/>
      <w:bookmarkStart w:id="3446" w:name="_Toc36049291"/>
      <w:bookmarkStart w:id="3447" w:name="_Toc45210057"/>
      <w:bookmarkStart w:id="3448" w:name="_Toc51860882"/>
      <w:bookmarkStart w:id="3449" w:name="_Toc146246410"/>
      <w:r w:rsidRPr="0073469F">
        <w:rPr>
          <w:rFonts w:eastAsia="Malgun Gothic"/>
        </w:rPr>
        <w:t>10.2.1</w:t>
      </w:r>
      <w:r w:rsidRPr="0073469F">
        <w:rPr>
          <w:rFonts w:eastAsia="Malgun Gothic"/>
        </w:rPr>
        <w:tab/>
        <w:t>General</w:t>
      </w:r>
      <w:bookmarkEnd w:id="3329"/>
      <w:bookmarkEnd w:id="3444"/>
      <w:bookmarkEnd w:id="3445"/>
      <w:bookmarkEnd w:id="3446"/>
      <w:bookmarkEnd w:id="3447"/>
      <w:bookmarkEnd w:id="3448"/>
      <w:bookmarkEnd w:id="3449"/>
    </w:p>
    <w:p w14:paraId="54C53DD5" w14:textId="77777777" w:rsidR="00235029" w:rsidRPr="0073469F" w:rsidRDefault="00235029" w:rsidP="00567124">
      <w:pPr>
        <w:pStyle w:val="Heading4"/>
        <w:rPr>
          <w:lang w:eastAsia="zh-CN"/>
        </w:rPr>
      </w:pPr>
      <w:bookmarkStart w:id="3450" w:name="_Toc20156009"/>
      <w:bookmarkStart w:id="3451" w:name="_Toc27501166"/>
      <w:bookmarkStart w:id="3452" w:name="_Toc36049292"/>
      <w:bookmarkStart w:id="3453" w:name="_Toc45210058"/>
      <w:bookmarkStart w:id="3454" w:name="_Toc51860883"/>
      <w:bookmarkStart w:id="3455" w:name="_Toc146246411"/>
      <w:r w:rsidRPr="0073469F">
        <w:rPr>
          <w:lang w:eastAsia="zh-CN"/>
        </w:rPr>
        <w:t>10.2.1.1</w:t>
      </w:r>
      <w:r w:rsidRPr="0073469F">
        <w:rPr>
          <w:lang w:eastAsia="zh-CN"/>
        </w:rPr>
        <w:tab/>
      </w:r>
      <w:r w:rsidRPr="0073469F">
        <w:t>Common Procedures</w:t>
      </w:r>
      <w:bookmarkEnd w:id="3450"/>
      <w:bookmarkEnd w:id="3451"/>
      <w:bookmarkEnd w:id="3452"/>
      <w:bookmarkEnd w:id="3453"/>
      <w:bookmarkEnd w:id="3454"/>
      <w:bookmarkEnd w:id="3455"/>
    </w:p>
    <w:p w14:paraId="2DE207D8" w14:textId="77777777" w:rsidR="00235029" w:rsidRPr="0073469F" w:rsidRDefault="00235029" w:rsidP="00567124">
      <w:pPr>
        <w:pStyle w:val="Heading5"/>
        <w:rPr>
          <w:lang w:eastAsia="zh-CN"/>
        </w:rPr>
      </w:pPr>
      <w:bookmarkStart w:id="3456" w:name="_Toc20156010"/>
      <w:bookmarkStart w:id="3457" w:name="_Toc27501167"/>
      <w:bookmarkStart w:id="3458" w:name="_Toc36049293"/>
      <w:bookmarkStart w:id="3459" w:name="_Toc45210059"/>
      <w:bookmarkStart w:id="3460" w:name="_Toc51860884"/>
      <w:bookmarkStart w:id="3461" w:name="_Toc146246412"/>
      <w:r w:rsidRPr="0073469F">
        <w:rPr>
          <w:lang w:eastAsia="zh-CN"/>
        </w:rPr>
        <w:t>10.2.1.1.1</w:t>
      </w:r>
      <w:r w:rsidRPr="0073469F">
        <w:rPr>
          <w:lang w:eastAsia="zh-CN"/>
        </w:rPr>
        <w:tab/>
        <w:t>MONP message transport</w:t>
      </w:r>
      <w:bookmarkEnd w:id="3456"/>
      <w:bookmarkEnd w:id="3457"/>
      <w:bookmarkEnd w:id="3458"/>
      <w:bookmarkEnd w:id="3459"/>
      <w:bookmarkEnd w:id="3460"/>
      <w:bookmarkEnd w:id="346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lastRenderedPageBreak/>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62" w:name="_Toc20156011"/>
      <w:bookmarkStart w:id="3463" w:name="_Toc27501168"/>
      <w:bookmarkStart w:id="3464" w:name="_Toc36049294"/>
      <w:bookmarkStart w:id="3465" w:name="_Toc45210060"/>
      <w:bookmarkStart w:id="3466" w:name="_Toc51860885"/>
      <w:bookmarkStart w:id="3467" w:name="_Toc146246413"/>
      <w:r w:rsidRPr="0073469F">
        <w:t>10.2.1.1.2</w:t>
      </w:r>
      <w:r w:rsidRPr="0073469F">
        <w:tab/>
        <w:t>Session description</w:t>
      </w:r>
      <w:bookmarkEnd w:id="3462"/>
      <w:bookmarkEnd w:id="3463"/>
      <w:bookmarkEnd w:id="3464"/>
      <w:bookmarkEnd w:id="3465"/>
      <w:bookmarkEnd w:id="3466"/>
      <w:bookmarkEnd w:id="346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8" w:name="MCCQCTEMPBM_00000192"/>
      <w:r w:rsidRPr="0073469F">
        <w:t xml:space="preserve"> section </w:t>
      </w:r>
      <w:bookmarkEnd w:id="3468"/>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69" w:name="MCCQCTEMPBM_00000193"/>
      <w:r w:rsidRPr="0073469F">
        <w:t xml:space="preserve"> section </w:t>
      </w:r>
      <w:bookmarkEnd w:id="3469"/>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70" w:name="_Toc20156012"/>
      <w:bookmarkStart w:id="3471" w:name="_Toc27501169"/>
      <w:bookmarkStart w:id="3472" w:name="_Toc36049295"/>
      <w:bookmarkStart w:id="3473" w:name="_Toc45210061"/>
      <w:bookmarkStart w:id="3474" w:name="_Toc51860886"/>
      <w:bookmarkStart w:id="3475" w:name="_Toc146246414"/>
      <w:r w:rsidRPr="0073469F">
        <w:lastRenderedPageBreak/>
        <w:t>10.2.2</w:t>
      </w:r>
      <w:r w:rsidRPr="0073469F">
        <w:tab/>
        <w:t>Basic call control</w:t>
      </w:r>
      <w:bookmarkEnd w:id="3470"/>
      <w:bookmarkEnd w:id="3471"/>
      <w:bookmarkEnd w:id="3472"/>
      <w:bookmarkEnd w:id="3473"/>
      <w:bookmarkEnd w:id="3474"/>
      <w:bookmarkEnd w:id="3475"/>
    </w:p>
    <w:p w14:paraId="5BAF58A7" w14:textId="77777777" w:rsidR="00235029" w:rsidRPr="0073469F" w:rsidRDefault="00235029" w:rsidP="00567124">
      <w:pPr>
        <w:pStyle w:val="Heading4"/>
        <w:rPr>
          <w:lang w:eastAsia="zh-CN"/>
        </w:rPr>
      </w:pPr>
      <w:bookmarkStart w:id="3476" w:name="_Toc20156013"/>
      <w:bookmarkStart w:id="3477" w:name="_Toc27501170"/>
      <w:bookmarkStart w:id="3478" w:name="_Toc36049296"/>
      <w:bookmarkStart w:id="3479" w:name="_Toc45210062"/>
      <w:bookmarkStart w:id="3480" w:name="_Toc51860887"/>
      <w:bookmarkStart w:id="3481" w:name="_Toc146246415"/>
      <w:r w:rsidRPr="0073469F">
        <w:t>10.2.2.1</w:t>
      </w:r>
      <w:r w:rsidRPr="0073469F">
        <w:tab/>
        <w:t>General</w:t>
      </w:r>
      <w:bookmarkEnd w:id="3476"/>
      <w:bookmarkEnd w:id="3477"/>
      <w:bookmarkEnd w:id="3478"/>
      <w:bookmarkEnd w:id="3479"/>
      <w:bookmarkEnd w:id="3480"/>
      <w:bookmarkEnd w:id="348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82" w:name="_Toc20156014"/>
      <w:bookmarkStart w:id="3483" w:name="_Toc27501171"/>
      <w:bookmarkStart w:id="3484" w:name="_Toc36049297"/>
      <w:bookmarkStart w:id="3485" w:name="_Toc45210063"/>
      <w:bookmarkStart w:id="3486" w:name="_Toc51860888"/>
      <w:bookmarkStart w:id="3487" w:name="_Toc14624641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82"/>
      <w:bookmarkEnd w:id="3483"/>
      <w:bookmarkEnd w:id="3484"/>
      <w:bookmarkEnd w:id="3485"/>
      <w:bookmarkEnd w:id="3486"/>
      <w:bookmarkEnd w:id="348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8" w:name="_MON_1639232556"/>
    <w:bookmarkEnd w:id="3488"/>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56857895"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lastRenderedPageBreak/>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9" w:name="_Toc20156015"/>
      <w:bookmarkStart w:id="3490" w:name="_Toc27501172"/>
      <w:bookmarkStart w:id="3491" w:name="_Toc36049298"/>
      <w:bookmarkStart w:id="3492" w:name="_Toc45210064"/>
      <w:bookmarkStart w:id="3493" w:name="_Toc51860889"/>
      <w:bookmarkStart w:id="3494" w:name="_Toc1462464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9"/>
      <w:bookmarkEnd w:id="3490"/>
      <w:bookmarkEnd w:id="3491"/>
      <w:bookmarkEnd w:id="3492"/>
      <w:bookmarkEnd w:id="3493"/>
      <w:bookmarkEnd w:id="3494"/>
    </w:p>
    <w:p w14:paraId="797880D0" w14:textId="77777777" w:rsidR="00D56F7B" w:rsidRPr="0073469F" w:rsidRDefault="00D56F7B" w:rsidP="00567124">
      <w:pPr>
        <w:pStyle w:val="Heading5"/>
        <w:rPr>
          <w:lang w:eastAsia="zh-CN"/>
        </w:rPr>
      </w:pPr>
      <w:bookmarkStart w:id="3495" w:name="_Toc20156016"/>
      <w:bookmarkStart w:id="3496" w:name="_Toc27501173"/>
      <w:bookmarkStart w:id="3497" w:name="_Toc36049299"/>
      <w:bookmarkStart w:id="3498" w:name="_Toc45210065"/>
      <w:bookmarkStart w:id="3499" w:name="_Toc51860890"/>
      <w:bookmarkStart w:id="3500" w:name="_Toc14624641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5"/>
      <w:bookmarkEnd w:id="3496"/>
      <w:bookmarkEnd w:id="3497"/>
      <w:bookmarkEnd w:id="3498"/>
      <w:bookmarkEnd w:id="3499"/>
      <w:bookmarkEnd w:id="350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01" w:name="_Toc20156017"/>
      <w:bookmarkStart w:id="3502" w:name="_Toc27501174"/>
      <w:bookmarkStart w:id="3503" w:name="_Toc36049300"/>
      <w:bookmarkStart w:id="3504" w:name="_Toc45210066"/>
      <w:bookmarkStart w:id="3505" w:name="_Toc51860891"/>
      <w:bookmarkStart w:id="3506" w:name="_Toc1462464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01"/>
      <w:bookmarkEnd w:id="3502"/>
      <w:bookmarkEnd w:id="3503"/>
      <w:bookmarkEnd w:id="3504"/>
      <w:bookmarkEnd w:id="3505"/>
      <w:bookmarkEnd w:id="350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7" w:name="_Toc20156018"/>
      <w:bookmarkStart w:id="3508" w:name="_Toc27501175"/>
      <w:bookmarkStart w:id="3509" w:name="_Toc36049301"/>
      <w:bookmarkStart w:id="3510" w:name="_Toc45210067"/>
      <w:bookmarkStart w:id="3511" w:name="_Toc51860892"/>
      <w:bookmarkStart w:id="3512" w:name="_Toc1462464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7"/>
      <w:bookmarkEnd w:id="3508"/>
      <w:bookmarkEnd w:id="3509"/>
      <w:bookmarkEnd w:id="3510"/>
      <w:bookmarkEnd w:id="3511"/>
      <w:bookmarkEnd w:id="351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13" w:name="_Toc20156019"/>
      <w:bookmarkStart w:id="3514" w:name="_Toc27501176"/>
      <w:bookmarkStart w:id="3515" w:name="_Toc36049302"/>
      <w:bookmarkStart w:id="3516" w:name="_Toc45210068"/>
      <w:bookmarkStart w:id="3517" w:name="_Toc51860893"/>
      <w:bookmarkStart w:id="3518" w:name="_Toc1462464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13"/>
      <w:bookmarkEnd w:id="3514"/>
      <w:bookmarkEnd w:id="3515"/>
      <w:bookmarkEnd w:id="3516"/>
      <w:bookmarkEnd w:id="3517"/>
      <w:bookmarkEnd w:id="351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9" w:name="_Toc20156020"/>
      <w:bookmarkStart w:id="3520" w:name="_Toc27501177"/>
      <w:bookmarkStart w:id="3521" w:name="_Toc36049303"/>
      <w:bookmarkStart w:id="3522" w:name="_Toc45210069"/>
      <w:bookmarkStart w:id="3523" w:name="_Toc51860894"/>
      <w:bookmarkStart w:id="3524" w:name="_Toc1462464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9"/>
      <w:bookmarkEnd w:id="3520"/>
      <w:bookmarkEnd w:id="3521"/>
      <w:bookmarkEnd w:id="3522"/>
      <w:bookmarkEnd w:id="3523"/>
      <w:bookmarkEnd w:id="352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5" w:name="_Toc20156021"/>
      <w:bookmarkStart w:id="3526" w:name="_Toc27501178"/>
      <w:bookmarkStart w:id="3527" w:name="_Toc36049304"/>
      <w:bookmarkStart w:id="3528" w:name="_Toc45210070"/>
      <w:bookmarkStart w:id="3529" w:name="_Toc51860895"/>
      <w:bookmarkStart w:id="3530" w:name="_Toc1462464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5"/>
      <w:bookmarkEnd w:id="3526"/>
      <w:bookmarkEnd w:id="3527"/>
      <w:bookmarkEnd w:id="3528"/>
      <w:bookmarkEnd w:id="3529"/>
      <w:bookmarkEnd w:id="353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31" w:name="_Toc20156022"/>
      <w:bookmarkStart w:id="3532" w:name="_Toc27501179"/>
      <w:bookmarkStart w:id="3533" w:name="_Toc36049305"/>
      <w:bookmarkStart w:id="3534" w:name="_Toc45210071"/>
      <w:bookmarkStart w:id="3535" w:name="_Toc51860896"/>
      <w:bookmarkStart w:id="3536" w:name="_Toc1462464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31"/>
      <w:bookmarkEnd w:id="3532"/>
      <w:bookmarkEnd w:id="3533"/>
      <w:bookmarkEnd w:id="3534"/>
      <w:bookmarkEnd w:id="3535"/>
      <w:bookmarkEnd w:id="353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7" w:name="_Toc20156023"/>
      <w:bookmarkStart w:id="3538" w:name="_Toc27501180"/>
      <w:bookmarkStart w:id="3539" w:name="_Toc36049306"/>
      <w:bookmarkStart w:id="3540" w:name="_Toc45210072"/>
      <w:bookmarkStart w:id="3541" w:name="_Toc51860897"/>
      <w:bookmarkStart w:id="3542" w:name="_Toc146246425"/>
      <w:r w:rsidRPr="0073469F">
        <w:rPr>
          <w:rFonts w:eastAsia="Malgun Gothic"/>
        </w:rPr>
        <w:t>10.2.2</w:t>
      </w:r>
      <w:r w:rsidR="00860352" w:rsidRPr="0073469F">
        <w:rPr>
          <w:rFonts w:eastAsia="Malgun Gothic"/>
        </w:rPr>
        <w:t>.4</w:t>
      </w:r>
      <w:r w:rsidRPr="0073469F">
        <w:rPr>
          <w:rFonts w:eastAsia="Malgun Gothic"/>
        </w:rPr>
        <w:tab/>
        <w:t>Procedures</w:t>
      </w:r>
      <w:bookmarkEnd w:id="3537"/>
      <w:bookmarkEnd w:id="3538"/>
      <w:bookmarkEnd w:id="3539"/>
      <w:bookmarkEnd w:id="3540"/>
      <w:bookmarkEnd w:id="3541"/>
      <w:bookmarkEnd w:id="3542"/>
    </w:p>
    <w:p w14:paraId="1766DB17" w14:textId="77777777" w:rsidR="00D56F7B" w:rsidRPr="0073469F" w:rsidRDefault="00D56F7B" w:rsidP="00567124">
      <w:pPr>
        <w:pStyle w:val="Heading5"/>
        <w:rPr>
          <w:lang w:eastAsia="zh-CN"/>
        </w:rPr>
      </w:pPr>
      <w:bookmarkStart w:id="3543" w:name="_Toc20156024"/>
      <w:bookmarkStart w:id="3544" w:name="_Toc27501181"/>
      <w:bookmarkStart w:id="3545" w:name="_Toc36049307"/>
      <w:bookmarkStart w:id="3546" w:name="_Toc45210073"/>
      <w:bookmarkStart w:id="3547" w:name="_Toc51860898"/>
      <w:bookmarkStart w:id="3548" w:name="_Toc14624642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43"/>
      <w:bookmarkEnd w:id="3544"/>
      <w:bookmarkEnd w:id="3545"/>
      <w:bookmarkEnd w:id="3546"/>
      <w:bookmarkEnd w:id="3547"/>
      <w:bookmarkEnd w:id="3548"/>
    </w:p>
    <w:p w14:paraId="5FEFBA99" w14:textId="77777777" w:rsidR="005B34C3" w:rsidRPr="0073469F" w:rsidRDefault="005B34C3" w:rsidP="00567124">
      <w:pPr>
        <w:pStyle w:val="Heading6"/>
        <w:numPr>
          <w:ilvl w:val="5"/>
          <w:numId w:val="0"/>
        </w:numPr>
        <w:ind w:left="1152" w:hanging="432"/>
      </w:pPr>
      <w:bookmarkStart w:id="3549" w:name="_Toc20156025"/>
      <w:bookmarkStart w:id="3550" w:name="_Toc27501182"/>
      <w:bookmarkStart w:id="3551" w:name="_Toc36049308"/>
      <w:bookmarkStart w:id="3552" w:name="_Toc45210074"/>
      <w:bookmarkStart w:id="3553" w:name="_Toc51860899"/>
      <w:bookmarkStart w:id="3554" w:name="_Toc146246427"/>
      <w:r w:rsidRPr="0073469F">
        <w:t>10.2.2.</w:t>
      </w:r>
      <w:r w:rsidR="00860352" w:rsidRPr="0073469F">
        <w:t>4.1.</w:t>
      </w:r>
      <w:r w:rsidRPr="0073469F">
        <w:t>1</w:t>
      </w:r>
      <w:r w:rsidRPr="0073469F">
        <w:tab/>
        <w:t>Call announcement timer calculation</w:t>
      </w:r>
      <w:bookmarkEnd w:id="3549"/>
      <w:bookmarkEnd w:id="3550"/>
      <w:bookmarkEnd w:id="3551"/>
      <w:bookmarkEnd w:id="3552"/>
      <w:bookmarkEnd w:id="3553"/>
      <w:bookmarkEnd w:id="3554"/>
    </w:p>
    <w:p w14:paraId="0AD67719" w14:textId="77777777" w:rsidR="005B34C3" w:rsidRPr="0073469F" w:rsidRDefault="005B34C3" w:rsidP="00567124">
      <w:pPr>
        <w:pStyle w:val="Heading7"/>
        <w:numPr>
          <w:ilvl w:val="6"/>
          <w:numId w:val="0"/>
        </w:numPr>
        <w:ind w:left="1296" w:hanging="288"/>
      </w:pPr>
      <w:bookmarkStart w:id="3555" w:name="_Toc20156026"/>
      <w:bookmarkStart w:id="3556" w:name="_Toc27501183"/>
      <w:bookmarkStart w:id="3557" w:name="_Toc36049309"/>
      <w:bookmarkStart w:id="3558" w:name="_Toc45210075"/>
      <w:bookmarkStart w:id="3559" w:name="_Toc51860900"/>
      <w:bookmarkStart w:id="3560" w:name="_Toc146246428"/>
      <w:r w:rsidRPr="0073469F">
        <w:t>10.2.2.</w:t>
      </w:r>
      <w:r w:rsidR="00860352" w:rsidRPr="0073469F">
        <w:t>4.</w:t>
      </w:r>
      <w:r w:rsidRPr="0073469F">
        <w:t>1.</w:t>
      </w:r>
      <w:r w:rsidR="00860352" w:rsidRPr="0073469F">
        <w:t>1</w:t>
      </w:r>
      <w:r w:rsidRPr="0073469F">
        <w:t>.1</w:t>
      </w:r>
      <w:r w:rsidRPr="0073469F">
        <w:tab/>
        <w:t>Periodic call announcement timer calculation</w:t>
      </w:r>
      <w:bookmarkEnd w:id="3555"/>
      <w:bookmarkEnd w:id="3556"/>
      <w:bookmarkEnd w:id="3557"/>
      <w:bookmarkEnd w:id="3558"/>
      <w:bookmarkEnd w:id="3559"/>
      <w:bookmarkEnd w:id="356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61" w:name="_Toc20156027"/>
      <w:bookmarkStart w:id="3562" w:name="_Toc27501184"/>
      <w:bookmarkStart w:id="3563" w:name="_Toc36049310"/>
      <w:bookmarkStart w:id="3564" w:name="_Toc45210076"/>
      <w:bookmarkStart w:id="3565" w:name="_Toc51860901"/>
      <w:bookmarkStart w:id="3566" w:name="_Toc146246429"/>
      <w:r w:rsidRPr="0073469F">
        <w:lastRenderedPageBreak/>
        <w:t>10.2.2.</w:t>
      </w:r>
      <w:r w:rsidR="00D239DA" w:rsidRPr="0073469F">
        <w:t>4.1.</w:t>
      </w:r>
      <w:r w:rsidRPr="0073469F">
        <w:t>1.2</w:t>
      </w:r>
      <w:r w:rsidRPr="0073469F">
        <w:tab/>
        <w:t>Call announcement timer calculation after CALL PROBE</w:t>
      </w:r>
      <w:bookmarkEnd w:id="3561"/>
      <w:bookmarkEnd w:id="3562"/>
      <w:bookmarkEnd w:id="3563"/>
      <w:bookmarkEnd w:id="3564"/>
      <w:bookmarkEnd w:id="3565"/>
      <w:bookmarkEnd w:id="356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7" w:name="_Toc20156028"/>
      <w:bookmarkStart w:id="3568" w:name="_Toc27501185"/>
      <w:bookmarkStart w:id="3569" w:name="_Toc36049311"/>
      <w:bookmarkStart w:id="3570" w:name="_Toc45210077"/>
      <w:bookmarkStart w:id="3571" w:name="_Toc51860902"/>
      <w:bookmarkStart w:id="3572" w:name="_Toc146246430"/>
      <w:r w:rsidRPr="0073469F">
        <w:t>10.2.2.4.1.</w:t>
      </w:r>
      <w:r>
        <w:t>2</w:t>
      </w:r>
      <w:r w:rsidRPr="0073469F">
        <w:tab/>
      </w:r>
      <w:r>
        <w:t>Max duration</w:t>
      </w:r>
      <w:r w:rsidRPr="0073469F">
        <w:t xml:space="preserve"> timer calculation</w:t>
      </w:r>
      <w:bookmarkEnd w:id="3567"/>
      <w:bookmarkEnd w:id="3568"/>
      <w:bookmarkEnd w:id="3569"/>
      <w:bookmarkEnd w:id="3570"/>
      <w:bookmarkEnd w:id="3571"/>
      <w:bookmarkEnd w:id="357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73" w:name="_Toc20156029"/>
      <w:bookmarkStart w:id="3574" w:name="_Toc27501186"/>
      <w:bookmarkStart w:id="3575" w:name="_Toc36049312"/>
      <w:bookmarkStart w:id="3576" w:name="_Toc45210078"/>
      <w:bookmarkStart w:id="3577" w:name="_Toc51860903"/>
      <w:bookmarkStart w:id="3578" w:name="_Toc14624643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73"/>
      <w:bookmarkEnd w:id="3574"/>
      <w:bookmarkEnd w:id="3575"/>
      <w:bookmarkEnd w:id="3576"/>
      <w:bookmarkEnd w:id="3577"/>
      <w:bookmarkEnd w:id="3578"/>
    </w:p>
    <w:p w14:paraId="7A3B4F63" w14:textId="77777777" w:rsidR="00D56F7B" w:rsidRPr="0073469F" w:rsidRDefault="00D56F7B" w:rsidP="00567124">
      <w:pPr>
        <w:pStyle w:val="Heading6"/>
        <w:numPr>
          <w:ilvl w:val="5"/>
          <w:numId w:val="0"/>
        </w:numPr>
        <w:ind w:left="1152" w:hanging="432"/>
        <w:rPr>
          <w:lang w:eastAsia="zh-CN"/>
        </w:rPr>
      </w:pPr>
      <w:bookmarkStart w:id="3579" w:name="_Toc20156030"/>
      <w:bookmarkStart w:id="3580" w:name="_Toc27501187"/>
      <w:bookmarkStart w:id="3581" w:name="_Toc36049313"/>
      <w:bookmarkStart w:id="3582" w:name="_Toc45210079"/>
      <w:bookmarkStart w:id="3583" w:name="_Toc51860904"/>
      <w:bookmarkStart w:id="3584" w:name="_Toc146246432"/>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9"/>
      <w:bookmarkEnd w:id="3580"/>
      <w:bookmarkEnd w:id="3581"/>
      <w:bookmarkEnd w:id="3582"/>
      <w:bookmarkEnd w:id="3583"/>
      <w:bookmarkEnd w:id="358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5" w:name="_Toc20156031"/>
      <w:bookmarkStart w:id="3586" w:name="_Toc27501188"/>
      <w:bookmarkStart w:id="3587" w:name="_Toc36049314"/>
      <w:bookmarkStart w:id="3588" w:name="_Toc45210080"/>
      <w:bookmarkStart w:id="3589" w:name="_Toc51860905"/>
      <w:bookmarkStart w:id="3590" w:name="_Toc14624643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5"/>
      <w:bookmarkEnd w:id="3586"/>
      <w:bookmarkEnd w:id="3587"/>
      <w:bookmarkEnd w:id="3588"/>
      <w:bookmarkEnd w:id="3589"/>
      <w:bookmarkEnd w:id="359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91" w:name="_Toc20156032"/>
      <w:bookmarkStart w:id="3592" w:name="_Toc27501189"/>
      <w:bookmarkStart w:id="3593" w:name="_Toc36049315"/>
      <w:bookmarkStart w:id="3594" w:name="_Toc45210081"/>
      <w:bookmarkStart w:id="3595" w:name="_Toc51860906"/>
      <w:bookmarkStart w:id="3596" w:name="_Toc146246434"/>
      <w:r w:rsidRPr="0073469F">
        <w:rPr>
          <w:lang w:eastAsia="zh-CN"/>
        </w:rPr>
        <w:lastRenderedPageBreak/>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91"/>
      <w:bookmarkEnd w:id="3592"/>
      <w:bookmarkEnd w:id="3593"/>
      <w:bookmarkEnd w:id="3594"/>
      <w:bookmarkEnd w:id="3595"/>
      <w:bookmarkEnd w:id="359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7" w:name="_Toc20156033"/>
      <w:bookmarkStart w:id="3598" w:name="_Toc27501190"/>
      <w:bookmarkStart w:id="3599" w:name="_Toc36049316"/>
      <w:bookmarkStart w:id="3600" w:name="_Toc45210082"/>
      <w:bookmarkStart w:id="3601" w:name="_Toc51860907"/>
      <w:bookmarkStart w:id="3602" w:name="_Toc146246435"/>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7"/>
      <w:bookmarkEnd w:id="3598"/>
      <w:bookmarkEnd w:id="3599"/>
      <w:bookmarkEnd w:id="3600"/>
      <w:bookmarkEnd w:id="3601"/>
      <w:bookmarkEnd w:id="3602"/>
    </w:p>
    <w:p w14:paraId="48D00D2A" w14:textId="77777777" w:rsidR="00D56F7B" w:rsidRPr="0073469F" w:rsidRDefault="00D56F7B" w:rsidP="00567124">
      <w:pPr>
        <w:pStyle w:val="Heading6"/>
        <w:numPr>
          <w:ilvl w:val="5"/>
          <w:numId w:val="0"/>
        </w:numPr>
        <w:ind w:left="1152" w:hanging="432"/>
        <w:rPr>
          <w:lang w:eastAsia="zh-CN"/>
        </w:rPr>
      </w:pPr>
      <w:bookmarkStart w:id="3603" w:name="_Toc20156034"/>
      <w:bookmarkStart w:id="3604" w:name="_Toc27501191"/>
      <w:bookmarkStart w:id="3605" w:name="_Toc36049317"/>
      <w:bookmarkStart w:id="3606" w:name="_Toc45210083"/>
      <w:bookmarkStart w:id="3607" w:name="_Toc51860908"/>
      <w:bookmarkStart w:id="3608" w:name="_Toc14624643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03"/>
      <w:bookmarkEnd w:id="3604"/>
      <w:bookmarkEnd w:id="3605"/>
      <w:bookmarkEnd w:id="3606"/>
      <w:bookmarkEnd w:id="3607"/>
      <w:bookmarkEnd w:id="360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lastRenderedPageBreak/>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9" w:name="_Toc20156035"/>
      <w:bookmarkStart w:id="3610" w:name="_Toc27501192"/>
      <w:bookmarkStart w:id="3611" w:name="_Toc36049318"/>
      <w:bookmarkStart w:id="3612" w:name="_Toc45210084"/>
      <w:bookmarkStart w:id="3613" w:name="_Toc51860909"/>
      <w:bookmarkStart w:id="3614" w:name="_Toc146246437"/>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9"/>
      <w:bookmarkEnd w:id="3610"/>
      <w:bookmarkEnd w:id="3611"/>
      <w:bookmarkEnd w:id="3612"/>
      <w:bookmarkEnd w:id="3613"/>
      <w:bookmarkEnd w:id="361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5" w:name="_Toc20156036"/>
      <w:bookmarkStart w:id="3616" w:name="_Toc27501193"/>
      <w:bookmarkStart w:id="3617" w:name="_Toc36049319"/>
      <w:bookmarkStart w:id="3618" w:name="_Toc45210085"/>
      <w:bookmarkStart w:id="3619" w:name="_Toc51860910"/>
      <w:bookmarkStart w:id="3620" w:name="_Toc14624643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5"/>
      <w:bookmarkEnd w:id="3616"/>
      <w:bookmarkEnd w:id="3617"/>
      <w:bookmarkEnd w:id="3618"/>
      <w:bookmarkEnd w:id="3619"/>
      <w:bookmarkEnd w:id="362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lastRenderedPageBreak/>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21" w:name="_Toc20156037"/>
      <w:bookmarkStart w:id="3622" w:name="_Toc27501194"/>
      <w:bookmarkStart w:id="3623" w:name="_Toc36049320"/>
      <w:bookmarkStart w:id="3624" w:name="_Toc45210086"/>
      <w:bookmarkStart w:id="3625" w:name="_Toc51860911"/>
      <w:bookmarkStart w:id="3626" w:name="_Toc14624643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21"/>
      <w:bookmarkEnd w:id="3622"/>
      <w:bookmarkEnd w:id="3623"/>
      <w:bookmarkEnd w:id="3624"/>
      <w:bookmarkEnd w:id="3625"/>
      <w:bookmarkEnd w:id="362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lastRenderedPageBreak/>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7" w:name="_Toc20156038"/>
      <w:bookmarkStart w:id="3628" w:name="_Toc27501195"/>
      <w:bookmarkStart w:id="3629" w:name="_Toc36049321"/>
      <w:bookmarkStart w:id="3630" w:name="_Toc45210087"/>
      <w:bookmarkStart w:id="3631" w:name="_Toc51860912"/>
      <w:bookmarkStart w:id="3632" w:name="_Toc146246440"/>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7"/>
      <w:bookmarkEnd w:id="3628"/>
      <w:bookmarkEnd w:id="3629"/>
      <w:bookmarkEnd w:id="3630"/>
      <w:bookmarkEnd w:id="3631"/>
      <w:bookmarkEnd w:id="363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33" w:name="_Toc20156039"/>
      <w:bookmarkStart w:id="3634" w:name="_Toc27501196"/>
      <w:bookmarkStart w:id="3635" w:name="_Toc36049322"/>
      <w:bookmarkStart w:id="3636" w:name="_Toc45210088"/>
      <w:bookmarkStart w:id="3637" w:name="_Toc51860913"/>
      <w:bookmarkStart w:id="3638" w:name="_Toc14624644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33"/>
      <w:bookmarkEnd w:id="3634"/>
      <w:bookmarkEnd w:id="3635"/>
      <w:bookmarkEnd w:id="3636"/>
      <w:bookmarkEnd w:id="3637"/>
      <w:bookmarkEnd w:id="363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9" w:name="_Toc20156040"/>
      <w:bookmarkStart w:id="3640" w:name="_Toc27501197"/>
      <w:bookmarkStart w:id="3641" w:name="_Toc36049323"/>
      <w:bookmarkStart w:id="3642" w:name="_Toc45210089"/>
      <w:bookmarkStart w:id="3643" w:name="_Toc51860914"/>
      <w:bookmarkStart w:id="3644" w:name="_Toc146246442"/>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9"/>
      <w:bookmarkEnd w:id="3640"/>
      <w:bookmarkEnd w:id="3641"/>
      <w:bookmarkEnd w:id="3642"/>
      <w:bookmarkEnd w:id="3643"/>
      <w:bookmarkEnd w:id="364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5" w:name="_Toc20156041"/>
      <w:bookmarkStart w:id="3646" w:name="_Toc27501198"/>
      <w:bookmarkStart w:id="3647" w:name="_Toc36049324"/>
      <w:bookmarkStart w:id="3648" w:name="_Toc45210090"/>
      <w:bookmarkStart w:id="3649" w:name="_Toc51860915"/>
      <w:bookmarkStart w:id="3650" w:name="_Toc14624644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5"/>
      <w:bookmarkEnd w:id="3646"/>
      <w:bookmarkEnd w:id="3647"/>
      <w:bookmarkEnd w:id="3648"/>
      <w:bookmarkEnd w:id="3649"/>
      <w:bookmarkEnd w:id="365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51" w:name="_Toc20156042"/>
      <w:bookmarkStart w:id="3652" w:name="_Toc27501199"/>
      <w:bookmarkStart w:id="3653" w:name="_Toc36049325"/>
      <w:bookmarkStart w:id="3654" w:name="_Toc45210091"/>
      <w:bookmarkStart w:id="3655" w:name="_Toc51860916"/>
      <w:bookmarkStart w:id="3656" w:name="_Toc146246444"/>
      <w:r w:rsidRPr="0073469F">
        <w:rPr>
          <w:lang w:eastAsia="zh-CN"/>
        </w:rPr>
        <w:t>10.2.2.4</w:t>
      </w:r>
      <w:r w:rsidR="00860352" w:rsidRPr="0073469F">
        <w:rPr>
          <w:lang w:eastAsia="zh-CN"/>
        </w:rPr>
        <w:t>.4</w:t>
      </w:r>
      <w:r w:rsidRPr="0073469F">
        <w:rPr>
          <w:lang w:eastAsia="zh-CN"/>
        </w:rPr>
        <w:tab/>
        <w:t>Periodic group call announcement</w:t>
      </w:r>
      <w:bookmarkEnd w:id="3651"/>
      <w:bookmarkEnd w:id="3652"/>
      <w:bookmarkEnd w:id="3653"/>
      <w:bookmarkEnd w:id="3654"/>
      <w:bookmarkEnd w:id="3655"/>
      <w:bookmarkEnd w:id="3656"/>
    </w:p>
    <w:p w14:paraId="7A89E922" w14:textId="77777777" w:rsidR="00D56F7B" w:rsidRPr="0073469F" w:rsidRDefault="00D56F7B" w:rsidP="00567124">
      <w:pPr>
        <w:pStyle w:val="Heading6"/>
        <w:numPr>
          <w:ilvl w:val="5"/>
          <w:numId w:val="0"/>
        </w:numPr>
        <w:ind w:left="1152" w:hanging="432"/>
        <w:rPr>
          <w:lang w:eastAsia="zh-CN"/>
        </w:rPr>
      </w:pPr>
      <w:bookmarkStart w:id="3657" w:name="_Toc20156043"/>
      <w:bookmarkStart w:id="3658" w:name="_Toc27501200"/>
      <w:bookmarkStart w:id="3659" w:name="_Toc36049326"/>
      <w:bookmarkStart w:id="3660" w:name="_Toc45210092"/>
      <w:bookmarkStart w:id="3661" w:name="_Toc51860917"/>
      <w:bookmarkStart w:id="3662" w:name="_Toc146246445"/>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7"/>
      <w:bookmarkEnd w:id="3658"/>
      <w:bookmarkEnd w:id="3659"/>
      <w:bookmarkEnd w:id="3660"/>
      <w:bookmarkEnd w:id="3661"/>
      <w:bookmarkEnd w:id="366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lastRenderedPageBreak/>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63" w:name="_Toc20156044"/>
      <w:bookmarkStart w:id="3664" w:name="_Toc27501201"/>
      <w:bookmarkStart w:id="3665" w:name="_Toc36049327"/>
      <w:bookmarkStart w:id="3666" w:name="_Toc45210093"/>
      <w:bookmarkStart w:id="3667" w:name="_Toc51860918"/>
      <w:bookmarkStart w:id="3668" w:name="_Toc14624644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63"/>
      <w:bookmarkEnd w:id="3664"/>
      <w:bookmarkEnd w:id="3665"/>
      <w:bookmarkEnd w:id="3666"/>
      <w:bookmarkEnd w:id="3667"/>
      <w:bookmarkEnd w:id="366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9" w:name="_Toc20156045"/>
      <w:bookmarkStart w:id="3670" w:name="_Toc27501202"/>
      <w:bookmarkStart w:id="3671" w:name="_Toc36049328"/>
      <w:bookmarkStart w:id="3672" w:name="_Toc45210094"/>
      <w:bookmarkStart w:id="3673" w:name="_Toc51860919"/>
      <w:bookmarkStart w:id="3674" w:name="_Toc146246447"/>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9"/>
      <w:bookmarkEnd w:id="3670"/>
      <w:bookmarkEnd w:id="3671"/>
      <w:bookmarkEnd w:id="3672"/>
      <w:bookmarkEnd w:id="3673"/>
      <w:bookmarkEnd w:id="3674"/>
    </w:p>
    <w:p w14:paraId="670358B0" w14:textId="77777777" w:rsidR="0091517C" w:rsidRPr="0073469F" w:rsidRDefault="0091517C" w:rsidP="00567124">
      <w:pPr>
        <w:pStyle w:val="Heading6"/>
        <w:numPr>
          <w:ilvl w:val="5"/>
          <w:numId w:val="0"/>
        </w:numPr>
        <w:ind w:left="1152" w:hanging="432"/>
        <w:rPr>
          <w:lang w:eastAsia="zh-CN"/>
        </w:rPr>
      </w:pPr>
      <w:bookmarkStart w:id="3675" w:name="_Toc20156046"/>
      <w:bookmarkStart w:id="3676" w:name="_Toc27501203"/>
      <w:bookmarkStart w:id="3677" w:name="_Toc36049329"/>
      <w:bookmarkStart w:id="3678" w:name="_Toc45210095"/>
      <w:bookmarkStart w:id="3679" w:name="_Toc51860920"/>
      <w:bookmarkStart w:id="3680" w:name="_Toc14624644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5"/>
      <w:bookmarkEnd w:id="3676"/>
      <w:bookmarkEnd w:id="3677"/>
      <w:bookmarkEnd w:id="3678"/>
      <w:bookmarkEnd w:id="3679"/>
      <w:bookmarkEnd w:id="368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lastRenderedPageBreak/>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81" w:name="_Toc20156047"/>
      <w:bookmarkStart w:id="3682" w:name="_Toc27501204"/>
      <w:bookmarkStart w:id="3683" w:name="_Toc36049330"/>
      <w:bookmarkStart w:id="3684" w:name="_Toc45210096"/>
      <w:bookmarkStart w:id="3685" w:name="_Toc51860921"/>
      <w:bookmarkStart w:id="3686" w:name="_Toc14624644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81"/>
      <w:bookmarkEnd w:id="3682"/>
      <w:bookmarkEnd w:id="3683"/>
      <w:bookmarkEnd w:id="3684"/>
      <w:bookmarkEnd w:id="3685"/>
      <w:bookmarkEnd w:id="368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7" w:name="_Toc20156048"/>
      <w:bookmarkStart w:id="3688" w:name="_Toc27501205"/>
      <w:bookmarkStart w:id="3689" w:name="_Toc36049331"/>
      <w:bookmarkStart w:id="3690" w:name="_Toc45210097"/>
      <w:bookmarkStart w:id="3691" w:name="_Toc51860922"/>
      <w:bookmarkStart w:id="3692" w:name="_Toc146246450"/>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7"/>
      <w:bookmarkEnd w:id="3688"/>
      <w:bookmarkEnd w:id="3689"/>
      <w:bookmarkEnd w:id="3690"/>
      <w:bookmarkEnd w:id="3691"/>
      <w:bookmarkEnd w:id="369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93" w:name="_Toc20156049"/>
      <w:bookmarkStart w:id="3694" w:name="_Toc27501206"/>
      <w:bookmarkStart w:id="3695" w:name="_Toc36049332"/>
      <w:bookmarkStart w:id="3696" w:name="_Toc45210098"/>
      <w:bookmarkStart w:id="3697" w:name="_Toc51860923"/>
      <w:bookmarkStart w:id="3698" w:name="_Toc14624645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93"/>
      <w:bookmarkEnd w:id="3694"/>
      <w:bookmarkEnd w:id="3695"/>
      <w:bookmarkEnd w:id="3696"/>
      <w:bookmarkEnd w:id="3697"/>
      <w:bookmarkEnd w:id="369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lastRenderedPageBreak/>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9" w:name="_Toc20156050"/>
      <w:bookmarkStart w:id="3700" w:name="_Toc27501207"/>
      <w:bookmarkStart w:id="3701" w:name="_Toc36049333"/>
      <w:bookmarkStart w:id="3702" w:name="_Toc45210099"/>
      <w:bookmarkStart w:id="3703" w:name="_Toc51860924"/>
      <w:bookmarkStart w:id="3704" w:name="_Toc146246452"/>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9"/>
      <w:bookmarkEnd w:id="3700"/>
      <w:bookmarkEnd w:id="3701"/>
      <w:bookmarkEnd w:id="3702"/>
      <w:bookmarkEnd w:id="3703"/>
      <w:bookmarkEnd w:id="370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5" w:name="_Toc20156051"/>
      <w:bookmarkStart w:id="3706" w:name="_Toc27501208"/>
      <w:bookmarkStart w:id="3707" w:name="_Toc36049334"/>
      <w:bookmarkStart w:id="3708" w:name="_Toc45210100"/>
      <w:bookmarkStart w:id="3709" w:name="_Toc51860925"/>
      <w:bookmarkStart w:id="3710" w:name="_Toc14624645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5"/>
      <w:bookmarkEnd w:id="3706"/>
      <w:bookmarkEnd w:id="3707"/>
      <w:bookmarkEnd w:id="3708"/>
      <w:bookmarkEnd w:id="3709"/>
      <w:bookmarkEnd w:id="371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11" w:name="_Toc20156052"/>
      <w:bookmarkStart w:id="3712" w:name="_Toc27501209"/>
      <w:bookmarkStart w:id="3713" w:name="_Toc36049335"/>
      <w:bookmarkStart w:id="3714" w:name="_Toc45210101"/>
      <w:bookmarkStart w:id="3715" w:name="_Toc51860926"/>
      <w:bookmarkStart w:id="3716" w:name="_Toc14624645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11"/>
      <w:bookmarkEnd w:id="3712"/>
      <w:bookmarkEnd w:id="3713"/>
      <w:bookmarkEnd w:id="3714"/>
      <w:bookmarkEnd w:id="3715"/>
      <w:bookmarkEnd w:id="371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7" w:name="_Toc20156053"/>
      <w:bookmarkStart w:id="3718" w:name="_Toc27501210"/>
      <w:bookmarkStart w:id="3719" w:name="_Toc36049336"/>
      <w:bookmarkStart w:id="3720" w:name="_Toc45210102"/>
      <w:bookmarkStart w:id="3721" w:name="_Toc51860927"/>
      <w:bookmarkStart w:id="3722" w:name="_Toc146246455"/>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7"/>
      <w:bookmarkEnd w:id="3718"/>
      <w:bookmarkEnd w:id="3719"/>
      <w:bookmarkEnd w:id="3720"/>
      <w:bookmarkEnd w:id="3721"/>
      <w:bookmarkEnd w:id="372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lastRenderedPageBreak/>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23" w:name="_Toc20156054"/>
      <w:bookmarkStart w:id="3724" w:name="_Toc27501211"/>
      <w:bookmarkStart w:id="3725" w:name="_Toc36049337"/>
      <w:bookmarkStart w:id="3726" w:name="_Toc45210103"/>
      <w:bookmarkStart w:id="3727" w:name="_Toc51860928"/>
      <w:bookmarkStart w:id="3728" w:name="_Toc146246456"/>
      <w:r w:rsidRPr="0073469F">
        <w:rPr>
          <w:lang w:eastAsia="zh-CN"/>
        </w:rPr>
        <w:t>10.2.2.4</w:t>
      </w:r>
      <w:r>
        <w:rPr>
          <w:lang w:eastAsia="zh-CN"/>
        </w:rPr>
        <w:t>.5.9</w:t>
      </w:r>
      <w:r w:rsidRPr="0073469F">
        <w:rPr>
          <w:lang w:eastAsia="zh-CN"/>
        </w:rPr>
        <w:tab/>
      </w:r>
      <w:r>
        <w:rPr>
          <w:lang w:eastAsia="zh-CN"/>
        </w:rPr>
        <w:t>Max duration reached</w:t>
      </w:r>
      <w:bookmarkEnd w:id="3723"/>
      <w:bookmarkEnd w:id="3724"/>
      <w:bookmarkEnd w:id="3725"/>
      <w:bookmarkEnd w:id="3726"/>
      <w:bookmarkEnd w:id="3727"/>
      <w:bookmarkEnd w:id="372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9" w:name="_Toc20156055"/>
      <w:bookmarkStart w:id="3730" w:name="_Toc27501212"/>
      <w:bookmarkStart w:id="3731" w:name="_Toc36049338"/>
      <w:bookmarkStart w:id="3732" w:name="_Toc45210104"/>
      <w:bookmarkStart w:id="3733" w:name="_Toc51860929"/>
      <w:bookmarkStart w:id="3734" w:name="_Toc146246457"/>
      <w:r w:rsidRPr="0073469F">
        <w:rPr>
          <w:rFonts w:eastAsia="SimSun"/>
          <w:lang w:eastAsia="zh-CN"/>
        </w:rPr>
        <w:t>10.2.2.4.6</w:t>
      </w:r>
      <w:r w:rsidRPr="0073469F">
        <w:rPr>
          <w:rFonts w:eastAsia="SimSun"/>
          <w:lang w:eastAsia="zh-CN"/>
        </w:rPr>
        <w:tab/>
        <w:t>Merge of calls</w:t>
      </w:r>
      <w:bookmarkEnd w:id="3729"/>
      <w:bookmarkEnd w:id="3730"/>
      <w:bookmarkEnd w:id="3731"/>
      <w:bookmarkEnd w:id="3732"/>
      <w:bookmarkEnd w:id="3733"/>
      <w:bookmarkEnd w:id="3734"/>
    </w:p>
    <w:p w14:paraId="7DC06464" w14:textId="77777777" w:rsidR="000D5B2D" w:rsidRPr="0073469F" w:rsidRDefault="000D5B2D" w:rsidP="00567124">
      <w:pPr>
        <w:pStyle w:val="Heading6"/>
        <w:numPr>
          <w:ilvl w:val="5"/>
          <w:numId w:val="0"/>
        </w:numPr>
        <w:ind w:left="1152" w:hanging="432"/>
        <w:rPr>
          <w:lang w:eastAsia="zh-CN"/>
        </w:rPr>
      </w:pPr>
      <w:bookmarkStart w:id="3735" w:name="_Toc20156056"/>
      <w:bookmarkStart w:id="3736" w:name="_Toc27501213"/>
      <w:bookmarkStart w:id="3737" w:name="_Toc36049339"/>
      <w:bookmarkStart w:id="3738" w:name="_Toc45210105"/>
      <w:bookmarkStart w:id="3739" w:name="_Toc51860930"/>
      <w:bookmarkStart w:id="3740" w:name="_Toc146246458"/>
      <w:r w:rsidRPr="0073469F">
        <w:rPr>
          <w:lang w:eastAsia="zh-CN"/>
        </w:rPr>
        <w:t>10.2.2.4.6.1</w:t>
      </w:r>
      <w:r w:rsidRPr="0073469F">
        <w:rPr>
          <w:lang w:eastAsia="zh-CN"/>
        </w:rPr>
        <w:tab/>
        <w:t>Merge of two calls</w:t>
      </w:r>
      <w:bookmarkEnd w:id="3735"/>
      <w:bookmarkEnd w:id="3736"/>
      <w:bookmarkEnd w:id="3737"/>
      <w:bookmarkEnd w:id="3738"/>
      <w:bookmarkEnd w:id="3739"/>
      <w:bookmarkEnd w:id="374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lastRenderedPageBreak/>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41" w:name="_Toc20156057"/>
      <w:bookmarkStart w:id="3742" w:name="_Toc27501214"/>
      <w:bookmarkStart w:id="3743" w:name="_Toc36049340"/>
      <w:bookmarkStart w:id="3744" w:name="_Toc45210106"/>
      <w:bookmarkStart w:id="3745" w:name="_Toc51860931"/>
      <w:bookmarkStart w:id="3746" w:name="_Toc146246459"/>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41"/>
      <w:bookmarkEnd w:id="3742"/>
      <w:bookmarkEnd w:id="3743"/>
      <w:bookmarkEnd w:id="3744"/>
      <w:bookmarkEnd w:id="3745"/>
      <w:bookmarkEnd w:id="3746"/>
    </w:p>
    <w:p w14:paraId="3963E3D9" w14:textId="77777777" w:rsidR="0091517C" w:rsidRPr="0073469F" w:rsidRDefault="0091517C" w:rsidP="00266048">
      <w:pPr>
        <w:pStyle w:val="H6"/>
        <w:rPr>
          <w:lang w:eastAsia="zh-CN"/>
        </w:rPr>
      </w:pPr>
      <w:bookmarkStart w:id="3747" w:name="_Toc20156058"/>
      <w:bookmarkStart w:id="3748" w:name="_Toc27501215"/>
      <w:bookmarkStart w:id="3749" w:name="_Toc36049341"/>
      <w:bookmarkStart w:id="3750" w:name="_Toc45210107"/>
      <w:bookmarkStart w:id="375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7"/>
      <w:bookmarkEnd w:id="3748"/>
      <w:bookmarkEnd w:id="3749"/>
      <w:bookmarkEnd w:id="3750"/>
      <w:bookmarkEnd w:id="375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52" w:name="_Toc20156059"/>
      <w:bookmarkStart w:id="3753" w:name="_Toc27501216"/>
      <w:bookmarkStart w:id="3754" w:name="_Toc36049342"/>
      <w:bookmarkStart w:id="3755" w:name="_Toc45210108"/>
      <w:bookmarkStart w:id="375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52"/>
      <w:bookmarkEnd w:id="3753"/>
      <w:bookmarkEnd w:id="3754"/>
      <w:bookmarkEnd w:id="3755"/>
      <w:bookmarkEnd w:id="375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7" w:name="_Toc20156060"/>
      <w:bookmarkStart w:id="3758" w:name="_Toc27501217"/>
      <w:bookmarkStart w:id="3759" w:name="_Toc36049343"/>
      <w:bookmarkStart w:id="3760" w:name="_Toc45210109"/>
      <w:bookmarkStart w:id="376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7"/>
      <w:bookmarkEnd w:id="3758"/>
      <w:bookmarkEnd w:id="3759"/>
      <w:bookmarkEnd w:id="3760"/>
      <w:bookmarkEnd w:id="376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62" w:name="_Toc20156061"/>
      <w:bookmarkStart w:id="3763" w:name="_Toc27501218"/>
      <w:bookmarkStart w:id="3764" w:name="_Toc36049344"/>
      <w:bookmarkStart w:id="3765" w:name="_Toc45210110"/>
      <w:bookmarkStart w:id="3766" w:name="_Toc51860935"/>
      <w:bookmarkStart w:id="3767" w:name="MCCQCTEMPBM_00000306"/>
      <w:bookmarkStart w:id="3768" w:name="_Toc146246460"/>
      <w:r>
        <w:t>10.2.3</w:t>
      </w:r>
      <w:r w:rsidR="00F94D1F" w:rsidRPr="0073469F">
        <w:tab/>
        <w:t>Call type control</w:t>
      </w:r>
      <w:bookmarkEnd w:id="3762"/>
      <w:bookmarkEnd w:id="3763"/>
      <w:bookmarkEnd w:id="3764"/>
      <w:bookmarkEnd w:id="3765"/>
      <w:bookmarkEnd w:id="3766"/>
      <w:bookmarkEnd w:id="3768"/>
    </w:p>
    <w:p w14:paraId="2C993428" w14:textId="77777777" w:rsidR="00F94D1F" w:rsidRDefault="009C2E6C" w:rsidP="00567124">
      <w:pPr>
        <w:pStyle w:val="Heading4"/>
      </w:pPr>
      <w:bookmarkStart w:id="3769" w:name="_Toc20156062"/>
      <w:bookmarkStart w:id="3770" w:name="_Toc27501219"/>
      <w:bookmarkStart w:id="3771" w:name="_Toc36049345"/>
      <w:bookmarkStart w:id="3772" w:name="_Toc45210111"/>
      <w:bookmarkStart w:id="3773" w:name="_Toc51860936"/>
      <w:bookmarkStart w:id="3774" w:name="_Toc146246461"/>
      <w:bookmarkEnd w:id="3767"/>
      <w:r>
        <w:t>10.2.3</w:t>
      </w:r>
      <w:r w:rsidR="00F94D1F" w:rsidRPr="0073469F">
        <w:t>.1</w:t>
      </w:r>
      <w:r w:rsidR="00F94D1F" w:rsidRPr="0073469F">
        <w:tab/>
        <w:t>General</w:t>
      </w:r>
      <w:bookmarkEnd w:id="3769"/>
      <w:bookmarkEnd w:id="3770"/>
      <w:bookmarkEnd w:id="3771"/>
      <w:bookmarkEnd w:id="3772"/>
      <w:bookmarkEnd w:id="3773"/>
      <w:bookmarkEnd w:id="377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5" w:name="_Toc20156063"/>
      <w:bookmarkStart w:id="3776" w:name="_Toc27501220"/>
      <w:bookmarkStart w:id="3777" w:name="_Toc36049346"/>
      <w:bookmarkStart w:id="3778" w:name="_Toc45210112"/>
      <w:bookmarkStart w:id="3779" w:name="_Toc51860937"/>
      <w:bookmarkStart w:id="3780" w:name="_Toc146246462"/>
      <w:r>
        <w:t>10.2.3</w:t>
      </w:r>
      <w:r w:rsidR="00F94D1F" w:rsidRPr="0073469F">
        <w:t>.2</w:t>
      </w:r>
      <w:r w:rsidR="00F94D1F" w:rsidRPr="0073469F">
        <w:tab/>
        <w:t>Call type control state machine</w:t>
      </w:r>
      <w:bookmarkEnd w:id="3775"/>
      <w:bookmarkEnd w:id="3776"/>
      <w:bookmarkEnd w:id="3777"/>
      <w:bookmarkEnd w:id="3778"/>
      <w:bookmarkEnd w:id="3779"/>
      <w:bookmarkEnd w:id="378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56857896"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81" w:name="_Toc20156064"/>
      <w:bookmarkStart w:id="3782" w:name="_Toc27501221"/>
      <w:bookmarkStart w:id="3783" w:name="_Toc36049347"/>
      <w:bookmarkStart w:id="3784" w:name="_Toc45210113"/>
      <w:bookmarkStart w:id="3785" w:name="_Toc51860938"/>
      <w:bookmarkStart w:id="3786" w:name="_Toc14624646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81"/>
      <w:bookmarkEnd w:id="3782"/>
      <w:bookmarkEnd w:id="3783"/>
      <w:bookmarkEnd w:id="3784"/>
      <w:bookmarkEnd w:id="3785"/>
      <w:bookmarkEnd w:id="3786"/>
    </w:p>
    <w:p w14:paraId="4D679380" w14:textId="77777777" w:rsidR="00F94D1F" w:rsidRPr="0073469F" w:rsidRDefault="009C2E6C" w:rsidP="00567124">
      <w:pPr>
        <w:pStyle w:val="Heading5"/>
        <w:rPr>
          <w:lang w:eastAsia="zh-CN"/>
        </w:rPr>
      </w:pPr>
      <w:bookmarkStart w:id="3787" w:name="_Toc20156065"/>
      <w:bookmarkStart w:id="3788" w:name="_Toc27501222"/>
      <w:bookmarkStart w:id="3789" w:name="_Toc36049348"/>
      <w:bookmarkStart w:id="3790" w:name="_Toc45210114"/>
      <w:bookmarkStart w:id="3791" w:name="_Toc51860939"/>
      <w:bookmarkStart w:id="3792" w:name="_Toc14624646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7"/>
      <w:bookmarkEnd w:id="3788"/>
      <w:bookmarkEnd w:id="3789"/>
      <w:bookmarkEnd w:id="3790"/>
      <w:bookmarkEnd w:id="3791"/>
      <w:bookmarkEnd w:id="379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93" w:name="_Toc20156066"/>
      <w:bookmarkStart w:id="3794" w:name="_Toc27501223"/>
      <w:bookmarkStart w:id="3795" w:name="_Toc36049349"/>
      <w:bookmarkStart w:id="3796" w:name="_Toc45210115"/>
      <w:bookmarkStart w:id="3797" w:name="_Toc51860940"/>
      <w:bookmarkStart w:id="3798" w:name="_Toc146246465"/>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93"/>
      <w:bookmarkEnd w:id="3794"/>
      <w:bookmarkEnd w:id="3795"/>
      <w:bookmarkEnd w:id="3796"/>
      <w:bookmarkEnd w:id="3797"/>
      <w:bookmarkEnd w:id="379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9" w:name="_Toc20156067"/>
      <w:bookmarkStart w:id="3800" w:name="_Toc27501224"/>
      <w:bookmarkStart w:id="3801" w:name="_Toc36049350"/>
      <w:bookmarkStart w:id="3802" w:name="_Toc45210116"/>
      <w:bookmarkStart w:id="3803" w:name="_Toc51860941"/>
      <w:bookmarkStart w:id="3804" w:name="_Toc146246466"/>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9"/>
      <w:bookmarkEnd w:id="3800"/>
      <w:bookmarkEnd w:id="3801"/>
      <w:bookmarkEnd w:id="3802"/>
      <w:bookmarkEnd w:id="3803"/>
      <w:bookmarkEnd w:id="380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5" w:name="_Toc20156068"/>
      <w:bookmarkStart w:id="3806" w:name="_Toc27501225"/>
      <w:bookmarkStart w:id="3807" w:name="_Toc36049351"/>
      <w:bookmarkStart w:id="3808" w:name="_Toc45210117"/>
      <w:bookmarkStart w:id="3809" w:name="_Toc51860942"/>
      <w:bookmarkStart w:id="3810" w:name="_Toc146246467"/>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5"/>
      <w:bookmarkEnd w:id="3806"/>
      <w:bookmarkEnd w:id="3807"/>
      <w:bookmarkEnd w:id="3808"/>
      <w:bookmarkEnd w:id="3809"/>
      <w:bookmarkEnd w:id="381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11" w:name="_Toc20156069"/>
      <w:bookmarkStart w:id="3812" w:name="_Toc27501226"/>
      <w:bookmarkStart w:id="3813" w:name="_Toc36049352"/>
      <w:bookmarkStart w:id="3814" w:name="_Toc45210118"/>
      <w:bookmarkStart w:id="3815" w:name="_Toc51860943"/>
      <w:bookmarkStart w:id="3816" w:name="_Toc146246468"/>
      <w:r>
        <w:t>10.2.3</w:t>
      </w:r>
      <w:r w:rsidR="00F94D1F" w:rsidRPr="0073469F">
        <w:t>.4</w:t>
      </w:r>
      <w:r w:rsidR="00F94D1F" w:rsidRPr="0073469F">
        <w:tab/>
        <w:t>Procedures</w:t>
      </w:r>
      <w:bookmarkEnd w:id="3811"/>
      <w:bookmarkEnd w:id="3812"/>
      <w:bookmarkEnd w:id="3813"/>
      <w:bookmarkEnd w:id="3814"/>
      <w:bookmarkEnd w:id="3815"/>
      <w:bookmarkEnd w:id="3816"/>
    </w:p>
    <w:p w14:paraId="0A86449B" w14:textId="77777777" w:rsidR="00F94D1F" w:rsidRDefault="009C2E6C" w:rsidP="00567124">
      <w:pPr>
        <w:pStyle w:val="Heading5"/>
      </w:pPr>
      <w:bookmarkStart w:id="3817" w:name="_Toc20156070"/>
      <w:bookmarkStart w:id="3818" w:name="_Toc27501227"/>
      <w:bookmarkStart w:id="3819" w:name="_Toc36049353"/>
      <w:bookmarkStart w:id="3820" w:name="_Toc45210119"/>
      <w:bookmarkStart w:id="3821" w:name="_Toc51860944"/>
      <w:bookmarkStart w:id="3822" w:name="_Toc146246469"/>
      <w:r>
        <w:t>10.2.3</w:t>
      </w:r>
      <w:r w:rsidR="00F94D1F" w:rsidRPr="0073469F">
        <w:t>.4.1</w:t>
      </w:r>
      <w:r w:rsidR="00F94D1F" w:rsidRPr="0073469F">
        <w:tab/>
        <w:t>General</w:t>
      </w:r>
      <w:bookmarkEnd w:id="3817"/>
      <w:bookmarkEnd w:id="3818"/>
      <w:bookmarkEnd w:id="3819"/>
      <w:bookmarkEnd w:id="3820"/>
      <w:bookmarkEnd w:id="3821"/>
      <w:bookmarkEnd w:id="3822"/>
    </w:p>
    <w:p w14:paraId="5C02B424" w14:textId="77777777" w:rsidR="00C255AB" w:rsidRDefault="00C255AB" w:rsidP="00567124">
      <w:pPr>
        <w:pStyle w:val="Heading6"/>
        <w:numPr>
          <w:ilvl w:val="5"/>
          <w:numId w:val="0"/>
        </w:numPr>
        <w:ind w:left="1152" w:hanging="432"/>
      </w:pPr>
      <w:bookmarkStart w:id="3823" w:name="_Toc20156071"/>
      <w:bookmarkStart w:id="3824" w:name="_Toc27501228"/>
      <w:bookmarkStart w:id="3825" w:name="_Toc36049354"/>
      <w:bookmarkStart w:id="3826" w:name="_Toc45210120"/>
      <w:bookmarkStart w:id="3827" w:name="_Toc51860945"/>
      <w:bookmarkStart w:id="3828" w:name="_Toc146246470"/>
      <w:r>
        <w:t>10.2.3.4.1.1</w:t>
      </w:r>
      <w:r>
        <w:tab/>
        <w:t>Implicit downgrade (emergency) timer calculation</w:t>
      </w:r>
      <w:bookmarkEnd w:id="3823"/>
      <w:bookmarkEnd w:id="3824"/>
      <w:bookmarkEnd w:id="3825"/>
      <w:bookmarkEnd w:id="3826"/>
      <w:bookmarkEnd w:id="3827"/>
      <w:bookmarkEnd w:id="382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9" w:name="_Toc20156072"/>
      <w:bookmarkStart w:id="3830" w:name="_Toc27501229"/>
      <w:bookmarkStart w:id="3831" w:name="_Toc36049355"/>
      <w:bookmarkStart w:id="3832" w:name="_Toc45210121"/>
      <w:bookmarkStart w:id="3833" w:name="_Toc51860946"/>
      <w:bookmarkStart w:id="3834" w:name="_Toc146246471"/>
      <w:r>
        <w:t>10.2.3.4.1.2</w:t>
      </w:r>
      <w:r>
        <w:tab/>
        <w:t>Implicit downgrade (imminent peril) timer calculation</w:t>
      </w:r>
      <w:bookmarkEnd w:id="3829"/>
      <w:bookmarkEnd w:id="3830"/>
      <w:bookmarkEnd w:id="3831"/>
      <w:bookmarkEnd w:id="3832"/>
      <w:bookmarkEnd w:id="3833"/>
      <w:bookmarkEnd w:id="383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5" w:name="_Toc20156073"/>
      <w:bookmarkStart w:id="3836" w:name="_Toc27501230"/>
      <w:bookmarkStart w:id="3837" w:name="_Toc36049356"/>
      <w:bookmarkStart w:id="3838" w:name="_Toc45210122"/>
      <w:bookmarkStart w:id="3839" w:name="_Toc51860947"/>
      <w:bookmarkStart w:id="3840" w:name="_Toc146246472"/>
      <w:r>
        <w:t>10.2.3</w:t>
      </w:r>
      <w:r w:rsidR="00F94D1F" w:rsidRPr="0073469F">
        <w:t>.4.2</w:t>
      </w:r>
      <w:r w:rsidR="00F94D1F" w:rsidRPr="0073469F">
        <w:tab/>
        <w:t>User initiated the call</w:t>
      </w:r>
      <w:r w:rsidR="008D7C3E">
        <w:t xml:space="preserve"> probe</w:t>
      </w:r>
      <w:bookmarkEnd w:id="3835"/>
      <w:bookmarkEnd w:id="3836"/>
      <w:bookmarkEnd w:id="3837"/>
      <w:bookmarkEnd w:id="3838"/>
      <w:bookmarkEnd w:id="3839"/>
      <w:bookmarkEnd w:id="3840"/>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41" w:name="_Toc20156074"/>
      <w:bookmarkStart w:id="3842" w:name="_Toc27501231"/>
      <w:bookmarkStart w:id="3843" w:name="_Toc36049357"/>
      <w:bookmarkStart w:id="3844" w:name="_Toc45210123"/>
      <w:bookmarkStart w:id="3845" w:name="_Toc51860948"/>
      <w:bookmarkStart w:id="3846" w:name="_Toc146246473"/>
      <w:r>
        <w:t>10.2.3</w:t>
      </w:r>
      <w:r w:rsidR="00F94D1F" w:rsidRPr="0073469F">
        <w:t>.4.3</w:t>
      </w:r>
      <w:r w:rsidR="00F94D1F" w:rsidRPr="0073469F">
        <w:tab/>
        <w:t>Received GROUP CALL ANNOUNCEMENT message as a response to GROUP CALL PROBE message</w:t>
      </w:r>
      <w:bookmarkEnd w:id="3841"/>
      <w:bookmarkEnd w:id="3842"/>
      <w:bookmarkEnd w:id="3843"/>
      <w:bookmarkEnd w:id="3844"/>
      <w:bookmarkEnd w:id="3845"/>
      <w:bookmarkEnd w:id="384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7" w:name="_Toc20156075"/>
      <w:bookmarkStart w:id="3848" w:name="_Toc27501232"/>
      <w:bookmarkStart w:id="3849" w:name="_Toc36049358"/>
      <w:bookmarkStart w:id="3850" w:name="_Toc45210124"/>
      <w:bookmarkStart w:id="3851" w:name="_Toc51860949"/>
      <w:bookmarkStart w:id="3852" w:name="_Toc14624647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7"/>
      <w:bookmarkEnd w:id="3848"/>
      <w:bookmarkEnd w:id="3849"/>
      <w:bookmarkEnd w:id="3850"/>
      <w:bookmarkEnd w:id="3851"/>
      <w:bookmarkEnd w:id="385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53" w:name="_Toc20156076"/>
      <w:bookmarkStart w:id="3854" w:name="_Toc27501233"/>
      <w:bookmarkStart w:id="3855" w:name="_Toc36049359"/>
      <w:bookmarkStart w:id="3856" w:name="_Toc45210125"/>
      <w:bookmarkStart w:id="3857" w:name="_Toc51860950"/>
      <w:bookmarkStart w:id="3858" w:name="_Toc14624647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53"/>
      <w:bookmarkEnd w:id="3854"/>
      <w:bookmarkEnd w:id="3855"/>
      <w:bookmarkEnd w:id="3856"/>
      <w:bookmarkEnd w:id="3857"/>
      <w:bookmarkEnd w:id="385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9" w:name="_Toc20156077"/>
      <w:bookmarkStart w:id="3860" w:name="_Toc27501234"/>
      <w:bookmarkStart w:id="3861" w:name="_Toc36049360"/>
      <w:bookmarkStart w:id="3862" w:name="_Toc45210126"/>
      <w:bookmarkStart w:id="3863" w:name="_Toc51860951"/>
      <w:bookmarkStart w:id="3864" w:name="_Toc146246476"/>
      <w:r>
        <w:rPr>
          <w:rFonts w:eastAsia="Malgun Gothic"/>
        </w:rPr>
        <w:t>10.2.</w:t>
      </w:r>
      <w:r w:rsidR="005759F5">
        <w:rPr>
          <w:rFonts w:eastAsia="Malgun Gothic"/>
        </w:rPr>
        <w:t>3</w:t>
      </w:r>
      <w:r>
        <w:rPr>
          <w:rFonts w:eastAsia="Malgun Gothic"/>
        </w:rPr>
        <w:t>.4.6</w:t>
      </w:r>
      <w:r>
        <w:rPr>
          <w:rFonts w:eastAsia="Malgun Gothic"/>
        </w:rPr>
        <w:tab/>
        <w:t>Call started</w:t>
      </w:r>
      <w:bookmarkEnd w:id="3859"/>
      <w:bookmarkEnd w:id="3860"/>
      <w:bookmarkEnd w:id="3861"/>
      <w:bookmarkEnd w:id="3862"/>
      <w:bookmarkEnd w:id="3863"/>
      <w:bookmarkEnd w:id="386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5" w:name="_Toc20156078"/>
      <w:bookmarkStart w:id="3866" w:name="_Toc27501235"/>
      <w:bookmarkStart w:id="3867" w:name="_Toc36049361"/>
      <w:bookmarkStart w:id="3868" w:name="_Toc45210127"/>
      <w:bookmarkStart w:id="3869" w:name="_Toc51860952"/>
      <w:bookmarkStart w:id="3870" w:name="_Toc146246477"/>
      <w:r>
        <w:lastRenderedPageBreak/>
        <w:t>10.2.3</w:t>
      </w:r>
      <w:r w:rsidR="00F94D1F" w:rsidRPr="0073469F">
        <w:t>.4.</w:t>
      </w:r>
      <w:r w:rsidR="005759F5">
        <w:t>7</w:t>
      </w:r>
      <w:r w:rsidR="00F94D1F" w:rsidRPr="0073469F">
        <w:tab/>
        <w:t>Upgrade call</w:t>
      </w:r>
      <w:bookmarkEnd w:id="3865"/>
      <w:bookmarkEnd w:id="3866"/>
      <w:bookmarkEnd w:id="3867"/>
      <w:bookmarkEnd w:id="3868"/>
      <w:bookmarkEnd w:id="3869"/>
      <w:bookmarkEnd w:id="3870"/>
    </w:p>
    <w:p w14:paraId="3CB5C3C3" w14:textId="77777777" w:rsidR="00F94D1F" w:rsidRPr="0073469F" w:rsidRDefault="009C2E6C" w:rsidP="00567124">
      <w:pPr>
        <w:pStyle w:val="Heading6"/>
        <w:numPr>
          <w:ilvl w:val="5"/>
          <w:numId w:val="0"/>
        </w:numPr>
        <w:ind w:left="1152" w:hanging="432"/>
      </w:pPr>
      <w:bookmarkStart w:id="3871" w:name="_Toc20156079"/>
      <w:bookmarkStart w:id="3872" w:name="_Toc27501236"/>
      <w:bookmarkStart w:id="3873" w:name="_Toc36049362"/>
      <w:bookmarkStart w:id="3874" w:name="_Toc45210128"/>
      <w:bookmarkStart w:id="3875" w:name="_Toc51860953"/>
      <w:bookmarkStart w:id="3876" w:name="_Toc146246478"/>
      <w:r>
        <w:t>10.2.3</w:t>
      </w:r>
      <w:r w:rsidR="00F94D1F" w:rsidRPr="0073469F">
        <w:t>.4.</w:t>
      </w:r>
      <w:r w:rsidR="005759F5">
        <w:t>7</w:t>
      </w:r>
      <w:r w:rsidR="00F94D1F" w:rsidRPr="0073469F">
        <w:t>.1</w:t>
      </w:r>
      <w:r w:rsidR="00F94D1F" w:rsidRPr="0073469F">
        <w:tab/>
        <w:t>Originating user upgrading the call</w:t>
      </w:r>
      <w:bookmarkEnd w:id="3871"/>
      <w:bookmarkEnd w:id="3872"/>
      <w:bookmarkEnd w:id="3873"/>
      <w:bookmarkEnd w:id="3874"/>
      <w:bookmarkEnd w:id="3875"/>
      <w:bookmarkEnd w:id="387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7" w:name="_Toc20156080"/>
      <w:bookmarkStart w:id="3878" w:name="_Toc27501237"/>
      <w:bookmarkStart w:id="3879" w:name="_Toc36049363"/>
      <w:bookmarkStart w:id="3880" w:name="_Toc45210129"/>
      <w:bookmarkStart w:id="3881" w:name="_Toc51860954"/>
      <w:bookmarkStart w:id="3882" w:name="_Toc146246479"/>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7"/>
      <w:bookmarkEnd w:id="3878"/>
      <w:bookmarkEnd w:id="3879"/>
      <w:bookmarkEnd w:id="3880"/>
      <w:bookmarkEnd w:id="3881"/>
      <w:bookmarkEnd w:id="388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83" w:name="_Toc20156081"/>
      <w:bookmarkStart w:id="3884" w:name="_Toc27501238"/>
      <w:bookmarkStart w:id="3885" w:name="_Toc36049364"/>
      <w:bookmarkStart w:id="3886" w:name="_Toc45210130"/>
      <w:bookmarkStart w:id="3887" w:name="_Toc51860955"/>
      <w:bookmarkStart w:id="3888" w:name="_Toc146246480"/>
      <w:r>
        <w:lastRenderedPageBreak/>
        <w:t>10.2.3</w:t>
      </w:r>
      <w:r w:rsidR="00F94D1F" w:rsidRPr="0073469F">
        <w:t>.4.</w:t>
      </w:r>
      <w:r w:rsidR="005759F5">
        <w:t>8</w:t>
      </w:r>
      <w:r w:rsidR="00F94D1F" w:rsidRPr="0073469F">
        <w:tab/>
        <w:t>Downgrade call</w:t>
      </w:r>
      <w:bookmarkEnd w:id="3883"/>
      <w:bookmarkEnd w:id="3884"/>
      <w:bookmarkEnd w:id="3885"/>
      <w:bookmarkEnd w:id="3886"/>
      <w:bookmarkEnd w:id="3887"/>
      <w:bookmarkEnd w:id="3888"/>
    </w:p>
    <w:p w14:paraId="6D8E1EF6" w14:textId="77777777" w:rsidR="00F94D1F" w:rsidRPr="0073469F" w:rsidRDefault="009C2E6C" w:rsidP="00567124">
      <w:pPr>
        <w:pStyle w:val="Heading6"/>
        <w:numPr>
          <w:ilvl w:val="5"/>
          <w:numId w:val="0"/>
        </w:numPr>
        <w:ind w:left="1152" w:hanging="432"/>
      </w:pPr>
      <w:bookmarkStart w:id="3889" w:name="_Toc20156082"/>
      <w:bookmarkStart w:id="3890" w:name="_Toc27501239"/>
      <w:bookmarkStart w:id="3891" w:name="_Toc36049365"/>
      <w:bookmarkStart w:id="3892" w:name="_Toc45210131"/>
      <w:bookmarkStart w:id="3893" w:name="_Toc51860956"/>
      <w:bookmarkStart w:id="3894" w:name="_Toc146246481"/>
      <w:r>
        <w:t>10.2.3</w:t>
      </w:r>
      <w:r w:rsidR="00F94D1F" w:rsidRPr="0073469F">
        <w:t>.4.</w:t>
      </w:r>
      <w:r w:rsidR="005759F5">
        <w:t>8</w:t>
      </w:r>
      <w:r w:rsidR="00F94D1F" w:rsidRPr="0073469F">
        <w:t>.1</w:t>
      </w:r>
      <w:r w:rsidR="00F94D1F" w:rsidRPr="0073469F">
        <w:tab/>
        <w:t>Originating user downgrading emergency group call</w:t>
      </w:r>
      <w:bookmarkEnd w:id="3889"/>
      <w:bookmarkEnd w:id="3890"/>
      <w:bookmarkEnd w:id="3891"/>
      <w:bookmarkEnd w:id="3892"/>
      <w:bookmarkEnd w:id="3893"/>
      <w:bookmarkEnd w:id="389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5" w:name="_Toc20156083"/>
      <w:bookmarkStart w:id="3896" w:name="_Toc27501240"/>
      <w:bookmarkStart w:id="3897" w:name="_Toc36049366"/>
      <w:bookmarkStart w:id="3898" w:name="_Toc45210132"/>
      <w:bookmarkStart w:id="3899" w:name="_Toc51860957"/>
      <w:bookmarkStart w:id="3900" w:name="_Toc146246482"/>
      <w:r>
        <w:t>10.2.3</w:t>
      </w:r>
      <w:r w:rsidR="00F94D1F" w:rsidRPr="0073469F">
        <w:t>.4.</w:t>
      </w:r>
      <w:r w:rsidR="005759F5">
        <w:t>8</w:t>
      </w:r>
      <w:r w:rsidR="00F94D1F" w:rsidRPr="0073469F">
        <w:t>.2</w:t>
      </w:r>
      <w:r w:rsidR="00F94D1F" w:rsidRPr="0073469F">
        <w:tab/>
        <w:t>Retransmitting GROUP CALL EMERGENCY END</w:t>
      </w:r>
      <w:bookmarkEnd w:id="3895"/>
      <w:bookmarkEnd w:id="3896"/>
      <w:bookmarkEnd w:id="3897"/>
      <w:bookmarkEnd w:id="3898"/>
      <w:bookmarkEnd w:id="3899"/>
      <w:bookmarkEnd w:id="390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01" w:name="_Toc20156084"/>
      <w:bookmarkStart w:id="3902" w:name="_Toc27501241"/>
      <w:bookmarkStart w:id="3903" w:name="_Toc36049367"/>
      <w:bookmarkStart w:id="3904" w:name="_Toc45210133"/>
      <w:bookmarkStart w:id="3905" w:name="_Toc51860958"/>
      <w:bookmarkStart w:id="3906" w:name="_Toc146246483"/>
      <w:r>
        <w:t>10.2.3</w:t>
      </w:r>
      <w:r w:rsidR="00F94D1F" w:rsidRPr="0073469F">
        <w:t>.4.</w:t>
      </w:r>
      <w:r w:rsidR="005759F5">
        <w:t>8</w:t>
      </w:r>
      <w:r w:rsidR="00F94D1F" w:rsidRPr="0073469F">
        <w:t>.3</w:t>
      </w:r>
      <w:r w:rsidR="00F94D1F" w:rsidRPr="0073469F">
        <w:tab/>
        <w:t>Terminating user downgrading emergency group call</w:t>
      </w:r>
      <w:bookmarkEnd w:id="3901"/>
      <w:bookmarkEnd w:id="3902"/>
      <w:bookmarkEnd w:id="3903"/>
      <w:bookmarkEnd w:id="3904"/>
      <w:bookmarkEnd w:id="3905"/>
      <w:bookmarkEnd w:id="390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7" w:name="_Toc20156085"/>
      <w:bookmarkStart w:id="3908" w:name="_Toc27501242"/>
      <w:bookmarkStart w:id="3909" w:name="_Toc36049368"/>
      <w:bookmarkStart w:id="3910" w:name="_Toc45210134"/>
      <w:bookmarkStart w:id="3911" w:name="_Toc51860959"/>
      <w:bookmarkStart w:id="3912" w:name="_Toc146246484"/>
      <w:r>
        <w:t>10.2.3</w:t>
      </w:r>
      <w:r w:rsidR="00F94D1F" w:rsidRPr="0073469F">
        <w:t>.4.</w:t>
      </w:r>
      <w:r w:rsidR="005759F5">
        <w:t>8</w:t>
      </w:r>
      <w:r w:rsidR="00F94D1F" w:rsidRPr="0073469F">
        <w:t>.4</w:t>
      </w:r>
      <w:r w:rsidR="00F94D1F" w:rsidRPr="0073469F">
        <w:tab/>
        <w:t>Originating user downgrading imminent peril group call</w:t>
      </w:r>
      <w:bookmarkEnd w:id="3907"/>
      <w:bookmarkEnd w:id="3908"/>
      <w:bookmarkEnd w:id="3909"/>
      <w:bookmarkEnd w:id="3910"/>
      <w:bookmarkEnd w:id="3911"/>
      <w:bookmarkEnd w:id="391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13" w:name="_Toc20156086"/>
      <w:bookmarkStart w:id="3914" w:name="_Toc27501243"/>
      <w:bookmarkStart w:id="3915" w:name="_Toc36049369"/>
      <w:bookmarkStart w:id="3916" w:name="_Toc45210135"/>
      <w:bookmarkStart w:id="3917" w:name="_Toc51860960"/>
      <w:bookmarkStart w:id="3918" w:name="_Toc146246485"/>
      <w:r>
        <w:t>10.2.3</w:t>
      </w:r>
      <w:r w:rsidR="00F94D1F" w:rsidRPr="0073469F">
        <w:t>.4.</w:t>
      </w:r>
      <w:r w:rsidR="005759F5">
        <w:t>8</w:t>
      </w:r>
      <w:r w:rsidR="00F94D1F" w:rsidRPr="0073469F">
        <w:t>.5</w:t>
      </w:r>
      <w:r w:rsidR="00F94D1F" w:rsidRPr="0073469F">
        <w:tab/>
        <w:t>Retransmitting GROUP CALL IMMINENT PERIL END</w:t>
      </w:r>
      <w:bookmarkEnd w:id="3913"/>
      <w:bookmarkEnd w:id="3914"/>
      <w:bookmarkEnd w:id="3915"/>
      <w:bookmarkEnd w:id="3916"/>
      <w:bookmarkEnd w:id="3917"/>
      <w:bookmarkEnd w:id="391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9" w:name="_Toc20156087"/>
      <w:bookmarkStart w:id="3920" w:name="_Toc27501244"/>
      <w:bookmarkStart w:id="3921" w:name="_Toc36049370"/>
      <w:bookmarkStart w:id="3922" w:name="_Toc45210136"/>
      <w:bookmarkStart w:id="3923" w:name="_Toc51860961"/>
      <w:bookmarkStart w:id="3924" w:name="_Toc146246486"/>
      <w:r>
        <w:t>10.2.3</w:t>
      </w:r>
      <w:r w:rsidR="00F94D1F" w:rsidRPr="0073469F">
        <w:t>.4.</w:t>
      </w:r>
      <w:r w:rsidR="005759F5">
        <w:t>8</w:t>
      </w:r>
      <w:r w:rsidR="00F94D1F" w:rsidRPr="0073469F">
        <w:t>.6</w:t>
      </w:r>
      <w:r w:rsidR="00F94D1F" w:rsidRPr="0073469F">
        <w:tab/>
        <w:t>Terminating user downgrading imminent peril group call</w:t>
      </w:r>
      <w:bookmarkEnd w:id="3919"/>
      <w:bookmarkEnd w:id="3920"/>
      <w:bookmarkEnd w:id="3921"/>
      <w:bookmarkEnd w:id="3922"/>
      <w:bookmarkEnd w:id="3923"/>
      <w:bookmarkEnd w:id="392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5" w:name="_Toc20156088"/>
      <w:bookmarkStart w:id="3926" w:name="_Toc27501245"/>
      <w:bookmarkStart w:id="3927" w:name="_Toc36049371"/>
      <w:bookmarkStart w:id="3928" w:name="_Toc45210137"/>
      <w:bookmarkStart w:id="3929" w:name="_Toc51860962"/>
      <w:bookmarkStart w:id="3930" w:name="_Toc146246487"/>
      <w:r>
        <w:lastRenderedPageBreak/>
        <w:t>10.2.</w:t>
      </w:r>
      <w:r w:rsidRPr="00C53B38">
        <w:rPr>
          <w:lang w:val="en-US"/>
        </w:rPr>
        <w:t>3</w:t>
      </w:r>
      <w:r w:rsidR="00DB6E0B">
        <w:t>.4.</w:t>
      </w:r>
      <w:r w:rsidR="005759F5">
        <w:t>8</w:t>
      </w:r>
      <w:r w:rsidR="00DB6E0B">
        <w:t>.7</w:t>
      </w:r>
      <w:r w:rsidR="00DB6E0B">
        <w:tab/>
      </w:r>
      <w:r w:rsidR="00F714D3">
        <w:t>Void</w:t>
      </w:r>
      <w:bookmarkEnd w:id="3925"/>
      <w:bookmarkEnd w:id="3926"/>
      <w:bookmarkEnd w:id="3927"/>
      <w:bookmarkEnd w:id="3928"/>
      <w:bookmarkEnd w:id="3929"/>
      <w:bookmarkEnd w:id="3930"/>
    </w:p>
    <w:p w14:paraId="442AADC1" w14:textId="77777777" w:rsidR="00DB6E0B" w:rsidRDefault="005D3DBE" w:rsidP="00567124">
      <w:pPr>
        <w:pStyle w:val="Heading6"/>
        <w:numPr>
          <w:ilvl w:val="5"/>
          <w:numId w:val="0"/>
        </w:numPr>
        <w:ind w:left="1152" w:hanging="432"/>
      </w:pPr>
      <w:bookmarkStart w:id="3931" w:name="_Toc20156089"/>
      <w:bookmarkStart w:id="3932" w:name="_Toc27501246"/>
      <w:bookmarkStart w:id="3933" w:name="_Toc36049372"/>
      <w:bookmarkStart w:id="3934" w:name="_Toc45210138"/>
      <w:bookmarkStart w:id="3935" w:name="_Toc51860963"/>
      <w:bookmarkStart w:id="3936" w:name="_Toc14624648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31"/>
      <w:bookmarkEnd w:id="3932"/>
      <w:bookmarkEnd w:id="3933"/>
      <w:bookmarkEnd w:id="3934"/>
      <w:bookmarkEnd w:id="3935"/>
      <w:bookmarkEnd w:id="393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7" w:name="_Toc20156090"/>
      <w:bookmarkStart w:id="3938" w:name="_Toc27501247"/>
      <w:bookmarkStart w:id="3939" w:name="_Toc36049373"/>
      <w:bookmarkStart w:id="3940" w:name="_Toc45210139"/>
      <w:bookmarkStart w:id="3941" w:name="_Toc51860964"/>
      <w:bookmarkStart w:id="3942" w:name="_Toc146246489"/>
      <w:r>
        <w:t>10.2.</w:t>
      </w:r>
      <w:r w:rsidRPr="00C53B38">
        <w:rPr>
          <w:lang w:val="en-US"/>
        </w:rPr>
        <w:t>3</w:t>
      </w:r>
      <w:r>
        <w:t>.4.8.9</w:t>
      </w:r>
      <w:r>
        <w:tab/>
        <w:t>Implicit imminent peril priority end</w:t>
      </w:r>
      <w:bookmarkEnd w:id="3937"/>
      <w:bookmarkEnd w:id="3938"/>
      <w:bookmarkEnd w:id="3939"/>
      <w:bookmarkEnd w:id="3940"/>
      <w:bookmarkEnd w:id="3941"/>
      <w:bookmarkEnd w:id="394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43" w:name="_Toc20156091"/>
      <w:bookmarkStart w:id="3944" w:name="_Toc27501248"/>
      <w:bookmarkStart w:id="3945" w:name="_Toc36049374"/>
      <w:bookmarkStart w:id="3946" w:name="_Toc45210140"/>
      <w:bookmarkStart w:id="3947" w:name="_Toc51860965"/>
      <w:bookmarkStart w:id="3948" w:name="_Toc14624649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43"/>
      <w:bookmarkEnd w:id="3944"/>
      <w:bookmarkEnd w:id="3945"/>
      <w:bookmarkEnd w:id="3946"/>
      <w:bookmarkEnd w:id="3947"/>
      <w:bookmarkEnd w:id="394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9" w:name="_Toc20156092"/>
      <w:bookmarkStart w:id="3950" w:name="_Toc27501249"/>
      <w:bookmarkStart w:id="3951" w:name="_Toc36049375"/>
      <w:bookmarkStart w:id="3952" w:name="_Toc45210141"/>
      <w:bookmarkStart w:id="3953" w:name="_Toc51860966"/>
      <w:bookmarkStart w:id="3954" w:name="_Toc14624649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9"/>
      <w:bookmarkEnd w:id="3950"/>
      <w:bookmarkEnd w:id="3951"/>
      <w:bookmarkEnd w:id="3952"/>
      <w:bookmarkEnd w:id="3953"/>
      <w:bookmarkEnd w:id="395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5" w:name="_Toc20156093"/>
      <w:bookmarkStart w:id="3956" w:name="_Toc27501250"/>
      <w:bookmarkStart w:id="3957" w:name="_Toc36049376"/>
      <w:bookmarkStart w:id="3958" w:name="_Toc45210142"/>
      <w:bookmarkStart w:id="3959" w:name="_Toc51860967"/>
      <w:bookmarkStart w:id="3960" w:name="_Toc14624649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5"/>
      <w:bookmarkEnd w:id="3956"/>
      <w:bookmarkEnd w:id="3957"/>
      <w:bookmarkEnd w:id="3958"/>
      <w:bookmarkEnd w:id="3959"/>
      <w:bookmarkEnd w:id="396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61" w:name="_Toc20156094"/>
      <w:bookmarkStart w:id="3962" w:name="_Toc27501251"/>
      <w:bookmarkStart w:id="3963" w:name="_Toc36049377"/>
      <w:bookmarkStart w:id="3964" w:name="_Toc45210143"/>
      <w:bookmarkStart w:id="3965" w:name="_Toc51860968"/>
      <w:bookmarkStart w:id="3966" w:name="_Toc146246493"/>
      <w:r>
        <w:lastRenderedPageBreak/>
        <w:t>10.2.3</w:t>
      </w:r>
      <w:r w:rsidR="00F94D1F" w:rsidRPr="0073469F">
        <w:t>.4.</w:t>
      </w:r>
      <w:r w:rsidR="00DB6E0B">
        <w:t>1</w:t>
      </w:r>
      <w:r w:rsidR="005759F5">
        <w:t>2</w:t>
      </w:r>
      <w:r w:rsidR="00F94D1F" w:rsidRPr="0073469F">
        <w:tab/>
        <w:t>Error handling</w:t>
      </w:r>
      <w:bookmarkEnd w:id="3961"/>
      <w:bookmarkEnd w:id="3962"/>
      <w:bookmarkEnd w:id="3963"/>
      <w:bookmarkEnd w:id="3964"/>
      <w:bookmarkEnd w:id="3965"/>
      <w:bookmarkEnd w:id="3966"/>
    </w:p>
    <w:p w14:paraId="6CDDC66A" w14:textId="77777777" w:rsidR="00F94D1F" w:rsidRPr="0073469F" w:rsidRDefault="009C2E6C" w:rsidP="00567124">
      <w:pPr>
        <w:pStyle w:val="Heading6"/>
        <w:numPr>
          <w:ilvl w:val="5"/>
          <w:numId w:val="0"/>
        </w:numPr>
        <w:ind w:left="1152" w:hanging="432"/>
      </w:pPr>
      <w:bookmarkStart w:id="3967" w:name="_Toc20156095"/>
      <w:bookmarkStart w:id="3968" w:name="_Toc27501252"/>
      <w:bookmarkStart w:id="3969" w:name="_Toc36049378"/>
      <w:bookmarkStart w:id="3970" w:name="_Toc45210144"/>
      <w:bookmarkStart w:id="3971" w:name="_Toc51860969"/>
      <w:bookmarkStart w:id="3972" w:name="_Toc146246494"/>
      <w:r>
        <w:t>10.2.3</w:t>
      </w:r>
      <w:r w:rsidR="00F94D1F" w:rsidRPr="0073469F">
        <w:t>.4.</w:t>
      </w:r>
      <w:r w:rsidR="00DB6E0B">
        <w:t>1</w:t>
      </w:r>
      <w:r w:rsidR="005759F5">
        <w:t>2</w:t>
      </w:r>
      <w:r w:rsidR="00F94D1F" w:rsidRPr="0073469F">
        <w:t>.1</w:t>
      </w:r>
      <w:r w:rsidR="00F94D1F" w:rsidRPr="0073469F">
        <w:tab/>
        <w:t>Unexpected MONP message received</w:t>
      </w:r>
      <w:bookmarkEnd w:id="3967"/>
      <w:bookmarkEnd w:id="3968"/>
      <w:bookmarkEnd w:id="3969"/>
      <w:bookmarkEnd w:id="3970"/>
      <w:bookmarkEnd w:id="3971"/>
      <w:bookmarkEnd w:id="397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73" w:name="_Toc20156096"/>
      <w:bookmarkStart w:id="3974" w:name="_Toc27501253"/>
      <w:bookmarkStart w:id="3975" w:name="_Toc36049379"/>
      <w:bookmarkStart w:id="3976" w:name="_Toc45210145"/>
      <w:bookmarkStart w:id="3977" w:name="_Toc51860970"/>
      <w:bookmarkStart w:id="3978" w:name="_Toc146246495"/>
      <w:r>
        <w:t>10.2.3</w:t>
      </w:r>
      <w:r w:rsidR="00F94D1F" w:rsidRPr="0073469F">
        <w:t>.4.</w:t>
      </w:r>
      <w:r w:rsidR="00DB6E0B">
        <w:t>1</w:t>
      </w:r>
      <w:r w:rsidR="005759F5">
        <w:t>2</w:t>
      </w:r>
      <w:r w:rsidR="00F94D1F" w:rsidRPr="0073469F">
        <w:t>.2</w:t>
      </w:r>
      <w:r w:rsidR="00F94D1F" w:rsidRPr="0073469F">
        <w:tab/>
        <w:t>Unexpected indication from MCPTT user</w:t>
      </w:r>
      <w:bookmarkEnd w:id="3973"/>
      <w:bookmarkEnd w:id="3974"/>
      <w:bookmarkEnd w:id="3975"/>
      <w:bookmarkEnd w:id="3976"/>
      <w:bookmarkEnd w:id="3977"/>
      <w:bookmarkEnd w:id="397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9" w:name="_Toc20156097"/>
      <w:bookmarkStart w:id="3980" w:name="_Toc27501254"/>
      <w:bookmarkStart w:id="3981" w:name="_Toc36049380"/>
      <w:bookmarkStart w:id="3982" w:name="_Toc45210146"/>
      <w:bookmarkStart w:id="3983" w:name="_Toc51860971"/>
      <w:bookmarkStart w:id="3984" w:name="_Toc146246496"/>
      <w:r>
        <w:t>10.2.3</w:t>
      </w:r>
      <w:r w:rsidR="00F94D1F" w:rsidRPr="0073469F">
        <w:t>.4.</w:t>
      </w:r>
      <w:r w:rsidR="00DB6E0B">
        <w:t>1</w:t>
      </w:r>
      <w:r w:rsidR="005759F5">
        <w:t>2</w:t>
      </w:r>
      <w:r w:rsidR="00F94D1F" w:rsidRPr="0073469F">
        <w:t>.3</w:t>
      </w:r>
      <w:r w:rsidR="00F94D1F" w:rsidRPr="0073469F">
        <w:tab/>
        <w:t>Unexpected expiration of a timer</w:t>
      </w:r>
      <w:bookmarkEnd w:id="3979"/>
      <w:bookmarkEnd w:id="3980"/>
      <w:bookmarkEnd w:id="3981"/>
      <w:bookmarkEnd w:id="3982"/>
      <w:bookmarkEnd w:id="3983"/>
      <w:bookmarkEnd w:id="398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5" w:name="_Toc20156098"/>
      <w:bookmarkStart w:id="3986" w:name="_Toc27501255"/>
      <w:bookmarkStart w:id="3987" w:name="_Toc36049381"/>
      <w:bookmarkStart w:id="3988" w:name="_Toc45210147"/>
      <w:bookmarkStart w:id="3989" w:name="_Toc51860972"/>
      <w:bookmarkStart w:id="3990" w:name="_Toc146246497"/>
      <w:r w:rsidRPr="0073469F">
        <w:t>10.3</w:t>
      </w:r>
      <w:r w:rsidRPr="0073469F">
        <w:tab/>
        <w:t>Off-network Broadcast group call</w:t>
      </w:r>
      <w:bookmarkEnd w:id="3985"/>
      <w:bookmarkEnd w:id="3986"/>
      <w:bookmarkEnd w:id="3987"/>
      <w:bookmarkEnd w:id="3988"/>
      <w:bookmarkEnd w:id="3989"/>
      <w:bookmarkEnd w:id="3990"/>
    </w:p>
    <w:p w14:paraId="7BC9C597" w14:textId="77777777" w:rsidR="009C2E6C" w:rsidRDefault="00CF157A" w:rsidP="00567124">
      <w:pPr>
        <w:pStyle w:val="Heading3"/>
      </w:pPr>
      <w:bookmarkStart w:id="3991" w:name="_Toc20156099"/>
      <w:bookmarkStart w:id="3992" w:name="_Toc27501256"/>
      <w:bookmarkStart w:id="3993" w:name="_Toc36049382"/>
      <w:bookmarkStart w:id="3994" w:name="_Toc45210148"/>
      <w:bookmarkStart w:id="3995" w:name="_Toc51860973"/>
      <w:bookmarkStart w:id="3996" w:name="_Toc146246498"/>
      <w:r w:rsidRPr="0073469F">
        <w:t>10.3.1</w:t>
      </w:r>
      <w:r w:rsidRPr="0073469F">
        <w:tab/>
      </w:r>
      <w:r w:rsidR="009C2E6C">
        <w:t>General</w:t>
      </w:r>
      <w:bookmarkEnd w:id="3991"/>
      <w:bookmarkEnd w:id="3992"/>
      <w:bookmarkEnd w:id="3993"/>
      <w:bookmarkEnd w:id="3994"/>
      <w:bookmarkEnd w:id="3995"/>
      <w:bookmarkEnd w:id="3996"/>
    </w:p>
    <w:p w14:paraId="06AE3968" w14:textId="77777777" w:rsidR="009C2E6C" w:rsidRDefault="009C2E6C" w:rsidP="00567124">
      <w:pPr>
        <w:pStyle w:val="Heading3"/>
        <w:rPr>
          <w:rFonts w:eastAsia="Malgun Gothic"/>
        </w:rPr>
      </w:pPr>
      <w:bookmarkStart w:id="3997" w:name="_Toc20156100"/>
      <w:bookmarkStart w:id="3998" w:name="_Toc27501257"/>
      <w:bookmarkStart w:id="3999" w:name="_Toc36049383"/>
      <w:bookmarkStart w:id="4000" w:name="_Toc45210149"/>
      <w:bookmarkStart w:id="4001" w:name="_Toc51860974"/>
      <w:bookmarkStart w:id="4002" w:name="_Toc146246499"/>
      <w:r>
        <w:rPr>
          <w:rFonts w:eastAsia="Malgun Gothic"/>
        </w:rPr>
        <w:t>10.3.2</w:t>
      </w:r>
      <w:r>
        <w:rPr>
          <w:rFonts w:eastAsia="Malgun Gothic"/>
        </w:rPr>
        <w:tab/>
        <w:t>Basic call control</w:t>
      </w:r>
      <w:bookmarkEnd w:id="3997"/>
      <w:bookmarkEnd w:id="3998"/>
      <w:bookmarkEnd w:id="3999"/>
      <w:bookmarkEnd w:id="4000"/>
      <w:bookmarkEnd w:id="4001"/>
      <w:bookmarkEnd w:id="4002"/>
    </w:p>
    <w:p w14:paraId="64DCEE85" w14:textId="77777777" w:rsidR="009C2E6C" w:rsidRDefault="009C2E6C" w:rsidP="00567124">
      <w:pPr>
        <w:pStyle w:val="Heading4"/>
        <w:rPr>
          <w:rFonts w:eastAsia="Malgun Gothic"/>
        </w:rPr>
      </w:pPr>
      <w:bookmarkStart w:id="4003" w:name="_Toc20156101"/>
      <w:bookmarkStart w:id="4004" w:name="_Toc27501258"/>
      <w:bookmarkStart w:id="4005" w:name="_Toc36049384"/>
      <w:bookmarkStart w:id="4006" w:name="_Toc45210150"/>
      <w:bookmarkStart w:id="4007" w:name="_Toc51860975"/>
      <w:bookmarkStart w:id="4008" w:name="_Toc146246500"/>
      <w:r>
        <w:rPr>
          <w:rFonts w:eastAsia="Malgun Gothic"/>
        </w:rPr>
        <w:t>10.3.2.1</w:t>
      </w:r>
      <w:r>
        <w:rPr>
          <w:rFonts w:eastAsia="Malgun Gothic"/>
        </w:rPr>
        <w:tab/>
        <w:t>General</w:t>
      </w:r>
      <w:bookmarkEnd w:id="4003"/>
      <w:bookmarkEnd w:id="4004"/>
      <w:bookmarkEnd w:id="4005"/>
      <w:bookmarkEnd w:id="4006"/>
      <w:bookmarkEnd w:id="4007"/>
      <w:bookmarkEnd w:id="4008"/>
    </w:p>
    <w:p w14:paraId="0AB756CF" w14:textId="77777777" w:rsidR="00997715" w:rsidRPr="00436CF9" w:rsidRDefault="00997715" w:rsidP="00567124">
      <w:pPr>
        <w:pStyle w:val="Heading4"/>
        <w:rPr>
          <w:rFonts w:eastAsia="Malgun Gothic"/>
        </w:rPr>
      </w:pPr>
      <w:bookmarkStart w:id="4009" w:name="_Toc20156102"/>
      <w:bookmarkStart w:id="4010" w:name="_Toc27501259"/>
      <w:bookmarkStart w:id="4011" w:name="_Toc36049385"/>
      <w:bookmarkStart w:id="4012" w:name="_Toc45210151"/>
      <w:bookmarkStart w:id="4013" w:name="_Toc51860976"/>
      <w:bookmarkStart w:id="4014" w:name="_Toc14624650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9"/>
      <w:bookmarkEnd w:id="4010"/>
      <w:bookmarkEnd w:id="4011"/>
      <w:bookmarkEnd w:id="4012"/>
      <w:bookmarkEnd w:id="4013"/>
      <w:bookmarkEnd w:id="401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56857897"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5" w:name="_Toc20156103"/>
      <w:bookmarkStart w:id="4016" w:name="_Toc27501260"/>
      <w:bookmarkStart w:id="4017" w:name="_Toc36049386"/>
      <w:bookmarkStart w:id="4018" w:name="_Toc45210152"/>
      <w:bookmarkStart w:id="4019" w:name="_Toc51860977"/>
      <w:bookmarkStart w:id="4020" w:name="_Toc14624650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5"/>
      <w:bookmarkEnd w:id="4016"/>
      <w:bookmarkEnd w:id="4017"/>
      <w:bookmarkEnd w:id="4018"/>
      <w:bookmarkEnd w:id="4019"/>
      <w:bookmarkEnd w:id="4020"/>
    </w:p>
    <w:p w14:paraId="4D41DC41" w14:textId="77777777" w:rsidR="00CF157A" w:rsidRPr="0073469F" w:rsidRDefault="00CF157A" w:rsidP="00567124">
      <w:pPr>
        <w:pStyle w:val="Heading5"/>
        <w:rPr>
          <w:rFonts w:eastAsia="Malgun Gothic"/>
        </w:rPr>
      </w:pPr>
      <w:bookmarkStart w:id="4021" w:name="_Toc20156104"/>
      <w:bookmarkStart w:id="4022" w:name="_Toc27501261"/>
      <w:bookmarkStart w:id="4023" w:name="_Toc36049387"/>
      <w:bookmarkStart w:id="4024" w:name="_Toc45210153"/>
      <w:bookmarkStart w:id="4025" w:name="_Toc51860978"/>
      <w:bookmarkStart w:id="4026" w:name="_Toc14624650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21"/>
      <w:bookmarkEnd w:id="4022"/>
      <w:bookmarkEnd w:id="4023"/>
      <w:bookmarkEnd w:id="4024"/>
      <w:bookmarkEnd w:id="4025"/>
      <w:bookmarkEnd w:id="402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7" w:name="_Toc20156105"/>
      <w:bookmarkStart w:id="4028" w:name="_Toc27501262"/>
      <w:bookmarkStart w:id="4029" w:name="_Toc36049388"/>
      <w:bookmarkStart w:id="4030" w:name="_Toc45210154"/>
      <w:bookmarkStart w:id="4031" w:name="_Toc51860979"/>
      <w:bookmarkStart w:id="4032" w:name="_Toc14624650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7"/>
      <w:bookmarkEnd w:id="4028"/>
      <w:bookmarkEnd w:id="4029"/>
      <w:bookmarkEnd w:id="4030"/>
      <w:bookmarkEnd w:id="4031"/>
      <w:bookmarkEnd w:id="403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33" w:name="_Toc20156106"/>
      <w:bookmarkStart w:id="4034" w:name="_Toc27501263"/>
      <w:bookmarkStart w:id="4035" w:name="_Toc36049389"/>
      <w:bookmarkStart w:id="4036" w:name="_Toc45210155"/>
      <w:bookmarkStart w:id="4037" w:name="_Toc51860980"/>
      <w:bookmarkStart w:id="4038" w:name="_Toc14624650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33"/>
      <w:bookmarkEnd w:id="4034"/>
      <w:bookmarkEnd w:id="4035"/>
      <w:bookmarkEnd w:id="4036"/>
      <w:bookmarkEnd w:id="4037"/>
      <w:bookmarkEnd w:id="403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9" w:name="_Toc20156107"/>
      <w:bookmarkStart w:id="4040" w:name="_Toc27501264"/>
      <w:bookmarkStart w:id="4041" w:name="_Toc36049390"/>
      <w:bookmarkStart w:id="4042" w:name="_Toc45210156"/>
      <w:bookmarkStart w:id="4043" w:name="_Toc51860981"/>
      <w:bookmarkStart w:id="4044" w:name="_Toc14624650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9"/>
      <w:bookmarkEnd w:id="4040"/>
      <w:bookmarkEnd w:id="4041"/>
      <w:bookmarkEnd w:id="4042"/>
      <w:bookmarkEnd w:id="4043"/>
      <w:bookmarkEnd w:id="404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5" w:name="_Toc20156108"/>
      <w:bookmarkStart w:id="4046" w:name="_Toc27501265"/>
      <w:bookmarkStart w:id="4047" w:name="_Toc36049391"/>
      <w:bookmarkStart w:id="4048" w:name="_Toc45210157"/>
      <w:bookmarkStart w:id="4049" w:name="_Toc51860982"/>
      <w:bookmarkStart w:id="4050" w:name="_Toc146246507"/>
      <w:r w:rsidRPr="0073469F">
        <w:rPr>
          <w:rFonts w:eastAsia="Malgun Gothic"/>
        </w:rPr>
        <w:lastRenderedPageBreak/>
        <w:t>10.3.</w:t>
      </w:r>
      <w:r w:rsidR="00C42482">
        <w:rPr>
          <w:rFonts w:eastAsia="Malgun Gothic"/>
        </w:rPr>
        <w:t>2.4</w:t>
      </w:r>
      <w:r w:rsidRPr="0073469F">
        <w:rPr>
          <w:rFonts w:eastAsia="Malgun Gothic"/>
        </w:rPr>
        <w:tab/>
        <w:t>Procedures</w:t>
      </w:r>
      <w:bookmarkEnd w:id="4045"/>
      <w:bookmarkEnd w:id="4046"/>
      <w:bookmarkEnd w:id="4047"/>
      <w:bookmarkEnd w:id="4048"/>
      <w:bookmarkEnd w:id="4049"/>
      <w:bookmarkEnd w:id="4050"/>
    </w:p>
    <w:p w14:paraId="18552D46" w14:textId="77777777" w:rsidR="00CF157A" w:rsidRPr="0073469F" w:rsidRDefault="00CF157A" w:rsidP="00567124">
      <w:pPr>
        <w:pStyle w:val="Heading5"/>
        <w:rPr>
          <w:rFonts w:eastAsia="Malgun Gothic"/>
          <w:lang w:eastAsia="zh-CN"/>
        </w:rPr>
      </w:pPr>
      <w:bookmarkStart w:id="4051" w:name="_Toc20156109"/>
      <w:bookmarkStart w:id="4052" w:name="_Toc27501266"/>
      <w:bookmarkStart w:id="4053" w:name="_Toc36049392"/>
      <w:bookmarkStart w:id="4054" w:name="_Toc45210158"/>
      <w:bookmarkStart w:id="4055" w:name="_Toc51860983"/>
      <w:bookmarkStart w:id="4056" w:name="_Toc14624650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51"/>
      <w:bookmarkEnd w:id="4052"/>
      <w:bookmarkEnd w:id="4053"/>
      <w:bookmarkEnd w:id="4054"/>
      <w:bookmarkEnd w:id="4055"/>
      <w:bookmarkEnd w:id="405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7" w:name="_Toc20156110"/>
      <w:bookmarkStart w:id="4058" w:name="_Toc27501267"/>
      <w:bookmarkStart w:id="4059" w:name="_Toc36049393"/>
      <w:bookmarkStart w:id="4060" w:name="_Toc45210159"/>
      <w:bookmarkStart w:id="4061" w:name="_Toc51860984"/>
      <w:bookmarkStart w:id="4062" w:name="_Toc14624650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7"/>
      <w:bookmarkEnd w:id="4058"/>
      <w:bookmarkEnd w:id="4059"/>
      <w:bookmarkEnd w:id="4060"/>
      <w:bookmarkEnd w:id="4061"/>
      <w:bookmarkEnd w:id="406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63" w:name="_Toc20156111"/>
      <w:bookmarkStart w:id="4064" w:name="_Toc27501268"/>
      <w:bookmarkStart w:id="4065" w:name="_Toc36049394"/>
      <w:bookmarkStart w:id="4066" w:name="_Toc45210160"/>
      <w:bookmarkStart w:id="4067" w:name="_Toc51860985"/>
      <w:bookmarkStart w:id="4068" w:name="_Toc146246510"/>
      <w:r w:rsidRPr="0073469F">
        <w:t>10.3.</w:t>
      </w:r>
      <w:r w:rsidR="00C42482">
        <w:t>2.4</w:t>
      </w:r>
      <w:r w:rsidRPr="0073469F">
        <w:t>.3</w:t>
      </w:r>
      <w:r w:rsidRPr="0073469F">
        <w:tab/>
        <w:t>MCPTT user accepts the terminating call</w:t>
      </w:r>
      <w:bookmarkEnd w:id="4063"/>
      <w:bookmarkEnd w:id="4064"/>
      <w:bookmarkEnd w:id="4065"/>
      <w:bookmarkEnd w:id="4066"/>
      <w:bookmarkEnd w:id="4067"/>
      <w:bookmarkEnd w:id="406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9" w:name="_Toc20156112"/>
      <w:bookmarkStart w:id="4070" w:name="_Toc27501269"/>
      <w:bookmarkStart w:id="4071" w:name="_Toc36049395"/>
      <w:bookmarkStart w:id="4072" w:name="_Toc45210161"/>
      <w:bookmarkStart w:id="4073" w:name="_Toc51860986"/>
      <w:bookmarkStart w:id="4074" w:name="_Toc14624651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9"/>
      <w:bookmarkEnd w:id="4070"/>
      <w:bookmarkEnd w:id="4071"/>
      <w:bookmarkEnd w:id="4072"/>
      <w:bookmarkEnd w:id="4073"/>
      <w:bookmarkEnd w:id="407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5" w:name="_Toc20156113"/>
      <w:bookmarkStart w:id="4076" w:name="_Toc27501270"/>
      <w:bookmarkStart w:id="4077" w:name="_Toc36049396"/>
      <w:bookmarkStart w:id="4078" w:name="_Toc45210162"/>
      <w:bookmarkStart w:id="4079" w:name="_Toc51860987"/>
      <w:bookmarkStart w:id="4080" w:name="_Toc14624651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5"/>
      <w:bookmarkEnd w:id="4076"/>
      <w:bookmarkEnd w:id="4077"/>
      <w:bookmarkEnd w:id="4078"/>
      <w:bookmarkEnd w:id="4079"/>
      <w:bookmarkEnd w:id="408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81" w:name="_Toc20156114"/>
      <w:bookmarkStart w:id="4082" w:name="_Toc27501271"/>
      <w:bookmarkStart w:id="4083" w:name="_Toc36049397"/>
      <w:bookmarkStart w:id="4084" w:name="_Toc45210163"/>
      <w:bookmarkStart w:id="4085" w:name="_Toc51860988"/>
      <w:bookmarkStart w:id="4086" w:name="_Toc14624651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81"/>
      <w:bookmarkEnd w:id="4082"/>
      <w:bookmarkEnd w:id="4083"/>
      <w:bookmarkEnd w:id="4084"/>
      <w:bookmarkEnd w:id="4085"/>
      <w:bookmarkEnd w:id="408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7" w:name="_Toc20156115"/>
      <w:bookmarkStart w:id="4088" w:name="_Toc27501272"/>
      <w:bookmarkStart w:id="4089" w:name="_Toc36049398"/>
      <w:bookmarkStart w:id="4090" w:name="_Toc45210164"/>
      <w:bookmarkStart w:id="4091" w:name="_Toc51860989"/>
      <w:bookmarkStart w:id="4092" w:name="_Toc146246514"/>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87"/>
      <w:bookmarkEnd w:id="4088"/>
      <w:bookmarkEnd w:id="4089"/>
      <w:bookmarkEnd w:id="4090"/>
      <w:bookmarkEnd w:id="4091"/>
      <w:bookmarkEnd w:id="409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93" w:name="_Toc20156116"/>
      <w:bookmarkStart w:id="4094" w:name="_Toc27501273"/>
      <w:bookmarkStart w:id="4095" w:name="_Toc36049399"/>
      <w:bookmarkStart w:id="4096" w:name="_Toc45210165"/>
      <w:bookmarkStart w:id="4097" w:name="_Toc51860990"/>
      <w:bookmarkStart w:id="4098" w:name="_Toc14624651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93"/>
      <w:bookmarkEnd w:id="4094"/>
      <w:bookmarkEnd w:id="4095"/>
      <w:bookmarkEnd w:id="4096"/>
      <w:bookmarkEnd w:id="4097"/>
      <w:bookmarkEnd w:id="409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9" w:name="_Toc20156117"/>
      <w:bookmarkStart w:id="4100" w:name="_Toc27501274"/>
      <w:bookmarkStart w:id="4101" w:name="_Toc36049400"/>
      <w:bookmarkStart w:id="4102" w:name="_Toc45210166"/>
      <w:bookmarkStart w:id="4103" w:name="_Toc51860991"/>
      <w:bookmarkStart w:id="4104" w:name="_Toc14624651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9"/>
      <w:bookmarkEnd w:id="4100"/>
      <w:bookmarkEnd w:id="4101"/>
      <w:bookmarkEnd w:id="4102"/>
      <w:bookmarkEnd w:id="4103"/>
      <w:bookmarkEnd w:id="410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5" w:name="_Toc20156118"/>
      <w:bookmarkStart w:id="4106" w:name="_Toc27501275"/>
      <w:bookmarkStart w:id="4107" w:name="_Toc36049401"/>
      <w:bookmarkStart w:id="4108" w:name="_Toc45210167"/>
      <w:bookmarkStart w:id="4109" w:name="_Toc51860992"/>
      <w:bookmarkStart w:id="4110" w:name="_Toc146246517"/>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05"/>
      <w:bookmarkEnd w:id="4106"/>
      <w:bookmarkEnd w:id="4107"/>
      <w:bookmarkEnd w:id="4108"/>
      <w:bookmarkEnd w:id="4109"/>
      <w:bookmarkEnd w:id="411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11" w:name="_Toc20156119"/>
      <w:bookmarkStart w:id="4112" w:name="_Toc27501276"/>
      <w:bookmarkStart w:id="4113" w:name="_Toc36049402"/>
      <w:bookmarkStart w:id="4114" w:name="_Toc45210168"/>
      <w:bookmarkStart w:id="4115" w:name="_Toc51860993"/>
      <w:bookmarkStart w:id="4116" w:name="_Toc14624651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11"/>
      <w:bookmarkEnd w:id="4112"/>
      <w:bookmarkEnd w:id="4113"/>
      <w:bookmarkEnd w:id="4114"/>
      <w:bookmarkEnd w:id="4115"/>
      <w:bookmarkEnd w:id="411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7" w:name="14f4399e2adfb55a__Toc427696648"/>
      <w:bookmarkStart w:id="4118" w:name="14f4399e2adfb55a__Toc427698250"/>
      <w:bookmarkStart w:id="4119" w:name="14f4399e2adfb55a__Toc427696649"/>
      <w:bookmarkStart w:id="4120" w:name="14f4399e2adfb55a__Toc427698251"/>
      <w:bookmarkEnd w:id="4117"/>
      <w:bookmarkEnd w:id="4118"/>
      <w:bookmarkEnd w:id="4119"/>
      <w:bookmarkEnd w:id="412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21" w:name="_Toc20156120"/>
      <w:bookmarkStart w:id="4122" w:name="_Toc27501277"/>
      <w:bookmarkStart w:id="4123" w:name="_Toc36049403"/>
      <w:bookmarkStart w:id="4124" w:name="_Toc45210169"/>
      <w:bookmarkStart w:id="4125" w:name="_Toc51860994"/>
      <w:bookmarkStart w:id="4126" w:name="_Toc14624651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21"/>
      <w:bookmarkEnd w:id="4122"/>
      <w:bookmarkEnd w:id="4123"/>
      <w:bookmarkEnd w:id="4124"/>
      <w:bookmarkEnd w:id="4125"/>
      <w:bookmarkEnd w:id="412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7" w:name="_Toc20156121"/>
      <w:bookmarkStart w:id="4128" w:name="_Toc27501278"/>
      <w:bookmarkStart w:id="4129" w:name="_Toc36049404"/>
      <w:bookmarkStart w:id="4130" w:name="_Toc45210170"/>
      <w:bookmarkStart w:id="4131" w:name="_Toc51860995"/>
      <w:bookmarkStart w:id="4132" w:name="_Toc146246520"/>
      <w:r w:rsidRPr="0073469F">
        <w:rPr>
          <w:lang w:eastAsia="zh-CN"/>
        </w:rPr>
        <w:t>10.3.</w:t>
      </w:r>
      <w:r>
        <w:rPr>
          <w:lang w:eastAsia="zh-CN"/>
        </w:rPr>
        <w:t>2.4.13</w:t>
      </w:r>
      <w:r w:rsidRPr="0073469F">
        <w:rPr>
          <w:lang w:eastAsia="zh-CN"/>
        </w:rPr>
        <w:tab/>
        <w:t>Receiving GROUP CALL BROADCAST END message</w:t>
      </w:r>
      <w:bookmarkEnd w:id="4127"/>
      <w:bookmarkEnd w:id="4128"/>
      <w:bookmarkEnd w:id="4129"/>
      <w:bookmarkEnd w:id="4130"/>
      <w:bookmarkEnd w:id="4131"/>
      <w:bookmarkEnd w:id="413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33" w:name="_Toc20156122"/>
      <w:bookmarkStart w:id="4134" w:name="_Toc27501279"/>
      <w:bookmarkStart w:id="4135" w:name="_Toc36049405"/>
      <w:bookmarkStart w:id="4136" w:name="_Toc45210171"/>
      <w:bookmarkStart w:id="4137" w:name="_Toc51860996"/>
      <w:bookmarkStart w:id="4138" w:name="_Toc146246521"/>
      <w:r>
        <w:lastRenderedPageBreak/>
        <w:t>10.3</w:t>
      </w:r>
      <w:r w:rsidRPr="0073469F">
        <w:t>.</w:t>
      </w:r>
      <w:r>
        <w:t>2.</w:t>
      </w:r>
      <w:r w:rsidRPr="0073469F">
        <w:t>4.</w:t>
      </w:r>
      <w:r>
        <w:t>14</w:t>
      </w:r>
      <w:r w:rsidRPr="0073469F">
        <w:tab/>
        <w:t>Error handling</w:t>
      </w:r>
      <w:bookmarkEnd w:id="4133"/>
      <w:bookmarkEnd w:id="4134"/>
      <w:bookmarkEnd w:id="4135"/>
      <w:bookmarkEnd w:id="4136"/>
      <w:bookmarkEnd w:id="4137"/>
      <w:bookmarkEnd w:id="4138"/>
    </w:p>
    <w:p w14:paraId="1162F6C4" w14:textId="77777777" w:rsidR="00612230" w:rsidRPr="0073469F" w:rsidRDefault="00612230" w:rsidP="00567124">
      <w:pPr>
        <w:pStyle w:val="Heading6"/>
        <w:numPr>
          <w:ilvl w:val="5"/>
          <w:numId w:val="0"/>
        </w:numPr>
        <w:ind w:left="1152" w:hanging="432"/>
      </w:pPr>
      <w:bookmarkStart w:id="4139" w:name="_Toc20156123"/>
      <w:bookmarkStart w:id="4140" w:name="_Toc27501280"/>
      <w:bookmarkStart w:id="4141" w:name="_Toc36049406"/>
      <w:bookmarkStart w:id="4142" w:name="_Toc45210172"/>
      <w:bookmarkStart w:id="4143" w:name="_Toc51860997"/>
      <w:bookmarkStart w:id="4144" w:name="_Toc146246522"/>
      <w:r>
        <w:t>10.3</w:t>
      </w:r>
      <w:r w:rsidRPr="0073469F">
        <w:t>.</w:t>
      </w:r>
      <w:r>
        <w:t>2.</w:t>
      </w:r>
      <w:r w:rsidRPr="0073469F">
        <w:t>4.</w:t>
      </w:r>
      <w:r>
        <w:t>14</w:t>
      </w:r>
      <w:r w:rsidRPr="0073469F">
        <w:t>.1</w:t>
      </w:r>
      <w:r w:rsidRPr="0073469F">
        <w:tab/>
        <w:t>Unexpected MONP message received</w:t>
      </w:r>
      <w:bookmarkEnd w:id="4139"/>
      <w:bookmarkEnd w:id="4140"/>
      <w:bookmarkEnd w:id="4141"/>
      <w:bookmarkEnd w:id="4142"/>
      <w:bookmarkEnd w:id="4143"/>
      <w:bookmarkEnd w:id="414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5" w:name="_Toc20156124"/>
      <w:bookmarkStart w:id="4146" w:name="_Toc27501281"/>
      <w:bookmarkStart w:id="4147" w:name="_Toc36049407"/>
      <w:bookmarkStart w:id="4148" w:name="_Toc45210173"/>
      <w:bookmarkStart w:id="4149" w:name="_Toc51860998"/>
      <w:bookmarkStart w:id="4150" w:name="_Toc146246523"/>
      <w:r>
        <w:t>10.3.2.</w:t>
      </w:r>
      <w:r w:rsidRPr="0073469F">
        <w:t>4.</w:t>
      </w:r>
      <w:r>
        <w:t>14</w:t>
      </w:r>
      <w:r w:rsidRPr="0073469F">
        <w:t>.2</w:t>
      </w:r>
      <w:r w:rsidRPr="0073469F">
        <w:tab/>
        <w:t>Unexpected indication from MCPTT user</w:t>
      </w:r>
      <w:bookmarkEnd w:id="4145"/>
      <w:bookmarkEnd w:id="4146"/>
      <w:bookmarkEnd w:id="4147"/>
      <w:bookmarkEnd w:id="4148"/>
      <w:bookmarkEnd w:id="4149"/>
      <w:bookmarkEnd w:id="415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51" w:name="_Toc20156125"/>
      <w:bookmarkStart w:id="4152" w:name="_Toc27501282"/>
      <w:bookmarkStart w:id="4153" w:name="_Toc36049408"/>
      <w:bookmarkStart w:id="4154" w:name="_Toc45210174"/>
      <w:bookmarkStart w:id="4155" w:name="_Toc51860999"/>
      <w:bookmarkStart w:id="4156" w:name="_Toc146246524"/>
      <w:r>
        <w:t>10.3.2.</w:t>
      </w:r>
      <w:r w:rsidRPr="0073469F">
        <w:t>4.</w:t>
      </w:r>
      <w:r>
        <w:t>14</w:t>
      </w:r>
      <w:r w:rsidRPr="0073469F">
        <w:t>.3</w:t>
      </w:r>
      <w:r w:rsidRPr="0073469F">
        <w:tab/>
        <w:t>Unexpected expiration of a timer</w:t>
      </w:r>
      <w:bookmarkEnd w:id="4151"/>
      <w:bookmarkEnd w:id="4152"/>
      <w:bookmarkEnd w:id="4153"/>
      <w:bookmarkEnd w:id="4154"/>
      <w:bookmarkEnd w:id="4155"/>
      <w:bookmarkEnd w:id="415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7" w:name="_Toc20156126"/>
      <w:bookmarkStart w:id="4158" w:name="_Toc27501283"/>
      <w:bookmarkStart w:id="4159" w:name="_Toc36049409"/>
      <w:bookmarkStart w:id="4160" w:name="_Toc45210175"/>
      <w:bookmarkStart w:id="4161" w:name="_Toc51861000"/>
      <w:bookmarkStart w:id="4162" w:name="_Toc146246525"/>
      <w:r w:rsidRPr="0073469F">
        <w:rPr>
          <w:rFonts w:eastAsia="Malgun Gothic"/>
        </w:rPr>
        <w:t>11</w:t>
      </w:r>
      <w:r w:rsidRPr="0073469F">
        <w:rPr>
          <w:rFonts w:eastAsia="Malgun Gothic"/>
        </w:rPr>
        <w:tab/>
        <w:t>Private call</w:t>
      </w:r>
      <w:bookmarkEnd w:id="4157"/>
      <w:bookmarkEnd w:id="4158"/>
      <w:bookmarkEnd w:id="4159"/>
      <w:bookmarkEnd w:id="4160"/>
      <w:bookmarkEnd w:id="4161"/>
      <w:bookmarkEnd w:id="4162"/>
    </w:p>
    <w:p w14:paraId="776F4E41" w14:textId="77777777" w:rsidR="002244A2" w:rsidRDefault="002244A2" w:rsidP="00567124">
      <w:pPr>
        <w:pStyle w:val="Heading2"/>
        <w:rPr>
          <w:lang w:eastAsia="ko-KR"/>
        </w:rPr>
      </w:pPr>
      <w:bookmarkStart w:id="4163" w:name="_Toc20156127"/>
      <w:bookmarkStart w:id="4164" w:name="_Toc27501284"/>
      <w:bookmarkStart w:id="4165" w:name="_Toc36049410"/>
      <w:bookmarkStart w:id="4166" w:name="_Toc45210176"/>
      <w:bookmarkStart w:id="4167" w:name="_Toc51861001"/>
      <w:bookmarkStart w:id="4168" w:name="_Toc146246526"/>
      <w:r>
        <w:rPr>
          <w:rFonts w:hint="eastAsia"/>
          <w:lang w:eastAsia="ko-KR"/>
        </w:rPr>
        <w:t>11.0</w:t>
      </w:r>
      <w:r>
        <w:rPr>
          <w:rFonts w:hint="eastAsia"/>
          <w:lang w:eastAsia="ko-KR"/>
        </w:rPr>
        <w:tab/>
        <w:t>General</w:t>
      </w:r>
      <w:bookmarkEnd w:id="4163"/>
      <w:bookmarkEnd w:id="4164"/>
      <w:bookmarkEnd w:id="4165"/>
      <w:bookmarkEnd w:id="4166"/>
      <w:bookmarkEnd w:id="4167"/>
      <w:bookmarkEnd w:id="416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9" w:name="_Toc20156128"/>
      <w:bookmarkStart w:id="4170" w:name="_Toc27501285"/>
      <w:bookmarkStart w:id="4171" w:name="_Toc36049411"/>
      <w:bookmarkStart w:id="4172" w:name="_Toc45210177"/>
      <w:bookmarkStart w:id="4173" w:name="_Toc51861002"/>
      <w:bookmarkStart w:id="4174" w:name="_Toc14624652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9"/>
      <w:bookmarkEnd w:id="4170"/>
      <w:bookmarkEnd w:id="4171"/>
      <w:bookmarkEnd w:id="4172"/>
      <w:bookmarkEnd w:id="4173"/>
      <w:bookmarkEnd w:id="4174"/>
    </w:p>
    <w:p w14:paraId="485FB2B8" w14:textId="77777777" w:rsidR="00E909BD" w:rsidRPr="0073469F" w:rsidRDefault="00E909BD" w:rsidP="00567124">
      <w:pPr>
        <w:pStyle w:val="Heading3"/>
        <w:rPr>
          <w:rFonts w:eastAsia="Malgun Gothic"/>
        </w:rPr>
      </w:pPr>
      <w:bookmarkStart w:id="4175" w:name="_Toc20156129"/>
      <w:bookmarkStart w:id="4176" w:name="_Toc27501286"/>
      <w:bookmarkStart w:id="4177" w:name="_Toc36049412"/>
      <w:bookmarkStart w:id="4178" w:name="_Toc45210178"/>
      <w:bookmarkStart w:id="4179" w:name="_Toc51861003"/>
      <w:bookmarkStart w:id="4180" w:name="_Toc146246528"/>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5"/>
      <w:bookmarkEnd w:id="4176"/>
      <w:bookmarkEnd w:id="4177"/>
      <w:bookmarkEnd w:id="4178"/>
      <w:bookmarkEnd w:id="4179"/>
      <w:bookmarkEnd w:id="4180"/>
    </w:p>
    <w:p w14:paraId="1A581FAD" w14:textId="77777777" w:rsidR="00E909BD" w:rsidRDefault="00E909BD" w:rsidP="00567124">
      <w:pPr>
        <w:pStyle w:val="Heading4"/>
        <w:rPr>
          <w:rFonts w:eastAsia="Malgun Gothic"/>
        </w:rPr>
      </w:pPr>
      <w:bookmarkStart w:id="4181" w:name="_Toc20156130"/>
      <w:bookmarkStart w:id="4182" w:name="_Toc27501287"/>
      <w:bookmarkStart w:id="4183" w:name="_Toc36049413"/>
      <w:bookmarkStart w:id="4184" w:name="_Toc45210179"/>
      <w:bookmarkStart w:id="4185" w:name="_Toc51861004"/>
      <w:bookmarkStart w:id="4186" w:name="_Toc146246529"/>
      <w:r w:rsidRPr="0073469F">
        <w:rPr>
          <w:rFonts w:eastAsia="Malgun Gothic"/>
        </w:rPr>
        <w:t>11.1.1.1</w:t>
      </w:r>
      <w:r w:rsidRPr="0073469F">
        <w:rPr>
          <w:rFonts w:eastAsia="Malgun Gothic"/>
        </w:rPr>
        <w:tab/>
        <w:t>General</w:t>
      </w:r>
      <w:bookmarkEnd w:id="4181"/>
      <w:bookmarkEnd w:id="4182"/>
      <w:bookmarkEnd w:id="4183"/>
      <w:bookmarkEnd w:id="4184"/>
      <w:bookmarkEnd w:id="4185"/>
      <w:bookmarkEnd w:id="418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7" w:name="_Toc20156131"/>
      <w:bookmarkStart w:id="4188" w:name="_Toc27501288"/>
      <w:bookmarkStart w:id="4189" w:name="_Toc36049414"/>
      <w:bookmarkStart w:id="4190" w:name="_Toc45210180"/>
      <w:bookmarkStart w:id="4191" w:name="_Toc51861005"/>
      <w:bookmarkStart w:id="4192" w:name="_Toc146246530"/>
      <w:r w:rsidRPr="0073469F">
        <w:rPr>
          <w:rFonts w:eastAsia="Malgun Gothic"/>
        </w:rPr>
        <w:lastRenderedPageBreak/>
        <w:t>11.1.1.2</w:t>
      </w:r>
      <w:r w:rsidRPr="0073469F">
        <w:rPr>
          <w:rFonts w:eastAsia="Malgun Gothic"/>
        </w:rPr>
        <w:tab/>
        <w:t>MCPTT client procedures</w:t>
      </w:r>
      <w:bookmarkEnd w:id="4187"/>
      <w:bookmarkEnd w:id="4188"/>
      <w:bookmarkEnd w:id="4189"/>
      <w:bookmarkEnd w:id="4190"/>
      <w:bookmarkEnd w:id="4191"/>
      <w:bookmarkEnd w:id="4192"/>
    </w:p>
    <w:p w14:paraId="3B72D5CA" w14:textId="77777777" w:rsidR="002C70B9" w:rsidRPr="0073469F" w:rsidRDefault="002C70B9" w:rsidP="00567124">
      <w:pPr>
        <w:pStyle w:val="Heading5"/>
        <w:rPr>
          <w:lang w:eastAsia="ko-KR"/>
        </w:rPr>
      </w:pPr>
      <w:bookmarkStart w:id="4193" w:name="_Toc20156132"/>
      <w:bookmarkStart w:id="4194" w:name="_Toc27501289"/>
      <w:bookmarkStart w:id="4195" w:name="_Toc36049415"/>
      <w:bookmarkStart w:id="4196" w:name="_Toc45210181"/>
      <w:bookmarkStart w:id="4197" w:name="_Toc51861006"/>
      <w:bookmarkStart w:id="4198" w:name="_Toc146246531"/>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93"/>
      <w:bookmarkEnd w:id="4194"/>
      <w:bookmarkEnd w:id="4195"/>
      <w:bookmarkEnd w:id="4196"/>
      <w:bookmarkEnd w:id="4197"/>
      <w:bookmarkEnd w:id="4198"/>
    </w:p>
    <w:p w14:paraId="3F8081DF" w14:textId="77777777" w:rsidR="002C70B9" w:rsidRPr="0073469F" w:rsidRDefault="002C70B9" w:rsidP="00567124">
      <w:pPr>
        <w:pStyle w:val="Heading6"/>
        <w:numPr>
          <w:ilvl w:val="5"/>
          <w:numId w:val="0"/>
        </w:numPr>
        <w:ind w:left="1152" w:hanging="432"/>
        <w:rPr>
          <w:lang w:eastAsia="ko-KR"/>
        </w:rPr>
      </w:pPr>
      <w:bookmarkStart w:id="4199" w:name="_Toc20156133"/>
      <w:bookmarkStart w:id="4200" w:name="_Toc27501290"/>
      <w:bookmarkStart w:id="4201" w:name="_Toc36049416"/>
      <w:bookmarkStart w:id="4202" w:name="_Toc45210182"/>
      <w:bookmarkStart w:id="4203" w:name="_Toc51861007"/>
      <w:bookmarkStart w:id="4204" w:name="_Toc146246532"/>
      <w:r w:rsidRPr="0073469F">
        <w:rPr>
          <w:lang w:eastAsia="ko-KR"/>
        </w:rPr>
        <w:t>11.1.1.2.1.1</w:t>
      </w:r>
      <w:r w:rsidRPr="0073469F">
        <w:rPr>
          <w:lang w:eastAsia="ko-KR"/>
        </w:rPr>
        <w:tab/>
        <w:t>Client originating procedures</w:t>
      </w:r>
      <w:bookmarkEnd w:id="4199"/>
      <w:bookmarkEnd w:id="4200"/>
      <w:bookmarkEnd w:id="4201"/>
      <w:bookmarkEnd w:id="4202"/>
      <w:bookmarkEnd w:id="4203"/>
      <w:bookmarkEnd w:id="420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7997C0ED" w:rsidR="00D63419" w:rsidRPr="00BB3947" w:rsidRDefault="00D63419" w:rsidP="001568B0">
      <w:pPr>
        <w:pStyle w:val="NO"/>
      </w:pPr>
      <w:r>
        <w:t>NOTE 2:</w:t>
      </w:r>
      <w:r>
        <w:tab/>
      </w:r>
      <w:bookmarkStart w:id="4205" w:name="_Hlk143671953"/>
      <w:r>
        <w:t>If the inititation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05"/>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06" w:name="_Hlk127539180"/>
      <w:r w:rsidR="00CB292F">
        <w:rPr>
          <w:noProof/>
        </w:rPr>
        <w:t>and an &lt;anyExt&gt; element containing the</w:t>
      </w:r>
      <w:r w:rsidR="00CB292F" w:rsidRPr="00F97F34">
        <w:rPr>
          <w:noProof/>
        </w:rPr>
        <w:t xml:space="preserve"> following elements</w:t>
      </w:r>
      <w:bookmarkEnd w:id="4206"/>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77777777"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67BBFD6F" w14:textId="40206EC4"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w:t>
      </w:r>
      <w:r w:rsidRPr="00164E54" w:rsidDel="00C31646">
        <w:rPr>
          <w:noProof/>
        </w:rPr>
        <w:t xml:space="preserve"> </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7"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8" w:name="_Hlk127445615"/>
      <w:r>
        <w:t>This number is the total number of immediate and other forwardings for a single call starting with 1 for the first forwarding.</w:t>
      </w:r>
      <w:bookmarkEnd w:id="4208"/>
    </w:p>
    <w:p w14:paraId="09F082F4" w14:textId="77777777"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1A0375E7" w14:textId="58FD526D"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164E54" w:rsidDel="008418B6">
        <w:rPr>
          <w:noProof/>
        </w:rPr>
        <w:t xml:space="preserve"> </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6DA9820B"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7"/>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&lt;anyExt&gt; element with the &lt;remotely-initiated-call-request-ind&gt;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lastRenderedPageBreak/>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w:t>
      </w:r>
      <w:r w:rsidRPr="0073469F">
        <w:rPr>
          <w:lang w:eastAsia="ko-KR"/>
        </w:rPr>
        <w:lastRenderedPageBreak/>
        <w:t xml:space="preserve">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9" w:name="_Toc20156134"/>
      <w:bookmarkStart w:id="4210" w:name="_Toc27501291"/>
      <w:bookmarkStart w:id="4211" w:name="_Toc36049417"/>
      <w:bookmarkStart w:id="4212" w:name="_Toc45210183"/>
      <w:bookmarkStart w:id="4213" w:name="_Toc51861008"/>
      <w:bookmarkStart w:id="4214" w:name="_Toc146246533"/>
      <w:r w:rsidRPr="0073469F">
        <w:rPr>
          <w:lang w:eastAsia="ko-KR"/>
        </w:rPr>
        <w:t>11.1.1.2.1.2</w:t>
      </w:r>
      <w:r w:rsidRPr="0073469F">
        <w:rPr>
          <w:lang w:eastAsia="ko-KR"/>
        </w:rPr>
        <w:tab/>
        <w:t>Client terminating procedures</w:t>
      </w:r>
      <w:bookmarkEnd w:id="4209"/>
      <w:bookmarkEnd w:id="4210"/>
      <w:bookmarkEnd w:id="4211"/>
      <w:bookmarkEnd w:id="4212"/>
      <w:bookmarkEnd w:id="4213"/>
      <w:bookmarkEnd w:id="4214"/>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lastRenderedPageBreak/>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5" w:name="_Toc20156135"/>
      <w:bookmarkStart w:id="4216" w:name="_Toc27501292"/>
      <w:bookmarkStart w:id="4217" w:name="_Toc36049418"/>
      <w:bookmarkStart w:id="4218" w:name="_Toc45210184"/>
      <w:bookmarkStart w:id="4219" w:name="_Toc51861009"/>
      <w:bookmarkStart w:id="4220" w:name="_Toc146246534"/>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5"/>
      <w:bookmarkEnd w:id="4216"/>
      <w:bookmarkEnd w:id="4217"/>
      <w:bookmarkEnd w:id="4218"/>
      <w:bookmarkEnd w:id="4219"/>
      <w:bookmarkEnd w:id="422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21" w:name="MCCQCTEMPBM_00000194"/>
      <w:r w:rsidRPr="0073469F">
        <w:t xml:space="preserve"> section </w:t>
      </w:r>
      <w:bookmarkEnd w:id="4221"/>
      <w:r w:rsidRPr="0073469F">
        <w:t>for the MC</w:t>
      </w:r>
      <w:r>
        <w:t>P</w:t>
      </w:r>
      <w:r w:rsidRPr="0073469F">
        <w:t>TT speech media stream</w:t>
      </w:r>
      <w:r>
        <w:t xml:space="preserve"> and </w:t>
      </w:r>
      <w:r w:rsidRPr="0073469F">
        <w:t>the media-level</w:t>
      </w:r>
      <w:bookmarkStart w:id="4222" w:name="MCCQCTEMPBM_00000195"/>
      <w:r w:rsidRPr="0073469F">
        <w:t xml:space="preserve"> section </w:t>
      </w:r>
      <w:bookmarkEnd w:id="422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23" w:name="_Toc20156136"/>
      <w:bookmarkStart w:id="4224" w:name="_Toc27501293"/>
      <w:bookmarkStart w:id="4225" w:name="_Toc36049419"/>
      <w:bookmarkStart w:id="4226" w:name="_Toc45210185"/>
      <w:bookmarkStart w:id="4227" w:name="_Toc51861010"/>
      <w:bookmarkStart w:id="4228" w:name="_Toc146246535"/>
      <w:r w:rsidRPr="0073469F">
        <w:t>1</w:t>
      </w:r>
      <w:r>
        <w:t>1</w:t>
      </w:r>
      <w:r w:rsidRPr="0073469F">
        <w:t>.1.</w:t>
      </w:r>
      <w:r>
        <w:t>1</w:t>
      </w:r>
      <w:r w:rsidRPr="0073469F">
        <w:t>.2.1.</w:t>
      </w:r>
      <w:r>
        <w:t>4</w:t>
      </w:r>
      <w:r w:rsidRPr="0073469F">
        <w:tab/>
        <w:t>MCPTT in-progress emergency cancel</w:t>
      </w:r>
      <w:bookmarkEnd w:id="4223"/>
      <w:bookmarkEnd w:id="4224"/>
      <w:bookmarkEnd w:id="4225"/>
      <w:bookmarkEnd w:id="4226"/>
      <w:bookmarkEnd w:id="4227"/>
      <w:bookmarkEnd w:id="4228"/>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lastRenderedPageBreak/>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9" w:name="MCCQCTEMPBM_00000196"/>
      <w:r w:rsidRPr="0073469F">
        <w:t xml:space="preserve"> section </w:t>
      </w:r>
      <w:bookmarkEnd w:id="4229"/>
      <w:r w:rsidRPr="0073469F">
        <w:t>for the offered MC</w:t>
      </w:r>
      <w:r>
        <w:t>P</w:t>
      </w:r>
      <w:r w:rsidRPr="0073469F">
        <w:t>TT speech media stream</w:t>
      </w:r>
      <w:r>
        <w:t xml:space="preserve"> and </w:t>
      </w:r>
      <w:r w:rsidRPr="0073469F">
        <w:t>the media-level</w:t>
      </w:r>
      <w:bookmarkStart w:id="4230" w:name="MCCQCTEMPBM_00000197"/>
      <w:r w:rsidRPr="0073469F">
        <w:t xml:space="preserve"> section </w:t>
      </w:r>
      <w:bookmarkEnd w:id="423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31" w:name="_Toc20156137"/>
      <w:bookmarkStart w:id="4232" w:name="_Toc27501294"/>
      <w:bookmarkStart w:id="4233" w:name="_Toc36049420"/>
      <w:bookmarkStart w:id="4234" w:name="_Toc45210186"/>
      <w:bookmarkStart w:id="4235" w:name="_Toc51861011"/>
      <w:bookmarkStart w:id="4236" w:name="_Toc146246536"/>
      <w:r w:rsidRPr="0073469F">
        <w:rPr>
          <w:lang w:eastAsia="ko-KR"/>
        </w:rPr>
        <w:lastRenderedPageBreak/>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31"/>
      <w:bookmarkEnd w:id="4232"/>
      <w:bookmarkEnd w:id="4233"/>
      <w:bookmarkEnd w:id="4234"/>
      <w:bookmarkEnd w:id="4235"/>
      <w:bookmarkEnd w:id="4236"/>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7" w:name="MCCQCTEMPBM_00000198"/>
      <w:r w:rsidRPr="0073469F">
        <w:t xml:space="preserve"> section </w:t>
      </w:r>
      <w:bookmarkEnd w:id="4237"/>
      <w:r w:rsidRPr="0073469F">
        <w:t>for the offered MC</w:t>
      </w:r>
      <w:r>
        <w:t>P</w:t>
      </w:r>
      <w:r w:rsidRPr="0073469F">
        <w:t>TT speech media stream</w:t>
      </w:r>
      <w:r>
        <w:t xml:space="preserve"> and </w:t>
      </w:r>
      <w:r w:rsidRPr="0073469F">
        <w:t>the media-level</w:t>
      </w:r>
      <w:bookmarkStart w:id="4238" w:name="MCCQCTEMPBM_00000199"/>
      <w:r w:rsidRPr="0073469F">
        <w:t xml:space="preserve"> section </w:t>
      </w:r>
      <w:bookmarkEnd w:id="423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9" w:name="_Toc20156138"/>
      <w:bookmarkStart w:id="4240" w:name="_Toc27501295"/>
      <w:bookmarkStart w:id="4241" w:name="_Toc36049421"/>
      <w:bookmarkStart w:id="4242" w:name="_Toc45210187"/>
      <w:bookmarkStart w:id="4243" w:name="_Toc51861012"/>
      <w:bookmarkStart w:id="4244" w:name="_Toc14624653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9"/>
      <w:bookmarkEnd w:id="4240"/>
      <w:bookmarkEnd w:id="4241"/>
      <w:bookmarkEnd w:id="4242"/>
      <w:bookmarkEnd w:id="4243"/>
      <w:bookmarkEnd w:id="4244"/>
    </w:p>
    <w:p w14:paraId="4F7A4FAB" w14:textId="77777777" w:rsidR="009333B3" w:rsidRPr="0073469F" w:rsidRDefault="009333B3" w:rsidP="00567124">
      <w:pPr>
        <w:pStyle w:val="Heading6"/>
        <w:numPr>
          <w:ilvl w:val="5"/>
          <w:numId w:val="0"/>
        </w:numPr>
        <w:ind w:left="1152" w:hanging="432"/>
        <w:rPr>
          <w:lang w:eastAsia="ko-KR"/>
        </w:rPr>
      </w:pPr>
      <w:bookmarkStart w:id="4245" w:name="_Toc20156139"/>
      <w:bookmarkStart w:id="4246" w:name="_Toc27501296"/>
      <w:bookmarkStart w:id="4247" w:name="_Toc36049422"/>
      <w:bookmarkStart w:id="4248" w:name="_Toc45210188"/>
      <w:bookmarkStart w:id="4249" w:name="_Toc51861013"/>
      <w:bookmarkStart w:id="4250" w:name="_Toc146246538"/>
      <w:r w:rsidRPr="0073469F">
        <w:rPr>
          <w:lang w:eastAsia="ko-KR"/>
        </w:rPr>
        <w:t>11.1.1.2.2.1</w:t>
      </w:r>
      <w:r w:rsidRPr="0073469F">
        <w:rPr>
          <w:lang w:eastAsia="ko-KR"/>
        </w:rPr>
        <w:tab/>
        <w:t>Client originating procedures</w:t>
      </w:r>
      <w:bookmarkEnd w:id="4245"/>
      <w:bookmarkEnd w:id="4246"/>
      <w:bookmarkEnd w:id="4247"/>
      <w:bookmarkEnd w:id="4248"/>
      <w:bookmarkEnd w:id="4249"/>
      <w:bookmarkEnd w:id="4250"/>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lastRenderedPageBreak/>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lastRenderedPageBreak/>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51" w:name="MCCQCTEMPBM_00000200"/>
      <w:r>
        <w:rPr>
          <w:lang w:eastAsia="ko-KR"/>
        </w:rPr>
        <w:t xml:space="preserve"> section </w:t>
      </w:r>
      <w:bookmarkEnd w:id="4251"/>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52"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52"/>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77777777"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D3281B2" w14:textId="55AC1DBA" w:rsidR="00F662C3" w:rsidRDefault="00F662C3" w:rsidP="00F662C3">
      <w:pPr>
        <w:pStyle w:val="B5"/>
        <w:rPr>
          <w:noProof/>
        </w:rPr>
      </w:pPr>
      <w:r>
        <w:rPr>
          <w:noProof/>
        </w:rPr>
        <w:lastRenderedPageBreak/>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77777777" w:rsidR="00F547B0" w:rsidRDefault="00F547B0" w:rsidP="00F547B0">
      <w:pPr>
        <w:pStyle w:val="B5"/>
        <w:rPr>
          <w:noProof/>
        </w:rPr>
      </w:pPr>
      <w:bookmarkStart w:id="4253"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235318B" w14:textId="30951693"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54" w:name="_Hlk127541691"/>
      <w:bookmarkEnd w:id="4253"/>
      <w:r>
        <w:t>G</w:t>
      </w:r>
      <w:r w:rsidRPr="001B163C">
        <w:t>)</w:t>
      </w:r>
      <w:r w:rsidRPr="001B163C">
        <w:tab/>
        <w:t>if the MCPTT client initiates the private call upon accepting a request to perform a private call forwarding</w:t>
      </w:r>
      <w:bookmarkEnd w:id="4254"/>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lastRenderedPageBreak/>
        <w:t>III</w:t>
      </w:r>
      <w:r w:rsidR="00F17EC7">
        <w:t>)</w:t>
      </w:r>
      <w:r w:rsidR="00F17EC7">
        <w:tab/>
      </w:r>
      <w:r w:rsidR="00F17EC7" w:rsidRPr="00E002A2">
        <w:t>shall include the</w:t>
      </w:r>
      <w:r w:rsidR="00F17EC7">
        <w:t xml:space="preserve"> </w:t>
      </w:r>
      <w:r w:rsidR="00F17EC7" w:rsidRPr="00E677D5">
        <w:t>&lt;forwarding-immediate-list&gt; element;</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5" w:name="MCCQCTEMPBM_00000201"/>
      <w:r>
        <w:rPr>
          <w:lang w:eastAsia="ko-KR"/>
        </w:rPr>
        <w:t xml:space="preserve"> section </w:t>
      </w:r>
      <w:bookmarkEnd w:id="4255"/>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lastRenderedPageBreak/>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lastRenderedPageBreak/>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6" w:name="_Toc20156140"/>
      <w:bookmarkStart w:id="4257" w:name="_Toc27501297"/>
      <w:bookmarkStart w:id="4258" w:name="_Toc36049423"/>
      <w:bookmarkStart w:id="4259" w:name="_Toc45210189"/>
      <w:bookmarkStart w:id="4260" w:name="_Toc51861014"/>
      <w:bookmarkStart w:id="4261" w:name="_Toc146246539"/>
      <w:r w:rsidRPr="0073469F">
        <w:rPr>
          <w:lang w:eastAsia="ko-KR"/>
        </w:rPr>
        <w:t>11.1.1.2.2.2</w:t>
      </w:r>
      <w:r w:rsidRPr="0073469F">
        <w:rPr>
          <w:lang w:eastAsia="ko-KR"/>
        </w:rPr>
        <w:tab/>
        <w:t>Client terminating procedures</w:t>
      </w:r>
      <w:bookmarkEnd w:id="4256"/>
      <w:bookmarkEnd w:id="4257"/>
      <w:bookmarkEnd w:id="4258"/>
      <w:bookmarkEnd w:id="4259"/>
      <w:bookmarkEnd w:id="4260"/>
      <w:bookmarkEnd w:id="4261"/>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62" w:name="_Toc20156141"/>
      <w:bookmarkStart w:id="4263" w:name="_Toc27501298"/>
      <w:bookmarkStart w:id="4264" w:name="_Toc36049424"/>
      <w:bookmarkStart w:id="4265" w:name="_Toc45210190"/>
      <w:bookmarkStart w:id="4266" w:name="_Toc51861015"/>
      <w:r>
        <w:lastRenderedPageBreak/>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7" w:name="_Toc14624654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62"/>
      <w:bookmarkEnd w:id="4263"/>
      <w:bookmarkEnd w:id="4264"/>
      <w:bookmarkEnd w:id="4265"/>
      <w:bookmarkEnd w:id="4266"/>
      <w:bookmarkEnd w:id="4267"/>
    </w:p>
    <w:p w14:paraId="5F72114B" w14:textId="77777777" w:rsidR="005A37F8" w:rsidRPr="0073469F" w:rsidRDefault="005A37F8" w:rsidP="00567124">
      <w:pPr>
        <w:pStyle w:val="Heading5"/>
      </w:pPr>
      <w:bookmarkStart w:id="4268" w:name="_Toc20156142"/>
      <w:bookmarkStart w:id="4269" w:name="_Toc27501299"/>
      <w:bookmarkStart w:id="4270" w:name="_Toc36049425"/>
      <w:bookmarkStart w:id="4271" w:name="_Toc45210191"/>
      <w:bookmarkStart w:id="4272" w:name="_Toc51861016"/>
      <w:bookmarkStart w:id="4273" w:name="_Toc146246541"/>
      <w:r w:rsidRPr="0073469F">
        <w:t>11.1.1.3.1</w:t>
      </w:r>
      <w:r w:rsidRPr="0073469F">
        <w:tab/>
      </w:r>
      <w:r w:rsidRPr="0073469F">
        <w:rPr>
          <w:lang w:eastAsia="ko-KR"/>
        </w:rPr>
        <w:t>O</w:t>
      </w:r>
      <w:r w:rsidRPr="0073469F">
        <w:t>riginating procedures</w:t>
      </w:r>
      <w:bookmarkEnd w:id="4268"/>
      <w:bookmarkEnd w:id="4269"/>
      <w:bookmarkEnd w:id="4270"/>
      <w:bookmarkEnd w:id="4271"/>
      <w:bookmarkEnd w:id="4272"/>
      <w:bookmarkEnd w:id="4273"/>
    </w:p>
    <w:p w14:paraId="360E662E" w14:textId="77777777" w:rsidR="005A37F8" w:rsidRPr="00196E08" w:rsidRDefault="005A37F8" w:rsidP="00567124">
      <w:pPr>
        <w:pStyle w:val="Heading6"/>
        <w:numPr>
          <w:ilvl w:val="5"/>
          <w:numId w:val="0"/>
        </w:numPr>
        <w:ind w:left="1152" w:hanging="432"/>
        <w:rPr>
          <w:lang w:eastAsia="ko-KR"/>
        </w:rPr>
      </w:pPr>
      <w:bookmarkStart w:id="4274" w:name="_Toc20156143"/>
      <w:bookmarkStart w:id="4275" w:name="_Toc27501300"/>
      <w:bookmarkStart w:id="4276" w:name="_Toc36049426"/>
      <w:bookmarkStart w:id="4277" w:name="_Toc45210192"/>
      <w:bookmarkStart w:id="4278" w:name="_Toc51861017"/>
      <w:bookmarkStart w:id="4279" w:name="_Toc14624654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74"/>
      <w:bookmarkEnd w:id="4275"/>
      <w:bookmarkEnd w:id="4276"/>
      <w:bookmarkEnd w:id="4277"/>
      <w:bookmarkEnd w:id="4278"/>
      <w:bookmarkEnd w:id="4279"/>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lastRenderedPageBreak/>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w:t>
      </w:r>
      <w:r w:rsidRPr="00A972E7">
        <w:rPr>
          <w:lang w:eastAsia="ko-KR"/>
        </w:rPr>
        <w:lastRenderedPageBreak/>
        <w:t>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lastRenderedPageBreak/>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lastRenderedPageBreak/>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lastRenderedPageBreak/>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80" w:name="_Toc20156144"/>
      <w:bookmarkStart w:id="4281" w:name="_Toc27501301"/>
      <w:bookmarkStart w:id="4282" w:name="_Toc36049427"/>
      <w:bookmarkStart w:id="4283" w:name="_Toc45210193"/>
      <w:bookmarkStart w:id="4284" w:name="_Toc51861018"/>
      <w:bookmarkStart w:id="4285" w:name="_Toc146246543"/>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80"/>
      <w:bookmarkEnd w:id="4281"/>
      <w:bookmarkEnd w:id="4282"/>
      <w:bookmarkEnd w:id="4283"/>
      <w:bookmarkEnd w:id="4284"/>
      <w:bookmarkEnd w:id="4285"/>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lastRenderedPageBreak/>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w:t>
      </w:r>
      <w:r w:rsidRPr="00FE5411">
        <w:lastRenderedPageBreak/>
        <w:t>&lt;functional-alias-URI&gt;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w:t>
      </w:r>
      <w:r w:rsidRPr="0073469F">
        <w:lastRenderedPageBreak/>
        <w:t xml:space="preserve">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6" w:name="_Toc20156145"/>
      <w:bookmarkStart w:id="4287" w:name="_Toc27501302"/>
      <w:bookmarkStart w:id="4288" w:name="_Toc36049428"/>
      <w:bookmarkStart w:id="4289" w:name="_Toc45210194"/>
      <w:bookmarkStart w:id="4290" w:name="_Toc51861019"/>
      <w:bookmarkStart w:id="4291" w:name="_Toc146246544"/>
      <w:r>
        <w:rPr>
          <w:lang w:eastAsia="ko-KR"/>
        </w:rPr>
        <w:t>11.1.1.3.1.3</w:t>
      </w:r>
      <w:r w:rsidRPr="0073469F">
        <w:rPr>
          <w:lang w:eastAsia="ko-KR"/>
        </w:rPr>
        <w:tab/>
      </w:r>
      <w:r>
        <w:rPr>
          <w:lang w:eastAsia="ko-KR"/>
        </w:rPr>
        <w:t>Receipt of SIP re-INVITE for MCPTT private call from the served user</w:t>
      </w:r>
      <w:bookmarkEnd w:id="4286"/>
      <w:bookmarkEnd w:id="4287"/>
      <w:bookmarkEnd w:id="4288"/>
      <w:bookmarkEnd w:id="4289"/>
      <w:bookmarkEnd w:id="4290"/>
      <w:bookmarkEnd w:id="4291"/>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92" w:name="MCCQCTEMPBM_00000202"/>
      <w:r w:rsidRPr="00667885">
        <w:t xml:space="preserve"> section </w:t>
      </w:r>
      <w:bookmarkEnd w:id="4292"/>
      <w:r w:rsidRPr="00667885">
        <w:t>for the offered MCPTT speech media stream and the media-level</w:t>
      </w:r>
      <w:bookmarkStart w:id="4293" w:name="MCCQCTEMPBM_00000203"/>
      <w:r w:rsidRPr="00667885">
        <w:t xml:space="preserve"> section </w:t>
      </w:r>
      <w:bookmarkEnd w:id="4293"/>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94" w:name="_Toc20156146"/>
      <w:bookmarkStart w:id="4295" w:name="_Toc27501303"/>
      <w:bookmarkStart w:id="4296" w:name="_Toc36049429"/>
      <w:bookmarkStart w:id="4297" w:name="_Toc45210195"/>
      <w:bookmarkStart w:id="4298" w:name="_Toc51861020"/>
      <w:bookmarkStart w:id="4299" w:name="_Toc146246545"/>
      <w:r w:rsidRPr="0073469F">
        <w:rPr>
          <w:lang w:eastAsia="ko-KR"/>
        </w:rPr>
        <w:lastRenderedPageBreak/>
        <w:t>11.1.1.3.2</w:t>
      </w:r>
      <w:r w:rsidRPr="0073469F">
        <w:rPr>
          <w:lang w:eastAsia="ko-KR"/>
        </w:rPr>
        <w:tab/>
        <w:t>Terminating procedures</w:t>
      </w:r>
      <w:bookmarkEnd w:id="4294"/>
      <w:bookmarkEnd w:id="4295"/>
      <w:bookmarkEnd w:id="4296"/>
      <w:bookmarkEnd w:id="4297"/>
      <w:bookmarkEnd w:id="4298"/>
      <w:bookmarkEnd w:id="4299"/>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05F04254" w:rsidR="00520756" w:rsidRPr="00520756" w:rsidRDefault="00520756" w:rsidP="00520756">
      <w:pPr>
        <w:pStyle w:val="B1"/>
      </w:pPr>
      <w:r>
        <w:rPr>
          <w:lang w:eastAsia="ko-KR"/>
        </w:rPr>
        <w:t>3)</w:t>
      </w:r>
      <w:r>
        <w:rPr>
          <w:lang w:eastAsia="ko-KR"/>
        </w:rPr>
        <w:tab/>
      </w:r>
      <w:r w:rsidR="00F662C3">
        <w:rPr>
          <w:lang w:eastAsia="ko-KR"/>
        </w:rPr>
        <w:t>void</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300" w:name="MCCQCTEMPBM_00000139"/>
      <w:r>
        <w:tab/>
        <w:t xml:space="preserve"> </w:t>
      </w:r>
      <w:bookmarkEnd w:id="4300"/>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lastRenderedPageBreak/>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4C1D1E5"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62C3">
        <w:t>immediate</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A9E0F0A" w:rsidR="002C5E8C" w:rsidRDefault="002C5E8C" w:rsidP="002C5E8C">
      <w:pPr>
        <w:pStyle w:val="B3"/>
      </w:pPr>
      <w:r>
        <w:t>i)</w:t>
      </w:r>
      <w:r>
        <w:tab/>
        <w:t>a &lt;forwarding-reason&gt; element to a value of "</w:t>
      </w:r>
      <w:r w:rsidR="00F662C3">
        <w:t>immediate</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lastRenderedPageBreak/>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01" w:name="_Hlk114526864"/>
      <w:r w:rsidR="005551F5" w:rsidRPr="007D196D">
        <w:t xml:space="preserve">If the procedures in </w:t>
      </w:r>
      <w:bookmarkEnd w:id="4301"/>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02" w:name="_Toc20156147"/>
      <w:bookmarkStart w:id="4303" w:name="_Toc27501304"/>
      <w:bookmarkStart w:id="4304" w:name="_Toc36049430"/>
      <w:bookmarkStart w:id="4305" w:name="_Toc45210196"/>
      <w:bookmarkStart w:id="4306" w:name="_Toc51861021"/>
      <w:bookmarkStart w:id="4307" w:name="_Toc146246546"/>
      <w:r>
        <w:rPr>
          <w:lang w:eastAsia="ko-KR"/>
        </w:rPr>
        <w:t>11.1.1.3.3</w:t>
      </w:r>
      <w:r w:rsidRPr="0073469F">
        <w:rPr>
          <w:lang w:eastAsia="ko-KR"/>
        </w:rPr>
        <w:tab/>
      </w:r>
      <w:r>
        <w:rPr>
          <w:lang w:eastAsia="ko-KR"/>
        </w:rPr>
        <w:t>Receipt of SIP re-INVITE request by terminating participating function</w:t>
      </w:r>
      <w:bookmarkEnd w:id="4302"/>
      <w:bookmarkEnd w:id="4303"/>
      <w:bookmarkEnd w:id="4304"/>
      <w:bookmarkEnd w:id="4305"/>
      <w:bookmarkEnd w:id="4306"/>
      <w:bookmarkEnd w:id="4307"/>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lastRenderedPageBreak/>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8" w:name="_Toc20156148"/>
      <w:bookmarkStart w:id="4309" w:name="_Toc27501305"/>
      <w:bookmarkStart w:id="4310" w:name="_Toc36049431"/>
      <w:bookmarkStart w:id="4311" w:name="_Toc45210197"/>
      <w:bookmarkStart w:id="4312" w:name="_Toc51861022"/>
      <w:bookmarkStart w:id="4313" w:name="_Toc146246547"/>
      <w:r w:rsidRPr="0073469F">
        <w:rPr>
          <w:lang w:eastAsia="ko-KR"/>
        </w:rPr>
        <w:t>11.1.1.4</w:t>
      </w:r>
      <w:r w:rsidRPr="0073469F">
        <w:rPr>
          <w:lang w:eastAsia="ko-KR"/>
        </w:rPr>
        <w:tab/>
        <w:t>Controlling MCPTT function procedures</w:t>
      </w:r>
      <w:bookmarkEnd w:id="4308"/>
      <w:bookmarkEnd w:id="4309"/>
      <w:bookmarkEnd w:id="4310"/>
      <w:bookmarkEnd w:id="4311"/>
      <w:bookmarkEnd w:id="4312"/>
      <w:bookmarkEnd w:id="4313"/>
    </w:p>
    <w:p w14:paraId="204C0A00" w14:textId="77777777" w:rsidR="009E0F95" w:rsidRPr="0073469F" w:rsidRDefault="009E0F95" w:rsidP="00567124">
      <w:pPr>
        <w:pStyle w:val="Heading5"/>
        <w:rPr>
          <w:lang w:eastAsia="ko-KR"/>
        </w:rPr>
      </w:pPr>
      <w:bookmarkStart w:id="4314" w:name="_Toc20156149"/>
      <w:bookmarkStart w:id="4315" w:name="_Toc27501306"/>
      <w:bookmarkStart w:id="4316" w:name="_Toc36049432"/>
      <w:bookmarkStart w:id="4317" w:name="_Toc45210198"/>
      <w:bookmarkStart w:id="4318" w:name="_Toc51861023"/>
      <w:bookmarkStart w:id="4319" w:name="_Toc146246548"/>
      <w:r w:rsidRPr="0073469F">
        <w:rPr>
          <w:lang w:eastAsia="ko-KR"/>
        </w:rPr>
        <w:t>11.1.1.4.1</w:t>
      </w:r>
      <w:r w:rsidRPr="0073469F">
        <w:rPr>
          <w:lang w:eastAsia="ko-KR"/>
        </w:rPr>
        <w:tab/>
        <w:t>Originating procedures</w:t>
      </w:r>
      <w:bookmarkEnd w:id="4314"/>
      <w:bookmarkEnd w:id="4315"/>
      <w:bookmarkEnd w:id="4316"/>
      <w:bookmarkEnd w:id="4317"/>
      <w:bookmarkEnd w:id="4318"/>
      <w:bookmarkEnd w:id="4319"/>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lastRenderedPageBreak/>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20" w:name="_Toc20156150"/>
      <w:bookmarkStart w:id="4321" w:name="_Toc27501307"/>
      <w:bookmarkStart w:id="4322" w:name="_Toc36049433"/>
      <w:bookmarkStart w:id="4323" w:name="_Toc45210199"/>
      <w:bookmarkStart w:id="4324" w:name="_Toc51861024"/>
      <w:bookmarkStart w:id="4325" w:name="_Toc146246549"/>
      <w:r w:rsidRPr="0073469F">
        <w:rPr>
          <w:lang w:eastAsia="ko-KR"/>
        </w:rPr>
        <w:t>11.1.1.4.2</w:t>
      </w:r>
      <w:r w:rsidRPr="0073469F">
        <w:rPr>
          <w:lang w:eastAsia="ko-KR"/>
        </w:rPr>
        <w:tab/>
        <w:t>Terminating procedures</w:t>
      </w:r>
      <w:bookmarkEnd w:id="4320"/>
      <w:bookmarkEnd w:id="4321"/>
      <w:bookmarkEnd w:id="4322"/>
      <w:bookmarkEnd w:id="4323"/>
      <w:bookmarkEnd w:id="4324"/>
      <w:bookmarkEnd w:id="432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lastRenderedPageBreak/>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w:t>
      </w:r>
      <w:r>
        <w:rPr>
          <w:lang w:eastAsia="ko-KR"/>
        </w:rPr>
        <w:lastRenderedPageBreak/>
        <w:t xml:space="preserve">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6" w:name="_Toc20156151"/>
      <w:bookmarkStart w:id="4327" w:name="_Toc27501308"/>
      <w:bookmarkStart w:id="4328" w:name="_Toc36049434"/>
      <w:bookmarkStart w:id="4329" w:name="_Toc45210200"/>
      <w:bookmarkStart w:id="4330" w:name="_Toc51861025"/>
      <w:bookmarkStart w:id="4331" w:name="_Toc146246550"/>
      <w:r>
        <w:rPr>
          <w:lang w:eastAsia="ko-KR"/>
        </w:rPr>
        <w:t>11.1.1.4.3</w:t>
      </w:r>
      <w:r w:rsidRPr="0073469F">
        <w:rPr>
          <w:lang w:eastAsia="ko-KR"/>
        </w:rPr>
        <w:tab/>
      </w:r>
      <w:r>
        <w:rPr>
          <w:lang w:eastAsia="ko-KR"/>
        </w:rPr>
        <w:t>Receiving a SIP re-INVITE for upgrade to emergency private call</w:t>
      </w:r>
      <w:bookmarkEnd w:id="4326"/>
      <w:bookmarkEnd w:id="4327"/>
      <w:bookmarkEnd w:id="4328"/>
      <w:bookmarkEnd w:id="4329"/>
      <w:bookmarkEnd w:id="4330"/>
      <w:bookmarkEnd w:id="4331"/>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lastRenderedPageBreak/>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32" w:name="_Toc20156152"/>
      <w:bookmarkStart w:id="4333" w:name="_Toc27501309"/>
      <w:bookmarkStart w:id="4334" w:name="_Toc36049435"/>
      <w:bookmarkStart w:id="4335" w:name="_Toc45210201"/>
      <w:bookmarkStart w:id="4336" w:name="_Toc51861026"/>
      <w:bookmarkStart w:id="4337" w:name="_Toc146246551"/>
      <w:r>
        <w:rPr>
          <w:lang w:eastAsia="ko-KR"/>
        </w:rPr>
        <w:t>11.1.1.4.4</w:t>
      </w:r>
      <w:r w:rsidRPr="0073469F">
        <w:rPr>
          <w:lang w:eastAsia="ko-KR"/>
        </w:rPr>
        <w:tab/>
      </w:r>
      <w:r>
        <w:rPr>
          <w:lang w:eastAsia="ko-KR"/>
        </w:rPr>
        <w:t>Receiving a SIP re-INVITE for cancellation of emergency private call</w:t>
      </w:r>
      <w:bookmarkEnd w:id="4332"/>
      <w:bookmarkEnd w:id="4333"/>
      <w:bookmarkEnd w:id="4334"/>
      <w:bookmarkEnd w:id="4335"/>
      <w:bookmarkEnd w:id="4336"/>
      <w:bookmarkEnd w:id="4337"/>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lastRenderedPageBreak/>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8" w:name="_Toc20156153"/>
      <w:bookmarkStart w:id="4339" w:name="_Toc27501310"/>
      <w:bookmarkStart w:id="4340" w:name="_Toc36049436"/>
      <w:bookmarkStart w:id="4341" w:name="_Toc45210202"/>
      <w:bookmarkStart w:id="4342" w:name="_Toc51861027"/>
      <w:bookmarkStart w:id="4343" w:name="_Toc146246552"/>
      <w:r>
        <w:rPr>
          <w:lang w:eastAsia="ko-KR"/>
        </w:rPr>
        <w:lastRenderedPageBreak/>
        <w:t>11.1.1.4.5</w:t>
      </w:r>
      <w:r w:rsidRPr="0073469F">
        <w:rPr>
          <w:lang w:eastAsia="ko-KR"/>
        </w:rPr>
        <w:tab/>
      </w:r>
      <w:r>
        <w:rPr>
          <w:lang w:eastAsia="ko-KR"/>
        </w:rPr>
        <w:t>Sending a SIP re-INVITE for upgrade to emergency private call</w:t>
      </w:r>
      <w:bookmarkEnd w:id="4338"/>
      <w:bookmarkEnd w:id="4339"/>
      <w:bookmarkEnd w:id="4340"/>
      <w:bookmarkEnd w:id="4341"/>
      <w:bookmarkEnd w:id="4342"/>
      <w:bookmarkEnd w:id="4343"/>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44" w:name="_Toc20156154"/>
      <w:bookmarkStart w:id="4345" w:name="_Toc27501311"/>
      <w:bookmarkStart w:id="4346" w:name="_Toc36049437"/>
      <w:bookmarkStart w:id="4347" w:name="_Toc45210203"/>
      <w:bookmarkStart w:id="4348" w:name="_Toc51861028"/>
      <w:bookmarkStart w:id="4349" w:name="_Toc146246553"/>
      <w:r>
        <w:rPr>
          <w:lang w:eastAsia="ko-KR"/>
        </w:rPr>
        <w:t>11.1.1.4.6</w:t>
      </w:r>
      <w:r w:rsidRPr="0073469F">
        <w:rPr>
          <w:lang w:eastAsia="ko-KR"/>
        </w:rPr>
        <w:tab/>
      </w:r>
      <w:r>
        <w:rPr>
          <w:lang w:eastAsia="ko-KR"/>
        </w:rPr>
        <w:t>Sending a SIP re-INVITE for cancellation of emergency private call</w:t>
      </w:r>
      <w:bookmarkEnd w:id="4344"/>
      <w:bookmarkEnd w:id="4345"/>
      <w:bookmarkEnd w:id="4346"/>
      <w:bookmarkEnd w:id="4347"/>
      <w:bookmarkEnd w:id="4348"/>
      <w:bookmarkEnd w:id="4349"/>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50" w:name="_Toc20156155"/>
      <w:bookmarkStart w:id="4351" w:name="_Toc27501312"/>
      <w:bookmarkStart w:id="4352" w:name="_Toc36049438"/>
      <w:bookmarkStart w:id="4353" w:name="_Toc45210204"/>
      <w:bookmarkStart w:id="4354" w:name="_Toc51861029"/>
      <w:bookmarkStart w:id="4355" w:name="_Toc14624655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50"/>
      <w:bookmarkEnd w:id="4351"/>
      <w:bookmarkEnd w:id="4352"/>
      <w:bookmarkEnd w:id="4353"/>
      <w:bookmarkEnd w:id="4354"/>
      <w:bookmarkEnd w:id="4355"/>
    </w:p>
    <w:p w14:paraId="1E56BF4F" w14:textId="77777777" w:rsidR="00E909BD" w:rsidRDefault="00E909BD" w:rsidP="00567124">
      <w:pPr>
        <w:pStyle w:val="Heading4"/>
        <w:rPr>
          <w:rFonts w:eastAsia="Malgun Gothic"/>
        </w:rPr>
      </w:pPr>
      <w:bookmarkStart w:id="4356" w:name="_Toc20156156"/>
      <w:bookmarkStart w:id="4357" w:name="_Toc27501313"/>
      <w:bookmarkStart w:id="4358" w:name="_Toc36049439"/>
      <w:bookmarkStart w:id="4359" w:name="_Toc45210205"/>
      <w:bookmarkStart w:id="4360" w:name="_Toc51861030"/>
      <w:bookmarkStart w:id="4361" w:name="_Toc146246555"/>
      <w:r w:rsidRPr="0073469F">
        <w:rPr>
          <w:rFonts w:eastAsia="Malgun Gothic"/>
        </w:rPr>
        <w:t>11.1.2.1</w:t>
      </w:r>
      <w:r w:rsidRPr="0073469F">
        <w:rPr>
          <w:rFonts w:eastAsia="Malgun Gothic"/>
        </w:rPr>
        <w:tab/>
        <w:t>General</w:t>
      </w:r>
      <w:bookmarkEnd w:id="4356"/>
      <w:bookmarkEnd w:id="4357"/>
      <w:bookmarkEnd w:id="4358"/>
      <w:bookmarkEnd w:id="4359"/>
      <w:bookmarkEnd w:id="4360"/>
      <w:bookmarkEnd w:id="4361"/>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62" w:name="_Toc20156157"/>
      <w:bookmarkStart w:id="4363" w:name="_Toc27501314"/>
      <w:bookmarkStart w:id="4364" w:name="_Toc36049440"/>
      <w:bookmarkStart w:id="4365" w:name="_Toc45210206"/>
      <w:bookmarkStart w:id="4366" w:name="_Toc51861031"/>
      <w:bookmarkStart w:id="4367" w:name="_Toc146246556"/>
      <w:r w:rsidRPr="0073469F">
        <w:rPr>
          <w:rFonts w:eastAsia="Malgun Gothic"/>
        </w:rPr>
        <w:t>11.1.2.2</w:t>
      </w:r>
      <w:r w:rsidRPr="0073469F">
        <w:rPr>
          <w:rFonts w:eastAsia="Malgun Gothic"/>
        </w:rPr>
        <w:tab/>
        <w:t>MCPTT client procedures</w:t>
      </w:r>
      <w:bookmarkEnd w:id="4362"/>
      <w:bookmarkEnd w:id="4363"/>
      <w:bookmarkEnd w:id="4364"/>
      <w:bookmarkEnd w:id="4365"/>
      <w:bookmarkEnd w:id="4366"/>
      <w:bookmarkEnd w:id="4367"/>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8" w:name="MCCQCTEMPBM_00000204"/>
      <w:r w:rsidRPr="0073469F">
        <w:t xml:space="preserve"> section </w:t>
      </w:r>
      <w:bookmarkEnd w:id="4368"/>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69" w:name="MCCQCTEMPBM_00000205"/>
      <w:r w:rsidR="007E46BF" w:rsidRPr="002E05C4">
        <w:t xml:space="preserve"> section </w:t>
      </w:r>
      <w:bookmarkEnd w:id="4369"/>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70" w:name="MCCQCTEMPBM_00000206"/>
      <w:r w:rsidR="007E46BF">
        <w:rPr>
          <w:lang w:eastAsia="ko-KR"/>
        </w:rPr>
        <w:t xml:space="preserve"> section </w:t>
      </w:r>
      <w:bookmarkEnd w:id="4370"/>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71" w:name="MCCQCTEMPBM_00000207"/>
      <w:r w:rsidRPr="0073469F">
        <w:rPr>
          <w:noProof/>
          <w:lang w:eastAsia="ko-KR"/>
        </w:rPr>
        <w:t xml:space="preserve"> section </w:t>
      </w:r>
      <w:bookmarkEnd w:id="4371"/>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72" w:name="_Toc20156158"/>
      <w:bookmarkStart w:id="4373" w:name="_Toc27501315"/>
      <w:bookmarkStart w:id="4374" w:name="_Toc36049441"/>
      <w:bookmarkStart w:id="4375" w:name="_Toc45210207"/>
      <w:bookmarkStart w:id="4376" w:name="_Toc51861032"/>
      <w:bookmarkStart w:id="4377" w:name="_Toc146246557"/>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72"/>
      <w:bookmarkEnd w:id="4373"/>
      <w:bookmarkEnd w:id="4374"/>
      <w:bookmarkEnd w:id="4375"/>
      <w:bookmarkEnd w:id="4376"/>
      <w:bookmarkEnd w:id="4377"/>
    </w:p>
    <w:p w14:paraId="05115818" w14:textId="77777777" w:rsidR="00046BA5" w:rsidRPr="0073469F" w:rsidRDefault="00046BA5" w:rsidP="00567124">
      <w:pPr>
        <w:pStyle w:val="Heading5"/>
      </w:pPr>
      <w:bookmarkStart w:id="4378" w:name="_Toc20156159"/>
      <w:bookmarkStart w:id="4379" w:name="_Toc27501316"/>
      <w:bookmarkStart w:id="4380" w:name="_Toc36049442"/>
      <w:bookmarkStart w:id="4381" w:name="_Toc45210208"/>
      <w:bookmarkStart w:id="4382" w:name="_Toc51861033"/>
      <w:bookmarkStart w:id="4383" w:name="_Toc146246558"/>
      <w:r w:rsidRPr="0073469F">
        <w:t>11.1.</w:t>
      </w:r>
      <w:r w:rsidRPr="0073469F">
        <w:rPr>
          <w:lang w:eastAsia="ko-KR"/>
        </w:rPr>
        <w:t>2</w:t>
      </w:r>
      <w:r w:rsidRPr="0073469F">
        <w:t>.3.1</w:t>
      </w:r>
      <w:r w:rsidRPr="0073469F">
        <w:tab/>
      </w:r>
      <w:r w:rsidRPr="0073469F">
        <w:rPr>
          <w:lang w:eastAsia="ko-KR"/>
        </w:rPr>
        <w:t>O</w:t>
      </w:r>
      <w:r w:rsidRPr="0073469F">
        <w:t>riginating procedures</w:t>
      </w:r>
      <w:bookmarkEnd w:id="4378"/>
      <w:bookmarkEnd w:id="4379"/>
      <w:bookmarkEnd w:id="4380"/>
      <w:bookmarkEnd w:id="4381"/>
      <w:bookmarkEnd w:id="4382"/>
      <w:bookmarkEnd w:id="4383"/>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84" w:name="MCCQCTEMPBM_00000208"/>
      <w:r w:rsidRPr="0073469F">
        <w:rPr>
          <w:lang w:eastAsia="ko-KR"/>
        </w:rPr>
        <w:t xml:space="preserve"> section </w:t>
      </w:r>
      <w:bookmarkEnd w:id="4384"/>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5" w:name="MCCQCTEMPBM_00000209"/>
      <w:r w:rsidRPr="0073469F">
        <w:rPr>
          <w:lang w:eastAsia="ko-KR"/>
        </w:rPr>
        <w:t xml:space="preserve"> section </w:t>
      </w:r>
      <w:bookmarkEnd w:id="4385"/>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6" w:name="_Toc20156160"/>
      <w:bookmarkStart w:id="4387" w:name="_Toc27501317"/>
      <w:bookmarkStart w:id="4388" w:name="_Toc36049443"/>
      <w:bookmarkStart w:id="4389" w:name="_Toc45210209"/>
      <w:bookmarkStart w:id="4390" w:name="_Toc51861034"/>
      <w:bookmarkStart w:id="4391" w:name="_Toc146246559"/>
      <w:r w:rsidRPr="0073469F">
        <w:rPr>
          <w:lang w:eastAsia="ko-KR"/>
        </w:rPr>
        <w:t>11.1.2.3.2</w:t>
      </w:r>
      <w:r w:rsidRPr="0073469F">
        <w:rPr>
          <w:lang w:eastAsia="ko-KR"/>
        </w:rPr>
        <w:tab/>
        <w:t>Terminating procedures</w:t>
      </w:r>
      <w:bookmarkEnd w:id="4386"/>
      <w:bookmarkEnd w:id="4387"/>
      <w:bookmarkEnd w:id="4388"/>
      <w:bookmarkEnd w:id="4389"/>
      <w:bookmarkEnd w:id="4390"/>
      <w:bookmarkEnd w:id="4391"/>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92" w:name="MCCQCTEMPBM_00000210"/>
      <w:r w:rsidRPr="0073469F">
        <w:rPr>
          <w:lang w:eastAsia="ko-KR"/>
        </w:rPr>
        <w:t xml:space="preserve"> section </w:t>
      </w:r>
      <w:bookmarkEnd w:id="4392"/>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93" w:name="_Toc20156161"/>
      <w:bookmarkStart w:id="4394" w:name="_Toc27501318"/>
      <w:bookmarkStart w:id="4395" w:name="_Toc36049444"/>
      <w:bookmarkStart w:id="4396" w:name="_Toc45210210"/>
      <w:bookmarkStart w:id="4397" w:name="_Toc51861035"/>
      <w:bookmarkStart w:id="4398" w:name="_Toc146246560"/>
      <w:r w:rsidRPr="0073469F">
        <w:t>11.1.2.4</w:t>
      </w:r>
      <w:r w:rsidRPr="0073469F">
        <w:tab/>
        <w:t>Controlling MCPTT function procedures</w:t>
      </w:r>
      <w:bookmarkEnd w:id="4393"/>
      <w:bookmarkEnd w:id="4394"/>
      <w:bookmarkEnd w:id="4395"/>
      <w:bookmarkEnd w:id="4396"/>
      <w:bookmarkEnd w:id="4397"/>
      <w:bookmarkEnd w:id="4398"/>
    </w:p>
    <w:p w14:paraId="749FAC94" w14:textId="77777777" w:rsidR="00046BA5" w:rsidRPr="0073469F" w:rsidRDefault="00046BA5" w:rsidP="00567124">
      <w:pPr>
        <w:pStyle w:val="Heading5"/>
        <w:rPr>
          <w:lang w:eastAsia="ko-KR"/>
        </w:rPr>
      </w:pPr>
      <w:bookmarkStart w:id="4399" w:name="_Toc20156162"/>
      <w:bookmarkStart w:id="4400" w:name="_Toc27501319"/>
      <w:bookmarkStart w:id="4401" w:name="_Toc36049445"/>
      <w:bookmarkStart w:id="4402" w:name="_Toc45210211"/>
      <w:bookmarkStart w:id="4403" w:name="_Toc51861036"/>
      <w:bookmarkStart w:id="4404" w:name="_Toc146246561"/>
      <w:r w:rsidRPr="0073469F">
        <w:rPr>
          <w:lang w:eastAsia="ko-KR"/>
        </w:rPr>
        <w:t>11.1.2.4.1</w:t>
      </w:r>
      <w:r w:rsidRPr="0073469F">
        <w:rPr>
          <w:lang w:eastAsia="ko-KR"/>
        </w:rPr>
        <w:tab/>
        <w:t>Originating procedures</w:t>
      </w:r>
      <w:bookmarkEnd w:id="4399"/>
      <w:bookmarkEnd w:id="4400"/>
      <w:bookmarkEnd w:id="4401"/>
      <w:bookmarkEnd w:id="4402"/>
      <w:bookmarkEnd w:id="4403"/>
      <w:bookmarkEnd w:id="4404"/>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5" w:name="_Toc20156163"/>
      <w:bookmarkStart w:id="4406" w:name="_Toc27501320"/>
      <w:bookmarkStart w:id="4407" w:name="_Toc36049446"/>
      <w:bookmarkStart w:id="4408" w:name="_Toc45210212"/>
      <w:bookmarkStart w:id="4409" w:name="_Toc51861037"/>
      <w:bookmarkStart w:id="4410" w:name="_Toc146246562"/>
      <w:r w:rsidRPr="0073469F">
        <w:rPr>
          <w:lang w:eastAsia="ko-KR"/>
        </w:rPr>
        <w:t>11.1.2.4.2</w:t>
      </w:r>
      <w:r w:rsidRPr="0073469F">
        <w:rPr>
          <w:lang w:eastAsia="ko-KR"/>
        </w:rPr>
        <w:tab/>
        <w:t>Terminating procedures</w:t>
      </w:r>
      <w:bookmarkEnd w:id="4405"/>
      <w:bookmarkEnd w:id="4406"/>
      <w:bookmarkEnd w:id="4407"/>
      <w:bookmarkEnd w:id="4408"/>
      <w:bookmarkEnd w:id="4409"/>
      <w:bookmarkEnd w:id="4410"/>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11" w:name="MCCQCTEMPBM_00000211"/>
      <w:r w:rsidRPr="0073469F">
        <w:rPr>
          <w:lang w:eastAsia="ko-KR"/>
        </w:rPr>
        <w:t xml:space="preserve"> section </w:t>
      </w:r>
      <w:bookmarkEnd w:id="4411"/>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12" w:name="_Toc20156164"/>
      <w:bookmarkStart w:id="4413" w:name="_Toc27501321"/>
      <w:bookmarkStart w:id="4414" w:name="_Toc36049447"/>
      <w:bookmarkStart w:id="4415" w:name="_Toc45210213"/>
      <w:bookmarkStart w:id="4416" w:name="_Toc51861038"/>
      <w:bookmarkStart w:id="4417" w:name="_Toc146246563"/>
      <w:r w:rsidRPr="0073469F">
        <w:t>11.1.3</w:t>
      </w:r>
      <w:r w:rsidRPr="0073469F">
        <w:tab/>
        <w:t>Ending the private call initiated by MCPTT client</w:t>
      </w:r>
      <w:bookmarkEnd w:id="4412"/>
      <w:bookmarkEnd w:id="4413"/>
      <w:bookmarkEnd w:id="4414"/>
      <w:bookmarkEnd w:id="4415"/>
      <w:bookmarkEnd w:id="4416"/>
      <w:bookmarkEnd w:id="4417"/>
    </w:p>
    <w:p w14:paraId="26A236F7" w14:textId="77777777" w:rsidR="00AC1BD3" w:rsidRPr="0073469F" w:rsidRDefault="00AC1BD3" w:rsidP="00567124">
      <w:pPr>
        <w:pStyle w:val="Heading4"/>
      </w:pPr>
      <w:bookmarkStart w:id="4418" w:name="_Toc20156165"/>
      <w:bookmarkStart w:id="4419" w:name="_Toc27501322"/>
      <w:bookmarkStart w:id="4420" w:name="_Toc36049448"/>
      <w:bookmarkStart w:id="4421" w:name="_Toc45210214"/>
      <w:bookmarkStart w:id="4422" w:name="_Toc51861039"/>
      <w:bookmarkStart w:id="4423" w:name="_Toc146246564"/>
      <w:r w:rsidRPr="0073469F">
        <w:t>11.1.3.1</w:t>
      </w:r>
      <w:r w:rsidRPr="0073469F">
        <w:tab/>
        <w:t>MCPTT client procedures</w:t>
      </w:r>
      <w:bookmarkEnd w:id="4418"/>
      <w:bookmarkEnd w:id="4419"/>
      <w:bookmarkEnd w:id="4420"/>
      <w:bookmarkEnd w:id="4421"/>
      <w:bookmarkEnd w:id="4422"/>
      <w:bookmarkEnd w:id="4423"/>
    </w:p>
    <w:p w14:paraId="38236458" w14:textId="77777777" w:rsidR="00AC1BD3" w:rsidRPr="0073469F" w:rsidRDefault="00AC1BD3" w:rsidP="00567124">
      <w:pPr>
        <w:pStyle w:val="Heading5"/>
        <w:rPr>
          <w:lang w:eastAsia="ko-KR"/>
        </w:rPr>
      </w:pPr>
      <w:bookmarkStart w:id="4424" w:name="_Toc20156166"/>
      <w:bookmarkStart w:id="4425" w:name="_Toc27501323"/>
      <w:bookmarkStart w:id="4426" w:name="_Toc36049449"/>
      <w:bookmarkStart w:id="4427" w:name="_Toc45210215"/>
      <w:bookmarkStart w:id="4428" w:name="_Toc51861040"/>
      <w:bookmarkStart w:id="4429" w:name="_Toc146246565"/>
      <w:r w:rsidRPr="0073469F">
        <w:rPr>
          <w:lang w:eastAsia="ko-KR"/>
        </w:rPr>
        <w:t>11.1.3.1.1</w:t>
      </w:r>
      <w:r w:rsidRPr="0073469F">
        <w:rPr>
          <w:lang w:eastAsia="ko-KR"/>
        </w:rPr>
        <w:tab/>
        <w:t>On-demand private call</w:t>
      </w:r>
      <w:bookmarkEnd w:id="4424"/>
      <w:bookmarkEnd w:id="4425"/>
      <w:bookmarkEnd w:id="4426"/>
      <w:bookmarkEnd w:id="4427"/>
      <w:bookmarkEnd w:id="4428"/>
      <w:bookmarkEnd w:id="4429"/>
    </w:p>
    <w:p w14:paraId="40CD49CD" w14:textId="77777777" w:rsidR="00AC1BD3" w:rsidRPr="0073469F" w:rsidRDefault="00AC1BD3" w:rsidP="00567124">
      <w:pPr>
        <w:pStyle w:val="Heading6"/>
        <w:numPr>
          <w:ilvl w:val="5"/>
          <w:numId w:val="0"/>
        </w:numPr>
        <w:ind w:left="1152" w:hanging="432"/>
        <w:rPr>
          <w:lang w:eastAsia="ko-KR"/>
        </w:rPr>
      </w:pPr>
      <w:bookmarkStart w:id="4430" w:name="_Toc20156167"/>
      <w:bookmarkStart w:id="4431" w:name="_Toc27501324"/>
      <w:bookmarkStart w:id="4432" w:name="_Toc36049450"/>
      <w:bookmarkStart w:id="4433" w:name="_Toc45210216"/>
      <w:bookmarkStart w:id="4434" w:name="_Toc51861041"/>
      <w:bookmarkStart w:id="4435" w:name="_Toc146246566"/>
      <w:r w:rsidRPr="0073469F">
        <w:rPr>
          <w:lang w:eastAsia="ko-KR"/>
        </w:rPr>
        <w:t>11.1.3.1.1.1</w:t>
      </w:r>
      <w:r w:rsidRPr="0073469F">
        <w:rPr>
          <w:lang w:eastAsia="ko-KR"/>
        </w:rPr>
        <w:tab/>
        <w:t>Client originating procedures</w:t>
      </w:r>
      <w:bookmarkEnd w:id="4430"/>
      <w:bookmarkEnd w:id="4431"/>
      <w:bookmarkEnd w:id="4432"/>
      <w:bookmarkEnd w:id="4433"/>
      <w:bookmarkEnd w:id="4434"/>
      <w:bookmarkEnd w:id="443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6" w:name="_Toc20156168"/>
      <w:bookmarkStart w:id="4437" w:name="_Toc27501325"/>
      <w:bookmarkStart w:id="4438" w:name="_Toc36049451"/>
      <w:bookmarkStart w:id="4439" w:name="_Toc45210217"/>
      <w:bookmarkStart w:id="4440" w:name="_Toc51861042"/>
      <w:bookmarkStart w:id="4441" w:name="_Toc146246567"/>
      <w:r w:rsidRPr="0073469F">
        <w:rPr>
          <w:lang w:eastAsia="ko-KR"/>
        </w:rPr>
        <w:t>11.1.3.1.1.2</w:t>
      </w:r>
      <w:r w:rsidRPr="0073469F">
        <w:rPr>
          <w:lang w:eastAsia="ko-KR"/>
        </w:rPr>
        <w:tab/>
        <w:t>Client terminating procedures</w:t>
      </w:r>
      <w:bookmarkEnd w:id="4436"/>
      <w:bookmarkEnd w:id="4437"/>
      <w:bookmarkEnd w:id="4438"/>
      <w:bookmarkEnd w:id="4439"/>
      <w:bookmarkEnd w:id="4440"/>
      <w:bookmarkEnd w:id="444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42" w:name="_Toc20156169"/>
      <w:bookmarkStart w:id="4443" w:name="_Toc27501326"/>
      <w:bookmarkStart w:id="4444" w:name="_Toc36049452"/>
      <w:bookmarkStart w:id="4445" w:name="_Toc45210218"/>
      <w:bookmarkStart w:id="4446" w:name="_Toc51861043"/>
      <w:bookmarkStart w:id="4447" w:name="_Toc146246568"/>
      <w:r w:rsidRPr="0073469F">
        <w:rPr>
          <w:lang w:eastAsia="ko-KR"/>
        </w:rPr>
        <w:t>11.1.3.1.2</w:t>
      </w:r>
      <w:r w:rsidRPr="0073469F">
        <w:rPr>
          <w:lang w:eastAsia="ko-KR"/>
        </w:rPr>
        <w:tab/>
        <w:t>Private call using pre-established session</w:t>
      </w:r>
      <w:bookmarkEnd w:id="4442"/>
      <w:bookmarkEnd w:id="4443"/>
      <w:bookmarkEnd w:id="4444"/>
      <w:bookmarkEnd w:id="4445"/>
      <w:bookmarkEnd w:id="4446"/>
      <w:bookmarkEnd w:id="4447"/>
    </w:p>
    <w:p w14:paraId="7B6A099E" w14:textId="77777777" w:rsidR="00AC1BD3" w:rsidRPr="0073469F" w:rsidRDefault="00AC1BD3" w:rsidP="00567124">
      <w:pPr>
        <w:pStyle w:val="Heading6"/>
        <w:numPr>
          <w:ilvl w:val="5"/>
          <w:numId w:val="0"/>
        </w:numPr>
        <w:ind w:left="1152" w:hanging="432"/>
        <w:rPr>
          <w:lang w:eastAsia="ko-KR"/>
        </w:rPr>
      </w:pPr>
      <w:bookmarkStart w:id="4448" w:name="_Toc20156170"/>
      <w:bookmarkStart w:id="4449" w:name="_Toc27501327"/>
      <w:bookmarkStart w:id="4450" w:name="_Toc36049453"/>
      <w:bookmarkStart w:id="4451" w:name="_Toc45210219"/>
      <w:bookmarkStart w:id="4452" w:name="_Toc51861044"/>
      <w:bookmarkStart w:id="4453" w:name="_Toc146246569"/>
      <w:r w:rsidRPr="0073469F">
        <w:rPr>
          <w:lang w:eastAsia="ko-KR"/>
        </w:rPr>
        <w:t>11.1.3.1.2.1</w:t>
      </w:r>
      <w:r w:rsidRPr="0073469F">
        <w:rPr>
          <w:lang w:eastAsia="ko-KR"/>
        </w:rPr>
        <w:tab/>
        <w:t>Client originating procedures</w:t>
      </w:r>
      <w:bookmarkEnd w:id="4448"/>
      <w:bookmarkEnd w:id="4449"/>
      <w:bookmarkEnd w:id="4450"/>
      <w:bookmarkEnd w:id="4451"/>
      <w:bookmarkEnd w:id="4452"/>
      <w:bookmarkEnd w:id="445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54" w:name="_Toc20156171"/>
      <w:bookmarkStart w:id="4455" w:name="_Toc27501328"/>
      <w:bookmarkStart w:id="4456" w:name="_Toc36049454"/>
      <w:bookmarkStart w:id="4457" w:name="_Toc45210220"/>
      <w:bookmarkStart w:id="4458" w:name="_Toc51861045"/>
      <w:bookmarkStart w:id="4459" w:name="_Toc146246570"/>
      <w:r w:rsidRPr="0073469F">
        <w:rPr>
          <w:lang w:eastAsia="ko-KR"/>
        </w:rPr>
        <w:lastRenderedPageBreak/>
        <w:t>11.1.3.1.2.2</w:t>
      </w:r>
      <w:r w:rsidRPr="0073469F">
        <w:rPr>
          <w:lang w:eastAsia="ko-KR"/>
        </w:rPr>
        <w:tab/>
        <w:t>Client terminating procedures</w:t>
      </w:r>
      <w:bookmarkEnd w:id="4454"/>
      <w:bookmarkEnd w:id="4455"/>
      <w:bookmarkEnd w:id="4456"/>
      <w:bookmarkEnd w:id="4457"/>
      <w:bookmarkEnd w:id="4458"/>
      <w:bookmarkEnd w:id="445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60" w:name="_Toc20156172"/>
      <w:bookmarkStart w:id="4461" w:name="_Toc27501329"/>
      <w:bookmarkStart w:id="4462" w:name="_Toc36049455"/>
      <w:bookmarkStart w:id="4463" w:name="_Toc45210221"/>
      <w:bookmarkStart w:id="4464" w:name="_Toc51861046"/>
      <w:bookmarkStart w:id="4465" w:name="_Toc146246571"/>
      <w:r w:rsidRPr="0073469F">
        <w:t>11.1.3.2</w:t>
      </w:r>
      <w:r w:rsidRPr="0073469F">
        <w:tab/>
        <w:t>Participating MCPTT function procedures</w:t>
      </w:r>
      <w:bookmarkEnd w:id="4460"/>
      <w:bookmarkEnd w:id="4461"/>
      <w:bookmarkEnd w:id="4462"/>
      <w:bookmarkEnd w:id="4463"/>
      <w:bookmarkEnd w:id="4464"/>
      <w:bookmarkEnd w:id="4465"/>
    </w:p>
    <w:p w14:paraId="30DD0D81" w14:textId="77777777" w:rsidR="00620645" w:rsidRPr="0073469F" w:rsidRDefault="00620645" w:rsidP="00567124">
      <w:pPr>
        <w:pStyle w:val="Heading5"/>
        <w:rPr>
          <w:lang w:eastAsia="ko-KR"/>
        </w:rPr>
      </w:pPr>
      <w:bookmarkStart w:id="4466" w:name="_Toc20156173"/>
      <w:bookmarkStart w:id="4467" w:name="_Toc27501330"/>
      <w:bookmarkStart w:id="4468" w:name="_Toc36049456"/>
      <w:bookmarkStart w:id="4469" w:name="_Toc45210222"/>
      <w:bookmarkStart w:id="4470" w:name="_Toc51861047"/>
      <w:bookmarkStart w:id="4471" w:name="_Toc146246572"/>
      <w:r w:rsidRPr="0073469F">
        <w:rPr>
          <w:lang w:eastAsia="ko-KR"/>
        </w:rPr>
        <w:t>11.1.3.2.1</w:t>
      </w:r>
      <w:r w:rsidRPr="0073469F">
        <w:rPr>
          <w:lang w:eastAsia="ko-KR"/>
        </w:rPr>
        <w:tab/>
        <w:t>Originating procedures</w:t>
      </w:r>
      <w:bookmarkEnd w:id="4466"/>
      <w:bookmarkEnd w:id="4467"/>
      <w:bookmarkEnd w:id="4468"/>
      <w:bookmarkEnd w:id="4469"/>
      <w:bookmarkEnd w:id="4470"/>
      <w:bookmarkEnd w:id="4471"/>
    </w:p>
    <w:p w14:paraId="2B5BEE4C" w14:textId="77777777" w:rsidR="00620645" w:rsidRPr="0073469F" w:rsidRDefault="00620645" w:rsidP="00567124">
      <w:pPr>
        <w:pStyle w:val="Heading6"/>
        <w:numPr>
          <w:ilvl w:val="5"/>
          <w:numId w:val="0"/>
        </w:numPr>
        <w:ind w:left="1152" w:hanging="432"/>
        <w:rPr>
          <w:lang w:eastAsia="ko-KR"/>
        </w:rPr>
      </w:pPr>
      <w:bookmarkStart w:id="4472" w:name="_Toc20156174"/>
      <w:bookmarkStart w:id="4473" w:name="_Toc27501331"/>
      <w:bookmarkStart w:id="4474" w:name="_Toc36049457"/>
      <w:bookmarkStart w:id="4475" w:name="_Toc45210223"/>
      <w:bookmarkStart w:id="4476" w:name="_Toc51861048"/>
      <w:bookmarkStart w:id="4477" w:name="_Toc146246573"/>
      <w:r w:rsidRPr="0073469F">
        <w:rPr>
          <w:lang w:eastAsia="ko-KR"/>
        </w:rPr>
        <w:t>11.1.3.2.1.1</w:t>
      </w:r>
      <w:r w:rsidRPr="0073469F">
        <w:rPr>
          <w:lang w:eastAsia="ko-KR"/>
        </w:rPr>
        <w:tab/>
        <w:t>Receipt of SIP BYE request for on-demand private call</w:t>
      </w:r>
      <w:bookmarkEnd w:id="4472"/>
      <w:bookmarkEnd w:id="4473"/>
      <w:bookmarkEnd w:id="4474"/>
      <w:bookmarkEnd w:id="4475"/>
      <w:bookmarkEnd w:id="4476"/>
      <w:bookmarkEnd w:id="447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8" w:name="_Toc20156175"/>
      <w:bookmarkStart w:id="4479" w:name="_Toc27501332"/>
      <w:bookmarkStart w:id="4480" w:name="_Toc36049458"/>
      <w:bookmarkStart w:id="4481" w:name="_Toc45210224"/>
      <w:bookmarkStart w:id="4482" w:name="_Toc51861049"/>
      <w:bookmarkStart w:id="4483" w:name="_Toc146246574"/>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8"/>
      <w:bookmarkEnd w:id="4479"/>
      <w:bookmarkEnd w:id="4480"/>
      <w:bookmarkEnd w:id="4481"/>
      <w:bookmarkEnd w:id="4482"/>
      <w:bookmarkEnd w:id="448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84" w:name="_Toc20156176"/>
      <w:bookmarkStart w:id="4485" w:name="_Toc27501333"/>
      <w:bookmarkStart w:id="4486" w:name="_Toc36049459"/>
      <w:bookmarkStart w:id="4487" w:name="_Toc45210225"/>
      <w:bookmarkStart w:id="4488" w:name="_Toc51861050"/>
      <w:bookmarkStart w:id="4489" w:name="_Toc146246575"/>
      <w:r w:rsidRPr="0073469F">
        <w:rPr>
          <w:lang w:eastAsia="ko-KR"/>
        </w:rPr>
        <w:t>11.1.3.2.2</w:t>
      </w:r>
      <w:r w:rsidRPr="0073469F">
        <w:rPr>
          <w:lang w:eastAsia="ko-KR"/>
        </w:rPr>
        <w:tab/>
        <w:t>Terminating procedures</w:t>
      </w:r>
      <w:bookmarkEnd w:id="4484"/>
      <w:bookmarkEnd w:id="4485"/>
      <w:bookmarkEnd w:id="4486"/>
      <w:bookmarkEnd w:id="4487"/>
      <w:bookmarkEnd w:id="4488"/>
      <w:bookmarkEnd w:id="4489"/>
    </w:p>
    <w:p w14:paraId="14D1B494" w14:textId="77777777" w:rsidR="00620645" w:rsidRPr="0073469F" w:rsidRDefault="00620645" w:rsidP="00567124">
      <w:pPr>
        <w:pStyle w:val="Heading6"/>
        <w:numPr>
          <w:ilvl w:val="5"/>
          <w:numId w:val="0"/>
        </w:numPr>
        <w:ind w:left="1152" w:hanging="432"/>
        <w:rPr>
          <w:lang w:eastAsia="ko-KR"/>
        </w:rPr>
      </w:pPr>
      <w:bookmarkStart w:id="4490" w:name="_Toc20156177"/>
      <w:bookmarkStart w:id="4491" w:name="_Toc27501334"/>
      <w:bookmarkStart w:id="4492" w:name="_Toc36049460"/>
      <w:bookmarkStart w:id="4493" w:name="_Toc45210226"/>
      <w:bookmarkStart w:id="4494" w:name="_Toc51861051"/>
      <w:bookmarkStart w:id="4495" w:name="_Toc146246576"/>
      <w:r w:rsidRPr="0073469F">
        <w:rPr>
          <w:lang w:eastAsia="ko-KR"/>
        </w:rPr>
        <w:t>11.1.3.2.2.1</w:t>
      </w:r>
      <w:r w:rsidRPr="0073469F">
        <w:rPr>
          <w:lang w:eastAsia="ko-KR"/>
        </w:rPr>
        <w:tab/>
        <w:t>Receipt of SIP BYE request for private call on-demand</w:t>
      </w:r>
      <w:bookmarkEnd w:id="4490"/>
      <w:bookmarkEnd w:id="4491"/>
      <w:bookmarkEnd w:id="4492"/>
      <w:bookmarkEnd w:id="4493"/>
      <w:bookmarkEnd w:id="4494"/>
      <w:bookmarkEnd w:id="449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6" w:name="_Toc20156178"/>
      <w:bookmarkStart w:id="4497" w:name="_Toc27501335"/>
      <w:bookmarkStart w:id="4498" w:name="_Toc36049461"/>
      <w:bookmarkStart w:id="4499" w:name="_Toc45210227"/>
      <w:bookmarkStart w:id="4500" w:name="_Toc51861052"/>
      <w:bookmarkStart w:id="4501" w:name="_Toc146246577"/>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6"/>
      <w:bookmarkEnd w:id="4497"/>
      <w:bookmarkEnd w:id="4498"/>
      <w:bookmarkEnd w:id="4499"/>
      <w:bookmarkEnd w:id="4500"/>
      <w:bookmarkEnd w:id="450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02" w:name="_Toc20156179"/>
      <w:bookmarkStart w:id="4503" w:name="_Toc27501336"/>
      <w:bookmarkStart w:id="4504" w:name="_Toc36049462"/>
      <w:bookmarkStart w:id="4505" w:name="_Toc45210228"/>
      <w:bookmarkStart w:id="4506" w:name="_Toc51861053"/>
      <w:bookmarkStart w:id="4507" w:name="_Toc146246578"/>
      <w:r w:rsidRPr="0073469F">
        <w:t>11.1.3.3</w:t>
      </w:r>
      <w:r w:rsidRPr="0073469F">
        <w:tab/>
        <w:t>Controlling MCPTT function procedures</w:t>
      </w:r>
      <w:bookmarkEnd w:id="4502"/>
      <w:bookmarkEnd w:id="4503"/>
      <w:bookmarkEnd w:id="4504"/>
      <w:bookmarkEnd w:id="4505"/>
      <w:bookmarkEnd w:id="4506"/>
      <w:bookmarkEnd w:id="4507"/>
    </w:p>
    <w:p w14:paraId="0DE06D4A" w14:textId="77777777" w:rsidR="00620645" w:rsidRPr="0073469F" w:rsidRDefault="00620645" w:rsidP="00567124">
      <w:pPr>
        <w:pStyle w:val="Heading5"/>
        <w:rPr>
          <w:lang w:eastAsia="ko-KR"/>
        </w:rPr>
      </w:pPr>
      <w:bookmarkStart w:id="4508" w:name="_Toc20156180"/>
      <w:bookmarkStart w:id="4509" w:name="_Toc27501337"/>
      <w:bookmarkStart w:id="4510" w:name="_Toc36049463"/>
      <w:bookmarkStart w:id="4511" w:name="_Toc45210229"/>
      <w:bookmarkStart w:id="4512" w:name="_Toc51861054"/>
      <w:bookmarkStart w:id="4513" w:name="_Toc146246579"/>
      <w:r w:rsidRPr="0073469F">
        <w:rPr>
          <w:lang w:eastAsia="ko-KR"/>
        </w:rPr>
        <w:t>11.1.3.3.1</w:t>
      </w:r>
      <w:r w:rsidRPr="0073469F">
        <w:rPr>
          <w:lang w:eastAsia="ko-KR"/>
        </w:rPr>
        <w:tab/>
        <w:t>Terminating procedures</w:t>
      </w:r>
      <w:bookmarkEnd w:id="4508"/>
      <w:bookmarkEnd w:id="4509"/>
      <w:bookmarkEnd w:id="4510"/>
      <w:bookmarkEnd w:id="4511"/>
      <w:bookmarkEnd w:id="4512"/>
      <w:bookmarkEnd w:id="451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14" w:name="_Toc20156181"/>
      <w:bookmarkStart w:id="4515" w:name="_Toc27501338"/>
      <w:bookmarkStart w:id="4516" w:name="_Toc36049464"/>
      <w:bookmarkStart w:id="4517" w:name="_Toc45210230"/>
      <w:bookmarkStart w:id="4518" w:name="_Toc51861055"/>
      <w:bookmarkStart w:id="4519" w:name="_Toc146246580"/>
      <w:r w:rsidRPr="0073469F">
        <w:t>11.1.4</w:t>
      </w:r>
      <w:r w:rsidRPr="0073469F">
        <w:tab/>
        <w:t>Ending the private call initiated by the MCPTT server</w:t>
      </w:r>
      <w:bookmarkEnd w:id="4514"/>
      <w:bookmarkEnd w:id="4515"/>
      <w:bookmarkEnd w:id="4516"/>
      <w:bookmarkEnd w:id="4517"/>
      <w:bookmarkEnd w:id="4518"/>
      <w:bookmarkEnd w:id="4519"/>
    </w:p>
    <w:p w14:paraId="2B3B0EC3" w14:textId="77777777" w:rsidR="00620645" w:rsidRPr="0073469F" w:rsidRDefault="00620645" w:rsidP="00567124">
      <w:pPr>
        <w:pStyle w:val="Heading4"/>
      </w:pPr>
      <w:bookmarkStart w:id="4520" w:name="_Toc20156182"/>
      <w:bookmarkStart w:id="4521" w:name="_Toc27501339"/>
      <w:bookmarkStart w:id="4522" w:name="_Toc36049465"/>
      <w:bookmarkStart w:id="4523" w:name="_Toc45210231"/>
      <w:bookmarkStart w:id="4524" w:name="_Toc51861056"/>
      <w:bookmarkStart w:id="4525" w:name="_Toc146246581"/>
      <w:r w:rsidRPr="0073469F">
        <w:t>11.1.4.1</w:t>
      </w:r>
      <w:r w:rsidRPr="0073469F">
        <w:tab/>
        <w:t>General</w:t>
      </w:r>
      <w:bookmarkEnd w:id="4520"/>
      <w:bookmarkEnd w:id="4521"/>
      <w:bookmarkEnd w:id="4522"/>
      <w:bookmarkEnd w:id="4523"/>
      <w:bookmarkEnd w:id="4524"/>
      <w:bookmarkEnd w:id="452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6" w:name="_Toc20156183"/>
      <w:bookmarkStart w:id="4527" w:name="_Toc27501340"/>
      <w:bookmarkStart w:id="4528" w:name="_Toc36049466"/>
      <w:bookmarkStart w:id="4529" w:name="_Toc45210232"/>
      <w:bookmarkStart w:id="4530" w:name="_Toc51861057"/>
      <w:bookmarkStart w:id="4531" w:name="_Toc146246582"/>
      <w:r w:rsidRPr="0073469F">
        <w:lastRenderedPageBreak/>
        <w:t>11.1.4.2</w:t>
      </w:r>
      <w:r w:rsidRPr="0073469F">
        <w:tab/>
        <w:t>MCPTT client procedures</w:t>
      </w:r>
      <w:bookmarkEnd w:id="4526"/>
      <w:bookmarkEnd w:id="4527"/>
      <w:bookmarkEnd w:id="4528"/>
      <w:bookmarkEnd w:id="4529"/>
      <w:bookmarkEnd w:id="4530"/>
      <w:bookmarkEnd w:id="453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32" w:name="_Toc20156184"/>
      <w:bookmarkStart w:id="4533" w:name="_Toc27501341"/>
      <w:bookmarkStart w:id="4534" w:name="_Toc36049467"/>
      <w:bookmarkStart w:id="4535" w:name="_Toc45210233"/>
      <w:bookmarkStart w:id="4536" w:name="_Toc51861058"/>
      <w:bookmarkStart w:id="4537" w:name="_Toc146246583"/>
      <w:r w:rsidRPr="0073469F">
        <w:t>11.1.4.3</w:t>
      </w:r>
      <w:r w:rsidRPr="0073469F">
        <w:tab/>
        <w:t>Participating MCPTT function procedures</w:t>
      </w:r>
      <w:bookmarkEnd w:id="4532"/>
      <w:bookmarkEnd w:id="4533"/>
      <w:bookmarkEnd w:id="4534"/>
      <w:bookmarkEnd w:id="4535"/>
      <w:bookmarkEnd w:id="4536"/>
      <w:bookmarkEnd w:id="4537"/>
    </w:p>
    <w:p w14:paraId="274D70E5" w14:textId="77777777" w:rsidR="00620645" w:rsidRPr="0073469F" w:rsidRDefault="00620645" w:rsidP="00567124">
      <w:pPr>
        <w:pStyle w:val="Heading5"/>
        <w:rPr>
          <w:lang w:eastAsia="ko-KR"/>
        </w:rPr>
      </w:pPr>
      <w:bookmarkStart w:id="4538" w:name="_Toc20156185"/>
      <w:bookmarkStart w:id="4539" w:name="_Toc27501342"/>
      <w:bookmarkStart w:id="4540" w:name="_Toc36049468"/>
      <w:bookmarkStart w:id="4541" w:name="_Toc45210234"/>
      <w:bookmarkStart w:id="4542" w:name="_Toc51861059"/>
      <w:bookmarkStart w:id="4543" w:name="_Toc146246584"/>
      <w:r w:rsidRPr="0073469F">
        <w:rPr>
          <w:lang w:eastAsia="ko-KR"/>
        </w:rPr>
        <w:t>11.1.4.3.1</w:t>
      </w:r>
      <w:r w:rsidRPr="0073469F">
        <w:rPr>
          <w:lang w:eastAsia="ko-KR"/>
        </w:rPr>
        <w:tab/>
        <w:t>Originating procedures</w:t>
      </w:r>
      <w:bookmarkEnd w:id="4538"/>
      <w:bookmarkEnd w:id="4539"/>
      <w:bookmarkEnd w:id="4540"/>
      <w:bookmarkEnd w:id="4541"/>
      <w:bookmarkEnd w:id="4542"/>
      <w:bookmarkEnd w:id="454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44" w:name="_Toc20156186"/>
      <w:bookmarkStart w:id="4545" w:name="_Toc27501343"/>
      <w:bookmarkStart w:id="4546" w:name="_Toc36049469"/>
      <w:bookmarkStart w:id="4547" w:name="_Toc45210235"/>
      <w:bookmarkStart w:id="4548" w:name="_Toc51861060"/>
      <w:bookmarkStart w:id="4549" w:name="_Toc146246585"/>
      <w:r w:rsidRPr="0073469F">
        <w:rPr>
          <w:lang w:eastAsia="ko-KR"/>
        </w:rPr>
        <w:t>11.1.4.3.2</w:t>
      </w:r>
      <w:r w:rsidRPr="0073469F">
        <w:rPr>
          <w:lang w:eastAsia="ko-KR"/>
        </w:rPr>
        <w:tab/>
        <w:t>Terminating procedures</w:t>
      </w:r>
      <w:bookmarkEnd w:id="4544"/>
      <w:bookmarkEnd w:id="4545"/>
      <w:bookmarkEnd w:id="4546"/>
      <w:bookmarkEnd w:id="4547"/>
      <w:bookmarkEnd w:id="4548"/>
      <w:bookmarkEnd w:id="4549"/>
    </w:p>
    <w:p w14:paraId="3C8080D5" w14:textId="77777777" w:rsidR="00620645" w:rsidRPr="0073469F" w:rsidRDefault="00620645" w:rsidP="00567124">
      <w:pPr>
        <w:pStyle w:val="Heading6"/>
        <w:numPr>
          <w:ilvl w:val="5"/>
          <w:numId w:val="0"/>
        </w:numPr>
        <w:ind w:left="1152" w:hanging="432"/>
        <w:rPr>
          <w:lang w:eastAsia="ko-KR"/>
        </w:rPr>
      </w:pPr>
      <w:bookmarkStart w:id="4550" w:name="_Toc20156187"/>
      <w:bookmarkStart w:id="4551" w:name="_Toc27501344"/>
      <w:bookmarkStart w:id="4552" w:name="_Toc36049470"/>
      <w:bookmarkStart w:id="4553" w:name="_Toc45210236"/>
      <w:bookmarkStart w:id="4554" w:name="_Toc51861061"/>
      <w:bookmarkStart w:id="4555" w:name="_Toc146246586"/>
      <w:r w:rsidRPr="0073469F">
        <w:rPr>
          <w:lang w:eastAsia="ko-KR"/>
        </w:rPr>
        <w:t>11.1.4.3.2.1</w:t>
      </w:r>
      <w:r w:rsidRPr="0073469F">
        <w:rPr>
          <w:lang w:eastAsia="ko-KR"/>
        </w:rPr>
        <w:tab/>
        <w:t>Receipt of SIP BYE request for private call on-demand</w:t>
      </w:r>
      <w:bookmarkEnd w:id="4550"/>
      <w:bookmarkEnd w:id="4551"/>
      <w:bookmarkEnd w:id="4552"/>
      <w:bookmarkEnd w:id="4553"/>
      <w:bookmarkEnd w:id="4554"/>
      <w:bookmarkEnd w:id="455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6" w:name="_Toc20156188"/>
      <w:bookmarkStart w:id="4557" w:name="_Toc27501345"/>
      <w:bookmarkStart w:id="4558" w:name="_Toc36049471"/>
      <w:bookmarkStart w:id="4559" w:name="_Toc45210237"/>
      <w:bookmarkStart w:id="4560" w:name="_Toc51861062"/>
      <w:bookmarkStart w:id="4561" w:name="_Toc146246587"/>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6"/>
      <w:bookmarkEnd w:id="4557"/>
      <w:bookmarkEnd w:id="4558"/>
      <w:bookmarkEnd w:id="4559"/>
      <w:bookmarkEnd w:id="4560"/>
      <w:bookmarkEnd w:id="456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62" w:name="_Toc20156189"/>
      <w:bookmarkStart w:id="4563" w:name="_Toc27501346"/>
      <w:bookmarkStart w:id="4564" w:name="_Toc36049472"/>
      <w:bookmarkStart w:id="4565" w:name="_Toc45210238"/>
      <w:bookmarkStart w:id="4566" w:name="_Toc51861063"/>
      <w:bookmarkStart w:id="4567" w:name="_Toc146246588"/>
      <w:r w:rsidRPr="0073469F">
        <w:t>11.1.4.4</w:t>
      </w:r>
      <w:r w:rsidRPr="0073469F">
        <w:tab/>
        <w:t>Controlling MCPTT function procedures</w:t>
      </w:r>
      <w:bookmarkEnd w:id="4562"/>
      <w:bookmarkEnd w:id="4563"/>
      <w:bookmarkEnd w:id="4564"/>
      <w:bookmarkEnd w:id="4565"/>
      <w:bookmarkEnd w:id="4566"/>
      <w:bookmarkEnd w:id="456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8" w:name="_Toc20156190"/>
      <w:bookmarkStart w:id="4569" w:name="_Toc27501347"/>
      <w:bookmarkStart w:id="4570" w:name="_Toc36049473"/>
      <w:bookmarkStart w:id="4571" w:name="_Toc45210239"/>
      <w:bookmarkStart w:id="4572" w:name="_Toc51861064"/>
      <w:bookmarkStart w:id="4573" w:name="_Toc146246589"/>
      <w:r>
        <w:t>11.1.5</w:t>
      </w:r>
      <w:r>
        <w:tab/>
        <w:t>Private call call-back</w:t>
      </w:r>
      <w:bookmarkEnd w:id="4568"/>
      <w:bookmarkEnd w:id="4569"/>
      <w:bookmarkEnd w:id="4570"/>
      <w:bookmarkEnd w:id="4571"/>
      <w:bookmarkEnd w:id="4572"/>
      <w:bookmarkEnd w:id="4573"/>
    </w:p>
    <w:p w14:paraId="37B46CDB" w14:textId="77777777" w:rsidR="008A099F" w:rsidRDefault="008A099F" w:rsidP="00567124">
      <w:pPr>
        <w:pStyle w:val="Heading4"/>
      </w:pPr>
      <w:bookmarkStart w:id="4574" w:name="_Toc20156191"/>
      <w:bookmarkStart w:id="4575" w:name="_Toc27501348"/>
      <w:bookmarkStart w:id="4576" w:name="_Toc36049474"/>
      <w:bookmarkStart w:id="4577" w:name="_Toc45210240"/>
      <w:bookmarkStart w:id="4578" w:name="_Toc51861065"/>
      <w:bookmarkStart w:id="4579" w:name="_Toc146246590"/>
      <w:r>
        <w:t>11.1.5.1</w:t>
      </w:r>
      <w:r>
        <w:tab/>
        <w:t>General</w:t>
      </w:r>
      <w:bookmarkEnd w:id="4574"/>
      <w:bookmarkEnd w:id="4575"/>
      <w:bookmarkEnd w:id="4576"/>
      <w:bookmarkEnd w:id="4577"/>
      <w:bookmarkEnd w:id="4578"/>
      <w:bookmarkEnd w:id="457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80" w:name="_Toc20156192"/>
      <w:bookmarkStart w:id="4581" w:name="_Toc27501349"/>
      <w:bookmarkStart w:id="4582" w:name="_Toc36049475"/>
      <w:bookmarkStart w:id="4583" w:name="_Toc45210241"/>
      <w:bookmarkStart w:id="4584" w:name="_Toc51861066"/>
      <w:bookmarkStart w:id="4585" w:name="_Toc146246591"/>
      <w:r>
        <w:t>11.1.5.2</w:t>
      </w:r>
      <w:r>
        <w:tab/>
        <w:t>MCPTT client procedures</w:t>
      </w:r>
      <w:bookmarkEnd w:id="4580"/>
      <w:bookmarkEnd w:id="4581"/>
      <w:bookmarkEnd w:id="4582"/>
      <w:bookmarkEnd w:id="4583"/>
      <w:bookmarkEnd w:id="4584"/>
      <w:bookmarkEnd w:id="4585"/>
    </w:p>
    <w:p w14:paraId="56B95484" w14:textId="77777777" w:rsidR="008A099F" w:rsidRDefault="008A099F" w:rsidP="00567124">
      <w:pPr>
        <w:pStyle w:val="Heading5"/>
      </w:pPr>
      <w:bookmarkStart w:id="4586" w:name="_Toc20156193"/>
      <w:bookmarkStart w:id="4587" w:name="_Toc27501350"/>
      <w:bookmarkStart w:id="4588" w:name="_Toc36049476"/>
      <w:bookmarkStart w:id="4589" w:name="_Toc45210242"/>
      <w:bookmarkStart w:id="4590" w:name="_Toc51861067"/>
      <w:bookmarkStart w:id="4591" w:name="_Toc146246592"/>
      <w:r>
        <w:t>11.1.5.2.1</w:t>
      </w:r>
      <w:r>
        <w:tab/>
        <w:t>Requesting client procedures for call-back requests</w:t>
      </w:r>
      <w:bookmarkEnd w:id="4586"/>
      <w:bookmarkEnd w:id="4587"/>
      <w:bookmarkEnd w:id="4588"/>
      <w:bookmarkEnd w:id="4589"/>
      <w:bookmarkEnd w:id="4590"/>
      <w:bookmarkEnd w:id="459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92" w:name="_Toc20156194"/>
      <w:bookmarkStart w:id="4593" w:name="_Toc27501351"/>
      <w:bookmarkStart w:id="4594" w:name="_Toc36049477"/>
      <w:bookmarkStart w:id="4595" w:name="_Toc45210243"/>
      <w:bookmarkStart w:id="4596" w:name="_Toc51861068"/>
      <w:bookmarkStart w:id="4597" w:name="_Toc146246593"/>
      <w:r>
        <w:t>11.1.5.2.2</w:t>
      </w:r>
      <w:r>
        <w:tab/>
        <w:t>Target client procedures for handling call-back requests</w:t>
      </w:r>
      <w:bookmarkEnd w:id="4592"/>
      <w:bookmarkEnd w:id="4593"/>
      <w:bookmarkEnd w:id="4594"/>
      <w:bookmarkEnd w:id="4595"/>
      <w:bookmarkEnd w:id="4596"/>
      <w:bookmarkEnd w:id="459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8" w:name="_Toc20156195"/>
      <w:bookmarkStart w:id="4599" w:name="_Toc27501352"/>
      <w:bookmarkStart w:id="4600" w:name="_Toc36049478"/>
      <w:bookmarkStart w:id="4601" w:name="_Toc45210244"/>
      <w:bookmarkStart w:id="4602" w:name="_Toc51861069"/>
      <w:bookmarkStart w:id="4603" w:name="_Toc146246594"/>
      <w:r>
        <w:t>11.1.5.2.3</w:t>
      </w:r>
      <w:r>
        <w:tab/>
        <w:t>Private call call-back fulfilment</w:t>
      </w:r>
      <w:bookmarkEnd w:id="4598"/>
      <w:bookmarkEnd w:id="4599"/>
      <w:bookmarkEnd w:id="4600"/>
      <w:bookmarkEnd w:id="4601"/>
      <w:bookmarkEnd w:id="4602"/>
      <w:bookmarkEnd w:id="460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04" w:name="_Toc20156196"/>
      <w:bookmarkStart w:id="4605" w:name="_Toc27501353"/>
      <w:bookmarkStart w:id="4606" w:name="_Toc36049479"/>
      <w:bookmarkStart w:id="4607" w:name="_Toc45210245"/>
      <w:bookmarkStart w:id="4608" w:name="_Toc51861070"/>
      <w:bookmarkStart w:id="4609" w:name="_Toc146246595"/>
      <w:r>
        <w:t>11.1.5.3</w:t>
      </w:r>
      <w:r>
        <w:tab/>
        <w:t>Participating MCPTT function procedures</w:t>
      </w:r>
      <w:bookmarkEnd w:id="4604"/>
      <w:bookmarkEnd w:id="4605"/>
      <w:bookmarkEnd w:id="4606"/>
      <w:bookmarkEnd w:id="4607"/>
      <w:bookmarkEnd w:id="4608"/>
      <w:bookmarkEnd w:id="4609"/>
    </w:p>
    <w:p w14:paraId="13605F8A" w14:textId="77777777" w:rsidR="00F14861" w:rsidRDefault="00F14861" w:rsidP="00567124">
      <w:pPr>
        <w:pStyle w:val="Heading5"/>
      </w:pPr>
      <w:bookmarkStart w:id="4610" w:name="_Toc20156197"/>
      <w:bookmarkStart w:id="4611" w:name="_Toc27501354"/>
      <w:bookmarkStart w:id="4612" w:name="_Toc36049480"/>
      <w:bookmarkStart w:id="4613" w:name="_Toc45210246"/>
      <w:bookmarkStart w:id="4614" w:name="_Toc51861071"/>
      <w:bookmarkStart w:id="4615" w:name="_Toc146246596"/>
      <w:r>
        <w:t>11.1.5.3.1</w:t>
      </w:r>
      <w:r>
        <w:tab/>
        <w:t>Originating procedures</w:t>
      </w:r>
      <w:bookmarkEnd w:id="4610"/>
      <w:bookmarkEnd w:id="4611"/>
      <w:bookmarkEnd w:id="4612"/>
      <w:bookmarkEnd w:id="4613"/>
      <w:bookmarkEnd w:id="4614"/>
      <w:bookmarkEnd w:id="461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16" w:name="_Toc20156198"/>
      <w:bookmarkStart w:id="4617" w:name="_Toc27501355"/>
      <w:bookmarkStart w:id="4618" w:name="_Toc36049481"/>
      <w:bookmarkStart w:id="4619" w:name="_Toc45210247"/>
      <w:bookmarkStart w:id="4620" w:name="_Toc51861072"/>
      <w:bookmarkStart w:id="4621" w:name="_Toc146246597"/>
      <w:r>
        <w:t>11.1.5.3.2</w:t>
      </w:r>
      <w:r>
        <w:tab/>
        <w:t>Terminating procedures</w:t>
      </w:r>
      <w:bookmarkEnd w:id="4616"/>
      <w:bookmarkEnd w:id="4617"/>
      <w:bookmarkEnd w:id="4618"/>
      <w:bookmarkEnd w:id="4619"/>
      <w:bookmarkEnd w:id="4620"/>
      <w:bookmarkEnd w:id="462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22" w:name="_Toc20156199"/>
      <w:bookmarkStart w:id="4623" w:name="_Toc27501356"/>
      <w:bookmarkStart w:id="4624" w:name="_Toc36049482"/>
      <w:bookmarkStart w:id="4625" w:name="_Toc45210248"/>
      <w:bookmarkStart w:id="4626" w:name="_Toc51861073"/>
      <w:bookmarkStart w:id="4627" w:name="_Toc146246598"/>
      <w:r>
        <w:t>11.1.5.4</w:t>
      </w:r>
      <w:r>
        <w:tab/>
        <w:t>Controlling MCPTT function procedures</w:t>
      </w:r>
      <w:bookmarkEnd w:id="4622"/>
      <w:bookmarkEnd w:id="4623"/>
      <w:bookmarkEnd w:id="4624"/>
      <w:bookmarkEnd w:id="4625"/>
      <w:bookmarkEnd w:id="4626"/>
      <w:bookmarkEnd w:id="462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8" w:name="_Toc20156200"/>
      <w:bookmarkStart w:id="4629" w:name="_Toc27501357"/>
      <w:bookmarkStart w:id="4630" w:name="_Toc36049483"/>
      <w:bookmarkStart w:id="4631" w:name="_Toc45210249"/>
      <w:bookmarkStart w:id="4632" w:name="_Toc51861074"/>
      <w:bookmarkStart w:id="4633" w:name="_Toc14624659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8"/>
      <w:bookmarkEnd w:id="4629"/>
      <w:bookmarkEnd w:id="4630"/>
      <w:bookmarkEnd w:id="4631"/>
      <w:bookmarkEnd w:id="4632"/>
      <w:bookmarkEnd w:id="4633"/>
    </w:p>
    <w:p w14:paraId="28E1AB88" w14:textId="77777777" w:rsidR="00F07A7F" w:rsidRDefault="00F07A7F" w:rsidP="00567124">
      <w:pPr>
        <w:pStyle w:val="Heading4"/>
        <w:rPr>
          <w:rFonts w:eastAsia="Malgun Gothic"/>
        </w:rPr>
      </w:pPr>
      <w:bookmarkStart w:id="4634" w:name="_Toc20156201"/>
      <w:bookmarkStart w:id="4635" w:name="_Toc27501358"/>
      <w:bookmarkStart w:id="4636" w:name="_Toc36049484"/>
      <w:bookmarkStart w:id="4637" w:name="_Toc45210250"/>
      <w:bookmarkStart w:id="4638" w:name="_Toc51861075"/>
      <w:bookmarkStart w:id="4639" w:name="_Toc146246600"/>
      <w:r>
        <w:rPr>
          <w:rFonts w:eastAsia="Malgun Gothic"/>
        </w:rPr>
        <w:t>11.1.6</w:t>
      </w:r>
      <w:r w:rsidRPr="0073469F">
        <w:rPr>
          <w:rFonts w:eastAsia="Malgun Gothic"/>
        </w:rPr>
        <w:t>.1</w:t>
      </w:r>
      <w:r w:rsidRPr="0073469F">
        <w:rPr>
          <w:rFonts w:eastAsia="Malgun Gothic"/>
        </w:rPr>
        <w:tab/>
        <w:t>General</w:t>
      </w:r>
      <w:bookmarkEnd w:id="4634"/>
      <w:bookmarkEnd w:id="4635"/>
      <w:bookmarkEnd w:id="4636"/>
      <w:bookmarkEnd w:id="4637"/>
      <w:bookmarkEnd w:id="4638"/>
      <w:bookmarkEnd w:id="463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40" w:name="_Toc20156202"/>
      <w:bookmarkStart w:id="4641" w:name="_Toc27501359"/>
      <w:bookmarkStart w:id="4642" w:name="_Toc36049485"/>
      <w:bookmarkStart w:id="4643" w:name="_Toc45210251"/>
      <w:bookmarkStart w:id="4644" w:name="_Toc51861076"/>
      <w:bookmarkStart w:id="4645" w:name="_Toc146246601"/>
      <w:r>
        <w:rPr>
          <w:rFonts w:eastAsia="Malgun Gothic"/>
        </w:rPr>
        <w:t>11.1.6</w:t>
      </w:r>
      <w:r w:rsidRPr="0073469F">
        <w:rPr>
          <w:rFonts w:eastAsia="Malgun Gothic"/>
        </w:rPr>
        <w:t>.2</w:t>
      </w:r>
      <w:r w:rsidRPr="0073469F">
        <w:rPr>
          <w:rFonts w:eastAsia="Malgun Gothic"/>
        </w:rPr>
        <w:tab/>
        <w:t>MCPTT client procedures</w:t>
      </w:r>
      <w:bookmarkEnd w:id="4640"/>
      <w:bookmarkEnd w:id="4641"/>
      <w:bookmarkEnd w:id="4642"/>
      <w:bookmarkEnd w:id="4643"/>
      <w:bookmarkEnd w:id="4644"/>
      <w:bookmarkEnd w:id="4645"/>
    </w:p>
    <w:p w14:paraId="35A12920" w14:textId="77777777" w:rsidR="00DB4E12" w:rsidRPr="00CF4ABB" w:rsidRDefault="00DB4E12" w:rsidP="00567124">
      <w:pPr>
        <w:pStyle w:val="Heading5"/>
        <w:rPr>
          <w:lang w:eastAsia="ko-KR"/>
        </w:rPr>
      </w:pPr>
      <w:bookmarkStart w:id="4646" w:name="_Toc20156203"/>
      <w:bookmarkStart w:id="4647" w:name="_Toc27501360"/>
      <w:bookmarkStart w:id="4648" w:name="_Toc36049486"/>
      <w:bookmarkStart w:id="4649" w:name="_Toc45210252"/>
      <w:bookmarkStart w:id="4650" w:name="_Toc51861077"/>
      <w:bookmarkStart w:id="4651" w:name="_Toc146246602"/>
      <w:r w:rsidRPr="00CF4ABB">
        <w:rPr>
          <w:lang w:eastAsia="ko-KR"/>
        </w:rPr>
        <w:t>11.1.6.2.0</w:t>
      </w:r>
      <w:r w:rsidRPr="00CF4ABB">
        <w:rPr>
          <w:lang w:eastAsia="ko-KR"/>
        </w:rPr>
        <w:tab/>
        <w:t>Ambient listening handling at the MCPTT client</w:t>
      </w:r>
      <w:bookmarkEnd w:id="465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52" w:name="_Toc146246603"/>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6"/>
      <w:bookmarkEnd w:id="4647"/>
      <w:bookmarkEnd w:id="4648"/>
      <w:bookmarkEnd w:id="4649"/>
      <w:bookmarkEnd w:id="4650"/>
      <w:bookmarkEnd w:id="4652"/>
    </w:p>
    <w:p w14:paraId="37154D15" w14:textId="77777777" w:rsidR="00F07A7F" w:rsidRPr="0073469F" w:rsidRDefault="00F07A7F" w:rsidP="00567124">
      <w:pPr>
        <w:pStyle w:val="Heading6"/>
        <w:numPr>
          <w:ilvl w:val="5"/>
          <w:numId w:val="0"/>
        </w:numPr>
        <w:ind w:left="1152" w:hanging="432"/>
        <w:rPr>
          <w:lang w:eastAsia="ko-KR"/>
        </w:rPr>
      </w:pPr>
      <w:bookmarkStart w:id="4653" w:name="_Toc20156204"/>
      <w:bookmarkStart w:id="4654" w:name="_Toc27501361"/>
      <w:bookmarkStart w:id="4655" w:name="_Toc36049487"/>
      <w:bookmarkStart w:id="4656" w:name="_Toc45210253"/>
      <w:bookmarkStart w:id="4657" w:name="_Toc51861078"/>
      <w:bookmarkStart w:id="4658" w:name="_Toc146246604"/>
      <w:r>
        <w:rPr>
          <w:lang w:eastAsia="ko-KR"/>
        </w:rPr>
        <w:t>11.1.6</w:t>
      </w:r>
      <w:r w:rsidRPr="0073469F">
        <w:rPr>
          <w:lang w:eastAsia="ko-KR"/>
        </w:rPr>
        <w:t>.2.1.1</w:t>
      </w:r>
      <w:r w:rsidRPr="0073469F">
        <w:rPr>
          <w:lang w:eastAsia="ko-KR"/>
        </w:rPr>
        <w:tab/>
        <w:t>Client originating procedures</w:t>
      </w:r>
      <w:bookmarkEnd w:id="4653"/>
      <w:bookmarkEnd w:id="4654"/>
      <w:bookmarkEnd w:id="4655"/>
      <w:bookmarkEnd w:id="4656"/>
      <w:bookmarkEnd w:id="4657"/>
      <w:bookmarkEnd w:id="465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60" w:name="_PERM_MCCTEMPBM_CRPT00830032___5"/>
      <w:bookmarkEnd w:id="465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6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61" w:name="_Toc20156205"/>
      <w:bookmarkStart w:id="4662" w:name="_Toc27501362"/>
      <w:bookmarkStart w:id="4663" w:name="_Toc36049488"/>
      <w:bookmarkStart w:id="4664" w:name="_Toc45210254"/>
      <w:bookmarkStart w:id="4665" w:name="_Toc51861079"/>
      <w:bookmarkStart w:id="4666" w:name="_Toc146246605"/>
      <w:r>
        <w:rPr>
          <w:lang w:eastAsia="ko-KR"/>
        </w:rPr>
        <w:t>11.1.6.2.1.2</w:t>
      </w:r>
      <w:r w:rsidRPr="0073469F">
        <w:rPr>
          <w:lang w:eastAsia="ko-KR"/>
        </w:rPr>
        <w:tab/>
        <w:t>Client terminating procedures</w:t>
      </w:r>
      <w:bookmarkEnd w:id="4661"/>
      <w:bookmarkEnd w:id="4662"/>
      <w:bookmarkEnd w:id="4663"/>
      <w:bookmarkEnd w:id="4664"/>
      <w:bookmarkEnd w:id="4665"/>
      <w:bookmarkEnd w:id="466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8" w:name="_PERM_MCCTEMPBM_CRPT00830034___5"/>
      <w:bookmarkEnd w:id="466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6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9" w:name="_Toc20156206"/>
      <w:bookmarkStart w:id="4670" w:name="_Toc27501363"/>
      <w:bookmarkStart w:id="4671" w:name="_Toc36049489"/>
      <w:bookmarkStart w:id="4672" w:name="_Toc45210255"/>
      <w:bookmarkStart w:id="4673" w:name="_Toc51861080"/>
      <w:bookmarkStart w:id="4674" w:name="_Toc146246606"/>
      <w:r>
        <w:rPr>
          <w:lang w:eastAsia="ko-KR"/>
        </w:rPr>
        <w:t>11.1.6.2.1.3</w:t>
      </w:r>
      <w:r>
        <w:rPr>
          <w:lang w:eastAsia="ko-KR"/>
        </w:rPr>
        <w:tab/>
        <w:t>Client release origination procedure</w:t>
      </w:r>
      <w:bookmarkEnd w:id="4669"/>
      <w:bookmarkEnd w:id="4670"/>
      <w:bookmarkEnd w:id="4671"/>
      <w:bookmarkEnd w:id="4672"/>
      <w:bookmarkEnd w:id="4673"/>
      <w:bookmarkEnd w:id="467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5" w:name="_Toc20156207"/>
      <w:bookmarkStart w:id="4676" w:name="_Toc27501364"/>
      <w:bookmarkStart w:id="4677" w:name="_Toc36049490"/>
      <w:bookmarkStart w:id="4678" w:name="_Toc45210256"/>
      <w:bookmarkStart w:id="4679" w:name="_Toc51861081"/>
      <w:bookmarkStart w:id="4680" w:name="_Toc146246607"/>
      <w:r>
        <w:rPr>
          <w:lang w:eastAsia="ko-KR"/>
        </w:rPr>
        <w:t>11.1.6.2.1.4</w:t>
      </w:r>
      <w:r>
        <w:rPr>
          <w:lang w:eastAsia="ko-KR"/>
        </w:rPr>
        <w:tab/>
        <w:t>Client session release termination procedure</w:t>
      </w:r>
      <w:bookmarkEnd w:id="4675"/>
      <w:bookmarkEnd w:id="4676"/>
      <w:bookmarkEnd w:id="4677"/>
      <w:bookmarkEnd w:id="4678"/>
      <w:bookmarkEnd w:id="4679"/>
      <w:bookmarkEnd w:id="468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81" w:name="_Toc20156208"/>
      <w:bookmarkStart w:id="4682" w:name="_Toc27501365"/>
      <w:bookmarkStart w:id="4683" w:name="_Toc36049491"/>
      <w:bookmarkStart w:id="4684" w:name="_Toc45210257"/>
      <w:bookmarkStart w:id="4685" w:name="_Toc51861082"/>
      <w:bookmarkStart w:id="4686" w:name="_Toc14624660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81"/>
      <w:bookmarkEnd w:id="4682"/>
      <w:bookmarkEnd w:id="4683"/>
      <w:bookmarkEnd w:id="4684"/>
      <w:bookmarkEnd w:id="4685"/>
      <w:bookmarkEnd w:id="4686"/>
    </w:p>
    <w:p w14:paraId="10E347FC" w14:textId="77777777" w:rsidR="00B8630F" w:rsidRPr="0073469F" w:rsidRDefault="00B8630F" w:rsidP="00567124">
      <w:pPr>
        <w:pStyle w:val="Heading6"/>
        <w:numPr>
          <w:ilvl w:val="5"/>
          <w:numId w:val="0"/>
        </w:numPr>
        <w:ind w:left="1152" w:hanging="432"/>
        <w:rPr>
          <w:lang w:eastAsia="ko-KR"/>
        </w:rPr>
      </w:pPr>
      <w:bookmarkStart w:id="4687" w:name="_Toc20156209"/>
      <w:bookmarkStart w:id="4688" w:name="_Toc27501366"/>
      <w:bookmarkStart w:id="4689" w:name="_Toc36049492"/>
      <w:bookmarkStart w:id="4690" w:name="_Toc45210258"/>
      <w:bookmarkStart w:id="4691" w:name="_Toc51861083"/>
      <w:bookmarkStart w:id="4692" w:name="_Toc146246609"/>
      <w:r>
        <w:rPr>
          <w:lang w:eastAsia="ko-KR"/>
        </w:rPr>
        <w:t>11.1.6.2.2</w:t>
      </w:r>
      <w:r w:rsidRPr="0073469F">
        <w:rPr>
          <w:lang w:eastAsia="ko-KR"/>
        </w:rPr>
        <w:t>.1</w:t>
      </w:r>
      <w:r w:rsidRPr="0073469F">
        <w:rPr>
          <w:lang w:eastAsia="ko-KR"/>
        </w:rPr>
        <w:tab/>
        <w:t>Client originating procedures</w:t>
      </w:r>
      <w:bookmarkEnd w:id="4687"/>
      <w:bookmarkEnd w:id="4688"/>
      <w:bookmarkEnd w:id="4689"/>
      <w:bookmarkEnd w:id="4690"/>
      <w:bookmarkEnd w:id="4691"/>
      <w:bookmarkEnd w:id="469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93" w:name="MCCQCTEMPBM_00000212"/>
      <w:r>
        <w:rPr>
          <w:lang w:eastAsia="ko-KR"/>
        </w:rPr>
        <w:t xml:space="preserve"> section </w:t>
      </w:r>
      <w:bookmarkEnd w:id="4693"/>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4" w:name="_Toc20156210"/>
      <w:bookmarkStart w:id="4695" w:name="_Toc27501367"/>
      <w:bookmarkStart w:id="4696" w:name="_Toc36049493"/>
      <w:bookmarkStart w:id="4697" w:name="_Toc45210259"/>
      <w:bookmarkStart w:id="4698" w:name="_Toc51861084"/>
      <w:bookmarkStart w:id="4699" w:name="_Toc146246610"/>
      <w:r>
        <w:rPr>
          <w:lang w:eastAsia="ko-KR"/>
        </w:rPr>
        <w:lastRenderedPageBreak/>
        <w:t>11.1.6</w:t>
      </w:r>
      <w:r w:rsidRPr="0073469F">
        <w:rPr>
          <w:lang w:eastAsia="ko-KR"/>
        </w:rPr>
        <w:t>.2.2.2</w:t>
      </w:r>
      <w:r w:rsidRPr="0073469F">
        <w:rPr>
          <w:lang w:eastAsia="ko-KR"/>
        </w:rPr>
        <w:tab/>
        <w:t>Client terminating procedures</w:t>
      </w:r>
      <w:bookmarkEnd w:id="4694"/>
      <w:bookmarkEnd w:id="4695"/>
      <w:bookmarkEnd w:id="4696"/>
      <w:bookmarkEnd w:id="4697"/>
      <w:bookmarkEnd w:id="4698"/>
      <w:bookmarkEnd w:id="469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00" w:name="_Toc20156211"/>
      <w:bookmarkStart w:id="4701" w:name="_Toc27501368"/>
      <w:bookmarkStart w:id="4702" w:name="_Toc36049494"/>
      <w:bookmarkStart w:id="4703" w:name="_Toc45210260"/>
      <w:bookmarkStart w:id="4704" w:name="_Toc51861085"/>
      <w:bookmarkStart w:id="4705" w:name="_Toc146246611"/>
      <w:r>
        <w:rPr>
          <w:lang w:eastAsia="ko-KR"/>
        </w:rPr>
        <w:t>11.1.6.2.2.3</w:t>
      </w:r>
      <w:r>
        <w:rPr>
          <w:lang w:eastAsia="ko-KR"/>
        </w:rPr>
        <w:tab/>
        <w:t>Client release origination procedure</w:t>
      </w:r>
      <w:bookmarkEnd w:id="4700"/>
      <w:bookmarkEnd w:id="4701"/>
      <w:bookmarkEnd w:id="4702"/>
      <w:bookmarkEnd w:id="4703"/>
      <w:bookmarkEnd w:id="4704"/>
      <w:bookmarkEnd w:id="4705"/>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6" w:name="_Toc20156212"/>
      <w:bookmarkStart w:id="4707" w:name="_Toc27501369"/>
      <w:bookmarkStart w:id="4708" w:name="_Toc36049495"/>
      <w:bookmarkStart w:id="4709" w:name="_Toc45210261"/>
      <w:bookmarkStart w:id="4710" w:name="_Toc51861086"/>
      <w:bookmarkStart w:id="4711" w:name="_Toc146246612"/>
      <w:r>
        <w:rPr>
          <w:lang w:eastAsia="ko-KR"/>
        </w:rPr>
        <w:t>11.1.6.2.2.4</w:t>
      </w:r>
      <w:r>
        <w:rPr>
          <w:lang w:eastAsia="ko-KR"/>
        </w:rPr>
        <w:tab/>
        <w:t>Reception of SIP INFO request with release-reason</w:t>
      </w:r>
      <w:bookmarkEnd w:id="4706"/>
      <w:bookmarkEnd w:id="4707"/>
      <w:bookmarkEnd w:id="4708"/>
      <w:bookmarkEnd w:id="4709"/>
      <w:bookmarkEnd w:id="4710"/>
      <w:bookmarkEnd w:id="471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12" w:name="_Toc20156213"/>
      <w:bookmarkStart w:id="4713" w:name="_Toc27501370"/>
      <w:bookmarkStart w:id="4714" w:name="_Toc36049496"/>
      <w:bookmarkStart w:id="4715" w:name="_Toc45210262"/>
      <w:bookmarkStart w:id="4716" w:name="_Toc51861087"/>
      <w:bookmarkStart w:id="4717" w:name="_Toc146246613"/>
      <w:r>
        <w:rPr>
          <w:lang w:eastAsia="ko-KR"/>
        </w:rPr>
        <w:t>11.1.6.2.2.5</w:t>
      </w:r>
      <w:r>
        <w:rPr>
          <w:lang w:eastAsia="ko-KR"/>
        </w:rPr>
        <w:tab/>
        <w:t>Client session release termination procedure</w:t>
      </w:r>
      <w:bookmarkEnd w:id="4712"/>
      <w:bookmarkEnd w:id="4713"/>
      <w:bookmarkEnd w:id="4714"/>
      <w:bookmarkEnd w:id="4715"/>
      <w:bookmarkEnd w:id="4716"/>
      <w:bookmarkEnd w:id="4717"/>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8" w:name="_Toc20156214"/>
      <w:bookmarkStart w:id="4719" w:name="_Toc27501371"/>
      <w:bookmarkStart w:id="4720" w:name="_Toc36049497"/>
      <w:bookmarkStart w:id="4721" w:name="_Toc45210263"/>
      <w:bookmarkStart w:id="4722" w:name="_Toc51861088"/>
      <w:bookmarkStart w:id="4723" w:name="_Toc146246614"/>
      <w:r>
        <w:rPr>
          <w:rFonts w:eastAsia="Malgun Gothic"/>
        </w:rPr>
        <w:t>11.1.6.3</w:t>
      </w:r>
      <w:r w:rsidRPr="0073469F">
        <w:rPr>
          <w:rFonts w:eastAsia="Malgun Gothic"/>
        </w:rPr>
        <w:tab/>
        <w:t>Participating MCPTT function procedures</w:t>
      </w:r>
      <w:bookmarkEnd w:id="4718"/>
      <w:bookmarkEnd w:id="4719"/>
      <w:bookmarkEnd w:id="4720"/>
      <w:bookmarkEnd w:id="4721"/>
      <w:bookmarkEnd w:id="4722"/>
      <w:bookmarkEnd w:id="4723"/>
    </w:p>
    <w:p w14:paraId="0B85C79D" w14:textId="77777777" w:rsidR="00B04C69" w:rsidRPr="0073469F" w:rsidRDefault="00B04C69" w:rsidP="00567124">
      <w:pPr>
        <w:pStyle w:val="Heading5"/>
      </w:pPr>
      <w:bookmarkStart w:id="4724" w:name="_Toc20156215"/>
      <w:bookmarkStart w:id="4725" w:name="_Toc27501372"/>
      <w:bookmarkStart w:id="4726" w:name="_Toc36049498"/>
      <w:bookmarkStart w:id="4727" w:name="_Toc45210264"/>
      <w:bookmarkStart w:id="4728" w:name="_Toc51861089"/>
      <w:bookmarkStart w:id="4729" w:name="_Toc146246615"/>
      <w:r>
        <w:t>11.1.6</w:t>
      </w:r>
      <w:r w:rsidRPr="0073469F">
        <w:t>.3.1</w:t>
      </w:r>
      <w:r w:rsidRPr="0073469F">
        <w:tab/>
      </w:r>
      <w:r w:rsidRPr="0073469F">
        <w:rPr>
          <w:lang w:eastAsia="ko-KR"/>
        </w:rPr>
        <w:t>O</w:t>
      </w:r>
      <w:r w:rsidRPr="0073469F">
        <w:t>riginating procedures</w:t>
      </w:r>
      <w:bookmarkEnd w:id="4724"/>
      <w:bookmarkEnd w:id="4725"/>
      <w:bookmarkEnd w:id="4726"/>
      <w:bookmarkEnd w:id="4727"/>
      <w:bookmarkEnd w:id="4728"/>
      <w:bookmarkEnd w:id="4729"/>
    </w:p>
    <w:p w14:paraId="26478058" w14:textId="77777777" w:rsidR="00B04C69" w:rsidRDefault="00B04C69" w:rsidP="00567124">
      <w:pPr>
        <w:pStyle w:val="Heading6"/>
        <w:numPr>
          <w:ilvl w:val="5"/>
          <w:numId w:val="0"/>
        </w:numPr>
        <w:ind w:left="1152" w:hanging="432"/>
        <w:rPr>
          <w:lang w:eastAsia="ko-KR"/>
        </w:rPr>
      </w:pPr>
      <w:bookmarkStart w:id="4730" w:name="_Toc20156216"/>
      <w:bookmarkStart w:id="4731" w:name="_Toc27501373"/>
      <w:bookmarkStart w:id="4732" w:name="_Toc36049499"/>
      <w:bookmarkStart w:id="4733" w:name="_Toc45210265"/>
      <w:bookmarkStart w:id="4734" w:name="_Toc51861090"/>
      <w:bookmarkStart w:id="4735" w:name="_Toc14624661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30"/>
      <w:bookmarkEnd w:id="4731"/>
      <w:bookmarkEnd w:id="4732"/>
      <w:bookmarkEnd w:id="4733"/>
      <w:bookmarkEnd w:id="4734"/>
      <w:bookmarkEnd w:id="4735"/>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6" w:name="_Toc20156217"/>
      <w:bookmarkStart w:id="4737" w:name="_Toc27501374"/>
      <w:bookmarkStart w:id="4738" w:name="_Toc36049500"/>
      <w:bookmarkStart w:id="4739" w:name="_Toc45210266"/>
      <w:bookmarkStart w:id="4740"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41" w:name="_Toc146246617"/>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6"/>
      <w:bookmarkEnd w:id="4737"/>
      <w:bookmarkEnd w:id="4738"/>
      <w:bookmarkEnd w:id="4739"/>
      <w:bookmarkEnd w:id="4740"/>
      <w:bookmarkEnd w:id="474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42" w:name="_Toc20156218"/>
      <w:bookmarkStart w:id="4743" w:name="_Toc27501375"/>
      <w:bookmarkStart w:id="4744" w:name="_Toc36049501"/>
      <w:bookmarkStart w:id="4745" w:name="_Toc45210267"/>
      <w:bookmarkStart w:id="4746" w:name="_Toc51861092"/>
      <w:bookmarkStart w:id="4747" w:name="_Toc146246618"/>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42"/>
      <w:bookmarkEnd w:id="4743"/>
      <w:bookmarkEnd w:id="4744"/>
      <w:bookmarkEnd w:id="4745"/>
      <w:bookmarkEnd w:id="4746"/>
      <w:bookmarkEnd w:id="4747"/>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8" w:name="_Toc20156219"/>
      <w:bookmarkStart w:id="4749" w:name="_Toc27501376"/>
      <w:bookmarkStart w:id="4750" w:name="_Toc36049502"/>
      <w:bookmarkStart w:id="4751" w:name="_Toc45210268"/>
      <w:bookmarkStart w:id="4752" w:name="_Toc51861093"/>
      <w:bookmarkStart w:id="4753" w:name="_Toc14624661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8"/>
      <w:bookmarkEnd w:id="4749"/>
      <w:bookmarkEnd w:id="4750"/>
      <w:bookmarkEnd w:id="4751"/>
      <w:bookmarkEnd w:id="4752"/>
      <w:bookmarkEnd w:id="4753"/>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4" w:name="_Toc20156220"/>
      <w:bookmarkStart w:id="4755" w:name="_Toc27501377"/>
      <w:bookmarkStart w:id="4756" w:name="_Toc36049503"/>
      <w:bookmarkStart w:id="4757" w:name="_Toc45210269"/>
      <w:bookmarkStart w:id="4758" w:name="_Toc51861094"/>
      <w:bookmarkStart w:id="4759" w:name="_Toc146246620"/>
      <w:r>
        <w:rPr>
          <w:lang w:eastAsia="ko-KR"/>
        </w:rPr>
        <w:t>11.1.6</w:t>
      </w:r>
      <w:r w:rsidRPr="0073469F">
        <w:rPr>
          <w:lang w:eastAsia="ko-KR"/>
        </w:rPr>
        <w:t>.3.2</w:t>
      </w:r>
      <w:r w:rsidRPr="0073469F">
        <w:rPr>
          <w:lang w:eastAsia="ko-KR"/>
        </w:rPr>
        <w:tab/>
        <w:t>Terminating procedures</w:t>
      </w:r>
      <w:bookmarkEnd w:id="4754"/>
      <w:bookmarkEnd w:id="4755"/>
      <w:bookmarkEnd w:id="4756"/>
      <w:bookmarkEnd w:id="4757"/>
      <w:bookmarkEnd w:id="4758"/>
      <w:bookmarkEnd w:id="4759"/>
    </w:p>
    <w:p w14:paraId="00AD980E" w14:textId="77777777" w:rsidR="009F24C7" w:rsidRPr="009F24C7" w:rsidRDefault="009F24C7" w:rsidP="00567124">
      <w:pPr>
        <w:pStyle w:val="Heading6"/>
        <w:numPr>
          <w:ilvl w:val="5"/>
          <w:numId w:val="0"/>
        </w:numPr>
        <w:ind w:left="1152" w:hanging="432"/>
        <w:rPr>
          <w:lang w:eastAsia="ko-KR"/>
        </w:rPr>
      </w:pPr>
      <w:bookmarkStart w:id="4760" w:name="_Toc20156221"/>
      <w:bookmarkStart w:id="4761" w:name="_Toc27501378"/>
      <w:bookmarkStart w:id="4762" w:name="_Toc36049504"/>
      <w:bookmarkStart w:id="4763" w:name="_Toc45210270"/>
      <w:bookmarkStart w:id="4764" w:name="_Toc51861095"/>
      <w:bookmarkStart w:id="4765" w:name="_Toc14624662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60"/>
      <w:bookmarkEnd w:id="4761"/>
      <w:bookmarkEnd w:id="4762"/>
      <w:bookmarkEnd w:id="4763"/>
      <w:bookmarkEnd w:id="4764"/>
      <w:bookmarkEnd w:id="4765"/>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6" w:name="_Toc20156222"/>
      <w:bookmarkStart w:id="4767" w:name="_Toc27501379"/>
      <w:bookmarkStart w:id="4768" w:name="_Toc36049505"/>
      <w:bookmarkStart w:id="4769" w:name="_Toc45210271"/>
      <w:bookmarkStart w:id="4770" w:name="_Toc51861096"/>
      <w:bookmarkStart w:id="4771" w:name="_Toc14624662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6"/>
      <w:bookmarkEnd w:id="4767"/>
      <w:bookmarkEnd w:id="4768"/>
      <w:bookmarkEnd w:id="4769"/>
      <w:bookmarkEnd w:id="4770"/>
      <w:bookmarkEnd w:id="4771"/>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72" w:name="_Toc20156223"/>
      <w:bookmarkStart w:id="4773" w:name="_Toc27501380"/>
      <w:bookmarkStart w:id="4774" w:name="_Toc36049506"/>
      <w:bookmarkStart w:id="4775" w:name="_Toc45210272"/>
      <w:bookmarkStart w:id="4776" w:name="_Toc51861097"/>
      <w:bookmarkStart w:id="4777" w:name="_Toc146246623"/>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72"/>
      <w:bookmarkEnd w:id="4773"/>
      <w:bookmarkEnd w:id="4774"/>
      <w:bookmarkEnd w:id="4775"/>
      <w:bookmarkEnd w:id="4776"/>
      <w:bookmarkEnd w:id="477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8" w:name="_Toc20156224"/>
      <w:bookmarkStart w:id="4779" w:name="_Toc27501381"/>
      <w:bookmarkStart w:id="4780" w:name="_Toc36049507"/>
      <w:bookmarkStart w:id="4781" w:name="_Toc45210273"/>
      <w:bookmarkStart w:id="4782" w:name="_Toc51861098"/>
      <w:bookmarkStart w:id="4783" w:name="_Toc14624662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8"/>
      <w:bookmarkEnd w:id="4779"/>
      <w:bookmarkEnd w:id="4780"/>
      <w:bookmarkEnd w:id="4781"/>
      <w:bookmarkEnd w:id="4782"/>
      <w:bookmarkEnd w:id="4783"/>
    </w:p>
    <w:p w14:paraId="6F90A0AE" w14:textId="77777777" w:rsidR="00E970A5" w:rsidRPr="0073469F" w:rsidRDefault="00E970A5" w:rsidP="00567124">
      <w:pPr>
        <w:pStyle w:val="Heading5"/>
        <w:rPr>
          <w:lang w:eastAsia="ko-KR"/>
        </w:rPr>
      </w:pPr>
      <w:bookmarkStart w:id="4784" w:name="_Toc20156225"/>
      <w:bookmarkStart w:id="4785" w:name="_Toc27501382"/>
      <w:bookmarkStart w:id="4786" w:name="_Toc36049508"/>
      <w:bookmarkStart w:id="4787" w:name="_Toc45210274"/>
      <w:bookmarkStart w:id="4788" w:name="_Toc51861099"/>
      <w:bookmarkStart w:id="4789" w:name="_Toc146246625"/>
      <w:r>
        <w:rPr>
          <w:lang w:eastAsia="ko-KR"/>
        </w:rPr>
        <w:t>11.1.6</w:t>
      </w:r>
      <w:r w:rsidRPr="0073469F">
        <w:rPr>
          <w:lang w:eastAsia="ko-KR"/>
        </w:rPr>
        <w:t>.4.1</w:t>
      </w:r>
      <w:r w:rsidRPr="0073469F">
        <w:rPr>
          <w:lang w:eastAsia="ko-KR"/>
        </w:rPr>
        <w:tab/>
        <w:t>Originating procedures</w:t>
      </w:r>
      <w:bookmarkEnd w:id="4784"/>
      <w:bookmarkEnd w:id="4785"/>
      <w:bookmarkEnd w:id="4786"/>
      <w:bookmarkEnd w:id="4787"/>
      <w:bookmarkEnd w:id="4788"/>
      <w:bookmarkEnd w:id="478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9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9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91" w:name="_Toc20156226"/>
      <w:bookmarkStart w:id="4792" w:name="_Toc27501383"/>
      <w:bookmarkStart w:id="4793" w:name="_Toc36049509"/>
      <w:bookmarkStart w:id="4794" w:name="_Toc45210275"/>
      <w:bookmarkStart w:id="4795" w:name="_Toc51861100"/>
      <w:bookmarkStart w:id="4796" w:name="_Toc146246626"/>
      <w:r>
        <w:rPr>
          <w:lang w:eastAsia="ko-KR"/>
        </w:rPr>
        <w:t>11.1.6</w:t>
      </w:r>
      <w:r w:rsidRPr="0073469F">
        <w:rPr>
          <w:lang w:eastAsia="ko-KR"/>
        </w:rPr>
        <w:t>.4.2</w:t>
      </w:r>
      <w:r w:rsidRPr="0073469F">
        <w:rPr>
          <w:lang w:eastAsia="ko-KR"/>
        </w:rPr>
        <w:tab/>
        <w:t>Terminating procedures</w:t>
      </w:r>
      <w:bookmarkEnd w:id="4791"/>
      <w:bookmarkEnd w:id="4792"/>
      <w:bookmarkEnd w:id="4793"/>
      <w:bookmarkEnd w:id="4794"/>
      <w:bookmarkEnd w:id="4795"/>
      <w:bookmarkEnd w:id="479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7" w:name="_Toc20156227"/>
      <w:bookmarkStart w:id="4798" w:name="_Toc27501384"/>
      <w:bookmarkStart w:id="4799" w:name="_Toc36049510"/>
      <w:bookmarkStart w:id="4800" w:name="_Toc45210276"/>
      <w:bookmarkStart w:id="4801" w:name="_Toc51861101"/>
      <w:bookmarkStart w:id="4802" w:name="_Toc146246627"/>
      <w:r>
        <w:rPr>
          <w:lang w:eastAsia="ko-KR"/>
        </w:rPr>
        <w:t>11.1.6.4.3</w:t>
      </w:r>
      <w:r w:rsidRPr="0073469F">
        <w:rPr>
          <w:lang w:eastAsia="ko-KR"/>
        </w:rPr>
        <w:tab/>
      </w:r>
      <w:r>
        <w:rPr>
          <w:lang w:eastAsia="ko-KR"/>
        </w:rPr>
        <w:t>Server initiated ambient call release</w:t>
      </w:r>
      <w:bookmarkEnd w:id="4797"/>
      <w:bookmarkEnd w:id="4798"/>
      <w:bookmarkEnd w:id="4799"/>
      <w:bookmarkEnd w:id="4800"/>
      <w:bookmarkEnd w:id="4801"/>
      <w:bookmarkEnd w:id="480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03" w:name="_Toc20156228"/>
      <w:bookmarkStart w:id="4804" w:name="_Toc27501385"/>
      <w:bookmarkStart w:id="4805" w:name="_Toc36049511"/>
      <w:bookmarkStart w:id="4806" w:name="_Toc45210277"/>
      <w:bookmarkStart w:id="4807" w:name="_Toc51861102"/>
      <w:bookmarkStart w:id="4808" w:name="_Toc14624662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03"/>
      <w:bookmarkEnd w:id="4804"/>
      <w:bookmarkEnd w:id="4805"/>
      <w:bookmarkEnd w:id="4806"/>
      <w:bookmarkEnd w:id="4807"/>
      <w:bookmarkEnd w:id="480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9" w:name="_Toc20156229"/>
      <w:bookmarkStart w:id="4810" w:name="_Toc27501386"/>
      <w:bookmarkStart w:id="4811" w:name="_Toc36049512"/>
      <w:bookmarkStart w:id="4812" w:name="_Toc45210278"/>
      <w:bookmarkStart w:id="4813" w:name="_Toc51861103"/>
      <w:bookmarkStart w:id="4814" w:name="_Toc146246629"/>
      <w:r>
        <w:t>11.1.7</w:t>
      </w:r>
      <w:r>
        <w:tab/>
      </w:r>
      <w:r>
        <w:rPr>
          <w:noProof/>
        </w:rPr>
        <w:t>Remotely initiated private call</w:t>
      </w:r>
      <w:bookmarkEnd w:id="4809"/>
      <w:bookmarkEnd w:id="4810"/>
      <w:bookmarkEnd w:id="4811"/>
      <w:bookmarkEnd w:id="4812"/>
      <w:bookmarkEnd w:id="4813"/>
      <w:bookmarkEnd w:id="4814"/>
    </w:p>
    <w:p w14:paraId="3C4C1A83" w14:textId="77777777" w:rsidR="00B46C9B" w:rsidRDefault="00B46C9B" w:rsidP="00567124">
      <w:pPr>
        <w:pStyle w:val="Heading4"/>
      </w:pPr>
      <w:bookmarkStart w:id="4815" w:name="_Toc20156230"/>
      <w:bookmarkStart w:id="4816" w:name="_Toc27501387"/>
      <w:bookmarkStart w:id="4817" w:name="_Toc36049513"/>
      <w:bookmarkStart w:id="4818" w:name="_Toc45210279"/>
      <w:bookmarkStart w:id="4819" w:name="_Toc51861104"/>
      <w:bookmarkStart w:id="4820" w:name="_Toc146246630"/>
      <w:r>
        <w:t>11.1.7.1</w:t>
      </w:r>
      <w:r>
        <w:tab/>
        <w:t>General</w:t>
      </w:r>
      <w:bookmarkEnd w:id="4815"/>
      <w:bookmarkEnd w:id="4816"/>
      <w:bookmarkEnd w:id="4817"/>
      <w:bookmarkEnd w:id="4818"/>
      <w:bookmarkEnd w:id="4819"/>
      <w:bookmarkEnd w:id="482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21" w:name="_Toc20156231"/>
      <w:bookmarkStart w:id="4822" w:name="_Toc27501388"/>
      <w:bookmarkStart w:id="4823" w:name="_Toc36049514"/>
      <w:bookmarkStart w:id="4824" w:name="_Toc45210280"/>
      <w:bookmarkStart w:id="4825" w:name="_Toc51861105"/>
      <w:bookmarkStart w:id="4826" w:name="_Toc146246631"/>
      <w:r>
        <w:t>11.1.7.2</w:t>
      </w:r>
      <w:r w:rsidRPr="0073469F">
        <w:tab/>
      </w:r>
      <w:r>
        <w:t>Client procedures</w:t>
      </w:r>
      <w:bookmarkEnd w:id="4821"/>
      <w:bookmarkEnd w:id="4822"/>
      <w:bookmarkEnd w:id="4823"/>
      <w:bookmarkEnd w:id="4824"/>
      <w:bookmarkEnd w:id="4825"/>
      <w:bookmarkEnd w:id="4826"/>
    </w:p>
    <w:p w14:paraId="61E47427" w14:textId="77777777" w:rsidR="00B46C9B" w:rsidRDefault="00B46C9B" w:rsidP="00567124">
      <w:pPr>
        <w:pStyle w:val="Heading5"/>
      </w:pPr>
      <w:bookmarkStart w:id="4827" w:name="_Toc20156232"/>
      <w:bookmarkStart w:id="4828" w:name="_Toc27501389"/>
      <w:bookmarkStart w:id="4829" w:name="_Toc36049515"/>
      <w:bookmarkStart w:id="4830" w:name="_Toc45210281"/>
      <w:bookmarkStart w:id="4831" w:name="_Toc51861106"/>
      <w:bookmarkStart w:id="4832" w:name="_Toc146246632"/>
      <w:r>
        <w:t>11.1.7.2.1</w:t>
      </w:r>
      <w:r w:rsidRPr="0073469F">
        <w:tab/>
      </w:r>
      <w:r>
        <w:rPr>
          <w:noProof/>
        </w:rPr>
        <w:t>Remotely initiated private call initiation request procedures</w:t>
      </w:r>
      <w:bookmarkEnd w:id="4827"/>
      <w:bookmarkEnd w:id="4828"/>
      <w:bookmarkEnd w:id="4829"/>
      <w:bookmarkEnd w:id="4830"/>
      <w:bookmarkEnd w:id="4831"/>
      <w:bookmarkEnd w:id="4832"/>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33" w:name="_Toc20156233"/>
      <w:bookmarkStart w:id="4834" w:name="_Toc27501390"/>
      <w:bookmarkStart w:id="4835" w:name="_Toc36049516"/>
      <w:bookmarkStart w:id="4836" w:name="_Toc45210282"/>
      <w:bookmarkStart w:id="4837" w:name="_Toc51861107"/>
      <w:bookmarkStart w:id="4838" w:name="_Toc146246633"/>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33"/>
      <w:bookmarkEnd w:id="4834"/>
      <w:bookmarkEnd w:id="4835"/>
      <w:bookmarkEnd w:id="4836"/>
      <w:bookmarkEnd w:id="4837"/>
      <w:bookmarkEnd w:id="483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9" w:name="_Toc20156234"/>
      <w:bookmarkStart w:id="4840" w:name="_Toc27501391"/>
      <w:bookmarkStart w:id="4841" w:name="_Toc36049517"/>
      <w:bookmarkStart w:id="4842" w:name="_Toc45210283"/>
      <w:bookmarkStart w:id="4843" w:name="_Toc51861108"/>
      <w:bookmarkStart w:id="4844" w:name="_Toc146246634"/>
      <w:r>
        <w:t>11.1.7.3</w:t>
      </w:r>
      <w:r>
        <w:tab/>
        <w:t>Participating MCPTT function procedures</w:t>
      </w:r>
      <w:bookmarkEnd w:id="4839"/>
      <w:bookmarkEnd w:id="4840"/>
      <w:bookmarkEnd w:id="4841"/>
      <w:bookmarkEnd w:id="4842"/>
      <w:bookmarkEnd w:id="4843"/>
      <w:bookmarkEnd w:id="4844"/>
    </w:p>
    <w:p w14:paraId="6FE6B571" w14:textId="77777777" w:rsidR="00B46C9B" w:rsidRDefault="00B46C9B" w:rsidP="00567124">
      <w:pPr>
        <w:pStyle w:val="Heading5"/>
      </w:pPr>
      <w:bookmarkStart w:id="4845" w:name="_Toc20156235"/>
      <w:bookmarkStart w:id="4846" w:name="_Toc27501392"/>
      <w:bookmarkStart w:id="4847" w:name="_Toc36049518"/>
      <w:bookmarkStart w:id="4848" w:name="_Toc45210284"/>
      <w:bookmarkStart w:id="4849" w:name="_Toc51861109"/>
      <w:bookmarkStart w:id="4850" w:name="_Toc146246635"/>
      <w:r>
        <w:t>11.1.7.3.1</w:t>
      </w:r>
      <w:r>
        <w:tab/>
        <w:t>Originating procedures</w:t>
      </w:r>
      <w:bookmarkEnd w:id="4845"/>
      <w:bookmarkEnd w:id="4846"/>
      <w:bookmarkEnd w:id="4847"/>
      <w:bookmarkEnd w:id="4848"/>
      <w:bookmarkEnd w:id="4849"/>
      <w:bookmarkEnd w:id="485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51" w:name="_Toc20156236"/>
      <w:bookmarkStart w:id="4852" w:name="_Toc27501393"/>
      <w:bookmarkStart w:id="4853" w:name="_Toc36049519"/>
      <w:bookmarkStart w:id="4854" w:name="_Toc45210285"/>
      <w:bookmarkStart w:id="4855" w:name="_Toc51861110"/>
      <w:bookmarkStart w:id="4856" w:name="_Toc146246636"/>
      <w:r>
        <w:t>11.1.7.3.2</w:t>
      </w:r>
      <w:r>
        <w:tab/>
        <w:t>Terminating procedures</w:t>
      </w:r>
      <w:bookmarkEnd w:id="4851"/>
      <w:bookmarkEnd w:id="4852"/>
      <w:bookmarkEnd w:id="4853"/>
      <w:bookmarkEnd w:id="4854"/>
      <w:bookmarkEnd w:id="4855"/>
      <w:bookmarkEnd w:id="485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7" w:name="_Toc20156237"/>
      <w:bookmarkStart w:id="4858" w:name="_Toc27501394"/>
      <w:bookmarkStart w:id="4859" w:name="_Toc36049520"/>
      <w:bookmarkStart w:id="4860" w:name="_Toc45210286"/>
      <w:bookmarkStart w:id="4861" w:name="_Toc51861111"/>
      <w:bookmarkStart w:id="4862" w:name="_Toc146246637"/>
      <w:r>
        <w:t>11.1.7.4</w:t>
      </w:r>
      <w:r>
        <w:tab/>
        <w:t>Controlling MCPTT function procedures</w:t>
      </w:r>
      <w:bookmarkEnd w:id="4857"/>
      <w:bookmarkEnd w:id="4858"/>
      <w:bookmarkEnd w:id="4859"/>
      <w:bookmarkEnd w:id="4860"/>
      <w:bookmarkEnd w:id="4861"/>
      <w:bookmarkEnd w:id="486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63" w:name="_Toc20156238"/>
      <w:bookmarkStart w:id="4864" w:name="_Toc27501395"/>
      <w:bookmarkStart w:id="4865" w:name="_Toc36049521"/>
      <w:bookmarkStart w:id="4866" w:name="_Toc45210287"/>
      <w:bookmarkStart w:id="4867" w:name="_Toc51861112"/>
      <w:bookmarkStart w:id="4868" w:name="_Toc146246638"/>
      <w:r>
        <w:t>11.1.8</w:t>
      </w:r>
      <w:r>
        <w:tab/>
      </w:r>
      <w:r>
        <w:rPr>
          <w:noProof/>
        </w:rPr>
        <w:t>Private call transfer</w:t>
      </w:r>
      <w:bookmarkEnd w:id="4868"/>
    </w:p>
    <w:p w14:paraId="38F1715E" w14:textId="77777777" w:rsidR="00AA1816" w:rsidRDefault="00AA1816" w:rsidP="00567124">
      <w:pPr>
        <w:pStyle w:val="Heading4"/>
      </w:pPr>
      <w:bookmarkStart w:id="4869" w:name="_Toc146246639"/>
      <w:r>
        <w:t>11.1.8.1</w:t>
      </w:r>
      <w:r>
        <w:tab/>
        <w:t>General</w:t>
      </w:r>
      <w:bookmarkEnd w:id="486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70" w:name="_Toc146246640"/>
      <w:r>
        <w:t>11.1.8.2</w:t>
      </w:r>
      <w:r w:rsidRPr="0073469F">
        <w:tab/>
      </w:r>
      <w:r>
        <w:t>Client procedures</w:t>
      </w:r>
      <w:bookmarkEnd w:id="4870"/>
    </w:p>
    <w:p w14:paraId="4811E5AC" w14:textId="77777777" w:rsidR="00AA1816" w:rsidRDefault="00AA1816" w:rsidP="00567124">
      <w:pPr>
        <w:pStyle w:val="Heading5"/>
      </w:pPr>
      <w:bookmarkStart w:id="4871" w:name="_Toc146246641"/>
      <w:r>
        <w:t>11.1.8.2.1</w:t>
      </w:r>
      <w:r w:rsidRPr="0073469F">
        <w:tab/>
      </w:r>
      <w:r>
        <w:rPr>
          <w:noProof/>
        </w:rPr>
        <w:t>Private call transfer request procedures</w:t>
      </w:r>
      <w:bookmarkEnd w:id="487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72" w:name="_Toc146246642"/>
      <w:r>
        <w:t>11.1.8.2.2</w:t>
      </w:r>
      <w:r w:rsidRPr="0073469F">
        <w:tab/>
      </w:r>
      <w:r>
        <w:t>C</w:t>
      </w:r>
      <w:r w:rsidRPr="00611000">
        <w:t>lient procedures</w:t>
      </w:r>
      <w:r>
        <w:t xml:space="preserve"> for handling incoming </w:t>
      </w:r>
      <w:r>
        <w:rPr>
          <w:noProof/>
        </w:rPr>
        <w:t xml:space="preserve">private call transfer </w:t>
      </w:r>
      <w:r>
        <w:t>request</w:t>
      </w:r>
      <w:bookmarkEnd w:id="487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lastRenderedPageBreak/>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73" w:name="_Toc146246643"/>
      <w:r>
        <w:rPr>
          <w:noProof/>
        </w:rPr>
        <w:t>11.1.8.2.3</w:t>
      </w:r>
      <w:r>
        <w:rPr>
          <w:noProof/>
        </w:rPr>
        <w:tab/>
      </w:r>
      <w:r>
        <w:t>Announced private call transfer</w:t>
      </w:r>
      <w:bookmarkEnd w:id="4873"/>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lastRenderedPageBreak/>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4874"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74"/>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75" w:name="_Hlk143672738"/>
      <w:r>
        <w:t xml:space="preserve">set to a value of </w:t>
      </w:r>
      <w:r w:rsidRPr="0073469F">
        <w:t>"true"</w:t>
      </w:r>
      <w:bookmarkEnd w:id="4875"/>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76" w:name="_Hlk141947275"/>
      <w:r>
        <w:rPr>
          <w:noProof/>
          <w:lang w:eastAsia="ko-KR"/>
        </w:rPr>
        <w:t>to the procedure in clause</w:t>
      </w:r>
      <w:r w:rsidRPr="00BA44C0">
        <w:rPr>
          <w:noProof/>
          <w:lang w:eastAsia="ko-KR"/>
        </w:rPr>
        <w:t> 11</w:t>
      </w:r>
      <w:r>
        <w:rPr>
          <w:noProof/>
          <w:lang w:eastAsia="ko-KR"/>
        </w:rPr>
        <w:t>.1.8.2.1</w:t>
      </w:r>
      <w:bookmarkEnd w:id="4876"/>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77" w:name="_Toc146246644"/>
      <w:r>
        <w:t>11.1.8.3</w:t>
      </w:r>
      <w:r>
        <w:tab/>
        <w:t>Participating MCPTT function procedures</w:t>
      </w:r>
      <w:bookmarkEnd w:id="4877"/>
    </w:p>
    <w:p w14:paraId="1F1A6A93" w14:textId="77777777" w:rsidR="00AA1816" w:rsidRDefault="00AA1816" w:rsidP="00567124">
      <w:pPr>
        <w:pStyle w:val="Heading5"/>
      </w:pPr>
      <w:bookmarkStart w:id="4878" w:name="_Toc146246645"/>
      <w:r>
        <w:t>11.1.8.3.1</w:t>
      </w:r>
      <w:r>
        <w:tab/>
        <w:t>Originating procedures</w:t>
      </w:r>
      <w:bookmarkEnd w:id="487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79"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79"/>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80" w:name="_Hlk131669425"/>
      <w:r>
        <w:rPr>
          <w:lang w:eastAsia="ko-KR"/>
        </w:rPr>
        <w:t xml:space="preserve">the </w:t>
      </w:r>
      <w:bookmarkStart w:id="4881" w:name="_Hlk131669388"/>
      <w:r>
        <w:rPr>
          <w:lang w:eastAsia="ko-KR"/>
        </w:rPr>
        <w:t xml:space="preserve">&lt;uri-entry&gt; element </w:t>
      </w:r>
      <w:bookmarkEnd w:id="4880"/>
      <w:bookmarkEnd w:id="4881"/>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82" w:name="_Toc146246646"/>
      <w:r>
        <w:t>11.1.8.3.2</w:t>
      </w:r>
      <w:r>
        <w:tab/>
        <w:t>Terminating procedures</w:t>
      </w:r>
      <w:bookmarkEnd w:id="4882"/>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83" w:name="_Toc146246647"/>
      <w:r>
        <w:t>11.1.8.4</w:t>
      </w:r>
      <w:r>
        <w:tab/>
        <w:t>Controlling MCPTT function procedures</w:t>
      </w:r>
      <w:bookmarkEnd w:id="488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84" w:name="_Toc146246648"/>
      <w:r>
        <w:lastRenderedPageBreak/>
        <w:t>11.1.</w:t>
      </w:r>
      <w:r>
        <w:rPr>
          <w:lang w:val="hr-HR"/>
        </w:rPr>
        <w:t>9</w:t>
      </w:r>
      <w:r>
        <w:tab/>
      </w:r>
      <w:r>
        <w:rPr>
          <w:noProof/>
        </w:rPr>
        <w:t>Private call forwarding</w:t>
      </w:r>
      <w:bookmarkEnd w:id="4884"/>
    </w:p>
    <w:p w14:paraId="657D726F" w14:textId="77777777" w:rsidR="00813C26" w:rsidRDefault="00813C26" w:rsidP="00567124">
      <w:pPr>
        <w:pStyle w:val="Heading4"/>
      </w:pPr>
      <w:bookmarkStart w:id="4885" w:name="_Toc146246649"/>
      <w:r>
        <w:t>11.1.</w:t>
      </w:r>
      <w:r>
        <w:rPr>
          <w:lang w:val="hr-HR"/>
        </w:rPr>
        <w:t>9</w:t>
      </w:r>
      <w:r>
        <w:t>.1</w:t>
      </w:r>
      <w:r>
        <w:tab/>
        <w:t>General</w:t>
      </w:r>
      <w:bookmarkEnd w:id="4885"/>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86" w:name="_Hlk127544191"/>
      <w:r w:rsidR="00996E43">
        <w:t>f</w:t>
      </w:r>
      <w:r w:rsidR="00996E43" w:rsidRPr="00A41100">
        <w:t>orwarded-calling-clie</w:t>
      </w:r>
      <w:bookmarkEnd w:id="4886"/>
      <w:r w:rsidR="00996E43" w:rsidRPr="00A41100">
        <w:t>nt</w:t>
      </w:r>
      <w:r>
        <w:rPr>
          <w:noProof/>
        </w:rPr>
        <w:t xml:space="preserve">" </w:t>
      </w:r>
      <w:r w:rsidRPr="003B27F3">
        <w:rPr>
          <w:noProof/>
        </w:rPr>
        <w:t xml:space="preserve">is used to refer to the </w:t>
      </w:r>
      <w:bookmarkStart w:id="4887" w:name="_Hlk127544230"/>
      <w:r w:rsidR="00E95070" w:rsidRPr="00A41100">
        <w:rPr>
          <w:noProof/>
        </w:rPr>
        <w:t>originating MCPTT client who has made a private call attempt that is being forward</w:t>
      </w:r>
      <w:bookmarkEnd w:id="4887"/>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88" w:name="_Hlk127544260"/>
      <w:r w:rsidR="0026339F">
        <w:t>f</w:t>
      </w:r>
      <w:r w:rsidR="0026339F" w:rsidRPr="00A41100">
        <w:t>orwarded-to-clie</w:t>
      </w:r>
      <w:bookmarkEnd w:id="4888"/>
      <w:r w:rsidR="0026339F" w:rsidRPr="00A41100">
        <w:t>n</w:t>
      </w:r>
      <w:r w:rsidR="00796C08">
        <w:rPr>
          <w:noProof/>
        </w:rPr>
        <w:t>t</w:t>
      </w:r>
      <w:r>
        <w:rPr>
          <w:noProof/>
        </w:rPr>
        <w:t xml:space="preserve">" </w:t>
      </w:r>
      <w:r w:rsidRPr="003B27F3">
        <w:rPr>
          <w:noProof/>
        </w:rPr>
        <w:t>is used to refer to the</w:t>
      </w:r>
      <w:r>
        <w:rPr>
          <w:noProof/>
        </w:rPr>
        <w:t xml:space="preserve"> </w:t>
      </w:r>
      <w:bookmarkStart w:id="4889" w:name="_Hlk127544309"/>
      <w:r w:rsidR="00D73452" w:rsidRPr="00A41100">
        <w:rPr>
          <w:noProof/>
        </w:rPr>
        <w:t>terminating MCPTT client to whom a private call attempt is being forward</w:t>
      </w:r>
      <w:bookmarkEnd w:id="4889"/>
      <w:r w:rsidR="00D73452" w:rsidRPr="00A41100">
        <w:rPr>
          <w:noProof/>
        </w:rPr>
        <w:t>ed</w:t>
      </w:r>
    </w:p>
    <w:p w14:paraId="04F41E79" w14:textId="77777777" w:rsidR="00813C26" w:rsidRDefault="00813C26" w:rsidP="00567124">
      <w:pPr>
        <w:pStyle w:val="Heading4"/>
      </w:pPr>
      <w:bookmarkStart w:id="4890" w:name="_Toc146246650"/>
      <w:r>
        <w:t>11.1.</w:t>
      </w:r>
      <w:r>
        <w:rPr>
          <w:lang w:val="hr-HR"/>
        </w:rPr>
        <w:t>9</w:t>
      </w:r>
      <w:r>
        <w:t>.2</w:t>
      </w:r>
      <w:r w:rsidRPr="0073469F">
        <w:tab/>
      </w:r>
      <w:r>
        <w:t>Client procedures</w:t>
      </w:r>
      <w:bookmarkEnd w:id="4890"/>
    </w:p>
    <w:p w14:paraId="2441AC86" w14:textId="668DE2E3" w:rsidR="00813C26" w:rsidRDefault="00813C26" w:rsidP="00567124">
      <w:pPr>
        <w:pStyle w:val="Heading5"/>
      </w:pPr>
      <w:bookmarkStart w:id="4891" w:name="_Toc14624665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9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lastRenderedPageBreak/>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892"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892"/>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93" w:name="_Toc14624665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93"/>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lastRenderedPageBreak/>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894" w:name="_Hlk127544577"/>
      <w:r w:rsidR="007547E8">
        <w:t>f</w:t>
      </w:r>
      <w:r w:rsidR="007547E8" w:rsidRPr="00A41100">
        <w:t>orwarded-to-clie</w:t>
      </w:r>
      <w:bookmarkEnd w:id="4894"/>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895" w:name="_Hlk127545036"/>
      <w:r w:rsidR="00A422BA">
        <w:t>f</w:t>
      </w:r>
      <w:r w:rsidR="00A422BA" w:rsidRPr="00A41100">
        <w:t>orwarded-by-clie</w:t>
      </w:r>
      <w:bookmarkEnd w:id="4895"/>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96" w:name="_Toc146246653"/>
      <w:r>
        <w:t>11.1.</w:t>
      </w:r>
      <w:r>
        <w:rPr>
          <w:lang w:val="hr-HR"/>
        </w:rPr>
        <w:t>9</w:t>
      </w:r>
      <w:r>
        <w:t>.3</w:t>
      </w:r>
      <w:r>
        <w:tab/>
        <w:t>Participating MCPTT function procedures</w:t>
      </w:r>
      <w:bookmarkEnd w:id="4896"/>
    </w:p>
    <w:p w14:paraId="410E9379" w14:textId="77777777" w:rsidR="00813C26" w:rsidRDefault="00813C26" w:rsidP="00567124">
      <w:pPr>
        <w:pStyle w:val="Heading5"/>
      </w:pPr>
      <w:bookmarkStart w:id="4897" w:name="_Toc146246654"/>
      <w:r>
        <w:t>11.1.</w:t>
      </w:r>
      <w:r>
        <w:rPr>
          <w:lang w:val="hr-HR"/>
        </w:rPr>
        <w:t>9</w:t>
      </w:r>
      <w:r>
        <w:t>.3.1</w:t>
      </w:r>
      <w:r>
        <w:tab/>
        <w:t>Originating procedures</w:t>
      </w:r>
      <w:bookmarkEnd w:id="489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lastRenderedPageBreak/>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898"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98"/>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lastRenderedPageBreak/>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9" w:name="_Toc146246655"/>
      <w:r>
        <w:t>11.1.</w:t>
      </w:r>
      <w:r>
        <w:rPr>
          <w:lang w:val="hr-HR"/>
        </w:rPr>
        <w:t>9</w:t>
      </w:r>
      <w:r>
        <w:t>.3.2</w:t>
      </w:r>
      <w:r>
        <w:tab/>
        <w:t>Terminating procedures</w:t>
      </w:r>
      <w:bookmarkEnd w:id="489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00" w:name="_Toc146246656"/>
      <w:r>
        <w:t>11.1.</w:t>
      </w:r>
      <w:r>
        <w:rPr>
          <w:lang w:val="hr-HR"/>
        </w:rPr>
        <w:t>9</w:t>
      </w:r>
      <w:r>
        <w:t>.4</w:t>
      </w:r>
      <w:r>
        <w:tab/>
        <w:t>Controlling MCPTT function procedures</w:t>
      </w:r>
      <w:bookmarkEnd w:id="490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lastRenderedPageBreak/>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20BEB6E5"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1427CE">
        <w:rPr>
          <w:rFonts w:eastAsia="SimSun"/>
        </w:rPr>
        <w:t xml:space="preserve"> </w:t>
      </w:r>
      <w:r w:rsidR="001427CE">
        <w:rPr>
          <w:rFonts w:eastAsia="SimSun"/>
        </w:rPr>
        <w:t>with the clarification below</w:t>
      </w:r>
      <w:r w:rsidR="001427CE" w:rsidRPr="00D246A3">
        <w:rPr>
          <w:rFonts w:eastAsia="SimSun"/>
        </w:rPr>
        <w:t>;</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438039B0"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0FD3BCAA" w14:textId="77777777" w:rsidR="001427CE" w:rsidRDefault="00813C26" w:rsidP="007A49E3">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w:t>
      </w:r>
      <w:bookmarkStart w:id="4901" w:name="_Hlk127545261"/>
      <w:r w:rsidR="00E979A8" w:rsidRPr="000437F0">
        <w:t>element in the &lt;anyExt&gt; element of the &lt;mcptt-Params&gt; element of the &lt;mcpttinfo&gt; element contained</w:t>
      </w:r>
      <w:bookmarkEnd w:id="4901"/>
      <w:r>
        <w:t xml:space="preserve"> in </w:t>
      </w:r>
      <w:r w:rsidRPr="00D246A3">
        <w:rPr>
          <w:rFonts w:eastAsia="SimSun"/>
        </w:rPr>
        <w:t>the application/vnd.3gpp. mcptt-info+xml MIME body</w:t>
      </w:r>
      <w:r>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7B575D53" w:rsidR="001427CE" w:rsidRPr="00D246A3" w:rsidRDefault="001427CE" w:rsidP="001427CE">
      <w:pPr>
        <w:pStyle w:val="B2"/>
        <w:rPr>
          <w:rFonts w:eastAsia="SimSun"/>
        </w:rPr>
      </w:pPr>
      <w:r w:rsidRPr="00547FB5">
        <w:rPr>
          <w:rFonts w:eastAsia="SimSun"/>
        </w:rPr>
        <w:lastRenderedPageBreak/>
        <w:t>f)</w:t>
      </w:r>
      <w:r w:rsidRPr="00547FB5">
        <w:rPr>
          <w:rFonts w:eastAsia="SimSun"/>
        </w:rPr>
        <w:tab/>
        <w:t xml:space="preserve">shall </w:t>
      </w:r>
      <w:r>
        <w:rPr>
          <w:rFonts w:eastAsia="SimSun"/>
        </w:rPr>
        <w:t>include a</w:t>
      </w:r>
      <w:r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Pr>
          <w:rFonts w:eastAsia="SimSun"/>
        </w:rPr>
        <w:t xml:space="preserve"> with a value set</w:t>
      </w:r>
      <w:r w:rsidRPr="00547FB5">
        <w:rPr>
          <w:rFonts w:eastAsia="SimSun"/>
        </w:rPr>
        <w:t xml:space="preserve"> to </w:t>
      </w:r>
      <w:r w:rsidRPr="00547FB5">
        <w:t>"</w:t>
      </w:r>
      <w:r w:rsidRPr="00547FB5">
        <w:rPr>
          <w:rFonts w:eastAsia="SimSun"/>
        </w:rPr>
        <w:t>true</w:t>
      </w:r>
      <w:r w:rsidRPr="00547FB5">
        <w:t>"</w:t>
      </w:r>
      <w:r w:rsidRPr="00547FB5">
        <w:rPr>
          <w:rFonts w:eastAsia="SimSun"/>
        </w:rPr>
        <w:t>;</w:t>
      </w:r>
    </w:p>
    <w:p w14:paraId="34E4B150" w14:textId="77777777" w:rsidR="001427CE" w:rsidRDefault="001427CE" w:rsidP="001427CE">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r w:rsidRPr="00FF1DF9">
        <w:rPr>
          <w:rFonts w:eastAsia="SimSun"/>
        </w:rPr>
        <w:t xml:space="preserve">shall set </w:t>
      </w:r>
      <w:r>
        <w:rPr>
          <w:rFonts w:eastAsia="SimSun"/>
        </w:rPr>
        <w:t xml:space="preserve">the </w:t>
      </w:r>
      <w:r w:rsidRPr="00FF1DF9">
        <w:rPr>
          <w:rFonts w:eastAsia="SimSun"/>
        </w:rPr>
        <w:t>&lt;forwarding</w:t>
      </w:r>
      <w:r>
        <w:rPr>
          <w:rFonts w:eastAsia="SimSun"/>
        </w:rPr>
        <w:t>-</w:t>
      </w:r>
      <w:r w:rsidRPr="00FF1DF9">
        <w:rPr>
          <w:rFonts w:eastAsia="SimSun"/>
        </w:rPr>
        <w:t>target-is-functional-alias&gt; element in the &lt;anyExt&gt; element of the &lt;mcptt-Params&gt; element of the &lt;mcpttinfo&gt; element contained in the application/vnd.3gpp.mcptt-info+xml MIME body of the outgoing SIP MESSAGE request</w:t>
      </w:r>
      <w:r>
        <w:rPr>
          <w:rFonts w:eastAsia="SimSun"/>
        </w:rPr>
        <w:t xml:space="preserve"> with a value set</w:t>
      </w:r>
      <w:r w:rsidRPr="00FF1DF9">
        <w:rPr>
          <w:rFonts w:eastAsia="SimSun"/>
        </w:rPr>
        <w:t xml:space="preserve"> to “false”;</w:t>
      </w:r>
    </w:p>
    <w:p w14:paraId="75188DE7" w14:textId="109504F8" w:rsidR="001A3C72" w:rsidRPr="00D246A3" w:rsidRDefault="009B6DD1" w:rsidP="001A3C72">
      <w:pPr>
        <w:pStyle w:val="B1"/>
      </w:pPr>
      <w:r>
        <w:rPr>
          <w:rFonts w:eastAsia="SimSun"/>
        </w:rPr>
        <w:t>10</w:t>
      </w:r>
      <w:r w:rsidRPr="005551F5">
        <w:rPr>
          <w:rFonts w:eastAsia="SimSun"/>
        </w:rPr>
        <w:t>)</w:t>
      </w:r>
      <w:r>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79B1A4A8" w:rsidR="00814BD7" w:rsidRDefault="00814BD7" w:rsidP="00814BD7">
      <w:pPr>
        <w:pStyle w:val="B1"/>
        <w:rPr>
          <w:rFonts w:eastAsia="SimSun"/>
        </w:rPr>
      </w:pPr>
      <w:r>
        <w:rPr>
          <w:lang w:eastAsia="ko-KR"/>
        </w:rPr>
        <w:t>13</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02" w:name="_Toc14624665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63"/>
      <w:bookmarkEnd w:id="4864"/>
      <w:bookmarkEnd w:id="4865"/>
      <w:bookmarkEnd w:id="4866"/>
      <w:bookmarkEnd w:id="4867"/>
      <w:bookmarkEnd w:id="4902"/>
    </w:p>
    <w:p w14:paraId="0A85133B" w14:textId="77777777" w:rsidR="00E909BD" w:rsidRPr="0073469F" w:rsidRDefault="00E909BD" w:rsidP="00567124">
      <w:pPr>
        <w:pStyle w:val="Heading3"/>
      </w:pPr>
      <w:bookmarkStart w:id="4903" w:name="_Toc20156239"/>
      <w:bookmarkStart w:id="4904" w:name="_Toc27501396"/>
      <w:bookmarkStart w:id="4905" w:name="_Toc36049522"/>
      <w:bookmarkStart w:id="4906" w:name="_Toc45210288"/>
      <w:bookmarkStart w:id="4907" w:name="_Toc51861113"/>
      <w:bookmarkStart w:id="4908" w:name="_Toc146246658"/>
      <w:r w:rsidRPr="0073469F">
        <w:rPr>
          <w:rFonts w:eastAsia="Malgun Gothic"/>
        </w:rPr>
        <w:t>11.2.1</w:t>
      </w:r>
      <w:r w:rsidRPr="0073469F">
        <w:rPr>
          <w:rFonts w:eastAsia="Malgun Gothic"/>
        </w:rPr>
        <w:tab/>
      </w:r>
      <w:r w:rsidR="00A133FF" w:rsidRPr="0073469F">
        <w:t>General</w:t>
      </w:r>
      <w:bookmarkEnd w:id="4903"/>
      <w:bookmarkEnd w:id="4904"/>
      <w:bookmarkEnd w:id="4905"/>
      <w:bookmarkEnd w:id="4906"/>
      <w:bookmarkEnd w:id="4907"/>
      <w:bookmarkEnd w:id="4908"/>
    </w:p>
    <w:p w14:paraId="2E3F8757" w14:textId="77777777" w:rsidR="00F04ABF" w:rsidRPr="0073469F" w:rsidRDefault="00F04ABF" w:rsidP="00567124">
      <w:pPr>
        <w:pStyle w:val="Heading4"/>
      </w:pPr>
      <w:bookmarkStart w:id="4909" w:name="_Toc20156240"/>
      <w:bookmarkStart w:id="4910" w:name="_Toc27501397"/>
      <w:bookmarkStart w:id="4911" w:name="_Toc36049523"/>
      <w:bookmarkStart w:id="4912" w:name="_Toc45210289"/>
      <w:bookmarkStart w:id="4913" w:name="_Toc51861114"/>
      <w:bookmarkStart w:id="4914" w:name="_Toc146246659"/>
      <w:r w:rsidRPr="0073469F">
        <w:t>11.2.1.1</w:t>
      </w:r>
      <w:r w:rsidRPr="0073469F">
        <w:tab/>
        <w:t>Common procedures</w:t>
      </w:r>
      <w:bookmarkEnd w:id="4909"/>
      <w:bookmarkEnd w:id="4910"/>
      <w:bookmarkEnd w:id="4911"/>
      <w:bookmarkEnd w:id="4912"/>
      <w:bookmarkEnd w:id="4913"/>
      <w:bookmarkEnd w:id="4914"/>
    </w:p>
    <w:p w14:paraId="5637E454" w14:textId="77777777" w:rsidR="00F04ABF" w:rsidRPr="0073469F" w:rsidRDefault="00F04ABF" w:rsidP="00567124">
      <w:pPr>
        <w:pStyle w:val="Heading5"/>
        <w:rPr>
          <w:lang w:eastAsia="zh-CN"/>
        </w:rPr>
      </w:pPr>
      <w:bookmarkStart w:id="4915" w:name="_Toc20156241"/>
      <w:bookmarkStart w:id="4916" w:name="_Toc27501398"/>
      <w:bookmarkStart w:id="4917" w:name="_Toc36049524"/>
      <w:bookmarkStart w:id="4918" w:name="_Toc45210290"/>
      <w:bookmarkStart w:id="4919" w:name="_Toc51861115"/>
      <w:bookmarkStart w:id="4920" w:name="_Toc14624666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15"/>
      <w:bookmarkEnd w:id="4916"/>
      <w:bookmarkEnd w:id="4917"/>
      <w:bookmarkEnd w:id="4918"/>
      <w:bookmarkEnd w:id="4919"/>
      <w:bookmarkEnd w:id="492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lastRenderedPageBreak/>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21" w:name="_Toc20156242"/>
      <w:bookmarkStart w:id="4922" w:name="_Toc27501399"/>
      <w:bookmarkStart w:id="4923" w:name="_Toc36049525"/>
      <w:bookmarkStart w:id="4924" w:name="_Toc45210291"/>
      <w:bookmarkStart w:id="4925" w:name="_Toc51861116"/>
      <w:bookmarkStart w:id="4926" w:name="_Toc146246661"/>
      <w:r w:rsidRPr="0073469F">
        <w:t>11.2.1.1.2</w:t>
      </w:r>
      <w:r w:rsidRPr="0073469F">
        <w:tab/>
        <w:t>Session description</w:t>
      </w:r>
      <w:bookmarkEnd w:id="4921"/>
      <w:bookmarkEnd w:id="4922"/>
      <w:bookmarkEnd w:id="4923"/>
      <w:bookmarkEnd w:id="4924"/>
      <w:bookmarkEnd w:id="4925"/>
      <w:bookmarkEnd w:id="492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7" w:name="MCCQCTEMPBM_00000213"/>
      <w:r w:rsidRPr="0073469F">
        <w:t xml:space="preserve"> section </w:t>
      </w:r>
      <w:bookmarkEnd w:id="4927"/>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8" w:name="MCCQCTEMPBM_00000214"/>
      <w:r w:rsidRPr="0073469F">
        <w:t xml:space="preserve"> section </w:t>
      </w:r>
      <w:bookmarkEnd w:id="4928"/>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9" w:name="_Toc20156243"/>
      <w:bookmarkStart w:id="4930" w:name="_Toc27501400"/>
      <w:bookmarkStart w:id="4931" w:name="_Toc36049526"/>
      <w:bookmarkStart w:id="4932" w:name="_Toc45210292"/>
      <w:bookmarkStart w:id="4933" w:name="_Toc51861117"/>
      <w:bookmarkStart w:id="4934" w:name="_Toc146246662"/>
      <w:r w:rsidRPr="0073469F">
        <w:t>11.2.2</w:t>
      </w:r>
      <w:r w:rsidRPr="0073469F">
        <w:tab/>
        <w:t>Basic call control</w:t>
      </w:r>
      <w:bookmarkEnd w:id="4929"/>
      <w:bookmarkEnd w:id="4930"/>
      <w:bookmarkEnd w:id="4931"/>
      <w:bookmarkEnd w:id="4932"/>
      <w:bookmarkEnd w:id="4933"/>
      <w:bookmarkEnd w:id="4934"/>
    </w:p>
    <w:p w14:paraId="391FF0EA" w14:textId="77777777" w:rsidR="00F04ABF" w:rsidRDefault="00F04ABF" w:rsidP="00567124">
      <w:pPr>
        <w:pStyle w:val="Heading4"/>
      </w:pPr>
      <w:bookmarkStart w:id="4935" w:name="_Toc20156244"/>
      <w:bookmarkStart w:id="4936" w:name="_Toc27501401"/>
      <w:bookmarkStart w:id="4937" w:name="_Toc36049527"/>
      <w:bookmarkStart w:id="4938" w:name="_Toc45210293"/>
      <w:bookmarkStart w:id="4939" w:name="_Toc51861118"/>
      <w:bookmarkStart w:id="4940" w:name="_Toc146246663"/>
      <w:r w:rsidRPr="0073469F">
        <w:t>11.2.2.1</w:t>
      </w:r>
      <w:r w:rsidRPr="0073469F">
        <w:tab/>
        <w:t>General</w:t>
      </w:r>
      <w:bookmarkEnd w:id="4935"/>
      <w:bookmarkEnd w:id="4936"/>
      <w:bookmarkEnd w:id="4937"/>
      <w:bookmarkEnd w:id="4938"/>
      <w:bookmarkEnd w:id="4939"/>
      <w:bookmarkEnd w:id="4940"/>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41" w:name="_Toc20156245"/>
      <w:bookmarkStart w:id="4942" w:name="_Toc27501402"/>
      <w:bookmarkStart w:id="4943" w:name="_Toc36049528"/>
      <w:bookmarkStart w:id="4944" w:name="_Toc45210294"/>
      <w:bookmarkStart w:id="4945" w:name="_Toc51861119"/>
      <w:bookmarkStart w:id="4946" w:name="_Toc146246664"/>
      <w:r w:rsidRPr="0073469F">
        <w:lastRenderedPageBreak/>
        <w:t>11.2.</w:t>
      </w:r>
      <w:r w:rsidR="00F04ABF" w:rsidRPr="0073469F">
        <w:t>2</w:t>
      </w:r>
      <w:r w:rsidRPr="0073469F">
        <w:t>.</w:t>
      </w:r>
      <w:r w:rsidR="00F04ABF" w:rsidRPr="0073469F">
        <w:t>2</w:t>
      </w:r>
      <w:r w:rsidRPr="0073469F">
        <w:tab/>
      </w:r>
      <w:r w:rsidR="009E7DBB">
        <w:t>Private c</w:t>
      </w:r>
      <w:r w:rsidRPr="0073469F">
        <w:t>all control state machine</w:t>
      </w:r>
      <w:bookmarkEnd w:id="4941"/>
      <w:bookmarkEnd w:id="4942"/>
      <w:bookmarkEnd w:id="4943"/>
      <w:bookmarkEnd w:id="4944"/>
      <w:bookmarkEnd w:id="4945"/>
      <w:bookmarkEnd w:id="4946"/>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56857898"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7" w:name="_Toc20156246"/>
      <w:bookmarkStart w:id="4948" w:name="_Toc27501403"/>
      <w:bookmarkStart w:id="4949" w:name="_Toc36049529"/>
      <w:bookmarkStart w:id="4950" w:name="_Toc45210295"/>
      <w:bookmarkStart w:id="4951" w:name="_Toc51861120"/>
      <w:bookmarkStart w:id="4952" w:name="_Toc14624666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7"/>
      <w:bookmarkEnd w:id="4948"/>
      <w:bookmarkEnd w:id="4949"/>
      <w:bookmarkEnd w:id="4950"/>
      <w:bookmarkEnd w:id="4951"/>
      <w:bookmarkEnd w:id="4952"/>
    </w:p>
    <w:p w14:paraId="6D972DBE" w14:textId="77777777" w:rsidR="00A133FF" w:rsidRPr="0073469F" w:rsidRDefault="00A133FF" w:rsidP="00567124">
      <w:pPr>
        <w:pStyle w:val="Heading5"/>
        <w:rPr>
          <w:lang w:eastAsia="ko-KR"/>
        </w:rPr>
      </w:pPr>
      <w:bookmarkStart w:id="4953" w:name="_Toc20156247"/>
      <w:bookmarkStart w:id="4954" w:name="_Toc27501404"/>
      <w:bookmarkStart w:id="4955" w:name="_Toc36049530"/>
      <w:bookmarkStart w:id="4956" w:name="_Toc45210296"/>
      <w:bookmarkStart w:id="4957" w:name="_Toc51861121"/>
      <w:bookmarkStart w:id="4958" w:name="_Toc146246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53"/>
      <w:bookmarkEnd w:id="4954"/>
      <w:bookmarkEnd w:id="4955"/>
      <w:bookmarkEnd w:id="4956"/>
      <w:bookmarkEnd w:id="4957"/>
      <w:bookmarkEnd w:id="4958"/>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9" w:name="_Toc20156248"/>
      <w:bookmarkStart w:id="4960" w:name="_Toc27501405"/>
      <w:bookmarkStart w:id="4961" w:name="_Toc36049531"/>
      <w:bookmarkStart w:id="4962" w:name="_Toc45210297"/>
      <w:bookmarkStart w:id="4963" w:name="_Toc51861122"/>
      <w:bookmarkStart w:id="4964" w:name="_Toc1462466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9"/>
      <w:bookmarkEnd w:id="4960"/>
      <w:bookmarkEnd w:id="4961"/>
      <w:bookmarkEnd w:id="4962"/>
      <w:bookmarkEnd w:id="4963"/>
      <w:bookmarkEnd w:id="4964"/>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65" w:name="_Toc20156249"/>
      <w:bookmarkStart w:id="4966" w:name="_Toc27501406"/>
      <w:bookmarkStart w:id="4967" w:name="_Toc36049532"/>
      <w:bookmarkStart w:id="4968" w:name="_Toc45210298"/>
      <w:bookmarkStart w:id="4969" w:name="_Toc51861123"/>
      <w:bookmarkStart w:id="4970" w:name="_Toc1462466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65"/>
      <w:bookmarkEnd w:id="4966"/>
      <w:bookmarkEnd w:id="4967"/>
      <w:bookmarkEnd w:id="4968"/>
      <w:bookmarkEnd w:id="4969"/>
      <w:bookmarkEnd w:id="4970"/>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71" w:name="_Toc20156250"/>
      <w:bookmarkStart w:id="4972" w:name="_Toc27501407"/>
      <w:bookmarkStart w:id="4973" w:name="_Toc36049533"/>
      <w:bookmarkStart w:id="4974" w:name="_Toc45210299"/>
      <w:bookmarkStart w:id="4975" w:name="_Toc51861124"/>
      <w:bookmarkStart w:id="4976" w:name="_Toc14624666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71"/>
      <w:bookmarkEnd w:id="4972"/>
      <w:bookmarkEnd w:id="4973"/>
      <w:bookmarkEnd w:id="4974"/>
      <w:bookmarkEnd w:id="4975"/>
      <w:bookmarkEnd w:id="4976"/>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7" w:name="_Toc20156251"/>
      <w:bookmarkStart w:id="4978" w:name="_Toc27501408"/>
      <w:bookmarkStart w:id="4979" w:name="_Toc36049534"/>
      <w:bookmarkStart w:id="4980" w:name="_Toc45210300"/>
      <w:bookmarkStart w:id="4981" w:name="_Toc51861125"/>
      <w:bookmarkStart w:id="4982" w:name="_Toc146246670"/>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7"/>
      <w:bookmarkEnd w:id="4978"/>
      <w:bookmarkEnd w:id="4979"/>
      <w:bookmarkEnd w:id="4980"/>
      <w:bookmarkEnd w:id="4981"/>
      <w:bookmarkEnd w:id="498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83" w:name="_Toc20156252"/>
      <w:bookmarkStart w:id="4984" w:name="_Toc27501409"/>
      <w:bookmarkStart w:id="4985" w:name="_Toc36049535"/>
      <w:bookmarkStart w:id="4986" w:name="_Toc45210301"/>
      <w:bookmarkStart w:id="4987" w:name="_Toc51861126"/>
      <w:bookmarkStart w:id="4988" w:name="_Toc1462466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83"/>
      <w:bookmarkEnd w:id="4984"/>
      <w:bookmarkEnd w:id="4985"/>
      <w:bookmarkEnd w:id="4986"/>
      <w:bookmarkEnd w:id="4987"/>
      <w:bookmarkEnd w:id="4988"/>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9" w:name="_Toc20156253"/>
      <w:bookmarkStart w:id="4990" w:name="_Toc27501410"/>
      <w:bookmarkStart w:id="4991" w:name="_Toc36049536"/>
      <w:bookmarkStart w:id="4992" w:name="_Toc45210302"/>
      <w:bookmarkStart w:id="4993" w:name="_Toc51861127"/>
      <w:bookmarkStart w:id="4994" w:name="_Toc146246672"/>
      <w:r w:rsidRPr="0073469F">
        <w:rPr>
          <w:rFonts w:eastAsia="Malgun Gothic"/>
        </w:rPr>
        <w:t>11.2.2</w:t>
      </w:r>
      <w:r w:rsidR="009602EC" w:rsidRPr="0073469F">
        <w:rPr>
          <w:rFonts w:eastAsia="Malgun Gothic"/>
        </w:rPr>
        <w:t>.4</w:t>
      </w:r>
      <w:r w:rsidRPr="0073469F">
        <w:rPr>
          <w:rFonts w:eastAsia="Malgun Gothic"/>
        </w:rPr>
        <w:tab/>
        <w:t>Procedures</w:t>
      </w:r>
      <w:bookmarkEnd w:id="4989"/>
      <w:bookmarkEnd w:id="4990"/>
      <w:bookmarkEnd w:id="4991"/>
      <w:bookmarkEnd w:id="4992"/>
      <w:bookmarkEnd w:id="4993"/>
      <w:bookmarkEnd w:id="4994"/>
    </w:p>
    <w:p w14:paraId="67990748" w14:textId="77777777" w:rsidR="00A133FF" w:rsidRPr="0073469F" w:rsidRDefault="00A133FF" w:rsidP="00567124">
      <w:pPr>
        <w:pStyle w:val="Heading5"/>
        <w:rPr>
          <w:lang w:eastAsia="zh-CN"/>
        </w:rPr>
      </w:pPr>
      <w:bookmarkStart w:id="4995" w:name="_Toc20156254"/>
      <w:bookmarkStart w:id="4996" w:name="_Toc27501411"/>
      <w:bookmarkStart w:id="4997" w:name="_Toc36049537"/>
      <w:bookmarkStart w:id="4998" w:name="_Toc45210303"/>
      <w:bookmarkStart w:id="4999" w:name="_Toc51861128"/>
      <w:bookmarkStart w:id="5000" w:name="_Toc1462466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95"/>
      <w:bookmarkEnd w:id="4996"/>
      <w:bookmarkEnd w:id="4997"/>
      <w:bookmarkEnd w:id="4998"/>
      <w:bookmarkEnd w:id="4999"/>
      <w:bookmarkEnd w:id="5000"/>
    </w:p>
    <w:p w14:paraId="74B934C3" w14:textId="77777777" w:rsidR="00A133FF" w:rsidRPr="0073469F" w:rsidRDefault="00A133FF" w:rsidP="00567124">
      <w:pPr>
        <w:pStyle w:val="Heading5"/>
        <w:rPr>
          <w:lang w:eastAsia="ko-KR"/>
        </w:rPr>
      </w:pPr>
      <w:bookmarkStart w:id="5001" w:name="_Toc20156255"/>
      <w:bookmarkStart w:id="5002" w:name="_Toc27501412"/>
      <w:bookmarkStart w:id="5003" w:name="_Toc36049538"/>
      <w:bookmarkStart w:id="5004" w:name="_Toc45210304"/>
      <w:bookmarkStart w:id="5005" w:name="_Toc51861129"/>
      <w:bookmarkStart w:id="5006" w:name="_Toc14624667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01"/>
      <w:bookmarkEnd w:id="5002"/>
      <w:bookmarkEnd w:id="5003"/>
      <w:bookmarkEnd w:id="5004"/>
      <w:bookmarkEnd w:id="5005"/>
      <w:bookmarkEnd w:id="5006"/>
    </w:p>
    <w:p w14:paraId="002A145B" w14:textId="77777777" w:rsidR="00A133FF" w:rsidRPr="0073469F" w:rsidRDefault="00A133FF" w:rsidP="00567124">
      <w:pPr>
        <w:pStyle w:val="Heading6"/>
        <w:numPr>
          <w:ilvl w:val="5"/>
          <w:numId w:val="0"/>
        </w:numPr>
        <w:ind w:left="1152" w:hanging="432"/>
        <w:rPr>
          <w:lang w:eastAsia="ko-KR"/>
        </w:rPr>
      </w:pPr>
      <w:bookmarkStart w:id="5007" w:name="_Toc20156256"/>
      <w:bookmarkStart w:id="5008" w:name="_Toc27501413"/>
      <w:bookmarkStart w:id="5009" w:name="_Toc36049539"/>
      <w:bookmarkStart w:id="5010" w:name="_Toc45210305"/>
      <w:bookmarkStart w:id="5011" w:name="_Toc51861130"/>
      <w:bookmarkStart w:id="5012" w:name="_Toc14624667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7"/>
      <w:bookmarkEnd w:id="5008"/>
      <w:bookmarkEnd w:id="5009"/>
      <w:bookmarkEnd w:id="5010"/>
      <w:bookmarkEnd w:id="5011"/>
      <w:bookmarkEnd w:id="501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lastRenderedPageBreak/>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13" w:name="_Toc20156257"/>
      <w:bookmarkStart w:id="5014" w:name="_Toc27501414"/>
      <w:bookmarkStart w:id="5015" w:name="_Toc36049540"/>
      <w:bookmarkStart w:id="5016" w:name="_Toc45210306"/>
      <w:bookmarkStart w:id="5017" w:name="_Toc51861131"/>
      <w:bookmarkStart w:id="5018" w:name="_Toc1462466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13"/>
      <w:bookmarkEnd w:id="5014"/>
      <w:bookmarkEnd w:id="5015"/>
      <w:bookmarkEnd w:id="5016"/>
      <w:bookmarkEnd w:id="5017"/>
      <w:bookmarkEnd w:id="5018"/>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9" w:name="_Toc20156258"/>
      <w:bookmarkStart w:id="5020" w:name="_Toc27501415"/>
      <w:bookmarkStart w:id="5021" w:name="_Toc36049541"/>
      <w:bookmarkStart w:id="5022" w:name="_Toc45210307"/>
      <w:bookmarkStart w:id="5023" w:name="_Toc51861132"/>
      <w:bookmarkStart w:id="5024" w:name="_Toc146246677"/>
      <w:r w:rsidRPr="0073469F">
        <w:rPr>
          <w:lang w:eastAsia="zh-CN"/>
        </w:rPr>
        <w:lastRenderedPageBreak/>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9"/>
      <w:bookmarkEnd w:id="5020"/>
      <w:bookmarkEnd w:id="5021"/>
      <w:bookmarkEnd w:id="5022"/>
      <w:bookmarkEnd w:id="5023"/>
      <w:bookmarkEnd w:id="5024"/>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25" w:name="_Toc20156259"/>
      <w:bookmarkStart w:id="5026" w:name="_Toc27501416"/>
      <w:bookmarkStart w:id="5027" w:name="_Toc36049542"/>
      <w:bookmarkStart w:id="5028" w:name="_Toc45210308"/>
      <w:bookmarkStart w:id="5029" w:name="_Toc51861133"/>
      <w:bookmarkStart w:id="5030" w:name="_Toc14624667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25"/>
      <w:bookmarkEnd w:id="5026"/>
      <w:bookmarkEnd w:id="5027"/>
      <w:bookmarkEnd w:id="5028"/>
      <w:bookmarkEnd w:id="5029"/>
      <w:bookmarkEnd w:id="5030"/>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31" w:name="_Toc20156260"/>
      <w:bookmarkStart w:id="5032" w:name="_Toc27501417"/>
      <w:bookmarkStart w:id="5033" w:name="_Toc36049543"/>
      <w:bookmarkStart w:id="5034" w:name="_Toc45210309"/>
      <w:bookmarkStart w:id="5035" w:name="_Toc51861134"/>
      <w:bookmarkStart w:id="5036" w:name="_Toc1462466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31"/>
      <w:bookmarkEnd w:id="5032"/>
      <w:bookmarkEnd w:id="5033"/>
      <w:bookmarkEnd w:id="5034"/>
      <w:bookmarkEnd w:id="5035"/>
      <w:bookmarkEnd w:id="5036"/>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7" w:name="_Toc20156261"/>
      <w:bookmarkStart w:id="5038" w:name="_Toc27501418"/>
      <w:bookmarkStart w:id="5039" w:name="_Toc36049544"/>
      <w:bookmarkStart w:id="5040" w:name="_Toc45210310"/>
      <w:bookmarkStart w:id="5041" w:name="_Toc51861135"/>
      <w:bookmarkStart w:id="5042" w:name="_Toc14624668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7"/>
      <w:bookmarkEnd w:id="5038"/>
      <w:bookmarkEnd w:id="5039"/>
      <w:bookmarkEnd w:id="5040"/>
      <w:bookmarkEnd w:id="5041"/>
      <w:bookmarkEnd w:id="5042"/>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43" w:name="_Toc20156262"/>
      <w:bookmarkStart w:id="5044" w:name="_Toc27501419"/>
      <w:bookmarkStart w:id="5045" w:name="_Toc36049545"/>
      <w:bookmarkStart w:id="5046" w:name="_Toc45210311"/>
      <w:bookmarkStart w:id="5047" w:name="_Toc51861136"/>
      <w:bookmarkStart w:id="5048" w:name="_Toc1462466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43"/>
      <w:bookmarkEnd w:id="5044"/>
      <w:bookmarkEnd w:id="5045"/>
      <w:bookmarkEnd w:id="5046"/>
      <w:bookmarkEnd w:id="5047"/>
      <w:bookmarkEnd w:id="5048"/>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9" w:name="_Toc20156263"/>
      <w:bookmarkStart w:id="5050" w:name="_Toc27501420"/>
      <w:bookmarkStart w:id="5051" w:name="_Toc36049546"/>
      <w:bookmarkStart w:id="5052" w:name="_Toc45210312"/>
      <w:bookmarkStart w:id="5053" w:name="_Toc51861137"/>
      <w:bookmarkStart w:id="5054" w:name="_Toc1462466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9"/>
      <w:bookmarkEnd w:id="5050"/>
      <w:bookmarkEnd w:id="5051"/>
      <w:bookmarkEnd w:id="5052"/>
      <w:bookmarkEnd w:id="5053"/>
      <w:bookmarkEnd w:id="5054"/>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55" w:name="_Toc20156264"/>
      <w:bookmarkStart w:id="5056" w:name="_Toc27501421"/>
      <w:bookmarkStart w:id="5057" w:name="_Toc36049547"/>
      <w:bookmarkStart w:id="5058" w:name="_Toc45210313"/>
      <w:bookmarkStart w:id="5059" w:name="_Toc51861138"/>
      <w:bookmarkStart w:id="5060" w:name="_Toc1462466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55"/>
      <w:bookmarkEnd w:id="5056"/>
      <w:bookmarkEnd w:id="5057"/>
      <w:bookmarkEnd w:id="5058"/>
      <w:bookmarkEnd w:id="5059"/>
      <w:bookmarkEnd w:id="5060"/>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61" w:name="_Toc20156265"/>
      <w:bookmarkStart w:id="5062" w:name="_Toc27501422"/>
      <w:bookmarkStart w:id="5063" w:name="_Toc36049548"/>
      <w:bookmarkStart w:id="5064" w:name="_Toc45210314"/>
      <w:bookmarkStart w:id="5065" w:name="_Toc51861139"/>
      <w:bookmarkStart w:id="5066" w:name="_Toc14624668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61"/>
      <w:bookmarkEnd w:id="5062"/>
      <w:bookmarkEnd w:id="5063"/>
      <w:bookmarkEnd w:id="5064"/>
      <w:bookmarkEnd w:id="5065"/>
      <w:bookmarkEnd w:id="5066"/>
    </w:p>
    <w:p w14:paraId="6DCC8AF6" w14:textId="77777777" w:rsidR="00A133FF" w:rsidRPr="0073469F" w:rsidRDefault="00A133FF" w:rsidP="00567124">
      <w:pPr>
        <w:pStyle w:val="Heading6"/>
        <w:numPr>
          <w:ilvl w:val="5"/>
          <w:numId w:val="0"/>
        </w:numPr>
        <w:ind w:left="1152" w:hanging="432"/>
        <w:rPr>
          <w:lang w:eastAsia="ko-KR"/>
        </w:rPr>
      </w:pPr>
      <w:bookmarkStart w:id="5067" w:name="_Toc20156266"/>
      <w:bookmarkStart w:id="5068" w:name="_Toc27501423"/>
      <w:bookmarkStart w:id="5069" w:name="_Toc36049549"/>
      <w:bookmarkStart w:id="5070" w:name="_Toc45210315"/>
      <w:bookmarkStart w:id="5071" w:name="_Toc51861140"/>
      <w:bookmarkStart w:id="5072" w:name="_Toc14624668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7"/>
      <w:bookmarkEnd w:id="5068"/>
      <w:bookmarkEnd w:id="5069"/>
      <w:bookmarkEnd w:id="5070"/>
      <w:bookmarkEnd w:id="5071"/>
      <w:bookmarkEnd w:id="5072"/>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lastRenderedPageBreak/>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73" w:name="_Toc20156267"/>
      <w:bookmarkStart w:id="5074" w:name="_Toc27501424"/>
      <w:bookmarkStart w:id="5075" w:name="_Toc36049550"/>
      <w:bookmarkStart w:id="5076" w:name="_Toc45210316"/>
      <w:bookmarkStart w:id="5077" w:name="_Toc51861141"/>
      <w:bookmarkStart w:id="5078" w:name="_Toc146246686"/>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73"/>
      <w:bookmarkEnd w:id="5074"/>
      <w:bookmarkEnd w:id="5075"/>
      <w:bookmarkEnd w:id="5076"/>
      <w:bookmarkEnd w:id="5077"/>
      <w:bookmarkEnd w:id="507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lastRenderedPageBreak/>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9" w:name="_Toc20156268"/>
      <w:bookmarkStart w:id="5080" w:name="_Toc27501425"/>
      <w:bookmarkStart w:id="5081" w:name="_Toc36049551"/>
      <w:bookmarkStart w:id="5082" w:name="_Toc45210317"/>
      <w:bookmarkStart w:id="5083" w:name="_Toc51861142"/>
      <w:bookmarkStart w:id="5084" w:name="_Toc146246687"/>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79"/>
      <w:bookmarkEnd w:id="5080"/>
      <w:bookmarkEnd w:id="5081"/>
      <w:bookmarkEnd w:id="5082"/>
      <w:bookmarkEnd w:id="5083"/>
      <w:bookmarkEnd w:id="5084"/>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85" w:name="_Toc20156269"/>
      <w:bookmarkStart w:id="5086" w:name="_Toc27501426"/>
      <w:bookmarkStart w:id="5087" w:name="_Toc36049552"/>
      <w:bookmarkStart w:id="5088" w:name="_Toc45210318"/>
      <w:bookmarkStart w:id="5089" w:name="_Toc51861143"/>
      <w:bookmarkStart w:id="5090" w:name="_Toc146246688"/>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85"/>
      <w:bookmarkEnd w:id="5086"/>
      <w:bookmarkEnd w:id="5087"/>
      <w:bookmarkEnd w:id="5088"/>
      <w:bookmarkEnd w:id="5089"/>
      <w:bookmarkEnd w:id="5090"/>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91" w:name="_Toc20156270"/>
      <w:bookmarkStart w:id="5092" w:name="_Toc27501427"/>
      <w:bookmarkStart w:id="5093" w:name="_Toc36049553"/>
      <w:bookmarkStart w:id="5094" w:name="_Toc45210319"/>
      <w:bookmarkStart w:id="5095" w:name="_Toc51861144"/>
      <w:bookmarkStart w:id="5096" w:name="_Toc14624668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91"/>
      <w:bookmarkEnd w:id="5092"/>
      <w:bookmarkEnd w:id="5093"/>
      <w:bookmarkEnd w:id="5094"/>
      <w:bookmarkEnd w:id="5095"/>
      <w:bookmarkEnd w:id="5096"/>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7" w:name="_Toc20156271"/>
      <w:bookmarkStart w:id="5098" w:name="_Toc27501428"/>
      <w:bookmarkStart w:id="5099" w:name="_Toc36049554"/>
      <w:bookmarkStart w:id="5100" w:name="_Toc45210320"/>
      <w:bookmarkStart w:id="5101" w:name="_Toc51861145"/>
      <w:bookmarkStart w:id="5102" w:name="_Toc14624669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7"/>
      <w:bookmarkEnd w:id="5098"/>
      <w:bookmarkEnd w:id="5099"/>
      <w:bookmarkEnd w:id="5100"/>
      <w:bookmarkEnd w:id="5101"/>
      <w:bookmarkEnd w:id="5102"/>
    </w:p>
    <w:p w14:paraId="61803EA0" w14:textId="77777777" w:rsidR="00A133FF" w:rsidRPr="0073469F" w:rsidRDefault="00A133FF" w:rsidP="00567124">
      <w:pPr>
        <w:pStyle w:val="Heading6"/>
        <w:numPr>
          <w:ilvl w:val="5"/>
          <w:numId w:val="0"/>
        </w:numPr>
        <w:ind w:left="1152" w:hanging="432"/>
        <w:rPr>
          <w:lang w:eastAsia="ko-KR"/>
        </w:rPr>
      </w:pPr>
      <w:bookmarkStart w:id="5103" w:name="_Toc20156272"/>
      <w:bookmarkStart w:id="5104" w:name="_Toc27501429"/>
      <w:bookmarkStart w:id="5105" w:name="_Toc36049555"/>
      <w:bookmarkStart w:id="5106" w:name="_Toc45210321"/>
      <w:bookmarkStart w:id="5107" w:name="_Toc51861146"/>
      <w:bookmarkStart w:id="5108" w:name="_Toc146246691"/>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03"/>
      <w:bookmarkEnd w:id="5104"/>
      <w:bookmarkEnd w:id="5105"/>
      <w:bookmarkEnd w:id="5106"/>
      <w:bookmarkEnd w:id="5107"/>
      <w:bookmarkEnd w:id="5108"/>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lastRenderedPageBreak/>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9" w:name="_Toc20156273"/>
      <w:bookmarkStart w:id="5110" w:name="_Toc27501430"/>
      <w:bookmarkStart w:id="5111" w:name="_Toc36049556"/>
      <w:bookmarkStart w:id="5112" w:name="_Toc45210322"/>
      <w:bookmarkStart w:id="5113" w:name="_Toc51861147"/>
      <w:bookmarkStart w:id="5114" w:name="_Toc1462466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9"/>
      <w:bookmarkEnd w:id="5110"/>
      <w:bookmarkEnd w:id="5111"/>
      <w:bookmarkEnd w:id="5112"/>
      <w:bookmarkEnd w:id="5113"/>
      <w:bookmarkEnd w:id="5114"/>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15" w:name="_Toc20156274"/>
      <w:bookmarkStart w:id="5116" w:name="_Toc27501431"/>
      <w:bookmarkStart w:id="5117" w:name="_Toc36049557"/>
      <w:bookmarkStart w:id="5118" w:name="_Toc45210323"/>
      <w:bookmarkStart w:id="5119" w:name="_Toc51861148"/>
      <w:bookmarkStart w:id="5120" w:name="_Toc1462466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15"/>
      <w:bookmarkEnd w:id="5116"/>
      <w:bookmarkEnd w:id="5117"/>
      <w:bookmarkEnd w:id="5118"/>
      <w:bookmarkEnd w:id="5119"/>
      <w:bookmarkEnd w:id="5120"/>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lastRenderedPageBreak/>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lastRenderedPageBreak/>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21" w:name="_Toc20156275"/>
      <w:bookmarkStart w:id="5122" w:name="_Toc27501432"/>
      <w:bookmarkStart w:id="5123" w:name="_Toc36049558"/>
      <w:bookmarkStart w:id="5124" w:name="_Toc45210324"/>
      <w:bookmarkStart w:id="5125" w:name="_Toc51861149"/>
      <w:bookmarkStart w:id="5126" w:name="_Toc14624669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21"/>
      <w:bookmarkEnd w:id="5122"/>
      <w:bookmarkEnd w:id="5123"/>
      <w:bookmarkEnd w:id="5124"/>
      <w:bookmarkEnd w:id="5125"/>
      <w:bookmarkEnd w:id="512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7" w:name="_Toc20156276"/>
      <w:bookmarkStart w:id="5128" w:name="_Toc27501433"/>
      <w:bookmarkStart w:id="5129" w:name="_Toc36049559"/>
      <w:bookmarkStart w:id="5130" w:name="_Toc45210325"/>
      <w:bookmarkStart w:id="5131" w:name="_Toc51861150"/>
      <w:bookmarkStart w:id="5132" w:name="_Toc14624669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7"/>
      <w:bookmarkEnd w:id="5128"/>
      <w:bookmarkEnd w:id="5129"/>
      <w:bookmarkEnd w:id="5130"/>
      <w:bookmarkEnd w:id="5131"/>
      <w:bookmarkEnd w:id="5132"/>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33" w:name="_Toc20156277"/>
      <w:bookmarkStart w:id="5134" w:name="_Toc27501434"/>
      <w:bookmarkStart w:id="5135" w:name="_Toc36049560"/>
      <w:bookmarkStart w:id="5136" w:name="_Toc45210326"/>
      <w:bookmarkStart w:id="5137" w:name="_Toc51861151"/>
      <w:bookmarkStart w:id="5138" w:name="_Toc146246696"/>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33"/>
      <w:bookmarkEnd w:id="5134"/>
      <w:bookmarkEnd w:id="5135"/>
      <w:bookmarkEnd w:id="5136"/>
      <w:bookmarkEnd w:id="5137"/>
      <w:bookmarkEnd w:id="5138"/>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9" w:name="_Toc20156278"/>
      <w:bookmarkStart w:id="5140" w:name="_Toc27501435"/>
      <w:bookmarkStart w:id="5141" w:name="_Toc36049561"/>
      <w:bookmarkStart w:id="5142" w:name="_Toc45210327"/>
      <w:bookmarkStart w:id="5143" w:name="_Toc51861152"/>
      <w:bookmarkStart w:id="5144" w:name="_Toc1462466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9"/>
      <w:bookmarkEnd w:id="5140"/>
      <w:bookmarkEnd w:id="5141"/>
      <w:bookmarkEnd w:id="5142"/>
      <w:bookmarkEnd w:id="5143"/>
      <w:bookmarkEnd w:id="514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lastRenderedPageBreak/>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45" w:name="_Toc20156279"/>
      <w:bookmarkStart w:id="5146" w:name="_Toc27501436"/>
      <w:bookmarkStart w:id="5147" w:name="_Toc36049562"/>
      <w:bookmarkStart w:id="5148" w:name="_Toc45210328"/>
      <w:bookmarkStart w:id="5149" w:name="_Toc51861153"/>
      <w:bookmarkStart w:id="5150" w:name="_Toc1462466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45"/>
      <w:bookmarkEnd w:id="5146"/>
      <w:bookmarkEnd w:id="5147"/>
      <w:bookmarkEnd w:id="5148"/>
      <w:bookmarkEnd w:id="5149"/>
      <w:bookmarkEnd w:id="5150"/>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51" w:name="_Toc20156280"/>
      <w:bookmarkStart w:id="5152" w:name="_Toc27501437"/>
      <w:bookmarkStart w:id="5153" w:name="_Toc36049563"/>
      <w:bookmarkStart w:id="5154" w:name="_Toc45210329"/>
      <w:bookmarkStart w:id="5155" w:name="_Toc51861154"/>
      <w:bookmarkStart w:id="5156" w:name="_Toc14624669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51"/>
      <w:bookmarkEnd w:id="5152"/>
      <w:bookmarkEnd w:id="5153"/>
      <w:bookmarkEnd w:id="5154"/>
      <w:bookmarkEnd w:id="5155"/>
      <w:bookmarkEnd w:id="5156"/>
    </w:p>
    <w:p w14:paraId="0F57AC61" w14:textId="77777777" w:rsidR="00A133FF" w:rsidRPr="0073469F" w:rsidRDefault="00A133FF" w:rsidP="00567124">
      <w:pPr>
        <w:pStyle w:val="Heading6"/>
        <w:numPr>
          <w:ilvl w:val="5"/>
          <w:numId w:val="0"/>
        </w:numPr>
        <w:ind w:left="1152" w:hanging="432"/>
        <w:rPr>
          <w:lang w:eastAsia="ko-KR"/>
        </w:rPr>
      </w:pPr>
      <w:bookmarkStart w:id="5157" w:name="_Toc20156281"/>
      <w:bookmarkStart w:id="5158" w:name="_Toc27501438"/>
      <w:bookmarkStart w:id="5159" w:name="_Toc36049564"/>
      <w:bookmarkStart w:id="5160" w:name="_Toc45210330"/>
      <w:bookmarkStart w:id="5161" w:name="_Toc51861155"/>
      <w:bookmarkStart w:id="5162" w:name="_Toc14624670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7"/>
      <w:bookmarkEnd w:id="5158"/>
      <w:bookmarkEnd w:id="5159"/>
      <w:bookmarkEnd w:id="5160"/>
      <w:bookmarkEnd w:id="5161"/>
      <w:bookmarkEnd w:id="516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63" w:name="_Toc20156282"/>
      <w:bookmarkStart w:id="5164" w:name="_Toc27501439"/>
      <w:bookmarkStart w:id="5165" w:name="_Toc36049565"/>
      <w:bookmarkStart w:id="5166" w:name="_Toc45210331"/>
      <w:bookmarkStart w:id="5167" w:name="_Toc51861156"/>
      <w:bookmarkStart w:id="5168" w:name="_Toc14624670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63"/>
      <w:bookmarkEnd w:id="5164"/>
      <w:bookmarkEnd w:id="5165"/>
      <w:bookmarkEnd w:id="5166"/>
      <w:bookmarkEnd w:id="5167"/>
      <w:bookmarkEnd w:id="5168"/>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9" w:name="_Toc20156283"/>
      <w:bookmarkStart w:id="5170" w:name="_Toc27501440"/>
      <w:bookmarkStart w:id="5171" w:name="_Toc36049566"/>
      <w:bookmarkStart w:id="5172" w:name="_Toc45210332"/>
      <w:bookmarkStart w:id="5173" w:name="_Toc51861157"/>
      <w:bookmarkStart w:id="5174" w:name="_Toc1462467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9"/>
      <w:bookmarkEnd w:id="5170"/>
      <w:bookmarkEnd w:id="5171"/>
      <w:bookmarkEnd w:id="5172"/>
      <w:bookmarkEnd w:id="5173"/>
      <w:bookmarkEnd w:id="5174"/>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75" w:name="_Toc20156284"/>
      <w:bookmarkStart w:id="5176" w:name="_Toc27501441"/>
      <w:bookmarkStart w:id="5177" w:name="_Toc36049567"/>
      <w:bookmarkStart w:id="5178" w:name="_Toc45210333"/>
      <w:bookmarkStart w:id="5179" w:name="_Toc51861158"/>
      <w:bookmarkStart w:id="5180" w:name="_Toc14624670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75"/>
      <w:bookmarkEnd w:id="5176"/>
      <w:bookmarkEnd w:id="5177"/>
      <w:bookmarkEnd w:id="5178"/>
      <w:bookmarkEnd w:id="5179"/>
      <w:bookmarkEnd w:id="5180"/>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81" w:name="_Toc20156285"/>
      <w:bookmarkStart w:id="5182" w:name="_Toc27501442"/>
      <w:bookmarkStart w:id="5183" w:name="_Toc36049568"/>
      <w:bookmarkStart w:id="5184" w:name="_Toc45210334"/>
      <w:bookmarkStart w:id="5185" w:name="_Toc51861159"/>
      <w:bookmarkStart w:id="5186" w:name="_Toc146246704"/>
      <w:r w:rsidRPr="0073469F">
        <w:rPr>
          <w:lang w:eastAsia="zh-CN"/>
        </w:rPr>
        <w:lastRenderedPageBreak/>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81"/>
      <w:bookmarkEnd w:id="5182"/>
      <w:bookmarkEnd w:id="5183"/>
      <w:bookmarkEnd w:id="5184"/>
      <w:bookmarkEnd w:id="5185"/>
      <w:bookmarkEnd w:id="5186"/>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7" w:name="_Toc20156286"/>
      <w:bookmarkStart w:id="5188" w:name="_Toc27501443"/>
      <w:bookmarkStart w:id="5189" w:name="_Toc36049569"/>
      <w:bookmarkStart w:id="5190" w:name="_Toc45210335"/>
      <w:bookmarkStart w:id="5191" w:name="_Toc51861160"/>
      <w:bookmarkStart w:id="5192" w:name="_Toc14624670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7"/>
      <w:bookmarkEnd w:id="5188"/>
      <w:bookmarkEnd w:id="5189"/>
      <w:bookmarkEnd w:id="5190"/>
      <w:bookmarkEnd w:id="5191"/>
      <w:bookmarkEnd w:id="519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93" w:name="_Toc20156287"/>
      <w:bookmarkStart w:id="5194" w:name="_Toc27501444"/>
      <w:bookmarkStart w:id="5195" w:name="_Toc36049570"/>
      <w:bookmarkStart w:id="5196" w:name="_Toc45210336"/>
      <w:bookmarkStart w:id="5197" w:name="_Toc51861161"/>
      <w:bookmarkStart w:id="5198" w:name="_Toc146246706"/>
      <w:r w:rsidRPr="0073469F">
        <w:t>11.2.2.4.5</w:t>
      </w:r>
      <w:r w:rsidRPr="0073469F">
        <w:rPr>
          <w:lang w:eastAsia="zh-CN"/>
        </w:rPr>
        <w:t>.</w:t>
      </w:r>
      <w:r w:rsidRPr="0073469F">
        <w:t>7</w:t>
      </w:r>
      <w:r w:rsidRPr="0073469F">
        <w:rPr>
          <w:lang w:eastAsia="zh-CN"/>
        </w:rPr>
        <w:tab/>
      </w:r>
      <w:r w:rsidRPr="0073469F">
        <w:t>Stop ignoring same call id</w:t>
      </w:r>
      <w:bookmarkEnd w:id="5193"/>
      <w:bookmarkEnd w:id="5194"/>
      <w:bookmarkEnd w:id="5195"/>
      <w:bookmarkEnd w:id="5196"/>
      <w:bookmarkEnd w:id="5197"/>
      <w:bookmarkEnd w:id="5198"/>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9" w:name="_Toc20156288"/>
      <w:bookmarkStart w:id="5200" w:name="_Toc27501445"/>
      <w:bookmarkStart w:id="5201" w:name="_Toc36049571"/>
      <w:bookmarkStart w:id="5202" w:name="_Toc45210337"/>
      <w:bookmarkStart w:id="5203" w:name="_Toc51861162"/>
      <w:bookmarkStart w:id="5204" w:name="_Toc14624670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9"/>
      <w:bookmarkEnd w:id="5200"/>
      <w:bookmarkEnd w:id="5201"/>
      <w:bookmarkEnd w:id="5202"/>
      <w:bookmarkEnd w:id="5203"/>
      <w:bookmarkEnd w:id="5204"/>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05" w:name="_Toc20156289"/>
      <w:bookmarkStart w:id="5206" w:name="_Toc27501446"/>
      <w:bookmarkStart w:id="5207" w:name="_Toc36049572"/>
      <w:bookmarkStart w:id="5208" w:name="_Toc45210338"/>
      <w:bookmarkStart w:id="5209" w:name="_Toc51861163"/>
      <w:bookmarkStart w:id="5210" w:name="_Toc146246708"/>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05"/>
      <w:bookmarkEnd w:id="5206"/>
      <w:bookmarkEnd w:id="5207"/>
      <w:bookmarkEnd w:id="5208"/>
      <w:bookmarkEnd w:id="5209"/>
      <w:bookmarkEnd w:id="521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11" w:name="_Toc20156290"/>
      <w:bookmarkStart w:id="5212" w:name="_Toc27501447"/>
      <w:bookmarkStart w:id="5213" w:name="_Toc36049573"/>
      <w:bookmarkStart w:id="5214" w:name="_Toc45210339"/>
      <w:bookmarkStart w:id="5215" w:name="_Toc51861164"/>
      <w:bookmarkStart w:id="5216" w:name="_Toc146246709"/>
      <w:r w:rsidRPr="0073469F">
        <w:lastRenderedPageBreak/>
        <w:t>11.2.2.4.6</w:t>
      </w:r>
      <w:r w:rsidRPr="0073469F">
        <w:tab/>
        <w:t>Error handling</w:t>
      </w:r>
      <w:bookmarkEnd w:id="5211"/>
      <w:bookmarkEnd w:id="5212"/>
      <w:bookmarkEnd w:id="5213"/>
      <w:bookmarkEnd w:id="5214"/>
      <w:bookmarkEnd w:id="5215"/>
      <w:bookmarkEnd w:id="5216"/>
    </w:p>
    <w:p w14:paraId="4E5B71BE" w14:textId="77777777" w:rsidR="00AC0071" w:rsidRPr="0073469F" w:rsidRDefault="00AC0071" w:rsidP="00567124">
      <w:pPr>
        <w:pStyle w:val="Heading6"/>
        <w:numPr>
          <w:ilvl w:val="5"/>
          <w:numId w:val="0"/>
        </w:numPr>
        <w:ind w:left="1152" w:hanging="432"/>
      </w:pPr>
      <w:bookmarkStart w:id="5217" w:name="_Toc20156291"/>
      <w:bookmarkStart w:id="5218" w:name="_Toc27501448"/>
      <w:bookmarkStart w:id="5219" w:name="_Toc36049574"/>
      <w:bookmarkStart w:id="5220" w:name="_Toc45210340"/>
      <w:bookmarkStart w:id="5221" w:name="_Toc51861165"/>
      <w:bookmarkStart w:id="5222" w:name="_Toc146246710"/>
      <w:r w:rsidRPr="0073469F">
        <w:t>11.2.2.4.6.1</w:t>
      </w:r>
      <w:r w:rsidRPr="0073469F">
        <w:tab/>
        <w:t>Unexpected MONP message received</w:t>
      </w:r>
      <w:bookmarkEnd w:id="5217"/>
      <w:bookmarkEnd w:id="5218"/>
      <w:bookmarkEnd w:id="5219"/>
      <w:bookmarkEnd w:id="5220"/>
      <w:bookmarkEnd w:id="5221"/>
      <w:bookmarkEnd w:id="5222"/>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23" w:name="_Toc20156292"/>
      <w:bookmarkStart w:id="5224" w:name="_Toc27501449"/>
      <w:bookmarkStart w:id="5225" w:name="_Toc36049575"/>
      <w:bookmarkStart w:id="5226" w:name="_Toc45210341"/>
      <w:bookmarkStart w:id="5227" w:name="_Toc51861166"/>
      <w:bookmarkStart w:id="5228" w:name="_Toc146246711"/>
      <w:r w:rsidRPr="0073469F">
        <w:t>11.2.2.4.6.2</w:t>
      </w:r>
      <w:r w:rsidRPr="0073469F">
        <w:tab/>
        <w:t>Unexpected indication from MCPTT user</w:t>
      </w:r>
      <w:bookmarkEnd w:id="5223"/>
      <w:bookmarkEnd w:id="5224"/>
      <w:bookmarkEnd w:id="5225"/>
      <w:bookmarkEnd w:id="5226"/>
      <w:bookmarkEnd w:id="5227"/>
      <w:bookmarkEnd w:id="5228"/>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9" w:name="_Toc20156293"/>
      <w:bookmarkStart w:id="5230" w:name="_Toc27501450"/>
      <w:bookmarkStart w:id="5231" w:name="_Toc36049576"/>
      <w:bookmarkStart w:id="5232" w:name="_Toc45210342"/>
      <w:bookmarkStart w:id="5233" w:name="_Toc51861167"/>
      <w:bookmarkStart w:id="5234" w:name="_Toc146246712"/>
      <w:r w:rsidRPr="0073469F">
        <w:t>11.2.2.4.6.3</w:t>
      </w:r>
      <w:r w:rsidRPr="0073469F">
        <w:tab/>
        <w:t>Unexpected expiration of a timer</w:t>
      </w:r>
      <w:bookmarkEnd w:id="5229"/>
      <w:bookmarkEnd w:id="5230"/>
      <w:bookmarkEnd w:id="5231"/>
      <w:bookmarkEnd w:id="5232"/>
      <w:bookmarkEnd w:id="5233"/>
      <w:bookmarkEnd w:id="5234"/>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35" w:name="_Toc20156294"/>
      <w:bookmarkStart w:id="5236" w:name="_Toc27501451"/>
      <w:bookmarkStart w:id="5237" w:name="_Toc36049577"/>
      <w:bookmarkStart w:id="5238" w:name="_Toc45210343"/>
      <w:bookmarkStart w:id="5239" w:name="_Toc51861168"/>
      <w:bookmarkStart w:id="5240" w:name="_Toc146246713"/>
      <w:r w:rsidRPr="0073469F">
        <w:t>11.2.3</w:t>
      </w:r>
      <w:r w:rsidRPr="0073469F">
        <w:tab/>
        <w:t>Call type control</w:t>
      </w:r>
      <w:bookmarkEnd w:id="5235"/>
      <w:bookmarkEnd w:id="5236"/>
      <w:bookmarkEnd w:id="5237"/>
      <w:bookmarkEnd w:id="5238"/>
      <w:bookmarkEnd w:id="5239"/>
      <w:bookmarkEnd w:id="5240"/>
    </w:p>
    <w:p w14:paraId="133D53AF" w14:textId="77777777" w:rsidR="00656AAA" w:rsidRDefault="00656AAA" w:rsidP="00567124">
      <w:pPr>
        <w:pStyle w:val="Heading4"/>
      </w:pPr>
      <w:bookmarkStart w:id="5241" w:name="_Toc20156295"/>
      <w:bookmarkStart w:id="5242" w:name="_Toc27501452"/>
      <w:bookmarkStart w:id="5243" w:name="_Toc36049578"/>
      <w:bookmarkStart w:id="5244" w:name="_Toc45210344"/>
      <w:bookmarkStart w:id="5245" w:name="_Toc51861169"/>
      <w:bookmarkStart w:id="5246" w:name="_Toc146246714"/>
      <w:r w:rsidRPr="0073469F">
        <w:t>11.2.3.1</w:t>
      </w:r>
      <w:r w:rsidRPr="0073469F">
        <w:tab/>
        <w:t>General</w:t>
      </w:r>
      <w:bookmarkEnd w:id="5241"/>
      <w:bookmarkEnd w:id="5242"/>
      <w:bookmarkEnd w:id="5243"/>
      <w:bookmarkEnd w:id="5244"/>
      <w:bookmarkEnd w:id="5245"/>
      <w:bookmarkEnd w:id="524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7" w:name="_Toc20156296"/>
      <w:bookmarkStart w:id="5248" w:name="_Toc27501453"/>
      <w:bookmarkStart w:id="5249" w:name="_Toc36049579"/>
      <w:bookmarkStart w:id="5250" w:name="_Toc45210345"/>
      <w:bookmarkStart w:id="5251" w:name="_Toc51861170"/>
      <w:bookmarkStart w:id="5252" w:name="_Toc146246715"/>
      <w:r w:rsidRPr="0073469F">
        <w:t>11.2.3.2</w:t>
      </w:r>
      <w:r w:rsidRPr="0073469F">
        <w:tab/>
        <w:t>Call type control state machine</w:t>
      </w:r>
      <w:bookmarkEnd w:id="5247"/>
      <w:bookmarkEnd w:id="5248"/>
      <w:bookmarkEnd w:id="5249"/>
      <w:bookmarkEnd w:id="5250"/>
      <w:bookmarkEnd w:id="5251"/>
      <w:bookmarkEnd w:id="5252"/>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56857899"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lastRenderedPageBreak/>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53" w:name="_Toc20156297"/>
      <w:bookmarkStart w:id="5254" w:name="_Toc27501454"/>
      <w:bookmarkStart w:id="5255" w:name="_Toc36049580"/>
      <w:bookmarkStart w:id="5256" w:name="_Toc45210346"/>
      <w:bookmarkStart w:id="5257" w:name="_Toc51861171"/>
      <w:bookmarkStart w:id="5258" w:name="_Toc146246716"/>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53"/>
      <w:bookmarkEnd w:id="5254"/>
      <w:bookmarkEnd w:id="5255"/>
      <w:bookmarkEnd w:id="5256"/>
      <w:bookmarkEnd w:id="5257"/>
      <w:bookmarkEnd w:id="5258"/>
    </w:p>
    <w:p w14:paraId="1D57F12D" w14:textId="77777777" w:rsidR="005070DB" w:rsidRDefault="005070DB" w:rsidP="00266048">
      <w:pPr>
        <w:pStyle w:val="Heading5"/>
      </w:pPr>
      <w:bookmarkStart w:id="5259" w:name="_Toc20156298"/>
      <w:bookmarkStart w:id="5260" w:name="_Toc27501455"/>
      <w:bookmarkStart w:id="5261" w:name="_Toc36049581"/>
      <w:bookmarkStart w:id="5262" w:name="_Toc45210347"/>
      <w:bookmarkStart w:id="5263" w:name="_Toc51861172"/>
      <w:bookmarkStart w:id="5264" w:name="_Toc146246717"/>
      <w:r>
        <w:t>1</w:t>
      </w:r>
      <w:r>
        <w:rPr>
          <w:lang w:eastAsia="ko-KR"/>
        </w:rPr>
        <w:t>1</w:t>
      </w:r>
      <w:r>
        <w:t>.2.3.</w:t>
      </w:r>
      <w:r>
        <w:rPr>
          <w:lang w:eastAsia="ko-KR"/>
        </w:rPr>
        <w:t>3</w:t>
      </w:r>
      <w:r>
        <w:t>.</w:t>
      </w:r>
      <w:r>
        <w:rPr>
          <w:lang w:eastAsia="ko-KR"/>
        </w:rPr>
        <w:t>1</w:t>
      </w:r>
      <w:r>
        <w:tab/>
      </w:r>
      <w:r>
        <w:rPr>
          <w:lang w:eastAsia="ko-KR"/>
        </w:rPr>
        <w:t>Q0: waiting for the call to be established</w:t>
      </w:r>
      <w:bookmarkEnd w:id="5259"/>
      <w:bookmarkEnd w:id="5260"/>
      <w:bookmarkEnd w:id="5261"/>
      <w:bookmarkEnd w:id="5262"/>
      <w:bookmarkEnd w:id="5263"/>
      <w:bookmarkEnd w:id="5264"/>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65" w:name="_Toc20156299"/>
      <w:bookmarkStart w:id="5266" w:name="_Toc27501456"/>
      <w:bookmarkStart w:id="5267" w:name="_Toc36049582"/>
      <w:bookmarkStart w:id="5268" w:name="_Toc45210348"/>
      <w:bookmarkStart w:id="5269" w:name="_Toc51861173"/>
      <w:bookmarkStart w:id="5270" w:name="_Toc146246718"/>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65"/>
      <w:bookmarkEnd w:id="5266"/>
      <w:bookmarkEnd w:id="5267"/>
      <w:bookmarkEnd w:id="5268"/>
      <w:bookmarkEnd w:id="5269"/>
      <w:bookmarkEnd w:id="5270"/>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71" w:name="_Toc20156300"/>
      <w:bookmarkStart w:id="5272" w:name="_Toc27501457"/>
      <w:bookmarkStart w:id="5273" w:name="_Toc36049583"/>
      <w:bookmarkStart w:id="5274" w:name="_Toc45210349"/>
      <w:bookmarkStart w:id="5275" w:name="_Toc51861174"/>
      <w:bookmarkStart w:id="5276" w:name="_Toc146246719"/>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71"/>
      <w:bookmarkEnd w:id="5272"/>
      <w:bookmarkEnd w:id="5273"/>
      <w:bookmarkEnd w:id="5274"/>
      <w:bookmarkEnd w:id="5275"/>
      <w:bookmarkEnd w:id="5276"/>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7" w:name="_Toc20156301"/>
      <w:bookmarkStart w:id="5278" w:name="_Toc27501458"/>
      <w:bookmarkStart w:id="5279" w:name="_Toc36049584"/>
      <w:bookmarkStart w:id="5280" w:name="_Toc45210350"/>
      <w:bookmarkStart w:id="5281" w:name="_Toc51861175"/>
      <w:bookmarkStart w:id="5282" w:name="_Toc146246720"/>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7"/>
      <w:bookmarkEnd w:id="5278"/>
      <w:bookmarkEnd w:id="5279"/>
      <w:bookmarkEnd w:id="5280"/>
      <w:bookmarkEnd w:id="5281"/>
      <w:bookmarkEnd w:id="5282"/>
    </w:p>
    <w:p w14:paraId="7E2B1A76" w14:textId="77777777" w:rsidR="00656AAA" w:rsidRPr="0073469F" w:rsidRDefault="00656AAA" w:rsidP="00567124">
      <w:pPr>
        <w:pStyle w:val="Heading5"/>
      </w:pPr>
      <w:bookmarkStart w:id="5283" w:name="_Toc20156302"/>
      <w:bookmarkStart w:id="5284" w:name="_Toc27501459"/>
      <w:bookmarkStart w:id="5285" w:name="_Toc36049585"/>
      <w:bookmarkStart w:id="5286" w:name="_Toc45210351"/>
      <w:bookmarkStart w:id="5287" w:name="_Toc51861176"/>
      <w:bookmarkStart w:id="5288" w:name="_Toc146246721"/>
      <w:r w:rsidRPr="0073469F">
        <w:t>11.2.3.4.1</w:t>
      </w:r>
      <w:r w:rsidRPr="0073469F">
        <w:tab/>
        <w:t>General</w:t>
      </w:r>
      <w:bookmarkEnd w:id="5283"/>
      <w:bookmarkEnd w:id="5284"/>
      <w:bookmarkEnd w:id="5285"/>
      <w:bookmarkEnd w:id="5286"/>
      <w:bookmarkEnd w:id="5287"/>
      <w:bookmarkEnd w:id="5288"/>
    </w:p>
    <w:p w14:paraId="56A30AD1" w14:textId="77777777" w:rsidR="005070DB" w:rsidRDefault="005070DB" w:rsidP="00567124">
      <w:pPr>
        <w:pStyle w:val="Heading5"/>
        <w:rPr>
          <w:rFonts w:eastAsia="Malgun Gothic"/>
        </w:rPr>
      </w:pPr>
      <w:bookmarkStart w:id="5289" w:name="_Toc20156303"/>
      <w:bookmarkStart w:id="5290" w:name="_Toc27501460"/>
      <w:bookmarkStart w:id="5291" w:name="_Toc36049586"/>
      <w:bookmarkStart w:id="5292" w:name="_Toc45210352"/>
      <w:bookmarkStart w:id="5293" w:name="_Toc51861177"/>
      <w:bookmarkStart w:id="5294" w:name="_Toc146246722"/>
      <w:r>
        <w:rPr>
          <w:rFonts w:eastAsia="Malgun Gothic"/>
        </w:rPr>
        <w:t>11.2.3.4.2</w:t>
      </w:r>
      <w:r>
        <w:rPr>
          <w:rFonts w:eastAsia="Malgun Gothic"/>
        </w:rPr>
        <w:tab/>
        <w:t>Outgoing call initiated</w:t>
      </w:r>
      <w:bookmarkEnd w:id="5289"/>
      <w:bookmarkEnd w:id="5290"/>
      <w:bookmarkEnd w:id="5291"/>
      <w:bookmarkEnd w:id="5292"/>
      <w:bookmarkEnd w:id="5293"/>
      <w:bookmarkEnd w:id="5294"/>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95" w:name="_Toc20156304"/>
      <w:bookmarkStart w:id="5296" w:name="_Toc27501461"/>
      <w:bookmarkStart w:id="5297" w:name="_Toc36049587"/>
      <w:bookmarkStart w:id="5298" w:name="_Toc45210353"/>
      <w:bookmarkStart w:id="5299" w:name="_Toc51861178"/>
      <w:bookmarkStart w:id="5300" w:name="_Toc146246723"/>
      <w:r>
        <w:rPr>
          <w:rFonts w:eastAsia="Malgun Gothic"/>
        </w:rPr>
        <w:t>11.2.3.4.3</w:t>
      </w:r>
      <w:r>
        <w:rPr>
          <w:rFonts w:eastAsia="Malgun Gothic"/>
        </w:rPr>
        <w:tab/>
        <w:t>Received incoming call</w:t>
      </w:r>
      <w:bookmarkEnd w:id="5295"/>
      <w:bookmarkEnd w:id="5296"/>
      <w:bookmarkEnd w:id="5297"/>
      <w:bookmarkEnd w:id="5298"/>
      <w:bookmarkEnd w:id="5299"/>
      <w:bookmarkEnd w:id="530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lastRenderedPageBreak/>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01" w:name="_Toc20156305"/>
      <w:bookmarkStart w:id="5302" w:name="_Toc27501462"/>
      <w:bookmarkStart w:id="5303" w:name="_Toc36049588"/>
      <w:bookmarkStart w:id="5304" w:name="_Toc45210354"/>
      <w:bookmarkStart w:id="5305" w:name="_Toc51861179"/>
      <w:bookmarkStart w:id="5306" w:name="_Toc146246724"/>
      <w:r w:rsidRPr="0073469F">
        <w:t>11.2.3.4.</w:t>
      </w:r>
      <w:r w:rsidR="005070DB">
        <w:t>4</w:t>
      </w:r>
      <w:r w:rsidRPr="0073469F">
        <w:tab/>
        <w:t xml:space="preserve">Establishing the </w:t>
      </w:r>
      <w:r w:rsidR="005070DB">
        <w:t xml:space="preserve">private </w:t>
      </w:r>
      <w:r w:rsidRPr="0073469F">
        <w:t>call</w:t>
      </w:r>
      <w:bookmarkEnd w:id="5301"/>
      <w:bookmarkEnd w:id="5302"/>
      <w:bookmarkEnd w:id="5303"/>
      <w:bookmarkEnd w:id="5304"/>
      <w:bookmarkEnd w:id="5305"/>
      <w:bookmarkEnd w:id="5306"/>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7" w:name="_Toc20156306"/>
      <w:bookmarkStart w:id="5308" w:name="_Toc27501463"/>
      <w:bookmarkStart w:id="5309" w:name="_Toc36049589"/>
      <w:bookmarkStart w:id="5310" w:name="_Toc45210355"/>
      <w:bookmarkStart w:id="5311" w:name="_Toc51861180"/>
      <w:bookmarkStart w:id="5312" w:name="_Toc146246725"/>
      <w:r w:rsidRPr="0073469F">
        <w:t>11.2.3.4.</w:t>
      </w:r>
      <w:r w:rsidR="005070DB">
        <w:t>5</w:t>
      </w:r>
      <w:r w:rsidRPr="0073469F">
        <w:tab/>
        <w:t>Upgrade call</w:t>
      </w:r>
      <w:bookmarkEnd w:id="5307"/>
      <w:bookmarkEnd w:id="5308"/>
      <w:bookmarkEnd w:id="5309"/>
      <w:bookmarkEnd w:id="5310"/>
      <w:bookmarkEnd w:id="5311"/>
      <w:bookmarkEnd w:id="5312"/>
    </w:p>
    <w:p w14:paraId="363314F3" w14:textId="77777777" w:rsidR="00656AAA" w:rsidRPr="0073469F" w:rsidRDefault="00656AAA" w:rsidP="00567124">
      <w:pPr>
        <w:pStyle w:val="Heading6"/>
        <w:numPr>
          <w:ilvl w:val="5"/>
          <w:numId w:val="0"/>
        </w:numPr>
        <w:ind w:left="1152" w:hanging="432"/>
      </w:pPr>
      <w:bookmarkStart w:id="5313" w:name="_Toc20156307"/>
      <w:bookmarkStart w:id="5314" w:name="_Toc27501464"/>
      <w:bookmarkStart w:id="5315" w:name="_Toc36049590"/>
      <w:bookmarkStart w:id="5316" w:name="_Toc45210356"/>
      <w:bookmarkStart w:id="5317" w:name="_Toc51861181"/>
      <w:bookmarkStart w:id="5318" w:name="_Toc146246726"/>
      <w:r w:rsidRPr="0073469F">
        <w:t>11.2.3.4.</w:t>
      </w:r>
      <w:r w:rsidR="005070DB">
        <w:t>5</w:t>
      </w:r>
      <w:r w:rsidRPr="0073469F">
        <w:rPr>
          <w:lang w:eastAsia="zh-CN"/>
        </w:rPr>
        <w:t>.1</w:t>
      </w:r>
      <w:r w:rsidRPr="0073469F">
        <w:rPr>
          <w:lang w:eastAsia="zh-CN"/>
        </w:rPr>
        <w:tab/>
      </w:r>
      <w:r w:rsidRPr="0073469F">
        <w:t>User upgrades private call to emergency private call</w:t>
      </w:r>
      <w:bookmarkEnd w:id="5313"/>
      <w:bookmarkEnd w:id="5314"/>
      <w:bookmarkEnd w:id="5315"/>
      <w:bookmarkEnd w:id="5316"/>
      <w:bookmarkEnd w:id="5317"/>
      <w:bookmarkEnd w:id="5318"/>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lastRenderedPageBreak/>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9" w:name="_Toc20156308"/>
      <w:bookmarkStart w:id="5320" w:name="_Toc27501465"/>
      <w:bookmarkStart w:id="5321" w:name="_Toc36049591"/>
      <w:bookmarkStart w:id="5322" w:name="_Toc45210357"/>
      <w:bookmarkStart w:id="5323" w:name="_Toc51861182"/>
      <w:bookmarkStart w:id="5324" w:name="_Toc146246727"/>
      <w:r w:rsidRPr="0073469F">
        <w:t>11.2.3.4.</w:t>
      </w:r>
      <w:r w:rsidR="005070DB">
        <w:t>5</w:t>
      </w:r>
      <w:r w:rsidRPr="0073469F">
        <w:rPr>
          <w:lang w:eastAsia="zh-CN"/>
        </w:rPr>
        <w:t>.</w:t>
      </w:r>
      <w:r w:rsidRPr="0073469F">
        <w:t>2</w:t>
      </w:r>
      <w:r w:rsidRPr="0073469F">
        <w:tab/>
        <w:t>Emergency private call setup request retransmission</w:t>
      </w:r>
      <w:bookmarkEnd w:id="5319"/>
      <w:bookmarkEnd w:id="5320"/>
      <w:bookmarkEnd w:id="5321"/>
      <w:bookmarkEnd w:id="5322"/>
      <w:bookmarkEnd w:id="5323"/>
      <w:bookmarkEnd w:id="5324"/>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25" w:name="_Toc20156309"/>
      <w:bookmarkStart w:id="5326" w:name="_Toc27501466"/>
      <w:bookmarkStart w:id="5327" w:name="_Toc36049592"/>
      <w:bookmarkStart w:id="5328" w:name="_Toc45210358"/>
      <w:bookmarkStart w:id="5329" w:name="_Toc51861183"/>
      <w:bookmarkStart w:id="5330" w:name="_Toc146246728"/>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25"/>
      <w:bookmarkEnd w:id="5326"/>
      <w:bookmarkEnd w:id="5327"/>
      <w:bookmarkEnd w:id="5328"/>
      <w:bookmarkEnd w:id="5329"/>
      <w:bookmarkEnd w:id="533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lastRenderedPageBreak/>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31" w:name="_Toc20156310"/>
      <w:bookmarkStart w:id="5332" w:name="_Toc27501467"/>
      <w:bookmarkStart w:id="5333" w:name="_Toc36049593"/>
      <w:bookmarkStart w:id="5334" w:name="_Toc45210359"/>
      <w:bookmarkStart w:id="5335" w:name="_Toc51861184"/>
      <w:bookmarkStart w:id="5336" w:name="_Toc146246729"/>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31"/>
      <w:bookmarkEnd w:id="5332"/>
      <w:bookmarkEnd w:id="5333"/>
      <w:bookmarkEnd w:id="5334"/>
      <w:bookmarkEnd w:id="5335"/>
      <w:bookmarkEnd w:id="5336"/>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7" w:name="_Toc20156311"/>
      <w:bookmarkStart w:id="5338" w:name="_Toc27501468"/>
      <w:bookmarkStart w:id="5339" w:name="_Toc36049594"/>
      <w:bookmarkStart w:id="5340" w:name="_Toc45210360"/>
      <w:bookmarkStart w:id="5341" w:name="_Toc51861185"/>
      <w:bookmarkStart w:id="5342" w:name="_Toc146246730"/>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7"/>
      <w:bookmarkEnd w:id="5338"/>
      <w:bookmarkEnd w:id="5339"/>
      <w:bookmarkEnd w:id="5340"/>
      <w:bookmarkEnd w:id="5341"/>
      <w:bookmarkEnd w:id="5342"/>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43" w:name="_Toc20156312"/>
      <w:bookmarkStart w:id="5344" w:name="_Toc27501469"/>
      <w:bookmarkStart w:id="5345" w:name="_Toc36049595"/>
      <w:bookmarkStart w:id="5346" w:name="_Toc45210361"/>
      <w:bookmarkStart w:id="5347" w:name="_Toc51861186"/>
      <w:bookmarkStart w:id="5348" w:name="_Toc146246731"/>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43"/>
      <w:bookmarkEnd w:id="5344"/>
      <w:bookmarkEnd w:id="5345"/>
      <w:bookmarkEnd w:id="5346"/>
      <w:bookmarkEnd w:id="5347"/>
      <w:bookmarkEnd w:id="5348"/>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lastRenderedPageBreak/>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9" w:name="_Toc20156313"/>
      <w:bookmarkStart w:id="5350" w:name="_Toc27501470"/>
      <w:bookmarkStart w:id="5351" w:name="_Toc36049596"/>
      <w:bookmarkStart w:id="5352" w:name="_Toc45210362"/>
      <w:bookmarkStart w:id="5353" w:name="_Toc51861187"/>
      <w:bookmarkStart w:id="5354" w:name="_Toc146246732"/>
      <w:r>
        <w:rPr>
          <w:rFonts w:eastAsia="Malgun Gothic"/>
        </w:rPr>
        <w:t>11.2.3.4.6</w:t>
      </w:r>
      <w:r>
        <w:rPr>
          <w:rFonts w:eastAsia="Malgun Gothic"/>
        </w:rPr>
        <w:tab/>
      </w:r>
      <w:r>
        <w:rPr>
          <w:rFonts w:eastAsia="Malgun Gothic"/>
          <w:lang w:eastAsia="ko-KR"/>
        </w:rPr>
        <w:t>Down</w:t>
      </w:r>
      <w:r>
        <w:rPr>
          <w:rFonts w:eastAsia="Malgun Gothic"/>
        </w:rPr>
        <w:t>grade call</w:t>
      </w:r>
      <w:bookmarkEnd w:id="5349"/>
      <w:bookmarkEnd w:id="5350"/>
      <w:bookmarkEnd w:id="5351"/>
      <w:bookmarkEnd w:id="5352"/>
      <w:bookmarkEnd w:id="5353"/>
      <w:bookmarkEnd w:id="5354"/>
    </w:p>
    <w:p w14:paraId="51E38669" w14:textId="77777777" w:rsidR="00656AAA" w:rsidRPr="0073469F" w:rsidRDefault="00656AAA" w:rsidP="00567124">
      <w:pPr>
        <w:pStyle w:val="Heading6"/>
        <w:numPr>
          <w:ilvl w:val="5"/>
          <w:numId w:val="0"/>
        </w:numPr>
        <w:ind w:left="1152" w:hanging="432"/>
      </w:pPr>
      <w:bookmarkStart w:id="5355" w:name="_Toc20156314"/>
      <w:bookmarkStart w:id="5356" w:name="_Toc27501471"/>
      <w:bookmarkStart w:id="5357" w:name="_Toc36049597"/>
      <w:bookmarkStart w:id="5358" w:name="_Toc45210363"/>
      <w:bookmarkStart w:id="5359" w:name="_Toc51861188"/>
      <w:bookmarkStart w:id="5360" w:name="_Toc146246733"/>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55"/>
      <w:bookmarkEnd w:id="5356"/>
      <w:bookmarkEnd w:id="5357"/>
      <w:bookmarkEnd w:id="5358"/>
      <w:bookmarkEnd w:id="5359"/>
      <w:bookmarkEnd w:id="5360"/>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lastRenderedPageBreak/>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61" w:name="_Toc20156315"/>
      <w:bookmarkStart w:id="5362" w:name="_Toc27501472"/>
      <w:bookmarkStart w:id="5363" w:name="_Toc36049598"/>
      <w:bookmarkStart w:id="5364" w:name="_Toc45210364"/>
      <w:bookmarkStart w:id="5365" w:name="_Toc51861189"/>
      <w:bookmarkStart w:id="5366" w:name="_Toc146246734"/>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61"/>
      <w:bookmarkEnd w:id="5362"/>
      <w:bookmarkEnd w:id="5363"/>
      <w:bookmarkEnd w:id="5364"/>
      <w:bookmarkEnd w:id="5365"/>
      <w:bookmarkEnd w:id="5366"/>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7" w:name="_Toc20156316"/>
      <w:bookmarkStart w:id="5368" w:name="_Toc27501473"/>
      <w:bookmarkStart w:id="5369" w:name="_Toc36049599"/>
      <w:bookmarkStart w:id="5370" w:name="_Toc45210365"/>
      <w:bookmarkStart w:id="5371" w:name="_Toc51861190"/>
      <w:bookmarkStart w:id="5372" w:name="_Toc146246735"/>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67"/>
      <w:bookmarkEnd w:id="5368"/>
      <w:bookmarkEnd w:id="5369"/>
      <w:bookmarkEnd w:id="5370"/>
      <w:bookmarkEnd w:id="5371"/>
      <w:bookmarkEnd w:id="5372"/>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73" w:name="_Toc20156317"/>
      <w:bookmarkStart w:id="5374" w:name="_Toc27501474"/>
      <w:bookmarkStart w:id="5375" w:name="_Toc36049600"/>
      <w:bookmarkStart w:id="5376" w:name="_Toc45210366"/>
      <w:bookmarkStart w:id="5377" w:name="_Toc51861191"/>
      <w:bookmarkStart w:id="5378" w:name="_Toc146246736"/>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73"/>
      <w:bookmarkEnd w:id="5374"/>
      <w:bookmarkEnd w:id="5375"/>
      <w:bookmarkEnd w:id="5376"/>
      <w:bookmarkEnd w:id="5377"/>
      <w:bookmarkEnd w:id="5378"/>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9" w:name="_Toc20156318"/>
      <w:bookmarkStart w:id="5380" w:name="_Toc27501475"/>
      <w:bookmarkStart w:id="5381" w:name="_Toc36049601"/>
      <w:bookmarkStart w:id="5382" w:name="_Toc45210367"/>
      <w:bookmarkStart w:id="5383" w:name="_Toc51861192"/>
      <w:bookmarkStart w:id="5384" w:name="_Toc14624673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9"/>
      <w:bookmarkEnd w:id="5380"/>
      <w:bookmarkEnd w:id="5381"/>
      <w:bookmarkEnd w:id="5382"/>
      <w:bookmarkEnd w:id="5383"/>
      <w:bookmarkEnd w:id="5384"/>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lastRenderedPageBreak/>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85" w:name="_Toc20156319"/>
      <w:bookmarkStart w:id="5386" w:name="_Toc27501476"/>
      <w:bookmarkStart w:id="5387" w:name="_Toc36049602"/>
      <w:bookmarkStart w:id="5388" w:name="_Toc45210368"/>
      <w:bookmarkStart w:id="5389" w:name="_Toc51861193"/>
      <w:bookmarkStart w:id="5390" w:name="_Toc146246738"/>
      <w:r>
        <w:rPr>
          <w:rFonts w:eastAsia="Malgun Gothic"/>
        </w:rPr>
        <w:t>11.2.3.4.6A</w:t>
      </w:r>
      <w:r>
        <w:rPr>
          <w:rFonts w:eastAsia="Malgun Gothic"/>
        </w:rPr>
        <w:tab/>
        <w:t>Implicit downgrade</w:t>
      </w:r>
      <w:bookmarkEnd w:id="5385"/>
      <w:bookmarkEnd w:id="5386"/>
      <w:bookmarkEnd w:id="5387"/>
      <w:bookmarkEnd w:id="5388"/>
      <w:bookmarkEnd w:id="5389"/>
      <w:bookmarkEnd w:id="5390"/>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91" w:name="_Toc20156320"/>
      <w:bookmarkStart w:id="5392" w:name="_Toc27501477"/>
      <w:bookmarkStart w:id="5393" w:name="_Toc36049603"/>
      <w:bookmarkStart w:id="5394" w:name="_Toc45210369"/>
      <w:bookmarkStart w:id="5395" w:name="_Toc51861194"/>
      <w:bookmarkStart w:id="5396" w:name="_Toc146246739"/>
      <w:r>
        <w:rPr>
          <w:rFonts w:eastAsia="Malgun Gothic"/>
        </w:rPr>
        <w:t>11.2.3.4.7</w:t>
      </w:r>
      <w:r>
        <w:rPr>
          <w:rFonts w:eastAsia="Malgun Gothic"/>
        </w:rPr>
        <w:tab/>
        <w:t>Call Release</w:t>
      </w:r>
      <w:bookmarkEnd w:id="5391"/>
      <w:bookmarkEnd w:id="5392"/>
      <w:bookmarkEnd w:id="5393"/>
      <w:bookmarkEnd w:id="5394"/>
      <w:bookmarkEnd w:id="5395"/>
      <w:bookmarkEnd w:id="5396"/>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7" w:name="_Toc27501478"/>
      <w:bookmarkStart w:id="5398" w:name="_Toc36049604"/>
      <w:bookmarkStart w:id="5399" w:name="_Toc45210370"/>
      <w:bookmarkStart w:id="5400" w:name="_Toc51861195"/>
      <w:bookmarkStart w:id="5401" w:name="_Toc20156321"/>
      <w:bookmarkStart w:id="5402" w:name="_Toc146246740"/>
      <w:r w:rsidRPr="0073469F">
        <w:t>11.2.3.4.</w:t>
      </w:r>
      <w:r>
        <w:t>7A</w:t>
      </w:r>
      <w:r w:rsidRPr="0073469F">
        <w:rPr>
          <w:lang w:eastAsia="zh-CN"/>
        </w:rPr>
        <w:tab/>
      </w:r>
      <w:r>
        <w:rPr>
          <w:lang w:eastAsia="zh-CN"/>
        </w:rPr>
        <w:t>P</w:t>
      </w:r>
      <w:r w:rsidRPr="0073469F">
        <w:t>rivate call setup request accepted</w:t>
      </w:r>
      <w:bookmarkEnd w:id="5397"/>
      <w:bookmarkEnd w:id="5398"/>
      <w:bookmarkEnd w:id="5399"/>
      <w:bookmarkEnd w:id="5400"/>
      <w:bookmarkEnd w:id="5402"/>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03" w:name="_Toc27501479"/>
      <w:bookmarkStart w:id="5404" w:name="_Toc36049605"/>
      <w:bookmarkStart w:id="5405" w:name="_Toc45210371"/>
      <w:bookmarkStart w:id="5406" w:name="_Toc51861196"/>
      <w:bookmarkStart w:id="5407" w:name="_Toc146246741"/>
      <w:r w:rsidRPr="0073469F">
        <w:lastRenderedPageBreak/>
        <w:t>11.2.3.4.</w:t>
      </w:r>
      <w:r w:rsidR="00F43350">
        <w:t>8</w:t>
      </w:r>
      <w:r w:rsidRPr="0073469F">
        <w:tab/>
        <w:t>Error handling</w:t>
      </w:r>
      <w:bookmarkEnd w:id="5401"/>
      <w:bookmarkEnd w:id="5403"/>
      <w:bookmarkEnd w:id="5404"/>
      <w:bookmarkEnd w:id="5405"/>
      <w:bookmarkEnd w:id="5406"/>
      <w:bookmarkEnd w:id="5407"/>
    </w:p>
    <w:p w14:paraId="040AD817" w14:textId="77777777" w:rsidR="00656AAA" w:rsidRPr="0073469F" w:rsidRDefault="00656AAA" w:rsidP="00567124">
      <w:pPr>
        <w:pStyle w:val="Heading6"/>
        <w:numPr>
          <w:ilvl w:val="5"/>
          <w:numId w:val="0"/>
        </w:numPr>
        <w:ind w:left="1152" w:hanging="432"/>
      </w:pPr>
      <w:bookmarkStart w:id="5408" w:name="_Toc20156322"/>
      <w:bookmarkStart w:id="5409" w:name="_Toc27501480"/>
      <w:bookmarkStart w:id="5410" w:name="_Toc36049606"/>
      <w:bookmarkStart w:id="5411" w:name="_Toc45210372"/>
      <w:bookmarkStart w:id="5412" w:name="_Toc51861197"/>
      <w:bookmarkStart w:id="5413" w:name="_Toc146246742"/>
      <w:r w:rsidRPr="0073469F">
        <w:t>11.2.3.4.</w:t>
      </w:r>
      <w:r w:rsidR="00F43350">
        <w:t>8</w:t>
      </w:r>
      <w:r w:rsidRPr="0073469F">
        <w:t>.1</w:t>
      </w:r>
      <w:r w:rsidRPr="0073469F">
        <w:tab/>
        <w:t>Unexpected MONP message received</w:t>
      </w:r>
      <w:bookmarkEnd w:id="5408"/>
      <w:bookmarkEnd w:id="5409"/>
      <w:bookmarkEnd w:id="5410"/>
      <w:bookmarkEnd w:id="5411"/>
      <w:bookmarkEnd w:id="5412"/>
      <w:bookmarkEnd w:id="5413"/>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14" w:name="_Toc20156323"/>
      <w:bookmarkStart w:id="5415" w:name="_Toc27501481"/>
      <w:bookmarkStart w:id="5416" w:name="_Toc36049607"/>
      <w:bookmarkStart w:id="5417" w:name="_Toc45210373"/>
      <w:bookmarkStart w:id="5418" w:name="_Toc51861198"/>
      <w:bookmarkStart w:id="5419" w:name="_Toc146246743"/>
      <w:r w:rsidRPr="0073469F">
        <w:t>11.2.3.4.</w:t>
      </w:r>
      <w:r w:rsidR="00F43350">
        <w:t>8</w:t>
      </w:r>
      <w:r w:rsidRPr="0073469F">
        <w:t>.2</w:t>
      </w:r>
      <w:r w:rsidRPr="0073469F">
        <w:tab/>
        <w:t>Unexpected indication from MCPTT user</w:t>
      </w:r>
      <w:bookmarkEnd w:id="5414"/>
      <w:bookmarkEnd w:id="5415"/>
      <w:bookmarkEnd w:id="5416"/>
      <w:bookmarkEnd w:id="5417"/>
      <w:bookmarkEnd w:id="5418"/>
      <w:bookmarkEnd w:id="5419"/>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20" w:name="_Toc20156324"/>
      <w:bookmarkStart w:id="5421" w:name="_Toc27501482"/>
      <w:bookmarkStart w:id="5422" w:name="_Toc36049608"/>
      <w:bookmarkStart w:id="5423" w:name="_Toc45210374"/>
      <w:bookmarkStart w:id="5424" w:name="_Toc51861199"/>
      <w:bookmarkStart w:id="5425" w:name="_Toc146246744"/>
      <w:r w:rsidRPr="0073469F">
        <w:t>11.2.3.4.</w:t>
      </w:r>
      <w:r w:rsidR="00F43350">
        <w:t>8</w:t>
      </w:r>
      <w:r w:rsidRPr="0073469F">
        <w:t>.3</w:t>
      </w:r>
      <w:r w:rsidRPr="0073469F">
        <w:tab/>
        <w:t>Unexpected expiration of a timer</w:t>
      </w:r>
      <w:bookmarkEnd w:id="5420"/>
      <w:bookmarkEnd w:id="5421"/>
      <w:bookmarkEnd w:id="5422"/>
      <w:bookmarkEnd w:id="5423"/>
      <w:bookmarkEnd w:id="5424"/>
      <w:bookmarkEnd w:id="5425"/>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26" w:name="_Toc20156325"/>
      <w:bookmarkStart w:id="5427" w:name="_Toc27501483"/>
      <w:bookmarkStart w:id="5428" w:name="_Toc36049609"/>
      <w:bookmarkStart w:id="5429" w:name="_Toc45210375"/>
      <w:bookmarkStart w:id="5430" w:name="_Toc51861200"/>
      <w:bookmarkStart w:id="5431" w:name="_Toc146246745"/>
      <w:r w:rsidRPr="0073469F">
        <w:rPr>
          <w:rFonts w:eastAsia="Malgun Gothic"/>
        </w:rPr>
        <w:t>12</w:t>
      </w:r>
      <w:r w:rsidRPr="0073469F">
        <w:rPr>
          <w:rFonts w:eastAsia="Malgun Gothic"/>
        </w:rPr>
        <w:tab/>
        <w:t>Emergency alert</w:t>
      </w:r>
      <w:bookmarkEnd w:id="5426"/>
      <w:bookmarkEnd w:id="5427"/>
      <w:bookmarkEnd w:id="5428"/>
      <w:bookmarkEnd w:id="5429"/>
      <w:bookmarkEnd w:id="5430"/>
      <w:bookmarkEnd w:id="5431"/>
    </w:p>
    <w:p w14:paraId="22ABBD07" w14:textId="77777777" w:rsidR="002244A2" w:rsidRDefault="002244A2" w:rsidP="00567124">
      <w:pPr>
        <w:pStyle w:val="Heading2"/>
        <w:rPr>
          <w:lang w:eastAsia="ko-KR"/>
        </w:rPr>
      </w:pPr>
      <w:bookmarkStart w:id="5432" w:name="_Toc20156326"/>
      <w:bookmarkStart w:id="5433" w:name="_Toc27501484"/>
      <w:bookmarkStart w:id="5434" w:name="_Toc36049610"/>
      <w:bookmarkStart w:id="5435" w:name="_Toc45210376"/>
      <w:bookmarkStart w:id="5436" w:name="_Toc51861201"/>
      <w:bookmarkStart w:id="5437" w:name="_Toc146246746"/>
      <w:r>
        <w:rPr>
          <w:rFonts w:hint="eastAsia"/>
          <w:lang w:eastAsia="ko-KR"/>
        </w:rPr>
        <w:t>12.0</w:t>
      </w:r>
      <w:r>
        <w:rPr>
          <w:rFonts w:hint="eastAsia"/>
          <w:lang w:eastAsia="ko-KR"/>
        </w:rPr>
        <w:tab/>
        <w:t>General</w:t>
      </w:r>
      <w:bookmarkEnd w:id="5432"/>
      <w:bookmarkEnd w:id="5433"/>
      <w:bookmarkEnd w:id="5434"/>
      <w:bookmarkEnd w:id="5435"/>
      <w:bookmarkEnd w:id="5436"/>
      <w:bookmarkEnd w:id="5437"/>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8" w:name="_Toc20156327"/>
      <w:bookmarkStart w:id="5439" w:name="_Toc27501485"/>
      <w:bookmarkStart w:id="5440" w:name="_Toc36049611"/>
      <w:bookmarkStart w:id="5441" w:name="_Toc45210377"/>
      <w:bookmarkStart w:id="5442" w:name="_Toc51861202"/>
      <w:bookmarkStart w:id="5443" w:name="_Toc146246747"/>
      <w:r w:rsidRPr="0073469F">
        <w:rPr>
          <w:rFonts w:eastAsia="Malgun Gothic"/>
        </w:rPr>
        <w:t>12.1</w:t>
      </w:r>
      <w:r w:rsidRPr="0073469F">
        <w:rPr>
          <w:rFonts w:eastAsia="Malgun Gothic"/>
        </w:rPr>
        <w:tab/>
        <w:t>On-network emergency alert</w:t>
      </w:r>
      <w:bookmarkEnd w:id="5438"/>
      <w:bookmarkEnd w:id="5439"/>
      <w:bookmarkEnd w:id="5440"/>
      <w:bookmarkEnd w:id="5441"/>
      <w:bookmarkEnd w:id="5442"/>
      <w:bookmarkEnd w:id="5443"/>
    </w:p>
    <w:p w14:paraId="6AABB52F" w14:textId="77777777" w:rsidR="00913B19" w:rsidRDefault="00913B19" w:rsidP="00567124">
      <w:pPr>
        <w:pStyle w:val="Heading3"/>
        <w:rPr>
          <w:rFonts w:eastAsia="Malgun Gothic"/>
        </w:rPr>
      </w:pPr>
      <w:bookmarkStart w:id="5444" w:name="_Toc20156328"/>
      <w:bookmarkStart w:id="5445" w:name="_Toc27501486"/>
      <w:bookmarkStart w:id="5446" w:name="_Toc36049612"/>
      <w:bookmarkStart w:id="5447" w:name="_Toc45210378"/>
      <w:bookmarkStart w:id="5448" w:name="_Toc51861203"/>
      <w:bookmarkStart w:id="5449" w:name="_Toc146246748"/>
      <w:r>
        <w:rPr>
          <w:rFonts w:eastAsia="Malgun Gothic"/>
        </w:rPr>
        <w:t>12.1.1</w:t>
      </w:r>
      <w:r>
        <w:rPr>
          <w:rFonts w:eastAsia="Malgun Gothic"/>
        </w:rPr>
        <w:tab/>
        <w:t>Client procedures</w:t>
      </w:r>
      <w:bookmarkEnd w:id="5444"/>
      <w:bookmarkEnd w:id="5445"/>
      <w:bookmarkEnd w:id="5446"/>
      <w:bookmarkEnd w:id="5447"/>
      <w:bookmarkEnd w:id="5448"/>
      <w:bookmarkEnd w:id="5449"/>
    </w:p>
    <w:p w14:paraId="5852C083" w14:textId="77777777" w:rsidR="00913B19" w:rsidRDefault="00913B19" w:rsidP="00567124">
      <w:pPr>
        <w:pStyle w:val="Heading4"/>
      </w:pPr>
      <w:bookmarkStart w:id="5450" w:name="_Toc20156329"/>
      <w:bookmarkStart w:id="5451" w:name="_Toc27501487"/>
      <w:bookmarkStart w:id="5452" w:name="_Toc36049613"/>
      <w:bookmarkStart w:id="5453" w:name="_Toc45210379"/>
      <w:bookmarkStart w:id="5454" w:name="_Toc51861204"/>
      <w:bookmarkStart w:id="5455" w:name="_Toc146246749"/>
      <w:r>
        <w:rPr>
          <w:rFonts w:eastAsia="Malgun Gothic"/>
        </w:rPr>
        <w:t>12.1.1.1</w:t>
      </w:r>
      <w:r>
        <w:rPr>
          <w:rFonts w:eastAsia="Malgun Gothic"/>
        </w:rPr>
        <w:tab/>
        <w:t>Emergency alert origination</w:t>
      </w:r>
      <w:bookmarkEnd w:id="5450"/>
      <w:bookmarkEnd w:id="5451"/>
      <w:bookmarkEnd w:id="5452"/>
      <w:bookmarkEnd w:id="5453"/>
      <w:bookmarkEnd w:id="5454"/>
      <w:bookmarkEnd w:id="5455"/>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56"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7" w:name="_Toc27501488"/>
      <w:bookmarkStart w:id="5458" w:name="_Toc36049614"/>
      <w:bookmarkStart w:id="5459" w:name="_Toc45210380"/>
      <w:bookmarkStart w:id="5460" w:name="_Toc51861205"/>
      <w:bookmarkStart w:id="5461" w:name="_Toc146246750"/>
      <w:r>
        <w:rPr>
          <w:rFonts w:eastAsia="Malgun Gothic"/>
        </w:rPr>
        <w:lastRenderedPageBreak/>
        <w:t>12.1.1.2</w:t>
      </w:r>
      <w:r>
        <w:rPr>
          <w:rFonts w:eastAsia="Malgun Gothic"/>
        </w:rPr>
        <w:tab/>
        <w:t>Emergency alert cancellation</w:t>
      </w:r>
      <w:bookmarkEnd w:id="5456"/>
      <w:bookmarkEnd w:id="5457"/>
      <w:bookmarkEnd w:id="5458"/>
      <w:bookmarkEnd w:id="5459"/>
      <w:bookmarkEnd w:id="5460"/>
      <w:bookmarkEnd w:id="5461"/>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62" w:name="_Toc20156331"/>
      <w:bookmarkStart w:id="5463" w:name="_Toc27501489"/>
      <w:bookmarkStart w:id="5464" w:name="_Toc36049615"/>
      <w:bookmarkStart w:id="5465" w:name="_Toc45210381"/>
      <w:bookmarkStart w:id="5466" w:name="_Toc51861206"/>
      <w:bookmarkStart w:id="5467" w:name="_Toc146246751"/>
      <w:r>
        <w:rPr>
          <w:rFonts w:eastAsia="Malgun Gothic"/>
        </w:rPr>
        <w:t>12.1.1.3</w:t>
      </w:r>
      <w:r>
        <w:rPr>
          <w:rFonts w:eastAsia="Malgun Gothic"/>
        </w:rPr>
        <w:tab/>
        <w:t>MCPTT client receives an MCPTT emergency alert or call notification</w:t>
      </w:r>
      <w:bookmarkEnd w:id="5462"/>
      <w:bookmarkEnd w:id="5463"/>
      <w:bookmarkEnd w:id="5464"/>
      <w:bookmarkEnd w:id="5465"/>
      <w:bookmarkEnd w:id="5466"/>
      <w:bookmarkEnd w:id="5467"/>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8" w:name="_Toc20156332"/>
      <w:bookmarkStart w:id="5469" w:name="_Toc27501490"/>
      <w:bookmarkStart w:id="5470" w:name="_Toc36049616"/>
      <w:bookmarkStart w:id="5471" w:name="_Toc45210382"/>
      <w:bookmarkStart w:id="5472" w:name="_Toc51861207"/>
      <w:bookmarkStart w:id="5473" w:name="_Toc14624675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8"/>
      <w:bookmarkEnd w:id="5469"/>
      <w:bookmarkEnd w:id="5470"/>
      <w:bookmarkEnd w:id="5471"/>
      <w:bookmarkEnd w:id="5472"/>
      <w:bookmarkEnd w:id="5473"/>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74" w:name="_Toc51861208"/>
      <w:bookmarkStart w:id="5475" w:name="_Toc20156333"/>
      <w:bookmarkStart w:id="5476" w:name="_Toc27501491"/>
      <w:bookmarkStart w:id="5477" w:name="_Toc36049617"/>
      <w:bookmarkStart w:id="5478"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9" w:name="_Toc146246753"/>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74"/>
      <w:bookmarkEnd w:id="5479"/>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80" w:name="_Toc51861209"/>
      <w:bookmarkStart w:id="5481" w:name="_Toc146246754"/>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8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82" w:name="_Toc146246755"/>
      <w:r>
        <w:rPr>
          <w:noProof/>
        </w:rPr>
        <w:t>12.1.2</w:t>
      </w:r>
      <w:r>
        <w:rPr>
          <w:noProof/>
        </w:rPr>
        <w:tab/>
        <w:t>Participating MCPTT function procedures</w:t>
      </w:r>
      <w:bookmarkEnd w:id="5475"/>
      <w:bookmarkEnd w:id="5476"/>
      <w:bookmarkEnd w:id="5477"/>
      <w:bookmarkEnd w:id="5478"/>
      <w:bookmarkEnd w:id="5480"/>
      <w:bookmarkEnd w:id="5482"/>
    </w:p>
    <w:p w14:paraId="7F59ED52" w14:textId="77777777" w:rsidR="00A93BDA" w:rsidRPr="00936DD0" w:rsidRDefault="00A93BDA" w:rsidP="00567124">
      <w:pPr>
        <w:pStyle w:val="Heading4"/>
      </w:pPr>
      <w:bookmarkStart w:id="5483" w:name="_Toc20156334"/>
      <w:bookmarkStart w:id="5484" w:name="_Toc27501492"/>
      <w:bookmarkStart w:id="5485" w:name="_Toc36049618"/>
      <w:bookmarkStart w:id="5486" w:name="_Toc45210384"/>
      <w:bookmarkStart w:id="5487" w:name="_Toc51861210"/>
      <w:bookmarkStart w:id="5488" w:name="_Toc146246756"/>
      <w:r>
        <w:t>12.1.2.1</w:t>
      </w:r>
      <w:r>
        <w:tab/>
        <w:t xml:space="preserve">Receipt of a </w:t>
      </w:r>
      <w:r w:rsidRPr="0015289D">
        <w:t>SIP MESSAGE request for emergency notification</w:t>
      </w:r>
      <w:r>
        <w:t xml:space="preserve"> from the served MCPTT client</w:t>
      </w:r>
      <w:bookmarkEnd w:id="5483"/>
      <w:bookmarkEnd w:id="5484"/>
      <w:bookmarkEnd w:id="5485"/>
      <w:bookmarkEnd w:id="5486"/>
      <w:bookmarkEnd w:id="5487"/>
      <w:bookmarkEnd w:id="5488"/>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9" w:name="_Toc20156335"/>
      <w:bookmarkStart w:id="5490" w:name="_Toc27501493"/>
      <w:bookmarkStart w:id="5491" w:name="_Toc36049619"/>
      <w:bookmarkStart w:id="5492" w:name="_Toc45210385"/>
      <w:bookmarkStart w:id="5493" w:name="_Toc51861211"/>
      <w:bookmarkStart w:id="5494" w:name="_Toc146246757"/>
      <w:r>
        <w:t>12.1.2.2</w:t>
      </w:r>
      <w:r>
        <w:tab/>
        <w:t xml:space="preserve">Receipt of a </w:t>
      </w:r>
      <w:r w:rsidRPr="0015289D">
        <w:t>SIP MESSAGE request for emergency notification</w:t>
      </w:r>
      <w:r>
        <w:t xml:space="preserve"> for terminating MCPTT client</w:t>
      </w:r>
      <w:bookmarkEnd w:id="5489"/>
      <w:bookmarkEnd w:id="5490"/>
      <w:bookmarkEnd w:id="5491"/>
      <w:bookmarkEnd w:id="5492"/>
      <w:bookmarkEnd w:id="5493"/>
      <w:bookmarkEnd w:id="549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95" w:name="_Toc20156336"/>
      <w:bookmarkStart w:id="5496" w:name="_Toc27501494"/>
      <w:bookmarkStart w:id="5497" w:name="_Toc36049620"/>
      <w:bookmarkStart w:id="5498" w:name="_Toc45210386"/>
      <w:bookmarkStart w:id="5499" w:name="_Toc51861212"/>
      <w:bookmarkStart w:id="5500" w:name="_Toc146246758"/>
      <w:r w:rsidRPr="00514B51">
        <w:t>12.1.2</w:t>
      </w:r>
      <w:r>
        <w:t>.3</w:t>
      </w:r>
      <w:r w:rsidRPr="00514B51">
        <w:tab/>
        <w:t xml:space="preserve">Receipt of a SIP MESSAGE request </w:t>
      </w:r>
      <w:r>
        <w:t>indicating successful delivery of emergency notification</w:t>
      </w:r>
      <w:bookmarkEnd w:id="5495"/>
      <w:bookmarkEnd w:id="5496"/>
      <w:bookmarkEnd w:id="5497"/>
      <w:bookmarkEnd w:id="5498"/>
      <w:bookmarkEnd w:id="5499"/>
      <w:bookmarkEnd w:id="5500"/>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01" w:name="_Toc20156337"/>
      <w:bookmarkStart w:id="5502" w:name="_Toc27501495"/>
      <w:bookmarkStart w:id="5503" w:name="_Toc36049621"/>
      <w:bookmarkStart w:id="5504" w:name="_Toc45210387"/>
      <w:bookmarkStart w:id="5505" w:name="_Toc51861213"/>
      <w:bookmarkStart w:id="5506" w:name="_Toc146246759"/>
      <w:r>
        <w:rPr>
          <w:noProof/>
        </w:rPr>
        <w:t>12.1.3</w:t>
      </w:r>
      <w:r>
        <w:rPr>
          <w:noProof/>
        </w:rPr>
        <w:tab/>
        <w:t>Controlling MCPTT function procedures</w:t>
      </w:r>
      <w:bookmarkEnd w:id="5501"/>
      <w:bookmarkEnd w:id="5502"/>
      <w:bookmarkEnd w:id="5503"/>
      <w:bookmarkEnd w:id="5504"/>
      <w:bookmarkEnd w:id="5505"/>
      <w:bookmarkEnd w:id="5506"/>
    </w:p>
    <w:p w14:paraId="080DC081" w14:textId="77777777" w:rsidR="00A93BDA" w:rsidRPr="00F678B4" w:rsidRDefault="00A93BDA" w:rsidP="00567124">
      <w:pPr>
        <w:pStyle w:val="Heading4"/>
      </w:pPr>
      <w:bookmarkStart w:id="5507" w:name="_Toc20156338"/>
      <w:bookmarkStart w:id="5508" w:name="_Toc27501496"/>
      <w:bookmarkStart w:id="5509" w:name="_Toc36049622"/>
      <w:bookmarkStart w:id="5510" w:name="_Toc45210388"/>
      <w:bookmarkStart w:id="5511" w:name="_Toc51861214"/>
      <w:bookmarkStart w:id="5512" w:name="_Toc146246760"/>
      <w:r>
        <w:t>12.1.3.1</w:t>
      </w:r>
      <w:r>
        <w:tab/>
        <w:t xml:space="preserve">Handling of a </w:t>
      </w:r>
      <w:r w:rsidRPr="0015289D">
        <w:t>SIP MESSAGE request for emergency notification</w:t>
      </w:r>
      <w:bookmarkEnd w:id="5507"/>
      <w:bookmarkEnd w:id="5508"/>
      <w:bookmarkEnd w:id="5509"/>
      <w:bookmarkEnd w:id="5510"/>
      <w:bookmarkEnd w:id="5511"/>
      <w:bookmarkEnd w:id="5512"/>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13" w:name="_Toc20156339"/>
      <w:bookmarkStart w:id="5514" w:name="_Toc27501497"/>
      <w:bookmarkStart w:id="5515" w:name="_Toc36049623"/>
      <w:bookmarkStart w:id="5516" w:name="_Toc45210389"/>
      <w:bookmarkStart w:id="5517" w:name="_Toc51861215"/>
      <w:bookmarkStart w:id="5518" w:name="_Toc146246761"/>
      <w:r>
        <w:t>12.1.3.2</w:t>
      </w:r>
      <w:r>
        <w:tab/>
        <w:t xml:space="preserve">Handling of a </w:t>
      </w:r>
      <w:r w:rsidRPr="0015289D">
        <w:t xml:space="preserve">SIP MESSAGE request for emergency </w:t>
      </w:r>
      <w:r>
        <w:t>alert cancellation</w:t>
      </w:r>
      <w:bookmarkEnd w:id="5513"/>
      <w:bookmarkEnd w:id="5514"/>
      <w:bookmarkEnd w:id="5515"/>
      <w:bookmarkEnd w:id="5516"/>
      <w:bookmarkEnd w:id="5517"/>
      <w:bookmarkEnd w:id="5518"/>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9" w:name="_Toc51861216"/>
      <w:bookmarkStart w:id="5520" w:name="_Toc20156340"/>
      <w:bookmarkStart w:id="5521" w:name="_Toc27501498"/>
      <w:bookmarkStart w:id="5522" w:name="_Toc36049624"/>
      <w:bookmarkStart w:id="5523" w:name="_Toc45210390"/>
      <w:bookmarkStart w:id="5524" w:name="_Toc146246762"/>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9"/>
      <w:bookmarkEnd w:id="5524"/>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25" w:name="_Toc51861217"/>
      <w:bookmarkStart w:id="5526" w:name="_Toc146246763"/>
      <w:r w:rsidRPr="0073469F">
        <w:t>12.2</w:t>
      </w:r>
      <w:r w:rsidRPr="0073469F">
        <w:tab/>
        <w:t>Off-network emergency alert</w:t>
      </w:r>
      <w:bookmarkEnd w:id="5520"/>
      <w:bookmarkEnd w:id="5521"/>
      <w:bookmarkEnd w:id="5522"/>
      <w:bookmarkEnd w:id="5523"/>
      <w:bookmarkEnd w:id="5525"/>
      <w:bookmarkEnd w:id="5526"/>
    </w:p>
    <w:p w14:paraId="4C31C311" w14:textId="77777777" w:rsidR="00A07B79" w:rsidRDefault="00A07B79" w:rsidP="00567124">
      <w:pPr>
        <w:pStyle w:val="Heading3"/>
        <w:rPr>
          <w:rFonts w:eastAsia="Malgun Gothic"/>
        </w:rPr>
      </w:pPr>
      <w:bookmarkStart w:id="5527" w:name="_Toc20156341"/>
      <w:bookmarkStart w:id="5528" w:name="_Toc27501499"/>
      <w:bookmarkStart w:id="5529" w:name="_Toc36049625"/>
      <w:bookmarkStart w:id="5530" w:name="_Toc45210391"/>
      <w:bookmarkStart w:id="5531" w:name="_Toc51861218"/>
      <w:bookmarkStart w:id="5532" w:name="_Toc146246764"/>
      <w:r>
        <w:rPr>
          <w:rFonts w:eastAsia="Malgun Gothic"/>
        </w:rPr>
        <w:t>12.2.1</w:t>
      </w:r>
      <w:r>
        <w:rPr>
          <w:rFonts w:eastAsia="Malgun Gothic"/>
        </w:rPr>
        <w:tab/>
        <w:t>General</w:t>
      </w:r>
      <w:bookmarkEnd w:id="5527"/>
      <w:bookmarkEnd w:id="5528"/>
      <w:bookmarkEnd w:id="5529"/>
      <w:bookmarkEnd w:id="5530"/>
      <w:bookmarkEnd w:id="5531"/>
      <w:bookmarkEnd w:id="5532"/>
    </w:p>
    <w:p w14:paraId="2C155358" w14:textId="77777777" w:rsidR="00A07B79" w:rsidRDefault="00A07B79" w:rsidP="00567124">
      <w:pPr>
        <w:pStyle w:val="Heading3"/>
        <w:rPr>
          <w:rFonts w:eastAsia="Malgun Gothic"/>
        </w:rPr>
      </w:pPr>
      <w:bookmarkStart w:id="5533" w:name="_Toc20156342"/>
      <w:bookmarkStart w:id="5534" w:name="_Toc27501500"/>
      <w:bookmarkStart w:id="5535" w:name="_Toc36049626"/>
      <w:bookmarkStart w:id="5536" w:name="_Toc45210392"/>
      <w:bookmarkStart w:id="5537" w:name="_Toc51861219"/>
      <w:bookmarkStart w:id="5538" w:name="_Toc146246765"/>
      <w:r>
        <w:rPr>
          <w:rFonts w:eastAsia="Malgun Gothic"/>
        </w:rPr>
        <w:t>12.2.2</w:t>
      </w:r>
      <w:r>
        <w:rPr>
          <w:rFonts w:eastAsia="Malgun Gothic"/>
        </w:rPr>
        <w:tab/>
        <w:t>Basic state machine</w:t>
      </w:r>
      <w:bookmarkEnd w:id="5533"/>
      <w:bookmarkEnd w:id="5534"/>
      <w:bookmarkEnd w:id="5535"/>
      <w:bookmarkEnd w:id="5536"/>
      <w:bookmarkEnd w:id="5537"/>
      <w:bookmarkEnd w:id="5538"/>
    </w:p>
    <w:p w14:paraId="492B2D96" w14:textId="77777777" w:rsidR="00A07B79" w:rsidRDefault="00A07B79" w:rsidP="00567124">
      <w:pPr>
        <w:pStyle w:val="Heading4"/>
        <w:rPr>
          <w:rFonts w:eastAsia="Malgun Gothic"/>
        </w:rPr>
      </w:pPr>
      <w:bookmarkStart w:id="5539" w:name="_Toc20156343"/>
      <w:bookmarkStart w:id="5540" w:name="_Toc27501501"/>
      <w:bookmarkStart w:id="5541" w:name="_Toc36049627"/>
      <w:bookmarkStart w:id="5542" w:name="_Toc45210393"/>
      <w:bookmarkStart w:id="5543" w:name="_Toc51861220"/>
      <w:bookmarkStart w:id="5544" w:name="_Toc146246766"/>
      <w:r>
        <w:rPr>
          <w:rFonts w:eastAsia="Malgun Gothic"/>
        </w:rPr>
        <w:t>12.2.2.1</w:t>
      </w:r>
      <w:r>
        <w:rPr>
          <w:rFonts w:eastAsia="Malgun Gothic"/>
        </w:rPr>
        <w:tab/>
        <w:t>General</w:t>
      </w:r>
      <w:bookmarkEnd w:id="5539"/>
      <w:bookmarkEnd w:id="5540"/>
      <w:bookmarkEnd w:id="5541"/>
      <w:bookmarkEnd w:id="5542"/>
      <w:bookmarkEnd w:id="5543"/>
      <w:bookmarkEnd w:id="5544"/>
    </w:p>
    <w:p w14:paraId="1880AC6F" w14:textId="77777777" w:rsidR="00A07B79" w:rsidRDefault="00A07B79" w:rsidP="00567124">
      <w:pPr>
        <w:pStyle w:val="Heading4"/>
        <w:rPr>
          <w:rFonts w:eastAsia="Malgun Gothic"/>
          <w:lang w:eastAsia="zh-CN"/>
        </w:rPr>
      </w:pPr>
      <w:bookmarkStart w:id="5545" w:name="_Toc20156344"/>
      <w:bookmarkStart w:id="5546" w:name="_Toc27501502"/>
      <w:bookmarkStart w:id="5547" w:name="_Toc36049628"/>
      <w:bookmarkStart w:id="5548" w:name="_Toc45210394"/>
      <w:bookmarkStart w:id="5549" w:name="_Toc51861221"/>
      <w:bookmarkStart w:id="5550" w:name="_Toc14624676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45"/>
      <w:bookmarkEnd w:id="5546"/>
      <w:bookmarkEnd w:id="5547"/>
      <w:bookmarkEnd w:id="5548"/>
      <w:bookmarkEnd w:id="5549"/>
      <w:bookmarkEnd w:id="555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56857900"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51" w:name="_Toc20156345"/>
      <w:bookmarkStart w:id="5552" w:name="_Toc27501503"/>
      <w:bookmarkStart w:id="5553" w:name="_Toc36049629"/>
      <w:bookmarkStart w:id="5554" w:name="_Toc45210395"/>
      <w:bookmarkStart w:id="5555" w:name="_Toc51861222"/>
      <w:bookmarkStart w:id="5556" w:name="_Toc146246768"/>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551"/>
      <w:bookmarkEnd w:id="5552"/>
      <w:bookmarkEnd w:id="5553"/>
      <w:bookmarkEnd w:id="5554"/>
      <w:bookmarkEnd w:id="5555"/>
      <w:bookmarkEnd w:id="5556"/>
    </w:p>
    <w:p w14:paraId="6501E5A0" w14:textId="77777777" w:rsidR="00A07B79" w:rsidRPr="00D3770C" w:rsidRDefault="00A07B79" w:rsidP="00567124">
      <w:pPr>
        <w:pStyle w:val="Heading5"/>
        <w:rPr>
          <w:rFonts w:eastAsia="Malgun Gothic"/>
        </w:rPr>
      </w:pPr>
      <w:bookmarkStart w:id="5557" w:name="_Toc20156346"/>
      <w:bookmarkStart w:id="5558" w:name="_Toc27501504"/>
      <w:bookmarkStart w:id="5559" w:name="_Toc36049630"/>
      <w:bookmarkStart w:id="5560" w:name="_Toc45210396"/>
      <w:bookmarkStart w:id="5561" w:name="_Toc51861223"/>
      <w:bookmarkStart w:id="5562" w:name="_Toc146246769"/>
      <w:r w:rsidRPr="00D3770C">
        <w:rPr>
          <w:rFonts w:eastAsia="Malgun Gothic"/>
        </w:rPr>
        <w:t>12.2.2.3.1</w:t>
      </w:r>
      <w:r w:rsidRPr="00D3770C">
        <w:rPr>
          <w:rFonts w:eastAsia="Malgun Gothic"/>
        </w:rPr>
        <w:tab/>
        <w:t>E1: Not in emergency state</w:t>
      </w:r>
      <w:bookmarkEnd w:id="5557"/>
      <w:bookmarkEnd w:id="5558"/>
      <w:bookmarkEnd w:id="5559"/>
      <w:bookmarkEnd w:id="5560"/>
      <w:bookmarkEnd w:id="5561"/>
      <w:bookmarkEnd w:id="556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63" w:name="_Toc20156347"/>
      <w:bookmarkStart w:id="5564" w:name="_Toc27501505"/>
      <w:bookmarkStart w:id="5565" w:name="_Toc36049631"/>
      <w:bookmarkStart w:id="5566" w:name="_Toc45210397"/>
      <w:bookmarkStart w:id="5567" w:name="_Toc51861224"/>
      <w:bookmarkStart w:id="5568" w:name="_Toc146246770"/>
      <w:r>
        <w:rPr>
          <w:rFonts w:eastAsia="Malgun Gothic"/>
          <w:lang w:eastAsia="zh-CN"/>
        </w:rPr>
        <w:t>12.2.2.3.2</w:t>
      </w:r>
      <w:r>
        <w:rPr>
          <w:rFonts w:eastAsia="Malgun Gothic"/>
          <w:lang w:eastAsia="zh-CN"/>
        </w:rPr>
        <w:tab/>
        <w:t>E2: Emergency state</w:t>
      </w:r>
      <w:bookmarkEnd w:id="5563"/>
      <w:bookmarkEnd w:id="5564"/>
      <w:bookmarkEnd w:id="5565"/>
      <w:bookmarkEnd w:id="5566"/>
      <w:bookmarkEnd w:id="5567"/>
      <w:bookmarkEnd w:id="556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9" w:name="_Toc20156348"/>
      <w:bookmarkStart w:id="5570" w:name="_Toc27501506"/>
      <w:bookmarkStart w:id="5571" w:name="_Toc36049632"/>
      <w:bookmarkStart w:id="5572" w:name="_Toc45210398"/>
      <w:bookmarkStart w:id="5573" w:name="_Toc51861225"/>
      <w:bookmarkStart w:id="5574" w:name="_Toc146246771"/>
      <w:r>
        <w:t>12.2.3</w:t>
      </w:r>
      <w:r>
        <w:tab/>
      </w:r>
      <w:r w:rsidRPr="003A3A19">
        <w:t>Procedures</w:t>
      </w:r>
      <w:bookmarkEnd w:id="5569"/>
      <w:bookmarkEnd w:id="5570"/>
      <w:bookmarkEnd w:id="5571"/>
      <w:bookmarkEnd w:id="5572"/>
      <w:bookmarkEnd w:id="5573"/>
      <w:bookmarkEnd w:id="5574"/>
    </w:p>
    <w:p w14:paraId="3738DF71" w14:textId="77777777" w:rsidR="00715FE5" w:rsidRPr="0073469F" w:rsidRDefault="00715FE5" w:rsidP="00567124">
      <w:pPr>
        <w:pStyle w:val="Heading4"/>
      </w:pPr>
      <w:bookmarkStart w:id="5575" w:name="_Toc20156349"/>
      <w:bookmarkStart w:id="5576" w:name="_Toc27501507"/>
      <w:bookmarkStart w:id="5577" w:name="_Toc36049633"/>
      <w:bookmarkStart w:id="5578" w:name="_Toc45210399"/>
      <w:bookmarkStart w:id="5579" w:name="_Toc51861226"/>
      <w:bookmarkStart w:id="5580" w:name="_Toc146246772"/>
      <w:r w:rsidRPr="0073469F">
        <w:t>12.2.</w:t>
      </w:r>
      <w:r w:rsidR="00A07B79">
        <w:t>3.</w:t>
      </w:r>
      <w:r w:rsidRPr="0073469F">
        <w:t>1</w:t>
      </w:r>
      <w:r w:rsidRPr="0073469F">
        <w:tab/>
        <w:t>Originating user sending emergency alert</w:t>
      </w:r>
      <w:bookmarkEnd w:id="5575"/>
      <w:bookmarkEnd w:id="5576"/>
      <w:bookmarkEnd w:id="5577"/>
      <w:bookmarkEnd w:id="5578"/>
      <w:bookmarkEnd w:id="5579"/>
      <w:bookmarkEnd w:id="558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81" w:name="_Toc20156350"/>
      <w:bookmarkStart w:id="5582" w:name="_Toc27501508"/>
      <w:bookmarkStart w:id="5583" w:name="_Toc36049634"/>
      <w:bookmarkStart w:id="5584" w:name="_Toc45210400"/>
      <w:bookmarkStart w:id="5585" w:name="_Toc51861227"/>
      <w:bookmarkStart w:id="5586" w:name="_Toc146246773"/>
      <w:r>
        <w:rPr>
          <w:rFonts w:eastAsia="Malgun Gothic"/>
        </w:rPr>
        <w:t>12.2.3.</w:t>
      </w:r>
      <w:r w:rsidR="005759F5">
        <w:rPr>
          <w:rFonts w:eastAsia="Malgun Gothic"/>
        </w:rPr>
        <w:t>2</w:t>
      </w:r>
      <w:r>
        <w:rPr>
          <w:rFonts w:eastAsia="Malgun Gothic"/>
        </w:rPr>
        <w:tab/>
        <w:t>Emergency alert retransmission</w:t>
      </w:r>
      <w:bookmarkEnd w:id="5581"/>
      <w:bookmarkEnd w:id="5582"/>
      <w:bookmarkEnd w:id="5583"/>
      <w:bookmarkEnd w:id="5584"/>
      <w:bookmarkEnd w:id="5585"/>
      <w:bookmarkEnd w:id="558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7" w:name="_Toc20156351"/>
      <w:bookmarkStart w:id="5588" w:name="_Toc27501509"/>
      <w:bookmarkStart w:id="5589" w:name="_Toc36049635"/>
      <w:bookmarkStart w:id="5590" w:name="_Toc45210401"/>
      <w:bookmarkStart w:id="5591" w:name="_Toc51861228"/>
      <w:bookmarkStart w:id="5592" w:name="_Toc146246774"/>
      <w:r w:rsidRPr="0073469F">
        <w:lastRenderedPageBreak/>
        <w:t>12.2.</w:t>
      </w:r>
      <w:r w:rsidR="00A07B79">
        <w:t>3.</w:t>
      </w:r>
      <w:r w:rsidR="005759F5">
        <w:t>3</w:t>
      </w:r>
      <w:r w:rsidRPr="0073469F">
        <w:tab/>
        <w:t>Terminating user receiving emergency alert</w:t>
      </w:r>
      <w:bookmarkEnd w:id="5587"/>
      <w:bookmarkEnd w:id="5588"/>
      <w:bookmarkEnd w:id="5589"/>
      <w:bookmarkEnd w:id="5590"/>
      <w:bookmarkEnd w:id="5591"/>
      <w:bookmarkEnd w:id="559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93" w:name="_Toc20156352"/>
      <w:bookmarkStart w:id="5594" w:name="_Toc27501510"/>
      <w:bookmarkStart w:id="5595" w:name="_Toc36049636"/>
      <w:bookmarkStart w:id="5596" w:name="_Toc45210402"/>
      <w:bookmarkStart w:id="5597" w:name="_Toc51861229"/>
      <w:bookmarkStart w:id="5598" w:name="_Toc146246775"/>
      <w:r>
        <w:rPr>
          <w:rFonts w:eastAsia="Malgun Gothic"/>
        </w:rPr>
        <w:t>12.2.3.</w:t>
      </w:r>
      <w:r w:rsidR="005759F5">
        <w:rPr>
          <w:rFonts w:eastAsia="Malgun Gothic"/>
        </w:rPr>
        <w:t>4</w:t>
      </w:r>
      <w:r>
        <w:rPr>
          <w:rFonts w:eastAsia="Malgun Gothic"/>
        </w:rPr>
        <w:tab/>
        <w:t>Terminating user receiving retransmitted emergency alert</w:t>
      </w:r>
      <w:bookmarkEnd w:id="5593"/>
      <w:bookmarkEnd w:id="5594"/>
      <w:bookmarkEnd w:id="5595"/>
      <w:bookmarkEnd w:id="5596"/>
      <w:bookmarkEnd w:id="5597"/>
      <w:bookmarkEnd w:id="559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9" w:name="_Toc20156353"/>
      <w:bookmarkStart w:id="5600" w:name="_Toc27501511"/>
      <w:bookmarkStart w:id="5601" w:name="_Toc36049637"/>
      <w:bookmarkStart w:id="5602" w:name="_Toc45210403"/>
      <w:bookmarkStart w:id="5603" w:name="_Toc51861230"/>
      <w:bookmarkStart w:id="5604" w:name="_Toc146246776"/>
      <w:r w:rsidRPr="0073469F">
        <w:t>12.2.</w:t>
      </w:r>
      <w:r w:rsidR="00A07B79">
        <w:t>3.</w:t>
      </w:r>
      <w:r w:rsidR="005759F5">
        <w:t>5</w:t>
      </w:r>
      <w:r w:rsidRPr="0073469F">
        <w:tab/>
        <w:t>Originating user cancels emergency alert</w:t>
      </w:r>
      <w:bookmarkEnd w:id="5599"/>
      <w:bookmarkEnd w:id="5600"/>
      <w:bookmarkEnd w:id="5601"/>
      <w:bookmarkEnd w:id="5602"/>
      <w:bookmarkEnd w:id="5603"/>
      <w:bookmarkEnd w:id="560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05" w:name="_Toc20156354"/>
      <w:bookmarkStart w:id="5606" w:name="_Toc27501512"/>
      <w:bookmarkStart w:id="5607" w:name="_Toc36049638"/>
      <w:bookmarkStart w:id="5608" w:name="_Toc45210404"/>
      <w:bookmarkStart w:id="5609" w:name="_Toc51861231"/>
      <w:bookmarkStart w:id="5610" w:name="_Toc146246777"/>
      <w:r w:rsidRPr="0073469F">
        <w:lastRenderedPageBreak/>
        <w:t>12.2.</w:t>
      </w:r>
      <w:r w:rsidR="00A07B79">
        <w:t>3.</w:t>
      </w:r>
      <w:r w:rsidR="005759F5">
        <w:t>6</w:t>
      </w:r>
      <w:r w:rsidRPr="0073469F">
        <w:tab/>
        <w:t>Terminating user receives GROUP EMERGENCY ALERT CANCEL message</w:t>
      </w:r>
      <w:bookmarkEnd w:id="5605"/>
      <w:bookmarkEnd w:id="5606"/>
      <w:bookmarkEnd w:id="5607"/>
      <w:bookmarkEnd w:id="5608"/>
      <w:bookmarkEnd w:id="5609"/>
      <w:bookmarkEnd w:id="561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11" w:name="_Toc20156355"/>
      <w:bookmarkStart w:id="5612" w:name="_Toc27501513"/>
      <w:bookmarkStart w:id="5613" w:name="_Toc36049639"/>
      <w:bookmarkStart w:id="5614" w:name="_Toc45210405"/>
      <w:bookmarkStart w:id="5615" w:name="_Toc51861232"/>
      <w:bookmarkStart w:id="5616" w:name="_Toc146246778"/>
      <w:r>
        <w:rPr>
          <w:rFonts w:eastAsia="Malgun Gothic"/>
        </w:rPr>
        <w:t>12.2.3.</w:t>
      </w:r>
      <w:r w:rsidR="005759F5">
        <w:rPr>
          <w:rFonts w:eastAsia="Malgun Gothic"/>
        </w:rPr>
        <w:t>7</w:t>
      </w:r>
      <w:r>
        <w:rPr>
          <w:rFonts w:eastAsia="Malgun Gothic"/>
        </w:rPr>
        <w:tab/>
        <w:t>Implicit emergency alert cancel</w:t>
      </w:r>
      <w:bookmarkEnd w:id="5611"/>
      <w:bookmarkEnd w:id="5612"/>
      <w:bookmarkEnd w:id="5613"/>
      <w:bookmarkEnd w:id="5614"/>
      <w:bookmarkEnd w:id="5615"/>
      <w:bookmarkEnd w:id="561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7" w:name="_Toc20156356"/>
      <w:bookmarkStart w:id="5618" w:name="_Toc27501514"/>
      <w:bookmarkStart w:id="5619" w:name="_Toc36049640"/>
      <w:bookmarkStart w:id="5620" w:name="_Toc45210406"/>
      <w:bookmarkStart w:id="5621" w:name="_Toc51861233"/>
      <w:bookmarkStart w:id="5622" w:name="_Toc146246779"/>
      <w:r w:rsidRPr="0073469F">
        <w:rPr>
          <w:noProof/>
        </w:rPr>
        <w:t>13</w:t>
      </w:r>
      <w:r w:rsidRPr="0073469F">
        <w:rPr>
          <w:noProof/>
        </w:rPr>
        <w:tab/>
        <w:t>Location procedures</w:t>
      </w:r>
      <w:bookmarkEnd w:id="5617"/>
      <w:bookmarkEnd w:id="5618"/>
      <w:bookmarkEnd w:id="5619"/>
      <w:bookmarkEnd w:id="5620"/>
      <w:bookmarkEnd w:id="5621"/>
      <w:bookmarkEnd w:id="5622"/>
    </w:p>
    <w:p w14:paraId="7FDB69D5" w14:textId="77777777" w:rsidR="00597574" w:rsidRPr="0073469F" w:rsidRDefault="00597574" w:rsidP="00567124">
      <w:pPr>
        <w:pStyle w:val="Heading2"/>
        <w:rPr>
          <w:noProof/>
        </w:rPr>
      </w:pPr>
      <w:bookmarkStart w:id="5623" w:name="_Toc20156357"/>
      <w:bookmarkStart w:id="5624" w:name="_Toc27501515"/>
      <w:bookmarkStart w:id="5625" w:name="_Toc36049641"/>
      <w:bookmarkStart w:id="5626" w:name="_Toc45210407"/>
      <w:bookmarkStart w:id="5627" w:name="_Toc51861234"/>
      <w:bookmarkStart w:id="5628" w:name="_Toc146246780"/>
      <w:r w:rsidRPr="0073469F">
        <w:rPr>
          <w:noProof/>
        </w:rPr>
        <w:t>13.1</w:t>
      </w:r>
      <w:r w:rsidRPr="0073469F">
        <w:rPr>
          <w:noProof/>
        </w:rPr>
        <w:tab/>
        <w:t>General</w:t>
      </w:r>
      <w:bookmarkEnd w:id="5623"/>
      <w:bookmarkEnd w:id="5624"/>
      <w:bookmarkEnd w:id="5625"/>
      <w:bookmarkEnd w:id="5626"/>
      <w:bookmarkEnd w:id="5627"/>
      <w:bookmarkEnd w:id="562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29" w:name="_Toc20156358"/>
      <w:bookmarkStart w:id="5630" w:name="_Toc27501516"/>
      <w:bookmarkStart w:id="5631" w:name="_Toc36049642"/>
      <w:bookmarkStart w:id="5632" w:name="_Toc45210408"/>
      <w:bookmarkStart w:id="5633" w:name="_Toc51861235"/>
      <w:bookmarkStart w:id="5634" w:name="_Toc146246781"/>
      <w:r w:rsidRPr="0073469F">
        <w:rPr>
          <w:noProof/>
        </w:rPr>
        <w:t>13.2</w:t>
      </w:r>
      <w:r w:rsidRPr="0073469F">
        <w:rPr>
          <w:noProof/>
        </w:rPr>
        <w:tab/>
        <w:t>Participating MCPTT function location procedures</w:t>
      </w:r>
      <w:bookmarkEnd w:id="5629"/>
      <w:bookmarkEnd w:id="5630"/>
      <w:bookmarkEnd w:id="5631"/>
      <w:bookmarkEnd w:id="5632"/>
      <w:bookmarkEnd w:id="5633"/>
      <w:bookmarkEnd w:id="5634"/>
    </w:p>
    <w:p w14:paraId="6F18DE77" w14:textId="77777777" w:rsidR="00597574" w:rsidRPr="0073469F" w:rsidRDefault="00597574" w:rsidP="00567124">
      <w:pPr>
        <w:pStyle w:val="Heading3"/>
        <w:rPr>
          <w:noProof/>
        </w:rPr>
      </w:pPr>
      <w:bookmarkStart w:id="5635" w:name="_Toc20156359"/>
      <w:bookmarkStart w:id="5636" w:name="_Toc27501517"/>
      <w:bookmarkStart w:id="5637" w:name="_Toc36049643"/>
      <w:bookmarkStart w:id="5638" w:name="_Toc45210409"/>
      <w:bookmarkStart w:id="5639" w:name="_Toc51861236"/>
      <w:bookmarkStart w:id="5640" w:name="_Toc146246782"/>
      <w:r w:rsidRPr="0073469F">
        <w:rPr>
          <w:noProof/>
        </w:rPr>
        <w:t>13.2.1</w:t>
      </w:r>
      <w:r w:rsidRPr="0073469F">
        <w:rPr>
          <w:noProof/>
        </w:rPr>
        <w:tab/>
        <w:t>General</w:t>
      </w:r>
      <w:bookmarkEnd w:id="5635"/>
      <w:bookmarkEnd w:id="5636"/>
      <w:bookmarkEnd w:id="5637"/>
      <w:bookmarkEnd w:id="5638"/>
      <w:bookmarkEnd w:id="5639"/>
      <w:bookmarkEnd w:id="564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lastRenderedPageBreak/>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41" w:name="_Toc20156360"/>
      <w:bookmarkStart w:id="5642" w:name="_Toc27501518"/>
      <w:bookmarkStart w:id="5643" w:name="_Toc36049644"/>
      <w:bookmarkStart w:id="5644" w:name="_Toc45210410"/>
      <w:bookmarkStart w:id="5645" w:name="_Toc51861237"/>
      <w:bookmarkStart w:id="5646" w:name="_Toc146246783"/>
      <w:r w:rsidRPr="0073469F">
        <w:rPr>
          <w:noProof/>
        </w:rPr>
        <w:t>13.2.2</w:t>
      </w:r>
      <w:r w:rsidRPr="0073469F">
        <w:rPr>
          <w:noProof/>
        </w:rPr>
        <w:tab/>
        <w:t>Location reporting configuration</w:t>
      </w:r>
      <w:bookmarkEnd w:id="5641"/>
      <w:bookmarkEnd w:id="5642"/>
      <w:bookmarkEnd w:id="5643"/>
      <w:bookmarkEnd w:id="5644"/>
      <w:bookmarkEnd w:id="5645"/>
      <w:bookmarkEnd w:id="564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7" w:name="_Toc20156361"/>
      <w:bookmarkStart w:id="5648" w:name="_Toc27501519"/>
      <w:bookmarkStart w:id="5649" w:name="_Toc36049645"/>
      <w:bookmarkStart w:id="5650" w:name="_Toc45210411"/>
      <w:bookmarkStart w:id="5651" w:name="_Toc51861238"/>
      <w:bookmarkStart w:id="5652" w:name="_Toc146246784"/>
      <w:r w:rsidRPr="0073469F">
        <w:rPr>
          <w:noProof/>
        </w:rPr>
        <w:t>13.2.3</w:t>
      </w:r>
      <w:r w:rsidRPr="0073469F">
        <w:rPr>
          <w:noProof/>
        </w:rPr>
        <w:tab/>
        <w:t>Location information request</w:t>
      </w:r>
      <w:bookmarkEnd w:id="5647"/>
      <w:bookmarkEnd w:id="5648"/>
      <w:bookmarkEnd w:id="5649"/>
      <w:bookmarkEnd w:id="5650"/>
      <w:bookmarkEnd w:id="5651"/>
      <w:bookmarkEnd w:id="5652"/>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53" w:name="_Toc20156362"/>
      <w:bookmarkStart w:id="5654" w:name="_Toc27501520"/>
      <w:bookmarkStart w:id="5655" w:name="_Toc36049646"/>
      <w:bookmarkStart w:id="5656" w:name="_Toc45210412"/>
      <w:bookmarkStart w:id="5657" w:name="_Toc51861239"/>
      <w:bookmarkStart w:id="5658" w:name="_Toc146246785"/>
      <w:r w:rsidRPr="0073469F">
        <w:rPr>
          <w:rFonts w:eastAsia="SimSun"/>
          <w:noProof/>
        </w:rPr>
        <w:t>13.2.4</w:t>
      </w:r>
      <w:r w:rsidRPr="0073469F">
        <w:rPr>
          <w:rFonts w:eastAsia="SimSun"/>
          <w:noProof/>
        </w:rPr>
        <w:tab/>
        <w:t>Location information report</w:t>
      </w:r>
      <w:bookmarkEnd w:id="5653"/>
      <w:bookmarkEnd w:id="5654"/>
      <w:bookmarkEnd w:id="5655"/>
      <w:bookmarkEnd w:id="5656"/>
      <w:bookmarkEnd w:id="5657"/>
      <w:bookmarkEnd w:id="5658"/>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lastRenderedPageBreak/>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9" w:name="_Toc20156363"/>
      <w:bookmarkStart w:id="5660" w:name="_Toc27501521"/>
      <w:bookmarkStart w:id="5661" w:name="_Toc36049647"/>
      <w:bookmarkStart w:id="5662" w:name="_Toc45210413"/>
      <w:bookmarkStart w:id="5663" w:name="_Toc51861240"/>
      <w:bookmarkStart w:id="5664" w:name="_Toc146246786"/>
      <w:r w:rsidRPr="0073469F">
        <w:t>13.2.5</w:t>
      </w:r>
      <w:r w:rsidRPr="0073469F">
        <w:tab/>
        <w:t>Abnormal cases</w:t>
      </w:r>
      <w:bookmarkEnd w:id="5659"/>
      <w:bookmarkEnd w:id="5660"/>
      <w:bookmarkEnd w:id="5661"/>
      <w:bookmarkEnd w:id="5662"/>
      <w:bookmarkEnd w:id="5663"/>
      <w:bookmarkEnd w:id="5664"/>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65" w:name="_Toc20156364"/>
      <w:bookmarkStart w:id="5666" w:name="_Toc27501522"/>
      <w:bookmarkStart w:id="5667" w:name="_Toc36049648"/>
      <w:bookmarkStart w:id="5668" w:name="_Toc45210414"/>
      <w:bookmarkStart w:id="5669" w:name="_Toc51861241"/>
      <w:bookmarkStart w:id="5670" w:name="_Toc146246787"/>
      <w:r w:rsidRPr="0073469F">
        <w:rPr>
          <w:noProof/>
        </w:rPr>
        <w:t>13.3</w:t>
      </w:r>
      <w:r w:rsidRPr="0073469F">
        <w:rPr>
          <w:noProof/>
        </w:rPr>
        <w:tab/>
        <w:t>MCPTT client location procedures</w:t>
      </w:r>
      <w:bookmarkEnd w:id="5665"/>
      <w:bookmarkEnd w:id="5666"/>
      <w:bookmarkEnd w:id="5667"/>
      <w:bookmarkEnd w:id="5668"/>
      <w:bookmarkEnd w:id="5669"/>
      <w:bookmarkEnd w:id="5670"/>
    </w:p>
    <w:p w14:paraId="2BD1D970" w14:textId="77777777" w:rsidR="00597574" w:rsidRPr="0073469F" w:rsidRDefault="00597574" w:rsidP="00567124">
      <w:pPr>
        <w:pStyle w:val="Heading3"/>
        <w:rPr>
          <w:rFonts w:eastAsia="Malgun Gothic"/>
          <w:noProof/>
        </w:rPr>
      </w:pPr>
      <w:bookmarkStart w:id="5671" w:name="_Toc20156365"/>
      <w:bookmarkStart w:id="5672" w:name="_Toc27501523"/>
      <w:bookmarkStart w:id="5673" w:name="_Toc36049649"/>
      <w:bookmarkStart w:id="5674" w:name="_Toc45210415"/>
      <w:bookmarkStart w:id="5675" w:name="_Toc51861242"/>
      <w:bookmarkStart w:id="5676" w:name="_Toc146246788"/>
      <w:r w:rsidRPr="0073469F">
        <w:rPr>
          <w:rFonts w:eastAsia="Malgun Gothic"/>
          <w:noProof/>
        </w:rPr>
        <w:t>13.3.1</w:t>
      </w:r>
      <w:r w:rsidRPr="0073469F">
        <w:rPr>
          <w:rFonts w:eastAsia="Malgun Gothic"/>
          <w:noProof/>
        </w:rPr>
        <w:tab/>
        <w:t>General</w:t>
      </w:r>
      <w:bookmarkEnd w:id="5671"/>
      <w:bookmarkEnd w:id="5672"/>
      <w:bookmarkEnd w:id="5673"/>
      <w:bookmarkEnd w:id="5674"/>
      <w:bookmarkEnd w:id="5675"/>
      <w:bookmarkEnd w:id="567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7" w:name="_Toc20156366"/>
      <w:bookmarkStart w:id="5678" w:name="_Toc27501524"/>
      <w:bookmarkStart w:id="5679" w:name="_Toc36049650"/>
      <w:bookmarkStart w:id="5680" w:name="_Toc45210416"/>
      <w:bookmarkStart w:id="5681" w:name="_Toc51861243"/>
      <w:bookmarkStart w:id="5682" w:name="_Toc146246789"/>
      <w:r w:rsidRPr="0073469F">
        <w:rPr>
          <w:rFonts w:eastAsia="Malgun Gothic"/>
        </w:rPr>
        <w:t>13.3.2</w:t>
      </w:r>
      <w:r w:rsidRPr="0073469F">
        <w:rPr>
          <w:rFonts w:eastAsia="Malgun Gothic"/>
        </w:rPr>
        <w:tab/>
        <w:t>Location reporting configuration</w:t>
      </w:r>
      <w:bookmarkEnd w:id="5677"/>
      <w:bookmarkEnd w:id="5678"/>
      <w:bookmarkEnd w:id="5679"/>
      <w:bookmarkEnd w:id="5680"/>
      <w:bookmarkEnd w:id="5681"/>
      <w:bookmarkEnd w:id="568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83" w:name="_Toc20156367"/>
      <w:bookmarkStart w:id="5684" w:name="_Toc27501525"/>
      <w:bookmarkStart w:id="5685" w:name="_Toc36049651"/>
      <w:bookmarkStart w:id="5686" w:name="_Toc45210417"/>
      <w:bookmarkStart w:id="5687" w:name="_Toc51861244"/>
      <w:bookmarkStart w:id="5688" w:name="_Toc146246790"/>
      <w:r w:rsidRPr="0073469F">
        <w:t>13.3.3</w:t>
      </w:r>
      <w:r w:rsidRPr="0073469F">
        <w:tab/>
        <w:t>Location information request</w:t>
      </w:r>
      <w:bookmarkEnd w:id="5683"/>
      <w:bookmarkEnd w:id="5684"/>
      <w:bookmarkEnd w:id="5685"/>
      <w:bookmarkEnd w:id="5686"/>
      <w:bookmarkEnd w:id="5687"/>
      <w:bookmarkEnd w:id="5688"/>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89" w:name="_Toc20156368"/>
      <w:bookmarkStart w:id="5690" w:name="_Toc27501526"/>
      <w:bookmarkStart w:id="5691" w:name="_Toc36049652"/>
      <w:bookmarkStart w:id="5692" w:name="_Toc45210418"/>
      <w:bookmarkStart w:id="5693" w:name="_Toc51861245"/>
      <w:bookmarkStart w:id="5694" w:name="_Toc146246791"/>
      <w:r w:rsidRPr="0073469F">
        <w:rPr>
          <w:noProof/>
        </w:rPr>
        <w:t>13.3.4</w:t>
      </w:r>
      <w:r w:rsidRPr="0073469F">
        <w:rPr>
          <w:noProof/>
        </w:rPr>
        <w:tab/>
        <w:t>Location information report</w:t>
      </w:r>
      <w:bookmarkEnd w:id="5689"/>
      <w:bookmarkEnd w:id="5690"/>
      <w:bookmarkEnd w:id="5691"/>
      <w:bookmarkEnd w:id="5692"/>
      <w:bookmarkEnd w:id="5693"/>
      <w:bookmarkEnd w:id="5694"/>
    </w:p>
    <w:p w14:paraId="3F400CE4" w14:textId="77777777" w:rsidR="00FD03D6" w:rsidRPr="004F782D" w:rsidRDefault="00FD03D6" w:rsidP="00567124">
      <w:pPr>
        <w:pStyle w:val="Heading4"/>
      </w:pPr>
      <w:bookmarkStart w:id="5695" w:name="_Toc20156369"/>
      <w:bookmarkStart w:id="5696" w:name="_Toc27501527"/>
      <w:bookmarkStart w:id="5697" w:name="_Toc36049653"/>
      <w:bookmarkStart w:id="5698" w:name="_Toc45210419"/>
      <w:bookmarkStart w:id="5699" w:name="_Toc51861246"/>
      <w:bookmarkStart w:id="5700" w:name="_Toc146246792"/>
      <w:r w:rsidRPr="00AD1139">
        <w:t>13.3.4.1</w:t>
      </w:r>
      <w:r w:rsidRPr="00AD1139">
        <w:tab/>
        <w:t>Report triggering</w:t>
      </w:r>
      <w:bookmarkEnd w:id="5695"/>
      <w:bookmarkEnd w:id="5696"/>
      <w:bookmarkEnd w:id="5697"/>
      <w:bookmarkEnd w:id="5698"/>
      <w:bookmarkEnd w:id="5699"/>
      <w:bookmarkEnd w:id="570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01" w:name="_Toc20156370"/>
      <w:bookmarkStart w:id="5702" w:name="_Toc27501528"/>
      <w:bookmarkStart w:id="5703" w:name="_Toc36049654"/>
      <w:bookmarkStart w:id="5704" w:name="_Toc45210420"/>
      <w:bookmarkStart w:id="5705" w:name="_Toc51861247"/>
      <w:bookmarkStart w:id="5706" w:name="_Toc146246793"/>
      <w:r w:rsidRPr="00AD1139">
        <w:t>13.3.4.2</w:t>
      </w:r>
      <w:r w:rsidRPr="00AD1139">
        <w:tab/>
        <w:t>Sending location information report</w:t>
      </w:r>
      <w:bookmarkEnd w:id="5701"/>
      <w:bookmarkEnd w:id="5702"/>
      <w:bookmarkEnd w:id="5703"/>
      <w:bookmarkEnd w:id="5704"/>
      <w:bookmarkEnd w:id="5705"/>
      <w:bookmarkEnd w:id="5706"/>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lastRenderedPageBreak/>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07" w:name="_Toc20156371"/>
      <w:bookmarkStart w:id="5708" w:name="_Toc27501529"/>
      <w:bookmarkStart w:id="5709" w:name="_Toc36049655"/>
      <w:bookmarkStart w:id="5710" w:name="_Toc45210421"/>
      <w:bookmarkStart w:id="5711" w:name="_Toc51861248"/>
      <w:bookmarkStart w:id="5712" w:name="_Toc146246794"/>
      <w:r w:rsidRPr="0073469F">
        <w:t>14</w:t>
      </w:r>
      <w:r w:rsidRPr="0073469F">
        <w:tab/>
        <w:t>MBMS transmission usage procedure</w:t>
      </w:r>
      <w:bookmarkEnd w:id="5707"/>
      <w:bookmarkEnd w:id="5708"/>
      <w:bookmarkEnd w:id="5709"/>
      <w:bookmarkEnd w:id="5710"/>
      <w:bookmarkEnd w:id="5711"/>
      <w:bookmarkEnd w:id="5712"/>
    </w:p>
    <w:p w14:paraId="0D0F06D7" w14:textId="77777777" w:rsidR="00E24FC7" w:rsidRPr="0073469F" w:rsidRDefault="00E24FC7" w:rsidP="00E24FC7">
      <w:pPr>
        <w:pStyle w:val="Heading1"/>
      </w:pPr>
      <w:bookmarkStart w:id="5713" w:name="_Toc146246795"/>
      <w:r>
        <w:t>14B</w:t>
      </w:r>
      <w:r>
        <w:tab/>
        <w:t>5G MB</w:t>
      </w:r>
      <w:r w:rsidRPr="0073469F">
        <w:t>S transmission usage procedure</w:t>
      </w:r>
      <w:bookmarkEnd w:id="5713"/>
    </w:p>
    <w:p w14:paraId="148625A6" w14:textId="77777777" w:rsidR="00E24FC7" w:rsidRPr="0073469F" w:rsidRDefault="00E24FC7" w:rsidP="00E24FC7">
      <w:pPr>
        <w:pStyle w:val="Heading2"/>
      </w:pPr>
      <w:bookmarkStart w:id="5714" w:name="_Toc114756200"/>
      <w:bookmarkStart w:id="5715" w:name="_Toc146246796"/>
      <w:r w:rsidRPr="0073469F">
        <w:t>14</w:t>
      </w:r>
      <w:r>
        <w:t>B</w:t>
      </w:r>
      <w:r w:rsidRPr="0073469F">
        <w:t>.1</w:t>
      </w:r>
      <w:r w:rsidRPr="0073469F">
        <w:tab/>
        <w:t>General</w:t>
      </w:r>
      <w:bookmarkEnd w:id="5714"/>
      <w:bookmarkEnd w:id="5715"/>
    </w:p>
    <w:p w14:paraId="795F05FA" w14:textId="77777777" w:rsidR="00E24FC7" w:rsidRPr="0073469F" w:rsidRDefault="00E24FC7" w:rsidP="00E24FC7">
      <w:r w:rsidRPr="0073469F">
        <w:t>This clause describes the participating MCPTT function and the MCPTT client procedure for:</w:t>
      </w:r>
    </w:p>
    <w:p w14:paraId="4D753C42" w14:textId="77777777" w:rsidR="00E24FC7" w:rsidRDefault="00E24FC7" w:rsidP="00954B63">
      <w:pPr>
        <w:pStyle w:val="B1"/>
        <w:numPr>
          <w:ilvl w:val="0"/>
          <w:numId w:val="13"/>
        </w:numPr>
      </w:pPr>
      <w:r>
        <w:t>MB</w:t>
      </w:r>
      <w:r w:rsidRPr="0073469F">
        <w:t xml:space="preserve">S </w:t>
      </w:r>
      <w:r>
        <w:t>session announcement</w:t>
      </w:r>
      <w:r w:rsidRPr="0073469F">
        <w:t>;</w:t>
      </w:r>
    </w:p>
    <w:p w14:paraId="2595944F" w14:textId="77777777" w:rsidR="00E24FC7" w:rsidRDefault="00E24FC7" w:rsidP="00954B63">
      <w:pPr>
        <w:pStyle w:val="B1"/>
        <w:numPr>
          <w:ilvl w:val="0"/>
          <w:numId w:val="13"/>
        </w:numPr>
      </w:pPr>
      <w:r>
        <w:t>UE session join notification;</w:t>
      </w:r>
    </w:p>
    <w:p w14:paraId="7667567D" w14:textId="77777777" w:rsidR="00E24FC7" w:rsidRDefault="00E24FC7" w:rsidP="00954B63">
      <w:pPr>
        <w:pStyle w:val="B1"/>
        <w:numPr>
          <w:ilvl w:val="0"/>
          <w:numId w:val="13"/>
        </w:numPr>
      </w:pPr>
      <w:r>
        <w:t>MBS session listening status; and</w:t>
      </w:r>
    </w:p>
    <w:p w14:paraId="756DF7A9" w14:textId="77777777" w:rsidR="00E24FC7" w:rsidRDefault="00E24FC7" w:rsidP="00954B63">
      <w:pPr>
        <w:pStyle w:val="B1"/>
        <w:numPr>
          <w:ilvl w:val="0"/>
          <w:numId w:val="13"/>
        </w:numPr>
      </w:pPr>
      <w:r>
        <w:t>MBS session de-announcement.</w:t>
      </w:r>
    </w:p>
    <w:p w14:paraId="16C31126" w14:textId="77777777" w:rsidR="00E24FC7" w:rsidRPr="0073469F" w:rsidRDefault="00E24FC7" w:rsidP="00E24FC7">
      <w:pPr>
        <w:pStyle w:val="Heading2"/>
      </w:pPr>
      <w:bookmarkStart w:id="5716" w:name="_Toc114756201"/>
      <w:bookmarkStart w:id="5717" w:name="_Toc146246797"/>
      <w:r w:rsidRPr="0073469F">
        <w:t>14</w:t>
      </w:r>
      <w:r>
        <w:t>B</w:t>
      </w:r>
      <w:r w:rsidRPr="0073469F">
        <w:t>.2</w:t>
      </w:r>
      <w:r w:rsidRPr="0073469F">
        <w:tab/>
        <w:t>Participating MCPTT function MBS usage procedures</w:t>
      </w:r>
      <w:bookmarkEnd w:id="5716"/>
      <w:bookmarkEnd w:id="5717"/>
    </w:p>
    <w:p w14:paraId="547590EE" w14:textId="77777777" w:rsidR="00E24FC7" w:rsidRPr="0073469F" w:rsidRDefault="00E24FC7" w:rsidP="00E24FC7">
      <w:pPr>
        <w:pStyle w:val="Heading3"/>
      </w:pPr>
      <w:bookmarkStart w:id="5718" w:name="_Toc114756202"/>
      <w:bookmarkStart w:id="5719" w:name="_Toc146246798"/>
      <w:r w:rsidRPr="0073469F">
        <w:t>14</w:t>
      </w:r>
      <w:r>
        <w:t>B</w:t>
      </w:r>
      <w:r w:rsidRPr="0073469F">
        <w:t>.2.1</w:t>
      </w:r>
      <w:r w:rsidRPr="0073469F">
        <w:tab/>
        <w:t>General</w:t>
      </w:r>
      <w:bookmarkEnd w:id="5718"/>
      <w:bookmarkEnd w:id="5719"/>
    </w:p>
    <w:p w14:paraId="3D45E828" w14:textId="77777777" w:rsidR="00E24FC7" w:rsidRPr="0073469F" w:rsidRDefault="00E24FC7" w:rsidP="00E24FC7">
      <w:r w:rsidRPr="0073469F">
        <w:t xml:space="preserve">This </w:t>
      </w:r>
      <w:r>
        <w:t>clause</w:t>
      </w:r>
      <w:r w:rsidRPr="0073469F">
        <w:t xml:space="preserve"> describes the procedures in the participating MCPTT function for:</w:t>
      </w:r>
    </w:p>
    <w:p w14:paraId="3DE81D60" w14:textId="77777777" w:rsidR="00E24FC7" w:rsidRDefault="00E24FC7" w:rsidP="00954B63">
      <w:pPr>
        <w:pStyle w:val="B1"/>
        <w:numPr>
          <w:ilvl w:val="0"/>
          <w:numId w:val="14"/>
        </w:numPr>
      </w:pPr>
      <w:r>
        <w:t>sending an MB</w:t>
      </w:r>
      <w:r w:rsidRPr="0073469F">
        <w:t xml:space="preserve">S </w:t>
      </w:r>
      <w:r>
        <w:t>session announcement</w:t>
      </w:r>
      <w:r w:rsidRPr="0073469F">
        <w:t xml:space="preserve"> to the MCPTT client;</w:t>
      </w:r>
    </w:p>
    <w:p w14:paraId="0CBBB35C" w14:textId="77777777" w:rsidR="00E24FC7" w:rsidRDefault="00E24FC7" w:rsidP="00954B63">
      <w:pPr>
        <w:pStyle w:val="B1"/>
        <w:numPr>
          <w:ilvl w:val="0"/>
          <w:numId w:val="14"/>
        </w:numPr>
      </w:pPr>
      <w:r>
        <w:t>receiving a UE session join notification from the MCPTT client</w:t>
      </w:r>
      <w:r w:rsidRPr="0073469F">
        <w:t>;</w:t>
      </w:r>
    </w:p>
    <w:p w14:paraId="17DC8ED7" w14:textId="77777777" w:rsidR="00E24FC7" w:rsidRDefault="00E24FC7" w:rsidP="00954B63">
      <w:pPr>
        <w:pStyle w:val="B1"/>
        <w:numPr>
          <w:ilvl w:val="0"/>
          <w:numId w:val="14"/>
        </w:numPr>
      </w:pPr>
      <w:r>
        <w:t>receiving an MBS session listening status from the MCPTT client; and</w:t>
      </w:r>
    </w:p>
    <w:p w14:paraId="03608D59" w14:textId="77777777" w:rsidR="00E24FC7" w:rsidRDefault="00E24FC7" w:rsidP="00954B63">
      <w:pPr>
        <w:pStyle w:val="B1"/>
        <w:numPr>
          <w:ilvl w:val="0"/>
          <w:numId w:val="14"/>
        </w:numPr>
      </w:pPr>
      <w:r>
        <w:t xml:space="preserve">receiving an MBS session de-announcement </w:t>
      </w:r>
      <w:r w:rsidRPr="007D0BBA">
        <w:t xml:space="preserve">acknowledgement </w:t>
      </w:r>
      <w:r>
        <w:t>from the MCPTT client.</w:t>
      </w:r>
    </w:p>
    <w:p w14:paraId="2A1B4E80" w14:textId="77777777" w:rsidR="00E24FC7" w:rsidRPr="0073469F" w:rsidRDefault="00E24FC7" w:rsidP="00E24FC7">
      <w:pPr>
        <w:pStyle w:val="Heading3"/>
      </w:pPr>
      <w:bookmarkStart w:id="5720" w:name="_Toc114756203"/>
      <w:bookmarkStart w:id="5721" w:name="_Toc146246799"/>
      <w:r w:rsidRPr="0073469F">
        <w:lastRenderedPageBreak/>
        <w:t>14</w:t>
      </w:r>
      <w:r>
        <w:t>B.2.2</w:t>
      </w:r>
      <w:r>
        <w:tab/>
        <w:t>Sending MB</w:t>
      </w:r>
      <w:r w:rsidRPr="0073469F">
        <w:t xml:space="preserve">S </w:t>
      </w:r>
      <w:r>
        <w:t xml:space="preserve">session </w:t>
      </w:r>
      <w:r w:rsidRPr="0073469F">
        <w:t>announcement procedures</w:t>
      </w:r>
      <w:bookmarkEnd w:id="5720"/>
      <w:bookmarkEnd w:id="5721"/>
    </w:p>
    <w:p w14:paraId="749F3CB1" w14:textId="77777777" w:rsidR="00E24FC7" w:rsidRPr="0073469F" w:rsidRDefault="00E24FC7" w:rsidP="00E24FC7">
      <w:pPr>
        <w:pStyle w:val="Heading4"/>
      </w:pPr>
      <w:bookmarkStart w:id="5722" w:name="_Toc146246800"/>
      <w:r w:rsidRPr="0073469F">
        <w:t>14</w:t>
      </w:r>
      <w:r>
        <w:t>B</w:t>
      </w:r>
      <w:r w:rsidRPr="0073469F">
        <w:t>.2.2.1</w:t>
      </w:r>
      <w:r w:rsidRPr="0073469F">
        <w:tab/>
        <w:t>General</w:t>
      </w:r>
      <w:bookmarkEnd w:id="5722"/>
    </w:p>
    <w:p w14:paraId="1BE85B59" w14:textId="77777777" w:rsidR="00E24FC7" w:rsidRDefault="00E24FC7" w:rsidP="00E24FC7">
      <w:r w:rsidRPr="002D15AC">
        <w:t>The participating MCPTT function follows the procedure in clause</w:t>
      </w:r>
      <w:r w:rsidRPr="0073469F">
        <w:t> 14</w:t>
      </w:r>
      <w:r w:rsidRPr="002D15AC">
        <w:t>.2.2.1 with the terminology mapping specified in clause</w:t>
      </w:r>
      <w:r w:rsidRPr="0073469F">
        <w:t> </w:t>
      </w:r>
      <w:r w:rsidRPr="002D15AC">
        <w:t>L.3.4.</w:t>
      </w:r>
    </w:p>
    <w:p w14:paraId="3C05215A" w14:textId="77777777" w:rsidR="00E24FC7" w:rsidRDefault="00E24FC7" w:rsidP="00E24FC7">
      <w:pPr>
        <w:pStyle w:val="Heading4"/>
      </w:pPr>
      <w:bookmarkStart w:id="5723" w:name="_Toc114756205"/>
      <w:bookmarkStart w:id="5724" w:name="_Toc146246801"/>
      <w:r w:rsidRPr="0073469F">
        <w:t>14</w:t>
      </w:r>
      <w:r>
        <w:t>B.2.2.2</w:t>
      </w:r>
      <w:r>
        <w:tab/>
        <w:t>Sending an initial MB</w:t>
      </w:r>
      <w:r w:rsidRPr="0073469F">
        <w:t xml:space="preserve">S </w:t>
      </w:r>
      <w:r>
        <w:t xml:space="preserve">session </w:t>
      </w:r>
      <w:r w:rsidRPr="0073469F">
        <w:t>announcement procedure</w:t>
      </w:r>
      <w:bookmarkEnd w:id="5723"/>
      <w:bookmarkEnd w:id="5724"/>
    </w:p>
    <w:p w14:paraId="2BDD4021" w14:textId="77777777" w:rsidR="00E24FC7" w:rsidRDefault="00E24FC7" w:rsidP="00E24FC7">
      <w:pPr>
        <w:rPr>
          <w:lang w:val="en-US" w:eastAsia="zh-CN"/>
        </w:rPr>
      </w:pPr>
      <w:r>
        <w:t>Shall generate a SIP MESSAGE request as specified in clause 14.2.2.2 with the following clarifications/exceptions.</w:t>
      </w:r>
    </w:p>
    <w:p w14:paraId="61F201EF" w14:textId="77777777" w:rsidR="00E24FC7" w:rsidRDefault="00E24FC7" w:rsidP="00E24FC7">
      <w:r>
        <w:t>All steps of clause 14.2.2.2 apply also for MBS except step 6), with the clarification that terminology mapping specified in clause L.3.4 applies.</w:t>
      </w:r>
    </w:p>
    <w:p w14:paraId="1C4126C3" w14:textId="77777777" w:rsidR="00E24FC7" w:rsidRDefault="00E24FC7" w:rsidP="00E24FC7">
      <w:r>
        <w:t>In place of step 6) of clause 14.2.2.2, the following step 6) shall be used:</w:t>
      </w:r>
    </w:p>
    <w:p w14:paraId="0A78C0C3" w14:textId="77777777" w:rsidR="00E24FC7" w:rsidRDefault="00E24FC7" w:rsidP="00954B63">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5587BBF9" w14:textId="77777777" w:rsidR="00E24FC7" w:rsidRDefault="00E24FC7" w:rsidP="00E24FC7">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3433611" w14:textId="77777777" w:rsidR="00E24FC7" w:rsidRDefault="00E24FC7" w:rsidP="00E24FC7">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547E189F" w14:textId="77777777" w:rsidR="00E24FC7" w:rsidRPr="00763F9F" w:rsidRDefault="00E24FC7" w:rsidP="00E24FC7">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04835B90" w14:textId="77777777" w:rsidR="00E24FC7" w:rsidRDefault="00E24FC7" w:rsidP="00E24FC7">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3E5C67F2" w14:textId="77777777" w:rsidR="00E24FC7" w:rsidRDefault="00E24FC7" w:rsidP="00E24FC7">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7A0C9770" w14:textId="77777777" w:rsidR="00E24FC7" w:rsidRDefault="00E24FC7" w:rsidP="00E24FC7">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501A8C70" w14:textId="77777777" w:rsidR="00E24FC7" w:rsidRDefault="00E24FC7" w:rsidP="00E24FC7">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58A7C21" w14:textId="77777777" w:rsidR="00E24FC7" w:rsidRPr="0073469F" w:rsidRDefault="00E24FC7" w:rsidP="00E24FC7">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CC8D6DA" w14:textId="77777777" w:rsidR="00E24FC7" w:rsidRDefault="00E24FC7" w:rsidP="00E24FC7">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FE7535E" w14:textId="77777777" w:rsidR="00E24FC7" w:rsidRPr="00942AE6" w:rsidRDefault="00E24FC7" w:rsidP="00E24FC7">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787625BF" w14:textId="77777777" w:rsidR="00E24FC7" w:rsidRDefault="00E24FC7" w:rsidP="00E24FC7">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6793001A" w14:textId="77777777" w:rsidR="00E24FC7" w:rsidRDefault="00E24FC7" w:rsidP="00E24FC7">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0D77DF0F" w14:textId="77777777" w:rsidR="00E24FC7" w:rsidRDefault="00E24FC7" w:rsidP="00E24FC7">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AB4EE5B" w14:textId="77777777" w:rsidR="00E24FC7" w:rsidRPr="0073469F" w:rsidRDefault="00E24FC7" w:rsidP="00E24FC7">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1A2903D6" w14:textId="77777777" w:rsidR="00E24FC7" w:rsidRDefault="00E24FC7" w:rsidP="00E24FC7">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3284D600" w14:textId="77777777" w:rsidR="00E24FC7" w:rsidRDefault="00E24FC7" w:rsidP="00E24FC7">
      <w:pPr>
        <w:pStyle w:val="B3"/>
      </w:pPr>
      <w:r>
        <w:lastRenderedPageBreak/>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2D128CC0" w14:textId="77777777" w:rsidR="00E24FC7" w:rsidRDefault="00E24FC7" w:rsidP="00E24FC7">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3BAE77EB" w14:textId="77777777" w:rsidR="00E24FC7" w:rsidRPr="0073469F" w:rsidRDefault="00E24FC7" w:rsidP="00E24FC7">
      <w:pPr>
        <w:pStyle w:val="Heading4"/>
      </w:pPr>
      <w:bookmarkStart w:id="5725" w:name="_Toc114756206"/>
      <w:bookmarkStart w:id="5726" w:name="_Toc146246802"/>
      <w:r w:rsidRPr="0073469F">
        <w:t>14</w:t>
      </w:r>
      <w:r>
        <w:t>B</w:t>
      </w:r>
      <w:r w:rsidRPr="0073469F">
        <w:t>.2.2.3</w:t>
      </w:r>
      <w:r w:rsidRPr="0073469F">
        <w:tab/>
        <w:t>Updating a</w:t>
      </w:r>
      <w:r>
        <w:t>n</w:t>
      </w:r>
      <w:r w:rsidRPr="0050595B">
        <w:t xml:space="preserve"> </w:t>
      </w:r>
      <w:r>
        <w:t>MBS session</w:t>
      </w:r>
      <w:r w:rsidRPr="0073469F">
        <w:t xml:space="preserve"> announcement</w:t>
      </w:r>
      <w:bookmarkEnd w:id="5725"/>
      <w:bookmarkEnd w:id="5726"/>
    </w:p>
    <w:p w14:paraId="2F3B47DE" w14:textId="77777777" w:rsidR="00E24FC7" w:rsidRPr="0073469F" w:rsidRDefault="00E24FC7" w:rsidP="00E24FC7">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1040CCCB" w14:textId="77777777" w:rsidR="00E24FC7" w:rsidRPr="009C60ED" w:rsidRDefault="00E24FC7" w:rsidP="00E24FC7">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20FD439E" w14:textId="77777777" w:rsidR="00E24FC7" w:rsidRDefault="00E24FC7" w:rsidP="00E24FC7">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2F17BCE5" w14:textId="77777777" w:rsidR="00E24FC7" w:rsidRPr="0073469F" w:rsidRDefault="00E24FC7" w:rsidP="00E24FC7">
      <w:pPr>
        <w:pStyle w:val="Heading4"/>
      </w:pPr>
      <w:bookmarkStart w:id="5727" w:name="_Toc114756207"/>
      <w:bookmarkStart w:id="5728" w:name="_Toc146246803"/>
      <w:r w:rsidRPr="0073469F">
        <w:t>14</w:t>
      </w:r>
      <w:r>
        <w:t>B.2.2.4</w:t>
      </w:r>
      <w:r>
        <w:tab/>
        <w:t>Cancelling an MB</w:t>
      </w:r>
      <w:r w:rsidRPr="0073469F">
        <w:t xml:space="preserve">S </w:t>
      </w:r>
      <w:r w:rsidRPr="009C1284">
        <w:t xml:space="preserve">session </w:t>
      </w:r>
      <w:r w:rsidRPr="0073469F">
        <w:t>announcement</w:t>
      </w:r>
      <w:bookmarkEnd w:id="5727"/>
      <w:bookmarkEnd w:id="5728"/>
    </w:p>
    <w:p w14:paraId="3CB67562" w14:textId="77777777" w:rsidR="00E24FC7" w:rsidRPr="0073469F" w:rsidRDefault="00E24FC7" w:rsidP="00E24FC7">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3EC2026C" w14:textId="77777777" w:rsidR="00E24FC7" w:rsidRPr="009C60ED" w:rsidRDefault="00E24FC7" w:rsidP="00E24FC7">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33E3D090" w14:textId="77777777" w:rsidR="00E24FC7" w:rsidRDefault="00E24FC7" w:rsidP="00E24FC7">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45C4EA4C" w14:textId="77777777" w:rsidR="00E24FC7" w:rsidRPr="0073469F" w:rsidRDefault="00E24FC7" w:rsidP="00E24FC7">
      <w:pPr>
        <w:pStyle w:val="Heading4"/>
      </w:pPr>
      <w:bookmarkStart w:id="5729" w:name="_Toc114756208"/>
      <w:bookmarkStart w:id="5730" w:name="_Toc146246804"/>
      <w:r>
        <w:t>14B.2.2.5</w:t>
      </w:r>
      <w:r w:rsidRPr="0073469F">
        <w:tab/>
        <w:t xml:space="preserve">Sending </w:t>
      </w:r>
      <w:r>
        <w:t>a MuSiK download</w:t>
      </w:r>
      <w:r w:rsidRPr="0073469F">
        <w:t xml:space="preserve"> </w:t>
      </w:r>
      <w:r>
        <w:t>message</w:t>
      </w:r>
      <w:bookmarkEnd w:id="5729"/>
      <w:bookmarkEnd w:id="5730"/>
    </w:p>
    <w:p w14:paraId="2E5D321D" w14:textId="77777777" w:rsidR="00E24FC7" w:rsidRDefault="00E24FC7" w:rsidP="00E24FC7">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48584778" w14:textId="77777777" w:rsidR="00E24FC7" w:rsidRPr="0073469F" w:rsidRDefault="00E24FC7" w:rsidP="00E24FC7">
      <w:pPr>
        <w:pStyle w:val="Heading3"/>
      </w:pPr>
      <w:bookmarkStart w:id="5731" w:name="_Toc146246805"/>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731"/>
    </w:p>
    <w:p w14:paraId="7DBAA4A0" w14:textId="77777777" w:rsidR="00E24FC7" w:rsidRDefault="00E24FC7" w:rsidP="00E24FC7">
      <w:pPr>
        <w:rPr>
          <w:noProof/>
        </w:rPr>
      </w:pPr>
      <w:r>
        <w:t>I</w:t>
      </w:r>
      <w:r w:rsidRPr="0073469F">
        <w:t>f the SIP MESSAGE request contains</w:t>
      </w:r>
      <w:r>
        <w:t>:</w:t>
      </w:r>
    </w:p>
    <w:p w14:paraId="7C4A8CC0" w14:textId="77777777" w:rsidR="00E24FC7" w:rsidRDefault="00E24FC7" w:rsidP="00E24FC7">
      <w:pPr>
        <w:pStyle w:val="B1"/>
      </w:pPr>
      <w:r>
        <w:t>1)</w:t>
      </w:r>
      <w:r>
        <w:tab/>
        <w:t>an application/vnd.3gpp.mcptt-mbs-usage-info+xml MIME body with an &lt;mb</w:t>
      </w:r>
      <w:r w:rsidRPr="0073469F">
        <w:t>s-listening-status&gt; element</w:t>
      </w:r>
      <w:r>
        <w:t>; and</w:t>
      </w:r>
    </w:p>
    <w:p w14:paraId="5306A10D"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405D60F1" w14:textId="77777777" w:rsidR="00E24FC7" w:rsidRDefault="00E24FC7" w:rsidP="00E24FC7">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595CC2A2" w14:textId="77777777" w:rsidR="00E24FC7" w:rsidRPr="00B6642D" w:rsidRDefault="00E24FC7" w:rsidP="00E24FC7">
      <w:r w:rsidRPr="00B6642D">
        <w:t>If the SIP MESSAGE request contains:</w:t>
      </w:r>
    </w:p>
    <w:p w14:paraId="56A3ACD2" w14:textId="77777777" w:rsidR="00E24FC7" w:rsidRPr="00B6642D" w:rsidRDefault="00E24FC7" w:rsidP="00E24FC7">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6029EAAD" w14:textId="77777777" w:rsidR="00E24FC7" w:rsidRPr="00B6642D" w:rsidRDefault="00E24FC7" w:rsidP="00E24FC7">
      <w:pPr>
        <w:pStyle w:val="B1"/>
      </w:pPr>
      <w:r w:rsidRPr="00B6642D">
        <w:t>2)</w:t>
      </w:r>
      <w:r w:rsidRPr="00B6642D">
        <w:tab/>
        <w:t>an application/vnd.3gpp.mcptt-info+xml MIME body containing an MCPTT ID in the &lt;mcptt-request-uri&gt; served by the participating MCPTT function;</w:t>
      </w:r>
    </w:p>
    <w:p w14:paraId="431CC863" w14:textId="77777777" w:rsidR="00E24FC7" w:rsidRPr="00B6642D" w:rsidRDefault="00E24FC7" w:rsidP="00E24FC7">
      <w:r w:rsidRPr="00B6642D">
        <w:t>then the participating MCPTT function:</w:t>
      </w:r>
    </w:p>
    <w:p w14:paraId="42405A20" w14:textId="77777777" w:rsidR="00E24FC7" w:rsidRPr="00B6642D" w:rsidRDefault="00E24FC7" w:rsidP="00E24FC7">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39CE6780" w14:textId="77777777" w:rsidR="00E24FC7" w:rsidRPr="009D5DF5" w:rsidRDefault="00E24FC7" w:rsidP="00E24FC7">
      <w:pPr>
        <w:pStyle w:val="B2"/>
      </w:pPr>
      <w:r w:rsidRPr="009D5DF5">
        <w:t>a)</w:t>
      </w:r>
      <w:r w:rsidRPr="009D5DF5">
        <w:tab/>
        <w:t>if the &lt;</w:t>
      </w:r>
      <w:r>
        <w:t>mbs-session-de-announcement-status</w:t>
      </w:r>
      <w:r w:rsidRPr="009D5DF5">
        <w:t>&gt; element is set to "</w:t>
      </w:r>
      <w:r w:rsidRPr="001A01C8">
        <w:t>deleting</w:t>
      </w:r>
      <w:r w:rsidRPr="009D5DF5">
        <w:t>":</w:t>
      </w:r>
    </w:p>
    <w:p w14:paraId="3E65663A" w14:textId="77777777" w:rsidR="00E24FC7" w:rsidRPr="003E61F1" w:rsidRDefault="00E24FC7" w:rsidP="00E24FC7">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w:t>
      </w:r>
      <w:r w:rsidRPr="009D5DF5">
        <w:lastRenderedPageBreak/>
        <w:t xml:space="preserve">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530F98E9" w14:textId="77777777" w:rsidR="00E24FC7" w:rsidRPr="009D5DF5" w:rsidRDefault="00E24FC7" w:rsidP="00E24FC7">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1869F452" w14:textId="77777777" w:rsidR="00E24FC7" w:rsidRPr="00753802" w:rsidRDefault="00E24FC7" w:rsidP="00E24FC7">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33CEA0D1" w14:textId="77777777" w:rsidR="00E24FC7" w:rsidRPr="00753802" w:rsidRDefault="00E24FC7" w:rsidP="00E24FC7">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18FC4027" w14:textId="77777777" w:rsidR="00E24FC7" w:rsidRPr="00753802" w:rsidRDefault="00E24FC7" w:rsidP="00E24FC7">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2035E3EC" w14:textId="77777777" w:rsidR="00E24FC7" w:rsidRPr="0073469F" w:rsidRDefault="00E24FC7" w:rsidP="00E24FC7">
      <w:pPr>
        <w:pStyle w:val="Heading3"/>
      </w:pPr>
      <w:bookmarkStart w:id="5732" w:name="_Toc146246806"/>
      <w:r w:rsidRPr="0073469F">
        <w:t>14</w:t>
      </w:r>
      <w:r>
        <w:t>B</w:t>
      </w:r>
      <w:r w:rsidRPr="0073469F">
        <w:t>.2.4</w:t>
      </w:r>
      <w:r w:rsidRPr="0073469F">
        <w:tab/>
        <w:t>Abnormal cases</w:t>
      </w:r>
      <w:bookmarkEnd w:id="5732"/>
    </w:p>
    <w:p w14:paraId="4E75A0B6" w14:textId="77777777" w:rsidR="00E24FC7" w:rsidRDefault="00E24FC7" w:rsidP="00E24FC7">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11A34701" w14:textId="77777777" w:rsidR="00E24FC7" w:rsidRPr="0073469F" w:rsidRDefault="00E24FC7" w:rsidP="00E24FC7">
      <w:pPr>
        <w:pStyle w:val="Heading3"/>
      </w:pPr>
      <w:bookmarkStart w:id="5733" w:name="_Toc146246807"/>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733"/>
    </w:p>
    <w:p w14:paraId="3FE79F85" w14:textId="77777777" w:rsidR="00E24FC7" w:rsidRPr="0073469F" w:rsidRDefault="00E24FC7" w:rsidP="00E24FC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33DF86F6" w14:textId="77777777" w:rsidR="00E24FC7" w:rsidRDefault="00E24FC7" w:rsidP="00E24FC7">
      <w:r w:rsidRPr="0073469F">
        <w:t>If the SIP MESSAGE request contains</w:t>
      </w:r>
      <w:r>
        <w:t>:</w:t>
      </w:r>
    </w:p>
    <w:p w14:paraId="21495673" w14:textId="77777777" w:rsidR="00E24FC7" w:rsidRDefault="00E24FC7" w:rsidP="00E24FC7">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15862D68"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5788A806" w14:textId="77777777" w:rsidR="00E24FC7" w:rsidRPr="0073469F" w:rsidRDefault="00E24FC7" w:rsidP="00E24FC7">
      <w:r>
        <w:t xml:space="preserve">then </w:t>
      </w:r>
      <w:r w:rsidRPr="0073469F">
        <w:t>the participating MCPTT function:</w:t>
      </w:r>
    </w:p>
    <w:p w14:paraId="30A2E5B1" w14:textId="77777777" w:rsidR="00E24FC7" w:rsidRPr="0073469F" w:rsidRDefault="00E24FC7" w:rsidP="00E24FC7">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74528646" w14:textId="77777777" w:rsidR="00E24FC7" w:rsidRPr="0073469F" w:rsidRDefault="00E24FC7" w:rsidP="00E24FC7">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1CF61681"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7CA1C12" w14:textId="77777777" w:rsidR="00E24FC7" w:rsidRPr="0073469F" w:rsidRDefault="00E24FC7" w:rsidP="00E24FC7">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FA3A3C7"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13CEB67A" w14:textId="77777777" w:rsidR="00E24FC7" w:rsidRPr="0073469F" w:rsidRDefault="00E24FC7" w:rsidP="00E24FC7">
      <w:pPr>
        <w:pStyle w:val="Heading2"/>
      </w:pPr>
      <w:bookmarkStart w:id="5734" w:name="_Toc114756211"/>
      <w:bookmarkStart w:id="5735" w:name="_Toc146246808"/>
      <w:r w:rsidRPr="0073469F">
        <w:t>14</w:t>
      </w:r>
      <w:r>
        <w:t>B</w:t>
      </w:r>
      <w:r w:rsidRPr="0073469F">
        <w:t>.3</w:t>
      </w:r>
      <w:r w:rsidRPr="0073469F">
        <w:tab/>
        <w:t>MCPTT client M</w:t>
      </w:r>
      <w:r>
        <w:t>B</w:t>
      </w:r>
      <w:r w:rsidRPr="0073469F">
        <w:t>S usage procedures</w:t>
      </w:r>
      <w:bookmarkEnd w:id="5734"/>
      <w:bookmarkEnd w:id="5735"/>
    </w:p>
    <w:p w14:paraId="7C3B2E19" w14:textId="77777777" w:rsidR="00E24FC7" w:rsidRPr="0073469F" w:rsidRDefault="00E24FC7" w:rsidP="00E24FC7">
      <w:pPr>
        <w:pStyle w:val="Heading3"/>
      </w:pPr>
      <w:bookmarkStart w:id="5736" w:name="_Toc114756212"/>
      <w:bookmarkStart w:id="5737" w:name="_Toc146246809"/>
      <w:r w:rsidRPr="0073469F">
        <w:t>14</w:t>
      </w:r>
      <w:r>
        <w:t>B</w:t>
      </w:r>
      <w:r w:rsidRPr="0073469F">
        <w:t>.3.1</w:t>
      </w:r>
      <w:r w:rsidRPr="0073469F">
        <w:tab/>
        <w:t>General</w:t>
      </w:r>
      <w:bookmarkEnd w:id="5736"/>
      <w:bookmarkEnd w:id="5737"/>
    </w:p>
    <w:p w14:paraId="056475BD" w14:textId="77777777" w:rsidR="00E24FC7" w:rsidRPr="0073469F" w:rsidRDefault="00E24FC7" w:rsidP="00E24FC7">
      <w:r w:rsidRPr="0073469F">
        <w:t xml:space="preserve">This </w:t>
      </w:r>
      <w:r>
        <w:t>clause</w:t>
      </w:r>
      <w:r w:rsidRPr="0073469F">
        <w:t xml:space="preserve"> describes the procedures in the MCPTT client for:</w:t>
      </w:r>
    </w:p>
    <w:p w14:paraId="7A05827D" w14:textId="77777777" w:rsidR="00E24FC7" w:rsidRDefault="00E24FC7" w:rsidP="00954B63">
      <w:pPr>
        <w:pStyle w:val="B1"/>
        <w:numPr>
          <w:ilvl w:val="0"/>
          <w:numId w:val="15"/>
        </w:numPr>
      </w:pPr>
      <w:r w:rsidRPr="0073469F">
        <w:t>receiv</w:t>
      </w:r>
      <w:r>
        <w:t>ing an MBS session announcement</w:t>
      </w:r>
      <w:r w:rsidRPr="0073469F">
        <w:t xml:space="preserve"> from the participating MCPTT function;</w:t>
      </w:r>
    </w:p>
    <w:p w14:paraId="406BE368" w14:textId="77777777" w:rsidR="00E24FC7" w:rsidRDefault="00E24FC7" w:rsidP="00954B63">
      <w:pPr>
        <w:pStyle w:val="B1"/>
        <w:numPr>
          <w:ilvl w:val="0"/>
          <w:numId w:val="15"/>
        </w:numPr>
      </w:pPr>
      <w:r>
        <w:t>sending a UE session join notification to the participating MCPTT function;</w:t>
      </w:r>
    </w:p>
    <w:p w14:paraId="05FFD923" w14:textId="77777777" w:rsidR="00E24FC7" w:rsidRDefault="00E24FC7" w:rsidP="00954B63">
      <w:pPr>
        <w:pStyle w:val="B1"/>
        <w:numPr>
          <w:ilvl w:val="0"/>
          <w:numId w:val="15"/>
        </w:numPr>
      </w:pPr>
      <w:r>
        <w:lastRenderedPageBreak/>
        <w:t>sending an MBS session listening status report to the participating MCPTT function; and</w:t>
      </w:r>
    </w:p>
    <w:p w14:paraId="4339CAB6" w14:textId="77777777" w:rsidR="00E24FC7" w:rsidRDefault="00E24FC7" w:rsidP="00954B63">
      <w:pPr>
        <w:pStyle w:val="B1"/>
        <w:numPr>
          <w:ilvl w:val="0"/>
          <w:numId w:val="15"/>
        </w:numPr>
      </w:pPr>
      <w:r>
        <w:t xml:space="preserve">sending an MBS session de-announcement </w:t>
      </w:r>
      <w:r w:rsidRPr="000D1DEB">
        <w:t>acknowledgement</w:t>
      </w:r>
      <w:r>
        <w:t xml:space="preserve"> to the participating MCPTT function.</w:t>
      </w:r>
    </w:p>
    <w:p w14:paraId="1B228E66" w14:textId="77777777" w:rsidR="00E24FC7" w:rsidRDefault="00E24FC7" w:rsidP="00E24FC7">
      <w:pPr>
        <w:pStyle w:val="Heading3"/>
      </w:pPr>
      <w:bookmarkStart w:id="5738" w:name="_Toc114756213"/>
      <w:bookmarkStart w:id="5739" w:name="_Toc146246810"/>
      <w:r>
        <w:t>14B.3.2</w:t>
      </w:r>
      <w:r>
        <w:tab/>
        <w:t>Receiving an MB</w:t>
      </w:r>
      <w:r w:rsidRPr="0073469F">
        <w:t xml:space="preserve">S </w:t>
      </w:r>
      <w:r>
        <w:t>session</w:t>
      </w:r>
      <w:r w:rsidRPr="0073469F">
        <w:t xml:space="preserve"> announcement</w:t>
      </w:r>
      <w:bookmarkEnd w:id="5738"/>
      <w:bookmarkEnd w:id="5739"/>
    </w:p>
    <w:p w14:paraId="17BD9036" w14:textId="77777777" w:rsidR="00E24FC7" w:rsidRPr="00882888" w:rsidRDefault="00E24FC7" w:rsidP="00E24FC7">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E522116" w14:textId="77777777" w:rsidR="00E24FC7" w:rsidRPr="00526799" w:rsidRDefault="00E24FC7" w:rsidP="00E24FC7">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0FCC2F0C" w14:textId="77777777" w:rsidR="00E24FC7" w:rsidRPr="0073469F" w:rsidRDefault="00E24FC7" w:rsidP="00E24FC7">
      <w:pPr>
        <w:pStyle w:val="B1"/>
      </w:pPr>
      <w:r w:rsidRPr="0073469F">
        <w:t>1)</w:t>
      </w:r>
      <w:r>
        <w:tab/>
        <w:t>if the &lt;mb</w:t>
      </w:r>
      <w:r w:rsidRPr="0073469F">
        <w:t xml:space="preserve">s-service-areas&gt; element </w:t>
      </w:r>
      <w:r>
        <w:t>is present</w:t>
      </w:r>
      <w:r w:rsidRPr="0073469F">
        <w:t>:</w:t>
      </w:r>
    </w:p>
    <w:p w14:paraId="2735A1F9" w14:textId="77777777" w:rsidR="00E24FC7" w:rsidRPr="0073469F" w:rsidRDefault="00E24FC7" w:rsidP="00E24FC7">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F93934A" w14:textId="77777777" w:rsidR="00E24FC7" w:rsidRPr="0073469F" w:rsidRDefault="00E24FC7" w:rsidP="00E24FC7">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6B8662CF" w14:textId="77777777" w:rsidR="00E24FC7" w:rsidRPr="0073469F" w:rsidRDefault="00E24FC7" w:rsidP="00E24FC7">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1D8992BE" w14:textId="77777777" w:rsidR="00E24FC7" w:rsidRDefault="00E24FC7" w:rsidP="00E24FC7">
      <w:pPr>
        <w:pStyle w:val="B3"/>
      </w:pPr>
      <w:r w:rsidRPr="0073469F">
        <w:t>i)</w:t>
      </w:r>
      <w:r w:rsidRPr="0073469F">
        <w:tab/>
      </w:r>
      <w:r w:rsidRPr="0073469F">
        <w:rPr>
          <w:lang w:eastAsia="ko-KR"/>
        </w:rPr>
        <w:t>shall</w:t>
      </w:r>
      <w:r w:rsidRPr="0073469F">
        <w:t xml:space="preserve"> store the received &lt;announcement&gt; element;</w:t>
      </w:r>
    </w:p>
    <w:p w14:paraId="41CF3A19" w14:textId="77777777" w:rsidR="00E24FC7" w:rsidRPr="00A849C3" w:rsidRDefault="00E24FC7" w:rsidP="00E24FC7">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45F497F7" w14:textId="77777777" w:rsidR="00E24FC7" w:rsidRPr="0073469F" w:rsidRDefault="00E24FC7" w:rsidP="00E24FC7">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5376B220" w14:textId="77777777" w:rsidR="00E24FC7" w:rsidRPr="0073469F" w:rsidRDefault="00E24FC7" w:rsidP="00E24FC7">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B9C55D6" w14:textId="77777777" w:rsidR="00E24FC7" w:rsidRPr="00B772AE" w:rsidRDefault="00E24FC7" w:rsidP="00E24FC7">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0795AEEA" w14:textId="77777777" w:rsidR="00E24FC7" w:rsidRDefault="00E24FC7" w:rsidP="00E24FC7">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1463F504" w14:textId="77777777" w:rsidR="00E24FC7" w:rsidRPr="0073469F" w:rsidRDefault="00E24FC7" w:rsidP="00E24FC7">
      <w:pPr>
        <w:pStyle w:val="Heading3"/>
      </w:pPr>
      <w:bookmarkStart w:id="5740" w:name="_Toc146246811"/>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740"/>
    </w:p>
    <w:p w14:paraId="59BB6229" w14:textId="77777777" w:rsidR="00E24FC7" w:rsidRPr="0073469F" w:rsidRDefault="00E24FC7" w:rsidP="00E24FC7">
      <w:pPr>
        <w:pStyle w:val="Heading4"/>
        <w:ind w:hanging="1134"/>
      </w:pPr>
      <w:bookmarkStart w:id="5741" w:name="_Toc146246812"/>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741"/>
    </w:p>
    <w:p w14:paraId="04B19238" w14:textId="77777777" w:rsidR="00E24FC7" w:rsidRPr="0073469F" w:rsidRDefault="00E24FC7" w:rsidP="00E24FC7">
      <w:r w:rsidRPr="0073469F">
        <w:t>If one of the following conditions is fulfilled:</w:t>
      </w:r>
    </w:p>
    <w:p w14:paraId="2B432139" w14:textId="77777777" w:rsidR="00E24FC7" w:rsidRPr="0073469F" w:rsidRDefault="00E24FC7" w:rsidP="00E24FC7">
      <w:pPr>
        <w:pStyle w:val="B1"/>
      </w:pPr>
      <w:r w:rsidRPr="0073469F">
        <w:t>1)</w:t>
      </w:r>
      <w:r w:rsidRPr="0073469F">
        <w:tab/>
        <w:t>if the MCPTT client:</w:t>
      </w:r>
    </w:p>
    <w:p w14:paraId="495E47FF"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0FCD5A2"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E9C7314" w14:textId="77777777" w:rsidR="00E24FC7" w:rsidRPr="0073469F" w:rsidRDefault="00E24FC7" w:rsidP="00E24FC7">
      <w:pPr>
        <w:pStyle w:val="B2"/>
      </w:pPr>
      <w:r w:rsidRPr="0073469F">
        <w:t>c)</w:t>
      </w:r>
      <w:r w:rsidRPr="0073469F">
        <w:tab/>
        <w:t>the status "listening" is not already reported; or</w:t>
      </w:r>
    </w:p>
    <w:p w14:paraId="12F7AE32" w14:textId="77777777" w:rsidR="00E24FC7" w:rsidRPr="0073469F" w:rsidRDefault="00E24FC7" w:rsidP="00E24FC7">
      <w:pPr>
        <w:pStyle w:val="B1"/>
      </w:pPr>
      <w:r w:rsidRPr="0073469F">
        <w:t>2)</w:t>
      </w:r>
      <w:r w:rsidRPr="0073469F">
        <w:tab/>
        <w:t>if the MCPTT client:</w:t>
      </w:r>
    </w:p>
    <w:p w14:paraId="42E2652B"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024FF486" w14:textId="77777777" w:rsidR="00E24FC7" w:rsidRPr="0073469F" w:rsidRDefault="00E24FC7" w:rsidP="00E24FC7">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50645A3F" w14:textId="77777777" w:rsidR="00E24FC7" w:rsidRPr="0073469F" w:rsidRDefault="00E24FC7" w:rsidP="00E24FC7">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4E70B1E" w14:textId="77777777" w:rsidR="00E24FC7" w:rsidRPr="0073469F" w:rsidRDefault="00E24FC7" w:rsidP="00E24FC7">
      <w:pPr>
        <w:pStyle w:val="B2"/>
      </w:pPr>
      <w:r>
        <w:t>d)</w:t>
      </w:r>
      <w:r>
        <w:tab/>
        <w:t>experiences good MB</w:t>
      </w:r>
      <w:r w:rsidRPr="0073469F">
        <w:t xml:space="preserve">S </w:t>
      </w:r>
      <w:r>
        <w:t>session</w:t>
      </w:r>
      <w:r w:rsidRPr="0073469F">
        <w:t xml:space="preserve"> radio condition;</w:t>
      </w:r>
    </w:p>
    <w:p w14:paraId="1EA23B6B" w14:textId="77777777" w:rsidR="00E24FC7" w:rsidRPr="0073469F" w:rsidRDefault="00E24FC7" w:rsidP="00E24FC7">
      <w:r w:rsidRPr="0073469F">
        <w:lastRenderedPageBreak/>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50CE3037" w14:textId="77777777" w:rsidR="00E24FC7" w:rsidRPr="0073469F" w:rsidRDefault="00E24FC7" w:rsidP="00E24FC7">
      <w:r w:rsidRPr="0073469F">
        <w:t>If one of the following conditions is fulfilled:</w:t>
      </w:r>
    </w:p>
    <w:p w14:paraId="111C9E9A" w14:textId="77777777" w:rsidR="00E24FC7" w:rsidRPr="0073469F" w:rsidRDefault="00E24FC7" w:rsidP="00E24FC7">
      <w:pPr>
        <w:pStyle w:val="B1"/>
      </w:pPr>
      <w:r w:rsidRPr="0073469F">
        <w:t>1)</w:t>
      </w:r>
      <w:r w:rsidRPr="0073469F">
        <w:tab/>
        <w:t>if the MCPTT client:</w:t>
      </w:r>
    </w:p>
    <w:p w14:paraId="11FD2DA6"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38CCF985"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A8D3058" w14:textId="77777777" w:rsidR="00E24FC7" w:rsidRPr="0073469F" w:rsidRDefault="00E24FC7" w:rsidP="00E24FC7">
      <w:pPr>
        <w:pStyle w:val="B2"/>
      </w:pPr>
      <w:r w:rsidRPr="0073469F">
        <w:t>c)</w:t>
      </w:r>
      <w:r w:rsidRPr="0073469F">
        <w:tab/>
        <w:t>the status "not-listening" is not already reported;</w:t>
      </w:r>
    </w:p>
    <w:p w14:paraId="05846F52" w14:textId="77777777" w:rsidR="00E24FC7" w:rsidRPr="0073469F" w:rsidRDefault="00E24FC7" w:rsidP="00E24FC7">
      <w:pPr>
        <w:pStyle w:val="B1"/>
      </w:pPr>
      <w:r w:rsidRPr="0073469F">
        <w:t>2)</w:t>
      </w:r>
      <w:r w:rsidRPr="0073469F">
        <w:tab/>
        <w:t>if the MCPTT client:</w:t>
      </w:r>
    </w:p>
    <w:p w14:paraId="44AF5DFA"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16B51AB6"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3CCE7842" w14:textId="77777777" w:rsidR="00E24FC7" w:rsidRPr="0073469F" w:rsidRDefault="00E24FC7" w:rsidP="00E24FC7">
      <w:pPr>
        <w:pStyle w:val="B2"/>
      </w:pPr>
      <w:r w:rsidRPr="0073469F">
        <w:t>c)</w:t>
      </w:r>
      <w:r w:rsidRPr="0073469F">
        <w:tab/>
        <w:t>does not participate in an ongoing conversation;</w:t>
      </w:r>
    </w:p>
    <w:p w14:paraId="57E84209" w14:textId="77777777" w:rsidR="00E24FC7" w:rsidRPr="0073469F" w:rsidRDefault="00E24FC7" w:rsidP="00E24FC7">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043A26BE" w14:textId="77777777" w:rsidR="00E24FC7" w:rsidRPr="0073469F" w:rsidRDefault="00E24FC7" w:rsidP="00E24FC7">
      <w:pPr>
        <w:pStyle w:val="B2"/>
      </w:pPr>
      <w:r w:rsidRPr="0073469F">
        <w:t>e)</w:t>
      </w:r>
      <w:r w:rsidRPr="0073469F">
        <w:tab/>
        <w:t>the status "not-listening" is not already reported; or</w:t>
      </w:r>
    </w:p>
    <w:p w14:paraId="45ED07D6" w14:textId="77777777" w:rsidR="00E24FC7" w:rsidRPr="0073469F" w:rsidRDefault="00E24FC7" w:rsidP="00E24FC7">
      <w:pPr>
        <w:pStyle w:val="B1"/>
      </w:pPr>
      <w:r>
        <w:t>3</w:t>
      </w:r>
      <w:r w:rsidRPr="0073469F">
        <w:t>)</w:t>
      </w:r>
      <w:r w:rsidRPr="0073469F">
        <w:tab/>
        <w:t>if the MCPTT client:</w:t>
      </w:r>
    </w:p>
    <w:p w14:paraId="31527B27" w14:textId="77777777" w:rsidR="00E24FC7" w:rsidRDefault="00E24FC7" w:rsidP="00E24FC7">
      <w:pPr>
        <w:pStyle w:val="B2"/>
      </w:pPr>
      <w:r w:rsidRPr="0073469F">
        <w:t>a)</w:t>
      </w:r>
      <w:r w:rsidRPr="0073469F">
        <w:tab/>
        <w:t>suffer</w:t>
      </w:r>
      <w:r>
        <w:t>s from bad MBS session</w:t>
      </w:r>
      <w:r w:rsidRPr="0073469F">
        <w:t xml:space="preserve"> radio condition,</w:t>
      </w:r>
    </w:p>
    <w:p w14:paraId="444B5BE9" w14:textId="77777777" w:rsidR="00E24FC7" w:rsidRDefault="00E24FC7" w:rsidP="00E24FC7">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1A11E432" w14:textId="77777777" w:rsidR="00E24FC7" w:rsidRPr="0073469F" w:rsidRDefault="00E24FC7" w:rsidP="00E24FC7">
      <w:r w:rsidRPr="0073469F">
        <w:t xml:space="preserve">If </w:t>
      </w:r>
      <w:r>
        <w:t>all the following conditions are fulfilled</w:t>
      </w:r>
      <w:r w:rsidRPr="0073469F">
        <w:t>:</w:t>
      </w:r>
    </w:p>
    <w:p w14:paraId="3B6C10E1" w14:textId="77777777" w:rsidR="00E24FC7" w:rsidRDefault="00E24FC7" w:rsidP="00E24FC7">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3BD062DA" w14:textId="77777777" w:rsidR="00E24FC7" w:rsidRDefault="00E24FC7" w:rsidP="00E24FC7">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446D1A3D" w14:textId="77777777" w:rsidR="00E24FC7" w:rsidRDefault="00E24FC7" w:rsidP="00E24FC7">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8947638" w14:textId="77777777" w:rsidR="00E24FC7" w:rsidRPr="0073469F" w:rsidRDefault="00E24FC7" w:rsidP="00E24FC7">
      <w:r w:rsidRPr="0073469F">
        <w:t xml:space="preserve">If </w:t>
      </w:r>
      <w:r>
        <w:t>all the following conditions are fulfilled</w:t>
      </w:r>
      <w:r w:rsidRPr="0073469F">
        <w:t>:</w:t>
      </w:r>
    </w:p>
    <w:p w14:paraId="628816F0" w14:textId="77777777" w:rsidR="00E24FC7" w:rsidRDefault="00E24FC7" w:rsidP="00E24FC7">
      <w:pPr>
        <w:pStyle w:val="B1"/>
      </w:pPr>
      <w:r>
        <w:t>1)</w:t>
      </w:r>
      <w:r>
        <w:tab/>
      </w:r>
      <w:r w:rsidRPr="0073469F">
        <w:t>the MCPTT client</w:t>
      </w:r>
      <w:r>
        <w:t xml:space="preserve"> has </w:t>
      </w:r>
      <w:r w:rsidRPr="00A92204">
        <w:t>reported</w:t>
      </w:r>
      <w:r>
        <w:t xml:space="preserve"> "listening" as the most recent listening status relative to an MBS session;</w:t>
      </w:r>
    </w:p>
    <w:p w14:paraId="19E4D1CD" w14:textId="77777777" w:rsidR="00E24FC7" w:rsidRDefault="00E24FC7" w:rsidP="00E24FC7">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7A516C6D" w14:textId="77777777" w:rsidR="00E24FC7" w:rsidRDefault="00E24FC7" w:rsidP="00E24FC7">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20B99254" w14:textId="77777777" w:rsidR="00E24FC7" w:rsidRPr="0073469F" w:rsidRDefault="00E24FC7" w:rsidP="00E24FC7">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0A2F5665" w14:textId="77777777" w:rsidR="00E24FC7" w:rsidRPr="0073469F" w:rsidRDefault="00E24FC7" w:rsidP="00E24FC7">
      <w:pPr>
        <w:pStyle w:val="Heading4"/>
      </w:pPr>
      <w:bookmarkStart w:id="5742" w:name="_Toc146246813"/>
      <w:r w:rsidRPr="0073469F">
        <w:t>14</w:t>
      </w:r>
      <w:r>
        <w:t>B.3.3.2</w:t>
      </w:r>
      <w:r>
        <w:tab/>
        <w:t>Sending the MBS session</w:t>
      </w:r>
      <w:r w:rsidRPr="0073469F">
        <w:t xml:space="preserve"> listening</w:t>
      </w:r>
      <w:r>
        <w:t xml:space="preserve"> or </w:t>
      </w:r>
      <w:r w:rsidRPr="00602675">
        <w:t>MBS session de-announcement acknowledgement</w:t>
      </w:r>
      <w:bookmarkEnd w:id="5742"/>
    </w:p>
    <w:p w14:paraId="551204CE" w14:textId="77777777" w:rsidR="00E24FC7" w:rsidRPr="005C7817" w:rsidRDefault="00E24FC7" w:rsidP="00E24FC7">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2F4F41CE" w14:textId="77777777" w:rsidR="00E24FC7" w:rsidRPr="00E20226" w:rsidRDefault="00E24FC7" w:rsidP="00E24FC7">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 xml:space="preserve">"MBMS bearer </w:t>
      </w:r>
      <w:r>
        <w:lastRenderedPageBreak/>
        <w:t>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0E9C560E" w14:textId="77777777" w:rsidR="00E24FC7" w:rsidRPr="0073469F" w:rsidRDefault="00E24FC7" w:rsidP="00E24FC7">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1E9DFEE0"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2E479C29" w14:textId="77777777" w:rsidR="00E24FC7"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0C3EA0FF" w14:textId="77777777" w:rsidR="00E24FC7" w:rsidRDefault="00E24FC7" w:rsidP="00E24FC7">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9B310C8" w14:textId="77777777" w:rsidR="00E24FC7" w:rsidRDefault="00E24FC7" w:rsidP="00E24FC7">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4597A0B2" w14:textId="77777777" w:rsidR="00E24FC7" w:rsidRPr="0073469F" w:rsidRDefault="00E24FC7" w:rsidP="00E24FC7">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64FCB6E9"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E01F836" w14:textId="77777777" w:rsidR="00E24FC7" w:rsidRPr="0073469F"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3C9C1B37" w14:textId="77777777" w:rsidR="00E24FC7" w:rsidRDefault="00E24FC7" w:rsidP="00E24FC7">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4BCCE086" w14:textId="77777777" w:rsidR="00E24FC7" w:rsidRPr="0073469F" w:rsidRDefault="00E24FC7" w:rsidP="00E24FC7">
      <w:pPr>
        <w:pStyle w:val="Heading3"/>
      </w:pPr>
      <w:bookmarkStart w:id="5743" w:name="_Toc146246814"/>
      <w:r>
        <w:t>14B.3.4</w:t>
      </w:r>
      <w:r>
        <w:tab/>
        <w:t>Receiving a</w:t>
      </w:r>
      <w:r w:rsidRPr="0073469F">
        <w:t xml:space="preserve"> </w:t>
      </w:r>
      <w:r>
        <w:t>MuSiK download</w:t>
      </w:r>
      <w:r w:rsidRPr="0073469F">
        <w:t xml:space="preserve"> </w:t>
      </w:r>
      <w:r>
        <w:t>message</w:t>
      </w:r>
      <w:bookmarkEnd w:id="5743"/>
    </w:p>
    <w:p w14:paraId="0DCE62D4" w14:textId="77777777" w:rsidR="00E24FC7" w:rsidRDefault="00E24FC7" w:rsidP="00E24FC7">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41B212F1" w14:textId="77777777" w:rsidR="00E24FC7" w:rsidRDefault="00E24FC7" w:rsidP="00E24FC7">
      <w:pPr>
        <w:pStyle w:val="Heading3"/>
      </w:pPr>
      <w:bookmarkStart w:id="5744" w:name="_Toc146246815"/>
      <w:r>
        <w:t>14B.3.5</w:t>
      </w:r>
      <w:r>
        <w:tab/>
        <w:t>T</w:t>
      </w:r>
      <w:r w:rsidRPr="00F241FE">
        <w:t>he UE session join notification</w:t>
      </w:r>
      <w:bookmarkEnd w:id="5744"/>
    </w:p>
    <w:p w14:paraId="678D7CAB" w14:textId="77777777" w:rsidR="00E24FC7" w:rsidRPr="0073469F" w:rsidRDefault="00E24FC7" w:rsidP="00E24FC7">
      <w:pPr>
        <w:pStyle w:val="Heading4"/>
        <w:ind w:hanging="1134"/>
      </w:pPr>
      <w:bookmarkStart w:id="5745" w:name="_Toc146246816"/>
      <w:r w:rsidRPr="0073469F">
        <w:t>14</w:t>
      </w:r>
      <w:r>
        <w:t>B.3.5</w:t>
      </w:r>
      <w:r w:rsidRPr="0073469F">
        <w:t>.1</w:t>
      </w:r>
      <w:r w:rsidRPr="0073469F">
        <w:tab/>
        <w:t xml:space="preserve">Conditions for </w:t>
      </w:r>
      <w:r>
        <w:t>s</w:t>
      </w:r>
      <w:r w:rsidRPr="0053176A">
        <w:t>ending the UE session join notification</w:t>
      </w:r>
      <w:bookmarkEnd w:id="5745"/>
    </w:p>
    <w:p w14:paraId="39F49326" w14:textId="77777777" w:rsidR="00E24FC7" w:rsidRPr="0073469F" w:rsidRDefault="00E24FC7" w:rsidP="00E24FC7">
      <w:r>
        <w:t>F</w:t>
      </w:r>
      <w:r w:rsidRPr="00FD32C2">
        <w:t>or multicast MBS sessions</w:t>
      </w:r>
      <w:r>
        <w:t>, i</w:t>
      </w:r>
      <w:r w:rsidRPr="0073469F">
        <w:t>f one of the following conditions is fulfilled:</w:t>
      </w:r>
    </w:p>
    <w:p w14:paraId="76BDE946" w14:textId="77777777" w:rsidR="00E24FC7" w:rsidRPr="0073469F" w:rsidRDefault="00E24FC7" w:rsidP="00E24FC7">
      <w:pPr>
        <w:pStyle w:val="B1"/>
      </w:pPr>
      <w:r w:rsidRPr="0073469F">
        <w:t>1)</w:t>
      </w:r>
      <w:r w:rsidRPr="0073469F">
        <w:tab/>
        <w:t>if the MCPTT client:</w:t>
      </w:r>
    </w:p>
    <w:p w14:paraId="6EAB25C7"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6D52D2B"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B32976D" w14:textId="77777777" w:rsidR="00E24FC7" w:rsidRPr="0073469F" w:rsidRDefault="00E24FC7" w:rsidP="00E24FC7">
      <w:pPr>
        <w:pStyle w:val="B2"/>
      </w:pPr>
      <w:r w:rsidRPr="0073469F">
        <w:t>c)</w:t>
      </w:r>
      <w:r w:rsidRPr="0073469F">
        <w:tab/>
        <w:t>the status "</w:t>
      </w:r>
      <w:r w:rsidRPr="007F50A4">
        <w:t>ue-session-join</w:t>
      </w:r>
      <w:r w:rsidRPr="0073469F">
        <w:t>" is not already reported; or</w:t>
      </w:r>
    </w:p>
    <w:p w14:paraId="4EE7EB0B" w14:textId="77777777" w:rsidR="00E24FC7" w:rsidRPr="0073469F" w:rsidRDefault="00E24FC7" w:rsidP="00E24FC7">
      <w:pPr>
        <w:pStyle w:val="B1"/>
      </w:pPr>
      <w:r w:rsidRPr="0073469F">
        <w:t>2)</w:t>
      </w:r>
      <w:r w:rsidRPr="0073469F">
        <w:tab/>
        <w:t>if the MCPTT client:</w:t>
      </w:r>
    </w:p>
    <w:p w14:paraId="3230D28C"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160A1EA0" w14:textId="77777777" w:rsidR="00E24FC7" w:rsidRPr="0073469F" w:rsidRDefault="00E24FC7" w:rsidP="00E24FC7">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D45AAD5" w14:textId="77777777" w:rsidR="00E24FC7" w:rsidRPr="0073469F" w:rsidRDefault="00E24FC7" w:rsidP="00E24FC7">
      <w:pPr>
        <w:pStyle w:val="B2"/>
      </w:pPr>
      <w:r>
        <w:t>c)</w:t>
      </w:r>
      <w:r>
        <w:tab/>
        <w:t>experiences good MB</w:t>
      </w:r>
      <w:r w:rsidRPr="0073469F">
        <w:t xml:space="preserve">S </w:t>
      </w:r>
      <w:r>
        <w:t>session</w:t>
      </w:r>
      <w:r w:rsidRPr="0073469F">
        <w:t xml:space="preserve"> radio condition;</w:t>
      </w:r>
    </w:p>
    <w:p w14:paraId="14B76487" w14:textId="77777777" w:rsidR="00E24FC7" w:rsidRPr="0073469F" w:rsidRDefault="00E24FC7" w:rsidP="00E24FC7">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5A985CE4" w14:textId="77777777" w:rsidR="00E24FC7" w:rsidRPr="0073469F" w:rsidRDefault="00E24FC7" w:rsidP="00E24FC7">
      <w:r>
        <w:t>F</w:t>
      </w:r>
      <w:r w:rsidRPr="00FD32C2">
        <w:t>or multicast MBS sessions</w:t>
      </w:r>
      <w:r>
        <w:t>, i</w:t>
      </w:r>
      <w:r w:rsidRPr="0073469F">
        <w:t>f one of the following conditions is fulfilled:</w:t>
      </w:r>
    </w:p>
    <w:p w14:paraId="22308C78" w14:textId="77777777" w:rsidR="00E24FC7" w:rsidRPr="0073469F" w:rsidRDefault="00E24FC7" w:rsidP="00E24FC7">
      <w:pPr>
        <w:pStyle w:val="B1"/>
      </w:pPr>
      <w:r w:rsidRPr="0073469F">
        <w:t>1)</w:t>
      </w:r>
      <w:r w:rsidRPr="0073469F">
        <w:tab/>
        <w:t>if the MCPTT client:</w:t>
      </w:r>
    </w:p>
    <w:p w14:paraId="3B8991D0"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27ABB793" w14:textId="77777777" w:rsidR="00E24FC7" w:rsidRPr="0073469F" w:rsidRDefault="00E24FC7" w:rsidP="00E24FC7">
      <w:pPr>
        <w:pStyle w:val="B2"/>
      </w:pPr>
      <w:r>
        <w:lastRenderedPageBreak/>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01AE422C" w14:textId="77777777" w:rsidR="00E24FC7" w:rsidRPr="0073469F" w:rsidRDefault="00E24FC7" w:rsidP="00E24FC7">
      <w:pPr>
        <w:pStyle w:val="B2"/>
      </w:pPr>
      <w:r w:rsidRPr="0073469F">
        <w:t>c)</w:t>
      </w:r>
      <w:r w:rsidRPr="0073469F">
        <w:tab/>
        <w:t>the status "</w:t>
      </w:r>
      <w:r w:rsidRPr="007F50A4">
        <w:t>ue-session-leave</w:t>
      </w:r>
      <w:r w:rsidRPr="0073469F">
        <w:t>" is not already reported;</w:t>
      </w:r>
    </w:p>
    <w:p w14:paraId="152D3534" w14:textId="77777777" w:rsidR="00E24FC7" w:rsidRPr="0073469F" w:rsidRDefault="00E24FC7" w:rsidP="00E24FC7">
      <w:pPr>
        <w:pStyle w:val="B1"/>
      </w:pPr>
      <w:r w:rsidRPr="0073469F">
        <w:t>2)</w:t>
      </w:r>
      <w:r w:rsidRPr="0073469F">
        <w:tab/>
        <w:t>if the MCPTT client:</w:t>
      </w:r>
    </w:p>
    <w:p w14:paraId="025ECD9C"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0A028941"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1E584335" w14:textId="77777777" w:rsidR="00E24FC7" w:rsidRPr="0073469F" w:rsidRDefault="00E24FC7" w:rsidP="00E24FC7">
      <w:pPr>
        <w:pStyle w:val="B2"/>
      </w:pPr>
      <w:r w:rsidRPr="0073469F">
        <w:t>c)</w:t>
      </w:r>
      <w:r w:rsidRPr="0073469F">
        <w:tab/>
        <w:t>does not participate in an ongoing conversation;</w:t>
      </w:r>
    </w:p>
    <w:p w14:paraId="3B170264" w14:textId="77777777" w:rsidR="00E24FC7" w:rsidRPr="0073469F" w:rsidRDefault="00E24FC7" w:rsidP="00E24FC7">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7CC37F1E" w14:textId="77777777" w:rsidR="00E24FC7" w:rsidRPr="0073469F" w:rsidRDefault="00E24FC7" w:rsidP="00E24FC7">
      <w:pPr>
        <w:pStyle w:val="B2"/>
      </w:pPr>
      <w:r w:rsidRPr="0073469F">
        <w:t>e)</w:t>
      </w:r>
      <w:r w:rsidRPr="0073469F">
        <w:tab/>
        <w:t>the status "</w:t>
      </w:r>
      <w:r w:rsidRPr="007F50A4">
        <w:t>ue-session-leave</w:t>
      </w:r>
      <w:r w:rsidRPr="0073469F">
        <w:t>" is not already reported; or</w:t>
      </w:r>
    </w:p>
    <w:p w14:paraId="72F0A0AD" w14:textId="77777777" w:rsidR="00E24FC7" w:rsidRPr="0073469F" w:rsidRDefault="00E24FC7" w:rsidP="00E24FC7">
      <w:pPr>
        <w:pStyle w:val="B1"/>
      </w:pPr>
      <w:r>
        <w:t>3</w:t>
      </w:r>
      <w:r w:rsidRPr="0073469F">
        <w:t>)</w:t>
      </w:r>
      <w:r w:rsidRPr="0073469F">
        <w:tab/>
        <w:t>if the MCPTT client:</w:t>
      </w:r>
    </w:p>
    <w:p w14:paraId="1450F394" w14:textId="77777777" w:rsidR="00E24FC7" w:rsidRDefault="00E24FC7" w:rsidP="00E24FC7">
      <w:pPr>
        <w:pStyle w:val="B2"/>
      </w:pPr>
      <w:r w:rsidRPr="0073469F">
        <w:t>a)</w:t>
      </w:r>
      <w:r w:rsidRPr="0073469F">
        <w:tab/>
        <w:t>suffer</w:t>
      </w:r>
      <w:r>
        <w:t>s from bad MBS session</w:t>
      </w:r>
      <w:r w:rsidRPr="0073469F">
        <w:t xml:space="preserve"> radio condition,</w:t>
      </w:r>
    </w:p>
    <w:p w14:paraId="009D2972" w14:textId="77777777" w:rsidR="00E24FC7" w:rsidRDefault="00E24FC7" w:rsidP="00E24FC7">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284BA221" w14:textId="77777777" w:rsidR="00E24FC7" w:rsidRPr="0073469F" w:rsidRDefault="00E24FC7" w:rsidP="00E24FC7">
      <w:pPr>
        <w:pStyle w:val="Heading4"/>
      </w:pPr>
      <w:bookmarkStart w:id="5746" w:name="_Toc146246817"/>
      <w:r w:rsidRPr="0073469F">
        <w:t>14</w:t>
      </w:r>
      <w:r>
        <w:t>B.3.5.2</w:t>
      </w:r>
      <w:r>
        <w:tab/>
      </w:r>
      <w:r w:rsidRPr="000C7F53">
        <w:t>Sending the UE session join notification</w:t>
      </w:r>
      <w:bookmarkEnd w:id="5746"/>
    </w:p>
    <w:p w14:paraId="789789CD" w14:textId="77777777" w:rsidR="00E24FC7" w:rsidRPr="0073469F" w:rsidRDefault="00E24FC7" w:rsidP="00E24FC7">
      <w:r w:rsidRPr="0073469F">
        <w:t>When the MCPTT client wants to</w:t>
      </w:r>
      <w:r w:rsidRPr="00B90ADB">
        <w:t xml:space="preserve"> </w:t>
      </w:r>
      <w:r>
        <w:t>send</w:t>
      </w:r>
      <w:r w:rsidRPr="00B90ADB">
        <w:t xml:space="preserve"> the UE session join notification</w:t>
      </w:r>
      <w:r w:rsidRPr="0073469F">
        <w:t>, the MCPTT client:</w:t>
      </w:r>
    </w:p>
    <w:p w14:paraId="688E838E" w14:textId="77777777" w:rsidR="00E24FC7" w:rsidRPr="0073469F" w:rsidRDefault="00E24FC7" w:rsidP="00E24FC7">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E59CD68" w14:textId="77777777" w:rsidR="00E24FC7" w:rsidRPr="0073469F" w:rsidRDefault="00E24FC7" w:rsidP="00E24FC7">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1629DB10" w14:textId="77777777" w:rsidR="00E24FC7" w:rsidRPr="0073469F" w:rsidRDefault="00E24FC7" w:rsidP="00E24FC7">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5EC5A4D7" w14:textId="77777777" w:rsidR="00E24FC7" w:rsidRPr="0073469F" w:rsidRDefault="00E24FC7" w:rsidP="00E24FC7">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5F51B681" w14:textId="77777777" w:rsidR="00E24FC7" w:rsidRDefault="00E24FC7" w:rsidP="00E24FC7">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CD34A01" w14:textId="77777777" w:rsidR="00E24FC7" w:rsidRPr="00A509A6" w:rsidRDefault="00E24FC7" w:rsidP="00E24FC7">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30CAEBB8" w14:textId="77777777" w:rsidR="00E24FC7" w:rsidRPr="0073469F" w:rsidRDefault="00E24FC7" w:rsidP="00E24FC7">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73C1C623"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6BDB13D0" w14:textId="77777777" w:rsidR="00E24FC7" w:rsidRPr="0073469F" w:rsidRDefault="00E24FC7" w:rsidP="00E24FC7">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4E94105E"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2144BF17" w14:textId="77777777" w:rsidR="00E24FC7" w:rsidRPr="0073469F" w:rsidRDefault="00E24FC7" w:rsidP="00E24FC7">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6563A022" w14:textId="77777777" w:rsidR="00E24FC7"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A031CD5" w14:textId="77777777" w:rsidR="00E24FC7" w:rsidRPr="0073469F" w:rsidRDefault="00E24FC7" w:rsidP="00E24FC7">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2475E11C"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5949BED2" w14:textId="77777777" w:rsidR="00E24FC7" w:rsidRDefault="00E24FC7" w:rsidP="00E24FC7">
      <w:pPr>
        <w:pStyle w:val="B2"/>
      </w:pPr>
      <w:r>
        <w:rPr>
          <w:noProof/>
        </w:rPr>
        <w:lastRenderedPageBreak/>
        <w:t>h)</w:t>
      </w:r>
      <w:r>
        <w:rPr>
          <w:noProof/>
        </w:rPr>
        <w:tab/>
        <w:t>shall include an application/vnd.3gpp.mcptt-info+xml MIME body with the &lt;</w:t>
      </w:r>
      <w:r>
        <w:t>mcptt-request-uri&gt; set to the MCPTT ID; and</w:t>
      </w:r>
    </w:p>
    <w:p w14:paraId="1F0BE9B2" w14:textId="4BDC9B1D" w:rsidR="00E24FC7" w:rsidRPr="00E24FC7" w:rsidRDefault="00E24FC7" w:rsidP="00E24FC7">
      <w:pPr>
        <w:pStyle w:val="B1"/>
      </w:pPr>
      <w:r>
        <w:t>2)</w:t>
      </w:r>
      <w:r>
        <w:tab/>
        <w:t>shall send the SIP MESSAGE request according to 3GPP TS 24.229 [4].</w:t>
      </w:r>
    </w:p>
    <w:p w14:paraId="7854586D" w14:textId="77777777" w:rsidR="00007DD7" w:rsidRPr="0073469F" w:rsidRDefault="00007DD7" w:rsidP="00567124">
      <w:pPr>
        <w:pStyle w:val="Heading2"/>
      </w:pPr>
      <w:bookmarkStart w:id="5747" w:name="_Toc20156372"/>
      <w:bookmarkStart w:id="5748" w:name="_Toc27501530"/>
      <w:bookmarkStart w:id="5749" w:name="_Toc36049656"/>
      <w:bookmarkStart w:id="5750" w:name="_Toc45210422"/>
      <w:bookmarkStart w:id="5751" w:name="_Toc51861249"/>
      <w:bookmarkStart w:id="5752" w:name="_Toc146246818"/>
      <w:r w:rsidRPr="0073469F">
        <w:t>14.1</w:t>
      </w:r>
      <w:r w:rsidRPr="0073469F">
        <w:tab/>
        <w:t>General</w:t>
      </w:r>
      <w:bookmarkEnd w:id="5747"/>
      <w:bookmarkEnd w:id="5748"/>
      <w:bookmarkEnd w:id="5749"/>
      <w:bookmarkEnd w:id="5750"/>
      <w:bookmarkEnd w:id="5751"/>
      <w:bookmarkEnd w:id="5752"/>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53" w:name="_Toc20156373"/>
      <w:bookmarkStart w:id="5754" w:name="_Toc27501531"/>
      <w:bookmarkStart w:id="5755" w:name="_Toc36049657"/>
      <w:bookmarkStart w:id="5756" w:name="_Toc45210423"/>
      <w:bookmarkStart w:id="5757" w:name="_Toc51861250"/>
      <w:bookmarkStart w:id="5758" w:name="_Toc146246819"/>
      <w:r w:rsidRPr="0073469F">
        <w:t>14.2</w:t>
      </w:r>
      <w:r w:rsidRPr="0073469F">
        <w:tab/>
        <w:t>Participating MCPTT function MBMS usage procedures</w:t>
      </w:r>
      <w:bookmarkEnd w:id="5753"/>
      <w:bookmarkEnd w:id="5754"/>
      <w:bookmarkEnd w:id="5755"/>
      <w:bookmarkEnd w:id="5756"/>
      <w:bookmarkEnd w:id="5757"/>
      <w:bookmarkEnd w:id="5758"/>
    </w:p>
    <w:p w14:paraId="0DBFD41F" w14:textId="77777777" w:rsidR="00007DD7" w:rsidRPr="0073469F" w:rsidRDefault="00007DD7" w:rsidP="00567124">
      <w:pPr>
        <w:pStyle w:val="Heading3"/>
      </w:pPr>
      <w:bookmarkStart w:id="5759" w:name="_Toc20156374"/>
      <w:bookmarkStart w:id="5760" w:name="_Toc27501532"/>
      <w:bookmarkStart w:id="5761" w:name="_Toc36049658"/>
      <w:bookmarkStart w:id="5762" w:name="_Toc45210424"/>
      <w:bookmarkStart w:id="5763" w:name="_Toc51861251"/>
      <w:bookmarkStart w:id="5764" w:name="_Toc146246820"/>
      <w:r w:rsidRPr="0073469F">
        <w:t>14.2.1</w:t>
      </w:r>
      <w:r w:rsidRPr="0073469F">
        <w:tab/>
        <w:t>General</w:t>
      </w:r>
      <w:bookmarkEnd w:id="5759"/>
      <w:bookmarkEnd w:id="5760"/>
      <w:bookmarkEnd w:id="5761"/>
      <w:bookmarkEnd w:id="5762"/>
      <w:bookmarkEnd w:id="5763"/>
      <w:bookmarkEnd w:id="5764"/>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65" w:name="_Toc20156375"/>
      <w:bookmarkStart w:id="5766" w:name="_Toc27501533"/>
      <w:bookmarkStart w:id="5767" w:name="_Toc36049659"/>
      <w:bookmarkStart w:id="5768" w:name="_Toc45210425"/>
      <w:bookmarkStart w:id="5769" w:name="_Toc51861252"/>
      <w:bookmarkStart w:id="5770" w:name="_Toc146246821"/>
      <w:r w:rsidRPr="0073469F">
        <w:t>14.2.2</w:t>
      </w:r>
      <w:r w:rsidRPr="0073469F">
        <w:tab/>
        <w:t>Sending MBMS bearer announcement procedures</w:t>
      </w:r>
      <w:bookmarkEnd w:id="5765"/>
      <w:bookmarkEnd w:id="5766"/>
      <w:bookmarkEnd w:id="5767"/>
      <w:bookmarkEnd w:id="5768"/>
      <w:bookmarkEnd w:id="5769"/>
      <w:bookmarkEnd w:id="5770"/>
    </w:p>
    <w:p w14:paraId="2B858ACA" w14:textId="77777777" w:rsidR="00007DD7" w:rsidRPr="0073469F" w:rsidRDefault="00007DD7" w:rsidP="00567124">
      <w:pPr>
        <w:pStyle w:val="Heading4"/>
      </w:pPr>
      <w:bookmarkStart w:id="5771" w:name="_Toc20156376"/>
      <w:bookmarkStart w:id="5772" w:name="_Toc27501534"/>
      <w:bookmarkStart w:id="5773" w:name="_Toc36049660"/>
      <w:bookmarkStart w:id="5774" w:name="_Toc45210426"/>
      <w:bookmarkStart w:id="5775" w:name="_Toc51861253"/>
      <w:bookmarkStart w:id="5776" w:name="_Toc146246822"/>
      <w:r w:rsidRPr="0073469F">
        <w:t>14.2.2.1</w:t>
      </w:r>
      <w:r w:rsidRPr="0073469F">
        <w:tab/>
        <w:t>General</w:t>
      </w:r>
      <w:bookmarkEnd w:id="5771"/>
      <w:bookmarkEnd w:id="5772"/>
      <w:bookmarkEnd w:id="5773"/>
      <w:bookmarkEnd w:id="5774"/>
      <w:bookmarkEnd w:id="5775"/>
      <w:bookmarkEnd w:id="5776"/>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lastRenderedPageBreak/>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77" w:name="_Toc20156377"/>
      <w:bookmarkStart w:id="5778" w:name="_Toc27501535"/>
      <w:bookmarkStart w:id="5779" w:name="_Toc36049661"/>
      <w:bookmarkStart w:id="5780" w:name="_Toc45210427"/>
      <w:bookmarkStart w:id="5781" w:name="_Toc51861254"/>
      <w:bookmarkStart w:id="5782" w:name="_Toc146246823"/>
      <w:r w:rsidRPr="0073469F">
        <w:t>14.2.2.2</w:t>
      </w:r>
      <w:r w:rsidRPr="0073469F">
        <w:tab/>
        <w:t>Sending an initial MBMS bearer announcement procedure</w:t>
      </w:r>
      <w:bookmarkEnd w:id="5777"/>
      <w:bookmarkEnd w:id="5778"/>
      <w:bookmarkEnd w:id="5779"/>
      <w:bookmarkEnd w:id="5780"/>
      <w:bookmarkEnd w:id="5781"/>
      <w:bookmarkEnd w:id="5782"/>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lastRenderedPageBreak/>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83" w:name="_Toc20156378"/>
      <w:bookmarkStart w:id="5784" w:name="_Toc27501536"/>
      <w:bookmarkStart w:id="5785" w:name="_Toc36049662"/>
      <w:bookmarkStart w:id="5786" w:name="_Toc45210428"/>
      <w:bookmarkStart w:id="5787" w:name="_Toc51861255"/>
      <w:bookmarkStart w:id="5788" w:name="_Toc146246824"/>
      <w:r w:rsidRPr="0073469F">
        <w:t>14.2.2.3</w:t>
      </w:r>
      <w:r w:rsidRPr="0073469F">
        <w:tab/>
        <w:t>Updating an announcement</w:t>
      </w:r>
      <w:bookmarkEnd w:id="5783"/>
      <w:bookmarkEnd w:id="5784"/>
      <w:bookmarkEnd w:id="5785"/>
      <w:bookmarkEnd w:id="5786"/>
      <w:bookmarkEnd w:id="5787"/>
      <w:bookmarkEnd w:id="5788"/>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89" w:name="_Toc20156379"/>
      <w:bookmarkStart w:id="5790" w:name="_Toc27501537"/>
      <w:bookmarkStart w:id="5791" w:name="_Toc36049663"/>
      <w:bookmarkStart w:id="5792" w:name="_Toc45210429"/>
      <w:bookmarkStart w:id="5793" w:name="_Toc51861256"/>
      <w:bookmarkStart w:id="5794" w:name="_Toc146246825"/>
      <w:r w:rsidRPr="0073469F">
        <w:t>14.2.2.4</w:t>
      </w:r>
      <w:r w:rsidRPr="0073469F">
        <w:tab/>
        <w:t>Cancelling an MBMS bearer announcement</w:t>
      </w:r>
      <w:bookmarkEnd w:id="5789"/>
      <w:bookmarkEnd w:id="5790"/>
      <w:bookmarkEnd w:id="5791"/>
      <w:bookmarkEnd w:id="5792"/>
      <w:bookmarkEnd w:id="5793"/>
      <w:bookmarkEnd w:id="5794"/>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95" w:name="_Toc20156380"/>
      <w:bookmarkStart w:id="5796" w:name="_Toc27501538"/>
      <w:bookmarkStart w:id="5797" w:name="_Toc36049664"/>
      <w:bookmarkStart w:id="5798" w:name="_Toc45210430"/>
      <w:bookmarkStart w:id="5799" w:name="_Toc51861257"/>
      <w:bookmarkStart w:id="5800" w:name="_Toc146246826"/>
      <w:r>
        <w:t>14.2.2.5</w:t>
      </w:r>
      <w:r w:rsidRPr="0073469F">
        <w:tab/>
        <w:t xml:space="preserve">Sending </w:t>
      </w:r>
      <w:r>
        <w:t>a MuSiK download</w:t>
      </w:r>
      <w:r w:rsidRPr="0073469F">
        <w:t xml:space="preserve"> </w:t>
      </w:r>
      <w:r>
        <w:t>message</w:t>
      </w:r>
      <w:bookmarkEnd w:id="5795"/>
      <w:bookmarkEnd w:id="5796"/>
      <w:bookmarkEnd w:id="5797"/>
      <w:bookmarkEnd w:id="5798"/>
      <w:bookmarkEnd w:id="5799"/>
      <w:bookmarkEnd w:id="5800"/>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01" w:name="_Toc20156381"/>
      <w:bookmarkStart w:id="5802" w:name="_Toc27501539"/>
      <w:bookmarkStart w:id="5803" w:name="_Toc36049665"/>
      <w:bookmarkStart w:id="5804" w:name="_Toc45210431"/>
      <w:bookmarkStart w:id="5805" w:name="_Toc51861258"/>
      <w:bookmarkStart w:id="5806" w:name="_Toc14624682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01"/>
      <w:bookmarkEnd w:id="5802"/>
      <w:bookmarkEnd w:id="5803"/>
      <w:bookmarkEnd w:id="5804"/>
      <w:bookmarkEnd w:id="5805"/>
      <w:bookmarkEnd w:id="5806"/>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lastRenderedPageBreak/>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07" w:name="_Toc20156382"/>
      <w:bookmarkStart w:id="5808" w:name="_Toc27501540"/>
      <w:bookmarkStart w:id="5809" w:name="_Toc36049666"/>
      <w:bookmarkStart w:id="5810" w:name="_Toc45210432"/>
      <w:bookmarkStart w:id="5811" w:name="_Toc51861259"/>
      <w:bookmarkStart w:id="5812" w:name="_Toc146246828"/>
      <w:r w:rsidRPr="0073469F">
        <w:t>14.2.4</w:t>
      </w:r>
      <w:r w:rsidRPr="0073469F">
        <w:tab/>
        <w:t>Abnormal cases</w:t>
      </w:r>
      <w:bookmarkEnd w:id="5807"/>
      <w:bookmarkEnd w:id="5808"/>
      <w:bookmarkEnd w:id="5809"/>
      <w:bookmarkEnd w:id="5810"/>
      <w:bookmarkEnd w:id="5811"/>
      <w:bookmarkEnd w:id="5812"/>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13" w:name="_Toc20156383"/>
      <w:bookmarkStart w:id="5814" w:name="_Toc27501541"/>
      <w:bookmarkStart w:id="5815" w:name="_Toc36049667"/>
      <w:bookmarkStart w:id="5816" w:name="_Toc45210433"/>
      <w:bookmarkStart w:id="5817" w:name="_Toc51861260"/>
      <w:bookmarkStart w:id="5818" w:name="_Toc146246829"/>
      <w:r w:rsidRPr="0073469F">
        <w:t>14.3</w:t>
      </w:r>
      <w:r w:rsidRPr="0073469F">
        <w:tab/>
        <w:t>MCPTT client MBMS usage procedures</w:t>
      </w:r>
      <w:bookmarkEnd w:id="5813"/>
      <w:bookmarkEnd w:id="5814"/>
      <w:bookmarkEnd w:id="5815"/>
      <w:bookmarkEnd w:id="5816"/>
      <w:bookmarkEnd w:id="5817"/>
      <w:bookmarkEnd w:id="5818"/>
    </w:p>
    <w:p w14:paraId="188770CC" w14:textId="77777777" w:rsidR="00007DD7" w:rsidRPr="0073469F" w:rsidRDefault="00007DD7" w:rsidP="00567124">
      <w:pPr>
        <w:pStyle w:val="Heading3"/>
      </w:pPr>
      <w:bookmarkStart w:id="5819" w:name="_Toc20156384"/>
      <w:bookmarkStart w:id="5820" w:name="_Toc27501542"/>
      <w:bookmarkStart w:id="5821" w:name="_Toc36049668"/>
      <w:bookmarkStart w:id="5822" w:name="_Toc45210434"/>
      <w:bookmarkStart w:id="5823" w:name="_Toc51861261"/>
      <w:bookmarkStart w:id="5824" w:name="_Toc146246830"/>
      <w:r w:rsidRPr="0073469F">
        <w:t>14.3.1</w:t>
      </w:r>
      <w:r w:rsidRPr="0073469F">
        <w:tab/>
        <w:t>General</w:t>
      </w:r>
      <w:bookmarkEnd w:id="5819"/>
      <w:bookmarkEnd w:id="5820"/>
      <w:bookmarkEnd w:id="5821"/>
      <w:bookmarkEnd w:id="5822"/>
      <w:bookmarkEnd w:id="5823"/>
      <w:bookmarkEnd w:id="5824"/>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25" w:name="_Toc20156385"/>
      <w:bookmarkStart w:id="5826" w:name="_Toc27501543"/>
      <w:bookmarkStart w:id="5827" w:name="_Toc36049669"/>
      <w:bookmarkStart w:id="5828" w:name="_Toc45210435"/>
      <w:bookmarkStart w:id="5829" w:name="_Toc51861262"/>
      <w:bookmarkStart w:id="5830" w:name="_Toc146246831"/>
      <w:r w:rsidRPr="0073469F">
        <w:t>14.3.2</w:t>
      </w:r>
      <w:r w:rsidRPr="0073469F">
        <w:tab/>
        <w:t>Receiving an MBMS bearer announcement</w:t>
      </w:r>
      <w:bookmarkEnd w:id="5825"/>
      <w:bookmarkEnd w:id="5826"/>
      <w:bookmarkEnd w:id="5827"/>
      <w:bookmarkEnd w:id="5828"/>
      <w:bookmarkEnd w:id="5829"/>
      <w:bookmarkEnd w:id="5830"/>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lastRenderedPageBreak/>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31" w:name="_Toc20156386"/>
      <w:bookmarkStart w:id="5832" w:name="_Toc27501544"/>
      <w:bookmarkStart w:id="5833" w:name="_Toc36049670"/>
      <w:bookmarkStart w:id="5834" w:name="_Toc45210436"/>
      <w:bookmarkStart w:id="5835" w:name="_Toc51861263"/>
      <w:bookmarkStart w:id="5836" w:name="_Toc146246832"/>
      <w:r w:rsidRPr="0073469F">
        <w:lastRenderedPageBreak/>
        <w:t>14.3.3</w:t>
      </w:r>
      <w:r w:rsidRPr="0073469F">
        <w:tab/>
        <w:t xml:space="preserve">The MBMS bearer listening status </w:t>
      </w:r>
      <w:r w:rsidR="00763F9F">
        <w:t xml:space="preserve">and suspension </w:t>
      </w:r>
      <w:r w:rsidRPr="0073469F">
        <w:t>report procedure</w:t>
      </w:r>
      <w:r w:rsidR="00763F9F">
        <w:t>s</w:t>
      </w:r>
      <w:bookmarkEnd w:id="5831"/>
      <w:bookmarkEnd w:id="5832"/>
      <w:bookmarkEnd w:id="5833"/>
      <w:bookmarkEnd w:id="5834"/>
      <w:bookmarkEnd w:id="5835"/>
      <w:bookmarkEnd w:id="5836"/>
    </w:p>
    <w:p w14:paraId="50B12F27" w14:textId="77777777" w:rsidR="00007DD7" w:rsidRPr="0073469F" w:rsidRDefault="00007DD7" w:rsidP="00567124">
      <w:pPr>
        <w:pStyle w:val="Heading4"/>
      </w:pPr>
      <w:bookmarkStart w:id="5837" w:name="_Toc20156387"/>
      <w:bookmarkStart w:id="5838" w:name="_Toc27501545"/>
      <w:bookmarkStart w:id="5839" w:name="_Toc36049671"/>
      <w:bookmarkStart w:id="5840" w:name="_Toc45210437"/>
      <w:bookmarkStart w:id="5841" w:name="_Toc51861264"/>
      <w:bookmarkStart w:id="5842" w:name="_Toc146246833"/>
      <w:r w:rsidRPr="0073469F">
        <w:t>14.3.3.1</w:t>
      </w:r>
      <w:r w:rsidRPr="0073469F">
        <w:tab/>
        <w:t>Conditions for sending a</w:t>
      </w:r>
      <w:r w:rsidR="00497A6E">
        <w:t>n</w:t>
      </w:r>
      <w:r w:rsidRPr="0073469F">
        <w:t xml:space="preserve"> MBMS listening status report</w:t>
      </w:r>
      <w:bookmarkEnd w:id="5837"/>
      <w:bookmarkEnd w:id="5838"/>
      <w:bookmarkEnd w:id="5839"/>
      <w:bookmarkEnd w:id="5840"/>
      <w:bookmarkEnd w:id="5841"/>
      <w:bookmarkEnd w:id="5842"/>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lastRenderedPageBreak/>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43" w:name="_Toc20156388"/>
      <w:bookmarkStart w:id="5844" w:name="_Toc27501546"/>
      <w:bookmarkStart w:id="5845" w:name="_Toc36049672"/>
      <w:bookmarkStart w:id="5846" w:name="_Toc45210438"/>
      <w:bookmarkStart w:id="5847" w:name="_Toc51861265"/>
      <w:bookmarkStart w:id="5848" w:name="_Toc146246834"/>
      <w:r w:rsidRPr="0073469F">
        <w:t>14.3.3.2</w:t>
      </w:r>
      <w:r w:rsidRPr="0073469F">
        <w:tab/>
        <w:t xml:space="preserve">Sending the MBMS bearer listening </w:t>
      </w:r>
      <w:r w:rsidR="00763F9F">
        <w:t xml:space="preserve">or suspension </w:t>
      </w:r>
      <w:r w:rsidRPr="0073469F">
        <w:t>status report</w:t>
      </w:r>
      <w:bookmarkEnd w:id="5843"/>
      <w:bookmarkEnd w:id="5844"/>
      <w:bookmarkEnd w:id="5845"/>
      <w:bookmarkEnd w:id="5846"/>
      <w:bookmarkEnd w:id="5847"/>
      <w:bookmarkEnd w:id="5848"/>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lastRenderedPageBreak/>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lastRenderedPageBreak/>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49" w:name="_Toc20156389"/>
      <w:bookmarkStart w:id="5850" w:name="_Toc27501547"/>
      <w:bookmarkStart w:id="5851" w:name="_Toc36049673"/>
      <w:bookmarkStart w:id="5852" w:name="_Toc45210439"/>
      <w:bookmarkStart w:id="5853" w:name="_Toc51861266"/>
      <w:bookmarkStart w:id="5854" w:name="_Toc146246835"/>
      <w:r>
        <w:t>14.3.4</w:t>
      </w:r>
      <w:r>
        <w:tab/>
        <w:t>Receiving a</w:t>
      </w:r>
      <w:r w:rsidRPr="0073469F">
        <w:t xml:space="preserve"> </w:t>
      </w:r>
      <w:r>
        <w:t>MuSiK download</w:t>
      </w:r>
      <w:r w:rsidRPr="0073469F">
        <w:t xml:space="preserve"> </w:t>
      </w:r>
      <w:r>
        <w:t>message</w:t>
      </w:r>
      <w:bookmarkEnd w:id="5849"/>
      <w:bookmarkEnd w:id="5850"/>
      <w:bookmarkEnd w:id="5851"/>
      <w:bookmarkEnd w:id="5852"/>
      <w:bookmarkEnd w:id="5853"/>
      <w:bookmarkEnd w:id="5854"/>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lastRenderedPageBreak/>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55" w:name="_Toc20156390"/>
      <w:bookmarkStart w:id="5856" w:name="_Toc27501548"/>
      <w:bookmarkStart w:id="5857" w:name="_Toc36049674"/>
      <w:bookmarkStart w:id="5858" w:name="_Toc45210440"/>
      <w:bookmarkStart w:id="5859" w:name="_Toc51861267"/>
      <w:bookmarkStart w:id="5860" w:name="_Toc146246836"/>
      <w:r>
        <w:rPr>
          <w:noProof/>
        </w:rPr>
        <w:t>14A</w:t>
      </w:r>
      <w:r>
        <w:rPr>
          <w:noProof/>
        </w:rPr>
        <w:tab/>
        <w:t>MCPTT Service Continuity</w:t>
      </w:r>
      <w:bookmarkEnd w:id="5855"/>
      <w:bookmarkEnd w:id="5856"/>
      <w:bookmarkEnd w:id="5857"/>
      <w:bookmarkEnd w:id="5858"/>
      <w:bookmarkEnd w:id="5859"/>
      <w:bookmarkEnd w:id="5860"/>
    </w:p>
    <w:p w14:paraId="28DBCBCB" w14:textId="77777777" w:rsidR="006D6089" w:rsidRDefault="006D6089" w:rsidP="00567124">
      <w:pPr>
        <w:pStyle w:val="Heading2"/>
      </w:pPr>
      <w:bookmarkStart w:id="5861" w:name="_Toc20156391"/>
      <w:bookmarkStart w:id="5862" w:name="_Toc27501549"/>
      <w:bookmarkStart w:id="5863" w:name="_Toc36049675"/>
      <w:bookmarkStart w:id="5864" w:name="_Toc45210441"/>
      <w:bookmarkStart w:id="5865" w:name="_Toc51861268"/>
      <w:bookmarkStart w:id="5866" w:name="_Toc146246837"/>
      <w:r>
        <w:t>14A.1</w:t>
      </w:r>
      <w:r>
        <w:tab/>
        <w:t>General</w:t>
      </w:r>
      <w:bookmarkEnd w:id="5861"/>
      <w:bookmarkEnd w:id="5862"/>
      <w:bookmarkEnd w:id="5863"/>
      <w:bookmarkEnd w:id="5864"/>
      <w:bookmarkEnd w:id="5865"/>
      <w:bookmarkEnd w:id="586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67" w:name="_Toc20156392"/>
      <w:bookmarkStart w:id="5868" w:name="_Toc27501550"/>
      <w:bookmarkStart w:id="5869" w:name="_Toc36049676"/>
      <w:bookmarkStart w:id="5870" w:name="_Toc45210442"/>
      <w:bookmarkStart w:id="5871" w:name="_Toc51861269"/>
      <w:bookmarkStart w:id="5872" w:name="_Toc146246838"/>
      <w:r w:rsidRPr="004D7105">
        <w:t>14A.2</w:t>
      </w:r>
      <w:r w:rsidRPr="004D7105">
        <w:tab/>
        <w:t>Service continuity from on-network MCPTT service to UE-to-network relay MCPTT service</w:t>
      </w:r>
      <w:bookmarkEnd w:id="5867"/>
      <w:bookmarkEnd w:id="5868"/>
      <w:bookmarkEnd w:id="5869"/>
      <w:bookmarkEnd w:id="5870"/>
      <w:bookmarkEnd w:id="5871"/>
      <w:bookmarkEnd w:id="5872"/>
    </w:p>
    <w:p w14:paraId="679EE376" w14:textId="77777777" w:rsidR="006D6089" w:rsidRPr="004D7105" w:rsidRDefault="006D6089" w:rsidP="00567124">
      <w:pPr>
        <w:pStyle w:val="Heading3"/>
      </w:pPr>
      <w:bookmarkStart w:id="5873" w:name="_Toc20156393"/>
      <w:bookmarkStart w:id="5874" w:name="_Toc27501551"/>
      <w:bookmarkStart w:id="5875" w:name="_Toc36049677"/>
      <w:bookmarkStart w:id="5876" w:name="_Toc45210443"/>
      <w:bookmarkStart w:id="5877" w:name="_Toc51861270"/>
      <w:bookmarkStart w:id="5878" w:name="_Toc146246839"/>
      <w:r w:rsidRPr="004D7105">
        <w:t>14A.2.1</w:t>
      </w:r>
      <w:r w:rsidRPr="004D7105">
        <w:tab/>
        <w:t>Remote UE</w:t>
      </w:r>
      <w:bookmarkEnd w:id="5873"/>
      <w:bookmarkEnd w:id="5874"/>
      <w:bookmarkEnd w:id="5875"/>
      <w:bookmarkEnd w:id="5876"/>
      <w:bookmarkEnd w:id="5877"/>
      <w:bookmarkEnd w:id="587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lastRenderedPageBreak/>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79" w:name="_Toc20156394"/>
      <w:bookmarkStart w:id="5880" w:name="_Toc27501552"/>
      <w:bookmarkStart w:id="5881" w:name="_Toc36049678"/>
      <w:bookmarkStart w:id="5882" w:name="_Toc45210444"/>
      <w:bookmarkStart w:id="5883" w:name="_Toc51861271"/>
      <w:bookmarkStart w:id="5884" w:name="_Toc146246840"/>
      <w:r>
        <w:t>14A.2.2</w:t>
      </w:r>
      <w:r>
        <w:tab/>
        <w:t>SCC AS</w:t>
      </w:r>
      <w:bookmarkEnd w:id="5879"/>
      <w:bookmarkEnd w:id="5880"/>
      <w:bookmarkEnd w:id="5881"/>
      <w:bookmarkEnd w:id="5882"/>
      <w:bookmarkEnd w:id="5883"/>
      <w:bookmarkEnd w:id="588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85" w:name="_Toc20156395"/>
      <w:bookmarkStart w:id="5886" w:name="_Toc27501553"/>
      <w:bookmarkStart w:id="5887" w:name="_Toc36049679"/>
      <w:bookmarkStart w:id="5888" w:name="_Toc45210445"/>
      <w:bookmarkStart w:id="5889" w:name="_Toc51861272"/>
      <w:bookmarkStart w:id="5890" w:name="_Toc146246841"/>
      <w:r>
        <w:t>14A.3</w:t>
      </w:r>
      <w:r>
        <w:tab/>
        <w:t>Service continuity from UE-to-network relay MCPTT service to on-network MCPTT service</w:t>
      </w:r>
      <w:bookmarkEnd w:id="5885"/>
      <w:bookmarkEnd w:id="5886"/>
      <w:bookmarkEnd w:id="5887"/>
      <w:bookmarkEnd w:id="5888"/>
      <w:bookmarkEnd w:id="5889"/>
      <w:bookmarkEnd w:id="5890"/>
    </w:p>
    <w:p w14:paraId="2ACA045D" w14:textId="77777777" w:rsidR="006D6089" w:rsidRDefault="006D6089" w:rsidP="00567124">
      <w:pPr>
        <w:pStyle w:val="Heading3"/>
      </w:pPr>
      <w:bookmarkStart w:id="5891" w:name="_Toc20156396"/>
      <w:bookmarkStart w:id="5892" w:name="_Toc27501554"/>
      <w:bookmarkStart w:id="5893" w:name="_Toc36049680"/>
      <w:bookmarkStart w:id="5894" w:name="_Toc45210446"/>
      <w:bookmarkStart w:id="5895" w:name="_Toc51861273"/>
      <w:bookmarkStart w:id="5896" w:name="_Toc146246842"/>
      <w:r>
        <w:t>14A.3.1</w:t>
      </w:r>
      <w:r>
        <w:tab/>
        <w:t>Remote UE</w:t>
      </w:r>
      <w:bookmarkEnd w:id="5891"/>
      <w:bookmarkEnd w:id="5892"/>
      <w:bookmarkEnd w:id="5893"/>
      <w:bookmarkEnd w:id="5894"/>
      <w:bookmarkEnd w:id="5895"/>
      <w:bookmarkEnd w:id="5896"/>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97" w:name="_Toc20156397"/>
      <w:bookmarkStart w:id="5898" w:name="_Toc27501555"/>
      <w:bookmarkStart w:id="5899" w:name="_Toc36049681"/>
      <w:bookmarkStart w:id="5900" w:name="_Toc45210447"/>
      <w:bookmarkStart w:id="5901" w:name="_Toc51861274"/>
      <w:bookmarkStart w:id="5902" w:name="_Toc146246843"/>
      <w:r>
        <w:lastRenderedPageBreak/>
        <w:t>14A.3.2</w:t>
      </w:r>
      <w:r>
        <w:tab/>
        <w:t>SCC AS</w:t>
      </w:r>
      <w:bookmarkEnd w:id="5897"/>
      <w:bookmarkEnd w:id="5898"/>
      <w:bookmarkEnd w:id="5899"/>
      <w:bookmarkEnd w:id="5900"/>
      <w:bookmarkEnd w:id="5901"/>
      <w:bookmarkEnd w:id="5902"/>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903" w:name="_Toc20156398"/>
      <w:bookmarkStart w:id="5904" w:name="_Toc27501556"/>
      <w:bookmarkStart w:id="5905" w:name="_Toc36049682"/>
      <w:bookmarkStart w:id="5906" w:name="_Toc45210448"/>
      <w:bookmarkStart w:id="5907" w:name="_Toc51861275"/>
      <w:bookmarkStart w:id="5908" w:name="_Toc146246844"/>
      <w:r>
        <w:t>15</w:t>
      </w:r>
      <w:r w:rsidR="00266048">
        <w:tab/>
      </w:r>
      <w:r>
        <w:t>Off-network message formats</w:t>
      </w:r>
      <w:bookmarkEnd w:id="5903"/>
      <w:bookmarkEnd w:id="5904"/>
      <w:bookmarkEnd w:id="5905"/>
      <w:bookmarkEnd w:id="5906"/>
      <w:bookmarkEnd w:id="5907"/>
      <w:bookmarkEnd w:id="5908"/>
    </w:p>
    <w:p w14:paraId="1497E424" w14:textId="77777777" w:rsidR="00692704" w:rsidRDefault="00692704" w:rsidP="00266048">
      <w:pPr>
        <w:pStyle w:val="Heading2"/>
      </w:pPr>
      <w:bookmarkStart w:id="5909" w:name="_Toc20156399"/>
      <w:bookmarkStart w:id="5910" w:name="_Toc27501557"/>
      <w:bookmarkStart w:id="5911" w:name="_Toc36049683"/>
      <w:bookmarkStart w:id="5912" w:name="_Toc45210449"/>
      <w:bookmarkStart w:id="5913" w:name="_Toc51861276"/>
      <w:bookmarkStart w:id="5914" w:name="_Toc146246845"/>
      <w:r>
        <w:t>15.1</w:t>
      </w:r>
      <w:r>
        <w:tab/>
        <w:t>MONP message functional definitions and contents</w:t>
      </w:r>
      <w:bookmarkEnd w:id="5909"/>
      <w:bookmarkEnd w:id="5910"/>
      <w:bookmarkEnd w:id="5911"/>
      <w:bookmarkEnd w:id="5912"/>
      <w:bookmarkEnd w:id="5913"/>
      <w:bookmarkEnd w:id="5914"/>
    </w:p>
    <w:p w14:paraId="2217F001" w14:textId="77777777" w:rsidR="00692704" w:rsidRDefault="00692704" w:rsidP="00567124">
      <w:pPr>
        <w:pStyle w:val="Heading3"/>
      </w:pPr>
      <w:bookmarkStart w:id="5915" w:name="_Toc20156400"/>
      <w:bookmarkStart w:id="5916" w:name="_Toc27501558"/>
      <w:bookmarkStart w:id="5917" w:name="_Toc36049684"/>
      <w:bookmarkStart w:id="5918" w:name="_Toc45210450"/>
      <w:bookmarkStart w:id="5919" w:name="_Toc51861277"/>
      <w:bookmarkStart w:id="5920" w:name="_Toc146246846"/>
      <w:r>
        <w:rPr>
          <w:lang w:eastAsia="ko-KR"/>
        </w:rPr>
        <w:t>15.1.1</w:t>
      </w:r>
      <w:r>
        <w:tab/>
        <w:t>General</w:t>
      </w:r>
      <w:bookmarkEnd w:id="5915"/>
      <w:bookmarkEnd w:id="5916"/>
      <w:bookmarkEnd w:id="5917"/>
      <w:bookmarkEnd w:id="5918"/>
      <w:bookmarkEnd w:id="5919"/>
      <w:bookmarkEnd w:id="5920"/>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21" w:name="_Toc20156401"/>
      <w:bookmarkStart w:id="5922" w:name="_Toc27501559"/>
      <w:bookmarkStart w:id="5923" w:name="_Toc36049685"/>
      <w:bookmarkStart w:id="5924" w:name="_Toc45210451"/>
      <w:bookmarkStart w:id="5925" w:name="_Toc51861278"/>
      <w:bookmarkStart w:id="5926" w:name="_Toc146246847"/>
      <w:r>
        <w:rPr>
          <w:lang w:eastAsia="ko-KR"/>
        </w:rPr>
        <w:t>15.1.2</w:t>
      </w:r>
      <w:r>
        <w:tab/>
        <w:t xml:space="preserve">GROUP CALL PROBE </w:t>
      </w:r>
      <w:r>
        <w:rPr>
          <w:lang w:eastAsia="ko-KR"/>
        </w:rPr>
        <w:t>message</w:t>
      </w:r>
      <w:bookmarkEnd w:id="5921"/>
      <w:bookmarkEnd w:id="5922"/>
      <w:bookmarkEnd w:id="5923"/>
      <w:bookmarkEnd w:id="5924"/>
      <w:bookmarkEnd w:id="5925"/>
      <w:bookmarkEnd w:id="5926"/>
    </w:p>
    <w:p w14:paraId="6A3433B3" w14:textId="77777777" w:rsidR="00692704" w:rsidRDefault="00692704" w:rsidP="00567124">
      <w:pPr>
        <w:pStyle w:val="Heading4"/>
        <w:rPr>
          <w:lang w:eastAsia="zh-CN"/>
        </w:rPr>
      </w:pPr>
      <w:bookmarkStart w:id="5927" w:name="_Toc20156402"/>
      <w:bookmarkStart w:id="5928" w:name="_Toc27501560"/>
      <w:bookmarkStart w:id="5929" w:name="_Toc36049686"/>
      <w:bookmarkStart w:id="5930" w:name="_Toc45210452"/>
      <w:bookmarkStart w:id="5931" w:name="_Toc51861279"/>
      <w:bookmarkStart w:id="5932" w:name="_Toc146246848"/>
      <w:r>
        <w:rPr>
          <w:lang w:eastAsia="zh-CN"/>
        </w:rPr>
        <w:t>15.1.2.1</w:t>
      </w:r>
      <w:r>
        <w:rPr>
          <w:lang w:eastAsia="zh-CN"/>
        </w:rPr>
        <w:tab/>
        <w:t>Message definition</w:t>
      </w:r>
      <w:bookmarkEnd w:id="5927"/>
      <w:bookmarkEnd w:id="5928"/>
      <w:bookmarkEnd w:id="5929"/>
      <w:bookmarkEnd w:id="5930"/>
      <w:bookmarkEnd w:id="5931"/>
      <w:bookmarkEnd w:id="5932"/>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33" w:name="_Toc20156403"/>
      <w:bookmarkStart w:id="5934" w:name="_Toc27501561"/>
      <w:bookmarkStart w:id="5935" w:name="_Toc36049687"/>
      <w:bookmarkStart w:id="5936" w:name="_Toc45210453"/>
      <w:bookmarkStart w:id="5937" w:name="_Toc51861280"/>
      <w:bookmarkStart w:id="5938" w:name="_Toc146246849"/>
      <w:r>
        <w:rPr>
          <w:lang w:eastAsia="ko-KR"/>
        </w:rPr>
        <w:t>15.1.3</w:t>
      </w:r>
      <w:r>
        <w:tab/>
        <w:t>GROUP CALL ANNOUNCEMENT</w:t>
      </w:r>
      <w:r>
        <w:rPr>
          <w:lang w:eastAsia="ko-KR"/>
        </w:rPr>
        <w:t xml:space="preserve"> message</w:t>
      </w:r>
      <w:bookmarkEnd w:id="5933"/>
      <w:bookmarkEnd w:id="5934"/>
      <w:bookmarkEnd w:id="5935"/>
      <w:bookmarkEnd w:id="5936"/>
      <w:bookmarkEnd w:id="5937"/>
      <w:bookmarkEnd w:id="5938"/>
    </w:p>
    <w:p w14:paraId="62DC6851" w14:textId="77777777" w:rsidR="00692704" w:rsidRDefault="00692704" w:rsidP="00567124">
      <w:pPr>
        <w:pStyle w:val="Heading4"/>
        <w:rPr>
          <w:lang w:eastAsia="zh-CN"/>
        </w:rPr>
      </w:pPr>
      <w:bookmarkStart w:id="5939" w:name="_Toc20156404"/>
      <w:bookmarkStart w:id="5940" w:name="_Toc27501562"/>
      <w:bookmarkStart w:id="5941" w:name="_Toc36049688"/>
      <w:bookmarkStart w:id="5942" w:name="_Toc45210454"/>
      <w:bookmarkStart w:id="5943" w:name="_Toc51861281"/>
      <w:bookmarkStart w:id="5944" w:name="_Toc146246850"/>
      <w:r>
        <w:rPr>
          <w:lang w:eastAsia="zh-CN"/>
        </w:rPr>
        <w:t>15.1.3.1</w:t>
      </w:r>
      <w:r>
        <w:rPr>
          <w:lang w:eastAsia="zh-CN"/>
        </w:rPr>
        <w:tab/>
        <w:t>Message definition</w:t>
      </w:r>
      <w:bookmarkEnd w:id="5939"/>
      <w:bookmarkEnd w:id="5940"/>
      <w:bookmarkEnd w:id="5941"/>
      <w:bookmarkEnd w:id="5942"/>
      <w:bookmarkEnd w:id="5943"/>
      <w:bookmarkEnd w:id="5944"/>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45" w:name="_Toc20156405"/>
      <w:bookmarkStart w:id="5946" w:name="_Toc27501563"/>
      <w:bookmarkStart w:id="5947" w:name="_Toc36049689"/>
      <w:bookmarkStart w:id="5948" w:name="_Toc45210455"/>
      <w:bookmarkStart w:id="5949" w:name="_Toc51861282"/>
      <w:bookmarkStart w:id="5950" w:name="_Toc146246851"/>
      <w:r>
        <w:rPr>
          <w:lang w:eastAsia="ko-KR"/>
        </w:rPr>
        <w:t>15.1.4</w:t>
      </w:r>
      <w:r>
        <w:tab/>
      </w:r>
      <w:r>
        <w:rPr>
          <w:lang w:eastAsia="ko-KR"/>
        </w:rPr>
        <w:t xml:space="preserve">GROUP </w:t>
      </w:r>
      <w:r>
        <w:t>CALL ACCEPT</w:t>
      </w:r>
      <w:r>
        <w:rPr>
          <w:lang w:eastAsia="ko-KR"/>
        </w:rPr>
        <w:t xml:space="preserve"> message</w:t>
      </w:r>
      <w:bookmarkEnd w:id="5945"/>
      <w:bookmarkEnd w:id="5946"/>
      <w:bookmarkEnd w:id="5947"/>
      <w:bookmarkEnd w:id="5948"/>
      <w:bookmarkEnd w:id="5949"/>
      <w:bookmarkEnd w:id="5950"/>
    </w:p>
    <w:p w14:paraId="643252AF" w14:textId="77777777" w:rsidR="00692704" w:rsidRDefault="00692704" w:rsidP="00567124">
      <w:pPr>
        <w:pStyle w:val="Heading4"/>
        <w:rPr>
          <w:lang w:eastAsia="zh-CN"/>
        </w:rPr>
      </w:pPr>
      <w:bookmarkStart w:id="5951" w:name="_Toc20156406"/>
      <w:bookmarkStart w:id="5952" w:name="_Toc27501564"/>
      <w:bookmarkStart w:id="5953" w:name="_Toc36049690"/>
      <w:bookmarkStart w:id="5954" w:name="_Toc45210456"/>
      <w:bookmarkStart w:id="5955" w:name="_Toc51861283"/>
      <w:bookmarkStart w:id="5956" w:name="_Toc146246852"/>
      <w:r>
        <w:rPr>
          <w:lang w:eastAsia="zh-CN"/>
        </w:rPr>
        <w:t>15.1.4.1</w:t>
      </w:r>
      <w:r>
        <w:rPr>
          <w:lang w:eastAsia="zh-CN"/>
        </w:rPr>
        <w:tab/>
        <w:t>Message definition</w:t>
      </w:r>
      <w:bookmarkEnd w:id="5951"/>
      <w:bookmarkEnd w:id="5952"/>
      <w:bookmarkEnd w:id="5953"/>
      <w:bookmarkEnd w:id="5954"/>
      <w:bookmarkEnd w:id="5955"/>
      <w:bookmarkEnd w:id="5956"/>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7" w:name="_Toc20156407"/>
      <w:bookmarkStart w:id="5958" w:name="_Toc27501565"/>
      <w:bookmarkStart w:id="5959" w:name="_Toc36049691"/>
      <w:bookmarkStart w:id="5960" w:name="_Toc45210457"/>
      <w:bookmarkStart w:id="5961" w:name="_Toc51861284"/>
      <w:bookmarkStart w:id="5962" w:name="_Toc146246853"/>
      <w:r>
        <w:rPr>
          <w:lang w:eastAsia="ko-KR"/>
        </w:rPr>
        <w:t>15.1.5</w:t>
      </w:r>
      <w:r>
        <w:tab/>
        <w:t xml:space="preserve">PRIVATE CALL SETUP REQUEST </w:t>
      </w:r>
      <w:r>
        <w:rPr>
          <w:lang w:eastAsia="ko-KR"/>
        </w:rPr>
        <w:t>message</w:t>
      </w:r>
      <w:bookmarkEnd w:id="5957"/>
      <w:bookmarkEnd w:id="5958"/>
      <w:bookmarkEnd w:id="5959"/>
      <w:bookmarkEnd w:id="5960"/>
      <w:bookmarkEnd w:id="5961"/>
      <w:bookmarkEnd w:id="5962"/>
    </w:p>
    <w:p w14:paraId="2F54681E" w14:textId="77777777" w:rsidR="00692704" w:rsidRDefault="00692704" w:rsidP="00567124">
      <w:pPr>
        <w:pStyle w:val="Heading4"/>
        <w:rPr>
          <w:lang w:eastAsia="zh-CN"/>
        </w:rPr>
      </w:pPr>
      <w:bookmarkStart w:id="5963" w:name="_Toc20156408"/>
      <w:bookmarkStart w:id="5964" w:name="_Toc27501566"/>
      <w:bookmarkStart w:id="5965" w:name="_Toc36049692"/>
      <w:bookmarkStart w:id="5966" w:name="_Toc45210458"/>
      <w:bookmarkStart w:id="5967" w:name="_Toc51861285"/>
      <w:bookmarkStart w:id="5968" w:name="_Toc146246854"/>
      <w:r>
        <w:rPr>
          <w:lang w:eastAsia="zh-CN"/>
        </w:rPr>
        <w:t>15.1.5.1</w:t>
      </w:r>
      <w:r>
        <w:rPr>
          <w:lang w:eastAsia="zh-CN"/>
        </w:rPr>
        <w:tab/>
        <w:t>Message definition</w:t>
      </w:r>
      <w:bookmarkEnd w:id="5963"/>
      <w:bookmarkEnd w:id="5964"/>
      <w:bookmarkEnd w:id="5965"/>
      <w:bookmarkEnd w:id="5966"/>
      <w:bookmarkEnd w:id="5967"/>
      <w:bookmarkEnd w:id="5968"/>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9" w:name="_Toc20156409"/>
      <w:bookmarkStart w:id="5970" w:name="_Toc27501567"/>
      <w:bookmarkStart w:id="5971" w:name="_Toc36049693"/>
      <w:bookmarkStart w:id="5972" w:name="_Toc45210459"/>
      <w:bookmarkStart w:id="5973" w:name="_Toc51861286"/>
      <w:bookmarkStart w:id="5974" w:name="_Toc146246855"/>
      <w:r>
        <w:rPr>
          <w:lang w:eastAsia="ko-KR"/>
        </w:rPr>
        <w:t>15.1.6</w:t>
      </w:r>
      <w:r>
        <w:tab/>
        <w:t xml:space="preserve">PRIVATE CALL RINGING </w:t>
      </w:r>
      <w:r>
        <w:rPr>
          <w:lang w:eastAsia="ko-KR"/>
        </w:rPr>
        <w:t>message</w:t>
      </w:r>
      <w:bookmarkEnd w:id="5969"/>
      <w:bookmarkEnd w:id="5970"/>
      <w:bookmarkEnd w:id="5971"/>
      <w:bookmarkEnd w:id="5972"/>
      <w:bookmarkEnd w:id="5973"/>
      <w:bookmarkEnd w:id="5974"/>
    </w:p>
    <w:p w14:paraId="73C19C1D" w14:textId="77777777" w:rsidR="00692704" w:rsidRDefault="00692704" w:rsidP="00567124">
      <w:pPr>
        <w:pStyle w:val="Heading4"/>
        <w:rPr>
          <w:lang w:eastAsia="zh-CN"/>
        </w:rPr>
      </w:pPr>
      <w:bookmarkStart w:id="5975" w:name="_Toc20156410"/>
      <w:bookmarkStart w:id="5976" w:name="_Toc27501568"/>
      <w:bookmarkStart w:id="5977" w:name="_Toc36049694"/>
      <w:bookmarkStart w:id="5978" w:name="_Toc45210460"/>
      <w:bookmarkStart w:id="5979" w:name="_Toc51861287"/>
      <w:bookmarkStart w:id="5980" w:name="_Toc146246856"/>
      <w:r>
        <w:rPr>
          <w:lang w:eastAsia="zh-CN"/>
        </w:rPr>
        <w:t>15.1.6.1</w:t>
      </w:r>
      <w:r>
        <w:rPr>
          <w:lang w:eastAsia="zh-CN"/>
        </w:rPr>
        <w:tab/>
        <w:t>Message definition</w:t>
      </w:r>
      <w:bookmarkEnd w:id="5975"/>
      <w:bookmarkEnd w:id="5976"/>
      <w:bookmarkEnd w:id="5977"/>
      <w:bookmarkEnd w:id="5978"/>
      <w:bookmarkEnd w:id="5979"/>
      <w:bookmarkEnd w:id="5980"/>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81" w:name="_Toc20156411"/>
      <w:bookmarkStart w:id="5982" w:name="_Toc27501569"/>
      <w:bookmarkStart w:id="5983" w:name="_Toc36049695"/>
      <w:bookmarkStart w:id="5984" w:name="_Toc45210461"/>
      <w:bookmarkStart w:id="5985" w:name="_Toc51861288"/>
      <w:bookmarkStart w:id="5986" w:name="_Toc146246857"/>
      <w:r>
        <w:rPr>
          <w:lang w:eastAsia="ko-KR"/>
        </w:rPr>
        <w:t>15.1.7</w:t>
      </w:r>
      <w:r>
        <w:tab/>
        <w:t xml:space="preserve">PRIVATE CALL ACCEPT </w:t>
      </w:r>
      <w:r>
        <w:rPr>
          <w:lang w:eastAsia="ko-KR"/>
        </w:rPr>
        <w:t>message</w:t>
      </w:r>
      <w:bookmarkEnd w:id="5981"/>
      <w:bookmarkEnd w:id="5982"/>
      <w:bookmarkEnd w:id="5983"/>
      <w:bookmarkEnd w:id="5984"/>
      <w:bookmarkEnd w:id="5985"/>
      <w:bookmarkEnd w:id="5986"/>
    </w:p>
    <w:p w14:paraId="49C8BE37" w14:textId="77777777" w:rsidR="00692704" w:rsidRDefault="00692704" w:rsidP="00567124">
      <w:pPr>
        <w:pStyle w:val="Heading4"/>
        <w:rPr>
          <w:lang w:eastAsia="zh-CN"/>
        </w:rPr>
      </w:pPr>
      <w:bookmarkStart w:id="5987" w:name="_Toc20156412"/>
      <w:bookmarkStart w:id="5988" w:name="_Toc27501570"/>
      <w:bookmarkStart w:id="5989" w:name="_Toc36049696"/>
      <w:bookmarkStart w:id="5990" w:name="_Toc45210462"/>
      <w:bookmarkStart w:id="5991" w:name="_Toc51861289"/>
      <w:bookmarkStart w:id="5992" w:name="_Toc146246858"/>
      <w:r>
        <w:rPr>
          <w:lang w:eastAsia="zh-CN"/>
        </w:rPr>
        <w:t>15.1.7.1</w:t>
      </w:r>
      <w:r>
        <w:rPr>
          <w:lang w:eastAsia="zh-CN"/>
        </w:rPr>
        <w:tab/>
        <w:t>Message definition</w:t>
      </w:r>
      <w:bookmarkEnd w:id="5987"/>
      <w:bookmarkEnd w:id="5988"/>
      <w:bookmarkEnd w:id="5989"/>
      <w:bookmarkEnd w:id="5990"/>
      <w:bookmarkEnd w:id="5991"/>
      <w:bookmarkEnd w:id="599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93" w:name="_Toc20156413"/>
      <w:bookmarkStart w:id="5994" w:name="_Toc27501571"/>
      <w:bookmarkStart w:id="5995" w:name="_Toc36049697"/>
      <w:bookmarkStart w:id="5996" w:name="_Toc45210463"/>
      <w:bookmarkStart w:id="5997" w:name="_Toc51861290"/>
      <w:bookmarkStart w:id="5998" w:name="_Toc146246859"/>
      <w:r>
        <w:rPr>
          <w:lang w:eastAsia="ko-KR"/>
        </w:rPr>
        <w:t>15.1.8</w:t>
      </w:r>
      <w:r>
        <w:tab/>
        <w:t xml:space="preserve">PRIVATE CALL REJECT </w:t>
      </w:r>
      <w:r>
        <w:rPr>
          <w:lang w:eastAsia="ko-KR"/>
        </w:rPr>
        <w:t>message</w:t>
      </w:r>
      <w:bookmarkEnd w:id="5993"/>
      <w:bookmarkEnd w:id="5994"/>
      <w:bookmarkEnd w:id="5995"/>
      <w:bookmarkEnd w:id="5996"/>
      <w:bookmarkEnd w:id="5997"/>
      <w:bookmarkEnd w:id="5998"/>
    </w:p>
    <w:p w14:paraId="4B3DF0E4" w14:textId="77777777" w:rsidR="00692704" w:rsidRDefault="00692704" w:rsidP="00567124">
      <w:pPr>
        <w:pStyle w:val="Heading4"/>
        <w:rPr>
          <w:lang w:eastAsia="zh-CN"/>
        </w:rPr>
      </w:pPr>
      <w:bookmarkStart w:id="5999" w:name="_Toc20156414"/>
      <w:bookmarkStart w:id="6000" w:name="_Toc27501572"/>
      <w:bookmarkStart w:id="6001" w:name="_Toc36049698"/>
      <w:bookmarkStart w:id="6002" w:name="_Toc45210464"/>
      <w:bookmarkStart w:id="6003" w:name="_Toc51861291"/>
      <w:bookmarkStart w:id="6004" w:name="_Toc146246860"/>
      <w:r>
        <w:rPr>
          <w:lang w:eastAsia="zh-CN"/>
        </w:rPr>
        <w:t>15.1.8.1</w:t>
      </w:r>
      <w:r>
        <w:rPr>
          <w:lang w:eastAsia="zh-CN"/>
        </w:rPr>
        <w:tab/>
        <w:t>Message definition</w:t>
      </w:r>
      <w:bookmarkEnd w:id="5999"/>
      <w:bookmarkEnd w:id="6000"/>
      <w:bookmarkEnd w:id="6001"/>
      <w:bookmarkEnd w:id="6002"/>
      <w:bookmarkEnd w:id="6003"/>
      <w:bookmarkEnd w:id="6004"/>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05" w:name="_Toc20156415"/>
      <w:bookmarkStart w:id="6006" w:name="_Toc27501573"/>
      <w:bookmarkStart w:id="6007" w:name="_Toc36049699"/>
      <w:bookmarkStart w:id="6008" w:name="_Toc45210465"/>
      <w:bookmarkStart w:id="6009" w:name="_Toc51861292"/>
      <w:bookmarkStart w:id="6010" w:name="_Toc146246861"/>
      <w:r>
        <w:rPr>
          <w:lang w:eastAsia="ko-KR"/>
        </w:rPr>
        <w:t>15.1.9</w:t>
      </w:r>
      <w:r>
        <w:tab/>
        <w:t xml:space="preserve">PRIVATE CALL RELEASE </w:t>
      </w:r>
      <w:r>
        <w:rPr>
          <w:lang w:eastAsia="ko-KR"/>
        </w:rPr>
        <w:t>message</w:t>
      </w:r>
      <w:bookmarkEnd w:id="6005"/>
      <w:bookmarkEnd w:id="6006"/>
      <w:bookmarkEnd w:id="6007"/>
      <w:bookmarkEnd w:id="6008"/>
      <w:bookmarkEnd w:id="6009"/>
      <w:bookmarkEnd w:id="6010"/>
    </w:p>
    <w:p w14:paraId="5FC1D1D5" w14:textId="77777777" w:rsidR="00692704" w:rsidRDefault="00692704" w:rsidP="00567124">
      <w:pPr>
        <w:pStyle w:val="Heading4"/>
        <w:rPr>
          <w:lang w:eastAsia="zh-CN"/>
        </w:rPr>
      </w:pPr>
      <w:bookmarkStart w:id="6011" w:name="_Toc20156416"/>
      <w:bookmarkStart w:id="6012" w:name="_Toc27501574"/>
      <w:bookmarkStart w:id="6013" w:name="_Toc36049700"/>
      <w:bookmarkStart w:id="6014" w:name="_Toc45210466"/>
      <w:bookmarkStart w:id="6015" w:name="_Toc51861293"/>
      <w:bookmarkStart w:id="6016" w:name="_Toc146246862"/>
      <w:r>
        <w:rPr>
          <w:lang w:eastAsia="zh-CN"/>
        </w:rPr>
        <w:t>15.1.9.1</w:t>
      </w:r>
      <w:r>
        <w:rPr>
          <w:lang w:eastAsia="zh-CN"/>
        </w:rPr>
        <w:tab/>
        <w:t>Message definition</w:t>
      </w:r>
      <w:bookmarkEnd w:id="6011"/>
      <w:bookmarkEnd w:id="6012"/>
      <w:bookmarkEnd w:id="6013"/>
      <w:bookmarkEnd w:id="6014"/>
      <w:bookmarkEnd w:id="6015"/>
      <w:bookmarkEnd w:id="6016"/>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7" w:name="_Toc20156417"/>
      <w:bookmarkStart w:id="6018" w:name="_Toc27501575"/>
      <w:bookmarkStart w:id="6019" w:name="_Toc36049701"/>
      <w:bookmarkStart w:id="6020" w:name="_Toc45210467"/>
      <w:bookmarkStart w:id="6021" w:name="_Toc51861294"/>
      <w:bookmarkStart w:id="6022" w:name="_Toc146246863"/>
      <w:r>
        <w:rPr>
          <w:lang w:eastAsia="ko-KR"/>
        </w:rPr>
        <w:t>15.1.10</w:t>
      </w:r>
      <w:r>
        <w:tab/>
        <w:t xml:space="preserve">PRIVATE CALL RELEASE ACK </w:t>
      </w:r>
      <w:r>
        <w:rPr>
          <w:lang w:eastAsia="ko-KR"/>
        </w:rPr>
        <w:t>message</w:t>
      </w:r>
      <w:bookmarkEnd w:id="6017"/>
      <w:bookmarkEnd w:id="6018"/>
      <w:bookmarkEnd w:id="6019"/>
      <w:bookmarkEnd w:id="6020"/>
      <w:bookmarkEnd w:id="6021"/>
      <w:bookmarkEnd w:id="6022"/>
    </w:p>
    <w:p w14:paraId="66A4C75E" w14:textId="77777777" w:rsidR="00692704" w:rsidRDefault="00692704" w:rsidP="00567124">
      <w:pPr>
        <w:pStyle w:val="Heading4"/>
        <w:rPr>
          <w:lang w:eastAsia="zh-CN"/>
        </w:rPr>
      </w:pPr>
      <w:bookmarkStart w:id="6023" w:name="_Toc20156418"/>
      <w:bookmarkStart w:id="6024" w:name="_Toc27501576"/>
      <w:bookmarkStart w:id="6025" w:name="_Toc36049702"/>
      <w:bookmarkStart w:id="6026" w:name="_Toc45210468"/>
      <w:bookmarkStart w:id="6027" w:name="_Toc51861295"/>
      <w:bookmarkStart w:id="6028" w:name="_Toc146246864"/>
      <w:r>
        <w:rPr>
          <w:lang w:eastAsia="zh-CN"/>
        </w:rPr>
        <w:t>15.1.10.1</w:t>
      </w:r>
      <w:r>
        <w:rPr>
          <w:lang w:eastAsia="zh-CN"/>
        </w:rPr>
        <w:tab/>
        <w:t>Message definition</w:t>
      </w:r>
      <w:bookmarkEnd w:id="6023"/>
      <w:bookmarkEnd w:id="6024"/>
      <w:bookmarkEnd w:id="6025"/>
      <w:bookmarkEnd w:id="6026"/>
      <w:bookmarkEnd w:id="6027"/>
      <w:bookmarkEnd w:id="6028"/>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9" w:name="_Toc20156419"/>
      <w:bookmarkStart w:id="6030" w:name="_Toc27501577"/>
      <w:bookmarkStart w:id="6031" w:name="_Toc36049703"/>
      <w:bookmarkStart w:id="6032" w:name="_Toc45210469"/>
      <w:bookmarkStart w:id="6033" w:name="_Toc51861296"/>
      <w:bookmarkStart w:id="6034" w:name="_Toc146246865"/>
      <w:r>
        <w:rPr>
          <w:lang w:eastAsia="ko-KR"/>
        </w:rPr>
        <w:t>15.1.11</w:t>
      </w:r>
      <w:r>
        <w:tab/>
        <w:t xml:space="preserve">PRIVATE CALL </w:t>
      </w:r>
      <w:r>
        <w:rPr>
          <w:lang w:eastAsia="ko-KR"/>
        </w:rPr>
        <w:t>ACCEPT ACK</w:t>
      </w:r>
      <w:r>
        <w:t xml:space="preserve"> </w:t>
      </w:r>
      <w:r>
        <w:rPr>
          <w:lang w:eastAsia="ko-KR"/>
        </w:rPr>
        <w:t>message</w:t>
      </w:r>
      <w:bookmarkEnd w:id="6029"/>
      <w:bookmarkEnd w:id="6030"/>
      <w:bookmarkEnd w:id="6031"/>
      <w:bookmarkEnd w:id="6032"/>
      <w:bookmarkEnd w:id="6033"/>
      <w:bookmarkEnd w:id="6034"/>
    </w:p>
    <w:p w14:paraId="38478489" w14:textId="77777777" w:rsidR="00692704" w:rsidRDefault="00692704" w:rsidP="00567124">
      <w:pPr>
        <w:pStyle w:val="Heading4"/>
        <w:rPr>
          <w:lang w:eastAsia="zh-CN"/>
        </w:rPr>
      </w:pPr>
      <w:bookmarkStart w:id="6035" w:name="_Toc20156420"/>
      <w:bookmarkStart w:id="6036" w:name="_Toc27501578"/>
      <w:bookmarkStart w:id="6037" w:name="_Toc36049704"/>
      <w:bookmarkStart w:id="6038" w:name="_Toc45210470"/>
      <w:bookmarkStart w:id="6039" w:name="_Toc51861297"/>
      <w:bookmarkStart w:id="6040" w:name="_Toc146246866"/>
      <w:r>
        <w:rPr>
          <w:lang w:eastAsia="zh-CN"/>
        </w:rPr>
        <w:t>15.1.</w:t>
      </w:r>
      <w:r>
        <w:rPr>
          <w:lang w:eastAsia="ko-KR"/>
        </w:rPr>
        <w:t>11</w:t>
      </w:r>
      <w:r>
        <w:rPr>
          <w:lang w:eastAsia="zh-CN"/>
        </w:rPr>
        <w:t>.1</w:t>
      </w:r>
      <w:r>
        <w:rPr>
          <w:lang w:eastAsia="zh-CN"/>
        </w:rPr>
        <w:tab/>
        <w:t>Message definition</w:t>
      </w:r>
      <w:bookmarkEnd w:id="6035"/>
      <w:bookmarkEnd w:id="6036"/>
      <w:bookmarkEnd w:id="6037"/>
      <w:bookmarkEnd w:id="6038"/>
      <w:bookmarkEnd w:id="6039"/>
      <w:bookmarkEnd w:id="6040"/>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41" w:name="_Toc20156421"/>
      <w:bookmarkStart w:id="6042" w:name="_Toc27501579"/>
      <w:bookmarkStart w:id="6043" w:name="_Toc36049705"/>
      <w:bookmarkStart w:id="6044" w:name="_Toc45210471"/>
      <w:bookmarkStart w:id="6045" w:name="_Toc51861298"/>
      <w:bookmarkStart w:id="6046" w:name="_Toc146246867"/>
      <w:r>
        <w:rPr>
          <w:lang w:eastAsia="ko-KR"/>
        </w:rPr>
        <w:lastRenderedPageBreak/>
        <w:t>15.1.12</w:t>
      </w:r>
      <w:r>
        <w:tab/>
        <w:t xml:space="preserve">PRIVATE </w:t>
      </w:r>
      <w:r>
        <w:rPr>
          <w:lang w:eastAsia="ko-KR"/>
        </w:rPr>
        <w:t>CALL EMERGENCY CANCEL message</w:t>
      </w:r>
      <w:bookmarkEnd w:id="6041"/>
      <w:bookmarkEnd w:id="6042"/>
      <w:bookmarkEnd w:id="6043"/>
      <w:bookmarkEnd w:id="6044"/>
      <w:bookmarkEnd w:id="6045"/>
      <w:bookmarkEnd w:id="6046"/>
    </w:p>
    <w:p w14:paraId="6F6203A5" w14:textId="77777777" w:rsidR="00692704" w:rsidRDefault="00692704" w:rsidP="00567124">
      <w:pPr>
        <w:pStyle w:val="Heading4"/>
        <w:rPr>
          <w:lang w:eastAsia="zh-CN"/>
        </w:rPr>
      </w:pPr>
      <w:bookmarkStart w:id="6047" w:name="_Toc20156422"/>
      <w:bookmarkStart w:id="6048" w:name="_Toc27501580"/>
      <w:bookmarkStart w:id="6049" w:name="_Toc36049706"/>
      <w:bookmarkStart w:id="6050" w:name="_Toc45210472"/>
      <w:bookmarkStart w:id="6051" w:name="_Toc51861299"/>
      <w:bookmarkStart w:id="6052" w:name="_Toc146246868"/>
      <w:r>
        <w:rPr>
          <w:lang w:eastAsia="zh-CN"/>
        </w:rPr>
        <w:t>15.1.</w:t>
      </w:r>
      <w:r>
        <w:rPr>
          <w:lang w:eastAsia="ko-KR"/>
        </w:rPr>
        <w:t>12</w:t>
      </w:r>
      <w:r>
        <w:rPr>
          <w:lang w:eastAsia="zh-CN"/>
        </w:rPr>
        <w:t>.1</w:t>
      </w:r>
      <w:r>
        <w:rPr>
          <w:lang w:eastAsia="zh-CN"/>
        </w:rPr>
        <w:tab/>
        <w:t>Message definition</w:t>
      </w:r>
      <w:bookmarkEnd w:id="6047"/>
      <w:bookmarkEnd w:id="6048"/>
      <w:bookmarkEnd w:id="6049"/>
      <w:bookmarkEnd w:id="6050"/>
      <w:bookmarkEnd w:id="6051"/>
      <w:bookmarkEnd w:id="6052"/>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53" w:name="_Toc20156423"/>
      <w:bookmarkStart w:id="6054" w:name="_Toc27501581"/>
      <w:bookmarkStart w:id="6055" w:name="_Toc36049707"/>
      <w:bookmarkStart w:id="6056" w:name="_Toc45210473"/>
      <w:bookmarkStart w:id="6057" w:name="_Toc51861300"/>
      <w:bookmarkStart w:id="6058" w:name="_Toc146246869"/>
      <w:r>
        <w:rPr>
          <w:lang w:eastAsia="ko-KR"/>
        </w:rPr>
        <w:t>15.1.13</w:t>
      </w:r>
      <w:r>
        <w:tab/>
        <w:t xml:space="preserve">PRIVATE </w:t>
      </w:r>
      <w:r>
        <w:rPr>
          <w:lang w:eastAsia="ko-KR"/>
        </w:rPr>
        <w:t>CALL EMERGENCY CANCEL ACK message</w:t>
      </w:r>
      <w:bookmarkEnd w:id="6053"/>
      <w:bookmarkEnd w:id="6054"/>
      <w:bookmarkEnd w:id="6055"/>
      <w:bookmarkEnd w:id="6056"/>
      <w:bookmarkEnd w:id="6057"/>
      <w:bookmarkEnd w:id="6058"/>
    </w:p>
    <w:p w14:paraId="563D49EF" w14:textId="77777777" w:rsidR="00692704" w:rsidRDefault="00692704" w:rsidP="00567124">
      <w:pPr>
        <w:pStyle w:val="Heading4"/>
        <w:rPr>
          <w:lang w:eastAsia="zh-CN"/>
        </w:rPr>
      </w:pPr>
      <w:bookmarkStart w:id="6059" w:name="_Toc20156424"/>
      <w:bookmarkStart w:id="6060" w:name="_Toc27501582"/>
      <w:bookmarkStart w:id="6061" w:name="_Toc36049708"/>
      <w:bookmarkStart w:id="6062" w:name="_Toc45210474"/>
      <w:bookmarkStart w:id="6063" w:name="_Toc51861301"/>
      <w:bookmarkStart w:id="6064" w:name="_Toc146246870"/>
      <w:r>
        <w:rPr>
          <w:lang w:eastAsia="zh-CN"/>
        </w:rPr>
        <w:t>15.1.</w:t>
      </w:r>
      <w:r>
        <w:rPr>
          <w:lang w:eastAsia="ko-KR"/>
        </w:rPr>
        <w:t>13</w:t>
      </w:r>
      <w:r>
        <w:rPr>
          <w:lang w:eastAsia="zh-CN"/>
        </w:rPr>
        <w:t>.1</w:t>
      </w:r>
      <w:r>
        <w:rPr>
          <w:lang w:eastAsia="zh-CN"/>
        </w:rPr>
        <w:tab/>
        <w:t>Message definition</w:t>
      </w:r>
      <w:bookmarkEnd w:id="6059"/>
      <w:bookmarkEnd w:id="6060"/>
      <w:bookmarkEnd w:id="6061"/>
      <w:bookmarkEnd w:id="6062"/>
      <w:bookmarkEnd w:id="6063"/>
      <w:bookmarkEnd w:id="6064"/>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65" w:name="_Toc20156425"/>
      <w:bookmarkStart w:id="6066" w:name="_Toc27501583"/>
      <w:bookmarkStart w:id="6067" w:name="_Toc36049709"/>
      <w:bookmarkStart w:id="6068" w:name="_Toc45210475"/>
      <w:bookmarkStart w:id="6069" w:name="_Toc51861302"/>
      <w:bookmarkStart w:id="6070" w:name="_Toc146246871"/>
      <w:r>
        <w:rPr>
          <w:lang w:eastAsia="ko-KR"/>
        </w:rPr>
        <w:t>15.1.14</w:t>
      </w:r>
      <w:r>
        <w:tab/>
      </w:r>
      <w:r>
        <w:rPr>
          <w:lang w:eastAsia="ko-KR"/>
        </w:rPr>
        <w:t xml:space="preserve">GROUP </w:t>
      </w:r>
      <w:r>
        <w:t>CALL IMMINENT PERIL</w:t>
      </w:r>
      <w:r>
        <w:rPr>
          <w:lang w:eastAsia="ko-KR"/>
        </w:rPr>
        <w:t xml:space="preserve"> END message</w:t>
      </w:r>
      <w:bookmarkEnd w:id="6065"/>
      <w:bookmarkEnd w:id="6066"/>
      <w:bookmarkEnd w:id="6067"/>
      <w:bookmarkEnd w:id="6068"/>
      <w:bookmarkEnd w:id="6069"/>
      <w:bookmarkEnd w:id="6070"/>
    </w:p>
    <w:p w14:paraId="40E059A3" w14:textId="77777777" w:rsidR="00692704" w:rsidRDefault="00692704" w:rsidP="00567124">
      <w:pPr>
        <w:pStyle w:val="Heading4"/>
        <w:rPr>
          <w:lang w:eastAsia="zh-CN"/>
        </w:rPr>
      </w:pPr>
      <w:bookmarkStart w:id="6071" w:name="_Toc20156426"/>
      <w:bookmarkStart w:id="6072" w:name="_Toc27501584"/>
      <w:bookmarkStart w:id="6073" w:name="_Toc36049710"/>
      <w:bookmarkStart w:id="6074" w:name="_Toc45210476"/>
      <w:bookmarkStart w:id="6075" w:name="_Toc51861303"/>
      <w:bookmarkStart w:id="6076" w:name="_Toc146246872"/>
      <w:r>
        <w:rPr>
          <w:lang w:eastAsia="zh-CN"/>
        </w:rPr>
        <w:t>15.1.14.1</w:t>
      </w:r>
      <w:r>
        <w:rPr>
          <w:lang w:eastAsia="zh-CN"/>
        </w:rPr>
        <w:tab/>
        <w:t>Message definition</w:t>
      </w:r>
      <w:bookmarkEnd w:id="6071"/>
      <w:bookmarkEnd w:id="6072"/>
      <w:bookmarkEnd w:id="6073"/>
      <w:bookmarkEnd w:id="6074"/>
      <w:bookmarkEnd w:id="6075"/>
      <w:bookmarkEnd w:id="6076"/>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7" w:name="_Toc20156427"/>
      <w:bookmarkStart w:id="6078" w:name="_Toc27501585"/>
      <w:bookmarkStart w:id="6079" w:name="_Toc36049711"/>
      <w:bookmarkStart w:id="6080" w:name="_Toc45210477"/>
      <w:bookmarkStart w:id="6081" w:name="_Toc51861304"/>
      <w:bookmarkStart w:id="6082" w:name="_Toc146246873"/>
      <w:r>
        <w:rPr>
          <w:lang w:eastAsia="ko-KR"/>
        </w:rPr>
        <w:t>15.1.15</w:t>
      </w:r>
      <w:r>
        <w:tab/>
      </w:r>
      <w:r>
        <w:rPr>
          <w:lang w:eastAsia="ko-KR"/>
        </w:rPr>
        <w:t xml:space="preserve">GROUP </w:t>
      </w:r>
      <w:r>
        <w:t>CALL EMERGENCY END</w:t>
      </w:r>
      <w:r>
        <w:rPr>
          <w:lang w:eastAsia="ko-KR"/>
        </w:rPr>
        <w:t xml:space="preserve"> message</w:t>
      </w:r>
      <w:bookmarkEnd w:id="6077"/>
      <w:bookmarkEnd w:id="6078"/>
      <w:bookmarkEnd w:id="6079"/>
      <w:bookmarkEnd w:id="6080"/>
      <w:bookmarkEnd w:id="6081"/>
      <w:bookmarkEnd w:id="6082"/>
    </w:p>
    <w:p w14:paraId="35120213" w14:textId="77777777" w:rsidR="00692704" w:rsidRDefault="00692704" w:rsidP="00567124">
      <w:pPr>
        <w:pStyle w:val="Heading4"/>
        <w:rPr>
          <w:lang w:eastAsia="zh-CN"/>
        </w:rPr>
      </w:pPr>
      <w:bookmarkStart w:id="6083" w:name="_Toc20156428"/>
      <w:bookmarkStart w:id="6084" w:name="_Toc27501586"/>
      <w:bookmarkStart w:id="6085" w:name="_Toc36049712"/>
      <w:bookmarkStart w:id="6086" w:name="_Toc45210478"/>
      <w:bookmarkStart w:id="6087" w:name="_Toc51861305"/>
      <w:bookmarkStart w:id="6088" w:name="_Toc146246874"/>
      <w:r>
        <w:rPr>
          <w:lang w:eastAsia="zh-CN"/>
        </w:rPr>
        <w:t>15.1.15.1</w:t>
      </w:r>
      <w:r>
        <w:rPr>
          <w:lang w:eastAsia="zh-CN"/>
        </w:rPr>
        <w:tab/>
        <w:t>Message definition</w:t>
      </w:r>
      <w:bookmarkEnd w:id="6083"/>
      <w:bookmarkEnd w:id="6084"/>
      <w:bookmarkEnd w:id="6085"/>
      <w:bookmarkEnd w:id="6086"/>
      <w:bookmarkEnd w:id="6087"/>
      <w:bookmarkEnd w:id="6088"/>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9" w:name="_Toc20156429"/>
      <w:bookmarkStart w:id="6090" w:name="_Toc27501587"/>
      <w:bookmarkStart w:id="6091" w:name="_Toc36049713"/>
      <w:bookmarkStart w:id="6092" w:name="_Toc45210479"/>
      <w:bookmarkStart w:id="6093" w:name="_Toc51861306"/>
      <w:bookmarkStart w:id="6094" w:name="_Toc146246875"/>
      <w:r>
        <w:rPr>
          <w:lang w:eastAsia="ko-KR"/>
        </w:rPr>
        <w:t>15.1.16</w:t>
      </w:r>
      <w:r>
        <w:tab/>
      </w:r>
      <w:r>
        <w:rPr>
          <w:lang w:eastAsia="ko-KR"/>
        </w:rPr>
        <w:t xml:space="preserve">GROUP </w:t>
      </w:r>
      <w:r>
        <w:t xml:space="preserve">EMERGENCY ALERT </w:t>
      </w:r>
      <w:r>
        <w:rPr>
          <w:lang w:eastAsia="ko-KR"/>
        </w:rPr>
        <w:t>message</w:t>
      </w:r>
      <w:bookmarkEnd w:id="6089"/>
      <w:bookmarkEnd w:id="6090"/>
      <w:bookmarkEnd w:id="6091"/>
      <w:bookmarkEnd w:id="6092"/>
      <w:bookmarkEnd w:id="6093"/>
      <w:bookmarkEnd w:id="6094"/>
    </w:p>
    <w:p w14:paraId="3B6A226C" w14:textId="77777777" w:rsidR="00692704" w:rsidRDefault="00692704" w:rsidP="00567124">
      <w:pPr>
        <w:pStyle w:val="Heading4"/>
        <w:rPr>
          <w:lang w:eastAsia="zh-CN"/>
        </w:rPr>
      </w:pPr>
      <w:bookmarkStart w:id="6095" w:name="_Toc20156430"/>
      <w:bookmarkStart w:id="6096" w:name="_Toc27501588"/>
      <w:bookmarkStart w:id="6097" w:name="_Toc36049714"/>
      <w:bookmarkStart w:id="6098" w:name="_Toc45210480"/>
      <w:bookmarkStart w:id="6099" w:name="_Toc51861307"/>
      <w:bookmarkStart w:id="6100" w:name="_Toc146246876"/>
      <w:r>
        <w:rPr>
          <w:lang w:eastAsia="zh-CN"/>
        </w:rPr>
        <w:t>15.1.16.1</w:t>
      </w:r>
      <w:r>
        <w:rPr>
          <w:lang w:eastAsia="zh-CN"/>
        </w:rPr>
        <w:tab/>
        <w:t>Message definition</w:t>
      </w:r>
      <w:bookmarkEnd w:id="6095"/>
      <w:bookmarkEnd w:id="6096"/>
      <w:bookmarkEnd w:id="6097"/>
      <w:bookmarkEnd w:id="6098"/>
      <w:bookmarkEnd w:id="6099"/>
      <w:bookmarkEnd w:id="6100"/>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01" w:name="_Toc20156431"/>
      <w:bookmarkStart w:id="6102" w:name="_Toc27501589"/>
      <w:bookmarkStart w:id="6103" w:name="_Toc36049715"/>
      <w:bookmarkStart w:id="6104" w:name="_Toc45210481"/>
      <w:bookmarkStart w:id="6105" w:name="_Toc51861308"/>
      <w:bookmarkStart w:id="6106" w:name="_Toc146246877"/>
      <w:r>
        <w:rPr>
          <w:lang w:eastAsia="ko-KR"/>
        </w:rPr>
        <w:t>15.1.17</w:t>
      </w:r>
      <w:r>
        <w:tab/>
      </w:r>
      <w:r>
        <w:rPr>
          <w:lang w:eastAsia="ko-KR"/>
        </w:rPr>
        <w:t xml:space="preserve">GROUP </w:t>
      </w:r>
      <w:r>
        <w:t>EMERGENCY ALERT ACK</w:t>
      </w:r>
      <w:r>
        <w:rPr>
          <w:lang w:eastAsia="ko-KR"/>
        </w:rPr>
        <w:t xml:space="preserve"> message</w:t>
      </w:r>
      <w:bookmarkEnd w:id="6101"/>
      <w:bookmarkEnd w:id="6102"/>
      <w:bookmarkEnd w:id="6103"/>
      <w:bookmarkEnd w:id="6104"/>
      <w:bookmarkEnd w:id="6105"/>
      <w:bookmarkEnd w:id="6106"/>
    </w:p>
    <w:p w14:paraId="5209B90E" w14:textId="77777777" w:rsidR="00692704" w:rsidRDefault="00692704" w:rsidP="00567124">
      <w:pPr>
        <w:pStyle w:val="Heading4"/>
        <w:rPr>
          <w:lang w:eastAsia="zh-CN"/>
        </w:rPr>
      </w:pPr>
      <w:bookmarkStart w:id="6107" w:name="_Toc20156432"/>
      <w:bookmarkStart w:id="6108" w:name="_Toc27501590"/>
      <w:bookmarkStart w:id="6109" w:name="_Toc36049716"/>
      <w:bookmarkStart w:id="6110" w:name="_Toc45210482"/>
      <w:bookmarkStart w:id="6111" w:name="_Toc51861309"/>
      <w:bookmarkStart w:id="6112" w:name="_Toc146246878"/>
      <w:r>
        <w:rPr>
          <w:lang w:eastAsia="zh-CN"/>
        </w:rPr>
        <w:t>15.1.17.1</w:t>
      </w:r>
      <w:r>
        <w:rPr>
          <w:lang w:eastAsia="zh-CN"/>
        </w:rPr>
        <w:tab/>
        <w:t>Message definition</w:t>
      </w:r>
      <w:bookmarkEnd w:id="6107"/>
      <w:bookmarkEnd w:id="6108"/>
      <w:bookmarkEnd w:id="6109"/>
      <w:bookmarkEnd w:id="6110"/>
      <w:bookmarkEnd w:id="6111"/>
      <w:bookmarkEnd w:id="611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13" w:name="_Toc20156433"/>
      <w:bookmarkStart w:id="6114" w:name="_Toc27501591"/>
      <w:bookmarkStart w:id="6115" w:name="_Toc36049717"/>
      <w:bookmarkStart w:id="6116" w:name="_Toc45210483"/>
      <w:bookmarkStart w:id="6117" w:name="_Toc51861310"/>
      <w:bookmarkStart w:id="6118" w:name="_Toc146246879"/>
      <w:r>
        <w:rPr>
          <w:lang w:eastAsia="ko-KR"/>
        </w:rPr>
        <w:t>15.1.18</w:t>
      </w:r>
      <w:r>
        <w:tab/>
      </w:r>
      <w:r>
        <w:rPr>
          <w:lang w:eastAsia="ko-KR"/>
        </w:rPr>
        <w:t xml:space="preserve">GROUP </w:t>
      </w:r>
      <w:r>
        <w:t>EMERGENCY ALERT CANCEL</w:t>
      </w:r>
      <w:r>
        <w:rPr>
          <w:lang w:eastAsia="ko-KR"/>
        </w:rPr>
        <w:t xml:space="preserve"> message</w:t>
      </w:r>
      <w:bookmarkEnd w:id="6113"/>
      <w:bookmarkEnd w:id="6114"/>
      <w:bookmarkEnd w:id="6115"/>
      <w:bookmarkEnd w:id="6116"/>
      <w:bookmarkEnd w:id="6117"/>
      <w:bookmarkEnd w:id="6118"/>
    </w:p>
    <w:p w14:paraId="6803AC00" w14:textId="77777777" w:rsidR="00692704" w:rsidRDefault="00692704" w:rsidP="00567124">
      <w:pPr>
        <w:pStyle w:val="Heading4"/>
        <w:rPr>
          <w:lang w:eastAsia="zh-CN"/>
        </w:rPr>
      </w:pPr>
      <w:bookmarkStart w:id="6119" w:name="_Toc20156434"/>
      <w:bookmarkStart w:id="6120" w:name="_Toc27501592"/>
      <w:bookmarkStart w:id="6121" w:name="_Toc36049718"/>
      <w:bookmarkStart w:id="6122" w:name="_Toc45210484"/>
      <w:bookmarkStart w:id="6123" w:name="_Toc51861311"/>
      <w:bookmarkStart w:id="6124" w:name="_Toc146246880"/>
      <w:r>
        <w:rPr>
          <w:lang w:eastAsia="zh-CN"/>
        </w:rPr>
        <w:t>15.1.18.1</w:t>
      </w:r>
      <w:r>
        <w:rPr>
          <w:lang w:eastAsia="zh-CN"/>
        </w:rPr>
        <w:tab/>
        <w:t>Message definition</w:t>
      </w:r>
      <w:bookmarkEnd w:id="6119"/>
      <w:bookmarkEnd w:id="6120"/>
      <w:bookmarkEnd w:id="6121"/>
      <w:bookmarkEnd w:id="6122"/>
      <w:bookmarkEnd w:id="6123"/>
      <w:bookmarkEnd w:id="6124"/>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25" w:name="_Toc20156435"/>
      <w:bookmarkStart w:id="6126" w:name="_Toc27501593"/>
      <w:bookmarkStart w:id="6127" w:name="_Toc36049719"/>
      <w:bookmarkStart w:id="6128" w:name="_Toc45210485"/>
      <w:bookmarkStart w:id="6129" w:name="_Toc51861312"/>
      <w:bookmarkStart w:id="6130" w:name="_Toc146246881"/>
      <w:r>
        <w:rPr>
          <w:lang w:eastAsia="ko-KR"/>
        </w:rPr>
        <w:lastRenderedPageBreak/>
        <w:t>15.1.19</w:t>
      </w:r>
      <w:r>
        <w:tab/>
      </w:r>
      <w:r>
        <w:rPr>
          <w:lang w:eastAsia="ko-KR"/>
        </w:rPr>
        <w:t xml:space="preserve">GROUP </w:t>
      </w:r>
      <w:r>
        <w:t>EMERGENCY ALERT CANCEL</w:t>
      </w:r>
      <w:r>
        <w:rPr>
          <w:lang w:eastAsia="ko-KR"/>
        </w:rPr>
        <w:t xml:space="preserve"> ACK message</w:t>
      </w:r>
      <w:bookmarkEnd w:id="6125"/>
      <w:bookmarkEnd w:id="6126"/>
      <w:bookmarkEnd w:id="6127"/>
      <w:bookmarkEnd w:id="6128"/>
      <w:bookmarkEnd w:id="6129"/>
      <w:bookmarkEnd w:id="6130"/>
    </w:p>
    <w:p w14:paraId="5389CD7E" w14:textId="77777777" w:rsidR="00692704" w:rsidRDefault="00692704" w:rsidP="00567124">
      <w:pPr>
        <w:pStyle w:val="Heading4"/>
        <w:rPr>
          <w:lang w:eastAsia="zh-CN"/>
        </w:rPr>
      </w:pPr>
      <w:bookmarkStart w:id="6131" w:name="_Toc20156436"/>
      <w:bookmarkStart w:id="6132" w:name="_Toc27501594"/>
      <w:bookmarkStart w:id="6133" w:name="_Toc36049720"/>
      <w:bookmarkStart w:id="6134" w:name="_Toc45210486"/>
      <w:bookmarkStart w:id="6135" w:name="_Toc51861313"/>
      <w:bookmarkStart w:id="6136" w:name="_Toc146246882"/>
      <w:r>
        <w:rPr>
          <w:lang w:eastAsia="zh-CN"/>
        </w:rPr>
        <w:t>15.1.19.1</w:t>
      </w:r>
      <w:r>
        <w:rPr>
          <w:lang w:eastAsia="zh-CN"/>
        </w:rPr>
        <w:tab/>
        <w:t>Message definition</w:t>
      </w:r>
      <w:bookmarkEnd w:id="6131"/>
      <w:bookmarkEnd w:id="6132"/>
      <w:bookmarkEnd w:id="6133"/>
      <w:bookmarkEnd w:id="6134"/>
      <w:bookmarkEnd w:id="6135"/>
      <w:bookmarkEnd w:id="6136"/>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7" w:name="_Toc20156437"/>
      <w:bookmarkStart w:id="6138" w:name="_Toc27501595"/>
      <w:bookmarkStart w:id="6139" w:name="_Toc36049721"/>
      <w:bookmarkStart w:id="6140" w:name="_Toc45210487"/>
      <w:bookmarkStart w:id="6141" w:name="_Toc51861314"/>
      <w:bookmarkStart w:id="6142" w:name="_Toc146246883"/>
      <w:r>
        <w:rPr>
          <w:lang w:eastAsia="ko-KR"/>
        </w:rPr>
        <w:t>15.1.20</w:t>
      </w:r>
      <w:r>
        <w:tab/>
        <w:t>GROUP CALL BROADCAST</w:t>
      </w:r>
      <w:r>
        <w:rPr>
          <w:lang w:eastAsia="ko-KR"/>
        </w:rPr>
        <w:t xml:space="preserve"> message</w:t>
      </w:r>
      <w:bookmarkEnd w:id="6137"/>
      <w:bookmarkEnd w:id="6138"/>
      <w:bookmarkEnd w:id="6139"/>
      <w:bookmarkEnd w:id="6140"/>
      <w:bookmarkEnd w:id="6141"/>
      <w:bookmarkEnd w:id="6142"/>
    </w:p>
    <w:p w14:paraId="73207543" w14:textId="77777777" w:rsidR="00692704" w:rsidRDefault="00692704" w:rsidP="00567124">
      <w:pPr>
        <w:pStyle w:val="Heading4"/>
        <w:rPr>
          <w:lang w:eastAsia="zh-CN"/>
        </w:rPr>
      </w:pPr>
      <w:bookmarkStart w:id="6143" w:name="_Toc20156438"/>
      <w:bookmarkStart w:id="6144" w:name="_Toc27501596"/>
      <w:bookmarkStart w:id="6145" w:name="_Toc36049722"/>
      <w:bookmarkStart w:id="6146" w:name="_Toc45210488"/>
      <w:bookmarkStart w:id="6147" w:name="_Toc51861315"/>
      <w:bookmarkStart w:id="6148" w:name="_Toc146246884"/>
      <w:r>
        <w:rPr>
          <w:lang w:eastAsia="zh-CN"/>
        </w:rPr>
        <w:t>15.1.20.1</w:t>
      </w:r>
      <w:r>
        <w:rPr>
          <w:lang w:eastAsia="zh-CN"/>
        </w:rPr>
        <w:tab/>
        <w:t>Message definition</w:t>
      </w:r>
      <w:bookmarkEnd w:id="6143"/>
      <w:bookmarkEnd w:id="6144"/>
      <w:bookmarkEnd w:id="6145"/>
      <w:bookmarkEnd w:id="6146"/>
      <w:bookmarkEnd w:id="6147"/>
      <w:bookmarkEnd w:id="6148"/>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9" w:name="_Toc20156439"/>
      <w:bookmarkStart w:id="6150" w:name="_Toc27501597"/>
      <w:bookmarkStart w:id="6151" w:name="_Toc36049723"/>
      <w:bookmarkStart w:id="6152" w:name="_Toc45210489"/>
      <w:bookmarkStart w:id="6153" w:name="_Toc51861316"/>
      <w:bookmarkStart w:id="6154" w:name="_Toc146246885"/>
      <w:r>
        <w:rPr>
          <w:lang w:eastAsia="ko-KR"/>
        </w:rPr>
        <w:t>15.1.21</w:t>
      </w:r>
      <w:r>
        <w:tab/>
      </w:r>
      <w:r>
        <w:rPr>
          <w:lang w:eastAsia="ko-KR"/>
        </w:rPr>
        <w:t xml:space="preserve">GROUP </w:t>
      </w:r>
      <w:r>
        <w:t>CALL BROADCAST END</w:t>
      </w:r>
      <w:r>
        <w:rPr>
          <w:lang w:eastAsia="ko-KR"/>
        </w:rPr>
        <w:t xml:space="preserve"> message</w:t>
      </w:r>
      <w:bookmarkEnd w:id="6149"/>
      <w:bookmarkEnd w:id="6150"/>
      <w:bookmarkEnd w:id="6151"/>
      <w:bookmarkEnd w:id="6152"/>
      <w:bookmarkEnd w:id="6153"/>
      <w:bookmarkEnd w:id="6154"/>
    </w:p>
    <w:p w14:paraId="54B8DD2F" w14:textId="77777777" w:rsidR="00692704" w:rsidRDefault="00692704" w:rsidP="00567124">
      <w:pPr>
        <w:pStyle w:val="Heading4"/>
        <w:rPr>
          <w:lang w:eastAsia="zh-CN"/>
        </w:rPr>
      </w:pPr>
      <w:bookmarkStart w:id="6155" w:name="_Toc20156440"/>
      <w:bookmarkStart w:id="6156" w:name="_Toc27501598"/>
      <w:bookmarkStart w:id="6157" w:name="_Toc36049724"/>
      <w:bookmarkStart w:id="6158" w:name="_Toc45210490"/>
      <w:bookmarkStart w:id="6159" w:name="_Toc51861317"/>
      <w:bookmarkStart w:id="6160" w:name="_Toc146246886"/>
      <w:r>
        <w:rPr>
          <w:lang w:eastAsia="zh-CN"/>
        </w:rPr>
        <w:t>15.1.21.1</w:t>
      </w:r>
      <w:r>
        <w:rPr>
          <w:lang w:eastAsia="zh-CN"/>
        </w:rPr>
        <w:tab/>
        <w:t>Message definition</w:t>
      </w:r>
      <w:bookmarkEnd w:id="6155"/>
      <w:bookmarkEnd w:id="6156"/>
      <w:bookmarkEnd w:id="6157"/>
      <w:bookmarkEnd w:id="6158"/>
      <w:bookmarkEnd w:id="6159"/>
      <w:bookmarkEnd w:id="6160"/>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61" w:name="_Toc45210491"/>
      <w:bookmarkStart w:id="6162" w:name="_Toc51861318"/>
      <w:bookmarkStart w:id="6163" w:name="_Toc20156441"/>
      <w:bookmarkStart w:id="6164" w:name="_Toc27501599"/>
      <w:bookmarkStart w:id="6165" w:name="_Toc36049725"/>
      <w:bookmarkStart w:id="6166" w:name="_Toc14624688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61"/>
      <w:bookmarkEnd w:id="6162"/>
      <w:bookmarkEnd w:id="6166"/>
    </w:p>
    <w:p w14:paraId="172EE097" w14:textId="77777777" w:rsidR="00F23416" w:rsidRDefault="00F23416" w:rsidP="00567124">
      <w:pPr>
        <w:pStyle w:val="Heading4"/>
        <w:rPr>
          <w:lang w:eastAsia="zh-CN"/>
        </w:rPr>
      </w:pPr>
      <w:bookmarkStart w:id="6167" w:name="_Toc45210492"/>
      <w:bookmarkStart w:id="6168" w:name="_Toc51861319"/>
      <w:bookmarkStart w:id="6169" w:name="_Toc146246888"/>
      <w:r>
        <w:rPr>
          <w:lang w:eastAsia="zh-CN"/>
        </w:rPr>
        <w:t>15.1.</w:t>
      </w:r>
      <w:r>
        <w:rPr>
          <w:lang w:val="fr-FR" w:eastAsia="zh-CN"/>
        </w:rPr>
        <w:t>22</w:t>
      </w:r>
      <w:r>
        <w:rPr>
          <w:lang w:eastAsia="zh-CN"/>
        </w:rPr>
        <w:t>.1</w:t>
      </w:r>
      <w:r>
        <w:rPr>
          <w:lang w:eastAsia="zh-CN"/>
        </w:rPr>
        <w:tab/>
        <w:t>Message definition</w:t>
      </w:r>
      <w:bookmarkEnd w:id="6167"/>
      <w:bookmarkEnd w:id="6168"/>
      <w:bookmarkEnd w:id="6169"/>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70" w:name="_Toc45210493"/>
      <w:bookmarkStart w:id="6171" w:name="_Toc51861320"/>
      <w:bookmarkStart w:id="6172" w:name="_Toc14624688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70"/>
      <w:bookmarkEnd w:id="6171"/>
      <w:bookmarkEnd w:id="6172"/>
    </w:p>
    <w:p w14:paraId="4887851D" w14:textId="77777777" w:rsidR="00F23416" w:rsidRDefault="00F23416" w:rsidP="00567124">
      <w:pPr>
        <w:pStyle w:val="Heading4"/>
        <w:rPr>
          <w:lang w:eastAsia="zh-CN"/>
        </w:rPr>
      </w:pPr>
      <w:bookmarkStart w:id="6173" w:name="_Toc45210494"/>
      <w:bookmarkStart w:id="6174" w:name="_Toc51861321"/>
      <w:bookmarkStart w:id="6175" w:name="_Toc146246890"/>
      <w:r>
        <w:rPr>
          <w:lang w:eastAsia="zh-CN"/>
        </w:rPr>
        <w:t>15.1.</w:t>
      </w:r>
      <w:r>
        <w:rPr>
          <w:lang w:val="en-US" w:eastAsia="zh-CN"/>
        </w:rPr>
        <w:t>23</w:t>
      </w:r>
      <w:r>
        <w:rPr>
          <w:lang w:eastAsia="zh-CN"/>
        </w:rPr>
        <w:t>.1</w:t>
      </w:r>
      <w:r>
        <w:rPr>
          <w:lang w:eastAsia="zh-CN"/>
        </w:rPr>
        <w:tab/>
        <w:t>Message definition</w:t>
      </w:r>
      <w:bookmarkEnd w:id="6173"/>
      <w:bookmarkEnd w:id="6174"/>
      <w:bookmarkEnd w:id="6175"/>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76" w:name="_Toc45210495"/>
      <w:bookmarkStart w:id="6177" w:name="_Toc51861322"/>
      <w:bookmarkStart w:id="6178" w:name="_Toc146246891"/>
      <w:r>
        <w:t>15.2</w:t>
      </w:r>
      <w:r>
        <w:tab/>
        <w:t>General message format and information elements coding</w:t>
      </w:r>
      <w:bookmarkEnd w:id="6163"/>
      <w:bookmarkEnd w:id="6164"/>
      <w:bookmarkEnd w:id="6165"/>
      <w:bookmarkEnd w:id="6176"/>
      <w:bookmarkEnd w:id="6177"/>
      <w:bookmarkEnd w:id="6178"/>
    </w:p>
    <w:p w14:paraId="2BF49647" w14:textId="77777777" w:rsidR="00692704" w:rsidRDefault="00692704" w:rsidP="00567124">
      <w:pPr>
        <w:pStyle w:val="Heading3"/>
        <w:rPr>
          <w:lang w:eastAsia="ko-KR"/>
        </w:rPr>
      </w:pPr>
      <w:bookmarkStart w:id="6179" w:name="_Toc20156442"/>
      <w:bookmarkStart w:id="6180" w:name="_Toc27501600"/>
      <w:bookmarkStart w:id="6181" w:name="_Toc36049726"/>
      <w:bookmarkStart w:id="6182" w:name="_Toc45210496"/>
      <w:bookmarkStart w:id="6183" w:name="_Toc51861323"/>
      <w:bookmarkStart w:id="6184" w:name="_Toc146246892"/>
      <w:r>
        <w:t>15.2.1</w:t>
      </w:r>
      <w:r>
        <w:rPr>
          <w:lang w:eastAsia="ko-KR"/>
        </w:rPr>
        <w:tab/>
        <w:t>General</w:t>
      </w:r>
      <w:bookmarkEnd w:id="6179"/>
      <w:bookmarkEnd w:id="6180"/>
      <w:bookmarkEnd w:id="6181"/>
      <w:bookmarkEnd w:id="6182"/>
      <w:bookmarkEnd w:id="6183"/>
      <w:bookmarkEnd w:id="6184"/>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85" w:name="_PERM_MCCTEMPBM_CRPT00830046___7"/>
            <w:bookmarkEnd w:id="6185"/>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86" w:name="_Toc20156443"/>
      <w:bookmarkStart w:id="6187" w:name="_Toc27501601"/>
      <w:bookmarkStart w:id="6188" w:name="_Toc36049727"/>
      <w:bookmarkStart w:id="6189" w:name="_Toc45210497"/>
      <w:bookmarkStart w:id="6190" w:name="_Toc51861324"/>
      <w:bookmarkStart w:id="6191" w:name="_Toc146246893"/>
      <w:r>
        <w:t>15.2.2</w:t>
      </w:r>
      <w:r>
        <w:rPr>
          <w:lang w:eastAsia="ko-KR"/>
        </w:rPr>
        <w:tab/>
        <w:t>Message type</w:t>
      </w:r>
      <w:bookmarkEnd w:id="6186"/>
      <w:bookmarkEnd w:id="6187"/>
      <w:bookmarkEnd w:id="6188"/>
      <w:bookmarkEnd w:id="6189"/>
      <w:bookmarkEnd w:id="6190"/>
      <w:bookmarkEnd w:id="6191"/>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92"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92"/>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93"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93"/>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94" w:name="_Toc20156444"/>
      <w:bookmarkStart w:id="6195" w:name="_Toc27501602"/>
      <w:bookmarkStart w:id="6196" w:name="_Toc36049728"/>
      <w:bookmarkStart w:id="6197" w:name="_Toc45210498"/>
      <w:bookmarkStart w:id="6198" w:name="_Toc51861325"/>
      <w:bookmarkStart w:id="6199" w:name="_Toc146246894"/>
      <w:r>
        <w:t>15.2.3</w:t>
      </w:r>
      <w:r>
        <w:tab/>
        <w:t>Call identifier</w:t>
      </w:r>
      <w:bookmarkEnd w:id="6194"/>
      <w:bookmarkEnd w:id="6195"/>
      <w:bookmarkEnd w:id="6196"/>
      <w:bookmarkEnd w:id="6197"/>
      <w:bookmarkEnd w:id="6198"/>
      <w:bookmarkEnd w:id="619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200"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01" w:name="_PERM_MCCTEMPBM_CRPT00830047___7"/>
            <w:bookmarkEnd w:id="6201"/>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200"/>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02" w:name="_Toc20156445"/>
      <w:bookmarkStart w:id="6203" w:name="_Toc27501603"/>
      <w:bookmarkStart w:id="6204" w:name="_Toc36049729"/>
      <w:bookmarkStart w:id="6205" w:name="_Toc45210499"/>
      <w:bookmarkStart w:id="6206" w:name="_Toc51861326"/>
      <w:bookmarkStart w:id="6207" w:name="_Toc146246895"/>
      <w:r>
        <w:t>15.2.4</w:t>
      </w:r>
      <w:r>
        <w:tab/>
        <w:t>Refresh interval</w:t>
      </w:r>
      <w:bookmarkEnd w:id="6202"/>
      <w:bookmarkEnd w:id="6203"/>
      <w:bookmarkEnd w:id="6204"/>
      <w:bookmarkEnd w:id="6205"/>
      <w:bookmarkEnd w:id="6206"/>
      <w:bookmarkEnd w:id="6207"/>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08" w:name="_Toc20156446"/>
      <w:bookmarkStart w:id="6209" w:name="_Toc27501604"/>
      <w:bookmarkStart w:id="6210" w:name="_Toc36049730"/>
      <w:bookmarkStart w:id="6211" w:name="_Toc45210500"/>
      <w:bookmarkStart w:id="6212" w:name="_Toc51861327"/>
      <w:bookmarkStart w:id="6213" w:name="_Toc146246896"/>
      <w:r>
        <w:t>15.2.5</w:t>
      </w:r>
      <w:r>
        <w:tab/>
        <w:t>MCPTT group ID</w:t>
      </w:r>
      <w:bookmarkEnd w:id="6208"/>
      <w:bookmarkEnd w:id="6209"/>
      <w:bookmarkEnd w:id="6210"/>
      <w:bookmarkEnd w:id="6211"/>
      <w:bookmarkEnd w:id="6212"/>
      <w:bookmarkEnd w:id="6213"/>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214"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215" w:name="MCCQCTEMPBM_00000310"/>
            <w:bookmarkEnd w:id="6214"/>
          </w:p>
        </w:tc>
      </w:tr>
      <w:bookmarkEnd w:id="6215"/>
    </w:tbl>
    <w:p w14:paraId="47E80070" w14:textId="77777777" w:rsidR="00692704" w:rsidRDefault="00692704" w:rsidP="00692704"/>
    <w:p w14:paraId="2A65B110" w14:textId="77777777" w:rsidR="00692704" w:rsidRDefault="00692704" w:rsidP="00567124">
      <w:pPr>
        <w:pStyle w:val="Heading3"/>
      </w:pPr>
      <w:bookmarkStart w:id="6216" w:name="_Toc20156447"/>
      <w:bookmarkStart w:id="6217" w:name="_Toc27501605"/>
      <w:bookmarkStart w:id="6218" w:name="_Toc36049731"/>
      <w:bookmarkStart w:id="6219" w:name="_Toc45210501"/>
      <w:bookmarkStart w:id="6220" w:name="_Toc51861328"/>
      <w:bookmarkStart w:id="6221" w:name="_Toc146246897"/>
      <w:r>
        <w:t>15.2.6</w:t>
      </w:r>
      <w:r>
        <w:tab/>
        <w:t>SDP</w:t>
      </w:r>
      <w:bookmarkEnd w:id="6216"/>
      <w:bookmarkEnd w:id="6217"/>
      <w:bookmarkEnd w:id="6218"/>
      <w:bookmarkEnd w:id="6219"/>
      <w:bookmarkEnd w:id="6220"/>
      <w:bookmarkEnd w:id="6221"/>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222" w:name="MCCQCTEMPBM_00000311"/>
          </w:p>
        </w:tc>
      </w:tr>
      <w:bookmarkEnd w:id="6222"/>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23" w:name="MCCQCTEMPBM_00000215"/>
            <w:r>
              <w:t xml:space="preserve"> Section </w:t>
            </w:r>
            <w:bookmarkEnd w:id="6223"/>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24" w:name="MCCQCTEMPBM_00000312"/>
          </w:p>
        </w:tc>
      </w:tr>
      <w:bookmarkEnd w:id="6224"/>
    </w:tbl>
    <w:p w14:paraId="2CF4959F" w14:textId="77777777" w:rsidR="00692704" w:rsidRDefault="00692704" w:rsidP="00692704"/>
    <w:p w14:paraId="3E1CBF9E" w14:textId="77777777" w:rsidR="00692704" w:rsidRDefault="00692704" w:rsidP="00567124">
      <w:pPr>
        <w:pStyle w:val="Heading3"/>
        <w:rPr>
          <w:lang w:eastAsia="ko-KR"/>
        </w:rPr>
      </w:pPr>
      <w:bookmarkStart w:id="6225" w:name="_Toc20156448"/>
      <w:bookmarkStart w:id="6226" w:name="_Toc27501606"/>
      <w:bookmarkStart w:id="6227" w:name="_Toc36049732"/>
      <w:bookmarkStart w:id="6228" w:name="_Toc45210502"/>
      <w:bookmarkStart w:id="6229" w:name="_Toc51861329"/>
      <w:bookmarkStart w:id="6230" w:name="_Toc146246898"/>
      <w:r>
        <w:t>15.2.7</w:t>
      </w:r>
      <w:r>
        <w:rPr>
          <w:lang w:eastAsia="ko-KR"/>
        </w:rPr>
        <w:tab/>
        <w:t>Commencement mode</w:t>
      </w:r>
      <w:bookmarkEnd w:id="6225"/>
      <w:bookmarkEnd w:id="6226"/>
      <w:bookmarkEnd w:id="6227"/>
      <w:bookmarkEnd w:id="6228"/>
      <w:bookmarkEnd w:id="6229"/>
      <w:bookmarkEnd w:id="6230"/>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31"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31"/>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32" w:name="_Toc20156449"/>
      <w:bookmarkStart w:id="6233" w:name="_Toc27501607"/>
      <w:bookmarkStart w:id="6234" w:name="_Toc36049733"/>
      <w:bookmarkStart w:id="6235" w:name="_Toc45210503"/>
      <w:bookmarkStart w:id="6236" w:name="_Toc51861330"/>
      <w:bookmarkStart w:id="6237" w:name="_Toc146246899"/>
      <w:r>
        <w:t>15.2.</w:t>
      </w:r>
      <w:r>
        <w:rPr>
          <w:lang w:eastAsia="ko-KR"/>
        </w:rPr>
        <w:t>8</w:t>
      </w:r>
      <w:r>
        <w:tab/>
        <w:t>Reason</w:t>
      </w:r>
      <w:bookmarkEnd w:id="6232"/>
      <w:bookmarkEnd w:id="6233"/>
      <w:bookmarkEnd w:id="6234"/>
      <w:bookmarkEnd w:id="6235"/>
      <w:bookmarkEnd w:id="6236"/>
      <w:bookmarkEnd w:id="6237"/>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38"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38"/>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39"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39"/>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40" w:name="_Toc20156450"/>
      <w:bookmarkStart w:id="6241" w:name="_Toc27501608"/>
      <w:bookmarkStart w:id="6242" w:name="_Toc36049734"/>
      <w:bookmarkStart w:id="6243" w:name="_Toc45210504"/>
      <w:bookmarkStart w:id="6244" w:name="_Toc51861331"/>
      <w:bookmarkStart w:id="6245" w:name="_Toc146246900"/>
      <w:r>
        <w:t>15.2.9</w:t>
      </w:r>
      <w:r>
        <w:tab/>
        <w:t>Confirm</w:t>
      </w:r>
      <w:r>
        <w:rPr>
          <w:lang w:eastAsia="zh-CN"/>
        </w:rPr>
        <w:t xml:space="preserve"> mode indication</w:t>
      </w:r>
      <w:bookmarkEnd w:id="6240"/>
      <w:bookmarkEnd w:id="6241"/>
      <w:bookmarkEnd w:id="6242"/>
      <w:bookmarkEnd w:id="6243"/>
      <w:bookmarkEnd w:id="6244"/>
      <w:bookmarkEnd w:id="6245"/>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46" w:name="_Toc20156451"/>
      <w:bookmarkStart w:id="6247" w:name="_Toc27501609"/>
      <w:bookmarkStart w:id="6248" w:name="_Toc36049735"/>
      <w:bookmarkStart w:id="6249" w:name="_Toc45210505"/>
      <w:bookmarkStart w:id="6250" w:name="_Toc51861332"/>
      <w:bookmarkStart w:id="6251" w:name="_Toc146246901"/>
      <w:r>
        <w:t>15.2.10</w:t>
      </w:r>
      <w:r>
        <w:tab/>
        <w:t>MCPTT user ID</w:t>
      </w:r>
      <w:bookmarkEnd w:id="6246"/>
      <w:bookmarkEnd w:id="6247"/>
      <w:bookmarkEnd w:id="6248"/>
      <w:bookmarkEnd w:id="6249"/>
      <w:bookmarkEnd w:id="6250"/>
      <w:bookmarkEnd w:id="6251"/>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52"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53" w:name="MCCQCTEMPBM_00000317"/>
            <w:bookmarkEnd w:id="6252"/>
          </w:p>
        </w:tc>
      </w:tr>
      <w:bookmarkEnd w:id="6253"/>
    </w:tbl>
    <w:p w14:paraId="4ED21A0F" w14:textId="77777777" w:rsidR="00692704" w:rsidRDefault="00692704" w:rsidP="00692704"/>
    <w:p w14:paraId="6D3E9D6B" w14:textId="77777777" w:rsidR="00692704" w:rsidRDefault="00692704" w:rsidP="00567124">
      <w:pPr>
        <w:pStyle w:val="Heading3"/>
        <w:rPr>
          <w:lang w:eastAsia="ko-KR"/>
        </w:rPr>
      </w:pPr>
      <w:bookmarkStart w:id="6254" w:name="_Toc20156452"/>
      <w:bookmarkStart w:id="6255" w:name="_Toc27501610"/>
      <w:bookmarkStart w:id="6256" w:name="_Toc36049736"/>
      <w:bookmarkStart w:id="6257" w:name="_Toc45210506"/>
      <w:bookmarkStart w:id="6258" w:name="_Toc51861333"/>
      <w:bookmarkStart w:id="6259" w:name="_Toc146246902"/>
      <w:r>
        <w:t>15.2.11</w:t>
      </w:r>
      <w:r>
        <w:rPr>
          <w:lang w:eastAsia="ko-KR"/>
        </w:rPr>
        <w:tab/>
      </w:r>
      <w:r>
        <w:t>Call type</w:t>
      </w:r>
      <w:bookmarkEnd w:id="6254"/>
      <w:bookmarkEnd w:id="6255"/>
      <w:bookmarkEnd w:id="6256"/>
      <w:bookmarkEnd w:id="6257"/>
      <w:bookmarkEnd w:id="6258"/>
      <w:bookmarkEnd w:id="6259"/>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60"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60"/>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61"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61"/>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62" w:name="_Toc20156453"/>
      <w:bookmarkStart w:id="6263" w:name="_Toc27501611"/>
      <w:bookmarkStart w:id="6264" w:name="_Toc36049737"/>
      <w:bookmarkStart w:id="6265" w:name="_Toc45210507"/>
      <w:bookmarkStart w:id="6266" w:name="_Toc51861334"/>
      <w:bookmarkStart w:id="6267" w:name="_Toc146246903"/>
      <w:r>
        <w:t>15.2.1</w:t>
      </w:r>
      <w:r w:rsidR="006B0622">
        <w:t>2</w:t>
      </w:r>
      <w:r>
        <w:rPr>
          <w:lang w:eastAsia="ko-KR"/>
        </w:rPr>
        <w:tab/>
        <w:t xml:space="preserve">User </w:t>
      </w:r>
      <w:r>
        <w:t>location</w:t>
      </w:r>
      <w:bookmarkEnd w:id="6262"/>
      <w:bookmarkEnd w:id="6263"/>
      <w:bookmarkEnd w:id="6264"/>
      <w:bookmarkEnd w:id="6265"/>
      <w:bookmarkEnd w:id="6266"/>
      <w:bookmarkEnd w:id="6267"/>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68"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69" w:name="MCCQCTEMPBM_00000321"/>
            <w:bookmarkEnd w:id="6268"/>
          </w:p>
        </w:tc>
      </w:tr>
      <w:bookmarkEnd w:id="6269"/>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70" w:name="_Toc20156454"/>
      <w:bookmarkStart w:id="6271" w:name="_Toc27501612"/>
      <w:bookmarkStart w:id="6272" w:name="_Toc36049738"/>
      <w:bookmarkStart w:id="6273" w:name="_Toc45210508"/>
      <w:bookmarkStart w:id="6274" w:name="_Toc51861335"/>
      <w:bookmarkStart w:id="6275" w:name="_Toc146246904"/>
      <w:r>
        <w:t>15.2.1</w:t>
      </w:r>
      <w:r w:rsidR="006B0622">
        <w:t>3</w:t>
      </w:r>
      <w:r>
        <w:rPr>
          <w:lang w:eastAsia="ko-KR"/>
        </w:rPr>
        <w:tab/>
      </w:r>
      <w:r>
        <w:t>Organization</w:t>
      </w:r>
      <w:r>
        <w:rPr>
          <w:lang w:eastAsia="ko-KR"/>
        </w:rPr>
        <w:t xml:space="preserve"> name</w:t>
      </w:r>
      <w:bookmarkEnd w:id="6270"/>
      <w:bookmarkEnd w:id="6271"/>
      <w:bookmarkEnd w:id="6272"/>
      <w:bookmarkEnd w:id="6273"/>
      <w:bookmarkEnd w:id="6274"/>
      <w:bookmarkEnd w:id="6275"/>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76"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77" w:name="MCCQCTEMPBM_00000323"/>
            <w:bookmarkEnd w:id="6276"/>
          </w:p>
        </w:tc>
      </w:tr>
      <w:bookmarkEnd w:id="6277"/>
    </w:tbl>
    <w:p w14:paraId="24C9C0A2" w14:textId="77777777" w:rsidR="00692704" w:rsidRDefault="00692704" w:rsidP="00692704"/>
    <w:p w14:paraId="6AEFCCE8" w14:textId="77777777" w:rsidR="00692704" w:rsidRDefault="00692704" w:rsidP="00567124">
      <w:pPr>
        <w:pStyle w:val="Heading3"/>
      </w:pPr>
      <w:bookmarkStart w:id="6278" w:name="_Toc20156455"/>
      <w:bookmarkStart w:id="6279" w:name="_Toc27501613"/>
      <w:bookmarkStart w:id="6280" w:name="_Toc36049739"/>
      <w:bookmarkStart w:id="6281" w:name="_Toc45210509"/>
      <w:bookmarkStart w:id="6282" w:name="_Toc51861336"/>
      <w:bookmarkStart w:id="6283" w:name="_Toc146246905"/>
      <w:r>
        <w:t>15.2.1</w:t>
      </w:r>
      <w:r w:rsidR="006B0622">
        <w:t>4</w:t>
      </w:r>
      <w:r>
        <w:tab/>
      </w:r>
      <w:r>
        <w:rPr>
          <w:lang w:eastAsia="zh-CN"/>
        </w:rPr>
        <w:t>Call start time</w:t>
      </w:r>
      <w:bookmarkEnd w:id="6278"/>
      <w:bookmarkEnd w:id="6279"/>
      <w:bookmarkEnd w:id="6280"/>
      <w:bookmarkEnd w:id="6281"/>
      <w:bookmarkEnd w:id="6282"/>
      <w:bookmarkEnd w:id="6283"/>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84" w:name="_Toc20156456"/>
      <w:bookmarkStart w:id="6285" w:name="_Toc27501614"/>
      <w:bookmarkStart w:id="6286" w:name="_Toc36049740"/>
      <w:bookmarkStart w:id="6287" w:name="_Toc45210510"/>
      <w:bookmarkStart w:id="6288" w:name="_Toc51861337"/>
      <w:bookmarkStart w:id="6289" w:name="_Toc146246906"/>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284"/>
      <w:bookmarkEnd w:id="6285"/>
      <w:bookmarkEnd w:id="6286"/>
      <w:bookmarkEnd w:id="6287"/>
      <w:bookmarkEnd w:id="6288"/>
      <w:bookmarkEnd w:id="6289"/>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90" w:name="_Toc20156457"/>
      <w:bookmarkStart w:id="6291" w:name="_Toc27501615"/>
      <w:bookmarkStart w:id="6292" w:name="_Toc36049741"/>
      <w:bookmarkStart w:id="6293" w:name="_Toc45210511"/>
      <w:bookmarkStart w:id="6294" w:name="_Toc51861338"/>
      <w:bookmarkStart w:id="6295" w:name="_Toc146246907"/>
      <w:r>
        <w:rPr>
          <w:rFonts w:eastAsia="Malgun Gothic"/>
          <w:lang w:eastAsia="zh-CN"/>
        </w:rPr>
        <w:t>15.2.1</w:t>
      </w:r>
      <w:r w:rsidR="006B0622">
        <w:rPr>
          <w:rFonts w:eastAsia="Malgun Gothic"/>
          <w:lang w:eastAsia="zh-CN"/>
        </w:rPr>
        <w:t>6</w:t>
      </w:r>
      <w:r>
        <w:rPr>
          <w:rFonts w:eastAsia="Malgun Gothic"/>
          <w:lang w:eastAsia="zh-CN"/>
        </w:rPr>
        <w:tab/>
        <w:t>Probe response</w:t>
      </w:r>
      <w:bookmarkEnd w:id="6290"/>
      <w:bookmarkEnd w:id="6291"/>
      <w:bookmarkEnd w:id="6292"/>
      <w:bookmarkEnd w:id="6293"/>
      <w:bookmarkEnd w:id="6294"/>
      <w:bookmarkEnd w:id="6295"/>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96" w:name="_Toc27501616"/>
      <w:bookmarkStart w:id="6297" w:name="_Toc36049742"/>
      <w:bookmarkStart w:id="6298" w:name="_Toc45210512"/>
      <w:bookmarkStart w:id="6299" w:name="_Toc51861339"/>
      <w:bookmarkStart w:id="6300" w:name="_Toc146246908"/>
      <w:r>
        <w:rPr>
          <w:noProof/>
        </w:rPr>
        <w:t>16</w:t>
      </w:r>
      <w:r w:rsidRPr="0073469F">
        <w:rPr>
          <w:noProof/>
        </w:rPr>
        <w:tab/>
      </w:r>
      <w:r>
        <w:rPr>
          <w:lang w:val="en-US"/>
        </w:rPr>
        <w:t>Regroup using a preconfigured group</w:t>
      </w:r>
      <w:bookmarkEnd w:id="6296"/>
      <w:bookmarkEnd w:id="6297"/>
      <w:bookmarkEnd w:id="6298"/>
      <w:bookmarkEnd w:id="6299"/>
      <w:bookmarkEnd w:id="6300"/>
    </w:p>
    <w:p w14:paraId="511B7C71" w14:textId="77777777" w:rsidR="007B03E9" w:rsidRDefault="007B03E9" w:rsidP="00567124">
      <w:pPr>
        <w:pStyle w:val="Heading2"/>
      </w:pPr>
      <w:bookmarkStart w:id="6301" w:name="_Toc27501617"/>
      <w:bookmarkStart w:id="6302" w:name="_Toc36049743"/>
      <w:bookmarkStart w:id="6303" w:name="_Toc45210513"/>
      <w:bookmarkStart w:id="6304" w:name="_Toc51861340"/>
      <w:bookmarkStart w:id="6305" w:name="_Toc146246909"/>
      <w:r>
        <w:rPr>
          <w:lang w:val="fr-FR"/>
        </w:rPr>
        <w:t>16</w:t>
      </w:r>
      <w:r w:rsidRPr="0073469F">
        <w:t>.1</w:t>
      </w:r>
      <w:r w:rsidRPr="0073469F">
        <w:tab/>
      </w:r>
      <w:r>
        <w:t>General</w:t>
      </w:r>
      <w:bookmarkEnd w:id="6301"/>
      <w:bookmarkEnd w:id="6302"/>
      <w:bookmarkEnd w:id="6303"/>
      <w:bookmarkEnd w:id="6304"/>
      <w:bookmarkEnd w:id="630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06" w:name="_Toc27501618"/>
      <w:bookmarkStart w:id="6307" w:name="_Toc36049744"/>
      <w:bookmarkStart w:id="6308" w:name="_Toc45210514"/>
      <w:bookmarkStart w:id="6309" w:name="_Toc51861341"/>
      <w:bookmarkStart w:id="6310" w:name="_Toc146246910"/>
      <w:r w:rsidRPr="006E208F">
        <w:t>16</w:t>
      </w:r>
      <w:r>
        <w:t>.2</w:t>
      </w:r>
      <w:r w:rsidRPr="0073469F">
        <w:tab/>
      </w:r>
      <w:r>
        <w:rPr>
          <w:lang w:val="en-US"/>
        </w:rPr>
        <w:t>Group regroup using a preconfigured group</w:t>
      </w:r>
      <w:bookmarkEnd w:id="6306"/>
      <w:bookmarkEnd w:id="6307"/>
      <w:bookmarkEnd w:id="6308"/>
      <w:bookmarkEnd w:id="6309"/>
      <w:bookmarkEnd w:id="6310"/>
    </w:p>
    <w:p w14:paraId="2B900165" w14:textId="77777777" w:rsidR="007B03E9" w:rsidRDefault="007B03E9" w:rsidP="00567124">
      <w:pPr>
        <w:pStyle w:val="Heading3"/>
        <w:rPr>
          <w:lang w:val="en-US"/>
        </w:rPr>
      </w:pPr>
      <w:bookmarkStart w:id="6311" w:name="_Toc27501619"/>
      <w:bookmarkStart w:id="6312" w:name="_Toc36049745"/>
      <w:bookmarkStart w:id="6313" w:name="_Toc45210515"/>
      <w:bookmarkStart w:id="6314" w:name="_Toc51861342"/>
      <w:bookmarkStart w:id="6315" w:name="_Toc146246911"/>
      <w:r w:rsidRPr="006E208F">
        <w:t>16</w:t>
      </w:r>
      <w:r>
        <w:t>.2</w:t>
      </w:r>
      <w:r>
        <w:rPr>
          <w:lang w:val="en-US"/>
        </w:rPr>
        <w:t>.1</w:t>
      </w:r>
      <w:r w:rsidRPr="0073469F">
        <w:tab/>
      </w:r>
      <w:r>
        <w:rPr>
          <w:lang w:val="en-US"/>
        </w:rPr>
        <w:t>Client procedures</w:t>
      </w:r>
      <w:bookmarkEnd w:id="6311"/>
      <w:bookmarkEnd w:id="6312"/>
      <w:bookmarkEnd w:id="6313"/>
      <w:bookmarkEnd w:id="6314"/>
      <w:bookmarkEnd w:id="6315"/>
    </w:p>
    <w:p w14:paraId="4E924094" w14:textId="77777777" w:rsidR="007B03E9" w:rsidRDefault="007B03E9" w:rsidP="00567124">
      <w:pPr>
        <w:pStyle w:val="Heading4"/>
        <w:rPr>
          <w:lang w:val="en-US"/>
        </w:rPr>
      </w:pPr>
      <w:bookmarkStart w:id="6316" w:name="_Toc27501620"/>
      <w:bookmarkStart w:id="6317" w:name="_Toc36049746"/>
      <w:bookmarkStart w:id="6318" w:name="_Toc45210516"/>
      <w:bookmarkStart w:id="6319" w:name="_Toc51861343"/>
      <w:bookmarkStart w:id="6320" w:name="_Toc146246912"/>
      <w:r w:rsidRPr="006E208F">
        <w:t>16</w:t>
      </w:r>
      <w:r>
        <w:t>.2</w:t>
      </w:r>
      <w:r>
        <w:rPr>
          <w:lang w:val="en-US"/>
        </w:rPr>
        <w:t>.1.1</w:t>
      </w:r>
      <w:r w:rsidRPr="0073469F">
        <w:tab/>
      </w:r>
      <w:r>
        <w:rPr>
          <w:lang w:val="en-US"/>
        </w:rPr>
        <w:t>Requesting a group regroup using a preconfigured group</w:t>
      </w:r>
      <w:bookmarkEnd w:id="6316"/>
      <w:bookmarkEnd w:id="6317"/>
      <w:bookmarkEnd w:id="6318"/>
      <w:bookmarkEnd w:id="6319"/>
      <w:bookmarkEnd w:id="6320"/>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21" w:name="_Toc27501621"/>
      <w:bookmarkStart w:id="6322" w:name="_Toc36049747"/>
      <w:bookmarkStart w:id="6323" w:name="_Toc45210517"/>
      <w:bookmarkStart w:id="6324" w:name="_Toc51861344"/>
      <w:bookmarkStart w:id="6325" w:name="_Toc146246913"/>
      <w:r w:rsidRPr="006E208F">
        <w:t>16</w:t>
      </w:r>
      <w:r>
        <w:t>.2</w:t>
      </w:r>
      <w:r>
        <w:rPr>
          <w:lang w:val="en-US"/>
        </w:rPr>
        <w:t>.1.2</w:t>
      </w:r>
      <w:r w:rsidRPr="0073469F">
        <w:tab/>
      </w:r>
      <w:r>
        <w:rPr>
          <w:lang w:val="en-US"/>
        </w:rPr>
        <w:t>Removing a regroup using preconfigured group</w:t>
      </w:r>
      <w:bookmarkEnd w:id="6321"/>
      <w:bookmarkEnd w:id="6322"/>
      <w:bookmarkEnd w:id="6323"/>
      <w:bookmarkEnd w:id="6324"/>
      <w:bookmarkEnd w:id="6325"/>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26" w:name="_Toc36049748"/>
      <w:bookmarkStart w:id="6327" w:name="_Toc45210518"/>
      <w:bookmarkStart w:id="6328" w:name="_Toc51861345"/>
      <w:bookmarkStart w:id="6329" w:name="_Toc27501622"/>
      <w:bookmarkStart w:id="6330" w:name="_Toc146246914"/>
      <w:r w:rsidRPr="006E208F">
        <w:t>16</w:t>
      </w:r>
      <w:r>
        <w:t>.2</w:t>
      </w:r>
      <w:r>
        <w:rPr>
          <w:lang w:val="en-US"/>
        </w:rPr>
        <w:t>.1.3</w:t>
      </w:r>
      <w:r w:rsidRPr="0073469F">
        <w:tab/>
      </w:r>
      <w:r>
        <w:t>Receiving a notification of</w:t>
      </w:r>
      <w:r>
        <w:rPr>
          <w:lang w:val="en-US"/>
        </w:rPr>
        <w:t xml:space="preserve"> creation of a regroup using preconfigured group</w:t>
      </w:r>
      <w:bookmarkEnd w:id="6326"/>
      <w:bookmarkEnd w:id="6327"/>
      <w:bookmarkEnd w:id="6328"/>
      <w:bookmarkEnd w:id="6330"/>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31" w:name="_Toc36049749"/>
      <w:bookmarkStart w:id="6332" w:name="_Toc45210519"/>
      <w:bookmarkStart w:id="6333" w:name="_Toc51861346"/>
      <w:bookmarkStart w:id="6334" w:name="_Toc146246915"/>
      <w:r w:rsidRPr="006E208F">
        <w:t>16</w:t>
      </w:r>
      <w:r>
        <w:t>.2</w:t>
      </w:r>
      <w:r>
        <w:rPr>
          <w:lang w:val="en-US"/>
        </w:rPr>
        <w:t>.1.4</w:t>
      </w:r>
      <w:r w:rsidRPr="0073469F">
        <w:tab/>
      </w:r>
      <w:r>
        <w:t>Receiving notification of</w:t>
      </w:r>
      <w:r>
        <w:rPr>
          <w:lang w:val="en-US"/>
        </w:rPr>
        <w:t xml:space="preserve"> removal of a regroup using preconfigured group</w:t>
      </w:r>
      <w:bookmarkEnd w:id="6331"/>
      <w:bookmarkEnd w:id="6332"/>
      <w:bookmarkEnd w:id="6333"/>
      <w:bookmarkEnd w:id="6334"/>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35" w:name="_Toc36049750"/>
      <w:bookmarkStart w:id="6336" w:name="_Toc45210520"/>
      <w:bookmarkStart w:id="6337" w:name="_Toc51861347"/>
      <w:bookmarkStart w:id="6338" w:name="_Toc146246916"/>
      <w:r w:rsidRPr="005E3212">
        <w:t>16</w:t>
      </w:r>
      <w:r>
        <w:t>.2</w:t>
      </w:r>
      <w:r>
        <w:rPr>
          <w:lang w:val="en-US"/>
        </w:rPr>
        <w:t>.2</w:t>
      </w:r>
      <w:r w:rsidRPr="0073469F">
        <w:tab/>
      </w:r>
      <w:r>
        <w:rPr>
          <w:lang w:val="en-US"/>
        </w:rPr>
        <w:t>Participating MCPTT function procedures</w:t>
      </w:r>
      <w:bookmarkEnd w:id="6329"/>
      <w:bookmarkEnd w:id="6335"/>
      <w:bookmarkEnd w:id="6336"/>
      <w:bookmarkEnd w:id="6337"/>
      <w:bookmarkEnd w:id="6338"/>
    </w:p>
    <w:p w14:paraId="0588207F" w14:textId="77777777" w:rsidR="007B03E9" w:rsidRDefault="007B03E9" w:rsidP="00567124">
      <w:pPr>
        <w:pStyle w:val="Heading4"/>
        <w:rPr>
          <w:lang w:val="en-US"/>
        </w:rPr>
      </w:pPr>
      <w:bookmarkStart w:id="6339" w:name="_Toc27501623"/>
      <w:bookmarkStart w:id="6340" w:name="_Toc36049751"/>
      <w:bookmarkStart w:id="6341" w:name="_Toc45210521"/>
      <w:bookmarkStart w:id="6342" w:name="_Toc51861348"/>
      <w:bookmarkStart w:id="6343" w:name="_Toc146246917"/>
      <w:r w:rsidRPr="005E3212">
        <w:t>16</w:t>
      </w:r>
      <w:r>
        <w:t>.2</w:t>
      </w:r>
      <w:r>
        <w:rPr>
          <w:lang w:val="en-US"/>
        </w:rPr>
        <w:t>.2.1</w:t>
      </w:r>
      <w:r w:rsidRPr="0073469F">
        <w:tab/>
      </w:r>
      <w:r>
        <w:rPr>
          <w:lang w:val="en-US"/>
        </w:rPr>
        <w:t>General</w:t>
      </w:r>
      <w:bookmarkEnd w:id="6339"/>
      <w:bookmarkEnd w:id="6340"/>
      <w:bookmarkEnd w:id="6341"/>
      <w:bookmarkEnd w:id="6342"/>
      <w:bookmarkEnd w:id="6343"/>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44" w:name="_Toc27501624"/>
      <w:bookmarkStart w:id="6345" w:name="_Toc36049752"/>
      <w:bookmarkStart w:id="6346" w:name="_Toc45210522"/>
      <w:bookmarkStart w:id="6347" w:name="_Toc51861349"/>
      <w:bookmarkStart w:id="6348" w:name="_Toc146246918"/>
      <w:r w:rsidRPr="006E208F">
        <w:t>16</w:t>
      </w:r>
      <w:r>
        <w:t>.2</w:t>
      </w:r>
      <w:r>
        <w:rPr>
          <w:lang w:val="en-US"/>
        </w:rPr>
        <w:t>.2.2</w:t>
      </w:r>
      <w:r w:rsidRPr="0073469F">
        <w:tab/>
      </w:r>
      <w:r>
        <w:rPr>
          <w:lang w:val="en-US"/>
        </w:rPr>
        <w:t>Requesting a group regroup using a preconfigured group</w:t>
      </w:r>
      <w:bookmarkEnd w:id="6344"/>
      <w:bookmarkEnd w:id="6345"/>
      <w:bookmarkEnd w:id="6346"/>
      <w:bookmarkEnd w:id="6347"/>
      <w:bookmarkEnd w:id="6348"/>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49" w:name="_Toc27501625"/>
      <w:bookmarkStart w:id="6350" w:name="_Toc36049753"/>
      <w:bookmarkStart w:id="6351" w:name="_Toc45210523"/>
      <w:bookmarkStart w:id="6352" w:name="_Toc51861350"/>
      <w:bookmarkStart w:id="6353" w:name="_Toc146246919"/>
      <w:r w:rsidRPr="006E208F">
        <w:t>16</w:t>
      </w:r>
      <w:r>
        <w:t>.2</w:t>
      </w:r>
      <w:r>
        <w:rPr>
          <w:lang w:val="en-US"/>
        </w:rPr>
        <w:t>.2.3</w:t>
      </w:r>
      <w:r w:rsidRPr="0073469F">
        <w:tab/>
      </w:r>
      <w:r>
        <w:rPr>
          <w:lang w:val="en-US"/>
        </w:rPr>
        <w:t>Removing a regroup using preconfigured group</w:t>
      </w:r>
      <w:bookmarkEnd w:id="6349"/>
      <w:bookmarkEnd w:id="6350"/>
      <w:bookmarkEnd w:id="6351"/>
      <w:bookmarkEnd w:id="6352"/>
      <w:bookmarkEnd w:id="635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54" w:name="_Toc27501626"/>
      <w:bookmarkStart w:id="6355" w:name="_Toc36049754"/>
      <w:bookmarkStart w:id="6356" w:name="_Toc45210524"/>
      <w:bookmarkStart w:id="6357" w:name="_Toc51861351"/>
      <w:bookmarkStart w:id="6358" w:name="_Toc146246920"/>
      <w:r w:rsidRPr="006E208F">
        <w:t>16</w:t>
      </w:r>
      <w:r>
        <w:t>.2</w:t>
      </w:r>
      <w:r>
        <w:rPr>
          <w:lang w:val="en-US"/>
        </w:rPr>
        <w:t>.2.4</w:t>
      </w:r>
      <w:r w:rsidRPr="0073469F">
        <w:tab/>
      </w:r>
      <w:r>
        <w:rPr>
          <w:lang w:val="en-US"/>
        </w:rPr>
        <w:t>Notification of creation of a regroup using preconfigured group</w:t>
      </w:r>
      <w:bookmarkEnd w:id="6354"/>
      <w:bookmarkEnd w:id="6355"/>
      <w:bookmarkEnd w:id="6356"/>
      <w:bookmarkEnd w:id="6357"/>
      <w:bookmarkEnd w:id="6358"/>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59"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60" w:name="_Toc36049755"/>
      <w:bookmarkStart w:id="6361" w:name="_Toc45210525"/>
      <w:bookmarkStart w:id="6362" w:name="_Toc51861352"/>
      <w:bookmarkStart w:id="6363" w:name="_Toc146246921"/>
      <w:r w:rsidRPr="006E208F">
        <w:t>16</w:t>
      </w:r>
      <w:r>
        <w:t>.2</w:t>
      </w:r>
      <w:r>
        <w:rPr>
          <w:lang w:val="en-US"/>
        </w:rPr>
        <w:t>.2.5</w:t>
      </w:r>
      <w:r w:rsidRPr="0073469F">
        <w:tab/>
      </w:r>
      <w:r>
        <w:rPr>
          <w:lang w:val="en-US"/>
        </w:rPr>
        <w:t>Notification of removal of a regroup using preconfigured group</w:t>
      </w:r>
      <w:bookmarkEnd w:id="6359"/>
      <w:bookmarkEnd w:id="6360"/>
      <w:bookmarkEnd w:id="6361"/>
      <w:bookmarkEnd w:id="6362"/>
      <w:bookmarkEnd w:id="6363"/>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64" w:name="_Toc27501628"/>
      <w:bookmarkStart w:id="6365" w:name="_Toc36049756"/>
      <w:bookmarkStart w:id="6366" w:name="_Toc45210526"/>
      <w:bookmarkStart w:id="6367" w:name="_Toc51861353"/>
      <w:bookmarkStart w:id="6368" w:name="_Toc14624692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64"/>
      <w:bookmarkEnd w:id="6365"/>
      <w:bookmarkEnd w:id="6366"/>
      <w:bookmarkEnd w:id="6367"/>
      <w:bookmarkEnd w:id="6368"/>
    </w:p>
    <w:p w14:paraId="04C4EBD7" w14:textId="77777777" w:rsidR="003E07B5" w:rsidRDefault="002A05AA" w:rsidP="00567124">
      <w:pPr>
        <w:pStyle w:val="Heading4"/>
        <w:rPr>
          <w:lang w:val="en-US"/>
        </w:rPr>
      </w:pPr>
      <w:bookmarkStart w:id="6369" w:name="_Toc27501629"/>
      <w:bookmarkStart w:id="6370" w:name="_Toc36049757"/>
      <w:bookmarkStart w:id="6371" w:name="_Toc45210527"/>
      <w:bookmarkStart w:id="6372" w:name="_Toc51861354"/>
      <w:bookmarkStart w:id="6373" w:name="_Toc14624692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69"/>
      <w:bookmarkEnd w:id="6370"/>
      <w:bookmarkEnd w:id="6371"/>
      <w:bookmarkEnd w:id="6372"/>
      <w:bookmarkEnd w:id="6373"/>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74" w:name="_Toc27501630"/>
      <w:bookmarkStart w:id="6375" w:name="_Toc36049758"/>
      <w:bookmarkStart w:id="6376" w:name="_Toc45210528"/>
      <w:bookmarkStart w:id="6377" w:name="_Toc51861355"/>
      <w:bookmarkStart w:id="6378" w:name="_Toc146246924"/>
      <w:r w:rsidRPr="006E208F">
        <w:t>16</w:t>
      </w:r>
      <w:r>
        <w:t>.2</w:t>
      </w:r>
      <w:r>
        <w:rPr>
          <w:lang w:val="en-US"/>
        </w:rPr>
        <w:t>.3.2</w:t>
      </w:r>
      <w:r w:rsidRPr="0073469F">
        <w:tab/>
      </w:r>
      <w:r>
        <w:rPr>
          <w:lang w:val="en-US"/>
        </w:rPr>
        <w:t>Request to remove a regroup using preconfigured group</w:t>
      </w:r>
      <w:bookmarkEnd w:id="6374"/>
      <w:bookmarkEnd w:id="6375"/>
      <w:bookmarkEnd w:id="6376"/>
      <w:bookmarkEnd w:id="6377"/>
      <w:bookmarkEnd w:id="6378"/>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79" w:name="_Toc27501631"/>
      <w:bookmarkStart w:id="6380" w:name="_Toc36049759"/>
      <w:bookmarkStart w:id="6381" w:name="_Toc45210529"/>
      <w:bookmarkStart w:id="6382" w:name="_Toc51861356"/>
      <w:bookmarkStart w:id="6383" w:name="_Toc146246925"/>
      <w:r w:rsidRPr="006E208F">
        <w:t>16</w:t>
      </w:r>
      <w:r>
        <w:t>.2</w:t>
      </w:r>
      <w:r>
        <w:rPr>
          <w:lang w:val="en-US"/>
        </w:rPr>
        <w:t>.3.3</w:t>
      </w:r>
      <w:r w:rsidRPr="0073469F">
        <w:tab/>
      </w:r>
      <w:r>
        <w:rPr>
          <w:lang w:val="en-US"/>
        </w:rPr>
        <w:t>Decision to remove a regroup using preconfigured group</w:t>
      </w:r>
      <w:bookmarkEnd w:id="6379"/>
      <w:bookmarkEnd w:id="6380"/>
      <w:bookmarkEnd w:id="6381"/>
      <w:bookmarkEnd w:id="6382"/>
      <w:bookmarkEnd w:id="6383"/>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84" w:name="_Toc27501632"/>
      <w:bookmarkStart w:id="6385" w:name="_Toc36049760"/>
      <w:bookmarkStart w:id="6386" w:name="_Toc45210530"/>
      <w:bookmarkStart w:id="6387" w:name="_Toc51861357"/>
      <w:bookmarkStart w:id="6388" w:name="_Toc146246926"/>
      <w:r w:rsidRPr="006E208F">
        <w:t>16</w:t>
      </w:r>
      <w:r>
        <w:t>.2</w:t>
      </w:r>
      <w:r>
        <w:rPr>
          <w:lang w:val="en-US"/>
        </w:rPr>
        <w:t>.4</w:t>
      </w:r>
      <w:r w:rsidRPr="0073469F">
        <w:tab/>
      </w:r>
      <w:r>
        <w:rPr>
          <w:lang w:val="en-US"/>
        </w:rPr>
        <w:t>Non-controlling MCPTT function procedures</w:t>
      </w:r>
      <w:bookmarkEnd w:id="6384"/>
      <w:bookmarkEnd w:id="6385"/>
      <w:bookmarkEnd w:id="6386"/>
      <w:bookmarkEnd w:id="6387"/>
      <w:bookmarkEnd w:id="6388"/>
    </w:p>
    <w:p w14:paraId="12C3FD73" w14:textId="77777777" w:rsidR="002A05AA" w:rsidRDefault="002A05AA" w:rsidP="00567124">
      <w:pPr>
        <w:pStyle w:val="Heading4"/>
        <w:rPr>
          <w:lang w:val="en-US"/>
        </w:rPr>
      </w:pPr>
      <w:bookmarkStart w:id="6389" w:name="_Toc27501633"/>
      <w:bookmarkStart w:id="6390" w:name="_Toc36049761"/>
      <w:bookmarkStart w:id="6391" w:name="_Toc45210531"/>
      <w:bookmarkStart w:id="6392" w:name="_Toc51861358"/>
      <w:bookmarkStart w:id="6393" w:name="_Toc146246927"/>
      <w:r w:rsidRPr="006E208F">
        <w:t>16</w:t>
      </w:r>
      <w:r>
        <w:t>.2</w:t>
      </w:r>
      <w:r>
        <w:rPr>
          <w:lang w:val="en-US"/>
        </w:rPr>
        <w:t>.4.1</w:t>
      </w:r>
      <w:r w:rsidRPr="0073469F">
        <w:tab/>
      </w:r>
      <w:r>
        <w:rPr>
          <w:lang w:val="en-US"/>
        </w:rPr>
        <w:t>Notification of creation of a group regroup using preconfigured group</w:t>
      </w:r>
      <w:bookmarkEnd w:id="6389"/>
      <w:bookmarkEnd w:id="6390"/>
      <w:bookmarkEnd w:id="6391"/>
      <w:bookmarkEnd w:id="6392"/>
      <w:bookmarkEnd w:id="6393"/>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94" w:name="_Toc27501634"/>
      <w:bookmarkStart w:id="6395" w:name="_Toc36049762"/>
      <w:bookmarkStart w:id="6396" w:name="_Toc45210532"/>
      <w:bookmarkStart w:id="6397" w:name="_Toc51861359"/>
      <w:bookmarkStart w:id="6398" w:name="_Toc146246928"/>
      <w:r w:rsidRPr="006E208F">
        <w:t>16</w:t>
      </w:r>
      <w:r>
        <w:t>.2</w:t>
      </w:r>
      <w:r>
        <w:rPr>
          <w:lang w:val="en-US"/>
        </w:rPr>
        <w:t>.4.2</w:t>
      </w:r>
      <w:r w:rsidRPr="0073469F">
        <w:tab/>
      </w:r>
      <w:r>
        <w:rPr>
          <w:lang w:val="en-US"/>
        </w:rPr>
        <w:t>Notification of removal of a group regroup using preconfigured group</w:t>
      </w:r>
      <w:bookmarkEnd w:id="6394"/>
      <w:bookmarkEnd w:id="6395"/>
      <w:bookmarkEnd w:id="6396"/>
      <w:bookmarkEnd w:id="6397"/>
      <w:bookmarkEnd w:id="6398"/>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99" w:name="_Toc36049763"/>
      <w:bookmarkStart w:id="6400" w:name="_Toc45210533"/>
      <w:bookmarkStart w:id="6401" w:name="_Toc51861360"/>
      <w:bookmarkStart w:id="6402" w:name="_Toc27501635"/>
      <w:bookmarkStart w:id="6403" w:name="_Toc146246929"/>
      <w:r w:rsidRPr="006E208F">
        <w:lastRenderedPageBreak/>
        <w:t>16</w:t>
      </w:r>
      <w:r>
        <w:t>.2</w:t>
      </w:r>
      <w:r>
        <w:rPr>
          <w:lang w:val="en-US"/>
        </w:rPr>
        <w:t>.4.3</w:t>
      </w:r>
      <w:r w:rsidRPr="0073469F">
        <w:tab/>
      </w:r>
      <w:r>
        <w:rPr>
          <w:lang w:val="en-US"/>
        </w:rPr>
        <w:t>Notification of additional members of a group regroup using preconfigured group</w:t>
      </w:r>
      <w:bookmarkEnd w:id="6399"/>
      <w:bookmarkEnd w:id="6400"/>
      <w:bookmarkEnd w:id="6401"/>
      <w:bookmarkEnd w:id="640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04" w:name="_Toc36049764"/>
      <w:bookmarkStart w:id="6405" w:name="_Toc45210534"/>
      <w:bookmarkStart w:id="6406" w:name="_Toc51861361"/>
      <w:bookmarkStart w:id="6407" w:name="_Toc146246930"/>
      <w:r w:rsidRPr="006E208F">
        <w:lastRenderedPageBreak/>
        <w:t>16</w:t>
      </w:r>
      <w:r>
        <w:t>.</w:t>
      </w:r>
      <w:r>
        <w:rPr>
          <w:lang w:val="en-US"/>
        </w:rPr>
        <w:t>3</w:t>
      </w:r>
      <w:r>
        <w:tab/>
      </w:r>
      <w:r>
        <w:rPr>
          <w:lang w:val="en-US"/>
        </w:rPr>
        <w:t>User regroup using a preconfigured group</w:t>
      </w:r>
      <w:bookmarkEnd w:id="6402"/>
      <w:bookmarkEnd w:id="6404"/>
      <w:bookmarkEnd w:id="6405"/>
      <w:bookmarkEnd w:id="6406"/>
      <w:bookmarkEnd w:id="6407"/>
    </w:p>
    <w:p w14:paraId="07340162" w14:textId="77777777" w:rsidR="002A05AA" w:rsidRDefault="002A05AA" w:rsidP="00567124">
      <w:pPr>
        <w:pStyle w:val="Heading3"/>
        <w:rPr>
          <w:lang w:val="en-US"/>
        </w:rPr>
      </w:pPr>
      <w:bookmarkStart w:id="6408" w:name="_Toc27501636"/>
      <w:bookmarkStart w:id="6409" w:name="_Toc36049765"/>
      <w:bookmarkStart w:id="6410" w:name="_Toc45210535"/>
      <w:bookmarkStart w:id="6411" w:name="_Toc51861362"/>
      <w:bookmarkStart w:id="6412" w:name="_Toc146246931"/>
      <w:r w:rsidRPr="006E208F">
        <w:t>16</w:t>
      </w:r>
      <w:r>
        <w:t>.3</w:t>
      </w:r>
      <w:r>
        <w:rPr>
          <w:lang w:val="en-US"/>
        </w:rPr>
        <w:t>.1</w:t>
      </w:r>
      <w:r w:rsidRPr="0073469F">
        <w:tab/>
      </w:r>
      <w:r>
        <w:rPr>
          <w:lang w:val="en-US"/>
        </w:rPr>
        <w:t>Client procedures</w:t>
      </w:r>
      <w:bookmarkEnd w:id="6408"/>
      <w:bookmarkEnd w:id="6409"/>
      <w:bookmarkEnd w:id="6410"/>
      <w:bookmarkEnd w:id="6411"/>
      <w:bookmarkEnd w:id="6412"/>
    </w:p>
    <w:p w14:paraId="7125D3C8" w14:textId="77777777" w:rsidR="002A05AA" w:rsidRDefault="002A05AA" w:rsidP="00567124">
      <w:pPr>
        <w:pStyle w:val="Heading4"/>
        <w:rPr>
          <w:lang w:val="en-US"/>
        </w:rPr>
      </w:pPr>
      <w:bookmarkStart w:id="6413" w:name="_Toc27501637"/>
      <w:bookmarkStart w:id="6414" w:name="_Toc36049766"/>
      <w:bookmarkStart w:id="6415" w:name="_Toc45210536"/>
      <w:bookmarkStart w:id="6416" w:name="_Toc51861363"/>
      <w:bookmarkStart w:id="6417" w:name="_Toc146246932"/>
      <w:r w:rsidRPr="006E208F">
        <w:t>16</w:t>
      </w:r>
      <w:r>
        <w:t>.3</w:t>
      </w:r>
      <w:r>
        <w:rPr>
          <w:lang w:val="en-US"/>
        </w:rPr>
        <w:t>.1.1</w:t>
      </w:r>
      <w:r w:rsidRPr="0073469F">
        <w:tab/>
      </w:r>
      <w:r>
        <w:rPr>
          <w:lang w:val="en-US"/>
        </w:rPr>
        <w:t>Requesting a user regroup using a preconfigured group</w:t>
      </w:r>
      <w:bookmarkEnd w:id="6413"/>
      <w:bookmarkEnd w:id="6414"/>
      <w:bookmarkEnd w:id="6415"/>
      <w:bookmarkEnd w:id="6416"/>
      <w:bookmarkEnd w:id="6417"/>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18" w:name="_Toc27501638"/>
      <w:bookmarkStart w:id="6419" w:name="_Toc36049767"/>
      <w:bookmarkStart w:id="6420" w:name="_Toc45210537"/>
      <w:bookmarkStart w:id="6421" w:name="_Toc51861364"/>
      <w:bookmarkStart w:id="6422" w:name="_Toc146246933"/>
      <w:r w:rsidRPr="006E208F">
        <w:lastRenderedPageBreak/>
        <w:t>16</w:t>
      </w:r>
      <w:r>
        <w:t>.3</w:t>
      </w:r>
      <w:r>
        <w:rPr>
          <w:lang w:val="en-US"/>
        </w:rPr>
        <w:t>.1.2</w:t>
      </w:r>
      <w:r w:rsidRPr="0073469F">
        <w:tab/>
      </w:r>
      <w:r>
        <w:rPr>
          <w:lang w:val="en-US"/>
        </w:rPr>
        <w:t>Removing a regroup using preconfigured group</w:t>
      </w:r>
      <w:bookmarkEnd w:id="6418"/>
      <w:bookmarkEnd w:id="6419"/>
      <w:bookmarkEnd w:id="6420"/>
      <w:bookmarkEnd w:id="6421"/>
      <w:bookmarkEnd w:id="6422"/>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23" w:name="_Toc36049768"/>
      <w:bookmarkStart w:id="6424" w:name="_Toc45210538"/>
      <w:bookmarkStart w:id="6425" w:name="_Toc51861365"/>
      <w:bookmarkStart w:id="6426" w:name="_Toc27501639"/>
      <w:bookmarkStart w:id="6427" w:name="_Toc146246934"/>
      <w:r w:rsidRPr="006E208F">
        <w:t>16</w:t>
      </w:r>
      <w:r>
        <w:t>.3</w:t>
      </w:r>
      <w:r>
        <w:rPr>
          <w:lang w:val="en-US"/>
        </w:rPr>
        <w:t>.1.3</w:t>
      </w:r>
      <w:r w:rsidRPr="0073469F">
        <w:tab/>
      </w:r>
      <w:r>
        <w:rPr>
          <w:lang w:val="en-US"/>
        </w:rPr>
        <w:t>Creating a user regroup using preconfigured group</w:t>
      </w:r>
      <w:bookmarkEnd w:id="6423"/>
      <w:bookmarkEnd w:id="6424"/>
      <w:bookmarkEnd w:id="6425"/>
      <w:bookmarkEnd w:id="6427"/>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28" w:name="_Toc36049769"/>
      <w:bookmarkStart w:id="6429" w:name="_Toc45210539"/>
      <w:bookmarkStart w:id="6430" w:name="_Toc51861366"/>
      <w:bookmarkStart w:id="6431" w:name="_Toc146246935"/>
      <w:r w:rsidRPr="006E208F">
        <w:t>16</w:t>
      </w:r>
      <w:r>
        <w:t>.3</w:t>
      </w:r>
      <w:r>
        <w:rPr>
          <w:lang w:val="en-US"/>
        </w:rPr>
        <w:t>.1.4</w:t>
      </w:r>
      <w:r w:rsidRPr="0073469F">
        <w:tab/>
      </w:r>
      <w:r>
        <w:rPr>
          <w:lang w:val="en-US"/>
        </w:rPr>
        <w:t>Removing a user regroup using preconfigured group</w:t>
      </w:r>
      <w:bookmarkEnd w:id="6428"/>
      <w:bookmarkEnd w:id="6429"/>
      <w:bookmarkEnd w:id="6430"/>
      <w:bookmarkEnd w:id="6431"/>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32" w:name="_Toc36049770"/>
      <w:bookmarkStart w:id="6433" w:name="_Toc45210540"/>
      <w:bookmarkStart w:id="6434" w:name="_Toc51861367"/>
      <w:bookmarkStart w:id="6435" w:name="_Toc146246936"/>
      <w:r w:rsidRPr="005E3212">
        <w:t>16</w:t>
      </w:r>
      <w:r>
        <w:t>.3</w:t>
      </w:r>
      <w:r>
        <w:rPr>
          <w:lang w:val="en-US"/>
        </w:rPr>
        <w:t>.2</w:t>
      </w:r>
      <w:r w:rsidRPr="0073469F">
        <w:tab/>
      </w:r>
      <w:r>
        <w:rPr>
          <w:lang w:val="en-US"/>
        </w:rPr>
        <w:t>Participating MCPTT function procedures</w:t>
      </w:r>
      <w:bookmarkEnd w:id="6426"/>
      <w:bookmarkEnd w:id="6432"/>
      <w:bookmarkEnd w:id="6433"/>
      <w:bookmarkEnd w:id="6434"/>
      <w:bookmarkEnd w:id="6435"/>
    </w:p>
    <w:p w14:paraId="0EBF7E02" w14:textId="77777777" w:rsidR="00D41EE9" w:rsidRDefault="00D41EE9" w:rsidP="00567124">
      <w:pPr>
        <w:pStyle w:val="Heading4"/>
        <w:rPr>
          <w:lang w:val="en-US"/>
        </w:rPr>
      </w:pPr>
      <w:bookmarkStart w:id="6436" w:name="_Toc27501640"/>
      <w:bookmarkStart w:id="6437" w:name="_Toc36049771"/>
      <w:bookmarkStart w:id="6438" w:name="_Toc45210541"/>
      <w:bookmarkStart w:id="6439" w:name="_Toc51861368"/>
      <w:bookmarkStart w:id="6440" w:name="_Toc146246937"/>
      <w:r w:rsidRPr="005E3212">
        <w:t>16</w:t>
      </w:r>
      <w:r>
        <w:t>.3</w:t>
      </w:r>
      <w:r>
        <w:rPr>
          <w:lang w:val="en-US"/>
        </w:rPr>
        <w:t>.2.1</w:t>
      </w:r>
      <w:r w:rsidRPr="0073469F">
        <w:tab/>
      </w:r>
      <w:r>
        <w:t>General</w:t>
      </w:r>
      <w:bookmarkEnd w:id="6436"/>
      <w:bookmarkEnd w:id="6437"/>
      <w:bookmarkEnd w:id="6438"/>
      <w:bookmarkEnd w:id="6439"/>
      <w:bookmarkEnd w:id="6440"/>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41" w:name="_Toc27501641"/>
      <w:bookmarkStart w:id="6442" w:name="_Toc36049772"/>
      <w:bookmarkStart w:id="6443" w:name="_Toc45210542"/>
      <w:bookmarkStart w:id="6444" w:name="_Toc51861369"/>
      <w:bookmarkStart w:id="6445" w:name="_Toc146246938"/>
      <w:r w:rsidRPr="006E208F">
        <w:t>16</w:t>
      </w:r>
      <w:r>
        <w:t>.3</w:t>
      </w:r>
      <w:r>
        <w:rPr>
          <w:lang w:val="en-US"/>
        </w:rPr>
        <w:t>.2.2</w:t>
      </w:r>
      <w:r w:rsidRPr="0073469F">
        <w:tab/>
      </w:r>
      <w:r>
        <w:rPr>
          <w:lang w:val="en-US"/>
        </w:rPr>
        <w:t>Requesting a user regroup using a preconfigured group</w:t>
      </w:r>
      <w:bookmarkEnd w:id="6441"/>
      <w:bookmarkEnd w:id="6442"/>
      <w:bookmarkEnd w:id="6443"/>
      <w:bookmarkEnd w:id="6444"/>
      <w:bookmarkEnd w:id="6445"/>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46" w:name="_Toc27501642"/>
      <w:bookmarkStart w:id="6447" w:name="_Toc36049773"/>
      <w:bookmarkStart w:id="6448" w:name="_Toc45210543"/>
      <w:bookmarkStart w:id="6449" w:name="_Toc51861370"/>
      <w:bookmarkStart w:id="6450" w:name="_Toc146246939"/>
      <w:r w:rsidRPr="006E208F">
        <w:t>16</w:t>
      </w:r>
      <w:r>
        <w:t>.3</w:t>
      </w:r>
      <w:r>
        <w:rPr>
          <w:lang w:val="en-US"/>
        </w:rPr>
        <w:t>.2.3</w:t>
      </w:r>
      <w:r w:rsidRPr="0073469F">
        <w:tab/>
      </w:r>
      <w:r>
        <w:rPr>
          <w:lang w:val="en-US"/>
        </w:rPr>
        <w:t>Removing a regroup using preconfigured group</w:t>
      </w:r>
      <w:bookmarkEnd w:id="6446"/>
      <w:bookmarkEnd w:id="6447"/>
      <w:bookmarkEnd w:id="6448"/>
      <w:bookmarkEnd w:id="6449"/>
      <w:bookmarkEnd w:id="645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51" w:name="_Toc27501643"/>
      <w:bookmarkStart w:id="6452" w:name="_Toc36049774"/>
      <w:bookmarkStart w:id="6453" w:name="_Toc45210544"/>
      <w:bookmarkStart w:id="6454" w:name="_Toc51861371"/>
      <w:bookmarkStart w:id="6455" w:name="_Toc146246940"/>
      <w:r w:rsidRPr="006E208F">
        <w:t>16</w:t>
      </w:r>
      <w:r>
        <w:t>.3</w:t>
      </w:r>
      <w:r>
        <w:rPr>
          <w:lang w:val="en-US"/>
        </w:rPr>
        <w:t>.2.4</w:t>
      </w:r>
      <w:r w:rsidRPr="0073469F">
        <w:tab/>
      </w:r>
      <w:r>
        <w:rPr>
          <w:lang w:val="en-US"/>
        </w:rPr>
        <w:t>Notification of creation of a user regroup using preconfigured group</w:t>
      </w:r>
      <w:bookmarkEnd w:id="6451"/>
      <w:bookmarkEnd w:id="6452"/>
      <w:bookmarkEnd w:id="6453"/>
      <w:bookmarkEnd w:id="6454"/>
      <w:bookmarkEnd w:id="6455"/>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56" w:name="_Toc27501644"/>
      <w:bookmarkStart w:id="6457"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58" w:name="_PERM_MCCTEMPBM_CRPT00830048___3"/>
      <w:r>
        <w:t>until the regroup is removed.</w:t>
      </w:r>
    </w:p>
    <w:p w14:paraId="08EA117E" w14:textId="77777777" w:rsidR="001134FB" w:rsidRDefault="001134FB" w:rsidP="00567124">
      <w:pPr>
        <w:pStyle w:val="Heading4"/>
        <w:rPr>
          <w:lang w:val="en-US"/>
        </w:rPr>
      </w:pPr>
      <w:bookmarkStart w:id="6459" w:name="_Toc45210545"/>
      <w:bookmarkStart w:id="6460" w:name="_Toc51861372"/>
      <w:bookmarkStart w:id="6461" w:name="_Toc146246941"/>
      <w:bookmarkEnd w:id="6458"/>
      <w:r w:rsidRPr="006E208F">
        <w:t>16</w:t>
      </w:r>
      <w:r>
        <w:t>.3</w:t>
      </w:r>
      <w:r>
        <w:rPr>
          <w:lang w:val="en-US"/>
        </w:rPr>
        <w:t>.2.5</w:t>
      </w:r>
      <w:r w:rsidRPr="0073469F">
        <w:tab/>
      </w:r>
      <w:r>
        <w:rPr>
          <w:lang w:val="en-US"/>
        </w:rPr>
        <w:t>Notification of removal of a user regroup using preconfigured group</w:t>
      </w:r>
      <w:bookmarkEnd w:id="6456"/>
      <w:bookmarkEnd w:id="6457"/>
      <w:bookmarkEnd w:id="6459"/>
      <w:bookmarkEnd w:id="6460"/>
      <w:bookmarkEnd w:id="6461"/>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62" w:name="_Toc27501645"/>
      <w:bookmarkStart w:id="6463" w:name="_Toc36049776"/>
      <w:bookmarkStart w:id="6464" w:name="_Toc45210546"/>
      <w:bookmarkStart w:id="6465" w:name="_Toc51861373"/>
      <w:bookmarkStart w:id="6466" w:name="_Toc146246942"/>
      <w:r w:rsidRPr="006E208F">
        <w:t>16</w:t>
      </w:r>
      <w:r w:rsidRPr="00513F5C">
        <w:t>.</w:t>
      </w:r>
      <w:r>
        <w:t>3</w:t>
      </w:r>
      <w:r w:rsidRPr="00513F5C">
        <w:rPr>
          <w:lang w:val="en-US"/>
        </w:rPr>
        <w:t>.3</w:t>
      </w:r>
      <w:r w:rsidRPr="00513F5C">
        <w:tab/>
      </w:r>
      <w:r w:rsidRPr="00513F5C">
        <w:rPr>
          <w:lang w:val="en-US"/>
        </w:rPr>
        <w:t>Controlling MCPTT function procedures</w:t>
      </w:r>
      <w:bookmarkEnd w:id="6462"/>
      <w:bookmarkEnd w:id="6463"/>
      <w:bookmarkEnd w:id="6464"/>
      <w:bookmarkEnd w:id="6465"/>
      <w:bookmarkEnd w:id="6466"/>
    </w:p>
    <w:p w14:paraId="182715BE" w14:textId="77777777" w:rsidR="001134FB" w:rsidRDefault="001134FB" w:rsidP="00567124">
      <w:pPr>
        <w:pStyle w:val="Heading4"/>
        <w:rPr>
          <w:lang w:val="en-US"/>
        </w:rPr>
      </w:pPr>
      <w:bookmarkStart w:id="6467" w:name="_Toc27501646"/>
      <w:bookmarkStart w:id="6468" w:name="_Toc36049777"/>
      <w:bookmarkStart w:id="6469" w:name="_Toc45210547"/>
      <w:bookmarkStart w:id="6470" w:name="_Toc51861374"/>
      <w:bookmarkStart w:id="6471" w:name="_Toc146246943"/>
      <w:r w:rsidRPr="006E208F">
        <w:t>16</w:t>
      </w:r>
      <w:r>
        <w:t>.3</w:t>
      </w:r>
      <w:r>
        <w:rPr>
          <w:lang w:val="en-US"/>
        </w:rPr>
        <w:t>.3.1</w:t>
      </w:r>
      <w:r w:rsidRPr="0073469F">
        <w:tab/>
      </w:r>
      <w:r>
        <w:rPr>
          <w:lang w:val="en-US"/>
        </w:rPr>
        <w:t>Request to create a user regroup using preconfigured group</w:t>
      </w:r>
      <w:bookmarkEnd w:id="6467"/>
      <w:bookmarkEnd w:id="6468"/>
      <w:bookmarkEnd w:id="6469"/>
      <w:bookmarkEnd w:id="6470"/>
      <w:bookmarkEnd w:id="6471"/>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72" w:name="_Toc27501647"/>
      <w:bookmarkStart w:id="6473" w:name="_Toc36049778"/>
      <w:bookmarkStart w:id="6474" w:name="_Toc45210548"/>
      <w:bookmarkStart w:id="6475" w:name="_Toc51861375"/>
      <w:bookmarkStart w:id="6476" w:name="_Toc146246944"/>
      <w:r w:rsidRPr="006E208F">
        <w:t>16</w:t>
      </w:r>
      <w:r>
        <w:t>.3</w:t>
      </w:r>
      <w:r>
        <w:rPr>
          <w:lang w:val="en-US"/>
        </w:rPr>
        <w:t>.3.2</w:t>
      </w:r>
      <w:r w:rsidRPr="0073469F">
        <w:tab/>
      </w:r>
      <w:r>
        <w:rPr>
          <w:lang w:val="en-US"/>
        </w:rPr>
        <w:t>Request to remove a user regroup using preconfigured group</w:t>
      </w:r>
      <w:bookmarkEnd w:id="6472"/>
      <w:bookmarkEnd w:id="6473"/>
      <w:bookmarkEnd w:id="6474"/>
      <w:bookmarkEnd w:id="6475"/>
      <w:bookmarkEnd w:id="6476"/>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77" w:name="_Toc27501648"/>
      <w:bookmarkStart w:id="6478" w:name="_Toc36049779"/>
      <w:bookmarkStart w:id="6479" w:name="_Toc45210549"/>
      <w:bookmarkStart w:id="6480" w:name="_Toc51861376"/>
      <w:bookmarkStart w:id="6481" w:name="_Toc146246945"/>
      <w:r w:rsidRPr="006E208F">
        <w:t>16</w:t>
      </w:r>
      <w:r>
        <w:t>.3</w:t>
      </w:r>
      <w:r>
        <w:rPr>
          <w:lang w:val="en-US"/>
        </w:rPr>
        <w:t>.3.3</w:t>
      </w:r>
      <w:r w:rsidRPr="0073469F">
        <w:tab/>
      </w:r>
      <w:r>
        <w:rPr>
          <w:lang w:val="en-US"/>
        </w:rPr>
        <w:t>Decision to remove a regroup using preconfigured group</w:t>
      </w:r>
      <w:bookmarkEnd w:id="6477"/>
      <w:bookmarkEnd w:id="6478"/>
      <w:bookmarkEnd w:id="6479"/>
      <w:bookmarkEnd w:id="6480"/>
      <w:bookmarkEnd w:id="6481"/>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482" w:name="_Toc146246946"/>
      <w:r>
        <w:rPr>
          <w:rFonts w:hint="eastAsia"/>
          <w:lang w:eastAsia="ko-KR"/>
        </w:rPr>
        <w:t>1</w:t>
      </w:r>
      <w:r>
        <w:rPr>
          <w:lang w:eastAsia="ko-KR"/>
        </w:rPr>
        <w:t>7</w:t>
      </w:r>
      <w:r>
        <w:rPr>
          <w:rFonts w:hint="eastAsia"/>
          <w:lang w:eastAsia="ko-KR"/>
        </w:rPr>
        <w:tab/>
      </w:r>
      <w:r>
        <w:rPr>
          <w:lang w:eastAsia="ko-KR"/>
        </w:rPr>
        <w:t>Adhoc group call</w:t>
      </w:r>
      <w:bookmarkEnd w:id="6482"/>
    </w:p>
    <w:p w14:paraId="7C851FC2" w14:textId="77777777" w:rsidR="00F4468D" w:rsidRDefault="00F4468D" w:rsidP="00F4468D">
      <w:pPr>
        <w:pStyle w:val="Heading2"/>
        <w:rPr>
          <w:lang w:eastAsia="ko-KR"/>
        </w:rPr>
      </w:pPr>
      <w:bookmarkStart w:id="6483" w:name="_Toc146246947"/>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483"/>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484" w:name="_Toc146246948"/>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484"/>
    </w:p>
    <w:p w14:paraId="49C0DA44" w14:textId="77777777" w:rsidR="00F4468D" w:rsidRPr="0073469F" w:rsidRDefault="00F4468D" w:rsidP="00F4468D">
      <w:pPr>
        <w:pStyle w:val="Heading3"/>
        <w:rPr>
          <w:rFonts w:eastAsia="Malgun Gothic"/>
        </w:rPr>
      </w:pPr>
      <w:bookmarkStart w:id="6485" w:name="_Toc146246949"/>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485"/>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486" w:name="_Toc14624695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86"/>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487" w:name="_Toc1462469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7"/>
    </w:p>
    <w:p w14:paraId="36A14AF7" w14:textId="77777777" w:rsidR="00F4468D" w:rsidRPr="0073469F" w:rsidRDefault="00F4468D" w:rsidP="00F4468D">
      <w:pPr>
        <w:pStyle w:val="Heading5"/>
        <w:rPr>
          <w:rFonts w:eastAsia="Malgun Gothic"/>
        </w:rPr>
      </w:pPr>
      <w:bookmarkStart w:id="6488" w:name="_Toc14624695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0D4E0403" w14:textId="17504A8F" w:rsidR="00F4468D"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77777777" w:rsidR="00F4468D" w:rsidRDefault="00F4468D" w:rsidP="00F4468D">
      <w:pPr>
        <w:pStyle w:val="B2"/>
      </w:pPr>
      <w:r>
        <w:t>b)</w:t>
      </w:r>
      <w:r>
        <w:tab/>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7777777"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34A33520" w14:textId="77777777" w:rsidR="00F4468D" w:rsidRDefault="00F4468D" w:rsidP="00F4468D">
      <w:pPr>
        <w:pStyle w:val="B3"/>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77777777" w:rsidR="00F4468D" w:rsidRPr="0073469F" w:rsidRDefault="00F4468D" w:rsidP="00F4468D">
      <w:pPr>
        <w:pStyle w:val="B2"/>
      </w:pPr>
      <w:r>
        <w:t>a)</w:t>
      </w:r>
      <w:r>
        <w:tab/>
        <w:t xml:space="preserve">if the &lt;allow-location-info-when-talking&gt; element of the &lt;ruleset&gt; element of the MCPTT user profile document identified by the MCPTT ID of the calling MCPTT user (see the MCPTT user profile document in </w:t>
      </w:r>
      <w:r>
        <w:lastRenderedPageBreak/>
        <w:t>3GPP TS 24.484</w:t>
      </w:r>
      <w:r>
        <w:rPr>
          <w:lang w:eastAsia="ko-KR"/>
        </w:rPr>
        <w:t> </w:t>
      </w:r>
      <w:r>
        <w:t xml:space="preserve">[50]) is set to a value of "true", shall include an application/vnd.3gpp.mcptt-location-info+xml MIME body with a &lt;Report&gt; element included in the &lt;location-info&gt; root element; </w:t>
      </w:r>
      <w:r w:rsidRPr="0073469F">
        <w:t>and</w:t>
      </w:r>
    </w:p>
    <w:p w14:paraId="486F23FB" w14:textId="77777777" w:rsidR="00F4468D" w:rsidRPr="0073469F" w:rsidRDefault="00F4468D" w:rsidP="00F4468D">
      <w:pPr>
        <w:pStyle w:val="B1"/>
      </w:pPr>
      <w:r w:rsidRPr="0073469F">
        <w:t>1</w:t>
      </w:r>
      <w:r>
        <w:t>5</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77777777"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032FF071" w14:textId="77777777" w:rsidR="00F4468D" w:rsidRPr="00C569BF"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77777777" w:rsidR="00F4468D" w:rsidRPr="0073469F" w:rsidRDefault="00F4468D" w:rsidP="00F4468D">
      <w:pPr>
        <w:pStyle w:val="B1"/>
      </w:pPr>
      <w:r w:rsidRPr="0073469F">
        <w:t>1)</w:t>
      </w:r>
      <w:r w:rsidRPr="0073469F">
        <w:tab/>
        <w:t>shall interact with the user plane as specified in 3GPP TS 24.380 [5]</w:t>
      </w:r>
      <w:r>
        <w:t>; and</w:t>
      </w:r>
    </w:p>
    <w:p w14:paraId="57BFE0AF" w14:textId="77777777" w:rsidR="00F4468D" w:rsidRPr="00C569BF" w:rsidRDefault="00F4468D" w:rsidP="00F4468D">
      <w:pPr>
        <w:pStyle w:val="B1"/>
      </w:pPr>
      <w:r>
        <w:t>2</w:t>
      </w:r>
      <w:r w:rsidRPr="0073469F">
        <w:t>)</w:t>
      </w:r>
      <w:r w:rsidRPr="0073469F">
        <w:tab/>
        <w:t xml:space="preserve">may </w:t>
      </w:r>
      <w:r>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489" w:name="_Toc14624695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89"/>
    </w:p>
    <w:p w14:paraId="76ED4FB9" w14:textId="77777777" w:rsidR="00F4468D" w:rsidRPr="0073469F" w:rsidRDefault="00F4468D" w:rsidP="00F4468D">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77777777"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 or</w:t>
      </w:r>
    </w:p>
    <w:p w14:paraId="21AA8100" w14:textId="77777777" w:rsidR="00F4468D" w:rsidRDefault="00F4468D" w:rsidP="00F4468D">
      <w:pPr>
        <w:pStyle w:val="B2"/>
        <w:rPr>
          <w:lang w:eastAsia="ko-KR"/>
        </w:rPr>
      </w:pPr>
      <w:r>
        <w:rPr>
          <w:lang w:eastAsia="ko-KR"/>
        </w:rPr>
        <w:t>b)</w:t>
      </w:r>
      <w:r>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62CEAE72" w14:textId="77777777" w:rsidR="00F4468D" w:rsidRPr="0073469F"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2E072960" w14:textId="77777777" w:rsidR="00F4468D" w:rsidRPr="0073469F" w:rsidRDefault="00F4468D" w:rsidP="00F4468D">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w:t>
      </w:r>
      <w:r>
        <w:rPr>
          <w:lang w:eastAsia="ko-KR"/>
        </w:rPr>
        <w:t>ID</w:t>
      </w:r>
      <w:r w:rsidRPr="0073469F">
        <w:t xml:space="preserve">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63CB192C" w14:textId="77777777" w:rsidR="00F4468D" w:rsidRDefault="00F4468D" w:rsidP="00F4468D">
      <w:pPr>
        <w:pStyle w:val="B1"/>
        <w:rPr>
          <w:lang w:eastAsia="ko-KR"/>
        </w:rPr>
      </w:pPr>
      <w:r>
        <w:rPr>
          <w:lang w:eastAsia="ko-KR"/>
        </w:rPr>
        <w:t>5)</w:t>
      </w:r>
      <w:r>
        <w:rPr>
          <w:lang w:eastAsia="ko-KR"/>
        </w:rPr>
        <w:tab/>
        <w:t>may display to the MCPTT user the functional alias of the inviting MCPTT user, if present;</w:t>
      </w:r>
    </w:p>
    <w:p w14:paraId="019189E6" w14:textId="77777777" w:rsidR="00F4468D" w:rsidRPr="00C569BF" w:rsidRDefault="00F4468D" w:rsidP="00F4468D">
      <w:pPr>
        <w:pStyle w:val="B1"/>
      </w:pPr>
      <w:r>
        <w:t>6</w:t>
      </w:r>
      <w:r w:rsidRPr="0073469F">
        <w:t>)</w:t>
      </w:r>
      <w:r w:rsidRPr="0073469F">
        <w:tab/>
      </w:r>
      <w:r>
        <w:t>if the &lt;preconfigured-group-id&gt; element received in the application/vnd.3gpp.mcptt-info+xml</w:t>
      </w:r>
      <w:r w:rsidRPr="0073469F">
        <w:t xml:space="preserve"> MIME body</w:t>
      </w:r>
      <w:r>
        <w:t xml:space="preserve">, shall use the security related information from the group configuration associated with the received preconfigured group identity; </w:t>
      </w:r>
    </w:p>
    <w:p w14:paraId="4763F906" w14:textId="77777777" w:rsidR="00F4468D" w:rsidRPr="00C569BF" w:rsidRDefault="00F4468D" w:rsidP="00F4468D">
      <w:pPr>
        <w:pStyle w:val="B1"/>
      </w:pPr>
      <w:r>
        <w:t>7</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55250F" w14:textId="77777777" w:rsidR="00F4468D" w:rsidRPr="0073469F" w:rsidRDefault="00F4468D" w:rsidP="00F4468D">
      <w:pPr>
        <w:pStyle w:val="B1"/>
      </w:pPr>
      <w:r>
        <w:t>8</w:t>
      </w:r>
      <w:r w:rsidRPr="0073469F">
        <w:t>)</w:t>
      </w:r>
      <w:r w:rsidRPr="0073469F">
        <w:tab/>
        <w:t xml:space="preserve">shall perform the automatic commencement procedures specified in </w:t>
      </w:r>
      <w:r>
        <w:rPr>
          <w:lang w:eastAsia="ko-KR"/>
        </w:rPr>
        <w:t>clause</w:t>
      </w:r>
      <w:r w:rsidRPr="0073469F">
        <w:t> </w:t>
      </w:r>
      <w:r w:rsidRPr="0073469F">
        <w:rPr>
          <w:lang w:eastAsia="ko-KR"/>
        </w:rPr>
        <w:t xml:space="preserve">6.2.3.1.2 if </w:t>
      </w:r>
      <w:r>
        <w:rPr>
          <w:lang w:eastAsia="ko-KR"/>
        </w:rPr>
        <w:t xml:space="preserve">one of </w:t>
      </w:r>
      <w:r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77777777" w:rsidR="00F4468D" w:rsidRPr="0073469F" w:rsidRDefault="00F4468D" w:rsidP="00F4468D">
      <w:pPr>
        <w:pStyle w:val="B2"/>
        <w:rPr>
          <w:lang w:eastAsia="ko-KR"/>
        </w:rPr>
      </w:pPr>
      <w:r>
        <w:rPr>
          <w:lang w:eastAsia="ko-KR"/>
        </w:rPr>
        <w:lastRenderedPageBreak/>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 and</w:t>
      </w:r>
    </w:p>
    <w:p w14:paraId="66F8BAC7" w14:textId="77777777" w:rsidR="00F4468D" w:rsidRPr="0073469F" w:rsidRDefault="00F4468D" w:rsidP="00F4468D">
      <w:pPr>
        <w:pStyle w:val="B1"/>
      </w:pPr>
      <w:r>
        <w:t>9</w:t>
      </w:r>
      <w:r w:rsidRPr="0073469F">
        <w:t>)</w:t>
      </w:r>
      <w:r w:rsidRPr="0073469F">
        <w:tab/>
        <w:t xml:space="preserve">shall perform the manual commencement procedures specified in </w:t>
      </w:r>
      <w:r>
        <w:rPr>
          <w:lang w:eastAsia="ko-KR"/>
        </w:rPr>
        <w:t>clause</w:t>
      </w:r>
      <w:r w:rsidRPr="0073469F">
        <w:t> </w:t>
      </w:r>
      <w:r w:rsidRPr="0073469F">
        <w:rPr>
          <w:lang w:eastAsia="ko-KR"/>
        </w:rPr>
        <w:t xml:space="preserve">6.2.3.2.2 if </w:t>
      </w:r>
      <w:r>
        <w:rPr>
          <w:lang w:eastAsia="ko-KR"/>
        </w:rPr>
        <w:t xml:space="preserve">one of </w:t>
      </w:r>
      <w:r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77777777"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 xml:space="preserve">is set to automatic commencement mode, yet the invited MCPTT client allows the call to be answered with manual commencement mode. </w:t>
      </w:r>
    </w:p>
    <w:p w14:paraId="4CAC61AB" w14:textId="77777777" w:rsidR="00F4468D" w:rsidRPr="0073469F" w:rsidRDefault="00F4468D" w:rsidP="00F4468D">
      <w:pPr>
        <w:pStyle w:val="Heading3"/>
        <w:rPr>
          <w:rFonts w:eastAsia="Malgun Gothic"/>
        </w:rPr>
      </w:pPr>
      <w:bookmarkStart w:id="6490" w:name="_Toc14624695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90"/>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491" w:name="_Toc14624695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1"/>
    </w:p>
    <w:p w14:paraId="34680654" w14:textId="77777777" w:rsidR="00F4468D" w:rsidRPr="0073469F" w:rsidRDefault="00F4468D" w:rsidP="00F4468D">
      <w:pPr>
        <w:pStyle w:val="Heading5"/>
        <w:rPr>
          <w:rFonts w:eastAsia="Malgun Gothic"/>
        </w:rPr>
      </w:pPr>
      <w:bookmarkStart w:id="6492" w:name="_Toc14624695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15C79E0F" w14:textId="77777777"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p>
    <w:p w14:paraId="26075B40" w14:textId="77777777" w:rsidR="00F4468D" w:rsidRPr="0073469F" w:rsidRDefault="00F4468D" w:rsidP="00F4468D">
      <w:pPr>
        <w:pStyle w:val="Heading5"/>
        <w:rPr>
          <w:rFonts w:eastAsia="Malgun Gothic"/>
        </w:rPr>
      </w:pPr>
      <w:bookmarkStart w:id="6493" w:name="_Toc14624695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93"/>
    </w:p>
    <w:p w14:paraId="034469C4" w14:textId="77777777" w:rsidR="00F4468D" w:rsidRPr="0073469F"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729A2A90" w14:textId="77777777" w:rsidR="00F4468D" w:rsidRPr="0073469F" w:rsidRDefault="00F4468D" w:rsidP="00F4468D">
      <w:pPr>
        <w:pStyle w:val="Heading3"/>
        <w:rPr>
          <w:rFonts w:eastAsia="Malgun Gothic"/>
        </w:rPr>
      </w:pPr>
      <w:bookmarkStart w:id="6494" w:name="_Toc14624695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9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495" w:name="_Toc1462469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5"/>
    </w:p>
    <w:p w14:paraId="5D61E6CF" w14:textId="77777777" w:rsidR="00F4468D" w:rsidRPr="0073469F" w:rsidRDefault="00F4468D" w:rsidP="00F4468D">
      <w:pPr>
        <w:pStyle w:val="Heading5"/>
        <w:rPr>
          <w:rFonts w:eastAsia="Malgun Gothic"/>
        </w:rPr>
      </w:pPr>
      <w:bookmarkStart w:id="6496" w:name="_Toc14624696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6"/>
    </w:p>
    <w:p w14:paraId="0FE0889D" w14:textId="77777777"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E5BAB7" w14:textId="77777777" w:rsidR="00F4468D" w:rsidRPr="0073469F" w:rsidRDefault="00F4468D" w:rsidP="00F4468D">
      <w:pPr>
        <w:pStyle w:val="Heading5"/>
        <w:rPr>
          <w:rFonts w:eastAsia="Malgun Gothic"/>
        </w:rPr>
      </w:pPr>
      <w:bookmarkStart w:id="6497" w:name="_Toc14624696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97"/>
    </w:p>
    <w:p w14:paraId="0F38C37E" w14:textId="77777777" w:rsidR="00F4468D" w:rsidRPr="0073469F"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0FB0776B" w14:textId="77777777" w:rsidR="00F4468D" w:rsidRPr="0073469F" w:rsidRDefault="00F4468D" w:rsidP="00F4468D">
      <w:pPr>
        <w:pStyle w:val="Heading3"/>
        <w:rPr>
          <w:rFonts w:eastAsia="Malgun Gothic"/>
        </w:rPr>
      </w:pPr>
      <w:bookmarkStart w:id="6498" w:name="_Toc14624696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98"/>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499" w:name="_Toc14624696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9"/>
    </w:p>
    <w:p w14:paraId="1D5C0737" w14:textId="77777777" w:rsidR="00F4468D" w:rsidRPr="0073469F" w:rsidRDefault="00F4468D" w:rsidP="00F4468D">
      <w:pPr>
        <w:pStyle w:val="Heading5"/>
        <w:rPr>
          <w:rFonts w:eastAsia="Malgun Gothic"/>
        </w:rPr>
      </w:pPr>
      <w:bookmarkStart w:id="6500" w:name="_Toc14624696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00"/>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lastRenderedPageBreak/>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Pr="0073469F"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323502CF" w14:textId="77777777" w:rsidR="00F4468D" w:rsidRDefault="00F4468D" w:rsidP="00F4468D">
      <w:pPr>
        <w:pStyle w:val="Heading2"/>
        <w:rPr>
          <w:lang w:eastAsia="ko-KR"/>
        </w:rPr>
      </w:pPr>
      <w:bookmarkStart w:id="6501" w:name="_Toc146246965"/>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01"/>
    </w:p>
    <w:p w14:paraId="36B98841" w14:textId="77777777" w:rsidR="00F4468D" w:rsidRPr="0073469F" w:rsidRDefault="00F4468D" w:rsidP="00F4468D">
      <w:pPr>
        <w:pStyle w:val="Heading3"/>
        <w:rPr>
          <w:rFonts w:eastAsia="Malgun Gothic"/>
        </w:rPr>
      </w:pPr>
      <w:bookmarkStart w:id="6502" w:name="_Toc146246966"/>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02"/>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03" w:name="_Toc14624696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3"/>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04" w:name="_Toc14624696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4"/>
    </w:p>
    <w:p w14:paraId="08E37039" w14:textId="77777777" w:rsidR="00F4468D" w:rsidRPr="0073469F" w:rsidRDefault="00F4468D" w:rsidP="00F4468D">
      <w:pPr>
        <w:pStyle w:val="Heading5"/>
        <w:rPr>
          <w:rFonts w:eastAsia="Malgun Gothic"/>
        </w:rPr>
      </w:pPr>
      <w:bookmarkStart w:id="6505" w:name="_Toc1462469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5"/>
    </w:p>
    <w:p w14:paraId="1854F7A0"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77777777" w:rsidR="00F4468D" w:rsidRPr="00BE4B01" w:rsidRDefault="00F4468D" w:rsidP="00F4468D">
      <w:pPr>
        <w:pStyle w:val="NO"/>
      </w:pPr>
      <w:r>
        <w:t>NOTE 1:</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17C5282" w14:textId="77777777" w:rsidR="00F4468D" w:rsidRDefault="00F4468D" w:rsidP="00F4468D">
      <w:pPr>
        <w:pStyle w:val="B1"/>
      </w:pPr>
      <w:r>
        <w:lastRenderedPageBreak/>
        <w:t>7)</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79762D86" w14:textId="77777777" w:rsidR="00F4468D" w:rsidRPr="00F74653" w:rsidRDefault="00F4468D" w:rsidP="00F4468D">
      <w:pPr>
        <w:pStyle w:val="NO"/>
      </w:pPr>
      <w:r w:rsidRPr="00F74653">
        <w:t xml:space="preserve">NOTE </w:t>
      </w:r>
      <w:r>
        <w:t>2</w:t>
      </w:r>
      <w:r w:rsidRPr="00F74653">
        <w:t>:</w:t>
      </w:r>
      <w:r w:rsidRPr="00F74653">
        <w:tab/>
        <w:t>The public service identity can identify the controlling MCPTT function in the primary MCPTT system.</w:t>
      </w:r>
    </w:p>
    <w:p w14:paraId="45BD67E3" w14:textId="77777777" w:rsidR="00F4468D" w:rsidRPr="00F74653" w:rsidRDefault="00F4468D" w:rsidP="00F4468D">
      <w:pPr>
        <w:pStyle w:val="NO"/>
      </w:pPr>
      <w:r w:rsidRPr="00F74653">
        <w:t xml:space="preserve">NOTE </w:t>
      </w:r>
      <w:r>
        <w:t>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7777777" w:rsidR="00F4468D" w:rsidRPr="00857E46" w:rsidRDefault="00F4468D" w:rsidP="00F4468D">
      <w:pPr>
        <w:pStyle w:val="NO"/>
        <w:rPr>
          <w:rFonts w:eastAsia="Calibri"/>
        </w:rPr>
      </w:pPr>
      <w:r w:rsidRPr="00955E22">
        <w:t>NOTE </w:t>
      </w:r>
      <w:r>
        <w:rPr>
          <w:lang w:val="hr-HR"/>
        </w:rPr>
        <w:t>4</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77777777" w:rsidR="00F4468D" w:rsidRPr="000311BD" w:rsidRDefault="00F4468D" w:rsidP="00F4468D">
      <w:pPr>
        <w:pStyle w:val="NO"/>
      </w:pPr>
      <w:r w:rsidRPr="000C0EFD">
        <w:t>NOTE </w:t>
      </w:r>
      <w:r>
        <w:rPr>
          <w:lang w:val="hu-HU"/>
        </w:rPr>
        <w:t>5</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lastRenderedPageBreak/>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7777777" w:rsidR="00F4468D" w:rsidRDefault="00F4468D" w:rsidP="00F4468D">
      <w:pPr>
        <w:pStyle w:val="NO"/>
        <w:rPr>
          <w:noProof/>
        </w:rPr>
      </w:pPr>
      <w:r>
        <w:t>NOTE </w:t>
      </w:r>
      <w:r>
        <w:rPr>
          <w:lang w:val="hu-HU"/>
        </w:rPr>
        <w:t>6</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06" w:name="_Toc1462469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06"/>
    </w:p>
    <w:p w14:paraId="5B5EA81E" w14:textId="77777777" w:rsidR="00F4468D" w:rsidRPr="0073469F" w:rsidRDefault="00F4468D" w:rsidP="00F4468D">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7F667036" w14:textId="77777777" w:rsidR="00F4468D" w:rsidRPr="0073469F" w:rsidRDefault="00F4468D" w:rsidP="00F4468D">
      <w:pPr>
        <w:pStyle w:val="B1"/>
      </w:pPr>
      <w:r w:rsidRPr="0073469F">
        <w:lastRenderedPageBreak/>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77777777" w:rsidR="00F4468D" w:rsidRPr="00663937" w:rsidRDefault="00F4468D" w:rsidP="00F4468D">
      <w:pPr>
        <w:pStyle w:val="NO"/>
        <w:rPr>
          <w:noProof/>
        </w:rPr>
      </w:pPr>
      <w:r>
        <w:t>NOTE:</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Pr="0073469F"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B73ACB4" w14:textId="77777777" w:rsidR="00F4468D" w:rsidRPr="0073469F" w:rsidRDefault="00F4468D" w:rsidP="00F4468D">
      <w:pPr>
        <w:pStyle w:val="Heading3"/>
        <w:rPr>
          <w:rFonts w:eastAsia="Malgun Gothic"/>
        </w:rPr>
      </w:pPr>
      <w:bookmarkStart w:id="6507" w:name="_Toc14624697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07"/>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08" w:name="_Toc1462469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8"/>
    </w:p>
    <w:p w14:paraId="0836526D" w14:textId="77777777" w:rsidR="00F4468D" w:rsidRPr="0073469F" w:rsidRDefault="00F4468D" w:rsidP="00F4468D">
      <w:pPr>
        <w:pStyle w:val="Heading5"/>
        <w:rPr>
          <w:rFonts w:eastAsia="Malgun Gothic"/>
        </w:rPr>
      </w:pPr>
      <w:bookmarkStart w:id="6509" w:name="_Toc1462469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9"/>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10" w:name="_Toc1462469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10"/>
    </w:p>
    <w:p w14:paraId="78088EEB" w14:textId="77777777" w:rsidR="00F4468D" w:rsidRPr="0073469F"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7B5FCE8C" w14:textId="77777777" w:rsidR="00F4468D" w:rsidRPr="0073469F" w:rsidRDefault="00F4468D" w:rsidP="00F4468D">
      <w:pPr>
        <w:pStyle w:val="Heading3"/>
        <w:rPr>
          <w:rFonts w:eastAsia="Malgun Gothic"/>
        </w:rPr>
      </w:pPr>
      <w:bookmarkStart w:id="6511" w:name="_Toc146246975"/>
      <w:r>
        <w:rPr>
          <w:rFonts w:eastAsia="Malgun Gothic"/>
        </w:rPr>
        <w:lastRenderedPageBreak/>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11"/>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12" w:name="_Toc1462469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2"/>
    </w:p>
    <w:p w14:paraId="6D0EBD23" w14:textId="77777777" w:rsidR="00F4468D" w:rsidRPr="0073469F" w:rsidRDefault="00F4468D" w:rsidP="00F4468D">
      <w:pPr>
        <w:pStyle w:val="Heading5"/>
        <w:rPr>
          <w:rFonts w:eastAsia="Malgun Gothic"/>
        </w:rPr>
      </w:pPr>
      <w:bookmarkStart w:id="6513" w:name="_Toc1462469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3"/>
    </w:p>
    <w:p w14:paraId="697AE19F"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2A2E7EFC" w14:textId="77777777" w:rsidR="00F4468D" w:rsidRDefault="00F4468D" w:rsidP="00F4468D">
      <w:pPr>
        <w:pStyle w:val="Heading2"/>
        <w:rPr>
          <w:lang w:eastAsia="ko-KR"/>
        </w:rPr>
      </w:pPr>
      <w:bookmarkStart w:id="6514" w:name="_Toc14624697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14"/>
    </w:p>
    <w:p w14:paraId="54CA4471" w14:textId="77777777" w:rsidR="00F4468D" w:rsidRPr="0073469F" w:rsidRDefault="00F4468D" w:rsidP="00F4468D">
      <w:pPr>
        <w:pStyle w:val="Heading3"/>
        <w:rPr>
          <w:rFonts w:eastAsia="Malgun Gothic"/>
        </w:rPr>
      </w:pPr>
      <w:bookmarkStart w:id="6515" w:name="_Toc146246979"/>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15"/>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16" w:name="_Toc1462469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16"/>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17" w:name="_Toc51859610"/>
      <w:bookmarkStart w:id="6518" w:name="_Toc107003431"/>
      <w:bookmarkStart w:id="6519" w:name="_Toc14624698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17"/>
      <w:bookmarkEnd w:id="6518"/>
      <w:r w:rsidRPr="0073469F">
        <w:rPr>
          <w:noProof/>
        </w:rPr>
        <w:t>Originating Procedures</w:t>
      </w:r>
      <w:bookmarkEnd w:id="6519"/>
    </w:p>
    <w:p w14:paraId="6106D24C" w14:textId="77777777" w:rsidR="00F4468D" w:rsidRPr="0073469F" w:rsidRDefault="00F4468D" w:rsidP="00F4468D">
      <w:pPr>
        <w:pStyle w:val="Heading5"/>
      </w:pPr>
      <w:bookmarkStart w:id="6520" w:name="_Toc51859612"/>
      <w:bookmarkStart w:id="6521" w:name="_Toc107003433"/>
      <w:bookmarkStart w:id="6522" w:name="_Toc14624698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20"/>
      <w:bookmarkEnd w:id="6521"/>
      <w:bookmarkEnd w:id="6522"/>
    </w:p>
    <w:p w14:paraId="5DBEA56B" w14:textId="77777777" w:rsidR="00F4468D" w:rsidRPr="0073469F" w:rsidRDefault="00F4468D" w:rsidP="00F4468D">
      <w:bookmarkStart w:id="6523" w:name="_Toc51859614"/>
      <w:bookmarkStart w:id="6524"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Pr="0073469F"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C938C0E" w14:textId="77777777" w:rsidR="00F4468D" w:rsidRDefault="00F4468D" w:rsidP="00F4468D">
      <w:pPr>
        <w:pStyle w:val="NO"/>
        <w:rPr>
          <w:lang w:eastAsia="ko-KR"/>
        </w:rPr>
      </w:pPr>
      <w:r>
        <w:t>NOTE 1:</w:t>
      </w:r>
      <w:r>
        <w:tab/>
      </w:r>
      <w:r>
        <w:rPr>
          <w:lang w:eastAsia="ko-KR"/>
        </w:rPr>
        <w:t xml:space="preserve">How the controlling MCPTT function finds the address of the terminating MCPTT participating function </w:t>
      </w:r>
      <w:r w:rsidRPr="00F74653">
        <w:t>is out of the scope of the present document.</w:t>
      </w:r>
      <w:r>
        <w:rPr>
          <w:lang w:eastAsia="ko-KR"/>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02AF4DDE" w14:textId="77777777" w:rsidR="00F4468D" w:rsidRDefault="00F4468D" w:rsidP="00F4468D">
      <w:pPr>
        <w:pStyle w:val="B2"/>
      </w:pPr>
      <w:r>
        <w:t>b)</w:t>
      </w:r>
      <w:r>
        <w:tab/>
        <w:t>the &lt;mcptt-calling-group-id&gt; element set to the adhoc group identity</w:t>
      </w:r>
      <w:r w:rsidRPr="0012037E">
        <w:t xml:space="preserve"> </w:t>
      </w:r>
      <w:r>
        <w:t xml:space="preserve">as determined in the clause 17.4.2.2; and </w:t>
      </w:r>
    </w:p>
    <w:p w14:paraId="1A4ADE05" w14:textId="77777777" w:rsidR="00F4468D" w:rsidRPr="00436CF9" w:rsidRDefault="00F4468D" w:rsidP="00F4468D">
      <w:pPr>
        <w:pStyle w:val="NO"/>
      </w:pPr>
      <w:r>
        <w:t>NOTE 2:</w:t>
      </w:r>
      <w:r>
        <w:tab/>
        <w:t>The &lt;mcptt-calling-user-id&gt; is already included in the MIME body as a result of calling clause 6.3.3.1.2 in step 1).</w:t>
      </w:r>
    </w:p>
    <w:p w14:paraId="45342B47" w14:textId="77777777" w:rsidR="00F4468D" w:rsidRDefault="00F4468D" w:rsidP="00F4468D">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lastRenderedPageBreak/>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5DD385D1" w14:textId="77777777" w:rsidR="00F4468D" w:rsidRDefault="00F4468D" w:rsidP="00F4468D">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application/vnd.3gpp.mcptt-location-info+xml</w:t>
      </w:r>
      <w:r w:rsidRPr="0073469F">
        <w:t xml:space="preserve"> MIME body </w:t>
      </w:r>
      <w:r>
        <w:t>from the received SIP INVITE request into the outgoing SIP INVITE request; and</w:t>
      </w:r>
    </w:p>
    <w:p w14:paraId="16C17F2A" w14:textId="77777777" w:rsidR="00F4468D" w:rsidRDefault="00F4468D" w:rsidP="00F4468D">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24.229 [4]</w:t>
      </w:r>
      <w:r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77777777"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 xml:space="preserve"> and</w:t>
      </w:r>
    </w:p>
    <w:p w14:paraId="241CC377" w14:textId="77777777" w:rsidR="00F4468D" w:rsidRPr="006D7531" w:rsidRDefault="00F4468D" w:rsidP="00F4468D">
      <w:pPr>
        <w:pStyle w:val="B1"/>
        <w:rPr>
          <w:rFonts w:eastAsia="SimSun"/>
        </w:rPr>
      </w:pPr>
      <w:r>
        <w:t>2)</w:t>
      </w:r>
      <w:r>
        <w:tab/>
        <w:t>shall increment the local counter of the number of SIP 200 (OK) responses received from invited members, by 1.</w:t>
      </w:r>
    </w:p>
    <w:p w14:paraId="7E837C53" w14:textId="77777777" w:rsidR="00F4468D" w:rsidRPr="0073469F" w:rsidRDefault="00F4468D" w:rsidP="00F4468D">
      <w:pPr>
        <w:pStyle w:val="NO"/>
        <w:rPr>
          <w:rFonts w:eastAsia="SimSun"/>
        </w:rPr>
      </w:pPr>
      <w:r w:rsidRPr="0073469F">
        <w:rPr>
          <w:rFonts w:eastAsia="SimSun"/>
        </w:rPr>
        <w:t>NOTE </w:t>
      </w:r>
      <w:r>
        <w:rPr>
          <w:rFonts w:eastAsia="SimSun"/>
        </w:rPr>
        <w:t>4</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25" w:name="_Toc1462469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23"/>
      <w:bookmarkEnd w:id="6524"/>
      <w:bookmarkEnd w:id="6525"/>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77777777"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r>
        <w:t xml:space="preserve"> and</w:t>
      </w:r>
    </w:p>
    <w:p w14:paraId="01E251D6" w14:textId="77777777" w:rsidR="00F4468D" w:rsidRPr="007B314E"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 xml:space="preserve">is set to a </w:t>
      </w:r>
      <w:r w:rsidRPr="007641DE">
        <w:lastRenderedPageBreak/>
        <w:t>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7777777"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1xx</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77777777" w:rsidR="00F4468D" w:rsidRPr="0045201D" w:rsidRDefault="00F4468D" w:rsidP="00F4468D">
      <w:pPr>
        <w:pStyle w:val="B1"/>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621BC1DE" w14:textId="77777777" w:rsidR="00F4468D" w:rsidRPr="0073469F" w:rsidRDefault="00F4468D" w:rsidP="00F4468D">
      <w:pPr>
        <w:pStyle w:val="B1"/>
      </w:pPr>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77777777"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 or</w:t>
      </w:r>
    </w:p>
    <w:p w14:paraId="5759D5F6" w14:textId="77777777" w:rsidR="00F4468D" w:rsidRDefault="00F4468D"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shall consider each of the MCPTT users meeting the specified criteria and also based on the local policy to be invited to the adhoc group session; </w:t>
      </w:r>
    </w:p>
    <w:p w14:paraId="2C722EFC" w14:textId="77777777"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Pr="009767DE" w:rsidRDefault="00F4468D" w:rsidP="00F4468D">
      <w:pPr>
        <w:pStyle w:val="B1"/>
        <w:rPr>
          <w:lang w:val="en-US"/>
        </w:rPr>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03716E41" w14:textId="77777777"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lastRenderedPageBreak/>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26" w:name="_Toc1462469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6"/>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27" w:name="_Toc1462469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27"/>
    </w:p>
    <w:p w14:paraId="16203004" w14:textId="77777777" w:rsidR="00F4468D" w:rsidRPr="0073469F" w:rsidRDefault="00F4468D" w:rsidP="00F4468D">
      <w:pPr>
        <w:pStyle w:val="Heading5"/>
      </w:pPr>
      <w:bookmarkStart w:id="6528" w:name="_Toc1462469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28"/>
    </w:p>
    <w:p w14:paraId="6BDEB3DC" w14:textId="77777777" w:rsidR="00F4468D" w:rsidRPr="0073469F" w:rsidRDefault="00F4468D" w:rsidP="00F4468D">
      <w:pPr>
        <w:pStyle w:val="Heading6"/>
        <w:numPr>
          <w:ilvl w:val="5"/>
          <w:numId w:val="18"/>
        </w:numPr>
      </w:pPr>
      <w:bookmarkStart w:id="6529" w:name="_Toc146246987"/>
      <w:r w:rsidRPr="00F4468D">
        <w:rPr>
          <w:rFonts w:eastAsia="Malgun Gothic"/>
        </w:rPr>
        <w:t>17.4.3.1</w:t>
      </w:r>
      <w:r w:rsidRPr="0073469F">
        <w:t>.1</w:t>
      </w:r>
      <w:r>
        <w:t>.1</w:t>
      </w:r>
      <w:r w:rsidRPr="0073469F">
        <w:tab/>
      </w:r>
      <w:r w:rsidRPr="0073469F">
        <w:rPr>
          <w:lang w:eastAsia="ko-KR"/>
        </w:rPr>
        <w:t>SIP BYE request for releasing MCPTT session</w:t>
      </w:r>
      <w:bookmarkEnd w:id="6529"/>
    </w:p>
    <w:p w14:paraId="59A6F7C8" w14:textId="77777777" w:rsidR="00F4468D" w:rsidRPr="0073469F" w:rsidRDefault="00F4468D"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Pr="0073469F"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463BD396" w14:textId="77777777" w:rsidR="00F4468D" w:rsidRPr="0073469F" w:rsidRDefault="00F4468D" w:rsidP="00F4468D">
      <w:pPr>
        <w:pStyle w:val="Heading5"/>
      </w:pPr>
      <w:bookmarkStart w:id="6530" w:name="_Toc146246988"/>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30"/>
    </w:p>
    <w:p w14:paraId="0030ED40" w14:textId="77777777" w:rsidR="00F4468D" w:rsidRPr="0073469F" w:rsidRDefault="00F4468D" w:rsidP="00F4468D">
      <w:pPr>
        <w:pStyle w:val="Heading6"/>
      </w:pPr>
      <w:bookmarkStart w:id="6531" w:name="_Toc1462469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Pr>
          <w:lang w:eastAsia="ko-KR"/>
        </w:rPr>
        <w:t xml:space="preserve">MCPTT client from </w:t>
      </w:r>
      <w:r w:rsidRPr="0073469F">
        <w:rPr>
          <w:lang w:eastAsia="ko-KR"/>
        </w:rPr>
        <w:t>MCPTT session</w:t>
      </w:r>
      <w:bookmarkEnd w:id="6531"/>
    </w:p>
    <w:p w14:paraId="700A55DD" w14:textId="77777777" w:rsidR="00F4468D" w:rsidRPr="0073469F"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578CE02B" w14:textId="77777777" w:rsidR="00F4468D" w:rsidRPr="0073469F" w:rsidRDefault="00F4468D" w:rsidP="00F4468D">
      <w:pPr>
        <w:pStyle w:val="Heading4"/>
        <w:rPr>
          <w:noProof/>
        </w:rPr>
      </w:pPr>
      <w:bookmarkStart w:id="6532" w:name="_Toc14624699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32"/>
    </w:p>
    <w:p w14:paraId="5280B49A" w14:textId="77777777" w:rsidR="00F4468D" w:rsidRPr="0073469F"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6.3.3.2.4.</w:t>
      </w:r>
    </w:p>
    <w:p w14:paraId="2E9D4FC3" w14:textId="77777777" w:rsidR="00F4468D" w:rsidRPr="0073469F" w:rsidRDefault="00F4468D" w:rsidP="00F4468D">
      <w:pPr>
        <w:pStyle w:val="Heading3"/>
        <w:rPr>
          <w:rFonts w:eastAsia="Malgun Gothic"/>
        </w:rPr>
      </w:pPr>
      <w:bookmarkStart w:id="6533" w:name="_Toc1462469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3"/>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34" w:name="_Toc14624699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4"/>
    </w:p>
    <w:p w14:paraId="22C3670E" w14:textId="77777777" w:rsidR="00F4468D" w:rsidRPr="0073469F" w:rsidRDefault="00F4468D" w:rsidP="00F4468D">
      <w:pPr>
        <w:pStyle w:val="Heading5"/>
        <w:rPr>
          <w:rFonts w:eastAsia="Malgun Gothic"/>
        </w:rPr>
      </w:pPr>
      <w:bookmarkStart w:id="6535" w:name="_Toc14624699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35"/>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01398B5D" w14:textId="71EA4557" w:rsidR="00F4468D" w:rsidRPr="00513F5C" w:rsidRDefault="00F4468D" w:rsidP="00F4468D">
      <w:pPr>
        <w:pStyle w:val="B1"/>
        <w:rPr>
          <w:lang w:eastAsia="ko-KR"/>
        </w:rPr>
      </w:pPr>
      <w:r w:rsidRPr="0073469F">
        <w:rPr>
          <w:lang w:eastAsia="ko-KR"/>
        </w:rPr>
        <w:lastRenderedPageBreak/>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5A0203B2" w14:textId="77777777" w:rsidR="00517573" w:rsidRDefault="00517573" w:rsidP="00567124">
      <w:pPr>
        <w:pStyle w:val="Heading8"/>
      </w:pPr>
      <w:r w:rsidRPr="0073469F">
        <w:br w:type="page"/>
      </w:r>
      <w:bookmarkStart w:id="6536" w:name="_Toc20156458"/>
      <w:bookmarkStart w:id="6537" w:name="_Toc27501649"/>
      <w:bookmarkStart w:id="6538" w:name="_Toc36049780"/>
      <w:bookmarkStart w:id="6539" w:name="_Toc45210550"/>
      <w:bookmarkStart w:id="6540" w:name="_Toc51861377"/>
      <w:bookmarkStart w:id="6541" w:name="_Toc146246994"/>
      <w:r w:rsidRPr="0073469F">
        <w:lastRenderedPageBreak/>
        <w:t>Annex A (informative):</w:t>
      </w:r>
      <w:r w:rsidRPr="0073469F">
        <w:br/>
        <w:t>Signalling flows</w:t>
      </w:r>
      <w:bookmarkEnd w:id="6536"/>
      <w:bookmarkEnd w:id="6537"/>
      <w:bookmarkEnd w:id="6538"/>
      <w:bookmarkEnd w:id="6539"/>
      <w:bookmarkEnd w:id="6540"/>
      <w:bookmarkEnd w:id="6541"/>
    </w:p>
    <w:p w14:paraId="1A54AA8B" w14:textId="77777777" w:rsidR="00FE31B7" w:rsidRDefault="00FE31B7" w:rsidP="00567124">
      <w:pPr>
        <w:pStyle w:val="Heading1"/>
        <w:rPr>
          <w:noProof/>
        </w:rPr>
      </w:pPr>
      <w:bookmarkStart w:id="6542" w:name="_Toc20156459"/>
      <w:bookmarkStart w:id="6543" w:name="_Toc27501650"/>
      <w:bookmarkStart w:id="6544" w:name="_Toc36049781"/>
      <w:bookmarkStart w:id="6545" w:name="_Toc45210551"/>
      <w:bookmarkStart w:id="6546" w:name="_Toc51861378"/>
      <w:bookmarkStart w:id="6547" w:name="_Toc146246995"/>
      <w:r>
        <w:rPr>
          <w:noProof/>
        </w:rPr>
        <w:t>A.0</w:t>
      </w:r>
      <w:r>
        <w:rPr>
          <w:noProof/>
        </w:rPr>
        <w:tab/>
        <w:t>General</w:t>
      </w:r>
      <w:bookmarkEnd w:id="6542"/>
      <w:bookmarkEnd w:id="6543"/>
      <w:bookmarkEnd w:id="6544"/>
      <w:bookmarkEnd w:id="6545"/>
      <w:bookmarkEnd w:id="6546"/>
      <w:bookmarkEnd w:id="654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548" w:name="_Toc20156460"/>
      <w:bookmarkStart w:id="6549" w:name="_Toc27501651"/>
      <w:bookmarkStart w:id="6550" w:name="_Toc36049782"/>
      <w:bookmarkStart w:id="6551" w:name="_Toc45210552"/>
      <w:bookmarkStart w:id="6552" w:name="_Toc51861379"/>
      <w:bookmarkStart w:id="6553" w:name="_Toc146246996"/>
      <w:r>
        <w:rPr>
          <w:noProof/>
        </w:rPr>
        <w:t>A.1</w:t>
      </w:r>
      <w:r w:rsidR="00EA3A21">
        <w:rPr>
          <w:noProof/>
        </w:rPr>
        <w:tab/>
        <w:t>Group regrouping flow</w:t>
      </w:r>
      <w:bookmarkEnd w:id="6548"/>
      <w:bookmarkEnd w:id="6549"/>
      <w:bookmarkEnd w:id="6550"/>
      <w:bookmarkEnd w:id="6551"/>
      <w:bookmarkEnd w:id="6552"/>
      <w:bookmarkEnd w:id="6553"/>
    </w:p>
    <w:p w14:paraId="10129A67" w14:textId="77777777" w:rsidR="00EA3A21" w:rsidRDefault="00EA3A21" w:rsidP="00567124">
      <w:pPr>
        <w:pStyle w:val="Heading2"/>
        <w:rPr>
          <w:noProof/>
        </w:rPr>
      </w:pPr>
      <w:bookmarkStart w:id="6554" w:name="_Toc20156461"/>
      <w:bookmarkStart w:id="6555" w:name="_Toc27501652"/>
      <w:bookmarkStart w:id="6556" w:name="_Toc36049783"/>
      <w:bookmarkStart w:id="6557" w:name="_Toc45210553"/>
      <w:bookmarkStart w:id="6558" w:name="_Toc51861380"/>
      <w:bookmarkStart w:id="6559" w:name="_Toc146246997"/>
      <w:r>
        <w:rPr>
          <w:noProof/>
        </w:rPr>
        <w:t>A</w:t>
      </w:r>
      <w:r w:rsidR="00095129">
        <w:rPr>
          <w:noProof/>
        </w:rPr>
        <w:t>.1.</w:t>
      </w:r>
      <w:r>
        <w:rPr>
          <w:noProof/>
        </w:rPr>
        <w:t>1</w:t>
      </w:r>
      <w:r>
        <w:rPr>
          <w:noProof/>
        </w:rPr>
        <w:tab/>
        <w:t>General</w:t>
      </w:r>
      <w:bookmarkEnd w:id="6554"/>
      <w:bookmarkEnd w:id="6555"/>
      <w:bookmarkEnd w:id="6556"/>
      <w:bookmarkEnd w:id="6557"/>
      <w:bookmarkEnd w:id="6558"/>
      <w:bookmarkEnd w:id="655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60" w:name="_Toc20156462"/>
      <w:bookmarkStart w:id="6561" w:name="_Toc27501653"/>
      <w:bookmarkStart w:id="6562" w:name="_Toc36049784"/>
      <w:bookmarkStart w:id="6563" w:name="_Toc45210554"/>
      <w:bookmarkStart w:id="6564" w:name="_Toc51861381"/>
      <w:bookmarkStart w:id="6565" w:name="_Toc146246998"/>
      <w:r>
        <w:t>A</w:t>
      </w:r>
      <w:r w:rsidR="00095129">
        <w:t>.1.</w:t>
      </w:r>
      <w:r>
        <w:t>2</w:t>
      </w:r>
      <w:r>
        <w:tab/>
        <w:t>Use case description</w:t>
      </w:r>
      <w:bookmarkEnd w:id="6560"/>
      <w:bookmarkEnd w:id="6561"/>
      <w:bookmarkEnd w:id="6562"/>
      <w:bookmarkEnd w:id="6563"/>
      <w:bookmarkEnd w:id="6564"/>
      <w:bookmarkEnd w:id="656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66"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66"/>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67" w:name="_Toc20156463"/>
      <w:bookmarkStart w:id="6568" w:name="_Toc27501654"/>
      <w:bookmarkStart w:id="6569" w:name="_Toc36049785"/>
      <w:bookmarkStart w:id="6570" w:name="_Toc45210555"/>
      <w:bookmarkStart w:id="6571" w:name="_Toc51861382"/>
      <w:bookmarkStart w:id="6572" w:name="_Toc146246999"/>
      <w:r>
        <w:t>A</w:t>
      </w:r>
      <w:r w:rsidR="00095129">
        <w:t>.1.</w:t>
      </w:r>
      <w:r>
        <w:t>3</w:t>
      </w:r>
      <w:r>
        <w:tab/>
        <w:t>Signalling flow</w:t>
      </w:r>
      <w:bookmarkEnd w:id="6567"/>
      <w:bookmarkEnd w:id="6568"/>
      <w:bookmarkEnd w:id="6569"/>
      <w:bookmarkEnd w:id="6570"/>
      <w:bookmarkEnd w:id="6571"/>
      <w:bookmarkEnd w:id="657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56857901"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73"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73"/>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74" w:name="MCCQCTEMPBM_00000282"/>
      <w:r w:rsidRPr="00E1323B">
        <w:rPr>
          <w:rFonts w:cs="Courier New"/>
          <w:szCs w:val="16"/>
        </w:rPr>
        <w:t>&lt;sip:[5555::</w:t>
      </w:r>
      <w:bookmarkEnd w:id="6574"/>
      <w:r w:rsidRPr="00BA4A32">
        <w:rPr>
          <w:rFonts w:eastAsia="Batang"/>
        </w:rPr>
        <w:t>aaa:bbb:ccc:eee</w:t>
      </w:r>
      <w:bookmarkStart w:id="6575" w:name="MCCQCTEMPBM_00000283"/>
      <w:r w:rsidRPr="00E1323B">
        <w:rPr>
          <w:rFonts w:cs="Courier New"/>
          <w:szCs w:val="16"/>
        </w:rPr>
        <w:t>]&gt;</w:t>
      </w:r>
      <w:bookmarkEnd w:id="6575"/>
      <w:r w:rsidRPr="00BA4A32">
        <w:rPr>
          <w:rFonts w:eastAsia="Batang"/>
        </w:rPr>
        <w:t>;g.3gpp.mcptt</w:t>
      </w:r>
      <w:r w:rsidR="00B661C0">
        <w:rPr>
          <w:rFonts w:eastAsia="Batang"/>
        </w:rPr>
        <w:t>;</w:t>
      </w:r>
      <w:bookmarkStart w:id="6576"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76"/>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77"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78" w:name="MCCQCTEMPBM_00000216"/>
      <w:r w:rsidRPr="0073469F">
        <w:t xml:space="preserve"> section </w:t>
      </w:r>
      <w:bookmarkEnd w:id="6578"/>
      <w:r w:rsidRPr="0073469F">
        <w:t xml:space="preserve">for the </w:t>
      </w:r>
      <w:r>
        <w:t xml:space="preserve">MCPTT speech </w:t>
      </w:r>
      <w:r w:rsidRPr="0073469F">
        <w:t xml:space="preserve">media stream </w:t>
      </w:r>
      <w:r>
        <w:t>and a</w:t>
      </w:r>
      <w:r w:rsidRPr="0073469F">
        <w:t xml:space="preserve"> media-level</w:t>
      </w:r>
      <w:bookmarkStart w:id="6579" w:name="MCCQCTEMPBM_00000217"/>
      <w:r w:rsidRPr="0073469F">
        <w:t xml:space="preserve"> section </w:t>
      </w:r>
      <w:bookmarkEnd w:id="6579"/>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77"/>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80"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80"/>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81"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81"/>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82"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82"/>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83"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84" w:name="MCCQCTEMPBM_00000218"/>
      <w:r w:rsidRPr="0073469F">
        <w:t xml:space="preserve"> section </w:t>
      </w:r>
      <w:bookmarkEnd w:id="6584"/>
      <w:r>
        <w:t xml:space="preserve">for </w:t>
      </w:r>
      <w:r w:rsidRPr="0073469F">
        <w:t>the media-floor control entity</w:t>
      </w:r>
      <w:r>
        <w:t xml:space="preserve"> is indicating that </w:t>
      </w:r>
      <w:r w:rsidRPr="00F46FEE">
        <w:t>queueing</w:t>
      </w:r>
      <w:r>
        <w:t xml:space="preserve"> of floor requests is supported ("mc:queueing").</w:t>
      </w:r>
    </w:p>
    <w:bookmarkEnd w:id="6583"/>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85" w:name="MCCQCTEMPBM_00000287"/>
      <w:r w:rsidRPr="00DE4467">
        <w:rPr>
          <w:rFonts w:cs="Courier New"/>
          <w:szCs w:val="16"/>
        </w:rPr>
        <w:t>&lt;sip:[5555::</w:t>
      </w:r>
      <w:bookmarkEnd w:id="6585"/>
      <w:r w:rsidRPr="00DE4467">
        <w:t>aaa:ccc:aaa:bbbb</w:t>
      </w:r>
      <w:bookmarkStart w:id="6586" w:name="MCCQCTEMPBM_00000288"/>
      <w:r w:rsidRPr="00DE4467">
        <w:rPr>
          <w:rFonts w:cs="Courier New"/>
          <w:szCs w:val="16"/>
        </w:rPr>
        <w:t>]&gt;</w:t>
      </w:r>
      <w:bookmarkEnd w:id="6586"/>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87" w:name="MCCQCTEMPBM_00000289"/>
      <w:r w:rsidRPr="00DE4467">
        <w:rPr>
          <w:rFonts w:cs="Courier New"/>
          <w:szCs w:val="16"/>
        </w:rPr>
        <w:t>5555::</w:t>
      </w:r>
      <w:bookmarkEnd w:id="6587"/>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88"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88"/>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89" w:name="MCCQCTEMPBM_00000290"/>
      <w:r w:rsidRPr="00E1323B">
        <w:rPr>
          <w:rFonts w:cs="Courier New"/>
          <w:szCs w:val="16"/>
        </w:rPr>
        <w:t>&lt;sip:[5555::</w:t>
      </w:r>
      <w:bookmarkEnd w:id="6589"/>
      <w:r w:rsidRPr="002E3121">
        <w:t>aaa:bbb:ddd:bbbb</w:t>
      </w:r>
      <w:bookmarkStart w:id="6590" w:name="MCCQCTEMPBM_00000291"/>
      <w:r w:rsidRPr="00E1323B">
        <w:rPr>
          <w:rFonts w:cs="Courier New"/>
          <w:szCs w:val="16"/>
        </w:rPr>
        <w:t>]&gt;</w:t>
      </w:r>
      <w:bookmarkEnd w:id="6590"/>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91"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92" w:name="MCCQCTEMPBM_00000219"/>
      <w:r>
        <w:t xml:space="preserve"> </w:t>
      </w:r>
      <w:r w:rsidRPr="0073469F">
        <w:t xml:space="preserve">section </w:t>
      </w:r>
      <w:bookmarkEnd w:id="6592"/>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91"/>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93"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93"/>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94"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94"/>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95"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95"/>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9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97" w:name="MCCQCTEMPBM_00000220"/>
      <w:r w:rsidRPr="0073469F">
        <w:t xml:space="preserve"> section </w:t>
      </w:r>
      <w:bookmarkEnd w:id="6597"/>
      <w:r>
        <w:t xml:space="preserve">for </w:t>
      </w:r>
      <w:r w:rsidRPr="0073469F">
        <w:t>the media-floor control entity</w:t>
      </w:r>
      <w:r>
        <w:t xml:space="preserve"> is indicating that </w:t>
      </w:r>
      <w:r w:rsidRPr="00F46FEE">
        <w:t>queueing</w:t>
      </w:r>
      <w:r>
        <w:t xml:space="preserve"> is supported ("mc:queueing").</w:t>
      </w:r>
    </w:p>
    <w:bookmarkEnd w:id="659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98"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98"/>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99" w:name="_PERM_MCCTEMPBM_CRPT00830056___2"/>
      <w:r w:rsidRPr="002E537B">
        <w:rPr>
          <w:b/>
        </w:rPr>
        <w:t>Contact:</w:t>
      </w:r>
      <w:r>
        <w:tab/>
        <w:t xml:space="preserve">Contains a new MCPTT session identity and can be used by the members to rejoin the session. </w:t>
      </w:r>
    </w:p>
    <w:bookmarkEnd w:id="659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0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0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601" w:name="MCCQCTEMPBM_00000295"/>
      <w:r w:rsidRPr="00E1323B">
        <w:rPr>
          <w:rFonts w:cs="Courier New"/>
          <w:szCs w:val="16"/>
        </w:rPr>
        <w:t>&lt;sip:[</w:t>
      </w:r>
      <w:bookmarkEnd w:id="6601"/>
      <w:r w:rsidRPr="002E3121">
        <w:t>5555::aaa:bbb:ccc:eef</w:t>
      </w:r>
      <w:bookmarkStart w:id="6602" w:name="MCCQCTEMPBM_00000296"/>
      <w:r w:rsidRPr="00E1323B">
        <w:rPr>
          <w:rFonts w:cs="Courier New"/>
          <w:szCs w:val="16"/>
        </w:rPr>
        <w:t>]&gt;</w:t>
      </w:r>
      <w:bookmarkEnd w:id="6602"/>
      <w:r w:rsidRPr="00BA4A32">
        <w:rPr>
          <w:rFonts w:eastAsia="Batang"/>
        </w:rPr>
        <w:t>;</w:t>
      </w:r>
      <w:r>
        <w:rPr>
          <w:rFonts w:eastAsia="Batang"/>
        </w:rPr>
        <w:t>+</w:t>
      </w:r>
      <w:r w:rsidRPr="00BA4A32">
        <w:rPr>
          <w:rFonts w:eastAsia="Batang"/>
        </w:rPr>
        <w:t>g.3gpp.mcptt</w:t>
      </w:r>
      <w:r>
        <w:rPr>
          <w:rFonts w:eastAsia="Batang"/>
        </w:rPr>
        <w:t>;,</w:t>
      </w:r>
      <w:bookmarkStart w:id="6603"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603"/>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04"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0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05" w:name="_PERM_MCCTEMPBM_CRPT00830059___2"/>
    </w:p>
    <w:bookmarkEnd w:id="660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06" w:name="_PERM_MCCTEMPBM_CRPT00830060___2"/>
      <w:r w:rsidRPr="00F45027">
        <w:rPr>
          <w:b/>
        </w:rPr>
        <w:t>Priority-Share:</w:t>
      </w:r>
      <w:r w:rsidRPr="00F45027">
        <w:tab/>
        <w:t>The Priority-Share header field is set to "allowed" indicating that priority sharing can be applied by IMS.</w:t>
      </w:r>
    </w:p>
    <w:bookmarkEnd w:id="660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607"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607"/>
      <w:r w:rsidRPr="00BA4A32">
        <w:t>; g.3gpp.mcptt;</w:t>
      </w:r>
      <w:bookmarkStart w:id="6608"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608"/>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09"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610" w:name="MCCQCTEMPBM_00000221"/>
      <w:r>
        <w:t xml:space="preserve"> </w:t>
      </w:r>
      <w:r w:rsidRPr="0073469F">
        <w:t xml:space="preserve">section </w:t>
      </w:r>
      <w:bookmarkEnd w:id="6610"/>
      <w:r>
        <w:t xml:space="preserve">for </w:t>
      </w:r>
      <w:r w:rsidRPr="0073469F">
        <w:t>the media-floor control entity</w:t>
      </w:r>
      <w:r>
        <w:t xml:space="preserve"> acknowledges that queueing is supported ("mc_queueing").</w:t>
      </w:r>
    </w:p>
    <w:bookmarkEnd w:id="6609"/>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11"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11"/>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612"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612"/>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613"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613"/>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14"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615" w:name="MCCQCTEMPBM_00000222"/>
      <w:r w:rsidRPr="0060704C">
        <w:t xml:space="preserve"> </w:t>
      </w:r>
      <w:r w:rsidRPr="00E221C8">
        <w:t xml:space="preserve">section </w:t>
      </w:r>
      <w:bookmarkEnd w:id="6615"/>
      <w:r w:rsidRPr="00E221C8">
        <w:t xml:space="preserve">for the media-floor control entity is indicating that </w:t>
      </w:r>
      <w:r w:rsidRPr="00F46FEE">
        <w:t>queueing</w:t>
      </w:r>
      <w:r w:rsidRPr="00E221C8">
        <w:t xml:space="preserve"> is supported ("mc:queueing").</w:t>
      </w:r>
    </w:p>
    <w:bookmarkEnd w:id="6614"/>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616"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616"/>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17" w:name="_PERM_MCCTEMPBM_CRPT00830064___2"/>
      <w:r w:rsidRPr="003E22F7">
        <w:rPr>
          <w:b/>
        </w:rPr>
        <w:t>Contact:</w:t>
      </w:r>
      <w:r w:rsidRPr="0060704C">
        <w:tab/>
        <w:t xml:space="preserve">Contains a new MCPTT session identity and can be used by the members to rejoin the session. </w:t>
      </w:r>
    </w:p>
    <w:bookmarkEnd w:id="661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1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1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1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1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2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2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621"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621"/>
      <w:r>
        <w:t>;+g.3gpp.mcptt;</w:t>
      </w:r>
      <w:bookmarkStart w:id="6622"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622"/>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623" w:name="MCCQCTEMPBM_00000305"/>
      <w:r w:rsidRPr="00E268AF">
        <w:rPr>
          <w:rFonts w:cs="Courier New"/>
          <w:szCs w:val="16"/>
        </w:rPr>
        <w:t>5555::aaa:bbb:ddd:eee</w:t>
      </w:r>
      <w:bookmarkEnd w:id="6623"/>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2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625" w:name="MCCQCTEMPBM_00000223"/>
      <w:r>
        <w:t xml:space="preserve"> </w:t>
      </w:r>
      <w:r w:rsidRPr="0073469F">
        <w:t xml:space="preserve">section </w:t>
      </w:r>
      <w:bookmarkEnd w:id="6625"/>
      <w:r>
        <w:t xml:space="preserve">for </w:t>
      </w:r>
      <w:r w:rsidRPr="0073469F">
        <w:t>the media-floor control entity</w:t>
      </w:r>
      <w:r>
        <w:t xml:space="preserve"> acknowledged that queueing is supported ("mc_queueing").</w:t>
      </w:r>
    </w:p>
    <w:bookmarkEnd w:id="662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26" w:name="_Toc20156464"/>
      <w:bookmarkStart w:id="6627" w:name="_Toc27501655"/>
      <w:bookmarkStart w:id="6628" w:name="_Toc36049786"/>
      <w:bookmarkStart w:id="6629" w:name="_Toc45210556"/>
      <w:bookmarkStart w:id="6630" w:name="_Toc51861383"/>
      <w:bookmarkStart w:id="6631" w:name="_Toc146247000"/>
      <w:r w:rsidR="00631FC5" w:rsidRPr="0073469F">
        <w:lastRenderedPageBreak/>
        <w:t>Annex B (normative):</w:t>
      </w:r>
      <w:r w:rsidR="00631FC5" w:rsidRPr="0073469F">
        <w:br/>
        <w:t>Timers</w:t>
      </w:r>
      <w:bookmarkEnd w:id="6626"/>
      <w:bookmarkEnd w:id="6627"/>
      <w:bookmarkEnd w:id="6628"/>
      <w:bookmarkEnd w:id="6629"/>
      <w:bookmarkEnd w:id="6630"/>
      <w:bookmarkEnd w:id="6631"/>
    </w:p>
    <w:p w14:paraId="62406E7C" w14:textId="77777777" w:rsidR="00631FC5" w:rsidRPr="0073469F" w:rsidRDefault="00631FC5" w:rsidP="00567124">
      <w:pPr>
        <w:pStyle w:val="Heading1"/>
      </w:pPr>
      <w:bookmarkStart w:id="6632" w:name="_Toc20156465"/>
      <w:bookmarkStart w:id="6633" w:name="_Toc27501656"/>
      <w:bookmarkStart w:id="6634" w:name="_Toc36049787"/>
      <w:bookmarkStart w:id="6635" w:name="_Toc45210557"/>
      <w:bookmarkStart w:id="6636" w:name="_Toc51861384"/>
      <w:bookmarkStart w:id="6637" w:name="_Toc146247001"/>
      <w:r w:rsidRPr="0073469F">
        <w:t>B.1</w:t>
      </w:r>
      <w:r w:rsidRPr="0073469F">
        <w:tab/>
        <w:t>General</w:t>
      </w:r>
      <w:bookmarkEnd w:id="6632"/>
      <w:bookmarkEnd w:id="6633"/>
      <w:bookmarkEnd w:id="6634"/>
      <w:bookmarkEnd w:id="6635"/>
      <w:bookmarkEnd w:id="6636"/>
      <w:bookmarkEnd w:id="6637"/>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38" w:name="_Toc20156466"/>
      <w:bookmarkStart w:id="6639" w:name="_Toc27501657"/>
      <w:bookmarkStart w:id="6640" w:name="_Toc36049788"/>
      <w:bookmarkStart w:id="6641" w:name="_Toc45210558"/>
      <w:bookmarkStart w:id="6642" w:name="_Toc51861385"/>
      <w:bookmarkStart w:id="6643" w:name="_Toc146247002"/>
      <w:r w:rsidRPr="0073469F">
        <w:t>B.2</w:t>
      </w:r>
      <w:r w:rsidRPr="0073469F">
        <w:tab/>
        <w:t>On-network timers</w:t>
      </w:r>
      <w:bookmarkEnd w:id="6638"/>
      <w:bookmarkEnd w:id="6639"/>
      <w:bookmarkEnd w:id="6640"/>
      <w:bookmarkEnd w:id="6641"/>
      <w:bookmarkEnd w:id="6642"/>
      <w:bookmarkEnd w:id="6643"/>
    </w:p>
    <w:p w14:paraId="0205708F" w14:textId="77777777" w:rsidR="00631FC5" w:rsidRPr="0073469F" w:rsidRDefault="00631FC5" w:rsidP="00567124">
      <w:pPr>
        <w:pStyle w:val="Heading2"/>
      </w:pPr>
      <w:bookmarkStart w:id="6644" w:name="_Toc20156467"/>
      <w:bookmarkStart w:id="6645" w:name="_Toc27501658"/>
      <w:bookmarkStart w:id="6646" w:name="_Toc36049789"/>
      <w:bookmarkStart w:id="6647" w:name="_Toc45210559"/>
      <w:bookmarkStart w:id="6648" w:name="_Toc51861386"/>
      <w:bookmarkStart w:id="6649" w:name="_Toc146247003"/>
      <w:r w:rsidRPr="0073469F">
        <w:t>B.2.1</w:t>
      </w:r>
      <w:r w:rsidRPr="0073469F">
        <w:tab/>
        <w:t>Timers in the controlling MCPTT function</w:t>
      </w:r>
      <w:bookmarkEnd w:id="6644"/>
      <w:bookmarkEnd w:id="6645"/>
      <w:bookmarkEnd w:id="6646"/>
      <w:bookmarkEnd w:id="6647"/>
      <w:bookmarkEnd w:id="6648"/>
      <w:bookmarkEnd w:id="6649"/>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50" w:name="_Toc146247004"/>
      <w:r w:rsidRPr="0073469F">
        <w:t>B.2.</w:t>
      </w:r>
      <w:r>
        <w:rPr>
          <w:lang w:val="hr-HR"/>
        </w:rPr>
        <w:t>2</w:t>
      </w:r>
      <w:r w:rsidRPr="0073469F">
        <w:tab/>
        <w:t xml:space="preserve">Timers in the </w:t>
      </w:r>
      <w:r w:rsidRPr="00A80587">
        <w:t>terminating</w:t>
      </w:r>
      <w:r>
        <w:t xml:space="preserve"> participating </w:t>
      </w:r>
      <w:r w:rsidRPr="0073469F">
        <w:t>MCPTT function</w:t>
      </w:r>
      <w:bookmarkEnd w:id="6650"/>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51" w:name="_Toc20156468"/>
      <w:bookmarkStart w:id="6652" w:name="_Toc27501659"/>
      <w:bookmarkStart w:id="6653" w:name="_Toc36049790"/>
      <w:bookmarkStart w:id="6654" w:name="_Toc45210560"/>
      <w:bookmarkStart w:id="6655" w:name="_Toc51861387"/>
      <w:bookmarkStart w:id="6656" w:name="_Toc146247005"/>
      <w:r w:rsidRPr="0073469F">
        <w:t>B.3</w:t>
      </w:r>
      <w:r w:rsidRPr="0073469F">
        <w:tab/>
        <w:t>Off-network timers</w:t>
      </w:r>
      <w:bookmarkEnd w:id="6651"/>
      <w:bookmarkEnd w:id="6652"/>
      <w:bookmarkEnd w:id="6653"/>
      <w:bookmarkEnd w:id="6654"/>
      <w:bookmarkEnd w:id="6655"/>
      <w:bookmarkEnd w:id="6656"/>
    </w:p>
    <w:p w14:paraId="3AD58394" w14:textId="77777777" w:rsidR="00631FC5" w:rsidRPr="0073469F" w:rsidRDefault="00631FC5" w:rsidP="00567124">
      <w:pPr>
        <w:pStyle w:val="Heading2"/>
      </w:pPr>
      <w:bookmarkStart w:id="6657" w:name="_Toc20156469"/>
      <w:bookmarkStart w:id="6658" w:name="_Toc27501660"/>
      <w:bookmarkStart w:id="6659" w:name="_Toc36049791"/>
      <w:bookmarkStart w:id="6660" w:name="_Toc45210561"/>
      <w:bookmarkStart w:id="6661" w:name="_Toc51861388"/>
      <w:bookmarkStart w:id="6662" w:name="_Toc146247006"/>
      <w:r w:rsidRPr="0073469F">
        <w:t>B.3.1</w:t>
      </w:r>
      <w:r w:rsidRPr="0073469F">
        <w:tab/>
        <w:t>Timers in off-network group call</w:t>
      </w:r>
      <w:bookmarkEnd w:id="6657"/>
      <w:bookmarkEnd w:id="6658"/>
      <w:bookmarkEnd w:id="6659"/>
      <w:bookmarkEnd w:id="6660"/>
      <w:bookmarkEnd w:id="6661"/>
      <w:bookmarkEnd w:id="6662"/>
    </w:p>
    <w:p w14:paraId="2C25A520" w14:textId="77777777" w:rsidR="00FE7AFC" w:rsidRPr="0073469F" w:rsidRDefault="00FE7AFC" w:rsidP="00567124">
      <w:pPr>
        <w:pStyle w:val="Heading3"/>
      </w:pPr>
      <w:bookmarkStart w:id="6663" w:name="_Toc20156470"/>
      <w:bookmarkStart w:id="6664" w:name="_Toc27501661"/>
      <w:bookmarkStart w:id="6665" w:name="_Toc36049792"/>
      <w:bookmarkStart w:id="6666" w:name="_Toc45210562"/>
      <w:bookmarkStart w:id="6667" w:name="_Toc51861389"/>
      <w:bookmarkStart w:id="6668" w:name="_Toc146247007"/>
      <w:r w:rsidRPr="0073469F">
        <w:t>B.3.1.1</w:t>
      </w:r>
      <w:r w:rsidRPr="0073469F">
        <w:tab/>
        <w:t>Basic call control</w:t>
      </w:r>
      <w:bookmarkEnd w:id="6663"/>
      <w:bookmarkEnd w:id="6664"/>
      <w:bookmarkEnd w:id="6665"/>
      <w:bookmarkEnd w:id="6666"/>
      <w:bookmarkEnd w:id="6667"/>
      <w:bookmarkEnd w:id="6668"/>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69" w:name="_PERM_MCCTEMPBM_CRPT00830069___4"/>
            <w:bookmarkEnd w:id="6669"/>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70" w:name="MCCQCTEMPBM_00000224"/>
            <w:r w:rsidRPr="0073469F">
              <w:t xml:space="preserve"> section </w:t>
            </w:r>
            <w:bookmarkEnd w:id="6670"/>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71" w:name="MCCQCTEMPBM_00000225"/>
            <w:r>
              <w:t xml:space="preserve"> section </w:t>
            </w:r>
            <w:bookmarkEnd w:id="6671"/>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72" w:name="_Toc20156471"/>
      <w:bookmarkStart w:id="6673" w:name="_Toc27501662"/>
      <w:bookmarkStart w:id="6674" w:name="_Toc36049793"/>
      <w:bookmarkStart w:id="6675" w:name="_Toc45210563"/>
      <w:bookmarkStart w:id="6676" w:name="_Toc51861390"/>
      <w:bookmarkStart w:id="6677" w:name="_Toc146247008"/>
      <w:r w:rsidRPr="0073469F">
        <w:t>B.3.1.2</w:t>
      </w:r>
      <w:r w:rsidRPr="0073469F">
        <w:tab/>
        <w:t>Call type control</w:t>
      </w:r>
      <w:bookmarkEnd w:id="6672"/>
      <w:bookmarkEnd w:id="6673"/>
      <w:bookmarkEnd w:id="6674"/>
      <w:bookmarkEnd w:id="6675"/>
      <w:bookmarkEnd w:id="6676"/>
      <w:bookmarkEnd w:id="6677"/>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78" w:name="_Toc20156472"/>
      <w:bookmarkStart w:id="6679" w:name="_Toc27501663"/>
      <w:bookmarkStart w:id="6680" w:name="_Toc36049794"/>
      <w:bookmarkStart w:id="6681" w:name="_Toc45210564"/>
      <w:bookmarkStart w:id="6682" w:name="_Toc51861391"/>
      <w:bookmarkStart w:id="6683" w:name="_Toc146247009"/>
      <w:r w:rsidRPr="0073469F">
        <w:t>B.3.2</w:t>
      </w:r>
      <w:r w:rsidRPr="0073469F">
        <w:tab/>
        <w:t>Timers in off-network private call</w:t>
      </w:r>
      <w:bookmarkEnd w:id="6678"/>
      <w:bookmarkEnd w:id="6679"/>
      <w:bookmarkEnd w:id="6680"/>
      <w:bookmarkEnd w:id="6681"/>
      <w:bookmarkEnd w:id="6682"/>
      <w:bookmarkEnd w:id="6683"/>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84" w:name="_PERM_MCCTEMPBM_CRPT00830070___4"/>
            <w:bookmarkEnd w:id="6684"/>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85" w:name="_Toc20156473"/>
      <w:bookmarkStart w:id="6686" w:name="_Toc27501664"/>
      <w:bookmarkStart w:id="6687" w:name="_Toc36049795"/>
      <w:bookmarkStart w:id="6688" w:name="_Toc45210565"/>
      <w:bookmarkStart w:id="6689" w:name="_Toc51861392"/>
      <w:bookmarkStart w:id="6690" w:name="_Toc146247010"/>
      <w:r w:rsidRPr="0073469F">
        <w:t>B.3.3</w:t>
      </w:r>
      <w:r w:rsidRPr="0073469F">
        <w:tab/>
        <w:t>Timers in off-network broadcast call</w:t>
      </w:r>
      <w:bookmarkEnd w:id="6685"/>
      <w:bookmarkEnd w:id="6686"/>
      <w:bookmarkEnd w:id="6687"/>
      <w:bookmarkEnd w:id="6688"/>
      <w:bookmarkEnd w:id="6689"/>
      <w:bookmarkEnd w:id="6690"/>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91" w:name="_PERM_MCCTEMPBM_CRPT00830071___4"/>
            <w:bookmarkEnd w:id="6691"/>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92" w:name="_Toc20156474"/>
      <w:bookmarkStart w:id="6693" w:name="_Toc27501665"/>
      <w:bookmarkStart w:id="6694" w:name="_Toc36049796"/>
      <w:bookmarkStart w:id="6695" w:name="_Toc45210566"/>
      <w:bookmarkStart w:id="6696" w:name="_Toc51861393"/>
      <w:bookmarkStart w:id="6697" w:name="_Toc146247011"/>
      <w:r>
        <w:rPr>
          <w:rFonts w:eastAsia="Malgun Gothic"/>
        </w:rPr>
        <w:t>B.3.4</w:t>
      </w:r>
      <w:r>
        <w:rPr>
          <w:rFonts w:eastAsia="Malgun Gothic"/>
        </w:rPr>
        <w:tab/>
        <w:t>Timers in off-network emergency alert</w:t>
      </w:r>
      <w:bookmarkEnd w:id="6692"/>
      <w:bookmarkEnd w:id="6693"/>
      <w:bookmarkEnd w:id="6694"/>
      <w:bookmarkEnd w:id="6695"/>
      <w:bookmarkEnd w:id="6696"/>
      <w:bookmarkEnd w:id="6697"/>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98" w:name="_PERM_MCCTEMPBM_CRPT00830072___4"/>
            <w:bookmarkEnd w:id="6698"/>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99" w:name="_Toc20156475"/>
      <w:bookmarkStart w:id="6700" w:name="_Toc27501666"/>
      <w:bookmarkStart w:id="6701" w:name="_Toc36049797"/>
      <w:bookmarkStart w:id="6702" w:name="_Toc45210567"/>
      <w:bookmarkStart w:id="6703" w:name="_Toc51861394"/>
      <w:bookmarkStart w:id="6704" w:name="_Toc146247012"/>
      <w:r w:rsidRPr="0073469F">
        <w:lastRenderedPageBreak/>
        <w:t>Annex</w:t>
      </w:r>
      <w:r w:rsidRPr="0073469F">
        <w:rPr>
          <w:noProof/>
        </w:rPr>
        <w:t xml:space="preserve"> C (normative):</w:t>
      </w:r>
      <w:r w:rsidRPr="0073469F">
        <w:rPr>
          <w:noProof/>
        </w:rPr>
        <w:br/>
        <w:t>Counters</w:t>
      </w:r>
      <w:bookmarkEnd w:id="6699"/>
      <w:bookmarkEnd w:id="6700"/>
      <w:bookmarkEnd w:id="6701"/>
      <w:bookmarkEnd w:id="6702"/>
      <w:bookmarkEnd w:id="6703"/>
      <w:bookmarkEnd w:id="6704"/>
    </w:p>
    <w:p w14:paraId="0285A5A9" w14:textId="77777777" w:rsidR="00631FC5" w:rsidRPr="0073469F" w:rsidRDefault="00631FC5" w:rsidP="00567124">
      <w:pPr>
        <w:pStyle w:val="Heading1"/>
      </w:pPr>
      <w:bookmarkStart w:id="6705" w:name="_Toc20156476"/>
      <w:bookmarkStart w:id="6706" w:name="_Toc27501667"/>
      <w:bookmarkStart w:id="6707" w:name="_Toc36049798"/>
      <w:bookmarkStart w:id="6708" w:name="_Toc45210568"/>
      <w:bookmarkStart w:id="6709" w:name="_Toc51861395"/>
      <w:bookmarkStart w:id="6710" w:name="_Toc146247013"/>
      <w:r w:rsidRPr="0073469F">
        <w:t>C.1</w:t>
      </w:r>
      <w:r w:rsidRPr="0073469F">
        <w:tab/>
        <w:t>General</w:t>
      </w:r>
      <w:bookmarkEnd w:id="6705"/>
      <w:bookmarkEnd w:id="6706"/>
      <w:bookmarkEnd w:id="6707"/>
      <w:bookmarkEnd w:id="6708"/>
      <w:bookmarkEnd w:id="6709"/>
      <w:bookmarkEnd w:id="6710"/>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11" w:name="_Toc20156477"/>
      <w:bookmarkStart w:id="6712" w:name="_Toc27501668"/>
      <w:bookmarkStart w:id="6713" w:name="_Toc36049799"/>
      <w:bookmarkStart w:id="6714" w:name="_Toc45210569"/>
      <w:bookmarkStart w:id="6715" w:name="_Toc51861396"/>
      <w:bookmarkStart w:id="6716" w:name="_Toc146247014"/>
      <w:r w:rsidRPr="0073469F">
        <w:t>C.2</w:t>
      </w:r>
      <w:r w:rsidRPr="0073469F">
        <w:tab/>
        <w:t>Off-network counters</w:t>
      </w:r>
      <w:bookmarkEnd w:id="6711"/>
      <w:bookmarkEnd w:id="6712"/>
      <w:bookmarkEnd w:id="6713"/>
      <w:bookmarkEnd w:id="6714"/>
      <w:bookmarkEnd w:id="6715"/>
      <w:bookmarkEnd w:id="6716"/>
    </w:p>
    <w:p w14:paraId="09E363C6" w14:textId="77777777" w:rsidR="00BF554F" w:rsidRDefault="00BF554F" w:rsidP="00567124">
      <w:pPr>
        <w:pStyle w:val="Heading2"/>
        <w:rPr>
          <w:rFonts w:eastAsia="Malgun Gothic"/>
        </w:rPr>
      </w:pPr>
      <w:bookmarkStart w:id="6717" w:name="_Toc20156478"/>
      <w:bookmarkStart w:id="6718" w:name="_Toc27501669"/>
      <w:bookmarkStart w:id="6719" w:name="_Toc36049800"/>
      <w:bookmarkStart w:id="6720" w:name="_Toc45210570"/>
      <w:bookmarkStart w:id="6721" w:name="_Toc51861397"/>
      <w:bookmarkStart w:id="6722" w:name="_Toc146247015"/>
      <w:r>
        <w:rPr>
          <w:rFonts w:eastAsia="Malgun Gothic"/>
        </w:rPr>
        <w:t>C.2.1</w:t>
      </w:r>
      <w:r>
        <w:rPr>
          <w:rFonts w:eastAsia="Malgun Gothic"/>
        </w:rPr>
        <w:tab/>
        <w:t>Counters in off-network group call</w:t>
      </w:r>
      <w:bookmarkEnd w:id="6717"/>
      <w:bookmarkEnd w:id="6718"/>
      <w:bookmarkEnd w:id="6719"/>
      <w:bookmarkEnd w:id="6720"/>
      <w:bookmarkEnd w:id="6721"/>
      <w:bookmarkEnd w:id="6722"/>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23" w:name="_Toc20156479"/>
      <w:bookmarkStart w:id="6724" w:name="_Toc27501670"/>
      <w:bookmarkStart w:id="6725" w:name="_Toc36049801"/>
      <w:bookmarkStart w:id="6726" w:name="_Toc45210571"/>
      <w:bookmarkStart w:id="6727" w:name="_Toc51861398"/>
      <w:bookmarkStart w:id="6728" w:name="_Toc146247016"/>
      <w:r w:rsidRPr="0073469F">
        <w:t>C.2.</w:t>
      </w:r>
      <w:r w:rsidR="00BF554F">
        <w:t>2</w:t>
      </w:r>
      <w:r w:rsidRPr="0073469F">
        <w:tab/>
        <w:t>Counters in off-network private call</w:t>
      </w:r>
      <w:bookmarkEnd w:id="6723"/>
      <w:bookmarkEnd w:id="6724"/>
      <w:bookmarkEnd w:id="6725"/>
      <w:bookmarkEnd w:id="6726"/>
      <w:bookmarkEnd w:id="6727"/>
      <w:bookmarkEnd w:id="6728"/>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29" w:name="historyclause"/>
      <w:r w:rsidRPr="0073469F">
        <w:br w:type="page"/>
      </w:r>
      <w:bookmarkStart w:id="6730" w:name="_Toc20156480"/>
      <w:bookmarkStart w:id="6731" w:name="_Toc27501671"/>
      <w:bookmarkStart w:id="6732" w:name="_Toc36049802"/>
      <w:bookmarkStart w:id="6733" w:name="_Toc45210572"/>
      <w:bookmarkStart w:id="6734" w:name="_Toc51861399"/>
      <w:bookmarkStart w:id="6735" w:name="_Toc146247017"/>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30"/>
      <w:bookmarkEnd w:id="6731"/>
      <w:bookmarkEnd w:id="6732"/>
      <w:bookmarkEnd w:id="6733"/>
      <w:bookmarkEnd w:id="6734"/>
      <w:bookmarkEnd w:id="6735"/>
    </w:p>
    <w:p w14:paraId="498B917E" w14:textId="77777777" w:rsidR="00962140" w:rsidRPr="0073469F" w:rsidRDefault="00631FC5" w:rsidP="00567124">
      <w:pPr>
        <w:pStyle w:val="Heading1"/>
      </w:pPr>
      <w:bookmarkStart w:id="6736" w:name="_Toc20156481"/>
      <w:bookmarkStart w:id="6737" w:name="_Toc27501672"/>
      <w:bookmarkStart w:id="6738" w:name="_Toc36049803"/>
      <w:bookmarkStart w:id="6739" w:name="_Toc45210573"/>
      <w:bookmarkStart w:id="6740" w:name="_Toc51861400"/>
      <w:bookmarkStart w:id="6741" w:name="_Toc146247018"/>
      <w:r w:rsidRPr="0073469F">
        <w:t>D</w:t>
      </w:r>
      <w:r w:rsidR="00962140" w:rsidRPr="0073469F">
        <w:t>.1</w:t>
      </w:r>
      <w:r w:rsidR="00962140" w:rsidRPr="0073469F">
        <w:tab/>
        <w:t>General</w:t>
      </w:r>
      <w:bookmarkEnd w:id="6736"/>
      <w:bookmarkEnd w:id="6737"/>
      <w:bookmarkEnd w:id="6738"/>
      <w:bookmarkEnd w:id="6739"/>
      <w:bookmarkEnd w:id="6740"/>
      <w:bookmarkEnd w:id="6741"/>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42" w:name="_Toc20156482"/>
      <w:bookmarkStart w:id="6743" w:name="_Toc27501673"/>
      <w:bookmarkStart w:id="6744" w:name="_Toc36049804"/>
      <w:bookmarkStart w:id="6745" w:name="_Toc45210574"/>
      <w:bookmarkStart w:id="6746" w:name="_Toc51861401"/>
      <w:bookmarkStart w:id="6747" w:name="_Toc146247019"/>
      <w:r w:rsidRPr="0073469F">
        <w:rPr>
          <w:lang w:eastAsia="zh-CN"/>
        </w:rPr>
        <w:t>D</w:t>
      </w:r>
      <w:r w:rsidR="00962140" w:rsidRPr="0073469F">
        <w:t>.2</w:t>
      </w:r>
      <w:r w:rsidR="00962140" w:rsidRPr="0073469F">
        <w:tab/>
        <w:t>Definition of media feature tag g.3gpp.mcptt</w:t>
      </w:r>
      <w:bookmarkEnd w:id="6742"/>
      <w:bookmarkEnd w:id="6743"/>
      <w:bookmarkEnd w:id="6744"/>
      <w:bookmarkEnd w:id="6745"/>
      <w:bookmarkEnd w:id="6746"/>
      <w:bookmarkEnd w:id="6747"/>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48" w:name="_Toc20156483"/>
      <w:bookmarkStart w:id="6749" w:name="_Toc27501674"/>
      <w:bookmarkStart w:id="6750" w:name="_Toc36049805"/>
      <w:bookmarkStart w:id="6751" w:name="_Toc45210575"/>
      <w:bookmarkStart w:id="6752" w:name="_Toc51861402"/>
      <w:bookmarkStart w:id="6753" w:name="_Toc146247020"/>
      <w:r w:rsidRPr="0073469F">
        <w:rPr>
          <w:lang w:eastAsia="zh-CN"/>
        </w:rPr>
        <w:t>D</w:t>
      </w:r>
      <w:r>
        <w:t>.3</w:t>
      </w:r>
      <w:r w:rsidRPr="0073469F">
        <w:tab/>
      </w:r>
      <w:r w:rsidRPr="00C059D9">
        <w:t>Definition of feature-capability indicator g.3gpp.mcptt.ambient-listening-call-release</w:t>
      </w:r>
      <w:bookmarkEnd w:id="6748"/>
      <w:bookmarkEnd w:id="6749"/>
      <w:bookmarkEnd w:id="6750"/>
      <w:bookmarkEnd w:id="6751"/>
      <w:bookmarkEnd w:id="6752"/>
      <w:bookmarkEnd w:id="6753"/>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54" w:name="_Toc20156484"/>
      <w:bookmarkStart w:id="6755" w:name="_Toc27501675"/>
      <w:bookmarkStart w:id="6756" w:name="_Toc36049806"/>
      <w:bookmarkStart w:id="6757" w:name="_Toc45210576"/>
      <w:bookmarkStart w:id="6758" w:name="_Toc51861403"/>
      <w:bookmarkStart w:id="6759" w:name="_Toc146247021"/>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54"/>
      <w:bookmarkEnd w:id="6755"/>
      <w:bookmarkEnd w:id="6756"/>
      <w:bookmarkEnd w:id="6757"/>
      <w:bookmarkEnd w:id="6758"/>
      <w:bookmarkEnd w:id="6759"/>
    </w:p>
    <w:p w14:paraId="0C974937" w14:textId="77777777" w:rsidR="00962140" w:rsidRPr="0073469F" w:rsidRDefault="00631FC5" w:rsidP="00567124">
      <w:pPr>
        <w:pStyle w:val="Heading1"/>
      </w:pPr>
      <w:bookmarkStart w:id="6760" w:name="_Toc20156485"/>
      <w:bookmarkStart w:id="6761" w:name="_Toc27501676"/>
      <w:bookmarkStart w:id="6762" w:name="_Toc36049807"/>
      <w:bookmarkStart w:id="6763" w:name="_Toc45210577"/>
      <w:bookmarkStart w:id="6764" w:name="_Toc51861404"/>
      <w:bookmarkStart w:id="6765" w:name="_Toc146247022"/>
      <w:r w:rsidRPr="0073469F">
        <w:t>E</w:t>
      </w:r>
      <w:r w:rsidR="00BF4254" w:rsidRPr="0073469F">
        <w:t>.1</w:t>
      </w:r>
      <w:r w:rsidR="00B27B69">
        <w:tab/>
      </w:r>
      <w:r w:rsidR="00962140" w:rsidRPr="0073469F">
        <w:t>General</w:t>
      </w:r>
      <w:bookmarkEnd w:id="6760"/>
      <w:bookmarkEnd w:id="6761"/>
      <w:bookmarkEnd w:id="6762"/>
      <w:bookmarkEnd w:id="6763"/>
      <w:bookmarkEnd w:id="6764"/>
      <w:bookmarkEnd w:id="6765"/>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66" w:name="_Toc20156486"/>
      <w:bookmarkStart w:id="6767" w:name="_Toc27501677"/>
      <w:bookmarkStart w:id="6768" w:name="_Toc36049808"/>
      <w:bookmarkStart w:id="6769" w:name="_Toc45210578"/>
      <w:bookmarkStart w:id="6770" w:name="_Toc51861405"/>
      <w:bookmarkStart w:id="6771" w:name="_Toc146247023"/>
      <w:r w:rsidRPr="0073469F">
        <w:t>E</w:t>
      </w:r>
      <w:r w:rsidR="00962140" w:rsidRPr="0073469F">
        <w:t>.2</w:t>
      </w:r>
      <w:r w:rsidR="00B27B69">
        <w:tab/>
      </w:r>
      <w:r w:rsidR="00962140" w:rsidRPr="0073469F">
        <w:t>Definition of ICSI value for MCPTT service</w:t>
      </w:r>
      <w:bookmarkEnd w:id="6766"/>
      <w:bookmarkEnd w:id="6767"/>
      <w:bookmarkEnd w:id="6768"/>
      <w:bookmarkEnd w:id="6769"/>
      <w:bookmarkEnd w:id="6770"/>
      <w:bookmarkEnd w:id="6771"/>
    </w:p>
    <w:p w14:paraId="3037365B" w14:textId="77777777" w:rsidR="00962140" w:rsidRPr="0073469F" w:rsidRDefault="00631FC5" w:rsidP="00567124">
      <w:pPr>
        <w:pStyle w:val="Heading2"/>
        <w:rPr>
          <w:rFonts w:eastAsia="Malgun Gothic"/>
          <w:noProof/>
        </w:rPr>
      </w:pPr>
      <w:bookmarkStart w:id="6772" w:name="_Toc20156487"/>
      <w:bookmarkStart w:id="6773" w:name="_Toc27501678"/>
      <w:bookmarkStart w:id="6774" w:name="_Toc36049809"/>
      <w:bookmarkStart w:id="6775" w:name="_Toc45210579"/>
      <w:bookmarkStart w:id="6776" w:name="_Toc51861406"/>
      <w:bookmarkStart w:id="6777" w:name="_Toc14624702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72"/>
      <w:bookmarkEnd w:id="6773"/>
      <w:bookmarkEnd w:id="6774"/>
      <w:bookmarkEnd w:id="6775"/>
      <w:bookmarkEnd w:id="6776"/>
      <w:bookmarkEnd w:id="6777"/>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78" w:name="_Toc20156488"/>
      <w:bookmarkStart w:id="6779" w:name="_Toc27501679"/>
      <w:bookmarkStart w:id="6780" w:name="_Toc36049810"/>
      <w:bookmarkStart w:id="6781" w:name="_Toc45210580"/>
      <w:bookmarkStart w:id="6782" w:name="_Toc51861407"/>
      <w:bookmarkStart w:id="6783" w:name="_Toc14624702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78"/>
      <w:bookmarkEnd w:id="6779"/>
      <w:bookmarkEnd w:id="6780"/>
      <w:bookmarkEnd w:id="6781"/>
      <w:bookmarkEnd w:id="6782"/>
      <w:bookmarkEnd w:id="6783"/>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84" w:name="_Toc20156489"/>
      <w:bookmarkStart w:id="6785" w:name="_Toc27501680"/>
      <w:bookmarkStart w:id="6786" w:name="_Toc36049811"/>
      <w:bookmarkStart w:id="6787" w:name="_Toc45210581"/>
      <w:bookmarkStart w:id="6788" w:name="_Toc51861408"/>
      <w:bookmarkStart w:id="6789" w:name="_Toc146247026"/>
      <w:r w:rsidRPr="0073469F">
        <w:t>E</w:t>
      </w:r>
      <w:r w:rsidR="00962140" w:rsidRPr="0073469F">
        <w:t>.2.3</w:t>
      </w:r>
      <w:r w:rsidR="00962140" w:rsidRPr="0073469F">
        <w:rPr>
          <w:rFonts w:eastAsia="Malgun Gothic"/>
        </w:rPr>
        <w:tab/>
      </w:r>
      <w:r w:rsidR="00962140" w:rsidRPr="0073469F">
        <w:t>Reference</w:t>
      </w:r>
      <w:bookmarkEnd w:id="6784"/>
      <w:bookmarkEnd w:id="6785"/>
      <w:bookmarkEnd w:id="6786"/>
      <w:bookmarkEnd w:id="6787"/>
      <w:bookmarkEnd w:id="6788"/>
      <w:bookmarkEnd w:id="6789"/>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90" w:name="_Toc20156490"/>
      <w:bookmarkStart w:id="6791" w:name="_Toc27501681"/>
      <w:bookmarkStart w:id="6792" w:name="_Toc36049812"/>
      <w:bookmarkStart w:id="6793" w:name="_Toc45210582"/>
      <w:bookmarkStart w:id="6794" w:name="_Toc51861409"/>
      <w:bookmarkStart w:id="6795" w:name="_Toc146247027"/>
      <w:r w:rsidRPr="0073469F">
        <w:t>E</w:t>
      </w:r>
      <w:r w:rsidR="00962140" w:rsidRPr="0073469F">
        <w:t>.2.3</w:t>
      </w:r>
      <w:r w:rsidR="00962140" w:rsidRPr="0073469F">
        <w:tab/>
        <w:t>Contact</w:t>
      </w:r>
      <w:bookmarkEnd w:id="6790"/>
      <w:bookmarkEnd w:id="6791"/>
      <w:bookmarkEnd w:id="6792"/>
      <w:bookmarkEnd w:id="6793"/>
      <w:bookmarkEnd w:id="6794"/>
      <w:bookmarkEnd w:id="6795"/>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96" w:name="_Toc20156491"/>
      <w:bookmarkStart w:id="6797" w:name="_Toc27501682"/>
      <w:bookmarkStart w:id="6798" w:name="_Toc36049813"/>
      <w:bookmarkStart w:id="6799" w:name="_Toc45210583"/>
      <w:bookmarkStart w:id="6800" w:name="_Toc51861410"/>
      <w:bookmarkStart w:id="6801" w:name="_Toc146247028"/>
      <w:r w:rsidRPr="0073469F">
        <w:t>E</w:t>
      </w:r>
      <w:r w:rsidR="00962140" w:rsidRPr="0073469F">
        <w:t>.2.4</w:t>
      </w:r>
      <w:r w:rsidR="00962140" w:rsidRPr="0073469F">
        <w:tab/>
        <w:t>Registration of subtype</w:t>
      </w:r>
      <w:bookmarkEnd w:id="6796"/>
      <w:bookmarkEnd w:id="6797"/>
      <w:bookmarkEnd w:id="6798"/>
      <w:bookmarkEnd w:id="6799"/>
      <w:bookmarkEnd w:id="6800"/>
      <w:bookmarkEnd w:id="6801"/>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02" w:name="_Toc20156492"/>
      <w:bookmarkStart w:id="6803" w:name="_Toc27501683"/>
      <w:bookmarkStart w:id="6804" w:name="_Toc36049814"/>
      <w:bookmarkStart w:id="6805" w:name="_Toc45210584"/>
      <w:bookmarkStart w:id="6806" w:name="_Toc51861411"/>
      <w:bookmarkStart w:id="6807" w:name="_Toc146247029"/>
      <w:r w:rsidRPr="0073469F">
        <w:t>E</w:t>
      </w:r>
      <w:r w:rsidR="00962140" w:rsidRPr="0073469F">
        <w:t>.2.5</w:t>
      </w:r>
      <w:r w:rsidR="00962140" w:rsidRPr="0073469F">
        <w:tab/>
        <w:t>Remarks</w:t>
      </w:r>
      <w:bookmarkEnd w:id="6802"/>
      <w:bookmarkEnd w:id="6803"/>
      <w:bookmarkEnd w:id="6804"/>
      <w:bookmarkEnd w:id="6805"/>
      <w:bookmarkEnd w:id="6806"/>
      <w:bookmarkEnd w:id="6807"/>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08" w:name="_Toc20156493"/>
      <w:bookmarkStart w:id="6809" w:name="_Toc27501684"/>
      <w:bookmarkStart w:id="6810" w:name="_Toc36049815"/>
      <w:bookmarkStart w:id="6811" w:name="_Toc45210585"/>
      <w:bookmarkStart w:id="6812" w:name="_Toc51861412"/>
      <w:bookmarkStart w:id="6813" w:name="_Toc146247030"/>
      <w:r w:rsidR="00F05341" w:rsidRPr="0073469F">
        <w:lastRenderedPageBreak/>
        <w:t>Annex F (normative):</w:t>
      </w:r>
      <w:r w:rsidR="00F05341" w:rsidRPr="0073469F">
        <w:br/>
        <w:t>XML schemas</w:t>
      </w:r>
      <w:bookmarkEnd w:id="6808"/>
      <w:bookmarkEnd w:id="6809"/>
      <w:bookmarkEnd w:id="6810"/>
      <w:bookmarkEnd w:id="6811"/>
      <w:bookmarkEnd w:id="6812"/>
      <w:bookmarkEnd w:id="6813"/>
    </w:p>
    <w:p w14:paraId="50DA5FD9" w14:textId="77777777" w:rsidR="00F05341" w:rsidRPr="0073469F" w:rsidRDefault="00F05341" w:rsidP="00567124">
      <w:pPr>
        <w:pStyle w:val="Heading1"/>
      </w:pPr>
      <w:bookmarkStart w:id="6814" w:name="_Toc20156494"/>
      <w:bookmarkStart w:id="6815" w:name="_Toc27501685"/>
      <w:bookmarkStart w:id="6816" w:name="_Toc36049816"/>
      <w:bookmarkStart w:id="6817" w:name="_Toc45210586"/>
      <w:bookmarkStart w:id="6818" w:name="_Toc51861413"/>
      <w:bookmarkStart w:id="6819" w:name="_Toc146247031"/>
      <w:r w:rsidRPr="0073469F">
        <w:t>F.1</w:t>
      </w:r>
      <w:r w:rsidRPr="0073469F">
        <w:tab/>
        <w:t>XML schema for MCPTT Information</w:t>
      </w:r>
      <w:bookmarkEnd w:id="6814"/>
      <w:bookmarkEnd w:id="6815"/>
      <w:bookmarkEnd w:id="6816"/>
      <w:bookmarkEnd w:id="6817"/>
      <w:bookmarkEnd w:id="6818"/>
      <w:bookmarkEnd w:id="6819"/>
    </w:p>
    <w:p w14:paraId="649BDE86" w14:textId="77777777" w:rsidR="00F05341" w:rsidRPr="0073469F" w:rsidRDefault="00F05341" w:rsidP="00567124">
      <w:pPr>
        <w:pStyle w:val="Heading2"/>
      </w:pPr>
      <w:bookmarkStart w:id="6820" w:name="_Toc20156495"/>
      <w:bookmarkStart w:id="6821" w:name="_Toc27501686"/>
      <w:bookmarkStart w:id="6822" w:name="_Toc36049817"/>
      <w:bookmarkStart w:id="6823" w:name="_Toc45210587"/>
      <w:bookmarkStart w:id="6824" w:name="_Toc51861414"/>
      <w:bookmarkStart w:id="6825" w:name="_Toc146247032"/>
      <w:r w:rsidRPr="0073469F">
        <w:rPr>
          <w:lang w:eastAsia="zh-CN"/>
        </w:rPr>
        <w:t>F</w:t>
      </w:r>
      <w:r w:rsidRPr="0073469F">
        <w:t>.</w:t>
      </w:r>
      <w:r w:rsidRPr="0073469F">
        <w:rPr>
          <w:lang w:eastAsia="zh-CN"/>
        </w:rPr>
        <w:t>1</w:t>
      </w:r>
      <w:r w:rsidRPr="0073469F">
        <w:t>.1</w:t>
      </w:r>
      <w:r w:rsidRPr="0073469F">
        <w:tab/>
        <w:t>General</w:t>
      </w:r>
      <w:bookmarkEnd w:id="6820"/>
      <w:bookmarkEnd w:id="6821"/>
      <w:bookmarkEnd w:id="6822"/>
      <w:bookmarkEnd w:id="6823"/>
      <w:bookmarkEnd w:id="6824"/>
      <w:bookmarkEnd w:id="6825"/>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26" w:name="_Toc20156496"/>
      <w:bookmarkStart w:id="6827" w:name="_Toc27501687"/>
      <w:bookmarkStart w:id="6828" w:name="_Toc36049818"/>
      <w:bookmarkStart w:id="6829" w:name="_Toc45210588"/>
      <w:bookmarkStart w:id="6830" w:name="_Toc51861415"/>
      <w:bookmarkStart w:id="6831" w:name="_Toc146247033"/>
      <w:r w:rsidRPr="0073469F">
        <w:rPr>
          <w:lang w:eastAsia="zh-CN"/>
        </w:rPr>
        <w:t>F</w:t>
      </w:r>
      <w:r w:rsidRPr="0073469F">
        <w:t>.</w:t>
      </w:r>
      <w:r w:rsidRPr="0073469F">
        <w:rPr>
          <w:lang w:eastAsia="zh-CN"/>
        </w:rPr>
        <w:t>1</w:t>
      </w:r>
      <w:r w:rsidRPr="0073469F">
        <w:t>.2</w:t>
      </w:r>
      <w:r w:rsidRPr="0073469F">
        <w:tab/>
        <w:t>XML schema</w:t>
      </w:r>
      <w:bookmarkEnd w:id="6826"/>
      <w:bookmarkEnd w:id="6827"/>
      <w:bookmarkEnd w:id="6828"/>
      <w:bookmarkEnd w:id="6829"/>
      <w:bookmarkEnd w:id="6830"/>
      <w:bookmarkEnd w:id="6831"/>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32" w:name="_PERM_MCCTEMPBM_CRPT00830073___5"/>
      <w:r>
        <w:t xml:space="preserve">  xmlns:xenc="</w:t>
      </w:r>
      <w:hyperlink r:id="rId66" w:history="1">
        <w:r w:rsidRPr="00D806E4">
          <w:rPr>
            <w:rStyle w:val="Hyperlink"/>
            <w:rFonts w:eastAsia="Malgun Gothic"/>
          </w:rPr>
          <w:t>http://www.w3.org/2001/04/xmlenc#</w:t>
        </w:r>
      </w:hyperlink>
      <w:r>
        <w:t>"</w:t>
      </w:r>
    </w:p>
    <w:bookmarkEnd w:id="6832"/>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33" w:name="_PERM_MCCTEMPBM_CRPT00830074___4"/>
      <w:r w:rsidRPr="0098763C">
        <w:t xml:space="preserve">      &lt;xs:element name="anyExt" type="</w:t>
      </w:r>
      <w:r>
        <w:t>mcpttinfo:</w:t>
      </w:r>
      <w:r w:rsidRPr="0098763C">
        <w:t>anyExtType" minOccurs="0"/&gt;</w:t>
      </w:r>
    </w:p>
    <w:bookmarkEnd w:id="6833"/>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1B2A322" w14:textId="50C16FDD"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34" w:name="_Toc20156497"/>
      <w:bookmarkStart w:id="6835" w:name="_Toc27501688"/>
      <w:bookmarkStart w:id="6836" w:name="_Toc36049819"/>
      <w:bookmarkStart w:id="6837" w:name="_Toc45210589"/>
      <w:bookmarkStart w:id="6838" w:name="_Toc51861416"/>
      <w:bookmarkStart w:id="6839" w:name="_Toc146247034"/>
      <w:r w:rsidRPr="0073469F">
        <w:rPr>
          <w:lang w:eastAsia="zh-CN"/>
        </w:rPr>
        <w:t>F</w:t>
      </w:r>
      <w:r w:rsidRPr="0073469F">
        <w:t>.</w:t>
      </w:r>
      <w:r w:rsidRPr="0073469F">
        <w:rPr>
          <w:lang w:eastAsia="zh-CN"/>
        </w:rPr>
        <w:t>1</w:t>
      </w:r>
      <w:r w:rsidRPr="0073469F">
        <w:t>.3</w:t>
      </w:r>
      <w:r w:rsidRPr="0073469F">
        <w:tab/>
        <w:t>Semantic</w:t>
      </w:r>
      <w:bookmarkEnd w:id="6834"/>
      <w:bookmarkEnd w:id="6835"/>
      <w:bookmarkEnd w:id="6836"/>
      <w:bookmarkEnd w:id="6837"/>
      <w:bookmarkEnd w:id="6838"/>
      <w:bookmarkEnd w:id="6839"/>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844DB51"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and </w:t>
      </w:r>
      <w:r w:rsidRPr="00192A86">
        <w:rPr>
          <w:lang w:val="en-US"/>
        </w:rPr>
        <w:t>&lt;group-geo-area-ind&gt;</w:t>
      </w:r>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7866FBF2"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or </w:t>
      </w:r>
      <w:r w:rsidRPr="000057E7">
        <w:rPr>
          <w:lang w:val="en-US"/>
        </w:rPr>
        <w:t>&lt;associated-group-id</w:t>
      </w:r>
      <w:r>
        <w:rPr>
          <w:lang w:val="en-US"/>
        </w:rPr>
        <w:t>&gt;,</w:t>
      </w:r>
      <w:r>
        <w:t xml:space="preserve"> 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29C56422" w14:textId="7408D351"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 xml:space="preserve">or &lt;remotely-initiated-call-request-ind&gt;, </w:t>
      </w:r>
      <w:r>
        <w:t>then the &lt;mcpttBoolean&gt; element is included;</w:t>
      </w:r>
    </w:p>
    <w:p w14:paraId="0AF4ADA8" w14:textId="77777777" w:rsidR="003E170C" w:rsidRDefault="003E170C" w:rsidP="003E170C">
      <w:pPr>
        <w:pStyle w:val="B1"/>
      </w:pPr>
      <w:r>
        <w:lastRenderedPageBreak/>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40"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41" w:name="_PERM_MCCTEMPBM_CRPT00830076___5"/>
      <w:bookmarkEnd w:id="6840"/>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41"/>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40D61AC4" w14:textId="77777777" w:rsidR="00F4468D" w:rsidRDefault="00F4468D" w:rsidP="00F4468D">
      <w:pPr>
        <w:pStyle w:val="B1"/>
      </w:pPr>
      <w:r>
        <w:t>6)</w:t>
      </w:r>
      <w:r>
        <w:tab/>
        <w:t>the &lt;mcptt-calling-group-id&gt;</w:t>
      </w:r>
      <w:r w:rsidRPr="00AC771D">
        <w:t xml:space="preserve"> </w:t>
      </w:r>
      <w:r>
        <w:t>can be included to indicate the MCPTT group identity or MCPTT adhoc group identity to the terminating user;</w:t>
      </w:r>
    </w:p>
    <w:p w14:paraId="15B7F91F" w14:textId="47BBA829" w:rsidR="00A43A54" w:rsidRDefault="00A43A54" w:rsidP="00A43A54">
      <w:pPr>
        <w:pStyle w:val="B1"/>
      </w:pP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lastRenderedPageBreak/>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lastRenderedPageBreak/>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lastRenderedPageBreak/>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lastRenderedPageBreak/>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lastRenderedPageBreak/>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42" w:name="_Hlk103583491"/>
      <w:r>
        <w:t xml:space="preserve">field value, the from-tag, and the to-tag </w:t>
      </w:r>
      <w:bookmarkEnd w:id="6842"/>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77777777"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5BFC8B3B" w:rsidR="00E70FFF" w:rsidRDefault="00E70FFF" w:rsidP="00E70FFF">
      <w:pPr>
        <w:pStyle w:val="B3"/>
      </w:pPr>
      <w:r>
        <w:t>ii)</w:t>
      </w:r>
      <w:r>
        <w:tab/>
        <w:t>"false" to indicate that the target of the forwarding is a MCPTT ID</w:t>
      </w:r>
      <w:r w:rsidR="009B6DD1">
        <w:t>; and</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77777777" w:rsidR="00F4468D" w:rsidRDefault="00F4468D" w:rsidP="00F4468D">
      <w:pPr>
        <w:pStyle w:val="B3"/>
      </w:pPr>
      <w:r>
        <w:t>i)</w:t>
      </w:r>
      <w:r>
        <w:tab/>
        <w:t>"true" to indicate to determine the preconfigured group from which security related informations are used for secure adhoc group call; or</w:t>
      </w:r>
    </w:p>
    <w:p w14:paraId="6755B71A" w14:textId="77777777" w:rsidR="00F4468D" w:rsidRPr="0073469F" w:rsidRDefault="00F4468D" w:rsidP="00F4468D">
      <w:pPr>
        <w:pStyle w:val="B3"/>
      </w:pPr>
      <w:r>
        <w:t>ii)</w:t>
      </w:r>
      <w:r>
        <w:tab/>
        <w:t>"false" to indicate that not to determine the preconfigured group from which security related informations are used for secure adhoc group call;</w:t>
      </w:r>
    </w:p>
    <w:p w14:paraId="5E5E45E6" w14:textId="376E1A44"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riteria</w:t>
      </w:r>
      <w:r>
        <w:rPr>
          <w:lang w:val="en-US"/>
        </w:rPr>
        <w:t>s</w:t>
      </w:r>
      <w:r w:rsidRPr="00D51FF9">
        <w:rPr>
          <w:lang w:val="en-US"/>
        </w:rPr>
        <w:t xml:space="preserve"> for determining the </w:t>
      </w:r>
      <w:r>
        <w:rPr>
          <w:lang w:val="en-US"/>
        </w:rPr>
        <w:t xml:space="preserve">list of MCPTT users </w:t>
      </w:r>
      <w:r w:rsidRPr="00914F87">
        <w:rPr>
          <w:lang w:eastAsia="ko-KR"/>
        </w:rPr>
        <w:t>to be called</w:t>
      </w:r>
      <w:r>
        <w:rPr>
          <w:lang w:eastAsia="ko-KR"/>
        </w:rPr>
        <w:t xml:space="preserve"> in adhoc group call. </w:t>
      </w:r>
      <w:r>
        <w:t>The delimiter between the criterias is the comma (,); and</w:t>
      </w:r>
    </w:p>
    <w:p w14:paraId="3DF2C8EF" w14:textId="6A5B2845" w:rsidR="00F4468D" w:rsidRPr="0073469F"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 </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lastRenderedPageBreak/>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43" w:name="_Toc20156498"/>
      <w:bookmarkStart w:id="6844" w:name="_Toc27501689"/>
      <w:bookmarkStart w:id="6845" w:name="_Toc36049820"/>
      <w:bookmarkStart w:id="6846" w:name="_Toc45210590"/>
      <w:bookmarkStart w:id="6847" w:name="_Toc51861417"/>
      <w:bookmarkStart w:id="6848" w:name="_Toc146247035"/>
      <w:r w:rsidRPr="0073469F">
        <w:rPr>
          <w:lang w:eastAsia="zh-CN"/>
        </w:rPr>
        <w:t>F</w:t>
      </w:r>
      <w:r w:rsidRPr="0073469F">
        <w:t>.</w:t>
      </w:r>
      <w:r w:rsidRPr="0073469F">
        <w:rPr>
          <w:lang w:eastAsia="zh-CN"/>
        </w:rPr>
        <w:t>1</w:t>
      </w:r>
      <w:r w:rsidRPr="0073469F">
        <w:t>.4</w:t>
      </w:r>
      <w:r w:rsidRPr="0073469F">
        <w:tab/>
        <w:t>IANA registration template</w:t>
      </w:r>
      <w:bookmarkEnd w:id="6843"/>
      <w:bookmarkEnd w:id="6844"/>
      <w:bookmarkEnd w:id="6845"/>
      <w:bookmarkEnd w:id="6846"/>
      <w:bookmarkEnd w:id="6847"/>
      <w:bookmarkEnd w:id="6848"/>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849" w:name="MCCQCTEMPBM_00000226"/>
      <w:bookmarkStart w:id="6850" w:name="MCCQCTEMPBM_00000255"/>
      <w:r w:rsidRPr="0073469F">
        <w:t xml:space="preserve"> section </w:t>
      </w:r>
      <w:bookmarkEnd w:id="6849"/>
      <w:bookmarkEnd w:id="6850"/>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851" w:name="MCCQCTEMPBM_00000227"/>
      <w:bookmarkStart w:id="6852" w:name="MCCQCTEMPBM_00000256"/>
      <w:r w:rsidRPr="0073469F">
        <w:t xml:space="preserve"> section </w:t>
      </w:r>
      <w:bookmarkEnd w:id="6851"/>
      <w:bookmarkEnd w:id="685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lastRenderedPageBreak/>
        <w:t>Same as general interoperability considerations for application/xml media type as specified in</w:t>
      </w:r>
      <w:bookmarkStart w:id="6853" w:name="MCCQCTEMPBM_00000228"/>
      <w:bookmarkStart w:id="6854" w:name="MCCQCTEMPBM_00000257"/>
      <w:r w:rsidRPr="0073469F">
        <w:rPr>
          <w:rFonts w:eastAsia="PMingLiU"/>
        </w:rPr>
        <w:t xml:space="preserve"> section </w:t>
      </w:r>
      <w:bookmarkEnd w:id="6853"/>
      <w:bookmarkEnd w:id="6854"/>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855" w:name="MCCQCTEMPBM_00000229"/>
      <w:r w:rsidRPr="0073469F">
        <w:t xml:space="preserve"> section </w:t>
      </w:r>
      <w:bookmarkEnd w:id="6855"/>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56" w:name="_Toc20156499"/>
      <w:bookmarkStart w:id="6857" w:name="_Toc27501690"/>
      <w:bookmarkStart w:id="6858" w:name="_Toc36049821"/>
      <w:bookmarkStart w:id="6859" w:name="_Toc45210591"/>
      <w:bookmarkStart w:id="6860" w:name="_Toc51861418"/>
      <w:bookmarkStart w:id="6861" w:name="_Toc146247036"/>
      <w:r w:rsidRPr="0073469F">
        <w:t>F.2</w:t>
      </w:r>
      <w:r w:rsidRPr="0073469F">
        <w:tab/>
        <w:t>XML schema for MBMS usage information</w:t>
      </w:r>
      <w:bookmarkEnd w:id="6856"/>
      <w:bookmarkEnd w:id="6857"/>
      <w:bookmarkEnd w:id="6858"/>
      <w:bookmarkEnd w:id="6859"/>
      <w:bookmarkEnd w:id="6860"/>
      <w:bookmarkEnd w:id="6861"/>
    </w:p>
    <w:p w14:paraId="563FEBC1" w14:textId="77777777" w:rsidR="00235E4F" w:rsidRDefault="00235E4F" w:rsidP="00235E4F">
      <w:pPr>
        <w:pStyle w:val="Heading1"/>
      </w:pPr>
      <w:bookmarkStart w:id="6862" w:name="_Toc146247037"/>
      <w:r w:rsidRPr="0073469F">
        <w:t>F.2</w:t>
      </w:r>
      <w:r>
        <w:t>A</w:t>
      </w:r>
      <w:r w:rsidRPr="0073469F">
        <w:tab/>
        <w:t>XML schema</w:t>
      </w:r>
      <w:r>
        <w:t xml:space="preserve"> for MB</w:t>
      </w:r>
      <w:r w:rsidRPr="0073469F">
        <w:t>S usage information</w:t>
      </w:r>
      <w:bookmarkEnd w:id="6862"/>
    </w:p>
    <w:p w14:paraId="6D443A14" w14:textId="77777777" w:rsidR="00235E4F" w:rsidRPr="0073469F" w:rsidRDefault="00235E4F" w:rsidP="00235E4F">
      <w:pPr>
        <w:pStyle w:val="Heading2"/>
      </w:pPr>
      <w:bookmarkStart w:id="6863" w:name="_Toc114756371"/>
      <w:bookmarkStart w:id="6864" w:name="_Toc146247038"/>
      <w:r w:rsidRPr="0073469F">
        <w:t>F.2</w:t>
      </w:r>
      <w:r>
        <w:t>A</w:t>
      </w:r>
      <w:r w:rsidRPr="0073469F">
        <w:t>.1</w:t>
      </w:r>
      <w:r w:rsidRPr="0073469F">
        <w:tab/>
        <w:t>General</w:t>
      </w:r>
      <w:bookmarkEnd w:id="6863"/>
      <w:bookmarkEnd w:id="6864"/>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65" w:name="_Toc146247039"/>
      <w:r w:rsidRPr="0073469F">
        <w:lastRenderedPageBreak/>
        <w:t>F.2</w:t>
      </w:r>
      <w:r>
        <w:t>A</w:t>
      </w:r>
      <w:r w:rsidRPr="0073469F">
        <w:t>.2</w:t>
      </w:r>
      <w:r w:rsidRPr="0073469F">
        <w:tab/>
        <w:t>XML schema</w:t>
      </w:r>
      <w:bookmarkEnd w:id="6865"/>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lastRenderedPageBreak/>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Default="00235E4F" w:rsidP="00235E4F">
      <w:pPr>
        <w:pStyle w:val="PL"/>
        <w:rPr>
          <w:lang w:eastAsia="zh-CN"/>
        </w:rPr>
      </w:pPr>
      <w:r>
        <w:rPr>
          <w:lang w:eastAsia="zh-CN"/>
        </w:rPr>
        <w:tab/>
      </w:r>
      <w:r>
        <w:rPr>
          <w:lang w:eastAsia="zh-CN"/>
        </w:rPr>
        <w:tab/>
      </w:r>
      <w:r>
        <w:rPr>
          <w:lang w:eastAsia="zh-CN"/>
        </w:rPr>
        <w:tab/>
        <w:t>&lt;/xs:extension&gt;</w:t>
      </w:r>
    </w:p>
    <w:p w14:paraId="50C6259D" w14:textId="77777777" w:rsidR="00235E4F" w:rsidRDefault="00235E4F" w:rsidP="00235E4F">
      <w:pPr>
        <w:pStyle w:val="PL"/>
        <w:rPr>
          <w:lang w:eastAsia="zh-CN"/>
        </w:rPr>
      </w:pPr>
      <w:r>
        <w:rPr>
          <w:lang w:eastAsia="zh-CN"/>
        </w:rPr>
        <w:tab/>
      </w:r>
      <w:r>
        <w:rPr>
          <w:lang w:eastAsia="zh-CN"/>
        </w:rPr>
        <w:tab/>
        <w:t>&lt;/xs:simpleContent&gt;</w:t>
      </w:r>
    </w:p>
    <w:p w14:paraId="5C9DD53F" w14:textId="77777777" w:rsidR="00235E4F" w:rsidRDefault="00235E4F" w:rsidP="00235E4F">
      <w:pPr>
        <w:pStyle w:val="PL"/>
        <w:rPr>
          <w:lang w:eastAsia="zh-CN"/>
        </w:rPr>
      </w:pPr>
      <w:r>
        <w:rPr>
          <w:lang w:eastAsia="zh-CN"/>
        </w:rPr>
        <w:tab/>
        <w:t>&lt;/xs:complexType&gt;</w:t>
      </w:r>
    </w:p>
    <w:p w14:paraId="2E0AAA3B" w14:textId="77777777" w:rsidR="00235E4F" w:rsidRDefault="00235E4F" w:rsidP="00235E4F">
      <w:pPr>
        <w:pStyle w:val="PL"/>
        <w:rPr>
          <w:lang w:eastAsia="zh-CN"/>
        </w:rPr>
      </w:pPr>
      <w:r>
        <w:rPr>
          <w:lang w:eastAsia="zh-CN"/>
        </w:rPr>
        <w:tab/>
        <w:t>&lt;xs:complexType name="IPInformationType"&gt;</w:t>
      </w:r>
    </w:p>
    <w:p w14:paraId="6A3152D4" w14:textId="77777777" w:rsidR="00235E4F" w:rsidRDefault="00235E4F" w:rsidP="00235E4F">
      <w:pPr>
        <w:pStyle w:val="PL"/>
        <w:rPr>
          <w:lang w:eastAsia="zh-CN"/>
        </w:rPr>
      </w:pPr>
      <w:r>
        <w:rPr>
          <w:lang w:eastAsia="zh-CN"/>
        </w:rPr>
        <w:tab/>
      </w:r>
      <w:r>
        <w:rPr>
          <w:lang w:eastAsia="zh-CN"/>
        </w:rPr>
        <w:tab/>
        <w:t>&lt;xs:sequence&gt;</w:t>
      </w:r>
    </w:p>
    <w:p w14:paraId="01436E1B" w14:textId="77777777" w:rsidR="00235E4F" w:rsidRDefault="00235E4F" w:rsidP="00235E4F">
      <w:pPr>
        <w:pStyle w:val="PL"/>
        <w:rPr>
          <w:lang w:eastAsia="zh-CN"/>
        </w:rPr>
      </w:pPr>
      <w:r>
        <w:rPr>
          <w:lang w:eastAsia="zh-CN"/>
        </w:rPr>
        <w:tab/>
      </w:r>
      <w:r>
        <w:rPr>
          <w:lang w:eastAsia="zh-CN"/>
        </w:rPr>
        <w:tab/>
      </w:r>
      <w:r>
        <w:rPr>
          <w:lang w:eastAsia="zh-CN"/>
        </w:rPr>
        <w:tab/>
        <w:t>&lt;xs:element name="IPInformationListEntry" type="mcpttmbs:IPInformationListEntryType" maxOccurs="unbounded"/&gt;</w:t>
      </w:r>
    </w:p>
    <w:p w14:paraId="12E3A22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1D1842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66" w:name="_Toc146247040"/>
      <w:r w:rsidRPr="0073469F">
        <w:t>F.2</w:t>
      </w:r>
      <w:r>
        <w:t>A</w:t>
      </w:r>
      <w:r w:rsidRPr="0073469F">
        <w:t>.3</w:t>
      </w:r>
      <w:r w:rsidRPr="0073469F">
        <w:tab/>
        <w:t>Semantic</w:t>
      </w:r>
      <w:bookmarkEnd w:id="6866"/>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lastRenderedPageBreak/>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lastRenderedPageBreak/>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67" w:name="_Toc114756374"/>
      <w:bookmarkStart w:id="6868" w:name="_Toc146247041"/>
      <w:r w:rsidRPr="0073469F">
        <w:t>F.2</w:t>
      </w:r>
      <w:r>
        <w:t>A</w:t>
      </w:r>
      <w:r w:rsidRPr="0073469F">
        <w:t>.4</w:t>
      </w:r>
      <w:r w:rsidRPr="0073469F">
        <w:tab/>
        <w:t>IANA registration template</w:t>
      </w:r>
      <w:bookmarkEnd w:id="6867"/>
      <w:bookmarkEnd w:id="6868"/>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lastRenderedPageBreak/>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lastRenderedPageBreak/>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69" w:name="_Toc20156500"/>
      <w:bookmarkStart w:id="6870" w:name="_Toc27501691"/>
      <w:bookmarkStart w:id="6871" w:name="_Toc36049822"/>
      <w:bookmarkStart w:id="6872" w:name="_Toc45210592"/>
      <w:bookmarkStart w:id="6873" w:name="_Toc51861419"/>
      <w:bookmarkStart w:id="6874" w:name="_Toc146247042"/>
      <w:r w:rsidRPr="0073469F">
        <w:t>F.2.1</w:t>
      </w:r>
      <w:r w:rsidRPr="0073469F">
        <w:tab/>
        <w:t>General</w:t>
      </w:r>
      <w:bookmarkEnd w:id="6869"/>
      <w:bookmarkEnd w:id="6870"/>
      <w:bookmarkEnd w:id="6871"/>
      <w:bookmarkEnd w:id="6872"/>
      <w:bookmarkEnd w:id="6873"/>
      <w:bookmarkEnd w:id="6874"/>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75" w:name="_Toc20156501"/>
      <w:bookmarkStart w:id="6876" w:name="_Toc27501692"/>
      <w:bookmarkStart w:id="6877" w:name="_Toc36049823"/>
      <w:bookmarkStart w:id="6878" w:name="_Toc45210593"/>
      <w:bookmarkStart w:id="6879" w:name="_Toc51861420"/>
      <w:bookmarkStart w:id="6880" w:name="_Toc146247043"/>
      <w:r w:rsidRPr="0073469F">
        <w:t>F.2.2</w:t>
      </w:r>
      <w:r w:rsidRPr="0073469F">
        <w:tab/>
        <w:t>XML schema</w:t>
      </w:r>
      <w:bookmarkEnd w:id="6875"/>
      <w:bookmarkEnd w:id="6876"/>
      <w:bookmarkEnd w:id="6877"/>
      <w:bookmarkEnd w:id="6878"/>
      <w:bookmarkEnd w:id="6879"/>
      <w:bookmarkEnd w:id="6880"/>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81" w:name="_Hlk119531720"/>
      <w:r>
        <w:t>mbms-reception-quality</w:t>
      </w:r>
      <w:bookmarkEnd w:id="6881"/>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lastRenderedPageBreak/>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82" w:name="_Toc20156502"/>
      <w:bookmarkStart w:id="6883" w:name="_Toc27501693"/>
      <w:bookmarkStart w:id="6884" w:name="_Toc36049824"/>
      <w:bookmarkStart w:id="6885" w:name="_Toc45210594"/>
      <w:bookmarkStart w:id="6886" w:name="_Toc51861421"/>
      <w:bookmarkStart w:id="6887" w:name="_Toc146247044"/>
      <w:r w:rsidRPr="0073469F">
        <w:lastRenderedPageBreak/>
        <w:t>F.2.3</w:t>
      </w:r>
      <w:r w:rsidRPr="0073469F">
        <w:tab/>
        <w:t>Semantic</w:t>
      </w:r>
      <w:bookmarkEnd w:id="6882"/>
      <w:bookmarkEnd w:id="6883"/>
      <w:bookmarkEnd w:id="6884"/>
      <w:bookmarkEnd w:id="6885"/>
      <w:bookmarkEnd w:id="6886"/>
      <w:bookmarkEnd w:id="6887"/>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88" w:name="_Hlk119532181"/>
      <w:r>
        <w:t>&lt;anyExt&gt; element containing an &lt;mbms-reception-quality&gt; element</w:t>
      </w:r>
      <w:bookmarkEnd w:id="6888"/>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lastRenderedPageBreak/>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lastRenderedPageBreak/>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89" w:name="_Toc20156503"/>
      <w:bookmarkStart w:id="6890" w:name="_Toc27501694"/>
      <w:bookmarkStart w:id="6891" w:name="_Toc36049825"/>
      <w:bookmarkStart w:id="6892" w:name="_Toc45210595"/>
      <w:bookmarkStart w:id="6893" w:name="_Toc51861422"/>
      <w:bookmarkStart w:id="6894" w:name="_Toc146247045"/>
      <w:r w:rsidRPr="0073469F">
        <w:t>F.2.4</w:t>
      </w:r>
      <w:r w:rsidRPr="0073469F">
        <w:tab/>
        <w:t>IANA registration template</w:t>
      </w:r>
      <w:bookmarkEnd w:id="6889"/>
      <w:bookmarkEnd w:id="6890"/>
      <w:bookmarkEnd w:id="6891"/>
      <w:bookmarkEnd w:id="6892"/>
      <w:bookmarkEnd w:id="6893"/>
      <w:bookmarkEnd w:id="689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95" w:name="MCCQCTEMPBM_00000230"/>
      <w:bookmarkStart w:id="6896" w:name="MCCQCTEMPBM_00000258"/>
      <w:r w:rsidRPr="0073469F">
        <w:t xml:space="preserve"> section </w:t>
      </w:r>
      <w:bookmarkEnd w:id="6895"/>
      <w:bookmarkEnd w:id="6896"/>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97" w:name="MCCQCTEMPBM_00000231"/>
      <w:bookmarkStart w:id="6898" w:name="MCCQCTEMPBM_00000259"/>
      <w:r w:rsidRPr="0073469F">
        <w:t xml:space="preserve"> section </w:t>
      </w:r>
      <w:bookmarkEnd w:id="6897"/>
      <w:bookmarkEnd w:id="689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lastRenderedPageBreak/>
        <w:t>Same as general interoperability considerations for application/xml media type as specified in</w:t>
      </w:r>
      <w:bookmarkStart w:id="6899" w:name="MCCQCTEMPBM_00000232"/>
      <w:bookmarkStart w:id="6900" w:name="MCCQCTEMPBM_00000260"/>
      <w:r w:rsidRPr="0073469F">
        <w:t xml:space="preserve"> section </w:t>
      </w:r>
      <w:bookmarkEnd w:id="6899"/>
      <w:bookmarkEnd w:id="6900"/>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901" w:name="MCCQCTEMPBM_00000233"/>
      <w:bookmarkStart w:id="6902" w:name="MCCQCTEMPBM_00000261"/>
      <w:r w:rsidRPr="0073469F">
        <w:t xml:space="preserve"> section </w:t>
      </w:r>
      <w:bookmarkEnd w:id="6901"/>
      <w:bookmarkEnd w:id="6902"/>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03" w:name="_Toc20156504"/>
      <w:bookmarkStart w:id="6904" w:name="_Toc27501695"/>
      <w:bookmarkStart w:id="6905" w:name="_Toc36049826"/>
      <w:bookmarkStart w:id="6906" w:name="_Toc45210596"/>
      <w:bookmarkStart w:id="6907" w:name="_Toc51861423"/>
      <w:bookmarkStart w:id="6908" w:name="_Toc146247046"/>
      <w:r w:rsidRPr="0073469F">
        <w:t>F.3</w:t>
      </w:r>
      <w:r w:rsidRPr="0073469F">
        <w:tab/>
        <w:t>XML schema</w:t>
      </w:r>
      <w:r w:rsidR="0077199D" w:rsidRPr="0073469F">
        <w:t xml:space="preserve"> for MCPTT location information</w:t>
      </w:r>
      <w:bookmarkEnd w:id="6903"/>
      <w:bookmarkEnd w:id="6904"/>
      <w:bookmarkEnd w:id="6905"/>
      <w:bookmarkEnd w:id="6906"/>
      <w:bookmarkEnd w:id="6907"/>
      <w:bookmarkEnd w:id="6908"/>
    </w:p>
    <w:p w14:paraId="72B2322A" w14:textId="77777777" w:rsidR="00597574" w:rsidRPr="0073469F" w:rsidRDefault="00597574" w:rsidP="00567124">
      <w:pPr>
        <w:pStyle w:val="Heading2"/>
      </w:pPr>
      <w:bookmarkStart w:id="6909" w:name="_Toc20156505"/>
      <w:bookmarkStart w:id="6910" w:name="_Toc27501696"/>
      <w:bookmarkStart w:id="6911" w:name="_Toc36049827"/>
      <w:bookmarkStart w:id="6912" w:name="_Toc45210597"/>
      <w:bookmarkStart w:id="6913" w:name="_Toc51861424"/>
      <w:bookmarkStart w:id="6914" w:name="_Toc146247047"/>
      <w:r w:rsidRPr="0073469F">
        <w:t>F.3.1</w:t>
      </w:r>
      <w:r w:rsidRPr="0073469F">
        <w:tab/>
        <w:t>General</w:t>
      </w:r>
      <w:bookmarkEnd w:id="6909"/>
      <w:bookmarkEnd w:id="6910"/>
      <w:bookmarkEnd w:id="6911"/>
      <w:bookmarkEnd w:id="6912"/>
      <w:bookmarkEnd w:id="6913"/>
      <w:bookmarkEnd w:id="6914"/>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15" w:name="_Toc20156506"/>
      <w:bookmarkStart w:id="6916" w:name="_Toc27501697"/>
      <w:bookmarkStart w:id="6917" w:name="_Toc36049828"/>
      <w:bookmarkStart w:id="6918" w:name="_Toc45210598"/>
      <w:bookmarkStart w:id="6919" w:name="_Toc51861425"/>
      <w:bookmarkStart w:id="6920" w:name="_Toc146247048"/>
      <w:r w:rsidRPr="0073469F">
        <w:t>F.3.2</w:t>
      </w:r>
      <w:r w:rsidRPr="0073469F">
        <w:tab/>
        <w:t>XML schema</w:t>
      </w:r>
      <w:bookmarkEnd w:id="6915"/>
      <w:bookmarkEnd w:id="6916"/>
      <w:bookmarkEnd w:id="6917"/>
      <w:bookmarkEnd w:id="6918"/>
      <w:bookmarkEnd w:id="6919"/>
      <w:bookmarkEnd w:id="6920"/>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lastRenderedPageBreak/>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lastRenderedPageBreak/>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14C1AFBE" w:rsidR="0069587E" w:rsidRDefault="0069587E" w:rsidP="0069587E">
      <w:pPr>
        <w:pStyle w:val="PL"/>
      </w:pPr>
      <w:r>
        <w:tab/>
        <w:t>&lt;/xs:complexType&gt;</w:t>
      </w:r>
    </w:p>
    <w:p w14:paraId="7C1AB759" w14:textId="77777777" w:rsidR="008E72C8" w:rsidRDefault="008E72C8" w:rsidP="008E72C8">
      <w:pPr>
        <w:pStyle w:val="PL"/>
      </w:pPr>
      <w:r>
        <w:tab/>
        <w:t>&lt;!-- anyExt elements for "TriggeringCriteriaType" --&gt;</w:t>
      </w:r>
    </w:p>
    <w:p w14:paraId="27F8CB2B" w14:textId="77777777" w:rsidR="008E72C8" w:rsidRDefault="008E72C8" w:rsidP="008E72C8">
      <w:pPr>
        <w:pStyle w:val="PL"/>
      </w:pPr>
      <w:r>
        <w:tab/>
        <w:t>&lt;xs:element name="RatTypeChange" type="mcpttloc:tRatTypeChange"/&gt;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lastRenderedPageBreak/>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lastRenderedPageBreak/>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4379FA7E" w:rsidR="00756F00" w:rsidRDefault="00756F00" w:rsidP="00756F00">
      <w:pPr>
        <w:pStyle w:val="PL"/>
      </w:pPr>
      <w:r>
        <w:t xml:space="preserve">    &lt;xs:element name="FunctionalAlias" type="xs:anyURI"/&gt;</w:t>
      </w:r>
    </w:p>
    <w:p w14:paraId="3CD1D5FA" w14:textId="77777777" w:rsidR="008E72C8" w:rsidRDefault="008E72C8" w:rsidP="008E72C8">
      <w:pPr>
        <w:pStyle w:val="PL"/>
      </w:pPr>
      <w:r>
        <w:t xml:space="preserve">    &lt;xs:element name="InterRatType" type="mcpttloc:tInterRatType"/&gt;</w:t>
      </w:r>
    </w:p>
    <w:p w14:paraId="590AA66B" w14:textId="77777777" w:rsidR="008E72C8" w:rsidRDefault="008E72C8" w:rsidP="008E72C8">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7FE51852" w:rsidR="008E72C8" w:rsidRDefault="008E72C8" w:rsidP="008E72C8">
      <w:pPr>
        <w:pStyle w:val="PL"/>
      </w:pPr>
      <w:r>
        <w:t xml:space="preserve">    &lt;/xs:restriction&gt;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lastRenderedPageBreak/>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Default="00CC2862" w:rsidP="00CC2862">
      <w:pPr>
        <w:pStyle w:val="PL"/>
        <w:rPr>
          <w:lang w:val="fr-FR"/>
        </w:rPr>
      </w:pPr>
      <w:r>
        <w:rPr>
          <w:lang w:val="fr-FR"/>
        </w:rPr>
        <w:tab/>
      </w:r>
    </w:p>
    <w:p w14:paraId="1C3982E3" w14:textId="5A201E09" w:rsidR="00CC2862" w:rsidRDefault="00CC2862" w:rsidP="00CC2862">
      <w:pPr>
        <w:pStyle w:val="PL"/>
      </w:pPr>
      <w:r>
        <w:rPr>
          <w:lang w:val="fr-FR"/>
        </w:rPr>
        <w:t xml:space="preserve">    </w:t>
      </w:r>
      <w:r>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6B5D8549" w14:textId="77777777" w:rsidR="00CC2862" w:rsidRDefault="00CC2862" w:rsidP="00CC2862">
      <w:pPr>
        <w:pStyle w:val="PL"/>
      </w:pPr>
      <w:r>
        <w:tab/>
        <w:t>&lt;/xs:complexType&gt;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lastRenderedPageBreak/>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921" w:name="_Toc20156507"/>
      <w:bookmarkStart w:id="6922" w:name="_Toc27501698"/>
      <w:bookmarkStart w:id="6923" w:name="_Toc36049829"/>
      <w:bookmarkStart w:id="6924" w:name="_Toc45210599"/>
      <w:bookmarkStart w:id="6925" w:name="_Toc51861426"/>
      <w:bookmarkStart w:id="6926" w:name="_Toc146247049"/>
      <w:r w:rsidRPr="0073469F">
        <w:t>F.3.3</w:t>
      </w:r>
      <w:r w:rsidRPr="0073469F">
        <w:tab/>
        <w:t>Semantic</w:t>
      </w:r>
      <w:bookmarkEnd w:id="6921"/>
      <w:bookmarkEnd w:id="6922"/>
      <w:bookmarkEnd w:id="6923"/>
      <w:bookmarkEnd w:id="6924"/>
      <w:bookmarkEnd w:id="6925"/>
      <w:bookmarkEnd w:id="6926"/>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 xml:space="preserve">&lt;Configuration&gt; element has a &lt;ConfigScope&gt; attribute that can assume the values "Full" and "Update". The value "Full" means that the Configuration&gt; element contains the full location configuration which replaces any previous </w:t>
      </w:r>
      <w:r>
        <w:lastRenderedPageBreak/>
        <w:t>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lastRenderedPageBreak/>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lastRenderedPageBreak/>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43CD627B" w14:textId="77777777" w:rsidR="006C6CB7" w:rsidRDefault="006C6CB7" w:rsidP="006C6CB7">
      <w:pPr>
        <w:pStyle w:val="B2"/>
      </w:pPr>
      <w:r>
        <w:t>j)</w:t>
      </w:r>
      <w:r>
        <w:tab/>
        <w:t>&lt;RatTypeChange&gt;,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lastRenderedPageBreak/>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927"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927"/>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lastRenderedPageBreak/>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16E187A1" w:rsidR="005D2023" w:rsidRDefault="00027B06" w:rsidP="00027B06">
      <w:pPr>
        <w:pStyle w:val="B3"/>
      </w:pPr>
      <w:r>
        <w:t>ii)</w:t>
      </w:r>
      <w:r>
        <w:tab/>
        <w:t>an optional &lt;FunctionalAlias&gt;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&lt;InterRatType&gt; element containing the inter-RAT change type. The &lt;InterRatType&gt;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lastRenderedPageBreak/>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928"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9"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929" w:name="_PERM_MCCTEMPBM_CRPT00830079___5"/>
      <w:bookmarkEnd w:id="6928"/>
      <w:r>
        <w:t>i)</w:t>
      </w:r>
      <w:r>
        <w:tab/>
        <w:t>can have a "Type" attribute can be included with a value of "</w:t>
      </w:r>
      <w:hyperlink r:id="rId70" w:anchor="Content" w:history="1">
        <w:r w:rsidRPr="000B399D">
          <w:rPr>
            <w:rStyle w:val="Hyperlink"/>
            <w:rFonts w:eastAsia="Malgun Gothic"/>
          </w:rPr>
          <w:t>http://www.w3.org/2001/04/xmlenc#Content</w:t>
        </w:r>
      </w:hyperlink>
      <w:r>
        <w:t>";</w:t>
      </w:r>
    </w:p>
    <w:bookmarkEnd w:id="6929"/>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930" w:name="_Toc20156508"/>
      <w:bookmarkStart w:id="6931" w:name="_Toc27501699"/>
      <w:bookmarkStart w:id="6932" w:name="_Toc36049830"/>
      <w:bookmarkStart w:id="6933" w:name="_Toc45210600"/>
      <w:bookmarkStart w:id="6934" w:name="_Toc51861427"/>
      <w:bookmarkStart w:id="6935" w:name="_Toc146247050"/>
      <w:r w:rsidRPr="0073469F">
        <w:t>F.3.4</w:t>
      </w:r>
      <w:r w:rsidRPr="0073469F">
        <w:tab/>
        <w:t>IANA registration template</w:t>
      </w:r>
      <w:bookmarkEnd w:id="6930"/>
      <w:bookmarkEnd w:id="6931"/>
      <w:bookmarkEnd w:id="6932"/>
      <w:bookmarkEnd w:id="6933"/>
      <w:bookmarkEnd w:id="6934"/>
      <w:bookmarkEnd w:id="6935"/>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936" w:name="MCCQCTEMPBM_00000234"/>
      <w:bookmarkStart w:id="6937" w:name="MCCQCTEMPBM_00000262"/>
      <w:r w:rsidRPr="0073469F">
        <w:t xml:space="preserve"> section </w:t>
      </w:r>
      <w:bookmarkEnd w:id="6936"/>
      <w:bookmarkEnd w:id="6937"/>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938" w:name="MCCQCTEMPBM_00000235"/>
      <w:bookmarkStart w:id="6939" w:name="MCCQCTEMPBM_00000263"/>
      <w:r w:rsidRPr="0073469F">
        <w:t xml:space="preserve"> section </w:t>
      </w:r>
      <w:bookmarkEnd w:id="6938"/>
      <w:bookmarkEnd w:id="6939"/>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940" w:name="MCCQCTEMPBM_00000236"/>
      <w:bookmarkStart w:id="6941" w:name="MCCQCTEMPBM_00000264"/>
      <w:r w:rsidRPr="0073469F">
        <w:rPr>
          <w:rFonts w:eastAsia="PMingLiU"/>
        </w:rPr>
        <w:t xml:space="preserve"> section </w:t>
      </w:r>
      <w:bookmarkEnd w:id="6940"/>
      <w:bookmarkEnd w:id="6941"/>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942" w:name="MCCQCTEMPBM_00000237"/>
      <w:r w:rsidRPr="0073469F">
        <w:t xml:space="preserve"> section </w:t>
      </w:r>
      <w:bookmarkEnd w:id="6942"/>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3" w:name="_Toc20156509"/>
      <w:bookmarkStart w:id="6944" w:name="_Toc27501700"/>
      <w:bookmarkStart w:id="6945" w:name="_Toc36049831"/>
      <w:bookmarkStart w:id="6946" w:name="_Toc45210601"/>
      <w:bookmarkStart w:id="6947" w:name="_Toc51861428"/>
      <w:bookmarkStart w:id="6948" w:name="_Toc146247051"/>
      <w:r w:rsidRPr="0073469F">
        <w:lastRenderedPageBreak/>
        <w:t>F.</w:t>
      </w:r>
      <w:r>
        <w:t>4</w:t>
      </w:r>
      <w:r w:rsidRPr="0073469F">
        <w:tab/>
        <w:t xml:space="preserve">XML schema for MCPTT </w:t>
      </w:r>
      <w:r>
        <w:t>(de)-affilia</w:t>
      </w:r>
      <w:r w:rsidRPr="0073469F">
        <w:t>tion</w:t>
      </w:r>
      <w:r>
        <w:t xml:space="preserve"> requests</w:t>
      </w:r>
      <w:bookmarkEnd w:id="6943"/>
      <w:bookmarkEnd w:id="6944"/>
      <w:bookmarkEnd w:id="6945"/>
      <w:bookmarkEnd w:id="6946"/>
      <w:bookmarkEnd w:id="6947"/>
      <w:bookmarkEnd w:id="6948"/>
    </w:p>
    <w:p w14:paraId="7BD2F3BB" w14:textId="77777777" w:rsidR="00040D14" w:rsidRPr="0073469F" w:rsidRDefault="00040D14" w:rsidP="00567124">
      <w:pPr>
        <w:pStyle w:val="Heading2"/>
      </w:pPr>
      <w:bookmarkStart w:id="6949" w:name="_Toc20156510"/>
      <w:bookmarkStart w:id="6950" w:name="_Toc27501701"/>
      <w:bookmarkStart w:id="6951" w:name="_Toc36049832"/>
      <w:bookmarkStart w:id="6952" w:name="_Toc45210602"/>
      <w:bookmarkStart w:id="6953" w:name="_Toc51861429"/>
      <w:bookmarkStart w:id="6954" w:name="_Toc146247052"/>
      <w:r w:rsidRPr="0073469F">
        <w:rPr>
          <w:lang w:eastAsia="zh-CN"/>
        </w:rPr>
        <w:t>F</w:t>
      </w:r>
      <w:r w:rsidRPr="0073469F">
        <w:t>.</w:t>
      </w:r>
      <w:r>
        <w:rPr>
          <w:lang w:eastAsia="zh-CN"/>
        </w:rPr>
        <w:t>4</w:t>
      </w:r>
      <w:r w:rsidRPr="0073469F">
        <w:t>.1</w:t>
      </w:r>
      <w:r w:rsidRPr="0073469F">
        <w:tab/>
        <w:t>General</w:t>
      </w:r>
      <w:bookmarkEnd w:id="6949"/>
      <w:bookmarkEnd w:id="6950"/>
      <w:bookmarkEnd w:id="6951"/>
      <w:bookmarkEnd w:id="6952"/>
      <w:bookmarkEnd w:id="6953"/>
      <w:bookmarkEnd w:id="6954"/>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5" w:name="_Toc20156511"/>
      <w:bookmarkStart w:id="6956" w:name="_Toc27501702"/>
      <w:bookmarkStart w:id="6957" w:name="_Toc36049833"/>
      <w:bookmarkStart w:id="6958" w:name="_Toc45210603"/>
      <w:bookmarkStart w:id="6959" w:name="_Toc51861430"/>
      <w:bookmarkStart w:id="6960" w:name="_Toc146247053"/>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5"/>
      <w:bookmarkEnd w:id="6956"/>
      <w:bookmarkEnd w:id="6957"/>
      <w:bookmarkEnd w:id="6958"/>
      <w:bookmarkEnd w:id="6959"/>
      <w:bookmarkEnd w:id="696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1" w:name="_Toc20156512"/>
      <w:bookmarkStart w:id="6962" w:name="_Toc27501703"/>
      <w:bookmarkStart w:id="6963" w:name="_Toc36049834"/>
      <w:bookmarkStart w:id="6964" w:name="_Toc45210604"/>
      <w:bookmarkStart w:id="6965" w:name="_Toc51861431"/>
      <w:bookmarkStart w:id="6966" w:name="_Toc146247054"/>
      <w:r w:rsidRPr="0073469F">
        <w:rPr>
          <w:lang w:eastAsia="zh-CN"/>
        </w:rPr>
        <w:t>F</w:t>
      </w:r>
      <w:r w:rsidRPr="0073469F">
        <w:t>.</w:t>
      </w:r>
      <w:r>
        <w:rPr>
          <w:lang w:eastAsia="zh-CN"/>
        </w:rPr>
        <w:t>4</w:t>
      </w:r>
      <w:r w:rsidRPr="0073469F">
        <w:t>.3</w:t>
      </w:r>
      <w:r w:rsidRPr="0073469F">
        <w:tab/>
        <w:t>Semantic</w:t>
      </w:r>
      <w:bookmarkEnd w:id="6961"/>
      <w:bookmarkEnd w:id="6962"/>
      <w:bookmarkEnd w:id="6963"/>
      <w:bookmarkEnd w:id="6964"/>
      <w:bookmarkEnd w:id="6965"/>
      <w:bookmarkEnd w:id="6966"/>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7" w:name="_Toc20156513"/>
      <w:bookmarkStart w:id="6968" w:name="_Toc27501704"/>
      <w:bookmarkStart w:id="6969" w:name="_Toc36049835"/>
      <w:bookmarkStart w:id="6970" w:name="_Toc45210605"/>
      <w:bookmarkStart w:id="6971" w:name="_Toc51861432"/>
      <w:bookmarkStart w:id="6972" w:name="_Toc146247055"/>
      <w:r w:rsidRPr="0073469F">
        <w:rPr>
          <w:lang w:eastAsia="zh-CN"/>
        </w:rPr>
        <w:lastRenderedPageBreak/>
        <w:t>F</w:t>
      </w:r>
      <w:r w:rsidRPr="0073469F">
        <w:t>.</w:t>
      </w:r>
      <w:r>
        <w:rPr>
          <w:lang w:eastAsia="zh-CN"/>
        </w:rPr>
        <w:t>4</w:t>
      </w:r>
      <w:r w:rsidRPr="0073469F">
        <w:t>.4</w:t>
      </w:r>
      <w:r w:rsidRPr="0073469F">
        <w:tab/>
        <w:t>IANA registration template</w:t>
      </w:r>
      <w:bookmarkEnd w:id="6967"/>
      <w:bookmarkEnd w:id="6968"/>
      <w:bookmarkEnd w:id="6969"/>
      <w:bookmarkEnd w:id="6970"/>
      <w:bookmarkEnd w:id="6971"/>
      <w:bookmarkEnd w:id="6972"/>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73" w:name="MCCQCTEMPBM_00000238"/>
      <w:bookmarkStart w:id="6974" w:name="MCCQCTEMPBM_00000265"/>
      <w:r w:rsidRPr="0073469F">
        <w:t xml:space="preserve"> section </w:t>
      </w:r>
      <w:bookmarkEnd w:id="6973"/>
      <w:bookmarkEnd w:id="6974"/>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75" w:name="MCCQCTEMPBM_00000239"/>
      <w:bookmarkStart w:id="6976" w:name="MCCQCTEMPBM_00000266"/>
      <w:r w:rsidRPr="0073469F">
        <w:t xml:space="preserve"> section </w:t>
      </w:r>
      <w:bookmarkEnd w:id="6975"/>
      <w:bookmarkEnd w:id="6976"/>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77" w:name="MCCQCTEMPBM_00000240"/>
      <w:bookmarkStart w:id="6978" w:name="MCCQCTEMPBM_00000267"/>
      <w:r w:rsidRPr="0073469F">
        <w:rPr>
          <w:rFonts w:eastAsia="PMingLiU"/>
        </w:rPr>
        <w:t xml:space="preserve"> section </w:t>
      </w:r>
      <w:bookmarkEnd w:id="6977"/>
      <w:bookmarkEnd w:id="6978"/>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lastRenderedPageBreak/>
        <w:t>The handling in</w:t>
      </w:r>
      <w:bookmarkStart w:id="6979" w:name="MCCQCTEMPBM_00000241"/>
      <w:r w:rsidRPr="0073469F">
        <w:t xml:space="preserve"> section </w:t>
      </w:r>
      <w:bookmarkEnd w:id="6979"/>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80" w:name="_Toc20156514"/>
      <w:bookmarkStart w:id="6981" w:name="_Toc27501705"/>
      <w:bookmarkStart w:id="6982" w:name="_Toc36049836"/>
      <w:bookmarkStart w:id="6983" w:name="_Toc45210606"/>
      <w:bookmarkStart w:id="6984" w:name="_Toc51861433"/>
      <w:bookmarkStart w:id="6985" w:name="_Toc146247056"/>
      <w:r>
        <w:t>F.5</w:t>
      </w:r>
      <w:r w:rsidRPr="00F6303A">
        <w:tab/>
      </w:r>
      <w:r>
        <w:t>XML</w:t>
      </w:r>
      <w:r w:rsidRPr="00F6303A">
        <w:t xml:space="preserve"> </w:t>
      </w:r>
      <w:r w:rsidR="00B338AC">
        <w:t xml:space="preserve">schema </w:t>
      </w:r>
      <w:r w:rsidRPr="00F6303A">
        <w:t xml:space="preserve">for </w:t>
      </w:r>
      <w:r>
        <w:t>the floor request</w:t>
      </w:r>
      <w:bookmarkEnd w:id="6980"/>
      <w:bookmarkEnd w:id="6981"/>
      <w:bookmarkEnd w:id="6982"/>
      <w:bookmarkEnd w:id="6983"/>
      <w:bookmarkEnd w:id="6984"/>
      <w:bookmarkEnd w:id="6985"/>
    </w:p>
    <w:p w14:paraId="67B9974E" w14:textId="77777777" w:rsidR="00195CC6" w:rsidRPr="0073469F" w:rsidRDefault="00195CC6" w:rsidP="00567124">
      <w:pPr>
        <w:pStyle w:val="Heading2"/>
      </w:pPr>
      <w:bookmarkStart w:id="6986" w:name="_Toc20156515"/>
      <w:bookmarkStart w:id="6987" w:name="_Toc27501706"/>
      <w:bookmarkStart w:id="6988" w:name="_Toc36049837"/>
      <w:bookmarkStart w:id="6989" w:name="_Toc45210607"/>
      <w:bookmarkStart w:id="6990" w:name="_Toc51861434"/>
      <w:bookmarkStart w:id="6991" w:name="_Toc146247057"/>
      <w:r w:rsidRPr="0073469F">
        <w:t>F.</w:t>
      </w:r>
      <w:r>
        <w:t>5</w:t>
      </w:r>
      <w:r w:rsidRPr="0073469F">
        <w:t>.1</w:t>
      </w:r>
      <w:r w:rsidRPr="0073469F">
        <w:tab/>
        <w:t>General</w:t>
      </w:r>
      <w:bookmarkEnd w:id="6986"/>
      <w:bookmarkEnd w:id="6987"/>
      <w:bookmarkEnd w:id="6988"/>
      <w:bookmarkEnd w:id="6989"/>
      <w:bookmarkEnd w:id="6990"/>
      <w:bookmarkEnd w:id="6991"/>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92" w:name="_Toc20156516"/>
      <w:bookmarkStart w:id="6993" w:name="_Toc27501707"/>
      <w:bookmarkStart w:id="6994" w:name="_Toc36049838"/>
      <w:bookmarkStart w:id="6995" w:name="_Toc45210608"/>
      <w:bookmarkStart w:id="6996" w:name="_Toc51861435"/>
      <w:bookmarkStart w:id="6997" w:name="_Toc146247058"/>
      <w:r w:rsidRPr="0073469F">
        <w:t>F.</w:t>
      </w:r>
      <w:r>
        <w:t>5</w:t>
      </w:r>
      <w:r w:rsidRPr="0073469F">
        <w:t>.2</w:t>
      </w:r>
      <w:r w:rsidRPr="0073469F">
        <w:tab/>
        <w:t>XML schema</w:t>
      </w:r>
      <w:bookmarkEnd w:id="6992"/>
      <w:bookmarkEnd w:id="6993"/>
      <w:bookmarkEnd w:id="6994"/>
      <w:bookmarkEnd w:id="6995"/>
      <w:bookmarkEnd w:id="6996"/>
      <w:bookmarkEnd w:id="6997"/>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lastRenderedPageBreak/>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8" w:name="_Toc20156517"/>
      <w:bookmarkStart w:id="6999" w:name="_Toc27501708"/>
      <w:bookmarkStart w:id="7000" w:name="_Toc36049839"/>
      <w:bookmarkStart w:id="7001" w:name="_Toc45210609"/>
      <w:bookmarkStart w:id="7002" w:name="_Toc51861436"/>
      <w:bookmarkStart w:id="7003" w:name="_Toc146247059"/>
      <w:r w:rsidRPr="0073469F">
        <w:t>F.</w:t>
      </w:r>
      <w:r>
        <w:t>5</w:t>
      </w:r>
      <w:r w:rsidRPr="0073469F">
        <w:t>.3</w:t>
      </w:r>
      <w:r w:rsidRPr="0073469F">
        <w:tab/>
        <w:t>Semantic</w:t>
      </w:r>
      <w:bookmarkEnd w:id="6998"/>
      <w:bookmarkEnd w:id="6999"/>
      <w:bookmarkEnd w:id="7000"/>
      <w:bookmarkEnd w:id="7001"/>
      <w:bookmarkEnd w:id="7002"/>
      <w:bookmarkEnd w:id="7003"/>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7004" w:name="_Toc20156518"/>
      <w:bookmarkStart w:id="7005" w:name="_Toc27501709"/>
      <w:bookmarkStart w:id="7006" w:name="_Toc36049840"/>
      <w:bookmarkStart w:id="7007" w:name="_Toc45210610"/>
      <w:bookmarkStart w:id="7008" w:name="_Toc51861437"/>
      <w:bookmarkStart w:id="7009" w:name="_Toc146247060"/>
      <w:r w:rsidRPr="0073469F">
        <w:t>F.</w:t>
      </w:r>
      <w:r>
        <w:t>5</w:t>
      </w:r>
      <w:r w:rsidRPr="0073469F">
        <w:t>.4</w:t>
      </w:r>
      <w:r w:rsidRPr="0073469F">
        <w:tab/>
        <w:t>IANA registration template</w:t>
      </w:r>
      <w:bookmarkEnd w:id="7004"/>
      <w:bookmarkEnd w:id="7005"/>
      <w:bookmarkEnd w:id="7006"/>
      <w:bookmarkEnd w:id="7007"/>
      <w:bookmarkEnd w:id="7008"/>
      <w:bookmarkEnd w:id="7009"/>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lastRenderedPageBreak/>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7010" w:name="MCCQCTEMPBM_00000242"/>
      <w:bookmarkStart w:id="7011" w:name="MCCQCTEMPBM_00000268"/>
      <w:r w:rsidRPr="0073469F">
        <w:t xml:space="preserve"> section </w:t>
      </w:r>
      <w:bookmarkEnd w:id="7010"/>
      <w:bookmarkEnd w:id="7011"/>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7012" w:name="MCCQCTEMPBM_00000243"/>
      <w:bookmarkStart w:id="7013" w:name="MCCQCTEMPBM_00000269"/>
      <w:r w:rsidRPr="0073469F">
        <w:t xml:space="preserve"> section </w:t>
      </w:r>
      <w:bookmarkEnd w:id="7012"/>
      <w:bookmarkEnd w:id="7013"/>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7014" w:name="MCCQCTEMPBM_00000244"/>
      <w:bookmarkStart w:id="7015" w:name="MCCQCTEMPBM_00000270"/>
      <w:r w:rsidRPr="0073469F">
        <w:t xml:space="preserve"> section </w:t>
      </w:r>
      <w:bookmarkEnd w:id="7014"/>
      <w:bookmarkEnd w:id="7015"/>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7016" w:name="MCCQCTEMPBM_00000245"/>
      <w:bookmarkStart w:id="7017" w:name="MCCQCTEMPBM_00000271"/>
      <w:r w:rsidRPr="0073469F">
        <w:t xml:space="preserve"> section </w:t>
      </w:r>
      <w:bookmarkEnd w:id="7016"/>
      <w:bookmarkEnd w:id="7017"/>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lastRenderedPageBreak/>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18" w:name="_Toc20156519"/>
      <w:bookmarkStart w:id="7019" w:name="_Toc27501710"/>
      <w:bookmarkStart w:id="7020" w:name="_Toc36049841"/>
      <w:bookmarkStart w:id="7021" w:name="_Toc45210611"/>
      <w:bookmarkStart w:id="7022" w:name="_Toc51861438"/>
      <w:bookmarkStart w:id="7023" w:name="_Toc146247061"/>
      <w:r w:rsidRPr="006313A9">
        <w:t>F.</w:t>
      </w:r>
      <w:r>
        <w:t>6</w:t>
      </w:r>
      <w:r w:rsidRPr="006313A9">
        <w:tab/>
        <w:t xml:space="preserve">XML schema for </w:t>
      </w:r>
      <w:r>
        <w:t>integrity protection of MIME bodies</w:t>
      </w:r>
      <w:bookmarkEnd w:id="7018"/>
      <w:bookmarkEnd w:id="7019"/>
      <w:bookmarkEnd w:id="7020"/>
      <w:bookmarkEnd w:id="7021"/>
      <w:bookmarkEnd w:id="7022"/>
      <w:bookmarkEnd w:id="7023"/>
    </w:p>
    <w:p w14:paraId="3CEFC2AC" w14:textId="77777777" w:rsidR="004F3B4A" w:rsidRPr="0073469F" w:rsidRDefault="004F3B4A" w:rsidP="00567124">
      <w:pPr>
        <w:pStyle w:val="Heading2"/>
      </w:pPr>
      <w:bookmarkStart w:id="7024" w:name="_Toc20156520"/>
      <w:bookmarkStart w:id="7025" w:name="_Toc27501711"/>
      <w:bookmarkStart w:id="7026" w:name="_Toc36049842"/>
      <w:bookmarkStart w:id="7027" w:name="_Toc45210612"/>
      <w:bookmarkStart w:id="7028" w:name="_Toc51861439"/>
      <w:bookmarkStart w:id="7029" w:name="_Toc146247062"/>
      <w:r w:rsidRPr="0073469F">
        <w:t>F.</w:t>
      </w:r>
      <w:r>
        <w:t>6</w:t>
      </w:r>
      <w:r w:rsidRPr="0073469F">
        <w:t>.1</w:t>
      </w:r>
      <w:r w:rsidRPr="0073469F">
        <w:tab/>
        <w:t>General</w:t>
      </w:r>
      <w:bookmarkEnd w:id="7024"/>
      <w:bookmarkEnd w:id="7025"/>
      <w:bookmarkEnd w:id="7026"/>
      <w:bookmarkEnd w:id="7027"/>
      <w:bookmarkEnd w:id="7028"/>
      <w:bookmarkEnd w:id="7029"/>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30" w:name="_Toc20156521"/>
      <w:bookmarkStart w:id="7031" w:name="_Toc27501712"/>
      <w:bookmarkStart w:id="7032" w:name="_Toc36049843"/>
      <w:bookmarkStart w:id="7033" w:name="_Toc45210613"/>
      <w:bookmarkStart w:id="7034" w:name="_Toc51861440"/>
      <w:bookmarkStart w:id="7035" w:name="_Toc146247063"/>
      <w:r w:rsidRPr="0073469F">
        <w:rPr>
          <w:lang w:eastAsia="zh-CN"/>
        </w:rPr>
        <w:t>F</w:t>
      </w:r>
      <w:r w:rsidRPr="0073469F">
        <w:t>.</w:t>
      </w:r>
      <w:r>
        <w:rPr>
          <w:lang w:eastAsia="zh-CN"/>
        </w:rPr>
        <w:t>6</w:t>
      </w:r>
      <w:r w:rsidRPr="0073469F">
        <w:t>.2</w:t>
      </w:r>
      <w:r w:rsidRPr="0073469F">
        <w:tab/>
        <w:t>XML schema</w:t>
      </w:r>
      <w:bookmarkEnd w:id="7030"/>
      <w:bookmarkEnd w:id="7031"/>
      <w:bookmarkEnd w:id="7032"/>
      <w:bookmarkEnd w:id="7033"/>
      <w:bookmarkEnd w:id="7034"/>
      <w:bookmarkEnd w:id="7035"/>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lastRenderedPageBreak/>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36" w:name="_Toc20156522"/>
      <w:bookmarkStart w:id="7037" w:name="_Toc27501713"/>
      <w:bookmarkStart w:id="7038" w:name="_Toc36049844"/>
      <w:bookmarkStart w:id="7039" w:name="_Toc45210614"/>
      <w:bookmarkStart w:id="7040" w:name="_Toc51861441"/>
      <w:bookmarkStart w:id="7041" w:name="_Toc146247064"/>
      <w:r w:rsidRPr="006313A9">
        <w:rPr>
          <w:lang w:eastAsia="zh-CN"/>
        </w:rPr>
        <w:t>F</w:t>
      </w:r>
      <w:r w:rsidRPr="006313A9">
        <w:t>.</w:t>
      </w:r>
      <w:r>
        <w:rPr>
          <w:lang w:eastAsia="zh-CN"/>
        </w:rPr>
        <w:t>6</w:t>
      </w:r>
      <w:r w:rsidRPr="006313A9">
        <w:t>.3</w:t>
      </w:r>
      <w:r w:rsidRPr="006313A9">
        <w:tab/>
        <w:t>Semantic</w:t>
      </w:r>
      <w:bookmarkEnd w:id="7036"/>
      <w:bookmarkEnd w:id="7037"/>
      <w:bookmarkEnd w:id="7038"/>
      <w:bookmarkEnd w:id="7039"/>
      <w:bookmarkEnd w:id="7040"/>
      <w:bookmarkEnd w:id="7041"/>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42"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42"/>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43" w:name="_Toc20156523"/>
      <w:bookmarkStart w:id="7044" w:name="_Toc27501714"/>
      <w:bookmarkStart w:id="7045" w:name="_Toc36049845"/>
      <w:bookmarkStart w:id="7046" w:name="_Toc45210615"/>
      <w:bookmarkStart w:id="7047" w:name="_Toc51861442"/>
      <w:bookmarkStart w:id="7048" w:name="_Toc146247065"/>
      <w:r w:rsidRPr="00476F8B">
        <w:rPr>
          <w:lang w:eastAsia="zh-CN"/>
        </w:rPr>
        <w:t>F</w:t>
      </w:r>
      <w:r w:rsidRPr="00476F8B">
        <w:t>.</w:t>
      </w:r>
      <w:r>
        <w:rPr>
          <w:lang w:eastAsia="zh-CN"/>
        </w:rPr>
        <w:t>6</w:t>
      </w:r>
      <w:r w:rsidRPr="00476F8B">
        <w:t>.4</w:t>
      </w:r>
      <w:r w:rsidRPr="00476F8B">
        <w:tab/>
        <w:t>IANA registration template</w:t>
      </w:r>
      <w:bookmarkEnd w:id="7043"/>
      <w:bookmarkEnd w:id="7044"/>
      <w:bookmarkEnd w:id="7045"/>
      <w:bookmarkEnd w:id="7046"/>
      <w:bookmarkEnd w:id="7047"/>
      <w:bookmarkEnd w:id="7048"/>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lastRenderedPageBreak/>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7049" w:name="MCCQCTEMPBM_00000246"/>
      <w:bookmarkStart w:id="7050" w:name="MCCQCTEMPBM_00000272"/>
      <w:r w:rsidRPr="00476F8B">
        <w:t xml:space="preserve"> section </w:t>
      </w:r>
      <w:bookmarkEnd w:id="7049"/>
      <w:bookmarkEnd w:id="7050"/>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7051" w:name="MCCQCTEMPBM_00000247"/>
      <w:bookmarkStart w:id="7052" w:name="MCCQCTEMPBM_00000273"/>
      <w:r w:rsidRPr="00476F8B">
        <w:t xml:space="preserve"> section </w:t>
      </w:r>
      <w:bookmarkEnd w:id="7051"/>
      <w:bookmarkEnd w:id="7052"/>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7053" w:name="MCCQCTEMPBM_00000248"/>
      <w:bookmarkStart w:id="7054" w:name="MCCQCTEMPBM_00000274"/>
      <w:r w:rsidRPr="00476F8B">
        <w:rPr>
          <w:rFonts w:eastAsia="PMingLiU"/>
        </w:rPr>
        <w:t xml:space="preserve"> section </w:t>
      </w:r>
      <w:bookmarkEnd w:id="7053"/>
      <w:bookmarkEnd w:id="7054"/>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7055" w:name="MCCQCTEMPBM_00000249"/>
      <w:r w:rsidRPr="00476F8B">
        <w:t xml:space="preserve"> section </w:t>
      </w:r>
      <w:bookmarkEnd w:id="7055"/>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lastRenderedPageBreak/>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56"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57" w:name="_Toc27501715"/>
      <w:bookmarkStart w:id="7058" w:name="_Toc36049846"/>
      <w:bookmarkStart w:id="7059" w:name="_Toc45210616"/>
      <w:bookmarkStart w:id="7060" w:name="_Toc51861443"/>
      <w:bookmarkStart w:id="7061" w:name="_Toc146247066"/>
      <w:bookmarkEnd w:id="7056"/>
      <w:r w:rsidRPr="0073469F">
        <w:t>F.</w:t>
      </w:r>
      <w:r>
        <w:t>7</w:t>
      </w:r>
      <w:r w:rsidRPr="0073469F">
        <w:tab/>
        <w:t xml:space="preserve">XML schema for </w:t>
      </w:r>
      <w:r>
        <w:t>regroup using preconfigured group</w:t>
      </w:r>
      <w:bookmarkEnd w:id="7057"/>
      <w:bookmarkEnd w:id="7058"/>
      <w:bookmarkEnd w:id="7059"/>
      <w:bookmarkEnd w:id="7060"/>
      <w:bookmarkEnd w:id="7061"/>
    </w:p>
    <w:p w14:paraId="3DB8CBCD" w14:textId="77777777" w:rsidR="0037643A" w:rsidRPr="0073469F" w:rsidRDefault="0037643A" w:rsidP="00567124">
      <w:pPr>
        <w:pStyle w:val="Heading2"/>
      </w:pPr>
      <w:bookmarkStart w:id="7062" w:name="_Toc27501716"/>
      <w:bookmarkStart w:id="7063" w:name="_Toc36049847"/>
      <w:bookmarkStart w:id="7064" w:name="_Toc45210617"/>
      <w:bookmarkStart w:id="7065" w:name="_Toc51861444"/>
      <w:bookmarkStart w:id="7066" w:name="_Toc146247067"/>
      <w:r w:rsidRPr="0073469F">
        <w:rPr>
          <w:lang w:eastAsia="zh-CN"/>
        </w:rPr>
        <w:t>F</w:t>
      </w:r>
      <w:r w:rsidRPr="0073469F">
        <w:t>.</w:t>
      </w:r>
      <w:r>
        <w:rPr>
          <w:lang w:eastAsia="zh-CN"/>
        </w:rPr>
        <w:t>7</w:t>
      </w:r>
      <w:r w:rsidRPr="0073469F">
        <w:t>.1</w:t>
      </w:r>
      <w:r w:rsidRPr="0073469F">
        <w:tab/>
        <w:t>General</w:t>
      </w:r>
      <w:bookmarkEnd w:id="7062"/>
      <w:bookmarkEnd w:id="7063"/>
      <w:bookmarkEnd w:id="7064"/>
      <w:bookmarkEnd w:id="7065"/>
      <w:bookmarkEnd w:id="7066"/>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67" w:name="_Toc27501717"/>
      <w:bookmarkStart w:id="7068" w:name="_Toc36049848"/>
      <w:bookmarkStart w:id="7069" w:name="_Toc45210618"/>
      <w:bookmarkStart w:id="7070" w:name="_Toc51861445"/>
      <w:bookmarkStart w:id="7071" w:name="_Toc146247068"/>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67"/>
      <w:bookmarkEnd w:id="7068"/>
      <w:bookmarkEnd w:id="7069"/>
      <w:bookmarkEnd w:id="7070"/>
      <w:bookmarkEnd w:id="7071"/>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72" w:name="_PERM_MCCTEMPBM_CRPT00830086___4"/>
      <w:r w:rsidRPr="0098763C">
        <w:t xml:space="preserve">      &lt;xs:element name="anyExt" type="</w:t>
      </w:r>
      <w:r>
        <w:t>mcpttrgrp:</w:t>
      </w:r>
      <w:r w:rsidRPr="0098763C">
        <w:t>anyExtType" minOccurs="0"/&gt;</w:t>
      </w:r>
    </w:p>
    <w:bookmarkEnd w:id="7072"/>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lastRenderedPageBreak/>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73" w:name="_Toc27501718"/>
      <w:bookmarkStart w:id="7074" w:name="_Toc36049849"/>
      <w:bookmarkStart w:id="7075" w:name="_Toc45210619"/>
      <w:bookmarkStart w:id="7076" w:name="_Toc51861446"/>
      <w:bookmarkStart w:id="7077" w:name="_Toc146247069"/>
      <w:r w:rsidRPr="0073469F">
        <w:rPr>
          <w:lang w:eastAsia="zh-CN"/>
        </w:rPr>
        <w:t>F</w:t>
      </w:r>
      <w:r w:rsidRPr="0073469F">
        <w:t>.</w:t>
      </w:r>
      <w:r>
        <w:rPr>
          <w:lang w:eastAsia="zh-CN"/>
        </w:rPr>
        <w:t>7</w:t>
      </w:r>
      <w:r w:rsidRPr="0073469F">
        <w:t>.3</w:t>
      </w:r>
      <w:r w:rsidRPr="0073469F">
        <w:tab/>
        <w:t>Semantic</w:t>
      </w:r>
      <w:bookmarkEnd w:id="7073"/>
      <w:bookmarkEnd w:id="7074"/>
      <w:bookmarkEnd w:id="7075"/>
      <w:bookmarkEnd w:id="7076"/>
      <w:bookmarkEnd w:id="7077"/>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lastRenderedPageBreak/>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78" w:name="_Toc27501719"/>
      <w:bookmarkStart w:id="7079" w:name="_Toc36049850"/>
      <w:bookmarkStart w:id="7080" w:name="_Toc45210620"/>
      <w:bookmarkStart w:id="7081" w:name="_Toc51861447"/>
      <w:bookmarkStart w:id="7082" w:name="_Toc146247070"/>
      <w:r w:rsidRPr="0073469F">
        <w:rPr>
          <w:lang w:eastAsia="zh-CN"/>
        </w:rPr>
        <w:t>F</w:t>
      </w:r>
      <w:r w:rsidRPr="0073469F">
        <w:t>.</w:t>
      </w:r>
      <w:r>
        <w:rPr>
          <w:lang w:eastAsia="zh-CN"/>
        </w:rPr>
        <w:t>7</w:t>
      </w:r>
      <w:r w:rsidRPr="0073469F">
        <w:t>.4</w:t>
      </w:r>
      <w:r w:rsidRPr="0073469F">
        <w:tab/>
        <w:t>IANA registration template</w:t>
      </w:r>
      <w:bookmarkEnd w:id="7078"/>
      <w:bookmarkEnd w:id="7079"/>
      <w:bookmarkEnd w:id="7080"/>
      <w:bookmarkEnd w:id="7081"/>
      <w:bookmarkEnd w:id="7082"/>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83" w:name="MCCQCTEMPBM_00000250"/>
      <w:bookmarkStart w:id="7084" w:name="MCCQCTEMPBM_00000275"/>
      <w:r w:rsidRPr="0073469F">
        <w:t xml:space="preserve"> section </w:t>
      </w:r>
      <w:bookmarkEnd w:id="7083"/>
      <w:bookmarkEnd w:id="7084"/>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85" w:name="MCCQCTEMPBM_00000251"/>
      <w:bookmarkStart w:id="7086" w:name="MCCQCTEMPBM_00000276"/>
      <w:r w:rsidRPr="0073469F">
        <w:t xml:space="preserve"> section </w:t>
      </w:r>
      <w:bookmarkEnd w:id="7085"/>
      <w:bookmarkEnd w:id="7086"/>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lastRenderedPageBreak/>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87" w:name="MCCQCTEMPBM_00000252"/>
      <w:bookmarkStart w:id="7088" w:name="MCCQCTEMPBM_00000277"/>
      <w:r w:rsidRPr="0073469F">
        <w:rPr>
          <w:rFonts w:eastAsia="PMingLiU"/>
        </w:rPr>
        <w:t xml:space="preserve"> section </w:t>
      </w:r>
      <w:bookmarkEnd w:id="7087"/>
      <w:bookmarkEnd w:id="7088"/>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89" w:name="MCCQCTEMPBM_00000253"/>
      <w:r w:rsidRPr="0073469F">
        <w:t xml:space="preserve"> section </w:t>
      </w:r>
      <w:bookmarkEnd w:id="7089"/>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90" w:name="_Toc20156524"/>
      <w:bookmarkStart w:id="7091" w:name="_Toc27501720"/>
      <w:bookmarkStart w:id="7092" w:name="_Toc36049851"/>
      <w:bookmarkStart w:id="7093" w:name="_Toc45210621"/>
      <w:bookmarkStart w:id="7094" w:name="_Toc51861448"/>
      <w:bookmarkStart w:id="7095" w:name="_Toc146247071"/>
      <w:r w:rsidRPr="0073469F">
        <w:lastRenderedPageBreak/>
        <w:t>Annex G (</w:t>
      </w:r>
      <w:r w:rsidR="0077199D" w:rsidRPr="0073469F">
        <w:t>i</w:t>
      </w:r>
      <w:r w:rsidRPr="0073469F">
        <w:t>nformative):</w:t>
      </w:r>
      <w:r w:rsidRPr="0073469F">
        <w:br/>
      </w:r>
      <w:r w:rsidR="006A631E">
        <w:t>States managed by the MCPTT client and MCPTT server</w:t>
      </w:r>
      <w:bookmarkEnd w:id="7090"/>
      <w:bookmarkEnd w:id="7091"/>
      <w:bookmarkEnd w:id="7092"/>
      <w:bookmarkEnd w:id="7093"/>
      <w:bookmarkEnd w:id="7094"/>
      <w:bookmarkEnd w:id="7095"/>
    </w:p>
    <w:p w14:paraId="089FC305" w14:textId="77777777" w:rsidR="003258B5" w:rsidRPr="0073469F" w:rsidRDefault="003258B5" w:rsidP="00567124">
      <w:pPr>
        <w:pStyle w:val="Heading1"/>
      </w:pPr>
      <w:bookmarkStart w:id="7096" w:name="_Toc20156525"/>
      <w:bookmarkStart w:id="7097" w:name="_Toc27501721"/>
      <w:bookmarkStart w:id="7098" w:name="_Toc36049852"/>
      <w:bookmarkStart w:id="7099" w:name="_Toc45210622"/>
      <w:bookmarkStart w:id="7100" w:name="_Toc51861449"/>
      <w:bookmarkStart w:id="7101" w:name="_Toc146247072"/>
      <w:r w:rsidRPr="0073469F">
        <w:t>G.1</w:t>
      </w:r>
      <w:r w:rsidRPr="0073469F">
        <w:tab/>
        <w:t>MCPTT emergency state</w:t>
      </w:r>
      <w:bookmarkEnd w:id="7096"/>
      <w:bookmarkEnd w:id="7097"/>
      <w:bookmarkEnd w:id="7098"/>
      <w:bookmarkEnd w:id="7099"/>
      <w:bookmarkEnd w:id="7100"/>
      <w:bookmarkEnd w:id="7101"/>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102" w:name="_Toc20156526"/>
      <w:bookmarkStart w:id="7103" w:name="_Toc27501722"/>
      <w:bookmarkStart w:id="7104" w:name="_Toc36049853"/>
      <w:bookmarkStart w:id="7105" w:name="_Toc45210623"/>
      <w:bookmarkStart w:id="7106" w:name="_Toc51861450"/>
      <w:bookmarkStart w:id="7107" w:name="_Toc146247073"/>
      <w:r w:rsidRPr="0073469F">
        <w:rPr>
          <w:lang w:eastAsia="zh-CN"/>
        </w:rPr>
        <w:t>G</w:t>
      </w:r>
      <w:r w:rsidRPr="0073469F">
        <w:t>.</w:t>
      </w:r>
      <w:r w:rsidRPr="0073469F">
        <w:rPr>
          <w:lang w:eastAsia="zh-CN"/>
        </w:rPr>
        <w:t>2</w:t>
      </w:r>
      <w:r w:rsidRPr="0073469F">
        <w:tab/>
        <w:t>In-progress emergency group state</w:t>
      </w:r>
      <w:bookmarkEnd w:id="7102"/>
      <w:bookmarkEnd w:id="7103"/>
      <w:bookmarkEnd w:id="7104"/>
      <w:bookmarkEnd w:id="7105"/>
      <w:bookmarkEnd w:id="7106"/>
      <w:bookmarkEnd w:id="7107"/>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108" w:name="_Toc20156527"/>
      <w:bookmarkStart w:id="7109" w:name="_Toc27501723"/>
      <w:bookmarkStart w:id="7110" w:name="_Toc36049854"/>
      <w:bookmarkStart w:id="7111" w:name="_Toc45210624"/>
      <w:bookmarkStart w:id="7112" w:name="_Toc51861451"/>
      <w:bookmarkStart w:id="7113" w:name="_Toc146247074"/>
      <w:r w:rsidRPr="0073469F">
        <w:rPr>
          <w:lang w:eastAsia="zh-CN"/>
        </w:rPr>
        <w:lastRenderedPageBreak/>
        <w:t>G</w:t>
      </w:r>
      <w:r w:rsidRPr="0073469F">
        <w:t>.</w:t>
      </w:r>
      <w:r w:rsidRPr="0073469F">
        <w:rPr>
          <w:lang w:eastAsia="zh-CN"/>
        </w:rPr>
        <w:t>3</w:t>
      </w:r>
      <w:r w:rsidRPr="0073469F">
        <w:tab/>
        <w:t>MCPTT emergency group state</w:t>
      </w:r>
      <w:bookmarkEnd w:id="7108"/>
      <w:bookmarkEnd w:id="7109"/>
      <w:bookmarkEnd w:id="7110"/>
      <w:bookmarkEnd w:id="7111"/>
      <w:bookmarkEnd w:id="7112"/>
      <w:bookmarkEnd w:id="7113"/>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114" w:name="_Toc20156528"/>
      <w:bookmarkStart w:id="7115" w:name="_Toc27501724"/>
      <w:bookmarkStart w:id="7116" w:name="_Toc36049855"/>
      <w:bookmarkStart w:id="7117" w:name="_Toc45210625"/>
      <w:bookmarkStart w:id="7118" w:name="_Toc51861452"/>
      <w:bookmarkStart w:id="7119" w:name="_Toc146247075"/>
      <w:r w:rsidRPr="0073469F">
        <w:lastRenderedPageBreak/>
        <w:t>G.4</w:t>
      </w:r>
      <w:r w:rsidRPr="0073469F">
        <w:tab/>
        <w:t>MCPTT emergency group call state</w:t>
      </w:r>
      <w:bookmarkEnd w:id="7114"/>
      <w:bookmarkEnd w:id="7115"/>
      <w:bookmarkEnd w:id="7116"/>
      <w:bookmarkEnd w:id="7117"/>
      <w:bookmarkEnd w:id="7118"/>
      <w:bookmarkEnd w:id="7119"/>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120" w:name="_Toc20156529"/>
      <w:bookmarkStart w:id="7121" w:name="_Toc27501725"/>
      <w:bookmarkStart w:id="7122" w:name="_Toc36049856"/>
      <w:bookmarkStart w:id="7123" w:name="_Toc45210626"/>
      <w:bookmarkStart w:id="7124" w:name="_Toc51861453"/>
      <w:bookmarkStart w:id="7125" w:name="_Toc146247076"/>
      <w:r w:rsidRPr="0073469F">
        <w:t>G.5</w:t>
      </w:r>
      <w:r w:rsidRPr="0073469F">
        <w:tab/>
        <w:t>MCPTT emergency alert state</w:t>
      </w:r>
      <w:bookmarkEnd w:id="7120"/>
      <w:bookmarkEnd w:id="7121"/>
      <w:bookmarkEnd w:id="7122"/>
      <w:bookmarkEnd w:id="7123"/>
      <w:bookmarkEnd w:id="7124"/>
      <w:bookmarkEnd w:id="7125"/>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126" w:name="_Toc20156530"/>
      <w:bookmarkStart w:id="7127" w:name="_Toc27501726"/>
      <w:bookmarkStart w:id="7128" w:name="_Toc36049857"/>
      <w:bookmarkStart w:id="7129" w:name="_Toc45210627"/>
      <w:bookmarkStart w:id="7130" w:name="_Toc51861454"/>
      <w:bookmarkStart w:id="7131" w:name="_Toc146247077"/>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126"/>
      <w:bookmarkEnd w:id="7127"/>
      <w:bookmarkEnd w:id="7128"/>
      <w:bookmarkEnd w:id="7129"/>
      <w:bookmarkEnd w:id="7130"/>
      <w:bookmarkEnd w:id="7131"/>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32" w:name="_Toc20156531"/>
      <w:bookmarkStart w:id="7133" w:name="_Toc27501727"/>
      <w:bookmarkStart w:id="7134" w:name="_Toc36049858"/>
      <w:bookmarkStart w:id="7135" w:name="_Toc45210628"/>
      <w:bookmarkStart w:id="7136" w:name="_Toc51861455"/>
      <w:bookmarkStart w:id="7137" w:name="_Toc14624707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32"/>
      <w:bookmarkEnd w:id="7133"/>
      <w:bookmarkEnd w:id="7134"/>
      <w:bookmarkEnd w:id="7135"/>
      <w:bookmarkEnd w:id="7136"/>
      <w:bookmarkEnd w:id="7137"/>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38" w:name="_Toc20156532"/>
      <w:bookmarkStart w:id="7139" w:name="_Toc27501728"/>
      <w:bookmarkStart w:id="7140" w:name="_Toc36049859"/>
      <w:bookmarkStart w:id="7141" w:name="_Toc45210629"/>
      <w:bookmarkStart w:id="7142" w:name="_Toc51861456"/>
      <w:bookmarkStart w:id="7143" w:name="_Toc146247079"/>
      <w:r w:rsidRPr="0073469F">
        <w:t>G.</w:t>
      </w:r>
      <w:r>
        <w:t>8</w:t>
      </w:r>
      <w:r w:rsidRPr="0073469F">
        <w:tab/>
        <w:t xml:space="preserve">MCPTT </w:t>
      </w:r>
      <w:r>
        <w:t>imminent peril</w:t>
      </w:r>
      <w:r w:rsidRPr="0073469F">
        <w:t xml:space="preserve"> group call state</w:t>
      </w:r>
      <w:bookmarkEnd w:id="7138"/>
      <w:bookmarkEnd w:id="7139"/>
      <w:bookmarkEnd w:id="7140"/>
      <w:bookmarkEnd w:id="7141"/>
      <w:bookmarkEnd w:id="7142"/>
      <w:bookmarkEnd w:id="7143"/>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44" w:name="_Toc20156533"/>
      <w:bookmarkStart w:id="7145" w:name="_Toc27501729"/>
      <w:bookmarkStart w:id="7146" w:name="_Toc36049860"/>
      <w:bookmarkStart w:id="7147" w:name="_Toc45210630"/>
      <w:bookmarkStart w:id="7148" w:name="_Toc51861457"/>
      <w:bookmarkStart w:id="7149" w:name="_Toc146247080"/>
      <w:r w:rsidRPr="0073469F">
        <w:t>G.</w:t>
      </w:r>
      <w:r>
        <w:t>9</w:t>
      </w:r>
      <w:r w:rsidRPr="0073469F">
        <w:tab/>
      </w:r>
      <w:r w:rsidRPr="00BA257D">
        <w:t>In-progress emergency private call state</w:t>
      </w:r>
      <w:bookmarkEnd w:id="7144"/>
      <w:bookmarkEnd w:id="7145"/>
      <w:bookmarkEnd w:id="7146"/>
      <w:bookmarkEnd w:id="7147"/>
      <w:bookmarkEnd w:id="7148"/>
      <w:bookmarkEnd w:id="7149"/>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50" w:name="_Toc20156534"/>
      <w:bookmarkStart w:id="7151" w:name="_Toc27501730"/>
      <w:bookmarkStart w:id="7152" w:name="_Toc36049861"/>
      <w:bookmarkStart w:id="7153" w:name="_Toc45210631"/>
      <w:bookmarkStart w:id="7154" w:name="_Toc51861458"/>
      <w:bookmarkStart w:id="7155" w:name="_Toc14624708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50"/>
      <w:bookmarkEnd w:id="7151"/>
      <w:bookmarkEnd w:id="7152"/>
      <w:bookmarkEnd w:id="7153"/>
      <w:bookmarkEnd w:id="7154"/>
      <w:bookmarkEnd w:id="7155"/>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56" w:name="_Toc20156535"/>
      <w:bookmarkStart w:id="7157" w:name="_Toc27501731"/>
      <w:bookmarkStart w:id="7158" w:name="_Toc36049862"/>
      <w:bookmarkStart w:id="7159" w:name="_Toc45210632"/>
      <w:bookmarkStart w:id="7160" w:name="_Toc51861459"/>
      <w:bookmarkStart w:id="7161" w:name="_Toc146247082"/>
      <w:r w:rsidRPr="0073469F">
        <w:t>G.</w:t>
      </w:r>
      <w:r>
        <w:t>11</w:t>
      </w:r>
      <w:r w:rsidRPr="0073469F">
        <w:tab/>
        <w:t xml:space="preserve">MCPTT emergency </w:t>
      </w:r>
      <w:r>
        <w:t>private</w:t>
      </w:r>
      <w:r w:rsidRPr="0073469F">
        <w:t xml:space="preserve"> call state</w:t>
      </w:r>
      <w:bookmarkEnd w:id="7156"/>
      <w:bookmarkEnd w:id="7157"/>
      <w:bookmarkEnd w:id="7158"/>
      <w:bookmarkEnd w:id="7159"/>
      <w:bookmarkEnd w:id="7160"/>
      <w:bookmarkEnd w:id="7161"/>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62" w:name="_Toc20156536"/>
      <w:bookmarkStart w:id="7163" w:name="_Toc27501732"/>
      <w:bookmarkStart w:id="7164" w:name="_Toc36049863"/>
      <w:bookmarkStart w:id="7165" w:name="_Toc45210633"/>
      <w:bookmarkStart w:id="7166" w:name="_Toc51861460"/>
      <w:bookmarkStart w:id="7167" w:name="_Toc146247083"/>
      <w:r w:rsidRPr="0073469F">
        <w:t>G.</w:t>
      </w:r>
      <w:r>
        <w:t>12</w:t>
      </w:r>
      <w:r w:rsidRPr="0073469F">
        <w:tab/>
        <w:t xml:space="preserve">MCPTT </w:t>
      </w:r>
      <w:r>
        <w:t xml:space="preserve">private </w:t>
      </w:r>
      <w:r w:rsidRPr="0073469F">
        <w:t>emergency alert state</w:t>
      </w:r>
      <w:bookmarkEnd w:id="7162"/>
      <w:bookmarkEnd w:id="7163"/>
      <w:bookmarkEnd w:id="7164"/>
      <w:bookmarkEnd w:id="7165"/>
      <w:bookmarkEnd w:id="7166"/>
      <w:bookmarkEnd w:id="7167"/>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68" w:name="_Toc20156537"/>
      <w:bookmarkStart w:id="7169" w:name="_Toc27501733"/>
      <w:bookmarkStart w:id="7170" w:name="_Toc36049864"/>
      <w:bookmarkStart w:id="7171" w:name="_Toc45210634"/>
      <w:bookmarkStart w:id="7172" w:name="_Toc51861461"/>
      <w:bookmarkStart w:id="7173" w:name="_Toc146247084"/>
      <w:r>
        <w:t>G.13</w:t>
      </w:r>
      <w:r>
        <w:tab/>
        <w:t>Private call call-back state information</w:t>
      </w:r>
      <w:bookmarkEnd w:id="7168"/>
      <w:bookmarkEnd w:id="7169"/>
      <w:bookmarkEnd w:id="7170"/>
      <w:bookmarkEnd w:id="7171"/>
      <w:bookmarkEnd w:id="7172"/>
      <w:bookmarkEnd w:id="7173"/>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74" w:name="_Toc20156538"/>
      <w:bookmarkStart w:id="7175" w:name="_Toc27501734"/>
      <w:bookmarkStart w:id="7176" w:name="_Toc36049865"/>
      <w:bookmarkStart w:id="7177" w:name="_Toc45210635"/>
      <w:bookmarkStart w:id="7178" w:name="_Toc51861462"/>
      <w:bookmarkStart w:id="7179" w:name="_Toc146247085"/>
      <w:r>
        <w:lastRenderedPageBreak/>
        <w:t>Annex H (informative)</w:t>
      </w:r>
      <w:r w:rsidR="00C53B38" w:rsidRPr="00C53B38">
        <w:rPr>
          <w:lang w:val="en-US"/>
        </w:rPr>
        <w:t>:</w:t>
      </w:r>
      <w:r>
        <w:br/>
        <w:t>On-network routing considerations</w:t>
      </w:r>
      <w:bookmarkEnd w:id="7174"/>
      <w:bookmarkEnd w:id="7175"/>
      <w:bookmarkEnd w:id="7176"/>
      <w:bookmarkEnd w:id="7177"/>
      <w:bookmarkEnd w:id="7178"/>
      <w:bookmarkEnd w:id="7179"/>
    </w:p>
    <w:p w14:paraId="55F38EEC" w14:textId="77777777" w:rsidR="0007157C" w:rsidRPr="00256A61" w:rsidRDefault="0007157C" w:rsidP="00567124">
      <w:pPr>
        <w:pStyle w:val="Heading1"/>
      </w:pPr>
      <w:bookmarkStart w:id="7180" w:name="_Toc20156539"/>
      <w:bookmarkStart w:id="7181" w:name="_Toc27501735"/>
      <w:bookmarkStart w:id="7182" w:name="_Toc36049866"/>
      <w:bookmarkStart w:id="7183" w:name="_Toc45210636"/>
      <w:bookmarkStart w:id="7184" w:name="_Toc51861463"/>
      <w:bookmarkStart w:id="7185" w:name="_Toc146247086"/>
      <w:r>
        <w:t>H.1</w:t>
      </w:r>
      <w:r>
        <w:tab/>
        <w:t>General</w:t>
      </w:r>
      <w:bookmarkEnd w:id="7180"/>
      <w:bookmarkEnd w:id="7181"/>
      <w:bookmarkEnd w:id="7182"/>
      <w:bookmarkEnd w:id="7183"/>
      <w:bookmarkEnd w:id="7184"/>
      <w:bookmarkEnd w:id="718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86" w:name="_Toc20156540"/>
      <w:bookmarkStart w:id="7187" w:name="_Toc27501736"/>
      <w:bookmarkStart w:id="7188" w:name="_Toc36049867"/>
      <w:bookmarkStart w:id="7189" w:name="_Toc45210637"/>
      <w:bookmarkStart w:id="7190" w:name="_Toc51861464"/>
      <w:bookmarkStart w:id="7191" w:name="_Toc146247087"/>
      <w:r>
        <w:t>H.2</w:t>
      </w:r>
      <w:r>
        <w:tab/>
        <w:t>Group Call</w:t>
      </w:r>
      <w:bookmarkEnd w:id="7186"/>
      <w:bookmarkEnd w:id="7187"/>
      <w:bookmarkEnd w:id="7188"/>
      <w:bookmarkEnd w:id="7189"/>
      <w:bookmarkEnd w:id="7190"/>
      <w:bookmarkEnd w:id="7191"/>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92" w:name="_Toc20156541"/>
      <w:bookmarkStart w:id="7193" w:name="_Toc27501737"/>
      <w:bookmarkStart w:id="7194" w:name="_Toc36049868"/>
      <w:bookmarkStart w:id="7195" w:name="_Toc45210638"/>
      <w:bookmarkStart w:id="7196" w:name="_Toc51861465"/>
      <w:bookmarkStart w:id="7197" w:name="_Toc146247088"/>
      <w:r>
        <w:lastRenderedPageBreak/>
        <w:t>H.3</w:t>
      </w:r>
      <w:r>
        <w:tab/>
        <w:t>Private Call</w:t>
      </w:r>
      <w:bookmarkEnd w:id="7192"/>
      <w:bookmarkEnd w:id="7193"/>
      <w:bookmarkEnd w:id="7194"/>
      <w:bookmarkEnd w:id="7195"/>
      <w:bookmarkEnd w:id="7196"/>
      <w:bookmarkEnd w:id="7197"/>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Default="00EC241E" w:rsidP="00A01BE5">
            <w:pPr>
              <w:pStyle w:val="TAL"/>
            </w:pPr>
            <w: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98" w:name="_Toc20156542"/>
      <w:bookmarkStart w:id="7199" w:name="_Toc27501738"/>
      <w:bookmarkStart w:id="7200" w:name="_Toc36049869"/>
      <w:bookmarkStart w:id="7201" w:name="_Toc45210639"/>
      <w:bookmarkStart w:id="7202" w:name="_Toc51861466"/>
      <w:bookmarkStart w:id="7203" w:name="_Toc146247089"/>
      <w:r>
        <w:rPr>
          <w:noProof/>
        </w:rPr>
        <w:t>Annex I (normative):</w:t>
      </w:r>
      <w:r>
        <w:rPr>
          <w:noProof/>
        </w:rPr>
        <w:br/>
        <w:t>MCPTT Off-Network Protocol (MONP) message coding rules</w:t>
      </w:r>
      <w:bookmarkEnd w:id="7198"/>
      <w:bookmarkEnd w:id="7199"/>
      <w:bookmarkEnd w:id="7200"/>
      <w:bookmarkEnd w:id="7201"/>
      <w:bookmarkEnd w:id="7202"/>
      <w:bookmarkEnd w:id="7203"/>
    </w:p>
    <w:p w14:paraId="70BBAC4D" w14:textId="77777777" w:rsidR="00FC6998" w:rsidRDefault="00FC6998" w:rsidP="00567124">
      <w:pPr>
        <w:pStyle w:val="Heading1"/>
      </w:pPr>
      <w:bookmarkStart w:id="7204" w:name="_Toc20156543"/>
      <w:bookmarkStart w:id="7205" w:name="_Toc27501739"/>
      <w:bookmarkStart w:id="7206" w:name="_Toc36049870"/>
      <w:bookmarkStart w:id="7207" w:name="_Toc45210640"/>
      <w:bookmarkStart w:id="7208" w:name="_Toc51861467"/>
      <w:bookmarkStart w:id="7209" w:name="_Toc146247090"/>
      <w:r>
        <w:t>I.1</w:t>
      </w:r>
      <w:r>
        <w:tab/>
        <w:t>General</w:t>
      </w:r>
      <w:bookmarkEnd w:id="7204"/>
      <w:bookmarkEnd w:id="7205"/>
      <w:bookmarkEnd w:id="7206"/>
      <w:bookmarkEnd w:id="7207"/>
      <w:bookmarkEnd w:id="7208"/>
      <w:bookmarkEnd w:id="7209"/>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210" w:name="_Toc20156544"/>
      <w:bookmarkStart w:id="7211" w:name="_Toc27501740"/>
      <w:bookmarkStart w:id="7212" w:name="_Toc36049871"/>
      <w:bookmarkStart w:id="7213" w:name="_Toc45210641"/>
      <w:bookmarkStart w:id="7214" w:name="_Toc51861468"/>
      <w:bookmarkStart w:id="7215" w:name="_Toc146247091"/>
      <w:r>
        <w:lastRenderedPageBreak/>
        <w:t>I.2</w:t>
      </w:r>
      <w:r>
        <w:tab/>
        <w:t>MONP messages</w:t>
      </w:r>
      <w:bookmarkEnd w:id="7210"/>
      <w:bookmarkEnd w:id="7211"/>
      <w:bookmarkEnd w:id="7212"/>
      <w:bookmarkEnd w:id="7213"/>
      <w:bookmarkEnd w:id="7214"/>
      <w:bookmarkEnd w:id="7215"/>
    </w:p>
    <w:p w14:paraId="6E32CCAB" w14:textId="77777777" w:rsidR="00FC6998" w:rsidRDefault="00FC6998" w:rsidP="00567124">
      <w:pPr>
        <w:pStyle w:val="Heading2"/>
      </w:pPr>
      <w:bookmarkStart w:id="7216" w:name="_Toc20156545"/>
      <w:bookmarkStart w:id="7217" w:name="_Toc27501741"/>
      <w:bookmarkStart w:id="7218" w:name="_Toc36049872"/>
      <w:bookmarkStart w:id="7219" w:name="_Toc45210642"/>
      <w:bookmarkStart w:id="7220" w:name="_Toc51861469"/>
      <w:bookmarkStart w:id="7221" w:name="_Toc146247092"/>
      <w:r>
        <w:t>I.2.1</w:t>
      </w:r>
      <w:r>
        <w:tab/>
        <w:t>Components of a MONP message</w:t>
      </w:r>
      <w:bookmarkEnd w:id="7216"/>
      <w:bookmarkEnd w:id="7217"/>
      <w:bookmarkEnd w:id="7218"/>
      <w:bookmarkEnd w:id="7219"/>
      <w:bookmarkEnd w:id="7220"/>
      <w:bookmarkEnd w:id="7221"/>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22" w:name="_Toc20156546"/>
      <w:bookmarkStart w:id="7223" w:name="_Toc27501742"/>
      <w:bookmarkStart w:id="7224" w:name="_Toc36049873"/>
      <w:bookmarkStart w:id="7225" w:name="_Toc45210643"/>
      <w:bookmarkStart w:id="7226" w:name="_Toc51861470"/>
      <w:bookmarkStart w:id="7227" w:name="_Toc146247093"/>
      <w:r>
        <w:t>I.2.2</w:t>
      </w:r>
      <w:r>
        <w:tab/>
        <w:t>Format of standard information elements</w:t>
      </w:r>
      <w:bookmarkEnd w:id="7222"/>
      <w:bookmarkEnd w:id="7223"/>
      <w:bookmarkEnd w:id="7224"/>
      <w:bookmarkEnd w:id="7225"/>
      <w:bookmarkEnd w:id="7226"/>
      <w:bookmarkEnd w:id="7227"/>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28" w:name="_Toc20156547"/>
      <w:bookmarkStart w:id="7229" w:name="_Toc27501743"/>
      <w:bookmarkStart w:id="7230" w:name="_Toc36049874"/>
      <w:bookmarkStart w:id="7231" w:name="_Toc45210644"/>
      <w:bookmarkStart w:id="7232" w:name="_Toc51861471"/>
      <w:bookmarkStart w:id="7233" w:name="_Toc146247094"/>
      <w:r>
        <w:t>I.2.2.1</w:t>
      </w:r>
      <w:r>
        <w:tab/>
        <w:t>Information element type and value part</w:t>
      </w:r>
      <w:bookmarkEnd w:id="7228"/>
      <w:bookmarkEnd w:id="7229"/>
      <w:bookmarkEnd w:id="7230"/>
      <w:bookmarkEnd w:id="7231"/>
      <w:bookmarkEnd w:id="7232"/>
      <w:bookmarkEnd w:id="7233"/>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34" w:name="_Toc20156548"/>
      <w:bookmarkStart w:id="7235" w:name="_Toc27501744"/>
      <w:bookmarkStart w:id="7236" w:name="_Toc36049875"/>
      <w:bookmarkStart w:id="7237" w:name="_Toc45210645"/>
      <w:bookmarkStart w:id="7238" w:name="_Toc51861472"/>
      <w:bookmarkStart w:id="7239" w:name="_Toc146247095"/>
      <w:r>
        <w:t>I.2.2.2</w:t>
      </w:r>
      <w:r>
        <w:tab/>
        <w:t>Length indicator</w:t>
      </w:r>
      <w:bookmarkEnd w:id="7234"/>
      <w:bookmarkEnd w:id="7235"/>
      <w:bookmarkEnd w:id="7236"/>
      <w:bookmarkEnd w:id="7237"/>
      <w:bookmarkEnd w:id="7238"/>
      <w:bookmarkEnd w:id="7239"/>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40" w:name="_Toc20156549"/>
      <w:bookmarkStart w:id="7241" w:name="_Toc27501745"/>
      <w:bookmarkStart w:id="7242" w:name="_Toc36049876"/>
      <w:bookmarkStart w:id="7243" w:name="_Toc45210646"/>
      <w:bookmarkStart w:id="7244" w:name="_Toc51861473"/>
      <w:bookmarkStart w:id="7245" w:name="_Toc146247096"/>
      <w:r>
        <w:t>I.2.2.3</w:t>
      </w:r>
      <w:r>
        <w:tab/>
        <w:t>Information element identifier</w:t>
      </w:r>
      <w:bookmarkEnd w:id="7240"/>
      <w:bookmarkEnd w:id="7241"/>
      <w:bookmarkEnd w:id="7242"/>
      <w:bookmarkEnd w:id="7243"/>
      <w:bookmarkEnd w:id="7244"/>
      <w:bookmarkEnd w:id="7245"/>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46" w:name="_Toc20156550"/>
      <w:bookmarkStart w:id="7247" w:name="_Toc27501746"/>
      <w:bookmarkStart w:id="7248" w:name="_Toc36049877"/>
      <w:bookmarkStart w:id="7249" w:name="_Toc45210647"/>
      <w:bookmarkStart w:id="7250" w:name="_Toc51861474"/>
      <w:bookmarkStart w:id="7251" w:name="_Toc146247097"/>
      <w:r>
        <w:t>I.2.2.4</w:t>
      </w:r>
      <w:r>
        <w:tab/>
        <w:t>Categories of IEs; order of occurrence of IEI, LI, and value part</w:t>
      </w:r>
      <w:bookmarkEnd w:id="7246"/>
      <w:bookmarkEnd w:id="7247"/>
      <w:bookmarkEnd w:id="7248"/>
      <w:bookmarkEnd w:id="7249"/>
      <w:bookmarkEnd w:id="7250"/>
      <w:bookmarkEnd w:id="7251"/>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56857902"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56857903"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56857904"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56857905"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56857906"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56857907"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56857908"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56857909"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56857910"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56857911"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52" w:name="_Toc20156551"/>
      <w:bookmarkStart w:id="7253" w:name="_Toc27501747"/>
      <w:bookmarkStart w:id="7254" w:name="_Toc36049878"/>
      <w:bookmarkStart w:id="7255" w:name="_Toc45210648"/>
      <w:bookmarkStart w:id="7256" w:name="_Toc51861475"/>
      <w:bookmarkStart w:id="7257" w:name="_Toc146247098"/>
      <w:r>
        <w:t>I.2.2.5</w:t>
      </w:r>
      <w:r>
        <w:tab/>
        <w:t>Method for IE structure</w:t>
      </w:r>
      <w:bookmarkEnd w:id="7252"/>
      <w:bookmarkEnd w:id="7253"/>
      <w:bookmarkEnd w:id="7254"/>
      <w:bookmarkEnd w:id="7255"/>
      <w:bookmarkEnd w:id="7256"/>
      <w:bookmarkEnd w:id="7257"/>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58" w:name="_Toc20156552"/>
      <w:bookmarkStart w:id="7259" w:name="_Toc27501748"/>
      <w:bookmarkStart w:id="7260" w:name="_Toc36049879"/>
      <w:bookmarkStart w:id="7261" w:name="_Toc45210649"/>
      <w:bookmarkStart w:id="7262" w:name="_Toc51861476"/>
      <w:bookmarkStart w:id="7263" w:name="_Toc146247099"/>
      <w:r>
        <w:t>I.2.2.6</w:t>
      </w:r>
      <w:r>
        <w:tab/>
        <w:t>Imperative part of a standard MONP message</w:t>
      </w:r>
      <w:bookmarkEnd w:id="7258"/>
      <w:bookmarkEnd w:id="7259"/>
      <w:bookmarkEnd w:id="7260"/>
      <w:bookmarkEnd w:id="7261"/>
      <w:bookmarkEnd w:id="7262"/>
      <w:bookmarkEnd w:id="7263"/>
    </w:p>
    <w:p w14:paraId="1E62CA19" w14:textId="77777777" w:rsidR="003F692C" w:rsidRPr="003F692C" w:rsidRDefault="003F692C" w:rsidP="00567124">
      <w:pPr>
        <w:pStyle w:val="Heading4"/>
      </w:pPr>
      <w:bookmarkStart w:id="7264" w:name="_Toc20156553"/>
      <w:bookmarkStart w:id="7265" w:name="_Toc27501749"/>
      <w:bookmarkStart w:id="7266" w:name="_Toc36049880"/>
      <w:bookmarkStart w:id="7267" w:name="_Toc45210650"/>
      <w:bookmarkStart w:id="7268" w:name="_Toc51861477"/>
      <w:bookmarkStart w:id="7269" w:name="_Toc146247100"/>
      <w:r>
        <w:t>I.2.2.6.0</w:t>
      </w:r>
      <w:r>
        <w:tab/>
        <w:t>General</w:t>
      </w:r>
      <w:bookmarkEnd w:id="7264"/>
      <w:bookmarkEnd w:id="7265"/>
      <w:bookmarkEnd w:id="7266"/>
      <w:bookmarkEnd w:id="7267"/>
      <w:bookmarkEnd w:id="7268"/>
      <w:bookmarkEnd w:id="7269"/>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70" w:name="_Toc20156554"/>
      <w:bookmarkStart w:id="7271" w:name="_Toc27501750"/>
      <w:bookmarkStart w:id="7272" w:name="_Toc36049881"/>
      <w:bookmarkStart w:id="7273" w:name="_Toc45210651"/>
      <w:bookmarkStart w:id="7274" w:name="_Toc51861478"/>
      <w:bookmarkStart w:id="7275" w:name="_Toc146247101"/>
      <w:r>
        <w:t>I.2.2.6.1</w:t>
      </w:r>
      <w:r>
        <w:tab/>
        <w:t>Standard information elements of the imperative part</w:t>
      </w:r>
      <w:bookmarkEnd w:id="7270"/>
      <w:bookmarkEnd w:id="7271"/>
      <w:bookmarkEnd w:id="7272"/>
      <w:bookmarkEnd w:id="7273"/>
      <w:bookmarkEnd w:id="7274"/>
      <w:bookmarkEnd w:id="7275"/>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76" w:name="_Toc20156555"/>
      <w:bookmarkStart w:id="7277" w:name="_Toc27501751"/>
      <w:bookmarkStart w:id="7278" w:name="_Toc36049882"/>
      <w:bookmarkStart w:id="7279" w:name="_Toc45210652"/>
      <w:bookmarkStart w:id="7280" w:name="_Toc51861479"/>
      <w:bookmarkStart w:id="7281" w:name="_Toc146247102"/>
      <w:r>
        <w:t>I.2.2.7</w:t>
      </w:r>
      <w:r>
        <w:tab/>
        <w:t>Non-imperative part of a standard MONP message</w:t>
      </w:r>
      <w:bookmarkEnd w:id="7276"/>
      <w:bookmarkEnd w:id="7277"/>
      <w:bookmarkEnd w:id="7278"/>
      <w:bookmarkEnd w:id="7279"/>
      <w:bookmarkEnd w:id="7280"/>
      <w:bookmarkEnd w:id="7281"/>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82" w:name="_Toc20156556"/>
      <w:bookmarkStart w:id="7283" w:name="_Toc27501752"/>
      <w:bookmarkStart w:id="7284" w:name="_Toc36049883"/>
      <w:bookmarkStart w:id="7285" w:name="_Toc45210653"/>
      <w:bookmarkStart w:id="7286" w:name="_Toc51861480"/>
      <w:bookmarkStart w:id="7287" w:name="_Toc146247103"/>
      <w:r>
        <w:t>I.2.2.8</w:t>
      </w:r>
      <w:r>
        <w:tab/>
        <w:t>Presence requirements of information elements</w:t>
      </w:r>
      <w:bookmarkEnd w:id="7282"/>
      <w:bookmarkEnd w:id="7283"/>
      <w:bookmarkEnd w:id="7284"/>
      <w:bookmarkEnd w:id="7285"/>
      <w:bookmarkEnd w:id="7286"/>
      <w:bookmarkEnd w:id="728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88" w:name="_Toc20156557"/>
      <w:bookmarkStart w:id="7289" w:name="_Toc27501753"/>
      <w:bookmarkStart w:id="7290" w:name="_Toc36049884"/>
      <w:bookmarkStart w:id="7291" w:name="_Toc45210654"/>
      <w:bookmarkStart w:id="7292" w:name="_Toc51861481"/>
      <w:bookmarkStart w:id="7293" w:name="_Toc146247104"/>
      <w:r>
        <w:t>I.2.2.9</w:t>
      </w:r>
      <w:r>
        <w:tab/>
        <w:t>Description of standard MONP messages</w:t>
      </w:r>
      <w:bookmarkEnd w:id="7288"/>
      <w:bookmarkEnd w:id="7289"/>
      <w:bookmarkEnd w:id="7290"/>
      <w:bookmarkEnd w:id="7291"/>
      <w:bookmarkEnd w:id="7292"/>
      <w:bookmarkEnd w:id="7293"/>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94" w:name="_Toc20156558"/>
      <w:bookmarkStart w:id="7295" w:name="_Toc27501754"/>
      <w:bookmarkStart w:id="7296" w:name="_Toc36049885"/>
      <w:bookmarkStart w:id="7297" w:name="_Toc45210655"/>
      <w:bookmarkStart w:id="7298" w:name="_Toc51861482"/>
      <w:bookmarkStart w:id="7299" w:name="_Toc146247105"/>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94"/>
      <w:bookmarkEnd w:id="7295"/>
      <w:bookmarkEnd w:id="7296"/>
      <w:bookmarkEnd w:id="7297"/>
      <w:bookmarkEnd w:id="7298"/>
      <w:bookmarkEnd w:id="7299"/>
    </w:p>
    <w:p w14:paraId="3EA39161" w14:textId="77777777" w:rsidR="00195CC6" w:rsidRPr="00F6303A" w:rsidRDefault="00195CC6" w:rsidP="00567124">
      <w:pPr>
        <w:pStyle w:val="Heading1"/>
      </w:pPr>
      <w:bookmarkStart w:id="7300" w:name="_Toc20156559"/>
      <w:bookmarkStart w:id="7301" w:name="_Toc27501755"/>
      <w:bookmarkStart w:id="7302" w:name="_Toc36049886"/>
      <w:bookmarkStart w:id="7303" w:name="_Toc45210656"/>
      <w:bookmarkStart w:id="7304" w:name="_Toc51861483"/>
      <w:bookmarkStart w:id="7305" w:name="_Toc146247106"/>
      <w:r>
        <w:t>J</w:t>
      </w:r>
      <w:r w:rsidRPr="00F6303A">
        <w:t>.1</w:t>
      </w:r>
      <w:r w:rsidRPr="00F6303A">
        <w:tab/>
        <w:t xml:space="preserve">Info package for transfer of </w:t>
      </w:r>
      <w:r>
        <w:t>floor requests</w:t>
      </w:r>
      <w:bookmarkEnd w:id="7300"/>
      <w:bookmarkEnd w:id="7301"/>
      <w:bookmarkEnd w:id="7302"/>
      <w:bookmarkEnd w:id="7303"/>
      <w:bookmarkEnd w:id="7304"/>
      <w:bookmarkEnd w:id="7305"/>
    </w:p>
    <w:p w14:paraId="240D0870" w14:textId="77777777" w:rsidR="00195CC6" w:rsidRPr="00F6303A" w:rsidRDefault="00195CC6" w:rsidP="00567124">
      <w:pPr>
        <w:pStyle w:val="Heading2"/>
        <w:rPr>
          <w:noProof/>
          <w:lang w:val="en-US"/>
        </w:rPr>
      </w:pPr>
      <w:bookmarkStart w:id="7306" w:name="_Toc20156560"/>
      <w:bookmarkStart w:id="7307" w:name="_Toc27501756"/>
      <w:bookmarkStart w:id="7308" w:name="_Toc36049887"/>
      <w:bookmarkStart w:id="7309" w:name="_Toc45210657"/>
      <w:bookmarkStart w:id="7310" w:name="_Toc51861484"/>
      <w:bookmarkStart w:id="7311" w:name="_Toc146247107"/>
      <w:r>
        <w:rPr>
          <w:noProof/>
          <w:lang w:val="en-US"/>
        </w:rPr>
        <w:t>J</w:t>
      </w:r>
      <w:r w:rsidRPr="00F6303A">
        <w:rPr>
          <w:noProof/>
          <w:lang w:val="en-US"/>
        </w:rPr>
        <w:t>.1.1</w:t>
      </w:r>
      <w:r w:rsidRPr="00F6303A">
        <w:rPr>
          <w:noProof/>
          <w:lang w:val="en-US"/>
        </w:rPr>
        <w:tab/>
        <w:t>Scope</w:t>
      </w:r>
      <w:bookmarkEnd w:id="7306"/>
      <w:bookmarkEnd w:id="7307"/>
      <w:bookmarkEnd w:id="7308"/>
      <w:bookmarkEnd w:id="7309"/>
      <w:bookmarkEnd w:id="7310"/>
      <w:bookmarkEnd w:id="7311"/>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312" w:name="_Toc20156561"/>
      <w:bookmarkStart w:id="7313" w:name="_Toc27501757"/>
      <w:bookmarkStart w:id="7314" w:name="_Toc36049888"/>
      <w:bookmarkStart w:id="7315" w:name="_Toc45210658"/>
      <w:bookmarkStart w:id="7316" w:name="_Toc51861485"/>
      <w:bookmarkStart w:id="7317" w:name="_Toc146247108"/>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312"/>
      <w:bookmarkEnd w:id="7313"/>
      <w:bookmarkEnd w:id="7314"/>
      <w:bookmarkEnd w:id="7315"/>
      <w:bookmarkEnd w:id="7316"/>
      <w:bookmarkEnd w:id="7317"/>
    </w:p>
    <w:p w14:paraId="1F123750" w14:textId="77777777" w:rsidR="00195CC6" w:rsidRPr="00F6303A" w:rsidRDefault="00195CC6" w:rsidP="00567124">
      <w:pPr>
        <w:pStyle w:val="Heading3"/>
        <w:rPr>
          <w:noProof/>
          <w:lang w:val="en-US"/>
        </w:rPr>
      </w:pPr>
      <w:bookmarkStart w:id="7318" w:name="_Toc20156562"/>
      <w:bookmarkStart w:id="7319" w:name="_Toc27501758"/>
      <w:bookmarkStart w:id="7320" w:name="_Toc36049889"/>
      <w:bookmarkStart w:id="7321" w:name="_Toc45210659"/>
      <w:bookmarkStart w:id="7322" w:name="_Toc51861486"/>
      <w:bookmarkStart w:id="7323" w:name="_Toc146247109"/>
      <w:r>
        <w:rPr>
          <w:noProof/>
          <w:lang w:val="en-US"/>
        </w:rPr>
        <w:t>J</w:t>
      </w:r>
      <w:r w:rsidRPr="00F6303A">
        <w:rPr>
          <w:noProof/>
          <w:lang w:val="en-US"/>
        </w:rPr>
        <w:t>.1.2.1</w:t>
      </w:r>
      <w:r w:rsidRPr="00F6303A">
        <w:rPr>
          <w:noProof/>
          <w:lang w:val="en-US"/>
        </w:rPr>
        <w:tab/>
        <w:t>Overall description</w:t>
      </w:r>
      <w:bookmarkEnd w:id="7318"/>
      <w:bookmarkEnd w:id="7319"/>
      <w:bookmarkEnd w:id="7320"/>
      <w:bookmarkEnd w:id="7321"/>
      <w:bookmarkEnd w:id="7322"/>
      <w:bookmarkEnd w:id="7323"/>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24" w:name="_Toc20156563"/>
      <w:bookmarkStart w:id="7325" w:name="_Toc27501759"/>
      <w:bookmarkStart w:id="7326" w:name="_Toc36049890"/>
      <w:bookmarkStart w:id="7327" w:name="_Toc45210660"/>
      <w:bookmarkStart w:id="7328" w:name="_Toc51861487"/>
      <w:bookmarkStart w:id="7329" w:name="_Toc146247110"/>
      <w:r>
        <w:rPr>
          <w:noProof/>
          <w:lang w:val="en-US"/>
        </w:rPr>
        <w:t>J</w:t>
      </w:r>
      <w:r w:rsidRPr="00F6303A">
        <w:rPr>
          <w:noProof/>
          <w:lang w:val="en-US"/>
        </w:rPr>
        <w:t>.1.2.2</w:t>
      </w:r>
      <w:r w:rsidRPr="00F6303A">
        <w:rPr>
          <w:noProof/>
          <w:lang w:val="en-US"/>
        </w:rPr>
        <w:tab/>
      </w:r>
      <w:r w:rsidRPr="00F6303A">
        <w:rPr>
          <w:lang w:val="en-US"/>
        </w:rPr>
        <w:t>Applicability</w:t>
      </w:r>
      <w:bookmarkEnd w:id="7324"/>
      <w:bookmarkEnd w:id="7325"/>
      <w:bookmarkEnd w:id="7326"/>
      <w:bookmarkEnd w:id="7327"/>
      <w:bookmarkEnd w:id="7328"/>
      <w:bookmarkEnd w:id="7329"/>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30" w:name="_Toc146247111"/>
      <w:r w:rsidRPr="00567124">
        <w:lastRenderedPageBreak/>
        <w:t>J.1.2.3</w:t>
      </w:r>
      <w:r w:rsidRPr="00567124">
        <w:tab/>
        <w:t>Appropriateness of INFO Package Usage</w:t>
      </w:r>
      <w:bookmarkEnd w:id="7330"/>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31" w:name="_Toc20156564"/>
      <w:bookmarkStart w:id="7332" w:name="_Toc27501760"/>
      <w:bookmarkStart w:id="7333" w:name="_Toc36049891"/>
      <w:bookmarkStart w:id="7334" w:name="_Toc45210661"/>
      <w:bookmarkStart w:id="7335" w:name="_Toc51861488"/>
      <w:bookmarkStart w:id="7336" w:name="_Toc14624711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31"/>
      <w:bookmarkEnd w:id="7332"/>
      <w:bookmarkEnd w:id="7333"/>
      <w:bookmarkEnd w:id="7334"/>
      <w:bookmarkEnd w:id="7335"/>
      <w:bookmarkEnd w:id="733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37" w:name="_Toc20156565"/>
      <w:bookmarkStart w:id="7338" w:name="_Toc27501761"/>
      <w:bookmarkStart w:id="7339" w:name="_Toc36049892"/>
      <w:bookmarkStart w:id="7340" w:name="_Toc45210662"/>
      <w:bookmarkStart w:id="7341" w:name="_Toc51861489"/>
      <w:bookmarkStart w:id="7342" w:name="_Toc146247113"/>
      <w:r>
        <w:t>J</w:t>
      </w:r>
      <w:r w:rsidRPr="00F6303A">
        <w:t>.1.2.</w:t>
      </w:r>
      <w:r>
        <w:t>5</w:t>
      </w:r>
      <w:r w:rsidRPr="00F6303A">
        <w:tab/>
        <w:t>Info package parameters</w:t>
      </w:r>
      <w:bookmarkEnd w:id="7337"/>
      <w:bookmarkEnd w:id="7338"/>
      <w:bookmarkEnd w:id="7339"/>
      <w:bookmarkEnd w:id="7340"/>
      <w:bookmarkEnd w:id="7341"/>
      <w:bookmarkEnd w:id="734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43" w:name="_Toc20156566"/>
      <w:bookmarkStart w:id="7344" w:name="_Toc27501762"/>
      <w:bookmarkStart w:id="7345" w:name="_Toc36049893"/>
      <w:bookmarkStart w:id="7346" w:name="_Toc45210663"/>
      <w:bookmarkStart w:id="7347" w:name="_Toc51861490"/>
      <w:bookmarkStart w:id="7348" w:name="_Toc146247114"/>
      <w:r>
        <w:t>J</w:t>
      </w:r>
      <w:r w:rsidRPr="00F6303A">
        <w:t>.1.2.</w:t>
      </w:r>
      <w:r>
        <w:t>6</w:t>
      </w:r>
      <w:r w:rsidRPr="00F6303A">
        <w:tab/>
        <w:t>SIP options tags</w:t>
      </w:r>
      <w:bookmarkEnd w:id="7343"/>
      <w:bookmarkEnd w:id="7344"/>
      <w:bookmarkEnd w:id="7345"/>
      <w:bookmarkEnd w:id="7346"/>
      <w:bookmarkEnd w:id="7347"/>
      <w:bookmarkEnd w:id="7348"/>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49" w:name="_Toc20156567"/>
      <w:bookmarkStart w:id="7350" w:name="_Toc27501763"/>
      <w:bookmarkStart w:id="7351" w:name="_Toc36049894"/>
      <w:bookmarkStart w:id="7352" w:name="_Toc45210664"/>
      <w:bookmarkStart w:id="7353" w:name="_Toc51861491"/>
      <w:bookmarkStart w:id="7354" w:name="_Toc146247115"/>
      <w:r>
        <w:t>J</w:t>
      </w:r>
      <w:r w:rsidRPr="00F6303A">
        <w:t>.1.2.</w:t>
      </w:r>
      <w:r>
        <w:rPr>
          <w:lang w:val="en-US"/>
        </w:rPr>
        <w:t>7</w:t>
      </w:r>
      <w:r w:rsidRPr="00F6303A">
        <w:tab/>
      </w:r>
      <w:r w:rsidRPr="00F6303A">
        <w:rPr>
          <w:lang w:val="en-US"/>
        </w:rPr>
        <w:t>INFO message body parts</w:t>
      </w:r>
      <w:bookmarkEnd w:id="7349"/>
      <w:bookmarkEnd w:id="7350"/>
      <w:bookmarkEnd w:id="7351"/>
      <w:bookmarkEnd w:id="7352"/>
      <w:bookmarkEnd w:id="7353"/>
      <w:bookmarkEnd w:id="735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55" w:name="_Toc20156568"/>
      <w:bookmarkStart w:id="7356" w:name="_Toc27501764"/>
      <w:bookmarkStart w:id="7357" w:name="_Toc36049895"/>
      <w:bookmarkStart w:id="7358" w:name="_Toc45210665"/>
      <w:bookmarkStart w:id="7359" w:name="_Toc51861492"/>
      <w:bookmarkStart w:id="7360" w:name="_Toc146247116"/>
      <w:r>
        <w:rPr>
          <w:noProof/>
          <w:lang w:val="en-US"/>
        </w:rPr>
        <w:t>J</w:t>
      </w:r>
      <w:r w:rsidRPr="00F6303A">
        <w:rPr>
          <w:noProof/>
          <w:lang w:val="en-US"/>
        </w:rPr>
        <w:t>.1.2.</w:t>
      </w:r>
      <w:r>
        <w:rPr>
          <w:noProof/>
          <w:lang w:val="en-US"/>
        </w:rPr>
        <w:t>8</w:t>
      </w:r>
      <w:r w:rsidRPr="00F6303A">
        <w:rPr>
          <w:noProof/>
          <w:lang w:val="en-US"/>
        </w:rPr>
        <w:tab/>
        <w:t>Info package usage restrictions</w:t>
      </w:r>
      <w:bookmarkEnd w:id="7355"/>
      <w:bookmarkEnd w:id="7356"/>
      <w:bookmarkEnd w:id="7357"/>
      <w:bookmarkEnd w:id="7358"/>
      <w:bookmarkEnd w:id="7359"/>
      <w:bookmarkEnd w:id="7360"/>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61" w:name="_Toc20156569"/>
      <w:bookmarkStart w:id="7362" w:name="_Toc27501765"/>
      <w:bookmarkStart w:id="7363" w:name="_Toc36049896"/>
      <w:bookmarkStart w:id="7364" w:name="_Toc45210666"/>
      <w:bookmarkStart w:id="7365" w:name="_Toc51861493"/>
      <w:bookmarkStart w:id="7366" w:name="_Toc14624711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61"/>
      <w:bookmarkEnd w:id="7362"/>
      <w:bookmarkEnd w:id="7363"/>
      <w:bookmarkEnd w:id="7364"/>
      <w:bookmarkEnd w:id="7365"/>
      <w:bookmarkEnd w:id="736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67" w:name="_Toc20156570"/>
      <w:bookmarkStart w:id="7368" w:name="_Toc27501766"/>
      <w:bookmarkStart w:id="7369" w:name="_Toc36049897"/>
      <w:bookmarkStart w:id="7370" w:name="_Toc45210667"/>
      <w:bookmarkStart w:id="7371" w:name="_Toc51861494"/>
      <w:bookmarkStart w:id="7372" w:name="_Toc146247118"/>
      <w:r>
        <w:rPr>
          <w:lang w:val="en-US"/>
        </w:rPr>
        <w:t>J</w:t>
      </w:r>
      <w:r w:rsidRPr="00F6303A">
        <w:rPr>
          <w:lang w:val="en-US"/>
        </w:rPr>
        <w:t>.1.2.</w:t>
      </w:r>
      <w:r>
        <w:rPr>
          <w:lang w:val="en-US"/>
        </w:rPr>
        <w:t>10</w:t>
      </w:r>
      <w:r w:rsidRPr="00F6303A">
        <w:rPr>
          <w:lang w:val="en-US"/>
        </w:rPr>
        <w:tab/>
        <w:t>Info package security considerations</w:t>
      </w:r>
      <w:bookmarkEnd w:id="7367"/>
      <w:bookmarkEnd w:id="7368"/>
      <w:bookmarkEnd w:id="7369"/>
      <w:bookmarkEnd w:id="7370"/>
      <w:bookmarkEnd w:id="7371"/>
      <w:bookmarkEnd w:id="7372"/>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73" w:name="_Toc20156571"/>
      <w:bookmarkStart w:id="7374" w:name="_Toc27501767"/>
      <w:bookmarkStart w:id="7375" w:name="_Toc36049898"/>
      <w:bookmarkStart w:id="7376" w:name="_Toc45210668"/>
      <w:bookmarkStart w:id="7377" w:name="_Toc51861495"/>
      <w:bookmarkStart w:id="7378" w:name="_Toc146247119"/>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73"/>
      <w:bookmarkEnd w:id="7374"/>
      <w:bookmarkEnd w:id="7375"/>
      <w:bookmarkEnd w:id="7376"/>
      <w:bookmarkEnd w:id="7377"/>
      <w:bookmarkEnd w:id="737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79" w:name="_Toc20156572"/>
      <w:bookmarkStart w:id="7380" w:name="_Toc27501768"/>
      <w:bookmarkStart w:id="7381" w:name="_Toc36049899"/>
      <w:bookmarkStart w:id="7382" w:name="_Toc45210669"/>
      <w:bookmarkStart w:id="7383" w:name="_Toc51861496"/>
      <w:bookmarkStart w:id="7384" w:name="_Toc146247120"/>
      <w:r>
        <w:t>J</w:t>
      </w:r>
      <w:r w:rsidRPr="00F6303A">
        <w:t>.</w:t>
      </w:r>
      <w:r>
        <w:t>2</w:t>
      </w:r>
      <w:r w:rsidRPr="00F6303A">
        <w:tab/>
        <w:t xml:space="preserve">Info package for transfer of </w:t>
      </w:r>
      <w:r>
        <w:t>MCPTT information</w:t>
      </w:r>
      <w:bookmarkEnd w:id="7379"/>
      <w:bookmarkEnd w:id="7380"/>
      <w:bookmarkEnd w:id="7381"/>
      <w:bookmarkEnd w:id="7382"/>
      <w:bookmarkEnd w:id="7383"/>
      <w:bookmarkEnd w:id="7384"/>
    </w:p>
    <w:p w14:paraId="25C64A5D" w14:textId="77777777" w:rsidR="00130993" w:rsidRPr="00F6303A" w:rsidRDefault="00130993" w:rsidP="00567124">
      <w:pPr>
        <w:pStyle w:val="Heading2"/>
        <w:rPr>
          <w:noProof/>
          <w:lang w:val="en-US"/>
        </w:rPr>
      </w:pPr>
      <w:bookmarkStart w:id="7385" w:name="_Toc20156573"/>
      <w:bookmarkStart w:id="7386" w:name="_Toc27501769"/>
      <w:bookmarkStart w:id="7387" w:name="_Toc36049900"/>
      <w:bookmarkStart w:id="7388" w:name="_Toc45210670"/>
      <w:bookmarkStart w:id="7389" w:name="_Toc51861497"/>
      <w:bookmarkStart w:id="7390" w:name="_Toc146247121"/>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85"/>
      <w:bookmarkEnd w:id="7386"/>
      <w:bookmarkEnd w:id="7387"/>
      <w:bookmarkEnd w:id="7388"/>
      <w:bookmarkEnd w:id="7389"/>
      <w:bookmarkEnd w:id="7390"/>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91" w:name="_Toc20156574"/>
      <w:bookmarkStart w:id="7392" w:name="_Toc27501770"/>
      <w:bookmarkStart w:id="7393" w:name="_Toc36049901"/>
      <w:bookmarkStart w:id="7394" w:name="_Toc45210671"/>
      <w:bookmarkStart w:id="7395" w:name="_Toc51861498"/>
      <w:bookmarkStart w:id="7396" w:name="_Toc14624712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91"/>
      <w:bookmarkEnd w:id="7392"/>
      <w:bookmarkEnd w:id="7393"/>
      <w:bookmarkEnd w:id="7394"/>
      <w:bookmarkEnd w:id="7395"/>
      <w:bookmarkEnd w:id="7396"/>
    </w:p>
    <w:p w14:paraId="1BD36FD8" w14:textId="77777777" w:rsidR="00130993" w:rsidRPr="00F6303A" w:rsidRDefault="00130993" w:rsidP="00567124">
      <w:pPr>
        <w:pStyle w:val="Heading3"/>
        <w:rPr>
          <w:noProof/>
          <w:lang w:val="en-US"/>
        </w:rPr>
      </w:pPr>
      <w:bookmarkStart w:id="7397" w:name="_Toc20156575"/>
      <w:bookmarkStart w:id="7398" w:name="_Toc27501771"/>
      <w:bookmarkStart w:id="7399" w:name="_Toc36049902"/>
      <w:bookmarkStart w:id="7400" w:name="_Toc45210672"/>
      <w:bookmarkStart w:id="7401" w:name="_Toc51861499"/>
      <w:bookmarkStart w:id="7402" w:name="_Toc146247123"/>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97"/>
      <w:bookmarkEnd w:id="7398"/>
      <w:bookmarkEnd w:id="7399"/>
      <w:bookmarkEnd w:id="7400"/>
      <w:bookmarkEnd w:id="7401"/>
      <w:bookmarkEnd w:id="7402"/>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403" w:name="_Toc20156576"/>
      <w:bookmarkStart w:id="7404" w:name="_Toc27501772"/>
      <w:bookmarkStart w:id="7405" w:name="_Toc36049903"/>
      <w:bookmarkStart w:id="7406" w:name="_Toc45210673"/>
      <w:bookmarkStart w:id="7407" w:name="_Toc51861500"/>
      <w:bookmarkStart w:id="7408" w:name="_Toc14624712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403"/>
      <w:bookmarkEnd w:id="7404"/>
      <w:bookmarkEnd w:id="7405"/>
      <w:bookmarkEnd w:id="7406"/>
      <w:bookmarkEnd w:id="7407"/>
      <w:bookmarkEnd w:id="7408"/>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409" w:name="_Toc146247125"/>
      <w:r w:rsidRPr="00567124">
        <w:t>J.2.2.3</w:t>
      </w:r>
      <w:r w:rsidRPr="00567124">
        <w:tab/>
        <w:t>Appropriateness of INFO Package Usage</w:t>
      </w:r>
      <w:bookmarkEnd w:id="7409"/>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410" w:name="_Toc20156577"/>
      <w:bookmarkStart w:id="7411" w:name="_Toc27501773"/>
      <w:bookmarkStart w:id="7412" w:name="_Toc36049904"/>
      <w:bookmarkStart w:id="7413" w:name="_Toc45210674"/>
      <w:bookmarkStart w:id="7414" w:name="_Toc51861501"/>
      <w:bookmarkStart w:id="7415" w:name="_Toc146247126"/>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410"/>
      <w:bookmarkEnd w:id="7411"/>
      <w:bookmarkEnd w:id="7412"/>
      <w:bookmarkEnd w:id="7413"/>
      <w:bookmarkEnd w:id="7414"/>
      <w:bookmarkEnd w:id="7415"/>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416" w:name="_Toc20156578"/>
      <w:bookmarkStart w:id="7417" w:name="_Toc27501774"/>
      <w:bookmarkStart w:id="7418" w:name="_Toc36049905"/>
      <w:bookmarkStart w:id="7419" w:name="_Toc45210675"/>
      <w:bookmarkStart w:id="7420" w:name="_Toc51861502"/>
      <w:bookmarkStart w:id="7421" w:name="_Toc146247127"/>
      <w:r>
        <w:t>J</w:t>
      </w:r>
      <w:r w:rsidRPr="00F6303A">
        <w:t>.</w:t>
      </w:r>
      <w:r>
        <w:t>2</w:t>
      </w:r>
      <w:r w:rsidRPr="00F6303A">
        <w:t>.2.</w:t>
      </w:r>
      <w:r>
        <w:t>5</w:t>
      </w:r>
      <w:r w:rsidRPr="00F6303A">
        <w:tab/>
        <w:t>Info package parameters</w:t>
      </w:r>
      <w:bookmarkEnd w:id="7416"/>
      <w:bookmarkEnd w:id="7417"/>
      <w:bookmarkEnd w:id="7418"/>
      <w:bookmarkEnd w:id="7419"/>
      <w:bookmarkEnd w:id="7420"/>
      <w:bookmarkEnd w:id="7421"/>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22" w:name="_Toc20156579"/>
      <w:bookmarkStart w:id="7423" w:name="_Toc27501775"/>
      <w:bookmarkStart w:id="7424" w:name="_Toc36049906"/>
      <w:bookmarkStart w:id="7425" w:name="_Toc45210676"/>
      <w:bookmarkStart w:id="7426" w:name="_Toc51861503"/>
      <w:bookmarkStart w:id="7427" w:name="_Toc146247128"/>
      <w:r>
        <w:t>J</w:t>
      </w:r>
      <w:r w:rsidRPr="00F6303A">
        <w:t>.</w:t>
      </w:r>
      <w:r>
        <w:t>2</w:t>
      </w:r>
      <w:r w:rsidRPr="00F6303A">
        <w:t>.2.</w:t>
      </w:r>
      <w:r>
        <w:t>6</w:t>
      </w:r>
      <w:r w:rsidRPr="00F6303A">
        <w:tab/>
        <w:t>SIP options tags</w:t>
      </w:r>
      <w:bookmarkEnd w:id="7422"/>
      <w:bookmarkEnd w:id="7423"/>
      <w:bookmarkEnd w:id="7424"/>
      <w:bookmarkEnd w:id="7425"/>
      <w:bookmarkEnd w:id="7426"/>
      <w:bookmarkEnd w:id="7427"/>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28" w:name="_Toc20156580"/>
      <w:bookmarkStart w:id="7429" w:name="_Toc27501776"/>
      <w:bookmarkStart w:id="7430" w:name="_Toc36049907"/>
      <w:bookmarkStart w:id="7431" w:name="_Toc45210677"/>
      <w:bookmarkStart w:id="7432" w:name="_Toc51861504"/>
      <w:bookmarkStart w:id="7433" w:name="_Toc146247129"/>
      <w:r>
        <w:t>J</w:t>
      </w:r>
      <w:r w:rsidRPr="00F6303A">
        <w:t>.</w:t>
      </w:r>
      <w:r>
        <w:t>2</w:t>
      </w:r>
      <w:r w:rsidRPr="00F6303A">
        <w:t>.2.</w:t>
      </w:r>
      <w:r>
        <w:rPr>
          <w:lang w:val="en-US"/>
        </w:rPr>
        <w:t>7</w:t>
      </w:r>
      <w:r w:rsidRPr="00F6303A">
        <w:tab/>
      </w:r>
      <w:r w:rsidRPr="00F6303A">
        <w:rPr>
          <w:lang w:val="en-US"/>
        </w:rPr>
        <w:t>INFO message body parts</w:t>
      </w:r>
      <w:bookmarkEnd w:id="7428"/>
      <w:bookmarkEnd w:id="7429"/>
      <w:bookmarkEnd w:id="7430"/>
      <w:bookmarkEnd w:id="7431"/>
      <w:bookmarkEnd w:id="7432"/>
      <w:bookmarkEnd w:id="7433"/>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34" w:name="_Toc20156581"/>
      <w:bookmarkStart w:id="7435" w:name="_Toc27501777"/>
      <w:bookmarkStart w:id="7436" w:name="_Toc36049908"/>
      <w:bookmarkStart w:id="7437" w:name="_Toc45210678"/>
      <w:bookmarkStart w:id="7438" w:name="_Toc51861505"/>
      <w:bookmarkStart w:id="7439" w:name="_Toc146247130"/>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34"/>
      <w:bookmarkEnd w:id="7435"/>
      <w:bookmarkEnd w:id="7436"/>
      <w:bookmarkEnd w:id="7437"/>
      <w:bookmarkEnd w:id="7438"/>
      <w:bookmarkEnd w:id="7439"/>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40" w:name="_Toc20156582"/>
      <w:bookmarkStart w:id="7441" w:name="_Toc27501778"/>
      <w:bookmarkStart w:id="7442" w:name="_Toc36049909"/>
      <w:bookmarkStart w:id="7443" w:name="_Toc45210679"/>
      <w:bookmarkStart w:id="7444" w:name="_Toc51861506"/>
      <w:bookmarkStart w:id="7445" w:name="_Toc146247131"/>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40"/>
      <w:bookmarkEnd w:id="7441"/>
      <w:bookmarkEnd w:id="7442"/>
      <w:bookmarkEnd w:id="7443"/>
      <w:bookmarkEnd w:id="7444"/>
      <w:bookmarkEnd w:id="7445"/>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46" w:name="_Toc20156583"/>
      <w:bookmarkStart w:id="7447" w:name="_Toc27501779"/>
      <w:bookmarkStart w:id="7448" w:name="_Toc36049910"/>
      <w:bookmarkStart w:id="7449" w:name="_Toc45210680"/>
      <w:bookmarkStart w:id="7450" w:name="_Toc51861507"/>
      <w:bookmarkStart w:id="7451" w:name="_Toc146247132"/>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46"/>
      <w:bookmarkEnd w:id="7447"/>
      <w:bookmarkEnd w:id="7448"/>
      <w:bookmarkEnd w:id="7449"/>
      <w:bookmarkEnd w:id="7450"/>
      <w:bookmarkEnd w:id="7451"/>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52" w:name="_Toc20156584"/>
      <w:bookmarkStart w:id="7453" w:name="_Toc27501780"/>
      <w:bookmarkStart w:id="7454" w:name="_Toc36049911"/>
      <w:bookmarkStart w:id="7455" w:name="_Toc45210681"/>
      <w:bookmarkStart w:id="7456" w:name="_Toc51861508"/>
      <w:bookmarkStart w:id="7457" w:name="_Toc146247133"/>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52"/>
      <w:bookmarkEnd w:id="7453"/>
      <w:bookmarkEnd w:id="7454"/>
      <w:bookmarkEnd w:id="7455"/>
      <w:bookmarkEnd w:id="7456"/>
      <w:bookmarkEnd w:id="7457"/>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58" w:name="_Toc20156585"/>
      <w:bookmarkStart w:id="7459" w:name="_Toc27501781"/>
      <w:bookmarkStart w:id="7460" w:name="_Toc36049912"/>
      <w:bookmarkStart w:id="7461" w:name="_Toc45210682"/>
      <w:bookmarkStart w:id="7462" w:name="_Toc51861509"/>
      <w:bookmarkStart w:id="7463" w:name="_Toc146247134"/>
      <w:r>
        <w:t xml:space="preserve">Annex </w:t>
      </w:r>
      <w:r>
        <w:rPr>
          <w:lang w:eastAsia="zh-CN"/>
        </w:rPr>
        <w:t>K</w:t>
      </w:r>
      <w:r>
        <w:t xml:space="preserve"> (</w:t>
      </w:r>
      <w:r w:rsidR="006B04B7">
        <w:t>i</w:t>
      </w:r>
      <w:r>
        <w:t>nformative):</w:t>
      </w:r>
      <w:r>
        <w:br/>
        <w:t>IANA UDP port registration form</w:t>
      </w:r>
      <w:bookmarkEnd w:id="7458"/>
      <w:bookmarkEnd w:id="7459"/>
      <w:bookmarkEnd w:id="7460"/>
      <w:bookmarkEnd w:id="7461"/>
      <w:bookmarkEnd w:id="7462"/>
      <w:bookmarkEnd w:id="7463"/>
    </w:p>
    <w:p w14:paraId="77375F4E" w14:textId="77777777" w:rsidR="00AB293F" w:rsidRDefault="00AB293F" w:rsidP="00AB293F">
      <w:bookmarkStart w:id="7464"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64"/>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65"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bookmarkStart w:id="7466" w:name="MCCQCTEMPBM_00000254"/>
            <w:r>
              <w:t xml:space="preserve"> section </w:t>
            </w:r>
            <w:bookmarkEnd w:id="7466"/>
            <w:r>
              <w:t>7.1.</w:t>
            </w:r>
            <w:bookmarkEnd w:id="7465"/>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67" w:name="_Toc146247135"/>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67"/>
      <w:r w:rsidRPr="006E59FF">
        <w:t xml:space="preserve"> </w:t>
      </w:r>
    </w:p>
    <w:p w14:paraId="5644A4A5" w14:textId="6AC3C1B2" w:rsidR="00D632C9" w:rsidRDefault="00D632C9" w:rsidP="00567124">
      <w:pPr>
        <w:pStyle w:val="Heading1"/>
        <w:pBdr>
          <w:top w:val="none" w:sz="0" w:space="0" w:color="auto"/>
        </w:pBdr>
      </w:pPr>
      <w:bookmarkStart w:id="7468" w:name="_Toc146247136"/>
      <w:r>
        <w:t>L.1</w:t>
      </w:r>
      <w:r>
        <w:tab/>
        <w:t>General</w:t>
      </w:r>
      <w:bookmarkEnd w:id="7468"/>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69" w:name="_Toc20212498"/>
      <w:bookmarkStart w:id="7470" w:name="_Toc27731853"/>
      <w:bookmarkStart w:id="7471" w:name="_Toc36127631"/>
      <w:bookmarkStart w:id="7472" w:name="_Toc45214737"/>
      <w:bookmarkStart w:id="7473" w:name="_Toc51937876"/>
      <w:bookmarkStart w:id="7474" w:name="_Toc51938185"/>
      <w:bookmarkStart w:id="7475" w:name="_Toc82013054"/>
      <w:bookmarkStart w:id="7476" w:name="_Toc146247137"/>
      <w:r>
        <w:t>L.2</w:t>
      </w:r>
      <w:r>
        <w:tab/>
      </w:r>
      <w:bookmarkEnd w:id="7469"/>
      <w:bookmarkEnd w:id="7470"/>
      <w:bookmarkEnd w:id="7471"/>
      <w:bookmarkEnd w:id="7472"/>
      <w:bookmarkEnd w:id="7473"/>
      <w:bookmarkEnd w:id="7474"/>
      <w:bookmarkEnd w:id="7475"/>
      <w:r>
        <w:t>Aspects not applicable to 5GS</w:t>
      </w:r>
      <w:bookmarkEnd w:id="7476"/>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77" w:name="_Toc146247138"/>
      <w:r>
        <w:t>L.3</w:t>
      </w:r>
      <w:r>
        <w:tab/>
        <w:t>Mapping of EPS-specific terms to 5GS</w:t>
      </w:r>
      <w:bookmarkEnd w:id="7477"/>
    </w:p>
    <w:p w14:paraId="1974630F" w14:textId="77777777" w:rsidR="00336206" w:rsidRDefault="00336206" w:rsidP="00336206">
      <w:pPr>
        <w:pStyle w:val="Heading2"/>
      </w:pPr>
      <w:bookmarkStart w:id="7478" w:name="_Toc146247139"/>
      <w:r>
        <w:t>L.3.1</w:t>
      </w:r>
      <w:r>
        <w:tab/>
        <w:t>Session aspects</w:t>
      </w:r>
      <w:bookmarkEnd w:id="7478"/>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79" w:name="_Toc146247140"/>
      <w:r>
        <w:t>L.3.2</w:t>
      </w:r>
      <w:r>
        <w:tab/>
        <w:t>Bearer aspects</w:t>
      </w:r>
      <w:bookmarkEnd w:id="7479"/>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80" w:name="_Toc146247141"/>
      <w:r>
        <w:t>L.3.3</w:t>
      </w:r>
      <w:r>
        <w:tab/>
        <w:t>Resource sharing</w:t>
      </w:r>
      <w:bookmarkEnd w:id="7480"/>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81" w:name="_Toc146247142"/>
      <w:r>
        <w:lastRenderedPageBreak/>
        <w:t>L.3.4</w:t>
      </w:r>
      <w:r>
        <w:tab/>
      </w:r>
      <w:r w:rsidRPr="00B963A7">
        <w:t>Mapping of MBMS terms to MBS</w:t>
      </w:r>
      <w:bookmarkEnd w:id="7481"/>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82" w:name="_Toc146247143"/>
      <w:r>
        <w:t>L.3.5</w:t>
      </w:r>
      <w:r>
        <w:tab/>
      </w:r>
      <w:r w:rsidRPr="00B963A7">
        <w:t xml:space="preserve">Mapping of </w:t>
      </w:r>
      <w:r>
        <w:t>ProSe</w:t>
      </w:r>
      <w:r w:rsidRPr="00B963A7">
        <w:t xml:space="preserve"> terms to </w:t>
      </w:r>
      <w:r>
        <w:t>5G ProSe</w:t>
      </w:r>
      <w:bookmarkEnd w:id="7482"/>
    </w:p>
    <w:p w14:paraId="28CA556E" w14:textId="77777777" w:rsidR="0087268F" w:rsidRPr="00E81899" w:rsidRDefault="0087268F" w:rsidP="0087268F">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83" w:name="_Toc20156586"/>
      <w:bookmarkStart w:id="7484" w:name="_Toc27501782"/>
      <w:bookmarkStart w:id="7485" w:name="_Toc36049913"/>
      <w:bookmarkStart w:id="7486" w:name="_Toc45210683"/>
      <w:bookmarkStart w:id="7487" w:name="_Toc51861510"/>
      <w:bookmarkStart w:id="7488" w:name="_Toc146247144"/>
      <w:r w:rsidRPr="0073469F">
        <w:lastRenderedPageBreak/>
        <w:t xml:space="preserve">Annex </w:t>
      </w:r>
      <w:r w:rsidR="00D632C9">
        <w:t>M</w:t>
      </w:r>
      <w:r w:rsidR="00D632C9" w:rsidRPr="0073469F">
        <w:t xml:space="preserve"> </w:t>
      </w:r>
      <w:r w:rsidRPr="0073469F">
        <w:t>(informative):</w:t>
      </w:r>
      <w:r w:rsidRPr="0073469F">
        <w:br/>
        <w:t>Change history</w:t>
      </w:r>
      <w:bookmarkEnd w:id="7483"/>
      <w:bookmarkEnd w:id="7484"/>
      <w:bookmarkEnd w:id="7485"/>
      <w:bookmarkEnd w:id="7486"/>
      <w:bookmarkEnd w:id="7487"/>
      <w:bookmarkEnd w:id="748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29"/>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89" w:name="MCCQCTEMPBM_00000278"/>
            <w:r w:rsidRPr="004E36A0">
              <w:rPr>
                <w:sz w:val="16"/>
                <w:szCs w:val="16"/>
              </w:rPr>
              <w:t xml:space="preserve"> sections </w:t>
            </w:r>
            <w:bookmarkEnd w:id="7489"/>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F7039" w14:textId="77777777" w:rsidR="00F67B1C" w:rsidRDefault="00F67B1C">
      <w:r>
        <w:separator/>
      </w:r>
    </w:p>
    <w:p w14:paraId="3DC10470" w14:textId="77777777" w:rsidR="00F67B1C" w:rsidRDefault="00F67B1C"/>
  </w:endnote>
  <w:endnote w:type="continuationSeparator" w:id="0">
    <w:p w14:paraId="53A3587D" w14:textId="77777777" w:rsidR="00F67B1C" w:rsidRDefault="00F67B1C">
      <w:r>
        <w:continuationSeparator/>
      </w:r>
    </w:p>
    <w:p w14:paraId="3C8694E4" w14:textId="77777777" w:rsidR="00F67B1C" w:rsidRDefault="00F67B1C"/>
  </w:endnote>
  <w:endnote w:type="continuationNotice" w:id="1">
    <w:p w14:paraId="448FE4F9" w14:textId="77777777" w:rsidR="00F67B1C" w:rsidRDefault="00F67B1C">
      <w:pPr>
        <w:spacing w:after="0"/>
      </w:pPr>
    </w:p>
    <w:p w14:paraId="5F4FF288" w14:textId="77777777" w:rsidR="00F67B1C" w:rsidRDefault="00F67B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G Times (W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A2508" w14:textId="77777777" w:rsidR="00F67B1C" w:rsidRDefault="00F67B1C">
      <w:r>
        <w:separator/>
      </w:r>
    </w:p>
    <w:p w14:paraId="28AB725C" w14:textId="77777777" w:rsidR="00F67B1C" w:rsidRDefault="00F67B1C"/>
  </w:footnote>
  <w:footnote w:type="continuationSeparator" w:id="0">
    <w:p w14:paraId="73026B75" w14:textId="77777777" w:rsidR="00F67B1C" w:rsidRDefault="00F67B1C">
      <w:r>
        <w:continuationSeparator/>
      </w:r>
    </w:p>
    <w:p w14:paraId="3EE14983" w14:textId="77777777" w:rsidR="00F67B1C" w:rsidRDefault="00F67B1C"/>
  </w:footnote>
  <w:footnote w:type="continuationNotice" w:id="1">
    <w:p w14:paraId="6E91E90C" w14:textId="77777777" w:rsidR="00F67B1C" w:rsidRDefault="00F67B1C">
      <w:pPr>
        <w:spacing w:after="0"/>
      </w:pPr>
    </w:p>
    <w:p w14:paraId="6EA6686B" w14:textId="77777777" w:rsidR="00F67B1C" w:rsidRDefault="00F67B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B02FB8F"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DB0">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0C7B41CA"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DB0">
      <w:rPr>
        <w:rFonts w:ascii="Arial" w:hAnsi="Arial" w:cs="Arial"/>
        <w:b/>
        <w:noProof/>
        <w:sz w:val="18"/>
        <w:szCs w:val="18"/>
      </w:rPr>
      <w:t>3GPP TS 24.379 V18.4.0 (2023-09)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168B911"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DB0">
      <w:rPr>
        <w:rFonts w:ascii="Arial" w:hAnsi="Arial" w:cs="Arial"/>
        <w:b/>
        <w:noProof/>
        <w:sz w:val="18"/>
        <w:szCs w:val="18"/>
      </w:rPr>
      <w:t>3GPP TS 24.379 V18.4.0 (2023-09)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6BE276C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DB0">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2FE6"/>
    <w:rsid w:val="00013502"/>
    <w:rsid w:val="00013FCB"/>
    <w:rsid w:val="00014D0E"/>
    <w:rsid w:val="000160D6"/>
    <w:rsid w:val="00016B6E"/>
    <w:rsid w:val="00017368"/>
    <w:rsid w:val="0002224D"/>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77981"/>
    <w:rsid w:val="00080512"/>
    <w:rsid w:val="00080934"/>
    <w:rsid w:val="00081835"/>
    <w:rsid w:val="00084266"/>
    <w:rsid w:val="0008568C"/>
    <w:rsid w:val="0008592D"/>
    <w:rsid w:val="00086021"/>
    <w:rsid w:val="000867D8"/>
    <w:rsid w:val="00086B5F"/>
    <w:rsid w:val="00087265"/>
    <w:rsid w:val="000875E4"/>
    <w:rsid w:val="00087686"/>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671A"/>
    <w:rsid w:val="000C08A8"/>
    <w:rsid w:val="000C09FC"/>
    <w:rsid w:val="000C16C2"/>
    <w:rsid w:val="000C1CCC"/>
    <w:rsid w:val="000C5F19"/>
    <w:rsid w:val="000C6642"/>
    <w:rsid w:val="000C792B"/>
    <w:rsid w:val="000C79F8"/>
    <w:rsid w:val="000D04C6"/>
    <w:rsid w:val="000D2E08"/>
    <w:rsid w:val="000D2F27"/>
    <w:rsid w:val="000D3E41"/>
    <w:rsid w:val="000D42EE"/>
    <w:rsid w:val="000D494D"/>
    <w:rsid w:val="000D4BA0"/>
    <w:rsid w:val="000D4D62"/>
    <w:rsid w:val="000D58AB"/>
    <w:rsid w:val="000D5B2D"/>
    <w:rsid w:val="000D5CD4"/>
    <w:rsid w:val="000D639F"/>
    <w:rsid w:val="000D6919"/>
    <w:rsid w:val="000E03E3"/>
    <w:rsid w:val="000E0449"/>
    <w:rsid w:val="000E07C0"/>
    <w:rsid w:val="000E07EE"/>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5F3"/>
    <w:rsid w:val="00123DCE"/>
    <w:rsid w:val="00123E04"/>
    <w:rsid w:val="00124474"/>
    <w:rsid w:val="00124FDA"/>
    <w:rsid w:val="0012610C"/>
    <w:rsid w:val="00127294"/>
    <w:rsid w:val="00127E12"/>
    <w:rsid w:val="00130993"/>
    <w:rsid w:val="00131796"/>
    <w:rsid w:val="00133865"/>
    <w:rsid w:val="00133E44"/>
    <w:rsid w:val="00137B22"/>
    <w:rsid w:val="00137FEC"/>
    <w:rsid w:val="001427CE"/>
    <w:rsid w:val="0014729E"/>
    <w:rsid w:val="0015060C"/>
    <w:rsid w:val="001542EF"/>
    <w:rsid w:val="001557DB"/>
    <w:rsid w:val="001568B0"/>
    <w:rsid w:val="00156F41"/>
    <w:rsid w:val="0016035C"/>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1A30"/>
    <w:rsid w:val="001E3409"/>
    <w:rsid w:val="001E416B"/>
    <w:rsid w:val="001E5F65"/>
    <w:rsid w:val="001E6823"/>
    <w:rsid w:val="001E6D2F"/>
    <w:rsid w:val="001F121D"/>
    <w:rsid w:val="001F168B"/>
    <w:rsid w:val="001F26B4"/>
    <w:rsid w:val="001F2FA7"/>
    <w:rsid w:val="001F2FFF"/>
    <w:rsid w:val="001F59B0"/>
    <w:rsid w:val="00200DF6"/>
    <w:rsid w:val="00202677"/>
    <w:rsid w:val="00202B2F"/>
    <w:rsid w:val="00203AC0"/>
    <w:rsid w:val="00203F72"/>
    <w:rsid w:val="0020475A"/>
    <w:rsid w:val="0020526A"/>
    <w:rsid w:val="002052ED"/>
    <w:rsid w:val="00205E23"/>
    <w:rsid w:val="0020666C"/>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4E17"/>
    <w:rsid w:val="00246ABD"/>
    <w:rsid w:val="002470D5"/>
    <w:rsid w:val="0024734F"/>
    <w:rsid w:val="0024749E"/>
    <w:rsid w:val="00247B37"/>
    <w:rsid w:val="00250995"/>
    <w:rsid w:val="002523A8"/>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67BB"/>
    <w:rsid w:val="002D7280"/>
    <w:rsid w:val="002D79C8"/>
    <w:rsid w:val="002E0D5B"/>
    <w:rsid w:val="002E150D"/>
    <w:rsid w:val="002E2B2D"/>
    <w:rsid w:val="002E2F7C"/>
    <w:rsid w:val="002E30ED"/>
    <w:rsid w:val="002E3BC9"/>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CDE"/>
    <w:rsid w:val="00346F53"/>
    <w:rsid w:val="00346F6E"/>
    <w:rsid w:val="0034721F"/>
    <w:rsid w:val="00347AAC"/>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E5A58"/>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8FD"/>
    <w:rsid w:val="00436CF9"/>
    <w:rsid w:val="0043732B"/>
    <w:rsid w:val="00437D87"/>
    <w:rsid w:val="00437EBC"/>
    <w:rsid w:val="004423D0"/>
    <w:rsid w:val="00442588"/>
    <w:rsid w:val="0044557C"/>
    <w:rsid w:val="00446953"/>
    <w:rsid w:val="00447BFA"/>
    <w:rsid w:val="00450EC4"/>
    <w:rsid w:val="00451CD4"/>
    <w:rsid w:val="0045201D"/>
    <w:rsid w:val="004527E4"/>
    <w:rsid w:val="004535A6"/>
    <w:rsid w:val="004539FE"/>
    <w:rsid w:val="00456994"/>
    <w:rsid w:val="00456BE7"/>
    <w:rsid w:val="00456EBF"/>
    <w:rsid w:val="0045700C"/>
    <w:rsid w:val="00457371"/>
    <w:rsid w:val="00457E4C"/>
    <w:rsid w:val="00460E0B"/>
    <w:rsid w:val="00461243"/>
    <w:rsid w:val="004640DC"/>
    <w:rsid w:val="004645DB"/>
    <w:rsid w:val="004664F3"/>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10B"/>
    <w:rsid w:val="00591AF4"/>
    <w:rsid w:val="00594F53"/>
    <w:rsid w:val="00595176"/>
    <w:rsid w:val="0059693F"/>
    <w:rsid w:val="00596ECA"/>
    <w:rsid w:val="00597574"/>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2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0B4"/>
    <w:rsid w:val="005D3DBE"/>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4BB1"/>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6F3"/>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3350"/>
    <w:rsid w:val="006D4665"/>
    <w:rsid w:val="006D4FCD"/>
    <w:rsid w:val="006D6089"/>
    <w:rsid w:val="006D6D19"/>
    <w:rsid w:val="006D7531"/>
    <w:rsid w:val="006E0D8D"/>
    <w:rsid w:val="006E0F78"/>
    <w:rsid w:val="006E196B"/>
    <w:rsid w:val="006E208F"/>
    <w:rsid w:val="006E395C"/>
    <w:rsid w:val="006E523A"/>
    <w:rsid w:val="006E5A84"/>
    <w:rsid w:val="006E5D3A"/>
    <w:rsid w:val="006E5F36"/>
    <w:rsid w:val="006E7138"/>
    <w:rsid w:val="006E7B65"/>
    <w:rsid w:val="006F24E4"/>
    <w:rsid w:val="006F69C6"/>
    <w:rsid w:val="006F743D"/>
    <w:rsid w:val="006F7848"/>
    <w:rsid w:val="00700134"/>
    <w:rsid w:val="00700C7F"/>
    <w:rsid w:val="00700F34"/>
    <w:rsid w:val="0070375C"/>
    <w:rsid w:val="0070488A"/>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532F"/>
    <w:rsid w:val="00745377"/>
    <w:rsid w:val="007472BF"/>
    <w:rsid w:val="00750436"/>
    <w:rsid w:val="007505F6"/>
    <w:rsid w:val="00750A07"/>
    <w:rsid w:val="00752383"/>
    <w:rsid w:val="00752949"/>
    <w:rsid w:val="00752DF8"/>
    <w:rsid w:val="007533C4"/>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2277"/>
    <w:rsid w:val="007B2B5B"/>
    <w:rsid w:val="007B314E"/>
    <w:rsid w:val="007B4FF0"/>
    <w:rsid w:val="007B5195"/>
    <w:rsid w:val="007B5DEE"/>
    <w:rsid w:val="007B6646"/>
    <w:rsid w:val="007C1A6F"/>
    <w:rsid w:val="007C296C"/>
    <w:rsid w:val="007C303C"/>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781C"/>
    <w:rsid w:val="007F1318"/>
    <w:rsid w:val="007F1CCD"/>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4E88"/>
    <w:rsid w:val="008450F0"/>
    <w:rsid w:val="0084537F"/>
    <w:rsid w:val="00845E4C"/>
    <w:rsid w:val="008469A9"/>
    <w:rsid w:val="0085045E"/>
    <w:rsid w:val="008506FC"/>
    <w:rsid w:val="00851C14"/>
    <w:rsid w:val="00853367"/>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F05F4"/>
    <w:rsid w:val="008F162F"/>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80"/>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6EAB"/>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6DD1"/>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3E6F"/>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F5C"/>
    <w:rsid w:val="00AD4EB1"/>
    <w:rsid w:val="00AD511F"/>
    <w:rsid w:val="00AD54D6"/>
    <w:rsid w:val="00AD55A7"/>
    <w:rsid w:val="00AD5761"/>
    <w:rsid w:val="00AD5BD5"/>
    <w:rsid w:val="00AD6BF7"/>
    <w:rsid w:val="00AE139F"/>
    <w:rsid w:val="00AE1BBE"/>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DDF"/>
    <w:rsid w:val="00B5392F"/>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1E2E"/>
    <w:rsid w:val="00C22D79"/>
    <w:rsid w:val="00C2487C"/>
    <w:rsid w:val="00C255AB"/>
    <w:rsid w:val="00C26FC2"/>
    <w:rsid w:val="00C31289"/>
    <w:rsid w:val="00C31334"/>
    <w:rsid w:val="00C33079"/>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2862"/>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0DB0"/>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EAF"/>
    <w:rsid w:val="00D62335"/>
    <w:rsid w:val="00D632C9"/>
    <w:rsid w:val="00D6341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2B12"/>
    <w:rsid w:val="00DD3613"/>
    <w:rsid w:val="00DD4FF4"/>
    <w:rsid w:val="00DD66F6"/>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0790"/>
    <w:rsid w:val="00F322B9"/>
    <w:rsid w:val="00F3346F"/>
    <w:rsid w:val="00F34C09"/>
    <w:rsid w:val="00F36131"/>
    <w:rsid w:val="00F36282"/>
    <w:rsid w:val="00F36432"/>
    <w:rsid w:val="00F36726"/>
    <w:rsid w:val="00F36C58"/>
    <w:rsid w:val="00F37006"/>
    <w:rsid w:val="00F37A3D"/>
    <w:rsid w:val="00F37CC3"/>
    <w:rsid w:val="00F40F5F"/>
    <w:rsid w:val="00F41665"/>
    <w:rsid w:val="00F43350"/>
    <w:rsid w:val="00F4468D"/>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662C3"/>
    <w:rsid w:val="00F67B1C"/>
    <w:rsid w:val="00F70293"/>
    <w:rsid w:val="00F70FF0"/>
    <w:rsid w:val="00F714D3"/>
    <w:rsid w:val="00F71C2B"/>
    <w:rsid w:val="00F73EA2"/>
    <w:rsid w:val="00F74653"/>
    <w:rsid w:val="00F75C14"/>
    <w:rsid w:val="00F76FA5"/>
    <w:rsid w:val="00F77316"/>
    <w:rsid w:val="00F77F50"/>
    <w:rsid w:val="00F806C9"/>
    <w:rsid w:val="00F811D0"/>
    <w:rsid w:val="00F82F86"/>
    <w:rsid w:val="00F848C3"/>
    <w:rsid w:val="00F85F38"/>
    <w:rsid w:val="00F86262"/>
    <w:rsid w:val="00F87820"/>
    <w:rsid w:val="00F914C4"/>
    <w:rsid w:val="00F91752"/>
    <w:rsid w:val="00F91E9C"/>
    <w:rsid w:val="00F921ED"/>
    <w:rsid w:val="00F94D1F"/>
    <w:rsid w:val="00F96086"/>
    <w:rsid w:val="00F96C72"/>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6646"/>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E7C3E"/>
    <w:rsid w:val="00FE7D5A"/>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727</Pages>
  <Words>346543</Words>
  <Characters>1975299</Characters>
  <Application>Microsoft Office Word</Application>
  <DocSecurity>0</DocSecurity>
  <Lines>16460</Lines>
  <Paragraphs>4634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2317208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Edit</cp:lastModifiedBy>
  <cp:revision>3</cp:revision>
  <dcterms:created xsi:type="dcterms:W3CDTF">2023-09-22T01:11:00Z</dcterms:created>
  <dcterms:modified xsi:type="dcterms:W3CDTF">2023-09-22T01:16:00Z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