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49D5D84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0B6E4A">
              <w:t>0</w:t>
            </w:r>
            <w:r w:rsidRPr="000C5798">
              <w:t>.</w:t>
            </w:r>
            <w:r w:rsidR="003A7C29">
              <w:t>1</w:t>
            </w:r>
            <w:r w:rsidRPr="000C5798">
              <w:t>.</w:t>
            </w:r>
            <w:bookmarkEnd w:id="3"/>
            <w:r w:rsidR="003A7C29">
              <w:t>0</w:t>
            </w:r>
            <w:r w:rsidRPr="000C5798">
              <w:t xml:space="preserve"> </w:t>
            </w:r>
            <w:r w:rsidRPr="000C5798">
              <w:rPr>
                <w:sz w:val="32"/>
              </w:rPr>
              <w:t>(</w:t>
            </w:r>
            <w:bookmarkStart w:id="4" w:name="issueDate"/>
            <w:r w:rsidR="000C5798">
              <w:rPr>
                <w:sz w:val="32"/>
              </w:rPr>
              <w:t>2020</w:t>
            </w:r>
            <w:r w:rsidRPr="000C5798">
              <w:rPr>
                <w:sz w:val="32"/>
              </w:rPr>
              <w:t>-</w:t>
            </w:r>
            <w:bookmarkEnd w:id="4"/>
            <w:r w:rsidR="000C5798">
              <w:rPr>
                <w:sz w:val="32"/>
              </w:rPr>
              <w:t>0</w:t>
            </w:r>
            <w:r w:rsidR="003A7C29">
              <w:rPr>
                <w:sz w:val="32"/>
              </w:rPr>
              <w:t>8</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0C5798" w:rsidRPr="00656BA2">
              <w:t>Services and System Aspects</w:t>
            </w:r>
            <w:r w:rsidRPr="000C5798">
              <w:t>;</w:t>
            </w:r>
          </w:p>
          <w:bookmarkEnd w:id="6"/>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r w:rsidR="00A65610">
              <w:rPr>
                <w:rStyle w:val="ZGSM"/>
              </w:rPr>
              <w:t>8</w:t>
            </w:r>
            <w:bookmarkEnd w:id="7"/>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444DA5">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7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444DA5" w:rsidP="00133525">
            <w:pPr>
              <w:jc w:val="right"/>
            </w:pPr>
            <w:bookmarkStart w:id="8" w:name="logos"/>
            <w:r>
              <w:pict w14:anchorId="707D2F79">
                <v:shape id="_x0000_i1026" type="#_x0000_t75" style="width:127pt;height:76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9" w:name="warningNotice"/>
            <w:r w:rsidRPr="00133525">
              <w:rPr>
                <w:sz w:val="16"/>
              </w:rPr>
              <w:t>The present document has been developed within the 3</w:t>
            </w:r>
            <w:r w:rsidRPr="0021021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94619A">
              <w:rPr>
                <w:rFonts w:ascii="Arial" w:hAnsi="Arial"/>
                <w:sz w:val="18"/>
              </w:rPr>
              <w:t>–</w:t>
            </w:r>
            <w:r w:rsidRPr="00133525">
              <w:rPr>
                <w:rFonts w:ascii="Arial" w:hAnsi="Arial"/>
                <w:sz w:val="18"/>
              </w:rPr>
              <w:t xml:space="preserve"> Sophia Antipolis</w:t>
            </w:r>
          </w:p>
          <w:p w14:paraId="2C611E83" w14:textId="194CAAA8"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94619A">
              <w:rPr>
                <w:rFonts w:ascii="Arial" w:hAnsi="Arial"/>
                <w:sz w:val="18"/>
              </w:rPr>
              <w:t>–</w:t>
            </w:r>
            <w:r w:rsidRPr="00133525">
              <w:rPr>
                <w:rFonts w:ascii="Arial" w:hAnsi="Arial"/>
                <w:sz w:val="18"/>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6E095442" w:rsidR="00E16509" w:rsidRPr="00133525" w:rsidRDefault="00444DA5" w:rsidP="00133525">
            <w:pPr>
              <w:pStyle w:val="FP"/>
              <w:ind w:left="2835" w:right="2835"/>
              <w:jc w:val="center"/>
              <w:rPr>
                <w:rFonts w:ascii="Arial" w:hAnsi="Arial"/>
                <w:sz w:val="18"/>
              </w:rPr>
            </w:pPr>
            <w:hyperlink r:id="rId22" w:history="1">
              <w:r w:rsidR="0094619A" w:rsidRPr="00E91EE2">
                <w:rPr>
                  <w:rStyle w:val="Hyperlink"/>
                  <w:rFonts w:ascii="Arial" w:hAnsi="Arial"/>
                  <w:sz w:val="18"/>
                </w:rPr>
                <w:t>http://www.3gpp.org</w:t>
              </w:r>
            </w:hyperlink>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020</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69113A54" w14:textId="48E91ED2" w:rsidR="00A13334" w:rsidRDefault="004D3578">
      <w:pPr>
        <w:pStyle w:val="TOC1"/>
        <w:rPr>
          <w:rFonts w:asciiTheme="minorHAnsi" w:eastAsiaTheme="minorEastAsia" w:hAnsiTheme="minorHAnsi" w:cstheme="minorBidi"/>
          <w:szCs w:val="22"/>
          <w:lang w:val="de-DE" w:eastAsia="de-DE"/>
        </w:rPr>
      </w:pPr>
      <w:r w:rsidRPr="004D3578">
        <w:fldChar w:fldCharType="begin"/>
      </w:r>
      <w:r w:rsidRPr="004D3578">
        <w:instrText xml:space="preserve"> TOC \o "1-9" </w:instrText>
      </w:r>
      <w:r w:rsidRPr="004D3578">
        <w:fldChar w:fldCharType="separate"/>
      </w:r>
      <w:r w:rsidR="00A13334">
        <w:t>Foreword</w:t>
      </w:r>
      <w:r w:rsidR="00A13334">
        <w:tab/>
      </w:r>
      <w:r w:rsidR="00A13334">
        <w:fldChar w:fldCharType="begin"/>
      </w:r>
      <w:r w:rsidR="00A13334">
        <w:instrText xml:space="preserve"> PAGEREF _Toc47424997 \h </w:instrText>
      </w:r>
      <w:r w:rsidR="00A13334">
        <w:fldChar w:fldCharType="separate"/>
      </w:r>
      <w:r w:rsidR="00A13334">
        <w:t>4</w:t>
      </w:r>
      <w:r w:rsidR="00A13334">
        <w:fldChar w:fldCharType="end"/>
      </w:r>
    </w:p>
    <w:p w14:paraId="54F78D12" w14:textId="6442C75E" w:rsidR="00A13334" w:rsidRDefault="00A13334">
      <w:pPr>
        <w:pStyle w:val="TOC1"/>
        <w:rPr>
          <w:rFonts w:asciiTheme="minorHAnsi" w:eastAsiaTheme="minorEastAsia" w:hAnsiTheme="minorHAnsi" w:cstheme="minorBidi"/>
          <w:szCs w:val="22"/>
          <w:lang w:val="de-DE" w:eastAsia="de-DE"/>
        </w:rPr>
      </w:pPr>
      <w:r>
        <w:t>Introduction</w:t>
      </w:r>
      <w:r>
        <w:tab/>
      </w:r>
      <w:r>
        <w:fldChar w:fldCharType="begin"/>
      </w:r>
      <w:r>
        <w:instrText xml:space="preserve"> PAGEREF _Toc47424998 \h </w:instrText>
      </w:r>
      <w:r>
        <w:fldChar w:fldCharType="separate"/>
      </w:r>
      <w:r>
        <w:t>4</w:t>
      </w:r>
      <w:r>
        <w:fldChar w:fldCharType="end"/>
      </w:r>
    </w:p>
    <w:p w14:paraId="37EBBC3D" w14:textId="5C29BB60" w:rsidR="00A13334" w:rsidRDefault="00A13334">
      <w:pPr>
        <w:pStyle w:val="TOC1"/>
        <w:rPr>
          <w:rFonts w:asciiTheme="minorHAnsi" w:eastAsiaTheme="minorEastAsia" w:hAnsiTheme="minorHAnsi" w:cstheme="minorBidi"/>
          <w:szCs w:val="22"/>
          <w:lang w:val="de-DE" w:eastAsia="de-DE"/>
        </w:rPr>
      </w:pPr>
      <w:r>
        <w:t>1</w:t>
      </w:r>
      <w:r>
        <w:rPr>
          <w:rFonts w:asciiTheme="minorHAnsi" w:eastAsiaTheme="minorEastAsia" w:hAnsiTheme="minorHAnsi" w:cstheme="minorBidi"/>
          <w:szCs w:val="22"/>
          <w:lang w:val="de-DE" w:eastAsia="de-DE"/>
        </w:rPr>
        <w:tab/>
      </w:r>
      <w:r>
        <w:t>Scope</w:t>
      </w:r>
      <w:r>
        <w:tab/>
      </w:r>
      <w:r>
        <w:fldChar w:fldCharType="begin"/>
      </w:r>
      <w:r>
        <w:instrText xml:space="preserve"> PAGEREF _Toc47424999 \h </w:instrText>
      </w:r>
      <w:r>
        <w:fldChar w:fldCharType="separate"/>
      </w:r>
      <w:r>
        <w:t>5</w:t>
      </w:r>
      <w:r>
        <w:fldChar w:fldCharType="end"/>
      </w:r>
    </w:p>
    <w:p w14:paraId="69A13BB0" w14:textId="34FD57A0" w:rsidR="00A13334" w:rsidRDefault="00A13334">
      <w:pPr>
        <w:pStyle w:val="TOC1"/>
        <w:rPr>
          <w:rFonts w:asciiTheme="minorHAnsi" w:eastAsiaTheme="minorEastAsia" w:hAnsiTheme="minorHAnsi" w:cstheme="minorBidi"/>
          <w:szCs w:val="22"/>
          <w:lang w:val="de-DE" w:eastAsia="de-DE"/>
        </w:rPr>
      </w:pPr>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_Toc47425000 \h </w:instrText>
      </w:r>
      <w:r>
        <w:fldChar w:fldCharType="separate"/>
      </w:r>
      <w:r>
        <w:t>5</w:t>
      </w:r>
      <w:r>
        <w:fldChar w:fldCharType="end"/>
      </w:r>
    </w:p>
    <w:p w14:paraId="697BAC5F" w14:textId="0880F425" w:rsidR="00A13334" w:rsidRDefault="00A13334">
      <w:pPr>
        <w:pStyle w:val="TOC1"/>
        <w:rPr>
          <w:rFonts w:asciiTheme="minorHAnsi" w:eastAsiaTheme="minorEastAsia" w:hAnsiTheme="minorHAnsi" w:cstheme="minorBidi"/>
          <w:szCs w:val="22"/>
          <w:lang w:val="de-DE" w:eastAsia="de-DE"/>
        </w:rPr>
      </w:pPr>
      <w:r>
        <w:t>3</w:t>
      </w:r>
      <w:r>
        <w:rPr>
          <w:rFonts w:asciiTheme="minorHAnsi" w:eastAsiaTheme="minorEastAsia" w:hAnsiTheme="minorHAnsi" w:cstheme="minorBidi"/>
          <w:szCs w:val="22"/>
          <w:lang w:val="de-DE" w:eastAsia="de-DE"/>
        </w:rPr>
        <w:tab/>
      </w:r>
      <w:r>
        <w:t>Definitions of terms, symbols and abbreviations</w:t>
      </w:r>
      <w:r>
        <w:tab/>
      </w:r>
      <w:r>
        <w:fldChar w:fldCharType="begin"/>
      </w:r>
      <w:r>
        <w:instrText xml:space="preserve"> PAGEREF _Toc47425001 \h </w:instrText>
      </w:r>
      <w:r>
        <w:fldChar w:fldCharType="separate"/>
      </w:r>
      <w:r>
        <w:t>5</w:t>
      </w:r>
      <w:r>
        <w:fldChar w:fldCharType="end"/>
      </w:r>
    </w:p>
    <w:p w14:paraId="4890A5C2" w14:textId="404A2864" w:rsidR="00A13334" w:rsidRDefault="00A13334">
      <w:pPr>
        <w:pStyle w:val="TOC2"/>
        <w:rPr>
          <w:rFonts w:asciiTheme="minorHAnsi" w:eastAsiaTheme="minorEastAsia" w:hAnsiTheme="minorHAnsi" w:cstheme="minorBidi"/>
          <w:sz w:val="22"/>
          <w:szCs w:val="22"/>
          <w:lang w:val="de-DE" w:eastAsia="de-DE"/>
        </w:rPr>
      </w:pPr>
      <w:r>
        <w:t>3.1</w:t>
      </w:r>
      <w:r>
        <w:rPr>
          <w:rFonts w:asciiTheme="minorHAnsi" w:eastAsiaTheme="minorEastAsia" w:hAnsiTheme="minorHAnsi" w:cstheme="minorBidi"/>
          <w:sz w:val="22"/>
          <w:szCs w:val="22"/>
          <w:lang w:val="de-DE" w:eastAsia="de-DE"/>
        </w:rPr>
        <w:tab/>
      </w:r>
      <w:r>
        <w:t>Terms</w:t>
      </w:r>
      <w:r>
        <w:tab/>
      </w:r>
      <w:r>
        <w:fldChar w:fldCharType="begin"/>
      </w:r>
      <w:r>
        <w:instrText xml:space="preserve"> PAGEREF _Toc47425002 \h </w:instrText>
      </w:r>
      <w:r>
        <w:fldChar w:fldCharType="separate"/>
      </w:r>
      <w:r>
        <w:t>5</w:t>
      </w:r>
      <w:r>
        <w:fldChar w:fldCharType="end"/>
      </w:r>
    </w:p>
    <w:p w14:paraId="7033D6DE" w14:textId="542810A9" w:rsidR="00A13334" w:rsidRDefault="00A13334">
      <w:pPr>
        <w:pStyle w:val="TOC2"/>
        <w:rPr>
          <w:rFonts w:asciiTheme="minorHAnsi" w:eastAsiaTheme="minorEastAsia" w:hAnsiTheme="minorHAnsi" w:cstheme="minorBidi"/>
          <w:sz w:val="22"/>
          <w:szCs w:val="22"/>
          <w:lang w:val="de-DE" w:eastAsia="de-DE"/>
        </w:rPr>
      </w:pPr>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_Toc47425003 \h </w:instrText>
      </w:r>
      <w:r>
        <w:fldChar w:fldCharType="separate"/>
      </w:r>
      <w:r>
        <w:t>5</w:t>
      </w:r>
      <w:r>
        <w:fldChar w:fldCharType="end"/>
      </w:r>
    </w:p>
    <w:p w14:paraId="0FC70939" w14:textId="13E3F88C" w:rsidR="00A13334" w:rsidRDefault="00A13334">
      <w:pPr>
        <w:pStyle w:val="TOC2"/>
        <w:rPr>
          <w:rFonts w:asciiTheme="minorHAnsi" w:eastAsiaTheme="minorEastAsia" w:hAnsiTheme="minorHAnsi" w:cstheme="minorBidi"/>
          <w:sz w:val="22"/>
          <w:szCs w:val="22"/>
          <w:lang w:val="de-DE" w:eastAsia="de-DE"/>
        </w:rPr>
      </w:pPr>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_Toc47425004 \h </w:instrText>
      </w:r>
      <w:r>
        <w:fldChar w:fldCharType="separate"/>
      </w:r>
      <w:r>
        <w:t>5</w:t>
      </w:r>
      <w:r>
        <w:fldChar w:fldCharType="end"/>
      </w:r>
    </w:p>
    <w:p w14:paraId="61B98BDF" w14:textId="2E71C915" w:rsidR="00A13334" w:rsidRDefault="00A13334">
      <w:pPr>
        <w:pStyle w:val="TOC1"/>
        <w:rPr>
          <w:rFonts w:asciiTheme="minorHAnsi" w:eastAsiaTheme="minorEastAsia" w:hAnsiTheme="minorHAnsi" w:cstheme="minorBidi"/>
          <w:szCs w:val="22"/>
          <w:lang w:val="de-DE" w:eastAsia="de-DE"/>
        </w:rPr>
      </w:pPr>
      <w:r>
        <w:t>4</w:t>
      </w:r>
      <w:r>
        <w:rPr>
          <w:rFonts w:asciiTheme="minorHAnsi" w:eastAsiaTheme="minorEastAsia" w:hAnsiTheme="minorHAnsi" w:cstheme="minorBidi"/>
          <w:szCs w:val="22"/>
          <w:lang w:val="de-DE" w:eastAsia="de-DE"/>
        </w:rPr>
        <w:tab/>
      </w:r>
      <w:r w:rsidRPr="00D838E0">
        <w:rPr>
          <w:rFonts w:eastAsia="SimSun"/>
          <w:lang w:val="en-US" w:eastAsia="zh-CN"/>
        </w:rPr>
        <w:t>Scenarios</w:t>
      </w:r>
      <w:r>
        <w:tab/>
      </w:r>
      <w:r>
        <w:fldChar w:fldCharType="begin"/>
      </w:r>
      <w:r>
        <w:instrText xml:space="preserve"> PAGEREF _Toc47425005 \h </w:instrText>
      </w:r>
      <w:r>
        <w:fldChar w:fldCharType="separate"/>
      </w:r>
      <w:r>
        <w:t>6</w:t>
      </w:r>
      <w:r>
        <w:fldChar w:fldCharType="end"/>
      </w:r>
    </w:p>
    <w:p w14:paraId="2637E4BF" w14:textId="4072697A" w:rsidR="00A13334" w:rsidRDefault="00A13334">
      <w:pPr>
        <w:pStyle w:val="TOC2"/>
        <w:rPr>
          <w:rFonts w:asciiTheme="minorHAnsi" w:eastAsiaTheme="minorEastAsia" w:hAnsiTheme="minorHAnsi" w:cstheme="minorBidi"/>
          <w:sz w:val="22"/>
          <w:szCs w:val="22"/>
          <w:lang w:val="de-DE" w:eastAsia="de-DE"/>
        </w:rPr>
      </w:pPr>
      <w:r>
        <w:t>4.1</w:t>
      </w:r>
      <w:r>
        <w:rPr>
          <w:rFonts w:asciiTheme="minorHAnsi" w:eastAsiaTheme="minorEastAsia" w:hAnsiTheme="minorHAnsi" w:cstheme="minorBidi"/>
          <w:sz w:val="22"/>
          <w:szCs w:val="22"/>
          <w:lang w:val="de-DE" w:eastAsia="de-DE"/>
        </w:rPr>
        <w:tab/>
      </w:r>
      <w:r>
        <w:t>Gateway UE function services and the relationship to MC service users/clients</w:t>
      </w:r>
      <w:r>
        <w:tab/>
      </w:r>
      <w:r>
        <w:fldChar w:fldCharType="begin"/>
      </w:r>
      <w:r>
        <w:instrText xml:space="preserve"> PAGEREF _Toc47425006 \h </w:instrText>
      </w:r>
      <w:r>
        <w:fldChar w:fldCharType="separate"/>
      </w:r>
      <w:r>
        <w:t>6</w:t>
      </w:r>
      <w:r>
        <w:fldChar w:fldCharType="end"/>
      </w:r>
    </w:p>
    <w:p w14:paraId="494F3B18" w14:textId="1EAFEFF7" w:rsidR="00A13334" w:rsidRDefault="00A13334">
      <w:pPr>
        <w:pStyle w:val="TOC3"/>
        <w:rPr>
          <w:rFonts w:asciiTheme="minorHAnsi" w:eastAsiaTheme="minorEastAsia" w:hAnsiTheme="minorHAnsi" w:cstheme="minorBidi"/>
          <w:sz w:val="22"/>
          <w:szCs w:val="22"/>
          <w:lang w:val="de-DE" w:eastAsia="de-DE"/>
        </w:rPr>
      </w:pPr>
      <w:r>
        <w:t>4.1.1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_Toc47425007 \h </w:instrText>
      </w:r>
      <w:r>
        <w:fldChar w:fldCharType="separate"/>
      </w:r>
      <w:r>
        <w:t>6</w:t>
      </w:r>
      <w:r>
        <w:fldChar w:fldCharType="end"/>
      </w:r>
    </w:p>
    <w:p w14:paraId="7F9ADB09" w14:textId="55707BE0" w:rsidR="00A13334" w:rsidRDefault="00A13334">
      <w:pPr>
        <w:pStyle w:val="TOC1"/>
        <w:rPr>
          <w:rFonts w:asciiTheme="minorHAnsi" w:eastAsiaTheme="minorEastAsia" w:hAnsiTheme="minorHAnsi" w:cstheme="minorBidi"/>
          <w:szCs w:val="22"/>
          <w:lang w:val="de-DE" w:eastAsia="de-DE"/>
        </w:rPr>
      </w:pPr>
      <w:r>
        <w:t>5</w:t>
      </w:r>
      <w:r>
        <w:rPr>
          <w:rFonts w:asciiTheme="minorHAnsi" w:eastAsiaTheme="minorEastAsia" w:hAnsiTheme="minorHAnsi" w:cstheme="minorBidi"/>
          <w:szCs w:val="22"/>
          <w:lang w:val="de-DE" w:eastAsia="de-DE"/>
        </w:rPr>
        <w:tab/>
      </w:r>
      <w:r>
        <w:t>Key issues</w:t>
      </w:r>
      <w:r>
        <w:tab/>
      </w:r>
      <w:r>
        <w:fldChar w:fldCharType="begin"/>
      </w:r>
      <w:r>
        <w:instrText xml:space="preserve"> PAGEREF _Toc47425008 \h </w:instrText>
      </w:r>
      <w:r>
        <w:fldChar w:fldCharType="separate"/>
      </w:r>
      <w:r>
        <w:t>6</w:t>
      </w:r>
      <w:r>
        <w:fldChar w:fldCharType="end"/>
      </w:r>
    </w:p>
    <w:p w14:paraId="72D1E7DF" w14:textId="6DBBBBE2" w:rsidR="00A13334" w:rsidRDefault="00A13334">
      <w:pPr>
        <w:pStyle w:val="TOC2"/>
        <w:rPr>
          <w:rFonts w:asciiTheme="minorHAnsi" w:eastAsiaTheme="minorEastAsia" w:hAnsiTheme="minorHAnsi" w:cstheme="minorBidi"/>
          <w:sz w:val="22"/>
          <w:szCs w:val="22"/>
          <w:lang w:val="de-DE" w:eastAsia="de-DE"/>
        </w:rPr>
      </w:pPr>
      <w:r>
        <w:t>5.1</w:t>
      </w:r>
      <w:r>
        <w:rPr>
          <w:rFonts w:asciiTheme="minorHAnsi" w:eastAsiaTheme="minorEastAsia" w:hAnsiTheme="minorHAnsi" w:cstheme="minorBidi"/>
          <w:sz w:val="22"/>
          <w:szCs w:val="22"/>
          <w:lang w:val="de-DE" w:eastAsia="de-DE"/>
        </w:rPr>
        <w:tab/>
      </w:r>
      <w:r>
        <w:t>Key issue 1 – Functional Architecture for a gateway UE function</w:t>
      </w:r>
      <w:r>
        <w:tab/>
      </w:r>
      <w:r>
        <w:fldChar w:fldCharType="begin"/>
      </w:r>
      <w:r>
        <w:instrText xml:space="preserve"> PAGEREF _Toc47425009 \h </w:instrText>
      </w:r>
      <w:r>
        <w:fldChar w:fldCharType="separate"/>
      </w:r>
      <w:r>
        <w:t>6</w:t>
      </w:r>
      <w:r>
        <w:fldChar w:fldCharType="end"/>
      </w:r>
    </w:p>
    <w:p w14:paraId="79B93CBC" w14:textId="4AF81214" w:rsidR="00A13334" w:rsidRDefault="00A13334">
      <w:pPr>
        <w:pStyle w:val="TOC2"/>
        <w:rPr>
          <w:rFonts w:asciiTheme="minorHAnsi" w:eastAsiaTheme="minorEastAsia" w:hAnsiTheme="minorHAnsi" w:cstheme="minorBidi"/>
          <w:sz w:val="22"/>
          <w:szCs w:val="22"/>
          <w:lang w:val="de-DE" w:eastAsia="de-DE"/>
        </w:rPr>
      </w:pPr>
      <w:r>
        <w:t>5.2</w:t>
      </w:r>
      <w:r>
        <w:rPr>
          <w:rFonts w:asciiTheme="minorHAnsi" w:eastAsiaTheme="minorEastAsia" w:hAnsiTheme="minorHAnsi" w:cstheme="minorBidi"/>
          <w:sz w:val="22"/>
          <w:szCs w:val="22"/>
          <w:lang w:val="de-DE" w:eastAsia="de-DE"/>
        </w:rPr>
        <w:tab/>
      </w:r>
      <w:r>
        <w:t>Key issue 2 – Authorisation for connection of non-3GPP devices with gateway UE functions</w:t>
      </w:r>
      <w:r>
        <w:tab/>
      </w:r>
      <w:r>
        <w:fldChar w:fldCharType="begin"/>
      </w:r>
      <w:r>
        <w:instrText xml:space="preserve"> PAGEREF _Toc47425010 \h </w:instrText>
      </w:r>
      <w:r>
        <w:fldChar w:fldCharType="separate"/>
      </w:r>
      <w:r>
        <w:t>6</w:t>
      </w:r>
      <w:r>
        <w:fldChar w:fldCharType="end"/>
      </w:r>
    </w:p>
    <w:p w14:paraId="525BF9B2" w14:textId="72EC8884" w:rsidR="00A13334" w:rsidRDefault="00A13334">
      <w:pPr>
        <w:pStyle w:val="TOC2"/>
        <w:rPr>
          <w:rFonts w:asciiTheme="minorHAnsi" w:eastAsiaTheme="minorEastAsia" w:hAnsiTheme="minorHAnsi" w:cstheme="minorBidi"/>
          <w:sz w:val="22"/>
          <w:szCs w:val="22"/>
          <w:lang w:val="de-DE" w:eastAsia="de-DE"/>
        </w:rPr>
      </w:pPr>
      <w:r>
        <w:t>5.3</w:t>
      </w:r>
      <w:r>
        <w:rPr>
          <w:rFonts w:asciiTheme="minorHAnsi" w:eastAsiaTheme="minorEastAsia" w:hAnsiTheme="minorHAnsi" w:cstheme="minorBidi"/>
          <w:sz w:val="22"/>
          <w:szCs w:val="22"/>
          <w:lang w:val="de-DE" w:eastAsia="de-DE"/>
        </w:rPr>
        <w:tab/>
      </w:r>
      <w:r>
        <w:t>Key issue 3 – Identification of MC service users behind a gateway UE function residing on non-3GPP devices</w:t>
      </w:r>
      <w:r>
        <w:tab/>
      </w:r>
      <w:r>
        <w:fldChar w:fldCharType="begin"/>
      </w:r>
      <w:r>
        <w:instrText xml:space="preserve"> PAGEREF _Toc47425011 \h </w:instrText>
      </w:r>
      <w:r>
        <w:fldChar w:fldCharType="separate"/>
      </w:r>
      <w:r>
        <w:t>7</w:t>
      </w:r>
      <w:r>
        <w:fldChar w:fldCharType="end"/>
      </w:r>
    </w:p>
    <w:p w14:paraId="2D87162E" w14:textId="7955657F" w:rsidR="00A13334" w:rsidRDefault="00A13334">
      <w:pPr>
        <w:pStyle w:val="TOC2"/>
        <w:rPr>
          <w:rFonts w:asciiTheme="minorHAnsi" w:eastAsiaTheme="minorEastAsia" w:hAnsiTheme="minorHAnsi" w:cstheme="minorBidi"/>
          <w:sz w:val="22"/>
          <w:szCs w:val="22"/>
          <w:lang w:val="de-DE" w:eastAsia="de-DE"/>
        </w:rPr>
      </w:pPr>
      <w:r>
        <w:t>5.4</w:t>
      </w:r>
      <w:r>
        <w:rPr>
          <w:rFonts w:asciiTheme="minorHAnsi" w:eastAsiaTheme="minorEastAsia" w:hAnsiTheme="minorHAnsi" w:cstheme="minorBidi"/>
          <w:sz w:val="22"/>
          <w:szCs w:val="22"/>
          <w:lang w:val="de-DE" w:eastAsia="de-DE"/>
        </w:rPr>
        <w:tab/>
      </w:r>
      <w:r>
        <w:t>Key issue 4 – MBMS support</w:t>
      </w:r>
      <w:r>
        <w:tab/>
      </w:r>
      <w:r>
        <w:fldChar w:fldCharType="begin"/>
      </w:r>
      <w:r>
        <w:instrText xml:space="preserve"> PAGEREF _Toc47425012 \h </w:instrText>
      </w:r>
      <w:r>
        <w:fldChar w:fldCharType="separate"/>
      </w:r>
      <w:r>
        <w:t>7</w:t>
      </w:r>
      <w:r>
        <w:fldChar w:fldCharType="end"/>
      </w:r>
    </w:p>
    <w:p w14:paraId="326AA77F" w14:textId="3C292567" w:rsidR="00A13334" w:rsidRDefault="00A13334">
      <w:pPr>
        <w:pStyle w:val="TOC2"/>
        <w:rPr>
          <w:rFonts w:asciiTheme="minorHAnsi" w:eastAsiaTheme="minorEastAsia" w:hAnsiTheme="minorHAnsi" w:cstheme="minorBidi"/>
          <w:sz w:val="22"/>
          <w:szCs w:val="22"/>
          <w:lang w:val="de-DE" w:eastAsia="de-DE"/>
        </w:rPr>
      </w:pPr>
      <w:r>
        <w:t>5.5</w:t>
      </w:r>
      <w:r>
        <w:rPr>
          <w:rFonts w:asciiTheme="minorHAnsi" w:eastAsiaTheme="minorEastAsia" w:hAnsiTheme="minorHAnsi" w:cstheme="minorBidi"/>
          <w:sz w:val="22"/>
          <w:szCs w:val="22"/>
          <w:lang w:val="de-DE" w:eastAsia="de-DE"/>
        </w:rPr>
        <w:tab/>
      </w:r>
      <w:r>
        <w:t>Key issue 5 – User traffic handling</w:t>
      </w:r>
      <w:r>
        <w:tab/>
      </w:r>
      <w:r>
        <w:fldChar w:fldCharType="begin"/>
      </w:r>
      <w:r>
        <w:instrText xml:space="preserve"> PAGEREF _Toc47425013 \h </w:instrText>
      </w:r>
      <w:r>
        <w:fldChar w:fldCharType="separate"/>
      </w:r>
      <w:r>
        <w:t>8</w:t>
      </w:r>
      <w:r>
        <w:fldChar w:fldCharType="end"/>
      </w:r>
    </w:p>
    <w:p w14:paraId="40A8833C" w14:textId="386BF219" w:rsidR="00A13334" w:rsidRDefault="00A13334">
      <w:pPr>
        <w:pStyle w:val="TOC1"/>
        <w:rPr>
          <w:rFonts w:asciiTheme="minorHAnsi" w:eastAsiaTheme="minorEastAsia" w:hAnsiTheme="minorHAnsi" w:cstheme="minorBidi"/>
          <w:szCs w:val="22"/>
          <w:lang w:val="de-DE" w:eastAsia="de-DE"/>
        </w:rPr>
      </w:pPr>
      <w:r>
        <w:t>6</w:t>
      </w:r>
      <w:r>
        <w:rPr>
          <w:rFonts w:asciiTheme="minorHAnsi" w:eastAsiaTheme="minorEastAsia" w:hAnsiTheme="minorHAnsi" w:cstheme="minorBidi"/>
          <w:szCs w:val="22"/>
          <w:lang w:val="de-DE" w:eastAsia="de-DE"/>
        </w:rPr>
        <w:tab/>
      </w:r>
      <w:r>
        <w:t>Architectural requirements</w:t>
      </w:r>
      <w:r>
        <w:tab/>
      </w:r>
      <w:r>
        <w:fldChar w:fldCharType="begin"/>
      </w:r>
      <w:r>
        <w:instrText xml:space="preserve"> PAGEREF _Toc47425014 \h </w:instrText>
      </w:r>
      <w:r>
        <w:fldChar w:fldCharType="separate"/>
      </w:r>
      <w:r>
        <w:t>8</w:t>
      </w:r>
      <w:r>
        <w:fldChar w:fldCharType="end"/>
      </w:r>
    </w:p>
    <w:p w14:paraId="1BBF754F" w14:textId="7DEE6226" w:rsidR="00A13334" w:rsidRDefault="00A13334">
      <w:pPr>
        <w:pStyle w:val="TOC1"/>
        <w:rPr>
          <w:rFonts w:asciiTheme="minorHAnsi" w:eastAsiaTheme="minorEastAsia" w:hAnsiTheme="minorHAnsi" w:cstheme="minorBidi"/>
          <w:szCs w:val="22"/>
          <w:lang w:val="de-DE" w:eastAsia="de-DE"/>
        </w:rPr>
      </w:pPr>
      <w:r>
        <w:t>7</w:t>
      </w:r>
      <w:r>
        <w:rPr>
          <w:rFonts w:asciiTheme="minorHAnsi" w:eastAsiaTheme="minorEastAsia" w:hAnsiTheme="minorHAnsi" w:cstheme="minorBidi"/>
          <w:szCs w:val="22"/>
          <w:lang w:val="de-DE" w:eastAsia="de-DE"/>
        </w:rPr>
        <w:tab/>
      </w:r>
      <w:r>
        <w:t>Solutions</w:t>
      </w:r>
      <w:r>
        <w:tab/>
      </w:r>
      <w:r>
        <w:fldChar w:fldCharType="begin"/>
      </w:r>
      <w:r>
        <w:instrText xml:space="preserve"> PAGEREF _Toc47425015 \h </w:instrText>
      </w:r>
      <w:r>
        <w:fldChar w:fldCharType="separate"/>
      </w:r>
      <w:r>
        <w:t>8</w:t>
      </w:r>
      <w:r>
        <w:fldChar w:fldCharType="end"/>
      </w:r>
    </w:p>
    <w:p w14:paraId="1B040961" w14:textId="44734531" w:rsidR="00A13334" w:rsidRDefault="00A13334">
      <w:pPr>
        <w:pStyle w:val="TOC1"/>
        <w:rPr>
          <w:rFonts w:asciiTheme="minorHAnsi" w:eastAsiaTheme="minorEastAsia" w:hAnsiTheme="minorHAnsi" w:cstheme="minorBidi"/>
          <w:szCs w:val="22"/>
          <w:lang w:val="de-DE" w:eastAsia="de-DE"/>
        </w:rPr>
      </w:pPr>
      <w:r>
        <w:t>8</w:t>
      </w:r>
      <w:r>
        <w:rPr>
          <w:rFonts w:asciiTheme="minorHAnsi" w:eastAsiaTheme="minorEastAsia" w:hAnsiTheme="minorHAnsi" w:cstheme="minorBidi"/>
          <w:szCs w:val="22"/>
          <w:lang w:val="de-DE" w:eastAsia="de-DE"/>
        </w:rPr>
        <w:tab/>
      </w:r>
      <w:r>
        <w:t>Overall evaluation</w:t>
      </w:r>
      <w:r>
        <w:tab/>
      </w:r>
      <w:r>
        <w:fldChar w:fldCharType="begin"/>
      </w:r>
      <w:r>
        <w:instrText xml:space="preserve"> PAGEREF _Toc47425016 \h </w:instrText>
      </w:r>
      <w:r>
        <w:fldChar w:fldCharType="separate"/>
      </w:r>
      <w:r>
        <w:t>8</w:t>
      </w:r>
      <w:r>
        <w:fldChar w:fldCharType="end"/>
      </w:r>
    </w:p>
    <w:p w14:paraId="04E89221" w14:textId="51168AF9" w:rsidR="00A13334" w:rsidRDefault="00A13334">
      <w:pPr>
        <w:pStyle w:val="TOC1"/>
        <w:rPr>
          <w:rFonts w:asciiTheme="minorHAnsi" w:eastAsiaTheme="minorEastAsia" w:hAnsiTheme="minorHAnsi" w:cstheme="minorBidi"/>
          <w:szCs w:val="22"/>
          <w:lang w:val="de-DE" w:eastAsia="de-DE"/>
        </w:rPr>
      </w:pPr>
      <w:r>
        <w:t>9</w:t>
      </w:r>
      <w:r>
        <w:rPr>
          <w:rFonts w:asciiTheme="minorHAnsi" w:eastAsiaTheme="minorEastAsia" w:hAnsiTheme="minorHAnsi" w:cstheme="minorBidi"/>
          <w:szCs w:val="22"/>
          <w:lang w:val="de-DE" w:eastAsia="de-DE"/>
        </w:rPr>
        <w:tab/>
      </w:r>
      <w:r>
        <w:t>Conclusions</w:t>
      </w:r>
      <w:r>
        <w:tab/>
      </w:r>
      <w:r>
        <w:fldChar w:fldCharType="begin"/>
      </w:r>
      <w:r>
        <w:instrText xml:space="preserve"> PAGEREF _Toc47425017 \h </w:instrText>
      </w:r>
      <w:r>
        <w:fldChar w:fldCharType="separate"/>
      </w:r>
      <w:r>
        <w:t>8</w:t>
      </w:r>
      <w:r>
        <w:fldChar w:fldCharType="end"/>
      </w:r>
    </w:p>
    <w:p w14:paraId="693A9ED4" w14:textId="216EC03A" w:rsidR="00A13334" w:rsidRDefault="00A13334">
      <w:pPr>
        <w:pStyle w:val="TOC1"/>
        <w:rPr>
          <w:rFonts w:asciiTheme="minorHAnsi" w:eastAsiaTheme="minorEastAsia" w:hAnsiTheme="minorHAnsi" w:cstheme="minorBidi"/>
          <w:szCs w:val="22"/>
          <w:lang w:val="de-DE" w:eastAsia="de-DE"/>
        </w:rPr>
      </w:pPr>
      <w:r>
        <w:t>Annex A (informative): Change history</w:t>
      </w:r>
      <w:r>
        <w:tab/>
      </w:r>
      <w:r>
        <w:fldChar w:fldCharType="begin"/>
      </w:r>
      <w:r>
        <w:instrText xml:space="preserve"> PAGEREF _Toc47425018 \h </w:instrText>
      </w:r>
      <w:r>
        <w:fldChar w:fldCharType="separate"/>
      </w:r>
      <w:r>
        <w:t>9</w:t>
      </w:r>
      <w:r>
        <w:fldChar w:fldCharType="end"/>
      </w:r>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47424997"/>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47424998"/>
      <w:bookmarkEnd w:id="19"/>
      <w:r w:rsidRPr="004D3578">
        <w:t>Introduction</w:t>
      </w:r>
      <w:bookmarkEnd w:id="20"/>
    </w:p>
    <w:p w14:paraId="19CD3C22" w14:textId="523971B4"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21021E">
      <w:pPr>
        <w:pStyle w:val="Heading1"/>
      </w:pPr>
      <w:r w:rsidRPr="004D3578">
        <w:br w:type="page"/>
      </w:r>
      <w:bookmarkStart w:id="21" w:name="scope"/>
      <w:bookmarkStart w:id="22" w:name="_Toc47424999"/>
      <w:bookmarkStart w:id="23" w:name="_GoBack"/>
      <w:bookmarkEnd w:id="21"/>
      <w:bookmarkEnd w:id="23"/>
      <w:r w:rsidRPr="004D3578">
        <w:lastRenderedPageBreak/>
        <w:t>1</w:t>
      </w:r>
      <w:r w:rsidRPr="004D3578">
        <w:tab/>
        <w:t>Scope</w:t>
      </w:r>
      <w:bookmarkEnd w:id="22"/>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4" w:name="references"/>
      <w:bookmarkStart w:id="25" w:name="_Toc47425000"/>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C0200">
      <w:pPr>
        <w:pStyle w:val="EX"/>
      </w:pPr>
      <w:r w:rsidRPr="004D3578">
        <w:t>[1]</w:t>
      </w:r>
      <w:r w:rsidRPr="004D3578">
        <w:tab/>
        <w:t>3GPP TR 21.905: "Vocabulary for 3GPP Specifications".</w:t>
      </w:r>
    </w:p>
    <w:p w14:paraId="4F676D9D" w14:textId="6D5B5436" w:rsidR="00EC0200" w:rsidRPr="00EC0200" w:rsidRDefault="00EC0200" w:rsidP="00EC0200">
      <w:pPr>
        <w:pStyle w:val="EX"/>
      </w:pPr>
      <w:r w:rsidRPr="00EC0200">
        <w:t>[2]</w:t>
      </w:r>
      <w:r w:rsidRPr="00EC0200">
        <w:tab/>
        <w:t>3GPP TS 22.179:</w:t>
      </w:r>
      <w:r w:rsidR="00A24D67">
        <w:t xml:space="preserve"> </w:t>
      </w:r>
      <w:r w:rsidRPr="00EC0200">
        <w:t>"Mission Critical Push to Talk (MCPTT); Stage 1"</w:t>
      </w:r>
      <w:r w:rsidR="00A24D67">
        <w:t>.</w:t>
      </w:r>
    </w:p>
    <w:p w14:paraId="298E5675" w14:textId="792E5A0F" w:rsidR="00EC4A25" w:rsidRPr="004D3578" w:rsidRDefault="00EC0200" w:rsidP="0049062B">
      <w:pPr>
        <w:keepLines/>
        <w:ind w:left="1702" w:hanging="1418"/>
      </w:pPr>
      <w:r w:rsidRPr="00EC0200">
        <w:t>[3]</w:t>
      </w:r>
      <w:r w:rsidRPr="00EC0200">
        <w:tab/>
        <w:t>3GPP TS 22.280:</w:t>
      </w:r>
      <w:r w:rsidR="00A24D67">
        <w:t xml:space="preserve"> </w:t>
      </w:r>
      <w:r w:rsidRPr="00EC0200">
        <w:t>"Mission Critical Services Common Requirements (MCCoRe)"</w:t>
      </w:r>
      <w:r w:rsidR="00A24D67">
        <w:t>.</w:t>
      </w:r>
    </w:p>
    <w:p w14:paraId="7C716220" w14:textId="77777777" w:rsidR="00080512" w:rsidRPr="004D3578" w:rsidRDefault="00080512">
      <w:pPr>
        <w:pStyle w:val="Heading1"/>
      </w:pPr>
      <w:bookmarkStart w:id="26" w:name="definitions"/>
      <w:bookmarkStart w:id="27" w:name="_Toc47425001"/>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47425002"/>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7777777" w:rsidR="00047AC8" w:rsidRPr="00047AC8" w:rsidRDefault="00047AC8" w:rsidP="00047AC8">
      <w:r w:rsidRPr="00047AC8">
        <w:rPr>
          <w:b/>
        </w:rPr>
        <w:t>MC gateway UE:</w:t>
      </w:r>
      <w:r w:rsidRPr="00047AC8">
        <w:t xml:space="preserve"> A UE that can be simultaneously shared between multiple MC service clients using the same or different MC services.</w:t>
      </w:r>
    </w:p>
    <w:p w14:paraId="0B5B0E70" w14:textId="77777777" w:rsidR="00080512" w:rsidRPr="004D3578" w:rsidRDefault="00080512">
      <w:pPr>
        <w:pStyle w:val="Heading2"/>
      </w:pPr>
      <w:bookmarkStart w:id="29" w:name="_Toc47425003"/>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47425004"/>
      <w:r w:rsidRPr="004D3578">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1" w:name="clause4"/>
      <w:bookmarkStart w:id="32" w:name="_Toc4538543"/>
      <w:bookmarkStart w:id="33" w:name="_Toc47425005"/>
      <w:bookmarkEnd w:id="31"/>
      <w:r w:rsidRPr="005D5EE7">
        <w:lastRenderedPageBreak/>
        <w:t>4</w:t>
      </w:r>
      <w:r w:rsidRPr="005D5EE7">
        <w:tab/>
      </w:r>
      <w:r w:rsidRPr="005D5EE7">
        <w:rPr>
          <w:rFonts w:eastAsia="SimSun" w:hint="eastAsia"/>
          <w:lang w:val="en-US" w:eastAsia="zh-CN"/>
        </w:rPr>
        <w:t>Scenarios</w:t>
      </w:r>
      <w:bookmarkEnd w:id="32"/>
      <w:bookmarkEnd w:id="33"/>
    </w:p>
    <w:p w14:paraId="103BD9DB" w14:textId="75279DD6" w:rsidR="00E46825" w:rsidRPr="00E46825" w:rsidRDefault="00E46825" w:rsidP="00444DA5">
      <w:pPr>
        <w:pStyle w:val="Heading2"/>
      </w:pPr>
      <w:bookmarkStart w:id="34" w:name="_Toc47425006"/>
      <w:r w:rsidRPr="00E46825">
        <w:t>4.</w:t>
      </w:r>
      <w:r w:rsidR="00424175">
        <w:t>1</w:t>
      </w:r>
      <w:r w:rsidRPr="00E46825">
        <w:tab/>
        <w:t>Gateway UE function services and the relationship to MC service users/clients</w:t>
      </w:r>
      <w:bookmarkEnd w:id="34"/>
    </w:p>
    <w:p w14:paraId="63216EF0" w14:textId="022E2513" w:rsidR="00E46825" w:rsidRPr="00E46825" w:rsidRDefault="00E46825" w:rsidP="00444DA5">
      <w:pPr>
        <w:pStyle w:val="Heading3"/>
      </w:pPr>
      <w:bookmarkStart w:id="35" w:name="_Toc47425007"/>
      <w:r w:rsidRPr="00E46825">
        <w:t>4.</w:t>
      </w:r>
      <w:r w:rsidR="00424175">
        <w:t>1</w:t>
      </w:r>
      <w:r w:rsidRPr="00E46825">
        <w:t>.1</w:t>
      </w:r>
      <w:r w:rsidRPr="00E46825">
        <w:tab/>
        <w:t>General</w:t>
      </w:r>
      <w:bookmarkEnd w:id="35"/>
    </w:p>
    <w:p w14:paraId="14A9E73B" w14:textId="4A3F9785" w:rsidR="00E46825" w:rsidRDefault="00E46825" w:rsidP="00E46825">
      <w:bookmarkStart w:id="36" w:name="_Hlk46387826"/>
      <w:r w:rsidRPr="00E46825">
        <w:t>The gateway UE service may provide the following necessary functions:</w:t>
      </w:r>
    </w:p>
    <w:p w14:paraId="04A4A09D" w14:textId="7A8C9EAB" w:rsidR="00424175" w:rsidRDefault="00424175" w:rsidP="00444DA5">
      <w:pPr>
        <w:pStyle w:val="B1"/>
      </w:pPr>
      <w:r>
        <w:t>-</w:t>
      </w:r>
      <w:r>
        <w:tab/>
      </w:r>
      <w:r w:rsidRPr="00E46825">
        <w:t>Allowing an MC service client to connect to a gateway UE function</w:t>
      </w:r>
      <w:r>
        <w:t>.</w:t>
      </w:r>
    </w:p>
    <w:p w14:paraId="676C828A" w14:textId="04A57D9C" w:rsidR="00424175" w:rsidRDefault="00424175" w:rsidP="00444DA5">
      <w:pPr>
        <w:pStyle w:val="B1"/>
      </w:pPr>
      <w:r>
        <w:t>-</w:t>
      </w:r>
      <w:r>
        <w:tab/>
      </w:r>
      <w:r w:rsidRPr="00424175">
        <w:t>Ensure that the content of communications between the MC service system and MC service client connected to a gateway UE function is unaltered</w:t>
      </w:r>
      <w:r>
        <w:t>.</w:t>
      </w:r>
    </w:p>
    <w:p w14:paraId="22DE2C3C" w14:textId="2D826391" w:rsidR="00424175" w:rsidRDefault="00424175" w:rsidP="00444DA5">
      <w:pPr>
        <w:pStyle w:val="B1"/>
      </w:pPr>
      <w:r>
        <w:t>-</w:t>
      </w:r>
      <w:r>
        <w:tab/>
      </w:r>
      <w:r w:rsidRPr="00424175">
        <w:t>Ensure that the communication traffic attributes, e.g. priority and QoS, of an MC service client connected to a gateway UE function remains independent from other MC service clients concurrently connected to the same gateway UE function.</w:t>
      </w:r>
    </w:p>
    <w:p w14:paraId="4E1C6A96" w14:textId="1AEE033D" w:rsidR="00424175" w:rsidRDefault="00424175" w:rsidP="00444DA5">
      <w:pPr>
        <w:pStyle w:val="B1"/>
      </w:pPr>
      <w:r>
        <w:t>-</w:t>
      </w:r>
      <w:r>
        <w:tab/>
      </w:r>
      <w:r w:rsidRPr="00424175">
        <w:t>Independent MC service client identification, authorisation and service profile association using the gateway UE function.</w:t>
      </w:r>
    </w:p>
    <w:p w14:paraId="02004D5D" w14:textId="720CF565" w:rsidR="00424175" w:rsidRDefault="00424175" w:rsidP="00444DA5">
      <w:pPr>
        <w:pStyle w:val="B1"/>
      </w:pPr>
      <w:r>
        <w:t>-</w:t>
      </w:r>
      <w:r>
        <w:tab/>
      </w:r>
      <w:r w:rsidRPr="00424175">
        <w:t>Sharing of gateway UE function transport resources with multiple connected MC service clients.</w:t>
      </w:r>
    </w:p>
    <w:p w14:paraId="30BDB003" w14:textId="5EEA4A2F" w:rsidR="00424175" w:rsidRDefault="00424175" w:rsidP="00424175">
      <w:pPr>
        <w:pStyle w:val="B1"/>
      </w:pPr>
      <w:r>
        <w:t>-</w:t>
      </w:r>
      <w:r>
        <w:tab/>
      </w:r>
      <w:r w:rsidRPr="00424175">
        <w:t>Indication of potential gateway UE function anomalies sent towards the connected MC service clients</w:t>
      </w:r>
      <w:r>
        <w:t>.</w:t>
      </w:r>
    </w:p>
    <w:p w14:paraId="5D2CE854" w14:textId="522F5AAC" w:rsidR="00883D3B" w:rsidRPr="00E46825" w:rsidRDefault="00883D3B" w:rsidP="00444DA5">
      <w:pPr>
        <w:pStyle w:val="B1"/>
      </w:pPr>
      <w:r w:rsidRPr="00883D3B">
        <w:t>-</w:t>
      </w:r>
      <w:r w:rsidRPr="00883D3B">
        <w:tab/>
        <w:t>MC service client is serving an MC service user on a device which is connected to the gateway UE function via non-3GPP transport.</w:t>
      </w:r>
    </w:p>
    <w:p w14:paraId="73A250DE" w14:textId="13D52E30" w:rsidR="00883D3B" w:rsidRPr="00883D3B" w:rsidRDefault="00125C7E" w:rsidP="00883D3B">
      <w:pPr>
        <w:pStyle w:val="Heading1"/>
      </w:pPr>
      <w:bookmarkStart w:id="37" w:name="_Toc27381698"/>
      <w:bookmarkStart w:id="38" w:name="_Toc47425008"/>
      <w:bookmarkEnd w:id="36"/>
      <w:r w:rsidRPr="00883D3B">
        <w:t>5</w:t>
      </w:r>
      <w:r w:rsidRPr="00883D3B">
        <w:tab/>
        <w:t>Key issues</w:t>
      </w:r>
      <w:bookmarkEnd w:id="37"/>
      <w:bookmarkEnd w:id="38"/>
    </w:p>
    <w:p w14:paraId="59760FBF" w14:textId="09148797" w:rsidR="00742FD0" w:rsidRPr="00742FD0" w:rsidRDefault="00742FD0" w:rsidP="00444DA5">
      <w:pPr>
        <w:pStyle w:val="Heading2"/>
      </w:pPr>
      <w:bookmarkStart w:id="39" w:name="_Toc47425009"/>
      <w:r w:rsidRPr="00742FD0">
        <w:t>5.</w:t>
      </w:r>
      <w:r w:rsidR="00826EA5">
        <w:t>1</w:t>
      </w:r>
      <w:r w:rsidRPr="00742FD0">
        <w:tab/>
        <w:t xml:space="preserve">Key issue </w:t>
      </w:r>
      <w:r w:rsidR="00826EA5">
        <w:t>1</w:t>
      </w:r>
      <w:r w:rsidRPr="00742FD0">
        <w:t xml:space="preserve"> – Functional Architecture for a gateway UE function</w:t>
      </w:r>
      <w:bookmarkEnd w:id="39"/>
    </w:p>
    <w:p w14:paraId="2146E662" w14:textId="77777777" w:rsidR="00742FD0" w:rsidRPr="00742FD0" w:rsidRDefault="00742FD0" w:rsidP="00742FD0">
      <w:r w:rsidRPr="00742FD0">
        <w:t>The gateway UE function may provide several sub-functions like a gateway UE user device connecting function, a gateway UE network function, a gateway UE user QoS handling function, a gateway UE exposure function, a MBMS support function and other functions.</w:t>
      </w:r>
    </w:p>
    <w:p w14:paraId="380108D5" w14:textId="77777777" w:rsidR="00742FD0" w:rsidRPr="00742FD0" w:rsidRDefault="00742FD0" w:rsidP="00742FD0">
      <w:r w:rsidRPr="00742FD0">
        <w:t>A functional architecture for the gateway UE function may help to develop proper mechanisms and procedures.</w:t>
      </w:r>
    </w:p>
    <w:p w14:paraId="1ABC94F2" w14:textId="40A5BFBB" w:rsidR="00742FD0" w:rsidRDefault="00742FD0" w:rsidP="00742FD0">
      <w:r w:rsidRPr="00742FD0">
        <w:t>List of key issues:</w:t>
      </w:r>
    </w:p>
    <w:p w14:paraId="72879F54" w14:textId="5B63991F" w:rsidR="00826EA5" w:rsidRDefault="00826EA5" w:rsidP="00444DA5">
      <w:pPr>
        <w:pStyle w:val="B1"/>
      </w:pPr>
      <w:r>
        <w:t>-</w:t>
      </w:r>
      <w:r>
        <w:tab/>
      </w:r>
      <w:r w:rsidRPr="00742FD0">
        <w:t>Clarify the need to define a functional architecture for the gateway UE function.</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56F62A7B" w:rsidR="00333CEC" w:rsidRPr="00333CEC" w:rsidRDefault="00333CEC" w:rsidP="00444DA5">
      <w:pPr>
        <w:pStyle w:val="Heading2"/>
      </w:pPr>
      <w:bookmarkStart w:id="40" w:name="_Toc47425010"/>
      <w:r w:rsidRPr="00333CEC">
        <w:t>5.</w:t>
      </w:r>
      <w:r>
        <w:t>2</w:t>
      </w:r>
      <w:r w:rsidRPr="00333CEC">
        <w:tab/>
        <w:t xml:space="preserve">Key issue </w:t>
      </w:r>
      <w:r>
        <w:t>2</w:t>
      </w:r>
      <w:r w:rsidRPr="00333CEC">
        <w:t xml:space="preserve"> – Authorisation for connection of non-3GPP devices with gateway UE functions</w:t>
      </w:r>
      <w:bookmarkEnd w:id="40"/>
    </w:p>
    <w:p w14:paraId="16DC5392" w14:textId="77777777" w:rsidR="00333CEC" w:rsidRPr="00333CEC" w:rsidRDefault="00333CEC" w:rsidP="00333CEC">
      <w:r w:rsidRPr="00333CEC">
        <w:t xml:space="preserve">A control mechanism for connecting non-3GPP devices with gateway UE functions is needed as not all devices should </w:t>
      </w:r>
      <w:proofErr w:type="gramStart"/>
      <w:r w:rsidRPr="00333CEC">
        <w:t>be connected with</w:t>
      </w:r>
      <w:proofErr w:type="gramEnd"/>
      <w:r w:rsidRPr="00333CEC">
        <w:t xml:space="preserve"> all gateway UE functions. An authorized usage of gateway UE functions by clients and users is needed as well as a control mechanism on how many gateway UE functions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77777777" w:rsidR="00333CEC" w:rsidRDefault="00333CEC" w:rsidP="00444DA5">
      <w:pPr>
        <w:pStyle w:val="B1"/>
      </w:pPr>
      <w:r>
        <w:lastRenderedPageBreak/>
        <w:t>-</w:t>
      </w:r>
      <w:r>
        <w:tab/>
        <w:t>Clarify how to authorize the use of non-3GPP devices by the gateway UE function.</w:t>
      </w:r>
    </w:p>
    <w:p w14:paraId="2D1A87F9" w14:textId="4C14E446" w:rsidR="00333CEC" w:rsidRDefault="00333CEC" w:rsidP="00444DA5">
      <w:pPr>
        <w:pStyle w:val="B1"/>
      </w:pPr>
      <w:r>
        <w:t>-</w:t>
      </w:r>
      <w:r>
        <w:tab/>
        <w:t>Clarify how to control MC service user/client use of multiple gateway UE functions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6CEC23D" w:rsidR="009236C3" w:rsidRPr="009236C3" w:rsidRDefault="009236C3" w:rsidP="00444DA5">
      <w:pPr>
        <w:pStyle w:val="Heading2"/>
      </w:pPr>
      <w:bookmarkStart w:id="41" w:name="_Toc47425011"/>
      <w:r w:rsidRPr="009236C3">
        <w:t>5.</w:t>
      </w:r>
      <w:r>
        <w:t>3</w:t>
      </w:r>
      <w:r w:rsidRPr="009236C3">
        <w:tab/>
        <w:t xml:space="preserve">Key issue </w:t>
      </w:r>
      <w:r>
        <w:t>3</w:t>
      </w:r>
      <w:r w:rsidRPr="009236C3">
        <w:t xml:space="preserve"> – Identification of MC service users behind a gateway UE function residing on non-3GPP devices</w:t>
      </w:r>
      <w:bookmarkEnd w:id="41"/>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w:t>
      </w:r>
      <w:proofErr w:type="spellStart"/>
      <w:r w:rsidRPr="009236C3">
        <w:t>ies</w:t>
      </w:r>
      <w:proofErr w:type="spellEnd"/>
      <w:r w:rsidRPr="009236C3">
        <w:t>).</w:t>
      </w:r>
    </w:p>
    <w:p w14:paraId="5C98FAFB" w14:textId="77777777" w:rsidR="009236C3" w:rsidRPr="009236C3" w:rsidRDefault="009236C3" w:rsidP="009236C3">
      <w:r w:rsidRPr="009236C3">
        <w:t>List of key issues:</w:t>
      </w:r>
    </w:p>
    <w:p w14:paraId="73E154B5" w14:textId="0D6A775C" w:rsidR="009236C3" w:rsidRPr="009236C3" w:rsidRDefault="009236C3" w:rsidP="00444DA5">
      <w:pPr>
        <w:pStyle w:val="B1"/>
      </w:pPr>
      <w:r>
        <w:t>-</w:t>
      </w:r>
      <w:r w:rsidRPr="009236C3">
        <w:tab/>
        <w:t>Clarify whether the MC ID can be used on non-3GPP devices connected to the MC system via a gateway UE function. Identify impacts to existing authentication procedures.</w:t>
      </w:r>
    </w:p>
    <w:p w14:paraId="267BA8AE" w14:textId="064459DF" w:rsidR="009236C3" w:rsidRPr="009236C3" w:rsidRDefault="009236C3" w:rsidP="00444DA5">
      <w:pPr>
        <w:pStyle w:val="B1"/>
      </w:pPr>
      <w:r>
        <w:t>-</w:t>
      </w:r>
      <w:r w:rsidRPr="009236C3">
        <w:tab/>
        <w:t>Clarify whether the MC service ID can be used on non-3GPP devices connected to the MC system via a gateway UE function. Identify impacts or limitations on existing procedures in the application plane.</w:t>
      </w:r>
    </w:p>
    <w:p w14:paraId="7102D7AD" w14:textId="41DC8976" w:rsidR="009236C3" w:rsidRPr="009236C3" w:rsidRDefault="009236C3" w:rsidP="00444DA5">
      <w:pPr>
        <w:pStyle w:val="B1"/>
      </w:pPr>
      <w:r>
        <w:t>-</w:t>
      </w:r>
      <w:r w:rsidRPr="009236C3">
        <w:tab/>
        <w:t>Elaborate how and if SIP signalling plane identities can be used by non-3GPP devices connected to the MC system via a gateway UE function.</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1E909D56" w:rsidR="009236C3" w:rsidRPr="009236C3" w:rsidRDefault="009236C3" w:rsidP="00444DA5">
      <w:pPr>
        <w:pStyle w:val="B1"/>
      </w:pPr>
      <w:r>
        <w:t>-</w:t>
      </w:r>
      <w:r w:rsidRPr="009236C3">
        <w:tab/>
        <w:t>Investigate whether there is a need for additional application plane identities to support non-3GPP devices connected to network via a gateway UE functions.</w:t>
      </w:r>
    </w:p>
    <w:p w14:paraId="63FBD388" w14:textId="5AD5E045" w:rsidR="0053196E" w:rsidRPr="0053196E" w:rsidRDefault="0053196E" w:rsidP="00444DA5">
      <w:pPr>
        <w:pStyle w:val="Heading2"/>
      </w:pPr>
      <w:bookmarkStart w:id="42" w:name="_Toc47425012"/>
      <w:r w:rsidRPr="0053196E">
        <w:t>5.</w:t>
      </w:r>
      <w:r>
        <w:t>4</w:t>
      </w:r>
      <w:r w:rsidRPr="0053196E">
        <w:tab/>
        <w:t xml:space="preserve">Key issue </w:t>
      </w:r>
      <w:r>
        <w:t>4</w:t>
      </w:r>
      <w:r w:rsidRPr="0053196E">
        <w:t xml:space="preserve"> – </w:t>
      </w:r>
      <w:bookmarkStart w:id="43" w:name="_Hlk43451425"/>
      <w:r w:rsidRPr="0053196E">
        <w:t>MBMS support</w:t>
      </w:r>
      <w:bookmarkEnd w:id="43"/>
      <w:bookmarkEnd w:id="42"/>
    </w:p>
    <w:p w14:paraId="4EEEF474" w14:textId="77777777" w:rsidR="0053196E" w:rsidRPr="0053196E" w:rsidRDefault="0053196E" w:rsidP="0053196E">
      <w:r w:rsidRPr="0053196E">
        <w:t>If non-3GPP devices are connected to the MC system via a gateway UE function, then MBMS support should be supported. MBMS support is required for both, MC service clients residing on a UE acting as gateway UE function and for MC service clients residing on a non-3GPP device. The MBMS use via non-3GPP devices should be transparent for network, i.e. the network is unaware whether the gateway UE function is currently in use or not.</w:t>
      </w:r>
    </w:p>
    <w:p w14:paraId="4024DD22" w14:textId="5F7AC7CD" w:rsidR="0053196E" w:rsidRDefault="0053196E" w:rsidP="0053196E">
      <w:r w:rsidRPr="0053196E">
        <w:t>List of key issues:</w:t>
      </w:r>
    </w:p>
    <w:p w14:paraId="775547F8" w14:textId="77777777" w:rsidR="0053196E" w:rsidRDefault="0053196E" w:rsidP="00444DA5">
      <w:pPr>
        <w:pStyle w:val="B1"/>
      </w:pPr>
      <w:r>
        <w:t>-</w:t>
      </w:r>
      <w:r>
        <w:tab/>
        <w:t>Clarify how MBMS transmissions can be supported for MC service clients operating on non-3GPP devices via the gateway UE function.</w:t>
      </w:r>
    </w:p>
    <w:p w14:paraId="1DB6EE8E" w14:textId="77777777" w:rsidR="0053196E" w:rsidRDefault="0053196E" w:rsidP="00444DA5">
      <w:pPr>
        <w:pStyle w:val="B1"/>
      </w:pPr>
      <w:r>
        <w:t>-</w:t>
      </w:r>
      <w:r>
        <w:tab/>
        <w:t>Clarify whether there any implications on switching between unicast and multicast.</w:t>
      </w:r>
    </w:p>
    <w:p w14:paraId="044FFD29" w14:textId="0DEA8200" w:rsidR="0053196E" w:rsidRPr="0053196E" w:rsidRDefault="0053196E" w:rsidP="00444DA5">
      <w:pPr>
        <w:pStyle w:val="B1"/>
      </w:pPr>
      <w:r>
        <w:t>-</w:t>
      </w:r>
      <w:r>
        <w:tab/>
        <w:t>Clarify how the gateway UE function forwards the MBMS downlink traffic to the corresponding MC service clients behind the gateway UE function.</w:t>
      </w:r>
    </w:p>
    <w:p w14:paraId="5E664F56" w14:textId="0E1DA3A9" w:rsidR="00AD061B" w:rsidRPr="00AD061B" w:rsidRDefault="00AD061B" w:rsidP="00444DA5">
      <w:pPr>
        <w:pStyle w:val="Heading2"/>
      </w:pPr>
      <w:bookmarkStart w:id="44" w:name="_Toc47425013"/>
      <w:r w:rsidRPr="00AD061B">
        <w:lastRenderedPageBreak/>
        <w:t>5.</w:t>
      </w:r>
      <w:r>
        <w:t>5</w:t>
      </w:r>
      <w:r w:rsidRPr="00AD061B">
        <w:tab/>
        <w:t xml:space="preserve">Key issue </w:t>
      </w:r>
      <w:r>
        <w:t>5</w:t>
      </w:r>
      <w:r w:rsidRPr="00AD061B">
        <w:t xml:space="preserve"> – User traffic handling</w:t>
      </w:r>
      <w:bookmarkEnd w:id="44"/>
    </w:p>
    <w:p w14:paraId="15FE6D9D" w14:textId="77777777" w:rsidR="00AD061B" w:rsidRPr="00AD061B" w:rsidRDefault="00AD061B" w:rsidP="00AD061B">
      <w:r w:rsidRPr="00AD061B">
        <w:t>User data traffic and signalling information needs to be routed to/from user/clients residing on non-3GPP devices. The gateway UE function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77777777" w:rsidR="00AD061B" w:rsidRDefault="00AD061B" w:rsidP="00444DA5">
      <w:pPr>
        <w:pStyle w:val="B1"/>
      </w:pPr>
      <w:r>
        <w:t>-</w:t>
      </w:r>
      <w:r>
        <w:tab/>
        <w:t>Clarify how the gateway UE function routes and maps the traffic data and signalling information between non-3GPP devices and the network.</w:t>
      </w:r>
    </w:p>
    <w:p w14:paraId="1CA7A3EB" w14:textId="77777777" w:rsidR="00AD061B" w:rsidRDefault="00AD061B" w:rsidP="00444DA5">
      <w:pPr>
        <w:pStyle w:val="B1"/>
      </w:pPr>
      <w:r>
        <w:t>-</w:t>
      </w:r>
      <w:r>
        <w:tab/>
        <w:t>Clarify whether there are any limitations in the gateway UE function network connectivity aspects like max. number of PDU sessions, max. QFIs per PDU session etc.</w:t>
      </w:r>
    </w:p>
    <w:p w14:paraId="66483EEB" w14:textId="77777777" w:rsidR="00AD061B" w:rsidRDefault="00AD061B" w:rsidP="00444DA5">
      <w:pPr>
        <w:pStyle w:val="B1"/>
      </w:pPr>
      <w:r>
        <w:t>-</w:t>
      </w:r>
      <w:r>
        <w:tab/>
        <w:t>Elaborate how independent QoS and priority treatment of each communication per MC service client is enabled for a MC service user behind a gateway UE function.</w:t>
      </w:r>
    </w:p>
    <w:p w14:paraId="7CA2A152" w14:textId="77777777" w:rsidR="00AD061B" w:rsidRDefault="00AD061B" w:rsidP="00444DA5">
      <w:pPr>
        <w:pStyle w:val="B1"/>
      </w:pPr>
      <w:r>
        <w:t>-</w:t>
      </w:r>
      <w:r>
        <w:tab/>
        <w:t>Clarify how the content of a MC service user/client communication beyond a gateway UE function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5FF14AD9" w14:textId="77777777" w:rsidR="00125C7E" w:rsidRPr="00125C7E" w:rsidRDefault="00125C7E" w:rsidP="00C83BB0">
      <w:pPr>
        <w:pStyle w:val="Heading1"/>
      </w:pPr>
      <w:bookmarkStart w:id="45" w:name="_Toc478400624"/>
      <w:bookmarkStart w:id="46" w:name="_Toc27381705"/>
      <w:bookmarkStart w:id="47" w:name="_Toc47425014"/>
      <w:r w:rsidRPr="00125C7E">
        <w:t>6</w:t>
      </w:r>
      <w:r w:rsidRPr="00125C7E">
        <w:tab/>
        <w:t>Architectural requirements</w:t>
      </w:r>
      <w:bookmarkEnd w:id="45"/>
      <w:bookmarkEnd w:id="46"/>
      <w:bookmarkEnd w:id="47"/>
    </w:p>
    <w:p w14:paraId="66709FE0" w14:textId="16FFD963" w:rsidR="00125C7E" w:rsidRPr="00125C7E" w:rsidRDefault="00125C7E" w:rsidP="00AD061B">
      <w:pPr>
        <w:pStyle w:val="EditorsNote"/>
      </w:pPr>
      <w:r w:rsidRPr="00125C7E">
        <w:t>Editor's Note:</w:t>
      </w:r>
      <w:r w:rsidRPr="00125C7E">
        <w:tab/>
        <w:t xml:space="preserve">This clause will provide </w:t>
      </w:r>
      <w:r w:rsidR="00A450A8">
        <w:t>architectural requirements</w:t>
      </w:r>
      <w:r w:rsidRPr="00125C7E">
        <w:t>.</w:t>
      </w:r>
    </w:p>
    <w:p w14:paraId="66B218B1" w14:textId="77777777" w:rsidR="00125C7E" w:rsidRPr="00125C7E" w:rsidRDefault="00125C7E" w:rsidP="00C83BB0">
      <w:pPr>
        <w:pStyle w:val="Heading1"/>
      </w:pPr>
      <w:bookmarkStart w:id="48" w:name="_Toc478400629"/>
      <w:bookmarkStart w:id="49" w:name="_Toc27381710"/>
      <w:bookmarkStart w:id="50" w:name="_Toc47425015"/>
      <w:r w:rsidRPr="00125C7E">
        <w:t>7</w:t>
      </w:r>
      <w:r w:rsidRPr="00125C7E">
        <w:tab/>
        <w:t>Solutions</w:t>
      </w:r>
      <w:bookmarkEnd w:id="48"/>
      <w:bookmarkEnd w:id="49"/>
      <w:bookmarkEnd w:id="50"/>
    </w:p>
    <w:p w14:paraId="58053600" w14:textId="704375AA" w:rsidR="00125C7E" w:rsidRPr="00125C7E" w:rsidRDefault="00125C7E" w:rsidP="00AD061B">
      <w:pPr>
        <w:pStyle w:val="EditorsNote"/>
      </w:pPr>
      <w:r w:rsidRPr="00125C7E">
        <w:t>Editor's Note:</w:t>
      </w:r>
      <w:r w:rsidRPr="00125C7E">
        <w:tab/>
        <w:t xml:space="preserve">This clause will provide </w:t>
      </w:r>
      <w:r>
        <w:t>descriptions for the</w:t>
      </w:r>
      <w:r w:rsidRPr="00125C7E">
        <w:t xml:space="preserve"> different solutions.</w:t>
      </w:r>
    </w:p>
    <w:p w14:paraId="28C33FBB" w14:textId="77777777" w:rsidR="00125C7E" w:rsidRPr="00125C7E" w:rsidRDefault="00125C7E" w:rsidP="00C83BB0">
      <w:pPr>
        <w:pStyle w:val="Heading1"/>
      </w:pPr>
      <w:bookmarkStart w:id="51" w:name="_Toc464463369"/>
      <w:bookmarkStart w:id="52" w:name="_Toc475064963"/>
      <w:bookmarkStart w:id="53" w:name="_Toc478400633"/>
      <w:bookmarkStart w:id="54" w:name="_Toc27381723"/>
      <w:bookmarkStart w:id="55" w:name="_Toc47425016"/>
      <w:r w:rsidRPr="00125C7E">
        <w:t>8</w:t>
      </w:r>
      <w:r w:rsidRPr="00125C7E">
        <w:tab/>
        <w:t>Overall evaluation</w:t>
      </w:r>
      <w:bookmarkEnd w:id="51"/>
      <w:bookmarkEnd w:id="52"/>
      <w:bookmarkEnd w:id="53"/>
      <w:bookmarkEnd w:id="54"/>
      <w:bookmarkEnd w:id="55"/>
    </w:p>
    <w:p w14:paraId="6570BAC1" w14:textId="6705FEA1" w:rsidR="00125C7E" w:rsidRPr="00125C7E" w:rsidRDefault="00125C7E" w:rsidP="00AD061B">
      <w:pPr>
        <w:pStyle w:val="EditorsNote"/>
      </w:pPr>
      <w:r w:rsidRPr="00125C7E">
        <w:t>Editor's Note:</w:t>
      </w:r>
      <w:r w:rsidRPr="00125C7E">
        <w:tab/>
        <w:t>This clause will provide evaluation of different solutions.</w:t>
      </w:r>
    </w:p>
    <w:p w14:paraId="53756608" w14:textId="77777777" w:rsidR="00125C7E" w:rsidRPr="00125C7E" w:rsidRDefault="00125C7E" w:rsidP="00C83BB0">
      <w:pPr>
        <w:pStyle w:val="Heading1"/>
      </w:pPr>
      <w:bookmarkStart w:id="56" w:name="_Toc464463370"/>
      <w:bookmarkStart w:id="57" w:name="_Toc475064964"/>
      <w:bookmarkStart w:id="58" w:name="_Toc478400634"/>
      <w:bookmarkStart w:id="59" w:name="_Toc27381724"/>
      <w:bookmarkStart w:id="60" w:name="_Toc47425017"/>
      <w:r w:rsidRPr="00125C7E">
        <w:t>9</w:t>
      </w:r>
      <w:r w:rsidRPr="00125C7E">
        <w:tab/>
        <w:t>Conclusions</w:t>
      </w:r>
      <w:bookmarkEnd w:id="56"/>
      <w:bookmarkEnd w:id="57"/>
      <w:bookmarkEnd w:id="58"/>
      <w:bookmarkEnd w:id="59"/>
      <w:bookmarkEnd w:id="60"/>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E1AE1F2" w14:textId="4E559027" w:rsidR="00080512" w:rsidRPr="004D3578" w:rsidRDefault="007429F6" w:rsidP="000B6E4A">
      <w:pPr>
        <w:pStyle w:val="Heading1"/>
      </w:pPr>
      <w:r>
        <w:br w:type="page"/>
      </w:r>
      <w:bookmarkStart w:id="61" w:name="_Toc47425018"/>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62" w:name="historyclause"/>
            <w:bookmarkEnd w:id="62"/>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800"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C72833">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800"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1094" w:type="dxa"/>
            <w:shd w:val="solid" w:color="FFFFFF" w:fill="auto"/>
          </w:tcPr>
          <w:p w14:paraId="339F384D" w14:textId="1F197ADB" w:rsidR="0094619A" w:rsidRPr="006B0D02" w:rsidRDefault="0094619A" w:rsidP="00C72833">
            <w:pPr>
              <w:pStyle w:val="TAC"/>
              <w:rPr>
                <w:sz w:val="16"/>
                <w:szCs w:val="16"/>
              </w:rPr>
            </w:pPr>
          </w:p>
        </w:tc>
        <w:tc>
          <w:tcPr>
            <w:tcW w:w="425"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962"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C72833">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800"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1094" w:type="dxa"/>
            <w:shd w:val="solid" w:color="FFFFFF" w:fill="auto"/>
          </w:tcPr>
          <w:p w14:paraId="37322DDD" w14:textId="77777777" w:rsidR="003A7C29" w:rsidRPr="006B0D02" w:rsidRDefault="003A7C29" w:rsidP="00C72833">
            <w:pPr>
              <w:pStyle w:val="TAC"/>
              <w:rPr>
                <w:sz w:val="16"/>
                <w:szCs w:val="16"/>
              </w:rPr>
            </w:pPr>
          </w:p>
        </w:tc>
        <w:tc>
          <w:tcPr>
            <w:tcW w:w="425"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962"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bl>
    <w:p w14:paraId="5605B6F7"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CAEB9" w14:textId="77777777" w:rsidR="00331143" w:rsidRDefault="00331143">
      <w:r>
        <w:separator/>
      </w:r>
    </w:p>
  </w:endnote>
  <w:endnote w:type="continuationSeparator" w:id="0">
    <w:p w14:paraId="4E563523" w14:textId="77777777" w:rsidR="00331143" w:rsidRDefault="0033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2106D" w14:textId="77777777" w:rsidR="009F2C3A" w:rsidRDefault="009F2C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EE81" w14:textId="77777777" w:rsidR="009F2C3A" w:rsidRDefault="009F2C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F5F3F" w14:textId="77777777" w:rsidR="009F2C3A" w:rsidRDefault="009F2C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CCD9" w14:textId="77777777" w:rsidR="009F2C3A" w:rsidRDefault="009F2C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511C8" w14:textId="77777777" w:rsidR="00331143" w:rsidRDefault="00331143">
      <w:r>
        <w:separator/>
      </w:r>
    </w:p>
  </w:footnote>
  <w:footnote w:type="continuationSeparator" w:id="0">
    <w:p w14:paraId="637B557E" w14:textId="77777777" w:rsidR="00331143" w:rsidRDefault="00331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92B2D" w14:textId="77777777" w:rsidR="009F2C3A" w:rsidRDefault="009F2C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BD4BA" w14:textId="77777777" w:rsidR="009F2C3A" w:rsidRDefault="009F2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6ABBD" w14:textId="77777777" w:rsidR="009F2C3A" w:rsidRDefault="009F2C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3BB4" w14:textId="6D13500C" w:rsidR="009F2C3A" w:rsidRDefault="009F2C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4DA5">
      <w:rPr>
        <w:rFonts w:ascii="Arial" w:hAnsi="Arial" w:cs="Arial"/>
        <w:b/>
        <w:noProof/>
        <w:sz w:val="18"/>
        <w:szCs w:val="18"/>
      </w:rPr>
      <w:t>3GPP TR 23.700-79 V0.1.0 (2020-08)</w:t>
    </w:r>
    <w:r>
      <w:rPr>
        <w:rFonts w:ascii="Arial" w:hAnsi="Arial" w:cs="Arial"/>
        <w:b/>
        <w:sz w:val="18"/>
        <w:szCs w:val="18"/>
      </w:rPr>
      <w:fldChar w:fldCharType="end"/>
    </w:r>
  </w:p>
  <w:p w14:paraId="37DC471A" w14:textId="77777777" w:rsidR="009F2C3A" w:rsidRDefault="009F2C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34751B22" w:rsidR="009F2C3A" w:rsidRDefault="009F2C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4DA5">
      <w:rPr>
        <w:rFonts w:ascii="Arial" w:hAnsi="Arial" w:cs="Arial"/>
        <w:b/>
        <w:noProof/>
        <w:sz w:val="18"/>
        <w:szCs w:val="18"/>
      </w:rPr>
      <w:t>Release 18</w:t>
    </w:r>
    <w:r>
      <w:rPr>
        <w:rFonts w:ascii="Arial" w:hAnsi="Arial" w:cs="Arial"/>
        <w:b/>
        <w:sz w:val="18"/>
        <w:szCs w:val="18"/>
      </w:rPr>
      <w:fldChar w:fldCharType="end"/>
    </w:r>
  </w:p>
  <w:p w14:paraId="5F8FFF17" w14:textId="77777777" w:rsidR="009F2C3A" w:rsidRDefault="009F2C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3"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7"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2"/>
  </w:num>
  <w:num w:numId="8">
    <w:abstractNumId w:val="5"/>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AC8"/>
    <w:rsid w:val="00051834"/>
    <w:rsid w:val="00054A22"/>
    <w:rsid w:val="00062023"/>
    <w:rsid w:val="000655A6"/>
    <w:rsid w:val="00080512"/>
    <w:rsid w:val="000B6E4A"/>
    <w:rsid w:val="000C0EFB"/>
    <w:rsid w:val="000C47C3"/>
    <w:rsid w:val="000C5798"/>
    <w:rsid w:val="000D58AB"/>
    <w:rsid w:val="00125C7E"/>
    <w:rsid w:val="00133525"/>
    <w:rsid w:val="00167072"/>
    <w:rsid w:val="00184171"/>
    <w:rsid w:val="001A4C42"/>
    <w:rsid w:val="001A7420"/>
    <w:rsid w:val="001B6637"/>
    <w:rsid w:val="001C21C3"/>
    <w:rsid w:val="001D02C2"/>
    <w:rsid w:val="001F0C1D"/>
    <w:rsid w:val="001F1132"/>
    <w:rsid w:val="001F168B"/>
    <w:rsid w:val="0020661F"/>
    <w:rsid w:val="0021021E"/>
    <w:rsid w:val="00216CCD"/>
    <w:rsid w:val="002347A2"/>
    <w:rsid w:val="002675F0"/>
    <w:rsid w:val="002B6339"/>
    <w:rsid w:val="002E00EE"/>
    <w:rsid w:val="003172DC"/>
    <w:rsid w:val="00331143"/>
    <w:rsid w:val="00333CEC"/>
    <w:rsid w:val="0035462D"/>
    <w:rsid w:val="00363F67"/>
    <w:rsid w:val="003765B8"/>
    <w:rsid w:val="003A7C29"/>
    <w:rsid w:val="003C3971"/>
    <w:rsid w:val="00423334"/>
    <w:rsid w:val="00424175"/>
    <w:rsid w:val="004345EC"/>
    <w:rsid w:val="00444DA5"/>
    <w:rsid w:val="00465515"/>
    <w:rsid w:val="0049062B"/>
    <w:rsid w:val="004D3578"/>
    <w:rsid w:val="004E20CF"/>
    <w:rsid w:val="004E213A"/>
    <w:rsid w:val="004F0988"/>
    <w:rsid w:val="004F3340"/>
    <w:rsid w:val="0053196E"/>
    <w:rsid w:val="0053388B"/>
    <w:rsid w:val="00535773"/>
    <w:rsid w:val="00543E6C"/>
    <w:rsid w:val="00551F39"/>
    <w:rsid w:val="00565087"/>
    <w:rsid w:val="00597B11"/>
    <w:rsid w:val="005C7BA3"/>
    <w:rsid w:val="005D2E01"/>
    <w:rsid w:val="005D7526"/>
    <w:rsid w:val="005E4BB2"/>
    <w:rsid w:val="00602AEA"/>
    <w:rsid w:val="00614FDF"/>
    <w:rsid w:val="0063543D"/>
    <w:rsid w:val="00647114"/>
    <w:rsid w:val="006A323F"/>
    <w:rsid w:val="006B30D0"/>
    <w:rsid w:val="006C3D95"/>
    <w:rsid w:val="006E5C86"/>
    <w:rsid w:val="00701116"/>
    <w:rsid w:val="00713C44"/>
    <w:rsid w:val="00713CA1"/>
    <w:rsid w:val="00734A5B"/>
    <w:rsid w:val="0074026F"/>
    <w:rsid w:val="007429F6"/>
    <w:rsid w:val="00742FD0"/>
    <w:rsid w:val="00744E76"/>
    <w:rsid w:val="00774DA4"/>
    <w:rsid w:val="00781F0F"/>
    <w:rsid w:val="007B600E"/>
    <w:rsid w:val="007B62BA"/>
    <w:rsid w:val="007C6D13"/>
    <w:rsid w:val="007F0F4A"/>
    <w:rsid w:val="008028A4"/>
    <w:rsid w:val="00826EA5"/>
    <w:rsid w:val="00830747"/>
    <w:rsid w:val="00873F9D"/>
    <w:rsid w:val="008768CA"/>
    <w:rsid w:val="00883D3B"/>
    <w:rsid w:val="008C384C"/>
    <w:rsid w:val="0090271F"/>
    <w:rsid w:val="00902E23"/>
    <w:rsid w:val="009114D7"/>
    <w:rsid w:val="0091348E"/>
    <w:rsid w:val="00917CCB"/>
    <w:rsid w:val="009236C3"/>
    <w:rsid w:val="00942EC2"/>
    <w:rsid w:val="0094619A"/>
    <w:rsid w:val="009F2C3A"/>
    <w:rsid w:val="009F37B7"/>
    <w:rsid w:val="00A10F02"/>
    <w:rsid w:val="00A13334"/>
    <w:rsid w:val="00A164B4"/>
    <w:rsid w:val="00A24D67"/>
    <w:rsid w:val="00A26956"/>
    <w:rsid w:val="00A27486"/>
    <w:rsid w:val="00A450A8"/>
    <w:rsid w:val="00A53724"/>
    <w:rsid w:val="00A56066"/>
    <w:rsid w:val="00A65610"/>
    <w:rsid w:val="00A73129"/>
    <w:rsid w:val="00A82346"/>
    <w:rsid w:val="00A92BA1"/>
    <w:rsid w:val="00AC6BC6"/>
    <w:rsid w:val="00AD061B"/>
    <w:rsid w:val="00AE65E2"/>
    <w:rsid w:val="00B04253"/>
    <w:rsid w:val="00B04DBE"/>
    <w:rsid w:val="00B15449"/>
    <w:rsid w:val="00B83ABA"/>
    <w:rsid w:val="00B93086"/>
    <w:rsid w:val="00B96E9B"/>
    <w:rsid w:val="00BA19ED"/>
    <w:rsid w:val="00BA4B8D"/>
    <w:rsid w:val="00BC0F7D"/>
    <w:rsid w:val="00BD7D31"/>
    <w:rsid w:val="00BE3255"/>
    <w:rsid w:val="00BF128E"/>
    <w:rsid w:val="00C074DD"/>
    <w:rsid w:val="00C1496A"/>
    <w:rsid w:val="00C33079"/>
    <w:rsid w:val="00C45231"/>
    <w:rsid w:val="00C72833"/>
    <w:rsid w:val="00C80F1D"/>
    <w:rsid w:val="00C83BB0"/>
    <w:rsid w:val="00C93F40"/>
    <w:rsid w:val="00CA3D0C"/>
    <w:rsid w:val="00D30C55"/>
    <w:rsid w:val="00D36566"/>
    <w:rsid w:val="00D4327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6825"/>
    <w:rsid w:val="00E77645"/>
    <w:rsid w:val="00E9324B"/>
    <w:rsid w:val="00EA15B0"/>
    <w:rsid w:val="00EA5EA7"/>
    <w:rsid w:val="00EC0200"/>
    <w:rsid w:val="00EC4A25"/>
    <w:rsid w:val="00F025A2"/>
    <w:rsid w:val="00F03080"/>
    <w:rsid w:val="00F04712"/>
    <w:rsid w:val="00F13360"/>
    <w:rsid w:val="00F22EC7"/>
    <w:rsid w:val="00F26F84"/>
    <w:rsid w:val="00F325C8"/>
    <w:rsid w:val="00F627F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3gpp.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7033E-B841-41FB-8D32-3DB71494F5F0}">
  <ds:schemaRefs>
    <ds:schemaRef ds:uri="http://purl.org/dc/elements/1.1/"/>
    <ds:schemaRef ds:uri="b672847a-5f88-42a2-b3e2-50bdf8de63d5"/>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3254D1-2F80-4F24-9A57-85B5B050A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1838</Words>
  <Characters>11582</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2020-08-04T07:17:00Z</dcterms:created>
  <dcterms:modified xsi:type="dcterms:W3CDTF">2020-08-04T07:19:00Z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