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75811EC0"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 xml:space="preserve">V0.2.0 </w:t>
            </w:r>
            <w:r w:rsidRPr="009803CD">
              <w:rPr>
                <w:sz w:val="32"/>
              </w:rPr>
              <w:t>(2024-03)</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72002241"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8.25pt;height:75pt" o:ole="">
                  <v:imagedata r:id="rId11" o:title=""/>
                </v:shape>
                <o:OLEObject Type="Embed" ProgID="Word.Picture.8" ShapeID="_x0000_i1026" DrawAspect="Content" ObjectID="_1772002242"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D926C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300B4CDE" w14:textId="7714D207" w:rsidR="00503CFC" w:rsidRDefault="004D3578">
      <w:pPr>
        <w:pStyle w:val="TOC1"/>
        <w:rPr>
          <w:rFonts w:asciiTheme="minorHAnsi" w:eastAsiaTheme="minorEastAsia" w:hAnsiTheme="minorHAnsi" w:cstheme="minorBidi"/>
          <w:noProof/>
          <w:kern w:val="2"/>
          <w:szCs w:val="22"/>
          <w:lang w:eastAsia="en-GB"/>
          <w14:ligatures w14:val="standardContextual"/>
        </w:rPr>
      </w:pPr>
      <w:r w:rsidRPr="009803CD">
        <w:fldChar w:fldCharType="begin" w:fldLock="1"/>
      </w:r>
      <w:r w:rsidRPr="009803CD">
        <w:instrText xml:space="preserve"> TOC \o "1-9" </w:instrText>
      </w:r>
      <w:r w:rsidRPr="009803CD">
        <w:fldChar w:fldCharType="separate"/>
      </w:r>
      <w:r w:rsidR="00503CFC">
        <w:rPr>
          <w:noProof/>
        </w:rPr>
        <w:t>Foreword</w:t>
      </w:r>
      <w:r w:rsidR="00503CFC">
        <w:rPr>
          <w:noProof/>
        </w:rPr>
        <w:tab/>
      </w:r>
      <w:r w:rsidR="00503CFC">
        <w:rPr>
          <w:noProof/>
        </w:rPr>
        <w:fldChar w:fldCharType="begin" w:fldLock="1"/>
      </w:r>
      <w:r w:rsidR="00503CFC">
        <w:rPr>
          <w:noProof/>
        </w:rPr>
        <w:instrText xml:space="preserve"> PAGEREF _Toc161389040 \h </w:instrText>
      </w:r>
      <w:r w:rsidR="00503CFC">
        <w:rPr>
          <w:noProof/>
        </w:rPr>
      </w:r>
      <w:r w:rsidR="00503CFC">
        <w:rPr>
          <w:noProof/>
        </w:rPr>
        <w:fldChar w:fldCharType="separate"/>
      </w:r>
      <w:r w:rsidR="00503CFC">
        <w:rPr>
          <w:noProof/>
        </w:rPr>
        <w:t>6</w:t>
      </w:r>
      <w:r w:rsidR="00503CFC">
        <w:rPr>
          <w:noProof/>
        </w:rPr>
        <w:fldChar w:fldCharType="end"/>
      </w:r>
    </w:p>
    <w:p w14:paraId="3C90B1DF" w14:textId="7E252A16"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_Toc161389041 \h </w:instrText>
      </w:r>
      <w:r>
        <w:rPr>
          <w:noProof/>
        </w:rPr>
      </w:r>
      <w:r>
        <w:rPr>
          <w:noProof/>
        </w:rPr>
        <w:fldChar w:fldCharType="separate"/>
      </w:r>
      <w:r>
        <w:rPr>
          <w:noProof/>
        </w:rPr>
        <w:t>8</w:t>
      </w:r>
      <w:r>
        <w:rPr>
          <w:noProof/>
        </w:rPr>
        <w:fldChar w:fldCharType="end"/>
      </w:r>
    </w:p>
    <w:p w14:paraId="16048DF5" w14:textId="61AA1E4D"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_Toc161389042 \h </w:instrText>
      </w:r>
      <w:r>
        <w:rPr>
          <w:noProof/>
        </w:rPr>
      </w:r>
      <w:r>
        <w:rPr>
          <w:noProof/>
        </w:rPr>
        <w:fldChar w:fldCharType="separate"/>
      </w:r>
      <w:r>
        <w:rPr>
          <w:noProof/>
        </w:rPr>
        <w:t>8</w:t>
      </w:r>
      <w:r>
        <w:rPr>
          <w:noProof/>
        </w:rPr>
        <w:fldChar w:fldCharType="end"/>
      </w:r>
    </w:p>
    <w:p w14:paraId="47C6B098" w14:textId="508EC7CE"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_Toc161389043 \h </w:instrText>
      </w:r>
      <w:r>
        <w:rPr>
          <w:noProof/>
        </w:rPr>
      </w:r>
      <w:r>
        <w:rPr>
          <w:noProof/>
        </w:rPr>
        <w:fldChar w:fldCharType="separate"/>
      </w:r>
      <w:r>
        <w:rPr>
          <w:noProof/>
        </w:rPr>
        <w:t>9</w:t>
      </w:r>
      <w:r>
        <w:rPr>
          <w:noProof/>
        </w:rPr>
        <w:fldChar w:fldCharType="end"/>
      </w:r>
    </w:p>
    <w:p w14:paraId="2C7180BA" w14:textId="063F0CB8"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_Toc161389044 \h </w:instrText>
      </w:r>
      <w:r>
        <w:rPr>
          <w:noProof/>
        </w:rPr>
      </w:r>
      <w:r>
        <w:rPr>
          <w:noProof/>
        </w:rPr>
        <w:fldChar w:fldCharType="separate"/>
      </w:r>
      <w:r>
        <w:rPr>
          <w:noProof/>
        </w:rPr>
        <w:t>9</w:t>
      </w:r>
      <w:r>
        <w:rPr>
          <w:noProof/>
        </w:rPr>
        <w:fldChar w:fldCharType="end"/>
      </w:r>
    </w:p>
    <w:p w14:paraId="19641A51" w14:textId="3BEF5037"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_Toc161389045 \h </w:instrText>
      </w:r>
      <w:r>
        <w:rPr>
          <w:noProof/>
        </w:rPr>
      </w:r>
      <w:r>
        <w:rPr>
          <w:noProof/>
        </w:rPr>
        <w:fldChar w:fldCharType="separate"/>
      </w:r>
      <w:r>
        <w:rPr>
          <w:noProof/>
        </w:rPr>
        <w:t>9</w:t>
      </w:r>
      <w:r>
        <w:rPr>
          <w:noProof/>
        </w:rPr>
        <w:fldChar w:fldCharType="end"/>
      </w:r>
    </w:p>
    <w:p w14:paraId="3052587D" w14:textId="5545D878"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Assumptions and Principles</w:t>
      </w:r>
      <w:r>
        <w:rPr>
          <w:noProof/>
        </w:rPr>
        <w:tab/>
      </w:r>
      <w:r>
        <w:rPr>
          <w:noProof/>
        </w:rPr>
        <w:fldChar w:fldCharType="begin" w:fldLock="1"/>
      </w:r>
      <w:r>
        <w:rPr>
          <w:noProof/>
        </w:rPr>
        <w:instrText xml:space="preserve"> PAGEREF _Toc161389046 \h </w:instrText>
      </w:r>
      <w:r>
        <w:rPr>
          <w:noProof/>
        </w:rPr>
      </w:r>
      <w:r>
        <w:rPr>
          <w:noProof/>
        </w:rPr>
        <w:fldChar w:fldCharType="separate"/>
      </w:r>
      <w:r>
        <w:rPr>
          <w:noProof/>
        </w:rPr>
        <w:t>9</w:t>
      </w:r>
      <w:r>
        <w:rPr>
          <w:noProof/>
        </w:rPr>
        <w:fldChar w:fldCharType="end"/>
      </w:r>
    </w:p>
    <w:p w14:paraId="62197CB0" w14:textId="690C1D9D"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 Assumptions</w:t>
      </w:r>
      <w:r>
        <w:rPr>
          <w:noProof/>
        </w:rPr>
        <w:tab/>
      </w:r>
      <w:r>
        <w:rPr>
          <w:noProof/>
        </w:rPr>
        <w:fldChar w:fldCharType="begin" w:fldLock="1"/>
      </w:r>
      <w:r>
        <w:rPr>
          <w:noProof/>
        </w:rPr>
        <w:instrText xml:space="preserve"> PAGEREF _Toc161389047 \h </w:instrText>
      </w:r>
      <w:r>
        <w:rPr>
          <w:noProof/>
        </w:rPr>
      </w:r>
      <w:r>
        <w:rPr>
          <w:noProof/>
        </w:rPr>
        <w:fldChar w:fldCharType="separate"/>
      </w:r>
      <w:r>
        <w:rPr>
          <w:noProof/>
        </w:rPr>
        <w:t>9</w:t>
      </w:r>
      <w:r>
        <w:rPr>
          <w:noProof/>
        </w:rPr>
        <w:fldChar w:fldCharType="end"/>
      </w:r>
    </w:p>
    <w:p w14:paraId="06D15E82" w14:textId="27F9778F"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_Toc161389048 \h </w:instrText>
      </w:r>
      <w:r>
        <w:rPr>
          <w:noProof/>
        </w:rPr>
      </w:r>
      <w:r>
        <w:rPr>
          <w:noProof/>
        </w:rPr>
        <w:fldChar w:fldCharType="separate"/>
      </w:r>
      <w:r>
        <w:rPr>
          <w:noProof/>
        </w:rPr>
        <w:t>9</w:t>
      </w:r>
      <w:r>
        <w:rPr>
          <w:noProof/>
        </w:rPr>
        <w:fldChar w:fldCharType="end"/>
      </w:r>
    </w:p>
    <w:p w14:paraId="29234A4A" w14:textId="34657B6A"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_Toc161389049 \h </w:instrText>
      </w:r>
      <w:r>
        <w:rPr>
          <w:noProof/>
        </w:rPr>
      </w:r>
      <w:r>
        <w:rPr>
          <w:noProof/>
        </w:rPr>
        <w:fldChar w:fldCharType="separate"/>
      </w:r>
      <w:r>
        <w:rPr>
          <w:noProof/>
        </w:rPr>
        <w:t>9</w:t>
      </w:r>
      <w:r>
        <w:rPr>
          <w:noProof/>
        </w:rPr>
        <w:fldChar w:fldCharType="end"/>
      </w:r>
    </w:p>
    <w:p w14:paraId="49E5C10A" w14:textId="7AC7F961"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Key Issue #</w:t>
      </w:r>
      <w:r w:rsidRPr="005979BD">
        <w:rPr>
          <w:noProof/>
          <w:lang w:val="en-US" w:eastAsia="zh-CN"/>
        </w:rPr>
        <w:t>1</w:t>
      </w:r>
      <w:r>
        <w:rPr>
          <w:noProof/>
        </w:rPr>
        <w:t>:</w:t>
      </w:r>
      <w:r w:rsidRPr="005979BD">
        <w:rPr>
          <w:noProof/>
          <w:lang w:val="en-US" w:eastAsia="zh-CN"/>
        </w:rPr>
        <w:t xml:space="preserve"> </w:t>
      </w:r>
      <w:r>
        <w:rPr>
          <w:noProof/>
        </w:rPr>
        <w:t>Enhancements for EAS (re)discovery and UPF (re)selection</w:t>
      </w:r>
      <w:r w:rsidRPr="005979BD">
        <w:rPr>
          <w:noProof/>
          <w:lang w:val="en-US" w:eastAsia="zh-CN"/>
        </w:rPr>
        <w:t xml:space="preserve"> with reducing impact on central 5GC NFs</w:t>
      </w:r>
      <w:r>
        <w:rPr>
          <w:noProof/>
        </w:rPr>
        <w:tab/>
      </w:r>
      <w:r>
        <w:rPr>
          <w:noProof/>
        </w:rPr>
        <w:fldChar w:fldCharType="begin" w:fldLock="1"/>
      </w:r>
      <w:r>
        <w:rPr>
          <w:noProof/>
        </w:rPr>
        <w:instrText xml:space="preserve"> PAGEREF _Toc161389050 \h </w:instrText>
      </w:r>
      <w:r>
        <w:rPr>
          <w:noProof/>
        </w:rPr>
      </w:r>
      <w:r>
        <w:rPr>
          <w:noProof/>
        </w:rPr>
        <w:fldChar w:fldCharType="separate"/>
      </w:r>
      <w:r>
        <w:rPr>
          <w:noProof/>
        </w:rPr>
        <w:t>9</w:t>
      </w:r>
      <w:r>
        <w:rPr>
          <w:noProof/>
        </w:rPr>
        <w:fldChar w:fldCharType="end"/>
      </w:r>
    </w:p>
    <w:p w14:paraId="0E2B7367" w14:textId="69D0049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_Toc161389051 \h </w:instrText>
      </w:r>
      <w:r>
        <w:rPr>
          <w:noProof/>
        </w:rPr>
      </w:r>
      <w:r>
        <w:rPr>
          <w:noProof/>
        </w:rPr>
        <w:fldChar w:fldCharType="separate"/>
      </w:r>
      <w:r>
        <w:rPr>
          <w:noProof/>
        </w:rPr>
        <w:t>9</w:t>
      </w:r>
      <w:r>
        <w:rPr>
          <w:noProof/>
        </w:rPr>
        <w:fldChar w:fldCharType="end"/>
      </w:r>
    </w:p>
    <w:p w14:paraId="33F6F6EF" w14:textId="009E80A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Key Issue #2: </w:t>
      </w:r>
      <w:r>
        <w:rPr>
          <w:noProof/>
        </w:rPr>
        <w:t>Enhancement of EAS and local UPF (re)selection</w:t>
      </w:r>
      <w:r>
        <w:rPr>
          <w:noProof/>
        </w:rPr>
        <w:tab/>
      </w:r>
      <w:r>
        <w:rPr>
          <w:noProof/>
        </w:rPr>
        <w:fldChar w:fldCharType="begin" w:fldLock="1"/>
      </w:r>
      <w:r>
        <w:rPr>
          <w:noProof/>
        </w:rPr>
        <w:instrText xml:space="preserve"> PAGEREF _Toc161389052 \h </w:instrText>
      </w:r>
      <w:r>
        <w:rPr>
          <w:noProof/>
        </w:rPr>
      </w:r>
      <w:r>
        <w:rPr>
          <w:noProof/>
        </w:rPr>
        <w:fldChar w:fldCharType="separate"/>
      </w:r>
      <w:r>
        <w:rPr>
          <w:noProof/>
        </w:rPr>
        <w:t>10</w:t>
      </w:r>
      <w:r>
        <w:rPr>
          <w:noProof/>
        </w:rPr>
        <w:fldChar w:fldCharType="end"/>
      </w:r>
    </w:p>
    <w:p w14:paraId="246BF15D" w14:textId="1557FB9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_Toc161389053 \h </w:instrText>
      </w:r>
      <w:r>
        <w:rPr>
          <w:noProof/>
        </w:rPr>
      </w:r>
      <w:r>
        <w:rPr>
          <w:noProof/>
        </w:rPr>
        <w:fldChar w:fldCharType="separate"/>
      </w:r>
      <w:r>
        <w:rPr>
          <w:noProof/>
        </w:rPr>
        <w:t>10</w:t>
      </w:r>
      <w:r>
        <w:rPr>
          <w:noProof/>
        </w:rPr>
        <w:fldChar w:fldCharType="end"/>
      </w:r>
    </w:p>
    <w:p w14:paraId="5C173BA6" w14:textId="5B6514A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Key Issue #3: EC Traffic Routing between local part of DN and central part of DN</w:t>
      </w:r>
      <w:r>
        <w:rPr>
          <w:noProof/>
        </w:rPr>
        <w:tab/>
      </w:r>
      <w:r>
        <w:rPr>
          <w:noProof/>
        </w:rPr>
        <w:fldChar w:fldCharType="begin" w:fldLock="1"/>
      </w:r>
      <w:r>
        <w:rPr>
          <w:noProof/>
        </w:rPr>
        <w:instrText xml:space="preserve"> PAGEREF _Toc161389054 \h </w:instrText>
      </w:r>
      <w:r>
        <w:rPr>
          <w:noProof/>
        </w:rPr>
      </w:r>
      <w:r>
        <w:rPr>
          <w:noProof/>
        </w:rPr>
        <w:fldChar w:fldCharType="separate"/>
      </w:r>
      <w:r>
        <w:rPr>
          <w:noProof/>
        </w:rPr>
        <w:t>10</w:t>
      </w:r>
      <w:r>
        <w:rPr>
          <w:noProof/>
        </w:rPr>
        <w:fldChar w:fldCharType="end"/>
      </w:r>
    </w:p>
    <w:p w14:paraId="0258385C" w14:textId="06D2D06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_Toc161389055 \h </w:instrText>
      </w:r>
      <w:r>
        <w:rPr>
          <w:noProof/>
        </w:rPr>
      </w:r>
      <w:r>
        <w:rPr>
          <w:noProof/>
        </w:rPr>
        <w:fldChar w:fldCharType="separate"/>
      </w:r>
      <w:r>
        <w:rPr>
          <w:noProof/>
        </w:rPr>
        <w:t>10</w:t>
      </w:r>
      <w:r>
        <w:rPr>
          <w:noProof/>
        </w:rPr>
        <w:fldChar w:fldCharType="end"/>
      </w:r>
    </w:p>
    <w:p w14:paraId="0D76C7DD" w14:textId="76B45427"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5.X</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_Toc161389056 \h </w:instrText>
      </w:r>
      <w:r>
        <w:rPr>
          <w:noProof/>
        </w:rPr>
      </w:r>
      <w:r>
        <w:rPr>
          <w:noProof/>
        </w:rPr>
        <w:fldChar w:fldCharType="separate"/>
      </w:r>
      <w:r>
        <w:rPr>
          <w:noProof/>
        </w:rPr>
        <w:t>11</w:t>
      </w:r>
      <w:r>
        <w:rPr>
          <w:noProof/>
        </w:rPr>
        <w:fldChar w:fldCharType="end"/>
      </w:r>
    </w:p>
    <w:p w14:paraId="20DE23BC" w14:textId="03738D2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5.X.1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_Toc161389057 \h </w:instrText>
      </w:r>
      <w:r>
        <w:rPr>
          <w:noProof/>
        </w:rPr>
      </w:r>
      <w:r>
        <w:rPr>
          <w:noProof/>
        </w:rPr>
        <w:fldChar w:fldCharType="separate"/>
      </w:r>
      <w:r>
        <w:rPr>
          <w:noProof/>
        </w:rPr>
        <w:t>11</w:t>
      </w:r>
      <w:r>
        <w:rPr>
          <w:noProof/>
        </w:rPr>
        <w:fldChar w:fldCharType="end"/>
      </w:r>
    </w:p>
    <w:p w14:paraId="050DA17E" w14:textId="06E9C7B3"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Solutions</w:t>
      </w:r>
      <w:r>
        <w:rPr>
          <w:noProof/>
        </w:rPr>
        <w:tab/>
      </w:r>
      <w:r>
        <w:rPr>
          <w:noProof/>
        </w:rPr>
        <w:fldChar w:fldCharType="begin" w:fldLock="1"/>
      </w:r>
      <w:r>
        <w:rPr>
          <w:noProof/>
        </w:rPr>
        <w:instrText xml:space="preserve"> PAGEREF _Toc161389058 \h </w:instrText>
      </w:r>
      <w:r>
        <w:rPr>
          <w:noProof/>
        </w:rPr>
      </w:r>
      <w:r>
        <w:rPr>
          <w:noProof/>
        </w:rPr>
        <w:fldChar w:fldCharType="separate"/>
      </w:r>
      <w:r>
        <w:rPr>
          <w:noProof/>
        </w:rPr>
        <w:t>12</w:t>
      </w:r>
      <w:r>
        <w:rPr>
          <w:noProof/>
        </w:rPr>
        <w:fldChar w:fldCharType="end"/>
      </w:r>
    </w:p>
    <w:p w14:paraId="76F9091B" w14:textId="6A6E757E"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6.0</w:t>
      </w:r>
      <w:r>
        <w:rPr>
          <w:rFonts w:asciiTheme="minorHAnsi" w:eastAsiaTheme="minorEastAsia" w:hAnsiTheme="minorHAnsi" w:cstheme="minorBidi"/>
          <w:noProof/>
          <w:kern w:val="2"/>
          <w:sz w:val="22"/>
          <w:szCs w:val="22"/>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_Toc161389059 \h </w:instrText>
      </w:r>
      <w:r>
        <w:rPr>
          <w:noProof/>
        </w:rPr>
      </w:r>
      <w:r>
        <w:rPr>
          <w:noProof/>
        </w:rPr>
        <w:fldChar w:fldCharType="separate"/>
      </w:r>
      <w:r>
        <w:rPr>
          <w:noProof/>
        </w:rPr>
        <w:t>12</w:t>
      </w:r>
      <w:r>
        <w:rPr>
          <w:noProof/>
        </w:rPr>
        <w:fldChar w:fldCharType="end"/>
      </w:r>
    </w:p>
    <w:p w14:paraId="4ADF42B3" w14:textId="296C0AC0"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sidRPr="005979BD">
        <w:rPr>
          <w:noProof/>
          <w:lang w:val="en-US" w:eastAsia="zh-CN"/>
        </w:rPr>
        <w:t>6</w:t>
      </w:r>
      <w:r>
        <w:rPr>
          <w:noProof/>
        </w:rPr>
        <w:t>.1</w:t>
      </w:r>
      <w:r>
        <w:rPr>
          <w:rFonts w:asciiTheme="minorHAnsi" w:eastAsiaTheme="minorEastAsia" w:hAnsiTheme="minorHAnsi" w:cstheme="minorBidi"/>
          <w:noProof/>
          <w:kern w:val="2"/>
          <w:sz w:val="22"/>
          <w:szCs w:val="22"/>
          <w:lang w:eastAsia="en-GB"/>
          <w14:ligatures w14:val="standardContextual"/>
        </w:rPr>
        <w:tab/>
      </w:r>
      <w:r w:rsidRPr="005979BD">
        <w:rPr>
          <w:noProof/>
          <w:lang w:val="en-US" w:eastAsia="zh-CN"/>
        </w:rPr>
        <w:t>Solution</w:t>
      </w:r>
      <w:r>
        <w:rPr>
          <w:noProof/>
        </w:rPr>
        <w:t xml:space="preserve"> #</w:t>
      </w:r>
      <w:r w:rsidRPr="005979BD">
        <w:rPr>
          <w:noProof/>
          <w:lang w:val="en-US" w:eastAsia="zh-CN"/>
        </w:rPr>
        <w:t>1</w:t>
      </w:r>
      <w:r>
        <w:rPr>
          <w:noProof/>
        </w:rPr>
        <w:t>:</w:t>
      </w:r>
      <w:r w:rsidRPr="005979BD">
        <w:rPr>
          <w:noProof/>
          <w:lang w:val="en-US" w:eastAsia="zh-CN"/>
        </w:rPr>
        <w:t xml:space="preserve"> Edge computing handling by I-SMF</w:t>
      </w:r>
      <w:r>
        <w:rPr>
          <w:noProof/>
        </w:rPr>
        <w:tab/>
      </w:r>
      <w:r>
        <w:rPr>
          <w:noProof/>
        </w:rPr>
        <w:fldChar w:fldCharType="begin" w:fldLock="1"/>
      </w:r>
      <w:r>
        <w:rPr>
          <w:noProof/>
        </w:rPr>
        <w:instrText xml:space="preserve"> PAGEREF _Toc161389060 \h </w:instrText>
      </w:r>
      <w:r>
        <w:rPr>
          <w:noProof/>
        </w:rPr>
      </w:r>
      <w:r>
        <w:rPr>
          <w:noProof/>
        </w:rPr>
        <w:fldChar w:fldCharType="separate"/>
      </w:r>
      <w:r>
        <w:rPr>
          <w:noProof/>
        </w:rPr>
        <w:t>12</w:t>
      </w:r>
      <w:r>
        <w:rPr>
          <w:noProof/>
        </w:rPr>
        <w:fldChar w:fldCharType="end"/>
      </w:r>
    </w:p>
    <w:p w14:paraId="720EAA76" w14:textId="3520065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_Toc161389061 \h </w:instrText>
      </w:r>
      <w:r>
        <w:rPr>
          <w:noProof/>
        </w:rPr>
      </w:r>
      <w:r>
        <w:rPr>
          <w:noProof/>
        </w:rPr>
        <w:fldChar w:fldCharType="separate"/>
      </w:r>
      <w:r>
        <w:rPr>
          <w:noProof/>
        </w:rPr>
        <w:t>12</w:t>
      </w:r>
      <w:r>
        <w:rPr>
          <w:noProof/>
        </w:rPr>
        <w:fldChar w:fldCharType="end"/>
      </w:r>
    </w:p>
    <w:p w14:paraId="37AE5E1D" w14:textId="4929E6F5"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fldLock="1"/>
      </w:r>
      <w:r>
        <w:rPr>
          <w:noProof/>
        </w:rPr>
        <w:instrText xml:space="preserve"> PAGEREF _Toc161389062 \h </w:instrText>
      </w:r>
      <w:r>
        <w:rPr>
          <w:noProof/>
        </w:rPr>
      </w:r>
      <w:r>
        <w:rPr>
          <w:noProof/>
        </w:rPr>
        <w:fldChar w:fldCharType="separate"/>
      </w:r>
      <w:r>
        <w:rPr>
          <w:noProof/>
        </w:rPr>
        <w:t>12</w:t>
      </w:r>
      <w:r>
        <w:rPr>
          <w:noProof/>
        </w:rPr>
        <w:fldChar w:fldCharType="end"/>
      </w:r>
    </w:p>
    <w:p w14:paraId="375D5215" w14:textId="0ED53B3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_Toc161389063 \h </w:instrText>
      </w:r>
      <w:r>
        <w:rPr>
          <w:noProof/>
        </w:rPr>
      </w:r>
      <w:r>
        <w:rPr>
          <w:noProof/>
        </w:rPr>
        <w:fldChar w:fldCharType="separate"/>
      </w:r>
      <w:r>
        <w:rPr>
          <w:noProof/>
        </w:rPr>
        <w:t>13</w:t>
      </w:r>
      <w:r>
        <w:rPr>
          <w:noProof/>
        </w:rPr>
        <w:fldChar w:fldCharType="end"/>
      </w:r>
    </w:p>
    <w:p w14:paraId="1222B76A" w14:textId="54DC36A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_Toc161389064 \h </w:instrText>
      </w:r>
      <w:r>
        <w:rPr>
          <w:noProof/>
        </w:rPr>
      </w:r>
      <w:r>
        <w:rPr>
          <w:noProof/>
        </w:rPr>
        <w:fldChar w:fldCharType="separate"/>
      </w:r>
      <w:r>
        <w:rPr>
          <w:noProof/>
        </w:rPr>
        <w:t>14</w:t>
      </w:r>
      <w:r>
        <w:rPr>
          <w:noProof/>
        </w:rPr>
        <w:fldChar w:fldCharType="end"/>
      </w:r>
    </w:p>
    <w:p w14:paraId="58E3116F" w14:textId="0BE5EDEE"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Solution #2: Edge computing handling by local SMF</w:t>
      </w:r>
      <w:r>
        <w:rPr>
          <w:noProof/>
        </w:rPr>
        <w:tab/>
      </w:r>
      <w:r>
        <w:rPr>
          <w:noProof/>
        </w:rPr>
        <w:fldChar w:fldCharType="begin" w:fldLock="1"/>
      </w:r>
      <w:r>
        <w:rPr>
          <w:noProof/>
        </w:rPr>
        <w:instrText xml:space="preserve"> PAGEREF _Toc161389065 \h </w:instrText>
      </w:r>
      <w:r>
        <w:rPr>
          <w:noProof/>
        </w:rPr>
      </w:r>
      <w:r>
        <w:rPr>
          <w:noProof/>
        </w:rPr>
        <w:fldChar w:fldCharType="separate"/>
      </w:r>
      <w:r>
        <w:rPr>
          <w:noProof/>
        </w:rPr>
        <w:t>14</w:t>
      </w:r>
      <w:r>
        <w:rPr>
          <w:noProof/>
        </w:rPr>
        <w:fldChar w:fldCharType="end"/>
      </w:r>
    </w:p>
    <w:p w14:paraId="1A20A472" w14:textId="7714289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_Toc161389066 \h </w:instrText>
      </w:r>
      <w:r>
        <w:rPr>
          <w:noProof/>
        </w:rPr>
      </w:r>
      <w:r>
        <w:rPr>
          <w:noProof/>
        </w:rPr>
        <w:fldChar w:fldCharType="separate"/>
      </w:r>
      <w:r>
        <w:rPr>
          <w:noProof/>
        </w:rPr>
        <w:t>14</w:t>
      </w:r>
      <w:r>
        <w:rPr>
          <w:noProof/>
        </w:rPr>
        <w:fldChar w:fldCharType="end"/>
      </w:r>
    </w:p>
    <w:p w14:paraId="71516A13" w14:textId="4559ADBB"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fldLock="1"/>
      </w:r>
      <w:r>
        <w:rPr>
          <w:noProof/>
        </w:rPr>
        <w:instrText xml:space="preserve"> PAGEREF _Toc161389067 \h </w:instrText>
      </w:r>
      <w:r>
        <w:rPr>
          <w:noProof/>
        </w:rPr>
      </w:r>
      <w:r>
        <w:rPr>
          <w:noProof/>
        </w:rPr>
        <w:fldChar w:fldCharType="separate"/>
      </w:r>
      <w:r>
        <w:rPr>
          <w:noProof/>
        </w:rPr>
        <w:t>14</w:t>
      </w:r>
      <w:r>
        <w:rPr>
          <w:noProof/>
        </w:rPr>
        <w:fldChar w:fldCharType="end"/>
      </w:r>
    </w:p>
    <w:p w14:paraId="5B5F51BD" w14:textId="1D9FC750"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_Toc161389068 \h </w:instrText>
      </w:r>
      <w:r>
        <w:rPr>
          <w:noProof/>
        </w:rPr>
      </w:r>
      <w:r>
        <w:rPr>
          <w:noProof/>
        </w:rPr>
        <w:fldChar w:fldCharType="separate"/>
      </w:r>
      <w:r>
        <w:rPr>
          <w:noProof/>
        </w:rPr>
        <w:t>16</w:t>
      </w:r>
      <w:r>
        <w:rPr>
          <w:noProof/>
        </w:rPr>
        <w:fldChar w:fldCharType="end"/>
      </w:r>
    </w:p>
    <w:p w14:paraId="72CF9CCB" w14:textId="1DEFE60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_Toc161389069 \h </w:instrText>
      </w:r>
      <w:r>
        <w:rPr>
          <w:noProof/>
        </w:rPr>
      </w:r>
      <w:r>
        <w:rPr>
          <w:noProof/>
        </w:rPr>
        <w:fldChar w:fldCharType="separate"/>
      </w:r>
      <w:r>
        <w:rPr>
          <w:noProof/>
        </w:rPr>
        <w:t>17</w:t>
      </w:r>
      <w:r>
        <w:rPr>
          <w:noProof/>
        </w:rPr>
        <w:fldChar w:fldCharType="end"/>
      </w:r>
    </w:p>
    <w:p w14:paraId="21BF0F7C" w14:textId="1F0A39C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Solution #3: Reducing impact of DNS message handling on central SMF for EAS (re)discovery based on offload to L-SMF</w:t>
      </w:r>
      <w:r>
        <w:rPr>
          <w:noProof/>
        </w:rPr>
        <w:tab/>
      </w:r>
      <w:r>
        <w:rPr>
          <w:noProof/>
        </w:rPr>
        <w:fldChar w:fldCharType="begin" w:fldLock="1"/>
      </w:r>
      <w:r>
        <w:rPr>
          <w:noProof/>
        </w:rPr>
        <w:instrText xml:space="preserve"> PAGEREF _Toc161389070 \h </w:instrText>
      </w:r>
      <w:r>
        <w:rPr>
          <w:noProof/>
        </w:rPr>
      </w:r>
      <w:r>
        <w:rPr>
          <w:noProof/>
        </w:rPr>
        <w:fldChar w:fldCharType="separate"/>
      </w:r>
      <w:r>
        <w:rPr>
          <w:noProof/>
        </w:rPr>
        <w:t>17</w:t>
      </w:r>
      <w:r>
        <w:rPr>
          <w:noProof/>
        </w:rPr>
        <w:fldChar w:fldCharType="end"/>
      </w:r>
    </w:p>
    <w:p w14:paraId="39C1C5B7" w14:textId="57569F2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_Toc161389071 \h </w:instrText>
      </w:r>
      <w:r>
        <w:rPr>
          <w:noProof/>
        </w:rPr>
      </w:r>
      <w:r>
        <w:rPr>
          <w:noProof/>
        </w:rPr>
        <w:fldChar w:fldCharType="separate"/>
      </w:r>
      <w:r>
        <w:rPr>
          <w:noProof/>
        </w:rPr>
        <w:t>17</w:t>
      </w:r>
      <w:r>
        <w:rPr>
          <w:noProof/>
        </w:rPr>
        <w:fldChar w:fldCharType="end"/>
      </w:r>
    </w:p>
    <w:p w14:paraId="59CAC3C3" w14:textId="313907B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_Toc161389072 \h </w:instrText>
      </w:r>
      <w:r>
        <w:rPr>
          <w:noProof/>
        </w:rPr>
      </w:r>
      <w:r>
        <w:rPr>
          <w:noProof/>
        </w:rPr>
        <w:fldChar w:fldCharType="separate"/>
      </w:r>
      <w:r>
        <w:rPr>
          <w:noProof/>
        </w:rPr>
        <w:t>17</w:t>
      </w:r>
      <w:r>
        <w:rPr>
          <w:noProof/>
        </w:rPr>
        <w:fldChar w:fldCharType="end"/>
      </w:r>
    </w:p>
    <w:p w14:paraId="52C4F837" w14:textId="0C3CBFF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_Toc161389073 \h </w:instrText>
      </w:r>
      <w:r>
        <w:rPr>
          <w:noProof/>
        </w:rPr>
      </w:r>
      <w:r>
        <w:rPr>
          <w:noProof/>
        </w:rPr>
        <w:fldChar w:fldCharType="separate"/>
      </w:r>
      <w:r>
        <w:rPr>
          <w:noProof/>
        </w:rPr>
        <w:t>18</w:t>
      </w:r>
      <w:r>
        <w:rPr>
          <w:noProof/>
        </w:rPr>
        <w:fldChar w:fldCharType="end"/>
      </w:r>
    </w:p>
    <w:p w14:paraId="697330CB" w14:textId="0505B23E"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EAS Deployment Information and BaselineDNSPattern Management in the EASDF by L-SMF</w:t>
      </w:r>
      <w:r>
        <w:rPr>
          <w:noProof/>
        </w:rPr>
        <w:tab/>
      </w:r>
      <w:r>
        <w:rPr>
          <w:noProof/>
        </w:rPr>
        <w:fldChar w:fldCharType="begin" w:fldLock="1"/>
      </w:r>
      <w:r>
        <w:rPr>
          <w:noProof/>
        </w:rPr>
        <w:instrText xml:space="preserve"> PAGEREF _Toc161389074 \h </w:instrText>
      </w:r>
      <w:r>
        <w:rPr>
          <w:noProof/>
        </w:rPr>
      </w:r>
      <w:r>
        <w:rPr>
          <w:noProof/>
        </w:rPr>
        <w:fldChar w:fldCharType="separate"/>
      </w:r>
      <w:r>
        <w:rPr>
          <w:noProof/>
        </w:rPr>
        <w:t>18</w:t>
      </w:r>
      <w:r>
        <w:rPr>
          <w:noProof/>
        </w:rPr>
        <w:fldChar w:fldCharType="end"/>
      </w:r>
    </w:p>
    <w:p w14:paraId="0323BB49" w14:textId="0A9B6B83"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EAS discovery procedure with EASDF</w:t>
      </w:r>
      <w:r>
        <w:rPr>
          <w:noProof/>
        </w:rPr>
        <w:tab/>
      </w:r>
      <w:r>
        <w:rPr>
          <w:noProof/>
        </w:rPr>
        <w:fldChar w:fldCharType="begin" w:fldLock="1"/>
      </w:r>
      <w:r>
        <w:rPr>
          <w:noProof/>
        </w:rPr>
        <w:instrText xml:space="preserve"> PAGEREF _Toc161389075 \h </w:instrText>
      </w:r>
      <w:r>
        <w:rPr>
          <w:noProof/>
        </w:rPr>
      </w:r>
      <w:r>
        <w:rPr>
          <w:noProof/>
        </w:rPr>
        <w:fldChar w:fldCharType="separate"/>
      </w:r>
      <w:r>
        <w:rPr>
          <w:noProof/>
        </w:rPr>
        <w:t>20</w:t>
      </w:r>
      <w:r>
        <w:rPr>
          <w:noProof/>
        </w:rPr>
        <w:fldChar w:fldCharType="end"/>
      </w:r>
    </w:p>
    <w:p w14:paraId="0CD48357" w14:textId="701B1F4C"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EAS discovery procedure with Local DNS Server/Resolver</w:t>
      </w:r>
      <w:r>
        <w:rPr>
          <w:noProof/>
        </w:rPr>
        <w:tab/>
      </w:r>
      <w:r>
        <w:rPr>
          <w:noProof/>
        </w:rPr>
        <w:fldChar w:fldCharType="begin" w:fldLock="1"/>
      </w:r>
      <w:r>
        <w:rPr>
          <w:noProof/>
        </w:rPr>
        <w:instrText xml:space="preserve"> PAGEREF _Toc161389076 \h </w:instrText>
      </w:r>
      <w:r>
        <w:rPr>
          <w:noProof/>
        </w:rPr>
      </w:r>
      <w:r>
        <w:rPr>
          <w:noProof/>
        </w:rPr>
        <w:fldChar w:fldCharType="separate"/>
      </w:r>
      <w:r>
        <w:rPr>
          <w:noProof/>
        </w:rPr>
        <w:t>22</w:t>
      </w:r>
      <w:r>
        <w:rPr>
          <w:noProof/>
        </w:rPr>
        <w:fldChar w:fldCharType="end"/>
      </w:r>
    </w:p>
    <w:p w14:paraId="4FBF4D57" w14:textId="62DA8D64"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EAS rediscovery at Edge Relocation</w:t>
      </w:r>
      <w:r>
        <w:rPr>
          <w:noProof/>
        </w:rPr>
        <w:tab/>
      </w:r>
      <w:r>
        <w:rPr>
          <w:noProof/>
        </w:rPr>
        <w:fldChar w:fldCharType="begin" w:fldLock="1"/>
      </w:r>
      <w:r>
        <w:rPr>
          <w:noProof/>
        </w:rPr>
        <w:instrText xml:space="preserve"> PAGEREF _Toc161389077 \h </w:instrText>
      </w:r>
      <w:r>
        <w:rPr>
          <w:noProof/>
        </w:rPr>
      </w:r>
      <w:r>
        <w:rPr>
          <w:noProof/>
        </w:rPr>
        <w:fldChar w:fldCharType="separate"/>
      </w:r>
      <w:r>
        <w:rPr>
          <w:noProof/>
        </w:rPr>
        <w:t>22</w:t>
      </w:r>
      <w:r>
        <w:rPr>
          <w:noProof/>
        </w:rPr>
        <w:fldChar w:fldCharType="end"/>
      </w:r>
    </w:p>
    <w:p w14:paraId="7906DDEE" w14:textId="6D36A479"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6.3.3.4</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Handling</w:t>
      </w:r>
      <w:r>
        <w:rPr>
          <w:noProof/>
        </w:rPr>
        <w:tab/>
      </w:r>
      <w:r>
        <w:rPr>
          <w:noProof/>
        </w:rPr>
        <w:fldChar w:fldCharType="begin" w:fldLock="1"/>
      </w:r>
      <w:r>
        <w:rPr>
          <w:noProof/>
        </w:rPr>
        <w:instrText xml:space="preserve"> PAGEREF _Toc161389078 \h </w:instrText>
      </w:r>
      <w:r>
        <w:rPr>
          <w:noProof/>
        </w:rPr>
      </w:r>
      <w:r>
        <w:rPr>
          <w:noProof/>
        </w:rPr>
        <w:fldChar w:fldCharType="separate"/>
      </w:r>
      <w:r>
        <w:rPr>
          <w:noProof/>
        </w:rPr>
        <w:t>23</w:t>
      </w:r>
      <w:r>
        <w:rPr>
          <w:noProof/>
        </w:rPr>
        <w:fldChar w:fldCharType="end"/>
      </w:r>
    </w:p>
    <w:p w14:paraId="177CF47E" w14:textId="6384D0D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noProof/>
          <w:lang w:val="en-US"/>
        </w:rPr>
        <w:t>6.3.</w:t>
      </w:r>
      <w:r w:rsidRPr="005979B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5979BD">
        <w:rPr>
          <w:noProof/>
          <w:lang w:val="en-US"/>
        </w:rPr>
        <w:t>Impacts on services, entities and interfaces</w:t>
      </w:r>
      <w:r>
        <w:rPr>
          <w:noProof/>
        </w:rPr>
        <w:tab/>
      </w:r>
      <w:r>
        <w:rPr>
          <w:noProof/>
        </w:rPr>
        <w:fldChar w:fldCharType="begin" w:fldLock="1"/>
      </w:r>
      <w:r>
        <w:rPr>
          <w:noProof/>
        </w:rPr>
        <w:instrText xml:space="preserve"> PAGEREF _Toc161389079 \h </w:instrText>
      </w:r>
      <w:r>
        <w:rPr>
          <w:noProof/>
        </w:rPr>
      </w:r>
      <w:r>
        <w:rPr>
          <w:noProof/>
        </w:rPr>
        <w:fldChar w:fldCharType="separate"/>
      </w:r>
      <w:r>
        <w:rPr>
          <w:noProof/>
        </w:rPr>
        <w:t>23</w:t>
      </w:r>
      <w:r>
        <w:rPr>
          <w:noProof/>
        </w:rPr>
        <w:fldChar w:fldCharType="end"/>
      </w:r>
    </w:p>
    <w:p w14:paraId="2FBC3129" w14:textId="37A1FE2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Solution #4: Enhanced EC Architecture with SMF selecting local SMF storing EC related information</w:t>
      </w:r>
      <w:r>
        <w:rPr>
          <w:noProof/>
        </w:rPr>
        <w:tab/>
      </w:r>
      <w:r>
        <w:rPr>
          <w:noProof/>
        </w:rPr>
        <w:fldChar w:fldCharType="begin" w:fldLock="1"/>
      </w:r>
      <w:r>
        <w:rPr>
          <w:noProof/>
        </w:rPr>
        <w:instrText xml:space="preserve"> PAGEREF _Toc161389080 \h </w:instrText>
      </w:r>
      <w:r>
        <w:rPr>
          <w:noProof/>
        </w:rPr>
      </w:r>
      <w:r>
        <w:rPr>
          <w:noProof/>
        </w:rPr>
        <w:fldChar w:fldCharType="separate"/>
      </w:r>
      <w:r>
        <w:rPr>
          <w:noProof/>
        </w:rPr>
        <w:t>24</w:t>
      </w:r>
      <w:r>
        <w:rPr>
          <w:noProof/>
        </w:rPr>
        <w:fldChar w:fldCharType="end"/>
      </w:r>
    </w:p>
    <w:p w14:paraId="61B6ABE3" w14:textId="63399C7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6.4.1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_Toc161389081 \h </w:instrText>
      </w:r>
      <w:r>
        <w:rPr>
          <w:noProof/>
        </w:rPr>
      </w:r>
      <w:r>
        <w:rPr>
          <w:noProof/>
        </w:rPr>
        <w:fldChar w:fldCharType="separate"/>
      </w:r>
      <w:r>
        <w:rPr>
          <w:noProof/>
        </w:rPr>
        <w:t>24</w:t>
      </w:r>
      <w:r>
        <w:rPr>
          <w:noProof/>
        </w:rPr>
        <w:fldChar w:fldCharType="end"/>
      </w:r>
    </w:p>
    <w:p w14:paraId="37ED13EF" w14:textId="1AC5FF3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6.4.2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_Toc161389082 \h </w:instrText>
      </w:r>
      <w:r>
        <w:rPr>
          <w:noProof/>
        </w:rPr>
      </w:r>
      <w:r>
        <w:rPr>
          <w:noProof/>
        </w:rPr>
        <w:fldChar w:fldCharType="separate"/>
      </w:r>
      <w:r>
        <w:rPr>
          <w:noProof/>
        </w:rPr>
        <w:t>24</w:t>
      </w:r>
      <w:r>
        <w:rPr>
          <w:noProof/>
        </w:rPr>
        <w:fldChar w:fldCharType="end"/>
      </w:r>
    </w:p>
    <w:p w14:paraId="1D2283F4" w14:textId="0DD384C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6.4.3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_Toc161389083 \h </w:instrText>
      </w:r>
      <w:r>
        <w:rPr>
          <w:noProof/>
        </w:rPr>
      </w:r>
      <w:r>
        <w:rPr>
          <w:noProof/>
        </w:rPr>
        <w:fldChar w:fldCharType="separate"/>
      </w:r>
      <w:r>
        <w:rPr>
          <w:noProof/>
        </w:rPr>
        <w:t>25</w:t>
      </w:r>
      <w:r>
        <w:rPr>
          <w:noProof/>
        </w:rPr>
        <w:fldChar w:fldCharType="end"/>
      </w:r>
    </w:p>
    <w:p w14:paraId="502CF018" w14:textId="4785B712"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Local SMF and Local PSA insertion procedure (new)</w:t>
      </w:r>
      <w:r>
        <w:rPr>
          <w:noProof/>
        </w:rPr>
        <w:tab/>
      </w:r>
      <w:r>
        <w:rPr>
          <w:noProof/>
        </w:rPr>
        <w:fldChar w:fldCharType="begin" w:fldLock="1"/>
      </w:r>
      <w:r>
        <w:rPr>
          <w:noProof/>
        </w:rPr>
        <w:instrText xml:space="preserve"> PAGEREF _Toc161389084 \h </w:instrText>
      </w:r>
      <w:r>
        <w:rPr>
          <w:noProof/>
        </w:rPr>
      </w:r>
      <w:r>
        <w:rPr>
          <w:noProof/>
        </w:rPr>
        <w:fldChar w:fldCharType="separate"/>
      </w:r>
      <w:r>
        <w:rPr>
          <w:noProof/>
        </w:rPr>
        <w:t>25</w:t>
      </w:r>
      <w:r>
        <w:rPr>
          <w:noProof/>
        </w:rPr>
        <w:fldChar w:fldCharType="end"/>
      </w:r>
    </w:p>
    <w:p w14:paraId="6703BB5B" w14:textId="708CC316"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Local SMF and Local PSA Removal procedure (new)</w:t>
      </w:r>
      <w:r>
        <w:rPr>
          <w:noProof/>
        </w:rPr>
        <w:tab/>
      </w:r>
      <w:r>
        <w:rPr>
          <w:noProof/>
        </w:rPr>
        <w:fldChar w:fldCharType="begin" w:fldLock="1"/>
      </w:r>
      <w:r>
        <w:rPr>
          <w:noProof/>
        </w:rPr>
        <w:instrText xml:space="preserve"> PAGEREF _Toc161389085 \h </w:instrText>
      </w:r>
      <w:r>
        <w:rPr>
          <w:noProof/>
        </w:rPr>
      </w:r>
      <w:r>
        <w:rPr>
          <w:noProof/>
        </w:rPr>
        <w:fldChar w:fldCharType="separate"/>
      </w:r>
      <w:r>
        <w:rPr>
          <w:noProof/>
        </w:rPr>
        <w:t>26</w:t>
      </w:r>
      <w:r>
        <w:rPr>
          <w:noProof/>
        </w:rPr>
        <w:fldChar w:fldCharType="end"/>
      </w:r>
    </w:p>
    <w:p w14:paraId="15378ED1" w14:textId="72A841D6"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EAS Discovery with EASDF procedure</w:t>
      </w:r>
      <w:r>
        <w:rPr>
          <w:noProof/>
        </w:rPr>
        <w:tab/>
      </w:r>
      <w:r>
        <w:rPr>
          <w:noProof/>
        </w:rPr>
        <w:fldChar w:fldCharType="begin" w:fldLock="1"/>
      </w:r>
      <w:r>
        <w:rPr>
          <w:noProof/>
        </w:rPr>
        <w:instrText xml:space="preserve"> PAGEREF _Toc161389086 \h </w:instrText>
      </w:r>
      <w:r>
        <w:rPr>
          <w:noProof/>
        </w:rPr>
      </w:r>
      <w:r>
        <w:rPr>
          <w:noProof/>
        </w:rPr>
        <w:fldChar w:fldCharType="separate"/>
      </w:r>
      <w:r>
        <w:rPr>
          <w:noProof/>
        </w:rPr>
        <w:t>27</w:t>
      </w:r>
      <w:r>
        <w:rPr>
          <w:noProof/>
        </w:rPr>
        <w:fldChar w:fldCharType="end"/>
      </w:r>
    </w:p>
    <w:p w14:paraId="0F6EABF7" w14:textId="14895937"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lang w:eastAsia="zh-CN"/>
        </w:rPr>
        <w:t>6.4.4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_Toc161389087 \h </w:instrText>
      </w:r>
      <w:r>
        <w:rPr>
          <w:noProof/>
        </w:rPr>
      </w:r>
      <w:r>
        <w:rPr>
          <w:noProof/>
        </w:rPr>
        <w:fldChar w:fldCharType="separate"/>
      </w:r>
      <w:r>
        <w:rPr>
          <w:noProof/>
        </w:rPr>
        <w:t>28</w:t>
      </w:r>
      <w:r>
        <w:rPr>
          <w:noProof/>
        </w:rPr>
        <w:fldChar w:fldCharType="end"/>
      </w:r>
    </w:p>
    <w:p w14:paraId="23C7D383" w14:textId="05F33B35"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Solution #5: Enhanced EC architecture with AMF selecting local SMF</w:t>
      </w:r>
      <w:r>
        <w:rPr>
          <w:noProof/>
        </w:rPr>
        <w:tab/>
      </w:r>
      <w:r>
        <w:rPr>
          <w:noProof/>
        </w:rPr>
        <w:fldChar w:fldCharType="begin" w:fldLock="1"/>
      </w:r>
      <w:r>
        <w:rPr>
          <w:noProof/>
        </w:rPr>
        <w:instrText xml:space="preserve"> PAGEREF _Toc161389088 \h </w:instrText>
      </w:r>
      <w:r>
        <w:rPr>
          <w:noProof/>
        </w:rPr>
      </w:r>
      <w:r>
        <w:rPr>
          <w:noProof/>
        </w:rPr>
        <w:fldChar w:fldCharType="separate"/>
      </w:r>
      <w:r>
        <w:rPr>
          <w:noProof/>
        </w:rPr>
        <w:t>28</w:t>
      </w:r>
      <w:r>
        <w:rPr>
          <w:noProof/>
        </w:rPr>
        <w:fldChar w:fldCharType="end"/>
      </w:r>
    </w:p>
    <w:p w14:paraId="440A0595" w14:textId="3D8676C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6.5.1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_Toc161389089 \h </w:instrText>
      </w:r>
      <w:r>
        <w:rPr>
          <w:noProof/>
        </w:rPr>
      </w:r>
      <w:r>
        <w:rPr>
          <w:noProof/>
        </w:rPr>
        <w:fldChar w:fldCharType="separate"/>
      </w:r>
      <w:r>
        <w:rPr>
          <w:noProof/>
        </w:rPr>
        <w:t>28</w:t>
      </w:r>
      <w:r>
        <w:rPr>
          <w:noProof/>
        </w:rPr>
        <w:fldChar w:fldCharType="end"/>
      </w:r>
    </w:p>
    <w:p w14:paraId="4F84F96C" w14:textId="2E2EAFC5"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6.5.2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_Toc161389090 \h </w:instrText>
      </w:r>
      <w:r>
        <w:rPr>
          <w:noProof/>
        </w:rPr>
      </w:r>
      <w:r>
        <w:rPr>
          <w:noProof/>
        </w:rPr>
        <w:fldChar w:fldCharType="separate"/>
      </w:r>
      <w:r>
        <w:rPr>
          <w:noProof/>
        </w:rPr>
        <w:t>28</w:t>
      </w:r>
      <w:r>
        <w:rPr>
          <w:noProof/>
        </w:rPr>
        <w:fldChar w:fldCharType="end"/>
      </w:r>
    </w:p>
    <w:p w14:paraId="3B618B56" w14:textId="6B1CB8C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6.5.3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_Toc161389091 \h </w:instrText>
      </w:r>
      <w:r>
        <w:rPr>
          <w:noProof/>
        </w:rPr>
      </w:r>
      <w:r>
        <w:rPr>
          <w:noProof/>
        </w:rPr>
        <w:fldChar w:fldCharType="separate"/>
      </w:r>
      <w:r>
        <w:rPr>
          <w:noProof/>
        </w:rPr>
        <w:t>30</w:t>
      </w:r>
      <w:r>
        <w:rPr>
          <w:noProof/>
        </w:rPr>
        <w:fldChar w:fldCharType="end"/>
      </w:r>
    </w:p>
    <w:p w14:paraId="282B39AF" w14:textId="5BB061D8"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6.5.3.1</w:t>
      </w:r>
      <w:r>
        <w:rPr>
          <w:rFonts w:asciiTheme="minorHAnsi" w:eastAsiaTheme="minorEastAsia" w:hAnsiTheme="minorHAnsi" w:cstheme="minorBidi"/>
          <w:noProof/>
          <w:kern w:val="2"/>
          <w:sz w:val="22"/>
          <w:szCs w:val="22"/>
          <w:lang w:eastAsia="en-GB"/>
          <w14:ligatures w14:val="standardContextual"/>
        </w:rPr>
        <w:tab/>
      </w:r>
      <w:r>
        <w:rPr>
          <w:noProof/>
        </w:rPr>
        <w:t>PDU Session Establishment/EAS discovery with local offloading control and local SMF</w:t>
      </w:r>
      <w:r>
        <w:rPr>
          <w:noProof/>
        </w:rPr>
        <w:tab/>
      </w:r>
      <w:r>
        <w:rPr>
          <w:noProof/>
        </w:rPr>
        <w:fldChar w:fldCharType="begin" w:fldLock="1"/>
      </w:r>
      <w:r>
        <w:rPr>
          <w:noProof/>
        </w:rPr>
        <w:instrText xml:space="preserve"> PAGEREF _Toc161389092 \h </w:instrText>
      </w:r>
      <w:r>
        <w:rPr>
          <w:noProof/>
        </w:rPr>
      </w:r>
      <w:r>
        <w:rPr>
          <w:noProof/>
        </w:rPr>
        <w:fldChar w:fldCharType="separate"/>
      </w:r>
      <w:r>
        <w:rPr>
          <w:noProof/>
        </w:rPr>
        <w:t>30</w:t>
      </w:r>
      <w:r>
        <w:rPr>
          <w:noProof/>
        </w:rPr>
        <w:fldChar w:fldCharType="end"/>
      </w:r>
    </w:p>
    <w:p w14:paraId="1D50C771" w14:textId="5AA42BB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6.5.4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_Toc161389093 \h </w:instrText>
      </w:r>
      <w:r>
        <w:rPr>
          <w:noProof/>
        </w:rPr>
      </w:r>
      <w:r>
        <w:rPr>
          <w:noProof/>
        </w:rPr>
        <w:fldChar w:fldCharType="separate"/>
      </w:r>
      <w:r>
        <w:rPr>
          <w:noProof/>
        </w:rPr>
        <w:t>31</w:t>
      </w:r>
      <w:r>
        <w:rPr>
          <w:noProof/>
        </w:rPr>
        <w:fldChar w:fldCharType="end"/>
      </w:r>
    </w:p>
    <w:p w14:paraId="3EFFFDDC" w14:textId="48EEBB04"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Solution #X: Local management of EAS Deployment Information with local SMF</w:t>
      </w:r>
      <w:r>
        <w:rPr>
          <w:noProof/>
        </w:rPr>
        <w:tab/>
      </w:r>
      <w:r>
        <w:rPr>
          <w:noProof/>
        </w:rPr>
        <w:fldChar w:fldCharType="begin" w:fldLock="1"/>
      </w:r>
      <w:r>
        <w:rPr>
          <w:noProof/>
        </w:rPr>
        <w:instrText xml:space="preserve"> PAGEREF _Toc161389094 \h </w:instrText>
      </w:r>
      <w:r>
        <w:rPr>
          <w:noProof/>
        </w:rPr>
      </w:r>
      <w:r>
        <w:rPr>
          <w:noProof/>
        </w:rPr>
        <w:fldChar w:fldCharType="separate"/>
      </w:r>
      <w:r>
        <w:rPr>
          <w:noProof/>
        </w:rPr>
        <w:t>32</w:t>
      </w:r>
      <w:r>
        <w:rPr>
          <w:noProof/>
        </w:rPr>
        <w:fldChar w:fldCharType="end"/>
      </w:r>
    </w:p>
    <w:p w14:paraId="7DBAC985" w14:textId="60053E0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6.6.1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_Toc161389095 \h </w:instrText>
      </w:r>
      <w:r>
        <w:rPr>
          <w:noProof/>
        </w:rPr>
      </w:r>
      <w:r>
        <w:rPr>
          <w:noProof/>
        </w:rPr>
        <w:fldChar w:fldCharType="separate"/>
      </w:r>
      <w:r>
        <w:rPr>
          <w:noProof/>
        </w:rPr>
        <w:t>32</w:t>
      </w:r>
      <w:r>
        <w:rPr>
          <w:noProof/>
        </w:rPr>
        <w:fldChar w:fldCharType="end"/>
      </w:r>
    </w:p>
    <w:p w14:paraId="01D1E30A" w14:textId="4ACEE6D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6.6.2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_Toc161389096 \h </w:instrText>
      </w:r>
      <w:r>
        <w:rPr>
          <w:noProof/>
        </w:rPr>
      </w:r>
      <w:r>
        <w:rPr>
          <w:noProof/>
        </w:rPr>
        <w:fldChar w:fldCharType="separate"/>
      </w:r>
      <w:r>
        <w:rPr>
          <w:noProof/>
        </w:rPr>
        <w:t>32</w:t>
      </w:r>
      <w:r>
        <w:rPr>
          <w:noProof/>
        </w:rPr>
        <w:fldChar w:fldCharType="end"/>
      </w:r>
    </w:p>
    <w:p w14:paraId="6BFFA383" w14:textId="506F0A47"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6.6.3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_Toc161389097 \h </w:instrText>
      </w:r>
      <w:r>
        <w:rPr>
          <w:noProof/>
        </w:rPr>
      </w:r>
      <w:r>
        <w:rPr>
          <w:noProof/>
        </w:rPr>
        <w:fldChar w:fldCharType="separate"/>
      </w:r>
      <w:r>
        <w:rPr>
          <w:noProof/>
        </w:rPr>
        <w:t>32</w:t>
      </w:r>
      <w:r>
        <w:rPr>
          <w:noProof/>
        </w:rPr>
        <w:fldChar w:fldCharType="end"/>
      </w:r>
    </w:p>
    <w:p w14:paraId="4930D13A" w14:textId="68C0DFF6"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Provisioning EAS Deployment Information to local SMF without involvement of SMF</w:t>
      </w:r>
      <w:r>
        <w:rPr>
          <w:noProof/>
        </w:rPr>
        <w:tab/>
      </w:r>
      <w:r>
        <w:rPr>
          <w:noProof/>
        </w:rPr>
        <w:fldChar w:fldCharType="begin" w:fldLock="1"/>
      </w:r>
      <w:r>
        <w:rPr>
          <w:noProof/>
        </w:rPr>
        <w:instrText xml:space="preserve"> PAGEREF _Toc161389098 \h </w:instrText>
      </w:r>
      <w:r>
        <w:rPr>
          <w:noProof/>
        </w:rPr>
      </w:r>
      <w:r>
        <w:rPr>
          <w:noProof/>
        </w:rPr>
        <w:fldChar w:fldCharType="separate"/>
      </w:r>
      <w:r>
        <w:rPr>
          <w:noProof/>
        </w:rPr>
        <w:t>32</w:t>
      </w:r>
      <w:r>
        <w:rPr>
          <w:noProof/>
        </w:rPr>
        <w:fldChar w:fldCharType="end"/>
      </w:r>
    </w:p>
    <w:p w14:paraId="70D7798E" w14:textId="5F6932E6"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Provisioning EAS Deployment Information to local SMF with involvement of SMF</w:t>
      </w:r>
      <w:r>
        <w:rPr>
          <w:noProof/>
        </w:rPr>
        <w:tab/>
      </w:r>
      <w:r>
        <w:rPr>
          <w:noProof/>
        </w:rPr>
        <w:fldChar w:fldCharType="begin" w:fldLock="1"/>
      </w:r>
      <w:r>
        <w:rPr>
          <w:noProof/>
        </w:rPr>
        <w:instrText xml:space="preserve"> PAGEREF _Toc161389099 \h </w:instrText>
      </w:r>
      <w:r>
        <w:rPr>
          <w:noProof/>
        </w:rPr>
      </w:r>
      <w:r>
        <w:rPr>
          <w:noProof/>
        </w:rPr>
        <w:fldChar w:fldCharType="separate"/>
      </w:r>
      <w:r>
        <w:rPr>
          <w:noProof/>
        </w:rPr>
        <w:t>33</w:t>
      </w:r>
      <w:r>
        <w:rPr>
          <w:noProof/>
        </w:rPr>
        <w:fldChar w:fldCharType="end"/>
      </w:r>
    </w:p>
    <w:p w14:paraId="155F3479" w14:textId="66E1B22A"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6.6.4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_Toc161389100 \h </w:instrText>
      </w:r>
      <w:r>
        <w:rPr>
          <w:noProof/>
        </w:rPr>
      </w:r>
      <w:r>
        <w:rPr>
          <w:noProof/>
        </w:rPr>
        <w:fldChar w:fldCharType="separate"/>
      </w:r>
      <w:r>
        <w:rPr>
          <w:noProof/>
        </w:rPr>
        <w:t>34</w:t>
      </w:r>
      <w:r>
        <w:rPr>
          <w:noProof/>
        </w:rPr>
        <w:fldChar w:fldCharType="end"/>
      </w:r>
    </w:p>
    <w:p w14:paraId="006CD16A" w14:textId="44963189"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Solution #7: EAS deployment information report from L-UPF</w:t>
      </w:r>
      <w:r>
        <w:rPr>
          <w:noProof/>
        </w:rPr>
        <w:tab/>
      </w:r>
      <w:r>
        <w:rPr>
          <w:noProof/>
        </w:rPr>
        <w:fldChar w:fldCharType="begin" w:fldLock="1"/>
      </w:r>
      <w:r>
        <w:rPr>
          <w:noProof/>
        </w:rPr>
        <w:instrText xml:space="preserve"> PAGEREF _Toc161389101 \h </w:instrText>
      </w:r>
      <w:r>
        <w:rPr>
          <w:noProof/>
        </w:rPr>
      </w:r>
      <w:r>
        <w:rPr>
          <w:noProof/>
        </w:rPr>
        <w:fldChar w:fldCharType="separate"/>
      </w:r>
      <w:r>
        <w:rPr>
          <w:noProof/>
        </w:rPr>
        <w:t>34</w:t>
      </w:r>
      <w:r>
        <w:rPr>
          <w:noProof/>
        </w:rPr>
        <w:fldChar w:fldCharType="end"/>
      </w:r>
    </w:p>
    <w:p w14:paraId="69AA7F9C" w14:textId="1F5D489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_Toc161389102 \h </w:instrText>
      </w:r>
      <w:r>
        <w:rPr>
          <w:noProof/>
        </w:rPr>
      </w:r>
      <w:r>
        <w:rPr>
          <w:noProof/>
        </w:rPr>
        <w:fldChar w:fldCharType="separate"/>
      </w:r>
      <w:r>
        <w:rPr>
          <w:noProof/>
        </w:rPr>
        <w:t>34</w:t>
      </w:r>
      <w:r>
        <w:rPr>
          <w:noProof/>
        </w:rPr>
        <w:fldChar w:fldCharType="end"/>
      </w:r>
    </w:p>
    <w:p w14:paraId="4CEE750A" w14:textId="733FF0C5"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_Toc161389103 \h </w:instrText>
      </w:r>
      <w:r>
        <w:rPr>
          <w:noProof/>
        </w:rPr>
      </w:r>
      <w:r>
        <w:rPr>
          <w:noProof/>
        </w:rPr>
        <w:fldChar w:fldCharType="separate"/>
      </w:r>
      <w:r>
        <w:rPr>
          <w:noProof/>
        </w:rPr>
        <w:t>35</w:t>
      </w:r>
      <w:r>
        <w:rPr>
          <w:noProof/>
        </w:rPr>
        <w:fldChar w:fldCharType="end"/>
      </w:r>
    </w:p>
    <w:p w14:paraId="730CDF1D" w14:textId="5F11A5C7"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6.7.3</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_Toc161389104 \h </w:instrText>
      </w:r>
      <w:r>
        <w:rPr>
          <w:noProof/>
        </w:rPr>
      </w:r>
      <w:r>
        <w:rPr>
          <w:noProof/>
        </w:rPr>
        <w:fldChar w:fldCharType="separate"/>
      </w:r>
      <w:r>
        <w:rPr>
          <w:noProof/>
        </w:rPr>
        <w:t>35</w:t>
      </w:r>
      <w:r>
        <w:rPr>
          <w:noProof/>
        </w:rPr>
        <w:fldChar w:fldCharType="end"/>
      </w:r>
    </w:p>
    <w:p w14:paraId="4FD85D9C" w14:textId="3A9CF2C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6.8</w:t>
      </w:r>
      <w:r>
        <w:rPr>
          <w:rFonts w:asciiTheme="minorHAnsi" w:eastAsiaTheme="minorEastAsia" w:hAnsiTheme="minorHAnsi" w:cstheme="minorBidi"/>
          <w:noProof/>
          <w:kern w:val="2"/>
          <w:sz w:val="22"/>
          <w:szCs w:val="22"/>
          <w:lang w:eastAsia="en-GB"/>
          <w14:ligatures w14:val="standardContextual"/>
        </w:rPr>
        <w:tab/>
      </w:r>
      <w:r>
        <w:rPr>
          <w:noProof/>
        </w:rPr>
        <w:t>Solution</w:t>
      </w:r>
      <w:r>
        <w:rPr>
          <w:noProof/>
          <w:lang w:eastAsia="zh-CN"/>
        </w:rPr>
        <w:t xml:space="preserve"> #8</w:t>
      </w:r>
      <w:r>
        <w:rPr>
          <w:noProof/>
        </w:rPr>
        <w:t>: Selecting an EAS server leveraging analytics</w:t>
      </w:r>
      <w:r>
        <w:rPr>
          <w:noProof/>
        </w:rPr>
        <w:tab/>
      </w:r>
      <w:r>
        <w:rPr>
          <w:noProof/>
        </w:rPr>
        <w:fldChar w:fldCharType="begin" w:fldLock="1"/>
      </w:r>
      <w:r>
        <w:rPr>
          <w:noProof/>
        </w:rPr>
        <w:instrText xml:space="preserve"> PAGEREF _Toc161389105 \h </w:instrText>
      </w:r>
      <w:r>
        <w:rPr>
          <w:noProof/>
        </w:rPr>
      </w:r>
      <w:r>
        <w:rPr>
          <w:noProof/>
        </w:rPr>
        <w:fldChar w:fldCharType="separate"/>
      </w:r>
      <w:r>
        <w:rPr>
          <w:noProof/>
        </w:rPr>
        <w:t>35</w:t>
      </w:r>
      <w:r>
        <w:rPr>
          <w:noProof/>
        </w:rPr>
        <w:fldChar w:fldCharType="end"/>
      </w:r>
    </w:p>
    <w:p w14:paraId="3A8C1019" w14:textId="50573F86"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6.8.1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_Toc161389106 \h </w:instrText>
      </w:r>
      <w:r>
        <w:rPr>
          <w:noProof/>
        </w:rPr>
      </w:r>
      <w:r>
        <w:rPr>
          <w:noProof/>
        </w:rPr>
        <w:fldChar w:fldCharType="separate"/>
      </w:r>
      <w:r>
        <w:rPr>
          <w:noProof/>
        </w:rPr>
        <w:t>35</w:t>
      </w:r>
      <w:r>
        <w:rPr>
          <w:noProof/>
        </w:rPr>
        <w:fldChar w:fldCharType="end"/>
      </w:r>
    </w:p>
    <w:p w14:paraId="2A527489" w14:textId="42C0DA1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6.8.2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_Toc161389107 \h </w:instrText>
      </w:r>
      <w:r>
        <w:rPr>
          <w:noProof/>
        </w:rPr>
      </w:r>
      <w:r>
        <w:rPr>
          <w:noProof/>
        </w:rPr>
        <w:fldChar w:fldCharType="separate"/>
      </w:r>
      <w:r>
        <w:rPr>
          <w:noProof/>
        </w:rPr>
        <w:t>36</w:t>
      </w:r>
      <w:r>
        <w:rPr>
          <w:noProof/>
        </w:rPr>
        <w:fldChar w:fldCharType="end"/>
      </w:r>
    </w:p>
    <w:p w14:paraId="384D835D" w14:textId="6D61053A"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6.8.3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_Toc161389108 \h </w:instrText>
      </w:r>
      <w:r>
        <w:rPr>
          <w:noProof/>
        </w:rPr>
      </w:r>
      <w:r>
        <w:rPr>
          <w:noProof/>
        </w:rPr>
        <w:fldChar w:fldCharType="separate"/>
      </w:r>
      <w:r>
        <w:rPr>
          <w:noProof/>
        </w:rPr>
        <w:t>37</w:t>
      </w:r>
      <w:r>
        <w:rPr>
          <w:noProof/>
        </w:rPr>
        <w:fldChar w:fldCharType="end"/>
      </w:r>
    </w:p>
    <w:p w14:paraId="10B5473A" w14:textId="2F691AD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6.8.4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_Toc161389109 \h </w:instrText>
      </w:r>
      <w:r>
        <w:rPr>
          <w:noProof/>
        </w:rPr>
      </w:r>
      <w:r>
        <w:rPr>
          <w:noProof/>
        </w:rPr>
        <w:fldChar w:fldCharType="separate"/>
      </w:r>
      <w:r>
        <w:rPr>
          <w:noProof/>
        </w:rPr>
        <w:t>39</w:t>
      </w:r>
      <w:r>
        <w:rPr>
          <w:noProof/>
        </w:rPr>
        <w:fldChar w:fldCharType="end"/>
      </w:r>
    </w:p>
    <w:p w14:paraId="157A37A4" w14:textId="410B6F80"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Solution #9: local UPF and EAS (re)selection jointly considering N6 delay and EAS load</w:t>
      </w:r>
      <w:r>
        <w:rPr>
          <w:noProof/>
        </w:rPr>
        <w:tab/>
      </w:r>
      <w:r>
        <w:rPr>
          <w:noProof/>
        </w:rPr>
        <w:fldChar w:fldCharType="begin" w:fldLock="1"/>
      </w:r>
      <w:r>
        <w:rPr>
          <w:noProof/>
        </w:rPr>
        <w:instrText xml:space="preserve"> PAGEREF _Toc161389110 \h </w:instrText>
      </w:r>
      <w:r>
        <w:rPr>
          <w:noProof/>
        </w:rPr>
      </w:r>
      <w:r>
        <w:rPr>
          <w:noProof/>
        </w:rPr>
        <w:fldChar w:fldCharType="separate"/>
      </w:r>
      <w:r>
        <w:rPr>
          <w:noProof/>
        </w:rPr>
        <w:t>40</w:t>
      </w:r>
      <w:r>
        <w:rPr>
          <w:noProof/>
        </w:rPr>
        <w:fldChar w:fldCharType="end"/>
      </w:r>
    </w:p>
    <w:p w14:paraId="0CB55191" w14:textId="5936CF8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_Toc161389111 \h </w:instrText>
      </w:r>
      <w:r>
        <w:rPr>
          <w:noProof/>
        </w:rPr>
      </w:r>
      <w:r>
        <w:rPr>
          <w:noProof/>
        </w:rPr>
        <w:fldChar w:fldCharType="separate"/>
      </w:r>
      <w:r>
        <w:rPr>
          <w:noProof/>
        </w:rPr>
        <w:t>40</w:t>
      </w:r>
      <w:r>
        <w:rPr>
          <w:noProof/>
        </w:rPr>
        <w:fldChar w:fldCharType="end"/>
      </w:r>
    </w:p>
    <w:p w14:paraId="2306E9FD" w14:textId="247C3BB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_Toc161389112 \h </w:instrText>
      </w:r>
      <w:r>
        <w:rPr>
          <w:noProof/>
        </w:rPr>
      </w:r>
      <w:r>
        <w:rPr>
          <w:noProof/>
        </w:rPr>
        <w:fldChar w:fldCharType="separate"/>
      </w:r>
      <w:r>
        <w:rPr>
          <w:noProof/>
        </w:rPr>
        <w:t>40</w:t>
      </w:r>
      <w:r>
        <w:rPr>
          <w:noProof/>
        </w:rPr>
        <w:fldChar w:fldCharType="end"/>
      </w:r>
    </w:p>
    <w:p w14:paraId="5B4B5F3B" w14:textId="5CF85852"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6.9.3.1</w:t>
      </w:r>
      <w:r>
        <w:rPr>
          <w:rFonts w:asciiTheme="minorHAnsi" w:eastAsiaTheme="minorEastAsia" w:hAnsiTheme="minorHAnsi" w:cstheme="minorBidi"/>
          <w:noProof/>
          <w:kern w:val="2"/>
          <w:sz w:val="22"/>
          <w:szCs w:val="22"/>
          <w:lang w:eastAsia="en-GB"/>
          <w14:ligatures w14:val="standardContextual"/>
        </w:rPr>
        <w:tab/>
      </w:r>
      <w:r>
        <w:rPr>
          <w:noProof/>
        </w:rPr>
        <w:t>Enhancement on EAS Deployment Information Management</w:t>
      </w:r>
      <w:r>
        <w:rPr>
          <w:noProof/>
        </w:rPr>
        <w:tab/>
      </w:r>
      <w:r>
        <w:rPr>
          <w:noProof/>
        </w:rPr>
        <w:fldChar w:fldCharType="begin" w:fldLock="1"/>
      </w:r>
      <w:r>
        <w:rPr>
          <w:noProof/>
        </w:rPr>
        <w:instrText xml:space="preserve"> PAGEREF _Toc161389113 \h </w:instrText>
      </w:r>
      <w:r>
        <w:rPr>
          <w:noProof/>
        </w:rPr>
      </w:r>
      <w:r>
        <w:rPr>
          <w:noProof/>
        </w:rPr>
        <w:fldChar w:fldCharType="separate"/>
      </w:r>
      <w:r>
        <w:rPr>
          <w:noProof/>
        </w:rPr>
        <w:t>40</w:t>
      </w:r>
      <w:r>
        <w:rPr>
          <w:noProof/>
        </w:rPr>
        <w:fldChar w:fldCharType="end"/>
      </w:r>
    </w:p>
    <w:p w14:paraId="75914FD8" w14:textId="0878728E"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6.9.3.2</w:t>
      </w:r>
      <w:r>
        <w:rPr>
          <w:rFonts w:asciiTheme="minorHAnsi" w:eastAsiaTheme="minorEastAsia" w:hAnsiTheme="minorHAnsi" w:cstheme="minorBidi"/>
          <w:noProof/>
          <w:kern w:val="2"/>
          <w:sz w:val="22"/>
          <w:szCs w:val="22"/>
          <w:lang w:eastAsia="en-GB"/>
          <w14:ligatures w14:val="standardContextual"/>
        </w:rPr>
        <w:tab/>
      </w:r>
      <w:r>
        <w:rPr>
          <w:noProof/>
        </w:rPr>
        <w:t>EAS/L-PSA discovery procedure with EASDF</w:t>
      </w:r>
      <w:r>
        <w:rPr>
          <w:noProof/>
        </w:rPr>
        <w:tab/>
      </w:r>
      <w:r>
        <w:rPr>
          <w:noProof/>
        </w:rPr>
        <w:fldChar w:fldCharType="begin" w:fldLock="1"/>
      </w:r>
      <w:r>
        <w:rPr>
          <w:noProof/>
        </w:rPr>
        <w:instrText xml:space="preserve"> PAGEREF _Toc161389114 \h </w:instrText>
      </w:r>
      <w:r>
        <w:rPr>
          <w:noProof/>
        </w:rPr>
      </w:r>
      <w:r>
        <w:rPr>
          <w:noProof/>
        </w:rPr>
        <w:fldChar w:fldCharType="separate"/>
      </w:r>
      <w:r>
        <w:rPr>
          <w:noProof/>
        </w:rPr>
        <w:t>40</w:t>
      </w:r>
      <w:r>
        <w:rPr>
          <w:noProof/>
        </w:rPr>
        <w:fldChar w:fldCharType="end"/>
      </w:r>
    </w:p>
    <w:p w14:paraId="62B10382" w14:textId="27F74DB8"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6.9.3.3</w:t>
      </w:r>
      <w:r>
        <w:rPr>
          <w:rFonts w:asciiTheme="minorHAnsi" w:eastAsiaTheme="minorEastAsia" w:hAnsiTheme="minorHAnsi" w:cstheme="minorBidi"/>
          <w:noProof/>
          <w:kern w:val="2"/>
          <w:sz w:val="22"/>
          <w:szCs w:val="22"/>
          <w:lang w:eastAsia="en-GB"/>
          <w14:ligatures w14:val="standardContextual"/>
        </w:rPr>
        <w:tab/>
      </w:r>
      <w:r>
        <w:rPr>
          <w:noProof/>
        </w:rPr>
        <w:t>EAS/L-PSA rediscovery at Edge Relocation</w:t>
      </w:r>
      <w:r>
        <w:rPr>
          <w:noProof/>
        </w:rPr>
        <w:tab/>
      </w:r>
      <w:r>
        <w:rPr>
          <w:noProof/>
        </w:rPr>
        <w:fldChar w:fldCharType="begin" w:fldLock="1"/>
      </w:r>
      <w:r>
        <w:rPr>
          <w:noProof/>
        </w:rPr>
        <w:instrText xml:space="preserve"> PAGEREF _Toc161389115 \h </w:instrText>
      </w:r>
      <w:r>
        <w:rPr>
          <w:noProof/>
        </w:rPr>
      </w:r>
      <w:r>
        <w:rPr>
          <w:noProof/>
        </w:rPr>
        <w:fldChar w:fldCharType="separate"/>
      </w:r>
      <w:r>
        <w:rPr>
          <w:noProof/>
        </w:rPr>
        <w:t>42</w:t>
      </w:r>
      <w:r>
        <w:rPr>
          <w:noProof/>
        </w:rPr>
        <w:fldChar w:fldCharType="end"/>
      </w:r>
    </w:p>
    <w:p w14:paraId="3BE07DC0" w14:textId="13786DA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6.9.3</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_Toc161389116 \h </w:instrText>
      </w:r>
      <w:r>
        <w:rPr>
          <w:noProof/>
        </w:rPr>
      </w:r>
      <w:r>
        <w:rPr>
          <w:noProof/>
        </w:rPr>
        <w:fldChar w:fldCharType="separate"/>
      </w:r>
      <w:r>
        <w:rPr>
          <w:noProof/>
        </w:rPr>
        <w:t>43</w:t>
      </w:r>
      <w:r>
        <w:rPr>
          <w:noProof/>
        </w:rPr>
        <w:fldChar w:fldCharType="end"/>
      </w:r>
    </w:p>
    <w:p w14:paraId="2E44FB54" w14:textId="146BE58E"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sidRPr="005979BD">
        <w:rPr>
          <w:noProof/>
          <w:lang w:val="en-US" w:eastAsia="zh-CN"/>
        </w:rPr>
        <w:t>6</w:t>
      </w:r>
      <w:r>
        <w:rPr>
          <w:noProof/>
        </w:rPr>
        <w:t>.</w:t>
      </w:r>
      <w:r w:rsidRPr="005979BD">
        <w:rPr>
          <w:noProof/>
          <w:lang w:val="en-US" w:eastAsia="zh-CN"/>
        </w:rPr>
        <w:t>10</w:t>
      </w:r>
      <w:r>
        <w:rPr>
          <w:rFonts w:asciiTheme="minorHAnsi" w:eastAsiaTheme="minorEastAsia" w:hAnsiTheme="minorHAnsi" w:cstheme="minorBidi"/>
          <w:noProof/>
          <w:kern w:val="2"/>
          <w:sz w:val="22"/>
          <w:szCs w:val="22"/>
          <w:lang w:eastAsia="en-GB"/>
          <w14:ligatures w14:val="standardContextual"/>
        </w:rPr>
        <w:tab/>
      </w:r>
      <w:r w:rsidRPr="005979BD">
        <w:rPr>
          <w:noProof/>
          <w:lang w:val="en-US" w:eastAsia="zh-CN"/>
        </w:rPr>
        <w:t>Solution</w:t>
      </w:r>
      <w:r>
        <w:rPr>
          <w:noProof/>
        </w:rPr>
        <w:t xml:space="preserve"> #</w:t>
      </w:r>
      <w:r w:rsidRPr="005979BD">
        <w:rPr>
          <w:noProof/>
          <w:lang w:val="en-US" w:eastAsia="zh-CN"/>
        </w:rPr>
        <w:t>10</w:t>
      </w:r>
      <w:r>
        <w:rPr>
          <w:noProof/>
        </w:rPr>
        <w:t>:</w:t>
      </w:r>
      <w:r w:rsidRPr="005979BD">
        <w:rPr>
          <w:noProof/>
          <w:lang w:val="en-US" w:eastAsia="zh-CN"/>
        </w:rPr>
        <w:t xml:space="preserve"> L-PSA and EAS (re)selection based on N6 one-way and two-way delay measurement</w:t>
      </w:r>
      <w:r>
        <w:rPr>
          <w:noProof/>
        </w:rPr>
        <w:tab/>
      </w:r>
      <w:r>
        <w:rPr>
          <w:noProof/>
        </w:rPr>
        <w:fldChar w:fldCharType="begin" w:fldLock="1"/>
      </w:r>
      <w:r>
        <w:rPr>
          <w:noProof/>
        </w:rPr>
        <w:instrText xml:space="preserve"> PAGEREF _Toc161389117 \h </w:instrText>
      </w:r>
      <w:r>
        <w:rPr>
          <w:noProof/>
        </w:rPr>
      </w:r>
      <w:r>
        <w:rPr>
          <w:noProof/>
        </w:rPr>
        <w:fldChar w:fldCharType="separate"/>
      </w:r>
      <w:r>
        <w:rPr>
          <w:noProof/>
        </w:rPr>
        <w:t>44</w:t>
      </w:r>
      <w:r>
        <w:rPr>
          <w:noProof/>
        </w:rPr>
        <w:fldChar w:fldCharType="end"/>
      </w:r>
    </w:p>
    <w:p w14:paraId="276A916B" w14:textId="6813010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6.10.1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_Toc161389118 \h </w:instrText>
      </w:r>
      <w:r>
        <w:rPr>
          <w:noProof/>
        </w:rPr>
      </w:r>
      <w:r>
        <w:rPr>
          <w:noProof/>
        </w:rPr>
        <w:fldChar w:fldCharType="separate"/>
      </w:r>
      <w:r>
        <w:rPr>
          <w:noProof/>
        </w:rPr>
        <w:t>44</w:t>
      </w:r>
      <w:r>
        <w:rPr>
          <w:noProof/>
        </w:rPr>
        <w:fldChar w:fldCharType="end"/>
      </w:r>
    </w:p>
    <w:p w14:paraId="3E598FC9" w14:textId="3295B3C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6.10.2</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fldLock="1"/>
      </w:r>
      <w:r>
        <w:rPr>
          <w:noProof/>
        </w:rPr>
        <w:instrText xml:space="preserve"> PAGEREF _Toc161389119 \h </w:instrText>
      </w:r>
      <w:r>
        <w:rPr>
          <w:noProof/>
        </w:rPr>
      </w:r>
      <w:r>
        <w:rPr>
          <w:noProof/>
        </w:rPr>
        <w:fldChar w:fldCharType="separate"/>
      </w:r>
      <w:r>
        <w:rPr>
          <w:noProof/>
        </w:rPr>
        <w:t>44</w:t>
      </w:r>
      <w:r>
        <w:rPr>
          <w:noProof/>
        </w:rPr>
        <w:fldChar w:fldCharType="end"/>
      </w:r>
    </w:p>
    <w:p w14:paraId="0CEDEAAA" w14:textId="48E4A02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6.10.3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_Toc161389120 \h </w:instrText>
      </w:r>
      <w:r>
        <w:rPr>
          <w:noProof/>
        </w:rPr>
      </w:r>
      <w:r>
        <w:rPr>
          <w:noProof/>
        </w:rPr>
        <w:fldChar w:fldCharType="separate"/>
      </w:r>
      <w:r>
        <w:rPr>
          <w:noProof/>
        </w:rPr>
        <w:t>45</w:t>
      </w:r>
      <w:r>
        <w:rPr>
          <w:noProof/>
        </w:rPr>
        <w:fldChar w:fldCharType="end"/>
      </w:r>
    </w:p>
    <w:p w14:paraId="1E502AAA" w14:textId="60D28740"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6.10.4</w:t>
      </w:r>
      <w:r>
        <w:rPr>
          <w:rFonts w:asciiTheme="minorHAnsi" w:eastAsiaTheme="minorEastAsia" w:hAnsiTheme="minorHAnsi" w:cstheme="minorBidi"/>
          <w:noProof/>
          <w:kern w:val="2"/>
          <w:sz w:val="22"/>
          <w:szCs w:val="22"/>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_Toc161389121 \h </w:instrText>
      </w:r>
      <w:r>
        <w:rPr>
          <w:noProof/>
        </w:rPr>
      </w:r>
      <w:r>
        <w:rPr>
          <w:noProof/>
        </w:rPr>
        <w:fldChar w:fldCharType="separate"/>
      </w:r>
      <w:r>
        <w:rPr>
          <w:noProof/>
        </w:rPr>
        <w:t>47</w:t>
      </w:r>
      <w:r>
        <w:rPr>
          <w:noProof/>
        </w:rPr>
        <w:fldChar w:fldCharType="end"/>
      </w:r>
    </w:p>
    <w:p w14:paraId="04818A5D" w14:textId="797518BA"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Solution #11: Provision weight factor of DNAIs from AF</w:t>
      </w:r>
      <w:r>
        <w:rPr>
          <w:noProof/>
        </w:rPr>
        <w:tab/>
      </w:r>
      <w:r>
        <w:rPr>
          <w:noProof/>
        </w:rPr>
        <w:fldChar w:fldCharType="begin" w:fldLock="1"/>
      </w:r>
      <w:r>
        <w:rPr>
          <w:noProof/>
        </w:rPr>
        <w:instrText xml:space="preserve"> PAGEREF _Toc161389122 \h </w:instrText>
      </w:r>
      <w:r>
        <w:rPr>
          <w:noProof/>
        </w:rPr>
      </w:r>
      <w:r>
        <w:rPr>
          <w:noProof/>
        </w:rPr>
        <w:fldChar w:fldCharType="separate"/>
      </w:r>
      <w:r>
        <w:rPr>
          <w:noProof/>
        </w:rPr>
        <w:t>47</w:t>
      </w:r>
      <w:r>
        <w:rPr>
          <w:noProof/>
        </w:rPr>
        <w:fldChar w:fldCharType="end"/>
      </w:r>
    </w:p>
    <w:p w14:paraId="78A5B3A6" w14:textId="781B9FF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_Toc161389123 \h </w:instrText>
      </w:r>
      <w:r>
        <w:rPr>
          <w:noProof/>
        </w:rPr>
      </w:r>
      <w:r>
        <w:rPr>
          <w:noProof/>
        </w:rPr>
        <w:fldChar w:fldCharType="separate"/>
      </w:r>
      <w:r>
        <w:rPr>
          <w:noProof/>
        </w:rPr>
        <w:t>47</w:t>
      </w:r>
      <w:r>
        <w:rPr>
          <w:noProof/>
        </w:rPr>
        <w:fldChar w:fldCharType="end"/>
      </w:r>
    </w:p>
    <w:p w14:paraId="07E9EB68" w14:textId="76DC220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_Toc161389124 \h </w:instrText>
      </w:r>
      <w:r>
        <w:rPr>
          <w:noProof/>
        </w:rPr>
      </w:r>
      <w:r>
        <w:rPr>
          <w:noProof/>
        </w:rPr>
        <w:fldChar w:fldCharType="separate"/>
      </w:r>
      <w:r>
        <w:rPr>
          <w:noProof/>
        </w:rPr>
        <w:t>48</w:t>
      </w:r>
      <w:r>
        <w:rPr>
          <w:noProof/>
        </w:rPr>
        <w:fldChar w:fldCharType="end"/>
      </w:r>
    </w:p>
    <w:p w14:paraId="33F8B140" w14:textId="04EFC27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_Toc161389125 \h </w:instrText>
      </w:r>
      <w:r>
        <w:rPr>
          <w:noProof/>
        </w:rPr>
      </w:r>
      <w:r>
        <w:rPr>
          <w:noProof/>
        </w:rPr>
        <w:fldChar w:fldCharType="separate"/>
      </w:r>
      <w:r>
        <w:rPr>
          <w:noProof/>
        </w:rPr>
        <w:t>48</w:t>
      </w:r>
      <w:r>
        <w:rPr>
          <w:noProof/>
        </w:rPr>
        <w:fldChar w:fldCharType="end"/>
      </w:r>
    </w:p>
    <w:p w14:paraId="66B4AE21" w14:textId="2E4981C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 xml:space="preserve">Solution #12: </w:t>
      </w:r>
      <w:r w:rsidRPr="005979BD">
        <w:rPr>
          <w:rFonts w:eastAsia="DengXian"/>
          <w:noProof/>
        </w:rPr>
        <w:t>NWDAF and SMF</w:t>
      </w:r>
      <w:r>
        <w:rPr>
          <w:noProof/>
        </w:rPr>
        <w:t>-based EAS and local UPF (re)selection</w:t>
      </w:r>
      <w:r>
        <w:rPr>
          <w:noProof/>
        </w:rPr>
        <w:tab/>
      </w:r>
      <w:r>
        <w:rPr>
          <w:noProof/>
        </w:rPr>
        <w:fldChar w:fldCharType="begin" w:fldLock="1"/>
      </w:r>
      <w:r>
        <w:rPr>
          <w:noProof/>
        </w:rPr>
        <w:instrText xml:space="preserve"> PAGEREF _Toc161389126 \h </w:instrText>
      </w:r>
      <w:r>
        <w:rPr>
          <w:noProof/>
        </w:rPr>
      </w:r>
      <w:r>
        <w:rPr>
          <w:noProof/>
        </w:rPr>
        <w:fldChar w:fldCharType="separate"/>
      </w:r>
      <w:r>
        <w:rPr>
          <w:noProof/>
        </w:rPr>
        <w:t>48</w:t>
      </w:r>
      <w:r>
        <w:rPr>
          <w:noProof/>
        </w:rPr>
        <w:fldChar w:fldCharType="end"/>
      </w:r>
    </w:p>
    <w:p w14:paraId="3C890593" w14:textId="37F19760"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6.12.1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_Toc161389127 \h </w:instrText>
      </w:r>
      <w:r>
        <w:rPr>
          <w:noProof/>
        </w:rPr>
      </w:r>
      <w:r>
        <w:rPr>
          <w:noProof/>
        </w:rPr>
        <w:fldChar w:fldCharType="separate"/>
      </w:r>
      <w:r>
        <w:rPr>
          <w:noProof/>
        </w:rPr>
        <w:t>48</w:t>
      </w:r>
      <w:r>
        <w:rPr>
          <w:noProof/>
        </w:rPr>
        <w:fldChar w:fldCharType="end"/>
      </w:r>
    </w:p>
    <w:p w14:paraId="6FA7AD38" w14:textId="724E31A5"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6.12.2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_Toc161389128 \h </w:instrText>
      </w:r>
      <w:r>
        <w:rPr>
          <w:noProof/>
        </w:rPr>
      </w:r>
      <w:r>
        <w:rPr>
          <w:noProof/>
        </w:rPr>
        <w:fldChar w:fldCharType="separate"/>
      </w:r>
      <w:r>
        <w:rPr>
          <w:noProof/>
        </w:rPr>
        <w:t>49</w:t>
      </w:r>
      <w:r>
        <w:rPr>
          <w:noProof/>
        </w:rPr>
        <w:fldChar w:fldCharType="end"/>
      </w:r>
    </w:p>
    <w:p w14:paraId="0EAD2EDD" w14:textId="4CFC861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w:t>
      </w:r>
      <w:r w:rsidRPr="005979BD">
        <w:rPr>
          <w:rFonts w:eastAsia="DengXian"/>
          <w:noProof/>
        </w:rPr>
        <w:t>12</w:t>
      </w:r>
      <w:r>
        <w:rPr>
          <w:noProof/>
        </w:rPr>
        <w:t>.</w:t>
      </w:r>
      <w:r w:rsidRPr="005979BD">
        <w:rPr>
          <w:rFonts w:eastAsia="DengXian"/>
          <w:noProof/>
        </w:rPr>
        <w:t>3</w:t>
      </w:r>
      <w:r>
        <w:rPr>
          <w:rFonts w:asciiTheme="minorHAnsi" w:eastAsiaTheme="minorEastAsia" w:hAnsiTheme="minorHAnsi" w:cstheme="minorBidi"/>
          <w:noProof/>
          <w:kern w:val="2"/>
          <w:sz w:val="22"/>
          <w:szCs w:val="22"/>
          <w:lang w:eastAsia="en-GB"/>
          <w14:ligatures w14:val="standardContextual"/>
        </w:rPr>
        <w:tab/>
      </w:r>
      <w:r>
        <w:rPr>
          <w:noProof/>
        </w:rPr>
        <w:t>Procedure</w:t>
      </w:r>
      <w:r w:rsidRPr="005979BD">
        <w:rPr>
          <w:rFonts w:eastAsia="DengXian"/>
          <w:noProof/>
        </w:rPr>
        <w:t>s</w:t>
      </w:r>
      <w:r>
        <w:rPr>
          <w:noProof/>
        </w:rPr>
        <w:tab/>
      </w:r>
      <w:r>
        <w:rPr>
          <w:noProof/>
        </w:rPr>
        <w:fldChar w:fldCharType="begin" w:fldLock="1"/>
      </w:r>
      <w:r>
        <w:rPr>
          <w:noProof/>
        </w:rPr>
        <w:instrText xml:space="preserve"> PAGEREF _Toc161389129 \h </w:instrText>
      </w:r>
      <w:r>
        <w:rPr>
          <w:noProof/>
        </w:rPr>
      </w:r>
      <w:r>
        <w:rPr>
          <w:noProof/>
        </w:rPr>
        <w:fldChar w:fldCharType="separate"/>
      </w:r>
      <w:r>
        <w:rPr>
          <w:noProof/>
        </w:rPr>
        <w:t>49</w:t>
      </w:r>
      <w:r>
        <w:rPr>
          <w:noProof/>
        </w:rPr>
        <w:fldChar w:fldCharType="end"/>
      </w:r>
    </w:p>
    <w:p w14:paraId="24EB8EF5" w14:textId="669750B0"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6.12.3.1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NWDAF and SMF-based EAS and local UPF (re)selection</w:t>
      </w:r>
      <w:r>
        <w:rPr>
          <w:noProof/>
        </w:rPr>
        <w:tab/>
      </w:r>
      <w:r>
        <w:rPr>
          <w:noProof/>
        </w:rPr>
        <w:fldChar w:fldCharType="begin" w:fldLock="1"/>
      </w:r>
      <w:r>
        <w:rPr>
          <w:noProof/>
        </w:rPr>
        <w:instrText xml:space="preserve"> PAGEREF _Toc161389130 \h </w:instrText>
      </w:r>
      <w:r>
        <w:rPr>
          <w:noProof/>
        </w:rPr>
      </w:r>
      <w:r>
        <w:rPr>
          <w:noProof/>
        </w:rPr>
        <w:fldChar w:fldCharType="separate"/>
      </w:r>
      <w:r>
        <w:rPr>
          <w:noProof/>
        </w:rPr>
        <w:t>49</w:t>
      </w:r>
      <w:r>
        <w:rPr>
          <w:noProof/>
        </w:rPr>
        <w:fldChar w:fldCharType="end"/>
      </w:r>
    </w:p>
    <w:p w14:paraId="7BD80918" w14:textId="528CA2BD"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6.12.3.2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N6 delay measurement and reporting</w:t>
      </w:r>
      <w:r>
        <w:rPr>
          <w:noProof/>
        </w:rPr>
        <w:tab/>
      </w:r>
      <w:r>
        <w:rPr>
          <w:noProof/>
        </w:rPr>
        <w:fldChar w:fldCharType="begin" w:fldLock="1"/>
      </w:r>
      <w:r>
        <w:rPr>
          <w:noProof/>
        </w:rPr>
        <w:instrText xml:space="preserve"> PAGEREF _Toc161389131 \h </w:instrText>
      </w:r>
      <w:r>
        <w:rPr>
          <w:noProof/>
        </w:rPr>
      </w:r>
      <w:r>
        <w:rPr>
          <w:noProof/>
        </w:rPr>
        <w:fldChar w:fldCharType="separate"/>
      </w:r>
      <w:r>
        <w:rPr>
          <w:noProof/>
        </w:rPr>
        <w:t>51</w:t>
      </w:r>
      <w:r>
        <w:rPr>
          <w:noProof/>
        </w:rPr>
        <w:fldChar w:fldCharType="end"/>
      </w:r>
    </w:p>
    <w:p w14:paraId="29E1D17C" w14:textId="3237AE86"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6.12.4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_Toc161389132 \h </w:instrText>
      </w:r>
      <w:r>
        <w:rPr>
          <w:noProof/>
        </w:rPr>
      </w:r>
      <w:r>
        <w:rPr>
          <w:noProof/>
        </w:rPr>
        <w:fldChar w:fldCharType="separate"/>
      </w:r>
      <w:r>
        <w:rPr>
          <w:noProof/>
        </w:rPr>
        <w:t>51</w:t>
      </w:r>
      <w:r>
        <w:rPr>
          <w:noProof/>
        </w:rPr>
        <w:fldChar w:fldCharType="end"/>
      </w:r>
    </w:p>
    <w:p w14:paraId="572E4DF3" w14:textId="688BDFE5"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Solution #13: EAS Discovery taking account of EAS load in EASDF</w:t>
      </w:r>
      <w:r>
        <w:rPr>
          <w:noProof/>
        </w:rPr>
        <w:tab/>
      </w:r>
      <w:r>
        <w:rPr>
          <w:noProof/>
        </w:rPr>
        <w:fldChar w:fldCharType="begin" w:fldLock="1"/>
      </w:r>
      <w:r>
        <w:rPr>
          <w:noProof/>
        </w:rPr>
        <w:instrText xml:space="preserve"> PAGEREF _Toc161389133 \h </w:instrText>
      </w:r>
      <w:r>
        <w:rPr>
          <w:noProof/>
        </w:rPr>
      </w:r>
      <w:r>
        <w:rPr>
          <w:noProof/>
        </w:rPr>
        <w:fldChar w:fldCharType="separate"/>
      </w:r>
      <w:r>
        <w:rPr>
          <w:noProof/>
        </w:rPr>
        <w:t>52</w:t>
      </w:r>
      <w:r>
        <w:rPr>
          <w:noProof/>
        </w:rPr>
        <w:fldChar w:fldCharType="end"/>
      </w:r>
    </w:p>
    <w:p w14:paraId="26713D31" w14:textId="5CC6E82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6.13.1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_Toc161389134 \h </w:instrText>
      </w:r>
      <w:r>
        <w:rPr>
          <w:noProof/>
        </w:rPr>
      </w:r>
      <w:r>
        <w:rPr>
          <w:noProof/>
        </w:rPr>
        <w:fldChar w:fldCharType="separate"/>
      </w:r>
      <w:r>
        <w:rPr>
          <w:noProof/>
        </w:rPr>
        <w:t>52</w:t>
      </w:r>
      <w:r>
        <w:rPr>
          <w:noProof/>
        </w:rPr>
        <w:fldChar w:fldCharType="end"/>
      </w:r>
    </w:p>
    <w:p w14:paraId="61455970" w14:textId="5BDE887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6.13.2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_Toc161389135 \h </w:instrText>
      </w:r>
      <w:r>
        <w:rPr>
          <w:noProof/>
        </w:rPr>
      </w:r>
      <w:r>
        <w:rPr>
          <w:noProof/>
        </w:rPr>
        <w:fldChar w:fldCharType="separate"/>
      </w:r>
      <w:r>
        <w:rPr>
          <w:noProof/>
        </w:rPr>
        <w:t>52</w:t>
      </w:r>
      <w:r>
        <w:rPr>
          <w:noProof/>
        </w:rPr>
        <w:fldChar w:fldCharType="end"/>
      </w:r>
    </w:p>
    <w:p w14:paraId="3C851952" w14:textId="51119CE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6.13.3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_Toc161389136 \h </w:instrText>
      </w:r>
      <w:r>
        <w:rPr>
          <w:noProof/>
        </w:rPr>
      </w:r>
      <w:r>
        <w:rPr>
          <w:noProof/>
        </w:rPr>
        <w:fldChar w:fldCharType="separate"/>
      </w:r>
      <w:r>
        <w:rPr>
          <w:noProof/>
        </w:rPr>
        <w:t>53</w:t>
      </w:r>
      <w:r>
        <w:rPr>
          <w:noProof/>
        </w:rPr>
        <w:fldChar w:fldCharType="end"/>
      </w:r>
    </w:p>
    <w:p w14:paraId="59292D63" w14:textId="1F67DD14"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6.13.3.1</w:t>
      </w:r>
      <w:r>
        <w:rPr>
          <w:rFonts w:asciiTheme="minorHAnsi" w:eastAsiaTheme="minorEastAsia" w:hAnsiTheme="minorHAnsi" w:cstheme="minorBidi"/>
          <w:noProof/>
          <w:kern w:val="2"/>
          <w:sz w:val="22"/>
          <w:szCs w:val="22"/>
          <w:lang w:eastAsia="en-GB"/>
          <w14:ligatures w14:val="standardContextual"/>
        </w:rPr>
        <w:tab/>
      </w:r>
      <w:r>
        <w:rPr>
          <w:noProof/>
        </w:rPr>
        <w:t>EAS load subscription and notification procedure</w:t>
      </w:r>
      <w:r>
        <w:rPr>
          <w:noProof/>
        </w:rPr>
        <w:tab/>
      </w:r>
      <w:r>
        <w:rPr>
          <w:noProof/>
        </w:rPr>
        <w:fldChar w:fldCharType="begin" w:fldLock="1"/>
      </w:r>
      <w:r>
        <w:rPr>
          <w:noProof/>
        </w:rPr>
        <w:instrText xml:space="preserve"> PAGEREF _Toc161389137 \h </w:instrText>
      </w:r>
      <w:r>
        <w:rPr>
          <w:noProof/>
        </w:rPr>
      </w:r>
      <w:r>
        <w:rPr>
          <w:noProof/>
        </w:rPr>
        <w:fldChar w:fldCharType="separate"/>
      </w:r>
      <w:r>
        <w:rPr>
          <w:noProof/>
        </w:rPr>
        <w:t>53</w:t>
      </w:r>
      <w:r>
        <w:rPr>
          <w:noProof/>
        </w:rPr>
        <w:fldChar w:fldCharType="end"/>
      </w:r>
    </w:p>
    <w:p w14:paraId="1BBF1D90" w14:textId="29E0CEE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_Toc161389138 \h </w:instrText>
      </w:r>
      <w:r>
        <w:rPr>
          <w:noProof/>
        </w:rPr>
      </w:r>
      <w:r>
        <w:rPr>
          <w:noProof/>
        </w:rPr>
        <w:fldChar w:fldCharType="separate"/>
      </w:r>
      <w:r>
        <w:rPr>
          <w:noProof/>
        </w:rPr>
        <w:t>53</w:t>
      </w:r>
      <w:r>
        <w:rPr>
          <w:noProof/>
        </w:rPr>
        <w:fldChar w:fldCharType="end"/>
      </w:r>
    </w:p>
    <w:p w14:paraId="0DDDD4B0" w14:textId="61AA698B"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Solution #14: EAS selection considering DNS historical handling records</w:t>
      </w:r>
      <w:r>
        <w:rPr>
          <w:noProof/>
        </w:rPr>
        <w:tab/>
      </w:r>
      <w:r>
        <w:rPr>
          <w:noProof/>
        </w:rPr>
        <w:fldChar w:fldCharType="begin" w:fldLock="1"/>
      </w:r>
      <w:r>
        <w:rPr>
          <w:noProof/>
        </w:rPr>
        <w:instrText xml:space="preserve"> PAGEREF _Toc161389139 \h </w:instrText>
      </w:r>
      <w:r>
        <w:rPr>
          <w:noProof/>
        </w:rPr>
      </w:r>
      <w:r>
        <w:rPr>
          <w:noProof/>
        </w:rPr>
        <w:fldChar w:fldCharType="separate"/>
      </w:r>
      <w:r>
        <w:rPr>
          <w:noProof/>
        </w:rPr>
        <w:t>54</w:t>
      </w:r>
      <w:r>
        <w:rPr>
          <w:noProof/>
        </w:rPr>
        <w:fldChar w:fldCharType="end"/>
      </w:r>
    </w:p>
    <w:p w14:paraId="12352055" w14:textId="193D326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6.14.1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_Toc161389140 \h </w:instrText>
      </w:r>
      <w:r>
        <w:rPr>
          <w:noProof/>
        </w:rPr>
      </w:r>
      <w:r>
        <w:rPr>
          <w:noProof/>
        </w:rPr>
        <w:fldChar w:fldCharType="separate"/>
      </w:r>
      <w:r>
        <w:rPr>
          <w:noProof/>
        </w:rPr>
        <w:t>54</w:t>
      </w:r>
      <w:r>
        <w:rPr>
          <w:noProof/>
        </w:rPr>
        <w:fldChar w:fldCharType="end"/>
      </w:r>
    </w:p>
    <w:p w14:paraId="1B261FCB" w14:textId="3F82DD7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6.14.2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_Toc161389141 \h </w:instrText>
      </w:r>
      <w:r>
        <w:rPr>
          <w:noProof/>
        </w:rPr>
      </w:r>
      <w:r>
        <w:rPr>
          <w:noProof/>
        </w:rPr>
        <w:fldChar w:fldCharType="separate"/>
      </w:r>
      <w:r>
        <w:rPr>
          <w:noProof/>
        </w:rPr>
        <w:t>54</w:t>
      </w:r>
      <w:r>
        <w:rPr>
          <w:noProof/>
        </w:rPr>
        <w:fldChar w:fldCharType="end"/>
      </w:r>
    </w:p>
    <w:p w14:paraId="209E6A17" w14:textId="63F40F73"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6.14.3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_Toc161389142 \h </w:instrText>
      </w:r>
      <w:r>
        <w:rPr>
          <w:noProof/>
        </w:rPr>
      </w:r>
      <w:r>
        <w:rPr>
          <w:noProof/>
        </w:rPr>
        <w:fldChar w:fldCharType="separate"/>
      </w:r>
      <w:r>
        <w:rPr>
          <w:noProof/>
        </w:rPr>
        <w:t>54</w:t>
      </w:r>
      <w:r>
        <w:rPr>
          <w:noProof/>
        </w:rPr>
        <w:fldChar w:fldCharType="end"/>
      </w:r>
    </w:p>
    <w:p w14:paraId="7858C8CC" w14:textId="5BD8ED8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6.14.4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_Toc161389143 \h </w:instrText>
      </w:r>
      <w:r>
        <w:rPr>
          <w:noProof/>
        </w:rPr>
      </w:r>
      <w:r>
        <w:rPr>
          <w:noProof/>
        </w:rPr>
        <w:fldChar w:fldCharType="separate"/>
      </w:r>
      <w:r>
        <w:rPr>
          <w:noProof/>
        </w:rPr>
        <w:t>55</w:t>
      </w:r>
      <w:r>
        <w:rPr>
          <w:noProof/>
        </w:rPr>
        <w:fldChar w:fldCharType="end"/>
      </w:r>
    </w:p>
    <w:p w14:paraId="011C2F27" w14:textId="721CD947"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Solution #15: The local EASDF assist for the EAS and local UPF (re)selection based on the AF provided N6 delay and EAS load information</w:t>
      </w:r>
      <w:r>
        <w:rPr>
          <w:noProof/>
        </w:rPr>
        <w:tab/>
      </w:r>
      <w:r>
        <w:rPr>
          <w:noProof/>
        </w:rPr>
        <w:fldChar w:fldCharType="begin" w:fldLock="1"/>
      </w:r>
      <w:r>
        <w:rPr>
          <w:noProof/>
        </w:rPr>
        <w:instrText xml:space="preserve"> PAGEREF _Toc161389144 \h </w:instrText>
      </w:r>
      <w:r>
        <w:rPr>
          <w:noProof/>
        </w:rPr>
      </w:r>
      <w:r>
        <w:rPr>
          <w:noProof/>
        </w:rPr>
        <w:fldChar w:fldCharType="separate"/>
      </w:r>
      <w:r>
        <w:rPr>
          <w:noProof/>
        </w:rPr>
        <w:t>55</w:t>
      </w:r>
      <w:r>
        <w:rPr>
          <w:noProof/>
        </w:rPr>
        <w:fldChar w:fldCharType="end"/>
      </w:r>
    </w:p>
    <w:p w14:paraId="31499428" w14:textId="2FC276F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_Toc161389145 \h </w:instrText>
      </w:r>
      <w:r>
        <w:rPr>
          <w:noProof/>
        </w:rPr>
      </w:r>
      <w:r>
        <w:rPr>
          <w:noProof/>
        </w:rPr>
        <w:fldChar w:fldCharType="separate"/>
      </w:r>
      <w:r>
        <w:rPr>
          <w:noProof/>
        </w:rPr>
        <w:t>55</w:t>
      </w:r>
      <w:r>
        <w:rPr>
          <w:noProof/>
        </w:rPr>
        <w:fldChar w:fldCharType="end"/>
      </w:r>
    </w:p>
    <w:p w14:paraId="6EC583B8" w14:textId="520BD4F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_Toc161389146 \h </w:instrText>
      </w:r>
      <w:r>
        <w:rPr>
          <w:noProof/>
        </w:rPr>
      </w:r>
      <w:r>
        <w:rPr>
          <w:noProof/>
        </w:rPr>
        <w:fldChar w:fldCharType="separate"/>
      </w:r>
      <w:r>
        <w:rPr>
          <w:noProof/>
        </w:rPr>
        <w:t>56</w:t>
      </w:r>
      <w:r>
        <w:rPr>
          <w:noProof/>
        </w:rPr>
        <w:fldChar w:fldCharType="end"/>
      </w:r>
    </w:p>
    <w:p w14:paraId="2A5B103C" w14:textId="08E38852"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Impacts on Existing Nodes and Functionality</w:t>
      </w:r>
      <w:r>
        <w:rPr>
          <w:noProof/>
        </w:rPr>
        <w:tab/>
      </w:r>
      <w:r>
        <w:rPr>
          <w:noProof/>
        </w:rPr>
        <w:fldChar w:fldCharType="begin" w:fldLock="1"/>
      </w:r>
      <w:r>
        <w:rPr>
          <w:noProof/>
        </w:rPr>
        <w:instrText xml:space="preserve"> PAGEREF _Toc161389147 \h </w:instrText>
      </w:r>
      <w:r>
        <w:rPr>
          <w:noProof/>
        </w:rPr>
      </w:r>
      <w:r>
        <w:rPr>
          <w:noProof/>
        </w:rPr>
        <w:fldChar w:fldCharType="separate"/>
      </w:r>
      <w:r>
        <w:rPr>
          <w:noProof/>
        </w:rPr>
        <w:t>57</w:t>
      </w:r>
      <w:r>
        <w:rPr>
          <w:noProof/>
        </w:rPr>
        <w:fldChar w:fldCharType="end"/>
      </w:r>
    </w:p>
    <w:p w14:paraId="028A9CB3" w14:textId="02D2FB0F"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6.16</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Solution #16: Local UPF and EAS (re)selection considering access network delay and N6 delay information by 5GC or AF</w:t>
      </w:r>
      <w:r>
        <w:rPr>
          <w:noProof/>
        </w:rPr>
        <w:tab/>
      </w:r>
      <w:r>
        <w:rPr>
          <w:noProof/>
        </w:rPr>
        <w:fldChar w:fldCharType="begin" w:fldLock="1"/>
      </w:r>
      <w:r>
        <w:rPr>
          <w:noProof/>
        </w:rPr>
        <w:instrText xml:space="preserve"> PAGEREF _Toc161389148 \h </w:instrText>
      </w:r>
      <w:r>
        <w:rPr>
          <w:noProof/>
        </w:rPr>
      </w:r>
      <w:r>
        <w:rPr>
          <w:noProof/>
        </w:rPr>
        <w:fldChar w:fldCharType="separate"/>
      </w:r>
      <w:r>
        <w:rPr>
          <w:noProof/>
        </w:rPr>
        <w:t>57</w:t>
      </w:r>
      <w:r>
        <w:rPr>
          <w:noProof/>
        </w:rPr>
        <w:fldChar w:fldCharType="end"/>
      </w:r>
    </w:p>
    <w:p w14:paraId="1AAA3CC5" w14:textId="117C29D3"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6.16.1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_Toc161389149 \h </w:instrText>
      </w:r>
      <w:r>
        <w:rPr>
          <w:noProof/>
        </w:rPr>
      </w:r>
      <w:r>
        <w:rPr>
          <w:noProof/>
        </w:rPr>
        <w:fldChar w:fldCharType="separate"/>
      </w:r>
      <w:r>
        <w:rPr>
          <w:noProof/>
        </w:rPr>
        <w:t>57</w:t>
      </w:r>
      <w:r>
        <w:rPr>
          <w:noProof/>
        </w:rPr>
        <w:fldChar w:fldCharType="end"/>
      </w:r>
    </w:p>
    <w:p w14:paraId="0FEA1ED3" w14:textId="21149A4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6.16.2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_Toc161389150 \h </w:instrText>
      </w:r>
      <w:r>
        <w:rPr>
          <w:noProof/>
        </w:rPr>
      </w:r>
      <w:r>
        <w:rPr>
          <w:noProof/>
        </w:rPr>
        <w:fldChar w:fldCharType="separate"/>
      </w:r>
      <w:r>
        <w:rPr>
          <w:noProof/>
        </w:rPr>
        <w:t>58</w:t>
      </w:r>
      <w:r>
        <w:rPr>
          <w:noProof/>
        </w:rPr>
        <w:fldChar w:fldCharType="end"/>
      </w:r>
    </w:p>
    <w:p w14:paraId="23AD332F" w14:textId="10052575"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6.16.3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_Toc161389151 \h </w:instrText>
      </w:r>
      <w:r>
        <w:rPr>
          <w:noProof/>
        </w:rPr>
      </w:r>
      <w:r>
        <w:rPr>
          <w:noProof/>
        </w:rPr>
        <w:fldChar w:fldCharType="separate"/>
      </w:r>
      <w:r>
        <w:rPr>
          <w:noProof/>
        </w:rPr>
        <w:t>59</w:t>
      </w:r>
      <w:r>
        <w:rPr>
          <w:noProof/>
        </w:rPr>
        <w:fldChar w:fldCharType="end"/>
      </w:r>
    </w:p>
    <w:p w14:paraId="46916432" w14:textId="48E5B9C6"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lastRenderedPageBreak/>
        <w:t>6.16.4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_Toc161389152 \h </w:instrText>
      </w:r>
      <w:r>
        <w:rPr>
          <w:noProof/>
        </w:rPr>
      </w:r>
      <w:r>
        <w:rPr>
          <w:noProof/>
        </w:rPr>
        <w:fldChar w:fldCharType="separate"/>
      </w:r>
      <w:r>
        <w:rPr>
          <w:noProof/>
        </w:rPr>
        <w:t>62</w:t>
      </w:r>
      <w:r>
        <w:rPr>
          <w:noProof/>
        </w:rPr>
        <w:fldChar w:fldCharType="end"/>
      </w:r>
    </w:p>
    <w:p w14:paraId="52BDAF00" w14:textId="0091616C"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Solution #17: EC Traffic Routing between local part of DN and central part of DN with IP replacement in EAS</w:t>
      </w:r>
      <w:r>
        <w:rPr>
          <w:noProof/>
        </w:rPr>
        <w:tab/>
      </w:r>
      <w:r>
        <w:rPr>
          <w:noProof/>
        </w:rPr>
        <w:fldChar w:fldCharType="begin" w:fldLock="1"/>
      </w:r>
      <w:r>
        <w:rPr>
          <w:noProof/>
        </w:rPr>
        <w:instrText xml:space="preserve"> PAGEREF _Toc161389153 \h </w:instrText>
      </w:r>
      <w:r>
        <w:rPr>
          <w:noProof/>
        </w:rPr>
      </w:r>
      <w:r>
        <w:rPr>
          <w:noProof/>
        </w:rPr>
        <w:fldChar w:fldCharType="separate"/>
      </w:r>
      <w:r>
        <w:rPr>
          <w:noProof/>
        </w:rPr>
        <w:t>63</w:t>
      </w:r>
      <w:r>
        <w:rPr>
          <w:noProof/>
        </w:rPr>
        <w:fldChar w:fldCharType="end"/>
      </w:r>
    </w:p>
    <w:p w14:paraId="51EF6EDC" w14:textId="1A480993"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6.17.1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_Toc161389154 \h </w:instrText>
      </w:r>
      <w:r>
        <w:rPr>
          <w:noProof/>
        </w:rPr>
      </w:r>
      <w:r>
        <w:rPr>
          <w:noProof/>
        </w:rPr>
        <w:fldChar w:fldCharType="separate"/>
      </w:r>
      <w:r>
        <w:rPr>
          <w:noProof/>
        </w:rPr>
        <w:t>63</w:t>
      </w:r>
      <w:r>
        <w:rPr>
          <w:noProof/>
        </w:rPr>
        <w:fldChar w:fldCharType="end"/>
      </w:r>
    </w:p>
    <w:p w14:paraId="697CE249" w14:textId="79694CD6"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6.17.2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_Toc161389155 \h </w:instrText>
      </w:r>
      <w:r>
        <w:rPr>
          <w:noProof/>
        </w:rPr>
      </w:r>
      <w:r>
        <w:rPr>
          <w:noProof/>
        </w:rPr>
        <w:fldChar w:fldCharType="separate"/>
      </w:r>
      <w:r>
        <w:rPr>
          <w:noProof/>
        </w:rPr>
        <w:t>63</w:t>
      </w:r>
      <w:r>
        <w:rPr>
          <w:noProof/>
        </w:rPr>
        <w:fldChar w:fldCharType="end"/>
      </w:r>
    </w:p>
    <w:p w14:paraId="7701E7BA" w14:textId="4558A52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6.17.3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_Toc161389156 \h </w:instrText>
      </w:r>
      <w:r>
        <w:rPr>
          <w:noProof/>
        </w:rPr>
      </w:r>
      <w:r>
        <w:rPr>
          <w:noProof/>
        </w:rPr>
        <w:fldChar w:fldCharType="separate"/>
      </w:r>
      <w:r>
        <w:rPr>
          <w:noProof/>
        </w:rPr>
        <w:t>65</w:t>
      </w:r>
      <w:r>
        <w:rPr>
          <w:noProof/>
        </w:rPr>
        <w:fldChar w:fldCharType="end"/>
      </w:r>
    </w:p>
    <w:p w14:paraId="1F23C947" w14:textId="6A88B3A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lang w:eastAsia="zh-CN"/>
        </w:rPr>
        <w:t>6.17.4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_Toc161389157 \h </w:instrText>
      </w:r>
      <w:r>
        <w:rPr>
          <w:noProof/>
        </w:rPr>
      </w:r>
      <w:r>
        <w:rPr>
          <w:noProof/>
        </w:rPr>
        <w:fldChar w:fldCharType="separate"/>
      </w:r>
      <w:r>
        <w:rPr>
          <w:noProof/>
        </w:rPr>
        <w:t>66</w:t>
      </w:r>
      <w:r>
        <w:rPr>
          <w:noProof/>
        </w:rPr>
        <w:fldChar w:fldCharType="end"/>
      </w:r>
    </w:p>
    <w:p w14:paraId="3AED6243" w14:textId="36155644"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Solution 18: Supporting traffic routing between local DN and central DN within a PDU Session</w:t>
      </w:r>
      <w:r>
        <w:rPr>
          <w:noProof/>
        </w:rPr>
        <w:tab/>
      </w:r>
      <w:r>
        <w:rPr>
          <w:noProof/>
        </w:rPr>
        <w:fldChar w:fldCharType="begin" w:fldLock="1"/>
      </w:r>
      <w:r>
        <w:rPr>
          <w:noProof/>
        </w:rPr>
        <w:instrText xml:space="preserve"> PAGEREF _Toc161389158 \h </w:instrText>
      </w:r>
      <w:r>
        <w:rPr>
          <w:noProof/>
        </w:rPr>
      </w:r>
      <w:r>
        <w:rPr>
          <w:noProof/>
        </w:rPr>
        <w:fldChar w:fldCharType="separate"/>
      </w:r>
      <w:r>
        <w:rPr>
          <w:noProof/>
        </w:rPr>
        <w:t>67</w:t>
      </w:r>
      <w:r>
        <w:rPr>
          <w:noProof/>
        </w:rPr>
        <w:fldChar w:fldCharType="end"/>
      </w:r>
    </w:p>
    <w:p w14:paraId="3FDF8A64" w14:textId="71B58797"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_Toc161389159 \h </w:instrText>
      </w:r>
      <w:r>
        <w:rPr>
          <w:noProof/>
        </w:rPr>
      </w:r>
      <w:r>
        <w:rPr>
          <w:noProof/>
        </w:rPr>
        <w:fldChar w:fldCharType="separate"/>
      </w:r>
      <w:r>
        <w:rPr>
          <w:noProof/>
        </w:rPr>
        <w:t>67</w:t>
      </w:r>
      <w:r>
        <w:rPr>
          <w:noProof/>
        </w:rPr>
        <w:fldChar w:fldCharType="end"/>
      </w:r>
    </w:p>
    <w:p w14:paraId="7DCD074D" w14:textId="50C2122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_Toc161389160 \h </w:instrText>
      </w:r>
      <w:r>
        <w:rPr>
          <w:noProof/>
        </w:rPr>
      </w:r>
      <w:r>
        <w:rPr>
          <w:noProof/>
        </w:rPr>
        <w:fldChar w:fldCharType="separate"/>
      </w:r>
      <w:r>
        <w:rPr>
          <w:noProof/>
        </w:rPr>
        <w:t>67</w:t>
      </w:r>
      <w:r>
        <w:rPr>
          <w:noProof/>
        </w:rPr>
        <w:fldChar w:fldCharType="end"/>
      </w:r>
    </w:p>
    <w:p w14:paraId="3D9E012B" w14:textId="20C05D9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6.18.3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_Toc161389161 \h </w:instrText>
      </w:r>
      <w:r>
        <w:rPr>
          <w:noProof/>
        </w:rPr>
      </w:r>
      <w:r>
        <w:rPr>
          <w:noProof/>
        </w:rPr>
        <w:fldChar w:fldCharType="separate"/>
      </w:r>
      <w:r>
        <w:rPr>
          <w:noProof/>
        </w:rPr>
        <w:t>69</w:t>
      </w:r>
      <w:r>
        <w:rPr>
          <w:noProof/>
        </w:rPr>
        <w:fldChar w:fldCharType="end"/>
      </w:r>
    </w:p>
    <w:p w14:paraId="719FB38C" w14:textId="2D03F55C"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6.19</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Solution #19: Traffic Routing between local DN and central DN over session breakout model</w:t>
      </w:r>
      <w:r>
        <w:rPr>
          <w:noProof/>
        </w:rPr>
        <w:tab/>
      </w:r>
      <w:r>
        <w:rPr>
          <w:noProof/>
        </w:rPr>
        <w:fldChar w:fldCharType="begin" w:fldLock="1"/>
      </w:r>
      <w:r>
        <w:rPr>
          <w:noProof/>
        </w:rPr>
        <w:instrText xml:space="preserve"> PAGEREF _Toc161389162 \h </w:instrText>
      </w:r>
      <w:r>
        <w:rPr>
          <w:noProof/>
        </w:rPr>
      </w:r>
      <w:r>
        <w:rPr>
          <w:noProof/>
        </w:rPr>
        <w:fldChar w:fldCharType="separate"/>
      </w:r>
      <w:r>
        <w:rPr>
          <w:noProof/>
        </w:rPr>
        <w:t>69</w:t>
      </w:r>
      <w:r>
        <w:rPr>
          <w:noProof/>
        </w:rPr>
        <w:fldChar w:fldCharType="end"/>
      </w:r>
    </w:p>
    <w:p w14:paraId="16B7F567" w14:textId="28A4266A"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6.19.1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_Toc161389163 \h </w:instrText>
      </w:r>
      <w:r>
        <w:rPr>
          <w:noProof/>
        </w:rPr>
      </w:r>
      <w:r>
        <w:rPr>
          <w:noProof/>
        </w:rPr>
        <w:fldChar w:fldCharType="separate"/>
      </w:r>
      <w:r>
        <w:rPr>
          <w:noProof/>
        </w:rPr>
        <w:t>69</w:t>
      </w:r>
      <w:r>
        <w:rPr>
          <w:noProof/>
        </w:rPr>
        <w:fldChar w:fldCharType="end"/>
      </w:r>
    </w:p>
    <w:p w14:paraId="2A4E277E" w14:textId="71AAC843"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6.19.2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_Toc161389164 \h </w:instrText>
      </w:r>
      <w:r>
        <w:rPr>
          <w:noProof/>
        </w:rPr>
      </w:r>
      <w:r>
        <w:rPr>
          <w:noProof/>
        </w:rPr>
        <w:fldChar w:fldCharType="separate"/>
      </w:r>
      <w:r>
        <w:rPr>
          <w:noProof/>
        </w:rPr>
        <w:t>69</w:t>
      </w:r>
      <w:r>
        <w:rPr>
          <w:noProof/>
        </w:rPr>
        <w:fldChar w:fldCharType="end"/>
      </w:r>
    </w:p>
    <w:p w14:paraId="134DD3A9" w14:textId="1B26665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6.19.3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_Toc161389165 \h </w:instrText>
      </w:r>
      <w:r>
        <w:rPr>
          <w:noProof/>
        </w:rPr>
      </w:r>
      <w:r>
        <w:rPr>
          <w:noProof/>
        </w:rPr>
        <w:fldChar w:fldCharType="separate"/>
      </w:r>
      <w:r>
        <w:rPr>
          <w:noProof/>
        </w:rPr>
        <w:t>70</w:t>
      </w:r>
      <w:r>
        <w:rPr>
          <w:noProof/>
        </w:rPr>
        <w:fldChar w:fldCharType="end"/>
      </w:r>
    </w:p>
    <w:p w14:paraId="2BBDA76E" w14:textId="5ED7AA5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6.19.4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_Toc161389166 \h </w:instrText>
      </w:r>
      <w:r>
        <w:rPr>
          <w:noProof/>
        </w:rPr>
      </w:r>
      <w:r>
        <w:rPr>
          <w:noProof/>
        </w:rPr>
        <w:fldChar w:fldCharType="separate"/>
      </w:r>
      <w:r>
        <w:rPr>
          <w:noProof/>
        </w:rPr>
        <w:t>71</w:t>
      </w:r>
      <w:r>
        <w:rPr>
          <w:noProof/>
        </w:rPr>
        <w:fldChar w:fldCharType="end"/>
      </w:r>
    </w:p>
    <w:p w14:paraId="25CCE0CF" w14:textId="18497C4C"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Solution #20: EC Traffic Routing between local part of DN and central part of DN</w:t>
      </w:r>
      <w:r w:rsidRPr="005979BD">
        <w:rPr>
          <w:rFonts w:eastAsia="DengXian"/>
          <w:noProof/>
        </w:rPr>
        <w:t xml:space="preserve"> via PDU session</w:t>
      </w:r>
      <w:r>
        <w:rPr>
          <w:noProof/>
        </w:rPr>
        <w:tab/>
      </w:r>
      <w:r>
        <w:rPr>
          <w:noProof/>
        </w:rPr>
        <w:fldChar w:fldCharType="begin" w:fldLock="1"/>
      </w:r>
      <w:r>
        <w:rPr>
          <w:noProof/>
        </w:rPr>
        <w:instrText xml:space="preserve"> PAGEREF _Toc161389167 \h </w:instrText>
      </w:r>
      <w:r>
        <w:rPr>
          <w:noProof/>
        </w:rPr>
      </w:r>
      <w:r>
        <w:rPr>
          <w:noProof/>
        </w:rPr>
        <w:fldChar w:fldCharType="separate"/>
      </w:r>
      <w:r>
        <w:rPr>
          <w:noProof/>
        </w:rPr>
        <w:t>71</w:t>
      </w:r>
      <w:r>
        <w:rPr>
          <w:noProof/>
        </w:rPr>
        <w:fldChar w:fldCharType="end"/>
      </w:r>
    </w:p>
    <w:p w14:paraId="3FD9215E" w14:textId="29E0AD31"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_Toc161389168 \h </w:instrText>
      </w:r>
      <w:r>
        <w:rPr>
          <w:noProof/>
        </w:rPr>
      </w:r>
      <w:r>
        <w:rPr>
          <w:noProof/>
        </w:rPr>
        <w:fldChar w:fldCharType="separate"/>
      </w:r>
      <w:r>
        <w:rPr>
          <w:noProof/>
        </w:rPr>
        <w:t>71</w:t>
      </w:r>
      <w:r>
        <w:rPr>
          <w:noProof/>
        </w:rPr>
        <w:fldChar w:fldCharType="end"/>
      </w:r>
    </w:p>
    <w:p w14:paraId="07E1E785" w14:textId="67F234BC"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_Toc161389169 \h </w:instrText>
      </w:r>
      <w:r>
        <w:rPr>
          <w:noProof/>
        </w:rPr>
      </w:r>
      <w:r>
        <w:rPr>
          <w:noProof/>
        </w:rPr>
        <w:fldChar w:fldCharType="separate"/>
      </w:r>
      <w:r>
        <w:rPr>
          <w:noProof/>
        </w:rPr>
        <w:t>71</w:t>
      </w:r>
      <w:r>
        <w:rPr>
          <w:noProof/>
        </w:rPr>
        <w:fldChar w:fldCharType="end"/>
      </w:r>
    </w:p>
    <w:p w14:paraId="007BA107" w14:textId="614159DD"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_Toc161389170 \h </w:instrText>
      </w:r>
      <w:r>
        <w:rPr>
          <w:noProof/>
        </w:rPr>
      </w:r>
      <w:r>
        <w:rPr>
          <w:noProof/>
        </w:rPr>
        <w:fldChar w:fldCharType="separate"/>
      </w:r>
      <w:r>
        <w:rPr>
          <w:noProof/>
        </w:rPr>
        <w:t>73</w:t>
      </w:r>
      <w:r>
        <w:rPr>
          <w:noProof/>
        </w:rPr>
        <w:fldChar w:fldCharType="end"/>
      </w:r>
    </w:p>
    <w:p w14:paraId="21DD3681" w14:textId="1994B077"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6.20.3.1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EC t</w:t>
      </w:r>
      <w:r>
        <w:rPr>
          <w:noProof/>
        </w:rPr>
        <w:t>raffic Routing for UL traffic</w:t>
      </w:r>
      <w:r>
        <w:rPr>
          <w:noProof/>
        </w:rPr>
        <w:tab/>
      </w:r>
      <w:r>
        <w:rPr>
          <w:noProof/>
        </w:rPr>
        <w:fldChar w:fldCharType="begin" w:fldLock="1"/>
      </w:r>
      <w:r>
        <w:rPr>
          <w:noProof/>
        </w:rPr>
        <w:instrText xml:space="preserve"> PAGEREF _Toc161389171 \h </w:instrText>
      </w:r>
      <w:r>
        <w:rPr>
          <w:noProof/>
        </w:rPr>
      </w:r>
      <w:r>
        <w:rPr>
          <w:noProof/>
        </w:rPr>
        <w:fldChar w:fldCharType="separate"/>
      </w:r>
      <w:r>
        <w:rPr>
          <w:noProof/>
        </w:rPr>
        <w:t>73</w:t>
      </w:r>
      <w:r>
        <w:rPr>
          <w:noProof/>
        </w:rPr>
        <w:fldChar w:fldCharType="end"/>
      </w:r>
    </w:p>
    <w:p w14:paraId="3E80A5BE" w14:textId="33D61236"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6.20.3.2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 xml:space="preserve">EC </w:t>
      </w:r>
      <w:r>
        <w:rPr>
          <w:noProof/>
        </w:rPr>
        <w:t xml:space="preserve">Traffic Routing for </w:t>
      </w:r>
      <w:r w:rsidRPr="005979BD">
        <w:rPr>
          <w:rFonts w:eastAsia="DengXian"/>
          <w:noProof/>
        </w:rPr>
        <w:t>D</w:t>
      </w:r>
      <w:r>
        <w:rPr>
          <w:noProof/>
        </w:rPr>
        <w:t>L traffic</w:t>
      </w:r>
      <w:r>
        <w:rPr>
          <w:noProof/>
        </w:rPr>
        <w:tab/>
      </w:r>
      <w:r>
        <w:rPr>
          <w:noProof/>
        </w:rPr>
        <w:fldChar w:fldCharType="begin" w:fldLock="1"/>
      </w:r>
      <w:r>
        <w:rPr>
          <w:noProof/>
        </w:rPr>
        <w:instrText xml:space="preserve"> PAGEREF _Toc161389172 \h </w:instrText>
      </w:r>
      <w:r>
        <w:rPr>
          <w:noProof/>
        </w:rPr>
      </w:r>
      <w:r>
        <w:rPr>
          <w:noProof/>
        </w:rPr>
        <w:fldChar w:fldCharType="separate"/>
      </w:r>
      <w:r>
        <w:rPr>
          <w:noProof/>
        </w:rPr>
        <w:t>74</w:t>
      </w:r>
      <w:r>
        <w:rPr>
          <w:noProof/>
        </w:rPr>
        <w:fldChar w:fldCharType="end"/>
      </w:r>
    </w:p>
    <w:p w14:paraId="686335D0" w14:textId="25E58EC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6.20.4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_Toc161389173 \h </w:instrText>
      </w:r>
      <w:r>
        <w:rPr>
          <w:noProof/>
        </w:rPr>
      </w:r>
      <w:r>
        <w:rPr>
          <w:noProof/>
        </w:rPr>
        <w:fldChar w:fldCharType="separate"/>
      </w:r>
      <w:r>
        <w:rPr>
          <w:noProof/>
        </w:rPr>
        <w:t>75</w:t>
      </w:r>
      <w:r>
        <w:rPr>
          <w:noProof/>
        </w:rPr>
        <w:fldChar w:fldCharType="end"/>
      </w:r>
    </w:p>
    <w:p w14:paraId="41144F2B" w14:textId="055780F0"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Solution #21: Solution to traffic routing between local and central part of DN via tunnel(s)</w:t>
      </w:r>
      <w:r>
        <w:rPr>
          <w:noProof/>
        </w:rPr>
        <w:tab/>
      </w:r>
      <w:r>
        <w:rPr>
          <w:noProof/>
        </w:rPr>
        <w:fldChar w:fldCharType="begin" w:fldLock="1"/>
      </w:r>
      <w:r>
        <w:rPr>
          <w:noProof/>
        </w:rPr>
        <w:instrText xml:space="preserve"> PAGEREF _Toc161389174 \h </w:instrText>
      </w:r>
      <w:r>
        <w:rPr>
          <w:noProof/>
        </w:rPr>
      </w:r>
      <w:r>
        <w:rPr>
          <w:noProof/>
        </w:rPr>
        <w:fldChar w:fldCharType="separate"/>
      </w:r>
      <w:r>
        <w:rPr>
          <w:noProof/>
        </w:rPr>
        <w:t>75</w:t>
      </w:r>
      <w:r>
        <w:rPr>
          <w:noProof/>
        </w:rPr>
        <w:fldChar w:fldCharType="end"/>
      </w:r>
    </w:p>
    <w:p w14:paraId="432DFFF5" w14:textId="70008AE4"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_Toc161389175 \h </w:instrText>
      </w:r>
      <w:r>
        <w:rPr>
          <w:noProof/>
        </w:rPr>
      </w:r>
      <w:r>
        <w:rPr>
          <w:noProof/>
        </w:rPr>
        <w:fldChar w:fldCharType="separate"/>
      </w:r>
      <w:r>
        <w:rPr>
          <w:noProof/>
        </w:rPr>
        <w:t>75</w:t>
      </w:r>
      <w:r>
        <w:rPr>
          <w:noProof/>
        </w:rPr>
        <w:fldChar w:fldCharType="end"/>
      </w:r>
    </w:p>
    <w:p w14:paraId="56C143F4" w14:textId="70B869B3"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Overall architecture of the solution</w:t>
      </w:r>
      <w:r>
        <w:rPr>
          <w:noProof/>
        </w:rPr>
        <w:tab/>
      </w:r>
      <w:r>
        <w:rPr>
          <w:noProof/>
        </w:rPr>
        <w:fldChar w:fldCharType="begin" w:fldLock="1"/>
      </w:r>
      <w:r>
        <w:rPr>
          <w:noProof/>
        </w:rPr>
        <w:instrText xml:space="preserve"> PAGEREF _Toc161389176 \h </w:instrText>
      </w:r>
      <w:r>
        <w:rPr>
          <w:noProof/>
        </w:rPr>
      </w:r>
      <w:r>
        <w:rPr>
          <w:noProof/>
        </w:rPr>
        <w:fldChar w:fldCharType="separate"/>
      </w:r>
      <w:r>
        <w:rPr>
          <w:noProof/>
        </w:rPr>
        <w:t>75</w:t>
      </w:r>
      <w:r>
        <w:rPr>
          <w:noProof/>
        </w:rPr>
        <w:fldChar w:fldCharType="end"/>
      </w:r>
    </w:p>
    <w:p w14:paraId="4F58BB56" w14:textId="70D95D8A" w:rsidR="00503CFC" w:rsidRDefault="00503CF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AF control of the connectivity between different DN parts</w:t>
      </w:r>
      <w:r>
        <w:rPr>
          <w:noProof/>
        </w:rPr>
        <w:tab/>
      </w:r>
      <w:r>
        <w:rPr>
          <w:noProof/>
        </w:rPr>
        <w:fldChar w:fldCharType="begin" w:fldLock="1"/>
      </w:r>
      <w:r>
        <w:rPr>
          <w:noProof/>
        </w:rPr>
        <w:instrText xml:space="preserve"> PAGEREF _Toc161389177 \h </w:instrText>
      </w:r>
      <w:r>
        <w:rPr>
          <w:noProof/>
        </w:rPr>
      </w:r>
      <w:r>
        <w:rPr>
          <w:noProof/>
        </w:rPr>
        <w:fldChar w:fldCharType="separate"/>
      </w:r>
      <w:r>
        <w:rPr>
          <w:noProof/>
        </w:rPr>
        <w:t>76</w:t>
      </w:r>
      <w:r>
        <w:rPr>
          <w:noProof/>
        </w:rPr>
        <w:fldChar w:fldCharType="end"/>
      </w:r>
    </w:p>
    <w:p w14:paraId="1A17A7F6" w14:textId="3637513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_Toc161389178 \h </w:instrText>
      </w:r>
      <w:r>
        <w:rPr>
          <w:noProof/>
        </w:rPr>
      </w:r>
      <w:r>
        <w:rPr>
          <w:noProof/>
        </w:rPr>
        <w:fldChar w:fldCharType="separate"/>
      </w:r>
      <w:r>
        <w:rPr>
          <w:noProof/>
        </w:rPr>
        <w:t>77</w:t>
      </w:r>
      <w:r>
        <w:rPr>
          <w:noProof/>
        </w:rPr>
        <w:fldChar w:fldCharType="end"/>
      </w:r>
    </w:p>
    <w:p w14:paraId="18935A6B" w14:textId="413FD1A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Impacts on existing nodes and functionality</w:t>
      </w:r>
      <w:r>
        <w:rPr>
          <w:noProof/>
        </w:rPr>
        <w:tab/>
      </w:r>
      <w:r>
        <w:rPr>
          <w:noProof/>
        </w:rPr>
        <w:fldChar w:fldCharType="begin" w:fldLock="1"/>
      </w:r>
      <w:r>
        <w:rPr>
          <w:noProof/>
        </w:rPr>
        <w:instrText xml:space="preserve"> PAGEREF _Toc161389179 \h </w:instrText>
      </w:r>
      <w:r>
        <w:rPr>
          <w:noProof/>
        </w:rPr>
      </w:r>
      <w:r>
        <w:rPr>
          <w:noProof/>
        </w:rPr>
        <w:fldChar w:fldCharType="separate"/>
      </w:r>
      <w:r>
        <w:rPr>
          <w:noProof/>
        </w:rPr>
        <w:t>79</w:t>
      </w:r>
      <w:r>
        <w:rPr>
          <w:noProof/>
        </w:rPr>
        <w:fldChar w:fldCharType="end"/>
      </w:r>
    </w:p>
    <w:p w14:paraId="68006A60" w14:textId="23A992B6"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#22: Establishment of connectivity between the local DN and central part of DN based on OAM</w:t>
      </w:r>
      <w:r>
        <w:rPr>
          <w:noProof/>
        </w:rPr>
        <w:tab/>
      </w:r>
      <w:r>
        <w:rPr>
          <w:noProof/>
        </w:rPr>
        <w:fldChar w:fldCharType="begin" w:fldLock="1"/>
      </w:r>
      <w:r>
        <w:rPr>
          <w:noProof/>
        </w:rPr>
        <w:instrText xml:space="preserve"> PAGEREF _Toc161389180 \h </w:instrText>
      </w:r>
      <w:r>
        <w:rPr>
          <w:noProof/>
        </w:rPr>
      </w:r>
      <w:r>
        <w:rPr>
          <w:noProof/>
        </w:rPr>
        <w:fldChar w:fldCharType="separate"/>
      </w:r>
      <w:r>
        <w:rPr>
          <w:noProof/>
        </w:rPr>
        <w:t>80</w:t>
      </w:r>
      <w:r>
        <w:rPr>
          <w:noProof/>
        </w:rPr>
        <w:fldChar w:fldCharType="end"/>
      </w:r>
    </w:p>
    <w:p w14:paraId="72FDC4DB" w14:textId="654495F0"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_Toc161389181 \h </w:instrText>
      </w:r>
      <w:r>
        <w:rPr>
          <w:noProof/>
        </w:rPr>
      </w:r>
      <w:r>
        <w:rPr>
          <w:noProof/>
        </w:rPr>
        <w:fldChar w:fldCharType="separate"/>
      </w:r>
      <w:r>
        <w:rPr>
          <w:noProof/>
        </w:rPr>
        <w:t>80</w:t>
      </w:r>
      <w:r>
        <w:rPr>
          <w:noProof/>
        </w:rPr>
        <w:fldChar w:fldCharType="end"/>
      </w:r>
    </w:p>
    <w:p w14:paraId="0C75F98D" w14:textId="59817BD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6.22.2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_Toc161389182 \h </w:instrText>
      </w:r>
      <w:r>
        <w:rPr>
          <w:noProof/>
        </w:rPr>
      </w:r>
      <w:r>
        <w:rPr>
          <w:noProof/>
        </w:rPr>
        <w:fldChar w:fldCharType="separate"/>
      </w:r>
      <w:r>
        <w:rPr>
          <w:noProof/>
        </w:rPr>
        <w:t>80</w:t>
      </w:r>
      <w:r>
        <w:rPr>
          <w:noProof/>
        </w:rPr>
        <w:fldChar w:fldCharType="end"/>
      </w:r>
    </w:p>
    <w:p w14:paraId="24F35098" w14:textId="6B4C4633"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_Toc161389183 \h </w:instrText>
      </w:r>
      <w:r>
        <w:rPr>
          <w:noProof/>
        </w:rPr>
      </w:r>
      <w:r>
        <w:rPr>
          <w:noProof/>
        </w:rPr>
        <w:fldChar w:fldCharType="separate"/>
      </w:r>
      <w:r>
        <w:rPr>
          <w:noProof/>
        </w:rPr>
        <w:t>80</w:t>
      </w:r>
      <w:r>
        <w:rPr>
          <w:noProof/>
        </w:rPr>
        <w:fldChar w:fldCharType="end"/>
      </w:r>
    </w:p>
    <w:p w14:paraId="25679DCE" w14:textId="120A39F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_Toc161389184 \h </w:instrText>
      </w:r>
      <w:r>
        <w:rPr>
          <w:noProof/>
        </w:rPr>
      </w:r>
      <w:r>
        <w:rPr>
          <w:noProof/>
        </w:rPr>
        <w:fldChar w:fldCharType="separate"/>
      </w:r>
      <w:r>
        <w:rPr>
          <w:noProof/>
        </w:rPr>
        <w:t>81</w:t>
      </w:r>
      <w:r>
        <w:rPr>
          <w:noProof/>
        </w:rPr>
        <w:fldChar w:fldCharType="end"/>
      </w:r>
    </w:p>
    <w:p w14:paraId="131D9F5C" w14:textId="0DF155C9"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Solution #23: Traffic steering between different parts of a DN</w:t>
      </w:r>
      <w:r>
        <w:rPr>
          <w:noProof/>
        </w:rPr>
        <w:tab/>
      </w:r>
      <w:r>
        <w:rPr>
          <w:noProof/>
        </w:rPr>
        <w:fldChar w:fldCharType="begin" w:fldLock="1"/>
      </w:r>
      <w:r>
        <w:rPr>
          <w:noProof/>
        </w:rPr>
        <w:instrText xml:space="preserve"> PAGEREF _Toc161389185 \h </w:instrText>
      </w:r>
      <w:r>
        <w:rPr>
          <w:noProof/>
        </w:rPr>
      </w:r>
      <w:r>
        <w:rPr>
          <w:noProof/>
        </w:rPr>
        <w:fldChar w:fldCharType="separate"/>
      </w:r>
      <w:r>
        <w:rPr>
          <w:noProof/>
        </w:rPr>
        <w:t>81</w:t>
      </w:r>
      <w:r>
        <w:rPr>
          <w:noProof/>
        </w:rPr>
        <w:fldChar w:fldCharType="end"/>
      </w:r>
    </w:p>
    <w:p w14:paraId="727756BF" w14:textId="41DF446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Key Issue mapping</w:t>
      </w:r>
      <w:r>
        <w:rPr>
          <w:noProof/>
        </w:rPr>
        <w:tab/>
      </w:r>
      <w:r>
        <w:rPr>
          <w:noProof/>
        </w:rPr>
        <w:fldChar w:fldCharType="begin" w:fldLock="1"/>
      </w:r>
      <w:r>
        <w:rPr>
          <w:noProof/>
        </w:rPr>
        <w:instrText xml:space="preserve"> PAGEREF _Toc161389186 \h </w:instrText>
      </w:r>
      <w:r>
        <w:rPr>
          <w:noProof/>
        </w:rPr>
      </w:r>
      <w:r>
        <w:rPr>
          <w:noProof/>
        </w:rPr>
        <w:fldChar w:fldCharType="separate"/>
      </w:r>
      <w:r>
        <w:rPr>
          <w:noProof/>
        </w:rPr>
        <w:t>81</w:t>
      </w:r>
      <w:r>
        <w:rPr>
          <w:noProof/>
        </w:rPr>
        <w:fldChar w:fldCharType="end"/>
      </w:r>
    </w:p>
    <w:p w14:paraId="6747E4C8" w14:textId="53ACCF2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_Toc161389187 \h </w:instrText>
      </w:r>
      <w:r>
        <w:rPr>
          <w:noProof/>
        </w:rPr>
      </w:r>
      <w:r>
        <w:rPr>
          <w:noProof/>
        </w:rPr>
        <w:fldChar w:fldCharType="separate"/>
      </w:r>
      <w:r>
        <w:rPr>
          <w:noProof/>
        </w:rPr>
        <w:t>81</w:t>
      </w:r>
      <w:r>
        <w:rPr>
          <w:noProof/>
        </w:rPr>
        <w:fldChar w:fldCharType="end"/>
      </w:r>
    </w:p>
    <w:p w14:paraId="4C20AF30" w14:textId="1FB83198"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_Toc161389188 \h </w:instrText>
      </w:r>
      <w:r>
        <w:rPr>
          <w:noProof/>
        </w:rPr>
      </w:r>
      <w:r>
        <w:rPr>
          <w:noProof/>
        </w:rPr>
        <w:fldChar w:fldCharType="separate"/>
      </w:r>
      <w:r>
        <w:rPr>
          <w:noProof/>
        </w:rPr>
        <w:t>81</w:t>
      </w:r>
      <w:r>
        <w:rPr>
          <w:noProof/>
        </w:rPr>
        <w:fldChar w:fldCharType="end"/>
      </w:r>
    </w:p>
    <w:p w14:paraId="1CED98CF" w14:textId="44BC08AA"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_Toc161389189 \h </w:instrText>
      </w:r>
      <w:r>
        <w:rPr>
          <w:noProof/>
        </w:rPr>
      </w:r>
      <w:r>
        <w:rPr>
          <w:noProof/>
        </w:rPr>
        <w:fldChar w:fldCharType="separate"/>
      </w:r>
      <w:r>
        <w:rPr>
          <w:noProof/>
        </w:rPr>
        <w:t>82</w:t>
      </w:r>
      <w:r>
        <w:rPr>
          <w:noProof/>
        </w:rPr>
        <w:fldChar w:fldCharType="end"/>
      </w:r>
    </w:p>
    <w:p w14:paraId="620C04E7" w14:textId="6BBCC29F" w:rsidR="00503CFC" w:rsidRDefault="00503CF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6.X</w:t>
      </w:r>
      <w:r>
        <w:rPr>
          <w:rFonts w:asciiTheme="minorHAnsi" w:eastAsiaTheme="minorEastAsia" w:hAnsiTheme="minorHAnsi" w:cstheme="minorBidi"/>
          <w:noProof/>
          <w:kern w:val="2"/>
          <w:sz w:val="22"/>
          <w:szCs w:val="22"/>
          <w:lang w:eastAsia="en-GB"/>
          <w14:ligatures w14:val="standardContextual"/>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_Toc161389190 \h </w:instrText>
      </w:r>
      <w:r>
        <w:rPr>
          <w:noProof/>
        </w:rPr>
      </w:r>
      <w:r>
        <w:rPr>
          <w:noProof/>
        </w:rPr>
        <w:fldChar w:fldCharType="separate"/>
      </w:r>
      <w:r>
        <w:rPr>
          <w:noProof/>
        </w:rPr>
        <w:t>83</w:t>
      </w:r>
      <w:r>
        <w:rPr>
          <w:noProof/>
        </w:rPr>
        <w:fldChar w:fldCharType="end"/>
      </w:r>
    </w:p>
    <w:p w14:paraId="02250B9B" w14:textId="74D2C54E"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6.X.1</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Key Issue mapping</w:t>
      </w:r>
      <w:r>
        <w:rPr>
          <w:noProof/>
        </w:rPr>
        <w:tab/>
      </w:r>
      <w:r>
        <w:rPr>
          <w:noProof/>
        </w:rPr>
        <w:fldChar w:fldCharType="begin" w:fldLock="1"/>
      </w:r>
      <w:r>
        <w:rPr>
          <w:noProof/>
        </w:rPr>
        <w:instrText xml:space="preserve"> PAGEREF _Toc161389191 \h </w:instrText>
      </w:r>
      <w:r>
        <w:rPr>
          <w:noProof/>
        </w:rPr>
      </w:r>
      <w:r>
        <w:rPr>
          <w:noProof/>
        </w:rPr>
        <w:fldChar w:fldCharType="separate"/>
      </w:r>
      <w:r>
        <w:rPr>
          <w:noProof/>
        </w:rPr>
        <w:t>83</w:t>
      </w:r>
      <w:r>
        <w:rPr>
          <w:noProof/>
        </w:rPr>
        <w:fldChar w:fldCharType="end"/>
      </w:r>
    </w:p>
    <w:p w14:paraId="623AEC2F" w14:textId="657D079F"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6.X.2</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Description</w:t>
      </w:r>
      <w:r>
        <w:rPr>
          <w:noProof/>
        </w:rPr>
        <w:tab/>
      </w:r>
      <w:r>
        <w:rPr>
          <w:noProof/>
        </w:rPr>
        <w:fldChar w:fldCharType="begin" w:fldLock="1"/>
      </w:r>
      <w:r>
        <w:rPr>
          <w:noProof/>
        </w:rPr>
        <w:instrText xml:space="preserve"> PAGEREF _Toc161389192 \h </w:instrText>
      </w:r>
      <w:r>
        <w:rPr>
          <w:noProof/>
        </w:rPr>
      </w:r>
      <w:r>
        <w:rPr>
          <w:noProof/>
        </w:rPr>
        <w:fldChar w:fldCharType="separate"/>
      </w:r>
      <w:r>
        <w:rPr>
          <w:noProof/>
        </w:rPr>
        <w:t>83</w:t>
      </w:r>
      <w:r>
        <w:rPr>
          <w:noProof/>
        </w:rPr>
        <w:fldChar w:fldCharType="end"/>
      </w:r>
    </w:p>
    <w:p w14:paraId="0983ADBB" w14:textId="7C35B46A"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rPr>
        <w:t>6.X.3</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Procedures</w:t>
      </w:r>
      <w:r>
        <w:rPr>
          <w:noProof/>
        </w:rPr>
        <w:tab/>
      </w:r>
      <w:r>
        <w:rPr>
          <w:noProof/>
        </w:rPr>
        <w:fldChar w:fldCharType="begin" w:fldLock="1"/>
      </w:r>
      <w:r>
        <w:rPr>
          <w:noProof/>
        </w:rPr>
        <w:instrText xml:space="preserve"> PAGEREF _Toc161389193 \h </w:instrText>
      </w:r>
      <w:r>
        <w:rPr>
          <w:noProof/>
        </w:rPr>
      </w:r>
      <w:r>
        <w:rPr>
          <w:noProof/>
        </w:rPr>
        <w:fldChar w:fldCharType="separate"/>
      </w:r>
      <w:r>
        <w:rPr>
          <w:noProof/>
        </w:rPr>
        <w:t>83</w:t>
      </w:r>
      <w:r>
        <w:rPr>
          <w:noProof/>
        </w:rPr>
        <w:fldChar w:fldCharType="end"/>
      </w:r>
    </w:p>
    <w:p w14:paraId="1BACA392" w14:textId="11EAA1D9" w:rsidR="00503CFC" w:rsidRDefault="00503CFC">
      <w:pPr>
        <w:pStyle w:val="TOC3"/>
        <w:rPr>
          <w:rFonts w:asciiTheme="minorHAnsi" w:eastAsiaTheme="minorEastAsia" w:hAnsiTheme="minorHAnsi" w:cstheme="minorBidi"/>
          <w:noProof/>
          <w:kern w:val="2"/>
          <w:sz w:val="22"/>
          <w:szCs w:val="22"/>
          <w:lang w:eastAsia="en-GB"/>
          <w14:ligatures w14:val="standardContextual"/>
        </w:rPr>
      </w:pPr>
      <w:r w:rsidRPr="005979BD">
        <w:rPr>
          <w:rFonts w:eastAsia="DengXian"/>
          <w:noProof/>
          <w:lang w:eastAsia="zh-CN"/>
        </w:rPr>
        <w:t>6.X.4</w:t>
      </w:r>
      <w:r>
        <w:rPr>
          <w:rFonts w:asciiTheme="minorHAnsi" w:eastAsiaTheme="minorEastAsia" w:hAnsiTheme="minorHAnsi" w:cstheme="minorBidi"/>
          <w:noProof/>
          <w:kern w:val="2"/>
          <w:sz w:val="22"/>
          <w:szCs w:val="22"/>
          <w:lang w:eastAsia="en-GB"/>
          <w14:ligatures w14:val="standardContextual"/>
        </w:rPr>
        <w:tab/>
      </w:r>
      <w:r w:rsidRPr="005979BD">
        <w:rPr>
          <w:rFonts w:eastAsia="DengXian"/>
          <w:noProof/>
        </w:rPr>
        <w:t>Impacts on services, entities and interfaces</w:t>
      </w:r>
      <w:r>
        <w:rPr>
          <w:noProof/>
        </w:rPr>
        <w:tab/>
      </w:r>
      <w:r>
        <w:rPr>
          <w:noProof/>
        </w:rPr>
        <w:fldChar w:fldCharType="begin" w:fldLock="1"/>
      </w:r>
      <w:r>
        <w:rPr>
          <w:noProof/>
        </w:rPr>
        <w:instrText xml:space="preserve"> PAGEREF _Toc161389194 \h </w:instrText>
      </w:r>
      <w:r>
        <w:rPr>
          <w:noProof/>
        </w:rPr>
      </w:r>
      <w:r>
        <w:rPr>
          <w:noProof/>
        </w:rPr>
        <w:fldChar w:fldCharType="separate"/>
      </w:r>
      <w:r>
        <w:rPr>
          <w:noProof/>
        </w:rPr>
        <w:t>83</w:t>
      </w:r>
      <w:r>
        <w:rPr>
          <w:noProof/>
        </w:rPr>
        <w:fldChar w:fldCharType="end"/>
      </w:r>
    </w:p>
    <w:p w14:paraId="490BDA33" w14:textId="3011A840"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Overall Evaluation</w:t>
      </w:r>
      <w:r>
        <w:rPr>
          <w:noProof/>
        </w:rPr>
        <w:tab/>
      </w:r>
      <w:r>
        <w:rPr>
          <w:noProof/>
        </w:rPr>
        <w:fldChar w:fldCharType="begin" w:fldLock="1"/>
      </w:r>
      <w:r>
        <w:rPr>
          <w:noProof/>
        </w:rPr>
        <w:instrText xml:space="preserve"> PAGEREF _Toc161389195 \h </w:instrText>
      </w:r>
      <w:r>
        <w:rPr>
          <w:noProof/>
        </w:rPr>
      </w:r>
      <w:r>
        <w:rPr>
          <w:noProof/>
        </w:rPr>
        <w:fldChar w:fldCharType="separate"/>
      </w:r>
      <w:r>
        <w:rPr>
          <w:noProof/>
        </w:rPr>
        <w:t>83</w:t>
      </w:r>
      <w:r>
        <w:rPr>
          <w:noProof/>
        </w:rPr>
        <w:fldChar w:fldCharType="end"/>
      </w:r>
    </w:p>
    <w:p w14:paraId="66BEBF46" w14:textId="7D85D89A" w:rsidR="00503CFC" w:rsidRDefault="00503CFC">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_Toc161389196 \h </w:instrText>
      </w:r>
      <w:r>
        <w:rPr>
          <w:noProof/>
        </w:rPr>
      </w:r>
      <w:r>
        <w:rPr>
          <w:noProof/>
        </w:rPr>
        <w:fldChar w:fldCharType="separate"/>
      </w:r>
      <w:r>
        <w:rPr>
          <w:noProof/>
        </w:rPr>
        <w:t>83</w:t>
      </w:r>
      <w:r>
        <w:rPr>
          <w:noProof/>
        </w:rPr>
        <w:fldChar w:fldCharType="end"/>
      </w:r>
    </w:p>
    <w:p w14:paraId="3EBCDE16" w14:textId="1ECB0F17" w:rsidR="00503CFC" w:rsidRDefault="00503CFC">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_Toc161389197 \h </w:instrText>
      </w:r>
      <w:r>
        <w:rPr>
          <w:noProof/>
        </w:rPr>
      </w:r>
      <w:r>
        <w:rPr>
          <w:noProof/>
        </w:rPr>
        <w:fldChar w:fldCharType="separate"/>
      </w:r>
      <w:r>
        <w:rPr>
          <w:noProof/>
        </w:rPr>
        <w:t>84</w:t>
      </w:r>
      <w:r>
        <w:rPr>
          <w:noProof/>
        </w:rPr>
        <w:fldChar w:fldCharType="end"/>
      </w:r>
    </w:p>
    <w:p w14:paraId="0B9E3498" w14:textId="6EA0BCEB"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61389040"/>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61389041"/>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61389042"/>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76784505" w:rsidR="009803CD" w:rsidRPr="0000224E" w:rsidRDefault="009803CD" w:rsidP="009803CD">
      <w:pPr>
        <w:pStyle w:val="EX"/>
      </w:pPr>
      <w:r w:rsidRPr="0000224E">
        <w:t>[1]</w:t>
      </w:r>
      <w:r w:rsidRPr="0000224E">
        <w:tab/>
      </w:r>
      <w:r w:rsidR="00B27018" w:rsidRPr="0000224E">
        <w:t>3GPP</w:t>
      </w:r>
      <w:r w:rsidR="00B27018">
        <w:t> </w:t>
      </w:r>
      <w:r w:rsidR="00B27018" w:rsidRPr="0000224E">
        <w:t>TR</w:t>
      </w:r>
      <w:r w:rsidR="00B27018">
        <w:t> </w:t>
      </w:r>
      <w:r w:rsidR="00B27018" w:rsidRPr="0000224E">
        <w:t>21.905:</w:t>
      </w:r>
      <w:r w:rsidRPr="0000224E">
        <w:t xml:space="preserve"> "Vocabulary for 3GPP Specifications".</w:t>
      </w:r>
    </w:p>
    <w:p w14:paraId="64397ABF" w14:textId="69DE0A6D" w:rsidR="009803CD" w:rsidRPr="0000224E" w:rsidRDefault="009803CD" w:rsidP="009803CD">
      <w:pPr>
        <w:pStyle w:val="EX"/>
      </w:pPr>
      <w:r w:rsidRPr="0000224E">
        <w:t>[2]</w:t>
      </w:r>
      <w:r w:rsidRPr="0000224E">
        <w:tab/>
      </w:r>
      <w:r w:rsidR="00B27018" w:rsidRPr="0000224E">
        <w:t>3GPP</w:t>
      </w:r>
      <w:r w:rsidR="00B27018">
        <w:t> </w:t>
      </w:r>
      <w:r w:rsidR="00B27018" w:rsidRPr="0000224E">
        <w:t>TS</w:t>
      </w:r>
      <w:r w:rsidR="00B27018">
        <w:t> </w:t>
      </w:r>
      <w:r w:rsidR="00B27018" w:rsidRPr="0000224E">
        <w:t>23.501:</w:t>
      </w:r>
      <w:r w:rsidRPr="0000224E">
        <w:t xml:space="preserve"> "System architecture for the 5G System (5GS)".</w:t>
      </w:r>
    </w:p>
    <w:p w14:paraId="0C26D5CB" w14:textId="0135058E" w:rsidR="009803CD" w:rsidRPr="0000224E" w:rsidRDefault="009803CD" w:rsidP="009803CD">
      <w:pPr>
        <w:pStyle w:val="EX"/>
      </w:pPr>
      <w:r w:rsidRPr="0000224E">
        <w:t>[3]</w:t>
      </w:r>
      <w:r w:rsidRPr="0000224E">
        <w:tab/>
      </w:r>
      <w:r w:rsidR="00B27018" w:rsidRPr="0000224E">
        <w:t>3GPP</w:t>
      </w:r>
      <w:r w:rsidR="00B27018">
        <w:t> </w:t>
      </w:r>
      <w:r w:rsidR="00B27018" w:rsidRPr="0000224E">
        <w:t>TS</w:t>
      </w:r>
      <w:r w:rsidR="00B27018">
        <w:t> </w:t>
      </w:r>
      <w:r w:rsidR="00B27018" w:rsidRPr="0000224E">
        <w:t>23.502:</w:t>
      </w:r>
      <w:r w:rsidRPr="0000224E">
        <w:t xml:space="preserve"> "Procedures for the 5G System (5GS)".</w:t>
      </w:r>
    </w:p>
    <w:p w14:paraId="48E48F82" w14:textId="01410ACD" w:rsidR="009803CD" w:rsidRPr="0000224E" w:rsidRDefault="009803CD" w:rsidP="009803CD">
      <w:pPr>
        <w:pStyle w:val="EX"/>
      </w:pPr>
      <w:r w:rsidRPr="0000224E">
        <w:t>[4]</w:t>
      </w:r>
      <w:r w:rsidRPr="0000224E">
        <w:tab/>
      </w:r>
      <w:r w:rsidR="00B27018" w:rsidRPr="0000224E">
        <w:t>3GPP</w:t>
      </w:r>
      <w:r w:rsidR="00B27018">
        <w:t> </w:t>
      </w:r>
      <w:r w:rsidR="00B27018" w:rsidRPr="0000224E">
        <w:t>TS</w:t>
      </w:r>
      <w:r w:rsidR="00B27018">
        <w:t> </w:t>
      </w:r>
      <w:r w:rsidR="00B27018" w:rsidRPr="0000224E">
        <w:t>23.503:</w:t>
      </w:r>
      <w:r w:rsidRPr="0000224E">
        <w:t xml:space="preserve"> "Policy and charging control framework for the 5G System (5GS)".</w:t>
      </w:r>
    </w:p>
    <w:p w14:paraId="03624200" w14:textId="68ABED05" w:rsidR="009803CD" w:rsidRPr="0000224E" w:rsidRDefault="009803CD" w:rsidP="009803CD">
      <w:pPr>
        <w:pStyle w:val="EX"/>
      </w:pPr>
      <w:r w:rsidRPr="0000224E">
        <w:t>[5]</w:t>
      </w:r>
      <w:r w:rsidRPr="0000224E">
        <w:tab/>
      </w:r>
      <w:r w:rsidR="00B27018" w:rsidRPr="0000224E">
        <w:t>3GPP</w:t>
      </w:r>
      <w:r w:rsidR="00B27018">
        <w:t> </w:t>
      </w:r>
      <w:r w:rsidR="00B27018" w:rsidRPr="0000224E">
        <w:t>TS</w:t>
      </w:r>
      <w:r w:rsidR="00B27018">
        <w:t> </w:t>
      </w:r>
      <w:r w:rsidR="00B27018" w:rsidRPr="0000224E">
        <w:t>23.548:</w:t>
      </w:r>
      <w:r w:rsidRPr="0000224E">
        <w:t xml:space="preserve"> "5G System Enhancements for Edge Computing; Stage 2".</w:t>
      </w:r>
    </w:p>
    <w:p w14:paraId="6B8AB052" w14:textId="774AFCE9" w:rsidR="009803CD" w:rsidRPr="0000224E" w:rsidRDefault="009803CD" w:rsidP="009803CD">
      <w:pPr>
        <w:pStyle w:val="EX"/>
      </w:pPr>
      <w:r w:rsidRPr="0000224E">
        <w:t>[6]</w:t>
      </w:r>
      <w:r w:rsidRPr="0000224E">
        <w:tab/>
      </w:r>
      <w:r w:rsidR="00B27018" w:rsidRPr="0000224E">
        <w:t>3GPP</w:t>
      </w:r>
      <w:r w:rsidR="00B27018">
        <w:t> </w:t>
      </w:r>
      <w:r w:rsidR="00B27018" w:rsidRPr="0000224E">
        <w:t>TS</w:t>
      </w:r>
      <w:r w:rsidR="00B27018">
        <w:t> </w:t>
      </w:r>
      <w:r w:rsidR="00B27018"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5296B305" w:rsidR="009803CD" w:rsidRPr="0000224E" w:rsidRDefault="009803CD" w:rsidP="009803CD">
      <w:pPr>
        <w:pStyle w:val="EX"/>
        <w:rPr>
          <w:lang w:val="en-US"/>
        </w:rPr>
      </w:pPr>
      <w:r w:rsidRPr="00AC4FE7">
        <w:t>[9]</w:t>
      </w:r>
      <w:r w:rsidRPr="00AC4FE7">
        <w:tab/>
      </w:r>
      <w:r w:rsidR="00B27018" w:rsidRPr="00AC4FE7">
        <w:t>3GPP</w:t>
      </w:r>
      <w:r w:rsidR="00B27018">
        <w:t> </w:t>
      </w:r>
      <w:r w:rsidR="00B27018" w:rsidRPr="00AC4FE7">
        <w:t>TS</w:t>
      </w:r>
      <w:r w:rsidR="00B27018">
        <w:t> </w:t>
      </w:r>
      <w:r w:rsidR="00B27018" w:rsidRPr="00AC4FE7">
        <w:t>28.538:</w:t>
      </w:r>
      <w:r w:rsidRPr="00AC4FE7">
        <w:t xml:space="preserve"> "Management and orchestration; Edge Computing Management".</w:t>
      </w:r>
    </w:p>
    <w:p w14:paraId="1077FD53" w14:textId="77777777" w:rsidR="009803CD" w:rsidRPr="0000224E" w:rsidRDefault="009803CD" w:rsidP="009803CD">
      <w:pPr>
        <w:pStyle w:val="Heading1"/>
      </w:pPr>
      <w:bookmarkStart w:id="16" w:name="_Toc160520961"/>
      <w:bookmarkStart w:id="17" w:name="_Toc161389043"/>
      <w:r w:rsidRPr="0000224E">
        <w:lastRenderedPageBreak/>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61389044"/>
      <w:r w:rsidRPr="0000224E">
        <w:t>3.1</w:t>
      </w:r>
      <w:r w:rsidRPr="0000224E">
        <w:tab/>
        <w:t>Terms</w:t>
      </w:r>
      <w:bookmarkEnd w:id="18"/>
      <w:bookmarkEnd w:id="19"/>
    </w:p>
    <w:p w14:paraId="76CA7EE6" w14:textId="378EC104" w:rsidR="009803CD" w:rsidRPr="0000224E" w:rsidRDefault="009803CD" w:rsidP="009803CD">
      <w:r w:rsidRPr="0000224E">
        <w:t xml:space="preserve">For the purposes of the present document, the terms given in </w:t>
      </w:r>
      <w:r w:rsidR="00B27018" w:rsidRPr="0000224E">
        <w:t>TR</w:t>
      </w:r>
      <w:r w:rsidR="00B27018">
        <w:t> </w:t>
      </w:r>
      <w:r w:rsidR="00B27018" w:rsidRPr="0000224E">
        <w:t>21.905</w:t>
      </w:r>
      <w:r w:rsidR="00B27018">
        <w:t> </w:t>
      </w:r>
      <w:r w:rsidR="00B27018" w:rsidRPr="0000224E">
        <w:t>[</w:t>
      </w:r>
      <w:r w:rsidRPr="0000224E">
        <w:t xml:space="preserve">1] and the following apply. A term defined in the present document takes precedence over the definition of the same term, if any, in </w:t>
      </w:r>
      <w:r w:rsidR="00B27018" w:rsidRPr="0000224E">
        <w:t>TR</w:t>
      </w:r>
      <w:r w:rsidR="00B27018">
        <w:t> </w:t>
      </w:r>
      <w:r w:rsidR="00B27018" w:rsidRPr="0000224E">
        <w:t>21.905</w:t>
      </w:r>
      <w:r w:rsidR="00B27018">
        <w:t> </w:t>
      </w:r>
      <w:r w:rsidR="00B27018" w:rsidRPr="0000224E">
        <w:t>[</w:t>
      </w:r>
      <w:r w:rsidRPr="0000224E">
        <w:t>1].</w:t>
      </w:r>
    </w:p>
    <w:p w14:paraId="51732362" w14:textId="77777777" w:rsidR="009803CD" w:rsidRPr="0000224E" w:rsidRDefault="009803CD" w:rsidP="009803CD">
      <w:pPr>
        <w:pStyle w:val="Heading2"/>
      </w:pPr>
      <w:bookmarkStart w:id="20" w:name="_Toc160520963"/>
      <w:bookmarkStart w:id="21" w:name="_Toc161389045"/>
      <w:r w:rsidRPr="0000224E">
        <w:t>3.2</w:t>
      </w:r>
      <w:r w:rsidRPr="0000224E">
        <w:tab/>
        <w:t>Abbreviations</w:t>
      </w:r>
      <w:bookmarkEnd w:id="20"/>
      <w:bookmarkEnd w:id="21"/>
    </w:p>
    <w:p w14:paraId="49213ABF" w14:textId="563BE362" w:rsidR="009803CD" w:rsidRPr="0000224E" w:rsidRDefault="009803CD" w:rsidP="009803CD">
      <w:pPr>
        <w:keepNext/>
      </w:pPr>
      <w:r w:rsidRPr="0000224E">
        <w:t xml:space="preserve">For the purposes of the present document, the abbreviations given in </w:t>
      </w:r>
      <w:r w:rsidR="00B27018" w:rsidRPr="0000224E">
        <w:t>TR</w:t>
      </w:r>
      <w:r w:rsidR="00B27018">
        <w:t> </w:t>
      </w:r>
      <w:r w:rsidR="00B27018" w:rsidRPr="0000224E">
        <w:t>21.905</w:t>
      </w:r>
      <w:r w:rsidR="00B27018">
        <w:t> </w:t>
      </w:r>
      <w:r w:rsidR="00B27018" w:rsidRPr="0000224E">
        <w:t>[</w:t>
      </w:r>
      <w:r w:rsidRPr="0000224E">
        <w:t xml:space="preserve">1] and the following apply. An abbreviation defined in the present document takes precedence over the definition of the same abbreviation, if any, in </w:t>
      </w:r>
      <w:r w:rsidR="00B27018">
        <w:t>TR</w:t>
      </w:r>
      <w:r w:rsidR="00B27018">
        <w:t> </w:t>
      </w:r>
      <w:r w:rsidR="00B27018" w:rsidRPr="0000224E">
        <w:t>21.905</w:t>
      </w:r>
      <w:r w:rsidR="00B27018">
        <w:t> </w:t>
      </w:r>
      <w:r w:rsidR="00B27018" w:rsidRPr="0000224E">
        <w:t>[</w:t>
      </w:r>
      <w:r w:rsidRPr="0000224E">
        <w:t>1].</w:t>
      </w:r>
    </w:p>
    <w:p w14:paraId="1AD78A8E" w14:textId="77777777" w:rsidR="009803CD" w:rsidRPr="0000224E" w:rsidRDefault="009803CD" w:rsidP="009803CD">
      <w:pPr>
        <w:pStyle w:val="Heading1"/>
      </w:pPr>
      <w:bookmarkStart w:id="22" w:name="_Toc160520964"/>
      <w:bookmarkStart w:id="23" w:name="_Toc161389046"/>
      <w:r w:rsidRPr="0000224E">
        <w:t>4</w:t>
      </w:r>
      <w:r w:rsidRPr="0000224E">
        <w:tab/>
        <w:t>Architectural Assumptions and Principles</w:t>
      </w:r>
      <w:bookmarkEnd w:id="22"/>
      <w:bookmarkEnd w:id="23"/>
    </w:p>
    <w:p w14:paraId="59EB22E8" w14:textId="77777777" w:rsidR="009803CD" w:rsidRPr="0000224E" w:rsidRDefault="009803CD" w:rsidP="009803CD">
      <w:pPr>
        <w:pStyle w:val="EditorsNote"/>
      </w:pPr>
      <w:r w:rsidRPr="0000224E">
        <w:t>Editor’s Note: 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61389047"/>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63B19C31"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B27018">
        <w:rPr>
          <w:lang w:eastAsia="ko-KR"/>
        </w:rPr>
        <w:t>TS</w:t>
      </w:r>
      <w:r w:rsidR="00B27018">
        <w:rPr>
          <w:lang w:eastAsia="ko-KR"/>
        </w:rPr>
        <w:t> </w:t>
      </w:r>
      <w:r w:rsidR="00B27018">
        <w:rPr>
          <w:lang w:eastAsia="ko-KR"/>
        </w:rPr>
        <w:t>23.501</w:t>
      </w:r>
      <w:r w:rsidR="00B27018">
        <w:rPr>
          <w:lang w:eastAsia="ko-KR"/>
        </w:rPr>
        <w:t> </w:t>
      </w:r>
      <w:r w:rsidR="00B27018">
        <w:rPr>
          <w:lang w:eastAsia="ko-KR"/>
        </w:rPr>
        <w:t>[</w:t>
      </w:r>
      <w:r>
        <w:rPr>
          <w:lang w:eastAsia="ko-KR"/>
        </w:rPr>
        <w:t xml:space="preserve">2], </w:t>
      </w:r>
      <w:r w:rsidR="00B27018">
        <w:rPr>
          <w:lang w:eastAsia="ko-KR"/>
        </w:rPr>
        <w:t>TS</w:t>
      </w:r>
      <w:r w:rsidR="00B27018">
        <w:rPr>
          <w:lang w:eastAsia="ko-KR"/>
        </w:rPr>
        <w:t> </w:t>
      </w:r>
      <w:r w:rsidR="00B27018">
        <w:rPr>
          <w:lang w:eastAsia="ko-KR"/>
        </w:rPr>
        <w:t>23.502</w:t>
      </w:r>
      <w:r w:rsidR="00B27018">
        <w:rPr>
          <w:lang w:eastAsia="ko-KR"/>
        </w:rPr>
        <w:t> </w:t>
      </w:r>
      <w:r w:rsidR="00B27018">
        <w:rPr>
          <w:lang w:eastAsia="ko-KR"/>
        </w:rPr>
        <w:t>[</w:t>
      </w:r>
      <w:r>
        <w:rPr>
          <w:lang w:eastAsia="ko-KR"/>
        </w:rPr>
        <w:t xml:space="preserve">3], </w:t>
      </w:r>
      <w:r w:rsidR="00B27018">
        <w:rPr>
          <w:lang w:eastAsia="ko-KR"/>
        </w:rPr>
        <w:t>TS</w:t>
      </w:r>
      <w:r w:rsidR="00B27018">
        <w:rPr>
          <w:lang w:eastAsia="ko-KR"/>
        </w:rPr>
        <w:t> </w:t>
      </w:r>
      <w:r w:rsidR="00B27018">
        <w:rPr>
          <w:lang w:eastAsia="ko-KR"/>
        </w:rPr>
        <w:t>23.503</w:t>
      </w:r>
      <w:r w:rsidR="00B27018">
        <w:rPr>
          <w:lang w:eastAsia="ko-KR"/>
        </w:rPr>
        <w:t> </w:t>
      </w:r>
      <w:r w:rsidR="00B27018">
        <w:rPr>
          <w:lang w:eastAsia="ko-KR"/>
        </w:rPr>
        <w:t>[</w:t>
      </w:r>
      <w:r>
        <w:rPr>
          <w:lang w:eastAsia="ko-KR"/>
        </w:rPr>
        <w:t xml:space="preserve">4] and </w:t>
      </w:r>
      <w:r w:rsidR="00B27018">
        <w:rPr>
          <w:lang w:eastAsia="ko-KR"/>
        </w:rPr>
        <w:t>TS</w:t>
      </w:r>
      <w:r w:rsidR="00B27018">
        <w:rPr>
          <w:lang w:eastAsia="ko-KR"/>
        </w:rPr>
        <w:t> </w:t>
      </w:r>
      <w:r w:rsidR="00B27018">
        <w:rPr>
          <w:lang w:eastAsia="ko-KR"/>
        </w:rPr>
        <w:t>23.548</w:t>
      </w:r>
      <w:r w:rsidR="00B27018">
        <w:rPr>
          <w:lang w:eastAsia="ko-KR"/>
        </w:rPr>
        <w:t> </w:t>
      </w:r>
      <w:r w:rsidR="00B27018">
        <w:rPr>
          <w:lang w:eastAsia="ko-KR"/>
        </w:rPr>
        <w:t>[</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61389048"/>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rFonts w:hint="eastAsia"/>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61389049"/>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435670433"/>
      <w:bookmarkStart w:id="33" w:name="_Toc436124703"/>
      <w:bookmarkStart w:id="34" w:name="_Toc509905226"/>
      <w:bookmarkStart w:id="35" w:name="_Toc510604403"/>
      <w:bookmarkStart w:id="36" w:name="_Toc160520968"/>
      <w:bookmarkStart w:id="37" w:name="_Toc161389050"/>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6"/>
      <w:bookmarkEnd w:id="37"/>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61389051"/>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lastRenderedPageBreak/>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61389052"/>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61389053"/>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61389054"/>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61389055"/>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lastRenderedPageBreak/>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rFonts w:hint="eastAsia"/>
          <w:lang w:eastAsia="ko-KR"/>
        </w:rPr>
      </w:pPr>
      <w:bookmarkStart w:id="49" w:name="_Toc160520974"/>
      <w:bookmarkStart w:id="50" w:name="_Toc161389056"/>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2"/>
      <w:bookmarkEnd w:id="33"/>
      <w:r w:rsidRPr="0000224E">
        <w:t>&lt;</w:t>
      </w:r>
      <w:r w:rsidRPr="0000224E">
        <w:rPr>
          <w:rFonts w:hint="eastAsia"/>
          <w:lang w:eastAsia="ko-KR"/>
        </w:rPr>
        <w:t>Key Issue</w:t>
      </w:r>
      <w:r w:rsidRPr="0000224E">
        <w:t xml:space="preserve"> Title&gt;</w:t>
      </w:r>
      <w:bookmarkEnd w:id="34"/>
      <w:bookmarkEnd w:id="35"/>
      <w:bookmarkEnd w:id="49"/>
      <w:bookmarkEnd w:id="50"/>
    </w:p>
    <w:p w14:paraId="39770A78" w14:textId="77777777" w:rsidR="009803CD" w:rsidRPr="0000224E" w:rsidRDefault="009803CD" w:rsidP="009803CD">
      <w:pPr>
        <w:pStyle w:val="Heading3"/>
      </w:pPr>
      <w:bookmarkStart w:id="51" w:name="_Toc160520975"/>
      <w:bookmarkStart w:id="52" w:name="_Toc161389057"/>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61389058"/>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500949097"/>
      <w:bookmarkStart w:id="56" w:name="_Toc22214907"/>
      <w:bookmarkStart w:id="57" w:name="_Toc22286586"/>
      <w:bookmarkStart w:id="58" w:name="_Toc23317647"/>
      <w:bookmarkStart w:id="59" w:name="_Toc92987386"/>
      <w:bookmarkStart w:id="60" w:name="_Toc160520977"/>
      <w:bookmarkStart w:id="61" w:name="_Toc161389059"/>
      <w:r w:rsidRPr="0000224E">
        <w:rPr>
          <w:lang w:eastAsia="zh-CN"/>
        </w:rPr>
        <w:t>6.0</w:t>
      </w:r>
      <w:r w:rsidRPr="0000224E">
        <w:rPr>
          <w:lang w:eastAsia="zh-CN"/>
        </w:rPr>
        <w:tab/>
        <w:t>Mapping of Solutions to Key Issues</w:t>
      </w:r>
      <w:bookmarkEnd w:id="56"/>
      <w:bookmarkEnd w:id="57"/>
      <w:bookmarkEnd w:id="58"/>
      <w:bookmarkEnd w:id="59"/>
      <w:bookmarkEnd w:id="60"/>
      <w:bookmarkEnd w:id="61"/>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rPr>
                <w:rFonts w:hint="eastAsia"/>
              </w:rPr>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2450BE">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bl>
    <w:p w14:paraId="71F1AF9A" w14:textId="77777777" w:rsidR="009803CD" w:rsidRDefault="009803CD" w:rsidP="009803CD">
      <w:pPr>
        <w:rPr>
          <w:lang w:val="en-US" w:eastAsia="zh-CN"/>
        </w:rPr>
      </w:pPr>
      <w:bookmarkStart w:id="62" w:name="historyclause"/>
      <w:bookmarkStart w:id="63" w:name="_Toc310438366"/>
      <w:bookmarkStart w:id="64" w:name="_Toc324232216"/>
      <w:bookmarkStart w:id="65" w:name="_Toc326248735"/>
      <w:bookmarkStart w:id="66" w:name="_Toc510604412"/>
      <w:bookmarkStart w:id="67" w:name="_Toc250980595"/>
      <w:bookmarkStart w:id="68" w:name="_Toc326037266"/>
      <w:bookmarkStart w:id="69" w:name="_Toc510604411"/>
      <w:bookmarkStart w:id="70" w:name="_Toc500949098"/>
      <w:bookmarkStart w:id="71" w:name="_Toc92875661"/>
      <w:bookmarkStart w:id="72" w:name="_Toc93070685"/>
      <w:bookmarkStart w:id="73" w:name="_Toc160520978"/>
      <w:bookmarkEnd w:id="55"/>
    </w:p>
    <w:p w14:paraId="5FEA8A00" w14:textId="77777777" w:rsidR="009803CD" w:rsidRPr="0000224E" w:rsidRDefault="009803CD" w:rsidP="009803CD">
      <w:pPr>
        <w:pStyle w:val="Heading2"/>
        <w:rPr>
          <w:lang w:val="en-US"/>
        </w:rPr>
      </w:pPr>
      <w:bookmarkStart w:id="74" w:name="_Toc161389060"/>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73"/>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61389061"/>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61389062"/>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73" type="#_x0000_t75" style="width:369pt;height:225pt" o:ole="">
            <v:imagedata r:id="rId13" o:title=""/>
          </v:shape>
          <o:OLEObject Type="Embed" ProgID="Word.Picture.8" ShapeID="_x0000_i1073" DrawAspect="Content" ObjectID="_1772002243"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531EC446" w:rsidR="009803CD" w:rsidRDefault="009803CD" w:rsidP="009803CD">
      <w:r>
        <w:t xml:space="preserve">In this solution, the I-SMF, ULCL/BP UPF and Local PSA UPF are introduced with reusing mechanism described in clause 5.34 of </w:t>
      </w:r>
      <w:r w:rsidR="00B27018">
        <w:t>TS</w:t>
      </w:r>
      <w:r w:rsidR="00B27018">
        <w:t> </w:t>
      </w:r>
      <w:r w:rsidR="00B27018">
        <w:t>23.501</w:t>
      </w:r>
      <w:r w:rsidR="00B27018">
        <w:t> </w:t>
      </w:r>
      <w:r w:rsidR="00B27018">
        <w:t>[</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60520981"/>
      <w:bookmarkStart w:id="89" w:name="_Toc161389063"/>
      <w:r w:rsidRPr="00BB127B">
        <w:t>6.1.3</w:t>
      </w:r>
      <w:r w:rsidRPr="00BB127B">
        <w:tab/>
        <w:t>Procedures</w:t>
      </w:r>
      <w:bookmarkEnd w:id="85"/>
      <w:bookmarkEnd w:id="86"/>
      <w:bookmarkEnd w:id="87"/>
      <w:bookmarkEnd w:id="89"/>
    </w:p>
    <w:bookmarkStart w:id="90" w:name="_MON_1771992161"/>
    <w:bookmarkEnd w:id="90"/>
    <w:p w14:paraId="0FCC44FD" w14:textId="77777777" w:rsidR="009803CD" w:rsidRDefault="009803CD" w:rsidP="009803CD">
      <w:pPr>
        <w:pStyle w:val="TH"/>
      </w:pPr>
      <w:r>
        <w:object w:dxaOrig="9923" w:dyaOrig="5100" w14:anchorId="1B8FA581">
          <v:shape id="_x0000_i1074" type="#_x0000_t75" style="width:480pt;height:252.75pt" o:ole="">
            <v:imagedata r:id="rId15" o:title=""/>
          </v:shape>
          <o:OLEObject Type="Embed" ProgID="Word.Picture.8" ShapeID="_x0000_i1074" DrawAspect="Content" ObjectID="_1772002244" r:id="rId16"/>
        </w:object>
      </w:r>
    </w:p>
    <w:bookmarkEnd w:id="88"/>
    <w:p w14:paraId="2A7F4F70" w14:textId="77777777" w:rsidR="009803CD" w:rsidRDefault="009803CD" w:rsidP="009803CD">
      <w:pPr>
        <w:pStyle w:val="TF"/>
      </w:pPr>
      <w:r w:rsidRPr="00BB127B">
        <w:rPr>
          <w:rFonts w:hint="eastAsia"/>
        </w:rPr>
        <w:t>F</w:t>
      </w:r>
      <w:r w:rsidRPr="00BB127B">
        <w:t>igure 6</w:t>
      </w:r>
      <w:r w:rsidRPr="00BB127B">
        <w:rPr>
          <w:rFonts w:hint="eastAsia"/>
        </w:rPr>
        <w:t>.</w:t>
      </w:r>
      <w:r w:rsidRPr="00BB127B">
        <w:t xml:space="preserve">1.3-1: </w:t>
      </w:r>
      <w:r w:rsidRPr="00BB127B">
        <w:rPr>
          <w:rFonts w:hint="eastAsia"/>
        </w:rPr>
        <w:t>Procedure of edge computing handling by I-SMF</w:t>
      </w:r>
    </w:p>
    <w:p w14:paraId="711757FF" w14:textId="447B575D" w:rsidR="009803CD" w:rsidRDefault="009803CD" w:rsidP="009803CD">
      <w:pPr>
        <w:pStyle w:val="B1"/>
      </w:pPr>
      <w:r>
        <w:t>1.</w:t>
      </w:r>
      <w:r>
        <w:tab/>
        <w:t xml:space="preserve">Steps 1-10 of Addition of PDU Session Anchor and Branching Point or UL CL controlled by I-SMF procedure is performed as described in clause 4.23.9.1 of </w:t>
      </w:r>
      <w:r w:rsidR="00B27018">
        <w:t>TS</w:t>
      </w:r>
      <w:r w:rsidR="00B27018">
        <w:t> </w:t>
      </w:r>
      <w:r w:rsidR="00B27018">
        <w:t>23.502</w:t>
      </w:r>
      <w:r w:rsidR="00B27018">
        <w:t> </w:t>
      </w:r>
      <w:r w:rsidR="00B27018">
        <w:t>[</w:t>
      </w:r>
      <w:r>
        <w:t>3].</w:t>
      </w:r>
    </w:p>
    <w:p w14:paraId="2797C973" w14:textId="77777777" w:rsidR="009803CD" w:rsidRDefault="009803CD" w:rsidP="009803CD">
      <w:pPr>
        <w:pStyle w:val="EditorsNote"/>
      </w:pPr>
      <w:r>
        <w:lastRenderedPageBreak/>
        <w:t>Editor's note:</w:t>
      </w:r>
      <w:r>
        <w:tab/>
        <w:t>How to enhance the I-SMF selection (compared with ETSUN) to satisfy the local handling of Edge Computing is FFS.</w:t>
      </w:r>
    </w:p>
    <w:p w14:paraId="05180557" w14:textId="77777777" w:rsidR="009803CD" w:rsidRDefault="009803CD" w:rsidP="009803CD">
      <w:pPr>
        <w:pStyle w:val="B1"/>
      </w:pPr>
      <w:r>
        <w:t>2.</w:t>
      </w:r>
      <w:r>
        <w:tab/>
        <w:t>SMF sends the endpoint address of I-SMF to PCF via Npcf_SMPolicyControl_Update service, as well as the indication of supporting local handling of Edge Computing from SM subscription data.</w:t>
      </w:r>
    </w:p>
    <w:p w14:paraId="059195CD" w14:textId="77777777" w:rsidR="009803CD" w:rsidRDefault="009803CD" w:rsidP="009803CD">
      <w:r>
        <w:t>The following steps 3-4 will be performed when traffic offload policy or edge computing related policy is to be updated.</w:t>
      </w:r>
    </w:p>
    <w:p w14:paraId="3D2C9FFB" w14:textId="77777777" w:rsidR="009803CD" w:rsidRDefault="009803CD" w:rsidP="009803CD">
      <w:pPr>
        <w:pStyle w:val="B1"/>
      </w:pPr>
      <w:r>
        <w:t>3.</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w:t>
      </w:r>
    </w:p>
    <w:p w14:paraId="74023719" w14:textId="77777777" w:rsidR="009803CD" w:rsidRDefault="009803CD" w:rsidP="009803CD">
      <w:pPr>
        <w:pStyle w:val="EditorsNote"/>
      </w:pPr>
      <w:r>
        <w:t>Editor's note:</w:t>
      </w:r>
      <w:r>
        <w:tab/>
        <w:t>How to update the step 3 to support the PCF and I-SMF communication is FFS.</w:t>
      </w:r>
    </w:p>
    <w:p w14:paraId="1408AEE6" w14:textId="77777777" w:rsidR="009803CD" w:rsidRDefault="009803CD" w:rsidP="009803CD">
      <w:pPr>
        <w:pStyle w:val="B1"/>
      </w:pPr>
      <w:r>
        <w:t>4.</w:t>
      </w:r>
      <w:r>
        <w:tab/>
        <w:t>The SMF forwards the policy container transparently to I-SMF via Nsmf_PDUSession_Update service. The I-SMF performs EAS (re)discovery and UPF (re)selection based on the traffic offload policy or edge computing.</w:t>
      </w:r>
    </w:p>
    <w:p w14:paraId="2C2A67ED" w14:textId="77777777" w:rsidR="009803CD" w:rsidRDefault="009803CD" w:rsidP="009803CD">
      <w:pPr>
        <w:pStyle w:val="EditorsNote"/>
      </w:pPr>
      <w:r>
        <w:t>Editor's note:</w:t>
      </w:r>
      <w:r>
        <w:tab/>
        <w:t>How to support the DNS message handling in this solution is FFS.</w:t>
      </w:r>
    </w:p>
    <w:p w14:paraId="71E1B5AD" w14:textId="77777777" w:rsidR="009803CD" w:rsidRPr="00CF48ED" w:rsidRDefault="009803CD" w:rsidP="009803CD">
      <w:pPr>
        <w:pStyle w:val="Heading3"/>
      </w:pPr>
      <w:bookmarkStart w:id="91" w:name="_Toc148441680"/>
      <w:bookmarkStart w:id="92" w:name="_Toc151529483"/>
      <w:bookmarkStart w:id="93" w:name="_Toc151529373"/>
      <w:bookmarkStart w:id="94" w:name="_Toc160520982"/>
      <w:bookmarkStart w:id="95" w:name="_Toc161389064"/>
      <w:r w:rsidRPr="00CF48ED">
        <w:t>6.1.4</w:t>
      </w:r>
      <w:r w:rsidRPr="00CF48ED">
        <w:tab/>
        <w:t>Impacts on existing services, entities and interfaces</w:t>
      </w:r>
      <w:bookmarkEnd w:id="91"/>
      <w:bookmarkEnd w:id="92"/>
      <w:bookmarkEnd w:id="93"/>
      <w:bookmarkEnd w:id="94"/>
      <w:bookmarkEnd w:id="95"/>
    </w:p>
    <w:p w14:paraId="7B03B218" w14:textId="77777777" w:rsidR="009803CD" w:rsidRPr="00CF48ED" w:rsidRDefault="009803CD" w:rsidP="009803CD">
      <w:pPr>
        <w:rPr>
          <w:b/>
          <w:bCs/>
        </w:rPr>
      </w:pPr>
      <w:r w:rsidRPr="00CF48ED">
        <w:rPr>
          <w:b/>
          <w:bCs/>
        </w:rPr>
        <w:t>I-SMF:</w:t>
      </w:r>
    </w:p>
    <w:p w14:paraId="57D4337C" w14:textId="77777777" w:rsidR="009803CD" w:rsidRDefault="009803CD" w:rsidP="009803CD">
      <w:pPr>
        <w:pStyle w:val="B1"/>
      </w:pPr>
      <w:r>
        <w:t>-</w:t>
      </w:r>
      <w:r>
        <w:tab/>
        <w:t>Receiving the policy from PCF.</w:t>
      </w:r>
    </w:p>
    <w:p w14:paraId="02C80420" w14:textId="77777777" w:rsidR="009803CD" w:rsidRDefault="009803CD" w:rsidP="009803CD">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E52FE90" w14:textId="77777777" w:rsidR="009803CD" w:rsidRPr="00CF48ED" w:rsidRDefault="009803CD" w:rsidP="009803CD">
      <w:pPr>
        <w:rPr>
          <w:b/>
          <w:bCs/>
        </w:rPr>
      </w:pPr>
      <w:r w:rsidRPr="00CF48ED">
        <w:rPr>
          <w:b/>
          <w:bCs/>
        </w:rPr>
        <w:t>SMF:</w:t>
      </w:r>
    </w:p>
    <w:p w14:paraId="60FCCA55" w14:textId="77777777" w:rsidR="009803CD" w:rsidRDefault="009803CD" w:rsidP="009803CD">
      <w:pPr>
        <w:pStyle w:val="B1"/>
      </w:pPr>
      <w:r>
        <w:t>-</w:t>
      </w:r>
      <w:r>
        <w:tab/>
        <w:t>Forwarding traffic offload policy or edge computing related policy transparently to I-SMF.</w:t>
      </w:r>
    </w:p>
    <w:p w14:paraId="5CEAFE90" w14:textId="77777777" w:rsidR="009803CD" w:rsidRPr="00CF48ED" w:rsidRDefault="009803CD" w:rsidP="009803CD">
      <w:pPr>
        <w:rPr>
          <w:b/>
          <w:bCs/>
        </w:rPr>
      </w:pPr>
      <w:r w:rsidRPr="00CF48ED">
        <w:rPr>
          <w:b/>
          <w:bCs/>
        </w:rPr>
        <w:t>PCF:</w:t>
      </w:r>
    </w:p>
    <w:p w14:paraId="3E34B26E" w14:textId="77777777" w:rsidR="009803CD" w:rsidRDefault="009803CD" w:rsidP="009803CD">
      <w:pPr>
        <w:pStyle w:val="B1"/>
      </w:pPr>
      <w:r>
        <w:t>-</w:t>
      </w:r>
      <w:r>
        <w:tab/>
        <w:t>Providing traffic offload policy or edge computing related policy in policy container and sending to I-SMF.</w:t>
      </w:r>
    </w:p>
    <w:p w14:paraId="06ADF0D1" w14:textId="77777777" w:rsidR="009803CD" w:rsidRPr="00CF48ED" w:rsidRDefault="009803CD" w:rsidP="009803CD">
      <w:pPr>
        <w:pStyle w:val="Heading2"/>
      </w:pPr>
      <w:bookmarkStart w:id="96" w:name="_Toc160520983"/>
      <w:bookmarkStart w:id="97" w:name="_Toc161389065"/>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96"/>
      <w:bookmarkEnd w:id="97"/>
    </w:p>
    <w:p w14:paraId="59FC4702" w14:textId="77777777" w:rsidR="009803CD" w:rsidRPr="00CF48ED" w:rsidRDefault="009803CD" w:rsidP="009803CD">
      <w:pPr>
        <w:pStyle w:val="Heading3"/>
      </w:pPr>
      <w:bookmarkStart w:id="98" w:name="_Toc160520984"/>
      <w:bookmarkStart w:id="99" w:name="_Toc161389066"/>
      <w:r w:rsidRPr="00CF48ED">
        <w:t>6.2.</w:t>
      </w:r>
      <w:r w:rsidRPr="00CF48ED">
        <w:rPr>
          <w:rFonts w:hint="eastAsia"/>
        </w:rPr>
        <w:t>1</w:t>
      </w:r>
      <w:r w:rsidRPr="00CF48ED">
        <w:rPr>
          <w:rFonts w:hint="eastAsia"/>
        </w:rPr>
        <w:tab/>
      </w:r>
      <w:r w:rsidRPr="00CF48ED">
        <w:t>Key Issue mapping</w:t>
      </w:r>
      <w:bookmarkEnd w:id="98"/>
      <w:bookmarkEnd w:id="99"/>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0" w:name="_Toc160520985"/>
      <w:bookmarkStart w:id="101" w:name="_Toc161389067"/>
      <w:r w:rsidRPr="0000224E">
        <w:t>6.2.2</w:t>
      </w:r>
      <w:r w:rsidRPr="0000224E">
        <w:rPr>
          <w:rFonts w:hint="eastAsia"/>
        </w:rPr>
        <w:tab/>
      </w:r>
      <w:r w:rsidRPr="0000224E">
        <w:t xml:space="preserve">Functional </w:t>
      </w:r>
      <w:r w:rsidRPr="0000224E">
        <w:rPr>
          <w:rFonts w:hint="eastAsia"/>
        </w:rPr>
        <w:t>Description</w:t>
      </w:r>
      <w:bookmarkEnd w:id="100"/>
      <w:bookmarkEnd w:id="101"/>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2" w:name="_MON_1771992399"/>
    <w:bookmarkEnd w:id="102"/>
    <w:p w14:paraId="2EBE0C81" w14:textId="77777777" w:rsidR="009803CD" w:rsidRDefault="009803CD" w:rsidP="009803CD">
      <w:pPr>
        <w:pStyle w:val="TH"/>
      </w:pPr>
      <w:r>
        <w:object w:dxaOrig="7655" w:dyaOrig="4392" w14:anchorId="70CD15CF">
          <v:shape id="_x0000_i1075" type="#_x0000_t75" style="width:369.75pt;height:217.5pt" o:ole="">
            <v:imagedata r:id="rId17" o:title=""/>
          </v:shape>
          <o:OLEObject Type="Embed" ProgID="Word.Picture.8" ShapeID="_x0000_i1075" DrawAspect="Content" ObjectID="_1772002245" r:id="rId18"/>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3" w:name="_Toc160520986"/>
      <w:bookmarkStart w:id="104" w:name="_Toc161389068"/>
      <w:r w:rsidRPr="0000224E">
        <w:lastRenderedPageBreak/>
        <w:t>6.2.3</w:t>
      </w:r>
      <w:r w:rsidRPr="0000224E">
        <w:tab/>
        <w:t>Procedures</w:t>
      </w:r>
      <w:bookmarkEnd w:id="103"/>
      <w:bookmarkEnd w:id="104"/>
    </w:p>
    <w:bookmarkStart w:id="105" w:name="_MON_1772000717"/>
    <w:bookmarkEnd w:id="105"/>
    <w:p w14:paraId="35DBA691" w14:textId="77777777" w:rsidR="009803CD" w:rsidRDefault="009803CD" w:rsidP="009803CD">
      <w:pPr>
        <w:pStyle w:val="TH"/>
      </w:pPr>
      <w:r>
        <w:object w:dxaOrig="10065" w:dyaOrig="7652" w14:anchorId="06CA9F23">
          <v:shape id="_x0000_i1076" type="#_x0000_t75" style="width:480pt;height:379.5pt" o:ole="">
            <v:imagedata r:id="rId19" o:title=""/>
          </v:shape>
          <o:OLEObject Type="Embed" ProgID="Word.Picture.8" ShapeID="_x0000_i1076" DrawAspect="Content" ObjectID="_1772002246" r:id="rId20"/>
        </w:object>
      </w:r>
    </w:p>
    <w:p w14:paraId="4691D840" w14:textId="77777777" w:rsidR="009803CD" w:rsidRDefault="009803CD" w:rsidP="009803CD">
      <w:pPr>
        <w:pStyle w:val="TF"/>
      </w:pPr>
      <w:r>
        <w:t>igure 6.2.3-1: Procedure of edge computing handling by local SMF</w:t>
      </w:r>
    </w:p>
    <w:p w14:paraId="6421E557" w14:textId="1B89CAC7" w:rsidR="009803CD" w:rsidRDefault="009803CD" w:rsidP="009803CD">
      <w:pPr>
        <w:pStyle w:val="B1"/>
      </w:pPr>
      <w:r>
        <w:t>1.</w:t>
      </w:r>
      <w:r>
        <w:tab/>
        <w:t xml:space="preserve">Steps 1-11 of the UE-requested PDU Session Establishment procedure is performed as described in clause 4.3.2.2.1 of </w:t>
      </w:r>
      <w:r w:rsidR="00B27018">
        <w:t>TS</w:t>
      </w:r>
      <w:r w:rsidR="00B27018">
        <w:t> </w:t>
      </w:r>
      <w:r w:rsidR="00B27018">
        <w:t>23.502</w:t>
      </w:r>
      <w:r w:rsidR="00B27018">
        <w:t> </w:t>
      </w:r>
      <w:r w:rsidR="00B27018">
        <w:t>[</w:t>
      </w:r>
      <w:r>
        <w:t>3], with the following change:</w:t>
      </w:r>
    </w:p>
    <w:p w14:paraId="03682F7F" w14:textId="77777777" w:rsidR="009803CD" w:rsidRDefault="009803CD" w:rsidP="009803CD">
      <w:pPr>
        <w:pStyle w:val="B2"/>
      </w:pPr>
      <w:r>
        <w:t>-</w:t>
      </w:r>
      <w:r>
        <w:tab/>
        <w:t>In step 11, the central SMF response with the indication of L-SMF selection, and selected PCF ID or PCF address to AMF.</w:t>
      </w:r>
    </w:p>
    <w:p w14:paraId="4EF2DC66" w14:textId="77777777" w:rsidR="009803CD" w:rsidRDefault="009803CD" w:rsidP="009803CD">
      <w:pPr>
        <w:pStyle w:val="EditorsNote"/>
      </w:pPr>
      <w:r>
        <w:t>Editor's note:</w:t>
      </w:r>
      <w:r>
        <w:tab/>
        <w:t>How the central SMF receives the indication to trigger the L-SMF selection is FFS</w:t>
      </w:r>
    </w:p>
    <w:p w14:paraId="55FE16E9" w14:textId="77777777" w:rsidR="009803CD" w:rsidRDefault="009803CD" w:rsidP="009803CD">
      <w:pPr>
        <w:pStyle w:val="B1"/>
      </w:pPr>
      <w:r>
        <w:t>2.</w:t>
      </w:r>
      <w:r>
        <w:tab/>
        <w:t>AMF selects the L-SMF with considering the UE location.</w:t>
      </w:r>
    </w:p>
    <w:p w14:paraId="0FC1CB07" w14:textId="77777777" w:rsidR="009803CD" w:rsidRDefault="009803CD" w:rsidP="009803CD">
      <w:pPr>
        <w:pStyle w:val="B1"/>
      </w:pPr>
      <w:r>
        <w:t>3.</w:t>
      </w:r>
      <w:r>
        <w:tab/>
        <w:t>AMF triggers another PDU session establishment and sends the PCF address or PCF ID to the L-SMF by invoking Nsmf_PDUSession_CreateSMContext Request service.</w:t>
      </w:r>
    </w:p>
    <w:p w14:paraId="189691FA" w14:textId="593F43DB" w:rsidR="009803CD" w:rsidRDefault="009803CD" w:rsidP="009803CD">
      <w:pPr>
        <w:pStyle w:val="B1"/>
      </w:pPr>
      <w:r>
        <w:t>4.</w:t>
      </w:r>
      <w:r>
        <w:tab/>
        <w:t xml:space="preserve">L-SMF obtains offloading policy from PCF via SM Policy Association Establish procedure as described in clause 4.16.4 of </w:t>
      </w:r>
      <w:r w:rsidR="00B27018">
        <w:t>TS</w:t>
      </w:r>
      <w:r w:rsidR="00B27018">
        <w:t> </w:t>
      </w:r>
      <w:r w:rsidR="00B27018">
        <w:t>23.502</w:t>
      </w:r>
      <w:r w:rsidR="00B27018">
        <w:t> </w:t>
      </w:r>
      <w:r w:rsidR="00B27018">
        <w:t>[</w:t>
      </w:r>
      <w:r>
        <w:t>3].</w:t>
      </w:r>
    </w:p>
    <w:p w14:paraId="636AF3C4" w14:textId="581B5E05" w:rsidR="009803CD" w:rsidRDefault="009803CD" w:rsidP="009803CD">
      <w:pPr>
        <w:pStyle w:val="B1"/>
      </w:pPr>
      <w:r>
        <w:t>5.</w:t>
      </w:r>
      <w:r>
        <w:tab/>
        <w:t xml:space="preserve">L-SMF selects UL CL/BP and optionally L-PSA as described in clause 6.3.3 of </w:t>
      </w:r>
      <w:r w:rsidR="00B27018">
        <w:t>TS</w:t>
      </w:r>
      <w:r w:rsidR="00B27018">
        <w:t> </w:t>
      </w:r>
      <w:r w:rsidR="00B27018">
        <w:t>23.501</w:t>
      </w:r>
      <w:r w:rsidR="00B27018">
        <w:t> </w:t>
      </w:r>
      <w:r w:rsidR="00B27018">
        <w:t>[</w:t>
      </w:r>
      <w:r>
        <w:t>2].</w:t>
      </w:r>
    </w:p>
    <w:p w14:paraId="19169F24" w14:textId="05B20DB2" w:rsidR="009803CD" w:rsidRDefault="009803CD" w:rsidP="009803CD">
      <w:pPr>
        <w:pStyle w:val="B1"/>
      </w:pPr>
      <w:r>
        <w:t>6.</w:t>
      </w:r>
      <w:r>
        <w:tab/>
        <w:t xml:space="preserve">Steps 9-14 of the UE-requested PDU Session Establishment procedure is performed as described in clause 4.3.2.2.1 of </w:t>
      </w:r>
      <w:r w:rsidR="00B27018">
        <w:t>TS</w:t>
      </w:r>
      <w:r w:rsidR="00B27018">
        <w:t> </w:t>
      </w:r>
      <w:r w:rsidR="00B27018">
        <w:t>23.502</w:t>
      </w:r>
      <w:r w:rsidR="00B27018">
        <w:t> </w:t>
      </w:r>
      <w:r w:rsidR="00B27018">
        <w:t>[</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4D6D57F6" w14:textId="77777777" w:rsidR="009803CD" w:rsidRDefault="009803CD" w:rsidP="009803CD">
      <w:pPr>
        <w:pStyle w:val="B1"/>
      </w:pPr>
      <w:r>
        <w:tab/>
        <w:t>In this step, the (R)AN obtains the CN Tunnel Info of the UL CL/BP UPF.</w:t>
      </w:r>
    </w:p>
    <w:p w14:paraId="76D466CF" w14:textId="74821C68" w:rsidR="009803CD" w:rsidRDefault="009803CD" w:rsidP="009803CD">
      <w:pPr>
        <w:pStyle w:val="B1"/>
      </w:pPr>
      <w:r>
        <w:lastRenderedPageBreak/>
        <w:t>7.</w:t>
      </w:r>
      <w:r>
        <w:tab/>
        <w:t xml:space="preserve">Steps 15-17 of the UE-requested PDU Session Establishment procedure is performed as described in clause 4.3.2.2.1 of </w:t>
      </w:r>
      <w:r w:rsidR="00B27018">
        <w:t>TS</w:t>
      </w:r>
      <w:r w:rsidR="00B27018">
        <w:t> </w:t>
      </w:r>
      <w:r w:rsidR="00B27018">
        <w:t>23.502</w:t>
      </w:r>
      <w:r w:rsidR="00B27018">
        <w:t> </w:t>
      </w:r>
      <w:r w:rsidR="00B27018">
        <w:t>[</w:t>
      </w:r>
      <w:r>
        <w:t>3], with the following change:</w:t>
      </w:r>
    </w:p>
    <w:p w14:paraId="4D79095C" w14:textId="77777777" w:rsidR="009803CD" w:rsidRDefault="009803CD" w:rsidP="009803CD">
      <w:pPr>
        <w:pStyle w:val="B2"/>
      </w:pPr>
      <w:r>
        <w:t>-</w:t>
      </w:r>
      <w:r>
        <w:tab/>
        <w:t>AN Tunnel Info is replaced by UL CL/BP CN Tunnel Info.</w:t>
      </w:r>
    </w:p>
    <w:p w14:paraId="3768F97F" w14:textId="77777777" w:rsidR="009803CD" w:rsidRDefault="009803CD" w:rsidP="009803CD">
      <w:pPr>
        <w:pStyle w:val="B2"/>
      </w:pPr>
      <w:r>
        <w:t>-</w:t>
      </w:r>
      <w:r>
        <w:tab/>
        <w:t>SMF is replaced by L-SMF.</w:t>
      </w:r>
    </w:p>
    <w:p w14:paraId="51384644" w14:textId="77777777" w:rsidR="009803CD" w:rsidRDefault="009803CD" w:rsidP="009803CD">
      <w:pPr>
        <w:pStyle w:val="B2"/>
      </w:pPr>
      <w:r>
        <w:t>-</w:t>
      </w:r>
      <w:r>
        <w:tab/>
        <w:t>In step 15, AMF also sends PSA CN Tunnel Info to the L-SMF.</w:t>
      </w:r>
    </w:p>
    <w:p w14:paraId="76EC8354" w14:textId="77777777" w:rsidR="009803CD" w:rsidRDefault="009803CD" w:rsidP="009803CD">
      <w:pPr>
        <w:pStyle w:val="B2"/>
      </w:pPr>
      <w:r>
        <w:t>-</w:t>
      </w:r>
      <w:r>
        <w:tab/>
        <w:t>In step 16a, L-SMF also provides PSA CN Tunnel Info to the UL CL/BP.</w:t>
      </w:r>
    </w:p>
    <w:p w14:paraId="6A772B8B" w14:textId="77777777" w:rsidR="009803CD" w:rsidRDefault="009803CD" w:rsidP="009803CD">
      <w:pPr>
        <w:pStyle w:val="EditorsNote"/>
      </w:pPr>
      <w:r>
        <w:t>Editor's note:</w:t>
      </w:r>
      <w:r>
        <w:tab/>
        <w:t>How to support the DNS message handling in this solution is FFS.</w:t>
      </w:r>
    </w:p>
    <w:p w14:paraId="78CE616A" w14:textId="77777777" w:rsidR="009803CD" w:rsidRPr="0000224E" w:rsidRDefault="009803CD" w:rsidP="009803CD">
      <w:pPr>
        <w:pStyle w:val="Heading3"/>
      </w:pPr>
      <w:bookmarkStart w:id="106" w:name="_Toc160520987"/>
      <w:bookmarkStart w:id="107" w:name="_Toc161389069"/>
      <w:r w:rsidRPr="0000224E">
        <w:t>6.2.4</w:t>
      </w:r>
      <w:r w:rsidRPr="0000224E">
        <w:tab/>
        <w:t>Impacts on existing services, entities and interfaces</w:t>
      </w:r>
      <w:bookmarkEnd w:id="106"/>
      <w:bookmarkEnd w:id="107"/>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7777777" w:rsidR="009803CD" w:rsidRDefault="009803CD" w:rsidP="009803CD">
      <w:pPr>
        <w:pStyle w:val="B1"/>
      </w:pPr>
      <w:r>
        <w:t>-</w:t>
      </w:r>
      <w:r>
        <w:tab/>
        <w:t>Providing the PCF address 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77777777" w:rsidR="009803CD" w:rsidRDefault="009803CD" w:rsidP="009803CD">
      <w:pPr>
        <w:pStyle w:val="B1"/>
      </w:pPr>
      <w:r>
        <w:t>-</w:t>
      </w:r>
      <w:r>
        <w:tab/>
        <w:t>Providing PCF address 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08" w:name="_Toc160520988"/>
      <w:bookmarkStart w:id="109" w:name="_Toc161389070"/>
      <w:r w:rsidRPr="00CF48ED">
        <w:t>6.3</w:t>
      </w:r>
      <w:r w:rsidRPr="00CF48ED">
        <w:tab/>
        <w:t>Solution #3: Reducing impact of DNS message handling on central SMF for EAS (re)discovery based on offload to L-SMF</w:t>
      </w:r>
      <w:bookmarkEnd w:id="108"/>
      <w:bookmarkEnd w:id="109"/>
    </w:p>
    <w:p w14:paraId="2A97B5F7" w14:textId="77777777" w:rsidR="009803CD" w:rsidRPr="00CF48ED" w:rsidRDefault="009803CD" w:rsidP="009803CD">
      <w:pPr>
        <w:pStyle w:val="Heading3"/>
      </w:pPr>
      <w:bookmarkStart w:id="110" w:name="_Toc500949092"/>
      <w:bookmarkStart w:id="111" w:name="_Toc16839377"/>
      <w:bookmarkStart w:id="112" w:name="_Toc19722243"/>
      <w:bookmarkStart w:id="113" w:name="_Toc160520989"/>
      <w:bookmarkStart w:id="114" w:name="_Toc161389071"/>
      <w:r w:rsidRPr="00CF48ED">
        <w:t>6.3.1</w:t>
      </w:r>
      <w:r w:rsidRPr="00CF48ED">
        <w:tab/>
      </w:r>
      <w:bookmarkEnd w:id="110"/>
      <w:bookmarkEnd w:id="111"/>
      <w:bookmarkEnd w:id="112"/>
      <w:r w:rsidRPr="00CF48ED">
        <w:t>Key Issue mapping</w:t>
      </w:r>
      <w:bookmarkEnd w:id="113"/>
      <w:bookmarkEnd w:id="114"/>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15" w:name="_Toc160520990"/>
      <w:bookmarkStart w:id="116" w:name="_Toc161389072"/>
      <w:r w:rsidRPr="0000224E">
        <w:t>6.3.2</w:t>
      </w:r>
      <w:r w:rsidRPr="0000224E">
        <w:rPr>
          <w:rFonts w:hint="eastAsia"/>
        </w:rPr>
        <w:tab/>
      </w:r>
      <w:r w:rsidRPr="0000224E">
        <w:t xml:space="preserve">General </w:t>
      </w:r>
      <w:r w:rsidRPr="0000224E">
        <w:rPr>
          <w:rFonts w:hint="eastAsia"/>
        </w:rPr>
        <w:t>Description</w:t>
      </w:r>
      <w:bookmarkEnd w:id="115"/>
      <w:bookmarkEnd w:id="116"/>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77" type="#_x0000_t75" style="width:395.25pt;height:217.5pt" o:ole="">
            <v:imagedata r:id="rId21" o:title=""/>
          </v:shape>
          <o:OLEObject Type="Embed" ProgID="Visio.Drawing.15" ShapeID="_x0000_i1077" DrawAspect="Content" ObjectID="_1772002247" r:id="rId22"/>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17" w:name="_Toc160520991"/>
      <w:bookmarkStart w:id="118" w:name="_Toc161389073"/>
      <w:r w:rsidRPr="00CF48ED">
        <w:t>6.3.3</w:t>
      </w:r>
      <w:r w:rsidRPr="00CF48ED">
        <w:tab/>
        <w:t>Procedures</w:t>
      </w:r>
      <w:bookmarkEnd w:id="117"/>
      <w:bookmarkEnd w:id="118"/>
    </w:p>
    <w:p w14:paraId="2EE96D39" w14:textId="77777777" w:rsidR="009803CD" w:rsidRPr="00CF48ED" w:rsidRDefault="009803CD" w:rsidP="009803CD">
      <w:pPr>
        <w:pStyle w:val="Heading4"/>
      </w:pPr>
      <w:bookmarkStart w:id="119" w:name="_Toc54930330"/>
      <w:bookmarkStart w:id="120" w:name="_Toc54968135"/>
      <w:bookmarkStart w:id="121" w:name="_Toc57236457"/>
      <w:bookmarkStart w:id="122" w:name="_Toc57236620"/>
      <w:bookmarkStart w:id="123" w:name="_Toc57530261"/>
      <w:bookmarkStart w:id="124" w:name="_Toc68087401"/>
      <w:bookmarkStart w:id="125" w:name="_Toc160520992"/>
      <w:bookmarkStart w:id="126" w:name="_Toc161389074"/>
      <w:r w:rsidRPr="00CF48ED">
        <w:t>6.3.3.1</w:t>
      </w:r>
      <w:r w:rsidRPr="00CF48ED">
        <w:tab/>
        <w:t xml:space="preserve">EAS Deployment Information </w:t>
      </w:r>
      <w:bookmarkEnd w:id="119"/>
      <w:bookmarkEnd w:id="120"/>
      <w:bookmarkEnd w:id="121"/>
      <w:bookmarkEnd w:id="122"/>
      <w:bookmarkEnd w:id="123"/>
      <w:bookmarkEnd w:id="124"/>
      <w:r w:rsidRPr="00CF48ED">
        <w:t>and BaselineDNSPattern Management in the EASDF by L-SMF</w:t>
      </w:r>
      <w:bookmarkEnd w:id="125"/>
      <w:bookmarkEnd w:id="126"/>
    </w:p>
    <w:p w14:paraId="4C0FE605" w14:textId="09C37292" w:rsidR="009803CD" w:rsidRDefault="009803CD" w:rsidP="009803CD">
      <w:r>
        <w:t xml:space="preserve">The EAS deployment information provisioned from AF to 5GC, i.e. UDR, is same as the procedure defined in clause 6.2.3.4.2 of </w:t>
      </w:r>
      <w:r w:rsidR="00B27018">
        <w:t>TS</w:t>
      </w:r>
      <w:r w:rsidR="00B27018">
        <w:t> </w:t>
      </w:r>
      <w:r w:rsidR="00B27018">
        <w:t>23.548</w:t>
      </w:r>
      <w:r w:rsidR="00B27018">
        <w:t> </w:t>
      </w:r>
      <w:r w:rsidR="00B27018">
        <w:t>[</w:t>
      </w:r>
      <w:r>
        <w:t>5].</w:t>
      </w:r>
    </w:p>
    <w:p w14:paraId="18F81E24" w14:textId="61173333" w:rsidR="009803CD" w:rsidRDefault="009803CD" w:rsidP="009803CD">
      <w:r>
        <w:t xml:space="preserve">The L-SMF subscribes to EAS Deployment Information Change Notification from the NEF using the procedure same as one defined in clause 6.2.3.4.3 of </w:t>
      </w:r>
      <w:r w:rsidR="00B27018">
        <w:t>TS</w:t>
      </w:r>
      <w:r w:rsidR="00B27018">
        <w:t> </w:t>
      </w:r>
      <w:r w:rsidR="00B27018">
        <w:t>23.548</w:t>
      </w:r>
      <w:r w:rsidR="00B27018">
        <w:t> </w:t>
      </w:r>
      <w:r w:rsidR="00B27018">
        <w:t>[</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78" type="#_x0000_t75" style="width:200.25pt;height:131.25pt" o:ole="">
            <v:imagedata r:id="rId23" o:title="" cropbottom="15979f"/>
          </v:shape>
          <o:OLEObject Type="Embed" ProgID="Visio.Drawing.11" ShapeID="_x0000_i1078" DrawAspect="Content" ObjectID="_1772002248" r:id="rId24"/>
        </w:object>
      </w:r>
    </w:p>
    <w:p w14:paraId="1E9D7822" w14:textId="77777777" w:rsidR="009803CD" w:rsidRDefault="009803CD" w:rsidP="009803CD">
      <w:pPr>
        <w:pStyle w:val="TF"/>
      </w:pPr>
      <w:r w:rsidRPr="00CF48ED">
        <w:t>Figure 6.3.3.1-1: BaselineDNSPattern Management in the EASDF procedure</w:t>
      </w:r>
    </w:p>
    <w:p w14:paraId="1A167A75" w14:textId="663EB877" w:rsidR="009803CD" w:rsidRDefault="009803CD" w:rsidP="009803CD">
      <w:r>
        <w:t xml:space="preserve">The procedure defined in clause 6.2.3.4.4 of </w:t>
      </w:r>
      <w:r w:rsidR="00B27018">
        <w:t>TS</w:t>
      </w:r>
      <w:r w:rsidR="00B27018">
        <w:t> </w:t>
      </w:r>
      <w:r w:rsidR="00B27018">
        <w:t>23.548</w:t>
      </w:r>
      <w:r w:rsidR="00B27018">
        <w:t> </w:t>
      </w:r>
      <w:r w:rsidR="00B27018">
        <w:t>[</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77777777" w:rsidR="009803CD" w:rsidRDefault="009803CD" w:rsidP="009803CD">
      <w:pPr>
        <w:pStyle w:val="B3"/>
      </w:pPr>
      <w:r>
        <w:t>-</w:t>
      </w:r>
      <w:r>
        <w:tab/>
        <w:t>Target UE, this DNS pattern is applied to which target UE, e.g. "Any UE" or "Internal Group ID".</w:t>
      </w:r>
    </w:p>
    <w:p w14:paraId="05070C16" w14:textId="77777777" w:rsidR="009803CD" w:rsidRDefault="009803CD" w:rsidP="009803CD">
      <w:pPr>
        <w:pStyle w:val="EditorsNote"/>
      </w:pPr>
      <w:r>
        <w:t>Editor's note:</w:t>
      </w:r>
      <w:r>
        <w:tab/>
        <w:t>It needs to be further clarified whether it is suitable to include the target UE information in the BaselineDNSPattern.</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Pr="00924B4C" w:rsidRDefault="009803CD" w:rsidP="009803CD">
      <w:pPr>
        <w:pStyle w:val="B2"/>
        <w:rPr>
          <w:i/>
          <w:iCs/>
        </w:rPr>
      </w:pPr>
      <w:r w:rsidRPr="00924B4C">
        <w:rPr>
          <w:i/>
          <w:iCs/>
        </w:rPr>
        <w:t>-</w:t>
      </w:r>
      <w:r w:rsidRPr="00924B4C">
        <w:rPr>
          <w:i/>
          <w:iCs/>
        </w:rPr>
        <w:tab/>
        <w:t>Baseline DNS handling actions information.</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7777777"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 it is applied.</w:t>
      </w:r>
    </w:p>
    <w:p w14:paraId="45A04D4F" w14:textId="77777777" w:rsidR="009803CD" w:rsidRPr="00924B4C" w:rsidRDefault="009803CD" w:rsidP="009803CD">
      <w:pPr>
        <w:pStyle w:val="Heading4"/>
      </w:pPr>
      <w:bookmarkStart w:id="127" w:name="_Toc160520993"/>
      <w:bookmarkStart w:id="128" w:name="_Toc161389075"/>
      <w:r w:rsidRPr="00924B4C">
        <w:lastRenderedPageBreak/>
        <w:t>6.3.3.2</w:t>
      </w:r>
      <w:r w:rsidRPr="00924B4C">
        <w:tab/>
        <w:t>EAS discovery procedure with EASDF</w:t>
      </w:r>
      <w:bookmarkEnd w:id="127"/>
      <w:bookmarkEnd w:id="128"/>
    </w:p>
    <w:p w14:paraId="31C2B5AE" w14:textId="77777777" w:rsidR="009803CD" w:rsidRPr="00924B4C" w:rsidRDefault="009803CD" w:rsidP="009803CD">
      <w:pPr>
        <w:pStyle w:val="TH"/>
      </w:pPr>
      <w:r w:rsidRPr="00924B4C">
        <w:object w:dxaOrig="10936" w:dyaOrig="10966" w14:anchorId="61AA63B9">
          <v:shape id="_x0000_i1079" type="#_x0000_t75" style="width:471pt;height:471.75pt" o:ole="">
            <v:imagedata r:id="rId25" o:title=""/>
          </v:shape>
          <o:OLEObject Type="Embed" ProgID="Visio.Drawing.15" ShapeID="_x0000_i1079" DrawAspect="Content" ObjectID="_1772002249" r:id="rId26"/>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7BA3DB79" w:rsidR="009803CD" w:rsidRDefault="009803CD" w:rsidP="009803CD">
      <w:pPr>
        <w:pStyle w:val="B1"/>
      </w:pPr>
      <w:r>
        <w:t>2.</w:t>
      </w:r>
      <w:r>
        <w:tab/>
        <w:t xml:space="preserve">Except the enhancement of DNS context, DNS context creation Procedure is same as defined in step 1~4 in Figure 6.2.3.2.2-1 of </w:t>
      </w:r>
      <w:r w:rsidR="00B27018">
        <w:t>TS</w:t>
      </w:r>
      <w:r w:rsidR="00B27018">
        <w:t> </w:t>
      </w:r>
      <w:r w:rsidR="00B27018">
        <w:t>23.548</w:t>
      </w:r>
      <w:r w:rsidR="00B27018">
        <w:t> </w:t>
      </w:r>
      <w:r w:rsidR="00B27018">
        <w:t>[</w:t>
      </w:r>
      <w:r>
        <w:t>5].</w:t>
      </w:r>
    </w:p>
    <w:p w14:paraId="7996989A" w14:textId="77777777" w:rsidR="009803CD" w:rsidRDefault="009803CD" w:rsidP="009803CD">
      <w:pPr>
        <w:pStyle w:val="B1"/>
      </w:pPr>
      <w:r>
        <w:tab/>
        <w:t>The SMF creates the DNS context at EASDF. The DNS detection template includes the DNS message detection associated information, e.g. the associated target UE. Per the DNS message detection associated information, 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21694FBF" w14:textId="77777777" w:rsidR="009803CD" w:rsidRDefault="009803CD" w:rsidP="009803CD">
      <w:pPr>
        <w:pStyle w:val="EditorsNote"/>
      </w:pPr>
      <w:r>
        <w:lastRenderedPageBreak/>
        <w:t>Editor's note:</w:t>
      </w:r>
      <w:r>
        <w:tab/>
        <w:t>Whether the Baseline DNS message detection template ID and the Baseline DNS handling actions ID for the given proposal above need to be unique is FFS.</w:t>
      </w:r>
    </w:p>
    <w:p w14:paraId="60251958" w14:textId="77777777" w:rsidR="009803CD" w:rsidRDefault="009803CD" w:rsidP="009803CD">
      <w:pPr>
        <w:pStyle w:val="EditorsNote"/>
      </w:pPr>
      <w:r>
        <w:t>Editor's note:</w:t>
      </w:r>
      <w:r>
        <w:tab/>
        <w:t>How EASDF combines the two pieces of information and generates the DNS template information need to be further clarified.</w:t>
      </w:r>
    </w:p>
    <w:p w14:paraId="0A4A1F56" w14:textId="3B5D3B88" w:rsidR="009803CD" w:rsidRDefault="009803CD" w:rsidP="009803CD">
      <w:pPr>
        <w:pStyle w:val="B1"/>
      </w:pPr>
      <w:r>
        <w:t>3.</w:t>
      </w:r>
      <w:r>
        <w:tab/>
        <w:t xml:space="preserve">If the existing DNS context configured at EASDF does not applied, e.g. due to the condition same as defined step 5 in clause 6.2.3.2.2 of </w:t>
      </w:r>
      <w:r w:rsidR="00B27018">
        <w:t>TS</w:t>
      </w:r>
      <w:r w:rsidR="00B27018">
        <w:t> </w:t>
      </w:r>
      <w:r w:rsidR="00B27018">
        <w:t>23.548</w:t>
      </w:r>
      <w:r w:rsidR="00B27018">
        <w:t> </w:t>
      </w:r>
      <w:r w:rsidR="00B27018">
        <w:t>[</w:t>
      </w:r>
      <w:r>
        <w:t>5], the SMF may update the DNS context, e.g. removing one dedicated DNS handling rule which is configured at the EASDF in step 10 or 20.</w:t>
      </w:r>
    </w:p>
    <w:p w14:paraId="58A0DBF7" w14:textId="26CDB897" w:rsidR="009803CD" w:rsidRDefault="009803CD" w:rsidP="009803CD">
      <w:pPr>
        <w:pStyle w:val="B1"/>
      </w:pPr>
      <w:r>
        <w:t>4.</w:t>
      </w:r>
      <w:r>
        <w:tab/>
        <w:t xml:space="preserve">Same as step 7 in clause 6.2.3.2.2 of </w:t>
      </w:r>
      <w:r w:rsidR="00B27018">
        <w:t>TS</w:t>
      </w:r>
      <w:r w:rsidR="00B27018">
        <w:t> </w:t>
      </w:r>
      <w:r w:rsidR="00B27018">
        <w:t>23.548</w:t>
      </w:r>
      <w:r w:rsidR="00B27018">
        <w:t> </w:t>
      </w:r>
      <w:r w:rsidR="00B27018">
        <w:t>[</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77777777" w:rsidR="009803CD" w:rsidRDefault="009803CD" w:rsidP="009803CD">
      <w:pPr>
        <w:pStyle w:val="B1"/>
      </w:pPr>
      <w:r>
        <w:t>8/9.</w:t>
      </w:r>
      <w:r>
        <w:tab/>
        <w:t>The SMF query the L-SMF 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4D1852FC" w14:textId="77777777" w:rsidR="009803CD" w:rsidRDefault="009803CD" w:rsidP="009803CD">
      <w:pPr>
        <w:pStyle w:val="EditorsNote"/>
      </w:pPr>
      <w:r>
        <w:t>Editor's note:</w:t>
      </w:r>
      <w:r>
        <w:tab/>
        <w:t>Details on interface between the SMF and L-SMF for this solution are FFS.</w:t>
      </w:r>
    </w:p>
    <w:p w14:paraId="39347B8B" w14:textId="2BC33170" w:rsidR="009803CD" w:rsidRDefault="009803CD" w:rsidP="009803CD">
      <w:pPr>
        <w:pStyle w:val="B1"/>
      </w:pPr>
      <w:r>
        <w:t>10.</w:t>
      </w:r>
      <w:r>
        <w:tab/>
        <w:t xml:space="preserve">Per the query result from L-SMF, the SMF update the DNS handling rule. The DNS handling rule update is same as the step 10/11 in clause 6.2.3.2.2 of </w:t>
      </w:r>
      <w:r w:rsidR="00B27018">
        <w:t>TS</w:t>
      </w:r>
      <w:r w:rsidR="00B27018">
        <w:t> </w:t>
      </w:r>
      <w:r w:rsidR="00B27018">
        <w:t>23.548</w:t>
      </w:r>
      <w:r w:rsidR="00B27018">
        <w:t> </w:t>
      </w:r>
      <w:r w:rsidR="00B27018">
        <w:t>[</w:t>
      </w:r>
      <w:r>
        <w:t>5]. The SMF may determine the DNS handling rule for the FQDN received in the report need to be updated. If yes, the SMF configure the related dedicated handling rule with the EDNS Client Subnet option or local DNS server information.</w:t>
      </w:r>
    </w:p>
    <w:p w14:paraId="2D744FD9" w14:textId="17480872" w:rsidR="009803CD" w:rsidRDefault="009803CD" w:rsidP="009803CD">
      <w:pPr>
        <w:pStyle w:val="B1"/>
      </w:pPr>
      <w:r>
        <w:t>11.</w:t>
      </w:r>
      <w:r>
        <w:tab/>
        <w:t xml:space="preserve">Same as step 12/13 in clause 6.2.3.2.2 of </w:t>
      </w:r>
      <w:r w:rsidR="00B27018">
        <w:t>TS</w:t>
      </w:r>
      <w:r w:rsidR="00B27018">
        <w:t> </w:t>
      </w:r>
      <w:r w:rsidR="00B27018">
        <w:t>23.548</w:t>
      </w:r>
      <w:r w:rsidR="00B27018">
        <w:t> </w:t>
      </w:r>
      <w:r w:rsidR="00B27018">
        <w:t>[</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77777777" w:rsidR="009803CD" w:rsidRDefault="009803CD" w:rsidP="009803CD">
      <w:pPr>
        <w:pStyle w:val="B1"/>
      </w:pPr>
      <w:r>
        <w:t>15.</w:t>
      </w:r>
      <w:r>
        <w:tab/>
        <w:t>The SMF invokes a Nsmf_PDUSession_CreateSMContext Request ()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77777777" w:rsidR="009803CD" w:rsidRDefault="009803CD" w:rsidP="009803CD">
      <w:pPr>
        <w:pStyle w:val="B1"/>
      </w:pPr>
      <w:r>
        <w:t>17.</w:t>
      </w:r>
      <w:r>
        <w:tab/>
        <w:t>The L-SMF invokes a Nsmf_PDUSession_CreateSMContext Response () to the SMF. The CN N3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77777777" w:rsidR="009803CD" w:rsidRDefault="009803CD" w:rsidP="009803CD">
      <w:pPr>
        <w:pStyle w:val="B1"/>
      </w:pPr>
      <w:r>
        <w:t>19.</w:t>
      </w:r>
      <w:r>
        <w:tab/>
        <w:t>The SMF communicates with L-SMF to establish the tunnel between ULCL/BP and Local PSA for DL direction.</w:t>
      </w:r>
    </w:p>
    <w:p w14:paraId="6E8E73E6" w14:textId="0A9FD3FF" w:rsidR="009803CD" w:rsidRDefault="009803CD" w:rsidP="009803CD">
      <w:pPr>
        <w:pStyle w:val="B1"/>
      </w:pPr>
      <w:r>
        <w:t>20.</w:t>
      </w:r>
      <w:r>
        <w:tab/>
        <w:t xml:space="preserve">Same as the step 17/18 in clause 6.2.3.2.2 of </w:t>
      </w:r>
      <w:r w:rsidR="00B27018">
        <w:t>TS</w:t>
      </w:r>
      <w:r w:rsidR="00B27018">
        <w:t> </w:t>
      </w:r>
      <w:r w:rsidR="00B27018">
        <w:t>23.548</w:t>
      </w:r>
      <w:r w:rsidR="00B27018">
        <w:t> </w:t>
      </w:r>
      <w:r w:rsidR="00B27018">
        <w:t>[</w:t>
      </w:r>
      <w:r>
        <w:t>5], the SMF may determine the DNS handling rule for the FQDN received in the report need to be updated. If yes, the SMF configure the related dedicated handling rule associated with the indicated DNS response message, e.g. not send further DNS Response message(s) corresponding to FQDN ranges and/or EAS IP address ranges.</w:t>
      </w:r>
    </w:p>
    <w:p w14:paraId="6A013218" w14:textId="56698261" w:rsidR="009803CD" w:rsidRDefault="009803CD" w:rsidP="009803CD">
      <w:pPr>
        <w:pStyle w:val="B1"/>
      </w:pPr>
      <w:r>
        <w:t>21.</w:t>
      </w:r>
      <w:r>
        <w:tab/>
        <w:t xml:space="preserve">Same as step 21 in clause 6.2.3.2.2 of </w:t>
      </w:r>
      <w:r w:rsidR="00B27018">
        <w:t>TS</w:t>
      </w:r>
      <w:r w:rsidR="00B27018">
        <w:t> </w:t>
      </w:r>
      <w:r w:rsidR="00B27018">
        <w:t>23.548</w:t>
      </w:r>
      <w:r w:rsidR="00B27018">
        <w:t> </w:t>
      </w:r>
      <w:r w:rsidR="00B27018">
        <w:t>[</w:t>
      </w:r>
      <w:r>
        <w:t>5].</w:t>
      </w:r>
    </w:p>
    <w:p w14:paraId="4AEBA027" w14:textId="77777777" w:rsidR="009803CD" w:rsidRPr="00924B4C" w:rsidRDefault="009803CD" w:rsidP="009803CD">
      <w:pPr>
        <w:pStyle w:val="Heading4"/>
      </w:pPr>
      <w:bookmarkStart w:id="129" w:name="_Toc160520994"/>
      <w:bookmarkStart w:id="130" w:name="_Toc161389076"/>
      <w:r w:rsidRPr="00924B4C">
        <w:lastRenderedPageBreak/>
        <w:t>6.3.3.3</w:t>
      </w:r>
      <w:r w:rsidRPr="00924B4C">
        <w:tab/>
        <w:t>EAS discovery procedure with Local DNS Server/Resolver</w:t>
      </w:r>
      <w:bookmarkEnd w:id="129"/>
      <w:bookmarkEnd w:id="130"/>
    </w:p>
    <w:p w14:paraId="4C6BE56A" w14:textId="77777777" w:rsidR="009803CD" w:rsidRPr="0000224E" w:rsidRDefault="009803CD" w:rsidP="009803CD">
      <w:pPr>
        <w:pStyle w:val="TH"/>
      </w:pPr>
      <w:r w:rsidRPr="0000224E">
        <w:object w:dxaOrig="13635" w:dyaOrig="7740" w14:anchorId="60C09F66">
          <v:shape id="_x0000_i1080" type="#_x0000_t75" style="width:417.75pt;height:210.75pt" o:ole="">
            <v:imagedata r:id="rId27" o:title="" cropbottom="12812f" cropright="6316f"/>
          </v:shape>
          <o:OLEObject Type="Embed" ProgID="Visio.Drawing.15" ShapeID="_x0000_i1080" DrawAspect="Content" ObjectID="_1772002250" r:id="rId28"/>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036F1819" w:rsidR="009803CD" w:rsidRDefault="009803CD" w:rsidP="009803CD">
      <w:pPr>
        <w:pStyle w:val="B1"/>
      </w:pPr>
      <w:r>
        <w:t>1.</w:t>
      </w:r>
      <w:r>
        <w:tab/>
        <w:t xml:space="preserve">Same as step 1 in clause 6.2.3.2.3 of </w:t>
      </w:r>
      <w:r w:rsidR="00B27018">
        <w:t>TS</w:t>
      </w:r>
      <w:r w:rsidR="00B27018">
        <w:t> </w:t>
      </w:r>
      <w:r w:rsidR="00B27018">
        <w:t>23.548</w:t>
      </w:r>
      <w:r w:rsidR="00B27018">
        <w:t> </w:t>
      </w:r>
      <w:r w:rsidR="00B27018">
        <w:t>[</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76449E33" w:rsidR="009803CD" w:rsidRDefault="009803CD" w:rsidP="009803CD">
      <w:pPr>
        <w:pStyle w:val="B1"/>
      </w:pPr>
      <w:r>
        <w:t>8.</w:t>
      </w:r>
      <w:r>
        <w:tab/>
        <w:t xml:space="preserve">Same as step 2~6 in clause 6.2.3.2.3 of </w:t>
      </w:r>
      <w:r w:rsidR="00B27018">
        <w:t>TS</w:t>
      </w:r>
      <w:r w:rsidR="00B27018">
        <w:t> </w:t>
      </w:r>
      <w:r w:rsidR="00B27018">
        <w:t>23.548</w:t>
      </w:r>
      <w:r w:rsidR="00B27018">
        <w:t> </w:t>
      </w:r>
      <w:r w:rsidR="00B27018">
        <w:t>[</w:t>
      </w:r>
      <w:r>
        <w:t>5].</w:t>
      </w:r>
    </w:p>
    <w:p w14:paraId="44177144" w14:textId="77777777" w:rsidR="009803CD" w:rsidRDefault="009803CD" w:rsidP="009803CD">
      <w:pPr>
        <w:pStyle w:val="Heading4"/>
      </w:pPr>
      <w:bookmarkStart w:id="131" w:name="_Toc160520995"/>
      <w:bookmarkStart w:id="132" w:name="_Toc161389077"/>
      <w:r w:rsidRPr="00924B4C">
        <w:t>6.3.3.4</w:t>
      </w:r>
      <w:r w:rsidRPr="00924B4C">
        <w:tab/>
        <w:t>EAS rediscovery at Edge Relocation</w:t>
      </w:r>
      <w:bookmarkEnd w:id="131"/>
      <w:bookmarkEnd w:id="132"/>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77777777" w:rsidR="009803CD" w:rsidRDefault="009803CD" w:rsidP="009803CD">
      <w:pPr>
        <w:pStyle w:val="B1"/>
      </w:pPr>
      <w:r>
        <w:t>-</w:t>
      </w:r>
      <w:r>
        <w:tab/>
      </w:r>
      <w:r w:rsidRPr="00924B4C">
        <w:rPr>
          <w:b/>
          <w:bCs/>
        </w:rPr>
        <w:t xml:space="preserve">SMF triggered: </w:t>
      </w:r>
      <w:r>
        <w:t>SMF determines that L-PSA relocation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81" type="#_x0000_t75" style="width:361.5pt;height:270.75pt" o:ole="">
            <v:imagedata r:id="rId29" o:title="" cropbottom="1607f"/>
          </v:shape>
          <o:OLEObject Type="Embed" ProgID="Visio.Drawing.15" ShapeID="_x0000_i1081" DrawAspect="Content" ObjectID="_1772002251" r:id="rId30"/>
        </w:object>
      </w:r>
    </w:p>
    <w:p w14:paraId="3399D66A" w14:textId="77777777" w:rsidR="009803CD" w:rsidRPr="00924B4C" w:rsidRDefault="009803CD" w:rsidP="009803CD">
      <w:pPr>
        <w:pStyle w:val="TF"/>
      </w:pPr>
      <w:r w:rsidRPr="00924B4C">
        <w:t>Figure 6.3.3.4-1: EAS rediscovery procedure at Edge relocation</w:t>
      </w:r>
    </w:p>
    <w:p w14:paraId="2FC37447" w14:textId="77777777" w:rsidR="009803CD" w:rsidRDefault="009803CD" w:rsidP="009803CD">
      <w:pPr>
        <w:pStyle w:val="B1"/>
      </w:pPr>
      <w:r>
        <w:t>1a.</w:t>
      </w:r>
      <w:r>
        <w:tab/>
        <w:t>The SMF determines that L-PSA relocation may be needed, e.g. UE moves out of L-SMF service area. The SMF queries the serving L-SMF with the UE location information and FQDN information. The L-SMF per the EAS deployment information determines whether the L-PSA need be relocated or not. If the L-PSA need be relocated,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097D39D3" w:rsidR="009803CD" w:rsidRDefault="009803CD" w:rsidP="009803CD">
      <w:pPr>
        <w:pStyle w:val="B1"/>
      </w:pPr>
      <w:r>
        <w:t>2.</w:t>
      </w:r>
      <w:r>
        <w:tab/>
        <w:t xml:space="preserve">Same as step 2 in clause 6.2.3.3.3 of </w:t>
      </w:r>
      <w:r w:rsidR="00B27018">
        <w:t>TS</w:t>
      </w:r>
      <w:r w:rsidR="00B27018">
        <w:t> </w:t>
      </w:r>
      <w:r w:rsidR="00B27018">
        <w:t>23.548</w:t>
      </w:r>
      <w:r w:rsidR="00B27018">
        <w:t> </w:t>
      </w:r>
      <w:r w:rsidR="00B27018">
        <w:t>[</w:t>
      </w:r>
      <w:r>
        <w:t>5].</w:t>
      </w:r>
    </w:p>
    <w:p w14:paraId="7BE0DB77" w14:textId="77777777" w:rsidR="009803CD" w:rsidRPr="0000224E" w:rsidRDefault="009803CD" w:rsidP="009803CD">
      <w:pPr>
        <w:rPr>
          <w:lang w:val="en-US"/>
        </w:rPr>
      </w:pPr>
      <w:r>
        <w:rPr>
          <w:lang w:val="en-US"/>
        </w:rPr>
        <w:t>If the L-SMF is reallocated due to EAS rediscovery, after some local configured time, the SMF may release the UE context at the old L-SMF. The old L-SMF in turn release the related L-PSA. After that the SMF update the ULCL/BP to remove the related filter.</w:t>
      </w:r>
    </w:p>
    <w:p w14:paraId="7C506A20" w14:textId="77777777" w:rsidR="009803CD" w:rsidRPr="0000224E" w:rsidRDefault="009803CD" w:rsidP="009803CD">
      <w:pPr>
        <w:pStyle w:val="Heading4"/>
        <w:rPr>
          <w:lang w:eastAsia="ko-KR"/>
        </w:rPr>
      </w:pPr>
      <w:bookmarkStart w:id="133" w:name="_Toc160520996"/>
      <w:bookmarkStart w:id="134" w:name="_Toc161389078"/>
      <w:r w:rsidRPr="0000224E">
        <w:rPr>
          <w:lang w:eastAsia="ko-KR"/>
        </w:rPr>
        <w:t>6.3.3.4</w:t>
      </w:r>
      <w:r w:rsidRPr="0000224E">
        <w:rPr>
          <w:lang w:eastAsia="ko-KR"/>
        </w:rPr>
        <w:tab/>
        <w:t>Mobility Handling</w:t>
      </w:r>
      <w:bookmarkEnd w:id="133"/>
      <w:bookmarkEnd w:id="134"/>
      <w:r w:rsidRPr="0000224E">
        <w:rPr>
          <w:lang w:eastAsia="ko-KR"/>
        </w:rPr>
        <w:t xml:space="preserve"> </w:t>
      </w:r>
    </w:p>
    <w:p w14:paraId="34043E3E" w14:textId="77777777" w:rsidR="009803CD" w:rsidRPr="00924B4C" w:rsidRDefault="009803CD" w:rsidP="009803CD">
      <w:r>
        <w:t>The L-SMF is located after the anchor SMF. Hence the mobility handling does not need the L-SMF reallocation. After UE mobility, SMF evaluation whether the L-SMF need reallocated. If it is need, the EAS rediscovery can be triggered.</w:t>
      </w:r>
    </w:p>
    <w:p w14:paraId="21D4AAAA" w14:textId="77777777" w:rsidR="009803CD" w:rsidRDefault="009803CD" w:rsidP="009803CD">
      <w:pPr>
        <w:pStyle w:val="Heading3"/>
        <w:rPr>
          <w:lang w:val="en-US"/>
        </w:rPr>
      </w:pPr>
      <w:bookmarkStart w:id="135" w:name="_Toc26386435"/>
      <w:bookmarkStart w:id="136" w:name="_Toc26431241"/>
      <w:bookmarkStart w:id="137" w:name="_Toc30694639"/>
      <w:bookmarkStart w:id="138" w:name="_Toc43906662"/>
      <w:bookmarkStart w:id="139" w:name="_Toc43906778"/>
      <w:bookmarkStart w:id="140" w:name="_Toc44311904"/>
      <w:bookmarkStart w:id="141" w:name="_Toc50536546"/>
      <w:bookmarkStart w:id="142" w:name="_Toc54930320"/>
      <w:bookmarkStart w:id="143" w:name="_Toc54968125"/>
      <w:bookmarkStart w:id="144" w:name="_Toc57236447"/>
      <w:bookmarkStart w:id="145" w:name="_Toc57236610"/>
      <w:bookmarkStart w:id="146" w:name="_Toc57530251"/>
      <w:bookmarkStart w:id="147" w:name="_Toc57532452"/>
      <w:bookmarkStart w:id="148" w:name="_Toc93073667"/>
      <w:bookmarkStart w:id="149" w:name="_Toc20203937"/>
      <w:bookmarkStart w:id="150" w:name="_Toc160520997"/>
      <w:bookmarkStart w:id="151" w:name="_Toc161389079"/>
      <w:r w:rsidRPr="0000224E">
        <w:rPr>
          <w:lang w:val="en-US"/>
        </w:rPr>
        <w:t>6.3.</w:t>
      </w:r>
      <w:r w:rsidRPr="0000224E">
        <w:rPr>
          <w:lang w:val="en-US" w:eastAsia="zh-CN"/>
        </w:rPr>
        <w:t>4</w:t>
      </w:r>
      <w:r w:rsidRPr="0000224E">
        <w:rPr>
          <w:lang w:val="en-US"/>
        </w:rPr>
        <w:tab/>
        <w:t>Impacts on services, entities and interfaces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lastRenderedPageBreak/>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2" w:name="_Toc157687580"/>
      <w:bookmarkStart w:id="153" w:name="_Toc160520998"/>
      <w:bookmarkStart w:id="154" w:name="_Toc161389080"/>
      <w:r w:rsidRPr="00924B4C">
        <w:t>6.4</w:t>
      </w:r>
      <w:r w:rsidRPr="00924B4C">
        <w:tab/>
        <w:t xml:space="preserve">Solution #4: </w:t>
      </w:r>
      <w:bookmarkEnd w:id="152"/>
      <w:r w:rsidRPr="00924B4C">
        <w:t>Enhanced EC Architecture with SMF selecting local SMF storing EC related information</w:t>
      </w:r>
      <w:bookmarkEnd w:id="153"/>
      <w:bookmarkEnd w:id="154"/>
    </w:p>
    <w:p w14:paraId="5C2E31F0" w14:textId="77777777" w:rsidR="009803CD" w:rsidRPr="0000224E" w:rsidRDefault="009803CD" w:rsidP="009803CD">
      <w:pPr>
        <w:pStyle w:val="Heading3"/>
        <w:rPr>
          <w:rFonts w:eastAsia="DengXian"/>
        </w:rPr>
      </w:pPr>
      <w:bookmarkStart w:id="155" w:name="_Toc161389081"/>
      <w:r w:rsidRPr="0000224E">
        <w:rPr>
          <w:rFonts w:eastAsia="DengXian"/>
        </w:rPr>
        <w:t>6.4.1</w:t>
      </w:r>
      <w:r w:rsidRPr="0000224E">
        <w:rPr>
          <w:rFonts w:eastAsia="DengXian"/>
        </w:rPr>
        <w:tab/>
        <w:t>Key Issue mapping</w:t>
      </w:r>
      <w:bookmarkEnd w:id="155"/>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56" w:name="_Toc161389082"/>
      <w:r w:rsidRPr="0000224E">
        <w:rPr>
          <w:rFonts w:eastAsia="DengXian"/>
        </w:rPr>
        <w:t>6.4.2</w:t>
      </w:r>
      <w:r w:rsidRPr="0000224E">
        <w:rPr>
          <w:rFonts w:eastAsia="DengXian"/>
        </w:rPr>
        <w:tab/>
        <w:t>Description</w:t>
      </w:r>
      <w:bookmarkEnd w:id="156"/>
    </w:p>
    <w:p w14:paraId="0BCA10D2" w14:textId="77777777" w:rsidR="009803CD" w:rsidRPr="00924B4C" w:rsidRDefault="009803CD" w:rsidP="009803CD">
      <w:pPr>
        <w:pStyle w:val="TH"/>
      </w:pPr>
      <w:r w:rsidRPr="00924B4C">
        <w:object w:dxaOrig="8850" w:dyaOrig="7030" w14:anchorId="7243AF22">
          <v:shape id="_x0000_i1082" type="#_x0000_t75" style="width:362.25pt;height:287.25pt" o:ole="">
            <v:imagedata r:id="rId31" o:title=""/>
          </v:shape>
          <o:OLEObject Type="Embed" ProgID="Visio.Drawing.15" ShapeID="_x0000_i1082" DrawAspect="Content" ObjectID="_1772002252" r:id="rId32"/>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lastRenderedPageBreak/>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51EFC84C" w14:textId="77777777" w:rsidR="009803CD" w:rsidRDefault="009803CD" w:rsidP="009803CD">
      <w:pPr>
        <w:pStyle w:val="EditorsNote"/>
      </w:pPr>
      <w:r>
        <w:t>Editor's note:</w:t>
      </w:r>
      <w:r>
        <w:tab/>
        <w:t>The detail on interface between the SMF and L-SMF is FFS.</w:t>
      </w:r>
    </w:p>
    <w:p w14:paraId="76E3E67F" w14:textId="77777777" w:rsidR="009803CD" w:rsidRPr="0000224E" w:rsidRDefault="009803CD" w:rsidP="009803CD">
      <w:pPr>
        <w:pStyle w:val="Heading3"/>
        <w:rPr>
          <w:rFonts w:eastAsia="DengXian"/>
        </w:rPr>
      </w:pPr>
      <w:bookmarkStart w:id="157" w:name="_Toc161389083"/>
      <w:r w:rsidRPr="0000224E">
        <w:rPr>
          <w:rFonts w:eastAsia="DengXian"/>
        </w:rPr>
        <w:t>6.4.3</w:t>
      </w:r>
      <w:r w:rsidRPr="0000224E">
        <w:rPr>
          <w:rFonts w:eastAsia="DengXian"/>
        </w:rPr>
        <w:tab/>
        <w:t>Procedures</w:t>
      </w:r>
      <w:bookmarkEnd w:id="157"/>
    </w:p>
    <w:p w14:paraId="200E7CA4" w14:textId="77777777" w:rsidR="009803CD" w:rsidRDefault="009803CD" w:rsidP="009803CD">
      <w:pPr>
        <w:pStyle w:val="Heading4"/>
      </w:pPr>
      <w:bookmarkStart w:id="158" w:name="_Toc160520999"/>
      <w:bookmarkStart w:id="159" w:name="_Toc161389084"/>
      <w:r w:rsidRPr="0000224E">
        <w:t>6.4.3.1</w:t>
      </w:r>
      <w:r>
        <w:tab/>
      </w:r>
      <w:r w:rsidRPr="0000224E">
        <w:t>Local SMF and Local PSA insertion procedure (new)</w:t>
      </w:r>
      <w:bookmarkEnd w:id="158"/>
      <w:bookmarkEnd w:id="159"/>
    </w:p>
    <w:p w14:paraId="26E04F46" w14:textId="631B325E" w:rsidR="00B27018" w:rsidRDefault="00B27018" w:rsidP="00C76F30">
      <w:pPr>
        <w:pStyle w:val="TH"/>
      </w:pPr>
      <w:r>
        <w:object w:dxaOrig="9346" w:dyaOrig="5287" w14:anchorId="65D4918A">
          <v:shape id="_x0000_i1609" type="#_x0000_t75" style="width:468pt;height:262.5pt" o:ole="">
            <v:imagedata r:id="rId33" o:title=""/>
          </v:shape>
          <o:OLEObject Type="Embed" ProgID="Word.Picture.8" ShapeID="_x0000_i1609" DrawAspect="Content" ObjectID="_1772002253" r:id="rId34"/>
        </w:object>
      </w:r>
    </w:p>
    <w:p w14:paraId="63D7F1AF" w14:textId="77777777" w:rsidR="009803CD" w:rsidRPr="00731B89" w:rsidRDefault="009803CD" w:rsidP="009803CD">
      <w:pPr>
        <w:pStyle w:val="TF"/>
      </w:pPr>
      <w:r w:rsidRPr="00731B89">
        <w:t>Figure 6.4.3.1-1: Local SMF and Local PSA insertion procedure</w:t>
      </w:r>
    </w:p>
    <w:p w14:paraId="6E5FADBF" w14:textId="62E25863"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B27018">
        <w:t>TS</w:t>
      </w:r>
      <w:r w:rsidR="00B27018">
        <w:t> </w:t>
      </w:r>
      <w:r w:rsidR="00B27018">
        <w:t>23.502</w:t>
      </w:r>
      <w:r w:rsidR="00B27018">
        <w:t> [3]</w:t>
      </w:r>
      <w:r>
        <w:t xml:space="preserve">), PDU Session Establishment procedure (clause 4.3.2 of </w:t>
      </w:r>
      <w:r w:rsidR="00B27018">
        <w:t>TS</w:t>
      </w:r>
      <w:r w:rsidR="00B27018">
        <w:t> </w:t>
      </w:r>
      <w:r w:rsidR="00B27018">
        <w:t>23.502</w:t>
      </w:r>
      <w:r w:rsidR="00B27018">
        <w:t> </w:t>
      </w:r>
      <w:r w:rsidR="00B27018">
        <w:t>[</w:t>
      </w:r>
      <w:r>
        <w:t xml:space="preserve">3]) or PDU Session Modification procedure (clause 4.3.3 of </w:t>
      </w:r>
      <w:r w:rsidR="00B27018">
        <w:t>TS</w:t>
      </w:r>
      <w:r w:rsidR="00B27018">
        <w:t> </w:t>
      </w:r>
      <w:r w:rsidR="00B27018">
        <w:t>23.502</w:t>
      </w:r>
      <w:r w:rsidR="00B27018">
        <w:t> </w:t>
      </w:r>
      <w:r w:rsidR="00B27018">
        <w:t>[</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2F99609A"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B27018">
        <w:t>TS</w:t>
      </w:r>
      <w:r w:rsidR="00B27018">
        <w:t> </w:t>
      </w:r>
      <w:r w:rsidR="00B27018">
        <w:t>23.502</w:t>
      </w:r>
      <w:r w:rsidR="00B27018">
        <w:t> </w:t>
      </w:r>
      <w:r w:rsidR="00B27018">
        <w:t>[</w:t>
      </w:r>
      <w:r>
        <w:t xml:space="preserve">3], the PDU Session Update Request/Response message may include the similar parameters as Nsmf_PDUSession_Update_Request/Response as defined in clause 5.2.8.2.3 of </w:t>
      </w:r>
      <w:r w:rsidR="00B27018">
        <w:t>TS</w:t>
      </w:r>
      <w:r w:rsidR="00B27018">
        <w:t> </w:t>
      </w:r>
      <w:r w:rsidR="00B27018">
        <w:t>23.502</w:t>
      </w:r>
      <w:r w:rsidR="00B27018">
        <w:t> </w:t>
      </w:r>
      <w:r w:rsidR="00B27018">
        <w:t>[</w:t>
      </w:r>
      <w:r>
        <w:t>3].</w:t>
      </w:r>
    </w:p>
    <w:p w14:paraId="2DCBF1C4" w14:textId="33EE02B1" w:rsidR="009803CD" w:rsidRDefault="009803CD" w:rsidP="009803CD">
      <w:pPr>
        <w:pStyle w:val="B1"/>
      </w:pPr>
      <w:r>
        <w:lastRenderedPageBreak/>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B27018">
        <w:t>TS</w:t>
      </w:r>
      <w:r w:rsidR="00B27018">
        <w:t> </w:t>
      </w:r>
      <w:r w:rsidR="00B27018">
        <w:t>23.502</w:t>
      </w:r>
      <w:r w:rsidR="00B27018">
        <w:t> </w:t>
      </w:r>
      <w:r w:rsidR="00B27018">
        <w:t>[</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0" w:name="_Toc160521000"/>
      <w:bookmarkStart w:id="161" w:name="_Toc161389085"/>
      <w:r w:rsidRPr="00731B89">
        <w:t>6.4.3.2</w:t>
      </w:r>
      <w:r w:rsidRPr="00731B89">
        <w:tab/>
        <w:t>Local SMF and Local PSA Removal procedure (new)</w:t>
      </w:r>
      <w:bookmarkEnd w:id="160"/>
      <w:bookmarkEnd w:id="161"/>
    </w:p>
    <w:p w14:paraId="09860DED" w14:textId="0C06E04D" w:rsidR="00503CFC" w:rsidRDefault="00503CFC" w:rsidP="00C76F30">
      <w:pPr>
        <w:pStyle w:val="TH"/>
      </w:pPr>
      <w:r>
        <w:object w:dxaOrig="9363" w:dyaOrig="4120" w14:anchorId="42AD32E3">
          <v:shape id="_x0000_i1614" type="#_x0000_t75" style="width:468.75pt;height:204pt" o:ole="">
            <v:imagedata r:id="rId35" o:title=""/>
          </v:shape>
          <o:OLEObject Type="Embed" ProgID="Word.Picture.8" ShapeID="_x0000_i1614" DrawAspect="Content" ObjectID="_1772002254" r:id="rId36"/>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5EBC852C"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B27018">
        <w:t>TS</w:t>
      </w:r>
      <w:r w:rsidR="00B27018">
        <w:t> </w:t>
      </w:r>
      <w:r w:rsidR="00B27018">
        <w:t>23.502</w:t>
      </w:r>
      <w:r w:rsidR="00B27018">
        <w:t> </w:t>
      </w:r>
      <w:r w:rsidR="00B27018">
        <w:t>[</w:t>
      </w:r>
      <w:r>
        <w:t xml:space="preserve">3]), PDU Session Establishment procedure (clause 4.3.2 of </w:t>
      </w:r>
      <w:r w:rsidR="00B27018">
        <w:t>TS</w:t>
      </w:r>
      <w:r w:rsidR="00B27018">
        <w:t> </w:t>
      </w:r>
      <w:r w:rsidR="00B27018">
        <w:t>23.502</w:t>
      </w:r>
      <w:r w:rsidR="00B27018">
        <w:t> </w:t>
      </w:r>
      <w:r w:rsidR="00B27018">
        <w:t>[</w:t>
      </w:r>
      <w:r>
        <w:t xml:space="preserve">3]) or PDU Session Modification procedure (clause 4.3.3 of </w:t>
      </w:r>
      <w:r w:rsidR="00B27018">
        <w:t>TS</w:t>
      </w:r>
      <w:r w:rsidR="00B27018">
        <w:t> </w:t>
      </w:r>
      <w:r w:rsidR="00B27018">
        <w:t>23.502</w:t>
      </w:r>
      <w:r w:rsidR="00B27018">
        <w:t> </w:t>
      </w:r>
      <w:r w:rsidR="00B27018">
        <w:t>[</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2" w:name="_Toc161389086"/>
      <w:r w:rsidRPr="00731B89">
        <w:lastRenderedPageBreak/>
        <w:t>6.4.3.</w:t>
      </w:r>
      <w:r>
        <w:t>3</w:t>
      </w:r>
      <w:r w:rsidRPr="00731B89">
        <w:tab/>
      </w:r>
      <w:r>
        <w:t>EAS Discovery with EASDF procedure</w:t>
      </w:r>
      <w:bookmarkEnd w:id="162"/>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85" type="#_x0000_t75" style="width:420.75pt;height:495.75pt" o:ole="">
            <v:imagedata r:id="rId37" o:title=""/>
          </v:shape>
          <o:OLEObject Type="Embed" ProgID="Visio.Drawing.15" ShapeID="_x0000_i1085" DrawAspect="Content" ObjectID="_1772002255" r:id="rId38"/>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67D3C426" w14:textId="77777777" w:rsidR="009803CD" w:rsidRDefault="009803CD" w:rsidP="009803CD">
      <w:pPr>
        <w:pStyle w:val="EditorsNote"/>
      </w:pPr>
      <w:r>
        <w:t>Editor's note:</w:t>
      </w:r>
      <w:r>
        <w:tab/>
        <w:t>EAS rediscovery procedure is FFS.</w:t>
      </w:r>
    </w:p>
    <w:p w14:paraId="4218D2AD" w14:textId="77777777" w:rsidR="009803CD" w:rsidRDefault="009803CD" w:rsidP="009803CD">
      <w:pPr>
        <w:pStyle w:val="Heading3"/>
        <w:rPr>
          <w:rFonts w:eastAsia="DengXian"/>
        </w:rPr>
      </w:pPr>
      <w:bookmarkStart w:id="163" w:name="_Toc161389087"/>
      <w:r w:rsidRPr="0000224E">
        <w:rPr>
          <w:rFonts w:eastAsia="DengXian"/>
          <w:lang w:eastAsia="zh-CN"/>
        </w:rPr>
        <w:lastRenderedPageBreak/>
        <w:t>6.4.4</w:t>
      </w:r>
      <w:r w:rsidRPr="0000224E">
        <w:rPr>
          <w:rFonts w:eastAsia="DengXian"/>
          <w:lang w:eastAsia="zh-CN"/>
        </w:rPr>
        <w:tab/>
      </w:r>
      <w:r w:rsidRPr="0000224E">
        <w:rPr>
          <w:rFonts w:eastAsia="DengXian"/>
        </w:rPr>
        <w:t>Impacts on services, entities and interfaces</w:t>
      </w:r>
      <w:bookmarkEnd w:id="163"/>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64" w:name="_Toc160521001"/>
      <w:bookmarkStart w:id="165" w:name="_Toc161389088"/>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64"/>
      <w:bookmarkEnd w:id="165"/>
    </w:p>
    <w:p w14:paraId="5656863A" w14:textId="77777777" w:rsidR="009803CD" w:rsidRPr="00731B89" w:rsidRDefault="009803CD" w:rsidP="009803CD">
      <w:pPr>
        <w:pStyle w:val="Heading3"/>
        <w:rPr>
          <w:rFonts w:eastAsia="DengXian"/>
        </w:rPr>
      </w:pPr>
      <w:bookmarkStart w:id="166" w:name="_Toc161389089"/>
      <w:r w:rsidRPr="00731B89">
        <w:rPr>
          <w:rFonts w:eastAsia="DengXian"/>
        </w:rPr>
        <w:t>6.5.1</w:t>
      </w:r>
      <w:r w:rsidRPr="00731B89">
        <w:rPr>
          <w:rFonts w:eastAsia="DengXian"/>
        </w:rPr>
        <w:tab/>
        <w:t>Key Issue mapping</w:t>
      </w:r>
      <w:bookmarkEnd w:id="166"/>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67" w:name="_Toc161389090"/>
      <w:r w:rsidRPr="00731B89">
        <w:rPr>
          <w:rFonts w:eastAsia="DengXian"/>
        </w:rPr>
        <w:t>6.5.2</w:t>
      </w:r>
      <w:r w:rsidRPr="00731B89">
        <w:rPr>
          <w:rFonts w:eastAsia="DengXian"/>
        </w:rPr>
        <w:tab/>
        <w:t>Description</w:t>
      </w:r>
      <w:bookmarkEnd w:id="167"/>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86" type="#_x0000_t75" style="width:375pt;height:201.75pt" o:ole="">
            <v:imagedata r:id="rId39" o:title=""/>
          </v:shape>
          <o:OLEObject Type="Embed" ProgID="Visio.Drawing.15" ShapeID="_x0000_i1086" DrawAspect="Content" ObjectID="_1772002256" r:id="rId40"/>
        </w:object>
      </w:r>
    </w:p>
    <w:p w14:paraId="4A047A70" w14:textId="77777777" w:rsidR="009803CD" w:rsidRPr="00731B89" w:rsidRDefault="009803CD" w:rsidP="009803CD">
      <w:pPr>
        <w:pStyle w:val="TF"/>
      </w:pPr>
      <w:r w:rsidRPr="00731B89">
        <w:t>Figure 6.5.2-1: Architecture for local offloading control with ULCL/BP</w:t>
      </w:r>
    </w:p>
    <w:p w14:paraId="28D9FEDE" w14:textId="77777777" w:rsidR="009803CD" w:rsidRPr="00731B89" w:rsidRDefault="009803CD" w:rsidP="009803CD">
      <w:pPr>
        <w:pStyle w:val="Heading3"/>
        <w:rPr>
          <w:rFonts w:eastAsia="DengXian"/>
        </w:rPr>
      </w:pPr>
      <w:bookmarkStart w:id="168" w:name="_Toc161389091"/>
      <w:r w:rsidRPr="00731B89">
        <w:rPr>
          <w:rFonts w:eastAsia="DengXian"/>
        </w:rPr>
        <w:lastRenderedPageBreak/>
        <w:t>6.5.3</w:t>
      </w:r>
      <w:r w:rsidRPr="00731B89">
        <w:rPr>
          <w:rFonts w:eastAsia="DengXian"/>
        </w:rPr>
        <w:tab/>
        <w:t>Procedures</w:t>
      </w:r>
      <w:bookmarkStart w:id="169" w:name="_Toc122510712"/>
      <w:bookmarkEnd w:id="168"/>
    </w:p>
    <w:p w14:paraId="4E135EDE" w14:textId="77777777" w:rsidR="009803CD" w:rsidRPr="00731B89" w:rsidRDefault="009803CD" w:rsidP="009803CD">
      <w:pPr>
        <w:pStyle w:val="Heading4"/>
      </w:pPr>
      <w:bookmarkStart w:id="170" w:name="_Toc160521002"/>
      <w:bookmarkStart w:id="171" w:name="_Toc161389092"/>
      <w:r w:rsidRPr="00731B89">
        <w:t>6.5.3.1</w:t>
      </w:r>
      <w:r w:rsidRPr="00731B89">
        <w:tab/>
      </w:r>
      <w:bookmarkEnd w:id="169"/>
      <w:r w:rsidRPr="00731B89">
        <w:t>PDU Session Establishment/EAS discovery with local offloading control and local SMF</w:t>
      </w:r>
      <w:bookmarkEnd w:id="170"/>
      <w:bookmarkEnd w:id="171"/>
    </w:p>
    <w:p w14:paraId="582B4AC8" w14:textId="77777777" w:rsidR="009803CD" w:rsidRPr="00731B89" w:rsidRDefault="009803CD" w:rsidP="009803CD">
      <w:pPr>
        <w:pStyle w:val="TH"/>
      </w:pPr>
      <w:r w:rsidRPr="00731B89">
        <w:object w:dxaOrig="15171" w:dyaOrig="12500" w14:anchorId="3A1507AE">
          <v:shape id="_x0000_i1087" type="#_x0000_t75" style="width:474.75pt;height:390.75pt" o:ole="">
            <v:imagedata r:id="rId41" o:title=""/>
          </v:shape>
          <o:OLEObject Type="Embed" ProgID="Visio.Drawing.15" ShapeID="_x0000_i1087" DrawAspect="Content" ObjectID="_1772002257" r:id="rId42"/>
        </w:object>
      </w:r>
    </w:p>
    <w:p w14:paraId="0FE0B639" w14:textId="77777777" w:rsidR="009803CD" w:rsidRDefault="009803CD" w:rsidP="009803CD">
      <w:pPr>
        <w:pStyle w:val="TF"/>
      </w:pPr>
      <w:r w:rsidRPr="00731B89">
        <w:t>Figure 6.5.3.1-1: PDU Session Establishment with supporting local offloading control</w:t>
      </w:r>
    </w:p>
    <w:p w14:paraId="3ABB5AD6" w14:textId="77777777" w:rsidR="009803CD" w:rsidRDefault="009803CD" w:rsidP="009803CD">
      <w:pPr>
        <w:pStyle w:val="B1"/>
      </w:pPr>
      <w:r>
        <w:t>1.</w:t>
      </w:r>
      <w:r>
        <w:tab/>
        <w:t>During the Registration procedure, the AMF gets the Local Offloading Control allowed indication from the UDM</w:t>
      </w:r>
    </w:p>
    <w:p w14:paraId="40988B13" w14:textId="77777777" w:rsidR="009803CD" w:rsidRDefault="009803CD" w:rsidP="009803CD">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371C2EBF" w14:textId="77777777" w:rsidR="009803CD" w:rsidRDefault="009803CD" w:rsidP="009803CD">
      <w:pPr>
        <w:pStyle w:val="B1"/>
      </w:pPr>
      <w:r>
        <w:t>4-5.</w:t>
      </w:r>
      <w:r>
        <w:tab/>
        <w:t>The AMF sends the Local Offloading Control Indication and SMF information to the selected local SMF. The local SMF provides response to the AMF.</w:t>
      </w:r>
    </w:p>
    <w:p w14:paraId="4F3A1CDE" w14:textId="77777777" w:rsidR="009803CD" w:rsidRDefault="009803CD" w:rsidP="009803CD">
      <w:pPr>
        <w:pStyle w:val="B1"/>
      </w:pPr>
      <w:r>
        <w:t>6.</w:t>
      </w:r>
      <w:r>
        <w:tab/>
        <w:t>The local SMF selects and configures the UPF for local offloading control.</w:t>
      </w:r>
    </w:p>
    <w:p w14:paraId="0372556E" w14:textId="77777777" w:rsidR="009803CD" w:rsidRDefault="009803CD" w:rsidP="009803CD">
      <w:pPr>
        <w:pStyle w:val="B1"/>
      </w:pPr>
      <w:r>
        <w:t>7.</w:t>
      </w:r>
      <w:r>
        <w:tab/>
        <w:t>The local SMF sends the Local Offloading Control Request Indication to the SMF. Also, the local SMF provides a list of DNAIs that supports the local offloading control.</w:t>
      </w:r>
    </w:p>
    <w:p w14:paraId="54441C33" w14:textId="77777777" w:rsidR="009803CD" w:rsidRDefault="009803CD" w:rsidP="009803CD">
      <w:pPr>
        <w:pStyle w:val="B1"/>
      </w:pPr>
      <w:r>
        <w:lastRenderedPageBreak/>
        <w:t>8.</w:t>
      </w:r>
      <w:r>
        <w:tab/>
        <w:t>The SMF decides whether to support the local offloading control based on, for example, the SM subscription data, UE location, and local offloading control service area for a given PDU Session.</w:t>
      </w:r>
    </w:p>
    <w:p w14:paraId="53FAB60E" w14:textId="77777777" w:rsidR="009803CD" w:rsidRDefault="009803CD" w:rsidP="009803CD">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includes FQDN or IP range allowed for the local offloading control.</w:t>
      </w:r>
    </w:p>
    <w:p w14:paraId="542715A5" w14:textId="77777777" w:rsidR="009803CD" w:rsidRDefault="009803CD" w:rsidP="009803CD">
      <w:pPr>
        <w:pStyle w:val="EditorsNote"/>
      </w:pPr>
      <w:r>
        <w:t>Editor's note:</w:t>
      </w:r>
      <w:r>
        <w:tab/>
        <w:t>It is FFS the details of local offloading management policy, e.g. information to help PCF send traffic offload policy or edge computing related policy within a container to local SMF.</w:t>
      </w:r>
    </w:p>
    <w:p w14:paraId="7A763D9E" w14:textId="77777777" w:rsidR="009803CD" w:rsidRDefault="009803CD" w:rsidP="009803CD">
      <w:pPr>
        <w:pStyle w:val="B1"/>
      </w:pPr>
      <w:r>
        <w:t>11.</w:t>
      </w:r>
      <w:r>
        <w:tab/>
        <w:t>The SMF selects and configures the UPF.</w:t>
      </w:r>
    </w:p>
    <w:p w14:paraId="2526DF12" w14:textId="77777777" w:rsidR="009803CD" w:rsidRDefault="009803CD" w:rsidP="009803CD">
      <w:pPr>
        <w:pStyle w:val="B1"/>
      </w:pPr>
      <w:r>
        <w:t>12.</w:t>
      </w:r>
      <w:r>
        <w:tab/>
        <w:t>The SMF sends the Local Offloading Control allowed information, local offloading management policy information, and EASDF information to the local SMF.</w:t>
      </w:r>
    </w:p>
    <w:p w14:paraId="5F487500" w14:textId="77777777" w:rsidR="009803CD" w:rsidRDefault="009803CD" w:rsidP="009803CD">
      <w:pPr>
        <w:pStyle w:val="EditorsNote"/>
      </w:pPr>
      <w:r>
        <w:t>Editor's note:</w:t>
      </w:r>
      <w:r>
        <w:tab/>
        <w:t>Details on how the SMF selects the EASDF for local offloading control are FFS.</w:t>
      </w:r>
    </w:p>
    <w:p w14:paraId="79BD7B6E" w14:textId="77777777" w:rsidR="009803CD" w:rsidRDefault="009803CD" w:rsidP="009803CD">
      <w:pPr>
        <w:pStyle w:val="B1"/>
      </w:pPr>
      <w:r>
        <w:t>13.</w:t>
      </w:r>
      <w:r>
        <w:tab/>
        <w:t>The local SMF performs N4 Session Modification to configure the UP path according the information received form the SMF. The local SMF may decide to insert ULCL/BP.</w:t>
      </w:r>
    </w:p>
    <w:p w14:paraId="75352385" w14:textId="77777777" w:rsidR="009803CD" w:rsidRDefault="009803CD" w:rsidP="009803CD">
      <w:pPr>
        <w:pStyle w:val="B1"/>
      </w:pPr>
      <w:r>
        <w:t>14-17.</w:t>
      </w:r>
      <w:r>
        <w:tab/>
        <w:t>The rest of steps for PDU Session Establishment procedures are performed. The N1N2 message sent from the SMF to AMF via the L-SMF.</w:t>
      </w:r>
    </w:p>
    <w:p w14:paraId="12A08933" w14:textId="77777777" w:rsidR="009803CD" w:rsidRDefault="009803CD" w:rsidP="009803CD">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33BC21F3" w14:textId="77777777" w:rsidR="009803CD" w:rsidRPr="00731B89" w:rsidRDefault="009803CD" w:rsidP="009803CD">
      <w:pPr>
        <w:pStyle w:val="Heading3"/>
        <w:rPr>
          <w:rFonts w:eastAsia="DengXian"/>
        </w:rPr>
      </w:pPr>
      <w:bookmarkStart w:id="172" w:name="_Toc161389093"/>
      <w:r w:rsidRPr="00731B89">
        <w:rPr>
          <w:rFonts w:eastAsia="DengXian"/>
        </w:rPr>
        <w:t>6.5.4</w:t>
      </w:r>
      <w:r w:rsidRPr="00731B89">
        <w:rPr>
          <w:rFonts w:eastAsia="DengXian"/>
        </w:rPr>
        <w:tab/>
        <w:t>Impacts on services, entities and interfaces</w:t>
      </w:r>
      <w:bookmarkEnd w:id="172"/>
    </w:p>
    <w:p w14:paraId="536F3880" w14:textId="77777777" w:rsidR="009803CD" w:rsidRDefault="009803CD" w:rsidP="009803CD">
      <w:r>
        <w:t>AMF may be configured with the local offloading control service area</w:t>
      </w:r>
    </w:p>
    <w:p w14:paraId="6CD75C71" w14:textId="77777777" w:rsidR="009803CD" w:rsidRDefault="009803CD" w:rsidP="009803CD">
      <w:r>
        <w:t>If the service area of the selected SMF includes the current UE location, but the UE location is in the area of the local offloading control service area,</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77777777" w:rsidR="009803CD" w:rsidRPr="00731B89" w:rsidRDefault="009803CD" w:rsidP="009803CD">
      <w:pPr>
        <w:pStyle w:val="Heading2"/>
      </w:pPr>
      <w:bookmarkStart w:id="173" w:name="_Toc160521003"/>
      <w:bookmarkStart w:id="174" w:name="_Toc161389094"/>
      <w:r w:rsidRPr="00731B89">
        <w:lastRenderedPageBreak/>
        <w:t>6.6</w:t>
      </w:r>
      <w:r w:rsidRPr="00731B89">
        <w:rPr>
          <w:rFonts w:hint="eastAsia"/>
        </w:rPr>
        <w:tab/>
      </w:r>
      <w:r w:rsidRPr="00731B89">
        <w:t>Solution</w:t>
      </w:r>
      <w:r w:rsidRPr="00731B89">
        <w:rPr>
          <w:rFonts w:hint="eastAsia"/>
        </w:rPr>
        <w:t xml:space="preserve"> #</w:t>
      </w:r>
      <w:r w:rsidRPr="00731B89">
        <w:t>X: Local management of EAS Deployment Information with local SMF</w:t>
      </w:r>
      <w:bookmarkEnd w:id="173"/>
      <w:bookmarkEnd w:id="174"/>
    </w:p>
    <w:p w14:paraId="75C7FEFD" w14:textId="77777777" w:rsidR="009803CD" w:rsidRPr="0000224E" w:rsidRDefault="009803CD" w:rsidP="009803CD">
      <w:pPr>
        <w:pStyle w:val="Heading3"/>
        <w:rPr>
          <w:rFonts w:eastAsia="DengXian"/>
        </w:rPr>
      </w:pPr>
      <w:bookmarkStart w:id="175" w:name="_Toc161389095"/>
      <w:r w:rsidRPr="0000224E">
        <w:rPr>
          <w:rFonts w:eastAsia="DengXian"/>
        </w:rPr>
        <w:t>6.6.1</w:t>
      </w:r>
      <w:r w:rsidRPr="0000224E">
        <w:rPr>
          <w:rFonts w:eastAsia="DengXian"/>
        </w:rPr>
        <w:tab/>
        <w:t>Key Issue mapping</w:t>
      </w:r>
      <w:bookmarkEnd w:id="175"/>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76" w:name="_Toc161389096"/>
      <w:r w:rsidRPr="0000224E">
        <w:rPr>
          <w:rFonts w:eastAsia="DengXian"/>
        </w:rPr>
        <w:t>6.6.2</w:t>
      </w:r>
      <w:r w:rsidRPr="0000224E">
        <w:rPr>
          <w:rFonts w:eastAsia="DengXian"/>
        </w:rPr>
        <w:tab/>
        <w:t>Description</w:t>
      </w:r>
      <w:bookmarkEnd w:id="176"/>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77" w:name="_Toc161389097"/>
      <w:r w:rsidRPr="0000224E">
        <w:rPr>
          <w:rFonts w:eastAsia="DengXian"/>
        </w:rPr>
        <w:t>6.6.3</w:t>
      </w:r>
      <w:r w:rsidRPr="0000224E">
        <w:rPr>
          <w:rFonts w:eastAsia="DengXian"/>
        </w:rPr>
        <w:tab/>
        <w:t>Procedures</w:t>
      </w:r>
      <w:bookmarkEnd w:id="177"/>
    </w:p>
    <w:p w14:paraId="5F4943B2" w14:textId="77777777" w:rsidR="009803CD" w:rsidRPr="00731B89" w:rsidRDefault="009803CD" w:rsidP="009803CD">
      <w:pPr>
        <w:pStyle w:val="Heading4"/>
      </w:pPr>
      <w:bookmarkStart w:id="178" w:name="_Toc160521004"/>
      <w:bookmarkStart w:id="179" w:name="_Toc161389098"/>
      <w:r w:rsidRPr="00731B89">
        <w:t>6.6.3.1</w:t>
      </w:r>
      <w:r w:rsidRPr="00731B89">
        <w:tab/>
        <w:t>Provisioning EAS Deployment Information to local SMF without involvement of SMF</w:t>
      </w:r>
      <w:bookmarkEnd w:id="178"/>
      <w:bookmarkEnd w:id="179"/>
    </w:p>
    <w:p w14:paraId="18B6E885" w14:textId="77777777" w:rsidR="009803CD" w:rsidRPr="0000224E" w:rsidRDefault="009803CD" w:rsidP="009803CD">
      <w:pPr>
        <w:pStyle w:val="TH"/>
      </w:pPr>
      <w:r w:rsidRPr="0000224E">
        <w:object w:dxaOrig="9420" w:dyaOrig="4845" w14:anchorId="53D461B8">
          <v:shape id="_x0000_i1088" type="#_x0000_t75" style="width:471pt;height:242.25pt" o:ole="">
            <v:imagedata r:id="rId43" o:title=""/>
          </v:shape>
          <o:OLEObject Type="Embed" ProgID="Visio.Drawing.15" ShapeID="_x0000_i1088" DrawAspect="Content" ObjectID="_1772002258" r:id="rId44"/>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51F9B3A6" w14:textId="77777777" w:rsidR="009803CD" w:rsidRDefault="009803CD" w:rsidP="009803CD">
      <w:pPr>
        <w:pStyle w:val="EditorsNote"/>
      </w:pPr>
      <w:r>
        <w:t>Editor's note:</w:t>
      </w:r>
      <w:r>
        <w:tab/>
        <w:t>It is FFS whether the EASDF is placed in local, central location or no restriction</w:t>
      </w:r>
    </w:p>
    <w:p w14:paraId="736DCBA1" w14:textId="77777777" w:rsidR="009803CD" w:rsidRPr="00151F97" w:rsidRDefault="009803CD" w:rsidP="009803CD">
      <w:pPr>
        <w:pStyle w:val="Heading4"/>
      </w:pPr>
      <w:bookmarkStart w:id="180" w:name="_Toc160521005"/>
      <w:bookmarkStart w:id="181" w:name="_Toc161389099"/>
      <w:r w:rsidRPr="00151F97">
        <w:t>6.6.3.2</w:t>
      </w:r>
      <w:r w:rsidRPr="00151F97">
        <w:tab/>
        <w:t>Provisioning EAS Deployment Information to local SMF with involvement of SMF</w:t>
      </w:r>
      <w:bookmarkEnd w:id="180"/>
      <w:bookmarkEnd w:id="181"/>
    </w:p>
    <w:p w14:paraId="5629E802" w14:textId="77777777" w:rsidR="009803CD" w:rsidRPr="0000224E" w:rsidRDefault="009803CD" w:rsidP="009803CD">
      <w:pPr>
        <w:pStyle w:val="TH"/>
      </w:pPr>
      <w:r w:rsidRPr="0000224E">
        <w:object w:dxaOrig="9420" w:dyaOrig="5990" w14:anchorId="15B5C2F0">
          <v:shape id="_x0000_i1089" type="#_x0000_t75" style="width:471pt;height:299.25pt" o:ole="">
            <v:imagedata r:id="rId45" o:title=""/>
          </v:shape>
          <o:OLEObject Type="Embed" ProgID="Visio.Drawing.15" ShapeID="_x0000_i1089" DrawAspect="Content" ObjectID="_1772002259" r:id="rId46"/>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w:t>
      </w:r>
      <w:r>
        <w:lastRenderedPageBreak/>
        <w:t>Deployment Information Notification, and the information required to modify the existing subscription information for the notification of the EAS Deployment Information (e.g. subscription correlation ID, corresponding NEF information).</w:t>
      </w:r>
    </w:p>
    <w:p w14:paraId="12383E12" w14:textId="77777777" w:rsidR="009803CD" w:rsidRDefault="009803CD" w:rsidP="009803CD">
      <w:pPr>
        <w:pStyle w:val="EditorsNote"/>
      </w:pPr>
      <w:r>
        <w:t>Editor's note:</w:t>
      </w:r>
      <w:r>
        <w:tab/>
        <w:t>It is FFS how the SMF discover the Local SMF based on what criteria.</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214F2F6D" w14:textId="77777777" w:rsidR="009803CD" w:rsidRDefault="009803CD" w:rsidP="009803CD">
      <w:pPr>
        <w:pStyle w:val="EditorsNote"/>
      </w:pPr>
      <w:r>
        <w:t>Editor's note:</w:t>
      </w:r>
      <w:r>
        <w:tab/>
        <w:t>If the subscription between NEF and SMF is changed to local SMF, it is FFS which NF terminates the subscription later.</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77777777" w:rsidR="009803CD" w:rsidRDefault="009803CD" w:rsidP="009803CD">
      <w:pPr>
        <w:pStyle w:val="NO"/>
      </w:pPr>
      <w:r>
        <w:t>NOTE:</w:t>
      </w:r>
      <w:r>
        <w:tab/>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82" w:name="_Toc161389100"/>
      <w:r w:rsidRPr="00151F97">
        <w:rPr>
          <w:rFonts w:eastAsia="DengXian"/>
        </w:rPr>
        <w:t>6.6.4</w:t>
      </w:r>
      <w:r w:rsidRPr="00151F97">
        <w:rPr>
          <w:rFonts w:eastAsia="DengXian"/>
        </w:rPr>
        <w:tab/>
        <w:t>Impacts on services, entities and interfaces</w:t>
      </w:r>
      <w:bookmarkEnd w:id="182"/>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3EE489C3" w14:textId="77777777" w:rsidR="009803CD" w:rsidRDefault="009803CD" w:rsidP="009803CD">
      <w:pPr>
        <w:pStyle w:val="EditorsNote"/>
      </w:pPr>
      <w:r>
        <w:t>Editor's note:</w:t>
      </w:r>
      <w:r>
        <w:tab/>
        <w:t>Details on interface between the SMF and L-SMF for this solution are FFS.</w:t>
      </w:r>
    </w:p>
    <w:p w14:paraId="6085E5B0" w14:textId="77777777" w:rsidR="009803CD" w:rsidRPr="00151F97" w:rsidRDefault="009803CD" w:rsidP="009803CD">
      <w:pPr>
        <w:pStyle w:val="Heading2"/>
      </w:pPr>
      <w:bookmarkStart w:id="183" w:name="_Toc92875660"/>
      <w:bookmarkStart w:id="184" w:name="_Toc93070684"/>
      <w:bookmarkStart w:id="185" w:name="_Toc157584705"/>
      <w:bookmarkStart w:id="186" w:name="_Toc160521006"/>
      <w:bookmarkStart w:id="187" w:name="_Toc161389101"/>
      <w:r w:rsidRPr="00151F97">
        <w:t>6.7</w:t>
      </w:r>
      <w:r w:rsidRPr="00151F97">
        <w:rPr>
          <w:rFonts w:hint="eastAsia"/>
        </w:rPr>
        <w:tab/>
      </w:r>
      <w:r w:rsidRPr="00151F97">
        <w:t>Solution</w:t>
      </w:r>
      <w:r w:rsidRPr="00151F97">
        <w:rPr>
          <w:rFonts w:hint="eastAsia"/>
        </w:rPr>
        <w:t xml:space="preserve"> #</w:t>
      </w:r>
      <w:r w:rsidRPr="00151F97">
        <w:t xml:space="preserve">7: </w:t>
      </w:r>
      <w:bookmarkEnd w:id="183"/>
      <w:bookmarkEnd w:id="184"/>
      <w:bookmarkEnd w:id="185"/>
      <w:r w:rsidRPr="00151F97">
        <w:t>EAS deployment information report from L-UPF</w:t>
      </w:r>
      <w:bookmarkEnd w:id="186"/>
      <w:bookmarkEnd w:id="187"/>
    </w:p>
    <w:p w14:paraId="0BC987B4" w14:textId="77777777" w:rsidR="009803CD" w:rsidRPr="00151F97" w:rsidRDefault="009803CD" w:rsidP="009803CD">
      <w:pPr>
        <w:pStyle w:val="Heading3"/>
      </w:pPr>
      <w:bookmarkStart w:id="188" w:name="_Toc157584706"/>
      <w:bookmarkStart w:id="189" w:name="_Toc160521007"/>
      <w:bookmarkStart w:id="190" w:name="_Toc161389102"/>
      <w:r w:rsidRPr="00151F97">
        <w:t>6.7.1</w:t>
      </w:r>
      <w:r w:rsidRPr="00151F97">
        <w:rPr>
          <w:rFonts w:hint="eastAsia"/>
        </w:rPr>
        <w:tab/>
        <w:t>Description</w:t>
      </w:r>
      <w:bookmarkEnd w:id="188"/>
      <w:bookmarkEnd w:id="189"/>
      <w:bookmarkEnd w:id="190"/>
    </w:p>
    <w:p w14:paraId="4D67B40B" w14:textId="77777777" w:rsidR="009803CD" w:rsidRDefault="009803CD" w:rsidP="009803CD">
      <w:r>
        <w:t>This solution is for key issue 1.</w:t>
      </w:r>
    </w:p>
    <w:p w14:paraId="1E72F7EB" w14:textId="77D4003A" w:rsidR="009803CD" w:rsidRDefault="009803CD" w:rsidP="009803CD">
      <w:r>
        <w:t xml:space="preserve">This solution is enhancement of Option D in </w:t>
      </w:r>
      <w:r w:rsidR="00B27018">
        <w:t>TS</w:t>
      </w:r>
      <w:r w:rsidR="00B27018">
        <w:t> </w:t>
      </w:r>
      <w:r w:rsidR="00B27018">
        <w:t>23.548</w:t>
      </w:r>
      <w:r w:rsidR="00B27018">
        <w:t> </w:t>
      </w:r>
      <w:r w:rsidR="00B27018">
        <w:t>[</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77777777" w:rsidR="009803CD" w:rsidRDefault="009803CD" w:rsidP="009803CD">
      <w:pPr>
        <w:pStyle w:val="B1"/>
      </w:pPr>
      <w:r>
        <w:tab/>
        <w:t>In this option the SMF has been preconfigured with the FQDN (range) that can be locally routed on the ULCL, .e.g. via AF request procedure. In order to reduce the impact on SMF, this solution proposes that these information is provided by the Local PSA via N4 interface. After the detection of 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698C151F" w14:textId="77777777" w:rsidR="009803CD" w:rsidRPr="00C724B3" w:rsidRDefault="009803CD" w:rsidP="009803CD">
      <w:pPr>
        <w:pStyle w:val="EditorsNote"/>
      </w:pPr>
      <w:r w:rsidRPr="00C724B3">
        <w:lastRenderedPageBreak/>
        <w:t>Editor note:</w:t>
      </w:r>
      <w:r w:rsidRPr="00C724B3">
        <w:tab/>
        <w:t>It is FFS how this solution can work when the L-SMF is deployed.</w:t>
      </w:r>
    </w:p>
    <w:p w14:paraId="3E133169" w14:textId="77777777" w:rsidR="009803CD" w:rsidRPr="00151F97" w:rsidRDefault="009803CD" w:rsidP="009803CD">
      <w:pPr>
        <w:pStyle w:val="Heading3"/>
      </w:pPr>
      <w:bookmarkStart w:id="191" w:name="_Toc157584707"/>
      <w:bookmarkStart w:id="192" w:name="_Toc160521008"/>
      <w:bookmarkStart w:id="193" w:name="_Toc161389103"/>
      <w:r w:rsidRPr="00151F97">
        <w:t>6.7.2</w:t>
      </w:r>
      <w:r w:rsidRPr="00151F97">
        <w:tab/>
        <w:t>Procedures</w:t>
      </w:r>
      <w:bookmarkEnd w:id="191"/>
      <w:bookmarkEnd w:id="192"/>
      <w:bookmarkEnd w:id="193"/>
    </w:p>
    <w:p w14:paraId="015B593F" w14:textId="77777777" w:rsidR="009803CD" w:rsidRPr="00A70B1D" w:rsidRDefault="009803CD" w:rsidP="009803CD">
      <w:pPr>
        <w:pStyle w:val="TH"/>
      </w:pPr>
      <w:r w:rsidRPr="00A70B1D">
        <w:object w:dxaOrig="15490" w:dyaOrig="7250" w14:anchorId="790424A9">
          <v:shape id="_x0000_i1090" type="#_x0000_t75" style="width:481.5pt;height:225.75pt" o:ole="">
            <v:imagedata r:id="rId47" o:title=""/>
          </v:shape>
          <o:OLEObject Type="Embed" ProgID="Visio.Drawing.15" ShapeID="_x0000_i1090" DrawAspect="Content" ObjectID="_1772002260" r:id="rId48"/>
        </w:object>
      </w:r>
    </w:p>
    <w:p w14:paraId="287B8008" w14:textId="77777777" w:rsidR="009803CD" w:rsidRPr="00A70B1D" w:rsidRDefault="009803CD" w:rsidP="009803CD">
      <w:pPr>
        <w:pStyle w:val="TF"/>
      </w:pPr>
      <w:r w:rsidRPr="00A70B1D">
        <w:t>Figure 6.7.2-1</w:t>
      </w:r>
    </w:p>
    <w:p w14:paraId="24EB8AF3" w14:textId="77777777" w:rsidR="009803CD" w:rsidRDefault="009803CD" w:rsidP="009803CD">
      <w:pPr>
        <w:pStyle w:val="B1"/>
      </w:pPr>
      <w:r>
        <w:t>0.</w:t>
      </w:r>
      <w:r>
        <w:tab/>
        <w:t>The N4 Node level Association is established between the SMF and the L-PSA. During this procedure, the L-PSA provides the FQDN(range) that can be served by the L-PSA and Local DNS server address.</w:t>
      </w:r>
    </w:p>
    <w:p w14:paraId="7B3E5BA9" w14:textId="77777777" w:rsidR="009803CD" w:rsidRDefault="009803CD" w:rsidP="009803CD">
      <w:pPr>
        <w:pStyle w:val="B1"/>
      </w:pPr>
      <w:r>
        <w:t>1.</w:t>
      </w:r>
      <w:r>
        <w:tab/>
        <w:t>The UE establishes a PDN session towards the SMF. In this procedure the SMF configures the EASDF to detect the FQDN range of the DNS Query request message.</w:t>
      </w:r>
    </w:p>
    <w:p w14:paraId="224F609D" w14:textId="77777777" w:rsidR="009803CD" w:rsidRDefault="009803CD" w:rsidP="009803CD">
      <w:pPr>
        <w:pStyle w:val="B1"/>
      </w:pPr>
      <w:r>
        <w:t>2.</w:t>
      </w:r>
      <w:r>
        <w:tab/>
        <w:t>The UE sends DNS Query Request message with the target FQDN over the user plane of the PDU session.</w:t>
      </w:r>
    </w:p>
    <w:p w14:paraId="5A3A2CCB" w14:textId="77777777" w:rsidR="009803CD" w:rsidRDefault="009803CD" w:rsidP="009803CD">
      <w:pPr>
        <w:pStyle w:val="B1"/>
      </w:pPr>
      <w:r>
        <w:t>3.</w:t>
      </w:r>
      <w:r>
        <w:tab/>
        <w:t>The EASDF detects that the DNS Query message with the target FQDN.</w:t>
      </w:r>
    </w:p>
    <w:p w14:paraId="04D545B6" w14:textId="77777777" w:rsidR="009803CD" w:rsidRDefault="009803CD" w:rsidP="009803CD">
      <w:pPr>
        <w:pStyle w:val="B1"/>
      </w:pPr>
      <w:r>
        <w:t>4.</w:t>
      </w:r>
      <w:r>
        <w:tab/>
        <w:t>The EASDF forwards the DNS Query Request message with the target FQDN to the SMF and notifies that the FQDN is detected.</w:t>
      </w:r>
    </w:p>
    <w:p w14:paraId="04E0020E" w14:textId="77777777" w:rsidR="009803CD" w:rsidRDefault="009803CD" w:rsidP="009803CD">
      <w:pPr>
        <w:pStyle w:val="B1"/>
      </w:pPr>
      <w:r>
        <w:t>5-6.</w:t>
      </w:r>
      <w:r>
        <w:tab/>
        <w:t>If the SMF determines that Local DNS server can be served for the DNS Query, it inserts an ULCL/BP and L-PSA associated with that Local DNS server for the PDU Session.</w:t>
      </w:r>
    </w:p>
    <w:p w14:paraId="20BB89A3" w14:textId="51677F50" w:rsidR="009803CD" w:rsidRDefault="009803CD" w:rsidP="009803CD">
      <w:pPr>
        <w:pStyle w:val="B1"/>
      </w:pPr>
      <w:r>
        <w:t>7.</w:t>
      </w:r>
      <w:r>
        <w:tab/>
        <w:t xml:space="preserve">The SMF forwards the DNS Query Request towards the ULCL/BP, and ULCL/BP forwards the DNS Query Request to Local DNS server via the L-PSA, similar as Option D in </w:t>
      </w:r>
      <w:r w:rsidR="00B27018">
        <w:t>TS</w:t>
      </w:r>
      <w:r w:rsidR="00B27018">
        <w:t> </w:t>
      </w:r>
      <w:r w:rsidR="00B27018">
        <w:t>23.548</w:t>
      </w:r>
      <w:r w:rsidR="00B27018">
        <w:t> </w:t>
      </w:r>
      <w:r w:rsidR="00B27018">
        <w:t>[</w:t>
      </w:r>
      <w:r>
        <w:t>5].</w:t>
      </w:r>
    </w:p>
    <w:p w14:paraId="559BEEAE" w14:textId="77777777" w:rsidR="009803CD" w:rsidRPr="0000224E" w:rsidRDefault="009803CD" w:rsidP="009803CD">
      <w:pPr>
        <w:pStyle w:val="Heading3"/>
        <w:rPr>
          <w:lang w:eastAsia="zh-CN"/>
        </w:rPr>
      </w:pPr>
      <w:bookmarkStart w:id="194" w:name="_Toc157584708"/>
      <w:bookmarkStart w:id="195" w:name="_Toc160521009"/>
      <w:bookmarkStart w:id="196" w:name="_Toc161389104"/>
      <w:r w:rsidRPr="0000224E">
        <w:rPr>
          <w:lang w:eastAsia="zh-CN"/>
        </w:rPr>
        <w:t>6.7.3</w:t>
      </w:r>
      <w:r w:rsidRPr="0000224E">
        <w:rPr>
          <w:lang w:eastAsia="zh-CN"/>
        </w:rPr>
        <w:tab/>
      </w:r>
      <w:r w:rsidRPr="0000224E">
        <w:t>Impacts on services, entities and interfaces</w:t>
      </w:r>
      <w:bookmarkEnd w:id="194"/>
      <w:bookmarkEnd w:id="195"/>
      <w:bookmarkEnd w:id="196"/>
    </w:p>
    <w:p w14:paraId="5A207974" w14:textId="77777777" w:rsidR="009803CD" w:rsidRDefault="009803CD" w:rsidP="009803CD">
      <w:r>
        <w:t>The L-PSA is enhanced to reports the FQDN range that can be handled by the L-PSA and associated Local DNS Server address.</w:t>
      </w:r>
    </w:p>
    <w:p w14:paraId="2AE034BA" w14:textId="77777777" w:rsidR="009803CD" w:rsidRDefault="009803CD" w:rsidP="009803CD">
      <w:r>
        <w:t>The SMF is enhanced to insert the ULCL/BP/L-PSA based on the detection of the FQDN and forward the DNS Query towards the ULCL/BP/L-PSA.</w:t>
      </w:r>
    </w:p>
    <w:p w14:paraId="76539863" w14:textId="77777777" w:rsidR="009803CD" w:rsidRPr="0000224E" w:rsidRDefault="009803CD" w:rsidP="009803CD">
      <w:pPr>
        <w:pStyle w:val="Heading2"/>
      </w:pPr>
      <w:bookmarkStart w:id="197" w:name="_Toc160521010"/>
      <w:bookmarkStart w:id="198" w:name="_Toc161389105"/>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197"/>
      <w:bookmarkEnd w:id="198"/>
    </w:p>
    <w:p w14:paraId="0009FF7C" w14:textId="77777777" w:rsidR="009803CD" w:rsidRPr="0000224E" w:rsidRDefault="009803CD" w:rsidP="009803CD">
      <w:pPr>
        <w:pStyle w:val="Heading3"/>
        <w:rPr>
          <w:rFonts w:eastAsia="DengXian"/>
        </w:rPr>
      </w:pPr>
      <w:bookmarkStart w:id="199" w:name="_Toc161389106"/>
      <w:r w:rsidRPr="0000224E">
        <w:rPr>
          <w:rFonts w:eastAsia="DengXian"/>
        </w:rPr>
        <w:t>6.8.1</w:t>
      </w:r>
      <w:r w:rsidRPr="0000224E">
        <w:rPr>
          <w:rFonts w:eastAsia="DengXian"/>
        </w:rPr>
        <w:tab/>
        <w:t>Key Issue mapping</w:t>
      </w:r>
      <w:bookmarkEnd w:id="199"/>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lastRenderedPageBreak/>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00" w:name="_Toc161389107"/>
      <w:r w:rsidRPr="00AC4FE7">
        <w:rPr>
          <w:rFonts w:eastAsia="DengXian"/>
        </w:rPr>
        <w:t>6.8.2</w:t>
      </w:r>
      <w:r w:rsidRPr="00AC4FE7">
        <w:rPr>
          <w:rFonts w:eastAsia="DengXian"/>
        </w:rPr>
        <w:tab/>
        <w:t>Description</w:t>
      </w:r>
      <w:bookmarkEnd w:id="200"/>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3DF852B0" w:rsidR="009803CD" w:rsidRDefault="009803CD" w:rsidP="009803CD">
      <w:r>
        <w:t xml:space="preserve">Currently, </w:t>
      </w:r>
      <w:r w:rsidR="00B27018">
        <w:t>TS</w:t>
      </w:r>
      <w:r w:rsidR="00B27018">
        <w:t> </w:t>
      </w:r>
      <w:r w:rsidR="00B27018">
        <w:t>23.548</w:t>
      </w:r>
      <w:r w:rsidR="00B27018">
        <w:t> </w:t>
      </w:r>
      <w:r w:rsidR="00B27018">
        <w:t>[</w:t>
      </w:r>
      <w:r>
        <w:t xml:space="preserve">5] specifies how a UE DNS request can be routed via EASDF. The procedure to route UEs DNS request is as follows (as described in Figure 6.2.3.2.2-1 of </w:t>
      </w:r>
      <w:r w:rsidR="00B27018">
        <w:t>TS</w:t>
      </w:r>
      <w:r w:rsidR="00B27018">
        <w:t> </w:t>
      </w:r>
      <w:r w:rsidR="00B27018">
        <w:t>23.548</w:t>
      </w:r>
      <w:r w:rsidR="00B27018">
        <w:t> </w:t>
      </w:r>
      <w:r w:rsidR="00B27018">
        <w:t>[</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7FBF35CB" w:rsidR="009803CD" w:rsidRDefault="009803CD" w:rsidP="009803CD">
      <w:r>
        <w:t xml:space="preserve">The SMF can request Analytics for an Application over a specific Application Server Instance Address as described in clause 6.4.4 of </w:t>
      </w:r>
      <w:r w:rsidR="00B27018">
        <w:t>TS</w:t>
      </w:r>
      <w:r w:rsidR="00B27018">
        <w:t> </w:t>
      </w:r>
      <w:r w:rsidR="00B27018">
        <w:t>23.288</w:t>
      </w:r>
      <w:r w:rsidR="00B27018">
        <w:t> </w:t>
      </w:r>
      <w:r w:rsidR="00B27018">
        <w:t>[</w:t>
      </w:r>
      <w:r>
        <w:t xml:space="preserve">6]. In addition, the SMF can request DN performance Analytics for an application as described in clause 6.14.4 of </w:t>
      </w:r>
      <w:r w:rsidR="00B27018">
        <w:t>TS</w:t>
      </w:r>
      <w:r w:rsidR="00B27018">
        <w:t> </w:t>
      </w:r>
      <w:r w:rsidR="00B27018">
        <w:t>23.288</w:t>
      </w:r>
      <w:r w:rsidR="00B27018">
        <w:t> </w:t>
      </w:r>
      <w:r w:rsidR="00B27018">
        <w:t>[</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lastRenderedPageBreak/>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01" w:name="_Toc161389108"/>
      <w:r w:rsidRPr="0000224E">
        <w:rPr>
          <w:rFonts w:eastAsia="DengXian"/>
        </w:rPr>
        <w:t>6.8.3</w:t>
      </w:r>
      <w:r w:rsidRPr="0000224E">
        <w:rPr>
          <w:rFonts w:eastAsia="DengXian"/>
        </w:rPr>
        <w:tab/>
        <w:t>Procedures</w:t>
      </w:r>
      <w:bookmarkEnd w:id="201"/>
    </w:p>
    <w:p w14:paraId="2463018D" w14:textId="77777777" w:rsidR="009803CD" w:rsidRDefault="009803CD" w:rsidP="009803CD">
      <w:pPr>
        <w:pStyle w:val="EditorsNote"/>
      </w:pPr>
      <w:r>
        <w:t>Editor's note:</w:t>
      </w:r>
      <w:r>
        <w:tab/>
        <w:t>This clause describes high-level procedures and information flows for the solution.</w:t>
      </w:r>
    </w:p>
    <w:p w14:paraId="053F4CD4" w14:textId="77777777" w:rsidR="009803CD" w:rsidRDefault="009803CD" w:rsidP="009803CD">
      <w:r>
        <w:t>The procedure is described below:</w:t>
      </w:r>
    </w:p>
    <w:p w14:paraId="687302E2" w14:textId="77777777" w:rsidR="009803CD" w:rsidRPr="0000224E" w:rsidRDefault="009803CD" w:rsidP="009803CD">
      <w:pPr>
        <w:pStyle w:val="TH"/>
      </w:pPr>
      <w:r w:rsidRPr="0000224E">
        <w:object w:dxaOrig="13777" w:dyaOrig="23893" w14:anchorId="2EFF5F6E">
          <v:shape id="_x0000_i1091" type="#_x0000_t75" style="width:392.25pt;height:681pt" o:ole="">
            <v:imagedata r:id="rId49" o:title=""/>
          </v:shape>
          <o:OLEObject Type="Embed" ProgID="Visio.Drawing.15" ShapeID="_x0000_i1091" DrawAspect="Content" ObjectID="_1772002261" r:id="rId50"/>
        </w:object>
      </w:r>
    </w:p>
    <w:p w14:paraId="1F4275D7" w14:textId="77777777" w:rsidR="009803CD" w:rsidRPr="00151F97" w:rsidRDefault="009803CD" w:rsidP="009803CD">
      <w:pPr>
        <w:pStyle w:val="TF"/>
      </w:pPr>
      <w:r w:rsidRPr="00151F97">
        <w:t>Figure 6.8.3-1: Procedure for selecting an EAS server</w:t>
      </w:r>
    </w:p>
    <w:p w14:paraId="53AF757F" w14:textId="27D4D040" w:rsidR="009803CD" w:rsidRDefault="009803CD" w:rsidP="009803CD">
      <w:pPr>
        <w:pStyle w:val="B1"/>
      </w:pPr>
      <w:r>
        <w:lastRenderedPageBreak/>
        <w:t>1.</w:t>
      </w:r>
      <w:r>
        <w:tab/>
        <w:t xml:space="preserve">A UE establishes a PDU session as described in </w:t>
      </w:r>
      <w:r w:rsidR="00B27018">
        <w:t>TS</w:t>
      </w:r>
      <w:r w:rsidR="00B27018">
        <w:t> </w:t>
      </w:r>
      <w:r w:rsidR="00B27018">
        <w:t>23.502</w:t>
      </w:r>
      <w:r w:rsidR="00B27018">
        <w:t> </w:t>
      </w:r>
      <w:r w:rsidR="00B27018">
        <w:t>[</w:t>
      </w:r>
      <w:r>
        <w:t>3]</w:t>
      </w:r>
    </w:p>
    <w:p w14:paraId="0D3B726A" w14:textId="7ED1D41B" w:rsidR="009803CD" w:rsidRDefault="009803CD" w:rsidP="009803CD">
      <w:pPr>
        <w:pStyle w:val="B1"/>
      </w:pPr>
      <w:r>
        <w:t>2.</w:t>
      </w:r>
      <w:r>
        <w:tab/>
        <w:t xml:space="preserve">During the PDU session establishment procedure the SMF selects an EASDF to be used as a DNS server for this PDU session. The procedure is described in </w:t>
      </w:r>
      <w:r w:rsidR="00B27018">
        <w:t>TS</w:t>
      </w:r>
      <w:r w:rsidR="00B27018">
        <w:t> </w:t>
      </w:r>
      <w:r w:rsidR="00B27018">
        <w:t>23.548</w:t>
      </w:r>
      <w:r w:rsidR="00B27018">
        <w:t> </w:t>
      </w:r>
      <w:r w:rsidR="00B27018">
        <w:t>[</w:t>
      </w:r>
      <w:r>
        <w:t>5].</w:t>
      </w:r>
    </w:p>
    <w:p w14:paraId="3CA107DA" w14:textId="77777777" w:rsidR="009803CD" w:rsidRDefault="009803CD" w:rsidP="009803CD">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08B70AA5" w14:textId="77777777" w:rsidR="009803CD" w:rsidRDefault="009803CD" w:rsidP="009803CD">
      <w:pPr>
        <w:pStyle w:val="B1"/>
      </w:pPr>
      <w:r>
        <w:t>4.</w:t>
      </w:r>
      <w:r>
        <w:tab/>
        <w:t>The SMF provides the DNS message handling rules to the EASDF by invoking an Neasdf_DNSContext_Create request.</w:t>
      </w:r>
    </w:p>
    <w:p w14:paraId="71200440" w14:textId="21C53470" w:rsidR="009803CD" w:rsidRDefault="009803CD" w:rsidP="009803CD">
      <w:pPr>
        <w:pStyle w:val="B1"/>
      </w:pPr>
      <w:r>
        <w:t>5.</w:t>
      </w:r>
      <w:r>
        <w:tab/>
        <w:t xml:space="preserve">The EASDF creates a DNS context for the UE and stores the DNS message handling rules as described in </w:t>
      </w:r>
      <w:r w:rsidR="00B27018">
        <w:t>TS</w:t>
      </w:r>
      <w:r w:rsidR="00B27018">
        <w:t> </w:t>
      </w:r>
      <w:r w:rsidR="00B27018">
        <w:t>23.548</w:t>
      </w:r>
      <w:r w:rsidR="00B27018">
        <w:t> </w:t>
      </w:r>
      <w:r w:rsidR="00B27018">
        <w:t>[</w:t>
      </w:r>
      <w:r>
        <w:t>5].</w:t>
      </w:r>
    </w:p>
    <w:p w14:paraId="745000CF" w14:textId="77777777" w:rsidR="009803CD" w:rsidRDefault="009803CD" w:rsidP="009803CD">
      <w:pPr>
        <w:pStyle w:val="B1"/>
      </w:pPr>
      <w:r>
        <w:t>6.</w:t>
      </w:r>
      <w:r>
        <w:tab/>
        <w:t>The EASDF acknowledge the request</w:t>
      </w:r>
    </w:p>
    <w:p w14:paraId="3C3C0541" w14:textId="77777777" w:rsidR="009803CD" w:rsidRDefault="009803CD" w:rsidP="009803CD">
      <w:pPr>
        <w:pStyle w:val="B1"/>
      </w:pPr>
      <w:r>
        <w:t>7.</w:t>
      </w:r>
      <w:r>
        <w:tab/>
        <w:t>An application in the UE request to establish a connection with an EAS server and creates a DNS query.</w:t>
      </w:r>
    </w:p>
    <w:p w14:paraId="65A2526C" w14:textId="77777777" w:rsidR="009803CD" w:rsidRDefault="009803CD" w:rsidP="009803CD">
      <w:pPr>
        <w:pStyle w:val="B1"/>
      </w:pPr>
      <w:r>
        <w:t>8.</w:t>
      </w:r>
      <w:r>
        <w:tab/>
        <w:t>The DNS query is received at the EASDF. The EASDF determines based on the DNS message handling rules that the DNS query needs to be buffered and the contents of the DNS query needs to be forwarded to the SMF.</w:t>
      </w:r>
    </w:p>
    <w:p w14:paraId="1F40E1D6" w14:textId="77777777" w:rsidR="009803CD" w:rsidRDefault="009803CD" w:rsidP="009803CD">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1724981A" w14:textId="77777777" w:rsidR="009803CD" w:rsidRDefault="009803CD" w:rsidP="009803CD">
      <w:pPr>
        <w:pStyle w:val="B1"/>
      </w:pPr>
      <w:r>
        <w:t>10.</w:t>
      </w:r>
      <w:r>
        <w:tab/>
        <w:t>The SMF acknowledges the response.</w:t>
      </w:r>
    </w:p>
    <w:p w14:paraId="71EBCA40" w14:textId="77777777" w:rsidR="009803CD" w:rsidRDefault="009803CD" w:rsidP="009803CD">
      <w:pPr>
        <w:pStyle w:val="B1"/>
      </w:pPr>
      <w:r>
        <w:t>11. The SMF determines that analytics can be used to determine an EAS IP address.</w:t>
      </w:r>
    </w:p>
    <w:p w14:paraId="7DBAEAEA" w14:textId="77777777" w:rsidR="009803CD" w:rsidRDefault="009803CD" w:rsidP="009803CD">
      <w:pPr>
        <w:pStyle w:val="B1"/>
      </w:pPr>
      <w:r>
        <w:t>12.</w:t>
      </w:r>
      <w:r>
        <w:tab/>
        <w:t>The SMF constructs a request for analytics using the contents of the DNS query or the list of EAS IP address received in a DNS response.</w:t>
      </w:r>
    </w:p>
    <w:p w14:paraId="06D301FB" w14:textId="77777777" w:rsidR="009803CD" w:rsidRDefault="009803CD" w:rsidP="009803CD">
      <w:pPr>
        <w:pStyle w:val="B1"/>
      </w:pPr>
      <w:r>
        <w:t>13.</w:t>
      </w:r>
      <w:r>
        <w:tab/>
        <w:t>The SMF sends an Analytics request including an Analytic ID set to DN Performance (or Service Experience) and include as analytic filters the location of the UE and the FQDN of the DNS query or the (list of) EAS IP address.</w:t>
      </w:r>
    </w:p>
    <w:p w14:paraId="67FFAE1B" w14:textId="77777777" w:rsidR="009803CD" w:rsidRDefault="009803CD" w:rsidP="009803CD">
      <w:pPr>
        <w:pStyle w:val="B1"/>
      </w:pPr>
      <w:r>
        <w:t>14.</w:t>
      </w:r>
      <w:r>
        <w:tab/>
        <w:t>The NWDAF derives analytics.</w:t>
      </w:r>
    </w:p>
    <w:p w14:paraId="56C73D4A" w14:textId="77777777" w:rsidR="009803CD" w:rsidRDefault="009803CD" w:rsidP="009803CD">
      <w:pPr>
        <w:pStyle w:val="B1"/>
      </w:pPr>
      <w:r>
        <w:t>15.</w:t>
      </w:r>
      <w:r>
        <w:tab/>
        <w:t>In the analytics response the NWDAF includes a list of EAS server address and its associated performance.</w:t>
      </w:r>
    </w:p>
    <w:p w14:paraId="348726E9" w14:textId="77777777" w:rsidR="009803CD" w:rsidRDefault="009803CD" w:rsidP="009803CD">
      <w:pPr>
        <w:pStyle w:val="B1"/>
      </w:pPr>
      <w:r>
        <w:t>16.</w:t>
      </w:r>
      <w:r>
        <w:tab/>
        <w:t>The SMF may select the best performing EAS server.</w:t>
      </w:r>
    </w:p>
    <w:p w14:paraId="3FEC891E" w14:textId="77777777" w:rsidR="009803CD" w:rsidRDefault="009803CD" w:rsidP="009803CD">
      <w:pPr>
        <w:pStyle w:val="B1"/>
      </w:pPr>
      <w:r>
        <w:t>17.</w:t>
      </w:r>
      <w:r>
        <w:tab/>
        <w:t>The SMF may perform ULCL/PSA insertion based on the selected EAS server.</w:t>
      </w:r>
    </w:p>
    <w:p w14:paraId="705520E2" w14:textId="77777777" w:rsidR="009803CD" w:rsidRDefault="009803CD" w:rsidP="009803CD">
      <w:pPr>
        <w:pStyle w:val="B1"/>
      </w:pPr>
      <w:r>
        <w:t>18.</w:t>
      </w:r>
      <w:r>
        <w:tab/>
        <w:t>The SMF constructs an action for the EASDF where the action indicates to the EASDF to create a DNS response for the UE including the selected EAS IP address(es).</w:t>
      </w:r>
    </w:p>
    <w:p w14:paraId="0CDB67E7" w14:textId="77777777" w:rsidR="009803CD" w:rsidRDefault="009803CD" w:rsidP="009803CD">
      <w:pPr>
        <w:pStyle w:val="B1"/>
      </w:pPr>
      <w:r>
        <w:t>19.</w:t>
      </w:r>
      <w:r>
        <w:tab/>
        <w:t>The SMF creates a service operation including an instruction/rule to the EASDF as described in step 19.</w:t>
      </w:r>
    </w:p>
    <w:p w14:paraId="582DCEAD" w14:textId="77777777" w:rsidR="009803CD" w:rsidRDefault="009803CD" w:rsidP="009803CD">
      <w:pPr>
        <w:pStyle w:val="B1"/>
      </w:pPr>
      <w:r>
        <w:t>20.</w:t>
      </w:r>
      <w:r>
        <w:tab/>
        <w:t>The EASDF acknowledges the request.</w:t>
      </w:r>
    </w:p>
    <w:p w14:paraId="705EA0CE" w14:textId="77777777" w:rsidR="009803CD" w:rsidRDefault="009803CD" w:rsidP="009803CD">
      <w:pPr>
        <w:pStyle w:val="B1"/>
      </w:pPr>
      <w:r>
        <w:t>21.</w:t>
      </w:r>
      <w:r>
        <w:tab/>
        <w:t>The EASDF constructs a DNS response or forwards the DNS response to the UE as instructed in steps 19-20.</w:t>
      </w:r>
    </w:p>
    <w:p w14:paraId="794BF67E" w14:textId="77777777" w:rsidR="009803CD" w:rsidRDefault="009803CD" w:rsidP="009803CD">
      <w:pPr>
        <w:pStyle w:val="B1"/>
      </w:pPr>
      <w:r>
        <w:t>22.The EASDF provides the DNS response with the selected EAS IP address(es) to the UE via the existing PDU session.</w:t>
      </w:r>
    </w:p>
    <w:p w14:paraId="723C431F" w14:textId="77777777" w:rsidR="009803CD" w:rsidRDefault="009803CD" w:rsidP="009803CD">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02" w:name="_Toc161389109"/>
      <w:r w:rsidRPr="00165348">
        <w:rPr>
          <w:rFonts w:eastAsia="DengXian"/>
        </w:rPr>
        <w:t>6.8.4</w:t>
      </w:r>
      <w:r w:rsidRPr="00165348">
        <w:rPr>
          <w:rFonts w:eastAsia="DengXian"/>
        </w:rPr>
        <w:tab/>
        <w:t>Impacts on services, entities and interfaces</w:t>
      </w:r>
      <w:bookmarkEnd w:id="202"/>
    </w:p>
    <w:p w14:paraId="37749984" w14:textId="77777777" w:rsidR="009803CD" w:rsidRDefault="009803CD" w:rsidP="009803CD">
      <w:pPr>
        <w:pStyle w:val="EditorsNote"/>
      </w:pPr>
      <w:r>
        <w:t>Editor's note:</w:t>
      </w:r>
      <w:r>
        <w:tab/>
        <w:t>This clause captures impacts on existing and/or new 3GPP nodes and functional elements.</w:t>
      </w:r>
    </w:p>
    <w:p w14:paraId="0F323DC4" w14:textId="77777777" w:rsidR="009803CD" w:rsidRDefault="009803CD" w:rsidP="009803CD">
      <w:r>
        <w:t>SMF requesting existing analytics during DNS request/response.</w:t>
      </w:r>
    </w:p>
    <w:p w14:paraId="15782F65" w14:textId="7B2913DC" w:rsidR="009803CD" w:rsidRDefault="009803CD" w:rsidP="009803CD">
      <w:r>
        <w:lastRenderedPageBreak/>
        <w:t xml:space="preserve">There are no impacts on the DN performance and/or Service Experience analytics as defined in </w:t>
      </w:r>
      <w:r w:rsidR="00B27018">
        <w:t>TS</w:t>
      </w:r>
      <w:r w:rsidR="00B27018">
        <w:t> </w:t>
      </w:r>
      <w:r w:rsidR="00B27018">
        <w:t>23.288</w:t>
      </w:r>
      <w:r w:rsidR="00B27018">
        <w:t> </w:t>
      </w:r>
      <w:r w:rsidR="00B27018">
        <w:t>[</w:t>
      </w:r>
      <w:r>
        <w:t>6].</w:t>
      </w:r>
    </w:p>
    <w:p w14:paraId="3EBEE918" w14:textId="77777777" w:rsidR="009803CD" w:rsidRPr="00165348" w:rsidRDefault="009803CD" w:rsidP="009803CD">
      <w:pPr>
        <w:pStyle w:val="Heading2"/>
        <w:rPr>
          <w:rFonts w:eastAsia="DengXian"/>
        </w:rPr>
      </w:pPr>
      <w:bookmarkStart w:id="203" w:name="_Toc97036718"/>
      <w:bookmarkStart w:id="204" w:name="_Toc160521011"/>
      <w:bookmarkStart w:id="205" w:name="_Toc161389110"/>
      <w:r w:rsidRPr="00165348">
        <w:t>6.9</w:t>
      </w:r>
      <w:r w:rsidRPr="00165348">
        <w:rPr>
          <w:rFonts w:hint="eastAsia"/>
        </w:rPr>
        <w:tab/>
      </w:r>
      <w:r w:rsidRPr="00165348">
        <w:t>Solution</w:t>
      </w:r>
      <w:r w:rsidRPr="00165348">
        <w:rPr>
          <w:rFonts w:hint="eastAsia"/>
        </w:rPr>
        <w:t xml:space="preserve"> #</w:t>
      </w:r>
      <w:r w:rsidRPr="00165348">
        <w:t xml:space="preserve">9: </w:t>
      </w:r>
      <w:bookmarkEnd w:id="203"/>
      <w:r w:rsidRPr="00165348">
        <w:t>local UPF and EAS (re)selection jointly considering N6 delay and EAS load</w:t>
      </w:r>
      <w:bookmarkEnd w:id="204"/>
      <w:bookmarkEnd w:id="205"/>
    </w:p>
    <w:p w14:paraId="3D01086C" w14:textId="77777777" w:rsidR="009803CD" w:rsidRPr="00165348" w:rsidRDefault="009803CD" w:rsidP="009803CD">
      <w:pPr>
        <w:pStyle w:val="Heading3"/>
      </w:pPr>
      <w:bookmarkStart w:id="206" w:name="_Toc97036720"/>
      <w:bookmarkStart w:id="207" w:name="_Toc160521012"/>
      <w:bookmarkStart w:id="208" w:name="_Toc161389111"/>
      <w:r w:rsidRPr="00165348">
        <w:t>6.9.1</w:t>
      </w:r>
      <w:r w:rsidRPr="00165348">
        <w:rPr>
          <w:rFonts w:hint="eastAsia"/>
        </w:rPr>
        <w:tab/>
        <w:t>Description</w:t>
      </w:r>
      <w:bookmarkEnd w:id="206"/>
      <w:bookmarkEnd w:id="207"/>
      <w:bookmarkEnd w:id="208"/>
    </w:p>
    <w:p w14:paraId="6BACF4BE" w14:textId="11E7D5C9" w:rsidR="009803CD" w:rsidRDefault="009803CD" w:rsidP="009803CD">
      <w:pPr>
        <w:rPr>
          <w:lang w:eastAsia="zh-CN"/>
        </w:rPr>
      </w:pPr>
      <w:bookmarkStart w:id="209" w:name="_Toc97036722"/>
      <w:r>
        <w:rPr>
          <w:lang w:eastAsia="zh-CN"/>
        </w:rPr>
        <w:t xml:space="preserve">Per existing design of </w:t>
      </w:r>
      <w:r w:rsidR="00B27018">
        <w:rPr>
          <w:lang w:eastAsia="zh-CN"/>
        </w:rPr>
        <w:t>TS</w:t>
      </w:r>
      <w:r w:rsidR="00B27018">
        <w:rPr>
          <w:lang w:eastAsia="zh-CN"/>
        </w:rPr>
        <w:t> </w:t>
      </w:r>
      <w:r w:rsidR="00B27018">
        <w:rPr>
          <w:lang w:eastAsia="zh-CN"/>
        </w:rPr>
        <w:t>23.548</w:t>
      </w:r>
      <w:r w:rsidR="00B27018">
        <w:rPr>
          <w:lang w:eastAsia="zh-CN"/>
        </w:rPr>
        <w:t> </w:t>
      </w:r>
      <w:r w:rsidR="00B27018">
        <w:rPr>
          <w:lang w:eastAsia="zh-CN"/>
        </w:rPr>
        <w:t>[</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10" w:name="_Toc160521013"/>
      <w:bookmarkStart w:id="211" w:name="_Toc161389112"/>
      <w:r w:rsidRPr="0000224E">
        <w:rPr>
          <w:lang w:eastAsia="zh-CN"/>
        </w:rPr>
        <w:t>6.9.3</w:t>
      </w:r>
      <w:r w:rsidRPr="0000224E">
        <w:rPr>
          <w:lang w:eastAsia="zh-CN"/>
        </w:rPr>
        <w:tab/>
        <w:t>Procedures</w:t>
      </w:r>
      <w:bookmarkEnd w:id="210"/>
      <w:bookmarkEnd w:id="211"/>
    </w:p>
    <w:p w14:paraId="4473672E" w14:textId="77777777" w:rsidR="009803CD" w:rsidRPr="00165348" w:rsidRDefault="009803CD" w:rsidP="009803CD">
      <w:pPr>
        <w:pStyle w:val="Heading4"/>
      </w:pPr>
      <w:bookmarkStart w:id="212" w:name="_Toc160521014"/>
      <w:bookmarkStart w:id="213" w:name="_Toc161389113"/>
      <w:r w:rsidRPr="00165348">
        <w:t>6.9.3.1</w:t>
      </w:r>
      <w:r w:rsidRPr="00165348">
        <w:tab/>
        <w:t>Enhancement on EAS Deployment Information Management</w:t>
      </w:r>
      <w:bookmarkEnd w:id="212"/>
      <w:bookmarkEnd w:id="213"/>
    </w:p>
    <w:p w14:paraId="1A4A3637" w14:textId="77D7B21F" w:rsidR="009803CD" w:rsidRPr="00165348" w:rsidRDefault="009803CD" w:rsidP="009803CD">
      <w:pPr>
        <w:rPr>
          <w:rFonts w:eastAsia="MS Mincho"/>
        </w:rPr>
      </w:pPr>
      <w:r>
        <w:t xml:space="preserve">The EAS deployment information provisioned from AF to 5GC as defined in clause 6.2.3.4 of </w:t>
      </w:r>
      <w:r w:rsidR="00B27018">
        <w:t>TS</w:t>
      </w:r>
      <w:r w:rsidR="00B27018">
        <w:t> </w:t>
      </w:r>
      <w:r w:rsidR="00B27018">
        <w:t>23.548</w:t>
      </w:r>
      <w:r w:rsidR="00B27018">
        <w:t> </w:t>
      </w:r>
      <w:r w:rsidR="00B27018">
        <w:t>[</w:t>
      </w:r>
      <w:r>
        <w:t>5] is used for local UPF and EAS (re)selection. It is proposed to enhance this information as following:</w:t>
      </w:r>
    </w:p>
    <w:p w14:paraId="2C0EA20A" w14:textId="77777777" w:rsidR="009803CD" w:rsidRPr="00165348" w:rsidRDefault="009803CD" w:rsidP="009803CD">
      <w:pPr>
        <w:pStyle w:val="TH"/>
      </w:pPr>
      <w:bookmarkStart w:id="214" w:name="_CRTable6_2_3_41DescriptionofEASDeploym"/>
      <w:r w:rsidRPr="00165348">
        <w:t xml:space="preserve">Table </w:t>
      </w:r>
      <w:bookmarkEnd w:id="214"/>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113F7A57" w14:textId="77777777" w:rsidTr="002450BE">
        <w:trPr>
          <w:cantSplit/>
          <w:jc w:val="center"/>
        </w:trPr>
        <w:tc>
          <w:tcPr>
            <w:tcW w:w="2976" w:type="dxa"/>
            <w:shd w:val="clear" w:color="auto" w:fill="auto"/>
          </w:tcPr>
          <w:p w14:paraId="44C9F953" w14:textId="77777777" w:rsidR="009803CD" w:rsidRPr="00E2774A" w:rsidRDefault="009803CD" w:rsidP="002450BE">
            <w:pPr>
              <w:pStyle w:val="TAL"/>
              <w:rPr>
                <w:rFonts w:eastAsia="DengXian"/>
                <w:lang w:eastAsia="zh-CN"/>
              </w:rPr>
            </w:pPr>
            <w:r w:rsidRPr="00E2774A">
              <w:rPr>
                <w:rFonts w:eastAsia="DengXian"/>
                <w:lang w:eastAsia="zh-CN"/>
              </w:rPr>
              <w:t>E</w:t>
            </w:r>
            <w:r w:rsidRPr="00E2774A">
              <w:rPr>
                <w:rFonts w:eastAsia="DengXian" w:hint="eastAsia"/>
                <w:lang w:eastAsia="zh-CN"/>
              </w:rPr>
              <w:t>nd</w:t>
            </w:r>
            <w:r w:rsidRPr="00E2774A">
              <w:rPr>
                <w:rFonts w:eastAsia="DengXian"/>
                <w:lang w:eastAsia="zh-CN"/>
              </w:rPr>
              <w:t xml:space="preserve"> </w:t>
            </w:r>
            <w:r w:rsidRPr="00E2774A">
              <w:rPr>
                <w:rFonts w:eastAsia="DengXian" w:hint="eastAsia"/>
                <w:lang w:eastAsia="zh-CN"/>
              </w:rPr>
              <w:t>to</w:t>
            </w:r>
            <w:r w:rsidRPr="00E2774A">
              <w:rPr>
                <w:rFonts w:eastAsia="DengXian"/>
                <w:lang w:eastAsia="zh-CN"/>
              </w:rPr>
              <w:t xml:space="preserve"> </w:t>
            </w:r>
            <w:r w:rsidRPr="00E2774A">
              <w:rPr>
                <w:rFonts w:eastAsia="DengXian" w:hint="eastAsia"/>
                <w:lang w:eastAsia="zh-CN"/>
              </w:rPr>
              <w:t>end</w:t>
            </w:r>
            <w:r w:rsidRPr="00E2774A">
              <w:rPr>
                <w:rFonts w:eastAsia="DengXian"/>
                <w:lang w:eastAsia="zh-CN"/>
              </w:rPr>
              <w:t xml:space="preserve"> </w:t>
            </w:r>
            <w:r w:rsidRPr="00E2774A">
              <w:rPr>
                <w:rFonts w:eastAsia="DengXian" w:hint="eastAsia"/>
                <w:lang w:eastAsia="zh-CN"/>
              </w:rPr>
              <w:t>delay</w:t>
            </w:r>
            <w:r w:rsidRPr="00E2774A">
              <w:rPr>
                <w:rFonts w:eastAsia="DengXian"/>
                <w:lang w:eastAsia="zh-CN"/>
              </w:rPr>
              <w:t xml:space="preserve"> </w:t>
            </w:r>
            <w:r w:rsidRPr="00E2774A">
              <w:rPr>
                <w:rFonts w:eastAsia="DengXian" w:hint="eastAsia"/>
                <w:lang w:eastAsia="zh-CN"/>
              </w:rPr>
              <w:t>requirement</w:t>
            </w:r>
          </w:p>
        </w:tc>
        <w:tc>
          <w:tcPr>
            <w:tcW w:w="5100" w:type="dxa"/>
            <w:shd w:val="clear" w:color="auto" w:fill="auto"/>
          </w:tcPr>
          <w:p w14:paraId="136EC058" w14:textId="77777777" w:rsidR="009803CD" w:rsidRDefault="009803CD" w:rsidP="002450BE">
            <w:pPr>
              <w:pStyle w:val="TAL"/>
            </w:pPr>
            <w:r w:rsidRPr="00E2774A">
              <w:rPr>
                <w:rFonts w:eastAsia="DengXian"/>
                <w:lang w:eastAsia="zh-CN"/>
              </w:rPr>
              <w:t xml:space="preserve">The End to end delay requirement for the specific applications identified by delay-sensitive </w:t>
            </w:r>
            <w:r w:rsidRPr="00E2774A">
              <w:rPr>
                <w:rFonts w:eastAsia="DengXian" w:hint="eastAsia"/>
                <w:lang w:eastAsia="zh-CN"/>
              </w:rPr>
              <w:t>identifier</w:t>
            </w:r>
            <w:r w:rsidRPr="00E2774A">
              <w:rPr>
                <w:rFonts w:eastAsia="DengXian"/>
                <w:lang w:eastAsia="zh-CN"/>
              </w:rPr>
              <w:t xml:space="preserve"> </w:t>
            </w:r>
            <w:r w:rsidRPr="00E2774A">
              <w:t>[optional].</w:t>
            </w:r>
          </w:p>
          <w:p w14:paraId="1AD5A59F" w14:textId="77777777" w:rsidR="009803CD" w:rsidRPr="00E2774A" w:rsidDel="002E76DA" w:rsidRDefault="009803CD" w:rsidP="002450BE">
            <w:pPr>
              <w:pStyle w:val="TAL"/>
            </w:pPr>
            <w:r w:rsidRPr="00E2774A">
              <w:t>(See NOTE</w:t>
            </w:r>
            <w:r>
              <w:t> </w:t>
            </w:r>
            <w:r w:rsidRPr="00E2774A">
              <w:t>4).</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Default="009803CD" w:rsidP="009803CD">
      <w:pPr>
        <w:pStyle w:val="FP"/>
        <w:rPr>
          <w:rFonts w:eastAsia="DengXian"/>
          <w:lang w:eastAsia="zh-CN"/>
        </w:rPr>
      </w:pPr>
    </w:p>
    <w:p w14:paraId="22E99FD9" w14:textId="6760FB82" w:rsidR="009803CD" w:rsidRPr="00165348" w:rsidRDefault="009803CD" w:rsidP="009803CD">
      <w:pPr>
        <w:pStyle w:val="EditorsNote"/>
        <w:rPr>
          <w:rFonts w:eastAsia="DengXian"/>
        </w:rPr>
      </w:pPr>
      <w:r>
        <w:t>Editor's note:</w:t>
      </w:r>
      <w:r>
        <w:tab/>
        <w:t xml:space="preserve">Whether End to end delay requirement is sent within EDI or Application Function influence on traffic routing related information as described in clause 5.6.7 of </w:t>
      </w:r>
      <w:r w:rsidR="00B27018">
        <w:t>TS</w:t>
      </w:r>
      <w:r w:rsidR="00B27018">
        <w:t> </w:t>
      </w:r>
      <w:r w:rsidR="00B27018">
        <w:t>23.501</w:t>
      </w:r>
      <w:r w:rsidR="00B27018">
        <w:t> </w:t>
      </w:r>
      <w:r w:rsidR="00B27018">
        <w:t>[</w:t>
      </w:r>
      <w:r>
        <w:t>2] is FFS.</w:t>
      </w:r>
    </w:p>
    <w:p w14:paraId="77A61EE5" w14:textId="77777777" w:rsidR="009803CD" w:rsidRPr="00165348" w:rsidRDefault="009803CD" w:rsidP="009803CD">
      <w:pPr>
        <w:pStyle w:val="Heading4"/>
      </w:pPr>
      <w:bookmarkStart w:id="215" w:name="_Toc160521015"/>
      <w:bookmarkStart w:id="216" w:name="_Toc161389114"/>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15"/>
      <w:bookmarkEnd w:id="216"/>
    </w:p>
    <w:p w14:paraId="3AFC39F1" w14:textId="77777777" w:rsidR="009803CD" w:rsidRDefault="009803CD" w:rsidP="009803C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7947AB0A" w14:textId="77777777" w:rsidR="009803CD" w:rsidRDefault="009803CD" w:rsidP="009803CD">
      <w:pPr>
        <w:pStyle w:val="TH"/>
      </w:pPr>
      <w:r>
        <w:object w:dxaOrig="9781" w:dyaOrig="7085" w14:anchorId="15FCD881">
          <v:shape id="_x0000_i1092" type="#_x0000_t75" style="width:480pt;height:351.75pt" o:ole="">
            <v:imagedata r:id="rId51" o:title=""/>
          </v:shape>
          <o:OLEObject Type="Embed" ProgID="Word.Picture.8" ShapeID="_x0000_i1092" DrawAspect="Content" ObjectID="_1772002262" r:id="rId52"/>
        </w:object>
      </w:r>
    </w:p>
    <w:p w14:paraId="4D798C54" w14:textId="77777777" w:rsidR="009803CD" w:rsidRPr="00165348" w:rsidRDefault="009803CD" w:rsidP="009803CD">
      <w:pPr>
        <w:pStyle w:val="TF"/>
      </w:pPr>
      <w:r w:rsidRPr="00165348">
        <w:t>Figure 6.9.3.2-1: EAS discovery procedure with EASDF</w:t>
      </w:r>
    </w:p>
    <w:p w14:paraId="4B09495B" w14:textId="04400833" w:rsidR="009803CD" w:rsidRDefault="009803CD" w:rsidP="009803CD">
      <w:pPr>
        <w:pStyle w:val="B1"/>
      </w:pPr>
      <w:r>
        <w:t>1.</w:t>
      </w:r>
      <w:r>
        <w:tab/>
        <w:t xml:space="preserve">Same as step 1 - step 12 of clause 6.2.3.2.2 in </w:t>
      </w:r>
      <w:r w:rsidR="00B27018">
        <w:t>TS</w:t>
      </w:r>
      <w:r w:rsidR="00B27018">
        <w:t> </w:t>
      </w:r>
      <w:r w:rsidR="00B27018">
        <w:t>23.548</w:t>
      </w:r>
      <w:r w:rsidR="00B27018">
        <w:t> </w:t>
      </w:r>
      <w:r w:rsidR="00B27018">
        <w:t>[</w:t>
      </w:r>
      <w:r>
        <w:t>5].</w:t>
      </w:r>
    </w:p>
    <w:p w14:paraId="3E5015E7" w14:textId="55EE1122" w:rsidR="009803CD" w:rsidRDefault="009803CD" w:rsidP="009803CD">
      <w:pPr>
        <w:pStyle w:val="B1"/>
      </w:pPr>
      <w:r>
        <w:t>2.</w:t>
      </w:r>
      <w:r>
        <w:tab/>
        <w:t xml:space="preserve">same as step 13 as described in clause 6.2.3.2.2 of </w:t>
      </w:r>
      <w:r w:rsidR="00B27018">
        <w:t>TS</w:t>
      </w:r>
      <w:r w:rsidR="00B27018">
        <w:t> </w:t>
      </w:r>
      <w:r w:rsidR="00B27018">
        <w:t>23.548</w:t>
      </w:r>
      <w:r w:rsidR="00B27018">
        <w:t> </w:t>
      </w:r>
      <w:r w:rsidR="00B27018">
        <w:t>[</w:t>
      </w:r>
      <w:r>
        <w:t>5].</w:t>
      </w:r>
    </w:p>
    <w:p w14:paraId="216523B3" w14:textId="5684F41D" w:rsidR="009803CD" w:rsidRDefault="009803CD" w:rsidP="009803CD">
      <w:pPr>
        <w:pStyle w:val="B1"/>
      </w:pPr>
      <w:r>
        <w:t>3.</w:t>
      </w:r>
      <w:r>
        <w:tab/>
        <w:t xml:space="preserve">same as step 14/15 as described in clause 6.2.3.2.2 of </w:t>
      </w:r>
      <w:r w:rsidR="00B27018">
        <w:t>TS</w:t>
      </w:r>
      <w:r w:rsidR="00B27018">
        <w:t> </w:t>
      </w:r>
      <w:r w:rsidR="00B27018">
        <w:t>23.548</w:t>
      </w:r>
      <w:r w:rsidR="00B27018">
        <w:t> </w:t>
      </w:r>
      <w:r w:rsidR="00B27018">
        <w:t>[</w:t>
      </w:r>
      <w:r>
        <w:t>5].</w:t>
      </w:r>
    </w:p>
    <w:p w14:paraId="40174944" w14:textId="77777777" w:rsidR="009803CD" w:rsidRDefault="009803CD" w:rsidP="009803CD">
      <w:pPr>
        <w:pStyle w:val="NO"/>
      </w:pPr>
      <w:r>
        <w:t>NOTE 1:</w:t>
      </w:r>
      <w:r>
        <w:tab/>
        <w:t>The SMF can be changed to other NF per the discussion of the KI#1.</w:t>
      </w:r>
    </w:p>
    <w:p w14:paraId="58629B3B" w14:textId="77777777" w:rsidR="009803CD" w:rsidRDefault="009803CD" w:rsidP="009803CD">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59EA04FE" w14:textId="77777777" w:rsidR="009803CD" w:rsidRDefault="009803CD" w:rsidP="009803CD">
      <w:pPr>
        <w:pStyle w:val="B1"/>
      </w:pPr>
      <w:r>
        <w:t>4c.</w:t>
      </w:r>
      <w:r>
        <w:tab/>
        <w:t>SMF subscribe to the EAS load information from AF by sending the received EAS IP (s)/FQDN(s), subscribed event directly. The event subscription also includes the Immediate reporting flag and reporting threshold, e.g. load level.</w:t>
      </w:r>
    </w:p>
    <w:p w14:paraId="01CE66F5" w14:textId="77777777" w:rsidR="009803CD" w:rsidRDefault="009803CD" w:rsidP="009803CD">
      <w:pPr>
        <w:pStyle w:val="B1"/>
      </w:pPr>
      <w:r>
        <w:t>4d/4e.</w:t>
      </w:r>
      <w:r>
        <w:tab/>
        <w:t>AF notifies SMF of EAS load information corresponding to the received EAS IP (s)/FQDN(s) through NEF immediately. The EAS load is reported as percentage of EAS Instance load.</w:t>
      </w:r>
    </w:p>
    <w:p w14:paraId="665080F2" w14:textId="77777777" w:rsidR="009803CD" w:rsidRDefault="009803CD" w:rsidP="009803CD">
      <w:pPr>
        <w:pStyle w:val="B1"/>
      </w:pPr>
      <w:r>
        <w:t>4f.</w:t>
      </w:r>
      <w:r>
        <w:tab/>
        <w:t>AF notifies SMF of EAS load information corresponding to the received EAS IP (s)/FQDN(s) immediately. The EAS load is reported as the percentage of EAS Instance load.</w:t>
      </w:r>
    </w:p>
    <w:p w14:paraId="396FA9BF" w14:textId="77777777" w:rsidR="009803CD" w:rsidRDefault="009803CD" w:rsidP="009803CD">
      <w:pPr>
        <w:pStyle w:val="NO"/>
      </w:pPr>
      <w:r>
        <w:t>NOTE 2:</w:t>
      </w:r>
      <w:r>
        <w:tab/>
        <w:t>The AF can also send a notification when a condition is met, e.g. the load level of the EAS meet the reporting threshold. The details are described in clause 6.9.3.3. It is assumed the AF is willing to provide EAS load information to use the optimization from 5GC.</w:t>
      </w:r>
    </w:p>
    <w:p w14:paraId="0BCFC919" w14:textId="77777777" w:rsidR="009803CD" w:rsidRDefault="009803CD" w:rsidP="009803CD">
      <w:pPr>
        <w:pStyle w:val="B1"/>
      </w:pPr>
      <w:r>
        <w:t>5.</w:t>
      </w:r>
      <w:r>
        <w:tab/>
        <w:t>SMF performs EAS load-Processing delay conversion, i.e. convert the percentage of EAS load to the processing delay.</w:t>
      </w:r>
    </w:p>
    <w:p w14:paraId="3D628D36" w14:textId="77777777" w:rsidR="009803CD" w:rsidRDefault="009803CD" w:rsidP="009803CD">
      <w:pPr>
        <w:pStyle w:val="EditorsNote"/>
      </w:pPr>
      <w:r>
        <w:lastRenderedPageBreak/>
        <w:t>Editor's note:</w:t>
      </w:r>
      <w:r>
        <w:tab/>
        <w:t>The details of the conversion is FFS.</w:t>
      </w:r>
    </w:p>
    <w:p w14:paraId="08D03540" w14:textId="77777777" w:rsidR="009803CD" w:rsidRDefault="009803CD" w:rsidP="009803CD">
      <w:pPr>
        <w:pStyle w:val="EditorsNote"/>
      </w:pPr>
      <w:r>
        <w:t>Editor's note:</w:t>
      </w:r>
      <w:r>
        <w:tab/>
        <w:t>Whether the processing delay can be provided by the AF or not is FFS.</w:t>
      </w:r>
    </w:p>
    <w:p w14:paraId="3697898E" w14:textId="77777777" w:rsidR="009803CD" w:rsidRDefault="009803CD" w:rsidP="009803CD">
      <w:pPr>
        <w:pStyle w:val="NO"/>
      </w:pPr>
      <w:r>
        <w:t>NOTE 3:</w:t>
      </w:r>
      <w:r>
        <w:tab/>
        <w:t>The relationship between EAS load and processing delay can be pre-configured on SMF.</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1FC78761" w:rsidR="009803CD" w:rsidRDefault="009803CD" w:rsidP="009803CD">
      <w:pPr>
        <w:pStyle w:val="B1"/>
      </w:pPr>
      <w:r>
        <w:t>8.</w:t>
      </w:r>
      <w:r>
        <w:tab/>
        <w:t xml:space="preserve">Same as step 16 - step 19 as described in clause 6.2.3.2.2 of </w:t>
      </w:r>
      <w:r w:rsidR="00B27018">
        <w:t>TS</w:t>
      </w:r>
      <w:r w:rsidR="00B27018">
        <w:t> </w:t>
      </w:r>
      <w:r w:rsidR="00B27018">
        <w:t>23.548</w:t>
      </w:r>
      <w:r w:rsidR="00B27018">
        <w:t> </w:t>
      </w:r>
      <w:r w:rsidR="00B27018">
        <w:t>[</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17" w:name="_Toc161389115"/>
      <w:r>
        <w:t>6.9.3.3</w:t>
      </w:r>
      <w:r>
        <w:tab/>
        <w:t>EAS/L-PSA rediscovery at Edge Relocation</w:t>
      </w:r>
      <w:bookmarkEnd w:id="217"/>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93" type="#_x0000_t75" style="width:480pt;height:351.75pt" o:ole="">
            <v:imagedata r:id="rId53" o:title=""/>
          </v:shape>
          <o:OLEObject Type="Embed" ProgID="Word.Picture.8" ShapeID="_x0000_i1093" DrawAspect="Content" ObjectID="_1772002263" r:id="rId54"/>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77777777" w:rsidR="009803CD" w:rsidRDefault="009803CD" w:rsidP="009803CD">
      <w:pPr>
        <w:pStyle w:val="B1"/>
      </w:pPr>
      <w:r>
        <w:lastRenderedPageBreak/>
        <w:t>-</w:t>
      </w:r>
      <w:r>
        <w:tab/>
      </w:r>
      <w:r w:rsidRPr="0076591A">
        <w:rPr>
          <w:b/>
          <w:bCs/>
        </w:rPr>
        <w:t>Case 1:</w:t>
      </w:r>
      <w:r>
        <w:t xml:space="preserve"> SMF triggered EAS rediscovery based on reported EAS load 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77777777" w:rsidR="009803CD" w:rsidRDefault="009803CD" w:rsidP="009803CD">
      <w:pPr>
        <w:pStyle w:val="B1"/>
      </w:pPr>
      <w:r>
        <w:t>2.</w:t>
      </w:r>
      <w:r>
        <w:tab/>
        <w:t>AF notifies SMF of EAS load information corresponding to the EAS IP (s) through NEF or directly when the event condition is met, e.g. the EAS load 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09284562" w14:textId="77777777" w:rsidR="009803CD" w:rsidRDefault="009803CD" w:rsidP="009803CD">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The SMF subscribes the N6 delay measurement event to L-PSA. This event subscription can be per event threshold or periodically. The UPF report the measured real-time N6 delay to the SMF by using certain Layer 3 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77777777" w:rsidR="009803CD" w:rsidRDefault="009803CD" w:rsidP="009803CD">
      <w:pPr>
        <w:pStyle w:val="B1"/>
      </w:pPr>
      <w:r>
        <w:t>7.</w:t>
      </w:r>
      <w:r>
        <w:tab/>
        <w:t>If the calculated end-to end delay of the candidate L-PSA(s) can fulfil the end-to end delay requirement, the SMF triggers the L-PSA reselection and following steps are skipped, i.e. Step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0EC7FCAC" w:rsidR="009803CD" w:rsidRDefault="009803CD" w:rsidP="009803CD">
      <w:pPr>
        <w:pStyle w:val="B1"/>
      </w:pPr>
      <w:r>
        <w:t>9.</w:t>
      </w:r>
      <w:r>
        <w:tab/>
        <w:t xml:space="preserve">Same as step 2 of clause 6.2.3.3.3 in </w:t>
      </w:r>
      <w:r w:rsidR="00B27018">
        <w:t>TS</w:t>
      </w:r>
      <w:r w:rsidR="00B27018">
        <w:t> </w:t>
      </w:r>
      <w:r w:rsidR="00B27018">
        <w:t>23.548</w:t>
      </w:r>
      <w:r w:rsidR="00B27018">
        <w:t> </w:t>
      </w:r>
      <w:r w:rsidR="00B27018">
        <w:t>[</w:t>
      </w:r>
      <w:r>
        <w:t>5].</w:t>
      </w:r>
    </w:p>
    <w:p w14:paraId="5BFC52ED" w14:textId="77777777" w:rsidR="009803CD" w:rsidRPr="0000224E" w:rsidRDefault="009803CD" w:rsidP="009803CD">
      <w:pPr>
        <w:pStyle w:val="Heading3"/>
        <w:rPr>
          <w:rFonts w:eastAsia="MS Mincho"/>
          <w:lang w:eastAsia="zh-CN"/>
        </w:rPr>
      </w:pPr>
      <w:bookmarkStart w:id="218" w:name="_Toc160521017"/>
      <w:bookmarkStart w:id="219" w:name="_Toc161389116"/>
      <w:r w:rsidRPr="0000224E">
        <w:rPr>
          <w:lang w:eastAsia="zh-CN"/>
        </w:rPr>
        <w:t>6.9.3</w:t>
      </w:r>
      <w:r w:rsidRPr="0000224E">
        <w:rPr>
          <w:lang w:eastAsia="zh-CN"/>
        </w:rPr>
        <w:tab/>
      </w:r>
      <w:r w:rsidRPr="0000224E">
        <w:t>Impacts on services, entities and interfaces</w:t>
      </w:r>
      <w:bookmarkEnd w:id="209"/>
      <w:bookmarkEnd w:id="218"/>
      <w:bookmarkEnd w:id="219"/>
      <w:r w:rsidRPr="0000224E">
        <w:t xml:space="preserve"> </w:t>
      </w:r>
    </w:p>
    <w:p w14:paraId="7A062815" w14:textId="77777777" w:rsidR="009803CD" w:rsidRPr="0076591A" w:rsidRDefault="009803CD" w:rsidP="009803CD">
      <w:pPr>
        <w:rPr>
          <w:b/>
          <w:bCs/>
        </w:rPr>
      </w:pPr>
      <w:r w:rsidRPr="0076591A">
        <w:rPr>
          <w:b/>
          <w:bCs/>
        </w:rPr>
        <w:t>AF:</w:t>
      </w:r>
    </w:p>
    <w:p w14:paraId="593CB399" w14:textId="77777777" w:rsidR="009803CD" w:rsidRDefault="009803CD" w:rsidP="009803CD">
      <w:pPr>
        <w:pStyle w:val="B1"/>
      </w:pPr>
      <w:r>
        <w:t>-</w:t>
      </w:r>
      <w:r>
        <w:tab/>
        <w:t>Provide enhanced EDI information as described above.</w:t>
      </w:r>
    </w:p>
    <w:p w14:paraId="08C2EC19" w14:textId="77777777" w:rsidR="009803CD" w:rsidRDefault="009803CD" w:rsidP="009803CD">
      <w:pPr>
        <w:pStyle w:val="B1"/>
      </w:pPr>
      <w:r>
        <w:t>-</w:t>
      </w:r>
      <w:r>
        <w:tab/>
        <w:t>Provide the EAS load information to SMF per event subscription.</w:t>
      </w:r>
    </w:p>
    <w:p w14:paraId="38E823B2" w14:textId="77777777" w:rsidR="009803CD" w:rsidRPr="0076591A" w:rsidRDefault="009803CD" w:rsidP="009803CD">
      <w:pPr>
        <w:rPr>
          <w:b/>
          <w:bCs/>
        </w:rPr>
      </w:pPr>
      <w:r w:rsidRPr="0076591A">
        <w:rPr>
          <w:b/>
          <w:bCs/>
        </w:rPr>
        <w:t>SMF:</w:t>
      </w:r>
    </w:p>
    <w:p w14:paraId="3CAE2860" w14:textId="77777777" w:rsidR="009803CD" w:rsidRDefault="009803CD" w:rsidP="009803CD">
      <w:pPr>
        <w:pStyle w:val="B1"/>
      </w:pPr>
      <w:r>
        <w:t>-</w:t>
      </w:r>
      <w:r>
        <w:tab/>
        <w:t>Get enhanced EDI information and EAS load information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20" w:name="_Toc160521018"/>
      <w:bookmarkStart w:id="221" w:name="_Toc161389117"/>
      <w:r w:rsidRPr="0000224E">
        <w:rPr>
          <w:rFonts w:hint="eastAsia"/>
          <w:lang w:val="en-US" w:eastAsia="zh-CN"/>
        </w:rPr>
        <w:lastRenderedPageBreak/>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20"/>
      <w:bookmarkEnd w:id="221"/>
    </w:p>
    <w:p w14:paraId="500578F9" w14:textId="77777777" w:rsidR="009803CD" w:rsidRPr="0000224E" w:rsidRDefault="009803CD" w:rsidP="009803CD">
      <w:pPr>
        <w:pStyle w:val="Heading3"/>
      </w:pPr>
      <w:bookmarkStart w:id="222" w:name="_Toc160521019"/>
      <w:bookmarkStart w:id="223" w:name="_Toc161389118"/>
      <w:r w:rsidRPr="0000224E">
        <w:t>6.10.</w:t>
      </w:r>
      <w:r w:rsidRPr="0000224E">
        <w:rPr>
          <w:rFonts w:hint="eastAsia"/>
        </w:rPr>
        <w:t>1</w:t>
      </w:r>
      <w:r w:rsidRPr="0000224E">
        <w:rPr>
          <w:rFonts w:hint="eastAsia"/>
        </w:rPr>
        <w:tab/>
      </w:r>
      <w:r w:rsidRPr="0000224E">
        <w:t>Key Issue mapping</w:t>
      </w:r>
      <w:bookmarkEnd w:id="222"/>
      <w:bookmarkEnd w:id="223"/>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24" w:name="_Toc160521020"/>
      <w:bookmarkStart w:id="225" w:name="_Toc161389119"/>
      <w:r w:rsidRPr="0000224E">
        <w:t>6.10.2</w:t>
      </w:r>
      <w:r w:rsidRPr="0000224E">
        <w:rPr>
          <w:rFonts w:hint="eastAsia"/>
        </w:rPr>
        <w:tab/>
      </w:r>
      <w:r w:rsidRPr="0000224E">
        <w:t xml:space="preserve">Functional </w:t>
      </w:r>
      <w:r w:rsidRPr="0000224E">
        <w:rPr>
          <w:rFonts w:hint="eastAsia"/>
        </w:rPr>
        <w:t>Description</w:t>
      </w:r>
      <w:bookmarkEnd w:id="224"/>
      <w:bookmarkEnd w:id="225"/>
    </w:p>
    <w:p w14:paraId="6E50C1B3" w14:textId="6B97E5A4" w:rsidR="009803CD" w:rsidRDefault="009803CD" w:rsidP="009803CD">
      <w:r>
        <w:t xml:space="preserve">This solution is applied in 5GS architecture for non-roaming scenario supporting Edge Computing as Figure 4.2-1 or Figure 4.2-2 of </w:t>
      </w:r>
      <w:r w:rsidR="00B27018">
        <w:t>TS</w:t>
      </w:r>
      <w:r w:rsidR="00B27018">
        <w:t> </w:t>
      </w:r>
      <w:r w:rsidR="00B27018">
        <w:t>23.548</w:t>
      </w:r>
      <w:r w:rsidR="00B27018">
        <w:t> </w:t>
      </w:r>
      <w:r w:rsidR="00B27018">
        <w:t>[</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77777777" w:rsidR="009803CD" w:rsidRDefault="009803CD" w:rsidP="009803CD">
      <w:pPr>
        <w:pStyle w:val="B1"/>
      </w:pPr>
      <w:r>
        <w:tab/>
        <w:t>In order to support the synchronization between PSA UPF(s) and EAS(s) to support the one-way delay measurement, the NTP (Network Time Protocol) can be introduced.</w:t>
      </w:r>
    </w:p>
    <w:p w14:paraId="08DD6F0C" w14:textId="77777777" w:rsidR="009803CD" w:rsidRDefault="009803CD" w:rsidP="009803CD">
      <w:pPr>
        <w:pStyle w:val="EditorsNote"/>
      </w:pPr>
      <w:r>
        <w:t>Editor's note:</w:t>
      </w:r>
      <w:r>
        <w:tab/>
        <w:t>Whether the more precise time synchronization protocol can be used e.g. PTP is FFS.</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77777777" w:rsidR="009803CD" w:rsidRDefault="009803CD" w:rsidP="009803CD">
      <w:pPr>
        <w:pStyle w:val="B1"/>
      </w:pPr>
      <w:r>
        <w:t>-</w:t>
      </w:r>
      <w:r>
        <w:tab/>
        <w:t>RFC 4656: A One-way Active Measurement Protocol (OWAMP).</w:t>
      </w:r>
    </w:p>
    <w:p w14:paraId="3F61F173" w14:textId="77777777" w:rsidR="009803CD" w:rsidRDefault="009803CD" w:rsidP="009803CD">
      <w:pPr>
        <w:pStyle w:val="B1"/>
      </w:pPr>
      <w:r>
        <w:t>-</w:t>
      </w:r>
      <w:r>
        <w:tab/>
        <w:t>RFC 5357: A Two-Way Active Measurement Protocol (TWAMP).</w:t>
      </w:r>
    </w:p>
    <w:p w14:paraId="2B789521" w14:textId="77777777" w:rsidR="009803CD" w:rsidRDefault="009803CD" w:rsidP="009803CD">
      <w:pPr>
        <w:pStyle w:val="EditorsNote"/>
      </w:pPr>
      <w:r>
        <w:t>Editor's note:</w:t>
      </w:r>
      <w:r>
        <w:tab/>
        <w:t>How to configure the same protocol information in UPF and EAS is FFS.</w:t>
      </w:r>
    </w:p>
    <w:p w14:paraId="4BFDF059" w14:textId="77777777" w:rsidR="009803CD" w:rsidRDefault="009803CD" w:rsidP="009803CD">
      <w:pPr>
        <w:pStyle w:val="Heading3"/>
      </w:pPr>
      <w:bookmarkStart w:id="226" w:name="_Toc160521021"/>
      <w:bookmarkStart w:id="227" w:name="_Toc161389120"/>
      <w:r w:rsidRPr="0000224E">
        <w:lastRenderedPageBreak/>
        <w:t>6.10.3</w:t>
      </w:r>
      <w:r w:rsidRPr="0000224E">
        <w:tab/>
        <w:t>Procedures</w:t>
      </w:r>
      <w:bookmarkEnd w:id="226"/>
      <w:bookmarkEnd w:id="227"/>
    </w:p>
    <w:p w14:paraId="67FA6C9B" w14:textId="77777777" w:rsidR="009803CD" w:rsidRDefault="009803CD" w:rsidP="009803CD">
      <w:pPr>
        <w:pStyle w:val="TH"/>
      </w:pPr>
      <w:r>
        <w:object w:dxaOrig="10915" w:dyaOrig="10770" w14:anchorId="4E437745">
          <v:shape id="_x0000_i1094" type="#_x0000_t75" style="width:480pt;height:534pt" o:ole="">
            <v:imagedata r:id="rId55" o:title=""/>
          </v:shape>
          <o:OLEObject Type="Embed" ProgID="Word.Picture.8" ShapeID="_x0000_i1094" DrawAspect="Content" ObjectID="_1772002264" r:id="rId56"/>
        </w:object>
      </w:r>
    </w:p>
    <w:p w14:paraId="0D257431" w14:textId="77777777" w:rsidR="009803CD" w:rsidRDefault="009803CD" w:rsidP="009803CD">
      <w:pPr>
        <w:pStyle w:val="TF"/>
      </w:pPr>
      <w:r>
        <w:t>Figure 6.10.3-1: Procedure of L-PSA and EAS reselection based on N6 delay measurement</w:t>
      </w:r>
    </w:p>
    <w:p w14:paraId="70E73545" w14:textId="4AA0D069" w:rsidR="009803CD" w:rsidRDefault="009803CD" w:rsidP="009803CD">
      <w:pPr>
        <w:pStyle w:val="B1"/>
      </w:pPr>
      <w:r>
        <w:t>1.</w:t>
      </w:r>
      <w:r>
        <w:tab/>
        <w:t xml:space="preserve">The EAS discovery procedure is performed as described in clause 6.2.3.2.2 or clause 6.2.2.2 of </w:t>
      </w:r>
      <w:r w:rsidR="00B27018">
        <w:t>TS</w:t>
      </w:r>
      <w:r w:rsidR="00B27018">
        <w:t> </w:t>
      </w:r>
      <w:r w:rsidR="00B27018">
        <w:t>23.548</w:t>
      </w:r>
      <w:r w:rsidR="00B27018">
        <w:t> </w:t>
      </w:r>
      <w:r w:rsidR="00B27018">
        <w:t>[</w:t>
      </w:r>
      <w:r>
        <w:t>5].</w:t>
      </w:r>
    </w:p>
    <w:p w14:paraId="70F37E1E" w14:textId="77777777"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p>
    <w:p w14:paraId="483A2E06" w14:textId="1A3D7535" w:rsidR="009803CD" w:rsidRDefault="009803CD" w:rsidP="009803CD">
      <w:pPr>
        <w:pStyle w:val="B1"/>
      </w:pPr>
      <w:r>
        <w:t>3.</w:t>
      </w:r>
      <w:r>
        <w:tab/>
        <w:t xml:space="preserve">PCF reuses steps 3-5 of the SM Policy Association Modification procedure as described in clause 4.16.5.2.1 of </w:t>
      </w:r>
      <w:r w:rsidR="00B27018">
        <w:t>TS</w:t>
      </w:r>
      <w:r w:rsidR="00B27018">
        <w:t> </w:t>
      </w:r>
      <w:r w:rsidR="00B27018">
        <w:t>23.502</w:t>
      </w:r>
      <w:r w:rsidR="00B27018">
        <w:t> </w:t>
      </w:r>
      <w:r w:rsidR="00B27018">
        <w:t>[</w:t>
      </w:r>
      <w:r>
        <w:t>3] to update PCC rules, including N6 delay measurement policy. The N6 delay measurement policy may include indication for UL N6 delay measurement or DL N6 delay measurement or round-trip (RT) N6 delay measurement.</w:t>
      </w:r>
    </w:p>
    <w:p w14:paraId="7B047005" w14:textId="77777777" w:rsidR="009803CD" w:rsidRDefault="009803CD" w:rsidP="009803CD">
      <w:pPr>
        <w:pStyle w:val="NO"/>
      </w:pPr>
      <w:r>
        <w:lastRenderedPageBreak/>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77777777" w:rsidR="009803CD" w:rsidRDefault="009803CD" w:rsidP="009803CD">
      <w:pPr>
        <w:pStyle w:val="B1"/>
      </w:pPr>
      <w:r>
        <w:t>4a.</w:t>
      </w:r>
      <w:r>
        <w:tab/>
        <w:t>The SMF sends a N6 delay measurement request to the L-PSA via N4 to request the UL N6 delay measurement between L-PSA and EAS.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77777777" w:rsidR="009803CD" w:rsidRDefault="009803CD" w:rsidP="009803CD">
      <w:pPr>
        <w:pStyle w:val="B1"/>
      </w:pPr>
      <w:r>
        <w:t>4b.</w:t>
      </w:r>
      <w:r>
        <w:tab/>
        <w:t>The SMF sends a N6 delay measurement request to the L-PSA via N4 to request the DL N6 delay measurement between L-PSA and EAS.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77777777" w:rsidR="009803CD" w:rsidRDefault="009803CD" w:rsidP="009803CD">
      <w:pPr>
        <w:pStyle w:val="B1"/>
      </w:pPr>
      <w:r>
        <w:t>4c.</w:t>
      </w:r>
      <w:r>
        <w:tab/>
        <w:t>The SMF sends a N6 delay measurement request to the L-PSA via N4 to request the RT N6 delay measurement between L-PSA and EAS.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lastRenderedPageBreak/>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40689438" w:rsidR="009803CD" w:rsidRDefault="009803CD" w:rsidP="009803CD">
      <w:pPr>
        <w:pStyle w:val="B1"/>
      </w:pPr>
      <w:r>
        <w:t>10.</w:t>
      </w:r>
      <w:r>
        <w:tab/>
        <w:t xml:space="preserve">The SMF may re-select the L-PSA and EAS, and triggers edge relocation as described in clause 6.2.3.3 or clause 6.2.2.3 of </w:t>
      </w:r>
      <w:r w:rsidR="00B27018">
        <w:t>TS</w:t>
      </w:r>
      <w:r w:rsidR="00B27018">
        <w:t> </w:t>
      </w:r>
      <w:r w:rsidR="00B27018">
        <w:t>23.548</w:t>
      </w:r>
      <w:r w:rsidR="00B27018">
        <w:t> </w:t>
      </w:r>
      <w:r w:rsidR="00B27018">
        <w:t>[</w:t>
      </w:r>
      <w:r>
        <w:t>5].</w:t>
      </w:r>
    </w:p>
    <w:p w14:paraId="470F2923" w14:textId="77777777" w:rsidR="009803CD" w:rsidRPr="0000224E" w:rsidRDefault="009803CD" w:rsidP="009803CD">
      <w:pPr>
        <w:pStyle w:val="Heading3"/>
      </w:pPr>
      <w:bookmarkStart w:id="228" w:name="_Toc160521022"/>
      <w:bookmarkStart w:id="229" w:name="_Toc161389121"/>
      <w:r w:rsidRPr="0000224E">
        <w:t>6.10.4</w:t>
      </w:r>
      <w:r w:rsidRPr="0000224E">
        <w:tab/>
        <w:t>Impacts on existing services, entities and interfaces</w:t>
      </w:r>
      <w:bookmarkEnd w:id="228"/>
      <w:bookmarkEnd w:id="229"/>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30" w:name="_Toc160521023"/>
      <w:bookmarkStart w:id="231" w:name="_Toc161389122"/>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30"/>
      <w:bookmarkEnd w:id="231"/>
    </w:p>
    <w:p w14:paraId="65CFFD49" w14:textId="77777777" w:rsidR="009803CD" w:rsidRPr="0000224E" w:rsidRDefault="009803CD" w:rsidP="009803CD">
      <w:pPr>
        <w:pStyle w:val="Heading3"/>
      </w:pPr>
      <w:bookmarkStart w:id="232" w:name="_Toc160521024"/>
      <w:bookmarkStart w:id="233" w:name="_Toc161389123"/>
      <w:r w:rsidRPr="0000224E">
        <w:t>6.11.1</w:t>
      </w:r>
      <w:r w:rsidRPr="0000224E">
        <w:rPr>
          <w:rFonts w:hint="eastAsia"/>
        </w:rPr>
        <w:tab/>
        <w:t>Description</w:t>
      </w:r>
      <w:bookmarkEnd w:id="232"/>
      <w:bookmarkEnd w:id="233"/>
    </w:p>
    <w:p w14:paraId="7734C4AA" w14:textId="77777777" w:rsidR="009803CD" w:rsidRDefault="009803CD" w:rsidP="009803CD">
      <w:r>
        <w:t>This solution is for key issue #2.</w:t>
      </w:r>
    </w:p>
    <w:p w14:paraId="3E69A438" w14:textId="6BD23814" w:rsidR="009803CD" w:rsidRDefault="009803CD" w:rsidP="009803CD">
      <w:r>
        <w:t xml:space="preserve">The following NOTE is quoted from </w:t>
      </w:r>
      <w:r w:rsidR="00B27018">
        <w:t>TS</w:t>
      </w:r>
      <w:r w:rsidR="00B27018">
        <w:t> </w:t>
      </w:r>
      <w:r w:rsidR="00B27018">
        <w:t>23.548</w:t>
      </w:r>
      <w:r w:rsidR="00B27018">
        <w:t> </w:t>
      </w:r>
      <w:r w:rsidR="00B27018">
        <w:t>[</w:t>
      </w:r>
      <w:r>
        <w:t>5]:</w:t>
      </w:r>
    </w:p>
    <w:p w14:paraId="75CDD8EC" w14:textId="77777777" w:rsidR="009803CD" w:rsidRPr="00952FE1" w:rsidRDefault="009803CD" w:rsidP="009803CD">
      <w:pPr>
        <w:pStyle w:val="NO"/>
        <w:rPr>
          <w:i/>
          <w:iCs/>
        </w:rPr>
      </w:pPr>
      <w:r w:rsidRPr="00952FE1">
        <w:rPr>
          <w:i/>
          <w:iCs/>
        </w:rPr>
        <w:t>NOTE 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7507DB1B" w14:textId="77777777" w:rsidR="009803CD" w:rsidRDefault="009803CD" w:rsidP="009803CD">
      <w:r>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p>
    <w:p w14:paraId="496D80F0" w14:textId="77777777" w:rsidR="009803CD" w:rsidRDefault="009803CD" w:rsidP="009803CD">
      <w:pPr>
        <w:pStyle w:val="EditorsNote"/>
      </w:pPr>
      <w:r>
        <w:t>Editor's note:</w:t>
      </w:r>
      <w:r>
        <w:tab/>
        <w:t>The precise relationship between weight factor and EAS load is FFS.</w:t>
      </w:r>
    </w:p>
    <w:p w14:paraId="08F840D8" w14:textId="77777777" w:rsidR="009803CD" w:rsidRDefault="009803CD" w:rsidP="009803CD">
      <w:pPr>
        <w:pStyle w:val="EditorsNote"/>
      </w:pPr>
      <w:r>
        <w:t>Editor's note:</w:t>
      </w:r>
      <w:r>
        <w:tab/>
        <w:t>The signalling load of the providing EDI with weight factor needs to be evaluated.</w:t>
      </w:r>
    </w:p>
    <w:p w14:paraId="36DC6726" w14:textId="77777777" w:rsidR="009803CD" w:rsidRDefault="009803CD" w:rsidP="009803CD">
      <w:r>
        <w:lastRenderedPageBreak/>
        <w:t>In addition, the AF may also provide average delay over N6 interface associated with the DNAI so the SMF can select DNAI/UPF based on the E2E delay (UE to UPF delay + N6 interface delay) requirements.</w:t>
      </w:r>
    </w:p>
    <w:p w14:paraId="406DFDFD" w14:textId="77777777" w:rsidR="009803CD" w:rsidRPr="00725A0C" w:rsidRDefault="009803CD" w:rsidP="009803CD">
      <w:pPr>
        <w:pStyle w:val="Heading3"/>
      </w:pPr>
      <w:bookmarkStart w:id="234" w:name="_Toc160521025"/>
      <w:bookmarkStart w:id="235" w:name="_Toc161389124"/>
      <w:r w:rsidRPr="00725A0C">
        <w:t>6.11.2</w:t>
      </w:r>
      <w:r w:rsidRPr="00725A0C">
        <w:tab/>
        <w:t>Procedures</w:t>
      </w:r>
      <w:bookmarkEnd w:id="234"/>
      <w:bookmarkEnd w:id="235"/>
    </w:p>
    <w:p w14:paraId="56B59CF0" w14:textId="77777777" w:rsidR="009803CD" w:rsidRPr="00725A0C" w:rsidRDefault="009803CD" w:rsidP="009803CD">
      <w:pPr>
        <w:pStyle w:val="TH"/>
      </w:pPr>
      <w:r w:rsidRPr="00725A0C">
        <w:object w:dxaOrig="5300" w:dyaOrig="3290" w14:anchorId="0D435ECC">
          <v:shape id="_x0000_i1095" type="#_x0000_t75" style="width:265.5pt;height:165pt" o:ole="">
            <v:imagedata r:id="rId57" o:title=""/>
          </v:shape>
          <o:OLEObject Type="Embed" ProgID="Visio.Drawing.11" ShapeID="_x0000_i1095" DrawAspect="Content" ObjectID="_1772002265" r:id="rId58"/>
        </w:object>
      </w:r>
    </w:p>
    <w:p w14:paraId="10528EB6" w14:textId="77777777" w:rsidR="009803CD" w:rsidRPr="00725A0C" w:rsidRDefault="009803CD" w:rsidP="009803CD">
      <w:pPr>
        <w:pStyle w:val="TF"/>
      </w:pPr>
      <w:bookmarkStart w:id="236" w:name="_CRFigure6_2_3_4_21EASDeploymentInforma"/>
      <w:r w:rsidRPr="00725A0C">
        <w:rPr>
          <w:rFonts w:hint="eastAsia"/>
        </w:rPr>
        <w:t>F</w:t>
      </w:r>
      <w:r w:rsidRPr="00725A0C">
        <w:t xml:space="preserve">igure </w:t>
      </w:r>
      <w:bookmarkEnd w:id="236"/>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77777777" w:rsidR="009803CD" w:rsidRDefault="009803CD" w:rsidP="009803CD">
      <w:pPr>
        <w:pStyle w:val="B2"/>
      </w:pPr>
      <w:r>
        <w:t>-</w:t>
      </w:r>
      <w:r>
        <w:tab/>
        <w:t>Selection weight factor per DNAI: selection weight for each DNAI when there are more than one DNAIs provided by the AF.</w:t>
      </w:r>
    </w:p>
    <w:p w14:paraId="04961498" w14:textId="77777777" w:rsidR="009803CD" w:rsidRDefault="009803CD" w:rsidP="009803CD">
      <w:pPr>
        <w:pStyle w:val="B2"/>
      </w:pPr>
      <w:r>
        <w:t>-</w:t>
      </w:r>
      <w:r>
        <w:tab/>
        <w:t>Average delay over N6 interface per each DNAI: the average delay between the UPF and EAS(es) in the Data Network.</w:t>
      </w:r>
    </w:p>
    <w:p w14:paraId="0CA0BD80" w14:textId="77777777" w:rsidR="009803CD" w:rsidRDefault="009803CD" w:rsidP="009803CD">
      <w:pPr>
        <w:pStyle w:val="EditorsNote"/>
      </w:pPr>
      <w:r>
        <w:t>Editor's note:</w:t>
      </w:r>
      <w:r>
        <w:tab/>
        <w:t>It is FFS how the average delay over N6 interface is measured.</w:t>
      </w:r>
    </w:p>
    <w:p w14:paraId="0D928669" w14:textId="77777777" w:rsidR="009803CD" w:rsidRDefault="009803CD" w:rsidP="009803CD">
      <w:pPr>
        <w:pStyle w:val="EditorsNote"/>
      </w:pPr>
      <w:r>
        <w:t>Editor's note:</w:t>
      </w:r>
      <w:r>
        <w:tab/>
        <w:t>It is FFS how the average delay over N6 interface is used in 5GC.</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37" w:name="_Toc160521026"/>
      <w:bookmarkStart w:id="238" w:name="_Toc161389125"/>
      <w:r w:rsidRPr="00725A0C">
        <w:t>6.11.3</w:t>
      </w:r>
      <w:r w:rsidRPr="00725A0C">
        <w:tab/>
        <w:t>Impacts on services, entities and interfaces</w:t>
      </w:r>
      <w:bookmarkEnd w:id="237"/>
      <w:bookmarkEnd w:id="238"/>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39" w:name="_Toc160521027"/>
      <w:bookmarkStart w:id="240" w:name="_Toc161389126"/>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39"/>
      <w:bookmarkEnd w:id="240"/>
    </w:p>
    <w:p w14:paraId="6C752AA6" w14:textId="77777777" w:rsidR="009803CD" w:rsidRPr="00725A0C" w:rsidRDefault="009803CD" w:rsidP="009803CD">
      <w:pPr>
        <w:pStyle w:val="Heading3"/>
        <w:rPr>
          <w:rFonts w:eastAsia="DengXian"/>
        </w:rPr>
      </w:pPr>
      <w:bookmarkStart w:id="241" w:name="_Toc161389127"/>
      <w:r w:rsidRPr="00725A0C">
        <w:rPr>
          <w:rFonts w:eastAsia="DengXian"/>
        </w:rPr>
        <w:t>6.12.1</w:t>
      </w:r>
      <w:r w:rsidRPr="00725A0C">
        <w:rPr>
          <w:rFonts w:eastAsia="DengXian"/>
        </w:rPr>
        <w:tab/>
        <w:t>Key Issue mapping</w:t>
      </w:r>
      <w:bookmarkEnd w:id="241"/>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42" w:name="_Toc161389128"/>
      <w:r w:rsidRPr="00725A0C">
        <w:rPr>
          <w:rFonts w:eastAsia="DengXian"/>
        </w:rPr>
        <w:lastRenderedPageBreak/>
        <w:t>6.12.2</w:t>
      </w:r>
      <w:r w:rsidRPr="00725A0C">
        <w:rPr>
          <w:rFonts w:eastAsia="DengXian"/>
        </w:rPr>
        <w:tab/>
        <w:t>Description</w:t>
      </w:r>
      <w:bookmarkEnd w:id="242"/>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43" w:name="_Toc43317513"/>
      <w:bookmarkStart w:id="244" w:name="_Toc43374985"/>
      <w:bookmarkStart w:id="245" w:name="_Toc43375446"/>
      <w:bookmarkStart w:id="246" w:name="_Toc43801970"/>
      <w:bookmarkStart w:id="247" w:name="_Toc43806236"/>
      <w:bookmarkStart w:id="248" w:name="_Toc43806543"/>
      <w:bookmarkStart w:id="249" w:name="_Toc160521028"/>
      <w:bookmarkStart w:id="250" w:name="_Toc161389129"/>
      <w:r w:rsidRPr="00725A0C">
        <w:t>6.</w:t>
      </w:r>
      <w:r w:rsidRPr="00725A0C">
        <w:rPr>
          <w:rFonts w:eastAsia="DengXian"/>
        </w:rPr>
        <w:t>12</w:t>
      </w:r>
      <w:r w:rsidRPr="00725A0C">
        <w:t>.</w:t>
      </w:r>
      <w:r w:rsidRPr="00725A0C">
        <w:rPr>
          <w:rFonts w:eastAsia="DengXian" w:hint="eastAsia"/>
        </w:rPr>
        <w:t>3</w:t>
      </w:r>
      <w:r w:rsidRPr="00725A0C">
        <w:tab/>
        <w:t>Procedure</w:t>
      </w:r>
      <w:bookmarkEnd w:id="243"/>
      <w:bookmarkEnd w:id="244"/>
      <w:bookmarkEnd w:id="245"/>
      <w:bookmarkEnd w:id="246"/>
      <w:bookmarkEnd w:id="247"/>
      <w:bookmarkEnd w:id="248"/>
      <w:r w:rsidRPr="00725A0C">
        <w:rPr>
          <w:rFonts w:eastAsia="DengXian" w:hint="eastAsia"/>
        </w:rPr>
        <w:t>s</w:t>
      </w:r>
      <w:bookmarkEnd w:id="249"/>
      <w:bookmarkEnd w:id="250"/>
    </w:p>
    <w:p w14:paraId="2A8549E4" w14:textId="77777777" w:rsidR="009803CD" w:rsidRPr="00725A0C" w:rsidRDefault="009803CD" w:rsidP="009803CD">
      <w:pPr>
        <w:pStyle w:val="Heading4"/>
        <w:rPr>
          <w:rFonts w:eastAsia="DengXian"/>
        </w:rPr>
      </w:pPr>
      <w:bookmarkStart w:id="251" w:name="_Toc160521029"/>
      <w:bookmarkStart w:id="252" w:name="_Toc161389130"/>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51"/>
      <w:bookmarkEnd w:id="252"/>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96" type="#_x0000_t75" style="width:481.5pt;height:297.75pt" o:ole="">
            <v:imagedata r:id="rId59" o:title=""/>
          </v:shape>
          <o:OLEObject Type="Embed" ProgID="Visio.Drawing.15" ShapeID="_x0000_i1096" DrawAspect="Content" ObjectID="_1772002266" r:id="rId60"/>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5672491A" w:rsidR="009803CD" w:rsidRDefault="009803CD" w:rsidP="009803CD">
      <w:pPr>
        <w:pStyle w:val="B1"/>
      </w:pPr>
      <w:r>
        <w:t>1.</w:t>
      </w:r>
      <w:r>
        <w:tab/>
        <w:t xml:space="preserve">[Optional] The AF request in step 1 of figure 4.3.6.2-1 in </w:t>
      </w:r>
      <w:r w:rsidR="00B27018">
        <w:t>TS</w:t>
      </w:r>
      <w:r w:rsidR="00B27018">
        <w:t> </w:t>
      </w:r>
      <w:r w:rsidR="00B27018">
        <w:t>23.502</w:t>
      </w:r>
      <w:r w:rsidR="00B27018">
        <w:t> </w:t>
      </w:r>
      <w:r w:rsidR="00B27018">
        <w:t>[</w:t>
      </w:r>
      <w:r>
        <w:t xml:space="preserve">3] is used to request EAS discovery based on N6 delay and/or EAS load. The AF request may include Indication for N6 delay based EAS discovery, Indication for EAS load based EAS discovery. In step 5 of figure 4.3.6.2-1 of </w:t>
      </w:r>
      <w:r w:rsidR="00B27018">
        <w:t>TS</w:t>
      </w:r>
      <w:r w:rsidR="00B27018">
        <w:t> </w:t>
      </w:r>
      <w:r w:rsidR="00B27018">
        <w:t>23.502</w:t>
      </w:r>
      <w:r w:rsidR="00B27018">
        <w:t> </w:t>
      </w:r>
      <w:r w:rsidR="00B27018">
        <w:t>[</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lastRenderedPageBreak/>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5985E6A0"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B27018">
        <w:t>TS</w:t>
      </w:r>
      <w:r w:rsidR="00B27018">
        <w:t> </w:t>
      </w:r>
      <w:r w:rsidR="00B27018">
        <w:t>23.288</w:t>
      </w:r>
      <w:r w:rsidR="00B27018">
        <w:t> </w:t>
      </w:r>
      <w:r w:rsidR="00B27018">
        <w:t>[</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4FFA9ED1" w14:textId="77777777" w:rsidR="009803CD" w:rsidRDefault="009803CD" w:rsidP="009803CD">
      <w:pPr>
        <w:pStyle w:val="B1"/>
      </w:pPr>
      <w:r>
        <w:tab/>
        <w:t>For the EAS load case:</w:t>
      </w:r>
    </w:p>
    <w:p w14:paraId="5CABA458" w14:textId="18BDCF2D" w:rsidR="009803CD" w:rsidRDefault="009803CD" w:rsidP="009803CD">
      <w:pPr>
        <w:pStyle w:val="B1"/>
      </w:pPr>
      <w:r>
        <w:tab/>
        <w:t xml:space="preserve">The request sent by SMF includes Analytics ID = "NF load information", Analytics Filter Information = AF ID(s) (e.g. determines the AF ID based on the list of EAS IP addresses receives in step 2 and the EAS deployment information), Target of Analytics Reporting= SUPI of target UE, a list of analytics subsets are requested = "NF load" and/or "NF resource usage". The response sent by NWDAF includes "NF load" and/or "NF resource usage". The procedure described in clause 6.5.4 of </w:t>
      </w:r>
      <w:r w:rsidR="00B27018">
        <w:t>TS</w:t>
      </w:r>
      <w:r w:rsidR="00B27018">
        <w:t> </w:t>
      </w:r>
      <w:r w:rsidR="00B27018">
        <w:t>23.288</w:t>
      </w:r>
      <w:r w:rsidR="00B27018">
        <w:t> </w:t>
      </w:r>
      <w:r w:rsidR="00B27018">
        <w:t>[</w:t>
      </w:r>
      <w:r>
        <w:t>6] is used.</w:t>
      </w:r>
    </w:p>
    <w:p w14:paraId="3FCCBDCD" w14:textId="77777777" w:rsidR="009803CD" w:rsidRPr="00725A0C" w:rsidRDefault="009803CD" w:rsidP="009803CD">
      <w:pPr>
        <w:pStyle w:val="NO"/>
        <w:rPr>
          <w:rFonts w:eastAsia="DengXian"/>
        </w:rPr>
      </w:pPr>
      <w:r>
        <w:t>NOTE:</w:t>
      </w:r>
      <w:r>
        <w:tab/>
        <w:t>The AF is on behalf of EAS to provide EAS load.</w:t>
      </w:r>
    </w:p>
    <w:p w14:paraId="2C9A48A7" w14:textId="77777777" w:rsidR="009803CD" w:rsidRPr="00725A0C" w:rsidRDefault="009803CD" w:rsidP="009803CD">
      <w:pPr>
        <w:pStyle w:val="B1"/>
      </w:pPr>
      <w:r w:rsidRPr="00725A0C">
        <w:t>4.</w:t>
      </w:r>
      <w:r w:rsidRPr="00725A0C">
        <w:tab/>
        <w:t>The SMF selects an EAS and a local PSA UPF based on the N6 delay and/or EAS load determined in step 3a and/or 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53" w:name="_Toc160521030"/>
      <w:bookmarkStart w:id="254" w:name="_Toc161389131"/>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53"/>
      <w:bookmarkEnd w:id="254"/>
    </w:p>
    <w:p w14:paraId="7C116E8C" w14:textId="77777777" w:rsidR="009803CD" w:rsidRPr="00725A0C" w:rsidRDefault="009803CD" w:rsidP="009803CD">
      <w:pPr>
        <w:pStyle w:val="TH"/>
        <w:rPr>
          <w:rFonts w:eastAsia="DengXian"/>
        </w:rPr>
      </w:pPr>
      <w:r w:rsidRPr="00725A0C">
        <w:object w:dxaOrig="10660" w:dyaOrig="5190" w14:anchorId="2E642B2A">
          <v:shape id="_x0000_i1097" type="#_x0000_t75" style="width:349.5pt;height:170.25pt" o:ole="">
            <v:imagedata r:id="rId61" o:title=""/>
          </v:shape>
          <o:OLEObject Type="Embed" ProgID="Visio.Drawing.15" ShapeID="_x0000_i1097" DrawAspect="Content" ObjectID="_1772002267" r:id="rId62"/>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55" w:name="_Toc161389132"/>
      <w:r w:rsidRPr="00725A0C">
        <w:rPr>
          <w:rFonts w:eastAsia="DengXian"/>
        </w:rPr>
        <w:t>6.12.4</w:t>
      </w:r>
      <w:r w:rsidRPr="00725A0C">
        <w:rPr>
          <w:rFonts w:eastAsia="DengXian"/>
        </w:rPr>
        <w:tab/>
        <w:t>Impacts on services, entities and interfaces</w:t>
      </w:r>
      <w:bookmarkEnd w:id="255"/>
    </w:p>
    <w:p w14:paraId="75262471" w14:textId="77777777" w:rsidR="009803CD" w:rsidRPr="00725A0C" w:rsidRDefault="009803CD" w:rsidP="009803CD">
      <w:pPr>
        <w:rPr>
          <w:b/>
          <w:bCs/>
        </w:rPr>
      </w:pPr>
      <w:r w:rsidRPr="00725A0C">
        <w:rPr>
          <w:b/>
          <w:bCs/>
        </w:rPr>
        <w:t>SMF:</w:t>
      </w:r>
    </w:p>
    <w:p w14:paraId="5350F0D2" w14:textId="77777777" w:rsidR="009803CD" w:rsidRDefault="009803CD" w:rsidP="009803CD">
      <w:pPr>
        <w:pStyle w:val="B1"/>
      </w:pPr>
      <w:r>
        <w:t>1.</w:t>
      </w:r>
      <w:r>
        <w:tab/>
        <w:t>Determines the N6 delay or EAS load should be taken into consideration for EAS and local UPF selection based on local policy or PCC rule.</w:t>
      </w:r>
    </w:p>
    <w:p w14:paraId="6333862C" w14:textId="77777777" w:rsidR="009803CD" w:rsidRDefault="009803CD" w:rsidP="009803CD">
      <w:pPr>
        <w:pStyle w:val="B1"/>
      </w:pPr>
      <w:r>
        <w:t>2.</w:t>
      </w:r>
      <w:r>
        <w:tab/>
        <w:t>Determines one or more candidate PSA UPF(s) and EAS(s), and configures PSA UPF to report the N6 delay between each candidate PSA UPF and EAS, and/or retrieves delay information or EAS load from NWDAF.</w:t>
      </w:r>
    </w:p>
    <w:p w14:paraId="4AAF36AD" w14:textId="77777777" w:rsidR="009803CD" w:rsidRDefault="009803CD" w:rsidP="009803CD">
      <w:pPr>
        <w:pStyle w:val="B1"/>
      </w:pPr>
      <w:r>
        <w:t>3.</w:t>
      </w:r>
      <w:r>
        <w:tab/>
        <w:t>Selects a target EAS and a local PSA UPF based on the determined N6 delay and/or EAS load, and indicates the selected EAS IP address to EASDF via DNS message handling rule.</w:t>
      </w:r>
    </w:p>
    <w:p w14:paraId="3ED16BE1" w14:textId="77777777" w:rsidR="009803CD" w:rsidRDefault="009803CD" w:rsidP="009803CD">
      <w:pPr>
        <w:pStyle w:val="B1"/>
      </w:pPr>
      <w:r>
        <w:t>4.</w:t>
      </w:r>
      <w:r>
        <w:tab/>
        <w:t>Determines the UL/DL N6 delay by subtracting the UL/DL PDB (delay between UE and PSA UPF) from UL/DL Average Packet Delay (delay between UE and EAS).</w:t>
      </w:r>
    </w:p>
    <w:p w14:paraId="03247933" w14:textId="77777777" w:rsidR="009803CD" w:rsidRPr="00725A0C" w:rsidRDefault="009803CD" w:rsidP="009803CD">
      <w:pPr>
        <w:rPr>
          <w:b/>
          <w:bCs/>
        </w:rPr>
      </w:pPr>
      <w:r w:rsidRPr="00725A0C">
        <w:rPr>
          <w:b/>
          <w:bCs/>
        </w:rPr>
        <w:t>UPF:</w:t>
      </w:r>
    </w:p>
    <w:p w14:paraId="294A4091" w14:textId="77777777" w:rsidR="009803CD" w:rsidRDefault="009803CD" w:rsidP="009803CD">
      <w:pPr>
        <w:pStyle w:val="B1"/>
      </w:pPr>
      <w:r>
        <w:t>1.</w:t>
      </w:r>
      <w:r>
        <w:tab/>
        <w:t>Measures and reports the N6 delay (between PSA UPF and EAS).</w:t>
      </w:r>
    </w:p>
    <w:p w14:paraId="209BC682" w14:textId="77777777" w:rsidR="009803CD" w:rsidRPr="00725A0C" w:rsidRDefault="009803CD" w:rsidP="009803CD">
      <w:pPr>
        <w:rPr>
          <w:b/>
          <w:bCs/>
        </w:rPr>
      </w:pPr>
      <w:r w:rsidRPr="00725A0C">
        <w:rPr>
          <w:b/>
          <w:bCs/>
        </w:rPr>
        <w:t>NWDAF:</w:t>
      </w:r>
    </w:p>
    <w:p w14:paraId="131B2CD1" w14:textId="77777777" w:rsidR="009803CD" w:rsidRDefault="009803CD" w:rsidP="009803CD">
      <w:pPr>
        <w:pStyle w:val="B1"/>
      </w:pPr>
      <w:r>
        <w:t>1.</w:t>
      </w:r>
      <w:r>
        <w:tab/>
        <w:t>Provides analytics/predictions on the EAS load information.</w:t>
      </w:r>
    </w:p>
    <w:p w14:paraId="1492FB43" w14:textId="77777777" w:rsidR="009803CD" w:rsidRDefault="009803CD" w:rsidP="009803CD">
      <w:pPr>
        <w:pStyle w:val="EditorsNote"/>
      </w:pPr>
      <w:r>
        <w:t>Editor's note:</w:t>
      </w:r>
      <w:r>
        <w:tab/>
        <w:t>How to determine the EAS load information by the NWDAF is FFS.</w:t>
      </w:r>
    </w:p>
    <w:p w14:paraId="65BDE8B1" w14:textId="77777777" w:rsidR="009803CD" w:rsidRPr="00725A0C" w:rsidRDefault="009803CD" w:rsidP="009803CD">
      <w:pPr>
        <w:rPr>
          <w:b/>
          <w:bCs/>
        </w:rPr>
      </w:pPr>
      <w:r w:rsidRPr="00725A0C">
        <w:rPr>
          <w:b/>
          <w:bCs/>
        </w:rPr>
        <w:t>AF:</w:t>
      </w:r>
    </w:p>
    <w:p w14:paraId="4194C6B6" w14:textId="77777777" w:rsidR="009803CD" w:rsidRDefault="009803CD" w:rsidP="009803CD">
      <w:pPr>
        <w:pStyle w:val="B1"/>
      </w:pPr>
      <w:r>
        <w:t>1.</w:t>
      </w:r>
      <w:r>
        <w:tab/>
        <w:t>Provides the N6 delay and EAS load for EAS discovery".</w:t>
      </w:r>
    </w:p>
    <w:p w14:paraId="039809FD" w14:textId="77777777" w:rsidR="009803CD" w:rsidRPr="00725A0C" w:rsidRDefault="009803CD" w:rsidP="009803CD">
      <w:pPr>
        <w:pStyle w:val="Heading2"/>
      </w:pPr>
      <w:bookmarkStart w:id="256" w:name="_Toc160521031"/>
      <w:bookmarkStart w:id="257" w:name="_Toc161389133"/>
      <w:r w:rsidRPr="00725A0C">
        <w:lastRenderedPageBreak/>
        <w:t>6.13</w:t>
      </w:r>
      <w:r w:rsidRPr="00725A0C">
        <w:tab/>
        <w:t>Solution #13: EAS Discovery taking account of EAS load in EASDF</w:t>
      </w:r>
      <w:bookmarkEnd w:id="256"/>
      <w:bookmarkEnd w:id="257"/>
    </w:p>
    <w:p w14:paraId="7AC3E887" w14:textId="77777777" w:rsidR="009803CD" w:rsidRPr="00725A0C" w:rsidRDefault="009803CD" w:rsidP="009803CD">
      <w:pPr>
        <w:pStyle w:val="Heading3"/>
        <w:rPr>
          <w:rFonts w:eastAsia="DengXian"/>
        </w:rPr>
      </w:pPr>
      <w:bookmarkStart w:id="258" w:name="_Toc161389134"/>
      <w:r w:rsidRPr="00725A0C">
        <w:rPr>
          <w:rFonts w:eastAsia="DengXian"/>
        </w:rPr>
        <w:t>6.13.1</w:t>
      </w:r>
      <w:r w:rsidRPr="00725A0C">
        <w:rPr>
          <w:rFonts w:eastAsia="DengXian"/>
        </w:rPr>
        <w:tab/>
        <w:t>Key Issue mapping</w:t>
      </w:r>
      <w:bookmarkEnd w:id="258"/>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59" w:name="_Toc161389135"/>
      <w:r w:rsidRPr="00725A0C">
        <w:rPr>
          <w:rFonts w:eastAsia="DengXian"/>
        </w:rPr>
        <w:t>6.13.2</w:t>
      </w:r>
      <w:r w:rsidRPr="00725A0C">
        <w:rPr>
          <w:rFonts w:eastAsia="DengXian"/>
        </w:rPr>
        <w:tab/>
        <w:t>Description</w:t>
      </w:r>
      <w:bookmarkEnd w:id="259"/>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98" type="#_x0000_t75" style="width:420.75pt;height:495.75pt" o:ole="">
            <v:imagedata r:id="rId37" o:title=""/>
          </v:shape>
          <o:OLEObject Type="Embed" ProgID="Visio.Drawing.15" ShapeID="_x0000_i1098" DrawAspect="Content" ObjectID="_1772002268" r:id="rId63"/>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lastRenderedPageBreak/>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60" w:name="_Toc161389136"/>
      <w:r w:rsidRPr="00725A0C">
        <w:rPr>
          <w:rFonts w:eastAsia="DengXian"/>
        </w:rPr>
        <w:t>6.13.3</w:t>
      </w:r>
      <w:r w:rsidRPr="00725A0C">
        <w:rPr>
          <w:rFonts w:eastAsia="DengXian"/>
        </w:rPr>
        <w:tab/>
        <w:t>Procedures</w:t>
      </w:r>
      <w:bookmarkEnd w:id="260"/>
    </w:p>
    <w:p w14:paraId="32B9CB95" w14:textId="77777777" w:rsidR="009803CD" w:rsidRPr="00725A0C" w:rsidRDefault="009803CD" w:rsidP="009803CD">
      <w:pPr>
        <w:pStyle w:val="Heading4"/>
        <w:rPr>
          <w:rFonts w:eastAsia="DengXian"/>
        </w:rPr>
      </w:pPr>
      <w:bookmarkStart w:id="261" w:name="_Toc160521032"/>
      <w:bookmarkStart w:id="262" w:name="_Toc161389137"/>
      <w:r w:rsidRPr="00725A0C">
        <w:rPr>
          <w:rFonts w:eastAsia="DengXian"/>
        </w:rPr>
        <w:t>6.13.3.1</w:t>
      </w:r>
      <w:r w:rsidRPr="00725A0C">
        <w:rPr>
          <w:rFonts w:eastAsia="DengXian"/>
        </w:rPr>
        <w:tab/>
      </w:r>
      <w:r w:rsidRPr="00725A0C">
        <w:t>EAS load subscription and notification procedure</w:t>
      </w:r>
      <w:bookmarkEnd w:id="261"/>
      <w:bookmarkEnd w:id="262"/>
    </w:p>
    <w:p w14:paraId="1CC3E660" w14:textId="77777777" w:rsidR="009803CD" w:rsidRPr="00725A0C" w:rsidRDefault="009803CD" w:rsidP="009803CD">
      <w:pPr>
        <w:pStyle w:val="TH"/>
      </w:pPr>
      <w:r w:rsidRPr="00725A0C">
        <w:object w:dxaOrig="6000" w:dyaOrig="2750" w14:anchorId="3DDC4546">
          <v:shape id="_x0000_i1099" type="#_x0000_t75" style="width:300pt;height:137.25pt" o:ole="">
            <v:imagedata r:id="rId64" o:title=""/>
          </v:shape>
          <o:OLEObject Type="Embed" ProgID="Visio.Drawing.15" ShapeID="_x0000_i1099" DrawAspect="Content" ObjectID="_1772002269" r:id="rId65"/>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63" w:name="_Toc161389138"/>
      <w:r w:rsidRPr="00725A0C">
        <w:t>6.13.4</w:t>
      </w:r>
      <w:r w:rsidRPr="00725A0C">
        <w:tab/>
        <w:t>Impacts on services, entities and interfaces</w:t>
      </w:r>
      <w:bookmarkEnd w:id="263"/>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64" w:name="_Toc160521033"/>
      <w:bookmarkStart w:id="265" w:name="_Toc161389139"/>
      <w:r w:rsidRPr="00725A0C">
        <w:lastRenderedPageBreak/>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64"/>
      <w:bookmarkEnd w:id="265"/>
    </w:p>
    <w:p w14:paraId="33489A85" w14:textId="77777777" w:rsidR="009803CD" w:rsidRPr="00725A0C" w:rsidRDefault="009803CD" w:rsidP="009803CD">
      <w:pPr>
        <w:pStyle w:val="Heading3"/>
        <w:rPr>
          <w:rFonts w:eastAsia="DengXian"/>
        </w:rPr>
      </w:pPr>
      <w:bookmarkStart w:id="266" w:name="_Toc161389140"/>
      <w:r w:rsidRPr="00725A0C">
        <w:rPr>
          <w:rFonts w:eastAsia="DengXian"/>
        </w:rPr>
        <w:t>6.14.1</w:t>
      </w:r>
      <w:r w:rsidRPr="00725A0C">
        <w:rPr>
          <w:rFonts w:eastAsia="DengXian"/>
        </w:rPr>
        <w:tab/>
        <w:t>Key Issue mapping</w:t>
      </w:r>
      <w:bookmarkEnd w:id="266"/>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67" w:name="_Toc161389141"/>
      <w:r w:rsidRPr="00725A0C">
        <w:rPr>
          <w:rFonts w:eastAsia="DengXian"/>
        </w:rPr>
        <w:t>6.14.2</w:t>
      </w:r>
      <w:r w:rsidRPr="00725A0C">
        <w:rPr>
          <w:rFonts w:eastAsia="DengXian"/>
        </w:rPr>
        <w:tab/>
        <w:t>Description.</w:t>
      </w:r>
      <w:bookmarkEnd w:id="267"/>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68" w:name="_CRTable6_4_11"/>
      <w:r w:rsidRPr="00725A0C">
        <w:t xml:space="preserve">Table </w:t>
      </w:r>
      <w:bookmarkEnd w:id="268"/>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69" w:name="_Toc161389142"/>
      <w:r w:rsidRPr="00725A0C">
        <w:rPr>
          <w:rFonts w:eastAsia="DengXian"/>
        </w:rPr>
        <w:t>6.14.3</w:t>
      </w:r>
      <w:r w:rsidRPr="00725A0C">
        <w:rPr>
          <w:rFonts w:eastAsia="DengXian"/>
        </w:rPr>
        <w:tab/>
        <w:t>Procedures</w:t>
      </w:r>
      <w:bookmarkEnd w:id="269"/>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100" type="#_x0000_t75" style="width:315pt;height:247.5pt" o:ole="">
            <v:imagedata r:id="rId66" o:title=""/>
          </v:shape>
          <o:OLEObject Type="Embed" ProgID="Visio.Drawing.15" ShapeID="_x0000_i1100" DrawAspect="Content" ObjectID="_1772002270" r:id="rId67"/>
        </w:object>
      </w:r>
    </w:p>
    <w:p w14:paraId="2B55FBE9" w14:textId="77777777" w:rsidR="009803CD" w:rsidRPr="00725A0C" w:rsidRDefault="009803CD" w:rsidP="009803CD">
      <w:pPr>
        <w:pStyle w:val="TF"/>
      </w:pPr>
      <w:r w:rsidRPr="00725A0C">
        <w:t>Figure 6.14.3-1: EAS selection considering DNS historical handling records</w:t>
      </w:r>
    </w:p>
    <w:p w14:paraId="1CADE76C" w14:textId="5D22021F" w:rsidR="009803CD" w:rsidRDefault="009803CD" w:rsidP="009803CD">
      <w:pPr>
        <w:pStyle w:val="B1"/>
      </w:pPr>
      <w:r>
        <w:lastRenderedPageBreak/>
        <w:t>1.</w:t>
      </w:r>
      <w:r>
        <w:tab/>
        <w:t xml:space="preserve">The EASDF performs the DNS resolution as described in </w:t>
      </w:r>
      <w:r w:rsidR="00B27018">
        <w:t>TS</w:t>
      </w:r>
      <w:r w:rsidR="00B27018">
        <w:t> </w:t>
      </w:r>
      <w:r w:rsidR="00B27018">
        <w:t>23.548</w:t>
      </w:r>
      <w:r w:rsidR="00B27018">
        <w:t> </w:t>
      </w:r>
      <w:r w:rsidR="00B27018">
        <w:t>[</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266ACD7" w14:textId="77777777" w:rsidR="009803CD" w:rsidRDefault="009803CD" w:rsidP="009803CD">
      <w:pPr>
        <w:pStyle w:val="EditorsNote"/>
      </w:pPr>
      <w:r>
        <w:t>Editor's note:</w:t>
      </w:r>
      <w:r>
        <w:tab/>
        <w:t>It is FFS how to create/manage the DNS historical records for a case where the DNS response contains multiple IP addresses.</w:t>
      </w:r>
    </w:p>
    <w:p w14:paraId="38016C61" w14:textId="77777777" w:rsidR="009803CD" w:rsidRDefault="009803CD" w:rsidP="009803CD">
      <w:pPr>
        <w:pStyle w:val="EditorsNote"/>
      </w:pPr>
      <w:r>
        <w:t>Editor's note:</w:t>
      </w:r>
      <w:r>
        <w:tab/>
        <w:t>Details on whether and how DNS historical records collected at EASDF can represent the EAS load is FFS.</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70" w:name="_Toc161389143"/>
      <w:r w:rsidRPr="00AC4FE7">
        <w:rPr>
          <w:rFonts w:eastAsia="DengXian"/>
        </w:rPr>
        <w:t>6.14.4</w:t>
      </w:r>
      <w:r w:rsidRPr="00AC4FE7">
        <w:rPr>
          <w:rFonts w:eastAsia="DengXian"/>
        </w:rPr>
        <w:tab/>
        <w:t>Impacts on services, entities and interfaces</w:t>
      </w:r>
      <w:bookmarkEnd w:id="270"/>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71" w:name="_Toc93674514"/>
      <w:bookmarkStart w:id="272" w:name="_Toc160521034"/>
      <w:bookmarkStart w:id="273" w:name="_Toc161389144"/>
      <w:r w:rsidRPr="00FE446B">
        <w:t>6.15</w:t>
      </w:r>
      <w:r w:rsidRPr="00FE446B">
        <w:rPr>
          <w:rFonts w:hint="eastAsia"/>
        </w:rPr>
        <w:tab/>
      </w:r>
      <w:r w:rsidRPr="00FE446B">
        <w:t>Solution</w:t>
      </w:r>
      <w:r w:rsidRPr="00FE446B">
        <w:rPr>
          <w:rFonts w:hint="eastAsia"/>
        </w:rPr>
        <w:t xml:space="preserve"> #</w:t>
      </w:r>
      <w:r w:rsidRPr="00FE446B">
        <w:t xml:space="preserve">15: </w:t>
      </w:r>
      <w:bookmarkEnd w:id="271"/>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72"/>
      <w:bookmarkEnd w:id="273"/>
    </w:p>
    <w:p w14:paraId="036E1461" w14:textId="77777777" w:rsidR="009803CD" w:rsidRPr="00FE446B" w:rsidRDefault="009803CD" w:rsidP="009803CD">
      <w:pPr>
        <w:pStyle w:val="Heading3"/>
      </w:pPr>
      <w:bookmarkStart w:id="274" w:name="_Toc93674515"/>
      <w:bookmarkStart w:id="275" w:name="_Toc160521035"/>
      <w:bookmarkStart w:id="276" w:name="_Toc161389145"/>
      <w:r w:rsidRPr="00FE446B">
        <w:t>6.15.1</w:t>
      </w:r>
      <w:r w:rsidRPr="00FE446B">
        <w:tab/>
        <w:t>Description</w:t>
      </w:r>
      <w:bookmarkEnd w:id="274"/>
      <w:bookmarkEnd w:id="275"/>
      <w:bookmarkEnd w:id="276"/>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77777777" w:rsidR="009803CD" w:rsidRDefault="009803CD" w:rsidP="009803CD">
      <w:r>
        <w:t>This solution proposes the local EASDF to support EAS and local UPF (re)selection based on the N6 delay and the EAS load information from the AF. The AF provides the N6 delay between candidate local PSA UPF(s) and EAS 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77777777" w:rsidR="009803CD" w:rsidRDefault="009803CD" w:rsidP="009803CD">
      <w:pPr>
        <w:pStyle w:val="B1"/>
      </w:pPr>
      <w:r>
        <w:t>-</w:t>
      </w:r>
      <w:r>
        <w:tab/>
        <w:t>The local EASDF is configured to manage the N6 delay and the EAS load information and subscribes to the AF to get notified with the N6 delay and the EAS load information.</w:t>
      </w:r>
    </w:p>
    <w:p w14:paraId="27108D7C" w14:textId="77777777" w:rsidR="009803CD" w:rsidRPr="00FE446B" w:rsidRDefault="009803CD" w:rsidP="009803CD">
      <w:pPr>
        <w:pStyle w:val="Heading3"/>
      </w:pPr>
      <w:bookmarkStart w:id="277" w:name="_Toc93674516"/>
      <w:bookmarkStart w:id="278" w:name="_Toc93674517"/>
      <w:bookmarkStart w:id="279" w:name="_Toc160521036"/>
      <w:bookmarkStart w:id="280" w:name="_Toc161389146"/>
      <w:r w:rsidRPr="00FE446B">
        <w:lastRenderedPageBreak/>
        <w:t>6.15.2</w:t>
      </w:r>
      <w:r w:rsidRPr="00FE446B">
        <w:tab/>
        <w:t>Procedures</w:t>
      </w:r>
      <w:bookmarkEnd w:id="277"/>
      <w:bookmarkEnd w:id="279"/>
      <w:bookmarkEnd w:id="280"/>
    </w:p>
    <w:p w14:paraId="41108E1C" w14:textId="77777777" w:rsidR="009803CD" w:rsidRPr="0000224E" w:rsidRDefault="009803CD" w:rsidP="009803CD">
      <w:pPr>
        <w:pStyle w:val="TH"/>
        <w:rPr>
          <w:rFonts w:eastAsia="MS Gothic"/>
        </w:rPr>
      </w:pPr>
      <w:r w:rsidRPr="0000224E">
        <w:object w:dxaOrig="15091" w:dyaOrig="15046" w14:anchorId="12065748">
          <v:shape id="_x0000_i1101" type="#_x0000_t75" style="width:481.5pt;height:480pt" o:ole="">
            <v:imagedata r:id="rId68" o:title=""/>
          </v:shape>
          <o:OLEObject Type="Embed" ProgID="Visio.Drawing.15" ShapeID="_x0000_i1101" DrawAspect="Content" ObjectID="_1772002271" r:id="rId69"/>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77777777" w:rsidR="009803CD" w:rsidRPr="00FE446B" w:rsidRDefault="009803CD" w:rsidP="009803CD">
      <w:pPr>
        <w:pStyle w:val="B1"/>
      </w:pPr>
      <w:r w:rsidRPr="00FE446B">
        <w:t>5-6.</w:t>
      </w:r>
      <w:r w:rsidRPr="00FE446B">
        <w:tab/>
        <w:t>The AF notifies the local EASDF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77777777" w:rsidR="009803CD" w:rsidRDefault="009803CD" w:rsidP="009803CD">
      <w:pPr>
        <w:pStyle w:val="B1"/>
      </w:pPr>
      <w:r>
        <w:tab/>
        <w:t>The AF measures the N6 delay of candidate DNAI(s) for traffic flows between candidate L-PSA(s) and the EAS in the local part of the DN and provides information to the local EASDF.</w:t>
      </w:r>
    </w:p>
    <w:p w14:paraId="7CF57B04" w14:textId="77777777" w:rsidR="009803CD" w:rsidRDefault="009803CD" w:rsidP="009803CD">
      <w:pPr>
        <w:pStyle w:val="EditorsNote"/>
      </w:pPr>
      <w:r>
        <w:t>Editor's note:</w:t>
      </w:r>
      <w:r>
        <w:tab/>
        <w:t>Whether how the local EASDF obtains the N6 delay and if there is additional information needed for the AF to measure the N6 delay is FFS.</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77777777" w:rsidR="009803CD" w:rsidRDefault="009803CD" w:rsidP="009803CD">
      <w:pPr>
        <w:pStyle w:val="B1"/>
      </w:pPr>
      <w:r>
        <w:t>12-13.</w:t>
      </w:r>
      <w:r>
        <w:tab/>
        <w:t>The EASDF may request the SMF to trigger EAS re-discovery using Neasdf_DNSContext_Notify either based on the N6 delay information or the EAS load information for the notification from the AF.</w:t>
      </w:r>
    </w:p>
    <w:p w14:paraId="1F7C613C" w14:textId="77777777" w:rsidR="009803CD" w:rsidRDefault="009803CD" w:rsidP="009803CD">
      <w:pPr>
        <w:pStyle w:val="B1"/>
      </w:pPr>
      <w:r>
        <w:tab/>
        <w:t>The SMF sends PDU Session Modification Command to the UE for the EAS re-discovery.</w:t>
      </w:r>
    </w:p>
    <w:p w14:paraId="01AB01E8" w14:textId="77777777" w:rsidR="009803CD" w:rsidRDefault="009803CD" w:rsidP="009803CD">
      <w:pPr>
        <w:pStyle w:val="EditorsNote"/>
      </w:pPr>
      <w:r>
        <w:t>Editor's note:</w:t>
      </w:r>
      <w:r>
        <w:tab/>
        <w:t>Whether and how the local EASDF triggers the SMF for EAS and local UPF re-selection based on the updated EAS load and N6 delay information is FFS.</w:t>
      </w:r>
    </w:p>
    <w:p w14:paraId="1874E339" w14:textId="77777777" w:rsidR="009803CD" w:rsidRPr="00FE446B" w:rsidRDefault="009803CD" w:rsidP="009803CD">
      <w:pPr>
        <w:pStyle w:val="Heading3"/>
      </w:pPr>
      <w:bookmarkStart w:id="281" w:name="_Toc160521037"/>
      <w:bookmarkStart w:id="282" w:name="_Toc161389147"/>
      <w:bookmarkEnd w:id="278"/>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81"/>
      <w:bookmarkEnd w:id="282"/>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77777777" w:rsidR="009803CD" w:rsidRDefault="009803CD" w:rsidP="009803CD">
      <w:pPr>
        <w:pStyle w:val="B1"/>
      </w:pPr>
      <w:r>
        <w:t>-</w:t>
      </w:r>
      <w:r>
        <w:tab/>
        <w:t>Receives notification from the AF with the N6 delay and the EAS load information and manage the information locally taking into account on EAS selection.</w:t>
      </w:r>
    </w:p>
    <w:p w14:paraId="1E02246C" w14:textId="77777777" w:rsidR="009803CD" w:rsidRDefault="009803CD" w:rsidP="009803CD">
      <w:pPr>
        <w:pStyle w:val="B1"/>
      </w:pPr>
      <w:r>
        <w:t>-</w:t>
      </w:r>
      <w:r>
        <w:tab/>
        <w:t>Requests the SMF to perform the EAS and local UPF (re)selection for the UEs served by the EAS considering load status or based on the N6 delay measurement information.</w:t>
      </w:r>
    </w:p>
    <w:p w14:paraId="533C11AF" w14:textId="77777777" w:rsidR="009803CD" w:rsidRPr="00FE446B" w:rsidRDefault="009803CD" w:rsidP="009803CD">
      <w:pPr>
        <w:pStyle w:val="Heading2"/>
        <w:rPr>
          <w:rFonts w:eastAsia="DengXian"/>
        </w:rPr>
      </w:pPr>
      <w:bookmarkStart w:id="283" w:name="_Toc148498832"/>
      <w:bookmarkStart w:id="284" w:name="_Toc160521038"/>
      <w:bookmarkStart w:id="285" w:name="_Toc161389148"/>
      <w:r w:rsidRPr="00FE446B">
        <w:rPr>
          <w:rFonts w:eastAsia="DengXian"/>
        </w:rPr>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83"/>
      <w:r w:rsidRPr="00FE446B">
        <w:rPr>
          <w:rFonts w:eastAsia="DengXian"/>
        </w:rPr>
        <w:t>Local UPF and EAS (re)selection considering access network delay and N6 delay information by 5GC or AF</w:t>
      </w:r>
      <w:bookmarkEnd w:id="284"/>
      <w:bookmarkEnd w:id="285"/>
    </w:p>
    <w:p w14:paraId="427F473B" w14:textId="77777777" w:rsidR="009803CD" w:rsidRPr="00FE446B" w:rsidRDefault="009803CD" w:rsidP="009803CD">
      <w:pPr>
        <w:pStyle w:val="Heading3"/>
        <w:rPr>
          <w:rFonts w:eastAsia="DengXian"/>
        </w:rPr>
      </w:pPr>
      <w:bookmarkStart w:id="286" w:name="_Toc148498833"/>
      <w:bookmarkStart w:id="287" w:name="_Toc160521039"/>
      <w:bookmarkStart w:id="288" w:name="_Toc161389149"/>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86"/>
      <w:bookmarkEnd w:id="287"/>
      <w:bookmarkEnd w:id="288"/>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289" w:name="_Toc148498834"/>
      <w:bookmarkStart w:id="290" w:name="_Toc160521040"/>
      <w:bookmarkStart w:id="291" w:name="_Toc161389150"/>
      <w:r w:rsidRPr="0000224E">
        <w:rPr>
          <w:rFonts w:eastAsia="DengXian"/>
        </w:rPr>
        <w:lastRenderedPageBreak/>
        <w:t>6.16.2</w:t>
      </w:r>
      <w:r w:rsidRPr="0000224E">
        <w:rPr>
          <w:rFonts w:eastAsia="DengXian" w:hint="eastAsia"/>
        </w:rPr>
        <w:tab/>
        <w:t>Description</w:t>
      </w:r>
      <w:bookmarkEnd w:id="289"/>
      <w:bookmarkEnd w:id="290"/>
      <w:bookmarkEnd w:id="291"/>
    </w:p>
    <w:p w14:paraId="487AD01F" w14:textId="4161A6CD"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B27018">
        <w:t>TS</w:t>
      </w:r>
      <w:r w:rsidR="00B27018">
        <w:t> </w:t>
      </w:r>
      <w:r w:rsidR="00B27018">
        <w:t>23.501</w:t>
      </w:r>
      <w:r w:rsidR="00B27018">
        <w:t> </w:t>
      </w:r>
      <w:r w:rsidR="00B27018">
        <w:t>[</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B27018">
        <w:t>TS</w:t>
      </w:r>
      <w:r w:rsidR="00B27018">
        <w:t> </w:t>
      </w:r>
      <w:r w:rsidR="00B27018">
        <w:t>23.501</w:t>
      </w:r>
      <w:r w:rsidR="00B27018">
        <w:t> </w:t>
      </w:r>
      <w:r w:rsidR="00B27018">
        <w:t>[</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77777777" w:rsidR="009803CD" w:rsidRDefault="009803CD" w:rsidP="009803CD">
      <w:pPr>
        <w:pStyle w:val="NO"/>
      </w:pPr>
      <w:r>
        <w:t>NOTE 1:</w:t>
      </w:r>
      <w:r>
        <w:tab/>
        <w:t>In case more than one measurement protocol such as STAMP [RFC 8792], TWAMP [RFC 5357],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5B1D4411" w:rsidR="009803CD" w:rsidRDefault="009803CD" w:rsidP="009803CD">
      <w:pPr>
        <w:pStyle w:val="B1"/>
      </w:pPr>
      <w:r>
        <w:t>-</w:t>
      </w:r>
      <w:r>
        <w:tab/>
        <w:t xml:space="preserve">requirements and/or reporting results for QoS monitoring packet delay in N3/N9 access network delay (as in clause 5.33.3 of </w:t>
      </w:r>
      <w:r w:rsidR="00B27018">
        <w:t>TS</w:t>
      </w:r>
      <w:r w:rsidR="00B27018">
        <w:t> </w:t>
      </w:r>
      <w:r w:rsidR="00B27018">
        <w:t>23.501</w:t>
      </w:r>
      <w:r w:rsidR="00B27018">
        <w:t> </w:t>
      </w:r>
      <w:r w:rsidR="00B27018">
        <w:t>[</w:t>
      </w:r>
      <w:r>
        <w:t>2]);</w:t>
      </w:r>
    </w:p>
    <w:p w14:paraId="6F9561D6" w14:textId="77777777" w:rsidR="009803CD" w:rsidRDefault="009803CD" w:rsidP="009803CD">
      <w:pPr>
        <w:pStyle w:val="B1"/>
      </w:pPr>
      <w:r>
        <w:t>-</w:t>
      </w:r>
      <w:r>
        <w:tab/>
        <w:t>requirements and/or reporting results for QoS monitoring over N6 delay, which may include AF-provided assistance information that includes N6 measurement configuration information related to EAS(es) on the data 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lastRenderedPageBreak/>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41C4821A" w14:textId="77777777" w:rsidR="009803CD" w:rsidRPr="0000224E" w:rsidRDefault="009803CD" w:rsidP="009803CD">
      <w:pPr>
        <w:pStyle w:val="Heading3"/>
        <w:rPr>
          <w:rFonts w:eastAsia="DengXian"/>
        </w:rPr>
      </w:pPr>
      <w:bookmarkStart w:id="292" w:name="_Toc148498835"/>
      <w:bookmarkStart w:id="293" w:name="_Toc160521041"/>
      <w:bookmarkStart w:id="294" w:name="_Toc161389151"/>
      <w:r w:rsidRPr="0000224E">
        <w:rPr>
          <w:rFonts w:eastAsia="DengXian"/>
        </w:rPr>
        <w:t>6.16.3</w:t>
      </w:r>
      <w:r w:rsidRPr="0000224E">
        <w:rPr>
          <w:rFonts w:eastAsia="DengXian"/>
        </w:rPr>
        <w:tab/>
        <w:t>Procedures</w:t>
      </w:r>
      <w:bookmarkEnd w:id="292"/>
      <w:bookmarkEnd w:id="293"/>
      <w:bookmarkEnd w:id="294"/>
    </w:p>
    <w:p w14:paraId="2ABFFF5B" w14:textId="77777777"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102" type="#_x0000_t75" style="width:482.25pt;height:434.25pt" o:ole="">
            <v:imagedata r:id="rId70" o:title=""/>
          </v:shape>
          <o:OLEObject Type="Embed" ProgID="Visio.Drawing.15" ShapeID="_x0000_i1102" DrawAspect="Content" ObjectID="_1772002272" r:id="rId71"/>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3304DE7B" w:rsidR="009803CD" w:rsidRDefault="009803CD" w:rsidP="009803CD">
      <w:pPr>
        <w:pStyle w:val="B1"/>
      </w:pPr>
      <w:r>
        <w:t>3.</w:t>
      </w:r>
      <w:r>
        <w:tab/>
        <w:t xml:space="preserve">The same step 3 as in Figure 4.3.6.2-1 of </w:t>
      </w:r>
      <w:r w:rsidR="00B27018">
        <w:t>TS</w:t>
      </w:r>
      <w:r w:rsidR="00B27018">
        <w:t> </w:t>
      </w:r>
      <w:r w:rsidR="00B27018">
        <w:t>23.502</w:t>
      </w:r>
      <w:r w:rsidR="00B27018">
        <w:t> </w:t>
      </w:r>
      <w:r w:rsidR="00B27018">
        <w:t>[</w:t>
      </w:r>
      <w:r>
        <w:t>3] where additionally, storing/updating the information includes monitoring over N6 request as well as AF-provided assistance information for QoS monitoring over N6.</w:t>
      </w:r>
    </w:p>
    <w:p w14:paraId="0BF528A1" w14:textId="06B65B87" w:rsidR="009803CD" w:rsidRDefault="009803CD" w:rsidP="009803CD">
      <w:pPr>
        <w:pStyle w:val="B1"/>
      </w:pPr>
      <w:r>
        <w:t>4.</w:t>
      </w:r>
      <w:r>
        <w:tab/>
        <w:t xml:space="preserve">The same step 4 as in Figure 4.3.6.2-1 of </w:t>
      </w:r>
      <w:r w:rsidR="00B27018">
        <w:t>TS</w:t>
      </w:r>
      <w:r w:rsidR="00B27018">
        <w:t> </w:t>
      </w:r>
      <w:r w:rsidR="00B27018">
        <w:t>23.502</w:t>
      </w:r>
      <w:r w:rsidR="00B27018">
        <w:t> </w:t>
      </w:r>
      <w:r w:rsidR="00B27018">
        <w:t>[</w:t>
      </w:r>
      <w:r>
        <w:t>3].</w:t>
      </w:r>
    </w:p>
    <w:p w14:paraId="5724572B" w14:textId="12BBD40F" w:rsidR="009803CD" w:rsidRDefault="009803CD" w:rsidP="009803CD">
      <w:pPr>
        <w:pStyle w:val="B1"/>
      </w:pPr>
      <w:r>
        <w:t>5.</w:t>
      </w:r>
      <w:r>
        <w:tab/>
        <w:t xml:space="preserve">The same step 5 as in Figure 4.3.6.2-1 of </w:t>
      </w:r>
      <w:r w:rsidR="00B27018">
        <w:t>TS</w:t>
      </w:r>
      <w:r w:rsidR="00B27018">
        <w:t> </w:t>
      </w:r>
      <w:r w:rsidR="00B27018">
        <w:t>23.502</w:t>
      </w:r>
      <w:r w:rsidR="00B27018">
        <w:t> </w:t>
      </w:r>
      <w:r w:rsidR="00B27018">
        <w:t>[</w:t>
      </w:r>
      <w:r>
        <w:t>3] where additionally, PCF provides QoS monitoring over N6 related rules to SMF.</w:t>
      </w:r>
    </w:p>
    <w:p w14:paraId="2830ECAE" w14:textId="77777777" w:rsidR="009803CD" w:rsidRDefault="009803CD" w:rsidP="009803CD">
      <w:pPr>
        <w:pStyle w:val="B1"/>
      </w:pPr>
      <w:r>
        <w:t>6.</w:t>
      </w:r>
      <w:r>
        <w:tab/>
        <w:t>SMF determines the impacted UPF(s) to perform QoS monitoring i.e. N6 delay measurements between the determined UPF(s) and the data network endpoints. SMF optionally determines the protocol-specific configuration parameters based on the received AF-provided assistance information.</w:t>
      </w:r>
    </w:p>
    <w:p w14:paraId="77F4A3CD" w14:textId="77777777" w:rsidR="009803CD" w:rsidRDefault="009803CD" w:rsidP="009803CD">
      <w:pPr>
        <w:pStyle w:val="EditorsNote"/>
      </w:pPr>
      <w:r>
        <w:t>Editor's note:</w:t>
      </w:r>
      <w:r>
        <w:tab/>
        <w:t>It is FFS to further clarify the impacted UPFs.</w:t>
      </w:r>
    </w:p>
    <w:p w14:paraId="7F3CF272" w14:textId="77777777" w:rsidR="009803CD" w:rsidRDefault="009803CD" w:rsidP="009803CD">
      <w:pPr>
        <w:pStyle w:val="B1"/>
      </w:pPr>
      <w:r>
        <w:lastRenderedPageBreak/>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5E39FF24" w:rsidR="009803CD" w:rsidRDefault="009803CD" w:rsidP="009803CD">
      <w:pPr>
        <w:pStyle w:val="B1"/>
      </w:pPr>
      <w:r>
        <w:t>12.</w:t>
      </w:r>
      <w:r>
        <w:tab/>
        <w:t xml:space="preserve">The procedure defined for notification of user plane management event described in clause 4.3.6.3 of </w:t>
      </w:r>
      <w:r w:rsidR="00B27018">
        <w:t>TS</w:t>
      </w:r>
      <w:r w:rsidR="00B27018">
        <w:t> </w:t>
      </w:r>
      <w:r w:rsidR="00B27018">
        <w:t>23.502</w:t>
      </w:r>
      <w:r w:rsidR="00B27018">
        <w:t> </w:t>
      </w:r>
      <w:r w:rsidR="00B27018">
        <w:t>[</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77777777" w:rsidR="009803CD" w:rsidRPr="00FE446B" w:rsidRDefault="009803CD" w:rsidP="009803CD">
      <w:pPr>
        <w:pStyle w:val="TH"/>
      </w:pPr>
      <w:r w:rsidRPr="00FE446B">
        <w:object w:dxaOrig="10231" w:dyaOrig="7800" w14:anchorId="2D70D086">
          <v:shape id="_x0000_i1103" type="#_x0000_t75" style="width:482.25pt;height:367.5pt" o:ole="">
            <v:imagedata r:id="rId72" o:title=""/>
          </v:shape>
          <o:OLEObject Type="Embed" ProgID="Visio.Drawing.15" ShapeID="_x0000_i1103" DrawAspect="Content" ObjectID="_1772002273" r:id="rId73"/>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lastRenderedPageBreak/>
        <w:t>2.</w:t>
      </w:r>
      <w:r>
        <w:tab/>
        <w:t>The AF sends its request to the NEF. NEF performs necessary authorization control of the AF request, and, if necessary, maps the information provided by the AF.</w:t>
      </w:r>
    </w:p>
    <w:p w14:paraId="605AD5F2" w14:textId="129FA0F5" w:rsidR="009803CD" w:rsidRDefault="009803CD" w:rsidP="009803CD">
      <w:pPr>
        <w:pStyle w:val="B1"/>
      </w:pPr>
      <w:r>
        <w:t>3.</w:t>
      </w:r>
      <w:r>
        <w:tab/>
        <w:t xml:space="preserve">The same step 3 as in Figure 4.3.6.2-1 of </w:t>
      </w:r>
      <w:r w:rsidR="00B27018">
        <w:t>TS</w:t>
      </w:r>
      <w:r w:rsidR="00B27018">
        <w:t> </w:t>
      </w:r>
      <w:r w:rsidR="00B27018">
        <w:t>23.502</w:t>
      </w:r>
      <w:r w:rsidR="00B27018">
        <w:t> </w:t>
      </w:r>
      <w:r w:rsidR="00B27018">
        <w:t>[</w:t>
      </w:r>
      <w:r>
        <w:t>3] where additionally, storing/updating the information includes the requirement for 5G-provided assistance information for monitoring over N6.</w:t>
      </w:r>
    </w:p>
    <w:p w14:paraId="17CE9370" w14:textId="328FCD8D" w:rsidR="009803CD" w:rsidRDefault="009803CD" w:rsidP="009803CD">
      <w:pPr>
        <w:pStyle w:val="B1"/>
      </w:pPr>
      <w:r>
        <w:t>4.</w:t>
      </w:r>
      <w:r>
        <w:tab/>
        <w:t xml:space="preserve">The same step 4 as in Figure 4.3.6.2-1 of </w:t>
      </w:r>
      <w:r w:rsidR="00B27018">
        <w:t>TS</w:t>
      </w:r>
      <w:r w:rsidR="00B27018">
        <w:t> </w:t>
      </w:r>
      <w:r w:rsidR="00B27018">
        <w:t>23.502</w:t>
      </w:r>
      <w:r w:rsidR="00B27018">
        <w:t> </w:t>
      </w:r>
      <w:r w:rsidR="00B27018">
        <w:t>[</w:t>
      </w:r>
      <w:r>
        <w:t>3].</w:t>
      </w:r>
    </w:p>
    <w:p w14:paraId="6AFAE017" w14:textId="5382303D" w:rsidR="009803CD" w:rsidRDefault="009803CD" w:rsidP="009803CD">
      <w:pPr>
        <w:pStyle w:val="B1"/>
      </w:pPr>
      <w:r>
        <w:t>5.</w:t>
      </w:r>
      <w:r>
        <w:tab/>
        <w:t xml:space="preserve">The same step 5 as in Figure 4.3.6.2-1 of </w:t>
      </w:r>
      <w:r w:rsidR="00B27018">
        <w:t>TS</w:t>
      </w:r>
      <w:r w:rsidR="00B27018">
        <w:t> </w:t>
      </w:r>
      <w:r w:rsidR="00B27018">
        <w:t>23.502</w:t>
      </w:r>
      <w:r w:rsidR="00B27018">
        <w:t> </w:t>
      </w:r>
      <w:r w:rsidR="00B27018">
        <w:t>[</w:t>
      </w:r>
      <w:r>
        <w:t>3] where additionally, PCF provides QoS monitoring over N3/N9 related rules to SMF along with the requirement for 5G-provided assistance information to be sent to AF.</w:t>
      </w:r>
    </w:p>
    <w:p w14:paraId="3573B93C" w14:textId="77777777" w:rsidR="009803CD" w:rsidRDefault="009803CD" w:rsidP="009803CD">
      <w:pPr>
        <w:pStyle w:val="B1"/>
      </w:pPr>
      <w:r>
        <w:t>6.</w:t>
      </w:r>
      <w:r>
        <w:tab/>
        <w:t>SMF determines the impacted UPF(s) to perform QoS monitoring over N3/N9.</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585323E4" w:rsidR="009803CD" w:rsidRDefault="009803CD" w:rsidP="009803CD">
      <w:pPr>
        <w:pStyle w:val="B1"/>
      </w:pPr>
      <w:r>
        <w:t>10.</w:t>
      </w:r>
      <w:r>
        <w:tab/>
        <w:t xml:space="preserve">The procedure defined for notification of user plane management event described in clause 4.3.6.3 of </w:t>
      </w:r>
      <w:r w:rsidR="00B27018">
        <w:t>TS</w:t>
      </w:r>
      <w:r w:rsidR="00B27018">
        <w:t> </w:t>
      </w:r>
      <w:r w:rsidR="00B27018">
        <w:t>23.502</w:t>
      </w:r>
      <w:r w:rsidR="00B27018">
        <w:t> </w:t>
      </w:r>
      <w:r w:rsidR="00B27018">
        <w:t>[</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1E8256EA" w14:textId="77777777" w:rsidR="009803CD" w:rsidRDefault="009803CD" w:rsidP="009803CD">
      <w:pPr>
        <w:pStyle w:val="Heading3"/>
        <w:rPr>
          <w:rFonts w:eastAsia="DengXian"/>
        </w:rPr>
      </w:pPr>
      <w:bookmarkStart w:id="295" w:name="_Toc148498836"/>
      <w:bookmarkStart w:id="296" w:name="_Toc160521042"/>
      <w:bookmarkStart w:id="297" w:name="_Toc161389152"/>
      <w:r w:rsidRPr="0000224E">
        <w:rPr>
          <w:rFonts w:eastAsia="DengXian"/>
        </w:rPr>
        <w:t>6.16.4</w:t>
      </w:r>
      <w:r w:rsidRPr="0000224E">
        <w:rPr>
          <w:rFonts w:eastAsia="DengXian"/>
        </w:rPr>
        <w:tab/>
        <w:t>Impacts on services, entities and interfaces</w:t>
      </w:r>
      <w:bookmarkEnd w:id="295"/>
      <w:bookmarkEnd w:id="296"/>
      <w:bookmarkEnd w:id="297"/>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77777777"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72AE66A1" w14:textId="77777777" w:rsidR="009803CD" w:rsidRPr="00FE446B" w:rsidRDefault="009803CD" w:rsidP="009803CD">
      <w:pPr>
        <w:rPr>
          <w:b/>
          <w:bCs/>
        </w:rPr>
      </w:pPr>
      <w:r w:rsidRPr="00FE446B">
        <w:rPr>
          <w:b/>
          <w:bCs/>
        </w:rPr>
        <w:lastRenderedPageBreak/>
        <w:t>Policy Control Function (PCF):</w:t>
      </w:r>
    </w:p>
    <w:p w14:paraId="27A411FF" w14:textId="77777777" w:rsidR="009803CD" w:rsidRDefault="009803CD" w:rsidP="009803CD">
      <w:pPr>
        <w:pStyle w:val="B1"/>
      </w:pPr>
      <w:r>
        <w:t>-</w:t>
      </w:r>
      <w:r>
        <w:tab/>
        <w:t>(for the case where AF performs measurements) provides the rule to SMF regarding 5GC-provided assistance information to be sent to AF</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298" w:name="_Toc160521043"/>
      <w:bookmarkStart w:id="299" w:name="_Toc161389153"/>
      <w:r w:rsidRPr="00FE446B">
        <w:t>6.17</w:t>
      </w:r>
      <w:r w:rsidRPr="00FE446B">
        <w:tab/>
        <w:t>Solution #17: EC Traffic Routing between local part of DN and central part of DN with IP replacement in EAS</w:t>
      </w:r>
      <w:bookmarkEnd w:id="298"/>
      <w:bookmarkEnd w:id="299"/>
    </w:p>
    <w:p w14:paraId="2D293BA8" w14:textId="77777777" w:rsidR="009803CD" w:rsidRPr="00FE446B" w:rsidRDefault="009803CD" w:rsidP="009803CD">
      <w:pPr>
        <w:pStyle w:val="Heading3"/>
        <w:rPr>
          <w:rFonts w:eastAsia="DengXian"/>
        </w:rPr>
      </w:pPr>
      <w:bookmarkStart w:id="300" w:name="_Toc161389154"/>
      <w:r w:rsidRPr="00FE446B">
        <w:rPr>
          <w:rFonts w:eastAsia="DengXian"/>
        </w:rPr>
        <w:t>6.17.1</w:t>
      </w:r>
      <w:r w:rsidRPr="00FE446B">
        <w:rPr>
          <w:rFonts w:eastAsia="DengXian"/>
        </w:rPr>
        <w:tab/>
        <w:t>Key Issue mapping</w:t>
      </w:r>
      <w:bookmarkEnd w:id="300"/>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01" w:name="_Toc161389155"/>
      <w:r w:rsidRPr="00FE446B">
        <w:rPr>
          <w:rFonts w:eastAsia="DengXian"/>
        </w:rPr>
        <w:t>6.17.2</w:t>
      </w:r>
      <w:r w:rsidRPr="00FE446B">
        <w:rPr>
          <w:rFonts w:eastAsia="DengXian"/>
        </w:rPr>
        <w:tab/>
        <w:t>Description</w:t>
      </w:r>
      <w:bookmarkEnd w:id="301"/>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104" type="#_x0000_t75" style="width:467.25pt;height:154.5pt" o:ole="">
            <v:imagedata r:id="rId74" o:title=""/>
          </v:shape>
          <o:OLEObject Type="Embed" ProgID="Visio.Drawing.15" ShapeID="_x0000_i1104" DrawAspect="Content" ObjectID="_1772002274" r:id="rId7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7777777" w:rsidR="009803CD" w:rsidRDefault="009803CD" w:rsidP="009803CD">
      <w:pPr>
        <w:pStyle w:val="NO"/>
      </w:pPr>
      <w:r>
        <w:t>NOTE:</w:t>
      </w:r>
      <w:r>
        <w:tab/>
        <w:t>For the traffic forwarded to local EAS, if the Destination IP address of the packet is a central AS IP address and the traffic is encrypted, local EAS may not be able to process the traffic and will send the encrypted traffic back to UL CL, then the UL CL sends the traffic to central AS over PSA UPF.</w:t>
      </w:r>
    </w:p>
    <w:p w14:paraId="28EA0ED7" w14:textId="77777777" w:rsidR="009803CD" w:rsidRPr="00B00A9C" w:rsidRDefault="009803CD" w:rsidP="009803CD">
      <w:pPr>
        <w:pStyle w:val="Heading3"/>
        <w:rPr>
          <w:rFonts w:eastAsia="DengXian"/>
        </w:rPr>
      </w:pPr>
      <w:bookmarkStart w:id="302" w:name="_Toc161389156"/>
      <w:r w:rsidRPr="00B00A9C">
        <w:rPr>
          <w:rFonts w:eastAsia="DengXian"/>
        </w:rPr>
        <w:t>6.17.3</w:t>
      </w:r>
      <w:r w:rsidRPr="00B00A9C">
        <w:rPr>
          <w:rFonts w:eastAsia="DengXian"/>
        </w:rPr>
        <w:tab/>
        <w:t>Procedures</w:t>
      </w:r>
      <w:bookmarkEnd w:id="302"/>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105" type="#_x0000_t75" style="width:468pt;height:281.25pt" o:ole="">
            <v:imagedata r:id="rId76" o:title=""/>
          </v:shape>
          <o:OLEObject Type="Embed" ProgID="Word.Picture.8" ShapeID="_x0000_i1105" DrawAspect="Content" ObjectID="_1772002275" r:id="rId7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370C8324" w:rsidR="009803CD" w:rsidRDefault="009803CD" w:rsidP="009803CD">
      <w:pPr>
        <w:pStyle w:val="B1"/>
      </w:pPr>
      <w:r>
        <w:t>0.</w:t>
      </w:r>
      <w:r>
        <w:tab/>
        <w:t xml:space="preserve">UE establish a PDU Session as described in clause 4.3.2.2.1 of </w:t>
      </w:r>
      <w:r w:rsidR="00B27018">
        <w:t>TS</w:t>
      </w:r>
      <w:r w:rsidR="00B27018">
        <w:t> </w:t>
      </w:r>
      <w:r w:rsidR="00B27018">
        <w:t>23.502</w:t>
      </w:r>
      <w:r w:rsidR="00B27018">
        <w:t> </w:t>
      </w:r>
      <w:r w:rsidR="00B27018">
        <w:t>[</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lastRenderedPageBreak/>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03" w:name="_Toc161389157"/>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03"/>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04" w:name="_Toc27894718"/>
      <w:bookmarkStart w:id="305" w:name="_Toc36191785"/>
      <w:bookmarkStart w:id="306" w:name="_Toc45192871"/>
      <w:bookmarkStart w:id="307" w:name="_Toc47592503"/>
      <w:bookmarkStart w:id="308" w:name="_Toc51834584"/>
      <w:bookmarkStart w:id="309" w:name="_Toc91153606"/>
      <w:bookmarkStart w:id="310" w:name="_Toc160521044"/>
      <w:bookmarkStart w:id="311" w:name="_Toc161389158"/>
      <w:r w:rsidRPr="00B00A9C">
        <w:lastRenderedPageBreak/>
        <w:t>6.18</w:t>
      </w:r>
      <w:r w:rsidRPr="00B00A9C">
        <w:tab/>
        <w:t>Solution 18: Supporting traffic routing between local DN and central DN within a PDU Session</w:t>
      </w:r>
      <w:bookmarkEnd w:id="310"/>
      <w:bookmarkEnd w:id="311"/>
    </w:p>
    <w:p w14:paraId="06A38806" w14:textId="77777777" w:rsidR="009803CD" w:rsidRPr="00B00A9C" w:rsidRDefault="009803CD" w:rsidP="009803CD">
      <w:pPr>
        <w:pStyle w:val="Heading3"/>
      </w:pPr>
      <w:bookmarkStart w:id="312" w:name="_Toc160521045"/>
      <w:bookmarkStart w:id="313" w:name="_Toc161389159"/>
      <w:r w:rsidRPr="00B00A9C">
        <w:t>6.18.1</w:t>
      </w:r>
      <w:r w:rsidRPr="00B00A9C">
        <w:tab/>
        <w:t>Description</w:t>
      </w:r>
      <w:bookmarkEnd w:id="312"/>
      <w:bookmarkEnd w:id="313"/>
    </w:p>
    <w:p w14:paraId="4AA60507" w14:textId="77777777" w:rsidR="009803CD" w:rsidRDefault="009803CD" w:rsidP="009803CD">
      <w:r>
        <w:t>This solution resolves KI#3 about traffic routing between L-DN and central DN based on the scenario that the application traffic is required to be processed at different locations.</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1D7EDC" w14:textId="77777777" w:rsidR="009803CD" w:rsidRDefault="009803CD" w:rsidP="009803CD">
      <w:pPr>
        <w:pStyle w:val="B1"/>
      </w:pPr>
      <w:r>
        <w:t>-</w:t>
      </w:r>
      <w:r>
        <w:tab/>
        <w:t>The traffic between local DN and central DN is preferred to be sent within the PDU session (i.e. via a QoS Flow) to guarantee the related QoS requirement.</w:t>
      </w:r>
    </w:p>
    <w:p w14:paraId="4E989D01" w14:textId="77777777" w:rsidR="009803CD" w:rsidRDefault="009803CD" w:rsidP="009803CD">
      <w:pPr>
        <w:pStyle w:val="B1"/>
      </w:pPr>
      <w:r>
        <w:t>-</w:t>
      </w:r>
      <w:r>
        <w:tab/>
        <w:t>UL: Packets sent by UE have UE IP as source IP address and EAS IP as target IP address.</w:t>
      </w:r>
    </w:p>
    <w:p w14:paraId="4FCC1C75" w14:textId="77777777" w:rsidR="009803CD" w:rsidRDefault="009803CD" w:rsidP="009803CD">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w:t>
      </w:r>
    </w:p>
    <w:p w14:paraId="646CA053" w14:textId="77777777" w:rsidR="009803CD" w:rsidRDefault="009803CD" w:rsidP="009803CD">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w:t>
      </w:r>
    </w:p>
    <w:p w14:paraId="364F789A" w14:textId="77777777" w:rsidR="009803CD" w:rsidRDefault="009803CD" w:rsidP="009803CD">
      <w:pPr>
        <w:pStyle w:val="B1"/>
      </w:pPr>
      <w:r>
        <w:t>-</w:t>
      </w:r>
      <w:r>
        <w:tab/>
        <w:t>DL: The traffic after processed by EAS have EAS IP as source IP address and UE IP as target IP address.</w:t>
      </w:r>
    </w:p>
    <w:p w14:paraId="21D28DBB" w14:textId="77777777" w:rsidR="009803CD" w:rsidRDefault="009803CD" w:rsidP="009803CD">
      <w:pPr>
        <w:pStyle w:val="B1"/>
      </w:pPr>
      <w:r>
        <w:t>-</w:t>
      </w:r>
      <w:r>
        <w:tab/>
        <w:t>DL: UE does not need to be aware whether the traffic has been processed by EHE.</w:t>
      </w:r>
    </w:p>
    <w:p w14:paraId="2593F3FC" w14:textId="77777777" w:rsidR="009803CD" w:rsidRDefault="009803CD" w:rsidP="009803CD">
      <w:pPr>
        <w:pStyle w:val="EditorsNote"/>
      </w:pPr>
      <w:r>
        <w:t>Editor's note:</w:t>
      </w:r>
      <w:r>
        <w:tab/>
        <w:t>The details of the routing between Local PSA UPF and L-DN (e.g. via NAT or tunnel) are FFS.</w:t>
      </w:r>
    </w:p>
    <w:p w14:paraId="3803D51A" w14:textId="77777777" w:rsidR="009803CD" w:rsidRDefault="009803CD" w:rsidP="009803CD">
      <w:pPr>
        <w:pStyle w:val="Heading3"/>
      </w:pPr>
      <w:bookmarkStart w:id="314" w:name="_Toc160521046"/>
      <w:bookmarkStart w:id="315" w:name="_Toc161389160"/>
      <w:r w:rsidRPr="00B00A9C">
        <w:t>6.18.2</w:t>
      </w:r>
      <w:r w:rsidRPr="00B00A9C">
        <w:tab/>
      </w:r>
      <w:bookmarkEnd w:id="304"/>
      <w:bookmarkEnd w:id="305"/>
      <w:bookmarkEnd w:id="306"/>
      <w:bookmarkEnd w:id="307"/>
      <w:bookmarkEnd w:id="308"/>
      <w:bookmarkEnd w:id="309"/>
      <w:r w:rsidRPr="00B00A9C">
        <w:t>Procedures</w:t>
      </w:r>
      <w:bookmarkEnd w:id="314"/>
      <w:bookmarkEnd w:id="315"/>
    </w:p>
    <w:p w14:paraId="06131606" w14:textId="77777777" w:rsidR="009803CD" w:rsidRDefault="009803CD" w:rsidP="009803CD">
      <w:pPr>
        <w:pStyle w:val="TH"/>
      </w:pPr>
      <w:r>
        <w:object w:dxaOrig="9356" w:dyaOrig="5668" w14:anchorId="611098F4">
          <v:shape id="_x0000_i1106" type="#_x0000_t75" style="width:468pt;height:281.25pt" o:ole="">
            <v:imagedata r:id="rId78" o:title=""/>
          </v:shape>
          <o:OLEObject Type="Embed" ProgID="Word.Picture.8" ShapeID="_x0000_i1106" DrawAspect="Content" ObjectID="_1772002276" r:id="rId79"/>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3977202C" w14:textId="4A826CA8" w:rsidR="009803CD" w:rsidRDefault="009803CD" w:rsidP="009803CD">
      <w:pPr>
        <w:pStyle w:val="B1"/>
      </w:pPr>
      <w:r>
        <w:lastRenderedPageBreak/>
        <w:t>0.</w:t>
      </w:r>
      <w:r>
        <w:tab/>
        <w:t xml:space="preserve">UE establish a PDU Session as described in clause 4.3.2.2.1 of </w:t>
      </w:r>
      <w:r w:rsidR="00B27018">
        <w:t>TS</w:t>
      </w:r>
      <w:r w:rsidR="00B27018">
        <w:t> </w:t>
      </w:r>
      <w:r w:rsidR="00B27018">
        <w:t>23.502</w:t>
      </w:r>
      <w:r w:rsidR="00B27018">
        <w:t> </w:t>
      </w:r>
      <w:r w:rsidR="00B27018">
        <w:t>[</w:t>
      </w:r>
      <w:r>
        <w:t>3].</w:t>
      </w:r>
    </w:p>
    <w:p w14:paraId="2A19F940" w14:textId="77777777" w:rsidR="009803CD" w:rsidRDefault="009803CD" w:rsidP="009803CD">
      <w:pPr>
        <w:pStyle w:val="B1"/>
      </w:pPr>
      <w:r>
        <w:t>1.</w:t>
      </w:r>
      <w:r>
        <w:tab/>
        <w:t>The SMF configures ULCL/BP, L-PSA to perform local traffic routing based on existing AF traffic influence mechanism.</w:t>
      </w:r>
    </w:p>
    <w:p w14:paraId="417BC7BE" w14:textId="77777777" w:rsidR="009803CD" w:rsidRDefault="009803CD" w:rsidP="009803CD">
      <w:pPr>
        <w:pStyle w:val="B1"/>
      </w:pPr>
      <w:r>
        <w:t>2.</w:t>
      </w:r>
      <w:r>
        <w:tab/>
        <w:t>User plane data from UE are routed to EAS via ULCL/BP and L-PSA.</w:t>
      </w:r>
    </w:p>
    <w:p w14:paraId="44AAA668"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IP 5-tuple of the traffic to be routed between local DN and central DN (e.g. EAS IP, cloud server IP). The DNAI of the EAS is used to indicate the traffic is routed via which L-PSA.</w:t>
      </w:r>
    </w:p>
    <w:p w14:paraId="61BEAA36" w14:textId="77777777" w:rsidR="009803CD" w:rsidRDefault="009803CD" w:rsidP="009803CD">
      <w:pPr>
        <w:pStyle w:val="NO"/>
      </w:pPr>
      <w:r>
        <w:t>NOTE 1:</w:t>
      </w:r>
      <w:r>
        <w:tab/>
        <w:t>Step 3 can be executed before UE sends out the data packet, i.e. step 2.</w:t>
      </w:r>
    </w:p>
    <w:p w14:paraId="6A94CFED" w14:textId="77777777" w:rsidR="009803CD" w:rsidRDefault="009803CD" w:rsidP="009803CD">
      <w:pPr>
        <w:pStyle w:val="B1"/>
      </w:pPr>
      <w:r>
        <w:t>4.</w:t>
      </w:r>
      <w:r>
        <w:tab/>
        <w:t>The PCF generates PCC rule for traffic routing between local DN and central DN based on AF request. The PCF sends the PCC rule to SMF.</w:t>
      </w:r>
    </w:p>
    <w:p w14:paraId="69F9B008" w14:textId="77777777" w:rsidR="009803CD" w:rsidRDefault="009803CD" w:rsidP="009803CD">
      <w:pPr>
        <w:pStyle w:val="B1"/>
      </w:pPr>
      <w:r>
        <w:t>5.</w:t>
      </w:r>
      <w:r>
        <w:tab/>
        <w:t>The SMF requests the PSA to allocate an IP address, which is used to replace the EAS IP address when the UL packet sent to cloud server. The allocated IP address is different comparing to the IP address allocated to the PDU session. The IP replacement can be done by either by PSA (step 6) or L-PSA (step 7). If the IP replacement is executed at the L-PSA, the allocated IP address also need be notified to L-PSA.</w:t>
      </w:r>
    </w:p>
    <w:p w14:paraId="2AE30331" w14:textId="77777777" w:rsidR="009803CD" w:rsidRDefault="009803CD" w:rsidP="009803CD">
      <w:pPr>
        <w:pStyle w:val="NO"/>
      </w:pPr>
      <w:r>
        <w:t>NOTE 2:</w:t>
      </w:r>
      <w:r>
        <w:tab/>
        <w:t>Using a new allocated IP address rather than UE IP address is to differentiate the traffic from EAS to cloud server and the traffic from UE to cloud server.</w:t>
      </w:r>
    </w:p>
    <w:p w14:paraId="61FE31EF" w14:textId="77777777" w:rsidR="009803CD" w:rsidRDefault="009803CD" w:rsidP="009803CD">
      <w:pPr>
        <w:pStyle w:val="B1"/>
      </w:pPr>
      <w:r>
        <w:t>6.</w:t>
      </w:r>
      <w:r>
        <w:tab/>
        <w:t>To support the DL traffic from cloud server to EAS:</w:t>
      </w:r>
    </w:p>
    <w:p w14:paraId="6FCE946F" w14:textId="1AB587B6"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B27018">
        <w:t>TS</w:t>
      </w:r>
      <w:r w:rsidR="00B27018">
        <w:t> </w:t>
      </w:r>
      <w:r w:rsidR="00B27018">
        <w:t>23.503</w:t>
      </w:r>
      <w:r w:rsidR="00B27018">
        <w:t> </w:t>
      </w:r>
      <w:r w:rsidR="00B27018">
        <w:t>[</w:t>
      </w:r>
      <w:r>
        <w:t>4]).</w:t>
      </w:r>
    </w:p>
    <w:p w14:paraId="632154C4" w14:textId="77777777" w:rsidR="009803CD" w:rsidRDefault="009803CD" w:rsidP="009803CD">
      <w:pPr>
        <w:pStyle w:val="B1"/>
      </w:pPr>
      <w:r>
        <w:tab/>
        <w:t>If PSA performs IP replacement, the SMF configures the PSA to perform IP replacement:</w:t>
      </w:r>
    </w:p>
    <w:p w14:paraId="10BDD985" w14:textId="77777777" w:rsidR="009803CD" w:rsidRDefault="009803CD" w:rsidP="009803CD">
      <w:pPr>
        <w:pStyle w:val="B2"/>
      </w:pPr>
      <w:r>
        <w:t>-</w:t>
      </w:r>
      <w:r>
        <w:tab/>
        <w:t>For traffic from EAS to cloud server, the source IP address (i.e. EAS IP address) is replaced with an IP address allocated by PSA.</w:t>
      </w:r>
    </w:p>
    <w:p w14:paraId="5E4E6F86" w14:textId="77777777" w:rsidR="009803CD" w:rsidRDefault="009803CD" w:rsidP="009803CD">
      <w:pPr>
        <w:pStyle w:val="B2"/>
      </w:pPr>
      <w:r>
        <w:t>-</w:t>
      </w:r>
      <w:r>
        <w:tab/>
        <w:t>For traffic from cloud server to EAS, the target IP address is replaced back with the EAS IP address.</w:t>
      </w:r>
    </w:p>
    <w:p w14:paraId="021947F7" w14:textId="77777777" w:rsidR="009803CD" w:rsidRDefault="009803CD" w:rsidP="009803CD">
      <w:pPr>
        <w:pStyle w:val="B1"/>
      </w:pPr>
      <w:r>
        <w:t>7.</w:t>
      </w:r>
      <w:r>
        <w:tab/>
        <w:t>Per DNAI of the EAS information provisioned from AF, the SMF determines the related L-PSA. To support the UL traffic from EAS to cloud server:</w:t>
      </w:r>
    </w:p>
    <w:p w14:paraId="1EEA91DE" w14:textId="7C2C59D3"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B27018">
        <w:t>TS</w:t>
      </w:r>
      <w:r w:rsidR="00B27018">
        <w:t> </w:t>
      </w:r>
      <w:r w:rsidR="00B27018">
        <w:t>23.503</w:t>
      </w:r>
      <w:r w:rsidR="00B27018">
        <w:t> </w:t>
      </w:r>
      <w:r w:rsidR="00B27018">
        <w:t>[</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lastRenderedPageBreak/>
        <w:t>12.</w:t>
      </w:r>
      <w:r>
        <w:tab/>
        <w:t>Traffic sent from EAS to UE.</w:t>
      </w:r>
    </w:p>
    <w:p w14:paraId="1D80872A" w14:textId="1F264434" w:rsidR="009803CD" w:rsidRDefault="009803CD" w:rsidP="009803CD">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B27018">
        <w:t>TS</w:t>
      </w:r>
      <w:r w:rsidR="00B27018">
        <w:t> </w:t>
      </w:r>
      <w:r w:rsidR="00B27018">
        <w:t>23.503</w:t>
      </w:r>
      <w:r w:rsidR="00B27018">
        <w:t> </w:t>
      </w:r>
      <w:r w:rsidR="00B27018">
        <w:t>[</w:t>
      </w:r>
      <w:r>
        <w:t xml:space="preserve">4]. There can also be Sponsor Identifier if it is charging for 3rd party as described in clause 6.6 of </w:t>
      </w:r>
      <w:r w:rsidR="00B27018">
        <w:t>TS</w:t>
      </w:r>
      <w:r w:rsidR="00B27018">
        <w:t> </w:t>
      </w:r>
      <w:r w:rsidR="00B27018">
        <w:t>23.503</w:t>
      </w:r>
      <w:r w:rsidR="00B27018">
        <w:t> </w:t>
      </w:r>
      <w:r w:rsidR="00B27018">
        <w:t>[</w:t>
      </w:r>
      <w:r>
        <w:t>4].</w:t>
      </w:r>
    </w:p>
    <w:p w14:paraId="66CE17E5" w14:textId="77777777" w:rsidR="009803CD" w:rsidRPr="0000224E" w:rsidRDefault="009803CD" w:rsidP="009803CD">
      <w:pPr>
        <w:pStyle w:val="Heading3"/>
        <w:rPr>
          <w:rFonts w:eastAsia="DengXian"/>
          <w:lang w:eastAsia="zh-CN"/>
        </w:rPr>
      </w:pPr>
      <w:bookmarkStart w:id="316" w:name="_Toc23317651"/>
      <w:bookmarkStart w:id="317" w:name="_Toc92987390"/>
      <w:bookmarkStart w:id="318" w:name="_Toc161389161"/>
      <w:r w:rsidRPr="00AC4FE7">
        <w:rPr>
          <w:rFonts w:eastAsia="DengXian"/>
        </w:rPr>
        <w:t>6.18.3</w:t>
      </w:r>
      <w:r w:rsidRPr="00AC4FE7">
        <w:rPr>
          <w:rFonts w:eastAsia="DengXian"/>
        </w:rPr>
        <w:tab/>
      </w:r>
      <w:bookmarkEnd w:id="316"/>
      <w:r w:rsidRPr="00AC4FE7">
        <w:rPr>
          <w:rFonts w:eastAsia="DengXian"/>
        </w:rPr>
        <w:t>Impacts on services, entities and interfaces</w:t>
      </w:r>
      <w:bookmarkEnd w:id="317"/>
      <w:bookmarkEnd w:id="318"/>
    </w:p>
    <w:p w14:paraId="0B778A88" w14:textId="77777777" w:rsidR="009803CD" w:rsidRPr="00B107D6" w:rsidRDefault="009803CD" w:rsidP="009803CD">
      <w:pPr>
        <w:rPr>
          <w:b/>
          <w:bCs/>
        </w:rPr>
      </w:pPr>
      <w:r w:rsidRPr="00B107D6">
        <w:rPr>
          <w:b/>
          <w:bCs/>
        </w:rPr>
        <w:t>SMF:</w:t>
      </w:r>
    </w:p>
    <w:p w14:paraId="040A2AD3" w14:textId="77777777"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19" w:name="_Toc157534623"/>
      <w:bookmarkStart w:id="320" w:name="_Toc157580449"/>
      <w:bookmarkStart w:id="321" w:name="_Toc161389162"/>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19"/>
      <w:bookmarkEnd w:id="320"/>
      <w:bookmarkEnd w:id="321"/>
    </w:p>
    <w:p w14:paraId="43DAAB53" w14:textId="77777777" w:rsidR="009803CD" w:rsidRPr="0000224E" w:rsidRDefault="009803CD" w:rsidP="009803CD">
      <w:pPr>
        <w:pStyle w:val="Heading3"/>
        <w:rPr>
          <w:rFonts w:eastAsia="DengXian"/>
        </w:rPr>
      </w:pPr>
      <w:bookmarkStart w:id="322" w:name="_Toc157534624"/>
      <w:bookmarkStart w:id="323" w:name="_Toc157580450"/>
      <w:bookmarkStart w:id="324" w:name="_Toc161389163"/>
      <w:r w:rsidRPr="0000224E">
        <w:rPr>
          <w:rFonts w:eastAsia="DengXian"/>
        </w:rPr>
        <w:t>6.19.1</w:t>
      </w:r>
      <w:r w:rsidRPr="0000224E">
        <w:rPr>
          <w:rFonts w:eastAsia="DengXian"/>
        </w:rPr>
        <w:tab/>
        <w:t>Key Issue mapping</w:t>
      </w:r>
      <w:bookmarkEnd w:id="324"/>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25" w:name="_Toc161389164"/>
      <w:r w:rsidRPr="00B107D6">
        <w:rPr>
          <w:rFonts w:eastAsia="DengXian"/>
        </w:rPr>
        <w:t>6.19.2</w:t>
      </w:r>
      <w:r w:rsidRPr="00B107D6">
        <w:rPr>
          <w:rFonts w:eastAsia="DengXian" w:hint="eastAsia"/>
        </w:rPr>
        <w:tab/>
        <w:t>Description</w:t>
      </w:r>
      <w:bookmarkEnd w:id="322"/>
      <w:bookmarkEnd w:id="323"/>
      <w:bookmarkEnd w:id="325"/>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4A35C8B3" w:rsidR="009803CD" w:rsidRDefault="009803CD" w:rsidP="009803CD">
      <w:r>
        <w:t xml:space="preserve">To guarantee the policy and charging control from end to end, the solution proposes to reuse the Session breakout model as described in </w:t>
      </w:r>
      <w:r w:rsidR="00B27018">
        <w:t>TS</w:t>
      </w:r>
      <w:r w:rsidR="00B27018">
        <w:t> </w:t>
      </w:r>
      <w:r w:rsidR="00B27018">
        <w:t>23.548</w:t>
      </w:r>
      <w:r w:rsidR="00B27018">
        <w:t> </w:t>
      </w:r>
      <w:r w:rsidR="00B27018">
        <w:t>[</w:t>
      </w:r>
      <w:r>
        <w:t>5] to build a single PDU Session with multiple PDU Session Anchor(s) (UL CL / IP v6 multi-homing) and further support traffic routing between local DN and central DN on the basis of enabling Edge Computing. The PSA UPF is proposed to correlate the specified traffic (i.e. the traffic between local DN and central DN) to the PDU session, and the UPF with UL Classifier (UL CL) or multi-homing Branching Point (BP) is responsible to handle data packets and further forward them to the destination.</w:t>
      </w:r>
    </w:p>
    <w:p w14:paraId="687705D6" w14:textId="77777777" w:rsidR="009803CD" w:rsidRPr="00B107D6" w:rsidRDefault="009803CD" w:rsidP="009803CD">
      <w:pPr>
        <w:pStyle w:val="TH"/>
      </w:pPr>
      <w:r w:rsidRPr="00B107D6">
        <w:object w:dxaOrig="10231" w:dyaOrig="2231" w14:anchorId="54C8BAFB">
          <v:shape id="_x0000_i1107" type="#_x0000_t75" style="width:482.25pt;height:104.25pt" o:ole="">
            <v:imagedata r:id="rId80" o:title=""/>
          </v:shape>
          <o:OLEObject Type="Embed" ProgID="Visio.Drawing.15" ShapeID="_x0000_i1107" DrawAspect="Content" ObjectID="_1772002277" r:id="rId8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77777777" w:rsidR="009803CD" w:rsidRDefault="009803CD" w:rsidP="009803CD">
      <w:r>
        <w:lastRenderedPageBreak/>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 is able to be correlates to the PDU Session and route to the local DN without any other enhancement. For SDF2, this solution proposes that the local PSA distinguishes the data packets of SDF2 by traffic description (are required EAS to use a new IP address of local EC application server as source IP address and the UE IP address as destination IP address) which is provided to 5GC by AF influence mechanism as described in clause 6.19.3, and correlates these data packets to the PDU session, after that, the data packets can be routed towards ULCL or BP UPF based on current mechanism. When the ULCL or BP UPF receive the data packets of SDF2, the ULCL or BP UPF replaces the source IP address from the IP address of local EC application server to the UE IP address and replaces the destination IP address from the UE IP address to the IP address of central application server, so that the packets of SDF2 are able to be further forwarded to the central DN via the PDU Session.</w:t>
      </w:r>
    </w:p>
    <w:p w14:paraId="0A9D205A" w14:textId="77777777" w:rsidR="009803CD" w:rsidRDefault="009803CD" w:rsidP="009803CD">
      <w:r>
        <w:t>In the case of DL, similar principle applies. As shown in Figure 6.19.2-1, traffic distinguishing and routing of SDF4 can be regards as usual case which is able to be satisfied by existing mechanism. For SDF3, similar as UL case, the central PSA distinguishes the data packets of SDF3 by traffic description (with the given IP address of local application server as source IP address and the UE IP address as destination IP address) which is provided to 5GC by AF influence mechanism as described in clause 6.19.3, and correlates these data packets to the PDU session, and then, it forwards these data packets to ULCL or BP UPF. When the ULCL or BP UPF receive the data packets of SDF3, the ULCL or BP UPF replaces the source IP address from the IP address of central application server to the UE IP address and replaces the destination IP address from the UE address to the IP address of EC application server, so that the packets of SDF3 are able to be further forwarded to the local DN via the PDU Session.</w:t>
      </w:r>
    </w:p>
    <w:p w14:paraId="48EEC275" w14:textId="77777777" w:rsidR="009803CD" w:rsidRDefault="009803CD" w:rsidP="009803CD">
      <w:pPr>
        <w:pStyle w:val="NO"/>
      </w:pPr>
      <w:r>
        <w:t>NOTE:</w:t>
      </w:r>
      <w:r>
        <w:tab/>
        <w:t>It is required to have UE IP NAT address to make sure the traffic can be routed to its corresponding PSA.</w:t>
      </w:r>
    </w:p>
    <w:p w14:paraId="0AA6F154" w14:textId="77777777" w:rsidR="009803CD" w:rsidRDefault="009803CD" w:rsidP="009803CD">
      <w:pPr>
        <w:pStyle w:val="EditorsNote"/>
      </w:pPr>
      <w:r>
        <w:t>Editor's note:</w:t>
      </w:r>
      <w:r>
        <w:tab/>
        <w:t>It is FFS how to correlate traffic coming back from the local EAS after NAT to the same UE.</w:t>
      </w:r>
    </w:p>
    <w:p w14:paraId="4184C96E" w14:textId="16344F9F" w:rsidR="009803CD" w:rsidRDefault="009803CD" w:rsidP="009803CD">
      <w:r>
        <w:t xml:space="preserve">On the other hand, this solution reuses the Application Function influence on traffic routing mechanism as described in </w:t>
      </w:r>
      <w:r w:rsidR="00B27018">
        <w:t>TS</w:t>
      </w:r>
      <w:r w:rsidR="00B27018">
        <w:t> </w:t>
      </w:r>
      <w:r w:rsidR="00B27018">
        <w:t>23.501</w:t>
      </w:r>
      <w:r w:rsidR="00B27018">
        <w:t> </w:t>
      </w:r>
      <w:r w:rsidR="00B27018">
        <w:t>[</w:t>
      </w:r>
      <w:r>
        <w:t>2] to indicate which traffic should be influenced and by what order of the function should be routed, and the PCF might generate the PCC rules providing to SMF for building or updating suitable PDU session. The AF re</w:t>
      </w:r>
    </w:p>
    <w:p w14:paraId="1E30575B" w14:textId="77777777" w:rsidR="009803CD" w:rsidRDefault="009803CD" w:rsidP="009803CD">
      <w:r>
        <w:t>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26" w:name="_Toc157534625"/>
      <w:bookmarkStart w:id="327" w:name="_Toc157580451"/>
      <w:bookmarkStart w:id="328" w:name="_Toc161389165"/>
      <w:r w:rsidRPr="0000224E">
        <w:rPr>
          <w:rFonts w:eastAsia="DengXian"/>
        </w:rPr>
        <w:t>6.19.3</w:t>
      </w:r>
      <w:r w:rsidRPr="0000224E">
        <w:rPr>
          <w:rFonts w:eastAsia="DengXian"/>
        </w:rPr>
        <w:tab/>
        <w:t>Procedures</w:t>
      </w:r>
      <w:bookmarkEnd w:id="326"/>
      <w:bookmarkEnd w:id="327"/>
      <w:bookmarkEnd w:id="328"/>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108" type="#_x0000_t75" style="width:420.75pt;height:219.75pt" o:ole="">
            <v:imagedata r:id="rId82" o:title=""/>
          </v:shape>
          <o:OLEObject Type="Embed" ProgID="Visio.Drawing.15" ShapeID="_x0000_i1108" DrawAspect="Content" ObjectID="_1772002278" r:id="rId83"/>
        </w:object>
      </w:r>
    </w:p>
    <w:p w14:paraId="01903817" w14:textId="77777777" w:rsidR="009803CD" w:rsidRPr="00B107D6" w:rsidRDefault="009803CD" w:rsidP="009803CD">
      <w:pPr>
        <w:pStyle w:val="TF"/>
      </w:pPr>
      <w:r w:rsidRPr="00B107D6">
        <w:t>F</w:t>
      </w:r>
      <w:r w:rsidRPr="00B107D6">
        <w:rPr>
          <w:rFonts w:hint="eastAsia"/>
        </w:rPr>
        <w:t>igure</w:t>
      </w:r>
      <w:r w:rsidRPr="00B107D6">
        <w:t xml:space="preserve"> 6.19.2-1: </w:t>
      </w:r>
      <w:r w:rsidRPr="00B107D6">
        <w:rPr>
          <w:rFonts w:eastAsia="SimSun"/>
        </w:rPr>
        <w:t>AF influence on traffic routing between local DN and central DN</w:t>
      </w:r>
    </w:p>
    <w:p w14:paraId="14C48B19" w14:textId="25F301F9"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w:t>
      </w:r>
      <w:r>
        <w:lastRenderedPageBreak/>
        <w:t xml:space="preserve">potential prior-processing locations of applications (indicates the first location that application traffic is required to be routed for initial processing), potential post-processing locations of applications (indicates the later location that application traffic is required to be routed for further processing), Target UE Identifier(s), AF transaction identifier and other necessary parameters as described in Table 5.6.7-1 of </w:t>
      </w:r>
      <w:r w:rsidR="00B27018">
        <w:t>TS</w:t>
      </w:r>
      <w:r w:rsidR="00B27018">
        <w:t> </w:t>
      </w:r>
      <w:r w:rsidR="00B27018">
        <w:t>23.501</w:t>
      </w:r>
      <w:r w:rsidR="00B27018">
        <w:t> </w:t>
      </w:r>
      <w:r w:rsidR="00B27018">
        <w:t>[</w:t>
      </w:r>
      <w:r>
        <w:t>2].</w:t>
      </w:r>
    </w:p>
    <w:p w14:paraId="5318EF29" w14:textId="1C4AD6DE"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B27018">
        <w:t>TS</w:t>
      </w:r>
      <w:r w:rsidR="00B27018">
        <w:t> </w:t>
      </w:r>
      <w:r w:rsidR="00B27018">
        <w:t>23.503</w:t>
      </w:r>
      <w:r w:rsidR="00B27018">
        <w:t> </w:t>
      </w:r>
      <w:r w:rsidR="00B27018">
        <w:t>[</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04403C78" w14:textId="77777777" w:rsidR="009803CD" w:rsidRDefault="009803CD" w:rsidP="009803CD">
      <w:pPr>
        <w:pStyle w:val="B1"/>
      </w:pPr>
      <w:r>
        <w:t>4.</w:t>
      </w:r>
      <w:r>
        <w:tab/>
        <w:t>PSA identifies the SDF(s) by traffic description and correlates them with the single PDU session for traffic routing.</w:t>
      </w:r>
    </w:p>
    <w:p w14:paraId="2F5C6BA3" w14:textId="77777777" w:rsidR="009803CD" w:rsidRDefault="009803CD" w:rsidP="009803CD">
      <w:r>
        <w:t>UL CL or 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29" w:name="_Toc157534626"/>
      <w:bookmarkStart w:id="330" w:name="_Toc157580452"/>
      <w:bookmarkStart w:id="331" w:name="_Toc161389166"/>
      <w:r w:rsidRPr="00AC4FE7">
        <w:rPr>
          <w:rFonts w:eastAsia="DengXian"/>
        </w:rPr>
        <w:t>6.19.4</w:t>
      </w:r>
      <w:r w:rsidRPr="00AC4FE7">
        <w:rPr>
          <w:rFonts w:eastAsia="DengXian"/>
        </w:rPr>
        <w:tab/>
        <w:t>Impacts on services, entities and interfaces</w:t>
      </w:r>
      <w:bookmarkEnd w:id="329"/>
      <w:bookmarkEnd w:id="330"/>
      <w:bookmarkEnd w:id="331"/>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32" w:name="_Toc160521047"/>
      <w:bookmarkStart w:id="333" w:name="_Toc161389167"/>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32"/>
      <w:bookmarkEnd w:id="333"/>
    </w:p>
    <w:p w14:paraId="456503D8" w14:textId="77777777" w:rsidR="009803CD" w:rsidRPr="00B107D6" w:rsidRDefault="009803CD" w:rsidP="009803CD">
      <w:pPr>
        <w:pStyle w:val="Heading3"/>
        <w:rPr>
          <w:rFonts w:eastAsia="DengXian"/>
        </w:rPr>
      </w:pPr>
      <w:bookmarkStart w:id="334" w:name="_Toc161389168"/>
      <w:r w:rsidRPr="00B107D6">
        <w:rPr>
          <w:rFonts w:eastAsia="DengXian"/>
        </w:rPr>
        <w:t>6.20.1</w:t>
      </w:r>
      <w:r w:rsidRPr="00B107D6">
        <w:rPr>
          <w:rFonts w:eastAsia="DengXian"/>
        </w:rPr>
        <w:tab/>
        <w:t>Key Issue mapping</w:t>
      </w:r>
      <w:bookmarkEnd w:id="334"/>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35" w:name="_Toc161389169"/>
      <w:r w:rsidRPr="00AC4FE7">
        <w:rPr>
          <w:rFonts w:eastAsia="DengXian"/>
        </w:rPr>
        <w:t>6.20.2</w:t>
      </w:r>
      <w:r w:rsidRPr="00AC4FE7">
        <w:rPr>
          <w:rFonts w:eastAsia="DengXian"/>
        </w:rPr>
        <w:tab/>
        <w:t>Description</w:t>
      </w:r>
      <w:bookmarkEnd w:id="335"/>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lastRenderedPageBreak/>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36" w:name="_Toc161389170"/>
      <w:r w:rsidRPr="00B107D6">
        <w:rPr>
          <w:rFonts w:eastAsia="DengXian"/>
        </w:rPr>
        <w:lastRenderedPageBreak/>
        <w:t>6.20.3</w:t>
      </w:r>
      <w:r w:rsidRPr="00B107D6">
        <w:rPr>
          <w:rFonts w:eastAsia="DengXian"/>
        </w:rPr>
        <w:tab/>
        <w:t>Procedures</w:t>
      </w:r>
      <w:bookmarkEnd w:id="336"/>
    </w:p>
    <w:p w14:paraId="4A066B27" w14:textId="77777777" w:rsidR="009803CD" w:rsidRPr="00B107D6" w:rsidRDefault="009803CD" w:rsidP="009803CD">
      <w:pPr>
        <w:pStyle w:val="Heading4"/>
        <w:rPr>
          <w:rFonts w:eastAsia="DengXian"/>
        </w:rPr>
      </w:pPr>
      <w:bookmarkStart w:id="337" w:name="_Toc160521048"/>
      <w:bookmarkStart w:id="338" w:name="_Toc161389171"/>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37"/>
      <w:bookmarkEnd w:id="338"/>
    </w:p>
    <w:p w14:paraId="7349A097" w14:textId="77777777" w:rsidR="009803CD" w:rsidRPr="00B107D6" w:rsidRDefault="009803CD" w:rsidP="009803CD">
      <w:pPr>
        <w:pStyle w:val="TH"/>
        <w:rPr>
          <w:rFonts w:eastAsia="DengXian"/>
        </w:rPr>
      </w:pPr>
      <w:r w:rsidRPr="00B107D6">
        <w:object w:dxaOrig="18641" w:dyaOrig="7991" w14:anchorId="05BEFCE9">
          <v:shape id="_x0000_i1109" type="#_x0000_t75" style="width:481.5pt;height:206.25pt" o:ole="">
            <v:imagedata r:id="rId84" o:title=""/>
          </v:shape>
          <o:OLEObject Type="Embed" ProgID="Visio.Drawing.15" ShapeID="_x0000_i1109" DrawAspect="Content" ObjectID="_1772002279" r:id="rId8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71660F7A" w:rsidR="009803CD" w:rsidRDefault="009803CD" w:rsidP="009803CD">
      <w:pPr>
        <w:pStyle w:val="B1"/>
      </w:pPr>
      <w:r>
        <w:t>1.</w:t>
      </w:r>
      <w:r>
        <w:tab/>
        <w:t xml:space="preserve">[Optional] The AF request in step 1 in Figure 4.3.6.2-1 of </w:t>
      </w:r>
      <w:r w:rsidR="00B27018">
        <w:t>TS</w:t>
      </w:r>
      <w:r w:rsidR="00B27018">
        <w:t> </w:t>
      </w:r>
      <w:r w:rsidR="00B27018">
        <w:t>23.502</w:t>
      </w:r>
      <w:r w:rsidR="00B27018">
        <w:t> </w:t>
      </w:r>
      <w:r w:rsidR="00B27018">
        <w:t>[</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09A5C381" w:rsidR="009803CD" w:rsidRDefault="009803CD" w:rsidP="009803CD">
      <w:pPr>
        <w:pStyle w:val="B1"/>
      </w:pPr>
      <w:r>
        <w:tab/>
        <w:t xml:space="preserve">In step 5 in figure 4.3.6.2-1 of </w:t>
      </w:r>
      <w:r w:rsidR="00B27018">
        <w:t>TS</w:t>
      </w:r>
      <w:r w:rsidR="00B27018">
        <w:t> </w:t>
      </w:r>
      <w:r w:rsidR="00B27018">
        <w:t>23.502</w:t>
      </w:r>
      <w:r w:rsidR="00B27018">
        <w:t> </w:t>
      </w:r>
      <w:r w:rsidR="00B27018">
        <w:t>[</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0B6FA6D9"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B27018">
        <w:t>TS</w:t>
      </w:r>
      <w:r w:rsidR="00B27018">
        <w:t> </w:t>
      </w:r>
      <w:r w:rsidR="00B27018">
        <w:t>23.502</w:t>
      </w:r>
      <w:r w:rsidR="00B27018">
        <w:t> </w:t>
      </w:r>
      <w:r w:rsidR="00B27018">
        <w:t>[</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39" w:name="_Toc160521049"/>
      <w:bookmarkStart w:id="340" w:name="_Toc161389172"/>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39"/>
      <w:bookmarkEnd w:id="340"/>
    </w:p>
    <w:p w14:paraId="2968E02D" w14:textId="77777777" w:rsidR="009803CD" w:rsidRPr="00B107D6" w:rsidRDefault="009803CD" w:rsidP="009803CD">
      <w:pPr>
        <w:pStyle w:val="TH"/>
        <w:rPr>
          <w:rFonts w:eastAsia="DengXian"/>
        </w:rPr>
      </w:pPr>
      <w:r w:rsidRPr="00B107D6">
        <w:object w:dxaOrig="18641" w:dyaOrig="7991" w14:anchorId="0AF93B95">
          <v:shape id="_x0000_i1110" type="#_x0000_t75" style="width:481.5pt;height:206.25pt" o:ole="">
            <v:imagedata r:id="rId86" o:title=""/>
          </v:shape>
          <o:OLEObject Type="Embed" ProgID="Visio.Drawing.15" ShapeID="_x0000_i1110" DrawAspect="Content" ObjectID="_1772002280" r:id="rId8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5E278882" w:rsidR="009803CD" w:rsidRDefault="009803CD" w:rsidP="009803CD">
      <w:pPr>
        <w:pStyle w:val="B1"/>
      </w:pPr>
      <w:r>
        <w:t>1.</w:t>
      </w:r>
      <w:r>
        <w:tab/>
        <w:t xml:space="preserve">[Optional] The AF request in step 1 in Figure 4.3.6.2-1 of </w:t>
      </w:r>
      <w:r w:rsidR="00B27018">
        <w:t>TS</w:t>
      </w:r>
      <w:r w:rsidR="00B27018">
        <w:t> </w:t>
      </w:r>
      <w:r w:rsidR="00B27018">
        <w:t>23.502</w:t>
      </w:r>
      <w:r w:rsidR="00B27018">
        <w:t> </w:t>
      </w:r>
      <w:r w:rsidR="00B27018">
        <w:t>[</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4AC3C691" w:rsidR="009803CD" w:rsidRDefault="009803CD" w:rsidP="009803CD">
      <w:pPr>
        <w:pStyle w:val="B1"/>
      </w:pPr>
      <w:r>
        <w:tab/>
        <w:t xml:space="preserve">In step 5 in Figure 4.3.6.2-1 of </w:t>
      </w:r>
      <w:r w:rsidR="00B27018">
        <w:t>TS</w:t>
      </w:r>
      <w:r w:rsidR="00B27018">
        <w:t> </w:t>
      </w:r>
      <w:r w:rsidR="00B27018">
        <w:t>23.502</w:t>
      </w:r>
      <w:r w:rsidR="00B27018">
        <w:t> </w:t>
      </w:r>
      <w:r w:rsidR="00B27018">
        <w:t>[</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49F02B2E"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B27018">
        <w:t>TS</w:t>
      </w:r>
      <w:r w:rsidR="00B27018">
        <w:t> </w:t>
      </w:r>
      <w:r w:rsidR="00B27018">
        <w:t>23.502</w:t>
      </w:r>
      <w:r w:rsidR="00B27018">
        <w:t> </w:t>
      </w:r>
      <w:r w:rsidR="00B27018">
        <w:t>[</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41" w:name="_Toc161389173"/>
      <w:r w:rsidRPr="00AC4FE7">
        <w:rPr>
          <w:rFonts w:eastAsia="DengXian"/>
        </w:rPr>
        <w:t>6.20.4</w:t>
      </w:r>
      <w:r w:rsidRPr="00AC4FE7">
        <w:rPr>
          <w:rFonts w:eastAsia="DengXian"/>
        </w:rPr>
        <w:tab/>
        <w:t>Impacts on services, entities and interfaces</w:t>
      </w:r>
      <w:bookmarkEnd w:id="341"/>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42" w:name="_Toc104216430"/>
      <w:bookmarkStart w:id="343" w:name="_Toc125909266"/>
      <w:bookmarkStart w:id="344" w:name="_Toc128752542"/>
      <w:bookmarkStart w:id="345" w:name="_Toc160521050"/>
      <w:bookmarkStart w:id="346" w:name="_Toc161389174"/>
      <w:r w:rsidRPr="00B107D6">
        <w:t>6.21</w:t>
      </w:r>
      <w:r w:rsidRPr="00B107D6">
        <w:tab/>
        <w:t xml:space="preserve">Solution #21: </w:t>
      </w:r>
      <w:bookmarkEnd w:id="342"/>
      <w:bookmarkEnd w:id="343"/>
      <w:bookmarkEnd w:id="344"/>
      <w:r w:rsidRPr="00B107D6">
        <w:t>Solution to traffic routing between local and central part of DN via tunnel(s)</w:t>
      </w:r>
      <w:bookmarkEnd w:id="345"/>
      <w:bookmarkEnd w:id="346"/>
    </w:p>
    <w:p w14:paraId="548681B1" w14:textId="77777777" w:rsidR="009803CD" w:rsidRPr="00B107D6" w:rsidRDefault="009803CD" w:rsidP="009803CD">
      <w:pPr>
        <w:pStyle w:val="Heading3"/>
      </w:pPr>
      <w:bookmarkStart w:id="347" w:name="_Toc104216431"/>
      <w:bookmarkStart w:id="348" w:name="_Toc125909267"/>
      <w:bookmarkStart w:id="349" w:name="_Toc128752543"/>
      <w:bookmarkStart w:id="350" w:name="_Toc160521051"/>
      <w:bookmarkStart w:id="351" w:name="_Toc161389175"/>
      <w:r w:rsidRPr="00B107D6">
        <w:t>6.21.1</w:t>
      </w:r>
      <w:r w:rsidRPr="00B107D6">
        <w:tab/>
        <w:t>Description</w:t>
      </w:r>
      <w:bookmarkEnd w:id="347"/>
      <w:bookmarkEnd w:id="348"/>
      <w:bookmarkEnd w:id="349"/>
      <w:bookmarkEnd w:id="350"/>
      <w:bookmarkEnd w:id="351"/>
    </w:p>
    <w:p w14:paraId="472A58B7" w14:textId="77777777" w:rsidR="009803CD" w:rsidRPr="00B107D6" w:rsidRDefault="009803CD" w:rsidP="009803CD">
      <w:pPr>
        <w:pStyle w:val="Heading4"/>
      </w:pPr>
      <w:bookmarkStart w:id="352" w:name="_Toc160521052"/>
      <w:bookmarkStart w:id="353" w:name="_Toc161389176"/>
      <w:r w:rsidRPr="00B107D6">
        <w:t>6.21.1.1</w:t>
      </w:r>
      <w:r w:rsidRPr="00B107D6">
        <w:tab/>
        <w:t>Overall architecture of the solution</w:t>
      </w:r>
      <w:bookmarkEnd w:id="352"/>
      <w:bookmarkEnd w:id="353"/>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111" type="#_x0000_t75" style="width:336.75pt;height:219.75pt" o:ole="">
            <v:imagedata r:id="rId88" o:title=""/>
          </v:shape>
          <o:OLEObject Type="Embed" ProgID="Visio.Drawing.11" ShapeID="_x0000_i1111" DrawAspect="Content" ObjectID="_1772002281" r:id="rId8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77777777" w:rsidR="009803CD" w:rsidRDefault="009803CD" w:rsidP="009803CD">
      <w:pPr>
        <w:pStyle w:val="NO"/>
      </w:pPr>
      <w:r>
        <w:t>NOTE 1:</w:t>
      </w:r>
      <w:r>
        <w:tab/>
        <w:t>In the above figure, even though a single L-PSA UPF interfacing a DN part has been represented, the L-PSA terminating the PDU Session may be different from the L-PSA 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0234B614" w:rsidR="009803CD" w:rsidRDefault="009803CD" w:rsidP="009803CD">
      <w:r>
        <w:t xml:space="preserve">The tunnel between L-PSA(s)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B27018">
        <w:t>TS</w:t>
      </w:r>
      <w:r w:rsidR="00B27018">
        <w:t> </w:t>
      </w:r>
      <w:r w:rsidR="00B27018">
        <w:t>23.502</w:t>
      </w:r>
      <w:r w:rsidR="00B27018">
        <w:t> </w:t>
      </w:r>
      <w:r w:rsidR="00B27018">
        <w:t>[</w:t>
      </w:r>
      <w:r>
        <w:t>3]. The tunnel between the L-PSA UPF(s) interfacing two parts of the DN can be shared by all PDU sessions whose traffic requires joint handling by the L-DN and the C-DN part. The solution focuses on the establishment and usage of the tunnels between the L-PSA(s) interfacing two parts of the DN.</w:t>
      </w:r>
    </w:p>
    <w:p w14:paraId="0D8D7E49" w14:textId="77777777"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p>
    <w:p w14:paraId="08325CD0" w14:textId="77777777" w:rsidR="009803CD" w:rsidRDefault="009803CD" w:rsidP="009803CD">
      <w:r>
        <w:t>The Application Function (AF) may request 5GC to establish the tunnel between the two parts of the DN based on the extended Data Network Access Identify (DNAI) related information in EAS Deployment Information (EDI).</w:t>
      </w:r>
    </w:p>
    <w:p w14:paraId="0F1F4413" w14:textId="77777777" w:rsidR="009803CD" w:rsidRPr="0000224E" w:rsidRDefault="009803CD" w:rsidP="009803CD">
      <w:pPr>
        <w:pStyle w:val="Heading4"/>
        <w:rPr>
          <w:lang w:eastAsia="zh-CN"/>
        </w:rPr>
      </w:pPr>
      <w:bookmarkStart w:id="354" w:name="_Toc160521053"/>
      <w:bookmarkStart w:id="355" w:name="_Toc161389177"/>
      <w:r w:rsidRPr="0000224E">
        <w:rPr>
          <w:lang w:eastAsia="zh-CN"/>
        </w:rPr>
        <w:t>6.21.1.2</w:t>
      </w:r>
      <w:r w:rsidRPr="0000224E">
        <w:rPr>
          <w:lang w:eastAsia="zh-CN"/>
        </w:rPr>
        <w:tab/>
        <w:t>AF control of the connectivity between different DN parts</w:t>
      </w:r>
      <w:bookmarkEnd w:id="354"/>
      <w:bookmarkEnd w:id="355"/>
    </w:p>
    <w:p w14:paraId="3D833C55" w14:textId="2BF1AD67" w:rsidR="009803CD" w:rsidRDefault="009803CD" w:rsidP="009803CD">
      <w:r>
        <w:t xml:space="preserve">The solution updates EDI in Table 6.2.3.4-1 of </w:t>
      </w:r>
      <w:r w:rsidR="00B27018">
        <w:t>TS</w:t>
      </w:r>
      <w:r w:rsidR="00B27018">
        <w:t> </w:t>
      </w:r>
      <w:r w:rsidR="00B27018">
        <w:t>23.548</w:t>
      </w:r>
      <w:r w:rsidR="00B27018">
        <w:t> </w:t>
      </w:r>
      <w:r w:rsidR="00B27018">
        <w:t>[</w:t>
      </w:r>
      <w:r>
        <w:t>5] with following information:</w:t>
      </w:r>
    </w:p>
    <w:p w14:paraId="6EAE61E4" w14:textId="77777777" w:rsidR="009803CD" w:rsidRDefault="009803CD" w:rsidP="009803CD">
      <w:pPr>
        <w:pStyle w:val="B1"/>
      </w:pPr>
      <w:r>
        <w:t>-</w:t>
      </w:r>
      <w:r>
        <w:tab/>
        <w:t>an indicator whether the DNAI is to be considered as local or central;</w:t>
      </w:r>
    </w:p>
    <w:p w14:paraId="32EE5FF0" w14:textId="77777777" w:rsidR="009803CD" w:rsidRDefault="009803CD" w:rsidP="009803CD">
      <w:pPr>
        <w:pStyle w:val="B1"/>
      </w:pPr>
      <w:r>
        <w:t>-</w:t>
      </w:r>
      <w:r>
        <w:tab/>
        <w:t>an indicator whether connectivity to central DNAI(s) is needed;</w:t>
      </w:r>
    </w:p>
    <w:p w14:paraId="7DE35A9E" w14:textId="389E8D51" w:rsidR="009803CD" w:rsidRDefault="009803CD" w:rsidP="009803CD">
      <w:r>
        <w:t xml:space="preserve">For the AF, to create, update, or delete the information described above, the existing procedure defined in clause 6.2.3.4.2 of </w:t>
      </w:r>
      <w:r w:rsidR="00B27018">
        <w:t>TS</w:t>
      </w:r>
      <w:r w:rsidR="00B27018">
        <w:t> </w:t>
      </w:r>
      <w:r w:rsidR="00B27018">
        <w:t>23.548</w:t>
      </w:r>
      <w:r w:rsidR="00B27018">
        <w:t> </w:t>
      </w:r>
      <w:r w:rsidR="00B27018">
        <w:t>[</w:t>
      </w:r>
      <w:r>
        <w:t xml:space="preserve">5] "EAS Deployment Information Management in the AF Procedure" apply. SMF may receive the information as part of the EDI from NEF via the existing procedure defined in clause 6.2.3.4.2 of </w:t>
      </w:r>
      <w:r w:rsidR="00B27018">
        <w:t>TS</w:t>
      </w:r>
      <w:r w:rsidR="00B27018">
        <w:t> </w:t>
      </w:r>
      <w:r w:rsidR="00B27018">
        <w:t>23.548</w:t>
      </w:r>
      <w:r w:rsidR="00B27018">
        <w:t> </w:t>
      </w:r>
      <w:r w:rsidR="00B27018">
        <w:t>[</w:t>
      </w:r>
      <w:r>
        <w:t>5] "EAS Deployment Information Management in the SMF".</w:t>
      </w:r>
    </w:p>
    <w:p w14:paraId="161856D6" w14:textId="77777777" w:rsidR="009803CD" w:rsidRDefault="009803CD" w:rsidP="009803CD">
      <w:pPr>
        <w:pStyle w:val="EditorsNote"/>
      </w:pPr>
      <w:r>
        <w:t>Editor's note:</w:t>
      </w:r>
      <w:r>
        <w:tab/>
      </w:r>
      <w:r>
        <w:tab/>
        <w:t>It is FFS whether AF or EAS could use other API to communicate with the 5GC.</w:t>
      </w:r>
    </w:p>
    <w:p w14:paraId="3EC817E6" w14:textId="77777777" w:rsidR="009803CD" w:rsidRPr="0000224E" w:rsidRDefault="009803CD" w:rsidP="009803CD">
      <w:pPr>
        <w:pStyle w:val="Heading3"/>
      </w:pPr>
      <w:bookmarkStart w:id="356" w:name="_Toc104216432"/>
      <w:bookmarkStart w:id="357" w:name="_Toc125909268"/>
      <w:bookmarkStart w:id="358" w:name="_Toc128752544"/>
      <w:bookmarkStart w:id="359" w:name="_Toc160521054"/>
      <w:bookmarkStart w:id="360" w:name="_Toc161389178"/>
      <w:r w:rsidRPr="0000224E">
        <w:lastRenderedPageBreak/>
        <w:t>6.21.2</w:t>
      </w:r>
      <w:r w:rsidRPr="0000224E">
        <w:tab/>
        <w:t>Procedures</w:t>
      </w:r>
      <w:bookmarkEnd w:id="356"/>
      <w:bookmarkEnd w:id="357"/>
      <w:bookmarkEnd w:id="358"/>
      <w:bookmarkEnd w:id="359"/>
      <w:bookmarkEnd w:id="360"/>
    </w:p>
    <w:p w14:paraId="1D49A953" w14:textId="77777777" w:rsidR="009803CD" w:rsidRDefault="009803CD" w:rsidP="009803CD">
      <w:bookmarkStart w:id="361" w:name="_Toc104216433"/>
      <w:bookmarkStart w:id="362" w:name="_Toc125909269"/>
      <w:bookmarkStart w:id="363" w:name="_Toc128752545"/>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77777777" w:rsidR="009803CD" w:rsidRDefault="009803CD" w:rsidP="009803CD">
      <w:pPr>
        <w:pStyle w:val="NO"/>
      </w:pPr>
      <w:r>
        <w:t>NOTE:</w:t>
      </w:r>
      <w:r>
        <w:tab/>
        <w:t>L-PSA UPF that is selected for the UE PDU session and the L-PSA that establishes the tunnel to the C-PSA 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3A3D27C7" w14:textId="77777777" w:rsidR="009803CD" w:rsidRDefault="009803CD" w:rsidP="009803CD">
      <w:pPr>
        <w:pStyle w:val="EditorsNote"/>
      </w:pPr>
      <w:r>
        <w:t>Editor's note:</w:t>
      </w:r>
      <w:r>
        <w:tab/>
        <w:t>How to support QoS guarantee and charging for the traffic transmission between local and central parts of DN is FFS.</w:t>
      </w:r>
    </w:p>
    <w:p w14:paraId="572BCAD8" w14:textId="77777777" w:rsidR="009803CD" w:rsidRDefault="009803CD" w:rsidP="009803CD">
      <w:pPr>
        <w:pStyle w:val="EditorsNote"/>
      </w:pPr>
      <w:r>
        <w:t>Editor's note:</w:t>
      </w:r>
      <w:r>
        <w:tab/>
        <w:t>How EAS can route IP packets to the L-UPF, which has the tunnel between L-UPF and C-UPF, is FFS.</w:t>
      </w:r>
    </w:p>
    <w:p w14:paraId="46119A3C" w14:textId="77777777" w:rsidR="009803CD" w:rsidRDefault="009803CD" w:rsidP="009803CD">
      <w:r>
        <w:t>Figure 6.21.2-1 depicts the call flow of the establishing a tunnel to provide connectivity between the local and central parts of DN.</w:t>
      </w:r>
    </w:p>
    <w:p w14:paraId="2551B3F6" w14:textId="3111DEC3" w:rsidR="00503CFC" w:rsidRDefault="00503CFC" w:rsidP="00C76F30">
      <w:pPr>
        <w:pStyle w:val="TH"/>
      </w:pPr>
      <w:r>
        <w:object w:dxaOrig="9640" w:dyaOrig="8298" w14:anchorId="26E47463">
          <v:shape id="_x0000_i1646" type="#_x0000_t75" style="width:482.25pt;height:411.75pt" o:ole="">
            <v:imagedata r:id="rId90" o:title=""/>
          </v:shape>
          <o:OLEObject Type="Embed" ProgID="Word.Picture.8" ShapeID="_x0000_i1646" DrawAspect="Content" ObjectID="_1772002282" r:id="rId91"/>
        </w:object>
      </w:r>
    </w:p>
    <w:p w14:paraId="163D9E03" w14:textId="77777777" w:rsidR="009803CD" w:rsidRPr="00786313" w:rsidRDefault="009803CD" w:rsidP="009803CD">
      <w:pPr>
        <w:pStyle w:val="TF"/>
        <w:rPr>
          <w:rFonts w:eastAsia="SimSun"/>
        </w:rPr>
      </w:pPr>
      <w:r w:rsidRPr="00786313">
        <w:t>Figure 6.21.2-1: Procedure of establishing a tunnel between local and central parts of DN</w:t>
      </w:r>
    </w:p>
    <w:p w14:paraId="54E3A6F0" w14:textId="77777777" w:rsidR="009803CD" w:rsidRDefault="009803CD" w:rsidP="009803CD">
      <w:r>
        <w:t>The steps in the call flow are as follows:</w:t>
      </w:r>
    </w:p>
    <w:p w14:paraId="3C883AD3" w14:textId="216842DA" w:rsidR="009803CD" w:rsidRDefault="009803CD" w:rsidP="009803CD">
      <w:pPr>
        <w:pStyle w:val="B1"/>
      </w:pPr>
      <w:r>
        <w:t>1.</w:t>
      </w:r>
      <w:r>
        <w:tab/>
        <w:t xml:space="preserve">AF provides 5GC with information to provide connectivity between the local and central part of DN, for example, the AF invokes the Nnef_EASDeployment_Create/Update/Delete service operation as the step 1 defined in clause 6.2.3.4.2 of </w:t>
      </w:r>
      <w:r w:rsidR="00B27018">
        <w:t>TS</w:t>
      </w:r>
      <w:r w:rsidR="00B27018">
        <w:t> </w:t>
      </w:r>
      <w:r w:rsidR="00B27018">
        <w:t>23.548</w:t>
      </w:r>
      <w:r w:rsidR="00B27018">
        <w:t> </w:t>
      </w:r>
      <w:r w:rsidR="00B27018">
        <w:t>[</w:t>
      </w:r>
      <w:r>
        <w:t>5].</w:t>
      </w:r>
    </w:p>
    <w:p w14:paraId="5145913C" w14:textId="37B08A09"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B27018">
        <w:t>TS</w:t>
      </w:r>
      <w:r w:rsidR="00B27018">
        <w:t> </w:t>
      </w:r>
      <w:r w:rsidR="00B27018">
        <w:t>23.548</w:t>
      </w:r>
      <w:r w:rsidR="00B27018">
        <w:t> </w:t>
      </w:r>
      <w:r w:rsidR="00B27018">
        <w:t>[</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77777777" w:rsidR="009803CD" w:rsidRDefault="009803CD" w:rsidP="009803CD">
      <w:pPr>
        <w:pStyle w:val="B1"/>
      </w:pPr>
      <w:r>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p>
    <w:p w14:paraId="2821A8A6" w14:textId="77777777" w:rsidR="009803CD" w:rsidRDefault="009803CD" w:rsidP="009803CD">
      <w:pPr>
        <w:pStyle w:val="B1"/>
      </w:pPr>
      <w:r>
        <w:t>5.</w:t>
      </w:r>
      <w:r>
        <w:tab/>
        <w:t>The C-PSA UPF responses SMF by sending an N4 Session Establishment Response, including the UL TEID of the C-DN tunnel which is a part of CN tunnel information.</w:t>
      </w:r>
    </w:p>
    <w:p w14:paraId="2E4FA346" w14:textId="77777777" w:rsidR="009803CD" w:rsidRDefault="009803CD" w:rsidP="009803CD">
      <w:pPr>
        <w:pStyle w:val="B1"/>
      </w:pPr>
      <w:r>
        <w:lastRenderedPageBreak/>
        <w:t>6.</w:t>
      </w:r>
      <w:r>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p>
    <w:p w14:paraId="40378C65" w14:textId="77777777" w:rsidR="009803CD" w:rsidRDefault="009803CD" w:rsidP="009803CD">
      <w:pPr>
        <w:pStyle w:val="B1"/>
      </w:pPr>
      <w:r>
        <w:t>7.</w:t>
      </w:r>
      <w:r>
        <w:tab/>
        <w:t>L-PSA UPF provides SMF with the DL TEID of the C-DN tunnel which is a part of CN tunnel information.</w:t>
      </w:r>
    </w:p>
    <w:p w14:paraId="2E11E1F9" w14:textId="77777777" w:rsidR="009803CD" w:rsidRDefault="009803CD" w:rsidP="009803CD">
      <w:pPr>
        <w:pStyle w:val="B1"/>
      </w:pPr>
      <w:r>
        <w:t>8.</w:t>
      </w:r>
      <w:r>
        <w:tab/>
        <w:t>SMF initiates a N4 Session Update procedure with the selected L-PSA UPF and provide PDR-3 and FAR-3 defined in Table 6.21.2-1 for DL traffic.</w:t>
      </w:r>
    </w:p>
    <w:p w14:paraId="7F16DAC8" w14:textId="77777777" w:rsidR="009803CD" w:rsidRDefault="009803CD" w:rsidP="009803CD">
      <w:pPr>
        <w:pStyle w:val="B1"/>
      </w:pPr>
      <w:r>
        <w:t>9.</w:t>
      </w:r>
      <w:r>
        <w:tab/>
        <w:t>L-PSA UPF responses SMF by sending an N4 Session Update Response.</w:t>
      </w:r>
    </w:p>
    <w:p w14:paraId="2AD415E1" w14:textId="77777777" w:rsidR="009803CD" w:rsidRDefault="009803CD" w:rsidP="009803CD">
      <w:pPr>
        <w:pStyle w:val="B1"/>
      </w:pPr>
      <w:r>
        <w:t>10.</w:t>
      </w:r>
      <w:r>
        <w:tab/>
        <w:t>SMF initiates a N4 Session Update procedure with the selected C-PSA UPF and provides DL TEID of C-DN tunnel to C-PSA UPF, as well as PDR-4 and FAR-4 defined in Table 6.21.2-1 for DL traffic.</w:t>
      </w:r>
    </w:p>
    <w:p w14:paraId="25582FE2" w14:textId="77777777" w:rsidR="009803CD" w:rsidRDefault="009803CD" w:rsidP="009803CD">
      <w:pPr>
        <w:pStyle w:val="B1"/>
      </w:pPr>
      <w:r>
        <w:t>11.</w:t>
      </w:r>
      <w:r>
        <w:tab/>
        <w:t>C-PSA UPF responses SMF by sending an N4 Session Update Response.</w:t>
      </w:r>
    </w:p>
    <w:p w14:paraId="4331AE18" w14:textId="77777777" w:rsidR="009803CD" w:rsidRPr="00786313" w:rsidRDefault="009803CD" w:rsidP="009803CD">
      <w:r>
        <w:t>Table 6.21.2-1 shows PDRs and FARs for L-PSA UPF and C-PSA UPF configuration.</w:t>
      </w:r>
    </w:p>
    <w:p w14:paraId="63F0A303" w14:textId="77777777" w:rsidR="009803CD" w:rsidRPr="0000224E" w:rsidRDefault="009803CD" w:rsidP="009803CD">
      <w:pPr>
        <w:pStyle w:val="TH"/>
      </w:pPr>
      <w:r>
        <w:t>Table 6.21.2-1: PDRs and FARs for L-PSA UPF and C-PSA UPF</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655"/>
      </w:tblGrid>
      <w:tr w:rsidR="009803CD" w:rsidRPr="00786313" w14:paraId="7B5E0F63" w14:textId="77777777" w:rsidTr="002450BE">
        <w:tc>
          <w:tcPr>
            <w:tcW w:w="1701" w:type="dxa"/>
          </w:tcPr>
          <w:p w14:paraId="21AA9131" w14:textId="77777777" w:rsidR="009803CD" w:rsidRPr="00786313" w:rsidRDefault="009803CD" w:rsidP="002450BE">
            <w:pPr>
              <w:pStyle w:val="TAH"/>
            </w:pPr>
            <w:r w:rsidRPr="00786313">
              <w:t>Rule</w:t>
            </w:r>
          </w:p>
        </w:tc>
        <w:tc>
          <w:tcPr>
            <w:tcW w:w="7655" w:type="dxa"/>
          </w:tcPr>
          <w:p w14:paraId="2790DC3E" w14:textId="77777777" w:rsidR="009803CD" w:rsidRPr="00786313" w:rsidRDefault="009803CD" w:rsidP="002450BE">
            <w:pPr>
              <w:pStyle w:val="TAH"/>
            </w:pPr>
            <w:r w:rsidRPr="00786313">
              <w:t>Description</w:t>
            </w:r>
          </w:p>
        </w:tc>
      </w:tr>
      <w:tr w:rsidR="009803CD" w:rsidRPr="00786313" w14:paraId="083246B1" w14:textId="77777777" w:rsidTr="002450BE">
        <w:tc>
          <w:tcPr>
            <w:tcW w:w="1701" w:type="dxa"/>
            <w:vAlign w:val="center"/>
          </w:tcPr>
          <w:p w14:paraId="62813323" w14:textId="77777777" w:rsidR="009803CD" w:rsidRPr="00786313" w:rsidRDefault="009803CD" w:rsidP="002450BE">
            <w:pPr>
              <w:pStyle w:val="TAC"/>
            </w:pPr>
            <w:r w:rsidRPr="00786313">
              <w:t>PDR-1</w:t>
            </w:r>
          </w:p>
        </w:tc>
        <w:tc>
          <w:tcPr>
            <w:tcW w:w="7655" w:type="dxa"/>
          </w:tcPr>
          <w:p w14:paraId="1193AE65" w14:textId="77777777" w:rsidR="009803CD" w:rsidRPr="00786313" w:rsidRDefault="009803CD" w:rsidP="002450BE">
            <w:pPr>
              <w:pStyle w:val="TAL"/>
            </w:pPr>
            <w:r w:rsidRPr="00786313">
              <w:t xml:space="preserve">Source Interface = access (N9) </w:t>
            </w:r>
          </w:p>
          <w:p w14:paraId="699602A6" w14:textId="77777777" w:rsidR="009803CD" w:rsidRPr="00786313" w:rsidRDefault="009803CD" w:rsidP="002450BE">
            <w:pPr>
              <w:pStyle w:val="TAL"/>
            </w:pPr>
            <w:r w:rsidRPr="00786313">
              <w:t>Packet Filter Set (optional): IP SA = L-EAS IP (range), IP DA = C-EAS IP (range)</w:t>
            </w:r>
          </w:p>
          <w:p w14:paraId="3AF08FB8" w14:textId="77777777" w:rsidR="009803CD" w:rsidRPr="00786313" w:rsidRDefault="009803CD" w:rsidP="002450BE">
            <w:pPr>
              <w:pStyle w:val="TAL"/>
            </w:pPr>
            <w:r w:rsidRPr="00786313">
              <w:t>GTP-U outer header removal</w:t>
            </w:r>
          </w:p>
          <w:p w14:paraId="39C65186" w14:textId="77777777" w:rsidR="009803CD" w:rsidRPr="00786313" w:rsidRDefault="009803CD" w:rsidP="002450BE">
            <w:pPr>
              <w:pStyle w:val="TAL"/>
            </w:pPr>
            <w:r w:rsidRPr="00786313">
              <w:t>FAR ID = FAR-1’s ID</w:t>
            </w:r>
          </w:p>
        </w:tc>
      </w:tr>
      <w:tr w:rsidR="009803CD" w:rsidRPr="00786313" w14:paraId="4989B338" w14:textId="77777777" w:rsidTr="002450BE">
        <w:tc>
          <w:tcPr>
            <w:tcW w:w="1701" w:type="dxa"/>
            <w:vAlign w:val="center"/>
          </w:tcPr>
          <w:p w14:paraId="0BCEB2F2" w14:textId="77777777" w:rsidR="009803CD" w:rsidRPr="00786313" w:rsidRDefault="009803CD" w:rsidP="002450BE">
            <w:pPr>
              <w:pStyle w:val="TAC"/>
            </w:pPr>
            <w:r w:rsidRPr="00786313">
              <w:t>FAR-1</w:t>
            </w:r>
          </w:p>
        </w:tc>
        <w:tc>
          <w:tcPr>
            <w:tcW w:w="7655" w:type="dxa"/>
          </w:tcPr>
          <w:p w14:paraId="13B39BB3" w14:textId="77777777" w:rsidR="009803CD" w:rsidRPr="00786313" w:rsidRDefault="009803CD" w:rsidP="002450BE">
            <w:pPr>
              <w:pStyle w:val="TAL"/>
            </w:pPr>
            <w:r w:rsidRPr="00786313">
              <w:t>Rule ID</w:t>
            </w:r>
          </w:p>
          <w:p w14:paraId="6C68D4D4" w14:textId="77777777" w:rsidR="009803CD" w:rsidRPr="00786313" w:rsidRDefault="009803CD" w:rsidP="002450BE">
            <w:pPr>
              <w:pStyle w:val="TAL"/>
            </w:pPr>
            <w:r w:rsidRPr="00786313">
              <w:t>Action = forward</w:t>
            </w:r>
          </w:p>
          <w:p w14:paraId="0CB9A8B4" w14:textId="77777777" w:rsidR="009803CD" w:rsidRPr="00786313" w:rsidRDefault="009803CD" w:rsidP="002450BE">
            <w:pPr>
              <w:pStyle w:val="TAL"/>
            </w:pPr>
            <w:r w:rsidRPr="00786313">
              <w:t>Destination interface = N6</w:t>
            </w:r>
          </w:p>
        </w:tc>
      </w:tr>
      <w:tr w:rsidR="009803CD" w:rsidRPr="00786313" w14:paraId="26C5AE97" w14:textId="77777777" w:rsidTr="002450BE">
        <w:tc>
          <w:tcPr>
            <w:tcW w:w="1701" w:type="dxa"/>
            <w:vAlign w:val="center"/>
          </w:tcPr>
          <w:p w14:paraId="42AD3D2A" w14:textId="77777777" w:rsidR="009803CD" w:rsidRPr="00786313" w:rsidRDefault="009803CD" w:rsidP="002450BE">
            <w:pPr>
              <w:pStyle w:val="TAC"/>
            </w:pPr>
            <w:r w:rsidRPr="00786313">
              <w:t>PDR-2</w:t>
            </w:r>
          </w:p>
        </w:tc>
        <w:tc>
          <w:tcPr>
            <w:tcW w:w="7655" w:type="dxa"/>
          </w:tcPr>
          <w:p w14:paraId="0B105B96" w14:textId="77777777" w:rsidR="009803CD" w:rsidRPr="00786313" w:rsidRDefault="009803CD" w:rsidP="002450BE">
            <w:pPr>
              <w:pStyle w:val="TAL"/>
            </w:pPr>
            <w:r w:rsidRPr="00786313">
              <w:t>Source Interface = N6 (optional)</w:t>
            </w:r>
          </w:p>
          <w:p w14:paraId="0D964F7B" w14:textId="77777777" w:rsidR="009803CD" w:rsidRPr="00786313" w:rsidRDefault="009803CD" w:rsidP="002450BE">
            <w:pPr>
              <w:pStyle w:val="TAL"/>
            </w:pPr>
            <w:r w:rsidRPr="00786313">
              <w:t>Packet Filter Set: IP SA = L-EAS IP (range), IP DA = C-EAS IP (range)</w:t>
            </w:r>
          </w:p>
          <w:p w14:paraId="5A73C7D2" w14:textId="77777777" w:rsidR="009803CD" w:rsidRPr="00786313" w:rsidRDefault="009803CD" w:rsidP="002450BE">
            <w:pPr>
              <w:pStyle w:val="TAL"/>
            </w:pPr>
            <w:r w:rsidRPr="00786313">
              <w:t>FAR ID = FAR-2’s ID</w:t>
            </w:r>
          </w:p>
        </w:tc>
      </w:tr>
      <w:tr w:rsidR="009803CD" w:rsidRPr="00786313" w14:paraId="78D21474" w14:textId="77777777" w:rsidTr="002450BE">
        <w:tc>
          <w:tcPr>
            <w:tcW w:w="1701" w:type="dxa"/>
            <w:vAlign w:val="center"/>
          </w:tcPr>
          <w:p w14:paraId="08C78E88" w14:textId="77777777" w:rsidR="009803CD" w:rsidRPr="00786313" w:rsidRDefault="009803CD" w:rsidP="002450BE">
            <w:pPr>
              <w:pStyle w:val="TAC"/>
            </w:pPr>
            <w:r w:rsidRPr="00786313">
              <w:t>FAR-2</w:t>
            </w:r>
          </w:p>
        </w:tc>
        <w:tc>
          <w:tcPr>
            <w:tcW w:w="7655" w:type="dxa"/>
          </w:tcPr>
          <w:p w14:paraId="6AB3A94E" w14:textId="77777777" w:rsidR="009803CD" w:rsidRPr="00786313" w:rsidRDefault="009803CD" w:rsidP="002450BE">
            <w:pPr>
              <w:pStyle w:val="TAL"/>
            </w:pPr>
            <w:r w:rsidRPr="00786313">
              <w:t>Rule ID</w:t>
            </w:r>
          </w:p>
          <w:p w14:paraId="0973147E" w14:textId="77777777" w:rsidR="009803CD" w:rsidRPr="00786313" w:rsidRDefault="009803CD" w:rsidP="002450BE">
            <w:pPr>
              <w:pStyle w:val="TAL"/>
            </w:pPr>
            <w:r w:rsidRPr="00786313">
              <w:t>Action = forward</w:t>
            </w:r>
          </w:p>
          <w:p w14:paraId="1EE5E29E" w14:textId="77777777" w:rsidR="009803CD" w:rsidRPr="00786313" w:rsidRDefault="009803CD" w:rsidP="002450BE">
            <w:pPr>
              <w:pStyle w:val="TAL"/>
            </w:pPr>
            <w:r w:rsidRPr="00786313">
              <w:t>Destination interface = N9</w:t>
            </w:r>
          </w:p>
          <w:p w14:paraId="74338DC1" w14:textId="77777777" w:rsidR="009803CD" w:rsidRPr="00786313" w:rsidRDefault="009803CD" w:rsidP="002450BE">
            <w:pPr>
              <w:pStyle w:val="TAL"/>
            </w:pPr>
            <w:r w:rsidRPr="00786313">
              <w:t>GTP-U outer header adding: GTP-u header that the SMF has received from the C-PSA</w:t>
            </w:r>
          </w:p>
        </w:tc>
      </w:tr>
      <w:tr w:rsidR="009803CD" w:rsidRPr="00786313" w14:paraId="0FEFF797" w14:textId="77777777" w:rsidTr="002450BE">
        <w:tc>
          <w:tcPr>
            <w:tcW w:w="1701" w:type="dxa"/>
            <w:vAlign w:val="center"/>
          </w:tcPr>
          <w:p w14:paraId="2E67A359" w14:textId="77777777" w:rsidR="009803CD" w:rsidRPr="00786313" w:rsidRDefault="009803CD" w:rsidP="002450BE">
            <w:pPr>
              <w:pStyle w:val="TAC"/>
            </w:pPr>
            <w:r w:rsidRPr="00786313">
              <w:t>PDR-3</w:t>
            </w:r>
          </w:p>
        </w:tc>
        <w:tc>
          <w:tcPr>
            <w:tcW w:w="7655" w:type="dxa"/>
          </w:tcPr>
          <w:p w14:paraId="58F254E3" w14:textId="77777777" w:rsidR="009803CD" w:rsidRPr="00786313" w:rsidRDefault="009803CD" w:rsidP="002450BE">
            <w:pPr>
              <w:pStyle w:val="TAL"/>
            </w:pPr>
            <w:r w:rsidRPr="00786313">
              <w:t>Source Interface = access N9 (optional)</w:t>
            </w:r>
          </w:p>
          <w:p w14:paraId="63AF7436" w14:textId="77777777" w:rsidR="009803CD" w:rsidRPr="00786313" w:rsidRDefault="009803CD" w:rsidP="002450BE">
            <w:pPr>
              <w:pStyle w:val="TAL"/>
            </w:pPr>
            <w:r w:rsidRPr="00786313">
              <w:t>Packet Filter incoming GTP-U tunnel</w:t>
            </w:r>
          </w:p>
          <w:p w14:paraId="5D0A1D19" w14:textId="77777777" w:rsidR="009803CD" w:rsidRPr="00786313" w:rsidRDefault="009803CD" w:rsidP="002450BE">
            <w:pPr>
              <w:pStyle w:val="TAL"/>
            </w:pPr>
            <w:r w:rsidRPr="00786313">
              <w:t>GTP-U outer header removal</w:t>
            </w:r>
          </w:p>
          <w:p w14:paraId="680B2DFB" w14:textId="77777777" w:rsidR="009803CD" w:rsidRPr="00786313" w:rsidRDefault="009803CD" w:rsidP="002450BE">
            <w:pPr>
              <w:pStyle w:val="TAL"/>
            </w:pPr>
            <w:r w:rsidRPr="00786313">
              <w:t>FAR ID = FAR-3’s ID</w:t>
            </w:r>
          </w:p>
        </w:tc>
      </w:tr>
      <w:tr w:rsidR="009803CD" w:rsidRPr="00786313" w14:paraId="7821F128" w14:textId="77777777" w:rsidTr="002450BE">
        <w:tc>
          <w:tcPr>
            <w:tcW w:w="1701" w:type="dxa"/>
            <w:vAlign w:val="center"/>
          </w:tcPr>
          <w:p w14:paraId="03FA0392" w14:textId="77777777" w:rsidR="009803CD" w:rsidRPr="00786313" w:rsidRDefault="009803CD" w:rsidP="002450BE">
            <w:pPr>
              <w:pStyle w:val="TAC"/>
            </w:pPr>
            <w:r w:rsidRPr="00786313">
              <w:t>FAR-3</w:t>
            </w:r>
          </w:p>
        </w:tc>
        <w:tc>
          <w:tcPr>
            <w:tcW w:w="7655" w:type="dxa"/>
          </w:tcPr>
          <w:p w14:paraId="2967B5DB" w14:textId="77777777" w:rsidR="009803CD" w:rsidRPr="00786313" w:rsidRDefault="009803CD" w:rsidP="002450BE">
            <w:pPr>
              <w:pStyle w:val="TAL"/>
            </w:pPr>
            <w:r w:rsidRPr="00786313">
              <w:t>Rule ID</w:t>
            </w:r>
          </w:p>
          <w:p w14:paraId="0AB866C8" w14:textId="77777777" w:rsidR="009803CD" w:rsidRPr="00786313" w:rsidRDefault="009803CD" w:rsidP="002450BE">
            <w:pPr>
              <w:pStyle w:val="TAL"/>
            </w:pPr>
            <w:r w:rsidRPr="00786313">
              <w:t>Action = forward</w:t>
            </w:r>
          </w:p>
          <w:p w14:paraId="5F4BC06D" w14:textId="77777777" w:rsidR="009803CD" w:rsidRPr="00786313" w:rsidRDefault="009803CD" w:rsidP="002450BE">
            <w:pPr>
              <w:pStyle w:val="TAL"/>
            </w:pPr>
            <w:r w:rsidRPr="00786313">
              <w:t>Destination interface = N6</w:t>
            </w:r>
          </w:p>
        </w:tc>
      </w:tr>
      <w:tr w:rsidR="009803CD" w:rsidRPr="00786313" w14:paraId="333932BF" w14:textId="77777777" w:rsidTr="002450BE">
        <w:tc>
          <w:tcPr>
            <w:tcW w:w="1701" w:type="dxa"/>
            <w:vAlign w:val="center"/>
          </w:tcPr>
          <w:p w14:paraId="492D8A62" w14:textId="77777777" w:rsidR="009803CD" w:rsidRPr="00786313" w:rsidRDefault="009803CD" w:rsidP="002450BE">
            <w:pPr>
              <w:pStyle w:val="TAC"/>
            </w:pPr>
            <w:r w:rsidRPr="00786313">
              <w:t>PDR-4</w:t>
            </w:r>
          </w:p>
        </w:tc>
        <w:tc>
          <w:tcPr>
            <w:tcW w:w="7655" w:type="dxa"/>
          </w:tcPr>
          <w:p w14:paraId="7322BF5E" w14:textId="77777777" w:rsidR="009803CD" w:rsidRPr="00786313" w:rsidRDefault="009803CD" w:rsidP="002450BE">
            <w:pPr>
              <w:pStyle w:val="TAL"/>
            </w:pPr>
            <w:r w:rsidRPr="00786313">
              <w:t>Source Interface = N6 (optional)</w:t>
            </w:r>
          </w:p>
          <w:p w14:paraId="17147D53" w14:textId="77777777" w:rsidR="009803CD" w:rsidRPr="00786313" w:rsidRDefault="009803CD" w:rsidP="002450BE">
            <w:pPr>
              <w:pStyle w:val="TAL"/>
            </w:pPr>
            <w:r w:rsidRPr="00786313">
              <w:t>Packet Filter Set: IP SA = C-EAS IP (range), IP DA = L-EAS IP (range)</w:t>
            </w:r>
          </w:p>
          <w:p w14:paraId="08189C84" w14:textId="77777777" w:rsidR="009803CD" w:rsidRPr="00786313" w:rsidRDefault="009803CD" w:rsidP="002450BE">
            <w:pPr>
              <w:pStyle w:val="TAL"/>
            </w:pPr>
            <w:r w:rsidRPr="00786313">
              <w:t>FAR ID = FAR-4’s ID</w:t>
            </w:r>
          </w:p>
        </w:tc>
      </w:tr>
      <w:tr w:rsidR="009803CD" w:rsidRPr="00786313" w14:paraId="59D4994F" w14:textId="77777777" w:rsidTr="002450BE">
        <w:tc>
          <w:tcPr>
            <w:tcW w:w="1701" w:type="dxa"/>
            <w:vAlign w:val="center"/>
          </w:tcPr>
          <w:p w14:paraId="345C851B" w14:textId="77777777" w:rsidR="009803CD" w:rsidRPr="00786313" w:rsidRDefault="009803CD" w:rsidP="002450BE">
            <w:pPr>
              <w:pStyle w:val="TAC"/>
            </w:pPr>
            <w:r w:rsidRPr="00786313">
              <w:t>FAR-4</w:t>
            </w:r>
          </w:p>
        </w:tc>
        <w:tc>
          <w:tcPr>
            <w:tcW w:w="7655" w:type="dxa"/>
          </w:tcPr>
          <w:p w14:paraId="5C6B2DBB" w14:textId="77777777" w:rsidR="009803CD" w:rsidRPr="00786313" w:rsidRDefault="009803CD" w:rsidP="002450BE">
            <w:pPr>
              <w:pStyle w:val="TAL"/>
            </w:pPr>
            <w:r w:rsidRPr="00786313">
              <w:t>Rule ID 004</w:t>
            </w:r>
          </w:p>
          <w:p w14:paraId="16C63F5F" w14:textId="77777777" w:rsidR="009803CD" w:rsidRPr="00786313" w:rsidRDefault="009803CD" w:rsidP="002450BE">
            <w:pPr>
              <w:pStyle w:val="TAL"/>
            </w:pPr>
            <w:r w:rsidRPr="00786313">
              <w:t>Action = forward</w:t>
            </w:r>
          </w:p>
          <w:p w14:paraId="4E79CA38" w14:textId="77777777" w:rsidR="009803CD" w:rsidRPr="00786313" w:rsidRDefault="009803CD" w:rsidP="002450BE">
            <w:pPr>
              <w:pStyle w:val="TAL"/>
            </w:pPr>
            <w:r w:rsidRPr="00786313">
              <w:t>Destination interface = access (N9)</w:t>
            </w:r>
          </w:p>
          <w:p w14:paraId="314FB4B7" w14:textId="77777777" w:rsidR="009803CD" w:rsidRPr="00786313" w:rsidRDefault="009803CD" w:rsidP="002450BE">
            <w:pPr>
              <w:pStyle w:val="TAL"/>
            </w:pPr>
            <w:r w:rsidRPr="00786313">
              <w:t>GTP-U outer header adding: GTP-U header that the SMF has received from the L-PSA</w:t>
            </w:r>
          </w:p>
        </w:tc>
      </w:tr>
    </w:tbl>
    <w:p w14:paraId="4C0A5AD1" w14:textId="77777777" w:rsidR="009803CD" w:rsidRPr="00786313" w:rsidRDefault="009803CD" w:rsidP="009803CD"/>
    <w:p w14:paraId="444AEC13" w14:textId="77777777" w:rsidR="009803CD" w:rsidRDefault="009803CD" w:rsidP="009803CD">
      <w:pPr>
        <w:pStyle w:val="Heading3"/>
      </w:pPr>
      <w:bookmarkStart w:id="364" w:name="_Toc160521055"/>
      <w:bookmarkStart w:id="365" w:name="_Toc161389179"/>
      <w:r w:rsidRPr="0000224E">
        <w:t>6.21.3</w:t>
      </w:r>
      <w:r w:rsidRPr="0000224E">
        <w:tab/>
        <w:t>Impacts on existing nodes and functionality</w:t>
      </w:r>
      <w:bookmarkEnd w:id="361"/>
      <w:bookmarkEnd w:id="362"/>
      <w:bookmarkEnd w:id="363"/>
      <w:bookmarkEnd w:id="364"/>
      <w:bookmarkEnd w:id="365"/>
    </w:p>
    <w:p w14:paraId="094F812D" w14:textId="77777777" w:rsidR="009803CD" w:rsidRDefault="009803CD" w:rsidP="009803CD">
      <w:r>
        <w:t>Impacted nodes and functionality are listed as follows:</w:t>
      </w:r>
    </w:p>
    <w:p w14:paraId="4A1B60E1" w14:textId="77777777" w:rsidR="009803CD" w:rsidRPr="00786313" w:rsidRDefault="009803CD" w:rsidP="009803CD">
      <w:pPr>
        <w:pStyle w:val="B1"/>
        <w:rPr>
          <w:b/>
          <w:bCs/>
        </w:rPr>
      </w:pPr>
      <w:r w:rsidRPr="00786313">
        <w:rPr>
          <w:b/>
          <w:bCs/>
        </w:rPr>
        <w:t>-</w:t>
      </w:r>
      <w:r w:rsidRPr="00786313">
        <w:rPr>
          <w:b/>
          <w:bCs/>
        </w:rPr>
        <w:tab/>
        <w:t>AF:</w:t>
      </w:r>
    </w:p>
    <w:p w14:paraId="17608729" w14:textId="77777777" w:rsidR="009803CD" w:rsidRDefault="009803CD" w:rsidP="009803CD">
      <w:pPr>
        <w:pStyle w:val="B2"/>
      </w:pPr>
      <w:r>
        <w:t>-</w:t>
      </w:r>
      <w:r>
        <w:tab/>
        <w:t>provides information to 5GC requesting application data forwarding between two parts of the DN (L-DN and a C-DN) via information described in clause 6.21.1.2.</w:t>
      </w:r>
    </w:p>
    <w:p w14:paraId="6D2DE730" w14:textId="77777777" w:rsidR="009803CD" w:rsidRPr="00786313" w:rsidRDefault="009803CD" w:rsidP="009803CD">
      <w:pPr>
        <w:pStyle w:val="B1"/>
        <w:rPr>
          <w:b/>
          <w:bCs/>
        </w:rPr>
      </w:pPr>
      <w:r w:rsidRPr="00786313">
        <w:rPr>
          <w:b/>
          <w:bCs/>
        </w:rPr>
        <w:t>-</w:t>
      </w:r>
      <w:r w:rsidRPr="00786313">
        <w:rPr>
          <w:b/>
          <w:bCs/>
        </w:rPr>
        <w:tab/>
        <w:t>SMF:</w:t>
      </w:r>
    </w:p>
    <w:p w14:paraId="150B1E97" w14:textId="77777777" w:rsidR="009803CD" w:rsidRDefault="009803CD" w:rsidP="009803CD">
      <w:pPr>
        <w:pStyle w:val="B2"/>
      </w:pPr>
      <w:r>
        <w:t>-</w:t>
      </w:r>
      <w:r>
        <w:tab/>
        <w:t>select PSA UPFs (L-PSA UPF and C-PSA UPF), so that two parts of the DN can be anchored and a tunnel can be established in-between.</w:t>
      </w:r>
    </w:p>
    <w:p w14:paraId="66A14DF6" w14:textId="77777777" w:rsidR="009803CD" w:rsidRDefault="009803CD" w:rsidP="009803CD">
      <w:pPr>
        <w:pStyle w:val="B2"/>
      </w:pPr>
      <w:r>
        <w:lastRenderedPageBreak/>
        <w:t>-</w:t>
      </w:r>
      <w:r>
        <w:tab/>
        <w:t>configure two PSA UPFs (L-PSA UPF and C-PSA UPF) to send/receive traffic at L-DN or C-DN.</w:t>
      </w:r>
    </w:p>
    <w:p w14:paraId="5538BEAB" w14:textId="77777777" w:rsidR="009803CD" w:rsidRPr="00786313" w:rsidRDefault="009803CD" w:rsidP="009803CD">
      <w:pPr>
        <w:pStyle w:val="Heading2"/>
      </w:pPr>
      <w:bookmarkStart w:id="366" w:name="_Toc160521056"/>
      <w:bookmarkStart w:id="367" w:name="_Toc161389180"/>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66"/>
      <w:bookmarkEnd w:id="367"/>
    </w:p>
    <w:p w14:paraId="7CF779F6" w14:textId="77777777" w:rsidR="009803CD" w:rsidRPr="00786313" w:rsidRDefault="009803CD" w:rsidP="009803CD">
      <w:pPr>
        <w:pStyle w:val="Heading3"/>
      </w:pPr>
      <w:bookmarkStart w:id="368" w:name="_Toc160521057"/>
      <w:bookmarkStart w:id="369" w:name="_Toc161389181"/>
      <w:r w:rsidRPr="00786313">
        <w:t>6.22.1</w:t>
      </w:r>
      <w:r w:rsidRPr="00786313">
        <w:tab/>
        <w:t>Key Issue mapping</w:t>
      </w:r>
      <w:bookmarkEnd w:id="368"/>
      <w:bookmarkEnd w:id="369"/>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70" w:name="_Toc160521058"/>
      <w:bookmarkStart w:id="371" w:name="_Toc161389182"/>
      <w:r w:rsidRPr="00786313">
        <w:rPr>
          <w:rFonts w:eastAsia="DengXian"/>
        </w:rPr>
        <w:t>6.22.2</w:t>
      </w:r>
      <w:r w:rsidRPr="00786313">
        <w:rPr>
          <w:rFonts w:eastAsia="DengXian"/>
        </w:rPr>
        <w:tab/>
      </w:r>
      <w:r w:rsidRPr="00786313">
        <w:t>Description</w:t>
      </w:r>
      <w:bookmarkEnd w:id="370"/>
      <w:bookmarkEnd w:id="371"/>
    </w:p>
    <w:p w14:paraId="1AE99AED" w14:textId="02533A4E" w:rsidR="009803CD" w:rsidRDefault="009803CD" w:rsidP="009803CD">
      <w:r>
        <w:t xml:space="preserve">As given in the key issue, 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B27018">
        <w:t>TS</w:t>
      </w:r>
      <w:r w:rsidR="00B27018">
        <w:t> </w:t>
      </w:r>
      <w:r w:rsidR="00B27018">
        <w:t>28.538</w:t>
      </w:r>
      <w:r w:rsidR="00B27018">
        <w:t> </w:t>
      </w:r>
      <w:r w:rsidR="00B27018">
        <w:t>[</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72" w:name="_Toc160521059"/>
      <w:bookmarkStart w:id="373" w:name="_Toc161389183"/>
      <w:r w:rsidRPr="00786313">
        <w:t>6.22.3</w:t>
      </w:r>
      <w:r w:rsidRPr="00786313">
        <w:tab/>
        <w:t>Procedures</w:t>
      </w:r>
      <w:bookmarkEnd w:id="372"/>
      <w:bookmarkEnd w:id="373"/>
    </w:p>
    <w:bookmarkStart w:id="374" w:name="_MON_1684549432"/>
    <w:bookmarkEnd w:id="374"/>
    <w:bookmarkStart w:id="375" w:name="_MON_1684549432"/>
    <w:bookmarkEnd w:id="375"/>
    <w:p w14:paraId="161FAC2D" w14:textId="7F970E00" w:rsidR="00503CFC" w:rsidRDefault="00503CFC" w:rsidP="00C76F30">
      <w:pPr>
        <w:pStyle w:val="TH"/>
      </w:pPr>
      <w:r>
        <w:object w:dxaOrig="9644" w:dyaOrig="4055" w14:anchorId="45BD9C3D">
          <v:shape id="_x0000_i1656" type="#_x0000_t75" style="width:479.6pt;height:200.95pt" o:ole="">
            <v:imagedata r:id="rId92" o:title=""/>
          </v:shape>
          <o:OLEObject Type="Embed" ProgID="Word.Picture.8" ShapeID="_x0000_i1656" DrawAspect="Content" ObjectID="_1772002283" r:id="rId93"/>
        </w:object>
      </w:r>
    </w:p>
    <w:p w14:paraId="7E39B2F4" w14:textId="77777777" w:rsidR="009803CD" w:rsidRPr="00786313" w:rsidRDefault="009803CD" w:rsidP="009803CD">
      <w:pPr>
        <w:pStyle w:val="TF"/>
      </w:pPr>
      <w:r w:rsidRPr="00786313">
        <w:t>Figure 6.22.3-1</w:t>
      </w:r>
      <w:r>
        <w:t>:</w:t>
      </w:r>
      <w:r w:rsidRPr="00786313">
        <w:rPr>
          <w:rFonts w:eastAsia="MS Mincho" w:hint="eastAsia"/>
        </w:rPr>
        <w:t xml:space="preserve"> </w:t>
      </w:r>
      <w:r w:rsidRPr="00786313">
        <w:t>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5A60B4AF" w:rsidR="009803CD" w:rsidRDefault="009803CD" w:rsidP="009803CD">
      <w:pPr>
        <w:pStyle w:val="B1"/>
      </w:pPr>
      <w:r>
        <w:t>2.</w:t>
      </w:r>
      <w:r>
        <w:tab/>
        <w:t xml:space="preserve">Through an operation for Nnef_DNAIMapping service operations in </w:t>
      </w:r>
      <w:r w:rsidR="00B27018">
        <w:t>TS</w:t>
      </w:r>
      <w:r w:rsidR="00B27018">
        <w:t> </w:t>
      </w:r>
      <w:r w:rsidR="00B27018">
        <w:t>23.502</w:t>
      </w:r>
      <w:r w:rsidR="00B27018">
        <w:t> </w:t>
      </w:r>
      <w:r w:rsidR="00B27018">
        <w:t>[</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lastRenderedPageBreak/>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0B3BD320" w14:textId="77777777" w:rsidR="009803CD" w:rsidRDefault="009803CD" w:rsidP="009803CD">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p>
    <w:p w14:paraId="111F1F96" w14:textId="77777777" w:rsidR="009803CD" w:rsidRDefault="009803CD" w:rsidP="009803CD">
      <w:pPr>
        <w:pStyle w:val="B1"/>
      </w:pPr>
      <w:r>
        <w:t>8.</w:t>
      </w:r>
      <w:r>
        <w:tab/>
        <w:t>EAS requests OAM_ECSP to connect EAS to PSA-UPF supporting transit gateway. The request includes EAS/ AS IP addresses and the N6 traffic routing list in step 7.</w:t>
      </w:r>
    </w:p>
    <w:p w14:paraId="720B705E" w14:textId="195EADAC" w:rsidR="009803CD" w:rsidRDefault="009803CD" w:rsidP="009803CD">
      <w:pPr>
        <w:pStyle w:val="B1"/>
      </w:pPr>
      <w:r>
        <w:t>9.</w:t>
      </w:r>
      <w:r>
        <w:tab/>
        <w:t xml:space="preserve">OAM_ECSP works with OAM in the PLMN specified in </w:t>
      </w:r>
      <w:r w:rsidR="00B27018">
        <w:t>TS</w:t>
      </w:r>
      <w:r w:rsidR="00B27018">
        <w:t> </w:t>
      </w:r>
      <w:r w:rsidR="00B27018">
        <w:t>28.538</w:t>
      </w:r>
      <w:r w:rsidR="00B27018">
        <w:t> </w:t>
      </w:r>
      <w:r w:rsidR="00B27018">
        <w:t>[</w:t>
      </w:r>
      <w:r>
        <w:t>9] in order to connect EAS with PSA-UPF supporting transit gateway.</w:t>
      </w:r>
    </w:p>
    <w:p w14:paraId="3BE2ACCD" w14:textId="77777777" w:rsidR="009803CD" w:rsidRDefault="009803CD" w:rsidP="009803CD">
      <w:pPr>
        <w:pStyle w:val="B1"/>
      </w:pPr>
      <w:r>
        <w:tab/>
        <w:t>In the case that there is no PSA-UPF, OAM in the PLMN provisions a new PSA-UPF supporting transit gateway connecting to AS and then connects EAS with the PSA-UPF.</w:t>
      </w:r>
    </w:p>
    <w:p w14:paraId="020C089F" w14:textId="77777777" w:rsidR="009803CD" w:rsidRDefault="009803CD" w:rsidP="009803CD">
      <w:pPr>
        <w:pStyle w:val="B1"/>
      </w:pPr>
      <w:r>
        <w:tab/>
        <w:t>In the case that EAS is not connected to the discovered PSA-UPF in the step 5, OAM in the PLMN provisions connectivity to connect EAS with the PSA-UPF.</w:t>
      </w:r>
    </w:p>
    <w:p w14:paraId="22B36E91" w14:textId="77777777" w:rsidR="009803CD" w:rsidRDefault="009803CD" w:rsidP="009803CD">
      <w:pPr>
        <w:pStyle w:val="B1"/>
      </w:pPr>
      <w:r>
        <w:t>10.</w:t>
      </w:r>
      <w:r>
        <w:tab/>
        <w:t>OAM_ECSP responds EAS with output that includes PSA-UPF information in the step 9.</w:t>
      </w:r>
    </w:p>
    <w:p w14:paraId="58A569FF" w14:textId="77777777" w:rsidR="009803CD" w:rsidRDefault="009803CD" w:rsidP="009803CD">
      <w:pPr>
        <w:pStyle w:val="Heading3"/>
      </w:pPr>
      <w:bookmarkStart w:id="376" w:name="_Toc160521060"/>
      <w:bookmarkStart w:id="377" w:name="_Toc161389184"/>
      <w:r w:rsidRPr="00786313">
        <w:t>6.22.4</w:t>
      </w:r>
      <w:r w:rsidRPr="00786313">
        <w:tab/>
        <w:t>Impacts on services, entities and interfaces</w:t>
      </w:r>
      <w:bookmarkEnd w:id="376"/>
      <w:bookmarkEnd w:id="377"/>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5F92FA18" w14:textId="77777777" w:rsidR="009803CD" w:rsidRDefault="009803CD" w:rsidP="009803CD">
      <w:pPr>
        <w:pStyle w:val="EditorsNote"/>
      </w:pPr>
      <w:r>
        <w:t>Editor's note:</w:t>
      </w:r>
      <w:r>
        <w:tab/>
        <w:t>Impacts on OAM needs to be studied.</w:t>
      </w:r>
    </w:p>
    <w:p w14:paraId="24914862" w14:textId="77777777" w:rsidR="009803CD" w:rsidRPr="00786313" w:rsidRDefault="009803CD" w:rsidP="009803CD">
      <w:pPr>
        <w:pStyle w:val="Heading2"/>
      </w:pPr>
      <w:bookmarkStart w:id="378" w:name="_Toc160521061"/>
      <w:bookmarkStart w:id="379" w:name="_Toc161389185"/>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78"/>
      <w:bookmarkEnd w:id="379"/>
    </w:p>
    <w:p w14:paraId="74928D06" w14:textId="77777777" w:rsidR="009803CD" w:rsidRPr="00786313" w:rsidRDefault="009803CD" w:rsidP="009803CD">
      <w:pPr>
        <w:pStyle w:val="Heading3"/>
      </w:pPr>
      <w:bookmarkStart w:id="380" w:name="_Toc160521062"/>
      <w:bookmarkStart w:id="381" w:name="_Toc161389186"/>
      <w:r w:rsidRPr="00786313">
        <w:t>6.23.1</w:t>
      </w:r>
      <w:r w:rsidRPr="00786313">
        <w:tab/>
        <w:t>Key Issue mapping</w:t>
      </w:r>
      <w:bookmarkEnd w:id="380"/>
      <w:bookmarkEnd w:id="381"/>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82" w:name="_Toc160521063"/>
      <w:bookmarkStart w:id="383" w:name="_Toc161389187"/>
      <w:r w:rsidRPr="00786313">
        <w:t>6.23.2</w:t>
      </w:r>
      <w:r w:rsidRPr="00786313">
        <w:tab/>
        <w:t>Description.</w:t>
      </w:r>
      <w:bookmarkEnd w:id="382"/>
      <w:bookmarkEnd w:id="383"/>
    </w:p>
    <w:p w14:paraId="00EDB844" w14:textId="77777777" w:rsidR="009803CD" w:rsidRDefault="009803CD" w:rsidP="009803CD">
      <w:r>
        <w:t>This solution addresses a scenario where the traffic steering between different parts of a DN for a given UE.</w:t>
      </w:r>
    </w:p>
    <w:p w14:paraId="3AC2C59F" w14:textId="77777777" w:rsidR="009803CD" w:rsidRDefault="009803CD" w:rsidP="009803CD">
      <w:r>
        <w:t>This solution considers the following cases (i) UL traffic first routed EAS in the local part of DN for local-processing (source IP: UE, destination IP: EAS), and then further forwarded to a remote Application Server in the central part of DN (source IP: EAS, destination IP: remote AS), and (ii) DL traffic from a remote Application Server in the central part of DN for processing, then forwarded to Application Server(s) in the local part of DN (source IP: remote AS, destination IP: EAS), and finally provided to the UE (source IP: EAS, destination IP: UE).</w:t>
      </w:r>
    </w:p>
    <w:p w14:paraId="5D243216" w14:textId="77777777" w:rsidR="009803CD" w:rsidRDefault="009803CD" w:rsidP="009803CD">
      <w:pPr>
        <w:pStyle w:val="EditorsNote"/>
      </w:pPr>
      <w:r>
        <w:t>Editor's note:</w:t>
      </w:r>
      <w:r>
        <w:tab/>
        <w:t>How to route the DL traffic from AS to local EAS is FFS.</w:t>
      </w:r>
    </w:p>
    <w:p w14:paraId="50A26CAE" w14:textId="77777777" w:rsidR="009803CD" w:rsidRPr="00786313" w:rsidRDefault="009803CD" w:rsidP="009803CD">
      <w:pPr>
        <w:pStyle w:val="Heading3"/>
      </w:pPr>
      <w:bookmarkStart w:id="384" w:name="_Toc160521064"/>
      <w:bookmarkStart w:id="385" w:name="_Toc161389188"/>
      <w:r w:rsidRPr="00786313">
        <w:t>6.23.3</w:t>
      </w:r>
      <w:r w:rsidRPr="00786313">
        <w:tab/>
        <w:t>Procedures</w:t>
      </w:r>
      <w:bookmarkEnd w:id="384"/>
      <w:bookmarkEnd w:id="385"/>
    </w:p>
    <w:p w14:paraId="02301E44" w14:textId="4F38EBA4" w:rsidR="009803CD" w:rsidRPr="00786313" w:rsidRDefault="009803CD" w:rsidP="009803CD">
      <w:pPr>
        <w:rPr>
          <w:rFonts w:eastAsia="MS Mincho"/>
        </w:rPr>
      </w:pPr>
      <w:r>
        <w:t xml:space="preserve">The procedure is based on the existing procedure described in clause 4.3.6.2 of </w:t>
      </w:r>
      <w:r w:rsidR="00B27018">
        <w:t>TS</w:t>
      </w:r>
      <w:r w:rsidR="00B27018">
        <w:t> </w:t>
      </w:r>
      <w:r w:rsidR="00B27018">
        <w:t>23.502</w:t>
      </w:r>
      <w:r w:rsidR="00B27018">
        <w:t> </w:t>
      </w:r>
      <w:r w:rsidR="00B27018">
        <w:t>[</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114" type="#_x0000_t75" style="width:481.45pt;height:291.75pt" o:ole="">
            <v:imagedata r:id="rId94" o:title=""/>
          </v:shape>
          <o:OLEObject Type="Embed" ProgID="Visio.Drawing.15" ShapeID="_x0000_i1114" DrawAspect="Content" ObjectID="_1772002284" r:id="rId95"/>
        </w:object>
      </w:r>
    </w:p>
    <w:p w14:paraId="760AD0D3" w14:textId="77777777" w:rsidR="009803CD" w:rsidRDefault="009803CD" w:rsidP="009803CD">
      <w:pPr>
        <w:pStyle w:val="TF"/>
      </w:pPr>
      <w:r w:rsidRPr="00786313">
        <w:t>Figure 6.23.3-1: UP path configuration for traffic steering between different parts of a DN</w:t>
      </w:r>
    </w:p>
    <w:p w14:paraId="17FA2AA7" w14:textId="28A4C0C5" w:rsidR="009803CD" w:rsidRDefault="009803CD" w:rsidP="009803CD">
      <w:pPr>
        <w:pStyle w:val="B1"/>
      </w:pPr>
      <w:r>
        <w:t>1.</w:t>
      </w:r>
      <w:r>
        <w:tab/>
        <w:t xml:space="preserve">The AF decides to send AF traffic influence request. In addition to the input parameters described in clause 5.2.6.7 of </w:t>
      </w:r>
      <w:r w:rsidR="00B27018">
        <w:t>TS</w:t>
      </w:r>
      <w:r w:rsidR="00B27018">
        <w:t> </w:t>
      </w:r>
      <w:r w:rsidR="00B27018">
        <w:t>23.502</w:t>
      </w:r>
      <w:r w:rsidR="00B27018">
        <w:t> </w:t>
      </w:r>
      <w:r w:rsidR="00B27018">
        <w:t>[</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216BD6FD" w:rsidR="009803CD" w:rsidRDefault="009803CD" w:rsidP="009803CD">
      <w:pPr>
        <w:pStyle w:val="B1"/>
      </w:pPr>
      <w:r>
        <w:t>2-4.</w:t>
      </w:r>
      <w:r>
        <w:tab/>
        <w:t xml:space="preserve">The steps 2-4 of Figure 4.3.6.2-1 in clause 5.2.6.7 of </w:t>
      </w:r>
      <w:r w:rsidR="00B27018">
        <w:t>TS</w:t>
      </w:r>
      <w:r w:rsidR="00B27018">
        <w:t> </w:t>
      </w:r>
      <w:r w:rsidR="00B27018">
        <w:t>23.502</w:t>
      </w:r>
      <w:r w:rsidR="00B27018">
        <w:t> </w:t>
      </w:r>
      <w:r w:rsidR="00B27018">
        <w:t>[</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77777777"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p>
    <w:p w14:paraId="2B4CDF3A" w14:textId="77777777" w:rsidR="009803CD" w:rsidRDefault="009803CD" w:rsidP="009803CD">
      <w:pPr>
        <w:pStyle w:val="EditorsNote"/>
      </w:pPr>
      <w:r>
        <w:t>Editor's note:</w:t>
      </w:r>
      <w:r>
        <w:tab/>
        <w:t>Further details of each PDR and FAR pairs for configuring the UPFs and how to establish the path are FFS.</w:t>
      </w:r>
    </w:p>
    <w:p w14:paraId="3F1C87EA" w14:textId="77777777" w:rsidR="009803CD" w:rsidRDefault="009803CD" w:rsidP="009803CD">
      <w:pPr>
        <w:pStyle w:val="B1"/>
      </w:pPr>
      <w:r>
        <w:tab/>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386" w:name="_Toc160521065"/>
      <w:bookmarkStart w:id="387" w:name="_Toc161389189"/>
      <w:r w:rsidRPr="0000224E">
        <w:rPr>
          <w:lang w:eastAsia="zh-CN"/>
        </w:rPr>
        <w:t>6.23.4</w:t>
      </w:r>
      <w:r w:rsidRPr="0000224E">
        <w:rPr>
          <w:lang w:eastAsia="zh-CN"/>
        </w:rPr>
        <w:tab/>
      </w:r>
      <w:r w:rsidRPr="0000224E">
        <w:t>Impacts on services, entities and interfaces</w:t>
      </w:r>
      <w:bookmarkEnd w:id="386"/>
      <w:bookmarkEnd w:id="387"/>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lastRenderedPageBreak/>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765116A" w14:textId="77777777" w:rsidR="009803CD" w:rsidRPr="0000224E" w:rsidRDefault="009803CD" w:rsidP="009803CD">
      <w:pPr>
        <w:pStyle w:val="Heading2"/>
      </w:pPr>
      <w:bookmarkStart w:id="388" w:name="_Toc160521066"/>
      <w:bookmarkStart w:id="389" w:name="_Toc161389190"/>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388"/>
      <w:bookmarkEnd w:id="389"/>
    </w:p>
    <w:p w14:paraId="6B59D9E9" w14:textId="77777777" w:rsidR="009803CD" w:rsidRPr="0000224E" w:rsidRDefault="009803CD" w:rsidP="009803CD">
      <w:pPr>
        <w:pStyle w:val="Heading3"/>
        <w:rPr>
          <w:rFonts w:eastAsia="DengXian"/>
        </w:rPr>
      </w:pPr>
      <w:bookmarkStart w:id="390" w:name="_Toc161389191"/>
      <w:r w:rsidRPr="0000224E">
        <w:rPr>
          <w:rFonts w:eastAsia="DengXian"/>
        </w:rPr>
        <w:t>6.X.1</w:t>
      </w:r>
      <w:r w:rsidRPr="0000224E">
        <w:rPr>
          <w:rFonts w:eastAsia="DengXian"/>
        </w:rPr>
        <w:tab/>
        <w:t>Key Issue mapping</w:t>
      </w:r>
      <w:bookmarkEnd w:id="70"/>
      <w:bookmarkEnd w:id="71"/>
      <w:bookmarkEnd w:id="72"/>
      <w:bookmarkEnd w:id="390"/>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391" w:name="_Toc500949099"/>
      <w:bookmarkStart w:id="392" w:name="_Toc92875662"/>
      <w:bookmarkStart w:id="393" w:name="_Toc93070686"/>
      <w:bookmarkStart w:id="394" w:name="_Toc161389192"/>
      <w:r w:rsidRPr="0000224E">
        <w:rPr>
          <w:rFonts w:eastAsia="DengXian"/>
        </w:rPr>
        <w:t>6.X.2</w:t>
      </w:r>
      <w:r w:rsidRPr="0000224E">
        <w:rPr>
          <w:rFonts w:eastAsia="DengXian"/>
        </w:rPr>
        <w:tab/>
        <w:t>Description</w:t>
      </w:r>
      <w:bookmarkEnd w:id="391"/>
      <w:bookmarkEnd w:id="392"/>
      <w:bookmarkEnd w:id="393"/>
      <w:bookmarkEnd w:id="394"/>
    </w:p>
    <w:p w14:paraId="4BD43137" w14:textId="77777777" w:rsidR="009803CD" w:rsidRPr="00786313" w:rsidRDefault="009803CD" w:rsidP="009803CD">
      <w:pPr>
        <w:pStyle w:val="EditorsNote"/>
        <w:rPr>
          <w:rFonts w:eastAsia="DengXian"/>
        </w:rPr>
      </w:pPr>
      <w:bookmarkStart w:id="395"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396" w:name="_Toc92875663"/>
      <w:bookmarkStart w:id="397" w:name="_Toc93070687"/>
    </w:p>
    <w:p w14:paraId="5509D252" w14:textId="77777777" w:rsidR="009803CD" w:rsidRPr="0000224E" w:rsidRDefault="009803CD" w:rsidP="009803CD">
      <w:pPr>
        <w:pStyle w:val="Heading3"/>
        <w:rPr>
          <w:rFonts w:eastAsia="DengXian"/>
        </w:rPr>
      </w:pPr>
      <w:bookmarkStart w:id="398" w:name="_Toc161389193"/>
      <w:r w:rsidRPr="0000224E">
        <w:rPr>
          <w:rFonts w:eastAsia="DengXian"/>
        </w:rPr>
        <w:t>6.X.3</w:t>
      </w:r>
      <w:r w:rsidRPr="0000224E">
        <w:rPr>
          <w:rFonts w:eastAsia="DengXian"/>
        </w:rPr>
        <w:tab/>
        <w:t>Procedures</w:t>
      </w:r>
      <w:bookmarkEnd w:id="395"/>
      <w:bookmarkEnd w:id="396"/>
      <w:bookmarkEnd w:id="397"/>
      <w:bookmarkEnd w:id="398"/>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399" w:name="_Toc326248711"/>
      <w:bookmarkStart w:id="400" w:name="_Toc510604409"/>
      <w:bookmarkStart w:id="401" w:name="_Toc92875664"/>
      <w:bookmarkStart w:id="402" w:name="_Toc93070688"/>
    </w:p>
    <w:p w14:paraId="765B5380" w14:textId="77777777" w:rsidR="009803CD" w:rsidRPr="0000224E" w:rsidRDefault="009803CD" w:rsidP="009803CD">
      <w:pPr>
        <w:pStyle w:val="Heading3"/>
        <w:rPr>
          <w:rFonts w:eastAsia="DengXian"/>
          <w:lang w:eastAsia="zh-CN"/>
        </w:rPr>
      </w:pPr>
      <w:bookmarkStart w:id="403" w:name="_Toc161389194"/>
      <w:r w:rsidRPr="0000224E">
        <w:rPr>
          <w:rFonts w:eastAsia="DengXian"/>
          <w:lang w:eastAsia="zh-CN"/>
        </w:rPr>
        <w:t>6.X.4</w:t>
      </w:r>
      <w:r w:rsidRPr="0000224E">
        <w:rPr>
          <w:rFonts w:eastAsia="DengXian"/>
          <w:lang w:eastAsia="zh-CN"/>
        </w:rPr>
        <w:tab/>
      </w:r>
      <w:bookmarkEnd w:id="399"/>
      <w:bookmarkEnd w:id="400"/>
      <w:bookmarkEnd w:id="401"/>
      <w:r w:rsidRPr="0000224E">
        <w:rPr>
          <w:rFonts w:eastAsia="DengXian"/>
        </w:rPr>
        <w:t>Impacts on services, entities and interfaces</w:t>
      </w:r>
      <w:bookmarkEnd w:id="402"/>
      <w:bookmarkEnd w:id="403"/>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04" w:name="_Toc160521067"/>
    </w:p>
    <w:p w14:paraId="4CF0EBDC" w14:textId="77777777" w:rsidR="009803CD" w:rsidRPr="0000224E" w:rsidRDefault="009803CD" w:rsidP="009803CD">
      <w:pPr>
        <w:pStyle w:val="Heading1"/>
        <w:rPr>
          <w:rFonts w:hint="eastAsia"/>
          <w:lang w:eastAsia="zh-CN"/>
        </w:rPr>
      </w:pPr>
      <w:bookmarkStart w:id="405" w:name="_Toc161389195"/>
      <w:r w:rsidRPr="0000224E">
        <w:rPr>
          <w:lang w:eastAsia="zh-CN"/>
        </w:rPr>
        <w:t>7</w:t>
      </w:r>
      <w:r w:rsidRPr="0000224E">
        <w:rPr>
          <w:lang w:eastAsia="zh-CN"/>
        </w:rPr>
        <w:tab/>
        <w:t>Overall Evaluation</w:t>
      </w:r>
      <w:bookmarkEnd w:id="67"/>
      <w:bookmarkEnd w:id="68"/>
      <w:bookmarkEnd w:id="69"/>
      <w:bookmarkEnd w:id="404"/>
      <w:bookmarkEnd w:id="405"/>
    </w:p>
    <w:p w14:paraId="519528D2" w14:textId="77777777" w:rsidR="009803CD" w:rsidRPr="00786313" w:rsidRDefault="009803CD" w:rsidP="009803CD">
      <w:pPr>
        <w:pStyle w:val="EditorsNote"/>
        <w:rPr>
          <w:rFonts w:hint="eastAsia"/>
        </w:rPr>
      </w:pPr>
      <w:r>
        <w:t>Editor's note:</w:t>
      </w:r>
      <w:r>
        <w:tab/>
        <w:t>This clause will provide evaluation of different solutions.</w:t>
      </w:r>
    </w:p>
    <w:p w14:paraId="624BDF39" w14:textId="77777777" w:rsidR="009803CD" w:rsidRPr="00786313" w:rsidRDefault="009803CD" w:rsidP="009803CD">
      <w:pPr>
        <w:rPr>
          <w:rFonts w:eastAsia="DengXian"/>
        </w:rPr>
      </w:pPr>
      <w:bookmarkStart w:id="406" w:name="_Toc160521068"/>
    </w:p>
    <w:p w14:paraId="13BF6CDE" w14:textId="77777777" w:rsidR="009803CD" w:rsidRPr="0000224E" w:rsidRDefault="009803CD" w:rsidP="009803CD">
      <w:pPr>
        <w:pStyle w:val="Heading1"/>
      </w:pPr>
      <w:bookmarkStart w:id="407" w:name="_Toc161389196"/>
      <w:r w:rsidRPr="0000224E">
        <w:t>8</w:t>
      </w:r>
      <w:r w:rsidRPr="0000224E">
        <w:tab/>
        <w:t>Conclusions</w:t>
      </w:r>
      <w:bookmarkEnd w:id="63"/>
      <w:bookmarkEnd w:id="64"/>
      <w:bookmarkEnd w:id="65"/>
      <w:bookmarkEnd w:id="66"/>
      <w:bookmarkEnd w:id="406"/>
      <w:bookmarkEnd w:id="407"/>
    </w:p>
    <w:p w14:paraId="31C04E5A" w14:textId="77777777" w:rsidR="009803CD" w:rsidRPr="00786313" w:rsidRDefault="009803CD" w:rsidP="009803CD">
      <w:pPr>
        <w:pStyle w:val="EditorsNote"/>
        <w:rPr>
          <w:rFonts w:hint="eastAsia"/>
        </w:rPr>
      </w:pPr>
      <w:r>
        <w:t>Editor's note:</w:t>
      </w:r>
      <w:r>
        <w:tab/>
        <w:t>This clause will list conclusions that have been agreed during the course of the study item activities.</w:t>
      </w:r>
    </w:p>
    <w:p w14:paraId="398A9409" w14:textId="77777777" w:rsidR="009803CD" w:rsidRPr="00786313" w:rsidRDefault="009803CD" w:rsidP="009803CD">
      <w:pPr>
        <w:rPr>
          <w:rFonts w:eastAsia="DengXian"/>
        </w:rPr>
      </w:pPr>
      <w:bookmarkStart w:id="408" w:name="_Toc160521069"/>
    </w:p>
    <w:p w14:paraId="145DDFBC" w14:textId="77777777" w:rsidR="009803CD" w:rsidRPr="0000224E" w:rsidRDefault="009803CD" w:rsidP="009803CD">
      <w:pPr>
        <w:pStyle w:val="Heading9"/>
      </w:pPr>
      <w:r>
        <w:br w:type="page"/>
      </w:r>
      <w:bookmarkStart w:id="409" w:name="_Toc161389197"/>
      <w:r w:rsidRPr="0000224E">
        <w:lastRenderedPageBreak/>
        <w:t>Annex A:</w:t>
      </w:r>
      <w:r w:rsidRPr="0000224E">
        <w:br/>
        <w:t>Change history</w:t>
      </w:r>
      <w:bookmarkEnd w:id="408"/>
      <w:bookmarkEnd w:id="4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2450BE">
        <w:trPr>
          <w:cantSplit/>
        </w:trPr>
        <w:tc>
          <w:tcPr>
            <w:tcW w:w="9639" w:type="dxa"/>
            <w:gridSpan w:val="8"/>
            <w:tcBorders>
              <w:bottom w:val="nil"/>
            </w:tcBorders>
            <w:shd w:val="solid" w:color="FFFFFF" w:fill="auto"/>
          </w:tcPr>
          <w:bookmarkEnd w:id="62"/>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2450BE">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9803CD" w:rsidRPr="0000224E" w14:paraId="10C6BDA5" w14:textId="77777777" w:rsidTr="002450BE">
        <w:trPr>
          <w:trHeight w:val="255"/>
        </w:trPr>
        <w:tc>
          <w:tcPr>
            <w:tcW w:w="800" w:type="dxa"/>
            <w:tcBorders>
              <w:bottom w:val="single" w:sz="4" w:space="0" w:color="auto"/>
            </w:tcBorders>
            <w:shd w:val="solid" w:color="FFFFFF" w:fill="auto"/>
          </w:tcPr>
          <w:p w14:paraId="00F4BBFB" w14:textId="77777777" w:rsidR="009803CD" w:rsidRPr="0000224E" w:rsidRDefault="009803CD" w:rsidP="002450BE">
            <w:pPr>
              <w:pStyle w:val="TAC"/>
              <w:rPr>
                <w:sz w:val="16"/>
                <w:szCs w:val="16"/>
              </w:rPr>
            </w:pPr>
            <w:r w:rsidRPr="0000224E">
              <w:rPr>
                <w:sz w:val="16"/>
                <w:szCs w:val="16"/>
              </w:rPr>
              <w:t>2024-01</w:t>
            </w:r>
          </w:p>
        </w:tc>
        <w:tc>
          <w:tcPr>
            <w:tcW w:w="800" w:type="dxa"/>
            <w:tcBorders>
              <w:bottom w:val="single" w:sz="4" w:space="0" w:color="auto"/>
            </w:tcBorders>
            <w:shd w:val="solid" w:color="FFFFFF" w:fill="auto"/>
          </w:tcPr>
          <w:p w14:paraId="47DC3060" w14:textId="77777777" w:rsidR="009803CD" w:rsidRPr="0000224E" w:rsidRDefault="009803CD" w:rsidP="002450BE">
            <w:pPr>
              <w:pStyle w:val="TAC"/>
              <w:rPr>
                <w:sz w:val="16"/>
                <w:szCs w:val="16"/>
              </w:rPr>
            </w:pPr>
            <w:r w:rsidRPr="0000224E">
              <w:rPr>
                <w:sz w:val="16"/>
                <w:szCs w:val="16"/>
              </w:rPr>
              <w:t>SA2#160-Ah Hoc-e</w:t>
            </w:r>
          </w:p>
        </w:tc>
        <w:tc>
          <w:tcPr>
            <w:tcW w:w="1094" w:type="dxa"/>
            <w:tcBorders>
              <w:bottom w:val="single" w:sz="4" w:space="0" w:color="auto"/>
            </w:tcBorders>
            <w:shd w:val="solid" w:color="FFFFFF" w:fill="auto"/>
          </w:tcPr>
          <w:p w14:paraId="6538A273" w14:textId="77777777" w:rsidR="009803CD" w:rsidRPr="0000224E" w:rsidRDefault="009803CD" w:rsidP="002450BE">
            <w:pPr>
              <w:pStyle w:val="TAC"/>
              <w:rPr>
                <w:sz w:val="16"/>
                <w:szCs w:val="16"/>
              </w:rPr>
            </w:pPr>
          </w:p>
        </w:tc>
        <w:tc>
          <w:tcPr>
            <w:tcW w:w="425" w:type="dxa"/>
            <w:tcBorders>
              <w:bottom w:val="single" w:sz="4" w:space="0" w:color="auto"/>
            </w:tcBorders>
            <w:shd w:val="solid" w:color="FFFFFF" w:fill="auto"/>
          </w:tcPr>
          <w:p w14:paraId="48BCF755" w14:textId="77777777" w:rsidR="009803CD" w:rsidRPr="0000224E" w:rsidRDefault="009803CD" w:rsidP="002450BE">
            <w:pPr>
              <w:pStyle w:val="TAL"/>
              <w:rPr>
                <w:sz w:val="16"/>
                <w:szCs w:val="16"/>
              </w:rPr>
            </w:pPr>
          </w:p>
        </w:tc>
        <w:tc>
          <w:tcPr>
            <w:tcW w:w="425" w:type="dxa"/>
            <w:tcBorders>
              <w:bottom w:val="single" w:sz="4" w:space="0" w:color="auto"/>
            </w:tcBorders>
            <w:shd w:val="solid" w:color="FFFFFF" w:fill="auto"/>
          </w:tcPr>
          <w:p w14:paraId="146964C1" w14:textId="77777777" w:rsidR="009803CD" w:rsidRPr="0000224E" w:rsidRDefault="009803CD" w:rsidP="002450BE">
            <w:pPr>
              <w:pStyle w:val="TAR"/>
              <w:rPr>
                <w:sz w:val="16"/>
                <w:szCs w:val="16"/>
              </w:rPr>
            </w:pPr>
          </w:p>
        </w:tc>
        <w:tc>
          <w:tcPr>
            <w:tcW w:w="425" w:type="dxa"/>
            <w:tcBorders>
              <w:bottom w:val="single" w:sz="4" w:space="0" w:color="auto"/>
            </w:tcBorders>
            <w:shd w:val="solid" w:color="FFFFFF" w:fill="auto"/>
          </w:tcPr>
          <w:p w14:paraId="2A4AF0AB" w14:textId="77777777" w:rsidR="009803CD" w:rsidRPr="0000224E" w:rsidRDefault="009803CD" w:rsidP="002450BE">
            <w:pPr>
              <w:pStyle w:val="TAC"/>
              <w:rPr>
                <w:sz w:val="16"/>
                <w:szCs w:val="16"/>
              </w:rPr>
            </w:pPr>
          </w:p>
        </w:tc>
        <w:tc>
          <w:tcPr>
            <w:tcW w:w="4962" w:type="dxa"/>
            <w:tcBorders>
              <w:bottom w:val="single" w:sz="4" w:space="0" w:color="auto"/>
            </w:tcBorders>
            <w:shd w:val="solid" w:color="FFFFFF" w:fill="auto"/>
          </w:tcPr>
          <w:p w14:paraId="17FF9E93" w14:textId="77777777" w:rsidR="009803CD" w:rsidRPr="0000224E" w:rsidRDefault="009803CD" w:rsidP="002450BE">
            <w:pPr>
              <w:pStyle w:val="TAL"/>
              <w:rPr>
                <w:sz w:val="16"/>
                <w:szCs w:val="16"/>
              </w:rPr>
            </w:pPr>
            <w:r w:rsidRPr="0000224E">
              <w:rPr>
                <w:sz w:val="16"/>
                <w:szCs w:val="16"/>
              </w:rPr>
              <w:t>Initial TR skeleton.</w:t>
            </w:r>
          </w:p>
        </w:tc>
        <w:tc>
          <w:tcPr>
            <w:tcW w:w="708" w:type="dxa"/>
            <w:tcBorders>
              <w:bottom w:val="single" w:sz="4" w:space="0" w:color="auto"/>
            </w:tcBorders>
            <w:shd w:val="solid" w:color="FFFFFF" w:fill="auto"/>
          </w:tcPr>
          <w:p w14:paraId="447327B2" w14:textId="77777777" w:rsidR="009803CD" w:rsidRPr="0000224E" w:rsidRDefault="009803CD" w:rsidP="002450BE">
            <w:pPr>
              <w:pStyle w:val="TAC"/>
              <w:rPr>
                <w:sz w:val="16"/>
                <w:szCs w:val="16"/>
              </w:rPr>
            </w:pPr>
            <w:r w:rsidRPr="0000224E">
              <w:rPr>
                <w:sz w:val="16"/>
                <w:szCs w:val="16"/>
              </w:rPr>
              <w:t>0.0.0</w:t>
            </w:r>
          </w:p>
        </w:tc>
      </w:tr>
      <w:tr w:rsidR="009803CD" w:rsidRPr="006B0D02" w14:paraId="1B4F3AE8" w14:textId="77777777" w:rsidTr="002450BE">
        <w:trPr>
          <w:trHeight w:val="260"/>
        </w:trPr>
        <w:tc>
          <w:tcPr>
            <w:tcW w:w="800" w:type="dxa"/>
            <w:tcBorders>
              <w:top w:val="single" w:sz="4" w:space="0" w:color="auto"/>
              <w:bottom w:val="single" w:sz="4" w:space="0" w:color="auto"/>
            </w:tcBorders>
            <w:shd w:val="solid" w:color="FFFFFF" w:fill="auto"/>
          </w:tcPr>
          <w:p w14:paraId="33661E96" w14:textId="77777777" w:rsidR="009803CD" w:rsidRPr="0000224E" w:rsidRDefault="009803CD" w:rsidP="002450BE">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9803CD" w:rsidRPr="0000224E" w:rsidRDefault="009803CD" w:rsidP="002450BE">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7E5E69F0"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07131C05"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03269ACD"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7B0D59AD" w14:textId="77777777" w:rsidR="009803CD" w:rsidRPr="0000224E" w:rsidRDefault="009803CD" w:rsidP="002450BE">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9803CD" w:rsidRDefault="009803CD" w:rsidP="002450BE">
            <w:pPr>
              <w:pStyle w:val="TAC"/>
              <w:rPr>
                <w:sz w:val="16"/>
                <w:szCs w:val="16"/>
              </w:rPr>
            </w:pPr>
            <w:r w:rsidRPr="0000224E">
              <w:rPr>
                <w:sz w:val="16"/>
                <w:szCs w:val="16"/>
              </w:rPr>
              <w:t>0.1.0</w:t>
            </w:r>
          </w:p>
        </w:tc>
      </w:tr>
      <w:tr w:rsidR="009803CD" w:rsidRPr="006B0D02" w14:paraId="6F5AF2B4" w14:textId="77777777" w:rsidTr="002450BE">
        <w:trPr>
          <w:trHeight w:val="74"/>
        </w:trPr>
        <w:tc>
          <w:tcPr>
            <w:tcW w:w="800" w:type="dxa"/>
            <w:tcBorders>
              <w:top w:val="single" w:sz="4" w:space="0" w:color="auto"/>
              <w:bottom w:val="single" w:sz="4" w:space="0" w:color="auto"/>
            </w:tcBorders>
            <w:shd w:val="solid" w:color="FFFFFF" w:fill="auto"/>
          </w:tcPr>
          <w:p w14:paraId="49938616" w14:textId="77777777" w:rsidR="009803CD" w:rsidRPr="0000224E" w:rsidRDefault="009803CD" w:rsidP="002450BE">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9803CD" w:rsidRPr="0000224E" w:rsidRDefault="009803CD" w:rsidP="002450BE">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0AF92275"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12AB9B14"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5C69070F"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4440BE83" w14:textId="77777777" w:rsidR="009803CD" w:rsidRPr="0000224E" w:rsidRDefault="009803CD" w:rsidP="002450BE">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9803CD" w:rsidRPr="0000224E" w:rsidRDefault="009803CD" w:rsidP="002450BE">
            <w:pPr>
              <w:pStyle w:val="TAC"/>
              <w:rPr>
                <w:sz w:val="16"/>
                <w:szCs w:val="16"/>
              </w:rPr>
            </w:pPr>
            <w:r>
              <w:rPr>
                <w:sz w:val="16"/>
                <w:szCs w:val="16"/>
              </w:rPr>
              <w:t>0.2.0</w:t>
            </w:r>
          </w:p>
        </w:tc>
      </w:tr>
    </w:tbl>
    <w:p w14:paraId="6AE5F0B0" w14:textId="0F1DE805" w:rsidR="00080512" w:rsidRPr="009803CD" w:rsidRDefault="00080512" w:rsidP="009803CD"/>
    <w:sectPr w:rsidR="00080512" w:rsidRPr="009803CD">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0B942" w14:textId="77777777" w:rsidR="00D926C6" w:rsidRDefault="00D926C6">
      <w:r>
        <w:separator/>
      </w:r>
    </w:p>
  </w:endnote>
  <w:endnote w:type="continuationSeparator" w:id="0">
    <w:p w14:paraId="0909B14C" w14:textId="77777777" w:rsidR="00D926C6" w:rsidRDefault="00D926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68D71" w14:textId="77777777" w:rsidR="00D926C6" w:rsidRDefault="00D926C6">
      <w:r>
        <w:separator/>
      </w:r>
    </w:p>
  </w:footnote>
  <w:footnote w:type="continuationSeparator" w:id="0">
    <w:p w14:paraId="4231756F" w14:textId="77777777" w:rsidR="00D926C6" w:rsidRDefault="00D926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69AB1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CFC">
      <w:rPr>
        <w:rFonts w:ascii="Arial" w:hAnsi="Arial" w:cs="Arial"/>
        <w:b/>
        <w:noProof/>
        <w:sz w:val="18"/>
        <w:szCs w:val="18"/>
      </w:rPr>
      <w:t>3GPP TR 23.700-49 V0.2.0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AAB0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CF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842A1E"/>
    <w:multiLevelType w:val="singleLevel"/>
    <w:tmpl w:val="E1842A1E"/>
    <w:lvl w:ilvl="0">
      <w:start w:val="1"/>
      <w:numFmt w:val="decimal"/>
      <w:lvlText w:val="%1."/>
      <w:lvlJc w:val="left"/>
    </w:lvl>
  </w:abstractNum>
  <w:abstractNum w:abstractNumId="1" w15:restartNumberingAfterBreak="0">
    <w:nsid w:val="EFEA21F5"/>
    <w:multiLevelType w:val="multilevel"/>
    <w:tmpl w:val="EFEA21F5"/>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3418E9"/>
    <w:multiLevelType w:val="hybridMultilevel"/>
    <w:tmpl w:val="0FB8511C"/>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85C5F99"/>
    <w:multiLevelType w:val="hybridMultilevel"/>
    <w:tmpl w:val="9ED87680"/>
    <w:lvl w:ilvl="0" w:tplc="7792825C">
      <w:start w:val="2"/>
      <w:numFmt w:val="bullet"/>
      <w:lvlText w:val="-"/>
      <w:lvlJc w:val="left"/>
      <w:pPr>
        <w:ind w:left="765" w:hanging="360"/>
      </w:pPr>
      <w:rPr>
        <w:rFonts w:ascii="Times New Roman" w:eastAsia="DengXian" w:hAnsi="Times New Roman" w:cs="Times New Roman" w:hint="default"/>
      </w:rPr>
    </w:lvl>
    <w:lvl w:ilvl="1" w:tplc="04090003" w:tentative="1">
      <w:start w:val="1"/>
      <w:numFmt w:val="bullet"/>
      <w:lvlText w:val=""/>
      <w:lvlJc w:val="left"/>
      <w:pPr>
        <w:ind w:left="1245" w:hanging="420"/>
      </w:pPr>
      <w:rPr>
        <w:rFonts w:ascii="Wingdings" w:hAnsi="Wingdings" w:hint="default"/>
      </w:rPr>
    </w:lvl>
    <w:lvl w:ilvl="2" w:tplc="04090005" w:tentative="1">
      <w:start w:val="1"/>
      <w:numFmt w:val="bullet"/>
      <w:lvlText w:val=""/>
      <w:lvlJc w:val="left"/>
      <w:pPr>
        <w:ind w:left="1665" w:hanging="420"/>
      </w:pPr>
      <w:rPr>
        <w:rFonts w:ascii="Wingdings" w:hAnsi="Wingdings" w:hint="default"/>
      </w:rPr>
    </w:lvl>
    <w:lvl w:ilvl="3" w:tplc="04090001" w:tentative="1">
      <w:start w:val="1"/>
      <w:numFmt w:val="bullet"/>
      <w:lvlText w:val=""/>
      <w:lvlJc w:val="left"/>
      <w:pPr>
        <w:ind w:left="2085" w:hanging="420"/>
      </w:pPr>
      <w:rPr>
        <w:rFonts w:ascii="Wingdings" w:hAnsi="Wingdings" w:hint="default"/>
      </w:rPr>
    </w:lvl>
    <w:lvl w:ilvl="4" w:tplc="04090003" w:tentative="1">
      <w:start w:val="1"/>
      <w:numFmt w:val="bullet"/>
      <w:lvlText w:val=""/>
      <w:lvlJc w:val="left"/>
      <w:pPr>
        <w:ind w:left="2505" w:hanging="420"/>
      </w:pPr>
      <w:rPr>
        <w:rFonts w:ascii="Wingdings" w:hAnsi="Wingdings" w:hint="default"/>
      </w:rPr>
    </w:lvl>
    <w:lvl w:ilvl="5" w:tplc="04090005" w:tentative="1">
      <w:start w:val="1"/>
      <w:numFmt w:val="bullet"/>
      <w:lvlText w:val=""/>
      <w:lvlJc w:val="left"/>
      <w:pPr>
        <w:ind w:left="2925" w:hanging="420"/>
      </w:pPr>
      <w:rPr>
        <w:rFonts w:ascii="Wingdings" w:hAnsi="Wingdings" w:hint="default"/>
      </w:rPr>
    </w:lvl>
    <w:lvl w:ilvl="6" w:tplc="04090001" w:tentative="1">
      <w:start w:val="1"/>
      <w:numFmt w:val="bullet"/>
      <w:lvlText w:val=""/>
      <w:lvlJc w:val="left"/>
      <w:pPr>
        <w:ind w:left="3345" w:hanging="420"/>
      </w:pPr>
      <w:rPr>
        <w:rFonts w:ascii="Wingdings" w:hAnsi="Wingdings" w:hint="default"/>
      </w:rPr>
    </w:lvl>
    <w:lvl w:ilvl="7" w:tplc="04090003" w:tentative="1">
      <w:start w:val="1"/>
      <w:numFmt w:val="bullet"/>
      <w:lvlText w:val=""/>
      <w:lvlJc w:val="left"/>
      <w:pPr>
        <w:ind w:left="3765" w:hanging="420"/>
      </w:pPr>
      <w:rPr>
        <w:rFonts w:ascii="Wingdings" w:hAnsi="Wingdings" w:hint="default"/>
      </w:rPr>
    </w:lvl>
    <w:lvl w:ilvl="8" w:tplc="04090005" w:tentative="1">
      <w:start w:val="1"/>
      <w:numFmt w:val="bullet"/>
      <w:lvlText w:val=""/>
      <w:lvlJc w:val="left"/>
      <w:pPr>
        <w:ind w:left="4185" w:hanging="420"/>
      </w:pPr>
      <w:rPr>
        <w:rFonts w:ascii="Wingdings" w:hAnsi="Wingdings" w:hint="default"/>
      </w:rPr>
    </w:lvl>
  </w:abstractNum>
  <w:abstractNum w:abstractNumId="16" w15:restartNumberingAfterBreak="0">
    <w:nsid w:val="090116AC"/>
    <w:multiLevelType w:val="hybridMultilevel"/>
    <w:tmpl w:val="D0DE7D6E"/>
    <w:lvl w:ilvl="0" w:tplc="9426E7B0">
      <w:start w:val="15"/>
      <w:numFmt w:val="bullet"/>
      <w:lvlText w:val="-"/>
      <w:lvlJc w:val="left"/>
      <w:pPr>
        <w:ind w:left="704" w:hanging="420"/>
      </w:pPr>
      <w:rPr>
        <w:rFonts w:ascii="Times New Roman" w:eastAsia="Malgun Gothic" w:hAnsi="Times New Roman" w:cs="Times New Roman" w:hint="default"/>
        <w:i/>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AC66ED8"/>
    <w:multiLevelType w:val="hybridMultilevel"/>
    <w:tmpl w:val="1BDADA70"/>
    <w:lvl w:ilvl="0" w:tplc="0FD0F69C">
      <w:numFmt w:val="bullet"/>
      <w:lvlText w:val="-"/>
      <w:lvlJc w:val="left"/>
      <w:pPr>
        <w:ind w:left="1287" w:hanging="360"/>
      </w:pPr>
      <w:rPr>
        <w:rFonts w:ascii="Times New Roman" w:eastAsia="DengXian" w:hAnsi="Times New Roman" w:cs="Times New Roman" w:hint="default"/>
        <w:color w:val="000000"/>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0BA84E64"/>
    <w:multiLevelType w:val="hybridMultilevel"/>
    <w:tmpl w:val="43E29DE4"/>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CFC4ABB"/>
    <w:multiLevelType w:val="hybridMultilevel"/>
    <w:tmpl w:val="76D66624"/>
    <w:lvl w:ilvl="0" w:tplc="9426E7B0">
      <w:start w:val="15"/>
      <w:numFmt w:val="bullet"/>
      <w:lvlText w:val="-"/>
      <w:lvlJc w:val="left"/>
      <w:pPr>
        <w:ind w:left="987" w:hanging="420"/>
      </w:pPr>
      <w:rPr>
        <w:rFonts w:ascii="Times New Roman" w:eastAsia="Malgun Gothic" w:hAnsi="Times New Roman" w:cs="Times New Roman" w:hint="default"/>
        <w:i/>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0DC62614"/>
    <w:multiLevelType w:val="hybridMultilevel"/>
    <w:tmpl w:val="2472A9EE"/>
    <w:lvl w:ilvl="0" w:tplc="4ECA1FCC">
      <w:start w:val="7"/>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FFB47A0"/>
    <w:multiLevelType w:val="hybridMultilevel"/>
    <w:tmpl w:val="83B2D002"/>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110223CA"/>
    <w:multiLevelType w:val="hybridMultilevel"/>
    <w:tmpl w:val="7EA4C4DC"/>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127136D3"/>
    <w:multiLevelType w:val="hybridMultilevel"/>
    <w:tmpl w:val="C688010E"/>
    <w:lvl w:ilvl="0" w:tplc="74AC6358">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58137A8"/>
    <w:multiLevelType w:val="multilevel"/>
    <w:tmpl w:val="35F4634A"/>
    <w:lvl w:ilvl="0">
      <w:start w:val="1"/>
      <w:numFmt w:val="decimal"/>
      <w:lvlText w:val="%1."/>
      <w:lvlJc w:val="left"/>
      <w:pPr>
        <w:ind w:left="704" w:hanging="420"/>
      </w:pPr>
    </w:lvl>
    <w:lvl w:ilvl="1">
      <w:start w:val="4"/>
      <w:numFmt w:val="decimal"/>
      <w:isLgl/>
      <w:lvlText w:val="%1.%2"/>
      <w:lvlJc w:val="left"/>
      <w:pPr>
        <w:ind w:left="954" w:hanging="670"/>
      </w:pPr>
      <w:rPr>
        <w:rFonts w:hint="default"/>
        <w:b w:val="0"/>
      </w:rPr>
    </w:lvl>
    <w:lvl w:ilvl="2">
      <w:start w:val="3"/>
      <w:numFmt w:val="decimal"/>
      <w:isLgl/>
      <w:lvlText w:val="%1.%2.%3"/>
      <w:lvlJc w:val="left"/>
      <w:pPr>
        <w:ind w:left="1004" w:hanging="720"/>
      </w:pPr>
      <w:rPr>
        <w:rFonts w:hint="default"/>
        <w:b w:val="0"/>
      </w:rPr>
    </w:lvl>
    <w:lvl w:ilvl="3">
      <w:start w:val="3"/>
      <w:numFmt w:val="decimal"/>
      <w:isLgl/>
      <w:lvlText w:val="%1.%2.%3.%4"/>
      <w:lvlJc w:val="left"/>
      <w:pPr>
        <w:ind w:left="1004" w:hanging="720"/>
      </w:pPr>
      <w:rPr>
        <w:rFonts w:hint="default"/>
        <w:b w:val="0"/>
      </w:rPr>
    </w:lvl>
    <w:lvl w:ilvl="4">
      <w:start w:val="1"/>
      <w:numFmt w:val="decimal"/>
      <w:isLgl/>
      <w:lvlText w:val="%1.%2.%3.%4.%5"/>
      <w:lvlJc w:val="left"/>
      <w:pPr>
        <w:ind w:left="1364" w:hanging="1080"/>
      </w:pPr>
      <w:rPr>
        <w:rFonts w:hint="default"/>
        <w:b w:val="0"/>
      </w:rPr>
    </w:lvl>
    <w:lvl w:ilvl="5">
      <w:start w:val="1"/>
      <w:numFmt w:val="decimal"/>
      <w:isLgl/>
      <w:lvlText w:val="%1.%2.%3.%4.%5.%6"/>
      <w:lvlJc w:val="left"/>
      <w:pPr>
        <w:ind w:left="1364" w:hanging="1080"/>
      </w:pPr>
      <w:rPr>
        <w:rFonts w:hint="default"/>
        <w:b w:val="0"/>
      </w:rPr>
    </w:lvl>
    <w:lvl w:ilvl="6">
      <w:start w:val="1"/>
      <w:numFmt w:val="decimal"/>
      <w:isLgl/>
      <w:lvlText w:val="%1.%2.%3.%4.%5.%6.%7"/>
      <w:lvlJc w:val="left"/>
      <w:pPr>
        <w:ind w:left="1724" w:hanging="1440"/>
      </w:pPr>
      <w:rPr>
        <w:rFonts w:hint="default"/>
        <w:b w:val="0"/>
      </w:rPr>
    </w:lvl>
    <w:lvl w:ilvl="7">
      <w:start w:val="1"/>
      <w:numFmt w:val="decimal"/>
      <w:isLgl/>
      <w:lvlText w:val="%1.%2.%3.%4.%5.%6.%7.%8"/>
      <w:lvlJc w:val="left"/>
      <w:pPr>
        <w:ind w:left="1724" w:hanging="1440"/>
      </w:pPr>
      <w:rPr>
        <w:rFonts w:hint="default"/>
        <w:b w:val="0"/>
      </w:rPr>
    </w:lvl>
    <w:lvl w:ilvl="8">
      <w:start w:val="1"/>
      <w:numFmt w:val="decimal"/>
      <w:isLgl/>
      <w:lvlText w:val="%1.%2.%3.%4.%5.%6.%7.%8.%9"/>
      <w:lvlJc w:val="left"/>
      <w:pPr>
        <w:ind w:left="1724" w:hanging="1440"/>
      </w:pPr>
      <w:rPr>
        <w:rFonts w:hint="default"/>
        <w:b w:val="0"/>
      </w:rPr>
    </w:lvl>
  </w:abstractNum>
  <w:abstractNum w:abstractNumId="26" w15:restartNumberingAfterBreak="0">
    <w:nsid w:val="1E40311B"/>
    <w:multiLevelType w:val="hybridMultilevel"/>
    <w:tmpl w:val="29C6D4F6"/>
    <w:lvl w:ilvl="0" w:tplc="E6283002">
      <w:start w:val="14"/>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1FFD5821"/>
    <w:multiLevelType w:val="hybridMultilevel"/>
    <w:tmpl w:val="5792CCFC"/>
    <w:lvl w:ilvl="0" w:tplc="1534CFD2">
      <w:start w:val="11"/>
      <w:numFmt w:val="decimal"/>
      <w:lvlText w:val="%1."/>
      <w:lvlJc w:val="left"/>
      <w:pPr>
        <w:ind w:left="704"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2BF3CBE"/>
    <w:multiLevelType w:val="hybridMultilevel"/>
    <w:tmpl w:val="1C44DD48"/>
    <w:lvl w:ilvl="0" w:tplc="7792825C">
      <w:start w:val="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631A22"/>
    <w:multiLevelType w:val="hybridMultilevel"/>
    <w:tmpl w:val="A3BE2894"/>
    <w:lvl w:ilvl="0" w:tplc="CB0AF9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810299"/>
    <w:multiLevelType w:val="hybridMultilevel"/>
    <w:tmpl w:val="24AC1BF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2D0E3F4B"/>
    <w:multiLevelType w:val="hybridMultilevel"/>
    <w:tmpl w:val="BB38D92A"/>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2E117D6"/>
    <w:multiLevelType w:val="hybridMultilevel"/>
    <w:tmpl w:val="63ECE4E6"/>
    <w:lvl w:ilvl="0" w:tplc="9426E7B0">
      <w:start w:val="15"/>
      <w:numFmt w:val="bullet"/>
      <w:lvlText w:val="-"/>
      <w:lvlJc w:val="left"/>
      <w:pPr>
        <w:ind w:left="704" w:hanging="420"/>
      </w:pPr>
      <w:rPr>
        <w:rFonts w:ascii="Times New Roman" w:eastAsia="Malgun Gothic" w:hAnsi="Times New Roman" w:cs="Times New Roman" w:hint="default"/>
        <w:i/>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3561AF1"/>
    <w:multiLevelType w:val="hybridMultilevel"/>
    <w:tmpl w:val="C65657A4"/>
    <w:lvl w:ilvl="0" w:tplc="C25E2442">
      <w:start w:val="1"/>
      <w:numFmt w:val="lowerLetter"/>
      <w:lvlText w:val="%1)"/>
      <w:lvlJc w:val="left"/>
      <w:pPr>
        <w:ind w:left="1800" w:hanging="360"/>
      </w:pPr>
      <w:rPr>
        <w:rFonts w:ascii="Times New Roman" w:eastAsia="Times New Roman" w:hAnsi="Times New Roman" w:cs="Times New 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15:restartNumberingAfterBreak="0">
    <w:nsid w:val="34444679"/>
    <w:multiLevelType w:val="hybridMultilevel"/>
    <w:tmpl w:val="CA607FCE"/>
    <w:lvl w:ilvl="0" w:tplc="00000002">
      <w:start w:val="7"/>
      <w:numFmt w:val="bullet"/>
      <w:lvlText w:val="-"/>
      <w:lvlJc w:val="left"/>
      <w:pPr>
        <w:ind w:left="720" w:hanging="360"/>
      </w:pPr>
      <w:rPr>
        <w:rFonts w:ascii="Arial"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145D4F"/>
    <w:multiLevelType w:val="hybridMultilevel"/>
    <w:tmpl w:val="BBECF436"/>
    <w:lvl w:ilvl="0" w:tplc="7792825C">
      <w:start w:val="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CF25FF3"/>
    <w:multiLevelType w:val="hybridMultilevel"/>
    <w:tmpl w:val="5BC29C74"/>
    <w:lvl w:ilvl="0" w:tplc="B9964D72">
      <w:start w:val="1"/>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09D08FF"/>
    <w:multiLevelType w:val="hybridMultilevel"/>
    <w:tmpl w:val="894CBD16"/>
    <w:lvl w:ilvl="0" w:tplc="202A4C88">
      <w:start w:val="10"/>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1732160"/>
    <w:multiLevelType w:val="hybridMultilevel"/>
    <w:tmpl w:val="1A160C70"/>
    <w:lvl w:ilvl="0" w:tplc="00000002">
      <w:start w:val="7"/>
      <w:numFmt w:val="bullet"/>
      <w:lvlText w:val="-"/>
      <w:lvlJc w:val="left"/>
      <w:pPr>
        <w:ind w:left="720" w:hanging="360"/>
      </w:pPr>
      <w:rPr>
        <w:rFonts w:ascii="Arial"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6C060E"/>
    <w:multiLevelType w:val="singleLevel"/>
    <w:tmpl w:val="466C060E"/>
    <w:lvl w:ilvl="0">
      <w:start w:val="12"/>
      <w:numFmt w:val="upperLetter"/>
      <w:suff w:val="nothing"/>
      <w:lvlText w:val="%1-"/>
      <w:lvlJc w:val="left"/>
    </w:lvl>
  </w:abstractNum>
  <w:abstractNum w:abstractNumId="40" w15:restartNumberingAfterBreak="0">
    <w:nsid w:val="4B402D5C"/>
    <w:multiLevelType w:val="hybridMultilevel"/>
    <w:tmpl w:val="987A1F42"/>
    <w:lvl w:ilvl="0" w:tplc="C5E0D75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4B72265E"/>
    <w:multiLevelType w:val="hybridMultilevel"/>
    <w:tmpl w:val="66AE988E"/>
    <w:lvl w:ilvl="0" w:tplc="1C02CCB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4E59006F"/>
    <w:multiLevelType w:val="hybridMultilevel"/>
    <w:tmpl w:val="0248D176"/>
    <w:lvl w:ilvl="0" w:tplc="6C0474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02E2823"/>
    <w:multiLevelType w:val="hybridMultilevel"/>
    <w:tmpl w:val="E856E3AE"/>
    <w:lvl w:ilvl="0" w:tplc="9426E7B0">
      <w:start w:val="15"/>
      <w:numFmt w:val="bullet"/>
      <w:lvlText w:val="-"/>
      <w:lvlJc w:val="left"/>
      <w:pPr>
        <w:ind w:left="704" w:hanging="420"/>
      </w:pPr>
      <w:rPr>
        <w:rFonts w:ascii="Times New Roman" w:eastAsia="Malgun Gothic" w:hAnsi="Times New Roman" w:cs="Times New Roman" w:hint="default"/>
        <w:i/>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45"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25309C"/>
    <w:multiLevelType w:val="hybridMultilevel"/>
    <w:tmpl w:val="0EAADE8A"/>
    <w:lvl w:ilvl="0" w:tplc="7792825C">
      <w:start w:val="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F32949"/>
    <w:multiLevelType w:val="hybridMultilevel"/>
    <w:tmpl w:val="439E94A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02E0E7A"/>
    <w:multiLevelType w:val="hybridMultilevel"/>
    <w:tmpl w:val="C242DA62"/>
    <w:lvl w:ilvl="0" w:tplc="D43EDD00">
      <w:start w:val="6"/>
      <w:numFmt w:val="bullet"/>
      <w:lvlText w:val="-"/>
      <w:lvlJc w:val="left"/>
      <w:pPr>
        <w:ind w:left="1440" w:hanging="360"/>
      </w:pPr>
      <w:rPr>
        <w:rFonts w:ascii="Times New Roman" w:eastAsia="Malgun Gothic"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9" w15:restartNumberingAfterBreak="0">
    <w:nsid w:val="61606522"/>
    <w:multiLevelType w:val="hybridMultilevel"/>
    <w:tmpl w:val="F418BE70"/>
    <w:lvl w:ilvl="0" w:tplc="FEA6C772">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50" w15:restartNumberingAfterBreak="0">
    <w:nsid w:val="61670803"/>
    <w:multiLevelType w:val="hybridMultilevel"/>
    <w:tmpl w:val="9ECEBB74"/>
    <w:lvl w:ilvl="0" w:tplc="23A0001C">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51" w15:restartNumberingAfterBreak="0">
    <w:nsid w:val="61DC7E4F"/>
    <w:multiLevelType w:val="hybridMultilevel"/>
    <w:tmpl w:val="0614875A"/>
    <w:lvl w:ilvl="0" w:tplc="0FE6285C">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3A46035"/>
    <w:multiLevelType w:val="hybridMultilevel"/>
    <w:tmpl w:val="A9A0E5DE"/>
    <w:lvl w:ilvl="0" w:tplc="00000002">
      <w:start w:val="7"/>
      <w:numFmt w:val="bullet"/>
      <w:lvlText w:val="-"/>
      <w:lvlJc w:val="left"/>
      <w:pPr>
        <w:ind w:left="644" w:hanging="360"/>
      </w:pPr>
      <w:rPr>
        <w:rFonts w:ascii="Arial" w:hAnsi="Arial" w:cs="Arial"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53" w15:restartNumberingAfterBreak="0">
    <w:nsid w:val="65CF737F"/>
    <w:multiLevelType w:val="hybridMultilevel"/>
    <w:tmpl w:val="2F38D534"/>
    <w:lvl w:ilvl="0" w:tplc="D9C27FDC">
      <w:start w:val="10"/>
      <w:numFmt w:val="bullet"/>
      <w:lvlText w:val="-"/>
      <w:lvlJc w:val="left"/>
      <w:pPr>
        <w:ind w:left="1674" w:hanging="360"/>
      </w:pPr>
      <w:rPr>
        <w:rFonts w:ascii="Times New Roman" w:eastAsia="DengXian" w:hAnsi="Times New Roman" w:cs="Times New Roman" w:hint="default"/>
      </w:rPr>
    </w:lvl>
    <w:lvl w:ilvl="1" w:tplc="04090003" w:tentative="1">
      <w:start w:val="1"/>
      <w:numFmt w:val="bullet"/>
      <w:lvlText w:val="o"/>
      <w:lvlJc w:val="left"/>
      <w:pPr>
        <w:ind w:left="2394" w:hanging="360"/>
      </w:pPr>
      <w:rPr>
        <w:rFonts w:ascii="Courier New" w:hAnsi="Courier New" w:cs="Courier New" w:hint="default"/>
      </w:rPr>
    </w:lvl>
    <w:lvl w:ilvl="2" w:tplc="04090005" w:tentative="1">
      <w:start w:val="1"/>
      <w:numFmt w:val="bullet"/>
      <w:lvlText w:val=""/>
      <w:lvlJc w:val="left"/>
      <w:pPr>
        <w:ind w:left="3114" w:hanging="360"/>
      </w:pPr>
      <w:rPr>
        <w:rFonts w:ascii="Wingdings" w:hAnsi="Wingdings" w:hint="default"/>
      </w:rPr>
    </w:lvl>
    <w:lvl w:ilvl="3" w:tplc="04090001" w:tentative="1">
      <w:start w:val="1"/>
      <w:numFmt w:val="bullet"/>
      <w:lvlText w:val=""/>
      <w:lvlJc w:val="left"/>
      <w:pPr>
        <w:ind w:left="3834" w:hanging="360"/>
      </w:pPr>
      <w:rPr>
        <w:rFonts w:ascii="Symbol" w:hAnsi="Symbol" w:hint="default"/>
      </w:rPr>
    </w:lvl>
    <w:lvl w:ilvl="4" w:tplc="04090003" w:tentative="1">
      <w:start w:val="1"/>
      <w:numFmt w:val="bullet"/>
      <w:lvlText w:val="o"/>
      <w:lvlJc w:val="left"/>
      <w:pPr>
        <w:ind w:left="4554" w:hanging="360"/>
      </w:pPr>
      <w:rPr>
        <w:rFonts w:ascii="Courier New" w:hAnsi="Courier New" w:cs="Courier New" w:hint="default"/>
      </w:rPr>
    </w:lvl>
    <w:lvl w:ilvl="5" w:tplc="04090005" w:tentative="1">
      <w:start w:val="1"/>
      <w:numFmt w:val="bullet"/>
      <w:lvlText w:val=""/>
      <w:lvlJc w:val="left"/>
      <w:pPr>
        <w:ind w:left="5274" w:hanging="360"/>
      </w:pPr>
      <w:rPr>
        <w:rFonts w:ascii="Wingdings" w:hAnsi="Wingdings" w:hint="default"/>
      </w:rPr>
    </w:lvl>
    <w:lvl w:ilvl="6" w:tplc="04090001" w:tentative="1">
      <w:start w:val="1"/>
      <w:numFmt w:val="bullet"/>
      <w:lvlText w:val=""/>
      <w:lvlJc w:val="left"/>
      <w:pPr>
        <w:ind w:left="5994" w:hanging="360"/>
      </w:pPr>
      <w:rPr>
        <w:rFonts w:ascii="Symbol" w:hAnsi="Symbol" w:hint="default"/>
      </w:rPr>
    </w:lvl>
    <w:lvl w:ilvl="7" w:tplc="04090003" w:tentative="1">
      <w:start w:val="1"/>
      <w:numFmt w:val="bullet"/>
      <w:lvlText w:val="o"/>
      <w:lvlJc w:val="left"/>
      <w:pPr>
        <w:ind w:left="6714" w:hanging="360"/>
      </w:pPr>
      <w:rPr>
        <w:rFonts w:ascii="Courier New" w:hAnsi="Courier New" w:cs="Courier New" w:hint="default"/>
      </w:rPr>
    </w:lvl>
    <w:lvl w:ilvl="8" w:tplc="04090005" w:tentative="1">
      <w:start w:val="1"/>
      <w:numFmt w:val="bullet"/>
      <w:lvlText w:val=""/>
      <w:lvlJc w:val="left"/>
      <w:pPr>
        <w:ind w:left="7434" w:hanging="360"/>
      </w:pPr>
      <w:rPr>
        <w:rFonts w:ascii="Wingdings" w:hAnsi="Wingdings" w:hint="default"/>
      </w:r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A5E6A09"/>
    <w:multiLevelType w:val="hybridMultilevel"/>
    <w:tmpl w:val="008EA53E"/>
    <w:lvl w:ilvl="0" w:tplc="04090017">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6" w15:restartNumberingAfterBreak="0">
    <w:nsid w:val="6A994999"/>
    <w:multiLevelType w:val="hybridMultilevel"/>
    <w:tmpl w:val="508A51E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E61C42"/>
    <w:multiLevelType w:val="hybridMultilevel"/>
    <w:tmpl w:val="B0F08AAA"/>
    <w:lvl w:ilvl="0" w:tplc="00000002">
      <w:start w:val="7"/>
      <w:numFmt w:val="bullet"/>
      <w:lvlText w:val="-"/>
      <w:lvlJc w:val="left"/>
      <w:pPr>
        <w:ind w:left="720" w:hanging="360"/>
      </w:pPr>
      <w:rPr>
        <w:rFonts w:ascii="Arial"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CC93C42"/>
    <w:multiLevelType w:val="hybridMultilevel"/>
    <w:tmpl w:val="CDD28182"/>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D982BAC"/>
    <w:multiLevelType w:val="hybridMultilevel"/>
    <w:tmpl w:val="45A4285C"/>
    <w:lvl w:ilvl="0" w:tplc="7792825C">
      <w:start w:val="2"/>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E4E7A58"/>
    <w:multiLevelType w:val="hybridMultilevel"/>
    <w:tmpl w:val="AE9416CC"/>
    <w:lvl w:ilvl="0" w:tplc="101C80CE">
      <w:start w:val="3"/>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6E643D4C"/>
    <w:multiLevelType w:val="hybridMultilevel"/>
    <w:tmpl w:val="A4E0C72E"/>
    <w:lvl w:ilvl="0" w:tplc="9426E7B0">
      <w:start w:val="15"/>
      <w:numFmt w:val="bullet"/>
      <w:lvlText w:val="-"/>
      <w:lvlJc w:val="left"/>
      <w:pPr>
        <w:ind w:left="987" w:hanging="420"/>
      </w:pPr>
      <w:rPr>
        <w:rFonts w:ascii="Times New Roman" w:eastAsia="Malgun Gothic" w:hAnsi="Times New Roman" w:cs="Times New Roman" w:hint="default"/>
        <w:i/>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2" w15:restartNumberingAfterBreak="0">
    <w:nsid w:val="708B6198"/>
    <w:multiLevelType w:val="hybridMultilevel"/>
    <w:tmpl w:val="966E6A26"/>
    <w:lvl w:ilvl="0" w:tplc="9426E7B0">
      <w:start w:val="15"/>
      <w:numFmt w:val="bullet"/>
      <w:lvlText w:val="-"/>
      <w:lvlJc w:val="left"/>
      <w:pPr>
        <w:ind w:left="987" w:hanging="420"/>
      </w:pPr>
      <w:rPr>
        <w:rFonts w:ascii="Times New Roman" w:eastAsia="Malgun Gothic" w:hAnsi="Times New Roman" w:cs="Times New Roman" w:hint="default"/>
        <w:i/>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3" w15:restartNumberingAfterBreak="0">
    <w:nsid w:val="77D0330E"/>
    <w:multiLevelType w:val="hybridMultilevel"/>
    <w:tmpl w:val="9724E57C"/>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8B16701"/>
    <w:multiLevelType w:val="hybridMultilevel"/>
    <w:tmpl w:val="CEBA4BD8"/>
    <w:lvl w:ilvl="0" w:tplc="00000002">
      <w:start w:val="7"/>
      <w:numFmt w:val="bullet"/>
      <w:lvlText w:val="-"/>
      <w:lvlJc w:val="left"/>
      <w:pPr>
        <w:ind w:left="720" w:hanging="360"/>
      </w:pPr>
      <w:rPr>
        <w:rFonts w:ascii="Arial"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7B3411"/>
    <w:multiLevelType w:val="hybridMultilevel"/>
    <w:tmpl w:val="3BC68B4C"/>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386E9B"/>
    <w:multiLevelType w:val="hybridMultilevel"/>
    <w:tmpl w:val="B1383CC8"/>
    <w:lvl w:ilvl="0" w:tplc="8E8ADBE0">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7" w15:restartNumberingAfterBreak="0">
    <w:nsid w:val="7F733D97"/>
    <w:multiLevelType w:val="hybridMultilevel"/>
    <w:tmpl w:val="03B0EDDE"/>
    <w:lvl w:ilvl="0" w:tplc="9426E7B0">
      <w:start w:val="15"/>
      <w:numFmt w:val="bullet"/>
      <w:lvlText w:val="-"/>
      <w:lvlJc w:val="left"/>
      <w:pPr>
        <w:ind w:left="987" w:hanging="420"/>
      </w:pPr>
      <w:rPr>
        <w:rFonts w:ascii="Times New Roman" w:eastAsia="Malgun Gothic" w:hAnsi="Times New Roman" w:cs="Times New Roman" w:hint="default"/>
        <w:i/>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54"/>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793713332">
    <w:abstractNumId w:val="15"/>
  </w:num>
  <w:num w:numId="16" w16cid:durableId="765808578">
    <w:abstractNumId w:val="17"/>
  </w:num>
  <w:num w:numId="17" w16cid:durableId="279384355">
    <w:abstractNumId w:val="29"/>
  </w:num>
  <w:num w:numId="18" w16cid:durableId="716508595">
    <w:abstractNumId w:val="1"/>
  </w:num>
  <w:num w:numId="19" w16cid:durableId="1118835785">
    <w:abstractNumId w:val="0"/>
  </w:num>
  <w:num w:numId="20" w16cid:durableId="1572931285">
    <w:abstractNumId w:val="59"/>
  </w:num>
  <w:num w:numId="21" w16cid:durableId="1081870512">
    <w:abstractNumId w:val="30"/>
  </w:num>
  <w:num w:numId="22" w16cid:durableId="1715420775">
    <w:abstractNumId w:val="25"/>
  </w:num>
  <w:num w:numId="23" w16cid:durableId="1075662231">
    <w:abstractNumId w:val="22"/>
  </w:num>
  <w:num w:numId="24" w16cid:durableId="1516961815">
    <w:abstractNumId w:val="53"/>
  </w:num>
  <w:num w:numId="25" w16cid:durableId="374625448">
    <w:abstractNumId w:val="27"/>
  </w:num>
  <w:num w:numId="26" w16cid:durableId="1772435642">
    <w:abstractNumId w:val="51"/>
  </w:num>
  <w:num w:numId="27" w16cid:durableId="2143190516">
    <w:abstractNumId w:val="60"/>
  </w:num>
  <w:num w:numId="28" w16cid:durableId="1522888794">
    <w:abstractNumId w:val="36"/>
  </w:num>
  <w:num w:numId="29" w16cid:durableId="1795323577">
    <w:abstractNumId w:val="20"/>
  </w:num>
  <w:num w:numId="30" w16cid:durableId="1500579029">
    <w:abstractNumId w:val="37"/>
  </w:num>
  <w:num w:numId="31" w16cid:durableId="522131789">
    <w:abstractNumId w:val="26"/>
  </w:num>
  <w:num w:numId="32" w16cid:durableId="1600599520">
    <w:abstractNumId w:val="61"/>
  </w:num>
  <w:num w:numId="33" w16cid:durableId="409618455">
    <w:abstractNumId w:val="32"/>
  </w:num>
  <w:num w:numId="34" w16cid:durableId="1749037582">
    <w:abstractNumId w:val="16"/>
  </w:num>
  <w:num w:numId="35" w16cid:durableId="1852379213">
    <w:abstractNumId w:val="43"/>
  </w:num>
  <w:num w:numId="36" w16cid:durableId="280646643">
    <w:abstractNumId w:val="21"/>
  </w:num>
  <w:num w:numId="37" w16cid:durableId="1184124667">
    <w:abstractNumId w:val="47"/>
  </w:num>
  <w:num w:numId="38" w16cid:durableId="777527085">
    <w:abstractNumId w:val="39"/>
  </w:num>
  <w:num w:numId="39" w16cid:durableId="685327466">
    <w:abstractNumId w:val="34"/>
  </w:num>
  <w:num w:numId="40" w16cid:durableId="1527791083">
    <w:abstractNumId w:val="65"/>
  </w:num>
  <w:num w:numId="41" w16cid:durableId="624971342">
    <w:abstractNumId w:val="41"/>
  </w:num>
  <w:num w:numId="42" w16cid:durableId="1023625932">
    <w:abstractNumId w:val="66"/>
  </w:num>
  <w:num w:numId="43" w16cid:durableId="1052072284">
    <w:abstractNumId w:val="45"/>
  </w:num>
  <w:num w:numId="44" w16cid:durableId="1731996923">
    <w:abstractNumId w:val="31"/>
  </w:num>
  <w:num w:numId="45" w16cid:durableId="1505124159">
    <w:abstractNumId w:val="18"/>
  </w:num>
  <w:num w:numId="46" w16cid:durableId="1258097700">
    <w:abstractNumId w:val="23"/>
  </w:num>
  <w:num w:numId="47" w16cid:durableId="18625985">
    <w:abstractNumId w:val="63"/>
  </w:num>
  <w:num w:numId="48" w16cid:durableId="1594438545">
    <w:abstractNumId w:val="58"/>
  </w:num>
  <w:num w:numId="49" w16cid:durableId="1873882436">
    <w:abstractNumId w:val="55"/>
  </w:num>
  <w:num w:numId="50" w16cid:durableId="1079909407">
    <w:abstractNumId w:val="56"/>
  </w:num>
  <w:num w:numId="51" w16cid:durableId="69238360">
    <w:abstractNumId w:val="33"/>
  </w:num>
  <w:num w:numId="52" w16cid:durableId="987365436">
    <w:abstractNumId w:val="40"/>
  </w:num>
  <w:num w:numId="53" w16cid:durableId="822426490">
    <w:abstractNumId w:val="48"/>
  </w:num>
  <w:num w:numId="54" w16cid:durableId="1958872649">
    <w:abstractNumId w:val="44"/>
  </w:num>
  <w:num w:numId="55" w16cid:durableId="1401758366">
    <w:abstractNumId w:val="50"/>
  </w:num>
  <w:num w:numId="56" w16cid:durableId="1329602087">
    <w:abstractNumId w:val="19"/>
  </w:num>
  <w:num w:numId="57" w16cid:durableId="1731536435">
    <w:abstractNumId w:val="62"/>
  </w:num>
  <w:num w:numId="58" w16cid:durableId="1008871533">
    <w:abstractNumId w:val="67"/>
  </w:num>
  <w:num w:numId="59" w16cid:durableId="265969965">
    <w:abstractNumId w:val="49"/>
  </w:num>
  <w:num w:numId="60" w16cid:durableId="1279407491">
    <w:abstractNumId w:val="57"/>
  </w:num>
  <w:num w:numId="61" w16cid:durableId="699088198">
    <w:abstractNumId w:val="64"/>
  </w:num>
  <w:num w:numId="62" w16cid:durableId="1813057432">
    <w:abstractNumId w:val="38"/>
  </w:num>
  <w:num w:numId="63" w16cid:durableId="2116366670">
    <w:abstractNumId w:val="24"/>
  </w:num>
  <w:num w:numId="64" w16cid:durableId="860822279">
    <w:abstractNumId w:val="42"/>
  </w:num>
  <w:num w:numId="65" w16cid:durableId="492793677">
    <w:abstractNumId w:val="14"/>
  </w:num>
  <w:num w:numId="66" w16cid:durableId="666833394">
    <w:abstractNumId w:val="52"/>
  </w:num>
  <w:num w:numId="67" w16cid:durableId="925267222">
    <w:abstractNumId w:val="28"/>
  </w:num>
  <w:num w:numId="68" w16cid:durableId="772281304">
    <w:abstractNumId w:val="46"/>
  </w:num>
  <w:num w:numId="69" w16cid:durableId="18934667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3E01D1"/>
    <w:rsid w:val="00423334"/>
    <w:rsid w:val="004345EC"/>
    <w:rsid w:val="00465515"/>
    <w:rsid w:val="0049751D"/>
    <w:rsid w:val="004C30AC"/>
    <w:rsid w:val="004D3578"/>
    <w:rsid w:val="004E207D"/>
    <w:rsid w:val="004E213A"/>
    <w:rsid w:val="004F0988"/>
    <w:rsid w:val="004F3340"/>
    <w:rsid w:val="00503CFC"/>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7CCB"/>
    <w:rsid w:val="00933FB0"/>
    <w:rsid w:val="00942EC2"/>
    <w:rsid w:val="00975DAE"/>
    <w:rsid w:val="009803CD"/>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27018"/>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75A9"/>
    <w:rsid w:val="00D738D6"/>
    <w:rsid w:val="00D755EB"/>
    <w:rsid w:val="00D76048"/>
    <w:rsid w:val="00D82E6F"/>
    <w:rsid w:val="00D87E00"/>
    <w:rsid w:val="00D9134D"/>
    <w:rsid w:val="00D926C6"/>
    <w:rsid w:val="00DA7A03"/>
    <w:rsid w:val="00DB1818"/>
    <w:rsid w:val="00DC309B"/>
    <w:rsid w:val="00DC4DA2"/>
    <w:rsid w:val="00DC598C"/>
    <w:rsid w:val="00DD4C17"/>
    <w:rsid w:val="00DD74A5"/>
    <w:rsid w:val="00DF2B1F"/>
    <w:rsid w:val="00DF62CD"/>
    <w:rsid w:val="00E16509"/>
    <w:rsid w:val="00E31385"/>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overflowPunct w:val="0"/>
      <w:autoSpaceDE w:val="0"/>
      <w:autoSpaceDN w:val="0"/>
      <w:adjustRightInd w:val="0"/>
      <w:jc w:val="right"/>
      <w:textAlignment w:val="baseline"/>
    </w:pPr>
    <w:rPr>
      <w:b/>
    </w:rPr>
  </w:style>
  <w:style w:type="paragraph" w:customStyle="1" w:styleId="HE">
    <w:name w:val="HE"/>
    <w:basedOn w:val="Normal"/>
    <w:rsid w:val="009803CD"/>
    <w:pPr>
      <w:overflowPunct w:val="0"/>
      <w:autoSpaceDE w:val="0"/>
      <w:autoSpaceDN w:val="0"/>
      <w:adjustRightInd w:val="0"/>
      <w:textAlignment w:val="baseline"/>
    </w:pPr>
    <w:rPr>
      <w:b/>
    </w:rPr>
  </w:style>
  <w:style w:type="paragraph" w:customStyle="1" w:styleId="AP">
    <w:name w:val="AP"/>
    <w:basedOn w:val="Normal"/>
    <w:rsid w:val="009803CD"/>
    <w:pPr>
      <w:overflowPunct w:val="0"/>
      <w:autoSpaceDE w:val="0"/>
      <w:autoSpaceDN w:val="0"/>
      <w:adjustRightInd w:val="0"/>
      <w:ind w:left="2127" w:hanging="2127"/>
      <w:textAlignment w:val="baseline"/>
    </w:pPr>
    <w:rPr>
      <w:b/>
      <w:color w:val="FF0000"/>
      <w:lang w:eastAsia="en-GB"/>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lang w:eastAsia="en-US"/>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9803CD"/>
    <w:rPr>
      <w:color w:val="FF0000"/>
      <w:lang w:eastAsia="en-US"/>
    </w:rPr>
  </w:style>
  <w:style w:type="character" w:customStyle="1" w:styleId="NOZchn">
    <w:name w:val="NO Zchn"/>
    <w:link w:val="NO"/>
    <w:qFormat/>
    <w:rsid w:val="009803CD"/>
    <w:rPr>
      <w:lang w:eastAsia="en-US"/>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hAnsi="Arial"/>
      <w:sz w:val="28"/>
      <w:lang w:eastAsia="en-US"/>
    </w:rPr>
  </w:style>
  <w:style w:type="character" w:customStyle="1" w:styleId="TALChar">
    <w:name w:val="TAL Char"/>
    <w:link w:val="TAL"/>
    <w:rsid w:val="009803CD"/>
    <w:rPr>
      <w:rFonts w:ascii="Arial" w:hAnsi="Arial"/>
      <w:sz w:val="18"/>
      <w:lang w:eastAsia="en-US"/>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hAnsi="Arial"/>
      <w:sz w:val="36"/>
      <w:lang w:eastAsia="en-US"/>
    </w:rPr>
  </w:style>
  <w:style w:type="character" w:customStyle="1" w:styleId="Heading2Char">
    <w:name w:val="Heading 2 Char"/>
    <w:link w:val="Heading2"/>
    <w:qFormat/>
    <w:rsid w:val="009803CD"/>
    <w:rPr>
      <w:rFonts w:ascii="Arial" w:hAnsi="Arial"/>
      <w:sz w:val="32"/>
      <w:lang w:eastAsia="en-US"/>
    </w:rPr>
  </w:style>
  <w:style w:type="character" w:customStyle="1" w:styleId="Heading1Char">
    <w:name w:val="Heading 1 Char"/>
    <w:link w:val="Heading1"/>
    <w:rsid w:val="009803CD"/>
    <w:rPr>
      <w:rFonts w:ascii="Arial" w:hAnsi="Arial"/>
      <w:sz w:val="36"/>
      <w:lang w:eastAsia="en-US"/>
    </w:rPr>
  </w:style>
  <w:style w:type="character" w:customStyle="1" w:styleId="B2Char">
    <w:name w:val="B2 Char"/>
    <w:link w:val="B2"/>
    <w:qFormat/>
    <w:rsid w:val="009803CD"/>
    <w:rPr>
      <w:lang w:eastAsia="en-US"/>
    </w:rPr>
  </w:style>
  <w:style w:type="character" w:customStyle="1" w:styleId="TFChar">
    <w:name w:val="TF Char"/>
    <w:link w:val="TF"/>
    <w:qFormat/>
    <w:rsid w:val="009803CD"/>
    <w:rPr>
      <w:rFonts w:ascii="Arial" w:hAnsi="Arial"/>
      <w:b/>
      <w:lang w:eastAsia="en-US"/>
    </w:rPr>
  </w:style>
  <w:style w:type="character" w:customStyle="1" w:styleId="TAHCar">
    <w:name w:val="TAH Car"/>
    <w:link w:val="TAH"/>
    <w:rsid w:val="009803CD"/>
    <w:rPr>
      <w:rFonts w:ascii="Arial" w:hAnsi="Arial"/>
      <w:b/>
      <w:sz w:val="18"/>
      <w:lang w:eastAsia="en-US"/>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lang w:eastAsia="en-US"/>
    </w:rPr>
  </w:style>
  <w:style w:type="character" w:customStyle="1" w:styleId="TANChar">
    <w:name w:val="TAN Char"/>
    <w:link w:val="TAN"/>
    <w:rsid w:val="009803CD"/>
    <w:rPr>
      <w:rFonts w:ascii="Arial" w:hAnsi="Arial"/>
      <w:sz w:val="18"/>
      <w:lang w:eastAsia="en-US"/>
    </w:rPr>
  </w:style>
  <w:style w:type="character" w:customStyle="1" w:styleId="Heading4Char">
    <w:name w:val="Heading 4 Char"/>
    <w:link w:val="Heading4"/>
    <w:rsid w:val="009803CD"/>
    <w:rPr>
      <w:rFonts w:ascii="Arial" w:hAnsi="Arial"/>
      <w:sz w:val="24"/>
      <w:lang w:eastAsia="en-US"/>
    </w:rPr>
  </w:style>
  <w:style w:type="character" w:customStyle="1" w:styleId="TACChar">
    <w:name w:val="TAC Char"/>
    <w:link w:val="TAC"/>
    <w:locked/>
    <w:rsid w:val="009803CD"/>
    <w:rPr>
      <w:rFonts w:ascii="Arial" w:hAnsi="Arial"/>
      <w:sz w:val="18"/>
      <w:lang w:eastAsia="en-US"/>
    </w:rPr>
  </w:style>
  <w:style w:type="character" w:customStyle="1" w:styleId="B3Char2">
    <w:name w:val="B3 Char2"/>
    <w:link w:val="B3"/>
    <w:rsid w:val="009803CD"/>
    <w:rPr>
      <w:lang w:eastAsia="en-US"/>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43"/>
      </w:numPr>
      <w:spacing w:after="0"/>
      <w:contextualSpacing w:val="0"/>
    </w:pPr>
    <w:rPr>
      <w:rFonts w:eastAsia="DengXian"/>
      <w:lang w:eastAsia="en-GB"/>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emf"/><Relationship Id="rId34" Type="http://schemas.openxmlformats.org/officeDocument/2006/relationships/oleObject" Target="embeddings/oleObject7.bin"/><Relationship Id="rId42" Type="http://schemas.openxmlformats.org/officeDocument/2006/relationships/package" Target="embeddings/Microsoft_Visio_Drawing7.vsdx"/><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oleObject" Target="embeddings/Microsoft_Visio_2003-2010_Drawing2.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package" Target="embeddings/Microsoft_Visio_Drawing4.vsdx"/><Relationship Id="rId37" Type="http://schemas.openxmlformats.org/officeDocument/2006/relationships/image" Target="media/image15.emf"/><Relationship Id="rId40" Type="http://schemas.openxmlformats.org/officeDocument/2006/relationships/package" Target="embeddings/Microsoft_Visio_Drawing6.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vsd"/><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13.bin"/><Relationship Id="rId87"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5.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oleObject11.bin"/><Relationship Id="rId64" Type="http://schemas.openxmlformats.org/officeDocument/2006/relationships/image" Target="media/image28.emf"/><Relationship Id="rId69" Type="http://schemas.openxmlformats.org/officeDocument/2006/relationships/package" Target="embeddings/Microsoft_Visio_Drawing17.vsdx"/><Relationship Id="rId77" Type="http://schemas.openxmlformats.org/officeDocument/2006/relationships/oleObject" Target="embeddings/oleObject1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3.vsdx"/><Relationship Id="rId93" Type="http://schemas.openxmlformats.org/officeDocument/2006/relationships/oleObject" Target="embeddings/oleObject15.bin"/><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package" Target="embeddings/Microsoft_Visio_Drawing16.vsdx"/><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package" Target="embeddings/Microsoft_Visio_Drawing13.vsdx"/><Relationship Id="rId70" Type="http://schemas.openxmlformats.org/officeDocument/2006/relationships/image" Target="media/image31.emf"/><Relationship Id="rId75" Type="http://schemas.openxmlformats.org/officeDocument/2006/relationships/package" Target="embeddings/Microsoft_Visio_Drawing20.vsdx"/><Relationship Id="rId83" Type="http://schemas.openxmlformats.org/officeDocument/2006/relationships/package" Target="embeddings/Microsoft_Visio_Drawing22.vsdx"/><Relationship Id="rId88" Type="http://schemas.openxmlformats.org/officeDocument/2006/relationships/image" Target="media/image40.emf"/><Relationship Id="rId91" Type="http://schemas.openxmlformats.org/officeDocument/2006/relationships/oleObject" Target="embeddings/oleObject14.bin"/><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2.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oleObject" Target="embeddings/oleObject9.bin"/><Relationship Id="rId60" Type="http://schemas.openxmlformats.org/officeDocument/2006/relationships/package" Target="embeddings/Microsoft_Visio_Drawing12.vsdx"/><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image" Target="media/image35.emf"/><Relationship Id="rId81" Type="http://schemas.openxmlformats.org/officeDocument/2006/relationships/package" Target="embeddings/Microsoft_Visio_Drawing21.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84</Pages>
  <Words>29879</Words>
  <Characters>148499</Characters>
  <Application>Microsoft Office Word</Application>
  <DocSecurity>0</DocSecurity>
  <Lines>2605</Lines>
  <Paragraphs>1715</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176663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23.273_CR0504R4_(Rel-18)_Ranging_SL</cp:lastModifiedBy>
  <cp:revision>3</cp:revision>
  <cp:lastPrinted>2019-02-25T14:05:00Z</cp:lastPrinted>
  <dcterms:created xsi:type="dcterms:W3CDTF">2024-03-15T09:47:00Z</dcterms:created>
  <dcterms:modified xsi:type="dcterms:W3CDTF">2024-03-15T09:57:00Z</dcterms:modified>
</cp:coreProperties>
</file>