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0E8100D6"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7C6C9A">
              <w:t>3</w:t>
            </w:r>
            <w:r w:rsidRPr="004D3578">
              <w:t>.</w:t>
            </w:r>
            <w:r w:rsidR="007C6C9A">
              <w:t>0</w:t>
            </w:r>
            <w:r w:rsidRPr="004D3578">
              <w:t xml:space="preserve"> </w:t>
            </w:r>
            <w:r w:rsidRPr="004D3578">
              <w:rPr>
                <w:sz w:val="32"/>
              </w:rPr>
              <w:t>(</w:t>
            </w:r>
            <w:r>
              <w:rPr>
                <w:sz w:val="32"/>
              </w:rPr>
              <w:t>202</w:t>
            </w:r>
            <w:r w:rsidR="00337163">
              <w:rPr>
                <w:sz w:val="32"/>
              </w:rPr>
              <w:t>1</w:t>
            </w:r>
            <w:r w:rsidRPr="004D3578">
              <w:rPr>
                <w:sz w:val="32"/>
              </w:rPr>
              <w:t>-</w:t>
            </w:r>
            <w:r w:rsidR="007C6C9A">
              <w:rPr>
                <w:sz w:val="32"/>
              </w:rPr>
              <w:t>12</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Hlk26521069"/>
      <w:bookmarkStart w:id="2" w:name="_MON_1637044072"/>
      <w:bookmarkEnd w:id="2"/>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8" o:title=""/>
                </v:shape>
                <o:OLEObject Type="Embed" ProgID="Word.Picture.8" ShapeID="_x0000_i1025" DrawAspect="Content" ObjectID="_1701769425" r:id="rId9"/>
              </w:object>
            </w:r>
            <w:bookmarkEnd w:id="1"/>
          </w:p>
        </w:tc>
        <w:bookmarkStart w:id="3" w:name="_Hlk26521126"/>
        <w:bookmarkStart w:id="4" w:name="_MON_1637044125"/>
        <w:bookmarkEnd w:id="4"/>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75pt" o:ole="">
                  <v:imagedata r:id="rId10" o:title=""/>
                </v:shape>
                <o:OLEObject Type="Embed" ProgID="Word.Picture.8" ShapeID="_x0000_i1026" DrawAspect="Content" ObjectID="_1701769426" r:id="rId11"/>
              </w:object>
            </w:r>
            <w:bookmarkEnd w:id="3"/>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5"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5"/>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6"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7"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650 Route des Lucioles - Sophia Antipolis</w:t>
            </w:r>
          </w:p>
          <w:p w14:paraId="61016BA3"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7"/>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9" w:name="copyrightaddon"/>
            <w:bookmarkEnd w:id="9"/>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8"/>
          </w:p>
          <w:p w14:paraId="507AE5FD" w14:textId="77777777" w:rsidR="00E16509" w:rsidRPr="00776774" w:rsidRDefault="00E16509" w:rsidP="00133525"/>
        </w:tc>
      </w:tr>
      <w:bookmarkEnd w:id="6"/>
    </w:tbl>
    <w:p w14:paraId="4A944D03" w14:textId="77777777" w:rsidR="00080512" w:rsidRPr="00776774" w:rsidRDefault="00080512">
      <w:pPr>
        <w:pStyle w:val="TT"/>
      </w:pPr>
      <w:r w:rsidRPr="00776774">
        <w:br w:type="page"/>
      </w:r>
      <w:bookmarkStart w:id="10" w:name="tableOfContents"/>
      <w:bookmarkEnd w:id="10"/>
      <w:r w:rsidRPr="00776774">
        <w:lastRenderedPageBreak/>
        <w:t>Contents</w:t>
      </w:r>
    </w:p>
    <w:p w14:paraId="1A08B1E6" w14:textId="7934E79F" w:rsidR="005E4458"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E4458">
        <w:t>Foreword</w:t>
      </w:r>
      <w:r w:rsidR="005E4458">
        <w:tab/>
      </w:r>
      <w:r w:rsidR="005E4458">
        <w:fldChar w:fldCharType="begin" w:fldLock="1"/>
      </w:r>
      <w:r w:rsidR="005E4458">
        <w:instrText xml:space="preserve"> PAGEREF _Toc91153479 \h </w:instrText>
      </w:r>
      <w:r w:rsidR="005E4458">
        <w:fldChar w:fldCharType="separate"/>
      </w:r>
      <w:r w:rsidR="005E4458">
        <w:t>22</w:t>
      </w:r>
      <w:r w:rsidR="005E4458">
        <w:fldChar w:fldCharType="end"/>
      </w:r>
    </w:p>
    <w:p w14:paraId="5A9D916E" w14:textId="04276EFA" w:rsidR="005E4458" w:rsidRDefault="005E445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_Toc91153480 \h </w:instrText>
      </w:r>
      <w:r>
        <w:fldChar w:fldCharType="separate"/>
      </w:r>
      <w:r>
        <w:t>23</w:t>
      </w:r>
      <w:r>
        <w:fldChar w:fldCharType="end"/>
      </w:r>
    </w:p>
    <w:p w14:paraId="69E110BC" w14:textId="64D8D630" w:rsidR="005E4458" w:rsidRDefault="005E445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_Toc91153481 \h </w:instrText>
      </w:r>
      <w:r>
        <w:fldChar w:fldCharType="separate"/>
      </w:r>
      <w:r>
        <w:t>23</w:t>
      </w:r>
      <w:r>
        <w:fldChar w:fldCharType="end"/>
      </w:r>
    </w:p>
    <w:p w14:paraId="7A4BEC16" w14:textId="4B6D7AD0" w:rsidR="005E4458" w:rsidRDefault="005E445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_Toc91153482 \h </w:instrText>
      </w:r>
      <w:r>
        <w:fldChar w:fldCharType="separate"/>
      </w:r>
      <w:r>
        <w:t>26</w:t>
      </w:r>
      <w:r>
        <w:fldChar w:fldCharType="end"/>
      </w:r>
    </w:p>
    <w:p w14:paraId="4DAD087E" w14:textId="2EAA6515" w:rsidR="005E4458" w:rsidRDefault="005E445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_Toc91153483 \h </w:instrText>
      </w:r>
      <w:r>
        <w:fldChar w:fldCharType="separate"/>
      </w:r>
      <w:r>
        <w:t>26</w:t>
      </w:r>
      <w:r>
        <w:fldChar w:fldCharType="end"/>
      </w:r>
    </w:p>
    <w:p w14:paraId="022BB766" w14:textId="5266E8AD" w:rsidR="005E4458" w:rsidRDefault="005E445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_Toc91153484 \h </w:instrText>
      </w:r>
      <w:r>
        <w:fldChar w:fldCharType="separate"/>
      </w:r>
      <w:r>
        <w:t>26</w:t>
      </w:r>
      <w:r>
        <w:fldChar w:fldCharType="end"/>
      </w:r>
    </w:p>
    <w:p w14:paraId="62276D90" w14:textId="12924BFF" w:rsidR="005E4458" w:rsidRDefault="005E445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_Toc91153485 \h </w:instrText>
      </w:r>
      <w:r>
        <w:fldChar w:fldCharType="separate"/>
      </w:r>
      <w:r>
        <w:t>26</w:t>
      </w:r>
      <w:r>
        <w:fldChar w:fldCharType="end"/>
      </w:r>
    </w:p>
    <w:p w14:paraId="1DA31F48" w14:textId="14ACD3A2" w:rsidR="005E4458" w:rsidRDefault="005E445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_Toc91153486 \h </w:instrText>
      </w:r>
      <w:r>
        <w:fldChar w:fldCharType="separate"/>
      </w:r>
      <w:r>
        <w:t>26</w:t>
      </w:r>
      <w:r>
        <w:fldChar w:fldCharType="end"/>
      </w:r>
    </w:p>
    <w:p w14:paraId="15F3E234" w14:textId="76D43B6E" w:rsidR="005E4458" w:rsidRDefault="005E445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_Toc91153487 \h </w:instrText>
      </w:r>
      <w:r>
        <w:fldChar w:fldCharType="separate"/>
      </w:r>
      <w:r>
        <w:t>26</w:t>
      </w:r>
      <w:r>
        <w:fldChar w:fldCharType="end"/>
      </w:r>
    </w:p>
    <w:p w14:paraId="48399E96" w14:textId="2EBD6FCA" w:rsidR="005E4458" w:rsidRDefault="005E4458">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_Toc91153488 \h </w:instrText>
      </w:r>
      <w:r>
        <w:fldChar w:fldCharType="separate"/>
      </w:r>
      <w:r>
        <w:t>26</w:t>
      </w:r>
      <w:r>
        <w:fldChar w:fldCharType="end"/>
      </w:r>
    </w:p>
    <w:p w14:paraId="6585B516" w14:textId="2D9F7CE7" w:rsidR="005E4458" w:rsidRDefault="005E4458">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_Toc91153489 \h </w:instrText>
      </w:r>
      <w:r>
        <w:fldChar w:fldCharType="separate"/>
      </w:r>
      <w:r>
        <w:t>26</w:t>
      </w:r>
      <w:r>
        <w:fldChar w:fldCharType="end"/>
      </w:r>
    </w:p>
    <w:p w14:paraId="5580E99A" w14:textId="3DF58A8B" w:rsidR="005E4458" w:rsidRDefault="005E4458">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_Toc91153490 \h </w:instrText>
      </w:r>
      <w:r>
        <w:fldChar w:fldCharType="separate"/>
      </w:r>
      <w:r>
        <w:t>26</w:t>
      </w:r>
      <w:r>
        <w:fldChar w:fldCharType="end"/>
      </w:r>
    </w:p>
    <w:p w14:paraId="4D8EA644" w14:textId="592A6B27" w:rsidR="005E4458" w:rsidRDefault="005E4458">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_Toc91153491 \h </w:instrText>
      </w:r>
      <w:r>
        <w:fldChar w:fldCharType="separate"/>
      </w:r>
      <w:r>
        <w:t>26</w:t>
      </w:r>
      <w:r>
        <w:fldChar w:fldCharType="end"/>
      </w:r>
    </w:p>
    <w:p w14:paraId="748D5910" w14:textId="116DFC29" w:rsidR="005E4458" w:rsidRDefault="005E4458">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_Toc91153492 \h </w:instrText>
      </w:r>
      <w:r>
        <w:fldChar w:fldCharType="separate"/>
      </w:r>
      <w:r>
        <w:t>26</w:t>
      </w:r>
      <w:r>
        <w:fldChar w:fldCharType="end"/>
      </w:r>
    </w:p>
    <w:p w14:paraId="6D9EBD43" w14:textId="27EA56EE" w:rsidR="005E4458" w:rsidRDefault="005E4458">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_Toc91153493 \h </w:instrText>
      </w:r>
      <w:r>
        <w:fldChar w:fldCharType="separate"/>
      </w:r>
      <w:r>
        <w:t>29</w:t>
      </w:r>
      <w:r>
        <w:fldChar w:fldCharType="end"/>
      </w:r>
    </w:p>
    <w:p w14:paraId="7DCF9651" w14:textId="3339D99F" w:rsidR="005E4458" w:rsidRDefault="005E4458">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_Toc91153494 \h </w:instrText>
      </w:r>
      <w:r>
        <w:fldChar w:fldCharType="separate"/>
      </w:r>
      <w:r>
        <w:t>46</w:t>
      </w:r>
      <w:r>
        <w:fldChar w:fldCharType="end"/>
      </w:r>
    </w:p>
    <w:p w14:paraId="1FC69FAF" w14:textId="6071B737" w:rsidR="005E4458" w:rsidRDefault="005E4458">
      <w:pPr>
        <w:pStyle w:val="TOC5"/>
        <w:rPr>
          <w:rFonts w:asciiTheme="minorHAnsi" w:eastAsiaTheme="minorEastAsia" w:hAnsiTheme="minorHAnsi" w:cstheme="minorBidi"/>
          <w:sz w:val="22"/>
          <w:szCs w:val="22"/>
          <w:lang w:eastAsia="en-GB"/>
        </w:rPr>
      </w:pPr>
      <w:r>
        <w:t>4.2.2.2.4</w:t>
      </w:r>
      <w:r>
        <w:rPr>
          <w:rFonts w:asciiTheme="minorHAnsi" w:eastAsiaTheme="minorEastAsia" w:hAnsiTheme="minorHAnsi" w:cstheme="minorBidi"/>
          <w:sz w:val="22"/>
          <w:szCs w:val="22"/>
          <w:lang w:eastAsia="en-GB"/>
        </w:rPr>
        <w:tab/>
      </w:r>
      <w:r>
        <w:t>Registration with Onboarding SNPN</w:t>
      </w:r>
      <w:r>
        <w:tab/>
      </w:r>
      <w:r>
        <w:fldChar w:fldCharType="begin" w:fldLock="1"/>
      </w:r>
      <w:r>
        <w:instrText xml:space="preserve"> PAGEREF _Toc91153495 \h </w:instrText>
      </w:r>
      <w:r>
        <w:fldChar w:fldCharType="separate"/>
      </w:r>
      <w:r>
        <w:t>49</w:t>
      </w:r>
      <w:r>
        <w:fldChar w:fldCharType="end"/>
      </w:r>
    </w:p>
    <w:p w14:paraId="21E8B29A" w14:textId="5624BBE9" w:rsidR="005E4458" w:rsidRDefault="005E4458">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_Toc91153496 \h </w:instrText>
      </w:r>
      <w:r>
        <w:fldChar w:fldCharType="separate"/>
      </w:r>
      <w:r>
        <w:t>51</w:t>
      </w:r>
      <w:r>
        <w:fldChar w:fldCharType="end"/>
      </w:r>
    </w:p>
    <w:p w14:paraId="77186FFF" w14:textId="3B16E6E7" w:rsidR="005E4458" w:rsidRDefault="005E4458">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_Toc91153497 \h </w:instrText>
      </w:r>
      <w:r>
        <w:fldChar w:fldCharType="separate"/>
      </w:r>
      <w:r>
        <w:t>51</w:t>
      </w:r>
      <w:r>
        <w:fldChar w:fldCharType="end"/>
      </w:r>
    </w:p>
    <w:p w14:paraId="7F8D705C" w14:textId="5B1C3F7F" w:rsidR="005E4458" w:rsidRDefault="005E4458">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_Toc91153498 \h </w:instrText>
      </w:r>
      <w:r>
        <w:fldChar w:fldCharType="separate"/>
      </w:r>
      <w:r>
        <w:t>52</w:t>
      </w:r>
      <w:r>
        <w:fldChar w:fldCharType="end"/>
      </w:r>
    </w:p>
    <w:p w14:paraId="701C7AD2" w14:textId="2375DC06" w:rsidR="005E4458" w:rsidRDefault="005E4458">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_Toc91153499 \h </w:instrText>
      </w:r>
      <w:r>
        <w:fldChar w:fldCharType="separate"/>
      </w:r>
      <w:r>
        <w:t>53</w:t>
      </w:r>
      <w:r>
        <w:fldChar w:fldCharType="end"/>
      </w:r>
    </w:p>
    <w:p w14:paraId="0FA0BECE" w14:textId="48B37908" w:rsidR="005E4458" w:rsidRDefault="005E4458">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_Toc91153500 \h </w:instrText>
      </w:r>
      <w:r>
        <w:fldChar w:fldCharType="separate"/>
      </w:r>
      <w:r>
        <w:t>55</w:t>
      </w:r>
      <w:r>
        <w:fldChar w:fldCharType="end"/>
      </w:r>
    </w:p>
    <w:p w14:paraId="24C4A9B2" w14:textId="745BAB5D" w:rsidR="005E4458" w:rsidRDefault="005E4458">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_Toc91153501 \h </w:instrText>
      </w:r>
      <w:r>
        <w:fldChar w:fldCharType="separate"/>
      </w:r>
      <w:r>
        <w:t>55</w:t>
      </w:r>
      <w:r>
        <w:fldChar w:fldCharType="end"/>
      </w:r>
    </w:p>
    <w:p w14:paraId="27AEE8BC" w14:textId="1D4033F2" w:rsidR="005E4458" w:rsidRDefault="005E4458">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_Toc91153502 \h </w:instrText>
      </w:r>
      <w:r>
        <w:fldChar w:fldCharType="separate"/>
      </w:r>
      <w:r>
        <w:t>55</w:t>
      </w:r>
      <w:r>
        <w:fldChar w:fldCharType="end"/>
      </w:r>
    </w:p>
    <w:p w14:paraId="7C232A51" w14:textId="02C30042" w:rsidR="005E4458" w:rsidRDefault="005E4458">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_Toc91153503 \h </w:instrText>
      </w:r>
      <w:r>
        <w:fldChar w:fldCharType="separate"/>
      </w:r>
      <w:r>
        <w:t>68</w:t>
      </w:r>
      <w:r>
        <w:fldChar w:fldCharType="end"/>
      </w:r>
    </w:p>
    <w:p w14:paraId="6C1B6434" w14:textId="0AF33B37" w:rsidR="005E4458" w:rsidRDefault="005E4458">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_Toc91153504 \h </w:instrText>
      </w:r>
      <w:r>
        <w:fldChar w:fldCharType="separate"/>
      </w:r>
      <w:r>
        <w:t>76</w:t>
      </w:r>
      <w:r>
        <w:fldChar w:fldCharType="end"/>
      </w:r>
    </w:p>
    <w:p w14:paraId="71E0059D" w14:textId="69FCE62F" w:rsidR="005E4458" w:rsidRDefault="005E4458">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_Toc91153505 \h </w:instrText>
      </w:r>
      <w:r>
        <w:fldChar w:fldCharType="separate"/>
      </w:r>
      <w:r>
        <w:t>76</w:t>
      </w:r>
      <w:r>
        <w:fldChar w:fldCharType="end"/>
      </w:r>
    </w:p>
    <w:p w14:paraId="3A445970" w14:textId="40F209BF" w:rsidR="005E4458" w:rsidRDefault="005E4458">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_Toc91153506 \h </w:instrText>
      </w:r>
      <w:r>
        <w:fldChar w:fldCharType="separate"/>
      </w:r>
      <w:r>
        <w:t>76</w:t>
      </w:r>
      <w:r>
        <w:fldChar w:fldCharType="end"/>
      </w:r>
    </w:p>
    <w:p w14:paraId="6B27EBD6" w14:textId="23692ED8" w:rsidR="005E4458" w:rsidRDefault="005E4458">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_Toc91153507 \h </w:instrText>
      </w:r>
      <w:r>
        <w:fldChar w:fldCharType="separate"/>
      </w:r>
      <w:r>
        <w:t>80</w:t>
      </w:r>
      <w:r>
        <w:fldChar w:fldCharType="end"/>
      </w:r>
    </w:p>
    <w:p w14:paraId="758F5BE3" w14:textId="3B4AB507" w:rsidR="005E4458" w:rsidRDefault="005E4458">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_Toc91153508 \h </w:instrText>
      </w:r>
      <w:r>
        <w:fldChar w:fldCharType="separate"/>
      </w:r>
      <w:r>
        <w:t>81</w:t>
      </w:r>
      <w:r>
        <w:fldChar w:fldCharType="end"/>
      </w:r>
    </w:p>
    <w:p w14:paraId="17C50A14" w14:textId="594CC73F" w:rsidR="005E4458" w:rsidRDefault="005E4458">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_Toc91153509 \h </w:instrText>
      </w:r>
      <w:r>
        <w:fldChar w:fldCharType="separate"/>
      </w:r>
      <w:r>
        <w:t>81</w:t>
      </w:r>
      <w:r>
        <w:fldChar w:fldCharType="end"/>
      </w:r>
    </w:p>
    <w:p w14:paraId="7D20696B" w14:textId="1585EF22" w:rsidR="005E4458" w:rsidRDefault="005E4458">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_Toc91153510 \h </w:instrText>
      </w:r>
      <w:r>
        <w:fldChar w:fldCharType="separate"/>
      </w:r>
      <w:r>
        <w:t>82</w:t>
      </w:r>
      <w:r>
        <w:fldChar w:fldCharType="end"/>
      </w:r>
    </w:p>
    <w:p w14:paraId="5F792B00" w14:textId="3D22A5D3" w:rsidR="005E4458" w:rsidRDefault="005E4458">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_Toc91153511 \h </w:instrText>
      </w:r>
      <w:r>
        <w:fldChar w:fldCharType="separate"/>
      </w:r>
      <w:r>
        <w:t>83</w:t>
      </w:r>
      <w:r>
        <w:fldChar w:fldCharType="end"/>
      </w:r>
    </w:p>
    <w:p w14:paraId="46738607" w14:textId="74E55454" w:rsidR="005E4458" w:rsidRDefault="005E4458">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526FE5">
        <w:rPr>
          <w:rFonts w:eastAsia="SimSun"/>
          <w:lang w:eastAsia="zh-CN"/>
        </w:rPr>
        <w:t xml:space="preserve"> Release</w:t>
      </w:r>
      <w:r>
        <w:tab/>
      </w:r>
      <w:r>
        <w:fldChar w:fldCharType="begin" w:fldLock="1"/>
      </w:r>
      <w:r>
        <w:instrText xml:space="preserve"> PAGEREF _Toc91153512 \h </w:instrText>
      </w:r>
      <w:r>
        <w:fldChar w:fldCharType="separate"/>
      </w:r>
      <w:r>
        <w:t>84</w:t>
      </w:r>
      <w:r>
        <w:fldChar w:fldCharType="end"/>
      </w:r>
    </w:p>
    <w:p w14:paraId="58E98B04" w14:textId="394ECC8E" w:rsidR="005E4458" w:rsidRDefault="005E4458">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_Toc91153513 \h </w:instrText>
      </w:r>
      <w:r>
        <w:fldChar w:fldCharType="separate"/>
      </w:r>
      <w:r>
        <w:t>87</w:t>
      </w:r>
      <w:r>
        <w:fldChar w:fldCharType="end"/>
      </w:r>
    </w:p>
    <w:p w14:paraId="1286F571" w14:textId="1C0AFAA5" w:rsidR="005E4458" w:rsidRDefault="005E4458">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_Toc91153514 \h </w:instrText>
      </w:r>
      <w:r>
        <w:fldChar w:fldCharType="separate"/>
      </w:r>
      <w:r>
        <w:t>87</w:t>
      </w:r>
      <w:r>
        <w:fldChar w:fldCharType="end"/>
      </w:r>
    </w:p>
    <w:p w14:paraId="5E82B37C" w14:textId="640BA4DC" w:rsidR="005E4458" w:rsidRDefault="005E4458">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_Toc91153515 \h </w:instrText>
      </w:r>
      <w:r>
        <w:fldChar w:fldCharType="separate"/>
      </w:r>
      <w:r>
        <w:t>87</w:t>
      </w:r>
      <w:r>
        <w:fldChar w:fldCharType="end"/>
      </w:r>
    </w:p>
    <w:p w14:paraId="572C882B" w14:textId="413EBA39" w:rsidR="005E4458" w:rsidRDefault="005E4458">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526FE5">
        <w:rPr>
          <w:rFonts w:eastAsia="DengXian"/>
          <w:bCs/>
        </w:rPr>
        <w:t>NGAP UE-TNLA-bindings during Registration and Service Request</w:t>
      </w:r>
      <w:r>
        <w:tab/>
      </w:r>
      <w:r>
        <w:fldChar w:fldCharType="begin" w:fldLock="1"/>
      </w:r>
      <w:r>
        <w:instrText xml:space="preserve"> PAGEREF _Toc91153516 \h </w:instrText>
      </w:r>
      <w:r>
        <w:fldChar w:fldCharType="separate"/>
      </w:r>
      <w:r>
        <w:t>87</w:t>
      </w:r>
      <w:r>
        <w:fldChar w:fldCharType="end"/>
      </w:r>
    </w:p>
    <w:p w14:paraId="6270B794" w14:textId="783D60E9" w:rsidR="005E4458" w:rsidRDefault="005E4458">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526FE5">
        <w:rPr>
          <w:rFonts w:eastAsia="DengXian"/>
        </w:rPr>
        <w:t>NGAP UE-TNLA-bindings during handovers</w:t>
      </w:r>
      <w:r>
        <w:tab/>
      </w:r>
      <w:r>
        <w:fldChar w:fldCharType="begin" w:fldLock="1"/>
      </w:r>
      <w:r>
        <w:instrText xml:space="preserve"> PAGEREF _Toc91153517 \h </w:instrText>
      </w:r>
      <w:r>
        <w:fldChar w:fldCharType="separate"/>
      </w:r>
      <w:r>
        <w:t>88</w:t>
      </w:r>
      <w:r>
        <w:fldChar w:fldCharType="end"/>
      </w:r>
    </w:p>
    <w:p w14:paraId="193FA06E" w14:textId="66323797" w:rsidR="005E4458" w:rsidRDefault="005E4458">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526FE5">
        <w:rPr>
          <w:rFonts w:eastAsia="DengXian"/>
        </w:rPr>
        <w:t>NGAP UE-TNLA-bindings subsequent to NGAP UE-TNLA-binding release</w:t>
      </w:r>
      <w:r>
        <w:tab/>
      </w:r>
      <w:r>
        <w:fldChar w:fldCharType="begin" w:fldLock="1"/>
      </w:r>
      <w:r>
        <w:instrText xml:space="preserve"> PAGEREF _Toc91153518 \h </w:instrText>
      </w:r>
      <w:r>
        <w:fldChar w:fldCharType="separate"/>
      </w:r>
      <w:r>
        <w:t>88</w:t>
      </w:r>
      <w:r>
        <w:fldChar w:fldCharType="end"/>
      </w:r>
    </w:p>
    <w:p w14:paraId="38FA5282" w14:textId="5053E1F2" w:rsidR="005E4458" w:rsidRDefault="005E4458">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526FE5">
        <w:rPr>
          <w:rFonts w:eastAsia="DengXian"/>
          <w:bCs/>
        </w:rPr>
        <w:t>NGAP UE-TNLA-binding update procedure</w:t>
      </w:r>
      <w:r>
        <w:tab/>
      </w:r>
      <w:r>
        <w:fldChar w:fldCharType="begin" w:fldLock="1"/>
      </w:r>
      <w:r>
        <w:instrText xml:space="preserve"> PAGEREF _Toc91153519 \h </w:instrText>
      </w:r>
      <w:r>
        <w:fldChar w:fldCharType="separate"/>
      </w:r>
      <w:r>
        <w:t>89</w:t>
      </w:r>
      <w:r>
        <w:fldChar w:fldCharType="end"/>
      </w:r>
    </w:p>
    <w:p w14:paraId="763C280E" w14:textId="31A839EE" w:rsidR="005E4458" w:rsidRDefault="005E4458">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526FE5">
        <w:rPr>
          <w:rFonts w:eastAsia="DengXian"/>
          <w:bCs/>
        </w:rPr>
        <w:t>NGAP UE-TNLA-binding per UE Release procedure</w:t>
      </w:r>
      <w:r>
        <w:tab/>
      </w:r>
      <w:r>
        <w:fldChar w:fldCharType="begin" w:fldLock="1"/>
      </w:r>
      <w:r>
        <w:instrText xml:space="preserve"> PAGEREF _Toc91153520 \h </w:instrText>
      </w:r>
      <w:r>
        <w:fldChar w:fldCharType="separate"/>
      </w:r>
      <w:r>
        <w:t>89</w:t>
      </w:r>
      <w:r>
        <w:fldChar w:fldCharType="end"/>
      </w:r>
    </w:p>
    <w:p w14:paraId="7CD99153" w14:textId="6BCEA6DB" w:rsidR="005E4458" w:rsidRDefault="005E4458">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526FE5">
        <w:rPr>
          <w:rFonts w:eastAsia="DengXian"/>
        </w:rPr>
        <w:t xml:space="preserve"> procedure</w:t>
      </w:r>
      <w:r>
        <w:tab/>
      </w:r>
      <w:r>
        <w:fldChar w:fldCharType="begin" w:fldLock="1"/>
      </w:r>
      <w:r>
        <w:instrText xml:space="preserve"> PAGEREF _Toc91153521 \h </w:instrText>
      </w:r>
      <w:r>
        <w:fldChar w:fldCharType="separate"/>
      </w:r>
      <w:r>
        <w:t>89</w:t>
      </w:r>
      <w:r>
        <w:fldChar w:fldCharType="end"/>
      </w:r>
    </w:p>
    <w:p w14:paraId="41A92140" w14:textId="1FCF3065" w:rsidR="005E4458" w:rsidRDefault="005E4458">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_Toc91153522 \h </w:instrText>
      </w:r>
      <w:r>
        <w:fldChar w:fldCharType="separate"/>
      </w:r>
      <w:r>
        <w:t>90</w:t>
      </w:r>
      <w:r>
        <w:fldChar w:fldCharType="end"/>
      </w:r>
    </w:p>
    <w:p w14:paraId="106D7715" w14:textId="29F64D80" w:rsidR="005E4458" w:rsidRDefault="005E4458">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_Toc91153523 \h </w:instrText>
      </w:r>
      <w:r>
        <w:fldChar w:fldCharType="separate"/>
      </w:r>
      <w:r>
        <w:t>90</w:t>
      </w:r>
      <w:r>
        <w:fldChar w:fldCharType="end"/>
      </w:r>
    </w:p>
    <w:p w14:paraId="527E2A82" w14:textId="2A35816E" w:rsidR="005E4458" w:rsidRDefault="005E4458">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_Toc91153524 \h </w:instrText>
      </w:r>
      <w:r>
        <w:fldChar w:fldCharType="separate"/>
      </w:r>
      <w:r>
        <w:t>91</w:t>
      </w:r>
      <w:r>
        <w:fldChar w:fldCharType="end"/>
      </w:r>
    </w:p>
    <w:p w14:paraId="4D319AD0" w14:textId="3C6C3AEB" w:rsidR="005E4458" w:rsidRDefault="005E4458">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_Toc91153525 \h </w:instrText>
      </w:r>
      <w:r>
        <w:fldChar w:fldCharType="separate"/>
      </w:r>
      <w:r>
        <w:t>91</w:t>
      </w:r>
      <w:r>
        <w:fldChar w:fldCharType="end"/>
      </w:r>
    </w:p>
    <w:p w14:paraId="030CF263" w14:textId="5D35BDB0" w:rsidR="005E4458" w:rsidRDefault="005E4458">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_Toc91153526 \h </w:instrText>
      </w:r>
      <w:r>
        <w:fldChar w:fldCharType="separate"/>
      </w:r>
      <w:r>
        <w:t>92</w:t>
      </w:r>
      <w:r>
        <w:fldChar w:fldCharType="end"/>
      </w:r>
    </w:p>
    <w:p w14:paraId="22BB64C2" w14:textId="55925C56" w:rsidR="005E4458" w:rsidRDefault="005E4458">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_Toc91153527 \h </w:instrText>
      </w:r>
      <w:r>
        <w:fldChar w:fldCharType="separate"/>
      </w:r>
      <w:r>
        <w:t>94</w:t>
      </w:r>
      <w:r>
        <w:fldChar w:fldCharType="end"/>
      </w:r>
    </w:p>
    <w:p w14:paraId="0A152114" w14:textId="7847885E" w:rsidR="005E4458" w:rsidRDefault="005E4458">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_Toc91153528 \h </w:instrText>
      </w:r>
      <w:r>
        <w:fldChar w:fldCharType="separate"/>
      </w:r>
      <w:r>
        <w:t>95</w:t>
      </w:r>
      <w:r>
        <w:fldChar w:fldCharType="end"/>
      </w:r>
    </w:p>
    <w:p w14:paraId="67A2A207" w14:textId="29135302" w:rsidR="005E4458" w:rsidRDefault="005E4458">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_Toc91153529 \h </w:instrText>
      </w:r>
      <w:r>
        <w:fldChar w:fldCharType="separate"/>
      </w:r>
      <w:r>
        <w:t>96</w:t>
      </w:r>
      <w:r>
        <w:fldChar w:fldCharType="end"/>
      </w:r>
    </w:p>
    <w:p w14:paraId="652ED55C" w14:textId="5C8DB073" w:rsidR="005E4458" w:rsidRDefault="005E4458">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_Toc91153530 \h </w:instrText>
      </w:r>
      <w:r>
        <w:fldChar w:fldCharType="separate"/>
      </w:r>
      <w:r>
        <w:t>96</w:t>
      </w:r>
      <w:r>
        <w:fldChar w:fldCharType="end"/>
      </w:r>
    </w:p>
    <w:p w14:paraId="50BC1D10" w14:textId="422EFD92" w:rsidR="005E4458" w:rsidRDefault="005E4458">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_Toc91153531 \h </w:instrText>
      </w:r>
      <w:r>
        <w:fldChar w:fldCharType="separate"/>
      </w:r>
      <w:r>
        <w:t>96</w:t>
      </w:r>
      <w:r>
        <w:fldChar w:fldCharType="end"/>
      </w:r>
    </w:p>
    <w:p w14:paraId="5BB3C534" w14:textId="61AF009B" w:rsidR="005E4458" w:rsidRDefault="005E4458">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Network Slice Admission Control Function (NSACF) procedures</w:t>
      </w:r>
      <w:r>
        <w:tab/>
      </w:r>
      <w:r>
        <w:fldChar w:fldCharType="begin" w:fldLock="1"/>
      </w:r>
      <w:r>
        <w:instrText xml:space="preserve"> PAGEREF _Toc91153532 \h </w:instrText>
      </w:r>
      <w:r>
        <w:fldChar w:fldCharType="separate"/>
      </w:r>
      <w:r>
        <w:t>97</w:t>
      </w:r>
      <w:r>
        <w:fldChar w:fldCharType="end"/>
      </w:r>
    </w:p>
    <w:p w14:paraId="1AA1464B" w14:textId="3FAD3712" w:rsidR="005E4458" w:rsidRDefault="005E4458">
      <w:pPr>
        <w:pStyle w:val="TOC4"/>
        <w:rPr>
          <w:rFonts w:asciiTheme="minorHAnsi" w:eastAsiaTheme="minorEastAsia" w:hAnsiTheme="minorHAnsi" w:cstheme="minorBidi"/>
          <w:sz w:val="22"/>
          <w:szCs w:val="22"/>
          <w:lang w:eastAsia="en-GB"/>
        </w:rPr>
      </w:pPr>
      <w:r>
        <w:t>4.2.11.1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_Toc91153533 \h </w:instrText>
      </w:r>
      <w:r>
        <w:fldChar w:fldCharType="separate"/>
      </w:r>
      <w:r>
        <w:t>97</w:t>
      </w:r>
      <w:r>
        <w:fldChar w:fldCharType="end"/>
      </w:r>
    </w:p>
    <w:p w14:paraId="38125C06" w14:textId="73D42BC8" w:rsidR="005E4458" w:rsidRDefault="005E4458">
      <w:pPr>
        <w:pStyle w:val="TOC4"/>
        <w:rPr>
          <w:rFonts w:asciiTheme="minorHAnsi" w:eastAsiaTheme="minorEastAsia" w:hAnsiTheme="minorHAnsi" w:cstheme="minorBidi"/>
          <w:sz w:val="22"/>
          <w:szCs w:val="22"/>
          <w:lang w:eastAsia="en-GB"/>
        </w:rPr>
      </w:pPr>
      <w:r>
        <w:t>4.2.11.2</w:t>
      </w:r>
      <w:r>
        <w:rPr>
          <w:rFonts w:asciiTheme="minorHAnsi" w:eastAsiaTheme="minorEastAsia" w:hAnsiTheme="minorHAnsi" w:cstheme="minorBidi"/>
          <w:sz w:val="22"/>
          <w:szCs w:val="22"/>
          <w:lang w:eastAsia="en-GB"/>
        </w:rPr>
        <w:tab/>
      </w:r>
      <w:r>
        <w:t>Number of UEs per network slice availability check and update procedure</w:t>
      </w:r>
      <w:r>
        <w:tab/>
      </w:r>
      <w:r>
        <w:fldChar w:fldCharType="begin" w:fldLock="1"/>
      </w:r>
      <w:r>
        <w:instrText xml:space="preserve"> PAGEREF _Toc91153534 \h </w:instrText>
      </w:r>
      <w:r>
        <w:fldChar w:fldCharType="separate"/>
      </w:r>
      <w:r>
        <w:t>97</w:t>
      </w:r>
      <w:r>
        <w:fldChar w:fldCharType="end"/>
      </w:r>
    </w:p>
    <w:p w14:paraId="33613589" w14:textId="5E7058BD" w:rsidR="005E4458" w:rsidRDefault="005E4458">
      <w:pPr>
        <w:pStyle w:val="TOC4"/>
        <w:rPr>
          <w:rFonts w:asciiTheme="minorHAnsi" w:eastAsiaTheme="minorEastAsia" w:hAnsiTheme="minorHAnsi" w:cstheme="minorBidi"/>
          <w:sz w:val="22"/>
          <w:szCs w:val="22"/>
          <w:lang w:eastAsia="en-GB"/>
        </w:rPr>
      </w:pPr>
      <w:r>
        <w:lastRenderedPageBreak/>
        <w:t>4.2.11.3</w:t>
      </w:r>
      <w:r>
        <w:rPr>
          <w:rFonts w:asciiTheme="minorHAnsi" w:eastAsiaTheme="minorEastAsia" w:hAnsiTheme="minorHAnsi" w:cstheme="minorBidi"/>
          <w:sz w:val="22"/>
          <w:szCs w:val="22"/>
          <w:lang w:eastAsia="en-GB"/>
        </w:rPr>
        <w:tab/>
      </w:r>
      <w:r>
        <w:t>Configuration for Early Admission Control (EAC) update procedure</w:t>
      </w:r>
      <w:r>
        <w:tab/>
      </w:r>
      <w:r>
        <w:fldChar w:fldCharType="begin" w:fldLock="1"/>
      </w:r>
      <w:r>
        <w:instrText xml:space="preserve"> PAGEREF _Toc91153535 \h </w:instrText>
      </w:r>
      <w:r>
        <w:fldChar w:fldCharType="separate"/>
      </w:r>
      <w:r>
        <w:t>100</w:t>
      </w:r>
      <w:r>
        <w:fldChar w:fldCharType="end"/>
      </w:r>
    </w:p>
    <w:p w14:paraId="334F9D11" w14:textId="0A101D56" w:rsidR="005E4458" w:rsidRDefault="005E4458">
      <w:pPr>
        <w:pStyle w:val="TOC4"/>
        <w:rPr>
          <w:rFonts w:asciiTheme="minorHAnsi" w:eastAsiaTheme="minorEastAsia" w:hAnsiTheme="minorHAnsi" w:cstheme="minorBidi"/>
          <w:sz w:val="22"/>
          <w:szCs w:val="22"/>
          <w:lang w:eastAsia="en-GB"/>
        </w:rPr>
      </w:pPr>
      <w:r>
        <w:t>4.2.11.4</w:t>
      </w:r>
      <w:r>
        <w:rPr>
          <w:rFonts w:asciiTheme="minorHAnsi" w:eastAsiaTheme="minorEastAsia" w:hAnsiTheme="minorHAnsi" w:cstheme="minorBidi"/>
          <w:sz w:val="22"/>
          <w:szCs w:val="22"/>
          <w:lang w:eastAsia="en-GB"/>
        </w:rPr>
        <w:tab/>
      </w:r>
      <w:r>
        <w:t>Number of PDU Sessions per network slice availability check and update procedure</w:t>
      </w:r>
      <w:r>
        <w:tab/>
      </w:r>
      <w:r>
        <w:fldChar w:fldCharType="begin" w:fldLock="1"/>
      </w:r>
      <w:r>
        <w:instrText xml:space="preserve"> PAGEREF _Toc91153536 \h </w:instrText>
      </w:r>
      <w:r>
        <w:fldChar w:fldCharType="separate"/>
      </w:r>
      <w:r>
        <w:t>101</w:t>
      </w:r>
      <w:r>
        <w:fldChar w:fldCharType="end"/>
      </w:r>
    </w:p>
    <w:p w14:paraId="104955EB" w14:textId="43CFA262" w:rsidR="005E4458" w:rsidRDefault="005E4458">
      <w:pPr>
        <w:pStyle w:val="TOC4"/>
        <w:rPr>
          <w:rFonts w:asciiTheme="minorHAnsi" w:eastAsiaTheme="minorEastAsia" w:hAnsiTheme="minorHAnsi" w:cstheme="minorBidi"/>
          <w:sz w:val="22"/>
          <w:szCs w:val="22"/>
          <w:lang w:eastAsia="en-GB"/>
        </w:rPr>
      </w:pPr>
      <w:r>
        <w:t>4.2.11.5</w:t>
      </w:r>
      <w:r>
        <w:rPr>
          <w:rFonts w:asciiTheme="minorHAnsi" w:eastAsiaTheme="minorEastAsia" w:hAnsiTheme="minorHAnsi" w:cstheme="minorBidi"/>
          <w:sz w:val="22"/>
          <w:szCs w:val="22"/>
          <w:lang w:eastAsia="en-GB"/>
        </w:rPr>
        <w:tab/>
      </w:r>
      <w:r>
        <w:t>Network Slice Admission Control Support for Roaming</w:t>
      </w:r>
      <w:r>
        <w:tab/>
      </w:r>
      <w:r>
        <w:fldChar w:fldCharType="begin" w:fldLock="1"/>
      </w:r>
      <w:r>
        <w:instrText xml:space="preserve"> PAGEREF _Toc91153537 \h </w:instrText>
      </w:r>
      <w:r>
        <w:fldChar w:fldCharType="separate"/>
      </w:r>
      <w:r>
        <w:t>102</w:t>
      </w:r>
      <w:r>
        <w:fldChar w:fldCharType="end"/>
      </w:r>
    </w:p>
    <w:p w14:paraId="6871C972" w14:textId="09620EB8" w:rsidR="005E4458" w:rsidRDefault="005E4458">
      <w:pPr>
        <w:pStyle w:val="TOC5"/>
        <w:rPr>
          <w:rFonts w:asciiTheme="minorHAnsi" w:eastAsiaTheme="minorEastAsia" w:hAnsiTheme="minorHAnsi" w:cstheme="minorBidi"/>
          <w:sz w:val="22"/>
          <w:szCs w:val="22"/>
          <w:lang w:eastAsia="en-GB"/>
        </w:rPr>
      </w:pPr>
      <w:r>
        <w:t>4.2.11.5.1</w:t>
      </w:r>
      <w:r>
        <w:rPr>
          <w:rFonts w:asciiTheme="minorHAnsi" w:eastAsiaTheme="minorEastAsia" w:hAnsiTheme="minorHAnsi" w:cstheme="minorBidi"/>
          <w:sz w:val="22"/>
          <w:szCs w:val="22"/>
          <w:lang w:eastAsia="en-GB"/>
        </w:rPr>
        <w:tab/>
      </w:r>
      <w:r>
        <w:t>Network Slice Admission Control Support for Roaming by VPLMN</w:t>
      </w:r>
      <w:r>
        <w:tab/>
      </w:r>
      <w:r>
        <w:fldChar w:fldCharType="begin" w:fldLock="1"/>
      </w:r>
      <w:r>
        <w:instrText xml:space="preserve"> PAGEREF _Toc91153538 \h </w:instrText>
      </w:r>
      <w:r>
        <w:fldChar w:fldCharType="separate"/>
      </w:r>
      <w:r>
        <w:t>102</w:t>
      </w:r>
      <w:r>
        <w:fldChar w:fldCharType="end"/>
      </w:r>
    </w:p>
    <w:p w14:paraId="704A19A4" w14:textId="4BC9EBBF" w:rsidR="005E4458" w:rsidRDefault="005E4458">
      <w:pPr>
        <w:pStyle w:val="TOC5"/>
        <w:rPr>
          <w:rFonts w:asciiTheme="minorHAnsi" w:eastAsiaTheme="minorEastAsia" w:hAnsiTheme="minorHAnsi" w:cstheme="minorBidi"/>
          <w:sz w:val="22"/>
          <w:szCs w:val="22"/>
          <w:lang w:eastAsia="en-GB"/>
        </w:rPr>
      </w:pPr>
      <w:r>
        <w:t>4.2.11.5.2</w:t>
      </w:r>
      <w:r>
        <w:rPr>
          <w:rFonts w:asciiTheme="minorHAnsi" w:eastAsiaTheme="minorEastAsia" w:hAnsiTheme="minorHAnsi" w:cstheme="minorBidi"/>
          <w:sz w:val="22"/>
          <w:szCs w:val="22"/>
          <w:lang w:eastAsia="en-GB"/>
        </w:rPr>
        <w:tab/>
      </w:r>
      <w:r>
        <w:t>Network Slice Admission Control Support for Roaming by HPLMN</w:t>
      </w:r>
      <w:r>
        <w:tab/>
      </w:r>
      <w:r>
        <w:fldChar w:fldCharType="begin" w:fldLock="1"/>
      </w:r>
      <w:r>
        <w:instrText xml:space="preserve"> PAGEREF _Toc91153539 \h </w:instrText>
      </w:r>
      <w:r>
        <w:fldChar w:fldCharType="separate"/>
      </w:r>
      <w:r>
        <w:t>103</w:t>
      </w:r>
      <w:r>
        <w:fldChar w:fldCharType="end"/>
      </w:r>
    </w:p>
    <w:p w14:paraId="65C692C0" w14:textId="357E19E0" w:rsidR="005E4458" w:rsidRDefault="005E445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_Toc91153540 \h </w:instrText>
      </w:r>
      <w:r>
        <w:fldChar w:fldCharType="separate"/>
      </w:r>
      <w:r>
        <w:t>103</w:t>
      </w:r>
      <w:r>
        <w:fldChar w:fldCharType="end"/>
      </w:r>
    </w:p>
    <w:p w14:paraId="0DF8B86E" w14:textId="741DF147" w:rsidR="005E4458" w:rsidRDefault="005E445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_Toc91153541 \h </w:instrText>
      </w:r>
      <w:r>
        <w:fldChar w:fldCharType="separate"/>
      </w:r>
      <w:r>
        <w:t>103</w:t>
      </w:r>
      <w:r>
        <w:fldChar w:fldCharType="end"/>
      </w:r>
    </w:p>
    <w:p w14:paraId="19C7FDEC" w14:textId="416EB9E0" w:rsidR="005E4458" w:rsidRDefault="005E445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_Toc91153542 \h </w:instrText>
      </w:r>
      <w:r>
        <w:fldChar w:fldCharType="separate"/>
      </w:r>
      <w:r>
        <w:t>104</w:t>
      </w:r>
      <w:r>
        <w:fldChar w:fldCharType="end"/>
      </w:r>
    </w:p>
    <w:p w14:paraId="286515C9" w14:textId="7B369846" w:rsidR="005E4458" w:rsidRDefault="005E4458">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_Toc91153543 \h </w:instrText>
      </w:r>
      <w:r>
        <w:fldChar w:fldCharType="separate"/>
      </w:r>
      <w:r>
        <w:t>104</w:t>
      </w:r>
      <w:r>
        <w:fldChar w:fldCharType="end"/>
      </w:r>
    </w:p>
    <w:p w14:paraId="49018BB2" w14:textId="745D9FEF" w:rsidR="005E4458" w:rsidRDefault="005E4458">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_Toc91153544 \h </w:instrText>
      </w:r>
      <w:r>
        <w:fldChar w:fldCharType="separate"/>
      </w:r>
      <w:r>
        <w:t>104</w:t>
      </w:r>
      <w:r>
        <w:fldChar w:fldCharType="end"/>
      </w:r>
    </w:p>
    <w:p w14:paraId="5B591709" w14:textId="7ACD5529" w:rsidR="005E4458" w:rsidRDefault="005E4458">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_Toc91153545 \h </w:instrText>
      </w:r>
      <w:r>
        <w:fldChar w:fldCharType="separate"/>
      </w:r>
      <w:r>
        <w:t>104</w:t>
      </w:r>
      <w:r>
        <w:fldChar w:fldCharType="end"/>
      </w:r>
    </w:p>
    <w:p w14:paraId="03D59947" w14:textId="0FC37A95" w:rsidR="005E4458" w:rsidRDefault="005E4458">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_Toc91153546 \h </w:instrText>
      </w:r>
      <w:r>
        <w:fldChar w:fldCharType="separate"/>
      </w:r>
      <w:r>
        <w:t>118</w:t>
      </w:r>
      <w:r>
        <w:fldChar w:fldCharType="end"/>
      </w:r>
    </w:p>
    <w:p w14:paraId="3465E693" w14:textId="7F6FA5A4" w:rsidR="005E4458" w:rsidRDefault="005E4458">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_Toc91153547 \h </w:instrText>
      </w:r>
      <w:r>
        <w:fldChar w:fldCharType="separate"/>
      </w:r>
      <w:r>
        <w:t>123</w:t>
      </w:r>
      <w:r>
        <w:fldChar w:fldCharType="end"/>
      </w:r>
    </w:p>
    <w:p w14:paraId="444B6E91" w14:textId="7704543E" w:rsidR="005E4458" w:rsidRDefault="005E4458">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_Toc91153548 \h </w:instrText>
      </w:r>
      <w:r>
        <w:fldChar w:fldCharType="separate"/>
      </w:r>
      <w:r>
        <w:t>126</w:t>
      </w:r>
      <w:r>
        <w:fldChar w:fldCharType="end"/>
      </w:r>
    </w:p>
    <w:p w14:paraId="1CDD905D" w14:textId="2E51A0D5" w:rsidR="005E4458" w:rsidRDefault="005E4458">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_Toc91153549 \h </w:instrText>
      </w:r>
      <w:r>
        <w:fldChar w:fldCharType="separate"/>
      </w:r>
      <w:r>
        <w:t>126</w:t>
      </w:r>
      <w:r>
        <w:fldChar w:fldCharType="end"/>
      </w:r>
    </w:p>
    <w:p w14:paraId="7AF7F189" w14:textId="7DDCC32F" w:rsidR="005E4458" w:rsidRDefault="005E4458">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Support of L2TP</w:t>
      </w:r>
      <w:r>
        <w:tab/>
      </w:r>
      <w:r>
        <w:fldChar w:fldCharType="begin" w:fldLock="1"/>
      </w:r>
      <w:r>
        <w:instrText xml:space="preserve"> PAGEREF _Toc91153550 \h </w:instrText>
      </w:r>
      <w:r>
        <w:fldChar w:fldCharType="separate"/>
      </w:r>
      <w:r>
        <w:t>129</w:t>
      </w:r>
      <w:r>
        <w:fldChar w:fldCharType="end"/>
      </w:r>
    </w:p>
    <w:p w14:paraId="14FA05FD" w14:textId="2DB7FF3B" w:rsidR="005E4458" w:rsidRDefault="005E4458">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_Toc91153551 \h </w:instrText>
      </w:r>
      <w:r>
        <w:fldChar w:fldCharType="separate"/>
      </w:r>
      <w:r>
        <w:t>131</w:t>
      </w:r>
      <w:r>
        <w:fldChar w:fldCharType="end"/>
      </w:r>
    </w:p>
    <w:p w14:paraId="56C48011" w14:textId="6A6D558D" w:rsidR="005E4458" w:rsidRDefault="005E4458">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_Toc91153552 \h </w:instrText>
      </w:r>
      <w:r>
        <w:fldChar w:fldCharType="separate"/>
      </w:r>
      <w:r>
        <w:t>131</w:t>
      </w:r>
      <w:r>
        <w:fldChar w:fldCharType="end"/>
      </w:r>
    </w:p>
    <w:p w14:paraId="4B71FF1E" w14:textId="75C77F10" w:rsidR="005E4458" w:rsidRDefault="005E4458">
      <w:pPr>
        <w:pStyle w:val="TOC4"/>
        <w:rPr>
          <w:rFonts w:asciiTheme="minorHAnsi" w:eastAsiaTheme="minorEastAsia" w:hAnsiTheme="minorHAnsi" w:cstheme="minorBidi"/>
          <w:sz w:val="22"/>
          <w:szCs w:val="22"/>
          <w:lang w:eastAsia="en-GB"/>
        </w:rPr>
      </w:pPr>
      <w:r>
        <w:rPr>
          <w:lang w:eastAsia="ko-KR"/>
        </w:rPr>
        <w:t>4.3.3.2</w:t>
      </w:r>
      <w:r>
        <w:rPr>
          <w:rFonts w:asciiTheme="minorHAnsi" w:eastAsiaTheme="minorEastAsia" w:hAnsiTheme="minorHAnsi" w:cstheme="minorBidi"/>
          <w:sz w:val="22"/>
          <w:szCs w:val="22"/>
          <w:lang w:eastAsia="en-GB"/>
        </w:rPr>
        <w:tab/>
      </w:r>
      <w:r>
        <w:rPr>
          <w:lang w:eastAsia="ko-KR"/>
        </w:rPr>
        <w:t>UE or network requested PDU Session Modification (non-roaming and roaming with local breakout)</w:t>
      </w:r>
      <w:r>
        <w:tab/>
      </w:r>
      <w:r>
        <w:fldChar w:fldCharType="begin" w:fldLock="1"/>
      </w:r>
      <w:r>
        <w:instrText xml:space="preserve"> PAGEREF _Toc91153553 \h </w:instrText>
      </w:r>
      <w:r>
        <w:fldChar w:fldCharType="separate"/>
      </w:r>
      <w:r>
        <w:t>131</w:t>
      </w:r>
      <w:r>
        <w:fldChar w:fldCharType="end"/>
      </w:r>
    </w:p>
    <w:p w14:paraId="6F54EDCC" w14:textId="6DCD9F86" w:rsidR="005E4458" w:rsidRDefault="005E4458">
      <w:pPr>
        <w:pStyle w:val="TOC4"/>
        <w:rPr>
          <w:rFonts w:asciiTheme="minorHAnsi" w:eastAsiaTheme="minorEastAsia" w:hAnsiTheme="minorHAnsi" w:cstheme="minorBidi"/>
          <w:sz w:val="22"/>
          <w:szCs w:val="22"/>
          <w:lang w:eastAsia="en-GB"/>
        </w:rPr>
      </w:pPr>
      <w:r w:rsidRPr="00526FE5">
        <w:rPr>
          <w:rFonts w:eastAsia="SimSun"/>
          <w:lang w:eastAsia="zh-CN"/>
        </w:rPr>
        <w:t>4.3.3.3</w:t>
      </w:r>
      <w:r>
        <w:rPr>
          <w:rFonts w:asciiTheme="minorHAnsi" w:eastAsiaTheme="minorEastAsia" w:hAnsiTheme="minorHAnsi" w:cstheme="minorBidi"/>
          <w:sz w:val="22"/>
          <w:szCs w:val="22"/>
          <w:lang w:eastAsia="en-GB"/>
        </w:rPr>
        <w:tab/>
      </w:r>
      <w:r w:rsidRPr="00526FE5">
        <w:rPr>
          <w:rFonts w:eastAsia="SimSun"/>
          <w:lang w:eastAsia="zh-CN"/>
        </w:rPr>
        <w:t>UE or network requested PDU Session Modification (home-routed roaming)</w:t>
      </w:r>
      <w:r>
        <w:tab/>
      </w:r>
      <w:r>
        <w:fldChar w:fldCharType="begin" w:fldLock="1"/>
      </w:r>
      <w:r>
        <w:instrText xml:space="preserve"> PAGEREF _Toc91153554 \h </w:instrText>
      </w:r>
      <w:r>
        <w:fldChar w:fldCharType="separate"/>
      </w:r>
      <w:r>
        <w:t>138</w:t>
      </w:r>
      <w:r>
        <w:fldChar w:fldCharType="end"/>
      </w:r>
    </w:p>
    <w:p w14:paraId="2833AB63" w14:textId="5AB54FD9" w:rsidR="005E4458" w:rsidRDefault="005E4458">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_Toc91153555 \h </w:instrText>
      </w:r>
      <w:r>
        <w:fldChar w:fldCharType="separate"/>
      </w:r>
      <w:r>
        <w:t>141</w:t>
      </w:r>
      <w:r>
        <w:fldChar w:fldCharType="end"/>
      </w:r>
    </w:p>
    <w:p w14:paraId="6142CD9A" w14:textId="0608E844" w:rsidR="005E4458" w:rsidRDefault="005E4458">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_Toc91153556 \h </w:instrText>
      </w:r>
      <w:r>
        <w:fldChar w:fldCharType="separate"/>
      </w:r>
      <w:r>
        <w:t>141</w:t>
      </w:r>
      <w:r>
        <w:fldChar w:fldCharType="end"/>
      </w:r>
    </w:p>
    <w:p w14:paraId="5AD68893" w14:textId="0C3E3D6C" w:rsidR="005E4458" w:rsidRDefault="005E4458">
      <w:pPr>
        <w:pStyle w:val="TOC4"/>
        <w:rPr>
          <w:rFonts w:asciiTheme="minorHAnsi" w:eastAsiaTheme="minorEastAsia" w:hAnsiTheme="minorHAnsi" w:cstheme="minorBidi"/>
          <w:sz w:val="22"/>
          <w:szCs w:val="22"/>
          <w:lang w:eastAsia="en-GB"/>
        </w:rPr>
      </w:pPr>
      <w:r>
        <w:rPr>
          <w:lang w:eastAsia="ko-KR"/>
        </w:rPr>
        <w:t>4.3.4.2</w:t>
      </w:r>
      <w:r>
        <w:rPr>
          <w:rFonts w:asciiTheme="minorHAnsi" w:eastAsiaTheme="minorEastAsia" w:hAnsiTheme="minorHAnsi" w:cstheme="minorBidi"/>
          <w:sz w:val="22"/>
          <w:szCs w:val="22"/>
          <w:lang w:eastAsia="en-GB"/>
        </w:rPr>
        <w:tab/>
      </w:r>
      <w:r>
        <w:rPr>
          <w:lang w:eastAsia="ko-KR"/>
        </w:rPr>
        <w:t>UE or network requested PDU Session Release for Non-Roaming and Roaming with Local Breakout</w:t>
      </w:r>
      <w:r>
        <w:tab/>
      </w:r>
      <w:r>
        <w:fldChar w:fldCharType="begin" w:fldLock="1"/>
      </w:r>
      <w:r>
        <w:instrText xml:space="preserve"> PAGEREF _Toc91153557 \h </w:instrText>
      </w:r>
      <w:r>
        <w:fldChar w:fldCharType="separate"/>
      </w:r>
      <w:r>
        <w:t>141</w:t>
      </w:r>
      <w:r>
        <w:fldChar w:fldCharType="end"/>
      </w:r>
    </w:p>
    <w:p w14:paraId="7342645D" w14:textId="01426BD9" w:rsidR="005E4458" w:rsidRDefault="005E4458">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_Toc91153558 \h </w:instrText>
      </w:r>
      <w:r>
        <w:fldChar w:fldCharType="separate"/>
      </w:r>
      <w:r>
        <w:t>146</w:t>
      </w:r>
      <w:r>
        <w:fldChar w:fldCharType="end"/>
      </w:r>
    </w:p>
    <w:p w14:paraId="55113261" w14:textId="6B0316C7" w:rsidR="005E4458" w:rsidRDefault="005E4458">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_Toc91153559 \h </w:instrText>
      </w:r>
      <w:r>
        <w:fldChar w:fldCharType="separate"/>
      </w:r>
      <w:r>
        <w:t>149</w:t>
      </w:r>
      <w:r>
        <w:fldChar w:fldCharType="end"/>
      </w:r>
    </w:p>
    <w:p w14:paraId="0FC690FA" w14:textId="3551EB4B" w:rsidR="005E4458" w:rsidRDefault="005E4458">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_Toc91153560 \h </w:instrText>
      </w:r>
      <w:r>
        <w:fldChar w:fldCharType="separate"/>
      </w:r>
      <w:r>
        <w:t>149</w:t>
      </w:r>
      <w:r>
        <w:fldChar w:fldCharType="end"/>
      </w:r>
    </w:p>
    <w:p w14:paraId="4FB48336" w14:textId="0A20BB24" w:rsidR="005E4458" w:rsidRDefault="005E4458">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_Toc91153561 \h </w:instrText>
      </w:r>
      <w:r>
        <w:fldChar w:fldCharType="separate"/>
      </w:r>
      <w:r>
        <w:t>150</w:t>
      </w:r>
      <w:r>
        <w:fldChar w:fldCharType="end"/>
      </w:r>
    </w:p>
    <w:p w14:paraId="5B1A97E4" w14:textId="6D0A893C" w:rsidR="005E4458" w:rsidRDefault="005E4458">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_Toc91153562 \h </w:instrText>
      </w:r>
      <w:r>
        <w:fldChar w:fldCharType="separate"/>
      </w:r>
      <w:r>
        <w:t>152</w:t>
      </w:r>
      <w:r>
        <w:fldChar w:fldCharType="end"/>
      </w:r>
    </w:p>
    <w:p w14:paraId="2641E789" w14:textId="55086A33" w:rsidR="005E4458" w:rsidRDefault="005E4458">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_Toc91153563 \h </w:instrText>
      </w:r>
      <w:r>
        <w:fldChar w:fldCharType="separate"/>
      </w:r>
      <w:r>
        <w:t>155</w:t>
      </w:r>
      <w:r>
        <w:fldChar w:fldCharType="end"/>
      </w:r>
    </w:p>
    <w:p w14:paraId="495C4737" w14:textId="4464B349" w:rsidR="005E4458" w:rsidRDefault="005E4458">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_Toc91153564 \h </w:instrText>
      </w:r>
      <w:r>
        <w:fldChar w:fldCharType="separate"/>
      </w:r>
      <w:r>
        <w:t>156</w:t>
      </w:r>
      <w:r>
        <w:fldChar w:fldCharType="end"/>
      </w:r>
    </w:p>
    <w:p w14:paraId="7424D7A7" w14:textId="2C95B608" w:rsidR="005E4458" w:rsidRDefault="005E4458">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_Toc91153565 \h </w:instrText>
      </w:r>
      <w:r>
        <w:fldChar w:fldCharType="separate"/>
      </w:r>
      <w:r>
        <w:t>158</w:t>
      </w:r>
      <w:r>
        <w:fldChar w:fldCharType="end"/>
      </w:r>
    </w:p>
    <w:p w14:paraId="4472173B" w14:textId="2F624E66" w:rsidR="005E4458" w:rsidRDefault="005E4458">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_Toc91153566 \h </w:instrText>
      </w:r>
      <w:r>
        <w:fldChar w:fldCharType="separate"/>
      </w:r>
      <w:r>
        <w:t>159</w:t>
      </w:r>
      <w:r>
        <w:fldChar w:fldCharType="end"/>
      </w:r>
    </w:p>
    <w:p w14:paraId="67F20C1F" w14:textId="78131D70" w:rsidR="005E4458" w:rsidRDefault="005E4458">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_Toc91153567 \h </w:instrText>
      </w:r>
      <w:r>
        <w:fldChar w:fldCharType="separate"/>
      </w:r>
      <w:r>
        <w:t>162</w:t>
      </w:r>
      <w:r>
        <w:fldChar w:fldCharType="end"/>
      </w:r>
    </w:p>
    <w:p w14:paraId="4BC7EB5C" w14:textId="216FD28C" w:rsidR="005E4458" w:rsidRDefault="005E4458">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_Toc91153568 \h </w:instrText>
      </w:r>
      <w:r>
        <w:fldChar w:fldCharType="separate"/>
      </w:r>
      <w:r>
        <w:t>164</w:t>
      </w:r>
      <w:r>
        <w:fldChar w:fldCharType="end"/>
      </w:r>
    </w:p>
    <w:p w14:paraId="4F9D0A0E" w14:textId="636B064A" w:rsidR="005E4458" w:rsidRDefault="005E4458">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_Toc91153569 \h </w:instrText>
      </w:r>
      <w:r>
        <w:fldChar w:fldCharType="separate"/>
      </w:r>
      <w:r>
        <w:t>164</w:t>
      </w:r>
      <w:r>
        <w:fldChar w:fldCharType="end"/>
      </w:r>
    </w:p>
    <w:p w14:paraId="56978890" w14:textId="229A6D59" w:rsidR="005E4458" w:rsidRDefault="005E4458">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526FE5">
        <w:rPr>
          <w:rFonts w:eastAsia="SimSun"/>
        </w:rPr>
        <w:t>influence traffic routing for Sessions not identified by an UE address</w:t>
      </w:r>
      <w:r>
        <w:tab/>
      </w:r>
      <w:r>
        <w:fldChar w:fldCharType="begin" w:fldLock="1"/>
      </w:r>
      <w:r>
        <w:instrText xml:space="preserve"> PAGEREF _Toc91153570 \h </w:instrText>
      </w:r>
      <w:r>
        <w:fldChar w:fldCharType="separate"/>
      </w:r>
      <w:r>
        <w:t>166</w:t>
      </w:r>
      <w:r>
        <w:fldChar w:fldCharType="end"/>
      </w:r>
    </w:p>
    <w:p w14:paraId="0E5ECF1D" w14:textId="5592BC76" w:rsidR="005E4458" w:rsidRDefault="005E4458">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_Toc91153571 \h </w:instrText>
      </w:r>
      <w:r>
        <w:fldChar w:fldCharType="separate"/>
      </w:r>
      <w:r>
        <w:t>167</w:t>
      </w:r>
      <w:r>
        <w:fldChar w:fldCharType="end"/>
      </w:r>
    </w:p>
    <w:p w14:paraId="663C33FF" w14:textId="6A9E6353" w:rsidR="005E4458" w:rsidRDefault="005E4458">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_Toc91153572 \h </w:instrText>
      </w:r>
      <w:r>
        <w:fldChar w:fldCharType="separate"/>
      </w:r>
      <w:r>
        <w:t>171</w:t>
      </w:r>
      <w:r>
        <w:fldChar w:fldCharType="end"/>
      </w:r>
    </w:p>
    <w:p w14:paraId="2EA39AC6" w14:textId="7D4BECDB" w:rsidR="005E4458" w:rsidRDefault="005E4458">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_Toc91153573 \h </w:instrText>
      </w:r>
      <w:r>
        <w:fldChar w:fldCharType="separate"/>
      </w:r>
      <w:r>
        <w:t>172</w:t>
      </w:r>
      <w:r>
        <w:fldChar w:fldCharType="end"/>
      </w:r>
    </w:p>
    <w:p w14:paraId="55756F4D" w14:textId="53EE218A" w:rsidR="005E4458" w:rsidRDefault="005E445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_Toc91153574 \h </w:instrText>
      </w:r>
      <w:r>
        <w:fldChar w:fldCharType="separate"/>
      </w:r>
      <w:r>
        <w:t>174</w:t>
      </w:r>
      <w:r>
        <w:fldChar w:fldCharType="end"/>
      </w:r>
    </w:p>
    <w:p w14:paraId="153BC0DB" w14:textId="4F831ACA" w:rsidR="005E4458" w:rsidRDefault="005E4458">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_Toc91153575 \h </w:instrText>
      </w:r>
      <w:r>
        <w:fldChar w:fldCharType="separate"/>
      </w:r>
      <w:r>
        <w:t>174</w:t>
      </w:r>
      <w:r>
        <w:fldChar w:fldCharType="end"/>
      </w:r>
    </w:p>
    <w:p w14:paraId="306249E8" w14:textId="257959B2" w:rsidR="005E4458" w:rsidRDefault="005E4458">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_Toc91153576 \h </w:instrText>
      </w:r>
      <w:r>
        <w:fldChar w:fldCharType="separate"/>
      </w:r>
      <w:r>
        <w:t>174</w:t>
      </w:r>
      <w:r>
        <w:fldChar w:fldCharType="end"/>
      </w:r>
    </w:p>
    <w:p w14:paraId="45BA1389" w14:textId="7200A30A" w:rsidR="005E4458" w:rsidRDefault="005E4458">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_Toc91153577 \h </w:instrText>
      </w:r>
      <w:r>
        <w:fldChar w:fldCharType="separate"/>
      </w:r>
      <w:r>
        <w:t>174</w:t>
      </w:r>
      <w:r>
        <w:fldChar w:fldCharType="end"/>
      </w:r>
    </w:p>
    <w:p w14:paraId="0E8C48D6" w14:textId="115D618C" w:rsidR="005E4458" w:rsidRDefault="005E4458">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_Toc91153578 \h </w:instrText>
      </w:r>
      <w:r>
        <w:fldChar w:fldCharType="separate"/>
      </w:r>
      <w:r>
        <w:t>175</w:t>
      </w:r>
      <w:r>
        <w:fldChar w:fldCharType="end"/>
      </w:r>
    </w:p>
    <w:p w14:paraId="36D2F9F5" w14:textId="69589044" w:rsidR="005E4458" w:rsidRDefault="005E4458">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_Toc91153579 \h </w:instrText>
      </w:r>
      <w:r>
        <w:fldChar w:fldCharType="separate"/>
      </w:r>
      <w:r>
        <w:t>176</w:t>
      </w:r>
      <w:r>
        <w:fldChar w:fldCharType="end"/>
      </w:r>
    </w:p>
    <w:p w14:paraId="56CBF907" w14:textId="0BA07059" w:rsidR="005E4458" w:rsidRDefault="005E445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_Toc91153580 \h </w:instrText>
      </w:r>
      <w:r>
        <w:fldChar w:fldCharType="separate"/>
      </w:r>
      <w:r>
        <w:t>176</w:t>
      </w:r>
      <w:r>
        <w:fldChar w:fldCharType="end"/>
      </w:r>
    </w:p>
    <w:p w14:paraId="6A1D7741" w14:textId="550E4101" w:rsidR="005E4458" w:rsidRDefault="005E4458">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_Toc91153581 \h </w:instrText>
      </w:r>
      <w:r>
        <w:fldChar w:fldCharType="separate"/>
      </w:r>
      <w:r>
        <w:t>176</w:t>
      </w:r>
      <w:r>
        <w:fldChar w:fldCharType="end"/>
      </w:r>
    </w:p>
    <w:p w14:paraId="0774E02B" w14:textId="085B0F87" w:rsidR="005E4458" w:rsidRDefault="005E4458">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_Toc91153582 \h </w:instrText>
      </w:r>
      <w:r>
        <w:fldChar w:fldCharType="separate"/>
      </w:r>
      <w:r>
        <w:t>176</w:t>
      </w:r>
      <w:r>
        <w:fldChar w:fldCharType="end"/>
      </w:r>
    </w:p>
    <w:p w14:paraId="29C88626" w14:textId="68C7164F" w:rsidR="005E4458" w:rsidRDefault="005E4458">
      <w:pPr>
        <w:pStyle w:val="TOC3"/>
        <w:rPr>
          <w:rFonts w:asciiTheme="minorHAnsi" w:eastAsiaTheme="minorEastAsia" w:hAnsiTheme="minorHAnsi" w:cstheme="minorBidi"/>
          <w:sz w:val="22"/>
          <w:szCs w:val="22"/>
          <w:lang w:eastAsia="en-GB"/>
        </w:rPr>
      </w:pPr>
      <w:r w:rsidRPr="00526FE5">
        <w:rPr>
          <w:rFonts w:eastAsia="SimSun"/>
        </w:rPr>
        <w:t>4.4.3</w:t>
      </w:r>
      <w:r>
        <w:rPr>
          <w:rFonts w:asciiTheme="minorHAnsi" w:eastAsiaTheme="minorEastAsia" w:hAnsiTheme="minorHAnsi" w:cstheme="minorBidi"/>
          <w:sz w:val="22"/>
          <w:szCs w:val="22"/>
          <w:lang w:eastAsia="en-GB"/>
        </w:rPr>
        <w:tab/>
      </w:r>
      <w:r w:rsidRPr="00526FE5">
        <w:rPr>
          <w:rFonts w:eastAsia="SimSun"/>
        </w:rPr>
        <w:t>N4 Node Level Procedures</w:t>
      </w:r>
      <w:r>
        <w:tab/>
      </w:r>
      <w:r>
        <w:fldChar w:fldCharType="begin" w:fldLock="1"/>
      </w:r>
      <w:r>
        <w:instrText xml:space="preserve"> PAGEREF _Toc91153583 \h </w:instrText>
      </w:r>
      <w:r>
        <w:fldChar w:fldCharType="separate"/>
      </w:r>
      <w:r>
        <w:t>178</w:t>
      </w:r>
      <w:r>
        <w:fldChar w:fldCharType="end"/>
      </w:r>
    </w:p>
    <w:p w14:paraId="0CCF1FF2" w14:textId="7DF3CF43" w:rsidR="005E4458" w:rsidRDefault="005E4458">
      <w:pPr>
        <w:pStyle w:val="TOC4"/>
        <w:rPr>
          <w:rFonts w:asciiTheme="minorHAnsi" w:eastAsiaTheme="minorEastAsia" w:hAnsiTheme="minorHAnsi" w:cstheme="minorBidi"/>
          <w:sz w:val="22"/>
          <w:szCs w:val="22"/>
          <w:lang w:eastAsia="en-GB"/>
        </w:rPr>
      </w:pPr>
      <w:r w:rsidRPr="00526FE5">
        <w:rPr>
          <w:rFonts w:eastAsia="SimSun"/>
        </w:rPr>
        <w:t>4.4.3.1</w:t>
      </w:r>
      <w:r>
        <w:rPr>
          <w:rFonts w:asciiTheme="minorHAnsi" w:eastAsiaTheme="minorEastAsia" w:hAnsiTheme="minorHAnsi" w:cstheme="minorBidi"/>
          <w:sz w:val="22"/>
          <w:szCs w:val="22"/>
          <w:lang w:eastAsia="en-GB"/>
        </w:rPr>
        <w:tab/>
      </w:r>
      <w:r w:rsidRPr="00526FE5">
        <w:rPr>
          <w:rFonts w:eastAsia="SimSun"/>
        </w:rPr>
        <w:t>N4 Association Setup Procedure</w:t>
      </w:r>
      <w:r>
        <w:tab/>
      </w:r>
      <w:r>
        <w:fldChar w:fldCharType="begin" w:fldLock="1"/>
      </w:r>
      <w:r>
        <w:instrText xml:space="preserve"> PAGEREF _Toc91153584 \h </w:instrText>
      </w:r>
      <w:r>
        <w:fldChar w:fldCharType="separate"/>
      </w:r>
      <w:r>
        <w:t>178</w:t>
      </w:r>
      <w:r>
        <w:fldChar w:fldCharType="end"/>
      </w:r>
    </w:p>
    <w:p w14:paraId="01094CFA" w14:textId="05733EDF" w:rsidR="005E4458" w:rsidRDefault="005E4458">
      <w:pPr>
        <w:pStyle w:val="TOC4"/>
        <w:rPr>
          <w:rFonts w:asciiTheme="minorHAnsi" w:eastAsiaTheme="minorEastAsia" w:hAnsiTheme="minorHAnsi" w:cstheme="minorBidi"/>
          <w:sz w:val="22"/>
          <w:szCs w:val="22"/>
          <w:lang w:eastAsia="en-GB"/>
        </w:rPr>
      </w:pPr>
      <w:r w:rsidRPr="00526FE5">
        <w:rPr>
          <w:rFonts w:eastAsia="SimSun"/>
          <w:lang w:eastAsia="zh-CN"/>
        </w:rPr>
        <w:t>4.4.3.2</w:t>
      </w:r>
      <w:r>
        <w:rPr>
          <w:rFonts w:asciiTheme="minorHAnsi" w:eastAsiaTheme="minorEastAsia" w:hAnsiTheme="minorHAnsi" w:cstheme="minorBidi"/>
          <w:sz w:val="22"/>
          <w:szCs w:val="22"/>
          <w:lang w:eastAsia="en-GB"/>
        </w:rPr>
        <w:tab/>
      </w:r>
      <w:r w:rsidRPr="00526FE5">
        <w:rPr>
          <w:rFonts w:eastAsia="SimSun"/>
          <w:lang w:eastAsia="ja-JP"/>
        </w:rPr>
        <w:t>N4 Association Update Procedure</w:t>
      </w:r>
      <w:r>
        <w:tab/>
      </w:r>
      <w:r>
        <w:fldChar w:fldCharType="begin" w:fldLock="1"/>
      </w:r>
      <w:r>
        <w:instrText xml:space="preserve"> PAGEREF _Toc91153585 \h </w:instrText>
      </w:r>
      <w:r>
        <w:fldChar w:fldCharType="separate"/>
      </w:r>
      <w:r>
        <w:t>179</w:t>
      </w:r>
      <w:r>
        <w:fldChar w:fldCharType="end"/>
      </w:r>
    </w:p>
    <w:p w14:paraId="5CDABFED" w14:textId="54759C8E" w:rsidR="005E4458" w:rsidRDefault="005E4458">
      <w:pPr>
        <w:pStyle w:val="TOC4"/>
        <w:rPr>
          <w:rFonts w:asciiTheme="minorHAnsi" w:eastAsiaTheme="minorEastAsia" w:hAnsiTheme="minorHAnsi" w:cstheme="minorBidi"/>
          <w:sz w:val="22"/>
          <w:szCs w:val="22"/>
          <w:lang w:eastAsia="en-GB"/>
        </w:rPr>
      </w:pPr>
      <w:r w:rsidRPr="00526FE5">
        <w:rPr>
          <w:rFonts w:eastAsia="SimSun"/>
          <w:lang w:eastAsia="zh-CN"/>
        </w:rPr>
        <w:t>4.4.3.3</w:t>
      </w:r>
      <w:r>
        <w:rPr>
          <w:rFonts w:asciiTheme="minorHAnsi" w:eastAsiaTheme="minorEastAsia" w:hAnsiTheme="minorHAnsi" w:cstheme="minorBidi"/>
          <w:sz w:val="22"/>
          <w:szCs w:val="22"/>
          <w:lang w:eastAsia="en-GB"/>
        </w:rPr>
        <w:tab/>
      </w:r>
      <w:r w:rsidRPr="00526FE5">
        <w:rPr>
          <w:rFonts w:eastAsia="SimSun"/>
          <w:lang w:eastAsia="ja-JP"/>
        </w:rPr>
        <w:t>N4 Association Release Procedure</w:t>
      </w:r>
      <w:r>
        <w:tab/>
      </w:r>
      <w:r>
        <w:fldChar w:fldCharType="begin" w:fldLock="1"/>
      </w:r>
      <w:r>
        <w:instrText xml:space="preserve"> PAGEREF _Toc91153586 \h </w:instrText>
      </w:r>
      <w:r>
        <w:fldChar w:fldCharType="separate"/>
      </w:r>
      <w:r>
        <w:t>179</w:t>
      </w:r>
      <w:r>
        <w:fldChar w:fldCharType="end"/>
      </w:r>
    </w:p>
    <w:p w14:paraId="4F01CE46" w14:textId="0169F7F8" w:rsidR="005E4458" w:rsidRDefault="005E4458">
      <w:pPr>
        <w:pStyle w:val="TOC4"/>
        <w:rPr>
          <w:rFonts w:asciiTheme="minorHAnsi" w:eastAsiaTheme="minorEastAsia" w:hAnsiTheme="minorHAnsi" w:cstheme="minorBidi"/>
          <w:sz w:val="22"/>
          <w:szCs w:val="22"/>
          <w:lang w:eastAsia="en-GB"/>
        </w:rPr>
      </w:pPr>
      <w:r w:rsidRPr="00526FE5">
        <w:rPr>
          <w:rFonts w:eastAsia="SimSun"/>
        </w:rPr>
        <w:t>4.4.3.4</w:t>
      </w:r>
      <w:r>
        <w:rPr>
          <w:rFonts w:asciiTheme="minorHAnsi" w:eastAsiaTheme="minorEastAsia" w:hAnsiTheme="minorHAnsi" w:cstheme="minorBidi"/>
          <w:sz w:val="22"/>
          <w:szCs w:val="22"/>
          <w:lang w:eastAsia="en-GB"/>
        </w:rPr>
        <w:tab/>
      </w:r>
      <w:r w:rsidRPr="00526FE5">
        <w:rPr>
          <w:rFonts w:eastAsia="SimSun"/>
        </w:rPr>
        <w:t>N4 Report Procedure</w:t>
      </w:r>
      <w:r>
        <w:tab/>
      </w:r>
      <w:r>
        <w:fldChar w:fldCharType="begin" w:fldLock="1"/>
      </w:r>
      <w:r>
        <w:instrText xml:space="preserve"> PAGEREF _Toc91153587 \h </w:instrText>
      </w:r>
      <w:r>
        <w:fldChar w:fldCharType="separate"/>
      </w:r>
      <w:r>
        <w:t>180</w:t>
      </w:r>
      <w:r>
        <w:fldChar w:fldCharType="end"/>
      </w:r>
    </w:p>
    <w:p w14:paraId="13533D4E" w14:textId="254DC56C" w:rsidR="005E4458" w:rsidRDefault="005E4458">
      <w:pPr>
        <w:pStyle w:val="TOC4"/>
        <w:rPr>
          <w:rFonts w:asciiTheme="minorHAnsi" w:eastAsiaTheme="minorEastAsia" w:hAnsiTheme="minorHAnsi" w:cstheme="minorBidi"/>
          <w:sz w:val="22"/>
          <w:szCs w:val="22"/>
          <w:lang w:eastAsia="en-GB"/>
        </w:rPr>
      </w:pPr>
      <w:r w:rsidRPr="00526FE5">
        <w:rPr>
          <w:rFonts w:eastAsia="SimSun"/>
        </w:rPr>
        <w:t>4.4.3.5</w:t>
      </w:r>
      <w:r>
        <w:rPr>
          <w:rFonts w:asciiTheme="minorHAnsi" w:eastAsiaTheme="minorEastAsia" w:hAnsiTheme="minorHAnsi" w:cstheme="minorBidi"/>
          <w:sz w:val="22"/>
          <w:szCs w:val="22"/>
          <w:lang w:eastAsia="en-GB"/>
        </w:rPr>
        <w:tab/>
      </w:r>
      <w:r w:rsidRPr="00526FE5">
        <w:rPr>
          <w:rFonts w:eastAsia="SimSun"/>
        </w:rPr>
        <w:t>N4 PFD management Procedure</w:t>
      </w:r>
      <w:r>
        <w:tab/>
      </w:r>
      <w:r>
        <w:fldChar w:fldCharType="begin" w:fldLock="1"/>
      </w:r>
      <w:r>
        <w:instrText xml:space="preserve"> PAGEREF _Toc91153588 \h </w:instrText>
      </w:r>
      <w:r>
        <w:fldChar w:fldCharType="separate"/>
      </w:r>
      <w:r>
        <w:t>180</w:t>
      </w:r>
      <w:r>
        <w:fldChar w:fldCharType="end"/>
      </w:r>
    </w:p>
    <w:p w14:paraId="7B63A60F" w14:textId="2FFF6803" w:rsidR="005E4458" w:rsidRDefault="005E4458">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_Toc91153589 \h </w:instrText>
      </w:r>
      <w:r>
        <w:fldChar w:fldCharType="separate"/>
      </w:r>
      <w:r>
        <w:t>181</w:t>
      </w:r>
      <w:r>
        <w:fldChar w:fldCharType="end"/>
      </w:r>
    </w:p>
    <w:p w14:paraId="38E68DA7" w14:textId="1CA87A21" w:rsidR="005E4458" w:rsidRDefault="005E445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_Toc91153590 \h </w:instrText>
      </w:r>
      <w:r>
        <w:fldChar w:fldCharType="separate"/>
      </w:r>
      <w:r>
        <w:t>182</w:t>
      </w:r>
      <w:r>
        <w:fldChar w:fldCharType="end"/>
      </w:r>
    </w:p>
    <w:p w14:paraId="7FD51169" w14:textId="14F8902E" w:rsidR="005E4458" w:rsidRDefault="005E4458">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_Toc91153591 \h </w:instrText>
      </w:r>
      <w:r>
        <w:fldChar w:fldCharType="separate"/>
      </w:r>
      <w:r>
        <w:t>182</w:t>
      </w:r>
      <w:r>
        <w:fldChar w:fldCharType="end"/>
      </w:r>
    </w:p>
    <w:p w14:paraId="2C09EFDE" w14:textId="3923E8D0" w:rsidR="005E4458" w:rsidRDefault="005E4458">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_Toc91153592 \h </w:instrText>
      </w:r>
      <w:r>
        <w:fldChar w:fldCharType="separate"/>
      </w:r>
      <w:r>
        <w:t>183</w:t>
      </w:r>
      <w:r>
        <w:fldChar w:fldCharType="end"/>
      </w:r>
    </w:p>
    <w:p w14:paraId="1443E1E8" w14:textId="4A8D57F2" w:rsidR="005E4458" w:rsidRDefault="005E4458">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_Toc91153593 \h </w:instrText>
      </w:r>
      <w:r>
        <w:fldChar w:fldCharType="separate"/>
      </w:r>
      <w:r>
        <w:t>183</w:t>
      </w:r>
      <w:r>
        <w:fldChar w:fldCharType="end"/>
      </w:r>
    </w:p>
    <w:p w14:paraId="0B3E34FC" w14:textId="1BAF7B29" w:rsidR="005E4458" w:rsidRDefault="005E4458">
      <w:pPr>
        <w:pStyle w:val="TOC2"/>
        <w:rPr>
          <w:rFonts w:asciiTheme="minorHAnsi" w:eastAsiaTheme="minorEastAsia" w:hAnsiTheme="minorHAnsi" w:cstheme="minorBidi"/>
          <w:sz w:val="22"/>
          <w:szCs w:val="22"/>
          <w:lang w:eastAsia="en-GB"/>
        </w:rPr>
      </w:pPr>
      <w:r>
        <w:lastRenderedPageBreak/>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_Toc91153594 \h </w:instrText>
      </w:r>
      <w:r>
        <w:fldChar w:fldCharType="separate"/>
      </w:r>
      <w:r>
        <w:t>184</w:t>
      </w:r>
      <w:r>
        <w:fldChar w:fldCharType="end"/>
      </w:r>
    </w:p>
    <w:p w14:paraId="6C8367C2" w14:textId="20F58D2E" w:rsidR="005E4458" w:rsidRDefault="005E4458">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_Toc91153595 \h </w:instrText>
      </w:r>
      <w:r>
        <w:fldChar w:fldCharType="separate"/>
      </w:r>
      <w:r>
        <w:t>184</w:t>
      </w:r>
      <w:r>
        <w:fldChar w:fldCharType="end"/>
      </w:r>
    </w:p>
    <w:p w14:paraId="083070DF" w14:textId="79FF7109" w:rsidR="005E4458" w:rsidRDefault="005E4458">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_Toc91153596 \h </w:instrText>
      </w:r>
      <w:r>
        <w:fldChar w:fldCharType="separate"/>
      </w:r>
      <w:r>
        <w:t>184</w:t>
      </w:r>
      <w:r>
        <w:fldChar w:fldCharType="end"/>
      </w:r>
    </w:p>
    <w:p w14:paraId="4566C3FF" w14:textId="30BD74E9" w:rsidR="005E4458" w:rsidRDefault="005E4458">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_Toc91153597 \h </w:instrText>
      </w:r>
      <w:r>
        <w:fldChar w:fldCharType="separate"/>
      </w:r>
      <w:r>
        <w:t>184</w:t>
      </w:r>
      <w:r>
        <w:fldChar w:fldCharType="end"/>
      </w:r>
    </w:p>
    <w:p w14:paraId="1279F531" w14:textId="11166CB5" w:rsidR="005E4458" w:rsidRDefault="005E4458">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_Toc91153598 \h </w:instrText>
      </w:r>
      <w:r>
        <w:fldChar w:fldCharType="separate"/>
      </w:r>
      <w:r>
        <w:t>184</w:t>
      </w:r>
      <w:r>
        <w:fldChar w:fldCharType="end"/>
      </w:r>
    </w:p>
    <w:p w14:paraId="6BC00D53" w14:textId="0F7FE87F" w:rsidR="005E4458" w:rsidRDefault="005E4458">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_Toc91153599 \h </w:instrText>
      </w:r>
      <w:r>
        <w:fldChar w:fldCharType="separate"/>
      </w:r>
      <w:r>
        <w:t>184</w:t>
      </w:r>
      <w:r>
        <w:fldChar w:fldCharType="end"/>
      </w:r>
    </w:p>
    <w:p w14:paraId="41CC0FA8" w14:textId="42702B94" w:rsidR="005E4458" w:rsidRDefault="005E4458">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_Toc91153600 \h </w:instrText>
      </w:r>
      <w:r>
        <w:fldChar w:fldCharType="separate"/>
      </w:r>
      <w:r>
        <w:t>186</w:t>
      </w:r>
      <w:r>
        <w:fldChar w:fldCharType="end"/>
      </w:r>
    </w:p>
    <w:p w14:paraId="4C816617" w14:textId="660DD3B6" w:rsidR="005E4458" w:rsidRDefault="005E4458">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_Toc91153601 \h </w:instrText>
      </w:r>
      <w:r>
        <w:fldChar w:fldCharType="separate"/>
      </w:r>
      <w:r>
        <w:t>186</w:t>
      </w:r>
      <w:r>
        <w:fldChar w:fldCharType="end"/>
      </w:r>
    </w:p>
    <w:p w14:paraId="1B3653D4" w14:textId="026877EA" w:rsidR="005E4458" w:rsidRDefault="005E4458">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UE Triggered Connection Resume in RRC Inactive procedure</w:t>
      </w:r>
      <w:r>
        <w:tab/>
      </w:r>
      <w:r>
        <w:fldChar w:fldCharType="begin" w:fldLock="1"/>
      </w:r>
      <w:r>
        <w:instrText xml:space="preserve"> PAGEREF _Toc91153602 \h </w:instrText>
      </w:r>
      <w:r>
        <w:fldChar w:fldCharType="separate"/>
      </w:r>
      <w:r>
        <w:t>186</w:t>
      </w:r>
      <w:r>
        <w:fldChar w:fldCharType="end"/>
      </w:r>
    </w:p>
    <w:p w14:paraId="0E3AACD5" w14:textId="38D8AD79" w:rsidR="005E4458" w:rsidRDefault="005E4458">
      <w:pPr>
        <w:pStyle w:val="TOC4"/>
        <w:rPr>
          <w:rFonts w:asciiTheme="minorHAnsi" w:eastAsiaTheme="minorEastAsia" w:hAnsiTheme="minorHAnsi" w:cstheme="minorBidi"/>
          <w:sz w:val="22"/>
          <w:szCs w:val="22"/>
          <w:lang w:eastAsia="en-GB"/>
        </w:rPr>
      </w:pPr>
      <w:r>
        <w:t>4.8.2.2a</w:t>
      </w:r>
      <w:r>
        <w:rPr>
          <w:rFonts w:asciiTheme="minorHAnsi" w:eastAsiaTheme="minorEastAsia" w:hAnsiTheme="minorHAnsi" w:cstheme="minorBidi"/>
          <w:sz w:val="22"/>
          <w:szCs w:val="22"/>
          <w:lang w:eastAsia="en-GB"/>
        </w:rPr>
        <w:tab/>
      </w:r>
      <w:r>
        <w:t>Network Triggered Connection Resume in RRC Inactive procedure</w:t>
      </w:r>
      <w:r>
        <w:tab/>
      </w:r>
      <w:r>
        <w:fldChar w:fldCharType="begin" w:fldLock="1"/>
      </w:r>
      <w:r>
        <w:instrText xml:space="preserve"> PAGEREF _Toc91153603 \h </w:instrText>
      </w:r>
      <w:r>
        <w:fldChar w:fldCharType="separate"/>
      </w:r>
      <w:r>
        <w:t>187</w:t>
      </w:r>
      <w:r>
        <w:fldChar w:fldCharType="end"/>
      </w:r>
    </w:p>
    <w:p w14:paraId="7C051F6C" w14:textId="045B8D7A" w:rsidR="005E4458" w:rsidRDefault="005E4458">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_Toc91153604 \h </w:instrText>
      </w:r>
      <w:r>
        <w:fldChar w:fldCharType="separate"/>
      </w:r>
      <w:r>
        <w:t>187</w:t>
      </w:r>
      <w:r>
        <w:fldChar w:fldCharType="end"/>
      </w:r>
    </w:p>
    <w:p w14:paraId="6B936D57" w14:textId="005D199E" w:rsidR="005E4458" w:rsidRDefault="005E4458">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_Toc91153605 \h </w:instrText>
      </w:r>
      <w:r>
        <w:fldChar w:fldCharType="separate"/>
      </w:r>
      <w:r>
        <w:t>189</w:t>
      </w:r>
      <w:r>
        <w:fldChar w:fldCharType="end"/>
      </w:r>
    </w:p>
    <w:p w14:paraId="11D68D3B" w14:textId="020C31F8" w:rsidR="005E4458" w:rsidRDefault="005E4458">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_Toc91153606 \h </w:instrText>
      </w:r>
      <w:r>
        <w:fldChar w:fldCharType="separate"/>
      </w:r>
      <w:r>
        <w:t>191</w:t>
      </w:r>
      <w:r>
        <w:fldChar w:fldCharType="end"/>
      </w:r>
    </w:p>
    <w:p w14:paraId="6EF4D630" w14:textId="628E21B6" w:rsidR="005E4458" w:rsidRDefault="005E4458">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_Toc91153607 \h </w:instrText>
      </w:r>
      <w:r>
        <w:fldChar w:fldCharType="separate"/>
      </w:r>
      <w:r>
        <w:t>192</w:t>
      </w:r>
      <w:r>
        <w:fldChar w:fldCharType="end"/>
      </w:r>
    </w:p>
    <w:p w14:paraId="41C9F3C3" w14:textId="1790607F" w:rsidR="005E4458" w:rsidRDefault="005E4458">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_Toc91153608 \h </w:instrText>
      </w:r>
      <w:r>
        <w:fldChar w:fldCharType="separate"/>
      </w:r>
      <w:r>
        <w:t>192</w:t>
      </w:r>
      <w:r>
        <w:fldChar w:fldCharType="end"/>
      </w:r>
    </w:p>
    <w:p w14:paraId="7B995149" w14:textId="49F6C70D" w:rsidR="005E4458" w:rsidRDefault="005E4458">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_Toc91153609 \h </w:instrText>
      </w:r>
      <w:r>
        <w:fldChar w:fldCharType="separate"/>
      </w:r>
      <w:r>
        <w:t>192</w:t>
      </w:r>
      <w:r>
        <w:fldChar w:fldCharType="end"/>
      </w:r>
    </w:p>
    <w:p w14:paraId="43D0485E" w14:textId="7851EE6A" w:rsidR="005E4458" w:rsidRDefault="005E4458">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_Toc91153610 \h </w:instrText>
      </w:r>
      <w:r>
        <w:fldChar w:fldCharType="separate"/>
      </w:r>
      <w:r>
        <w:t>192</w:t>
      </w:r>
      <w:r>
        <w:fldChar w:fldCharType="end"/>
      </w:r>
    </w:p>
    <w:p w14:paraId="287518E3" w14:textId="4E03F416" w:rsidR="005E4458" w:rsidRDefault="005E4458">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_Toc91153611 \h </w:instrText>
      </w:r>
      <w:r>
        <w:fldChar w:fldCharType="separate"/>
      </w:r>
      <w:r>
        <w:t>192</w:t>
      </w:r>
      <w:r>
        <w:fldChar w:fldCharType="end"/>
      </w:r>
    </w:p>
    <w:p w14:paraId="2F489508" w14:textId="797CFCC9" w:rsidR="005E4458" w:rsidRDefault="005E4458">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_Toc91153612 \h </w:instrText>
      </w:r>
      <w:r>
        <w:fldChar w:fldCharType="separate"/>
      </w:r>
      <w:r>
        <w:t>193</w:t>
      </w:r>
      <w:r>
        <w:fldChar w:fldCharType="end"/>
      </w:r>
    </w:p>
    <w:p w14:paraId="0E8A2236" w14:textId="1E469DCD" w:rsidR="005E4458" w:rsidRDefault="005E4458">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_Toc91153613 \h </w:instrText>
      </w:r>
      <w:r>
        <w:fldChar w:fldCharType="separate"/>
      </w:r>
      <w:r>
        <w:t>196</w:t>
      </w:r>
      <w:r>
        <w:fldChar w:fldCharType="end"/>
      </w:r>
    </w:p>
    <w:p w14:paraId="644F1DF9" w14:textId="58EA6734" w:rsidR="005E4458" w:rsidRDefault="005E4458">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_Toc91153614 \h </w:instrText>
      </w:r>
      <w:r>
        <w:fldChar w:fldCharType="separate"/>
      </w:r>
      <w:r>
        <w:t>198</w:t>
      </w:r>
      <w:r>
        <w:fldChar w:fldCharType="end"/>
      </w:r>
    </w:p>
    <w:p w14:paraId="4A3DC7AD" w14:textId="24D59D35" w:rsidR="005E4458" w:rsidRDefault="005E4458">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_Toc91153615 \h </w:instrText>
      </w:r>
      <w:r>
        <w:fldChar w:fldCharType="separate"/>
      </w:r>
      <w:r>
        <w:t>199</w:t>
      </w:r>
      <w:r>
        <w:fldChar w:fldCharType="end"/>
      </w:r>
    </w:p>
    <w:p w14:paraId="3F22191B" w14:textId="099A642C" w:rsidR="005E4458" w:rsidRDefault="005E4458">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_Toc91153616 \h </w:instrText>
      </w:r>
      <w:r>
        <w:fldChar w:fldCharType="separate"/>
      </w:r>
      <w:r>
        <w:t>199</w:t>
      </w:r>
      <w:r>
        <w:fldChar w:fldCharType="end"/>
      </w:r>
    </w:p>
    <w:p w14:paraId="1A29F1CF" w14:textId="60EC83BE" w:rsidR="005E4458" w:rsidRDefault="005E4458">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_Toc91153617 \h </w:instrText>
      </w:r>
      <w:r>
        <w:fldChar w:fldCharType="separate"/>
      </w:r>
      <w:r>
        <w:t>201</w:t>
      </w:r>
      <w:r>
        <w:fldChar w:fldCharType="end"/>
      </w:r>
    </w:p>
    <w:p w14:paraId="562E533C" w14:textId="76606DE0" w:rsidR="005E4458" w:rsidRDefault="005E4458">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_Toc91153618 \h </w:instrText>
      </w:r>
      <w:r>
        <w:fldChar w:fldCharType="separate"/>
      </w:r>
      <w:r>
        <w:t>207</w:t>
      </w:r>
      <w:r>
        <w:fldChar w:fldCharType="end"/>
      </w:r>
    </w:p>
    <w:p w14:paraId="4A3C181C" w14:textId="23C94132" w:rsidR="005E4458" w:rsidRDefault="005E4458">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_Toc91153619 \h </w:instrText>
      </w:r>
      <w:r>
        <w:fldChar w:fldCharType="separate"/>
      </w:r>
      <w:r>
        <w:t>210</w:t>
      </w:r>
      <w:r>
        <w:fldChar w:fldCharType="end"/>
      </w:r>
    </w:p>
    <w:p w14:paraId="7E75D8EA" w14:textId="1D400607" w:rsidR="005E4458" w:rsidRDefault="005E4458">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526FE5">
        <w:rPr>
          <w:rFonts w:eastAsia="SimSun"/>
          <w:lang w:eastAsia="zh-CN"/>
        </w:rPr>
        <w:t>, Cancel</w:t>
      </w:r>
      <w:r>
        <w:tab/>
      </w:r>
      <w:r>
        <w:fldChar w:fldCharType="begin" w:fldLock="1"/>
      </w:r>
      <w:r>
        <w:instrText xml:space="preserve"> PAGEREF _Toc91153620 \h </w:instrText>
      </w:r>
      <w:r>
        <w:fldChar w:fldCharType="separate"/>
      </w:r>
      <w:r>
        <w:t>212</w:t>
      </w:r>
      <w:r>
        <w:fldChar w:fldCharType="end"/>
      </w:r>
    </w:p>
    <w:p w14:paraId="0A0F74AF" w14:textId="19BEE214" w:rsidR="005E4458" w:rsidRDefault="005E4458">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_Toc91153621 \h </w:instrText>
      </w:r>
      <w:r>
        <w:fldChar w:fldCharType="separate"/>
      </w:r>
      <w:r>
        <w:t>212</w:t>
      </w:r>
      <w:r>
        <w:fldChar w:fldCharType="end"/>
      </w:r>
    </w:p>
    <w:p w14:paraId="0DFC11CD" w14:textId="274FB255" w:rsidR="005E4458" w:rsidRDefault="005E4458">
      <w:pPr>
        <w:pStyle w:val="TOC4"/>
        <w:rPr>
          <w:rFonts w:asciiTheme="minorHAnsi" w:eastAsiaTheme="minorEastAsia" w:hAnsiTheme="minorHAnsi" w:cstheme="minorBidi"/>
          <w:sz w:val="22"/>
          <w:szCs w:val="22"/>
          <w:lang w:eastAsia="en-GB"/>
        </w:rPr>
      </w:pPr>
      <w:r>
        <w:rPr>
          <w:lang w:eastAsia="ko-KR"/>
        </w:rPr>
        <w:t>4.9.2.0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_Toc91153622 \h </w:instrText>
      </w:r>
      <w:r>
        <w:fldChar w:fldCharType="separate"/>
      </w:r>
      <w:r>
        <w:t>212</w:t>
      </w:r>
      <w:r>
        <w:fldChar w:fldCharType="end"/>
      </w:r>
    </w:p>
    <w:p w14:paraId="1A43B01B" w14:textId="1D0377B3" w:rsidR="005E4458" w:rsidRDefault="005E4458">
      <w:pPr>
        <w:pStyle w:val="TOC4"/>
        <w:rPr>
          <w:rFonts w:asciiTheme="minorHAnsi" w:eastAsiaTheme="minorEastAsia" w:hAnsiTheme="minorHAnsi" w:cstheme="minorBidi"/>
          <w:sz w:val="22"/>
          <w:szCs w:val="22"/>
          <w:lang w:eastAsia="en-GB"/>
        </w:rPr>
      </w:pPr>
      <w:r>
        <w:rPr>
          <w:lang w:eastAsia="ko-KR"/>
        </w:rPr>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_Toc91153623 \h </w:instrText>
      </w:r>
      <w:r>
        <w:fldChar w:fldCharType="separate"/>
      </w:r>
      <w:r>
        <w:t>212</w:t>
      </w:r>
      <w:r>
        <w:fldChar w:fldCharType="end"/>
      </w:r>
    </w:p>
    <w:p w14:paraId="31C7ABFD" w14:textId="041076ED" w:rsidR="005E4458" w:rsidRDefault="005E4458">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_Toc91153624 \h </w:instrText>
      </w:r>
      <w:r>
        <w:fldChar w:fldCharType="separate"/>
      </w:r>
      <w:r>
        <w:t>213</w:t>
      </w:r>
      <w:r>
        <w:fldChar w:fldCharType="end"/>
      </w:r>
    </w:p>
    <w:p w14:paraId="541DDAE1" w14:textId="1524B2E2" w:rsidR="005E4458" w:rsidRDefault="005E4458">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_Toc91153625 \h </w:instrText>
      </w:r>
      <w:r>
        <w:fldChar w:fldCharType="separate"/>
      </w:r>
      <w:r>
        <w:t>214</w:t>
      </w:r>
      <w:r>
        <w:fldChar w:fldCharType="end"/>
      </w:r>
    </w:p>
    <w:p w14:paraId="1862DF01" w14:textId="0A4C7401" w:rsidR="005E4458" w:rsidRDefault="005E4458">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_Toc91153626 \h </w:instrText>
      </w:r>
      <w:r>
        <w:fldChar w:fldCharType="separate"/>
      </w:r>
      <w:r>
        <w:t>214</w:t>
      </w:r>
      <w:r>
        <w:fldChar w:fldCharType="end"/>
      </w:r>
    </w:p>
    <w:p w14:paraId="2411E71B" w14:textId="7BC5C43D" w:rsidR="005E4458" w:rsidRDefault="005E4458">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_Toc91153627 \h </w:instrText>
      </w:r>
      <w:r>
        <w:fldChar w:fldCharType="separate"/>
      </w:r>
      <w:r>
        <w:t>215</w:t>
      </w:r>
      <w:r>
        <w:fldChar w:fldCharType="end"/>
      </w:r>
    </w:p>
    <w:p w14:paraId="5DDBC40F" w14:textId="6B1D2ABC" w:rsidR="005E4458" w:rsidRDefault="005E4458">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_Toc91153628 \h </w:instrText>
      </w:r>
      <w:r>
        <w:fldChar w:fldCharType="separate"/>
      </w:r>
      <w:r>
        <w:t>215</w:t>
      </w:r>
      <w:r>
        <w:fldChar w:fldCharType="end"/>
      </w:r>
    </w:p>
    <w:p w14:paraId="52FD57B4" w14:textId="436D04B7" w:rsidR="005E4458" w:rsidRDefault="005E4458">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_Toc91153629 \h </w:instrText>
      </w:r>
      <w:r>
        <w:fldChar w:fldCharType="separate"/>
      </w:r>
      <w:r>
        <w:t>215</w:t>
      </w:r>
      <w:r>
        <w:fldChar w:fldCharType="end"/>
      </w:r>
    </w:p>
    <w:p w14:paraId="5C1A6F94" w14:textId="49F16848" w:rsidR="005E4458" w:rsidRDefault="005E4458">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_Toc91153630 \h </w:instrText>
      </w:r>
      <w:r>
        <w:fldChar w:fldCharType="separate"/>
      </w:r>
      <w:r>
        <w:t>216</w:t>
      </w:r>
      <w:r>
        <w:fldChar w:fldCharType="end"/>
      </w:r>
    </w:p>
    <w:p w14:paraId="7D375CC6" w14:textId="3A693133" w:rsidR="005E4458" w:rsidRDefault="005E4458">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_Toc91153631 \h </w:instrText>
      </w:r>
      <w:r>
        <w:fldChar w:fldCharType="separate"/>
      </w:r>
      <w:r>
        <w:t>217</w:t>
      </w:r>
      <w:r>
        <w:fldChar w:fldCharType="end"/>
      </w:r>
    </w:p>
    <w:p w14:paraId="4FEF1A3B" w14:textId="21ACF153" w:rsidR="005E4458" w:rsidRDefault="005E4458">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_Toc91153632 \h </w:instrText>
      </w:r>
      <w:r>
        <w:fldChar w:fldCharType="separate"/>
      </w:r>
      <w:r>
        <w:t>217</w:t>
      </w:r>
      <w:r>
        <w:fldChar w:fldCharType="end"/>
      </w:r>
    </w:p>
    <w:p w14:paraId="22CE1E7B" w14:textId="25CA9268" w:rsidR="005E4458" w:rsidRDefault="005E4458">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_Toc91153633 \h </w:instrText>
      </w:r>
      <w:r>
        <w:fldChar w:fldCharType="separate"/>
      </w:r>
      <w:r>
        <w:t>217</w:t>
      </w:r>
      <w:r>
        <w:fldChar w:fldCharType="end"/>
      </w:r>
    </w:p>
    <w:p w14:paraId="58740E61" w14:textId="613B57A1" w:rsidR="005E4458" w:rsidRDefault="005E4458">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_Toc91153634 \h </w:instrText>
      </w:r>
      <w:r>
        <w:fldChar w:fldCharType="separate"/>
      </w:r>
      <w:r>
        <w:t>219</w:t>
      </w:r>
      <w:r>
        <w:fldChar w:fldCharType="end"/>
      </w:r>
    </w:p>
    <w:p w14:paraId="775873D4" w14:textId="6397D466" w:rsidR="005E4458" w:rsidRDefault="005E4458">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_Toc91153635 \h </w:instrText>
      </w:r>
      <w:r>
        <w:fldChar w:fldCharType="separate"/>
      </w:r>
      <w:r>
        <w:t>219</w:t>
      </w:r>
      <w:r>
        <w:fldChar w:fldCharType="end"/>
      </w:r>
    </w:p>
    <w:p w14:paraId="17608EFE" w14:textId="296D9175" w:rsidR="005E4458" w:rsidRDefault="005E4458">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_Toc91153636 \h </w:instrText>
      </w:r>
      <w:r>
        <w:fldChar w:fldCharType="separate"/>
      </w:r>
      <w:r>
        <w:t>219</w:t>
      </w:r>
      <w:r>
        <w:fldChar w:fldCharType="end"/>
      </w:r>
    </w:p>
    <w:p w14:paraId="6E5A6D3A" w14:textId="6EEB64BF" w:rsidR="005E4458" w:rsidRDefault="005E4458">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_Toc91153637 \h </w:instrText>
      </w:r>
      <w:r>
        <w:fldChar w:fldCharType="separate"/>
      </w:r>
      <w:r>
        <w:t>219</w:t>
      </w:r>
      <w:r>
        <w:fldChar w:fldCharType="end"/>
      </w:r>
    </w:p>
    <w:p w14:paraId="1E1D4ACD" w14:textId="6FDB0F06" w:rsidR="005E4458" w:rsidRDefault="005E4458">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_Toc91153638 \h </w:instrText>
      </w:r>
      <w:r>
        <w:fldChar w:fldCharType="separate"/>
      </w:r>
      <w:r>
        <w:t>219</w:t>
      </w:r>
      <w:r>
        <w:fldChar w:fldCharType="end"/>
      </w:r>
    </w:p>
    <w:p w14:paraId="64CB5058" w14:textId="794F04F8" w:rsidR="005E4458" w:rsidRDefault="005E4458">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_Toc91153639 \h </w:instrText>
      </w:r>
      <w:r>
        <w:fldChar w:fldCharType="separate"/>
      </w:r>
      <w:r>
        <w:t>220</w:t>
      </w:r>
      <w:r>
        <w:fldChar w:fldCharType="end"/>
      </w:r>
    </w:p>
    <w:p w14:paraId="66D630CF" w14:textId="6ED346CA" w:rsidR="005E4458" w:rsidRDefault="005E4458">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_Toc91153640 \h </w:instrText>
      </w:r>
      <w:r>
        <w:fldChar w:fldCharType="separate"/>
      </w:r>
      <w:r>
        <w:t>220</w:t>
      </w:r>
      <w:r>
        <w:fldChar w:fldCharType="end"/>
      </w:r>
    </w:p>
    <w:p w14:paraId="421B642B" w14:textId="20B26821" w:rsidR="005E4458" w:rsidRDefault="005E4458">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_Toc91153641 \h </w:instrText>
      </w:r>
      <w:r>
        <w:fldChar w:fldCharType="separate"/>
      </w:r>
      <w:r>
        <w:t>220</w:t>
      </w:r>
      <w:r>
        <w:fldChar w:fldCharType="end"/>
      </w:r>
    </w:p>
    <w:p w14:paraId="2FDE9FD6" w14:textId="2AA1946A" w:rsidR="005E4458" w:rsidRDefault="005E4458">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_Toc91153642 \h </w:instrText>
      </w:r>
      <w:r>
        <w:fldChar w:fldCharType="separate"/>
      </w:r>
      <w:r>
        <w:t>221</w:t>
      </w:r>
      <w:r>
        <w:fldChar w:fldCharType="end"/>
      </w:r>
    </w:p>
    <w:p w14:paraId="0AA6A2E5" w14:textId="69D8B52B" w:rsidR="005E4458" w:rsidRDefault="005E4458">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_Toc91153643 \h </w:instrText>
      </w:r>
      <w:r>
        <w:fldChar w:fldCharType="separate"/>
      </w:r>
      <w:r>
        <w:t>222</w:t>
      </w:r>
      <w:r>
        <w:fldChar w:fldCharType="end"/>
      </w:r>
    </w:p>
    <w:p w14:paraId="35C3EFFA" w14:textId="247A4998" w:rsidR="005E4458" w:rsidRDefault="005E4458">
      <w:pPr>
        <w:pStyle w:val="TOC4"/>
        <w:rPr>
          <w:rFonts w:asciiTheme="minorHAnsi" w:eastAsiaTheme="minorEastAsia" w:hAnsiTheme="minorHAnsi" w:cstheme="minorBidi"/>
          <w:sz w:val="22"/>
          <w:szCs w:val="22"/>
          <w:lang w:eastAsia="en-GB"/>
        </w:rPr>
      </w:pPr>
      <w:r>
        <w:t>4.11.0a.8</w:t>
      </w:r>
      <w:r>
        <w:rPr>
          <w:rFonts w:asciiTheme="minorHAnsi" w:eastAsiaTheme="minorEastAsia" w:hAnsiTheme="minorHAnsi" w:cstheme="minorBidi"/>
          <w:sz w:val="22"/>
          <w:szCs w:val="22"/>
          <w:lang w:eastAsia="en-GB"/>
        </w:rPr>
        <w:tab/>
      </w:r>
      <w:r>
        <w:t>5GC NAS capability (re-)enabled and disabled</w:t>
      </w:r>
      <w:r>
        <w:tab/>
      </w:r>
      <w:r>
        <w:fldChar w:fldCharType="begin" w:fldLock="1"/>
      </w:r>
      <w:r>
        <w:instrText xml:space="preserve"> PAGEREF _Toc91153644 \h </w:instrText>
      </w:r>
      <w:r>
        <w:fldChar w:fldCharType="separate"/>
      </w:r>
      <w:r>
        <w:t>222</w:t>
      </w:r>
      <w:r>
        <w:fldChar w:fldCharType="end"/>
      </w:r>
    </w:p>
    <w:p w14:paraId="38DA19EB" w14:textId="1BDA6CCC" w:rsidR="005E4458" w:rsidRDefault="005E4458">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_Toc91153645 \h </w:instrText>
      </w:r>
      <w:r>
        <w:fldChar w:fldCharType="separate"/>
      </w:r>
      <w:r>
        <w:t>222</w:t>
      </w:r>
      <w:r>
        <w:fldChar w:fldCharType="end"/>
      </w:r>
    </w:p>
    <w:p w14:paraId="22212CE2" w14:textId="4681A0D2" w:rsidR="005E4458" w:rsidRDefault="005E4458">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_Toc91153646 \h </w:instrText>
      </w:r>
      <w:r>
        <w:fldChar w:fldCharType="separate"/>
      </w:r>
      <w:r>
        <w:t>222</w:t>
      </w:r>
      <w:r>
        <w:fldChar w:fldCharType="end"/>
      </w:r>
    </w:p>
    <w:p w14:paraId="6DC38BC7" w14:textId="6D553C96" w:rsidR="005E4458" w:rsidRDefault="005E4458">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_Toc91153647 \h </w:instrText>
      </w:r>
      <w:r>
        <w:fldChar w:fldCharType="separate"/>
      </w:r>
      <w:r>
        <w:t>224</w:t>
      </w:r>
      <w:r>
        <w:fldChar w:fldCharType="end"/>
      </w:r>
    </w:p>
    <w:p w14:paraId="01D63B8C" w14:textId="464276E9" w:rsidR="005E4458" w:rsidRDefault="005E4458">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_Toc91153648 \h </w:instrText>
      </w:r>
      <w:r>
        <w:fldChar w:fldCharType="separate"/>
      </w:r>
      <w:r>
        <w:t>224</w:t>
      </w:r>
      <w:r>
        <w:fldChar w:fldCharType="end"/>
      </w:r>
    </w:p>
    <w:p w14:paraId="12B70CDB" w14:textId="78DD36D1" w:rsidR="005E4458" w:rsidRDefault="005E4458">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_Toc91153649 \h </w:instrText>
      </w:r>
      <w:r>
        <w:fldChar w:fldCharType="separate"/>
      </w:r>
      <w:r>
        <w:t>230</w:t>
      </w:r>
      <w:r>
        <w:fldChar w:fldCharType="end"/>
      </w:r>
    </w:p>
    <w:p w14:paraId="1374DA5F" w14:textId="1E860AE0" w:rsidR="005E4458" w:rsidRDefault="005E4458">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_Toc91153650 \h </w:instrText>
      </w:r>
      <w:r>
        <w:fldChar w:fldCharType="separate"/>
      </w:r>
      <w:r>
        <w:t>237</w:t>
      </w:r>
      <w:r>
        <w:fldChar w:fldCharType="end"/>
      </w:r>
    </w:p>
    <w:p w14:paraId="04EA2A75" w14:textId="280877D5" w:rsidR="005E4458" w:rsidRDefault="005E4458">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_Toc91153651 \h </w:instrText>
      </w:r>
      <w:r>
        <w:fldChar w:fldCharType="separate"/>
      </w:r>
      <w:r>
        <w:t>239</w:t>
      </w:r>
      <w:r>
        <w:fldChar w:fldCharType="end"/>
      </w:r>
    </w:p>
    <w:p w14:paraId="266B89F8" w14:textId="343432B0" w:rsidR="005E4458" w:rsidRDefault="005E4458">
      <w:pPr>
        <w:pStyle w:val="TOC5"/>
        <w:rPr>
          <w:rFonts w:asciiTheme="minorHAnsi" w:eastAsiaTheme="minorEastAsia" w:hAnsiTheme="minorHAnsi" w:cstheme="minorBidi"/>
          <w:sz w:val="22"/>
          <w:szCs w:val="22"/>
          <w:lang w:eastAsia="en-GB"/>
        </w:rPr>
      </w:pPr>
      <w:r>
        <w:rPr>
          <w:lang w:eastAsia="zh-CN"/>
        </w:rPr>
        <w:lastRenderedPageBreak/>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_Toc91153652 \h </w:instrText>
      </w:r>
      <w:r>
        <w:fldChar w:fldCharType="separate"/>
      </w:r>
      <w:r>
        <w:t>239</w:t>
      </w:r>
      <w:r>
        <w:fldChar w:fldCharType="end"/>
      </w:r>
    </w:p>
    <w:p w14:paraId="0698C32B" w14:textId="5F087B5D" w:rsidR="005E4458" w:rsidRDefault="005E4458">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_Toc91153653 \h </w:instrText>
      </w:r>
      <w:r>
        <w:fldChar w:fldCharType="separate"/>
      </w:r>
      <w:r>
        <w:t>239</w:t>
      </w:r>
      <w:r>
        <w:fldChar w:fldCharType="end"/>
      </w:r>
    </w:p>
    <w:p w14:paraId="2D83F475" w14:textId="6A5832B6" w:rsidR="005E4458" w:rsidRDefault="005E4458">
      <w:pPr>
        <w:pStyle w:val="TOC5"/>
        <w:rPr>
          <w:rFonts w:asciiTheme="minorHAnsi" w:eastAsiaTheme="minorEastAsia" w:hAnsiTheme="minorHAnsi" w:cstheme="minorBidi"/>
          <w:sz w:val="22"/>
          <w:szCs w:val="22"/>
          <w:lang w:eastAsia="en-GB"/>
        </w:rPr>
      </w:pPr>
      <w:r>
        <w:rPr>
          <w:lang w:eastAsia="zh-CN"/>
        </w:rPr>
        <w:t>4.11.1.3.2A</w:t>
      </w:r>
      <w:r>
        <w:rPr>
          <w:rFonts w:asciiTheme="minorHAnsi" w:eastAsiaTheme="minorEastAsia" w:hAnsiTheme="minorHAnsi" w:cstheme="minorBidi"/>
          <w:sz w:val="22"/>
          <w:szCs w:val="22"/>
          <w:lang w:eastAsia="en-GB"/>
        </w:rPr>
        <w:tab/>
      </w:r>
      <w:r>
        <w:rPr>
          <w:lang w:eastAsia="zh-CN"/>
        </w:rPr>
        <w:t>5GS to EPS Idle mode mobility using N26 interface with data forwarding</w:t>
      </w:r>
      <w:r>
        <w:tab/>
      </w:r>
      <w:r>
        <w:fldChar w:fldCharType="begin" w:fldLock="1"/>
      </w:r>
      <w:r>
        <w:instrText xml:space="preserve"> PAGEREF _Toc91153654 \h </w:instrText>
      </w:r>
      <w:r>
        <w:fldChar w:fldCharType="separate"/>
      </w:r>
      <w:r>
        <w:t>242</w:t>
      </w:r>
      <w:r>
        <w:fldChar w:fldCharType="end"/>
      </w:r>
    </w:p>
    <w:p w14:paraId="3A45E9F2" w14:textId="422CE338" w:rsidR="005E4458" w:rsidRDefault="005E4458">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_Toc91153655 \h </w:instrText>
      </w:r>
      <w:r>
        <w:fldChar w:fldCharType="separate"/>
      </w:r>
      <w:r>
        <w:t>243</w:t>
      </w:r>
      <w:r>
        <w:fldChar w:fldCharType="end"/>
      </w:r>
    </w:p>
    <w:p w14:paraId="272CC0A8" w14:textId="6DF00093" w:rsidR="005E4458" w:rsidRDefault="005E4458">
      <w:pPr>
        <w:pStyle w:val="TOC5"/>
        <w:rPr>
          <w:rFonts w:asciiTheme="minorHAnsi" w:eastAsiaTheme="minorEastAsia" w:hAnsiTheme="minorHAnsi" w:cstheme="minorBidi"/>
          <w:sz w:val="22"/>
          <w:szCs w:val="22"/>
          <w:lang w:eastAsia="en-GB"/>
        </w:rPr>
      </w:pPr>
      <w:r>
        <w:rPr>
          <w:lang w:eastAsia="zh-CN"/>
        </w:rPr>
        <w:t>4.11.1.3.3A</w:t>
      </w:r>
      <w:r>
        <w:rPr>
          <w:rFonts w:asciiTheme="minorHAnsi" w:eastAsiaTheme="minorEastAsia" w:hAnsiTheme="minorHAnsi" w:cstheme="minorBidi"/>
          <w:sz w:val="22"/>
          <w:szCs w:val="22"/>
          <w:lang w:eastAsia="en-GB"/>
        </w:rPr>
        <w:tab/>
      </w:r>
      <w:r>
        <w:rPr>
          <w:lang w:eastAsia="zh-CN"/>
        </w:rPr>
        <w:t>EPS to 5GS Idle mode mobility using N26 interface with data forwarding</w:t>
      </w:r>
      <w:r>
        <w:tab/>
      </w:r>
      <w:r>
        <w:fldChar w:fldCharType="begin" w:fldLock="1"/>
      </w:r>
      <w:r>
        <w:instrText xml:space="preserve"> PAGEREF _Toc91153656 \h </w:instrText>
      </w:r>
      <w:r>
        <w:fldChar w:fldCharType="separate"/>
      </w:r>
      <w:r>
        <w:t>248</w:t>
      </w:r>
      <w:r>
        <w:fldChar w:fldCharType="end"/>
      </w:r>
    </w:p>
    <w:p w14:paraId="7AE7BB67" w14:textId="69FE6961" w:rsidR="005E4458" w:rsidRDefault="005E4458">
      <w:pPr>
        <w:pStyle w:val="TOC5"/>
        <w:rPr>
          <w:rFonts w:asciiTheme="minorHAnsi" w:eastAsiaTheme="minorEastAsia" w:hAnsiTheme="minorHAnsi" w:cstheme="minorBidi"/>
          <w:sz w:val="22"/>
          <w:szCs w:val="22"/>
          <w:lang w:eastAsia="en-GB"/>
        </w:rPr>
      </w:pPr>
      <w:r>
        <w:rPr>
          <w:lang w:eastAsia="zh-CN"/>
        </w:rPr>
        <w:t>4.11.1.3.4</w:t>
      </w:r>
      <w:r>
        <w:rPr>
          <w:rFonts w:asciiTheme="minorHAnsi" w:eastAsiaTheme="minorEastAsia" w:hAnsiTheme="minorHAnsi" w:cstheme="minorBidi"/>
          <w:sz w:val="22"/>
          <w:szCs w:val="22"/>
          <w:lang w:eastAsia="en-GB"/>
        </w:rPr>
        <w:tab/>
      </w:r>
      <w:r>
        <w:rPr>
          <w:lang w:eastAsia="zh-CN"/>
        </w:rPr>
        <w:t>EPS to 5GS Mobility Registration Procedure (Idle) using N26 interface with AMF reallocation</w:t>
      </w:r>
      <w:r>
        <w:tab/>
      </w:r>
      <w:r>
        <w:fldChar w:fldCharType="begin" w:fldLock="1"/>
      </w:r>
      <w:r>
        <w:instrText xml:space="preserve"> PAGEREF _Toc91153657 \h </w:instrText>
      </w:r>
      <w:r>
        <w:fldChar w:fldCharType="separate"/>
      </w:r>
      <w:r>
        <w:t>249</w:t>
      </w:r>
      <w:r>
        <w:fldChar w:fldCharType="end"/>
      </w:r>
    </w:p>
    <w:p w14:paraId="270D5E79" w14:textId="6AF9FC3F" w:rsidR="005E4458" w:rsidRDefault="005E4458">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bearer ID allocation</w:t>
      </w:r>
      <w:r>
        <w:tab/>
      </w:r>
      <w:r>
        <w:fldChar w:fldCharType="begin" w:fldLock="1"/>
      </w:r>
      <w:r>
        <w:instrText xml:space="preserve"> PAGEREF _Toc91153658 \h </w:instrText>
      </w:r>
      <w:r>
        <w:fldChar w:fldCharType="separate"/>
      </w:r>
      <w:r>
        <w:t>250</w:t>
      </w:r>
      <w:r>
        <w:fldChar w:fldCharType="end"/>
      </w:r>
    </w:p>
    <w:p w14:paraId="46EE0BC4" w14:textId="09126DEF" w:rsidR="005E4458" w:rsidRDefault="005E4458">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_Toc91153659 \h </w:instrText>
      </w:r>
      <w:r>
        <w:fldChar w:fldCharType="separate"/>
      </w:r>
      <w:r>
        <w:t>250</w:t>
      </w:r>
      <w:r>
        <w:fldChar w:fldCharType="end"/>
      </w:r>
    </w:p>
    <w:p w14:paraId="354646CE" w14:textId="65CE15EB"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4.11.1.4.2</w:t>
      </w:r>
      <w:r>
        <w:rPr>
          <w:rFonts w:asciiTheme="minorHAnsi" w:eastAsiaTheme="minorEastAsia" w:hAnsiTheme="minorHAnsi" w:cstheme="minorBidi"/>
          <w:sz w:val="22"/>
          <w:szCs w:val="22"/>
          <w:lang w:eastAsia="en-GB"/>
        </w:rPr>
        <w:tab/>
      </w:r>
      <w:r w:rsidRPr="00526FE5">
        <w:rPr>
          <w:rFonts w:eastAsia="SimSun"/>
          <w:lang w:eastAsia="zh-CN"/>
        </w:rPr>
        <w:t>EPS bearer ID transfer</w:t>
      </w:r>
      <w:r>
        <w:tab/>
      </w:r>
      <w:r>
        <w:fldChar w:fldCharType="begin" w:fldLock="1"/>
      </w:r>
      <w:r>
        <w:instrText xml:space="preserve"> PAGEREF _Toc91153660 \h </w:instrText>
      </w:r>
      <w:r>
        <w:fldChar w:fldCharType="separate"/>
      </w:r>
      <w:r>
        <w:t>253</w:t>
      </w:r>
      <w:r>
        <w:fldChar w:fldCharType="end"/>
      </w:r>
    </w:p>
    <w:p w14:paraId="64171630" w14:textId="0C393333" w:rsidR="005E4458" w:rsidRDefault="005E4458">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_Toc91153661 \h </w:instrText>
      </w:r>
      <w:r>
        <w:fldChar w:fldCharType="separate"/>
      </w:r>
      <w:r>
        <w:t>254</w:t>
      </w:r>
      <w:r>
        <w:fldChar w:fldCharType="end"/>
      </w:r>
    </w:p>
    <w:p w14:paraId="64BB28F8" w14:textId="68FA9038" w:rsidR="005E4458" w:rsidRDefault="005E4458">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_Toc91153662 \h </w:instrText>
      </w:r>
      <w:r>
        <w:fldChar w:fldCharType="separate"/>
      </w:r>
      <w:r>
        <w:t>255</w:t>
      </w:r>
      <w:r>
        <w:fldChar w:fldCharType="end"/>
      </w:r>
    </w:p>
    <w:p w14:paraId="7B1FA3C2" w14:textId="238E769F" w:rsidR="005E4458" w:rsidRDefault="005E4458">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_Toc91153663 \h </w:instrText>
      </w:r>
      <w:r>
        <w:fldChar w:fldCharType="separate"/>
      </w:r>
      <w:r>
        <w:t>255</w:t>
      </w:r>
      <w:r>
        <w:fldChar w:fldCharType="end"/>
      </w:r>
    </w:p>
    <w:p w14:paraId="07DA3860" w14:textId="7272BA46" w:rsidR="005E4458" w:rsidRDefault="005E4458">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_Toc91153664 \h </w:instrText>
      </w:r>
      <w:r>
        <w:fldChar w:fldCharType="separate"/>
      </w:r>
      <w:r>
        <w:t>255</w:t>
      </w:r>
      <w:r>
        <w:fldChar w:fldCharType="end"/>
      </w:r>
    </w:p>
    <w:p w14:paraId="59B167C1" w14:textId="1A380586" w:rsidR="005E4458" w:rsidRDefault="005E4458">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_Toc91153665 \h </w:instrText>
      </w:r>
      <w:r>
        <w:fldChar w:fldCharType="separate"/>
      </w:r>
      <w:r>
        <w:t>256</w:t>
      </w:r>
      <w:r>
        <w:fldChar w:fldCharType="end"/>
      </w:r>
    </w:p>
    <w:p w14:paraId="05E64FC0" w14:textId="0F3CFA81" w:rsidR="005E4458" w:rsidRDefault="005E4458">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_Toc91153666 \h </w:instrText>
      </w:r>
      <w:r>
        <w:fldChar w:fldCharType="separate"/>
      </w:r>
      <w:r>
        <w:t>257</w:t>
      </w:r>
      <w:r>
        <w:fldChar w:fldCharType="end"/>
      </w:r>
    </w:p>
    <w:p w14:paraId="6F8E3D28" w14:textId="77E88F61" w:rsidR="005E4458" w:rsidRDefault="005E4458">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_Toc91153667 \h </w:instrText>
      </w:r>
      <w:r>
        <w:fldChar w:fldCharType="separate"/>
      </w:r>
      <w:r>
        <w:t>259</w:t>
      </w:r>
      <w:r>
        <w:fldChar w:fldCharType="end"/>
      </w:r>
    </w:p>
    <w:p w14:paraId="3ECD2184" w14:textId="44926C3E" w:rsidR="005E4458" w:rsidRDefault="005E4458">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_Toc91153668 \h </w:instrText>
      </w:r>
      <w:r>
        <w:fldChar w:fldCharType="separate"/>
      </w:r>
      <w:r>
        <w:t>259</w:t>
      </w:r>
      <w:r>
        <w:fldChar w:fldCharType="end"/>
      </w:r>
    </w:p>
    <w:p w14:paraId="5E8B93B4" w14:textId="34A0AE0C" w:rsidR="005E4458" w:rsidRDefault="005E4458">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_Toc91153669 \h </w:instrText>
      </w:r>
      <w:r>
        <w:fldChar w:fldCharType="separate"/>
      </w:r>
      <w:r>
        <w:t>259</w:t>
      </w:r>
      <w:r>
        <w:fldChar w:fldCharType="end"/>
      </w:r>
    </w:p>
    <w:p w14:paraId="2BAE368F" w14:textId="7513CEA4" w:rsidR="005E4458" w:rsidRDefault="005E4458">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_Toc91153670 \h </w:instrText>
      </w:r>
      <w:r>
        <w:fldChar w:fldCharType="separate"/>
      </w:r>
      <w:r>
        <w:t>259</w:t>
      </w:r>
      <w:r>
        <w:fldChar w:fldCharType="end"/>
      </w:r>
    </w:p>
    <w:p w14:paraId="556FE171" w14:textId="67992767" w:rsidR="005E4458" w:rsidRDefault="005E4458">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_Toc91153671 \h </w:instrText>
      </w:r>
      <w:r>
        <w:fldChar w:fldCharType="separate"/>
      </w:r>
      <w:r>
        <w:t>259</w:t>
      </w:r>
      <w:r>
        <w:fldChar w:fldCharType="end"/>
      </w:r>
    </w:p>
    <w:p w14:paraId="40288F8E" w14:textId="4E17C8CD" w:rsidR="005E4458" w:rsidRDefault="005E4458">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_Toc91153672 \h </w:instrText>
      </w:r>
      <w:r>
        <w:fldChar w:fldCharType="separate"/>
      </w:r>
      <w:r>
        <w:t>259</w:t>
      </w:r>
      <w:r>
        <w:fldChar w:fldCharType="end"/>
      </w:r>
    </w:p>
    <w:p w14:paraId="6F181CD0" w14:textId="45AE131B" w:rsidR="005E4458" w:rsidRDefault="005E4458">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_Toc91153673 \h </w:instrText>
      </w:r>
      <w:r>
        <w:fldChar w:fldCharType="separate"/>
      </w:r>
      <w:r>
        <w:t>260</w:t>
      </w:r>
      <w:r>
        <w:fldChar w:fldCharType="end"/>
      </w:r>
    </w:p>
    <w:p w14:paraId="0B165CCA" w14:textId="603EC569" w:rsidR="005E4458" w:rsidRDefault="005E4458">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_Toc91153674 \h </w:instrText>
      </w:r>
      <w:r>
        <w:fldChar w:fldCharType="separate"/>
      </w:r>
      <w:r>
        <w:t>262</w:t>
      </w:r>
      <w:r>
        <w:fldChar w:fldCharType="end"/>
      </w:r>
    </w:p>
    <w:p w14:paraId="73F2635B" w14:textId="2F88E911" w:rsidR="005E4458" w:rsidRDefault="005E4458">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_Toc91153675 \h </w:instrText>
      </w:r>
      <w:r>
        <w:fldChar w:fldCharType="separate"/>
      </w:r>
      <w:r>
        <w:t>265</w:t>
      </w:r>
      <w:r>
        <w:fldChar w:fldCharType="end"/>
      </w:r>
    </w:p>
    <w:p w14:paraId="34DAA02E" w14:textId="7B5FC79A" w:rsidR="005E4458" w:rsidRDefault="005E4458">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_Toc91153676 \h </w:instrText>
      </w:r>
      <w:r>
        <w:fldChar w:fldCharType="separate"/>
      </w:r>
      <w:r>
        <w:t>265</w:t>
      </w:r>
      <w:r>
        <w:fldChar w:fldCharType="end"/>
      </w:r>
    </w:p>
    <w:p w14:paraId="423FE3F2" w14:textId="10716767" w:rsidR="005E4458" w:rsidRDefault="005E4458">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_Toc91153677 \h </w:instrText>
      </w:r>
      <w:r>
        <w:fldChar w:fldCharType="separate"/>
      </w:r>
      <w:r>
        <w:t>267</w:t>
      </w:r>
      <w:r>
        <w:fldChar w:fldCharType="end"/>
      </w:r>
    </w:p>
    <w:p w14:paraId="28188F96" w14:textId="772C78B4" w:rsidR="005E4458" w:rsidRDefault="005E4458">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_Toc91153678 \h </w:instrText>
      </w:r>
      <w:r>
        <w:fldChar w:fldCharType="separate"/>
      </w:r>
      <w:r>
        <w:t>267</w:t>
      </w:r>
      <w:r>
        <w:fldChar w:fldCharType="end"/>
      </w:r>
    </w:p>
    <w:p w14:paraId="51492AB5" w14:textId="55A7F211" w:rsidR="005E4458" w:rsidRDefault="005E4458">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_Toc91153679 \h </w:instrText>
      </w:r>
      <w:r>
        <w:fldChar w:fldCharType="separate"/>
      </w:r>
      <w:r>
        <w:t>267</w:t>
      </w:r>
      <w:r>
        <w:fldChar w:fldCharType="end"/>
      </w:r>
    </w:p>
    <w:p w14:paraId="7EF84AF3" w14:textId="16EB7B8E" w:rsidR="005E4458" w:rsidRDefault="005E4458">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_Toc91153680 \h </w:instrText>
      </w:r>
      <w:r>
        <w:fldChar w:fldCharType="separate"/>
      </w:r>
      <w:r>
        <w:t>267</w:t>
      </w:r>
      <w:r>
        <w:fldChar w:fldCharType="end"/>
      </w:r>
    </w:p>
    <w:p w14:paraId="16604D62" w14:textId="5DD0C40A" w:rsidR="005E4458" w:rsidRDefault="005E4458">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_Toc91153681 \h </w:instrText>
      </w:r>
      <w:r>
        <w:fldChar w:fldCharType="separate"/>
      </w:r>
      <w:r>
        <w:t>268</w:t>
      </w:r>
      <w:r>
        <w:fldChar w:fldCharType="end"/>
      </w:r>
    </w:p>
    <w:p w14:paraId="07855AE2" w14:textId="2E40CBE5" w:rsidR="005E4458" w:rsidRDefault="005E4458">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_Toc91153682 \h </w:instrText>
      </w:r>
      <w:r>
        <w:fldChar w:fldCharType="separate"/>
      </w:r>
      <w:r>
        <w:t>268</w:t>
      </w:r>
      <w:r>
        <w:fldChar w:fldCharType="end"/>
      </w:r>
    </w:p>
    <w:p w14:paraId="21FC3F02" w14:textId="329F2619" w:rsidR="005E4458" w:rsidRDefault="005E4458">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_Toc91153683 \h </w:instrText>
      </w:r>
      <w:r>
        <w:fldChar w:fldCharType="separate"/>
      </w:r>
      <w:r>
        <w:t>268</w:t>
      </w:r>
      <w:r>
        <w:fldChar w:fldCharType="end"/>
      </w:r>
    </w:p>
    <w:p w14:paraId="6509FE53" w14:textId="0A4887E4" w:rsidR="005E4458" w:rsidRDefault="005E4458">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_Toc91153684 \h </w:instrText>
      </w:r>
      <w:r>
        <w:fldChar w:fldCharType="separate"/>
      </w:r>
      <w:r>
        <w:t>269</w:t>
      </w:r>
      <w:r>
        <w:fldChar w:fldCharType="end"/>
      </w:r>
    </w:p>
    <w:p w14:paraId="4B6EA4BF" w14:textId="478B1490" w:rsidR="005E4458" w:rsidRDefault="005E4458">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_Toc91153685 \h </w:instrText>
      </w:r>
      <w:r>
        <w:fldChar w:fldCharType="separate"/>
      </w:r>
      <w:r>
        <w:t>269</w:t>
      </w:r>
      <w:r>
        <w:fldChar w:fldCharType="end"/>
      </w:r>
    </w:p>
    <w:p w14:paraId="6EB3111F" w14:textId="16E35CA1" w:rsidR="005E4458" w:rsidRDefault="005E4458">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_Toc91153686 \h </w:instrText>
      </w:r>
      <w:r>
        <w:fldChar w:fldCharType="separate"/>
      </w:r>
      <w:r>
        <w:t>269</w:t>
      </w:r>
      <w:r>
        <w:fldChar w:fldCharType="end"/>
      </w:r>
    </w:p>
    <w:p w14:paraId="66A4B504" w14:textId="53FF1078" w:rsidR="005E4458" w:rsidRDefault="005E4458">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_Toc91153687 \h </w:instrText>
      </w:r>
      <w:r>
        <w:fldChar w:fldCharType="separate"/>
      </w:r>
      <w:r>
        <w:t>270</w:t>
      </w:r>
      <w:r>
        <w:fldChar w:fldCharType="end"/>
      </w:r>
    </w:p>
    <w:p w14:paraId="57C143E0" w14:textId="30402D59" w:rsidR="005E4458" w:rsidRDefault="005E4458">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_Toc91153688 \h </w:instrText>
      </w:r>
      <w:r>
        <w:fldChar w:fldCharType="separate"/>
      </w:r>
      <w:r>
        <w:t>271</w:t>
      </w:r>
      <w:r>
        <w:fldChar w:fldCharType="end"/>
      </w:r>
    </w:p>
    <w:p w14:paraId="2C55D805" w14:textId="035AAD5E" w:rsidR="005E4458" w:rsidRDefault="005E4458">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_Toc91153689 \h </w:instrText>
      </w:r>
      <w:r>
        <w:fldChar w:fldCharType="separate"/>
      </w:r>
      <w:r>
        <w:t>271</w:t>
      </w:r>
      <w:r>
        <w:fldChar w:fldCharType="end"/>
      </w:r>
    </w:p>
    <w:p w14:paraId="744D0404" w14:textId="4CAB4C37" w:rsidR="005E4458" w:rsidRDefault="005E4458">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_Toc91153690 \h </w:instrText>
      </w:r>
      <w:r>
        <w:fldChar w:fldCharType="separate"/>
      </w:r>
      <w:r>
        <w:t>271</w:t>
      </w:r>
      <w:r>
        <w:fldChar w:fldCharType="end"/>
      </w:r>
    </w:p>
    <w:p w14:paraId="49A0033D" w14:textId="0FD02050" w:rsidR="005E4458" w:rsidRDefault="005E4458">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_Toc91153691 \h </w:instrText>
      </w:r>
      <w:r>
        <w:fldChar w:fldCharType="separate"/>
      </w:r>
      <w:r>
        <w:t>271</w:t>
      </w:r>
      <w:r>
        <w:fldChar w:fldCharType="end"/>
      </w:r>
    </w:p>
    <w:p w14:paraId="1AA929AF" w14:textId="794A85EC" w:rsidR="005E4458" w:rsidRDefault="005E4458">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_Toc91153692 \h </w:instrText>
      </w:r>
      <w:r>
        <w:fldChar w:fldCharType="separate"/>
      </w:r>
      <w:r>
        <w:t>271</w:t>
      </w:r>
      <w:r>
        <w:fldChar w:fldCharType="end"/>
      </w:r>
    </w:p>
    <w:p w14:paraId="66B0CEFA" w14:textId="2D09E7B1" w:rsidR="005E4458" w:rsidRDefault="005E4458">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_Toc91153693 \h </w:instrText>
      </w:r>
      <w:r>
        <w:fldChar w:fldCharType="separate"/>
      </w:r>
      <w:r>
        <w:t>272</w:t>
      </w:r>
      <w:r>
        <w:fldChar w:fldCharType="end"/>
      </w:r>
    </w:p>
    <w:p w14:paraId="280133B3" w14:textId="10606D09" w:rsidR="005E4458" w:rsidRDefault="005E4458">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_Toc91153694 \h </w:instrText>
      </w:r>
      <w:r>
        <w:fldChar w:fldCharType="separate"/>
      </w:r>
      <w:r>
        <w:t>272</w:t>
      </w:r>
      <w:r>
        <w:fldChar w:fldCharType="end"/>
      </w:r>
    </w:p>
    <w:p w14:paraId="51291C90" w14:textId="17243654" w:rsidR="005E4458" w:rsidRDefault="005E4458">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_Toc91153695 \h </w:instrText>
      </w:r>
      <w:r>
        <w:fldChar w:fldCharType="separate"/>
      </w:r>
      <w:r>
        <w:t>272</w:t>
      </w:r>
      <w:r>
        <w:fldChar w:fldCharType="end"/>
      </w:r>
    </w:p>
    <w:p w14:paraId="3139A58B" w14:textId="77B6ADAD" w:rsidR="005E4458" w:rsidRDefault="005E4458">
      <w:pPr>
        <w:pStyle w:val="TOC5"/>
        <w:rPr>
          <w:rFonts w:asciiTheme="minorHAnsi" w:eastAsiaTheme="minorEastAsia" w:hAnsiTheme="minorHAnsi" w:cstheme="minorBidi"/>
          <w:sz w:val="22"/>
          <w:szCs w:val="22"/>
          <w:lang w:eastAsia="en-GB"/>
        </w:rPr>
      </w:pPr>
      <w:r>
        <w:t>4.11.4.3.7</w:t>
      </w:r>
      <w:r>
        <w:rPr>
          <w:rFonts w:asciiTheme="minorHAnsi" w:eastAsiaTheme="minorEastAsia" w:hAnsiTheme="minorHAnsi" w:cstheme="minorBidi"/>
          <w:sz w:val="22"/>
          <w:szCs w:val="22"/>
          <w:lang w:eastAsia="en-GB"/>
        </w:rPr>
        <w:tab/>
      </w:r>
      <w:r>
        <w:t>5GC NAS capability (re-)enabled and disabled</w:t>
      </w:r>
      <w:r>
        <w:tab/>
      </w:r>
      <w:r>
        <w:fldChar w:fldCharType="begin" w:fldLock="1"/>
      </w:r>
      <w:r>
        <w:instrText xml:space="preserve"> PAGEREF _Toc91153696 \h </w:instrText>
      </w:r>
      <w:r>
        <w:fldChar w:fldCharType="separate"/>
      </w:r>
      <w:r>
        <w:t>273</w:t>
      </w:r>
      <w:r>
        <w:fldChar w:fldCharType="end"/>
      </w:r>
    </w:p>
    <w:p w14:paraId="0B908830" w14:textId="3B2ECEE5" w:rsidR="005E4458" w:rsidRDefault="005E4458">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_Toc91153697 \h </w:instrText>
      </w:r>
      <w:r>
        <w:fldChar w:fldCharType="separate"/>
      </w:r>
      <w:r>
        <w:t>273</w:t>
      </w:r>
      <w:r>
        <w:fldChar w:fldCharType="end"/>
      </w:r>
    </w:p>
    <w:p w14:paraId="42C53FE0" w14:textId="1AE91342" w:rsidR="005E4458" w:rsidRDefault="005E4458">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_Toc91153698 \h </w:instrText>
      </w:r>
      <w:r>
        <w:fldChar w:fldCharType="separate"/>
      </w:r>
      <w:r>
        <w:t>273</w:t>
      </w:r>
      <w:r>
        <w:fldChar w:fldCharType="end"/>
      </w:r>
    </w:p>
    <w:p w14:paraId="2430552F" w14:textId="2725A073" w:rsidR="005E4458" w:rsidRDefault="005E4458">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_Toc91153699 \h </w:instrText>
      </w:r>
      <w:r>
        <w:fldChar w:fldCharType="separate"/>
      </w:r>
      <w:r>
        <w:t>274</w:t>
      </w:r>
      <w:r>
        <w:fldChar w:fldCharType="end"/>
      </w:r>
    </w:p>
    <w:p w14:paraId="6D40B99F" w14:textId="091466CE" w:rsidR="005E4458" w:rsidRDefault="005E4458">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_Toc91153700 \h </w:instrText>
      </w:r>
      <w:r>
        <w:fldChar w:fldCharType="separate"/>
      </w:r>
      <w:r>
        <w:t>275</w:t>
      </w:r>
      <w:r>
        <w:fldChar w:fldCharType="end"/>
      </w:r>
    </w:p>
    <w:p w14:paraId="671E08E3" w14:textId="7997CD19" w:rsidR="005E4458" w:rsidRDefault="005E4458">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_Toc91153701 \h </w:instrText>
      </w:r>
      <w:r>
        <w:fldChar w:fldCharType="separate"/>
      </w:r>
      <w:r>
        <w:t>276</w:t>
      </w:r>
      <w:r>
        <w:fldChar w:fldCharType="end"/>
      </w:r>
    </w:p>
    <w:p w14:paraId="0647DDAF" w14:textId="4E514CE7" w:rsidR="005E4458" w:rsidRDefault="005E4458">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_Toc91153702 \h </w:instrText>
      </w:r>
      <w:r>
        <w:fldChar w:fldCharType="separate"/>
      </w:r>
      <w:r>
        <w:t>277</w:t>
      </w:r>
      <w:r>
        <w:fldChar w:fldCharType="end"/>
      </w:r>
    </w:p>
    <w:p w14:paraId="0E1047A9" w14:textId="7E2D5F1A" w:rsidR="005E4458" w:rsidRDefault="005E4458">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_Toc91153703 \h </w:instrText>
      </w:r>
      <w:r>
        <w:fldChar w:fldCharType="separate"/>
      </w:r>
      <w:r>
        <w:t>277</w:t>
      </w:r>
      <w:r>
        <w:fldChar w:fldCharType="end"/>
      </w:r>
    </w:p>
    <w:p w14:paraId="2199E401" w14:textId="42F28870" w:rsidR="005E4458" w:rsidRDefault="005E4458">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_Toc91153704 \h </w:instrText>
      </w:r>
      <w:r>
        <w:fldChar w:fldCharType="separate"/>
      </w:r>
      <w:r>
        <w:t>277</w:t>
      </w:r>
      <w:r>
        <w:fldChar w:fldCharType="end"/>
      </w:r>
    </w:p>
    <w:p w14:paraId="27CCCA63" w14:textId="2A8A7046" w:rsidR="005E4458" w:rsidRDefault="005E4458">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_Toc91153705 \h </w:instrText>
      </w:r>
      <w:r>
        <w:fldChar w:fldCharType="separate"/>
      </w:r>
      <w:r>
        <w:t>277</w:t>
      </w:r>
      <w:r>
        <w:fldChar w:fldCharType="end"/>
      </w:r>
    </w:p>
    <w:p w14:paraId="767D1180" w14:textId="3C730DE9" w:rsidR="005E4458" w:rsidRDefault="005E4458">
      <w:pPr>
        <w:pStyle w:val="TOC4"/>
        <w:rPr>
          <w:rFonts w:asciiTheme="minorHAnsi" w:eastAsiaTheme="minorEastAsia" w:hAnsiTheme="minorHAnsi" w:cstheme="minorBidi"/>
          <w:sz w:val="22"/>
          <w:szCs w:val="22"/>
          <w:lang w:eastAsia="en-GB"/>
        </w:rPr>
      </w:pPr>
      <w:r>
        <w:t>4.11.5.9</w:t>
      </w:r>
      <w:r>
        <w:rPr>
          <w:rFonts w:asciiTheme="minorHAnsi" w:eastAsiaTheme="minorEastAsia" w:hAnsiTheme="minorHAnsi" w:cstheme="minorBidi"/>
          <w:sz w:val="22"/>
          <w:szCs w:val="22"/>
          <w:lang w:eastAsia="en-GB"/>
        </w:rPr>
        <w:tab/>
      </w:r>
      <w:r>
        <w:t>Network Slice Admission Control</w:t>
      </w:r>
      <w:r>
        <w:tab/>
      </w:r>
      <w:r>
        <w:fldChar w:fldCharType="begin" w:fldLock="1"/>
      </w:r>
      <w:r>
        <w:instrText xml:space="preserve"> PAGEREF _Toc91153706 \h </w:instrText>
      </w:r>
      <w:r>
        <w:fldChar w:fldCharType="separate"/>
      </w:r>
      <w:r>
        <w:t>277</w:t>
      </w:r>
      <w:r>
        <w:fldChar w:fldCharType="end"/>
      </w:r>
    </w:p>
    <w:p w14:paraId="37155E07" w14:textId="61E2E88F" w:rsidR="005E4458" w:rsidRDefault="005E4458">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_Toc91153707 \h </w:instrText>
      </w:r>
      <w:r>
        <w:fldChar w:fldCharType="separate"/>
      </w:r>
      <w:r>
        <w:t>278</w:t>
      </w:r>
      <w:r>
        <w:fldChar w:fldCharType="end"/>
      </w:r>
    </w:p>
    <w:p w14:paraId="49C4F634" w14:textId="5530AE12" w:rsidR="005E4458" w:rsidRDefault="005E4458">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_Toc91153708 \h </w:instrText>
      </w:r>
      <w:r>
        <w:fldChar w:fldCharType="separate"/>
      </w:r>
      <w:r>
        <w:t>278</w:t>
      </w:r>
      <w:r>
        <w:fldChar w:fldCharType="end"/>
      </w:r>
    </w:p>
    <w:p w14:paraId="2426038E" w14:textId="6A8F2AF4" w:rsidR="005E4458" w:rsidRDefault="005E4458">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_Toc91153709 \h </w:instrText>
      </w:r>
      <w:r>
        <w:fldChar w:fldCharType="separate"/>
      </w:r>
      <w:r>
        <w:t>279</w:t>
      </w:r>
      <w:r>
        <w:fldChar w:fldCharType="end"/>
      </w:r>
    </w:p>
    <w:p w14:paraId="6163302E" w14:textId="6BED6203" w:rsidR="005E4458" w:rsidRDefault="005E4458">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_Toc91153710 \h </w:instrText>
      </w:r>
      <w:r>
        <w:fldChar w:fldCharType="separate"/>
      </w:r>
      <w:r>
        <w:t>280</w:t>
      </w:r>
      <w:r>
        <w:fldChar w:fldCharType="end"/>
      </w:r>
    </w:p>
    <w:p w14:paraId="353C4D7F" w14:textId="4FBD7686" w:rsidR="005E4458" w:rsidRDefault="005E4458">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_Toc91153711 \h </w:instrText>
      </w:r>
      <w:r>
        <w:fldChar w:fldCharType="separate"/>
      </w:r>
      <w:r>
        <w:t>281</w:t>
      </w:r>
      <w:r>
        <w:fldChar w:fldCharType="end"/>
      </w:r>
    </w:p>
    <w:p w14:paraId="6575D37B" w14:textId="0A778319" w:rsidR="005E4458" w:rsidRDefault="005E4458">
      <w:pPr>
        <w:pStyle w:val="TOC3"/>
        <w:rPr>
          <w:rFonts w:asciiTheme="minorHAnsi" w:eastAsiaTheme="minorEastAsia" w:hAnsiTheme="minorHAnsi" w:cstheme="minorBidi"/>
          <w:sz w:val="22"/>
          <w:szCs w:val="22"/>
          <w:lang w:eastAsia="en-GB"/>
        </w:rPr>
      </w:pPr>
      <w:r>
        <w:lastRenderedPageBreak/>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_Toc91153712 \h </w:instrText>
      </w:r>
      <w:r>
        <w:fldChar w:fldCharType="separate"/>
      </w:r>
      <w:r>
        <w:t>281</w:t>
      </w:r>
      <w:r>
        <w:fldChar w:fldCharType="end"/>
      </w:r>
    </w:p>
    <w:p w14:paraId="743F076C" w14:textId="25692002" w:rsidR="005E4458" w:rsidRDefault="005E4458">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_Toc91153713 \h </w:instrText>
      </w:r>
      <w:r>
        <w:fldChar w:fldCharType="separate"/>
      </w:r>
      <w:r>
        <w:t>281</w:t>
      </w:r>
      <w:r>
        <w:fldChar w:fldCharType="end"/>
      </w:r>
    </w:p>
    <w:p w14:paraId="310CB019" w14:textId="72A9A6F8" w:rsidR="005E4458" w:rsidRDefault="005E4458">
      <w:pPr>
        <w:pStyle w:val="TOC4"/>
        <w:rPr>
          <w:rFonts w:asciiTheme="minorHAnsi" w:eastAsiaTheme="minorEastAsia" w:hAnsiTheme="minorHAnsi" w:cstheme="minorBidi"/>
          <w:sz w:val="22"/>
          <w:szCs w:val="22"/>
          <w:lang w:eastAsia="en-GB"/>
        </w:rPr>
      </w:pPr>
      <w:r w:rsidRPr="00526FE5">
        <w:rPr>
          <w:rFonts w:eastAsia="MS Mincho"/>
        </w:rPr>
        <w:t>4.12.2.1</w:t>
      </w:r>
      <w:r>
        <w:rPr>
          <w:rFonts w:asciiTheme="minorHAnsi" w:eastAsiaTheme="minorEastAsia" w:hAnsiTheme="minorHAnsi" w:cstheme="minorBidi"/>
          <w:sz w:val="22"/>
          <w:szCs w:val="22"/>
          <w:lang w:eastAsia="en-GB"/>
        </w:rPr>
        <w:tab/>
      </w:r>
      <w:r w:rsidRPr="00526FE5">
        <w:rPr>
          <w:rFonts w:eastAsia="MS Mincho"/>
        </w:rPr>
        <w:t>General</w:t>
      </w:r>
      <w:r>
        <w:tab/>
      </w:r>
      <w:r>
        <w:fldChar w:fldCharType="begin" w:fldLock="1"/>
      </w:r>
      <w:r>
        <w:instrText xml:space="preserve"> PAGEREF _Toc91153714 \h </w:instrText>
      </w:r>
      <w:r>
        <w:fldChar w:fldCharType="separate"/>
      </w:r>
      <w:r>
        <w:t>281</w:t>
      </w:r>
      <w:r>
        <w:fldChar w:fldCharType="end"/>
      </w:r>
    </w:p>
    <w:p w14:paraId="4ECC7E48" w14:textId="3680B9CF" w:rsidR="005E4458" w:rsidRDefault="005E4458">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_Toc91153715 \h </w:instrText>
      </w:r>
      <w:r>
        <w:fldChar w:fldCharType="separate"/>
      </w:r>
      <w:r>
        <w:t>282</w:t>
      </w:r>
      <w:r>
        <w:fldChar w:fldCharType="end"/>
      </w:r>
    </w:p>
    <w:p w14:paraId="161569C6" w14:textId="02793787" w:rsidR="005E4458" w:rsidRDefault="005E4458">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_Toc91153716 \h </w:instrText>
      </w:r>
      <w:r>
        <w:fldChar w:fldCharType="separate"/>
      </w:r>
      <w:r>
        <w:t>284</w:t>
      </w:r>
      <w:r>
        <w:fldChar w:fldCharType="end"/>
      </w:r>
    </w:p>
    <w:p w14:paraId="4E878DB2" w14:textId="01D7D151" w:rsidR="005E4458" w:rsidRDefault="005E4458">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_Toc91153717 \h </w:instrText>
      </w:r>
      <w:r>
        <w:fldChar w:fldCharType="separate"/>
      </w:r>
      <w:r>
        <w:t>285</w:t>
      </w:r>
      <w:r>
        <w:fldChar w:fldCharType="end"/>
      </w:r>
    </w:p>
    <w:p w14:paraId="4153CB6B" w14:textId="0ACD43F3" w:rsidR="005E4458" w:rsidRDefault="005E4458">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_Toc91153718 \h </w:instrText>
      </w:r>
      <w:r>
        <w:fldChar w:fldCharType="separate"/>
      </w:r>
      <w:r>
        <w:t>286</w:t>
      </w:r>
      <w:r>
        <w:fldChar w:fldCharType="end"/>
      </w:r>
    </w:p>
    <w:p w14:paraId="46AF94F9" w14:textId="1E47732F" w:rsidR="005E4458" w:rsidRDefault="005E4458">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_Toc91153719 \h </w:instrText>
      </w:r>
      <w:r>
        <w:fldChar w:fldCharType="separate"/>
      </w:r>
      <w:r>
        <w:t>286</w:t>
      </w:r>
      <w:r>
        <w:fldChar w:fldCharType="end"/>
      </w:r>
    </w:p>
    <w:p w14:paraId="58F2EAC6" w14:textId="39E620E5" w:rsidR="005E4458" w:rsidRDefault="005E4458">
      <w:pPr>
        <w:pStyle w:val="TOC4"/>
        <w:rPr>
          <w:rFonts w:asciiTheme="minorHAnsi" w:eastAsiaTheme="minorEastAsia" w:hAnsiTheme="minorHAnsi" w:cstheme="minorBidi"/>
          <w:sz w:val="22"/>
          <w:szCs w:val="22"/>
          <w:lang w:eastAsia="en-GB"/>
        </w:rPr>
      </w:pPr>
      <w:r>
        <w:t>4</w:t>
      </w:r>
      <w:r w:rsidRPr="00526FE5">
        <w:rPr>
          <w:rFonts w:eastAsia="SimSun"/>
          <w:lang w:eastAsia="zh-CN"/>
        </w:rPr>
        <w:t>.</w:t>
      </w:r>
      <w:r>
        <w:t>1</w:t>
      </w:r>
      <w:r w:rsidRPr="00526FE5">
        <w:rPr>
          <w:rFonts w:eastAsia="SimSun"/>
          <w:lang w:eastAsia="zh-CN"/>
        </w:rPr>
        <w:t>2.4.2</w:t>
      </w:r>
      <w:r>
        <w:rPr>
          <w:rFonts w:asciiTheme="minorHAnsi" w:eastAsiaTheme="minorEastAsia" w:hAnsiTheme="minorHAnsi" w:cstheme="minorBidi"/>
          <w:sz w:val="22"/>
          <w:szCs w:val="22"/>
          <w:lang w:eastAsia="en-GB"/>
        </w:rPr>
        <w:tab/>
      </w:r>
      <w:r w:rsidRPr="00526FE5">
        <w:rPr>
          <w:rFonts w:eastAsia="SimSun"/>
          <w:lang w:eastAsia="zh-CN"/>
        </w:rPr>
        <w:t>Procedure for the UE context release in the N3IWF</w:t>
      </w:r>
      <w:r>
        <w:tab/>
      </w:r>
      <w:r>
        <w:fldChar w:fldCharType="begin" w:fldLock="1"/>
      </w:r>
      <w:r>
        <w:instrText xml:space="preserve"> PAGEREF _Toc91153720 \h </w:instrText>
      </w:r>
      <w:r>
        <w:fldChar w:fldCharType="separate"/>
      </w:r>
      <w:r>
        <w:t>286</w:t>
      </w:r>
      <w:r>
        <w:fldChar w:fldCharType="end"/>
      </w:r>
    </w:p>
    <w:p w14:paraId="7A25915B" w14:textId="4364BD97" w:rsidR="005E4458" w:rsidRDefault="005E4458">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_Toc91153721 \h </w:instrText>
      </w:r>
      <w:r>
        <w:fldChar w:fldCharType="separate"/>
      </w:r>
      <w:r>
        <w:t>288</w:t>
      </w:r>
      <w:r>
        <w:fldChar w:fldCharType="end"/>
      </w:r>
    </w:p>
    <w:p w14:paraId="0E4651B0" w14:textId="796005C5" w:rsidR="005E4458" w:rsidRDefault="005E4458">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_Toc91153722 \h </w:instrText>
      </w:r>
      <w:r>
        <w:fldChar w:fldCharType="separate"/>
      </w:r>
      <w:r>
        <w:t>288</w:t>
      </w:r>
      <w:r>
        <w:fldChar w:fldCharType="end"/>
      </w:r>
    </w:p>
    <w:p w14:paraId="3AB889B4" w14:textId="107F0A27" w:rsidR="005E4458" w:rsidRDefault="005E4458">
      <w:pPr>
        <w:pStyle w:val="TOC3"/>
        <w:rPr>
          <w:rFonts w:asciiTheme="minorHAnsi" w:eastAsiaTheme="minorEastAsia" w:hAnsiTheme="minorHAnsi" w:cstheme="minorBidi"/>
          <w:sz w:val="22"/>
          <w:szCs w:val="22"/>
          <w:lang w:eastAsia="en-GB"/>
        </w:rPr>
      </w:pPr>
      <w:r>
        <w:t>4.</w:t>
      </w:r>
      <w:r w:rsidRPr="00526FE5">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_Toc91153723 \h </w:instrText>
      </w:r>
      <w:r>
        <w:fldChar w:fldCharType="separate"/>
      </w:r>
      <w:r>
        <w:t>290</w:t>
      </w:r>
      <w:r>
        <w:fldChar w:fldCharType="end"/>
      </w:r>
    </w:p>
    <w:p w14:paraId="5487A424" w14:textId="6443D194" w:rsidR="005E4458" w:rsidRDefault="005E4458">
      <w:pPr>
        <w:pStyle w:val="TOC3"/>
        <w:rPr>
          <w:rFonts w:asciiTheme="minorHAnsi" w:eastAsiaTheme="minorEastAsia" w:hAnsiTheme="minorHAnsi" w:cstheme="minorBidi"/>
          <w:sz w:val="22"/>
          <w:szCs w:val="22"/>
          <w:lang w:eastAsia="en-GB"/>
        </w:rPr>
      </w:pPr>
      <w:r w:rsidRPr="00526FE5">
        <w:rPr>
          <w:rFonts w:eastAsia="SimSun"/>
          <w:lang w:eastAsia="zh-CN"/>
        </w:rPr>
        <w:t>4.12.7</w:t>
      </w:r>
      <w:r>
        <w:rPr>
          <w:rFonts w:asciiTheme="minorHAnsi" w:eastAsiaTheme="minorEastAsia" w:hAnsiTheme="minorHAnsi" w:cstheme="minorBidi"/>
          <w:sz w:val="22"/>
          <w:szCs w:val="22"/>
          <w:lang w:eastAsia="en-GB"/>
        </w:rPr>
        <w:tab/>
      </w:r>
      <w:r w:rsidRPr="00526FE5">
        <w:rPr>
          <w:rFonts w:eastAsia="SimSun"/>
          <w:lang w:eastAsia="zh-CN"/>
        </w:rPr>
        <w:t xml:space="preserve">UE or network Requested </w:t>
      </w:r>
      <w:r>
        <w:t>PDU Session R</w:t>
      </w:r>
      <w:r w:rsidRPr="00526FE5">
        <w:rPr>
          <w:rFonts w:eastAsia="SimSun"/>
          <w:lang w:eastAsia="zh-CN"/>
        </w:rPr>
        <w:t>elease via Untrusted non-3GPP access</w:t>
      </w:r>
      <w:r>
        <w:tab/>
      </w:r>
      <w:r>
        <w:fldChar w:fldCharType="begin" w:fldLock="1"/>
      </w:r>
      <w:r>
        <w:instrText xml:space="preserve"> PAGEREF _Toc91153724 \h </w:instrText>
      </w:r>
      <w:r>
        <w:fldChar w:fldCharType="separate"/>
      </w:r>
      <w:r>
        <w:t>291</w:t>
      </w:r>
      <w:r>
        <w:fldChar w:fldCharType="end"/>
      </w:r>
    </w:p>
    <w:p w14:paraId="72B0EC8A" w14:textId="1F0875C1" w:rsidR="005E4458" w:rsidRDefault="005E4458">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_Toc91153725 \h </w:instrText>
      </w:r>
      <w:r>
        <w:fldChar w:fldCharType="separate"/>
      </w:r>
      <w:r>
        <w:t>293</w:t>
      </w:r>
      <w:r>
        <w:fldChar w:fldCharType="end"/>
      </w:r>
    </w:p>
    <w:p w14:paraId="086F66D1" w14:textId="4F45D640" w:rsidR="005E4458" w:rsidRDefault="005E4458">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_Toc91153726 \h </w:instrText>
      </w:r>
      <w:r>
        <w:fldChar w:fldCharType="separate"/>
      </w:r>
      <w:r>
        <w:t>294</w:t>
      </w:r>
      <w:r>
        <w:fldChar w:fldCharType="end"/>
      </w:r>
    </w:p>
    <w:p w14:paraId="34C81CFE" w14:textId="6EBBB2F3" w:rsidR="005E4458" w:rsidRDefault="005E4458">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_Toc91153727 \h </w:instrText>
      </w:r>
      <w:r>
        <w:fldChar w:fldCharType="separate"/>
      </w:r>
      <w:r>
        <w:t>294</w:t>
      </w:r>
      <w:r>
        <w:fldChar w:fldCharType="end"/>
      </w:r>
    </w:p>
    <w:p w14:paraId="7C0D1788" w14:textId="6FAF6556" w:rsidR="005E4458" w:rsidRDefault="005E4458">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_Toc91153728 \h </w:instrText>
      </w:r>
      <w:r>
        <w:fldChar w:fldCharType="separate"/>
      </w:r>
      <w:r>
        <w:t>294</w:t>
      </w:r>
      <w:r>
        <w:fldChar w:fldCharType="end"/>
      </w:r>
    </w:p>
    <w:p w14:paraId="1D4CC5C1" w14:textId="57DD085F" w:rsidR="005E4458" w:rsidRDefault="005E4458">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_Toc91153729 \h </w:instrText>
      </w:r>
      <w:r>
        <w:fldChar w:fldCharType="separate"/>
      </w:r>
      <w:r>
        <w:t>294</w:t>
      </w:r>
      <w:r>
        <w:fldChar w:fldCharType="end"/>
      </w:r>
    </w:p>
    <w:p w14:paraId="254B2EA5" w14:textId="6128DB20" w:rsidR="005E4458" w:rsidRDefault="005E4458">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_Toc91153730 \h </w:instrText>
      </w:r>
      <w:r>
        <w:fldChar w:fldCharType="separate"/>
      </w:r>
      <w:r>
        <w:t>294</w:t>
      </w:r>
      <w:r>
        <w:fldChar w:fldCharType="end"/>
      </w:r>
    </w:p>
    <w:p w14:paraId="504925E4" w14:textId="3DC3D251" w:rsidR="005E4458" w:rsidRDefault="005E4458">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_Toc91153731 \h </w:instrText>
      </w:r>
      <w:r>
        <w:fldChar w:fldCharType="separate"/>
      </w:r>
      <w:r>
        <w:t>297</w:t>
      </w:r>
      <w:r>
        <w:fldChar w:fldCharType="end"/>
      </w:r>
    </w:p>
    <w:p w14:paraId="213F6D47" w14:textId="68BBD4A8" w:rsidR="005E4458" w:rsidRDefault="005E4458">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_Toc91153732 \h </w:instrText>
      </w:r>
      <w:r>
        <w:fldChar w:fldCharType="separate"/>
      </w:r>
      <w:r>
        <w:t>297</w:t>
      </w:r>
      <w:r>
        <w:fldChar w:fldCharType="end"/>
      </w:r>
    </w:p>
    <w:p w14:paraId="19500148" w14:textId="613338E1" w:rsidR="005E4458" w:rsidRDefault="005E4458">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_Toc91153733 \h </w:instrText>
      </w:r>
      <w:r>
        <w:fldChar w:fldCharType="separate"/>
      </w:r>
      <w:r>
        <w:t>297</w:t>
      </w:r>
      <w:r>
        <w:fldChar w:fldCharType="end"/>
      </w:r>
    </w:p>
    <w:p w14:paraId="2D4DDB62" w14:textId="05980895" w:rsidR="005E4458" w:rsidRDefault="005E4458">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_Toc91153734 \h </w:instrText>
      </w:r>
      <w:r>
        <w:fldChar w:fldCharType="separate"/>
      </w:r>
      <w:r>
        <w:t>297</w:t>
      </w:r>
      <w:r>
        <w:fldChar w:fldCharType="end"/>
      </w:r>
    </w:p>
    <w:p w14:paraId="1EE6093C" w14:textId="289EFBF5" w:rsidR="005E4458" w:rsidRDefault="005E4458">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_Toc91153735 \h </w:instrText>
      </w:r>
      <w:r>
        <w:fldChar w:fldCharType="separate"/>
      </w:r>
      <w:r>
        <w:t>298</w:t>
      </w:r>
      <w:r>
        <w:fldChar w:fldCharType="end"/>
      </w:r>
    </w:p>
    <w:p w14:paraId="79FCF2F9" w14:textId="73CA555A" w:rsidR="005E4458" w:rsidRDefault="005E4458">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_Toc91153736 \h </w:instrText>
      </w:r>
      <w:r>
        <w:fldChar w:fldCharType="separate"/>
      </w:r>
      <w:r>
        <w:t>298</w:t>
      </w:r>
      <w:r>
        <w:fldChar w:fldCharType="end"/>
      </w:r>
    </w:p>
    <w:p w14:paraId="780232CA" w14:textId="49D6BE1E" w:rsidR="005E4458" w:rsidRDefault="005E4458">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_Toc91153737 \h </w:instrText>
      </w:r>
      <w:r>
        <w:fldChar w:fldCharType="separate"/>
      </w:r>
      <w:r>
        <w:t>298</w:t>
      </w:r>
      <w:r>
        <w:fldChar w:fldCharType="end"/>
      </w:r>
    </w:p>
    <w:p w14:paraId="076364CD" w14:textId="4977FCDF" w:rsidR="005E4458" w:rsidRDefault="005E4458">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_Toc91153738 \h </w:instrText>
      </w:r>
      <w:r>
        <w:fldChar w:fldCharType="separate"/>
      </w:r>
      <w:r>
        <w:t>299</w:t>
      </w:r>
      <w:r>
        <w:fldChar w:fldCharType="end"/>
      </w:r>
    </w:p>
    <w:p w14:paraId="0B1EB1DE" w14:textId="62E063F4" w:rsidR="005E4458" w:rsidRDefault="005E4458">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_Toc91153739 \h </w:instrText>
      </w:r>
      <w:r>
        <w:fldChar w:fldCharType="separate"/>
      </w:r>
      <w:r>
        <w:t>299</w:t>
      </w:r>
      <w:r>
        <w:fldChar w:fldCharType="end"/>
      </w:r>
    </w:p>
    <w:p w14:paraId="339A3743" w14:textId="69DAEA05" w:rsidR="005E4458" w:rsidRDefault="005E4458">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_Toc91153740 \h </w:instrText>
      </w:r>
      <w:r>
        <w:fldChar w:fldCharType="separate"/>
      </w:r>
      <w:r>
        <w:t>300</w:t>
      </w:r>
      <w:r>
        <w:fldChar w:fldCharType="end"/>
      </w:r>
    </w:p>
    <w:p w14:paraId="3E46E639" w14:textId="65F49F74" w:rsidR="005E4458" w:rsidRDefault="005E4458">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_Toc91153741 \h </w:instrText>
      </w:r>
      <w:r>
        <w:fldChar w:fldCharType="separate"/>
      </w:r>
      <w:r>
        <w:t>300</w:t>
      </w:r>
      <w:r>
        <w:fldChar w:fldCharType="end"/>
      </w:r>
    </w:p>
    <w:p w14:paraId="40FAED3A" w14:textId="450AF442" w:rsidR="005E4458" w:rsidRDefault="005E4458">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_Toc91153742 \h </w:instrText>
      </w:r>
      <w:r>
        <w:fldChar w:fldCharType="separate"/>
      </w:r>
      <w:r>
        <w:t>301</w:t>
      </w:r>
      <w:r>
        <w:fldChar w:fldCharType="end"/>
      </w:r>
    </w:p>
    <w:p w14:paraId="756B9FB6" w14:textId="7B2B7BEC" w:rsidR="005E4458" w:rsidRDefault="005E4458">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_Toc91153743 \h </w:instrText>
      </w:r>
      <w:r>
        <w:fldChar w:fldCharType="separate"/>
      </w:r>
      <w:r>
        <w:t>301</w:t>
      </w:r>
      <w:r>
        <w:fldChar w:fldCharType="end"/>
      </w:r>
    </w:p>
    <w:p w14:paraId="3CDAFA8F" w14:textId="7F68D0E3" w:rsidR="005E4458" w:rsidRDefault="005E4458">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_Toc91153744 \h </w:instrText>
      </w:r>
      <w:r>
        <w:fldChar w:fldCharType="separate"/>
      </w:r>
      <w:r>
        <w:t>301</w:t>
      </w:r>
      <w:r>
        <w:fldChar w:fldCharType="end"/>
      </w:r>
    </w:p>
    <w:p w14:paraId="37CB1A17" w14:textId="1C3A1BA4" w:rsidR="005E4458" w:rsidRDefault="005E4458">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_Toc91153745 \h </w:instrText>
      </w:r>
      <w:r>
        <w:fldChar w:fldCharType="separate"/>
      </w:r>
      <w:r>
        <w:t>304</w:t>
      </w:r>
      <w:r>
        <w:fldChar w:fldCharType="end"/>
      </w:r>
    </w:p>
    <w:p w14:paraId="05B4AB8B" w14:textId="492BEA90" w:rsidR="005E4458" w:rsidRDefault="005E4458">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_Toc91153746 \h </w:instrText>
      </w:r>
      <w:r>
        <w:fldChar w:fldCharType="separate"/>
      </w:r>
      <w:r>
        <w:t>304</w:t>
      </w:r>
      <w:r>
        <w:fldChar w:fldCharType="end"/>
      </w:r>
    </w:p>
    <w:p w14:paraId="7F259609" w14:textId="651EFA51" w:rsidR="005E4458" w:rsidRDefault="005E4458">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_Toc91153747 \h </w:instrText>
      </w:r>
      <w:r>
        <w:fldChar w:fldCharType="separate"/>
      </w:r>
      <w:r>
        <w:t>304</w:t>
      </w:r>
      <w:r>
        <w:fldChar w:fldCharType="end"/>
      </w:r>
    </w:p>
    <w:p w14:paraId="5FF9CD5B" w14:textId="56EFD35C" w:rsidR="005E4458" w:rsidRDefault="005E4458">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_Toc91153748 \h </w:instrText>
      </w:r>
      <w:r>
        <w:fldChar w:fldCharType="separate"/>
      </w:r>
      <w:r>
        <w:t>305</w:t>
      </w:r>
      <w:r>
        <w:fldChar w:fldCharType="end"/>
      </w:r>
    </w:p>
    <w:p w14:paraId="0D480017" w14:textId="56B34DCC" w:rsidR="005E4458" w:rsidRDefault="005E4458">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_Toc91153749 \h </w:instrText>
      </w:r>
      <w:r>
        <w:fldChar w:fldCharType="separate"/>
      </w:r>
      <w:r>
        <w:t>305</w:t>
      </w:r>
      <w:r>
        <w:fldChar w:fldCharType="end"/>
      </w:r>
    </w:p>
    <w:p w14:paraId="1E3838A4" w14:textId="45A63A2E" w:rsidR="005E4458" w:rsidRDefault="005E4458">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_Toc91153750 \h </w:instrText>
      </w:r>
      <w:r>
        <w:fldChar w:fldCharType="separate"/>
      </w:r>
      <w:r>
        <w:t>305</w:t>
      </w:r>
      <w:r>
        <w:fldChar w:fldCharType="end"/>
      </w:r>
    </w:p>
    <w:p w14:paraId="6DE1AD96" w14:textId="0651211D" w:rsidR="005E4458" w:rsidRDefault="005E4458">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_Toc91153751 \h </w:instrText>
      </w:r>
      <w:r>
        <w:fldChar w:fldCharType="separate"/>
      </w:r>
      <w:r>
        <w:t>305</w:t>
      </w:r>
      <w:r>
        <w:fldChar w:fldCharType="end"/>
      </w:r>
    </w:p>
    <w:p w14:paraId="05CD54AC" w14:textId="2E9C30EA" w:rsidR="005E4458" w:rsidRDefault="005E4458">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_Toc91153752 \h </w:instrText>
      </w:r>
      <w:r>
        <w:fldChar w:fldCharType="separate"/>
      </w:r>
      <w:r>
        <w:t>305</w:t>
      </w:r>
      <w:r>
        <w:fldChar w:fldCharType="end"/>
      </w:r>
    </w:p>
    <w:p w14:paraId="313603A8" w14:textId="28209AF7" w:rsidR="005E4458" w:rsidRDefault="005E4458">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_Toc91153753 \h </w:instrText>
      </w:r>
      <w:r>
        <w:fldChar w:fldCharType="separate"/>
      </w:r>
      <w:r>
        <w:t>305</w:t>
      </w:r>
      <w:r>
        <w:fldChar w:fldCharType="end"/>
      </w:r>
    </w:p>
    <w:p w14:paraId="00370E37" w14:textId="6BA75B0B" w:rsidR="005E4458" w:rsidRDefault="005E4458">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_Toc91153754 \h </w:instrText>
      </w:r>
      <w:r>
        <w:fldChar w:fldCharType="separate"/>
      </w:r>
      <w:r>
        <w:t>306</w:t>
      </w:r>
      <w:r>
        <w:fldChar w:fldCharType="end"/>
      </w:r>
    </w:p>
    <w:p w14:paraId="5B2900B6" w14:textId="6E890075" w:rsidR="005E4458" w:rsidRDefault="005E4458">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_Toc91153755 \h </w:instrText>
      </w:r>
      <w:r>
        <w:fldChar w:fldCharType="separate"/>
      </w:r>
      <w:r>
        <w:t>308</w:t>
      </w:r>
      <w:r>
        <w:fldChar w:fldCharType="end"/>
      </w:r>
    </w:p>
    <w:p w14:paraId="4F0D30D1" w14:textId="1264ED41" w:rsidR="005E4458" w:rsidRDefault="005E4458">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_Toc91153756 \h </w:instrText>
      </w:r>
      <w:r>
        <w:fldChar w:fldCharType="separate"/>
      </w:r>
      <w:r>
        <w:t>308</w:t>
      </w:r>
      <w:r>
        <w:fldChar w:fldCharType="end"/>
      </w:r>
    </w:p>
    <w:p w14:paraId="48169CF7" w14:textId="2E6FE5F0" w:rsidR="005E4458" w:rsidRDefault="005E4458">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_Toc91153757 \h </w:instrText>
      </w:r>
      <w:r>
        <w:fldChar w:fldCharType="separate"/>
      </w:r>
      <w:r>
        <w:t>309</w:t>
      </w:r>
      <w:r>
        <w:fldChar w:fldCharType="end"/>
      </w:r>
    </w:p>
    <w:p w14:paraId="26907DCF" w14:textId="415E2452" w:rsidR="005E4458" w:rsidRDefault="005E4458">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_Toc91153758 \h </w:instrText>
      </w:r>
      <w:r>
        <w:fldChar w:fldCharType="separate"/>
      </w:r>
      <w:r>
        <w:t>310</w:t>
      </w:r>
      <w:r>
        <w:fldChar w:fldCharType="end"/>
      </w:r>
    </w:p>
    <w:p w14:paraId="10372C05" w14:textId="0604EB04" w:rsidR="005E4458" w:rsidRDefault="005E4458">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_Toc91153759 \h </w:instrText>
      </w:r>
      <w:r>
        <w:fldChar w:fldCharType="separate"/>
      </w:r>
      <w:r>
        <w:t>311</w:t>
      </w:r>
      <w:r>
        <w:fldChar w:fldCharType="end"/>
      </w:r>
    </w:p>
    <w:p w14:paraId="2FA069AD" w14:textId="5E59B649" w:rsidR="005E4458" w:rsidRDefault="005E4458">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_Toc91153760 \h </w:instrText>
      </w:r>
      <w:r>
        <w:fldChar w:fldCharType="separate"/>
      </w:r>
      <w:r>
        <w:t>311</w:t>
      </w:r>
      <w:r>
        <w:fldChar w:fldCharType="end"/>
      </w:r>
    </w:p>
    <w:p w14:paraId="3802CB9E" w14:textId="0DC9DFCD" w:rsidR="005E4458" w:rsidRDefault="005E4458">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_Toc91153761 \h </w:instrText>
      </w:r>
      <w:r>
        <w:fldChar w:fldCharType="separate"/>
      </w:r>
      <w:r>
        <w:t>312</w:t>
      </w:r>
      <w:r>
        <w:fldChar w:fldCharType="end"/>
      </w:r>
    </w:p>
    <w:p w14:paraId="5E4A47F6" w14:textId="5EF3C50D" w:rsidR="005E4458" w:rsidRDefault="005E4458">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_Toc91153762 \h </w:instrText>
      </w:r>
      <w:r>
        <w:fldChar w:fldCharType="separate"/>
      </w:r>
      <w:r>
        <w:t>313</w:t>
      </w:r>
      <w:r>
        <w:fldChar w:fldCharType="end"/>
      </w:r>
    </w:p>
    <w:p w14:paraId="62B780DB" w14:textId="54F34BDB" w:rsidR="005E4458" w:rsidRDefault="005E4458">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_Toc91153763 \h </w:instrText>
      </w:r>
      <w:r>
        <w:fldChar w:fldCharType="separate"/>
      </w:r>
      <w:r>
        <w:t>313</w:t>
      </w:r>
      <w:r>
        <w:fldChar w:fldCharType="end"/>
      </w:r>
    </w:p>
    <w:p w14:paraId="34D73F41" w14:textId="7E6A4C74" w:rsidR="005E4458" w:rsidRDefault="005E4458">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_Toc91153764 \h </w:instrText>
      </w:r>
      <w:r>
        <w:fldChar w:fldCharType="separate"/>
      </w:r>
      <w:r>
        <w:t>313</w:t>
      </w:r>
      <w:r>
        <w:fldChar w:fldCharType="end"/>
      </w:r>
    </w:p>
    <w:p w14:paraId="40A27775" w14:textId="4CFEA834" w:rsidR="005E4458" w:rsidRDefault="005E4458">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_Toc91153765 \h </w:instrText>
      </w:r>
      <w:r>
        <w:fldChar w:fldCharType="separate"/>
      </w:r>
      <w:r>
        <w:t>314</w:t>
      </w:r>
      <w:r>
        <w:fldChar w:fldCharType="end"/>
      </w:r>
    </w:p>
    <w:p w14:paraId="33CD8AFD" w14:textId="7B0A8788" w:rsidR="005E4458" w:rsidRDefault="005E4458">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_Toc91153766 \h </w:instrText>
      </w:r>
      <w:r>
        <w:fldChar w:fldCharType="separate"/>
      </w:r>
      <w:r>
        <w:t>314</w:t>
      </w:r>
      <w:r>
        <w:fldChar w:fldCharType="end"/>
      </w:r>
    </w:p>
    <w:p w14:paraId="6F59CA53" w14:textId="326BB247" w:rsidR="005E4458" w:rsidRDefault="005E4458">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_Toc91153767 \h </w:instrText>
      </w:r>
      <w:r>
        <w:fldChar w:fldCharType="separate"/>
      </w:r>
      <w:r>
        <w:t>314</w:t>
      </w:r>
      <w:r>
        <w:fldChar w:fldCharType="end"/>
      </w:r>
    </w:p>
    <w:p w14:paraId="62B3B7C1" w14:textId="347E9FE7" w:rsidR="005E4458" w:rsidRDefault="005E4458">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_Toc91153768 \h </w:instrText>
      </w:r>
      <w:r>
        <w:fldChar w:fldCharType="separate"/>
      </w:r>
      <w:r>
        <w:t>316</w:t>
      </w:r>
      <w:r>
        <w:fldChar w:fldCharType="end"/>
      </w:r>
    </w:p>
    <w:p w14:paraId="239D4CA5" w14:textId="5EF8EA70" w:rsidR="005E4458" w:rsidRDefault="005E4458">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_Toc91153769 \h </w:instrText>
      </w:r>
      <w:r>
        <w:fldChar w:fldCharType="separate"/>
      </w:r>
      <w:r>
        <w:t>316</w:t>
      </w:r>
      <w:r>
        <w:fldChar w:fldCharType="end"/>
      </w:r>
    </w:p>
    <w:p w14:paraId="64920E23" w14:textId="78608E85" w:rsidR="005E4458" w:rsidRDefault="005E4458">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_Toc91153770 \h </w:instrText>
      </w:r>
      <w:r>
        <w:fldChar w:fldCharType="separate"/>
      </w:r>
      <w:r>
        <w:t>316</w:t>
      </w:r>
      <w:r>
        <w:fldChar w:fldCharType="end"/>
      </w:r>
    </w:p>
    <w:p w14:paraId="52353765" w14:textId="52300052" w:rsidR="005E4458" w:rsidRDefault="005E4458">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_Toc91153771 \h </w:instrText>
      </w:r>
      <w:r>
        <w:fldChar w:fldCharType="separate"/>
      </w:r>
      <w:r>
        <w:t>316</w:t>
      </w:r>
      <w:r>
        <w:fldChar w:fldCharType="end"/>
      </w:r>
    </w:p>
    <w:p w14:paraId="5E9AFFFF" w14:textId="1C87C509" w:rsidR="005E4458" w:rsidRDefault="005E4458">
      <w:pPr>
        <w:pStyle w:val="TOC4"/>
        <w:rPr>
          <w:rFonts w:asciiTheme="minorHAnsi" w:eastAsiaTheme="minorEastAsia" w:hAnsiTheme="minorHAnsi" w:cstheme="minorBidi"/>
          <w:sz w:val="22"/>
          <w:szCs w:val="22"/>
          <w:lang w:eastAsia="en-GB"/>
        </w:rPr>
      </w:pPr>
      <w:r>
        <w:lastRenderedPageBreak/>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_Toc91153772 \h </w:instrText>
      </w:r>
      <w:r>
        <w:fldChar w:fldCharType="separate"/>
      </w:r>
      <w:r>
        <w:t>316</w:t>
      </w:r>
      <w:r>
        <w:fldChar w:fldCharType="end"/>
      </w:r>
    </w:p>
    <w:p w14:paraId="7B5BBF76" w14:textId="0285FE8E" w:rsidR="005E4458" w:rsidRDefault="005E4458">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_Toc91153773 \h </w:instrText>
      </w:r>
      <w:r>
        <w:fldChar w:fldCharType="separate"/>
      </w:r>
      <w:r>
        <w:t>316</w:t>
      </w:r>
      <w:r>
        <w:fldChar w:fldCharType="end"/>
      </w:r>
    </w:p>
    <w:p w14:paraId="09CD0C4E" w14:textId="2C84BEEB" w:rsidR="005E4458" w:rsidRDefault="005E4458">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_Toc91153774 \h </w:instrText>
      </w:r>
      <w:r>
        <w:fldChar w:fldCharType="separate"/>
      </w:r>
      <w:r>
        <w:t>316</w:t>
      </w:r>
      <w:r>
        <w:fldChar w:fldCharType="end"/>
      </w:r>
    </w:p>
    <w:p w14:paraId="1A5DB852" w14:textId="4BE1C9B9" w:rsidR="005E4458" w:rsidRDefault="005E4458">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_Toc91153775 \h </w:instrText>
      </w:r>
      <w:r>
        <w:fldChar w:fldCharType="separate"/>
      </w:r>
      <w:r>
        <w:t>316</w:t>
      </w:r>
      <w:r>
        <w:fldChar w:fldCharType="end"/>
      </w:r>
    </w:p>
    <w:p w14:paraId="1874ED2B" w14:textId="6314AF79" w:rsidR="005E4458" w:rsidRDefault="005E4458">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_Toc91153776 \h </w:instrText>
      </w:r>
      <w:r>
        <w:fldChar w:fldCharType="separate"/>
      </w:r>
      <w:r>
        <w:t>316</w:t>
      </w:r>
      <w:r>
        <w:fldChar w:fldCharType="end"/>
      </w:r>
    </w:p>
    <w:p w14:paraId="58BB5A1E" w14:textId="481ADBE0" w:rsidR="005E4458" w:rsidRDefault="005E4458">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_Toc91153777 \h </w:instrText>
      </w:r>
      <w:r>
        <w:fldChar w:fldCharType="separate"/>
      </w:r>
      <w:r>
        <w:t>316</w:t>
      </w:r>
      <w:r>
        <w:fldChar w:fldCharType="end"/>
      </w:r>
    </w:p>
    <w:p w14:paraId="267D2663" w14:textId="6BC44813" w:rsidR="005E4458" w:rsidRDefault="005E4458">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_Toc91153778 \h </w:instrText>
      </w:r>
      <w:r>
        <w:fldChar w:fldCharType="separate"/>
      </w:r>
      <w:r>
        <w:t>316</w:t>
      </w:r>
      <w:r>
        <w:fldChar w:fldCharType="end"/>
      </w:r>
    </w:p>
    <w:p w14:paraId="2A36769D" w14:textId="56BFABF9" w:rsidR="005E4458" w:rsidRDefault="005E4458">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_Toc91153779 \h </w:instrText>
      </w:r>
      <w:r>
        <w:fldChar w:fldCharType="separate"/>
      </w:r>
      <w:r>
        <w:t>318</w:t>
      </w:r>
      <w:r>
        <w:fldChar w:fldCharType="end"/>
      </w:r>
    </w:p>
    <w:p w14:paraId="067125ED" w14:textId="004E5AB1" w:rsidR="005E4458" w:rsidRDefault="005E4458">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_Toc91153780 \h </w:instrText>
      </w:r>
      <w:r>
        <w:fldChar w:fldCharType="separate"/>
      </w:r>
      <w:r>
        <w:t>319</w:t>
      </w:r>
      <w:r>
        <w:fldChar w:fldCharType="end"/>
      </w:r>
    </w:p>
    <w:p w14:paraId="3DC8B41D" w14:textId="54C32213" w:rsidR="005E4458" w:rsidRDefault="005E4458">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_Toc91153781 \h </w:instrText>
      </w:r>
      <w:r>
        <w:fldChar w:fldCharType="separate"/>
      </w:r>
      <w:r>
        <w:t>320</w:t>
      </w:r>
      <w:r>
        <w:fldChar w:fldCharType="end"/>
      </w:r>
    </w:p>
    <w:p w14:paraId="57B28D28" w14:textId="4E4E04E7" w:rsidR="005E4458" w:rsidRDefault="005E4458">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_Toc91153782 \h </w:instrText>
      </w:r>
      <w:r>
        <w:fldChar w:fldCharType="separate"/>
      </w:r>
      <w:r>
        <w:t>320</w:t>
      </w:r>
      <w:r>
        <w:fldChar w:fldCharType="end"/>
      </w:r>
    </w:p>
    <w:p w14:paraId="77DE2273" w14:textId="02B8F15D" w:rsidR="005E4458" w:rsidRDefault="005E4458">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_Toc91153783 \h </w:instrText>
      </w:r>
      <w:r>
        <w:fldChar w:fldCharType="separate"/>
      </w:r>
      <w:r>
        <w:t>321</w:t>
      </w:r>
      <w:r>
        <w:fldChar w:fldCharType="end"/>
      </w:r>
    </w:p>
    <w:p w14:paraId="1FDC9DB3" w14:textId="4243BE4A" w:rsidR="005E4458" w:rsidRDefault="005E4458">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_Toc91153784 \h </w:instrText>
      </w:r>
      <w:r>
        <w:fldChar w:fldCharType="separate"/>
      </w:r>
      <w:r>
        <w:t>322</w:t>
      </w:r>
      <w:r>
        <w:fldChar w:fldCharType="end"/>
      </w:r>
    </w:p>
    <w:p w14:paraId="6D9AA2AF" w14:textId="78A207AF" w:rsidR="005E4458" w:rsidRDefault="005E4458">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_Toc91153785 \h </w:instrText>
      </w:r>
      <w:r>
        <w:fldChar w:fldCharType="separate"/>
      </w:r>
      <w:r>
        <w:t>322</w:t>
      </w:r>
      <w:r>
        <w:fldChar w:fldCharType="end"/>
      </w:r>
    </w:p>
    <w:p w14:paraId="605FF86D" w14:textId="5F118BF6" w:rsidR="005E4458" w:rsidRDefault="005E4458">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_Toc91153786 \h </w:instrText>
      </w:r>
      <w:r>
        <w:fldChar w:fldCharType="separate"/>
      </w:r>
      <w:r>
        <w:t>322</w:t>
      </w:r>
      <w:r>
        <w:fldChar w:fldCharType="end"/>
      </w:r>
    </w:p>
    <w:p w14:paraId="5CCA5A51" w14:textId="4DF07B1B" w:rsidR="005E4458" w:rsidRDefault="005E4458">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_Toc91153787 \h </w:instrText>
      </w:r>
      <w:r>
        <w:fldChar w:fldCharType="separate"/>
      </w:r>
      <w:r>
        <w:t>322</w:t>
      </w:r>
      <w:r>
        <w:fldChar w:fldCharType="end"/>
      </w:r>
    </w:p>
    <w:p w14:paraId="59F7C4C5" w14:textId="59AE5835" w:rsidR="005E4458" w:rsidRDefault="005E4458">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_Toc91153788 \h </w:instrText>
      </w:r>
      <w:r>
        <w:fldChar w:fldCharType="separate"/>
      </w:r>
      <w:r>
        <w:t>322</w:t>
      </w:r>
      <w:r>
        <w:fldChar w:fldCharType="end"/>
      </w:r>
    </w:p>
    <w:p w14:paraId="11449043" w14:textId="4D9C2A90" w:rsidR="005E4458" w:rsidRDefault="005E4458">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_Toc91153789 \h </w:instrText>
      </w:r>
      <w:r>
        <w:fldChar w:fldCharType="separate"/>
      </w:r>
      <w:r>
        <w:t>322</w:t>
      </w:r>
      <w:r>
        <w:fldChar w:fldCharType="end"/>
      </w:r>
    </w:p>
    <w:p w14:paraId="0E5F13E3" w14:textId="37C620BE" w:rsidR="005E4458" w:rsidRDefault="005E4458">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_Toc91153790 \h </w:instrText>
      </w:r>
      <w:r>
        <w:fldChar w:fldCharType="separate"/>
      </w:r>
      <w:r>
        <w:t>322</w:t>
      </w:r>
      <w:r>
        <w:fldChar w:fldCharType="end"/>
      </w:r>
    </w:p>
    <w:p w14:paraId="708AB21F" w14:textId="3C4A230A" w:rsidR="005E4458" w:rsidRDefault="005E4458">
      <w:pPr>
        <w:pStyle w:val="TOC2"/>
        <w:rPr>
          <w:rFonts w:asciiTheme="minorHAnsi" w:eastAsiaTheme="minorEastAsia" w:hAnsiTheme="minorHAnsi" w:cstheme="minorBidi"/>
          <w:sz w:val="22"/>
          <w:szCs w:val="22"/>
          <w:lang w:eastAsia="en-GB"/>
        </w:rPr>
      </w:pPr>
      <w:r w:rsidRPr="00526FE5">
        <w:rPr>
          <w:rFonts w:eastAsia="SimSun"/>
        </w:rPr>
        <w:t>4.15</w:t>
      </w:r>
      <w:r>
        <w:rPr>
          <w:rFonts w:asciiTheme="minorHAnsi" w:eastAsiaTheme="minorEastAsia" w:hAnsiTheme="minorHAnsi" w:cstheme="minorBidi"/>
          <w:sz w:val="22"/>
          <w:szCs w:val="22"/>
          <w:lang w:eastAsia="en-GB"/>
        </w:rPr>
        <w:tab/>
      </w:r>
      <w:r w:rsidRPr="00526FE5">
        <w:rPr>
          <w:rFonts w:eastAsia="SimSun"/>
        </w:rPr>
        <w:t>Network Exposure</w:t>
      </w:r>
      <w:r>
        <w:tab/>
      </w:r>
      <w:r>
        <w:fldChar w:fldCharType="begin" w:fldLock="1"/>
      </w:r>
      <w:r>
        <w:instrText xml:space="preserve"> PAGEREF _Toc91153791 \h </w:instrText>
      </w:r>
      <w:r>
        <w:fldChar w:fldCharType="separate"/>
      </w:r>
      <w:r>
        <w:t>324</w:t>
      </w:r>
      <w:r>
        <w:fldChar w:fldCharType="end"/>
      </w:r>
    </w:p>
    <w:p w14:paraId="13E0341E" w14:textId="4C2AA008" w:rsidR="005E4458" w:rsidRDefault="005E4458">
      <w:pPr>
        <w:pStyle w:val="TOC3"/>
        <w:rPr>
          <w:rFonts w:asciiTheme="minorHAnsi" w:eastAsiaTheme="minorEastAsia" w:hAnsiTheme="minorHAnsi" w:cstheme="minorBidi"/>
          <w:sz w:val="22"/>
          <w:szCs w:val="22"/>
          <w:lang w:eastAsia="en-GB"/>
        </w:rPr>
      </w:pPr>
      <w:r w:rsidRPr="00526FE5">
        <w:rPr>
          <w:rFonts w:eastAsia="SimSun"/>
        </w:rPr>
        <w:t>4.15.1</w:t>
      </w:r>
      <w:r>
        <w:rPr>
          <w:rFonts w:asciiTheme="minorHAnsi" w:eastAsiaTheme="minorEastAsia" w:hAnsiTheme="minorHAnsi" w:cstheme="minorBidi"/>
          <w:sz w:val="22"/>
          <w:szCs w:val="22"/>
          <w:lang w:eastAsia="en-GB"/>
        </w:rPr>
        <w:tab/>
      </w:r>
      <w:r w:rsidRPr="00526FE5">
        <w:rPr>
          <w:rFonts w:eastAsia="SimSun"/>
        </w:rPr>
        <w:t>General</w:t>
      </w:r>
      <w:r>
        <w:tab/>
      </w:r>
      <w:r>
        <w:fldChar w:fldCharType="begin" w:fldLock="1"/>
      </w:r>
      <w:r>
        <w:instrText xml:space="preserve"> PAGEREF _Toc91153792 \h </w:instrText>
      </w:r>
      <w:r>
        <w:fldChar w:fldCharType="separate"/>
      </w:r>
      <w:r>
        <w:t>324</w:t>
      </w:r>
      <w:r>
        <w:fldChar w:fldCharType="end"/>
      </w:r>
    </w:p>
    <w:p w14:paraId="1B3C2942" w14:textId="30F76501" w:rsidR="005E4458" w:rsidRDefault="005E4458">
      <w:pPr>
        <w:pStyle w:val="TOC3"/>
        <w:rPr>
          <w:rFonts w:asciiTheme="minorHAnsi" w:eastAsiaTheme="minorEastAsia" w:hAnsiTheme="minorHAnsi" w:cstheme="minorBidi"/>
          <w:sz w:val="22"/>
          <w:szCs w:val="22"/>
          <w:lang w:eastAsia="en-GB"/>
        </w:rPr>
      </w:pPr>
      <w:r w:rsidRPr="00526FE5">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_Toc91153793 \h </w:instrText>
      </w:r>
      <w:r>
        <w:fldChar w:fldCharType="separate"/>
      </w:r>
      <w:r>
        <w:t>327</w:t>
      </w:r>
      <w:r>
        <w:fldChar w:fldCharType="end"/>
      </w:r>
    </w:p>
    <w:p w14:paraId="6E0791F4" w14:textId="2339E56C" w:rsidR="005E4458" w:rsidRDefault="005E4458">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_Toc91153794 \h </w:instrText>
      </w:r>
      <w:r>
        <w:fldChar w:fldCharType="separate"/>
      </w:r>
      <w:r>
        <w:t>327</w:t>
      </w:r>
      <w:r>
        <w:fldChar w:fldCharType="end"/>
      </w:r>
    </w:p>
    <w:p w14:paraId="33773AB2" w14:textId="63BB4D8F" w:rsidR="005E4458" w:rsidRDefault="005E4458">
      <w:pPr>
        <w:pStyle w:val="TOC3"/>
        <w:rPr>
          <w:rFonts w:asciiTheme="minorHAnsi" w:eastAsiaTheme="minorEastAsia" w:hAnsiTheme="minorHAnsi" w:cstheme="minorBidi"/>
          <w:sz w:val="22"/>
          <w:szCs w:val="22"/>
          <w:lang w:eastAsia="en-GB"/>
        </w:rPr>
      </w:pPr>
      <w:r w:rsidRPr="00526FE5">
        <w:rPr>
          <w:rFonts w:eastAsia="SimSun"/>
        </w:rPr>
        <w:t>4.15.3</w:t>
      </w:r>
      <w:r>
        <w:rPr>
          <w:rFonts w:asciiTheme="minorHAnsi" w:eastAsiaTheme="minorEastAsia" w:hAnsiTheme="minorHAnsi" w:cstheme="minorBidi"/>
          <w:sz w:val="22"/>
          <w:szCs w:val="22"/>
          <w:lang w:eastAsia="en-GB"/>
        </w:rPr>
        <w:tab/>
      </w:r>
      <w:r w:rsidRPr="00526FE5">
        <w:rPr>
          <w:rFonts w:eastAsia="SimSun"/>
        </w:rPr>
        <w:t>Event Exposure using NEF</w:t>
      </w:r>
      <w:r>
        <w:tab/>
      </w:r>
      <w:r>
        <w:fldChar w:fldCharType="begin" w:fldLock="1"/>
      </w:r>
      <w:r>
        <w:instrText xml:space="preserve"> PAGEREF _Toc91153795 \h </w:instrText>
      </w:r>
      <w:r>
        <w:fldChar w:fldCharType="separate"/>
      </w:r>
      <w:r>
        <w:t>327</w:t>
      </w:r>
      <w:r>
        <w:fldChar w:fldCharType="end"/>
      </w:r>
    </w:p>
    <w:p w14:paraId="00139EA7" w14:textId="45699339" w:rsidR="005E4458" w:rsidRDefault="005E4458">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_Toc91153796 \h </w:instrText>
      </w:r>
      <w:r>
        <w:fldChar w:fldCharType="separate"/>
      </w:r>
      <w:r>
        <w:t>327</w:t>
      </w:r>
      <w:r>
        <w:fldChar w:fldCharType="end"/>
      </w:r>
    </w:p>
    <w:p w14:paraId="0BBA13EF" w14:textId="18CE6191" w:rsidR="005E4458" w:rsidRDefault="005E4458">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_Toc91153797 \h </w:instrText>
      </w:r>
      <w:r>
        <w:fldChar w:fldCharType="separate"/>
      </w:r>
      <w:r>
        <w:t>333</w:t>
      </w:r>
      <w:r>
        <w:fldChar w:fldCharType="end"/>
      </w:r>
    </w:p>
    <w:p w14:paraId="7C9B7231" w14:textId="6738623A" w:rsidR="005E4458" w:rsidRDefault="005E4458">
      <w:pPr>
        <w:pStyle w:val="TOC5"/>
        <w:rPr>
          <w:rFonts w:asciiTheme="minorHAnsi" w:eastAsiaTheme="minorEastAsia" w:hAnsiTheme="minorHAnsi" w:cstheme="minorBidi"/>
          <w:sz w:val="22"/>
          <w:szCs w:val="22"/>
          <w:lang w:eastAsia="en-GB"/>
        </w:rPr>
      </w:pPr>
      <w:r w:rsidRPr="00526FE5">
        <w:rPr>
          <w:rFonts w:eastAsia="SimSun"/>
        </w:rPr>
        <w:t>4.15.3.2.1</w:t>
      </w:r>
      <w:r>
        <w:rPr>
          <w:rFonts w:asciiTheme="minorHAnsi" w:eastAsiaTheme="minorEastAsia" w:hAnsiTheme="minorHAnsi" w:cstheme="minorBidi"/>
          <w:sz w:val="22"/>
          <w:szCs w:val="22"/>
          <w:lang w:eastAsia="en-GB"/>
        </w:rPr>
        <w:tab/>
      </w:r>
      <w:r w:rsidRPr="00526FE5">
        <w:rPr>
          <w:rFonts w:eastAsia="SimSun"/>
        </w:rPr>
        <w:t>AMF service operations information flow</w:t>
      </w:r>
      <w:r>
        <w:tab/>
      </w:r>
      <w:r>
        <w:fldChar w:fldCharType="begin" w:fldLock="1"/>
      </w:r>
      <w:r>
        <w:instrText xml:space="preserve"> PAGEREF _Toc91153798 \h </w:instrText>
      </w:r>
      <w:r>
        <w:fldChar w:fldCharType="separate"/>
      </w:r>
      <w:r>
        <w:t>333</w:t>
      </w:r>
      <w:r>
        <w:fldChar w:fldCharType="end"/>
      </w:r>
    </w:p>
    <w:p w14:paraId="7278BC66" w14:textId="789D8399" w:rsidR="005E4458" w:rsidRDefault="005E4458">
      <w:pPr>
        <w:pStyle w:val="TOC5"/>
        <w:rPr>
          <w:rFonts w:asciiTheme="minorHAnsi" w:eastAsiaTheme="minorEastAsia" w:hAnsiTheme="minorHAnsi" w:cstheme="minorBidi"/>
          <w:sz w:val="22"/>
          <w:szCs w:val="22"/>
          <w:lang w:eastAsia="en-GB"/>
        </w:rPr>
      </w:pPr>
      <w:r w:rsidRPr="00526FE5">
        <w:rPr>
          <w:rFonts w:eastAsia="SimSun"/>
        </w:rPr>
        <w:t>4.15.3.2.2</w:t>
      </w:r>
      <w:r>
        <w:rPr>
          <w:rFonts w:asciiTheme="minorHAnsi" w:eastAsiaTheme="minorEastAsia" w:hAnsiTheme="minorHAnsi" w:cstheme="minorBidi"/>
          <w:sz w:val="22"/>
          <w:szCs w:val="22"/>
          <w:lang w:eastAsia="en-GB"/>
        </w:rPr>
        <w:tab/>
      </w:r>
      <w:r w:rsidRPr="00526FE5">
        <w:rPr>
          <w:rFonts w:eastAsia="SimSun"/>
        </w:rPr>
        <w:t>UDM service operations information flow</w:t>
      </w:r>
      <w:r>
        <w:tab/>
      </w:r>
      <w:r>
        <w:fldChar w:fldCharType="begin" w:fldLock="1"/>
      </w:r>
      <w:r>
        <w:instrText xml:space="preserve"> PAGEREF _Toc91153799 \h </w:instrText>
      </w:r>
      <w:r>
        <w:fldChar w:fldCharType="separate"/>
      </w:r>
      <w:r>
        <w:t>334</w:t>
      </w:r>
      <w:r>
        <w:fldChar w:fldCharType="end"/>
      </w:r>
    </w:p>
    <w:p w14:paraId="1CE093C3" w14:textId="355EC92C" w:rsidR="005E4458" w:rsidRDefault="005E4458">
      <w:pPr>
        <w:pStyle w:val="TOC5"/>
        <w:rPr>
          <w:rFonts w:asciiTheme="minorHAnsi" w:eastAsiaTheme="minorEastAsia" w:hAnsiTheme="minorHAnsi" w:cstheme="minorBidi"/>
          <w:sz w:val="22"/>
          <w:szCs w:val="22"/>
          <w:lang w:eastAsia="en-GB"/>
        </w:rPr>
      </w:pPr>
      <w:r w:rsidRPr="00526FE5">
        <w:rPr>
          <w:rFonts w:eastAsia="SimSun"/>
        </w:rPr>
        <w:t>4.15.3.2.3</w:t>
      </w:r>
      <w:r>
        <w:rPr>
          <w:rFonts w:asciiTheme="minorHAnsi" w:eastAsiaTheme="minorEastAsia" w:hAnsiTheme="minorHAnsi" w:cstheme="minorBidi"/>
          <w:sz w:val="22"/>
          <w:szCs w:val="22"/>
          <w:lang w:eastAsia="en-GB"/>
        </w:rPr>
        <w:tab/>
      </w:r>
      <w:r w:rsidRPr="00526FE5">
        <w:rPr>
          <w:rFonts w:eastAsia="SimSun"/>
        </w:rPr>
        <w:t>NEF service operations information flow</w:t>
      </w:r>
      <w:r>
        <w:tab/>
      </w:r>
      <w:r>
        <w:fldChar w:fldCharType="begin" w:fldLock="1"/>
      </w:r>
      <w:r>
        <w:instrText xml:space="preserve"> PAGEREF _Toc91153800 \h </w:instrText>
      </w:r>
      <w:r>
        <w:fldChar w:fldCharType="separate"/>
      </w:r>
      <w:r>
        <w:t>336</w:t>
      </w:r>
      <w:r>
        <w:fldChar w:fldCharType="end"/>
      </w:r>
    </w:p>
    <w:p w14:paraId="6E91594F" w14:textId="1957E6F1" w:rsidR="005E4458" w:rsidRDefault="005E4458">
      <w:pPr>
        <w:pStyle w:val="TOC5"/>
        <w:rPr>
          <w:rFonts w:asciiTheme="minorHAnsi" w:eastAsiaTheme="minorEastAsia" w:hAnsiTheme="minorHAnsi" w:cstheme="minorBidi"/>
          <w:sz w:val="22"/>
          <w:szCs w:val="22"/>
          <w:lang w:eastAsia="en-GB"/>
        </w:rPr>
      </w:pPr>
      <w:r w:rsidRPr="00526FE5">
        <w:rPr>
          <w:rFonts w:eastAsia="SimSun"/>
        </w:rPr>
        <w:t>4.15.3.2.3a</w:t>
      </w:r>
      <w:r>
        <w:rPr>
          <w:rFonts w:asciiTheme="minorHAnsi" w:eastAsiaTheme="minorEastAsia" w:hAnsiTheme="minorHAnsi" w:cstheme="minorBidi"/>
          <w:sz w:val="22"/>
          <w:szCs w:val="22"/>
          <w:lang w:eastAsia="en-GB"/>
        </w:rPr>
        <w:tab/>
      </w:r>
      <w:r w:rsidRPr="00526FE5">
        <w:rPr>
          <w:rFonts w:eastAsia="SimSun"/>
        </w:rPr>
        <w:t>Void</w:t>
      </w:r>
      <w:r>
        <w:tab/>
      </w:r>
      <w:r>
        <w:fldChar w:fldCharType="begin" w:fldLock="1"/>
      </w:r>
      <w:r>
        <w:instrText xml:space="preserve"> PAGEREF _Toc91153801 \h </w:instrText>
      </w:r>
      <w:r>
        <w:fldChar w:fldCharType="separate"/>
      </w:r>
      <w:r>
        <w:t>340</w:t>
      </w:r>
      <w:r>
        <w:fldChar w:fldCharType="end"/>
      </w:r>
    </w:p>
    <w:p w14:paraId="591C11C0" w14:textId="1EF40797" w:rsidR="005E4458" w:rsidRDefault="005E4458">
      <w:pPr>
        <w:pStyle w:val="TOC5"/>
        <w:rPr>
          <w:rFonts w:asciiTheme="minorHAnsi" w:eastAsiaTheme="minorEastAsia" w:hAnsiTheme="minorHAnsi" w:cstheme="minorBidi"/>
          <w:sz w:val="22"/>
          <w:szCs w:val="22"/>
          <w:lang w:eastAsia="en-GB"/>
        </w:rPr>
      </w:pPr>
      <w:r w:rsidRPr="00526FE5">
        <w:rPr>
          <w:rFonts w:eastAsia="SimSun"/>
        </w:rPr>
        <w:t>4.15.3.2.3b</w:t>
      </w:r>
      <w:r>
        <w:rPr>
          <w:rFonts w:asciiTheme="minorHAnsi" w:eastAsiaTheme="minorEastAsia" w:hAnsiTheme="minorHAnsi" w:cstheme="minorBidi"/>
          <w:sz w:val="22"/>
          <w:szCs w:val="22"/>
          <w:lang w:eastAsia="en-GB"/>
        </w:rPr>
        <w:tab/>
      </w:r>
      <w:r w:rsidRPr="00526FE5">
        <w:rPr>
          <w:rFonts w:eastAsia="SimSun"/>
        </w:rPr>
        <w:t>Specific NEF service operations information flow for loss of connectivity and UE reachability</w:t>
      </w:r>
      <w:r>
        <w:tab/>
      </w:r>
      <w:r>
        <w:fldChar w:fldCharType="begin" w:fldLock="1"/>
      </w:r>
      <w:r>
        <w:instrText xml:space="preserve"> PAGEREF _Toc91153802 \h </w:instrText>
      </w:r>
      <w:r>
        <w:fldChar w:fldCharType="separate"/>
      </w:r>
      <w:r>
        <w:t>340</w:t>
      </w:r>
      <w:r>
        <w:fldChar w:fldCharType="end"/>
      </w:r>
    </w:p>
    <w:p w14:paraId="24E1DBE0" w14:textId="74E8D2A8" w:rsidR="005E4458" w:rsidRDefault="005E4458">
      <w:pPr>
        <w:pStyle w:val="TOC5"/>
        <w:rPr>
          <w:rFonts w:asciiTheme="minorHAnsi" w:eastAsiaTheme="minorEastAsia" w:hAnsiTheme="minorHAnsi" w:cstheme="minorBidi"/>
          <w:sz w:val="22"/>
          <w:szCs w:val="22"/>
          <w:lang w:eastAsia="en-GB"/>
        </w:rPr>
      </w:pPr>
      <w:r w:rsidRPr="00526FE5">
        <w:rPr>
          <w:rFonts w:eastAsia="SimSun"/>
        </w:rPr>
        <w:t>4.15.3.2.4</w:t>
      </w:r>
      <w:r>
        <w:rPr>
          <w:rFonts w:asciiTheme="minorHAnsi" w:eastAsiaTheme="minorEastAsia" w:hAnsiTheme="minorHAnsi" w:cstheme="minorBidi"/>
          <w:sz w:val="22"/>
          <w:szCs w:val="22"/>
          <w:lang w:eastAsia="en-GB"/>
        </w:rPr>
        <w:tab/>
      </w:r>
      <w:r w:rsidRPr="00526FE5">
        <w:rPr>
          <w:rFonts w:eastAsia="SimSun"/>
        </w:rPr>
        <w:t>Exposure with bulk subscription</w:t>
      </w:r>
      <w:r>
        <w:tab/>
      </w:r>
      <w:r>
        <w:fldChar w:fldCharType="begin" w:fldLock="1"/>
      </w:r>
      <w:r>
        <w:instrText xml:space="preserve"> PAGEREF _Toc91153803 \h </w:instrText>
      </w:r>
      <w:r>
        <w:fldChar w:fldCharType="separate"/>
      </w:r>
      <w:r>
        <w:t>341</w:t>
      </w:r>
      <w:r>
        <w:fldChar w:fldCharType="end"/>
      </w:r>
    </w:p>
    <w:p w14:paraId="07BCF426" w14:textId="6716110A" w:rsidR="005E4458" w:rsidRDefault="005E4458">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_Toc91153804 \h </w:instrText>
      </w:r>
      <w:r>
        <w:fldChar w:fldCharType="separate"/>
      </w:r>
      <w:r>
        <w:t>343</w:t>
      </w:r>
      <w:r>
        <w:fldChar w:fldCharType="end"/>
      </w:r>
    </w:p>
    <w:p w14:paraId="76EF0C20" w14:textId="6E40D892" w:rsidR="005E4458" w:rsidRDefault="005E4458">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_Toc91153805 \h </w:instrText>
      </w:r>
      <w:r>
        <w:fldChar w:fldCharType="separate"/>
      </w:r>
      <w:r>
        <w:t>344</w:t>
      </w:r>
      <w:r>
        <w:fldChar w:fldCharType="end"/>
      </w:r>
    </w:p>
    <w:p w14:paraId="4BB11BEA" w14:textId="7055E9B2" w:rsidR="005E4458" w:rsidRDefault="005E4458">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_Toc91153806 \h </w:instrText>
      </w:r>
      <w:r>
        <w:fldChar w:fldCharType="separate"/>
      </w:r>
      <w:r>
        <w:t>344</w:t>
      </w:r>
      <w:r>
        <w:fldChar w:fldCharType="end"/>
      </w:r>
    </w:p>
    <w:p w14:paraId="6488B640" w14:textId="738F876C" w:rsidR="005E4458" w:rsidRDefault="005E4458">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_Toc91153807 \h </w:instrText>
      </w:r>
      <w:r>
        <w:fldChar w:fldCharType="separate"/>
      </w:r>
      <w:r>
        <w:t>346</w:t>
      </w:r>
      <w:r>
        <w:fldChar w:fldCharType="end"/>
      </w:r>
    </w:p>
    <w:p w14:paraId="6BC491B6" w14:textId="23DBC486" w:rsidR="005E4458" w:rsidRDefault="005E4458">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_Toc91153808 \h </w:instrText>
      </w:r>
      <w:r>
        <w:fldChar w:fldCharType="separate"/>
      </w:r>
      <w:r>
        <w:t>347</w:t>
      </w:r>
      <w:r>
        <w:fldChar w:fldCharType="end"/>
      </w:r>
    </w:p>
    <w:p w14:paraId="6F16D280" w14:textId="30B8A07C" w:rsidR="005E4458" w:rsidRDefault="005E4458">
      <w:pPr>
        <w:pStyle w:val="TOC5"/>
        <w:rPr>
          <w:rFonts w:asciiTheme="minorHAnsi" w:eastAsiaTheme="minorEastAsia" w:hAnsiTheme="minorHAnsi" w:cstheme="minorBidi"/>
          <w:sz w:val="22"/>
          <w:szCs w:val="22"/>
          <w:lang w:eastAsia="en-GB"/>
        </w:rPr>
      </w:pPr>
      <w:r>
        <w:t>4.15.3.2.10</w:t>
      </w:r>
      <w:r>
        <w:rPr>
          <w:rFonts w:asciiTheme="minorHAnsi" w:eastAsiaTheme="minorEastAsia" w:hAnsiTheme="minorHAnsi" w:cstheme="minorBidi"/>
          <w:sz w:val="22"/>
          <w:szCs w:val="22"/>
          <w:lang w:eastAsia="en-GB"/>
        </w:rPr>
        <w:tab/>
      </w:r>
      <w:r>
        <w:t>Number of UEs and PDU Sessions per network slice notification procedure</w:t>
      </w:r>
      <w:r>
        <w:tab/>
      </w:r>
      <w:r>
        <w:fldChar w:fldCharType="begin" w:fldLock="1"/>
      </w:r>
      <w:r>
        <w:instrText xml:space="preserve"> PAGEREF _Toc91153809 \h </w:instrText>
      </w:r>
      <w:r>
        <w:fldChar w:fldCharType="separate"/>
      </w:r>
      <w:r>
        <w:t>349</w:t>
      </w:r>
      <w:r>
        <w:fldChar w:fldCharType="end"/>
      </w:r>
    </w:p>
    <w:p w14:paraId="59965B2E" w14:textId="044651E0" w:rsidR="005E4458" w:rsidRDefault="005E4458">
      <w:pPr>
        <w:pStyle w:val="TOC5"/>
        <w:rPr>
          <w:rFonts w:asciiTheme="minorHAnsi" w:eastAsiaTheme="minorEastAsia" w:hAnsiTheme="minorHAnsi" w:cstheme="minorBidi"/>
          <w:sz w:val="22"/>
          <w:szCs w:val="22"/>
          <w:lang w:eastAsia="en-GB"/>
        </w:rPr>
      </w:pPr>
      <w:r>
        <w:t>4.15.3.2.11</w:t>
      </w:r>
      <w:r>
        <w:rPr>
          <w:rFonts w:asciiTheme="minorHAnsi" w:eastAsiaTheme="minorEastAsia" w:hAnsiTheme="minorHAnsi" w:cstheme="minorBidi"/>
          <w:sz w:val="22"/>
          <w:szCs w:val="22"/>
          <w:lang w:eastAsia="en-GB"/>
        </w:rPr>
        <w:tab/>
      </w:r>
      <w:r>
        <w:t>Network-initiated explicit event notification subscription cancel procedure</w:t>
      </w:r>
      <w:r>
        <w:tab/>
      </w:r>
      <w:r>
        <w:fldChar w:fldCharType="begin" w:fldLock="1"/>
      </w:r>
      <w:r>
        <w:instrText xml:space="preserve"> PAGEREF _Toc91153810 \h </w:instrText>
      </w:r>
      <w:r>
        <w:fldChar w:fldCharType="separate"/>
      </w:r>
      <w:r>
        <w:t>351</w:t>
      </w:r>
      <w:r>
        <w:fldChar w:fldCharType="end"/>
      </w:r>
    </w:p>
    <w:p w14:paraId="7834D617" w14:textId="6B9E1AE5" w:rsidR="005E4458" w:rsidRDefault="005E4458">
      <w:pPr>
        <w:pStyle w:val="TOC5"/>
        <w:rPr>
          <w:rFonts w:asciiTheme="minorHAnsi" w:eastAsiaTheme="minorEastAsia" w:hAnsiTheme="minorHAnsi" w:cstheme="minorBidi"/>
          <w:sz w:val="22"/>
          <w:szCs w:val="22"/>
          <w:lang w:eastAsia="en-GB"/>
        </w:rPr>
      </w:pPr>
      <w:r>
        <w:t>4.15.3.2.12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_Toc91153811 \h </w:instrText>
      </w:r>
      <w:r>
        <w:fldChar w:fldCharType="separate"/>
      </w:r>
      <w:r>
        <w:t>352</w:t>
      </w:r>
      <w:r>
        <w:fldChar w:fldCharType="end"/>
      </w:r>
    </w:p>
    <w:p w14:paraId="1E061D27" w14:textId="7AD42248" w:rsidR="005E4458" w:rsidRDefault="005E4458">
      <w:pPr>
        <w:pStyle w:val="TOC5"/>
        <w:rPr>
          <w:rFonts w:asciiTheme="minorHAnsi" w:eastAsiaTheme="minorEastAsia" w:hAnsiTheme="minorHAnsi" w:cstheme="minorBidi"/>
          <w:sz w:val="22"/>
          <w:szCs w:val="22"/>
          <w:lang w:eastAsia="en-GB"/>
        </w:rPr>
      </w:pPr>
      <w:r>
        <w:t>4.15.3.2.13</w:t>
      </w:r>
      <w:r>
        <w:rPr>
          <w:rFonts w:asciiTheme="minorHAnsi" w:eastAsiaTheme="minorEastAsia" w:hAnsiTheme="minorHAnsi" w:cstheme="minorBidi"/>
          <w:sz w:val="22"/>
          <w:szCs w:val="22"/>
          <w:lang w:eastAsia="en-GB"/>
        </w:rPr>
        <w:tab/>
      </w:r>
      <w:r>
        <w:t>Handling AF requests when the UE is identified via UE addressing information</w:t>
      </w:r>
      <w:r>
        <w:tab/>
      </w:r>
      <w:r>
        <w:fldChar w:fldCharType="begin" w:fldLock="1"/>
      </w:r>
      <w:r>
        <w:instrText xml:space="preserve"> PAGEREF _Toc91153812 \h </w:instrText>
      </w:r>
      <w:r>
        <w:fldChar w:fldCharType="separate"/>
      </w:r>
      <w:r>
        <w:t>352</w:t>
      </w:r>
      <w:r>
        <w:fldChar w:fldCharType="end"/>
      </w:r>
    </w:p>
    <w:p w14:paraId="6B99311D" w14:textId="5FEC0333" w:rsidR="005E4458" w:rsidRDefault="005E4458">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_Toc91153813 \h </w:instrText>
      </w:r>
      <w:r>
        <w:fldChar w:fldCharType="separate"/>
      </w:r>
      <w:r>
        <w:t>352</w:t>
      </w:r>
      <w:r>
        <w:fldChar w:fldCharType="end"/>
      </w:r>
    </w:p>
    <w:p w14:paraId="6EFE1E78" w14:textId="7ED2F3E7" w:rsidR="005E4458" w:rsidRDefault="005E4458">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_Toc91153814 \h </w:instrText>
      </w:r>
      <w:r>
        <w:fldChar w:fldCharType="separate"/>
      </w:r>
      <w:r>
        <w:t>352</w:t>
      </w:r>
      <w:r>
        <w:fldChar w:fldCharType="end"/>
      </w:r>
    </w:p>
    <w:p w14:paraId="25E3C207" w14:textId="3BE669F5" w:rsidR="005E4458" w:rsidRDefault="005E4458">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_Toc91153815 \h </w:instrText>
      </w:r>
      <w:r>
        <w:fldChar w:fldCharType="separate"/>
      </w:r>
      <w:r>
        <w:t>352</w:t>
      </w:r>
      <w:r>
        <w:fldChar w:fldCharType="end"/>
      </w:r>
    </w:p>
    <w:p w14:paraId="2D9757B1" w14:textId="696186E1" w:rsidR="005E4458" w:rsidRDefault="005E4458">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_Toc91153816 \h </w:instrText>
      </w:r>
      <w:r>
        <w:fldChar w:fldCharType="separate"/>
      </w:r>
      <w:r>
        <w:t>352</w:t>
      </w:r>
      <w:r>
        <w:fldChar w:fldCharType="end"/>
      </w:r>
    </w:p>
    <w:p w14:paraId="220BF047" w14:textId="43C9A024" w:rsidR="005E4458" w:rsidRDefault="005E4458">
      <w:pPr>
        <w:pStyle w:val="TOC4"/>
        <w:rPr>
          <w:rFonts w:asciiTheme="minorHAnsi" w:eastAsiaTheme="minorEastAsia" w:hAnsiTheme="minorHAnsi" w:cstheme="minorBidi"/>
          <w:sz w:val="22"/>
          <w:szCs w:val="22"/>
          <w:lang w:eastAsia="en-GB"/>
        </w:rPr>
      </w:pPr>
      <w:r>
        <w:t>4.15.4.3</w:t>
      </w:r>
      <w:r>
        <w:rPr>
          <w:rFonts w:asciiTheme="minorHAnsi" w:eastAsiaTheme="minorEastAsia" w:hAnsiTheme="minorHAnsi" w:cstheme="minorBidi"/>
          <w:sz w:val="22"/>
          <w:szCs w:val="22"/>
          <w:lang w:eastAsia="en-GB"/>
        </w:rPr>
        <w:tab/>
      </w:r>
      <w:r>
        <w:t>Exposure of Communication trends from SMF</w:t>
      </w:r>
      <w:r>
        <w:tab/>
      </w:r>
      <w:r>
        <w:fldChar w:fldCharType="begin" w:fldLock="1"/>
      </w:r>
      <w:r>
        <w:instrText xml:space="preserve"> PAGEREF _Toc91153817 \h </w:instrText>
      </w:r>
      <w:r>
        <w:fldChar w:fldCharType="separate"/>
      </w:r>
      <w:r>
        <w:t>354</w:t>
      </w:r>
      <w:r>
        <w:fldChar w:fldCharType="end"/>
      </w:r>
    </w:p>
    <w:p w14:paraId="3F0D9881" w14:textId="14C0E9A8" w:rsidR="005E4458" w:rsidRDefault="005E4458">
      <w:pPr>
        <w:pStyle w:val="TOC4"/>
        <w:rPr>
          <w:rFonts w:asciiTheme="minorHAnsi" w:eastAsiaTheme="minorEastAsia" w:hAnsiTheme="minorHAnsi" w:cstheme="minorBidi"/>
          <w:sz w:val="22"/>
          <w:szCs w:val="22"/>
          <w:lang w:eastAsia="en-GB"/>
        </w:rPr>
      </w:pPr>
      <w:r>
        <w:t>4.15.4.4</w:t>
      </w:r>
      <w:r>
        <w:rPr>
          <w:rFonts w:asciiTheme="minorHAnsi" w:eastAsiaTheme="minorEastAsia" w:hAnsiTheme="minorHAnsi" w:cstheme="minorBidi"/>
          <w:sz w:val="22"/>
          <w:szCs w:val="22"/>
          <w:lang w:eastAsia="en-GB"/>
        </w:rPr>
        <w:tab/>
      </w:r>
      <w:r>
        <w:t>Internal Event Exposure Subscription/Unsubscription via UDM</w:t>
      </w:r>
      <w:r>
        <w:tab/>
      </w:r>
      <w:r>
        <w:fldChar w:fldCharType="begin" w:fldLock="1"/>
      </w:r>
      <w:r>
        <w:instrText xml:space="preserve"> PAGEREF _Toc91153818 \h </w:instrText>
      </w:r>
      <w:r>
        <w:fldChar w:fldCharType="separate"/>
      </w:r>
      <w:r>
        <w:t>355</w:t>
      </w:r>
      <w:r>
        <w:fldChar w:fldCharType="end"/>
      </w:r>
    </w:p>
    <w:p w14:paraId="07A055FF" w14:textId="64DBF139" w:rsidR="005E4458" w:rsidRDefault="005E4458">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_Toc91153819 \h </w:instrText>
      </w:r>
      <w:r>
        <w:fldChar w:fldCharType="separate"/>
      </w:r>
      <w:r>
        <w:t>356</w:t>
      </w:r>
      <w:r>
        <w:fldChar w:fldCharType="end"/>
      </w:r>
    </w:p>
    <w:p w14:paraId="2D0FD5E7" w14:textId="3FD32F2A" w:rsidR="005E4458" w:rsidRDefault="005E4458">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_Toc91153820 \h </w:instrText>
      </w:r>
      <w:r>
        <w:fldChar w:fldCharType="separate"/>
      </w:r>
      <w:r>
        <w:t>356</w:t>
      </w:r>
      <w:r>
        <w:fldChar w:fldCharType="end"/>
      </w:r>
    </w:p>
    <w:p w14:paraId="538DD695" w14:textId="5995F58B" w:rsidR="005E4458" w:rsidRDefault="005E4458">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_Toc91153821 \h </w:instrText>
      </w:r>
      <w:r>
        <w:fldChar w:fldCharType="separate"/>
      </w:r>
      <w:r>
        <w:t>356</w:t>
      </w:r>
      <w:r>
        <w:fldChar w:fldCharType="end"/>
      </w:r>
    </w:p>
    <w:p w14:paraId="036DFFE7" w14:textId="037DE3E8" w:rsidR="005E4458" w:rsidRDefault="005E4458">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_Toc91153822 \h </w:instrText>
      </w:r>
      <w:r>
        <w:fldChar w:fldCharType="separate"/>
      </w:r>
      <w:r>
        <w:t>356</w:t>
      </w:r>
      <w:r>
        <w:fldChar w:fldCharType="end"/>
      </w:r>
    </w:p>
    <w:p w14:paraId="2DFEF85E" w14:textId="2BA440A7" w:rsidR="005E4458" w:rsidRDefault="005E4458">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526FE5">
        <w:rPr>
          <w:rFonts w:eastAsia="SimSun"/>
          <w:lang w:eastAsia="zh-CN"/>
        </w:rPr>
        <w:t>B</w:t>
      </w:r>
      <w:r>
        <w:rPr>
          <w:lang w:eastAsia="zh-CN"/>
        </w:rPr>
        <w:t xml:space="preserve">ehaviour </w:t>
      </w:r>
      <w:r w:rsidRPr="00526FE5">
        <w:rPr>
          <w:rFonts w:eastAsia="SimSun"/>
          <w:lang w:eastAsia="zh-CN"/>
        </w:rPr>
        <w:t>p</w:t>
      </w:r>
      <w:r>
        <w:rPr>
          <w:lang w:eastAsia="zh-CN"/>
        </w:rPr>
        <w:t>arameters</w:t>
      </w:r>
      <w:r>
        <w:tab/>
      </w:r>
      <w:r>
        <w:fldChar w:fldCharType="begin" w:fldLock="1"/>
      </w:r>
      <w:r>
        <w:instrText xml:space="preserve"> PAGEREF _Toc91153823 \h </w:instrText>
      </w:r>
      <w:r>
        <w:fldChar w:fldCharType="separate"/>
      </w:r>
      <w:r>
        <w:t>359</w:t>
      </w:r>
      <w:r>
        <w:fldChar w:fldCharType="end"/>
      </w:r>
    </w:p>
    <w:p w14:paraId="298AF183" w14:textId="37F8392A" w:rsidR="005E4458" w:rsidRDefault="005E4458">
      <w:pPr>
        <w:pStyle w:val="TOC4"/>
        <w:rPr>
          <w:rFonts w:asciiTheme="minorHAnsi" w:eastAsiaTheme="minorEastAsia" w:hAnsiTheme="minorHAnsi" w:cstheme="minorBidi"/>
          <w:sz w:val="22"/>
          <w:szCs w:val="22"/>
          <w:lang w:eastAsia="en-GB"/>
        </w:rPr>
      </w:pPr>
      <w:r>
        <w:rPr>
          <w:lang w:eastAsia="zh-CN"/>
        </w:rPr>
        <w:t>4.15.6.3a</w:t>
      </w:r>
      <w:r>
        <w:rPr>
          <w:rFonts w:asciiTheme="minorHAnsi" w:eastAsiaTheme="minorEastAsia" w:hAnsiTheme="minorHAnsi" w:cstheme="minorBidi"/>
          <w:sz w:val="22"/>
          <w:szCs w:val="22"/>
          <w:lang w:eastAsia="en-GB"/>
        </w:rPr>
        <w:tab/>
      </w:r>
      <w:r>
        <w:rPr>
          <w:lang w:eastAsia="zh-CN"/>
        </w:rPr>
        <w:t>Network Configuration parameters</w:t>
      </w:r>
      <w:r>
        <w:tab/>
      </w:r>
      <w:r>
        <w:fldChar w:fldCharType="begin" w:fldLock="1"/>
      </w:r>
      <w:r>
        <w:instrText xml:space="preserve"> PAGEREF _Toc91153824 \h </w:instrText>
      </w:r>
      <w:r>
        <w:fldChar w:fldCharType="separate"/>
      </w:r>
      <w:r>
        <w:t>360</w:t>
      </w:r>
      <w:r>
        <w:fldChar w:fldCharType="end"/>
      </w:r>
    </w:p>
    <w:p w14:paraId="525FED61" w14:textId="50E5FF8B" w:rsidR="005E4458" w:rsidRDefault="005E4458">
      <w:pPr>
        <w:pStyle w:val="TOC4"/>
        <w:rPr>
          <w:rFonts w:asciiTheme="minorHAnsi" w:eastAsiaTheme="minorEastAsia" w:hAnsiTheme="minorHAnsi" w:cstheme="minorBidi"/>
          <w:sz w:val="22"/>
          <w:szCs w:val="22"/>
          <w:lang w:eastAsia="en-GB"/>
        </w:rPr>
      </w:pPr>
      <w:r>
        <w:rPr>
          <w:lang w:eastAsia="zh-CN"/>
        </w:rPr>
        <w:t>4.15.6.3b</w:t>
      </w:r>
      <w:r>
        <w:rPr>
          <w:rFonts w:asciiTheme="minorHAnsi" w:eastAsiaTheme="minorEastAsia" w:hAnsiTheme="minorHAnsi" w:cstheme="minorBidi"/>
          <w:sz w:val="22"/>
          <w:szCs w:val="22"/>
          <w:lang w:eastAsia="en-GB"/>
        </w:rPr>
        <w:tab/>
      </w:r>
      <w:r>
        <w:rPr>
          <w:lang w:eastAsia="zh-CN"/>
        </w:rPr>
        <w:t>5G VN group data</w:t>
      </w:r>
      <w:r>
        <w:tab/>
      </w:r>
      <w:r>
        <w:fldChar w:fldCharType="begin" w:fldLock="1"/>
      </w:r>
      <w:r>
        <w:instrText xml:space="preserve"> PAGEREF _Toc91153825 \h </w:instrText>
      </w:r>
      <w:r>
        <w:fldChar w:fldCharType="separate"/>
      </w:r>
      <w:r>
        <w:t>360</w:t>
      </w:r>
      <w:r>
        <w:fldChar w:fldCharType="end"/>
      </w:r>
    </w:p>
    <w:p w14:paraId="45228452" w14:textId="27ADE6CD" w:rsidR="005E4458" w:rsidRDefault="005E4458">
      <w:pPr>
        <w:pStyle w:val="TOC4"/>
        <w:rPr>
          <w:rFonts w:asciiTheme="minorHAnsi" w:eastAsiaTheme="minorEastAsia" w:hAnsiTheme="minorHAnsi" w:cstheme="minorBidi"/>
          <w:sz w:val="22"/>
          <w:szCs w:val="22"/>
          <w:lang w:eastAsia="en-GB"/>
        </w:rPr>
      </w:pPr>
      <w:r>
        <w:rPr>
          <w:lang w:eastAsia="zh-CN"/>
        </w:rPr>
        <w:t>4.15.6.3c</w:t>
      </w:r>
      <w:r>
        <w:rPr>
          <w:rFonts w:asciiTheme="minorHAnsi" w:eastAsiaTheme="minorEastAsia" w:hAnsiTheme="minorHAnsi" w:cstheme="minorBidi"/>
          <w:sz w:val="22"/>
          <w:szCs w:val="22"/>
          <w:lang w:eastAsia="en-GB"/>
        </w:rPr>
        <w:tab/>
      </w:r>
      <w:r>
        <w:rPr>
          <w:lang w:eastAsia="zh-CN"/>
        </w:rPr>
        <w:t>5G VN Group membership management parameters</w:t>
      </w:r>
      <w:r>
        <w:tab/>
      </w:r>
      <w:r>
        <w:fldChar w:fldCharType="begin" w:fldLock="1"/>
      </w:r>
      <w:r>
        <w:instrText xml:space="preserve"> PAGEREF _Toc91153826 \h </w:instrText>
      </w:r>
      <w:r>
        <w:fldChar w:fldCharType="separate"/>
      </w:r>
      <w:r>
        <w:t>361</w:t>
      </w:r>
      <w:r>
        <w:fldChar w:fldCharType="end"/>
      </w:r>
    </w:p>
    <w:p w14:paraId="583B0EB6" w14:textId="345FA0F6" w:rsidR="005E4458" w:rsidRDefault="005E4458">
      <w:pPr>
        <w:pStyle w:val="TOC4"/>
        <w:rPr>
          <w:rFonts w:asciiTheme="minorHAnsi" w:eastAsiaTheme="minorEastAsia" w:hAnsiTheme="minorHAnsi" w:cstheme="minorBidi"/>
          <w:sz w:val="22"/>
          <w:szCs w:val="22"/>
          <w:lang w:eastAsia="en-GB"/>
        </w:rPr>
      </w:pPr>
      <w:r>
        <w:rPr>
          <w:lang w:eastAsia="zh-CN"/>
        </w:rPr>
        <w:t>4.15.6.3d</w:t>
      </w:r>
      <w:r>
        <w:rPr>
          <w:rFonts w:asciiTheme="minorHAnsi" w:eastAsiaTheme="minorEastAsia" w:hAnsiTheme="minorHAnsi" w:cstheme="minorBidi"/>
          <w:sz w:val="22"/>
          <w:szCs w:val="22"/>
          <w:lang w:eastAsia="en-GB"/>
        </w:rPr>
        <w:tab/>
      </w:r>
      <w:r>
        <w:rPr>
          <w:lang w:eastAsia="zh-CN"/>
        </w:rPr>
        <w:t>ECS Address Configuration Information Parameters</w:t>
      </w:r>
      <w:r>
        <w:tab/>
      </w:r>
      <w:r>
        <w:fldChar w:fldCharType="begin" w:fldLock="1"/>
      </w:r>
      <w:r>
        <w:instrText xml:space="preserve"> PAGEREF _Toc91153827 \h </w:instrText>
      </w:r>
      <w:r>
        <w:fldChar w:fldCharType="separate"/>
      </w:r>
      <w:r>
        <w:t>361</w:t>
      </w:r>
      <w:r>
        <w:fldChar w:fldCharType="end"/>
      </w:r>
    </w:p>
    <w:p w14:paraId="6CB03C8C" w14:textId="404353DA" w:rsidR="005E4458" w:rsidRDefault="005E4458">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_Toc91153828 \h </w:instrText>
      </w:r>
      <w:r>
        <w:fldChar w:fldCharType="separate"/>
      </w:r>
      <w:r>
        <w:t>362</w:t>
      </w:r>
      <w:r>
        <w:fldChar w:fldCharType="end"/>
      </w:r>
    </w:p>
    <w:p w14:paraId="400FBE4C" w14:textId="4ED8C2D4" w:rsidR="005E4458" w:rsidRDefault="005E4458">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_Toc91153829 \h </w:instrText>
      </w:r>
      <w:r>
        <w:fldChar w:fldCharType="separate"/>
      </w:r>
      <w:r>
        <w:t>363</w:t>
      </w:r>
      <w:r>
        <w:fldChar w:fldCharType="end"/>
      </w:r>
    </w:p>
    <w:p w14:paraId="370431C4" w14:textId="5C455F44" w:rsidR="005E4458" w:rsidRDefault="005E4458">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_Toc91153830 \h </w:instrText>
      </w:r>
      <w:r>
        <w:fldChar w:fldCharType="separate"/>
      </w:r>
      <w:r>
        <w:t>364</w:t>
      </w:r>
      <w:r>
        <w:fldChar w:fldCharType="end"/>
      </w:r>
    </w:p>
    <w:p w14:paraId="36F602F9" w14:textId="06F535AA" w:rsidR="005E4458" w:rsidRDefault="005E4458">
      <w:pPr>
        <w:pStyle w:val="TOC4"/>
        <w:rPr>
          <w:rFonts w:asciiTheme="minorHAnsi" w:eastAsiaTheme="minorEastAsia" w:hAnsiTheme="minorHAnsi" w:cstheme="minorBidi"/>
          <w:sz w:val="22"/>
          <w:szCs w:val="22"/>
          <w:lang w:eastAsia="en-GB"/>
        </w:rPr>
      </w:pPr>
      <w:r>
        <w:rPr>
          <w:lang w:eastAsia="zh-CN"/>
        </w:rPr>
        <w:t>4.15.6.6a</w:t>
      </w:r>
      <w:r>
        <w:rPr>
          <w:rFonts w:asciiTheme="minorHAnsi" w:eastAsiaTheme="minorEastAsia"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_Toc91153831 \h </w:instrText>
      </w:r>
      <w:r>
        <w:fldChar w:fldCharType="separate"/>
      </w:r>
      <w:r>
        <w:t>367</w:t>
      </w:r>
      <w:r>
        <w:fldChar w:fldCharType="end"/>
      </w:r>
    </w:p>
    <w:p w14:paraId="16DCCAF9" w14:textId="24CC0EAA" w:rsidR="005E4458" w:rsidRDefault="005E4458">
      <w:pPr>
        <w:pStyle w:val="TOC4"/>
        <w:rPr>
          <w:rFonts w:asciiTheme="minorHAnsi" w:eastAsiaTheme="minorEastAsia" w:hAnsiTheme="minorHAnsi" w:cstheme="minorBidi"/>
          <w:sz w:val="22"/>
          <w:szCs w:val="22"/>
          <w:lang w:eastAsia="en-GB"/>
        </w:rPr>
      </w:pPr>
      <w:r>
        <w:rPr>
          <w:lang w:eastAsia="zh-CN"/>
        </w:rPr>
        <w:t>4.15.6.7</w:t>
      </w:r>
      <w:r>
        <w:rPr>
          <w:rFonts w:asciiTheme="minorHAnsi" w:eastAsiaTheme="minorEastAsia" w:hAnsiTheme="minorHAnsi" w:cstheme="minorBidi"/>
          <w:sz w:val="22"/>
          <w:szCs w:val="22"/>
          <w:lang w:eastAsia="en-GB"/>
        </w:rPr>
        <w:tab/>
      </w:r>
      <w:r>
        <w:rPr>
          <w:lang w:eastAsia="zh-CN"/>
        </w:rPr>
        <w:t>Service specific parameter provisioning</w:t>
      </w:r>
      <w:r>
        <w:tab/>
      </w:r>
      <w:r>
        <w:fldChar w:fldCharType="begin" w:fldLock="1"/>
      </w:r>
      <w:r>
        <w:instrText xml:space="preserve"> PAGEREF _Toc91153832 \h </w:instrText>
      </w:r>
      <w:r>
        <w:fldChar w:fldCharType="separate"/>
      </w:r>
      <w:r>
        <w:t>369</w:t>
      </w:r>
      <w:r>
        <w:fldChar w:fldCharType="end"/>
      </w:r>
    </w:p>
    <w:p w14:paraId="2F6374FF" w14:textId="1B9B094F" w:rsidR="005E4458" w:rsidRDefault="005E4458">
      <w:pPr>
        <w:pStyle w:val="TOC4"/>
        <w:rPr>
          <w:rFonts w:asciiTheme="minorHAnsi" w:eastAsiaTheme="minorEastAsia" w:hAnsiTheme="minorHAnsi" w:cstheme="minorBidi"/>
          <w:sz w:val="22"/>
          <w:szCs w:val="22"/>
          <w:lang w:eastAsia="en-GB"/>
        </w:rPr>
      </w:pPr>
      <w:r w:rsidRPr="00526FE5">
        <w:rPr>
          <w:rFonts w:eastAsia="SimSun"/>
        </w:rPr>
        <w:lastRenderedPageBreak/>
        <w:t>4.15.6.8</w:t>
      </w:r>
      <w:r>
        <w:rPr>
          <w:rFonts w:asciiTheme="minorHAnsi" w:eastAsiaTheme="minorEastAsia" w:hAnsiTheme="minorHAnsi" w:cstheme="minorBidi"/>
          <w:sz w:val="22"/>
          <w:szCs w:val="22"/>
          <w:lang w:eastAsia="en-GB"/>
        </w:rPr>
        <w:tab/>
      </w:r>
      <w:r w:rsidRPr="00526FE5">
        <w:rPr>
          <w:rFonts w:eastAsia="SimSun"/>
        </w:rPr>
        <w:t>Set a policy for a future AF session</w:t>
      </w:r>
      <w:r>
        <w:tab/>
      </w:r>
      <w:r>
        <w:fldChar w:fldCharType="begin" w:fldLock="1"/>
      </w:r>
      <w:r>
        <w:instrText xml:space="preserve"> PAGEREF _Toc91153833 \h </w:instrText>
      </w:r>
      <w:r>
        <w:fldChar w:fldCharType="separate"/>
      </w:r>
      <w:r>
        <w:t>372</w:t>
      </w:r>
      <w:r>
        <w:fldChar w:fldCharType="end"/>
      </w:r>
    </w:p>
    <w:p w14:paraId="158C1981" w14:textId="4809C2BC" w:rsidR="005E4458" w:rsidRDefault="005E4458">
      <w:pPr>
        <w:pStyle w:val="TOC4"/>
        <w:rPr>
          <w:rFonts w:asciiTheme="minorHAnsi" w:eastAsiaTheme="minorEastAsia" w:hAnsiTheme="minorHAnsi" w:cstheme="minorBidi"/>
          <w:sz w:val="22"/>
          <w:szCs w:val="22"/>
          <w:lang w:eastAsia="en-GB"/>
        </w:rPr>
      </w:pPr>
      <w:r w:rsidRPr="00526FE5">
        <w:rPr>
          <w:rFonts w:eastAsia="SimSun"/>
        </w:rPr>
        <w:t>4.15.6.9</w:t>
      </w:r>
      <w:r>
        <w:rPr>
          <w:rFonts w:asciiTheme="minorHAnsi" w:eastAsiaTheme="minorEastAsia" w:hAnsiTheme="minorHAnsi" w:cstheme="minorBidi"/>
          <w:sz w:val="22"/>
          <w:szCs w:val="22"/>
          <w:lang w:eastAsia="en-GB"/>
        </w:rPr>
        <w:tab/>
      </w:r>
      <w:r w:rsidRPr="00526FE5">
        <w:rPr>
          <w:rFonts w:eastAsia="SimSun"/>
        </w:rPr>
        <w:t>Procedures for AF-triggered dynamically changing AM policies</w:t>
      </w:r>
      <w:r>
        <w:tab/>
      </w:r>
      <w:r>
        <w:fldChar w:fldCharType="begin" w:fldLock="1"/>
      </w:r>
      <w:r>
        <w:instrText xml:space="preserve"> PAGEREF _Toc91153834 \h </w:instrText>
      </w:r>
      <w:r>
        <w:fldChar w:fldCharType="separate"/>
      </w:r>
      <w:r>
        <w:t>372</w:t>
      </w:r>
      <w:r>
        <w:fldChar w:fldCharType="end"/>
      </w:r>
    </w:p>
    <w:p w14:paraId="3ABB2C8D" w14:textId="1B57FAAC" w:rsidR="005E4458" w:rsidRDefault="005E4458">
      <w:pPr>
        <w:pStyle w:val="TOC5"/>
        <w:rPr>
          <w:rFonts w:asciiTheme="minorHAnsi" w:eastAsiaTheme="minorEastAsia" w:hAnsiTheme="minorHAnsi" w:cstheme="minorBidi"/>
          <w:sz w:val="22"/>
          <w:szCs w:val="22"/>
          <w:lang w:eastAsia="en-GB"/>
        </w:rPr>
      </w:pPr>
      <w:r w:rsidRPr="00526FE5">
        <w:rPr>
          <w:rFonts w:eastAsia="SimSun"/>
        </w:rPr>
        <w:t>4.15.6.9.1</w:t>
      </w:r>
      <w:r>
        <w:rPr>
          <w:rFonts w:asciiTheme="minorHAnsi" w:eastAsiaTheme="minorEastAsia" w:hAnsiTheme="minorHAnsi" w:cstheme="minorBidi"/>
          <w:sz w:val="22"/>
          <w:szCs w:val="22"/>
          <w:lang w:eastAsia="en-GB"/>
        </w:rPr>
        <w:tab/>
      </w:r>
      <w:r w:rsidRPr="00526FE5">
        <w:rPr>
          <w:rFonts w:eastAsia="SimSun"/>
        </w:rPr>
        <w:t>General</w:t>
      </w:r>
      <w:r>
        <w:tab/>
      </w:r>
      <w:r>
        <w:fldChar w:fldCharType="begin" w:fldLock="1"/>
      </w:r>
      <w:r>
        <w:instrText xml:space="preserve"> PAGEREF _Toc91153835 \h </w:instrText>
      </w:r>
      <w:r>
        <w:fldChar w:fldCharType="separate"/>
      </w:r>
      <w:r>
        <w:t>372</w:t>
      </w:r>
      <w:r>
        <w:fldChar w:fldCharType="end"/>
      </w:r>
    </w:p>
    <w:p w14:paraId="39A8EA06" w14:textId="408C9A8E" w:rsidR="005E4458" w:rsidRDefault="005E4458">
      <w:pPr>
        <w:pStyle w:val="TOC5"/>
        <w:rPr>
          <w:rFonts w:asciiTheme="minorHAnsi" w:eastAsiaTheme="minorEastAsia" w:hAnsiTheme="minorHAnsi" w:cstheme="minorBidi"/>
          <w:sz w:val="22"/>
          <w:szCs w:val="22"/>
          <w:lang w:eastAsia="en-GB"/>
        </w:rPr>
      </w:pPr>
      <w:r w:rsidRPr="00526FE5">
        <w:rPr>
          <w:rFonts w:eastAsia="SimSun"/>
        </w:rPr>
        <w:t>4.15.6.9.2</w:t>
      </w:r>
      <w:r>
        <w:rPr>
          <w:rFonts w:asciiTheme="minorHAnsi" w:eastAsiaTheme="minorEastAsia" w:hAnsiTheme="minorHAnsi" w:cstheme="minorBidi"/>
          <w:sz w:val="22"/>
          <w:szCs w:val="22"/>
          <w:lang w:eastAsia="en-GB"/>
        </w:rPr>
        <w:tab/>
      </w:r>
      <w:r w:rsidRPr="00526FE5">
        <w:rPr>
          <w:rFonts w:eastAsia="SimSun"/>
        </w:rPr>
        <w:t>Access and Mobility Policy authorization requests targeting an individual UE</w:t>
      </w:r>
      <w:r>
        <w:tab/>
      </w:r>
      <w:r>
        <w:fldChar w:fldCharType="begin" w:fldLock="1"/>
      </w:r>
      <w:r>
        <w:instrText xml:space="preserve"> PAGEREF _Toc91153836 \h </w:instrText>
      </w:r>
      <w:r>
        <w:fldChar w:fldCharType="separate"/>
      </w:r>
      <w:r>
        <w:t>373</w:t>
      </w:r>
      <w:r>
        <w:fldChar w:fldCharType="end"/>
      </w:r>
    </w:p>
    <w:p w14:paraId="2026C8FD" w14:textId="573C02FC" w:rsidR="005E4458" w:rsidRDefault="005E4458">
      <w:pPr>
        <w:pStyle w:val="TOC5"/>
        <w:rPr>
          <w:rFonts w:asciiTheme="minorHAnsi" w:eastAsiaTheme="minorEastAsia" w:hAnsiTheme="minorHAnsi" w:cstheme="minorBidi"/>
          <w:sz w:val="22"/>
          <w:szCs w:val="22"/>
          <w:lang w:eastAsia="en-GB"/>
        </w:rPr>
      </w:pPr>
      <w:r w:rsidRPr="00526FE5">
        <w:rPr>
          <w:rFonts w:eastAsia="SimSun"/>
        </w:rPr>
        <w:t>4.15.6.9.3</w:t>
      </w:r>
      <w:r>
        <w:rPr>
          <w:rFonts w:asciiTheme="minorHAnsi" w:eastAsiaTheme="minorEastAsia" w:hAnsiTheme="minorHAnsi" w:cstheme="minorBidi"/>
          <w:sz w:val="22"/>
          <w:szCs w:val="22"/>
          <w:lang w:eastAsia="en-GB"/>
        </w:rPr>
        <w:tab/>
      </w:r>
      <w:r w:rsidRPr="00526FE5">
        <w:rPr>
          <w:rFonts w:eastAsia="SimSun"/>
        </w:rPr>
        <w:t>Processing AF requests to influence AM policies</w:t>
      </w:r>
      <w:r>
        <w:tab/>
      </w:r>
      <w:r>
        <w:fldChar w:fldCharType="begin" w:fldLock="1"/>
      </w:r>
      <w:r>
        <w:instrText xml:space="preserve"> PAGEREF _Toc91153837 \h </w:instrText>
      </w:r>
      <w:r>
        <w:fldChar w:fldCharType="separate"/>
      </w:r>
      <w:r>
        <w:t>374</w:t>
      </w:r>
      <w:r>
        <w:fldChar w:fldCharType="end"/>
      </w:r>
    </w:p>
    <w:p w14:paraId="0AF95F77" w14:textId="6F499A36" w:rsidR="005E4458" w:rsidRDefault="005E4458">
      <w:pPr>
        <w:pStyle w:val="TOC4"/>
        <w:rPr>
          <w:rFonts w:asciiTheme="minorHAnsi" w:eastAsiaTheme="minorEastAsia" w:hAnsiTheme="minorHAnsi" w:cstheme="minorBidi"/>
          <w:sz w:val="22"/>
          <w:szCs w:val="22"/>
          <w:lang w:eastAsia="en-GB"/>
        </w:rPr>
      </w:pPr>
      <w:r w:rsidRPr="00526FE5">
        <w:rPr>
          <w:rFonts w:eastAsia="SimSun"/>
        </w:rPr>
        <w:t>4.15.6.10</w:t>
      </w:r>
      <w:r>
        <w:rPr>
          <w:rFonts w:asciiTheme="minorHAnsi" w:eastAsiaTheme="minorEastAsia" w:hAnsiTheme="minorHAnsi" w:cstheme="minorBidi"/>
          <w:sz w:val="22"/>
          <w:szCs w:val="22"/>
          <w:lang w:eastAsia="en-GB"/>
        </w:rPr>
        <w:tab/>
      </w:r>
      <w:r w:rsidRPr="00526FE5">
        <w:rPr>
          <w:rFonts w:eastAsia="SimSun"/>
        </w:rPr>
        <w:t>Application guidance for URSP determination</w:t>
      </w:r>
      <w:r>
        <w:tab/>
      </w:r>
      <w:r>
        <w:fldChar w:fldCharType="begin" w:fldLock="1"/>
      </w:r>
      <w:r>
        <w:instrText xml:space="preserve"> PAGEREF _Toc91153838 \h </w:instrText>
      </w:r>
      <w:r>
        <w:fldChar w:fldCharType="separate"/>
      </w:r>
      <w:r>
        <w:t>376</w:t>
      </w:r>
      <w:r>
        <w:fldChar w:fldCharType="end"/>
      </w:r>
    </w:p>
    <w:p w14:paraId="1BD00BA2" w14:textId="4E66CFB1" w:rsidR="005E4458" w:rsidRDefault="005E4458">
      <w:pPr>
        <w:pStyle w:val="TOC4"/>
        <w:rPr>
          <w:rFonts w:asciiTheme="minorHAnsi" w:eastAsiaTheme="minorEastAsia" w:hAnsiTheme="minorHAnsi" w:cstheme="minorBidi"/>
          <w:sz w:val="22"/>
          <w:szCs w:val="22"/>
          <w:lang w:eastAsia="en-GB"/>
        </w:rPr>
      </w:pPr>
      <w:r w:rsidRPr="00526FE5">
        <w:rPr>
          <w:rFonts w:eastAsia="SimSun"/>
        </w:rPr>
        <w:t>4.15.6.11</w:t>
      </w:r>
      <w:r>
        <w:rPr>
          <w:rFonts w:asciiTheme="minorHAnsi" w:eastAsiaTheme="minorEastAsia" w:hAnsiTheme="minorHAnsi" w:cstheme="minorBidi"/>
          <w:sz w:val="22"/>
          <w:szCs w:val="22"/>
          <w:lang w:eastAsia="en-GB"/>
        </w:rPr>
        <w:tab/>
      </w:r>
      <w:r w:rsidRPr="00526FE5">
        <w:rPr>
          <w:rFonts w:eastAsia="SimSun"/>
        </w:rPr>
        <w:t>Void</w:t>
      </w:r>
      <w:r>
        <w:tab/>
      </w:r>
      <w:r>
        <w:fldChar w:fldCharType="begin" w:fldLock="1"/>
      </w:r>
      <w:r>
        <w:instrText xml:space="preserve"> PAGEREF _Toc91153839 \h </w:instrText>
      </w:r>
      <w:r>
        <w:fldChar w:fldCharType="separate"/>
      </w:r>
      <w:r>
        <w:t>378</w:t>
      </w:r>
      <w:r>
        <w:fldChar w:fldCharType="end"/>
      </w:r>
    </w:p>
    <w:p w14:paraId="175B108F" w14:textId="2786C9EE" w:rsidR="005E4458" w:rsidRDefault="005E4458">
      <w:pPr>
        <w:pStyle w:val="TOC4"/>
        <w:rPr>
          <w:rFonts w:asciiTheme="minorHAnsi" w:eastAsiaTheme="minorEastAsia" w:hAnsiTheme="minorHAnsi" w:cstheme="minorBidi"/>
          <w:sz w:val="22"/>
          <w:szCs w:val="22"/>
          <w:lang w:eastAsia="en-GB"/>
        </w:rPr>
      </w:pPr>
      <w:r w:rsidRPr="00526FE5">
        <w:rPr>
          <w:rFonts w:eastAsia="SimSun"/>
        </w:rPr>
        <w:t>4.15.6.12</w:t>
      </w:r>
      <w:r>
        <w:rPr>
          <w:rFonts w:asciiTheme="minorHAnsi" w:eastAsiaTheme="minorEastAsia" w:hAnsiTheme="minorHAnsi" w:cstheme="minorBidi"/>
          <w:sz w:val="22"/>
          <w:szCs w:val="22"/>
          <w:lang w:eastAsia="en-GB"/>
        </w:rPr>
        <w:tab/>
      </w:r>
      <w:r w:rsidRPr="00526FE5">
        <w:rPr>
          <w:rFonts w:eastAsia="SimSun"/>
        </w:rPr>
        <w:t>Parameter Provisioning when the UE is identified via UE addressing information</w:t>
      </w:r>
      <w:r>
        <w:tab/>
      </w:r>
      <w:r>
        <w:fldChar w:fldCharType="begin" w:fldLock="1"/>
      </w:r>
      <w:r>
        <w:instrText xml:space="preserve"> PAGEREF _Toc91153840 \h </w:instrText>
      </w:r>
      <w:r>
        <w:fldChar w:fldCharType="separate"/>
      </w:r>
      <w:r>
        <w:t>378</w:t>
      </w:r>
      <w:r>
        <w:fldChar w:fldCharType="end"/>
      </w:r>
    </w:p>
    <w:p w14:paraId="1B96F519" w14:textId="72CF4F6A" w:rsidR="005E4458" w:rsidRDefault="005E4458">
      <w:pPr>
        <w:pStyle w:val="TOC3"/>
        <w:rPr>
          <w:rFonts w:asciiTheme="minorHAnsi" w:eastAsiaTheme="minorEastAsia" w:hAnsiTheme="minorHAnsi" w:cstheme="minorBidi"/>
          <w:sz w:val="22"/>
          <w:szCs w:val="22"/>
          <w:lang w:eastAsia="en-GB"/>
        </w:rPr>
      </w:pPr>
      <w:r w:rsidRPr="00526FE5">
        <w:rPr>
          <w:rFonts w:eastAsia="SimSun"/>
        </w:rPr>
        <w:t>4.15.7</w:t>
      </w:r>
      <w:r>
        <w:rPr>
          <w:rFonts w:asciiTheme="minorHAnsi" w:eastAsiaTheme="minorEastAsia" w:hAnsiTheme="minorHAnsi" w:cstheme="minorBidi"/>
          <w:sz w:val="22"/>
          <w:szCs w:val="22"/>
          <w:lang w:eastAsia="en-GB"/>
        </w:rPr>
        <w:tab/>
      </w:r>
      <w:r w:rsidRPr="00526FE5">
        <w:rPr>
          <w:rFonts w:eastAsia="SimSun"/>
        </w:rPr>
        <w:t>Network status reporting</w:t>
      </w:r>
      <w:r>
        <w:tab/>
      </w:r>
      <w:r>
        <w:fldChar w:fldCharType="begin" w:fldLock="1"/>
      </w:r>
      <w:r>
        <w:instrText xml:space="preserve"> PAGEREF _Toc91153841 \h </w:instrText>
      </w:r>
      <w:r>
        <w:fldChar w:fldCharType="separate"/>
      </w:r>
      <w:r>
        <w:t>378</w:t>
      </w:r>
      <w:r>
        <w:fldChar w:fldCharType="end"/>
      </w:r>
    </w:p>
    <w:p w14:paraId="09458DF0" w14:textId="487B94CE" w:rsidR="005E4458" w:rsidRDefault="005E4458">
      <w:pPr>
        <w:pStyle w:val="TOC3"/>
        <w:rPr>
          <w:rFonts w:asciiTheme="minorHAnsi" w:eastAsiaTheme="minorEastAsia" w:hAnsiTheme="minorHAnsi" w:cstheme="minorBidi"/>
          <w:sz w:val="22"/>
          <w:szCs w:val="22"/>
          <w:lang w:eastAsia="en-GB"/>
        </w:rPr>
      </w:pPr>
      <w:r w:rsidRPr="00526FE5">
        <w:rPr>
          <w:rFonts w:eastAsia="SimSun"/>
        </w:rPr>
        <w:t>4.15.8</w:t>
      </w:r>
      <w:r>
        <w:rPr>
          <w:rFonts w:asciiTheme="minorHAnsi" w:eastAsiaTheme="minorEastAsia" w:hAnsiTheme="minorHAnsi" w:cstheme="minorBidi"/>
          <w:sz w:val="22"/>
          <w:szCs w:val="22"/>
          <w:lang w:eastAsia="en-GB"/>
        </w:rPr>
        <w:tab/>
      </w:r>
      <w:r w:rsidRPr="00526FE5">
        <w:rPr>
          <w:rFonts w:eastAsia="SimSun"/>
        </w:rPr>
        <w:t>Event exposure controlled by a DCCF</w:t>
      </w:r>
      <w:r>
        <w:tab/>
      </w:r>
      <w:r>
        <w:fldChar w:fldCharType="begin" w:fldLock="1"/>
      </w:r>
      <w:r>
        <w:instrText xml:space="preserve"> PAGEREF _Toc91153842 \h </w:instrText>
      </w:r>
      <w:r>
        <w:fldChar w:fldCharType="separate"/>
      </w:r>
      <w:r>
        <w:t>379</w:t>
      </w:r>
      <w:r>
        <w:fldChar w:fldCharType="end"/>
      </w:r>
    </w:p>
    <w:p w14:paraId="4C62D919" w14:textId="1676F42E" w:rsidR="005E4458" w:rsidRDefault="005E4458">
      <w:pPr>
        <w:pStyle w:val="TOC3"/>
        <w:rPr>
          <w:rFonts w:asciiTheme="minorHAnsi" w:eastAsiaTheme="minorEastAsia" w:hAnsiTheme="minorHAnsi" w:cstheme="minorBidi"/>
          <w:sz w:val="22"/>
          <w:szCs w:val="22"/>
          <w:lang w:eastAsia="en-GB"/>
        </w:rPr>
      </w:pPr>
      <w:r w:rsidRPr="00526FE5">
        <w:rPr>
          <w:rFonts w:eastAsia="SimSun"/>
        </w:rPr>
        <w:t>4.15.9</w:t>
      </w:r>
      <w:r>
        <w:rPr>
          <w:rFonts w:asciiTheme="minorHAnsi" w:eastAsiaTheme="minorEastAsia" w:hAnsiTheme="minorHAnsi" w:cstheme="minorBidi"/>
          <w:sz w:val="22"/>
          <w:szCs w:val="22"/>
          <w:lang w:eastAsia="en-GB"/>
        </w:rPr>
        <w:tab/>
      </w:r>
      <w:r w:rsidRPr="00526FE5">
        <w:rPr>
          <w:rFonts w:eastAsia="SimSun"/>
        </w:rPr>
        <w:t>Time Synchronization exposure</w:t>
      </w:r>
      <w:r>
        <w:tab/>
      </w:r>
      <w:r>
        <w:fldChar w:fldCharType="begin" w:fldLock="1"/>
      </w:r>
      <w:r>
        <w:instrText xml:space="preserve"> PAGEREF _Toc91153843 \h </w:instrText>
      </w:r>
      <w:r>
        <w:fldChar w:fldCharType="separate"/>
      </w:r>
      <w:r>
        <w:t>379</w:t>
      </w:r>
      <w:r>
        <w:fldChar w:fldCharType="end"/>
      </w:r>
    </w:p>
    <w:p w14:paraId="072F74AB" w14:textId="68F415ED" w:rsidR="005E4458" w:rsidRDefault="005E4458">
      <w:pPr>
        <w:pStyle w:val="TOC4"/>
        <w:rPr>
          <w:rFonts w:asciiTheme="minorHAnsi" w:eastAsiaTheme="minorEastAsia" w:hAnsiTheme="minorHAnsi" w:cstheme="minorBidi"/>
          <w:sz w:val="22"/>
          <w:szCs w:val="22"/>
          <w:lang w:eastAsia="en-GB"/>
        </w:rPr>
      </w:pPr>
      <w:r w:rsidRPr="00526FE5">
        <w:rPr>
          <w:rFonts w:eastAsia="SimSun"/>
        </w:rPr>
        <w:t>4.15.9.1</w:t>
      </w:r>
      <w:r>
        <w:rPr>
          <w:rFonts w:asciiTheme="minorHAnsi" w:eastAsiaTheme="minorEastAsia" w:hAnsiTheme="minorHAnsi" w:cstheme="minorBidi"/>
          <w:sz w:val="22"/>
          <w:szCs w:val="22"/>
          <w:lang w:eastAsia="en-GB"/>
        </w:rPr>
        <w:tab/>
      </w:r>
      <w:r w:rsidRPr="00526FE5">
        <w:rPr>
          <w:rFonts w:eastAsia="SimSun"/>
        </w:rPr>
        <w:t>General</w:t>
      </w:r>
      <w:r>
        <w:tab/>
      </w:r>
      <w:r>
        <w:fldChar w:fldCharType="begin" w:fldLock="1"/>
      </w:r>
      <w:r>
        <w:instrText xml:space="preserve"> PAGEREF _Toc91153844 \h </w:instrText>
      </w:r>
      <w:r>
        <w:fldChar w:fldCharType="separate"/>
      </w:r>
      <w:r>
        <w:t>379</w:t>
      </w:r>
      <w:r>
        <w:fldChar w:fldCharType="end"/>
      </w:r>
    </w:p>
    <w:p w14:paraId="429B7CC4" w14:textId="081906AD" w:rsidR="005E4458" w:rsidRDefault="005E4458">
      <w:pPr>
        <w:pStyle w:val="TOC4"/>
        <w:rPr>
          <w:rFonts w:asciiTheme="minorHAnsi" w:eastAsiaTheme="minorEastAsia" w:hAnsiTheme="minorHAnsi" w:cstheme="minorBidi"/>
          <w:sz w:val="22"/>
          <w:szCs w:val="22"/>
          <w:lang w:eastAsia="en-GB"/>
        </w:rPr>
      </w:pPr>
      <w:r w:rsidRPr="00526FE5">
        <w:rPr>
          <w:rFonts w:eastAsia="SimSun"/>
        </w:rPr>
        <w:t>4.15.9.2</w:t>
      </w:r>
      <w:r>
        <w:rPr>
          <w:rFonts w:asciiTheme="minorHAnsi" w:eastAsiaTheme="minorEastAsia" w:hAnsiTheme="minorHAnsi" w:cstheme="minorBidi"/>
          <w:sz w:val="22"/>
          <w:szCs w:val="22"/>
          <w:lang w:eastAsia="en-GB"/>
        </w:rPr>
        <w:tab/>
      </w:r>
      <w:r w:rsidRPr="00526FE5">
        <w:rPr>
          <w:rFonts w:eastAsia="SimSun"/>
        </w:rPr>
        <w:t>Exposure of UE availability for Time Synchronization service</w:t>
      </w:r>
      <w:r>
        <w:tab/>
      </w:r>
      <w:r>
        <w:fldChar w:fldCharType="begin" w:fldLock="1"/>
      </w:r>
      <w:r>
        <w:instrText xml:space="preserve"> PAGEREF _Toc91153845 \h </w:instrText>
      </w:r>
      <w:r>
        <w:fldChar w:fldCharType="separate"/>
      </w:r>
      <w:r>
        <w:t>379</w:t>
      </w:r>
      <w:r>
        <w:fldChar w:fldCharType="end"/>
      </w:r>
    </w:p>
    <w:p w14:paraId="620E5154" w14:textId="213A4C0C" w:rsidR="005E4458" w:rsidRDefault="005E4458">
      <w:pPr>
        <w:pStyle w:val="TOC4"/>
        <w:rPr>
          <w:rFonts w:asciiTheme="minorHAnsi" w:eastAsiaTheme="minorEastAsia" w:hAnsiTheme="minorHAnsi" w:cstheme="minorBidi"/>
          <w:sz w:val="22"/>
          <w:szCs w:val="22"/>
          <w:lang w:eastAsia="en-GB"/>
        </w:rPr>
      </w:pPr>
      <w:r w:rsidRPr="00526FE5">
        <w:rPr>
          <w:rFonts w:eastAsia="SimSun"/>
        </w:rPr>
        <w:t>4.15.9.3</w:t>
      </w:r>
      <w:r>
        <w:rPr>
          <w:rFonts w:asciiTheme="minorHAnsi" w:eastAsiaTheme="minorEastAsia" w:hAnsiTheme="minorHAnsi" w:cstheme="minorBidi"/>
          <w:sz w:val="22"/>
          <w:szCs w:val="22"/>
          <w:lang w:eastAsia="en-GB"/>
        </w:rPr>
        <w:tab/>
      </w:r>
      <w:r w:rsidRPr="00526FE5">
        <w:rPr>
          <w:rFonts w:eastAsia="SimSun"/>
        </w:rPr>
        <w:t>Time Synchronization activation, modification, and deactivation</w:t>
      </w:r>
      <w:r>
        <w:tab/>
      </w:r>
      <w:r>
        <w:fldChar w:fldCharType="begin" w:fldLock="1"/>
      </w:r>
      <w:r>
        <w:instrText xml:space="preserve"> PAGEREF _Toc91153846 \h </w:instrText>
      </w:r>
      <w:r>
        <w:fldChar w:fldCharType="separate"/>
      </w:r>
      <w:r>
        <w:t>382</w:t>
      </w:r>
      <w:r>
        <w:fldChar w:fldCharType="end"/>
      </w:r>
    </w:p>
    <w:p w14:paraId="5A52F375" w14:textId="4027A5DB" w:rsidR="005E4458" w:rsidRDefault="005E4458">
      <w:pPr>
        <w:pStyle w:val="TOC5"/>
        <w:rPr>
          <w:rFonts w:asciiTheme="minorHAnsi" w:eastAsiaTheme="minorEastAsia" w:hAnsiTheme="minorHAnsi" w:cstheme="minorBidi"/>
          <w:sz w:val="22"/>
          <w:szCs w:val="22"/>
          <w:lang w:eastAsia="en-GB"/>
        </w:rPr>
      </w:pPr>
      <w:r w:rsidRPr="00526FE5">
        <w:rPr>
          <w:rFonts w:eastAsia="SimSun"/>
        </w:rPr>
        <w:t>4.15.9.3.1</w:t>
      </w:r>
      <w:r>
        <w:rPr>
          <w:rFonts w:asciiTheme="minorHAnsi" w:eastAsiaTheme="minorEastAsia" w:hAnsiTheme="minorHAnsi" w:cstheme="minorBidi"/>
          <w:sz w:val="22"/>
          <w:szCs w:val="22"/>
          <w:lang w:eastAsia="en-GB"/>
        </w:rPr>
        <w:tab/>
      </w:r>
      <w:r w:rsidRPr="00526FE5">
        <w:rPr>
          <w:rFonts w:eastAsia="SimSun"/>
        </w:rPr>
        <w:t>General</w:t>
      </w:r>
      <w:r>
        <w:tab/>
      </w:r>
      <w:r>
        <w:fldChar w:fldCharType="begin" w:fldLock="1"/>
      </w:r>
      <w:r>
        <w:instrText xml:space="preserve"> PAGEREF _Toc91153847 \h </w:instrText>
      </w:r>
      <w:r>
        <w:fldChar w:fldCharType="separate"/>
      </w:r>
      <w:r>
        <w:t>382</w:t>
      </w:r>
      <w:r>
        <w:fldChar w:fldCharType="end"/>
      </w:r>
    </w:p>
    <w:p w14:paraId="3B52B794" w14:textId="6804D577" w:rsidR="005E4458" w:rsidRDefault="005E4458">
      <w:pPr>
        <w:pStyle w:val="TOC5"/>
        <w:rPr>
          <w:rFonts w:asciiTheme="minorHAnsi" w:eastAsiaTheme="minorEastAsia" w:hAnsiTheme="minorHAnsi" w:cstheme="minorBidi"/>
          <w:sz w:val="22"/>
          <w:szCs w:val="22"/>
          <w:lang w:eastAsia="en-GB"/>
        </w:rPr>
      </w:pPr>
      <w:r w:rsidRPr="00526FE5">
        <w:rPr>
          <w:rFonts w:eastAsia="SimSun"/>
        </w:rPr>
        <w:t>4.15.9.3.2</w:t>
      </w:r>
      <w:r>
        <w:rPr>
          <w:rFonts w:asciiTheme="minorHAnsi" w:eastAsiaTheme="minorEastAsia" w:hAnsiTheme="minorHAnsi" w:cstheme="minorBidi"/>
          <w:sz w:val="22"/>
          <w:szCs w:val="22"/>
          <w:lang w:eastAsia="en-GB"/>
        </w:rPr>
        <w:tab/>
      </w:r>
      <w:r w:rsidRPr="00526FE5">
        <w:rPr>
          <w:rFonts w:eastAsia="SimSun"/>
        </w:rPr>
        <w:t>Time synchronization service activation</w:t>
      </w:r>
      <w:r>
        <w:tab/>
      </w:r>
      <w:r>
        <w:fldChar w:fldCharType="begin" w:fldLock="1"/>
      </w:r>
      <w:r>
        <w:instrText xml:space="preserve"> PAGEREF _Toc91153848 \h </w:instrText>
      </w:r>
      <w:r>
        <w:fldChar w:fldCharType="separate"/>
      </w:r>
      <w:r>
        <w:t>385</w:t>
      </w:r>
      <w:r>
        <w:fldChar w:fldCharType="end"/>
      </w:r>
    </w:p>
    <w:p w14:paraId="6F598E11" w14:textId="6C21F0C2" w:rsidR="005E4458" w:rsidRDefault="005E4458">
      <w:pPr>
        <w:pStyle w:val="TOC5"/>
        <w:rPr>
          <w:rFonts w:asciiTheme="minorHAnsi" w:eastAsiaTheme="minorEastAsia" w:hAnsiTheme="minorHAnsi" w:cstheme="minorBidi"/>
          <w:sz w:val="22"/>
          <w:szCs w:val="22"/>
          <w:lang w:eastAsia="en-GB"/>
        </w:rPr>
      </w:pPr>
      <w:r w:rsidRPr="00526FE5">
        <w:rPr>
          <w:rFonts w:eastAsia="SimSun"/>
        </w:rPr>
        <w:t>4.15.9.3.3</w:t>
      </w:r>
      <w:r>
        <w:rPr>
          <w:rFonts w:asciiTheme="minorHAnsi" w:eastAsiaTheme="minorEastAsia" w:hAnsiTheme="minorHAnsi" w:cstheme="minorBidi"/>
          <w:sz w:val="22"/>
          <w:szCs w:val="22"/>
          <w:lang w:eastAsia="en-GB"/>
        </w:rPr>
        <w:tab/>
      </w:r>
      <w:r w:rsidRPr="00526FE5">
        <w:rPr>
          <w:rFonts w:eastAsia="SimSun"/>
        </w:rPr>
        <w:t>Time synchronization service modification</w:t>
      </w:r>
      <w:r>
        <w:tab/>
      </w:r>
      <w:r>
        <w:fldChar w:fldCharType="begin" w:fldLock="1"/>
      </w:r>
      <w:r>
        <w:instrText xml:space="preserve"> PAGEREF _Toc91153849 \h </w:instrText>
      </w:r>
      <w:r>
        <w:fldChar w:fldCharType="separate"/>
      </w:r>
      <w:r>
        <w:t>387</w:t>
      </w:r>
      <w:r>
        <w:fldChar w:fldCharType="end"/>
      </w:r>
    </w:p>
    <w:p w14:paraId="59AC1231" w14:textId="601D1695" w:rsidR="005E4458" w:rsidRDefault="005E4458">
      <w:pPr>
        <w:pStyle w:val="TOC5"/>
        <w:rPr>
          <w:rFonts w:asciiTheme="minorHAnsi" w:eastAsiaTheme="minorEastAsia" w:hAnsiTheme="minorHAnsi" w:cstheme="minorBidi"/>
          <w:sz w:val="22"/>
          <w:szCs w:val="22"/>
          <w:lang w:eastAsia="en-GB"/>
        </w:rPr>
      </w:pPr>
      <w:r w:rsidRPr="00526FE5">
        <w:rPr>
          <w:rFonts w:eastAsia="SimSun"/>
        </w:rPr>
        <w:t>4.15.9.3.4</w:t>
      </w:r>
      <w:r>
        <w:rPr>
          <w:rFonts w:asciiTheme="minorHAnsi" w:eastAsiaTheme="minorEastAsia" w:hAnsiTheme="minorHAnsi" w:cstheme="minorBidi"/>
          <w:sz w:val="22"/>
          <w:szCs w:val="22"/>
          <w:lang w:eastAsia="en-GB"/>
        </w:rPr>
        <w:tab/>
      </w:r>
      <w:r w:rsidRPr="00526FE5">
        <w:rPr>
          <w:rFonts w:eastAsia="SimSun"/>
        </w:rPr>
        <w:t>Time synchronization service deactivation</w:t>
      </w:r>
      <w:r>
        <w:tab/>
      </w:r>
      <w:r>
        <w:fldChar w:fldCharType="begin" w:fldLock="1"/>
      </w:r>
      <w:r>
        <w:instrText xml:space="preserve"> PAGEREF _Toc91153850 \h </w:instrText>
      </w:r>
      <w:r>
        <w:fldChar w:fldCharType="separate"/>
      </w:r>
      <w:r>
        <w:t>388</w:t>
      </w:r>
      <w:r>
        <w:fldChar w:fldCharType="end"/>
      </w:r>
    </w:p>
    <w:p w14:paraId="3942D0EC" w14:textId="2A802274" w:rsidR="005E4458" w:rsidRDefault="005E4458">
      <w:pPr>
        <w:pStyle w:val="TOC4"/>
        <w:rPr>
          <w:rFonts w:asciiTheme="minorHAnsi" w:eastAsiaTheme="minorEastAsia" w:hAnsiTheme="minorHAnsi" w:cstheme="minorBidi"/>
          <w:sz w:val="22"/>
          <w:szCs w:val="22"/>
          <w:lang w:eastAsia="en-GB"/>
        </w:rPr>
      </w:pPr>
      <w:r w:rsidRPr="00526FE5">
        <w:rPr>
          <w:rFonts w:eastAsia="SimSun"/>
        </w:rPr>
        <w:t>4.15.9.4</w:t>
      </w:r>
      <w:r>
        <w:rPr>
          <w:rFonts w:asciiTheme="minorHAnsi" w:eastAsiaTheme="minorEastAsia" w:hAnsiTheme="minorHAnsi" w:cstheme="minorBidi"/>
          <w:sz w:val="22"/>
          <w:szCs w:val="22"/>
          <w:lang w:eastAsia="en-GB"/>
        </w:rPr>
        <w:tab/>
      </w:r>
      <w:r w:rsidRPr="00526FE5">
        <w:rPr>
          <w:rFonts w:eastAsia="SimSun"/>
        </w:rPr>
        <w:t>Procedures for management of 5G access stratum time distribution</w:t>
      </w:r>
      <w:r>
        <w:tab/>
      </w:r>
      <w:r>
        <w:fldChar w:fldCharType="begin" w:fldLock="1"/>
      </w:r>
      <w:r>
        <w:instrText xml:space="preserve"> PAGEREF _Toc91153851 \h </w:instrText>
      </w:r>
      <w:r>
        <w:fldChar w:fldCharType="separate"/>
      </w:r>
      <w:r>
        <w:t>389</w:t>
      </w:r>
      <w:r>
        <w:fldChar w:fldCharType="end"/>
      </w:r>
    </w:p>
    <w:p w14:paraId="5355AF85" w14:textId="2D2C5831" w:rsidR="005E4458" w:rsidRDefault="005E4458">
      <w:pPr>
        <w:pStyle w:val="TOC3"/>
        <w:rPr>
          <w:rFonts w:asciiTheme="minorHAnsi" w:eastAsiaTheme="minorEastAsia" w:hAnsiTheme="minorHAnsi" w:cstheme="minorBidi"/>
          <w:sz w:val="22"/>
          <w:szCs w:val="22"/>
          <w:lang w:eastAsia="en-GB"/>
        </w:rPr>
      </w:pPr>
      <w:r w:rsidRPr="00526FE5">
        <w:rPr>
          <w:rFonts w:eastAsia="SimSun"/>
        </w:rPr>
        <w:t>4.15.10</w:t>
      </w:r>
      <w:r>
        <w:rPr>
          <w:rFonts w:asciiTheme="minorHAnsi" w:eastAsiaTheme="minorEastAsia" w:hAnsiTheme="minorHAnsi" w:cstheme="minorBidi"/>
          <w:sz w:val="22"/>
          <w:szCs w:val="22"/>
          <w:lang w:eastAsia="en-GB"/>
        </w:rPr>
        <w:tab/>
      </w:r>
      <w:r w:rsidRPr="00526FE5">
        <w:rPr>
          <w:rFonts w:eastAsia="SimSun"/>
        </w:rPr>
        <w:t>AF specific UE ID retrieval</w:t>
      </w:r>
      <w:r>
        <w:tab/>
      </w:r>
      <w:r>
        <w:fldChar w:fldCharType="begin" w:fldLock="1"/>
      </w:r>
      <w:r>
        <w:instrText xml:space="preserve"> PAGEREF _Toc91153852 \h </w:instrText>
      </w:r>
      <w:r>
        <w:fldChar w:fldCharType="separate"/>
      </w:r>
      <w:r>
        <w:t>391</w:t>
      </w:r>
      <w:r>
        <w:fldChar w:fldCharType="end"/>
      </w:r>
    </w:p>
    <w:p w14:paraId="193B6D97" w14:textId="384468D5" w:rsidR="005E4458" w:rsidRDefault="005E4458">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_Toc91153853 \h </w:instrText>
      </w:r>
      <w:r>
        <w:fldChar w:fldCharType="separate"/>
      </w:r>
      <w:r>
        <w:t>392</w:t>
      </w:r>
      <w:r>
        <w:fldChar w:fldCharType="end"/>
      </w:r>
    </w:p>
    <w:p w14:paraId="17E7FF64" w14:textId="31966FCD" w:rsidR="005E4458" w:rsidRDefault="005E4458">
      <w:pPr>
        <w:pStyle w:val="TOC3"/>
        <w:rPr>
          <w:rFonts w:asciiTheme="minorHAnsi" w:eastAsiaTheme="minorEastAsia" w:hAnsiTheme="minorHAnsi" w:cstheme="minorBidi"/>
          <w:sz w:val="22"/>
          <w:szCs w:val="22"/>
          <w:lang w:eastAsia="en-GB"/>
        </w:rPr>
      </w:pPr>
      <w:r w:rsidRPr="00526FE5">
        <w:rPr>
          <w:rFonts w:eastAsia="SimSun"/>
        </w:rPr>
        <w:t>4.16.1</w:t>
      </w:r>
      <w:r>
        <w:rPr>
          <w:rFonts w:asciiTheme="minorHAnsi" w:eastAsiaTheme="minorEastAsia" w:hAnsiTheme="minorHAnsi" w:cstheme="minorBidi"/>
          <w:sz w:val="22"/>
          <w:szCs w:val="22"/>
          <w:lang w:eastAsia="en-GB"/>
        </w:rPr>
        <w:tab/>
      </w:r>
      <w:r w:rsidRPr="00526FE5">
        <w:rPr>
          <w:rFonts w:eastAsia="SimSun"/>
        </w:rPr>
        <w:t xml:space="preserve">AM </w:t>
      </w:r>
      <w:r>
        <w:t>Policy Association</w:t>
      </w:r>
      <w:r w:rsidRPr="00526FE5">
        <w:rPr>
          <w:rFonts w:eastAsia="SimSun"/>
        </w:rPr>
        <w:t xml:space="preserve"> Establishment</w:t>
      </w:r>
      <w:r>
        <w:tab/>
      </w:r>
      <w:r>
        <w:fldChar w:fldCharType="begin" w:fldLock="1"/>
      </w:r>
      <w:r>
        <w:instrText xml:space="preserve"> PAGEREF _Toc91153854 \h </w:instrText>
      </w:r>
      <w:r>
        <w:fldChar w:fldCharType="separate"/>
      </w:r>
      <w:r>
        <w:t>392</w:t>
      </w:r>
      <w:r>
        <w:fldChar w:fldCharType="end"/>
      </w:r>
    </w:p>
    <w:p w14:paraId="3A3D6862" w14:textId="486E358F" w:rsidR="005E4458" w:rsidRDefault="005E4458">
      <w:pPr>
        <w:pStyle w:val="TOC4"/>
        <w:rPr>
          <w:rFonts w:asciiTheme="minorHAnsi" w:eastAsiaTheme="minorEastAsia" w:hAnsiTheme="minorHAnsi" w:cstheme="minorBidi"/>
          <w:sz w:val="22"/>
          <w:szCs w:val="22"/>
          <w:lang w:eastAsia="en-GB"/>
        </w:rPr>
      </w:pPr>
      <w:r w:rsidRPr="00526FE5">
        <w:rPr>
          <w:rFonts w:eastAsia="SimSun"/>
        </w:rPr>
        <w:t>4.16.1.1</w:t>
      </w:r>
      <w:r>
        <w:rPr>
          <w:rFonts w:asciiTheme="minorHAnsi" w:eastAsiaTheme="minorEastAsia" w:hAnsiTheme="minorHAnsi" w:cstheme="minorBidi"/>
          <w:sz w:val="22"/>
          <w:szCs w:val="22"/>
          <w:lang w:eastAsia="en-GB"/>
        </w:rPr>
        <w:tab/>
      </w:r>
      <w:r w:rsidRPr="00526FE5">
        <w:rPr>
          <w:rFonts w:eastAsia="SimSun"/>
        </w:rPr>
        <w:t>General</w:t>
      </w:r>
      <w:r>
        <w:tab/>
      </w:r>
      <w:r>
        <w:fldChar w:fldCharType="begin" w:fldLock="1"/>
      </w:r>
      <w:r>
        <w:instrText xml:space="preserve"> PAGEREF _Toc91153855 \h </w:instrText>
      </w:r>
      <w:r>
        <w:fldChar w:fldCharType="separate"/>
      </w:r>
      <w:r>
        <w:t>392</w:t>
      </w:r>
      <w:r>
        <w:fldChar w:fldCharType="end"/>
      </w:r>
    </w:p>
    <w:p w14:paraId="60DA5543" w14:textId="2317303E" w:rsidR="005E4458" w:rsidRDefault="005E4458">
      <w:pPr>
        <w:pStyle w:val="TOC4"/>
        <w:rPr>
          <w:rFonts w:asciiTheme="minorHAnsi" w:eastAsiaTheme="minorEastAsia" w:hAnsiTheme="minorHAnsi" w:cstheme="minorBidi"/>
          <w:sz w:val="22"/>
          <w:szCs w:val="22"/>
          <w:lang w:eastAsia="en-GB"/>
        </w:rPr>
      </w:pPr>
      <w:r w:rsidRPr="00526FE5">
        <w:rPr>
          <w:rFonts w:eastAsia="SimSun"/>
        </w:rPr>
        <w:t>4.16.1.2</w:t>
      </w:r>
      <w:r>
        <w:rPr>
          <w:rFonts w:asciiTheme="minorHAnsi" w:eastAsiaTheme="minorEastAsia" w:hAnsiTheme="minorHAnsi" w:cstheme="minorBidi"/>
          <w:sz w:val="22"/>
          <w:szCs w:val="22"/>
          <w:lang w:eastAsia="en-GB"/>
        </w:rPr>
        <w:tab/>
      </w:r>
      <w:r w:rsidRPr="00526FE5">
        <w:rPr>
          <w:rFonts w:eastAsia="SimSun"/>
        </w:rPr>
        <w:t>AM Policy Association Establishment with new Selected PCF</w:t>
      </w:r>
      <w:r>
        <w:tab/>
      </w:r>
      <w:r>
        <w:fldChar w:fldCharType="begin" w:fldLock="1"/>
      </w:r>
      <w:r>
        <w:instrText xml:space="preserve"> PAGEREF _Toc91153856 \h </w:instrText>
      </w:r>
      <w:r>
        <w:fldChar w:fldCharType="separate"/>
      </w:r>
      <w:r>
        <w:t>392</w:t>
      </w:r>
      <w:r>
        <w:fldChar w:fldCharType="end"/>
      </w:r>
    </w:p>
    <w:p w14:paraId="3305C721" w14:textId="6A241BAA" w:rsidR="005E4458" w:rsidRDefault="005E4458">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_Toc91153857 \h </w:instrText>
      </w:r>
      <w:r>
        <w:fldChar w:fldCharType="separate"/>
      </w:r>
      <w:r>
        <w:t>393</w:t>
      </w:r>
      <w:r>
        <w:fldChar w:fldCharType="end"/>
      </w:r>
    </w:p>
    <w:p w14:paraId="7FB50404" w14:textId="0023F2E2" w:rsidR="005E4458" w:rsidRDefault="005E4458">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_Toc91153858 \h </w:instrText>
      </w:r>
      <w:r>
        <w:fldChar w:fldCharType="separate"/>
      </w:r>
      <w:r>
        <w:t>393</w:t>
      </w:r>
      <w:r>
        <w:fldChar w:fldCharType="end"/>
      </w:r>
    </w:p>
    <w:p w14:paraId="5E681526" w14:textId="6EDB0BB5" w:rsidR="005E4458" w:rsidRDefault="005E4458">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_Toc91153859 \h </w:instrText>
      </w:r>
      <w:r>
        <w:fldChar w:fldCharType="separate"/>
      </w:r>
      <w:r>
        <w:t>393</w:t>
      </w:r>
      <w:r>
        <w:fldChar w:fldCharType="end"/>
      </w:r>
    </w:p>
    <w:p w14:paraId="5A002AD8" w14:textId="192BA872" w:rsidR="005E4458" w:rsidRDefault="005E4458">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_Toc91153860 \h </w:instrText>
      </w:r>
      <w:r>
        <w:fldChar w:fldCharType="separate"/>
      </w:r>
      <w:r>
        <w:t>393</w:t>
      </w:r>
      <w:r>
        <w:fldChar w:fldCharType="end"/>
      </w:r>
    </w:p>
    <w:p w14:paraId="53788AB7" w14:textId="66FF63DC" w:rsidR="005E4458" w:rsidRDefault="005E4458">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_Toc91153861 \h </w:instrText>
      </w:r>
      <w:r>
        <w:fldChar w:fldCharType="separate"/>
      </w:r>
      <w:r>
        <w:t>393</w:t>
      </w:r>
      <w:r>
        <w:fldChar w:fldCharType="end"/>
      </w:r>
    </w:p>
    <w:p w14:paraId="526E7E0C" w14:textId="182287DE" w:rsidR="005E4458" w:rsidRDefault="005E4458">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_Toc91153862 \h </w:instrText>
      </w:r>
      <w:r>
        <w:fldChar w:fldCharType="separate"/>
      </w:r>
      <w:r>
        <w:t>394</w:t>
      </w:r>
      <w:r>
        <w:fldChar w:fldCharType="end"/>
      </w:r>
    </w:p>
    <w:p w14:paraId="73E67DF4" w14:textId="79D291DA" w:rsidR="005E4458" w:rsidRDefault="005E4458">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_Toc91153863 \h </w:instrText>
      </w:r>
      <w:r>
        <w:fldChar w:fldCharType="separate"/>
      </w:r>
      <w:r>
        <w:t>396</w:t>
      </w:r>
      <w:r>
        <w:fldChar w:fldCharType="end"/>
      </w:r>
    </w:p>
    <w:p w14:paraId="6C7AF38C" w14:textId="2B1F7B53" w:rsidR="005E4458" w:rsidRDefault="005E4458">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_Toc91153864 \h </w:instrText>
      </w:r>
      <w:r>
        <w:fldChar w:fldCharType="separate"/>
      </w:r>
      <w:r>
        <w:t>397</w:t>
      </w:r>
      <w:r>
        <w:fldChar w:fldCharType="end"/>
      </w:r>
    </w:p>
    <w:p w14:paraId="43DE3014" w14:textId="735CFFC2" w:rsidR="005E4458" w:rsidRDefault="005E4458">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_Toc91153865 \h </w:instrText>
      </w:r>
      <w:r>
        <w:fldChar w:fldCharType="separate"/>
      </w:r>
      <w:r>
        <w:t>397</w:t>
      </w:r>
      <w:r>
        <w:fldChar w:fldCharType="end"/>
      </w:r>
    </w:p>
    <w:p w14:paraId="3DE75099" w14:textId="758CC685" w:rsidR="005E4458" w:rsidRDefault="005E4458">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_Toc91153866 \h </w:instrText>
      </w:r>
      <w:r>
        <w:fldChar w:fldCharType="separate"/>
      </w:r>
      <w:r>
        <w:t>397</w:t>
      </w:r>
      <w:r>
        <w:fldChar w:fldCharType="end"/>
      </w:r>
    </w:p>
    <w:p w14:paraId="6E0BD58C" w14:textId="014F8CA5" w:rsidR="005E4458" w:rsidRDefault="005E4458">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_Toc91153867 \h </w:instrText>
      </w:r>
      <w:r>
        <w:fldChar w:fldCharType="separate"/>
      </w:r>
      <w:r>
        <w:t>398</w:t>
      </w:r>
      <w:r>
        <w:fldChar w:fldCharType="end"/>
      </w:r>
    </w:p>
    <w:p w14:paraId="570C3F23" w14:textId="434053A8" w:rsidR="005E4458" w:rsidRDefault="005E4458">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_Toc91153868 \h </w:instrText>
      </w:r>
      <w:r>
        <w:fldChar w:fldCharType="separate"/>
      </w:r>
      <w:r>
        <w:t>398</w:t>
      </w:r>
      <w:r>
        <w:fldChar w:fldCharType="end"/>
      </w:r>
    </w:p>
    <w:p w14:paraId="0BDF157C" w14:textId="644AD92F" w:rsidR="005E4458" w:rsidRDefault="005E4458">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_Toc91153869 \h </w:instrText>
      </w:r>
      <w:r>
        <w:fldChar w:fldCharType="separate"/>
      </w:r>
      <w:r>
        <w:t>399</w:t>
      </w:r>
      <w:r>
        <w:fldChar w:fldCharType="end"/>
      </w:r>
    </w:p>
    <w:p w14:paraId="0847DB84" w14:textId="33AA64A7" w:rsidR="005E4458" w:rsidRDefault="005E4458">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_Toc91153870 \h </w:instrText>
      </w:r>
      <w:r>
        <w:fldChar w:fldCharType="separate"/>
      </w:r>
      <w:r>
        <w:t>399</w:t>
      </w:r>
      <w:r>
        <w:fldChar w:fldCharType="end"/>
      </w:r>
    </w:p>
    <w:p w14:paraId="47BD0389" w14:textId="3A786D23" w:rsidR="005E4458" w:rsidRDefault="005E4458">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_Toc91153871 \h </w:instrText>
      </w:r>
      <w:r>
        <w:fldChar w:fldCharType="separate"/>
      </w:r>
      <w:r>
        <w:t>400</w:t>
      </w:r>
      <w:r>
        <w:fldChar w:fldCharType="end"/>
      </w:r>
    </w:p>
    <w:p w14:paraId="393D7B88" w14:textId="66B04340" w:rsidR="005E4458" w:rsidRDefault="005E4458">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_Toc91153872 \h </w:instrText>
      </w:r>
      <w:r>
        <w:fldChar w:fldCharType="separate"/>
      </w:r>
      <w:r>
        <w:t>401</w:t>
      </w:r>
      <w:r>
        <w:fldChar w:fldCharType="end"/>
      </w:r>
    </w:p>
    <w:p w14:paraId="06B8E54E" w14:textId="3A406C59" w:rsidR="005E4458" w:rsidRDefault="005E4458">
      <w:pPr>
        <w:pStyle w:val="TOC3"/>
        <w:rPr>
          <w:rFonts w:asciiTheme="minorHAnsi" w:eastAsiaTheme="minorEastAsia" w:hAnsiTheme="minorHAnsi" w:cstheme="minorBidi"/>
          <w:sz w:val="22"/>
          <w:szCs w:val="22"/>
          <w:lang w:eastAsia="en-GB"/>
        </w:rPr>
      </w:pPr>
      <w:r>
        <w:rPr>
          <w:lang w:eastAsia="zh-CN"/>
        </w:rPr>
        <w:t>4.16.6</w:t>
      </w:r>
      <w:r>
        <w:rPr>
          <w:rFonts w:asciiTheme="minorHAnsi" w:eastAsiaTheme="minorEastAsia" w:hAnsiTheme="minorHAnsi" w:cstheme="minorBidi"/>
          <w:sz w:val="22"/>
          <w:szCs w:val="22"/>
          <w:lang w:eastAsia="en-GB"/>
        </w:rPr>
        <w:tab/>
      </w:r>
      <w:r>
        <w:t>SM Policy</w:t>
      </w:r>
      <w:r>
        <w:rPr>
          <w:lang w:eastAsia="zh-CN"/>
        </w:rPr>
        <w:t xml:space="preserve"> Association Termination</w:t>
      </w:r>
      <w:r>
        <w:tab/>
      </w:r>
      <w:r>
        <w:fldChar w:fldCharType="begin" w:fldLock="1"/>
      </w:r>
      <w:r>
        <w:instrText xml:space="preserve"> PAGEREF _Toc91153873 \h </w:instrText>
      </w:r>
      <w:r>
        <w:fldChar w:fldCharType="separate"/>
      </w:r>
      <w:r>
        <w:t>403</w:t>
      </w:r>
      <w:r>
        <w:fldChar w:fldCharType="end"/>
      </w:r>
    </w:p>
    <w:p w14:paraId="7E418D17" w14:textId="5AF13E67" w:rsidR="005E4458" w:rsidRDefault="005E4458">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_Toc91153874 \h </w:instrText>
      </w:r>
      <w:r>
        <w:fldChar w:fldCharType="separate"/>
      </w:r>
      <w:r>
        <w:t>404</w:t>
      </w:r>
      <w:r>
        <w:fldChar w:fldCharType="end"/>
      </w:r>
    </w:p>
    <w:p w14:paraId="33CEAE8E" w14:textId="32550FBB" w:rsidR="005E4458" w:rsidRDefault="005E4458">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_Toc91153875 \h </w:instrText>
      </w:r>
      <w:r>
        <w:fldChar w:fldCharType="separate"/>
      </w:r>
      <w:r>
        <w:t>404</w:t>
      </w:r>
      <w:r>
        <w:fldChar w:fldCharType="end"/>
      </w:r>
    </w:p>
    <w:p w14:paraId="1B0B5987" w14:textId="14A3E237" w:rsidR="005E4458" w:rsidRDefault="005E4458">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_Toc91153876 \h </w:instrText>
      </w:r>
      <w:r>
        <w:fldChar w:fldCharType="separate"/>
      </w:r>
      <w:r>
        <w:t>405</w:t>
      </w:r>
      <w:r>
        <w:fldChar w:fldCharType="end"/>
      </w:r>
    </w:p>
    <w:p w14:paraId="1D763EA7" w14:textId="0CF9A126" w:rsidR="005E4458" w:rsidRDefault="005E4458">
      <w:pPr>
        <w:pStyle w:val="TOC4"/>
        <w:rPr>
          <w:rFonts w:asciiTheme="minorHAnsi" w:eastAsiaTheme="minorEastAsia" w:hAnsiTheme="minorHAnsi" w:cstheme="minorBidi"/>
          <w:sz w:val="22"/>
          <w:szCs w:val="22"/>
          <w:lang w:eastAsia="en-GB"/>
        </w:rPr>
      </w:pPr>
      <w:r>
        <w:rPr>
          <w:lang w:eastAsia="zh-CN"/>
        </w:rPr>
        <w:t>4.16.7.3</w:t>
      </w:r>
      <w:r>
        <w:rPr>
          <w:rFonts w:asciiTheme="minorHAnsi" w:eastAsiaTheme="minorEastAsia" w:hAnsiTheme="minorHAnsi" w:cstheme="minorBidi"/>
          <w:sz w:val="22"/>
          <w:szCs w:val="22"/>
          <w:lang w:eastAsia="en-GB"/>
        </w:rPr>
        <w:tab/>
      </w:r>
      <w:r>
        <w:rPr>
          <w:lang w:eastAsia="zh-CN"/>
        </w:rPr>
        <w:t>Procedure for BDT warning notification</w:t>
      </w:r>
      <w:r>
        <w:tab/>
      </w:r>
      <w:r>
        <w:fldChar w:fldCharType="begin" w:fldLock="1"/>
      </w:r>
      <w:r>
        <w:instrText xml:space="preserve"> PAGEREF _Toc91153877 \h </w:instrText>
      </w:r>
      <w:r>
        <w:fldChar w:fldCharType="separate"/>
      </w:r>
      <w:r>
        <w:t>407</w:t>
      </w:r>
      <w:r>
        <w:fldChar w:fldCharType="end"/>
      </w:r>
    </w:p>
    <w:p w14:paraId="5C4E3F65" w14:textId="167377D5" w:rsidR="005E4458" w:rsidRDefault="005E4458">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_Toc91153878 \h </w:instrText>
      </w:r>
      <w:r>
        <w:fldChar w:fldCharType="separate"/>
      </w:r>
      <w:r>
        <w:t>408</w:t>
      </w:r>
      <w:r>
        <w:fldChar w:fldCharType="end"/>
      </w:r>
    </w:p>
    <w:p w14:paraId="40E2DE68" w14:textId="3744A5E4" w:rsidR="005E4458" w:rsidRDefault="005E4458">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_Toc91153879 \h </w:instrText>
      </w:r>
      <w:r>
        <w:fldChar w:fldCharType="separate"/>
      </w:r>
      <w:r>
        <w:t>408</w:t>
      </w:r>
      <w:r>
        <w:fldChar w:fldCharType="end"/>
      </w:r>
    </w:p>
    <w:p w14:paraId="5A7B1804" w14:textId="7B169B64" w:rsidR="005E4458" w:rsidRDefault="005E4458">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_Toc91153880 \h </w:instrText>
      </w:r>
      <w:r>
        <w:fldChar w:fldCharType="separate"/>
      </w:r>
      <w:r>
        <w:t>408</w:t>
      </w:r>
      <w:r>
        <w:fldChar w:fldCharType="end"/>
      </w:r>
    </w:p>
    <w:p w14:paraId="3F55424C" w14:textId="509C32CF" w:rsidR="005E4458" w:rsidRDefault="005E4458">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_Toc91153881 \h </w:instrText>
      </w:r>
      <w:r>
        <w:fldChar w:fldCharType="separate"/>
      </w:r>
      <w:r>
        <w:t>409</w:t>
      </w:r>
      <w:r>
        <w:fldChar w:fldCharType="end"/>
      </w:r>
    </w:p>
    <w:p w14:paraId="44DD2637" w14:textId="3E837C19" w:rsidR="005E4458" w:rsidRDefault="005E4458">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_Toc91153882 \h </w:instrText>
      </w:r>
      <w:r>
        <w:fldChar w:fldCharType="separate"/>
      </w:r>
      <w:r>
        <w:t>410</w:t>
      </w:r>
      <w:r>
        <w:fldChar w:fldCharType="end"/>
      </w:r>
    </w:p>
    <w:p w14:paraId="730FE631" w14:textId="51773701" w:rsidR="005E4458" w:rsidRDefault="005E4458">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_Toc91153883 \h </w:instrText>
      </w:r>
      <w:r>
        <w:fldChar w:fldCharType="separate"/>
      </w:r>
      <w:r>
        <w:t>411</w:t>
      </w:r>
      <w:r>
        <w:fldChar w:fldCharType="end"/>
      </w:r>
    </w:p>
    <w:p w14:paraId="43FEDA50" w14:textId="3ABCFBCD" w:rsidR="005E4458" w:rsidRDefault="005E4458">
      <w:pPr>
        <w:pStyle w:val="TOC4"/>
        <w:rPr>
          <w:rFonts w:asciiTheme="minorHAnsi" w:eastAsiaTheme="minorEastAsia" w:hAnsiTheme="minorHAnsi" w:cstheme="minorBidi"/>
          <w:sz w:val="22"/>
          <w:szCs w:val="22"/>
          <w:lang w:eastAsia="en-GB"/>
        </w:rPr>
      </w:pPr>
      <w:r w:rsidRPr="00526FE5">
        <w:rPr>
          <w:rFonts w:eastAsia="Malgun Gothic"/>
          <w:lang w:eastAsia="ja-JP"/>
        </w:rPr>
        <w:t>4.16.8.6</w:t>
      </w:r>
      <w:r>
        <w:rPr>
          <w:rFonts w:asciiTheme="minorHAnsi" w:eastAsiaTheme="minorEastAsia" w:hAnsiTheme="minorHAnsi" w:cstheme="minorBidi"/>
          <w:sz w:val="22"/>
          <w:szCs w:val="22"/>
          <w:lang w:eastAsia="en-GB"/>
        </w:rPr>
        <w:tab/>
      </w:r>
      <w:r w:rsidRPr="00526FE5">
        <w:rPr>
          <w:rFonts w:eastAsia="Malgun Gothic"/>
          <w:lang w:eastAsia="ja-JP"/>
        </w:rPr>
        <w:t>CHF report the removal of the subscriber</w:t>
      </w:r>
      <w:r>
        <w:tab/>
      </w:r>
      <w:r>
        <w:fldChar w:fldCharType="begin" w:fldLock="1"/>
      </w:r>
      <w:r>
        <w:instrText xml:space="preserve"> PAGEREF _Toc91153884 \h </w:instrText>
      </w:r>
      <w:r>
        <w:fldChar w:fldCharType="separate"/>
      </w:r>
      <w:r>
        <w:t>411</w:t>
      </w:r>
      <w:r>
        <w:fldChar w:fldCharType="end"/>
      </w:r>
    </w:p>
    <w:p w14:paraId="230A1A49" w14:textId="0F5A8B2F" w:rsidR="005E4458" w:rsidRDefault="005E4458">
      <w:pPr>
        <w:pStyle w:val="TOC3"/>
        <w:rPr>
          <w:rFonts w:asciiTheme="minorHAnsi" w:eastAsiaTheme="minorEastAsia" w:hAnsiTheme="minorHAnsi" w:cstheme="minorBidi"/>
          <w:sz w:val="22"/>
          <w:szCs w:val="22"/>
          <w:lang w:eastAsia="en-GB"/>
        </w:rPr>
      </w:pPr>
      <w:r w:rsidRPr="00526FE5">
        <w:rPr>
          <w:rFonts w:eastAsia="Malgun Gothic"/>
          <w:lang w:eastAsia="ja-JP"/>
        </w:rPr>
        <w:t>4.16.9</w:t>
      </w:r>
      <w:r>
        <w:rPr>
          <w:rFonts w:asciiTheme="minorHAnsi" w:eastAsiaTheme="minorEastAsia" w:hAnsiTheme="minorHAnsi" w:cstheme="minorBidi"/>
          <w:sz w:val="22"/>
          <w:szCs w:val="22"/>
          <w:lang w:eastAsia="en-GB"/>
        </w:rPr>
        <w:tab/>
      </w:r>
      <w:r w:rsidRPr="00526FE5">
        <w:rPr>
          <w:rFonts w:eastAsia="Malgun Gothic"/>
          <w:lang w:eastAsia="zh-CN"/>
        </w:rPr>
        <w:t>Update of the subscription information in the PCF</w:t>
      </w:r>
      <w:r>
        <w:tab/>
      </w:r>
      <w:r>
        <w:fldChar w:fldCharType="begin" w:fldLock="1"/>
      </w:r>
      <w:r>
        <w:instrText xml:space="preserve"> PAGEREF _Toc91153885 \h </w:instrText>
      </w:r>
      <w:r>
        <w:fldChar w:fldCharType="separate"/>
      </w:r>
      <w:r>
        <w:t>412</w:t>
      </w:r>
      <w:r>
        <w:fldChar w:fldCharType="end"/>
      </w:r>
    </w:p>
    <w:p w14:paraId="559F3996" w14:textId="3273DC7A" w:rsidR="005E4458" w:rsidRDefault="005E4458">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_Toc91153886 \h </w:instrText>
      </w:r>
      <w:r>
        <w:fldChar w:fldCharType="separate"/>
      </w:r>
      <w:r>
        <w:t>413</w:t>
      </w:r>
      <w:r>
        <w:fldChar w:fldCharType="end"/>
      </w:r>
    </w:p>
    <w:p w14:paraId="58710BE1" w14:textId="45B44D3D" w:rsidR="005E4458" w:rsidRDefault="005E4458">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_Toc91153887 \h </w:instrText>
      </w:r>
      <w:r>
        <w:fldChar w:fldCharType="separate"/>
      </w:r>
      <w:r>
        <w:t>413</w:t>
      </w:r>
      <w:r>
        <w:fldChar w:fldCharType="end"/>
      </w:r>
    </w:p>
    <w:p w14:paraId="03E18F28" w14:textId="2B6250C6" w:rsidR="005E4458" w:rsidRDefault="005E4458">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_Toc91153888 \h </w:instrText>
      </w:r>
      <w:r>
        <w:fldChar w:fldCharType="separate"/>
      </w:r>
      <w:r>
        <w:t>415</w:t>
      </w:r>
      <w:r>
        <w:fldChar w:fldCharType="end"/>
      </w:r>
    </w:p>
    <w:p w14:paraId="7F3DB1E4" w14:textId="21F68952" w:rsidR="005E4458" w:rsidRDefault="005E4458">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_Toc91153889 \h </w:instrText>
      </w:r>
      <w:r>
        <w:fldChar w:fldCharType="separate"/>
      </w:r>
      <w:r>
        <w:t>415</w:t>
      </w:r>
      <w:r>
        <w:fldChar w:fldCharType="end"/>
      </w:r>
    </w:p>
    <w:p w14:paraId="7CDE7927" w14:textId="4D28F0E4" w:rsidR="005E4458" w:rsidRDefault="005E4458">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_Toc91153890 \h </w:instrText>
      </w:r>
      <w:r>
        <w:fldChar w:fldCharType="separate"/>
      </w:r>
      <w:r>
        <w:t>415</w:t>
      </w:r>
      <w:r>
        <w:fldChar w:fldCharType="end"/>
      </w:r>
    </w:p>
    <w:p w14:paraId="7DDABAC9" w14:textId="60DE3421" w:rsidR="005E4458" w:rsidRDefault="005E4458">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_Toc91153891 \h </w:instrText>
      </w:r>
      <w:r>
        <w:fldChar w:fldCharType="separate"/>
      </w:r>
      <w:r>
        <w:t>416</w:t>
      </w:r>
      <w:r>
        <w:fldChar w:fldCharType="end"/>
      </w:r>
    </w:p>
    <w:p w14:paraId="4B3CA755" w14:textId="6F68D749" w:rsidR="005E4458" w:rsidRDefault="005E4458">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_Toc91153892 \h </w:instrText>
      </w:r>
      <w:r>
        <w:fldChar w:fldCharType="separate"/>
      </w:r>
      <w:r>
        <w:t>417</w:t>
      </w:r>
      <w:r>
        <w:fldChar w:fldCharType="end"/>
      </w:r>
    </w:p>
    <w:p w14:paraId="70EC3A86" w14:textId="0099F980" w:rsidR="005E4458" w:rsidRDefault="005E4458">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_Toc91153893 \h </w:instrText>
      </w:r>
      <w:r>
        <w:fldChar w:fldCharType="separate"/>
      </w:r>
      <w:r>
        <w:t>418</w:t>
      </w:r>
      <w:r>
        <w:fldChar w:fldCharType="end"/>
      </w:r>
    </w:p>
    <w:p w14:paraId="318E0DEF" w14:textId="5AD13123" w:rsidR="005E4458" w:rsidRDefault="005E4458">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_Toc91153894 \h </w:instrText>
      </w:r>
      <w:r>
        <w:fldChar w:fldCharType="separate"/>
      </w:r>
      <w:r>
        <w:t>418</w:t>
      </w:r>
      <w:r>
        <w:fldChar w:fldCharType="end"/>
      </w:r>
    </w:p>
    <w:p w14:paraId="31B948FD" w14:textId="5F12D65A" w:rsidR="005E4458" w:rsidRDefault="005E4458">
      <w:pPr>
        <w:pStyle w:val="TOC4"/>
        <w:rPr>
          <w:rFonts w:asciiTheme="minorHAnsi" w:eastAsiaTheme="minorEastAsia" w:hAnsiTheme="minorHAnsi" w:cstheme="minorBidi"/>
          <w:sz w:val="22"/>
          <w:szCs w:val="22"/>
          <w:lang w:eastAsia="en-GB"/>
        </w:rPr>
      </w:pPr>
      <w:r>
        <w:rPr>
          <w:lang w:eastAsia="zh-CN"/>
        </w:rPr>
        <w:lastRenderedPageBreak/>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_Toc91153895 \h </w:instrText>
      </w:r>
      <w:r>
        <w:fldChar w:fldCharType="separate"/>
      </w:r>
      <w:r>
        <w:t>420</w:t>
      </w:r>
      <w:r>
        <w:fldChar w:fldCharType="end"/>
      </w:r>
    </w:p>
    <w:p w14:paraId="2C31F079" w14:textId="1F2214DC" w:rsidR="005E4458" w:rsidRDefault="005E4458">
      <w:pPr>
        <w:pStyle w:val="TOC3"/>
        <w:rPr>
          <w:rFonts w:asciiTheme="minorHAnsi" w:eastAsiaTheme="minorEastAsia" w:hAnsiTheme="minorHAnsi" w:cstheme="minorBidi"/>
          <w:sz w:val="22"/>
          <w:szCs w:val="22"/>
          <w:lang w:eastAsia="en-GB"/>
        </w:rPr>
      </w:pPr>
      <w:r>
        <w:rPr>
          <w:lang w:eastAsia="zh-CN"/>
        </w:rPr>
        <w:t>4.16.14</w:t>
      </w:r>
      <w:r>
        <w:rPr>
          <w:rFonts w:asciiTheme="minorHAnsi" w:eastAsiaTheme="minorEastAsia" w:hAnsiTheme="minorHAnsi" w:cstheme="minorBidi"/>
          <w:sz w:val="22"/>
          <w:szCs w:val="22"/>
          <w:lang w:eastAsia="en-GB"/>
        </w:rPr>
        <w:tab/>
      </w:r>
      <w:r>
        <w:rPr>
          <w:lang w:eastAsia="zh-CN"/>
        </w:rPr>
        <w:t>Management of AM Policies depending on the application in use</w:t>
      </w:r>
      <w:r>
        <w:tab/>
      </w:r>
      <w:r>
        <w:fldChar w:fldCharType="begin" w:fldLock="1"/>
      </w:r>
      <w:r>
        <w:instrText xml:space="preserve"> PAGEREF _Toc91153896 \h </w:instrText>
      </w:r>
      <w:r>
        <w:fldChar w:fldCharType="separate"/>
      </w:r>
      <w:r>
        <w:t>420</w:t>
      </w:r>
      <w:r>
        <w:fldChar w:fldCharType="end"/>
      </w:r>
    </w:p>
    <w:p w14:paraId="12E30E47" w14:textId="72297607" w:rsidR="005E4458" w:rsidRDefault="005E4458">
      <w:pPr>
        <w:pStyle w:val="TOC4"/>
        <w:rPr>
          <w:rFonts w:asciiTheme="minorHAnsi" w:eastAsiaTheme="minorEastAsia" w:hAnsiTheme="minorHAnsi" w:cstheme="minorBidi"/>
          <w:sz w:val="22"/>
          <w:szCs w:val="22"/>
          <w:lang w:eastAsia="en-GB"/>
        </w:rPr>
      </w:pPr>
      <w:r>
        <w:rPr>
          <w:lang w:eastAsia="zh-CN"/>
        </w:rPr>
        <w:t>4.16.14.1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_Toc91153897 \h </w:instrText>
      </w:r>
      <w:r>
        <w:fldChar w:fldCharType="separate"/>
      </w:r>
      <w:r>
        <w:t>420</w:t>
      </w:r>
      <w:r>
        <w:fldChar w:fldCharType="end"/>
      </w:r>
    </w:p>
    <w:p w14:paraId="2BA775BD" w14:textId="0BF2168B" w:rsidR="005E4458" w:rsidRDefault="005E4458">
      <w:pPr>
        <w:pStyle w:val="TOC4"/>
        <w:rPr>
          <w:rFonts w:asciiTheme="minorHAnsi" w:eastAsiaTheme="minorEastAsia" w:hAnsiTheme="minorHAnsi" w:cstheme="minorBidi"/>
          <w:sz w:val="22"/>
          <w:szCs w:val="22"/>
          <w:lang w:eastAsia="en-GB"/>
        </w:rPr>
      </w:pPr>
      <w:r>
        <w:rPr>
          <w:lang w:eastAsia="zh-CN"/>
        </w:rPr>
        <w:t>4.16.14.2</w:t>
      </w:r>
      <w:r>
        <w:rPr>
          <w:rFonts w:asciiTheme="minorHAnsi" w:eastAsiaTheme="minorEastAsia" w:hAnsiTheme="minorHAnsi" w:cstheme="minorBidi"/>
          <w:sz w:val="22"/>
          <w:szCs w:val="22"/>
          <w:lang w:eastAsia="en-GB"/>
        </w:rPr>
        <w:tab/>
      </w:r>
      <w:r>
        <w:rPr>
          <w:lang w:eastAsia="zh-CN"/>
        </w:rPr>
        <w:t>Procedures for management of AM Policies</w:t>
      </w:r>
      <w:r>
        <w:tab/>
      </w:r>
      <w:r>
        <w:fldChar w:fldCharType="begin" w:fldLock="1"/>
      </w:r>
      <w:r>
        <w:instrText xml:space="preserve"> PAGEREF _Toc91153898 \h </w:instrText>
      </w:r>
      <w:r>
        <w:fldChar w:fldCharType="separate"/>
      </w:r>
      <w:r>
        <w:t>421</w:t>
      </w:r>
      <w:r>
        <w:fldChar w:fldCharType="end"/>
      </w:r>
    </w:p>
    <w:p w14:paraId="525C9320" w14:textId="5E4B4EDA" w:rsidR="005E4458" w:rsidRDefault="005E4458">
      <w:pPr>
        <w:pStyle w:val="TOC5"/>
        <w:rPr>
          <w:rFonts w:asciiTheme="minorHAnsi" w:eastAsiaTheme="minorEastAsia" w:hAnsiTheme="minorHAnsi" w:cstheme="minorBidi"/>
          <w:sz w:val="22"/>
          <w:szCs w:val="22"/>
          <w:lang w:eastAsia="en-GB"/>
        </w:rPr>
      </w:pPr>
      <w:r>
        <w:rPr>
          <w:lang w:eastAsia="zh-CN"/>
        </w:rPr>
        <w:t>4.16.14.2.1</w:t>
      </w:r>
      <w:r>
        <w:rPr>
          <w:rFonts w:asciiTheme="minorHAnsi" w:eastAsiaTheme="minorEastAsia" w:hAnsiTheme="minorHAnsi" w:cstheme="minorBidi"/>
          <w:sz w:val="22"/>
          <w:szCs w:val="22"/>
          <w:lang w:eastAsia="en-GB"/>
        </w:rPr>
        <w:tab/>
      </w:r>
      <w:r>
        <w:rPr>
          <w:lang w:eastAsia="zh-CN"/>
        </w:rPr>
        <w:t>Management of AM Policies at start and stop of application traffic</w:t>
      </w:r>
      <w:r>
        <w:tab/>
      </w:r>
      <w:r>
        <w:fldChar w:fldCharType="begin" w:fldLock="1"/>
      </w:r>
      <w:r>
        <w:instrText xml:space="preserve"> PAGEREF _Toc91153899 \h </w:instrText>
      </w:r>
      <w:r>
        <w:fldChar w:fldCharType="separate"/>
      </w:r>
      <w:r>
        <w:t>421</w:t>
      </w:r>
      <w:r>
        <w:fldChar w:fldCharType="end"/>
      </w:r>
    </w:p>
    <w:p w14:paraId="448506B2" w14:textId="21035F22" w:rsidR="005E4458" w:rsidRDefault="005E4458">
      <w:pPr>
        <w:pStyle w:val="TOC5"/>
        <w:rPr>
          <w:rFonts w:asciiTheme="minorHAnsi" w:eastAsiaTheme="minorEastAsia" w:hAnsiTheme="minorHAnsi" w:cstheme="minorBidi"/>
          <w:sz w:val="22"/>
          <w:szCs w:val="22"/>
          <w:lang w:eastAsia="en-GB"/>
        </w:rPr>
      </w:pPr>
      <w:r>
        <w:rPr>
          <w:lang w:eastAsia="zh-CN"/>
        </w:rPr>
        <w:t>4.16.14.2.2</w:t>
      </w:r>
      <w:r>
        <w:rPr>
          <w:rFonts w:asciiTheme="minorHAnsi" w:eastAsiaTheme="minorEastAsia" w:hAnsiTheme="minorHAnsi" w:cstheme="minorBidi"/>
          <w:sz w:val="22"/>
          <w:szCs w:val="22"/>
          <w:lang w:eastAsia="en-GB"/>
        </w:rPr>
        <w:tab/>
      </w:r>
      <w:r>
        <w:rPr>
          <w:lang w:eastAsia="zh-CN"/>
        </w:rPr>
        <w:t>Management of AM Policies at SM policy association establishment and termination with the notification sent by the BSF</w:t>
      </w:r>
      <w:r>
        <w:tab/>
      </w:r>
      <w:r>
        <w:fldChar w:fldCharType="begin" w:fldLock="1"/>
      </w:r>
      <w:r>
        <w:instrText xml:space="preserve"> PAGEREF _Toc91153900 \h </w:instrText>
      </w:r>
      <w:r>
        <w:fldChar w:fldCharType="separate"/>
      </w:r>
      <w:r>
        <w:t>424</w:t>
      </w:r>
      <w:r>
        <w:fldChar w:fldCharType="end"/>
      </w:r>
    </w:p>
    <w:p w14:paraId="3E5EACDC" w14:textId="059ED839" w:rsidR="005E4458" w:rsidRDefault="005E4458">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_Toc91153901 \h </w:instrText>
      </w:r>
      <w:r>
        <w:fldChar w:fldCharType="separate"/>
      </w:r>
      <w:r>
        <w:t>425</w:t>
      </w:r>
      <w:r>
        <w:fldChar w:fldCharType="end"/>
      </w:r>
    </w:p>
    <w:p w14:paraId="511A57BA" w14:textId="10189C31" w:rsidR="005E4458" w:rsidRDefault="005E4458">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_Toc91153902 \h </w:instrText>
      </w:r>
      <w:r>
        <w:fldChar w:fldCharType="separate"/>
      </w:r>
      <w:r>
        <w:t>425</w:t>
      </w:r>
      <w:r>
        <w:fldChar w:fldCharType="end"/>
      </w:r>
    </w:p>
    <w:p w14:paraId="7AA4524F" w14:textId="12D4FA81" w:rsidR="005E4458" w:rsidRDefault="005E4458">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_Toc91153903 \h </w:instrText>
      </w:r>
      <w:r>
        <w:fldChar w:fldCharType="separate"/>
      </w:r>
      <w:r>
        <w:t>425</w:t>
      </w:r>
      <w:r>
        <w:fldChar w:fldCharType="end"/>
      </w:r>
    </w:p>
    <w:p w14:paraId="0CF69571" w14:textId="7F1BDC84" w:rsidR="005E4458" w:rsidRDefault="005E4458">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_Toc91153904 \h </w:instrText>
      </w:r>
      <w:r>
        <w:fldChar w:fldCharType="separate"/>
      </w:r>
      <w:r>
        <w:t>426</w:t>
      </w:r>
      <w:r>
        <w:fldChar w:fldCharType="end"/>
      </w:r>
    </w:p>
    <w:p w14:paraId="6ACFC386" w14:textId="1344FAD3" w:rsidR="005E4458" w:rsidRDefault="005E4458">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by NF service consumer in the same PLMN</w:t>
      </w:r>
      <w:r>
        <w:tab/>
      </w:r>
      <w:r>
        <w:fldChar w:fldCharType="begin" w:fldLock="1"/>
      </w:r>
      <w:r>
        <w:instrText xml:space="preserve"> PAGEREF _Toc91153905 \h </w:instrText>
      </w:r>
      <w:r>
        <w:fldChar w:fldCharType="separate"/>
      </w:r>
      <w:r>
        <w:t>426</w:t>
      </w:r>
      <w:r>
        <w:fldChar w:fldCharType="end"/>
      </w:r>
    </w:p>
    <w:p w14:paraId="3F8CE3B7" w14:textId="75A2BF8F" w:rsidR="005E4458" w:rsidRDefault="005E4458">
      <w:pPr>
        <w:pStyle w:val="TOC3"/>
        <w:rPr>
          <w:rFonts w:asciiTheme="minorHAnsi" w:eastAsiaTheme="minorEastAsia" w:hAnsiTheme="minorHAnsi" w:cstheme="minorBidi"/>
          <w:sz w:val="22"/>
          <w:szCs w:val="22"/>
          <w:lang w:eastAsia="en-GB"/>
        </w:rPr>
      </w:pPr>
      <w:r>
        <w:rPr>
          <w:lang w:eastAsia="zh-CN"/>
        </w:rPr>
        <w:t>4.17.4a</w:t>
      </w:r>
      <w:r>
        <w:rPr>
          <w:rFonts w:asciiTheme="minorHAnsi" w:eastAsiaTheme="minorEastAsia" w:hAnsiTheme="minorHAnsi" w:cstheme="minorBidi"/>
          <w:sz w:val="22"/>
          <w:szCs w:val="22"/>
          <w:lang w:eastAsia="en-GB"/>
        </w:rPr>
        <w:tab/>
      </w:r>
      <w:r>
        <w:rPr>
          <w:lang w:eastAsia="zh-CN"/>
        </w:rPr>
        <w:t>NF/NF service discovery by NF service consumer in the same SNPN</w:t>
      </w:r>
      <w:r>
        <w:tab/>
      </w:r>
      <w:r>
        <w:fldChar w:fldCharType="begin" w:fldLock="1"/>
      </w:r>
      <w:r>
        <w:instrText xml:space="preserve"> PAGEREF _Toc91153906 \h </w:instrText>
      </w:r>
      <w:r>
        <w:fldChar w:fldCharType="separate"/>
      </w:r>
      <w:r>
        <w:t>427</w:t>
      </w:r>
      <w:r>
        <w:fldChar w:fldCharType="end"/>
      </w:r>
    </w:p>
    <w:p w14:paraId="1B08BD06" w14:textId="19095138" w:rsidR="005E4458" w:rsidRDefault="005E4458">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 in the case of discovery made by NF service consumer</w:t>
      </w:r>
      <w:r>
        <w:tab/>
      </w:r>
      <w:r>
        <w:fldChar w:fldCharType="begin" w:fldLock="1"/>
      </w:r>
      <w:r>
        <w:instrText xml:space="preserve"> PAGEREF _Toc91153907 \h </w:instrText>
      </w:r>
      <w:r>
        <w:fldChar w:fldCharType="separate"/>
      </w:r>
      <w:r>
        <w:t>428</w:t>
      </w:r>
      <w:r>
        <w:fldChar w:fldCharType="end"/>
      </w:r>
    </w:p>
    <w:p w14:paraId="394844FB" w14:textId="654F7378" w:rsidR="005E4458" w:rsidRDefault="005E4458">
      <w:pPr>
        <w:pStyle w:val="TOC3"/>
        <w:rPr>
          <w:rFonts w:asciiTheme="minorHAnsi" w:eastAsiaTheme="minorEastAsia" w:hAnsiTheme="minorHAnsi" w:cstheme="minorBidi"/>
          <w:sz w:val="22"/>
          <w:szCs w:val="22"/>
          <w:lang w:eastAsia="en-GB"/>
        </w:rPr>
      </w:pPr>
      <w:r>
        <w:rPr>
          <w:lang w:eastAsia="zh-CN"/>
        </w:rPr>
        <w:t>4.17.5a</w:t>
      </w:r>
      <w:r>
        <w:rPr>
          <w:rFonts w:asciiTheme="minorHAnsi" w:eastAsiaTheme="minorEastAsia" w:hAnsiTheme="minorHAnsi" w:cstheme="minorBidi"/>
          <w:sz w:val="22"/>
          <w:szCs w:val="22"/>
          <w:lang w:eastAsia="en-GB"/>
        </w:rPr>
        <w:tab/>
      </w:r>
      <w:r>
        <w:rPr>
          <w:lang w:eastAsia="zh-CN"/>
        </w:rPr>
        <w:t>NF/NF service discovery between SNPN and Credentials Holder hosting AUSF/UDM or between SNPN and DCS hosting AUSF/UDM</w:t>
      </w:r>
      <w:r>
        <w:tab/>
      </w:r>
      <w:r>
        <w:fldChar w:fldCharType="begin" w:fldLock="1"/>
      </w:r>
      <w:r>
        <w:instrText xml:space="preserve"> PAGEREF _Toc91153908 \h </w:instrText>
      </w:r>
      <w:r>
        <w:fldChar w:fldCharType="separate"/>
      </w:r>
      <w:r>
        <w:t>428</w:t>
      </w:r>
      <w:r>
        <w:fldChar w:fldCharType="end"/>
      </w:r>
    </w:p>
    <w:p w14:paraId="248B14B2" w14:textId="5F7C8880" w:rsidR="005E4458" w:rsidRDefault="005E4458">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_Toc91153909 \h </w:instrText>
      </w:r>
      <w:r>
        <w:fldChar w:fldCharType="separate"/>
      </w:r>
      <w:r>
        <w:t>429</w:t>
      </w:r>
      <w:r>
        <w:fldChar w:fldCharType="end"/>
      </w:r>
    </w:p>
    <w:p w14:paraId="06A5BD65" w14:textId="5193227E" w:rsidR="005E4458" w:rsidRDefault="005E4458">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_Toc91153910 \h </w:instrText>
      </w:r>
      <w:r>
        <w:fldChar w:fldCharType="separate"/>
      </w:r>
      <w:r>
        <w:t>429</w:t>
      </w:r>
      <w:r>
        <w:fldChar w:fldCharType="end"/>
      </w:r>
    </w:p>
    <w:p w14:paraId="1F5F7F2B" w14:textId="14EFB897" w:rsidR="005E4458" w:rsidRDefault="005E4458">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_Toc91153911 \h </w:instrText>
      </w:r>
      <w:r>
        <w:fldChar w:fldCharType="separate"/>
      </w:r>
      <w:r>
        <w:t>430</w:t>
      </w:r>
      <w:r>
        <w:fldChar w:fldCharType="end"/>
      </w:r>
    </w:p>
    <w:p w14:paraId="2D9E664B" w14:textId="67C0ABC0" w:rsidR="005E4458" w:rsidRDefault="005E4458">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_Toc91153912 \h </w:instrText>
      </w:r>
      <w:r>
        <w:fldChar w:fldCharType="separate"/>
      </w:r>
      <w:r>
        <w:t>431</w:t>
      </w:r>
      <w:r>
        <w:fldChar w:fldCharType="end"/>
      </w:r>
    </w:p>
    <w:p w14:paraId="30C724A3" w14:textId="73E82317" w:rsidR="005E4458" w:rsidRDefault="005E4458">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_Toc91153913 \h </w:instrText>
      </w:r>
      <w:r>
        <w:fldChar w:fldCharType="separate"/>
      </w:r>
      <w:r>
        <w:t>431</w:t>
      </w:r>
      <w:r>
        <w:fldChar w:fldCharType="end"/>
      </w:r>
    </w:p>
    <w:p w14:paraId="62D54F70" w14:textId="567F7725" w:rsidR="005E4458" w:rsidRDefault="005E4458">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_Toc91153914 \h </w:instrText>
      </w:r>
      <w:r>
        <w:fldChar w:fldCharType="separate"/>
      </w:r>
      <w:r>
        <w:t>433</w:t>
      </w:r>
      <w:r>
        <w:fldChar w:fldCharType="end"/>
      </w:r>
    </w:p>
    <w:p w14:paraId="2C556DCE" w14:textId="7946A6FF" w:rsidR="005E4458" w:rsidRDefault="005E4458">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_Toc91153915 \h </w:instrText>
      </w:r>
      <w:r>
        <w:fldChar w:fldCharType="separate"/>
      </w:r>
      <w:r>
        <w:t>434</w:t>
      </w:r>
      <w:r>
        <w:fldChar w:fldCharType="end"/>
      </w:r>
    </w:p>
    <w:p w14:paraId="646243D0" w14:textId="0BEA415E" w:rsidR="005E4458" w:rsidRDefault="005E4458">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_Toc91153916 \h </w:instrText>
      </w:r>
      <w:r>
        <w:fldChar w:fldCharType="separate"/>
      </w:r>
      <w:r>
        <w:t>435</w:t>
      </w:r>
      <w:r>
        <w:fldChar w:fldCharType="end"/>
      </w:r>
    </w:p>
    <w:p w14:paraId="28D06372" w14:textId="17012B89" w:rsidR="005E4458" w:rsidRDefault="005E4458">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_Toc91153917 \h </w:instrText>
      </w:r>
      <w:r>
        <w:fldChar w:fldCharType="separate"/>
      </w:r>
      <w:r>
        <w:t>435</w:t>
      </w:r>
      <w:r>
        <w:fldChar w:fldCharType="end"/>
      </w:r>
    </w:p>
    <w:p w14:paraId="5D83E0EF" w14:textId="406BE575" w:rsidR="005E4458" w:rsidRDefault="005E4458">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_Toc91153918 \h </w:instrText>
      </w:r>
      <w:r>
        <w:fldChar w:fldCharType="separate"/>
      </w:r>
      <w:r>
        <w:t>435</w:t>
      </w:r>
      <w:r>
        <w:fldChar w:fldCharType="end"/>
      </w:r>
    </w:p>
    <w:p w14:paraId="27590678" w14:textId="4D5DEA79" w:rsidR="005E4458" w:rsidRDefault="005E4458">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_Toc91153919 \h </w:instrText>
      </w:r>
      <w:r>
        <w:fldChar w:fldCharType="separate"/>
      </w:r>
      <w:r>
        <w:t>435</w:t>
      </w:r>
      <w:r>
        <w:fldChar w:fldCharType="end"/>
      </w:r>
    </w:p>
    <w:p w14:paraId="1D59F4AD" w14:textId="0C78147F" w:rsidR="005E4458" w:rsidRDefault="005E4458">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_Toc91153920 \h </w:instrText>
      </w:r>
      <w:r>
        <w:fldChar w:fldCharType="separate"/>
      </w:r>
      <w:r>
        <w:t>436</w:t>
      </w:r>
      <w:r>
        <w:fldChar w:fldCharType="end"/>
      </w:r>
    </w:p>
    <w:p w14:paraId="1F0C447A" w14:textId="3635DB5C" w:rsidR="005E4458" w:rsidRDefault="005E4458">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_Toc91153921 \h </w:instrText>
      </w:r>
      <w:r>
        <w:fldChar w:fldCharType="separate"/>
      </w:r>
      <w:r>
        <w:t>437</w:t>
      </w:r>
      <w:r>
        <w:fldChar w:fldCharType="end"/>
      </w:r>
    </w:p>
    <w:p w14:paraId="34ABB591" w14:textId="2AD6A587" w:rsidR="005E4458" w:rsidRDefault="005E4458">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_Toc91153922 \h </w:instrText>
      </w:r>
      <w:r>
        <w:fldChar w:fldCharType="separate"/>
      </w:r>
      <w:r>
        <w:t>439</w:t>
      </w:r>
      <w:r>
        <w:fldChar w:fldCharType="end"/>
      </w:r>
    </w:p>
    <w:p w14:paraId="3A614CD3" w14:textId="766FBF81" w:rsidR="005E4458" w:rsidRDefault="005E4458">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_Toc91153923 \h </w:instrText>
      </w:r>
      <w:r>
        <w:fldChar w:fldCharType="separate"/>
      </w:r>
      <w:r>
        <w:t>439</w:t>
      </w:r>
      <w:r>
        <w:fldChar w:fldCharType="end"/>
      </w:r>
    </w:p>
    <w:p w14:paraId="41CD09A1" w14:textId="7FF72519" w:rsidR="005E4458" w:rsidRDefault="005E4458">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_Toc91153924 \h </w:instrText>
      </w:r>
      <w:r>
        <w:fldChar w:fldCharType="separate"/>
      </w:r>
      <w:r>
        <w:t>440</w:t>
      </w:r>
      <w:r>
        <w:fldChar w:fldCharType="end"/>
      </w:r>
    </w:p>
    <w:p w14:paraId="71F72A32" w14:textId="54911378" w:rsidR="005E4458" w:rsidRDefault="005E4458">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_Toc91153925 \h </w:instrText>
      </w:r>
      <w:r>
        <w:fldChar w:fldCharType="separate"/>
      </w:r>
      <w:r>
        <w:t>440</w:t>
      </w:r>
      <w:r>
        <w:fldChar w:fldCharType="end"/>
      </w:r>
    </w:p>
    <w:p w14:paraId="321AAFA9" w14:textId="4C1FD00A" w:rsidR="005E4458" w:rsidRDefault="005E4458">
      <w:pPr>
        <w:pStyle w:val="TOC4"/>
        <w:rPr>
          <w:rFonts w:asciiTheme="minorHAnsi" w:eastAsiaTheme="minorEastAsia" w:hAnsiTheme="minorHAnsi" w:cstheme="minorBidi"/>
          <w:sz w:val="22"/>
          <w:szCs w:val="22"/>
          <w:lang w:eastAsia="en-GB"/>
        </w:rPr>
      </w:pPr>
      <w:r w:rsidRPr="00526FE5">
        <w:rPr>
          <w:rFonts w:eastAsia="SimSun"/>
        </w:rPr>
        <w:t>4.18.3.1</w:t>
      </w:r>
      <w:r>
        <w:rPr>
          <w:rFonts w:asciiTheme="minorHAnsi" w:eastAsiaTheme="minorEastAsia" w:hAnsiTheme="minorHAnsi" w:cstheme="minorBidi"/>
          <w:sz w:val="22"/>
          <w:szCs w:val="22"/>
          <w:lang w:eastAsia="en-GB"/>
        </w:rPr>
        <w:tab/>
      </w:r>
      <w:r w:rsidRPr="00526FE5">
        <w:rPr>
          <w:rFonts w:eastAsia="SimSun"/>
        </w:rPr>
        <w:t>PFD Retrieval by the SMF</w:t>
      </w:r>
      <w:r>
        <w:tab/>
      </w:r>
      <w:r>
        <w:fldChar w:fldCharType="begin" w:fldLock="1"/>
      </w:r>
      <w:r>
        <w:instrText xml:space="preserve"> PAGEREF _Toc91153926 \h </w:instrText>
      </w:r>
      <w:r>
        <w:fldChar w:fldCharType="separate"/>
      </w:r>
      <w:r>
        <w:t>440</w:t>
      </w:r>
      <w:r>
        <w:fldChar w:fldCharType="end"/>
      </w:r>
    </w:p>
    <w:p w14:paraId="44D1A4A9" w14:textId="5E858DE7" w:rsidR="005E4458" w:rsidRDefault="005E4458">
      <w:pPr>
        <w:pStyle w:val="TOC4"/>
        <w:rPr>
          <w:rFonts w:asciiTheme="minorHAnsi" w:eastAsiaTheme="minorEastAsia" w:hAnsiTheme="minorHAnsi" w:cstheme="minorBidi"/>
          <w:sz w:val="22"/>
          <w:szCs w:val="22"/>
          <w:lang w:eastAsia="en-GB"/>
        </w:rPr>
      </w:pPr>
      <w:r w:rsidRPr="00526FE5">
        <w:rPr>
          <w:rFonts w:eastAsia="SimSun"/>
        </w:rPr>
        <w:t>4.18.3.2</w:t>
      </w:r>
      <w:r>
        <w:rPr>
          <w:rFonts w:asciiTheme="minorHAnsi" w:eastAsiaTheme="minorEastAsia" w:hAnsiTheme="minorHAnsi" w:cstheme="minorBidi"/>
          <w:sz w:val="22"/>
          <w:szCs w:val="22"/>
          <w:lang w:eastAsia="en-GB"/>
        </w:rPr>
        <w:tab/>
      </w:r>
      <w:r w:rsidRPr="00526FE5">
        <w:rPr>
          <w:rFonts w:eastAsia="SimSun"/>
        </w:rPr>
        <w:t>Management of PFDs in the SMF</w:t>
      </w:r>
      <w:r>
        <w:tab/>
      </w:r>
      <w:r>
        <w:fldChar w:fldCharType="begin" w:fldLock="1"/>
      </w:r>
      <w:r>
        <w:instrText xml:space="preserve"> PAGEREF _Toc91153927 \h </w:instrText>
      </w:r>
      <w:r>
        <w:fldChar w:fldCharType="separate"/>
      </w:r>
      <w:r>
        <w:t>441</w:t>
      </w:r>
      <w:r>
        <w:fldChar w:fldCharType="end"/>
      </w:r>
    </w:p>
    <w:p w14:paraId="39A6BF10" w14:textId="1D5D49F5" w:rsidR="005E4458" w:rsidRDefault="005E4458">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526FE5">
        <w:rPr>
          <w:rFonts w:eastAsia="SimSun"/>
          <w:lang w:eastAsia="zh-CN"/>
        </w:rPr>
        <w:t>D</w:t>
      </w:r>
      <w:r>
        <w:t xml:space="preserve">ata </w:t>
      </w:r>
      <w:r w:rsidRPr="00526FE5">
        <w:rPr>
          <w:rFonts w:eastAsia="SimSun"/>
          <w:lang w:eastAsia="zh-CN"/>
        </w:rPr>
        <w:t>A</w:t>
      </w:r>
      <w:r>
        <w:t>nalytics</w:t>
      </w:r>
      <w:r>
        <w:tab/>
      </w:r>
      <w:r>
        <w:fldChar w:fldCharType="begin" w:fldLock="1"/>
      </w:r>
      <w:r>
        <w:instrText xml:space="preserve"> PAGEREF _Toc91153928 \h </w:instrText>
      </w:r>
      <w:r>
        <w:fldChar w:fldCharType="separate"/>
      </w:r>
      <w:r>
        <w:t>442</w:t>
      </w:r>
      <w:r>
        <w:fldChar w:fldCharType="end"/>
      </w:r>
    </w:p>
    <w:p w14:paraId="4CFC9038" w14:textId="16D87988" w:rsidR="005E4458" w:rsidRDefault="005E4458">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_Toc91153929 \h </w:instrText>
      </w:r>
      <w:r>
        <w:fldChar w:fldCharType="separate"/>
      </w:r>
      <w:r>
        <w:t>442</w:t>
      </w:r>
      <w:r>
        <w:fldChar w:fldCharType="end"/>
      </w:r>
    </w:p>
    <w:p w14:paraId="10359228" w14:textId="58DE7AAD" w:rsidR="005E4458" w:rsidRDefault="005E4458">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_Toc91153930 \h </w:instrText>
      </w:r>
      <w:r>
        <w:fldChar w:fldCharType="separate"/>
      </w:r>
      <w:r>
        <w:t>442</w:t>
      </w:r>
      <w:r>
        <w:fldChar w:fldCharType="end"/>
      </w:r>
    </w:p>
    <w:p w14:paraId="7234CBE4" w14:textId="0E726AA3" w:rsidR="005E4458" w:rsidRDefault="005E4458">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_Toc91153931 \h </w:instrText>
      </w:r>
      <w:r>
        <w:fldChar w:fldCharType="separate"/>
      </w:r>
      <w:r>
        <w:t>442</w:t>
      </w:r>
      <w:r>
        <w:fldChar w:fldCharType="end"/>
      </w:r>
    </w:p>
    <w:p w14:paraId="6E7ECEFB" w14:textId="1081039F" w:rsidR="005E4458" w:rsidRDefault="005E4458">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_Toc91153932 \h </w:instrText>
      </w:r>
      <w:r>
        <w:fldChar w:fldCharType="separate"/>
      </w:r>
      <w:r>
        <w:t>442</w:t>
      </w:r>
      <w:r>
        <w:fldChar w:fldCharType="end"/>
      </w:r>
    </w:p>
    <w:p w14:paraId="11D7556B" w14:textId="15AD2E8D" w:rsidR="005E4458" w:rsidRDefault="005E4458">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_Toc91153933 \h </w:instrText>
      </w:r>
      <w:r>
        <w:fldChar w:fldCharType="separate"/>
      </w:r>
      <w:r>
        <w:t>443</w:t>
      </w:r>
      <w:r>
        <w:fldChar w:fldCharType="end"/>
      </w:r>
    </w:p>
    <w:p w14:paraId="0CF4A272" w14:textId="2F390B48" w:rsidR="005E4458" w:rsidRDefault="005E4458">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_Toc91153934 \h </w:instrText>
      </w:r>
      <w:r>
        <w:fldChar w:fldCharType="separate"/>
      </w:r>
      <w:r>
        <w:t>444</w:t>
      </w:r>
      <w:r>
        <w:fldChar w:fldCharType="end"/>
      </w:r>
    </w:p>
    <w:p w14:paraId="2008A836" w14:textId="5C9B1952" w:rsidR="005E4458" w:rsidRDefault="005E4458">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_Toc91153935 \h </w:instrText>
      </w:r>
      <w:r>
        <w:fldChar w:fldCharType="separate"/>
      </w:r>
      <w:r>
        <w:t>444</w:t>
      </w:r>
      <w:r>
        <w:fldChar w:fldCharType="end"/>
      </w:r>
    </w:p>
    <w:p w14:paraId="0729ED52" w14:textId="04F13780" w:rsidR="005E4458" w:rsidRDefault="005E4458">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_Toc91153936 \h </w:instrText>
      </w:r>
      <w:r>
        <w:fldChar w:fldCharType="separate"/>
      </w:r>
      <w:r>
        <w:t>445</w:t>
      </w:r>
      <w:r>
        <w:fldChar w:fldCharType="end"/>
      </w:r>
    </w:p>
    <w:p w14:paraId="6E822420" w14:textId="588DA622" w:rsidR="005E4458" w:rsidRDefault="005E4458">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_Toc91153937 \h </w:instrText>
      </w:r>
      <w:r>
        <w:fldChar w:fldCharType="separate"/>
      </w:r>
      <w:r>
        <w:t>445</w:t>
      </w:r>
      <w:r>
        <w:fldChar w:fldCharType="end"/>
      </w:r>
    </w:p>
    <w:p w14:paraId="11B0C874" w14:textId="035E2626" w:rsidR="005E4458" w:rsidRDefault="005E4458">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_Toc91153938 \h </w:instrText>
      </w:r>
      <w:r>
        <w:fldChar w:fldCharType="separate"/>
      </w:r>
      <w:r>
        <w:t>445</w:t>
      </w:r>
      <w:r>
        <w:fldChar w:fldCharType="end"/>
      </w:r>
    </w:p>
    <w:p w14:paraId="4606C21D" w14:textId="59CDF85A" w:rsidR="005E4458" w:rsidRDefault="005E4458">
      <w:pPr>
        <w:pStyle w:val="TOC4"/>
        <w:rPr>
          <w:rFonts w:asciiTheme="minorHAnsi" w:eastAsiaTheme="minorEastAsia" w:hAnsiTheme="minorHAnsi" w:cstheme="minorBidi"/>
          <w:sz w:val="22"/>
          <w:szCs w:val="22"/>
          <w:lang w:eastAsia="en-GB"/>
        </w:rPr>
      </w:pPr>
      <w:r>
        <w:t>4.22.2.0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_Toc91153939 \h </w:instrText>
      </w:r>
      <w:r>
        <w:fldChar w:fldCharType="separate"/>
      </w:r>
      <w:r>
        <w:t>445</w:t>
      </w:r>
      <w:r>
        <w:fldChar w:fldCharType="end"/>
      </w:r>
    </w:p>
    <w:p w14:paraId="0C51A050" w14:textId="57A7CE14" w:rsidR="005E4458" w:rsidRDefault="005E4458">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_Toc91153940 \h </w:instrText>
      </w:r>
      <w:r>
        <w:fldChar w:fldCharType="separate"/>
      </w:r>
      <w:r>
        <w:t>445</w:t>
      </w:r>
      <w:r>
        <w:fldChar w:fldCharType="end"/>
      </w:r>
    </w:p>
    <w:p w14:paraId="327FE55F" w14:textId="62041402" w:rsidR="005E4458" w:rsidRDefault="005E4458">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_Toc91153941 \h </w:instrText>
      </w:r>
      <w:r>
        <w:fldChar w:fldCharType="separate"/>
      </w:r>
      <w:r>
        <w:t>447</w:t>
      </w:r>
      <w:r>
        <w:fldChar w:fldCharType="end"/>
      </w:r>
    </w:p>
    <w:p w14:paraId="6F8F2BD9" w14:textId="38337C5F" w:rsidR="005E4458" w:rsidRDefault="005E4458">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_Toc91153942 \h </w:instrText>
      </w:r>
      <w:r>
        <w:fldChar w:fldCharType="separate"/>
      </w:r>
      <w:r>
        <w:t>447</w:t>
      </w:r>
      <w:r>
        <w:fldChar w:fldCharType="end"/>
      </w:r>
    </w:p>
    <w:p w14:paraId="629228D4" w14:textId="6DC35BAE" w:rsidR="005E4458" w:rsidRDefault="005E4458">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_Toc91153943 \h </w:instrText>
      </w:r>
      <w:r>
        <w:fldChar w:fldCharType="separate"/>
      </w:r>
      <w:r>
        <w:t>448</w:t>
      </w:r>
      <w:r>
        <w:fldChar w:fldCharType="end"/>
      </w:r>
    </w:p>
    <w:p w14:paraId="1C3536BE" w14:textId="7D61C3A5" w:rsidR="005E4458" w:rsidRDefault="005E4458">
      <w:pPr>
        <w:pStyle w:val="TOC4"/>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MA PDU Session establishment with 3GPP access connected to EPC and non-3GPP access connected to 5GC</w:t>
      </w:r>
      <w:r>
        <w:tab/>
      </w:r>
      <w:r>
        <w:fldChar w:fldCharType="begin" w:fldLock="1"/>
      </w:r>
      <w:r>
        <w:instrText xml:space="preserve"> PAGEREF _Toc91153944 \h </w:instrText>
      </w:r>
      <w:r>
        <w:fldChar w:fldCharType="separate"/>
      </w:r>
      <w:r>
        <w:t>449</w:t>
      </w:r>
      <w:r>
        <w:fldChar w:fldCharType="end"/>
      </w:r>
    </w:p>
    <w:p w14:paraId="4081D5D0" w14:textId="6CE12525" w:rsidR="005E4458" w:rsidRDefault="005E4458">
      <w:pPr>
        <w:pStyle w:val="TOC5"/>
        <w:rPr>
          <w:rFonts w:asciiTheme="minorHAnsi" w:eastAsiaTheme="minorEastAsia" w:hAnsiTheme="minorHAnsi" w:cstheme="minorBidi"/>
          <w:sz w:val="22"/>
          <w:szCs w:val="22"/>
          <w:lang w:eastAsia="en-GB"/>
        </w:rPr>
      </w:pPr>
      <w:r>
        <w:t>4.22.2.3.1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_Toc91153945 \h </w:instrText>
      </w:r>
      <w:r>
        <w:fldChar w:fldCharType="separate"/>
      </w:r>
      <w:r>
        <w:t>449</w:t>
      </w:r>
      <w:r>
        <w:fldChar w:fldCharType="end"/>
      </w:r>
    </w:p>
    <w:p w14:paraId="4FF46EA5" w14:textId="75719DB0" w:rsidR="005E4458" w:rsidRDefault="005E4458">
      <w:pPr>
        <w:pStyle w:val="TOC5"/>
        <w:rPr>
          <w:rFonts w:asciiTheme="minorHAnsi" w:eastAsiaTheme="minorEastAsia" w:hAnsiTheme="minorHAnsi" w:cstheme="minorBidi"/>
          <w:sz w:val="22"/>
          <w:szCs w:val="22"/>
          <w:lang w:eastAsia="en-GB"/>
        </w:rPr>
      </w:pPr>
      <w:r>
        <w:t>4.22.2.3.2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_Toc91153946 \h </w:instrText>
      </w:r>
      <w:r>
        <w:fldChar w:fldCharType="separate"/>
      </w:r>
      <w:r>
        <w:t>449</w:t>
      </w:r>
      <w:r>
        <w:fldChar w:fldCharType="end"/>
      </w:r>
    </w:p>
    <w:p w14:paraId="6F4580DD" w14:textId="0BDE1503" w:rsidR="005E4458" w:rsidRDefault="005E4458">
      <w:pPr>
        <w:pStyle w:val="TOC5"/>
        <w:rPr>
          <w:rFonts w:asciiTheme="minorHAnsi" w:eastAsiaTheme="minorEastAsia" w:hAnsiTheme="minorHAnsi" w:cstheme="minorBidi"/>
          <w:sz w:val="22"/>
          <w:szCs w:val="22"/>
          <w:lang w:eastAsia="en-GB"/>
        </w:rPr>
      </w:pPr>
      <w:r>
        <w:t>4.22.2.3.3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_Toc91153947 \h </w:instrText>
      </w:r>
      <w:r>
        <w:fldChar w:fldCharType="separate"/>
      </w:r>
      <w:r>
        <w:t>450</w:t>
      </w:r>
      <w:r>
        <w:fldChar w:fldCharType="end"/>
      </w:r>
    </w:p>
    <w:p w14:paraId="586D7EB7" w14:textId="2D9AD8B1" w:rsidR="005E4458" w:rsidRDefault="005E4458">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_Toc91153948 \h </w:instrText>
      </w:r>
      <w:r>
        <w:fldChar w:fldCharType="separate"/>
      </w:r>
      <w:r>
        <w:t>451</w:t>
      </w:r>
      <w:r>
        <w:fldChar w:fldCharType="end"/>
      </w:r>
    </w:p>
    <w:p w14:paraId="7BA329FD" w14:textId="03F87DEE" w:rsidR="005E4458" w:rsidRDefault="005E4458">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_Toc91153949 \h </w:instrText>
      </w:r>
      <w:r>
        <w:fldChar w:fldCharType="separate"/>
      </w:r>
      <w:r>
        <w:t>451</w:t>
      </w:r>
      <w:r>
        <w:fldChar w:fldCharType="end"/>
      </w:r>
    </w:p>
    <w:p w14:paraId="3D8EC440" w14:textId="19A37668" w:rsidR="005E4458" w:rsidRDefault="005E4458">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_Toc91153950 \h </w:instrText>
      </w:r>
      <w:r>
        <w:fldChar w:fldCharType="separate"/>
      </w:r>
      <w:r>
        <w:t>451</w:t>
      </w:r>
      <w:r>
        <w:fldChar w:fldCharType="end"/>
      </w:r>
    </w:p>
    <w:p w14:paraId="290B901C" w14:textId="37B60327" w:rsidR="005E4458" w:rsidRDefault="005E4458">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_Toc91153951 \h </w:instrText>
      </w:r>
      <w:r>
        <w:fldChar w:fldCharType="separate"/>
      </w:r>
      <w:r>
        <w:t>452</w:t>
      </w:r>
      <w:r>
        <w:fldChar w:fldCharType="end"/>
      </w:r>
    </w:p>
    <w:p w14:paraId="3BA4593D" w14:textId="70ED7D35" w:rsidR="005E4458" w:rsidRDefault="005E4458">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_Toc91153952 \h </w:instrText>
      </w:r>
      <w:r>
        <w:fldChar w:fldCharType="separate"/>
      </w:r>
      <w:r>
        <w:t>453</w:t>
      </w:r>
      <w:r>
        <w:fldChar w:fldCharType="end"/>
      </w:r>
    </w:p>
    <w:p w14:paraId="2B00558C" w14:textId="2D2E25DD" w:rsidR="005E4458" w:rsidRDefault="005E4458">
      <w:pPr>
        <w:pStyle w:val="TOC3"/>
        <w:rPr>
          <w:rFonts w:asciiTheme="minorHAnsi" w:eastAsiaTheme="minorEastAsia" w:hAnsiTheme="minorHAnsi" w:cstheme="minorBidi"/>
          <w:sz w:val="22"/>
          <w:szCs w:val="22"/>
          <w:lang w:eastAsia="en-GB"/>
        </w:rPr>
      </w:pPr>
      <w:r>
        <w:lastRenderedPageBreak/>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_Toc91153953 \h </w:instrText>
      </w:r>
      <w:r>
        <w:fldChar w:fldCharType="separate"/>
      </w:r>
      <w:r>
        <w:t>454</w:t>
      </w:r>
      <w:r>
        <w:fldChar w:fldCharType="end"/>
      </w:r>
    </w:p>
    <w:p w14:paraId="46DEB446" w14:textId="46BEB4A8" w:rsidR="005E4458" w:rsidRDefault="005E4458">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_Toc91153954 \h </w:instrText>
      </w:r>
      <w:r>
        <w:fldChar w:fldCharType="separate"/>
      </w:r>
      <w:r>
        <w:t>454</w:t>
      </w:r>
      <w:r>
        <w:fldChar w:fldCharType="end"/>
      </w:r>
    </w:p>
    <w:p w14:paraId="68B6C827" w14:textId="04E55A19" w:rsidR="005E4458" w:rsidRDefault="005E4458">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_Toc91153955 \h </w:instrText>
      </w:r>
      <w:r>
        <w:fldChar w:fldCharType="separate"/>
      </w:r>
      <w:r>
        <w:t>454</w:t>
      </w:r>
      <w:r>
        <w:fldChar w:fldCharType="end"/>
      </w:r>
    </w:p>
    <w:p w14:paraId="4729817E" w14:textId="0C6134CF" w:rsidR="005E4458" w:rsidRDefault="005E4458">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_Toc91153956 \h </w:instrText>
      </w:r>
      <w:r>
        <w:fldChar w:fldCharType="separate"/>
      </w:r>
      <w:r>
        <w:t>454</w:t>
      </w:r>
      <w:r>
        <w:fldChar w:fldCharType="end"/>
      </w:r>
    </w:p>
    <w:p w14:paraId="1E59AC3F" w14:textId="71EC8760" w:rsidR="005E4458" w:rsidRDefault="005E4458">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_Toc91153957 \h </w:instrText>
      </w:r>
      <w:r>
        <w:fldChar w:fldCharType="separate"/>
      </w:r>
      <w:r>
        <w:t>454</w:t>
      </w:r>
      <w:r>
        <w:fldChar w:fldCharType="end"/>
      </w:r>
    </w:p>
    <w:p w14:paraId="7131AED2" w14:textId="1FFEB5C2" w:rsidR="005E4458" w:rsidRDefault="005E4458">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_Toc91153958 \h </w:instrText>
      </w:r>
      <w:r>
        <w:fldChar w:fldCharType="separate"/>
      </w:r>
      <w:r>
        <w:t>454</w:t>
      </w:r>
      <w:r>
        <w:fldChar w:fldCharType="end"/>
      </w:r>
    </w:p>
    <w:p w14:paraId="1A0CA880" w14:textId="5D8ECDFC" w:rsidR="005E4458" w:rsidRDefault="005E4458">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_Toc91153959 \h </w:instrText>
      </w:r>
      <w:r>
        <w:fldChar w:fldCharType="separate"/>
      </w:r>
      <w:r>
        <w:t>454</w:t>
      </w:r>
      <w:r>
        <w:fldChar w:fldCharType="end"/>
      </w:r>
    </w:p>
    <w:p w14:paraId="72A8F3DD" w14:textId="09B8E03C" w:rsidR="005E4458" w:rsidRDefault="005E4458">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_Toc91153960 \h </w:instrText>
      </w:r>
      <w:r>
        <w:fldChar w:fldCharType="separate"/>
      </w:r>
      <w:r>
        <w:t>455</w:t>
      </w:r>
      <w:r>
        <w:fldChar w:fldCharType="end"/>
      </w:r>
    </w:p>
    <w:p w14:paraId="56A05C6C" w14:textId="5B5ED8D4" w:rsidR="005E4458" w:rsidRDefault="005E4458">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_Toc91153961 \h </w:instrText>
      </w:r>
      <w:r>
        <w:fldChar w:fldCharType="separate"/>
      </w:r>
      <w:r>
        <w:t>455</w:t>
      </w:r>
      <w:r>
        <w:fldChar w:fldCharType="end"/>
      </w:r>
    </w:p>
    <w:p w14:paraId="61066DE1" w14:textId="7820E6C8" w:rsidR="005E4458" w:rsidRDefault="005E4458">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_Toc91153962 \h </w:instrText>
      </w:r>
      <w:r>
        <w:fldChar w:fldCharType="separate"/>
      </w:r>
      <w:r>
        <w:t>455</w:t>
      </w:r>
      <w:r>
        <w:fldChar w:fldCharType="end"/>
      </w:r>
    </w:p>
    <w:p w14:paraId="4EB237FD" w14:textId="556DAB32" w:rsidR="005E4458" w:rsidRDefault="005E4458">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_Toc91153963 \h </w:instrText>
      </w:r>
      <w:r>
        <w:fldChar w:fldCharType="separate"/>
      </w:r>
      <w:r>
        <w:t>456</w:t>
      </w:r>
      <w:r>
        <w:fldChar w:fldCharType="end"/>
      </w:r>
    </w:p>
    <w:p w14:paraId="261ACA4A" w14:textId="71905360" w:rsidR="005E4458" w:rsidRDefault="005E4458">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_Toc91153964 \h </w:instrText>
      </w:r>
      <w:r>
        <w:fldChar w:fldCharType="separate"/>
      </w:r>
      <w:r>
        <w:t>457</w:t>
      </w:r>
      <w:r>
        <w:fldChar w:fldCharType="end"/>
      </w:r>
    </w:p>
    <w:p w14:paraId="6CCF4981" w14:textId="167EBCBB" w:rsidR="005E4458" w:rsidRDefault="005E4458">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_Toc91153965 \h </w:instrText>
      </w:r>
      <w:r>
        <w:fldChar w:fldCharType="separate"/>
      </w:r>
      <w:r>
        <w:t>457</w:t>
      </w:r>
      <w:r>
        <w:fldChar w:fldCharType="end"/>
      </w:r>
    </w:p>
    <w:p w14:paraId="6743C4C9" w14:textId="57D6206A" w:rsidR="005E4458" w:rsidRDefault="005E4458">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_Toc91153966 \h </w:instrText>
      </w:r>
      <w:r>
        <w:fldChar w:fldCharType="separate"/>
      </w:r>
      <w:r>
        <w:t>457</w:t>
      </w:r>
      <w:r>
        <w:fldChar w:fldCharType="end"/>
      </w:r>
    </w:p>
    <w:p w14:paraId="2DE134A7" w14:textId="4ED9EA2C" w:rsidR="005E4458" w:rsidRDefault="005E4458">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_Toc91153967 \h </w:instrText>
      </w:r>
      <w:r>
        <w:fldChar w:fldCharType="separate"/>
      </w:r>
      <w:r>
        <w:t>457</w:t>
      </w:r>
      <w:r>
        <w:fldChar w:fldCharType="end"/>
      </w:r>
    </w:p>
    <w:p w14:paraId="33ADB825" w14:textId="15ECAF9B" w:rsidR="005E4458" w:rsidRDefault="005E4458">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_Toc91153968 \h </w:instrText>
      </w:r>
      <w:r>
        <w:fldChar w:fldCharType="separate"/>
      </w:r>
      <w:r>
        <w:t>458</w:t>
      </w:r>
      <w:r>
        <w:fldChar w:fldCharType="end"/>
      </w:r>
    </w:p>
    <w:p w14:paraId="2A7E363D" w14:textId="0E95D1F8" w:rsidR="005E4458" w:rsidRDefault="005E4458">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_Toc91153969 \h </w:instrText>
      </w:r>
      <w:r>
        <w:fldChar w:fldCharType="separate"/>
      </w:r>
      <w:r>
        <w:t>459</w:t>
      </w:r>
      <w:r>
        <w:fldChar w:fldCharType="end"/>
      </w:r>
    </w:p>
    <w:p w14:paraId="46F390FC" w14:textId="43D881C9" w:rsidR="005E4458" w:rsidRDefault="005E4458">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_Toc91153970 \h </w:instrText>
      </w:r>
      <w:r>
        <w:fldChar w:fldCharType="separate"/>
      </w:r>
      <w:r>
        <w:t>459</w:t>
      </w:r>
      <w:r>
        <w:fldChar w:fldCharType="end"/>
      </w:r>
    </w:p>
    <w:p w14:paraId="090DF0B0" w14:textId="7A5E24F6" w:rsidR="005E4458" w:rsidRDefault="005E4458">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_Toc91153971 \h </w:instrText>
      </w:r>
      <w:r>
        <w:fldChar w:fldCharType="separate"/>
      </w:r>
      <w:r>
        <w:t>460</w:t>
      </w:r>
      <w:r>
        <w:fldChar w:fldCharType="end"/>
      </w:r>
    </w:p>
    <w:p w14:paraId="76D73AF1" w14:textId="2D41D91F" w:rsidR="005E4458" w:rsidRDefault="005E4458">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_Toc91153972 \h </w:instrText>
      </w:r>
      <w:r>
        <w:fldChar w:fldCharType="separate"/>
      </w:r>
      <w:r>
        <w:t>460</w:t>
      </w:r>
      <w:r>
        <w:fldChar w:fldCharType="end"/>
      </w:r>
    </w:p>
    <w:p w14:paraId="39FD39CB" w14:textId="2C754C00" w:rsidR="005E4458" w:rsidRDefault="005E4458">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_Toc91153973 \h </w:instrText>
      </w:r>
      <w:r>
        <w:fldChar w:fldCharType="separate"/>
      </w:r>
      <w:r>
        <w:t>460</w:t>
      </w:r>
      <w:r>
        <w:fldChar w:fldCharType="end"/>
      </w:r>
    </w:p>
    <w:p w14:paraId="429EFF88" w14:textId="0208D839" w:rsidR="005E4458" w:rsidRDefault="005E4458">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_Toc91153974 \h </w:instrText>
      </w:r>
      <w:r>
        <w:fldChar w:fldCharType="separate"/>
      </w:r>
      <w:r>
        <w:t>461</w:t>
      </w:r>
      <w:r>
        <w:fldChar w:fldCharType="end"/>
      </w:r>
    </w:p>
    <w:p w14:paraId="68BDD5A0" w14:textId="504FD178" w:rsidR="005E4458" w:rsidRDefault="005E4458">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_Toc91153975 \h </w:instrText>
      </w:r>
      <w:r>
        <w:fldChar w:fldCharType="separate"/>
      </w:r>
      <w:r>
        <w:t>461</w:t>
      </w:r>
      <w:r>
        <w:fldChar w:fldCharType="end"/>
      </w:r>
    </w:p>
    <w:p w14:paraId="55B9576E" w14:textId="49E02DA8" w:rsidR="005E4458" w:rsidRDefault="005E4458">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_Toc91153976 \h </w:instrText>
      </w:r>
      <w:r>
        <w:fldChar w:fldCharType="separate"/>
      </w:r>
      <w:r>
        <w:t>461</w:t>
      </w:r>
      <w:r>
        <w:fldChar w:fldCharType="end"/>
      </w:r>
    </w:p>
    <w:p w14:paraId="425BFDEA" w14:textId="7C8411EC" w:rsidR="005E4458" w:rsidRDefault="005E4458">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_Toc91153977 \h </w:instrText>
      </w:r>
      <w:r>
        <w:fldChar w:fldCharType="separate"/>
      </w:r>
      <w:r>
        <w:t>462</w:t>
      </w:r>
      <w:r>
        <w:fldChar w:fldCharType="end"/>
      </w:r>
    </w:p>
    <w:p w14:paraId="5E28C383" w14:textId="295611EE" w:rsidR="005E4458" w:rsidRDefault="005E4458">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_Toc91153978 \h </w:instrText>
      </w:r>
      <w:r>
        <w:fldChar w:fldCharType="separate"/>
      </w:r>
      <w:r>
        <w:t>463</w:t>
      </w:r>
      <w:r>
        <w:fldChar w:fldCharType="end"/>
      </w:r>
    </w:p>
    <w:p w14:paraId="5CE159B2" w14:textId="03092822" w:rsidR="005E4458" w:rsidRDefault="005E4458">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_Toc91153979 \h </w:instrText>
      </w:r>
      <w:r>
        <w:fldChar w:fldCharType="separate"/>
      </w:r>
      <w:r>
        <w:t>463</w:t>
      </w:r>
      <w:r>
        <w:fldChar w:fldCharType="end"/>
      </w:r>
    </w:p>
    <w:p w14:paraId="4C3AEB16" w14:textId="0C619C44" w:rsidR="005E4458" w:rsidRDefault="005E4458">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_Toc91153980 \h </w:instrText>
      </w:r>
      <w:r>
        <w:fldChar w:fldCharType="separate"/>
      </w:r>
      <w:r>
        <w:t>463</w:t>
      </w:r>
      <w:r>
        <w:fldChar w:fldCharType="end"/>
      </w:r>
    </w:p>
    <w:p w14:paraId="0B599AA4" w14:textId="0D944BE1" w:rsidR="005E4458" w:rsidRDefault="005E4458">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_Toc91153981 \h </w:instrText>
      </w:r>
      <w:r>
        <w:fldChar w:fldCharType="separate"/>
      </w:r>
      <w:r>
        <w:t>463</w:t>
      </w:r>
      <w:r>
        <w:fldChar w:fldCharType="end"/>
      </w:r>
    </w:p>
    <w:p w14:paraId="078E2B6C" w14:textId="39BC0863" w:rsidR="005E4458" w:rsidRDefault="005E4458">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_Toc91153982 \h </w:instrText>
      </w:r>
      <w:r>
        <w:fldChar w:fldCharType="separate"/>
      </w:r>
      <w:r>
        <w:t>465</w:t>
      </w:r>
      <w:r>
        <w:fldChar w:fldCharType="end"/>
      </w:r>
    </w:p>
    <w:p w14:paraId="7424774B" w14:textId="58C9B325" w:rsidR="005E4458" w:rsidRDefault="005E4458">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_Toc91153983 \h </w:instrText>
      </w:r>
      <w:r>
        <w:fldChar w:fldCharType="separate"/>
      </w:r>
      <w:r>
        <w:t>465</w:t>
      </w:r>
      <w:r>
        <w:fldChar w:fldCharType="end"/>
      </w:r>
    </w:p>
    <w:p w14:paraId="360166C4" w14:textId="2C4A20E7" w:rsidR="005E4458" w:rsidRDefault="005E4458">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_Toc91153984 \h </w:instrText>
      </w:r>
      <w:r>
        <w:fldChar w:fldCharType="separate"/>
      </w:r>
      <w:r>
        <w:t>465</w:t>
      </w:r>
      <w:r>
        <w:fldChar w:fldCharType="end"/>
      </w:r>
    </w:p>
    <w:p w14:paraId="6ED0440B" w14:textId="0249FE90" w:rsidR="005E4458" w:rsidRDefault="005E4458">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_Toc91153985 \h </w:instrText>
      </w:r>
      <w:r>
        <w:fldChar w:fldCharType="separate"/>
      </w:r>
      <w:r>
        <w:t>465</w:t>
      </w:r>
      <w:r>
        <w:fldChar w:fldCharType="end"/>
      </w:r>
    </w:p>
    <w:p w14:paraId="46CF47D7" w14:textId="031C264F" w:rsidR="005E4458" w:rsidRDefault="005E4458">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_Toc91153986 \h </w:instrText>
      </w:r>
      <w:r>
        <w:fldChar w:fldCharType="separate"/>
      </w:r>
      <w:r>
        <w:t>465</w:t>
      </w:r>
      <w:r>
        <w:fldChar w:fldCharType="end"/>
      </w:r>
    </w:p>
    <w:p w14:paraId="1903E809" w14:textId="6EF5606A" w:rsidR="005E4458" w:rsidRDefault="005E4458">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_Toc91153987 \h </w:instrText>
      </w:r>
      <w:r>
        <w:fldChar w:fldCharType="separate"/>
      </w:r>
      <w:r>
        <w:t>472</w:t>
      </w:r>
      <w:r>
        <w:fldChar w:fldCharType="end"/>
      </w:r>
    </w:p>
    <w:p w14:paraId="45E96E72" w14:textId="383A42ED" w:rsidR="005E4458" w:rsidRDefault="005E4458">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_Toc91153988 \h </w:instrText>
      </w:r>
      <w:r>
        <w:fldChar w:fldCharType="separate"/>
      </w:r>
      <w:r>
        <w:t>472</w:t>
      </w:r>
      <w:r>
        <w:fldChar w:fldCharType="end"/>
      </w:r>
    </w:p>
    <w:p w14:paraId="273EE8B4" w14:textId="19E6DFAD" w:rsidR="005E4458" w:rsidRDefault="005E4458">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_Toc91153989 \h </w:instrText>
      </w:r>
      <w:r>
        <w:fldChar w:fldCharType="separate"/>
      </w:r>
      <w:r>
        <w:t>472</w:t>
      </w:r>
      <w:r>
        <w:fldChar w:fldCharType="end"/>
      </w:r>
    </w:p>
    <w:p w14:paraId="3371FA56" w14:textId="24C187E0" w:rsidR="005E4458" w:rsidRDefault="005E4458">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_Toc91153990 \h </w:instrText>
      </w:r>
      <w:r>
        <w:fldChar w:fldCharType="separate"/>
      </w:r>
      <w:r>
        <w:t>473</w:t>
      </w:r>
      <w:r>
        <w:fldChar w:fldCharType="end"/>
      </w:r>
    </w:p>
    <w:p w14:paraId="369D90E1" w14:textId="2E276B25" w:rsidR="005E4458" w:rsidRDefault="005E4458">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_Toc91153991 \h </w:instrText>
      </w:r>
      <w:r>
        <w:fldChar w:fldCharType="separate"/>
      </w:r>
      <w:r>
        <w:t>473</w:t>
      </w:r>
      <w:r>
        <w:fldChar w:fldCharType="end"/>
      </w:r>
    </w:p>
    <w:p w14:paraId="55CBE732" w14:textId="4B58FED2" w:rsidR="005E4458" w:rsidRDefault="005E4458">
      <w:pPr>
        <w:pStyle w:val="TOC4"/>
        <w:rPr>
          <w:rFonts w:asciiTheme="minorHAnsi" w:eastAsiaTheme="minorEastAsia" w:hAnsiTheme="minorHAnsi" w:cstheme="minorBidi"/>
          <w:sz w:val="22"/>
          <w:szCs w:val="22"/>
          <w:lang w:eastAsia="en-GB"/>
        </w:rPr>
      </w:pPr>
      <w:r>
        <w:t>4.23.5.4</w:t>
      </w:r>
      <w:r>
        <w:rPr>
          <w:rFonts w:asciiTheme="minorHAnsi" w:eastAsiaTheme="minorEastAsia" w:hAnsiTheme="minorHAnsi" w:cstheme="minorBidi"/>
          <w:sz w:val="22"/>
          <w:szCs w:val="22"/>
          <w:lang w:eastAsia="en-GB"/>
        </w:rPr>
        <w:tab/>
      </w:r>
      <w:r>
        <w:t>SMF triggered I-SMF selection or removal</w:t>
      </w:r>
      <w:r>
        <w:tab/>
      </w:r>
      <w:r>
        <w:fldChar w:fldCharType="begin" w:fldLock="1"/>
      </w:r>
      <w:r>
        <w:instrText xml:space="preserve"> PAGEREF _Toc91153992 \h </w:instrText>
      </w:r>
      <w:r>
        <w:fldChar w:fldCharType="separate"/>
      </w:r>
      <w:r>
        <w:t>474</w:t>
      </w:r>
      <w:r>
        <w:fldChar w:fldCharType="end"/>
      </w:r>
    </w:p>
    <w:p w14:paraId="0A7152BE" w14:textId="4E2B31DA" w:rsidR="005E4458" w:rsidRDefault="005E4458">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_Toc91153993 \h </w:instrText>
      </w:r>
      <w:r>
        <w:fldChar w:fldCharType="separate"/>
      </w:r>
      <w:r>
        <w:t>475</w:t>
      </w:r>
      <w:r>
        <w:fldChar w:fldCharType="end"/>
      </w:r>
    </w:p>
    <w:p w14:paraId="387FF3E1" w14:textId="34FC4E1A" w:rsidR="005E4458" w:rsidRDefault="005E4458">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_Toc91153994 \h </w:instrText>
      </w:r>
      <w:r>
        <w:fldChar w:fldCharType="separate"/>
      </w:r>
      <w:r>
        <w:t>475</w:t>
      </w:r>
      <w:r>
        <w:fldChar w:fldCharType="end"/>
      </w:r>
    </w:p>
    <w:p w14:paraId="1FBBC2B3" w14:textId="65DCC2ED" w:rsidR="005E4458" w:rsidRDefault="005E4458">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_Toc91153995 \h </w:instrText>
      </w:r>
      <w:r>
        <w:fldChar w:fldCharType="separate"/>
      </w:r>
      <w:r>
        <w:t>475</w:t>
      </w:r>
      <w:r>
        <w:fldChar w:fldCharType="end"/>
      </w:r>
    </w:p>
    <w:p w14:paraId="01291D34" w14:textId="181D30F4" w:rsidR="005E4458" w:rsidRDefault="005E4458">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_Toc91153996 \h </w:instrText>
      </w:r>
      <w:r>
        <w:fldChar w:fldCharType="separate"/>
      </w:r>
      <w:r>
        <w:t>476</w:t>
      </w:r>
      <w:r>
        <w:fldChar w:fldCharType="end"/>
      </w:r>
    </w:p>
    <w:p w14:paraId="21521501" w14:textId="413C3483" w:rsidR="005E4458" w:rsidRDefault="005E4458">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_Toc91153997 \h </w:instrText>
      </w:r>
      <w:r>
        <w:fldChar w:fldCharType="separate"/>
      </w:r>
      <w:r>
        <w:t>477</w:t>
      </w:r>
      <w:r>
        <w:fldChar w:fldCharType="end"/>
      </w:r>
    </w:p>
    <w:p w14:paraId="64FC9B48" w14:textId="77C63994" w:rsidR="005E4458" w:rsidRDefault="005E4458">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_Toc91153998 \h </w:instrText>
      </w:r>
      <w:r>
        <w:fldChar w:fldCharType="separate"/>
      </w:r>
      <w:r>
        <w:t>477</w:t>
      </w:r>
      <w:r>
        <w:fldChar w:fldCharType="end"/>
      </w:r>
    </w:p>
    <w:p w14:paraId="49DE0F48" w14:textId="7441F2FE" w:rsidR="005E4458" w:rsidRDefault="005E4458">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_Toc91153999 \h </w:instrText>
      </w:r>
      <w:r>
        <w:fldChar w:fldCharType="separate"/>
      </w:r>
      <w:r>
        <w:t>477</w:t>
      </w:r>
      <w:r>
        <w:fldChar w:fldCharType="end"/>
      </w:r>
    </w:p>
    <w:p w14:paraId="66FD1186" w14:textId="671FA3E0" w:rsidR="005E4458" w:rsidRDefault="005E4458">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_Toc91154000 \h </w:instrText>
      </w:r>
      <w:r>
        <w:fldChar w:fldCharType="separate"/>
      </w:r>
      <w:r>
        <w:t>477</w:t>
      </w:r>
      <w:r>
        <w:fldChar w:fldCharType="end"/>
      </w:r>
    </w:p>
    <w:p w14:paraId="15962FC1" w14:textId="1ABED8C3" w:rsidR="005E4458" w:rsidRDefault="005E4458">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_Toc91154001 \h </w:instrText>
      </w:r>
      <w:r>
        <w:fldChar w:fldCharType="separate"/>
      </w:r>
      <w:r>
        <w:t>477</w:t>
      </w:r>
      <w:r>
        <w:fldChar w:fldCharType="end"/>
      </w:r>
    </w:p>
    <w:p w14:paraId="3DB2AC12" w14:textId="4E994ADC" w:rsidR="005E4458" w:rsidRDefault="005E4458">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_Toc91154002 \h </w:instrText>
      </w:r>
      <w:r>
        <w:fldChar w:fldCharType="separate"/>
      </w:r>
      <w:r>
        <w:t>477</w:t>
      </w:r>
      <w:r>
        <w:fldChar w:fldCharType="end"/>
      </w:r>
    </w:p>
    <w:p w14:paraId="0A8007C8" w14:textId="1C8635E5" w:rsidR="005E4458" w:rsidRDefault="005E4458">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_Toc91154003 \h </w:instrText>
      </w:r>
      <w:r>
        <w:fldChar w:fldCharType="separate"/>
      </w:r>
      <w:r>
        <w:t>477</w:t>
      </w:r>
      <w:r>
        <w:fldChar w:fldCharType="end"/>
      </w:r>
    </w:p>
    <w:p w14:paraId="6CB743F1" w14:textId="0E255FA3" w:rsidR="005E4458" w:rsidRDefault="005E4458">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_Toc91154004 \h </w:instrText>
      </w:r>
      <w:r>
        <w:fldChar w:fldCharType="separate"/>
      </w:r>
      <w:r>
        <w:t>478</w:t>
      </w:r>
      <w:r>
        <w:fldChar w:fldCharType="end"/>
      </w:r>
    </w:p>
    <w:p w14:paraId="4DB66EE8" w14:textId="04B9AD3A" w:rsidR="005E4458" w:rsidRDefault="005E4458">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_Toc91154005 \h </w:instrText>
      </w:r>
      <w:r>
        <w:fldChar w:fldCharType="separate"/>
      </w:r>
      <w:r>
        <w:t>478</w:t>
      </w:r>
      <w:r>
        <w:fldChar w:fldCharType="end"/>
      </w:r>
    </w:p>
    <w:p w14:paraId="6AC9ABF2" w14:textId="4F77C19F" w:rsidR="005E4458" w:rsidRDefault="005E4458">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_Toc91154006 \h </w:instrText>
      </w:r>
      <w:r>
        <w:fldChar w:fldCharType="separate"/>
      </w:r>
      <w:r>
        <w:t>479</w:t>
      </w:r>
      <w:r>
        <w:fldChar w:fldCharType="end"/>
      </w:r>
    </w:p>
    <w:p w14:paraId="55D651CF" w14:textId="336C6DAC" w:rsidR="005E4458" w:rsidRDefault="005E4458">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_Toc91154007 \h </w:instrText>
      </w:r>
      <w:r>
        <w:fldChar w:fldCharType="separate"/>
      </w:r>
      <w:r>
        <w:t>485</w:t>
      </w:r>
      <w:r>
        <w:fldChar w:fldCharType="end"/>
      </w:r>
    </w:p>
    <w:p w14:paraId="1A0D4572" w14:textId="647BB45C" w:rsidR="005E4458" w:rsidRDefault="005E4458">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_Toc91154008 \h </w:instrText>
      </w:r>
      <w:r>
        <w:fldChar w:fldCharType="separate"/>
      </w:r>
      <w:r>
        <w:t>489</w:t>
      </w:r>
      <w:r>
        <w:fldChar w:fldCharType="end"/>
      </w:r>
    </w:p>
    <w:p w14:paraId="0A2DF8B0" w14:textId="45831E02" w:rsidR="005E4458" w:rsidRDefault="005E4458">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_Toc91154009 \h </w:instrText>
      </w:r>
      <w:r>
        <w:fldChar w:fldCharType="separate"/>
      </w:r>
      <w:r>
        <w:t>491</w:t>
      </w:r>
      <w:r>
        <w:fldChar w:fldCharType="end"/>
      </w:r>
    </w:p>
    <w:p w14:paraId="20AA3C59" w14:textId="2DCEEC19" w:rsidR="005E4458" w:rsidRDefault="005E4458">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_Toc91154010 \h </w:instrText>
      </w:r>
      <w:r>
        <w:fldChar w:fldCharType="separate"/>
      </w:r>
      <w:r>
        <w:t>491</w:t>
      </w:r>
      <w:r>
        <w:fldChar w:fldCharType="end"/>
      </w:r>
    </w:p>
    <w:p w14:paraId="3DD9F5F4" w14:textId="309C9F10" w:rsidR="005E4458" w:rsidRDefault="005E4458">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_Toc91154011 \h </w:instrText>
      </w:r>
      <w:r>
        <w:fldChar w:fldCharType="separate"/>
      </w:r>
      <w:r>
        <w:t>491</w:t>
      </w:r>
      <w:r>
        <w:fldChar w:fldCharType="end"/>
      </w:r>
    </w:p>
    <w:p w14:paraId="6DBD6063" w14:textId="4AE16BE8" w:rsidR="005E4458" w:rsidRDefault="005E4458">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_Toc91154012 \h </w:instrText>
      </w:r>
      <w:r>
        <w:fldChar w:fldCharType="separate"/>
      </w:r>
      <w:r>
        <w:t>492</w:t>
      </w:r>
      <w:r>
        <w:fldChar w:fldCharType="end"/>
      </w:r>
    </w:p>
    <w:p w14:paraId="1527B280" w14:textId="42F962C6" w:rsidR="005E4458" w:rsidRDefault="005E4458">
      <w:pPr>
        <w:pStyle w:val="TOC4"/>
        <w:rPr>
          <w:rFonts w:asciiTheme="minorHAnsi" w:eastAsiaTheme="minorEastAsia" w:hAnsiTheme="minorHAnsi" w:cstheme="minorBidi"/>
          <w:sz w:val="22"/>
          <w:szCs w:val="22"/>
          <w:lang w:eastAsia="en-GB"/>
        </w:rPr>
      </w:pPr>
      <w:r>
        <w:lastRenderedPageBreak/>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_Toc91154013 \h </w:instrText>
      </w:r>
      <w:r>
        <w:fldChar w:fldCharType="separate"/>
      </w:r>
      <w:r>
        <w:t>494</w:t>
      </w:r>
      <w:r>
        <w:fldChar w:fldCharType="end"/>
      </w:r>
    </w:p>
    <w:p w14:paraId="2EF787C8" w14:textId="550D2661" w:rsidR="005E4458" w:rsidRDefault="005E4458">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_Toc91154014 \h </w:instrText>
      </w:r>
      <w:r>
        <w:fldChar w:fldCharType="separate"/>
      </w:r>
      <w:r>
        <w:t>495</w:t>
      </w:r>
      <w:r>
        <w:fldChar w:fldCharType="end"/>
      </w:r>
    </w:p>
    <w:p w14:paraId="6920CEBB" w14:textId="65149E44" w:rsidR="005E4458" w:rsidRDefault="005E4458">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_Toc91154015 \h </w:instrText>
      </w:r>
      <w:r>
        <w:fldChar w:fldCharType="separate"/>
      </w:r>
      <w:r>
        <w:t>497</w:t>
      </w:r>
      <w:r>
        <w:fldChar w:fldCharType="end"/>
      </w:r>
    </w:p>
    <w:p w14:paraId="2AA7DC4A" w14:textId="3409F2D9" w:rsidR="005E4458" w:rsidRDefault="005E4458">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_Toc91154016 \h </w:instrText>
      </w:r>
      <w:r>
        <w:fldChar w:fldCharType="separate"/>
      </w:r>
      <w:r>
        <w:t>498</w:t>
      </w:r>
      <w:r>
        <w:fldChar w:fldCharType="end"/>
      </w:r>
    </w:p>
    <w:p w14:paraId="04BABC22" w14:textId="0893FC04" w:rsidR="005E4458" w:rsidRDefault="005E4458">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_Toc91154017 \h </w:instrText>
      </w:r>
      <w:r>
        <w:fldChar w:fldCharType="separate"/>
      </w:r>
      <w:r>
        <w:t>498</w:t>
      </w:r>
      <w:r>
        <w:fldChar w:fldCharType="end"/>
      </w:r>
    </w:p>
    <w:p w14:paraId="0AD00F24" w14:textId="411A9F0E" w:rsidR="005E4458" w:rsidRDefault="005E4458">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_Toc91154018 \h </w:instrText>
      </w:r>
      <w:r>
        <w:fldChar w:fldCharType="separate"/>
      </w:r>
      <w:r>
        <w:t>498</w:t>
      </w:r>
      <w:r>
        <w:fldChar w:fldCharType="end"/>
      </w:r>
    </w:p>
    <w:p w14:paraId="6AE180B0" w14:textId="7F576E76" w:rsidR="005E4458" w:rsidRDefault="005E4458">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_Toc91154019 \h </w:instrText>
      </w:r>
      <w:r>
        <w:fldChar w:fldCharType="separate"/>
      </w:r>
      <w:r>
        <w:t>498</w:t>
      </w:r>
      <w:r>
        <w:fldChar w:fldCharType="end"/>
      </w:r>
    </w:p>
    <w:p w14:paraId="6812CB02" w14:textId="78991C66" w:rsidR="005E4458" w:rsidRDefault="005E4458">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_Toc91154020 \h </w:instrText>
      </w:r>
      <w:r>
        <w:fldChar w:fldCharType="separate"/>
      </w:r>
      <w:r>
        <w:t>498</w:t>
      </w:r>
      <w:r>
        <w:fldChar w:fldCharType="end"/>
      </w:r>
    </w:p>
    <w:p w14:paraId="3402FB4C" w14:textId="74D4DF2E" w:rsidR="005E4458" w:rsidRDefault="005E4458">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_Toc91154021 \h </w:instrText>
      </w:r>
      <w:r>
        <w:fldChar w:fldCharType="separate"/>
      </w:r>
      <w:r>
        <w:t>500</w:t>
      </w:r>
      <w:r>
        <w:fldChar w:fldCharType="end"/>
      </w:r>
    </w:p>
    <w:p w14:paraId="716F57D7" w14:textId="73433E8D" w:rsidR="005E4458" w:rsidRDefault="005E4458">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_Toc91154022 \h </w:instrText>
      </w:r>
      <w:r>
        <w:fldChar w:fldCharType="separate"/>
      </w:r>
      <w:r>
        <w:t>502</w:t>
      </w:r>
      <w:r>
        <w:fldChar w:fldCharType="end"/>
      </w:r>
    </w:p>
    <w:p w14:paraId="5789CD03" w14:textId="114AB2D8" w:rsidR="005E4458" w:rsidRDefault="005E4458">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_Toc91154023 \h </w:instrText>
      </w:r>
      <w:r>
        <w:fldChar w:fldCharType="separate"/>
      </w:r>
      <w:r>
        <w:t>504</w:t>
      </w:r>
      <w:r>
        <w:fldChar w:fldCharType="end"/>
      </w:r>
    </w:p>
    <w:p w14:paraId="5C8ADA4F" w14:textId="622286E6" w:rsidR="005E4458" w:rsidRDefault="005E4458">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_Toc91154024 \h </w:instrText>
      </w:r>
      <w:r>
        <w:fldChar w:fldCharType="separate"/>
      </w:r>
      <w:r>
        <w:t>504</w:t>
      </w:r>
      <w:r>
        <w:fldChar w:fldCharType="end"/>
      </w:r>
    </w:p>
    <w:p w14:paraId="55E5E9F5" w14:textId="2EEFC12D" w:rsidR="005E4458" w:rsidRDefault="005E4458">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_Toc91154025 \h </w:instrText>
      </w:r>
      <w:r>
        <w:fldChar w:fldCharType="separate"/>
      </w:r>
      <w:r>
        <w:t>504</w:t>
      </w:r>
      <w:r>
        <w:fldChar w:fldCharType="end"/>
      </w:r>
    </w:p>
    <w:p w14:paraId="704D2D00" w14:textId="0DA1936D" w:rsidR="005E4458" w:rsidRDefault="005E4458">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_Toc91154026 \h </w:instrText>
      </w:r>
      <w:r>
        <w:fldChar w:fldCharType="separate"/>
      </w:r>
      <w:r>
        <w:t>504</w:t>
      </w:r>
      <w:r>
        <w:fldChar w:fldCharType="end"/>
      </w:r>
    </w:p>
    <w:p w14:paraId="5BC44066" w14:textId="57173921" w:rsidR="005E4458" w:rsidRDefault="005E4458">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_Toc91154027 \h </w:instrText>
      </w:r>
      <w:r>
        <w:fldChar w:fldCharType="separate"/>
      </w:r>
      <w:r>
        <w:t>504</w:t>
      </w:r>
      <w:r>
        <w:fldChar w:fldCharType="end"/>
      </w:r>
    </w:p>
    <w:p w14:paraId="12E77C5F" w14:textId="2CA59DB5" w:rsidR="005E4458" w:rsidRDefault="005E4458">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_Toc91154028 \h </w:instrText>
      </w:r>
      <w:r>
        <w:fldChar w:fldCharType="separate"/>
      </w:r>
      <w:r>
        <w:t>504</w:t>
      </w:r>
      <w:r>
        <w:fldChar w:fldCharType="end"/>
      </w:r>
    </w:p>
    <w:p w14:paraId="559B10E4" w14:textId="3C58E90A" w:rsidR="005E4458" w:rsidRDefault="005E4458">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_Toc91154029 \h </w:instrText>
      </w:r>
      <w:r>
        <w:fldChar w:fldCharType="separate"/>
      </w:r>
      <w:r>
        <w:t>505</w:t>
      </w:r>
      <w:r>
        <w:fldChar w:fldCharType="end"/>
      </w:r>
    </w:p>
    <w:p w14:paraId="38E3E680" w14:textId="6408A7F6" w:rsidR="005E4458" w:rsidRDefault="005E4458">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_Toc91154030 \h </w:instrText>
      </w:r>
      <w:r>
        <w:fldChar w:fldCharType="separate"/>
      </w:r>
      <w:r>
        <w:t>505</w:t>
      </w:r>
      <w:r>
        <w:fldChar w:fldCharType="end"/>
      </w:r>
    </w:p>
    <w:p w14:paraId="1A0E9704" w14:textId="7154E1E9" w:rsidR="005E4458" w:rsidRDefault="005E4458">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_Toc91154031 \h </w:instrText>
      </w:r>
      <w:r>
        <w:fldChar w:fldCharType="separate"/>
      </w:r>
      <w:r>
        <w:t>505</w:t>
      </w:r>
      <w:r>
        <w:fldChar w:fldCharType="end"/>
      </w:r>
    </w:p>
    <w:p w14:paraId="3CC4381D" w14:textId="03DE002D" w:rsidR="005E4458" w:rsidRDefault="005E4458">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_Toc91154032 \h </w:instrText>
      </w:r>
      <w:r>
        <w:fldChar w:fldCharType="separate"/>
      </w:r>
      <w:r>
        <w:t>505</w:t>
      </w:r>
      <w:r>
        <w:fldChar w:fldCharType="end"/>
      </w:r>
    </w:p>
    <w:p w14:paraId="4EA98B33" w14:textId="60D4DED0" w:rsidR="005E4458" w:rsidRDefault="005E4458">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_Toc91154033 \h </w:instrText>
      </w:r>
      <w:r>
        <w:fldChar w:fldCharType="separate"/>
      </w:r>
      <w:r>
        <w:t>505</w:t>
      </w:r>
      <w:r>
        <w:fldChar w:fldCharType="end"/>
      </w:r>
    </w:p>
    <w:p w14:paraId="594DF51F" w14:textId="1E5D441E" w:rsidR="005E4458" w:rsidRDefault="005E4458">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_Toc91154034 \h </w:instrText>
      </w:r>
      <w:r>
        <w:fldChar w:fldCharType="separate"/>
      </w:r>
      <w:r>
        <w:t>505</w:t>
      </w:r>
      <w:r>
        <w:fldChar w:fldCharType="end"/>
      </w:r>
    </w:p>
    <w:p w14:paraId="1EC19F0C" w14:textId="0F811B29" w:rsidR="005E4458" w:rsidRDefault="005E4458">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_Toc91154035 \h </w:instrText>
      </w:r>
      <w:r>
        <w:fldChar w:fldCharType="separate"/>
      </w:r>
      <w:r>
        <w:t>506</w:t>
      </w:r>
      <w:r>
        <w:fldChar w:fldCharType="end"/>
      </w:r>
    </w:p>
    <w:p w14:paraId="04FF61B6" w14:textId="780EC5B5" w:rsidR="005E4458" w:rsidRDefault="005E4458">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_Toc91154036 \h </w:instrText>
      </w:r>
      <w:r>
        <w:fldChar w:fldCharType="separate"/>
      </w:r>
      <w:r>
        <w:t>506</w:t>
      </w:r>
      <w:r>
        <w:fldChar w:fldCharType="end"/>
      </w:r>
    </w:p>
    <w:p w14:paraId="54542821" w14:textId="3814666F" w:rsidR="005E4458" w:rsidRDefault="005E4458">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_Toc91154037 \h </w:instrText>
      </w:r>
      <w:r>
        <w:fldChar w:fldCharType="separate"/>
      </w:r>
      <w:r>
        <w:t>506</w:t>
      </w:r>
      <w:r>
        <w:fldChar w:fldCharType="end"/>
      </w:r>
    </w:p>
    <w:p w14:paraId="3B946FDA" w14:textId="0FE9A5D2" w:rsidR="005E4458" w:rsidRDefault="005E4458">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_Toc91154038 \h </w:instrText>
      </w:r>
      <w:r>
        <w:fldChar w:fldCharType="separate"/>
      </w:r>
      <w:r>
        <w:t>506</w:t>
      </w:r>
      <w:r>
        <w:fldChar w:fldCharType="end"/>
      </w:r>
    </w:p>
    <w:p w14:paraId="4893CD52" w14:textId="1E9718BB" w:rsidR="005E4458" w:rsidRDefault="005E4458">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_Toc91154039 \h </w:instrText>
      </w:r>
      <w:r>
        <w:fldChar w:fldCharType="separate"/>
      </w:r>
      <w:r>
        <w:t>506</w:t>
      </w:r>
      <w:r>
        <w:fldChar w:fldCharType="end"/>
      </w:r>
    </w:p>
    <w:p w14:paraId="6938956F" w14:textId="22E79931" w:rsidR="005E4458" w:rsidRDefault="005E4458">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_Toc91154040 \h </w:instrText>
      </w:r>
      <w:r>
        <w:fldChar w:fldCharType="separate"/>
      </w:r>
      <w:r>
        <w:t>506</w:t>
      </w:r>
      <w:r>
        <w:fldChar w:fldCharType="end"/>
      </w:r>
    </w:p>
    <w:p w14:paraId="3AC9AA93" w14:textId="235F7E63" w:rsidR="005E4458" w:rsidRDefault="005E4458">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_Toc91154041 \h </w:instrText>
      </w:r>
      <w:r>
        <w:fldChar w:fldCharType="separate"/>
      </w:r>
      <w:r>
        <w:t>506</w:t>
      </w:r>
      <w:r>
        <w:fldChar w:fldCharType="end"/>
      </w:r>
    </w:p>
    <w:p w14:paraId="65A1AEC7" w14:textId="47DBDBCD" w:rsidR="005E4458" w:rsidRDefault="005E4458">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_Toc91154042 \h </w:instrText>
      </w:r>
      <w:r>
        <w:fldChar w:fldCharType="separate"/>
      </w:r>
      <w:r>
        <w:t>507</w:t>
      </w:r>
      <w:r>
        <w:fldChar w:fldCharType="end"/>
      </w:r>
    </w:p>
    <w:p w14:paraId="06BAFF48" w14:textId="6FD31296" w:rsidR="005E4458" w:rsidRDefault="005E4458">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_Toc91154043 \h </w:instrText>
      </w:r>
      <w:r>
        <w:fldChar w:fldCharType="separate"/>
      </w:r>
      <w:r>
        <w:t>507</w:t>
      </w:r>
      <w:r>
        <w:fldChar w:fldCharType="end"/>
      </w:r>
    </w:p>
    <w:p w14:paraId="4EE031B7" w14:textId="629996E4" w:rsidR="005E4458" w:rsidRDefault="005E4458">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_Toc91154044 \h </w:instrText>
      </w:r>
      <w:r>
        <w:fldChar w:fldCharType="separate"/>
      </w:r>
      <w:r>
        <w:t>507</w:t>
      </w:r>
      <w:r>
        <w:fldChar w:fldCharType="end"/>
      </w:r>
    </w:p>
    <w:p w14:paraId="09E01B0A" w14:textId="1AFAC126" w:rsidR="005E4458" w:rsidRDefault="005E4458">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_Toc91154045 \h </w:instrText>
      </w:r>
      <w:r>
        <w:fldChar w:fldCharType="separate"/>
      </w:r>
      <w:r>
        <w:t>507</w:t>
      </w:r>
      <w:r>
        <w:fldChar w:fldCharType="end"/>
      </w:r>
    </w:p>
    <w:p w14:paraId="757A1523" w14:textId="7F3E235F" w:rsidR="005E4458" w:rsidRDefault="005E4458">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_Toc91154046 \h </w:instrText>
      </w:r>
      <w:r>
        <w:fldChar w:fldCharType="separate"/>
      </w:r>
      <w:r>
        <w:t>507</w:t>
      </w:r>
      <w:r>
        <w:fldChar w:fldCharType="end"/>
      </w:r>
    </w:p>
    <w:p w14:paraId="6789DCFE" w14:textId="1FBD2CED" w:rsidR="005E4458" w:rsidRDefault="005E4458">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_Toc91154047 \h </w:instrText>
      </w:r>
      <w:r>
        <w:fldChar w:fldCharType="separate"/>
      </w:r>
      <w:r>
        <w:t>507</w:t>
      </w:r>
      <w:r>
        <w:fldChar w:fldCharType="end"/>
      </w:r>
    </w:p>
    <w:p w14:paraId="2EEFF117" w14:textId="2A54B9C6" w:rsidR="005E4458" w:rsidRDefault="005E4458">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_Toc91154048 \h </w:instrText>
      </w:r>
      <w:r>
        <w:fldChar w:fldCharType="separate"/>
      </w:r>
      <w:r>
        <w:t>507</w:t>
      </w:r>
      <w:r>
        <w:fldChar w:fldCharType="end"/>
      </w:r>
    </w:p>
    <w:p w14:paraId="4600B9A6" w14:textId="295DF2D9" w:rsidR="005E4458" w:rsidRDefault="005E4458">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_Toc91154049 \h </w:instrText>
      </w:r>
      <w:r>
        <w:fldChar w:fldCharType="separate"/>
      </w:r>
      <w:r>
        <w:t>508</w:t>
      </w:r>
      <w:r>
        <w:fldChar w:fldCharType="end"/>
      </w:r>
    </w:p>
    <w:p w14:paraId="24DEFB49" w14:textId="540F0C59" w:rsidR="005E4458" w:rsidRDefault="005E4458">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_Toc91154050 \h </w:instrText>
      </w:r>
      <w:r>
        <w:fldChar w:fldCharType="separate"/>
      </w:r>
      <w:r>
        <w:t>508</w:t>
      </w:r>
      <w:r>
        <w:fldChar w:fldCharType="end"/>
      </w:r>
    </w:p>
    <w:p w14:paraId="195ADB2A" w14:textId="6DBB9890" w:rsidR="005E4458" w:rsidRDefault="005E4458">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_Toc91154051 \h </w:instrText>
      </w:r>
      <w:r>
        <w:fldChar w:fldCharType="separate"/>
      </w:r>
      <w:r>
        <w:t>508</w:t>
      </w:r>
      <w:r>
        <w:fldChar w:fldCharType="end"/>
      </w:r>
    </w:p>
    <w:p w14:paraId="4D96A436" w14:textId="2D791508" w:rsidR="005E4458" w:rsidRDefault="005E4458">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_Toc91154052 \h </w:instrText>
      </w:r>
      <w:r>
        <w:fldChar w:fldCharType="separate"/>
      </w:r>
      <w:r>
        <w:t>508</w:t>
      </w:r>
      <w:r>
        <w:fldChar w:fldCharType="end"/>
      </w:r>
    </w:p>
    <w:p w14:paraId="2726902C" w14:textId="5FF29916" w:rsidR="005E4458" w:rsidRDefault="005E4458">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_Toc91154053 \h </w:instrText>
      </w:r>
      <w:r>
        <w:fldChar w:fldCharType="separate"/>
      </w:r>
      <w:r>
        <w:t>508</w:t>
      </w:r>
      <w:r>
        <w:fldChar w:fldCharType="end"/>
      </w:r>
    </w:p>
    <w:p w14:paraId="0D75B8B0" w14:textId="24D34169" w:rsidR="005E4458" w:rsidRDefault="005E4458">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_Toc91154054 \h </w:instrText>
      </w:r>
      <w:r>
        <w:fldChar w:fldCharType="separate"/>
      </w:r>
      <w:r>
        <w:t>508</w:t>
      </w:r>
      <w:r>
        <w:fldChar w:fldCharType="end"/>
      </w:r>
    </w:p>
    <w:p w14:paraId="783ADD19" w14:textId="13014868" w:rsidR="005E4458" w:rsidRDefault="005E4458">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_Toc91154055 \h </w:instrText>
      </w:r>
      <w:r>
        <w:fldChar w:fldCharType="separate"/>
      </w:r>
      <w:r>
        <w:t>508</w:t>
      </w:r>
      <w:r>
        <w:fldChar w:fldCharType="end"/>
      </w:r>
    </w:p>
    <w:p w14:paraId="05410BE3" w14:textId="16874519" w:rsidR="005E4458" w:rsidRDefault="005E4458">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_Toc91154056 \h </w:instrText>
      </w:r>
      <w:r>
        <w:fldChar w:fldCharType="separate"/>
      </w:r>
      <w:r>
        <w:t>509</w:t>
      </w:r>
      <w:r>
        <w:fldChar w:fldCharType="end"/>
      </w:r>
    </w:p>
    <w:p w14:paraId="2B71A40F" w14:textId="38B5150E" w:rsidR="005E4458" w:rsidRDefault="005E4458">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_Toc91154057 \h </w:instrText>
      </w:r>
      <w:r>
        <w:fldChar w:fldCharType="separate"/>
      </w:r>
      <w:r>
        <w:t>509</w:t>
      </w:r>
      <w:r>
        <w:fldChar w:fldCharType="end"/>
      </w:r>
    </w:p>
    <w:p w14:paraId="41AFADD0" w14:textId="5A9CA771" w:rsidR="005E4458" w:rsidRDefault="005E4458">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_Toc91154058 \h </w:instrText>
      </w:r>
      <w:r>
        <w:fldChar w:fldCharType="separate"/>
      </w:r>
      <w:r>
        <w:t>509</w:t>
      </w:r>
      <w:r>
        <w:fldChar w:fldCharType="end"/>
      </w:r>
    </w:p>
    <w:p w14:paraId="0BABE0A7" w14:textId="5D2EB046" w:rsidR="005E4458" w:rsidRDefault="005E4458">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_Toc91154059 \h </w:instrText>
      </w:r>
      <w:r>
        <w:fldChar w:fldCharType="separate"/>
      </w:r>
      <w:r>
        <w:t>509</w:t>
      </w:r>
      <w:r>
        <w:fldChar w:fldCharType="end"/>
      </w:r>
    </w:p>
    <w:p w14:paraId="5BD62335" w14:textId="5A43DCE3" w:rsidR="005E4458" w:rsidRDefault="005E4458">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_Toc91154060 \h </w:instrText>
      </w:r>
      <w:r>
        <w:fldChar w:fldCharType="separate"/>
      </w:r>
      <w:r>
        <w:t>512</w:t>
      </w:r>
      <w:r>
        <w:fldChar w:fldCharType="end"/>
      </w:r>
    </w:p>
    <w:p w14:paraId="41119F77" w14:textId="64CB5E34" w:rsidR="005E4458" w:rsidRDefault="005E4458">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_Toc91154061 \h </w:instrText>
      </w:r>
      <w:r>
        <w:fldChar w:fldCharType="separate"/>
      </w:r>
      <w:r>
        <w:t>516</w:t>
      </w:r>
      <w:r>
        <w:fldChar w:fldCharType="end"/>
      </w:r>
    </w:p>
    <w:p w14:paraId="5C1F71B2" w14:textId="2BD63024" w:rsidR="005E4458" w:rsidRDefault="005E4458">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_Toc91154062 \h </w:instrText>
      </w:r>
      <w:r>
        <w:fldChar w:fldCharType="separate"/>
      </w:r>
      <w:r>
        <w:t>516</w:t>
      </w:r>
      <w:r>
        <w:fldChar w:fldCharType="end"/>
      </w:r>
    </w:p>
    <w:p w14:paraId="3D598EDC" w14:textId="141C6271" w:rsidR="005E4458" w:rsidRDefault="005E4458">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_Toc91154063 \h </w:instrText>
      </w:r>
      <w:r>
        <w:fldChar w:fldCharType="separate"/>
      </w:r>
      <w:r>
        <w:t>516</w:t>
      </w:r>
      <w:r>
        <w:fldChar w:fldCharType="end"/>
      </w:r>
    </w:p>
    <w:p w14:paraId="2FCA558E" w14:textId="4B5F285E" w:rsidR="005E4458" w:rsidRDefault="005E4458">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_Toc91154064 \h </w:instrText>
      </w:r>
      <w:r>
        <w:fldChar w:fldCharType="separate"/>
      </w:r>
      <w:r>
        <w:t>517</w:t>
      </w:r>
      <w:r>
        <w:fldChar w:fldCharType="end"/>
      </w:r>
    </w:p>
    <w:p w14:paraId="0040F4F1" w14:textId="3A59F7C0" w:rsidR="005E4458" w:rsidRDefault="005E4458">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_Toc91154065 \h </w:instrText>
      </w:r>
      <w:r>
        <w:fldChar w:fldCharType="separate"/>
      </w:r>
      <w:r>
        <w:t>519</w:t>
      </w:r>
      <w:r>
        <w:fldChar w:fldCharType="end"/>
      </w:r>
    </w:p>
    <w:p w14:paraId="5701788C" w14:textId="6E85F08F" w:rsidR="005E4458" w:rsidRDefault="005E4458">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_Toc91154066 \h </w:instrText>
      </w:r>
      <w:r>
        <w:fldChar w:fldCharType="separate"/>
      </w:r>
      <w:r>
        <w:t>521</w:t>
      </w:r>
      <w:r>
        <w:fldChar w:fldCharType="end"/>
      </w:r>
    </w:p>
    <w:p w14:paraId="6E7A7923" w14:textId="5EF5880F" w:rsidR="005E4458" w:rsidRDefault="005E4458">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_Toc91154067 \h </w:instrText>
      </w:r>
      <w:r>
        <w:fldChar w:fldCharType="separate"/>
      </w:r>
      <w:r>
        <w:t>524</w:t>
      </w:r>
      <w:r>
        <w:fldChar w:fldCharType="end"/>
      </w:r>
    </w:p>
    <w:p w14:paraId="6B86199D" w14:textId="0614C6D6" w:rsidR="005E4458" w:rsidRDefault="005E4458">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_Toc91154068 \h </w:instrText>
      </w:r>
      <w:r>
        <w:fldChar w:fldCharType="separate"/>
      </w:r>
      <w:r>
        <w:t>525</w:t>
      </w:r>
      <w:r>
        <w:fldChar w:fldCharType="end"/>
      </w:r>
    </w:p>
    <w:p w14:paraId="12919D70" w14:textId="14F6F8E9" w:rsidR="005E4458" w:rsidRDefault="005E4458">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_Toc91154069 \h </w:instrText>
      </w:r>
      <w:r>
        <w:fldChar w:fldCharType="separate"/>
      </w:r>
      <w:r>
        <w:t>525</w:t>
      </w:r>
      <w:r>
        <w:fldChar w:fldCharType="end"/>
      </w:r>
    </w:p>
    <w:p w14:paraId="77519FD6" w14:textId="37D38C62" w:rsidR="005E4458" w:rsidRDefault="005E4458">
      <w:pPr>
        <w:pStyle w:val="TOC3"/>
        <w:rPr>
          <w:rFonts w:asciiTheme="minorHAnsi" w:eastAsiaTheme="minorEastAsia" w:hAnsiTheme="minorHAnsi" w:cstheme="minorBidi"/>
          <w:sz w:val="22"/>
          <w:szCs w:val="22"/>
          <w:lang w:eastAsia="en-GB"/>
        </w:rPr>
      </w:pPr>
      <w:r>
        <w:lastRenderedPageBreak/>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_Toc91154070 \h </w:instrText>
      </w:r>
      <w:r>
        <w:fldChar w:fldCharType="separate"/>
      </w:r>
      <w:r>
        <w:t>527</w:t>
      </w:r>
      <w:r>
        <w:fldChar w:fldCharType="end"/>
      </w:r>
    </w:p>
    <w:p w14:paraId="116DBFE5" w14:textId="4076C155" w:rsidR="005E4458" w:rsidRDefault="005E4458">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_Toc91154071 \h </w:instrText>
      </w:r>
      <w:r>
        <w:fldChar w:fldCharType="separate"/>
      </w:r>
      <w:r>
        <w:t>527</w:t>
      </w:r>
      <w:r>
        <w:fldChar w:fldCharType="end"/>
      </w:r>
    </w:p>
    <w:p w14:paraId="3A675E14" w14:textId="67068444" w:rsidR="005E4458" w:rsidRDefault="005E4458">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_Toc91154072 \h </w:instrText>
      </w:r>
      <w:r>
        <w:fldChar w:fldCharType="separate"/>
      </w:r>
      <w:r>
        <w:t>527</w:t>
      </w:r>
      <w:r>
        <w:fldChar w:fldCharType="end"/>
      </w:r>
    </w:p>
    <w:p w14:paraId="2A90ED59" w14:textId="381130E4" w:rsidR="005E4458" w:rsidRDefault="005E4458">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_Toc91154073 \h </w:instrText>
      </w:r>
      <w:r>
        <w:fldChar w:fldCharType="separate"/>
      </w:r>
      <w:r>
        <w:t>528</w:t>
      </w:r>
      <w:r>
        <w:fldChar w:fldCharType="end"/>
      </w:r>
    </w:p>
    <w:p w14:paraId="14EE3F22" w14:textId="19CA7D0F" w:rsidR="005E4458" w:rsidRDefault="005E4458">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_Toc91154074 \h </w:instrText>
      </w:r>
      <w:r>
        <w:fldChar w:fldCharType="separate"/>
      </w:r>
      <w:r>
        <w:t>528</w:t>
      </w:r>
      <w:r>
        <w:fldChar w:fldCharType="end"/>
      </w:r>
    </w:p>
    <w:p w14:paraId="12F8BFFD" w14:textId="0C0CBC45" w:rsidR="005E4458" w:rsidRDefault="005E4458">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_Toc91154075 \h </w:instrText>
      </w:r>
      <w:r>
        <w:fldChar w:fldCharType="separate"/>
      </w:r>
      <w:r>
        <w:t>529</w:t>
      </w:r>
      <w:r>
        <w:fldChar w:fldCharType="end"/>
      </w:r>
    </w:p>
    <w:p w14:paraId="6BEA0F12" w14:textId="4539F88A" w:rsidR="005E4458" w:rsidRDefault="005E4458">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_Toc91154076 \h </w:instrText>
      </w:r>
      <w:r>
        <w:fldChar w:fldCharType="separate"/>
      </w:r>
      <w:r>
        <w:t>529</w:t>
      </w:r>
      <w:r>
        <w:fldChar w:fldCharType="end"/>
      </w:r>
    </w:p>
    <w:p w14:paraId="0D510E4B" w14:textId="06FD3F34" w:rsidR="005E4458" w:rsidRDefault="005E4458">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_Toc91154077 \h </w:instrText>
      </w:r>
      <w:r>
        <w:fldChar w:fldCharType="separate"/>
      </w:r>
      <w:r>
        <w:t>529</w:t>
      </w:r>
      <w:r>
        <w:fldChar w:fldCharType="end"/>
      </w:r>
    </w:p>
    <w:p w14:paraId="799E0452" w14:textId="24415A15" w:rsidR="005E4458" w:rsidRDefault="005E4458">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_Toc91154078 \h </w:instrText>
      </w:r>
      <w:r>
        <w:fldChar w:fldCharType="separate"/>
      </w:r>
      <w:r>
        <w:t>529</w:t>
      </w:r>
      <w:r>
        <w:fldChar w:fldCharType="end"/>
      </w:r>
    </w:p>
    <w:p w14:paraId="3E18BD05" w14:textId="6D4C571A" w:rsidR="005E4458" w:rsidRDefault="005E4458">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_Toc91154079 \h </w:instrText>
      </w:r>
      <w:r>
        <w:fldChar w:fldCharType="separate"/>
      </w:r>
      <w:r>
        <w:t>529</w:t>
      </w:r>
      <w:r>
        <w:fldChar w:fldCharType="end"/>
      </w:r>
    </w:p>
    <w:p w14:paraId="56182CC6" w14:textId="55E14DEB" w:rsidR="005E4458" w:rsidRDefault="005E4458">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_Toc91154080 \h </w:instrText>
      </w:r>
      <w:r>
        <w:fldChar w:fldCharType="separate"/>
      </w:r>
      <w:r>
        <w:t>532</w:t>
      </w:r>
      <w:r>
        <w:fldChar w:fldCharType="end"/>
      </w:r>
    </w:p>
    <w:p w14:paraId="787A9E77" w14:textId="5FE3EF31" w:rsidR="005E4458" w:rsidRDefault="005E4458">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_Toc91154081 \h </w:instrText>
      </w:r>
      <w:r>
        <w:fldChar w:fldCharType="separate"/>
      </w:r>
      <w:r>
        <w:t>532</w:t>
      </w:r>
      <w:r>
        <w:fldChar w:fldCharType="end"/>
      </w:r>
    </w:p>
    <w:p w14:paraId="131E22B6" w14:textId="04965020" w:rsidR="005E4458" w:rsidRDefault="005E445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_Toc91154082 \h </w:instrText>
      </w:r>
      <w:r>
        <w:fldChar w:fldCharType="separate"/>
      </w:r>
      <w:r>
        <w:t>533</w:t>
      </w:r>
      <w:r>
        <w:fldChar w:fldCharType="end"/>
      </w:r>
    </w:p>
    <w:p w14:paraId="06264DC1" w14:textId="470BF9AB" w:rsidR="005E4458" w:rsidRDefault="005E445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_Toc91154083 \h </w:instrText>
      </w:r>
      <w:r>
        <w:fldChar w:fldCharType="separate"/>
      </w:r>
      <w:r>
        <w:t>533</w:t>
      </w:r>
      <w:r>
        <w:fldChar w:fldCharType="end"/>
      </w:r>
    </w:p>
    <w:p w14:paraId="068189FB" w14:textId="63F741DA" w:rsidR="005E4458" w:rsidRDefault="005E445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_Toc91154084 \h </w:instrText>
      </w:r>
      <w:r>
        <w:fldChar w:fldCharType="separate"/>
      </w:r>
      <w:r>
        <w:t>533</w:t>
      </w:r>
      <w:r>
        <w:fldChar w:fldCharType="end"/>
      </w:r>
    </w:p>
    <w:p w14:paraId="329723BF" w14:textId="7161250B" w:rsidR="005E4458" w:rsidRDefault="005E445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_Toc91154085 \h </w:instrText>
      </w:r>
      <w:r>
        <w:fldChar w:fldCharType="separate"/>
      </w:r>
      <w:r>
        <w:t>533</w:t>
      </w:r>
      <w:r>
        <w:fldChar w:fldCharType="end"/>
      </w:r>
    </w:p>
    <w:p w14:paraId="6B432DC0" w14:textId="4220D813" w:rsidR="005E4458" w:rsidRDefault="005E4458">
      <w:pPr>
        <w:pStyle w:val="TOC3"/>
        <w:rPr>
          <w:rFonts w:asciiTheme="minorHAnsi" w:eastAsiaTheme="minorEastAsia" w:hAnsiTheme="minorHAnsi" w:cstheme="minorBidi"/>
          <w:sz w:val="22"/>
          <w:szCs w:val="22"/>
          <w:lang w:eastAsia="en-GB"/>
        </w:rPr>
      </w:pPr>
      <w:r w:rsidRPr="00526FE5">
        <w:rPr>
          <w:rFonts w:eastAsia="SimSun"/>
          <w:lang w:eastAsia="zh-CN"/>
        </w:rPr>
        <w:t>5.2.1</w:t>
      </w:r>
      <w:r>
        <w:rPr>
          <w:rFonts w:asciiTheme="minorHAnsi" w:eastAsiaTheme="minorEastAsia" w:hAnsiTheme="minorHAnsi" w:cstheme="minorBidi"/>
          <w:sz w:val="22"/>
          <w:szCs w:val="22"/>
          <w:lang w:eastAsia="en-GB"/>
        </w:rPr>
        <w:tab/>
      </w:r>
      <w:r w:rsidRPr="00526FE5">
        <w:rPr>
          <w:rFonts w:eastAsia="SimSun"/>
          <w:lang w:eastAsia="zh-CN"/>
        </w:rPr>
        <w:t>General</w:t>
      </w:r>
      <w:r>
        <w:tab/>
      </w:r>
      <w:r>
        <w:fldChar w:fldCharType="begin" w:fldLock="1"/>
      </w:r>
      <w:r>
        <w:instrText xml:space="preserve"> PAGEREF _Toc91154086 \h </w:instrText>
      </w:r>
      <w:r>
        <w:fldChar w:fldCharType="separate"/>
      </w:r>
      <w:r>
        <w:t>533</w:t>
      </w:r>
      <w:r>
        <w:fldChar w:fldCharType="end"/>
      </w:r>
    </w:p>
    <w:p w14:paraId="0B3F1703" w14:textId="58AB8BEE" w:rsidR="005E4458" w:rsidRDefault="005E445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_Toc91154087 \h </w:instrText>
      </w:r>
      <w:r>
        <w:fldChar w:fldCharType="separate"/>
      </w:r>
      <w:r>
        <w:t>533</w:t>
      </w:r>
      <w:r>
        <w:fldChar w:fldCharType="end"/>
      </w:r>
    </w:p>
    <w:p w14:paraId="0E629619" w14:textId="7F96BFF1" w:rsidR="005E4458" w:rsidRDefault="005E4458">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_Toc91154088 \h </w:instrText>
      </w:r>
      <w:r>
        <w:fldChar w:fldCharType="separate"/>
      </w:r>
      <w:r>
        <w:t>533</w:t>
      </w:r>
      <w:r>
        <w:fldChar w:fldCharType="end"/>
      </w:r>
    </w:p>
    <w:p w14:paraId="772505E9" w14:textId="2464ED0D" w:rsidR="005E4458" w:rsidRDefault="005E4458">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_Toc91154089 \h </w:instrText>
      </w:r>
      <w:r>
        <w:fldChar w:fldCharType="separate"/>
      </w:r>
      <w:r>
        <w:t>534</w:t>
      </w:r>
      <w:r>
        <w:fldChar w:fldCharType="end"/>
      </w:r>
    </w:p>
    <w:p w14:paraId="6260AAC3" w14:textId="43C6F815" w:rsidR="005E4458" w:rsidRDefault="005E4458">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_Toc91154090 \h </w:instrText>
      </w:r>
      <w:r>
        <w:fldChar w:fldCharType="separate"/>
      </w:r>
      <w:r>
        <w:t>534</w:t>
      </w:r>
      <w:r>
        <w:fldChar w:fldCharType="end"/>
      </w:r>
    </w:p>
    <w:p w14:paraId="3183E311" w14:textId="05B41ED7" w:rsidR="005E4458" w:rsidRDefault="005E4458">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_Toc91154091 \h </w:instrText>
      </w:r>
      <w:r>
        <w:fldChar w:fldCharType="separate"/>
      </w:r>
      <w:r>
        <w:t>535</w:t>
      </w:r>
      <w:r>
        <w:fldChar w:fldCharType="end"/>
      </w:r>
    </w:p>
    <w:p w14:paraId="2BAAD00E" w14:textId="3A8C2E7D" w:rsidR="005E4458" w:rsidRDefault="005E4458">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_Toc91154092 \h </w:instrText>
      </w:r>
      <w:r>
        <w:fldChar w:fldCharType="separate"/>
      </w:r>
      <w:r>
        <w:t>540</w:t>
      </w:r>
      <w:r>
        <w:fldChar w:fldCharType="end"/>
      </w:r>
    </w:p>
    <w:p w14:paraId="52FC6A7F" w14:textId="18E08C16" w:rsidR="005E4458" w:rsidRDefault="005E4458">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_Toc91154093 \h </w:instrText>
      </w:r>
      <w:r>
        <w:fldChar w:fldCharType="separate"/>
      </w:r>
      <w:r>
        <w:t>540</w:t>
      </w:r>
      <w:r>
        <w:fldChar w:fldCharType="end"/>
      </w:r>
    </w:p>
    <w:p w14:paraId="388E79EE" w14:textId="625102F7" w:rsidR="005E4458" w:rsidRDefault="005E4458">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Namf_Communication_N1N2MessageSubscribe service operation</w:t>
      </w:r>
      <w:r>
        <w:tab/>
      </w:r>
      <w:r>
        <w:fldChar w:fldCharType="begin" w:fldLock="1"/>
      </w:r>
      <w:r>
        <w:instrText xml:space="preserve"> PAGEREF _Toc91154094 \h </w:instrText>
      </w:r>
      <w:r>
        <w:fldChar w:fldCharType="separate"/>
      </w:r>
      <w:r>
        <w:t>541</w:t>
      </w:r>
      <w:r>
        <w:fldChar w:fldCharType="end"/>
      </w:r>
    </w:p>
    <w:p w14:paraId="4CE87999" w14:textId="01B67347" w:rsidR="005E4458" w:rsidRDefault="005E4458">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Namf_Communication_N1N2MessageUnSubscribe service operation</w:t>
      </w:r>
      <w:r>
        <w:tab/>
      </w:r>
      <w:r>
        <w:fldChar w:fldCharType="begin" w:fldLock="1"/>
      </w:r>
      <w:r>
        <w:instrText xml:space="preserve"> PAGEREF _Toc91154095 \h </w:instrText>
      </w:r>
      <w:r>
        <w:fldChar w:fldCharType="separate"/>
      </w:r>
      <w:r>
        <w:t>541</w:t>
      </w:r>
      <w:r>
        <w:fldChar w:fldCharType="end"/>
      </w:r>
    </w:p>
    <w:p w14:paraId="0D8DD021" w14:textId="4F36C1D3" w:rsidR="005E4458" w:rsidRDefault="005E4458">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_Toc91154096 \h </w:instrText>
      </w:r>
      <w:r>
        <w:fldChar w:fldCharType="separate"/>
      </w:r>
      <w:r>
        <w:t>541</w:t>
      </w:r>
      <w:r>
        <w:fldChar w:fldCharType="end"/>
      </w:r>
    </w:p>
    <w:p w14:paraId="14764AE6" w14:textId="4BD42CE9" w:rsidR="005E4458" w:rsidRDefault="005E4458">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_Toc91154097 \h </w:instrText>
      </w:r>
      <w:r>
        <w:fldChar w:fldCharType="separate"/>
      </w:r>
      <w:r>
        <w:t>542</w:t>
      </w:r>
      <w:r>
        <w:fldChar w:fldCharType="end"/>
      </w:r>
    </w:p>
    <w:p w14:paraId="192402EB" w14:textId="7A16E414" w:rsidR="005E4458" w:rsidRDefault="005E4458">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_Toc91154098 \h </w:instrText>
      </w:r>
      <w:r>
        <w:fldChar w:fldCharType="separate"/>
      </w:r>
      <w:r>
        <w:t>542</w:t>
      </w:r>
      <w:r>
        <w:fldChar w:fldCharType="end"/>
      </w:r>
    </w:p>
    <w:p w14:paraId="1590AF0A" w14:textId="3EF55A03" w:rsidR="005E4458" w:rsidRDefault="005E4458">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_Toc91154099 \h </w:instrText>
      </w:r>
      <w:r>
        <w:fldChar w:fldCharType="separate"/>
      </w:r>
      <w:r>
        <w:t>543</w:t>
      </w:r>
      <w:r>
        <w:fldChar w:fldCharType="end"/>
      </w:r>
    </w:p>
    <w:p w14:paraId="6A97D8EA" w14:textId="66322396" w:rsidR="005E4458" w:rsidRDefault="005E4458">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_Toc91154100 \h </w:instrText>
      </w:r>
      <w:r>
        <w:fldChar w:fldCharType="separate"/>
      </w:r>
      <w:r>
        <w:t>543</w:t>
      </w:r>
      <w:r>
        <w:fldChar w:fldCharType="end"/>
      </w:r>
    </w:p>
    <w:p w14:paraId="5E697162" w14:textId="6532ADC9" w:rsidR="005E4458" w:rsidRDefault="005E4458">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_Toc91154101 \h </w:instrText>
      </w:r>
      <w:r>
        <w:fldChar w:fldCharType="separate"/>
      </w:r>
      <w:r>
        <w:t>543</w:t>
      </w:r>
      <w:r>
        <w:fldChar w:fldCharType="end"/>
      </w:r>
    </w:p>
    <w:p w14:paraId="0E2F976B" w14:textId="2216046C" w:rsidR="005E4458" w:rsidRDefault="005E4458">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_Toc91154102 \h </w:instrText>
      </w:r>
      <w:r>
        <w:fldChar w:fldCharType="separate"/>
      </w:r>
      <w:r>
        <w:t>544</w:t>
      </w:r>
      <w:r>
        <w:fldChar w:fldCharType="end"/>
      </w:r>
    </w:p>
    <w:p w14:paraId="52D09D0A" w14:textId="2BEE07CF"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5.2.2.2.13</w:t>
      </w:r>
      <w:r>
        <w:rPr>
          <w:rFonts w:asciiTheme="minorHAnsi" w:eastAsiaTheme="minorEastAsia" w:hAnsiTheme="minorHAnsi" w:cstheme="minorBidi"/>
          <w:sz w:val="22"/>
          <w:szCs w:val="22"/>
          <w:lang w:eastAsia="en-GB"/>
        </w:rPr>
        <w:tab/>
      </w:r>
      <w:r>
        <w:t>Namf_Communication</w:t>
      </w:r>
      <w:r w:rsidRPr="00526FE5">
        <w:rPr>
          <w:rFonts w:eastAsia="SimSun"/>
          <w:lang w:eastAsia="zh-CN"/>
        </w:rPr>
        <w:t>_EBIAssignment service operation</w:t>
      </w:r>
      <w:r>
        <w:tab/>
      </w:r>
      <w:r>
        <w:fldChar w:fldCharType="begin" w:fldLock="1"/>
      </w:r>
      <w:r>
        <w:instrText xml:space="preserve"> PAGEREF _Toc91154103 \h </w:instrText>
      </w:r>
      <w:r>
        <w:fldChar w:fldCharType="separate"/>
      </w:r>
      <w:r>
        <w:t>544</w:t>
      </w:r>
      <w:r>
        <w:fldChar w:fldCharType="end"/>
      </w:r>
    </w:p>
    <w:p w14:paraId="2825792D" w14:textId="053F53BF" w:rsidR="005E4458" w:rsidRDefault="005E4458">
      <w:pPr>
        <w:pStyle w:val="TOC5"/>
        <w:rPr>
          <w:rFonts w:asciiTheme="minorHAnsi" w:eastAsiaTheme="minorEastAsia" w:hAnsiTheme="minorHAnsi" w:cstheme="minorBidi"/>
          <w:sz w:val="22"/>
          <w:szCs w:val="22"/>
          <w:lang w:eastAsia="en-GB"/>
        </w:rPr>
      </w:pPr>
      <w:r w:rsidRPr="00526FE5">
        <w:rPr>
          <w:rFonts w:eastAsia="SimSun"/>
        </w:rPr>
        <w:t>5.2.2.2.14</w:t>
      </w:r>
      <w:r>
        <w:rPr>
          <w:rFonts w:asciiTheme="minorHAnsi" w:eastAsiaTheme="minorEastAsia" w:hAnsiTheme="minorHAnsi" w:cstheme="minorBidi"/>
          <w:sz w:val="22"/>
          <w:szCs w:val="22"/>
          <w:lang w:eastAsia="en-GB"/>
        </w:rPr>
        <w:tab/>
      </w:r>
      <w:r w:rsidRPr="00526FE5">
        <w:rPr>
          <w:rFonts w:eastAsia="SimSun"/>
        </w:rPr>
        <w:t>Namf_Communication_AMFStatusChangeSubscribe service operation</w:t>
      </w:r>
      <w:r>
        <w:tab/>
      </w:r>
      <w:r>
        <w:fldChar w:fldCharType="begin" w:fldLock="1"/>
      </w:r>
      <w:r>
        <w:instrText xml:space="preserve"> PAGEREF _Toc91154104 \h </w:instrText>
      </w:r>
      <w:r>
        <w:fldChar w:fldCharType="separate"/>
      </w:r>
      <w:r>
        <w:t>544</w:t>
      </w:r>
      <w:r>
        <w:fldChar w:fldCharType="end"/>
      </w:r>
    </w:p>
    <w:p w14:paraId="40A68672" w14:textId="16BB167F" w:rsidR="005E4458" w:rsidRDefault="005E4458">
      <w:pPr>
        <w:pStyle w:val="TOC5"/>
        <w:rPr>
          <w:rFonts w:asciiTheme="minorHAnsi" w:eastAsiaTheme="minorEastAsia" w:hAnsiTheme="minorHAnsi" w:cstheme="minorBidi"/>
          <w:sz w:val="22"/>
          <w:szCs w:val="22"/>
          <w:lang w:eastAsia="en-GB"/>
        </w:rPr>
      </w:pPr>
      <w:r w:rsidRPr="00526FE5">
        <w:rPr>
          <w:rFonts w:eastAsia="SimSun"/>
        </w:rPr>
        <w:t>5.2.2.2.15</w:t>
      </w:r>
      <w:r>
        <w:rPr>
          <w:rFonts w:asciiTheme="minorHAnsi" w:eastAsiaTheme="minorEastAsia" w:hAnsiTheme="minorHAnsi" w:cstheme="minorBidi"/>
          <w:sz w:val="22"/>
          <w:szCs w:val="22"/>
          <w:lang w:eastAsia="en-GB"/>
        </w:rPr>
        <w:tab/>
      </w:r>
      <w:r w:rsidRPr="00526FE5">
        <w:rPr>
          <w:rFonts w:eastAsia="SimSun"/>
        </w:rPr>
        <w:t>Namf_Communication_</w:t>
      </w:r>
      <w:r w:rsidRPr="00526FE5">
        <w:rPr>
          <w:rFonts w:eastAsia="MS Mincho"/>
        </w:rPr>
        <w:t>AMFStatusChangeUnSubscribe</w:t>
      </w:r>
      <w:r w:rsidRPr="00526FE5">
        <w:rPr>
          <w:rFonts w:eastAsia="SimSun"/>
        </w:rPr>
        <w:t xml:space="preserve"> service operation</w:t>
      </w:r>
      <w:r>
        <w:tab/>
      </w:r>
      <w:r>
        <w:fldChar w:fldCharType="begin" w:fldLock="1"/>
      </w:r>
      <w:r>
        <w:instrText xml:space="preserve"> PAGEREF _Toc91154105 \h </w:instrText>
      </w:r>
      <w:r>
        <w:fldChar w:fldCharType="separate"/>
      </w:r>
      <w:r>
        <w:t>544</w:t>
      </w:r>
      <w:r>
        <w:fldChar w:fldCharType="end"/>
      </w:r>
    </w:p>
    <w:p w14:paraId="4F8087BF" w14:textId="31A3E7A6" w:rsidR="005E4458" w:rsidRDefault="005E4458">
      <w:pPr>
        <w:pStyle w:val="TOC5"/>
        <w:rPr>
          <w:rFonts w:asciiTheme="minorHAnsi" w:eastAsiaTheme="minorEastAsia" w:hAnsiTheme="minorHAnsi" w:cstheme="minorBidi"/>
          <w:sz w:val="22"/>
          <w:szCs w:val="22"/>
          <w:lang w:eastAsia="en-GB"/>
        </w:rPr>
      </w:pPr>
      <w:r w:rsidRPr="00526FE5">
        <w:rPr>
          <w:rFonts w:eastAsia="SimSun"/>
        </w:rPr>
        <w:t>5.2.2.2.16</w:t>
      </w:r>
      <w:r>
        <w:rPr>
          <w:rFonts w:asciiTheme="minorHAnsi" w:eastAsiaTheme="minorEastAsia" w:hAnsiTheme="minorHAnsi" w:cstheme="minorBidi"/>
          <w:sz w:val="22"/>
          <w:szCs w:val="22"/>
          <w:lang w:eastAsia="en-GB"/>
        </w:rPr>
        <w:tab/>
      </w:r>
      <w:r w:rsidRPr="00526FE5">
        <w:rPr>
          <w:rFonts w:eastAsia="SimSun"/>
        </w:rPr>
        <w:t>Namf_Communication_</w:t>
      </w:r>
      <w:r w:rsidRPr="00526FE5">
        <w:rPr>
          <w:rFonts w:eastAsia="MS Mincho"/>
        </w:rPr>
        <w:t>AMFStatusChangeNotify</w:t>
      </w:r>
      <w:r w:rsidRPr="00526FE5">
        <w:rPr>
          <w:rFonts w:eastAsia="SimSun"/>
        </w:rPr>
        <w:t xml:space="preserve"> service operation</w:t>
      </w:r>
      <w:r>
        <w:tab/>
      </w:r>
      <w:r>
        <w:fldChar w:fldCharType="begin" w:fldLock="1"/>
      </w:r>
      <w:r>
        <w:instrText xml:space="preserve"> PAGEREF _Toc91154106 \h </w:instrText>
      </w:r>
      <w:r>
        <w:fldChar w:fldCharType="separate"/>
      </w:r>
      <w:r>
        <w:t>545</w:t>
      </w:r>
      <w:r>
        <w:fldChar w:fldCharType="end"/>
      </w:r>
    </w:p>
    <w:p w14:paraId="10E49D68" w14:textId="77B82E71" w:rsidR="005E4458" w:rsidRDefault="005E4458">
      <w:pPr>
        <w:pStyle w:val="TOC5"/>
        <w:rPr>
          <w:rFonts w:asciiTheme="minorHAnsi" w:eastAsiaTheme="minorEastAsia" w:hAnsiTheme="minorHAnsi" w:cstheme="minorBidi"/>
          <w:sz w:val="22"/>
          <w:szCs w:val="22"/>
          <w:lang w:eastAsia="en-GB"/>
        </w:rPr>
      </w:pPr>
      <w:r w:rsidRPr="00526FE5">
        <w:rPr>
          <w:rFonts w:eastAsia="SimSun"/>
        </w:rPr>
        <w:t>5.2.2.2.17</w:t>
      </w:r>
      <w:r>
        <w:rPr>
          <w:rFonts w:asciiTheme="minorHAnsi" w:eastAsiaTheme="minorEastAsia" w:hAnsiTheme="minorHAnsi" w:cstheme="minorBidi"/>
          <w:sz w:val="22"/>
          <w:szCs w:val="22"/>
          <w:lang w:eastAsia="en-GB"/>
        </w:rPr>
        <w:tab/>
      </w:r>
      <w:r w:rsidRPr="00526FE5">
        <w:rPr>
          <w:rFonts w:eastAsia="SimSun"/>
        </w:rPr>
        <w:t>Namf_Communication_NonUeN2MessageTransfer service operation</w:t>
      </w:r>
      <w:r>
        <w:tab/>
      </w:r>
      <w:r>
        <w:fldChar w:fldCharType="begin" w:fldLock="1"/>
      </w:r>
      <w:r>
        <w:instrText xml:space="preserve"> PAGEREF _Toc91154107 \h </w:instrText>
      </w:r>
      <w:r>
        <w:fldChar w:fldCharType="separate"/>
      </w:r>
      <w:r>
        <w:t>545</w:t>
      </w:r>
      <w:r>
        <w:fldChar w:fldCharType="end"/>
      </w:r>
    </w:p>
    <w:p w14:paraId="2D774B4A" w14:textId="467334C6" w:rsidR="005E4458" w:rsidRDefault="005E4458">
      <w:pPr>
        <w:pStyle w:val="TOC5"/>
        <w:rPr>
          <w:rFonts w:asciiTheme="minorHAnsi" w:eastAsiaTheme="minorEastAsia" w:hAnsiTheme="minorHAnsi" w:cstheme="minorBidi"/>
          <w:sz w:val="22"/>
          <w:szCs w:val="22"/>
          <w:lang w:eastAsia="en-GB"/>
        </w:rPr>
      </w:pPr>
      <w:r w:rsidRPr="00526FE5">
        <w:rPr>
          <w:rFonts w:eastAsia="SimSun"/>
        </w:rPr>
        <w:t>5.2.2.2.18</w:t>
      </w:r>
      <w:r>
        <w:rPr>
          <w:rFonts w:asciiTheme="minorHAnsi" w:eastAsiaTheme="minorEastAsia" w:hAnsiTheme="minorHAnsi" w:cstheme="minorBidi"/>
          <w:sz w:val="22"/>
          <w:szCs w:val="22"/>
          <w:lang w:eastAsia="en-GB"/>
        </w:rPr>
        <w:tab/>
      </w:r>
      <w:r w:rsidRPr="00526FE5">
        <w:rPr>
          <w:rFonts w:eastAsia="SimSun"/>
        </w:rPr>
        <w:t>Namf_Communication_NonUeN2InfoSubscribe service operation</w:t>
      </w:r>
      <w:r>
        <w:tab/>
      </w:r>
      <w:r>
        <w:fldChar w:fldCharType="begin" w:fldLock="1"/>
      </w:r>
      <w:r>
        <w:instrText xml:space="preserve"> PAGEREF _Toc91154108 \h </w:instrText>
      </w:r>
      <w:r>
        <w:fldChar w:fldCharType="separate"/>
      </w:r>
      <w:r>
        <w:t>545</w:t>
      </w:r>
      <w:r>
        <w:fldChar w:fldCharType="end"/>
      </w:r>
    </w:p>
    <w:p w14:paraId="54902BAD" w14:textId="02A7BB99" w:rsidR="005E4458" w:rsidRDefault="005E4458">
      <w:pPr>
        <w:pStyle w:val="TOC5"/>
        <w:rPr>
          <w:rFonts w:asciiTheme="minorHAnsi" w:eastAsiaTheme="minorEastAsia" w:hAnsiTheme="minorHAnsi" w:cstheme="minorBidi"/>
          <w:sz w:val="22"/>
          <w:szCs w:val="22"/>
          <w:lang w:eastAsia="en-GB"/>
        </w:rPr>
      </w:pPr>
      <w:r w:rsidRPr="00526FE5">
        <w:rPr>
          <w:rFonts w:eastAsia="SimSun"/>
        </w:rPr>
        <w:t>5.2.2.2.19</w:t>
      </w:r>
      <w:r>
        <w:rPr>
          <w:rFonts w:asciiTheme="minorHAnsi" w:eastAsiaTheme="minorEastAsia" w:hAnsiTheme="minorHAnsi" w:cstheme="minorBidi"/>
          <w:sz w:val="22"/>
          <w:szCs w:val="22"/>
          <w:lang w:eastAsia="en-GB"/>
        </w:rPr>
        <w:tab/>
      </w:r>
      <w:r w:rsidRPr="00526FE5">
        <w:rPr>
          <w:rFonts w:eastAsia="SimSun"/>
        </w:rPr>
        <w:t>Namf_Communication_NonUeN2InfoUnSubscribe service operation</w:t>
      </w:r>
      <w:r>
        <w:tab/>
      </w:r>
      <w:r>
        <w:fldChar w:fldCharType="begin" w:fldLock="1"/>
      </w:r>
      <w:r>
        <w:instrText xml:space="preserve"> PAGEREF _Toc91154109 \h </w:instrText>
      </w:r>
      <w:r>
        <w:fldChar w:fldCharType="separate"/>
      </w:r>
      <w:r>
        <w:t>546</w:t>
      </w:r>
      <w:r>
        <w:fldChar w:fldCharType="end"/>
      </w:r>
    </w:p>
    <w:p w14:paraId="39E864DD" w14:textId="3794F7ED" w:rsidR="005E4458" w:rsidRDefault="005E4458">
      <w:pPr>
        <w:pStyle w:val="TOC5"/>
        <w:rPr>
          <w:rFonts w:asciiTheme="minorHAnsi" w:eastAsiaTheme="minorEastAsia" w:hAnsiTheme="minorHAnsi" w:cstheme="minorBidi"/>
          <w:sz w:val="22"/>
          <w:szCs w:val="22"/>
          <w:lang w:eastAsia="en-GB"/>
        </w:rPr>
      </w:pPr>
      <w:r w:rsidRPr="00526FE5">
        <w:rPr>
          <w:rFonts w:eastAsia="SimSun"/>
        </w:rPr>
        <w:t>5.2.2.2.20</w:t>
      </w:r>
      <w:r>
        <w:rPr>
          <w:rFonts w:asciiTheme="minorHAnsi" w:eastAsiaTheme="minorEastAsia" w:hAnsiTheme="minorHAnsi" w:cstheme="minorBidi"/>
          <w:sz w:val="22"/>
          <w:szCs w:val="22"/>
          <w:lang w:eastAsia="en-GB"/>
        </w:rPr>
        <w:tab/>
      </w:r>
      <w:r w:rsidRPr="00526FE5">
        <w:rPr>
          <w:rFonts w:eastAsia="SimSun"/>
        </w:rPr>
        <w:t>Namf_Communication_NonUeN2InfoNotify service operation</w:t>
      </w:r>
      <w:r>
        <w:tab/>
      </w:r>
      <w:r>
        <w:fldChar w:fldCharType="begin" w:fldLock="1"/>
      </w:r>
      <w:r>
        <w:instrText xml:space="preserve"> PAGEREF _Toc91154110 \h </w:instrText>
      </w:r>
      <w:r>
        <w:fldChar w:fldCharType="separate"/>
      </w:r>
      <w:r>
        <w:t>546</w:t>
      </w:r>
      <w:r>
        <w:fldChar w:fldCharType="end"/>
      </w:r>
    </w:p>
    <w:p w14:paraId="23724409" w14:textId="3CA7C940" w:rsidR="005E4458" w:rsidRDefault="005E4458">
      <w:pPr>
        <w:pStyle w:val="TOC5"/>
        <w:rPr>
          <w:rFonts w:asciiTheme="minorHAnsi" w:eastAsiaTheme="minorEastAsia" w:hAnsiTheme="minorHAnsi" w:cstheme="minorBidi"/>
          <w:sz w:val="22"/>
          <w:szCs w:val="22"/>
          <w:lang w:eastAsia="en-GB"/>
        </w:rPr>
      </w:pPr>
      <w:r w:rsidRPr="00526FE5">
        <w:rPr>
          <w:rFonts w:eastAsia="SimSun"/>
        </w:rPr>
        <w:t>5.2.2.2.21</w:t>
      </w:r>
      <w:r>
        <w:rPr>
          <w:rFonts w:asciiTheme="minorHAnsi" w:eastAsiaTheme="minorEastAsia" w:hAnsiTheme="minorHAnsi" w:cstheme="minorBidi"/>
          <w:sz w:val="22"/>
          <w:szCs w:val="22"/>
          <w:lang w:eastAsia="en-GB"/>
        </w:rPr>
        <w:tab/>
      </w:r>
      <w:r w:rsidRPr="00526FE5">
        <w:rPr>
          <w:rFonts w:eastAsia="SimSun"/>
        </w:rPr>
        <w:t>Namf_Communication_RelocateUEContext service operation</w:t>
      </w:r>
      <w:r>
        <w:tab/>
      </w:r>
      <w:r>
        <w:fldChar w:fldCharType="begin" w:fldLock="1"/>
      </w:r>
      <w:r>
        <w:instrText xml:space="preserve"> PAGEREF _Toc91154111 \h </w:instrText>
      </w:r>
      <w:r>
        <w:fldChar w:fldCharType="separate"/>
      </w:r>
      <w:r>
        <w:t>546</w:t>
      </w:r>
      <w:r>
        <w:fldChar w:fldCharType="end"/>
      </w:r>
    </w:p>
    <w:p w14:paraId="71A8C743" w14:textId="7DDE9AA7" w:rsidR="005E4458" w:rsidRDefault="005E4458">
      <w:pPr>
        <w:pStyle w:val="TOC5"/>
        <w:rPr>
          <w:rFonts w:asciiTheme="minorHAnsi" w:eastAsiaTheme="minorEastAsia" w:hAnsiTheme="minorHAnsi" w:cstheme="minorBidi"/>
          <w:sz w:val="22"/>
          <w:szCs w:val="22"/>
          <w:lang w:eastAsia="en-GB"/>
        </w:rPr>
      </w:pPr>
      <w:r w:rsidRPr="00526FE5">
        <w:rPr>
          <w:rFonts w:eastAsia="SimSun"/>
        </w:rPr>
        <w:t>5.2.2.2.22</w:t>
      </w:r>
      <w:r>
        <w:rPr>
          <w:rFonts w:asciiTheme="minorHAnsi" w:eastAsiaTheme="minorEastAsia" w:hAnsiTheme="minorHAnsi" w:cstheme="minorBidi"/>
          <w:sz w:val="22"/>
          <w:szCs w:val="22"/>
          <w:lang w:eastAsia="en-GB"/>
        </w:rPr>
        <w:tab/>
      </w:r>
      <w:r w:rsidRPr="00526FE5">
        <w:rPr>
          <w:rFonts w:eastAsia="SimSun"/>
        </w:rPr>
        <w:t>Namf_Communication_CancelRelocateUEContext service operation</w:t>
      </w:r>
      <w:r>
        <w:tab/>
      </w:r>
      <w:r>
        <w:fldChar w:fldCharType="begin" w:fldLock="1"/>
      </w:r>
      <w:r>
        <w:instrText xml:space="preserve"> PAGEREF _Toc91154112 \h </w:instrText>
      </w:r>
      <w:r>
        <w:fldChar w:fldCharType="separate"/>
      </w:r>
      <w:r>
        <w:t>546</w:t>
      </w:r>
      <w:r>
        <w:fldChar w:fldCharType="end"/>
      </w:r>
    </w:p>
    <w:p w14:paraId="72F145CE" w14:textId="7CA73741" w:rsidR="005E4458" w:rsidRDefault="005E4458">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_Toc91154113 \h </w:instrText>
      </w:r>
      <w:r>
        <w:fldChar w:fldCharType="separate"/>
      </w:r>
      <w:r>
        <w:t>547</w:t>
      </w:r>
      <w:r>
        <w:fldChar w:fldCharType="end"/>
      </w:r>
    </w:p>
    <w:p w14:paraId="2D0FE267" w14:textId="3771D38E" w:rsidR="005E4458" w:rsidRDefault="005E4458">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_Toc91154114 \h </w:instrText>
      </w:r>
      <w:r>
        <w:fldChar w:fldCharType="separate"/>
      </w:r>
      <w:r>
        <w:t>547</w:t>
      </w:r>
      <w:r>
        <w:fldChar w:fldCharType="end"/>
      </w:r>
    </w:p>
    <w:p w14:paraId="556D58EA" w14:textId="0BCC0B06" w:rsidR="005E4458" w:rsidRDefault="005E4458">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_Toc91154115 \h </w:instrText>
      </w:r>
      <w:r>
        <w:fldChar w:fldCharType="separate"/>
      </w:r>
      <w:r>
        <w:t>548</w:t>
      </w:r>
      <w:r>
        <w:fldChar w:fldCharType="end"/>
      </w:r>
    </w:p>
    <w:p w14:paraId="5EF8FE7E" w14:textId="17BD998B" w:rsidR="005E4458" w:rsidRDefault="005E4458">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_Toc91154116 \h </w:instrText>
      </w:r>
      <w:r>
        <w:fldChar w:fldCharType="separate"/>
      </w:r>
      <w:r>
        <w:t>549</w:t>
      </w:r>
      <w:r>
        <w:fldChar w:fldCharType="end"/>
      </w:r>
    </w:p>
    <w:p w14:paraId="114820C9" w14:textId="76EA602A" w:rsidR="005E4458" w:rsidRDefault="005E4458">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_Toc91154117 \h </w:instrText>
      </w:r>
      <w:r>
        <w:fldChar w:fldCharType="separate"/>
      </w:r>
      <w:r>
        <w:t>549</w:t>
      </w:r>
      <w:r>
        <w:fldChar w:fldCharType="end"/>
      </w:r>
    </w:p>
    <w:p w14:paraId="171E7FE9" w14:textId="77D8171D" w:rsidR="005E4458" w:rsidRDefault="005E4458">
      <w:pPr>
        <w:pStyle w:val="TOC4"/>
        <w:rPr>
          <w:rFonts w:asciiTheme="minorHAnsi" w:eastAsiaTheme="minorEastAsia" w:hAnsiTheme="minorHAnsi" w:cstheme="minorBidi"/>
          <w:sz w:val="22"/>
          <w:szCs w:val="22"/>
          <w:lang w:eastAsia="en-GB"/>
        </w:rPr>
      </w:pPr>
      <w:r w:rsidRPr="00526FE5">
        <w:rPr>
          <w:rFonts w:eastAsia="SimSun"/>
          <w:lang w:eastAsia="zh-CN"/>
        </w:rPr>
        <w:t>5.2.2.4</w:t>
      </w:r>
      <w:r>
        <w:rPr>
          <w:rFonts w:asciiTheme="minorHAnsi" w:eastAsiaTheme="minorEastAsia" w:hAnsiTheme="minorHAnsi" w:cstheme="minorBidi"/>
          <w:sz w:val="22"/>
          <w:szCs w:val="22"/>
          <w:lang w:eastAsia="en-GB"/>
        </w:rPr>
        <w:tab/>
      </w:r>
      <w:r w:rsidRPr="00526FE5">
        <w:rPr>
          <w:rFonts w:eastAsia="SimSun"/>
          <w:lang w:eastAsia="zh-CN"/>
        </w:rPr>
        <w:t>Namf_</w:t>
      </w:r>
      <w:r w:rsidRPr="00526FE5">
        <w:rPr>
          <w:rFonts w:eastAsia="SimSun"/>
        </w:rPr>
        <w:t>MT</w:t>
      </w:r>
      <w:r w:rsidRPr="00526FE5">
        <w:rPr>
          <w:rFonts w:eastAsia="SimSun"/>
          <w:lang w:eastAsia="zh-CN"/>
        </w:rPr>
        <w:t xml:space="preserve"> service</w:t>
      </w:r>
      <w:r>
        <w:tab/>
      </w:r>
      <w:r>
        <w:fldChar w:fldCharType="begin" w:fldLock="1"/>
      </w:r>
      <w:r>
        <w:instrText xml:space="preserve"> PAGEREF _Toc91154118 \h </w:instrText>
      </w:r>
      <w:r>
        <w:fldChar w:fldCharType="separate"/>
      </w:r>
      <w:r>
        <w:t>550</w:t>
      </w:r>
      <w:r>
        <w:fldChar w:fldCharType="end"/>
      </w:r>
    </w:p>
    <w:p w14:paraId="081DCCAA" w14:textId="3682C869" w:rsidR="005E4458" w:rsidRDefault="005E4458">
      <w:pPr>
        <w:pStyle w:val="TOC5"/>
        <w:rPr>
          <w:rFonts w:asciiTheme="minorHAnsi" w:eastAsiaTheme="minorEastAsia" w:hAnsiTheme="minorHAnsi" w:cstheme="minorBidi"/>
          <w:sz w:val="22"/>
          <w:szCs w:val="22"/>
          <w:lang w:eastAsia="en-GB"/>
        </w:rPr>
      </w:pPr>
      <w:r w:rsidRPr="00526FE5">
        <w:rPr>
          <w:rFonts w:eastAsia="SimSun"/>
        </w:rPr>
        <w:t>5.2.2.4.1</w:t>
      </w:r>
      <w:r>
        <w:rPr>
          <w:rFonts w:asciiTheme="minorHAnsi" w:eastAsiaTheme="minorEastAsia" w:hAnsiTheme="minorHAnsi" w:cstheme="minorBidi"/>
          <w:sz w:val="22"/>
          <w:szCs w:val="22"/>
          <w:lang w:eastAsia="en-GB"/>
        </w:rPr>
        <w:tab/>
      </w:r>
      <w:r w:rsidRPr="00526FE5">
        <w:rPr>
          <w:rFonts w:eastAsia="SimSun"/>
        </w:rPr>
        <w:t>General</w:t>
      </w:r>
      <w:r>
        <w:tab/>
      </w:r>
      <w:r>
        <w:fldChar w:fldCharType="begin" w:fldLock="1"/>
      </w:r>
      <w:r>
        <w:instrText xml:space="preserve"> PAGEREF _Toc91154119 \h </w:instrText>
      </w:r>
      <w:r>
        <w:fldChar w:fldCharType="separate"/>
      </w:r>
      <w:r>
        <w:t>550</w:t>
      </w:r>
      <w:r>
        <w:fldChar w:fldCharType="end"/>
      </w:r>
    </w:p>
    <w:p w14:paraId="7A414004" w14:textId="55383F1A"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5.2.2.4.2</w:t>
      </w:r>
      <w:r>
        <w:rPr>
          <w:rFonts w:asciiTheme="minorHAnsi" w:eastAsiaTheme="minorEastAsia" w:hAnsiTheme="minorHAnsi" w:cstheme="minorBidi"/>
          <w:sz w:val="22"/>
          <w:szCs w:val="22"/>
          <w:lang w:eastAsia="en-GB"/>
        </w:rPr>
        <w:tab/>
      </w:r>
      <w:r w:rsidRPr="00526FE5">
        <w:rPr>
          <w:rFonts w:eastAsia="SimSun"/>
          <w:lang w:eastAsia="zh-CN"/>
        </w:rPr>
        <w:t>Namf_</w:t>
      </w:r>
      <w:r w:rsidRPr="00526FE5">
        <w:rPr>
          <w:rFonts w:eastAsia="SimSun"/>
        </w:rPr>
        <w:t>MT</w:t>
      </w:r>
      <w:r w:rsidRPr="00526FE5">
        <w:rPr>
          <w:rFonts w:eastAsia="SimSun"/>
          <w:lang w:eastAsia="zh-CN"/>
        </w:rPr>
        <w:t>_EnableUEReachability service operation</w:t>
      </w:r>
      <w:r>
        <w:tab/>
      </w:r>
      <w:r>
        <w:fldChar w:fldCharType="begin" w:fldLock="1"/>
      </w:r>
      <w:r>
        <w:instrText xml:space="preserve"> PAGEREF _Toc91154120 \h </w:instrText>
      </w:r>
      <w:r>
        <w:fldChar w:fldCharType="separate"/>
      </w:r>
      <w:r>
        <w:t>550</w:t>
      </w:r>
      <w:r>
        <w:fldChar w:fldCharType="end"/>
      </w:r>
    </w:p>
    <w:p w14:paraId="3441C460" w14:textId="75FA3907" w:rsidR="005E4458" w:rsidRDefault="005E4458">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_Toc91154121 \h </w:instrText>
      </w:r>
      <w:r>
        <w:fldChar w:fldCharType="separate"/>
      </w:r>
      <w:r>
        <w:t>550</w:t>
      </w:r>
      <w:r>
        <w:fldChar w:fldCharType="end"/>
      </w:r>
    </w:p>
    <w:p w14:paraId="5A177881" w14:textId="390EE4CE" w:rsidR="005E4458" w:rsidRDefault="005E4458">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Namf_MT_EnableGroupReachability service operation</w:t>
      </w:r>
      <w:r>
        <w:tab/>
      </w:r>
      <w:r>
        <w:fldChar w:fldCharType="begin" w:fldLock="1"/>
      </w:r>
      <w:r>
        <w:instrText xml:space="preserve"> PAGEREF _Toc91154122 \h </w:instrText>
      </w:r>
      <w:r>
        <w:fldChar w:fldCharType="separate"/>
      </w:r>
      <w:r>
        <w:t>550</w:t>
      </w:r>
      <w:r>
        <w:fldChar w:fldCharType="end"/>
      </w:r>
    </w:p>
    <w:p w14:paraId="5176E0B4" w14:textId="207E8B26" w:rsidR="005E4458" w:rsidRDefault="005E4458">
      <w:pPr>
        <w:pStyle w:val="TOC5"/>
        <w:rPr>
          <w:rFonts w:asciiTheme="minorHAnsi" w:eastAsiaTheme="minorEastAsia" w:hAnsiTheme="minorHAnsi" w:cstheme="minorBidi"/>
          <w:sz w:val="22"/>
          <w:szCs w:val="22"/>
          <w:lang w:eastAsia="en-GB"/>
        </w:rPr>
      </w:pPr>
      <w:r>
        <w:t>5.2.2.4.5</w:t>
      </w:r>
      <w:r>
        <w:rPr>
          <w:rFonts w:asciiTheme="minorHAnsi" w:eastAsiaTheme="minorEastAsia" w:hAnsiTheme="minorHAnsi" w:cstheme="minorBidi"/>
          <w:sz w:val="22"/>
          <w:szCs w:val="22"/>
          <w:lang w:eastAsia="en-GB"/>
        </w:rPr>
        <w:tab/>
      </w:r>
      <w:r>
        <w:t>Namf_MT_UEReachabilityInfoNotify</w:t>
      </w:r>
      <w:r>
        <w:tab/>
      </w:r>
      <w:r>
        <w:fldChar w:fldCharType="begin" w:fldLock="1"/>
      </w:r>
      <w:r>
        <w:instrText xml:space="preserve"> PAGEREF _Toc91154123 \h </w:instrText>
      </w:r>
      <w:r>
        <w:fldChar w:fldCharType="separate"/>
      </w:r>
      <w:r>
        <w:t>551</w:t>
      </w:r>
      <w:r>
        <w:fldChar w:fldCharType="end"/>
      </w:r>
    </w:p>
    <w:p w14:paraId="58972C2F" w14:textId="2AB6EB8E" w:rsidR="005E4458" w:rsidRDefault="005E4458">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_Toc91154124 \h </w:instrText>
      </w:r>
      <w:r>
        <w:fldChar w:fldCharType="separate"/>
      </w:r>
      <w:r>
        <w:t>551</w:t>
      </w:r>
      <w:r>
        <w:fldChar w:fldCharType="end"/>
      </w:r>
    </w:p>
    <w:p w14:paraId="3A86FC43" w14:textId="44EC1118" w:rsidR="005E4458" w:rsidRDefault="005E4458">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_Toc91154125 \h </w:instrText>
      </w:r>
      <w:r>
        <w:fldChar w:fldCharType="separate"/>
      </w:r>
      <w:r>
        <w:t>551</w:t>
      </w:r>
      <w:r>
        <w:fldChar w:fldCharType="end"/>
      </w:r>
    </w:p>
    <w:p w14:paraId="67887379" w14:textId="5C4FA848" w:rsidR="005E4458" w:rsidRDefault="005E4458">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_Toc91154126 \h </w:instrText>
      </w:r>
      <w:r>
        <w:fldChar w:fldCharType="separate"/>
      </w:r>
      <w:r>
        <w:t>551</w:t>
      </w:r>
      <w:r>
        <w:fldChar w:fldCharType="end"/>
      </w:r>
    </w:p>
    <w:p w14:paraId="78C2E0B0" w14:textId="6E60A58E" w:rsidR="005E4458" w:rsidRDefault="005E4458">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_Toc91154127 \h </w:instrText>
      </w:r>
      <w:r>
        <w:fldChar w:fldCharType="separate"/>
      </w:r>
      <w:r>
        <w:t>552</w:t>
      </w:r>
      <w:r>
        <w:fldChar w:fldCharType="end"/>
      </w:r>
    </w:p>
    <w:p w14:paraId="6732CA2E" w14:textId="7EE4DC82" w:rsidR="005E4458" w:rsidRDefault="005E4458">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_Toc91154128 \h </w:instrText>
      </w:r>
      <w:r>
        <w:fldChar w:fldCharType="separate"/>
      </w:r>
      <w:r>
        <w:t>552</w:t>
      </w:r>
      <w:r>
        <w:fldChar w:fldCharType="end"/>
      </w:r>
    </w:p>
    <w:p w14:paraId="2283257F" w14:textId="47ED3793" w:rsidR="005E4458" w:rsidRDefault="005E4458">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_Toc91154129 \h </w:instrText>
      </w:r>
      <w:r>
        <w:fldChar w:fldCharType="separate"/>
      </w:r>
      <w:r>
        <w:t>552</w:t>
      </w:r>
      <w:r>
        <w:fldChar w:fldCharType="end"/>
      </w:r>
    </w:p>
    <w:p w14:paraId="1C424A5D" w14:textId="7DE9483B" w:rsidR="005E4458" w:rsidRDefault="005E4458">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_Toc91154130 \h </w:instrText>
      </w:r>
      <w:r>
        <w:fldChar w:fldCharType="separate"/>
      </w:r>
      <w:r>
        <w:t>552</w:t>
      </w:r>
      <w:r>
        <w:fldChar w:fldCharType="end"/>
      </w:r>
    </w:p>
    <w:p w14:paraId="362B815E" w14:textId="3DE11C13" w:rsidR="005E4458" w:rsidRDefault="005E4458">
      <w:pPr>
        <w:pStyle w:val="TOC4"/>
        <w:rPr>
          <w:rFonts w:asciiTheme="minorHAnsi" w:eastAsiaTheme="minorEastAsia" w:hAnsiTheme="minorHAnsi" w:cstheme="minorBidi"/>
          <w:sz w:val="22"/>
          <w:szCs w:val="22"/>
          <w:lang w:eastAsia="en-GB"/>
        </w:rPr>
      </w:pPr>
      <w:r>
        <w:lastRenderedPageBreak/>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_Toc91154131 \h </w:instrText>
      </w:r>
      <w:r>
        <w:fldChar w:fldCharType="separate"/>
      </w:r>
      <w:r>
        <w:t>552</w:t>
      </w:r>
      <w:r>
        <w:fldChar w:fldCharType="end"/>
      </w:r>
    </w:p>
    <w:p w14:paraId="3E0EB3BD" w14:textId="06F03893" w:rsidR="005E4458" w:rsidRDefault="005E4458">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_Toc91154132 \h </w:instrText>
      </w:r>
      <w:r>
        <w:fldChar w:fldCharType="separate"/>
      </w:r>
      <w:r>
        <w:t>553</w:t>
      </w:r>
      <w:r>
        <w:fldChar w:fldCharType="end"/>
      </w:r>
    </w:p>
    <w:p w14:paraId="5512232A" w14:textId="1CCAD4EB" w:rsidR="005E4458" w:rsidRDefault="005E4458">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_Registration </w:t>
      </w:r>
      <w:r>
        <w:t>service operation</w:t>
      </w:r>
      <w:r>
        <w:tab/>
      </w:r>
      <w:r>
        <w:fldChar w:fldCharType="begin" w:fldLock="1"/>
      </w:r>
      <w:r>
        <w:instrText xml:space="preserve"> PAGEREF _Toc91154133 \h </w:instrText>
      </w:r>
      <w:r>
        <w:fldChar w:fldCharType="separate"/>
      </w:r>
      <w:r>
        <w:t>553</w:t>
      </w:r>
      <w:r>
        <w:fldChar w:fldCharType="end"/>
      </w:r>
    </w:p>
    <w:p w14:paraId="33DBE35E" w14:textId="2CEC1F19" w:rsidR="005E4458" w:rsidRDefault="005E4458">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_Toc91154134 \h </w:instrText>
      </w:r>
      <w:r>
        <w:fldChar w:fldCharType="separate"/>
      </w:r>
      <w:r>
        <w:t>554</w:t>
      </w:r>
      <w:r>
        <w:fldChar w:fldCharType="end"/>
      </w:r>
    </w:p>
    <w:p w14:paraId="15AE5036" w14:textId="7EB66041" w:rsidR="005E4458" w:rsidRDefault="005E4458">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_Toc91154135 \h </w:instrText>
      </w:r>
      <w:r>
        <w:fldChar w:fldCharType="separate"/>
      </w:r>
      <w:r>
        <w:t>554</w:t>
      </w:r>
      <w:r>
        <w:fldChar w:fldCharType="end"/>
      </w:r>
    </w:p>
    <w:p w14:paraId="5B47F0E5" w14:textId="48938D24" w:rsidR="005E4458" w:rsidRDefault="005E4458">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_Toc91154136 \h </w:instrText>
      </w:r>
      <w:r>
        <w:fldChar w:fldCharType="separate"/>
      </w:r>
      <w:r>
        <w:t>555</w:t>
      </w:r>
      <w:r>
        <w:fldChar w:fldCharType="end"/>
      </w:r>
    </w:p>
    <w:p w14:paraId="71F173C1" w14:textId="546F027C"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5.2.3.2.5</w:t>
      </w:r>
      <w:r>
        <w:rPr>
          <w:rFonts w:asciiTheme="minorHAnsi" w:eastAsiaTheme="minorEastAsia" w:hAnsiTheme="minorHAnsi" w:cstheme="minorBidi"/>
          <w:sz w:val="22"/>
          <w:szCs w:val="22"/>
          <w:lang w:eastAsia="en-GB"/>
        </w:rPr>
        <w:tab/>
      </w:r>
      <w:r w:rsidRPr="00526FE5">
        <w:rPr>
          <w:rFonts w:eastAsia="SimSun"/>
          <w:lang w:eastAsia="zh-CN"/>
        </w:rPr>
        <w:t>Nudm_</w:t>
      </w:r>
      <w:r w:rsidRPr="00526FE5">
        <w:rPr>
          <w:rFonts w:eastAsia="SimSun"/>
        </w:rPr>
        <w:t>UECM</w:t>
      </w:r>
      <w:r w:rsidRPr="00526FE5">
        <w:rPr>
          <w:rFonts w:eastAsia="SimSun"/>
          <w:lang w:eastAsia="zh-CN"/>
        </w:rPr>
        <w:t>_Update service operation</w:t>
      </w:r>
      <w:r>
        <w:tab/>
      </w:r>
      <w:r>
        <w:fldChar w:fldCharType="begin" w:fldLock="1"/>
      </w:r>
      <w:r>
        <w:instrText xml:space="preserve"> PAGEREF _Toc91154137 \h </w:instrText>
      </w:r>
      <w:r>
        <w:fldChar w:fldCharType="separate"/>
      </w:r>
      <w:r>
        <w:t>555</w:t>
      </w:r>
      <w:r>
        <w:fldChar w:fldCharType="end"/>
      </w:r>
    </w:p>
    <w:p w14:paraId="56F2A8E6" w14:textId="5B4A6486"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5.2.3.2.6</w:t>
      </w:r>
      <w:r>
        <w:rPr>
          <w:rFonts w:asciiTheme="minorHAnsi" w:eastAsiaTheme="minorEastAsia" w:hAnsiTheme="minorHAnsi" w:cstheme="minorBidi"/>
          <w:sz w:val="22"/>
          <w:szCs w:val="22"/>
          <w:lang w:eastAsia="en-GB"/>
        </w:rPr>
        <w:tab/>
      </w:r>
      <w:r w:rsidRPr="00526FE5">
        <w:rPr>
          <w:rFonts w:eastAsia="SimSun"/>
          <w:lang w:eastAsia="zh-CN"/>
        </w:rPr>
        <w:t>Nudm_UECM_PCscfRestoration service operation</w:t>
      </w:r>
      <w:r>
        <w:tab/>
      </w:r>
      <w:r>
        <w:fldChar w:fldCharType="begin" w:fldLock="1"/>
      </w:r>
      <w:r>
        <w:instrText xml:space="preserve"> PAGEREF _Toc91154138 \h </w:instrText>
      </w:r>
      <w:r>
        <w:fldChar w:fldCharType="separate"/>
      </w:r>
      <w:r>
        <w:t>555</w:t>
      </w:r>
      <w:r>
        <w:fldChar w:fldCharType="end"/>
      </w:r>
    </w:p>
    <w:p w14:paraId="36466E13" w14:textId="43E3635C" w:rsidR="005E4458" w:rsidRDefault="005E4458">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_Toc91154139 \h </w:instrText>
      </w:r>
      <w:r>
        <w:fldChar w:fldCharType="separate"/>
      </w:r>
      <w:r>
        <w:t>556</w:t>
      </w:r>
      <w:r>
        <w:fldChar w:fldCharType="end"/>
      </w:r>
    </w:p>
    <w:p w14:paraId="46F9A5AB" w14:textId="71BCE4C0" w:rsidR="005E4458" w:rsidRDefault="005E4458">
      <w:pPr>
        <w:pStyle w:val="TOC5"/>
        <w:rPr>
          <w:rFonts w:asciiTheme="minorHAnsi" w:eastAsiaTheme="minorEastAsia" w:hAnsiTheme="minorHAnsi" w:cstheme="minorBidi"/>
          <w:sz w:val="22"/>
          <w:szCs w:val="22"/>
          <w:lang w:eastAsia="en-GB"/>
        </w:rPr>
      </w:pPr>
      <w:r w:rsidRPr="00526FE5">
        <w:rPr>
          <w:rFonts w:eastAsia="Malgun Gothic"/>
        </w:rPr>
        <w:t>5.2.3.3.1</w:t>
      </w:r>
      <w:r>
        <w:rPr>
          <w:rFonts w:asciiTheme="minorHAnsi" w:eastAsiaTheme="minorEastAsia" w:hAnsiTheme="minorHAnsi" w:cstheme="minorBidi"/>
          <w:sz w:val="22"/>
          <w:szCs w:val="22"/>
          <w:lang w:eastAsia="en-GB"/>
        </w:rPr>
        <w:tab/>
      </w:r>
      <w:r w:rsidRPr="00526FE5">
        <w:rPr>
          <w:rFonts w:eastAsia="Malgun Gothic"/>
        </w:rPr>
        <w:t>General</w:t>
      </w:r>
      <w:r>
        <w:tab/>
      </w:r>
      <w:r>
        <w:fldChar w:fldCharType="begin" w:fldLock="1"/>
      </w:r>
      <w:r>
        <w:instrText xml:space="preserve"> PAGEREF _Toc91154140 \h </w:instrText>
      </w:r>
      <w:r>
        <w:fldChar w:fldCharType="separate"/>
      </w:r>
      <w:r>
        <w:t>556</w:t>
      </w:r>
      <w:r>
        <w:fldChar w:fldCharType="end"/>
      </w:r>
    </w:p>
    <w:p w14:paraId="725577FF" w14:textId="0B576376" w:rsidR="005E4458" w:rsidRDefault="005E4458">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_Toc91154141 \h </w:instrText>
      </w:r>
      <w:r>
        <w:fldChar w:fldCharType="separate"/>
      </w:r>
      <w:r>
        <w:t>564</w:t>
      </w:r>
      <w:r>
        <w:fldChar w:fldCharType="end"/>
      </w:r>
    </w:p>
    <w:p w14:paraId="53E95A89" w14:textId="3E1EC813" w:rsidR="005E4458" w:rsidRDefault="005E4458">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_Toc91154142 \h </w:instrText>
      </w:r>
      <w:r>
        <w:fldChar w:fldCharType="separate"/>
      </w:r>
      <w:r>
        <w:t>565</w:t>
      </w:r>
      <w:r>
        <w:fldChar w:fldCharType="end"/>
      </w:r>
    </w:p>
    <w:p w14:paraId="3A431F00" w14:textId="21874E8F" w:rsidR="005E4458" w:rsidRDefault="005E4458">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_Toc91154143 \h </w:instrText>
      </w:r>
      <w:r>
        <w:fldChar w:fldCharType="separate"/>
      </w:r>
      <w:r>
        <w:t>565</w:t>
      </w:r>
      <w:r>
        <w:fldChar w:fldCharType="end"/>
      </w:r>
    </w:p>
    <w:p w14:paraId="3C0905B0" w14:textId="23DC45CD" w:rsidR="005E4458" w:rsidRDefault="005E4458">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_Toc91154144 \h </w:instrText>
      </w:r>
      <w:r>
        <w:fldChar w:fldCharType="separate"/>
      </w:r>
      <w:r>
        <w:t>566</w:t>
      </w:r>
      <w:r>
        <w:fldChar w:fldCharType="end"/>
      </w:r>
    </w:p>
    <w:p w14:paraId="412BFDBD" w14:textId="4DD98C3E" w:rsidR="005E4458" w:rsidRDefault="005E4458">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_Toc91154145 \h </w:instrText>
      </w:r>
      <w:r>
        <w:fldChar w:fldCharType="separate"/>
      </w:r>
      <w:r>
        <w:t>566</w:t>
      </w:r>
      <w:r>
        <w:fldChar w:fldCharType="end"/>
      </w:r>
    </w:p>
    <w:p w14:paraId="4FB21C78" w14:textId="068F7DAC" w:rsidR="005E4458" w:rsidRDefault="005E4458">
      <w:pPr>
        <w:pStyle w:val="TOC5"/>
        <w:rPr>
          <w:rFonts w:asciiTheme="minorHAnsi" w:eastAsiaTheme="minorEastAsia" w:hAnsiTheme="minorHAnsi" w:cstheme="minorBidi"/>
          <w:sz w:val="22"/>
          <w:szCs w:val="22"/>
          <w:lang w:eastAsia="en-GB"/>
        </w:rPr>
      </w:pPr>
      <w:r>
        <w:rPr>
          <w:lang w:eastAsia="zh-CN"/>
        </w:rPr>
        <w:t>5.2.3.3.7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_Toc91154146 \h </w:instrText>
      </w:r>
      <w:r>
        <w:fldChar w:fldCharType="separate"/>
      </w:r>
      <w:r>
        <w:t>566</w:t>
      </w:r>
      <w:r>
        <w:fldChar w:fldCharType="end"/>
      </w:r>
    </w:p>
    <w:p w14:paraId="7EFAF524" w14:textId="67C87E96" w:rsidR="005E4458" w:rsidRDefault="005E4458">
      <w:pPr>
        <w:pStyle w:val="TOC5"/>
        <w:rPr>
          <w:rFonts w:asciiTheme="minorHAnsi" w:eastAsiaTheme="minorEastAsia" w:hAnsiTheme="minorHAnsi" w:cstheme="minorBidi"/>
          <w:sz w:val="22"/>
          <w:szCs w:val="22"/>
          <w:lang w:eastAsia="en-GB"/>
        </w:rPr>
      </w:pPr>
      <w:r>
        <w:rPr>
          <w:lang w:eastAsia="zh-CN"/>
        </w:rPr>
        <w:t>5.2.3.3.8</w:t>
      </w:r>
      <w:r>
        <w:rPr>
          <w:rFonts w:asciiTheme="minorHAnsi" w:eastAsiaTheme="minorEastAsia" w:hAnsiTheme="minorHAnsi" w:cstheme="minorBidi"/>
          <w:sz w:val="22"/>
          <w:szCs w:val="22"/>
          <w:lang w:eastAsia="en-GB"/>
        </w:rPr>
        <w:tab/>
      </w:r>
      <w:r>
        <w:rPr>
          <w:lang w:eastAsia="zh-CN"/>
        </w:rPr>
        <w:t>Nudm_SDM_ModifySubscription service operation</w:t>
      </w:r>
      <w:r>
        <w:tab/>
      </w:r>
      <w:r>
        <w:fldChar w:fldCharType="begin" w:fldLock="1"/>
      </w:r>
      <w:r>
        <w:instrText xml:space="preserve"> PAGEREF _Toc91154147 \h </w:instrText>
      </w:r>
      <w:r>
        <w:fldChar w:fldCharType="separate"/>
      </w:r>
      <w:r>
        <w:t>566</w:t>
      </w:r>
      <w:r>
        <w:fldChar w:fldCharType="end"/>
      </w:r>
    </w:p>
    <w:p w14:paraId="7C9B6634" w14:textId="027C8064" w:rsidR="005E4458" w:rsidRDefault="005E4458">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_Toc91154148 \h </w:instrText>
      </w:r>
      <w:r>
        <w:fldChar w:fldCharType="separate"/>
      </w:r>
      <w:r>
        <w:t>567</w:t>
      </w:r>
      <w:r>
        <w:fldChar w:fldCharType="end"/>
      </w:r>
    </w:p>
    <w:p w14:paraId="70ACCA1B" w14:textId="26A03278" w:rsidR="005E4458" w:rsidRDefault="005E4458">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_Toc91154149 \h </w:instrText>
      </w:r>
      <w:r>
        <w:fldChar w:fldCharType="separate"/>
      </w:r>
      <w:r>
        <w:t>567</w:t>
      </w:r>
      <w:r>
        <w:fldChar w:fldCharType="end"/>
      </w:r>
    </w:p>
    <w:p w14:paraId="2FD25955" w14:textId="0DE604D3" w:rsidR="005E4458" w:rsidRDefault="005E4458">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_Toc91154150 \h </w:instrText>
      </w:r>
      <w:r>
        <w:fldChar w:fldCharType="separate"/>
      </w:r>
      <w:r>
        <w:t>567</w:t>
      </w:r>
      <w:r>
        <w:fldChar w:fldCharType="end"/>
      </w:r>
    </w:p>
    <w:p w14:paraId="33B9DE88" w14:textId="29AA80B4" w:rsidR="005E4458" w:rsidRDefault="005E4458">
      <w:pPr>
        <w:pStyle w:val="TOC5"/>
        <w:rPr>
          <w:rFonts w:asciiTheme="minorHAnsi" w:eastAsiaTheme="minorEastAsia" w:hAnsiTheme="minorHAnsi" w:cstheme="minorBidi"/>
          <w:sz w:val="22"/>
          <w:szCs w:val="22"/>
          <w:lang w:eastAsia="en-GB"/>
        </w:rPr>
      </w:pPr>
      <w:r w:rsidRPr="00526FE5">
        <w:rPr>
          <w:rFonts w:eastAsia="SimSun"/>
        </w:rPr>
        <w:t>5.2.3.4.3</w:t>
      </w:r>
      <w:r>
        <w:rPr>
          <w:rFonts w:asciiTheme="minorHAnsi" w:eastAsiaTheme="minorEastAsia" w:hAnsiTheme="minorHAnsi" w:cstheme="minorBidi"/>
          <w:sz w:val="22"/>
          <w:szCs w:val="22"/>
          <w:lang w:eastAsia="en-GB"/>
        </w:rPr>
        <w:tab/>
      </w:r>
      <w:r w:rsidRPr="00526FE5">
        <w:rPr>
          <w:rFonts w:eastAsia="SimSun"/>
        </w:rPr>
        <w:t>Nudm_UEAuthentication_ResultConfirmation service operation</w:t>
      </w:r>
      <w:r>
        <w:tab/>
      </w:r>
      <w:r>
        <w:fldChar w:fldCharType="begin" w:fldLock="1"/>
      </w:r>
      <w:r>
        <w:instrText xml:space="preserve"> PAGEREF _Toc91154151 \h </w:instrText>
      </w:r>
      <w:r>
        <w:fldChar w:fldCharType="separate"/>
      </w:r>
      <w:r>
        <w:t>567</w:t>
      </w:r>
      <w:r>
        <w:fldChar w:fldCharType="end"/>
      </w:r>
    </w:p>
    <w:p w14:paraId="7C9ADA46" w14:textId="521A22AB" w:rsidR="005E4458" w:rsidRDefault="005E4458">
      <w:pPr>
        <w:pStyle w:val="TOC4"/>
        <w:rPr>
          <w:rFonts w:asciiTheme="minorHAnsi" w:eastAsiaTheme="minorEastAsia" w:hAnsiTheme="minorHAnsi" w:cstheme="minorBidi"/>
          <w:sz w:val="22"/>
          <w:szCs w:val="22"/>
          <w:lang w:eastAsia="en-GB"/>
        </w:rPr>
      </w:pPr>
      <w:r w:rsidRPr="00526FE5">
        <w:rPr>
          <w:rFonts w:eastAsia="SimSun"/>
        </w:rPr>
        <w:t>5.2.3.5</w:t>
      </w:r>
      <w:r>
        <w:rPr>
          <w:rFonts w:asciiTheme="minorHAnsi" w:eastAsiaTheme="minorEastAsia" w:hAnsiTheme="minorHAnsi" w:cstheme="minorBidi"/>
          <w:sz w:val="22"/>
          <w:szCs w:val="22"/>
          <w:lang w:eastAsia="en-GB"/>
        </w:rPr>
        <w:tab/>
      </w:r>
      <w:r w:rsidRPr="00526FE5">
        <w:rPr>
          <w:rFonts w:eastAsia="SimSun"/>
        </w:rPr>
        <w:t>Nudm_EventExposure</w:t>
      </w:r>
      <w:r w:rsidRPr="00526FE5">
        <w:rPr>
          <w:rFonts w:eastAsia="SimSun"/>
          <w:lang w:eastAsia="zh-CN"/>
        </w:rPr>
        <w:t xml:space="preserve"> service</w:t>
      </w:r>
      <w:r>
        <w:tab/>
      </w:r>
      <w:r>
        <w:fldChar w:fldCharType="begin" w:fldLock="1"/>
      </w:r>
      <w:r>
        <w:instrText xml:space="preserve"> PAGEREF _Toc91154152 \h </w:instrText>
      </w:r>
      <w:r>
        <w:fldChar w:fldCharType="separate"/>
      </w:r>
      <w:r>
        <w:t>567</w:t>
      </w:r>
      <w:r>
        <w:fldChar w:fldCharType="end"/>
      </w:r>
    </w:p>
    <w:p w14:paraId="5BB4AB96" w14:textId="4EE5FD66"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5.2.3.5.1</w:t>
      </w:r>
      <w:r>
        <w:rPr>
          <w:rFonts w:asciiTheme="minorHAnsi" w:eastAsiaTheme="minorEastAsia" w:hAnsiTheme="minorHAnsi" w:cstheme="minorBidi"/>
          <w:sz w:val="22"/>
          <w:szCs w:val="22"/>
          <w:lang w:eastAsia="en-GB"/>
        </w:rPr>
        <w:tab/>
      </w:r>
      <w:r w:rsidRPr="00526FE5">
        <w:rPr>
          <w:rFonts w:eastAsia="SimSun"/>
          <w:lang w:eastAsia="zh-CN"/>
        </w:rPr>
        <w:t>General</w:t>
      </w:r>
      <w:r>
        <w:tab/>
      </w:r>
      <w:r>
        <w:fldChar w:fldCharType="begin" w:fldLock="1"/>
      </w:r>
      <w:r>
        <w:instrText xml:space="preserve"> PAGEREF _Toc91154153 \h </w:instrText>
      </w:r>
      <w:r>
        <w:fldChar w:fldCharType="separate"/>
      </w:r>
      <w:r>
        <w:t>567</w:t>
      </w:r>
      <w:r>
        <w:fldChar w:fldCharType="end"/>
      </w:r>
    </w:p>
    <w:p w14:paraId="3D277295" w14:textId="6A13D783"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5.2.3.5.2</w:t>
      </w:r>
      <w:r>
        <w:rPr>
          <w:rFonts w:asciiTheme="minorHAnsi" w:eastAsiaTheme="minorEastAsia" w:hAnsiTheme="minorHAnsi" w:cstheme="minorBidi"/>
          <w:sz w:val="22"/>
          <w:szCs w:val="22"/>
          <w:lang w:eastAsia="en-GB"/>
        </w:rPr>
        <w:tab/>
      </w:r>
      <w:r w:rsidRPr="00526FE5">
        <w:rPr>
          <w:rFonts w:eastAsia="SimSun"/>
          <w:lang w:eastAsia="zh-CN"/>
        </w:rPr>
        <w:t xml:space="preserve">Nudm_EventExposure_Subscribe </w:t>
      </w:r>
      <w:r>
        <w:rPr>
          <w:lang w:eastAsia="zh-CN"/>
        </w:rPr>
        <w:t>service operation</w:t>
      </w:r>
      <w:r>
        <w:tab/>
      </w:r>
      <w:r>
        <w:fldChar w:fldCharType="begin" w:fldLock="1"/>
      </w:r>
      <w:r>
        <w:instrText xml:space="preserve"> PAGEREF _Toc91154154 \h </w:instrText>
      </w:r>
      <w:r>
        <w:fldChar w:fldCharType="separate"/>
      </w:r>
      <w:r>
        <w:t>567</w:t>
      </w:r>
      <w:r>
        <w:fldChar w:fldCharType="end"/>
      </w:r>
    </w:p>
    <w:p w14:paraId="2D6396D8" w14:textId="198CA059"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5.2.3.5.3</w:t>
      </w:r>
      <w:r>
        <w:rPr>
          <w:rFonts w:asciiTheme="minorHAnsi" w:eastAsiaTheme="minorEastAsia" w:hAnsiTheme="minorHAnsi" w:cstheme="minorBidi"/>
          <w:sz w:val="22"/>
          <w:szCs w:val="22"/>
          <w:lang w:eastAsia="en-GB"/>
        </w:rPr>
        <w:tab/>
      </w:r>
      <w:r w:rsidRPr="00526FE5">
        <w:rPr>
          <w:rFonts w:eastAsia="SimSun"/>
          <w:lang w:eastAsia="zh-CN"/>
        </w:rPr>
        <w:t xml:space="preserve">Nudm_EventExposure_Unsubscribe </w:t>
      </w:r>
      <w:r>
        <w:rPr>
          <w:lang w:eastAsia="zh-CN"/>
        </w:rPr>
        <w:t>service operation</w:t>
      </w:r>
      <w:r>
        <w:tab/>
      </w:r>
      <w:r>
        <w:fldChar w:fldCharType="begin" w:fldLock="1"/>
      </w:r>
      <w:r>
        <w:instrText xml:space="preserve"> PAGEREF _Toc91154155 \h </w:instrText>
      </w:r>
      <w:r>
        <w:fldChar w:fldCharType="separate"/>
      </w:r>
      <w:r>
        <w:t>567</w:t>
      </w:r>
      <w:r>
        <w:fldChar w:fldCharType="end"/>
      </w:r>
    </w:p>
    <w:p w14:paraId="609EB8B4" w14:textId="67BB4BD3"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5.2.3.5.4</w:t>
      </w:r>
      <w:r>
        <w:rPr>
          <w:rFonts w:asciiTheme="minorHAnsi" w:eastAsiaTheme="minorEastAsia" w:hAnsiTheme="minorHAnsi" w:cstheme="minorBidi"/>
          <w:sz w:val="22"/>
          <w:szCs w:val="22"/>
          <w:lang w:eastAsia="en-GB"/>
        </w:rPr>
        <w:tab/>
      </w:r>
      <w:r w:rsidRPr="00526FE5">
        <w:rPr>
          <w:rFonts w:eastAsia="SimSun"/>
          <w:lang w:eastAsia="zh-CN"/>
        </w:rPr>
        <w:t xml:space="preserve">Nudm_EventExposure_Notify </w:t>
      </w:r>
      <w:r>
        <w:rPr>
          <w:lang w:eastAsia="zh-CN"/>
        </w:rPr>
        <w:t>service operation</w:t>
      </w:r>
      <w:r>
        <w:tab/>
      </w:r>
      <w:r>
        <w:fldChar w:fldCharType="begin" w:fldLock="1"/>
      </w:r>
      <w:r>
        <w:instrText xml:space="preserve"> PAGEREF _Toc91154156 \h </w:instrText>
      </w:r>
      <w:r>
        <w:fldChar w:fldCharType="separate"/>
      </w:r>
      <w:r>
        <w:t>568</w:t>
      </w:r>
      <w:r>
        <w:fldChar w:fldCharType="end"/>
      </w:r>
    </w:p>
    <w:p w14:paraId="4420C23C" w14:textId="1A7801DF"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5.2.3.5.5</w:t>
      </w:r>
      <w:r>
        <w:rPr>
          <w:rFonts w:asciiTheme="minorHAnsi" w:eastAsiaTheme="minorEastAsia" w:hAnsiTheme="minorHAnsi" w:cstheme="minorBidi"/>
          <w:sz w:val="22"/>
          <w:szCs w:val="22"/>
          <w:lang w:eastAsia="en-GB"/>
        </w:rPr>
        <w:tab/>
      </w:r>
      <w:r w:rsidRPr="00526FE5">
        <w:rPr>
          <w:rFonts w:eastAsia="SimSun"/>
          <w:lang w:eastAsia="zh-CN"/>
        </w:rPr>
        <w:t>Nudm_EventExposure_ModifySubscription service operation</w:t>
      </w:r>
      <w:r>
        <w:tab/>
      </w:r>
      <w:r>
        <w:fldChar w:fldCharType="begin" w:fldLock="1"/>
      </w:r>
      <w:r>
        <w:instrText xml:space="preserve"> PAGEREF _Toc91154157 \h </w:instrText>
      </w:r>
      <w:r>
        <w:fldChar w:fldCharType="separate"/>
      </w:r>
      <w:r>
        <w:t>568</w:t>
      </w:r>
      <w:r>
        <w:fldChar w:fldCharType="end"/>
      </w:r>
    </w:p>
    <w:p w14:paraId="37C84067" w14:textId="1ED47F4D" w:rsidR="005E4458" w:rsidRDefault="005E4458">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_Toc91154158 \h </w:instrText>
      </w:r>
      <w:r>
        <w:fldChar w:fldCharType="separate"/>
      </w:r>
      <w:r>
        <w:t>568</w:t>
      </w:r>
      <w:r>
        <w:fldChar w:fldCharType="end"/>
      </w:r>
    </w:p>
    <w:p w14:paraId="185B89A2" w14:textId="654D123B" w:rsidR="005E4458" w:rsidRDefault="005E4458">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_Toc91154159 \h </w:instrText>
      </w:r>
      <w:r>
        <w:fldChar w:fldCharType="separate"/>
      </w:r>
      <w:r>
        <w:t>568</w:t>
      </w:r>
      <w:r>
        <w:fldChar w:fldCharType="end"/>
      </w:r>
    </w:p>
    <w:p w14:paraId="0ABBDA01" w14:textId="0A691C1B" w:rsidR="005E4458" w:rsidRDefault="005E4458">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_Toc91154160 \h </w:instrText>
      </w:r>
      <w:r>
        <w:fldChar w:fldCharType="separate"/>
      </w:r>
      <w:r>
        <w:t>569</w:t>
      </w:r>
      <w:r>
        <w:fldChar w:fldCharType="end"/>
      </w:r>
    </w:p>
    <w:p w14:paraId="63A71D25" w14:textId="1157C579" w:rsidR="005E4458" w:rsidRDefault="005E4458">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_Toc91154161 \h </w:instrText>
      </w:r>
      <w:r>
        <w:fldChar w:fldCharType="separate"/>
      </w:r>
      <w:r>
        <w:t>569</w:t>
      </w:r>
      <w:r>
        <w:fldChar w:fldCharType="end"/>
      </w:r>
    </w:p>
    <w:p w14:paraId="1D160AE8" w14:textId="3FFC8C78" w:rsidR="005E4458" w:rsidRDefault="005E4458">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_Toc91154162 \h </w:instrText>
      </w:r>
      <w:r>
        <w:fldChar w:fldCharType="separate"/>
      </w:r>
      <w:r>
        <w:t>570</w:t>
      </w:r>
      <w:r>
        <w:fldChar w:fldCharType="end"/>
      </w:r>
    </w:p>
    <w:p w14:paraId="71AD206C" w14:textId="34FC217E" w:rsidR="005E4458" w:rsidRDefault="005E4458">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_Toc91154163 \h </w:instrText>
      </w:r>
      <w:r>
        <w:fldChar w:fldCharType="separate"/>
      </w:r>
      <w:r>
        <w:t>570</w:t>
      </w:r>
      <w:r>
        <w:fldChar w:fldCharType="end"/>
      </w:r>
    </w:p>
    <w:p w14:paraId="19C1CDA4" w14:textId="6787AB71" w:rsidR="005E4458" w:rsidRDefault="005E4458">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_Toc91154164 \h </w:instrText>
      </w:r>
      <w:r>
        <w:fldChar w:fldCharType="separate"/>
      </w:r>
      <w:r>
        <w:t>570</w:t>
      </w:r>
      <w:r>
        <w:fldChar w:fldCharType="end"/>
      </w:r>
    </w:p>
    <w:p w14:paraId="3AFAD08A" w14:textId="18672158" w:rsidR="005E4458" w:rsidRDefault="005E4458">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_Toc91154165 \h </w:instrText>
      </w:r>
      <w:r>
        <w:fldChar w:fldCharType="separate"/>
      </w:r>
      <w:r>
        <w:t>570</w:t>
      </w:r>
      <w:r>
        <w:fldChar w:fldCharType="end"/>
      </w:r>
    </w:p>
    <w:p w14:paraId="431F0E4E" w14:textId="5AAFCD6B" w:rsidR="005E4458" w:rsidRDefault="005E4458">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_Toc91154166 \h </w:instrText>
      </w:r>
      <w:r>
        <w:fldChar w:fldCharType="separate"/>
      </w:r>
      <w:r>
        <w:t>570</w:t>
      </w:r>
      <w:r>
        <w:fldChar w:fldCharType="end"/>
      </w:r>
    </w:p>
    <w:p w14:paraId="1974ADD1" w14:textId="369C58E6" w:rsidR="005E4458" w:rsidRDefault="005E4458">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_Toc91154167 \h </w:instrText>
      </w:r>
      <w:r>
        <w:fldChar w:fldCharType="separate"/>
      </w:r>
      <w:r>
        <w:t>570</w:t>
      </w:r>
      <w:r>
        <w:fldChar w:fldCharType="end"/>
      </w:r>
    </w:p>
    <w:p w14:paraId="2C3CD87C" w14:textId="7F049DA9" w:rsidR="005E4458" w:rsidRDefault="005E4458">
      <w:pPr>
        <w:pStyle w:val="TOC5"/>
        <w:rPr>
          <w:rFonts w:asciiTheme="minorHAnsi" w:eastAsiaTheme="minorEastAsia" w:hAnsiTheme="minorHAnsi" w:cstheme="minorBidi"/>
          <w:sz w:val="22"/>
          <w:szCs w:val="22"/>
          <w:lang w:eastAsia="en-GB"/>
        </w:rPr>
      </w:pPr>
      <w:r>
        <w:t>5.2.3.7.4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_Toc91154168 \h </w:instrText>
      </w:r>
      <w:r>
        <w:fldChar w:fldCharType="separate"/>
      </w:r>
      <w:r>
        <w:t>570</w:t>
      </w:r>
      <w:r>
        <w:fldChar w:fldCharType="end"/>
      </w:r>
    </w:p>
    <w:p w14:paraId="3549D14F" w14:textId="4F99184A" w:rsidR="005E4458" w:rsidRDefault="005E4458">
      <w:pPr>
        <w:pStyle w:val="TOC5"/>
        <w:rPr>
          <w:rFonts w:asciiTheme="minorHAnsi" w:eastAsiaTheme="minorEastAsia" w:hAnsiTheme="minorHAnsi" w:cstheme="minorBidi"/>
          <w:sz w:val="22"/>
          <w:szCs w:val="22"/>
          <w:lang w:eastAsia="en-GB"/>
        </w:rPr>
      </w:pPr>
      <w:r>
        <w:t>5.2.3.7.5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_Toc91154169 \h </w:instrText>
      </w:r>
      <w:r>
        <w:fldChar w:fldCharType="separate"/>
      </w:r>
      <w:r>
        <w:t>571</w:t>
      </w:r>
      <w:r>
        <w:fldChar w:fldCharType="end"/>
      </w:r>
    </w:p>
    <w:p w14:paraId="6BEF8961" w14:textId="1945738A" w:rsidR="005E4458" w:rsidRDefault="005E4458">
      <w:pPr>
        <w:pStyle w:val="TOC4"/>
        <w:rPr>
          <w:rFonts w:asciiTheme="minorHAnsi" w:eastAsiaTheme="minorEastAsia" w:hAnsiTheme="minorHAnsi" w:cstheme="minorBidi"/>
          <w:sz w:val="22"/>
          <w:szCs w:val="22"/>
          <w:lang w:eastAsia="en-GB"/>
        </w:rPr>
      </w:pPr>
      <w:r>
        <w:t>5.2.3.8</w:t>
      </w:r>
      <w:r>
        <w:rPr>
          <w:rFonts w:asciiTheme="minorHAnsi" w:eastAsiaTheme="minorEastAsia" w:hAnsiTheme="minorHAnsi" w:cstheme="minorBidi"/>
          <w:sz w:val="22"/>
          <w:szCs w:val="22"/>
          <w:lang w:eastAsia="en-GB"/>
        </w:rPr>
        <w:tab/>
      </w:r>
      <w:r>
        <w:t>Nudm_ServiceSpecificAuthorisation service</w:t>
      </w:r>
      <w:r>
        <w:tab/>
      </w:r>
      <w:r>
        <w:fldChar w:fldCharType="begin" w:fldLock="1"/>
      </w:r>
      <w:r>
        <w:instrText xml:space="preserve"> PAGEREF _Toc91154170 \h </w:instrText>
      </w:r>
      <w:r>
        <w:fldChar w:fldCharType="separate"/>
      </w:r>
      <w:r>
        <w:t>571</w:t>
      </w:r>
      <w:r>
        <w:fldChar w:fldCharType="end"/>
      </w:r>
    </w:p>
    <w:p w14:paraId="5F764B97" w14:textId="281D2240" w:rsidR="005E4458" w:rsidRDefault="005E4458">
      <w:pPr>
        <w:pStyle w:val="TOC5"/>
        <w:rPr>
          <w:rFonts w:asciiTheme="minorHAnsi" w:eastAsiaTheme="minorEastAsia" w:hAnsiTheme="minorHAnsi" w:cstheme="minorBidi"/>
          <w:sz w:val="22"/>
          <w:szCs w:val="22"/>
          <w:lang w:eastAsia="en-GB"/>
        </w:rPr>
      </w:pPr>
      <w:r>
        <w:t>5.2.3.8.1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_Toc91154171 \h </w:instrText>
      </w:r>
      <w:r>
        <w:fldChar w:fldCharType="separate"/>
      </w:r>
      <w:r>
        <w:t>571</w:t>
      </w:r>
      <w:r>
        <w:fldChar w:fldCharType="end"/>
      </w:r>
    </w:p>
    <w:p w14:paraId="583EDBB6" w14:textId="6D64623F" w:rsidR="005E4458" w:rsidRDefault="005E4458">
      <w:pPr>
        <w:pStyle w:val="TOC5"/>
        <w:rPr>
          <w:rFonts w:asciiTheme="minorHAnsi" w:eastAsiaTheme="minorEastAsia" w:hAnsiTheme="minorHAnsi" w:cstheme="minorBidi"/>
          <w:sz w:val="22"/>
          <w:szCs w:val="22"/>
          <w:lang w:eastAsia="en-GB"/>
        </w:rPr>
      </w:pPr>
      <w:r>
        <w:t>5.2.3.8.2</w:t>
      </w:r>
      <w:r>
        <w:rPr>
          <w:rFonts w:asciiTheme="minorHAnsi" w:eastAsiaTheme="minorEastAsia" w:hAnsiTheme="minorHAnsi" w:cstheme="minorBidi"/>
          <w:sz w:val="22"/>
          <w:szCs w:val="22"/>
          <w:lang w:eastAsia="en-GB"/>
        </w:rPr>
        <w:tab/>
      </w:r>
      <w:r>
        <w:t>Nudm_ServiceSpecificAuthorisation_Create service operation</w:t>
      </w:r>
      <w:r>
        <w:tab/>
      </w:r>
      <w:r>
        <w:fldChar w:fldCharType="begin" w:fldLock="1"/>
      </w:r>
      <w:r>
        <w:instrText xml:space="preserve"> PAGEREF _Toc91154172 \h </w:instrText>
      </w:r>
      <w:r>
        <w:fldChar w:fldCharType="separate"/>
      </w:r>
      <w:r>
        <w:t>571</w:t>
      </w:r>
      <w:r>
        <w:fldChar w:fldCharType="end"/>
      </w:r>
    </w:p>
    <w:p w14:paraId="7E7FB89E" w14:textId="2780408B" w:rsidR="005E4458" w:rsidRDefault="005E4458">
      <w:pPr>
        <w:pStyle w:val="TOC5"/>
        <w:rPr>
          <w:rFonts w:asciiTheme="minorHAnsi" w:eastAsiaTheme="minorEastAsia" w:hAnsiTheme="minorHAnsi" w:cstheme="minorBidi"/>
          <w:sz w:val="22"/>
          <w:szCs w:val="22"/>
          <w:lang w:eastAsia="en-GB"/>
        </w:rPr>
      </w:pPr>
      <w:r>
        <w:t>5.2.3.8.3</w:t>
      </w:r>
      <w:r>
        <w:rPr>
          <w:rFonts w:asciiTheme="minorHAnsi" w:eastAsiaTheme="minorEastAsia" w:hAnsiTheme="minorHAnsi" w:cstheme="minorBidi"/>
          <w:sz w:val="22"/>
          <w:szCs w:val="22"/>
          <w:lang w:eastAsia="en-GB"/>
        </w:rPr>
        <w:tab/>
      </w:r>
      <w:r>
        <w:t>Nudm_ServiceSpecificAuthorisation_UpdateNotify service operation</w:t>
      </w:r>
      <w:r>
        <w:tab/>
      </w:r>
      <w:r>
        <w:fldChar w:fldCharType="begin" w:fldLock="1"/>
      </w:r>
      <w:r>
        <w:instrText xml:space="preserve"> PAGEREF _Toc91154173 \h </w:instrText>
      </w:r>
      <w:r>
        <w:fldChar w:fldCharType="separate"/>
      </w:r>
      <w:r>
        <w:t>571</w:t>
      </w:r>
      <w:r>
        <w:fldChar w:fldCharType="end"/>
      </w:r>
    </w:p>
    <w:p w14:paraId="04DA8DFF" w14:textId="0F085689" w:rsidR="005E4458" w:rsidRDefault="005E4458">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_Toc91154174 \h </w:instrText>
      </w:r>
      <w:r>
        <w:fldChar w:fldCharType="separate"/>
      </w:r>
      <w:r>
        <w:t>571</w:t>
      </w:r>
      <w:r>
        <w:fldChar w:fldCharType="end"/>
      </w:r>
    </w:p>
    <w:p w14:paraId="4F862835" w14:textId="48C006F4" w:rsidR="005E4458" w:rsidRDefault="005E4458">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_Toc91154175 \h </w:instrText>
      </w:r>
      <w:r>
        <w:fldChar w:fldCharType="separate"/>
      </w:r>
      <w:r>
        <w:t>571</w:t>
      </w:r>
      <w:r>
        <w:fldChar w:fldCharType="end"/>
      </w:r>
    </w:p>
    <w:p w14:paraId="68C15869" w14:textId="09A80675" w:rsidR="005E4458" w:rsidRDefault="005E4458">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_Toc91154176 \h </w:instrText>
      </w:r>
      <w:r>
        <w:fldChar w:fldCharType="separate"/>
      </w:r>
      <w:r>
        <w:t>571</w:t>
      </w:r>
      <w:r>
        <w:fldChar w:fldCharType="end"/>
      </w:r>
    </w:p>
    <w:p w14:paraId="5C69A835" w14:textId="5FA9E6E6" w:rsidR="005E4458" w:rsidRDefault="005E4458">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_Toc91154177 \h </w:instrText>
      </w:r>
      <w:r>
        <w:fldChar w:fldCharType="separate"/>
      </w:r>
      <w:r>
        <w:t>571</w:t>
      </w:r>
      <w:r>
        <w:fldChar w:fldCharType="end"/>
      </w:r>
    </w:p>
    <w:p w14:paraId="5C66E0F4" w14:textId="1D7F57E7" w:rsidR="005E4458" w:rsidRDefault="005E4458">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526FE5">
        <w:rPr>
          <w:rFonts w:eastAsia="SimSun"/>
          <w:lang w:eastAsia="zh-CN"/>
        </w:rPr>
        <w:t>5g-eir</w:t>
      </w:r>
      <w:r>
        <w:rPr>
          <w:lang w:eastAsia="zh-CN"/>
        </w:rPr>
        <w:t>_EquipmentIdentityCheck</w:t>
      </w:r>
      <w:r w:rsidRPr="00526FE5">
        <w:rPr>
          <w:rFonts w:eastAsia="SimSun"/>
          <w:lang w:eastAsia="zh-CN"/>
        </w:rPr>
        <w:t>_Get</w:t>
      </w:r>
      <w:r>
        <w:rPr>
          <w:lang w:eastAsia="zh-CN"/>
        </w:rPr>
        <w:t xml:space="preserve"> service operation</w:t>
      </w:r>
      <w:r>
        <w:tab/>
      </w:r>
      <w:r>
        <w:fldChar w:fldCharType="begin" w:fldLock="1"/>
      </w:r>
      <w:r>
        <w:instrText xml:space="preserve"> PAGEREF _Toc91154178 \h </w:instrText>
      </w:r>
      <w:r>
        <w:fldChar w:fldCharType="separate"/>
      </w:r>
      <w:r>
        <w:t>572</w:t>
      </w:r>
      <w:r>
        <w:fldChar w:fldCharType="end"/>
      </w:r>
    </w:p>
    <w:p w14:paraId="71D0D976" w14:textId="68BBF6BC" w:rsidR="005E4458" w:rsidRDefault="005E4458">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_Toc91154179 \h </w:instrText>
      </w:r>
      <w:r>
        <w:fldChar w:fldCharType="separate"/>
      </w:r>
      <w:r>
        <w:t>572</w:t>
      </w:r>
      <w:r>
        <w:fldChar w:fldCharType="end"/>
      </w:r>
    </w:p>
    <w:p w14:paraId="7433887D" w14:textId="13ABC211" w:rsidR="005E4458" w:rsidRDefault="005E4458">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_Toc91154180 \h </w:instrText>
      </w:r>
      <w:r>
        <w:fldChar w:fldCharType="separate"/>
      </w:r>
      <w:r>
        <w:t>572</w:t>
      </w:r>
      <w:r>
        <w:fldChar w:fldCharType="end"/>
      </w:r>
    </w:p>
    <w:p w14:paraId="780810BA" w14:textId="232E5062" w:rsidR="005E4458" w:rsidRDefault="005E4458">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_Toc91154181 \h </w:instrText>
      </w:r>
      <w:r>
        <w:fldChar w:fldCharType="separate"/>
      </w:r>
      <w:r>
        <w:t>573</w:t>
      </w:r>
      <w:r>
        <w:fldChar w:fldCharType="end"/>
      </w:r>
    </w:p>
    <w:p w14:paraId="6876B05F" w14:textId="2D2DA480" w:rsidR="005E4458" w:rsidRDefault="005E4458">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_Toc91154182 \h </w:instrText>
      </w:r>
      <w:r>
        <w:fldChar w:fldCharType="separate"/>
      </w:r>
      <w:r>
        <w:t>573</w:t>
      </w:r>
      <w:r>
        <w:fldChar w:fldCharType="end"/>
      </w:r>
    </w:p>
    <w:p w14:paraId="2C590FA5" w14:textId="0BFA27A9" w:rsidR="005E4458" w:rsidRDefault="005E4458">
      <w:pPr>
        <w:pStyle w:val="TOC5"/>
        <w:rPr>
          <w:rFonts w:asciiTheme="minorHAnsi" w:eastAsiaTheme="minorEastAsia" w:hAnsiTheme="minorHAnsi" w:cstheme="minorBidi"/>
          <w:sz w:val="22"/>
          <w:szCs w:val="22"/>
          <w:lang w:eastAsia="en-GB"/>
        </w:rPr>
      </w:pPr>
      <w:r>
        <w:rPr>
          <w:lang w:eastAsia="zh-CN"/>
        </w:rP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_Toc91154183 \h </w:instrText>
      </w:r>
      <w:r>
        <w:fldChar w:fldCharType="separate"/>
      </w:r>
      <w:r>
        <w:t>574</w:t>
      </w:r>
      <w:r>
        <w:fldChar w:fldCharType="end"/>
      </w:r>
    </w:p>
    <w:p w14:paraId="6FB9EC54" w14:textId="0FE7B05A" w:rsidR="005E4458" w:rsidRDefault="005E4458">
      <w:pPr>
        <w:pStyle w:val="TOC5"/>
        <w:rPr>
          <w:rFonts w:asciiTheme="minorHAnsi" w:eastAsiaTheme="minorEastAsia" w:hAnsiTheme="minorHAnsi" w:cstheme="minorBidi"/>
          <w:sz w:val="22"/>
          <w:szCs w:val="22"/>
          <w:lang w:eastAsia="en-GB"/>
        </w:rPr>
      </w:pPr>
      <w:r>
        <w:rPr>
          <w:lang w:eastAsia="zh-CN"/>
        </w:rP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_Toc91154184 \h </w:instrText>
      </w:r>
      <w:r>
        <w:fldChar w:fldCharType="separate"/>
      </w:r>
      <w:r>
        <w:t>574</w:t>
      </w:r>
      <w:r>
        <w:fldChar w:fldCharType="end"/>
      </w:r>
    </w:p>
    <w:p w14:paraId="4AAC45FB" w14:textId="7B94583E" w:rsidR="005E4458" w:rsidRDefault="005E4458">
      <w:pPr>
        <w:pStyle w:val="TOC5"/>
        <w:rPr>
          <w:rFonts w:asciiTheme="minorHAnsi" w:eastAsiaTheme="minorEastAsia" w:hAnsiTheme="minorHAnsi" w:cstheme="minorBidi"/>
          <w:sz w:val="22"/>
          <w:szCs w:val="22"/>
          <w:lang w:eastAsia="en-GB"/>
        </w:rPr>
      </w:pPr>
      <w:r>
        <w:rPr>
          <w:lang w:eastAsia="zh-CN"/>
        </w:rP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_Toc91154185 \h </w:instrText>
      </w:r>
      <w:r>
        <w:fldChar w:fldCharType="separate"/>
      </w:r>
      <w:r>
        <w:t>574</w:t>
      </w:r>
      <w:r>
        <w:fldChar w:fldCharType="end"/>
      </w:r>
    </w:p>
    <w:p w14:paraId="4E058493" w14:textId="56FA0DDF" w:rsidR="005E4458" w:rsidRDefault="005E4458">
      <w:pPr>
        <w:pStyle w:val="TOC5"/>
        <w:rPr>
          <w:rFonts w:asciiTheme="minorHAnsi" w:eastAsiaTheme="minorEastAsia" w:hAnsiTheme="minorHAnsi" w:cstheme="minorBidi"/>
          <w:sz w:val="22"/>
          <w:szCs w:val="22"/>
          <w:lang w:eastAsia="en-GB"/>
        </w:rPr>
      </w:pPr>
      <w:r>
        <w:rPr>
          <w:lang w:eastAsia="zh-CN"/>
        </w:rPr>
        <w:t>5.2.5.2.5</w:t>
      </w:r>
      <w:r>
        <w:rPr>
          <w:rFonts w:asciiTheme="minorHAnsi" w:eastAsiaTheme="minorEastAsia" w:hAnsiTheme="minorHAnsi" w:cstheme="minorBidi"/>
          <w:sz w:val="22"/>
          <w:szCs w:val="22"/>
          <w:lang w:eastAsia="en-GB"/>
        </w:rPr>
        <w:tab/>
      </w:r>
      <w:r>
        <w:rPr>
          <w:lang w:eastAsia="zh-CN"/>
        </w:rPr>
        <w:t>Npcf_AMPolicyControl_Update service operation</w:t>
      </w:r>
      <w:r>
        <w:tab/>
      </w:r>
      <w:r>
        <w:fldChar w:fldCharType="begin" w:fldLock="1"/>
      </w:r>
      <w:r>
        <w:instrText xml:space="preserve"> PAGEREF _Toc91154186 \h </w:instrText>
      </w:r>
      <w:r>
        <w:fldChar w:fldCharType="separate"/>
      </w:r>
      <w:r>
        <w:t>575</w:t>
      </w:r>
      <w:r>
        <w:fldChar w:fldCharType="end"/>
      </w:r>
    </w:p>
    <w:p w14:paraId="44BBE5CD" w14:textId="24C9197B" w:rsidR="005E4458" w:rsidRDefault="005E4458">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_Toc91154187 \h </w:instrText>
      </w:r>
      <w:r>
        <w:fldChar w:fldCharType="separate"/>
      </w:r>
      <w:r>
        <w:t>575</w:t>
      </w:r>
      <w:r>
        <w:fldChar w:fldCharType="end"/>
      </w:r>
    </w:p>
    <w:p w14:paraId="776BC09C" w14:textId="11B7E21E" w:rsidR="005E4458" w:rsidRDefault="005E4458">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_Toc91154188 \h </w:instrText>
      </w:r>
      <w:r>
        <w:fldChar w:fldCharType="separate"/>
      </w:r>
      <w:r>
        <w:t>575</w:t>
      </w:r>
      <w:r>
        <w:fldChar w:fldCharType="end"/>
      </w:r>
    </w:p>
    <w:p w14:paraId="7BC92A63" w14:textId="3A3BEC5D" w:rsidR="005E4458" w:rsidRDefault="005E4458">
      <w:pPr>
        <w:pStyle w:val="TOC5"/>
        <w:rPr>
          <w:rFonts w:asciiTheme="minorHAnsi" w:eastAsiaTheme="minorEastAsia" w:hAnsiTheme="minorHAnsi" w:cstheme="minorBidi"/>
          <w:sz w:val="22"/>
          <w:szCs w:val="22"/>
          <w:lang w:eastAsia="en-GB"/>
        </w:rPr>
      </w:pPr>
      <w:r>
        <w:rPr>
          <w:lang w:eastAsia="zh-CN"/>
        </w:rPr>
        <w:t>5.2.5.3.2</w:t>
      </w:r>
      <w:r>
        <w:rPr>
          <w:rFonts w:asciiTheme="minorHAnsi" w:eastAsiaTheme="minorEastAsia" w:hAnsiTheme="minorHAnsi" w:cstheme="minorBidi"/>
          <w:sz w:val="22"/>
          <w:szCs w:val="22"/>
          <w:lang w:eastAsia="en-GB"/>
        </w:rPr>
        <w:tab/>
      </w:r>
      <w:r>
        <w:rPr>
          <w:lang w:eastAsia="zh-CN"/>
        </w:rPr>
        <w:t>Npcf_PolicyAuthorization_Create</w:t>
      </w:r>
      <w:r>
        <w:t xml:space="preserve"> service operation</w:t>
      </w:r>
      <w:r>
        <w:tab/>
      </w:r>
      <w:r>
        <w:fldChar w:fldCharType="begin" w:fldLock="1"/>
      </w:r>
      <w:r>
        <w:instrText xml:space="preserve"> PAGEREF _Toc91154189 \h </w:instrText>
      </w:r>
      <w:r>
        <w:fldChar w:fldCharType="separate"/>
      </w:r>
      <w:r>
        <w:t>575</w:t>
      </w:r>
      <w:r>
        <w:fldChar w:fldCharType="end"/>
      </w:r>
    </w:p>
    <w:p w14:paraId="6F6C12C5" w14:textId="21D65B00" w:rsidR="005E4458" w:rsidRDefault="005E4458">
      <w:pPr>
        <w:pStyle w:val="TOC5"/>
        <w:rPr>
          <w:rFonts w:asciiTheme="minorHAnsi" w:eastAsiaTheme="minorEastAsia" w:hAnsiTheme="minorHAnsi" w:cstheme="minorBidi"/>
          <w:sz w:val="22"/>
          <w:szCs w:val="22"/>
          <w:lang w:eastAsia="en-GB"/>
        </w:rPr>
      </w:pPr>
      <w:r w:rsidRPr="00526FE5">
        <w:rPr>
          <w:rFonts w:eastAsia="SimSun"/>
        </w:rPr>
        <w:t>5.2.5.3.3</w:t>
      </w:r>
      <w:r>
        <w:rPr>
          <w:rFonts w:asciiTheme="minorHAnsi" w:eastAsiaTheme="minorEastAsia" w:hAnsiTheme="minorHAnsi" w:cstheme="minorBidi"/>
          <w:sz w:val="22"/>
          <w:szCs w:val="22"/>
          <w:lang w:eastAsia="en-GB"/>
        </w:rPr>
        <w:tab/>
      </w:r>
      <w:r w:rsidRPr="00526FE5">
        <w:rPr>
          <w:rFonts w:eastAsia="SimSun"/>
        </w:rPr>
        <w:t>Npcf_PolicyAuthorization_Update service operation</w:t>
      </w:r>
      <w:r>
        <w:tab/>
      </w:r>
      <w:r>
        <w:fldChar w:fldCharType="begin" w:fldLock="1"/>
      </w:r>
      <w:r>
        <w:instrText xml:space="preserve"> PAGEREF _Toc91154190 \h </w:instrText>
      </w:r>
      <w:r>
        <w:fldChar w:fldCharType="separate"/>
      </w:r>
      <w:r>
        <w:t>576</w:t>
      </w:r>
      <w:r>
        <w:fldChar w:fldCharType="end"/>
      </w:r>
    </w:p>
    <w:p w14:paraId="201904AE" w14:textId="29123704"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5.2.5.3.4</w:t>
      </w:r>
      <w:r>
        <w:rPr>
          <w:rFonts w:asciiTheme="minorHAnsi" w:eastAsiaTheme="minorEastAsia" w:hAnsiTheme="minorHAnsi" w:cstheme="minorBidi"/>
          <w:sz w:val="22"/>
          <w:szCs w:val="22"/>
          <w:lang w:eastAsia="en-GB"/>
        </w:rPr>
        <w:tab/>
      </w:r>
      <w:r w:rsidRPr="00526FE5">
        <w:rPr>
          <w:rFonts w:eastAsia="SimSun"/>
          <w:lang w:eastAsia="zh-CN"/>
        </w:rPr>
        <w:t>Npcf_PolicyAuthorization_</w:t>
      </w:r>
      <w:r w:rsidRPr="00526FE5">
        <w:rPr>
          <w:rFonts w:eastAsia="SimSun"/>
        </w:rPr>
        <w:t>Delete service operation</w:t>
      </w:r>
      <w:r>
        <w:tab/>
      </w:r>
      <w:r>
        <w:fldChar w:fldCharType="begin" w:fldLock="1"/>
      </w:r>
      <w:r>
        <w:instrText xml:space="preserve"> PAGEREF _Toc91154191 \h </w:instrText>
      </w:r>
      <w:r>
        <w:fldChar w:fldCharType="separate"/>
      </w:r>
      <w:r>
        <w:t>576</w:t>
      </w:r>
      <w:r>
        <w:fldChar w:fldCharType="end"/>
      </w:r>
    </w:p>
    <w:p w14:paraId="7AD55D73" w14:textId="70CE576C"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5.2.5.3.5</w:t>
      </w:r>
      <w:r>
        <w:rPr>
          <w:rFonts w:asciiTheme="minorHAnsi" w:eastAsiaTheme="minorEastAsia" w:hAnsiTheme="minorHAnsi" w:cstheme="minorBidi"/>
          <w:sz w:val="22"/>
          <w:szCs w:val="22"/>
          <w:lang w:eastAsia="en-GB"/>
        </w:rPr>
        <w:tab/>
      </w:r>
      <w:r w:rsidRPr="00526FE5">
        <w:rPr>
          <w:rFonts w:eastAsia="SimSun"/>
        </w:rPr>
        <w:t>Npcf_</w:t>
      </w:r>
      <w:r w:rsidRPr="00526FE5">
        <w:rPr>
          <w:rFonts w:eastAsia="SimSun"/>
          <w:lang w:eastAsia="zh-CN"/>
        </w:rPr>
        <w:t>PolicyAuthorization_</w:t>
      </w:r>
      <w:r w:rsidRPr="00526FE5">
        <w:rPr>
          <w:rFonts w:eastAsia="SimSun"/>
        </w:rPr>
        <w:t>Notify service operation</w:t>
      </w:r>
      <w:r>
        <w:tab/>
      </w:r>
      <w:r>
        <w:fldChar w:fldCharType="begin" w:fldLock="1"/>
      </w:r>
      <w:r>
        <w:instrText xml:space="preserve"> PAGEREF _Toc91154192 \h </w:instrText>
      </w:r>
      <w:r>
        <w:fldChar w:fldCharType="separate"/>
      </w:r>
      <w:r>
        <w:t>576</w:t>
      </w:r>
      <w:r>
        <w:fldChar w:fldCharType="end"/>
      </w:r>
    </w:p>
    <w:p w14:paraId="666F079A" w14:textId="206F9EFE"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lastRenderedPageBreak/>
        <w:t>5.2.5.3.6</w:t>
      </w:r>
      <w:r>
        <w:rPr>
          <w:rFonts w:asciiTheme="minorHAnsi" w:eastAsiaTheme="minorEastAsia" w:hAnsiTheme="minorHAnsi" w:cstheme="minorBidi"/>
          <w:sz w:val="22"/>
          <w:szCs w:val="22"/>
          <w:lang w:eastAsia="en-GB"/>
        </w:rPr>
        <w:tab/>
      </w:r>
      <w:r w:rsidRPr="00526FE5">
        <w:rPr>
          <w:rFonts w:eastAsia="SimSun"/>
        </w:rPr>
        <w:t>Npcf_</w:t>
      </w:r>
      <w:r w:rsidRPr="00526FE5">
        <w:rPr>
          <w:rFonts w:eastAsia="SimSun"/>
          <w:lang w:eastAsia="zh-CN"/>
        </w:rPr>
        <w:t>PolicyAuthorization_Subscribe service operation</w:t>
      </w:r>
      <w:r>
        <w:tab/>
      </w:r>
      <w:r>
        <w:fldChar w:fldCharType="begin" w:fldLock="1"/>
      </w:r>
      <w:r>
        <w:instrText xml:space="preserve"> PAGEREF _Toc91154193 \h </w:instrText>
      </w:r>
      <w:r>
        <w:fldChar w:fldCharType="separate"/>
      </w:r>
      <w:r>
        <w:t>577</w:t>
      </w:r>
      <w:r>
        <w:fldChar w:fldCharType="end"/>
      </w:r>
    </w:p>
    <w:p w14:paraId="4C837E7A" w14:textId="7A72992B"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5.2.5.3.7</w:t>
      </w:r>
      <w:r>
        <w:rPr>
          <w:rFonts w:asciiTheme="minorHAnsi" w:eastAsiaTheme="minorEastAsia" w:hAnsiTheme="minorHAnsi" w:cstheme="minorBidi"/>
          <w:sz w:val="22"/>
          <w:szCs w:val="22"/>
          <w:lang w:eastAsia="en-GB"/>
        </w:rPr>
        <w:tab/>
      </w:r>
      <w:r w:rsidRPr="00526FE5">
        <w:rPr>
          <w:rFonts w:eastAsia="SimSun"/>
          <w:lang w:eastAsia="zh-CN"/>
        </w:rPr>
        <w:t>Npcf_PolicyAuthorization_Unsubscribe service operation</w:t>
      </w:r>
      <w:r>
        <w:tab/>
      </w:r>
      <w:r>
        <w:fldChar w:fldCharType="begin" w:fldLock="1"/>
      </w:r>
      <w:r>
        <w:instrText xml:space="preserve"> PAGEREF _Toc91154194 \h </w:instrText>
      </w:r>
      <w:r>
        <w:fldChar w:fldCharType="separate"/>
      </w:r>
      <w:r>
        <w:t>577</w:t>
      </w:r>
      <w:r>
        <w:fldChar w:fldCharType="end"/>
      </w:r>
    </w:p>
    <w:p w14:paraId="6B97FEDC" w14:textId="4E45C8E4" w:rsidR="005E4458" w:rsidRDefault="005E4458">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_Toc91154195 \h </w:instrText>
      </w:r>
      <w:r>
        <w:fldChar w:fldCharType="separate"/>
      </w:r>
      <w:r>
        <w:t>577</w:t>
      </w:r>
      <w:r>
        <w:fldChar w:fldCharType="end"/>
      </w:r>
    </w:p>
    <w:p w14:paraId="41193762" w14:textId="6CF1492B" w:rsidR="005E4458" w:rsidRDefault="005E4458">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_Toc91154196 \h </w:instrText>
      </w:r>
      <w:r>
        <w:fldChar w:fldCharType="separate"/>
      </w:r>
      <w:r>
        <w:t>577</w:t>
      </w:r>
      <w:r>
        <w:fldChar w:fldCharType="end"/>
      </w:r>
    </w:p>
    <w:p w14:paraId="7F6E6F02" w14:textId="16A29176" w:rsidR="005E4458" w:rsidRDefault="005E4458">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_Toc91154197 \h </w:instrText>
      </w:r>
      <w:r>
        <w:fldChar w:fldCharType="separate"/>
      </w:r>
      <w:r>
        <w:t>578</w:t>
      </w:r>
      <w:r>
        <w:fldChar w:fldCharType="end"/>
      </w:r>
    </w:p>
    <w:p w14:paraId="4AA599B6" w14:textId="1268A860" w:rsidR="005E4458" w:rsidRDefault="005E4458">
      <w:pPr>
        <w:pStyle w:val="TOC5"/>
        <w:rPr>
          <w:rFonts w:asciiTheme="minorHAnsi" w:eastAsiaTheme="minorEastAsia" w:hAnsiTheme="minorHAnsi" w:cstheme="minorBidi"/>
          <w:sz w:val="22"/>
          <w:szCs w:val="22"/>
          <w:lang w:eastAsia="en-GB"/>
        </w:rPr>
      </w:pPr>
      <w:r>
        <w:rPr>
          <w:lang w:eastAsia="zh-CN"/>
        </w:rP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_Toc91154198 \h </w:instrText>
      </w:r>
      <w:r>
        <w:fldChar w:fldCharType="separate"/>
      </w:r>
      <w:r>
        <w:t>578</w:t>
      </w:r>
      <w:r>
        <w:fldChar w:fldCharType="end"/>
      </w:r>
    </w:p>
    <w:p w14:paraId="4E06A9DE" w14:textId="2E09BC49" w:rsidR="005E4458" w:rsidRDefault="005E4458">
      <w:pPr>
        <w:pStyle w:val="TOC5"/>
        <w:rPr>
          <w:rFonts w:asciiTheme="minorHAnsi" w:eastAsiaTheme="minorEastAsia" w:hAnsiTheme="minorHAnsi" w:cstheme="minorBidi"/>
          <w:sz w:val="22"/>
          <w:szCs w:val="22"/>
          <w:lang w:eastAsia="en-GB"/>
        </w:rPr>
      </w:pPr>
      <w:r>
        <w:rPr>
          <w:lang w:eastAsia="zh-CN"/>
        </w:rP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_Toc91154199 \h </w:instrText>
      </w:r>
      <w:r>
        <w:fldChar w:fldCharType="separate"/>
      </w:r>
      <w:r>
        <w:t>579</w:t>
      </w:r>
      <w:r>
        <w:fldChar w:fldCharType="end"/>
      </w:r>
    </w:p>
    <w:p w14:paraId="70AF7FD0" w14:textId="61C93DCF" w:rsidR="005E4458" w:rsidRDefault="005E4458">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_Toc91154200 \h </w:instrText>
      </w:r>
      <w:r>
        <w:fldChar w:fldCharType="separate"/>
      </w:r>
      <w:r>
        <w:t>579</w:t>
      </w:r>
      <w:r>
        <w:fldChar w:fldCharType="end"/>
      </w:r>
    </w:p>
    <w:p w14:paraId="17C74A6C" w14:textId="3C0BFB34" w:rsidR="005E4458" w:rsidRDefault="005E4458">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_Toc91154201 \h </w:instrText>
      </w:r>
      <w:r>
        <w:fldChar w:fldCharType="separate"/>
      </w:r>
      <w:r>
        <w:t>579</w:t>
      </w:r>
      <w:r>
        <w:fldChar w:fldCharType="end"/>
      </w:r>
    </w:p>
    <w:p w14:paraId="537ECE73" w14:textId="7C5045FB" w:rsidR="005E4458" w:rsidRDefault="005E4458">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_Toc91154202 \h </w:instrText>
      </w:r>
      <w:r>
        <w:fldChar w:fldCharType="separate"/>
      </w:r>
      <w:r>
        <w:t>579</w:t>
      </w:r>
      <w:r>
        <w:fldChar w:fldCharType="end"/>
      </w:r>
    </w:p>
    <w:p w14:paraId="42C2FAFA" w14:textId="3403C7EA" w:rsidR="005E4458" w:rsidRDefault="005E4458">
      <w:pPr>
        <w:pStyle w:val="TOC5"/>
        <w:rPr>
          <w:rFonts w:asciiTheme="minorHAnsi" w:eastAsiaTheme="minorEastAsia" w:hAnsiTheme="minorHAnsi" w:cstheme="minorBidi"/>
          <w:sz w:val="22"/>
          <w:szCs w:val="22"/>
          <w:lang w:eastAsia="en-GB"/>
        </w:rPr>
      </w:pPr>
      <w:r>
        <w:rPr>
          <w:lang w:eastAsia="zh-CN"/>
        </w:rP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_Toc91154203 \h </w:instrText>
      </w:r>
      <w:r>
        <w:fldChar w:fldCharType="separate"/>
      </w:r>
      <w:r>
        <w:t>580</w:t>
      </w:r>
      <w:r>
        <w:fldChar w:fldCharType="end"/>
      </w:r>
    </w:p>
    <w:p w14:paraId="4D23238F" w14:textId="6D04E666" w:rsidR="005E4458" w:rsidRDefault="005E4458">
      <w:pPr>
        <w:pStyle w:val="TOC5"/>
        <w:rPr>
          <w:rFonts w:asciiTheme="minorHAnsi" w:eastAsiaTheme="minorEastAsia" w:hAnsiTheme="minorHAnsi" w:cstheme="minorBidi"/>
          <w:sz w:val="22"/>
          <w:szCs w:val="22"/>
          <w:lang w:eastAsia="en-GB"/>
        </w:rPr>
      </w:pPr>
      <w:r>
        <w:rPr>
          <w:lang w:eastAsia="zh-CN"/>
        </w:rP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_Toc91154204 \h </w:instrText>
      </w:r>
      <w:r>
        <w:fldChar w:fldCharType="separate"/>
      </w:r>
      <w:r>
        <w:t>580</w:t>
      </w:r>
      <w:r>
        <w:fldChar w:fldCharType="end"/>
      </w:r>
    </w:p>
    <w:p w14:paraId="5817FD83" w14:textId="6EE1CE3B" w:rsidR="005E4458" w:rsidRDefault="005E4458">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_Toc91154205 \h </w:instrText>
      </w:r>
      <w:r>
        <w:fldChar w:fldCharType="separate"/>
      </w:r>
      <w:r>
        <w:t>580</w:t>
      </w:r>
      <w:r>
        <w:fldChar w:fldCharType="end"/>
      </w:r>
    </w:p>
    <w:p w14:paraId="2B657F41" w14:textId="6E268D19" w:rsidR="005E4458" w:rsidRDefault="005E4458">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_Toc91154206 \h </w:instrText>
      </w:r>
      <w:r>
        <w:fldChar w:fldCharType="separate"/>
      </w:r>
      <w:r>
        <w:t>580</w:t>
      </w:r>
      <w:r>
        <w:fldChar w:fldCharType="end"/>
      </w:r>
    </w:p>
    <w:p w14:paraId="6FCFB355" w14:textId="76D0ABE3" w:rsidR="005E4458" w:rsidRDefault="005E4458">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_Toc91154207 \h </w:instrText>
      </w:r>
      <w:r>
        <w:fldChar w:fldCharType="separate"/>
      </w:r>
      <w:r>
        <w:t>580</w:t>
      </w:r>
      <w:r>
        <w:fldChar w:fldCharType="end"/>
      </w:r>
    </w:p>
    <w:p w14:paraId="0E1FB21A" w14:textId="2D24FC30" w:rsidR="005E4458" w:rsidRDefault="005E4458">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_Toc91154208 \h </w:instrText>
      </w:r>
      <w:r>
        <w:fldChar w:fldCharType="separate"/>
      </w:r>
      <w:r>
        <w:t>581</w:t>
      </w:r>
      <w:r>
        <w:fldChar w:fldCharType="end"/>
      </w:r>
    </w:p>
    <w:p w14:paraId="71004A69" w14:textId="34CCFD85" w:rsidR="005E4458" w:rsidRDefault="005E4458">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_Toc91154209 \h </w:instrText>
      </w:r>
      <w:r>
        <w:fldChar w:fldCharType="separate"/>
      </w:r>
      <w:r>
        <w:t>581</w:t>
      </w:r>
      <w:r>
        <w:fldChar w:fldCharType="end"/>
      </w:r>
    </w:p>
    <w:p w14:paraId="33339C7A" w14:textId="278CDAC1" w:rsidR="005E4458" w:rsidRDefault="005E4458">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_Toc91154210 \h </w:instrText>
      </w:r>
      <w:r>
        <w:fldChar w:fldCharType="separate"/>
      </w:r>
      <w:r>
        <w:t>581</w:t>
      </w:r>
      <w:r>
        <w:fldChar w:fldCharType="end"/>
      </w:r>
    </w:p>
    <w:p w14:paraId="5E06B163" w14:textId="4F42FDCF" w:rsidR="005E4458" w:rsidRDefault="005E4458">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_Toc91154211 \h </w:instrText>
      </w:r>
      <w:r>
        <w:fldChar w:fldCharType="separate"/>
      </w:r>
      <w:r>
        <w:t>582</w:t>
      </w:r>
      <w:r>
        <w:fldChar w:fldCharType="end"/>
      </w:r>
    </w:p>
    <w:p w14:paraId="41CFFE3A" w14:textId="56C1E190" w:rsidR="005E4458" w:rsidRDefault="005E4458">
      <w:pPr>
        <w:pStyle w:val="TOC4"/>
        <w:rPr>
          <w:rFonts w:asciiTheme="minorHAnsi" w:eastAsiaTheme="minorEastAsia" w:hAnsiTheme="minorHAnsi" w:cstheme="minorBidi"/>
          <w:sz w:val="22"/>
          <w:szCs w:val="22"/>
          <w:lang w:eastAsia="en-GB"/>
        </w:rPr>
      </w:pPr>
      <w:r w:rsidRPr="00526FE5">
        <w:rPr>
          <w:rFonts w:eastAsia="SimSun"/>
        </w:rPr>
        <w:t>5.2.5.7</w:t>
      </w:r>
      <w:r>
        <w:rPr>
          <w:rFonts w:asciiTheme="minorHAnsi" w:eastAsiaTheme="minorEastAsia" w:hAnsiTheme="minorHAnsi" w:cstheme="minorBidi"/>
          <w:sz w:val="22"/>
          <w:szCs w:val="22"/>
          <w:lang w:eastAsia="en-GB"/>
        </w:rPr>
        <w:tab/>
      </w:r>
      <w:r w:rsidRPr="00526FE5">
        <w:rPr>
          <w:rFonts w:eastAsia="SimSun"/>
        </w:rPr>
        <w:t>Npcf_EventExposure</w:t>
      </w:r>
      <w:r w:rsidRPr="00526FE5">
        <w:rPr>
          <w:rFonts w:eastAsia="SimSun"/>
          <w:lang w:eastAsia="zh-CN"/>
        </w:rPr>
        <w:t xml:space="preserve"> service</w:t>
      </w:r>
      <w:r>
        <w:tab/>
      </w:r>
      <w:r>
        <w:fldChar w:fldCharType="begin" w:fldLock="1"/>
      </w:r>
      <w:r>
        <w:instrText xml:space="preserve"> PAGEREF _Toc91154212 \h </w:instrText>
      </w:r>
      <w:r>
        <w:fldChar w:fldCharType="separate"/>
      </w:r>
      <w:r>
        <w:t>582</w:t>
      </w:r>
      <w:r>
        <w:fldChar w:fldCharType="end"/>
      </w:r>
    </w:p>
    <w:p w14:paraId="6358DA0C" w14:textId="7210CE60"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5.2.5.7.1</w:t>
      </w:r>
      <w:r>
        <w:rPr>
          <w:rFonts w:asciiTheme="minorHAnsi" w:eastAsiaTheme="minorEastAsia" w:hAnsiTheme="minorHAnsi" w:cstheme="minorBidi"/>
          <w:sz w:val="22"/>
          <w:szCs w:val="22"/>
          <w:lang w:eastAsia="en-GB"/>
        </w:rPr>
        <w:tab/>
      </w:r>
      <w:r w:rsidRPr="00526FE5">
        <w:rPr>
          <w:rFonts w:eastAsia="SimSun"/>
          <w:lang w:eastAsia="zh-CN"/>
        </w:rPr>
        <w:t>General</w:t>
      </w:r>
      <w:r>
        <w:tab/>
      </w:r>
      <w:r>
        <w:fldChar w:fldCharType="begin" w:fldLock="1"/>
      </w:r>
      <w:r>
        <w:instrText xml:space="preserve"> PAGEREF _Toc91154213 \h </w:instrText>
      </w:r>
      <w:r>
        <w:fldChar w:fldCharType="separate"/>
      </w:r>
      <w:r>
        <w:t>582</w:t>
      </w:r>
      <w:r>
        <w:fldChar w:fldCharType="end"/>
      </w:r>
    </w:p>
    <w:p w14:paraId="62B1FC89" w14:textId="12725CE9"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5.2.5.7.2</w:t>
      </w:r>
      <w:r>
        <w:rPr>
          <w:rFonts w:asciiTheme="minorHAnsi" w:eastAsiaTheme="minorEastAsia" w:hAnsiTheme="minorHAnsi" w:cstheme="minorBidi"/>
          <w:sz w:val="22"/>
          <w:szCs w:val="22"/>
          <w:lang w:eastAsia="en-GB"/>
        </w:rPr>
        <w:tab/>
      </w:r>
      <w:r w:rsidRPr="00526FE5">
        <w:rPr>
          <w:rFonts w:eastAsia="SimSun"/>
          <w:lang w:eastAsia="zh-CN"/>
        </w:rPr>
        <w:t xml:space="preserve">Npcf_EventExposure_Subscribe </w:t>
      </w:r>
      <w:r>
        <w:rPr>
          <w:lang w:eastAsia="zh-CN"/>
        </w:rPr>
        <w:t>service operation</w:t>
      </w:r>
      <w:r>
        <w:tab/>
      </w:r>
      <w:r>
        <w:fldChar w:fldCharType="begin" w:fldLock="1"/>
      </w:r>
      <w:r>
        <w:instrText xml:space="preserve"> PAGEREF _Toc91154214 \h </w:instrText>
      </w:r>
      <w:r>
        <w:fldChar w:fldCharType="separate"/>
      </w:r>
      <w:r>
        <w:t>582</w:t>
      </w:r>
      <w:r>
        <w:fldChar w:fldCharType="end"/>
      </w:r>
    </w:p>
    <w:p w14:paraId="61320F79" w14:textId="0F736DD1"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5.2.5.7.3</w:t>
      </w:r>
      <w:r>
        <w:rPr>
          <w:rFonts w:asciiTheme="minorHAnsi" w:eastAsiaTheme="minorEastAsia" w:hAnsiTheme="minorHAnsi" w:cstheme="minorBidi"/>
          <w:sz w:val="22"/>
          <w:szCs w:val="22"/>
          <w:lang w:eastAsia="en-GB"/>
        </w:rPr>
        <w:tab/>
      </w:r>
      <w:r w:rsidRPr="00526FE5">
        <w:rPr>
          <w:rFonts w:eastAsia="SimSun"/>
          <w:lang w:eastAsia="zh-CN"/>
        </w:rPr>
        <w:t xml:space="preserve">Npcf_EventExposure_Unsubscribe </w:t>
      </w:r>
      <w:r>
        <w:rPr>
          <w:lang w:eastAsia="zh-CN"/>
        </w:rPr>
        <w:t>service operation</w:t>
      </w:r>
      <w:r>
        <w:tab/>
      </w:r>
      <w:r>
        <w:fldChar w:fldCharType="begin" w:fldLock="1"/>
      </w:r>
      <w:r>
        <w:instrText xml:space="preserve"> PAGEREF _Toc91154215 \h </w:instrText>
      </w:r>
      <w:r>
        <w:fldChar w:fldCharType="separate"/>
      </w:r>
      <w:r>
        <w:t>583</w:t>
      </w:r>
      <w:r>
        <w:fldChar w:fldCharType="end"/>
      </w:r>
    </w:p>
    <w:p w14:paraId="588890E3" w14:textId="48784BAB"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5.2.5.7.4</w:t>
      </w:r>
      <w:r>
        <w:rPr>
          <w:rFonts w:asciiTheme="minorHAnsi" w:eastAsiaTheme="minorEastAsia" w:hAnsiTheme="minorHAnsi" w:cstheme="minorBidi"/>
          <w:sz w:val="22"/>
          <w:szCs w:val="22"/>
          <w:lang w:eastAsia="en-GB"/>
        </w:rPr>
        <w:tab/>
      </w:r>
      <w:r w:rsidRPr="00526FE5">
        <w:rPr>
          <w:rFonts w:eastAsia="SimSun"/>
          <w:lang w:eastAsia="zh-CN"/>
        </w:rPr>
        <w:t xml:space="preserve">Npcf_EventExposure_Notify </w:t>
      </w:r>
      <w:r>
        <w:rPr>
          <w:lang w:eastAsia="zh-CN"/>
        </w:rPr>
        <w:t>service operation</w:t>
      </w:r>
      <w:r>
        <w:tab/>
      </w:r>
      <w:r>
        <w:fldChar w:fldCharType="begin" w:fldLock="1"/>
      </w:r>
      <w:r>
        <w:instrText xml:space="preserve"> PAGEREF _Toc91154216 \h </w:instrText>
      </w:r>
      <w:r>
        <w:fldChar w:fldCharType="separate"/>
      </w:r>
      <w:r>
        <w:t>583</w:t>
      </w:r>
      <w:r>
        <w:fldChar w:fldCharType="end"/>
      </w:r>
    </w:p>
    <w:p w14:paraId="0A2B3EF1" w14:textId="1113EF99" w:rsidR="005E4458" w:rsidRDefault="005E4458">
      <w:pPr>
        <w:pStyle w:val="TOC4"/>
        <w:rPr>
          <w:rFonts w:asciiTheme="minorHAnsi" w:eastAsiaTheme="minorEastAsia" w:hAnsiTheme="minorHAnsi" w:cstheme="minorBidi"/>
          <w:sz w:val="22"/>
          <w:szCs w:val="22"/>
          <w:lang w:eastAsia="en-GB"/>
        </w:rPr>
      </w:pPr>
      <w:r>
        <w:t>5.2.5.8</w:t>
      </w:r>
      <w:r>
        <w:rPr>
          <w:rFonts w:asciiTheme="minorHAnsi" w:eastAsiaTheme="minorEastAsia" w:hAnsiTheme="minorHAnsi" w:cstheme="minorBidi"/>
          <w:sz w:val="22"/>
          <w:szCs w:val="22"/>
          <w:lang w:eastAsia="en-GB"/>
        </w:rPr>
        <w:tab/>
      </w:r>
      <w:r>
        <w:t>Npcf_AMPolicyAuthorization Service</w:t>
      </w:r>
      <w:r>
        <w:tab/>
      </w:r>
      <w:r>
        <w:fldChar w:fldCharType="begin" w:fldLock="1"/>
      </w:r>
      <w:r>
        <w:instrText xml:space="preserve"> PAGEREF _Toc91154217 \h </w:instrText>
      </w:r>
      <w:r>
        <w:fldChar w:fldCharType="separate"/>
      </w:r>
      <w:r>
        <w:t>583</w:t>
      </w:r>
      <w:r>
        <w:fldChar w:fldCharType="end"/>
      </w:r>
    </w:p>
    <w:p w14:paraId="381A5B4C" w14:textId="6C4ACC6B" w:rsidR="005E4458" w:rsidRDefault="005E4458">
      <w:pPr>
        <w:pStyle w:val="TOC5"/>
        <w:rPr>
          <w:rFonts w:asciiTheme="minorHAnsi" w:eastAsiaTheme="minorEastAsia" w:hAnsiTheme="minorHAnsi" w:cstheme="minorBidi"/>
          <w:sz w:val="22"/>
          <w:szCs w:val="22"/>
          <w:lang w:eastAsia="en-GB"/>
        </w:rPr>
      </w:pPr>
      <w:r>
        <w:t>5.2.5.8.1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_Toc91154218 \h </w:instrText>
      </w:r>
      <w:r>
        <w:fldChar w:fldCharType="separate"/>
      </w:r>
      <w:r>
        <w:t>583</w:t>
      </w:r>
      <w:r>
        <w:fldChar w:fldCharType="end"/>
      </w:r>
    </w:p>
    <w:p w14:paraId="662D51D7" w14:textId="2F4BEA71" w:rsidR="005E4458" w:rsidRDefault="005E4458">
      <w:pPr>
        <w:pStyle w:val="TOC5"/>
        <w:rPr>
          <w:rFonts w:asciiTheme="minorHAnsi" w:eastAsiaTheme="minorEastAsia" w:hAnsiTheme="minorHAnsi" w:cstheme="minorBidi"/>
          <w:sz w:val="22"/>
          <w:szCs w:val="22"/>
          <w:lang w:eastAsia="en-GB"/>
        </w:rPr>
      </w:pPr>
      <w:r>
        <w:t>5.2.5.8.2</w:t>
      </w:r>
      <w:r>
        <w:rPr>
          <w:rFonts w:asciiTheme="minorHAnsi" w:eastAsiaTheme="minorEastAsia" w:hAnsiTheme="minorHAnsi" w:cstheme="minorBidi"/>
          <w:sz w:val="22"/>
          <w:szCs w:val="22"/>
          <w:lang w:eastAsia="en-GB"/>
        </w:rPr>
        <w:tab/>
      </w:r>
      <w:r>
        <w:t>Npcf_AMPolicyAuthorization_Create service operation</w:t>
      </w:r>
      <w:r>
        <w:tab/>
      </w:r>
      <w:r>
        <w:fldChar w:fldCharType="begin" w:fldLock="1"/>
      </w:r>
      <w:r>
        <w:instrText xml:space="preserve"> PAGEREF _Toc91154219 \h </w:instrText>
      </w:r>
      <w:r>
        <w:fldChar w:fldCharType="separate"/>
      </w:r>
      <w:r>
        <w:t>583</w:t>
      </w:r>
      <w:r>
        <w:fldChar w:fldCharType="end"/>
      </w:r>
    </w:p>
    <w:p w14:paraId="73A9A023" w14:textId="1ABBDEC4" w:rsidR="005E4458" w:rsidRDefault="005E4458">
      <w:pPr>
        <w:pStyle w:val="TOC5"/>
        <w:rPr>
          <w:rFonts w:asciiTheme="minorHAnsi" w:eastAsiaTheme="minorEastAsia" w:hAnsiTheme="minorHAnsi" w:cstheme="minorBidi"/>
          <w:sz w:val="22"/>
          <w:szCs w:val="22"/>
          <w:lang w:eastAsia="en-GB"/>
        </w:rPr>
      </w:pPr>
      <w:r>
        <w:t>5.2.5.8.3</w:t>
      </w:r>
      <w:r>
        <w:rPr>
          <w:rFonts w:asciiTheme="minorHAnsi" w:eastAsiaTheme="minorEastAsia" w:hAnsiTheme="minorHAnsi" w:cstheme="minorBidi"/>
          <w:sz w:val="22"/>
          <w:szCs w:val="22"/>
          <w:lang w:eastAsia="en-GB"/>
        </w:rPr>
        <w:tab/>
      </w:r>
      <w:r>
        <w:t>Npcf_AMPolicyAuthorization_Update service operation</w:t>
      </w:r>
      <w:r>
        <w:tab/>
      </w:r>
      <w:r>
        <w:fldChar w:fldCharType="begin" w:fldLock="1"/>
      </w:r>
      <w:r>
        <w:instrText xml:space="preserve"> PAGEREF _Toc91154220 \h </w:instrText>
      </w:r>
      <w:r>
        <w:fldChar w:fldCharType="separate"/>
      </w:r>
      <w:r>
        <w:t>584</w:t>
      </w:r>
      <w:r>
        <w:fldChar w:fldCharType="end"/>
      </w:r>
    </w:p>
    <w:p w14:paraId="4D71424B" w14:textId="61C622D4" w:rsidR="005E4458" w:rsidRDefault="005E4458">
      <w:pPr>
        <w:pStyle w:val="TOC5"/>
        <w:rPr>
          <w:rFonts w:asciiTheme="minorHAnsi" w:eastAsiaTheme="minorEastAsia" w:hAnsiTheme="minorHAnsi" w:cstheme="minorBidi"/>
          <w:sz w:val="22"/>
          <w:szCs w:val="22"/>
          <w:lang w:eastAsia="en-GB"/>
        </w:rPr>
      </w:pPr>
      <w:r>
        <w:t>5.2.5.8.4</w:t>
      </w:r>
      <w:r>
        <w:rPr>
          <w:rFonts w:asciiTheme="minorHAnsi" w:eastAsiaTheme="minorEastAsia" w:hAnsiTheme="minorHAnsi" w:cstheme="minorBidi"/>
          <w:sz w:val="22"/>
          <w:szCs w:val="22"/>
          <w:lang w:eastAsia="en-GB"/>
        </w:rPr>
        <w:tab/>
      </w:r>
      <w:r>
        <w:t>Npcf_AMPolicyAuthorization_Delete service operation</w:t>
      </w:r>
      <w:r>
        <w:tab/>
      </w:r>
      <w:r>
        <w:fldChar w:fldCharType="begin" w:fldLock="1"/>
      </w:r>
      <w:r>
        <w:instrText xml:space="preserve"> PAGEREF _Toc91154221 \h </w:instrText>
      </w:r>
      <w:r>
        <w:fldChar w:fldCharType="separate"/>
      </w:r>
      <w:r>
        <w:t>584</w:t>
      </w:r>
      <w:r>
        <w:fldChar w:fldCharType="end"/>
      </w:r>
    </w:p>
    <w:p w14:paraId="0D092086" w14:textId="06A48F70" w:rsidR="005E4458" w:rsidRDefault="005E4458">
      <w:pPr>
        <w:pStyle w:val="TOC5"/>
        <w:rPr>
          <w:rFonts w:asciiTheme="minorHAnsi" w:eastAsiaTheme="minorEastAsia" w:hAnsiTheme="minorHAnsi" w:cstheme="minorBidi"/>
          <w:sz w:val="22"/>
          <w:szCs w:val="22"/>
          <w:lang w:eastAsia="en-GB"/>
        </w:rPr>
      </w:pPr>
      <w:r>
        <w:t>5.2.5.8.5</w:t>
      </w:r>
      <w:r>
        <w:rPr>
          <w:rFonts w:asciiTheme="minorHAnsi" w:eastAsiaTheme="minorEastAsia" w:hAnsiTheme="minorHAnsi" w:cstheme="minorBidi"/>
          <w:sz w:val="22"/>
          <w:szCs w:val="22"/>
          <w:lang w:eastAsia="en-GB"/>
        </w:rPr>
        <w:tab/>
      </w:r>
      <w:r>
        <w:t>Npcf_AMPolicyAuthorization_Notify service operation</w:t>
      </w:r>
      <w:r>
        <w:tab/>
      </w:r>
      <w:r>
        <w:fldChar w:fldCharType="begin" w:fldLock="1"/>
      </w:r>
      <w:r>
        <w:instrText xml:space="preserve"> PAGEREF _Toc91154222 \h </w:instrText>
      </w:r>
      <w:r>
        <w:fldChar w:fldCharType="separate"/>
      </w:r>
      <w:r>
        <w:t>584</w:t>
      </w:r>
      <w:r>
        <w:fldChar w:fldCharType="end"/>
      </w:r>
    </w:p>
    <w:p w14:paraId="32317006" w14:textId="625547D7" w:rsidR="005E4458" w:rsidRDefault="005E4458">
      <w:pPr>
        <w:pStyle w:val="TOC5"/>
        <w:rPr>
          <w:rFonts w:asciiTheme="minorHAnsi" w:eastAsiaTheme="minorEastAsia" w:hAnsiTheme="minorHAnsi" w:cstheme="minorBidi"/>
          <w:sz w:val="22"/>
          <w:szCs w:val="22"/>
          <w:lang w:eastAsia="en-GB"/>
        </w:rPr>
      </w:pPr>
      <w:r>
        <w:t>5.2.5.8.6</w:t>
      </w:r>
      <w:r>
        <w:rPr>
          <w:rFonts w:asciiTheme="minorHAnsi" w:eastAsiaTheme="minorEastAsia" w:hAnsiTheme="minorHAnsi" w:cstheme="minorBidi"/>
          <w:sz w:val="22"/>
          <w:szCs w:val="22"/>
          <w:lang w:eastAsia="en-GB"/>
        </w:rPr>
        <w:tab/>
      </w:r>
      <w:r>
        <w:t>Npcf_AMPolicyAuthorization_Subscribe service operation</w:t>
      </w:r>
      <w:r>
        <w:tab/>
      </w:r>
      <w:r>
        <w:fldChar w:fldCharType="begin" w:fldLock="1"/>
      </w:r>
      <w:r>
        <w:instrText xml:space="preserve"> PAGEREF _Toc91154223 \h </w:instrText>
      </w:r>
      <w:r>
        <w:fldChar w:fldCharType="separate"/>
      </w:r>
      <w:r>
        <w:t>584</w:t>
      </w:r>
      <w:r>
        <w:fldChar w:fldCharType="end"/>
      </w:r>
    </w:p>
    <w:p w14:paraId="2DA36AA0" w14:textId="68D5D059" w:rsidR="005E4458" w:rsidRDefault="005E4458">
      <w:pPr>
        <w:pStyle w:val="TOC5"/>
        <w:rPr>
          <w:rFonts w:asciiTheme="minorHAnsi" w:eastAsiaTheme="minorEastAsia" w:hAnsiTheme="minorHAnsi" w:cstheme="minorBidi"/>
          <w:sz w:val="22"/>
          <w:szCs w:val="22"/>
          <w:lang w:eastAsia="en-GB"/>
        </w:rPr>
      </w:pPr>
      <w:r>
        <w:t>5.2.5.8.7</w:t>
      </w:r>
      <w:r>
        <w:rPr>
          <w:rFonts w:asciiTheme="minorHAnsi" w:eastAsiaTheme="minorEastAsia" w:hAnsiTheme="minorHAnsi" w:cstheme="minorBidi"/>
          <w:sz w:val="22"/>
          <w:szCs w:val="22"/>
          <w:lang w:eastAsia="en-GB"/>
        </w:rPr>
        <w:tab/>
      </w:r>
      <w:r>
        <w:t>Npcf_AMPolicyAuthorization_Unsubscribe service operation</w:t>
      </w:r>
      <w:r>
        <w:tab/>
      </w:r>
      <w:r>
        <w:fldChar w:fldCharType="begin" w:fldLock="1"/>
      </w:r>
      <w:r>
        <w:instrText xml:space="preserve"> PAGEREF _Toc91154224 \h </w:instrText>
      </w:r>
      <w:r>
        <w:fldChar w:fldCharType="separate"/>
      </w:r>
      <w:r>
        <w:t>585</w:t>
      </w:r>
      <w:r>
        <w:fldChar w:fldCharType="end"/>
      </w:r>
    </w:p>
    <w:p w14:paraId="713E4ACC" w14:textId="7CCEE33E" w:rsidR="005E4458" w:rsidRDefault="005E4458">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_Toc91154225 \h </w:instrText>
      </w:r>
      <w:r>
        <w:fldChar w:fldCharType="separate"/>
      </w:r>
      <w:r>
        <w:t>585</w:t>
      </w:r>
      <w:r>
        <w:fldChar w:fldCharType="end"/>
      </w:r>
    </w:p>
    <w:p w14:paraId="7DC869AB" w14:textId="44090B5E" w:rsidR="005E4458" w:rsidRDefault="005E4458">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_Toc91154226 \h </w:instrText>
      </w:r>
      <w:r>
        <w:fldChar w:fldCharType="separate"/>
      </w:r>
      <w:r>
        <w:t>585</w:t>
      </w:r>
      <w:r>
        <w:fldChar w:fldCharType="end"/>
      </w:r>
    </w:p>
    <w:p w14:paraId="0C8AC52D" w14:textId="75EF34BB" w:rsidR="005E4458" w:rsidRDefault="005E4458">
      <w:pPr>
        <w:pStyle w:val="TOC4"/>
        <w:rPr>
          <w:rFonts w:asciiTheme="minorHAnsi" w:eastAsiaTheme="minorEastAsia" w:hAnsiTheme="minorHAnsi" w:cstheme="minorBidi"/>
          <w:sz w:val="22"/>
          <w:szCs w:val="22"/>
          <w:lang w:eastAsia="en-GB"/>
        </w:rPr>
      </w:pPr>
      <w:r w:rsidRPr="00526FE5">
        <w:rPr>
          <w:rFonts w:eastAsia="SimSun"/>
        </w:rPr>
        <w:t>5.2.6.2</w:t>
      </w:r>
      <w:r>
        <w:rPr>
          <w:rFonts w:asciiTheme="minorHAnsi" w:eastAsiaTheme="minorEastAsia" w:hAnsiTheme="minorHAnsi" w:cstheme="minorBidi"/>
          <w:sz w:val="22"/>
          <w:szCs w:val="22"/>
          <w:lang w:eastAsia="en-GB"/>
        </w:rPr>
        <w:tab/>
      </w:r>
      <w:r w:rsidRPr="00526FE5">
        <w:rPr>
          <w:rFonts w:eastAsia="SimSun"/>
        </w:rPr>
        <w:t>Nnef_EventExposure</w:t>
      </w:r>
      <w:r w:rsidRPr="00526FE5">
        <w:rPr>
          <w:rFonts w:eastAsia="SimSun"/>
          <w:lang w:eastAsia="zh-CN"/>
        </w:rPr>
        <w:t xml:space="preserve"> service</w:t>
      </w:r>
      <w:r>
        <w:tab/>
      </w:r>
      <w:r>
        <w:fldChar w:fldCharType="begin" w:fldLock="1"/>
      </w:r>
      <w:r>
        <w:instrText xml:space="preserve"> PAGEREF _Toc91154227 \h </w:instrText>
      </w:r>
      <w:r>
        <w:fldChar w:fldCharType="separate"/>
      </w:r>
      <w:r>
        <w:t>589</w:t>
      </w:r>
      <w:r>
        <w:fldChar w:fldCharType="end"/>
      </w:r>
    </w:p>
    <w:p w14:paraId="42BB1328" w14:textId="0969C736"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5.2.6.2.1</w:t>
      </w:r>
      <w:r>
        <w:rPr>
          <w:rFonts w:asciiTheme="minorHAnsi" w:eastAsiaTheme="minorEastAsia" w:hAnsiTheme="minorHAnsi" w:cstheme="minorBidi"/>
          <w:sz w:val="22"/>
          <w:szCs w:val="22"/>
          <w:lang w:eastAsia="en-GB"/>
        </w:rPr>
        <w:tab/>
      </w:r>
      <w:r w:rsidRPr="00526FE5">
        <w:rPr>
          <w:rFonts w:eastAsia="SimSun"/>
          <w:lang w:eastAsia="zh-CN"/>
        </w:rPr>
        <w:t>General</w:t>
      </w:r>
      <w:r>
        <w:tab/>
      </w:r>
      <w:r>
        <w:fldChar w:fldCharType="begin" w:fldLock="1"/>
      </w:r>
      <w:r>
        <w:instrText xml:space="preserve"> PAGEREF _Toc91154228 \h </w:instrText>
      </w:r>
      <w:r>
        <w:fldChar w:fldCharType="separate"/>
      </w:r>
      <w:r>
        <w:t>589</w:t>
      </w:r>
      <w:r>
        <w:fldChar w:fldCharType="end"/>
      </w:r>
    </w:p>
    <w:p w14:paraId="1DDACE22" w14:textId="47C1D6C3"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5.2.6.2.2</w:t>
      </w:r>
      <w:r>
        <w:rPr>
          <w:rFonts w:asciiTheme="minorHAnsi" w:eastAsiaTheme="minorEastAsia" w:hAnsiTheme="minorHAnsi" w:cstheme="minorBidi"/>
          <w:sz w:val="22"/>
          <w:szCs w:val="22"/>
          <w:lang w:eastAsia="en-GB"/>
        </w:rPr>
        <w:tab/>
      </w:r>
      <w:r w:rsidRPr="00526FE5">
        <w:rPr>
          <w:rFonts w:eastAsia="SimSun"/>
          <w:lang w:eastAsia="zh-CN"/>
        </w:rPr>
        <w:t>Nnef_EventExposure_</w:t>
      </w:r>
      <w:r>
        <w:rPr>
          <w:lang w:eastAsia="zh-CN"/>
        </w:rPr>
        <w:t xml:space="preserve">Subscribe </w:t>
      </w:r>
      <w:r w:rsidRPr="00526FE5">
        <w:rPr>
          <w:rFonts w:eastAsia="SimSun"/>
          <w:lang w:eastAsia="zh-CN"/>
        </w:rPr>
        <w:t>operation</w:t>
      </w:r>
      <w:r>
        <w:tab/>
      </w:r>
      <w:r>
        <w:fldChar w:fldCharType="begin" w:fldLock="1"/>
      </w:r>
      <w:r>
        <w:instrText xml:space="preserve"> PAGEREF _Toc91154229 \h </w:instrText>
      </w:r>
      <w:r>
        <w:fldChar w:fldCharType="separate"/>
      </w:r>
      <w:r>
        <w:t>589</w:t>
      </w:r>
      <w:r>
        <w:fldChar w:fldCharType="end"/>
      </w:r>
    </w:p>
    <w:p w14:paraId="6E22B7B4" w14:textId="06BDA3D4"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5.2.6.2.3</w:t>
      </w:r>
      <w:r>
        <w:rPr>
          <w:rFonts w:asciiTheme="minorHAnsi" w:eastAsiaTheme="minorEastAsia" w:hAnsiTheme="minorHAnsi" w:cstheme="minorBidi"/>
          <w:sz w:val="22"/>
          <w:szCs w:val="22"/>
          <w:lang w:eastAsia="en-GB"/>
        </w:rPr>
        <w:tab/>
      </w:r>
      <w:r w:rsidRPr="00526FE5">
        <w:rPr>
          <w:rFonts w:eastAsia="SimSun"/>
          <w:lang w:eastAsia="zh-CN"/>
        </w:rPr>
        <w:t>Nnef_EventExposure_</w:t>
      </w:r>
      <w:r>
        <w:rPr>
          <w:lang w:eastAsia="zh-CN"/>
        </w:rPr>
        <w:t xml:space="preserve">Unsubscribe service </w:t>
      </w:r>
      <w:r w:rsidRPr="00526FE5">
        <w:rPr>
          <w:rFonts w:eastAsia="SimSun"/>
          <w:lang w:eastAsia="zh-CN"/>
        </w:rPr>
        <w:t>operation</w:t>
      </w:r>
      <w:r>
        <w:tab/>
      </w:r>
      <w:r>
        <w:fldChar w:fldCharType="begin" w:fldLock="1"/>
      </w:r>
      <w:r>
        <w:instrText xml:space="preserve"> PAGEREF _Toc91154230 \h </w:instrText>
      </w:r>
      <w:r>
        <w:fldChar w:fldCharType="separate"/>
      </w:r>
      <w:r>
        <w:t>589</w:t>
      </w:r>
      <w:r>
        <w:fldChar w:fldCharType="end"/>
      </w:r>
    </w:p>
    <w:p w14:paraId="44EE6DED" w14:textId="2292E058"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5.2.6.2.4</w:t>
      </w:r>
      <w:r>
        <w:rPr>
          <w:rFonts w:asciiTheme="minorHAnsi" w:eastAsiaTheme="minorEastAsia" w:hAnsiTheme="minorHAnsi" w:cstheme="minorBidi"/>
          <w:sz w:val="22"/>
          <w:szCs w:val="22"/>
          <w:lang w:eastAsia="en-GB"/>
        </w:rPr>
        <w:tab/>
      </w:r>
      <w:r w:rsidRPr="00526FE5">
        <w:rPr>
          <w:rFonts w:eastAsia="SimSun"/>
          <w:lang w:eastAsia="zh-CN"/>
        </w:rPr>
        <w:t>Nnef_EventExposure_Notify service operation</w:t>
      </w:r>
      <w:r>
        <w:tab/>
      </w:r>
      <w:r>
        <w:fldChar w:fldCharType="begin" w:fldLock="1"/>
      </w:r>
      <w:r>
        <w:instrText xml:space="preserve"> PAGEREF _Toc91154231 \h </w:instrText>
      </w:r>
      <w:r>
        <w:fldChar w:fldCharType="separate"/>
      </w:r>
      <w:r>
        <w:t>589</w:t>
      </w:r>
      <w:r>
        <w:fldChar w:fldCharType="end"/>
      </w:r>
    </w:p>
    <w:p w14:paraId="09FBE88E" w14:textId="46EB783C" w:rsidR="005E4458" w:rsidRDefault="005E4458">
      <w:pPr>
        <w:pStyle w:val="TOC4"/>
        <w:rPr>
          <w:rFonts w:asciiTheme="minorHAnsi" w:eastAsiaTheme="minorEastAsia" w:hAnsiTheme="minorHAnsi" w:cstheme="minorBidi"/>
          <w:sz w:val="22"/>
          <w:szCs w:val="22"/>
          <w:lang w:eastAsia="en-GB"/>
        </w:rPr>
      </w:pPr>
      <w:r w:rsidRPr="00526FE5">
        <w:rPr>
          <w:rFonts w:eastAsia="SimSun"/>
        </w:rPr>
        <w:t>5.2.6.3</w:t>
      </w:r>
      <w:r>
        <w:rPr>
          <w:rFonts w:asciiTheme="minorHAnsi" w:eastAsiaTheme="minorEastAsia" w:hAnsiTheme="minorHAnsi" w:cstheme="minorBidi"/>
          <w:sz w:val="22"/>
          <w:szCs w:val="22"/>
          <w:lang w:eastAsia="en-GB"/>
        </w:rPr>
        <w:tab/>
      </w:r>
      <w:r w:rsidRPr="00526FE5">
        <w:rPr>
          <w:rFonts w:eastAsia="SimSun"/>
        </w:rPr>
        <w:t>Nnef_PFDManagement</w:t>
      </w:r>
      <w:r w:rsidRPr="00526FE5">
        <w:rPr>
          <w:rFonts w:eastAsia="SimSun"/>
          <w:lang w:eastAsia="zh-CN"/>
        </w:rPr>
        <w:t xml:space="preserve"> service</w:t>
      </w:r>
      <w:r>
        <w:tab/>
      </w:r>
      <w:r>
        <w:fldChar w:fldCharType="begin" w:fldLock="1"/>
      </w:r>
      <w:r>
        <w:instrText xml:space="preserve"> PAGEREF _Toc91154232 \h </w:instrText>
      </w:r>
      <w:r>
        <w:fldChar w:fldCharType="separate"/>
      </w:r>
      <w:r>
        <w:t>590</w:t>
      </w:r>
      <w:r>
        <w:fldChar w:fldCharType="end"/>
      </w:r>
    </w:p>
    <w:p w14:paraId="20153FB1" w14:textId="1BF73CE7" w:rsidR="005E4458" w:rsidRDefault="005E4458">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_Toc91154233 \h </w:instrText>
      </w:r>
      <w:r>
        <w:fldChar w:fldCharType="separate"/>
      </w:r>
      <w:r>
        <w:t>590</w:t>
      </w:r>
      <w:r>
        <w:fldChar w:fldCharType="end"/>
      </w:r>
    </w:p>
    <w:p w14:paraId="6A39344D" w14:textId="0E715786" w:rsidR="005E4458" w:rsidRDefault="005E4458">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526FE5">
        <w:rPr>
          <w:rFonts w:eastAsia="SimSun"/>
        </w:rPr>
        <w:t>Nnef_PFDManagement_Fetch service operation</w:t>
      </w:r>
      <w:r>
        <w:tab/>
      </w:r>
      <w:r>
        <w:fldChar w:fldCharType="begin" w:fldLock="1"/>
      </w:r>
      <w:r>
        <w:instrText xml:space="preserve"> PAGEREF _Toc91154234 \h </w:instrText>
      </w:r>
      <w:r>
        <w:fldChar w:fldCharType="separate"/>
      </w:r>
      <w:r>
        <w:t>590</w:t>
      </w:r>
      <w:r>
        <w:fldChar w:fldCharType="end"/>
      </w:r>
    </w:p>
    <w:p w14:paraId="2F98675C" w14:textId="32C8EBD3" w:rsidR="005E4458" w:rsidRDefault="005E4458">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526FE5">
        <w:rPr>
          <w:rFonts w:eastAsia="SimSun"/>
        </w:rPr>
        <w:t>Nnef_PFDManagement_Subscribe service operation</w:t>
      </w:r>
      <w:r>
        <w:tab/>
      </w:r>
      <w:r>
        <w:fldChar w:fldCharType="begin" w:fldLock="1"/>
      </w:r>
      <w:r>
        <w:instrText xml:space="preserve"> PAGEREF _Toc91154235 \h </w:instrText>
      </w:r>
      <w:r>
        <w:fldChar w:fldCharType="separate"/>
      </w:r>
      <w:r>
        <w:t>590</w:t>
      </w:r>
      <w:r>
        <w:fldChar w:fldCharType="end"/>
      </w:r>
    </w:p>
    <w:p w14:paraId="04C1F1CB" w14:textId="56835E7A" w:rsidR="005E4458" w:rsidRDefault="005E4458">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526FE5">
        <w:rPr>
          <w:rFonts w:eastAsia="SimSun"/>
        </w:rPr>
        <w:t>Nnef_PFDManagement_Notify service operation</w:t>
      </w:r>
      <w:r>
        <w:tab/>
      </w:r>
      <w:r>
        <w:fldChar w:fldCharType="begin" w:fldLock="1"/>
      </w:r>
      <w:r>
        <w:instrText xml:space="preserve"> PAGEREF _Toc91154236 \h </w:instrText>
      </w:r>
      <w:r>
        <w:fldChar w:fldCharType="separate"/>
      </w:r>
      <w:r>
        <w:t>590</w:t>
      </w:r>
      <w:r>
        <w:fldChar w:fldCharType="end"/>
      </w:r>
    </w:p>
    <w:p w14:paraId="1F65A328" w14:textId="422E7D78" w:rsidR="005E4458" w:rsidRDefault="005E4458">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526FE5">
        <w:rPr>
          <w:rFonts w:eastAsia="SimSun"/>
        </w:rPr>
        <w:t>Nnef_PFDManagement_Unsubscribe service operation</w:t>
      </w:r>
      <w:r>
        <w:tab/>
      </w:r>
      <w:r>
        <w:fldChar w:fldCharType="begin" w:fldLock="1"/>
      </w:r>
      <w:r>
        <w:instrText xml:space="preserve"> PAGEREF _Toc91154237 \h </w:instrText>
      </w:r>
      <w:r>
        <w:fldChar w:fldCharType="separate"/>
      </w:r>
      <w:r>
        <w:t>590</w:t>
      </w:r>
      <w:r>
        <w:fldChar w:fldCharType="end"/>
      </w:r>
    </w:p>
    <w:p w14:paraId="19310808" w14:textId="515920EF" w:rsidR="005E4458" w:rsidRDefault="005E4458">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_Toc91154238 \h </w:instrText>
      </w:r>
      <w:r>
        <w:fldChar w:fldCharType="separate"/>
      </w:r>
      <w:r>
        <w:t>590</w:t>
      </w:r>
      <w:r>
        <w:fldChar w:fldCharType="end"/>
      </w:r>
    </w:p>
    <w:p w14:paraId="090DCDDC" w14:textId="78C09CD7" w:rsidR="005E4458" w:rsidRDefault="005E4458">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_Toc91154239 \h </w:instrText>
      </w:r>
      <w:r>
        <w:fldChar w:fldCharType="separate"/>
      </w:r>
      <w:r>
        <w:t>591</w:t>
      </w:r>
      <w:r>
        <w:fldChar w:fldCharType="end"/>
      </w:r>
    </w:p>
    <w:p w14:paraId="719F382D" w14:textId="39E3FD25" w:rsidR="005E4458" w:rsidRDefault="005E4458">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_Toc91154240 \h </w:instrText>
      </w:r>
      <w:r>
        <w:fldChar w:fldCharType="separate"/>
      </w:r>
      <w:r>
        <w:t>591</w:t>
      </w:r>
      <w:r>
        <w:fldChar w:fldCharType="end"/>
      </w:r>
    </w:p>
    <w:p w14:paraId="043B0C97" w14:textId="02E9FF3F" w:rsidR="005E4458" w:rsidRDefault="005E4458">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526FE5">
        <w:rPr>
          <w:rFonts w:eastAsia="SimSun"/>
          <w:lang w:eastAsia="zh-CN"/>
        </w:rPr>
        <w:t>rameterProvision</w:t>
      </w:r>
      <w:r>
        <w:rPr>
          <w:lang w:eastAsia="zh-CN"/>
        </w:rPr>
        <w:t xml:space="preserve"> service</w:t>
      </w:r>
      <w:r>
        <w:tab/>
      </w:r>
      <w:r>
        <w:fldChar w:fldCharType="begin" w:fldLock="1"/>
      </w:r>
      <w:r>
        <w:instrText xml:space="preserve"> PAGEREF _Toc91154241 \h </w:instrText>
      </w:r>
      <w:r>
        <w:fldChar w:fldCharType="separate"/>
      </w:r>
      <w:r>
        <w:t>591</w:t>
      </w:r>
      <w:r>
        <w:fldChar w:fldCharType="end"/>
      </w:r>
    </w:p>
    <w:p w14:paraId="685EA23E" w14:textId="3D736B0F" w:rsidR="005E4458" w:rsidRDefault="005E4458">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_Toc91154242 \h </w:instrText>
      </w:r>
      <w:r>
        <w:fldChar w:fldCharType="separate"/>
      </w:r>
      <w:r>
        <w:t>591</w:t>
      </w:r>
      <w:r>
        <w:fldChar w:fldCharType="end"/>
      </w:r>
    </w:p>
    <w:p w14:paraId="118316DE" w14:textId="5F0C3E07" w:rsidR="005E4458" w:rsidRDefault="005E4458">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526FE5">
        <w:rPr>
          <w:rFonts w:eastAsia="SimSun"/>
          <w:lang w:eastAsia="zh-CN"/>
        </w:rPr>
        <w:t>rameterProvision</w:t>
      </w:r>
      <w:r>
        <w:rPr>
          <w:lang w:eastAsia="zh-CN"/>
        </w:rPr>
        <w:t>_Update service operation</w:t>
      </w:r>
      <w:r>
        <w:tab/>
      </w:r>
      <w:r>
        <w:fldChar w:fldCharType="begin" w:fldLock="1"/>
      </w:r>
      <w:r>
        <w:instrText xml:space="preserve"> PAGEREF _Toc91154243 \h </w:instrText>
      </w:r>
      <w:r>
        <w:fldChar w:fldCharType="separate"/>
      </w:r>
      <w:r>
        <w:t>591</w:t>
      </w:r>
      <w:r>
        <w:fldChar w:fldCharType="end"/>
      </w:r>
    </w:p>
    <w:p w14:paraId="6D10FD2A" w14:textId="2F54AC29" w:rsidR="005E4458" w:rsidRDefault="005E4458">
      <w:pPr>
        <w:pStyle w:val="TOC5"/>
        <w:rPr>
          <w:rFonts w:asciiTheme="minorHAnsi" w:eastAsiaTheme="minorEastAsia" w:hAnsiTheme="minorHAnsi" w:cstheme="minorBidi"/>
          <w:sz w:val="22"/>
          <w:szCs w:val="22"/>
          <w:lang w:eastAsia="en-GB"/>
        </w:rPr>
      </w:pPr>
      <w:r>
        <w:rPr>
          <w:lang w:eastAsia="zh-CN"/>
        </w:rPr>
        <w:t>5.2.6.4.3</w:t>
      </w:r>
      <w:r>
        <w:rPr>
          <w:rFonts w:asciiTheme="minorHAnsi" w:eastAsiaTheme="minorEastAsia" w:hAnsiTheme="minorHAnsi" w:cstheme="minorBidi"/>
          <w:sz w:val="22"/>
          <w:szCs w:val="22"/>
          <w:lang w:eastAsia="en-GB"/>
        </w:rPr>
        <w:tab/>
      </w:r>
      <w:r>
        <w:rPr>
          <w:lang w:eastAsia="zh-CN"/>
        </w:rPr>
        <w:t>Nnef_ParameterProvision_Create service operation</w:t>
      </w:r>
      <w:r>
        <w:tab/>
      </w:r>
      <w:r>
        <w:fldChar w:fldCharType="begin" w:fldLock="1"/>
      </w:r>
      <w:r>
        <w:instrText xml:space="preserve"> PAGEREF _Toc91154244 \h </w:instrText>
      </w:r>
      <w:r>
        <w:fldChar w:fldCharType="separate"/>
      </w:r>
      <w:r>
        <w:t>591</w:t>
      </w:r>
      <w:r>
        <w:fldChar w:fldCharType="end"/>
      </w:r>
    </w:p>
    <w:p w14:paraId="3FCD2F24" w14:textId="079B87ED" w:rsidR="005E4458" w:rsidRDefault="005E4458">
      <w:pPr>
        <w:pStyle w:val="TOC5"/>
        <w:rPr>
          <w:rFonts w:asciiTheme="minorHAnsi" w:eastAsiaTheme="minorEastAsia" w:hAnsiTheme="minorHAnsi" w:cstheme="minorBidi"/>
          <w:sz w:val="22"/>
          <w:szCs w:val="22"/>
          <w:lang w:eastAsia="en-GB"/>
        </w:rPr>
      </w:pPr>
      <w:r>
        <w:rPr>
          <w:lang w:eastAsia="zh-CN"/>
        </w:rPr>
        <w:t>5.2.6.4.4</w:t>
      </w:r>
      <w:r>
        <w:rPr>
          <w:rFonts w:asciiTheme="minorHAnsi" w:eastAsiaTheme="minorEastAsia" w:hAnsiTheme="minorHAnsi" w:cstheme="minorBidi"/>
          <w:sz w:val="22"/>
          <w:szCs w:val="22"/>
          <w:lang w:eastAsia="en-GB"/>
        </w:rPr>
        <w:tab/>
      </w:r>
      <w:r>
        <w:rPr>
          <w:lang w:eastAsia="zh-CN"/>
        </w:rPr>
        <w:t>Nnef_ParameterProvision_Delete service operation</w:t>
      </w:r>
      <w:r>
        <w:tab/>
      </w:r>
      <w:r>
        <w:fldChar w:fldCharType="begin" w:fldLock="1"/>
      </w:r>
      <w:r>
        <w:instrText xml:space="preserve"> PAGEREF _Toc91154245 \h </w:instrText>
      </w:r>
      <w:r>
        <w:fldChar w:fldCharType="separate"/>
      </w:r>
      <w:r>
        <w:t>592</w:t>
      </w:r>
      <w:r>
        <w:fldChar w:fldCharType="end"/>
      </w:r>
    </w:p>
    <w:p w14:paraId="3D964DB9" w14:textId="7FC85382" w:rsidR="005E4458" w:rsidRDefault="005E4458">
      <w:pPr>
        <w:pStyle w:val="TOC5"/>
        <w:rPr>
          <w:rFonts w:asciiTheme="minorHAnsi" w:eastAsiaTheme="minorEastAsia" w:hAnsiTheme="minorHAnsi" w:cstheme="minorBidi"/>
          <w:sz w:val="22"/>
          <w:szCs w:val="22"/>
          <w:lang w:eastAsia="en-GB"/>
        </w:rPr>
      </w:pPr>
      <w:r>
        <w:rPr>
          <w:lang w:eastAsia="zh-CN"/>
        </w:rPr>
        <w:t>5.2.6.4.5</w:t>
      </w:r>
      <w:r>
        <w:rPr>
          <w:rFonts w:asciiTheme="minorHAnsi" w:eastAsiaTheme="minorEastAsia" w:hAnsiTheme="minorHAnsi" w:cstheme="minorBidi"/>
          <w:sz w:val="22"/>
          <w:szCs w:val="22"/>
          <w:lang w:eastAsia="en-GB"/>
        </w:rPr>
        <w:tab/>
      </w:r>
      <w:r>
        <w:rPr>
          <w:lang w:eastAsia="zh-CN"/>
        </w:rPr>
        <w:t>Nnef_ParameterProvision_Get service operation</w:t>
      </w:r>
      <w:r>
        <w:tab/>
      </w:r>
      <w:r>
        <w:fldChar w:fldCharType="begin" w:fldLock="1"/>
      </w:r>
      <w:r>
        <w:instrText xml:space="preserve"> PAGEREF _Toc91154246 \h </w:instrText>
      </w:r>
      <w:r>
        <w:fldChar w:fldCharType="separate"/>
      </w:r>
      <w:r>
        <w:t>592</w:t>
      </w:r>
      <w:r>
        <w:fldChar w:fldCharType="end"/>
      </w:r>
    </w:p>
    <w:p w14:paraId="4A307D49" w14:textId="4ED78079" w:rsidR="005E4458" w:rsidRDefault="005E4458">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_Toc91154247 \h </w:instrText>
      </w:r>
      <w:r>
        <w:fldChar w:fldCharType="separate"/>
      </w:r>
      <w:r>
        <w:t>592</w:t>
      </w:r>
      <w:r>
        <w:fldChar w:fldCharType="end"/>
      </w:r>
    </w:p>
    <w:p w14:paraId="41433382" w14:textId="22F7163C" w:rsidR="005E4458" w:rsidRDefault="005E4458">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_Toc91154248 \h </w:instrText>
      </w:r>
      <w:r>
        <w:fldChar w:fldCharType="separate"/>
      </w:r>
      <w:r>
        <w:t>592</w:t>
      </w:r>
      <w:r>
        <w:fldChar w:fldCharType="end"/>
      </w:r>
    </w:p>
    <w:p w14:paraId="4A1BE1D6" w14:textId="4DAB26CF" w:rsidR="005E4458" w:rsidRDefault="005E4458">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_Toc91154249 \h </w:instrText>
      </w:r>
      <w:r>
        <w:fldChar w:fldCharType="separate"/>
      </w:r>
      <w:r>
        <w:t>592</w:t>
      </w:r>
      <w:r>
        <w:fldChar w:fldCharType="end"/>
      </w:r>
    </w:p>
    <w:p w14:paraId="2AB39FE4" w14:textId="5C7185DB" w:rsidR="005E4458" w:rsidRDefault="005E4458">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_Toc91154250 \h </w:instrText>
      </w:r>
      <w:r>
        <w:fldChar w:fldCharType="separate"/>
      </w:r>
      <w:r>
        <w:t>593</w:t>
      </w:r>
      <w:r>
        <w:fldChar w:fldCharType="end"/>
      </w:r>
    </w:p>
    <w:p w14:paraId="4809BCCD" w14:textId="520BC48D" w:rsidR="005E4458" w:rsidRDefault="005E4458">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_Toc91154251 \h </w:instrText>
      </w:r>
      <w:r>
        <w:fldChar w:fldCharType="separate"/>
      </w:r>
      <w:r>
        <w:t>593</w:t>
      </w:r>
      <w:r>
        <w:fldChar w:fldCharType="end"/>
      </w:r>
    </w:p>
    <w:p w14:paraId="389CEF8C" w14:textId="7F018F47" w:rsidR="005E4458" w:rsidRDefault="005E4458">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_Toc91154252 \h </w:instrText>
      </w:r>
      <w:r>
        <w:fldChar w:fldCharType="separate"/>
      </w:r>
      <w:r>
        <w:t>593</w:t>
      </w:r>
      <w:r>
        <w:fldChar w:fldCharType="end"/>
      </w:r>
    </w:p>
    <w:p w14:paraId="779E96FC" w14:textId="311A3B11" w:rsidR="005E4458" w:rsidRDefault="005E4458">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_Toc91154253 \h </w:instrText>
      </w:r>
      <w:r>
        <w:fldChar w:fldCharType="separate"/>
      </w:r>
      <w:r>
        <w:t>593</w:t>
      </w:r>
      <w:r>
        <w:fldChar w:fldCharType="end"/>
      </w:r>
    </w:p>
    <w:p w14:paraId="1A134C8B" w14:textId="73C5C1DE" w:rsidR="005E4458" w:rsidRDefault="005E4458">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_Toc91154254 \h </w:instrText>
      </w:r>
      <w:r>
        <w:fldChar w:fldCharType="separate"/>
      </w:r>
      <w:r>
        <w:t>593</w:t>
      </w:r>
      <w:r>
        <w:fldChar w:fldCharType="end"/>
      </w:r>
    </w:p>
    <w:p w14:paraId="716C21DF" w14:textId="517C5387" w:rsidR="005E4458" w:rsidRDefault="005E4458">
      <w:pPr>
        <w:pStyle w:val="TOC5"/>
        <w:rPr>
          <w:rFonts w:asciiTheme="minorHAnsi" w:eastAsiaTheme="minorEastAsia" w:hAnsiTheme="minorHAnsi" w:cstheme="minorBidi"/>
          <w:sz w:val="22"/>
          <w:szCs w:val="22"/>
          <w:lang w:eastAsia="en-GB"/>
        </w:rPr>
      </w:pPr>
      <w:r>
        <w:lastRenderedPageBreak/>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_Toc91154255 \h </w:instrText>
      </w:r>
      <w:r>
        <w:fldChar w:fldCharType="separate"/>
      </w:r>
      <w:r>
        <w:t>593</w:t>
      </w:r>
      <w:r>
        <w:fldChar w:fldCharType="end"/>
      </w:r>
    </w:p>
    <w:p w14:paraId="5C5C5CC0" w14:textId="71F6C16A" w:rsidR="005E4458" w:rsidRDefault="005E4458">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_Toc91154256 \h </w:instrText>
      </w:r>
      <w:r>
        <w:fldChar w:fldCharType="separate"/>
      </w:r>
      <w:r>
        <w:t>594</w:t>
      </w:r>
      <w:r>
        <w:fldChar w:fldCharType="end"/>
      </w:r>
    </w:p>
    <w:p w14:paraId="5E5F0B96" w14:textId="371A39EC" w:rsidR="005E4458" w:rsidRDefault="005E4458">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_Toc91154257 \h </w:instrText>
      </w:r>
      <w:r>
        <w:fldChar w:fldCharType="separate"/>
      </w:r>
      <w:r>
        <w:t>594</w:t>
      </w:r>
      <w:r>
        <w:fldChar w:fldCharType="end"/>
      </w:r>
    </w:p>
    <w:p w14:paraId="7F4C7186" w14:textId="24E04561" w:rsidR="005E4458" w:rsidRDefault="005E4458">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_Toc91154258 \h </w:instrText>
      </w:r>
      <w:r>
        <w:fldChar w:fldCharType="separate"/>
      </w:r>
      <w:r>
        <w:t>594</w:t>
      </w:r>
      <w:r>
        <w:fldChar w:fldCharType="end"/>
      </w:r>
    </w:p>
    <w:p w14:paraId="32AC216F" w14:textId="36E821FF" w:rsidR="005E4458" w:rsidRDefault="005E4458">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_Toc91154259 \h </w:instrText>
      </w:r>
      <w:r>
        <w:fldChar w:fldCharType="separate"/>
      </w:r>
      <w:r>
        <w:t>594</w:t>
      </w:r>
      <w:r>
        <w:fldChar w:fldCharType="end"/>
      </w:r>
    </w:p>
    <w:p w14:paraId="108B6DA1" w14:textId="48B541B7" w:rsidR="005E4458" w:rsidRDefault="005E4458">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_Toc91154260 \h </w:instrText>
      </w:r>
      <w:r>
        <w:fldChar w:fldCharType="separate"/>
      </w:r>
      <w:r>
        <w:t>594</w:t>
      </w:r>
      <w:r>
        <w:fldChar w:fldCharType="end"/>
      </w:r>
    </w:p>
    <w:p w14:paraId="4FF965D8" w14:textId="28911018" w:rsidR="005E4458" w:rsidRDefault="005E4458">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_Toc91154261 \h </w:instrText>
      </w:r>
      <w:r>
        <w:fldChar w:fldCharType="separate"/>
      </w:r>
      <w:r>
        <w:t>595</w:t>
      </w:r>
      <w:r>
        <w:fldChar w:fldCharType="end"/>
      </w:r>
    </w:p>
    <w:p w14:paraId="2DC4FDB1" w14:textId="285BA931" w:rsidR="005E4458" w:rsidRDefault="005E4458">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_Toc91154262 \h </w:instrText>
      </w:r>
      <w:r>
        <w:fldChar w:fldCharType="separate"/>
      </w:r>
      <w:r>
        <w:t>595</w:t>
      </w:r>
      <w:r>
        <w:fldChar w:fldCharType="end"/>
      </w:r>
    </w:p>
    <w:p w14:paraId="79452A31" w14:textId="0B99BDD2" w:rsidR="005E4458" w:rsidRDefault="005E4458">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_Toc91154263 \h </w:instrText>
      </w:r>
      <w:r>
        <w:fldChar w:fldCharType="separate"/>
      </w:r>
      <w:r>
        <w:t>595</w:t>
      </w:r>
      <w:r>
        <w:fldChar w:fldCharType="end"/>
      </w:r>
    </w:p>
    <w:p w14:paraId="6D709129" w14:textId="4DFDB8A8" w:rsidR="005E4458" w:rsidRDefault="005E4458">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_Toc91154264 \h </w:instrText>
      </w:r>
      <w:r>
        <w:fldChar w:fldCharType="separate"/>
      </w:r>
      <w:r>
        <w:t>596</w:t>
      </w:r>
      <w:r>
        <w:fldChar w:fldCharType="end"/>
      </w:r>
    </w:p>
    <w:p w14:paraId="127DB960" w14:textId="7D96215C" w:rsidR="005E4458" w:rsidRDefault="005E4458">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_Toc91154265 \h </w:instrText>
      </w:r>
      <w:r>
        <w:fldChar w:fldCharType="separate"/>
      </w:r>
      <w:r>
        <w:t>596</w:t>
      </w:r>
      <w:r>
        <w:fldChar w:fldCharType="end"/>
      </w:r>
    </w:p>
    <w:p w14:paraId="7C3D4581" w14:textId="14D32341" w:rsidR="005E4458" w:rsidRDefault="005E4458">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_Toc91154266 \h </w:instrText>
      </w:r>
      <w:r>
        <w:fldChar w:fldCharType="separate"/>
      </w:r>
      <w:r>
        <w:t>596</w:t>
      </w:r>
      <w:r>
        <w:fldChar w:fldCharType="end"/>
      </w:r>
    </w:p>
    <w:p w14:paraId="55A05774" w14:textId="02905F0F" w:rsidR="005E4458" w:rsidRDefault="005E4458">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_Toc91154267 \h </w:instrText>
      </w:r>
      <w:r>
        <w:fldChar w:fldCharType="separate"/>
      </w:r>
      <w:r>
        <w:t>596</w:t>
      </w:r>
      <w:r>
        <w:fldChar w:fldCharType="end"/>
      </w:r>
    </w:p>
    <w:p w14:paraId="0347E512" w14:textId="3361AD0A" w:rsidR="005E4458" w:rsidRDefault="005E4458">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_Toc91154268 \h </w:instrText>
      </w:r>
      <w:r>
        <w:fldChar w:fldCharType="separate"/>
      </w:r>
      <w:r>
        <w:t>596</w:t>
      </w:r>
      <w:r>
        <w:fldChar w:fldCharType="end"/>
      </w:r>
    </w:p>
    <w:p w14:paraId="782B948A" w14:textId="285965E1" w:rsidR="005E4458" w:rsidRDefault="005E4458">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_Toc91154269 \h </w:instrText>
      </w:r>
      <w:r>
        <w:fldChar w:fldCharType="separate"/>
      </w:r>
      <w:r>
        <w:t>596</w:t>
      </w:r>
      <w:r>
        <w:fldChar w:fldCharType="end"/>
      </w:r>
    </w:p>
    <w:p w14:paraId="3AEE6A65" w14:textId="30E5891C" w:rsidR="005E4458" w:rsidRDefault="005E4458">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_Toc91154270 \h </w:instrText>
      </w:r>
      <w:r>
        <w:fldChar w:fldCharType="separate"/>
      </w:r>
      <w:r>
        <w:t>596</w:t>
      </w:r>
      <w:r>
        <w:fldChar w:fldCharType="end"/>
      </w:r>
    </w:p>
    <w:p w14:paraId="677483A0" w14:textId="523B6660" w:rsidR="005E4458" w:rsidRDefault="005E4458">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_Toc91154271 \h </w:instrText>
      </w:r>
      <w:r>
        <w:fldChar w:fldCharType="separate"/>
      </w:r>
      <w:r>
        <w:t>596</w:t>
      </w:r>
      <w:r>
        <w:fldChar w:fldCharType="end"/>
      </w:r>
    </w:p>
    <w:p w14:paraId="7BEA7048" w14:textId="3DC28F2D" w:rsidR="005E4458" w:rsidRDefault="005E4458">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_Toc91154272 \h </w:instrText>
      </w:r>
      <w:r>
        <w:fldChar w:fldCharType="separate"/>
      </w:r>
      <w:r>
        <w:t>597</w:t>
      </w:r>
      <w:r>
        <w:fldChar w:fldCharType="end"/>
      </w:r>
    </w:p>
    <w:p w14:paraId="6BE26E38" w14:textId="0B4CCCB6" w:rsidR="005E4458" w:rsidRDefault="005E4458">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_Toc91154273 \h </w:instrText>
      </w:r>
      <w:r>
        <w:fldChar w:fldCharType="separate"/>
      </w:r>
      <w:r>
        <w:t>597</w:t>
      </w:r>
      <w:r>
        <w:fldChar w:fldCharType="end"/>
      </w:r>
    </w:p>
    <w:p w14:paraId="68AB421E" w14:textId="471AF6D6" w:rsidR="005E4458" w:rsidRDefault="005E4458">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_Toc91154274 \h </w:instrText>
      </w:r>
      <w:r>
        <w:fldChar w:fldCharType="separate"/>
      </w:r>
      <w:r>
        <w:t>597</w:t>
      </w:r>
      <w:r>
        <w:fldChar w:fldCharType="end"/>
      </w:r>
    </w:p>
    <w:p w14:paraId="0D1468C5" w14:textId="274DDB03" w:rsidR="005E4458" w:rsidRDefault="005E4458">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_Toc91154275 \h </w:instrText>
      </w:r>
      <w:r>
        <w:fldChar w:fldCharType="separate"/>
      </w:r>
      <w:r>
        <w:t>598</w:t>
      </w:r>
      <w:r>
        <w:fldChar w:fldCharType="end"/>
      </w:r>
    </w:p>
    <w:p w14:paraId="6304084F" w14:textId="0BC3666B" w:rsidR="005E4458" w:rsidRDefault="005E4458">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_Toc91154276 \h </w:instrText>
      </w:r>
      <w:r>
        <w:fldChar w:fldCharType="separate"/>
      </w:r>
      <w:r>
        <w:t>598</w:t>
      </w:r>
      <w:r>
        <w:fldChar w:fldCharType="end"/>
      </w:r>
    </w:p>
    <w:p w14:paraId="2CBFA820" w14:textId="0C542096" w:rsidR="005E4458" w:rsidRDefault="005E4458">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_Toc91154277 \h </w:instrText>
      </w:r>
      <w:r>
        <w:fldChar w:fldCharType="separate"/>
      </w:r>
      <w:r>
        <w:t>598</w:t>
      </w:r>
      <w:r>
        <w:fldChar w:fldCharType="end"/>
      </w:r>
    </w:p>
    <w:p w14:paraId="4FA19CE7" w14:textId="495039B0" w:rsidR="005E4458" w:rsidRDefault="005E4458">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_Toc91154278 \h </w:instrText>
      </w:r>
      <w:r>
        <w:fldChar w:fldCharType="separate"/>
      </w:r>
      <w:r>
        <w:t>598</w:t>
      </w:r>
      <w:r>
        <w:fldChar w:fldCharType="end"/>
      </w:r>
    </w:p>
    <w:p w14:paraId="060D3C7D" w14:textId="63782688" w:rsidR="005E4458" w:rsidRDefault="005E4458">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_Toc91154279 \h </w:instrText>
      </w:r>
      <w:r>
        <w:fldChar w:fldCharType="separate"/>
      </w:r>
      <w:r>
        <w:t>598</w:t>
      </w:r>
      <w:r>
        <w:fldChar w:fldCharType="end"/>
      </w:r>
    </w:p>
    <w:p w14:paraId="44D63079" w14:textId="159E936B" w:rsidR="005E4458" w:rsidRDefault="005E4458">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_Toc91154280 \h </w:instrText>
      </w:r>
      <w:r>
        <w:fldChar w:fldCharType="separate"/>
      </w:r>
      <w:r>
        <w:t>598</w:t>
      </w:r>
      <w:r>
        <w:fldChar w:fldCharType="end"/>
      </w:r>
    </w:p>
    <w:p w14:paraId="680E5A1C" w14:textId="6844D318" w:rsidR="005E4458" w:rsidRDefault="005E4458">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_Toc91154281 \h </w:instrText>
      </w:r>
      <w:r>
        <w:fldChar w:fldCharType="separate"/>
      </w:r>
      <w:r>
        <w:t>598</w:t>
      </w:r>
      <w:r>
        <w:fldChar w:fldCharType="end"/>
      </w:r>
    </w:p>
    <w:p w14:paraId="09A3E14E" w14:textId="1ED2072B" w:rsidR="005E4458" w:rsidRDefault="005E4458">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_Toc91154282 \h </w:instrText>
      </w:r>
      <w:r>
        <w:fldChar w:fldCharType="separate"/>
      </w:r>
      <w:r>
        <w:t>599</w:t>
      </w:r>
      <w:r>
        <w:fldChar w:fldCharType="end"/>
      </w:r>
    </w:p>
    <w:p w14:paraId="6F072DD9" w14:textId="009DE5B7" w:rsidR="005E4458" w:rsidRDefault="005E4458">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_Toc91154283 \h </w:instrText>
      </w:r>
      <w:r>
        <w:fldChar w:fldCharType="separate"/>
      </w:r>
      <w:r>
        <w:t>599</w:t>
      </w:r>
      <w:r>
        <w:fldChar w:fldCharType="end"/>
      </w:r>
    </w:p>
    <w:p w14:paraId="0176C6BC" w14:textId="17EC143E" w:rsidR="005E4458" w:rsidRDefault="005E4458">
      <w:pPr>
        <w:pStyle w:val="TOC5"/>
        <w:rPr>
          <w:rFonts w:asciiTheme="minorHAnsi" w:eastAsiaTheme="minorEastAsia" w:hAnsiTheme="minorHAnsi" w:cstheme="minorBidi"/>
          <w:sz w:val="22"/>
          <w:szCs w:val="22"/>
          <w:lang w:eastAsia="en-GB"/>
        </w:rPr>
      </w:pPr>
      <w:r>
        <w:t>5.2.6.11.6</w:t>
      </w:r>
      <w:r>
        <w:rPr>
          <w:rFonts w:asciiTheme="minorHAnsi" w:eastAsiaTheme="minorEastAsia" w:hAnsiTheme="minorHAnsi" w:cstheme="minorBidi"/>
          <w:sz w:val="22"/>
          <w:szCs w:val="22"/>
          <w:lang w:eastAsia="en-GB"/>
        </w:rPr>
        <w:tab/>
      </w:r>
      <w:r>
        <w:t>Nnef_ServiceParameter_Notify operation</w:t>
      </w:r>
      <w:r>
        <w:tab/>
      </w:r>
      <w:r>
        <w:fldChar w:fldCharType="begin" w:fldLock="1"/>
      </w:r>
      <w:r>
        <w:instrText xml:space="preserve"> PAGEREF _Toc91154284 \h </w:instrText>
      </w:r>
      <w:r>
        <w:fldChar w:fldCharType="separate"/>
      </w:r>
      <w:r>
        <w:t>599</w:t>
      </w:r>
      <w:r>
        <w:fldChar w:fldCharType="end"/>
      </w:r>
    </w:p>
    <w:p w14:paraId="44B2D929" w14:textId="61548C43" w:rsidR="005E4458" w:rsidRDefault="005E4458">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_Toc91154285 \h </w:instrText>
      </w:r>
      <w:r>
        <w:fldChar w:fldCharType="separate"/>
      </w:r>
      <w:r>
        <w:t>599</w:t>
      </w:r>
      <w:r>
        <w:fldChar w:fldCharType="end"/>
      </w:r>
    </w:p>
    <w:p w14:paraId="1C41E2F3" w14:textId="012BF4E9" w:rsidR="005E4458" w:rsidRDefault="005E4458">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_Toc91154286 \h </w:instrText>
      </w:r>
      <w:r>
        <w:fldChar w:fldCharType="separate"/>
      </w:r>
      <w:r>
        <w:t>599</w:t>
      </w:r>
      <w:r>
        <w:fldChar w:fldCharType="end"/>
      </w:r>
    </w:p>
    <w:p w14:paraId="26AC362E" w14:textId="16157E32" w:rsidR="005E4458" w:rsidRDefault="005E4458">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_Toc91154287 \h </w:instrText>
      </w:r>
      <w:r>
        <w:fldChar w:fldCharType="separate"/>
      </w:r>
      <w:r>
        <w:t>600</w:t>
      </w:r>
      <w:r>
        <w:fldChar w:fldCharType="end"/>
      </w:r>
    </w:p>
    <w:p w14:paraId="37A75B80" w14:textId="16101097" w:rsidR="005E4458" w:rsidRDefault="005E4458">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_Toc91154288 \h </w:instrText>
      </w:r>
      <w:r>
        <w:fldChar w:fldCharType="separate"/>
      </w:r>
      <w:r>
        <w:t>600</w:t>
      </w:r>
      <w:r>
        <w:fldChar w:fldCharType="end"/>
      </w:r>
    </w:p>
    <w:p w14:paraId="2A6E20B5" w14:textId="71552740" w:rsidR="005E4458" w:rsidRDefault="005E4458">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_Toc91154289 \h </w:instrText>
      </w:r>
      <w:r>
        <w:fldChar w:fldCharType="separate"/>
      </w:r>
      <w:r>
        <w:t>600</w:t>
      </w:r>
      <w:r>
        <w:fldChar w:fldCharType="end"/>
      </w:r>
    </w:p>
    <w:p w14:paraId="5DE9861C" w14:textId="6AE3672C" w:rsidR="005E4458" w:rsidRDefault="005E4458">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_Toc91154290 \h </w:instrText>
      </w:r>
      <w:r>
        <w:fldChar w:fldCharType="separate"/>
      </w:r>
      <w:r>
        <w:t>600</w:t>
      </w:r>
      <w:r>
        <w:fldChar w:fldCharType="end"/>
      </w:r>
    </w:p>
    <w:p w14:paraId="62CACF83" w14:textId="3B562739" w:rsidR="005E4458" w:rsidRDefault="005E4458">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_Toc91154291 \h </w:instrText>
      </w:r>
      <w:r>
        <w:fldChar w:fldCharType="separate"/>
      </w:r>
      <w:r>
        <w:t>600</w:t>
      </w:r>
      <w:r>
        <w:fldChar w:fldCharType="end"/>
      </w:r>
    </w:p>
    <w:p w14:paraId="1987D1A6" w14:textId="653726AA" w:rsidR="005E4458" w:rsidRDefault="005E4458">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_Toc91154292 \h </w:instrText>
      </w:r>
      <w:r>
        <w:fldChar w:fldCharType="separate"/>
      </w:r>
      <w:r>
        <w:t>600</w:t>
      </w:r>
      <w:r>
        <w:fldChar w:fldCharType="end"/>
      </w:r>
    </w:p>
    <w:p w14:paraId="0A8286DA" w14:textId="49A5CF27" w:rsidR="005E4458" w:rsidRDefault="005E4458">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_Toc91154293 \h </w:instrText>
      </w:r>
      <w:r>
        <w:fldChar w:fldCharType="separate"/>
      </w:r>
      <w:r>
        <w:t>601</w:t>
      </w:r>
      <w:r>
        <w:fldChar w:fldCharType="end"/>
      </w:r>
    </w:p>
    <w:p w14:paraId="4C7C1FDA" w14:textId="7489C51B" w:rsidR="005E4458" w:rsidRDefault="005E4458">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_Toc91154294 \h </w:instrText>
      </w:r>
      <w:r>
        <w:fldChar w:fldCharType="separate"/>
      </w:r>
      <w:r>
        <w:t>601</w:t>
      </w:r>
      <w:r>
        <w:fldChar w:fldCharType="end"/>
      </w:r>
    </w:p>
    <w:p w14:paraId="50DED30C" w14:textId="3673CC32" w:rsidR="005E4458" w:rsidRDefault="005E4458">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_Toc91154295 \h </w:instrText>
      </w:r>
      <w:r>
        <w:fldChar w:fldCharType="separate"/>
      </w:r>
      <w:r>
        <w:t>601</w:t>
      </w:r>
      <w:r>
        <w:fldChar w:fldCharType="end"/>
      </w:r>
    </w:p>
    <w:p w14:paraId="0F535FEF" w14:textId="2A4F1FD1" w:rsidR="005E4458" w:rsidRDefault="005E4458">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_Toc91154296 \h </w:instrText>
      </w:r>
      <w:r>
        <w:fldChar w:fldCharType="separate"/>
      </w:r>
      <w:r>
        <w:t>601</w:t>
      </w:r>
      <w:r>
        <w:fldChar w:fldCharType="end"/>
      </w:r>
    </w:p>
    <w:p w14:paraId="0C940EDF" w14:textId="2EF1E180" w:rsidR="005E4458" w:rsidRDefault="005E4458">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_Toc91154297 \h </w:instrText>
      </w:r>
      <w:r>
        <w:fldChar w:fldCharType="separate"/>
      </w:r>
      <w:r>
        <w:t>601</w:t>
      </w:r>
      <w:r>
        <w:fldChar w:fldCharType="end"/>
      </w:r>
    </w:p>
    <w:p w14:paraId="270B3996" w14:textId="6C89E7CB" w:rsidR="005E4458" w:rsidRDefault="005E4458">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_Toc91154298 \h </w:instrText>
      </w:r>
      <w:r>
        <w:fldChar w:fldCharType="separate"/>
      </w:r>
      <w:r>
        <w:t>601</w:t>
      </w:r>
      <w:r>
        <w:fldChar w:fldCharType="end"/>
      </w:r>
    </w:p>
    <w:p w14:paraId="74ACE849" w14:textId="1750B4EA" w:rsidR="005E4458" w:rsidRDefault="005E4458">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_Toc91154299 \h </w:instrText>
      </w:r>
      <w:r>
        <w:fldChar w:fldCharType="separate"/>
      </w:r>
      <w:r>
        <w:t>601</w:t>
      </w:r>
      <w:r>
        <w:fldChar w:fldCharType="end"/>
      </w:r>
    </w:p>
    <w:p w14:paraId="28582C96" w14:textId="242857AC" w:rsidR="005E4458" w:rsidRDefault="005E4458">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_Toc91154300 \h </w:instrText>
      </w:r>
      <w:r>
        <w:fldChar w:fldCharType="separate"/>
      </w:r>
      <w:r>
        <w:t>602</w:t>
      </w:r>
      <w:r>
        <w:fldChar w:fldCharType="end"/>
      </w:r>
    </w:p>
    <w:p w14:paraId="59B337E7" w14:textId="6E7C7617" w:rsidR="005E4458" w:rsidRDefault="005E4458">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_Toc91154301 \h </w:instrText>
      </w:r>
      <w:r>
        <w:fldChar w:fldCharType="separate"/>
      </w:r>
      <w:r>
        <w:t>602</w:t>
      </w:r>
      <w:r>
        <w:fldChar w:fldCharType="end"/>
      </w:r>
    </w:p>
    <w:p w14:paraId="4B7488B6" w14:textId="7FE2E166" w:rsidR="005E4458" w:rsidRDefault="005E4458">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_Toc91154302 \h </w:instrText>
      </w:r>
      <w:r>
        <w:fldChar w:fldCharType="separate"/>
      </w:r>
      <w:r>
        <w:t>602</w:t>
      </w:r>
      <w:r>
        <w:fldChar w:fldCharType="end"/>
      </w:r>
    </w:p>
    <w:p w14:paraId="50AD8841" w14:textId="5C8B99D9" w:rsidR="005E4458" w:rsidRDefault="005E4458">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_Toc91154303 \h </w:instrText>
      </w:r>
      <w:r>
        <w:fldChar w:fldCharType="separate"/>
      </w:r>
      <w:r>
        <w:t>602</w:t>
      </w:r>
      <w:r>
        <w:fldChar w:fldCharType="end"/>
      </w:r>
    </w:p>
    <w:p w14:paraId="2C511329" w14:textId="3FF2AC75" w:rsidR="005E4458" w:rsidRDefault="005E4458">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_Toc91154304 \h </w:instrText>
      </w:r>
      <w:r>
        <w:fldChar w:fldCharType="separate"/>
      </w:r>
      <w:r>
        <w:t>602</w:t>
      </w:r>
      <w:r>
        <w:fldChar w:fldCharType="end"/>
      </w:r>
    </w:p>
    <w:p w14:paraId="3D58D4CD" w14:textId="062EA974" w:rsidR="005E4458" w:rsidRDefault="005E4458">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_Toc91154305 \h </w:instrText>
      </w:r>
      <w:r>
        <w:fldChar w:fldCharType="separate"/>
      </w:r>
      <w:r>
        <w:t>602</w:t>
      </w:r>
      <w:r>
        <w:fldChar w:fldCharType="end"/>
      </w:r>
    </w:p>
    <w:p w14:paraId="13E88C33" w14:textId="0D06FB4D" w:rsidR="005E4458" w:rsidRDefault="005E4458">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_Toc91154306 \h </w:instrText>
      </w:r>
      <w:r>
        <w:fldChar w:fldCharType="separate"/>
      </w:r>
      <w:r>
        <w:t>603</w:t>
      </w:r>
      <w:r>
        <w:fldChar w:fldCharType="end"/>
      </w:r>
    </w:p>
    <w:p w14:paraId="5B573E31" w14:textId="2D3C98FF" w:rsidR="005E4458" w:rsidRDefault="005E4458">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_Toc91154307 \h </w:instrText>
      </w:r>
      <w:r>
        <w:fldChar w:fldCharType="separate"/>
      </w:r>
      <w:r>
        <w:t>603</w:t>
      </w:r>
      <w:r>
        <w:fldChar w:fldCharType="end"/>
      </w:r>
    </w:p>
    <w:p w14:paraId="3CF9CA73" w14:textId="434B63C2" w:rsidR="005E4458" w:rsidRDefault="005E4458">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_Toc91154308 \h </w:instrText>
      </w:r>
      <w:r>
        <w:fldChar w:fldCharType="separate"/>
      </w:r>
      <w:r>
        <w:t>603</w:t>
      </w:r>
      <w:r>
        <w:fldChar w:fldCharType="end"/>
      </w:r>
    </w:p>
    <w:p w14:paraId="55D85FCA" w14:textId="031408E4" w:rsidR="005E4458" w:rsidRDefault="005E4458">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_Toc91154309 \h </w:instrText>
      </w:r>
      <w:r>
        <w:fldChar w:fldCharType="separate"/>
      </w:r>
      <w:r>
        <w:t>603</w:t>
      </w:r>
      <w:r>
        <w:fldChar w:fldCharType="end"/>
      </w:r>
    </w:p>
    <w:p w14:paraId="68DFA332" w14:textId="44AE662D" w:rsidR="005E4458" w:rsidRDefault="005E4458">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_Toc91154310 \h </w:instrText>
      </w:r>
      <w:r>
        <w:fldChar w:fldCharType="separate"/>
      </w:r>
      <w:r>
        <w:t>603</w:t>
      </w:r>
      <w:r>
        <w:fldChar w:fldCharType="end"/>
      </w:r>
    </w:p>
    <w:p w14:paraId="668494B2" w14:textId="6BAD3C35" w:rsidR="005E4458" w:rsidRDefault="005E4458">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_Toc91154311 \h </w:instrText>
      </w:r>
      <w:r>
        <w:fldChar w:fldCharType="separate"/>
      </w:r>
      <w:r>
        <w:t>603</w:t>
      </w:r>
      <w:r>
        <w:fldChar w:fldCharType="end"/>
      </w:r>
    </w:p>
    <w:p w14:paraId="07496136" w14:textId="52A112A8" w:rsidR="005E4458" w:rsidRDefault="005E4458">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_Toc91154312 \h </w:instrText>
      </w:r>
      <w:r>
        <w:fldChar w:fldCharType="separate"/>
      </w:r>
      <w:r>
        <w:t>604</w:t>
      </w:r>
      <w:r>
        <w:fldChar w:fldCharType="end"/>
      </w:r>
    </w:p>
    <w:p w14:paraId="2523015A" w14:textId="29488E55" w:rsidR="005E4458" w:rsidRDefault="005E4458">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_Toc91154313 \h </w:instrText>
      </w:r>
      <w:r>
        <w:fldChar w:fldCharType="separate"/>
      </w:r>
      <w:r>
        <w:t>604</w:t>
      </w:r>
      <w:r>
        <w:fldChar w:fldCharType="end"/>
      </w:r>
    </w:p>
    <w:p w14:paraId="4AF79E08" w14:textId="0C38F117" w:rsidR="005E4458" w:rsidRDefault="005E4458">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_Toc91154314 \h </w:instrText>
      </w:r>
      <w:r>
        <w:fldChar w:fldCharType="separate"/>
      </w:r>
      <w:r>
        <w:t>604</w:t>
      </w:r>
      <w:r>
        <w:fldChar w:fldCharType="end"/>
      </w:r>
    </w:p>
    <w:p w14:paraId="18766590" w14:textId="6FBBD8E5" w:rsidR="005E4458" w:rsidRDefault="005E4458">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_Toc91154315 \h </w:instrText>
      </w:r>
      <w:r>
        <w:fldChar w:fldCharType="separate"/>
      </w:r>
      <w:r>
        <w:t>604</w:t>
      </w:r>
      <w:r>
        <w:fldChar w:fldCharType="end"/>
      </w:r>
    </w:p>
    <w:p w14:paraId="1122F1D3" w14:textId="6413F133" w:rsidR="005E4458" w:rsidRDefault="005E4458">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_Toc91154316 \h </w:instrText>
      </w:r>
      <w:r>
        <w:fldChar w:fldCharType="separate"/>
      </w:r>
      <w:r>
        <w:t>604</w:t>
      </w:r>
      <w:r>
        <w:fldChar w:fldCharType="end"/>
      </w:r>
    </w:p>
    <w:p w14:paraId="04A3DB16" w14:textId="1D792327" w:rsidR="005E4458" w:rsidRDefault="005E4458">
      <w:pPr>
        <w:pStyle w:val="TOC5"/>
        <w:rPr>
          <w:rFonts w:asciiTheme="minorHAnsi" w:eastAsiaTheme="minorEastAsia" w:hAnsiTheme="minorHAnsi" w:cstheme="minorBidi"/>
          <w:sz w:val="22"/>
          <w:szCs w:val="22"/>
          <w:lang w:eastAsia="en-GB"/>
        </w:rPr>
      </w:pPr>
      <w:r>
        <w:lastRenderedPageBreak/>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_Toc91154317 \h </w:instrText>
      </w:r>
      <w:r>
        <w:fldChar w:fldCharType="separate"/>
      </w:r>
      <w:r>
        <w:t>605</w:t>
      </w:r>
      <w:r>
        <w:fldChar w:fldCharType="end"/>
      </w:r>
    </w:p>
    <w:p w14:paraId="1D188DA5" w14:textId="7BF0E5BA" w:rsidR="005E4458" w:rsidRDefault="005E4458">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_Toc91154318 \h </w:instrText>
      </w:r>
      <w:r>
        <w:fldChar w:fldCharType="separate"/>
      </w:r>
      <w:r>
        <w:t>605</w:t>
      </w:r>
      <w:r>
        <w:fldChar w:fldCharType="end"/>
      </w:r>
    </w:p>
    <w:p w14:paraId="51FEC4B0" w14:textId="4D611EA4" w:rsidR="005E4458" w:rsidRDefault="005E4458">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_Toc91154319 \h </w:instrText>
      </w:r>
      <w:r>
        <w:fldChar w:fldCharType="separate"/>
      </w:r>
      <w:r>
        <w:t>605</w:t>
      </w:r>
      <w:r>
        <w:fldChar w:fldCharType="end"/>
      </w:r>
    </w:p>
    <w:p w14:paraId="35CC744C" w14:textId="17BAB00E" w:rsidR="005E4458" w:rsidRDefault="005E4458">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_Toc91154320 \h </w:instrText>
      </w:r>
      <w:r>
        <w:fldChar w:fldCharType="separate"/>
      </w:r>
      <w:r>
        <w:t>605</w:t>
      </w:r>
      <w:r>
        <w:fldChar w:fldCharType="end"/>
      </w:r>
    </w:p>
    <w:p w14:paraId="7F9651B6" w14:textId="529876C1" w:rsidR="005E4458" w:rsidRDefault="005E4458">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_Toc91154321 \h </w:instrText>
      </w:r>
      <w:r>
        <w:fldChar w:fldCharType="separate"/>
      </w:r>
      <w:r>
        <w:t>605</w:t>
      </w:r>
      <w:r>
        <w:fldChar w:fldCharType="end"/>
      </w:r>
    </w:p>
    <w:p w14:paraId="44C9A59C" w14:textId="29F6F5E9" w:rsidR="005E4458" w:rsidRDefault="005E4458">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_Toc91154322 \h </w:instrText>
      </w:r>
      <w:r>
        <w:fldChar w:fldCharType="separate"/>
      </w:r>
      <w:r>
        <w:t>606</w:t>
      </w:r>
      <w:r>
        <w:fldChar w:fldCharType="end"/>
      </w:r>
    </w:p>
    <w:p w14:paraId="06E31A22" w14:textId="7292F670" w:rsidR="005E4458" w:rsidRDefault="005E4458">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_Toc91154323 \h </w:instrText>
      </w:r>
      <w:r>
        <w:fldChar w:fldCharType="separate"/>
      </w:r>
      <w:r>
        <w:t>606</w:t>
      </w:r>
      <w:r>
        <w:fldChar w:fldCharType="end"/>
      </w:r>
    </w:p>
    <w:p w14:paraId="516E3044" w14:textId="5C298D3B" w:rsidR="005E4458" w:rsidRDefault="005E4458">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_Toc91154324 \h </w:instrText>
      </w:r>
      <w:r>
        <w:fldChar w:fldCharType="separate"/>
      </w:r>
      <w:r>
        <w:t>606</w:t>
      </w:r>
      <w:r>
        <w:fldChar w:fldCharType="end"/>
      </w:r>
    </w:p>
    <w:p w14:paraId="0B3E7719" w14:textId="4271A028" w:rsidR="005E4458" w:rsidRDefault="005E4458">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_Toc91154325 \h </w:instrText>
      </w:r>
      <w:r>
        <w:fldChar w:fldCharType="separate"/>
      </w:r>
      <w:r>
        <w:t>606</w:t>
      </w:r>
      <w:r>
        <w:fldChar w:fldCharType="end"/>
      </w:r>
    </w:p>
    <w:p w14:paraId="766BBE1D" w14:textId="0DBA4AF9" w:rsidR="005E4458" w:rsidRDefault="005E4458">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_Toc91154326 \h </w:instrText>
      </w:r>
      <w:r>
        <w:fldChar w:fldCharType="separate"/>
      </w:r>
      <w:r>
        <w:t>606</w:t>
      </w:r>
      <w:r>
        <w:fldChar w:fldCharType="end"/>
      </w:r>
    </w:p>
    <w:p w14:paraId="1E695C0B" w14:textId="7BEBBE0E" w:rsidR="005E4458" w:rsidRDefault="005E4458">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_Toc91154327 \h </w:instrText>
      </w:r>
      <w:r>
        <w:fldChar w:fldCharType="separate"/>
      </w:r>
      <w:r>
        <w:t>606</w:t>
      </w:r>
      <w:r>
        <w:fldChar w:fldCharType="end"/>
      </w:r>
    </w:p>
    <w:p w14:paraId="4AFCCF10" w14:textId="3F01F857" w:rsidR="005E4458" w:rsidRDefault="005E4458">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_Toc91154328 \h </w:instrText>
      </w:r>
      <w:r>
        <w:fldChar w:fldCharType="separate"/>
      </w:r>
      <w:r>
        <w:t>606</w:t>
      </w:r>
      <w:r>
        <w:fldChar w:fldCharType="end"/>
      </w:r>
    </w:p>
    <w:p w14:paraId="5FA07413" w14:textId="02C090D8" w:rsidR="005E4458" w:rsidRDefault="005E4458">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_Toc91154329 \h </w:instrText>
      </w:r>
      <w:r>
        <w:fldChar w:fldCharType="separate"/>
      </w:r>
      <w:r>
        <w:t>606</w:t>
      </w:r>
      <w:r>
        <w:fldChar w:fldCharType="end"/>
      </w:r>
    </w:p>
    <w:p w14:paraId="2991DFE2" w14:textId="0F4C932E" w:rsidR="005E4458" w:rsidRDefault="005E4458">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_Toc91154330 \h </w:instrText>
      </w:r>
      <w:r>
        <w:fldChar w:fldCharType="separate"/>
      </w:r>
      <w:r>
        <w:t>607</w:t>
      </w:r>
      <w:r>
        <w:fldChar w:fldCharType="end"/>
      </w:r>
    </w:p>
    <w:p w14:paraId="5C46B8EB" w14:textId="0CD30121" w:rsidR="005E4458" w:rsidRDefault="005E4458">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Nnef_AMPolicyAuthorization Service</w:t>
      </w:r>
      <w:r>
        <w:tab/>
      </w:r>
      <w:r>
        <w:fldChar w:fldCharType="begin" w:fldLock="1"/>
      </w:r>
      <w:r>
        <w:instrText xml:space="preserve"> PAGEREF _Toc91154331 \h </w:instrText>
      </w:r>
      <w:r>
        <w:fldChar w:fldCharType="separate"/>
      </w:r>
      <w:r>
        <w:t>607</w:t>
      </w:r>
      <w:r>
        <w:fldChar w:fldCharType="end"/>
      </w:r>
    </w:p>
    <w:p w14:paraId="2030E4B7" w14:textId="29668012" w:rsidR="005E4458" w:rsidRDefault="005E4458">
      <w:pPr>
        <w:pStyle w:val="TOC5"/>
        <w:rPr>
          <w:rFonts w:asciiTheme="minorHAnsi" w:eastAsiaTheme="minorEastAsia" w:hAnsiTheme="minorHAnsi" w:cstheme="minorBidi"/>
          <w:sz w:val="22"/>
          <w:szCs w:val="22"/>
          <w:lang w:eastAsia="en-GB"/>
        </w:rPr>
      </w:pPr>
      <w:r>
        <w:t>5.2.6.22.1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_Toc91154332 \h </w:instrText>
      </w:r>
      <w:r>
        <w:fldChar w:fldCharType="separate"/>
      </w:r>
      <w:r>
        <w:t>607</w:t>
      </w:r>
      <w:r>
        <w:fldChar w:fldCharType="end"/>
      </w:r>
    </w:p>
    <w:p w14:paraId="0EC3160D" w14:textId="189558CE" w:rsidR="005E4458" w:rsidRDefault="005E4458">
      <w:pPr>
        <w:pStyle w:val="TOC5"/>
        <w:rPr>
          <w:rFonts w:asciiTheme="minorHAnsi" w:eastAsiaTheme="minorEastAsia" w:hAnsiTheme="minorHAnsi" w:cstheme="minorBidi"/>
          <w:sz w:val="22"/>
          <w:szCs w:val="22"/>
          <w:lang w:eastAsia="en-GB"/>
        </w:rPr>
      </w:pPr>
      <w:r>
        <w:t>5.2.6.22.2</w:t>
      </w:r>
      <w:r>
        <w:rPr>
          <w:rFonts w:asciiTheme="minorHAnsi" w:eastAsiaTheme="minorEastAsia" w:hAnsiTheme="minorHAnsi" w:cstheme="minorBidi"/>
          <w:sz w:val="22"/>
          <w:szCs w:val="22"/>
          <w:lang w:eastAsia="en-GB"/>
        </w:rPr>
        <w:tab/>
      </w:r>
      <w:r>
        <w:t>Nnef_AMPolicyAuthorization_Create service operation</w:t>
      </w:r>
      <w:r>
        <w:tab/>
      </w:r>
      <w:r>
        <w:fldChar w:fldCharType="begin" w:fldLock="1"/>
      </w:r>
      <w:r>
        <w:instrText xml:space="preserve"> PAGEREF _Toc91154333 \h </w:instrText>
      </w:r>
      <w:r>
        <w:fldChar w:fldCharType="separate"/>
      </w:r>
      <w:r>
        <w:t>607</w:t>
      </w:r>
      <w:r>
        <w:fldChar w:fldCharType="end"/>
      </w:r>
    </w:p>
    <w:p w14:paraId="6D31B4D4" w14:textId="44C18A8F" w:rsidR="005E4458" w:rsidRDefault="005E4458">
      <w:pPr>
        <w:pStyle w:val="TOC5"/>
        <w:rPr>
          <w:rFonts w:asciiTheme="minorHAnsi" w:eastAsiaTheme="minorEastAsia" w:hAnsiTheme="minorHAnsi" w:cstheme="minorBidi"/>
          <w:sz w:val="22"/>
          <w:szCs w:val="22"/>
          <w:lang w:eastAsia="en-GB"/>
        </w:rPr>
      </w:pPr>
      <w:r>
        <w:t>5.2.6.22.3</w:t>
      </w:r>
      <w:r>
        <w:rPr>
          <w:rFonts w:asciiTheme="minorHAnsi" w:eastAsiaTheme="minorEastAsia" w:hAnsiTheme="minorHAnsi" w:cstheme="minorBidi"/>
          <w:sz w:val="22"/>
          <w:szCs w:val="22"/>
          <w:lang w:eastAsia="en-GB"/>
        </w:rPr>
        <w:tab/>
      </w:r>
      <w:r>
        <w:t>Nnef_AMPolicyAuthorization_Update service operation</w:t>
      </w:r>
      <w:r>
        <w:tab/>
      </w:r>
      <w:r>
        <w:fldChar w:fldCharType="begin" w:fldLock="1"/>
      </w:r>
      <w:r>
        <w:instrText xml:space="preserve"> PAGEREF _Toc91154334 \h </w:instrText>
      </w:r>
      <w:r>
        <w:fldChar w:fldCharType="separate"/>
      </w:r>
      <w:r>
        <w:t>607</w:t>
      </w:r>
      <w:r>
        <w:fldChar w:fldCharType="end"/>
      </w:r>
    </w:p>
    <w:p w14:paraId="26F32D7E" w14:textId="6DA3F1B7" w:rsidR="005E4458" w:rsidRDefault="005E4458">
      <w:pPr>
        <w:pStyle w:val="TOC5"/>
        <w:rPr>
          <w:rFonts w:asciiTheme="minorHAnsi" w:eastAsiaTheme="minorEastAsia" w:hAnsiTheme="minorHAnsi" w:cstheme="minorBidi"/>
          <w:sz w:val="22"/>
          <w:szCs w:val="22"/>
          <w:lang w:eastAsia="en-GB"/>
        </w:rPr>
      </w:pPr>
      <w:r>
        <w:t>5.2.6.22.4</w:t>
      </w:r>
      <w:r>
        <w:rPr>
          <w:rFonts w:asciiTheme="minorHAnsi" w:eastAsiaTheme="minorEastAsia" w:hAnsiTheme="minorHAnsi" w:cstheme="minorBidi"/>
          <w:sz w:val="22"/>
          <w:szCs w:val="22"/>
          <w:lang w:eastAsia="en-GB"/>
        </w:rPr>
        <w:tab/>
      </w:r>
      <w:r>
        <w:t>Nnef_AMPolicyAuthorization_Delete service operation</w:t>
      </w:r>
      <w:r>
        <w:tab/>
      </w:r>
      <w:r>
        <w:fldChar w:fldCharType="begin" w:fldLock="1"/>
      </w:r>
      <w:r>
        <w:instrText xml:space="preserve"> PAGEREF _Toc91154335 \h </w:instrText>
      </w:r>
      <w:r>
        <w:fldChar w:fldCharType="separate"/>
      </w:r>
      <w:r>
        <w:t>607</w:t>
      </w:r>
      <w:r>
        <w:fldChar w:fldCharType="end"/>
      </w:r>
    </w:p>
    <w:p w14:paraId="5A24F3A5" w14:textId="20D53D7B" w:rsidR="005E4458" w:rsidRDefault="005E4458">
      <w:pPr>
        <w:pStyle w:val="TOC5"/>
        <w:rPr>
          <w:rFonts w:asciiTheme="minorHAnsi" w:eastAsiaTheme="minorEastAsia" w:hAnsiTheme="minorHAnsi" w:cstheme="minorBidi"/>
          <w:sz w:val="22"/>
          <w:szCs w:val="22"/>
          <w:lang w:eastAsia="en-GB"/>
        </w:rPr>
      </w:pPr>
      <w:r>
        <w:t>5.2.6.22.5</w:t>
      </w:r>
      <w:r>
        <w:rPr>
          <w:rFonts w:asciiTheme="minorHAnsi" w:eastAsiaTheme="minorEastAsia" w:hAnsiTheme="minorHAnsi" w:cstheme="minorBidi"/>
          <w:sz w:val="22"/>
          <w:szCs w:val="22"/>
          <w:lang w:eastAsia="en-GB"/>
        </w:rPr>
        <w:tab/>
      </w:r>
      <w:r>
        <w:t>Nnef_AMPolicyAuthorization_Notify service operation</w:t>
      </w:r>
      <w:r>
        <w:tab/>
      </w:r>
      <w:r>
        <w:fldChar w:fldCharType="begin" w:fldLock="1"/>
      </w:r>
      <w:r>
        <w:instrText xml:space="preserve"> PAGEREF _Toc91154336 \h </w:instrText>
      </w:r>
      <w:r>
        <w:fldChar w:fldCharType="separate"/>
      </w:r>
      <w:r>
        <w:t>608</w:t>
      </w:r>
      <w:r>
        <w:fldChar w:fldCharType="end"/>
      </w:r>
    </w:p>
    <w:p w14:paraId="56A3D59C" w14:textId="00F8C00D" w:rsidR="005E4458" w:rsidRDefault="005E4458">
      <w:pPr>
        <w:pStyle w:val="TOC5"/>
        <w:rPr>
          <w:rFonts w:asciiTheme="minorHAnsi" w:eastAsiaTheme="minorEastAsia" w:hAnsiTheme="minorHAnsi" w:cstheme="minorBidi"/>
          <w:sz w:val="22"/>
          <w:szCs w:val="22"/>
          <w:lang w:eastAsia="en-GB"/>
        </w:rPr>
      </w:pPr>
      <w:r>
        <w:t>5.2.6.22.6</w:t>
      </w:r>
      <w:r>
        <w:rPr>
          <w:rFonts w:asciiTheme="minorHAnsi" w:eastAsiaTheme="minorEastAsia" w:hAnsiTheme="minorHAnsi" w:cstheme="minorBidi"/>
          <w:sz w:val="22"/>
          <w:szCs w:val="22"/>
          <w:lang w:eastAsia="en-GB"/>
        </w:rPr>
        <w:tab/>
      </w:r>
      <w:r>
        <w:t>Nnef_AMPolicyAuthorization_Subscribe service operation</w:t>
      </w:r>
      <w:r>
        <w:tab/>
      </w:r>
      <w:r>
        <w:fldChar w:fldCharType="begin" w:fldLock="1"/>
      </w:r>
      <w:r>
        <w:instrText xml:space="preserve"> PAGEREF _Toc91154337 \h </w:instrText>
      </w:r>
      <w:r>
        <w:fldChar w:fldCharType="separate"/>
      </w:r>
      <w:r>
        <w:t>608</w:t>
      </w:r>
      <w:r>
        <w:fldChar w:fldCharType="end"/>
      </w:r>
    </w:p>
    <w:p w14:paraId="6646A540" w14:textId="07289F2D" w:rsidR="005E4458" w:rsidRDefault="005E4458">
      <w:pPr>
        <w:pStyle w:val="TOC5"/>
        <w:rPr>
          <w:rFonts w:asciiTheme="minorHAnsi" w:eastAsiaTheme="minorEastAsia" w:hAnsiTheme="minorHAnsi" w:cstheme="minorBidi"/>
          <w:sz w:val="22"/>
          <w:szCs w:val="22"/>
          <w:lang w:eastAsia="en-GB"/>
        </w:rPr>
      </w:pPr>
      <w:r>
        <w:t>5.2.6.22.7</w:t>
      </w:r>
      <w:r>
        <w:rPr>
          <w:rFonts w:asciiTheme="minorHAnsi" w:eastAsiaTheme="minorEastAsia" w:hAnsiTheme="minorHAnsi" w:cstheme="minorBidi"/>
          <w:sz w:val="22"/>
          <w:szCs w:val="22"/>
          <w:lang w:eastAsia="en-GB"/>
        </w:rPr>
        <w:tab/>
      </w:r>
      <w:r>
        <w:t>Nnef_AMPolicyAuthorization_Unsubscribe service operation</w:t>
      </w:r>
      <w:r>
        <w:tab/>
      </w:r>
      <w:r>
        <w:fldChar w:fldCharType="begin" w:fldLock="1"/>
      </w:r>
      <w:r>
        <w:instrText xml:space="preserve"> PAGEREF _Toc91154338 \h </w:instrText>
      </w:r>
      <w:r>
        <w:fldChar w:fldCharType="separate"/>
      </w:r>
      <w:r>
        <w:t>608</w:t>
      </w:r>
      <w:r>
        <w:fldChar w:fldCharType="end"/>
      </w:r>
    </w:p>
    <w:p w14:paraId="3F3E7173" w14:textId="523CA72D" w:rsidR="005E4458" w:rsidRDefault="005E4458">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Nnef_AMInfluence service</w:t>
      </w:r>
      <w:r>
        <w:tab/>
      </w:r>
      <w:r>
        <w:fldChar w:fldCharType="begin" w:fldLock="1"/>
      </w:r>
      <w:r>
        <w:instrText xml:space="preserve"> PAGEREF _Toc91154339 \h </w:instrText>
      </w:r>
      <w:r>
        <w:fldChar w:fldCharType="separate"/>
      </w:r>
      <w:r>
        <w:t>608</w:t>
      </w:r>
      <w:r>
        <w:fldChar w:fldCharType="end"/>
      </w:r>
    </w:p>
    <w:p w14:paraId="59932384" w14:textId="046570BA" w:rsidR="005E4458" w:rsidRDefault="005E4458">
      <w:pPr>
        <w:pStyle w:val="TOC5"/>
        <w:rPr>
          <w:rFonts w:asciiTheme="minorHAnsi" w:eastAsiaTheme="minorEastAsia" w:hAnsiTheme="minorHAnsi" w:cstheme="minorBidi"/>
          <w:sz w:val="22"/>
          <w:szCs w:val="22"/>
          <w:lang w:eastAsia="en-GB"/>
        </w:rPr>
      </w:pPr>
      <w:r>
        <w:t>5.2.6.23.1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_Toc91154340 \h </w:instrText>
      </w:r>
      <w:r>
        <w:fldChar w:fldCharType="separate"/>
      </w:r>
      <w:r>
        <w:t>608</w:t>
      </w:r>
      <w:r>
        <w:fldChar w:fldCharType="end"/>
      </w:r>
    </w:p>
    <w:p w14:paraId="7CC65784" w14:textId="1303A809" w:rsidR="005E4458" w:rsidRDefault="005E4458">
      <w:pPr>
        <w:pStyle w:val="TOC5"/>
        <w:rPr>
          <w:rFonts w:asciiTheme="minorHAnsi" w:eastAsiaTheme="minorEastAsia" w:hAnsiTheme="minorHAnsi" w:cstheme="minorBidi"/>
          <w:sz w:val="22"/>
          <w:szCs w:val="22"/>
          <w:lang w:eastAsia="en-GB"/>
        </w:rPr>
      </w:pPr>
      <w:r>
        <w:t>5.2.6.23.2</w:t>
      </w:r>
      <w:r>
        <w:rPr>
          <w:rFonts w:asciiTheme="minorHAnsi" w:eastAsiaTheme="minorEastAsia" w:hAnsiTheme="minorHAnsi" w:cstheme="minorBidi"/>
          <w:sz w:val="22"/>
          <w:szCs w:val="22"/>
          <w:lang w:eastAsia="en-GB"/>
        </w:rPr>
        <w:tab/>
      </w:r>
      <w:r>
        <w:t>Nnef_AMInfluence_Create operation</w:t>
      </w:r>
      <w:r>
        <w:tab/>
      </w:r>
      <w:r>
        <w:fldChar w:fldCharType="begin" w:fldLock="1"/>
      </w:r>
      <w:r>
        <w:instrText xml:space="preserve"> PAGEREF _Toc91154341 \h </w:instrText>
      </w:r>
      <w:r>
        <w:fldChar w:fldCharType="separate"/>
      </w:r>
      <w:r>
        <w:t>609</w:t>
      </w:r>
      <w:r>
        <w:fldChar w:fldCharType="end"/>
      </w:r>
    </w:p>
    <w:p w14:paraId="6018579D" w14:textId="761DC279" w:rsidR="005E4458" w:rsidRDefault="005E4458">
      <w:pPr>
        <w:pStyle w:val="TOC5"/>
        <w:rPr>
          <w:rFonts w:asciiTheme="minorHAnsi" w:eastAsiaTheme="minorEastAsia" w:hAnsiTheme="minorHAnsi" w:cstheme="minorBidi"/>
          <w:sz w:val="22"/>
          <w:szCs w:val="22"/>
          <w:lang w:eastAsia="en-GB"/>
        </w:rPr>
      </w:pPr>
      <w:r>
        <w:t>5.2.6.23.3</w:t>
      </w:r>
      <w:r>
        <w:rPr>
          <w:rFonts w:asciiTheme="minorHAnsi" w:eastAsiaTheme="minorEastAsia" w:hAnsiTheme="minorHAnsi" w:cstheme="minorBidi"/>
          <w:sz w:val="22"/>
          <w:szCs w:val="22"/>
          <w:lang w:eastAsia="en-GB"/>
        </w:rPr>
        <w:tab/>
      </w:r>
      <w:r>
        <w:t>Nnef_AMInfluence_Update operation</w:t>
      </w:r>
      <w:r>
        <w:tab/>
      </w:r>
      <w:r>
        <w:fldChar w:fldCharType="begin" w:fldLock="1"/>
      </w:r>
      <w:r>
        <w:instrText xml:space="preserve"> PAGEREF _Toc91154342 \h </w:instrText>
      </w:r>
      <w:r>
        <w:fldChar w:fldCharType="separate"/>
      </w:r>
      <w:r>
        <w:t>609</w:t>
      </w:r>
      <w:r>
        <w:fldChar w:fldCharType="end"/>
      </w:r>
    </w:p>
    <w:p w14:paraId="20E61B32" w14:textId="52AADC64" w:rsidR="005E4458" w:rsidRDefault="005E4458">
      <w:pPr>
        <w:pStyle w:val="TOC5"/>
        <w:rPr>
          <w:rFonts w:asciiTheme="minorHAnsi" w:eastAsiaTheme="minorEastAsia" w:hAnsiTheme="minorHAnsi" w:cstheme="minorBidi"/>
          <w:sz w:val="22"/>
          <w:szCs w:val="22"/>
          <w:lang w:eastAsia="en-GB"/>
        </w:rPr>
      </w:pPr>
      <w:r>
        <w:t>5.2.6.23.4</w:t>
      </w:r>
      <w:r>
        <w:rPr>
          <w:rFonts w:asciiTheme="minorHAnsi" w:eastAsiaTheme="minorEastAsia" w:hAnsiTheme="minorHAnsi" w:cstheme="minorBidi"/>
          <w:sz w:val="22"/>
          <w:szCs w:val="22"/>
          <w:lang w:eastAsia="en-GB"/>
        </w:rPr>
        <w:tab/>
      </w:r>
      <w:r>
        <w:t>Nnef_AMInfluence_Delete operation</w:t>
      </w:r>
      <w:r>
        <w:tab/>
      </w:r>
      <w:r>
        <w:fldChar w:fldCharType="begin" w:fldLock="1"/>
      </w:r>
      <w:r>
        <w:instrText xml:space="preserve"> PAGEREF _Toc91154343 \h </w:instrText>
      </w:r>
      <w:r>
        <w:fldChar w:fldCharType="separate"/>
      </w:r>
      <w:r>
        <w:t>609</w:t>
      </w:r>
      <w:r>
        <w:fldChar w:fldCharType="end"/>
      </w:r>
    </w:p>
    <w:p w14:paraId="36AE1BFD" w14:textId="48048DB1" w:rsidR="005E4458" w:rsidRDefault="005E4458">
      <w:pPr>
        <w:pStyle w:val="TOC5"/>
        <w:rPr>
          <w:rFonts w:asciiTheme="minorHAnsi" w:eastAsiaTheme="minorEastAsia" w:hAnsiTheme="minorHAnsi" w:cstheme="minorBidi"/>
          <w:sz w:val="22"/>
          <w:szCs w:val="22"/>
          <w:lang w:eastAsia="en-GB"/>
        </w:rPr>
      </w:pPr>
      <w:r>
        <w:t>5.2.6.23.6</w:t>
      </w:r>
      <w:r>
        <w:rPr>
          <w:rFonts w:asciiTheme="minorHAnsi" w:eastAsiaTheme="minorEastAsia" w:hAnsiTheme="minorHAnsi" w:cstheme="minorBidi"/>
          <w:sz w:val="22"/>
          <w:szCs w:val="22"/>
          <w:lang w:eastAsia="en-GB"/>
        </w:rPr>
        <w:tab/>
      </w:r>
      <w:r>
        <w:t>Nnef_AMInfluence_Notify operation</w:t>
      </w:r>
      <w:r>
        <w:tab/>
      </w:r>
      <w:r>
        <w:fldChar w:fldCharType="begin" w:fldLock="1"/>
      </w:r>
      <w:r>
        <w:instrText xml:space="preserve"> PAGEREF _Toc91154344 \h </w:instrText>
      </w:r>
      <w:r>
        <w:fldChar w:fldCharType="separate"/>
      </w:r>
      <w:r>
        <w:t>609</w:t>
      </w:r>
      <w:r>
        <w:fldChar w:fldCharType="end"/>
      </w:r>
    </w:p>
    <w:p w14:paraId="5074960C" w14:textId="733586EB" w:rsidR="005E4458" w:rsidRDefault="005E4458">
      <w:pPr>
        <w:pStyle w:val="TOC4"/>
        <w:rPr>
          <w:rFonts w:asciiTheme="minorHAnsi" w:eastAsiaTheme="minorEastAsia" w:hAnsiTheme="minorHAnsi" w:cstheme="minorBidi"/>
          <w:sz w:val="22"/>
          <w:szCs w:val="22"/>
          <w:lang w:eastAsia="en-GB"/>
        </w:rPr>
      </w:pPr>
      <w:r>
        <w:rPr>
          <w:lang w:eastAsia="zh-CN"/>
        </w:rPr>
        <w:t>5.2.6.24</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_Toc91154345 \h </w:instrText>
      </w:r>
      <w:r>
        <w:fldChar w:fldCharType="separate"/>
      </w:r>
      <w:r>
        <w:t>610</w:t>
      </w:r>
      <w:r>
        <w:fldChar w:fldCharType="end"/>
      </w:r>
    </w:p>
    <w:p w14:paraId="23AD1BBC" w14:textId="5F6DFC58" w:rsidR="005E4458" w:rsidRDefault="005E4458">
      <w:pPr>
        <w:pStyle w:val="TOC4"/>
        <w:rPr>
          <w:rFonts w:asciiTheme="minorHAnsi" w:eastAsiaTheme="minorEastAsia" w:hAnsiTheme="minorHAnsi" w:cstheme="minorBidi"/>
          <w:sz w:val="22"/>
          <w:szCs w:val="22"/>
          <w:lang w:eastAsia="en-GB"/>
        </w:rPr>
      </w:pPr>
      <w:r>
        <w:rPr>
          <w:lang w:eastAsia="zh-CN"/>
        </w:rPr>
        <w:t>5.2.6.25</w:t>
      </w:r>
      <w:r>
        <w:rPr>
          <w:rFonts w:asciiTheme="minorHAnsi" w:eastAsiaTheme="minorEastAsia" w:hAnsiTheme="minorHAnsi" w:cstheme="minorBidi"/>
          <w:sz w:val="22"/>
          <w:szCs w:val="22"/>
          <w:lang w:eastAsia="en-GB"/>
        </w:rPr>
        <w:tab/>
      </w:r>
      <w:r>
        <w:rPr>
          <w:lang w:eastAsia="zh-CN"/>
        </w:rPr>
        <w:t>Nnef_TimeSynchronization service</w:t>
      </w:r>
      <w:r>
        <w:tab/>
      </w:r>
      <w:r>
        <w:fldChar w:fldCharType="begin" w:fldLock="1"/>
      </w:r>
      <w:r>
        <w:instrText xml:space="preserve"> PAGEREF _Toc91154346 \h </w:instrText>
      </w:r>
      <w:r>
        <w:fldChar w:fldCharType="separate"/>
      </w:r>
      <w:r>
        <w:t>610</w:t>
      </w:r>
      <w:r>
        <w:fldChar w:fldCharType="end"/>
      </w:r>
    </w:p>
    <w:p w14:paraId="430DB8D0" w14:textId="11559B50" w:rsidR="005E4458" w:rsidRDefault="005E4458">
      <w:pPr>
        <w:pStyle w:val="TOC5"/>
        <w:rPr>
          <w:rFonts w:asciiTheme="minorHAnsi" w:eastAsiaTheme="minorEastAsia" w:hAnsiTheme="minorHAnsi" w:cstheme="minorBidi"/>
          <w:sz w:val="22"/>
          <w:szCs w:val="22"/>
          <w:lang w:eastAsia="en-GB"/>
        </w:rPr>
      </w:pPr>
      <w:r>
        <w:rPr>
          <w:lang w:eastAsia="zh-CN"/>
        </w:rPr>
        <w:t>5.2.6.25.1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_Toc91154347 \h </w:instrText>
      </w:r>
      <w:r>
        <w:fldChar w:fldCharType="separate"/>
      </w:r>
      <w:r>
        <w:t>610</w:t>
      </w:r>
      <w:r>
        <w:fldChar w:fldCharType="end"/>
      </w:r>
    </w:p>
    <w:p w14:paraId="0077E247" w14:textId="43B06A9C" w:rsidR="005E4458" w:rsidRDefault="005E4458">
      <w:pPr>
        <w:pStyle w:val="TOC5"/>
        <w:rPr>
          <w:rFonts w:asciiTheme="minorHAnsi" w:eastAsiaTheme="minorEastAsia" w:hAnsiTheme="minorHAnsi" w:cstheme="minorBidi"/>
          <w:sz w:val="22"/>
          <w:szCs w:val="22"/>
          <w:lang w:eastAsia="en-GB"/>
        </w:rPr>
      </w:pPr>
      <w:r>
        <w:rPr>
          <w:lang w:eastAsia="zh-CN"/>
        </w:rPr>
        <w:t>5.2.6.25.2</w:t>
      </w:r>
      <w:r>
        <w:rPr>
          <w:rFonts w:asciiTheme="minorHAnsi" w:eastAsiaTheme="minorEastAsia" w:hAnsiTheme="minorHAnsi" w:cstheme="minorBidi"/>
          <w:sz w:val="22"/>
          <w:szCs w:val="22"/>
          <w:lang w:eastAsia="en-GB"/>
        </w:rPr>
        <w:tab/>
      </w:r>
      <w:r>
        <w:rPr>
          <w:lang w:eastAsia="zh-CN"/>
        </w:rPr>
        <w:t>Nnef_TimeSynchronization_ConfigCreate operation</w:t>
      </w:r>
      <w:r>
        <w:tab/>
      </w:r>
      <w:r>
        <w:fldChar w:fldCharType="begin" w:fldLock="1"/>
      </w:r>
      <w:r>
        <w:instrText xml:space="preserve"> PAGEREF _Toc91154348 \h </w:instrText>
      </w:r>
      <w:r>
        <w:fldChar w:fldCharType="separate"/>
      </w:r>
      <w:r>
        <w:t>610</w:t>
      </w:r>
      <w:r>
        <w:fldChar w:fldCharType="end"/>
      </w:r>
    </w:p>
    <w:p w14:paraId="123061B0" w14:textId="793D538D" w:rsidR="005E4458" w:rsidRDefault="005E4458">
      <w:pPr>
        <w:pStyle w:val="TOC5"/>
        <w:rPr>
          <w:rFonts w:asciiTheme="minorHAnsi" w:eastAsiaTheme="minorEastAsia" w:hAnsiTheme="minorHAnsi" w:cstheme="minorBidi"/>
          <w:sz w:val="22"/>
          <w:szCs w:val="22"/>
          <w:lang w:eastAsia="en-GB"/>
        </w:rPr>
      </w:pPr>
      <w:r>
        <w:rPr>
          <w:lang w:eastAsia="zh-CN"/>
        </w:rPr>
        <w:t>5.2.6.25.3</w:t>
      </w:r>
      <w:r>
        <w:rPr>
          <w:rFonts w:asciiTheme="minorHAnsi" w:eastAsiaTheme="minorEastAsia" w:hAnsiTheme="minorHAnsi" w:cstheme="minorBidi"/>
          <w:sz w:val="22"/>
          <w:szCs w:val="22"/>
          <w:lang w:eastAsia="en-GB"/>
        </w:rPr>
        <w:tab/>
      </w:r>
      <w:r>
        <w:rPr>
          <w:lang w:eastAsia="zh-CN"/>
        </w:rPr>
        <w:t>Nnef_TimeSynchronization_ConfigUpdate operation</w:t>
      </w:r>
      <w:r>
        <w:tab/>
      </w:r>
      <w:r>
        <w:fldChar w:fldCharType="begin" w:fldLock="1"/>
      </w:r>
      <w:r>
        <w:instrText xml:space="preserve"> PAGEREF _Toc91154349 \h </w:instrText>
      </w:r>
      <w:r>
        <w:fldChar w:fldCharType="separate"/>
      </w:r>
      <w:r>
        <w:t>610</w:t>
      </w:r>
      <w:r>
        <w:fldChar w:fldCharType="end"/>
      </w:r>
    </w:p>
    <w:p w14:paraId="652050A3" w14:textId="25B9AE6B" w:rsidR="005E4458" w:rsidRDefault="005E4458">
      <w:pPr>
        <w:pStyle w:val="TOC5"/>
        <w:rPr>
          <w:rFonts w:asciiTheme="minorHAnsi" w:eastAsiaTheme="minorEastAsia" w:hAnsiTheme="minorHAnsi" w:cstheme="minorBidi"/>
          <w:sz w:val="22"/>
          <w:szCs w:val="22"/>
          <w:lang w:eastAsia="en-GB"/>
        </w:rPr>
      </w:pPr>
      <w:r>
        <w:rPr>
          <w:lang w:eastAsia="zh-CN"/>
        </w:rPr>
        <w:t>5.2.6.25.4</w:t>
      </w:r>
      <w:r>
        <w:rPr>
          <w:rFonts w:asciiTheme="minorHAnsi" w:eastAsiaTheme="minorEastAsia" w:hAnsiTheme="minorHAnsi" w:cstheme="minorBidi"/>
          <w:sz w:val="22"/>
          <w:szCs w:val="22"/>
          <w:lang w:eastAsia="en-GB"/>
        </w:rPr>
        <w:tab/>
      </w:r>
      <w:r>
        <w:rPr>
          <w:lang w:eastAsia="zh-CN"/>
        </w:rPr>
        <w:t>Nnef_TimeSynchronization_ConfigDelete operation</w:t>
      </w:r>
      <w:r>
        <w:tab/>
      </w:r>
      <w:r>
        <w:fldChar w:fldCharType="begin" w:fldLock="1"/>
      </w:r>
      <w:r>
        <w:instrText xml:space="preserve"> PAGEREF _Toc91154350 \h </w:instrText>
      </w:r>
      <w:r>
        <w:fldChar w:fldCharType="separate"/>
      </w:r>
      <w:r>
        <w:t>611</w:t>
      </w:r>
      <w:r>
        <w:fldChar w:fldCharType="end"/>
      </w:r>
    </w:p>
    <w:p w14:paraId="23C26F4C" w14:textId="3A84D432" w:rsidR="005E4458" w:rsidRDefault="005E4458">
      <w:pPr>
        <w:pStyle w:val="TOC5"/>
        <w:rPr>
          <w:rFonts w:asciiTheme="minorHAnsi" w:eastAsiaTheme="minorEastAsia" w:hAnsiTheme="minorHAnsi" w:cstheme="minorBidi"/>
          <w:sz w:val="22"/>
          <w:szCs w:val="22"/>
          <w:lang w:eastAsia="en-GB"/>
        </w:rPr>
      </w:pPr>
      <w:r>
        <w:rPr>
          <w:lang w:eastAsia="zh-CN"/>
        </w:rPr>
        <w:t>5.2.6.25.5</w:t>
      </w:r>
      <w:r>
        <w:rPr>
          <w:rFonts w:asciiTheme="minorHAnsi" w:eastAsiaTheme="minorEastAsia" w:hAnsiTheme="minorHAnsi" w:cstheme="minorBidi"/>
          <w:sz w:val="22"/>
          <w:szCs w:val="22"/>
          <w:lang w:eastAsia="en-GB"/>
        </w:rPr>
        <w:tab/>
      </w:r>
      <w:r>
        <w:rPr>
          <w:lang w:eastAsia="zh-CN"/>
        </w:rPr>
        <w:t>Nnef_TimeSynchronization_ConfigUpdateNotify operation</w:t>
      </w:r>
      <w:r>
        <w:tab/>
      </w:r>
      <w:r>
        <w:fldChar w:fldCharType="begin" w:fldLock="1"/>
      </w:r>
      <w:r>
        <w:instrText xml:space="preserve"> PAGEREF _Toc91154351 \h </w:instrText>
      </w:r>
      <w:r>
        <w:fldChar w:fldCharType="separate"/>
      </w:r>
      <w:r>
        <w:t>611</w:t>
      </w:r>
      <w:r>
        <w:fldChar w:fldCharType="end"/>
      </w:r>
    </w:p>
    <w:p w14:paraId="75346BF5" w14:textId="32D015CD" w:rsidR="005E4458" w:rsidRDefault="005E4458">
      <w:pPr>
        <w:pStyle w:val="TOC5"/>
        <w:rPr>
          <w:rFonts w:asciiTheme="minorHAnsi" w:eastAsiaTheme="minorEastAsia" w:hAnsiTheme="minorHAnsi" w:cstheme="minorBidi"/>
          <w:sz w:val="22"/>
          <w:szCs w:val="22"/>
          <w:lang w:eastAsia="en-GB"/>
        </w:rPr>
      </w:pPr>
      <w:r>
        <w:rPr>
          <w:lang w:eastAsia="zh-CN"/>
        </w:rPr>
        <w:t>5.2.6.25.6</w:t>
      </w:r>
      <w:r>
        <w:rPr>
          <w:rFonts w:asciiTheme="minorHAnsi" w:eastAsiaTheme="minorEastAsia" w:hAnsiTheme="minorHAnsi" w:cstheme="minorBidi"/>
          <w:sz w:val="22"/>
          <w:szCs w:val="22"/>
          <w:lang w:eastAsia="en-GB"/>
        </w:rPr>
        <w:tab/>
      </w:r>
      <w:r>
        <w:rPr>
          <w:lang w:eastAsia="zh-CN"/>
        </w:rPr>
        <w:t>Nnef_TimeSynchronization_CapsSubscribe operation</w:t>
      </w:r>
      <w:r>
        <w:tab/>
      </w:r>
      <w:r>
        <w:fldChar w:fldCharType="begin" w:fldLock="1"/>
      </w:r>
      <w:r>
        <w:instrText xml:space="preserve"> PAGEREF _Toc91154352 \h </w:instrText>
      </w:r>
      <w:r>
        <w:fldChar w:fldCharType="separate"/>
      </w:r>
      <w:r>
        <w:t>611</w:t>
      </w:r>
      <w:r>
        <w:fldChar w:fldCharType="end"/>
      </w:r>
    </w:p>
    <w:p w14:paraId="771E7C6E" w14:textId="6DF29553" w:rsidR="005E4458" w:rsidRDefault="005E4458">
      <w:pPr>
        <w:pStyle w:val="TOC5"/>
        <w:rPr>
          <w:rFonts w:asciiTheme="minorHAnsi" w:eastAsiaTheme="minorEastAsia" w:hAnsiTheme="minorHAnsi" w:cstheme="minorBidi"/>
          <w:sz w:val="22"/>
          <w:szCs w:val="22"/>
          <w:lang w:eastAsia="en-GB"/>
        </w:rPr>
      </w:pPr>
      <w:r>
        <w:rPr>
          <w:lang w:eastAsia="zh-CN"/>
        </w:rPr>
        <w:t>5.2.6.25.7</w:t>
      </w:r>
      <w:r>
        <w:rPr>
          <w:rFonts w:asciiTheme="minorHAnsi" w:eastAsiaTheme="minorEastAsia" w:hAnsiTheme="minorHAnsi" w:cstheme="minorBidi"/>
          <w:sz w:val="22"/>
          <w:szCs w:val="22"/>
          <w:lang w:eastAsia="en-GB"/>
        </w:rPr>
        <w:tab/>
      </w:r>
      <w:r>
        <w:rPr>
          <w:lang w:eastAsia="zh-CN"/>
        </w:rPr>
        <w:t>Nnef_TimeSynchronization_CapsUnsubscribe operation</w:t>
      </w:r>
      <w:r>
        <w:tab/>
      </w:r>
      <w:r>
        <w:fldChar w:fldCharType="begin" w:fldLock="1"/>
      </w:r>
      <w:r>
        <w:instrText xml:space="preserve"> PAGEREF _Toc91154353 \h </w:instrText>
      </w:r>
      <w:r>
        <w:fldChar w:fldCharType="separate"/>
      </w:r>
      <w:r>
        <w:t>612</w:t>
      </w:r>
      <w:r>
        <w:fldChar w:fldCharType="end"/>
      </w:r>
    </w:p>
    <w:p w14:paraId="67986D7D" w14:textId="6B23084B" w:rsidR="005E4458" w:rsidRDefault="005E4458">
      <w:pPr>
        <w:pStyle w:val="TOC5"/>
        <w:rPr>
          <w:rFonts w:asciiTheme="minorHAnsi" w:eastAsiaTheme="minorEastAsia" w:hAnsiTheme="minorHAnsi" w:cstheme="minorBidi"/>
          <w:sz w:val="22"/>
          <w:szCs w:val="22"/>
          <w:lang w:eastAsia="en-GB"/>
        </w:rPr>
      </w:pPr>
      <w:r>
        <w:rPr>
          <w:lang w:eastAsia="zh-CN"/>
        </w:rPr>
        <w:t>5.2.6.25.8</w:t>
      </w:r>
      <w:r>
        <w:rPr>
          <w:rFonts w:asciiTheme="minorHAnsi" w:eastAsiaTheme="minorEastAsia" w:hAnsiTheme="minorHAnsi" w:cstheme="minorBidi"/>
          <w:sz w:val="22"/>
          <w:szCs w:val="22"/>
          <w:lang w:eastAsia="en-GB"/>
        </w:rPr>
        <w:tab/>
      </w:r>
      <w:r>
        <w:rPr>
          <w:lang w:eastAsia="zh-CN"/>
        </w:rPr>
        <w:t>Nnef_TimeSynchronization_CapsNotify operation</w:t>
      </w:r>
      <w:r>
        <w:tab/>
      </w:r>
      <w:r>
        <w:fldChar w:fldCharType="begin" w:fldLock="1"/>
      </w:r>
      <w:r>
        <w:instrText xml:space="preserve"> PAGEREF _Toc91154354 \h </w:instrText>
      </w:r>
      <w:r>
        <w:fldChar w:fldCharType="separate"/>
      </w:r>
      <w:r>
        <w:t>612</w:t>
      </w:r>
      <w:r>
        <w:fldChar w:fldCharType="end"/>
      </w:r>
    </w:p>
    <w:p w14:paraId="5DAD330B" w14:textId="48860331" w:rsidR="005E4458" w:rsidRDefault="005E4458">
      <w:pPr>
        <w:pStyle w:val="TOC5"/>
        <w:rPr>
          <w:rFonts w:asciiTheme="minorHAnsi" w:eastAsiaTheme="minorEastAsia" w:hAnsiTheme="minorHAnsi" w:cstheme="minorBidi"/>
          <w:sz w:val="22"/>
          <w:szCs w:val="22"/>
          <w:lang w:eastAsia="en-GB"/>
        </w:rPr>
      </w:pPr>
      <w:r>
        <w:t>5.2.6.25.9</w:t>
      </w:r>
      <w:r>
        <w:rPr>
          <w:rFonts w:asciiTheme="minorHAnsi" w:eastAsiaTheme="minorEastAsia" w:hAnsiTheme="minorHAnsi" w:cstheme="minorBidi"/>
          <w:sz w:val="22"/>
          <w:szCs w:val="22"/>
          <w:lang w:eastAsia="en-GB"/>
        </w:rPr>
        <w:tab/>
      </w:r>
      <w:r>
        <w:t>Nnef_TimeSynchronization_ASTICreate operation</w:t>
      </w:r>
      <w:r>
        <w:tab/>
      </w:r>
      <w:r>
        <w:fldChar w:fldCharType="begin" w:fldLock="1"/>
      </w:r>
      <w:r>
        <w:instrText xml:space="preserve"> PAGEREF _Toc91154355 \h </w:instrText>
      </w:r>
      <w:r>
        <w:fldChar w:fldCharType="separate"/>
      </w:r>
      <w:r>
        <w:t>612</w:t>
      </w:r>
      <w:r>
        <w:fldChar w:fldCharType="end"/>
      </w:r>
    </w:p>
    <w:p w14:paraId="588C16A5" w14:textId="1375FD66" w:rsidR="005E4458" w:rsidRDefault="005E4458">
      <w:pPr>
        <w:pStyle w:val="TOC5"/>
        <w:rPr>
          <w:rFonts w:asciiTheme="minorHAnsi" w:eastAsiaTheme="minorEastAsia" w:hAnsiTheme="minorHAnsi" w:cstheme="minorBidi"/>
          <w:sz w:val="22"/>
          <w:szCs w:val="22"/>
          <w:lang w:eastAsia="en-GB"/>
        </w:rPr>
      </w:pPr>
      <w:r>
        <w:t>5.2.6.25.10</w:t>
      </w:r>
      <w:r>
        <w:rPr>
          <w:rFonts w:asciiTheme="minorHAnsi" w:eastAsiaTheme="minorEastAsia" w:hAnsiTheme="minorHAnsi" w:cstheme="minorBidi"/>
          <w:sz w:val="22"/>
          <w:szCs w:val="22"/>
          <w:lang w:eastAsia="en-GB"/>
        </w:rPr>
        <w:tab/>
      </w:r>
      <w:r>
        <w:t>Nnef_TimeSynchronization_ASTIUpdate operation</w:t>
      </w:r>
      <w:r>
        <w:tab/>
      </w:r>
      <w:r>
        <w:fldChar w:fldCharType="begin" w:fldLock="1"/>
      </w:r>
      <w:r>
        <w:instrText xml:space="preserve"> PAGEREF _Toc91154356 \h </w:instrText>
      </w:r>
      <w:r>
        <w:fldChar w:fldCharType="separate"/>
      </w:r>
      <w:r>
        <w:t>613</w:t>
      </w:r>
      <w:r>
        <w:fldChar w:fldCharType="end"/>
      </w:r>
    </w:p>
    <w:p w14:paraId="114D9621" w14:textId="583DEA5A" w:rsidR="005E4458" w:rsidRDefault="005E4458">
      <w:pPr>
        <w:pStyle w:val="TOC5"/>
        <w:rPr>
          <w:rFonts w:asciiTheme="minorHAnsi" w:eastAsiaTheme="minorEastAsia" w:hAnsiTheme="minorHAnsi" w:cstheme="minorBidi"/>
          <w:sz w:val="22"/>
          <w:szCs w:val="22"/>
          <w:lang w:eastAsia="en-GB"/>
        </w:rPr>
      </w:pPr>
      <w:r>
        <w:t>5.2.6.25.11</w:t>
      </w:r>
      <w:r>
        <w:rPr>
          <w:rFonts w:asciiTheme="minorHAnsi" w:eastAsiaTheme="minorEastAsia" w:hAnsiTheme="minorHAnsi" w:cstheme="minorBidi"/>
          <w:sz w:val="22"/>
          <w:szCs w:val="22"/>
          <w:lang w:eastAsia="en-GB"/>
        </w:rPr>
        <w:tab/>
      </w:r>
      <w:r>
        <w:t>Nnef_TimeSynchronization_ASTIDelete operation</w:t>
      </w:r>
      <w:r>
        <w:tab/>
      </w:r>
      <w:r>
        <w:fldChar w:fldCharType="begin" w:fldLock="1"/>
      </w:r>
      <w:r>
        <w:instrText xml:space="preserve"> PAGEREF _Toc91154357 \h </w:instrText>
      </w:r>
      <w:r>
        <w:fldChar w:fldCharType="separate"/>
      </w:r>
      <w:r>
        <w:t>613</w:t>
      </w:r>
      <w:r>
        <w:fldChar w:fldCharType="end"/>
      </w:r>
    </w:p>
    <w:p w14:paraId="68852FD3" w14:textId="22805CED" w:rsidR="005E4458" w:rsidRDefault="005E4458">
      <w:pPr>
        <w:pStyle w:val="TOC5"/>
        <w:rPr>
          <w:rFonts w:asciiTheme="minorHAnsi" w:eastAsiaTheme="minorEastAsia" w:hAnsiTheme="minorHAnsi" w:cstheme="minorBidi"/>
          <w:sz w:val="22"/>
          <w:szCs w:val="22"/>
          <w:lang w:eastAsia="en-GB"/>
        </w:rPr>
      </w:pPr>
      <w:r>
        <w:t>5.2.6.25.12</w:t>
      </w:r>
      <w:r>
        <w:rPr>
          <w:rFonts w:asciiTheme="minorHAnsi" w:eastAsiaTheme="minorEastAsia" w:hAnsiTheme="minorHAnsi" w:cstheme="minorBidi"/>
          <w:sz w:val="22"/>
          <w:szCs w:val="22"/>
          <w:lang w:eastAsia="en-GB"/>
        </w:rPr>
        <w:tab/>
      </w:r>
      <w:r>
        <w:t>Nnef_TimeSynchronization_ASTIGet operation</w:t>
      </w:r>
      <w:r>
        <w:tab/>
      </w:r>
      <w:r>
        <w:fldChar w:fldCharType="begin" w:fldLock="1"/>
      </w:r>
      <w:r>
        <w:instrText xml:space="preserve"> PAGEREF _Toc91154358 \h </w:instrText>
      </w:r>
      <w:r>
        <w:fldChar w:fldCharType="separate"/>
      </w:r>
      <w:r>
        <w:t>613</w:t>
      </w:r>
      <w:r>
        <w:fldChar w:fldCharType="end"/>
      </w:r>
    </w:p>
    <w:p w14:paraId="5888A890" w14:textId="48463C7A" w:rsidR="005E4458" w:rsidRDefault="005E4458">
      <w:pPr>
        <w:pStyle w:val="TOC4"/>
        <w:rPr>
          <w:rFonts w:asciiTheme="minorHAnsi" w:eastAsiaTheme="minorEastAsia" w:hAnsiTheme="minorHAnsi" w:cstheme="minorBidi"/>
          <w:sz w:val="22"/>
          <w:szCs w:val="22"/>
          <w:lang w:eastAsia="en-GB"/>
        </w:rPr>
      </w:pPr>
      <w:r>
        <w:t>5.2.6.26</w:t>
      </w:r>
      <w:r>
        <w:rPr>
          <w:rFonts w:asciiTheme="minorHAnsi" w:eastAsiaTheme="minorEastAsia" w:hAnsiTheme="minorHAnsi" w:cstheme="minorBidi"/>
          <w:sz w:val="22"/>
          <w:szCs w:val="22"/>
          <w:lang w:eastAsia="en-GB"/>
        </w:rPr>
        <w:tab/>
      </w:r>
      <w:r>
        <w:t>Nnef_EASDeployment service</w:t>
      </w:r>
      <w:r>
        <w:tab/>
      </w:r>
      <w:r>
        <w:fldChar w:fldCharType="begin" w:fldLock="1"/>
      </w:r>
      <w:r>
        <w:instrText xml:space="preserve"> PAGEREF _Toc91154359 \h </w:instrText>
      </w:r>
      <w:r>
        <w:fldChar w:fldCharType="separate"/>
      </w:r>
      <w:r>
        <w:t>613</w:t>
      </w:r>
      <w:r>
        <w:fldChar w:fldCharType="end"/>
      </w:r>
    </w:p>
    <w:p w14:paraId="0DB78045" w14:textId="58051DF7" w:rsidR="005E4458" w:rsidRDefault="005E4458">
      <w:pPr>
        <w:pStyle w:val="TOC5"/>
        <w:rPr>
          <w:rFonts w:asciiTheme="minorHAnsi" w:eastAsiaTheme="minorEastAsia" w:hAnsiTheme="minorHAnsi" w:cstheme="minorBidi"/>
          <w:sz w:val="22"/>
          <w:szCs w:val="22"/>
          <w:lang w:eastAsia="en-GB"/>
        </w:rPr>
      </w:pPr>
      <w:r>
        <w:t>5.2.6.26.1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_Toc91154360 \h </w:instrText>
      </w:r>
      <w:r>
        <w:fldChar w:fldCharType="separate"/>
      </w:r>
      <w:r>
        <w:t>613</w:t>
      </w:r>
      <w:r>
        <w:fldChar w:fldCharType="end"/>
      </w:r>
    </w:p>
    <w:p w14:paraId="53C09661" w14:textId="4DF48BB3" w:rsidR="005E4458" w:rsidRDefault="005E4458">
      <w:pPr>
        <w:pStyle w:val="TOC5"/>
        <w:rPr>
          <w:rFonts w:asciiTheme="minorHAnsi" w:eastAsiaTheme="minorEastAsia" w:hAnsiTheme="minorHAnsi" w:cstheme="minorBidi"/>
          <w:sz w:val="22"/>
          <w:szCs w:val="22"/>
          <w:lang w:eastAsia="en-GB"/>
        </w:rPr>
      </w:pPr>
      <w:r>
        <w:t>5.2.6.26.2</w:t>
      </w:r>
      <w:r>
        <w:rPr>
          <w:rFonts w:asciiTheme="minorHAnsi" w:eastAsiaTheme="minorEastAsia" w:hAnsiTheme="minorHAnsi" w:cstheme="minorBidi"/>
          <w:sz w:val="22"/>
          <w:szCs w:val="22"/>
          <w:lang w:eastAsia="en-GB"/>
        </w:rPr>
        <w:tab/>
      </w:r>
      <w:r>
        <w:t>Nnef_EASDeployment_Create service operation</w:t>
      </w:r>
      <w:r>
        <w:tab/>
      </w:r>
      <w:r>
        <w:fldChar w:fldCharType="begin" w:fldLock="1"/>
      </w:r>
      <w:r>
        <w:instrText xml:space="preserve"> PAGEREF _Toc91154361 \h </w:instrText>
      </w:r>
      <w:r>
        <w:fldChar w:fldCharType="separate"/>
      </w:r>
      <w:r>
        <w:t>614</w:t>
      </w:r>
      <w:r>
        <w:fldChar w:fldCharType="end"/>
      </w:r>
    </w:p>
    <w:p w14:paraId="1E55F3BD" w14:textId="30AD5C11" w:rsidR="005E4458" w:rsidRDefault="005E4458">
      <w:pPr>
        <w:pStyle w:val="TOC5"/>
        <w:rPr>
          <w:rFonts w:asciiTheme="minorHAnsi" w:eastAsiaTheme="minorEastAsia" w:hAnsiTheme="minorHAnsi" w:cstheme="minorBidi"/>
          <w:sz w:val="22"/>
          <w:szCs w:val="22"/>
          <w:lang w:eastAsia="en-GB"/>
        </w:rPr>
      </w:pPr>
      <w:r>
        <w:t>5.2.6.26.3</w:t>
      </w:r>
      <w:r>
        <w:rPr>
          <w:rFonts w:asciiTheme="minorHAnsi" w:eastAsiaTheme="minorEastAsia" w:hAnsiTheme="minorHAnsi" w:cstheme="minorBidi"/>
          <w:sz w:val="22"/>
          <w:szCs w:val="22"/>
          <w:lang w:eastAsia="en-GB"/>
        </w:rPr>
        <w:tab/>
      </w:r>
      <w:r>
        <w:t>Nnef_EASDeployment_Update service operation</w:t>
      </w:r>
      <w:r>
        <w:tab/>
      </w:r>
      <w:r>
        <w:fldChar w:fldCharType="begin" w:fldLock="1"/>
      </w:r>
      <w:r>
        <w:instrText xml:space="preserve"> PAGEREF _Toc91154362 \h </w:instrText>
      </w:r>
      <w:r>
        <w:fldChar w:fldCharType="separate"/>
      </w:r>
      <w:r>
        <w:t>614</w:t>
      </w:r>
      <w:r>
        <w:fldChar w:fldCharType="end"/>
      </w:r>
    </w:p>
    <w:p w14:paraId="62744DBC" w14:textId="1B04686A" w:rsidR="005E4458" w:rsidRDefault="005E4458">
      <w:pPr>
        <w:pStyle w:val="TOC5"/>
        <w:rPr>
          <w:rFonts w:asciiTheme="minorHAnsi" w:eastAsiaTheme="minorEastAsia" w:hAnsiTheme="minorHAnsi" w:cstheme="minorBidi"/>
          <w:sz w:val="22"/>
          <w:szCs w:val="22"/>
          <w:lang w:eastAsia="en-GB"/>
        </w:rPr>
      </w:pPr>
      <w:r>
        <w:t>5.2.6.26.4</w:t>
      </w:r>
      <w:r>
        <w:rPr>
          <w:rFonts w:asciiTheme="minorHAnsi" w:eastAsiaTheme="minorEastAsia" w:hAnsiTheme="minorHAnsi" w:cstheme="minorBidi"/>
          <w:sz w:val="22"/>
          <w:szCs w:val="22"/>
          <w:lang w:eastAsia="en-GB"/>
        </w:rPr>
        <w:tab/>
      </w:r>
      <w:r>
        <w:t>Nnef_EASDeployment_Delete service operation</w:t>
      </w:r>
      <w:r>
        <w:tab/>
      </w:r>
      <w:r>
        <w:fldChar w:fldCharType="begin" w:fldLock="1"/>
      </w:r>
      <w:r>
        <w:instrText xml:space="preserve"> PAGEREF _Toc91154363 \h </w:instrText>
      </w:r>
      <w:r>
        <w:fldChar w:fldCharType="separate"/>
      </w:r>
      <w:r>
        <w:t>614</w:t>
      </w:r>
      <w:r>
        <w:fldChar w:fldCharType="end"/>
      </w:r>
    </w:p>
    <w:p w14:paraId="22D7085B" w14:textId="5CE1AAB7" w:rsidR="005E4458" w:rsidRDefault="005E4458">
      <w:pPr>
        <w:pStyle w:val="TOC5"/>
        <w:rPr>
          <w:rFonts w:asciiTheme="minorHAnsi" w:eastAsiaTheme="minorEastAsia" w:hAnsiTheme="minorHAnsi" w:cstheme="minorBidi"/>
          <w:sz w:val="22"/>
          <w:szCs w:val="22"/>
          <w:lang w:eastAsia="en-GB"/>
        </w:rPr>
      </w:pPr>
      <w:r>
        <w:t>5.2.6.26.5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_Toc91154364 \h </w:instrText>
      </w:r>
      <w:r>
        <w:fldChar w:fldCharType="separate"/>
      </w:r>
      <w:r>
        <w:t>614</w:t>
      </w:r>
      <w:r>
        <w:fldChar w:fldCharType="end"/>
      </w:r>
    </w:p>
    <w:p w14:paraId="2E68437B" w14:textId="1695AD25" w:rsidR="005E4458" w:rsidRDefault="005E4458">
      <w:pPr>
        <w:pStyle w:val="TOC5"/>
        <w:rPr>
          <w:rFonts w:asciiTheme="minorHAnsi" w:eastAsiaTheme="minorEastAsia" w:hAnsiTheme="minorHAnsi" w:cstheme="minorBidi"/>
          <w:sz w:val="22"/>
          <w:szCs w:val="22"/>
          <w:lang w:eastAsia="en-GB"/>
        </w:rPr>
      </w:pPr>
      <w:r>
        <w:t>5.2.6.26.6</w:t>
      </w:r>
      <w:r>
        <w:rPr>
          <w:rFonts w:asciiTheme="minorHAnsi" w:eastAsiaTheme="minorEastAsia" w:hAnsiTheme="minorHAnsi" w:cstheme="minorBidi"/>
          <w:sz w:val="22"/>
          <w:szCs w:val="22"/>
          <w:lang w:eastAsia="en-GB"/>
        </w:rPr>
        <w:tab/>
      </w:r>
      <w:r>
        <w:t>Nnef_EASDeployment_Subscribe service operation</w:t>
      </w:r>
      <w:r>
        <w:tab/>
      </w:r>
      <w:r>
        <w:fldChar w:fldCharType="begin" w:fldLock="1"/>
      </w:r>
      <w:r>
        <w:instrText xml:space="preserve"> PAGEREF _Toc91154365 \h </w:instrText>
      </w:r>
      <w:r>
        <w:fldChar w:fldCharType="separate"/>
      </w:r>
      <w:r>
        <w:t>614</w:t>
      </w:r>
      <w:r>
        <w:fldChar w:fldCharType="end"/>
      </w:r>
    </w:p>
    <w:p w14:paraId="70F196E7" w14:textId="2DD06BBB" w:rsidR="005E4458" w:rsidRDefault="005E4458">
      <w:pPr>
        <w:pStyle w:val="TOC5"/>
        <w:rPr>
          <w:rFonts w:asciiTheme="minorHAnsi" w:eastAsiaTheme="minorEastAsia" w:hAnsiTheme="minorHAnsi" w:cstheme="minorBidi"/>
          <w:sz w:val="22"/>
          <w:szCs w:val="22"/>
          <w:lang w:eastAsia="en-GB"/>
        </w:rPr>
      </w:pPr>
      <w:r>
        <w:t>5.2.6.26.7</w:t>
      </w:r>
      <w:r>
        <w:rPr>
          <w:rFonts w:asciiTheme="minorHAnsi" w:eastAsiaTheme="minorEastAsia" w:hAnsiTheme="minorHAnsi" w:cstheme="minorBidi"/>
          <w:sz w:val="22"/>
          <w:szCs w:val="22"/>
          <w:lang w:eastAsia="en-GB"/>
        </w:rPr>
        <w:tab/>
      </w:r>
      <w:r>
        <w:t>Nnef_EASDeployment_Unsubscribe service operation</w:t>
      </w:r>
      <w:r>
        <w:tab/>
      </w:r>
      <w:r>
        <w:fldChar w:fldCharType="begin" w:fldLock="1"/>
      </w:r>
      <w:r>
        <w:instrText xml:space="preserve"> PAGEREF _Toc91154366 \h </w:instrText>
      </w:r>
      <w:r>
        <w:fldChar w:fldCharType="separate"/>
      </w:r>
      <w:r>
        <w:t>615</w:t>
      </w:r>
      <w:r>
        <w:fldChar w:fldCharType="end"/>
      </w:r>
    </w:p>
    <w:p w14:paraId="7F371838" w14:textId="111B14B4" w:rsidR="005E4458" w:rsidRDefault="005E4458">
      <w:pPr>
        <w:pStyle w:val="TOC5"/>
        <w:rPr>
          <w:rFonts w:asciiTheme="minorHAnsi" w:eastAsiaTheme="minorEastAsia" w:hAnsiTheme="minorHAnsi" w:cstheme="minorBidi"/>
          <w:sz w:val="22"/>
          <w:szCs w:val="22"/>
          <w:lang w:eastAsia="en-GB"/>
        </w:rPr>
      </w:pPr>
      <w:r>
        <w:t>5.2.6.26.8</w:t>
      </w:r>
      <w:r>
        <w:rPr>
          <w:rFonts w:asciiTheme="minorHAnsi" w:eastAsiaTheme="minorEastAsia" w:hAnsiTheme="minorHAnsi" w:cstheme="minorBidi"/>
          <w:sz w:val="22"/>
          <w:szCs w:val="22"/>
          <w:lang w:eastAsia="en-GB"/>
        </w:rPr>
        <w:tab/>
      </w:r>
      <w:r>
        <w:t>Nnef_EASDeployment_Notify service operation</w:t>
      </w:r>
      <w:r>
        <w:tab/>
      </w:r>
      <w:r>
        <w:fldChar w:fldCharType="begin" w:fldLock="1"/>
      </w:r>
      <w:r>
        <w:instrText xml:space="preserve"> PAGEREF _Toc91154367 \h </w:instrText>
      </w:r>
      <w:r>
        <w:fldChar w:fldCharType="separate"/>
      </w:r>
      <w:r>
        <w:t>615</w:t>
      </w:r>
      <w:r>
        <w:fldChar w:fldCharType="end"/>
      </w:r>
    </w:p>
    <w:p w14:paraId="7FA929BB" w14:textId="16299E01" w:rsidR="005E4458" w:rsidRDefault="005E4458">
      <w:pPr>
        <w:pStyle w:val="TOC4"/>
        <w:rPr>
          <w:rFonts w:asciiTheme="minorHAnsi" w:eastAsiaTheme="minorEastAsia" w:hAnsiTheme="minorHAnsi" w:cstheme="minorBidi"/>
          <w:sz w:val="22"/>
          <w:szCs w:val="22"/>
          <w:lang w:eastAsia="en-GB"/>
        </w:rPr>
      </w:pPr>
      <w:r>
        <w:rPr>
          <w:lang w:eastAsia="zh-CN"/>
        </w:rPr>
        <w:t>5.2.6.27</w:t>
      </w:r>
      <w:r>
        <w:rPr>
          <w:rFonts w:asciiTheme="minorHAnsi" w:eastAsiaTheme="minorEastAsia" w:hAnsiTheme="minorHAnsi" w:cstheme="minorBidi"/>
          <w:sz w:val="22"/>
          <w:szCs w:val="22"/>
          <w:lang w:eastAsia="en-GB"/>
        </w:rPr>
        <w:tab/>
      </w:r>
      <w:r>
        <w:rPr>
          <w:lang w:eastAsia="zh-CN"/>
        </w:rPr>
        <w:t>Nnef_UEId service</w:t>
      </w:r>
      <w:r>
        <w:tab/>
      </w:r>
      <w:r>
        <w:fldChar w:fldCharType="begin" w:fldLock="1"/>
      </w:r>
      <w:r>
        <w:instrText xml:space="preserve"> PAGEREF _Toc91154368 \h </w:instrText>
      </w:r>
      <w:r>
        <w:fldChar w:fldCharType="separate"/>
      </w:r>
      <w:r>
        <w:t>615</w:t>
      </w:r>
      <w:r>
        <w:fldChar w:fldCharType="end"/>
      </w:r>
    </w:p>
    <w:p w14:paraId="17B2E1D9" w14:textId="11471ACB" w:rsidR="005E4458" w:rsidRDefault="005E4458">
      <w:pPr>
        <w:pStyle w:val="TOC5"/>
        <w:rPr>
          <w:rFonts w:asciiTheme="minorHAnsi" w:eastAsiaTheme="minorEastAsia" w:hAnsiTheme="minorHAnsi" w:cstheme="minorBidi"/>
          <w:sz w:val="22"/>
          <w:szCs w:val="22"/>
          <w:lang w:eastAsia="en-GB"/>
        </w:rPr>
      </w:pPr>
      <w:r>
        <w:rPr>
          <w:lang w:eastAsia="zh-CN"/>
        </w:rPr>
        <w:t>5.2.6.27.1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_Toc91154369 \h </w:instrText>
      </w:r>
      <w:r>
        <w:fldChar w:fldCharType="separate"/>
      </w:r>
      <w:r>
        <w:t>615</w:t>
      </w:r>
      <w:r>
        <w:fldChar w:fldCharType="end"/>
      </w:r>
    </w:p>
    <w:p w14:paraId="448EFF80" w14:textId="5533B221" w:rsidR="005E4458" w:rsidRDefault="005E4458">
      <w:pPr>
        <w:pStyle w:val="TOC5"/>
        <w:rPr>
          <w:rFonts w:asciiTheme="minorHAnsi" w:eastAsiaTheme="minorEastAsia" w:hAnsiTheme="minorHAnsi" w:cstheme="minorBidi"/>
          <w:sz w:val="22"/>
          <w:szCs w:val="22"/>
          <w:lang w:eastAsia="en-GB"/>
        </w:rPr>
      </w:pPr>
      <w:r>
        <w:rPr>
          <w:lang w:eastAsia="zh-CN"/>
        </w:rPr>
        <w:t>5.2.6.27.2</w:t>
      </w:r>
      <w:r>
        <w:rPr>
          <w:rFonts w:asciiTheme="minorHAnsi" w:eastAsiaTheme="minorEastAsia" w:hAnsiTheme="minorHAnsi" w:cstheme="minorBidi"/>
          <w:sz w:val="22"/>
          <w:szCs w:val="22"/>
          <w:lang w:eastAsia="en-GB"/>
        </w:rPr>
        <w:tab/>
      </w:r>
      <w:r>
        <w:rPr>
          <w:lang w:eastAsia="zh-CN"/>
        </w:rPr>
        <w:t>Nnef_UEId_Get operation</w:t>
      </w:r>
      <w:r>
        <w:tab/>
      </w:r>
      <w:r>
        <w:fldChar w:fldCharType="begin" w:fldLock="1"/>
      </w:r>
      <w:r>
        <w:instrText xml:space="preserve"> PAGEREF _Toc91154370 \h </w:instrText>
      </w:r>
      <w:r>
        <w:fldChar w:fldCharType="separate"/>
      </w:r>
      <w:r>
        <w:t>615</w:t>
      </w:r>
      <w:r>
        <w:fldChar w:fldCharType="end"/>
      </w:r>
    </w:p>
    <w:p w14:paraId="3CEC97C9" w14:textId="7AD25B3A" w:rsidR="005E4458" w:rsidRDefault="005E4458">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_Toc91154371 \h </w:instrText>
      </w:r>
      <w:r>
        <w:fldChar w:fldCharType="separate"/>
      </w:r>
      <w:r>
        <w:t>615</w:t>
      </w:r>
      <w:r>
        <w:fldChar w:fldCharType="end"/>
      </w:r>
    </w:p>
    <w:p w14:paraId="5B87BC08" w14:textId="4E1352F7" w:rsidR="005E4458" w:rsidRDefault="005E4458">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_Toc91154372 \h </w:instrText>
      </w:r>
      <w:r>
        <w:fldChar w:fldCharType="separate"/>
      </w:r>
      <w:r>
        <w:t>616</w:t>
      </w:r>
      <w:r>
        <w:fldChar w:fldCharType="end"/>
      </w:r>
    </w:p>
    <w:p w14:paraId="014559B9" w14:textId="1A0E913E" w:rsidR="005E4458" w:rsidRDefault="005E4458">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_Toc91154373 \h </w:instrText>
      </w:r>
      <w:r>
        <w:fldChar w:fldCharType="separate"/>
      </w:r>
      <w:r>
        <w:t>616</w:t>
      </w:r>
      <w:r>
        <w:fldChar w:fldCharType="end"/>
      </w:r>
    </w:p>
    <w:p w14:paraId="5C8FC760" w14:textId="2EFFC682" w:rsidR="005E4458" w:rsidRDefault="005E4458">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_Toc91154374 \h </w:instrText>
      </w:r>
      <w:r>
        <w:fldChar w:fldCharType="separate"/>
      </w:r>
      <w:r>
        <w:t>616</w:t>
      </w:r>
      <w:r>
        <w:fldChar w:fldCharType="end"/>
      </w:r>
    </w:p>
    <w:p w14:paraId="12E09E6C" w14:textId="0E28E64D" w:rsidR="005E4458" w:rsidRDefault="005E4458">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_Toc91154375 \h </w:instrText>
      </w:r>
      <w:r>
        <w:fldChar w:fldCharType="separate"/>
      </w:r>
      <w:r>
        <w:t>616</w:t>
      </w:r>
      <w:r>
        <w:fldChar w:fldCharType="end"/>
      </w:r>
    </w:p>
    <w:p w14:paraId="4E2A4D6E" w14:textId="41949085" w:rsidR="005E4458" w:rsidRDefault="005E4458">
      <w:pPr>
        <w:pStyle w:val="TOC5"/>
        <w:rPr>
          <w:rFonts w:asciiTheme="minorHAnsi" w:eastAsiaTheme="minorEastAsia" w:hAnsiTheme="minorHAnsi" w:cstheme="minorBidi"/>
          <w:sz w:val="22"/>
          <w:szCs w:val="22"/>
          <w:lang w:eastAsia="en-GB"/>
        </w:rPr>
      </w:pPr>
      <w:r>
        <w:rPr>
          <w:lang w:eastAsia="zh-CN"/>
        </w:rPr>
        <w:t>5.2.7.2.2</w:t>
      </w:r>
      <w:r>
        <w:rPr>
          <w:rFonts w:asciiTheme="minorHAnsi" w:eastAsiaTheme="minorEastAsia" w:hAnsiTheme="minorHAnsi" w:cstheme="minorBidi"/>
          <w:sz w:val="22"/>
          <w:szCs w:val="22"/>
          <w:lang w:eastAsia="en-GB"/>
        </w:rPr>
        <w:tab/>
      </w:r>
      <w:r>
        <w:rPr>
          <w:lang w:eastAsia="zh-CN"/>
        </w:rPr>
        <w:t>Nnrf_NFManagement_NFRegister service operation</w:t>
      </w:r>
      <w:r>
        <w:tab/>
      </w:r>
      <w:r>
        <w:fldChar w:fldCharType="begin" w:fldLock="1"/>
      </w:r>
      <w:r>
        <w:instrText xml:space="preserve"> PAGEREF _Toc91154376 \h </w:instrText>
      </w:r>
      <w:r>
        <w:fldChar w:fldCharType="separate"/>
      </w:r>
      <w:r>
        <w:t>616</w:t>
      </w:r>
      <w:r>
        <w:fldChar w:fldCharType="end"/>
      </w:r>
    </w:p>
    <w:p w14:paraId="47E957A4" w14:textId="58E4A5FF" w:rsidR="005E4458" w:rsidRDefault="005E4458">
      <w:pPr>
        <w:pStyle w:val="TOC5"/>
        <w:rPr>
          <w:rFonts w:asciiTheme="minorHAnsi" w:eastAsiaTheme="minorEastAsia" w:hAnsiTheme="minorHAnsi" w:cstheme="minorBidi"/>
          <w:sz w:val="22"/>
          <w:szCs w:val="22"/>
          <w:lang w:eastAsia="en-GB"/>
        </w:rPr>
      </w:pPr>
      <w:r>
        <w:rPr>
          <w:lang w:eastAsia="zh-CN"/>
        </w:rPr>
        <w:t>5.2.7.2.3</w:t>
      </w:r>
      <w:r>
        <w:rPr>
          <w:rFonts w:asciiTheme="minorHAnsi" w:eastAsiaTheme="minorEastAsia" w:hAnsiTheme="minorHAnsi" w:cstheme="minorBidi"/>
          <w:sz w:val="22"/>
          <w:szCs w:val="22"/>
          <w:lang w:eastAsia="en-GB"/>
        </w:rPr>
        <w:tab/>
      </w:r>
      <w:r>
        <w:rPr>
          <w:lang w:eastAsia="zh-CN"/>
        </w:rPr>
        <w:t>Nnrf_NFManagement_NFUpdate service operation</w:t>
      </w:r>
      <w:r>
        <w:tab/>
      </w:r>
      <w:r>
        <w:fldChar w:fldCharType="begin" w:fldLock="1"/>
      </w:r>
      <w:r>
        <w:instrText xml:space="preserve"> PAGEREF _Toc91154377 \h </w:instrText>
      </w:r>
      <w:r>
        <w:fldChar w:fldCharType="separate"/>
      </w:r>
      <w:r>
        <w:t>619</w:t>
      </w:r>
      <w:r>
        <w:fldChar w:fldCharType="end"/>
      </w:r>
    </w:p>
    <w:p w14:paraId="5DD410E2" w14:textId="76FE3BFB" w:rsidR="005E4458" w:rsidRDefault="005E4458">
      <w:pPr>
        <w:pStyle w:val="TOC5"/>
        <w:rPr>
          <w:rFonts w:asciiTheme="minorHAnsi" w:eastAsiaTheme="minorEastAsia" w:hAnsiTheme="minorHAnsi" w:cstheme="minorBidi"/>
          <w:sz w:val="22"/>
          <w:szCs w:val="22"/>
          <w:lang w:eastAsia="en-GB"/>
        </w:rPr>
      </w:pPr>
      <w:r>
        <w:rPr>
          <w:lang w:eastAsia="zh-CN"/>
        </w:rPr>
        <w:t>5.2.7.2.4</w:t>
      </w:r>
      <w:r>
        <w:rPr>
          <w:rFonts w:asciiTheme="minorHAnsi" w:eastAsiaTheme="minorEastAsia" w:hAnsiTheme="minorHAnsi" w:cstheme="minorBidi"/>
          <w:sz w:val="22"/>
          <w:szCs w:val="22"/>
          <w:lang w:eastAsia="en-GB"/>
        </w:rPr>
        <w:tab/>
      </w:r>
      <w:r>
        <w:rPr>
          <w:lang w:eastAsia="zh-CN"/>
        </w:rPr>
        <w:t>Nnrf_NFManagement_NFDeregister service operation</w:t>
      </w:r>
      <w:r>
        <w:tab/>
      </w:r>
      <w:r>
        <w:fldChar w:fldCharType="begin" w:fldLock="1"/>
      </w:r>
      <w:r>
        <w:instrText xml:space="preserve"> PAGEREF _Toc91154378 \h </w:instrText>
      </w:r>
      <w:r>
        <w:fldChar w:fldCharType="separate"/>
      </w:r>
      <w:r>
        <w:t>619</w:t>
      </w:r>
      <w:r>
        <w:fldChar w:fldCharType="end"/>
      </w:r>
    </w:p>
    <w:p w14:paraId="2B9893EE" w14:textId="4DF2F61C" w:rsidR="005E4458" w:rsidRDefault="005E4458">
      <w:pPr>
        <w:pStyle w:val="TOC5"/>
        <w:rPr>
          <w:rFonts w:asciiTheme="minorHAnsi" w:eastAsiaTheme="minorEastAsia" w:hAnsiTheme="minorHAnsi" w:cstheme="minorBidi"/>
          <w:sz w:val="22"/>
          <w:szCs w:val="22"/>
          <w:lang w:eastAsia="en-GB"/>
        </w:rPr>
      </w:pPr>
      <w:r>
        <w:rPr>
          <w:lang w:eastAsia="zh-CN"/>
        </w:rPr>
        <w:lastRenderedPageBreak/>
        <w:t>5.2.7.2.5</w:t>
      </w:r>
      <w:r>
        <w:rPr>
          <w:rFonts w:asciiTheme="minorHAnsi" w:eastAsiaTheme="minorEastAsia" w:hAnsiTheme="minorHAnsi" w:cstheme="minorBidi"/>
          <w:sz w:val="22"/>
          <w:szCs w:val="22"/>
          <w:lang w:eastAsia="en-GB"/>
        </w:rPr>
        <w:tab/>
      </w:r>
      <w:r>
        <w:rPr>
          <w:lang w:eastAsia="zh-CN"/>
        </w:rPr>
        <w:t>Nnrf_NFManagement_NFStatusSubscribe service operation</w:t>
      </w:r>
      <w:r>
        <w:tab/>
      </w:r>
      <w:r>
        <w:fldChar w:fldCharType="begin" w:fldLock="1"/>
      </w:r>
      <w:r>
        <w:instrText xml:space="preserve"> PAGEREF _Toc91154379 \h </w:instrText>
      </w:r>
      <w:r>
        <w:fldChar w:fldCharType="separate"/>
      </w:r>
      <w:r>
        <w:t>619</w:t>
      </w:r>
      <w:r>
        <w:fldChar w:fldCharType="end"/>
      </w:r>
    </w:p>
    <w:p w14:paraId="176FE589" w14:textId="416735C3" w:rsidR="005E4458" w:rsidRDefault="005E4458">
      <w:pPr>
        <w:pStyle w:val="TOC5"/>
        <w:rPr>
          <w:rFonts w:asciiTheme="minorHAnsi" w:eastAsiaTheme="minorEastAsia" w:hAnsiTheme="minorHAnsi" w:cstheme="minorBidi"/>
          <w:sz w:val="22"/>
          <w:szCs w:val="22"/>
          <w:lang w:eastAsia="en-GB"/>
        </w:rPr>
      </w:pPr>
      <w:r>
        <w:rPr>
          <w:lang w:eastAsia="zh-CN"/>
        </w:rPr>
        <w:t>5.2.7.2.6</w:t>
      </w:r>
      <w:r>
        <w:rPr>
          <w:rFonts w:asciiTheme="minorHAnsi" w:eastAsiaTheme="minorEastAsia" w:hAnsiTheme="minorHAnsi" w:cstheme="minorBidi"/>
          <w:sz w:val="22"/>
          <w:szCs w:val="22"/>
          <w:lang w:eastAsia="en-GB"/>
        </w:rPr>
        <w:tab/>
      </w:r>
      <w:r>
        <w:rPr>
          <w:lang w:eastAsia="zh-CN"/>
        </w:rPr>
        <w:t>Nnrf_NFManagement_NFStatusNotify service operation</w:t>
      </w:r>
      <w:r>
        <w:tab/>
      </w:r>
      <w:r>
        <w:fldChar w:fldCharType="begin" w:fldLock="1"/>
      </w:r>
      <w:r>
        <w:instrText xml:space="preserve"> PAGEREF _Toc91154380 \h </w:instrText>
      </w:r>
      <w:r>
        <w:fldChar w:fldCharType="separate"/>
      </w:r>
      <w:r>
        <w:t>620</w:t>
      </w:r>
      <w:r>
        <w:fldChar w:fldCharType="end"/>
      </w:r>
    </w:p>
    <w:p w14:paraId="3AC5649A" w14:textId="3B02A518" w:rsidR="005E4458" w:rsidRDefault="005E4458">
      <w:pPr>
        <w:pStyle w:val="TOC5"/>
        <w:rPr>
          <w:rFonts w:asciiTheme="minorHAnsi" w:eastAsiaTheme="minorEastAsia" w:hAnsiTheme="minorHAnsi" w:cstheme="minorBidi"/>
          <w:sz w:val="22"/>
          <w:szCs w:val="22"/>
          <w:lang w:eastAsia="en-GB"/>
        </w:rPr>
      </w:pPr>
      <w:r>
        <w:rPr>
          <w:lang w:eastAsia="zh-CN"/>
        </w:rPr>
        <w:t>5.2.7.2.7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_Toc91154381 \h </w:instrText>
      </w:r>
      <w:r>
        <w:fldChar w:fldCharType="separate"/>
      </w:r>
      <w:r>
        <w:t>621</w:t>
      </w:r>
      <w:r>
        <w:fldChar w:fldCharType="end"/>
      </w:r>
    </w:p>
    <w:p w14:paraId="41B14BC0" w14:textId="6E8E674A" w:rsidR="005E4458" w:rsidRDefault="005E4458">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_Toc91154382 \h </w:instrText>
      </w:r>
      <w:r>
        <w:fldChar w:fldCharType="separate"/>
      </w:r>
      <w:r>
        <w:t>621</w:t>
      </w:r>
      <w:r>
        <w:fldChar w:fldCharType="end"/>
      </w:r>
    </w:p>
    <w:p w14:paraId="49B3DC7E" w14:textId="6E969C7D" w:rsidR="005E4458" w:rsidRDefault="005E4458">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_Toc91154383 \h </w:instrText>
      </w:r>
      <w:r>
        <w:fldChar w:fldCharType="separate"/>
      </w:r>
      <w:r>
        <w:t>621</w:t>
      </w:r>
      <w:r>
        <w:fldChar w:fldCharType="end"/>
      </w:r>
    </w:p>
    <w:p w14:paraId="141E9C27" w14:textId="588D4C08" w:rsidR="005E4458" w:rsidRDefault="005E4458">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_Toc91154384 \h </w:instrText>
      </w:r>
      <w:r>
        <w:fldChar w:fldCharType="separate"/>
      </w:r>
      <w:r>
        <w:t>621</w:t>
      </w:r>
      <w:r>
        <w:fldChar w:fldCharType="end"/>
      </w:r>
    </w:p>
    <w:p w14:paraId="7559377E" w14:textId="651C5CF6" w:rsidR="005E4458" w:rsidRDefault="005E4458">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_Toc91154385 \h </w:instrText>
      </w:r>
      <w:r>
        <w:fldChar w:fldCharType="separate"/>
      </w:r>
      <w:r>
        <w:t>625</w:t>
      </w:r>
      <w:r>
        <w:fldChar w:fldCharType="end"/>
      </w:r>
    </w:p>
    <w:p w14:paraId="7AB2C6DE" w14:textId="164A8915" w:rsidR="005E4458" w:rsidRDefault="005E4458">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_Toc91154386 \h </w:instrText>
      </w:r>
      <w:r>
        <w:fldChar w:fldCharType="separate"/>
      </w:r>
      <w:r>
        <w:t>625</w:t>
      </w:r>
      <w:r>
        <w:fldChar w:fldCharType="end"/>
      </w:r>
    </w:p>
    <w:p w14:paraId="37843AA5" w14:textId="050E3AEF" w:rsidR="005E4458" w:rsidRDefault="005E4458">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_Toc91154387 \h </w:instrText>
      </w:r>
      <w:r>
        <w:fldChar w:fldCharType="separate"/>
      </w:r>
      <w:r>
        <w:t>625</w:t>
      </w:r>
      <w:r>
        <w:fldChar w:fldCharType="end"/>
      </w:r>
    </w:p>
    <w:p w14:paraId="66CA997D" w14:textId="08D9FE7F" w:rsidR="005E4458" w:rsidRDefault="005E4458">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_Toc91154388 \h </w:instrText>
      </w:r>
      <w:r>
        <w:fldChar w:fldCharType="separate"/>
      </w:r>
      <w:r>
        <w:t>625</w:t>
      </w:r>
      <w:r>
        <w:fldChar w:fldCharType="end"/>
      </w:r>
    </w:p>
    <w:p w14:paraId="056F508B" w14:textId="5300E3F7" w:rsidR="005E4458" w:rsidRDefault="005E4458">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_Toc91154389 \h </w:instrText>
      </w:r>
      <w:r>
        <w:fldChar w:fldCharType="separate"/>
      </w:r>
      <w:r>
        <w:t>625</w:t>
      </w:r>
      <w:r>
        <w:fldChar w:fldCharType="end"/>
      </w:r>
    </w:p>
    <w:p w14:paraId="1A7188D7" w14:textId="2923E188" w:rsidR="005E4458" w:rsidRDefault="005E4458">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_Toc91154390 \h </w:instrText>
      </w:r>
      <w:r>
        <w:fldChar w:fldCharType="separate"/>
      </w:r>
      <w:r>
        <w:t>626</w:t>
      </w:r>
      <w:r>
        <w:fldChar w:fldCharType="end"/>
      </w:r>
    </w:p>
    <w:p w14:paraId="109B5742" w14:textId="6F4A005C" w:rsidR="005E4458" w:rsidRDefault="005E4458">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_Toc91154391 \h </w:instrText>
      </w:r>
      <w:r>
        <w:fldChar w:fldCharType="separate"/>
      </w:r>
      <w:r>
        <w:t>626</w:t>
      </w:r>
      <w:r>
        <w:fldChar w:fldCharType="end"/>
      </w:r>
    </w:p>
    <w:p w14:paraId="326F2677" w14:textId="0149515B" w:rsidR="005E4458" w:rsidRDefault="005E4458">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_Toc91154392 \h </w:instrText>
      </w:r>
      <w:r>
        <w:fldChar w:fldCharType="separate"/>
      </w:r>
      <w:r>
        <w:t>626</w:t>
      </w:r>
      <w:r>
        <w:fldChar w:fldCharType="end"/>
      </w:r>
    </w:p>
    <w:p w14:paraId="6D237281" w14:textId="6B9C6947" w:rsidR="005E4458" w:rsidRDefault="005E4458">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_Toc91154393 \h </w:instrText>
      </w:r>
      <w:r>
        <w:fldChar w:fldCharType="separate"/>
      </w:r>
      <w:r>
        <w:t>627</w:t>
      </w:r>
      <w:r>
        <w:fldChar w:fldCharType="end"/>
      </w:r>
    </w:p>
    <w:p w14:paraId="03EC9F73" w14:textId="4C8514E6" w:rsidR="005E4458" w:rsidRDefault="005E4458">
      <w:pPr>
        <w:pStyle w:val="TOC5"/>
        <w:rPr>
          <w:rFonts w:asciiTheme="minorHAnsi" w:eastAsiaTheme="minorEastAsia" w:hAnsiTheme="minorHAnsi" w:cstheme="minorBidi"/>
          <w:sz w:val="22"/>
          <w:szCs w:val="22"/>
          <w:lang w:eastAsia="en-GB"/>
        </w:rPr>
      </w:pPr>
      <w:r>
        <w:rPr>
          <w:lang w:eastAsia="zh-CN"/>
        </w:rPr>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_Toc91154394 \h </w:instrText>
      </w:r>
      <w:r>
        <w:fldChar w:fldCharType="separate"/>
      </w:r>
      <w:r>
        <w:t>628</w:t>
      </w:r>
      <w:r>
        <w:fldChar w:fldCharType="end"/>
      </w:r>
    </w:p>
    <w:p w14:paraId="27ADB780" w14:textId="1B6675D5" w:rsidR="005E4458" w:rsidRDefault="005E4458">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_Toc91154395 \h </w:instrText>
      </w:r>
      <w:r>
        <w:fldChar w:fldCharType="separate"/>
      </w:r>
      <w:r>
        <w:t>629</w:t>
      </w:r>
      <w:r>
        <w:fldChar w:fldCharType="end"/>
      </w:r>
    </w:p>
    <w:p w14:paraId="4E65703B" w14:textId="70DF240E" w:rsidR="005E4458" w:rsidRDefault="005E4458">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_Toc91154396 \h </w:instrText>
      </w:r>
      <w:r>
        <w:fldChar w:fldCharType="separate"/>
      </w:r>
      <w:r>
        <w:t>629</w:t>
      </w:r>
      <w:r>
        <w:fldChar w:fldCharType="end"/>
      </w:r>
    </w:p>
    <w:p w14:paraId="248F7342" w14:textId="0E0DFAF8" w:rsidR="005E4458" w:rsidRDefault="005E4458">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_Toc91154397 \h </w:instrText>
      </w:r>
      <w:r>
        <w:fldChar w:fldCharType="separate"/>
      </w:r>
      <w:r>
        <w:t>630</w:t>
      </w:r>
      <w:r>
        <w:fldChar w:fldCharType="end"/>
      </w:r>
    </w:p>
    <w:p w14:paraId="2E456D11" w14:textId="18F0B51C" w:rsidR="005E4458" w:rsidRDefault="005E4458">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_Toc91154398 \h </w:instrText>
      </w:r>
      <w:r>
        <w:fldChar w:fldCharType="separate"/>
      </w:r>
      <w:r>
        <w:t>631</w:t>
      </w:r>
      <w:r>
        <w:fldChar w:fldCharType="end"/>
      </w:r>
    </w:p>
    <w:p w14:paraId="3875E098" w14:textId="7672A525" w:rsidR="005E4458" w:rsidRDefault="005E4458">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_Toc91154399 \h </w:instrText>
      </w:r>
      <w:r>
        <w:fldChar w:fldCharType="separate"/>
      </w:r>
      <w:r>
        <w:t>631</w:t>
      </w:r>
      <w:r>
        <w:fldChar w:fldCharType="end"/>
      </w:r>
    </w:p>
    <w:p w14:paraId="1D3602A2" w14:textId="160A57DA" w:rsidR="005E4458" w:rsidRDefault="005E4458">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_Toc91154400 \h </w:instrText>
      </w:r>
      <w:r>
        <w:fldChar w:fldCharType="separate"/>
      </w:r>
      <w:r>
        <w:t>631</w:t>
      </w:r>
      <w:r>
        <w:fldChar w:fldCharType="end"/>
      </w:r>
    </w:p>
    <w:p w14:paraId="3C0FCB68" w14:textId="03910E81" w:rsidR="005E4458" w:rsidRDefault="005E4458">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_Toc91154401 \h </w:instrText>
      </w:r>
      <w:r>
        <w:fldChar w:fldCharType="separate"/>
      </w:r>
      <w:r>
        <w:t>634</w:t>
      </w:r>
      <w:r>
        <w:fldChar w:fldCharType="end"/>
      </w:r>
    </w:p>
    <w:p w14:paraId="44FB245B" w14:textId="587AD103" w:rsidR="005E4458" w:rsidRDefault="005E4458">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_Toc91154402 \h </w:instrText>
      </w:r>
      <w:r>
        <w:fldChar w:fldCharType="separate"/>
      </w:r>
      <w:r>
        <w:t>634</w:t>
      </w:r>
      <w:r>
        <w:fldChar w:fldCharType="end"/>
      </w:r>
    </w:p>
    <w:p w14:paraId="71AE8D26" w14:textId="5F0D836E" w:rsidR="005E4458" w:rsidRDefault="005E4458">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_Toc91154403 \h </w:instrText>
      </w:r>
      <w:r>
        <w:fldChar w:fldCharType="separate"/>
      </w:r>
      <w:r>
        <w:t>634</w:t>
      </w:r>
      <w:r>
        <w:fldChar w:fldCharType="end"/>
      </w:r>
    </w:p>
    <w:p w14:paraId="5069DFB1" w14:textId="50D3A68F" w:rsidR="005E4458" w:rsidRDefault="005E4458">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_Toc91154404 \h </w:instrText>
      </w:r>
      <w:r>
        <w:fldChar w:fldCharType="separate"/>
      </w:r>
      <w:r>
        <w:t>634</w:t>
      </w:r>
      <w:r>
        <w:fldChar w:fldCharType="end"/>
      </w:r>
    </w:p>
    <w:p w14:paraId="08B770EE" w14:textId="7B4CC004" w:rsidR="005E4458" w:rsidRDefault="005E4458">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_Toc91154405 \h </w:instrText>
      </w:r>
      <w:r>
        <w:fldChar w:fldCharType="separate"/>
      </w:r>
      <w:r>
        <w:t>635</w:t>
      </w:r>
      <w:r>
        <w:fldChar w:fldCharType="end"/>
      </w:r>
    </w:p>
    <w:p w14:paraId="007415F5" w14:textId="541AD056" w:rsidR="005E4458" w:rsidRDefault="005E4458">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_Toc91154406 \h </w:instrText>
      </w:r>
      <w:r>
        <w:fldChar w:fldCharType="separate"/>
      </w:r>
      <w:r>
        <w:t>635</w:t>
      </w:r>
      <w:r>
        <w:fldChar w:fldCharType="end"/>
      </w:r>
    </w:p>
    <w:p w14:paraId="007B1407" w14:textId="0FE54FC9" w:rsidR="005E4458" w:rsidRDefault="005E4458">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_Toc91154407 \h </w:instrText>
      </w:r>
      <w:r>
        <w:fldChar w:fldCharType="separate"/>
      </w:r>
      <w:r>
        <w:t>637</w:t>
      </w:r>
      <w:r>
        <w:fldChar w:fldCharType="end"/>
      </w:r>
    </w:p>
    <w:p w14:paraId="0CBBF09E" w14:textId="248A59A8" w:rsidR="005E4458" w:rsidRDefault="005E4458">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_Toc91154408 \h </w:instrText>
      </w:r>
      <w:r>
        <w:fldChar w:fldCharType="separate"/>
      </w:r>
      <w:r>
        <w:t>638</w:t>
      </w:r>
      <w:r>
        <w:fldChar w:fldCharType="end"/>
      </w:r>
    </w:p>
    <w:p w14:paraId="210A927C" w14:textId="5B5239A6" w:rsidR="005E4458" w:rsidRDefault="005E4458">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_Toc91154409 \h </w:instrText>
      </w:r>
      <w:r>
        <w:fldChar w:fldCharType="separate"/>
      </w:r>
      <w:r>
        <w:t>638</w:t>
      </w:r>
      <w:r>
        <w:fldChar w:fldCharType="end"/>
      </w:r>
    </w:p>
    <w:p w14:paraId="2DA26946" w14:textId="11DE7365" w:rsidR="005E4458" w:rsidRDefault="005E4458">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_Toc91154410 \h </w:instrText>
      </w:r>
      <w:r>
        <w:fldChar w:fldCharType="separate"/>
      </w:r>
      <w:r>
        <w:t>638</w:t>
      </w:r>
      <w:r>
        <w:fldChar w:fldCharType="end"/>
      </w:r>
    </w:p>
    <w:p w14:paraId="4AAD7513" w14:textId="3EC75ED4" w:rsidR="005E4458" w:rsidRDefault="005E4458">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_Toc91154411 \h </w:instrText>
      </w:r>
      <w:r>
        <w:fldChar w:fldCharType="separate"/>
      </w:r>
      <w:r>
        <w:t>639</w:t>
      </w:r>
      <w:r>
        <w:fldChar w:fldCharType="end"/>
      </w:r>
    </w:p>
    <w:p w14:paraId="7B714126" w14:textId="29F043B6" w:rsidR="005E4458" w:rsidRDefault="005E4458">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_Toc91154412 \h </w:instrText>
      </w:r>
      <w:r>
        <w:fldChar w:fldCharType="separate"/>
      </w:r>
      <w:r>
        <w:t>639</w:t>
      </w:r>
      <w:r>
        <w:fldChar w:fldCharType="end"/>
      </w:r>
    </w:p>
    <w:p w14:paraId="42DD5A8C" w14:textId="068354DB" w:rsidR="005E4458" w:rsidRDefault="005E4458">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_Toc91154413 \h </w:instrText>
      </w:r>
      <w:r>
        <w:fldChar w:fldCharType="separate"/>
      </w:r>
      <w:r>
        <w:t>639</w:t>
      </w:r>
      <w:r>
        <w:fldChar w:fldCharType="end"/>
      </w:r>
    </w:p>
    <w:p w14:paraId="40E77D8F" w14:textId="6DE2F655" w:rsidR="005E4458" w:rsidRDefault="005E4458">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_Toc91154414 \h </w:instrText>
      </w:r>
      <w:r>
        <w:fldChar w:fldCharType="separate"/>
      </w:r>
      <w:r>
        <w:t>639</w:t>
      </w:r>
      <w:r>
        <w:fldChar w:fldCharType="end"/>
      </w:r>
    </w:p>
    <w:p w14:paraId="0BC8A27B" w14:textId="6C8892FB" w:rsidR="005E4458" w:rsidRDefault="005E4458">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_Toc91154415 \h </w:instrText>
      </w:r>
      <w:r>
        <w:fldChar w:fldCharType="separate"/>
      </w:r>
      <w:r>
        <w:t>639</w:t>
      </w:r>
      <w:r>
        <w:fldChar w:fldCharType="end"/>
      </w:r>
    </w:p>
    <w:p w14:paraId="2B0DFFC2" w14:textId="259AFC2F" w:rsidR="005E4458" w:rsidRDefault="005E4458">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_Toc91154416 \h </w:instrText>
      </w:r>
      <w:r>
        <w:fldChar w:fldCharType="separate"/>
      </w:r>
      <w:r>
        <w:t>639</w:t>
      </w:r>
      <w:r>
        <w:fldChar w:fldCharType="end"/>
      </w:r>
    </w:p>
    <w:p w14:paraId="53197C5C" w14:textId="3FD5AC29" w:rsidR="005E4458" w:rsidRDefault="005E4458">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_Toc91154417 \h </w:instrText>
      </w:r>
      <w:r>
        <w:fldChar w:fldCharType="separate"/>
      </w:r>
      <w:r>
        <w:t>639</w:t>
      </w:r>
      <w:r>
        <w:fldChar w:fldCharType="end"/>
      </w:r>
    </w:p>
    <w:p w14:paraId="13C4A8D2" w14:textId="7F48ED3D" w:rsidR="005E4458" w:rsidRDefault="005E4458">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_Toc91154418 \h </w:instrText>
      </w:r>
      <w:r>
        <w:fldChar w:fldCharType="separate"/>
      </w:r>
      <w:r>
        <w:t>639</w:t>
      </w:r>
      <w:r>
        <w:fldChar w:fldCharType="end"/>
      </w:r>
    </w:p>
    <w:p w14:paraId="7A8D3A21" w14:textId="40152EDA" w:rsidR="005E4458" w:rsidRDefault="005E4458">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_Toc91154419 \h </w:instrText>
      </w:r>
      <w:r>
        <w:fldChar w:fldCharType="separate"/>
      </w:r>
      <w:r>
        <w:t>640</w:t>
      </w:r>
      <w:r>
        <w:fldChar w:fldCharType="end"/>
      </w:r>
    </w:p>
    <w:p w14:paraId="16FC0CE3" w14:textId="56F5D662" w:rsidR="005E4458" w:rsidRDefault="005E4458">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_Toc91154420 \h </w:instrText>
      </w:r>
      <w:r>
        <w:fldChar w:fldCharType="separate"/>
      </w:r>
      <w:r>
        <w:t>640</w:t>
      </w:r>
      <w:r>
        <w:fldChar w:fldCharType="end"/>
      </w:r>
    </w:p>
    <w:p w14:paraId="5E870E8B" w14:textId="1BBD1909" w:rsidR="005E4458" w:rsidRDefault="005E4458">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526FE5">
        <w:rPr>
          <w:rFonts w:eastAsia="SimSun"/>
          <w:lang w:eastAsia="zh-CN"/>
        </w:rPr>
        <w:t>AUSF</w:t>
      </w:r>
      <w:r>
        <w:t xml:space="preserve"> Services</w:t>
      </w:r>
      <w:r>
        <w:tab/>
      </w:r>
      <w:r>
        <w:fldChar w:fldCharType="begin" w:fldLock="1"/>
      </w:r>
      <w:r>
        <w:instrText xml:space="preserve"> PAGEREF _Toc91154421 \h </w:instrText>
      </w:r>
      <w:r>
        <w:fldChar w:fldCharType="separate"/>
      </w:r>
      <w:r>
        <w:t>640</w:t>
      </w:r>
      <w:r>
        <w:fldChar w:fldCharType="end"/>
      </w:r>
    </w:p>
    <w:p w14:paraId="7E45DF88" w14:textId="4ADB7C30" w:rsidR="005E4458" w:rsidRDefault="005E4458">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_Toc91154422 \h </w:instrText>
      </w:r>
      <w:r>
        <w:fldChar w:fldCharType="separate"/>
      </w:r>
      <w:r>
        <w:t>640</w:t>
      </w:r>
      <w:r>
        <w:fldChar w:fldCharType="end"/>
      </w:r>
    </w:p>
    <w:p w14:paraId="599D59F8" w14:textId="1FDA7C4B" w:rsidR="005E4458" w:rsidRDefault="005E4458">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526FE5">
        <w:rPr>
          <w:rFonts w:eastAsia="SimSun"/>
          <w:lang w:eastAsia="zh-CN"/>
        </w:rPr>
        <w:t>UEAuthentication service</w:t>
      </w:r>
      <w:r>
        <w:tab/>
      </w:r>
      <w:r>
        <w:fldChar w:fldCharType="begin" w:fldLock="1"/>
      </w:r>
      <w:r>
        <w:instrText xml:space="preserve"> PAGEREF _Toc91154423 \h </w:instrText>
      </w:r>
      <w:r>
        <w:fldChar w:fldCharType="separate"/>
      </w:r>
      <w:r>
        <w:t>640</w:t>
      </w:r>
      <w:r>
        <w:fldChar w:fldCharType="end"/>
      </w:r>
    </w:p>
    <w:p w14:paraId="049158C9" w14:textId="41D66E74" w:rsidR="005E4458" w:rsidRDefault="005E4458">
      <w:pPr>
        <w:pStyle w:val="TOC5"/>
        <w:rPr>
          <w:rFonts w:asciiTheme="minorHAnsi" w:eastAsiaTheme="minorEastAsia" w:hAnsiTheme="minorHAnsi" w:cstheme="minorBidi"/>
          <w:sz w:val="22"/>
          <w:szCs w:val="22"/>
          <w:lang w:eastAsia="en-GB"/>
        </w:rPr>
      </w:pPr>
      <w:r>
        <w:rPr>
          <w:lang w:eastAsia="zh-CN"/>
        </w:rPr>
        <w:t>5.2.10.2.1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_Toc91154424 \h </w:instrText>
      </w:r>
      <w:r>
        <w:fldChar w:fldCharType="separate"/>
      </w:r>
      <w:r>
        <w:t>640</w:t>
      </w:r>
      <w:r>
        <w:fldChar w:fldCharType="end"/>
      </w:r>
    </w:p>
    <w:p w14:paraId="5707DAC1" w14:textId="5FBB0178" w:rsidR="005E4458" w:rsidRDefault="005E4458">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_Toc91154425 \h </w:instrText>
      </w:r>
      <w:r>
        <w:fldChar w:fldCharType="separate"/>
      </w:r>
      <w:r>
        <w:t>641</w:t>
      </w:r>
      <w:r>
        <w:fldChar w:fldCharType="end"/>
      </w:r>
    </w:p>
    <w:p w14:paraId="635FFFBE" w14:textId="44D2B990" w:rsidR="005E4458" w:rsidRDefault="005E4458">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_Toc91154426 \h </w:instrText>
      </w:r>
      <w:r>
        <w:fldChar w:fldCharType="separate"/>
      </w:r>
      <w:r>
        <w:t>641</w:t>
      </w:r>
      <w:r>
        <w:fldChar w:fldCharType="end"/>
      </w:r>
    </w:p>
    <w:p w14:paraId="74E30FDC" w14:textId="0444AF1E" w:rsidR="005E4458" w:rsidRDefault="005E4458">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_Toc91154427 \h </w:instrText>
      </w:r>
      <w:r>
        <w:fldChar w:fldCharType="separate"/>
      </w:r>
      <w:r>
        <w:t>641</w:t>
      </w:r>
      <w:r>
        <w:fldChar w:fldCharType="end"/>
      </w:r>
    </w:p>
    <w:p w14:paraId="45E46415" w14:textId="279AEC40" w:rsidR="005E4458" w:rsidRDefault="005E4458">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_Toc91154428 \h </w:instrText>
      </w:r>
      <w:r>
        <w:fldChar w:fldCharType="separate"/>
      </w:r>
      <w:r>
        <w:t>641</w:t>
      </w:r>
      <w:r>
        <w:fldChar w:fldCharType="end"/>
      </w:r>
    </w:p>
    <w:p w14:paraId="65E04887" w14:textId="34DA74F2" w:rsidR="005E4458" w:rsidRDefault="005E4458">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_Toc91154429 \h </w:instrText>
      </w:r>
      <w:r>
        <w:fldChar w:fldCharType="separate"/>
      </w:r>
      <w:r>
        <w:t>641</w:t>
      </w:r>
      <w:r>
        <w:fldChar w:fldCharType="end"/>
      </w:r>
    </w:p>
    <w:p w14:paraId="684B4725" w14:textId="2840C2F1" w:rsidR="005E4458" w:rsidRDefault="005E4458">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_Toc91154430 \h </w:instrText>
      </w:r>
      <w:r>
        <w:fldChar w:fldCharType="separate"/>
      </w:r>
      <w:r>
        <w:t>641</w:t>
      </w:r>
      <w:r>
        <w:fldChar w:fldCharType="end"/>
      </w:r>
    </w:p>
    <w:p w14:paraId="2AF54A0F" w14:textId="3E0DE613" w:rsidR="005E4458" w:rsidRDefault="005E4458">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_Toc91154431 \h </w:instrText>
      </w:r>
      <w:r>
        <w:fldChar w:fldCharType="separate"/>
      </w:r>
      <w:r>
        <w:t>641</w:t>
      </w:r>
      <w:r>
        <w:fldChar w:fldCharType="end"/>
      </w:r>
    </w:p>
    <w:p w14:paraId="1F26DF58" w14:textId="2A83C773" w:rsidR="005E4458" w:rsidRDefault="005E4458">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_Toc91154432 \h </w:instrText>
      </w:r>
      <w:r>
        <w:fldChar w:fldCharType="separate"/>
      </w:r>
      <w:r>
        <w:t>641</w:t>
      </w:r>
      <w:r>
        <w:fldChar w:fldCharType="end"/>
      </w:r>
    </w:p>
    <w:p w14:paraId="3152E7CB" w14:textId="7446C6D3" w:rsidR="005E4458" w:rsidRDefault="005E4458">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_Toc91154433 \h </w:instrText>
      </w:r>
      <w:r>
        <w:fldChar w:fldCharType="separate"/>
      </w:r>
      <w:r>
        <w:t>641</w:t>
      </w:r>
      <w:r>
        <w:fldChar w:fldCharType="end"/>
      </w:r>
    </w:p>
    <w:p w14:paraId="549332C2" w14:textId="025A9E0D" w:rsidR="005E4458" w:rsidRDefault="005E4458">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_Toc91154434 \h </w:instrText>
      </w:r>
      <w:r>
        <w:fldChar w:fldCharType="separate"/>
      </w:r>
      <w:r>
        <w:t>641</w:t>
      </w:r>
      <w:r>
        <w:fldChar w:fldCharType="end"/>
      </w:r>
    </w:p>
    <w:p w14:paraId="2E0F186A" w14:textId="0CD83E55" w:rsidR="005E4458" w:rsidRDefault="005E4458">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_Toc91154435 \h </w:instrText>
      </w:r>
      <w:r>
        <w:fldChar w:fldCharType="separate"/>
      </w:r>
      <w:r>
        <w:t>641</w:t>
      </w:r>
      <w:r>
        <w:fldChar w:fldCharType="end"/>
      </w:r>
    </w:p>
    <w:p w14:paraId="14286F7B" w14:textId="5C27DC8A" w:rsidR="005E4458" w:rsidRDefault="005E4458">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_Toc91154436 \h </w:instrText>
      </w:r>
      <w:r>
        <w:fldChar w:fldCharType="separate"/>
      </w:r>
      <w:r>
        <w:t>641</w:t>
      </w:r>
      <w:r>
        <w:fldChar w:fldCharType="end"/>
      </w:r>
    </w:p>
    <w:p w14:paraId="6E497468" w14:textId="1A669B6E" w:rsidR="005E4458" w:rsidRDefault="005E4458">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_Toc91154437 \h </w:instrText>
      </w:r>
      <w:r>
        <w:fldChar w:fldCharType="separate"/>
      </w:r>
      <w:r>
        <w:t>641</w:t>
      </w:r>
      <w:r>
        <w:fldChar w:fldCharType="end"/>
      </w:r>
    </w:p>
    <w:p w14:paraId="1303B8DD" w14:textId="45BCA828" w:rsidR="005E4458" w:rsidRDefault="005E4458">
      <w:pPr>
        <w:pStyle w:val="TOC3"/>
        <w:rPr>
          <w:rFonts w:asciiTheme="minorHAnsi" w:eastAsiaTheme="minorEastAsia" w:hAnsiTheme="minorHAnsi" w:cstheme="minorBidi"/>
          <w:sz w:val="22"/>
          <w:szCs w:val="22"/>
          <w:lang w:eastAsia="en-GB"/>
        </w:rPr>
      </w:pPr>
      <w:r w:rsidRPr="00526FE5">
        <w:rPr>
          <w:rFonts w:eastAsia="SimSun"/>
          <w:lang w:eastAsia="zh-CN"/>
        </w:rPr>
        <w:t>5.2.12</w:t>
      </w:r>
      <w:r>
        <w:rPr>
          <w:rFonts w:asciiTheme="minorHAnsi" w:eastAsiaTheme="minorEastAsia" w:hAnsiTheme="minorHAnsi" w:cstheme="minorBidi"/>
          <w:sz w:val="22"/>
          <w:szCs w:val="22"/>
          <w:lang w:eastAsia="en-GB"/>
        </w:rPr>
        <w:tab/>
      </w:r>
      <w:r w:rsidRPr="00526FE5">
        <w:rPr>
          <w:rFonts w:eastAsia="SimSun"/>
          <w:lang w:eastAsia="zh-CN"/>
        </w:rPr>
        <w:t>UDR Services</w:t>
      </w:r>
      <w:r>
        <w:tab/>
      </w:r>
      <w:r>
        <w:fldChar w:fldCharType="begin" w:fldLock="1"/>
      </w:r>
      <w:r>
        <w:instrText xml:space="preserve"> PAGEREF _Toc91154438 \h </w:instrText>
      </w:r>
      <w:r>
        <w:fldChar w:fldCharType="separate"/>
      </w:r>
      <w:r>
        <w:t>641</w:t>
      </w:r>
      <w:r>
        <w:fldChar w:fldCharType="end"/>
      </w:r>
    </w:p>
    <w:p w14:paraId="10D7AC29" w14:textId="26E0410C" w:rsidR="005E4458" w:rsidRDefault="005E4458">
      <w:pPr>
        <w:pStyle w:val="TOC4"/>
        <w:rPr>
          <w:rFonts w:asciiTheme="minorHAnsi" w:eastAsiaTheme="minorEastAsia" w:hAnsiTheme="minorHAnsi" w:cstheme="minorBidi"/>
          <w:sz w:val="22"/>
          <w:szCs w:val="22"/>
          <w:lang w:eastAsia="en-GB"/>
        </w:rPr>
      </w:pPr>
      <w:r w:rsidRPr="00526FE5">
        <w:rPr>
          <w:rFonts w:eastAsia="SimSun"/>
        </w:rPr>
        <w:t>5.2.12.1</w:t>
      </w:r>
      <w:r>
        <w:rPr>
          <w:rFonts w:asciiTheme="minorHAnsi" w:eastAsiaTheme="minorEastAsia" w:hAnsiTheme="minorHAnsi" w:cstheme="minorBidi"/>
          <w:sz w:val="22"/>
          <w:szCs w:val="22"/>
          <w:lang w:eastAsia="en-GB"/>
        </w:rPr>
        <w:tab/>
      </w:r>
      <w:r w:rsidRPr="00526FE5">
        <w:rPr>
          <w:rFonts w:eastAsia="SimSun"/>
        </w:rPr>
        <w:t>General</w:t>
      </w:r>
      <w:r>
        <w:tab/>
      </w:r>
      <w:r>
        <w:fldChar w:fldCharType="begin" w:fldLock="1"/>
      </w:r>
      <w:r>
        <w:instrText xml:space="preserve"> PAGEREF _Toc91154439 \h </w:instrText>
      </w:r>
      <w:r>
        <w:fldChar w:fldCharType="separate"/>
      </w:r>
      <w:r>
        <w:t>641</w:t>
      </w:r>
      <w:r>
        <w:fldChar w:fldCharType="end"/>
      </w:r>
    </w:p>
    <w:p w14:paraId="3CF46B60" w14:textId="061091B7" w:rsidR="005E4458" w:rsidRDefault="005E4458">
      <w:pPr>
        <w:pStyle w:val="TOC4"/>
        <w:rPr>
          <w:rFonts w:asciiTheme="minorHAnsi" w:eastAsiaTheme="minorEastAsia" w:hAnsiTheme="minorHAnsi" w:cstheme="minorBidi"/>
          <w:sz w:val="22"/>
          <w:szCs w:val="22"/>
          <w:lang w:eastAsia="en-GB"/>
        </w:rPr>
      </w:pPr>
      <w:r w:rsidRPr="00526FE5">
        <w:rPr>
          <w:rFonts w:eastAsia="SimSun"/>
        </w:rPr>
        <w:t>5.2.12.2</w:t>
      </w:r>
      <w:r>
        <w:rPr>
          <w:rFonts w:asciiTheme="minorHAnsi" w:eastAsiaTheme="minorEastAsia" w:hAnsiTheme="minorHAnsi" w:cstheme="minorBidi"/>
          <w:sz w:val="22"/>
          <w:szCs w:val="22"/>
          <w:lang w:eastAsia="en-GB"/>
        </w:rPr>
        <w:tab/>
      </w:r>
      <w:r w:rsidRPr="00526FE5">
        <w:rPr>
          <w:rFonts w:eastAsia="SimSun"/>
        </w:rPr>
        <w:t>Nudr_DataManagement (DM) service</w:t>
      </w:r>
      <w:r>
        <w:tab/>
      </w:r>
      <w:r>
        <w:fldChar w:fldCharType="begin" w:fldLock="1"/>
      </w:r>
      <w:r>
        <w:instrText xml:space="preserve"> PAGEREF _Toc91154440 \h </w:instrText>
      </w:r>
      <w:r>
        <w:fldChar w:fldCharType="separate"/>
      </w:r>
      <w:r>
        <w:t>643</w:t>
      </w:r>
      <w:r>
        <w:fldChar w:fldCharType="end"/>
      </w:r>
    </w:p>
    <w:p w14:paraId="07C80A7C" w14:textId="449D0B2A"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lastRenderedPageBreak/>
        <w:t>5.2.12.2.1</w:t>
      </w:r>
      <w:r>
        <w:rPr>
          <w:rFonts w:asciiTheme="minorHAnsi" w:eastAsiaTheme="minorEastAsia" w:hAnsiTheme="minorHAnsi" w:cstheme="minorBidi"/>
          <w:sz w:val="22"/>
          <w:szCs w:val="22"/>
          <w:lang w:eastAsia="en-GB"/>
        </w:rPr>
        <w:tab/>
      </w:r>
      <w:r w:rsidRPr="00526FE5">
        <w:rPr>
          <w:rFonts w:eastAsia="SimSun"/>
          <w:lang w:eastAsia="zh-CN"/>
        </w:rPr>
        <w:t>General</w:t>
      </w:r>
      <w:r>
        <w:tab/>
      </w:r>
      <w:r>
        <w:fldChar w:fldCharType="begin" w:fldLock="1"/>
      </w:r>
      <w:r>
        <w:instrText xml:space="preserve"> PAGEREF _Toc91154441 \h </w:instrText>
      </w:r>
      <w:r>
        <w:fldChar w:fldCharType="separate"/>
      </w:r>
      <w:r>
        <w:t>643</w:t>
      </w:r>
      <w:r>
        <w:fldChar w:fldCharType="end"/>
      </w:r>
    </w:p>
    <w:p w14:paraId="2046EAE6" w14:textId="4DDA0927" w:rsidR="005E4458" w:rsidRDefault="005E4458">
      <w:pPr>
        <w:pStyle w:val="TOC5"/>
        <w:rPr>
          <w:rFonts w:asciiTheme="minorHAnsi" w:eastAsiaTheme="minorEastAsia" w:hAnsiTheme="minorHAnsi" w:cstheme="minorBidi"/>
          <w:sz w:val="22"/>
          <w:szCs w:val="22"/>
          <w:lang w:eastAsia="en-GB"/>
        </w:rPr>
      </w:pPr>
      <w:r w:rsidRPr="00526FE5">
        <w:rPr>
          <w:rFonts w:eastAsia="SimSun"/>
          <w:lang w:eastAsia="zh-CN"/>
        </w:rPr>
        <w:t>5.2.12.2.2</w:t>
      </w:r>
      <w:r>
        <w:rPr>
          <w:rFonts w:asciiTheme="minorHAnsi" w:eastAsiaTheme="minorEastAsia" w:hAnsiTheme="minorHAnsi" w:cstheme="minorBidi"/>
          <w:sz w:val="22"/>
          <w:szCs w:val="22"/>
          <w:lang w:eastAsia="en-GB"/>
        </w:rPr>
        <w:tab/>
      </w:r>
      <w:r w:rsidRPr="00526FE5">
        <w:rPr>
          <w:rFonts w:eastAsia="SimSun"/>
          <w:lang w:eastAsia="zh-CN"/>
        </w:rPr>
        <w:t>Nudr_</w:t>
      </w:r>
      <w:r>
        <w:t>DM</w:t>
      </w:r>
      <w:r w:rsidRPr="00526FE5">
        <w:rPr>
          <w:rFonts w:eastAsia="SimSun"/>
          <w:lang w:eastAsia="zh-CN"/>
        </w:rPr>
        <w:t>_Query</w:t>
      </w:r>
      <w:r>
        <w:rPr>
          <w:lang w:eastAsia="zh-CN"/>
        </w:rPr>
        <w:t xml:space="preserve"> service operation</w:t>
      </w:r>
      <w:r>
        <w:tab/>
      </w:r>
      <w:r>
        <w:fldChar w:fldCharType="begin" w:fldLock="1"/>
      </w:r>
      <w:r>
        <w:instrText xml:space="preserve"> PAGEREF _Toc91154442 \h </w:instrText>
      </w:r>
      <w:r>
        <w:fldChar w:fldCharType="separate"/>
      </w:r>
      <w:r>
        <w:t>647</w:t>
      </w:r>
      <w:r>
        <w:fldChar w:fldCharType="end"/>
      </w:r>
    </w:p>
    <w:p w14:paraId="5BAE47B4" w14:textId="38DCB89A" w:rsidR="005E4458" w:rsidRDefault="005E4458">
      <w:pPr>
        <w:pStyle w:val="TOC5"/>
        <w:rPr>
          <w:rFonts w:asciiTheme="minorHAnsi" w:eastAsiaTheme="minorEastAsia" w:hAnsiTheme="minorHAnsi" w:cstheme="minorBidi"/>
          <w:sz w:val="22"/>
          <w:szCs w:val="22"/>
          <w:lang w:eastAsia="en-GB"/>
        </w:rPr>
      </w:pPr>
      <w:r w:rsidRPr="00526FE5">
        <w:rPr>
          <w:rFonts w:eastAsia="SimSun"/>
        </w:rPr>
        <w:t>5.2.12.2.3</w:t>
      </w:r>
      <w:r>
        <w:rPr>
          <w:rFonts w:asciiTheme="minorHAnsi" w:eastAsiaTheme="minorEastAsia" w:hAnsiTheme="minorHAnsi" w:cstheme="minorBidi"/>
          <w:sz w:val="22"/>
          <w:szCs w:val="22"/>
          <w:lang w:eastAsia="en-GB"/>
        </w:rPr>
        <w:tab/>
      </w:r>
      <w:r w:rsidRPr="00526FE5">
        <w:rPr>
          <w:rFonts w:eastAsia="SimSun"/>
        </w:rPr>
        <w:t>Nudr_DM_Create service operation</w:t>
      </w:r>
      <w:r>
        <w:tab/>
      </w:r>
      <w:r>
        <w:fldChar w:fldCharType="begin" w:fldLock="1"/>
      </w:r>
      <w:r>
        <w:instrText xml:space="preserve"> PAGEREF _Toc91154443 \h </w:instrText>
      </w:r>
      <w:r>
        <w:fldChar w:fldCharType="separate"/>
      </w:r>
      <w:r>
        <w:t>647</w:t>
      </w:r>
      <w:r>
        <w:fldChar w:fldCharType="end"/>
      </w:r>
    </w:p>
    <w:p w14:paraId="4801AF8A" w14:textId="70BDE56C" w:rsidR="005E4458" w:rsidRDefault="005E4458">
      <w:pPr>
        <w:pStyle w:val="TOC5"/>
        <w:rPr>
          <w:rFonts w:asciiTheme="minorHAnsi" w:eastAsiaTheme="minorEastAsia" w:hAnsiTheme="minorHAnsi" w:cstheme="minorBidi"/>
          <w:sz w:val="22"/>
          <w:szCs w:val="22"/>
          <w:lang w:eastAsia="en-GB"/>
        </w:rPr>
      </w:pPr>
      <w:r w:rsidRPr="00526FE5">
        <w:rPr>
          <w:rFonts w:eastAsia="SimSun"/>
        </w:rPr>
        <w:t>5.2.12.2.4</w:t>
      </w:r>
      <w:r>
        <w:rPr>
          <w:rFonts w:asciiTheme="minorHAnsi" w:eastAsiaTheme="minorEastAsia" w:hAnsiTheme="minorHAnsi" w:cstheme="minorBidi"/>
          <w:sz w:val="22"/>
          <w:szCs w:val="22"/>
          <w:lang w:eastAsia="en-GB"/>
        </w:rPr>
        <w:tab/>
      </w:r>
      <w:r w:rsidRPr="00526FE5">
        <w:rPr>
          <w:rFonts w:eastAsia="SimSun"/>
        </w:rPr>
        <w:t>Nudr_DM_Delete service operation</w:t>
      </w:r>
      <w:r>
        <w:tab/>
      </w:r>
      <w:r>
        <w:fldChar w:fldCharType="begin" w:fldLock="1"/>
      </w:r>
      <w:r>
        <w:instrText xml:space="preserve"> PAGEREF _Toc91154444 \h </w:instrText>
      </w:r>
      <w:r>
        <w:fldChar w:fldCharType="separate"/>
      </w:r>
      <w:r>
        <w:t>648</w:t>
      </w:r>
      <w:r>
        <w:fldChar w:fldCharType="end"/>
      </w:r>
    </w:p>
    <w:p w14:paraId="03B8113C" w14:textId="70F1034B" w:rsidR="005E4458" w:rsidRDefault="005E4458">
      <w:pPr>
        <w:pStyle w:val="TOC5"/>
        <w:rPr>
          <w:rFonts w:asciiTheme="minorHAnsi" w:eastAsiaTheme="minorEastAsia" w:hAnsiTheme="minorHAnsi" w:cstheme="minorBidi"/>
          <w:sz w:val="22"/>
          <w:szCs w:val="22"/>
          <w:lang w:eastAsia="en-GB"/>
        </w:rPr>
      </w:pPr>
      <w:r w:rsidRPr="00526FE5">
        <w:rPr>
          <w:rFonts w:eastAsia="SimSun"/>
        </w:rPr>
        <w:t>5.2.12.2.5</w:t>
      </w:r>
      <w:r>
        <w:rPr>
          <w:rFonts w:asciiTheme="minorHAnsi" w:eastAsiaTheme="minorEastAsia" w:hAnsiTheme="minorHAnsi" w:cstheme="minorBidi"/>
          <w:sz w:val="22"/>
          <w:szCs w:val="22"/>
          <w:lang w:eastAsia="en-GB"/>
        </w:rPr>
        <w:tab/>
      </w:r>
      <w:r w:rsidRPr="00526FE5">
        <w:rPr>
          <w:rFonts w:eastAsia="SimSun"/>
        </w:rPr>
        <w:t>Nudr_DM_Update service operation</w:t>
      </w:r>
      <w:r>
        <w:tab/>
      </w:r>
      <w:r>
        <w:fldChar w:fldCharType="begin" w:fldLock="1"/>
      </w:r>
      <w:r>
        <w:instrText xml:space="preserve"> PAGEREF _Toc91154445 \h </w:instrText>
      </w:r>
      <w:r>
        <w:fldChar w:fldCharType="separate"/>
      </w:r>
      <w:r>
        <w:t>648</w:t>
      </w:r>
      <w:r>
        <w:fldChar w:fldCharType="end"/>
      </w:r>
    </w:p>
    <w:p w14:paraId="4779E4F1" w14:textId="30BD0621" w:rsidR="005E4458" w:rsidRDefault="005E4458">
      <w:pPr>
        <w:pStyle w:val="TOC5"/>
        <w:rPr>
          <w:rFonts w:asciiTheme="minorHAnsi" w:eastAsiaTheme="minorEastAsia" w:hAnsiTheme="minorHAnsi" w:cstheme="minorBidi"/>
          <w:sz w:val="22"/>
          <w:szCs w:val="22"/>
          <w:lang w:eastAsia="en-GB"/>
        </w:rPr>
      </w:pPr>
      <w:r w:rsidRPr="00526FE5">
        <w:rPr>
          <w:rFonts w:eastAsia="SimSun"/>
        </w:rPr>
        <w:t>5.2.12.2.6</w:t>
      </w:r>
      <w:r>
        <w:rPr>
          <w:rFonts w:asciiTheme="minorHAnsi" w:eastAsiaTheme="minorEastAsia" w:hAnsiTheme="minorHAnsi" w:cstheme="minorBidi"/>
          <w:sz w:val="22"/>
          <w:szCs w:val="22"/>
          <w:lang w:eastAsia="en-GB"/>
        </w:rPr>
        <w:tab/>
      </w:r>
      <w:r w:rsidRPr="00526FE5">
        <w:rPr>
          <w:rFonts w:eastAsia="SimSun"/>
        </w:rPr>
        <w:t>Nudr_DM_Subscribe service operation</w:t>
      </w:r>
      <w:r>
        <w:tab/>
      </w:r>
      <w:r>
        <w:fldChar w:fldCharType="begin" w:fldLock="1"/>
      </w:r>
      <w:r>
        <w:instrText xml:space="preserve"> PAGEREF _Toc91154446 \h </w:instrText>
      </w:r>
      <w:r>
        <w:fldChar w:fldCharType="separate"/>
      </w:r>
      <w:r>
        <w:t>648</w:t>
      </w:r>
      <w:r>
        <w:fldChar w:fldCharType="end"/>
      </w:r>
    </w:p>
    <w:p w14:paraId="2A50C998" w14:textId="392217C3" w:rsidR="005E4458" w:rsidRDefault="005E4458">
      <w:pPr>
        <w:pStyle w:val="TOC5"/>
        <w:rPr>
          <w:rFonts w:asciiTheme="minorHAnsi" w:eastAsiaTheme="minorEastAsia" w:hAnsiTheme="minorHAnsi" w:cstheme="minorBidi"/>
          <w:sz w:val="22"/>
          <w:szCs w:val="22"/>
          <w:lang w:eastAsia="en-GB"/>
        </w:rPr>
      </w:pPr>
      <w:r w:rsidRPr="00526FE5">
        <w:rPr>
          <w:rFonts w:eastAsia="SimSun"/>
        </w:rPr>
        <w:t>5.2.12.2.7</w:t>
      </w:r>
      <w:r>
        <w:rPr>
          <w:rFonts w:asciiTheme="minorHAnsi" w:eastAsiaTheme="minorEastAsia" w:hAnsiTheme="minorHAnsi" w:cstheme="minorBidi"/>
          <w:sz w:val="22"/>
          <w:szCs w:val="22"/>
          <w:lang w:eastAsia="en-GB"/>
        </w:rPr>
        <w:tab/>
      </w:r>
      <w:r w:rsidRPr="00526FE5">
        <w:rPr>
          <w:rFonts w:eastAsia="SimSun"/>
        </w:rPr>
        <w:t>Nudr_DM_Unsubscribe service operation</w:t>
      </w:r>
      <w:r>
        <w:tab/>
      </w:r>
      <w:r>
        <w:fldChar w:fldCharType="begin" w:fldLock="1"/>
      </w:r>
      <w:r>
        <w:instrText xml:space="preserve"> PAGEREF _Toc91154447 \h </w:instrText>
      </w:r>
      <w:r>
        <w:fldChar w:fldCharType="separate"/>
      </w:r>
      <w:r>
        <w:t>648</w:t>
      </w:r>
      <w:r>
        <w:fldChar w:fldCharType="end"/>
      </w:r>
    </w:p>
    <w:p w14:paraId="7852901A" w14:textId="16C928B6" w:rsidR="005E4458" w:rsidRDefault="005E4458">
      <w:pPr>
        <w:pStyle w:val="TOC5"/>
        <w:rPr>
          <w:rFonts w:asciiTheme="minorHAnsi" w:eastAsiaTheme="minorEastAsia" w:hAnsiTheme="minorHAnsi" w:cstheme="minorBidi"/>
          <w:sz w:val="22"/>
          <w:szCs w:val="22"/>
          <w:lang w:eastAsia="en-GB"/>
        </w:rPr>
      </w:pPr>
      <w:r w:rsidRPr="00526FE5">
        <w:rPr>
          <w:rFonts w:eastAsia="SimSun"/>
        </w:rPr>
        <w:t>5.2.12.2.8</w:t>
      </w:r>
      <w:r>
        <w:rPr>
          <w:rFonts w:asciiTheme="minorHAnsi" w:eastAsiaTheme="minorEastAsia" w:hAnsiTheme="minorHAnsi" w:cstheme="minorBidi"/>
          <w:sz w:val="22"/>
          <w:szCs w:val="22"/>
          <w:lang w:eastAsia="en-GB"/>
        </w:rPr>
        <w:tab/>
      </w:r>
      <w:r w:rsidRPr="00526FE5">
        <w:rPr>
          <w:rFonts w:eastAsia="SimSun"/>
        </w:rPr>
        <w:t>Nudr_DM_Notify service operation</w:t>
      </w:r>
      <w:r>
        <w:tab/>
      </w:r>
      <w:r>
        <w:fldChar w:fldCharType="begin" w:fldLock="1"/>
      </w:r>
      <w:r>
        <w:instrText xml:space="preserve"> PAGEREF _Toc91154448 \h </w:instrText>
      </w:r>
      <w:r>
        <w:fldChar w:fldCharType="separate"/>
      </w:r>
      <w:r>
        <w:t>649</w:t>
      </w:r>
      <w:r>
        <w:fldChar w:fldCharType="end"/>
      </w:r>
    </w:p>
    <w:p w14:paraId="126F2504" w14:textId="556608B4" w:rsidR="005E4458" w:rsidRDefault="005E4458">
      <w:pPr>
        <w:pStyle w:val="TOC5"/>
        <w:rPr>
          <w:rFonts w:asciiTheme="minorHAnsi" w:eastAsiaTheme="minorEastAsia" w:hAnsiTheme="minorHAnsi" w:cstheme="minorBidi"/>
          <w:sz w:val="22"/>
          <w:szCs w:val="22"/>
          <w:lang w:eastAsia="en-GB"/>
        </w:rPr>
      </w:pPr>
      <w:r w:rsidRPr="00526FE5">
        <w:rPr>
          <w:rFonts w:eastAsia="SimSun"/>
        </w:rPr>
        <w:t>5.2.12.3</w:t>
      </w:r>
      <w:r>
        <w:rPr>
          <w:rFonts w:asciiTheme="minorHAnsi" w:eastAsiaTheme="minorEastAsia" w:hAnsiTheme="minorHAnsi" w:cstheme="minorBidi"/>
          <w:sz w:val="22"/>
          <w:szCs w:val="22"/>
          <w:lang w:eastAsia="en-GB"/>
        </w:rPr>
        <w:tab/>
      </w:r>
      <w:r w:rsidRPr="00526FE5">
        <w:rPr>
          <w:rFonts w:eastAsia="SimSun"/>
        </w:rPr>
        <w:t>Nudr_GroupIDmap service</w:t>
      </w:r>
      <w:r>
        <w:tab/>
      </w:r>
      <w:r>
        <w:fldChar w:fldCharType="begin" w:fldLock="1"/>
      </w:r>
      <w:r>
        <w:instrText xml:space="preserve"> PAGEREF _Toc91154449 \h </w:instrText>
      </w:r>
      <w:r>
        <w:fldChar w:fldCharType="separate"/>
      </w:r>
      <w:r>
        <w:t>649</w:t>
      </w:r>
      <w:r>
        <w:fldChar w:fldCharType="end"/>
      </w:r>
    </w:p>
    <w:p w14:paraId="4CEBCFC3" w14:textId="0D4E9193" w:rsidR="005E4458" w:rsidRDefault="005E4458">
      <w:pPr>
        <w:pStyle w:val="TOC5"/>
        <w:rPr>
          <w:rFonts w:asciiTheme="minorHAnsi" w:eastAsiaTheme="minorEastAsia" w:hAnsiTheme="minorHAnsi" w:cstheme="minorBidi"/>
          <w:sz w:val="22"/>
          <w:szCs w:val="22"/>
          <w:lang w:eastAsia="en-GB"/>
        </w:rPr>
      </w:pPr>
      <w:r w:rsidRPr="00526FE5">
        <w:rPr>
          <w:rFonts w:eastAsia="SimSun"/>
        </w:rPr>
        <w:t>5.2.12.3.1</w:t>
      </w:r>
      <w:r>
        <w:rPr>
          <w:rFonts w:asciiTheme="minorHAnsi" w:eastAsiaTheme="minorEastAsia" w:hAnsiTheme="minorHAnsi" w:cstheme="minorBidi"/>
          <w:sz w:val="22"/>
          <w:szCs w:val="22"/>
          <w:lang w:eastAsia="en-GB"/>
        </w:rPr>
        <w:tab/>
      </w:r>
      <w:r w:rsidRPr="00526FE5">
        <w:rPr>
          <w:rFonts w:eastAsia="SimSun"/>
        </w:rPr>
        <w:t>General</w:t>
      </w:r>
      <w:r>
        <w:tab/>
      </w:r>
      <w:r>
        <w:fldChar w:fldCharType="begin" w:fldLock="1"/>
      </w:r>
      <w:r>
        <w:instrText xml:space="preserve"> PAGEREF _Toc91154450 \h </w:instrText>
      </w:r>
      <w:r>
        <w:fldChar w:fldCharType="separate"/>
      </w:r>
      <w:r>
        <w:t>649</w:t>
      </w:r>
      <w:r>
        <w:fldChar w:fldCharType="end"/>
      </w:r>
    </w:p>
    <w:p w14:paraId="0D8E465B" w14:textId="62F02A5E" w:rsidR="005E4458" w:rsidRDefault="005E4458">
      <w:pPr>
        <w:pStyle w:val="TOC5"/>
        <w:rPr>
          <w:rFonts w:asciiTheme="minorHAnsi" w:eastAsiaTheme="minorEastAsia" w:hAnsiTheme="minorHAnsi" w:cstheme="minorBidi"/>
          <w:sz w:val="22"/>
          <w:szCs w:val="22"/>
          <w:lang w:eastAsia="en-GB"/>
        </w:rPr>
      </w:pPr>
      <w:r w:rsidRPr="00526FE5">
        <w:rPr>
          <w:rFonts w:eastAsia="SimSun"/>
        </w:rPr>
        <w:t>5.2.12.3.2</w:t>
      </w:r>
      <w:r>
        <w:rPr>
          <w:rFonts w:asciiTheme="minorHAnsi" w:eastAsiaTheme="minorEastAsia" w:hAnsiTheme="minorHAnsi" w:cstheme="minorBidi"/>
          <w:sz w:val="22"/>
          <w:szCs w:val="22"/>
          <w:lang w:eastAsia="en-GB"/>
        </w:rPr>
        <w:tab/>
      </w:r>
      <w:r w:rsidRPr="00526FE5">
        <w:rPr>
          <w:rFonts w:eastAsia="SimSun"/>
        </w:rPr>
        <w:t>Nudr_GroupIDmap_query service operation</w:t>
      </w:r>
      <w:r>
        <w:tab/>
      </w:r>
      <w:r>
        <w:fldChar w:fldCharType="begin" w:fldLock="1"/>
      </w:r>
      <w:r>
        <w:instrText xml:space="preserve"> PAGEREF _Toc91154451 \h </w:instrText>
      </w:r>
      <w:r>
        <w:fldChar w:fldCharType="separate"/>
      </w:r>
      <w:r>
        <w:t>649</w:t>
      </w:r>
      <w:r>
        <w:fldChar w:fldCharType="end"/>
      </w:r>
    </w:p>
    <w:p w14:paraId="262DD4B9" w14:textId="01E1649F" w:rsidR="005E4458" w:rsidRDefault="005E4458">
      <w:pPr>
        <w:pStyle w:val="TOC3"/>
        <w:rPr>
          <w:rFonts w:asciiTheme="minorHAnsi" w:eastAsiaTheme="minorEastAsia" w:hAnsiTheme="minorHAnsi" w:cstheme="minorBidi"/>
          <w:sz w:val="22"/>
          <w:szCs w:val="22"/>
          <w:lang w:eastAsia="en-GB"/>
        </w:rPr>
      </w:pPr>
      <w:r>
        <w:rPr>
          <w:lang w:eastAsia="zh-CN"/>
        </w:rPr>
        <w:t>5.2.13</w:t>
      </w:r>
      <w:r>
        <w:rPr>
          <w:rFonts w:asciiTheme="minorHAnsi" w:eastAsiaTheme="minorEastAsia" w:hAnsiTheme="minorHAnsi" w:cstheme="minorBidi"/>
          <w:sz w:val="22"/>
          <w:szCs w:val="22"/>
          <w:lang w:eastAsia="en-GB"/>
        </w:rPr>
        <w:tab/>
      </w:r>
      <w:r>
        <w:rPr>
          <w:lang w:eastAsia="zh-CN"/>
        </w:rPr>
        <w:t>BSF Services</w:t>
      </w:r>
      <w:r>
        <w:tab/>
      </w:r>
      <w:r>
        <w:fldChar w:fldCharType="begin" w:fldLock="1"/>
      </w:r>
      <w:r>
        <w:instrText xml:space="preserve"> PAGEREF _Toc91154452 \h </w:instrText>
      </w:r>
      <w:r>
        <w:fldChar w:fldCharType="separate"/>
      </w:r>
      <w:r>
        <w:t>649</w:t>
      </w:r>
      <w:r>
        <w:fldChar w:fldCharType="end"/>
      </w:r>
    </w:p>
    <w:p w14:paraId="47467182" w14:textId="1536F631" w:rsidR="005E4458" w:rsidRDefault="005E4458">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_Toc91154453 \h </w:instrText>
      </w:r>
      <w:r>
        <w:fldChar w:fldCharType="separate"/>
      </w:r>
      <w:r>
        <w:t>649</w:t>
      </w:r>
      <w:r>
        <w:fldChar w:fldCharType="end"/>
      </w:r>
    </w:p>
    <w:p w14:paraId="747D59D2" w14:textId="2BF8C702" w:rsidR="005E4458" w:rsidRDefault="005E4458">
      <w:pPr>
        <w:pStyle w:val="TOC4"/>
        <w:rPr>
          <w:rFonts w:asciiTheme="minorHAnsi" w:eastAsiaTheme="minorEastAsia" w:hAnsiTheme="minorHAnsi" w:cstheme="minorBidi"/>
          <w:sz w:val="22"/>
          <w:szCs w:val="22"/>
          <w:lang w:eastAsia="en-GB"/>
        </w:rPr>
      </w:pPr>
      <w:r>
        <w:rPr>
          <w:lang w:eastAsia="zh-CN"/>
        </w:rPr>
        <w:t>5.2.13.2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_Toc91154454 \h </w:instrText>
      </w:r>
      <w:r>
        <w:fldChar w:fldCharType="separate"/>
      </w:r>
      <w:r>
        <w:t>650</w:t>
      </w:r>
      <w:r>
        <w:fldChar w:fldCharType="end"/>
      </w:r>
    </w:p>
    <w:p w14:paraId="07EBC614" w14:textId="0CFFBEFB" w:rsidR="005E4458" w:rsidRDefault="005E4458">
      <w:pPr>
        <w:pStyle w:val="TOC5"/>
        <w:rPr>
          <w:rFonts w:asciiTheme="minorHAnsi" w:eastAsiaTheme="minorEastAsia" w:hAnsiTheme="minorHAnsi" w:cstheme="minorBidi"/>
          <w:sz w:val="22"/>
          <w:szCs w:val="22"/>
          <w:lang w:eastAsia="en-GB"/>
        </w:rPr>
      </w:pPr>
      <w:r>
        <w:rPr>
          <w:lang w:eastAsia="zh-CN"/>
        </w:rPr>
        <w:t>5.2.13.2.1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_Toc91154455 \h </w:instrText>
      </w:r>
      <w:r>
        <w:fldChar w:fldCharType="separate"/>
      </w:r>
      <w:r>
        <w:t>650</w:t>
      </w:r>
      <w:r>
        <w:fldChar w:fldCharType="end"/>
      </w:r>
    </w:p>
    <w:p w14:paraId="7B1A993F" w14:textId="2B35AA0D" w:rsidR="005E4458" w:rsidRDefault="005E4458">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_Toc91154456 \h </w:instrText>
      </w:r>
      <w:r>
        <w:fldChar w:fldCharType="separate"/>
      </w:r>
      <w:r>
        <w:t>650</w:t>
      </w:r>
      <w:r>
        <w:fldChar w:fldCharType="end"/>
      </w:r>
    </w:p>
    <w:p w14:paraId="4675F7A1" w14:textId="63D6B832" w:rsidR="005E4458" w:rsidRDefault="005E4458">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_Toc91154457 \h </w:instrText>
      </w:r>
      <w:r>
        <w:fldChar w:fldCharType="separate"/>
      </w:r>
      <w:r>
        <w:t>650</w:t>
      </w:r>
      <w:r>
        <w:fldChar w:fldCharType="end"/>
      </w:r>
    </w:p>
    <w:p w14:paraId="36A9AB23" w14:textId="4D88D727" w:rsidR="005E4458" w:rsidRDefault="005E4458">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526FE5">
        <w:rPr>
          <w:rFonts w:eastAsia="SimSun"/>
        </w:rPr>
        <w:t>service operation</w:t>
      </w:r>
      <w:r>
        <w:tab/>
      </w:r>
      <w:r>
        <w:fldChar w:fldCharType="begin" w:fldLock="1"/>
      </w:r>
      <w:r>
        <w:instrText xml:space="preserve"> PAGEREF _Toc91154458 \h </w:instrText>
      </w:r>
      <w:r>
        <w:fldChar w:fldCharType="separate"/>
      </w:r>
      <w:r>
        <w:t>651</w:t>
      </w:r>
      <w:r>
        <w:fldChar w:fldCharType="end"/>
      </w:r>
    </w:p>
    <w:p w14:paraId="26173AC7" w14:textId="52ADBC34" w:rsidR="005E4458" w:rsidRDefault="005E4458">
      <w:pPr>
        <w:pStyle w:val="TOC5"/>
        <w:rPr>
          <w:rFonts w:asciiTheme="minorHAnsi" w:eastAsiaTheme="minorEastAsia" w:hAnsiTheme="minorHAnsi" w:cstheme="minorBidi"/>
          <w:sz w:val="22"/>
          <w:szCs w:val="22"/>
          <w:lang w:eastAsia="en-GB"/>
        </w:rPr>
      </w:pPr>
      <w:r>
        <w:rPr>
          <w:lang w:eastAsia="zh-CN"/>
        </w:rPr>
        <w:t>5.2.13.2.5</w:t>
      </w:r>
      <w:r>
        <w:rPr>
          <w:rFonts w:asciiTheme="minorHAnsi" w:eastAsiaTheme="minorEastAsia" w:hAnsiTheme="minorHAnsi" w:cstheme="minorBidi"/>
          <w:sz w:val="22"/>
          <w:szCs w:val="22"/>
          <w:lang w:eastAsia="en-GB"/>
        </w:rPr>
        <w:tab/>
      </w:r>
      <w:r>
        <w:rPr>
          <w:lang w:eastAsia="zh-CN"/>
        </w:rPr>
        <w:t>Nbsf_Management_Update service operation</w:t>
      </w:r>
      <w:r>
        <w:tab/>
      </w:r>
      <w:r>
        <w:fldChar w:fldCharType="begin" w:fldLock="1"/>
      </w:r>
      <w:r>
        <w:instrText xml:space="preserve"> PAGEREF _Toc91154459 \h </w:instrText>
      </w:r>
      <w:r>
        <w:fldChar w:fldCharType="separate"/>
      </w:r>
      <w:r>
        <w:t>651</w:t>
      </w:r>
      <w:r>
        <w:fldChar w:fldCharType="end"/>
      </w:r>
    </w:p>
    <w:p w14:paraId="6436AEB2" w14:textId="153CAB7E" w:rsidR="005E4458" w:rsidRDefault="005E4458">
      <w:pPr>
        <w:pStyle w:val="TOC5"/>
        <w:rPr>
          <w:rFonts w:asciiTheme="minorHAnsi" w:eastAsiaTheme="minorEastAsia" w:hAnsiTheme="minorHAnsi" w:cstheme="minorBidi"/>
          <w:sz w:val="22"/>
          <w:szCs w:val="22"/>
          <w:lang w:eastAsia="en-GB"/>
        </w:rPr>
      </w:pPr>
      <w:r>
        <w:rPr>
          <w:lang w:eastAsia="zh-CN"/>
        </w:rPr>
        <w:t>5.2.13.2.6</w:t>
      </w:r>
      <w:r>
        <w:rPr>
          <w:rFonts w:asciiTheme="minorHAnsi" w:eastAsiaTheme="minorEastAsia" w:hAnsiTheme="minorHAnsi" w:cstheme="minorBidi"/>
          <w:sz w:val="22"/>
          <w:szCs w:val="22"/>
          <w:lang w:eastAsia="en-GB"/>
        </w:rPr>
        <w:tab/>
      </w:r>
      <w:r>
        <w:rPr>
          <w:lang w:eastAsia="zh-CN"/>
        </w:rPr>
        <w:t>Nbsf_Management_Susbcribe service operation</w:t>
      </w:r>
      <w:r>
        <w:tab/>
      </w:r>
      <w:r>
        <w:fldChar w:fldCharType="begin" w:fldLock="1"/>
      </w:r>
      <w:r>
        <w:instrText xml:space="preserve"> PAGEREF _Toc91154460 \h </w:instrText>
      </w:r>
      <w:r>
        <w:fldChar w:fldCharType="separate"/>
      </w:r>
      <w:r>
        <w:t>651</w:t>
      </w:r>
      <w:r>
        <w:fldChar w:fldCharType="end"/>
      </w:r>
    </w:p>
    <w:p w14:paraId="20D8CAAB" w14:textId="540CFF51" w:rsidR="005E4458" w:rsidRDefault="005E4458">
      <w:pPr>
        <w:pStyle w:val="TOC5"/>
        <w:rPr>
          <w:rFonts w:asciiTheme="minorHAnsi" w:eastAsiaTheme="minorEastAsia" w:hAnsiTheme="minorHAnsi" w:cstheme="minorBidi"/>
          <w:sz w:val="22"/>
          <w:szCs w:val="22"/>
          <w:lang w:eastAsia="en-GB"/>
        </w:rPr>
      </w:pPr>
      <w:r>
        <w:rPr>
          <w:lang w:eastAsia="zh-CN"/>
        </w:rPr>
        <w:t>5.2.13.2.7</w:t>
      </w:r>
      <w:r>
        <w:rPr>
          <w:rFonts w:asciiTheme="minorHAnsi" w:eastAsiaTheme="minorEastAsia" w:hAnsiTheme="minorHAnsi" w:cstheme="minorBidi"/>
          <w:sz w:val="22"/>
          <w:szCs w:val="22"/>
          <w:lang w:eastAsia="en-GB"/>
        </w:rPr>
        <w:tab/>
      </w:r>
      <w:r>
        <w:rPr>
          <w:lang w:eastAsia="zh-CN"/>
        </w:rPr>
        <w:t>Nbsf_Management_Unsusbcribe service operation</w:t>
      </w:r>
      <w:r>
        <w:tab/>
      </w:r>
      <w:r>
        <w:fldChar w:fldCharType="begin" w:fldLock="1"/>
      </w:r>
      <w:r>
        <w:instrText xml:space="preserve"> PAGEREF _Toc91154461 \h </w:instrText>
      </w:r>
      <w:r>
        <w:fldChar w:fldCharType="separate"/>
      </w:r>
      <w:r>
        <w:t>652</w:t>
      </w:r>
      <w:r>
        <w:fldChar w:fldCharType="end"/>
      </w:r>
    </w:p>
    <w:p w14:paraId="37E3BA18" w14:textId="1CB50E27" w:rsidR="005E4458" w:rsidRDefault="005E4458">
      <w:pPr>
        <w:pStyle w:val="TOC5"/>
        <w:rPr>
          <w:rFonts w:asciiTheme="minorHAnsi" w:eastAsiaTheme="minorEastAsia" w:hAnsiTheme="minorHAnsi" w:cstheme="minorBidi"/>
          <w:sz w:val="22"/>
          <w:szCs w:val="22"/>
          <w:lang w:eastAsia="en-GB"/>
        </w:rPr>
      </w:pPr>
      <w:r>
        <w:rPr>
          <w:lang w:eastAsia="zh-CN"/>
        </w:rPr>
        <w:t>5.2.13.2.8</w:t>
      </w:r>
      <w:r>
        <w:rPr>
          <w:rFonts w:asciiTheme="minorHAnsi" w:eastAsiaTheme="minorEastAsia" w:hAnsiTheme="minorHAnsi" w:cstheme="minorBidi"/>
          <w:sz w:val="22"/>
          <w:szCs w:val="22"/>
          <w:lang w:eastAsia="en-GB"/>
        </w:rPr>
        <w:tab/>
      </w:r>
      <w:r>
        <w:rPr>
          <w:lang w:eastAsia="zh-CN"/>
        </w:rPr>
        <w:t>Nbsf_Management_Notify service operation</w:t>
      </w:r>
      <w:r>
        <w:tab/>
      </w:r>
      <w:r>
        <w:fldChar w:fldCharType="begin" w:fldLock="1"/>
      </w:r>
      <w:r>
        <w:instrText xml:space="preserve"> PAGEREF _Toc91154462 \h </w:instrText>
      </w:r>
      <w:r>
        <w:fldChar w:fldCharType="separate"/>
      </w:r>
      <w:r>
        <w:t>652</w:t>
      </w:r>
      <w:r>
        <w:fldChar w:fldCharType="end"/>
      </w:r>
    </w:p>
    <w:p w14:paraId="3666F87F" w14:textId="66FAE69E" w:rsidR="005E4458" w:rsidRDefault="005E4458">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_Toc91154463 \h </w:instrText>
      </w:r>
      <w:r>
        <w:fldChar w:fldCharType="separate"/>
      </w:r>
      <w:r>
        <w:t>652</w:t>
      </w:r>
      <w:r>
        <w:fldChar w:fldCharType="end"/>
      </w:r>
    </w:p>
    <w:p w14:paraId="2757E872" w14:textId="488E74AE" w:rsidR="005E4458" w:rsidRDefault="005E4458">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_Toc91154464 \h </w:instrText>
      </w:r>
      <w:r>
        <w:fldChar w:fldCharType="separate"/>
      </w:r>
      <w:r>
        <w:t>652</w:t>
      </w:r>
      <w:r>
        <w:fldChar w:fldCharType="end"/>
      </w:r>
    </w:p>
    <w:p w14:paraId="727D1BC0" w14:textId="36407D7B" w:rsidR="005E4458" w:rsidRDefault="005E4458">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_Toc91154465 \h </w:instrText>
      </w:r>
      <w:r>
        <w:fldChar w:fldCharType="separate"/>
      </w:r>
      <w:r>
        <w:t>653</w:t>
      </w:r>
      <w:r>
        <w:fldChar w:fldCharType="end"/>
      </w:r>
    </w:p>
    <w:p w14:paraId="449E99BF" w14:textId="1CD57FF8" w:rsidR="005E4458" w:rsidRDefault="005E4458">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_Toc91154466 \h </w:instrText>
      </w:r>
      <w:r>
        <w:fldChar w:fldCharType="separate"/>
      </w:r>
      <w:r>
        <w:t>653</w:t>
      </w:r>
      <w:r>
        <w:fldChar w:fldCharType="end"/>
      </w:r>
    </w:p>
    <w:p w14:paraId="137D1E1D" w14:textId="567412D5" w:rsidR="005E4458" w:rsidRDefault="005E4458">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_Toc91154467 \h </w:instrText>
      </w:r>
      <w:r>
        <w:fldChar w:fldCharType="separate"/>
      </w:r>
      <w:r>
        <w:t>653</w:t>
      </w:r>
      <w:r>
        <w:fldChar w:fldCharType="end"/>
      </w:r>
    </w:p>
    <w:p w14:paraId="41F8FD53" w14:textId="24BF3170" w:rsidR="005E4458" w:rsidRDefault="005E4458">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_Toc91154468 \h </w:instrText>
      </w:r>
      <w:r>
        <w:fldChar w:fldCharType="separate"/>
      </w:r>
      <w:r>
        <w:t>653</w:t>
      </w:r>
      <w:r>
        <w:fldChar w:fldCharType="end"/>
      </w:r>
    </w:p>
    <w:p w14:paraId="081B3B3D" w14:textId="7D732BC9" w:rsidR="005E4458" w:rsidRDefault="005E4458">
      <w:pPr>
        <w:pStyle w:val="TOC5"/>
        <w:rPr>
          <w:rFonts w:asciiTheme="minorHAnsi" w:eastAsiaTheme="minorEastAsia" w:hAnsiTheme="minorHAnsi" w:cstheme="minorBidi"/>
          <w:sz w:val="22"/>
          <w:szCs w:val="22"/>
          <w:lang w:eastAsia="en-GB"/>
        </w:rPr>
      </w:pPr>
      <w:r>
        <w:rPr>
          <w:lang w:eastAsia="zh-CN"/>
        </w:rPr>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_Toc91154469 \h </w:instrText>
      </w:r>
      <w:r>
        <w:fldChar w:fldCharType="separate"/>
      </w:r>
      <w:r>
        <w:t>653</w:t>
      </w:r>
      <w:r>
        <w:fldChar w:fldCharType="end"/>
      </w:r>
    </w:p>
    <w:p w14:paraId="17BC3DB9" w14:textId="236D7611" w:rsidR="005E4458" w:rsidRDefault="005E4458">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_Toc91154470 \h </w:instrText>
      </w:r>
      <w:r>
        <w:fldChar w:fldCharType="separate"/>
      </w:r>
      <w:r>
        <w:t>653</w:t>
      </w:r>
      <w:r>
        <w:fldChar w:fldCharType="end"/>
      </w:r>
    </w:p>
    <w:p w14:paraId="2B989C47" w14:textId="430B1693" w:rsidR="005E4458" w:rsidRDefault="005E4458">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_Toc91154471 \h </w:instrText>
      </w:r>
      <w:r>
        <w:fldChar w:fldCharType="separate"/>
      </w:r>
      <w:r>
        <w:t>654</w:t>
      </w:r>
      <w:r>
        <w:fldChar w:fldCharType="end"/>
      </w:r>
    </w:p>
    <w:p w14:paraId="18B020DE" w14:textId="4FD92E52" w:rsidR="005E4458" w:rsidRDefault="005E4458">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_Toc91154472 \h </w:instrText>
      </w:r>
      <w:r>
        <w:fldChar w:fldCharType="separate"/>
      </w:r>
      <w:r>
        <w:t>654</w:t>
      </w:r>
      <w:r>
        <w:fldChar w:fldCharType="end"/>
      </w:r>
    </w:p>
    <w:p w14:paraId="37E9ACA8" w14:textId="0AEE0F13" w:rsidR="005E4458" w:rsidRDefault="005E4458">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_Toc91154473 \h </w:instrText>
      </w:r>
      <w:r>
        <w:fldChar w:fldCharType="separate"/>
      </w:r>
      <w:r>
        <w:t>654</w:t>
      </w:r>
      <w:r>
        <w:fldChar w:fldCharType="end"/>
      </w:r>
    </w:p>
    <w:p w14:paraId="1A9171DD" w14:textId="6DBDA4E4" w:rsidR="005E4458" w:rsidRDefault="005E4458">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_Toc91154474 \h </w:instrText>
      </w:r>
      <w:r>
        <w:fldChar w:fldCharType="separate"/>
      </w:r>
      <w:r>
        <w:t>654</w:t>
      </w:r>
      <w:r>
        <w:fldChar w:fldCharType="end"/>
      </w:r>
    </w:p>
    <w:p w14:paraId="58C9F40A" w14:textId="5A6E0C44" w:rsidR="005E4458" w:rsidRDefault="005E4458">
      <w:pPr>
        <w:pStyle w:val="TOC5"/>
        <w:rPr>
          <w:rFonts w:asciiTheme="minorHAnsi" w:eastAsiaTheme="minorEastAsia" w:hAnsiTheme="minorHAnsi" w:cstheme="minorBidi"/>
          <w:sz w:val="22"/>
          <w:szCs w:val="22"/>
          <w:lang w:eastAsia="en-GB"/>
        </w:rPr>
      </w:pPr>
      <w:r>
        <w:rPr>
          <w:lang w:eastAsia="zh-CN"/>
        </w:rP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_Toc91154475 \h </w:instrText>
      </w:r>
      <w:r>
        <w:fldChar w:fldCharType="separate"/>
      </w:r>
      <w:r>
        <w:t>654</w:t>
      </w:r>
      <w:r>
        <w:fldChar w:fldCharType="end"/>
      </w:r>
    </w:p>
    <w:p w14:paraId="56A40BC8" w14:textId="1C4F9973" w:rsidR="005E4458" w:rsidRDefault="005E4458">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_Toc91154476 \h </w:instrText>
      </w:r>
      <w:r>
        <w:fldChar w:fldCharType="separate"/>
      </w:r>
      <w:r>
        <w:t>656</w:t>
      </w:r>
      <w:r>
        <w:fldChar w:fldCharType="end"/>
      </w:r>
    </w:p>
    <w:p w14:paraId="6E64E3ED" w14:textId="65DD9D5B" w:rsidR="005E4458" w:rsidRDefault="005E4458">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_Toc91154477 \h </w:instrText>
      </w:r>
      <w:r>
        <w:fldChar w:fldCharType="separate"/>
      </w:r>
      <w:r>
        <w:t>656</w:t>
      </w:r>
      <w:r>
        <w:fldChar w:fldCharType="end"/>
      </w:r>
    </w:p>
    <w:p w14:paraId="2F88E6FF" w14:textId="44B3FD9B" w:rsidR="005E4458" w:rsidRDefault="005E4458">
      <w:pPr>
        <w:pStyle w:val="TOC5"/>
        <w:rPr>
          <w:rFonts w:asciiTheme="minorHAnsi" w:eastAsiaTheme="minorEastAsia" w:hAnsiTheme="minorHAnsi" w:cstheme="minorBidi"/>
          <w:sz w:val="22"/>
          <w:szCs w:val="22"/>
          <w:lang w:eastAsia="en-GB"/>
        </w:rPr>
      </w:pPr>
      <w:r>
        <w:rPr>
          <w:lang w:eastAsia="zh-CN"/>
        </w:rP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_Toc91154478 \h </w:instrText>
      </w:r>
      <w:r>
        <w:fldChar w:fldCharType="separate"/>
      </w:r>
      <w:r>
        <w:t>656</w:t>
      </w:r>
      <w:r>
        <w:fldChar w:fldCharType="end"/>
      </w:r>
    </w:p>
    <w:p w14:paraId="32128DB1" w14:textId="6CEEFACA" w:rsidR="005E4458" w:rsidRDefault="005E4458">
      <w:pPr>
        <w:pStyle w:val="TOC5"/>
        <w:rPr>
          <w:rFonts w:asciiTheme="minorHAnsi" w:eastAsiaTheme="minorEastAsia" w:hAnsiTheme="minorHAnsi" w:cstheme="minorBidi"/>
          <w:sz w:val="22"/>
          <w:szCs w:val="22"/>
          <w:lang w:eastAsia="en-GB"/>
        </w:rPr>
      </w:pPr>
      <w:r>
        <w:rPr>
          <w:lang w:eastAsia="zh-CN"/>
        </w:rP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_Toc91154479 \h </w:instrText>
      </w:r>
      <w:r>
        <w:fldChar w:fldCharType="separate"/>
      </w:r>
      <w:r>
        <w:t>656</w:t>
      </w:r>
      <w:r>
        <w:fldChar w:fldCharType="end"/>
      </w:r>
    </w:p>
    <w:p w14:paraId="0CD29CF7" w14:textId="7282DBD8" w:rsidR="005E4458" w:rsidRDefault="005E4458">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_Toc91154480 \h </w:instrText>
      </w:r>
      <w:r>
        <w:fldChar w:fldCharType="separate"/>
      </w:r>
      <w:r>
        <w:t>657</w:t>
      </w:r>
      <w:r>
        <w:fldChar w:fldCharType="end"/>
      </w:r>
    </w:p>
    <w:p w14:paraId="06DC6528" w14:textId="64042576" w:rsidR="005E4458" w:rsidRDefault="005E4458">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_Toc91154481 \h </w:instrText>
      </w:r>
      <w:r>
        <w:fldChar w:fldCharType="separate"/>
      </w:r>
      <w:r>
        <w:t>657</w:t>
      </w:r>
      <w:r>
        <w:fldChar w:fldCharType="end"/>
      </w:r>
    </w:p>
    <w:p w14:paraId="50217690" w14:textId="7689EB69" w:rsidR="005E4458" w:rsidRDefault="005E4458">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_Toc91154482 \h </w:instrText>
      </w:r>
      <w:r>
        <w:fldChar w:fldCharType="separate"/>
      </w:r>
      <w:r>
        <w:t>657</w:t>
      </w:r>
      <w:r>
        <w:fldChar w:fldCharType="end"/>
      </w:r>
    </w:p>
    <w:p w14:paraId="2ECE53A5" w14:textId="3444DD78" w:rsidR="005E4458" w:rsidRDefault="005E4458">
      <w:pPr>
        <w:pStyle w:val="TOC4"/>
        <w:rPr>
          <w:rFonts w:asciiTheme="minorHAnsi" w:eastAsiaTheme="minorEastAsia" w:hAnsiTheme="minorHAnsi" w:cstheme="minorBidi"/>
          <w:sz w:val="22"/>
          <w:szCs w:val="22"/>
          <w:lang w:eastAsia="en-GB"/>
        </w:rPr>
      </w:pPr>
      <w:r>
        <w:t>5.2.16.4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_Toc91154483 \h </w:instrText>
      </w:r>
      <w:r>
        <w:fldChar w:fldCharType="separate"/>
      </w:r>
      <w:r>
        <w:t>657</w:t>
      </w:r>
      <w:r>
        <w:fldChar w:fldCharType="end"/>
      </w:r>
    </w:p>
    <w:p w14:paraId="3C6BB8E8" w14:textId="6020E2B6" w:rsidR="005E4458" w:rsidRDefault="005E4458">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_Toc91154484 \h </w:instrText>
      </w:r>
      <w:r>
        <w:fldChar w:fldCharType="separate"/>
      </w:r>
      <w:r>
        <w:t>658</w:t>
      </w:r>
      <w:r>
        <w:fldChar w:fldCharType="end"/>
      </w:r>
    </w:p>
    <w:p w14:paraId="0BA17F91" w14:textId="089B0EA3" w:rsidR="005E4458" w:rsidRDefault="005E4458">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_Toc91154485 \h </w:instrText>
      </w:r>
      <w:r>
        <w:fldChar w:fldCharType="separate"/>
      </w:r>
      <w:r>
        <w:t>658</w:t>
      </w:r>
      <w:r>
        <w:fldChar w:fldCharType="end"/>
      </w:r>
    </w:p>
    <w:p w14:paraId="4DA784A3" w14:textId="5A14E2BF" w:rsidR="005E4458" w:rsidRDefault="005E4458">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_Toc91154486 \h </w:instrText>
      </w:r>
      <w:r>
        <w:fldChar w:fldCharType="separate"/>
      </w:r>
      <w:r>
        <w:t>658</w:t>
      </w:r>
      <w:r>
        <w:fldChar w:fldCharType="end"/>
      </w:r>
    </w:p>
    <w:p w14:paraId="2E984C70" w14:textId="0BDC01F9" w:rsidR="005E4458" w:rsidRDefault="005E4458">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_Toc91154487 \h </w:instrText>
      </w:r>
      <w:r>
        <w:fldChar w:fldCharType="separate"/>
      </w:r>
      <w:r>
        <w:t>658</w:t>
      </w:r>
      <w:r>
        <w:fldChar w:fldCharType="end"/>
      </w:r>
    </w:p>
    <w:p w14:paraId="23B93BC2" w14:textId="2FC972BD" w:rsidR="005E4458" w:rsidRDefault="005E4458">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_Toc91154488 \h </w:instrText>
      </w:r>
      <w:r>
        <w:fldChar w:fldCharType="separate"/>
      </w:r>
      <w:r>
        <w:t>658</w:t>
      </w:r>
      <w:r>
        <w:fldChar w:fldCharType="end"/>
      </w:r>
    </w:p>
    <w:p w14:paraId="14363781" w14:textId="59293E58" w:rsidR="005E4458" w:rsidRDefault="005E4458">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_Toc91154489 \h </w:instrText>
      </w:r>
      <w:r>
        <w:fldChar w:fldCharType="separate"/>
      </w:r>
      <w:r>
        <w:t>658</w:t>
      </w:r>
      <w:r>
        <w:fldChar w:fldCharType="end"/>
      </w:r>
    </w:p>
    <w:p w14:paraId="7EFC01E9" w14:textId="11D44F34" w:rsidR="005E4458" w:rsidRDefault="005E4458">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_Toc91154490 \h </w:instrText>
      </w:r>
      <w:r>
        <w:fldChar w:fldCharType="separate"/>
      </w:r>
      <w:r>
        <w:t>658</w:t>
      </w:r>
      <w:r>
        <w:fldChar w:fldCharType="end"/>
      </w:r>
    </w:p>
    <w:p w14:paraId="24E254BD" w14:textId="70B9B59F" w:rsidR="005E4458" w:rsidRDefault="005E4458">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_Toc91154491 \h </w:instrText>
      </w:r>
      <w:r>
        <w:fldChar w:fldCharType="separate"/>
      </w:r>
      <w:r>
        <w:t>659</w:t>
      </w:r>
      <w:r>
        <w:fldChar w:fldCharType="end"/>
      </w:r>
    </w:p>
    <w:p w14:paraId="19D98B56" w14:textId="3ED33072" w:rsidR="005E4458" w:rsidRDefault="005E4458">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_Toc91154492 \h </w:instrText>
      </w:r>
      <w:r>
        <w:fldChar w:fldCharType="separate"/>
      </w:r>
      <w:r>
        <w:t>659</w:t>
      </w:r>
      <w:r>
        <w:fldChar w:fldCharType="end"/>
      </w:r>
    </w:p>
    <w:p w14:paraId="49C33051" w14:textId="69A39C10" w:rsidR="005E4458" w:rsidRDefault="005E4458">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_Toc91154493 \h </w:instrText>
      </w:r>
      <w:r>
        <w:fldChar w:fldCharType="separate"/>
      </w:r>
      <w:r>
        <w:t>659</w:t>
      </w:r>
      <w:r>
        <w:fldChar w:fldCharType="end"/>
      </w:r>
    </w:p>
    <w:p w14:paraId="6021779A" w14:textId="6BAC5BA0" w:rsidR="005E4458" w:rsidRDefault="005E4458">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_Toc91154494 \h </w:instrText>
      </w:r>
      <w:r>
        <w:fldChar w:fldCharType="separate"/>
      </w:r>
      <w:r>
        <w:t>659</w:t>
      </w:r>
      <w:r>
        <w:fldChar w:fldCharType="end"/>
      </w:r>
    </w:p>
    <w:p w14:paraId="7EF64986" w14:textId="1690AAE5" w:rsidR="005E4458" w:rsidRDefault="005E4458">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_Toc91154495 \h </w:instrText>
      </w:r>
      <w:r>
        <w:fldChar w:fldCharType="separate"/>
      </w:r>
      <w:r>
        <w:t>659</w:t>
      </w:r>
      <w:r>
        <w:fldChar w:fldCharType="end"/>
      </w:r>
    </w:p>
    <w:p w14:paraId="496FA02D" w14:textId="14DFAE7D" w:rsidR="005E4458" w:rsidRDefault="005E4458">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_Toc91154496 \h </w:instrText>
      </w:r>
      <w:r>
        <w:fldChar w:fldCharType="separate"/>
      </w:r>
      <w:r>
        <w:t>660</w:t>
      </w:r>
      <w:r>
        <w:fldChar w:fldCharType="end"/>
      </w:r>
    </w:p>
    <w:p w14:paraId="5A60B9FC" w14:textId="35E334CA" w:rsidR="005E4458" w:rsidRDefault="005E4458">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_Toc91154497 \h </w:instrText>
      </w:r>
      <w:r>
        <w:fldChar w:fldCharType="separate"/>
      </w:r>
      <w:r>
        <w:t>660</w:t>
      </w:r>
      <w:r>
        <w:fldChar w:fldCharType="end"/>
      </w:r>
    </w:p>
    <w:p w14:paraId="4BCBD801" w14:textId="166CB9F1" w:rsidR="005E4458" w:rsidRDefault="005E4458">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_Toc91154498 \h </w:instrText>
      </w:r>
      <w:r>
        <w:fldChar w:fldCharType="separate"/>
      </w:r>
      <w:r>
        <w:t>660</w:t>
      </w:r>
      <w:r>
        <w:fldChar w:fldCharType="end"/>
      </w:r>
    </w:p>
    <w:p w14:paraId="662A87EF" w14:textId="4407EFE2" w:rsidR="005E4458" w:rsidRDefault="005E4458">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_Toc91154499 \h </w:instrText>
      </w:r>
      <w:r>
        <w:fldChar w:fldCharType="separate"/>
      </w:r>
      <w:r>
        <w:t>660</w:t>
      </w:r>
      <w:r>
        <w:fldChar w:fldCharType="end"/>
      </w:r>
    </w:p>
    <w:p w14:paraId="08ADD968" w14:textId="5F8EAAA3" w:rsidR="005E4458" w:rsidRDefault="005E4458">
      <w:pPr>
        <w:pStyle w:val="TOC5"/>
        <w:rPr>
          <w:rFonts w:asciiTheme="minorHAnsi" w:eastAsiaTheme="minorEastAsia" w:hAnsiTheme="minorHAnsi" w:cstheme="minorBidi"/>
          <w:sz w:val="22"/>
          <w:szCs w:val="22"/>
          <w:lang w:eastAsia="en-GB"/>
        </w:rPr>
      </w:pPr>
      <w:r>
        <w:rPr>
          <w:lang w:eastAsia="zh-CN"/>
        </w:rPr>
        <w:t>5.2.18.3.3</w:t>
      </w:r>
      <w:r>
        <w:rPr>
          <w:rFonts w:asciiTheme="minorHAnsi" w:eastAsiaTheme="minorEastAsia" w:hAnsiTheme="minorHAnsi" w:cstheme="minorBidi"/>
          <w:sz w:val="22"/>
          <w:szCs w:val="22"/>
          <w:lang w:eastAsia="en-GB"/>
        </w:rPr>
        <w:tab/>
      </w:r>
      <w:r>
        <w:rPr>
          <w:lang w:eastAsia="zh-CN"/>
        </w:rPr>
        <w:t>Nucmf_UECapabilityManagement_Subscribe service operation</w:t>
      </w:r>
      <w:r>
        <w:tab/>
      </w:r>
      <w:r>
        <w:fldChar w:fldCharType="begin" w:fldLock="1"/>
      </w:r>
      <w:r>
        <w:instrText xml:space="preserve"> PAGEREF _Toc91154500 \h </w:instrText>
      </w:r>
      <w:r>
        <w:fldChar w:fldCharType="separate"/>
      </w:r>
      <w:r>
        <w:t>661</w:t>
      </w:r>
      <w:r>
        <w:fldChar w:fldCharType="end"/>
      </w:r>
    </w:p>
    <w:p w14:paraId="107A2EBF" w14:textId="4020D18D" w:rsidR="005E4458" w:rsidRDefault="005E4458">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_Toc91154501 \h </w:instrText>
      </w:r>
      <w:r>
        <w:fldChar w:fldCharType="separate"/>
      </w:r>
      <w:r>
        <w:t>661</w:t>
      </w:r>
      <w:r>
        <w:fldChar w:fldCharType="end"/>
      </w:r>
    </w:p>
    <w:p w14:paraId="3A5FFF33" w14:textId="114E0945" w:rsidR="005E4458" w:rsidRDefault="005E4458">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_Toc91154502 \h </w:instrText>
      </w:r>
      <w:r>
        <w:fldChar w:fldCharType="separate"/>
      </w:r>
      <w:r>
        <w:t>661</w:t>
      </w:r>
      <w:r>
        <w:fldChar w:fldCharType="end"/>
      </w:r>
    </w:p>
    <w:p w14:paraId="0FCE08A5" w14:textId="743BDA1D" w:rsidR="005E4458" w:rsidRDefault="005E4458">
      <w:pPr>
        <w:pStyle w:val="TOC3"/>
        <w:rPr>
          <w:rFonts w:asciiTheme="minorHAnsi" w:eastAsiaTheme="minorEastAsia" w:hAnsiTheme="minorHAnsi" w:cstheme="minorBidi"/>
          <w:sz w:val="22"/>
          <w:szCs w:val="22"/>
          <w:lang w:eastAsia="en-GB"/>
        </w:rPr>
      </w:pPr>
      <w:r>
        <w:lastRenderedPageBreak/>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_Toc91154503 \h </w:instrText>
      </w:r>
      <w:r>
        <w:fldChar w:fldCharType="separate"/>
      </w:r>
      <w:r>
        <w:t>662</w:t>
      </w:r>
      <w:r>
        <w:fldChar w:fldCharType="end"/>
      </w:r>
    </w:p>
    <w:p w14:paraId="6E2E4F7F" w14:textId="43B2716D" w:rsidR="005E4458" w:rsidRDefault="005E4458">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_Toc91154504 \h </w:instrText>
      </w:r>
      <w:r>
        <w:fldChar w:fldCharType="separate"/>
      </w:r>
      <w:r>
        <w:t>662</w:t>
      </w:r>
      <w:r>
        <w:fldChar w:fldCharType="end"/>
      </w:r>
    </w:p>
    <w:p w14:paraId="01ACA5C4" w14:textId="60F306E8" w:rsidR="005E4458" w:rsidRDefault="005E4458">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_Toc91154505 \h </w:instrText>
      </w:r>
      <w:r>
        <w:fldChar w:fldCharType="separate"/>
      </w:r>
      <w:r>
        <w:t>662</w:t>
      </w:r>
      <w:r>
        <w:fldChar w:fldCharType="end"/>
      </w:r>
    </w:p>
    <w:p w14:paraId="575FEF99" w14:textId="156CAF89" w:rsidR="005E4458" w:rsidRDefault="005E4458">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_Toc91154506 \h </w:instrText>
      </w:r>
      <w:r>
        <w:fldChar w:fldCharType="separate"/>
      </w:r>
      <w:r>
        <w:t>662</w:t>
      </w:r>
      <w:r>
        <w:fldChar w:fldCharType="end"/>
      </w:r>
    </w:p>
    <w:p w14:paraId="16779E8C" w14:textId="319402DA" w:rsidR="005E4458" w:rsidRDefault="005E4458">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_Toc91154507 \h </w:instrText>
      </w:r>
      <w:r>
        <w:fldChar w:fldCharType="separate"/>
      </w:r>
      <w:r>
        <w:t>663</w:t>
      </w:r>
      <w:r>
        <w:fldChar w:fldCharType="end"/>
      </w:r>
    </w:p>
    <w:p w14:paraId="060A22CD" w14:textId="5C806C78" w:rsidR="005E4458" w:rsidRDefault="005E4458">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_Toc91154508 \h </w:instrText>
      </w:r>
      <w:r>
        <w:fldChar w:fldCharType="separate"/>
      </w:r>
      <w:r>
        <w:t>663</w:t>
      </w:r>
      <w:r>
        <w:fldChar w:fldCharType="end"/>
      </w:r>
    </w:p>
    <w:p w14:paraId="4DE5BFF4" w14:textId="2B82F387" w:rsidR="005E4458" w:rsidRDefault="005E4458">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_Toc91154509 \h </w:instrText>
      </w:r>
      <w:r>
        <w:fldChar w:fldCharType="separate"/>
      </w:r>
      <w:r>
        <w:t>663</w:t>
      </w:r>
      <w:r>
        <w:fldChar w:fldCharType="end"/>
      </w:r>
    </w:p>
    <w:p w14:paraId="0201D74D" w14:textId="4D993FC2" w:rsidR="005E4458" w:rsidRDefault="005E4458">
      <w:pPr>
        <w:pStyle w:val="TOC4"/>
        <w:rPr>
          <w:rFonts w:asciiTheme="minorHAnsi" w:eastAsiaTheme="minorEastAsia" w:hAnsiTheme="minorHAnsi" w:cstheme="minorBidi"/>
          <w:sz w:val="22"/>
          <w:szCs w:val="22"/>
          <w:lang w:eastAsia="en-GB"/>
        </w:rPr>
      </w:pPr>
      <w:r>
        <w:t>5.2.19.3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_Toc91154510 \h </w:instrText>
      </w:r>
      <w:r>
        <w:fldChar w:fldCharType="separate"/>
      </w:r>
      <w:r>
        <w:t>664</w:t>
      </w:r>
      <w:r>
        <w:fldChar w:fldCharType="end"/>
      </w:r>
    </w:p>
    <w:p w14:paraId="1BAD486B" w14:textId="04E07D7D" w:rsidR="005E4458" w:rsidRDefault="005E4458">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_Toc91154511 \h </w:instrText>
      </w:r>
      <w:r>
        <w:fldChar w:fldCharType="separate"/>
      </w:r>
      <w:r>
        <w:t>664</w:t>
      </w:r>
      <w:r>
        <w:fldChar w:fldCharType="end"/>
      </w:r>
    </w:p>
    <w:p w14:paraId="61BFE120" w14:textId="4EC0010E" w:rsidR="005E4458" w:rsidRDefault="005E4458">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_Toc91154512 \h </w:instrText>
      </w:r>
      <w:r>
        <w:fldChar w:fldCharType="separate"/>
      </w:r>
      <w:r>
        <w:t>664</w:t>
      </w:r>
      <w:r>
        <w:fldChar w:fldCharType="end"/>
      </w:r>
    </w:p>
    <w:p w14:paraId="192C7892" w14:textId="00DD9175" w:rsidR="005E4458" w:rsidRDefault="005E4458">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_Toc91154513 \h </w:instrText>
      </w:r>
      <w:r>
        <w:fldChar w:fldCharType="separate"/>
      </w:r>
      <w:r>
        <w:t>664</w:t>
      </w:r>
      <w:r>
        <w:fldChar w:fldCharType="end"/>
      </w:r>
    </w:p>
    <w:p w14:paraId="5A1A3AC0" w14:textId="2D2C5DC1" w:rsidR="005E4458" w:rsidRDefault="005E4458">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_Toc91154514 \h </w:instrText>
      </w:r>
      <w:r>
        <w:fldChar w:fldCharType="separate"/>
      </w:r>
      <w:r>
        <w:t>664</w:t>
      </w:r>
      <w:r>
        <w:fldChar w:fldCharType="end"/>
      </w:r>
    </w:p>
    <w:p w14:paraId="3B4CBD0E" w14:textId="145305D1" w:rsidR="005E4458" w:rsidRDefault="005E4458">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_Toc91154515 \h </w:instrText>
      </w:r>
      <w:r>
        <w:fldChar w:fldCharType="separate"/>
      </w:r>
      <w:r>
        <w:t>664</w:t>
      </w:r>
      <w:r>
        <w:fldChar w:fldCharType="end"/>
      </w:r>
    </w:p>
    <w:p w14:paraId="09FD8BBE" w14:textId="26566694" w:rsidR="005E4458" w:rsidRDefault="005E4458">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_Toc91154516 \h </w:instrText>
      </w:r>
      <w:r>
        <w:fldChar w:fldCharType="separate"/>
      </w:r>
      <w:r>
        <w:t>664</w:t>
      </w:r>
      <w:r>
        <w:fldChar w:fldCharType="end"/>
      </w:r>
    </w:p>
    <w:p w14:paraId="5EE6C0B4" w14:textId="5EF53870" w:rsidR="005E4458" w:rsidRDefault="005E4458">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_Toc91154517 \h </w:instrText>
      </w:r>
      <w:r>
        <w:fldChar w:fldCharType="separate"/>
      </w:r>
      <w:r>
        <w:t>664</w:t>
      </w:r>
      <w:r>
        <w:fldChar w:fldCharType="end"/>
      </w:r>
    </w:p>
    <w:p w14:paraId="557B9A92" w14:textId="1C258437" w:rsidR="005E4458" w:rsidRDefault="005E4458">
      <w:pPr>
        <w:pStyle w:val="TOC4"/>
        <w:rPr>
          <w:rFonts w:asciiTheme="minorHAnsi" w:eastAsiaTheme="minorEastAsia" w:hAnsiTheme="minorHAnsi" w:cstheme="minorBidi"/>
          <w:sz w:val="22"/>
          <w:szCs w:val="22"/>
          <w:lang w:eastAsia="en-GB"/>
        </w:rPr>
      </w:pPr>
      <w:r>
        <w:t>5.2.20.3</w:t>
      </w:r>
      <w:r>
        <w:rPr>
          <w:rFonts w:asciiTheme="minorHAnsi" w:eastAsiaTheme="minorEastAsia" w:hAnsiTheme="minorHAnsi" w:cstheme="minorBidi"/>
          <w:sz w:val="22"/>
          <w:szCs w:val="22"/>
          <w:lang w:eastAsia="en-GB"/>
        </w:rPr>
        <w:tab/>
      </w:r>
      <w:r>
        <w:t>Nnssaaf_AIW service</w:t>
      </w:r>
      <w:r>
        <w:tab/>
      </w:r>
      <w:r>
        <w:fldChar w:fldCharType="begin" w:fldLock="1"/>
      </w:r>
      <w:r>
        <w:instrText xml:space="preserve"> PAGEREF _Toc91154518 \h </w:instrText>
      </w:r>
      <w:r>
        <w:fldChar w:fldCharType="separate"/>
      </w:r>
      <w:r>
        <w:t>664</w:t>
      </w:r>
      <w:r>
        <w:fldChar w:fldCharType="end"/>
      </w:r>
    </w:p>
    <w:p w14:paraId="01E5C370" w14:textId="3DA1E49C" w:rsidR="005E4458" w:rsidRDefault="005E4458">
      <w:pPr>
        <w:pStyle w:val="TOC5"/>
        <w:rPr>
          <w:rFonts w:asciiTheme="minorHAnsi" w:eastAsiaTheme="minorEastAsia" w:hAnsiTheme="minorHAnsi" w:cstheme="minorBidi"/>
          <w:sz w:val="22"/>
          <w:szCs w:val="22"/>
          <w:lang w:eastAsia="en-GB"/>
        </w:rPr>
      </w:pPr>
      <w:r>
        <w:t>5.2.20.3.1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_Toc91154519 \h </w:instrText>
      </w:r>
      <w:r>
        <w:fldChar w:fldCharType="separate"/>
      </w:r>
      <w:r>
        <w:t>664</w:t>
      </w:r>
      <w:r>
        <w:fldChar w:fldCharType="end"/>
      </w:r>
    </w:p>
    <w:p w14:paraId="66873E7B" w14:textId="3D1B38FC" w:rsidR="005E4458" w:rsidRDefault="005E4458">
      <w:pPr>
        <w:pStyle w:val="TOC5"/>
        <w:rPr>
          <w:rFonts w:asciiTheme="minorHAnsi" w:eastAsiaTheme="minorEastAsia" w:hAnsiTheme="minorHAnsi" w:cstheme="minorBidi"/>
          <w:sz w:val="22"/>
          <w:szCs w:val="22"/>
          <w:lang w:eastAsia="en-GB"/>
        </w:rPr>
      </w:pPr>
      <w:r>
        <w:t>5.2.20.3.2</w:t>
      </w:r>
      <w:r>
        <w:rPr>
          <w:rFonts w:asciiTheme="minorHAnsi" w:eastAsiaTheme="minorEastAsia" w:hAnsiTheme="minorHAnsi" w:cstheme="minorBidi"/>
          <w:sz w:val="22"/>
          <w:szCs w:val="22"/>
          <w:lang w:eastAsia="en-GB"/>
        </w:rPr>
        <w:tab/>
      </w:r>
      <w:r>
        <w:t>Nnssaaf_AIW_Authenticate service operation</w:t>
      </w:r>
      <w:r>
        <w:tab/>
      </w:r>
      <w:r>
        <w:fldChar w:fldCharType="begin" w:fldLock="1"/>
      </w:r>
      <w:r>
        <w:instrText xml:space="preserve"> PAGEREF _Toc91154520 \h </w:instrText>
      </w:r>
      <w:r>
        <w:fldChar w:fldCharType="separate"/>
      </w:r>
      <w:r>
        <w:t>664</w:t>
      </w:r>
      <w:r>
        <w:fldChar w:fldCharType="end"/>
      </w:r>
    </w:p>
    <w:p w14:paraId="6D74E7A0" w14:textId="5C7D3ACF" w:rsidR="005E4458" w:rsidRDefault="005E4458">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NSACF services</w:t>
      </w:r>
      <w:r>
        <w:tab/>
      </w:r>
      <w:r>
        <w:fldChar w:fldCharType="begin" w:fldLock="1"/>
      </w:r>
      <w:r>
        <w:instrText xml:space="preserve"> PAGEREF _Toc91154521 \h </w:instrText>
      </w:r>
      <w:r>
        <w:fldChar w:fldCharType="separate"/>
      </w:r>
      <w:r>
        <w:t>665</w:t>
      </w:r>
      <w:r>
        <w:fldChar w:fldCharType="end"/>
      </w:r>
    </w:p>
    <w:p w14:paraId="38E6C808" w14:textId="7D6AAFB2" w:rsidR="005E4458" w:rsidRDefault="005E4458">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_Toc91154522 \h </w:instrText>
      </w:r>
      <w:r>
        <w:fldChar w:fldCharType="separate"/>
      </w:r>
      <w:r>
        <w:t>665</w:t>
      </w:r>
      <w:r>
        <w:fldChar w:fldCharType="end"/>
      </w:r>
    </w:p>
    <w:p w14:paraId="0894ABC2" w14:textId="64E1F2B6" w:rsidR="005E4458" w:rsidRDefault="005E4458">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Nnsacf_NSAC services</w:t>
      </w:r>
      <w:r>
        <w:tab/>
      </w:r>
      <w:r>
        <w:fldChar w:fldCharType="begin" w:fldLock="1"/>
      </w:r>
      <w:r>
        <w:instrText xml:space="preserve"> PAGEREF _Toc91154523 \h </w:instrText>
      </w:r>
      <w:r>
        <w:fldChar w:fldCharType="separate"/>
      </w:r>
      <w:r>
        <w:t>665</w:t>
      </w:r>
      <w:r>
        <w:fldChar w:fldCharType="end"/>
      </w:r>
    </w:p>
    <w:p w14:paraId="4A8DE494" w14:textId="6F48265D" w:rsidR="005E4458" w:rsidRDefault="005E4458">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_Toc91154524 \h </w:instrText>
      </w:r>
      <w:r>
        <w:fldChar w:fldCharType="separate"/>
      </w:r>
      <w:r>
        <w:t>665</w:t>
      </w:r>
      <w:r>
        <w:fldChar w:fldCharType="end"/>
      </w:r>
    </w:p>
    <w:p w14:paraId="4086D6F6" w14:textId="3158DC1C" w:rsidR="005E4458" w:rsidRDefault="005E4458">
      <w:pPr>
        <w:pStyle w:val="TOC5"/>
        <w:rPr>
          <w:rFonts w:asciiTheme="minorHAnsi" w:eastAsiaTheme="minorEastAsia" w:hAnsiTheme="minorHAnsi" w:cstheme="minorBidi"/>
          <w:sz w:val="22"/>
          <w:szCs w:val="22"/>
          <w:lang w:eastAsia="en-GB"/>
        </w:rPr>
      </w:pPr>
      <w:r>
        <w:t>5.2.21.2.2</w:t>
      </w:r>
      <w:r>
        <w:rPr>
          <w:rFonts w:asciiTheme="minorHAnsi" w:eastAsiaTheme="minorEastAsia" w:hAnsiTheme="minorHAnsi" w:cstheme="minorBidi"/>
          <w:sz w:val="22"/>
          <w:szCs w:val="22"/>
          <w:lang w:eastAsia="en-GB"/>
        </w:rPr>
        <w:tab/>
      </w:r>
      <w:r>
        <w:t>Nnsacf_NSAC_NumOfUEsUpdate service operation</w:t>
      </w:r>
      <w:r>
        <w:tab/>
      </w:r>
      <w:r>
        <w:fldChar w:fldCharType="begin" w:fldLock="1"/>
      </w:r>
      <w:r>
        <w:instrText xml:space="preserve"> PAGEREF _Toc91154525 \h </w:instrText>
      </w:r>
      <w:r>
        <w:fldChar w:fldCharType="separate"/>
      </w:r>
      <w:r>
        <w:t>665</w:t>
      </w:r>
      <w:r>
        <w:fldChar w:fldCharType="end"/>
      </w:r>
    </w:p>
    <w:p w14:paraId="0FF16300" w14:textId="6E9C1346" w:rsidR="005E4458" w:rsidRDefault="005E4458">
      <w:pPr>
        <w:pStyle w:val="TOC5"/>
        <w:rPr>
          <w:rFonts w:asciiTheme="minorHAnsi" w:eastAsiaTheme="minorEastAsia" w:hAnsiTheme="minorHAnsi" w:cstheme="minorBidi"/>
          <w:sz w:val="22"/>
          <w:szCs w:val="22"/>
          <w:lang w:eastAsia="en-GB"/>
        </w:rPr>
      </w:pPr>
      <w:r>
        <w:t>5.2.21.2.3</w:t>
      </w:r>
      <w:r>
        <w:rPr>
          <w:rFonts w:asciiTheme="minorHAnsi" w:eastAsiaTheme="minorEastAsia" w:hAnsiTheme="minorHAnsi" w:cstheme="minorBidi"/>
          <w:sz w:val="22"/>
          <w:szCs w:val="22"/>
          <w:lang w:eastAsia="en-GB"/>
        </w:rPr>
        <w:tab/>
      </w:r>
      <w:r>
        <w:t>Nnsacf_NSAC_EACNotify service operation</w:t>
      </w:r>
      <w:r>
        <w:tab/>
      </w:r>
      <w:r>
        <w:fldChar w:fldCharType="begin" w:fldLock="1"/>
      </w:r>
      <w:r>
        <w:instrText xml:space="preserve"> PAGEREF _Toc91154526 \h </w:instrText>
      </w:r>
      <w:r>
        <w:fldChar w:fldCharType="separate"/>
      </w:r>
      <w:r>
        <w:t>666</w:t>
      </w:r>
      <w:r>
        <w:fldChar w:fldCharType="end"/>
      </w:r>
    </w:p>
    <w:p w14:paraId="3A6FC35A" w14:textId="1823602B" w:rsidR="005E4458" w:rsidRDefault="005E4458">
      <w:pPr>
        <w:pStyle w:val="TOC5"/>
        <w:rPr>
          <w:rFonts w:asciiTheme="minorHAnsi" w:eastAsiaTheme="minorEastAsia" w:hAnsiTheme="minorHAnsi" w:cstheme="minorBidi"/>
          <w:sz w:val="22"/>
          <w:szCs w:val="22"/>
          <w:lang w:eastAsia="en-GB"/>
        </w:rPr>
      </w:pPr>
      <w:r>
        <w:t>5.2.21.2.4</w:t>
      </w:r>
      <w:r>
        <w:rPr>
          <w:rFonts w:asciiTheme="minorHAnsi" w:eastAsiaTheme="minorEastAsia" w:hAnsiTheme="minorHAnsi" w:cstheme="minorBidi"/>
          <w:sz w:val="22"/>
          <w:szCs w:val="22"/>
          <w:lang w:eastAsia="en-GB"/>
        </w:rPr>
        <w:tab/>
      </w:r>
      <w:r>
        <w:t>Nnsacf_NSAC_NumOfPDUsUpdate service operation</w:t>
      </w:r>
      <w:r>
        <w:tab/>
      </w:r>
      <w:r>
        <w:fldChar w:fldCharType="begin" w:fldLock="1"/>
      </w:r>
      <w:r>
        <w:instrText xml:space="preserve"> PAGEREF _Toc91154527 \h </w:instrText>
      </w:r>
      <w:r>
        <w:fldChar w:fldCharType="separate"/>
      </w:r>
      <w:r>
        <w:t>666</w:t>
      </w:r>
      <w:r>
        <w:fldChar w:fldCharType="end"/>
      </w:r>
    </w:p>
    <w:p w14:paraId="6CA6310E" w14:textId="4BC5DC15" w:rsidR="005E4458" w:rsidRDefault="005E4458">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_Toc91154528 \h </w:instrText>
      </w:r>
      <w:r>
        <w:fldChar w:fldCharType="separate"/>
      </w:r>
      <w:r>
        <w:t>667</w:t>
      </w:r>
      <w:r>
        <w:fldChar w:fldCharType="end"/>
      </w:r>
    </w:p>
    <w:p w14:paraId="3EB4CC5D" w14:textId="2A14FCBB" w:rsidR="005E4458" w:rsidRDefault="005E4458">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Nnsacf_SliceEventExposure services</w:t>
      </w:r>
      <w:r>
        <w:tab/>
      </w:r>
      <w:r>
        <w:fldChar w:fldCharType="begin" w:fldLock="1"/>
      </w:r>
      <w:r>
        <w:instrText xml:space="preserve"> PAGEREF _Toc91154529 \h </w:instrText>
      </w:r>
      <w:r>
        <w:fldChar w:fldCharType="separate"/>
      </w:r>
      <w:r>
        <w:t>667</w:t>
      </w:r>
      <w:r>
        <w:fldChar w:fldCharType="end"/>
      </w:r>
    </w:p>
    <w:p w14:paraId="3910E361" w14:textId="774F339C" w:rsidR="005E4458" w:rsidRDefault="005E4458">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_Toc91154530 \h </w:instrText>
      </w:r>
      <w:r>
        <w:fldChar w:fldCharType="separate"/>
      </w:r>
      <w:r>
        <w:t>667</w:t>
      </w:r>
      <w:r>
        <w:fldChar w:fldCharType="end"/>
      </w:r>
    </w:p>
    <w:p w14:paraId="57EFC0AD" w14:textId="758FE67E" w:rsidR="005E4458" w:rsidRDefault="005E4458">
      <w:pPr>
        <w:pStyle w:val="TOC5"/>
        <w:rPr>
          <w:rFonts w:asciiTheme="minorHAnsi" w:eastAsiaTheme="minorEastAsia" w:hAnsiTheme="minorHAnsi" w:cstheme="minorBidi"/>
          <w:sz w:val="22"/>
          <w:szCs w:val="22"/>
          <w:lang w:eastAsia="en-GB"/>
        </w:rPr>
      </w:pPr>
      <w:r>
        <w:t>5.2.21.4.2</w:t>
      </w:r>
      <w:r>
        <w:rPr>
          <w:rFonts w:asciiTheme="minorHAnsi" w:eastAsiaTheme="minorEastAsia" w:hAnsiTheme="minorHAnsi" w:cstheme="minorBidi"/>
          <w:sz w:val="22"/>
          <w:szCs w:val="22"/>
          <w:lang w:eastAsia="en-GB"/>
        </w:rPr>
        <w:tab/>
      </w:r>
      <w:r>
        <w:t>Nnsacf_SliceEventExposure_Subscribe service operation</w:t>
      </w:r>
      <w:r>
        <w:tab/>
      </w:r>
      <w:r>
        <w:fldChar w:fldCharType="begin" w:fldLock="1"/>
      </w:r>
      <w:r>
        <w:instrText xml:space="preserve"> PAGEREF _Toc91154531 \h </w:instrText>
      </w:r>
      <w:r>
        <w:fldChar w:fldCharType="separate"/>
      </w:r>
      <w:r>
        <w:t>667</w:t>
      </w:r>
      <w:r>
        <w:fldChar w:fldCharType="end"/>
      </w:r>
    </w:p>
    <w:p w14:paraId="23BF8EC8" w14:textId="043C471B" w:rsidR="005E4458" w:rsidRDefault="005E4458">
      <w:pPr>
        <w:pStyle w:val="TOC5"/>
        <w:rPr>
          <w:rFonts w:asciiTheme="minorHAnsi" w:eastAsiaTheme="minorEastAsia" w:hAnsiTheme="minorHAnsi" w:cstheme="minorBidi"/>
          <w:sz w:val="22"/>
          <w:szCs w:val="22"/>
          <w:lang w:eastAsia="en-GB"/>
        </w:rPr>
      </w:pPr>
      <w:r>
        <w:t>5.2.21.4.3</w:t>
      </w:r>
      <w:r>
        <w:rPr>
          <w:rFonts w:asciiTheme="minorHAnsi" w:eastAsiaTheme="minorEastAsia" w:hAnsiTheme="minorHAnsi" w:cstheme="minorBidi"/>
          <w:sz w:val="22"/>
          <w:szCs w:val="22"/>
          <w:lang w:eastAsia="en-GB"/>
        </w:rPr>
        <w:tab/>
      </w:r>
      <w:r>
        <w:t>Nnsacf_SliceEventExposure_Unsubscribe service operation</w:t>
      </w:r>
      <w:r>
        <w:tab/>
      </w:r>
      <w:r>
        <w:fldChar w:fldCharType="begin" w:fldLock="1"/>
      </w:r>
      <w:r>
        <w:instrText xml:space="preserve"> PAGEREF _Toc91154532 \h </w:instrText>
      </w:r>
      <w:r>
        <w:fldChar w:fldCharType="separate"/>
      </w:r>
      <w:r>
        <w:t>668</w:t>
      </w:r>
      <w:r>
        <w:fldChar w:fldCharType="end"/>
      </w:r>
    </w:p>
    <w:p w14:paraId="06D551A5" w14:textId="28403177" w:rsidR="005E4458" w:rsidRDefault="005E4458">
      <w:pPr>
        <w:pStyle w:val="TOC5"/>
        <w:rPr>
          <w:rFonts w:asciiTheme="minorHAnsi" w:eastAsiaTheme="minorEastAsia" w:hAnsiTheme="minorHAnsi" w:cstheme="minorBidi"/>
          <w:sz w:val="22"/>
          <w:szCs w:val="22"/>
          <w:lang w:eastAsia="en-GB"/>
        </w:rPr>
      </w:pPr>
      <w:r>
        <w:t>5.2.21.4.4</w:t>
      </w:r>
      <w:r>
        <w:rPr>
          <w:rFonts w:asciiTheme="minorHAnsi" w:eastAsiaTheme="minorEastAsia" w:hAnsiTheme="minorHAnsi" w:cstheme="minorBidi"/>
          <w:sz w:val="22"/>
          <w:szCs w:val="22"/>
          <w:lang w:eastAsia="en-GB"/>
        </w:rPr>
        <w:tab/>
      </w:r>
      <w:r>
        <w:t>Nnsacf_SliceEventExposure_Notify service operation</w:t>
      </w:r>
      <w:r>
        <w:tab/>
      </w:r>
      <w:r>
        <w:fldChar w:fldCharType="begin" w:fldLock="1"/>
      </w:r>
      <w:r>
        <w:instrText xml:space="preserve"> PAGEREF _Toc91154533 \h </w:instrText>
      </w:r>
      <w:r>
        <w:fldChar w:fldCharType="separate"/>
      </w:r>
      <w:r>
        <w:t>668</w:t>
      </w:r>
      <w:r>
        <w:fldChar w:fldCharType="end"/>
      </w:r>
    </w:p>
    <w:p w14:paraId="40A9E941" w14:textId="42D9915B" w:rsidR="005E4458" w:rsidRDefault="005E4458">
      <w:pPr>
        <w:pStyle w:val="TOC4"/>
        <w:rPr>
          <w:rFonts w:asciiTheme="minorHAnsi" w:eastAsiaTheme="minorEastAsia" w:hAnsiTheme="minorHAnsi" w:cstheme="minorBidi"/>
          <w:sz w:val="22"/>
          <w:szCs w:val="22"/>
          <w:lang w:eastAsia="en-GB"/>
        </w:rPr>
      </w:pPr>
      <w:r>
        <w:t>5.2.21.5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_Toc91154534 \h </w:instrText>
      </w:r>
      <w:r>
        <w:fldChar w:fldCharType="separate"/>
      </w:r>
      <w:r>
        <w:t>668</w:t>
      </w:r>
      <w:r>
        <w:fldChar w:fldCharType="end"/>
      </w:r>
    </w:p>
    <w:p w14:paraId="516632F0" w14:textId="74610D37" w:rsidR="005E4458" w:rsidRDefault="005E4458">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_Toc91154535 \h </w:instrText>
      </w:r>
      <w:r>
        <w:fldChar w:fldCharType="separate"/>
      </w:r>
      <w:r>
        <w:t>668</w:t>
      </w:r>
      <w:r>
        <w:fldChar w:fldCharType="end"/>
      </w:r>
    </w:p>
    <w:p w14:paraId="58BCF03C" w14:textId="1B4BA678" w:rsidR="005E4458" w:rsidRDefault="005E4458">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_Toc91154536 \h </w:instrText>
      </w:r>
      <w:r>
        <w:fldChar w:fldCharType="separate"/>
      </w:r>
      <w:r>
        <w:t>668</w:t>
      </w:r>
      <w:r>
        <w:fldChar w:fldCharType="end"/>
      </w:r>
    </w:p>
    <w:p w14:paraId="63591FD6" w14:textId="263D2A7E" w:rsidR="005E4458" w:rsidRDefault="005E4458">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_Toc91154537 \h </w:instrText>
      </w:r>
      <w:r>
        <w:fldChar w:fldCharType="separate"/>
      </w:r>
      <w:r>
        <w:t>668</w:t>
      </w:r>
      <w:r>
        <w:fldChar w:fldCharType="end"/>
      </w:r>
    </w:p>
    <w:p w14:paraId="6D27401D" w14:textId="7FD07B6E" w:rsidR="005E4458" w:rsidRDefault="005E4458">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EASDF Services</w:t>
      </w:r>
      <w:r>
        <w:tab/>
      </w:r>
      <w:r>
        <w:fldChar w:fldCharType="begin" w:fldLock="1"/>
      </w:r>
      <w:r>
        <w:instrText xml:space="preserve"> PAGEREF _Toc91154538 \h </w:instrText>
      </w:r>
      <w:r>
        <w:fldChar w:fldCharType="separate"/>
      </w:r>
      <w:r>
        <w:t>669</w:t>
      </w:r>
      <w:r>
        <w:fldChar w:fldCharType="end"/>
      </w:r>
    </w:p>
    <w:p w14:paraId="15D37D8B" w14:textId="2C40403A" w:rsidR="005E4458" w:rsidRDefault="005E4458">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UPF Services</w:t>
      </w:r>
      <w:r>
        <w:tab/>
      </w:r>
      <w:r>
        <w:fldChar w:fldCharType="begin" w:fldLock="1"/>
      </w:r>
      <w:r>
        <w:instrText xml:space="preserve"> PAGEREF _Toc91154539 \h </w:instrText>
      </w:r>
      <w:r>
        <w:fldChar w:fldCharType="separate"/>
      </w:r>
      <w:r>
        <w:t>669</w:t>
      </w:r>
      <w:r>
        <w:fldChar w:fldCharType="end"/>
      </w:r>
    </w:p>
    <w:p w14:paraId="6D83EB46" w14:textId="0F50B0CD" w:rsidR="005E4458" w:rsidRDefault="005E4458">
      <w:pPr>
        <w:pStyle w:val="TOC4"/>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_Toc91154540 \h </w:instrText>
      </w:r>
      <w:r>
        <w:fldChar w:fldCharType="separate"/>
      </w:r>
      <w:r>
        <w:t>669</w:t>
      </w:r>
      <w:r>
        <w:fldChar w:fldCharType="end"/>
      </w:r>
    </w:p>
    <w:p w14:paraId="78E5DBF4" w14:textId="76CBD68A" w:rsidR="005E4458" w:rsidRDefault="005E4458">
      <w:pPr>
        <w:pStyle w:val="TOC4"/>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Nupf_EventExposure Service</w:t>
      </w:r>
      <w:r>
        <w:tab/>
      </w:r>
      <w:r>
        <w:fldChar w:fldCharType="begin" w:fldLock="1"/>
      </w:r>
      <w:r>
        <w:instrText xml:space="preserve"> PAGEREF _Toc91154541 \h </w:instrText>
      </w:r>
      <w:r>
        <w:fldChar w:fldCharType="separate"/>
      </w:r>
      <w:r>
        <w:t>669</w:t>
      </w:r>
      <w:r>
        <w:fldChar w:fldCharType="end"/>
      </w:r>
    </w:p>
    <w:p w14:paraId="253425D7" w14:textId="34AE71B8" w:rsidR="005E4458" w:rsidRDefault="005E4458">
      <w:pPr>
        <w:pStyle w:val="TOC5"/>
        <w:rPr>
          <w:rFonts w:asciiTheme="minorHAnsi" w:eastAsiaTheme="minorEastAsia" w:hAnsiTheme="minorHAnsi" w:cstheme="minorBidi"/>
          <w:sz w:val="22"/>
          <w:szCs w:val="22"/>
          <w:lang w:eastAsia="en-GB"/>
        </w:rPr>
      </w:pPr>
      <w:r>
        <w:t>5.2.26.2.1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_Toc91154542 \h </w:instrText>
      </w:r>
      <w:r>
        <w:fldChar w:fldCharType="separate"/>
      </w:r>
      <w:r>
        <w:t>669</w:t>
      </w:r>
      <w:r>
        <w:fldChar w:fldCharType="end"/>
      </w:r>
    </w:p>
    <w:p w14:paraId="5C9C68DE" w14:textId="4BE871DE" w:rsidR="005E4458" w:rsidRDefault="005E4458">
      <w:pPr>
        <w:pStyle w:val="TOC5"/>
        <w:rPr>
          <w:rFonts w:asciiTheme="minorHAnsi" w:eastAsiaTheme="minorEastAsia" w:hAnsiTheme="minorHAnsi" w:cstheme="minorBidi"/>
          <w:sz w:val="22"/>
          <w:szCs w:val="22"/>
          <w:lang w:eastAsia="en-GB"/>
        </w:rPr>
      </w:pPr>
      <w:r>
        <w:t>5.2.26.2.2</w:t>
      </w:r>
      <w:r>
        <w:rPr>
          <w:rFonts w:asciiTheme="minorHAnsi" w:eastAsiaTheme="minorEastAsia" w:hAnsiTheme="minorHAnsi" w:cstheme="minorBidi"/>
          <w:sz w:val="22"/>
          <w:szCs w:val="22"/>
          <w:lang w:eastAsia="en-GB"/>
        </w:rPr>
        <w:tab/>
      </w:r>
      <w:r>
        <w:t>Nupf_EventExposure_Notify service operation</w:t>
      </w:r>
      <w:r>
        <w:tab/>
      </w:r>
      <w:r>
        <w:fldChar w:fldCharType="begin" w:fldLock="1"/>
      </w:r>
      <w:r>
        <w:instrText xml:space="preserve"> PAGEREF _Toc91154543 \h </w:instrText>
      </w:r>
      <w:r>
        <w:fldChar w:fldCharType="separate"/>
      </w:r>
      <w:r>
        <w:t>669</w:t>
      </w:r>
      <w:r>
        <w:fldChar w:fldCharType="end"/>
      </w:r>
    </w:p>
    <w:p w14:paraId="776FFC97" w14:textId="0952D5D4" w:rsidR="005E4458" w:rsidRDefault="005E4458">
      <w:pPr>
        <w:pStyle w:val="TOC3"/>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TSCTSF Services</w:t>
      </w:r>
      <w:r>
        <w:tab/>
      </w:r>
      <w:r>
        <w:fldChar w:fldCharType="begin" w:fldLock="1"/>
      </w:r>
      <w:r>
        <w:instrText xml:space="preserve"> PAGEREF _Toc91154544 \h </w:instrText>
      </w:r>
      <w:r>
        <w:fldChar w:fldCharType="separate"/>
      </w:r>
      <w:r>
        <w:t>669</w:t>
      </w:r>
      <w:r>
        <w:fldChar w:fldCharType="end"/>
      </w:r>
    </w:p>
    <w:p w14:paraId="1E3A14EF" w14:textId="31360FD2" w:rsidR="005E4458" w:rsidRDefault="005E4458">
      <w:pPr>
        <w:pStyle w:val="TOC4"/>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_Toc91154545 \h </w:instrText>
      </w:r>
      <w:r>
        <w:fldChar w:fldCharType="separate"/>
      </w:r>
      <w:r>
        <w:t>669</w:t>
      </w:r>
      <w:r>
        <w:fldChar w:fldCharType="end"/>
      </w:r>
    </w:p>
    <w:p w14:paraId="3541D3D7" w14:textId="58F40498" w:rsidR="005E4458" w:rsidRDefault="005E4458">
      <w:pPr>
        <w:pStyle w:val="TOC4"/>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Ntsctsf_TimeSynchronization service</w:t>
      </w:r>
      <w:r>
        <w:tab/>
      </w:r>
      <w:r>
        <w:fldChar w:fldCharType="begin" w:fldLock="1"/>
      </w:r>
      <w:r>
        <w:instrText xml:space="preserve"> PAGEREF _Toc91154546 \h </w:instrText>
      </w:r>
      <w:r>
        <w:fldChar w:fldCharType="separate"/>
      </w:r>
      <w:r>
        <w:t>670</w:t>
      </w:r>
      <w:r>
        <w:fldChar w:fldCharType="end"/>
      </w:r>
    </w:p>
    <w:p w14:paraId="3968AFBB" w14:textId="7DE67317" w:rsidR="005E4458" w:rsidRDefault="005E4458">
      <w:pPr>
        <w:pStyle w:val="TOC5"/>
        <w:rPr>
          <w:rFonts w:asciiTheme="minorHAnsi" w:eastAsiaTheme="minorEastAsia" w:hAnsiTheme="minorHAnsi" w:cstheme="minorBidi"/>
          <w:sz w:val="22"/>
          <w:szCs w:val="22"/>
          <w:lang w:eastAsia="en-GB"/>
        </w:rPr>
      </w:pPr>
      <w:r>
        <w:t>5.2.27.2.1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_Toc91154547 \h </w:instrText>
      </w:r>
      <w:r>
        <w:fldChar w:fldCharType="separate"/>
      </w:r>
      <w:r>
        <w:t>670</w:t>
      </w:r>
      <w:r>
        <w:fldChar w:fldCharType="end"/>
      </w:r>
    </w:p>
    <w:p w14:paraId="002A5D7F" w14:textId="076DE04B" w:rsidR="005E4458" w:rsidRDefault="005E4458">
      <w:pPr>
        <w:pStyle w:val="TOC5"/>
        <w:rPr>
          <w:rFonts w:asciiTheme="minorHAnsi" w:eastAsiaTheme="minorEastAsia" w:hAnsiTheme="minorHAnsi" w:cstheme="minorBidi"/>
          <w:sz w:val="22"/>
          <w:szCs w:val="22"/>
          <w:lang w:eastAsia="en-GB"/>
        </w:rPr>
      </w:pPr>
      <w:r>
        <w:t>5.2.27.2.2</w:t>
      </w:r>
      <w:r>
        <w:rPr>
          <w:rFonts w:asciiTheme="minorHAnsi" w:eastAsiaTheme="minorEastAsia" w:hAnsiTheme="minorHAnsi" w:cstheme="minorBidi"/>
          <w:sz w:val="22"/>
          <w:szCs w:val="22"/>
          <w:lang w:eastAsia="en-GB"/>
        </w:rPr>
        <w:tab/>
      </w:r>
      <w:r>
        <w:t>Ntsctsf_TimeSynchronization_ConfigCreate operation</w:t>
      </w:r>
      <w:r>
        <w:tab/>
      </w:r>
      <w:r>
        <w:fldChar w:fldCharType="begin" w:fldLock="1"/>
      </w:r>
      <w:r>
        <w:instrText xml:space="preserve"> PAGEREF _Toc91154548 \h </w:instrText>
      </w:r>
      <w:r>
        <w:fldChar w:fldCharType="separate"/>
      </w:r>
      <w:r>
        <w:t>670</w:t>
      </w:r>
      <w:r>
        <w:fldChar w:fldCharType="end"/>
      </w:r>
    </w:p>
    <w:p w14:paraId="74518C54" w14:textId="2913F9CA" w:rsidR="005E4458" w:rsidRDefault="005E4458">
      <w:pPr>
        <w:pStyle w:val="TOC5"/>
        <w:rPr>
          <w:rFonts w:asciiTheme="minorHAnsi" w:eastAsiaTheme="minorEastAsia" w:hAnsiTheme="minorHAnsi" w:cstheme="minorBidi"/>
          <w:sz w:val="22"/>
          <w:szCs w:val="22"/>
          <w:lang w:eastAsia="en-GB"/>
        </w:rPr>
      </w:pPr>
      <w:r>
        <w:t>5.2.27.2.3</w:t>
      </w:r>
      <w:r>
        <w:rPr>
          <w:rFonts w:asciiTheme="minorHAnsi" w:eastAsiaTheme="minorEastAsia" w:hAnsiTheme="minorHAnsi" w:cstheme="minorBidi"/>
          <w:sz w:val="22"/>
          <w:szCs w:val="22"/>
          <w:lang w:eastAsia="en-GB"/>
        </w:rPr>
        <w:tab/>
      </w:r>
      <w:r>
        <w:t>Ntsctsf_TimeSynchronization_ConfigUpdate operation</w:t>
      </w:r>
      <w:r>
        <w:tab/>
      </w:r>
      <w:r>
        <w:fldChar w:fldCharType="begin" w:fldLock="1"/>
      </w:r>
      <w:r>
        <w:instrText xml:space="preserve"> PAGEREF _Toc91154549 \h </w:instrText>
      </w:r>
      <w:r>
        <w:fldChar w:fldCharType="separate"/>
      </w:r>
      <w:r>
        <w:t>670</w:t>
      </w:r>
      <w:r>
        <w:fldChar w:fldCharType="end"/>
      </w:r>
    </w:p>
    <w:p w14:paraId="77815F63" w14:textId="7E826EEE" w:rsidR="005E4458" w:rsidRDefault="005E4458">
      <w:pPr>
        <w:pStyle w:val="TOC5"/>
        <w:rPr>
          <w:rFonts w:asciiTheme="minorHAnsi" w:eastAsiaTheme="minorEastAsia" w:hAnsiTheme="minorHAnsi" w:cstheme="minorBidi"/>
          <w:sz w:val="22"/>
          <w:szCs w:val="22"/>
          <w:lang w:eastAsia="en-GB"/>
        </w:rPr>
      </w:pPr>
      <w:r>
        <w:t>5.2.27.2.4</w:t>
      </w:r>
      <w:r>
        <w:rPr>
          <w:rFonts w:asciiTheme="minorHAnsi" w:eastAsiaTheme="minorEastAsia" w:hAnsiTheme="minorHAnsi" w:cstheme="minorBidi"/>
          <w:sz w:val="22"/>
          <w:szCs w:val="22"/>
          <w:lang w:eastAsia="en-GB"/>
        </w:rPr>
        <w:tab/>
      </w:r>
      <w:r>
        <w:t>Ntsctsf_ TimeSynchronization_ConfigDelete operation</w:t>
      </w:r>
      <w:r>
        <w:tab/>
      </w:r>
      <w:r>
        <w:fldChar w:fldCharType="begin" w:fldLock="1"/>
      </w:r>
      <w:r>
        <w:instrText xml:space="preserve"> PAGEREF _Toc91154550 \h </w:instrText>
      </w:r>
      <w:r>
        <w:fldChar w:fldCharType="separate"/>
      </w:r>
      <w:r>
        <w:t>671</w:t>
      </w:r>
      <w:r>
        <w:fldChar w:fldCharType="end"/>
      </w:r>
    </w:p>
    <w:p w14:paraId="39353E58" w14:textId="5FBE7462" w:rsidR="005E4458" w:rsidRDefault="005E4458">
      <w:pPr>
        <w:pStyle w:val="TOC5"/>
        <w:rPr>
          <w:rFonts w:asciiTheme="minorHAnsi" w:eastAsiaTheme="minorEastAsia" w:hAnsiTheme="minorHAnsi" w:cstheme="minorBidi"/>
          <w:sz w:val="22"/>
          <w:szCs w:val="22"/>
          <w:lang w:eastAsia="en-GB"/>
        </w:rPr>
      </w:pPr>
      <w:r>
        <w:t>5.2.27.2.5</w:t>
      </w:r>
      <w:r>
        <w:rPr>
          <w:rFonts w:asciiTheme="minorHAnsi" w:eastAsiaTheme="minorEastAsia" w:hAnsiTheme="minorHAnsi" w:cstheme="minorBidi"/>
          <w:sz w:val="22"/>
          <w:szCs w:val="22"/>
          <w:lang w:eastAsia="en-GB"/>
        </w:rPr>
        <w:tab/>
      </w:r>
      <w:r>
        <w:t>Ntsctsf_ TimeSynchronization_ConfigUpdateNotify operation</w:t>
      </w:r>
      <w:r>
        <w:tab/>
      </w:r>
      <w:r>
        <w:fldChar w:fldCharType="begin" w:fldLock="1"/>
      </w:r>
      <w:r>
        <w:instrText xml:space="preserve"> PAGEREF _Toc91154551 \h </w:instrText>
      </w:r>
      <w:r>
        <w:fldChar w:fldCharType="separate"/>
      </w:r>
      <w:r>
        <w:t>671</w:t>
      </w:r>
      <w:r>
        <w:fldChar w:fldCharType="end"/>
      </w:r>
    </w:p>
    <w:p w14:paraId="4AA586AB" w14:textId="179CFA28" w:rsidR="005E4458" w:rsidRDefault="005E4458">
      <w:pPr>
        <w:pStyle w:val="TOC5"/>
        <w:rPr>
          <w:rFonts w:asciiTheme="minorHAnsi" w:eastAsiaTheme="minorEastAsia" w:hAnsiTheme="minorHAnsi" w:cstheme="minorBidi"/>
          <w:sz w:val="22"/>
          <w:szCs w:val="22"/>
          <w:lang w:eastAsia="en-GB"/>
        </w:rPr>
      </w:pPr>
      <w:r>
        <w:t>5.2.27.2.6</w:t>
      </w:r>
      <w:r>
        <w:rPr>
          <w:rFonts w:asciiTheme="minorHAnsi" w:eastAsiaTheme="minorEastAsia" w:hAnsiTheme="minorHAnsi" w:cstheme="minorBidi"/>
          <w:sz w:val="22"/>
          <w:szCs w:val="22"/>
          <w:lang w:eastAsia="en-GB"/>
        </w:rPr>
        <w:tab/>
      </w:r>
      <w:r>
        <w:t>Ntsctsf_TimeSynchronization_CapsSubscribe operation</w:t>
      </w:r>
      <w:r>
        <w:tab/>
      </w:r>
      <w:r>
        <w:fldChar w:fldCharType="begin" w:fldLock="1"/>
      </w:r>
      <w:r>
        <w:instrText xml:space="preserve"> PAGEREF _Toc91154552 \h </w:instrText>
      </w:r>
      <w:r>
        <w:fldChar w:fldCharType="separate"/>
      </w:r>
      <w:r>
        <w:t>671</w:t>
      </w:r>
      <w:r>
        <w:fldChar w:fldCharType="end"/>
      </w:r>
    </w:p>
    <w:p w14:paraId="4B2C19A6" w14:textId="22B41C49" w:rsidR="005E4458" w:rsidRDefault="005E4458">
      <w:pPr>
        <w:pStyle w:val="TOC5"/>
        <w:rPr>
          <w:rFonts w:asciiTheme="minorHAnsi" w:eastAsiaTheme="minorEastAsia" w:hAnsiTheme="minorHAnsi" w:cstheme="minorBidi"/>
          <w:sz w:val="22"/>
          <w:szCs w:val="22"/>
          <w:lang w:eastAsia="en-GB"/>
        </w:rPr>
      </w:pPr>
      <w:r>
        <w:t>5.2.27.2.7</w:t>
      </w:r>
      <w:r>
        <w:rPr>
          <w:rFonts w:asciiTheme="minorHAnsi" w:eastAsiaTheme="minorEastAsia" w:hAnsiTheme="minorHAnsi" w:cstheme="minorBidi"/>
          <w:sz w:val="22"/>
          <w:szCs w:val="22"/>
          <w:lang w:eastAsia="en-GB"/>
        </w:rPr>
        <w:tab/>
      </w:r>
      <w:r>
        <w:t>Ntsctsf_TimeSynchronization_CapsUnsubscribe operation</w:t>
      </w:r>
      <w:r>
        <w:tab/>
      </w:r>
      <w:r>
        <w:fldChar w:fldCharType="begin" w:fldLock="1"/>
      </w:r>
      <w:r>
        <w:instrText xml:space="preserve"> PAGEREF _Toc91154553 \h </w:instrText>
      </w:r>
      <w:r>
        <w:fldChar w:fldCharType="separate"/>
      </w:r>
      <w:r>
        <w:t>671</w:t>
      </w:r>
      <w:r>
        <w:fldChar w:fldCharType="end"/>
      </w:r>
    </w:p>
    <w:p w14:paraId="75E0D2BD" w14:textId="68292039" w:rsidR="005E4458" w:rsidRDefault="005E4458">
      <w:pPr>
        <w:pStyle w:val="TOC5"/>
        <w:rPr>
          <w:rFonts w:asciiTheme="minorHAnsi" w:eastAsiaTheme="minorEastAsia" w:hAnsiTheme="minorHAnsi" w:cstheme="minorBidi"/>
          <w:sz w:val="22"/>
          <w:szCs w:val="22"/>
          <w:lang w:eastAsia="en-GB"/>
        </w:rPr>
      </w:pPr>
      <w:r>
        <w:t>5.2.27.2.8</w:t>
      </w:r>
      <w:r>
        <w:rPr>
          <w:rFonts w:asciiTheme="minorHAnsi" w:eastAsiaTheme="minorEastAsia" w:hAnsiTheme="minorHAnsi" w:cstheme="minorBidi"/>
          <w:sz w:val="22"/>
          <w:szCs w:val="22"/>
          <w:lang w:eastAsia="en-GB"/>
        </w:rPr>
        <w:tab/>
      </w:r>
      <w:r>
        <w:t>Ntsctsf_TimeSynchronization_CapsNotify operation</w:t>
      </w:r>
      <w:r>
        <w:tab/>
      </w:r>
      <w:r>
        <w:fldChar w:fldCharType="begin" w:fldLock="1"/>
      </w:r>
      <w:r>
        <w:instrText xml:space="preserve"> PAGEREF _Toc91154554 \h </w:instrText>
      </w:r>
      <w:r>
        <w:fldChar w:fldCharType="separate"/>
      </w:r>
      <w:r>
        <w:t>672</w:t>
      </w:r>
      <w:r>
        <w:fldChar w:fldCharType="end"/>
      </w:r>
    </w:p>
    <w:p w14:paraId="4D0189E8" w14:textId="0AD082D5" w:rsidR="005E4458" w:rsidRDefault="005E4458">
      <w:pPr>
        <w:pStyle w:val="TOC5"/>
        <w:rPr>
          <w:rFonts w:asciiTheme="minorHAnsi" w:eastAsiaTheme="minorEastAsia" w:hAnsiTheme="minorHAnsi" w:cstheme="minorBidi"/>
          <w:sz w:val="22"/>
          <w:szCs w:val="22"/>
          <w:lang w:eastAsia="en-GB"/>
        </w:rPr>
      </w:pPr>
      <w:r>
        <w:t>5.2.27.2.9</w:t>
      </w:r>
      <w:r>
        <w:rPr>
          <w:rFonts w:asciiTheme="minorHAnsi" w:eastAsiaTheme="minorEastAsia" w:hAnsiTheme="minorHAnsi" w:cstheme="minorBidi"/>
          <w:sz w:val="22"/>
          <w:szCs w:val="22"/>
          <w:lang w:eastAsia="en-GB"/>
        </w:rPr>
        <w:tab/>
      </w:r>
      <w:r>
        <w:t>Ntsctsf_TimeSynchronization_ASTICreate operation</w:t>
      </w:r>
      <w:r>
        <w:tab/>
      </w:r>
      <w:r>
        <w:fldChar w:fldCharType="begin" w:fldLock="1"/>
      </w:r>
      <w:r>
        <w:instrText xml:space="preserve"> PAGEREF _Toc91154555 \h </w:instrText>
      </w:r>
      <w:r>
        <w:fldChar w:fldCharType="separate"/>
      </w:r>
      <w:r>
        <w:t>672</w:t>
      </w:r>
      <w:r>
        <w:fldChar w:fldCharType="end"/>
      </w:r>
    </w:p>
    <w:p w14:paraId="4F145CD3" w14:textId="7DBA6ADB" w:rsidR="005E4458" w:rsidRDefault="005E4458">
      <w:pPr>
        <w:pStyle w:val="TOC5"/>
        <w:rPr>
          <w:rFonts w:asciiTheme="minorHAnsi" w:eastAsiaTheme="minorEastAsia" w:hAnsiTheme="minorHAnsi" w:cstheme="minorBidi"/>
          <w:sz w:val="22"/>
          <w:szCs w:val="22"/>
          <w:lang w:eastAsia="en-GB"/>
        </w:rPr>
      </w:pPr>
      <w:r>
        <w:t>5.2.27.2.10</w:t>
      </w:r>
      <w:r>
        <w:rPr>
          <w:rFonts w:asciiTheme="minorHAnsi" w:eastAsiaTheme="minorEastAsia" w:hAnsiTheme="minorHAnsi" w:cstheme="minorBidi"/>
          <w:sz w:val="22"/>
          <w:szCs w:val="22"/>
          <w:lang w:eastAsia="en-GB"/>
        </w:rPr>
        <w:tab/>
      </w:r>
      <w:r>
        <w:t>Ntsctsf_TimeSynchronization_ASTIUpdate operation</w:t>
      </w:r>
      <w:r>
        <w:tab/>
      </w:r>
      <w:r>
        <w:fldChar w:fldCharType="begin" w:fldLock="1"/>
      </w:r>
      <w:r>
        <w:instrText xml:space="preserve"> PAGEREF _Toc91154556 \h </w:instrText>
      </w:r>
      <w:r>
        <w:fldChar w:fldCharType="separate"/>
      </w:r>
      <w:r>
        <w:t>672</w:t>
      </w:r>
      <w:r>
        <w:fldChar w:fldCharType="end"/>
      </w:r>
    </w:p>
    <w:p w14:paraId="5B39F8CC" w14:textId="10F1B9E6" w:rsidR="005E4458" w:rsidRDefault="005E4458">
      <w:pPr>
        <w:pStyle w:val="TOC5"/>
        <w:rPr>
          <w:rFonts w:asciiTheme="minorHAnsi" w:eastAsiaTheme="minorEastAsia" w:hAnsiTheme="minorHAnsi" w:cstheme="minorBidi"/>
          <w:sz w:val="22"/>
          <w:szCs w:val="22"/>
          <w:lang w:eastAsia="en-GB"/>
        </w:rPr>
      </w:pPr>
      <w:r>
        <w:t>5.2.27.2.11</w:t>
      </w:r>
      <w:r>
        <w:rPr>
          <w:rFonts w:asciiTheme="minorHAnsi" w:eastAsiaTheme="minorEastAsia" w:hAnsiTheme="minorHAnsi" w:cstheme="minorBidi"/>
          <w:sz w:val="22"/>
          <w:szCs w:val="22"/>
          <w:lang w:eastAsia="en-GB"/>
        </w:rPr>
        <w:tab/>
      </w:r>
      <w:r>
        <w:t>Ntsctsf_TimeSynchronization_ASTIDelete operation</w:t>
      </w:r>
      <w:r>
        <w:tab/>
      </w:r>
      <w:r>
        <w:fldChar w:fldCharType="begin" w:fldLock="1"/>
      </w:r>
      <w:r>
        <w:instrText xml:space="preserve"> PAGEREF _Toc91154557 \h </w:instrText>
      </w:r>
      <w:r>
        <w:fldChar w:fldCharType="separate"/>
      </w:r>
      <w:r>
        <w:t>672</w:t>
      </w:r>
      <w:r>
        <w:fldChar w:fldCharType="end"/>
      </w:r>
    </w:p>
    <w:p w14:paraId="5A0A8466" w14:textId="73958884" w:rsidR="005E4458" w:rsidRDefault="005E4458">
      <w:pPr>
        <w:pStyle w:val="TOC5"/>
        <w:rPr>
          <w:rFonts w:asciiTheme="minorHAnsi" w:eastAsiaTheme="minorEastAsia" w:hAnsiTheme="minorHAnsi" w:cstheme="minorBidi"/>
          <w:sz w:val="22"/>
          <w:szCs w:val="22"/>
          <w:lang w:eastAsia="en-GB"/>
        </w:rPr>
      </w:pPr>
      <w:r>
        <w:t>5.2.27.2.12</w:t>
      </w:r>
      <w:r>
        <w:rPr>
          <w:rFonts w:asciiTheme="minorHAnsi" w:eastAsiaTheme="minorEastAsia" w:hAnsiTheme="minorHAnsi" w:cstheme="minorBidi"/>
          <w:sz w:val="22"/>
          <w:szCs w:val="22"/>
          <w:lang w:eastAsia="en-GB"/>
        </w:rPr>
        <w:tab/>
      </w:r>
      <w:r>
        <w:t>Ntsctsf_TimeSynchronization_ASTIGet operation</w:t>
      </w:r>
      <w:r>
        <w:tab/>
      </w:r>
      <w:r>
        <w:fldChar w:fldCharType="begin" w:fldLock="1"/>
      </w:r>
      <w:r>
        <w:instrText xml:space="preserve"> PAGEREF _Toc91154558 \h </w:instrText>
      </w:r>
      <w:r>
        <w:fldChar w:fldCharType="separate"/>
      </w:r>
      <w:r>
        <w:t>672</w:t>
      </w:r>
      <w:r>
        <w:fldChar w:fldCharType="end"/>
      </w:r>
    </w:p>
    <w:p w14:paraId="6086122C" w14:textId="758D41E3" w:rsidR="005E4458" w:rsidRDefault="005E4458">
      <w:pPr>
        <w:pStyle w:val="TOC4"/>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Ntsctsf_QoSandTSCAssistance</w:t>
      </w:r>
      <w:r>
        <w:tab/>
      </w:r>
      <w:r>
        <w:fldChar w:fldCharType="begin" w:fldLock="1"/>
      </w:r>
      <w:r>
        <w:instrText xml:space="preserve"> PAGEREF _Toc91154559 \h </w:instrText>
      </w:r>
      <w:r>
        <w:fldChar w:fldCharType="separate"/>
      </w:r>
      <w:r>
        <w:t>673</w:t>
      </w:r>
      <w:r>
        <w:fldChar w:fldCharType="end"/>
      </w:r>
    </w:p>
    <w:p w14:paraId="12740904" w14:textId="27865E82" w:rsidR="005E4458" w:rsidRDefault="005E4458">
      <w:pPr>
        <w:pStyle w:val="TOC5"/>
        <w:rPr>
          <w:rFonts w:asciiTheme="minorHAnsi" w:eastAsiaTheme="minorEastAsia" w:hAnsiTheme="minorHAnsi" w:cstheme="minorBidi"/>
          <w:sz w:val="22"/>
          <w:szCs w:val="22"/>
          <w:lang w:eastAsia="en-GB"/>
        </w:rPr>
      </w:pPr>
      <w:r>
        <w:t>5.2.27.3.1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_Toc91154560 \h </w:instrText>
      </w:r>
      <w:r>
        <w:fldChar w:fldCharType="separate"/>
      </w:r>
      <w:r>
        <w:t>673</w:t>
      </w:r>
      <w:r>
        <w:fldChar w:fldCharType="end"/>
      </w:r>
    </w:p>
    <w:p w14:paraId="088A8891" w14:textId="24FEAEAE" w:rsidR="005E4458" w:rsidRDefault="005E4458">
      <w:pPr>
        <w:pStyle w:val="TOC5"/>
        <w:rPr>
          <w:rFonts w:asciiTheme="minorHAnsi" w:eastAsiaTheme="minorEastAsia" w:hAnsiTheme="minorHAnsi" w:cstheme="minorBidi"/>
          <w:sz w:val="22"/>
          <w:szCs w:val="22"/>
          <w:lang w:eastAsia="en-GB"/>
        </w:rPr>
      </w:pPr>
      <w:r>
        <w:t>5.2.27.3.2</w:t>
      </w:r>
      <w:r>
        <w:rPr>
          <w:rFonts w:asciiTheme="minorHAnsi" w:eastAsiaTheme="minorEastAsia" w:hAnsiTheme="minorHAnsi" w:cstheme="minorBidi"/>
          <w:sz w:val="22"/>
          <w:szCs w:val="22"/>
          <w:lang w:eastAsia="en-GB"/>
        </w:rPr>
        <w:tab/>
      </w:r>
      <w:r>
        <w:t>Ntsctsf_QoSandTSCAssistance_Create operation</w:t>
      </w:r>
      <w:r>
        <w:tab/>
      </w:r>
      <w:r>
        <w:fldChar w:fldCharType="begin" w:fldLock="1"/>
      </w:r>
      <w:r>
        <w:instrText xml:space="preserve"> PAGEREF _Toc91154561 \h </w:instrText>
      </w:r>
      <w:r>
        <w:fldChar w:fldCharType="separate"/>
      </w:r>
      <w:r>
        <w:t>673</w:t>
      </w:r>
      <w:r>
        <w:fldChar w:fldCharType="end"/>
      </w:r>
    </w:p>
    <w:p w14:paraId="45A5D94C" w14:textId="1603AC5D" w:rsidR="005E4458" w:rsidRDefault="005E4458">
      <w:pPr>
        <w:pStyle w:val="TOC5"/>
        <w:rPr>
          <w:rFonts w:asciiTheme="minorHAnsi" w:eastAsiaTheme="minorEastAsia" w:hAnsiTheme="minorHAnsi" w:cstheme="minorBidi"/>
          <w:sz w:val="22"/>
          <w:szCs w:val="22"/>
          <w:lang w:eastAsia="en-GB"/>
        </w:rPr>
      </w:pPr>
      <w:r>
        <w:t>5.2.27.3.3</w:t>
      </w:r>
      <w:r>
        <w:rPr>
          <w:rFonts w:asciiTheme="minorHAnsi" w:eastAsiaTheme="minorEastAsia" w:hAnsiTheme="minorHAnsi" w:cstheme="minorBidi"/>
          <w:sz w:val="22"/>
          <w:szCs w:val="22"/>
          <w:lang w:eastAsia="en-GB"/>
        </w:rPr>
        <w:tab/>
      </w:r>
      <w:r>
        <w:t>Ntsctsf_QoSandTSCAssistance_Update operation</w:t>
      </w:r>
      <w:r>
        <w:tab/>
      </w:r>
      <w:r>
        <w:fldChar w:fldCharType="begin" w:fldLock="1"/>
      </w:r>
      <w:r>
        <w:instrText xml:space="preserve"> PAGEREF _Toc91154562 \h </w:instrText>
      </w:r>
      <w:r>
        <w:fldChar w:fldCharType="separate"/>
      </w:r>
      <w:r>
        <w:t>673</w:t>
      </w:r>
      <w:r>
        <w:fldChar w:fldCharType="end"/>
      </w:r>
    </w:p>
    <w:p w14:paraId="068E2269" w14:textId="4F3760EB" w:rsidR="005E4458" w:rsidRDefault="005E4458">
      <w:pPr>
        <w:pStyle w:val="TOC5"/>
        <w:rPr>
          <w:rFonts w:asciiTheme="minorHAnsi" w:eastAsiaTheme="minorEastAsia" w:hAnsiTheme="minorHAnsi" w:cstheme="minorBidi"/>
          <w:sz w:val="22"/>
          <w:szCs w:val="22"/>
          <w:lang w:eastAsia="en-GB"/>
        </w:rPr>
      </w:pPr>
      <w:r>
        <w:t>5.2.27.3.4</w:t>
      </w:r>
      <w:r>
        <w:rPr>
          <w:rFonts w:asciiTheme="minorHAnsi" w:eastAsiaTheme="minorEastAsia" w:hAnsiTheme="minorHAnsi" w:cstheme="minorBidi"/>
          <w:sz w:val="22"/>
          <w:szCs w:val="22"/>
          <w:lang w:eastAsia="en-GB"/>
        </w:rPr>
        <w:tab/>
      </w:r>
      <w:r>
        <w:t>Ntsctsf_QoSandTSCAssistance_Delete operation</w:t>
      </w:r>
      <w:r>
        <w:tab/>
      </w:r>
      <w:r>
        <w:fldChar w:fldCharType="begin" w:fldLock="1"/>
      </w:r>
      <w:r>
        <w:instrText xml:space="preserve"> PAGEREF _Toc91154563 \h </w:instrText>
      </w:r>
      <w:r>
        <w:fldChar w:fldCharType="separate"/>
      </w:r>
      <w:r>
        <w:t>673</w:t>
      </w:r>
      <w:r>
        <w:fldChar w:fldCharType="end"/>
      </w:r>
    </w:p>
    <w:p w14:paraId="15CADBE8" w14:textId="7587C86A" w:rsidR="005E4458" w:rsidRDefault="005E4458">
      <w:pPr>
        <w:pStyle w:val="TOC5"/>
        <w:rPr>
          <w:rFonts w:asciiTheme="minorHAnsi" w:eastAsiaTheme="minorEastAsia" w:hAnsiTheme="minorHAnsi" w:cstheme="minorBidi"/>
          <w:sz w:val="22"/>
          <w:szCs w:val="22"/>
          <w:lang w:eastAsia="en-GB"/>
        </w:rPr>
      </w:pPr>
      <w:r>
        <w:t>5.2.27.3.5</w:t>
      </w:r>
      <w:r>
        <w:rPr>
          <w:rFonts w:asciiTheme="minorHAnsi" w:eastAsiaTheme="minorEastAsia" w:hAnsiTheme="minorHAnsi" w:cstheme="minorBidi"/>
          <w:sz w:val="22"/>
          <w:szCs w:val="22"/>
          <w:lang w:eastAsia="en-GB"/>
        </w:rPr>
        <w:tab/>
      </w:r>
      <w:r>
        <w:t>Ntsctsf_QoSandTSCAssistance_Notify operation</w:t>
      </w:r>
      <w:r>
        <w:tab/>
      </w:r>
      <w:r>
        <w:fldChar w:fldCharType="begin" w:fldLock="1"/>
      </w:r>
      <w:r>
        <w:instrText xml:space="preserve"> PAGEREF _Toc91154564 \h </w:instrText>
      </w:r>
      <w:r>
        <w:fldChar w:fldCharType="separate"/>
      </w:r>
      <w:r>
        <w:t>674</w:t>
      </w:r>
      <w:r>
        <w:fldChar w:fldCharType="end"/>
      </w:r>
    </w:p>
    <w:p w14:paraId="22630AE1" w14:textId="5A8AB160" w:rsidR="005E4458" w:rsidRDefault="005E4458">
      <w:pPr>
        <w:pStyle w:val="TOC5"/>
        <w:rPr>
          <w:rFonts w:asciiTheme="minorHAnsi" w:eastAsiaTheme="minorEastAsia" w:hAnsiTheme="minorHAnsi" w:cstheme="minorBidi"/>
          <w:sz w:val="22"/>
          <w:szCs w:val="22"/>
          <w:lang w:eastAsia="en-GB"/>
        </w:rPr>
      </w:pPr>
      <w:r>
        <w:lastRenderedPageBreak/>
        <w:t>5.2.27.3.6</w:t>
      </w:r>
      <w:r>
        <w:rPr>
          <w:rFonts w:asciiTheme="minorHAnsi" w:eastAsiaTheme="minorEastAsia" w:hAnsiTheme="minorHAnsi" w:cstheme="minorBidi"/>
          <w:sz w:val="22"/>
          <w:szCs w:val="22"/>
          <w:lang w:eastAsia="en-GB"/>
        </w:rPr>
        <w:tab/>
      </w:r>
      <w:r>
        <w:t>Ntsctsf_QoSandTSCAssistance_Subscribe operation</w:t>
      </w:r>
      <w:r>
        <w:tab/>
      </w:r>
      <w:r>
        <w:fldChar w:fldCharType="begin" w:fldLock="1"/>
      </w:r>
      <w:r>
        <w:instrText xml:space="preserve"> PAGEREF _Toc91154565 \h </w:instrText>
      </w:r>
      <w:r>
        <w:fldChar w:fldCharType="separate"/>
      </w:r>
      <w:r>
        <w:t>674</w:t>
      </w:r>
      <w:r>
        <w:fldChar w:fldCharType="end"/>
      </w:r>
    </w:p>
    <w:p w14:paraId="4CA52B09" w14:textId="0F6CC189" w:rsidR="005E4458" w:rsidRDefault="005E4458">
      <w:pPr>
        <w:pStyle w:val="TOC5"/>
        <w:rPr>
          <w:rFonts w:asciiTheme="minorHAnsi" w:eastAsiaTheme="minorEastAsia" w:hAnsiTheme="minorHAnsi" w:cstheme="minorBidi"/>
          <w:sz w:val="22"/>
          <w:szCs w:val="22"/>
          <w:lang w:eastAsia="en-GB"/>
        </w:rPr>
      </w:pPr>
      <w:r>
        <w:t>5.2.27.3.7</w:t>
      </w:r>
      <w:r>
        <w:rPr>
          <w:rFonts w:asciiTheme="minorHAnsi" w:eastAsiaTheme="minorEastAsia" w:hAnsiTheme="minorHAnsi" w:cstheme="minorBidi"/>
          <w:sz w:val="22"/>
          <w:szCs w:val="22"/>
          <w:lang w:eastAsia="en-GB"/>
        </w:rPr>
        <w:tab/>
      </w:r>
      <w:r>
        <w:t>Ntsctsf_QoSandTSCAssistance_Unsubscribe operation</w:t>
      </w:r>
      <w:r>
        <w:tab/>
      </w:r>
      <w:r>
        <w:fldChar w:fldCharType="begin" w:fldLock="1"/>
      </w:r>
      <w:r>
        <w:instrText xml:space="preserve"> PAGEREF _Toc91154566 \h </w:instrText>
      </w:r>
      <w:r>
        <w:fldChar w:fldCharType="separate"/>
      </w:r>
      <w:r>
        <w:t>674</w:t>
      </w:r>
      <w:r>
        <w:fldChar w:fldCharType="end"/>
      </w:r>
    </w:p>
    <w:p w14:paraId="7770D52D" w14:textId="63685124" w:rsidR="005E4458" w:rsidRDefault="005E4458">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_Toc91154567 \h </w:instrText>
      </w:r>
      <w:r>
        <w:fldChar w:fldCharType="separate"/>
      </w:r>
      <w:r>
        <w:t>675</w:t>
      </w:r>
      <w:r>
        <w:fldChar w:fldCharType="end"/>
      </w:r>
    </w:p>
    <w:p w14:paraId="3EAF288B" w14:textId="32F9F956" w:rsidR="005E4458" w:rsidRDefault="005E445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_Toc91154568 \h </w:instrText>
      </w:r>
      <w:r>
        <w:fldChar w:fldCharType="separate"/>
      </w:r>
      <w:r>
        <w:t>675</w:t>
      </w:r>
      <w:r>
        <w:fldChar w:fldCharType="end"/>
      </w:r>
    </w:p>
    <w:p w14:paraId="60B32673" w14:textId="3931A501" w:rsidR="005E4458" w:rsidRDefault="005E445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_Toc91154569 \h </w:instrText>
      </w:r>
      <w:r>
        <w:fldChar w:fldCharType="separate"/>
      </w:r>
      <w:r>
        <w:t>675</w:t>
      </w:r>
      <w:r>
        <w:fldChar w:fldCharType="end"/>
      </w:r>
    </w:p>
    <w:p w14:paraId="53D6EE55" w14:textId="019D8CDE" w:rsidR="005E4458" w:rsidRDefault="005E4458">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_Toc91154570 \h </w:instrText>
      </w:r>
      <w:r>
        <w:fldChar w:fldCharType="separate"/>
      </w:r>
      <w:r>
        <w:t>675</w:t>
      </w:r>
      <w:r>
        <w:fldChar w:fldCharType="end"/>
      </w:r>
    </w:p>
    <w:p w14:paraId="77820393" w14:textId="64C00339" w:rsidR="005E4458" w:rsidRDefault="005E4458">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_Toc91154571 \h </w:instrText>
      </w:r>
      <w:r>
        <w:fldChar w:fldCharType="separate"/>
      </w:r>
      <w:r>
        <w:t>675</w:t>
      </w:r>
      <w:r>
        <w:fldChar w:fldCharType="end"/>
      </w:r>
    </w:p>
    <w:p w14:paraId="51D0104B" w14:textId="1975021D" w:rsidR="005E4458" w:rsidRDefault="005E445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_Toc91154572 \h </w:instrText>
      </w:r>
      <w:r>
        <w:fldChar w:fldCharType="separate"/>
      </w:r>
      <w:r>
        <w:t>676</w:t>
      </w:r>
      <w:r>
        <w:fldChar w:fldCharType="end"/>
      </w:r>
    </w:p>
    <w:p w14:paraId="360DEAAF" w14:textId="4D7B78AD" w:rsidR="005E4458" w:rsidRDefault="005E445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_Toc91154573 \h </w:instrText>
      </w:r>
      <w:r>
        <w:fldChar w:fldCharType="separate"/>
      </w:r>
      <w:r>
        <w:t>677</w:t>
      </w:r>
      <w:r>
        <w:fldChar w:fldCharType="end"/>
      </w:r>
    </w:p>
    <w:p w14:paraId="4EF10275" w14:textId="3AB75635" w:rsidR="005E4458" w:rsidRDefault="005E445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_Toc91154574 \h </w:instrText>
      </w:r>
      <w:r>
        <w:fldChar w:fldCharType="separate"/>
      </w:r>
      <w:r>
        <w:t>677</w:t>
      </w:r>
      <w:r>
        <w:fldChar w:fldCharType="end"/>
      </w:r>
    </w:p>
    <w:p w14:paraId="0EF815E7" w14:textId="58B5095D" w:rsidR="005E4458" w:rsidRDefault="005E445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_Toc91154575 \h </w:instrText>
      </w:r>
      <w:r>
        <w:fldChar w:fldCharType="separate"/>
      </w:r>
      <w:r>
        <w:t>677</w:t>
      </w:r>
      <w:r>
        <w:fldChar w:fldCharType="end"/>
      </w:r>
    </w:p>
    <w:p w14:paraId="5E6CF8C3" w14:textId="1E3086BD" w:rsidR="005E4458" w:rsidRDefault="005E4458">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_Toc91154576 \h </w:instrText>
      </w:r>
      <w:r>
        <w:fldChar w:fldCharType="separate"/>
      </w:r>
      <w:r>
        <w:t>677</w:t>
      </w:r>
      <w:r>
        <w:fldChar w:fldCharType="end"/>
      </w:r>
    </w:p>
    <w:p w14:paraId="15903360" w14:textId="4E548D7D" w:rsidR="005E4458" w:rsidRDefault="005E4458">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_Toc91154577 \h </w:instrText>
      </w:r>
      <w:r>
        <w:fldChar w:fldCharType="separate"/>
      </w:r>
      <w:r>
        <w:t>678</w:t>
      </w:r>
      <w:r>
        <w:fldChar w:fldCharType="end"/>
      </w:r>
    </w:p>
    <w:p w14:paraId="580F97E1" w14:textId="3F23B2B2" w:rsidR="005E4458" w:rsidRDefault="005E4458">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_Toc91154578 \h </w:instrText>
      </w:r>
      <w:r>
        <w:fldChar w:fldCharType="separate"/>
      </w:r>
      <w:r>
        <w:t>678</w:t>
      </w:r>
      <w:r>
        <w:fldChar w:fldCharType="end"/>
      </w:r>
    </w:p>
    <w:p w14:paraId="694280CE" w14:textId="57051E00" w:rsidR="005E4458" w:rsidRDefault="005E4458">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_Toc91154579 \h </w:instrText>
      </w:r>
      <w:r>
        <w:fldChar w:fldCharType="separate"/>
      </w:r>
      <w:r>
        <w:t>679</w:t>
      </w:r>
      <w:r>
        <w:fldChar w:fldCharType="end"/>
      </w:r>
    </w:p>
    <w:p w14:paraId="37545885" w14:textId="7F21CCEF" w:rsidR="005E4458" w:rsidRDefault="005E4458">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_Toc91154580 \h </w:instrText>
      </w:r>
      <w:r>
        <w:fldChar w:fldCharType="separate"/>
      </w:r>
      <w:r>
        <w:t>680</w:t>
      </w:r>
      <w:r>
        <w:fldChar w:fldCharType="end"/>
      </w:r>
    </w:p>
    <w:p w14:paraId="39D4BF8F" w14:textId="73371702" w:rsidR="005E4458" w:rsidRDefault="005E4458">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_Toc91154581 \h </w:instrText>
      </w:r>
      <w:r>
        <w:fldChar w:fldCharType="separate"/>
      </w:r>
      <w:r>
        <w:t>681</w:t>
      </w:r>
      <w:r>
        <w:fldChar w:fldCharType="end"/>
      </w:r>
    </w:p>
    <w:p w14:paraId="31C5913D" w14:textId="747336C5" w:rsidR="005E4458" w:rsidRDefault="005E445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_Toc91154582 \h </w:instrText>
      </w:r>
      <w:r>
        <w:fldChar w:fldCharType="separate"/>
      </w:r>
      <w:r>
        <w:t>681</w:t>
      </w:r>
      <w:r>
        <w:fldChar w:fldCharType="end"/>
      </w:r>
    </w:p>
    <w:p w14:paraId="0361A529" w14:textId="55977129" w:rsidR="005E4458" w:rsidRDefault="005E445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_Toc91154583 \h </w:instrText>
      </w:r>
      <w:r>
        <w:fldChar w:fldCharType="separate"/>
      </w:r>
      <w:r>
        <w:t>681</w:t>
      </w:r>
      <w:r>
        <w:fldChar w:fldCharType="end"/>
      </w:r>
    </w:p>
    <w:p w14:paraId="5409BAC2" w14:textId="10677BA3" w:rsidR="005E4458" w:rsidRDefault="005E4458">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_Toc91154584 \h </w:instrText>
      </w:r>
      <w:r>
        <w:fldChar w:fldCharType="separate"/>
      </w:r>
      <w:r>
        <w:t>683</w:t>
      </w:r>
      <w:r>
        <w:fldChar w:fldCharType="end"/>
      </w:r>
    </w:p>
    <w:p w14:paraId="144E8C68" w14:textId="12733B83" w:rsidR="005E4458" w:rsidRDefault="005E4458">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_Toc91154585 \h </w:instrText>
      </w:r>
      <w:r>
        <w:fldChar w:fldCharType="separate"/>
      </w:r>
      <w:r>
        <w:t>683</w:t>
      </w:r>
      <w:r>
        <w:fldChar w:fldCharType="end"/>
      </w:r>
    </w:p>
    <w:p w14:paraId="246D22C9" w14:textId="1B62D478" w:rsidR="005E4458" w:rsidRDefault="005E445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_Toc91154586 \h </w:instrText>
      </w:r>
      <w:r>
        <w:fldChar w:fldCharType="separate"/>
      </w:r>
      <w:r>
        <w:t>683</w:t>
      </w:r>
      <w:r>
        <w:fldChar w:fldCharType="end"/>
      </w:r>
    </w:p>
    <w:p w14:paraId="09DC4AEB" w14:textId="5090B123" w:rsidR="005E4458" w:rsidRDefault="005E445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_Toc91154587 \h </w:instrText>
      </w:r>
      <w:r>
        <w:fldChar w:fldCharType="separate"/>
      </w:r>
      <w:r>
        <w:t>685</w:t>
      </w:r>
      <w:r>
        <w:fldChar w:fldCharType="end"/>
      </w:r>
    </w:p>
    <w:p w14:paraId="6332E14D" w14:textId="24CB7FF2" w:rsidR="005E4458" w:rsidRDefault="005E445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_Toc91154588 \h </w:instrText>
      </w:r>
      <w:r>
        <w:fldChar w:fldCharType="separate"/>
      </w:r>
      <w:r>
        <w:t>687</w:t>
      </w:r>
      <w:r>
        <w:fldChar w:fldCharType="end"/>
      </w:r>
    </w:p>
    <w:p w14:paraId="31FA2F33" w14:textId="05CBA741" w:rsidR="005E4458" w:rsidRDefault="005E4458">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_Toc91154589 \h </w:instrText>
      </w:r>
      <w:r>
        <w:fldChar w:fldCharType="separate"/>
      </w:r>
      <w:r>
        <w:t>688</w:t>
      </w:r>
      <w:r>
        <w:fldChar w:fldCharType="end"/>
      </w:r>
    </w:p>
    <w:p w14:paraId="65F18467" w14:textId="4BF81E2D" w:rsidR="005E4458" w:rsidRDefault="005E445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_Toc91154590 \h </w:instrText>
      </w:r>
      <w:r>
        <w:fldChar w:fldCharType="separate"/>
      </w:r>
      <w:r>
        <w:t>688</w:t>
      </w:r>
      <w:r>
        <w:fldChar w:fldCharType="end"/>
      </w:r>
    </w:p>
    <w:p w14:paraId="7D714B31" w14:textId="228ADC34" w:rsidR="005E4458" w:rsidRDefault="005E4458">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_Toc91154591 \h </w:instrText>
      </w:r>
      <w:r>
        <w:fldChar w:fldCharType="separate"/>
      </w:r>
      <w:r>
        <w:t>689</w:t>
      </w:r>
      <w:r>
        <w:fldChar w:fldCharType="end"/>
      </w:r>
    </w:p>
    <w:p w14:paraId="7E5E8697" w14:textId="4E801BD8" w:rsidR="005E4458" w:rsidRDefault="005E4458">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BMCA procedure</w:t>
      </w:r>
      <w:r>
        <w:tab/>
      </w:r>
      <w:r>
        <w:fldChar w:fldCharType="begin" w:fldLock="1"/>
      </w:r>
      <w:r>
        <w:instrText xml:space="preserve"> PAGEREF _Toc91154592 \h </w:instrText>
      </w:r>
      <w:r>
        <w:fldChar w:fldCharType="separate"/>
      </w:r>
      <w:r>
        <w:t>691</w:t>
      </w:r>
      <w:r>
        <w:fldChar w:fldCharType="end"/>
      </w:r>
    </w:p>
    <w:p w14:paraId="0B5E4F5C" w14:textId="7CFB29A4" w:rsidR="005E4458" w:rsidRDefault="005E4458">
      <w:pPr>
        <w:pStyle w:val="TOC8"/>
        <w:rPr>
          <w:rFonts w:asciiTheme="minorHAnsi" w:eastAsiaTheme="minorEastAsia" w:hAnsiTheme="minorHAnsi" w:cstheme="minorBidi"/>
          <w:b w:val="0"/>
          <w:szCs w:val="22"/>
          <w:lang w:eastAsia="en-GB"/>
        </w:rPr>
      </w:pPr>
      <w:r>
        <w:t>Annex G (normative): Support of GERAN/UTRAN access by SMF+PGW-C</w:t>
      </w:r>
      <w:r>
        <w:tab/>
      </w:r>
      <w:r>
        <w:fldChar w:fldCharType="begin" w:fldLock="1"/>
      </w:r>
      <w:r>
        <w:instrText xml:space="preserve"> PAGEREF _Toc91154593 \h </w:instrText>
      </w:r>
      <w:r>
        <w:fldChar w:fldCharType="separate"/>
      </w:r>
      <w:r>
        <w:t>693</w:t>
      </w:r>
      <w:r>
        <w:fldChar w:fldCharType="end"/>
      </w:r>
    </w:p>
    <w:p w14:paraId="3C1743AE" w14:textId="2C00FC67" w:rsidR="005E4458" w:rsidRDefault="005E4458">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_Toc91154594 \h </w:instrText>
      </w:r>
      <w:r>
        <w:fldChar w:fldCharType="separate"/>
      </w:r>
      <w:r>
        <w:t>695</w:t>
      </w:r>
      <w:r>
        <w:fldChar w:fldCharType="end"/>
      </w:r>
    </w:p>
    <w:p w14:paraId="5DFF482E" w14:textId="638C3A15"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1" w:name="_Toc20203917"/>
      <w:bookmarkStart w:id="12" w:name="_Toc27894602"/>
      <w:bookmarkStart w:id="13" w:name="_Toc36191669"/>
      <w:bookmarkStart w:id="14" w:name="_Toc45192755"/>
      <w:bookmarkStart w:id="15" w:name="_Toc47592387"/>
      <w:bookmarkStart w:id="16" w:name="_Toc51834468"/>
      <w:bookmarkStart w:id="17" w:name="_Toc91153479"/>
      <w:r w:rsidRPr="00140E21">
        <w:lastRenderedPageBreak/>
        <w:t>Foreword</w:t>
      </w:r>
      <w:bookmarkEnd w:id="11"/>
      <w:bookmarkEnd w:id="12"/>
      <w:bookmarkEnd w:id="13"/>
      <w:bookmarkEnd w:id="14"/>
      <w:bookmarkEnd w:id="15"/>
      <w:bookmarkEnd w:id="16"/>
      <w:bookmarkEnd w:id="1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91153480"/>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Toc20203919"/>
      <w:bookmarkStart w:id="27" w:name="_Toc27894604"/>
      <w:bookmarkStart w:id="28" w:name="_Toc36191671"/>
      <w:bookmarkStart w:id="29" w:name="_Toc45192757"/>
      <w:bookmarkStart w:id="30" w:name="_Toc47592389"/>
      <w:bookmarkStart w:id="31" w:name="_Toc51834470"/>
      <w:bookmarkStart w:id="32" w:name="_Toc91153481"/>
      <w:r w:rsidRPr="00140E21">
        <w:t>2</w:t>
      </w:r>
      <w:r w:rsidRPr="00140E21">
        <w:tab/>
        <w:t>References</w:t>
      </w:r>
      <w:bookmarkEnd w:id="26"/>
      <w:bookmarkEnd w:id="27"/>
      <w:bookmarkEnd w:id="28"/>
      <w:bookmarkEnd w:id="29"/>
      <w:bookmarkEnd w:id="30"/>
      <w:bookmarkEnd w:id="31"/>
      <w:bookmarkEnd w:id="32"/>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3"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4"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5"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6" w:name="_Toc45192758"/>
      <w:bookmarkStart w:id="37"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8"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6FA402FD" w14:textId="77777777" w:rsidR="00776774" w:rsidRPr="00140E21" w:rsidRDefault="00776774" w:rsidP="00776774">
      <w:pPr>
        <w:pStyle w:val="Heading1"/>
      </w:pPr>
      <w:bookmarkStart w:id="39" w:name="_Toc91153482"/>
      <w:r w:rsidRPr="00140E21">
        <w:t>3</w:t>
      </w:r>
      <w:r w:rsidRPr="00140E21">
        <w:tab/>
        <w:t>Definitions, symbols and abbreviations</w:t>
      </w:r>
      <w:bookmarkEnd w:id="33"/>
      <w:bookmarkEnd w:id="34"/>
      <w:bookmarkEnd w:id="35"/>
      <w:bookmarkEnd w:id="36"/>
      <w:bookmarkEnd w:id="37"/>
      <w:bookmarkEnd w:id="38"/>
      <w:bookmarkEnd w:id="39"/>
    </w:p>
    <w:p w14:paraId="0213895E" w14:textId="77777777" w:rsidR="00776774" w:rsidRPr="00140E21" w:rsidRDefault="00776774" w:rsidP="00776774">
      <w:pPr>
        <w:pStyle w:val="Heading2"/>
      </w:pPr>
      <w:bookmarkStart w:id="40" w:name="_Toc20203921"/>
      <w:bookmarkStart w:id="41" w:name="_Toc27894606"/>
      <w:bookmarkStart w:id="42" w:name="_Toc36191673"/>
      <w:bookmarkStart w:id="43" w:name="_Toc45192759"/>
      <w:bookmarkStart w:id="44" w:name="_Toc47592391"/>
      <w:bookmarkStart w:id="45" w:name="_Toc51834472"/>
      <w:bookmarkStart w:id="46" w:name="_Toc91153483"/>
      <w:r w:rsidRPr="00140E21">
        <w:t>3.1</w:t>
      </w:r>
      <w:r w:rsidRPr="00140E21">
        <w:tab/>
        <w:t>Definitions</w:t>
      </w:r>
      <w:bookmarkEnd w:id="40"/>
      <w:bookmarkEnd w:id="41"/>
      <w:bookmarkEnd w:id="42"/>
      <w:bookmarkEnd w:id="43"/>
      <w:bookmarkEnd w:id="44"/>
      <w:bookmarkEnd w:id="45"/>
      <w:bookmarkEnd w:id="4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7" w:name="_Toc20203922"/>
      <w:bookmarkStart w:id="48" w:name="_Toc27894607"/>
      <w:bookmarkStart w:id="49" w:name="_Toc36191674"/>
      <w:bookmarkStart w:id="50" w:name="_Toc45192760"/>
      <w:bookmarkStart w:id="51" w:name="_Toc47592392"/>
      <w:bookmarkStart w:id="52" w:name="_Toc51834473"/>
      <w:bookmarkStart w:id="53" w:name="_Toc91153484"/>
      <w:r w:rsidRPr="00140E21">
        <w:t>3.2</w:t>
      </w:r>
      <w:r w:rsidRPr="00140E21">
        <w:tab/>
        <w:t>Abbreviations</w:t>
      </w:r>
      <w:bookmarkEnd w:id="47"/>
      <w:bookmarkEnd w:id="48"/>
      <w:bookmarkEnd w:id="49"/>
      <w:bookmarkEnd w:id="50"/>
      <w:bookmarkEnd w:id="51"/>
      <w:bookmarkEnd w:id="52"/>
      <w:bookmarkEnd w:id="53"/>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4" w:name="_Toc20203923"/>
      <w:bookmarkStart w:id="55" w:name="_Toc27894608"/>
      <w:bookmarkStart w:id="56" w:name="_Toc36191675"/>
      <w:bookmarkStart w:id="57" w:name="_Toc45192761"/>
      <w:bookmarkStart w:id="58" w:name="_Toc47592393"/>
      <w:bookmarkStart w:id="59" w:name="_Toc51834474"/>
      <w:bookmarkStart w:id="60" w:name="_Hlk500254404"/>
      <w:bookmarkStart w:id="61" w:name="_Toc91153485"/>
      <w:r w:rsidRPr="00140E21">
        <w:t>4</w:t>
      </w:r>
      <w:r w:rsidRPr="00140E21">
        <w:tab/>
        <w:t>System procedures</w:t>
      </w:r>
      <w:bookmarkEnd w:id="54"/>
      <w:bookmarkEnd w:id="55"/>
      <w:bookmarkEnd w:id="56"/>
      <w:bookmarkEnd w:id="57"/>
      <w:bookmarkEnd w:id="58"/>
      <w:bookmarkEnd w:id="59"/>
      <w:bookmarkEnd w:id="61"/>
    </w:p>
    <w:p w14:paraId="73DD8D6C" w14:textId="77777777" w:rsidR="00776774" w:rsidRPr="00140E21" w:rsidRDefault="00776774" w:rsidP="00776774">
      <w:pPr>
        <w:pStyle w:val="Heading2"/>
      </w:pPr>
      <w:bookmarkStart w:id="62" w:name="_Toc20203924"/>
      <w:bookmarkStart w:id="63" w:name="_Toc27894609"/>
      <w:bookmarkStart w:id="64" w:name="_Toc36191676"/>
      <w:bookmarkStart w:id="65" w:name="_Toc45192762"/>
      <w:bookmarkStart w:id="66" w:name="_Toc47592394"/>
      <w:bookmarkStart w:id="67" w:name="_Toc51834475"/>
      <w:bookmarkStart w:id="68" w:name="_Toc91153486"/>
      <w:r w:rsidRPr="00140E21">
        <w:t>4.1</w:t>
      </w:r>
      <w:r w:rsidRPr="00140E21">
        <w:tab/>
        <w:t>General</w:t>
      </w:r>
      <w:bookmarkEnd w:id="62"/>
      <w:bookmarkEnd w:id="63"/>
      <w:bookmarkEnd w:id="64"/>
      <w:bookmarkEnd w:id="65"/>
      <w:bookmarkEnd w:id="66"/>
      <w:bookmarkEnd w:id="67"/>
      <w:bookmarkEnd w:id="68"/>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9" w:name="_Toc20203925"/>
      <w:bookmarkStart w:id="70" w:name="_Toc27894610"/>
      <w:bookmarkStart w:id="71" w:name="_Toc36191677"/>
      <w:bookmarkStart w:id="72" w:name="_Toc45192763"/>
      <w:bookmarkStart w:id="73" w:name="_Toc47592395"/>
      <w:bookmarkStart w:id="74" w:name="_Toc51834476"/>
      <w:bookmarkStart w:id="75" w:name="_Toc91153487"/>
      <w:r w:rsidRPr="00140E21">
        <w:t>4.2</w:t>
      </w:r>
      <w:r w:rsidRPr="00140E21">
        <w:tab/>
        <w:t>Connection, Registration and Mobility Management procedures</w:t>
      </w:r>
      <w:bookmarkEnd w:id="69"/>
      <w:bookmarkEnd w:id="70"/>
      <w:bookmarkEnd w:id="71"/>
      <w:bookmarkEnd w:id="72"/>
      <w:bookmarkEnd w:id="73"/>
      <w:bookmarkEnd w:id="74"/>
      <w:bookmarkEnd w:id="75"/>
    </w:p>
    <w:p w14:paraId="4F2A72D5" w14:textId="77777777" w:rsidR="00776774" w:rsidRPr="00140E21" w:rsidRDefault="00776774" w:rsidP="00776774">
      <w:pPr>
        <w:pStyle w:val="Heading3"/>
      </w:pPr>
      <w:bookmarkStart w:id="76" w:name="_Toc20203926"/>
      <w:bookmarkStart w:id="77" w:name="_Toc27894611"/>
      <w:bookmarkStart w:id="78" w:name="_Toc36191678"/>
      <w:bookmarkStart w:id="79" w:name="_Toc45192764"/>
      <w:bookmarkStart w:id="80" w:name="_Toc47592396"/>
      <w:bookmarkStart w:id="81" w:name="_Toc51834477"/>
      <w:bookmarkStart w:id="82" w:name="_Toc91153488"/>
      <w:r w:rsidRPr="00140E21">
        <w:t>4.2.1</w:t>
      </w:r>
      <w:r w:rsidRPr="00140E21">
        <w:tab/>
        <w:t>General</w:t>
      </w:r>
      <w:bookmarkEnd w:id="76"/>
      <w:bookmarkEnd w:id="77"/>
      <w:bookmarkEnd w:id="78"/>
      <w:bookmarkEnd w:id="79"/>
      <w:bookmarkEnd w:id="80"/>
      <w:bookmarkEnd w:id="81"/>
      <w:bookmarkEnd w:id="82"/>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3" w:name="_Toc20203927"/>
      <w:bookmarkStart w:id="84" w:name="_Toc27894612"/>
      <w:bookmarkStart w:id="85" w:name="_Toc36191679"/>
      <w:bookmarkStart w:id="86" w:name="_Toc45192765"/>
      <w:bookmarkStart w:id="87" w:name="_Toc47592397"/>
      <w:bookmarkStart w:id="88" w:name="_Toc51834478"/>
      <w:bookmarkStart w:id="89" w:name="_Toc91153489"/>
      <w:r w:rsidRPr="00140E21">
        <w:t>4.2.2</w:t>
      </w:r>
      <w:r w:rsidRPr="00140E21">
        <w:tab/>
        <w:t>Registration Management procedures</w:t>
      </w:r>
      <w:bookmarkEnd w:id="83"/>
      <w:bookmarkEnd w:id="84"/>
      <w:bookmarkEnd w:id="85"/>
      <w:bookmarkEnd w:id="86"/>
      <w:bookmarkEnd w:id="87"/>
      <w:bookmarkEnd w:id="88"/>
      <w:bookmarkEnd w:id="89"/>
    </w:p>
    <w:p w14:paraId="3CDB5998" w14:textId="77777777" w:rsidR="00776774" w:rsidRPr="00140E21" w:rsidRDefault="00776774" w:rsidP="00776774">
      <w:pPr>
        <w:pStyle w:val="Heading4"/>
      </w:pPr>
      <w:bookmarkStart w:id="90" w:name="_Toc20203928"/>
      <w:bookmarkStart w:id="91" w:name="_Toc27894613"/>
      <w:bookmarkStart w:id="92" w:name="_Toc36191680"/>
      <w:bookmarkStart w:id="93" w:name="_Toc45192766"/>
      <w:bookmarkStart w:id="94" w:name="_Toc47592398"/>
      <w:bookmarkStart w:id="95" w:name="_Toc51834479"/>
      <w:bookmarkStart w:id="96" w:name="_Toc91153490"/>
      <w:r w:rsidRPr="00140E21">
        <w:t>4.2.2.1</w:t>
      </w:r>
      <w:r w:rsidRPr="00140E21">
        <w:tab/>
        <w:t>General</w:t>
      </w:r>
      <w:bookmarkEnd w:id="90"/>
      <w:bookmarkEnd w:id="91"/>
      <w:bookmarkEnd w:id="92"/>
      <w:bookmarkEnd w:id="93"/>
      <w:bookmarkEnd w:id="94"/>
      <w:bookmarkEnd w:id="95"/>
      <w:bookmarkEnd w:id="96"/>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7" w:name="_Toc20203929"/>
      <w:bookmarkStart w:id="98" w:name="_Toc27894614"/>
      <w:bookmarkStart w:id="99" w:name="_Toc36191681"/>
      <w:bookmarkStart w:id="100" w:name="_Toc45192767"/>
      <w:bookmarkStart w:id="101" w:name="_Toc47592399"/>
      <w:bookmarkStart w:id="102" w:name="_Toc51834480"/>
      <w:bookmarkStart w:id="103" w:name="_Toc91153491"/>
      <w:r w:rsidRPr="00140E21">
        <w:t>4.2.2.2</w:t>
      </w:r>
      <w:r w:rsidRPr="00140E21">
        <w:tab/>
        <w:t>Registration procedures</w:t>
      </w:r>
      <w:bookmarkEnd w:id="97"/>
      <w:bookmarkEnd w:id="98"/>
      <w:bookmarkEnd w:id="99"/>
      <w:bookmarkEnd w:id="100"/>
      <w:bookmarkEnd w:id="101"/>
      <w:bookmarkEnd w:id="102"/>
      <w:bookmarkEnd w:id="103"/>
    </w:p>
    <w:p w14:paraId="16149D59" w14:textId="77777777" w:rsidR="00776774" w:rsidRPr="00140E21" w:rsidRDefault="00776774" w:rsidP="00776774">
      <w:pPr>
        <w:pStyle w:val="Heading5"/>
      </w:pPr>
      <w:bookmarkStart w:id="104" w:name="_Toc20203930"/>
      <w:bookmarkStart w:id="105" w:name="_Toc27894615"/>
      <w:bookmarkStart w:id="106" w:name="_Toc36191682"/>
      <w:bookmarkStart w:id="107" w:name="_Toc45192768"/>
      <w:bookmarkStart w:id="108" w:name="_Toc47592400"/>
      <w:bookmarkStart w:id="109" w:name="_Toc51834481"/>
      <w:bookmarkStart w:id="110" w:name="_Toc91153492"/>
      <w:r w:rsidRPr="00140E21">
        <w:t>4.2.2.2.1</w:t>
      </w:r>
      <w:r w:rsidRPr="00140E21">
        <w:tab/>
        <w:t>General</w:t>
      </w:r>
      <w:bookmarkEnd w:id="104"/>
      <w:bookmarkEnd w:id="105"/>
      <w:bookmarkEnd w:id="106"/>
      <w:bookmarkEnd w:id="107"/>
      <w:bookmarkEnd w:id="108"/>
      <w:bookmarkEnd w:id="109"/>
      <w:bookmarkEnd w:id="110"/>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lastRenderedPageBreak/>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71CCCA1A" w:rsidR="000547D2" w:rsidRDefault="000547D2" w:rsidP="002217D3">
      <w:pPr>
        <w:pStyle w:val="B1"/>
      </w:pPr>
      <w:r>
        <w:t>-</w:t>
      </w:r>
      <w:r>
        <w:tab/>
        <w:t>Disaster Roaming Registration, as specified in clause 5.40 of TS 23.501 [2]; or</w:t>
      </w:r>
    </w:p>
    <w:p w14:paraId="27F6049C" w14:textId="0B93B8B2"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lastRenderedPageBreak/>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11" w:name="_Toc20203931"/>
      <w:bookmarkStart w:id="112" w:name="_Toc27894616"/>
      <w:bookmarkStart w:id="113" w:name="_Toc36191683"/>
      <w:bookmarkStart w:id="114" w:name="_Toc45192769"/>
      <w:bookmarkStart w:id="115" w:name="_Toc47592401"/>
      <w:bookmarkStart w:id="116" w:name="_Toc51834482"/>
      <w:bookmarkStart w:id="117" w:name="_Toc91153493"/>
      <w:r w:rsidRPr="00140E21">
        <w:lastRenderedPageBreak/>
        <w:t>4.2.2.2.2</w:t>
      </w:r>
      <w:r w:rsidRPr="00140E21">
        <w:tab/>
        <w:t>General Registration</w:t>
      </w:r>
      <w:bookmarkEnd w:id="111"/>
      <w:bookmarkEnd w:id="112"/>
      <w:bookmarkEnd w:id="113"/>
      <w:bookmarkEnd w:id="114"/>
      <w:bookmarkEnd w:id="115"/>
      <w:bookmarkEnd w:id="116"/>
      <w:bookmarkEnd w:id="117"/>
    </w:p>
    <w:p w14:paraId="38638758" w14:textId="3DF94C38" w:rsidR="00A238E8" w:rsidRDefault="00A238E8" w:rsidP="00A238E8">
      <w:pPr>
        <w:pStyle w:val="TH"/>
      </w:pPr>
      <w:r>
        <w:object w:dxaOrig="7906" w:dyaOrig="14318" w14:anchorId="7B02E04B">
          <v:shape id="_x0000_i1027" type="#_x0000_t75" style="width:394.45pt;height:713.1pt" o:ole="">
            <v:imagedata r:id="rId12" o:title=""/>
          </v:shape>
          <o:OLEObject Type="Embed" ProgID="Word.Picture.8" ShapeID="_x0000_i1027" DrawAspect="Content" ObjectID="_1701769427" r:id="rId13"/>
        </w:object>
      </w:r>
    </w:p>
    <w:p w14:paraId="5E23862C" w14:textId="78DC5790" w:rsidR="00776774" w:rsidRPr="00140E21" w:rsidRDefault="00776774" w:rsidP="00776774">
      <w:pPr>
        <w:pStyle w:val="TF"/>
      </w:pPr>
      <w:r w:rsidRPr="00140E21">
        <w:lastRenderedPageBreak/>
        <w:t>Figure 4.2.2.2.2-1: Registration procedure</w:t>
      </w:r>
    </w:p>
    <w:p w14:paraId="13DF34E2" w14:textId="140687A8"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3B5407">
        <w:t>, [NSSRG handling support indication]</w:t>
      </w:r>
      <w:r w:rsidR="000547D2">
        <w:t>, [PLMN with Disaster Condition]</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4A98AE5F"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or a Disaster Roaming Registration</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21B59CA0" w:rsidR="00BB36AD" w:rsidRDefault="00BB36AD" w:rsidP="00776774">
      <w:pPr>
        <w:pStyle w:val="B1"/>
      </w:pPr>
      <w:r>
        <w:tab/>
        <w:t>If the UE is registering with an SNPN,</w:t>
      </w:r>
      <w:r>
        <w:tab/>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53CC8A77" w14:textId="2462C910" w:rsidR="00B662F8" w:rsidRDefault="00B662F8" w:rsidP="005E4458">
      <w:pPr>
        <w:pStyle w:val="EditorsNote"/>
      </w:pPr>
      <w:r>
        <w:t>Editor's note:</w:t>
      </w:r>
      <w:r>
        <w:tab/>
        <w:t>The option to support UE paging probability information with Paging Early Indication is subject to RAN WG2 agreement.</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lastRenderedPageBreak/>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14B14B64" w:rsidR="00B948AA" w:rsidRPr="00140E21" w:rsidRDefault="00B948AA" w:rsidP="00B948AA">
      <w:pPr>
        <w:pStyle w:val="NO"/>
      </w:pPr>
      <w:r w:rsidRPr="00140E21">
        <w:t>NOTE </w:t>
      </w:r>
      <w:r>
        <w:t>4:</w:t>
      </w:r>
      <w:r>
        <w:tab/>
        <w:t>With NR satellite access, the last visited TAI can indicate any TAI supported in a radio cell for the RPLMN or equivalent to the RPLMN for the previous UE access that is part of the UE Registration Area.</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32126DE"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77777777"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following cases:</w:t>
      </w:r>
    </w:p>
    <w:p w14:paraId="4A71E903" w14:textId="0809350A" w:rsidR="009109AC" w:rsidRDefault="009109AC" w:rsidP="005E4458">
      <w:pPr>
        <w:pStyle w:val="B2"/>
        <w:rPr>
          <w:lang w:eastAsia="zh-CN"/>
        </w:rPr>
      </w:pPr>
      <w:r>
        <w:rPr>
          <w:lang w:eastAsia="zh-CN"/>
        </w:rPr>
        <w:t>-</w:t>
      </w:r>
      <w:r>
        <w:rPr>
          <w:lang w:eastAsia="zh-CN"/>
        </w:rPr>
        <w:tab/>
      </w:r>
      <w:r w:rsidR="000547D2">
        <w:rPr>
          <w:lang w:eastAsia="zh-CN"/>
        </w:rPr>
        <w:t>if UE does not have valid 5G-GUTI indicating the PLMN with Disaster Condition and the PLMN with Disaster Condition is not the HPLMN of the UE</w:t>
      </w:r>
      <w:r>
        <w:rPr>
          <w:lang w:eastAsia="zh-CN"/>
        </w:rPr>
        <w:t>;</w:t>
      </w:r>
      <w:r w:rsidR="000547D2">
        <w:rPr>
          <w:lang w:eastAsia="zh-CN"/>
        </w:rPr>
        <w:t xml:space="preserve"> or</w:t>
      </w:r>
    </w:p>
    <w:p w14:paraId="7EFCD998" w14:textId="09503581" w:rsidR="000547D2" w:rsidRDefault="009109AC" w:rsidP="005E4458">
      <w:pPr>
        <w:pStyle w:val="B2"/>
        <w:rPr>
          <w:lang w:eastAsia="zh-CN"/>
        </w:rPr>
      </w:pPr>
      <w:r>
        <w:rPr>
          <w:lang w:eastAsia="zh-CN"/>
        </w:rPr>
        <w:t>-</w:t>
      </w:r>
      <w:r>
        <w:rPr>
          <w:lang w:eastAsia="zh-CN"/>
        </w:rPr>
        <w:tab/>
        <w:t xml:space="preserve">if </w:t>
      </w:r>
      <w:r w:rsidR="000547D2">
        <w:rPr>
          <w:lang w:eastAsia="zh-CN"/>
        </w:rPr>
        <w:t>the PLMN with Disaster Condition is the HPLMN of the UE but the UE does not provide its SUCI</w:t>
      </w:r>
      <w:r>
        <w:rPr>
          <w:lang w:eastAsia="zh-CN"/>
        </w:rPr>
        <w:t xml:space="preserve"> because the UE has valid 5G-GUTI provided by other PLMN than the HPLMN</w:t>
      </w:r>
      <w:r w:rsidR="000547D2">
        <w:rPr>
          <w:lang w:eastAsia="zh-CN"/>
        </w:rPr>
        <w:t>.</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lastRenderedPageBreak/>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72B62AE0" w14:textId="0A213E18" w:rsidR="005D29D7" w:rsidRDefault="005D29D7" w:rsidP="00776774">
      <w:pPr>
        <w:pStyle w:val="B1"/>
        <w:rPr>
          <w:lang w:eastAsia="zh-CN"/>
        </w:rPr>
      </w:pPr>
      <w:r>
        <w:rPr>
          <w:lang w:eastAsia="zh-CN"/>
        </w:rPr>
        <w:tab/>
        <w:t>For NR satellite access,</w:t>
      </w:r>
      <w:r w:rsidR="009109AC">
        <w:rPr>
          <w:lang w:eastAsia="zh-CN"/>
        </w:rPr>
        <w:t xml:space="preserve"> the AMF may verify the UE location as described in clause 5.4.11.4 of TS 23.501 [2]</w:t>
      </w:r>
      <w:r>
        <w:rPr>
          <w:lang w:eastAsia="zh-CN"/>
        </w:rPr>
        <w:t>.</w:t>
      </w:r>
    </w:p>
    <w:p w14:paraId="364BA08C" w14:textId="03C47F18" w:rsidR="005D29D7" w:rsidRDefault="005D29D7" w:rsidP="00776774">
      <w:pPr>
        <w:pStyle w:val="B1"/>
        <w:rPr>
          <w:lang w:eastAsia="zh-CN"/>
        </w:rPr>
      </w:pPr>
      <w:r>
        <w:rPr>
          <w:lang w:eastAsia="zh-CN"/>
        </w:rPr>
        <w:tab/>
      </w:r>
      <w:r w:rsidR="009109AC">
        <w:rPr>
          <w:lang w:eastAsia="zh-CN"/>
        </w:rPr>
        <w:t xml:space="preserve">If the UE receives a </w:t>
      </w:r>
      <w:r>
        <w:rPr>
          <w:lang w:eastAsia="zh-CN"/>
        </w:rPr>
        <w:t xml:space="preserve">Registration Reject with the country in which the UE is located, the UE shall attempt to register to a PLMN that is allowed to operate </w:t>
      </w:r>
      <w:r w:rsidR="009109AC">
        <w:rPr>
          <w:lang w:eastAsia="zh-CN"/>
        </w:rPr>
        <w:t xml:space="preserve">in the country for </w:t>
      </w:r>
      <w:r>
        <w:rPr>
          <w:lang w:eastAsia="zh-CN"/>
        </w:rPr>
        <w:t>the UE location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w:t>
      </w:r>
      <w:r w:rsidRPr="00140E21">
        <w:rPr>
          <w:lang w:eastAsia="zh-CN"/>
        </w:rPr>
        <w:lastRenderedPageBreak/>
        <w:t>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lastRenderedPageBreak/>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187B8082"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D369759" w14:textId="28F74A95" w:rsidR="000547D2" w:rsidRDefault="000547D2" w:rsidP="006E7760">
      <w:pPr>
        <w:pStyle w:val="EditorsNote"/>
      </w:pPr>
      <w:r>
        <w:t>Editor's note:</w:t>
      </w:r>
      <w:r>
        <w:tab/>
        <w:t>It is FFS how the AUSF executes authentication of the UE, in the case of Disaster Roaming Registration.</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w:t>
      </w:r>
      <w:r w:rsidR="007F7E17">
        <w:lastRenderedPageBreak/>
        <w:t xml:space="preserve">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8" w:name="_Hlk500416768"/>
      <w:r w:rsidRPr="00140E21">
        <w:rPr>
          <w:lang w:eastAsia="zh-CN"/>
        </w:rPr>
        <w:t>EquipmentIdentityCheck</w:t>
      </w:r>
      <w:bookmarkEnd w:id="118"/>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66318DF6" w:rsidR="00776774" w:rsidRPr="00140E21" w:rsidRDefault="00776774" w:rsidP="00776774">
      <w:pPr>
        <w:pStyle w:val="B1"/>
      </w:pPr>
      <w:r w:rsidRPr="00140E21">
        <w:lastRenderedPageBreak/>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51659C25" w14:textId="3BB278E2" w:rsidR="000547D2" w:rsidRDefault="000547D2" w:rsidP="006E7760">
      <w:pPr>
        <w:pStyle w:val="EditorsNote"/>
      </w:pPr>
      <w:r>
        <w:t>Editor's note:</w:t>
      </w:r>
      <w:r>
        <w:tab/>
        <w:t>It is FFS how the UDM provides applicable subscription data for Disaster Roaming service to the AMF, in the case of Disaster Roaming Registration.</w:t>
      </w:r>
    </w:p>
    <w:p w14:paraId="3022993B" w14:textId="2666D0D1"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lastRenderedPageBreak/>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lastRenderedPageBreak/>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lastRenderedPageBreak/>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48039896"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 xml:space="preserve">25]. In such case, the AMF then shall trigger at step 25 the Network Slice-Specific Authentication </w:t>
      </w:r>
      <w:r>
        <w:lastRenderedPageBreak/>
        <w:t>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6B7B2413"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4750D72"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or "Disaster Roaming Registration"</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 xml:space="preserve">in the received PDU Session status. If the AMF invokes the </w:t>
      </w:r>
      <w:r w:rsidRPr="00140E21">
        <w:lastRenderedPageBreak/>
        <w:t>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74AB5B90" w:rsidR="003B5407" w:rsidRDefault="003B5407" w:rsidP="00776774">
      <w:pPr>
        <w:pStyle w:val="B1"/>
      </w:pPr>
      <w:r>
        <w:tab/>
        <w:t>If the UE has indicated its support of the subscription-based restrictions to simultaneous registration of network slices feature, the AMF includes, if available, the NSSRG Information, defined in clause 5.15.12 of TS 23.501 [2].</w:t>
      </w:r>
    </w:p>
    <w:p w14:paraId="6FF13332" w14:textId="605FC55E" w:rsidR="003B5407" w:rsidRDefault="003B5407" w:rsidP="00776774">
      <w:pPr>
        <w:pStyle w:val="B1"/>
      </w:pPr>
      <w:r>
        <w:tab/>
        <w:t>If the UE has not indicated its support of the subscription-based restrictions to simultaneous registration of network slices feature, and the subscription information for the UE includes SRG information, and the AMF is providing the Configured NSSAI to the UE, the Configured NSSAI shall include the S-NSSAIs according to clause 5.15.12 of TS 23.501 [2].</w:t>
      </w:r>
    </w:p>
    <w:p w14:paraId="5E8BEFE4" w14:textId="213E5936"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w:t>
      </w:r>
      <w:r w:rsidRPr="00140E21">
        <w:lastRenderedPageBreak/>
        <w:t xml:space="preserve">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19" w:name="_Hlk529447329"/>
      <w:r w:rsidRPr="00140E21">
        <w:t xml:space="preserve">Access Identity 2 </w:t>
      </w:r>
      <w:bookmarkEnd w:id="119"/>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3A70EEF4" w:rsidR="00776774" w:rsidRPr="00140E21" w:rsidRDefault="00776774" w:rsidP="00776774">
      <w:pPr>
        <w:pStyle w:val="B1"/>
        <w:rPr>
          <w:lang w:eastAsia="zh-CN"/>
        </w:rPr>
      </w:pPr>
      <w:r w:rsidRPr="00140E21">
        <w:rPr>
          <w:lang w:eastAsia="zh-CN"/>
        </w:rPr>
        <w:lastRenderedPageBreak/>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2376EC83" w:rsidR="00B30203" w:rsidRDefault="00B30203" w:rsidP="00776774">
      <w:pPr>
        <w:pStyle w:val="B1"/>
        <w:rPr>
          <w:lang w:eastAsia="zh-CN"/>
        </w:rPr>
      </w:pPr>
      <w:r>
        <w:rPr>
          <w:lang w:eastAsia="zh-CN"/>
        </w:rPr>
        <w:tab/>
        <w:t>For a network that supports Disaster Roaming service, the AMF may include the "list of PLMN(s) to be used in Disaster Condition", Disaster Roaming wait range information and Disaster Return wait range information as specified in TS 23.501 [2].</w:t>
      </w:r>
    </w:p>
    <w:p w14:paraId="7C887DFF" w14:textId="5A93919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4E100462"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lastRenderedPageBreak/>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5476F13F"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5E119D"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0" w:name="_Toc20203932"/>
      <w:bookmarkStart w:id="121" w:name="_Toc27894617"/>
      <w:bookmarkStart w:id="122" w:name="_Toc36191684"/>
      <w:bookmarkStart w:id="123" w:name="_Toc45192770"/>
      <w:bookmarkStart w:id="124" w:name="_Toc47592402"/>
      <w:bookmarkStart w:id="125" w:name="_Toc51834483"/>
      <w:bookmarkStart w:id="126" w:name="_Toc91153494"/>
      <w:r w:rsidRPr="00140E21">
        <w:t>4.2.2.2.3</w:t>
      </w:r>
      <w:r w:rsidRPr="00140E21">
        <w:tab/>
        <w:t>Registration with AMF re-allocation</w:t>
      </w:r>
      <w:bookmarkEnd w:id="120"/>
      <w:bookmarkEnd w:id="121"/>
      <w:bookmarkEnd w:id="122"/>
      <w:bookmarkEnd w:id="123"/>
      <w:bookmarkEnd w:id="124"/>
      <w:bookmarkEnd w:id="125"/>
      <w:bookmarkEnd w:id="126"/>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7" w:name="_MON_1646640506"/>
    <w:bookmarkEnd w:id="127"/>
    <w:p w14:paraId="66C494A8" w14:textId="77777777" w:rsidR="00776774" w:rsidRDefault="00776774" w:rsidP="00776774">
      <w:pPr>
        <w:pStyle w:val="TH"/>
      </w:pPr>
      <w:r>
        <w:object w:dxaOrig="9607" w:dyaOrig="11371" w14:anchorId="1CB48A5B">
          <v:shape id="_x0000_i1028" type="#_x0000_t75" style="width:479.6pt;height:568.5pt" o:ole="">
            <v:imagedata r:id="rId14" o:title=""/>
          </v:shape>
          <o:OLEObject Type="Embed" ProgID="Word.Picture.8" ShapeID="_x0000_i1028" DrawAspect="Content" ObjectID="_1701769428" r:id="rId15"/>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016963B7" w14:textId="3097C817" w:rsidR="000547D2" w:rsidRDefault="000547D2" w:rsidP="006E7760">
      <w:pPr>
        <w:pStyle w:val="EditorsNote"/>
      </w:pPr>
      <w:r>
        <w:t>Editor's note:</w:t>
      </w:r>
      <w:r>
        <w:tab/>
        <w:t>It is FFS how the UDM provides applicable slice selection subscription data for Disaster Roaming service to the AMF, in the case of Disaster Roaming Registration.</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469BAF5"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 and 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61719D0"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 xml:space="preserve">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t>
      </w:r>
      <w:r w:rsidRPr="00140E21">
        <w:rPr>
          <w:lang w:eastAsia="ko-KR"/>
        </w:rPr>
        <w:lastRenderedPageBreak/>
        <w:t>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1DFA94A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617BB0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8" w:name="_Toc20203933"/>
      <w:bookmarkStart w:id="129" w:name="_Toc27894618"/>
      <w:bookmarkStart w:id="130" w:name="_Toc36191685"/>
      <w:bookmarkStart w:id="131" w:name="_Toc45192771"/>
      <w:bookmarkStart w:id="132" w:name="_Toc47592403"/>
      <w:bookmarkStart w:id="133" w:name="_Toc51834484"/>
      <w:bookmarkStart w:id="134" w:name="_Toc91153495"/>
      <w:r>
        <w:t>4.2.2.2.4</w:t>
      </w:r>
      <w:r>
        <w:tab/>
        <w:t>Registration with Onboarding SNPN</w:t>
      </w:r>
      <w:bookmarkEnd w:id="134"/>
    </w:p>
    <w:p w14:paraId="2C9F2BF6" w14:textId="77777777" w:rsidR="008A3270" w:rsidRDefault="008A3270" w:rsidP="008A3270">
      <w:r>
        <w:t>This clause specifies how a UE can register to an ON-SNPN for provisioning the UE with SO-SNPN credentials and other information to enable SNPN access as defined in clause 5.30.2.10 of TS 23.501 [2].</w:t>
      </w:r>
    </w:p>
    <w:p w14:paraId="1EB2F982" w14:textId="71E69FFC"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covering two cases, i.e. when DCS hosting AAA server and when DCS hosting AUSF/UDM, as shown in Figure 4.2.2.2.4-1</w:t>
      </w:r>
      <w:r>
        <w:t>.</w:t>
      </w:r>
    </w:p>
    <w:p w14:paraId="172BDFB6" w14:textId="439244BA" w:rsidR="00EE4720" w:rsidRDefault="00EE4720" w:rsidP="005E4458">
      <w:pPr>
        <w:pStyle w:val="TH"/>
      </w:pPr>
      <w:r>
        <w:object w:dxaOrig="27901" w:dyaOrig="15877" w14:anchorId="04FB9BBD">
          <v:shape id="_x0000_i1030" type="#_x0000_t75" style="width:480.2pt;height:304.3pt" o:ole="">
            <v:imagedata r:id="rId16" o:title=""/>
          </v:shape>
          <o:OLEObject Type="Embed" ProgID="Visio.Drawing.15" ShapeID="_x0000_i1030" DrawAspect="Content" ObjectID="_1701769429" r:id="rId17"/>
        </w:object>
      </w:r>
    </w:p>
    <w:p w14:paraId="418DD62F" w14:textId="67D95201" w:rsidR="000547D2" w:rsidRDefault="000547D2" w:rsidP="000547D2">
      <w:pPr>
        <w:pStyle w:val="TF"/>
      </w:pPr>
      <w:r>
        <w:t>Figure 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w:t>
      </w:r>
      <w:r>
        <w:lastRenderedPageBreak/>
        <w:t>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4FC7393F" w:rsidR="008A3270" w:rsidRDefault="00EE4720" w:rsidP="008A3270">
      <w:pPr>
        <w:pStyle w:val="B1"/>
      </w:pPr>
      <w:r>
        <w:tab/>
        <w:t xml:space="preserve">For DCS hosting AAA server as shown in step 9-1, based on local configuration (e.g. using the realm part of the Onboarding SUCI), the </w:t>
      </w:r>
      <w:r w:rsidR="000547D2">
        <w:t>AUSF sends the SUCI</w:t>
      </w:r>
      <w:r w:rsidR="009109AC">
        <w:t xml:space="preserve"> used for onboarding</w:t>
      </w:r>
      <w:r w:rsidR="000547D2">
        <w:t xml:space="preserve"> received from the UE towards the DCS</w:t>
      </w:r>
      <w:r>
        <w:t xml:space="preserve"> via the NSSAAF</w:t>
      </w:r>
      <w:r w:rsidR="000547D2">
        <w:t>, which authenticates the UE based on received data from AUSF. During authentication procedure DCS may provide PVS FQDN or PVS IP address for the UE to the AUSF. AUSF provides PVS FQDN or PVS IP address to the AMF.</w:t>
      </w:r>
    </w:p>
    <w:p w14:paraId="10B3424F" w14:textId="5E3F7E9B" w:rsidR="00EE4720" w:rsidRDefault="00EE4720" w:rsidP="008A3270">
      <w:pPr>
        <w:pStyle w:val="B1"/>
      </w:pPr>
      <w:r>
        <w:tab/>
        <w:t>For DCS hosting AUSF/UDM as shown in step 9-2, the AUSF in DCS domain performs UDM selection. The AMF sends the Onboarding SUCI and Default UE credentials received from the UE towards the AUSF in DCS domain, which authenticates the UE based on received data from AMF. During authentication procedure, DCS may provide PVS FQDN or PVS IP address for the UE to the AUSF. AUSF provides PVS FQDN or PVS IP address to the AMF.</w:t>
      </w:r>
    </w:p>
    <w:p w14:paraId="18F08588" w14:textId="621FD377"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 UE default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5" w:name="_Toc91153496"/>
      <w:r w:rsidRPr="00140E21">
        <w:t>4.2.2.3</w:t>
      </w:r>
      <w:r w:rsidRPr="00140E21">
        <w:tab/>
        <w:t>Deregistration procedures</w:t>
      </w:r>
      <w:bookmarkEnd w:id="128"/>
      <w:bookmarkEnd w:id="129"/>
      <w:bookmarkEnd w:id="130"/>
      <w:bookmarkEnd w:id="131"/>
      <w:bookmarkEnd w:id="132"/>
      <w:bookmarkEnd w:id="133"/>
      <w:bookmarkEnd w:id="135"/>
    </w:p>
    <w:p w14:paraId="2F17E20A" w14:textId="77777777" w:rsidR="00776774" w:rsidRPr="00140E21" w:rsidRDefault="00776774" w:rsidP="00776774">
      <w:pPr>
        <w:pStyle w:val="Heading5"/>
      </w:pPr>
      <w:bookmarkStart w:id="136" w:name="_Toc20203934"/>
      <w:bookmarkStart w:id="137" w:name="_Toc27894619"/>
      <w:bookmarkStart w:id="138" w:name="_Toc36191686"/>
      <w:bookmarkStart w:id="139" w:name="_Toc45192772"/>
      <w:bookmarkStart w:id="140" w:name="_Toc47592404"/>
      <w:bookmarkStart w:id="141" w:name="_Toc51834485"/>
      <w:bookmarkStart w:id="142" w:name="_Toc91153497"/>
      <w:r w:rsidRPr="00140E21">
        <w:t>4.2.2.3.1</w:t>
      </w:r>
      <w:r w:rsidRPr="00140E21">
        <w:tab/>
        <w:t>General</w:t>
      </w:r>
      <w:bookmarkEnd w:id="136"/>
      <w:bookmarkEnd w:id="137"/>
      <w:bookmarkEnd w:id="138"/>
      <w:bookmarkEnd w:id="139"/>
      <w:bookmarkEnd w:id="140"/>
      <w:bookmarkEnd w:id="141"/>
      <w:bookmarkEnd w:id="142"/>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25F979B4" w:rsidR="005D29D7" w:rsidRPr="00EE66A3" w:rsidRDefault="005D29D7" w:rsidP="00EE66A3">
      <w:bookmarkStart w:id="143" w:name="_Toc20203935"/>
      <w:bookmarkStart w:id="144" w:name="_Toc27894620"/>
      <w:bookmarkStart w:id="145" w:name="_Toc36191687"/>
      <w:bookmarkStart w:id="146" w:name="_Toc45192773"/>
      <w:bookmarkStart w:id="147" w:name="_Toc47592405"/>
      <w:bookmarkStart w:id="148" w:name="_Toc51834486"/>
      <w:r>
        <w:t>If Network-initiated Deregistration is initiated to inform the UE that the UE's registered PLMN is not allowed to operate in the present UE location, the network may include the information on the country in which the UE is located.</w:t>
      </w:r>
    </w:p>
    <w:p w14:paraId="0EED0132" w14:textId="53A34517" w:rsidR="00776774" w:rsidRPr="00140E21" w:rsidRDefault="00776774" w:rsidP="00776774">
      <w:pPr>
        <w:pStyle w:val="Heading5"/>
      </w:pPr>
      <w:bookmarkStart w:id="149" w:name="_Toc91153498"/>
      <w:r w:rsidRPr="00140E21">
        <w:lastRenderedPageBreak/>
        <w:t>4.2.2.3.2</w:t>
      </w:r>
      <w:r w:rsidRPr="00140E21">
        <w:tab/>
        <w:t>UE-initiated Deregistration</w:t>
      </w:r>
      <w:bookmarkEnd w:id="143"/>
      <w:bookmarkEnd w:id="144"/>
      <w:bookmarkEnd w:id="145"/>
      <w:bookmarkEnd w:id="146"/>
      <w:bookmarkEnd w:id="147"/>
      <w:bookmarkEnd w:id="148"/>
      <w:bookmarkEnd w:id="149"/>
    </w:p>
    <w:p w14:paraId="35538487" w14:textId="77777777" w:rsidR="00776774" w:rsidRPr="00140E21" w:rsidRDefault="00776774" w:rsidP="00776774">
      <w:r w:rsidRPr="00140E21">
        <w:t>The UE uses this procedure to deregister from the registered PLMN as shown in Figure 4.2.2.3.2-1.</w:t>
      </w:r>
    </w:p>
    <w:bookmarkStart w:id="150" w:name="_MON_1615222431"/>
    <w:bookmarkEnd w:id="150"/>
    <w:p w14:paraId="600FECB5" w14:textId="77777777" w:rsidR="00776774" w:rsidRPr="00140E21" w:rsidRDefault="00776774" w:rsidP="00776774">
      <w:pPr>
        <w:pStyle w:val="TH"/>
      </w:pPr>
      <w:r w:rsidRPr="00140E21">
        <w:object w:dxaOrig="9585" w:dyaOrig="5215" w14:anchorId="552C98E7">
          <v:shape id="_x0000_i1031" type="#_x0000_t75" style="width:478.35pt;height:259.2pt" o:ole="">
            <v:imagedata r:id="rId18" o:title=""/>
          </v:shape>
          <o:OLEObject Type="Embed" ProgID="Word.Picture.8" ShapeID="_x0000_i1031" DrawAspect="Content" ObjectID="_1701769430" r:id="rId19"/>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lastRenderedPageBreak/>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1" w:name="_Toc20203936"/>
      <w:bookmarkStart w:id="152" w:name="_Toc27894621"/>
      <w:bookmarkStart w:id="153" w:name="_Toc36191688"/>
      <w:bookmarkStart w:id="154" w:name="_Toc45192774"/>
      <w:bookmarkStart w:id="155" w:name="_Toc47592406"/>
      <w:bookmarkStart w:id="156" w:name="_Toc51834487"/>
      <w:bookmarkStart w:id="157" w:name="_Toc91153499"/>
      <w:r w:rsidRPr="00140E21">
        <w:t>4.2.2.3.3</w:t>
      </w:r>
      <w:r w:rsidRPr="00140E21">
        <w:tab/>
        <w:t>Network-initiated Deregistration</w:t>
      </w:r>
      <w:bookmarkEnd w:id="151"/>
      <w:bookmarkEnd w:id="152"/>
      <w:bookmarkEnd w:id="153"/>
      <w:bookmarkEnd w:id="154"/>
      <w:bookmarkEnd w:id="155"/>
      <w:bookmarkEnd w:id="156"/>
      <w:bookmarkEnd w:id="157"/>
    </w:p>
    <w:p w14:paraId="2EE1BA05" w14:textId="4403941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2" type="#_x0000_t75" style="width:480.85pt;height:197.2pt" o:ole="">
            <v:imagedata r:id="rId20" o:title=""/>
          </v:shape>
          <o:OLEObject Type="Embed" ProgID="Visio.Drawing.11" ShapeID="_x0000_i1032" DrawAspect="Content" ObjectID="_1701769431" r:id="rId21"/>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6148C29F"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indicate the appropriate cause value and may</w:t>
      </w:r>
      <w:r>
        <w:t xml:space="preserve"> include in Deregistration request the country</w:t>
      </w:r>
      <w:r w:rsidR="00BB338E">
        <w:t xml:space="preserve"> of</w:t>
      </w:r>
      <w:r>
        <w:t xml:space="preserve"> the UE</w:t>
      </w:r>
      <w:r w:rsidR="00BB338E">
        <w:t xml:space="preserve"> location if known in the AMF, see clause 5.4.11.4 of TS 23.501 [2]</w:t>
      </w:r>
      <w:r>
        <w:t>.</w:t>
      </w:r>
    </w:p>
    <w:p w14:paraId="171D0B80" w14:textId="79AD9172"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lastRenderedPageBreak/>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8" w:name="_Toc20203937"/>
      <w:bookmarkStart w:id="159" w:name="_Toc27894622"/>
      <w:bookmarkStart w:id="160" w:name="_Toc36191689"/>
      <w:bookmarkStart w:id="161" w:name="_Toc45192775"/>
      <w:bookmarkStart w:id="162" w:name="_Toc47592407"/>
      <w:bookmarkStart w:id="163" w:name="_Toc51834488"/>
      <w:bookmarkStart w:id="164" w:name="_Toc91153500"/>
      <w:r w:rsidRPr="00140E21">
        <w:t>4.2.3</w:t>
      </w:r>
      <w:r w:rsidRPr="00140E21">
        <w:tab/>
        <w:t>Service Request procedures</w:t>
      </w:r>
      <w:bookmarkEnd w:id="158"/>
      <w:bookmarkEnd w:id="159"/>
      <w:bookmarkEnd w:id="160"/>
      <w:bookmarkEnd w:id="161"/>
      <w:bookmarkEnd w:id="162"/>
      <w:bookmarkEnd w:id="163"/>
      <w:bookmarkEnd w:id="164"/>
    </w:p>
    <w:p w14:paraId="56E89A6C" w14:textId="77777777" w:rsidR="00776774" w:rsidRPr="00140E21" w:rsidRDefault="00776774" w:rsidP="00776774">
      <w:pPr>
        <w:pStyle w:val="Heading4"/>
      </w:pPr>
      <w:bookmarkStart w:id="165" w:name="_Toc20203938"/>
      <w:bookmarkStart w:id="166" w:name="_Toc27894623"/>
      <w:bookmarkStart w:id="167" w:name="_Toc36191690"/>
      <w:bookmarkStart w:id="168" w:name="_Toc45192776"/>
      <w:bookmarkStart w:id="169" w:name="_Toc47592408"/>
      <w:bookmarkStart w:id="170" w:name="_Toc51834489"/>
      <w:bookmarkStart w:id="171" w:name="_Toc91153501"/>
      <w:r w:rsidRPr="00140E21">
        <w:t>4.2.3.1</w:t>
      </w:r>
      <w:r w:rsidRPr="00140E21">
        <w:tab/>
        <w:t>General</w:t>
      </w:r>
      <w:bookmarkEnd w:id="165"/>
      <w:bookmarkEnd w:id="166"/>
      <w:bookmarkEnd w:id="167"/>
      <w:bookmarkEnd w:id="168"/>
      <w:bookmarkEnd w:id="169"/>
      <w:bookmarkEnd w:id="170"/>
      <w:bookmarkEnd w:id="171"/>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2" w:name="_Toc20203939"/>
      <w:bookmarkStart w:id="173" w:name="_Toc27894624"/>
      <w:bookmarkStart w:id="174" w:name="_Toc36191691"/>
      <w:bookmarkStart w:id="175" w:name="_Toc45192777"/>
      <w:bookmarkStart w:id="176" w:name="_Toc47592409"/>
      <w:bookmarkStart w:id="177" w:name="_Toc51834490"/>
      <w:bookmarkStart w:id="178" w:name="_Toc91153502"/>
      <w:r w:rsidRPr="00140E21">
        <w:t>4.2.3.2</w:t>
      </w:r>
      <w:r w:rsidRPr="00140E21">
        <w:tab/>
        <w:t>UE Triggered Service Request</w:t>
      </w:r>
      <w:bookmarkEnd w:id="172"/>
      <w:bookmarkEnd w:id="173"/>
      <w:bookmarkEnd w:id="174"/>
      <w:bookmarkEnd w:id="175"/>
      <w:bookmarkEnd w:id="176"/>
      <w:bookmarkEnd w:id="177"/>
      <w:bookmarkEnd w:id="178"/>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lastRenderedPageBreak/>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7C96B39A"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 and 21b of the figure 4.2.3.2-1.</w:t>
      </w:r>
    </w:p>
    <w:bookmarkStart w:id="179" w:name="_MON_1592268499"/>
    <w:bookmarkEnd w:id="179"/>
    <w:p w14:paraId="64CAA204" w14:textId="77777777" w:rsidR="00776774" w:rsidRPr="00140E21" w:rsidRDefault="00776774" w:rsidP="00776774">
      <w:pPr>
        <w:pStyle w:val="TH"/>
      </w:pPr>
      <w:r w:rsidRPr="00140E21">
        <w:object w:dxaOrig="9287" w:dyaOrig="12849" w14:anchorId="3CC60635">
          <v:shape id="_x0000_i1033" type="#_x0000_t75" style="width:464.55pt;height:642.35pt" o:ole="">
            <v:imagedata r:id="rId22" o:title=""/>
          </v:shape>
          <o:OLEObject Type="Embed" ProgID="Word.Picture.8" ShapeID="_x0000_i1033" DrawAspect="Content" ObjectID="_1701769432" r:id="rId23"/>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5AAE788F"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38E8609E"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51E4FFE9" w14:textId="30922D7A" w:rsidR="005D29D7" w:rsidRDefault="005D29D7" w:rsidP="00776774">
      <w:pPr>
        <w:pStyle w:val="B1"/>
      </w:pPr>
      <w:r>
        <w:tab/>
        <w:t>For NR satellite access, the AMF may decide to verify the UE location</w:t>
      </w:r>
      <w:r w:rsidR="009109AC">
        <w:t xml:space="preserve"> as described in clause 5.4.11.4 of TS 23.501 [2]</w:t>
      </w:r>
      <w:r>
        <w:t>.</w:t>
      </w:r>
    </w:p>
    <w:p w14:paraId="4859A7F1" w14:textId="183F2908" w:rsidR="005D29D7" w:rsidRDefault="005D29D7" w:rsidP="00776774">
      <w:pPr>
        <w:pStyle w:val="B1"/>
      </w:pPr>
      <w:r>
        <w:tab/>
      </w:r>
      <w:r w:rsidR="009109AC">
        <w:t xml:space="preserve">If the UE receives </w:t>
      </w:r>
      <w:r>
        <w:t xml:space="preserve">a Service Reject with the country in which the UE is located, the UE shall attempt to register to a PLMN that is allowed to operate </w:t>
      </w:r>
      <w:r w:rsidR="009109AC">
        <w:t xml:space="preserve">in the country for </w:t>
      </w:r>
      <w:r>
        <w:t>the UE location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80" w:name="OLE_LINK99"/>
      <w:r w:rsidRPr="00140E21">
        <w:t>accepts the activation of UP connection and</w:t>
      </w:r>
      <w:bookmarkEnd w:id="180"/>
      <w:r w:rsidRPr="00140E21">
        <w:t xml:space="preserve"> continue using the current UPF(s);</w:t>
      </w:r>
    </w:p>
    <w:p w14:paraId="06E7A48B" w14:textId="77777777" w:rsidR="00776774" w:rsidRPr="00140E21" w:rsidRDefault="00776774" w:rsidP="00776774">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799F3CB"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lastRenderedPageBreak/>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w:t>
      </w:r>
      <w:r w:rsidRPr="00140E21">
        <w:lastRenderedPageBreak/>
        <w:t>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27F8F7EE" w14:textId="426D8F18"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w:t>
      </w:r>
      <w:r w:rsidRPr="00140E21">
        <w:lastRenderedPageBreak/>
        <w:t xml:space="preserve">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1" w:name="_Toc20203940"/>
      <w:bookmarkStart w:id="182" w:name="_Toc27894625"/>
      <w:bookmarkStart w:id="183" w:name="_Toc36191692"/>
      <w:bookmarkStart w:id="184" w:name="_Toc45192778"/>
      <w:bookmarkStart w:id="185" w:name="_Toc47592410"/>
      <w:bookmarkStart w:id="186" w:name="_Toc51834491"/>
      <w:bookmarkStart w:id="187" w:name="_Toc91153503"/>
      <w:r w:rsidRPr="00140E21">
        <w:t>4.2.3.3</w:t>
      </w:r>
      <w:r w:rsidRPr="00140E21">
        <w:tab/>
        <w:t>Network Triggered Service Request</w:t>
      </w:r>
      <w:bookmarkEnd w:id="181"/>
      <w:bookmarkEnd w:id="182"/>
      <w:bookmarkEnd w:id="183"/>
      <w:bookmarkEnd w:id="184"/>
      <w:bookmarkEnd w:id="185"/>
      <w:bookmarkEnd w:id="186"/>
      <w:bookmarkEnd w:id="187"/>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67746A3E" w14:textId="4C09D2BD" w:rsidR="00B60E5E" w:rsidRDefault="00B60E5E" w:rsidP="002217D3">
      <w:pPr>
        <w:pStyle w:val="TH"/>
      </w:pPr>
      <w:r>
        <w:rPr>
          <w:noProof/>
        </w:rPr>
        <w:object w:dxaOrig="7843" w:dyaOrig="7227" w14:anchorId="0C19922F">
          <v:shape id="_x0000_i1034" type="#_x0000_t75" style="width:389.45pt;height:5in" o:ole="">
            <v:imagedata r:id="rId24" o:title=""/>
          </v:shape>
          <o:OLEObject Type="Embed" ProgID="Word.Picture.8" ShapeID="_x0000_i1034" DrawAspect="Content" ObjectID="_1701769433" r:id="rId25"/>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93A8D3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29FA35E6"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8"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8"/>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lastRenderedPageBreak/>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3FD4D59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4F62C93"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w:t>
      </w:r>
      <w:r w:rsidRPr="00140E21">
        <w:rPr>
          <w:rFonts w:eastAsia="Malgun Gothic"/>
          <w:lang w:eastAsia="ko-KR"/>
        </w:rPr>
        <w:lastRenderedPageBreak/>
        <w:t>the buffered data forwarding, the SMF instruct the UPF to establish a Data forwarding tunnel between the old UPF and the new UPF or to the PSA as described at steps 6a, 7a, 8a of clause 4.2.3.2.</w:t>
      </w:r>
    </w:p>
    <w:p w14:paraId="046A07A4" w14:textId="440DAB81" w:rsidR="00B60E5E" w:rsidRDefault="00B60E5E" w:rsidP="00776774">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lastRenderedPageBreak/>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9" w:name="_Toc20203941"/>
      <w:bookmarkStart w:id="190" w:name="_Toc27894626"/>
      <w:bookmarkStart w:id="191" w:name="_Toc36191693"/>
      <w:bookmarkStart w:id="192" w:name="_Toc45192779"/>
      <w:bookmarkStart w:id="193" w:name="_Toc47592411"/>
      <w:bookmarkStart w:id="194" w:name="_Toc51834492"/>
      <w:bookmarkStart w:id="195" w:name="_Toc91153504"/>
      <w:r w:rsidRPr="00140E21">
        <w:t>4.2.4</w:t>
      </w:r>
      <w:r w:rsidRPr="00140E21">
        <w:tab/>
        <w:t>UE Configuration Update</w:t>
      </w:r>
      <w:bookmarkEnd w:id="189"/>
      <w:bookmarkEnd w:id="190"/>
      <w:bookmarkEnd w:id="191"/>
      <w:bookmarkEnd w:id="192"/>
      <w:bookmarkEnd w:id="193"/>
      <w:bookmarkEnd w:id="194"/>
      <w:bookmarkEnd w:id="195"/>
    </w:p>
    <w:p w14:paraId="6D3D9E27" w14:textId="77777777" w:rsidR="00776774" w:rsidRPr="00140E21" w:rsidRDefault="00776774" w:rsidP="00776774">
      <w:pPr>
        <w:pStyle w:val="Heading4"/>
      </w:pPr>
      <w:bookmarkStart w:id="196" w:name="_Toc20203942"/>
      <w:bookmarkStart w:id="197" w:name="_Toc27894627"/>
      <w:bookmarkStart w:id="198" w:name="_Toc36191694"/>
      <w:bookmarkStart w:id="199" w:name="_Toc45192780"/>
      <w:bookmarkStart w:id="200" w:name="_Toc47592412"/>
      <w:bookmarkStart w:id="201" w:name="_Toc51834493"/>
      <w:bookmarkStart w:id="202" w:name="_Toc91153505"/>
      <w:r w:rsidRPr="00140E21">
        <w:rPr>
          <w:lang w:eastAsia="zh-CN"/>
        </w:rPr>
        <w:t>4.2.4.1</w:t>
      </w:r>
      <w:r w:rsidRPr="00140E21">
        <w:tab/>
        <w:t>General</w:t>
      </w:r>
      <w:bookmarkEnd w:id="196"/>
      <w:bookmarkEnd w:id="197"/>
      <w:bookmarkEnd w:id="198"/>
      <w:bookmarkEnd w:id="199"/>
      <w:bookmarkEnd w:id="200"/>
      <w:bookmarkEnd w:id="201"/>
      <w:bookmarkEnd w:id="202"/>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272261C4"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 and Disaster Return wait range information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3" w:name="_Toc20203943"/>
      <w:bookmarkStart w:id="204" w:name="_Toc27894628"/>
      <w:bookmarkStart w:id="205" w:name="_Toc36191695"/>
      <w:bookmarkStart w:id="206" w:name="_Toc45192781"/>
      <w:bookmarkStart w:id="207" w:name="_Toc47592413"/>
      <w:bookmarkStart w:id="208" w:name="_Toc51834494"/>
      <w:bookmarkStart w:id="209" w:name="_Toc91153506"/>
      <w:r w:rsidRPr="00140E21">
        <w:rPr>
          <w:lang w:eastAsia="zh-CN"/>
        </w:rPr>
        <w:t>4.2.4.2</w:t>
      </w:r>
      <w:r w:rsidRPr="00140E21">
        <w:tab/>
        <w:t>UE Configuration Update procedure for access and mobility management related parameters</w:t>
      </w:r>
      <w:bookmarkEnd w:id="203"/>
      <w:bookmarkEnd w:id="204"/>
      <w:bookmarkEnd w:id="205"/>
      <w:bookmarkEnd w:id="206"/>
      <w:bookmarkEnd w:id="207"/>
      <w:bookmarkEnd w:id="208"/>
      <w:bookmarkEnd w:id="209"/>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0" w:name="_MON_1644157247"/>
    <w:bookmarkEnd w:id="210"/>
    <w:p w14:paraId="3C375DB2" w14:textId="77777777" w:rsidR="00776774" w:rsidRDefault="00776774" w:rsidP="00776774">
      <w:pPr>
        <w:pStyle w:val="TH"/>
      </w:pPr>
      <w:r w:rsidRPr="00A249B0">
        <w:rPr>
          <w:b w:val="0"/>
        </w:rPr>
        <w:object w:dxaOrig="9423" w:dyaOrig="7085" w14:anchorId="6B2D44F3">
          <v:shape id="_x0000_i1035" type="#_x0000_t75" style="width:471.45pt;height:357.5pt" o:ole="">
            <v:imagedata r:id="rId26" o:title=""/>
          </v:shape>
          <o:OLEObject Type="Embed" ProgID="Word.Picture.8" ShapeID="_x0000_i1035" DrawAspect="Content" ObjectID="_1701769434" r:id="rId27"/>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541D69"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69A7A71E"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4F3E3994"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8B20A93" w14:textId="2FDC3DC9"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1D536967" w:rsidR="00C82D99" w:rsidRDefault="00C82D99" w:rsidP="00776774">
      <w:pPr>
        <w:pStyle w:val="B1"/>
      </w:pPr>
      <w:r>
        <w:tab/>
        <w:t>For a network that supports Disaster Roaming service, the AMF may include the "list of PLMN(s) to be used in Disaster Condition", Disaster Roaming wait range information and Disaster Return wait range information as specified in TS 23.501 [2].</w:t>
      </w:r>
    </w:p>
    <w:p w14:paraId="014C6653" w14:textId="25888788"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lastRenderedPageBreak/>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07EBC421"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B948AA">
        <w:t xml:space="preserve"> for UEs that are not receiving Emergency Services as defined in TS 23.501 [2]</w:t>
      </w:r>
      <w:r>
        <w:t>.</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1660AFED"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lastRenderedPageBreak/>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1" w:name="_Toc20203944"/>
      <w:bookmarkStart w:id="212" w:name="_Toc27894629"/>
      <w:bookmarkStart w:id="213" w:name="_Toc36191696"/>
      <w:bookmarkStart w:id="214" w:name="_Toc45192782"/>
      <w:bookmarkStart w:id="215" w:name="_Toc47592414"/>
      <w:bookmarkStart w:id="216" w:name="_Toc51834495"/>
      <w:bookmarkStart w:id="217" w:name="_Toc91153507"/>
      <w:r w:rsidRPr="00140E21">
        <w:t>4.2.4.3</w:t>
      </w:r>
      <w:r w:rsidRPr="00140E21">
        <w:tab/>
        <w:t>UE Configuration Update procedure for transparent UE Policy delivery</w:t>
      </w:r>
      <w:bookmarkEnd w:id="211"/>
      <w:bookmarkEnd w:id="212"/>
      <w:bookmarkEnd w:id="213"/>
      <w:bookmarkEnd w:id="214"/>
      <w:bookmarkEnd w:id="215"/>
      <w:bookmarkEnd w:id="216"/>
      <w:bookmarkEnd w:id="217"/>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6" type="#_x0000_t75" style="width:476.45pt;height:218.5pt" o:ole="">
            <v:imagedata r:id="rId28" o:title=""/>
          </v:shape>
          <o:OLEObject Type="Embed" ProgID="Visio.Drawing.11" ShapeID="_x0000_i1036" DrawAspect="Content" ObjectID="_1701769435" r:id="rId29"/>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lastRenderedPageBreak/>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18"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9" w:name="_Toc27894630"/>
      <w:bookmarkStart w:id="220" w:name="_Toc36191697"/>
      <w:bookmarkStart w:id="221" w:name="_Toc45192783"/>
      <w:bookmarkStart w:id="222" w:name="_Toc47592415"/>
      <w:bookmarkStart w:id="223" w:name="_Toc51834496"/>
      <w:bookmarkStart w:id="224" w:name="_Toc91153508"/>
      <w:r w:rsidRPr="00140E21">
        <w:t>4.2.5</w:t>
      </w:r>
      <w:r w:rsidRPr="00140E21">
        <w:tab/>
        <w:t>Reachability procedures</w:t>
      </w:r>
      <w:bookmarkEnd w:id="218"/>
      <w:bookmarkEnd w:id="219"/>
      <w:bookmarkEnd w:id="220"/>
      <w:bookmarkEnd w:id="221"/>
      <w:bookmarkEnd w:id="222"/>
      <w:bookmarkEnd w:id="223"/>
      <w:bookmarkEnd w:id="224"/>
    </w:p>
    <w:p w14:paraId="42D1E15E" w14:textId="77777777" w:rsidR="00776774" w:rsidRPr="00140E21" w:rsidRDefault="00776774" w:rsidP="00776774">
      <w:pPr>
        <w:pStyle w:val="Heading4"/>
      </w:pPr>
      <w:bookmarkStart w:id="225" w:name="_Toc20203946"/>
      <w:bookmarkStart w:id="226" w:name="_Toc27894631"/>
      <w:bookmarkStart w:id="227" w:name="_Toc36191698"/>
      <w:bookmarkStart w:id="228" w:name="_Toc45192784"/>
      <w:bookmarkStart w:id="229" w:name="_Toc47592416"/>
      <w:bookmarkStart w:id="230" w:name="_Toc51834497"/>
      <w:bookmarkStart w:id="231" w:name="_Toc91153509"/>
      <w:r w:rsidRPr="00140E21">
        <w:rPr>
          <w:lang w:eastAsia="zh-CN"/>
        </w:rPr>
        <w:t>4.2.5.1</w:t>
      </w:r>
      <w:r w:rsidRPr="00140E21">
        <w:tab/>
        <w:t>General</w:t>
      </w:r>
      <w:bookmarkEnd w:id="225"/>
      <w:bookmarkEnd w:id="226"/>
      <w:bookmarkEnd w:id="227"/>
      <w:bookmarkEnd w:id="228"/>
      <w:bookmarkEnd w:id="229"/>
      <w:bookmarkEnd w:id="230"/>
      <w:bookmarkEnd w:id="231"/>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lastRenderedPageBreak/>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2" w:name="_Toc20203947"/>
      <w:bookmarkStart w:id="233" w:name="_Toc27894632"/>
      <w:bookmarkStart w:id="234" w:name="_Toc36191699"/>
      <w:bookmarkStart w:id="235" w:name="_Toc45192785"/>
      <w:bookmarkStart w:id="236" w:name="_Toc47592417"/>
      <w:bookmarkStart w:id="237" w:name="_Toc51834498"/>
      <w:bookmarkStart w:id="238" w:name="_Toc91153510"/>
      <w:r w:rsidRPr="00140E21">
        <w:rPr>
          <w:lang w:eastAsia="zh-CN"/>
        </w:rPr>
        <w:t>4.2.5.2</w:t>
      </w:r>
      <w:r w:rsidRPr="00140E21">
        <w:tab/>
        <w:t>UE Reachability Notification Request procedure</w:t>
      </w:r>
      <w:bookmarkEnd w:id="232"/>
      <w:bookmarkEnd w:id="233"/>
      <w:bookmarkEnd w:id="234"/>
      <w:bookmarkEnd w:id="235"/>
      <w:bookmarkEnd w:id="236"/>
      <w:bookmarkEnd w:id="237"/>
      <w:bookmarkEnd w:id="238"/>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9" w:name="_MON_1655796030"/>
    <w:bookmarkEnd w:id="239"/>
    <w:p w14:paraId="6A327BC4" w14:textId="77777777" w:rsidR="00776774" w:rsidRDefault="00776774" w:rsidP="00776774">
      <w:pPr>
        <w:pStyle w:val="TH"/>
      </w:pPr>
      <w:r w:rsidRPr="00745FD6">
        <w:object w:dxaOrig="6804" w:dyaOrig="4250" w14:anchorId="1D4B6081">
          <v:shape id="_x0000_i1037" type="#_x0000_t75" style="width:359.35pt;height:202.85pt" o:ole="">
            <v:imagedata r:id="rId30" o:title="" cropbottom="3084f" cropright="-4059f"/>
          </v:shape>
          <o:OLEObject Type="Embed" ProgID="Word.Picture.8" ShapeID="_x0000_i1037" DrawAspect="Content" ObjectID="_1701769436" r:id="rId31"/>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lastRenderedPageBreak/>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0" w:name="_Toc20203948"/>
      <w:bookmarkStart w:id="241" w:name="_Toc27894633"/>
      <w:bookmarkStart w:id="242" w:name="_Toc36191700"/>
      <w:bookmarkStart w:id="243" w:name="_Toc45192786"/>
      <w:bookmarkStart w:id="244" w:name="_Toc47592418"/>
      <w:bookmarkStart w:id="245" w:name="_Toc51834499"/>
      <w:bookmarkStart w:id="246" w:name="_Toc91153511"/>
      <w:r w:rsidRPr="00140E21">
        <w:rPr>
          <w:lang w:eastAsia="zh-CN"/>
        </w:rPr>
        <w:t>4.2.5.3</w:t>
      </w:r>
      <w:r w:rsidRPr="00140E21">
        <w:tab/>
        <w:t>UE Activity Notification procedure</w:t>
      </w:r>
      <w:bookmarkEnd w:id="240"/>
      <w:bookmarkEnd w:id="241"/>
      <w:bookmarkEnd w:id="242"/>
      <w:bookmarkEnd w:id="243"/>
      <w:bookmarkEnd w:id="244"/>
      <w:bookmarkEnd w:id="245"/>
      <w:bookmarkEnd w:id="246"/>
    </w:p>
    <w:p w14:paraId="3134A738" w14:textId="77777777" w:rsidR="00776774" w:rsidRPr="00140E21" w:rsidRDefault="00776774" w:rsidP="00776774">
      <w:r w:rsidRPr="00140E21">
        <w:t>The UE Activity Notification procedure is illustrated in figure 4.2.5.3-1.</w:t>
      </w:r>
    </w:p>
    <w:bookmarkStart w:id="247" w:name="_MON_1659449752"/>
    <w:bookmarkEnd w:id="247"/>
    <w:p w14:paraId="4BFFD2B4" w14:textId="77777777" w:rsidR="00776774" w:rsidRDefault="00776774" w:rsidP="00776774">
      <w:pPr>
        <w:pStyle w:val="TH"/>
      </w:pPr>
      <w:r w:rsidRPr="002129B9">
        <w:rPr>
          <w:rFonts w:eastAsia="Yu Mincho"/>
          <w:noProof/>
          <w:lang w:val="x-none"/>
        </w:rPr>
        <w:object w:dxaOrig="8194" w:dyaOrig="3825" w14:anchorId="6FC1E62A">
          <v:shape id="_x0000_i1038" type="#_x0000_t75" style="width:409.45pt;height:211.6pt" o:ole="">
            <v:imagedata r:id="rId32" o:title="" cropbottom="-6084f"/>
          </v:shape>
          <o:OLEObject Type="Embed" ProgID="Word.Picture.8" ShapeID="_x0000_i1038" DrawAspect="Content" ObjectID="_1701769437" r:id="rId33"/>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lastRenderedPageBreak/>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8" w:name="_Toc20203949"/>
      <w:bookmarkStart w:id="249" w:name="_Toc27894634"/>
      <w:bookmarkStart w:id="250" w:name="_Toc36191701"/>
      <w:bookmarkStart w:id="251" w:name="_Toc45192787"/>
      <w:bookmarkStart w:id="252" w:name="_Toc47592419"/>
      <w:bookmarkStart w:id="253" w:name="_Toc51834500"/>
      <w:bookmarkStart w:id="254" w:name="_Toc91153512"/>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8"/>
      <w:bookmarkEnd w:id="249"/>
      <w:bookmarkEnd w:id="250"/>
      <w:bookmarkEnd w:id="251"/>
      <w:bookmarkEnd w:id="252"/>
      <w:bookmarkEnd w:id="253"/>
      <w:bookmarkEnd w:id="254"/>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5" w:name="_MON_1630412946"/>
    <w:bookmarkEnd w:id="255"/>
    <w:p w14:paraId="21F180B9" w14:textId="77777777" w:rsidR="00776774" w:rsidRDefault="00776774" w:rsidP="00776774">
      <w:pPr>
        <w:pStyle w:val="TH"/>
      </w:pPr>
      <w:r w:rsidRPr="00050CA8">
        <w:object w:dxaOrig="8216" w:dyaOrig="5800" w14:anchorId="7CA7C706">
          <v:shape id="_x0000_i1039" type="#_x0000_t75" style="width:410.7pt;height:291.15pt" o:ole="">
            <v:imagedata r:id="rId34" o:title=""/>
          </v:shape>
          <o:OLEObject Type="Embed" ProgID="Word.Picture.8" ShapeID="_x0000_i1039" DrawAspect="Content" ObjectID="_1701769438" r:id="rId35"/>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2EBE7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6" w:name="_Toc20203950"/>
      <w:bookmarkStart w:id="257" w:name="_Toc27894635"/>
      <w:bookmarkStart w:id="258" w:name="_Toc36191702"/>
      <w:bookmarkStart w:id="259" w:name="_Toc45192788"/>
      <w:bookmarkStart w:id="260" w:name="_Toc47592420"/>
      <w:bookmarkStart w:id="261"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2" w:name="_Toc91153513"/>
      <w:r w:rsidRPr="00140E21">
        <w:t>4.2.7</w:t>
      </w:r>
      <w:r w:rsidRPr="00140E21">
        <w:tab/>
        <w:t>N2 procedures</w:t>
      </w:r>
      <w:bookmarkEnd w:id="256"/>
      <w:bookmarkEnd w:id="257"/>
      <w:bookmarkEnd w:id="258"/>
      <w:bookmarkEnd w:id="259"/>
      <w:bookmarkEnd w:id="260"/>
      <w:bookmarkEnd w:id="261"/>
      <w:bookmarkEnd w:id="262"/>
    </w:p>
    <w:p w14:paraId="7084CA12" w14:textId="77777777" w:rsidR="00776774" w:rsidRPr="00140E21" w:rsidRDefault="00776774" w:rsidP="00776774">
      <w:pPr>
        <w:pStyle w:val="Heading4"/>
      </w:pPr>
      <w:bookmarkStart w:id="263" w:name="_Toc20203951"/>
      <w:bookmarkStart w:id="264" w:name="_Toc27894636"/>
      <w:bookmarkStart w:id="265" w:name="_Toc36191703"/>
      <w:bookmarkStart w:id="266" w:name="_Toc45192789"/>
      <w:bookmarkStart w:id="267" w:name="_Toc47592421"/>
      <w:bookmarkStart w:id="268" w:name="_Toc51834502"/>
      <w:bookmarkStart w:id="269" w:name="_Toc91153514"/>
      <w:r w:rsidRPr="00140E21">
        <w:t>4.2.7.1</w:t>
      </w:r>
      <w:r w:rsidRPr="00140E21">
        <w:tab/>
        <w:t>N2 Configuration</w:t>
      </w:r>
      <w:bookmarkEnd w:id="263"/>
      <w:bookmarkEnd w:id="264"/>
      <w:bookmarkEnd w:id="265"/>
      <w:bookmarkEnd w:id="266"/>
      <w:bookmarkEnd w:id="267"/>
      <w:bookmarkEnd w:id="268"/>
      <w:bookmarkEnd w:id="26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70" w:name="_Toc20203952"/>
      <w:bookmarkStart w:id="271" w:name="_Toc27894637"/>
      <w:bookmarkStart w:id="272" w:name="_Toc36191704"/>
      <w:bookmarkStart w:id="273" w:name="_Toc45192790"/>
      <w:bookmarkStart w:id="274" w:name="_Toc47592422"/>
      <w:bookmarkStart w:id="27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76" w:name="_Toc91153515"/>
      <w:r w:rsidRPr="00140E21">
        <w:t>4.2.7.2</w:t>
      </w:r>
      <w:r w:rsidRPr="00140E21">
        <w:tab/>
        <w:t>NGAP UE-TNLA-binding related procedures</w:t>
      </w:r>
      <w:bookmarkEnd w:id="270"/>
      <w:bookmarkEnd w:id="271"/>
      <w:bookmarkEnd w:id="272"/>
      <w:bookmarkEnd w:id="273"/>
      <w:bookmarkEnd w:id="274"/>
      <w:bookmarkEnd w:id="275"/>
      <w:bookmarkEnd w:id="276"/>
    </w:p>
    <w:p w14:paraId="226D55B2" w14:textId="77777777" w:rsidR="00776774" w:rsidRPr="00140E21" w:rsidRDefault="00776774" w:rsidP="00776774">
      <w:pPr>
        <w:pStyle w:val="Heading5"/>
        <w:rPr>
          <w:rFonts w:eastAsia="DengXian"/>
          <w:bCs/>
        </w:rPr>
      </w:pPr>
      <w:bookmarkStart w:id="277" w:name="_Toc20203953"/>
      <w:bookmarkStart w:id="278" w:name="_Toc27894638"/>
      <w:bookmarkStart w:id="279" w:name="_Toc36191705"/>
      <w:bookmarkStart w:id="280" w:name="_Toc45192791"/>
      <w:bookmarkStart w:id="281" w:name="_Toc47592423"/>
      <w:bookmarkStart w:id="282" w:name="_Toc51834504"/>
      <w:bookmarkStart w:id="283" w:name="_Toc91153516"/>
      <w:r w:rsidRPr="00140E21">
        <w:t>4.2.7.2.1</w:t>
      </w:r>
      <w:r w:rsidRPr="00140E21">
        <w:tab/>
        <w:t xml:space="preserve">Creating </w:t>
      </w:r>
      <w:r w:rsidRPr="00140E21">
        <w:rPr>
          <w:rFonts w:eastAsia="DengXian"/>
          <w:bCs/>
        </w:rPr>
        <w:t>NGAP UE-TNLA-bindings during Registration and Service Request</w:t>
      </w:r>
      <w:bookmarkEnd w:id="277"/>
      <w:bookmarkEnd w:id="278"/>
      <w:bookmarkEnd w:id="279"/>
      <w:bookmarkEnd w:id="280"/>
      <w:bookmarkEnd w:id="281"/>
      <w:bookmarkEnd w:id="282"/>
      <w:bookmarkEnd w:id="283"/>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4484E383"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lastRenderedPageBreak/>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4" w:name="_Toc20203954"/>
      <w:bookmarkStart w:id="285" w:name="_Toc27894639"/>
      <w:bookmarkStart w:id="286" w:name="_Toc36191706"/>
      <w:bookmarkStart w:id="287" w:name="_Toc45192792"/>
      <w:bookmarkStart w:id="288" w:name="_Toc47592424"/>
      <w:bookmarkStart w:id="289" w:name="_Toc51834505"/>
      <w:bookmarkStart w:id="290" w:name="_Toc91153517"/>
      <w:r w:rsidRPr="00140E21">
        <w:t>4.2.7.2.2</w:t>
      </w:r>
      <w:r w:rsidRPr="00140E21">
        <w:tab/>
        <w:t xml:space="preserve">Creating </w:t>
      </w:r>
      <w:r w:rsidRPr="00140E21">
        <w:rPr>
          <w:rFonts w:eastAsia="DengXian"/>
        </w:rPr>
        <w:t>NGAP UE-TNLA-bindings during handovers</w:t>
      </w:r>
      <w:bookmarkEnd w:id="284"/>
      <w:bookmarkEnd w:id="285"/>
      <w:bookmarkEnd w:id="286"/>
      <w:bookmarkEnd w:id="287"/>
      <w:bookmarkEnd w:id="288"/>
      <w:bookmarkEnd w:id="289"/>
      <w:bookmarkEnd w:id="290"/>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1" w:name="_Toc20203955"/>
      <w:bookmarkStart w:id="292" w:name="_Toc27894640"/>
      <w:bookmarkStart w:id="293" w:name="_Toc36191707"/>
      <w:bookmarkStart w:id="294" w:name="_Toc45192793"/>
      <w:bookmarkStart w:id="295" w:name="_Toc47592425"/>
      <w:bookmarkStart w:id="296" w:name="_Toc51834506"/>
      <w:bookmarkStart w:id="297" w:name="_Toc91153518"/>
      <w:r w:rsidRPr="00140E21">
        <w:t>4.2.7.2.3</w:t>
      </w:r>
      <w:r w:rsidRPr="00140E21">
        <w:tab/>
        <w:t xml:space="preserve">Re-Creating </w:t>
      </w:r>
      <w:r w:rsidRPr="00140E21">
        <w:rPr>
          <w:rFonts w:eastAsia="DengXian"/>
        </w:rPr>
        <w:t>NGAP UE-TNLA-bindings subsequent to NGAP UE-TNLA-binding release</w:t>
      </w:r>
      <w:bookmarkEnd w:id="291"/>
      <w:bookmarkEnd w:id="292"/>
      <w:bookmarkEnd w:id="293"/>
      <w:bookmarkEnd w:id="294"/>
      <w:bookmarkEnd w:id="295"/>
      <w:bookmarkEnd w:id="296"/>
      <w:bookmarkEnd w:id="297"/>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8" w:name="_Toc20203956"/>
      <w:bookmarkStart w:id="299" w:name="_Toc27894641"/>
      <w:bookmarkStart w:id="300" w:name="_Toc36191708"/>
      <w:bookmarkStart w:id="301" w:name="_Toc45192794"/>
      <w:bookmarkStart w:id="302" w:name="_Toc47592426"/>
      <w:bookmarkStart w:id="303" w:name="_Toc51834507"/>
      <w:bookmarkStart w:id="304" w:name="_Toc91153519"/>
      <w:r w:rsidRPr="00140E21">
        <w:t>4.2.7.2.4</w:t>
      </w:r>
      <w:r w:rsidRPr="00140E21">
        <w:tab/>
      </w:r>
      <w:r w:rsidRPr="00140E21">
        <w:rPr>
          <w:rFonts w:eastAsia="DengXian"/>
          <w:bCs/>
        </w:rPr>
        <w:t>NGAP UE-TNLA-binding update procedure</w:t>
      </w:r>
      <w:bookmarkEnd w:id="298"/>
      <w:bookmarkEnd w:id="299"/>
      <w:bookmarkEnd w:id="300"/>
      <w:bookmarkEnd w:id="301"/>
      <w:bookmarkEnd w:id="302"/>
      <w:bookmarkEnd w:id="303"/>
      <w:bookmarkEnd w:id="304"/>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5" w:name="_Toc20203957"/>
      <w:bookmarkStart w:id="306" w:name="_Toc27894642"/>
      <w:bookmarkStart w:id="307" w:name="_Toc36191709"/>
      <w:bookmarkStart w:id="308" w:name="_Toc45192795"/>
      <w:bookmarkStart w:id="309" w:name="_Toc47592427"/>
      <w:bookmarkStart w:id="310" w:name="_Toc51834508"/>
      <w:bookmarkStart w:id="311" w:name="_Toc91153520"/>
      <w:r w:rsidRPr="00140E21">
        <w:t>4.2.7.2.5</w:t>
      </w:r>
      <w:r w:rsidRPr="00140E21">
        <w:tab/>
      </w:r>
      <w:r w:rsidRPr="00140E21">
        <w:rPr>
          <w:rFonts w:eastAsia="DengXian"/>
          <w:bCs/>
        </w:rPr>
        <w:t>NGAP UE-TNLA-binding per UE Release procedure</w:t>
      </w:r>
      <w:bookmarkEnd w:id="305"/>
      <w:bookmarkEnd w:id="306"/>
      <w:bookmarkEnd w:id="307"/>
      <w:bookmarkEnd w:id="308"/>
      <w:bookmarkEnd w:id="309"/>
      <w:bookmarkEnd w:id="310"/>
      <w:bookmarkEnd w:id="31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2" w:name="_Toc20203958"/>
      <w:bookmarkStart w:id="313" w:name="_Toc27894643"/>
      <w:bookmarkStart w:id="314" w:name="_Toc36191710"/>
      <w:bookmarkStart w:id="315" w:name="_Toc45192796"/>
      <w:bookmarkStart w:id="316" w:name="_Toc47592428"/>
      <w:bookmarkStart w:id="317" w:name="_Toc51834509"/>
      <w:bookmarkStart w:id="318" w:name="_Toc91153521"/>
      <w:r w:rsidRPr="00140E21">
        <w:t>4.2.7.3</w:t>
      </w:r>
      <w:r w:rsidRPr="00140E21">
        <w:tab/>
      </w:r>
      <w:r w:rsidRPr="00140E21">
        <w:rPr>
          <w:lang w:eastAsia="zh-CN"/>
        </w:rPr>
        <w:t>AMF Failure or Planned Maintenance handling</w:t>
      </w:r>
      <w:r w:rsidRPr="00140E21">
        <w:rPr>
          <w:rFonts w:eastAsia="DengXian"/>
        </w:rPr>
        <w:t xml:space="preserve"> procedure</w:t>
      </w:r>
      <w:bookmarkEnd w:id="312"/>
      <w:bookmarkEnd w:id="313"/>
      <w:bookmarkEnd w:id="314"/>
      <w:bookmarkEnd w:id="315"/>
      <w:bookmarkEnd w:id="316"/>
      <w:bookmarkEnd w:id="317"/>
      <w:bookmarkEnd w:id="318"/>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lastRenderedPageBreak/>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9" w:name="_Toc20203959"/>
      <w:bookmarkStart w:id="320" w:name="_Toc27894644"/>
      <w:bookmarkStart w:id="321" w:name="_Toc36191711"/>
      <w:bookmarkStart w:id="322" w:name="_Toc45192797"/>
      <w:bookmarkStart w:id="323" w:name="_Toc47592429"/>
      <w:bookmarkStart w:id="324" w:name="_Toc51834510"/>
      <w:bookmarkStart w:id="325" w:name="_Toc91153522"/>
      <w:r w:rsidRPr="00140E21">
        <w:t>4.2.8</w:t>
      </w:r>
      <w:r w:rsidRPr="00140E21">
        <w:tab/>
        <w:t>Void</w:t>
      </w:r>
      <w:bookmarkEnd w:id="319"/>
      <w:bookmarkEnd w:id="320"/>
      <w:bookmarkEnd w:id="321"/>
      <w:bookmarkEnd w:id="322"/>
      <w:bookmarkEnd w:id="323"/>
      <w:bookmarkEnd w:id="324"/>
      <w:bookmarkEnd w:id="325"/>
    </w:p>
    <w:p w14:paraId="12E314E6" w14:textId="77777777" w:rsidR="00776774" w:rsidRPr="00140E21" w:rsidRDefault="00776774" w:rsidP="00776774"/>
    <w:p w14:paraId="2CA5648B" w14:textId="77777777" w:rsidR="00776774" w:rsidRPr="00140E21" w:rsidRDefault="00776774" w:rsidP="00776774">
      <w:pPr>
        <w:pStyle w:val="Heading3"/>
      </w:pPr>
      <w:bookmarkStart w:id="326" w:name="_Toc20203960"/>
      <w:bookmarkStart w:id="327" w:name="_Toc27894645"/>
      <w:bookmarkStart w:id="328" w:name="_Toc36191712"/>
      <w:bookmarkStart w:id="329" w:name="_Toc45192798"/>
      <w:bookmarkStart w:id="330" w:name="_Toc47592430"/>
      <w:bookmarkStart w:id="331" w:name="_Toc51834511"/>
      <w:bookmarkStart w:id="332" w:name="_Toc91153523"/>
      <w:r w:rsidRPr="00140E21">
        <w:t>4.2.8a</w:t>
      </w:r>
      <w:r w:rsidRPr="00140E21">
        <w:tab/>
        <w:t>UE Capability Match Request procedure</w:t>
      </w:r>
      <w:bookmarkEnd w:id="326"/>
      <w:bookmarkEnd w:id="327"/>
      <w:bookmarkEnd w:id="328"/>
      <w:bookmarkEnd w:id="329"/>
      <w:bookmarkEnd w:id="330"/>
      <w:bookmarkEnd w:id="331"/>
      <w:bookmarkEnd w:id="332"/>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3" w:name="_MON_1591171342"/>
    <w:bookmarkEnd w:id="333"/>
    <w:p w14:paraId="3727B977" w14:textId="77777777" w:rsidR="00776774" w:rsidRPr="00140E21" w:rsidRDefault="00776774" w:rsidP="00776774">
      <w:pPr>
        <w:pStyle w:val="TH"/>
      </w:pPr>
      <w:r w:rsidRPr="00140E21">
        <w:object w:dxaOrig="6112" w:dyaOrig="3862" w14:anchorId="4B8B356E">
          <v:shape id="_x0000_i1040" type="#_x0000_t75" style="width:308.65pt;height:193.45pt" o:ole="">
            <v:imagedata r:id="rId36" o:title=""/>
          </v:shape>
          <o:OLEObject Type="Embed" ProgID="Word.Picture.8" ShapeID="_x0000_i1040" DrawAspect="Content" ObjectID="_1701769439" r:id="rId37"/>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lastRenderedPageBreak/>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4" w:name="_Toc20203961"/>
      <w:bookmarkStart w:id="335" w:name="_Toc27894646"/>
      <w:bookmarkStart w:id="336" w:name="_Toc36191713"/>
      <w:bookmarkStart w:id="337" w:name="_Toc45192799"/>
      <w:bookmarkStart w:id="338" w:name="_Toc47592431"/>
      <w:bookmarkStart w:id="339" w:name="_Toc51834512"/>
      <w:bookmarkStart w:id="340" w:name="_Toc91153524"/>
      <w:r w:rsidRPr="00140E21">
        <w:t>4.2.9</w:t>
      </w:r>
      <w:r w:rsidRPr="00140E21">
        <w:tab/>
        <w:t>Network Slice-Specific Authentication and Authorization procedure</w:t>
      </w:r>
      <w:bookmarkEnd w:id="334"/>
      <w:bookmarkEnd w:id="335"/>
      <w:bookmarkEnd w:id="336"/>
      <w:bookmarkEnd w:id="337"/>
      <w:bookmarkEnd w:id="338"/>
      <w:bookmarkEnd w:id="339"/>
      <w:bookmarkEnd w:id="340"/>
    </w:p>
    <w:p w14:paraId="54805349" w14:textId="77777777" w:rsidR="00776774" w:rsidRPr="00140E21" w:rsidRDefault="00776774" w:rsidP="00776774">
      <w:pPr>
        <w:pStyle w:val="Heading4"/>
      </w:pPr>
      <w:bookmarkStart w:id="341" w:name="_Toc20203962"/>
      <w:bookmarkStart w:id="342" w:name="_Toc27894647"/>
      <w:bookmarkStart w:id="343" w:name="_Toc36191714"/>
      <w:bookmarkStart w:id="344" w:name="_Toc45192800"/>
      <w:bookmarkStart w:id="345" w:name="_Toc47592432"/>
      <w:bookmarkStart w:id="346" w:name="_Toc51834513"/>
      <w:bookmarkStart w:id="347" w:name="_Toc91153525"/>
      <w:r w:rsidRPr="00140E21">
        <w:t>4.2.9.1</w:t>
      </w:r>
      <w:r w:rsidRPr="00140E21">
        <w:tab/>
        <w:t>General</w:t>
      </w:r>
      <w:bookmarkEnd w:id="341"/>
      <w:bookmarkEnd w:id="342"/>
      <w:bookmarkEnd w:id="343"/>
      <w:bookmarkEnd w:id="344"/>
      <w:bookmarkEnd w:id="345"/>
      <w:bookmarkEnd w:id="346"/>
      <w:bookmarkEnd w:id="347"/>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48"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349" w:name="_Toc27894648"/>
      <w:bookmarkStart w:id="350" w:name="_Toc36191715"/>
      <w:bookmarkStart w:id="351" w:name="_Toc45192801"/>
      <w:bookmarkStart w:id="352"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353"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354" w:name="_Toc91153526"/>
      <w:r w:rsidRPr="00140E21">
        <w:lastRenderedPageBreak/>
        <w:t>4.2.9.2</w:t>
      </w:r>
      <w:r w:rsidRPr="00140E21">
        <w:tab/>
        <w:t>Network Slice-Specific Authentication and Authorization</w:t>
      </w:r>
      <w:bookmarkEnd w:id="348"/>
      <w:bookmarkEnd w:id="349"/>
      <w:bookmarkEnd w:id="350"/>
      <w:bookmarkEnd w:id="351"/>
      <w:bookmarkEnd w:id="352"/>
      <w:bookmarkEnd w:id="353"/>
      <w:bookmarkEnd w:id="354"/>
    </w:p>
    <w:p w14:paraId="6C88293A" w14:textId="77777777" w:rsidR="00776774" w:rsidRDefault="00776774" w:rsidP="00776774">
      <w:pPr>
        <w:pStyle w:val="TH"/>
      </w:pPr>
      <w:r w:rsidRPr="00551C09">
        <w:object w:dxaOrig="11955" w:dyaOrig="12225" w14:anchorId="368D875E">
          <v:shape id="_x0000_i1041" type="#_x0000_t75" style="width:478.95pt;height:489.6pt" o:ole="">
            <v:imagedata r:id="rId38" o:title=""/>
          </v:shape>
          <o:OLEObject Type="Embed" ProgID="Visio.Drawing.11" ShapeID="_x0000_i1041" DrawAspect="Content" ObjectID="_1701769440" r:id="rId39"/>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5" w:name="_Toc20203964"/>
      <w:bookmarkStart w:id="356" w:name="_Toc27894649"/>
      <w:bookmarkStart w:id="357" w:name="_Toc36191716"/>
      <w:bookmarkStart w:id="358" w:name="_Toc45192802"/>
      <w:bookmarkStart w:id="359" w:name="_Toc47592434"/>
      <w:bookmarkStart w:id="360" w:name="_Toc51834515"/>
      <w:bookmarkStart w:id="361" w:name="_Toc91153527"/>
      <w:r w:rsidRPr="00140E21">
        <w:lastRenderedPageBreak/>
        <w:t>4.2.9.3</w:t>
      </w:r>
      <w:r w:rsidRPr="00140E21">
        <w:tab/>
        <w:t>AAA Server triggered Network Slice-Specific Re-authentication and Re-authorization procedure</w:t>
      </w:r>
      <w:bookmarkEnd w:id="355"/>
      <w:bookmarkEnd w:id="356"/>
      <w:bookmarkEnd w:id="357"/>
      <w:bookmarkEnd w:id="358"/>
      <w:bookmarkEnd w:id="359"/>
      <w:bookmarkEnd w:id="360"/>
      <w:bookmarkEnd w:id="361"/>
    </w:p>
    <w:p w14:paraId="2F17D278" w14:textId="77777777" w:rsidR="00D86C9A" w:rsidRDefault="00D86C9A" w:rsidP="00D86C9A">
      <w:pPr>
        <w:pStyle w:val="TH"/>
      </w:pPr>
      <w:r>
        <w:object w:dxaOrig="12045" w:dyaOrig="4979" w14:anchorId="682358F0">
          <v:shape id="_x0000_i1042" type="#_x0000_t75" style="width:482.1pt;height:200.35pt" o:ole="">
            <v:imagedata r:id="rId40" o:title=""/>
          </v:shape>
          <o:OLEObject Type="Embed" ProgID="Visio.Drawing.11" ShapeID="_x0000_i1042" DrawAspect="Content" ObjectID="_1701769441" r:id="rId41"/>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2" w:name="_Toc20203965"/>
      <w:bookmarkStart w:id="363" w:name="_Toc27894650"/>
      <w:bookmarkStart w:id="364" w:name="_Toc36191717"/>
      <w:bookmarkStart w:id="365" w:name="_Toc45192803"/>
      <w:bookmarkStart w:id="366" w:name="_Toc47592435"/>
      <w:bookmarkStart w:id="367"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8" w:name="_Toc91153528"/>
      <w:r w:rsidRPr="00140E21">
        <w:lastRenderedPageBreak/>
        <w:t>4.2.9.4</w:t>
      </w:r>
      <w:r w:rsidRPr="00140E21">
        <w:tab/>
        <w:t>AAA Server triggered Slice-Specific Authorization Revocation</w:t>
      </w:r>
      <w:bookmarkEnd w:id="362"/>
      <w:bookmarkEnd w:id="363"/>
      <w:bookmarkEnd w:id="364"/>
      <w:bookmarkEnd w:id="365"/>
      <w:bookmarkEnd w:id="366"/>
      <w:bookmarkEnd w:id="367"/>
      <w:bookmarkEnd w:id="368"/>
    </w:p>
    <w:p w14:paraId="01C1B8EB" w14:textId="2AFF7165" w:rsidR="00D86C9A" w:rsidRDefault="00D86C9A" w:rsidP="00D86C9A">
      <w:pPr>
        <w:pStyle w:val="TH"/>
      </w:pPr>
      <w:r>
        <w:object w:dxaOrig="12045" w:dyaOrig="4979" w14:anchorId="56A7E324">
          <v:shape id="_x0000_i1043" type="#_x0000_t75" style="width:482.1pt;height:200.35pt" o:ole="">
            <v:imagedata r:id="rId42" o:title=""/>
          </v:shape>
          <o:OLEObject Type="Embed" ProgID="Visio.Drawing.11" ShapeID="_x0000_i1043" DrawAspect="Content" ObjectID="_1701769442" r:id="rId43"/>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9" w:name="_Toc20203966"/>
      <w:bookmarkStart w:id="370" w:name="_Toc27894651"/>
      <w:bookmarkStart w:id="371" w:name="_Toc36191718"/>
      <w:bookmarkStart w:id="372" w:name="_Toc45192804"/>
      <w:bookmarkStart w:id="373" w:name="_Toc47592436"/>
      <w:bookmarkStart w:id="374"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5" w:name="_Toc91153529"/>
      <w:r w:rsidRPr="00140E21">
        <w:lastRenderedPageBreak/>
        <w:t>4.2.10</w:t>
      </w:r>
      <w:r w:rsidRPr="00140E21">
        <w:tab/>
        <w:t>N3 data transfer establishment procedure when Control Plane CIoT 5GS Optimisation is enabled</w:t>
      </w:r>
      <w:bookmarkEnd w:id="369"/>
      <w:bookmarkEnd w:id="370"/>
      <w:bookmarkEnd w:id="371"/>
      <w:bookmarkEnd w:id="372"/>
      <w:bookmarkEnd w:id="373"/>
      <w:bookmarkEnd w:id="374"/>
      <w:bookmarkEnd w:id="375"/>
    </w:p>
    <w:p w14:paraId="37AFE53F" w14:textId="77777777" w:rsidR="00776774" w:rsidRPr="00140E21" w:rsidRDefault="00776774" w:rsidP="00776774">
      <w:pPr>
        <w:pStyle w:val="Heading4"/>
      </w:pPr>
      <w:bookmarkStart w:id="376" w:name="_Toc20203967"/>
      <w:bookmarkStart w:id="377" w:name="_Toc27894652"/>
      <w:bookmarkStart w:id="378" w:name="_Toc36191719"/>
      <w:bookmarkStart w:id="379" w:name="_Toc45192805"/>
      <w:bookmarkStart w:id="380" w:name="_Toc47592437"/>
      <w:bookmarkStart w:id="381" w:name="_Toc51834518"/>
      <w:bookmarkStart w:id="382" w:name="_Toc91153530"/>
      <w:r w:rsidRPr="00140E21">
        <w:t>4.2.10.1</w:t>
      </w:r>
      <w:r w:rsidRPr="00140E21">
        <w:tab/>
        <w:t>UE triggered N3 data transfer establishment procedure</w:t>
      </w:r>
      <w:bookmarkEnd w:id="376"/>
      <w:bookmarkEnd w:id="377"/>
      <w:bookmarkEnd w:id="378"/>
      <w:bookmarkEnd w:id="379"/>
      <w:bookmarkEnd w:id="380"/>
      <w:bookmarkEnd w:id="381"/>
      <w:bookmarkEnd w:id="38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3" w:name="_Toc20203968"/>
      <w:bookmarkStart w:id="384" w:name="_Toc27894653"/>
      <w:bookmarkStart w:id="385" w:name="_Toc36191720"/>
      <w:bookmarkStart w:id="386" w:name="_Toc45192806"/>
      <w:bookmarkStart w:id="387" w:name="_Toc47592438"/>
      <w:bookmarkStart w:id="388" w:name="_Toc51834519"/>
      <w:bookmarkStart w:id="389" w:name="_Toc91153531"/>
      <w:r w:rsidRPr="00140E21">
        <w:t>4.2.10.2</w:t>
      </w:r>
      <w:r w:rsidRPr="00140E21">
        <w:tab/>
        <w:t>SMF triggered N3 data transfer establishment procedure</w:t>
      </w:r>
      <w:bookmarkEnd w:id="383"/>
      <w:bookmarkEnd w:id="384"/>
      <w:bookmarkEnd w:id="385"/>
      <w:bookmarkEnd w:id="386"/>
      <w:bookmarkEnd w:id="387"/>
      <w:bookmarkEnd w:id="388"/>
      <w:bookmarkEnd w:id="389"/>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90" w:name="_Toc20203969"/>
      <w:bookmarkStart w:id="391" w:name="_Toc27894654"/>
      <w:bookmarkStart w:id="392" w:name="_Toc36191721"/>
      <w:bookmarkStart w:id="393" w:name="_Toc45192807"/>
      <w:bookmarkStart w:id="394" w:name="_Toc47592439"/>
      <w:bookmarkStart w:id="395" w:name="_Toc51834520"/>
      <w:bookmarkStart w:id="396" w:name="_Toc91153532"/>
      <w:r>
        <w:t>4.2.11</w:t>
      </w:r>
      <w:r>
        <w:tab/>
        <w:t>Network Slice Admission Control Function (NSACF) procedures</w:t>
      </w:r>
      <w:bookmarkEnd w:id="396"/>
    </w:p>
    <w:p w14:paraId="3F8DCEE1" w14:textId="4131B825" w:rsidR="00995925" w:rsidRDefault="00995925" w:rsidP="00995925">
      <w:pPr>
        <w:pStyle w:val="Heading4"/>
      </w:pPr>
      <w:bookmarkStart w:id="397" w:name="_Toc91153533"/>
      <w:r>
        <w:t>4.2.11.1</w:t>
      </w:r>
      <w:r>
        <w:tab/>
        <w:t>General</w:t>
      </w:r>
      <w:bookmarkEnd w:id="397"/>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98" w:name="_Toc91153534"/>
      <w:r>
        <w:t>4.2.11.2</w:t>
      </w:r>
      <w:r>
        <w:tab/>
        <w:t>Number of UEs per network slice availability check and update procedure</w:t>
      </w:r>
      <w:bookmarkEnd w:id="398"/>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399" w:name="_MON_1688647137"/>
    <w:bookmarkEnd w:id="399"/>
    <w:p w14:paraId="3418A041" w14:textId="41FEF124" w:rsidR="00AB64CF" w:rsidRDefault="00AB64CF" w:rsidP="006E7760">
      <w:pPr>
        <w:pStyle w:val="TH"/>
      </w:pPr>
      <w:r>
        <w:object w:dxaOrig="9625" w:dyaOrig="5080" w14:anchorId="2FC8B61B">
          <v:shape id="_x0000_i1044" type="#_x0000_t75" style="width:480.85pt;height:250.45pt" o:ole="">
            <v:imagedata r:id="rId44" o:title=""/>
          </v:shape>
          <o:OLEObject Type="Embed" ProgID="Word.Picture.8" ShapeID="_x0000_i1044" DrawAspect="Content" ObjectID="_1701769443" r:id="rId45"/>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20C736A8" w:rsidR="00995925" w:rsidRDefault="00995925" w:rsidP="00EE66A3">
      <w:pPr>
        <w:pStyle w:val="NO"/>
      </w:pPr>
      <w:r>
        <w:t>NOTE</w:t>
      </w:r>
      <w:r w:rsidR="00B4641D">
        <w:t> 1</w:t>
      </w:r>
      <w:r>
        <w:t>:</w:t>
      </w:r>
      <w:r>
        <w:tab/>
        <w:t>Depending on the deployment, there may be different NSACF for different S-NSSAI subject to NSAC, and hence, during the registration, AMF triggers the Number of UEs per network slice availability check and update procedure to multiple NSACF</w:t>
      </w:r>
      <w:r w:rsidR="00526CD1">
        <w:t>s</w:t>
      </w:r>
      <w:r>
        <w:t>.</w:t>
      </w:r>
    </w:p>
    <w:p w14:paraId="79F65147" w14:textId="4E07E5EF"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access 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750D8786" w:rsidR="009109AC" w:rsidRDefault="009109AC" w:rsidP="009109AC">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125128ED"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 and for each rejected S-NSSAI the AMF includes a reject cause set to 'maximum number of UEs per network slice reached' and optionally a back-off timer.</w:t>
      </w:r>
    </w:p>
    <w:p w14:paraId="2067C03D" w14:textId="2EF177CE"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 </w:t>
      </w:r>
      <w:r w:rsidR="00335450">
        <w:t xml:space="preserve">and 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00" w:name="_Toc91153535"/>
      <w:r>
        <w:t>4.2.11.3</w:t>
      </w:r>
      <w:r>
        <w:tab/>
        <w:t>Configuration for Early Admission Control (EAC) update procedure</w:t>
      </w:r>
      <w:bookmarkEnd w:id="400"/>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01" w:name="_MON_1688647236"/>
    <w:bookmarkEnd w:id="401"/>
    <w:p w14:paraId="34BDCDB9" w14:textId="797E71B9" w:rsidR="00AB64CF" w:rsidRDefault="00AB64CF" w:rsidP="006E7760">
      <w:pPr>
        <w:pStyle w:val="TH"/>
      </w:pPr>
      <w:r>
        <w:object w:dxaOrig="10754" w:dyaOrig="4187" w14:anchorId="708A0212">
          <v:shape id="_x0000_i1045" type="#_x0000_t75" style="width:480.2pt;height:207.25pt" o:ole="">
            <v:imagedata r:id="rId46" o:title=""/>
          </v:shape>
          <o:OLEObject Type="Embed" ProgID="Word.Picture.8" ShapeID="_x0000_i1045" DrawAspect="Content" ObjectID="_1701769444" r:id="rId47"/>
        </w:object>
      </w:r>
    </w:p>
    <w:p w14:paraId="224BBECB" w14:textId="014AFC4D" w:rsidR="005D29D7" w:rsidRDefault="005D29D7" w:rsidP="005D29D7">
      <w:pPr>
        <w:pStyle w:val="TF"/>
      </w:pPr>
      <w:r>
        <w:t>Figure 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lastRenderedPageBreak/>
        <w:t>If the EAC flag indicates EAC mode deactivated, the AMF triggers the number of UEs per network slice availability check and update procedure after Registration Accept step of the registration procedure or after the UE Configuration Update.</w:t>
      </w:r>
    </w:p>
    <w:p w14:paraId="127F74BE" w14:textId="70CD8353" w:rsidR="00375127" w:rsidRDefault="00375127" w:rsidP="00375127">
      <w:pPr>
        <w:pStyle w:val="NO"/>
      </w:pPr>
      <w:r>
        <w:t>NOTE:</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02" w:name="_Toc91153536"/>
      <w:r>
        <w:t>4.2.11.4</w:t>
      </w:r>
      <w:r>
        <w:tab/>
        <w:t>Number of PDU Sessions per network slice availability check and update procedure</w:t>
      </w:r>
      <w:bookmarkEnd w:id="402"/>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03" w:name="_MON_1688647281"/>
    <w:bookmarkEnd w:id="403"/>
    <w:p w14:paraId="58923553" w14:textId="3C8973E9" w:rsidR="00AB64CF" w:rsidRDefault="00AB64CF" w:rsidP="006E7760">
      <w:pPr>
        <w:pStyle w:val="TH"/>
      </w:pPr>
      <w:r>
        <w:object w:dxaOrig="9552" w:dyaOrig="5240" w14:anchorId="7C149447">
          <v:shape id="_x0000_i1046" type="#_x0000_t75" style="width:477.7pt;height:261.7pt" o:ole="">
            <v:imagedata r:id="rId48" o:title=""/>
          </v:shape>
          <o:OLEObject Type="Embed" ProgID="Word.Picture.8" ShapeID="_x0000_i1046" DrawAspect="Content" ObjectID="_1701769445" r:id="rId49"/>
        </w:object>
      </w:r>
    </w:p>
    <w:p w14:paraId="7F05FE72" w14:textId="7A98F23E" w:rsidR="00657DBC" w:rsidRDefault="00657DBC" w:rsidP="00657DBC">
      <w:pPr>
        <w:pStyle w:val="TF"/>
      </w:pPr>
      <w:r>
        <w:t>Figure 4.2.11.4-1: Number of PDU Sessions per network slice availability check and update procedure</w:t>
      </w:r>
    </w:p>
    <w:p w14:paraId="345C5437" w14:textId="187389A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t xml:space="preserve"> and 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0167ADAA" w:rsidR="00B948AA" w:rsidRDefault="00B948AA" w:rsidP="00657DBC">
      <w:pPr>
        <w:pStyle w:val="B1"/>
      </w:pPr>
      <w:r>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MA-PDU Session;</w:t>
      </w:r>
    </w:p>
    <w:p w14:paraId="49BDFCC7" w14:textId="5C460C02" w:rsidR="00657DBC" w:rsidRDefault="00B948AA" w:rsidP="00657DBC">
      <w:pPr>
        <w:pStyle w:val="B1"/>
      </w:pPr>
      <w:r>
        <w:lastRenderedPageBreak/>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MA-PDU Session; or</w:t>
      </w:r>
    </w:p>
    <w:p w14:paraId="1E3A8A60" w14:textId="284AC82A" w:rsidR="00B948AA" w:rsidRDefault="00B948AA" w:rsidP="00B948AA">
      <w:pPr>
        <w:pStyle w:val="B1"/>
      </w:pPr>
      <w:r>
        <w:t>-</w:t>
      </w:r>
      <w:r>
        <w:tab/>
        <w:t>'update' which indicates that for existing PDU Session the access type is to be replaced with a new access 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2A226865"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 and decreases the number of PDU Sessions for that S-NSSAI and its related PDU Session ID.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2545628F"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MA-PDU Session, if the NSACF receives a request containing multiple Access Types, the NSACF provides a Result indication for each Access Type.</w:t>
      </w:r>
    </w:p>
    <w:p w14:paraId="19F18076" w14:textId="2636A87D"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 xml:space="preserve"> 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access type</w:t>
      </w:r>
      <w:r>
        <w:t>.</w:t>
      </w:r>
    </w:p>
    <w:p w14:paraId="7D2230D1" w14:textId="283C469F" w:rsidR="00B948AA" w:rsidRDefault="00B948AA" w:rsidP="00657DBC">
      <w:pPr>
        <w:pStyle w:val="B1"/>
      </w:pPr>
      <w:r>
        <w:tab/>
        <w:t>For MA-PDU Session, the NSACF may accept the MA PDU Session and may provide to the SMF a Result indicating 'maximum number of PDU Sessions per S-NSSAI reached' or 'maximum number of PDU Sessions per S-NSSAI not reached' associated with an Access Type. If the NSACF indicates a failure, which is associated with an Access Type, the SMF sends to the UE an indication for user plane restriction associated with the Access Type and optionally an associated back-off timer. The UE may use the MA PDU Session via the Access Type which is not restricted.</w:t>
      </w:r>
    </w:p>
    <w:p w14:paraId="48E38C43" w14:textId="27B24588" w:rsidR="00657DBC" w:rsidRDefault="00657DBC" w:rsidP="00657DBC">
      <w:pPr>
        <w:pStyle w:val="B1"/>
      </w:pPr>
      <w:r>
        <w:tab/>
        <w:t>In the case of a PDU Session Establishment failure, the</w:t>
      </w:r>
      <w:r w:rsidR="009749F8">
        <w:t xml:space="preserve"> anchor</w:t>
      </w:r>
      <w:r>
        <w:t xml:space="preserve"> SMF triggers another request to the NSACF with the update flag parameter equal to decrease in order to re-adjust back the PDU Session counter in the NSACF.</w:t>
      </w:r>
    </w:p>
    <w:p w14:paraId="0CC362ED" w14:textId="0B510308" w:rsidR="00A225D5" w:rsidRDefault="00A225D5" w:rsidP="00A225D5">
      <w:pPr>
        <w:pStyle w:val="Heading4"/>
      </w:pPr>
      <w:bookmarkStart w:id="404" w:name="_Toc91153537"/>
      <w:r>
        <w:t>4.2.11.5</w:t>
      </w:r>
      <w:r>
        <w:tab/>
        <w:t>Network Slice Admission Control Support for Roaming</w:t>
      </w:r>
      <w:bookmarkEnd w:id="404"/>
    </w:p>
    <w:p w14:paraId="3495D2A7" w14:textId="19EA9BC1" w:rsidR="00A225D5" w:rsidRDefault="00A225D5" w:rsidP="002217D3">
      <w:pPr>
        <w:pStyle w:val="Heading5"/>
      </w:pPr>
      <w:bookmarkStart w:id="405" w:name="_Toc91153538"/>
      <w:r>
        <w:t>4.2.11.5.1</w:t>
      </w:r>
      <w:r>
        <w:tab/>
      </w:r>
      <w:r w:rsidR="00B30203">
        <w:t xml:space="preserve">Network Slice Admission Control </w:t>
      </w:r>
      <w:r>
        <w:t>Support for Roaming by VPLMN</w:t>
      </w:r>
      <w:bookmarkEnd w:id="405"/>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w:t>
      </w:r>
      <w:r>
        <w:lastRenderedPageBreak/>
        <w:t>S-NSSAI in HPLMN and stored in one NSCAF in the VPLMN responsible for</w:t>
      </w:r>
      <w:r w:rsidR="00B30203">
        <w:t xml:space="preserve"> NSAC</w:t>
      </w:r>
      <w:r>
        <w:t xml:space="preserve"> for the S-NSSAI in the HPLMN, subject to NSAC.</w:t>
      </w:r>
    </w:p>
    <w:p w14:paraId="04E33DC1" w14:textId="7077651F" w:rsidR="00A225D5" w:rsidRDefault="00A225D5" w:rsidP="002217D3">
      <w:pPr>
        <w:pStyle w:val="EditorsNote"/>
      </w:pPr>
      <w:r>
        <w:t>Editor's note:</w:t>
      </w:r>
      <w:r>
        <w:tab/>
        <w:t>Whether it is required to interact V-NSACF and H-NSACF for the NSAC of roaming UEs managed by the HPLMN for 'maximum number of UEs per network slice' is FFS.</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5492A586" w:rsidR="00A225D5" w:rsidRDefault="00A225D5" w:rsidP="002217D3">
      <w:pPr>
        <w:pStyle w:val="B1"/>
      </w:pPr>
      <w:r>
        <w:t>-</w:t>
      </w:r>
      <w:r>
        <w:tab/>
        <w:t>Step 2, in the Nnsacf_</w:t>
      </w:r>
      <w:r w:rsidR="00AB64CF">
        <w:t>NSAC_NumOfUEsUpdate</w:t>
      </w:r>
      <w:r>
        <w:t>_Request service operation the AMF provides both the S-NSSAI in VPLMN, and 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18E4D88E" w:rsidR="00A225D5" w:rsidRDefault="00A225D5" w:rsidP="002217D3">
      <w:pPr>
        <w:pStyle w:val="B1"/>
      </w:pPr>
      <w:r>
        <w:t>-</w:t>
      </w:r>
      <w:r>
        <w:tab/>
        <w:t>Step 2, in the Nnsacf_</w:t>
      </w:r>
      <w:r w:rsidR="00AB64CF">
        <w:t>NSAC_NumOfPDUsUpdate</w:t>
      </w:r>
      <w:r>
        <w:t>_Request service operation the V-SMF provides both the S-NSSAI in VPLMN, and 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06" w:name="_Toc91153539"/>
      <w:r>
        <w:t>4.2.11.5.2</w:t>
      </w:r>
      <w:r>
        <w:tab/>
      </w:r>
      <w:r w:rsidR="00B30203">
        <w:t xml:space="preserve">Network Slice Admission Control </w:t>
      </w:r>
      <w:r>
        <w:t>Support for Roaming by HPLMN</w:t>
      </w:r>
      <w:bookmarkEnd w:id="406"/>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07" w:name="_Toc91153540"/>
      <w:r w:rsidRPr="00140E21">
        <w:t>4.3</w:t>
      </w:r>
      <w:r w:rsidRPr="00140E21">
        <w:tab/>
        <w:t>Session Management procedures</w:t>
      </w:r>
      <w:bookmarkEnd w:id="390"/>
      <w:bookmarkEnd w:id="391"/>
      <w:bookmarkEnd w:id="392"/>
      <w:bookmarkEnd w:id="393"/>
      <w:bookmarkEnd w:id="394"/>
      <w:bookmarkEnd w:id="395"/>
      <w:bookmarkEnd w:id="407"/>
    </w:p>
    <w:p w14:paraId="2927B470" w14:textId="77777777" w:rsidR="00776774" w:rsidRPr="00140E21" w:rsidRDefault="00776774" w:rsidP="00776774">
      <w:pPr>
        <w:pStyle w:val="Heading3"/>
      </w:pPr>
      <w:bookmarkStart w:id="408" w:name="_Toc20203970"/>
      <w:bookmarkStart w:id="409" w:name="_Toc27894655"/>
      <w:bookmarkStart w:id="410" w:name="_Toc36191722"/>
      <w:bookmarkStart w:id="411" w:name="_Toc45192808"/>
      <w:bookmarkStart w:id="412" w:name="_Toc47592440"/>
      <w:bookmarkStart w:id="413" w:name="_Toc51834521"/>
      <w:bookmarkStart w:id="414" w:name="_Toc91153541"/>
      <w:r w:rsidRPr="00140E21">
        <w:t>4.3.1</w:t>
      </w:r>
      <w:r w:rsidRPr="00140E21">
        <w:tab/>
        <w:t>General</w:t>
      </w:r>
      <w:bookmarkEnd w:id="408"/>
      <w:bookmarkEnd w:id="409"/>
      <w:bookmarkEnd w:id="410"/>
      <w:bookmarkEnd w:id="411"/>
      <w:bookmarkEnd w:id="412"/>
      <w:bookmarkEnd w:id="413"/>
      <w:bookmarkEnd w:id="414"/>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bookmarkStart w:id="415" w:name="_Hlk499812832"/>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15"/>
      <w:r w:rsidRPr="00140E21">
        <w:t>.</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16" w:name="_Toc20203971"/>
      <w:bookmarkStart w:id="417" w:name="_Toc27894656"/>
      <w:bookmarkStart w:id="418" w:name="_Toc36191723"/>
      <w:bookmarkStart w:id="419" w:name="_Toc45192809"/>
      <w:bookmarkStart w:id="420" w:name="_Toc47592441"/>
      <w:bookmarkStart w:id="421" w:name="_Toc51834522"/>
      <w:bookmarkStart w:id="422" w:name="_Toc91153542"/>
      <w:r w:rsidRPr="00140E21">
        <w:t>4.3.2</w:t>
      </w:r>
      <w:r w:rsidRPr="00140E21">
        <w:tab/>
        <w:t>PDU Session Establishment</w:t>
      </w:r>
      <w:bookmarkEnd w:id="416"/>
      <w:bookmarkEnd w:id="417"/>
      <w:bookmarkEnd w:id="418"/>
      <w:bookmarkEnd w:id="419"/>
      <w:bookmarkEnd w:id="420"/>
      <w:bookmarkEnd w:id="421"/>
      <w:bookmarkEnd w:id="422"/>
    </w:p>
    <w:p w14:paraId="18632178" w14:textId="77777777" w:rsidR="00776774" w:rsidRPr="00140E21" w:rsidRDefault="00776774" w:rsidP="00776774">
      <w:pPr>
        <w:pStyle w:val="Heading4"/>
      </w:pPr>
      <w:bookmarkStart w:id="423" w:name="_Toc20203972"/>
      <w:bookmarkStart w:id="424" w:name="_Toc27894657"/>
      <w:bookmarkStart w:id="425" w:name="_Toc36191724"/>
      <w:bookmarkStart w:id="426" w:name="_Toc45192810"/>
      <w:bookmarkStart w:id="427" w:name="_Toc47592442"/>
      <w:bookmarkStart w:id="428" w:name="_Toc51834523"/>
      <w:bookmarkStart w:id="429" w:name="_Toc91153543"/>
      <w:r w:rsidRPr="00140E21">
        <w:t>4.3.2.1</w:t>
      </w:r>
      <w:r w:rsidRPr="00140E21">
        <w:tab/>
        <w:t>General</w:t>
      </w:r>
      <w:bookmarkEnd w:id="423"/>
      <w:bookmarkEnd w:id="424"/>
      <w:bookmarkEnd w:id="425"/>
      <w:bookmarkEnd w:id="426"/>
      <w:bookmarkEnd w:id="427"/>
      <w:bookmarkEnd w:id="428"/>
      <w:bookmarkEnd w:id="429"/>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30" w:name="_Toc20203973"/>
      <w:bookmarkStart w:id="431" w:name="_Toc27894658"/>
      <w:bookmarkStart w:id="432" w:name="_Toc36191725"/>
      <w:bookmarkStart w:id="433" w:name="_Toc45192811"/>
      <w:bookmarkStart w:id="434" w:name="_Toc47592443"/>
      <w:bookmarkStart w:id="435" w:name="_Toc51834524"/>
      <w:bookmarkStart w:id="436" w:name="_Toc91153544"/>
      <w:r w:rsidRPr="00140E21">
        <w:t>4.3.2.2</w:t>
      </w:r>
      <w:r w:rsidRPr="00140E21">
        <w:tab/>
        <w:t>UE Requested PDU Session Establishment</w:t>
      </w:r>
      <w:bookmarkEnd w:id="430"/>
      <w:bookmarkEnd w:id="431"/>
      <w:bookmarkEnd w:id="432"/>
      <w:bookmarkEnd w:id="433"/>
      <w:bookmarkEnd w:id="434"/>
      <w:bookmarkEnd w:id="435"/>
      <w:bookmarkEnd w:id="436"/>
    </w:p>
    <w:p w14:paraId="3F79FF73" w14:textId="77777777" w:rsidR="00776774" w:rsidRPr="00140E21" w:rsidRDefault="00776774" w:rsidP="00776774">
      <w:pPr>
        <w:pStyle w:val="Heading5"/>
      </w:pPr>
      <w:bookmarkStart w:id="437" w:name="_Toc20203974"/>
      <w:bookmarkStart w:id="438" w:name="_Toc27894659"/>
      <w:bookmarkStart w:id="439" w:name="_Toc36191726"/>
      <w:bookmarkStart w:id="440" w:name="_Toc45192812"/>
      <w:bookmarkStart w:id="441" w:name="_Toc47592444"/>
      <w:bookmarkStart w:id="442" w:name="_Toc51834525"/>
      <w:bookmarkStart w:id="443" w:name="_Toc91153545"/>
      <w:r w:rsidRPr="00140E21">
        <w:t>4.3.2.2.1</w:t>
      </w:r>
      <w:r w:rsidRPr="00140E21">
        <w:tab/>
        <w:t>Non-roaming and Roaming with Local Breakout</w:t>
      </w:r>
      <w:bookmarkEnd w:id="437"/>
      <w:bookmarkEnd w:id="438"/>
      <w:bookmarkEnd w:id="439"/>
      <w:bookmarkEnd w:id="440"/>
      <w:bookmarkEnd w:id="441"/>
      <w:bookmarkEnd w:id="442"/>
      <w:bookmarkEnd w:id="443"/>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44" w:name="_MON_1621782203"/>
    <w:bookmarkEnd w:id="444"/>
    <w:p w14:paraId="2E610A1D" w14:textId="77777777" w:rsidR="00776774" w:rsidRDefault="00776774" w:rsidP="00776774">
      <w:pPr>
        <w:pStyle w:val="TH"/>
      </w:pPr>
      <w:r w:rsidRPr="00050CA8">
        <w:object w:dxaOrig="9597" w:dyaOrig="13464" w14:anchorId="444FCBE9">
          <v:shape id="_x0000_i1047" type="#_x0000_t75" style="width:479.6pt;height:673.05pt" o:ole="">
            <v:imagedata r:id="rId50" o:title=""/>
          </v:shape>
          <o:OLEObject Type="Embed" ProgID="Word.Picture.8" ShapeID="_x0000_i1047" DrawAspect="Content" ObjectID="_1701769446" r:id="rId5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1BE81671" w14:textId="31B1BBE0"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68E27787"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lastRenderedPageBreak/>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45"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45"/>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40236395"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 or PVS IP address</w:t>
      </w:r>
      <w:r w:rsidR="00B662F8">
        <w:t>, Onboarding Indication</w:t>
      </w:r>
      <w:r w:rsidR="000547D2">
        <w:t>]</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lastRenderedPageBreak/>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0337B5B9"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lastRenderedPageBreak/>
        <w:tab/>
        <w:t>If the AMF, based on configuration, is aware that the UE is accessing over a gNB using satellite backhaul as defined in TS 23.501 [2], the AMF includes Satellite backhaul category indication.</w:t>
      </w:r>
    </w:p>
    <w:p w14:paraId="6BD5B81A" w14:textId="2F6B2BA6"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lastRenderedPageBreak/>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7AA11B11"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518C4AFD"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The GPSI</w:t>
      </w:r>
      <w:r w:rsidR="00B662F8">
        <w:rPr>
          <w:lang w:eastAsia="zh-CN"/>
        </w:rPr>
        <w:t>,</w:t>
      </w:r>
      <w:r w:rsidR="000547D2">
        <w:rPr>
          <w:lang w:eastAsia="zh-CN"/>
        </w:rPr>
        <w:t xml:space="preserve"> PVS FQDN or PVS IP address</w:t>
      </w:r>
      <w:r w:rsidR="00B662F8">
        <w:rPr>
          <w:lang w:eastAsia="zh-CN"/>
        </w:rPr>
        <w:t xml:space="preserve"> and the Onboarding Indication</w:t>
      </w:r>
      <w:r w:rsidRPr="00140E21">
        <w:rPr>
          <w:lang w:eastAsia="zh-CN"/>
        </w:rPr>
        <w:t xml:space="preserve">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0A82C754" w:rsidR="00BB338E" w:rsidRDefault="00BB338E" w:rsidP="00776774">
      <w:pPr>
        <w:pStyle w:val="B1"/>
      </w:pPr>
      <w:r>
        <w:tab/>
        <w:t>During the SM Policy Association Establishment procedure, if the PCF detects the request relates to SM Policy Association enabling integration with TSN or TSC,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lastRenderedPageBreak/>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46" w:name="_Hlk500417820"/>
      <w:r w:rsidRPr="00140E21">
        <w:t xml:space="preserve">allocation of a new </w:t>
      </w:r>
      <w:bookmarkEnd w:id="446"/>
      <w:r w:rsidRPr="00140E21">
        <w:t>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47" w:name="_Hlk500417853"/>
    </w:p>
    <w:p w14:paraId="1B8F08A7" w14:textId="2F671576" w:rsidR="00776774" w:rsidRPr="00140E21" w:rsidRDefault="00776774" w:rsidP="00776774">
      <w:pPr>
        <w:pStyle w:val="B1"/>
      </w:pPr>
      <w:bookmarkStart w:id="448"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47"/>
      <w:bookmarkEnd w:id="448"/>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13F52CFC"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lastRenderedPageBreak/>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0E25B03E"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The SMF may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36A79ED0"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 or PVS IP address]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lastRenderedPageBreak/>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0AFB305"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69C31B85" w14:textId="04DB01C9"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 xml:space="preserve">25]) and shall not include any N2 SM container. </w:t>
      </w:r>
      <w:r w:rsidRPr="00140E21">
        <w:lastRenderedPageBreak/>
        <w:t>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w:t>
      </w:r>
      <w:r>
        <w:lastRenderedPageBreak/>
        <w:t xml:space="preserve">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5E7A147"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lastRenderedPageBreak/>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49" w:name="_Toc20203975"/>
      <w:bookmarkStart w:id="450" w:name="_Toc27894660"/>
      <w:bookmarkStart w:id="451" w:name="_Toc36191727"/>
      <w:bookmarkStart w:id="452" w:name="_Toc45192813"/>
      <w:bookmarkStart w:id="453" w:name="_Toc47592445"/>
      <w:bookmarkStart w:id="454" w:name="_Toc51834526"/>
      <w:bookmarkStart w:id="455" w:name="_Toc91153546"/>
      <w:r w:rsidRPr="00140E21">
        <w:t>4.3.2.2.2</w:t>
      </w:r>
      <w:r w:rsidRPr="00140E21">
        <w:tab/>
        <w:t>Home-routed Roaming</w:t>
      </w:r>
      <w:bookmarkEnd w:id="449"/>
      <w:bookmarkEnd w:id="450"/>
      <w:bookmarkEnd w:id="451"/>
      <w:bookmarkEnd w:id="452"/>
      <w:bookmarkEnd w:id="453"/>
      <w:bookmarkEnd w:id="454"/>
      <w:bookmarkEnd w:id="455"/>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8" type="#_x0000_t75" style="width:479.6pt;height:632.35pt" o:ole="">
            <v:imagedata r:id="rId52" o:title=""/>
          </v:shape>
          <o:OLEObject Type="Embed" ProgID="Word.Picture.8" ShapeID="_x0000_i1048" DrawAspect="Content" ObjectID="_1701769447" r:id="rId53"/>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7E0AFA2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 xml:space="preserve">36]. The Small Data Rate Control Status is included if received from the AMF. The Control Plane CIoT 5GS Optimisation Indication is set by the V-SMF, if the PDU Session is intended for </w:t>
      </w:r>
      <w:r w:rsidRPr="00140E21">
        <w:lastRenderedPageBreak/>
        <w:t>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 xml:space="preserve">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t>
      </w:r>
      <w:r>
        <w:lastRenderedPageBreak/>
        <w:t>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EE66A3">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lastRenderedPageBreak/>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58BC60D"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56" w:name="_Toc20203976"/>
      <w:bookmarkStart w:id="457" w:name="_Toc27894661"/>
      <w:bookmarkStart w:id="458" w:name="_Toc36191728"/>
      <w:bookmarkStart w:id="459" w:name="_Toc45192814"/>
      <w:bookmarkStart w:id="460" w:name="_Toc47592446"/>
      <w:bookmarkStart w:id="461" w:name="_Toc51834527"/>
      <w:bookmarkStart w:id="462" w:name="_Toc91153547"/>
      <w:r w:rsidRPr="00140E21">
        <w:t>4.3.2.2.3</w:t>
      </w:r>
      <w:r w:rsidRPr="00140E21">
        <w:tab/>
        <w:t>SMF selection</w:t>
      </w:r>
      <w:bookmarkEnd w:id="456"/>
      <w:bookmarkEnd w:id="457"/>
      <w:bookmarkEnd w:id="458"/>
      <w:bookmarkEnd w:id="459"/>
      <w:bookmarkEnd w:id="460"/>
      <w:bookmarkEnd w:id="461"/>
      <w:bookmarkEnd w:id="462"/>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63" w:name="_MON_1576413892"/>
    <w:bookmarkEnd w:id="463"/>
    <w:p w14:paraId="5388E77C" w14:textId="77777777" w:rsidR="00776774" w:rsidRPr="00140E21" w:rsidRDefault="00776774" w:rsidP="00776774">
      <w:pPr>
        <w:pStyle w:val="TH"/>
      </w:pPr>
      <w:r w:rsidRPr="00140E21">
        <w:object w:dxaOrig="4560" w:dyaOrig="3400" w14:anchorId="11848FD4">
          <v:shape id="_x0000_i1049" type="#_x0000_t75" style="width:209.1pt;height:139.6pt" o:ole="">
            <v:imagedata r:id="rId54" o:title="" cropbottom="5169f" cropright="-1992f"/>
          </v:shape>
          <o:OLEObject Type="Embed" ProgID="Word.Picture.8" ShapeID="_x0000_i1049" DrawAspect="Content" ObjectID="_1701769448" r:id="rId5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lastRenderedPageBreak/>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64" w:name="_MON_1576414567"/>
    <w:bookmarkEnd w:id="464"/>
    <w:p w14:paraId="122FAA2A" w14:textId="77777777" w:rsidR="00776774" w:rsidRPr="00140E21" w:rsidRDefault="00776774" w:rsidP="00776774">
      <w:pPr>
        <w:pStyle w:val="TH"/>
      </w:pPr>
      <w:r w:rsidRPr="00140E21">
        <w:object w:dxaOrig="8409" w:dyaOrig="4946" w14:anchorId="258E6C8B">
          <v:shape id="_x0000_i1050" type="#_x0000_t75" style="width:380.05pt;height:200.35pt" o:ole="">
            <v:imagedata r:id="rId56" o:title="" cropbottom="5169f" cropright="-1992f"/>
          </v:shape>
          <o:OLEObject Type="Embed" ProgID="Word.Picture.8" ShapeID="_x0000_i1050" DrawAspect="Content" ObjectID="_1701769449" r:id="rId5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lastRenderedPageBreak/>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65" w:name="_MON_1576410702"/>
    <w:bookmarkEnd w:id="465"/>
    <w:p w14:paraId="1EA31B5D" w14:textId="77777777" w:rsidR="00776774" w:rsidRPr="00140E21" w:rsidRDefault="00776774" w:rsidP="00776774">
      <w:pPr>
        <w:pStyle w:val="TH"/>
      </w:pPr>
      <w:r w:rsidRPr="00140E21">
        <w:object w:dxaOrig="9486" w:dyaOrig="7357" w14:anchorId="63E6D0A2">
          <v:shape id="_x0000_i1051" type="#_x0000_t75" style="width:383.15pt;height:296.15pt" o:ole="">
            <v:imagedata r:id="rId58" o:title=""/>
          </v:shape>
          <o:OLEObject Type="Embed" ProgID="Word.Picture.8" ShapeID="_x0000_i1051" DrawAspect="Content" ObjectID="_1701769450" r:id="rId5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w:t>
      </w:r>
      <w:r w:rsidRPr="00140E21">
        <w:lastRenderedPageBreak/>
        <w:t>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66" w:name="_Toc27894662"/>
      <w:bookmarkStart w:id="467" w:name="_Toc36191729"/>
      <w:bookmarkStart w:id="468" w:name="_Toc45192815"/>
      <w:bookmarkStart w:id="469" w:name="_Toc47592447"/>
      <w:bookmarkStart w:id="470" w:name="_Toc51834528"/>
      <w:bookmarkStart w:id="471" w:name="_Toc20203977"/>
      <w:bookmarkStart w:id="472" w:name="_Toc91153548"/>
      <w:r>
        <w:t>4.3.2.2.4</w:t>
      </w:r>
      <w:r>
        <w:tab/>
        <w:t>Multiple PDU Sessions towards the same DNN and S-NSSAI</w:t>
      </w:r>
      <w:bookmarkEnd w:id="466"/>
      <w:bookmarkEnd w:id="467"/>
      <w:bookmarkEnd w:id="468"/>
      <w:bookmarkEnd w:id="469"/>
      <w:bookmarkEnd w:id="470"/>
      <w:bookmarkEnd w:id="472"/>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73" w:name="_Toc27894663"/>
      <w:bookmarkStart w:id="474" w:name="_Toc36191730"/>
      <w:bookmarkStart w:id="475" w:name="_Toc45192816"/>
      <w:bookmarkStart w:id="476" w:name="_Toc47592448"/>
      <w:bookmarkStart w:id="477" w:name="_Toc51834529"/>
      <w:bookmarkStart w:id="478" w:name="_Toc91153549"/>
      <w:r w:rsidRPr="00140E21">
        <w:t>4.3.2.3</w:t>
      </w:r>
      <w:r w:rsidRPr="00140E21">
        <w:tab/>
        <w:t>Secondary authorization/authentication by an DN-AAA server during the PDU Session establishment</w:t>
      </w:r>
      <w:bookmarkEnd w:id="471"/>
      <w:bookmarkEnd w:id="473"/>
      <w:bookmarkEnd w:id="474"/>
      <w:bookmarkEnd w:id="475"/>
      <w:bookmarkEnd w:id="476"/>
      <w:bookmarkEnd w:id="477"/>
      <w:bookmarkEnd w:id="478"/>
    </w:p>
    <w:p w14:paraId="790F9BBC" w14:textId="02B3964D"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79" w:name="_MON_1584769855"/>
    <w:bookmarkEnd w:id="479"/>
    <w:p w14:paraId="4983FAE7" w14:textId="77777777" w:rsidR="00776774" w:rsidRPr="00140E21" w:rsidRDefault="00776774" w:rsidP="00776774">
      <w:pPr>
        <w:pStyle w:val="TH"/>
      </w:pPr>
      <w:r w:rsidRPr="00140E21">
        <w:object w:dxaOrig="9522" w:dyaOrig="7833" w14:anchorId="28DEC346">
          <v:shape id="_x0000_i1052" type="#_x0000_t75" style="width:467.05pt;height:383.8pt" o:ole="">
            <v:imagedata r:id="rId60" o:title=""/>
          </v:shape>
          <o:OLEObject Type="Embed" ProgID="Word.Picture.8" ShapeID="_x0000_i1052" DrawAspect="Content" ObjectID="_1701769451" r:id="rId6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18F4EFA3"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80" w:name="_Toc20203978"/>
      <w:bookmarkStart w:id="481" w:name="_Toc27894664"/>
      <w:bookmarkStart w:id="482" w:name="_Toc36191731"/>
      <w:bookmarkStart w:id="483" w:name="_Toc45192817"/>
      <w:bookmarkStart w:id="484" w:name="_Toc47592449"/>
      <w:bookmarkStart w:id="485" w:name="_Toc51834530"/>
      <w:bookmarkStart w:id="486" w:name="_Toc91153550"/>
      <w:r>
        <w:t>4.3.2.4</w:t>
      </w:r>
      <w:r>
        <w:tab/>
        <w:t>Support of L2TP</w:t>
      </w:r>
      <w:bookmarkEnd w:id="486"/>
    </w:p>
    <w:p w14:paraId="0E6B1C7A" w14:textId="0B0FF2F9"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 and 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3" type="#_x0000_t75" style="width:480.2pt;height:369.4pt" o:ole="">
            <v:imagedata r:id="rId62" o:title=""/>
          </v:shape>
          <o:OLEObject Type="Embed" ProgID="Visio.Drawing.15" ShapeID="_x0000_i1053" DrawAspect="Content" ObjectID="_1701769452" r:id="rId63"/>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4BDA69C6" w:rsidR="00CB45A9" w:rsidRDefault="00CB45A9" w:rsidP="00CB45A9">
      <w:pPr>
        <w:pStyle w:val="B1"/>
      </w:pPr>
      <w:r>
        <w:t>2.</w:t>
      </w:r>
      <w:r>
        <w:tab/>
        <w:t xml:space="preserve">The SMF may determine that an L2TP session is required for the PDU </w:t>
      </w:r>
      <w:r w:rsidR="00B1786E">
        <w:t>S</w:t>
      </w:r>
      <w:r>
        <w:t>ession based on local configuration (e.g. related with DNN/S-NSSAI). The SMF may retrieve the L2TP Tunnel parameters from the DN-AAA server,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87" w:name="_Toc91153551"/>
      <w:r w:rsidRPr="00140E21">
        <w:t>4.3.3</w:t>
      </w:r>
      <w:r w:rsidRPr="00140E21">
        <w:tab/>
        <w:t>PDU Session Modification</w:t>
      </w:r>
      <w:bookmarkEnd w:id="480"/>
      <w:bookmarkEnd w:id="481"/>
      <w:bookmarkEnd w:id="482"/>
      <w:bookmarkEnd w:id="483"/>
      <w:bookmarkEnd w:id="484"/>
      <w:bookmarkEnd w:id="485"/>
      <w:bookmarkEnd w:id="487"/>
    </w:p>
    <w:p w14:paraId="7E7FFA6B" w14:textId="77777777" w:rsidR="00776774" w:rsidRPr="00140E21" w:rsidRDefault="00776774" w:rsidP="00776774">
      <w:pPr>
        <w:pStyle w:val="Heading4"/>
      </w:pPr>
      <w:bookmarkStart w:id="488" w:name="_Toc20203979"/>
      <w:bookmarkStart w:id="489" w:name="_Toc27894665"/>
      <w:bookmarkStart w:id="490" w:name="_Toc36191732"/>
      <w:bookmarkStart w:id="491" w:name="_Toc45192818"/>
      <w:bookmarkStart w:id="492" w:name="_Toc47592450"/>
      <w:bookmarkStart w:id="493" w:name="_Toc51834531"/>
      <w:bookmarkStart w:id="494" w:name="_Toc91153552"/>
      <w:r w:rsidRPr="00140E21">
        <w:t>4.3.3.1</w:t>
      </w:r>
      <w:r w:rsidRPr="00140E21">
        <w:tab/>
        <w:t>General</w:t>
      </w:r>
      <w:bookmarkEnd w:id="488"/>
      <w:bookmarkEnd w:id="489"/>
      <w:bookmarkEnd w:id="490"/>
      <w:bookmarkEnd w:id="491"/>
      <w:bookmarkEnd w:id="492"/>
      <w:bookmarkEnd w:id="493"/>
      <w:bookmarkEnd w:id="494"/>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95" w:name="_Toc20203980"/>
      <w:bookmarkStart w:id="496" w:name="_Toc27894666"/>
      <w:bookmarkStart w:id="497" w:name="_Toc36191733"/>
      <w:bookmarkStart w:id="498" w:name="_Toc45192819"/>
      <w:bookmarkStart w:id="499" w:name="_Toc47592451"/>
      <w:bookmarkStart w:id="500"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01" w:name="_Toc91153553"/>
      <w:r w:rsidRPr="00140E21">
        <w:rPr>
          <w:lang w:eastAsia="ko-KR"/>
        </w:rPr>
        <w:t>4.3.3.2</w:t>
      </w:r>
      <w:r w:rsidRPr="00140E21">
        <w:rPr>
          <w:lang w:eastAsia="ko-KR"/>
        </w:rPr>
        <w:tab/>
        <w:t>UE or network requested PDU Session Modification (non-roaming and roaming with local breakout)</w:t>
      </w:r>
      <w:bookmarkEnd w:id="495"/>
      <w:bookmarkEnd w:id="496"/>
      <w:bookmarkEnd w:id="497"/>
      <w:bookmarkEnd w:id="498"/>
      <w:bookmarkEnd w:id="499"/>
      <w:bookmarkEnd w:id="500"/>
      <w:bookmarkEnd w:id="501"/>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4" type="#_x0000_t75" style="width:475.85pt;height:532.15pt" o:ole="">
            <v:imagedata r:id="rId64" o:title=""/>
          </v:shape>
          <o:OLEObject Type="Embed" ProgID="Word.Picture.8" ShapeID="_x0000_i1054" DrawAspect="Content" ObjectID="_1701769453" r:id="rId65"/>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50BE2927" w14:textId="35154626"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tab/>
        <w:t>The SMF may decide to modify PDU Session to send updated DNS server address to the UE as defined in clause 6.2.3.2.3 of TS 23.548 [74].</w:t>
      </w:r>
    </w:p>
    <w:p w14:paraId="5ECA446E" w14:textId="1A823A67" w:rsidR="00776774" w:rsidRPr="00140E21" w:rsidRDefault="00776774" w:rsidP="00776774">
      <w:pPr>
        <w:pStyle w:val="B2"/>
        <w:rPr>
          <w:lang w:eastAsia="ko-KR"/>
        </w:rPr>
      </w:pPr>
      <w:r w:rsidRPr="00140E21">
        <w:rPr>
          <w:lang w:eastAsia="ko-KR"/>
        </w:rPr>
        <w:lastRenderedPageBreak/>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lastRenderedPageBreak/>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0D075DA2"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lastRenderedPageBreak/>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6346671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lastRenderedPageBreak/>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502" w:name="_Hlk531274697"/>
      <w:r w:rsidRPr="00140E21">
        <w:t>marks that the status of those QoS Flows is to be synchronized with the UE</w:t>
      </w:r>
      <w:bookmarkEnd w:id="502"/>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lastRenderedPageBreak/>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03" w:name="_Toc20203981"/>
      <w:bookmarkStart w:id="504" w:name="_Toc27894667"/>
      <w:bookmarkStart w:id="505" w:name="_Toc36191734"/>
      <w:bookmarkStart w:id="506" w:name="_Toc45192820"/>
      <w:bookmarkStart w:id="507" w:name="_Toc47592452"/>
      <w:bookmarkStart w:id="508" w:name="_Toc51834533"/>
      <w:bookmarkStart w:id="509" w:name="_Toc91153554"/>
      <w:r w:rsidRPr="00140E21">
        <w:rPr>
          <w:rFonts w:eastAsia="SimSun"/>
          <w:lang w:eastAsia="zh-CN"/>
        </w:rPr>
        <w:t>4.3.3.3</w:t>
      </w:r>
      <w:r w:rsidRPr="00140E21">
        <w:rPr>
          <w:rFonts w:eastAsia="SimSun"/>
          <w:lang w:eastAsia="zh-CN"/>
        </w:rPr>
        <w:tab/>
        <w:t>UE or network requested PDU Session Modification (home-routed roaming)</w:t>
      </w:r>
      <w:bookmarkEnd w:id="503"/>
      <w:bookmarkEnd w:id="504"/>
      <w:bookmarkEnd w:id="505"/>
      <w:bookmarkEnd w:id="506"/>
      <w:bookmarkEnd w:id="507"/>
      <w:bookmarkEnd w:id="508"/>
      <w:bookmarkEnd w:id="509"/>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5" type="#_x0000_t75" style="width:480.2pt;height:498.35pt" o:ole="">
            <v:imagedata r:id="rId66" o:title=""/>
          </v:shape>
          <o:OLEObject Type="Embed" ProgID="Visio.Drawing.11" ShapeID="_x0000_i1055" DrawAspect="Content" ObjectID="_1701769454" r:id="rId67"/>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10" w:name="_Toc20203982"/>
      <w:bookmarkStart w:id="511" w:name="_Toc27894668"/>
      <w:bookmarkStart w:id="512" w:name="_Toc36191735"/>
      <w:bookmarkStart w:id="513" w:name="_Toc45192821"/>
      <w:bookmarkStart w:id="514" w:name="_Toc47592453"/>
      <w:bookmarkStart w:id="515" w:name="_Toc51834534"/>
      <w:bookmarkStart w:id="516" w:name="_Toc91153555"/>
      <w:r w:rsidRPr="00140E21">
        <w:t>4.3.4</w:t>
      </w:r>
      <w:r w:rsidRPr="00140E21">
        <w:tab/>
        <w:t>PDU Session Release</w:t>
      </w:r>
      <w:bookmarkEnd w:id="510"/>
      <w:bookmarkEnd w:id="511"/>
      <w:bookmarkEnd w:id="512"/>
      <w:bookmarkEnd w:id="513"/>
      <w:bookmarkEnd w:id="514"/>
      <w:bookmarkEnd w:id="515"/>
      <w:bookmarkEnd w:id="516"/>
    </w:p>
    <w:p w14:paraId="0186E494" w14:textId="77777777" w:rsidR="00776774" w:rsidRPr="00140E21" w:rsidRDefault="00776774" w:rsidP="00776774">
      <w:pPr>
        <w:pStyle w:val="Heading4"/>
      </w:pPr>
      <w:bookmarkStart w:id="517" w:name="_Toc20203983"/>
      <w:bookmarkStart w:id="518" w:name="_Toc27894669"/>
      <w:bookmarkStart w:id="519" w:name="_Toc36191736"/>
      <w:bookmarkStart w:id="520" w:name="_Toc45192822"/>
      <w:bookmarkStart w:id="521" w:name="_Toc47592454"/>
      <w:bookmarkStart w:id="522" w:name="_Toc51834535"/>
      <w:bookmarkStart w:id="523" w:name="_Toc91153556"/>
      <w:r w:rsidRPr="00140E21">
        <w:t>4.3.4.1</w:t>
      </w:r>
      <w:r w:rsidRPr="00140E21">
        <w:tab/>
        <w:t>General</w:t>
      </w:r>
      <w:bookmarkEnd w:id="517"/>
      <w:bookmarkEnd w:id="518"/>
      <w:bookmarkEnd w:id="519"/>
      <w:bookmarkEnd w:id="520"/>
      <w:bookmarkEnd w:id="521"/>
      <w:bookmarkEnd w:id="522"/>
      <w:bookmarkEnd w:id="523"/>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24" w:name="_Toc20203984"/>
      <w:bookmarkStart w:id="525" w:name="_Toc27894670"/>
      <w:bookmarkStart w:id="526" w:name="_Toc36191737"/>
      <w:bookmarkStart w:id="527" w:name="_Toc45192823"/>
      <w:bookmarkStart w:id="528" w:name="_Toc47592455"/>
      <w:bookmarkStart w:id="529" w:name="_Toc51834536"/>
      <w:bookmarkStart w:id="530" w:name="_Toc91153557"/>
      <w:r w:rsidRPr="00140E21">
        <w:rPr>
          <w:lang w:eastAsia="ko-KR"/>
        </w:rPr>
        <w:t>4.3.4.2</w:t>
      </w:r>
      <w:r w:rsidRPr="00140E21">
        <w:rPr>
          <w:lang w:eastAsia="ko-KR"/>
        </w:rPr>
        <w:tab/>
        <w:t>UE or network requested PDU Session Release for Non-Roaming and Roaming with Local Breakout</w:t>
      </w:r>
      <w:bookmarkEnd w:id="524"/>
      <w:bookmarkEnd w:id="525"/>
      <w:bookmarkEnd w:id="526"/>
      <w:bookmarkEnd w:id="527"/>
      <w:bookmarkEnd w:id="528"/>
      <w:bookmarkEnd w:id="529"/>
      <w:bookmarkEnd w:id="530"/>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6" type="#_x0000_t75" style="width:453.3pt;height:587.25pt" o:ole="">
            <v:imagedata r:id="rId68" o:title=""/>
          </v:shape>
          <o:OLEObject Type="Embed" ProgID="Visio.Drawing.15" ShapeID="_x0000_i1056" DrawAspect="Content" ObjectID="_1701769455" r:id="rId69"/>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25E5925D" w14:textId="2465BB5B"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463F6AC1"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31" w:name="_Toc20203985"/>
      <w:bookmarkStart w:id="532" w:name="_Toc27894671"/>
      <w:bookmarkStart w:id="533" w:name="_Toc36191738"/>
      <w:bookmarkStart w:id="534" w:name="_Toc45192824"/>
      <w:bookmarkStart w:id="535" w:name="_Toc47592456"/>
      <w:bookmarkStart w:id="536" w:name="_Toc51834537"/>
      <w:bookmarkStart w:id="537" w:name="_Toc91153558"/>
      <w:r w:rsidRPr="00140E21">
        <w:rPr>
          <w:lang w:eastAsia="ko-KR"/>
        </w:rPr>
        <w:t>4.3.4.3</w:t>
      </w:r>
      <w:r w:rsidRPr="00140E21">
        <w:rPr>
          <w:lang w:eastAsia="ko-KR"/>
        </w:rPr>
        <w:tab/>
        <w:t>UE or network requested PDU Session Release for Home-routed Roaming</w:t>
      </w:r>
      <w:bookmarkEnd w:id="531"/>
      <w:bookmarkEnd w:id="532"/>
      <w:bookmarkEnd w:id="533"/>
      <w:bookmarkEnd w:id="534"/>
      <w:bookmarkEnd w:id="535"/>
      <w:bookmarkEnd w:id="536"/>
      <w:bookmarkEnd w:id="537"/>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38" w:name="_Hlk53591295"/>
    <w:p w14:paraId="1E870D10" w14:textId="42A6A1D8" w:rsidR="00075555" w:rsidRDefault="00075555" w:rsidP="00B13067">
      <w:pPr>
        <w:pStyle w:val="TH"/>
        <w:rPr>
          <w:rFonts w:eastAsia="DengXian"/>
        </w:rPr>
      </w:pPr>
      <w:r w:rsidRPr="00D45998">
        <w:object w:dxaOrig="16440" w:dyaOrig="17693" w14:anchorId="6B0890C4">
          <v:shape id="_x0000_i1057" type="#_x0000_t75" style="width:509pt;height:547.85pt" o:ole="">
            <v:imagedata r:id="rId70" o:title=""/>
          </v:shape>
          <o:OLEObject Type="Embed" ProgID="Visio.Drawing.11" ShapeID="_x0000_i1057" DrawAspect="Content" ObjectID="_1701769456" r:id="rId71"/>
        </w:object>
      </w:r>
      <w:bookmarkEnd w:id="538"/>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39" w:name="_Toc20203986"/>
      <w:bookmarkStart w:id="540" w:name="_Toc27894672"/>
      <w:bookmarkStart w:id="541" w:name="_Toc36191739"/>
      <w:bookmarkStart w:id="542" w:name="_Toc45192825"/>
      <w:bookmarkStart w:id="543" w:name="_Toc47592457"/>
      <w:bookmarkStart w:id="544" w:name="_Toc51834538"/>
      <w:bookmarkStart w:id="545" w:name="_Toc91153559"/>
      <w:r w:rsidRPr="00140E21">
        <w:t>4.3.5</w:t>
      </w:r>
      <w:r w:rsidRPr="00140E21">
        <w:tab/>
        <w:t>Session continuity, service continuity and UP path management</w:t>
      </w:r>
      <w:bookmarkEnd w:id="539"/>
      <w:bookmarkEnd w:id="540"/>
      <w:bookmarkEnd w:id="541"/>
      <w:bookmarkEnd w:id="542"/>
      <w:bookmarkEnd w:id="543"/>
      <w:bookmarkEnd w:id="544"/>
      <w:bookmarkEnd w:id="545"/>
    </w:p>
    <w:p w14:paraId="241C917E" w14:textId="77777777" w:rsidR="00776774" w:rsidRPr="00140E21" w:rsidRDefault="00776774" w:rsidP="00776774">
      <w:pPr>
        <w:pStyle w:val="Heading4"/>
        <w:rPr>
          <w:lang w:eastAsia="ko-KR"/>
        </w:rPr>
      </w:pPr>
      <w:bookmarkStart w:id="546" w:name="_Toc20203987"/>
      <w:bookmarkStart w:id="547" w:name="_Toc27894673"/>
      <w:bookmarkStart w:id="548" w:name="_Toc36191740"/>
      <w:bookmarkStart w:id="549" w:name="_Toc45192826"/>
      <w:bookmarkStart w:id="550" w:name="_Toc47592458"/>
      <w:bookmarkStart w:id="551" w:name="_Toc51834539"/>
      <w:bookmarkStart w:id="552" w:name="_Toc91153560"/>
      <w:r w:rsidRPr="00140E21">
        <w:rPr>
          <w:lang w:eastAsia="ko-KR"/>
        </w:rPr>
        <w:t>4.3.5.1</w:t>
      </w:r>
      <w:r w:rsidRPr="00140E21">
        <w:rPr>
          <w:lang w:eastAsia="ko-KR"/>
        </w:rPr>
        <w:tab/>
        <w:t>Change of SSC mode 2 PDU Session Anchor with different PDU Sessions</w:t>
      </w:r>
      <w:bookmarkEnd w:id="546"/>
      <w:bookmarkEnd w:id="547"/>
      <w:bookmarkEnd w:id="548"/>
      <w:bookmarkEnd w:id="549"/>
      <w:bookmarkEnd w:id="550"/>
      <w:bookmarkEnd w:id="551"/>
      <w:bookmarkEnd w:id="55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8" type="#_x0000_t75" style="width:437.65pt;height:204.1pt" o:ole="">
            <v:imagedata r:id="rId72" o:title=""/>
          </v:shape>
          <o:OLEObject Type="Embed" ProgID="Visio.Drawing.15" ShapeID="_x0000_i1058" DrawAspect="Content" ObjectID="_1701769457" r:id="rId73"/>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53" w:name="_Toc20203988"/>
      <w:bookmarkStart w:id="554" w:name="_Toc27894674"/>
      <w:bookmarkStart w:id="555" w:name="_Toc36191741"/>
      <w:bookmarkStart w:id="556" w:name="_Toc45192827"/>
      <w:bookmarkStart w:id="557" w:name="_Toc47592459"/>
      <w:bookmarkStart w:id="558"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59" w:name="_Toc91153561"/>
      <w:r w:rsidRPr="00140E21">
        <w:rPr>
          <w:lang w:eastAsia="ko-KR"/>
        </w:rPr>
        <w:t>4.3.5.2</w:t>
      </w:r>
      <w:r w:rsidRPr="00140E21">
        <w:rPr>
          <w:lang w:eastAsia="ko-KR"/>
        </w:rPr>
        <w:tab/>
        <w:t>Change of SSC mode 3 PDU Session Anchor with multiple PDU Sessions</w:t>
      </w:r>
      <w:bookmarkEnd w:id="553"/>
      <w:bookmarkEnd w:id="554"/>
      <w:bookmarkEnd w:id="555"/>
      <w:bookmarkEnd w:id="556"/>
      <w:bookmarkEnd w:id="557"/>
      <w:bookmarkEnd w:id="558"/>
      <w:bookmarkEnd w:id="559"/>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9" type="#_x0000_t75" style="width:420.75pt;height:243.55pt" o:ole="">
            <v:imagedata r:id="rId74" o:title=""/>
          </v:shape>
          <o:OLEObject Type="Embed" ProgID="Visio.Drawing.15" ShapeID="_x0000_i1059" DrawAspect="Content" ObjectID="_1701769458" r:id="rId75"/>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60" w:name="_Toc20203989"/>
      <w:bookmarkStart w:id="561" w:name="_Toc27894675"/>
      <w:bookmarkStart w:id="562" w:name="_Toc36191742"/>
      <w:bookmarkStart w:id="563" w:name="_Toc45192828"/>
      <w:bookmarkStart w:id="564" w:name="_Toc47592460"/>
      <w:bookmarkStart w:id="565" w:name="_Toc51834541"/>
      <w:bookmarkStart w:id="566" w:name="_Toc91153562"/>
      <w:r w:rsidRPr="00140E21">
        <w:t>4.3.5.3</w:t>
      </w:r>
      <w:r w:rsidRPr="00140E21">
        <w:tab/>
      </w:r>
      <w:r w:rsidRPr="00140E21">
        <w:rPr>
          <w:lang w:eastAsia="zh-CN"/>
        </w:rPr>
        <w:t xml:space="preserve">Change of SSC mode 3 </w:t>
      </w:r>
      <w:r w:rsidRPr="00140E21">
        <w:t>PDU Session Anchor with IPv6 Multi-homed PDU Session</w:t>
      </w:r>
      <w:bookmarkEnd w:id="560"/>
      <w:bookmarkEnd w:id="561"/>
      <w:bookmarkEnd w:id="562"/>
      <w:bookmarkEnd w:id="563"/>
      <w:bookmarkEnd w:id="564"/>
      <w:bookmarkEnd w:id="565"/>
      <w:bookmarkEnd w:id="566"/>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60" type="#_x0000_t75" style="width:481.45pt;height:616.05pt" o:ole="">
            <v:imagedata r:id="rId76" o:title=""/>
          </v:shape>
          <o:OLEObject Type="Embed" ProgID="Visio.Drawing.15" ShapeID="_x0000_i1060" DrawAspect="Content" ObjectID="_1701769459" r:id="rId77"/>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67" w:name="_Toc20203990"/>
      <w:bookmarkStart w:id="568" w:name="_Toc27894676"/>
      <w:bookmarkStart w:id="569" w:name="_Toc36191743"/>
      <w:bookmarkStart w:id="570" w:name="_Toc45192829"/>
      <w:bookmarkStart w:id="571" w:name="_Toc47592461"/>
      <w:bookmarkStart w:id="572" w:name="_Toc51834542"/>
      <w:bookmarkStart w:id="573" w:name="_Toc91153563"/>
      <w:r w:rsidRPr="00140E21">
        <w:t>4.3.5.4</w:t>
      </w:r>
      <w:r w:rsidRPr="00140E21">
        <w:tab/>
        <w:t xml:space="preserve">Addition of </w:t>
      </w:r>
      <w:r w:rsidRPr="00140E21">
        <w:rPr>
          <w:lang w:eastAsia="zh-CN"/>
        </w:rPr>
        <w:t xml:space="preserve">additional </w:t>
      </w:r>
      <w:r w:rsidRPr="00140E21">
        <w:t>PDU Session Anchor and Branching Point or UL CL</w:t>
      </w:r>
      <w:bookmarkEnd w:id="567"/>
      <w:bookmarkEnd w:id="568"/>
      <w:bookmarkEnd w:id="569"/>
      <w:bookmarkEnd w:id="570"/>
      <w:bookmarkEnd w:id="571"/>
      <w:bookmarkEnd w:id="572"/>
      <w:bookmarkEnd w:id="573"/>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74" w:name="_MON_1644156621"/>
    <w:bookmarkEnd w:id="574"/>
    <w:p w14:paraId="35B26622" w14:textId="77777777" w:rsidR="00776774" w:rsidRDefault="00776774" w:rsidP="00776774">
      <w:pPr>
        <w:pStyle w:val="TH"/>
      </w:pPr>
      <w:r w:rsidRPr="00140E21">
        <w:object w:dxaOrig="9404" w:dyaOrig="8788" w14:anchorId="7DB4D999">
          <v:shape id="_x0000_i1061" type="#_x0000_t75" style="width:467.7pt;height:438.9pt" o:ole="">
            <v:imagedata r:id="rId78" o:title=""/>
          </v:shape>
          <o:OLEObject Type="Embed" ProgID="Word.Picture.8" ShapeID="_x0000_i1061" DrawAspect="Content" ObjectID="_1701769460" r:id="rId79"/>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xml:space="preserve">, and 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75" w:name="_Toc20203991"/>
      <w:bookmarkStart w:id="576" w:name="_Toc27894677"/>
      <w:bookmarkStart w:id="577" w:name="_Toc36191744"/>
      <w:bookmarkStart w:id="578" w:name="_Toc45192830"/>
      <w:bookmarkStart w:id="579" w:name="_Toc47592462"/>
      <w:bookmarkStart w:id="580" w:name="_Toc51834543"/>
      <w:bookmarkStart w:id="581" w:name="_Toc91153564"/>
      <w:r w:rsidRPr="00140E21">
        <w:t>4.3.5.5</w:t>
      </w:r>
      <w:r w:rsidRPr="00140E21">
        <w:tab/>
        <w:t>Removal of additional PDU Session Anchor and Branching Point or UL CL</w:t>
      </w:r>
      <w:bookmarkEnd w:id="575"/>
      <w:bookmarkEnd w:id="576"/>
      <w:bookmarkEnd w:id="577"/>
      <w:bookmarkEnd w:id="578"/>
      <w:bookmarkEnd w:id="579"/>
      <w:bookmarkEnd w:id="580"/>
      <w:bookmarkEnd w:id="581"/>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2" type="#_x0000_t75" style="width:479.6pt;height:378.8pt" o:ole="">
            <v:imagedata r:id="rId80" o:title=""/>
          </v:shape>
          <o:OLEObject Type="Embed" ProgID="Word.Picture.8" ShapeID="_x0000_i1062" DrawAspect="Content" ObjectID="_1701769461" r:id="rId81"/>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82" w:name="_Toc20203992"/>
      <w:bookmarkStart w:id="583" w:name="_Toc27894678"/>
      <w:bookmarkStart w:id="584" w:name="_Toc36191745"/>
      <w:bookmarkStart w:id="585" w:name="_Toc45192831"/>
      <w:bookmarkStart w:id="586" w:name="_Toc47592463"/>
      <w:bookmarkStart w:id="587" w:name="_Toc51834544"/>
      <w:bookmarkStart w:id="588" w:name="_Toc91153565"/>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82"/>
      <w:bookmarkEnd w:id="583"/>
      <w:bookmarkEnd w:id="584"/>
      <w:bookmarkEnd w:id="585"/>
      <w:bookmarkEnd w:id="586"/>
      <w:bookmarkEnd w:id="587"/>
      <w:bookmarkEnd w:id="588"/>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3" type="#_x0000_t75" style="width:481.45pt;height:303.65pt" o:ole="">
            <v:imagedata r:id="rId82" o:title="" cropright="3792f"/>
          </v:shape>
          <o:OLEObject Type="Embed" ProgID="Visio.Drawing.15" ShapeID="_x0000_i1063" DrawAspect="Content" ObjectID="_1701769462" r:id="rId83"/>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89" w:name="_Toc20203993"/>
      <w:bookmarkStart w:id="590" w:name="_Toc27894679"/>
      <w:bookmarkStart w:id="591" w:name="_Toc36191746"/>
      <w:bookmarkStart w:id="592" w:name="_Toc45192832"/>
      <w:bookmarkStart w:id="593" w:name="_Toc47592464"/>
      <w:bookmarkStart w:id="594" w:name="_Toc51834545"/>
      <w:bookmarkStart w:id="595" w:name="_Toc91153566"/>
      <w:r w:rsidRPr="00140E21">
        <w:t>4.3.5.7</w:t>
      </w:r>
      <w:r w:rsidRPr="00140E21">
        <w:tab/>
        <w:t>Simultaneous change of Branching Point or UL CL and additional PSA for a PDU Session</w:t>
      </w:r>
      <w:bookmarkEnd w:id="589"/>
      <w:bookmarkEnd w:id="590"/>
      <w:bookmarkEnd w:id="591"/>
      <w:bookmarkEnd w:id="592"/>
      <w:bookmarkEnd w:id="593"/>
      <w:bookmarkEnd w:id="594"/>
      <w:bookmarkEnd w:id="595"/>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4" type="#_x0000_t75" style="width:479.6pt;height:627.35pt" o:ole="">
            <v:imagedata r:id="rId84" o:title=""/>
          </v:shape>
          <o:OLEObject Type="Embed" ProgID="Visio.Drawing.15" ShapeID="_x0000_i1064" DrawAspect="Content" ObjectID="_1701769463" r:id="rId85"/>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39663A40"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776774" w:rsidRPr="00140E21">
        <w:t>, and 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96" w:name="_Toc20203994"/>
      <w:bookmarkStart w:id="597" w:name="_Toc27894680"/>
      <w:bookmarkStart w:id="598" w:name="_Toc36191747"/>
      <w:bookmarkStart w:id="599" w:name="_Toc45192833"/>
      <w:bookmarkStart w:id="600" w:name="_Toc47592465"/>
      <w:bookmarkStart w:id="601" w:name="_Toc51834546"/>
      <w:bookmarkStart w:id="602" w:name="_Toc91153567"/>
      <w:r w:rsidRPr="00140E21">
        <w:t>4.3.5.8</w:t>
      </w:r>
      <w:r w:rsidRPr="00140E21">
        <w:tab/>
        <w:t>Ethernet PDU Session Anchor Relocation</w:t>
      </w:r>
      <w:bookmarkEnd w:id="596"/>
      <w:bookmarkEnd w:id="597"/>
      <w:bookmarkEnd w:id="598"/>
      <w:bookmarkEnd w:id="599"/>
      <w:bookmarkEnd w:id="600"/>
      <w:bookmarkEnd w:id="601"/>
      <w:bookmarkEnd w:id="602"/>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03" w:name="_MON_1599642594"/>
    <w:bookmarkEnd w:id="603"/>
    <w:p w14:paraId="74BBC083" w14:textId="77777777" w:rsidR="00776774" w:rsidRPr="00140E21" w:rsidRDefault="00776774" w:rsidP="00776774">
      <w:pPr>
        <w:pStyle w:val="TH"/>
      </w:pPr>
      <w:r w:rsidRPr="00140E21">
        <w:object w:dxaOrig="9698" w:dyaOrig="10785" w14:anchorId="4A8FE649">
          <v:shape id="_x0000_i1065" type="#_x0000_t75" style="width:428.85pt;height:526.55pt" o:ole="">
            <v:imagedata r:id="rId86" o:title=""/>
          </v:shape>
          <o:OLEObject Type="Embed" ProgID="Word.Picture.8" ShapeID="_x0000_i1065" DrawAspect="Content" ObjectID="_1701769464" r:id="rId87"/>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04" w:name="_Toc20203995"/>
      <w:bookmarkStart w:id="605" w:name="_Toc27894681"/>
      <w:bookmarkStart w:id="606" w:name="_Toc36191748"/>
      <w:bookmarkStart w:id="607" w:name="_Toc45192834"/>
      <w:bookmarkStart w:id="608" w:name="_Toc47592466"/>
      <w:bookmarkStart w:id="609" w:name="_Toc51834547"/>
      <w:bookmarkStart w:id="610" w:name="_Toc91153568"/>
      <w:r w:rsidRPr="00140E21">
        <w:t>4.3.6</w:t>
      </w:r>
      <w:r w:rsidRPr="00140E21">
        <w:tab/>
        <w:t>Application Function influence on traffic routing</w:t>
      </w:r>
      <w:bookmarkEnd w:id="604"/>
      <w:bookmarkEnd w:id="605"/>
      <w:bookmarkEnd w:id="606"/>
      <w:bookmarkEnd w:id="607"/>
      <w:bookmarkEnd w:id="608"/>
      <w:bookmarkEnd w:id="609"/>
      <w:bookmarkEnd w:id="610"/>
    </w:p>
    <w:p w14:paraId="0E32811C" w14:textId="77777777" w:rsidR="00776774" w:rsidRPr="00140E21" w:rsidRDefault="00776774" w:rsidP="00776774">
      <w:pPr>
        <w:pStyle w:val="Heading4"/>
      </w:pPr>
      <w:bookmarkStart w:id="611" w:name="_Toc20203996"/>
      <w:bookmarkStart w:id="612" w:name="_Toc27894682"/>
      <w:bookmarkStart w:id="613" w:name="_Toc36191749"/>
      <w:bookmarkStart w:id="614" w:name="_Toc45192835"/>
      <w:bookmarkStart w:id="615" w:name="_Toc47592467"/>
      <w:bookmarkStart w:id="616" w:name="_Toc51834548"/>
      <w:bookmarkStart w:id="617" w:name="_Toc91153569"/>
      <w:r w:rsidRPr="00140E21">
        <w:t>4.3.6.1</w:t>
      </w:r>
      <w:r w:rsidRPr="00140E21">
        <w:tab/>
        <w:t>General</w:t>
      </w:r>
      <w:bookmarkEnd w:id="611"/>
      <w:bookmarkEnd w:id="612"/>
      <w:bookmarkEnd w:id="613"/>
      <w:bookmarkEnd w:id="614"/>
      <w:bookmarkEnd w:id="615"/>
      <w:bookmarkEnd w:id="616"/>
      <w:bookmarkEnd w:id="617"/>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18" w:name="_Toc20203997"/>
      <w:bookmarkStart w:id="619" w:name="_Toc27894683"/>
      <w:bookmarkStart w:id="620" w:name="_Toc36191750"/>
      <w:bookmarkStart w:id="621" w:name="_Toc45192836"/>
      <w:bookmarkStart w:id="622" w:name="_Toc47592468"/>
      <w:bookmarkStart w:id="623" w:name="_Toc51834549"/>
      <w:bookmarkStart w:id="624" w:name="_Toc91153570"/>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18"/>
      <w:bookmarkEnd w:id="619"/>
      <w:bookmarkEnd w:id="620"/>
      <w:bookmarkEnd w:id="621"/>
      <w:bookmarkEnd w:id="622"/>
      <w:bookmarkEnd w:id="623"/>
      <w:bookmarkEnd w:id="624"/>
    </w:p>
    <w:p w14:paraId="3874E3DA" w14:textId="35403EA5" w:rsidR="00A225D5" w:rsidRDefault="00A225D5" w:rsidP="002217D3">
      <w:pPr>
        <w:pStyle w:val="TH"/>
      </w:pPr>
      <w:r>
        <w:object w:dxaOrig="8430" w:dyaOrig="5250" w14:anchorId="7755E507">
          <v:shape id="_x0000_i1066" type="#_x0000_t75" style="width:423.25pt;height:263.6pt" o:ole="">
            <v:imagedata r:id="rId88" o:title=""/>
          </v:shape>
          <o:OLEObject Type="Embed" ProgID="Visio.Drawing.15" ShapeID="_x0000_i1066" DrawAspect="Content" ObjectID="_1701769465" r:id="rId89"/>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538C821E" w:rsidR="003A38E5" w:rsidRDefault="003A38E5" w:rsidP="00776774">
      <w:pPr>
        <w:pStyle w:val="B1"/>
      </w:pPr>
      <w:r>
        <w:tab/>
        <w:t>The PCF may, optionally, use service experience analytics per UP path, as defined in clause 6.4.3,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25" w:name="_Toc20203998"/>
      <w:bookmarkStart w:id="626" w:name="_Toc27894684"/>
      <w:bookmarkStart w:id="627" w:name="_Toc36191751"/>
      <w:bookmarkStart w:id="628" w:name="_Toc45192837"/>
      <w:bookmarkStart w:id="629" w:name="_Toc47592469"/>
      <w:bookmarkStart w:id="630" w:name="_Toc51834550"/>
      <w:r>
        <w:t>-</w:t>
      </w:r>
      <w:r>
        <w:tab/>
        <w:t>Determining whether to relocate PSA UPF considering the user plane latency requirements provided by the AF (see clause 6.3.6 of TS 23.548 [74]).</w:t>
      </w:r>
    </w:p>
    <w:p w14:paraId="08F67FD8" w14:textId="7A994FA5" w:rsidR="00A225D5" w:rsidRDefault="00A225D5" w:rsidP="00EE66A3">
      <w:pPr>
        <w:pStyle w:val="B1"/>
      </w:pPr>
      <w:r>
        <w:tab/>
        <w:t>When the updated policy information about the PDU Session related to EAS deployment information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31" w:name="_Toc91153571"/>
      <w:r w:rsidRPr="00140E21">
        <w:t>4.3.6.3</w:t>
      </w:r>
      <w:r w:rsidRPr="00140E21">
        <w:tab/>
        <w:t>Notification of User Plane Management Events</w:t>
      </w:r>
      <w:bookmarkEnd w:id="625"/>
      <w:bookmarkEnd w:id="626"/>
      <w:bookmarkEnd w:id="627"/>
      <w:bookmarkEnd w:id="628"/>
      <w:bookmarkEnd w:id="629"/>
      <w:bookmarkEnd w:id="630"/>
      <w:bookmarkEnd w:id="631"/>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7" type="#_x0000_t75" style="width:455.15pt;height:363.15pt" o:ole="">
            <v:imagedata r:id="rId90" o:title=""/>
          </v:shape>
          <o:OLEObject Type="Embed" ProgID="Visio.Drawing.15" ShapeID="_x0000_i1067" DrawAspect="Content" ObjectID="_1701769466" r:id="rId91"/>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0A008FA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lastRenderedPageBreak/>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5FAF86A0"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w:t>
      </w:r>
      <w:r w:rsidR="00542A61">
        <w:t xml:space="preserve"> Nnef_TrafficInfluence_Notify</w:t>
      </w:r>
      <w:r w:rsidRPr="00140E21">
        <w:t xml:space="preserv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BCC7F57" w:rsidR="00776774" w:rsidRDefault="00776774" w:rsidP="00776774">
      <w:pPr>
        <w:pStyle w:val="B1"/>
      </w:pPr>
      <w:r>
        <w:lastRenderedPageBreak/>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77777777" w:rsidR="00A225D5" w:rsidRDefault="00A225D5" w:rsidP="002217D3">
      <w:pPr>
        <w:pStyle w:val="B2"/>
      </w:pPr>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56A991C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243BBA5" w14:textId="77777777" w:rsidR="00A225D5" w:rsidRDefault="00A225D5" w:rsidP="002217D3">
      <w:pPr>
        <w:pStyle w:val="B2"/>
      </w:pPr>
      <w:r>
        <w:tab/>
        <w:t>If the AF instance change happens in step 4d, the target AF invokes Nnef_TrafficInfluence_Create service operation.</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77777777" w:rsidR="00A225D5" w:rsidRDefault="00A225D5" w:rsidP="002217D3">
      <w:pPr>
        <w:pStyle w:val="B2"/>
      </w:pPr>
      <w:bookmarkStart w:id="632" w:name="_Toc20203999"/>
      <w:bookmarkStart w:id="633" w:name="_Toc27894685"/>
      <w:bookmarkStart w:id="634" w:name="_Toc36191752"/>
      <w:bookmarkStart w:id="635" w:name="_Toc45192838"/>
      <w:bookmarkStart w:id="636" w:name="_Toc47592470"/>
      <w:bookmarkStart w:id="637" w:name="_Toc51834551"/>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6A48C4"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33764F6F" w14:textId="77777777" w:rsidR="00A225D5" w:rsidRDefault="00A225D5" w:rsidP="002217D3">
      <w:pPr>
        <w:pStyle w:val="B2"/>
      </w:pPr>
      <w:r>
        <w:tab/>
        <w:t>If the AF instance change happens in step 4d, the target AF invokes Npcf_PolicyAuthorization_Create service operation</w:t>
      </w:r>
    </w:p>
    <w:p w14:paraId="6743F8F9" w14:textId="77777777" w:rsidR="00776774" w:rsidRPr="00140E21" w:rsidRDefault="00776774" w:rsidP="00776774">
      <w:pPr>
        <w:pStyle w:val="Heading4"/>
        <w:rPr>
          <w:lang w:eastAsia="zh-CN"/>
        </w:rPr>
      </w:pPr>
      <w:bookmarkStart w:id="638" w:name="_Toc91153572"/>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32"/>
      <w:bookmarkEnd w:id="633"/>
      <w:bookmarkEnd w:id="634"/>
      <w:bookmarkEnd w:id="635"/>
      <w:bookmarkEnd w:id="636"/>
      <w:bookmarkEnd w:id="637"/>
      <w:bookmarkEnd w:id="638"/>
    </w:p>
    <w:p w14:paraId="35B344D8" w14:textId="77777777" w:rsidR="00776774" w:rsidRPr="00140E21" w:rsidRDefault="00776774" w:rsidP="00776774">
      <w:pPr>
        <w:pStyle w:val="TH"/>
      </w:pPr>
      <w:r w:rsidRPr="00140E21">
        <w:object w:dxaOrig="7140" w:dyaOrig="5400" w14:anchorId="56E1D0E9">
          <v:shape id="_x0000_i1068" type="#_x0000_t75" style="width:356.85pt;height:268.6pt" o:ole="">
            <v:imagedata r:id="rId92" o:title=""/>
          </v:shape>
          <o:OLEObject Type="Embed" ProgID="Visio.Drawing.11" ShapeID="_x0000_i1068" DrawAspect="Content" ObjectID="_1701769467" r:id="rId93"/>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57FF15B4" w:rsidR="003A38E5" w:rsidRDefault="005B3CAD" w:rsidP="003A38E5">
      <w:pPr>
        <w:pStyle w:val="B1"/>
        <w:rPr>
          <w:lang w:eastAsia="zh-CN"/>
        </w:rPr>
      </w:pPr>
      <w:r>
        <w:rPr>
          <w:lang w:eastAsia="zh-CN"/>
        </w:rPr>
        <w:lastRenderedPageBreak/>
        <w:tab/>
        <w:t>The PCF may, optionally, use service experience analytics per UP path, as defined in clause 6.4.3,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39" w:name="_Toc20204000"/>
      <w:bookmarkStart w:id="640" w:name="_Toc27894686"/>
      <w:bookmarkStart w:id="641" w:name="_Toc36191753"/>
      <w:bookmarkStart w:id="642" w:name="_Toc45192839"/>
      <w:bookmarkStart w:id="643" w:name="_Toc47592471"/>
      <w:bookmarkStart w:id="644"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45" w:name="_Toc91153573"/>
      <w:r w:rsidRPr="00140E21">
        <w:rPr>
          <w:lang w:eastAsia="ko-KR"/>
        </w:rPr>
        <w:t>4.3.7</w:t>
      </w:r>
      <w:r w:rsidRPr="00140E21">
        <w:rPr>
          <w:lang w:eastAsia="ko-KR"/>
        </w:rPr>
        <w:tab/>
        <w:t>CN-initiated selective deactivation of UP connection of an existing PDU Session</w:t>
      </w:r>
      <w:bookmarkEnd w:id="639"/>
      <w:bookmarkEnd w:id="640"/>
      <w:bookmarkEnd w:id="641"/>
      <w:bookmarkEnd w:id="642"/>
      <w:bookmarkEnd w:id="643"/>
      <w:bookmarkEnd w:id="644"/>
      <w:bookmarkEnd w:id="645"/>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9" type="#_x0000_t75" style="width:423.25pt;height:398.2pt" o:ole="">
            <v:imagedata r:id="rId94" o:title=""/>
          </v:shape>
          <o:OLEObject Type="Embed" ProgID="Visio.Drawing.11" ShapeID="_x0000_i1069" DrawAspect="Content" ObjectID="_1701769468" r:id="rId95"/>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46" w:name="_Toc20204001"/>
      <w:bookmarkStart w:id="647" w:name="_Toc27894687"/>
      <w:bookmarkStart w:id="648" w:name="_Toc36191754"/>
      <w:bookmarkStart w:id="649" w:name="_Toc45192840"/>
      <w:bookmarkStart w:id="650" w:name="_Toc47592472"/>
      <w:bookmarkStart w:id="651" w:name="_Toc51834553"/>
      <w:bookmarkStart w:id="652" w:name="_Toc91153574"/>
      <w:r w:rsidRPr="00140E21">
        <w:t>4.4</w:t>
      </w:r>
      <w:r w:rsidRPr="00140E21">
        <w:tab/>
        <w:t>SMF and UPF interactions</w:t>
      </w:r>
      <w:bookmarkEnd w:id="646"/>
      <w:bookmarkEnd w:id="647"/>
      <w:bookmarkEnd w:id="648"/>
      <w:bookmarkEnd w:id="649"/>
      <w:bookmarkEnd w:id="650"/>
      <w:bookmarkEnd w:id="651"/>
      <w:bookmarkEnd w:id="652"/>
    </w:p>
    <w:p w14:paraId="19ED8B5E" w14:textId="77777777" w:rsidR="00776774" w:rsidRPr="00140E21" w:rsidRDefault="00776774" w:rsidP="00776774">
      <w:pPr>
        <w:pStyle w:val="Heading3"/>
        <w:rPr>
          <w:lang w:eastAsia="ko-KR"/>
        </w:rPr>
      </w:pPr>
      <w:bookmarkStart w:id="653" w:name="_Toc20204002"/>
      <w:bookmarkStart w:id="654" w:name="_Toc27894688"/>
      <w:bookmarkStart w:id="655" w:name="_Toc36191755"/>
      <w:bookmarkStart w:id="656" w:name="_Toc45192841"/>
      <w:bookmarkStart w:id="657" w:name="_Toc47592473"/>
      <w:bookmarkStart w:id="658" w:name="_Toc51834554"/>
      <w:bookmarkStart w:id="659" w:name="_Toc91153575"/>
      <w:r w:rsidRPr="00140E21">
        <w:rPr>
          <w:lang w:eastAsia="ko-KR"/>
        </w:rPr>
        <w:t>4.4.1</w:t>
      </w:r>
      <w:r w:rsidRPr="00140E21">
        <w:rPr>
          <w:lang w:eastAsia="ko-KR"/>
        </w:rPr>
        <w:tab/>
        <w:t>N4 session management procedures</w:t>
      </w:r>
      <w:bookmarkEnd w:id="653"/>
      <w:bookmarkEnd w:id="654"/>
      <w:bookmarkEnd w:id="655"/>
      <w:bookmarkEnd w:id="656"/>
      <w:bookmarkEnd w:id="657"/>
      <w:bookmarkEnd w:id="658"/>
      <w:bookmarkEnd w:id="659"/>
    </w:p>
    <w:p w14:paraId="49084A7F" w14:textId="77777777" w:rsidR="00776774" w:rsidRPr="00140E21" w:rsidRDefault="00776774" w:rsidP="00776774">
      <w:pPr>
        <w:pStyle w:val="Heading4"/>
        <w:rPr>
          <w:lang w:eastAsia="ko-KR"/>
        </w:rPr>
      </w:pPr>
      <w:bookmarkStart w:id="660" w:name="_Toc20204003"/>
      <w:bookmarkStart w:id="661" w:name="_Toc27894689"/>
      <w:bookmarkStart w:id="662" w:name="_Toc36191756"/>
      <w:bookmarkStart w:id="663" w:name="_Toc45192842"/>
      <w:bookmarkStart w:id="664" w:name="_Toc47592474"/>
      <w:bookmarkStart w:id="665" w:name="_Toc51834555"/>
      <w:bookmarkStart w:id="666" w:name="_Toc91153576"/>
      <w:r w:rsidRPr="00140E21">
        <w:rPr>
          <w:lang w:eastAsia="ko-KR"/>
        </w:rPr>
        <w:t>4.4.1.1</w:t>
      </w:r>
      <w:r w:rsidRPr="00140E21">
        <w:rPr>
          <w:lang w:eastAsia="ko-KR"/>
        </w:rPr>
        <w:tab/>
        <w:t>General</w:t>
      </w:r>
      <w:bookmarkEnd w:id="660"/>
      <w:bookmarkEnd w:id="661"/>
      <w:bookmarkEnd w:id="662"/>
      <w:bookmarkEnd w:id="663"/>
      <w:bookmarkEnd w:id="664"/>
      <w:bookmarkEnd w:id="665"/>
      <w:bookmarkEnd w:id="666"/>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67" w:name="_Toc20204004"/>
      <w:bookmarkStart w:id="668" w:name="_Toc27894690"/>
      <w:bookmarkStart w:id="669" w:name="_Toc36191757"/>
      <w:bookmarkStart w:id="670" w:name="_Toc45192843"/>
      <w:bookmarkStart w:id="671" w:name="_Toc47592475"/>
      <w:bookmarkStart w:id="672" w:name="_Toc51834556"/>
      <w:bookmarkStart w:id="673" w:name="_Toc91153577"/>
      <w:r w:rsidRPr="00140E21">
        <w:rPr>
          <w:lang w:eastAsia="ko-KR"/>
        </w:rPr>
        <w:t>4.4.1.2</w:t>
      </w:r>
      <w:r w:rsidRPr="00140E21">
        <w:rPr>
          <w:lang w:eastAsia="ko-KR"/>
        </w:rPr>
        <w:tab/>
        <w:t>N4 Session Establishment procedure</w:t>
      </w:r>
      <w:bookmarkEnd w:id="667"/>
      <w:bookmarkEnd w:id="668"/>
      <w:bookmarkEnd w:id="669"/>
      <w:bookmarkEnd w:id="670"/>
      <w:bookmarkEnd w:id="671"/>
      <w:bookmarkEnd w:id="672"/>
      <w:bookmarkEnd w:id="673"/>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70" type="#_x0000_t75" style="width:358.1pt;height:155.9pt" o:ole="">
            <v:imagedata r:id="rId96" o:title=""/>
          </v:shape>
          <o:OLEObject Type="Embed" ProgID="Word.Picture.8" ShapeID="_x0000_i1070" DrawAspect="Content" ObjectID="_1701769469" r:id="rId97"/>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74" w:name="_Toc20204005"/>
      <w:bookmarkStart w:id="675" w:name="_Toc27894691"/>
      <w:bookmarkStart w:id="676" w:name="_Toc36191758"/>
      <w:bookmarkStart w:id="677" w:name="_Toc45192844"/>
      <w:bookmarkStart w:id="678" w:name="_Toc47592476"/>
      <w:bookmarkStart w:id="679" w:name="_Toc51834557"/>
      <w:bookmarkStart w:id="680" w:name="_Toc91153578"/>
      <w:r w:rsidRPr="00140E21">
        <w:rPr>
          <w:lang w:eastAsia="ko-KR"/>
        </w:rPr>
        <w:t>4.4.1.3</w:t>
      </w:r>
      <w:r w:rsidRPr="00140E21">
        <w:rPr>
          <w:lang w:eastAsia="ko-KR"/>
        </w:rPr>
        <w:tab/>
        <w:t>N4 Session Modification procedure</w:t>
      </w:r>
      <w:bookmarkEnd w:id="674"/>
      <w:bookmarkEnd w:id="675"/>
      <w:bookmarkEnd w:id="676"/>
      <w:bookmarkEnd w:id="677"/>
      <w:bookmarkEnd w:id="678"/>
      <w:bookmarkEnd w:id="679"/>
      <w:bookmarkEnd w:id="680"/>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1" type="#_x0000_t75" style="width:354.35pt;height:155.9pt" o:ole="">
            <v:imagedata r:id="rId98" o:title=""/>
          </v:shape>
          <o:OLEObject Type="Embed" ProgID="Word.Picture.8" ShapeID="_x0000_i1071" DrawAspect="Content" ObjectID="_1701769470" r:id="rId99"/>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81" w:name="_Toc20204006"/>
      <w:bookmarkStart w:id="682" w:name="_Toc27894692"/>
      <w:bookmarkStart w:id="683" w:name="_Toc36191759"/>
      <w:bookmarkStart w:id="684" w:name="_Toc45192845"/>
      <w:bookmarkStart w:id="685" w:name="_Toc47592477"/>
      <w:bookmarkStart w:id="686" w:name="_Toc51834558"/>
      <w:bookmarkStart w:id="687" w:name="_Toc91153579"/>
      <w:r w:rsidRPr="00140E21">
        <w:rPr>
          <w:lang w:eastAsia="ko-KR"/>
        </w:rPr>
        <w:t>4.4.1.4</w:t>
      </w:r>
      <w:r w:rsidRPr="00140E21">
        <w:rPr>
          <w:lang w:eastAsia="ko-KR"/>
        </w:rPr>
        <w:tab/>
        <w:t>N4 Session Release procedure</w:t>
      </w:r>
      <w:bookmarkEnd w:id="681"/>
      <w:bookmarkEnd w:id="682"/>
      <w:bookmarkEnd w:id="683"/>
      <w:bookmarkEnd w:id="684"/>
      <w:bookmarkEnd w:id="685"/>
      <w:bookmarkEnd w:id="686"/>
      <w:bookmarkEnd w:id="687"/>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2" type="#_x0000_t75" style="width:354.35pt;height:155.9pt" o:ole="">
            <v:imagedata r:id="rId100" o:title=""/>
          </v:shape>
          <o:OLEObject Type="Embed" ProgID="Word.Picture.8" ShapeID="_x0000_i1072" DrawAspect="Content" ObjectID="_1701769471" r:id="rId101"/>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88" w:name="_Toc20204007"/>
      <w:bookmarkStart w:id="689" w:name="_Toc27894693"/>
      <w:bookmarkStart w:id="690" w:name="_Toc36191760"/>
      <w:bookmarkStart w:id="691" w:name="_Toc45192846"/>
      <w:bookmarkStart w:id="692" w:name="_Toc47592478"/>
      <w:bookmarkStart w:id="693" w:name="_Toc51834559"/>
      <w:bookmarkStart w:id="694" w:name="_Toc91153580"/>
      <w:r w:rsidRPr="00140E21">
        <w:t>4.4.2</w:t>
      </w:r>
      <w:r w:rsidRPr="00140E21">
        <w:tab/>
        <w:t>N4 Reporting Procedures</w:t>
      </w:r>
      <w:bookmarkEnd w:id="688"/>
      <w:bookmarkEnd w:id="689"/>
      <w:bookmarkEnd w:id="690"/>
      <w:bookmarkEnd w:id="691"/>
      <w:bookmarkEnd w:id="692"/>
      <w:bookmarkEnd w:id="693"/>
      <w:bookmarkEnd w:id="694"/>
    </w:p>
    <w:p w14:paraId="7044EA37" w14:textId="77777777" w:rsidR="00776774" w:rsidRPr="00140E21" w:rsidRDefault="00776774" w:rsidP="00776774">
      <w:pPr>
        <w:pStyle w:val="Heading4"/>
      </w:pPr>
      <w:bookmarkStart w:id="695" w:name="_Toc20204008"/>
      <w:bookmarkStart w:id="696" w:name="_Toc27894694"/>
      <w:bookmarkStart w:id="697" w:name="_Toc36191761"/>
      <w:bookmarkStart w:id="698" w:name="_Toc45192847"/>
      <w:bookmarkStart w:id="699" w:name="_Toc47592479"/>
      <w:bookmarkStart w:id="700" w:name="_Toc51834560"/>
      <w:bookmarkStart w:id="701" w:name="_Toc91153581"/>
      <w:r w:rsidRPr="00140E21">
        <w:t>4.4.2.</w:t>
      </w:r>
      <w:r w:rsidRPr="00140E21">
        <w:rPr>
          <w:lang w:eastAsia="zh-CN"/>
        </w:rPr>
        <w:t>1</w:t>
      </w:r>
      <w:r w:rsidRPr="00140E21">
        <w:tab/>
        <w:t>General</w:t>
      </w:r>
      <w:bookmarkEnd w:id="695"/>
      <w:bookmarkEnd w:id="696"/>
      <w:bookmarkEnd w:id="697"/>
      <w:bookmarkEnd w:id="698"/>
      <w:bookmarkEnd w:id="699"/>
      <w:bookmarkEnd w:id="700"/>
      <w:bookmarkEnd w:id="701"/>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02" w:name="_Toc20204009"/>
      <w:bookmarkStart w:id="703" w:name="_Toc27894695"/>
      <w:bookmarkStart w:id="704" w:name="_Toc36191762"/>
      <w:bookmarkStart w:id="705" w:name="_Toc45192848"/>
      <w:bookmarkStart w:id="706" w:name="_Toc47592480"/>
      <w:bookmarkStart w:id="707" w:name="_Toc51834561"/>
      <w:bookmarkStart w:id="708" w:name="_Toc91153582"/>
      <w:r w:rsidRPr="00140E21">
        <w:t>4.4.2.2</w:t>
      </w:r>
      <w:r w:rsidRPr="00140E21">
        <w:tab/>
        <w:t>N4 Session Level Reporting Procedure</w:t>
      </w:r>
      <w:bookmarkEnd w:id="702"/>
      <w:bookmarkEnd w:id="703"/>
      <w:bookmarkEnd w:id="704"/>
      <w:bookmarkEnd w:id="705"/>
      <w:bookmarkEnd w:id="706"/>
      <w:bookmarkEnd w:id="707"/>
      <w:bookmarkEnd w:id="708"/>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09" w:name="_MON_1593607791"/>
    <w:bookmarkEnd w:id="709"/>
    <w:p w14:paraId="545B4D4D" w14:textId="77777777" w:rsidR="00776774" w:rsidRPr="00140E21" w:rsidRDefault="00776774" w:rsidP="00776774">
      <w:pPr>
        <w:pStyle w:val="TH"/>
        <w:rPr>
          <w:lang w:eastAsia="zh-CN"/>
        </w:rPr>
      </w:pPr>
      <w:r w:rsidRPr="00140E21">
        <w:object w:dxaOrig="6130" w:dyaOrig="2762" w14:anchorId="1E53F058">
          <v:shape id="_x0000_i1073" type="#_x0000_t75" style="width:288.65pt;height:132.1pt" o:ole="">
            <v:imagedata r:id="rId102" o:title=""/>
          </v:shape>
          <o:OLEObject Type="Embed" ProgID="Word.Picture.8" ShapeID="_x0000_i1073" DrawAspect="Content" ObjectID="_1701769472" r:id="rId103"/>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02BD2B26"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10" w:name="_Toc20204010"/>
      <w:bookmarkStart w:id="711" w:name="_Toc27894696"/>
      <w:bookmarkStart w:id="712" w:name="_Toc36191763"/>
      <w:bookmarkStart w:id="713" w:name="_Toc45192849"/>
      <w:bookmarkStart w:id="714" w:name="_Toc47592481"/>
      <w:bookmarkStart w:id="715" w:name="_Toc51834562"/>
      <w:bookmarkStart w:id="716" w:name="_Toc91153583"/>
      <w:r w:rsidRPr="00140E21">
        <w:rPr>
          <w:rFonts w:eastAsia="SimSun"/>
        </w:rPr>
        <w:t>4.4.3</w:t>
      </w:r>
      <w:r w:rsidRPr="00140E21">
        <w:rPr>
          <w:rFonts w:eastAsia="SimSun"/>
        </w:rPr>
        <w:tab/>
        <w:t>N4 Node Level Procedures</w:t>
      </w:r>
      <w:bookmarkEnd w:id="710"/>
      <w:bookmarkEnd w:id="711"/>
      <w:bookmarkEnd w:id="712"/>
      <w:bookmarkEnd w:id="713"/>
      <w:bookmarkEnd w:id="714"/>
      <w:bookmarkEnd w:id="715"/>
      <w:bookmarkEnd w:id="716"/>
    </w:p>
    <w:p w14:paraId="55217061" w14:textId="77777777" w:rsidR="00776774" w:rsidRPr="00140E21" w:rsidRDefault="00776774" w:rsidP="00776774">
      <w:pPr>
        <w:pStyle w:val="Heading4"/>
        <w:rPr>
          <w:rFonts w:eastAsia="SimSun"/>
        </w:rPr>
      </w:pPr>
      <w:bookmarkStart w:id="717" w:name="_Toc20204011"/>
      <w:bookmarkStart w:id="718" w:name="_Toc27894697"/>
      <w:bookmarkStart w:id="719" w:name="_Toc36191764"/>
      <w:bookmarkStart w:id="720" w:name="_Toc45192850"/>
      <w:bookmarkStart w:id="721" w:name="_Toc47592482"/>
      <w:bookmarkStart w:id="722" w:name="_Toc51834563"/>
      <w:bookmarkStart w:id="723" w:name="_Toc91153584"/>
      <w:r w:rsidRPr="00140E21">
        <w:rPr>
          <w:rFonts w:eastAsia="SimSun"/>
        </w:rPr>
        <w:t>4.4.3.1</w:t>
      </w:r>
      <w:r w:rsidRPr="00140E21">
        <w:rPr>
          <w:rFonts w:eastAsia="SimSun"/>
        </w:rPr>
        <w:tab/>
        <w:t>N4 Association Setup Procedure</w:t>
      </w:r>
      <w:bookmarkEnd w:id="717"/>
      <w:bookmarkEnd w:id="718"/>
      <w:bookmarkEnd w:id="719"/>
      <w:bookmarkEnd w:id="720"/>
      <w:bookmarkEnd w:id="721"/>
      <w:bookmarkEnd w:id="722"/>
      <w:bookmarkEnd w:id="723"/>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3C504192"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by provisioning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74" type="#_x0000_t75" style="width:280.5pt;height:113.3pt" o:ole="">
            <v:imagedata r:id="rId104" o:title=""/>
          </v:shape>
          <o:OLEObject Type="Embed" ProgID="Word.Picture.8" ShapeID="_x0000_i1074" DrawAspect="Content" ObjectID="_1701769473" r:id="rId105"/>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24" w:name="_Toc20204012"/>
      <w:bookmarkStart w:id="725"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26" w:name="_MON_1646564138"/>
    <w:bookmarkEnd w:id="726"/>
    <w:p w14:paraId="1B669BE2" w14:textId="77777777" w:rsidR="00776774" w:rsidRDefault="00776774" w:rsidP="00776774">
      <w:pPr>
        <w:pStyle w:val="TH"/>
      </w:pPr>
      <w:r>
        <w:object w:dxaOrig="5954" w:dyaOrig="2407" w14:anchorId="27793E1C">
          <v:shape id="_x0000_i1075" type="#_x0000_t75" style="width:296.15pt;height:118.35pt" o:ole="">
            <v:imagedata r:id="rId106" o:title=""/>
          </v:shape>
          <o:OLEObject Type="Embed" ProgID="Word.Picture.8" ShapeID="_x0000_i1075" DrawAspect="Content" ObjectID="_1701769474" r:id="rId107"/>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27" w:name="_Toc36191765"/>
      <w:bookmarkStart w:id="728" w:name="_Toc45192851"/>
      <w:bookmarkStart w:id="729" w:name="_Toc47592483"/>
      <w:bookmarkStart w:id="730" w:name="_Toc51834564"/>
      <w:bookmarkStart w:id="731" w:name="_Toc91153585"/>
      <w:r w:rsidRPr="00140E21">
        <w:rPr>
          <w:rFonts w:eastAsia="SimSun"/>
          <w:lang w:eastAsia="zh-CN"/>
        </w:rPr>
        <w:lastRenderedPageBreak/>
        <w:t>4.4.3.2</w:t>
      </w:r>
      <w:r w:rsidRPr="00140E21">
        <w:rPr>
          <w:rFonts w:eastAsia="SimSun"/>
          <w:lang w:eastAsia="ja-JP"/>
        </w:rPr>
        <w:tab/>
        <w:t>N4 Association Update Procedure</w:t>
      </w:r>
      <w:bookmarkEnd w:id="724"/>
      <w:bookmarkEnd w:id="725"/>
      <w:bookmarkEnd w:id="727"/>
      <w:bookmarkEnd w:id="728"/>
      <w:bookmarkEnd w:id="729"/>
      <w:bookmarkEnd w:id="730"/>
      <w:bookmarkEnd w:id="731"/>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6DF04020"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76" type="#_x0000_t75" style="width:280.5pt;height:113.3pt" o:ole="">
            <v:imagedata r:id="rId108" o:title=""/>
          </v:shape>
          <o:OLEObject Type="Embed" ProgID="Word.Picture.8" ShapeID="_x0000_i1076" DrawAspect="Content" ObjectID="_1701769475" r:id="rId109"/>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7" type="#_x0000_t75" style="width:280.5pt;height:113.3pt" o:ole="">
            <v:imagedata r:id="rId110" o:title=""/>
          </v:shape>
          <o:OLEObject Type="Embed" ProgID="Word.Picture.8" ShapeID="_x0000_i1077" DrawAspect="Content" ObjectID="_1701769476" r:id="rId111"/>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32" w:name="_Toc20204013"/>
      <w:bookmarkStart w:id="733" w:name="_Toc27894699"/>
      <w:bookmarkStart w:id="734" w:name="_Toc36191766"/>
      <w:bookmarkStart w:id="735" w:name="_Toc45192852"/>
      <w:bookmarkStart w:id="736" w:name="_Toc47592484"/>
      <w:bookmarkStart w:id="737" w:name="_Toc51834565"/>
      <w:bookmarkStart w:id="738" w:name="_Toc91153586"/>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32"/>
      <w:bookmarkEnd w:id="733"/>
      <w:bookmarkEnd w:id="734"/>
      <w:bookmarkEnd w:id="735"/>
      <w:bookmarkEnd w:id="736"/>
      <w:bookmarkEnd w:id="737"/>
      <w:bookmarkEnd w:id="738"/>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8" type="#_x0000_t75" style="width:280.5pt;height:113.3pt" o:ole="">
            <v:imagedata r:id="rId112" o:title=""/>
          </v:shape>
          <o:OLEObject Type="Embed" ProgID="Word.Picture.8" ShapeID="_x0000_i1078" DrawAspect="Content" ObjectID="_1701769477" r:id="rId113"/>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9" type="#_x0000_t75" style="width:280.5pt;height:113.3pt" o:ole="">
            <v:imagedata r:id="rId114" o:title=""/>
          </v:shape>
          <o:OLEObject Type="Embed" ProgID="Word.Picture.8" ShapeID="_x0000_i1079" DrawAspect="Content" ObjectID="_1701769478" r:id="rId115"/>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39" w:name="_Toc20204014"/>
      <w:bookmarkStart w:id="740" w:name="_Toc27894700"/>
      <w:bookmarkStart w:id="741" w:name="_Toc36191767"/>
      <w:bookmarkStart w:id="742" w:name="_Toc45192853"/>
      <w:bookmarkStart w:id="743" w:name="_Toc47592485"/>
      <w:bookmarkStart w:id="744" w:name="_Toc51834566"/>
      <w:bookmarkStart w:id="745" w:name="_Toc91153587"/>
      <w:r w:rsidRPr="00140E21">
        <w:rPr>
          <w:rFonts w:eastAsia="SimSun"/>
        </w:rPr>
        <w:t>4.4.3.4</w:t>
      </w:r>
      <w:r w:rsidRPr="00140E21">
        <w:rPr>
          <w:rFonts w:eastAsia="SimSun"/>
        </w:rPr>
        <w:tab/>
        <w:t>N4 Report Procedure</w:t>
      </w:r>
      <w:bookmarkEnd w:id="739"/>
      <w:bookmarkEnd w:id="740"/>
      <w:bookmarkEnd w:id="741"/>
      <w:bookmarkEnd w:id="742"/>
      <w:bookmarkEnd w:id="743"/>
      <w:bookmarkEnd w:id="744"/>
      <w:bookmarkEnd w:id="745"/>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80" type="#_x0000_t75" style="width:280.5pt;height:113.3pt" o:ole="">
            <v:imagedata r:id="rId116" o:title=""/>
          </v:shape>
          <o:OLEObject Type="Embed" ProgID="Word.Picture.8" ShapeID="_x0000_i1080" DrawAspect="Content" ObjectID="_1701769479" r:id="rId117"/>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52A34E4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46" w:name="_Toc20204015"/>
      <w:bookmarkStart w:id="747" w:name="_Toc27894701"/>
      <w:bookmarkStart w:id="748" w:name="_Toc36191768"/>
      <w:bookmarkStart w:id="749" w:name="_Toc45192854"/>
      <w:bookmarkStart w:id="750" w:name="_Toc47592486"/>
      <w:bookmarkStart w:id="751" w:name="_Toc51834567"/>
      <w:bookmarkStart w:id="752" w:name="_Toc91153588"/>
      <w:r w:rsidRPr="00140E21">
        <w:rPr>
          <w:rFonts w:eastAsia="SimSun"/>
        </w:rPr>
        <w:t>4.4.3.5</w:t>
      </w:r>
      <w:r w:rsidRPr="00140E21">
        <w:rPr>
          <w:rFonts w:eastAsia="SimSun"/>
        </w:rPr>
        <w:tab/>
        <w:t>N4 PFD management Procedure</w:t>
      </w:r>
      <w:bookmarkEnd w:id="746"/>
      <w:bookmarkEnd w:id="747"/>
      <w:bookmarkEnd w:id="748"/>
      <w:bookmarkEnd w:id="749"/>
      <w:bookmarkEnd w:id="750"/>
      <w:bookmarkEnd w:id="751"/>
      <w:bookmarkEnd w:id="752"/>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53" w:name="_MON_1666505640"/>
    <w:bookmarkEnd w:id="753"/>
    <w:p w14:paraId="6DAD2047" w14:textId="3F2B062E" w:rsidR="00A238E8" w:rsidRDefault="00A238E8" w:rsidP="00B13067">
      <w:pPr>
        <w:pStyle w:val="TH"/>
      </w:pPr>
      <w:r w:rsidRPr="00140E21">
        <w:object w:dxaOrig="6347" w:dyaOrig="3021" w14:anchorId="25BC2D85">
          <v:shape id="_x0000_i1081" type="#_x0000_t75" style="width:309.9pt;height:147.15pt" o:ole="">
            <v:imagedata r:id="rId118" o:title=""/>
          </v:shape>
          <o:OLEObject Type="Embed" ProgID="Word.Picture.8" ShapeID="_x0000_i1081" DrawAspect="Content" ObjectID="_1701769480" r:id="rId119"/>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54" w:name="_Toc20204016"/>
      <w:bookmarkStart w:id="755" w:name="_Toc27894702"/>
      <w:bookmarkStart w:id="756" w:name="_Toc36191769"/>
      <w:bookmarkStart w:id="757" w:name="_Toc45192855"/>
      <w:bookmarkStart w:id="758" w:name="_Toc47592487"/>
      <w:bookmarkStart w:id="759" w:name="_Toc51834568"/>
      <w:bookmarkStart w:id="760" w:name="_Hlk500791524"/>
      <w:bookmarkStart w:id="761" w:name="_Toc91153589"/>
      <w:r w:rsidRPr="00140E21">
        <w:t>4.4.4</w:t>
      </w:r>
      <w:r w:rsidRPr="00140E21">
        <w:tab/>
        <w:t>SMF Pause of Charging procedure</w:t>
      </w:r>
      <w:bookmarkEnd w:id="754"/>
      <w:bookmarkEnd w:id="755"/>
      <w:bookmarkEnd w:id="756"/>
      <w:bookmarkEnd w:id="757"/>
      <w:bookmarkEnd w:id="758"/>
      <w:bookmarkEnd w:id="759"/>
      <w:bookmarkEnd w:id="761"/>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62" w:name="_MON_1593608400"/>
    <w:bookmarkEnd w:id="762"/>
    <w:p w14:paraId="68A9F04B" w14:textId="77777777" w:rsidR="00776774" w:rsidRPr="00140E21" w:rsidRDefault="00776774" w:rsidP="00776774">
      <w:pPr>
        <w:pStyle w:val="TH"/>
      </w:pPr>
      <w:r w:rsidRPr="00140E21">
        <w:object w:dxaOrig="3948" w:dyaOrig="4321" w14:anchorId="5927E143">
          <v:shape id="_x0000_i1082" type="#_x0000_t75" style="width:213.5pt;height:219.75pt" o:ole="">
            <v:imagedata r:id="rId120" o:title="" croptop="134f" cropright="-3822f"/>
          </v:shape>
          <o:OLEObject Type="Embed" ProgID="Word.Picture.8" ShapeID="_x0000_i1082" DrawAspect="Content" ObjectID="_1701769481" r:id="rId121"/>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60"/>
    </w:p>
    <w:p w14:paraId="4FB51AA4" w14:textId="77777777" w:rsidR="00776774" w:rsidRPr="00140E21" w:rsidRDefault="00776774" w:rsidP="00776774">
      <w:pPr>
        <w:pStyle w:val="Heading2"/>
      </w:pPr>
      <w:bookmarkStart w:id="763" w:name="_Toc20204017"/>
      <w:bookmarkStart w:id="764" w:name="_Toc27894703"/>
      <w:bookmarkStart w:id="765" w:name="_Toc36191770"/>
      <w:bookmarkStart w:id="766" w:name="_Toc45192856"/>
      <w:bookmarkStart w:id="767" w:name="_Toc47592488"/>
      <w:bookmarkStart w:id="768" w:name="_Toc51834569"/>
      <w:bookmarkStart w:id="769" w:name="_Toc91153590"/>
      <w:r w:rsidRPr="00140E21">
        <w:t>4.5</w:t>
      </w:r>
      <w:r w:rsidRPr="00140E21">
        <w:tab/>
        <w:t>User Profile management procedures</w:t>
      </w:r>
      <w:bookmarkEnd w:id="763"/>
      <w:bookmarkEnd w:id="764"/>
      <w:bookmarkEnd w:id="765"/>
      <w:bookmarkEnd w:id="766"/>
      <w:bookmarkEnd w:id="767"/>
      <w:bookmarkEnd w:id="768"/>
      <w:bookmarkEnd w:id="769"/>
    </w:p>
    <w:p w14:paraId="71CBE99B" w14:textId="77777777" w:rsidR="00776774" w:rsidRPr="00140E21" w:rsidRDefault="00776774" w:rsidP="00776774">
      <w:pPr>
        <w:pStyle w:val="Heading3"/>
      </w:pPr>
      <w:bookmarkStart w:id="770" w:name="_Toc20204018"/>
      <w:bookmarkStart w:id="771" w:name="_Toc27894704"/>
      <w:bookmarkStart w:id="772" w:name="_Toc36191771"/>
      <w:bookmarkStart w:id="773" w:name="_Toc45192857"/>
      <w:bookmarkStart w:id="774" w:name="_Toc47592489"/>
      <w:bookmarkStart w:id="775" w:name="_Toc51834570"/>
      <w:bookmarkStart w:id="776" w:name="_Toc91153591"/>
      <w:r w:rsidRPr="00140E21">
        <w:t>4.5.1</w:t>
      </w:r>
      <w:r w:rsidRPr="00140E21">
        <w:tab/>
        <w:t>Subscriber Data Update Notification to AMF</w:t>
      </w:r>
      <w:bookmarkEnd w:id="770"/>
      <w:bookmarkEnd w:id="771"/>
      <w:bookmarkEnd w:id="772"/>
      <w:bookmarkEnd w:id="773"/>
      <w:bookmarkEnd w:id="774"/>
      <w:bookmarkEnd w:id="775"/>
      <w:bookmarkEnd w:id="776"/>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77" w:name="_Toc20204019"/>
      <w:bookmarkStart w:id="778" w:name="_Toc27894705"/>
      <w:bookmarkStart w:id="779" w:name="_Toc36191772"/>
      <w:bookmarkStart w:id="780" w:name="_Toc45192858"/>
      <w:bookmarkStart w:id="781" w:name="_Toc47592490"/>
      <w:bookmarkStart w:id="782" w:name="_Toc51834571"/>
      <w:bookmarkStart w:id="783" w:name="_Toc91153592"/>
      <w:r w:rsidRPr="00140E21">
        <w:t>4.5.2</w:t>
      </w:r>
      <w:r w:rsidRPr="00140E21">
        <w:tab/>
        <w:t>Session Management Subscriber Data Update Notification to SMF</w:t>
      </w:r>
      <w:bookmarkEnd w:id="777"/>
      <w:bookmarkEnd w:id="778"/>
      <w:bookmarkEnd w:id="779"/>
      <w:bookmarkEnd w:id="780"/>
      <w:bookmarkEnd w:id="781"/>
      <w:bookmarkEnd w:id="782"/>
      <w:bookmarkEnd w:id="783"/>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84" w:name="_Toc20204020"/>
      <w:bookmarkStart w:id="785" w:name="_Toc27894706"/>
      <w:bookmarkStart w:id="786" w:name="_Toc36191773"/>
      <w:bookmarkStart w:id="787" w:name="_Toc45192859"/>
      <w:bookmarkStart w:id="788" w:name="_Toc47592491"/>
      <w:bookmarkStart w:id="789" w:name="_Toc51834572"/>
      <w:bookmarkStart w:id="790" w:name="_Toc91153593"/>
      <w:r w:rsidRPr="00140E21">
        <w:t>4.5.3</w:t>
      </w:r>
      <w:r w:rsidRPr="00140E21">
        <w:tab/>
        <w:t>Purge of subscriber data in AMF</w:t>
      </w:r>
      <w:bookmarkEnd w:id="784"/>
      <w:bookmarkEnd w:id="785"/>
      <w:bookmarkEnd w:id="786"/>
      <w:bookmarkEnd w:id="787"/>
      <w:bookmarkEnd w:id="788"/>
      <w:bookmarkEnd w:id="789"/>
      <w:bookmarkEnd w:id="790"/>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3" type="#_x0000_t75" style="width:237.9pt;height:150.25pt" o:ole="">
            <v:imagedata r:id="rId122" o:title=""/>
          </v:shape>
          <o:OLEObject Type="Embed" ProgID="Visio.Drawing.11" ShapeID="_x0000_i1083" DrawAspect="Content" ObjectID="_1701769482" r:id="rId123"/>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91" w:name="_Toc20204021"/>
      <w:bookmarkStart w:id="792" w:name="_Toc27894707"/>
      <w:bookmarkStart w:id="793" w:name="_Toc36191774"/>
      <w:bookmarkStart w:id="794" w:name="_Toc45192860"/>
      <w:bookmarkStart w:id="795" w:name="_Toc47592492"/>
      <w:bookmarkStart w:id="796" w:name="_Toc51834573"/>
      <w:bookmarkStart w:id="797" w:name="_Toc91153594"/>
      <w:r w:rsidRPr="00140E21">
        <w:t>4.6</w:t>
      </w:r>
      <w:r w:rsidRPr="00140E21">
        <w:tab/>
        <w:t>Security procedures</w:t>
      </w:r>
      <w:bookmarkEnd w:id="791"/>
      <w:bookmarkEnd w:id="792"/>
      <w:bookmarkEnd w:id="793"/>
      <w:bookmarkEnd w:id="794"/>
      <w:bookmarkEnd w:id="795"/>
      <w:bookmarkEnd w:id="796"/>
      <w:bookmarkEnd w:id="797"/>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98" w:name="_Toc20204022"/>
      <w:bookmarkStart w:id="799" w:name="_Toc27894708"/>
      <w:bookmarkStart w:id="800" w:name="_Toc36191775"/>
      <w:bookmarkStart w:id="801" w:name="_Toc45192861"/>
      <w:bookmarkStart w:id="802" w:name="_Toc47592493"/>
      <w:bookmarkStart w:id="803" w:name="_Toc51834574"/>
      <w:bookmarkStart w:id="804" w:name="_Toc91153595"/>
      <w:r w:rsidRPr="00140E21">
        <w:t>4.7</w:t>
      </w:r>
      <w:r w:rsidRPr="00140E21">
        <w:tab/>
        <w:t>ME Identity check procedure</w:t>
      </w:r>
      <w:bookmarkEnd w:id="798"/>
      <w:bookmarkEnd w:id="799"/>
      <w:bookmarkEnd w:id="800"/>
      <w:bookmarkEnd w:id="801"/>
      <w:bookmarkEnd w:id="802"/>
      <w:bookmarkEnd w:id="803"/>
      <w:bookmarkEnd w:id="80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05" w:name="_Toc20204023"/>
      <w:bookmarkStart w:id="806" w:name="_Toc27894709"/>
      <w:bookmarkStart w:id="807" w:name="_Toc36191776"/>
      <w:bookmarkStart w:id="808" w:name="_Toc45192862"/>
      <w:bookmarkStart w:id="809" w:name="_Toc47592494"/>
      <w:bookmarkStart w:id="810" w:name="_Toc51834575"/>
      <w:bookmarkStart w:id="811" w:name="_Toc91153596"/>
      <w:r w:rsidRPr="00140E21">
        <w:t>4.8</w:t>
      </w:r>
      <w:r w:rsidRPr="00140E21">
        <w:tab/>
        <w:t>RAN-CN interactions</w:t>
      </w:r>
      <w:bookmarkEnd w:id="805"/>
      <w:bookmarkEnd w:id="806"/>
      <w:bookmarkEnd w:id="807"/>
      <w:bookmarkEnd w:id="808"/>
      <w:bookmarkEnd w:id="809"/>
      <w:bookmarkEnd w:id="810"/>
      <w:bookmarkEnd w:id="811"/>
    </w:p>
    <w:p w14:paraId="51B43CE4" w14:textId="77777777" w:rsidR="00776774" w:rsidRPr="00140E21" w:rsidRDefault="00776774" w:rsidP="00776774">
      <w:pPr>
        <w:pStyle w:val="Heading3"/>
      </w:pPr>
      <w:bookmarkStart w:id="812" w:name="_Toc20204024"/>
      <w:bookmarkStart w:id="813" w:name="_Toc27894710"/>
      <w:bookmarkStart w:id="814" w:name="_Toc36191777"/>
      <w:bookmarkStart w:id="815" w:name="_Toc45192863"/>
      <w:bookmarkStart w:id="816" w:name="_Toc47592495"/>
      <w:bookmarkStart w:id="817" w:name="_Toc51834576"/>
      <w:bookmarkStart w:id="818" w:name="_Toc91153597"/>
      <w:r w:rsidRPr="00140E21">
        <w:t>4.8.1</w:t>
      </w:r>
      <w:r w:rsidRPr="00140E21">
        <w:tab/>
        <w:t>Connection Inactive and Suspend procedure</w:t>
      </w:r>
      <w:bookmarkEnd w:id="812"/>
      <w:bookmarkEnd w:id="813"/>
      <w:bookmarkEnd w:id="814"/>
      <w:bookmarkEnd w:id="815"/>
      <w:bookmarkEnd w:id="816"/>
      <w:bookmarkEnd w:id="817"/>
      <w:bookmarkEnd w:id="818"/>
    </w:p>
    <w:p w14:paraId="0A90E1FB" w14:textId="77777777" w:rsidR="00776774" w:rsidRPr="00140E21" w:rsidRDefault="00776774" w:rsidP="00776774">
      <w:pPr>
        <w:pStyle w:val="Heading4"/>
      </w:pPr>
      <w:bookmarkStart w:id="819" w:name="_Toc20204025"/>
      <w:bookmarkStart w:id="820" w:name="_Toc27894711"/>
      <w:bookmarkStart w:id="821" w:name="_Toc36191778"/>
      <w:bookmarkStart w:id="822" w:name="_Toc45192864"/>
      <w:bookmarkStart w:id="823" w:name="_Toc47592496"/>
      <w:bookmarkStart w:id="824" w:name="_Toc51834577"/>
      <w:bookmarkStart w:id="825" w:name="_Toc91153598"/>
      <w:r w:rsidRPr="00140E21">
        <w:t>4.8.1.1</w:t>
      </w:r>
      <w:r w:rsidRPr="00140E21">
        <w:tab/>
        <w:t>Connection Inactive procedure</w:t>
      </w:r>
      <w:bookmarkEnd w:id="819"/>
      <w:bookmarkEnd w:id="820"/>
      <w:bookmarkEnd w:id="821"/>
      <w:bookmarkEnd w:id="822"/>
      <w:bookmarkEnd w:id="823"/>
      <w:bookmarkEnd w:id="824"/>
      <w:bookmarkEnd w:id="825"/>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26" w:name="_Toc20204026"/>
      <w:bookmarkStart w:id="827" w:name="_Toc27894712"/>
      <w:bookmarkStart w:id="828" w:name="_Toc36191779"/>
      <w:bookmarkStart w:id="829" w:name="_Toc45192865"/>
      <w:bookmarkStart w:id="830" w:name="_Toc47592497"/>
      <w:bookmarkStart w:id="831" w:name="_Toc51834578"/>
      <w:bookmarkStart w:id="832" w:name="_Toc91153599"/>
      <w:r w:rsidRPr="00140E21">
        <w:t>4.8.1.2</w:t>
      </w:r>
      <w:r w:rsidRPr="00140E21">
        <w:tab/>
        <w:t>Connection Suspend procedure</w:t>
      </w:r>
      <w:bookmarkEnd w:id="826"/>
      <w:bookmarkEnd w:id="827"/>
      <w:bookmarkEnd w:id="828"/>
      <w:bookmarkEnd w:id="829"/>
      <w:bookmarkEnd w:id="830"/>
      <w:bookmarkEnd w:id="831"/>
      <w:bookmarkEnd w:id="832"/>
    </w:p>
    <w:p w14:paraId="28D445C8" w14:textId="2318E097"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33" w:name="_MON_1565160915"/>
    <w:bookmarkEnd w:id="833"/>
    <w:bookmarkStart w:id="834" w:name="_MON_1565161274"/>
    <w:bookmarkEnd w:id="834"/>
    <w:p w14:paraId="7285CD8A" w14:textId="77777777" w:rsidR="00776774" w:rsidRPr="00140E21" w:rsidRDefault="00776774" w:rsidP="00776774">
      <w:pPr>
        <w:pStyle w:val="TH"/>
      </w:pPr>
      <w:r w:rsidRPr="00140E21">
        <w:rPr>
          <w:noProof/>
        </w:rPr>
        <w:object w:dxaOrig="8618" w:dyaOrig="5101" w14:anchorId="2C88E6C4">
          <v:shape id="_x0000_i1084" type="#_x0000_t75" style="width:413.85pt;height:204.75pt" o:ole="">
            <v:imagedata r:id="rId124" o:title="" cropbottom="11773f" cropright="1544f"/>
          </v:shape>
          <o:OLEObject Type="Embed" ProgID="Word.Picture.8" ShapeID="_x0000_i1084" DrawAspect="Content" ObjectID="_1701769483" r:id="rId125"/>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35" w:name="_Toc20204027"/>
      <w:bookmarkStart w:id="836" w:name="_Toc27894713"/>
      <w:bookmarkStart w:id="837" w:name="_Toc36191780"/>
      <w:bookmarkStart w:id="838" w:name="_Toc45192866"/>
      <w:bookmarkStart w:id="839" w:name="_Toc47592498"/>
      <w:bookmarkStart w:id="840" w:name="_Toc51834579"/>
      <w:bookmarkStart w:id="841" w:name="_Toc91153600"/>
      <w:r w:rsidRPr="00140E21">
        <w:t>4.8.2</w:t>
      </w:r>
      <w:r w:rsidRPr="00140E21">
        <w:tab/>
        <w:t>Connection Resume procedure</w:t>
      </w:r>
      <w:bookmarkEnd w:id="835"/>
      <w:bookmarkEnd w:id="836"/>
      <w:bookmarkEnd w:id="837"/>
      <w:bookmarkEnd w:id="838"/>
      <w:bookmarkEnd w:id="839"/>
      <w:bookmarkEnd w:id="840"/>
      <w:bookmarkEnd w:id="841"/>
    </w:p>
    <w:p w14:paraId="2F04B23B" w14:textId="77777777" w:rsidR="00776774" w:rsidRPr="00140E21" w:rsidRDefault="00776774" w:rsidP="00776774">
      <w:pPr>
        <w:pStyle w:val="Heading4"/>
      </w:pPr>
      <w:bookmarkStart w:id="842" w:name="_Toc20204028"/>
      <w:bookmarkStart w:id="843" w:name="_Toc27894714"/>
      <w:bookmarkStart w:id="844" w:name="_Toc36191781"/>
      <w:bookmarkStart w:id="845" w:name="_Toc45192867"/>
      <w:bookmarkStart w:id="846" w:name="_Toc47592499"/>
      <w:bookmarkStart w:id="847" w:name="_Toc51834580"/>
      <w:bookmarkStart w:id="848" w:name="_Toc91153601"/>
      <w:r w:rsidRPr="00140E21">
        <w:t>4.8.2.1</w:t>
      </w:r>
      <w:r w:rsidRPr="00140E21">
        <w:tab/>
        <w:t>General</w:t>
      </w:r>
      <w:bookmarkEnd w:id="842"/>
      <w:bookmarkEnd w:id="843"/>
      <w:bookmarkEnd w:id="844"/>
      <w:bookmarkEnd w:id="845"/>
      <w:bookmarkEnd w:id="846"/>
      <w:bookmarkEnd w:id="847"/>
      <w:bookmarkEnd w:id="848"/>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49" w:name="_Toc20204029"/>
      <w:bookmarkStart w:id="850" w:name="_Toc27894715"/>
      <w:bookmarkStart w:id="851" w:name="_Toc36191782"/>
      <w:bookmarkStart w:id="852" w:name="_Toc45192868"/>
      <w:bookmarkStart w:id="853" w:name="_Toc47592500"/>
      <w:bookmarkStart w:id="854" w:name="_Toc51834581"/>
      <w:bookmarkStart w:id="855" w:name="_Toc91153602"/>
      <w:r w:rsidRPr="00140E21">
        <w:t>4.8.2.2</w:t>
      </w:r>
      <w:r w:rsidRPr="00140E21">
        <w:tab/>
      </w:r>
      <w:r w:rsidR="00365F9E">
        <w:t xml:space="preserve">UE Triggered </w:t>
      </w:r>
      <w:r w:rsidRPr="00140E21">
        <w:t>Connection Resume in RRC Inactive procedure</w:t>
      </w:r>
      <w:bookmarkEnd w:id="849"/>
      <w:bookmarkEnd w:id="850"/>
      <w:bookmarkEnd w:id="851"/>
      <w:bookmarkEnd w:id="852"/>
      <w:bookmarkEnd w:id="853"/>
      <w:bookmarkEnd w:id="854"/>
      <w:bookmarkEnd w:id="855"/>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5" type="#_x0000_t75" style="width:373.15pt;height:197.2pt" o:ole="">
            <v:imagedata r:id="rId126" o:title=""/>
          </v:shape>
          <o:OLEObject Type="Embed" ProgID="Visio.Drawing.11" ShapeID="_x0000_i1085" DrawAspect="Content" ObjectID="_1701769484" r:id="rId127"/>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56" w:name="_Toc20204030"/>
      <w:bookmarkStart w:id="857" w:name="_Toc27894716"/>
      <w:bookmarkStart w:id="858" w:name="_Toc36191783"/>
      <w:bookmarkStart w:id="859" w:name="_Toc45192869"/>
      <w:bookmarkStart w:id="860" w:name="_Toc47592501"/>
      <w:bookmarkStart w:id="861" w:name="_Toc51834582"/>
      <w:bookmarkStart w:id="862" w:name="_Toc91153603"/>
      <w:r>
        <w:t>4.8.2.2a</w:t>
      </w:r>
      <w:r>
        <w:tab/>
        <w:t>Network Triggered Connection Resume in RRC Inactive procedure</w:t>
      </w:r>
      <w:bookmarkEnd w:id="862"/>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6" type="#_x0000_t75" style="width:482.1pt;height:206pt" o:ole="">
            <v:imagedata r:id="rId128" o:title=""/>
          </v:shape>
          <o:OLEObject Type="Embed" ProgID="Visio.Drawing.15" ShapeID="_x0000_i1086" DrawAspect="Content" ObjectID="_1701769485" r:id="rId129"/>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63" w:name="_Toc91153604"/>
      <w:r w:rsidRPr="00140E21">
        <w:t>4.8.2.3</w:t>
      </w:r>
      <w:r w:rsidRPr="00140E21">
        <w:tab/>
        <w:t>Connection Resume in CM-IDLE with Suspend procedure</w:t>
      </w:r>
      <w:bookmarkEnd w:id="856"/>
      <w:bookmarkEnd w:id="857"/>
      <w:bookmarkEnd w:id="858"/>
      <w:bookmarkEnd w:id="859"/>
      <w:bookmarkEnd w:id="860"/>
      <w:bookmarkEnd w:id="861"/>
      <w:bookmarkEnd w:id="863"/>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7" type="#_x0000_t75" style="width:482.1pt;height:252.95pt" o:ole="">
            <v:imagedata r:id="rId130" o:title=""/>
          </v:shape>
          <o:OLEObject Type="Embed" ProgID="Visio.Drawing.15" ShapeID="_x0000_i1087" DrawAspect="Content" ObjectID="_1701769486" r:id="rId131"/>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64" w:name="_Toc27894717"/>
      <w:bookmarkStart w:id="865" w:name="_Toc36191784"/>
      <w:bookmarkStart w:id="866" w:name="_Toc45192870"/>
      <w:bookmarkStart w:id="867" w:name="_Toc47592502"/>
      <w:bookmarkStart w:id="868" w:name="_Toc51834583"/>
      <w:bookmarkStart w:id="869"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70" w:name="_Toc91153605"/>
      <w:r>
        <w:t>4.8.2.4</w:t>
      </w:r>
      <w:r>
        <w:tab/>
        <w:t>Connection Resume in CM-IDLE with Suspend and MO EDT procedure</w:t>
      </w:r>
      <w:bookmarkEnd w:id="864"/>
      <w:bookmarkEnd w:id="865"/>
      <w:bookmarkEnd w:id="866"/>
      <w:bookmarkEnd w:id="867"/>
      <w:bookmarkEnd w:id="868"/>
      <w:bookmarkEnd w:id="870"/>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8" type="#_x0000_t75" style="width:480.85pt;height:231.05pt" o:ole="">
            <v:imagedata r:id="rId132" o:title="" cropbottom="1071f" cropright="-480f"/>
          </v:shape>
          <o:OLEObject Type="Embed" ProgID="Visio.Drawing.11" ShapeID="_x0000_i1088" DrawAspect="Content" ObjectID="_1701769487" r:id="rId133"/>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71" w:name="_Toc27894718"/>
      <w:bookmarkStart w:id="872" w:name="_Toc36191785"/>
      <w:bookmarkStart w:id="873" w:name="_Toc45192871"/>
      <w:bookmarkStart w:id="874" w:name="_Toc47592503"/>
      <w:bookmarkStart w:id="875" w:name="_Toc51834584"/>
      <w:bookmarkStart w:id="876" w:name="_Toc91153606"/>
      <w:r w:rsidRPr="00140E21">
        <w:t>4.8.3</w:t>
      </w:r>
      <w:r w:rsidRPr="00140E21">
        <w:tab/>
        <w:t>N2 Notification procedure</w:t>
      </w:r>
      <w:bookmarkEnd w:id="869"/>
      <w:bookmarkEnd w:id="871"/>
      <w:bookmarkEnd w:id="872"/>
      <w:bookmarkEnd w:id="873"/>
      <w:bookmarkEnd w:id="874"/>
      <w:bookmarkEnd w:id="875"/>
      <w:bookmarkEnd w:id="876"/>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9" type="#_x0000_t75" style="width:197.2pt;height:169.05pt" o:ole="">
            <v:imagedata r:id="rId134" o:title=""/>
          </v:shape>
          <o:OLEObject Type="Embed" ProgID="Word.Picture.8" ShapeID="_x0000_i1089" DrawAspect="Content" ObjectID="_1701769488" r:id="rId135"/>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77" w:name="_Toc20204032"/>
      <w:bookmarkStart w:id="878" w:name="_Toc27894719"/>
      <w:bookmarkStart w:id="879" w:name="_Toc36191786"/>
      <w:bookmarkStart w:id="880" w:name="_Toc45192872"/>
      <w:bookmarkStart w:id="881" w:name="_Toc47592504"/>
      <w:bookmarkStart w:id="882" w:name="_Toc51834585"/>
      <w:bookmarkStart w:id="883" w:name="_Toc91153607"/>
      <w:r w:rsidRPr="00140E21">
        <w:t>4.9</w:t>
      </w:r>
      <w:r w:rsidRPr="00140E21">
        <w:tab/>
        <w:t>Handover procedures</w:t>
      </w:r>
      <w:bookmarkEnd w:id="877"/>
      <w:bookmarkEnd w:id="878"/>
      <w:bookmarkEnd w:id="879"/>
      <w:bookmarkEnd w:id="880"/>
      <w:bookmarkEnd w:id="881"/>
      <w:bookmarkEnd w:id="882"/>
      <w:bookmarkEnd w:id="883"/>
    </w:p>
    <w:p w14:paraId="2A6F92ED" w14:textId="77777777" w:rsidR="00776774" w:rsidRPr="00140E21" w:rsidRDefault="00776774" w:rsidP="00776774">
      <w:pPr>
        <w:pStyle w:val="Heading3"/>
      </w:pPr>
      <w:bookmarkStart w:id="884" w:name="_Toc20204033"/>
      <w:bookmarkStart w:id="885" w:name="_Toc27894720"/>
      <w:bookmarkStart w:id="886" w:name="_Toc36191787"/>
      <w:bookmarkStart w:id="887" w:name="_Toc45192873"/>
      <w:bookmarkStart w:id="888" w:name="_Toc47592505"/>
      <w:bookmarkStart w:id="889" w:name="_Toc51834586"/>
      <w:bookmarkStart w:id="890" w:name="_Toc91153608"/>
      <w:r w:rsidRPr="00140E21">
        <w:rPr>
          <w:lang w:eastAsia="ko-KR"/>
        </w:rPr>
        <w:t>4.9.1</w:t>
      </w:r>
      <w:r w:rsidRPr="00140E21">
        <w:rPr>
          <w:lang w:eastAsia="ko-KR"/>
        </w:rPr>
        <w:tab/>
        <w:t>Handover procedures in 3GPP access</w:t>
      </w:r>
      <w:bookmarkEnd w:id="884"/>
      <w:bookmarkEnd w:id="885"/>
      <w:bookmarkEnd w:id="886"/>
      <w:bookmarkEnd w:id="887"/>
      <w:bookmarkEnd w:id="888"/>
      <w:bookmarkEnd w:id="889"/>
      <w:bookmarkEnd w:id="890"/>
    </w:p>
    <w:p w14:paraId="15644C5E" w14:textId="77777777" w:rsidR="00776774" w:rsidRPr="00140E21" w:rsidRDefault="00776774" w:rsidP="00776774">
      <w:pPr>
        <w:pStyle w:val="Heading4"/>
      </w:pPr>
      <w:bookmarkStart w:id="891" w:name="_Toc20204034"/>
      <w:bookmarkStart w:id="892" w:name="_Toc27894721"/>
      <w:bookmarkStart w:id="893" w:name="_Toc36191788"/>
      <w:bookmarkStart w:id="894" w:name="_Toc45192874"/>
      <w:bookmarkStart w:id="895" w:name="_Toc47592506"/>
      <w:bookmarkStart w:id="896" w:name="_Toc51834587"/>
      <w:bookmarkStart w:id="897" w:name="_Toc91153609"/>
      <w:r w:rsidRPr="00140E21">
        <w:t>4.9.1.1</w:t>
      </w:r>
      <w:r w:rsidRPr="00140E21">
        <w:tab/>
        <w:t>General</w:t>
      </w:r>
      <w:bookmarkEnd w:id="891"/>
      <w:bookmarkEnd w:id="892"/>
      <w:bookmarkEnd w:id="893"/>
      <w:bookmarkEnd w:id="894"/>
      <w:bookmarkEnd w:id="895"/>
      <w:bookmarkEnd w:id="896"/>
      <w:bookmarkEnd w:id="897"/>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1E12F170" w14:textId="77777777" w:rsidR="005D29D7" w:rsidRDefault="005D29D7" w:rsidP="00776774">
      <w:r>
        <w:t>The Inter NG-RAN node N2 based handover procedure specified in clause 4.9.1.3 may also be used for intra-NG-RAN node handover.</w:t>
      </w:r>
    </w:p>
    <w:p w14:paraId="496574A6" w14:textId="77777777"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98" w:name="_Toc20204035"/>
      <w:bookmarkStart w:id="899" w:name="_Toc27894722"/>
      <w:bookmarkStart w:id="900" w:name="_Toc36191789"/>
      <w:bookmarkStart w:id="901" w:name="_Toc45192875"/>
      <w:bookmarkStart w:id="902" w:name="_Toc47592507"/>
      <w:bookmarkStart w:id="903" w:name="_Toc51834588"/>
      <w:bookmarkStart w:id="904" w:name="_Toc91153610"/>
      <w:r w:rsidRPr="00140E21">
        <w:t>4.9.1.2</w:t>
      </w:r>
      <w:r w:rsidRPr="00140E21">
        <w:tab/>
        <w:t>Xn based inter NG-RAN handover</w:t>
      </w:r>
      <w:bookmarkEnd w:id="898"/>
      <w:bookmarkEnd w:id="899"/>
      <w:bookmarkEnd w:id="900"/>
      <w:bookmarkEnd w:id="901"/>
      <w:bookmarkEnd w:id="902"/>
      <w:bookmarkEnd w:id="903"/>
      <w:bookmarkEnd w:id="904"/>
    </w:p>
    <w:p w14:paraId="6BE921D8" w14:textId="77777777" w:rsidR="00776774" w:rsidRPr="00140E21" w:rsidRDefault="00776774" w:rsidP="00776774">
      <w:pPr>
        <w:pStyle w:val="Heading5"/>
      </w:pPr>
      <w:bookmarkStart w:id="905" w:name="_Toc20204036"/>
      <w:bookmarkStart w:id="906" w:name="_Toc27894723"/>
      <w:bookmarkStart w:id="907" w:name="_Toc36191790"/>
      <w:bookmarkStart w:id="908" w:name="_Toc45192876"/>
      <w:bookmarkStart w:id="909" w:name="_Toc47592508"/>
      <w:bookmarkStart w:id="910" w:name="_Toc51834589"/>
      <w:bookmarkStart w:id="911" w:name="_Toc91153611"/>
      <w:r w:rsidRPr="00140E21">
        <w:t>4.9.1.2.1</w:t>
      </w:r>
      <w:r w:rsidRPr="00140E21">
        <w:tab/>
        <w:t>General</w:t>
      </w:r>
      <w:bookmarkEnd w:id="905"/>
      <w:bookmarkEnd w:id="906"/>
      <w:bookmarkEnd w:id="907"/>
      <w:bookmarkEnd w:id="908"/>
      <w:bookmarkEnd w:id="909"/>
      <w:bookmarkEnd w:id="910"/>
      <w:bookmarkEnd w:id="911"/>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 xml:space="preserve">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w:t>
      </w:r>
      <w:r w:rsidRPr="00140E21">
        <w:lastRenderedPageBreak/>
        <w:t>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12" w:name="_Toc20204037"/>
      <w:bookmarkStart w:id="913" w:name="_Toc27894724"/>
      <w:bookmarkStart w:id="914" w:name="_Toc36191791"/>
      <w:bookmarkStart w:id="915" w:name="_Toc45192877"/>
      <w:bookmarkStart w:id="916" w:name="_Toc47592509"/>
      <w:bookmarkStart w:id="917" w:name="_Toc51834590"/>
      <w:bookmarkStart w:id="918" w:name="_Toc91153612"/>
      <w:r w:rsidRPr="00140E21">
        <w:t>4.9.1.2.2</w:t>
      </w:r>
      <w:r w:rsidRPr="00140E21">
        <w:tab/>
        <w:t>Xn based inter NG-RAN handover without User Plane function re-allocation</w:t>
      </w:r>
      <w:bookmarkEnd w:id="912"/>
      <w:bookmarkEnd w:id="913"/>
      <w:bookmarkEnd w:id="914"/>
      <w:bookmarkEnd w:id="915"/>
      <w:bookmarkEnd w:id="916"/>
      <w:bookmarkEnd w:id="917"/>
      <w:bookmarkEnd w:id="918"/>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90" type="#_x0000_t75" style="width:436.4pt;height:333.1pt" o:ole="">
            <v:imagedata r:id="rId136" o:title=""/>
          </v:shape>
          <o:OLEObject Type="Embed" ProgID="Visio.Drawing.11" ShapeID="_x0000_i1090" DrawAspect="Content" ObjectID="_1701769489" r:id="rId137"/>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w:t>
      </w:r>
      <w:r>
        <w:lastRenderedPageBreak/>
        <w:t>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lastRenderedPageBreak/>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19" w:name="_Toc20204038"/>
      <w:bookmarkStart w:id="920" w:name="_Toc27894725"/>
      <w:bookmarkStart w:id="921" w:name="_Toc36191792"/>
      <w:bookmarkStart w:id="922" w:name="_Toc45192878"/>
      <w:bookmarkStart w:id="923" w:name="_Toc47592510"/>
      <w:bookmarkStart w:id="924" w:name="_Toc51834591"/>
      <w:bookmarkStart w:id="925" w:name="_Toc91153613"/>
      <w:r w:rsidRPr="00140E21">
        <w:t>4.9.1.2.3</w:t>
      </w:r>
      <w:r w:rsidRPr="00140E21">
        <w:tab/>
        <w:t>Xn based inter NG-RAN handover with insertion of intermediate UPF</w:t>
      </w:r>
      <w:bookmarkEnd w:id="919"/>
      <w:bookmarkEnd w:id="920"/>
      <w:bookmarkEnd w:id="921"/>
      <w:bookmarkEnd w:id="922"/>
      <w:bookmarkEnd w:id="923"/>
      <w:bookmarkEnd w:id="924"/>
      <w:bookmarkEnd w:id="925"/>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26" w:name="_MON_1611406479"/>
    <w:bookmarkEnd w:id="926"/>
    <w:p w14:paraId="45BEFA9B" w14:textId="77777777" w:rsidR="00776774" w:rsidRPr="00140E21" w:rsidRDefault="00776774" w:rsidP="00776774">
      <w:pPr>
        <w:pStyle w:val="TH"/>
      </w:pPr>
      <w:r w:rsidRPr="00140E21">
        <w:object w:dxaOrig="11385" w:dyaOrig="8955" w14:anchorId="3147A2A7">
          <v:shape id="_x0000_i1091" type="#_x0000_t75" style="width:479.6pt;height:377.55pt" o:ole="">
            <v:imagedata r:id="rId138" o:title=""/>
          </v:shape>
          <o:OLEObject Type="Embed" ProgID="Visio.Drawing.11" ShapeID="_x0000_i1091" DrawAspect="Content" ObjectID="_1701769490" r:id="rId139"/>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27" w:name="_Toc20204039"/>
      <w:bookmarkStart w:id="928" w:name="_Toc27894726"/>
      <w:bookmarkStart w:id="929" w:name="_Toc36191793"/>
      <w:bookmarkStart w:id="930" w:name="_Toc45192879"/>
      <w:bookmarkStart w:id="931" w:name="_Toc47592511"/>
      <w:bookmarkStart w:id="932" w:name="_Toc51834592"/>
      <w:bookmarkStart w:id="933" w:name="_Toc91153614"/>
      <w:r w:rsidRPr="00140E21">
        <w:t>4.9.1.2.4</w:t>
      </w:r>
      <w:r w:rsidRPr="00140E21">
        <w:tab/>
        <w:t>Xn based inter NG-RAN handover with re-allocation of intermediate UPF</w:t>
      </w:r>
      <w:bookmarkEnd w:id="927"/>
      <w:bookmarkEnd w:id="928"/>
      <w:bookmarkEnd w:id="929"/>
      <w:bookmarkEnd w:id="930"/>
      <w:bookmarkEnd w:id="931"/>
      <w:bookmarkEnd w:id="932"/>
      <w:bookmarkEnd w:id="933"/>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2" type="#_x0000_t75" style="width:481.45pt;height:194.1pt" o:ole="">
            <v:imagedata r:id="rId140" o:title=""/>
          </v:shape>
          <o:OLEObject Type="Embed" ProgID="Visio.Drawing.11" ShapeID="_x0000_i1092" DrawAspect="Content" ObjectID="_1701769491" r:id="rId141"/>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34" w:name="_Toc20204040"/>
      <w:bookmarkStart w:id="935" w:name="_Toc27894727"/>
      <w:bookmarkStart w:id="936" w:name="_Toc36191794"/>
      <w:bookmarkStart w:id="937" w:name="_Toc45192880"/>
      <w:bookmarkStart w:id="938" w:name="_Toc47592512"/>
      <w:bookmarkStart w:id="939" w:name="_Toc51834593"/>
      <w:bookmarkStart w:id="940" w:name="_Toc91153615"/>
      <w:r w:rsidRPr="00140E21">
        <w:t>4.9.1.3</w:t>
      </w:r>
      <w:r w:rsidRPr="00140E21">
        <w:tab/>
        <w:t xml:space="preserve">Inter NG-RAN node </w:t>
      </w:r>
      <w:r w:rsidRPr="00140E21">
        <w:rPr>
          <w:lang w:eastAsia="zh-CN"/>
        </w:rPr>
        <w:t xml:space="preserve">N2 based </w:t>
      </w:r>
      <w:r w:rsidRPr="00140E21">
        <w:t>handover</w:t>
      </w:r>
      <w:bookmarkEnd w:id="934"/>
      <w:bookmarkEnd w:id="935"/>
      <w:bookmarkEnd w:id="936"/>
      <w:bookmarkEnd w:id="937"/>
      <w:bookmarkEnd w:id="938"/>
      <w:bookmarkEnd w:id="939"/>
      <w:bookmarkEnd w:id="940"/>
    </w:p>
    <w:p w14:paraId="71845E85" w14:textId="77777777" w:rsidR="00776774" w:rsidRPr="00140E21" w:rsidRDefault="00776774" w:rsidP="00776774">
      <w:pPr>
        <w:pStyle w:val="Heading5"/>
      </w:pPr>
      <w:bookmarkStart w:id="941" w:name="_Toc20204041"/>
      <w:bookmarkStart w:id="942" w:name="_Toc27894728"/>
      <w:bookmarkStart w:id="943" w:name="_Toc36191795"/>
      <w:bookmarkStart w:id="944" w:name="_Toc45192881"/>
      <w:bookmarkStart w:id="945" w:name="_Toc47592513"/>
      <w:bookmarkStart w:id="946" w:name="_Toc51834594"/>
      <w:bookmarkStart w:id="947" w:name="_Toc91153616"/>
      <w:r w:rsidRPr="00140E21">
        <w:t>4.9.1.3.1</w:t>
      </w:r>
      <w:r w:rsidRPr="00140E21">
        <w:tab/>
        <w:t>General</w:t>
      </w:r>
      <w:bookmarkEnd w:id="941"/>
      <w:bookmarkEnd w:id="942"/>
      <w:bookmarkEnd w:id="943"/>
      <w:bookmarkEnd w:id="944"/>
      <w:bookmarkEnd w:id="945"/>
      <w:bookmarkEnd w:id="946"/>
      <w:bookmarkEnd w:id="947"/>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6425D249"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48" w:name="_Toc20204042"/>
      <w:bookmarkStart w:id="949" w:name="_Toc27894729"/>
      <w:bookmarkStart w:id="950" w:name="_Toc36191796"/>
      <w:bookmarkStart w:id="951" w:name="_Toc45192882"/>
      <w:bookmarkStart w:id="952" w:name="_Toc47592514"/>
      <w:bookmarkStart w:id="953" w:name="_Toc51834595"/>
      <w:bookmarkStart w:id="954" w:name="_Toc91153617"/>
      <w:r w:rsidRPr="00140E21">
        <w:lastRenderedPageBreak/>
        <w:t>4.9.1.3.2</w:t>
      </w:r>
      <w:r w:rsidRPr="00140E21">
        <w:tab/>
        <w:t>Preparation phase</w:t>
      </w:r>
      <w:bookmarkEnd w:id="948"/>
      <w:bookmarkEnd w:id="949"/>
      <w:bookmarkEnd w:id="950"/>
      <w:bookmarkEnd w:id="951"/>
      <w:bookmarkEnd w:id="952"/>
      <w:bookmarkEnd w:id="953"/>
      <w:bookmarkEnd w:id="954"/>
    </w:p>
    <w:bookmarkStart w:id="955" w:name="_MON_1590393606"/>
    <w:bookmarkEnd w:id="955"/>
    <w:p w14:paraId="6C2AD0EA" w14:textId="77777777" w:rsidR="00776774" w:rsidRPr="00140E21" w:rsidRDefault="00776774" w:rsidP="00776774">
      <w:pPr>
        <w:pStyle w:val="TH"/>
      </w:pPr>
      <w:r w:rsidRPr="00140E21">
        <w:object w:dxaOrig="9980" w:dyaOrig="8852" w14:anchorId="0565E828">
          <v:shape id="_x0000_i1093" type="#_x0000_t75" style="width:470.2pt;height:418.85pt" o:ole="">
            <v:imagedata r:id="rId142" o:title=""/>
          </v:shape>
          <o:OLEObject Type="Embed" ProgID="Word.Picture.8" ShapeID="_x0000_i1093" DrawAspect="Content" ObjectID="_1701769492" r:id="rId143"/>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1C5BFEBC"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w:t>
      </w:r>
      <w:r w:rsidRPr="00140E21">
        <w:rPr>
          <w:lang w:eastAsia="zh-CN"/>
        </w:rPr>
        <w:lastRenderedPageBreak/>
        <w:t xml:space="preserve">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w:t>
      </w:r>
      <w:r w:rsidRPr="00140E21">
        <w:lastRenderedPageBreak/>
        <w:t xml:space="preserve">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lastRenderedPageBreak/>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lastRenderedPageBreak/>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56" w:name="_Toc20204043"/>
      <w:bookmarkStart w:id="957" w:name="_Toc27894730"/>
      <w:bookmarkStart w:id="958" w:name="_Toc36191797"/>
      <w:bookmarkStart w:id="959" w:name="_Toc45192883"/>
      <w:bookmarkStart w:id="960" w:name="_Toc47592515"/>
      <w:bookmarkStart w:id="961" w:name="_Toc51834596"/>
      <w:bookmarkStart w:id="962" w:name="_Toc91153618"/>
      <w:r w:rsidRPr="00140E21">
        <w:lastRenderedPageBreak/>
        <w:t>4.9.1.3.</w:t>
      </w:r>
      <w:r w:rsidRPr="00140E21">
        <w:rPr>
          <w:lang w:eastAsia="zh-CN"/>
        </w:rPr>
        <w:t>3</w:t>
      </w:r>
      <w:r w:rsidRPr="00140E21">
        <w:tab/>
        <w:t>Execution phase</w:t>
      </w:r>
      <w:bookmarkEnd w:id="956"/>
      <w:bookmarkEnd w:id="957"/>
      <w:bookmarkEnd w:id="958"/>
      <w:bookmarkEnd w:id="959"/>
      <w:bookmarkEnd w:id="960"/>
      <w:bookmarkEnd w:id="961"/>
      <w:bookmarkEnd w:id="962"/>
    </w:p>
    <w:p w14:paraId="660FBC26" w14:textId="77777777" w:rsidR="00776774" w:rsidRPr="00140E21" w:rsidRDefault="00776774" w:rsidP="00776774">
      <w:pPr>
        <w:pStyle w:val="TH"/>
      </w:pPr>
      <w:r w:rsidRPr="00140E21">
        <w:object w:dxaOrig="9624" w:dyaOrig="10042" w14:anchorId="318803D3">
          <v:shape id="_x0000_i1094" type="#_x0000_t75" style="width:480.85pt;height:500.85pt" o:ole="">
            <v:imagedata r:id="rId144" o:title=""/>
          </v:shape>
          <o:OLEObject Type="Embed" ProgID="Word.Picture.8" ShapeID="_x0000_i1094" DrawAspect="Content" ObjectID="_1701769493" r:id="rId145"/>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63" w:name="_Toc45192884"/>
      <w:bookmarkStart w:id="964" w:name="_Toc47592516"/>
      <w:bookmarkStart w:id="965" w:name="_Toc51834597"/>
      <w:bookmarkStart w:id="966" w:name="_Toc20204044"/>
      <w:bookmarkStart w:id="967" w:name="_Toc27894731"/>
      <w:bookmarkStart w:id="968" w:name="_Toc36191798"/>
      <w:bookmarkStart w:id="969" w:name="_Toc91153619"/>
      <w:r>
        <w:t>4.9.1.3.3a</w:t>
      </w:r>
      <w:r>
        <w:tab/>
        <w:t>Execution phase for DAPS handover</w:t>
      </w:r>
      <w:bookmarkEnd w:id="963"/>
      <w:bookmarkEnd w:id="964"/>
      <w:bookmarkEnd w:id="965"/>
      <w:bookmarkEnd w:id="969"/>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5" type="#_x0000_t75" style="width:481.45pt;height:466.45pt" o:ole="">
            <v:imagedata r:id="rId146" o:title=""/>
          </v:shape>
          <o:OLEObject Type="Embed" ProgID="Visio.Drawing.11" ShapeID="_x0000_i1095" DrawAspect="Content" ObjectID="_1701769494" r:id="rId147"/>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70" w:name="_Toc45192885"/>
      <w:bookmarkStart w:id="971" w:name="_Toc47592517"/>
      <w:bookmarkStart w:id="972" w:name="_Toc51834598"/>
      <w:bookmarkStart w:id="973" w:name="_Toc91153620"/>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66"/>
      <w:bookmarkEnd w:id="967"/>
      <w:bookmarkEnd w:id="968"/>
      <w:bookmarkEnd w:id="970"/>
      <w:bookmarkEnd w:id="971"/>
      <w:bookmarkEnd w:id="972"/>
      <w:bookmarkEnd w:id="973"/>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74" w:name="_Toc20204045"/>
      <w:bookmarkStart w:id="975" w:name="_Toc27894732"/>
      <w:bookmarkStart w:id="976" w:name="_Toc36191799"/>
      <w:bookmarkStart w:id="977" w:name="_Toc45192886"/>
      <w:bookmarkStart w:id="978" w:name="_Toc47592518"/>
      <w:bookmarkStart w:id="979" w:name="_Toc51834599"/>
      <w:bookmarkStart w:id="980" w:name="_Toc91153621"/>
      <w:r w:rsidRPr="00140E21">
        <w:rPr>
          <w:lang w:eastAsia="ko-KR"/>
        </w:rPr>
        <w:t>4.9.2</w:t>
      </w:r>
      <w:r w:rsidRPr="00140E21">
        <w:rPr>
          <w:lang w:eastAsia="ko-KR"/>
        </w:rPr>
        <w:tab/>
        <w:t>Handover of a PDU Session procedure between 3GPP and untrusted non-3GPP access</w:t>
      </w:r>
      <w:bookmarkEnd w:id="974"/>
      <w:bookmarkEnd w:id="975"/>
      <w:bookmarkEnd w:id="976"/>
      <w:bookmarkEnd w:id="977"/>
      <w:bookmarkEnd w:id="978"/>
      <w:bookmarkEnd w:id="979"/>
      <w:bookmarkEnd w:id="980"/>
    </w:p>
    <w:p w14:paraId="36E50EE6" w14:textId="77777777" w:rsidR="00776774" w:rsidRDefault="00776774" w:rsidP="00776774">
      <w:pPr>
        <w:pStyle w:val="Heading4"/>
        <w:rPr>
          <w:lang w:eastAsia="ko-KR"/>
        </w:rPr>
      </w:pPr>
      <w:bookmarkStart w:id="981" w:name="_Toc27894733"/>
      <w:bookmarkStart w:id="982" w:name="_Toc36191800"/>
      <w:bookmarkStart w:id="983" w:name="_Toc45192887"/>
      <w:bookmarkStart w:id="984" w:name="_Toc47592519"/>
      <w:bookmarkStart w:id="985" w:name="_Toc51834600"/>
      <w:bookmarkStart w:id="986" w:name="_Toc20204046"/>
      <w:bookmarkStart w:id="987" w:name="_Toc91153622"/>
      <w:r>
        <w:rPr>
          <w:lang w:eastAsia="ko-KR"/>
        </w:rPr>
        <w:t>4.9.2.0</w:t>
      </w:r>
      <w:r>
        <w:rPr>
          <w:lang w:eastAsia="ko-KR"/>
        </w:rPr>
        <w:tab/>
        <w:t>General</w:t>
      </w:r>
      <w:bookmarkEnd w:id="981"/>
      <w:bookmarkEnd w:id="982"/>
      <w:bookmarkEnd w:id="983"/>
      <w:bookmarkEnd w:id="984"/>
      <w:bookmarkEnd w:id="985"/>
      <w:bookmarkEnd w:id="987"/>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88" w:name="_Toc27894734"/>
      <w:bookmarkStart w:id="989" w:name="_Toc36191801"/>
      <w:bookmarkStart w:id="990" w:name="_Toc45192888"/>
      <w:bookmarkStart w:id="991" w:name="_Toc47592520"/>
      <w:bookmarkStart w:id="992" w:name="_Toc51834601"/>
      <w:bookmarkStart w:id="993" w:name="_Toc91153623"/>
      <w:r w:rsidRPr="00140E21">
        <w:rPr>
          <w:lang w:eastAsia="ko-KR"/>
        </w:rPr>
        <w:t>4.9.2.1</w:t>
      </w:r>
      <w:r w:rsidRPr="00140E21">
        <w:rPr>
          <w:lang w:eastAsia="ko-KR"/>
        </w:rPr>
        <w:tab/>
        <w:t>Handover of a PDU Session procedure from untrusted non-3GPP to 3GPP access (non-roaming and roaming with local breakout)</w:t>
      </w:r>
      <w:bookmarkEnd w:id="986"/>
      <w:bookmarkEnd w:id="988"/>
      <w:bookmarkEnd w:id="989"/>
      <w:bookmarkEnd w:id="990"/>
      <w:bookmarkEnd w:id="991"/>
      <w:bookmarkEnd w:id="992"/>
      <w:bookmarkEnd w:id="993"/>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6" type="#_x0000_t75" style="width:439.5pt;height:98.9pt" o:ole="">
            <v:imagedata r:id="rId148" o:title=""/>
          </v:shape>
          <o:OLEObject Type="Embed" ProgID="Visio.Drawing.11" ShapeID="_x0000_i1096" DrawAspect="Content" ObjectID="_1701769495" r:id="rId149"/>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C060148"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94" w:name="_Toc20204047"/>
      <w:bookmarkStart w:id="995" w:name="_Toc27894735"/>
      <w:bookmarkStart w:id="996" w:name="_Toc36191802"/>
      <w:bookmarkStart w:id="997" w:name="_Toc45192889"/>
      <w:bookmarkStart w:id="998"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99" w:name="_Toc51834602"/>
      <w:bookmarkStart w:id="1000" w:name="_Toc91153624"/>
      <w:r w:rsidRPr="00140E21">
        <w:rPr>
          <w:lang w:eastAsia="ko-KR"/>
        </w:rPr>
        <w:t>4.9.2.2</w:t>
      </w:r>
      <w:r w:rsidRPr="00140E21">
        <w:rPr>
          <w:lang w:eastAsia="ko-KR"/>
        </w:rPr>
        <w:tab/>
        <w:t>Handover of a PDU Session procedure from 3GPP to untrusted non-3GPP access (non-roaming and roaming with local breakout)</w:t>
      </w:r>
      <w:bookmarkEnd w:id="994"/>
      <w:bookmarkEnd w:id="995"/>
      <w:bookmarkEnd w:id="996"/>
      <w:bookmarkEnd w:id="997"/>
      <w:bookmarkEnd w:id="998"/>
      <w:bookmarkEnd w:id="999"/>
      <w:bookmarkEnd w:id="1000"/>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7" type="#_x0000_t75" style="width:470.2pt;height:108.3pt" o:ole="">
            <v:imagedata r:id="rId150" o:title=""/>
          </v:shape>
          <o:OLEObject Type="Embed" ProgID="Visio.Drawing.11" ShapeID="_x0000_i1097" DrawAspect="Content" ObjectID="_1701769496" r:id="rId151"/>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D6BFE13"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001" w:name="_Toc20204048"/>
      <w:bookmarkStart w:id="1002" w:name="_Toc27894736"/>
      <w:bookmarkStart w:id="1003" w:name="_Toc36191803"/>
      <w:bookmarkStart w:id="1004" w:name="_Toc45192890"/>
      <w:bookmarkStart w:id="1005"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06" w:name="_Toc51834603"/>
      <w:bookmarkStart w:id="1007" w:name="_Toc91153625"/>
      <w:r w:rsidRPr="00140E21">
        <w:rPr>
          <w:lang w:eastAsia="ko-KR"/>
        </w:rPr>
        <w:t>4.9.2.3</w:t>
      </w:r>
      <w:r w:rsidRPr="00140E21">
        <w:rPr>
          <w:lang w:eastAsia="ko-KR"/>
        </w:rPr>
        <w:tab/>
        <w:t>Handover of a PDU Session procedure from untrusted non-3GPP to 3GPP access (home routed roaming)</w:t>
      </w:r>
      <w:bookmarkEnd w:id="1001"/>
      <w:bookmarkEnd w:id="1002"/>
      <w:bookmarkEnd w:id="1003"/>
      <w:bookmarkEnd w:id="1004"/>
      <w:bookmarkEnd w:id="1005"/>
      <w:bookmarkEnd w:id="1006"/>
      <w:bookmarkEnd w:id="1007"/>
    </w:p>
    <w:p w14:paraId="0E06EF8D" w14:textId="77777777" w:rsidR="00776774" w:rsidRPr="00140E21" w:rsidRDefault="00776774" w:rsidP="00776774">
      <w:pPr>
        <w:pStyle w:val="Heading5"/>
        <w:rPr>
          <w:noProof/>
        </w:rPr>
      </w:pPr>
      <w:bookmarkStart w:id="1008" w:name="_Toc20204049"/>
      <w:bookmarkStart w:id="1009" w:name="_Toc27894737"/>
      <w:bookmarkStart w:id="1010" w:name="_Toc36191804"/>
      <w:bookmarkStart w:id="1011" w:name="_Toc45192891"/>
      <w:bookmarkStart w:id="1012" w:name="_Toc47592523"/>
      <w:bookmarkStart w:id="1013" w:name="_Toc51834604"/>
      <w:bookmarkStart w:id="1014" w:name="_Toc91153626"/>
      <w:r w:rsidRPr="00140E21">
        <w:rPr>
          <w:noProof/>
        </w:rPr>
        <w:t>4.9.2.3.1</w:t>
      </w:r>
      <w:r w:rsidRPr="00140E21">
        <w:rPr>
          <w:noProof/>
        </w:rPr>
        <w:tab/>
        <w:t>The target AMF is in the PLMN of the N3IWF</w:t>
      </w:r>
      <w:bookmarkEnd w:id="1008"/>
      <w:bookmarkEnd w:id="1009"/>
      <w:bookmarkEnd w:id="1010"/>
      <w:bookmarkEnd w:id="1011"/>
      <w:bookmarkEnd w:id="1012"/>
      <w:bookmarkEnd w:id="1013"/>
      <w:bookmarkEnd w:id="1014"/>
    </w:p>
    <w:p w14:paraId="3B20B530" w14:textId="0F9C0662" w:rsidR="00776774" w:rsidRPr="00140E21" w:rsidRDefault="00FC6A67" w:rsidP="00776774">
      <w:pPr>
        <w:pStyle w:val="TH"/>
      </w:pPr>
      <w:r w:rsidRPr="00140E21">
        <w:object w:dxaOrig="12123" w:dyaOrig="1898" w14:anchorId="1B7C6DAC">
          <v:shape id="_x0000_i1098" type="#_x0000_t75" style="width:480.2pt;height:86.4pt" o:ole="">
            <v:imagedata r:id="rId152" o:title=""/>
          </v:shape>
          <o:OLEObject Type="Embed" ProgID="Visio.Drawing.11" ShapeID="_x0000_i1098" DrawAspect="Content" ObjectID="_1701769497" r:id="rId153"/>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15" w:name="_Toc20204050"/>
      <w:bookmarkStart w:id="1016" w:name="_Toc27894738"/>
      <w:bookmarkStart w:id="1017" w:name="_Toc36191805"/>
      <w:bookmarkStart w:id="1018" w:name="_Toc45192892"/>
      <w:bookmarkStart w:id="1019" w:name="_Toc47592524"/>
      <w:bookmarkStart w:id="1020" w:name="_Toc51834605"/>
      <w:bookmarkStart w:id="1021" w:name="_Toc91153627"/>
      <w:r w:rsidRPr="00140E21">
        <w:rPr>
          <w:noProof/>
        </w:rPr>
        <w:lastRenderedPageBreak/>
        <w:t>4.9.2.3.2</w:t>
      </w:r>
      <w:r w:rsidRPr="00140E21">
        <w:rPr>
          <w:noProof/>
        </w:rPr>
        <w:tab/>
        <w:t>The target AMF is not in the PLMN of the N3IWF (i.e. N3IWF in HPLMN)</w:t>
      </w:r>
      <w:bookmarkEnd w:id="1015"/>
      <w:bookmarkEnd w:id="1016"/>
      <w:bookmarkEnd w:id="1017"/>
      <w:bookmarkEnd w:id="1018"/>
      <w:bookmarkEnd w:id="1019"/>
      <w:bookmarkEnd w:id="1020"/>
      <w:bookmarkEnd w:id="1021"/>
    </w:p>
    <w:p w14:paraId="0F061A84" w14:textId="77777777" w:rsidR="00776774" w:rsidRPr="00140E21" w:rsidRDefault="00776774" w:rsidP="00776774">
      <w:pPr>
        <w:pStyle w:val="TH"/>
      </w:pPr>
      <w:r w:rsidRPr="00140E21">
        <w:object w:dxaOrig="12717" w:dyaOrig="2831" w14:anchorId="0F881D9A">
          <v:shape id="_x0000_i1099" type="#_x0000_t75" style="width:466.45pt;height:129.6pt" o:ole="">
            <v:imagedata r:id="rId154" o:title="" cropleft="1461f" cropright="1461f"/>
          </v:shape>
          <o:OLEObject Type="Embed" ProgID="Visio.Drawing.11" ShapeID="_x0000_i1099" DrawAspect="Content" ObjectID="_1701769498" r:id="rId155"/>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22" w:name="_Toc20204051"/>
      <w:bookmarkStart w:id="1023" w:name="_Toc27894739"/>
      <w:bookmarkStart w:id="1024" w:name="_Toc36191806"/>
      <w:bookmarkStart w:id="1025" w:name="_Toc45192893"/>
      <w:bookmarkStart w:id="1026" w:name="_Toc47592525"/>
      <w:bookmarkStart w:id="1027" w:name="_Toc51834606"/>
      <w:bookmarkStart w:id="1028" w:name="_Toc91153628"/>
      <w:r w:rsidRPr="00140E21">
        <w:rPr>
          <w:lang w:eastAsia="ko-KR"/>
        </w:rPr>
        <w:t>4.9.2.4</w:t>
      </w:r>
      <w:r w:rsidRPr="00140E21">
        <w:rPr>
          <w:lang w:eastAsia="ko-KR"/>
        </w:rPr>
        <w:tab/>
        <w:t>Handover of a PDU Session procedure from 3GPP to untrusted non-3GPP access (home routed roaming)</w:t>
      </w:r>
      <w:bookmarkEnd w:id="1022"/>
      <w:bookmarkEnd w:id="1023"/>
      <w:bookmarkEnd w:id="1024"/>
      <w:bookmarkEnd w:id="1025"/>
      <w:bookmarkEnd w:id="1026"/>
      <w:bookmarkEnd w:id="1027"/>
      <w:bookmarkEnd w:id="1028"/>
    </w:p>
    <w:p w14:paraId="3DC1E1B7" w14:textId="77777777" w:rsidR="00776774" w:rsidRPr="00140E21" w:rsidRDefault="00776774" w:rsidP="00776774">
      <w:pPr>
        <w:pStyle w:val="Heading5"/>
        <w:rPr>
          <w:noProof/>
        </w:rPr>
      </w:pPr>
      <w:bookmarkStart w:id="1029" w:name="_Toc20204052"/>
      <w:bookmarkStart w:id="1030" w:name="_Toc27894740"/>
      <w:bookmarkStart w:id="1031" w:name="_Toc36191807"/>
      <w:bookmarkStart w:id="1032" w:name="_Toc45192894"/>
      <w:bookmarkStart w:id="1033" w:name="_Toc47592526"/>
      <w:bookmarkStart w:id="1034" w:name="_Toc51834607"/>
      <w:bookmarkStart w:id="1035" w:name="_Toc91153629"/>
      <w:r w:rsidRPr="00140E21">
        <w:rPr>
          <w:noProof/>
        </w:rPr>
        <w:t>4.9.2.4.1</w:t>
      </w:r>
      <w:r w:rsidRPr="00140E21">
        <w:rPr>
          <w:noProof/>
        </w:rPr>
        <w:tab/>
        <w:t>The selected N3IWF is in the registered PLMN</w:t>
      </w:r>
      <w:bookmarkEnd w:id="1029"/>
      <w:bookmarkEnd w:id="1030"/>
      <w:bookmarkEnd w:id="1031"/>
      <w:bookmarkEnd w:id="1032"/>
      <w:bookmarkEnd w:id="1033"/>
      <w:bookmarkEnd w:id="1034"/>
      <w:bookmarkEnd w:id="1035"/>
    </w:p>
    <w:p w14:paraId="51FD0963" w14:textId="77777777" w:rsidR="00776774" w:rsidRPr="00140E21" w:rsidRDefault="00776774" w:rsidP="00776774">
      <w:pPr>
        <w:pStyle w:val="TH"/>
      </w:pPr>
      <w:r w:rsidRPr="00140E21">
        <w:object w:dxaOrig="12123" w:dyaOrig="2186" w14:anchorId="73E466AC">
          <v:shape id="_x0000_i1100" type="#_x0000_t75" style="width:478.35pt;height:86.4pt" o:ole="">
            <v:imagedata r:id="rId156" o:title=""/>
          </v:shape>
          <o:OLEObject Type="Embed" ProgID="Visio.Drawing.11" ShapeID="_x0000_i1100" DrawAspect="Content" ObjectID="_1701769499" r:id="rId157"/>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36" w:name="_Toc20204053"/>
      <w:bookmarkStart w:id="1037" w:name="_Toc27894741"/>
      <w:bookmarkStart w:id="1038" w:name="_Toc36191808"/>
      <w:bookmarkStart w:id="1039" w:name="_Toc45192895"/>
      <w:bookmarkStart w:id="1040" w:name="_Toc47592527"/>
      <w:bookmarkStart w:id="1041" w:name="_Toc51834608"/>
      <w:bookmarkStart w:id="1042" w:name="_Toc91153630"/>
      <w:r w:rsidRPr="00140E21">
        <w:rPr>
          <w:noProof/>
        </w:rPr>
        <w:t>4.9.2.4.2</w:t>
      </w:r>
      <w:r w:rsidRPr="00140E21">
        <w:rPr>
          <w:noProof/>
        </w:rPr>
        <w:tab/>
        <w:t>The UE is roaming and the selected N3IWF is in the home PLMN</w:t>
      </w:r>
      <w:bookmarkEnd w:id="1036"/>
      <w:bookmarkEnd w:id="1037"/>
      <w:bookmarkEnd w:id="1038"/>
      <w:bookmarkEnd w:id="1039"/>
      <w:bookmarkEnd w:id="1040"/>
      <w:bookmarkEnd w:id="1041"/>
      <w:bookmarkEnd w:id="1042"/>
    </w:p>
    <w:p w14:paraId="5B4DFDAC" w14:textId="77777777" w:rsidR="00776774" w:rsidRPr="00140E21" w:rsidRDefault="00776774" w:rsidP="00776774">
      <w:pPr>
        <w:pStyle w:val="TH"/>
      </w:pPr>
      <w:r w:rsidRPr="00140E21">
        <w:object w:dxaOrig="12110" w:dyaOrig="2900" w14:anchorId="1C43CA80">
          <v:shape id="_x0000_i1101" type="#_x0000_t75" style="width:477.7pt;height:133.35pt" o:ole="">
            <v:imagedata r:id="rId158" o:title="" cropright="5364f"/>
          </v:shape>
          <o:OLEObject Type="Embed" ProgID="Visio.Drawing.11" ShapeID="_x0000_i1101" DrawAspect="Content" ObjectID="_1701769500" r:id="rId159"/>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43" w:name="_Toc45192896"/>
      <w:bookmarkStart w:id="1044" w:name="_Toc47592528"/>
      <w:bookmarkStart w:id="1045" w:name="_Toc51834609"/>
      <w:bookmarkStart w:id="1046" w:name="_Toc20204054"/>
      <w:bookmarkStart w:id="1047" w:name="_Toc27894742"/>
      <w:bookmarkStart w:id="1048" w:name="_Toc36191809"/>
      <w:bookmarkStart w:id="1049" w:name="_Toc91153631"/>
      <w:r>
        <w:t>4.9.3</w:t>
      </w:r>
      <w:r>
        <w:tab/>
        <w:t>Handover of a PDU Session procedure between 3GPP and trusted non-3GPP access</w:t>
      </w:r>
      <w:bookmarkEnd w:id="1043"/>
      <w:bookmarkEnd w:id="1044"/>
      <w:bookmarkEnd w:id="1045"/>
      <w:bookmarkEnd w:id="1049"/>
    </w:p>
    <w:p w14:paraId="6DC4CBC5" w14:textId="77777777" w:rsidR="00776774" w:rsidRDefault="00776774" w:rsidP="00776774">
      <w:pPr>
        <w:pStyle w:val="Heading4"/>
      </w:pPr>
      <w:bookmarkStart w:id="1050" w:name="_Toc45192897"/>
      <w:bookmarkStart w:id="1051" w:name="_Toc47592529"/>
      <w:bookmarkStart w:id="1052" w:name="_Toc51834610"/>
      <w:bookmarkStart w:id="1053" w:name="_Toc91153632"/>
      <w:r>
        <w:t>4.9.3.0</w:t>
      </w:r>
      <w:r>
        <w:tab/>
        <w:t>General</w:t>
      </w:r>
      <w:bookmarkEnd w:id="1050"/>
      <w:bookmarkEnd w:id="1051"/>
      <w:bookmarkEnd w:id="1052"/>
      <w:bookmarkEnd w:id="1053"/>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54" w:name="_Toc45192898"/>
      <w:bookmarkStart w:id="1055" w:name="_Toc47592530"/>
      <w:bookmarkStart w:id="1056" w:name="_Toc51834611"/>
      <w:bookmarkStart w:id="1057" w:name="_Toc91153633"/>
      <w:r w:rsidRPr="00140E21">
        <w:t>4.10</w:t>
      </w:r>
      <w:r w:rsidRPr="00140E21">
        <w:tab/>
        <w:t>NG-RAN Location reporting procedures</w:t>
      </w:r>
      <w:bookmarkEnd w:id="1046"/>
      <w:bookmarkEnd w:id="1047"/>
      <w:bookmarkEnd w:id="1048"/>
      <w:bookmarkEnd w:id="1054"/>
      <w:bookmarkEnd w:id="1055"/>
      <w:bookmarkEnd w:id="1056"/>
      <w:bookmarkEnd w:id="1057"/>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2" type="#_x0000_t75" style="width:190.35pt;height:143.35pt" o:ole="">
            <v:imagedata r:id="rId160" o:title=""/>
          </v:shape>
          <o:OLEObject Type="Embed" ProgID="Word.Picture.8" ShapeID="_x0000_i1102" DrawAspect="Content" ObjectID="_1701769501" r:id="rId161"/>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3C3390E4"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 RPLMN or equivalent RPLMN that are indicated in a serving radio cell to the UE,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58" w:name="_Toc20204055"/>
      <w:bookmarkStart w:id="1059" w:name="_Toc27894743"/>
      <w:bookmarkStart w:id="1060" w:name="_Toc36191810"/>
      <w:bookmarkStart w:id="1061" w:name="_Toc45192899"/>
      <w:bookmarkStart w:id="1062" w:name="_Toc47592531"/>
      <w:bookmarkStart w:id="1063" w:name="_Toc51834612"/>
      <w:bookmarkStart w:id="1064" w:name="_Toc91153634"/>
      <w:r w:rsidRPr="00140E21">
        <w:lastRenderedPageBreak/>
        <w:t>4.11</w:t>
      </w:r>
      <w:r w:rsidRPr="00140E21">
        <w:tab/>
        <w:t>System interworking procedures with EPC</w:t>
      </w:r>
      <w:bookmarkEnd w:id="1058"/>
      <w:bookmarkEnd w:id="1059"/>
      <w:bookmarkEnd w:id="1060"/>
      <w:bookmarkEnd w:id="1061"/>
      <w:bookmarkEnd w:id="1062"/>
      <w:bookmarkEnd w:id="1063"/>
      <w:bookmarkEnd w:id="1064"/>
    </w:p>
    <w:p w14:paraId="289608B8" w14:textId="77777777" w:rsidR="00776774" w:rsidRPr="00140E21" w:rsidRDefault="00776774" w:rsidP="00776774">
      <w:pPr>
        <w:pStyle w:val="Heading3"/>
      </w:pPr>
      <w:bookmarkStart w:id="1065" w:name="_Toc20204056"/>
      <w:bookmarkStart w:id="1066" w:name="_Toc27894744"/>
      <w:bookmarkStart w:id="1067" w:name="_Toc36191811"/>
      <w:bookmarkStart w:id="1068" w:name="_Toc45192900"/>
      <w:bookmarkStart w:id="1069" w:name="_Toc47592532"/>
      <w:bookmarkStart w:id="1070" w:name="_Toc51834613"/>
      <w:bookmarkStart w:id="1071" w:name="_Toc91153635"/>
      <w:r w:rsidRPr="00140E21">
        <w:t>4.11.0</w:t>
      </w:r>
      <w:r w:rsidRPr="00140E21">
        <w:tab/>
        <w:t>General</w:t>
      </w:r>
      <w:bookmarkEnd w:id="1065"/>
      <w:bookmarkEnd w:id="1066"/>
      <w:bookmarkEnd w:id="1067"/>
      <w:bookmarkEnd w:id="1068"/>
      <w:bookmarkEnd w:id="1069"/>
      <w:bookmarkEnd w:id="1070"/>
      <w:bookmarkEnd w:id="1071"/>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072" w:name="_Toc20204057"/>
      <w:bookmarkStart w:id="1073" w:name="_Toc27894745"/>
      <w:bookmarkStart w:id="1074" w:name="_Toc36191812"/>
      <w:bookmarkStart w:id="1075" w:name="_Toc45192901"/>
      <w:bookmarkStart w:id="1076" w:name="_Toc47592533"/>
      <w:bookmarkStart w:id="1077"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078" w:name="_Toc91153636"/>
      <w:r w:rsidRPr="00140E21">
        <w:t>4.11.0a</w:t>
      </w:r>
      <w:r w:rsidRPr="00140E21">
        <w:tab/>
        <w:t>Impacts to EPS Procedures</w:t>
      </w:r>
      <w:bookmarkEnd w:id="1072"/>
      <w:bookmarkEnd w:id="1073"/>
      <w:bookmarkEnd w:id="1074"/>
      <w:bookmarkEnd w:id="1075"/>
      <w:bookmarkEnd w:id="1076"/>
      <w:bookmarkEnd w:id="1077"/>
      <w:bookmarkEnd w:id="1078"/>
    </w:p>
    <w:p w14:paraId="6C562824" w14:textId="77777777" w:rsidR="00776774" w:rsidRPr="00140E21" w:rsidRDefault="00776774" w:rsidP="00776774">
      <w:pPr>
        <w:pStyle w:val="Heading4"/>
      </w:pPr>
      <w:bookmarkStart w:id="1079" w:name="_Toc20204058"/>
      <w:bookmarkStart w:id="1080" w:name="_Toc27894746"/>
      <w:bookmarkStart w:id="1081" w:name="_Toc36191813"/>
      <w:bookmarkStart w:id="1082" w:name="_Toc45192902"/>
      <w:bookmarkStart w:id="1083" w:name="_Toc47592534"/>
      <w:bookmarkStart w:id="1084" w:name="_Toc51834615"/>
      <w:bookmarkStart w:id="1085" w:name="_Toc91153637"/>
      <w:r w:rsidRPr="00140E21">
        <w:t>4.11.0a.1</w:t>
      </w:r>
      <w:r w:rsidRPr="00140E21">
        <w:tab/>
        <w:t>General</w:t>
      </w:r>
      <w:bookmarkEnd w:id="1079"/>
      <w:bookmarkEnd w:id="1080"/>
      <w:bookmarkEnd w:id="1081"/>
      <w:bookmarkEnd w:id="1082"/>
      <w:bookmarkEnd w:id="1083"/>
      <w:bookmarkEnd w:id="1084"/>
      <w:bookmarkEnd w:id="1085"/>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86" w:name="_Toc20204059"/>
      <w:bookmarkStart w:id="1087" w:name="_Toc27894747"/>
      <w:bookmarkStart w:id="1088" w:name="_Toc36191814"/>
      <w:bookmarkStart w:id="1089" w:name="_Toc45192903"/>
      <w:bookmarkStart w:id="1090" w:name="_Toc47592535"/>
      <w:bookmarkStart w:id="1091" w:name="_Toc51834616"/>
      <w:bookmarkStart w:id="1092" w:name="_Toc91153638"/>
      <w:r w:rsidRPr="00140E21">
        <w:t>4.11.0a.2</w:t>
      </w:r>
      <w:r w:rsidRPr="00140E21">
        <w:tab/>
        <w:t>Interaction with PCC</w:t>
      </w:r>
      <w:bookmarkEnd w:id="1086"/>
      <w:bookmarkEnd w:id="1087"/>
      <w:bookmarkEnd w:id="1088"/>
      <w:bookmarkEnd w:id="1089"/>
      <w:bookmarkEnd w:id="1090"/>
      <w:bookmarkEnd w:id="1091"/>
      <w:bookmarkEnd w:id="1092"/>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lastRenderedPageBreak/>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93" w:name="_Toc20204060"/>
      <w:bookmarkStart w:id="1094" w:name="_Toc27894748"/>
      <w:bookmarkStart w:id="1095" w:name="_Toc36191815"/>
      <w:bookmarkStart w:id="1096" w:name="_Toc45192904"/>
      <w:bookmarkStart w:id="1097" w:name="_Toc47592536"/>
      <w:bookmarkStart w:id="1098" w:name="_Toc51834617"/>
      <w:bookmarkStart w:id="1099" w:name="_Toc91153639"/>
      <w:r w:rsidRPr="00140E21">
        <w:t>4.11.0a.3</w:t>
      </w:r>
      <w:r w:rsidRPr="00140E21">
        <w:tab/>
        <w:t>Mobility Restrictions</w:t>
      </w:r>
      <w:bookmarkEnd w:id="1093"/>
      <w:bookmarkEnd w:id="1094"/>
      <w:bookmarkEnd w:id="1095"/>
      <w:bookmarkEnd w:id="1096"/>
      <w:bookmarkEnd w:id="1097"/>
      <w:bookmarkEnd w:id="1098"/>
      <w:bookmarkEnd w:id="1099"/>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100" w:name="_Toc20204061"/>
      <w:bookmarkStart w:id="1101" w:name="_Toc27894749"/>
      <w:bookmarkStart w:id="1102" w:name="_Toc36191816"/>
      <w:bookmarkStart w:id="1103" w:name="_Toc45192905"/>
      <w:bookmarkStart w:id="1104" w:name="_Toc47592537"/>
      <w:bookmarkStart w:id="1105" w:name="_Toc51834618"/>
      <w:bookmarkStart w:id="1106" w:name="_Toc91153640"/>
      <w:r w:rsidRPr="00140E21">
        <w:t>4.11.0a.4</w:t>
      </w:r>
      <w:r w:rsidRPr="00140E21">
        <w:tab/>
        <w:t>PGW Selection</w:t>
      </w:r>
      <w:bookmarkEnd w:id="1100"/>
      <w:bookmarkEnd w:id="1101"/>
      <w:bookmarkEnd w:id="1102"/>
      <w:bookmarkEnd w:id="1103"/>
      <w:bookmarkEnd w:id="1104"/>
      <w:bookmarkEnd w:id="1105"/>
      <w:bookmarkEnd w:id="1106"/>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07" w:name="_Toc20204062"/>
      <w:bookmarkStart w:id="1108"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09" w:name="_Toc36191817"/>
      <w:bookmarkStart w:id="1110" w:name="_Toc45192906"/>
      <w:bookmarkStart w:id="1111" w:name="_Toc47592538"/>
      <w:bookmarkStart w:id="1112" w:name="_Toc51834619"/>
      <w:r>
        <w:t xml:space="preserve">To enable a differentiation of the emergency gateway based on UE´s support of 5GC NAS, the Emergency Configuration Data in the MME defined in </w:t>
      </w:r>
      <w:r w:rsidR="00B13067">
        <w:t>TS </w:t>
      </w:r>
      <w:bookmarkStart w:id="1113" w:name="MCCTEMPBM_00000014"/>
      <w:r w:rsidR="00B13067">
        <w:t>2</w:t>
      </w:r>
      <w:bookmarkStart w:id="1114" w:name="MCCTEMPBM_00000015"/>
      <w:r w:rsidR="00B13067">
        <w:t>3.401 [</w:t>
      </w:r>
      <w:bookmarkEnd w:id="1113"/>
      <w:r>
        <w:t>26]</w:t>
      </w:r>
      <w:bookmarkEnd w:id="1114"/>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15" w:name="_Toc91153641"/>
      <w:r w:rsidRPr="00140E21">
        <w:t>4.11.0a.5</w:t>
      </w:r>
      <w:r w:rsidRPr="00140E21">
        <w:tab/>
        <w:t>PDN Connection Establishment</w:t>
      </w:r>
      <w:bookmarkEnd w:id="1107"/>
      <w:bookmarkEnd w:id="1108"/>
      <w:bookmarkEnd w:id="1109"/>
      <w:bookmarkEnd w:id="1110"/>
      <w:bookmarkEnd w:id="1111"/>
      <w:bookmarkEnd w:id="1112"/>
      <w:bookmarkEnd w:id="1115"/>
    </w:p>
    <w:p w14:paraId="1FFEC8B7" w14:textId="78C8259B"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lastRenderedPageBreak/>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3D5CD2F9"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32674FD3" w14:textId="5E8B04A7" w:rsidR="005E2F62" w:rsidRDefault="005E2F62" w:rsidP="00EE66A3">
      <w:bookmarkStart w:id="1116" w:name="_Toc20204063"/>
      <w:bookmarkStart w:id="1117" w:name="_Toc27894751"/>
      <w:bookmarkStart w:id="1118" w:name="_Toc36191818"/>
      <w:bookmarkStart w:id="1119" w:name="_Toc45192907"/>
      <w:bookmarkStart w:id="1120" w:name="_Toc47592539"/>
      <w:bookmarkStart w:id="1121" w:name="_Toc51834620"/>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122" w:name="_Toc91153642"/>
      <w:r>
        <w:t>4.11.0a.6</w:t>
      </w:r>
      <w:r>
        <w:tab/>
        <w:t>Network Configuration</w:t>
      </w:r>
      <w:bookmarkEnd w:id="1116"/>
      <w:bookmarkEnd w:id="1117"/>
      <w:bookmarkEnd w:id="1118"/>
      <w:bookmarkEnd w:id="1119"/>
      <w:bookmarkEnd w:id="1120"/>
      <w:bookmarkEnd w:id="1121"/>
      <w:bookmarkEnd w:id="1122"/>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23" w:name="_Toc20204064"/>
      <w:bookmarkStart w:id="1124" w:name="_Toc27894752"/>
      <w:bookmarkStart w:id="1125" w:name="_Toc36191819"/>
      <w:bookmarkStart w:id="1126" w:name="_Toc45192908"/>
      <w:bookmarkStart w:id="1127" w:name="_Toc47592540"/>
      <w:bookmarkStart w:id="1128" w:name="_Toc51834621"/>
      <w:bookmarkStart w:id="1129" w:name="_Toc91153643"/>
      <w:r>
        <w:lastRenderedPageBreak/>
        <w:t>4.11.0a.7</w:t>
      </w:r>
      <w:r>
        <w:tab/>
        <w:t>Interactions with DN-AAA Server</w:t>
      </w:r>
      <w:bookmarkEnd w:id="1129"/>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EE66A3">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219B188D" w14:textId="23848398" w:rsidR="005A2BB8" w:rsidRDefault="005A2BB8" w:rsidP="005A2BB8">
      <w:pPr>
        <w:pStyle w:val="Heading4"/>
      </w:pPr>
      <w:bookmarkStart w:id="1130" w:name="_Toc91153644"/>
      <w:r>
        <w:t>4.11.0a.8</w:t>
      </w:r>
      <w:r>
        <w:tab/>
        <w:t>5GC NAS capability (re-)enabled and disabled</w:t>
      </w:r>
      <w:bookmarkEnd w:id="1130"/>
    </w:p>
    <w:p w14:paraId="14F84E05" w14:textId="77777777" w:rsidR="005A2BB8" w:rsidRDefault="005A2BB8" w:rsidP="005A2BB8">
      <w:r>
        <w:t>When 5G NAS (i.e. N1 mode) capability is (re-)enabled, the UE triggers Tracking Area Update procedure as specified in clause 5.3.3.0 of TS 23.401 [13].</w:t>
      </w:r>
    </w:p>
    <w:p w14:paraId="3E9D368D" w14:textId="5E391A9D" w:rsidR="005A2BB8" w:rsidRDefault="005A2BB8" w:rsidP="005A2BB8">
      <w:r>
        <w:t>If the MME determines that interworking with 5GS is changed to Supported, and 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65B127E1" w14:textId="77777777" w:rsidR="00776774" w:rsidRPr="00140E21" w:rsidRDefault="00776774" w:rsidP="00776774">
      <w:pPr>
        <w:pStyle w:val="Heading3"/>
      </w:pPr>
      <w:bookmarkStart w:id="1131" w:name="_Toc91153645"/>
      <w:r w:rsidRPr="00140E21">
        <w:t>4.11.1</w:t>
      </w:r>
      <w:r w:rsidRPr="00140E21">
        <w:tab/>
        <w:t>N26 based Interworking Procedures</w:t>
      </w:r>
      <w:bookmarkEnd w:id="1123"/>
      <w:bookmarkEnd w:id="1124"/>
      <w:bookmarkEnd w:id="1125"/>
      <w:bookmarkEnd w:id="1126"/>
      <w:bookmarkEnd w:id="1127"/>
      <w:bookmarkEnd w:id="1128"/>
      <w:bookmarkEnd w:id="1131"/>
    </w:p>
    <w:p w14:paraId="5853DCDF" w14:textId="77777777" w:rsidR="00776774" w:rsidRPr="00140E21" w:rsidRDefault="00776774" w:rsidP="00776774">
      <w:pPr>
        <w:pStyle w:val="Heading4"/>
        <w:rPr>
          <w:lang w:eastAsia="zh-CN"/>
        </w:rPr>
      </w:pPr>
      <w:bookmarkStart w:id="1132" w:name="_Toc20204065"/>
      <w:bookmarkStart w:id="1133" w:name="_Toc27894753"/>
      <w:bookmarkStart w:id="1134" w:name="_Toc36191820"/>
      <w:bookmarkStart w:id="1135" w:name="_Toc45192909"/>
      <w:bookmarkStart w:id="1136" w:name="_Toc47592541"/>
      <w:bookmarkStart w:id="1137" w:name="_Toc51834622"/>
      <w:bookmarkStart w:id="1138" w:name="_Toc91153646"/>
      <w:r w:rsidRPr="00140E21">
        <w:rPr>
          <w:lang w:eastAsia="zh-CN"/>
        </w:rPr>
        <w:t>4.11.1.1</w:t>
      </w:r>
      <w:r w:rsidRPr="00140E21">
        <w:rPr>
          <w:lang w:eastAsia="zh-CN"/>
        </w:rPr>
        <w:tab/>
        <w:t>General</w:t>
      </w:r>
      <w:bookmarkEnd w:id="1132"/>
      <w:bookmarkEnd w:id="1133"/>
      <w:bookmarkEnd w:id="1134"/>
      <w:bookmarkEnd w:id="1135"/>
      <w:bookmarkEnd w:id="1136"/>
      <w:bookmarkEnd w:id="1137"/>
      <w:bookmarkEnd w:id="1138"/>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lastRenderedPageBreak/>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7777777" w:rsidR="003353CB" w:rsidRDefault="003353CB" w:rsidP="00776774">
      <w:r>
        <w:t>If the UE supports User Plane Integrity Protection with EPS, as indicated in the S1 UE network capability, and 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72005627"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39" w:name="_Toc20204066"/>
      <w:bookmarkStart w:id="1140" w:name="_Toc27894754"/>
      <w:bookmarkStart w:id="1141" w:name="_Toc36191821"/>
      <w:bookmarkStart w:id="1142" w:name="_Toc45192910"/>
      <w:bookmarkStart w:id="1143" w:name="_Toc47592542"/>
      <w:bookmarkStart w:id="1144"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64E1A481" w:rsidR="005A2BB8" w:rsidRDefault="005A2BB8" w:rsidP="002217D3">
      <w:pPr>
        <w:pStyle w:val="NO"/>
        <w:rPr>
          <w:lang w:eastAsia="zh-CN"/>
        </w:rPr>
      </w:pPr>
      <w:r>
        <w:rPr>
          <w:lang w:eastAsia="zh-CN"/>
        </w:rPr>
        <w:t>NOTE 4:</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 .</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45" w:name="_Toc91153647"/>
      <w:r w:rsidRPr="00140E21">
        <w:rPr>
          <w:lang w:eastAsia="zh-CN"/>
        </w:rPr>
        <w:t>4.11.1.2</w:t>
      </w:r>
      <w:r w:rsidRPr="00140E21">
        <w:rPr>
          <w:lang w:eastAsia="zh-CN"/>
        </w:rPr>
        <w:tab/>
      </w:r>
      <w:r w:rsidRPr="00140E21">
        <w:t>Handover procedures</w:t>
      </w:r>
      <w:bookmarkEnd w:id="1139"/>
      <w:bookmarkEnd w:id="1140"/>
      <w:bookmarkEnd w:id="1141"/>
      <w:bookmarkEnd w:id="1142"/>
      <w:bookmarkEnd w:id="1143"/>
      <w:bookmarkEnd w:id="1144"/>
      <w:bookmarkEnd w:id="1145"/>
    </w:p>
    <w:p w14:paraId="13BD7BB6" w14:textId="77777777" w:rsidR="00776774" w:rsidRPr="00140E21" w:rsidRDefault="00776774" w:rsidP="00776774">
      <w:pPr>
        <w:pStyle w:val="Heading5"/>
      </w:pPr>
      <w:bookmarkStart w:id="1146" w:name="_Toc20204067"/>
      <w:bookmarkStart w:id="1147" w:name="_Toc27894755"/>
      <w:bookmarkStart w:id="1148" w:name="_Toc36191822"/>
      <w:bookmarkStart w:id="1149" w:name="_Toc45192911"/>
      <w:bookmarkStart w:id="1150" w:name="_Toc47592543"/>
      <w:bookmarkStart w:id="1151" w:name="_Toc51834624"/>
      <w:bookmarkStart w:id="1152" w:name="_Toc91153648"/>
      <w:r w:rsidRPr="00140E21">
        <w:t>4.11.1.2.1</w:t>
      </w:r>
      <w:r w:rsidRPr="00140E21">
        <w:tab/>
        <w:t>5GS to EPS handover using N26 interface</w:t>
      </w:r>
      <w:bookmarkEnd w:id="1146"/>
      <w:bookmarkEnd w:id="1147"/>
      <w:bookmarkEnd w:id="1148"/>
      <w:bookmarkEnd w:id="1149"/>
      <w:bookmarkEnd w:id="1150"/>
      <w:bookmarkEnd w:id="1151"/>
      <w:bookmarkEnd w:id="1152"/>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3" type="#_x0000_t75" style="width:480.85pt;height:346.25pt" o:ole="">
            <v:imagedata r:id="rId162" o:title=""/>
          </v:shape>
          <o:OLEObject Type="Embed" ProgID="Visio.Drawing.11" ShapeID="_x0000_i1103" DrawAspect="Content" ObjectID="_1701769502" r:id="rId163"/>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w:t>
      </w:r>
      <w:r w:rsidRPr="00140E21">
        <w:lastRenderedPageBreak/>
        <w:t xml:space="preserve">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w:t>
      </w:r>
      <w:r w:rsidRPr="00140E21">
        <w:rPr>
          <w:rFonts w:eastAsia="SimSun"/>
          <w:lang w:eastAsia="zh-CN"/>
        </w:rPr>
        <w:lastRenderedPageBreak/>
        <w:t>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lastRenderedPageBreak/>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33AC08A9"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 and 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53" w:name="_Toc20204068"/>
      <w:bookmarkStart w:id="1154" w:name="_Toc27894756"/>
      <w:bookmarkStart w:id="1155" w:name="_Toc36191823"/>
      <w:bookmarkStart w:id="1156" w:name="_Toc45192912"/>
      <w:bookmarkStart w:id="1157" w:name="_Toc47592544"/>
      <w:bookmarkStart w:id="1158" w:name="_Toc51834625"/>
      <w:bookmarkStart w:id="1159" w:name="_Toc91153649"/>
      <w:r w:rsidRPr="00140E21">
        <w:lastRenderedPageBreak/>
        <w:t>4.11.1.2.2</w:t>
      </w:r>
      <w:r w:rsidRPr="00140E21">
        <w:tab/>
        <w:t>EPS to 5GS handover using N26 interface</w:t>
      </w:r>
      <w:bookmarkEnd w:id="1153"/>
      <w:bookmarkEnd w:id="1154"/>
      <w:bookmarkEnd w:id="1155"/>
      <w:bookmarkEnd w:id="1156"/>
      <w:bookmarkEnd w:id="1157"/>
      <w:bookmarkEnd w:id="1158"/>
      <w:bookmarkEnd w:id="1159"/>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4" type="#_x0000_t75" style="width:481.45pt;height:274.85pt" o:ole="">
            <v:imagedata r:id="rId164" o:title=""/>
          </v:shape>
          <o:OLEObject Type="Embed" ProgID="Visio.Drawing.15" ShapeID="_x0000_i1104" DrawAspect="Content" ObjectID="_1701769503" r:id="rId165"/>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lastRenderedPageBreak/>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lastRenderedPageBreak/>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0F6ADF02"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6E296154"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lastRenderedPageBreak/>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4487CD80"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lastRenderedPageBreak/>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60" w:name="_MON_1610622637"/>
    <w:bookmarkEnd w:id="1160"/>
    <w:p w14:paraId="5413416F" w14:textId="77777777" w:rsidR="00776774" w:rsidRPr="00140E21" w:rsidRDefault="00776774" w:rsidP="00776774">
      <w:pPr>
        <w:pStyle w:val="TH"/>
      </w:pPr>
      <w:r w:rsidRPr="00140E21">
        <w:rPr>
          <w:noProof/>
        </w:rPr>
        <w:object w:dxaOrig="8868" w:dyaOrig="7107" w14:anchorId="6A276825">
          <v:shape id="_x0000_i1105" type="#_x0000_t75" style="width:443.25pt;height:356.25pt" o:ole="">
            <v:imagedata r:id="rId166" o:title=""/>
          </v:shape>
          <o:OLEObject Type="Embed" ProgID="Word.Picture.8" ShapeID="_x0000_i1105" DrawAspect="Content" ObjectID="_1701769504" r:id="rId167"/>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61" w:name="_Hlk499820307"/>
      <w:r w:rsidRPr="00140E21">
        <w:t xml:space="preserve">EPS to 5GS Mobility Registration Procedure </w:t>
      </w:r>
      <w:bookmarkEnd w:id="1161"/>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bookmarkStart w:id="1162" w:name="OLE_LINK4"/>
      <w:bookmarkStart w:id="1163" w:name="OLE_LINK11"/>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64" w:name="_Toc20204069"/>
      <w:bookmarkStart w:id="1165" w:name="_Toc27894757"/>
      <w:bookmarkStart w:id="1166" w:name="_Toc36191824"/>
      <w:bookmarkStart w:id="1167" w:name="_Toc45192913"/>
      <w:bookmarkStart w:id="1168" w:name="_Toc47592545"/>
      <w:bookmarkStart w:id="1169" w:name="_Toc51834626"/>
      <w:bookmarkStart w:id="1170" w:name="_Toc91153650"/>
      <w:r w:rsidRPr="00140E21">
        <w:lastRenderedPageBreak/>
        <w:t>4.11.1.2.3</w:t>
      </w:r>
      <w:bookmarkStart w:id="1171" w:name="OLE_LINK13"/>
      <w:bookmarkEnd w:id="1162"/>
      <w:r w:rsidRPr="00140E21">
        <w:tab/>
        <w:t>Handover Cancel</w:t>
      </w:r>
      <w:bookmarkEnd w:id="1163"/>
      <w:bookmarkEnd w:id="1164"/>
      <w:bookmarkEnd w:id="1165"/>
      <w:bookmarkEnd w:id="1166"/>
      <w:bookmarkEnd w:id="1167"/>
      <w:bookmarkEnd w:id="1168"/>
      <w:bookmarkEnd w:id="1169"/>
      <w:bookmarkEnd w:id="1171"/>
      <w:bookmarkEnd w:id="117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6" type="#_x0000_t75" style="width:480.85pt;height:245.45pt" o:ole="">
            <v:imagedata r:id="rId168" o:title=""/>
          </v:shape>
          <o:OLEObject Type="Embed" ProgID="Visio.Drawing.15" ShapeID="_x0000_i1106" DrawAspect="Content" ObjectID="_1701769505" r:id="rId169"/>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00FB586"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72" w:name="_Toc20204070"/>
      <w:bookmarkStart w:id="1173" w:name="_Toc27894758"/>
      <w:bookmarkStart w:id="1174" w:name="_Toc36191825"/>
      <w:bookmarkStart w:id="1175" w:name="_Toc45192914"/>
      <w:bookmarkStart w:id="1176" w:name="_Toc47592546"/>
      <w:bookmarkStart w:id="1177"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78" w:name="_Toc91153651"/>
      <w:r w:rsidRPr="00140E21">
        <w:rPr>
          <w:lang w:eastAsia="zh-CN"/>
        </w:rPr>
        <w:lastRenderedPageBreak/>
        <w:t>4.11.1.3</w:t>
      </w:r>
      <w:r w:rsidRPr="00140E21">
        <w:rPr>
          <w:lang w:eastAsia="zh-CN"/>
        </w:rPr>
        <w:tab/>
        <w:t>Idle Mode Mobility procedures</w:t>
      </w:r>
      <w:bookmarkEnd w:id="1172"/>
      <w:bookmarkEnd w:id="1173"/>
      <w:bookmarkEnd w:id="1174"/>
      <w:bookmarkEnd w:id="1175"/>
      <w:bookmarkEnd w:id="1176"/>
      <w:bookmarkEnd w:id="1177"/>
      <w:bookmarkEnd w:id="1178"/>
    </w:p>
    <w:p w14:paraId="333FBDF2" w14:textId="77777777" w:rsidR="00776774" w:rsidRPr="00140E21" w:rsidRDefault="00776774" w:rsidP="00776774">
      <w:pPr>
        <w:pStyle w:val="Heading5"/>
        <w:rPr>
          <w:lang w:eastAsia="zh-CN"/>
        </w:rPr>
      </w:pPr>
      <w:bookmarkStart w:id="1179" w:name="_Toc20204071"/>
      <w:bookmarkStart w:id="1180" w:name="_Toc27894759"/>
      <w:bookmarkStart w:id="1181" w:name="_Toc36191826"/>
      <w:bookmarkStart w:id="1182" w:name="_Toc45192915"/>
      <w:bookmarkStart w:id="1183" w:name="_Toc47592547"/>
      <w:bookmarkStart w:id="1184" w:name="_Toc51834628"/>
      <w:bookmarkStart w:id="1185" w:name="_Toc91153652"/>
      <w:r w:rsidRPr="00140E21">
        <w:rPr>
          <w:lang w:eastAsia="zh-CN"/>
        </w:rPr>
        <w:t>4.11.1.3.1</w:t>
      </w:r>
      <w:r w:rsidRPr="00140E21">
        <w:rPr>
          <w:lang w:eastAsia="zh-CN"/>
        </w:rPr>
        <w:tab/>
        <w:t>General</w:t>
      </w:r>
      <w:bookmarkEnd w:id="1179"/>
      <w:bookmarkEnd w:id="1180"/>
      <w:bookmarkEnd w:id="1181"/>
      <w:bookmarkEnd w:id="1182"/>
      <w:bookmarkEnd w:id="1183"/>
      <w:bookmarkEnd w:id="1184"/>
      <w:bookmarkEnd w:id="1185"/>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86" w:name="_Toc20204072"/>
      <w:bookmarkStart w:id="1187" w:name="_Toc27894760"/>
      <w:bookmarkStart w:id="1188" w:name="_Toc36191827"/>
      <w:bookmarkStart w:id="1189" w:name="_Toc45192916"/>
      <w:bookmarkStart w:id="1190" w:name="_Toc47592548"/>
      <w:bookmarkStart w:id="1191" w:name="_Toc51834629"/>
      <w:bookmarkStart w:id="1192" w:name="_Toc91153653"/>
      <w:r w:rsidRPr="00140E21">
        <w:rPr>
          <w:lang w:eastAsia="zh-CN"/>
        </w:rPr>
        <w:t>4.11.1.3.2</w:t>
      </w:r>
      <w:r w:rsidRPr="00140E21">
        <w:rPr>
          <w:lang w:eastAsia="zh-CN"/>
        </w:rPr>
        <w:tab/>
        <w:t>5GS to EPS Idle mode mobility using N26 interface</w:t>
      </w:r>
      <w:bookmarkEnd w:id="1186"/>
      <w:bookmarkEnd w:id="1187"/>
      <w:bookmarkEnd w:id="1188"/>
      <w:bookmarkEnd w:id="1189"/>
      <w:bookmarkEnd w:id="1190"/>
      <w:bookmarkEnd w:id="1191"/>
      <w:bookmarkEnd w:id="1192"/>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7" type="#_x0000_t75" style="width:480.2pt;height:268.6pt" o:ole="">
            <v:imagedata r:id="rId170" o:title=""/>
          </v:shape>
          <o:OLEObject Type="Embed" ProgID="Visio.Drawing.11" ShapeID="_x0000_i1107" DrawAspect="Content" ObjectID="_1701769506" r:id="rId171"/>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lastRenderedPageBreak/>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14E733FF" w14:textId="0C15BC6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 and 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lastRenderedPageBreak/>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93" w:name="_Toc36191828"/>
      <w:bookmarkStart w:id="1194" w:name="_Toc45192917"/>
      <w:bookmarkStart w:id="1195" w:name="_Toc47592549"/>
      <w:bookmarkStart w:id="1196" w:name="_Toc51834630"/>
      <w:bookmarkStart w:id="1197" w:name="_Toc20204073"/>
      <w:bookmarkStart w:id="1198" w:name="_Toc27894761"/>
      <w:bookmarkStart w:id="1199" w:name="_Toc91153654"/>
      <w:r>
        <w:rPr>
          <w:lang w:eastAsia="zh-CN"/>
        </w:rPr>
        <w:t>4.11.1.3.2A</w:t>
      </w:r>
      <w:r>
        <w:rPr>
          <w:lang w:eastAsia="zh-CN"/>
        </w:rPr>
        <w:tab/>
        <w:t>5GS to EPS Idle mode mobility using N26 interface with data forwarding</w:t>
      </w:r>
      <w:bookmarkEnd w:id="1193"/>
      <w:bookmarkEnd w:id="1194"/>
      <w:bookmarkEnd w:id="1195"/>
      <w:bookmarkEnd w:id="1196"/>
      <w:bookmarkEnd w:id="1199"/>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8" type="#_x0000_t75" style="width:478.35pt;height:219.75pt" o:ole="">
            <v:imagedata r:id="rId172" o:title="" cropbottom="20800f" cropright="-2466f"/>
          </v:shape>
          <o:OLEObject Type="Embed" ProgID="Visio.Drawing.11" ShapeID="_x0000_i1108" DrawAspect="Content" ObjectID="_1701769507" r:id="rId173"/>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lastRenderedPageBreak/>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200" w:name="_Toc36191829"/>
      <w:bookmarkStart w:id="1201" w:name="_Toc45192918"/>
      <w:bookmarkStart w:id="1202" w:name="_Toc47592550"/>
      <w:bookmarkStart w:id="1203" w:name="_Toc51834631"/>
      <w:bookmarkStart w:id="1204" w:name="_Toc91153655"/>
      <w:r w:rsidRPr="00140E21">
        <w:rPr>
          <w:lang w:eastAsia="zh-CN"/>
        </w:rPr>
        <w:t>4.11.1.3.3</w:t>
      </w:r>
      <w:r w:rsidRPr="00140E21">
        <w:rPr>
          <w:lang w:eastAsia="zh-CN"/>
        </w:rPr>
        <w:tab/>
        <w:t xml:space="preserve">EPS to 5GS Mobility Registration Procedure (Idle and Connected State) </w:t>
      </w:r>
      <w:r w:rsidRPr="00140E21">
        <w:t>using N26 interface</w:t>
      </w:r>
      <w:bookmarkEnd w:id="1197"/>
      <w:bookmarkEnd w:id="1198"/>
      <w:bookmarkEnd w:id="1200"/>
      <w:bookmarkEnd w:id="1201"/>
      <w:bookmarkEnd w:id="1202"/>
      <w:bookmarkEnd w:id="1203"/>
      <w:bookmarkEnd w:id="1204"/>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9" type="#_x0000_t75" style="width:480.2pt;height:366.9pt" o:ole="">
            <v:imagedata r:id="rId174" o:title=""/>
          </v:shape>
          <o:OLEObject Type="Embed" ProgID="Word.Picture.8" ShapeID="_x0000_i1109" DrawAspect="Content" ObjectID="_1701769508" r:id="rId175"/>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lastRenderedPageBreak/>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 xml:space="preserve">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w:t>
      </w:r>
      <w:r w:rsidRPr="00140E21">
        <w:rPr>
          <w:lang w:eastAsia="zh-CN"/>
        </w:rPr>
        <w:lastRenderedPageBreak/>
        <w:t>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60C6103"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4AAAA834" w14:textId="13F28F8D"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lastRenderedPageBreak/>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434E8AC1"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w:t>
      </w:r>
      <w:r w:rsidRPr="00140E21">
        <w:rPr>
          <w:lang w:eastAsia="zh-CN"/>
        </w:rPr>
        <w:lastRenderedPageBreak/>
        <w:t xml:space="preserve">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205" w:name="_Toc36191830"/>
      <w:bookmarkStart w:id="1206" w:name="_Toc45192919"/>
      <w:bookmarkStart w:id="1207" w:name="_Toc47592551"/>
      <w:bookmarkStart w:id="1208" w:name="_Toc51834632"/>
      <w:bookmarkStart w:id="1209" w:name="_Toc20204074"/>
      <w:bookmarkStart w:id="1210" w:name="_Toc27894762"/>
      <w:bookmarkStart w:id="1211" w:name="_Toc91153656"/>
      <w:r>
        <w:rPr>
          <w:lang w:eastAsia="zh-CN"/>
        </w:rPr>
        <w:t>4.11.1.3.3A</w:t>
      </w:r>
      <w:r>
        <w:rPr>
          <w:lang w:eastAsia="zh-CN"/>
        </w:rPr>
        <w:tab/>
        <w:t>EPS to 5GS Idle mode mobility using N26 interface with data forwarding</w:t>
      </w:r>
      <w:bookmarkEnd w:id="1205"/>
      <w:bookmarkEnd w:id="1206"/>
      <w:bookmarkEnd w:id="1207"/>
      <w:bookmarkEnd w:id="1208"/>
      <w:bookmarkEnd w:id="1211"/>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10" type="#_x0000_t75" style="width:480.85pt;height:251.05pt" o:ole="">
            <v:imagedata r:id="rId176" o:title="" cropbottom="21313f" cropright="-112f"/>
          </v:shape>
          <o:OLEObject Type="Embed" ProgID="Visio.Drawing.15" ShapeID="_x0000_i1110" DrawAspect="Content" ObjectID="_1701769509" r:id="rId177"/>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lastRenderedPageBreak/>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12" w:name="_Toc36191831"/>
      <w:bookmarkStart w:id="1213" w:name="_Toc45192920"/>
      <w:bookmarkStart w:id="1214" w:name="_Toc47592552"/>
      <w:bookmarkStart w:id="1215" w:name="_Toc51834633"/>
      <w:bookmarkStart w:id="1216" w:name="_Toc91153657"/>
      <w:r w:rsidRPr="00140E21">
        <w:rPr>
          <w:lang w:eastAsia="zh-CN"/>
        </w:rPr>
        <w:t>4.11.1.3.4</w:t>
      </w:r>
      <w:r w:rsidRPr="00140E21">
        <w:rPr>
          <w:lang w:eastAsia="zh-CN"/>
        </w:rPr>
        <w:tab/>
        <w:t>EPS to 5GS Mobility Registration Procedure (Idle) using N26 interface with AMF reallocation</w:t>
      </w:r>
      <w:bookmarkEnd w:id="1209"/>
      <w:bookmarkEnd w:id="1210"/>
      <w:bookmarkEnd w:id="1212"/>
      <w:bookmarkEnd w:id="1213"/>
      <w:bookmarkEnd w:id="1214"/>
      <w:bookmarkEnd w:id="1215"/>
      <w:bookmarkEnd w:id="1216"/>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17" w:name="_MON_1638632691"/>
    <w:bookmarkEnd w:id="1217"/>
    <w:p w14:paraId="5D4B7253" w14:textId="77777777" w:rsidR="00776774" w:rsidRDefault="00776774" w:rsidP="00776774">
      <w:pPr>
        <w:pStyle w:val="TH"/>
      </w:pPr>
      <w:r>
        <w:object w:dxaOrig="9524" w:dyaOrig="4508" w14:anchorId="568C7482">
          <v:shape id="_x0000_i1111" type="#_x0000_t75" style="width:474.55pt;height:224.15pt" o:ole="">
            <v:imagedata r:id="rId178" o:title=""/>
          </v:shape>
          <o:OLEObject Type="Embed" ProgID="Word.Picture.8" ShapeID="_x0000_i1111" DrawAspect="Content" ObjectID="_1701769510" r:id="rId179"/>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18" w:name="_Toc20204075"/>
      <w:bookmarkStart w:id="1219" w:name="_Toc27894763"/>
      <w:bookmarkStart w:id="1220" w:name="_Toc36191832"/>
      <w:bookmarkStart w:id="1221" w:name="_Toc45192921"/>
      <w:bookmarkStart w:id="1222" w:name="_Toc47592553"/>
      <w:bookmarkStart w:id="1223" w:name="_Toc51834634"/>
      <w:bookmarkStart w:id="1224" w:name="_Toc91153658"/>
      <w:r w:rsidRPr="00140E21">
        <w:rPr>
          <w:lang w:eastAsia="zh-CN"/>
        </w:rPr>
        <w:t>4.11.1.4</w:t>
      </w:r>
      <w:r w:rsidRPr="00140E21">
        <w:rPr>
          <w:lang w:eastAsia="zh-CN"/>
        </w:rPr>
        <w:tab/>
        <w:t>Procedures for EPS bearer ID allocation</w:t>
      </w:r>
      <w:bookmarkEnd w:id="1218"/>
      <w:bookmarkEnd w:id="1219"/>
      <w:bookmarkEnd w:id="1220"/>
      <w:bookmarkEnd w:id="1221"/>
      <w:bookmarkEnd w:id="1222"/>
      <w:bookmarkEnd w:id="1223"/>
      <w:bookmarkEnd w:id="1224"/>
    </w:p>
    <w:p w14:paraId="0A62945D" w14:textId="77777777" w:rsidR="00776774" w:rsidRPr="00140E21" w:rsidRDefault="00776774" w:rsidP="00776774">
      <w:pPr>
        <w:pStyle w:val="Heading5"/>
        <w:rPr>
          <w:lang w:eastAsia="zh-CN"/>
        </w:rPr>
      </w:pPr>
      <w:bookmarkStart w:id="1225" w:name="_Toc20204076"/>
      <w:bookmarkStart w:id="1226" w:name="_Toc27894764"/>
      <w:bookmarkStart w:id="1227" w:name="_Toc36191833"/>
      <w:bookmarkStart w:id="1228" w:name="_Toc45192922"/>
      <w:bookmarkStart w:id="1229" w:name="_Toc47592554"/>
      <w:bookmarkStart w:id="1230" w:name="_Toc51834635"/>
      <w:bookmarkStart w:id="1231" w:name="_Toc91153659"/>
      <w:r w:rsidRPr="00140E21">
        <w:rPr>
          <w:lang w:eastAsia="zh-CN"/>
        </w:rPr>
        <w:t>4.11.1.4.1</w:t>
      </w:r>
      <w:r w:rsidRPr="00140E21">
        <w:rPr>
          <w:lang w:eastAsia="zh-CN"/>
        </w:rPr>
        <w:tab/>
        <w:t>EPS bearer ID allocation</w:t>
      </w:r>
      <w:bookmarkEnd w:id="1225"/>
      <w:bookmarkEnd w:id="1226"/>
      <w:bookmarkEnd w:id="1227"/>
      <w:bookmarkEnd w:id="1228"/>
      <w:bookmarkEnd w:id="1229"/>
      <w:bookmarkEnd w:id="1230"/>
      <w:bookmarkEnd w:id="1231"/>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2" type="#_x0000_t75" style="width:478.95pt;height:577.9pt" o:ole="">
            <v:imagedata r:id="rId180" o:title=""/>
          </v:shape>
          <o:OLEObject Type="Embed" ProgID="Visio.Drawing.15" ShapeID="_x0000_i1112" DrawAspect="Content" ObjectID="_1701769511" r:id="rId181"/>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w:t>
      </w:r>
      <w:r w:rsidRPr="00140E21">
        <w:rPr>
          <w:lang w:eastAsia="zh-CN"/>
        </w:rPr>
        <w:lastRenderedPageBreak/>
        <w:t xml:space="preserve">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lastRenderedPageBreak/>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32" w:name="_Toc20204077"/>
      <w:bookmarkStart w:id="1233" w:name="_Toc27894765"/>
      <w:bookmarkStart w:id="1234" w:name="_Toc36191834"/>
      <w:bookmarkStart w:id="1235" w:name="_Toc45192923"/>
      <w:bookmarkStart w:id="1236" w:name="_Toc47592555"/>
      <w:bookmarkStart w:id="1237" w:name="_Toc51834636"/>
      <w:bookmarkStart w:id="1238" w:name="_Toc91153660"/>
      <w:r w:rsidRPr="00140E21">
        <w:rPr>
          <w:rFonts w:eastAsia="SimSun"/>
          <w:lang w:eastAsia="zh-CN"/>
        </w:rPr>
        <w:t>4.11.1.4.2</w:t>
      </w:r>
      <w:r w:rsidRPr="00140E21">
        <w:rPr>
          <w:rFonts w:eastAsia="SimSun"/>
          <w:lang w:eastAsia="zh-CN"/>
        </w:rPr>
        <w:tab/>
        <w:t>EPS bearer ID transfer</w:t>
      </w:r>
      <w:bookmarkEnd w:id="1232"/>
      <w:bookmarkEnd w:id="1233"/>
      <w:bookmarkEnd w:id="1234"/>
      <w:bookmarkEnd w:id="1235"/>
      <w:bookmarkEnd w:id="1236"/>
      <w:bookmarkEnd w:id="1237"/>
      <w:bookmarkEnd w:id="1238"/>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3" type="#_x0000_t75" style="width:339.95pt;height:120.2pt" o:ole="">
            <v:imagedata r:id="rId182" o:title=""/>
          </v:shape>
          <o:OLEObject Type="Embed" ProgID="Word.Picture.8" ShapeID="_x0000_i1113" DrawAspect="Content" ObjectID="_1701769512" r:id="rId183"/>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39" w:name="_Toc20204078"/>
      <w:bookmarkStart w:id="1240" w:name="_Toc27894766"/>
      <w:bookmarkStart w:id="1241" w:name="_Toc36191835"/>
      <w:bookmarkStart w:id="1242" w:name="_Toc45192924"/>
      <w:bookmarkStart w:id="1243" w:name="_Toc47592556"/>
      <w:bookmarkStart w:id="1244" w:name="_Toc51834637"/>
      <w:bookmarkStart w:id="1245" w:name="_Toc91153661"/>
      <w:r w:rsidRPr="00140E21">
        <w:t>4.11.1.4.3</w:t>
      </w:r>
      <w:r w:rsidRPr="00140E21">
        <w:tab/>
        <w:t>EPS bearer ID revocation</w:t>
      </w:r>
      <w:bookmarkEnd w:id="1239"/>
      <w:bookmarkEnd w:id="1240"/>
      <w:bookmarkEnd w:id="1241"/>
      <w:bookmarkEnd w:id="1242"/>
      <w:bookmarkEnd w:id="1243"/>
      <w:bookmarkEnd w:id="1244"/>
      <w:bookmarkEnd w:id="1245"/>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46" w:name="_Toc20204079"/>
      <w:bookmarkStart w:id="1247" w:name="_Toc27894767"/>
      <w:bookmarkStart w:id="1248" w:name="_Toc36191836"/>
      <w:bookmarkStart w:id="1249" w:name="_Toc45192925"/>
      <w:bookmarkStart w:id="1250" w:name="_Toc47592557"/>
      <w:bookmarkStart w:id="1251" w:name="_Toc51834638"/>
      <w:bookmarkStart w:id="1252" w:name="_Toc91153662"/>
      <w:r w:rsidRPr="00140E21">
        <w:t>4.11.1.5</w:t>
      </w:r>
      <w:r w:rsidRPr="00140E21">
        <w:tab/>
        <w:t>Impacts to EPS Procedures</w:t>
      </w:r>
      <w:bookmarkEnd w:id="1246"/>
      <w:bookmarkEnd w:id="1247"/>
      <w:bookmarkEnd w:id="1248"/>
      <w:bookmarkEnd w:id="1249"/>
      <w:bookmarkEnd w:id="1250"/>
      <w:bookmarkEnd w:id="1251"/>
      <w:bookmarkEnd w:id="1252"/>
    </w:p>
    <w:p w14:paraId="310954EC" w14:textId="77777777" w:rsidR="00776774" w:rsidRPr="00140E21" w:rsidRDefault="00776774" w:rsidP="00776774">
      <w:pPr>
        <w:pStyle w:val="Heading5"/>
      </w:pPr>
      <w:bookmarkStart w:id="1253" w:name="_Toc20204080"/>
      <w:bookmarkStart w:id="1254" w:name="_Toc27894768"/>
      <w:bookmarkStart w:id="1255" w:name="_Toc36191837"/>
      <w:bookmarkStart w:id="1256" w:name="_Toc45192926"/>
      <w:bookmarkStart w:id="1257" w:name="_Toc47592558"/>
      <w:bookmarkStart w:id="1258" w:name="_Toc51834639"/>
      <w:bookmarkStart w:id="1259" w:name="_Toc91153663"/>
      <w:r w:rsidRPr="00140E21">
        <w:t>4.11.1.5.1</w:t>
      </w:r>
      <w:r w:rsidRPr="00140E21">
        <w:tab/>
        <w:t>General</w:t>
      </w:r>
      <w:bookmarkEnd w:id="1253"/>
      <w:bookmarkEnd w:id="1254"/>
      <w:bookmarkEnd w:id="1255"/>
      <w:bookmarkEnd w:id="1256"/>
      <w:bookmarkEnd w:id="1257"/>
      <w:bookmarkEnd w:id="1258"/>
      <w:bookmarkEnd w:id="1259"/>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60" w:name="_Toc20204081"/>
      <w:bookmarkStart w:id="1261" w:name="_Toc27894769"/>
      <w:bookmarkStart w:id="1262" w:name="_Toc36191838"/>
      <w:bookmarkStart w:id="1263" w:name="_Toc45192927"/>
      <w:bookmarkStart w:id="1264" w:name="_Toc47592559"/>
      <w:bookmarkStart w:id="1265" w:name="_Toc51834640"/>
      <w:bookmarkStart w:id="1266" w:name="_Toc91153664"/>
      <w:r w:rsidRPr="00140E21">
        <w:t>4.11.1.5.2</w:t>
      </w:r>
      <w:r w:rsidRPr="00140E21">
        <w:tab/>
        <w:t>E-UTRAN Initial Attach</w:t>
      </w:r>
      <w:bookmarkEnd w:id="1260"/>
      <w:bookmarkEnd w:id="1261"/>
      <w:bookmarkEnd w:id="1262"/>
      <w:bookmarkEnd w:id="1263"/>
      <w:bookmarkEnd w:id="1264"/>
      <w:bookmarkEnd w:id="1265"/>
      <w:bookmarkEnd w:id="1266"/>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67" w:name="_MON_1592901097"/>
    <w:bookmarkEnd w:id="1267"/>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14" type="#_x0000_t75" style="width:446.4pt;height:189.1pt" o:ole="">
            <v:imagedata r:id="rId184" o:title=""/>
          </v:shape>
          <o:OLEObject Type="Embed" ProgID="Word.Picture.8" ShapeID="_x0000_i1114" DrawAspect="Content" ObjectID="_1701769513" r:id="rId185"/>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68" w:name="_Toc20204082"/>
      <w:bookmarkStart w:id="1269" w:name="_Toc27894770"/>
      <w:bookmarkStart w:id="1270" w:name="_Toc36191839"/>
      <w:bookmarkStart w:id="1271" w:name="_Toc45192928"/>
      <w:bookmarkStart w:id="1272" w:name="_Toc47592560"/>
      <w:bookmarkStart w:id="1273" w:name="_Toc51834641"/>
      <w:bookmarkStart w:id="1274" w:name="_Toc91153665"/>
      <w:r w:rsidRPr="00140E21">
        <w:t>4.11.1.5.3</w:t>
      </w:r>
      <w:r w:rsidRPr="00140E21">
        <w:tab/>
        <w:t>Tracking Area Update</w:t>
      </w:r>
      <w:bookmarkEnd w:id="1268"/>
      <w:bookmarkEnd w:id="1269"/>
      <w:bookmarkEnd w:id="1270"/>
      <w:bookmarkEnd w:id="1271"/>
      <w:bookmarkEnd w:id="1272"/>
      <w:bookmarkEnd w:id="1273"/>
      <w:bookmarkEnd w:id="1274"/>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75" w:name="_Toc20204083"/>
      <w:bookmarkStart w:id="1276" w:name="_Toc27894771"/>
      <w:bookmarkStart w:id="1277" w:name="_Toc36191840"/>
      <w:bookmarkStart w:id="1278" w:name="_Toc45192929"/>
      <w:bookmarkStart w:id="1279" w:name="_Toc47592561"/>
      <w:bookmarkStart w:id="1280" w:name="_Toc51834642"/>
      <w:bookmarkStart w:id="1281" w:name="_Toc91153666"/>
      <w:r w:rsidRPr="00140E21">
        <w:t>4.11.1.5.4</w:t>
      </w:r>
      <w:r w:rsidRPr="00140E21">
        <w:tab/>
        <w:t>Session Management</w:t>
      </w:r>
      <w:bookmarkEnd w:id="1275"/>
      <w:bookmarkEnd w:id="1276"/>
      <w:bookmarkEnd w:id="1277"/>
      <w:bookmarkEnd w:id="1278"/>
      <w:bookmarkEnd w:id="1279"/>
      <w:bookmarkEnd w:id="1280"/>
      <w:bookmarkEnd w:id="1281"/>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82" w:name="_MON_1600248197"/>
    <w:bookmarkEnd w:id="1282"/>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15" type="#_x0000_t75" style="width:445.75pt;height:182.2pt" o:ole="">
            <v:imagedata r:id="rId186" o:title=""/>
          </v:shape>
          <o:OLEObject Type="Embed" ProgID="Word.Picture.8" ShapeID="_x0000_i1115" DrawAspect="Content" ObjectID="_1701769514" r:id="rId187"/>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83" w:name="_Toc20204084"/>
      <w:bookmarkStart w:id="1284" w:name="_Toc27894772"/>
      <w:bookmarkStart w:id="1285" w:name="_Toc36191841"/>
      <w:bookmarkStart w:id="1286" w:name="_Toc45192930"/>
      <w:bookmarkStart w:id="1287" w:name="_Toc47592562"/>
      <w:bookmarkStart w:id="1288" w:name="_Toc51834643"/>
      <w:bookmarkStart w:id="1289" w:name="_Toc91153667"/>
      <w:r w:rsidRPr="00140E21">
        <w:t>4.11.1.5.5</w:t>
      </w:r>
      <w:r w:rsidRPr="00140E21">
        <w:tab/>
        <w:t>5GS to EPS handover using N26 interface</w:t>
      </w:r>
      <w:bookmarkEnd w:id="1283"/>
      <w:bookmarkEnd w:id="1284"/>
      <w:bookmarkEnd w:id="1285"/>
      <w:bookmarkEnd w:id="1286"/>
      <w:bookmarkEnd w:id="1287"/>
      <w:bookmarkEnd w:id="1288"/>
      <w:bookmarkEnd w:id="1289"/>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90" w:name="_Toc51834644"/>
      <w:bookmarkStart w:id="1291" w:name="_Toc20204085"/>
      <w:bookmarkStart w:id="1292" w:name="_Toc27894773"/>
      <w:bookmarkStart w:id="1293" w:name="_Toc36191842"/>
      <w:bookmarkStart w:id="1294" w:name="_Toc45192931"/>
      <w:bookmarkStart w:id="1295" w:name="_Toc47592563"/>
      <w:bookmarkStart w:id="1296" w:name="_Toc91153668"/>
      <w:r>
        <w:t>4.11.1.5.6</w:t>
      </w:r>
      <w:r>
        <w:tab/>
        <w:t>UE triggered Service Request</w:t>
      </w:r>
      <w:bookmarkEnd w:id="1290"/>
      <w:bookmarkEnd w:id="1296"/>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97" w:name="_Toc51834645"/>
      <w:bookmarkStart w:id="1298" w:name="_Toc91153669"/>
      <w:r>
        <w:t>4.11.1.5.7</w:t>
      </w:r>
      <w:r>
        <w:tab/>
        <w:t>Establishment of S1-U bearer during Data Transport in Control Plane CIoT EPS Optimisation</w:t>
      </w:r>
      <w:bookmarkEnd w:id="1297"/>
      <w:bookmarkEnd w:id="1298"/>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299" w:name="_Toc51834646"/>
      <w:bookmarkStart w:id="1300" w:name="_Toc91153670"/>
      <w:r w:rsidRPr="00140E21">
        <w:t>4.11.1.6</w:t>
      </w:r>
      <w:r w:rsidRPr="00140E21">
        <w:tab/>
        <w:t>EPS interworking information storing Procedure</w:t>
      </w:r>
      <w:bookmarkEnd w:id="1291"/>
      <w:bookmarkEnd w:id="1292"/>
      <w:bookmarkEnd w:id="1293"/>
      <w:bookmarkEnd w:id="1294"/>
      <w:bookmarkEnd w:id="1295"/>
      <w:bookmarkEnd w:id="1299"/>
      <w:bookmarkEnd w:id="1300"/>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301" w:name="_Toc20204086"/>
      <w:bookmarkStart w:id="1302" w:name="_Toc27894774"/>
      <w:bookmarkStart w:id="1303" w:name="_Toc36191843"/>
      <w:bookmarkStart w:id="1304" w:name="_Toc45192932"/>
      <w:bookmarkStart w:id="1305" w:name="_Toc47592564"/>
      <w:bookmarkStart w:id="1306" w:name="_Toc51834647"/>
      <w:bookmarkStart w:id="1307" w:name="_Toc91153671"/>
      <w:r w:rsidRPr="00140E21">
        <w:t>4.11.2</w:t>
      </w:r>
      <w:r w:rsidRPr="00140E21">
        <w:tab/>
        <w:t>Interworking procedures without N26 interface</w:t>
      </w:r>
      <w:bookmarkEnd w:id="1301"/>
      <w:bookmarkEnd w:id="1302"/>
      <w:bookmarkEnd w:id="1303"/>
      <w:bookmarkEnd w:id="1304"/>
      <w:bookmarkEnd w:id="1305"/>
      <w:bookmarkEnd w:id="1306"/>
      <w:bookmarkEnd w:id="1307"/>
    </w:p>
    <w:p w14:paraId="7009DCEC" w14:textId="77777777" w:rsidR="00776774" w:rsidRPr="00140E21" w:rsidRDefault="00776774" w:rsidP="00776774">
      <w:pPr>
        <w:pStyle w:val="Heading4"/>
      </w:pPr>
      <w:bookmarkStart w:id="1308" w:name="_Toc20204087"/>
      <w:bookmarkStart w:id="1309" w:name="_Toc27894775"/>
      <w:bookmarkStart w:id="1310" w:name="_Toc36191844"/>
      <w:bookmarkStart w:id="1311" w:name="_Toc45192933"/>
      <w:bookmarkStart w:id="1312" w:name="_Toc47592565"/>
      <w:bookmarkStart w:id="1313" w:name="_Toc51834648"/>
      <w:bookmarkStart w:id="1314" w:name="_Toc91153672"/>
      <w:r w:rsidRPr="00140E21">
        <w:t>4.11.2.1</w:t>
      </w:r>
      <w:r w:rsidRPr="00140E21">
        <w:tab/>
        <w:t>General</w:t>
      </w:r>
      <w:bookmarkEnd w:id="1308"/>
      <w:bookmarkEnd w:id="1309"/>
      <w:bookmarkEnd w:id="1310"/>
      <w:bookmarkEnd w:id="1311"/>
      <w:bookmarkEnd w:id="1312"/>
      <w:bookmarkEnd w:id="1313"/>
      <w:bookmarkEnd w:id="1314"/>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15" w:name="_Toc20204088"/>
      <w:bookmarkStart w:id="1316" w:name="_Toc27894776"/>
      <w:bookmarkStart w:id="1317" w:name="_Toc36191845"/>
      <w:bookmarkStart w:id="1318" w:name="_Toc45192934"/>
      <w:bookmarkStart w:id="1319" w:name="_Toc47592566"/>
      <w:bookmarkStart w:id="1320" w:name="_Toc51834649"/>
      <w:bookmarkStart w:id="1321" w:name="_Toc91153673"/>
      <w:r w:rsidRPr="00140E21">
        <w:rPr>
          <w:lang w:eastAsia="zh-CN"/>
        </w:rPr>
        <w:t>4.11.2.2</w:t>
      </w:r>
      <w:r w:rsidRPr="00140E21">
        <w:rPr>
          <w:lang w:eastAsia="zh-CN"/>
        </w:rPr>
        <w:tab/>
        <w:t>5GS to EPS Mobility</w:t>
      </w:r>
      <w:bookmarkEnd w:id="1315"/>
      <w:bookmarkEnd w:id="1316"/>
      <w:bookmarkEnd w:id="1317"/>
      <w:bookmarkEnd w:id="1318"/>
      <w:bookmarkEnd w:id="1319"/>
      <w:bookmarkEnd w:id="1320"/>
      <w:bookmarkEnd w:id="1321"/>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22" w:name="_MON_1665820957"/>
    <w:bookmarkEnd w:id="1322"/>
    <w:p w14:paraId="26324215" w14:textId="56D0B3A7" w:rsidR="00A238E8" w:rsidRDefault="00A238E8" w:rsidP="00B13067">
      <w:pPr>
        <w:pStyle w:val="TH"/>
      </w:pPr>
      <w:r w:rsidRPr="00140E21">
        <w:rPr>
          <w:lang w:eastAsia="zh-CN"/>
        </w:rPr>
        <w:object w:dxaOrig="8518" w:dyaOrig="7676" w14:anchorId="6192C65C">
          <v:shape id="_x0000_i1116" type="#_x0000_t75" style="width:425.1pt;height:384.4pt" o:ole="">
            <v:imagedata r:id="rId188" o:title=""/>
          </v:shape>
          <o:OLEObject Type="Embed" ProgID="Word.Picture.8" ShapeID="_x0000_i1116" DrawAspect="Content" ObjectID="_1701769515" r:id="rId189"/>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0DBE53EC"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23" w:name="_Toc20204089"/>
      <w:bookmarkStart w:id="1324" w:name="_Toc27894777"/>
      <w:bookmarkStart w:id="1325" w:name="_Toc36191846"/>
      <w:bookmarkStart w:id="1326" w:name="_Toc45192935"/>
      <w:bookmarkStart w:id="1327" w:name="_Toc47592567"/>
      <w:bookmarkStart w:id="1328" w:name="_Toc51834650"/>
      <w:bookmarkStart w:id="1329" w:name="_Toc91153674"/>
      <w:r w:rsidRPr="00140E21">
        <w:rPr>
          <w:lang w:eastAsia="zh-CN"/>
        </w:rPr>
        <w:t>4.11.2.3</w:t>
      </w:r>
      <w:r w:rsidRPr="00140E21">
        <w:rPr>
          <w:lang w:eastAsia="zh-CN"/>
        </w:rPr>
        <w:tab/>
        <w:t>EPS to 5GS Mobility</w:t>
      </w:r>
      <w:bookmarkEnd w:id="1323"/>
      <w:bookmarkEnd w:id="1324"/>
      <w:bookmarkEnd w:id="1325"/>
      <w:bookmarkEnd w:id="1326"/>
      <w:bookmarkEnd w:id="1327"/>
      <w:bookmarkEnd w:id="1328"/>
      <w:bookmarkEnd w:id="1329"/>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30" w:name="_MON_1665818583"/>
    <w:bookmarkEnd w:id="1330"/>
    <w:p w14:paraId="0D62D6A7" w14:textId="3116E6A4" w:rsidR="00A238E8" w:rsidRDefault="00A238E8" w:rsidP="00B13067">
      <w:pPr>
        <w:pStyle w:val="TH"/>
        <w:rPr>
          <w:lang w:eastAsia="zh-CN"/>
        </w:rPr>
      </w:pPr>
      <w:r w:rsidRPr="00140E21">
        <w:rPr>
          <w:lang w:eastAsia="zh-CN"/>
        </w:rPr>
        <w:object w:dxaOrig="8911" w:dyaOrig="9353" w14:anchorId="5FBB5774">
          <v:shape id="_x0000_i1117" type="#_x0000_t75" style="width:446.4pt;height:467.05pt" o:ole="">
            <v:imagedata r:id="rId190" o:title=""/>
          </v:shape>
          <o:OLEObject Type="Embed" ProgID="Word.Picture.8" ShapeID="_x0000_i1117" DrawAspect="Content" ObjectID="_1701769516" r:id="rId191"/>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31" w:name="_Toc20204090"/>
      <w:bookmarkStart w:id="1332" w:name="_Toc27894778"/>
      <w:bookmarkStart w:id="1333" w:name="_Toc36191847"/>
      <w:bookmarkStart w:id="1334" w:name="_Toc45192936"/>
      <w:bookmarkStart w:id="1335" w:name="_Toc47592568"/>
      <w:bookmarkStart w:id="1336" w:name="_Toc51834651"/>
      <w:bookmarkStart w:id="1337" w:name="_Toc91153675"/>
      <w:r w:rsidRPr="00140E21">
        <w:rPr>
          <w:noProof/>
        </w:rPr>
        <w:t>4.11.2.4</w:t>
      </w:r>
      <w:r w:rsidRPr="00140E21">
        <w:rPr>
          <w:noProof/>
        </w:rPr>
        <w:tab/>
        <w:t>Impacts to EPS Procedures</w:t>
      </w:r>
      <w:bookmarkEnd w:id="1331"/>
      <w:bookmarkEnd w:id="1332"/>
      <w:bookmarkEnd w:id="1333"/>
      <w:bookmarkEnd w:id="1334"/>
      <w:bookmarkEnd w:id="1335"/>
      <w:bookmarkEnd w:id="1336"/>
      <w:bookmarkEnd w:id="1337"/>
    </w:p>
    <w:p w14:paraId="0F4DB015" w14:textId="77777777" w:rsidR="00776774" w:rsidRPr="00140E21" w:rsidRDefault="00776774" w:rsidP="00776774">
      <w:pPr>
        <w:pStyle w:val="Heading5"/>
      </w:pPr>
      <w:bookmarkStart w:id="1338" w:name="_Toc20204091"/>
      <w:bookmarkStart w:id="1339" w:name="_Toc27894779"/>
      <w:bookmarkStart w:id="1340" w:name="_Toc36191848"/>
      <w:bookmarkStart w:id="1341" w:name="_Toc45192937"/>
      <w:bookmarkStart w:id="1342" w:name="_Toc47592569"/>
      <w:bookmarkStart w:id="1343" w:name="_Toc51834652"/>
      <w:bookmarkStart w:id="1344" w:name="_Toc91153676"/>
      <w:r w:rsidRPr="00140E21">
        <w:t>4.11.2.4.1</w:t>
      </w:r>
      <w:r w:rsidRPr="00140E21">
        <w:tab/>
        <w:t>E-UTRAN Attach</w:t>
      </w:r>
      <w:bookmarkEnd w:id="1338"/>
      <w:bookmarkEnd w:id="1339"/>
      <w:bookmarkEnd w:id="1340"/>
      <w:bookmarkEnd w:id="1341"/>
      <w:bookmarkEnd w:id="1342"/>
      <w:bookmarkEnd w:id="1343"/>
      <w:bookmarkEnd w:id="1344"/>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45" w:name="_Toc20204092"/>
      <w:bookmarkStart w:id="1346" w:name="_Toc27894780"/>
      <w:bookmarkStart w:id="1347" w:name="_Toc36191849"/>
      <w:bookmarkStart w:id="1348" w:name="_Toc45192938"/>
      <w:bookmarkStart w:id="1349" w:name="_Toc47592570"/>
      <w:bookmarkStart w:id="1350" w:name="_Toc51834653"/>
      <w:bookmarkStart w:id="1351" w:name="_Toc91153677"/>
      <w:r w:rsidRPr="00140E21">
        <w:lastRenderedPageBreak/>
        <w:t>4.11.2.4.2</w:t>
      </w:r>
      <w:r w:rsidRPr="00140E21">
        <w:tab/>
        <w:t>Session Management</w:t>
      </w:r>
      <w:bookmarkEnd w:id="1345"/>
      <w:bookmarkEnd w:id="1346"/>
      <w:bookmarkEnd w:id="1347"/>
      <w:bookmarkEnd w:id="1348"/>
      <w:bookmarkEnd w:id="1349"/>
      <w:bookmarkEnd w:id="1350"/>
      <w:bookmarkEnd w:id="1351"/>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52" w:name="_Toc20204093"/>
      <w:bookmarkStart w:id="1353" w:name="_Toc27894781"/>
      <w:bookmarkStart w:id="1354" w:name="_Toc36191850"/>
      <w:bookmarkStart w:id="1355" w:name="_Toc45192939"/>
      <w:bookmarkStart w:id="1356" w:name="_Toc47592571"/>
      <w:bookmarkStart w:id="1357" w:name="_Toc51834654"/>
      <w:bookmarkStart w:id="1358" w:name="_Toc91153678"/>
      <w:r w:rsidRPr="00140E21">
        <w:t>4.11.2.4.3</w:t>
      </w:r>
      <w:r w:rsidRPr="00140E21">
        <w:tab/>
        <w:t>Void</w:t>
      </w:r>
      <w:bookmarkEnd w:id="1352"/>
      <w:bookmarkEnd w:id="1353"/>
      <w:bookmarkEnd w:id="1354"/>
      <w:bookmarkEnd w:id="1355"/>
      <w:bookmarkEnd w:id="1356"/>
      <w:bookmarkEnd w:id="1357"/>
      <w:bookmarkEnd w:id="1358"/>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59" w:name="_Toc20204094"/>
      <w:bookmarkStart w:id="1360" w:name="_Toc27894782"/>
      <w:bookmarkStart w:id="1361" w:name="_Toc36191851"/>
      <w:bookmarkStart w:id="1362" w:name="_Toc45192940"/>
      <w:bookmarkStart w:id="1363" w:name="_Toc47592572"/>
      <w:bookmarkStart w:id="1364" w:name="_Toc51834655"/>
      <w:bookmarkStart w:id="1365" w:name="_Toc91153679"/>
      <w:r w:rsidRPr="00140E21">
        <w:rPr>
          <w:noProof/>
        </w:rPr>
        <w:t>4.11.3</w:t>
      </w:r>
      <w:r w:rsidRPr="00140E21">
        <w:rPr>
          <w:noProof/>
        </w:rPr>
        <w:tab/>
        <w:t>Handover procedures between EPS and 5GC-N3IWF</w:t>
      </w:r>
      <w:bookmarkEnd w:id="1359"/>
      <w:bookmarkEnd w:id="1360"/>
      <w:bookmarkEnd w:id="1361"/>
      <w:bookmarkEnd w:id="1362"/>
      <w:bookmarkEnd w:id="1363"/>
      <w:bookmarkEnd w:id="1364"/>
      <w:bookmarkEnd w:id="1365"/>
    </w:p>
    <w:p w14:paraId="45439479" w14:textId="77777777" w:rsidR="00776774" w:rsidRPr="00140E21" w:rsidRDefault="00776774" w:rsidP="00776774">
      <w:pPr>
        <w:pStyle w:val="Heading4"/>
      </w:pPr>
      <w:bookmarkStart w:id="1366" w:name="_Toc20204095"/>
      <w:bookmarkStart w:id="1367" w:name="_Toc27894783"/>
      <w:bookmarkStart w:id="1368" w:name="_Toc36191852"/>
      <w:bookmarkStart w:id="1369" w:name="_Toc45192941"/>
      <w:bookmarkStart w:id="1370" w:name="_Toc47592573"/>
      <w:bookmarkStart w:id="1371" w:name="_Toc51834656"/>
      <w:bookmarkStart w:id="1372" w:name="_Toc91153680"/>
      <w:r w:rsidRPr="00140E21">
        <w:t>4.11.3.1</w:t>
      </w:r>
      <w:r w:rsidRPr="00140E21">
        <w:tab/>
        <w:t xml:space="preserve">Handover from EPS to </w:t>
      </w:r>
      <w:r w:rsidRPr="00140E21">
        <w:rPr>
          <w:noProof/>
        </w:rPr>
        <w:t>5GC-N3IWF</w:t>
      </w:r>
      <w:bookmarkEnd w:id="1366"/>
      <w:bookmarkEnd w:id="1367"/>
      <w:bookmarkEnd w:id="1368"/>
      <w:bookmarkEnd w:id="1369"/>
      <w:bookmarkEnd w:id="1370"/>
      <w:bookmarkEnd w:id="1371"/>
      <w:bookmarkEnd w:id="1372"/>
    </w:p>
    <w:p w14:paraId="4CA3AE90" w14:textId="77777777" w:rsidR="00776774" w:rsidRPr="00140E21" w:rsidRDefault="00776774" w:rsidP="00776774">
      <w:pPr>
        <w:pStyle w:val="TH"/>
      </w:pPr>
      <w:r w:rsidRPr="00140E21">
        <w:object w:dxaOrig="14733" w:dyaOrig="10802" w14:anchorId="54C82F01">
          <v:shape id="_x0000_i1118" type="#_x0000_t75" style="width:461.45pt;height:190.95pt" o:ole="">
            <v:imagedata r:id="rId192" o:title="" cropbottom="30093f" cropright="2811f"/>
          </v:shape>
          <o:OLEObject Type="Embed" ProgID="Visio.Drawing.11" ShapeID="_x0000_i1118" DrawAspect="Content" ObjectID="_1701769517" r:id="rId193"/>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73" w:name="_Toc20204096"/>
      <w:bookmarkStart w:id="1374" w:name="_Toc27894784"/>
      <w:bookmarkStart w:id="1375" w:name="_Toc36191853"/>
      <w:bookmarkStart w:id="1376" w:name="_Toc45192942"/>
      <w:bookmarkStart w:id="1377" w:name="_Toc47592574"/>
      <w:bookmarkStart w:id="1378" w:name="_Toc51834657"/>
      <w:bookmarkStart w:id="1379" w:name="_Toc91153681"/>
      <w:r w:rsidRPr="00140E21">
        <w:lastRenderedPageBreak/>
        <w:t>4.11.3.2</w:t>
      </w:r>
      <w:r w:rsidRPr="00140E21">
        <w:tab/>
        <w:t>Handover from 5GC-N3IWF to EPS</w:t>
      </w:r>
      <w:bookmarkEnd w:id="1373"/>
      <w:bookmarkEnd w:id="1374"/>
      <w:bookmarkEnd w:id="1375"/>
      <w:bookmarkEnd w:id="1376"/>
      <w:bookmarkEnd w:id="1377"/>
      <w:bookmarkEnd w:id="1378"/>
      <w:bookmarkEnd w:id="1379"/>
    </w:p>
    <w:p w14:paraId="4C9C5E6C" w14:textId="77777777" w:rsidR="00776774" w:rsidRPr="00140E21" w:rsidRDefault="00776774" w:rsidP="00776774">
      <w:pPr>
        <w:pStyle w:val="TH"/>
      </w:pPr>
      <w:r w:rsidRPr="00140E21">
        <w:rPr>
          <w:noProof/>
        </w:rPr>
        <w:object w:dxaOrig="14721" w:dyaOrig="10791" w14:anchorId="1EC02856">
          <v:shape id="_x0000_i1119" type="#_x0000_t75" style="width:452.65pt;height:153.4pt" o:ole="">
            <v:imagedata r:id="rId194" o:title="" cropbottom="36839f" cropright="3783f"/>
          </v:shape>
          <o:OLEObject Type="Embed" ProgID="Visio.Drawing.11" ShapeID="_x0000_i1119" DrawAspect="Content" ObjectID="_1701769518" r:id="rId195"/>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80" w:name="_Toc51834658"/>
      <w:bookmarkStart w:id="1381" w:name="_Toc20204097"/>
      <w:bookmarkStart w:id="1382" w:name="_Toc27894785"/>
      <w:bookmarkStart w:id="1383" w:name="_Toc36191854"/>
      <w:bookmarkStart w:id="1384" w:name="_Toc45192943"/>
      <w:bookmarkStart w:id="1385" w:name="_Toc47592575"/>
      <w:bookmarkStart w:id="1386" w:name="_Toc91153682"/>
      <w:r>
        <w:rPr>
          <w:noProof/>
        </w:rPr>
        <w:t>4.11.3a</w:t>
      </w:r>
      <w:r>
        <w:rPr>
          <w:noProof/>
        </w:rPr>
        <w:tab/>
        <w:t>Handover procedures between EPS and 5GC-TNGF</w:t>
      </w:r>
      <w:bookmarkEnd w:id="1380"/>
      <w:bookmarkEnd w:id="1386"/>
    </w:p>
    <w:p w14:paraId="30005528" w14:textId="77777777" w:rsidR="00776774" w:rsidRDefault="00776774" w:rsidP="00776774">
      <w:pPr>
        <w:pStyle w:val="Heading4"/>
      </w:pPr>
      <w:bookmarkStart w:id="1387" w:name="_Toc51834659"/>
      <w:bookmarkStart w:id="1388" w:name="_Toc91153683"/>
      <w:r>
        <w:t>4.11.3a.1</w:t>
      </w:r>
      <w:r>
        <w:tab/>
        <w:t>Handover from EPS to 5GC-TNGF</w:t>
      </w:r>
      <w:bookmarkEnd w:id="1387"/>
      <w:bookmarkEnd w:id="1388"/>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89" w:name="_Toc51834660"/>
      <w:bookmarkStart w:id="1390" w:name="_Toc91153684"/>
      <w:r>
        <w:t>4.11.3a.2</w:t>
      </w:r>
      <w:r>
        <w:tab/>
        <w:t>Handover from 5GC-TNGF to EPS</w:t>
      </w:r>
      <w:bookmarkEnd w:id="1389"/>
      <w:bookmarkEnd w:id="1390"/>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91" w:name="_Toc51834661"/>
      <w:bookmarkStart w:id="1392" w:name="_Toc91153685"/>
      <w:r w:rsidRPr="00140E21">
        <w:rPr>
          <w:noProof/>
        </w:rPr>
        <w:t>4.11.4</w:t>
      </w:r>
      <w:r w:rsidRPr="00140E21">
        <w:rPr>
          <w:noProof/>
        </w:rPr>
        <w:tab/>
        <w:t>Handover procedures between EPC/ePDG and 5GS</w:t>
      </w:r>
      <w:bookmarkEnd w:id="1381"/>
      <w:bookmarkEnd w:id="1382"/>
      <w:bookmarkEnd w:id="1383"/>
      <w:bookmarkEnd w:id="1384"/>
      <w:bookmarkEnd w:id="1385"/>
      <w:bookmarkEnd w:id="1391"/>
      <w:bookmarkEnd w:id="1392"/>
    </w:p>
    <w:p w14:paraId="6DE1C776" w14:textId="77777777" w:rsidR="00776774" w:rsidRPr="00140E21" w:rsidRDefault="00776774" w:rsidP="00776774">
      <w:pPr>
        <w:pStyle w:val="Heading4"/>
      </w:pPr>
      <w:bookmarkStart w:id="1393" w:name="_Toc20204098"/>
      <w:bookmarkStart w:id="1394" w:name="_Toc27894786"/>
      <w:bookmarkStart w:id="1395" w:name="_Toc36191855"/>
      <w:bookmarkStart w:id="1396" w:name="_Toc45192944"/>
      <w:bookmarkStart w:id="1397" w:name="_Toc47592576"/>
      <w:bookmarkStart w:id="1398" w:name="_Toc51834662"/>
      <w:bookmarkStart w:id="1399" w:name="_Toc91153686"/>
      <w:r w:rsidRPr="00140E21">
        <w:t>4.11.4.1</w:t>
      </w:r>
      <w:r w:rsidRPr="00140E21">
        <w:tab/>
        <w:t xml:space="preserve">Handover from EPC/ePDG to </w:t>
      </w:r>
      <w:r w:rsidRPr="00140E21">
        <w:rPr>
          <w:noProof/>
        </w:rPr>
        <w:t>5GS</w:t>
      </w:r>
      <w:bookmarkEnd w:id="1393"/>
      <w:bookmarkEnd w:id="1394"/>
      <w:bookmarkEnd w:id="1395"/>
      <w:bookmarkEnd w:id="1396"/>
      <w:bookmarkEnd w:id="1397"/>
      <w:bookmarkEnd w:id="1398"/>
      <w:bookmarkEnd w:id="1399"/>
    </w:p>
    <w:p w14:paraId="09ADDF06" w14:textId="77777777" w:rsidR="00776774" w:rsidRPr="00140E21" w:rsidRDefault="00776774" w:rsidP="00776774">
      <w:pPr>
        <w:pStyle w:val="TH"/>
      </w:pPr>
      <w:r w:rsidRPr="00140E21">
        <w:rPr>
          <w:noProof/>
        </w:rPr>
        <w:object w:dxaOrig="14713" w:dyaOrig="10789" w14:anchorId="4CD81F18">
          <v:shape id="_x0000_i1120" type="#_x0000_t75" style="width:460.8pt;height:191.6pt" o:ole="">
            <v:imagedata r:id="rId196" o:title="" cropbottom="30093f" cropright="2811f"/>
          </v:shape>
          <o:OLEObject Type="Embed" ProgID="Visio.Drawing.11" ShapeID="_x0000_i1120" DrawAspect="Content" ObjectID="_1701769519" r:id="rId197"/>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400" w:name="_Toc20204099"/>
      <w:bookmarkStart w:id="1401" w:name="_Toc27894787"/>
      <w:bookmarkStart w:id="1402" w:name="_Toc36191856"/>
      <w:bookmarkStart w:id="1403" w:name="_Toc45192945"/>
      <w:bookmarkStart w:id="1404" w:name="_Toc47592577"/>
      <w:bookmarkStart w:id="1405" w:name="_Toc51834663"/>
      <w:bookmarkStart w:id="1406" w:name="_Toc91153687"/>
      <w:r w:rsidRPr="00140E21">
        <w:t>4.11.4.2</w:t>
      </w:r>
      <w:r w:rsidRPr="00140E21">
        <w:tab/>
        <w:t>Handover from 5GS to EPC/ePDG</w:t>
      </w:r>
      <w:bookmarkEnd w:id="1400"/>
      <w:bookmarkEnd w:id="1401"/>
      <w:bookmarkEnd w:id="1402"/>
      <w:bookmarkEnd w:id="1403"/>
      <w:bookmarkEnd w:id="1404"/>
      <w:bookmarkEnd w:id="1405"/>
      <w:bookmarkEnd w:id="1406"/>
    </w:p>
    <w:p w14:paraId="1807DECD" w14:textId="77777777" w:rsidR="00776774" w:rsidRPr="00140E21" w:rsidRDefault="00776774" w:rsidP="00776774">
      <w:pPr>
        <w:pStyle w:val="TH"/>
      </w:pPr>
      <w:r w:rsidRPr="00140E21">
        <w:object w:dxaOrig="14721" w:dyaOrig="10791" w14:anchorId="1A2DA9DF">
          <v:shape id="_x0000_i1121" type="#_x0000_t75" style="width:452.65pt;height:153.4pt" o:ole="">
            <v:imagedata r:id="rId198" o:title="" cropbottom="36839f" cropright="3783f"/>
          </v:shape>
          <o:OLEObject Type="Embed" ProgID="Visio.Drawing.11" ShapeID="_x0000_i1121" DrawAspect="Content" ObjectID="_1701769520" r:id="rId199"/>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lastRenderedPageBreak/>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407" w:name="_Toc20204100"/>
      <w:bookmarkStart w:id="1408" w:name="_Toc27894788"/>
      <w:bookmarkStart w:id="1409" w:name="_Toc36191857"/>
      <w:bookmarkStart w:id="1410" w:name="_Toc45192946"/>
      <w:bookmarkStart w:id="1411" w:name="_Toc47592578"/>
      <w:bookmarkStart w:id="1412" w:name="_Toc51834664"/>
      <w:bookmarkStart w:id="1413" w:name="_Toc91153688"/>
      <w:r w:rsidRPr="00140E21">
        <w:t>4.11.4.3</w:t>
      </w:r>
      <w:r w:rsidRPr="00140E21">
        <w:tab/>
        <w:t>Impacts to EPC/ePDG Procedures</w:t>
      </w:r>
      <w:bookmarkEnd w:id="1407"/>
      <w:bookmarkEnd w:id="1408"/>
      <w:bookmarkEnd w:id="1409"/>
      <w:bookmarkEnd w:id="1410"/>
      <w:bookmarkEnd w:id="1411"/>
      <w:bookmarkEnd w:id="1412"/>
      <w:bookmarkEnd w:id="1413"/>
    </w:p>
    <w:p w14:paraId="02CE4347" w14:textId="77777777" w:rsidR="00776774" w:rsidRPr="00140E21" w:rsidRDefault="00776774" w:rsidP="00776774">
      <w:pPr>
        <w:pStyle w:val="Heading5"/>
      </w:pPr>
      <w:bookmarkStart w:id="1414" w:name="_Toc20204101"/>
      <w:bookmarkStart w:id="1415" w:name="_Toc27894789"/>
      <w:bookmarkStart w:id="1416" w:name="_Toc36191858"/>
      <w:bookmarkStart w:id="1417" w:name="_Toc45192947"/>
      <w:bookmarkStart w:id="1418" w:name="_Toc47592579"/>
      <w:bookmarkStart w:id="1419" w:name="_Toc51834665"/>
      <w:bookmarkStart w:id="1420" w:name="_Toc91153689"/>
      <w:r w:rsidRPr="00140E21">
        <w:t>4.11.4.3.1</w:t>
      </w:r>
      <w:r w:rsidRPr="00140E21">
        <w:tab/>
        <w:t>General</w:t>
      </w:r>
      <w:bookmarkEnd w:id="1414"/>
      <w:bookmarkEnd w:id="1415"/>
      <w:bookmarkEnd w:id="1416"/>
      <w:bookmarkEnd w:id="1417"/>
      <w:bookmarkEnd w:id="1418"/>
      <w:bookmarkEnd w:id="1419"/>
      <w:bookmarkEnd w:id="1420"/>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21" w:name="_Toc20204102"/>
      <w:bookmarkStart w:id="1422" w:name="_Toc27894790"/>
      <w:bookmarkStart w:id="1423" w:name="_Toc36191859"/>
      <w:bookmarkStart w:id="1424" w:name="_Toc45192948"/>
      <w:bookmarkStart w:id="1425" w:name="_Toc47592580"/>
      <w:bookmarkStart w:id="1426" w:name="_Toc51834666"/>
      <w:bookmarkStart w:id="1427" w:name="_Toc91153690"/>
      <w:r w:rsidRPr="00140E21">
        <w:t>4.11.4.3.2</w:t>
      </w:r>
      <w:r w:rsidRPr="00140E21">
        <w:tab/>
        <w:t>ePDG FQDN construction</w:t>
      </w:r>
      <w:bookmarkEnd w:id="1421"/>
      <w:bookmarkEnd w:id="1422"/>
      <w:bookmarkEnd w:id="1423"/>
      <w:bookmarkEnd w:id="1424"/>
      <w:bookmarkEnd w:id="1425"/>
      <w:bookmarkEnd w:id="1426"/>
      <w:bookmarkEnd w:id="1427"/>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28" w:name="_Toc20204103"/>
      <w:bookmarkStart w:id="1429" w:name="_Toc27894791"/>
      <w:bookmarkStart w:id="1430" w:name="_Toc36191860"/>
      <w:bookmarkStart w:id="1431" w:name="_Toc45192949"/>
      <w:bookmarkStart w:id="1432" w:name="_Toc47592581"/>
      <w:bookmarkStart w:id="1433" w:name="_Toc51834667"/>
      <w:bookmarkStart w:id="1434" w:name="_Toc91153691"/>
      <w:r w:rsidRPr="00140E21">
        <w:t>4.11.4.3.3</w:t>
      </w:r>
      <w:r w:rsidRPr="00140E21">
        <w:tab/>
        <w:t>Initial Attach with GTP on S2b</w:t>
      </w:r>
      <w:bookmarkEnd w:id="1428"/>
      <w:bookmarkEnd w:id="1429"/>
      <w:bookmarkEnd w:id="1430"/>
      <w:bookmarkEnd w:id="1431"/>
      <w:bookmarkEnd w:id="1432"/>
      <w:bookmarkEnd w:id="1433"/>
      <w:bookmarkEnd w:id="143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35" w:name="_Toc36191861"/>
      <w:bookmarkStart w:id="1436" w:name="_Toc45192950"/>
      <w:bookmarkStart w:id="1437" w:name="_Toc47592582"/>
      <w:bookmarkStart w:id="1438" w:name="_Toc51834668"/>
      <w:bookmarkStart w:id="1439" w:name="_Toc20204104"/>
      <w:bookmarkStart w:id="144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41" w:name="_Toc91153692"/>
      <w:r>
        <w:t>4.11.4.3.3a</w:t>
      </w:r>
      <w:r>
        <w:tab/>
        <w:t>Initial Attach for emergency session (GTP on S2b)</w:t>
      </w:r>
      <w:bookmarkEnd w:id="1435"/>
      <w:bookmarkEnd w:id="1436"/>
      <w:bookmarkEnd w:id="1437"/>
      <w:bookmarkEnd w:id="1438"/>
      <w:bookmarkEnd w:id="1441"/>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42" w:name="_Toc36191862"/>
      <w:bookmarkStart w:id="1443" w:name="_Toc45192951"/>
      <w:bookmarkStart w:id="1444" w:name="_Toc47592583"/>
      <w:bookmarkStart w:id="1445" w:name="_Toc51834669"/>
      <w:bookmarkStart w:id="1446" w:name="_Toc91153693"/>
      <w:r w:rsidRPr="00140E21">
        <w:t>4.11.4.3.4</w:t>
      </w:r>
      <w:r w:rsidRPr="00140E21">
        <w:tab/>
        <w:t>Interaction with PCC</w:t>
      </w:r>
      <w:bookmarkEnd w:id="1439"/>
      <w:bookmarkEnd w:id="1440"/>
      <w:bookmarkEnd w:id="1442"/>
      <w:bookmarkEnd w:id="1443"/>
      <w:bookmarkEnd w:id="1444"/>
      <w:bookmarkEnd w:id="1445"/>
      <w:bookmarkEnd w:id="1446"/>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47"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48" w:name="_Toc27894793"/>
      <w:bookmarkStart w:id="1449" w:name="_Toc36191863"/>
      <w:bookmarkStart w:id="1450" w:name="_Toc45192952"/>
      <w:bookmarkStart w:id="1451" w:name="_Toc47592584"/>
      <w:bookmarkStart w:id="1452" w:name="_Toc51834670"/>
      <w:bookmarkStart w:id="1453" w:name="_Toc91153694"/>
      <w:r w:rsidRPr="00140E21">
        <w:t>4.11.4.3.5</w:t>
      </w:r>
      <w:r w:rsidRPr="00140E21">
        <w:tab/>
        <w:t>UE initiated Connectivity to Additional PDN with GTP on S2b</w:t>
      </w:r>
      <w:bookmarkEnd w:id="1447"/>
      <w:bookmarkEnd w:id="1448"/>
      <w:bookmarkEnd w:id="1449"/>
      <w:bookmarkEnd w:id="1450"/>
      <w:bookmarkEnd w:id="1451"/>
      <w:bookmarkEnd w:id="1452"/>
      <w:bookmarkEnd w:id="1453"/>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54" w:name="_Toc20204106"/>
      <w:bookmarkStart w:id="1455" w:name="_Toc27894794"/>
      <w:bookmarkStart w:id="1456" w:name="_Toc36191864"/>
      <w:bookmarkStart w:id="1457" w:name="_Toc45192953"/>
      <w:bookmarkStart w:id="1458" w:name="_Toc47592585"/>
      <w:bookmarkStart w:id="1459" w:name="_Toc51834671"/>
      <w:bookmarkStart w:id="1460" w:name="_Toc91153695"/>
      <w:r w:rsidRPr="00140E21">
        <w:t>4.11.4.3.6</w:t>
      </w:r>
      <w:r w:rsidRPr="00140E21">
        <w:tab/>
        <w:t>Use of N10 interface instead of S6b</w:t>
      </w:r>
      <w:bookmarkEnd w:id="1454"/>
      <w:bookmarkEnd w:id="1455"/>
      <w:bookmarkEnd w:id="1456"/>
      <w:bookmarkEnd w:id="1457"/>
      <w:bookmarkEnd w:id="1458"/>
      <w:bookmarkEnd w:id="1459"/>
      <w:bookmarkEnd w:id="1460"/>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61" w:name="_Toc20204107"/>
      <w:bookmarkStart w:id="1462" w:name="_Toc27894795"/>
      <w:bookmarkStart w:id="1463" w:name="_Toc36191865"/>
      <w:bookmarkStart w:id="1464" w:name="_Toc45192954"/>
      <w:bookmarkStart w:id="1465" w:name="_Toc47592586"/>
      <w:bookmarkStart w:id="1466" w:name="_Toc51834672"/>
      <w:bookmarkStart w:id="1467" w:name="_Toc91153696"/>
      <w:r>
        <w:t>4.11.4.3.7</w:t>
      </w:r>
      <w:r>
        <w:tab/>
        <w:t>5GC NAS capability (re-)enabled and disabled</w:t>
      </w:r>
      <w:bookmarkEnd w:id="1467"/>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468" w:name="_Toc91153697"/>
      <w:r w:rsidRPr="00140E21">
        <w:t>4.11.5</w:t>
      </w:r>
      <w:r w:rsidRPr="00140E21">
        <w:tab/>
        <w:t>Impacts to 5GC Procedures</w:t>
      </w:r>
      <w:bookmarkEnd w:id="1461"/>
      <w:bookmarkEnd w:id="1462"/>
      <w:bookmarkEnd w:id="1463"/>
      <w:bookmarkEnd w:id="1464"/>
      <w:bookmarkEnd w:id="1465"/>
      <w:bookmarkEnd w:id="1466"/>
      <w:bookmarkEnd w:id="1468"/>
    </w:p>
    <w:p w14:paraId="5406E7C7" w14:textId="77777777" w:rsidR="00776774" w:rsidRPr="00140E21" w:rsidRDefault="00776774" w:rsidP="00776774">
      <w:pPr>
        <w:pStyle w:val="Heading4"/>
      </w:pPr>
      <w:bookmarkStart w:id="1469" w:name="_Toc20204108"/>
      <w:bookmarkStart w:id="1470" w:name="_Toc27894796"/>
      <w:bookmarkStart w:id="1471" w:name="_Toc36191866"/>
      <w:bookmarkStart w:id="1472" w:name="_Toc45192955"/>
      <w:bookmarkStart w:id="1473" w:name="_Toc47592587"/>
      <w:bookmarkStart w:id="1474" w:name="_Toc51834673"/>
      <w:bookmarkStart w:id="1475" w:name="_Toc91153698"/>
      <w:r w:rsidRPr="00140E21">
        <w:t>4.11.5.1</w:t>
      </w:r>
      <w:r w:rsidRPr="00140E21">
        <w:tab/>
        <w:t>General</w:t>
      </w:r>
      <w:bookmarkEnd w:id="1469"/>
      <w:bookmarkEnd w:id="1470"/>
      <w:bookmarkEnd w:id="1471"/>
      <w:bookmarkEnd w:id="1472"/>
      <w:bookmarkEnd w:id="1473"/>
      <w:bookmarkEnd w:id="1474"/>
      <w:bookmarkEnd w:id="1475"/>
    </w:p>
    <w:p w14:paraId="27F69782" w14:textId="0E0E55F8"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76" w:name="_Toc20204109"/>
      <w:bookmarkStart w:id="1477"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78" w:name="_Toc36191867"/>
      <w:bookmarkStart w:id="1479" w:name="_Toc45192956"/>
      <w:bookmarkStart w:id="1480" w:name="_Toc47592588"/>
      <w:bookmarkStart w:id="1481" w:name="_Toc51834674"/>
      <w:bookmarkStart w:id="1482" w:name="_Toc91153699"/>
      <w:r w:rsidRPr="00140E21">
        <w:lastRenderedPageBreak/>
        <w:t>4.11.5.2</w:t>
      </w:r>
      <w:r w:rsidRPr="00140E21">
        <w:tab/>
        <w:t>Registration procedure</w:t>
      </w:r>
      <w:bookmarkEnd w:id="1476"/>
      <w:bookmarkEnd w:id="1477"/>
      <w:bookmarkEnd w:id="1478"/>
      <w:bookmarkEnd w:id="1479"/>
      <w:bookmarkEnd w:id="1480"/>
      <w:bookmarkEnd w:id="1481"/>
      <w:bookmarkEnd w:id="1482"/>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83" w:name="_Toc20204110"/>
      <w:bookmarkStart w:id="1484" w:name="_Toc27894798"/>
      <w:bookmarkStart w:id="1485" w:name="_Toc36191868"/>
      <w:bookmarkStart w:id="1486" w:name="_Toc45192957"/>
      <w:bookmarkStart w:id="1487" w:name="_Toc47592589"/>
      <w:bookmarkStart w:id="1488" w:name="_Toc51834675"/>
      <w:bookmarkStart w:id="1489" w:name="_Toc91153700"/>
      <w:r w:rsidRPr="00140E21">
        <w:t>4.11.5.3</w:t>
      </w:r>
      <w:r w:rsidRPr="00140E21">
        <w:tab/>
        <w:t>UE Requested PDU Session Establishment procedure</w:t>
      </w:r>
      <w:bookmarkEnd w:id="1483"/>
      <w:bookmarkEnd w:id="1484"/>
      <w:bookmarkEnd w:id="1485"/>
      <w:bookmarkEnd w:id="1486"/>
      <w:bookmarkEnd w:id="1487"/>
      <w:bookmarkEnd w:id="1488"/>
      <w:bookmarkEnd w:id="1489"/>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90" w:name="_Toc20204111"/>
      <w:bookmarkStart w:id="1491"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92" w:name="_Toc36191869"/>
      <w:bookmarkStart w:id="1493" w:name="_Toc45192958"/>
      <w:bookmarkStart w:id="1494" w:name="_Toc47592590"/>
      <w:bookmarkStart w:id="1495" w:name="_Toc51834676"/>
      <w:bookmarkStart w:id="1496" w:name="_Toc91153701"/>
      <w:r w:rsidRPr="00140E21">
        <w:t>4.11.5.4</w:t>
      </w:r>
      <w:r w:rsidRPr="00140E21">
        <w:tab/>
        <w:t>UE or Network Requested PDU Session Modification procedure</w:t>
      </w:r>
      <w:bookmarkEnd w:id="1490"/>
      <w:bookmarkEnd w:id="1491"/>
      <w:bookmarkEnd w:id="1492"/>
      <w:bookmarkEnd w:id="1493"/>
      <w:bookmarkEnd w:id="1494"/>
      <w:bookmarkEnd w:id="1495"/>
      <w:bookmarkEnd w:id="149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97" w:name="_Toc20204112"/>
      <w:bookmarkStart w:id="1498" w:name="_Toc27894800"/>
      <w:bookmarkStart w:id="1499" w:name="_Toc36191870"/>
      <w:bookmarkStart w:id="1500" w:name="_Toc45192959"/>
      <w:bookmarkStart w:id="1501" w:name="_Toc47592591"/>
      <w:bookmarkStart w:id="1502" w:name="_Toc51834677"/>
      <w:bookmarkStart w:id="1503" w:name="_Toc91153702"/>
      <w:r w:rsidRPr="00140E21">
        <w:t>4.11.5.5</w:t>
      </w:r>
      <w:r w:rsidRPr="00140E21">
        <w:tab/>
        <w:t>Xn based inter NG-RAN handover</w:t>
      </w:r>
      <w:bookmarkEnd w:id="1497"/>
      <w:bookmarkEnd w:id="1498"/>
      <w:bookmarkEnd w:id="1499"/>
      <w:bookmarkEnd w:id="1500"/>
      <w:bookmarkEnd w:id="1501"/>
      <w:bookmarkEnd w:id="1502"/>
      <w:bookmarkEnd w:id="1503"/>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504" w:name="_Toc20204113"/>
      <w:bookmarkStart w:id="1505" w:name="_Toc27894801"/>
      <w:bookmarkStart w:id="1506" w:name="_Toc36191871"/>
      <w:bookmarkStart w:id="1507" w:name="_Toc45192960"/>
      <w:bookmarkStart w:id="1508" w:name="_Toc47592592"/>
      <w:bookmarkStart w:id="1509" w:name="_Toc51834678"/>
      <w:bookmarkStart w:id="1510" w:name="_Toc91153703"/>
      <w:r w:rsidRPr="00140E21">
        <w:t>4.11.5.6</w:t>
      </w:r>
      <w:r w:rsidRPr="00140E21">
        <w:tab/>
        <w:t>Inter NG-RAN node N2 based handover</w:t>
      </w:r>
      <w:bookmarkEnd w:id="1504"/>
      <w:bookmarkEnd w:id="1505"/>
      <w:bookmarkEnd w:id="1506"/>
      <w:bookmarkEnd w:id="1507"/>
      <w:bookmarkEnd w:id="1508"/>
      <w:bookmarkEnd w:id="1509"/>
      <w:bookmarkEnd w:id="1510"/>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511" w:name="_Toc20204114"/>
      <w:bookmarkStart w:id="1512" w:name="_Toc27894802"/>
      <w:bookmarkStart w:id="1513" w:name="_Toc36191872"/>
      <w:bookmarkStart w:id="1514" w:name="_Toc45192961"/>
      <w:bookmarkStart w:id="1515" w:name="_Toc47592593"/>
      <w:bookmarkStart w:id="1516" w:name="_Toc51834679"/>
      <w:bookmarkStart w:id="1517" w:name="_Toc91153704"/>
      <w:r w:rsidRPr="00140E21">
        <w:t>4.11.5.7</w:t>
      </w:r>
      <w:r w:rsidRPr="00140E21">
        <w:tab/>
        <w:t>UE or Network Requested PDU Session Release procedure</w:t>
      </w:r>
      <w:bookmarkEnd w:id="1511"/>
      <w:bookmarkEnd w:id="1512"/>
      <w:bookmarkEnd w:id="1513"/>
      <w:bookmarkEnd w:id="1514"/>
      <w:bookmarkEnd w:id="1515"/>
      <w:bookmarkEnd w:id="1516"/>
      <w:bookmarkEnd w:id="151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18" w:name="_Toc20204115"/>
      <w:bookmarkStart w:id="1519" w:name="_Toc27894803"/>
      <w:bookmarkStart w:id="1520" w:name="_Toc36191873"/>
      <w:bookmarkStart w:id="1521" w:name="_Toc45192962"/>
      <w:bookmarkStart w:id="1522" w:name="_Toc47592594"/>
      <w:bookmarkStart w:id="1523" w:name="_Toc51834680"/>
      <w:bookmarkStart w:id="1524" w:name="_Toc91153705"/>
      <w:r>
        <w:t>4.11.5.8</w:t>
      </w:r>
      <w:r>
        <w:tab/>
        <w:t>Network Configuration</w:t>
      </w:r>
      <w:bookmarkEnd w:id="1518"/>
      <w:bookmarkEnd w:id="1519"/>
      <w:bookmarkEnd w:id="1520"/>
      <w:bookmarkEnd w:id="1521"/>
      <w:bookmarkEnd w:id="1522"/>
      <w:bookmarkEnd w:id="1523"/>
      <w:bookmarkEnd w:id="1524"/>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25" w:name="_Toc20204116"/>
      <w:bookmarkStart w:id="1526" w:name="_Toc27894804"/>
      <w:bookmarkStart w:id="1527" w:name="_Toc36191874"/>
      <w:bookmarkStart w:id="1528" w:name="_Toc45192963"/>
      <w:bookmarkStart w:id="1529" w:name="_Toc47592595"/>
      <w:bookmarkStart w:id="1530" w:name="_Toc51834681"/>
      <w:bookmarkStart w:id="1531" w:name="_Toc91153706"/>
      <w:r>
        <w:t>4.11.5.9</w:t>
      </w:r>
      <w:r>
        <w:tab/>
        <w:t>Network Slice Admission Control</w:t>
      </w:r>
      <w:bookmarkEnd w:id="1531"/>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32" w:name="_Toc91153707"/>
      <w:r w:rsidRPr="00140E21">
        <w:t>4.11.6</w:t>
      </w:r>
      <w:r w:rsidRPr="00140E21">
        <w:tab/>
        <w:t>Interworking for common network exposure</w:t>
      </w:r>
      <w:bookmarkEnd w:id="1525"/>
      <w:bookmarkEnd w:id="1526"/>
      <w:bookmarkEnd w:id="1527"/>
      <w:bookmarkEnd w:id="1528"/>
      <w:bookmarkEnd w:id="1529"/>
      <w:bookmarkEnd w:id="1530"/>
      <w:bookmarkEnd w:id="1532"/>
    </w:p>
    <w:p w14:paraId="2AB18AC8" w14:textId="77777777" w:rsidR="00776774" w:rsidRPr="00140E21" w:rsidRDefault="00776774" w:rsidP="00776774">
      <w:pPr>
        <w:pStyle w:val="Heading4"/>
      </w:pPr>
      <w:bookmarkStart w:id="1533" w:name="_Toc20204117"/>
      <w:bookmarkStart w:id="1534" w:name="_Toc27894805"/>
      <w:bookmarkStart w:id="1535" w:name="_Toc36191875"/>
      <w:bookmarkStart w:id="1536" w:name="_Toc45192964"/>
      <w:bookmarkStart w:id="1537" w:name="_Toc47592596"/>
      <w:bookmarkStart w:id="1538" w:name="_Toc51834682"/>
      <w:bookmarkStart w:id="1539" w:name="_Toc91153708"/>
      <w:r w:rsidRPr="00140E21">
        <w:t>4.11.6.1</w:t>
      </w:r>
      <w:r w:rsidRPr="00140E21">
        <w:tab/>
        <w:t>Subscription and Notification of availability or expected level of support of a service API</w:t>
      </w:r>
      <w:bookmarkEnd w:id="1533"/>
      <w:bookmarkEnd w:id="1534"/>
      <w:bookmarkEnd w:id="1535"/>
      <w:bookmarkEnd w:id="1536"/>
      <w:bookmarkEnd w:id="1537"/>
      <w:bookmarkEnd w:id="1538"/>
      <w:bookmarkEnd w:id="1539"/>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2" type="#_x0000_t75" style="width:273.6pt;height:150.9pt" o:ole="">
            <v:imagedata r:id="rId200" o:title=""/>
          </v:shape>
          <o:OLEObject Type="Embed" ProgID="Visio.Drawing.11" ShapeID="_x0000_i1122" DrawAspect="Content" ObjectID="_1701769521" r:id="rId201"/>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40" w:name="_Toc20204118"/>
      <w:bookmarkStart w:id="1541" w:name="_Toc27894806"/>
      <w:bookmarkStart w:id="1542" w:name="_Toc36191876"/>
      <w:bookmarkStart w:id="1543" w:name="_Toc45192965"/>
      <w:bookmarkStart w:id="1544" w:name="_Toc47592597"/>
      <w:bookmarkStart w:id="1545" w:name="_Toc51834683"/>
      <w:bookmarkStart w:id="1546" w:name="_Toc91153709"/>
      <w:r w:rsidRPr="00140E21">
        <w:t>4.11.6.2</w:t>
      </w:r>
      <w:r w:rsidRPr="00140E21">
        <w:tab/>
        <w:t>Unsubscribing to N11otification of availability or expected level of support of a service API</w:t>
      </w:r>
      <w:bookmarkEnd w:id="1540"/>
      <w:bookmarkEnd w:id="1541"/>
      <w:bookmarkEnd w:id="1542"/>
      <w:bookmarkEnd w:id="1543"/>
      <w:bookmarkEnd w:id="1544"/>
      <w:bookmarkEnd w:id="1545"/>
      <w:bookmarkEnd w:id="1546"/>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3" type="#_x0000_t75" style="width:280.5pt;height:137.1pt" o:ole="">
            <v:imagedata r:id="rId202" o:title=""/>
          </v:shape>
          <o:OLEObject Type="Embed" ProgID="Visio.Drawing.11" ShapeID="_x0000_i1123" DrawAspect="Content" ObjectID="_1701769522" r:id="rId203"/>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47" w:name="_Toc45192966"/>
      <w:bookmarkStart w:id="1548" w:name="_Toc47592598"/>
      <w:bookmarkStart w:id="1549" w:name="_Toc51834684"/>
      <w:bookmarkStart w:id="1550" w:name="_Toc20204119"/>
      <w:bookmarkStart w:id="1551" w:name="_Toc27894807"/>
      <w:bookmarkStart w:id="1552" w:name="_Toc36191877"/>
      <w:bookmarkStart w:id="1553" w:name="_Toc91153710"/>
      <w:r>
        <w:t>4.11.6.3</w:t>
      </w:r>
      <w:r>
        <w:tab/>
        <w:t>Configuration of monitoring events for common network exposure</w:t>
      </w:r>
      <w:bookmarkEnd w:id="1547"/>
      <w:bookmarkEnd w:id="1548"/>
      <w:bookmarkEnd w:id="1549"/>
      <w:bookmarkEnd w:id="1553"/>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4" type="#_x0000_t75" style="width:415.7pt;height:276.75pt" o:ole="">
            <v:imagedata r:id="rId204" o:title=""/>
          </v:shape>
          <o:OLEObject Type="Embed" ProgID="Visio.Drawing.11" ShapeID="_x0000_i1124" DrawAspect="Content" ObjectID="_1701769523" r:id="rId205"/>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54" w:name="_Toc45192967"/>
      <w:bookmarkStart w:id="1555" w:name="_Toc47592599"/>
      <w:bookmarkStart w:id="1556" w:name="_Toc51834685"/>
      <w:bookmarkStart w:id="1557" w:name="_Toc91153711"/>
      <w:r w:rsidRPr="00140E21">
        <w:t>4.12</w:t>
      </w:r>
      <w:r w:rsidRPr="00140E21">
        <w:tab/>
        <w:t>Procedures for Untrusted non-3GPP access</w:t>
      </w:r>
      <w:bookmarkEnd w:id="1550"/>
      <w:bookmarkEnd w:id="1551"/>
      <w:bookmarkEnd w:id="1552"/>
      <w:bookmarkEnd w:id="1554"/>
      <w:bookmarkEnd w:id="1555"/>
      <w:bookmarkEnd w:id="1556"/>
      <w:bookmarkEnd w:id="1557"/>
    </w:p>
    <w:p w14:paraId="73244A7E" w14:textId="77777777" w:rsidR="00776774" w:rsidRPr="00140E21" w:rsidRDefault="00776774" w:rsidP="00776774">
      <w:pPr>
        <w:pStyle w:val="Heading3"/>
      </w:pPr>
      <w:bookmarkStart w:id="1558" w:name="_Toc20204120"/>
      <w:bookmarkStart w:id="1559" w:name="_Toc27894808"/>
      <w:bookmarkStart w:id="1560" w:name="_Toc36191878"/>
      <w:bookmarkStart w:id="1561" w:name="_Toc45192968"/>
      <w:bookmarkStart w:id="1562" w:name="_Toc47592600"/>
      <w:bookmarkStart w:id="1563" w:name="_Toc51834686"/>
      <w:bookmarkStart w:id="1564" w:name="_Toc91153712"/>
      <w:r w:rsidRPr="00140E21">
        <w:t>4.12.1</w:t>
      </w:r>
      <w:r w:rsidRPr="00140E21">
        <w:tab/>
        <w:t>General</w:t>
      </w:r>
      <w:bookmarkEnd w:id="1558"/>
      <w:bookmarkEnd w:id="1559"/>
      <w:bookmarkEnd w:id="1560"/>
      <w:bookmarkEnd w:id="1561"/>
      <w:bookmarkEnd w:id="1562"/>
      <w:bookmarkEnd w:id="1563"/>
      <w:bookmarkEnd w:id="1564"/>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65" w:name="_Toc20204121"/>
      <w:bookmarkStart w:id="1566" w:name="_Toc27894809"/>
      <w:bookmarkStart w:id="1567" w:name="_Toc36191879"/>
      <w:bookmarkStart w:id="1568" w:name="_Toc45192969"/>
      <w:bookmarkStart w:id="1569" w:name="_Toc47592601"/>
      <w:bookmarkStart w:id="1570" w:name="_Toc51834687"/>
      <w:bookmarkStart w:id="1571" w:name="_Toc91153713"/>
      <w:r w:rsidRPr="00140E21">
        <w:t>4.12.2</w:t>
      </w:r>
      <w:r w:rsidRPr="00140E21">
        <w:tab/>
        <w:t>Registration via Untrusted non-3GPP Access</w:t>
      </w:r>
      <w:bookmarkEnd w:id="1565"/>
      <w:bookmarkEnd w:id="1566"/>
      <w:bookmarkEnd w:id="1567"/>
      <w:bookmarkEnd w:id="1568"/>
      <w:bookmarkEnd w:id="1569"/>
      <w:bookmarkEnd w:id="1570"/>
      <w:bookmarkEnd w:id="1571"/>
    </w:p>
    <w:p w14:paraId="258AD4C7" w14:textId="77777777" w:rsidR="00776774" w:rsidRPr="00140E21" w:rsidRDefault="00776774" w:rsidP="00776774">
      <w:pPr>
        <w:pStyle w:val="Heading4"/>
        <w:rPr>
          <w:rFonts w:eastAsia="MS Mincho"/>
        </w:rPr>
      </w:pPr>
      <w:bookmarkStart w:id="1572" w:name="_Toc20204122"/>
      <w:bookmarkStart w:id="1573" w:name="_Toc27894810"/>
      <w:bookmarkStart w:id="1574" w:name="_Toc36191880"/>
      <w:bookmarkStart w:id="1575" w:name="_Toc45192970"/>
      <w:bookmarkStart w:id="1576" w:name="_Toc47592602"/>
      <w:bookmarkStart w:id="1577" w:name="_Toc51834688"/>
      <w:bookmarkStart w:id="1578" w:name="_Toc91153714"/>
      <w:r w:rsidRPr="00140E21">
        <w:rPr>
          <w:rFonts w:eastAsia="MS Mincho"/>
        </w:rPr>
        <w:t>4.12.2.1</w:t>
      </w:r>
      <w:r w:rsidRPr="00140E21">
        <w:rPr>
          <w:rFonts w:eastAsia="MS Mincho"/>
        </w:rPr>
        <w:tab/>
        <w:t>General</w:t>
      </w:r>
      <w:bookmarkEnd w:id="1572"/>
      <w:bookmarkEnd w:id="1573"/>
      <w:bookmarkEnd w:id="1574"/>
      <w:bookmarkEnd w:id="1575"/>
      <w:bookmarkEnd w:id="1576"/>
      <w:bookmarkEnd w:id="1577"/>
      <w:bookmarkEnd w:id="1578"/>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79" w:name="_Toc20204123"/>
      <w:bookmarkStart w:id="1580" w:name="_Toc27894811"/>
      <w:bookmarkStart w:id="1581" w:name="_Toc36191881"/>
      <w:bookmarkStart w:id="1582" w:name="_Toc45192971"/>
      <w:bookmarkStart w:id="1583" w:name="_Toc47592603"/>
      <w:bookmarkStart w:id="1584" w:name="_Toc51834689"/>
      <w:bookmarkStart w:id="1585" w:name="_Toc91153715"/>
      <w:r w:rsidRPr="00140E21">
        <w:rPr>
          <w:noProof/>
        </w:rPr>
        <w:lastRenderedPageBreak/>
        <w:t>4.12.2.2</w:t>
      </w:r>
      <w:r w:rsidRPr="00140E21">
        <w:rPr>
          <w:noProof/>
        </w:rPr>
        <w:tab/>
        <w:t>Registration procedure for untrusted non-3GPP access</w:t>
      </w:r>
      <w:bookmarkEnd w:id="1579"/>
      <w:bookmarkEnd w:id="1580"/>
      <w:bookmarkEnd w:id="1581"/>
      <w:bookmarkEnd w:id="1582"/>
      <w:bookmarkEnd w:id="1583"/>
      <w:bookmarkEnd w:id="1584"/>
      <w:bookmarkEnd w:id="1585"/>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5" type="#_x0000_t75" style="width:429.5pt;height:489.6pt" o:ole="">
            <v:imagedata r:id="rId206" o:title=""/>
          </v:shape>
          <o:OLEObject Type="Embed" ProgID="Visio.Drawing.11" ShapeID="_x0000_i1125" DrawAspect="Content" ObjectID="_1701769524" r:id="rId207"/>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86"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87" w:name="_Toc27894812"/>
      <w:bookmarkStart w:id="1588" w:name="_Toc36191882"/>
      <w:bookmarkStart w:id="1589" w:name="_Toc45192972"/>
      <w:bookmarkStart w:id="1590" w:name="_Toc47592604"/>
      <w:bookmarkStart w:id="1591" w:name="_Toc51834690"/>
      <w:bookmarkStart w:id="1592" w:name="_Toc91153716"/>
      <w:r w:rsidRPr="00140E21">
        <w:t>4.12.2.3</w:t>
      </w:r>
      <w:r w:rsidRPr="00140E21">
        <w:tab/>
        <w:t>Emergency Registration for untrusted non-3GPP Access</w:t>
      </w:r>
      <w:bookmarkEnd w:id="1586"/>
      <w:bookmarkEnd w:id="1587"/>
      <w:bookmarkEnd w:id="1588"/>
      <w:bookmarkEnd w:id="1589"/>
      <w:bookmarkEnd w:id="1590"/>
      <w:bookmarkEnd w:id="1591"/>
      <w:bookmarkEnd w:id="1592"/>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93" w:name="_Toc20204125"/>
      <w:bookmarkStart w:id="1594" w:name="_Toc27894813"/>
      <w:bookmarkStart w:id="1595" w:name="_Toc36191883"/>
      <w:bookmarkStart w:id="1596" w:name="_Toc45192973"/>
      <w:bookmarkStart w:id="1597" w:name="_Toc47592605"/>
      <w:bookmarkStart w:id="1598" w:name="_Toc51834691"/>
      <w:bookmarkStart w:id="1599" w:name="_Toc91153717"/>
      <w:r w:rsidRPr="00140E21">
        <w:rPr>
          <w:lang w:eastAsia="ko-KR"/>
        </w:rPr>
        <w:t>4.12.3</w:t>
      </w:r>
      <w:r w:rsidRPr="00140E21">
        <w:rPr>
          <w:lang w:eastAsia="ko-KR"/>
        </w:rPr>
        <w:tab/>
        <w:t xml:space="preserve">Deregistration procedure </w:t>
      </w:r>
      <w:r w:rsidRPr="00140E21">
        <w:t>for untrusted non-3gpp access</w:t>
      </w:r>
      <w:bookmarkEnd w:id="1593"/>
      <w:bookmarkEnd w:id="1594"/>
      <w:bookmarkEnd w:id="1595"/>
      <w:bookmarkEnd w:id="1596"/>
      <w:bookmarkEnd w:id="1597"/>
      <w:bookmarkEnd w:id="1598"/>
      <w:bookmarkEnd w:id="1599"/>
    </w:p>
    <w:p w14:paraId="2703B8BD" w14:textId="77777777" w:rsidR="00776774" w:rsidRDefault="00776774" w:rsidP="00776774">
      <w:pPr>
        <w:pStyle w:val="TH"/>
      </w:pPr>
      <w:r>
        <w:object w:dxaOrig="10185" w:dyaOrig="5647" w14:anchorId="42E348FD">
          <v:shape id="_x0000_i1126" type="#_x0000_t75" style="width:444.5pt;height:246.7pt" o:ole="">
            <v:imagedata r:id="rId208" o:title=""/>
          </v:shape>
          <o:OLEObject Type="Embed" ProgID="Visio.Drawing.11" ShapeID="_x0000_i1126" DrawAspect="Content" ObjectID="_1701769525" r:id="rId209"/>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600" w:name="_Toc20204126"/>
      <w:bookmarkStart w:id="1601" w:name="_Toc27894814"/>
      <w:bookmarkStart w:id="1602" w:name="_Toc36191884"/>
      <w:bookmarkStart w:id="1603" w:name="_Toc45192974"/>
      <w:bookmarkStart w:id="1604" w:name="_Toc47592606"/>
      <w:bookmarkStart w:id="1605" w:name="_Toc51834692"/>
      <w:bookmarkStart w:id="1606" w:name="_Toc91153718"/>
      <w:r w:rsidRPr="00140E21">
        <w:lastRenderedPageBreak/>
        <w:t>4.12.4</w:t>
      </w:r>
      <w:r w:rsidRPr="00140E21">
        <w:tab/>
        <w:t>N2 procedures via Untrusted non-3GPP Access</w:t>
      </w:r>
      <w:bookmarkEnd w:id="1600"/>
      <w:bookmarkEnd w:id="1601"/>
      <w:bookmarkEnd w:id="1602"/>
      <w:bookmarkEnd w:id="1603"/>
      <w:bookmarkEnd w:id="1604"/>
      <w:bookmarkEnd w:id="1605"/>
      <w:bookmarkEnd w:id="1606"/>
    </w:p>
    <w:p w14:paraId="1A579673" w14:textId="77777777" w:rsidR="00776774" w:rsidRPr="00140E21" w:rsidRDefault="00776774" w:rsidP="00776774">
      <w:pPr>
        <w:pStyle w:val="Heading4"/>
      </w:pPr>
      <w:bookmarkStart w:id="1607" w:name="_Toc20204127"/>
      <w:bookmarkStart w:id="1608" w:name="_Toc27894815"/>
      <w:bookmarkStart w:id="1609" w:name="_Toc36191885"/>
      <w:bookmarkStart w:id="1610" w:name="_Toc45192975"/>
      <w:bookmarkStart w:id="1611" w:name="_Toc47592607"/>
      <w:bookmarkStart w:id="1612" w:name="_Toc51834693"/>
      <w:bookmarkStart w:id="1613" w:name="_Toc91153719"/>
      <w:r w:rsidRPr="00140E21">
        <w:t>4.12.4.1</w:t>
      </w:r>
      <w:r w:rsidRPr="00140E21">
        <w:tab/>
        <w:t>Service Request procedures via Untrusted non-3GPP Access</w:t>
      </w:r>
      <w:bookmarkEnd w:id="1607"/>
      <w:bookmarkEnd w:id="1608"/>
      <w:bookmarkEnd w:id="1609"/>
      <w:bookmarkEnd w:id="1610"/>
      <w:bookmarkEnd w:id="1611"/>
      <w:bookmarkEnd w:id="1612"/>
      <w:bookmarkEnd w:id="1613"/>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14" w:name="_Toc20204128"/>
      <w:bookmarkStart w:id="1615" w:name="_Toc27894816"/>
      <w:bookmarkStart w:id="1616" w:name="_Toc36191886"/>
      <w:bookmarkStart w:id="1617" w:name="_Toc45192976"/>
      <w:bookmarkStart w:id="1618" w:name="_Toc47592608"/>
      <w:bookmarkStart w:id="1619" w:name="_Toc51834694"/>
      <w:bookmarkStart w:id="1620" w:name="_Toc91153720"/>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14"/>
      <w:bookmarkEnd w:id="1615"/>
      <w:bookmarkEnd w:id="1616"/>
      <w:bookmarkEnd w:id="1617"/>
      <w:bookmarkEnd w:id="1618"/>
      <w:bookmarkEnd w:id="1619"/>
      <w:bookmarkEnd w:id="1620"/>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7" type="#_x0000_t75" style="width:447.05pt;height:273.6pt" o:ole="">
            <v:imagedata r:id="rId210" o:title=""/>
          </v:shape>
          <o:OLEObject Type="Embed" ProgID="Visio.Drawing.15" ShapeID="_x0000_i1127" DrawAspect="Content" ObjectID="_1701769526" r:id="rId211"/>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21" w:name="_Toc20204129"/>
      <w:bookmarkStart w:id="1622" w:name="_Toc27894817"/>
      <w:bookmarkStart w:id="1623" w:name="_Toc36191887"/>
      <w:bookmarkStart w:id="1624" w:name="_Toc45192977"/>
      <w:bookmarkStart w:id="1625" w:name="_Toc47592609"/>
      <w:bookmarkStart w:id="1626" w:name="_Toc51834695"/>
      <w:bookmarkStart w:id="1627" w:name="_Toc91153721"/>
      <w:r w:rsidRPr="00140E21">
        <w:lastRenderedPageBreak/>
        <w:t>4.12.4.3</w:t>
      </w:r>
      <w:r w:rsidRPr="00140E21">
        <w:tab/>
        <w:t>CN-initiated selective deactivation of UP connection of an existing PDU Session associated with Untrusted non-3GPP Access</w:t>
      </w:r>
      <w:bookmarkEnd w:id="1621"/>
      <w:bookmarkEnd w:id="1622"/>
      <w:bookmarkEnd w:id="1623"/>
      <w:bookmarkEnd w:id="1624"/>
      <w:bookmarkEnd w:id="1625"/>
      <w:bookmarkEnd w:id="1626"/>
      <w:bookmarkEnd w:id="1627"/>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28" w:name="_Toc20204130"/>
      <w:bookmarkStart w:id="1629" w:name="_Toc27894818"/>
      <w:bookmarkStart w:id="1630" w:name="_Toc36191888"/>
      <w:bookmarkStart w:id="1631" w:name="_Toc45192978"/>
      <w:bookmarkStart w:id="1632" w:name="_Toc47592610"/>
      <w:bookmarkStart w:id="1633" w:name="_Toc51834696"/>
      <w:bookmarkStart w:id="1634" w:name="_Toc91153722"/>
      <w:r w:rsidRPr="00140E21">
        <w:t>4.12.5</w:t>
      </w:r>
      <w:r w:rsidRPr="00140E21">
        <w:tab/>
        <w:t>UE Requested PDU Session Establishment via Untrusted non-3GPP Access</w:t>
      </w:r>
      <w:bookmarkEnd w:id="1628"/>
      <w:bookmarkEnd w:id="1629"/>
      <w:bookmarkEnd w:id="1630"/>
      <w:bookmarkEnd w:id="1631"/>
      <w:bookmarkEnd w:id="1632"/>
      <w:bookmarkEnd w:id="1633"/>
      <w:bookmarkEnd w:id="1634"/>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8" type="#_x0000_t75" style="width:480.85pt;height:348.75pt" o:ole="">
            <v:imagedata r:id="rId212" o:title=""/>
          </v:shape>
          <o:OLEObject Type="Embed" ProgID="Visio.Drawing.11" ShapeID="_x0000_i1128" DrawAspect="Content" ObjectID="_1701769527" r:id="rId213"/>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35" w:name="_Toc20204131"/>
      <w:bookmarkStart w:id="1636" w:name="_Toc27894819"/>
      <w:bookmarkStart w:id="1637" w:name="_Toc36191889"/>
      <w:bookmarkStart w:id="1638" w:name="_Toc45192979"/>
      <w:bookmarkStart w:id="1639" w:name="_Toc47592611"/>
      <w:bookmarkStart w:id="1640" w:name="_Toc51834697"/>
      <w:bookmarkStart w:id="1641" w:name="_Toc9115372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35"/>
      <w:bookmarkEnd w:id="1636"/>
      <w:bookmarkEnd w:id="1637"/>
      <w:bookmarkEnd w:id="1638"/>
      <w:bookmarkEnd w:id="1639"/>
      <w:bookmarkEnd w:id="1640"/>
      <w:bookmarkEnd w:id="1641"/>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9" type="#_x0000_t75" style="width:480.85pt;height:397.55pt" o:ole="">
            <v:imagedata r:id="rId214" o:title=""/>
          </v:shape>
          <o:OLEObject Type="Embed" ProgID="Visio.Drawing.11" ShapeID="_x0000_i1129" DrawAspect="Content" ObjectID="_1701769528" r:id="rId215"/>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42" w:name="_Toc20204132"/>
      <w:bookmarkStart w:id="1643" w:name="_Toc27894820"/>
      <w:bookmarkStart w:id="1644" w:name="_Toc36191890"/>
      <w:bookmarkStart w:id="1645" w:name="_Toc45192980"/>
      <w:bookmarkStart w:id="1646" w:name="_Toc47592612"/>
      <w:bookmarkStart w:id="1647" w:name="_Toc51834698"/>
      <w:bookmarkStart w:id="1648" w:name="_Toc91153724"/>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42"/>
      <w:bookmarkEnd w:id="1643"/>
      <w:bookmarkEnd w:id="1644"/>
      <w:bookmarkEnd w:id="1645"/>
      <w:bookmarkEnd w:id="1646"/>
      <w:bookmarkEnd w:id="1647"/>
      <w:bookmarkEnd w:id="1648"/>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49" w:name="_MON_1607964575"/>
    <w:bookmarkEnd w:id="1649"/>
    <w:p w14:paraId="407EABC0" w14:textId="77777777" w:rsidR="00776774" w:rsidRPr="00140E21" w:rsidRDefault="00776774" w:rsidP="00776774">
      <w:pPr>
        <w:pStyle w:val="TH"/>
      </w:pPr>
      <w:r w:rsidRPr="00140E21">
        <w:object w:dxaOrig="9044" w:dyaOrig="8001" w14:anchorId="0FB14957">
          <v:shape id="_x0000_i1130" type="#_x0000_t75" style="width:452.05pt;height:400.7pt" o:ole="">
            <v:imagedata r:id="rId216" o:title=""/>
          </v:shape>
          <o:OLEObject Type="Embed" ProgID="Word.Picture.8" ShapeID="_x0000_i1130" DrawAspect="Content" ObjectID="_1701769529" r:id="rId217"/>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37128320"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50" w:name="_Toc20204133"/>
      <w:bookmarkStart w:id="1651" w:name="_Toc27894821"/>
      <w:bookmarkStart w:id="1652" w:name="_Toc36191891"/>
      <w:bookmarkStart w:id="1653" w:name="_Toc45192981"/>
      <w:bookmarkStart w:id="1654" w:name="_Toc47592613"/>
      <w:bookmarkStart w:id="1655" w:name="_Toc51834699"/>
      <w:bookmarkStart w:id="1656" w:name="_Toc91153725"/>
      <w:r w:rsidRPr="00140E21">
        <w:rPr>
          <w:lang w:eastAsia="zh-CN"/>
        </w:rPr>
        <w:t>4.12.8</w:t>
      </w:r>
      <w:r w:rsidRPr="00140E21">
        <w:rPr>
          <w:lang w:eastAsia="zh-CN"/>
        </w:rPr>
        <w:tab/>
        <w:t>Mobility from a non-geographically selected AMF to a geographically selected AMF</w:t>
      </w:r>
      <w:bookmarkEnd w:id="1650"/>
      <w:bookmarkEnd w:id="1651"/>
      <w:bookmarkEnd w:id="1652"/>
      <w:bookmarkEnd w:id="1653"/>
      <w:bookmarkEnd w:id="1654"/>
      <w:bookmarkEnd w:id="1655"/>
      <w:bookmarkEnd w:id="1656"/>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1" type="#_x0000_t75" style="width:438.25pt;height:139.6pt" o:ole="">
            <v:imagedata r:id="rId218" o:title=""/>
          </v:shape>
          <o:OLEObject Type="Embed" ProgID="Visio.Drawing.11" ShapeID="_x0000_i1131" DrawAspect="Content" ObjectID="_1701769530" r:id="rId219"/>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57" w:name="_Toc20204134"/>
      <w:bookmarkStart w:id="1658" w:name="_Toc27894822"/>
      <w:bookmarkStart w:id="1659" w:name="_Toc36191892"/>
      <w:bookmarkStart w:id="1660" w:name="_Toc45192982"/>
      <w:bookmarkStart w:id="1661" w:name="_Toc47592614"/>
      <w:bookmarkStart w:id="1662" w:name="_Toc51834700"/>
      <w:bookmarkStart w:id="1663" w:name="_Toc91153726"/>
      <w:r w:rsidRPr="00140E21">
        <w:t>4.12a</w:t>
      </w:r>
      <w:r w:rsidRPr="00140E21">
        <w:tab/>
        <w:t>Procedures for Trusted non-3GPP access</w:t>
      </w:r>
      <w:bookmarkEnd w:id="1657"/>
      <w:bookmarkEnd w:id="1658"/>
      <w:bookmarkEnd w:id="1659"/>
      <w:bookmarkEnd w:id="1660"/>
      <w:bookmarkEnd w:id="1661"/>
      <w:bookmarkEnd w:id="1662"/>
      <w:bookmarkEnd w:id="1663"/>
    </w:p>
    <w:p w14:paraId="447B9A2E" w14:textId="77777777" w:rsidR="00776774" w:rsidRPr="00140E21" w:rsidRDefault="00776774" w:rsidP="00776774">
      <w:pPr>
        <w:pStyle w:val="Heading3"/>
      </w:pPr>
      <w:bookmarkStart w:id="1664" w:name="_Toc20204135"/>
      <w:bookmarkStart w:id="1665" w:name="_Toc27894823"/>
      <w:bookmarkStart w:id="1666" w:name="_Toc36191893"/>
      <w:bookmarkStart w:id="1667" w:name="_Toc45192983"/>
      <w:bookmarkStart w:id="1668" w:name="_Toc47592615"/>
      <w:bookmarkStart w:id="1669" w:name="_Toc51834701"/>
      <w:bookmarkStart w:id="1670" w:name="_Toc91153727"/>
      <w:r w:rsidRPr="00140E21">
        <w:t>4.12a.1</w:t>
      </w:r>
      <w:r w:rsidRPr="00140E21">
        <w:tab/>
        <w:t>General</w:t>
      </w:r>
      <w:bookmarkEnd w:id="1664"/>
      <w:bookmarkEnd w:id="1665"/>
      <w:bookmarkEnd w:id="1666"/>
      <w:bookmarkEnd w:id="1667"/>
      <w:bookmarkEnd w:id="1668"/>
      <w:bookmarkEnd w:id="1669"/>
      <w:bookmarkEnd w:id="1670"/>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71" w:name="_Toc20204136"/>
      <w:bookmarkStart w:id="1672" w:name="_Toc27894824"/>
      <w:bookmarkStart w:id="1673" w:name="_Toc36191894"/>
      <w:bookmarkStart w:id="1674" w:name="_Toc45192984"/>
      <w:bookmarkStart w:id="1675" w:name="_Toc47592616"/>
      <w:bookmarkStart w:id="1676" w:name="_Toc51834702"/>
      <w:bookmarkStart w:id="1677" w:name="_Toc91153728"/>
      <w:r w:rsidRPr="00140E21">
        <w:t>4.12a.2</w:t>
      </w:r>
      <w:r w:rsidRPr="00140E21">
        <w:tab/>
        <w:t>Registration via Trusted non-3GPP Access</w:t>
      </w:r>
      <w:bookmarkEnd w:id="1671"/>
      <w:bookmarkEnd w:id="1672"/>
      <w:bookmarkEnd w:id="1673"/>
      <w:bookmarkEnd w:id="1674"/>
      <w:bookmarkEnd w:id="1675"/>
      <w:bookmarkEnd w:id="1676"/>
      <w:bookmarkEnd w:id="1677"/>
    </w:p>
    <w:p w14:paraId="68C52521" w14:textId="77777777" w:rsidR="00776774" w:rsidRPr="00140E21" w:rsidRDefault="00776774" w:rsidP="00776774">
      <w:pPr>
        <w:pStyle w:val="Heading4"/>
      </w:pPr>
      <w:bookmarkStart w:id="1678" w:name="_Toc20204137"/>
      <w:bookmarkStart w:id="1679" w:name="_Toc27894825"/>
      <w:bookmarkStart w:id="1680" w:name="_Toc36191895"/>
      <w:bookmarkStart w:id="1681" w:name="_Toc45192985"/>
      <w:bookmarkStart w:id="1682" w:name="_Toc47592617"/>
      <w:bookmarkStart w:id="1683" w:name="_Toc51834703"/>
      <w:bookmarkStart w:id="1684" w:name="_Toc91153729"/>
      <w:r w:rsidRPr="00140E21">
        <w:t>4.12a.2.1</w:t>
      </w:r>
      <w:r w:rsidRPr="00140E21">
        <w:tab/>
        <w:t>General</w:t>
      </w:r>
      <w:bookmarkEnd w:id="1678"/>
      <w:bookmarkEnd w:id="1679"/>
      <w:bookmarkEnd w:id="1680"/>
      <w:bookmarkEnd w:id="1681"/>
      <w:bookmarkEnd w:id="1682"/>
      <w:bookmarkEnd w:id="1683"/>
      <w:bookmarkEnd w:id="1684"/>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85" w:name="_Toc20204138"/>
      <w:bookmarkStart w:id="1686" w:name="_Toc27894826"/>
      <w:bookmarkStart w:id="1687" w:name="_Toc36191896"/>
      <w:bookmarkStart w:id="1688" w:name="_Toc45192986"/>
      <w:bookmarkStart w:id="1689" w:name="_Toc47592618"/>
      <w:bookmarkStart w:id="1690" w:name="_Toc51834704"/>
      <w:bookmarkStart w:id="1691" w:name="_Toc91153730"/>
      <w:r w:rsidRPr="00140E21">
        <w:t>4.12a.2.2</w:t>
      </w:r>
      <w:r w:rsidRPr="00140E21">
        <w:tab/>
        <w:t>Registration procedure for trusted non-3GPP access</w:t>
      </w:r>
      <w:bookmarkEnd w:id="1685"/>
      <w:bookmarkEnd w:id="1686"/>
      <w:bookmarkEnd w:id="1687"/>
      <w:bookmarkEnd w:id="1688"/>
      <w:bookmarkEnd w:id="1689"/>
      <w:bookmarkEnd w:id="1690"/>
      <w:bookmarkEnd w:id="1691"/>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2" type="#_x0000_t75" style="width:481.45pt;height:680.55pt" o:ole="">
            <v:imagedata r:id="rId220" o:title=""/>
          </v:shape>
          <o:OLEObject Type="Embed" ProgID="Visio.Drawing.15" ShapeID="_x0000_i1132" DrawAspect="Content" ObjectID="_1701769531" r:id="rId221"/>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52FDC2C3"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 for non-3GPP access.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551BF277" w:rsidR="009E6B31" w:rsidRDefault="009E6B31"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lastRenderedPageBreak/>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92" w:name="_Toc51834705"/>
      <w:bookmarkStart w:id="1693" w:name="_Toc20204139"/>
      <w:bookmarkStart w:id="1694" w:name="_Toc27894827"/>
      <w:bookmarkStart w:id="1695" w:name="_Toc36191897"/>
      <w:bookmarkStart w:id="1696" w:name="_Toc45192987"/>
      <w:bookmarkStart w:id="1697" w:name="_Toc47592619"/>
      <w:bookmarkStart w:id="1698" w:name="_Toc91153731"/>
      <w:r>
        <w:t>4.12a.2.3</w:t>
      </w:r>
      <w:r>
        <w:tab/>
        <w:t>Emergency Registration for trusted non-3GPP Access</w:t>
      </w:r>
      <w:bookmarkEnd w:id="1692"/>
      <w:bookmarkEnd w:id="1698"/>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99" w:name="_Toc51834706"/>
      <w:bookmarkStart w:id="1700" w:name="_Toc91153732"/>
      <w:r w:rsidRPr="00140E21">
        <w:t>4.12a.3</w:t>
      </w:r>
      <w:r w:rsidRPr="00140E21">
        <w:tab/>
        <w:t>Deregistration procedure for Trusted non-3GPP access</w:t>
      </w:r>
      <w:bookmarkEnd w:id="1693"/>
      <w:bookmarkEnd w:id="1694"/>
      <w:bookmarkEnd w:id="1695"/>
      <w:bookmarkEnd w:id="1696"/>
      <w:bookmarkEnd w:id="1697"/>
      <w:bookmarkEnd w:id="1699"/>
      <w:bookmarkEnd w:id="1700"/>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701" w:name="_Toc20204140"/>
      <w:bookmarkStart w:id="1702" w:name="_Toc27894828"/>
      <w:bookmarkStart w:id="1703" w:name="_Toc36191898"/>
      <w:bookmarkStart w:id="1704" w:name="_Toc45192988"/>
      <w:bookmarkStart w:id="1705" w:name="_Toc47592620"/>
      <w:bookmarkStart w:id="1706" w:name="_Toc51834707"/>
      <w:bookmarkStart w:id="1707" w:name="_Toc91153733"/>
      <w:r w:rsidRPr="00140E21">
        <w:t>4.12a.4</w:t>
      </w:r>
      <w:r w:rsidRPr="00140E21">
        <w:tab/>
        <w:t>N2 procedures via Trusted non-3GPP Access</w:t>
      </w:r>
      <w:bookmarkEnd w:id="1701"/>
      <w:bookmarkEnd w:id="1702"/>
      <w:bookmarkEnd w:id="1703"/>
      <w:bookmarkEnd w:id="1704"/>
      <w:bookmarkEnd w:id="1705"/>
      <w:bookmarkEnd w:id="1706"/>
      <w:bookmarkEnd w:id="1707"/>
    </w:p>
    <w:p w14:paraId="366E8B2F" w14:textId="77777777" w:rsidR="00776774" w:rsidRPr="00140E21" w:rsidRDefault="00776774" w:rsidP="00776774">
      <w:pPr>
        <w:pStyle w:val="Heading4"/>
      </w:pPr>
      <w:bookmarkStart w:id="1708" w:name="_Toc20204141"/>
      <w:bookmarkStart w:id="1709" w:name="_Toc27894829"/>
      <w:bookmarkStart w:id="1710" w:name="_Toc36191899"/>
      <w:bookmarkStart w:id="1711" w:name="_Toc45192989"/>
      <w:bookmarkStart w:id="1712" w:name="_Toc47592621"/>
      <w:bookmarkStart w:id="1713" w:name="_Toc51834708"/>
      <w:bookmarkStart w:id="1714" w:name="_Toc91153734"/>
      <w:r w:rsidRPr="00140E21">
        <w:t>4.12a.4.1</w:t>
      </w:r>
      <w:r w:rsidRPr="00140E21">
        <w:tab/>
        <w:t>Service Request procedures via Trusted non-3GPP Access</w:t>
      </w:r>
      <w:bookmarkEnd w:id="1708"/>
      <w:bookmarkEnd w:id="1709"/>
      <w:bookmarkEnd w:id="1710"/>
      <w:bookmarkEnd w:id="1711"/>
      <w:bookmarkEnd w:id="1712"/>
      <w:bookmarkEnd w:id="1713"/>
      <w:bookmarkEnd w:id="1714"/>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15" w:name="_Toc20204142"/>
      <w:bookmarkStart w:id="1716" w:name="_Toc27894830"/>
      <w:bookmarkStart w:id="1717" w:name="_Toc36191900"/>
      <w:bookmarkStart w:id="1718" w:name="_Toc45192990"/>
      <w:bookmarkStart w:id="1719" w:name="_Toc47592622"/>
      <w:bookmarkStart w:id="1720" w:name="_Toc51834709"/>
      <w:bookmarkStart w:id="1721" w:name="_Toc91153735"/>
      <w:r w:rsidRPr="00140E21">
        <w:lastRenderedPageBreak/>
        <w:t>4.12a.4.2</w:t>
      </w:r>
      <w:r w:rsidRPr="00140E21">
        <w:tab/>
        <w:t>Procedure for the UE context release in the TNGF</w:t>
      </w:r>
      <w:bookmarkEnd w:id="1715"/>
      <w:bookmarkEnd w:id="1716"/>
      <w:bookmarkEnd w:id="1717"/>
      <w:bookmarkEnd w:id="1718"/>
      <w:bookmarkEnd w:id="1719"/>
      <w:bookmarkEnd w:id="1720"/>
      <w:bookmarkEnd w:id="1721"/>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22" w:name="_Toc20204143"/>
      <w:bookmarkStart w:id="1723" w:name="_Toc27894831"/>
      <w:bookmarkStart w:id="1724" w:name="_Toc36191901"/>
      <w:bookmarkStart w:id="1725" w:name="_Toc45192991"/>
      <w:bookmarkStart w:id="1726" w:name="_Toc47592623"/>
      <w:bookmarkStart w:id="1727" w:name="_Toc51834710"/>
      <w:bookmarkStart w:id="1728" w:name="_Toc91153736"/>
      <w:r w:rsidRPr="00140E21">
        <w:t>4.12a.4.3</w:t>
      </w:r>
      <w:r w:rsidRPr="00140E21">
        <w:tab/>
        <w:t>CN-initiated selective deactivation of UP connection of an existing PDU Session associated with Trusted non-3GPP Access</w:t>
      </w:r>
      <w:bookmarkEnd w:id="1722"/>
      <w:bookmarkEnd w:id="1723"/>
      <w:bookmarkEnd w:id="1724"/>
      <w:bookmarkEnd w:id="1725"/>
      <w:bookmarkEnd w:id="1726"/>
      <w:bookmarkEnd w:id="1727"/>
      <w:bookmarkEnd w:id="1728"/>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29" w:name="_Toc20204144"/>
      <w:bookmarkStart w:id="1730" w:name="_Toc27894832"/>
      <w:bookmarkStart w:id="1731" w:name="_Toc36191902"/>
      <w:bookmarkStart w:id="1732" w:name="_Toc45192992"/>
      <w:bookmarkStart w:id="1733" w:name="_Toc47592624"/>
      <w:bookmarkStart w:id="1734" w:name="_Toc51834711"/>
      <w:bookmarkStart w:id="1735" w:name="_Toc91153737"/>
      <w:r w:rsidRPr="00140E21">
        <w:t>4.12a.5</w:t>
      </w:r>
      <w:r w:rsidRPr="00140E21">
        <w:tab/>
        <w:t>UE Requested PDU Session Establishment via Trusted non-3GPP Access</w:t>
      </w:r>
      <w:bookmarkEnd w:id="1729"/>
      <w:bookmarkEnd w:id="1730"/>
      <w:bookmarkEnd w:id="1731"/>
      <w:bookmarkEnd w:id="1732"/>
      <w:bookmarkEnd w:id="1733"/>
      <w:bookmarkEnd w:id="1734"/>
      <w:bookmarkEnd w:id="1735"/>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36" w:name="_Toc20204145"/>
      <w:bookmarkStart w:id="1737" w:name="_Toc27894833"/>
      <w:bookmarkStart w:id="1738" w:name="_Toc36191903"/>
      <w:bookmarkStart w:id="1739" w:name="_Toc45192993"/>
      <w:bookmarkStart w:id="1740" w:name="_Toc47592625"/>
      <w:bookmarkStart w:id="1741" w:name="_Toc51834712"/>
      <w:bookmarkStart w:id="1742" w:name="_Toc91153738"/>
      <w:r w:rsidRPr="00140E21">
        <w:t>4.12a.6</w:t>
      </w:r>
      <w:r w:rsidRPr="00140E21">
        <w:tab/>
        <w:t>UE or network Requested PDU Session Modification via Trusted non-3GPP access</w:t>
      </w:r>
      <w:bookmarkEnd w:id="1736"/>
      <w:bookmarkEnd w:id="1737"/>
      <w:bookmarkEnd w:id="1738"/>
      <w:bookmarkEnd w:id="1739"/>
      <w:bookmarkEnd w:id="1740"/>
      <w:bookmarkEnd w:id="1741"/>
      <w:bookmarkEnd w:id="1742"/>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43" w:name="_Toc20204146"/>
      <w:bookmarkStart w:id="1744" w:name="_Toc27894834"/>
      <w:bookmarkStart w:id="1745" w:name="_Toc36191904"/>
      <w:bookmarkStart w:id="1746" w:name="_Toc45192994"/>
      <w:bookmarkStart w:id="1747" w:name="_Toc47592626"/>
      <w:bookmarkStart w:id="1748" w:name="_Toc51834713"/>
      <w:bookmarkStart w:id="1749" w:name="_Toc91153739"/>
      <w:r w:rsidRPr="00140E21">
        <w:t>4.12a.7</w:t>
      </w:r>
      <w:r w:rsidRPr="00140E21">
        <w:tab/>
        <w:t>UE or network Requested PDU Session Release via Trusted non-3GPP access</w:t>
      </w:r>
      <w:bookmarkEnd w:id="1743"/>
      <w:bookmarkEnd w:id="1744"/>
      <w:bookmarkEnd w:id="1745"/>
      <w:bookmarkEnd w:id="1746"/>
      <w:bookmarkEnd w:id="1747"/>
      <w:bookmarkEnd w:id="1748"/>
      <w:bookmarkEnd w:id="1749"/>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50" w:name="_Toc20204147"/>
      <w:bookmarkStart w:id="1751" w:name="_Toc27894835"/>
      <w:bookmarkStart w:id="1752" w:name="_Toc36191905"/>
      <w:bookmarkStart w:id="1753" w:name="_Toc45192995"/>
      <w:bookmarkStart w:id="1754" w:name="_Toc47592627"/>
      <w:bookmarkStart w:id="1755" w:name="_Toc51834714"/>
      <w:bookmarkStart w:id="1756" w:name="_Toc91153740"/>
      <w:r w:rsidRPr="00140E21">
        <w:lastRenderedPageBreak/>
        <w:t>4.12a.8</w:t>
      </w:r>
      <w:r w:rsidRPr="00140E21">
        <w:tab/>
        <w:t>Mobility from a non-geographically selected AMF to a geographically selected AMF</w:t>
      </w:r>
      <w:bookmarkEnd w:id="1750"/>
      <w:bookmarkEnd w:id="1751"/>
      <w:bookmarkEnd w:id="1752"/>
      <w:bookmarkEnd w:id="1753"/>
      <w:bookmarkEnd w:id="1754"/>
      <w:bookmarkEnd w:id="1755"/>
      <w:bookmarkEnd w:id="1756"/>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57" w:name="_Toc20204148"/>
      <w:bookmarkStart w:id="1758" w:name="_Toc27894836"/>
      <w:bookmarkStart w:id="1759" w:name="_Toc36191906"/>
      <w:bookmarkStart w:id="1760" w:name="_Toc45192996"/>
      <w:bookmarkStart w:id="1761" w:name="_Toc47592628"/>
      <w:bookmarkStart w:id="1762" w:name="_Toc51834715"/>
      <w:bookmarkStart w:id="1763" w:name="_Toc91153741"/>
      <w:r w:rsidRPr="00140E21">
        <w:t>4.12a.9</w:t>
      </w:r>
      <w:r w:rsidRPr="00140E21">
        <w:tab/>
        <w:t>Support of EAP Re-Authentication</w:t>
      </w:r>
      <w:bookmarkEnd w:id="1757"/>
      <w:bookmarkEnd w:id="1758"/>
      <w:bookmarkEnd w:id="1759"/>
      <w:bookmarkEnd w:id="1760"/>
      <w:bookmarkEnd w:id="1761"/>
      <w:bookmarkEnd w:id="1762"/>
      <w:bookmarkEnd w:id="1763"/>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43980DE3"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w:t>
      </w:r>
      <w:r w:rsidR="00EB0435">
        <w:t> </w:t>
      </w:r>
      <w:r w:rsidRPr="00140E21">
        <w:t>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33" type="#_x0000_t75" style="width:482.1pt;height:209.1pt" o:ole="">
            <v:imagedata r:id="rId222" o:title=""/>
          </v:shape>
          <o:OLEObject Type="Embed" ProgID="Visio.Drawing.11" ShapeID="_x0000_i1133" DrawAspect="Content" ObjectID="_1701769532" r:id="rId223"/>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64" w:name="_Toc20204149"/>
      <w:bookmarkStart w:id="1765" w:name="_Toc27894837"/>
      <w:bookmarkStart w:id="1766" w:name="_Toc36191907"/>
      <w:bookmarkStart w:id="1767" w:name="_Toc45192997"/>
      <w:bookmarkStart w:id="1768" w:name="_Toc47592629"/>
      <w:bookmarkStart w:id="1769" w:name="_Toc51834716"/>
      <w:bookmarkStart w:id="1770" w:name="_Toc91153742"/>
      <w:r w:rsidRPr="00140E21">
        <w:t>4.12b</w:t>
      </w:r>
      <w:r w:rsidRPr="00140E21">
        <w:tab/>
        <w:t>Procedures for devices that do not support 5GC NAS over WLAN access</w:t>
      </w:r>
      <w:bookmarkEnd w:id="1764"/>
      <w:bookmarkEnd w:id="1765"/>
      <w:bookmarkEnd w:id="1766"/>
      <w:bookmarkEnd w:id="1767"/>
      <w:bookmarkEnd w:id="1768"/>
      <w:bookmarkEnd w:id="1769"/>
      <w:bookmarkEnd w:id="1770"/>
    </w:p>
    <w:p w14:paraId="3B394698" w14:textId="77777777" w:rsidR="00776774" w:rsidRPr="00140E21" w:rsidRDefault="00776774" w:rsidP="00776774">
      <w:pPr>
        <w:pStyle w:val="Heading3"/>
      </w:pPr>
      <w:bookmarkStart w:id="1771" w:name="_Toc20204150"/>
      <w:bookmarkStart w:id="1772" w:name="_Toc27894838"/>
      <w:bookmarkStart w:id="1773" w:name="_Toc36191908"/>
      <w:bookmarkStart w:id="1774" w:name="_Toc45192998"/>
      <w:bookmarkStart w:id="1775" w:name="_Toc47592630"/>
      <w:bookmarkStart w:id="1776" w:name="_Toc51834717"/>
      <w:bookmarkStart w:id="1777" w:name="_Toc91153743"/>
      <w:r w:rsidRPr="00140E21">
        <w:t>4.12b.1</w:t>
      </w:r>
      <w:r w:rsidRPr="00140E21">
        <w:tab/>
        <w:t>General</w:t>
      </w:r>
      <w:bookmarkEnd w:id="1771"/>
      <w:bookmarkEnd w:id="1772"/>
      <w:bookmarkEnd w:id="1773"/>
      <w:bookmarkEnd w:id="1774"/>
      <w:bookmarkEnd w:id="1775"/>
      <w:bookmarkEnd w:id="1776"/>
      <w:bookmarkEnd w:id="1777"/>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78" w:name="_Toc20204151"/>
      <w:bookmarkStart w:id="1779" w:name="_Toc27894839"/>
      <w:bookmarkStart w:id="1780" w:name="_Toc36191909"/>
      <w:bookmarkStart w:id="1781" w:name="_Toc45192999"/>
      <w:bookmarkStart w:id="1782" w:name="_Toc47592631"/>
      <w:bookmarkStart w:id="1783" w:name="_Toc51834718"/>
      <w:bookmarkStart w:id="1784" w:name="_Toc91153744"/>
      <w:r w:rsidRPr="00140E21">
        <w:t>4.12b.2</w:t>
      </w:r>
      <w:r w:rsidRPr="00140E21">
        <w:tab/>
        <w:t>Initial Registration &amp; PDU Session Establishment</w:t>
      </w:r>
      <w:bookmarkEnd w:id="1778"/>
      <w:bookmarkEnd w:id="1779"/>
      <w:bookmarkEnd w:id="1780"/>
      <w:bookmarkEnd w:id="1781"/>
      <w:bookmarkEnd w:id="1782"/>
      <w:bookmarkEnd w:id="1783"/>
      <w:bookmarkEnd w:id="1784"/>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4" type="#_x0000_t75" style="width:471.45pt;height:713.75pt" o:ole="">
            <v:imagedata r:id="rId224" o:title=""/>
          </v:shape>
          <o:OLEObject Type="Embed" ProgID="Visio.Drawing.11" ShapeID="_x0000_i1134" DrawAspect="Content" ObjectID="_1701769533" r:id="rId225"/>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85"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86" w:name="_Toc36191910"/>
      <w:bookmarkStart w:id="1787" w:name="_Toc45193000"/>
      <w:bookmarkStart w:id="1788" w:name="_Toc47592632"/>
      <w:bookmarkStart w:id="1789" w:name="_Toc51834719"/>
      <w:bookmarkStart w:id="1790" w:name="_Toc27894840"/>
      <w:bookmarkStart w:id="1791" w:name="_Toc91153745"/>
      <w:r>
        <w:t>4.12b.3</w:t>
      </w:r>
      <w:r>
        <w:tab/>
        <w:t>Deregistration procedure</w:t>
      </w:r>
      <w:bookmarkEnd w:id="1786"/>
      <w:bookmarkEnd w:id="1787"/>
      <w:bookmarkEnd w:id="1788"/>
      <w:bookmarkEnd w:id="1789"/>
      <w:bookmarkEnd w:id="1791"/>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92" w:name="_Toc36191911"/>
      <w:bookmarkStart w:id="1793" w:name="_Toc45193001"/>
      <w:bookmarkStart w:id="1794" w:name="_Toc47592633"/>
      <w:bookmarkStart w:id="1795" w:name="_Toc51834720"/>
      <w:bookmarkStart w:id="1796" w:name="_Toc91153746"/>
      <w:r>
        <w:t>4.12b.4</w:t>
      </w:r>
      <w:r>
        <w:tab/>
        <w:t>N2 procedures</w:t>
      </w:r>
      <w:bookmarkEnd w:id="1792"/>
      <w:bookmarkEnd w:id="1793"/>
      <w:bookmarkEnd w:id="1794"/>
      <w:bookmarkEnd w:id="1795"/>
      <w:bookmarkEnd w:id="1796"/>
    </w:p>
    <w:p w14:paraId="0C7DB4CE" w14:textId="77777777" w:rsidR="00776774" w:rsidRPr="005A1DC9" w:rsidRDefault="00776774" w:rsidP="00776774">
      <w:pPr>
        <w:pStyle w:val="Heading4"/>
      </w:pPr>
      <w:bookmarkStart w:id="1797" w:name="_Toc36191912"/>
      <w:bookmarkStart w:id="1798" w:name="_Toc45193002"/>
      <w:bookmarkStart w:id="1799" w:name="_Toc47592634"/>
      <w:bookmarkStart w:id="1800" w:name="_Toc51834721"/>
      <w:bookmarkStart w:id="1801" w:name="_Toc91153747"/>
      <w:r>
        <w:t>4.12b.4.1</w:t>
      </w:r>
      <w:r>
        <w:tab/>
        <w:t>Service Request procedures</w:t>
      </w:r>
      <w:bookmarkEnd w:id="1797"/>
      <w:bookmarkEnd w:id="1798"/>
      <w:bookmarkEnd w:id="1799"/>
      <w:bookmarkEnd w:id="1800"/>
      <w:bookmarkEnd w:id="1801"/>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802" w:name="_Toc36191913"/>
      <w:bookmarkStart w:id="1803" w:name="_Toc45193003"/>
      <w:bookmarkStart w:id="1804" w:name="_Toc47592635"/>
      <w:bookmarkStart w:id="1805" w:name="_Toc51834722"/>
      <w:bookmarkStart w:id="1806" w:name="_Toc91153748"/>
      <w:r>
        <w:t>4.12b.4.2</w:t>
      </w:r>
      <w:r>
        <w:tab/>
        <w:t>Procedure for the UE context release in the TWIF</w:t>
      </w:r>
      <w:bookmarkEnd w:id="1802"/>
      <w:bookmarkEnd w:id="1803"/>
      <w:bookmarkEnd w:id="1804"/>
      <w:bookmarkEnd w:id="1805"/>
      <w:bookmarkEnd w:id="1806"/>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07" w:name="_Toc36191914"/>
      <w:bookmarkStart w:id="1808" w:name="_Toc45193004"/>
      <w:bookmarkStart w:id="1809" w:name="_Toc47592636"/>
      <w:bookmarkStart w:id="1810" w:name="_Toc51834723"/>
      <w:bookmarkStart w:id="1811" w:name="_Toc91153749"/>
      <w:r>
        <w:t>4.12b.4.3</w:t>
      </w:r>
      <w:r>
        <w:tab/>
        <w:t>CN-initiated selective deactivation of UP connection of an existing PDU Session</w:t>
      </w:r>
      <w:bookmarkEnd w:id="1807"/>
      <w:bookmarkEnd w:id="1808"/>
      <w:bookmarkEnd w:id="1809"/>
      <w:bookmarkEnd w:id="1810"/>
      <w:bookmarkEnd w:id="1811"/>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12" w:name="_Toc36191915"/>
      <w:bookmarkStart w:id="1813" w:name="_Toc45193005"/>
      <w:bookmarkStart w:id="1814" w:name="_Toc47592637"/>
      <w:bookmarkStart w:id="1815" w:name="_Toc51834724"/>
      <w:bookmarkStart w:id="1816" w:name="_Toc91153750"/>
      <w:r w:rsidRPr="00140E21">
        <w:t>4.13</w:t>
      </w:r>
      <w:r w:rsidRPr="00140E21">
        <w:tab/>
        <w:t>Specific services</w:t>
      </w:r>
      <w:bookmarkEnd w:id="1785"/>
      <w:bookmarkEnd w:id="1790"/>
      <w:bookmarkEnd w:id="1812"/>
      <w:bookmarkEnd w:id="1813"/>
      <w:bookmarkEnd w:id="1814"/>
      <w:bookmarkEnd w:id="1815"/>
      <w:bookmarkEnd w:id="1816"/>
    </w:p>
    <w:p w14:paraId="6FC7603C" w14:textId="77777777" w:rsidR="00776774" w:rsidRPr="00140E21" w:rsidRDefault="00776774" w:rsidP="00776774">
      <w:pPr>
        <w:pStyle w:val="Heading3"/>
      </w:pPr>
      <w:bookmarkStart w:id="1817" w:name="_Toc20204153"/>
      <w:bookmarkStart w:id="1818" w:name="_Toc27894841"/>
      <w:bookmarkStart w:id="1819" w:name="_Toc36191916"/>
      <w:bookmarkStart w:id="1820" w:name="_Toc45193006"/>
      <w:bookmarkStart w:id="1821" w:name="_Toc47592638"/>
      <w:bookmarkStart w:id="1822" w:name="_Toc51834725"/>
      <w:bookmarkStart w:id="1823" w:name="_Toc91153751"/>
      <w:r w:rsidRPr="00140E21">
        <w:t>4.13.1</w:t>
      </w:r>
      <w:r w:rsidRPr="00140E21">
        <w:tab/>
        <w:t>General</w:t>
      </w:r>
      <w:bookmarkEnd w:id="1817"/>
      <w:bookmarkEnd w:id="1818"/>
      <w:bookmarkEnd w:id="1819"/>
      <w:bookmarkEnd w:id="1820"/>
      <w:bookmarkEnd w:id="1821"/>
      <w:bookmarkEnd w:id="1822"/>
      <w:bookmarkEnd w:id="1823"/>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24" w:name="_Toc20204154"/>
      <w:bookmarkStart w:id="1825" w:name="_Toc27894842"/>
      <w:bookmarkStart w:id="1826" w:name="_Toc36191917"/>
      <w:bookmarkStart w:id="1827" w:name="_Toc45193007"/>
      <w:bookmarkStart w:id="1828" w:name="_Toc47592639"/>
      <w:bookmarkStart w:id="1829" w:name="_Toc51834726"/>
      <w:bookmarkStart w:id="1830" w:name="_Toc91153752"/>
      <w:r w:rsidRPr="00140E21">
        <w:t>4.13.2</w:t>
      </w:r>
      <w:r w:rsidRPr="00140E21">
        <w:tab/>
        <w:t>Application Triggering</w:t>
      </w:r>
      <w:bookmarkEnd w:id="1824"/>
      <w:bookmarkEnd w:id="1825"/>
      <w:bookmarkEnd w:id="1826"/>
      <w:bookmarkEnd w:id="1827"/>
      <w:bookmarkEnd w:id="1828"/>
      <w:bookmarkEnd w:id="1829"/>
      <w:bookmarkEnd w:id="1830"/>
    </w:p>
    <w:p w14:paraId="0AA89344" w14:textId="77777777" w:rsidR="00776774" w:rsidRPr="00140E21" w:rsidRDefault="00776774" w:rsidP="00776774">
      <w:pPr>
        <w:pStyle w:val="Heading4"/>
        <w:rPr>
          <w:lang w:eastAsia="zh-CN"/>
        </w:rPr>
      </w:pPr>
      <w:bookmarkStart w:id="1831" w:name="_Toc20204155"/>
      <w:bookmarkStart w:id="1832" w:name="_Toc27894843"/>
      <w:bookmarkStart w:id="1833" w:name="_Toc36191918"/>
      <w:bookmarkStart w:id="1834" w:name="_Toc45193008"/>
      <w:bookmarkStart w:id="1835" w:name="_Toc47592640"/>
      <w:bookmarkStart w:id="1836" w:name="_Toc51834727"/>
      <w:bookmarkStart w:id="1837" w:name="_Toc91153753"/>
      <w:r w:rsidRPr="00140E21">
        <w:rPr>
          <w:lang w:eastAsia="zh-CN"/>
        </w:rPr>
        <w:t>4.13.2.1</w:t>
      </w:r>
      <w:r w:rsidRPr="00140E21">
        <w:rPr>
          <w:lang w:eastAsia="zh-CN"/>
        </w:rPr>
        <w:tab/>
        <w:t>General</w:t>
      </w:r>
      <w:bookmarkEnd w:id="1831"/>
      <w:bookmarkEnd w:id="1832"/>
      <w:bookmarkEnd w:id="1833"/>
      <w:bookmarkEnd w:id="1834"/>
      <w:bookmarkEnd w:id="1835"/>
      <w:bookmarkEnd w:id="1836"/>
      <w:bookmarkEnd w:id="1837"/>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38" w:name="_Toc20204156"/>
      <w:bookmarkStart w:id="1839" w:name="_Toc27894844"/>
      <w:bookmarkStart w:id="1840" w:name="_Toc36191919"/>
      <w:bookmarkStart w:id="1841" w:name="_Toc45193009"/>
      <w:bookmarkStart w:id="1842" w:name="_Toc47592641"/>
      <w:bookmarkStart w:id="1843" w:name="_Toc51834728"/>
      <w:bookmarkStart w:id="1844" w:name="_Toc91153754"/>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38"/>
      <w:bookmarkEnd w:id="1839"/>
      <w:bookmarkEnd w:id="1840"/>
      <w:bookmarkEnd w:id="1841"/>
      <w:bookmarkEnd w:id="1842"/>
      <w:bookmarkEnd w:id="1843"/>
      <w:bookmarkEnd w:id="1844"/>
    </w:p>
    <w:p w14:paraId="14EE07A0" w14:textId="77777777" w:rsidR="00776774" w:rsidRPr="00140E21" w:rsidRDefault="00776774" w:rsidP="00776774">
      <w:pPr>
        <w:pStyle w:val="TH"/>
      </w:pPr>
      <w:r w:rsidRPr="00140E21">
        <w:object w:dxaOrig="11052" w:dyaOrig="10884" w14:anchorId="3F0FA0ED">
          <v:shape id="_x0000_i1135" type="#_x0000_t75" style="width:481.45pt;height:474.55pt" o:ole="">
            <v:imagedata r:id="rId226" o:title=""/>
          </v:shape>
          <o:OLEObject Type="Embed" ProgID="Visio.Drawing.15" ShapeID="_x0000_i1135" DrawAspect="Content" ObjectID="_1701769534" r:id="rId227"/>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45" w:name="_Toc20204157"/>
      <w:bookmarkStart w:id="1846" w:name="_Toc27894845"/>
      <w:bookmarkStart w:id="1847" w:name="_Toc36191920"/>
      <w:bookmarkStart w:id="1848" w:name="_Toc45193010"/>
      <w:bookmarkStart w:id="1849" w:name="_Toc47592642"/>
      <w:bookmarkStart w:id="1850" w:name="_Toc51834729"/>
      <w:bookmarkStart w:id="1851" w:name="_Toc91153755"/>
      <w:r w:rsidRPr="00140E21">
        <w:lastRenderedPageBreak/>
        <w:t>4.13.3</w:t>
      </w:r>
      <w:r w:rsidRPr="00140E21">
        <w:tab/>
        <w:t>SMS over NAS procedures</w:t>
      </w:r>
      <w:bookmarkEnd w:id="1845"/>
      <w:bookmarkEnd w:id="1846"/>
      <w:bookmarkEnd w:id="1847"/>
      <w:bookmarkEnd w:id="1848"/>
      <w:bookmarkEnd w:id="1849"/>
      <w:bookmarkEnd w:id="1850"/>
      <w:bookmarkEnd w:id="1851"/>
    </w:p>
    <w:p w14:paraId="789B6E94" w14:textId="77777777" w:rsidR="00776774" w:rsidRPr="00140E21" w:rsidRDefault="00776774" w:rsidP="00776774">
      <w:pPr>
        <w:pStyle w:val="Heading4"/>
      </w:pPr>
      <w:bookmarkStart w:id="1852" w:name="_Toc20204158"/>
      <w:bookmarkStart w:id="1853" w:name="_Toc27894846"/>
      <w:bookmarkStart w:id="1854" w:name="_Toc36191921"/>
      <w:bookmarkStart w:id="1855" w:name="_Toc45193011"/>
      <w:bookmarkStart w:id="1856" w:name="_Toc47592643"/>
      <w:bookmarkStart w:id="1857" w:name="_Toc51834730"/>
      <w:bookmarkStart w:id="1858" w:name="_Toc91153756"/>
      <w:r w:rsidRPr="00140E21">
        <w:t>4.13.3.1</w:t>
      </w:r>
      <w:r w:rsidRPr="00140E21">
        <w:tab/>
        <w:t>Registration procedures for SMS over NAS</w:t>
      </w:r>
      <w:bookmarkEnd w:id="1852"/>
      <w:bookmarkEnd w:id="1853"/>
      <w:bookmarkEnd w:id="1854"/>
      <w:bookmarkEnd w:id="1855"/>
      <w:bookmarkEnd w:id="1856"/>
      <w:bookmarkEnd w:id="1857"/>
      <w:bookmarkEnd w:id="1858"/>
    </w:p>
    <w:p w14:paraId="7DEE2F47" w14:textId="77777777" w:rsidR="00776774" w:rsidRDefault="00776774" w:rsidP="00776774">
      <w:pPr>
        <w:pStyle w:val="TH"/>
      </w:pPr>
      <w:r w:rsidRPr="00CE5A36">
        <w:object w:dxaOrig="10600" w:dyaOrig="10960" w14:anchorId="559D89C6">
          <v:shape id="_x0000_i1136" type="#_x0000_t75" style="width:391.95pt;height:406.35pt" o:ole="">
            <v:imagedata r:id="rId228" o:title=""/>
          </v:shape>
          <o:OLEObject Type="Embed" ProgID="Visio.Drawing.11" ShapeID="_x0000_i1136" DrawAspect="Content" ObjectID="_1701769535" r:id="rId229"/>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1A9716AC" w:rsidR="003040A5" w:rsidRDefault="003040A5"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0CC075FF"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59" w:name="_Toc20204159"/>
      <w:bookmarkStart w:id="1860" w:name="_Toc27894847"/>
      <w:bookmarkStart w:id="1861" w:name="_Toc36191922"/>
      <w:bookmarkStart w:id="1862" w:name="_Toc45193012"/>
      <w:bookmarkStart w:id="1863" w:name="_Toc47592644"/>
      <w:bookmarkStart w:id="1864" w:name="_Toc51834731"/>
      <w:bookmarkStart w:id="1865" w:name="_Toc91153757"/>
      <w:r w:rsidRPr="00140E21">
        <w:t>4.13.3.2</w:t>
      </w:r>
      <w:r w:rsidRPr="00140E21">
        <w:tab/>
        <w:t>Deregistration procedures for SMS over NAS</w:t>
      </w:r>
      <w:bookmarkEnd w:id="1859"/>
      <w:bookmarkEnd w:id="1860"/>
      <w:bookmarkEnd w:id="1861"/>
      <w:bookmarkEnd w:id="1862"/>
      <w:bookmarkEnd w:id="1863"/>
      <w:bookmarkEnd w:id="1864"/>
      <w:bookmarkEnd w:id="1865"/>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66" w:name="_Toc20204160"/>
      <w:bookmarkStart w:id="1867" w:name="_Toc27894848"/>
      <w:bookmarkStart w:id="1868" w:name="_Toc36191923"/>
      <w:bookmarkStart w:id="1869" w:name="_Toc45193013"/>
      <w:bookmarkStart w:id="1870" w:name="_Toc47592645"/>
      <w:bookmarkStart w:id="1871" w:name="_Toc51834732"/>
      <w:bookmarkStart w:id="1872" w:name="_Toc91153758"/>
      <w:r w:rsidRPr="00140E21">
        <w:t>4.13.3.3</w:t>
      </w:r>
      <w:r w:rsidRPr="00140E21">
        <w:tab/>
        <w:t>MO SMS over NAS in CM-IDLE (baseline)</w:t>
      </w:r>
      <w:bookmarkEnd w:id="1866"/>
      <w:bookmarkEnd w:id="1867"/>
      <w:bookmarkEnd w:id="1868"/>
      <w:bookmarkEnd w:id="1869"/>
      <w:bookmarkEnd w:id="1870"/>
      <w:bookmarkEnd w:id="1871"/>
      <w:bookmarkEnd w:id="1872"/>
    </w:p>
    <w:p w14:paraId="7C724716" w14:textId="77777777" w:rsidR="00776774" w:rsidRPr="00140E21" w:rsidRDefault="00776774" w:rsidP="00776774">
      <w:pPr>
        <w:pStyle w:val="TH"/>
      </w:pPr>
      <w:r w:rsidRPr="00140E21">
        <w:object w:dxaOrig="7231" w:dyaOrig="6630" w14:anchorId="17BB5D6E">
          <v:shape id="_x0000_i1137" type="#_x0000_t75" style="width:363.15pt;height:332.45pt" o:ole="">
            <v:imagedata r:id="rId230" o:title=""/>
          </v:shape>
          <o:OLEObject Type="Embed" ProgID="Visio.Drawing.11" ShapeID="_x0000_i1137" DrawAspect="Content" ObjectID="_1701769536" r:id="rId231"/>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73" w:name="_Toc20204161"/>
      <w:bookmarkStart w:id="1874" w:name="_Toc27894849"/>
      <w:bookmarkStart w:id="1875" w:name="_Toc36191924"/>
      <w:bookmarkStart w:id="1876" w:name="_Toc45193014"/>
      <w:bookmarkStart w:id="1877" w:name="_Toc47592646"/>
      <w:bookmarkStart w:id="1878" w:name="_Toc51834733"/>
      <w:bookmarkStart w:id="1879" w:name="_Toc91153759"/>
      <w:r w:rsidRPr="00140E21">
        <w:t>4.13.3.4</w:t>
      </w:r>
      <w:r w:rsidRPr="00140E21">
        <w:tab/>
        <w:t>Void</w:t>
      </w:r>
      <w:bookmarkEnd w:id="1873"/>
      <w:bookmarkEnd w:id="1874"/>
      <w:bookmarkEnd w:id="1875"/>
      <w:bookmarkEnd w:id="1876"/>
      <w:bookmarkEnd w:id="1877"/>
      <w:bookmarkEnd w:id="1878"/>
      <w:bookmarkEnd w:id="1879"/>
    </w:p>
    <w:p w14:paraId="71600995" w14:textId="77777777" w:rsidR="00776774" w:rsidRPr="00140E21" w:rsidRDefault="00776774" w:rsidP="00776774"/>
    <w:p w14:paraId="0C5C8448" w14:textId="77777777" w:rsidR="00776774" w:rsidRPr="00140E21" w:rsidRDefault="00776774" w:rsidP="00776774">
      <w:pPr>
        <w:pStyle w:val="Heading4"/>
      </w:pPr>
      <w:bookmarkStart w:id="1880" w:name="_Toc20204162"/>
      <w:bookmarkStart w:id="1881" w:name="_Toc27894850"/>
      <w:bookmarkStart w:id="1882" w:name="_Toc36191925"/>
      <w:bookmarkStart w:id="1883" w:name="_Toc45193015"/>
      <w:bookmarkStart w:id="1884" w:name="_Toc47592647"/>
      <w:bookmarkStart w:id="1885" w:name="_Toc51834734"/>
      <w:bookmarkStart w:id="1886" w:name="_Toc91153760"/>
      <w:r w:rsidRPr="00140E21">
        <w:t>4.13.3.5</w:t>
      </w:r>
      <w:r w:rsidRPr="00140E21">
        <w:tab/>
        <w:t>MO SMS over NAS in CM-CONNECTED</w:t>
      </w:r>
      <w:bookmarkEnd w:id="1880"/>
      <w:bookmarkEnd w:id="1881"/>
      <w:bookmarkEnd w:id="1882"/>
      <w:bookmarkEnd w:id="1883"/>
      <w:bookmarkEnd w:id="1884"/>
      <w:bookmarkEnd w:id="1885"/>
      <w:bookmarkEnd w:id="1886"/>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87" w:name="_Toc20204163"/>
      <w:bookmarkStart w:id="1888" w:name="_Toc27894851"/>
      <w:bookmarkStart w:id="1889" w:name="_Toc36191926"/>
      <w:bookmarkStart w:id="1890" w:name="_Toc45193016"/>
      <w:bookmarkStart w:id="1891" w:name="_Toc47592648"/>
      <w:bookmarkStart w:id="1892" w:name="_Toc51834735"/>
      <w:bookmarkStart w:id="1893" w:name="_Toc91153761"/>
      <w:r w:rsidRPr="00140E21">
        <w:lastRenderedPageBreak/>
        <w:t>4.13.3.6</w:t>
      </w:r>
      <w:r w:rsidRPr="00140E21">
        <w:tab/>
        <w:t>MT SMS over NAS in CM-IDLE state via 3GPP access</w:t>
      </w:r>
      <w:bookmarkEnd w:id="1887"/>
      <w:bookmarkEnd w:id="1888"/>
      <w:bookmarkEnd w:id="1889"/>
      <w:bookmarkEnd w:id="1890"/>
      <w:bookmarkEnd w:id="1891"/>
      <w:bookmarkEnd w:id="1892"/>
      <w:bookmarkEnd w:id="1893"/>
    </w:p>
    <w:p w14:paraId="069E6D11" w14:textId="77777777" w:rsidR="00776774" w:rsidRPr="00140E21" w:rsidRDefault="00776774" w:rsidP="00776774">
      <w:pPr>
        <w:pStyle w:val="TH"/>
      </w:pPr>
      <w:r w:rsidRPr="00140E21">
        <w:object w:dxaOrig="9510" w:dyaOrig="9720" w14:anchorId="09FBF90A">
          <v:shape id="_x0000_i1138" type="#_x0000_t75" style="width:474.55pt;height:487.1pt" o:ole="">
            <v:imagedata r:id="rId232" o:title=""/>
          </v:shape>
          <o:OLEObject Type="Embed" ProgID="Visio.Drawing.15" ShapeID="_x0000_i1138" DrawAspect="Content" ObjectID="_1701769537" r:id="rId233"/>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94" w:name="_Toc20204164"/>
      <w:bookmarkStart w:id="1895" w:name="_Toc27894852"/>
      <w:bookmarkStart w:id="1896" w:name="_Toc36191927"/>
      <w:bookmarkStart w:id="1897" w:name="_Toc45193017"/>
      <w:bookmarkStart w:id="1898" w:name="_Toc47592649"/>
      <w:bookmarkStart w:id="1899" w:name="_Toc51834736"/>
      <w:bookmarkStart w:id="1900" w:name="_Toc91153762"/>
      <w:r w:rsidRPr="00140E21">
        <w:t>4.13.3.7</w:t>
      </w:r>
      <w:r w:rsidRPr="00140E21">
        <w:tab/>
        <w:t>MT SMS over NAS in CM-CONNECTED state via 3GPP access</w:t>
      </w:r>
      <w:bookmarkEnd w:id="1894"/>
      <w:bookmarkEnd w:id="1895"/>
      <w:bookmarkEnd w:id="1896"/>
      <w:bookmarkEnd w:id="1897"/>
      <w:bookmarkEnd w:id="1898"/>
      <w:bookmarkEnd w:id="1899"/>
      <w:bookmarkEnd w:id="1900"/>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01" w:name="_Toc20204165"/>
      <w:bookmarkStart w:id="1902" w:name="_Toc27894853"/>
      <w:bookmarkStart w:id="1903" w:name="_Toc36191928"/>
      <w:bookmarkStart w:id="1904" w:name="_Toc45193018"/>
      <w:bookmarkStart w:id="1905" w:name="_Toc47592650"/>
      <w:bookmarkStart w:id="1906" w:name="_Toc51834737"/>
      <w:bookmarkStart w:id="1907" w:name="_Toc91153763"/>
      <w:r w:rsidRPr="00140E21">
        <w:t>4.13.3.8</w:t>
      </w:r>
      <w:r w:rsidRPr="00140E21">
        <w:tab/>
        <w:t>MT SMS over NAS via non-3GPP access</w:t>
      </w:r>
      <w:bookmarkEnd w:id="1901"/>
      <w:bookmarkEnd w:id="1902"/>
      <w:bookmarkEnd w:id="1903"/>
      <w:bookmarkEnd w:id="1904"/>
      <w:bookmarkEnd w:id="1905"/>
      <w:bookmarkEnd w:id="1906"/>
      <w:bookmarkEnd w:id="1907"/>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08" w:name="_Toc20204166"/>
      <w:bookmarkStart w:id="1909" w:name="_Toc27894854"/>
      <w:bookmarkStart w:id="1910" w:name="_Toc36191929"/>
      <w:bookmarkStart w:id="1911" w:name="_Toc45193019"/>
      <w:bookmarkStart w:id="1912" w:name="_Toc47592651"/>
      <w:bookmarkStart w:id="1913" w:name="_Toc51834738"/>
      <w:bookmarkStart w:id="1914" w:name="_Toc91153764"/>
      <w:r w:rsidRPr="00140E21">
        <w:t>4.13.3.9</w:t>
      </w:r>
      <w:r w:rsidRPr="00140E21">
        <w:tab/>
        <w:t xml:space="preserve">Unsuccessful Mobile terminating SMS delivery </w:t>
      </w:r>
      <w:r>
        <w:t>re-</w:t>
      </w:r>
      <w:r w:rsidRPr="00140E21">
        <w:t>attempt</w:t>
      </w:r>
      <w:bookmarkEnd w:id="1908"/>
      <w:bookmarkEnd w:id="1909"/>
      <w:bookmarkEnd w:id="1910"/>
      <w:bookmarkEnd w:id="1911"/>
      <w:bookmarkEnd w:id="1912"/>
      <w:bookmarkEnd w:id="1913"/>
      <w:bookmarkEnd w:id="1914"/>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15"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16" w:name="_Toc27894855"/>
      <w:bookmarkStart w:id="1917" w:name="_Toc36191930"/>
      <w:bookmarkStart w:id="1918" w:name="_Toc45193020"/>
      <w:bookmarkStart w:id="1919" w:name="_Toc47592652"/>
      <w:bookmarkStart w:id="1920" w:name="_Toc51834739"/>
      <w:bookmarkStart w:id="1921" w:name="_Toc91153765"/>
      <w:r w:rsidRPr="00140E21">
        <w:t>4.13.4</w:t>
      </w:r>
      <w:r w:rsidRPr="00140E21">
        <w:tab/>
        <w:t>Emergency Services</w:t>
      </w:r>
      <w:bookmarkEnd w:id="1915"/>
      <w:bookmarkEnd w:id="1916"/>
      <w:bookmarkEnd w:id="1917"/>
      <w:bookmarkEnd w:id="1918"/>
      <w:bookmarkEnd w:id="1919"/>
      <w:bookmarkEnd w:id="1920"/>
      <w:bookmarkEnd w:id="1921"/>
    </w:p>
    <w:p w14:paraId="7FB0C2B7" w14:textId="77777777" w:rsidR="00776774" w:rsidRPr="00140E21" w:rsidRDefault="00776774" w:rsidP="00776774">
      <w:pPr>
        <w:pStyle w:val="Heading4"/>
      </w:pPr>
      <w:bookmarkStart w:id="1922" w:name="_Toc20204168"/>
      <w:bookmarkStart w:id="1923" w:name="_Toc27894856"/>
      <w:bookmarkStart w:id="1924" w:name="_Toc36191931"/>
      <w:bookmarkStart w:id="1925" w:name="_Toc45193021"/>
      <w:bookmarkStart w:id="1926" w:name="_Toc47592653"/>
      <w:bookmarkStart w:id="1927" w:name="_Toc51834740"/>
      <w:bookmarkStart w:id="1928" w:name="_Toc91153766"/>
      <w:r w:rsidRPr="00140E21">
        <w:t>4.13.4.1</w:t>
      </w:r>
      <w:r w:rsidRPr="00140E21">
        <w:tab/>
        <w:t>General</w:t>
      </w:r>
      <w:bookmarkEnd w:id="1922"/>
      <w:bookmarkEnd w:id="1923"/>
      <w:bookmarkEnd w:id="1924"/>
      <w:bookmarkEnd w:id="1925"/>
      <w:bookmarkEnd w:id="1926"/>
      <w:bookmarkEnd w:id="1927"/>
      <w:bookmarkEnd w:id="1928"/>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29" w:name="_Toc20204169"/>
      <w:bookmarkStart w:id="1930" w:name="_Toc27894857"/>
      <w:bookmarkStart w:id="1931" w:name="_Toc36191932"/>
      <w:bookmarkStart w:id="1932" w:name="_Toc45193022"/>
      <w:bookmarkStart w:id="1933" w:name="_Toc47592654"/>
      <w:bookmarkStart w:id="1934" w:name="_Toc51834741"/>
      <w:bookmarkStart w:id="1935" w:name="_Toc91153767"/>
      <w:r w:rsidRPr="00140E21">
        <w:t>4.13.4.2</w:t>
      </w:r>
      <w:r w:rsidRPr="00140E21">
        <w:tab/>
        <w:t>Emergency Services Fallback</w:t>
      </w:r>
      <w:bookmarkEnd w:id="1929"/>
      <w:bookmarkEnd w:id="1930"/>
      <w:bookmarkEnd w:id="1931"/>
      <w:bookmarkEnd w:id="1932"/>
      <w:bookmarkEnd w:id="1933"/>
      <w:bookmarkEnd w:id="1934"/>
      <w:bookmarkEnd w:id="1935"/>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9" type="#_x0000_t75" style="width:477.7pt;height:320.55pt" o:ole="">
            <v:imagedata r:id="rId234" o:title="" cropleft="1767f" cropright="1767f"/>
          </v:shape>
          <o:OLEObject Type="Embed" ProgID="Visio.Drawing.11" ShapeID="_x0000_i1139" DrawAspect="Content" ObjectID="_1701769538" r:id="rId235"/>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36" w:name="_Toc20204170"/>
      <w:bookmarkStart w:id="1937" w:name="_Toc27894858"/>
      <w:bookmarkStart w:id="1938" w:name="_Toc36191933"/>
      <w:bookmarkStart w:id="1939" w:name="_Toc45193023"/>
      <w:bookmarkStart w:id="1940" w:name="_Toc47592655"/>
      <w:bookmarkStart w:id="1941"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42" w:name="_Toc91153768"/>
      <w:r w:rsidRPr="00140E21">
        <w:t>4.13.5</w:t>
      </w:r>
      <w:r w:rsidRPr="00140E21">
        <w:tab/>
        <w:t>Location Services procedures</w:t>
      </w:r>
      <w:bookmarkEnd w:id="1936"/>
      <w:bookmarkEnd w:id="1937"/>
      <w:bookmarkEnd w:id="1938"/>
      <w:bookmarkEnd w:id="1939"/>
      <w:bookmarkEnd w:id="1940"/>
      <w:bookmarkEnd w:id="1941"/>
      <w:bookmarkEnd w:id="1942"/>
    </w:p>
    <w:p w14:paraId="6FC0978A" w14:textId="77777777" w:rsidR="00776774" w:rsidRPr="00140E21" w:rsidRDefault="00776774" w:rsidP="00776774">
      <w:pPr>
        <w:pStyle w:val="Heading4"/>
      </w:pPr>
      <w:bookmarkStart w:id="1943" w:name="_Toc20204171"/>
      <w:bookmarkStart w:id="1944" w:name="_Toc27894859"/>
      <w:bookmarkStart w:id="1945" w:name="_Toc36191934"/>
      <w:bookmarkStart w:id="1946" w:name="_Toc45193024"/>
      <w:bookmarkStart w:id="1947" w:name="_Toc47592656"/>
      <w:bookmarkStart w:id="1948" w:name="_Toc51834743"/>
      <w:bookmarkStart w:id="1949" w:name="_Toc91153769"/>
      <w:r w:rsidRPr="00140E21">
        <w:t>4.13.5.0</w:t>
      </w:r>
      <w:r w:rsidRPr="00140E21">
        <w:tab/>
        <w:t>General</w:t>
      </w:r>
      <w:bookmarkEnd w:id="1943"/>
      <w:bookmarkEnd w:id="1944"/>
      <w:bookmarkEnd w:id="1945"/>
      <w:bookmarkEnd w:id="1946"/>
      <w:bookmarkEnd w:id="1947"/>
      <w:bookmarkEnd w:id="1948"/>
      <w:bookmarkEnd w:id="1949"/>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50" w:name="_Toc20204172"/>
      <w:bookmarkStart w:id="1951" w:name="_Toc27894860"/>
      <w:bookmarkStart w:id="1952" w:name="_Toc36191935"/>
      <w:bookmarkStart w:id="1953" w:name="_Toc45193025"/>
      <w:bookmarkStart w:id="1954" w:name="_Toc47592657"/>
      <w:bookmarkStart w:id="1955" w:name="_Toc51834744"/>
      <w:bookmarkStart w:id="1956" w:name="_Toc91153770"/>
      <w:r w:rsidRPr="00140E21">
        <w:t>4.13.5.1</w:t>
      </w:r>
      <w:r w:rsidRPr="00140E21">
        <w:tab/>
        <w:t>5GC-NI-LR Procedure</w:t>
      </w:r>
      <w:bookmarkEnd w:id="1950"/>
      <w:bookmarkEnd w:id="1951"/>
      <w:bookmarkEnd w:id="1952"/>
      <w:bookmarkEnd w:id="1953"/>
      <w:bookmarkEnd w:id="1954"/>
      <w:bookmarkEnd w:id="1955"/>
      <w:bookmarkEnd w:id="1956"/>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57" w:name="_Toc20204173"/>
      <w:bookmarkStart w:id="1958" w:name="_Toc27894861"/>
      <w:bookmarkStart w:id="1959" w:name="_Toc36191936"/>
      <w:bookmarkStart w:id="1960" w:name="_Toc45193026"/>
      <w:bookmarkStart w:id="1961" w:name="_Toc47592658"/>
      <w:bookmarkStart w:id="1962" w:name="_Toc51834745"/>
      <w:bookmarkStart w:id="1963" w:name="_Toc91153771"/>
      <w:r w:rsidRPr="00140E21">
        <w:t>4.13.5.2</w:t>
      </w:r>
      <w:r w:rsidRPr="00140E21">
        <w:tab/>
        <w:t>5GC-MT-LR Procedure without UDM Query</w:t>
      </w:r>
      <w:bookmarkEnd w:id="1957"/>
      <w:bookmarkEnd w:id="1958"/>
      <w:bookmarkEnd w:id="1959"/>
      <w:bookmarkEnd w:id="1960"/>
      <w:bookmarkEnd w:id="1961"/>
      <w:bookmarkEnd w:id="1962"/>
      <w:bookmarkEnd w:id="1963"/>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64" w:name="_Toc20204174"/>
      <w:bookmarkStart w:id="1965" w:name="_Toc27894862"/>
      <w:bookmarkStart w:id="1966" w:name="_Toc36191937"/>
      <w:bookmarkStart w:id="1967" w:name="_Toc45193027"/>
      <w:bookmarkStart w:id="1968" w:name="_Toc47592659"/>
      <w:bookmarkStart w:id="1969" w:name="_Toc51834746"/>
      <w:bookmarkStart w:id="1970" w:name="_Toc91153772"/>
      <w:r w:rsidRPr="00140E21">
        <w:t>4.13.5.3</w:t>
      </w:r>
      <w:r w:rsidRPr="00140E21">
        <w:tab/>
        <w:t>5GC-MT-LR Procedure</w:t>
      </w:r>
      <w:bookmarkEnd w:id="1964"/>
      <w:bookmarkEnd w:id="1965"/>
      <w:bookmarkEnd w:id="1966"/>
      <w:bookmarkEnd w:id="1967"/>
      <w:bookmarkEnd w:id="1968"/>
      <w:bookmarkEnd w:id="1969"/>
      <w:bookmarkEnd w:id="1970"/>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71" w:name="_Toc20204175"/>
      <w:bookmarkStart w:id="1972" w:name="_Toc27894863"/>
      <w:bookmarkStart w:id="1973" w:name="_Toc36191938"/>
      <w:bookmarkStart w:id="1974" w:name="_Toc45193028"/>
      <w:bookmarkStart w:id="1975" w:name="_Toc47592660"/>
      <w:bookmarkStart w:id="1976" w:name="_Toc51834747"/>
      <w:bookmarkStart w:id="1977" w:name="_Toc91153773"/>
      <w:r w:rsidRPr="00140E21">
        <w:t>4.13.5.4</w:t>
      </w:r>
      <w:r w:rsidRPr="00140E21">
        <w:tab/>
        <w:t>UE Assisted and UE Based Positioning Procedure</w:t>
      </w:r>
      <w:bookmarkEnd w:id="1971"/>
      <w:bookmarkEnd w:id="1972"/>
      <w:bookmarkEnd w:id="1973"/>
      <w:bookmarkEnd w:id="1974"/>
      <w:bookmarkEnd w:id="1975"/>
      <w:bookmarkEnd w:id="1976"/>
      <w:bookmarkEnd w:id="1977"/>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78" w:name="_Toc20204176"/>
      <w:bookmarkStart w:id="1979" w:name="_Toc27894864"/>
      <w:bookmarkStart w:id="1980" w:name="_Toc36191939"/>
      <w:bookmarkStart w:id="1981" w:name="_Toc45193029"/>
      <w:bookmarkStart w:id="1982" w:name="_Toc47592661"/>
      <w:bookmarkStart w:id="1983" w:name="_Toc51834748"/>
      <w:bookmarkStart w:id="1984" w:name="_Toc91153774"/>
      <w:r w:rsidRPr="00140E21">
        <w:t>4.13.5.5</w:t>
      </w:r>
      <w:r w:rsidRPr="00140E21">
        <w:tab/>
        <w:t>Network Assisted Positioning Procedure</w:t>
      </w:r>
      <w:bookmarkEnd w:id="1978"/>
      <w:bookmarkEnd w:id="1979"/>
      <w:bookmarkEnd w:id="1980"/>
      <w:bookmarkEnd w:id="1981"/>
      <w:bookmarkEnd w:id="1982"/>
      <w:bookmarkEnd w:id="1983"/>
      <w:bookmarkEnd w:id="1984"/>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85" w:name="_Toc20204177"/>
      <w:bookmarkStart w:id="1986" w:name="_Toc27894865"/>
      <w:bookmarkStart w:id="1987" w:name="_Toc36191940"/>
      <w:bookmarkStart w:id="1988" w:name="_Toc45193030"/>
      <w:bookmarkStart w:id="1989" w:name="_Toc47592662"/>
      <w:bookmarkStart w:id="1990" w:name="_Toc51834749"/>
      <w:bookmarkStart w:id="1991" w:name="_Toc91153775"/>
      <w:r w:rsidRPr="00140E21">
        <w:t>4.13.5.6</w:t>
      </w:r>
      <w:r w:rsidRPr="00140E21">
        <w:tab/>
        <w:t>Obtaining Non-UE Associated Network Assistance Data</w:t>
      </w:r>
      <w:bookmarkEnd w:id="1985"/>
      <w:bookmarkEnd w:id="1986"/>
      <w:bookmarkEnd w:id="1987"/>
      <w:bookmarkEnd w:id="1988"/>
      <w:bookmarkEnd w:id="1989"/>
      <w:bookmarkEnd w:id="1990"/>
      <w:bookmarkEnd w:id="1991"/>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92" w:name="_Toc20204178"/>
      <w:bookmarkStart w:id="1993" w:name="_Toc27894866"/>
      <w:bookmarkStart w:id="1994" w:name="_Toc36191941"/>
      <w:bookmarkStart w:id="1995" w:name="_Toc45193031"/>
      <w:bookmarkStart w:id="1996" w:name="_Toc47592663"/>
      <w:bookmarkStart w:id="1997" w:name="_Toc51834750"/>
      <w:bookmarkStart w:id="1998" w:name="_Toc91153776"/>
      <w:r w:rsidRPr="00140E21">
        <w:t>4.13.5.7</w:t>
      </w:r>
      <w:r w:rsidRPr="00140E21">
        <w:tab/>
        <w:t>Location continuity for Handover of an Emergency session from NG-RAN</w:t>
      </w:r>
      <w:bookmarkEnd w:id="1992"/>
      <w:bookmarkEnd w:id="1993"/>
      <w:bookmarkEnd w:id="1994"/>
      <w:bookmarkEnd w:id="1995"/>
      <w:bookmarkEnd w:id="1996"/>
      <w:bookmarkEnd w:id="1997"/>
      <w:bookmarkEnd w:id="1998"/>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99" w:name="_Toc20204179"/>
      <w:bookmarkStart w:id="2000" w:name="_Toc27894867"/>
      <w:bookmarkStart w:id="2001" w:name="_Toc36191942"/>
      <w:bookmarkStart w:id="2002" w:name="_Toc45193032"/>
      <w:bookmarkStart w:id="2003" w:name="_Toc47592664"/>
      <w:bookmarkStart w:id="2004" w:name="_Toc51834751"/>
      <w:bookmarkStart w:id="2005" w:name="_Toc91153777"/>
      <w:r w:rsidRPr="00140E21">
        <w:t>4.13.6</w:t>
      </w:r>
      <w:r w:rsidRPr="00140E21">
        <w:tab/>
        <w:t>Support of IMS Voice</w:t>
      </w:r>
      <w:bookmarkEnd w:id="1999"/>
      <w:bookmarkEnd w:id="2000"/>
      <w:bookmarkEnd w:id="2001"/>
      <w:bookmarkEnd w:id="2002"/>
      <w:bookmarkEnd w:id="2003"/>
      <w:bookmarkEnd w:id="2004"/>
      <w:bookmarkEnd w:id="2005"/>
    </w:p>
    <w:p w14:paraId="731AB6D0" w14:textId="77777777" w:rsidR="00776774" w:rsidRPr="00140E21" w:rsidRDefault="00776774" w:rsidP="00776774">
      <w:pPr>
        <w:pStyle w:val="Heading4"/>
      </w:pPr>
      <w:bookmarkStart w:id="2006" w:name="_Toc20204180"/>
      <w:bookmarkStart w:id="2007" w:name="_Toc27894868"/>
      <w:bookmarkStart w:id="2008" w:name="_Toc36191943"/>
      <w:bookmarkStart w:id="2009" w:name="_Toc45193033"/>
      <w:bookmarkStart w:id="2010" w:name="_Toc47592665"/>
      <w:bookmarkStart w:id="2011" w:name="_Toc51834752"/>
      <w:bookmarkStart w:id="2012" w:name="_Toc91153778"/>
      <w:r w:rsidRPr="00140E21">
        <w:t>4.13.6.1</w:t>
      </w:r>
      <w:r w:rsidRPr="00140E21">
        <w:tab/>
        <w:t>EPS fallback for IMS voice</w:t>
      </w:r>
      <w:bookmarkEnd w:id="2006"/>
      <w:bookmarkEnd w:id="2007"/>
      <w:bookmarkEnd w:id="2008"/>
      <w:bookmarkEnd w:id="2009"/>
      <w:bookmarkEnd w:id="2010"/>
      <w:bookmarkEnd w:id="2011"/>
      <w:bookmarkEnd w:id="2012"/>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013" w:name="_MON_1666169307"/>
    <w:bookmarkEnd w:id="2013"/>
    <w:p w14:paraId="25D217B8" w14:textId="1C2DE612" w:rsidR="00A238E8" w:rsidRDefault="00A238E8" w:rsidP="00B13067">
      <w:pPr>
        <w:pStyle w:val="TH"/>
      </w:pPr>
      <w:r w:rsidRPr="00486F00">
        <w:object w:dxaOrig="10018" w:dyaOrig="7288" w14:anchorId="5B81C34A">
          <v:shape id="_x0000_i1140" type="#_x0000_t75" style="width:403.85pt;height:295.5pt" o:ole="">
            <v:imagedata r:id="rId236" o:title=""/>
          </v:shape>
          <o:OLEObject Type="Embed" ProgID="Word.Picture.8" ShapeID="_x0000_i1140" DrawAspect="Content" ObjectID="_1701769539" r:id="rId237"/>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14" w:name="_Toc20204181"/>
      <w:bookmarkStart w:id="2015" w:name="_Toc27894869"/>
      <w:bookmarkStart w:id="2016" w:name="_Toc36191944"/>
      <w:bookmarkStart w:id="2017" w:name="_Toc45193034"/>
      <w:bookmarkStart w:id="2018" w:name="_Toc47592666"/>
      <w:bookmarkStart w:id="2019" w:name="_Toc51834753"/>
      <w:bookmarkStart w:id="2020" w:name="_Toc91153779"/>
      <w:r w:rsidRPr="00140E21">
        <w:t>4.13.6.2</w:t>
      </w:r>
      <w:r w:rsidRPr="00140E21">
        <w:tab/>
        <w:t>Inter RAT Fallback in 5GC for IMS voice</w:t>
      </w:r>
      <w:bookmarkEnd w:id="2014"/>
      <w:bookmarkEnd w:id="2015"/>
      <w:bookmarkEnd w:id="2016"/>
      <w:bookmarkEnd w:id="2017"/>
      <w:bookmarkEnd w:id="2018"/>
      <w:bookmarkEnd w:id="2019"/>
      <w:bookmarkEnd w:id="2020"/>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21" w:name="_MON_1646644333"/>
    <w:bookmarkEnd w:id="2021"/>
    <w:p w14:paraId="7889800A" w14:textId="77777777" w:rsidR="00776774" w:rsidRDefault="00776774" w:rsidP="00776774">
      <w:pPr>
        <w:pStyle w:val="TH"/>
      </w:pPr>
      <w:r w:rsidRPr="00140E21">
        <w:object w:dxaOrig="6028" w:dyaOrig="6282" w14:anchorId="00E3176A">
          <v:shape id="_x0000_i1141" type="#_x0000_t75" style="width:300.5pt;height:286.1pt" o:ole="">
            <v:imagedata r:id="rId238" o:title="" cropbottom="5920f"/>
          </v:shape>
          <o:OLEObject Type="Embed" ProgID="Word.Picture.8" ShapeID="_x0000_i1141" DrawAspect="Content" ObjectID="_1701769540" r:id="rId239"/>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22" w:name="_Toc27894870"/>
      <w:bookmarkStart w:id="2023" w:name="_Toc36191945"/>
      <w:bookmarkStart w:id="2024" w:name="_Toc45193035"/>
      <w:bookmarkStart w:id="2025" w:name="_Toc47592667"/>
      <w:bookmarkStart w:id="2026" w:name="_Toc51834754"/>
      <w:bookmarkStart w:id="2027" w:name="_Toc20204182"/>
      <w:bookmarkStart w:id="2028" w:name="_Toc91153780"/>
      <w:r>
        <w:t>4.13.6.3</w:t>
      </w:r>
      <w:r>
        <w:tab/>
        <w:t>Transfer of PDU session used for IMS voice from non-3GPP access to 5GS</w:t>
      </w:r>
      <w:bookmarkEnd w:id="2022"/>
      <w:bookmarkEnd w:id="2023"/>
      <w:bookmarkEnd w:id="2024"/>
      <w:bookmarkEnd w:id="2025"/>
      <w:bookmarkEnd w:id="2026"/>
      <w:bookmarkEnd w:id="2028"/>
    </w:p>
    <w:bookmarkStart w:id="2029" w:name="_MON_1668415916"/>
    <w:bookmarkEnd w:id="2029"/>
    <w:p w14:paraId="2ACD6790" w14:textId="61C6F202" w:rsidR="00A238E8" w:rsidRDefault="00D20DF8" w:rsidP="00A238E8">
      <w:pPr>
        <w:pStyle w:val="TH"/>
      </w:pPr>
      <w:r w:rsidRPr="009A7CBB">
        <w:object w:dxaOrig="9498" w:dyaOrig="4223" w14:anchorId="09AC1C7C">
          <v:shape id="_x0000_i1142" type="#_x0000_t75" style="width:475.2pt;height:211.6pt" o:ole="">
            <v:imagedata r:id="rId240" o:title=""/>
          </v:shape>
          <o:OLEObject Type="Embed" ProgID="Word.Document.12" ShapeID="_x0000_i1142" DrawAspect="Content" ObjectID="_1701769541" r:id="rId241">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30" w:name="_Toc27894871"/>
      <w:bookmarkStart w:id="2031" w:name="_Toc36191946"/>
      <w:bookmarkStart w:id="2032" w:name="_Toc45193036"/>
      <w:bookmarkStart w:id="2033" w:name="_Toc47592668"/>
      <w:bookmarkStart w:id="2034"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35" w:name="_Toc91153781"/>
      <w:r w:rsidRPr="00140E21">
        <w:t>4.13.7</w:t>
      </w:r>
      <w:r w:rsidRPr="00140E21">
        <w:tab/>
        <w:t>MSISDN-less MO SMS</w:t>
      </w:r>
      <w:bookmarkEnd w:id="2027"/>
      <w:bookmarkEnd w:id="2030"/>
      <w:bookmarkEnd w:id="2031"/>
      <w:bookmarkEnd w:id="2032"/>
      <w:bookmarkEnd w:id="2033"/>
      <w:bookmarkEnd w:id="2034"/>
      <w:bookmarkEnd w:id="2035"/>
    </w:p>
    <w:p w14:paraId="2886CEC1" w14:textId="77777777" w:rsidR="00776774" w:rsidRPr="00140E21" w:rsidRDefault="00776774" w:rsidP="00776774">
      <w:pPr>
        <w:pStyle w:val="Heading4"/>
      </w:pPr>
      <w:bookmarkStart w:id="2036" w:name="_Toc20204183"/>
      <w:bookmarkStart w:id="2037" w:name="_Toc27894872"/>
      <w:bookmarkStart w:id="2038" w:name="_Toc36191947"/>
      <w:bookmarkStart w:id="2039" w:name="_Toc45193037"/>
      <w:bookmarkStart w:id="2040" w:name="_Toc47592669"/>
      <w:bookmarkStart w:id="2041" w:name="_Toc51834756"/>
      <w:bookmarkStart w:id="2042" w:name="_Toc91153782"/>
      <w:r w:rsidRPr="00140E21">
        <w:t>4.13.7.1</w:t>
      </w:r>
      <w:r w:rsidRPr="00140E21">
        <w:tab/>
        <w:t>General</w:t>
      </w:r>
      <w:bookmarkEnd w:id="2036"/>
      <w:bookmarkEnd w:id="2037"/>
      <w:bookmarkEnd w:id="2038"/>
      <w:bookmarkEnd w:id="2039"/>
      <w:bookmarkEnd w:id="2040"/>
      <w:bookmarkEnd w:id="2041"/>
      <w:bookmarkEnd w:id="2042"/>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43" w:name="_Toc20204184"/>
      <w:bookmarkStart w:id="2044" w:name="_Toc27894873"/>
      <w:bookmarkStart w:id="2045" w:name="_Toc36191948"/>
      <w:bookmarkStart w:id="2046" w:name="_Toc45193038"/>
      <w:bookmarkStart w:id="2047" w:name="_Toc47592670"/>
      <w:bookmarkStart w:id="2048" w:name="_Toc51834757"/>
      <w:bookmarkStart w:id="2049" w:name="_Toc91153783"/>
      <w:r w:rsidRPr="00140E21">
        <w:lastRenderedPageBreak/>
        <w:t>4.13.7.2</w:t>
      </w:r>
      <w:r w:rsidRPr="00140E21">
        <w:tab/>
        <w:t>The procedure of MSISDN-less MO SMS Service</w:t>
      </w:r>
      <w:bookmarkEnd w:id="2043"/>
      <w:bookmarkEnd w:id="2044"/>
      <w:bookmarkEnd w:id="2045"/>
      <w:bookmarkEnd w:id="2046"/>
      <w:bookmarkEnd w:id="2047"/>
      <w:bookmarkEnd w:id="2048"/>
      <w:bookmarkEnd w:id="2049"/>
    </w:p>
    <w:p w14:paraId="426C5468" w14:textId="77777777" w:rsidR="00776774" w:rsidRPr="00140E21" w:rsidRDefault="00776774" w:rsidP="00776774">
      <w:pPr>
        <w:pStyle w:val="TH"/>
      </w:pPr>
      <w:r w:rsidRPr="00140E21">
        <w:object w:dxaOrig="11161" w:dyaOrig="7036" w14:anchorId="35654BF2">
          <v:shape id="_x0000_i1143" type="#_x0000_t75" style="width:481.45pt;height:303.65pt" o:ole="">
            <v:imagedata r:id="rId242" o:title=""/>
          </v:shape>
          <o:OLEObject Type="Embed" ProgID="Visio.Drawing.15" ShapeID="_x0000_i1143" DrawAspect="Content" ObjectID="_1701769542" r:id="rId243"/>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50" w:name="_Toc20204185"/>
      <w:bookmarkStart w:id="2051" w:name="_Toc27894874"/>
      <w:bookmarkStart w:id="2052" w:name="_Toc36191949"/>
      <w:bookmarkStart w:id="2053" w:name="_Toc45193039"/>
      <w:bookmarkStart w:id="2054" w:name="_Toc47592671"/>
      <w:bookmarkStart w:id="2055" w:name="_Toc51834758"/>
      <w:bookmarkStart w:id="2056" w:name="_Toc91153784"/>
      <w:r w:rsidRPr="00140E21">
        <w:lastRenderedPageBreak/>
        <w:t>4.13.8</w:t>
      </w:r>
      <w:r w:rsidRPr="00140E21">
        <w:tab/>
        <w:t>Support of 5G LAN-type service</w:t>
      </w:r>
      <w:bookmarkEnd w:id="2050"/>
      <w:bookmarkEnd w:id="2051"/>
      <w:bookmarkEnd w:id="2052"/>
      <w:bookmarkEnd w:id="2053"/>
      <w:bookmarkEnd w:id="2054"/>
      <w:bookmarkEnd w:id="2055"/>
      <w:bookmarkEnd w:id="2056"/>
    </w:p>
    <w:p w14:paraId="5748A20B" w14:textId="77777777" w:rsidR="00776774" w:rsidRPr="00140E21" w:rsidRDefault="00776774" w:rsidP="00776774">
      <w:pPr>
        <w:pStyle w:val="Heading4"/>
      </w:pPr>
      <w:bookmarkStart w:id="2057" w:name="_Toc20204186"/>
      <w:bookmarkStart w:id="2058" w:name="_Toc27894875"/>
      <w:bookmarkStart w:id="2059" w:name="_Toc36191950"/>
      <w:bookmarkStart w:id="2060" w:name="_Toc45193040"/>
      <w:bookmarkStart w:id="2061" w:name="_Toc47592672"/>
      <w:bookmarkStart w:id="2062" w:name="_Toc51834759"/>
      <w:bookmarkStart w:id="2063" w:name="_Toc91153785"/>
      <w:r w:rsidRPr="00140E21">
        <w:t>4.13.8.1</w:t>
      </w:r>
      <w:r w:rsidRPr="00140E21">
        <w:tab/>
        <w:t>Support of 5G</w:t>
      </w:r>
      <w:r>
        <w:t xml:space="preserve"> VN</w:t>
      </w:r>
      <w:r w:rsidRPr="00140E21">
        <w:t xml:space="preserve"> group management</w:t>
      </w:r>
      <w:bookmarkEnd w:id="2057"/>
      <w:bookmarkEnd w:id="2058"/>
      <w:bookmarkEnd w:id="2059"/>
      <w:bookmarkEnd w:id="2060"/>
      <w:bookmarkEnd w:id="2061"/>
      <w:bookmarkEnd w:id="2062"/>
      <w:bookmarkEnd w:id="2063"/>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64" w:name="_Toc36191951"/>
      <w:bookmarkStart w:id="2065" w:name="_Toc45193041"/>
      <w:bookmarkStart w:id="2066" w:name="_Toc47592673"/>
      <w:bookmarkStart w:id="2067" w:name="_Toc51834760"/>
      <w:bookmarkStart w:id="2068" w:name="_Toc20204187"/>
      <w:bookmarkStart w:id="2069" w:name="_Toc27894876"/>
      <w:bookmarkStart w:id="2070" w:name="_Toc91153786"/>
      <w:r>
        <w:t>4.13.8.2</w:t>
      </w:r>
      <w:r>
        <w:tab/>
        <w:t>Support of 5G VN group communication</w:t>
      </w:r>
      <w:bookmarkEnd w:id="2064"/>
      <w:bookmarkEnd w:id="2065"/>
      <w:bookmarkEnd w:id="2066"/>
      <w:bookmarkEnd w:id="2067"/>
      <w:bookmarkEnd w:id="2070"/>
    </w:p>
    <w:p w14:paraId="7AEE790C" w14:textId="77777777" w:rsidR="00776774" w:rsidRDefault="00776774" w:rsidP="00776774">
      <w:pPr>
        <w:pStyle w:val="Heading5"/>
      </w:pPr>
      <w:bookmarkStart w:id="2071" w:name="_Toc36191952"/>
      <w:bookmarkStart w:id="2072" w:name="_Toc45193042"/>
      <w:bookmarkStart w:id="2073" w:name="_Toc47592674"/>
      <w:bookmarkStart w:id="2074" w:name="_Toc51834761"/>
      <w:bookmarkStart w:id="2075" w:name="_Toc91153787"/>
      <w:r>
        <w:t>4.13.8.2.1</w:t>
      </w:r>
      <w:r>
        <w:tab/>
        <w:t>General</w:t>
      </w:r>
      <w:bookmarkEnd w:id="2071"/>
      <w:bookmarkEnd w:id="2072"/>
      <w:bookmarkEnd w:id="2073"/>
      <w:bookmarkEnd w:id="2074"/>
      <w:bookmarkEnd w:id="2075"/>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76" w:name="_Toc36191953"/>
      <w:bookmarkStart w:id="2077" w:name="_Toc45193043"/>
      <w:bookmarkStart w:id="2078" w:name="_Toc47592675"/>
      <w:bookmarkStart w:id="2079" w:name="_Toc51834762"/>
      <w:bookmarkStart w:id="2080" w:name="_Toc91153788"/>
      <w:r>
        <w:t>4.13.8.2.2</w:t>
      </w:r>
      <w:r>
        <w:tab/>
        <w:t>group-level N4 session management procedures</w:t>
      </w:r>
      <w:bookmarkEnd w:id="2076"/>
      <w:bookmarkEnd w:id="2077"/>
      <w:bookmarkEnd w:id="2078"/>
      <w:bookmarkEnd w:id="2079"/>
      <w:bookmarkEnd w:id="2080"/>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81" w:name="_Toc36191954"/>
      <w:bookmarkStart w:id="2082" w:name="_Toc45193044"/>
      <w:bookmarkStart w:id="2083" w:name="_Toc47592676"/>
      <w:bookmarkStart w:id="2084" w:name="_Toc51834763"/>
      <w:bookmarkStart w:id="2085" w:name="_Toc91153789"/>
      <w:r w:rsidRPr="00140E21">
        <w:t>4.14</w:t>
      </w:r>
      <w:r w:rsidRPr="00140E21">
        <w:tab/>
        <w:t>Support for Dual Connectivity</w:t>
      </w:r>
      <w:bookmarkEnd w:id="2068"/>
      <w:bookmarkEnd w:id="2069"/>
      <w:bookmarkEnd w:id="2081"/>
      <w:bookmarkEnd w:id="2082"/>
      <w:bookmarkEnd w:id="2083"/>
      <w:bookmarkEnd w:id="2084"/>
      <w:bookmarkEnd w:id="2085"/>
    </w:p>
    <w:p w14:paraId="472E4A33" w14:textId="77777777" w:rsidR="00776774" w:rsidRPr="00140E21" w:rsidRDefault="00776774" w:rsidP="00776774">
      <w:pPr>
        <w:pStyle w:val="Heading3"/>
      </w:pPr>
      <w:bookmarkStart w:id="2086" w:name="_Toc20204188"/>
      <w:bookmarkStart w:id="2087" w:name="_Toc27894877"/>
      <w:bookmarkStart w:id="2088" w:name="_Toc36191955"/>
      <w:bookmarkStart w:id="2089" w:name="_Toc45193045"/>
      <w:bookmarkStart w:id="2090" w:name="_Toc47592677"/>
      <w:bookmarkStart w:id="2091" w:name="_Toc51834764"/>
      <w:bookmarkStart w:id="2092" w:name="_Toc91153790"/>
      <w:r w:rsidRPr="00140E21">
        <w:t>4.14.1</w:t>
      </w:r>
      <w:r w:rsidRPr="00140E21">
        <w:tab/>
        <w:t>RAN Initiated QoS Flow Mobility</w:t>
      </w:r>
      <w:bookmarkEnd w:id="2086"/>
      <w:bookmarkEnd w:id="2087"/>
      <w:bookmarkEnd w:id="2088"/>
      <w:bookmarkEnd w:id="2089"/>
      <w:bookmarkEnd w:id="2090"/>
      <w:bookmarkEnd w:id="2091"/>
      <w:bookmarkEnd w:id="2092"/>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93" w:name="_MON_1575294779"/>
    <w:bookmarkEnd w:id="2093"/>
    <w:p w14:paraId="6C47BE77" w14:textId="77777777" w:rsidR="00776774" w:rsidRPr="00140E21" w:rsidRDefault="00776774" w:rsidP="00776774">
      <w:pPr>
        <w:pStyle w:val="TH"/>
      </w:pPr>
      <w:r w:rsidRPr="00140E21">
        <w:object w:dxaOrig="8820" w:dyaOrig="7269" w14:anchorId="0A1F57ED">
          <v:shape id="_x0000_i1144" type="#_x0000_t75" style="width:432.65pt;height:355pt" o:ole="">
            <v:imagedata r:id="rId244" o:title=""/>
          </v:shape>
          <o:OLEObject Type="Embed" ProgID="Word.Picture.8" ShapeID="_x0000_i1144" DrawAspect="Content" ObjectID="_1701769543" r:id="rId245"/>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94" w:name="_Toc20204189"/>
      <w:bookmarkStart w:id="2095" w:name="_Toc27894878"/>
      <w:bookmarkStart w:id="2096" w:name="_Toc36191956"/>
      <w:bookmarkStart w:id="2097" w:name="_Toc45193046"/>
      <w:bookmarkStart w:id="2098" w:name="_Toc47592678"/>
      <w:bookmarkStart w:id="2099" w:name="_Toc51834765"/>
      <w:bookmarkStart w:id="2100" w:name="_Toc91153791"/>
      <w:r w:rsidRPr="00140E21">
        <w:rPr>
          <w:rFonts w:eastAsia="SimSun"/>
        </w:rPr>
        <w:lastRenderedPageBreak/>
        <w:t>4.15</w:t>
      </w:r>
      <w:r w:rsidRPr="00140E21">
        <w:rPr>
          <w:rFonts w:eastAsia="SimSun"/>
        </w:rPr>
        <w:tab/>
        <w:t>Network Exposure</w:t>
      </w:r>
      <w:bookmarkEnd w:id="2094"/>
      <w:bookmarkEnd w:id="2095"/>
      <w:bookmarkEnd w:id="2096"/>
      <w:bookmarkEnd w:id="2097"/>
      <w:bookmarkEnd w:id="2098"/>
      <w:bookmarkEnd w:id="2099"/>
      <w:bookmarkEnd w:id="2100"/>
    </w:p>
    <w:p w14:paraId="0E04F09F" w14:textId="77777777" w:rsidR="00776774" w:rsidRPr="00140E21" w:rsidRDefault="00776774" w:rsidP="00776774">
      <w:pPr>
        <w:pStyle w:val="Heading3"/>
        <w:rPr>
          <w:rFonts w:eastAsia="SimSun"/>
        </w:rPr>
      </w:pPr>
      <w:bookmarkStart w:id="2101" w:name="_Toc20204190"/>
      <w:bookmarkStart w:id="2102" w:name="_Toc27894879"/>
      <w:bookmarkStart w:id="2103" w:name="_Toc36191957"/>
      <w:bookmarkStart w:id="2104" w:name="_Toc45193047"/>
      <w:bookmarkStart w:id="2105" w:name="_Toc47592679"/>
      <w:bookmarkStart w:id="2106" w:name="_Toc51834766"/>
      <w:bookmarkStart w:id="2107" w:name="_Toc91153792"/>
      <w:r w:rsidRPr="00140E21">
        <w:rPr>
          <w:rFonts w:eastAsia="SimSun"/>
        </w:rPr>
        <w:t>4.15.1</w:t>
      </w:r>
      <w:r w:rsidRPr="00140E21">
        <w:rPr>
          <w:rFonts w:eastAsia="SimSun"/>
        </w:rPr>
        <w:tab/>
        <w:t>General</w:t>
      </w:r>
      <w:bookmarkEnd w:id="2101"/>
      <w:bookmarkEnd w:id="2102"/>
      <w:bookmarkEnd w:id="2103"/>
      <w:bookmarkEnd w:id="2104"/>
      <w:bookmarkEnd w:id="2105"/>
      <w:bookmarkEnd w:id="2106"/>
      <w:bookmarkEnd w:id="2107"/>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3076FEBF"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77777777" w:rsidR="003A38E5" w:rsidRDefault="003A38E5" w:rsidP="003A38E5">
            <w:pPr>
              <w:pStyle w:val="TAN"/>
            </w:pPr>
            <w:r>
              <w:t>NOTE 4:</w:t>
            </w:r>
            <w:r>
              <w:tab/>
              <w:t>The differences in event includes the events have been newly appeared, disappeared, and 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5E575446" w:rsidR="003A38E5" w:rsidRDefault="003A38E5" w:rsidP="00776774">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77777777" w:rsidR="003A38E5" w:rsidRDefault="003A38E5" w:rsidP="00776774">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B5A29E8" w:rsidR="002058F0" w:rsidRDefault="002058F0" w:rsidP="002058F0">
      <w:pPr>
        <w:pStyle w:val="NO"/>
        <w:rPr>
          <w:rFonts w:eastAsia="SimSun"/>
        </w:rPr>
      </w:pPr>
      <w:bookmarkStart w:id="2108" w:name="_Toc20204191"/>
      <w:bookmarkStart w:id="2109" w:name="_Toc27894880"/>
      <w:bookmarkStart w:id="2110" w:name="_Toc36191958"/>
      <w:bookmarkStart w:id="2111" w:name="_Toc45193048"/>
      <w:bookmarkStart w:id="2112" w:name="_Toc47592680"/>
      <w:bookmarkStart w:id="2113"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1862F8A" w14:textId="77777777" w:rsidR="00776774" w:rsidRPr="00140E21" w:rsidRDefault="00776774" w:rsidP="00776774">
      <w:pPr>
        <w:pStyle w:val="Heading3"/>
      </w:pPr>
      <w:bookmarkStart w:id="2114" w:name="_Toc91153793"/>
      <w:r w:rsidRPr="00140E21">
        <w:rPr>
          <w:rFonts w:eastAsia="SimSun"/>
        </w:rPr>
        <w:t>4.15.2</w:t>
      </w:r>
      <w:r w:rsidRPr="00140E21">
        <w:rPr>
          <w:rFonts w:eastAsia="SimSun"/>
        </w:rPr>
        <w:tab/>
      </w:r>
      <w:r w:rsidRPr="00140E21">
        <w:t>External Exposure of Network Capabilities</w:t>
      </w:r>
      <w:bookmarkEnd w:id="2108"/>
      <w:bookmarkEnd w:id="2109"/>
      <w:bookmarkEnd w:id="2110"/>
      <w:bookmarkEnd w:id="2111"/>
      <w:bookmarkEnd w:id="2112"/>
      <w:bookmarkEnd w:id="2113"/>
      <w:bookmarkEnd w:id="2114"/>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15" w:name="_Toc20204192"/>
      <w:bookmarkStart w:id="2116" w:name="_Toc27894881"/>
      <w:bookmarkStart w:id="2117" w:name="_Toc36191959"/>
      <w:bookmarkStart w:id="2118" w:name="_Toc45193049"/>
      <w:bookmarkStart w:id="2119" w:name="_Toc47592681"/>
      <w:bookmarkStart w:id="2120" w:name="_Toc51834768"/>
      <w:bookmarkStart w:id="2121" w:name="_Toc91153794"/>
      <w:r w:rsidRPr="00140E21">
        <w:t>4.15.2a</w:t>
      </w:r>
      <w:r w:rsidRPr="00140E21">
        <w:tab/>
        <w:t>Data Collection from an AF</w:t>
      </w:r>
      <w:bookmarkEnd w:id="2115"/>
      <w:bookmarkEnd w:id="2116"/>
      <w:bookmarkEnd w:id="2117"/>
      <w:bookmarkEnd w:id="2118"/>
      <w:bookmarkEnd w:id="2119"/>
      <w:bookmarkEnd w:id="2120"/>
      <w:bookmarkEnd w:id="2121"/>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22" w:name="_Toc20204193"/>
      <w:bookmarkStart w:id="2123" w:name="_Toc27894882"/>
      <w:bookmarkStart w:id="2124" w:name="_Toc36191960"/>
      <w:bookmarkStart w:id="2125" w:name="_Toc45193050"/>
      <w:bookmarkStart w:id="2126" w:name="_Toc47592682"/>
      <w:bookmarkStart w:id="2127" w:name="_Toc51834769"/>
      <w:bookmarkStart w:id="2128" w:name="_Toc91153795"/>
      <w:r w:rsidRPr="00140E21">
        <w:rPr>
          <w:rFonts w:eastAsia="SimSun"/>
        </w:rPr>
        <w:t>4.15.3</w:t>
      </w:r>
      <w:r w:rsidRPr="00140E21">
        <w:rPr>
          <w:rFonts w:eastAsia="SimSun"/>
        </w:rPr>
        <w:tab/>
        <w:t>Event Exposure using NEF</w:t>
      </w:r>
      <w:bookmarkEnd w:id="2122"/>
      <w:bookmarkEnd w:id="2123"/>
      <w:bookmarkEnd w:id="2124"/>
      <w:bookmarkEnd w:id="2125"/>
      <w:bookmarkEnd w:id="2126"/>
      <w:bookmarkEnd w:id="2127"/>
      <w:bookmarkEnd w:id="2128"/>
    </w:p>
    <w:p w14:paraId="29CA1CD3" w14:textId="77777777" w:rsidR="00776774" w:rsidRPr="00140E21" w:rsidRDefault="00776774" w:rsidP="00776774">
      <w:pPr>
        <w:pStyle w:val="Heading4"/>
      </w:pPr>
      <w:bookmarkStart w:id="2129" w:name="_Toc20204194"/>
      <w:bookmarkStart w:id="2130" w:name="_Toc27894883"/>
      <w:bookmarkStart w:id="2131" w:name="_Toc36191961"/>
      <w:bookmarkStart w:id="2132" w:name="_Toc45193051"/>
      <w:bookmarkStart w:id="2133" w:name="_Toc47592683"/>
      <w:bookmarkStart w:id="2134" w:name="_Toc51834770"/>
      <w:bookmarkStart w:id="2135" w:name="_Toc91153796"/>
      <w:r w:rsidRPr="00140E21">
        <w:t>4.15.3.1</w:t>
      </w:r>
      <w:r w:rsidRPr="00140E21">
        <w:tab/>
        <w:t>Monitoring Events</w:t>
      </w:r>
      <w:bookmarkEnd w:id="2129"/>
      <w:bookmarkEnd w:id="2130"/>
      <w:bookmarkEnd w:id="2131"/>
      <w:bookmarkEnd w:id="2132"/>
      <w:bookmarkEnd w:id="2133"/>
      <w:bookmarkEnd w:id="2134"/>
      <w:bookmarkEnd w:id="2135"/>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D8B3BF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lastRenderedPageBreak/>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36" w:name="_Toc20204195"/>
      <w:bookmarkStart w:id="2137" w:name="_Toc27894884"/>
      <w:bookmarkStart w:id="2138" w:name="_Toc36191962"/>
      <w:bookmarkStart w:id="2139" w:name="_Toc45193052"/>
      <w:bookmarkStart w:id="2140" w:name="_Toc47592684"/>
      <w:bookmarkStart w:id="2141" w:name="_Toc51834771"/>
      <w:bookmarkStart w:id="2142" w:name="_Toc91153797"/>
      <w:r w:rsidRPr="00140E21">
        <w:t>4.15.3.2</w:t>
      </w:r>
      <w:r w:rsidRPr="00140E21">
        <w:tab/>
        <w:t>Information flows</w:t>
      </w:r>
      <w:bookmarkEnd w:id="2136"/>
      <w:bookmarkEnd w:id="2137"/>
      <w:bookmarkEnd w:id="2138"/>
      <w:bookmarkEnd w:id="2139"/>
      <w:bookmarkEnd w:id="2140"/>
      <w:bookmarkEnd w:id="2141"/>
      <w:bookmarkEnd w:id="2142"/>
    </w:p>
    <w:p w14:paraId="7CC4F610" w14:textId="77777777" w:rsidR="00776774" w:rsidRPr="00140E21" w:rsidRDefault="00776774" w:rsidP="00776774">
      <w:pPr>
        <w:pStyle w:val="Heading5"/>
        <w:rPr>
          <w:rFonts w:eastAsia="SimSun"/>
        </w:rPr>
      </w:pPr>
      <w:bookmarkStart w:id="2143" w:name="_Toc20204196"/>
      <w:bookmarkStart w:id="2144" w:name="_Toc27894885"/>
      <w:bookmarkStart w:id="2145" w:name="_Toc36191963"/>
      <w:bookmarkStart w:id="2146" w:name="_Toc45193053"/>
      <w:bookmarkStart w:id="2147" w:name="_Toc47592685"/>
      <w:bookmarkStart w:id="2148" w:name="_Toc51834772"/>
      <w:bookmarkStart w:id="2149" w:name="_Toc91153798"/>
      <w:r w:rsidRPr="00140E21">
        <w:rPr>
          <w:rFonts w:eastAsia="SimSun"/>
        </w:rPr>
        <w:t>4.15.3.2.1</w:t>
      </w:r>
      <w:r w:rsidRPr="00140E21">
        <w:rPr>
          <w:rFonts w:eastAsia="SimSun"/>
        </w:rPr>
        <w:tab/>
        <w:t>AMF service operations information flow</w:t>
      </w:r>
      <w:bookmarkEnd w:id="2143"/>
      <w:bookmarkEnd w:id="2144"/>
      <w:bookmarkEnd w:id="2145"/>
      <w:bookmarkEnd w:id="2146"/>
      <w:bookmarkEnd w:id="2147"/>
      <w:bookmarkEnd w:id="2148"/>
      <w:bookmarkEnd w:id="2149"/>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50" w:name="_MON_1591014034"/>
    <w:bookmarkEnd w:id="2150"/>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5" type="#_x0000_t75" style="width:371.25pt;height:146.5pt" o:ole="">
            <v:imagedata r:id="rId246" o:title=""/>
          </v:shape>
          <o:OLEObject Type="Embed" ProgID="Word.Picture.8" ShapeID="_x0000_i1145" DrawAspect="Content" ObjectID="_1701769544" r:id="rId247"/>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51" w:name="_Toc20204197"/>
      <w:bookmarkStart w:id="2152" w:name="_Toc27894886"/>
      <w:bookmarkStart w:id="2153" w:name="_Toc36191964"/>
      <w:bookmarkStart w:id="2154" w:name="_Toc45193054"/>
      <w:bookmarkStart w:id="2155" w:name="_Toc47592686"/>
      <w:bookmarkStart w:id="2156" w:name="_Toc51834773"/>
      <w:bookmarkStart w:id="2157" w:name="_Toc91153799"/>
      <w:r w:rsidRPr="00140E21">
        <w:rPr>
          <w:rFonts w:eastAsia="SimSun"/>
        </w:rPr>
        <w:lastRenderedPageBreak/>
        <w:t>4.15.3.2.2</w:t>
      </w:r>
      <w:r w:rsidRPr="00140E21">
        <w:rPr>
          <w:rFonts w:eastAsia="SimSun"/>
        </w:rPr>
        <w:tab/>
        <w:t>UDM service operations information flow</w:t>
      </w:r>
      <w:bookmarkEnd w:id="2151"/>
      <w:bookmarkEnd w:id="2152"/>
      <w:bookmarkEnd w:id="2153"/>
      <w:bookmarkEnd w:id="2154"/>
      <w:bookmarkEnd w:id="2155"/>
      <w:bookmarkEnd w:id="2156"/>
      <w:bookmarkEnd w:id="2157"/>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6" type="#_x0000_t75" style="width:381.3pt;height:294.9pt" o:ole="">
            <v:imagedata r:id="rId248" o:title=""/>
          </v:shape>
          <o:OLEObject Type="Embed" ProgID="Visio.Drawing.15" ShapeID="_x0000_i1146" DrawAspect="Content" ObjectID="_1701769545" r:id="rId249"/>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lastRenderedPageBreak/>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lastRenderedPageBreak/>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58" w:name="_Toc20204198"/>
      <w:bookmarkStart w:id="2159" w:name="_Toc27894887"/>
      <w:bookmarkStart w:id="2160" w:name="_Toc36191965"/>
      <w:bookmarkStart w:id="2161" w:name="_Toc45193055"/>
      <w:bookmarkStart w:id="2162" w:name="_Toc47592687"/>
      <w:bookmarkStart w:id="2163" w:name="_Toc51834774"/>
      <w:bookmarkStart w:id="2164" w:name="_Toc91153800"/>
      <w:r w:rsidRPr="00140E21">
        <w:rPr>
          <w:rFonts w:eastAsia="SimSun"/>
        </w:rPr>
        <w:t>4.15.3.2.3</w:t>
      </w:r>
      <w:r w:rsidRPr="00140E21">
        <w:rPr>
          <w:rFonts w:eastAsia="SimSun"/>
        </w:rPr>
        <w:tab/>
        <w:t>NEF service operations information flow</w:t>
      </w:r>
      <w:bookmarkEnd w:id="2158"/>
      <w:bookmarkEnd w:id="2159"/>
      <w:bookmarkEnd w:id="2160"/>
      <w:bookmarkEnd w:id="2161"/>
      <w:bookmarkEnd w:id="2162"/>
      <w:bookmarkEnd w:id="2163"/>
      <w:bookmarkEnd w:id="2164"/>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7" type="#_x0000_t75" style="width:477.1pt;height:421.35pt" o:ole="">
            <v:imagedata r:id="rId250" o:title=""/>
          </v:shape>
          <o:OLEObject Type="Embed" ProgID="Word.Picture.8" ShapeID="_x0000_i1147" DrawAspect="Content" ObjectID="_1701769546" r:id="rId251"/>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1F1E1FE4"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65" w:name="_Toc20204199"/>
      <w:bookmarkStart w:id="2166" w:name="_Toc27894888"/>
      <w:bookmarkStart w:id="2167" w:name="_Toc36191966"/>
      <w:bookmarkStart w:id="2168" w:name="_Toc45193056"/>
      <w:bookmarkStart w:id="2169" w:name="_Toc47592688"/>
      <w:bookmarkStart w:id="2170" w:name="_Toc51834775"/>
      <w:bookmarkStart w:id="2171" w:name="_Toc91153801"/>
      <w:r w:rsidRPr="00140E21">
        <w:rPr>
          <w:rFonts w:eastAsia="SimSun"/>
        </w:rPr>
        <w:lastRenderedPageBreak/>
        <w:t>4.15.3.2.3a</w:t>
      </w:r>
      <w:r>
        <w:rPr>
          <w:rFonts w:eastAsia="SimSun"/>
        </w:rPr>
        <w:tab/>
        <w:t>Void</w:t>
      </w:r>
      <w:bookmarkEnd w:id="2165"/>
      <w:bookmarkEnd w:id="2166"/>
      <w:bookmarkEnd w:id="2167"/>
      <w:bookmarkEnd w:id="2168"/>
      <w:bookmarkEnd w:id="2169"/>
      <w:bookmarkEnd w:id="2170"/>
      <w:bookmarkEnd w:id="2171"/>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72" w:name="_Toc27894889"/>
      <w:bookmarkStart w:id="2173" w:name="_Toc36191967"/>
      <w:bookmarkStart w:id="2174" w:name="_Toc45193057"/>
      <w:bookmarkStart w:id="2175" w:name="_Toc47592689"/>
      <w:bookmarkStart w:id="2176" w:name="_Toc51834776"/>
      <w:bookmarkStart w:id="2177" w:name="_Toc20204200"/>
      <w:bookmarkStart w:id="2178" w:name="_Toc91153802"/>
      <w:r>
        <w:rPr>
          <w:rFonts w:eastAsia="SimSun"/>
        </w:rPr>
        <w:t>4.15.3.2.3b</w:t>
      </w:r>
      <w:r>
        <w:rPr>
          <w:rFonts w:eastAsia="SimSun"/>
        </w:rPr>
        <w:tab/>
        <w:t>Specific NEF service operations information flow for loss of connectivity and UE reachability</w:t>
      </w:r>
      <w:bookmarkEnd w:id="2172"/>
      <w:bookmarkEnd w:id="2173"/>
      <w:bookmarkEnd w:id="2174"/>
      <w:bookmarkEnd w:id="2175"/>
      <w:bookmarkEnd w:id="2176"/>
      <w:bookmarkEnd w:id="2178"/>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8" type="#_x0000_t75" style="width:481.45pt;height:314.3pt" o:ole="">
            <v:imagedata r:id="rId252" o:title=""/>
          </v:shape>
          <o:OLEObject Type="Embed" ProgID="Visio.Drawing.15" ShapeID="_x0000_i1148" DrawAspect="Content" ObjectID="_1701769547" r:id="rId253"/>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D5732D1"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w:t>
      </w:r>
      <w:r>
        <w:rPr>
          <w:rFonts w:eastAsia="SimSun"/>
        </w:rPr>
        <w:lastRenderedPageBreak/>
        <w:t>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79" w:name="_Toc27894890"/>
      <w:bookmarkStart w:id="2180" w:name="_Toc36191968"/>
      <w:bookmarkStart w:id="2181" w:name="_Toc45193058"/>
      <w:bookmarkStart w:id="2182" w:name="_Toc47592690"/>
      <w:bookmarkStart w:id="2183" w:name="_Toc51834777"/>
      <w:bookmarkStart w:id="2184" w:name="_Toc91153803"/>
      <w:r w:rsidRPr="00140E21">
        <w:rPr>
          <w:rFonts w:eastAsia="SimSun"/>
        </w:rPr>
        <w:t>4.15.3.2.4</w:t>
      </w:r>
      <w:r w:rsidRPr="00140E21">
        <w:rPr>
          <w:rFonts w:eastAsia="SimSun"/>
        </w:rPr>
        <w:tab/>
        <w:t>Exposure with bulk subscription</w:t>
      </w:r>
      <w:bookmarkEnd w:id="2177"/>
      <w:bookmarkEnd w:id="2179"/>
      <w:bookmarkEnd w:id="2180"/>
      <w:bookmarkEnd w:id="2181"/>
      <w:bookmarkEnd w:id="2182"/>
      <w:bookmarkEnd w:id="2183"/>
      <w:bookmarkEnd w:id="2184"/>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9" type="#_x0000_t75" style="width:432.65pt;height:397.55pt" o:ole="">
            <v:imagedata r:id="rId254" o:title=""/>
          </v:shape>
          <o:OLEObject Type="Embed" ProgID="Visio.Drawing.11" ShapeID="_x0000_i1149" DrawAspect="Content" ObjectID="_1701769548" r:id="rId255"/>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85" w:name="_Toc20204201"/>
      <w:bookmarkStart w:id="2186" w:name="_Toc27894891"/>
      <w:bookmarkStart w:id="2187" w:name="_Toc36191969"/>
      <w:bookmarkStart w:id="2188" w:name="_Toc45193059"/>
      <w:bookmarkStart w:id="2189" w:name="_Toc47592691"/>
      <w:bookmarkStart w:id="2190" w:name="_Toc51834778"/>
      <w:bookmarkStart w:id="2191" w:name="_Toc91153804"/>
      <w:r w:rsidRPr="00140E21">
        <w:lastRenderedPageBreak/>
        <w:t>4.15.3.2.5</w:t>
      </w:r>
      <w:r w:rsidRPr="00140E21">
        <w:tab/>
        <w:t>Information flow for downlink data delivery status</w:t>
      </w:r>
      <w:r>
        <w:t xml:space="preserve"> with SMF buffering</w:t>
      </w:r>
      <w:bookmarkEnd w:id="2185"/>
      <w:bookmarkEnd w:id="2186"/>
      <w:bookmarkEnd w:id="2187"/>
      <w:bookmarkEnd w:id="2188"/>
      <w:bookmarkEnd w:id="2189"/>
      <w:bookmarkEnd w:id="2190"/>
      <w:bookmarkEnd w:id="219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50" type="#_x0000_t75" style="width:383.15pt;height:183.45pt" o:ole="">
            <v:imagedata r:id="rId256" o:title=""/>
          </v:shape>
          <o:OLEObject Type="Embed" ProgID="Visio.Drawing.11" ShapeID="_x0000_i1150" DrawAspect="Content" ObjectID="_1701769549" r:id="rId257"/>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 xml:space="preserve">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w:t>
      </w:r>
      <w:r>
        <w:lastRenderedPageBreak/>
        <w:t>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92" w:name="_Toc20204202"/>
      <w:bookmarkStart w:id="2193" w:name="_Toc27894892"/>
      <w:bookmarkStart w:id="2194" w:name="_Toc36191970"/>
      <w:bookmarkStart w:id="2195" w:name="_Toc45193060"/>
      <w:bookmarkStart w:id="2196" w:name="_Toc47592692"/>
      <w:bookmarkStart w:id="2197" w:name="_Toc51834779"/>
      <w:bookmarkStart w:id="2198" w:name="_Toc91153805"/>
      <w:r w:rsidRPr="00140E21">
        <w:t>4.15.3.2.6</w:t>
      </w:r>
      <w:r w:rsidRPr="00140E21">
        <w:tab/>
        <w:t>GMLC service operations information flow</w:t>
      </w:r>
      <w:bookmarkEnd w:id="2192"/>
      <w:bookmarkEnd w:id="2193"/>
      <w:bookmarkEnd w:id="2194"/>
      <w:bookmarkEnd w:id="2195"/>
      <w:bookmarkEnd w:id="2196"/>
      <w:bookmarkEnd w:id="2197"/>
      <w:bookmarkEnd w:id="2198"/>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99" w:name="_Toc27894893"/>
      <w:bookmarkStart w:id="2200" w:name="_Toc36191971"/>
      <w:bookmarkStart w:id="2201" w:name="_Toc45193061"/>
      <w:bookmarkStart w:id="2202" w:name="_Toc47592693"/>
      <w:bookmarkStart w:id="2203" w:name="_Toc51834780"/>
      <w:bookmarkStart w:id="2204" w:name="_Toc20204203"/>
      <w:bookmarkStart w:id="2205" w:name="_Toc91153806"/>
      <w:r>
        <w:t>4.15.3.2.7</w:t>
      </w:r>
      <w:r>
        <w:tab/>
        <w:t>Information flow for Availability after DDN Failure with SMF buffering</w:t>
      </w:r>
      <w:bookmarkEnd w:id="2199"/>
      <w:bookmarkEnd w:id="2200"/>
      <w:bookmarkEnd w:id="2201"/>
      <w:bookmarkEnd w:id="2202"/>
      <w:bookmarkEnd w:id="2203"/>
      <w:bookmarkEnd w:id="2205"/>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1" type="#_x0000_t75" style="width:480.85pt;height:277.35pt" o:ole="">
            <v:imagedata r:id="rId258" o:title="" cropbottom="5938f"/>
          </v:shape>
          <o:OLEObject Type="Embed" ProgID="Visio.Drawing.11" ShapeID="_x0000_i1151" DrawAspect="Content" ObjectID="_1701769550" r:id="rId259"/>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6714C5F6"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 xml:space="preserve">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w:t>
      </w:r>
      <w:r>
        <w:lastRenderedPageBreak/>
        <w:t>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06" w:name="_Toc36191972"/>
      <w:bookmarkStart w:id="2207" w:name="_Toc45193062"/>
      <w:bookmarkStart w:id="2208" w:name="_Toc47592694"/>
      <w:bookmarkStart w:id="2209" w:name="_Toc51834781"/>
      <w:bookmarkStart w:id="2210" w:name="_Toc27894894"/>
      <w:bookmarkStart w:id="2211" w:name="_Toc91153807"/>
      <w:r>
        <w:t>4.15.3.2.8</w:t>
      </w:r>
      <w:r>
        <w:tab/>
        <w:t>Information flow for downlink data delivery status with UPF buffering</w:t>
      </w:r>
      <w:bookmarkEnd w:id="2206"/>
      <w:bookmarkEnd w:id="2207"/>
      <w:bookmarkEnd w:id="2208"/>
      <w:bookmarkEnd w:id="2209"/>
      <w:bookmarkEnd w:id="2211"/>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2" type="#_x0000_t75" style="width:353.75pt;height:150.9pt" o:ole="">
            <v:imagedata r:id="rId260" o:title=""/>
          </v:shape>
          <o:OLEObject Type="Embed" ProgID="Visio.Drawing.11" ShapeID="_x0000_i1152" DrawAspect="Content" ObjectID="_1701769551" r:id="rId261"/>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 xml:space="preserve">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w:t>
      </w:r>
      <w:r>
        <w:lastRenderedPageBreak/>
        <w:t>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64D84157"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12" w:name="_Toc36191973"/>
      <w:bookmarkStart w:id="2213" w:name="_Toc45193063"/>
      <w:bookmarkStart w:id="2214" w:name="_Toc47592695"/>
      <w:bookmarkStart w:id="2215" w:name="_Toc51834782"/>
      <w:bookmarkStart w:id="2216" w:name="_Toc91153808"/>
      <w:r>
        <w:t>4.15.3.2.9</w:t>
      </w:r>
      <w:r>
        <w:tab/>
        <w:t>Information flow for Availability after DDN Failure with UPF buffering</w:t>
      </w:r>
      <w:bookmarkEnd w:id="2212"/>
      <w:bookmarkEnd w:id="2213"/>
      <w:bookmarkEnd w:id="2214"/>
      <w:bookmarkEnd w:id="2215"/>
      <w:bookmarkEnd w:id="2216"/>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3" type="#_x0000_t75" style="width:480.2pt;height:226.65pt" o:ole="">
            <v:imagedata r:id="rId262" o:title=""/>
          </v:shape>
          <o:OLEObject Type="Embed" ProgID="Visio.Drawing.15" ShapeID="_x0000_i1153" DrawAspect="Content" ObjectID="_1701769552" r:id="rId263"/>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05CCC221"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17" w:name="_Toc36191974"/>
      <w:bookmarkStart w:id="2218" w:name="_Toc45193064"/>
      <w:bookmarkStart w:id="2219" w:name="_Toc47592696"/>
      <w:bookmarkStart w:id="2220" w:name="_Toc51834783"/>
      <w:bookmarkStart w:id="2221" w:name="_Toc91153809"/>
      <w:r>
        <w:t>4.15.3.2.10</w:t>
      </w:r>
      <w:r>
        <w:tab/>
        <w:t>Number of UEs and PDU Sessions per network slice notification procedure</w:t>
      </w:r>
      <w:bookmarkEnd w:id="2221"/>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222" w:name="_MON_1692537489"/>
    <w:bookmarkEnd w:id="2222"/>
    <w:p w14:paraId="492497EC" w14:textId="3BE9970C" w:rsidR="009109AC" w:rsidRDefault="009109AC" w:rsidP="009109AC">
      <w:pPr>
        <w:pStyle w:val="TH"/>
      </w:pPr>
      <w:r>
        <w:object w:dxaOrig="9639" w:dyaOrig="4903" w14:anchorId="67AFD974">
          <v:shape id="_x0000_i1154" type="#_x0000_t75" style="width:480.2pt;height:275.5pt" o:ole="">
            <v:imagedata r:id="rId264" o:title=""/>
          </v:shape>
          <o:OLEObject Type="Embed" ProgID="Word.Picture.8" ShapeID="_x0000_i1154" DrawAspect="Content" ObjectID="_1701769553" r:id="rId265"/>
        </w:object>
      </w:r>
    </w:p>
    <w:p w14:paraId="40146B68" w14:textId="7818E9CC" w:rsidR="009109AC" w:rsidRDefault="009109AC" w:rsidP="009109AC">
      <w:pPr>
        <w:pStyle w:val="TF"/>
      </w:pPr>
      <w:r>
        <w:t>Figure 4.15.3.2.10-1: Number of UEs and PDU Sessions per network slice notification procedure</w:t>
      </w:r>
    </w:p>
    <w:p w14:paraId="62DD632D" w14:textId="77777777"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immediate reporting) message to the NEF. The Event ID </w:t>
      </w:r>
      <w:r>
        <w:lastRenderedPageBreak/>
        <w:t>parameter defines the 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with includes a threshold value or periodic reporting with included periodicity time interval, and Immediate reporting flag if requested. The S-NSSAI is the slice for which the subscription is requested</w:t>
      </w:r>
    </w:p>
    <w:p w14:paraId="4D9CBD35" w14:textId="77777777"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77777777" w:rsidR="009109AC" w:rsidRDefault="009109AC" w:rsidP="009109AC">
      <w:pPr>
        <w:pStyle w:val="B1"/>
      </w:pPr>
      <w:r>
        <w:t>2.</w:t>
      </w:r>
      <w:r>
        <w:tab/>
        <w:t>The NEF confirms with Nnef_ SliceStatusEventExposure _Subscribe/Unsubscribe Response message to the AF.</w:t>
      </w:r>
    </w:p>
    <w:p w14:paraId="7AE2C010" w14:textId="77777777"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7777777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 and Event Filter identical to the received request from the AF</w:t>
      </w:r>
    </w:p>
    <w:p w14:paraId="6D87938A" w14:textId="62447288" w:rsidR="009109AC" w:rsidRDefault="009109AC" w:rsidP="005E4458">
      <w:pPr>
        <w:pStyle w:val="NO"/>
      </w:pPr>
      <w:r>
        <w:t>NOTE 1:</w:t>
      </w:r>
      <w:r>
        <w:tab/>
        <w:t>The period chosen is selected by the NEF based on its internal logic.</w:t>
      </w:r>
    </w:p>
    <w:p w14:paraId="39AA9B6C" w14:textId="77777777" w:rsidR="009109AC" w:rsidRDefault="009109AC" w:rsidP="009109AC">
      <w:pPr>
        <w:pStyle w:val="B1"/>
      </w:pPr>
      <w:r>
        <w:t>5.</w:t>
      </w:r>
      <w:r>
        <w:tab/>
        <w:t>The NSACF(s) confirms with Nnsacf_SliceEventExposure_Subscribe/Unsubscribe Response message to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7777777" w:rsidR="009109AC" w:rsidRDefault="009109AC" w:rsidP="009109AC">
      <w:pPr>
        <w:pStyle w:val="B1"/>
      </w:pPr>
      <w:r>
        <w:t>7.</w:t>
      </w:r>
      <w:r>
        <w:tab/>
        <w:t>The NSACF sends the Nnsacf_SliceEvent Exposure_Notify (Event ID, Event Filter,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77777777" w:rsidR="009109AC" w:rsidRDefault="009109AC" w:rsidP="009109AC">
      <w:pPr>
        <w:pStyle w:val="B1"/>
      </w:pPr>
      <w:r>
        <w:t>8.</w:t>
      </w:r>
      <w:r>
        <w:tab/>
        <w:t>When a single NSACF is returned from the discovery procedure, the NEF immediately returns, in step 7b, the notification received from the NSACF since the reporting condition is fulfilled. In case of untrusted AF; the NEF includes the AF-Service-Identifier corresponding to the S-NSSAI in the returned notification.</w:t>
      </w:r>
    </w:p>
    <w:p w14:paraId="1F30E218" w14:textId="76EAC769" w:rsidR="009109AC" w:rsidRDefault="009109AC" w:rsidP="009109AC">
      <w:pPr>
        <w:pStyle w:val="B1"/>
      </w:pPr>
      <w:r>
        <w:tab/>
        <w:t>When multiple NSACFs are selected for the requested NSSAI the NEF performs the aggregation from reporting NSACF(s) and maintain the overall usage of the S-NSSAI for the selected NSACFs as long as the subscription is active.</w:t>
      </w:r>
    </w:p>
    <w:p w14:paraId="5E3A86BE" w14:textId="00BD4A0A" w:rsidR="009109AC" w:rsidRDefault="009109AC" w:rsidP="005E4458">
      <w:pPr>
        <w:pStyle w:val="NO"/>
      </w:pPr>
      <w:r>
        <w:t>NOTE 2:</w:t>
      </w:r>
      <w:r>
        <w:tab/>
        <w:t>If multiple NSACFs are selected for the requested S-NSSAI, the NEF continuously updates the aggregated information to be able to fulfil the incoming subscription request from the AF.</w:t>
      </w:r>
    </w:p>
    <w:p w14:paraId="512B6365" w14:textId="77777777" w:rsidR="009109AC" w:rsidRDefault="009109AC" w:rsidP="009109AC">
      <w:pPr>
        <w:pStyle w:val="B1"/>
      </w:pPr>
      <w:r>
        <w:t>9.</w:t>
      </w:r>
      <w:r>
        <w:tab/>
        <w:t>When multiple NSACFs are selected for the requested S-NSSAI, and when the reporting condition for a subscribed event by the AF is fulfilled, the NEF triggers a notification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223" w:name="_Toc91153810"/>
      <w:r>
        <w:lastRenderedPageBreak/>
        <w:t>4.15.3.2.11</w:t>
      </w:r>
      <w:r>
        <w:tab/>
        <w:t>Network-initiated explicit event notification subscription cancel procedure</w:t>
      </w:r>
      <w:bookmarkEnd w:id="2223"/>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335450">
      <w:pPr>
        <w:pStyle w:val="TH"/>
      </w:pPr>
      <w:r>
        <w:rPr>
          <w:rFonts w:ascii="Times New Roman" w:hAnsi="Times New Roman"/>
          <w:lang w:eastAsia="zh-CN"/>
        </w:rPr>
        <w:object w:dxaOrig="9084" w:dyaOrig="7057" w14:anchorId="4B689B56">
          <v:shape id="_x0000_i1156" type="#_x0000_t75" style="width:450.8pt;height:234.15pt" o:ole="">
            <v:imagedata r:id="rId266" o:title="" cropbottom="22111f" cropright="563f"/>
          </v:shape>
          <o:OLEObject Type="Embed" ProgID="Visio.Drawing.15" ShapeID="_x0000_i1156" DrawAspect="Content" ObjectID="_1701769554" r:id="rId267"/>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224" w:name="_Toc91153811"/>
      <w:r>
        <w:lastRenderedPageBreak/>
        <w:t>4.15.3.2.12</w:t>
      </w:r>
      <w:r w:rsidR="009109AC">
        <w:tab/>
        <w:t>Void</w:t>
      </w:r>
      <w:bookmarkEnd w:id="2224"/>
    </w:p>
    <w:p w14:paraId="637B957C" w14:textId="77777777" w:rsidR="009109AC" w:rsidRDefault="009109AC" w:rsidP="005E4458"/>
    <w:p w14:paraId="29FEC102" w14:textId="1EA968D0" w:rsidR="007C6C9A" w:rsidRDefault="007C6C9A" w:rsidP="007C6C9A">
      <w:pPr>
        <w:pStyle w:val="Heading5"/>
      </w:pPr>
      <w:bookmarkStart w:id="2225" w:name="_Toc91153812"/>
      <w:r>
        <w:t>4.15.3.2.13</w:t>
      </w:r>
      <w:r>
        <w:tab/>
        <w:t>Handling AF requests when the UE is identified via UE addressing information</w:t>
      </w:r>
      <w:bookmarkEnd w:id="2225"/>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77777777" w:rsidR="007C6C9A" w:rsidRDefault="007C6C9A" w:rsidP="005E4458">
      <w:pPr>
        <w:pStyle w:val="B1"/>
      </w:pPr>
      <w:r>
        <w:t>-</w:t>
      </w:r>
      <w:r>
        <w:tab/>
        <w:t>the UE addressing information as provided by the AF: this may correspond to an UE IP address as allocated by 5GC,</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38764331" w14:textId="2F214991" w:rsidR="007C6C9A" w:rsidRDefault="007C6C9A" w:rsidP="007C6C9A">
      <w:r>
        <w:t>The AF may have its own means to maintain the AF specific UE Identifier through, e.g., 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226" w:name="_Toc91153813"/>
      <w:r>
        <w:t>4.15.3.3</w:t>
      </w:r>
      <w:r>
        <w:tab/>
        <w:t>Void</w:t>
      </w:r>
      <w:bookmarkEnd w:id="2210"/>
      <w:bookmarkEnd w:id="2217"/>
      <w:bookmarkEnd w:id="2218"/>
      <w:bookmarkEnd w:id="2219"/>
      <w:bookmarkEnd w:id="2220"/>
      <w:bookmarkEnd w:id="2226"/>
    </w:p>
    <w:p w14:paraId="505FF8AF" w14:textId="77777777" w:rsidR="00776774" w:rsidRDefault="00776774" w:rsidP="00776774"/>
    <w:p w14:paraId="0CD4232D" w14:textId="77777777" w:rsidR="00776774" w:rsidRPr="00140E21" w:rsidRDefault="00776774" w:rsidP="00776774">
      <w:pPr>
        <w:pStyle w:val="Heading3"/>
      </w:pPr>
      <w:bookmarkStart w:id="2227" w:name="_Toc27894895"/>
      <w:bookmarkStart w:id="2228" w:name="_Toc36191975"/>
      <w:bookmarkStart w:id="2229" w:name="_Toc45193065"/>
      <w:bookmarkStart w:id="2230" w:name="_Toc47592697"/>
      <w:bookmarkStart w:id="2231" w:name="_Toc51834784"/>
      <w:bookmarkStart w:id="2232" w:name="_Toc91153814"/>
      <w:r w:rsidRPr="00140E21">
        <w:t>4.15.4</w:t>
      </w:r>
      <w:r w:rsidRPr="00140E21">
        <w:tab/>
        <w:t>Core Network Internal Event Exposure</w:t>
      </w:r>
      <w:bookmarkEnd w:id="2204"/>
      <w:bookmarkEnd w:id="2227"/>
      <w:bookmarkEnd w:id="2228"/>
      <w:bookmarkEnd w:id="2229"/>
      <w:bookmarkEnd w:id="2230"/>
      <w:bookmarkEnd w:id="2231"/>
      <w:bookmarkEnd w:id="2232"/>
    </w:p>
    <w:p w14:paraId="41562168" w14:textId="77777777" w:rsidR="00776774" w:rsidRPr="00140E21" w:rsidRDefault="00776774" w:rsidP="00776774">
      <w:pPr>
        <w:pStyle w:val="Heading4"/>
      </w:pPr>
      <w:bookmarkStart w:id="2233" w:name="_Toc20204204"/>
      <w:bookmarkStart w:id="2234" w:name="_Toc27894896"/>
      <w:bookmarkStart w:id="2235" w:name="_Toc36191976"/>
      <w:bookmarkStart w:id="2236" w:name="_Toc45193066"/>
      <w:bookmarkStart w:id="2237" w:name="_Toc47592698"/>
      <w:bookmarkStart w:id="2238" w:name="_Toc51834785"/>
      <w:bookmarkStart w:id="2239" w:name="_Toc91153815"/>
      <w:r w:rsidRPr="00140E21">
        <w:t>4.15.4.1</w:t>
      </w:r>
      <w:r w:rsidRPr="00140E21">
        <w:tab/>
        <w:t>General</w:t>
      </w:r>
      <w:bookmarkEnd w:id="2233"/>
      <w:bookmarkEnd w:id="2234"/>
      <w:bookmarkEnd w:id="2235"/>
      <w:bookmarkEnd w:id="2236"/>
      <w:bookmarkEnd w:id="2237"/>
      <w:bookmarkEnd w:id="2238"/>
      <w:bookmarkEnd w:id="2239"/>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40" w:name="_Toc20204205"/>
      <w:bookmarkStart w:id="2241" w:name="_Toc27894897"/>
      <w:bookmarkStart w:id="2242" w:name="_Toc36191977"/>
      <w:bookmarkStart w:id="2243" w:name="_Toc45193067"/>
      <w:bookmarkStart w:id="2244" w:name="_Toc47592699"/>
      <w:bookmarkStart w:id="2245" w:name="_Toc51834786"/>
      <w:bookmarkStart w:id="2246" w:name="_Toc91153816"/>
      <w:r w:rsidRPr="00140E21">
        <w:t>4.15.4.2</w:t>
      </w:r>
      <w:r w:rsidRPr="00140E21">
        <w:tab/>
        <w:t>Exposure of Mobility Events from AMF</w:t>
      </w:r>
      <w:bookmarkEnd w:id="2240"/>
      <w:bookmarkEnd w:id="2241"/>
      <w:bookmarkEnd w:id="2242"/>
      <w:bookmarkEnd w:id="2243"/>
      <w:bookmarkEnd w:id="2244"/>
      <w:bookmarkEnd w:id="2245"/>
      <w:bookmarkEnd w:id="2246"/>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47" w:name="_Toc20204206"/>
      <w:bookmarkStart w:id="2248" w:name="_Toc27894898"/>
      <w:bookmarkStart w:id="2249"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50" w:name="_Toc45193068"/>
      <w:bookmarkStart w:id="2251" w:name="_Toc47592700"/>
      <w:bookmarkStart w:id="2252"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w:t>
      </w:r>
      <w:r>
        <w:lastRenderedPageBreak/>
        <w:t>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53" w:name="_Toc91153817"/>
      <w:r>
        <w:t>4.15.4.</w:t>
      </w:r>
      <w:r w:rsidR="00BA4890">
        <w:t>3</w:t>
      </w:r>
      <w:r>
        <w:tab/>
        <w:t>Exposure of Communication trends from SMF</w:t>
      </w:r>
      <w:bookmarkEnd w:id="2253"/>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lastRenderedPageBreak/>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Default="00BA4890" w:rsidP="00BA4890">
      <w:pPr>
        <w:pStyle w:val="Heading4"/>
      </w:pPr>
      <w:bookmarkStart w:id="2254" w:name="_Toc91153818"/>
      <w:r>
        <w:t>4.15.4.4</w:t>
      </w:r>
      <w:r>
        <w:tab/>
        <w:t>Internal Event Exposure Subscription/Unsubscription via UDM</w:t>
      </w:r>
      <w:bookmarkEnd w:id="2254"/>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8" type="#_x0000_t75" style="width:348.75pt;height:152.15pt" o:ole="">
            <v:imagedata r:id="rId268" o:title=""/>
          </v:shape>
          <o:OLEObject Type="Embed" ProgID="Visio.Drawing.15" ShapeID="_x0000_i1158" DrawAspect="Content" ObjectID="_1701769555" r:id="rId269"/>
        </w:object>
      </w:r>
    </w:p>
    <w:p w14:paraId="1D2516C6" w14:textId="77777777" w:rsidR="00BA4890" w:rsidRDefault="00BA4890" w:rsidP="00BA4890">
      <w:pPr>
        <w:pStyle w:val="TF"/>
      </w:pPr>
      <w:r>
        <w:t>Figure 4.15.4.4-1: Internal Event exposure subscription/unsubscription in AMF or SMF via UDM</w:t>
      </w:r>
    </w:p>
    <w:p w14:paraId="32E76859" w14:textId="77777777" w:rsidR="00BA4890" w:rsidRDefault="00BA4890" w:rsidP="00BA4890">
      <w:pPr>
        <w:pStyle w:val="B1"/>
      </w:pPr>
      <w:r>
        <w:t>1.</w:t>
      </w:r>
      <w:r>
        <w:tab/>
        <w:t>A consumer of event exposure for events detected in AMF or SMF (e.g., 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55" w:name="_Toc91153819"/>
      <w:r w:rsidRPr="00140E21">
        <w:lastRenderedPageBreak/>
        <w:t>4.15.5</w:t>
      </w:r>
      <w:r w:rsidRPr="00140E21">
        <w:tab/>
        <w:t>Void</w:t>
      </w:r>
      <w:bookmarkEnd w:id="2247"/>
      <w:bookmarkEnd w:id="2248"/>
      <w:bookmarkEnd w:id="2249"/>
      <w:bookmarkEnd w:id="2250"/>
      <w:bookmarkEnd w:id="2251"/>
      <w:bookmarkEnd w:id="2252"/>
      <w:bookmarkEnd w:id="2255"/>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56" w:name="_Toc20204207"/>
      <w:bookmarkStart w:id="2257" w:name="_Toc27894899"/>
      <w:bookmarkStart w:id="2258" w:name="_Toc36191979"/>
      <w:bookmarkStart w:id="2259" w:name="_Toc45193069"/>
      <w:bookmarkStart w:id="2260" w:name="_Toc47592701"/>
      <w:bookmarkStart w:id="2261" w:name="_Toc51834788"/>
      <w:bookmarkStart w:id="2262" w:name="_Toc91153820"/>
      <w:r w:rsidRPr="00140E21">
        <w:t>4.15.6</w:t>
      </w:r>
      <w:r w:rsidRPr="00140E21">
        <w:tab/>
        <w:t>External Parameter Provisioning</w:t>
      </w:r>
      <w:bookmarkEnd w:id="2256"/>
      <w:bookmarkEnd w:id="2257"/>
      <w:bookmarkEnd w:id="2258"/>
      <w:bookmarkEnd w:id="2259"/>
      <w:bookmarkEnd w:id="2260"/>
      <w:bookmarkEnd w:id="2261"/>
      <w:bookmarkEnd w:id="2262"/>
    </w:p>
    <w:p w14:paraId="5065A450" w14:textId="77777777" w:rsidR="00776774" w:rsidRPr="00140E21" w:rsidRDefault="00776774" w:rsidP="00776774">
      <w:pPr>
        <w:pStyle w:val="Heading4"/>
      </w:pPr>
      <w:bookmarkStart w:id="2263" w:name="_Toc20204208"/>
      <w:bookmarkStart w:id="2264" w:name="_Toc27894900"/>
      <w:bookmarkStart w:id="2265" w:name="_Toc36191980"/>
      <w:bookmarkStart w:id="2266" w:name="_Toc45193070"/>
      <w:bookmarkStart w:id="2267" w:name="_Toc47592702"/>
      <w:bookmarkStart w:id="2268" w:name="_Toc51834789"/>
      <w:bookmarkStart w:id="2269" w:name="_Toc91153821"/>
      <w:r w:rsidRPr="00140E21">
        <w:t>4.15.6.1</w:t>
      </w:r>
      <w:r w:rsidRPr="00140E21">
        <w:tab/>
        <w:t>General</w:t>
      </w:r>
      <w:bookmarkEnd w:id="2263"/>
      <w:bookmarkEnd w:id="2264"/>
      <w:bookmarkEnd w:id="2265"/>
      <w:bookmarkEnd w:id="2266"/>
      <w:bookmarkEnd w:id="2267"/>
      <w:bookmarkEnd w:id="2268"/>
      <w:bookmarkEnd w:id="2269"/>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70" w:name="_Toc20204209"/>
      <w:bookmarkStart w:id="2271" w:name="_Toc27894901"/>
      <w:bookmarkStart w:id="2272" w:name="_Toc36191981"/>
      <w:bookmarkStart w:id="2273" w:name="_Toc45193071"/>
      <w:bookmarkStart w:id="2274" w:name="_Toc47592703"/>
      <w:bookmarkStart w:id="2275" w:name="_Toc51834790"/>
      <w:bookmarkStart w:id="2276" w:name="_Toc91153822"/>
      <w:r w:rsidRPr="00140E21">
        <w:t>4.15.6.2</w:t>
      </w:r>
      <w:r w:rsidRPr="00140E21">
        <w:tab/>
        <w:t>NEF service operations information flow</w:t>
      </w:r>
      <w:bookmarkEnd w:id="2270"/>
      <w:bookmarkEnd w:id="2271"/>
      <w:bookmarkEnd w:id="2272"/>
      <w:bookmarkEnd w:id="2273"/>
      <w:bookmarkEnd w:id="2274"/>
      <w:bookmarkEnd w:id="2275"/>
      <w:bookmarkEnd w:id="2276"/>
    </w:p>
    <w:p w14:paraId="6E862202" w14:textId="77777777" w:rsidR="00776774" w:rsidRDefault="00776774" w:rsidP="00776774">
      <w:pPr>
        <w:pStyle w:val="TH"/>
        <w:rPr>
          <w:rFonts w:eastAsia="SimSun"/>
        </w:rPr>
      </w:pPr>
      <w:r w:rsidRPr="0072691E">
        <w:object w:dxaOrig="12766" w:dyaOrig="8491" w14:anchorId="0EB12F44">
          <v:shape id="_x0000_i1159" type="#_x0000_t75" style="width:457.05pt;height:303.05pt" o:ole="">
            <v:imagedata r:id="rId270" o:title="" cropbottom="21267f" cropright="21162f"/>
          </v:shape>
          <o:OLEObject Type="Embed" ProgID="Visio.Drawing.11" ShapeID="_x0000_i1159" DrawAspect="Content" ObjectID="_1701769556" r:id="rId271"/>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lastRenderedPageBreak/>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lastRenderedPageBreak/>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6EBF05E8" w:rsidR="00CE064A" w:rsidRDefault="00CE064A" w:rsidP="002217D3">
      <w:pPr>
        <w:pStyle w:val="NO"/>
        <w:rPr>
          <w:lang w:eastAsia="zh-CN"/>
        </w:rPr>
      </w:pPr>
      <w:bookmarkStart w:id="2277" w:name="_Toc20204210"/>
      <w:bookmarkStart w:id="2278" w:name="_Toc27894902"/>
      <w:bookmarkStart w:id="2279" w:name="_Toc36191982"/>
      <w:bookmarkStart w:id="2280" w:name="_Toc45193072"/>
      <w:bookmarkStart w:id="2281" w:name="_Toc47592704"/>
      <w:bookmarkStart w:id="2282"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 When such Shared Data has changed for many UE(s) the SMF should apply procedures avoiding peaks of signalling traffic in the network related with the change of Subscription provided ECS configuration information.</w:t>
      </w:r>
    </w:p>
    <w:p w14:paraId="63061760" w14:textId="76E0F300" w:rsidR="00776774" w:rsidRPr="00140E21" w:rsidRDefault="00776774" w:rsidP="00776774">
      <w:pPr>
        <w:pStyle w:val="Heading4"/>
        <w:rPr>
          <w:lang w:eastAsia="zh-CN"/>
        </w:rPr>
      </w:pPr>
      <w:bookmarkStart w:id="2283" w:name="_Toc91153823"/>
      <w:r w:rsidRPr="00140E21">
        <w:rPr>
          <w:lang w:eastAsia="zh-CN"/>
        </w:rPr>
        <w:lastRenderedPageBreak/>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77"/>
      <w:bookmarkEnd w:id="2278"/>
      <w:bookmarkEnd w:id="2279"/>
      <w:bookmarkEnd w:id="2280"/>
      <w:bookmarkEnd w:id="2281"/>
      <w:bookmarkEnd w:id="2282"/>
      <w:bookmarkEnd w:id="2283"/>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84" w:name="_Toc20204211"/>
      <w:bookmarkStart w:id="2285" w:name="_Toc27894903"/>
      <w:bookmarkStart w:id="2286" w:name="_Toc36191983"/>
      <w:bookmarkStart w:id="2287" w:name="_Toc45193073"/>
      <w:bookmarkStart w:id="2288" w:name="_Toc47592705"/>
      <w:bookmarkStart w:id="2289" w:name="_Toc51834792"/>
      <w:bookmarkStart w:id="2290" w:name="_Toc91153824"/>
      <w:r w:rsidRPr="00140E21">
        <w:rPr>
          <w:lang w:eastAsia="zh-CN"/>
        </w:rPr>
        <w:lastRenderedPageBreak/>
        <w:t>4.15.6.3a</w:t>
      </w:r>
      <w:r w:rsidRPr="00140E21">
        <w:rPr>
          <w:lang w:eastAsia="zh-CN"/>
        </w:rPr>
        <w:tab/>
        <w:t>Network Configuration parameters</w:t>
      </w:r>
      <w:bookmarkEnd w:id="2284"/>
      <w:bookmarkEnd w:id="2285"/>
      <w:bookmarkEnd w:id="2286"/>
      <w:bookmarkEnd w:id="2287"/>
      <w:bookmarkEnd w:id="2288"/>
      <w:bookmarkEnd w:id="2289"/>
      <w:bookmarkEnd w:id="2290"/>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FA51DF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91" w:name="_Toc20204212"/>
      <w:bookmarkStart w:id="2292" w:name="_Toc27894904"/>
      <w:bookmarkStart w:id="2293" w:name="_Toc36191984"/>
      <w:bookmarkStart w:id="2294" w:name="_Toc45193074"/>
      <w:bookmarkStart w:id="2295" w:name="_Toc47592706"/>
      <w:bookmarkStart w:id="2296" w:name="_Toc51834793"/>
      <w:bookmarkStart w:id="2297" w:name="_Toc91153825"/>
      <w:r w:rsidRPr="00140E21">
        <w:rPr>
          <w:lang w:eastAsia="zh-CN"/>
        </w:rPr>
        <w:t>4.15.6.3b</w:t>
      </w:r>
      <w:r w:rsidRPr="00140E21">
        <w:rPr>
          <w:lang w:eastAsia="zh-CN"/>
        </w:rPr>
        <w:tab/>
        <w:t>5G VN group data</w:t>
      </w:r>
      <w:bookmarkEnd w:id="2291"/>
      <w:bookmarkEnd w:id="2292"/>
      <w:bookmarkEnd w:id="2293"/>
      <w:bookmarkEnd w:id="2294"/>
      <w:bookmarkEnd w:id="2295"/>
      <w:bookmarkEnd w:id="2296"/>
      <w:bookmarkEnd w:id="2297"/>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98" w:name="_Toc20204213"/>
      <w:bookmarkStart w:id="2299" w:name="_Toc27894905"/>
      <w:bookmarkStart w:id="2300" w:name="_Toc36191985"/>
      <w:bookmarkStart w:id="2301" w:name="_Toc45193075"/>
      <w:bookmarkStart w:id="2302" w:name="_Toc47592707"/>
      <w:bookmarkStart w:id="2303" w:name="_Toc51834794"/>
      <w:bookmarkStart w:id="2304" w:name="_Toc91153826"/>
      <w:r w:rsidRPr="00140E21">
        <w:rPr>
          <w:lang w:eastAsia="zh-CN"/>
        </w:rPr>
        <w:t>4.15.6.3c</w:t>
      </w:r>
      <w:r w:rsidRPr="00140E21">
        <w:rPr>
          <w:lang w:eastAsia="zh-CN"/>
        </w:rPr>
        <w:tab/>
        <w:t>5G VN Group membership management parameters</w:t>
      </w:r>
      <w:bookmarkEnd w:id="2298"/>
      <w:bookmarkEnd w:id="2299"/>
      <w:bookmarkEnd w:id="2300"/>
      <w:bookmarkEnd w:id="2301"/>
      <w:bookmarkEnd w:id="2302"/>
      <w:bookmarkEnd w:id="2303"/>
      <w:bookmarkEnd w:id="2304"/>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305" w:name="_Toc20204214"/>
      <w:bookmarkStart w:id="2306" w:name="_Toc27894906"/>
      <w:bookmarkStart w:id="2307" w:name="_Toc36191986"/>
      <w:bookmarkStart w:id="2308" w:name="_Toc45193076"/>
      <w:bookmarkStart w:id="2309" w:name="_Toc47592708"/>
      <w:bookmarkStart w:id="2310" w:name="_Toc51834795"/>
      <w:bookmarkStart w:id="2311" w:name="_Toc91153827"/>
      <w:r>
        <w:rPr>
          <w:lang w:eastAsia="zh-CN"/>
        </w:rPr>
        <w:t>4.15.6.3d</w:t>
      </w:r>
      <w:r>
        <w:rPr>
          <w:lang w:eastAsia="zh-CN"/>
        </w:rPr>
        <w:tab/>
        <w:t>ECS Address Configuration Information Parameters</w:t>
      </w:r>
      <w:bookmarkEnd w:id="2311"/>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77777777" w:rsidR="00CE064A" w:rsidRDefault="00CE064A" w:rsidP="00D849AA">
      <w:pPr>
        <w:rPr>
          <w:lang w:eastAsia="zh-CN"/>
        </w:rPr>
      </w:pPr>
      <w:r>
        <w:rPr>
          <w:lang w:eastAsia="zh-CN"/>
        </w:rPr>
        <w:t>The Subscription provided ECS Address Configuration Information that a SMF may receive is described in Table 4.15.6.3d-2</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35815EF4" w:rsidR="005B3CAD" w:rsidRDefault="005B3CAD" w:rsidP="006E7760">
      <w:pPr>
        <w:rPr>
          <w:lang w:eastAsia="zh-CN"/>
        </w:rPr>
      </w:pPr>
      <w:r>
        <w:rPr>
          <w:lang w:eastAsia="zh-CN"/>
        </w:rPr>
        <w:t>The SMF is not to assumed to understand the internal structure of ECS Address Configuration Information.</w:t>
      </w:r>
    </w:p>
    <w:p w14:paraId="3CCE6597" w14:textId="7AA6B8D0" w:rsidR="00D849AA" w:rsidRDefault="00D849AA" w:rsidP="00EE66A3">
      <w:pPr>
        <w:pStyle w:val="TH"/>
        <w:rPr>
          <w:lang w:eastAsia="zh-CN"/>
        </w:rPr>
      </w:pPr>
      <w:r>
        <w:rPr>
          <w:lang w:eastAsia="zh-CN"/>
        </w:rPr>
        <w:lastRenderedPageBreak/>
        <w:t>Table 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223A06BE" w14:textId="77777777" w:rsidR="00CE064A" w:rsidRDefault="00D849AA" w:rsidP="005E2F62">
            <w:pPr>
              <w:pStyle w:val="TAL"/>
              <w:rPr>
                <w:rFonts w:eastAsia="Malgun Gothic"/>
              </w:rPr>
            </w:pPr>
            <w:r>
              <w:rPr>
                <w:rFonts w:eastAsia="Malgun Gothic"/>
              </w:rPr>
              <w:t>Consists of</w:t>
            </w:r>
            <w:r w:rsidR="00CE064A">
              <w:rPr>
                <w:rFonts w:eastAsia="Malgun Gothic"/>
              </w:rPr>
              <w:t>:</w:t>
            </w:r>
          </w:p>
          <w:p w14:paraId="3EEB03AC" w14:textId="39772663" w:rsidR="00D849AA" w:rsidRDefault="00CE064A" w:rsidP="002217D3">
            <w:pPr>
              <w:pStyle w:val="TAL"/>
              <w:ind w:left="488" w:hanging="488"/>
              <w:rPr>
                <w:rFonts w:eastAsia="Malgun Gothic"/>
              </w:rPr>
            </w:pPr>
            <w:r>
              <w:rPr>
                <w:rFonts w:eastAsia="Malgun Gothic"/>
              </w:rPr>
              <w:t>-</w:t>
            </w:r>
            <w:r>
              <w:rPr>
                <w:rFonts w:eastAsia="Malgun Gothic"/>
              </w:rPr>
              <w:tab/>
            </w:r>
            <w:r w:rsidR="00D849AA">
              <w:rPr>
                <w:rFonts w:eastAsia="Malgun Gothic"/>
              </w:rPr>
              <w:t>one or more FQDN(s) and/or IP Address(es) of Edge Configuration Server(s)</w:t>
            </w:r>
            <w:r>
              <w:rPr>
                <w:rFonts w:eastAsia="Malgun Gothic"/>
              </w:rPr>
              <w:t>;</w:t>
            </w:r>
          </w:p>
          <w:p w14:paraId="039A2B58" w14:textId="77777777" w:rsidR="00CE5B0F" w:rsidRDefault="00CE064A" w:rsidP="002217D3">
            <w:pPr>
              <w:pStyle w:val="TAL"/>
              <w:ind w:left="488" w:hanging="488"/>
              <w:rPr>
                <w:rFonts w:eastAsia="Malgun Gothic"/>
              </w:rPr>
            </w:pPr>
            <w:r>
              <w:rPr>
                <w:rFonts w:eastAsia="Malgun Gothic"/>
              </w:rPr>
              <w:t>-</w:t>
            </w:r>
            <w:r>
              <w:rPr>
                <w:rFonts w:eastAsia="Malgun Gothic"/>
              </w:rPr>
              <w:tab/>
              <w:t>an ECS Provider ID. The identifier of the Edge Configuration Server (ECS) Provider (such as Edge Computing Service Provider)</w:t>
            </w:r>
            <w:r w:rsidR="00CE5B0F">
              <w:rPr>
                <w:rFonts w:eastAsia="Malgun Gothic"/>
              </w:rPr>
              <w:t>;</w:t>
            </w:r>
          </w:p>
          <w:p w14:paraId="03B1FBBB" w14:textId="026808DB" w:rsidR="00CE5B0F" w:rsidRDefault="00CE5B0F" w:rsidP="002217D3">
            <w:pPr>
              <w:pStyle w:val="TAL"/>
              <w:ind w:left="488" w:hanging="488"/>
              <w:rPr>
                <w:rFonts w:eastAsia="Malgun Gothic"/>
              </w:rPr>
            </w:pPr>
            <w:r>
              <w:rPr>
                <w:rFonts w:eastAsia="Malgun Gothic"/>
              </w:rPr>
              <w:t>-</w:t>
            </w:r>
            <w:r>
              <w:rPr>
                <w:rFonts w:eastAsia="Malgun Gothic"/>
              </w:rPr>
              <w:tab/>
              <w:t>Spatial Validity Condition per Edge Configuration Server</w:t>
            </w:r>
            <w:r w:rsidR="00B662F8">
              <w:rPr>
                <w:rFonts w:eastAsia="Malgun Gothic"/>
              </w:rPr>
              <w:t>(s)</w:t>
            </w:r>
            <w:r>
              <w:rPr>
                <w:rFonts w:eastAsia="Malgun Gothic"/>
              </w:rPr>
              <w:t>, which may correspond to one of following alternatives:</w:t>
            </w:r>
          </w:p>
          <w:p w14:paraId="17174E0F" w14:textId="30BE45C0" w:rsidR="00CE5B0F" w:rsidRDefault="00CE5B0F" w:rsidP="00CE5B0F">
            <w:pPr>
              <w:pStyle w:val="TAL"/>
              <w:ind w:left="913" w:hanging="488"/>
              <w:rPr>
                <w:rFonts w:eastAsia="Malgun Gothic"/>
              </w:rPr>
            </w:pPr>
            <w:r>
              <w:rPr>
                <w:rFonts w:eastAsia="Malgun Gothic"/>
              </w:rPr>
              <w:t>-</w:t>
            </w:r>
            <w:r>
              <w:rPr>
                <w:rFonts w:eastAsia="Malgun Gothic"/>
              </w:rPr>
              <w:tab/>
              <w:t xml:space="preserve">a </w:t>
            </w:r>
            <w:r w:rsidR="00B662F8">
              <w:rPr>
                <w:rFonts w:eastAsia="Malgun Gothic"/>
              </w:rPr>
              <w:t>G</w:t>
            </w:r>
            <w:r>
              <w:rPr>
                <w:rFonts w:eastAsia="Malgun Gothic"/>
              </w:rPr>
              <w:t xml:space="preserve">eographical </w:t>
            </w:r>
            <w:r w:rsidR="00B662F8">
              <w:rPr>
                <w:rFonts w:eastAsia="Malgun Gothic"/>
              </w:rPr>
              <w:t>Service A</w:t>
            </w:r>
            <w:r>
              <w:rPr>
                <w:rFonts w:eastAsia="Malgun Gothic"/>
              </w:rPr>
              <w:t>rea</w:t>
            </w:r>
            <w:r w:rsidR="00B662F8">
              <w:rPr>
                <w:rFonts w:eastAsia="Malgun Gothic"/>
              </w:rPr>
              <w:t xml:space="preserve"> (see TS 23.558 [74])</w:t>
            </w:r>
            <w:r>
              <w:rPr>
                <w:rFonts w:eastAsia="Malgun Gothic"/>
              </w:rPr>
              <w:t>;</w:t>
            </w:r>
          </w:p>
          <w:p w14:paraId="6FDFE898" w14:textId="45CC2D12" w:rsidR="00CE5B0F" w:rsidRDefault="00CE5B0F" w:rsidP="00CE5B0F">
            <w:pPr>
              <w:pStyle w:val="TAL"/>
              <w:ind w:left="913" w:hanging="488"/>
              <w:rPr>
                <w:rFonts w:eastAsia="Malgun Gothic"/>
              </w:rPr>
            </w:pPr>
            <w:r>
              <w:rPr>
                <w:rFonts w:eastAsia="Malgun Gothic"/>
              </w:rPr>
              <w:t>-</w:t>
            </w:r>
            <w:r>
              <w:rPr>
                <w:rFonts w:eastAsia="Malgun Gothic"/>
              </w:rPr>
              <w:tab/>
              <w:t>a list of TA(s);</w:t>
            </w:r>
          </w:p>
          <w:p w14:paraId="04622C7C" w14:textId="5AD83A01" w:rsidR="00CE5B0F" w:rsidRDefault="00CE5B0F" w:rsidP="00CE5B0F">
            <w:pPr>
              <w:pStyle w:val="TAL"/>
              <w:ind w:left="913" w:hanging="488"/>
              <w:rPr>
                <w:rFonts w:eastAsia="Malgun Gothic"/>
              </w:rPr>
            </w:pPr>
            <w:r>
              <w:rPr>
                <w:rFonts w:eastAsia="Malgun Gothic"/>
              </w:rPr>
              <w:t>-</w:t>
            </w:r>
            <w:r>
              <w:rPr>
                <w:rFonts w:eastAsia="Malgun Gothic"/>
              </w:rPr>
              <w:tab/>
              <w:t>a list of countries (list of MCC);</w:t>
            </w:r>
          </w:p>
          <w:p w14:paraId="664BEE5B" w14:textId="7A6FBE90" w:rsidR="00CE064A" w:rsidRPr="00140E21" w:rsidRDefault="00CE5B0F" w:rsidP="002217D3">
            <w:pPr>
              <w:pStyle w:val="TAL"/>
              <w:ind w:left="488" w:hanging="488"/>
              <w:rPr>
                <w:rFonts w:eastAsia="Malgun Gothic"/>
              </w:rPr>
            </w:pPr>
            <w:r>
              <w:rPr>
                <w:rFonts w:eastAsia="Malgun Gothic"/>
              </w:rPr>
              <w:tab/>
              <w:t>where ECS Address Configuration Information is applicable</w:t>
            </w:r>
            <w:r w:rsidR="00CE064A">
              <w:rPr>
                <w:rFonts w:eastAsia="Malgun Gothic"/>
              </w:rPr>
              <w:t>.</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5FD5E779" w:rsidR="00CE064A" w:rsidRPr="00140E21" w:rsidRDefault="00CE064A" w:rsidP="00B662F8">
            <w:pPr>
              <w:pStyle w:val="TAL"/>
              <w:rPr>
                <w:rFonts w:eastAsia="Malgun Gothic"/>
              </w:rPr>
            </w:pPr>
            <w:r>
              <w:rPr>
                <w:rFonts w:eastAsia="Malgun Gothic"/>
              </w:rPr>
              <w:t>As defined in Table 4.15.6.3d-1. The SMF is not to assumed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12" w:name="_Toc91153828"/>
      <w:r w:rsidRPr="00140E21">
        <w:rPr>
          <w:lang w:eastAsia="zh-CN"/>
        </w:rPr>
        <w:t>4.15.6.4</w:t>
      </w:r>
      <w:r w:rsidRPr="00140E21">
        <w:rPr>
          <w:lang w:eastAsia="zh-CN"/>
        </w:rPr>
        <w:tab/>
        <w:t>Set a chargeable party at AF session setup</w:t>
      </w:r>
      <w:bookmarkEnd w:id="2305"/>
      <w:bookmarkEnd w:id="2306"/>
      <w:bookmarkEnd w:id="2307"/>
      <w:bookmarkEnd w:id="2308"/>
      <w:bookmarkEnd w:id="2309"/>
      <w:bookmarkEnd w:id="2310"/>
      <w:bookmarkEnd w:id="2312"/>
    </w:p>
    <w:p w14:paraId="1F916BBE" w14:textId="77777777" w:rsidR="00776774" w:rsidRPr="00140E21" w:rsidRDefault="00776774" w:rsidP="00776774">
      <w:pPr>
        <w:pStyle w:val="TH"/>
        <w:rPr>
          <w:lang w:eastAsia="zh-CN"/>
        </w:rPr>
      </w:pPr>
      <w:r w:rsidRPr="00140E21">
        <w:object w:dxaOrig="6057" w:dyaOrig="4994" w14:anchorId="3E6EF396">
          <v:shape id="_x0000_i1160" type="#_x0000_t75" style="width:302.4pt;height:250.45pt" o:ole="">
            <v:imagedata r:id="rId272" o:title=""/>
          </v:shape>
          <o:OLEObject Type="Embed" ProgID="Word.Picture.8" ShapeID="_x0000_i1160" DrawAspect="Content" ObjectID="_1701769557" r:id="rId273"/>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DE38F9E"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w:t>
      </w:r>
      <w:r w:rsidRPr="00140E21">
        <w:rPr>
          <w:lang w:eastAsia="zh-CN"/>
        </w:rPr>
        <w:lastRenderedPageBreak/>
        <w:t xml:space="preserve">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13" w:name="_Toc20204215"/>
      <w:bookmarkStart w:id="2314" w:name="_Toc27894907"/>
      <w:bookmarkStart w:id="2315" w:name="_Toc36191987"/>
      <w:bookmarkStart w:id="2316" w:name="_Toc45193077"/>
      <w:bookmarkStart w:id="2317" w:name="_Toc47592709"/>
      <w:bookmarkStart w:id="2318" w:name="_Toc51834796"/>
      <w:bookmarkStart w:id="2319" w:name="_Toc91153829"/>
      <w:r w:rsidRPr="00140E21">
        <w:rPr>
          <w:lang w:eastAsia="zh-CN"/>
        </w:rPr>
        <w:t>4.15.6.5</w:t>
      </w:r>
      <w:r w:rsidRPr="00140E21">
        <w:rPr>
          <w:lang w:eastAsia="zh-CN"/>
        </w:rPr>
        <w:tab/>
        <w:t>Change the chargeable party during the session</w:t>
      </w:r>
      <w:bookmarkEnd w:id="2313"/>
      <w:bookmarkEnd w:id="2314"/>
      <w:bookmarkEnd w:id="2315"/>
      <w:bookmarkEnd w:id="2316"/>
      <w:bookmarkEnd w:id="2317"/>
      <w:bookmarkEnd w:id="2318"/>
      <w:bookmarkEnd w:id="2319"/>
    </w:p>
    <w:p w14:paraId="7D6A1B19" w14:textId="77777777" w:rsidR="00776774" w:rsidRPr="00140E21" w:rsidRDefault="00776774" w:rsidP="00776774">
      <w:pPr>
        <w:pStyle w:val="TH"/>
        <w:rPr>
          <w:lang w:eastAsia="zh-CN"/>
        </w:rPr>
      </w:pPr>
      <w:r w:rsidRPr="00140E21">
        <w:object w:dxaOrig="6057" w:dyaOrig="4994" w14:anchorId="41838E98">
          <v:shape id="_x0000_i1161" type="#_x0000_t75" style="width:302.4pt;height:250.45pt" o:ole="">
            <v:imagedata r:id="rId274" o:title=""/>
          </v:shape>
          <o:OLEObject Type="Embed" ProgID="Word.Picture.8" ShapeID="_x0000_i1161" DrawAspect="Content" ObjectID="_1701769558" r:id="rId275"/>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lastRenderedPageBreak/>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20" w:name="_Toc20204216"/>
      <w:bookmarkStart w:id="2321" w:name="_Toc27894908"/>
      <w:bookmarkStart w:id="2322" w:name="_Toc36191988"/>
      <w:bookmarkStart w:id="2323" w:name="_Toc45193078"/>
      <w:bookmarkStart w:id="2324" w:name="_Toc47592710"/>
      <w:bookmarkStart w:id="2325" w:name="_Toc51834797"/>
      <w:bookmarkStart w:id="2326" w:name="_Toc91153830"/>
      <w:r w:rsidRPr="00140E21">
        <w:rPr>
          <w:lang w:eastAsia="zh-CN"/>
        </w:rPr>
        <w:t>4.15.6.6</w:t>
      </w:r>
      <w:r w:rsidRPr="00140E21">
        <w:rPr>
          <w:lang w:eastAsia="zh-CN"/>
        </w:rPr>
        <w:tab/>
        <w:t>Setting up an AF session with required QoS procedure</w:t>
      </w:r>
      <w:bookmarkEnd w:id="2320"/>
      <w:bookmarkEnd w:id="2321"/>
      <w:bookmarkEnd w:id="2322"/>
      <w:bookmarkEnd w:id="2323"/>
      <w:bookmarkEnd w:id="2324"/>
      <w:bookmarkEnd w:id="2325"/>
      <w:bookmarkEnd w:id="2326"/>
    </w:p>
    <w:p w14:paraId="7DDB8E65" w14:textId="7AFFAE48" w:rsidR="00B011FA" w:rsidRDefault="00B011FA" w:rsidP="005E4458">
      <w:pPr>
        <w:pStyle w:val="TH"/>
        <w:rPr>
          <w:lang w:eastAsia="zh-CN"/>
        </w:rPr>
      </w:pPr>
      <w:r>
        <w:rPr>
          <w:rFonts w:ascii="Times New Roman" w:hAnsi="Times New Roman"/>
        </w:rPr>
        <w:object w:dxaOrig="11354" w:dyaOrig="9105" w14:anchorId="6AF2ADBA">
          <v:shape id="_x0000_i1163" type="#_x0000_t75" style="width:473.95pt;height:381.3pt" o:ole="">
            <v:imagedata r:id="rId276" o:title=""/>
          </v:shape>
          <o:OLEObject Type="Embed" ProgID="Visio.Drawing.11" ShapeID="_x0000_i1163" DrawAspect="Content" ObjectID="_1701769559" r:id="rId277"/>
        </w:object>
      </w:r>
    </w:p>
    <w:p w14:paraId="4FE4F11D" w14:textId="11D39A85"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469791CF"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00365F9E">
        <w:rPr>
          <w:lang w:eastAsia="zh-CN"/>
        </w:rPr>
        <w:t xml:space="preserve"> or External Application Identifier</w:t>
      </w:r>
      <w:r w:rsidRPr="00140E21">
        <w:rPr>
          <w:lang w:eastAsia="zh-CN"/>
        </w:rPr>
        <w:t>, QoS reference</w:t>
      </w:r>
      <w:r>
        <w:rPr>
          <w:lang w:eastAsia="zh-CN"/>
        </w:rPr>
        <w:t>, (optional)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 the following</w:t>
      </w:r>
      <w:r w:rsidR="007E7ECC">
        <w:rPr>
          <w:lang w:eastAsia="zh-CN"/>
        </w:rPr>
        <w:t xml:space="preserve"> individual QoS</w:t>
      </w:r>
      <w:r w:rsidR="00494592">
        <w:rPr>
          <w:lang w:eastAsia="zh-CN"/>
        </w:rPr>
        <w:t xml:space="preserve"> parameters: Requested 5GS delay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 GFBR, Requested MFBR, flow direction, Burst Size (optional), Burst Arrival Time (optional) at UE (uplink) or UPF (downlink), Periodicity (optional), Time domain (optional)</w:t>
      </w:r>
      <w:r w:rsidR="007E7ECC">
        <w:rPr>
          <w:lang w:eastAsia="zh-CN"/>
        </w:rPr>
        <w:t>, Survival Time (optional)</w:t>
      </w:r>
      <w:r w:rsidR="00494592">
        <w:rPr>
          <w:lang w:eastAsia="zh-CN"/>
        </w:rPr>
        <w:t>.</w:t>
      </w:r>
      <w:r w:rsidR="008A3270">
        <w:rPr>
          <w:lang w:eastAsia="zh-CN"/>
        </w:rPr>
        <w:t xml:space="preserve"> When Alternative Service Requirements are provided by the AF, a set of Alternative QoS Related parameters as in clause 5.7.1.2a of TS 23.501 [2] may be provided for each QoS Reference.</w:t>
      </w:r>
    </w:p>
    <w:p w14:paraId="0C52449D" w14:textId="3FC18A8A" w:rsidR="00776774" w:rsidRPr="00140E21" w:rsidRDefault="00776774" w:rsidP="00776774">
      <w:pPr>
        <w:pStyle w:val="B1"/>
        <w:rPr>
          <w:lang w:eastAsia="zh-CN"/>
        </w:rPr>
      </w:pPr>
      <w:r w:rsidRPr="00140E21">
        <w:rPr>
          <w:lang w:eastAsia="zh-CN"/>
        </w:rPr>
        <w:lastRenderedPageBreak/>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688A7835" w14:textId="7EECAFE3" w:rsidR="007E7ECC" w:rsidRDefault="007E7ECC" w:rsidP="00776774">
      <w:pPr>
        <w:pStyle w:val="B1"/>
        <w:rPr>
          <w:lang w:eastAsia="zh-CN"/>
        </w:rPr>
      </w:pPr>
      <w:r>
        <w:rPr>
          <w:lang w:eastAsia="zh-CN"/>
        </w:rPr>
        <w:tab/>
        <w:t>If the NEF does not receive any of the individual QoS parameters as described in clause 6.1.3.22 of TS 23.503 [20] from the AF, the steps 3, 4, 5, 6, 7, 8 are executed, otherwise, the steps 3a, 3b, 4a, 4b, 5, 6a, 7a, 7b, 8 are executed.</w:t>
      </w:r>
    </w:p>
    <w:p w14:paraId="4B1EE84B" w14:textId="6CA483D0" w:rsidR="00776774" w:rsidRPr="00140E21" w:rsidRDefault="00776774" w:rsidP="00776774">
      <w:pPr>
        <w:pStyle w:val="B1"/>
        <w:rPr>
          <w:lang w:eastAsia="zh-CN"/>
        </w:rPr>
      </w:pPr>
      <w:r w:rsidRPr="00140E21">
        <w:rPr>
          <w:lang w:eastAsia="zh-CN"/>
        </w:rPr>
        <w:t>3.</w:t>
      </w:r>
      <w:r w:rsidRPr="00140E21">
        <w:rPr>
          <w:lang w:eastAsia="zh-CN"/>
        </w:rPr>
        <w:tab/>
      </w:r>
      <w:r w:rsidR="007E7ECC">
        <w:rPr>
          <w:lang w:eastAsia="zh-CN"/>
        </w:rPr>
        <w:t>If the NEF does not receive any of the individual QoS parameters from the AF as described in clause 6.1.3.22 of TS 23.503 [20], the</w:t>
      </w:r>
      <w:r w:rsidR="00B011FA">
        <w:rPr>
          <w:lang w:eastAsia="zh-CN"/>
        </w:rPr>
        <w:t xml:space="preserve"> NEF uses the UE address to discover the PCF from the BSF. The</w:t>
      </w:r>
      <w:r w:rsidR="007E7ECC">
        <w:rPr>
          <w:lang w:eastAsia="zh-CN"/>
        </w:rPr>
        <w:t xml:space="preserve"> </w:t>
      </w:r>
      <w:r w:rsidRPr="00140E21">
        <w:rPr>
          <w:lang w:eastAsia="zh-CN"/>
        </w:rPr>
        <w:t>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w:t>
      </w:r>
      <w:r w:rsidR="00B011FA">
        <w:rPr>
          <w:lang w:eastAsia="zh-CN"/>
        </w:rPr>
        <w:t>R</w:t>
      </w:r>
      <w:r w:rsidRPr="00140E21">
        <w:rPr>
          <w:lang w:eastAsia="zh-CN"/>
        </w:rPr>
        <w:t>eference</w:t>
      </w:r>
      <w:r>
        <w:rPr>
          <w:lang w:eastAsia="zh-CN"/>
        </w:rPr>
        <w:t xml:space="preserve"> and the optional Alternative Service Requirements.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w:t>
      </w:r>
      <w:r w:rsidR="008471CD">
        <w:rPr>
          <w:lang w:eastAsia="zh-CN"/>
        </w:rPr>
        <w:t xml:space="preserve"> TS 23.503 [20]</w:t>
      </w:r>
      <w:r>
        <w:rPr>
          <w:lang w:eastAsia="zh-CN"/>
        </w:rPr>
        <w:t>)</w:t>
      </w:r>
      <w:r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3CF67B72" w:rsidR="007E7ECC" w:rsidRDefault="007E7ECC" w:rsidP="00776774">
      <w:pPr>
        <w:pStyle w:val="B1"/>
      </w:pPr>
      <w:r>
        <w:t>3a.</w:t>
      </w:r>
      <w:r>
        <w:tab/>
        <w:t>If the NEF receives any of the individual QoS parameters as described in clause 6.1.3.22 of TS 23.503 [20] from the AF, the NEF forwards these received individual QoS parameters in the Ntsctsf_QoSandTSCAssistance_Create request message to the TSCTSF.</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1771F502" w:rsidR="00E278BC" w:rsidRDefault="00E278BC" w:rsidP="00776774">
      <w:pPr>
        <w:pStyle w:val="B1"/>
      </w:pPr>
      <w:r>
        <w:tab/>
        <w:t xml:space="preserve">A TSCTSF address may be locally configured (a single TSCTSF per DNN/S-NSSAI) in the NEF, PCF and trusted AF. Alternatively, the TSCTSF is discovered from </w:t>
      </w:r>
      <w:r w:rsidR="00B011FA">
        <w:t xml:space="preserve">the </w:t>
      </w:r>
      <w:r>
        <w:t>NRF.</w:t>
      </w:r>
    </w:p>
    <w:p w14:paraId="21A1041F" w14:textId="020BBAD8" w:rsidR="007E7ECC" w:rsidRDefault="007E7ECC" w:rsidP="00776774">
      <w:pPr>
        <w:pStyle w:val="B1"/>
      </w:pPr>
      <w:r>
        <w:t>3</w:t>
      </w:r>
      <w:r w:rsidR="00B011FA">
        <w:t>b</w:t>
      </w:r>
      <w:r>
        <w:t>.</w:t>
      </w:r>
      <w:r>
        <w:tab/>
        <w:t>The TSCTSF interacts with the PCF by triggering a Npcf_PolicyAuthorization_</w:t>
      </w:r>
      <w:r w:rsidR="00B011FA">
        <w:t xml:space="preserve">Update </w:t>
      </w:r>
      <w:r>
        <w:t xml:space="preserve">request and provides UE address, AF Identifier, Flow description(s), the QoS </w:t>
      </w:r>
      <w:r w:rsidR="00B011FA">
        <w:t>R</w:t>
      </w:r>
      <w:r>
        <w:t>eference</w:t>
      </w:r>
      <w:r w:rsidR="00B011FA">
        <w:t>, Individual QoS Parameters</w:t>
      </w:r>
      <w:r>
        <w:t xml:space="preserve"> and the optional Alternative Service Requirements. Any optionally received period of time or traffic volume is also included and mapped to sponsored data connectivity information (as defined in TS 23.203 [24]).</w:t>
      </w:r>
    </w:p>
    <w:p w14:paraId="5263BD43" w14:textId="569D9164" w:rsidR="007E7ECC" w:rsidRDefault="007E7ECC" w:rsidP="00776774">
      <w:pPr>
        <w:pStyle w:val="B1"/>
      </w:pPr>
      <w:r>
        <w:tab/>
        <w:t xml:space="preserve">If the TSCTSF receives </w:t>
      </w:r>
      <w:r w:rsidR="00B011FA">
        <w:t xml:space="preserve">a </w:t>
      </w:r>
      <w:r>
        <w:t xml:space="preserve">Requested 5GS delay, the TSCTSF calculates a Requested PDB by subtracting the UE-DS-TT </w:t>
      </w:r>
      <w:r w:rsidR="00B011FA">
        <w:t>R</w:t>
      </w:r>
      <w:r>
        <w:t xml:space="preserve">esidence </w:t>
      </w:r>
      <w:r w:rsidR="00B011FA">
        <w:t>T</w:t>
      </w:r>
      <w:r>
        <w:t>ime</w:t>
      </w:r>
      <w:r w:rsidR="00E278BC">
        <w:t>, provided by the PCF</w:t>
      </w:r>
      <w:r w:rsidR="00B011FA">
        <w:t xml:space="preserve"> (if available)</w:t>
      </w:r>
      <w:r w:rsidR="00E278BC">
        <w:t>,</w:t>
      </w:r>
      <w:r>
        <w:t xml:space="preserve"> from the Requested 5GS delay. If the TSCTSF receives any of the</w:t>
      </w:r>
      <w:r w:rsidR="00B011FA">
        <w:t xml:space="preserve"> following individual QoS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 together with</w:t>
      </w:r>
      <w:r>
        <w:t xml:space="preserve"> the Requested PDB, the TSC Assistance Container, and other received individual QoS parameters in the Npcf_PolicyAuthorization_</w:t>
      </w:r>
      <w:r w:rsidR="00B011FA">
        <w:t xml:space="preserve">Update </w:t>
      </w:r>
      <w:r>
        <w:t>request to the PCF.</w:t>
      </w:r>
    </w:p>
    <w:p w14:paraId="7BBC49BB" w14:textId="42DB3A12" w:rsidR="00B011FA" w:rsidRDefault="00B011FA" w:rsidP="00776774">
      <w:pPr>
        <w:pStyle w:val="B1"/>
      </w:pPr>
      <w:r>
        <w:tab/>
        <w:t>The TSCTSF can also discover the PCF in case the TSCTSF has not received any notification from PCF (e.g. no UE-DS-TT Residence time), TSCTSF sends the Requested PDB, the TSC Assistance Container, and other received individual QoS and Alternative QoS Related parameters to the PCF.</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691D33CD" w14:textId="12B013D8"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011FA">
        <w:t xml:space="preserve">clause 6.1.3.22 of </w:t>
      </w:r>
      <w:r w:rsidR="00B13067">
        <w:t>TS 23.503 [</w:t>
      </w:r>
      <w:r>
        <w:t>20]).</w:t>
      </w:r>
    </w:p>
    <w:p w14:paraId="2DCBFADF" w14:textId="65544CC9" w:rsidR="00E278BC" w:rsidRDefault="00E278BC" w:rsidP="006E7760">
      <w:pPr>
        <w:pStyle w:val="B1"/>
        <w:rPr>
          <w:lang w:eastAsia="zh-CN"/>
        </w:rPr>
      </w:pPr>
      <w:r>
        <w:rPr>
          <w:lang w:eastAsia="zh-CN"/>
        </w:rPr>
        <w:tab/>
        <w:t>If the AF is considered to be trusted by the operator, the PCF sends the Npcf_PolicyAuthorization_Create response message directly to AF.</w:t>
      </w:r>
    </w:p>
    <w:p w14:paraId="5DEE470E" w14:textId="4B9D42E9" w:rsidR="008A3270" w:rsidRDefault="008A3270" w:rsidP="002217D3">
      <w:pPr>
        <w:pStyle w:val="NO"/>
        <w:rPr>
          <w:lang w:eastAsia="zh-CN"/>
        </w:rPr>
      </w:pPr>
      <w:r>
        <w:rPr>
          <w:lang w:eastAsia="zh-CN"/>
        </w:rPr>
        <w:t>NOTE:</w:t>
      </w:r>
      <w:r>
        <w:rPr>
          <w:lang w:eastAsia="zh-CN"/>
        </w:rPr>
        <w:tab/>
      </w:r>
      <w:r w:rsidR="00B011FA">
        <w:rPr>
          <w:lang w:eastAsia="zh-CN"/>
        </w:rPr>
        <w:t xml:space="preserve">The PCF derived Alternative QoS parameter set(s) for the PCC rule are subsequently used to establish Alternative QoS Profile(a).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20593B7B" w14:textId="472AD548" w:rsidR="00776774" w:rsidRDefault="00776774" w:rsidP="00776774">
      <w:pPr>
        <w:pStyle w:val="B1"/>
        <w:rPr>
          <w:lang w:eastAsia="zh-CN"/>
        </w:rPr>
      </w:pPr>
      <w:r>
        <w:rPr>
          <w:lang w:eastAsia="zh-CN"/>
        </w:rPr>
        <w:lastRenderedPageBreak/>
        <w:tab/>
        <w:t>If the request is not authorized, or the required QoS is not allowed, NEF responds to the AF in step 5 with a Result value indicating the failure cause.</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05E85687" w:rsidR="007E7ECC" w:rsidRDefault="007E7ECC" w:rsidP="00776774">
      <w:pPr>
        <w:pStyle w:val="B1"/>
        <w:rPr>
          <w:lang w:eastAsia="zh-CN"/>
        </w:rPr>
      </w:pPr>
      <w:r>
        <w:rPr>
          <w:lang w:eastAsia="zh-CN"/>
        </w:rPr>
        <w:tab/>
        <w:t>If the request is authorized, the PCF derives the required QoS parameters based on the information provided by the TSCTSF and determines whether this QoS is allowed (according to the PCF configuration), and notifies the result to the TSCTSF. In addition, if the Alternative Service Requirements are provided, the PCF derives the Alternative QoS parameter set(s) from the one or more QoS reference parameters</w:t>
      </w:r>
      <w:r w:rsidR="00B011FA">
        <w:rPr>
          <w:lang w:eastAsia="zh-CN"/>
        </w:rPr>
        <w:t xml:space="preserve"> (if provided)</w:t>
      </w:r>
      <w:r>
        <w:rPr>
          <w:lang w:eastAsia="zh-CN"/>
        </w:rPr>
        <w:t xml:space="preserve"> contained in the Alternative Service Requirements in the same prioritized order (as defined in</w:t>
      </w:r>
      <w:r w:rsidR="00B011FA">
        <w:rPr>
          <w:lang w:eastAsia="zh-CN"/>
        </w:rPr>
        <w:t xml:space="preserve"> clause 6.1.3.22 of</w:t>
      </w:r>
      <w:r>
        <w:rPr>
          <w:lang w:eastAsia="zh-CN"/>
        </w:rPr>
        <w:t xml:space="preserve"> TS 23.503 [20]).</w:t>
      </w:r>
    </w:p>
    <w:p w14:paraId="379FB513" w14:textId="5065537D" w:rsidR="007E7ECC" w:rsidRDefault="007E7ECC" w:rsidP="00776774">
      <w:pPr>
        <w:pStyle w:val="B1"/>
        <w:rPr>
          <w:lang w:eastAsia="zh-CN"/>
        </w:rPr>
      </w:pPr>
      <w:r>
        <w:rPr>
          <w:lang w:eastAsia="zh-CN"/>
        </w:rPr>
        <w:tab/>
      </w:r>
      <w:r w:rsidR="00B011FA">
        <w:rPr>
          <w:lang w:eastAsia="zh-CN"/>
        </w:rPr>
        <w:t xml:space="preserve">If the PCF receives the individual QoS parameters instead of QoS Reference, the </w:t>
      </w:r>
      <w:r>
        <w:rPr>
          <w:lang w:eastAsia="zh-CN"/>
        </w:rPr>
        <w:t xml:space="preserve">PCF sets the PDB and MDBV according to the received Requested PDB and Burst Size received from the TSCTSF. If the Requested PDB is not provided, the PCF determines the PDB that matches the QoS Reference. It also sets the GFBR and MFBR according to requested values sent by the TSCTSF. </w:t>
      </w:r>
      <w:r w:rsidR="00B011FA">
        <w:rPr>
          <w:lang w:eastAsia="zh-CN"/>
        </w:rPr>
        <w:t xml:space="preserve">The PCF may uses the Requested Priority from the AF to determine QoS Flow Priority as defined in clause 5.7.3.3 of TS 23.501 [2]. </w:t>
      </w:r>
      <w:r>
        <w:rPr>
          <w:lang w:eastAsia="zh-CN"/>
        </w:rPr>
        <w:t xml:space="preserve">TSCTSF specified </w:t>
      </w:r>
      <w:r w:rsidR="00B011FA">
        <w:rPr>
          <w:lang w:eastAsia="zh-CN"/>
        </w:rPr>
        <w:t>Individual QoS P</w:t>
      </w:r>
      <w:r>
        <w:rPr>
          <w:lang w:eastAsia="zh-CN"/>
        </w:rPr>
        <w:t>arameter values</w:t>
      </w:r>
      <w:r w:rsidR="00B011FA">
        <w:rPr>
          <w:lang w:eastAsia="zh-CN"/>
        </w:rPr>
        <w:t xml:space="preserve"> supersede</w:t>
      </w:r>
      <w:r>
        <w:rPr>
          <w:lang w:eastAsia="zh-CN"/>
        </w:rPr>
        <w:t xml:space="preserve"> default values for the 5QI.</w:t>
      </w:r>
    </w:p>
    <w:p w14:paraId="37706B30" w14:textId="77777777" w:rsidR="007E7ECC"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A763D87" w14:textId="0579E553" w:rsidR="007E7ECC" w:rsidRDefault="007E7ECC" w:rsidP="00776774">
      <w:pPr>
        <w:pStyle w:val="B1"/>
        <w:rPr>
          <w:lang w:eastAsia="zh-CN"/>
        </w:rPr>
      </w:pPr>
      <w:r>
        <w:rPr>
          <w:lang w:eastAsia="zh-CN"/>
        </w:rPr>
        <w:tab/>
        <w:t>If the request is not authorized, or the required QoS is not allowed, TSCTSF responds to the NEF in step 4b with a Result value indicating the failure cause.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27"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28" w:name="_Toc36191989"/>
      <w:bookmarkStart w:id="2329" w:name="_Toc45193079"/>
      <w:bookmarkStart w:id="2330" w:name="_Toc47592711"/>
      <w:bookmarkStart w:id="2331" w:name="_Toc51834798"/>
      <w:bookmarkStart w:id="2332" w:name="_Toc27894909"/>
      <w:bookmarkStart w:id="2333" w:name="_Toc91153831"/>
      <w:r>
        <w:rPr>
          <w:lang w:eastAsia="zh-CN"/>
        </w:rPr>
        <w:lastRenderedPageBreak/>
        <w:t>4.15.6.6a</w:t>
      </w:r>
      <w:r>
        <w:rPr>
          <w:lang w:eastAsia="zh-CN"/>
        </w:rPr>
        <w:tab/>
        <w:t>AF session with required QoS update procedure</w:t>
      </w:r>
      <w:bookmarkEnd w:id="2328"/>
      <w:bookmarkEnd w:id="2329"/>
      <w:bookmarkEnd w:id="2330"/>
      <w:bookmarkEnd w:id="2331"/>
      <w:bookmarkEnd w:id="2333"/>
    </w:p>
    <w:p w14:paraId="79FA3A10" w14:textId="22777367" w:rsidR="00B011FA" w:rsidRDefault="00B011FA" w:rsidP="005E4458">
      <w:pPr>
        <w:pStyle w:val="TH"/>
      </w:pPr>
      <w:r>
        <w:rPr>
          <w:rFonts w:ascii="Times New Roman" w:hAnsi="Times New Roman"/>
        </w:rPr>
        <w:object w:dxaOrig="11351" w:dyaOrig="9101" w14:anchorId="2D5570AC">
          <v:shape id="_x0000_i1165" type="#_x0000_t75" style="width:480.2pt;height:455.15pt" o:ole="">
            <v:imagedata r:id="rId278" o:title=""/>
          </v:shape>
          <o:OLEObject Type="Embed" ProgID="Visio.Drawing.11" ShapeID="_x0000_i1165" DrawAspect="Content" ObjectID="_1701769560" r:id="rId279"/>
        </w:object>
      </w:r>
    </w:p>
    <w:p w14:paraId="592AFBD8" w14:textId="62B2A1E8" w:rsidR="00776774" w:rsidRDefault="00776774" w:rsidP="00776774">
      <w:pPr>
        <w:pStyle w:val="TF"/>
      </w:pPr>
      <w:r>
        <w:t>Figure 4.15.6.6a-1: AF session with required QoS update procedure</w:t>
      </w:r>
    </w:p>
    <w:p w14:paraId="610C65F5" w14:textId="0FE734E7" w:rsidR="00776774" w:rsidRDefault="00776774" w:rsidP="00776774">
      <w:pPr>
        <w:pStyle w:val="B1"/>
      </w:pPr>
      <w:r>
        <w:t>1.</w:t>
      </w:r>
      <w:r>
        <w:tab/>
        <w:t xml:space="preserve">For an established AF session with required QoS, the AF may send a Nnef_AFsessionWithQoS_Update request message (AF Identifier, Transaction Reference ID, [Flow description(s)], [QoS </w:t>
      </w:r>
      <w:r w:rsidR="00B948AA">
        <w:t>R</w:t>
      </w:r>
      <w:r>
        <w:t>eference],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 in addition provide the following</w:t>
      </w:r>
      <w:r w:rsidR="007E7ECC">
        <w:t xml:space="preserve"> individual QoS</w:t>
      </w:r>
      <w:r w:rsidR="00494592">
        <w:t xml:space="preserve"> parameters: Requested 5GS delay</w:t>
      </w:r>
      <w:r w:rsidR="007E7ECC">
        <w:t xml:space="preserve"> (optional), </w:t>
      </w:r>
      <w:r w:rsidR="00B948AA">
        <w:t>Requested P</w:t>
      </w:r>
      <w:r w:rsidR="007E7ECC">
        <w:t>riority (optional)</w:t>
      </w:r>
      <w:r w:rsidR="00494592">
        <w:t>, Requested GFBR, Requested MFBR, flow direction, Burst Size (optional), Burst Arrival Time (optional) at UE (uplink) or UPF (downlink), Periodicity (optional), Time domain (optional)</w:t>
      </w:r>
      <w:r w:rsidR="007E7ECC">
        <w:t>, Survival Time (optional)</w:t>
      </w:r>
      <w:r w:rsidR="00494592">
        <w:t>.</w:t>
      </w:r>
      <w:r w:rsidR="008A3270">
        <w:t xml:space="preserve"> When Alternative Service Requirements are provided by the AF, a set of Alternative QoS Related parameters as specified in</w:t>
      </w:r>
      <w:r w:rsidR="00B948AA">
        <w:t xml:space="preserve"> clause 6.1.3.22 of TS 23.503 [20]</w:t>
      </w:r>
      <w:r w:rsidR="008A3270">
        <w:t xml:space="preserve"> may be provided for each QoS Reference.</w:t>
      </w:r>
    </w:p>
    <w:p w14:paraId="33B055B3" w14:textId="33E5480D" w:rsidR="00776774" w:rsidRDefault="00776774" w:rsidP="00776774">
      <w:pPr>
        <w:pStyle w:val="B1"/>
      </w:pPr>
      <w:r>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1BCE105C" w14:textId="5F0F08F3" w:rsidR="007E7ECC" w:rsidRDefault="007E7ECC" w:rsidP="00776774">
      <w:pPr>
        <w:pStyle w:val="B1"/>
      </w:pPr>
      <w:r>
        <w:lastRenderedPageBreak/>
        <w:tab/>
        <w:t>If the NEF does not receive any of the individual QoS parameters as described in clause 6.1.3.22 of TS 23.503 [20] from the AF, then the steps 3, 4, 5, 6, 7 are executed, otherwise, the steps 3a, 3b, 4a, 4b, 5, 6a, 6b, 7 are executed.</w:t>
      </w:r>
    </w:p>
    <w:p w14:paraId="0ED48ADF" w14:textId="0087C3C8" w:rsidR="00776774" w:rsidRDefault="00776774" w:rsidP="00776774">
      <w:pPr>
        <w:pStyle w:val="B1"/>
      </w:pPr>
      <w:r>
        <w:t>3.</w:t>
      </w:r>
      <w:r>
        <w:tab/>
      </w:r>
      <w:r w:rsidR="007E7ECC">
        <w:t>If the NEF does not receive any of the individual QoS parameters</w:t>
      </w:r>
      <w:r w:rsidR="00B948AA">
        <w:t xml:space="preserve"> or Alternative QoS Related parameter set(s)</w:t>
      </w:r>
      <w:r w:rsidR="007E7ECC">
        <w:t xml:space="preserve"> from the AF as described in clause 6.1.3.22 of TS 23.503 [20], the</w:t>
      </w:r>
      <w:r w:rsidR="00B948AA">
        <w:t xml:space="preserve"> NEF uses the UE address to discover the PCF from the BSF. The</w:t>
      </w:r>
      <w:r w:rsidR="007E7ECC">
        <w:t xml:space="preserve"> </w:t>
      </w:r>
      <w:r>
        <w:t xml:space="preserve">NEF interacts with the PCF by triggering a Npcf_PolicyAuthorization_Update request and provides UE address, AF Identifier, Flow description(s), the QoS </w:t>
      </w:r>
      <w:r w:rsidR="00B948AA">
        <w:t>R</w:t>
      </w:r>
      <w:r>
        <w:t>eference and the optional Alternative Service Requirements. Any optionally received period of time or traffic volume is also included and mapped to 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2D6B6501" w14:textId="05DCAAD9" w:rsidR="00B948AA" w:rsidRDefault="00B948AA" w:rsidP="00776774">
      <w:pPr>
        <w:pStyle w:val="B1"/>
      </w:pPr>
      <w:r>
        <w:tab/>
        <w:t>The TSCTSF can also discover the PCF in the case the TSCTSF has not received any notification from PCF (e.g. no UE-DS-TT Residence time), the TSCTSF sends the Requested PDB, the TSC Assistance Container and other received individual QoS and Alternative QoS Related parameters to the PCF.</w:t>
      </w:r>
    </w:p>
    <w:p w14:paraId="1A144648" w14:textId="2ED145B1" w:rsidR="007E7ECC" w:rsidRDefault="007E7ECC" w:rsidP="00776774">
      <w:pPr>
        <w:pStyle w:val="B1"/>
      </w:pPr>
      <w:r>
        <w:t>3a.</w:t>
      </w:r>
      <w:r>
        <w:tab/>
        <w:t>If the NEF receives one or more of the individual QoS parameters as described in clause 6.1.3.22 of TS 23.503 [20] from the AF, the NEF forwards these received individual QoS parameters in the Ntsctsf_QoSandTSCAssistance_Update</w:t>
      </w:r>
      <w:r w:rsidR="00E278BC">
        <w:t xml:space="preserve"> or Ntsctsf_QoSandTSCAssistance_Create</w:t>
      </w:r>
      <w:r>
        <w:t xml:space="preserve"> request message to the TSCTSF.</w:t>
      </w:r>
    </w:p>
    <w:p w14:paraId="0DA4CEA6" w14:textId="4638A5D2"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0F6357F9" w14:textId="163C717A" w:rsidR="00E278BC" w:rsidRDefault="00E278BC" w:rsidP="005E4458">
      <w:pPr>
        <w:pStyle w:val="B1"/>
      </w:pPr>
      <w:r>
        <w:tab/>
        <w:t>A TSCTSF address may be locally configured (a single TSCTSF per DNN/S-NSSAI) in the NEF, PCF and trusted AF. Alternatively, the TSCTSF is discovered from NRF.</w:t>
      </w:r>
    </w:p>
    <w:p w14:paraId="5130B1DC" w14:textId="75719161" w:rsidR="007E7ECC" w:rsidRDefault="007E7ECC" w:rsidP="00776774">
      <w:pPr>
        <w:pStyle w:val="B1"/>
      </w:pPr>
      <w:r>
        <w:t>3</w:t>
      </w:r>
      <w:r w:rsidR="00B948AA">
        <w:t>b</w:t>
      </w:r>
      <w:r>
        <w:t>.</w:t>
      </w:r>
      <w:r>
        <w:tab/>
        <w:t xml:space="preserve">The TSCTSF interacts with the PCF by triggering a Npcf_PolicyAuthorization_Update request and provides UE address, AF Identifier, Flow description(s), the QoS </w:t>
      </w:r>
      <w:r w:rsidR="00B948AA">
        <w:t>R</w:t>
      </w:r>
      <w:r>
        <w:t>eference</w:t>
      </w:r>
      <w:r w:rsidR="00B948AA">
        <w:t>, Individual QoS Parameters</w:t>
      </w:r>
      <w:r>
        <w:t xml:space="preserve"> and the optional Alternative Service Requirements. Any optionally received period of time or traffic volume is also included and mapped to sponsored data connectivity information (as defined in TS 23.203 [24]).</w:t>
      </w:r>
    </w:p>
    <w:p w14:paraId="372EB7B2" w14:textId="0932C605" w:rsidR="007E7ECC" w:rsidRDefault="007E7ECC" w:rsidP="00776774">
      <w:pPr>
        <w:pStyle w:val="B1"/>
      </w:pPr>
      <w:r>
        <w:tab/>
        <w:t xml:space="preserve">If the TSCTSF receives </w:t>
      </w:r>
      <w:r w:rsidR="00B948AA">
        <w:t xml:space="preserve">a </w:t>
      </w:r>
      <w:r>
        <w:t xml:space="preserve">Requested 5GS delay, the TSCTSF calculates a Requested PDB by subtracting the UE-DS-TT </w:t>
      </w:r>
      <w:r w:rsidR="00B948AA">
        <w:t>R</w:t>
      </w:r>
      <w:r>
        <w:t xml:space="preserve">esidence </w:t>
      </w:r>
      <w:r w:rsidR="00B948AA">
        <w:t>T</w:t>
      </w:r>
      <w:r>
        <w:t>ime</w:t>
      </w:r>
      <w:r w:rsidR="00B662F8">
        <w:t xml:space="preserve"> (</w:t>
      </w:r>
      <w:r w:rsidR="00E278BC">
        <w:t>provided by the PCF</w:t>
      </w:r>
      <w:r w:rsidR="00B948AA">
        <w:t xml:space="preserve"> (if available)</w:t>
      </w:r>
      <w:r>
        <w:t xml:space="preserve"> from the Requested 5GS delay.</w:t>
      </w:r>
    </w:p>
    <w:p w14:paraId="153FBE20" w14:textId="77777777" w:rsidR="007E7ECC" w:rsidRDefault="007E7ECC" w:rsidP="00776774">
      <w:pPr>
        <w:pStyle w:val="B1"/>
      </w:pPr>
      <w:r>
        <w:tab/>
        <w:t>If the TSCTSF receives any of the flow direction, Burst Arrival Time, Periodicity, Time domain, Survival Time from the NEF, the TSCTSF forwards these parameters in the TSC Assistance Container in the Npcf_PolicyAuthorization_Update request to the PCF. The TSCTSF sends the Requested PDB, the TSC Assistance Container, and other received individual QoS parameters in the Npcf_PolicyAuthorization_Update request to the PCF.</w:t>
      </w:r>
    </w:p>
    <w:p w14:paraId="0AE0547F" w14:textId="5473016E" w:rsidR="00776774" w:rsidRDefault="00776774" w:rsidP="00776774">
      <w:pPr>
        <w:pStyle w:val="B1"/>
      </w:pPr>
      <w:r>
        <w:t>4.</w:t>
      </w:r>
      <w:r>
        <w:tab/>
      </w:r>
      <w:r w:rsidR="007E7ECC">
        <w:t xml:space="preserve">If the PCF received request from the NEF in step 3, the </w:t>
      </w:r>
      <w:r>
        <w:t>PCF determines whether the request is authorized.</w:t>
      </w:r>
    </w:p>
    <w:p w14:paraId="5B164A8D" w14:textId="5B0ABDBD"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6061C58B" w14:textId="735DF8A6" w:rsidR="00494592" w:rsidRDefault="00494592"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74000607" w14:textId="6401CEA1" w:rsidR="00E278BC" w:rsidRDefault="00E278BC" w:rsidP="00776774">
      <w:pPr>
        <w:pStyle w:val="B1"/>
      </w:pPr>
      <w:r>
        <w:tab/>
        <w:t>If the AF is considered to be trusted by the operator, the PCF sends the Npcf_PolicyAuthorization_Update response message directly to AF.</w:t>
      </w:r>
    </w:p>
    <w:p w14:paraId="0136E8D4" w14:textId="7F156CE8" w:rsidR="00776774" w:rsidRDefault="00776774" w:rsidP="00776774">
      <w:pPr>
        <w:pStyle w:val="B1"/>
      </w:pPr>
      <w:r>
        <w:tab/>
        <w:t>If the request is not authorized or the required QoS is not allowed, NEF responds to the AF in step 5 with a Result value indicating the failure cause.</w:t>
      </w:r>
    </w:p>
    <w:p w14:paraId="30386E38" w14:textId="4D22F0FB" w:rsidR="007E7ECC" w:rsidRDefault="007E7ECC" w:rsidP="00776774">
      <w:pPr>
        <w:pStyle w:val="B1"/>
      </w:pPr>
      <w:r>
        <w:t>4a. If the PCF received request from the TSCTSF in step 3</w:t>
      </w:r>
      <w:r w:rsidR="00B948AA">
        <w:t>b</w:t>
      </w:r>
      <w:r>
        <w:t>, the PCF determines whether the request is authorized.</w:t>
      </w:r>
    </w:p>
    <w:p w14:paraId="1FE777E5" w14:textId="4E1D9622" w:rsidR="007E7ECC" w:rsidRDefault="007E7ECC" w:rsidP="00776774">
      <w:pPr>
        <w:pStyle w:val="B1"/>
      </w:pPr>
      <w:r>
        <w:tab/>
        <w:t xml:space="preserve">If the request is authorized, the PCF derives the required QoS parameters based on the information provided by the TSCTSF and determines whether this QoS is allowed (according to the PCF configuration for this AF), and </w:t>
      </w:r>
      <w:r>
        <w:lastRenderedPageBreak/>
        <w:t>notifies the result to the TSCTSF. In addition, if the Alternative Service Requirements are provided, the PCF derives the Alternative QoS parameter set(s) from the one or more QoS reference parameters</w:t>
      </w:r>
      <w:r w:rsidR="00B948AA">
        <w:t xml:space="preserve"> (if provided)</w:t>
      </w:r>
      <w:r>
        <w:t xml:space="preserve"> contained in the Alternative Service Requirements in the same prioritized order (as defined in</w:t>
      </w:r>
      <w:r w:rsidR="00B948AA">
        <w:t xml:space="preserve"> clause 6.1.3.22 of</w:t>
      </w:r>
      <w:r>
        <w:t xml:space="preserve"> TS 23.503 [20]).</w:t>
      </w:r>
    </w:p>
    <w:p w14:paraId="4EC30EB2" w14:textId="79D834C1" w:rsidR="007E7ECC" w:rsidRDefault="007E7ECC" w:rsidP="00776774">
      <w:pPr>
        <w:pStyle w:val="B1"/>
      </w:pPr>
      <w:r>
        <w:tab/>
        <w:t>If</w:t>
      </w:r>
      <w:r w:rsidR="00B948AA">
        <w:t xml:space="preserve"> the PCF receives individual QoS parameters instead of a QoS Reference,</w:t>
      </w:r>
      <w:r>
        <w:t xml:space="preserve"> the PCF sets the PDB and/or MDBV according to the received Requested PDB and Burst Size received from the TSCTSF. If the Requested PDB is not provided from TSCTSF, the PCF determines the PDB that matches the QoS Reference. It also sets the GFBR and MFBR according to the requested values provided by the TSCTSF.</w:t>
      </w:r>
      <w:r w:rsidR="00B948AA">
        <w:t xml:space="preserve"> The PCF may use the Priority requested by the AF to determine QoS Flow Priority as defined in clause 5.7.3.3 of TS 23.501 [2]. The MFBR is used to assign the MBR value and then GBR is set equal to MBR unless the TSCTSF provides a GFBR value.</w:t>
      </w:r>
      <w:r>
        <w:t xml:space="preserve"> TSCTSF specified </w:t>
      </w:r>
      <w:r w:rsidR="00B948AA">
        <w:t>Individual QoS P</w:t>
      </w:r>
      <w:r>
        <w:t>arameter values</w:t>
      </w:r>
      <w:r w:rsidR="00B948AA">
        <w:t xml:space="preserve"> supersede</w:t>
      </w:r>
      <w:r>
        <w:t xml:space="preserve"> default values for the 5QI.</w:t>
      </w:r>
    </w:p>
    <w:p w14:paraId="12762D7A" w14:textId="77777777" w:rsidR="007E7ECC" w:rsidRDefault="007E7ECC"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B9A2B90" w14:textId="77777777" w:rsidR="007E7ECC" w:rsidRDefault="007E7ECC" w:rsidP="00776774">
      <w:pPr>
        <w:pStyle w:val="B1"/>
      </w:pPr>
      <w:r>
        <w:tab/>
        <w:t>If the request is not authorized or the required QoS is not allowed, TSCTSF responds to the NEF in step 4b with a Result value indicating the failure cause.</w:t>
      </w:r>
    </w:p>
    <w:p w14:paraId="0FA8B70B" w14:textId="766CBAE2"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3CFA4123"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7A670E5E" w14:textId="5E9F13EC" w:rsidR="00E278BC" w:rsidRDefault="00E278BC" w:rsidP="00776774">
      <w:pPr>
        <w:pStyle w:val="B1"/>
      </w:pPr>
      <w:bookmarkStart w:id="2334" w:name="_Toc36191990"/>
      <w:r>
        <w:tab/>
        <w:t>If the AF is considered to be trusted by the operator, the PCF sends the Npcf_PolicyAuthorization_Notify message directly to AF.</w:t>
      </w:r>
    </w:p>
    <w:p w14:paraId="79AB00A1" w14:textId="727E82A6" w:rsidR="007E7ECC" w:rsidRDefault="007E7ECC" w:rsidP="00776774">
      <w:pPr>
        <w:pStyle w:val="B1"/>
      </w:pPr>
      <w:r>
        <w:t>6a.</w:t>
      </w:r>
      <w:r>
        <w:tab/>
        <w:t>The PCF sends Npcf_PolicyAuthorization_Notify message to the TSCTSF when the modification of the transmission resources corresponding to the QoS update succeeded or failed.</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4B6D0C8C" w:rsidR="00E278BC" w:rsidRDefault="00E278BC" w:rsidP="00776774">
      <w:pPr>
        <w:pStyle w:val="B1"/>
      </w:pPr>
      <w:r>
        <w:tab/>
        <w:t>If the AF is considered to be trusted by the operator, the TSCTSF sends the Ntsctsf_QoSandTSCAssistance_Notify message directly to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35" w:name="_Toc45193080"/>
      <w:bookmarkStart w:id="2336" w:name="_Toc47592712"/>
      <w:bookmarkStart w:id="2337" w:name="_Toc51834799"/>
      <w:bookmarkStart w:id="2338" w:name="_Toc91153832"/>
      <w:r w:rsidRPr="00140E21">
        <w:rPr>
          <w:lang w:eastAsia="zh-CN"/>
        </w:rPr>
        <w:t>4.15.6.7</w:t>
      </w:r>
      <w:r w:rsidRPr="00140E21">
        <w:rPr>
          <w:lang w:eastAsia="zh-CN"/>
        </w:rPr>
        <w:tab/>
        <w:t>Service specific parameter provisioning</w:t>
      </w:r>
      <w:bookmarkEnd w:id="2327"/>
      <w:bookmarkEnd w:id="2332"/>
      <w:bookmarkEnd w:id="2334"/>
      <w:bookmarkEnd w:id="2335"/>
      <w:bookmarkEnd w:id="2336"/>
      <w:bookmarkEnd w:id="2337"/>
      <w:bookmarkEnd w:id="2338"/>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331D5722" w14:textId="4F19DEDA" w:rsidR="00335450" w:rsidRDefault="00335450" w:rsidP="002217D3">
      <w:pPr>
        <w:pStyle w:val="TH"/>
        <w:rPr>
          <w:lang w:eastAsia="zh-CN"/>
        </w:rPr>
      </w:pPr>
      <w:r>
        <w:rPr>
          <w:rFonts w:eastAsia="Malgun Gothic"/>
        </w:rPr>
        <w:object w:dxaOrig="17385" w:dyaOrig="7306" w14:anchorId="07A48F4B">
          <v:shape id="_x0000_i1166" type="#_x0000_t75" style="width:476.45pt;height:200.35pt" o:ole="">
            <v:imagedata r:id="rId280" o:title=""/>
          </v:shape>
          <o:OLEObject Type="Embed" ProgID="Visio.Drawing.15" ShapeID="_x0000_i1166" DrawAspect="Content" ObjectID="_1701769561" r:id="rId281"/>
        </w:object>
      </w:r>
    </w:p>
    <w:p w14:paraId="6780DB86" w14:textId="73B99F33"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6F2425A2" w14:textId="49E03F9B"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lastRenderedPageBreak/>
        <w:t>-</w:t>
      </w:r>
      <w:r>
        <w:tab/>
        <w:t>Map the External Group Identifier in Target UE Identifier into Internal Group Identifier, according to information received from UDM.</w:t>
      </w:r>
    </w:p>
    <w:p w14:paraId="2DD12DAB" w14:textId="254F9ECE" w:rsidR="00335450" w:rsidRDefault="00335450" w:rsidP="00776774">
      <w:pPr>
        <w:pStyle w:val="B1"/>
        <w:rPr>
          <w:lang w:eastAsia="zh-CN"/>
        </w:rPr>
      </w:pPr>
      <w:r>
        <w:rPr>
          <w:lang w:eastAsia="zh-CN"/>
        </w:rPr>
        <w:tab/>
        <w:t>If the AF subscribed to the outcome of UE Policy delivery, the NEF indicates where the NEF 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339" w:name="_Toc20204218"/>
      <w:bookmarkStart w:id="2340" w:name="_Toc27894910"/>
      <w:bookmarkStart w:id="2341" w:name="_Toc36191991"/>
      <w:bookmarkStart w:id="2342" w:name="_Toc45193081"/>
      <w:bookmarkStart w:id="2343" w:name="_Toc47592713"/>
      <w:bookmarkStart w:id="2344"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77777777" w:rsidR="00B30203" w:rsidRDefault="00B30203" w:rsidP="00335450">
      <w:pPr>
        <w:pStyle w:val="B1"/>
        <w:rPr>
          <w:lang w:eastAsia="zh-CN"/>
        </w:rPr>
      </w:pPr>
      <w:r>
        <w:rPr>
          <w:lang w:eastAsia="zh-CN"/>
        </w:rPr>
        <w:tab/>
        <w:t>If the PCF determines the failure of the UE Policy delivery procedure, the PCF notifies the failure as the outcome of the procedure to NEF by sending Npcf_EventExposure_Notify.</w:t>
      </w:r>
    </w:p>
    <w:p w14:paraId="56D8676D" w14:textId="35082D9D"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BA6CD5F" w14:textId="77777777" w:rsidR="00776774" w:rsidRPr="00140E21" w:rsidRDefault="00776774" w:rsidP="00776774">
      <w:pPr>
        <w:pStyle w:val="Heading4"/>
        <w:rPr>
          <w:rFonts w:eastAsia="SimSun"/>
        </w:rPr>
      </w:pPr>
      <w:bookmarkStart w:id="2345" w:name="_Toc91153833"/>
      <w:r w:rsidRPr="00140E21">
        <w:rPr>
          <w:rFonts w:eastAsia="SimSun"/>
        </w:rPr>
        <w:lastRenderedPageBreak/>
        <w:t>4.15.6.8</w:t>
      </w:r>
      <w:r w:rsidRPr="00140E21">
        <w:rPr>
          <w:rFonts w:eastAsia="SimSun"/>
        </w:rPr>
        <w:tab/>
        <w:t>Set a policy for a future AF session</w:t>
      </w:r>
      <w:bookmarkEnd w:id="2339"/>
      <w:bookmarkEnd w:id="2340"/>
      <w:bookmarkEnd w:id="2341"/>
      <w:bookmarkEnd w:id="2342"/>
      <w:bookmarkEnd w:id="2343"/>
      <w:bookmarkEnd w:id="2344"/>
      <w:bookmarkEnd w:id="2345"/>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7" type="#_x0000_t75" style="width:380.05pt;height:257.3pt" o:ole="">
            <v:imagedata r:id="rId282" o:title=""/>
          </v:shape>
          <o:OLEObject Type="Embed" ProgID="Visio.Drawing.11" ShapeID="_x0000_i1167" DrawAspect="Content" ObjectID="_1701769562" r:id="rId283"/>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45FF63AA" w:rsidR="005D29D7" w:rsidRDefault="005D29D7" w:rsidP="005D29D7">
      <w:pPr>
        <w:pStyle w:val="Heading4"/>
        <w:rPr>
          <w:rFonts w:eastAsia="SimSun"/>
        </w:rPr>
      </w:pPr>
      <w:bookmarkStart w:id="2346" w:name="_Toc20204219"/>
      <w:bookmarkStart w:id="2347" w:name="_Toc27894911"/>
      <w:bookmarkStart w:id="2348" w:name="_Toc36191992"/>
      <w:bookmarkStart w:id="2349" w:name="_Toc45193082"/>
      <w:bookmarkStart w:id="2350" w:name="_Toc47592714"/>
      <w:bookmarkStart w:id="2351" w:name="_Toc51834801"/>
      <w:bookmarkStart w:id="2352" w:name="_Toc91153834"/>
      <w:r>
        <w:rPr>
          <w:rFonts w:eastAsia="SimSun"/>
        </w:rPr>
        <w:t>4.15.6.9</w:t>
      </w:r>
      <w:r>
        <w:rPr>
          <w:rFonts w:eastAsia="SimSun"/>
        </w:rPr>
        <w:tab/>
        <w:t>Procedures for AF-triggered dynamically changing AM policies</w:t>
      </w:r>
      <w:bookmarkEnd w:id="2352"/>
    </w:p>
    <w:p w14:paraId="5731CF00" w14:textId="77777777" w:rsidR="005D29D7" w:rsidRDefault="005D29D7" w:rsidP="00EE66A3">
      <w:pPr>
        <w:pStyle w:val="Heading5"/>
        <w:rPr>
          <w:rFonts w:eastAsia="SimSun"/>
        </w:rPr>
      </w:pPr>
      <w:bookmarkStart w:id="2353" w:name="_Toc91153835"/>
      <w:r>
        <w:rPr>
          <w:rFonts w:eastAsia="SimSun"/>
        </w:rPr>
        <w:t>4.15.6.9.1</w:t>
      </w:r>
      <w:r>
        <w:rPr>
          <w:rFonts w:eastAsia="SimSun"/>
        </w:rPr>
        <w:tab/>
        <w:t>General</w:t>
      </w:r>
      <w:bookmarkEnd w:id="2353"/>
    </w:p>
    <w:p w14:paraId="19C52963" w14:textId="77777777" w:rsidR="005D29D7" w:rsidRDefault="005D29D7" w:rsidP="005D29D7">
      <w:pPr>
        <w:rPr>
          <w:rFonts w:eastAsia="SimSun"/>
        </w:rPr>
      </w:pPr>
      <w:r>
        <w:rPr>
          <w:rFonts w:eastAsia="SimSun"/>
        </w:rPr>
        <w:t>Access and mobility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lastRenderedPageBreak/>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77777777" w:rsidR="005D29D7" w:rsidRDefault="005D29D7" w:rsidP="00EE66A3">
      <w:pPr>
        <w:pStyle w:val="Heading5"/>
        <w:rPr>
          <w:rFonts w:eastAsia="SimSun"/>
        </w:rPr>
      </w:pPr>
      <w:bookmarkStart w:id="2354" w:name="_Toc91153836"/>
      <w:r>
        <w:rPr>
          <w:rFonts w:eastAsia="SimSun"/>
        </w:rPr>
        <w:t>4.15.6.9.2</w:t>
      </w:r>
      <w:r>
        <w:rPr>
          <w:rFonts w:eastAsia="SimSun"/>
        </w:rPr>
        <w:tab/>
        <w:t>Access and Mobility Policy authorization requests targeting an individual UE</w:t>
      </w:r>
      <w:bookmarkEnd w:id="2354"/>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55" w:name="_MON_1587198493"/>
    <w:bookmarkEnd w:id="2355"/>
    <w:p w14:paraId="60627EBB" w14:textId="636EF3BE" w:rsidR="005D29D7" w:rsidRDefault="005D29D7" w:rsidP="005D29D7">
      <w:pPr>
        <w:pStyle w:val="TH"/>
      </w:pPr>
      <w:r>
        <w:object w:dxaOrig="8176" w:dyaOrig="3860" w14:anchorId="4B1ADB79">
          <v:shape id="_x0000_i1168" type="#_x0000_t75" style="width:408.85pt;height:190.35pt" o:ole="">
            <v:imagedata r:id="rId284" o:title=""/>
          </v:shape>
          <o:OLEObject Type="Embed" ProgID="Word.Picture.8" ShapeID="_x0000_i1168" DrawAspect="Content" ObjectID="_1701769563" r:id="rId285"/>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34BF3BA5" w:rsidR="005D29D7" w:rsidRDefault="005D29D7" w:rsidP="005D29D7">
      <w:pPr>
        <w:pStyle w:val="B1"/>
        <w:rPr>
          <w:rFonts w:eastAsia="SimSun"/>
        </w:rPr>
      </w:pPr>
      <w:r>
        <w:rPr>
          <w:rFonts w:eastAsia="SimSun"/>
        </w:rPr>
        <w:t>2c.</w:t>
      </w:r>
      <w:r>
        <w:rPr>
          <w:rFonts w:eastAsia="SimSun"/>
        </w:rPr>
        <w:tab/>
        <w:t>The AF sends to the PCF for the UE its request for the AM 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9" type="#_x0000_t75" style="width:450.8pt;height:238.55pt" o:ole="">
            <v:imagedata r:id="rId286" o:title=""/>
          </v:shape>
          <o:OLEObject Type="Embed" ProgID="Word.Picture.8" ShapeID="_x0000_i1169" DrawAspect="Content" ObjectID="_1701769564" r:id="rId287"/>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358499AE" w:rsidR="005D29D7" w:rsidRDefault="005D29D7" w:rsidP="00EE66A3">
      <w:pPr>
        <w:pStyle w:val="B1"/>
        <w:rPr>
          <w:rFonts w:eastAsia="SimSun"/>
        </w:rPr>
      </w:pPr>
      <w:r>
        <w:rPr>
          <w:rFonts w:eastAsia="SimSun"/>
        </w:rPr>
        <w:t>2a.</w:t>
      </w:r>
      <w:r>
        <w:rPr>
          <w:rFonts w:eastAsia="SimSun"/>
        </w:rPr>
        <w:tab/>
        <w:t>The AF sends to NEF its request for the AM 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0551D220" w:rsidR="005D29D7" w:rsidRDefault="005D29D7" w:rsidP="00EE66A3">
      <w:pPr>
        <w:pStyle w:val="B1"/>
        <w:rPr>
          <w:rFonts w:eastAsia="SimSun"/>
        </w:rPr>
      </w:pPr>
      <w:r>
        <w:rPr>
          <w:rFonts w:eastAsia="SimSun"/>
        </w:rPr>
        <w:t>2d.</w:t>
      </w:r>
      <w:r>
        <w:rPr>
          <w:rFonts w:eastAsia="SimSun"/>
        </w:rPr>
        <w:tab/>
        <w:t>The NEF sends to PCF for the UE its request for the AM 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for change of service area coverage.</w:t>
      </w:r>
    </w:p>
    <w:p w14:paraId="62F177DA" w14:textId="77777777"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 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77777777" w:rsidR="005D29D7" w:rsidRDefault="005D29D7" w:rsidP="00EE66A3">
      <w:pPr>
        <w:pStyle w:val="Heading5"/>
        <w:rPr>
          <w:rFonts w:eastAsia="SimSun"/>
        </w:rPr>
      </w:pPr>
      <w:bookmarkStart w:id="2356" w:name="_Toc91153837"/>
      <w:r>
        <w:rPr>
          <w:rFonts w:eastAsia="SimSun"/>
        </w:rPr>
        <w:t>4.15.6.9.3</w:t>
      </w:r>
      <w:r>
        <w:rPr>
          <w:rFonts w:eastAsia="SimSun"/>
        </w:rPr>
        <w:tab/>
        <w:t>Processing AF requests to influence AM policies</w:t>
      </w:r>
      <w:bookmarkEnd w:id="2356"/>
    </w:p>
    <w:p w14:paraId="549B02A4" w14:textId="77777777" w:rsidR="005D29D7" w:rsidRDefault="005D29D7" w:rsidP="005D29D7">
      <w:pPr>
        <w:rPr>
          <w:rFonts w:eastAsia="SimSun"/>
        </w:rPr>
      </w:pPr>
      <w:r>
        <w:rPr>
          <w:rFonts w:eastAsia="SimSun"/>
        </w:rPr>
        <w:t>With this procedure, the AF can provide its AM Policy related request (for one or multiple UEs) at any time.</w:t>
      </w:r>
    </w:p>
    <w:bookmarkStart w:id="2357" w:name="_MON_1688204371"/>
    <w:bookmarkEnd w:id="2357"/>
    <w:p w14:paraId="6A130870" w14:textId="4423B48E" w:rsidR="009749F8" w:rsidRDefault="009749F8" w:rsidP="006E7760">
      <w:pPr>
        <w:pStyle w:val="TH"/>
        <w:rPr>
          <w:rFonts w:eastAsia="SimSun"/>
        </w:rPr>
      </w:pPr>
      <w:r>
        <w:object w:dxaOrig="9602" w:dyaOrig="4136" w14:anchorId="0C87786D">
          <v:shape id="_x0000_i1170" type="#_x0000_t75" style="width:480.85pt;height:204.75pt" o:ole="">
            <v:imagedata r:id="rId288" o:title=""/>
          </v:shape>
          <o:OLEObject Type="Embed" ProgID="Word.Picture.8" ShapeID="_x0000_i1170" DrawAspect="Content" ObjectID="_1701769565" r:id="rId289"/>
        </w:object>
      </w:r>
    </w:p>
    <w:p w14:paraId="70F60DC7" w14:textId="595341E0" w:rsidR="005D29D7" w:rsidRDefault="005D29D7" w:rsidP="005D29D7">
      <w:pPr>
        <w:pStyle w:val="TF"/>
        <w:rPr>
          <w:rFonts w:eastAsia="SimSun"/>
        </w:rPr>
      </w:pPr>
      <w:r>
        <w:rPr>
          <w:rFonts w:eastAsia="SimSun"/>
        </w:rPr>
        <w:t>Figure 4.15.6.9.3: Handling an AF request to influence AM 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7777777" w:rsidR="005D29D7" w:rsidRDefault="005D29D7" w:rsidP="005D29D7">
      <w:pPr>
        <w:rPr>
          <w:rFonts w:eastAsia="SimSun"/>
        </w:rPr>
      </w:pPr>
      <w:r>
        <w:rPr>
          <w:rFonts w:eastAsia="SimSun"/>
        </w:rPr>
        <w:t>The PCF for the UE and the PCF for the PDU Session can be the same entity, then steps 6a, 6b, 7a, and 7c are not performed, while step 7b is performed by that entity.</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6534F00" w14:textId="0E7ECB08"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SUPI or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 (</w:t>
      </w:r>
      <w:r w:rsidR="00901AD1">
        <w:rPr>
          <w:rFonts w:eastAsia="SimSun"/>
        </w:rPr>
        <w:t>a list of (</w:t>
      </w:r>
      <w:r>
        <w:rPr>
          <w:rFonts w:eastAsia="SimSun"/>
        </w:rPr>
        <w:t>DNN, S-NSSAI</w:t>
      </w:r>
      <w:r w:rsidR="00901AD1">
        <w:rPr>
          <w:rFonts w:eastAsia="SimSun"/>
        </w:rPr>
        <w:t>)(s)</w:t>
      </w:r>
      <w:r>
        <w:rPr>
          <w:rFonts w:eastAsia="SimSun"/>
        </w:rPr>
        <w:t>, and 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and requirements related to AM policy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events related with access and mobility management policies, the AF indicates also where it desires to receive 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F8EA564" w:rsidR="005D29D7" w:rsidRDefault="005D29D7" w:rsidP="00EE66A3">
      <w:pPr>
        <w:pStyle w:val="NO"/>
        <w:rPr>
          <w:rFonts w:eastAsia="SimSun"/>
        </w:rPr>
      </w:pPr>
      <w:r>
        <w:rPr>
          <w:rFonts w:eastAsia="SimSun"/>
        </w:rPr>
        <w:t>NOTE 1:</w:t>
      </w:r>
      <w:r>
        <w:rPr>
          <w:rFonts w:eastAsia="SimSun"/>
        </w:rPr>
        <w:tab/>
        <w:t>Steps 1, 2, and 3 can occur in any order.</w:t>
      </w:r>
    </w:p>
    <w:p w14:paraId="2C394243" w14:textId="1571DA3D"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3b is performed, this shall be immediately reported to the PCF. The PCF may check that an SM Policy association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steps 8 follows.</w:t>
      </w:r>
    </w:p>
    <w:p w14:paraId="2A93BF96" w14:textId="2C8B1454" w:rsidR="009749F8" w:rsidRDefault="009749F8" w:rsidP="00EE66A3">
      <w:pPr>
        <w:pStyle w:val="B1"/>
        <w:rPr>
          <w:rFonts w:eastAsia="SimSun"/>
        </w:rPr>
      </w:pPr>
      <w:r>
        <w:rPr>
          <w:rFonts w:eastAsia="SimSun"/>
        </w:rPr>
        <w:t>5.</w:t>
      </w:r>
      <w:r>
        <w:rPr>
          <w:rFonts w:eastAsia="SimSun"/>
        </w:rPr>
        <w:tab/>
        <w:t>Steps 2 to 11 in Figure 4.16.14.2-1 applies.</w:t>
      </w:r>
    </w:p>
    <w:p w14:paraId="04212BCC" w14:textId="7FBB2EF9" w:rsidR="000D524E" w:rsidRDefault="000D524E" w:rsidP="006E7760">
      <w:pPr>
        <w:pStyle w:val="NO"/>
        <w:rPr>
          <w:rFonts w:eastAsia="SimSun"/>
        </w:rPr>
      </w:pPr>
      <w:r>
        <w:rPr>
          <w:rFonts w:eastAsia="SimSun"/>
        </w:rPr>
        <w:lastRenderedPageBreak/>
        <w:t>NOTE 2:</w:t>
      </w:r>
      <w:r>
        <w:rPr>
          <w:rFonts w:eastAsia="SimSun"/>
        </w:rPr>
        <w:tab/>
        <w:t>The PCF for the UE may 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AM policy to apply based on local configuration and operator policy.</w:t>
      </w:r>
    </w:p>
    <w:p w14:paraId="689C40B6" w14:textId="38DCA7E1" w:rsidR="00D849AA" w:rsidRDefault="00D849AA" w:rsidP="00D849AA">
      <w:pPr>
        <w:pStyle w:val="Heading4"/>
        <w:rPr>
          <w:rFonts w:eastAsia="SimSun"/>
        </w:rPr>
      </w:pPr>
      <w:bookmarkStart w:id="2358" w:name="_Toc91153838"/>
      <w:r>
        <w:rPr>
          <w:rFonts w:eastAsia="SimSun"/>
        </w:rPr>
        <w:t>4.15.6.10</w:t>
      </w:r>
      <w:r>
        <w:rPr>
          <w:rFonts w:eastAsia="SimSun"/>
        </w:rPr>
        <w:tab/>
        <w:t>Application guidance for URSP determination</w:t>
      </w:r>
      <w:bookmarkEnd w:id="2358"/>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62A59E61" w:rsidR="00D849AA" w:rsidRDefault="00D849AA" w:rsidP="00EE66A3">
      <w:pPr>
        <w:pStyle w:val="B1"/>
        <w:rPr>
          <w:rFonts w:eastAsia="SimSun"/>
        </w:rPr>
      </w:pPr>
      <w:r>
        <w:rPr>
          <w:rFonts w:eastAsia="SimSun"/>
        </w:rPr>
        <w:tab/>
        <w:t>Information on the AF guidance for URSP determination which consists of a list of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3DAF5408"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for service specific authorization for the service parameters for an individual UE (e.g. to authorize the Corporate or MTC provider represented by the AF and the requested DNN, S-NSSAI for the related UE) before storing the service parameters into the UDR via Nnef_ServiceParameter_Create operation. If the request is targeting a group of UEs, NEF may also request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lastRenderedPageBreak/>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5B0C9D83" w14:textId="40C44FB0" w:rsidR="002A3367" w:rsidRDefault="002A3367" w:rsidP="002A3367">
      <w:pPr>
        <w:rPr>
          <w:rFonts w:eastAsia="SimSun"/>
        </w:rPr>
      </w:pPr>
      <w:r>
        <w:rPr>
          <w:rFonts w:eastAsia="SimSun"/>
        </w:rPr>
        <w:t>Figure 4.15.6.10-1 shows the enhanced procedure as defined in clause 4.15.6.7 for Application guidance for URSP determination.</w:t>
      </w:r>
    </w:p>
    <w:bookmarkStart w:id="2359" w:name="_MON_1684549432"/>
    <w:bookmarkEnd w:id="2359"/>
    <w:p w14:paraId="064E1581" w14:textId="32858B6D" w:rsidR="00096A45" w:rsidRDefault="00096A45" w:rsidP="00096A45">
      <w:pPr>
        <w:pStyle w:val="TH"/>
      </w:pPr>
      <w:r>
        <w:object w:dxaOrig="8789" w:dyaOrig="3399" w14:anchorId="6A0CC0D2">
          <v:shape id="_x0000_i1171" type="#_x0000_t75" style="width:439.5pt;height:170.3pt" o:ole="">
            <v:imagedata r:id="rId290" o:title=""/>
          </v:shape>
          <o:OLEObject Type="Embed" ProgID="Word.Picture.8" ShapeID="_x0000_i1171" DrawAspect="Content" ObjectID="_1701769566" r:id="rId291"/>
        </w:object>
      </w:r>
    </w:p>
    <w:p w14:paraId="48F32155" w14:textId="02BBA4B4" w:rsidR="002A3367" w:rsidRDefault="002A3367" w:rsidP="002A3367">
      <w:pPr>
        <w:pStyle w:val="TF"/>
        <w:rPr>
          <w:rFonts w:eastAsia="SimSun"/>
        </w:rPr>
      </w:pPr>
      <w:r>
        <w:rPr>
          <w:rFonts w:eastAsia="SimSun"/>
        </w:rPr>
        <w:t>Figure 4.15.6.10-1: Service Specific Authorization</w:t>
      </w:r>
      <w:r w:rsidR="00341BC9">
        <w:rPr>
          <w:rFonts w:eastAsia="SimSun"/>
        </w:rPr>
        <w:t xml:space="preserve"> for an individual UE or group of UEs</w:t>
      </w:r>
    </w:p>
    <w:p w14:paraId="23E188F3" w14:textId="77777777" w:rsidR="002A3367" w:rsidRDefault="002A3367" w:rsidP="002A3367">
      <w:pPr>
        <w:pStyle w:val="B1"/>
        <w:rPr>
          <w:rFonts w:eastAsia="SimSun"/>
        </w:rPr>
      </w:pPr>
      <w:r>
        <w:rPr>
          <w:rFonts w:eastAsia="SimSun"/>
        </w:rPr>
        <w:t>1.</w:t>
      </w:r>
      <w:r>
        <w:rPr>
          <w:rFonts w:eastAsia="SimSun"/>
        </w:rPr>
        <w:tab/>
        <w:t>The AF initiates the procedure as specified in clause 4.15.6.7.</w:t>
      </w:r>
    </w:p>
    <w:p w14:paraId="6C29EA84" w14:textId="309CE597" w:rsidR="002A3367" w:rsidRDefault="002A3367" w:rsidP="002A3367">
      <w:pPr>
        <w:pStyle w:val="B1"/>
        <w:rPr>
          <w:rFonts w:eastAsia="SimSun"/>
        </w:rPr>
      </w:pPr>
      <w:r>
        <w:rPr>
          <w:rFonts w:eastAsia="SimSun"/>
        </w:rPr>
        <w:t>2.</w:t>
      </w:r>
      <w:r>
        <w:rPr>
          <w:rFonts w:eastAsia="SimSun"/>
        </w:rPr>
        <w:tab/>
        <w:t>The NEF sends Nudm_ServiceSpecificAuthorisation_</w:t>
      </w:r>
      <w:r w:rsidR="00096A45">
        <w:rPr>
          <w:rFonts w:eastAsia="SimSun"/>
        </w:rPr>
        <w:t>Create</w:t>
      </w:r>
      <w:r>
        <w:rPr>
          <w:rFonts w:eastAsia="SimSun"/>
        </w:rPr>
        <w:t xml:space="preserve"> Request including S-NSSAI/DNN and service type received from AF.</w:t>
      </w:r>
    </w:p>
    <w:p w14:paraId="6972AB2E" w14:textId="0E20B164" w:rsidR="002A3367" w:rsidRDefault="002A3367" w:rsidP="002A3367">
      <w:pPr>
        <w:pStyle w:val="B1"/>
        <w:rPr>
          <w:rFonts w:eastAsia="SimSun"/>
        </w:rPr>
      </w:pPr>
      <w:r>
        <w:rPr>
          <w:rFonts w:eastAsia="SimSun"/>
        </w:rPr>
        <w:t>3.</w:t>
      </w:r>
      <w:r>
        <w:rPr>
          <w:rFonts w:eastAsia="SimSun"/>
        </w:rPr>
        <w:tab/>
      </w:r>
      <w:r w:rsidR="00341BC9">
        <w:rPr>
          <w:rFonts w:eastAsia="SimSun"/>
        </w:rPr>
        <w:t xml:space="preserve">If the request is for an individual UE, the </w:t>
      </w:r>
      <w:r>
        <w:rPr>
          <w:rFonts w:eastAsia="SimSun"/>
        </w:rPr>
        <w:t>UDM checks the list of subscribed/allowed S-NSSAI/DNNs for the UE and other service info (e.g. MTC provider is authorized for the UE).</w:t>
      </w:r>
    </w:p>
    <w:p w14:paraId="35021DBE" w14:textId="5ECF66EF" w:rsidR="00341BC9" w:rsidRDefault="00341BC9" w:rsidP="002A3367">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6483AE70" w14:textId="7B4924FC" w:rsidR="002A3367" w:rsidRDefault="002A3367" w:rsidP="002A3367">
      <w:pPr>
        <w:pStyle w:val="B1"/>
        <w:rPr>
          <w:rFonts w:eastAsia="SimSun"/>
        </w:rPr>
      </w:pPr>
      <w:r>
        <w:rPr>
          <w:rFonts w:eastAsia="SimSun"/>
        </w:rPr>
        <w:t>4.</w:t>
      </w:r>
      <w:r>
        <w:rPr>
          <w:rFonts w:eastAsia="SimSun"/>
        </w:rPr>
        <w:tab/>
        <w:t>The UDM responds to the NEF with the service authorization result. If authorization fails (e.g. DNN is not subscribed for the UE</w:t>
      </w:r>
      <w:r w:rsidR="00341BC9">
        <w:rPr>
          <w:rFonts w:eastAsia="SimSun"/>
        </w:rPr>
        <w:t xml:space="preserve"> or it is different from the group related data</w:t>
      </w:r>
      <w:r>
        <w:rPr>
          <w:rFonts w:eastAsia="SimSun"/>
        </w:rPr>
        <w:t>, UE subscription</w:t>
      </w:r>
      <w:r w:rsidR="00341BC9">
        <w:rPr>
          <w:rFonts w:eastAsia="SimSun"/>
        </w:rPr>
        <w:t xml:space="preserve"> or group related data</w:t>
      </w:r>
      <w:r>
        <w:rPr>
          <w:rFonts w:eastAsia="SimSun"/>
        </w:rPr>
        <w:t xml:space="preserve">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3AD396F0" w14:textId="17421383" w:rsidR="002A3367" w:rsidRDefault="002A3367" w:rsidP="002217D3">
      <w:pPr>
        <w:pStyle w:val="NO"/>
        <w:rPr>
          <w:rFonts w:eastAsia="SimSun"/>
        </w:rPr>
      </w:pPr>
      <w:r>
        <w:rPr>
          <w:rFonts w:eastAsia="SimSun"/>
        </w:rPr>
        <w:t>NOTE </w:t>
      </w:r>
      <w:r w:rsidR="00341BC9">
        <w:rPr>
          <w:rFonts w:eastAsia="SimSun"/>
        </w:rPr>
        <w:t>5</w:t>
      </w:r>
      <w:r>
        <w:rPr>
          <w:rFonts w:eastAsia="SimSun"/>
        </w:rPr>
        <w:t>:</w:t>
      </w:r>
      <w:r>
        <w:rPr>
          <w:rFonts w:eastAsia="SimSun"/>
        </w:rPr>
        <w:tab/>
        <w:t>The MTC Provider Information can be used by any type of Service Providers (MTC or non-MTC) or Corporate or External Parties for, e.g. to distinguish their different customers.</w:t>
      </w:r>
    </w:p>
    <w:p w14:paraId="08CE86D1" w14:textId="77777777" w:rsidR="002A3367" w:rsidRDefault="002A3367" w:rsidP="002A3367">
      <w:pPr>
        <w:pStyle w:val="B1"/>
        <w:rPr>
          <w:rFonts w:eastAsia="SimSun"/>
        </w:rPr>
      </w:pPr>
      <w:r>
        <w:rPr>
          <w:rFonts w:eastAsia="SimSun"/>
        </w:rPr>
        <w:t>5.</w:t>
      </w:r>
      <w:r>
        <w:rPr>
          <w:rFonts w:eastAsia="SimSun"/>
        </w:rPr>
        <w:tab/>
        <w:t>The procedure continues as specified in clause 4.15.6.7.</w:t>
      </w:r>
    </w:p>
    <w:p w14:paraId="3CC625DE" w14:textId="77777777" w:rsidR="002A3367" w:rsidRDefault="002A3367" w:rsidP="002217D3">
      <w:pPr>
        <w:rPr>
          <w:rFonts w:eastAsia="SimSun"/>
        </w:rPr>
      </w:pPr>
      <w:r>
        <w:rPr>
          <w:rFonts w:eastAsia="SimSun"/>
        </w:rPr>
        <w:t>Figure 4.15.6.10-2 illustrates the procedure for updating or revoking an existing Service Specific Authorization.</w:t>
      </w:r>
    </w:p>
    <w:p w14:paraId="23D78F95" w14:textId="7A5F76E8" w:rsidR="002A3367" w:rsidRDefault="002A3367" w:rsidP="002A3367">
      <w:pPr>
        <w:pStyle w:val="TH"/>
        <w:rPr>
          <w:rFonts w:eastAsia="SimSun"/>
        </w:rPr>
      </w:pPr>
      <w:r w:rsidRPr="00140E21">
        <w:object w:dxaOrig="6645" w:dyaOrig="4590" w14:anchorId="3FECCC1E">
          <v:shape id="_x0000_i1172" type="#_x0000_t75" style="width:330.55pt;height:226pt" o:ole="">
            <v:imagedata r:id="rId292" o:title=""/>
          </v:shape>
          <o:OLEObject Type="Embed" ProgID="Visio.Drawing.11" ShapeID="_x0000_i1172" DrawAspect="Content" ObjectID="_1701769567" r:id="rId293"/>
        </w:object>
      </w:r>
    </w:p>
    <w:p w14:paraId="211CA254" w14:textId="682A9A8C" w:rsidR="002A3367" w:rsidRDefault="002A3367" w:rsidP="002217D3">
      <w:pPr>
        <w:pStyle w:val="TF"/>
        <w:rPr>
          <w:rFonts w:eastAsia="SimSun"/>
        </w:rPr>
      </w:pPr>
      <w:r>
        <w:rPr>
          <w:rFonts w:eastAsia="SimSun"/>
        </w:rPr>
        <w:t>Figure 4.15.6.10-2: Service Specific Authorization Update procedure</w:t>
      </w:r>
    </w:p>
    <w:p w14:paraId="345F2A20" w14:textId="5CF33552" w:rsidR="002A3367" w:rsidRDefault="002A3367" w:rsidP="002A3367">
      <w:pPr>
        <w:pStyle w:val="B1"/>
        <w:rPr>
          <w:rFonts w:eastAsia="SimSun"/>
        </w:rPr>
      </w:pPr>
      <w:r>
        <w:rPr>
          <w:rFonts w:eastAsia="SimSun"/>
        </w:rPr>
        <w:t>1.</w:t>
      </w:r>
      <w:r>
        <w:rPr>
          <w:rFonts w:eastAsia="SimSun"/>
        </w:rPr>
        <w:tab/>
        <w:t>The UDM may send a Service Specific Authorization Update information using Nudm_ServiceSpecificAuthorisation_UpdateNotify Request (GPSI,</w:t>
      </w:r>
      <w:r w:rsidR="00341BC9">
        <w:rPr>
          <w:rFonts w:eastAsia="SimSun"/>
        </w:rPr>
        <w:t xml:space="preserve"> External Group Id,</w:t>
      </w:r>
      <w:r>
        <w:rPr>
          <w:rFonts w:eastAsia="SimSun"/>
        </w:rPr>
        <w:t xml:space="preserve"> S-NSSAI, DNN, Result) message to the NEF to update a </w:t>
      </w:r>
      <w:r w:rsidR="00341BC9">
        <w:rPr>
          <w:rFonts w:eastAsia="SimSun"/>
        </w:rPr>
        <w:t xml:space="preserve">UE's or group of UEs' </w:t>
      </w:r>
      <w:r>
        <w:rPr>
          <w:rFonts w:eastAsia="SimSun"/>
        </w:rPr>
        <w:t>authorization.</w:t>
      </w:r>
    </w:p>
    <w:p w14:paraId="7EAE4D03" w14:textId="77777777" w:rsidR="002A3367" w:rsidRDefault="002A3367" w:rsidP="002A3367">
      <w:pPr>
        <w:pStyle w:val="B1"/>
        <w:rPr>
          <w:rFonts w:eastAsia="SimSun"/>
        </w:rPr>
      </w:pPr>
      <w:r>
        <w:rPr>
          <w:rFonts w:eastAsia="SimSun"/>
        </w:rPr>
        <w:t>2.</w:t>
      </w:r>
      <w:r>
        <w:rPr>
          <w:rFonts w:eastAsia="SimSun"/>
        </w:rPr>
        <w:tab/>
        <w:t>The NEF sends Nudm_ServiceSpecificAuthorisation_UpdateNotify Response (cause) message to the UDM to acknowledge the authorization update.</w:t>
      </w:r>
    </w:p>
    <w:p w14:paraId="0408AA4B" w14:textId="77777777" w:rsidR="002A3367" w:rsidRDefault="002A3367" w:rsidP="002A3367">
      <w:pPr>
        <w:pStyle w:val="B1"/>
        <w:rPr>
          <w:rFonts w:eastAsia="SimSun"/>
        </w:rPr>
      </w:pPr>
      <w:r>
        <w:rPr>
          <w:rFonts w:eastAsia="SimSun"/>
        </w:rPr>
        <w:t>3.</w:t>
      </w:r>
      <w:r>
        <w:rPr>
          <w:rFonts w:eastAsia="SimSun"/>
        </w:rPr>
        <w:tab/>
        <w:t>If the authorization is revoked, the NEF removes the service specific parameters from the UDR.</w:t>
      </w:r>
    </w:p>
    <w:p w14:paraId="020307BB" w14:textId="4D9B980D" w:rsidR="002A3367" w:rsidRDefault="002A3367" w:rsidP="002A3367">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w:t>
      </w:r>
      <w:r w:rsidR="00341BC9">
        <w:rPr>
          <w:rFonts w:eastAsia="SimSun"/>
        </w:rPr>
        <w:t xml:space="preserve"> External Group Id,</w:t>
      </w:r>
      <w:r>
        <w:rPr>
          <w:rFonts w:eastAsia="SimSun"/>
        </w:rPr>
        <w:t xml:space="preserve"> TLTRI, Result) message to the AF.</w:t>
      </w:r>
    </w:p>
    <w:p w14:paraId="0B400079" w14:textId="77777777" w:rsidR="002A3367" w:rsidRDefault="002A3367" w:rsidP="002A3367">
      <w:pPr>
        <w:pStyle w:val="B1"/>
        <w:rPr>
          <w:rFonts w:eastAsia="SimSun"/>
        </w:rPr>
      </w:pPr>
      <w:r>
        <w:rPr>
          <w:rFonts w:eastAsia="SimSun"/>
        </w:rPr>
        <w:t>5.</w:t>
      </w:r>
      <w:r>
        <w:rPr>
          <w:rFonts w:eastAsia="SimSun"/>
        </w:rPr>
        <w:tab/>
        <w:t>The AF responds to the NEF with Nnef_ServiceParameter_Notify Response message.</w:t>
      </w:r>
    </w:p>
    <w:p w14:paraId="0809766D" w14:textId="2348C0CD" w:rsidR="00494592" w:rsidRDefault="00494592" w:rsidP="00494592">
      <w:pPr>
        <w:pStyle w:val="Heading4"/>
        <w:rPr>
          <w:rFonts w:eastAsia="SimSun"/>
        </w:rPr>
      </w:pPr>
      <w:bookmarkStart w:id="2360" w:name="_Toc91153839"/>
      <w:r>
        <w:rPr>
          <w:rFonts w:eastAsia="SimSun"/>
        </w:rPr>
        <w:t>4.15.6.11</w:t>
      </w:r>
      <w:r w:rsidR="008A3270">
        <w:rPr>
          <w:rFonts w:eastAsia="SimSun"/>
        </w:rPr>
        <w:tab/>
        <w:t>Void</w:t>
      </w:r>
      <w:bookmarkEnd w:id="2360"/>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361" w:name="_Toc91153840"/>
      <w:r>
        <w:rPr>
          <w:rFonts w:eastAsia="SimSun"/>
        </w:rPr>
        <w:t>4.15.6.12</w:t>
      </w:r>
      <w:r>
        <w:rPr>
          <w:rFonts w:eastAsia="SimSun"/>
        </w:rPr>
        <w:tab/>
        <w:t>Parameter Provisioning when the UE is identified via UE addressing information</w:t>
      </w:r>
      <w:bookmarkEnd w:id="2361"/>
    </w:p>
    <w:p w14:paraId="698BCEB1" w14:textId="4A6BF733" w:rsidR="007C6C9A" w:rsidRDefault="007C6C9A" w:rsidP="007C6C9A">
      <w:pPr>
        <w:rPr>
          <w:rFonts w:eastAsia="SimSun"/>
        </w:rPr>
      </w:pPr>
      <w:r>
        <w:rPr>
          <w:rFonts w:eastAsia="SimSun"/>
        </w:rPr>
        <w:t>Handling of Parameter Provisioning requests targeting an individual UE when the UE is identified via UE addressing information is described in clause 4.15.3.2.13. Once this has taken place, the Parameter Provisioning as described in other subclauses of clause 4.15.6 may apply.</w:t>
      </w:r>
    </w:p>
    <w:p w14:paraId="1254ED72" w14:textId="2636312E" w:rsidR="00776774" w:rsidRPr="00140E21" w:rsidRDefault="00776774" w:rsidP="00776774">
      <w:pPr>
        <w:pStyle w:val="Heading3"/>
        <w:rPr>
          <w:rFonts w:eastAsia="SimSun"/>
        </w:rPr>
      </w:pPr>
      <w:bookmarkStart w:id="2362" w:name="_Toc91153841"/>
      <w:r w:rsidRPr="00140E21">
        <w:rPr>
          <w:rFonts w:eastAsia="SimSun"/>
        </w:rPr>
        <w:t>4.15.7</w:t>
      </w:r>
      <w:r w:rsidRPr="00140E21">
        <w:rPr>
          <w:rFonts w:eastAsia="SimSun"/>
        </w:rPr>
        <w:tab/>
        <w:t>Network status reporting</w:t>
      </w:r>
      <w:bookmarkEnd w:id="2346"/>
      <w:bookmarkEnd w:id="2347"/>
      <w:bookmarkEnd w:id="2348"/>
      <w:bookmarkEnd w:id="2349"/>
      <w:bookmarkEnd w:id="2350"/>
      <w:bookmarkEnd w:id="2351"/>
      <w:bookmarkEnd w:id="2362"/>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63" w:name="_Toc20204220"/>
      <w:bookmarkStart w:id="2364" w:name="_Toc27894912"/>
      <w:bookmarkStart w:id="2365" w:name="_Toc36191993"/>
      <w:bookmarkStart w:id="2366" w:name="_Toc45193083"/>
      <w:bookmarkStart w:id="2367" w:name="_Toc47592715"/>
      <w:bookmarkStart w:id="2368" w:name="_Toc51834802"/>
      <w:bookmarkStart w:id="2369" w:name="_Toc91153842"/>
      <w:r>
        <w:rPr>
          <w:rFonts w:eastAsia="SimSun"/>
        </w:rPr>
        <w:t>4.15.8</w:t>
      </w:r>
      <w:r>
        <w:rPr>
          <w:rFonts w:eastAsia="SimSun"/>
        </w:rPr>
        <w:tab/>
        <w:t>Event exposure controlled by a DCCF</w:t>
      </w:r>
      <w:bookmarkEnd w:id="2369"/>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70" w:name="_Toc91153843"/>
      <w:r>
        <w:rPr>
          <w:rFonts w:eastAsia="SimSun"/>
        </w:rPr>
        <w:t>4.15.9</w:t>
      </w:r>
      <w:r>
        <w:rPr>
          <w:rFonts w:eastAsia="SimSun"/>
        </w:rPr>
        <w:tab/>
        <w:t>Time Synchronization exposure</w:t>
      </w:r>
      <w:bookmarkEnd w:id="2370"/>
    </w:p>
    <w:p w14:paraId="387EE247" w14:textId="77777777" w:rsidR="008A3270" w:rsidRDefault="008A3270" w:rsidP="002217D3">
      <w:pPr>
        <w:pStyle w:val="Heading4"/>
        <w:rPr>
          <w:rFonts w:eastAsia="SimSun"/>
        </w:rPr>
      </w:pPr>
      <w:bookmarkStart w:id="2371" w:name="_Toc91153844"/>
      <w:r>
        <w:rPr>
          <w:rFonts w:eastAsia="SimSun"/>
        </w:rPr>
        <w:t>4.15.9.1</w:t>
      </w:r>
      <w:r>
        <w:rPr>
          <w:rFonts w:eastAsia="SimSun"/>
        </w:rPr>
        <w:tab/>
        <w:t>General</w:t>
      </w:r>
      <w:bookmarkEnd w:id="2371"/>
    </w:p>
    <w:p w14:paraId="079F8467" w14:textId="16E124C0" w:rsidR="008A3270" w:rsidRDefault="008A3270" w:rsidP="008A3270">
      <w:pPr>
        <w:rPr>
          <w:rFonts w:eastAsia="SimSun"/>
        </w:rPr>
      </w:pPr>
      <w:r>
        <w:rPr>
          <w:rFonts w:eastAsia="SimSun"/>
        </w:rPr>
        <w:t>Time synchronization exposure allows an AF to configure time synchronization in 5GS. Depending on the time distribution method to use for the service (e.g. (g)PTP or 5G clock sync), the AF may require retrieving 5GS time synchronization capabilities prior to sending the time synchronization service request</w:t>
      </w:r>
      <w:r w:rsidR="00B1786E">
        <w:rPr>
          <w:rFonts w:eastAsia="SimSun"/>
        </w:rPr>
        <w:t xml:space="preserve"> as described in clause 4.15.9.2</w:t>
      </w:r>
      <w:r>
        <w:rPr>
          <w:rFonts w:eastAsia="SimSun"/>
        </w:rPr>
        <w:t>. For (g)PTP operation, the Time synchronization service allows an AF to subscribe to the UE availability for time synchronization service</w:t>
      </w:r>
      <w:r w:rsidR="00B1786E">
        <w:rPr>
          <w:rFonts w:eastAsia="SimSun"/>
        </w:rPr>
        <w:t xml:space="preserve"> and 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4605899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p>
    <w:p w14:paraId="3BAD2ED7" w14:textId="107B9D78" w:rsidR="008A3270" w:rsidRDefault="008A3270" w:rsidP="002217D3">
      <w:pPr>
        <w:pStyle w:val="Heading4"/>
        <w:rPr>
          <w:rFonts w:eastAsia="SimSun"/>
        </w:rPr>
      </w:pPr>
      <w:bookmarkStart w:id="2372" w:name="_Toc91153845"/>
      <w:r>
        <w:rPr>
          <w:rFonts w:eastAsia="SimSun"/>
        </w:rPr>
        <w:t>4.15.9.2</w:t>
      </w:r>
      <w:r>
        <w:rPr>
          <w:rFonts w:eastAsia="SimSun"/>
        </w:rPr>
        <w:tab/>
        <w:t>Exposure of UE availability for Time Synchronization service</w:t>
      </w:r>
      <w:bookmarkEnd w:id="2372"/>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p w14:paraId="7C6F588B" w14:textId="0806668A" w:rsidR="00B011FA" w:rsidRDefault="00B011FA" w:rsidP="005E4458">
      <w:pPr>
        <w:pStyle w:val="TH"/>
        <w:rPr>
          <w:rFonts w:eastAsia="SimSun"/>
        </w:rPr>
      </w:pPr>
      <w:r w:rsidRPr="00A9379F">
        <w:object w:dxaOrig="10404" w:dyaOrig="9012" w14:anchorId="56A4B6D1">
          <v:shape id="_x0000_i1174" type="#_x0000_t75" style="width:449.55pt;height:396.3pt" o:ole="">
            <v:imagedata r:id="rId294" o:title=""/>
          </v:shape>
          <o:OLEObject Type="Embed" ProgID="Visio.Drawing.15" ShapeID="_x0000_i1174" DrawAspect="Content" ObjectID="_1701769568" r:id="rId295"/>
        </w:object>
      </w:r>
    </w:p>
    <w:p w14:paraId="310E8D5D" w14:textId="20EE99F5" w:rsidR="00B011FA" w:rsidRDefault="00B011FA" w:rsidP="008A3270">
      <w:pPr>
        <w:pStyle w:val="TF"/>
        <w:rPr>
          <w:rFonts w:eastAsia="SimSun"/>
        </w:rPr>
      </w:pPr>
      <w:r>
        <w:rPr>
          <w:rFonts w:eastAsia="SimSun"/>
        </w:rPr>
        <w:t>Figure 4.15.9.2-1: Procedure for exposing 5GS and/or UE availability and capabilities for Time Synchronization services</w:t>
      </w:r>
    </w:p>
    <w:p w14:paraId="7BEE84BD" w14:textId="77777777" w:rsidR="00B011FA" w:rsidRDefault="00B011FA" w:rsidP="008A3270">
      <w:pPr>
        <w:pStyle w:val="B1"/>
        <w:rPr>
          <w:rFonts w:eastAsia="SimSun"/>
        </w:rPr>
      </w:pPr>
      <w:r>
        <w:rPr>
          <w:rFonts w:eastAsia="SimSun"/>
        </w:rPr>
        <w:t>1.</w:t>
      </w:r>
      <w:r>
        <w:rPr>
          <w:rFonts w:eastAsia="SimSun"/>
        </w:rPr>
        <w:tab/>
        <w:t>The PCF determines if existing PDU Sessions are potentially impacted by time synchronization service (based on local configuration or SM Policy Association). For each of these PDU Sessions, the PCF invokes Npcf_PolicyAuthorization service operation to the TSCTSF discovered and selected as described in clause 6.3.24 of TS 23.501 [2]</w:t>
      </w:r>
    </w:p>
    <w:p w14:paraId="7CE2A05B" w14:textId="1D2EC73C"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6585C38"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 identifiers (GPSIs) or Groups of UEs identified by an External Group Identifier that further define the subset of the target UEs. If the request does not include UE identifiers, the request is targeted to any UE with a PDU Session using the DNN and S-NSSAI. The NEF uses the UDM service to map the GPSIs to SUPIs and to map the External Group Identifier to Internal Group Identifier.</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lastRenderedPageBreak/>
        <w:tab/>
        <w:t>When the NEF processes the AF request the AF-Service-Identifier may be used to authorize the AF request.</w:t>
      </w:r>
    </w:p>
    <w:p w14:paraId="73D8BF7D" w14:textId="77777777" w:rsidR="000D524E" w:rsidRDefault="000D524E" w:rsidP="008A3270">
      <w:pPr>
        <w:pStyle w:val="B1"/>
        <w:rPr>
          <w:rFonts w:eastAsia="SimSun"/>
        </w:rPr>
      </w:pPr>
      <w:r>
        <w:rPr>
          <w:rFonts w:eastAsia="SimSun"/>
        </w:rPr>
        <w:tab/>
        <w:t>Depending on the AF-Service-Identifier and/or DNN/S-NSSAI, the NEF may reject the request if the the list of UE identities or External Group Identifier is not included in the request.</w:t>
      </w:r>
    </w:p>
    <w:p w14:paraId="556578A9" w14:textId="77777777" w:rsidR="000D524E" w:rsidRDefault="000D524E" w:rsidP="008A3270">
      <w:pPr>
        <w:pStyle w:val="B1"/>
        <w:rPr>
          <w:rFonts w:eastAsia="SimSun"/>
        </w:rPr>
      </w:pPr>
      <w:r>
        <w:rPr>
          <w:rFonts w:eastAsia="SimSun"/>
        </w:rPr>
        <w:tab/>
        <w:t>To remove an existing time synchronization service configuration, the AF invokes Nnef_TimeSynchronization_CapsUnsubscribe service operation and provides the Subscription Correlation ID.</w:t>
      </w:r>
    </w:p>
    <w:p w14:paraId="00250486" w14:textId="38D0B453" w:rsidR="008A3270" w:rsidRDefault="00B011FA" w:rsidP="008A3270">
      <w:pPr>
        <w:pStyle w:val="B1"/>
        <w:rPr>
          <w:rFonts w:eastAsia="SimSun"/>
        </w:rPr>
      </w:pPr>
      <w:r>
        <w:rPr>
          <w:rFonts w:eastAsia="SimSun"/>
        </w:rPr>
        <w:t>3</w:t>
      </w:r>
      <w:r w:rsidR="008A3270">
        <w:rPr>
          <w:rFonts w:eastAsia="SimSun"/>
        </w:rPr>
        <w:t>.</w:t>
      </w:r>
      <w:r w:rsidR="008A3270">
        <w:rPr>
          <w:rFonts w:eastAsia="SimSun"/>
        </w:rPr>
        <w:tab/>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7467B8E5" w14:textId="2D71F474" w:rsidR="008A3270" w:rsidRDefault="008A3270" w:rsidP="008A3270">
      <w:pPr>
        <w:pStyle w:val="B1"/>
        <w:rPr>
          <w:rFonts w:eastAsia="SimSun"/>
        </w:rPr>
      </w:pPr>
      <w:r>
        <w:rPr>
          <w:rFonts w:eastAsia="SimSun"/>
        </w:rPr>
        <w:tab/>
        <w:t>The AF that is part of operator's trust domain may invoke the services directly with TSCTSF</w:t>
      </w:r>
      <w:r w:rsidR="00B011FA">
        <w:rPr>
          <w:rFonts w:eastAsia="SimSun"/>
        </w:rPr>
        <w:t xml:space="preserve"> as described in clause 6.3.24 of TS 23.501 [2]</w:t>
      </w:r>
      <w:r>
        <w:rPr>
          <w:rFonts w:eastAsia="SimSun"/>
        </w:rPr>
        <w:t>.</w:t>
      </w:r>
    </w:p>
    <w:p w14:paraId="2DDD46A5" w14:textId="56063A3C" w:rsidR="00B011FA" w:rsidRDefault="00B011FA" w:rsidP="008A3270">
      <w:pPr>
        <w:pStyle w:val="B1"/>
        <w:rPr>
          <w:rFonts w:eastAsia="SimSun"/>
        </w:rPr>
      </w:pPr>
      <w:r>
        <w:rPr>
          <w:rFonts w:eastAsia="SimSun"/>
        </w:rPr>
        <w:t>4.</w:t>
      </w:r>
      <w:r>
        <w:rPr>
          <w:rFonts w:eastAsia="SimSun"/>
        </w:rPr>
        <w:tab/>
        <w:t>(in the case of Ntsctsf_TimeSynchronization_CapsSubscribe): The TSCTSF identifies the affected AF session(s) based on the parameters received in step 3 and interacts with the PCF by triggering a Npcf_PolicyAuthorization_Update request message.</w:t>
      </w:r>
    </w:p>
    <w:p w14:paraId="12F3C036" w14:textId="77777777" w:rsidR="00B011FA" w:rsidRDefault="00B011FA" w:rsidP="008A3270">
      <w:pPr>
        <w:pStyle w:val="B1"/>
        <w:rPr>
          <w:rFonts w:eastAsia="SimSun"/>
        </w:rPr>
      </w:pPr>
      <w:r>
        <w:rPr>
          <w:rFonts w:eastAsia="SimSun"/>
        </w:rPr>
        <w:tab/>
        <w:t>(in the case of Ntsctsf_TimeSynchronization_CapsUnsubscribe): The TSCTSF uses the Subscription Correlation ID to determine the AF sessions and interacts with the PCF(s) by triggering a Npcf_PolicyAuthorization_Delete request message. Steps 8-13 are skipped.</w:t>
      </w:r>
    </w:p>
    <w:p w14:paraId="1333F390" w14:textId="783D553C" w:rsidR="008A3270" w:rsidRDefault="00B011FA" w:rsidP="008A3270">
      <w:pPr>
        <w:pStyle w:val="B1"/>
        <w:rPr>
          <w:rFonts w:eastAsia="SimSun"/>
        </w:rPr>
      </w:pPr>
      <w:r>
        <w:rPr>
          <w:rFonts w:eastAsia="SimSun"/>
        </w:rPr>
        <w:t>5</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63FBCB37" w:rsidR="008A3270" w:rsidRDefault="00B011FA" w:rsidP="008A3270">
      <w:pPr>
        <w:pStyle w:val="B1"/>
        <w:rPr>
          <w:rFonts w:eastAsia="SimSun"/>
        </w:rPr>
      </w:pPr>
      <w:r>
        <w:rPr>
          <w:rFonts w:eastAsia="SimSun"/>
        </w:rPr>
        <w:t>6</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59996557" w:rsidR="008A3270" w:rsidRDefault="00B011FA" w:rsidP="008A3270">
      <w:pPr>
        <w:pStyle w:val="B1"/>
        <w:rPr>
          <w:rFonts w:eastAsia="SimSun"/>
        </w:rPr>
      </w:pPr>
      <w:r>
        <w:rPr>
          <w:rFonts w:eastAsia="SimSun"/>
        </w:rPr>
        <w:t>7</w:t>
      </w:r>
      <w:r w:rsidR="008A3270">
        <w:rPr>
          <w:rFonts w:eastAsia="SimSun"/>
        </w:rPr>
        <w:t>.</w:t>
      </w:r>
      <w:r w:rsidR="008A3270">
        <w:rPr>
          <w:rFonts w:eastAsia="SimSun"/>
        </w:rPr>
        <w:tab/>
        <w:t>As part of Npcf_PolicyAuthorization_Create</w:t>
      </w:r>
      <w:r>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BF8E4BA"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 and 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3FBCE523" w:rsidR="008A3270" w:rsidRDefault="00B011FA" w:rsidP="008A3270">
      <w:pPr>
        <w:pStyle w:val="B1"/>
        <w:rPr>
          <w:rFonts w:eastAsia="SimSun"/>
        </w:rPr>
      </w:pPr>
      <w:r>
        <w:rPr>
          <w:rFonts w:eastAsia="SimSun"/>
        </w:rPr>
        <w:t>8</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7</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identifiers</w:t>
      </w:r>
      <w:r w:rsidR="000D524E">
        <w:rPr>
          <w:rFonts w:eastAsia="SimSun"/>
        </w:rPr>
        <w:t xml:space="preserve"> associated to each user-plane Node ID.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4CAF4B5A" w:rsidR="008A3270" w:rsidRDefault="00B011FA" w:rsidP="008A3270">
      <w:pPr>
        <w:pStyle w:val="B1"/>
        <w:rPr>
          <w:rFonts w:eastAsia="SimSun"/>
        </w:rPr>
      </w:pPr>
      <w:r>
        <w:rPr>
          <w:rFonts w:eastAsia="SimSun"/>
        </w:rPr>
        <w:t>9</w:t>
      </w:r>
      <w:r w:rsidR="008A3270">
        <w:rPr>
          <w:rFonts w:eastAsia="SimSun"/>
        </w:rPr>
        <w:t>. 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5E422050" w:rsidR="008A3270" w:rsidRDefault="008A3270" w:rsidP="008A3270">
      <w:pPr>
        <w:pStyle w:val="B1"/>
        <w:rPr>
          <w:rFonts w:eastAsia="SimSun"/>
        </w:rPr>
      </w:pPr>
      <w:r>
        <w:rPr>
          <w:rFonts w:eastAsia="SimSun"/>
        </w:rPr>
        <w:t>1</w:t>
      </w:r>
      <w:r w:rsidR="00B011FA">
        <w:rPr>
          <w:rFonts w:eastAsia="SimSun"/>
        </w:rPr>
        <w:t>0</w:t>
      </w:r>
      <w:r>
        <w:rPr>
          <w:rFonts w:eastAsia="SimSun"/>
        </w:rPr>
        <w:t>-1</w:t>
      </w:r>
      <w:r w:rsidR="00B011FA">
        <w:rPr>
          <w:rFonts w:eastAsia="SimSun"/>
        </w:rPr>
        <w:t>1</w:t>
      </w:r>
      <w:r>
        <w:rPr>
          <w:rFonts w:eastAsia="SimSun"/>
        </w:rPr>
        <w:t>.</w:t>
      </w:r>
      <w:r>
        <w:rPr>
          <w:rFonts w:eastAsia="SimSun"/>
        </w:rPr>
        <w:tab/>
        <w:t>Upon PDU Session Establishment as defined clause 4.3.2.2.1-1, steps</w:t>
      </w:r>
      <w:r w:rsidR="00B011FA">
        <w:rPr>
          <w:rFonts w:eastAsia="SimSun"/>
        </w:rPr>
        <w:t xml:space="preserve"> 1 and 7</w:t>
      </w:r>
      <w:r>
        <w:rPr>
          <w:rFonts w:eastAsia="SimSun"/>
        </w:rPr>
        <w:t xml:space="preserve"> are repeated for the new PDU Session.</w:t>
      </w:r>
    </w:p>
    <w:p w14:paraId="42556E4A" w14:textId="29DE8E6E" w:rsidR="008A3270" w:rsidRDefault="008A3270" w:rsidP="008A3270">
      <w:pPr>
        <w:pStyle w:val="B1"/>
        <w:rPr>
          <w:rFonts w:eastAsia="SimSun"/>
        </w:rPr>
      </w:pPr>
      <w:r>
        <w:rPr>
          <w:rFonts w:eastAsia="SimSun"/>
        </w:rPr>
        <w:t>1</w:t>
      </w:r>
      <w:r w:rsidR="00B011FA">
        <w:rPr>
          <w:rFonts w:eastAsia="SimSun"/>
        </w:rPr>
        <w:t>2</w:t>
      </w:r>
      <w:r>
        <w:rPr>
          <w:rFonts w:eastAsia="SimSun"/>
        </w:rPr>
        <w:t>.</w:t>
      </w:r>
      <w:r>
        <w:rPr>
          <w:rFonts w:eastAsia="SimSun"/>
        </w:rPr>
        <w:tab/>
        <w:t>If necessary, the TSCTSF may update the time synchronization capabilities for the DS-TT/UE(s) connected to the NW-TT based on the capability information received from the new DS-TT.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and the UE identifier of the new PDU Session to the NEF.</w:t>
      </w:r>
    </w:p>
    <w:p w14:paraId="392BBFBC" w14:textId="5A0AE4FB" w:rsidR="008A3270" w:rsidRDefault="008A3270" w:rsidP="008A3270">
      <w:pPr>
        <w:pStyle w:val="B1"/>
        <w:rPr>
          <w:rFonts w:eastAsia="SimSun"/>
        </w:rPr>
      </w:pPr>
      <w:r>
        <w:rPr>
          <w:rFonts w:eastAsia="SimSun"/>
        </w:rPr>
        <w:lastRenderedPageBreak/>
        <w:t>1</w:t>
      </w:r>
      <w:r w:rsidR="00B011FA">
        <w:rPr>
          <w:rFonts w:eastAsia="SimSun"/>
        </w:rPr>
        <w:t>3</w:t>
      </w:r>
      <w:r>
        <w:rPr>
          <w:rFonts w:eastAsia="SimSun"/>
        </w:rPr>
        <w:t>.</w:t>
      </w:r>
      <w:r>
        <w:rPr>
          <w:rFonts w:eastAsia="SimSun"/>
        </w:rPr>
        <w:tab/>
        <w:t>The NEF sends Nnef_TimeSynchronization_CapsNotify containing the updated capabilities and the UE identifier of the new PDU Session to the AF.</w:t>
      </w:r>
    </w:p>
    <w:p w14:paraId="2D75244A" w14:textId="0725149C" w:rsidR="008A3270" w:rsidRDefault="008A3270" w:rsidP="002217D3">
      <w:pPr>
        <w:pStyle w:val="Heading4"/>
        <w:rPr>
          <w:rFonts w:eastAsia="SimSun"/>
        </w:rPr>
      </w:pPr>
      <w:bookmarkStart w:id="2373" w:name="_Toc91153846"/>
      <w:r>
        <w:rPr>
          <w:rFonts w:eastAsia="SimSun"/>
        </w:rPr>
        <w:t>4.15.9.3</w:t>
      </w:r>
      <w:r>
        <w:rPr>
          <w:rFonts w:eastAsia="SimSun"/>
        </w:rPr>
        <w:tab/>
        <w:t>Time Synchronization activation, modification, and deactivation</w:t>
      </w:r>
      <w:bookmarkEnd w:id="2373"/>
    </w:p>
    <w:p w14:paraId="78F3C493" w14:textId="3F141C23" w:rsidR="000D524E" w:rsidRDefault="000D524E" w:rsidP="006E7760">
      <w:pPr>
        <w:pStyle w:val="Heading5"/>
        <w:rPr>
          <w:rFonts w:eastAsia="SimSun"/>
        </w:rPr>
      </w:pPr>
      <w:bookmarkStart w:id="2374" w:name="_Toc91153847"/>
      <w:r>
        <w:rPr>
          <w:rFonts w:eastAsia="SimSun"/>
        </w:rPr>
        <w:t>4.15.9.3.1</w:t>
      </w:r>
      <w:r>
        <w:rPr>
          <w:rFonts w:eastAsia="SimSun"/>
        </w:rPr>
        <w:tab/>
        <w:t>General</w:t>
      </w:r>
      <w:bookmarkEnd w:id="2374"/>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1E6BE7CB"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375" w:name="_Toc91153848"/>
      <w:r>
        <w:rPr>
          <w:rFonts w:eastAsia="SimSun"/>
        </w:rPr>
        <w:t>4.15.9.3.2</w:t>
      </w:r>
      <w:r>
        <w:rPr>
          <w:rFonts w:eastAsia="SimSun"/>
        </w:rPr>
        <w:tab/>
        <w:t>Time synchronization service activation</w:t>
      </w:r>
      <w:bookmarkEnd w:id="2375"/>
    </w:p>
    <w:p w14:paraId="0908BEE5" w14:textId="5D8A081D" w:rsidR="00BB338E" w:rsidRDefault="00BB338E" w:rsidP="005E4458">
      <w:pPr>
        <w:pStyle w:val="TH"/>
        <w:rPr>
          <w:rFonts w:eastAsia="SimSun"/>
        </w:rPr>
      </w:pPr>
      <w:r w:rsidRPr="00BC6720">
        <w:object w:dxaOrig="9828" w:dyaOrig="7992" w14:anchorId="3B7A4A88">
          <v:shape id="_x0000_i1176" type="#_x0000_t75" style="width:455.15pt;height:370.65pt" o:ole="">
            <v:imagedata r:id="rId296" o:title=""/>
          </v:shape>
          <o:OLEObject Type="Embed" ProgID="Visio.Drawing.15" ShapeID="_x0000_i1176" DrawAspect="Content" ObjectID="_1701769569" r:id="rId297"/>
        </w:object>
      </w:r>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55908F2B"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77777777"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2FDE09D5" w14:textId="3E98B4BC" w:rsidR="000D524E" w:rsidRDefault="000D524E" w:rsidP="008A3270">
      <w:pPr>
        <w:pStyle w:val="B1"/>
        <w:rPr>
          <w:rFonts w:eastAsia="SimSun"/>
        </w:rPr>
      </w:pPr>
      <w:r>
        <w:rPr>
          <w:rFonts w:eastAsia="SimSun"/>
        </w:rPr>
        <w:tab/>
        <w:t>The TSCTSF maintains association between list of suitable AF-sessions, corresponding time synchronization configuration, the PTP instance ID in 5GS, PTP instance IDs in each involved DS-TT and NW-TT, and 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148FAEB0"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Npfc_PolicyAuthorization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630BBCBD" w:rsidR="000D524E" w:rsidRDefault="000D524E" w:rsidP="008A3270">
      <w:pPr>
        <w:pStyle w:val="B1"/>
        <w:rPr>
          <w:rFonts w:eastAsia="SimSun"/>
        </w:rPr>
      </w:pPr>
      <w:r>
        <w:rPr>
          <w:rFonts w:eastAsia="SimSun"/>
        </w:rPr>
        <w:tab/>
        <w:t>The TSCTSF uses the procedure in clause 4.15.9.4 to manage 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E41D75" w14:textId="665978D6" w:rsidR="008A3270" w:rsidRDefault="008A3270" w:rsidP="008A3270">
      <w:pPr>
        <w:pStyle w:val="B1"/>
        <w:rPr>
          <w:rFonts w:eastAsia="SimSun"/>
        </w:rPr>
      </w:pPr>
      <w:r>
        <w:rPr>
          <w:rFonts w:eastAsia="SimSun"/>
        </w:rPr>
        <w:lastRenderedPageBreak/>
        <w:tab/>
        <w:t>Upon PDU Session Establishment as defined clause 4.3.2.2.1-1, steps</w:t>
      </w:r>
      <w:r w:rsidR="000D524E">
        <w:rPr>
          <w:rFonts w:eastAsia="SimSun"/>
        </w:rPr>
        <w:t xml:space="preserve"> 6-9</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10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3CD39F58"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ID</w:t>
      </w:r>
      <w:r>
        <w:rPr>
          <w:rFonts w:eastAsia="SimSun"/>
        </w:rPr>
        <w:t xml:space="preserve"> and the updated state of the time synchronization service configuration</w:t>
      </w:r>
      <w:r w:rsidR="000D524E">
        <w:rPr>
          <w:rFonts w:eastAsia="SimSun"/>
        </w:rPr>
        <w:t xml:space="preserve"> for the PTP instance</w:t>
      </w:r>
      <w:r>
        <w:rPr>
          <w:rFonts w:eastAsia="SimSun"/>
        </w:rPr>
        <w:t>.</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376" w:name="_Toc91153849"/>
      <w:r>
        <w:rPr>
          <w:rFonts w:eastAsia="SimSun"/>
        </w:rPr>
        <w:t>4.15.9.3.3</w:t>
      </w:r>
      <w:r>
        <w:rPr>
          <w:rFonts w:eastAsia="SimSun"/>
        </w:rPr>
        <w:tab/>
        <w:t>Time synchronization service modification</w:t>
      </w:r>
      <w:bookmarkEnd w:id="2376"/>
    </w:p>
    <w:p w14:paraId="1EE6DAF8" w14:textId="3D5AAD87" w:rsidR="00BB338E" w:rsidRDefault="00BB338E" w:rsidP="005E4458">
      <w:pPr>
        <w:pStyle w:val="TH"/>
        <w:rPr>
          <w:rFonts w:eastAsia="SimSun"/>
        </w:rPr>
      </w:pPr>
      <w:r>
        <w:object w:dxaOrig="9828" w:dyaOrig="5724" w14:anchorId="196B1D95">
          <v:shape id="_x0000_i1178" type="#_x0000_t75" style="width:480.85pt;height:281.75pt" o:ole="">
            <v:imagedata r:id="rId298" o:title=""/>
          </v:shape>
          <o:OLEObject Type="Embed" ProgID="Visio.Drawing.15" ShapeID="_x0000_i1178" DrawAspect="Content" ObjectID="_1701769570" r:id="rId299"/>
        </w:object>
      </w:r>
    </w:p>
    <w:p w14:paraId="00851F6B" w14:textId="683A47F1" w:rsidR="000D524E" w:rsidRDefault="000D524E" w:rsidP="000D524E">
      <w:pPr>
        <w:pStyle w:val="TF"/>
        <w:rPr>
          <w:rFonts w:eastAsia="SimSun"/>
        </w:rPr>
      </w:pPr>
      <w:r>
        <w:rPr>
          <w:rFonts w:eastAsia="SimSun"/>
        </w:rPr>
        <w:t>Figure 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D5832DF" w:rsidR="00BB338E" w:rsidRDefault="00BB338E" w:rsidP="000D524E">
      <w:pPr>
        <w:pStyle w:val="B1"/>
        <w:rPr>
          <w:rFonts w:eastAsia="SimSun"/>
        </w:rPr>
      </w:pPr>
      <w:r>
        <w:rPr>
          <w:rFonts w:eastAsia="SimSun"/>
        </w:rPr>
        <w:tab/>
        <w:t xml:space="preserve">If the Ntsctsf_TimeSynchronization_ConfigUpdate request includes updated service parameters for the PTP instance, and if the corresponding DS-TT(s) and NW-TT are suitable with the parameters (e.g. requested PTP </w:t>
      </w:r>
      <w:r>
        <w:rPr>
          <w:rFonts w:eastAsia="SimSun"/>
        </w:rPr>
        <w:lastRenderedPageBreak/>
        <w:t>instance type, transport protocol, and PTP profile), the</w:t>
      </w:r>
      <w:r w:rsidR="000D524E">
        <w:rPr>
          <w:rFonts w:eastAsia="SimSun"/>
        </w:rPr>
        <w:t xml:space="preserve"> TSCTSF uses the procedures described in clause K.2.2 of TS 23.501 [2] to update the PTP instance(s) in the DS-TT(s) and NW-TT.</w:t>
      </w:r>
    </w:p>
    <w:p w14:paraId="67281C30" w14:textId="21904CAA" w:rsidR="00BB338E" w:rsidRDefault="00BB338E" w:rsidP="000D524E">
      <w:pPr>
        <w:pStyle w:val="B1"/>
        <w:rPr>
          <w:rFonts w:eastAsia="SimSun"/>
        </w:rPr>
      </w:pPr>
      <w:r>
        <w:rPr>
          <w:rFonts w:eastAsia="SimSun"/>
        </w:rPr>
        <w:tab/>
      </w:r>
      <w:r w:rsidR="000D524E">
        <w:rPr>
          <w:rFonts w:eastAsia="SimSun"/>
        </w:rPr>
        <w:t xml:space="preserve">If the Ntsctsf_TimeSynchronization_ConfigUpdate request includes one or more UE identities, </w:t>
      </w:r>
      <w:r>
        <w:rPr>
          <w:rFonts w:eastAsia="SimSun"/>
        </w:rPr>
        <w:t xml:space="preserve">if </w:t>
      </w:r>
      <w:r w:rsidR="000D524E">
        <w:rPr>
          <w:rFonts w:eastAsia="SimSun"/>
        </w:rPr>
        <w:t>the corresponding DS-TT(s) are suitable with the parameters (e.g. requested PTP instance type, transport protocol, and 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37D9D79F"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777777" w:rsidR="000D524E" w:rsidRDefault="000D524E" w:rsidP="000D524E">
      <w:pPr>
        <w:pStyle w:val="B1"/>
        <w:rPr>
          <w:rFonts w:eastAsia="SimSun"/>
        </w:rPr>
      </w:pPr>
      <w:r>
        <w:rPr>
          <w:rFonts w:eastAsia="SimSun"/>
        </w:rPr>
        <w:tab/>
        <w:t>The TSCTSF uses the procedure in clause 4.15.9.4 to manage the 5G access stratum time distribution for the UEs that are added to the impacted PTP instance.</w:t>
      </w:r>
    </w:p>
    <w:p w14:paraId="7E112093" w14:textId="7DF843FD"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377" w:name="_Toc91153850"/>
      <w:r>
        <w:rPr>
          <w:rFonts w:eastAsia="SimSun"/>
        </w:rPr>
        <w:t>4.15.9.3.4</w:t>
      </w:r>
      <w:r>
        <w:rPr>
          <w:rFonts w:eastAsia="SimSun"/>
        </w:rPr>
        <w:tab/>
        <w:t>Time synchronization service deactivation</w:t>
      </w:r>
      <w:bookmarkEnd w:id="2377"/>
    </w:p>
    <w:p w14:paraId="0F94FCA2" w14:textId="3395CB95" w:rsidR="00BB338E" w:rsidRDefault="00BB338E" w:rsidP="005E4458">
      <w:pPr>
        <w:pStyle w:val="TH"/>
        <w:rPr>
          <w:rFonts w:eastAsia="SimSun"/>
        </w:rPr>
      </w:pPr>
      <w:r>
        <w:object w:dxaOrig="10260" w:dyaOrig="5436" w14:anchorId="61AC8C78">
          <v:shape id="_x0000_i1180" type="#_x0000_t75" style="width:482.1pt;height:256.05pt" o:ole="">
            <v:imagedata r:id="rId300" o:title=""/>
          </v:shape>
          <o:OLEObject Type="Embed" ProgID="Visio.Drawing.15" ShapeID="_x0000_i1180" DrawAspect="Content" ObjectID="_1701769571" r:id="rId301"/>
        </w:object>
      </w:r>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3F548CC3"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lastRenderedPageBreak/>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378" w:name="_Toc91153851"/>
      <w:r>
        <w:rPr>
          <w:rFonts w:eastAsia="SimSun"/>
        </w:rPr>
        <w:t>4.15.9.4</w:t>
      </w:r>
      <w:r>
        <w:rPr>
          <w:rFonts w:eastAsia="SimSun"/>
        </w:rPr>
        <w:tab/>
        <w:t>Procedures for management of 5G access stratum time distribution</w:t>
      </w:r>
      <w:bookmarkEnd w:id="2378"/>
    </w:p>
    <w:p w14:paraId="36697C3E" w14:textId="77777777" w:rsidR="00B1786E" w:rsidRDefault="00B1786E" w:rsidP="002217D3">
      <w:pPr>
        <w:rPr>
          <w:rFonts w:eastAsia="SimSun"/>
        </w:rPr>
      </w:pPr>
      <w:r>
        <w:rPr>
          <w:rFonts w:eastAsia="SimSun"/>
        </w:rPr>
        <w:t>The AF can use the procedure to activate, update or delete the 5G access stratum time distribution for one UE, group of UEs or any UE using the DNN and S-NSSAI.</w:t>
      </w:r>
    </w:p>
    <w:p w14:paraId="2C6D2CA9" w14:textId="52B24F9E" w:rsidR="00B1786E" w:rsidRDefault="00BB338E" w:rsidP="002217D3">
      <w:pPr>
        <w:rPr>
          <w:rFonts w:eastAsia="SimSun"/>
        </w:rPr>
      </w:pPr>
      <w:r>
        <w:rPr>
          <w:rFonts w:eastAsia="SimSun"/>
        </w:rPr>
        <w:t xml:space="preserve">The AF may query the status of the 5G access stratum time distribution using Nnef_TimeSynchronization_ASTIGet service operation. </w:t>
      </w:r>
      <w:r w:rsidR="00B1786E">
        <w:rPr>
          <w:rFonts w:eastAsia="SimSun"/>
        </w:rPr>
        <w:t>The Nnef_TimeSynchronization_ASTICreate and Nnef_TimeSynchronization_ASTIUpdate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F554C57" w:rsidR="00B1786E" w:rsidRDefault="00B1786E" w:rsidP="00B1786E">
            <w:pPr>
              <w:pStyle w:val="TAL"/>
              <w:rPr>
                <w:rFonts w:eastAsia="Malgun Gothic"/>
              </w:rPr>
            </w:pPr>
            <w:r>
              <w:rPr>
                <w:rFonts w:eastAsia="Malgun Gothic"/>
              </w:rPr>
              <w:t>Indicates the time synchronization error budget for the time synchronization service (as described in clause 5.27.1.8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379" w:name="_MON_1694521150"/>
    <w:bookmarkEnd w:id="2379"/>
    <w:p w14:paraId="7ABECF44" w14:textId="1E4039B3" w:rsidR="00BB338E" w:rsidRDefault="00BB338E" w:rsidP="005E4458">
      <w:pPr>
        <w:pStyle w:val="TH"/>
      </w:pPr>
      <w:r>
        <w:object w:dxaOrig="8240" w:dyaOrig="5178" w14:anchorId="5FA37EB1">
          <v:shape id="_x0000_i1182" type="#_x0000_t75" style="width:412.6pt;height:257.95pt" o:ole="">
            <v:imagedata r:id="rId302" o:title=""/>
          </v:shape>
          <o:OLEObject Type="Embed" ProgID="Word.Picture.8" ShapeID="_x0000_i1182" DrawAspect="Content" ObjectID="_1701769572" r:id="rId303"/>
        </w:object>
      </w:r>
    </w:p>
    <w:p w14:paraId="221AF3F7" w14:textId="1CEAE779" w:rsidR="00B1786E" w:rsidRDefault="00B1786E" w:rsidP="00B1786E">
      <w:pPr>
        <w:pStyle w:val="TF"/>
      </w:pPr>
      <w:r>
        <w:t>Figure 4.15.9.4: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7DB25263" w14:textId="77777777" w:rsidR="00B1786E" w:rsidRDefault="00B1786E" w:rsidP="00B1786E">
      <w:pPr>
        <w:pStyle w:val="B1"/>
      </w:pPr>
      <w:r>
        <w:t>2.</w:t>
      </w:r>
      <w:r>
        <w:tab/>
        <w:t>The PCF subscribes to policy data related to time synchronization (Data Set = Application Data; Data Subset = Time-Sync data, Data Key = S-NSSAI and DNN and/or Internal Group Identifier or SUPI).</w:t>
      </w:r>
    </w:p>
    <w:p w14:paraId="18416E75" w14:textId="1023BD28" w:rsidR="00BB338E" w:rsidRDefault="00BB338E" w:rsidP="005E4458">
      <w:pPr>
        <w:pStyle w:val="NO"/>
      </w:pPr>
      <w:r>
        <w:lastRenderedPageBreak/>
        <w:t>NOTE 1:</w:t>
      </w:r>
      <w:r>
        <w:tab/>
        <w:t>The subscription by the PCF for a UE provides only the target UE(s) as data key (contrary to the subscription by the PCF for a PDU Session, which provides target UE(s), DNN, and S-NSSAI as data keys).</w:t>
      </w:r>
    </w:p>
    <w:p w14:paraId="18CBA29D" w14:textId="451D89A0" w:rsidR="00B1786E" w:rsidRDefault="00B1786E" w:rsidP="00B1786E">
      <w:pPr>
        <w:pStyle w:val="B1"/>
      </w:pPr>
      <w:r>
        <w:t>3.</w:t>
      </w:r>
      <w:r>
        <w:tab/>
        <w:t>(When the procedure is triggered by the AF request to influence the 5G access stratum time distribution):</w:t>
      </w:r>
    </w:p>
    <w:p w14:paraId="0BA9831A" w14:textId="3FB46263"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Nnef_TimeSynchronization_</w:t>
      </w:r>
      <w:r w:rsidR="00BB338E">
        <w:t>ASTI</w:t>
      </w:r>
      <w:r>
        <w:t>Create service operation (together with the AF identifier and potentially further inputs as specified in table 4.15.9.4-1), including a target (one UE identified by SUPI or GPSI, a group of UEs identified by an External Group Identifier, or all UEs connected to a combination of DNN/S-NSSAI). The request may also contain a temporal validity condition. The NEF maps the External Group Identifier to an Internal Group Identifier and any GPSI to a SUPI.</w:t>
      </w:r>
    </w:p>
    <w:p w14:paraId="0EA0CC0B" w14:textId="5E2C8125" w:rsidR="00B1786E" w:rsidRDefault="00B1786E" w:rsidP="006E7760">
      <w:pPr>
        <w:pStyle w:val="B2"/>
      </w:pPr>
      <w:r>
        <w:t>-</w:t>
      </w:r>
      <w:r>
        <w:tab/>
        <w:t>To update or remove an existing request, the AF invokes an Nnef_TimeSynchronization_</w:t>
      </w:r>
      <w:r w:rsidR="00BB338E">
        <w:t>ASTI</w:t>
      </w:r>
      <w:r>
        <w:t>Update or Nnef_TimeSynchronization_</w:t>
      </w:r>
      <w:r w:rsidR="00BB338E">
        <w:t>ASTI</w:t>
      </w:r>
      <w:r>
        <w:t>Delete service operation providing the corresponding AF Transaction Id.</w:t>
      </w:r>
    </w:p>
    <w:p w14:paraId="75B84806" w14:textId="77777777" w:rsidR="00B1786E" w:rsidRDefault="00B1786E" w:rsidP="00B1786E">
      <w:pPr>
        <w:pStyle w:val="B1"/>
      </w:pPr>
      <w:r>
        <w:tab/>
        <w:t>The AF that is part of operator's trust domain may invoke the services directly with TSCTSF.</w:t>
      </w:r>
    </w:p>
    <w:p w14:paraId="271C9402" w14:textId="6C635B74" w:rsidR="00B1786E" w:rsidRDefault="00B1786E" w:rsidP="006E7760">
      <w:pPr>
        <w:pStyle w:val="NO"/>
      </w:pPr>
      <w:r>
        <w:t>NOTE </w:t>
      </w:r>
      <w:r w:rsidR="00BB338E">
        <w:t>2</w:t>
      </w:r>
      <w:r>
        <w:t>:</w:t>
      </w:r>
      <w:r>
        <w:tab/>
        <w:t>Steps 1, 2, and 3 can occur in any order.</w:t>
      </w:r>
    </w:p>
    <w:p w14:paraId="18118A19" w14:textId="77777777" w:rsidR="00B1786E" w:rsidRDefault="00B1786E" w:rsidP="00B1786E">
      <w:pPr>
        <w:pStyle w:val="B1"/>
      </w:pPr>
      <w:r>
        <w:t>4.</w:t>
      </w:r>
      <w:r>
        <w:tab/>
        <w:t>(When the procedure is triggered by the AF request to influence the 5G access stratum time distribution):</w:t>
      </w:r>
    </w:p>
    <w:p w14:paraId="071579C1" w14:textId="3AB86A60" w:rsidR="00B1786E" w:rsidRDefault="00B1786E" w:rsidP="006E7760">
      <w:pPr>
        <w:pStyle w:val="B2"/>
      </w:pPr>
      <w:r>
        <w:t>-</w:t>
      </w:r>
      <w:r>
        <w:tab/>
        <w:t>The NEF authorizes the request. After successful authorization, the NEF invokes the Ntsctsf_TimeSynchronization_</w:t>
      </w:r>
      <w:r w:rsidR="00BB338E">
        <w:t>ASTI</w:t>
      </w:r>
      <w:r>
        <w:t>Create service operation with the corresponding TSCTSF.</w:t>
      </w:r>
    </w:p>
    <w:p w14:paraId="58E4CCD4" w14:textId="77777777" w:rsidR="00B1786E" w:rsidRDefault="00B1786E" w:rsidP="00B1786E">
      <w:pPr>
        <w:pStyle w:val="B1"/>
      </w:pPr>
      <w:r>
        <w:t>5.</w:t>
      </w:r>
      <w:r>
        <w:tab/>
        <w:t>(When the procedure is triggered by the AF request to influence the 5G access stratum time distribution):</w:t>
      </w:r>
    </w:p>
    <w:p w14:paraId="75C177A6" w14:textId="1A9F2EA8" w:rsidR="00B1786E" w:rsidRDefault="00B1786E" w:rsidP="006E7760">
      <w:pPr>
        <w:pStyle w:val="B2"/>
      </w:pPr>
      <w:r>
        <w:t>-</w:t>
      </w:r>
      <w:r>
        <w:tab/>
        <w:t>The TSCTSF determines whether the targeted UE is part of a PTP instance in 5GS, if so the TSCTSF rejects the request</w:t>
      </w:r>
      <w:r w:rsidR="00BB338E">
        <w:t xml:space="preserve"> (steps 6-10 .are skipped). The TSCTSF associates the 5G access stratum time distribution parameters with a SUPI without DNN, S-NSSAI when storing them to the UDR</w:t>
      </w:r>
      <w:r>
        <w:t>.</w:t>
      </w:r>
    </w:p>
    <w:p w14:paraId="262F86A7" w14:textId="77777777" w:rsidR="00B1786E" w:rsidRDefault="00B1786E" w:rsidP="00B1786E">
      <w:pPr>
        <w:pStyle w:val="B1"/>
      </w:pPr>
      <w:r>
        <w:tab/>
        <w:t>(When the procedure is triggered by PTP instance activation, modification, or deactivation in the TSCTSF):</w:t>
      </w:r>
    </w:p>
    <w:p w14:paraId="7A4AC243" w14:textId="4FD5BAD1" w:rsidR="00B1786E" w:rsidRDefault="00B1786E" w:rsidP="006E7760">
      <w:pPr>
        <w:pStyle w:val="B2"/>
      </w:pPr>
      <w:r>
        <w:t>-</w:t>
      </w:r>
      <w:r>
        <w:tab/>
        <w:t>If time synchronization error budget is provided by the AF, the TSCTSF may use the PTP port state of each DS-TT to determine an</w:t>
      </w:r>
      <w:r w:rsidR="00BB338E">
        <w:t xml:space="preserve"> Uu time synchronization</w:t>
      </w:r>
      <w:r>
        <w:t xml:space="preserve"> error budget for corresponding SUPIs that are part of the PTP instance.</w:t>
      </w:r>
    </w:p>
    <w:p w14:paraId="7A8CED10" w14:textId="49AFE33E" w:rsidR="00BB338E" w:rsidRDefault="00B1786E" w:rsidP="00BB338E">
      <w:pPr>
        <w:pStyle w:val="B1"/>
      </w:pPr>
      <w:r>
        <w:t>-</w:t>
      </w:r>
      <w:r>
        <w:tab/>
      </w:r>
      <w:r w:rsidR="00BB338E">
        <w:t xml:space="preserve">If time synchronization error budget is provided by the AF, the </w:t>
      </w:r>
      <w:r>
        <w:t xml:space="preserve">TSCTSF calculates the Uu time synchronization error budget as described in clause 5.27.1.9 of TS 23.501 [2]. </w:t>
      </w:r>
      <w:r w:rsidR="00BB338E">
        <w:t>If the TSCTSF receives multiple time synchronization error budgets for a given UE, then the TSCTSF picks the most stringent budget.</w:t>
      </w:r>
    </w:p>
    <w:p w14:paraId="4E319EB6" w14:textId="7BADA2A1" w:rsidR="00B1786E" w:rsidRDefault="00BB338E" w:rsidP="005E4458">
      <w:pPr>
        <w:pStyle w:val="B1"/>
      </w:pPr>
      <w:r>
        <w:tab/>
      </w:r>
      <w:r w:rsidR="00B1786E">
        <w:t>Then, TSCTSF stores the</w:t>
      </w:r>
      <w:r>
        <w:t xml:space="preserve"> 5G access stratum time distribution parameters in the UDR (Data Set = Application Data; Data Subset = Time-Sync data, Data Key = Internal Group Identifier or SUPI). The Time-Sync data contains 5G access stratum time distribution indication (enable, disable) and optionally the</w:t>
      </w:r>
      <w:r w:rsidR="00B1786E">
        <w:t xml:space="preserve"> calculated Uu time synchronization error budget.</w:t>
      </w:r>
    </w:p>
    <w:p w14:paraId="581EE0F9" w14:textId="77777777" w:rsidR="00B1786E" w:rsidRDefault="00B1786E" w:rsidP="00B1786E">
      <w:pPr>
        <w:pStyle w:val="B1"/>
      </w:pPr>
      <w:r>
        <w:t>6.</w:t>
      </w:r>
      <w:r>
        <w:tab/>
        <w:t>The UDR informs the TSCTSF about the result of the operation of step 5.</w:t>
      </w:r>
    </w:p>
    <w:p w14:paraId="0C09EE33" w14:textId="77777777" w:rsidR="00B1786E" w:rsidRDefault="00B1786E" w:rsidP="00B1786E">
      <w:pPr>
        <w:pStyle w:val="B1"/>
      </w:pPr>
      <w:r>
        <w:t>7.</w:t>
      </w:r>
      <w:r>
        <w:tab/>
        <w:t>The UDR notifies the PCF(s) that have a matching subscription (from step 2) about the data stored, updated, or removed in step 5. If matching entries already existed in the UDR when step 5 is performed, this shall be immediately reported to the PCF.</w:t>
      </w:r>
    </w:p>
    <w:p w14:paraId="26CDC9D1" w14:textId="4F44E3E9" w:rsidR="00B1786E" w:rsidRDefault="00B1786E" w:rsidP="00B1786E">
      <w:pPr>
        <w:pStyle w:val="B1"/>
      </w:pPr>
      <w:r>
        <w:t>8.</w:t>
      </w:r>
      <w:r>
        <w:tab/>
        <w:t>If the</w:t>
      </w:r>
      <w:r w:rsidR="00BB338E">
        <w:t xml:space="preserve"> 5G</w:t>
      </w:r>
      <w:r>
        <w:t xml:space="preserve"> access stratum time</w:t>
      </w:r>
      <w:r w:rsidR="00BB338E">
        <w:t xml:space="preserve"> distribution</w:t>
      </w:r>
      <w:r>
        <w:t xml:space="preserve"> parameters in UDR are associated with a DNN/S-NSSAI for the SUPI (i.e. the parameters are valid only for a DNN/S-NSSAI), the PCF for the UE may discover the PCF for the PDU Session using Nbsf_Management_Subscribe with SUPI and (DNN, S-NSSAI) as parameters.</w:t>
      </w:r>
    </w:p>
    <w:p w14:paraId="6A337A5B" w14:textId="77777777" w:rsidR="00B1786E" w:rsidRDefault="00B1786E" w:rsidP="00B1786E">
      <w:pPr>
        <w:pStyle w:val="B1"/>
      </w:pPr>
      <w:r>
        <w:t>9.</w:t>
      </w:r>
      <w:r>
        <w:tab/>
        <w:t>Upon PDU Session establishment, if the PCF of the UE has subscribed for discovery of the PCF for the PDU Session from the BSF, the BSF provides to the PCF of the UE the identity of the PCF for the PDU Session and the UE address for the requested SUPI and (DNN, S-NSSAI) combination via an Nbsf_Management_Notify operation. If a matching entry already exists in the BSF when step 8 is performed, this shall be immediately reported to the PCF for the UE.</w:t>
      </w:r>
    </w:p>
    <w:p w14:paraId="118CC669" w14:textId="44B2B1B2" w:rsidR="00B1786E" w:rsidRDefault="00B1786E" w:rsidP="00B1786E">
      <w:pPr>
        <w:pStyle w:val="B1"/>
      </w:pPr>
      <w:r>
        <w:t>10.</w:t>
      </w:r>
      <w:r>
        <w:tab/>
        <w:t>The PCF takes a policy decision and then it may initiate an AM Policy Association Modification procedure initiated by the PCF for the UE may be performed as described in clause 4.16.2.2. As part of this, the</w:t>
      </w:r>
      <w:r w:rsidR="00BB338E">
        <w:t xml:space="preserve"> 5G access stratum</w:t>
      </w:r>
      <w:r>
        <w:t xml:space="preserve"> time distribution indication and the Uu time synchronization error budget are provided to NG-RAN. </w:t>
      </w:r>
      <w:r>
        <w:lastRenderedPageBreak/>
        <w:t>Based on this, NG-RAN provides the 5GS access stratum time to the UE according to the Uu time synchronization error budget as provided by the TSCTSF (if supported by UE and NG-RAN).</w:t>
      </w:r>
    </w:p>
    <w:p w14:paraId="7AC1A612" w14:textId="20E8515D" w:rsidR="00B1786E" w:rsidRDefault="00B1786E" w:rsidP="006E7760">
      <w:pPr>
        <w:pStyle w:val="NO"/>
      </w:pPr>
      <w:r>
        <w:t>NOTE </w:t>
      </w:r>
      <w:r w:rsidR="00BB338E">
        <w:t>3</w:t>
      </w:r>
      <w:r>
        <w:t>:</w:t>
      </w:r>
      <w:r>
        <w:tab/>
        <w:t>This release of the specification assumes that deployments ensure that the targeted UEs and the NG-RAN nodes serving those UEs support Rel-17 propagation delay compensation as defined in TS 38.300 [30].</w:t>
      </w:r>
    </w:p>
    <w:p w14:paraId="495A30BF" w14:textId="0B862FF6" w:rsidR="00B1786E" w:rsidRDefault="00B1786E" w:rsidP="00B1786E">
      <w:pPr>
        <w:pStyle w:val="B1"/>
      </w:pPr>
      <w:r>
        <w:t>11.</w:t>
      </w:r>
      <w:r>
        <w:tab/>
        <w:t>The TSCTSF responds the AF with the Ntsctsf_TimeSynchronization_ASTI</w:t>
      </w:r>
      <w:r w:rsidR="00BB338E">
        <w:t xml:space="preserve"> operation</w:t>
      </w:r>
      <w:r>
        <w:t xml:space="preserve"> response, including a reference to the time synchronization service configuration.</w:t>
      </w:r>
    </w:p>
    <w:p w14:paraId="1E50A843" w14:textId="77777777" w:rsidR="00B1786E" w:rsidRDefault="00B1786E" w:rsidP="00B1786E">
      <w:pPr>
        <w:pStyle w:val="B1"/>
      </w:pPr>
      <w:r>
        <w:t>12.</w:t>
      </w:r>
      <w:r>
        <w:tab/>
        <w:t>The NEF informs the AF about the result of the Nnef_TimeSynchronization_ASTI operation performed in step 3.</w:t>
      </w:r>
    </w:p>
    <w:p w14:paraId="22E50910" w14:textId="238D4E70" w:rsidR="007C6C9A" w:rsidRDefault="007C6C9A" w:rsidP="007C6C9A">
      <w:pPr>
        <w:pStyle w:val="Heading3"/>
        <w:rPr>
          <w:rFonts w:eastAsia="SimSun"/>
        </w:rPr>
      </w:pPr>
      <w:bookmarkStart w:id="2380" w:name="_Toc91153852"/>
      <w:r>
        <w:rPr>
          <w:rFonts w:eastAsia="SimSun"/>
        </w:rPr>
        <w:t>4.15.10</w:t>
      </w:r>
      <w:r>
        <w:rPr>
          <w:rFonts w:eastAsia="SimSun"/>
        </w:rPr>
        <w:tab/>
        <w:t>AF specific UE ID retrieval</w:t>
      </w:r>
      <w:bookmarkEnd w:id="2380"/>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83" type="#_x0000_t75" style="width:439.5pt;height:269.85pt" o:ole="">
            <v:imagedata r:id="rId304" o:title=""/>
          </v:shape>
          <o:OLEObject Type="Embed" ProgID="Visio.Drawing.15" ShapeID="_x0000_i1183" DrawAspect="Content" ObjectID="_1701769573" r:id="rId305"/>
        </w:object>
      </w:r>
    </w:p>
    <w:p w14:paraId="404DDB4D" w14:textId="2808401D" w:rsidR="007C6C9A" w:rsidRDefault="007C6C9A" w:rsidP="007C6C9A">
      <w:pPr>
        <w:pStyle w:val="TF"/>
        <w:rPr>
          <w:rFonts w:eastAsia="SimSun"/>
        </w:rPr>
      </w:pPr>
      <w:r>
        <w:rPr>
          <w:rFonts w:eastAsia="SimSun"/>
        </w:rPr>
        <w:t>Figure 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lastRenderedPageBreak/>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77777777" w:rsidR="007C6C9A" w:rsidRDefault="007C6C9A" w:rsidP="007C6C9A">
      <w:pPr>
        <w:pStyle w:val="B1"/>
        <w:rPr>
          <w:rFonts w:eastAsia="SimSun"/>
        </w:rPr>
      </w:pPr>
      <w:r>
        <w:rPr>
          <w:rFonts w:eastAsia="SimSun"/>
        </w:rPr>
        <w:t>3-4.</w:t>
      </w:r>
      <w:r>
        <w:rPr>
          <w:rFonts w:eastAsia="SimSun"/>
        </w:rPr>
        <w:tab/>
        <w:t>The NEF may use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3F044E5C" w14:textId="669500D5" w:rsidR="00776774" w:rsidRPr="00140E21" w:rsidRDefault="00776774" w:rsidP="00776774">
      <w:pPr>
        <w:pStyle w:val="Heading2"/>
        <w:rPr>
          <w:lang w:eastAsia="zh-CN"/>
        </w:rPr>
      </w:pPr>
      <w:bookmarkStart w:id="2381" w:name="_Toc91153853"/>
      <w:r w:rsidRPr="00140E21">
        <w:rPr>
          <w:lang w:eastAsia="zh-CN"/>
        </w:rPr>
        <w:t>4.16</w:t>
      </w:r>
      <w:r w:rsidRPr="00140E21">
        <w:rPr>
          <w:lang w:eastAsia="zh-CN"/>
        </w:rPr>
        <w:tab/>
        <w:t>Procedures and flows for Policy Framework</w:t>
      </w:r>
      <w:bookmarkEnd w:id="2363"/>
      <w:bookmarkEnd w:id="2364"/>
      <w:bookmarkEnd w:id="2365"/>
      <w:bookmarkEnd w:id="2366"/>
      <w:bookmarkEnd w:id="2367"/>
      <w:bookmarkEnd w:id="2368"/>
      <w:bookmarkEnd w:id="2381"/>
    </w:p>
    <w:p w14:paraId="233EF1C5" w14:textId="77777777" w:rsidR="00776774" w:rsidRPr="00140E21" w:rsidRDefault="00776774" w:rsidP="00776774">
      <w:pPr>
        <w:pStyle w:val="Heading3"/>
        <w:rPr>
          <w:rFonts w:eastAsia="SimSun"/>
        </w:rPr>
      </w:pPr>
      <w:bookmarkStart w:id="2382" w:name="_Toc20204221"/>
      <w:bookmarkStart w:id="2383" w:name="_Toc27894913"/>
      <w:bookmarkStart w:id="2384" w:name="_Toc36191994"/>
      <w:bookmarkStart w:id="2385" w:name="_Toc45193084"/>
      <w:bookmarkStart w:id="2386" w:name="_Toc47592716"/>
      <w:bookmarkStart w:id="2387" w:name="_Toc51834803"/>
      <w:bookmarkStart w:id="2388" w:name="_Toc91153854"/>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82"/>
      <w:bookmarkEnd w:id="2383"/>
      <w:bookmarkEnd w:id="2384"/>
      <w:bookmarkEnd w:id="2385"/>
      <w:bookmarkEnd w:id="2386"/>
      <w:bookmarkEnd w:id="2387"/>
      <w:bookmarkEnd w:id="2388"/>
    </w:p>
    <w:p w14:paraId="40CDDDF2" w14:textId="77777777" w:rsidR="00776774" w:rsidRPr="00140E21" w:rsidRDefault="00776774" w:rsidP="00776774">
      <w:pPr>
        <w:pStyle w:val="Heading4"/>
        <w:rPr>
          <w:rFonts w:eastAsia="SimSun"/>
        </w:rPr>
      </w:pPr>
      <w:bookmarkStart w:id="2389" w:name="_Toc20204222"/>
      <w:bookmarkStart w:id="2390" w:name="_Toc27894914"/>
      <w:bookmarkStart w:id="2391" w:name="_Toc36191995"/>
      <w:bookmarkStart w:id="2392" w:name="_Toc45193085"/>
      <w:bookmarkStart w:id="2393" w:name="_Toc47592717"/>
      <w:bookmarkStart w:id="2394" w:name="_Toc51834804"/>
      <w:bookmarkStart w:id="2395" w:name="_Toc91153855"/>
      <w:r w:rsidRPr="00140E21">
        <w:rPr>
          <w:rFonts w:eastAsia="SimSun"/>
        </w:rPr>
        <w:t>4.16.1.1</w:t>
      </w:r>
      <w:r w:rsidRPr="00140E21">
        <w:rPr>
          <w:rFonts w:eastAsia="SimSun"/>
        </w:rPr>
        <w:tab/>
        <w:t>General</w:t>
      </w:r>
      <w:bookmarkEnd w:id="2389"/>
      <w:bookmarkEnd w:id="2390"/>
      <w:bookmarkEnd w:id="2391"/>
      <w:bookmarkEnd w:id="2392"/>
      <w:bookmarkEnd w:id="2393"/>
      <w:bookmarkEnd w:id="2394"/>
      <w:bookmarkEnd w:id="2395"/>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96" w:name="_Toc20204223"/>
      <w:bookmarkStart w:id="2397" w:name="_Toc27894915"/>
      <w:bookmarkStart w:id="2398" w:name="_Toc36191996"/>
      <w:bookmarkStart w:id="2399" w:name="_Toc45193086"/>
      <w:bookmarkStart w:id="2400" w:name="_Toc47592718"/>
      <w:bookmarkStart w:id="2401" w:name="_Toc51834805"/>
      <w:bookmarkStart w:id="2402" w:name="_Toc91153856"/>
      <w:r w:rsidRPr="00140E21">
        <w:rPr>
          <w:rFonts w:eastAsia="SimSun"/>
        </w:rPr>
        <w:t>4.16.1.2</w:t>
      </w:r>
      <w:r w:rsidRPr="00140E21">
        <w:rPr>
          <w:rFonts w:eastAsia="SimSun"/>
        </w:rPr>
        <w:tab/>
        <w:t>AM Policy Association Establishment with new Selected PCF</w:t>
      </w:r>
      <w:bookmarkEnd w:id="2396"/>
      <w:bookmarkEnd w:id="2397"/>
      <w:bookmarkEnd w:id="2398"/>
      <w:bookmarkEnd w:id="2399"/>
      <w:bookmarkEnd w:id="2400"/>
      <w:bookmarkEnd w:id="2401"/>
      <w:bookmarkEnd w:id="2402"/>
    </w:p>
    <w:bookmarkStart w:id="2403" w:name="_MON_1592305003"/>
    <w:bookmarkEnd w:id="2403"/>
    <w:p w14:paraId="3766C098" w14:textId="77777777" w:rsidR="00776774" w:rsidRPr="00140E21" w:rsidRDefault="00776774" w:rsidP="00776774">
      <w:pPr>
        <w:pStyle w:val="TH"/>
      </w:pPr>
      <w:r w:rsidRPr="00140E21">
        <w:object w:dxaOrig="6549" w:dyaOrig="3702" w14:anchorId="2D692A7E">
          <v:shape id="_x0000_i1184" type="#_x0000_t75" style="width:326.2pt;height:185.3pt" o:ole="">
            <v:imagedata r:id="rId306" o:title=""/>
          </v:shape>
          <o:OLEObject Type="Embed" ProgID="Word.Picture.8" ShapeID="_x0000_i1184" DrawAspect="Content" ObjectID="_1701769574" r:id="rId307"/>
        </w:object>
      </w:r>
    </w:p>
    <w:p w14:paraId="7BF74BC6" w14:textId="77777777" w:rsidR="00776774" w:rsidRPr="00140E21" w:rsidRDefault="00776774" w:rsidP="00776774">
      <w:pPr>
        <w:pStyle w:val="TF"/>
        <w:rPr>
          <w:lang w:eastAsia="zh-CN"/>
        </w:rPr>
      </w:pPr>
      <w:r w:rsidRPr="00140E21">
        <w:t xml:space="preserve">Figure 4.16.1.2-1: </w:t>
      </w:r>
      <w:bookmarkStart w:id="2404" w:name="_Hlk500404818"/>
      <w:r w:rsidRPr="00140E21">
        <w:t xml:space="preserve">AM </w:t>
      </w:r>
      <w:r w:rsidRPr="00140E21">
        <w:rPr>
          <w:lang w:eastAsia="zh-CN"/>
        </w:rPr>
        <w:t>Policy Association</w:t>
      </w:r>
      <w:bookmarkEnd w:id="2404"/>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10C4590F"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101AE7A9"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0D4FB2D6" w:rsidR="00776774" w:rsidRPr="00140E21" w:rsidRDefault="00776774" w:rsidP="00776774">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405" w:name="_Toc20204224"/>
      <w:bookmarkStart w:id="2406" w:name="_Toc27894916"/>
      <w:bookmarkStart w:id="2407" w:name="_Toc36191997"/>
      <w:bookmarkStart w:id="2408" w:name="_Toc45193087"/>
      <w:bookmarkStart w:id="2409" w:name="_Toc47592719"/>
      <w:bookmarkStart w:id="2410" w:name="_Toc51834806"/>
      <w:bookmarkStart w:id="2411" w:name="_Toc91153857"/>
      <w:r w:rsidRPr="00140E21">
        <w:rPr>
          <w:lang w:eastAsia="zh-CN"/>
        </w:rPr>
        <w:t>4.16.1.3</w:t>
      </w:r>
      <w:r w:rsidRPr="00140E21">
        <w:rPr>
          <w:lang w:eastAsia="zh-CN"/>
        </w:rPr>
        <w:tab/>
        <w:t>Void</w:t>
      </w:r>
      <w:bookmarkEnd w:id="2405"/>
      <w:bookmarkEnd w:id="2406"/>
      <w:bookmarkEnd w:id="2407"/>
      <w:bookmarkEnd w:id="2408"/>
      <w:bookmarkEnd w:id="2409"/>
      <w:bookmarkEnd w:id="2410"/>
      <w:bookmarkEnd w:id="2411"/>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12" w:name="_Toc20204225"/>
      <w:bookmarkStart w:id="2413" w:name="_Toc27894917"/>
      <w:bookmarkStart w:id="2414" w:name="_Toc36191998"/>
      <w:bookmarkStart w:id="2415" w:name="_Toc45193088"/>
      <w:bookmarkStart w:id="2416" w:name="_Toc47592720"/>
      <w:bookmarkStart w:id="2417" w:name="_Toc51834807"/>
      <w:bookmarkStart w:id="2418" w:name="_Toc91153858"/>
      <w:r w:rsidRPr="00140E21">
        <w:rPr>
          <w:lang w:eastAsia="zh-CN"/>
        </w:rPr>
        <w:t>4.16.2</w:t>
      </w:r>
      <w:r w:rsidRPr="00140E21">
        <w:rPr>
          <w:lang w:eastAsia="zh-CN"/>
        </w:rPr>
        <w:tab/>
        <w:t>AM Policy Association Modification</w:t>
      </w:r>
      <w:bookmarkEnd w:id="2412"/>
      <w:bookmarkEnd w:id="2413"/>
      <w:bookmarkEnd w:id="2414"/>
      <w:bookmarkEnd w:id="2415"/>
      <w:bookmarkEnd w:id="2416"/>
      <w:bookmarkEnd w:id="2417"/>
      <w:bookmarkEnd w:id="2418"/>
    </w:p>
    <w:p w14:paraId="08B76A5E" w14:textId="77777777" w:rsidR="00776774" w:rsidRPr="00140E21" w:rsidRDefault="00776774" w:rsidP="00776774">
      <w:pPr>
        <w:pStyle w:val="Heading4"/>
      </w:pPr>
      <w:bookmarkStart w:id="2419" w:name="_Toc20204226"/>
      <w:bookmarkStart w:id="2420" w:name="_Toc27894918"/>
      <w:bookmarkStart w:id="2421" w:name="_Toc36191999"/>
      <w:bookmarkStart w:id="2422" w:name="_Toc45193089"/>
      <w:bookmarkStart w:id="2423" w:name="_Toc47592721"/>
      <w:bookmarkStart w:id="2424" w:name="_Toc51834808"/>
      <w:bookmarkStart w:id="2425" w:name="_Toc91153859"/>
      <w:r w:rsidRPr="00140E21">
        <w:t>4.16.2.0</w:t>
      </w:r>
      <w:r w:rsidRPr="00140E21">
        <w:tab/>
        <w:t>General</w:t>
      </w:r>
      <w:bookmarkEnd w:id="2419"/>
      <w:bookmarkEnd w:id="2420"/>
      <w:bookmarkEnd w:id="2421"/>
      <w:bookmarkEnd w:id="2422"/>
      <w:bookmarkEnd w:id="2423"/>
      <w:bookmarkEnd w:id="2424"/>
      <w:bookmarkEnd w:id="2425"/>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26" w:name="_Toc20204227"/>
      <w:bookmarkStart w:id="2427" w:name="_Toc27894919"/>
      <w:bookmarkStart w:id="2428" w:name="_Toc36192000"/>
      <w:bookmarkStart w:id="2429" w:name="_Toc45193090"/>
      <w:bookmarkStart w:id="2430" w:name="_Toc47592722"/>
      <w:bookmarkStart w:id="2431" w:name="_Toc51834809"/>
      <w:bookmarkStart w:id="2432" w:name="_Toc91153860"/>
      <w:r w:rsidRPr="00140E21">
        <w:rPr>
          <w:lang w:eastAsia="zh-CN"/>
        </w:rPr>
        <w:t>4.16.2.1</w:t>
      </w:r>
      <w:r w:rsidRPr="00140E21">
        <w:rPr>
          <w:lang w:eastAsia="zh-CN"/>
        </w:rPr>
        <w:tab/>
        <w:t>AM Policy Association Modification initiated by the AMF</w:t>
      </w:r>
      <w:bookmarkEnd w:id="2426"/>
      <w:bookmarkEnd w:id="2427"/>
      <w:bookmarkEnd w:id="2428"/>
      <w:bookmarkEnd w:id="2429"/>
      <w:bookmarkEnd w:id="2430"/>
      <w:bookmarkEnd w:id="2431"/>
      <w:bookmarkEnd w:id="2432"/>
    </w:p>
    <w:p w14:paraId="3512E611" w14:textId="77777777" w:rsidR="00776774" w:rsidRPr="00140E21" w:rsidRDefault="00776774" w:rsidP="00776774">
      <w:pPr>
        <w:pStyle w:val="Heading5"/>
        <w:rPr>
          <w:lang w:eastAsia="zh-CN"/>
        </w:rPr>
      </w:pPr>
      <w:bookmarkStart w:id="2433" w:name="_Toc20204228"/>
      <w:bookmarkStart w:id="2434" w:name="_Toc27894920"/>
      <w:bookmarkStart w:id="2435" w:name="_Toc36192001"/>
      <w:bookmarkStart w:id="2436" w:name="_Toc45193091"/>
      <w:bookmarkStart w:id="2437" w:name="_Toc47592723"/>
      <w:bookmarkStart w:id="2438" w:name="_Toc51834810"/>
      <w:bookmarkStart w:id="2439" w:name="_Toc91153861"/>
      <w:r w:rsidRPr="00140E21">
        <w:rPr>
          <w:lang w:eastAsia="zh-CN"/>
        </w:rPr>
        <w:t>4.16.2.1.1</w:t>
      </w:r>
      <w:r w:rsidRPr="00140E21">
        <w:rPr>
          <w:lang w:eastAsia="zh-CN"/>
        </w:rPr>
        <w:tab/>
        <w:t>AM Policy Association Modification initiated by the AMF without AMF relocation</w:t>
      </w:r>
      <w:bookmarkEnd w:id="2433"/>
      <w:bookmarkEnd w:id="2434"/>
      <w:bookmarkEnd w:id="2435"/>
      <w:bookmarkEnd w:id="2436"/>
      <w:bookmarkEnd w:id="2437"/>
      <w:bookmarkEnd w:id="2438"/>
      <w:bookmarkEnd w:id="2439"/>
    </w:p>
    <w:p w14:paraId="3110F298" w14:textId="77777777" w:rsidR="00776774" w:rsidRPr="00140E21" w:rsidRDefault="00776774" w:rsidP="00776774">
      <w:pPr>
        <w:rPr>
          <w:lang w:eastAsia="zh-CN"/>
        </w:rPr>
      </w:pPr>
      <w:r w:rsidRPr="00140E21">
        <w:rPr>
          <w:lang w:eastAsia="zh-CN"/>
        </w:rPr>
        <w:t>This procedure is applicable to Case A.</w:t>
      </w:r>
    </w:p>
    <w:bookmarkStart w:id="2440" w:name="_MON_1592414610"/>
    <w:bookmarkEnd w:id="2440"/>
    <w:p w14:paraId="72377194" w14:textId="77777777" w:rsidR="00776774" w:rsidRPr="00140E21" w:rsidRDefault="00776774" w:rsidP="00776774">
      <w:pPr>
        <w:pStyle w:val="TH"/>
      </w:pPr>
      <w:r w:rsidRPr="00140E21">
        <w:object w:dxaOrig="4912" w:dyaOrig="5238" w14:anchorId="368FF97E">
          <v:shape id="_x0000_i1185" type="#_x0000_t75" style="width:246.05pt;height:260.45pt" o:ole="">
            <v:imagedata r:id="rId308" o:title=""/>
          </v:shape>
          <o:OLEObject Type="Embed" ProgID="Word.Picture.8" ShapeID="_x0000_i1185" DrawAspect="Content" ObjectID="_1701769575" r:id="rId309"/>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2140C5C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458C7690" w:rsidR="00776774" w:rsidRPr="00140E21" w:rsidRDefault="00776774" w:rsidP="00776774">
      <w:pPr>
        <w:pStyle w:val="B1"/>
        <w:rPr>
          <w:lang w:eastAsia="zh-CN"/>
        </w:rPr>
      </w:pPr>
      <w:r w:rsidRPr="00140E21">
        <w:rPr>
          <w:lang w:eastAsia="zh-CN"/>
        </w:rPr>
        <w:t>4.</w:t>
      </w:r>
      <w:r w:rsidRPr="00140E21">
        <w:rPr>
          <w:lang w:eastAsia="zh-CN"/>
        </w:rPr>
        <w:tab/>
        <w:t>The AMF deploys the access and mobility control policy,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441" w:name="_Toc20204229"/>
      <w:bookmarkStart w:id="2442" w:name="_Toc27894921"/>
      <w:bookmarkStart w:id="2443" w:name="_Toc36192002"/>
      <w:bookmarkStart w:id="2444" w:name="_Toc45193092"/>
      <w:bookmarkStart w:id="2445" w:name="_Toc47592724"/>
      <w:bookmarkStart w:id="2446" w:name="_Toc51834811"/>
      <w:bookmarkStart w:id="2447" w:name="_Toc91153862"/>
      <w:r w:rsidRPr="00140E21">
        <w:rPr>
          <w:lang w:eastAsia="zh-CN"/>
        </w:rPr>
        <w:t>4.16.2.1.2</w:t>
      </w:r>
      <w:r w:rsidRPr="00140E21">
        <w:rPr>
          <w:lang w:eastAsia="zh-CN"/>
        </w:rPr>
        <w:tab/>
        <w:t>AM Policy Association Modification with old PCF during AMF relocation</w:t>
      </w:r>
      <w:bookmarkEnd w:id="2441"/>
      <w:bookmarkEnd w:id="2442"/>
      <w:bookmarkEnd w:id="2443"/>
      <w:bookmarkEnd w:id="2444"/>
      <w:bookmarkEnd w:id="2445"/>
      <w:bookmarkEnd w:id="2446"/>
      <w:bookmarkEnd w:id="2447"/>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48" w:name="_MON_1599807680"/>
    <w:bookmarkEnd w:id="2448"/>
    <w:p w14:paraId="4403B2AC" w14:textId="77777777" w:rsidR="00776774" w:rsidRPr="00140E21" w:rsidRDefault="00776774" w:rsidP="00776774">
      <w:pPr>
        <w:pStyle w:val="TH"/>
      </w:pPr>
      <w:r w:rsidRPr="00140E21">
        <w:object w:dxaOrig="8713" w:dyaOrig="4518" w14:anchorId="4C6328D2">
          <v:shape id="_x0000_i1186" type="#_x0000_t75" style="width:435.75pt;height:227.25pt" o:ole="">
            <v:imagedata r:id="rId310" o:title=""/>
          </v:shape>
          <o:OLEObject Type="Embed" ProgID="Word.Picture.8" ShapeID="_x0000_i1186" DrawAspect="Content" ObjectID="_1701769576" r:id="rId311"/>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239DC500"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5AD0F2CE"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8AD3C58"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449" w:name="_Toc20204230"/>
      <w:bookmarkStart w:id="2450" w:name="_Toc27894922"/>
      <w:bookmarkStart w:id="2451" w:name="_Toc36192003"/>
      <w:bookmarkStart w:id="2452" w:name="_Toc45193093"/>
      <w:bookmarkStart w:id="2453" w:name="_Toc47592725"/>
      <w:bookmarkStart w:id="2454" w:name="_Toc51834812"/>
      <w:bookmarkStart w:id="2455" w:name="_Toc91153863"/>
      <w:r w:rsidRPr="00140E21">
        <w:rPr>
          <w:lang w:eastAsia="zh-CN"/>
        </w:rPr>
        <w:lastRenderedPageBreak/>
        <w:t>4.16.2.2</w:t>
      </w:r>
      <w:r w:rsidRPr="00140E21">
        <w:rPr>
          <w:lang w:eastAsia="zh-CN"/>
        </w:rPr>
        <w:tab/>
        <w:t>AM Policy Association Modification initiated by the PCF</w:t>
      </w:r>
      <w:bookmarkEnd w:id="2449"/>
      <w:bookmarkEnd w:id="2450"/>
      <w:bookmarkEnd w:id="2451"/>
      <w:bookmarkEnd w:id="2452"/>
      <w:bookmarkEnd w:id="2453"/>
      <w:bookmarkEnd w:id="2454"/>
      <w:bookmarkEnd w:id="2455"/>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p w14:paraId="1FFD03FC" w14:textId="24C515FC" w:rsidR="006B3D7B" w:rsidRDefault="006B3D7B" w:rsidP="00EE66A3">
      <w:pPr>
        <w:pStyle w:val="TH"/>
      </w:pPr>
      <w:r w:rsidRPr="00140E21">
        <w:object w:dxaOrig="6473" w:dyaOrig="4336" w14:anchorId="488EAE64">
          <v:shape id="_x0000_i1187" type="#_x0000_t75" style="width:323.05pt;height:217.25pt" o:ole="">
            <v:imagedata r:id="rId312" o:title=""/>
          </v:shape>
          <o:OLEObject Type="Embed" ProgID="Word.Picture.8" ShapeID="_x0000_i1187" DrawAspect="Content" ObjectID="_1701769577" r:id="rId313"/>
        </w:object>
      </w:r>
    </w:p>
    <w:p w14:paraId="769FD6A3" w14:textId="7055A08C"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4FE54641"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concerns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7D9A978A" w:rsidR="00776774" w:rsidRPr="00140E21" w:rsidRDefault="00776774" w:rsidP="00776774">
      <w:pPr>
        <w:pStyle w:val="NO"/>
      </w:pPr>
      <w:r w:rsidRPr="00140E21">
        <w:t>NOTE:</w:t>
      </w:r>
      <w:r w:rsidRPr="00140E21">
        <w:tab/>
        <w:t>The V-PCF</w:t>
      </w:r>
      <w:r w:rsidR="006B3D7B">
        <w:t>/PCF</w:t>
      </w:r>
      <w:r w:rsidRPr="00140E21">
        <w:t xml:space="preserve"> stores the access and mobility control 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8F0C120"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354D1594"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456" w:name="_Toc20204231"/>
      <w:bookmarkStart w:id="2457" w:name="_Toc27894923"/>
      <w:bookmarkStart w:id="2458" w:name="_Toc36192004"/>
      <w:bookmarkStart w:id="2459" w:name="_Toc45193094"/>
      <w:bookmarkStart w:id="2460" w:name="_Toc47592726"/>
      <w:bookmarkStart w:id="2461" w:name="_Toc51834813"/>
      <w:bookmarkStart w:id="2462" w:name="_Toc91153864"/>
      <w:r w:rsidRPr="00140E21">
        <w:rPr>
          <w:lang w:eastAsia="zh-CN"/>
        </w:rPr>
        <w:lastRenderedPageBreak/>
        <w:t>4.16.3</w:t>
      </w:r>
      <w:r w:rsidRPr="00140E21">
        <w:rPr>
          <w:lang w:eastAsia="zh-CN"/>
        </w:rPr>
        <w:tab/>
        <w:t>AM Policy Association Termination</w:t>
      </w:r>
      <w:bookmarkEnd w:id="2456"/>
      <w:bookmarkEnd w:id="2457"/>
      <w:bookmarkEnd w:id="2458"/>
      <w:bookmarkEnd w:id="2459"/>
      <w:bookmarkEnd w:id="2460"/>
      <w:bookmarkEnd w:id="2461"/>
      <w:bookmarkEnd w:id="2462"/>
    </w:p>
    <w:p w14:paraId="7A5EB950" w14:textId="77777777" w:rsidR="00776774" w:rsidRPr="00140E21" w:rsidRDefault="00776774" w:rsidP="00776774">
      <w:pPr>
        <w:pStyle w:val="Heading4"/>
        <w:rPr>
          <w:lang w:eastAsia="zh-CN"/>
        </w:rPr>
      </w:pPr>
      <w:bookmarkStart w:id="2463" w:name="_Toc20204232"/>
      <w:bookmarkStart w:id="2464" w:name="_Toc27894924"/>
      <w:bookmarkStart w:id="2465" w:name="_Toc36192005"/>
      <w:bookmarkStart w:id="2466" w:name="_Toc45193095"/>
      <w:bookmarkStart w:id="2467" w:name="_Toc47592727"/>
      <w:bookmarkStart w:id="2468" w:name="_Toc51834814"/>
      <w:bookmarkStart w:id="2469" w:name="_Toc91153865"/>
      <w:r w:rsidRPr="00140E21">
        <w:rPr>
          <w:lang w:eastAsia="zh-CN"/>
        </w:rPr>
        <w:t>4.16.3.1</w:t>
      </w:r>
      <w:r w:rsidRPr="00140E21">
        <w:rPr>
          <w:lang w:eastAsia="zh-CN"/>
        </w:rPr>
        <w:tab/>
        <w:t>General</w:t>
      </w:r>
      <w:bookmarkEnd w:id="2463"/>
      <w:bookmarkEnd w:id="2464"/>
      <w:bookmarkEnd w:id="2465"/>
      <w:bookmarkEnd w:id="2466"/>
      <w:bookmarkEnd w:id="2467"/>
      <w:bookmarkEnd w:id="2468"/>
      <w:bookmarkEnd w:id="2469"/>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70" w:name="_Toc20204233"/>
      <w:bookmarkStart w:id="2471" w:name="_Toc27894925"/>
      <w:bookmarkStart w:id="2472" w:name="_Toc36192006"/>
      <w:bookmarkStart w:id="2473" w:name="_Toc45193096"/>
      <w:bookmarkStart w:id="2474" w:name="_Toc47592728"/>
      <w:bookmarkStart w:id="2475" w:name="_Toc51834815"/>
      <w:bookmarkStart w:id="2476" w:name="_Toc91153866"/>
      <w:r w:rsidRPr="00140E21">
        <w:rPr>
          <w:lang w:eastAsia="zh-CN"/>
        </w:rPr>
        <w:t>4.16.3.2</w:t>
      </w:r>
      <w:r w:rsidRPr="00140E21">
        <w:rPr>
          <w:lang w:eastAsia="zh-CN"/>
        </w:rPr>
        <w:tab/>
        <w:t>AMF-initiated AM Policy Association Termination</w:t>
      </w:r>
      <w:bookmarkEnd w:id="2470"/>
      <w:bookmarkEnd w:id="2471"/>
      <w:bookmarkEnd w:id="2472"/>
      <w:bookmarkEnd w:id="2473"/>
      <w:bookmarkEnd w:id="2474"/>
      <w:bookmarkEnd w:id="2475"/>
      <w:bookmarkEnd w:id="2476"/>
    </w:p>
    <w:p w14:paraId="1D746ED6" w14:textId="77777777" w:rsidR="00776774" w:rsidRPr="00140E21" w:rsidRDefault="00776774" w:rsidP="00776774">
      <w:pPr>
        <w:pStyle w:val="TH"/>
      </w:pPr>
      <w:r w:rsidRPr="00140E21">
        <w:object w:dxaOrig="6531" w:dyaOrig="4702" w14:anchorId="14219C84">
          <v:shape id="_x0000_i1188" type="#_x0000_t75" style="width:326.2pt;height:235.4pt" o:ole="">
            <v:imagedata r:id="rId314" o:title=""/>
          </v:shape>
          <o:OLEObject Type="Embed" ProgID="Word.Picture.8" ShapeID="_x0000_i1188" DrawAspect="Content" ObjectID="_1701769578" r:id="rId315"/>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77" w:name="_Toc20204234"/>
      <w:bookmarkStart w:id="2478" w:name="_Toc27894926"/>
      <w:bookmarkStart w:id="2479" w:name="_Toc36192007"/>
      <w:bookmarkStart w:id="2480" w:name="_Toc45193097"/>
      <w:bookmarkStart w:id="2481" w:name="_Toc47592729"/>
      <w:bookmarkStart w:id="2482" w:name="_Toc51834816"/>
      <w:bookmarkStart w:id="2483" w:name="_Toc91153867"/>
      <w:r w:rsidRPr="00140E21">
        <w:rPr>
          <w:lang w:eastAsia="zh-CN"/>
        </w:rPr>
        <w:lastRenderedPageBreak/>
        <w:t>4.16.3.3</w:t>
      </w:r>
      <w:r w:rsidRPr="00140E21">
        <w:rPr>
          <w:lang w:eastAsia="zh-CN"/>
        </w:rPr>
        <w:tab/>
        <w:t>Void</w:t>
      </w:r>
      <w:bookmarkEnd w:id="2477"/>
      <w:bookmarkEnd w:id="2478"/>
      <w:bookmarkEnd w:id="2479"/>
      <w:bookmarkEnd w:id="2480"/>
      <w:bookmarkEnd w:id="2481"/>
      <w:bookmarkEnd w:id="2482"/>
      <w:bookmarkEnd w:id="2483"/>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84" w:name="_Toc20204235"/>
      <w:bookmarkStart w:id="2485" w:name="_Toc27894927"/>
      <w:bookmarkStart w:id="2486" w:name="_Toc36192008"/>
      <w:bookmarkStart w:id="2487" w:name="_Toc45193098"/>
      <w:bookmarkStart w:id="2488" w:name="_Toc47592730"/>
      <w:bookmarkStart w:id="2489" w:name="_Toc51834817"/>
      <w:bookmarkStart w:id="2490" w:name="_Toc91153868"/>
      <w:r w:rsidRPr="00140E21">
        <w:rPr>
          <w:lang w:eastAsia="zh-CN"/>
        </w:rPr>
        <w:t>4.16.4</w:t>
      </w:r>
      <w:r w:rsidRPr="00140E21">
        <w:rPr>
          <w:lang w:eastAsia="zh-CN"/>
        </w:rPr>
        <w:tab/>
        <w:t xml:space="preserve">SM </w:t>
      </w:r>
      <w:r w:rsidRPr="00140E21">
        <w:t>Policy Association Establishment</w:t>
      </w:r>
      <w:bookmarkEnd w:id="2484"/>
      <w:bookmarkEnd w:id="2485"/>
      <w:bookmarkEnd w:id="2486"/>
      <w:bookmarkEnd w:id="2487"/>
      <w:bookmarkEnd w:id="2488"/>
      <w:bookmarkEnd w:id="2489"/>
      <w:bookmarkEnd w:id="2490"/>
    </w:p>
    <w:bookmarkStart w:id="2491" w:name="_MON_1580205684"/>
    <w:bookmarkEnd w:id="2491"/>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89" type="#_x0000_t75" style="width:291.15pt;height:313.05pt" o:ole="">
            <v:imagedata r:id="rId316" o:title=""/>
          </v:shape>
          <o:OLEObject Type="Embed" ProgID="Word.Picture.8" ShapeID="_x0000_i1189" DrawAspect="Content" ObjectID="_1701769579" r:id="rId317"/>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04829579"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 and 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78E881D2"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2492" w:name="_Toc20204236"/>
      <w:bookmarkStart w:id="2493" w:name="_Toc27894928"/>
      <w:bookmarkStart w:id="2494" w:name="_Toc36192009"/>
      <w:bookmarkStart w:id="2495" w:name="_Toc45193099"/>
      <w:bookmarkStart w:id="2496" w:name="_Toc47592731"/>
      <w:bookmarkStart w:id="2497"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2498" w:name="_Toc91153869"/>
      <w:r w:rsidRPr="00140E21">
        <w:rPr>
          <w:lang w:eastAsia="zh-CN"/>
        </w:rPr>
        <w:t>4.16.5</w:t>
      </w:r>
      <w:r w:rsidRPr="00140E21">
        <w:rPr>
          <w:lang w:eastAsia="zh-CN"/>
        </w:rPr>
        <w:tab/>
        <w:t xml:space="preserve">SM </w:t>
      </w:r>
      <w:r w:rsidRPr="00140E21">
        <w:t>Policy Association Modification</w:t>
      </w:r>
      <w:bookmarkEnd w:id="2492"/>
      <w:bookmarkEnd w:id="2493"/>
      <w:bookmarkEnd w:id="2494"/>
      <w:bookmarkEnd w:id="2495"/>
      <w:bookmarkEnd w:id="2496"/>
      <w:bookmarkEnd w:id="2497"/>
      <w:bookmarkEnd w:id="2498"/>
    </w:p>
    <w:p w14:paraId="189CF059" w14:textId="77777777" w:rsidR="00776774" w:rsidRPr="00140E21" w:rsidRDefault="00776774" w:rsidP="00776774">
      <w:pPr>
        <w:pStyle w:val="Heading4"/>
        <w:rPr>
          <w:lang w:eastAsia="zh-CN"/>
        </w:rPr>
      </w:pPr>
      <w:bookmarkStart w:id="2499" w:name="_Toc20204237"/>
      <w:bookmarkStart w:id="2500" w:name="_Toc27894929"/>
      <w:bookmarkStart w:id="2501" w:name="_Toc36192010"/>
      <w:bookmarkStart w:id="2502" w:name="_Toc45193100"/>
      <w:bookmarkStart w:id="2503" w:name="_Toc47592732"/>
      <w:bookmarkStart w:id="2504" w:name="_Toc51834819"/>
      <w:bookmarkStart w:id="2505" w:name="_Toc91153870"/>
      <w:r w:rsidRPr="00140E21">
        <w:rPr>
          <w:lang w:eastAsia="zh-CN"/>
        </w:rPr>
        <w:t>4.16.5.0</w:t>
      </w:r>
      <w:r w:rsidRPr="00140E21">
        <w:rPr>
          <w:lang w:eastAsia="zh-CN"/>
        </w:rPr>
        <w:tab/>
        <w:t>General</w:t>
      </w:r>
      <w:bookmarkEnd w:id="2499"/>
      <w:bookmarkEnd w:id="2500"/>
      <w:bookmarkEnd w:id="2501"/>
      <w:bookmarkEnd w:id="2502"/>
      <w:bookmarkEnd w:id="2503"/>
      <w:bookmarkEnd w:id="2504"/>
      <w:bookmarkEnd w:id="2505"/>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506" w:name="_Toc20204238"/>
      <w:bookmarkStart w:id="2507" w:name="_Toc27894930"/>
      <w:bookmarkStart w:id="2508" w:name="_Toc36192011"/>
      <w:bookmarkStart w:id="2509" w:name="_Toc45193101"/>
      <w:bookmarkStart w:id="2510" w:name="_Toc47592733"/>
      <w:bookmarkStart w:id="2511" w:name="_Toc51834820"/>
      <w:bookmarkStart w:id="2512" w:name="_Toc91153871"/>
      <w:r w:rsidRPr="00140E21">
        <w:rPr>
          <w:lang w:eastAsia="zh-CN"/>
        </w:rPr>
        <w:lastRenderedPageBreak/>
        <w:t>4.16.5.1</w:t>
      </w:r>
      <w:r w:rsidRPr="00140E21">
        <w:rPr>
          <w:lang w:eastAsia="zh-CN"/>
        </w:rPr>
        <w:tab/>
        <w:t>SMF initiated SM Policy Association Modification</w:t>
      </w:r>
      <w:bookmarkEnd w:id="2506"/>
      <w:bookmarkEnd w:id="2507"/>
      <w:bookmarkEnd w:id="2508"/>
      <w:bookmarkEnd w:id="2509"/>
      <w:bookmarkEnd w:id="2510"/>
      <w:bookmarkEnd w:id="2511"/>
      <w:bookmarkEnd w:id="2512"/>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513" w:name="_MON_1608733684"/>
    <w:bookmarkEnd w:id="2513"/>
    <w:p w14:paraId="253A48FA" w14:textId="1BFDB013" w:rsidR="00776774" w:rsidRPr="00140E21" w:rsidRDefault="00776774" w:rsidP="00776774">
      <w:pPr>
        <w:pStyle w:val="TH"/>
        <w:rPr>
          <w:lang w:eastAsia="zh-CN"/>
        </w:rPr>
      </w:pPr>
      <w:r w:rsidRPr="00140E21">
        <w:object w:dxaOrig="8717" w:dyaOrig="2983" w14:anchorId="4EA6AB7F">
          <v:shape id="_x0000_i1190" type="#_x0000_t75" style="width:435.75pt;height:148.4pt" o:ole="">
            <v:imagedata r:id="rId318" o:title=""/>
          </v:shape>
          <o:OLEObject Type="Embed" ProgID="Word.Picture.8" ShapeID="_x0000_i1190" DrawAspect="Content" ObjectID="_1701769580" r:id="rId319"/>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6FE700FA"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7E7ECC">
        <w:rPr>
          <w:lang w:eastAsia="zh-CN"/>
        </w:rPr>
        <w:t xml:space="preserve"> subscription for "5GS bridge information</w:t>
      </w:r>
      <w:r w:rsidR="00096A45">
        <w:rPr>
          <w:lang w:eastAsia="zh-CN"/>
        </w:rPr>
        <w:t xml:space="preserve"> Notification</w:t>
      </w:r>
      <w:r w:rsidR="007E7ECC">
        <w:rPr>
          <w:lang w:eastAsia="zh-CN"/>
        </w:rPr>
        <w:t>" event</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0DE3B1E"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 the </w:t>
      </w:r>
      <w:r w:rsidR="00B011FA">
        <w:rPr>
          <w:lang w:eastAsia="zh-CN"/>
        </w:rPr>
        <w:t xml:space="preserve">pre-configured TSCTSF or a TSCTSF discovered or selected via NRF (as described in clause 6.3.24 of TS 23.501 [2]) </w:t>
      </w:r>
      <w:r>
        <w:rPr>
          <w:lang w:eastAsia="zh-CN"/>
        </w:rPr>
        <w:t>using the Npcf_PolicyAuthorization_Notify (User Plane Node ID,</w:t>
      </w:r>
      <w:r w:rsidR="00B011FA">
        <w:rPr>
          <w:lang w:eastAsia="zh-CN"/>
        </w:rPr>
        <w:t xml:space="preserve"> UE-DS-TT Residence Time,</w:t>
      </w:r>
      <w:r>
        <w:rPr>
          <w:lang w:eastAsia="zh-CN"/>
        </w:rPr>
        <w:t xml:space="preserve"> the port number of the DS-TT port, and 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p>
    <w:p w14:paraId="1191F4C1" w14:textId="20214EE9" w:rsidR="00B011FA" w:rsidRDefault="00B011FA" w:rsidP="005E4458">
      <w:pPr>
        <w:pStyle w:val="NO"/>
        <w:rPr>
          <w:lang w:eastAsia="zh-CN"/>
        </w:rPr>
      </w:pPr>
      <w:r>
        <w:rPr>
          <w:lang w:eastAsia="zh-CN"/>
        </w:rPr>
        <w:t>NOTE 2:</w:t>
      </w:r>
      <w:r>
        <w:rPr>
          <w:lang w:eastAsia="zh-CN"/>
        </w:rPr>
        <w:tab/>
        <w:t>For a given DNN and S-NSSAI, it is assumed that the network only needs to deploy one TSCTSF instance or TSCTSF Set.</w:t>
      </w:r>
    </w:p>
    <w:p w14:paraId="4BFF5D2E" w14:textId="2FB6367B"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while the TSCTSF shall use the Npcf_PolicyAuthorization service to request creation of a new AF session specific to the received MAC address of the DS-TT Ethernet port (if available, for Ethernet type PDU Session) or IP address (for IP type PDU Session) of the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 xml:space="preserve">shall then use </w:t>
      </w:r>
      <w:r>
        <w:rPr>
          <w:lang w:eastAsia="zh-CN"/>
        </w:rPr>
        <w:lastRenderedPageBreak/>
        <w:t>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14" w:name="_Toc20204239"/>
      <w:bookmarkStart w:id="2515" w:name="_Toc27894931"/>
      <w:bookmarkStart w:id="2516" w:name="_Toc36192012"/>
      <w:bookmarkStart w:id="2517" w:name="_Toc45193102"/>
      <w:bookmarkStart w:id="2518" w:name="_Toc47592734"/>
      <w:bookmarkStart w:id="2519" w:name="_Toc51834821"/>
      <w:bookmarkStart w:id="2520" w:name="_Toc91153872"/>
      <w:r w:rsidRPr="00140E21">
        <w:rPr>
          <w:lang w:eastAsia="zh-CN"/>
        </w:rPr>
        <w:t>4.16.5.2</w:t>
      </w:r>
      <w:r w:rsidRPr="00140E21">
        <w:rPr>
          <w:lang w:eastAsia="zh-CN"/>
        </w:rPr>
        <w:tab/>
        <w:t>PCF initiated SM Policy Association Modification</w:t>
      </w:r>
      <w:bookmarkEnd w:id="2514"/>
      <w:bookmarkEnd w:id="2515"/>
      <w:bookmarkEnd w:id="2516"/>
      <w:bookmarkEnd w:id="2517"/>
      <w:bookmarkEnd w:id="2518"/>
      <w:bookmarkEnd w:id="2519"/>
      <w:bookmarkEnd w:id="2520"/>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91" type="#_x0000_t75" style="width:387.55pt;height:289.9pt" o:ole="">
            <v:imagedata r:id="rId320" o:title=""/>
          </v:shape>
          <o:OLEObject Type="Embed" ProgID="Word.Picture.8" ShapeID="_x0000_i1191" DrawAspect="Content" ObjectID="_1701769581" r:id="rId321"/>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5DED54D"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21"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22" w:name="_Toc27894932"/>
      <w:bookmarkStart w:id="2523" w:name="_Toc36192013"/>
      <w:bookmarkStart w:id="2524" w:name="_Toc45193103"/>
      <w:bookmarkStart w:id="2525" w:name="_Toc47592735"/>
      <w:bookmarkStart w:id="2526" w:name="_Toc51834822"/>
      <w:bookmarkStart w:id="2527" w:name="_Toc91153873"/>
      <w:r w:rsidRPr="00140E21">
        <w:rPr>
          <w:lang w:eastAsia="zh-CN"/>
        </w:rPr>
        <w:t>4.16.6</w:t>
      </w:r>
      <w:r w:rsidRPr="00140E21">
        <w:rPr>
          <w:lang w:eastAsia="zh-CN"/>
        </w:rPr>
        <w:tab/>
      </w:r>
      <w:r w:rsidRPr="00140E21">
        <w:t>SM Policy</w:t>
      </w:r>
      <w:r w:rsidRPr="00140E21">
        <w:rPr>
          <w:lang w:eastAsia="zh-CN"/>
        </w:rPr>
        <w:t xml:space="preserve"> Association Termination</w:t>
      </w:r>
      <w:bookmarkEnd w:id="2521"/>
      <w:bookmarkEnd w:id="2522"/>
      <w:bookmarkEnd w:id="2523"/>
      <w:bookmarkEnd w:id="2524"/>
      <w:bookmarkEnd w:id="2525"/>
      <w:bookmarkEnd w:id="2526"/>
      <w:bookmarkEnd w:id="2527"/>
    </w:p>
    <w:bookmarkStart w:id="2528" w:name="_MON_1608748503"/>
    <w:bookmarkEnd w:id="2528"/>
    <w:p w14:paraId="69C70F90" w14:textId="77777777" w:rsidR="00776774" w:rsidRPr="00140E21" w:rsidRDefault="00776774" w:rsidP="00776774">
      <w:pPr>
        <w:pStyle w:val="TH"/>
      </w:pPr>
      <w:r w:rsidRPr="00140E21">
        <w:object w:dxaOrig="9923" w:dyaOrig="6518" w14:anchorId="16254784">
          <v:shape id="_x0000_i1192" type="#_x0000_t75" style="width:448.3pt;height:326.2pt" o:ole="">
            <v:imagedata r:id="rId322" o:title="" cropleft="3744f" cropright="2621f"/>
          </v:shape>
          <o:OLEObject Type="Embed" ProgID="Word.Picture.8" ShapeID="_x0000_i1192" DrawAspect="Content" ObjectID="_1701769582" r:id="rId323"/>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29" w:name="_Toc20204241"/>
      <w:bookmarkStart w:id="2530" w:name="_Toc27894933"/>
      <w:bookmarkStart w:id="2531" w:name="_Toc36192014"/>
      <w:bookmarkStart w:id="2532" w:name="_Toc45193104"/>
      <w:bookmarkStart w:id="2533" w:name="_Toc47592736"/>
      <w:bookmarkStart w:id="2534" w:name="_Toc51834823"/>
      <w:bookmarkStart w:id="2535" w:name="_Hlk500260650"/>
      <w:bookmarkStart w:id="2536" w:name="_Toc91153874"/>
      <w:r w:rsidRPr="00140E21">
        <w:rPr>
          <w:lang w:eastAsia="zh-CN"/>
        </w:rPr>
        <w:t>4.16.7</w:t>
      </w:r>
      <w:r w:rsidRPr="00140E21">
        <w:rPr>
          <w:lang w:eastAsia="zh-CN"/>
        </w:rPr>
        <w:tab/>
        <w:t>Negotiations for future background data transfer</w:t>
      </w:r>
      <w:bookmarkEnd w:id="2529"/>
      <w:bookmarkEnd w:id="2530"/>
      <w:bookmarkEnd w:id="2531"/>
      <w:bookmarkEnd w:id="2532"/>
      <w:bookmarkEnd w:id="2533"/>
      <w:bookmarkEnd w:id="2534"/>
      <w:bookmarkEnd w:id="2536"/>
    </w:p>
    <w:p w14:paraId="18D12555" w14:textId="77777777" w:rsidR="00776774" w:rsidRPr="00140E21" w:rsidRDefault="00776774" w:rsidP="00776774">
      <w:pPr>
        <w:pStyle w:val="Heading4"/>
        <w:rPr>
          <w:lang w:eastAsia="zh-CN"/>
        </w:rPr>
      </w:pPr>
      <w:bookmarkStart w:id="2537" w:name="_Toc20204242"/>
      <w:bookmarkStart w:id="2538" w:name="_Toc27894934"/>
      <w:bookmarkStart w:id="2539" w:name="_Toc36192015"/>
      <w:bookmarkStart w:id="2540" w:name="_Toc45193105"/>
      <w:bookmarkStart w:id="2541" w:name="_Toc47592737"/>
      <w:bookmarkStart w:id="2542" w:name="_Toc51834824"/>
      <w:bookmarkStart w:id="2543" w:name="_Toc91153875"/>
      <w:bookmarkEnd w:id="2535"/>
      <w:r w:rsidRPr="00140E21">
        <w:rPr>
          <w:lang w:eastAsia="zh-CN"/>
        </w:rPr>
        <w:t>4.16.7.1</w:t>
      </w:r>
      <w:r w:rsidRPr="00140E21">
        <w:rPr>
          <w:lang w:eastAsia="zh-CN"/>
        </w:rPr>
        <w:tab/>
        <w:t>General</w:t>
      </w:r>
      <w:bookmarkEnd w:id="2537"/>
      <w:bookmarkEnd w:id="2538"/>
      <w:bookmarkEnd w:id="2539"/>
      <w:bookmarkEnd w:id="2540"/>
      <w:bookmarkEnd w:id="2541"/>
      <w:bookmarkEnd w:id="2542"/>
      <w:bookmarkEnd w:id="2543"/>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lastRenderedPageBreak/>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44" w:name="_Toc20204243"/>
      <w:bookmarkStart w:id="2545" w:name="_Toc27894935"/>
      <w:bookmarkStart w:id="2546" w:name="_Toc36192016"/>
      <w:bookmarkStart w:id="2547" w:name="_Toc45193106"/>
      <w:bookmarkStart w:id="2548" w:name="_Toc47592738"/>
      <w:bookmarkStart w:id="2549" w:name="_Toc51834825"/>
      <w:bookmarkStart w:id="2550" w:name="_Toc91153876"/>
      <w:r w:rsidRPr="00140E21">
        <w:rPr>
          <w:lang w:eastAsia="zh-CN"/>
        </w:rPr>
        <w:t>4.16.7.2</w:t>
      </w:r>
      <w:r w:rsidRPr="00140E21">
        <w:rPr>
          <w:lang w:eastAsia="zh-CN"/>
        </w:rPr>
        <w:tab/>
        <w:t>Procedures for future background data transfer</w:t>
      </w:r>
      <w:bookmarkEnd w:id="2544"/>
      <w:bookmarkEnd w:id="2545"/>
      <w:bookmarkEnd w:id="2546"/>
      <w:bookmarkEnd w:id="2547"/>
      <w:bookmarkEnd w:id="2548"/>
      <w:bookmarkEnd w:id="2549"/>
      <w:bookmarkEnd w:id="2550"/>
    </w:p>
    <w:bookmarkStart w:id="2551" w:name="_MON_1581547308"/>
    <w:bookmarkEnd w:id="2551"/>
    <w:p w14:paraId="50E8A32E" w14:textId="77777777" w:rsidR="00776774" w:rsidRPr="00140E21" w:rsidRDefault="00776774" w:rsidP="00776774">
      <w:pPr>
        <w:pStyle w:val="TH"/>
      </w:pPr>
      <w:r w:rsidRPr="00140E21">
        <w:object w:dxaOrig="8705" w:dyaOrig="5799" w14:anchorId="2F355D5C">
          <v:shape id="_x0000_i1193" type="#_x0000_t75" style="width:434.5pt;height:288.65pt" o:ole="">
            <v:imagedata r:id="rId324" o:title=""/>
          </v:shape>
          <o:OLEObject Type="Embed" ProgID="Word.Picture.8" ShapeID="_x0000_i1193" DrawAspect="Content" ObjectID="_1701769583" r:id="rId325"/>
        </w:object>
      </w:r>
    </w:p>
    <w:p w14:paraId="07C8EC0A" w14:textId="77777777" w:rsidR="00776774" w:rsidRPr="00140E21" w:rsidRDefault="00776774" w:rsidP="00776774">
      <w:pPr>
        <w:pStyle w:val="TF"/>
      </w:pPr>
      <w:r w:rsidRPr="00140E21">
        <w:t>Figure 4.16.7.2-1: Negotiation for future background data transfer</w:t>
      </w:r>
    </w:p>
    <w:p w14:paraId="4213E452" w14:textId="2690115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lastRenderedPageBreak/>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52" w:name="_Toc20204244"/>
      <w:bookmarkStart w:id="2553" w:name="_Toc27894936"/>
      <w:bookmarkStart w:id="2554" w:name="_Toc36192017"/>
      <w:bookmarkStart w:id="2555" w:name="_Toc45193107"/>
      <w:bookmarkStart w:id="2556" w:name="_Toc47592739"/>
      <w:bookmarkStart w:id="2557" w:name="_Toc51834826"/>
      <w:bookmarkStart w:id="2558" w:name="_Toc91153877"/>
      <w:r w:rsidRPr="00140E21">
        <w:rPr>
          <w:lang w:eastAsia="zh-CN"/>
        </w:rPr>
        <w:lastRenderedPageBreak/>
        <w:t>4.16.7.3</w:t>
      </w:r>
      <w:r w:rsidRPr="00140E21">
        <w:rPr>
          <w:lang w:eastAsia="zh-CN"/>
        </w:rPr>
        <w:tab/>
        <w:t>Procedure for BDT warning notification</w:t>
      </w:r>
      <w:bookmarkEnd w:id="2552"/>
      <w:bookmarkEnd w:id="2553"/>
      <w:bookmarkEnd w:id="2554"/>
      <w:bookmarkEnd w:id="2555"/>
      <w:bookmarkEnd w:id="2556"/>
      <w:bookmarkEnd w:id="2557"/>
      <w:bookmarkEnd w:id="2558"/>
    </w:p>
    <w:p w14:paraId="35B4ACD8" w14:textId="7D44F9FA" w:rsidR="00B0491F" w:rsidRDefault="00B0491F" w:rsidP="00B13067">
      <w:pPr>
        <w:pStyle w:val="TH"/>
        <w:rPr>
          <w:lang w:eastAsia="zh-CN"/>
        </w:rPr>
      </w:pPr>
      <w:r>
        <w:object w:dxaOrig="23161" w:dyaOrig="28771" w14:anchorId="6A20896D">
          <v:shape id="_x0000_i1194" type="#_x0000_t75" style="width:415.7pt;height:517.75pt" o:ole="">
            <v:imagedata r:id="rId326" o:title=""/>
          </v:shape>
          <o:OLEObject Type="Embed" ProgID="Visio.Drawing.15" ShapeID="_x0000_i1194" DrawAspect="Content" ObjectID="_1701769584" r:id="rId327"/>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59" w:name="_Toc20204245"/>
      <w:bookmarkStart w:id="2560" w:name="_Toc27894937"/>
      <w:bookmarkStart w:id="2561" w:name="_Toc36192018"/>
      <w:bookmarkStart w:id="2562" w:name="_Toc45193108"/>
      <w:bookmarkStart w:id="2563" w:name="_Toc47592740"/>
      <w:bookmarkStart w:id="2564" w:name="_Toc51834827"/>
      <w:bookmarkStart w:id="2565" w:name="_Toc91153878"/>
      <w:r w:rsidRPr="00140E21">
        <w:rPr>
          <w:lang w:eastAsia="zh-CN"/>
        </w:rPr>
        <w:t>4.16.8</w:t>
      </w:r>
      <w:r w:rsidRPr="00140E21">
        <w:rPr>
          <w:lang w:eastAsia="zh-CN"/>
        </w:rPr>
        <w:tab/>
        <w:t>Procedures on interaction between PCF and CHF</w:t>
      </w:r>
      <w:bookmarkEnd w:id="2559"/>
      <w:bookmarkEnd w:id="2560"/>
      <w:bookmarkEnd w:id="2561"/>
      <w:bookmarkEnd w:id="2562"/>
      <w:bookmarkEnd w:id="2563"/>
      <w:bookmarkEnd w:id="2564"/>
      <w:bookmarkEnd w:id="2565"/>
    </w:p>
    <w:p w14:paraId="318CFF31" w14:textId="77777777" w:rsidR="00776774" w:rsidRPr="00140E21" w:rsidRDefault="00776774" w:rsidP="00776774">
      <w:pPr>
        <w:pStyle w:val="Heading4"/>
        <w:rPr>
          <w:lang w:eastAsia="zh-CN"/>
        </w:rPr>
      </w:pPr>
      <w:bookmarkStart w:id="2566" w:name="_Toc20204246"/>
      <w:bookmarkStart w:id="2567" w:name="_Toc27894938"/>
      <w:bookmarkStart w:id="2568" w:name="_Toc36192019"/>
      <w:bookmarkStart w:id="2569" w:name="_Toc45193109"/>
      <w:bookmarkStart w:id="2570" w:name="_Toc47592741"/>
      <w:bookmarkStart w:id="2571" w:name="_Toc51834828"/>
      <w:bookmarkStart w:id="2572" w:name="_Toc91153879"/>
      <w:r w:rsidRPr="00140E21">
        <w:rPr>
          <w:lang w:eastAsia="zh-CN"/>
        </w:rPr>
        <w:t>4.16.8.1</w:t>
      </w:r>
      <w:r w:rsidRPr="00140E21">
        <w:rPr>
          <w:lang w:eastAsia="zh-CN"/>
        </w:rPr>
        <w:tab/>
        <w:t>General</w:t>
      </w:r>
      <w:bookmarkEnd w:id="2566"/>
      <w:bookmarkEnd w:id="2567"/>
      <w:bookmarkEnd w:id="2568"/>
      <w:bookmarkEnd w:id="2569"/>
      <w:bookmarkEnd w:id="2570"/>
      <w:bookmarkEnd w:id="2571"/>
      <w:bookmarkEnd w:id="2572"/>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73" w:name="_Toc20204247"/>
      <w:bookmarkStart w:id="2574" w:name="_Toc27894939"/>
      <w:bookmarkStart w:id="2575" w:name="_Toc36192020"/>
      <w:bookmarkStart w:id="2576" w:name="_Toc45193110"/>
      <w:bookmarkStart w:id="2577" w:name="_Toc47592742"/>
      <w:bookmarkStart w:id="2578" w:name="_Toc51834829"/>
      <w:bookmarkStart w:id="2579" w:name="_Toc91153880"/>
      <w:r w:rsidRPr="00140E21">
        <w:rPr>
          <w:lang w:eastAsia="zh-CN"/>
        </w:rPr>
        <w:t>4.16.8.2</w:t>
      </w:r>
      <w:r w:rsidRPr="00140E21">
        <w:rPr>
          <w:lang w:eastAsia="zh-CN"/>
        </w:rPr>
        <w:tab/>
        <w:t>Initial Spending Limit Retrieval</w:t>
      </w:r>
      <w:bookmarkEnd w:id="2573"/>
      <w:bookmarkEnd w:id="2574"/>
      <w:bookmarkEnd w:id="2575"/>
      <w:bookmarkEnd w:id="2576"/>
      <w:bookmarkEnd w:id="2577"/>
      <w:bookmarkEnd w:id="2578"/>
      <w:bookmarkEnd w:id="2579"/>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80" w:name="_MON_1582880089"/>
    <w:bookmarkEnd w:id="2580"/>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95" type="#_x0000_t75" style="width:177.8pt;height:2in" o:ole="">
            <v:imagedata r:id="rId328" o:title=""/>
          </v:shape>
          <o:OLEObject Type="Embed" ProgID="Word.Picture.8" ShapeID="_x0000_i1195" DrawAspect="Content" ObjectID="_1701769585" r:id="rId329"/>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81" w:name="_Toc20204248"/>
      <w:bookmarkStart w:id="2582" w:name="_Toc27894940"/>
      <w:bookmarkStart w:id="2583" w:name="_Toc36192021"/>
      <w:bookmarkStart w:id="2584" w:name="_Toc45193111"/>
      <w:bookmarkStart w:id="2585" w:name="_Toc47592743"/>
      <w:bookmarkStart w:id="2586" w:name="_Toc51834830"/>
      <w:bookmarkStart w:id="2587" w:name="_Toc91153881"/>
      <w:r w:rsidRPr="00140E21">
        <w:rPr>
          <w:lang w:eastAsia="zh-CN"/>
        </w:rPr>
        <w:t>4.16.8.3</w:t>
      </w:r>
      <w:r w:rsidRPr="00140E21">
        <w:rPr>
          <w:lang w:eastAsia="zh-CN"/>
        </w:rPr>
        <w:tab/>
        <w:t>Intermediate Spending Limit Report Retrieval</w:t>
      </w:r>
      <w:bookmarkEnd w:id="2581"/>
      <w:bookmarkEnd w:id="2582"/>
      <w:bookmarkEnd w:id="2583"/>
      <w:bookmarkEnd w:id="2584"/>
      <w:bookmarkEnd w:id="2585"/>
      <w:bookmarkEnd w:id="2586"/>
      <w:bookmarkEnd w:id="2587"/>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88" w:name="_MON_1582880354"/>
    <w:bookmarkEnd w:id="2588"/>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96" type="#_x0000_t75" style="width:192.85pt;height:166.55pt" o:ole="">
            <v:imagedata r:id="rId330" o:title=""/>
          </v:shape>
          <o:OLEObject Type="Embed" ProgID="Word.Picture.8" ShapeID="_x0000_i1196" DrawAspect="Content" ObjectID="_1701769586" r:id="rId331"/>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89" w:name="_Toc20204249"/>
      <w:bookmarkStart w:id="2590" w:name="_Toc27894941"/>
      <w:bookmarkStart w:id="2591" w:name="_Toc36192022"/>
      <w:bookmarkStart w:id="2592" w:name="_Toc45193112"/>
      <w:bookmarkStart w:id="2593" w:name="_Toc47592744"/>
      <w:bookmarkStart w:id="2594" w:name="_Toc51834831"/>
      <w:bookmarkStart w:id="2595" w:name="_Toc91153882"/>
      <w:r w:rsidRPr="00140E21">
        <w:rPr>
          <w:lang w:eastAsia="zh-CN"/>
        </w:rPr>
        <w:t>4.16.8.4</w:t>
      </w:r>
      <w:r w:rsidRPr="00140E21">
        <w:rPr>
          <w:lang w:eastAsia="zh-CN"/>
        </w:rPr>
        <w:tab/>
        <w:t>Final Spending Limit Report Retrieval</w:t>
      </w:r>
      <w:bookmarkEnd w:id="2589"/>
      <w:bookmarkEnd w:id="2590"/>
      <w:bookmarkEnd w:id="2591"/>
      <w:bookmarkEnd w:id="2592"/>
      <w:bookmarkEnd w:id="2593"/>
      <w:bookmarkEnd w:id="2594"/>
      <w:bookmarkEnd w:id="2595"/>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96" w:name="_MON_1582880561"/>
    <w:bookmarkEnd w:id="2596"/>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97" type="#_x0000_t75" style="width:185.3pt;height:140.25pt" o:ole="">
            <v:imagedata r:id="rId332" o:title=""/>
          </v:shape>
          <o:OLEObject Type="Embed" ProgID="Word.Picture.8" ShapeID="_x0000_i1197" DrawAspect="Content" ObjectID="_1701769587" r:id="rId333"/>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97" w:name="_Toc20204250"/>
      <w:bookmarkStart w:id="2598" w:name="_Toc27894942"/>
      <w:bookmarkStart w:id="2599" w:name="_Toc36192023"/>
      <w:bookmarkStart w:id="2600" w:name="_Toc45193113"/>
      <w:bookmarkStart w:id="2601" w:name="_Toc47592745"/>
      <w:bookmarkStart w:id="2602" w:name="_Toc51834832"/>
      <w:bookmarkStart w:id="2603" w:name="_Toc91153883"/>
      <w:r w:rsidRPr="00140E21">
        <w:rPr>
          <w:lang w:eastAsia="zh-CN"/>
        </w:rPr>
        <w:lastRenderedPageBreak/>
        <w:t>4.16.8.5</w:t>
      </w:r>
      <w:r w:rsidRPr="00140E21">
        <w:rPr>
          <w:lang w:eastAsia="zh-CN"/>
        </w:rPr>
        <w:tab/>
        <w:t>Spending Limit Report</w:t>
      </w:r>
      <w:bookmarkEnd w:id="2597"/>
      <w:bookmarkEnd w:id="2598"/>
      <w:bookmarkEnd w:id="2599"/>
      <w:bookmarkEnd w:id="2600"/>
      <w:bookmarkEnd w:id="2601"/>
      <w:bookmarkEnd w:id="2602"/>
      <w:bookmarkEnd w:id="2603"/>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604" w:name="_MON_1582880757"/>
    <w:bookmarkEnd w:id="2604"/>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98" type="#_x0000_t75" style="width:197.2pt;height:143.35pt" o:ole="">
            <v:imagedata r:id="rId334" o:title=""/>
          </v:shape>
          <o:OLEObject Type="Embed" ProgID="Word.Picture.8" ShapeID="_x0000_i1198" DrawAspect="Content" ObjectID="_1701769588" r:id="rId335"/>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605" w:name="_Toc20204251"/>
      <w:bookmarkStart w:id="2606" w:name="_Toc27894943"/>
      <w:bookmarkStart w:id="2607" w:name="_Toc36192024"/>
      <w:bookmarkStart w:id="2608" w:name="_Toc45193114"/>
      <w:bookmarkStart w:id="2609" w:name="_Toc47592746"/>
      <w:bookmarkStart w:id="2610" w:name="_Toc51834833"/>
      <w:bookmarkStart w:id="2611" w:name="_Toc91153884"/>
      <w:r w:rsidRPr="00140E21">
        <w:rPr>
          <w:rFonts w:eastAsia="Malgun Gothic"/>
          <w:lang w:eastAsia="ja-JP"/>
        </w:rPr>
        <w:t>4.16.8.6</w:t>
      </w:r>
      <w:r w:rsidRPr="00140E21">
        <w:rPr>
          <w:rFonts w:eastAsia="Malgun Gothic"/>
          <w:lang w:eastAsia="ja-JP"/>
        </w:rPr>
        <w:tab/>
        <w:t>CHF report the removal of the subscriber</w:t>
      </w:r>
      <w:bookmarkEnd w:id="2605"/>
      <w:bookmarkEnd w:id="2606"/>
      <w:bookmarkEnd w:id="2607"/>
      <w:bookmarkEnd w:id="2608"/>
      <w:bookmarkEnd w:id="2609"/>
      <w:bookmarkEnd w:id="2610"/>
      <w:bookmarkEnd w:id="2611"/>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12" w:name="_MON_1591482385"/>
    <w:bookmarkEnd w:id="2612"/>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99" type="#_x0000_t75" style="width:284.85pt;height:150.9pt" o:ole="">
            <v:imagedata r:id="rId336" o:title=""/>
          </v:shape>
          <o:OLEObject Type="Embed" ProgID="Word.Picture.8" ShapeID="_x0000_i1199" DrawAspect="Content" ObjectID="_1701769589" r:id="rId337"/>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13" w:name="_Toc20204252"/>
      <w:bookmarkStart w:id="2614" w:name="_Toc27894944"/>
      <w:bookmarkStart w:id="2615" w:name="_Toc36192025"/>
      <w:bookmarkStart w:id="2616" w:name="_Toc45193115"/>
      <w:bookmarkStart w:id="2617" w:name="_Toc47592747"/>
      <w:bookmarkStart w:id="2618" w:name="_Toc51834834"/>
      <w:bookmarkStart w:id="2619" w:name="_Toc91153885"/>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13"/>
      <w:bookmarkEnd w:id="2614"/>
      <w:bookmarkEnd w:id="2615"/>
      <w:bookmarkEnd w:id="2616"/>
      <w:bookmarkEnd w:id="2617"/>
      <w:bookmarkEnd w:id="2618"/>
      <w:bookmarkEnd w:id="2619"/>
    </w:p>
    <w:bookmarkStart w:id="2620" w:name="_MON_1591349683"/>
    <w:bookmarkEnd w:id="2620"/>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200" type="#_x0000_t75" style="width:381.9pt;height:290.5pt" o:ole="">
            <v:imagedata r:id="rId338" o:title=""/>
          </v:shape>
          <o:OLEObject Type="Embed" ProgID="Word.Picture.8" ShapeID="_x0000_i1200" DrawAspect="Content" ObjectID="_1701769590" r:id="rId339"/>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21" w:name="_Toc20204253"/>
      <w:bookmarkStart w:id="2622" w:name="_Toc27894945"/>
      <w:bookmarkStart w:id="2623" w:name="_Toc36192026"/>
      <w:bookmarkStart w:id="2624" w:name="_Toc45193116"/>
      <w:bookmarkStart w:id="2625" w:name="_Toc47592748"/>
      <w:bookmarkStart w:id="2626" w:name="_Toc51834835"/>
      <w:bookmarkStart w:id="2627" w:name="_Toc91153886"/>
      <w:r w:rsidRPr="00140E21">
        <w:rPr>
          <w:lang w:eastAsia="zh-CN"/>
        </w:rPr>
        <w:lastRenderedPageBreak/>
        <w:t>4.16.10</w:t>
      </w:r>
      <w:r w:rsidRPr="00140E21">
        <w:rPr>
          <w:lang w:eastAsia="zh-CN"/>
        </w:rPr>
        <w:tab/>
        <w:t>Void</w:t>
      </w:r>
      <w:bookmarkEnd w:id="2621"/>
      <w:bookmarkEnd w:id="2622"/>
      <w:bookmarkEnd w:id="2623"/>
      <w:bookmarkEnd w:id="2624"/>
      <w:bookmarkEnd w:id="2625"/>
      <w:bookmarkEnd w:id="2626"/>
      <w:bookmarkEnd w:id="2627"/>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28" w:name="_Toc20204254"/>
      <w:bookmarkStart w:id="2629" w:name="_Toc27894946"/>
      <w:bookmarkStart w:id="2630" w:name="_Toc36192027"/>
      <w:bookmarkStart w:id="2631" w:name="_Toc45193117"/>
      <w:bookmarkStart w:id="2632" w:name="_Toc47592749"/>
      <w:bookmarkStart w:id="2633" w:name="_Toc51834836"/>
      <w:bookmarkStart w:id="2634" w:name="_Toc91153887"/>
      <w:r w:rsidRPr="00140E21">
        <w:rPr>
          <w:lang w:eastAsia="zh-CN"/>
        </w:rPr>
        <w:t>4.16.11</w:t>
      </w:r>
      <w:r w:rsidRPr="00140E21">
        <w:rPr>
          <w:lang w:eastAsia="zh-CN"/>
        </w:rPr>
        <w:tab/>
        <w:t>UE Policy Association Establishment</w:t>
      </w:r>
      <w:bookmarkEnd w:id="2628"/>
      <w:bookmarkEnd w:id="2629"/>
      <w:bookmarkEnd w:id="2630"/>
      <w:bookmarkEnd w:id="2631"/>
      <w:bookmarkEnd w:id="2632"/>
      <w:bookmarkEnd w:id="2633"/>
      <w:bookmarkEnd w:id="2634"/>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201" type="#_x0000_t75" style="width:366.9pt;height:355pt" o:ole="">
            <v:imagedata r:id="rId340" o:title=""/>
          </v:shape>
          <o:OLEObject Type="Embed" ProgID="Word.Picture.8" ShapeID="_x0000_i1201" DrawAspect="Content" ObjectID="_1701769591" r:id="rId341"/>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F91DA77"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35" w:name="_Toc20204255"/>
      <w:bookmarkStart w:id="2636" w:name="_Toc27894947"/>
      <w:bookmarkStart w:id="2637" w:name="_Toc36192028"/>
      <w:bookmarkStart w:id="2638" w:name="_Toc45193118"/>
      <w:bookmarkStart w:id="2639" w:name="_Toc47592750"/>
      <w:bookmarkStart w:id="2640" w:name="_Toc51834837"/>
      <w:bookmarkStart w:id="2641" w:name="_Toc91153888"/>
      <w:r w:rsidRPr="00140E21">
        <w:rPr>
          <w:lang w:eastAsia="zh-CN"/>
        </w:rPr>
        <w:lastRenderedPageBreak/>
        <w:t>4.16.12</w:t>
      </w:r>
      <w:r w:rsidRPr="00140E21">
        <w:rPr>
          <w:lang w:eastAsia="zh-CN"/>
        </w:rPr>
        <w:tab/>
        <w:t>UE Policy Association Modification</w:t>
      </w:r>
      <w:bookmarkEnd w:id="2635"/>
      <w:bookmarkEnd w:id="2636"/>
      <w:bookmarkEnd w:id="2637"/>
      <w:bookmarkEnd w:id="2638"/>
      <w:bookmarkEnd w:id="2639"/>
      <w:bookmarkEnd w:id="2640"/>
      <w:bookmarkEnd w:id="2641"/>
    </w:p>
    <w:p w14:paraId="077787D0" w14:textId="77777777" w:rsidR="00776774" w:rsidRPr="00140E21" w:rsidRDefault="00776774" w:rsidP="00776774">
      <w:pPr>
        <w:pStyle w:val="Heading4"/>
        <w:rPr>
          <w:lang w:eastAsia="zh-CN"/>
        </w:rPr>
      </w:pPr>
      <w:bookmarkStart w:id="2642" w:name="_Toc20204256"/>
      <w:bookmarkStart w:id="2643" w:name="_Toc27894948"/>
      <w:bookmarkStart w:id="2644" w:name="_Toc36192029"/>
      <w:bookmarkStart w:id="2645" w:name="_Toc45193119"/>
      <w:bookmarkStart w:id="2646" w:name="_Toc47592751"/>
      <w:bookmarkStart w:id="2647" w:name="_Toc51834838"/>
      <w:bookmarkStart w:id="2648" w:name="_Toc91153889"/>
      <w:r w:rsidRPr="00140E21">
        <w:rPr>
          <w:lang w:eastAsia="zh-CN"/>
        </w:rPr>
        <w:t>4.16.12.1</w:t>
      </w:r>
      <w:r w:rsidRPr="00140E21">
        <w:rPr>
          <w:lang w:eastAsia="zh-CN"/>
        </w:rPr>
        <w:tab/>
        <w:t>UE Policy Association Modification initiated by the AMF</w:t>
      </w:r>
      <w:bookmarkEnd w:id="2642"/>
      <w:bookmarkEnd w:id="2643"/>
      <w:bookmarkEnd w:id="2644"/>
      <w:bookmarkEnd w:id="2645"/>
      <w:bookmarkEnd w:id="2646"/>
      <w:bookmarkEnd w:id="2647"/>
      <w:bookmarkEnd w:id="2648"/>
    </w:p>
    <w:p w14:paraId="0FA1D85C" w14:textId="77777777" w:rsidR="00776774" w:rsidRPr="00140E21" w:rsidRDefault="00776774" w:rsidP="00776774">
      <w:pPr>
        <w:pStyle w:val="Heading5"/>
        <w:rPr>
          <w:lang w:eastAsia="zh-CN"/>
        </w:rPr>
      </w:pPr>
      <w:bookmarkStart w:id="2649" w:name="_Toc20204257"/>
      <w:bookmarkStart w:id="2650" w:name="_Toc27894949"/>
      <w:bookmarkStart w:id="2651" w:name="_Toc36192030"/>
      <w:bookmarkStart w:id="2652" w:name="_Toc45193120"/>
      <w:bookmarkStart w:id="2653" w:name="_Toc47592752"/>
      <w:bookmarkStart w:id="2654" w:name="_Toc51834839"/>
      <w:bookmarkStart w:id="2655" w:name="_Toc91153890"/>
      <w:r w:rsidRPr="00140E21">
        <w:rPr>
          <w:lang w:eastAsia="zh-CN"/>
        </w:rPr>
        <w:t>4.16.12.1.1</w:t>
      </w:r>
      <w:r w:rsidRPr="00140E21">
        <w:rPr>
          <w:lang w:eastAsia="zh-CN"/>
        </w:rPr>
        <w:tab/>
        <w:t>UE Policy Association Modification initiated by the AMF without AMF relocation</w:t>
      </w:r>
      <w:bookmarkEnd w:id="2649"/>
      <w:bookmarkEnd w:id="2650"/>
      <w:bookmarkEnd w:id="2651"/>
      <w:bookmarkEnd w:id="2652"/>
      <w:bookmarkEnd w:id="2653"/>
      <w:bookmarkEnd w:id="2654"/>
      <w:bookmarkEnd w:id="2655"/>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56" w:name="_MON_1607529013"/>
    <w:bookmarkEnd w:id="2656"/>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202" type="#_x0000_t75" style="width:424.5pt;height:350pt" o:ole="">
            <v:imagedata r:id="rId342" o:title=""/>
          </v:shape>
          <o:OLEObject Type="Embed" ProgID="Word.Picture.8" ShapeID="_x0000_i1202" DrawAspect="Content" ObjectID="_1701769592" r:id="rId343"/>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657" w:name="_Toc20204258"/>
      <w:bookmarkStart w:id="2658" w:name="_Toc27894950"/>
      <w:bookmarkStart w:id="2659" w:name="_Toc36192031"/>
      <w:bookmarkStart w:id="2660" w:name="_Toc45193121"/>
      <w:bookmarkStart w:id="2661" w:name="_Toc47592753"/>
      <w:bookmarkStart w:id="2662" w:name="_Toc51834840"/>
      <w:bookmarkStart w:id="2663" w:name="_Toc91153891"/>
      <w:r w:rsidRPr="00140E21">
        <w:rPr>
          <w:lang w:eastAsia="zh-CN"/>
        </w:rPr>
        <w:t>4.16.12.1.2</w:t>
      </w:r>
      <w:r w:rsidRPr="00140E21">
        <w:rPr>
          <w:lang w:eastAsia="zh-CN"/>
        </w:rPr>
        <w:tab/>
        <w:t>UE Policy Association Modification with old PCF during AMF relocation</w:t>
      </w:r>
      <w:bookmarkEnd w:id="2657"/>
      <w:bookmarkEnd w:id="2658"/>
      <w:bookmarkEnd w:id="2659"/>
      <w:bookmarkEnd w:id="2660"/>
      <w:bookmarkEnd w:id="2661"/>
      <w:bookmarkEnd w:id="2662"/>
      <w:bookmarkEnd w:id="2663"/>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203" type="#_x0000_t75" style="width:429.5pt;height:333.7pt" o:ole="">
            <v:imagedata r:id="rId344" o:title=""/>
          </v:shape>
          <o:OLEObject Type="Embed" ProgID="Word.Picture.8" ShapeID="_x0000_i1203" DrawAspect="Content" ObjectID="_1701769593" r:id="rId345"/>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64" w:name="_Toc20204259"/>
      <w:bookmarkStart w:id="2665" w:name="_Toc27894951"/>
      <w:bookmarkStart w:id="2666" w:name="_Toc36192032"/>
      <w:bookmarkStart w:id="2667" w:name="_Toc45193122"/>
      <w:bookmarkStart w:id="2668" w:name="_Toc47592754"/>
      <w:bookmarkStart w:id="2669" w:name="_Toc51834841"/>
      <w:bookmarkStart w:id="2670" w:name="_Toc91153892"/>
      <w:r w:rsidRPr="00140E21">
        <w:rPr>
          <w:lang w:eastAsia="zh-CN"/>
        </w:rPr>
        <w:t>4.16.12.2</w:t>
      </w:r>
      <w:r w:rsidRPr="00140E21">
        <w:rPr>
          <w:lang w:eastAsia="zh-CN"/>
        </w:rPr>
        <w:tab/>
        <w:t>UE Policy Association Modification initiated by the PCF</w:t>
      </w:r>
      <w:bookmarkEnd w:id="2664"/>
      <w:bookmarkEnd w:id="2665"/>
      <w:bookmarkEnd w:id="2666"/>
      <w:bookmarkEnd w:id="2667"/>
      <w:bookmarkEnd w:id="2668"/>
      <w:bookmarkEnd w:id="2669"/>
      <w:bookmarkEnd w:id="2670"/>
    </w:p>
    <w:p w14:paraId="63EEACE8" w14:textId="77777777" w:rsidR="00776774" w:rsidRPr="00140E21" w:rsidRDefault="00776774" w:rsidP="00776774">
      <w:pPr>
        <w:rPr>
          <w:rFonts w:eastAsia="DengXian"/>
        </w:rPr>
      </w:pPr>
      <w:bookmarkStart w:id="2671" w:name="_Hlk522748002"/>
      <w:r w:rsidRPr="00140E21">
        <w:rPr>
          <w:rFonts w:eastAsia="DengXian"/>
        </w:rPr>
        <w:t>This procedure is used to update UE policy and/or UE policy triggers.</w:t>
      </w:r>
    </w:p>
    <w:bookmarkEnd w:id="2671"/>
    <w:p w14:paraId="566C3924" w14:textId="77777777" w:rsidR="00776774" w:rsidRPr="00140E21" w:rsidRDefault="00776774" w:rsidP="00776774">
      <w:pPr>
        <w:pStyle w:val="TH"/>
      </w:pPr>
      <w:r w:rsidRPr="00140E21">
        <w:object w:dxaOrig="8858" w:dyaOrig="7229" w14:anchorId="45F35E7B">
          <v:shape id="_x0000_i1204" type="#_x0000_t75" style="width:441.4pt;height:361.25pt" o:ole="">
            <v:imagedata r:id="rId346" o:title=""/>
          </v:shape>
          <o:OLEObject Type="Embed" ProgID="Word.Picture.8" ShapeID="_x0000_i1204" DrawAspect="Content" ObjectID="_1701769594" r:id="rId347"/>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72" w:name="_Toc20204260"/>
      <w:bookmarkStart w:id="2673" w:name="_Toc27894952"/>
      <w:bookmarkStart w:id="2674" w:name="_Toc36192033"/>
      <w:bookmarkStart w:id="2675" w:name="_Toc45193123"/>
      <w:bookmarkStart w:id="2676" w:name="_Toc47592755"/>
      <w:bookmarkStart w:id="2677" w:name="_Toc51834842"/>
      <w:bookmarkStart w:id="2678" w:name="_Toc91153893"/>
      <w:r w:rsidRPr="00140E21">
        <w:rPr>
          <w:lang w:eastAsia="zh-CN"/>
        </w:rPr>
        <w:t>4.16.13</w:t>
      </w:r>
      <w:r w:rsidRPr="00140E21">
        <w:rPr>
          <w:lang w:eastAsia="zh-CN"/>
        </w:rPr>
        <w:tab/>
        <w:t>UE Policy Association Termination</w:t>
      </w:r>
      <w:bookmarkEnd w:id="2672"/>
      <w:bookmarkEnd w:id="2673"/>
      <w:bookmarkEnd w:id="2674"/>
      <w:bookmarkEnd w:id="2675"/>
      <w:bookmarkEnd w:id="2676"/>
      <w:bookmarkEnd w:id="2677"/>
      <w:bookmarkEnd w:id="2678"/>
    </w:p>
    <w:p w14:paraId="7618C9BE" w14:textId="77777777" w:rsidR="00776774" w:rsidRPr="00140E21" w:rsidRDefault="00776774" w:rsidP="00776774">
      <w:pPr>
        <w:pStyle w:val="Heading4"/>
        <w:rPr>
          <w:lang w:eastAsia="zh-CN"/>
        </w:rPr>
      </w:pPr>
      <w:bookmarkStart w:id="2679" w:name="_Toc20204261"/>
      <w:bookmarkStart w:id="2680" w:name="_Toc27894953"/>
      <w:bookmarkStart w:id="2681" w:name="_Toc36192034"/>
      <w:bookmarkStart w:id="2682" w:name="_Toc45193124"/>
      <w:bookmarkStart w:id="2683" w:name="_Toc47592756"/>
      <w:bookmarkStart w:id="2684" w:name="_Toc51834843"/>
      <w:bookmarkStart w:id="2685" w:name="_Toc91153894"/>
      <w:r w:rsidRPr="00140E21">
        <w:rPr>
          <w:lang w:eastAsia="zh-CN"/>
        </w:rPr>
        <w:t>4.16.13.1</w:t>
      </w:r>
      <w:r w:rsidRPr="00140E21">
        <w:rPr>
          <w:lang w:eastAsia="zh-CN"/>
        </w:rPr>
        <w:tab/>
        <w:t>AMF-initiated UE Policy Association Termination</w:t>
      </w:r>
      <w:bookmarkEnd w:id="2679"/>
      <w:bookmarkEnd w:id="2680"/>
      <w:bookmarkEnd w:id="2681"/>
      <w:bookmarkEnd w:id="2682"/>
      <w:bookmarkEnd w:id="2683"/>
      <w:bookmarkEnd w:id="2684"/>
      <w:bookmarkEnd w:id="2685"/>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205" type="#_x0000_t75" style="width:363.15pt;height:238.55pt" o:ole="">
            <v:imagedata r:id="rId348" o:title=""/>
          </v:shape>
          <o:OLEObject Type="Embed" ProgID="Word.Picture.8" ShapeID="_x0000_i1205" DrawAspect="Content" ObjectID="_1701769595" r:id="rId349"/>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86" w:name="_Toc20204262"/>
      <w:bookmarkStart w:id="2687" w:name="_Toc27894954"/>
      <w:bookmarkStart w:id="2688" w:name="_Toc36192035"/>
      <w:bookmarkStart w:id="2689" w:name="_Toc45193125"/>
      <w:bookmarkStart w:id="2690" w:name="_Toc47592757"/>
      <w:bookmarkStart w:id="2691" w:name="_Toc51834844"/>
      <w:bookmarkStart w:id="2692" w:name="_Toc91153895"/>
      <w:r w:rsidRPr="00140E21">
        <w:rPr>
          <w:lang w:eastAsia="zh-CN"/>
        </w:rPr>
        <w:lastRenderedPageBreak/>
        <w:t>4.16.13.2</w:t>
      </w:r>
      <w:r w:rsidRPr="00140E21">
        <w:rPr>
          <w:lang w:eastAsia="zh-CN"/>
        </w:rPr>
        <w:tab/>
        <w:t>PCF-initiated UE Policy Association Termination</w:t>
      </w:r>
      <w:bookmarkEnd w:id="2686"/>
      <w:bookmarkEnd w:id="2687"/>
      <w:bookmarkEnd w:id="2688"/>
      <w:bookmarkEnd w:id="2689"/>
      <w:bookmarkEnd w:id="2690"/>
      <w:bookmarkEnd w:id="2691"/>
      <w:bookmarkEnd w:id="2692"/>
    </w:p>
    <w:p w14:paraId="364D2A4C" w14:textId="77777777" w:rsidR="00776774" w:rsidRPr="00140E21" w:rsidRDefault="00776774" w:rsidP="00776774">
      <w:pPr>
        <w:pStyle w:val="TH"/>
        <w:rPr>
          <w:lang w:eastAsia="zh-CN"/>
        </w:rPr>
      </w:pPr>
      <w:r w:rsidRPr="00140E21">
        <w:rPr>
          <w:noProof/>
        </w:rPr>
        <w:object w:dxaOrig="8943" w:dyaOrig="5608" w14:anchorId="542A620A">
          <v:shape id="_x0000_i1206" type="#_x0000_t75" style="width:449.55pt;height:284.25pt" o:ole="">
            <v:imagedata r:id="rId350" o:title=""/>
          </v:shape>
          <o:OLEObject Type="Embed" ProgID="Word.Picture.8" ShapeID="_x0000_i1206" DrawAspect="Content" ObjectID="_1701769596" r:id="rId351"/>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0F21BC1E" w:rsidR="00E60916" w:rsidRDefault="00E60916" w:rsidP="00E60916">
      <w:pPr>
        <w:pStyle w:val="Heading3"/>
        <w:rPr>
          <w:lang w:eastAsia="zh-CN"/>
        </w:rPr>
      </w:pPr>
      <w:bookmarkStart w:id="2693" w:name="_Toc20204263"/>
      <w:bookmarkStart w:id="2694" w:name="_Toc27894955"/>
      <w:bookmarkStart w:id="2695" w:name="_Toc36192036"/>
      <w:bookmarkStart w:id="2696" w:name="_Toc45193126"/>
      <w:bookmarkStart w:id="2697" w:name="_Toc47592758"/>
      <w:bookmarkStart w:id="2698" w:name="_Toc51834845"/>
      <w:bookmarkStart w:id="2699" w:name="_Toc91153896"/>
      <w:r>
        <w:rPr>
          <w:lang w:eastAsia="zh-CN"/>
        </w:rPr>
        <w:t>4.16.14</w:t>
      </w:r>
      <w:r>
        <w:rPr>
          <w:lang w:eastAsia="zh-CN"/>
        </w:rPr>
        <w:tab/>
        <w:t>Management of AM Policies depending on the application in use</w:t>
      </w:r>
      <w:bookmarkEnd w:id="2699"/>
    </w:p>
    <w:p w14:paraId="27DC508B" w14:textId="77777777" w:rsidR="00E60916" w:rsidRDefault="00E60916" w:rsidP="00EE66A3">
      <w:pPr>
        <w:pStyle w:val="Heading4"/>
        <w:rPr>
          <w:lang w:eastAsia="zh-CN"/>
        </w:rPr>
      </w:pPr>
      <w:bookmarkStart w:id="2700" w:name="_Toc91153897"/>
      <w:r>
        <w:rPr>
          <w:lang w:eastAsia="zh-CN"/>
        </w:rPr>
        <w:t>4.16.14.1</w:t>
      </w:r>
      <w:r>
        <w:rPr>
          <w:lang w:eastAsia="zh-CN"/>
        </w:rPr>
        <w:tab/>
        <w:t>General</w:t>
      </w:r>
      <w:bookmarkEnd w:id="2700"/>
    </w:p>
    <w:p w14:paraId="1518AA40" w14:textId="77777777" w:rsidR="00E60916" w:rsidRDefault="00E60916" w:rsidP="00E60916">
      <w:pPr>
        <w:rPr>
          <w:lang w:eastAsia="zh-CN"/>
        </w:rPr>
      </w:pPr>
      <w:r>
        <w:rPr>
          <w:lang w:eastAsia="zh-CN"/>
        </w:rPr>
        <w:t>The procedure for management of AM Policies (access and mobility related policy) depending on the application in use enables modification of the Access and Mobility policies on detection of the start and stop of an application.</w:t>
      </w:r>
    </w:p>
    <w:p w14:paraId="7F5B6A9A" w14:textId="1CF163BB" w:rsidR="00E60916" w:rsidRDefault="00E60916" w:rsidP="00E60916">
      <w:pPr>
        <w:rPr>
          <w:lang w:eastAsia="zh-CN"/>
        </w:rPr>
      </w:pPr>
      <w:r>
        <w:rPr>
          <w:lang w:eastAsia="zh-CN"/>
        </w:rPr>
        <w:lastRenderedPageBreak/>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 AM policies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77777777" w:rsidR="009749F8" w:rsidRDefault="009749F8" w:rsidP="009749F8">
      <w:pPr>
        <w:rPr>
          <w:lang w:eastAsia="zh-CN"/>
        </w:rPr>
      </w:pPr>
      <w:r>
        <w:rPr>
          <w:lang w:eastAsia="zh-CN"/>
        </w:rPr>
        <w:t>If the PCF for the UE and the PCF for the PDU Session are different PCFs, then the PCF for the UE is informed when a SM policy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25AEDA8D" w:rsidR="00C81D80" w:rsidRDefault="00C81D80" w:rsidP="005E4458">
      <w:pPr>
        <w:pStyle w:val="B2"/>
        <w:rPr>
          <w:lang w:eastAsia="zh-CN"/>
        </w:rPr>
      </w:pPr>
      <w:r>
        <w:rPr>
          <w:lang w:eastAsia="zh-CN"/>
        </w:rPr>
        <w:t>-</w:t>
      </w:r>
      <w:r>
        <w:rPr>
          <w:lang w:eastAsia="zh-CN"/>
        </w:rPr>
        <w:tab/>
        <w:t>see steps 2, 3, 5 and 8 in Figure 4.16.14.2.2-1. The BSF reports the registration of a PCF for the PDU session when the first SM Policy association is established and the deregistration of the PCF for the PDU session when the last SM policy association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77777777" w:rsidR="00E60916" w:rsidRDefault="00E60916" w:rsidP="00EE66A3">
      <w:pPr>
        <w:pStyle w:val="Heading4"/>
        <w:rPr>
          <w:lang w:eastAsia="zh-CN"/>
        </w:rPr>
      </w:pPr>
      <w:bookmarkStart w:id="2701" w:name="_Toc91153898"/>
      <w:r>
        <w:rPr>
          <w:lang w:eastAsia="zh-CN"/>
        </w:rPr>
        <w:t>4.16.14.2</w:t>
      </w:r>
      <w:r>
        <w:rPr>
          <w:lang w:eastAsia="zh-CN"/>
        </w:rPr>
        <w:tab/>
        <w:t>Procedures for management of AM Policies</w:t>
      </w:r>
      <w:bookmarkEnd w:id="2701"/>
    </w:p>
    <w:p w14:paraId="18B08412" w14:textId="22EC1A70" w:rsidR="00C81D80" w:rsidRDefault="00C81D80" w:rsidP="00C81D80">
      <w:pPr>
        <w:pStyle w:val="Heading5"/>
        <w:rPr>
          <w:lang w:eastAsia="zh-CN"/>
        </w:rPr>
      </w:pPr>
      <w:bookmarkStart w:id="2702" w:name="_Toc91153899"/>
      <w:r>
        <w:rPr>
          <w:lang w:eastAsia="zh-CN"/>
        </w:rPr>
        <w:t>4.16.14.2.1</w:t>
      </w:r>
      <w:r>
        <w:rPr>
          <w:lang w:eastAsia="zh-CN"/>
        </w:rPr>
        <w:tab/>
        <w:t>Management of AM Policies at start and stop of application traffic</w:t>
      </w:r>
      <w:bookmarkEnd w:id="2702"/>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2116359A" w14:textId="52178850" w:rsidR="009749F8" w:rsidRDefault="009749F8" w:rsidP="006E7760">
      <w:pPr>
        <w:pStyle w:val="TH"/>
        <w:rPr>
          <w:lang w:eastAsia="zh-CN"/>
        </w:rPr>
      </w:pPr>
      <w:r w:rsidRPr="00E9603C">
        <w:rPr>
          <w:noProof/>
          <w:lang w:eastAsia="zh-CN"/>
        </w:rPr>
        <w:object w:dxaOrig="11749" w:dyaOrig="11065" w14:anchorId="745B6F38">
          <v:shape id="_x0000_i1207" type="#_x0000_t75" alt="" style="width:480.2pt;height:515.25pt" o:ole="">
            <v:imagedata r:id="rId352" o:title=""/>
          </v:shape>
          <o:OLEObject Type="Embed" ProgID="Visio.Drawing.15" ShapeID="_x0000_i1207" DrawAspect="Content" ObjectID="_1701769597" r:id="rId353"/>
        </w:object>
      </w:r>
    </w:p>
    <w:p w14:paraId="497B2B7D" w14:textId="2F56CE1A" w:rsidR="00E60916" w:rsidRDefault="00E60916" w:rsidP="00E60916">
      <w:pPr>
        <w:pStyle w:val="TF"/>
        <w:rPr>
          <w:lang w:eastAsia="zh-CN"/>
        </w:rPr>
      </w:pPr>
      <w:r>
        <w:rPr>
          <w:lang w:eastAsia="zh-CN"/>
        </w:rPr>
        <w:t>Figure 4.16.14.2</w:t>
      </w:r>
      <w:r w:rsidR="00C81D80">
        <w:rPr>
          <w:lang w:eastAsia="zh-CN"/>
        </w:rPr>
        <w:t>.1</w:t>
      </w:r>
      <w:r>
        <w:rPr>
          <w:lang w:eastAsia="zh-CN"/>
        </w:rPr>
        <w:t>-1: Management of AM Policies at start and stop of application traffic</w:t>
      </w:r>
    </w:p>
    <w:p w14:paraId="7CFF98D1" w14:textId="77777777" w:rsidR="00E60916" w:rsidRDefault="00E60916" w:rsidP="00E60916">
      <w:pPr>
        <w:pStyle w:val="B1"/>
        <w:rPr>
          <w:lang w:eastAsia="zh-CN"/>
        </w:rPr>
      </w:pPr>
      <w:r>
        <w:rPr>
          <w:lang w:eastAsia="zh-CN"/>
        </w:rPr>
        <w:t>1.</w:t>
      </w:r>
      <w:r>
        <w:rPr>
          <w:lang w:eastAsia="zh-CN"/>
        </w:rPr>
        <w:tab/>
        <w:t>The AMF establishes an AM Policy Association for Access and Mobility Policy Control, e.g. RFSP index value, as described in clause 4.16.1.2.</w:t>
      </w:r>
    </w:p>
    <w:p w14:paraId="55C40CC1" w14:textId="18D80EF8" w:rsidR="009749F8" w:rsidRDefault="009749F8" w:rsidP="00E60916">
      <w:pPr>
        <w:pStyle w:val="B1"/>
        <w:rPr>
          <w:lang w:eastAsia="zh-CN"/>
        </w:rPr>
      </w:pPr>
      <w:r>
        <w:rPr>
          <w:lang w:eastAsia="zh-CN"/>
        </w:rPr>
        <w:t>2.</w:t>
      </w:r>
      <w:r>
        <w:rPr>
          <w:lang w:eastAsia="zh-CN"/>
        </w:rPr>
        <w:tab/>
        <w:t>If the AM Policies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a PDU Session for a DNN, S-NSSAI, then step 4 follows.</w:t>
      </w:r>
    </w:p>
    <w:p w14:paraId="6103B576" w14:textId="2CE7E3C2"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 xml:space="preserve">the UE determines that AM </w:t>
      </w:r>
      <w:r w:rsidR="00D849AA">
        <w:rPr>
          <w:lang w:eastAsia="zh-CN"/>
        </w:rPr>
        <w:t>Policies</w:t>
      </w:r>
      <w:r w:rsidR="00E60916">
        <w:rPr>
          <w:lang w:eastAsia="zh-CN"/>
        </w:rPr>
        <w:t xml:space="preserve"> (e.g. RFSP index value) depend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E60916">
        <w:rPr>
          <w:lang w:eastAsia="zh-CN"/>
        </w:rPr>
        <w:t xml:space="preserve">a 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lastRenderedPageBreak/>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39ACB21"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5FA089D1" w:rsidR="00E60916" w:rsidRDefault="009749F8" w:rsidP="00E60916">
      <w:pPr>
        <w:pStyle w:val="B1"/>
        <w:rPr>
          <w:lang w:eastAsia="zh-CN"/>
        </w:rPr>
      </w:pPr>
      <w:r>
        <w:rPr>
          <w:lang w:eastAsia="zh-CN"/>
        </w:rPr>
        <w:t>8</w:t>
      </w:r>
      <w:r w:rsidR="00E60916">
        <w:rPr>
          <w:lang w:eastAsia="zh-CN"/>
        </w:rPr>
        <w:t>.</w:t>
      </w:r>
      <w:r w:rsidR="00E60916">
        <w:rPr>
          <w:lang w:eastAsia="zh-CN"/>
        </w:rPr>
        <w:tab/>
        <w:t>The SMF detects that the Policy Control Request Trigger is met, then reports the start/stop of application traffic to the PCF serving the PDU session.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1BA8D505"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 AM Policies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721562FE"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session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4F80499C"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 AM policy to apply based on local configuration and operator policy.</w:t>
      </w:r>
    </w:p>
    <w:p w14:paraId="76560049" w14:textId="0508888D" w:rsidR="00C81D80" w:rsidRDefault="00C81D80" w:rsidP="00C81D80">
      <w:pPr>
        <w:pStyle w:val="Heading5"/>
        <w:rPr>
          <w:lang w:eastAsia="zh-CN"/>
        </w:rPr>
      </w:pPr>
      <w:bookmarkStart w:id="2703" w:name="_Toc91153900"/>
      <w:r>
        <w:rPr>
          <w:lang w:eastAsia="zh-CN"/>
        </w:rPr>
        <w:lastRenderedPageBreak/>
        <w:t>4.16.14.2.2</w:t>
      </w:r>
      <w:r>
        <w:rPr>
          <w:lang w:eastAsia="zh-CN"/>
        </w:rPr>
        <w:tab/>
        <w:t>Management of AM Policies at SM policy association establishment and termination with the notification sent by the BSF</w:t>
      </w:r>
      <w:bookmarkEnd w:id="2703"/>
    </w:p>
    <w:p w14:paraId="336B417F" w14:textId="71E78F9F" w:rsidR="00C81D80" w:rsidRDefault="00C81D80" w:rsidP="00C81D80">
      <w:pPr>
        <w:pStyle w:val="TH"/>
        <w:rPr>
          <w:lang w:eastAsia="zh-CN"/>
        </w:rPr>
      </w:pPr>
      <w:r>
        <w:object w:dxaOrig="11131" w:dyaOrig="6451" w14:anchorId="2256AAEA">
          <v:shape id="_x0000_i1208" type="#_x0000_t75" style="width:481.45pt;height:279.25pt" o:ole="">
            <v:imagedata r:id="rId354" o:title=""/>
          </v:shape>
          <o:OLEObject Type="Embed" ProgID="Visio.Drawing.15" ShapeID="_x0000_i1208" DrawAspect="Content" ObjectID="_1701769598" r:id="rId355"/>
        </w:object>
      </w:r>
    </w:p>
    <w:p w14:paraId="3AFED56B" w14:textId="4275F57F" w:rsidR="00C81D80" w:rsidRDefault="00C81D80" w:rsidP="00C81D80">
      <w:pPr>
        <w:pStyle w:val="TF"/>
        <w:rPr>
          <w:lang w:eastAsia="zh-CN"/>
        </w:rPr>
      </w:pPr>
      <w:r>
        <w:rPr>
          <w:lang w:eastAsia="zh-CN"/>
        </w:rPr>
        <w:t>Figure 4.16.14.2.2-1: Management of AM Policies at SM policy association establishment and termination with the notification by the BSF</w:t>
      </w:r>
    </w:p>
    <w:p w14:paraId="3E6B18D8" w14:textId="77777777" w:rsidR="00C81D80" w:rsidRDefault="00C81D80" w:rsidP="00C81D80">
      <w:pPr>
        <w:pStyle w:val="B1"/>
        <w:rPr>
          <w:lang w:eastAsia="zh-CN"/>
        </w:rPr>
      </w:pPr>
      <w:r>
        <w:rPr>
          <w:lang w:eastAsia="zh-CN"/>
        </w:rPr>
        <w:t>1.</w:t>
      </w:r>
      <w:r>
        <w:rPr>
          <w:lang w:eastAsia="zh-CN"/>
        </w:rPr>
        <w:tab/>
        <w:t>The AMF establishes an AM Policy Association for Access and Mobility Policy Control, e.g. RFSP index value, as described in clause 4.16.1.2.</w:t>
      </w:r>
    </w:p>
    <w:p w14:paraId="529C245A" w14:textId="77777777" w:rsidR="00C81D80" w:rsidRDefault="00C81D80" w:rsidP="00C81D80">
      <w:pPr>
        <w:pStyle w:val="B1"/>
        <w:rPr>
          <w:lang w:eastAsia="zh-CN"/>
        </w:rPr>
      </w:pPr>
      <w:r>
        <w:rPr>
          <w:lang w:eastAsia="zh-CN"/>
        </w:rPr>
        <w:t>2.</w:t>
      </w:r>
      <w:r>
        <w:rPr>
          <w:lang w:eastAsia="zh-CN"/>
        </w:rPr>
        <w:tab/>
        <w:t>If the AM Policies depend on the SM policy association establishment and termination for a DNN, S-NSSAI combination, then depending on operator policies in the PCF, the PCF may subscribe to BSF and then step 3 follows, or provides its PCF binding information to the AMF with the indication to be notified about the PCF for a PDU Session for a DNN, S-NSSAI, and then step 4 follows.</w:t>
      </w:r>
    </w:p>
    <w:p w14:paraId="4AB7EE1E" w14:textId="76276D7A" w:rsidR="00C81D80" w:rsidRDefault="00C81D80" w:rsidP="00C81D80">
      <w:pPr>
        <w:pStyle w:val="B1"/>
        <w:rPr>
          <w:lang w:eastAsia="zh-CN"/>
        </w:rPr>
      </w:pPr>
      <w:r>
        <w:rPr>
          <w:lang w:eastAsia="zh-CN"/>
        </w:rPr>
        <w:t>3.</w:t>
      </w:r>
      <w:r>
        <w:rPr>
          <w:lang w:eastAsia="zh-CN"/>
        </w:rPr>
        <w:tab/>
        <w:t>The PCF for the UE determines that AM Policies (e.g. RFSP index value) depend on the detection of SM Policy association establishment association with the (DNN, S-NSSAI) combinations configured in the PCF or retrieved from the UDR as part of the Application Data Set, then subscribes to the BSF to be notified when the PCF is registered for the first SM policy association establishment and the PCF is deregistered for the last SM policy association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77777777" w:rsidR="00C81D80" w:rsidRDefault="00C81D80" w:rsidP="00C81D80">
      <w:pPr>
        <w:pStyle w:val="B1"/>
        <w:rPr>
          <w:lang w:eastAsia="zh-CN"/>
        </w:rPr>
      </w:pPr>
      <w:r>
        <w:rPr>
          <w:lang w:eastAsia="zh-CN"/>
        </w:rPr>
        <w:t>5.</w:t>
      </w:r>
      <w:r>
        <w:rPr>
          <w:lang w:eastAsia="zh-CN"/>
        </w:rPr>
        <w:tab/>
        <w:t>If the PCF for the UE subscribed to BSF, then the BSF notifies a PCF registration when the first SM policy association corresponding to the (DNN, S-NSSAI) combination is established, by invoking Nbsf_Management_Notify (DNN, S-NSSAI, notification of registration).</w:t>
      </w:r>
    </w:p>
    <w:p w14:paraId="69080FD4" w14:textId="77777777" w:rsidR="00C81D80" w:rsidRDefault="00C81D80" w:rsidP="00C81D80">
      <w:pPr>
        <w:pStyle w:val="B1"/>
        <w:rPr>
          <w:lang w:eastAsia="zh-CN"/>
        </w:rPr>
      </w:pPr>
      <w:r>
        <w:rPr>
          <w:lang w:eastAsia="zh-CN"/>
        </w:rPr>
        <w:t>6.</w:t>
      </w:r>
      <w:r>
        <w:rPr>
          <w:lang w:eastAsia="zh-CN"/>
        </w:rPr>
        <w:tab/>
        <w:t>The PCF checks operator policies, and then may change AM Policies (e.g. RFSP index value) based on the reporting of SM policy association establishment.</w:t>
      </w:r>
    </w:p>
    <w:p w14:paraId="370C9B69" w14:textId="77777777" w:rsidR="00C81D80" w:rsidRDefault="00C81D80" w:rsidP="00C81D80">
      <w:pPr>
        <w:pStyle w:val="B1"/>
        <w:rPr>
          <w:lang w:eastAsia="zh-CN"/>
        </w:rPr>
      </w:pPr>
      <w:r>
        <w:rPr>
          <w:lang w:eastAsia="zh-CN"/>
        </w:rPr>
        <w:t>7. The SM Policy Association is terminated as described in clause clause 4.16.6, and the allocated UE address/prefix, SUPI, DNN, S-NSSAI and the PCF address are deregistered in the BSF.</w:t>
      </w:r>
    </w:p>
    <w:p w14:paraId="0773DBF2" w14:textId="477A75CF" w:rsidR="00C81D80" w:rsidRDefault="00C81D80" w:rsidP="00C81D80">
      <w:pPr>
        <w:pStyle w:val="B1"/>
        <w:rPr>
          <w:lang w:eastAsia="zh-CN"/>
        </w:rPr>
      </w:pPr>
      <w:r>
        <w:rPr>
          <w:lang w:eastAsia="zh-CN"/>
        </w:rPr>
        <w:lastRenderedPageBreak/>
        <w:t>8. If the PCF for the UE subscribed to BSF, then BSF notifies of a PCF deregistration when the last SM policy association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2704" w:name="_Toc91153901"/>
      <w:r w:rsidRPr="00140E21">
        <w:rPr>
          <w:lang w:eastAsia="zh-CN"/>
        </w:rPr>
        <w:t>4.17</w:t>
      </w:r>
      <w:r w:rsidRPr="00140E21">
        <w:rPr>
          <w:lang w:eastAsia="zh-CN"/>
        </w:rPr>
        <w:tab/>
        <w:t>Network Function Service Framework Procedure</w:t>
      </w:r>
      <w:bookmarkEnd w:id="2693"/>
      <w:bookmarkEnd w:id="2694"/>
      <w:bookmarkEnd w:id="2695"/>
      <w:bookmarkEnd w:id="2696"/>
      <w:bookmarkEnd w:id="2697"/>
      <w:bookmarkEnd w:id="2698"/>
      <w:bookmarkEnd w:id="2704"/>
    </w:p>
    <w:p w14:paraId="3C837739" w14:textId="77777777" w:rsidR="00776774" w:rsidRPr="00140E21" w:rsidRDefault="00776774" w:rsidP="00776774">
      <w:pPr>
        <w:pStyle w:val="Heading3"/>
        <w:rPr>
          <w:lang w:eastAsia="zh-CN"/>
        </w:rPr>
      </w:pPr>
      <w:bookmarkStart w:id="2705" w:name="_Toc20204264"/>
      <w:bookmarkStart w:id="2706" w:name="_Toc27894956"/>
      <w:bookmarkStart w:id="2707" w:name="_Toc36192037"/>
      <w:bookmarkStart w:id="2708" w:name="_Toc45193127"/>
      <w:bookmarkStart w:id="2709" w:name="_Toc47592759"/>
      <w:bookmarkStart w:id="2710" w:name="_Toc51834846"/>
      <w:bookmarkStart w:id="2711" w:name="_Toc91153902"/>
      <w:r w:rsidRPr="00140E21">
        <w:rPr>
          <w:lang w:eastAsia="zh-CN"/>
        </w:rPr>
        <w:t>4.17.1</w:t>
      </w:r>
      <w:r w:rsidRPr="00140E21">
        <w:rPr>
          <w:lang w:eastAsia="zh-CN"/>
        </w:rPr>
        <w:tab/>
        <w:t>NF service Registration</w:t>
      </w:r>
      <w:bookmarkEnd w:id="2705"/>
      <w:bookmarkEnd w:id="2706"/>
      <w:bookmarkEnd w:id="2707"/>
      <w:bookmarkEnd w:id="2708"/>
      <w:bookmarkEnd w:id="2709"/>
      <w:bookmarkEnd w:id="2710"/>
      <w:bookmarkEnd w:id="2711"/>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209" type="#_x0000_t75" style="width:340.6pt;height:170.3pt" o:ole="">
            <v:imagedata r:id="rId356" o:title=""/>
          </v:shape>
          <o:OLEObject Type="Embed" ProgID="Word.Picture.8" ShapeID="_x0000_i1209" DrawAspect="Content" ObjectID="_1701769599" r:id="rId357"/>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12" w:name="_Toc20204265"/>
      <w:bookmarkStart w:id="2713" w:name="_Toc27894957"/>
      <w:bookmarkStart w:id="2714" w:name="_Toc36192038"/>
      <w:bookmarkStart w:id="2715" w:name="_Toc45193128"/>
      <w:bookmarkStart w:id="2716" w:name="_Toc47592760"/>
      <w:bookmarkStart w:id="2717" w:name="_Toc51834847"/>
      <w:bookmarkStart w:id="2718" w:name="_Toc91153903"/>
      <w:r w:rsidRPr="00140E21">
        <w:rPr>
          <w:lang w:eastAsia="zh-CN"/>
        </w:rPr>
        <w:t>4.17.2</w:t>
      </w:r>
      <w:r w:rsidRPr="00140E21">
        <w:rPr>
          <w:lang w:eastAsia="zh-CN"/>
        </w:rPr>
        <w:tab/>
        <w:t>NF service update</w:t>
      </w:r>
      <w:bookmarkEnd w:id="2712"/>
      <w:bookmarkEnd w:id="2713"/>
      <w:bookmarkEnd w:id="2714"/>
      <w:bookmarkEnd w:id="2715"/>
      <w:bookmarkEnd w:id="2716"/>
      <w:bookmarkEnd w:id="2717"/>
      <w:bookmarkEnd w:id="2718"/>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210" type="#_x0000_t75" style="width:340.6pt;height:162.8pt" o:ole="">
            <v:imagedata r:id="rId358" o:title=""/>
          </v:shape>
          <o:OLEObject Type="Embed" ProgID="Word.Picture.8" ShapeID="_x0000_i1210" DrawAspect="Content" ObjectID="_1701769600" r:id="rId359"/>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19" w:name="_Toc20204266"/>
      <w:bookmarkStart w:id="2720" w:name="_Toc27894958"/>
      <w:bookmarkStart w:id="2721" w:name="_Toc36192039"/>
      <w:bookmarkStart w:id="2722" w:name="_Toc45193129"/>
      <w:bookmarkStart w:id="2723" w:name="_Toc47592761"/>
      <w:bookmarkStart w:id="2724" w:name="_Toc51834848"/>
      <w:bookmarkStart w:id="2725" w:name="_Toc91153904"/>
      <w:r w:rsidRPr="00140E21">
        <w:rPr>
          <w:lang w:eastAsia="zh-CN"/>
        </w:rPr>
        <w:t>4.17.3</w:t>
      </w:r>
      <w:r w:rsidRPr="00140E21">
        <w:rPr>
          <w:lang w:eastAsia="zh-CN"/>
        </w:rPr>
        <w:tab/>
        <w:t>NF service deregistration</w:t>
      </w:r>
      <w:bookmarkEnd w:id="2719"/>
      <w:bookmarkEnd w:id="2720"/>
      <w:bookmarkEnd w:id="2721"/>
      <w:bookmarkEnd w:id="2722"/>
      <w:bookmarkEnd w:id="2723"/>
      <w:bookmarkEnd w:id="2724"/>
      <w:bookmarkEnd w:id="272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11" type="#_x0000_t75" style="width:318.7pt;height:162.8pt" o:ole="">
            <v:imagedata r:id="rId360" o:title=""/>
          </v:shape>
          <o:OLEObject Type="Embed" ProgID="Word.Picture.8" ShapeID="_x0000_i1211" DrawAspect="Content" ObjectID="_1701769601" r:id="rId361"/>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26" w:name="_Toc20204267"/>
      <w:bookmarkStart w:id="2727" w:name="_Toc27894959"/>
      <w:bookmarkStart w:id="2728" w:name="_Toc36192040"/>
      <w:bookmarkStart w:id="2729" w:name="_Toc45193130"/>
      <w:bookmarkStart w:id="2730" w:name="_Toc47592762"/>
      <w:bookmarkStart w:id="2731" w:name="_Toc51834849"/>
      <w:bookmarkStart w:id="2732" w:name="_Toc91153905"/>
      <w:r w:rsidRPr="00140E21">
        <w:rPr>
          <w:lang w:eastAsia="zh-CN"/>
        </w:rPr>
        <w:t>4.17.4</w:t>
      </w:r>
      <w:r w:rsidRPr="00140E21">
        <w:rPr>
          <w:lang w:eastAsia="zh-CN"/>
        </w:rPr>
        <w:tab/>
        <w:t>NF/NF service discovery by NF service consumer in the same PLMN</w:t>
      </w:r>
      <w:bookmarkEnd w:id="2726"/>
      <w:bookmarkEnd w:id="2727"/>
      <w:bookmarkEnd w:id="2728"/>
      <w:bookmarkEnd w:id="2729"/>
      <w:bookmarkEnd w:id="2730"/>
      <w:bookmarkEnd w:id="2731"/>
      <w:bookmarkEnd w:id="2732"/>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12" type="#_x0000_t75" style="width:340.6pt;height:128.35pt" o:ole="">
            <v:imagedata r:id="rId362" o:title=""/>
          </v:shape>
          <o:OLEObject Type="Embed" ProgID="Word.Picture.8" ShapeID="_x0000_i1212" DrawAspect="Content" ObjectID="_1701769602" r:id="rId363"/>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3A74E108"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2733" w:name="_Toc20204268"/>
      <w:bookmarkStart w:id="2734" w:name="_Toc27894960"/>
      <w:bookmarkStart w:id="2735" w:name="_Toc36192041"/>
      <w:bookmarkStart w:id="2736" w:name="_Toc45193131"/>
      <w:bookmarkStart w:id="2737" w:name="_Toc47592763"/>
      <w:bookmarkStart w:id="2738" w:name="_Toc51834850"/>
      <w:bookmarkStart w:id="2739" w:name="_Toc91153906"/>
      <w:r>
        <w:rPr>
          <w:lang w:eastAsia="zh-CN"/>
        </w:rPr>
        <w:t>4.17.4a</w:t>
      </w:r>
      <w:r>
        <w:rPr>
          <w:lang w:eastAsia="zh-CN"/>
        </w:rPr>
        <w:tab/>
        <w:t>NF/NF service discovery by NF service consumer in the same SNPN</w:t>
      </w:r>
      <w:bookmarkEnd w:id="2739"/>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77777777" w:rsidR="00EE4720" w:rsidRDefault="00EE4720" w:rsidP="005E4458">
      <w:pPr>
        <w:pStyle w:val="B1"/>
        <w:rPr>
          <w:lang w:eastAsia="zh-CN"/>
        </w:rPr>
      </w:pPr>
      <w:r>
        <w:rPr>
          <w:lang w:eastAsia="zh-CN"/>
        </w:rPr>
        <w:t>-</w:t>
      </w:r>
      <w:r>
        <w:rPr>
          <w:lang w:eastAsia="zh-CN"/>
        </w:rPr>
        <w:tab/>
        <w:t>If the target NF is AUSF or NSSAAF and the Nnrf_NFDiscovery_Request includes a Home Network Identifier (HNI) in the form of a realm and the HNI belongs to a CH with AAA server or a DCS with AAA server, the NRF provides the AUSF or NSSAAF in the same SNPN, based on the NF profile as specified in clause 6.2.6.2 in TS 23.501 [2].</w:t>
      </w:r>
    </w:p>
    <w:p w14:paraId="04505C0B" w14:textId="77777777" w:rsidR="00EE4720" w:rsidRDefault="00EE4720" w:rsidP="005E4458">
      <w:pPr>
        <w:pStyle w:val="B1"/>
        <w:rPr>
          <w:lang w:eastAsia="zh-CN"/>
        </w:rPr>
      </w:pPr>
      <w:r>
        <w:rPr>
          <w:lang w:eastAsia="zh-CN"/>
        </w:rPr>
        <w:t>-</w:t>
      </w:r>
      <w:r>
        <w:rPr>
          <w:lang w:eastAsia="zh-CN"/>
        </w:rPr>
        <w:tab/>
        <w:t>If the target NF is UDM and the Nnrf_NFDiscovery_Request includes a Home Network Identifier (HNI) in the form of a realm and the HNI belongs to a CH with AAA server, the NRF provides the UDM in the same SNPN, based on the NF profile as specified in clause 6.2.6.2 in TS 23.501 [2].</w:t>
      </w:r>
    </w:p>
    <w:p w14:paraId="5F151EC9" w14:textId="77777777" w:rsidR="00776774" w:rsidRPr="00140E21" w:rsidRDefault="00776774" w:rsidP="00776774">
      <w:pPr>
        <w:pStyle w:val="Heading3"/>
        <w:rPr>
          <w:lang w:eastAsia="zh-CN"/>
        </w:rPr>
      </w:pPr>
      <w:bookmarkStart w:id="2740" w:name="_Toc91153907"/>
      <w:r w:rsidRPr="00140E21">
        <w:rPr>
          <w:lang w:eastAsia="zh-CN"/>
        </w:rPr>
        <w:lastRenderedPageBreak/>
        <w:t>4.17.5</w:t>
      </w:r>
      <w:r w:rsidRPr="00140E21">
        <w:rPr>
          <w:lang w:eastAsia="zh-CN"/>
        </w:rPr>
        <w:tab/>
        <w:t>NF/NF service discovery across PLMNs in the case of discovery made by NF service consumer</w:t>
      </w:r>
      <w:bookmarkEnd w:id="2733"/>
      <w:bookmarkEnd w:id="2734"/>
      <w:bookmarkEnd w:id="2735"/>
      <w:bookmarkEnd w:id="2736"/>
      <w:bookmarkEnd w:id="2737"/>
      <w:bookmarkEnd w:id="2738"/>
      <w:bookmarkEnd w:id="2740"/>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13" type="#_x0000_t75" style="width:341.85pt;height:137.1pt" o:ole="">
            <v:imagedata r:id="rId364" o:title=""/>
          </v:shape>
          <o:OLEObject Type="Embed" ProgID="Word.Picture.8" ShapeID="_x0000_i1213" DrawAspect="Content" ObjectID="_1701769603" r:id="rId365"/>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2741" w:name="_Toc20204269"/>
      <w:bookmarkStart w:id="2742" w:name="_Toc27894961"/>
      <w:bookmarkStart w:id="2743" w:name="_Toc36192042"/>
      <w:bookmarkStart w:id="2744" w:name="_Toc45193132"/>
      <w:bookmarkStart w:id="2745" w:name="_Toc47592764"/>
      <w:bookmarkStart w:id="2746" w:name="_Toc51834851"/>
      <w:bookmarkStart w:id="2747" w:name="_Toc91153908"/>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2747"/>
    </w:p>
    <w:bookmarkStart w:id="2748" w:name="_MON_1674460299"/>
    <w:bookmarkEnd w:id="2748"/>
    <w:p w14:paraId="32DC9661" w14:textId="20A8FEC2" w:rsidR="00485DC1" w:rsidRDefault="00485DC1" w:rsidP="00485DC1">
      <w:pPr>
        <w:pStyle w:val="TH"/>
        <w:rPr>
          <w:lang w:eastAsia="zh-CN"/>
        </w:rPr>
      </w:pPr>
      <w:r w:rsidRPr="00140E21">
        <w:rPr>
          <w:lang w:eastAsia="zh-CN"/>
        </w:rPr>
        <w:object w:dxaOrig="6766" w:dyaOrig="2742" w14:anchorId="6FEE3660">
          <v:shape id="_x0000_i1214" type="#_x0000_t75" style="width:341.85pt;height:137.1pt" o:ole="">
            <v:imagedata r:id="rId366" o:title=""/>
          </v:shape>
          <o:OLEObject Type="Embed" ProgID="Word.Picture.8" ShapeID="_x0000_i1214" DrawAspect="Content" ObjectID="_1701769604" r:id="rId367"/>
        </w:object>
      </w:r>
    </w:p>
    <w:p w14:paraId="4B1A5834" w14:textId="6C9D55B0" w:rsidR="00485DC1" w:rsidRDefault="00485DC1" w:rsidP="00485DC1">
      <w:pPr>
        <w:pStyle w:val="TF"/>
        <w:rPr>
          <w:lang w:eastAsia="zh-CN"/>
        </w:rPr>
      </w:pPr>
      <w:r>
        <w:rPr>
          <w:lang w:eastAsia="zh-CN"/>
        </w:rPr>
        <w:t xml:space="preserve">Figure 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2749" w:name="_Toc91153909"/>
      <w:r w:rsidRPr="00140E21">
        <w:t>4.17.6</w:t>
      </w:r>
      <w:r w:rsidRPr="00140E21">
        <w:tab/>
        <w:t>SMF Provisioning of available UPFs using the NRF</w:t>
      </w:r>
      <w:bookmarkEnd w:id="2741"/>
      <w:bookmarkEnd w:id="2742"/>
      <w:bookmarkEnd w:id="2743"/>
      <w:bookmarkEnd w:id="2744"/>
      <w:bookmarkEnd w:id="2745"/>
      <w:bookmarkEnd w:id="2746"/>
      <w:bookmarkEnd w:id="2749"/>
    </w:p>
    <w:p w14:paraId="2E09E0FB" w14:textId="77777777" w:rsidR="00776774" w:rsidRPr="00140E21" w:rsidRDefault="00776774" w:rsidP="00776774">
      <w:pPr>
        <w:pStyle w:val="Heading4"/>
      </w:pPr>
      <w:bookmarkStart w:id="2750" w:name="_Toc20204270"/>
      <w:bookmarkStart w:id="2751" w:name="_Toc27894962"/>
      <w:bookmarkStart w:id="2752" w:name="_Toc36192043"/>
      <w:bookmarkStart w:id="2753" w:name="_Toc45193133"/>
      <w:bookmarkStart w:id="2754" w:name="_Toc47592765"/>
      <w:bookmarkStart w:id="2755" w:name="_Toc51834852"/>
      <w:bookmarkStart w:id="2756" w:name="_Toc91153910"/>
      <w:r w:rsidRPr="00140E21">
        <w:t>4.17.6.1</w:t>
      </w:r>
      <w:r w:rsidRPr="00140E21">
        <w:tab/>
        <w:t>General</w:t>
      </w:r>
      <w:bookmarkEnd w:id="2750"/>
      <w:bookmarkEnd w:id="2751"/>
      <w:bookmarkEnd w:id="2752"/>
      <w:bookmarkEnd w:id="2753"/>
      <w:bookmarkEnd w:id="2754"/>
      <w:bookmarkEnd w:id="2755"/>
      <w:bookmarkEnd w:id="2756"/>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57" w:name="_Toc20204271"/>
      <w:bookmarkStart w:id="2758" w:name="_Toc27894963"/>
      <w:bookmarkStart w:id="2759" w:name="_Toc36192044"/>
      <w:bookmarkStart w:id="2760" w:name="_Toc45193134"/>
      <w:bookmarkStart w:id="2761" w:name="_Toc47592766"/>
      <w:bookmarkStart w:id="2762" w:name="_Toc51834853"/>
      <w:bookmarkStart w:id="2763" w:name="_Toc91153911"/>
      <w:r w:rsidRPr="00140E21">
        <w:t>4.17.6.2</w:t>
      </w:r>
      <w:r w:rsidRPr="00140E21">
        <w:tab/>
        <w:t>SMF provisioning of UPF instances using NRF</w:t>
      </w:r>
      <w:bookmarkEnd w:id="2757"/>
      <w:bookmarkEnd w:id="2758"/>
      <w:bookmarkEnd w:id="2759"/>
      <w:bookmarkEnd w:id="2760"/>
      <w:bookmarkEnd w:id="2761"/>
      <w:bookmarkEnd w:id="2762"/>
      <w:bookmarkEnd w:id="2763"/>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15" type="#_x0000_t75" style="width:382.55pt;height:216.65pt" o:ole="">
            <v:imagedata r:id="rId368" o:title=""/>
          </v:shape>
          <o:OLEObject Type="Embed" ProgID="Visio.Drawing.11" ShapeID="_x0000_i1215" DrawAspect="Content" ObjectID="_1701769605" r:id="rId369"/>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64" w:name="_Toc20204272"/>
      <w:bookmarkStart w:id="2765" w:name="_Toc27894964"/>
      <w:bookmarkStart w:id="2766" w:name="_Toc36192045"/>
      <w:bookmarkStart w:id="2767" w:name="_Toc45193135"/>
      <w:bookmarkStart w:id="2768" w:name="_Toc47592767"/>
      <w:bookmarkStart w:id="2769" w:name="_Toc51834854"/>
      <w:bookmarkStart w:id="2770" w:name="_Toc91153912"/>
      <w:r w:rsidRPr="00140E21">
        <w:lastRenderedPageBreak/>
        <w:t>4.17.7</w:t>
      </w:r>
      <w:r w:rsidRPr="00140E21">
        <w:tab/>
        <w:t>NF/NF service status subscribe/notify in the same PLMN</w:t>
      </w:r>
      <w:bookmarkEnd w:id="2764"/>
      <w:bookmarkEnd w:id="2765"/>
      <w:bookmarkEnd w:id="2766"/>
      <w:bookmarkEnd w:id="2767"/>
      <w:bookmarkEnd w:id="2768"/>
      <w:bookmarkEnd w:id="2769"/>
      <w:bookmarkEnd w:id="2770"/>
    </w:p>
    <w:bookmarkStart w:id="2771" w:name="_MON_1615292650"/>
    <w:bookmarkEnd w:id="2771"/>
    <w:p w14:paraId="28CC6981" w14:textId="77777777" w:rsidR="00776774" w:rsidRPr="00140E21" w:rsidRDefault="00776774" w:rsidP="00776774">
      <w:pPr>
        <w:pStyle w:val="TH"/>
      </w:pPr>
      <w:r w:rsidRPr="00140E21">
        <w:rPr>
          <w:lang w:eastAsia="zh-CN"/>
        </w:rPr>
        <w:object w:dxaOrig="6946" w:dyaOrig="3258" w14:anchorId="30B8AB60">
          <v:shape id="_x0000_i1216" type="#_x0000_t75" style="width:348.1pt;height:162.8pt" o:ole="">
            <v:imagedata r:id="rId370" o:title=""/>
          </v:shape>
          <o:OLEObject Type="Embed" ProgID="Word.Picture.8" ShapeID="_x0000_i1216" DrawAspect="Content" ObjectID="_1701769606" r:id="rId371"/>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72" w:name="_Toc20204273"/>
      <w:bookmarkStart w:id="2773" w:name="_Toc27894965"/>
      <w:bookmarkStart w:id="2774" w:name="_Toc36192046"/>
      <w:bookmarkStart w:id="2775" w:name="_Toc45193136"/>
      <w:bookmarkStart w:id="2776" w:name="_Toc47592768"/>
      <w:bookmarkStart w:id="2777" w:name="_Toc51834855"/>
      <w:bookmarkStart w:id="2778" w:name="_Toc91153913"/>
      <w:r w:rsidRPr="00140E21">
        <w:t>4.17.8</w:t>
      </w:r>
      <w:r w:rsidRPr="00140E21">
        <w:tab/>
        <w:t>NF/NF service status subscribe/notify across PLMNs</w:t>
      </w:r>
      <w:bookmarkEnd w:id="2772"/>
      <w:bookmarkEnd w:id="2773"/>
      <w:bookmarkEnd w:id="2774"/>
      <w:bookmarkEnd w:id="2775"/>
      <w:bookmarkEnd w:id="2776"/>
      <w:bookmarkEnd w:id="2777"/>
      <w:bookmarkEnd w:id="2778"/>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79" w:name="_MON_1615293768"/>
    <w:bookmarkEnd w:id="2779"/>
    <w:p w14:paraId="6C1ABD02" w14:textId="77777777" w:rsidR="00776774" w:rsidRPr="00140E21" w:rsidRDefault="00776774" w:rsidP="00776774">
      <w:pPr>
        <w:pStyle w:val="TH"/>
      </w:pPr>
      <w:r w:rsidRPr="00140E21">
        <w:rPr>
          <w:lang w:eastAsia="zh-CN"/>
        </w:rPr>
        <w:object w:dxaOrig="6723" w:dyaOrig="3348" w14:anchorId="37935798">
          <v:shape id="_x0000_i1217" type="#_x0000_t75" style="width:337.45pt;height:167.15pt" o:ole="">
            <v:imagedata r:id="rId372" o:title=""/>
          </v:shape>
          <o:OLEObject Type="Embed" ProgID="Word.Picture.8" ShapeID="_x0000_i1217" DrawAspect="Content" ObjectID="_1701769607" r:id="rId373"/>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80" w:name="_Toc20204274"/>
      <w:bookmarkStart w:id="2781" w:name="_Toc27894966"/>
      <w:bookmarkStart w:id="2782" w:name="_Toc36192047"/>
      <w:bookmarkStart w:id="2783" w:name="_Toc45193137"/>
      <w:bookmarkStart w:id="2784" w:name="_Toc47592769"/>
      <w:bookmarkStart w:id="2785" w:name="_Toc51834856"/>
      <w:bookmarkStart w:id="2786" w:name="_Toc91153914"/>
      <w:r w:rsidRPr="00140E21">
        <w:lastRenderedPageBreak/>
        <w:t>4.17.9</w:t>
      </w:r>
      <w:r w:rsidRPr="00140E21">
        <w:tab/>
        <w:t>Delegated service discovery when NF service consumer and NF service producer are in same PLMN</w:t>
      </w:r>
      <w:bookmarkEnd w:id="2780"/>
      <w:bookmarkEnd w:id="2781"/>
      <w:bookmarkEnd w:id="2782"/>
      <w:bookmarkEnd w:id="2783"/>
      <w:bookmarkEnd w:id="2784"/>
      <w:bookmarkEnd w:id="2785"/>
      <w:bookmarkEnd w:id="2786"/>
    </w:p>
    <w:p w14:paraId="17634039" w14:textId="77777777" w:rsidR="00776774" w:rsidRPr="00140E21" w:rsidRDefault="00776774" w:rsidP="00776774">
      <w:pPr>
        <w:pStyle w:val="TH"/>
      </w:pPr>
      <w:r w:rsidRPr="00140E21">
        <w:object w:dxaOrig="7846" w:dyaOrig="6597" w14:anchorId="2A943444">
          <v:shape id="_x0000_i1218" type="#_x0000_t75" style="width:390.05pt;height:329.3pt" o:ole="">
            <v:imagedata r:id="rId374" o:title=""/>
          </v:shape>
          <o:OLEObject Type="Embed" ProgID="Word.Picture.8" ShapeID="_x0000_i1218" DrawAspect="Content" ObjectID="_1701769608" r:id="rId375"/>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787"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788" w:name="_Toc27894967"/>
      <w:bookmarkStart w:id="2789" w:name="_Toc36192048"/>
      <w:bookmarkStart w:id="2790" w:name="_Toc45193138"/>
      <w:bookmarkStart w:id="2791" w:name="_Toc47592770"/>
      <w:bookmarkStart w:id="2792" w:name="_Toc51834857"/>
      <w:bookmarkStart w:id="2793" w:name="_Toc91153915"/>
      <w:r w:rsidRPr="00140E21">
        <w:t>4.17.10</w:t>
      </w:r>
      <w:r w:rsidRPr="00140E21">
        <w:tab/>
        <w:t>Delegated service discovery when NF service consumer and NF service producer are in different PLMNs</w:t>
      </w:r>
      <w:bookmarkEnd w:id="2787"/>
      <w:bookmarkEnd w:id="2788"/>
      <w:bookmarkEnd w:id="2789"/>
      <w:bookmarkEnd w:id="2790"/>
      <w:bookmarkEnd w:id="2791"/>
      <w:bookmarkEnd w:id="2792"/>
      <w:bookmarkEnd w:id="2793"/>
    </w:p>
    <w:p w14:paraId="25D25CAE" w14:textId="77777777" w:rsidR="00776774" w:rsidRPr="00140E21" w:rsidRDefault="00776774" w:rsidP="00776774">
      <w:pPr>
        <w:pStyle w:val="TH"/>
      </w:pPr>
      <w:r w:rsidRPr="00140E21">
        <w:object w:dxaOrig="11175" w:dyaOrig="5130" w14:anchorId="12A5EA93">
          <v:shape id="_x0000_i1219" type="#_x0000_t75" style="width:481.45pt;height:220.4pt" o:ole="">
            <v:imagedata r:id="rId376" o:title=""/>
          </v:shape>
          <o:OLEObject Type="Embed" ProgID="Visio.Drawing.15" ShapeID="_x0000_i1219" DrawAspect="Content" ObjectID="_1701769609" r:id="rId377"/>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94" w:name="_Toc20204276"/>
      <w:bookmarkStart w:id="2795" w:name="_Toc27894968"/>
      <w:bookmarkStart w:id="2796" w:name="_Toc36192049"/>
      <w:bookmarkStart w:id="2797" w:name="_Toc45193139"/>
      <w:bookmarkStart w:id="2798" w:name="_Toc47592771"/>
      <w:bookmarkStart w:id="2799" w:name="_Toc51834858"/>
      <w:bookmarkStart w:id="2800" w:name="_Toc91153916"/>
      <w:r w:rsidRPr="00140E21">
        <w:t>4.17.11</w:t>
      </w:r>
      <w:r w:rsidRPr="00140E21">
        <w:tab/>
        <w:t>Indirect Communication without delegated discovery Procedure</w:t>
      </w:r>
      <w:bookmarkEnd w:id="2794"/>
      <w:bookmarkEnd w:id="2795"/>
      <w:bookmarkEnd w:id="2796"/>
      <w:bookmarkEnd w:id="2797"/>
      <w:bookmarkEnd w:id="2798"/>
      <w:bookmarkEnd w:id="2799"/>
      <w:bookmarkEnd w:id="2800"/>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20" type="#_x0000_t75" style="width:309.9pt;height:94.55pt" o:ole="">
            <v:imagedata r:id="rId378" o:title=""/>
          </v:shape>
          <o:OLEObject Type="Embed" ProgID="Visio.Drawing.15" ShapeID="_x0000_i1220" DrawAspect="Content" ObjectID="_1701769610" r:id="rId379"/>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801" w:name="_Toc20204277"/>
      <w:bookmarkStart w:id="2802" w:name="_Toc27894969"/>
      <w:bookmarkStart w:id="2803" w:name="_Toc36192050"/>
      <w:bookmarkStart w:id="2804" w:name="_Toc45193140"/>
      <w:bookmarkStart w:id="2805" w:name="_Toc47592772"/>
      <w:bookmarkStart w:id="2806" w:name="_Toc51834859"/>
      <w:bookmarkStart w:id="2807" w:name="_Toc91153917"/>
      <w:r w:rsidRPr="00140E21">
        <w:t>4.17.12</w:t>
      </w:r>
      <w:r w:rsidRPr="00140E21">
        <w:tab/>
        <w:t>Binding between NF service consumer and NF service producer</w:t>
      </w:r>
      <w:bookmarkEnd w:id="2801"/>
      <w:bookmarkEnd w:id="2802"/>
      <w:bookmarkEnd w:id="2803"/>
      <w:bookmarkEnd w:id="2804"/>
      <w:bookmarkEnd w:id="2805"/>
      <w:bookmarkEnd w:id="2806"/>
      <w:bookmarkEnd w:id="2807"/>
    </w:p>
    <w:p w14:paraId="5B5C5BE6" w14:textId="77777777" w:rsidR="00776774" w:rsidRPr="00140E21" w:rsidRDefault="00776774" w:rsidP="00776774">
      <w:pPr>
        <w:pStyle w:val="Heading4"/>
      </w:pPr>
      <w:bookmarkStart w:id="2808" w:name="_Toc20204278"/>
      <w:bookmarkStart w:id="2809" w:name="_Toc27894970"/>
      <w:bookmarkStart w:id="2810" w:name="_Toc36192051"/>
      <w:bookmarkStart w:id="2811" w:name="_Toc45193141"/>
      <w:bookmarkStart w:id="2812" w:name="_Toc47592773"/>
      <w:bookmarkStart w:id="2813" w:name="_Toc51834860"/>
      <w:bookmarkStart w:id="2814" w:name="_Toc91153918"/>
      <w:r w:rsidRPr="00140E21">
        <w:t>4.17.12.1</w:t>
      </w:r>
      <w:r w:rsidRPr="00140E21">
        <w:tab/>
        <w:t>General</w:t>
      </w:r>
      <w:bookmarkEnd w:id="2808"/>
      <w:bookmarkEnd w:id="2809"/>
      <w:bookmarkEnd w:id="2810"/>
      <w:bookmarkEnd w:id="2811"/>
      <w:bookmarkEnd w:id="2812"/>
      <w:bookmarkEnd w:id="2813"/>
      <w:bookmarkEnd w:id="2814"/>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15" w:name="_Toc20204279"/>
      <w:bookmarkStart w:id="2816" w:name="_Toc27894971"/>
      <w:bookmarkStart w:id="2817" w:name="_Toc36192052"/>
      <w:bookmarkStart w:id="2818" w:name="_Toc45193142"/>
      <w:bookmarkStart w:id="2819" w:name="_Toc47592774"/>
      <w:bookmarkStart w:id="2820" w:name="_Toc51834861"/>
      <w:bookmarkStart w:id="2821" w:name="_Toc91153919"/>
      <w:r w:rsidRPr="00140E21">
        <w:t>4.17.12.2</w:t>
      </w:r>
      <w:r w:rsidRPr="00140E21">
        <w:tab/>
        <w:t>Binding created as part of service response</w:t>
      </w:r>
      <w:bookmarkEnd w:id="2815"/>
      <w:bookmarkEnd w:id="2816"/>
      <w:bookmarkEnd w:id="2817"/>
      <w:bookmarkEnd w:id="2818"/>
      <w:bookmarkEnd w:id="2819"/>
      <w:bookmarkEnd w:id="2820"/>
      <w:bookmarkEnd w:id="2821"/>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21" type="#_x0000_t75" style="width:408.85pt;height:204.75pt" o:ole="">
            <v:imagedata r:id="rId380" o:title=""/>
          </v:shape>
          <o:OLEObject Type="Embed" ProgID="Visio.Drawing.15" ShapeID="_x0000_i1221" DrawAspect="Content" ObjectID="_1701769611" r:id="rId381"/>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22" w:name="_Toc20204280"/>
      <w:bookmarkStart w:id="2823" w:name="_Toc27894972"/>
      <w:bookmarkStart w:id="2824" w:name="_Toc36192053"/>
      <w:bookmarkStart w:id="2825" w:name="_Toc45193143"/>
      <w:bookmarkStart w:id="2826" w:name="_Toc47592775"/>
      <w:bookmarkStart w:id="2827" w:name="_Toc51834862"/>
      <w:bookmarkStart w:id="2828" w:name="_Toc91153920"/>
      <w:r w:rsidRPr="00140E21">
        <w:t>4.17.12.3</w:t>
      </w:r>
      <w:r w:rsidRPr="00140E21">
        <w:tab/>
        <w:t>Binding created as part of service request</w:t>
      </w:r>
      <w:bookmarkEnd w:id="2822"/>
      <w:bookmarkEnd w:id="2823"/>
      <w:bookmarkEnd w:id="2824"/>
      <w:bookmarkEnd w:id="2825"/>
      <w:bookmarkEnd w:id="2826"/>
      <w:bookmarkEnd w:id="2827"/>
      <w:bookmarkEnd w:id="2828"/>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22" type="#_x0000_t75" style="width:408.85pt;height:234.8pt" o:ole="">
            <v:imagedata r:id="rId382" o:title=""/>
          </v:shape>
          <o:OLEObject Type="Embed" ProgID="Visio.Drawing.15" ShapeID="_x0000_i1222" DrawAspect="Content" ObjectID="_1701769612" r:id="rId383"/>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29" w:name="_Toc20204281"/>
      <w:bookmarkStart w:id="2830" w:name="_Toc27894973"/>
      <w:bookmarkStart w:id="2831" w:name="_Toc36192054"/>
      <w:bookmarkStart w:id="2832" w:name="_Toc45193144"/>
      <w:bookmarkStart w:id="2833" w:name="_Toc47592776"/>
      <w:bookmarkStart w:id="2834" w:name="_Toc51834863"/>
      <w:bookmarkStart w:id="2835" w:name="_Toc91153921"/>
      <w:r w:rsidRPr="00140E21">
        <w:t>4.17.12.4</w:t>
      </w:r>
      <w:r w:rsidRPr="00140E21">
        <w:tab/>
        <w:t>Binding for subscription requests</w:t>
      </w:r>
      <w:bookmarkEnd w:id="2829"/>
      <w:bookmarkEnd w:id="2830"/>
      <w:bookmarkEnd w:id="2831"/>
      <w:bookmarkEnd w:id="2832"/>
      <w:bookmarkEnd w:id="2833"/>
      <w:bookmarkEnd w:id="2834"/>
      <w:bookmarkEnd w:id="2835"/>
    </w:p>
    <w:p w14:paraId="370DC29A" w14:textId="1E4AF158" w:rsidR="00776774" w:rsidRDefault="00776774" w:rsidP="00776774">
      <w:bookmarkStart w:id="2836"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23" type="#_x0000_t75" style="width:460.15pt;height:295.5pt" o:ole="">
            <v:imagedata r:id="rId384" o:title=""/>
          </v:shape>
          <o:OLEObject Type="Embed" ProgID="Visio.Drawing.11" ShapeID="_x0000_i1223" DrawAspect="Content" ObjectID="_1701769613" r:id="rId385"/>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24" type="#_x0000_t75" style="width:480.85pt;height:272.35pt" o:ole="">
            <v:imagedata r:id="rId386" o:title=""/>
          </v:shape>
          <o:OLEObject Type="Embed" ProgID="Visio.Drawing.15" ShapeID="_x0000_i1224" DrawAspect="Content" ObjectID="_1701769614" r:id="rId387"/>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837" w:name="_Toc27894974"/>
      <w:bookmarkStart w:id="2838" w:name="_Toc36192055"/>
      <w:bookmarkStart w:id="2839" w:name="_Toc45193145"/>
      <w:bookmarkStart w:id="2840" w:name="_Toc47592777"/>
      <w:bookmarkStart w:id="2841" w:name="_Toc51834864"/>
      <w:bookmarkStart w:id="2842" w:name="_Toc91153922"/>
      <w:r w:rsidRPr="00140E21">
        <w:t>4.18</w:t>
      </w:r>
      <w:r w:rsidRPr="00140E21">
        <w:tab/>
      </w:r>
      <w:r w:rsidRPr="00140E21">
        <w:rPr>
          <w:lang w:eastAsia="zh-CN"/>
        </w:rPr>
        <w:t>Procedures for Management of PFDs</w:t>
      </w:r>
      <w:bookmarkEnd w:id="2836"/>
      <w:bookmarkEnd w:id="2837"/>
      <w:bookmarkEnd w:id="2838"/>
      <w:bookmarkEnd w:id="2839"/>
      <w:bookmarkEnd w:id="2840"/>
      <w:bookmarkEnd w:id="2841"/>
      <w:bookmarkEnd w:id="2842"/>
    </w:p>
    <w:p w14:paraId="7B907D59" w14:textId="77777777" w:rsidR="00776774" w:rsidRPr="00140E21" w:rsidRDefault="00776774" w:rsidP="00776774">
      <w:pPr>
        <w:pStyle w:val="Heading3"/>
        <w:rPr>
          <w:lang w:eastAsia="zh-CN"/>
        </w:rPr>
      </w:pPr>
      <w:bookmarkStart w:id="2843" w:name="_Toc20204283"/>
      <w:bookmarkStart w:id="2844" w:name="_Toc27894975"/>
      <w:bookmarkStart w:id="2845" w:name="_Toc36192056"/>
      <w:bookmarkStart w:id="2846" w:name="_Toc45193146"/>
      <w:bookmarkStart w:id="2847" w:name="_Toc47592778"/>
      <w:bookmarkStart w:id="2848" w:name="_Toc51834865"/>
      <w:bookmarkStart w:id="2849" w:name="_Toc91153923"/>
      <w:r w:rsidRPr="00140E21">
        <w:t>4.18.1</w:t>
      </w:r>
      <w:r w:rsidRPr="00140E21">
        <w:tab/>
        <w:t>General</w:t>
      </w:r>
      <w:bookmarkEnd w:id="2843"/>
      <w:bookmarkEnd w:id="2844"/>
      <w:bookmarkEnd w:id="2845"/>
      <w:bookmarkEnd w:id="2846"/>
      <w:bookmarkEnd w:id="2847"/>
      <w:bookmarkEnd w:id="2848"/>
      <w:bookmarkEnd w:id="2849"/>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50" w:name="_Toc20204284"/>
      <w:bookmarkStart w:id="2851" w:name="_Toc27894976"/>
      <w:bookmarkStart w:id="2852" w:name="_Toc36192057"/>
      <w:bookmarkStart w:id="2853" w:name="_Toc45193147"/>
      <w:bookmarkStart w:id="2854" w:name="_Toc47592779"/>
      <w:bookmarkStart w:id="2855" w:name="_Toc51834866"/>
      <w:bookmarkStart w:id="2856" w:name="_Toc91153924"/>
      <w:r w:rsidRPr="00140E21">
        <w:lastRenderedPageBreak/>
        <w:t>4.18.2</w:t>
      </w:r>
      <w:r w:rsidRPr="00140E21">
        <w:tab/>
        <w:t>PFD management via NEF (PFDF)</w:t>
      </w:r>
      <w:bookmarkEnd w:id="2850"/>
      <w:bookmarkEnd w:id="2851"/>
      <w:bookmarkEnd w:id="2852"/>
      <w:bookmarkEnd w:id="2853"/>
      <w:bookmarkEnd w:id="2854"/>
      <w:bookmarkEnd w:id="2855"/>
      <w:bookmarkEnd w:id="2856"/>
    </w:p>
    <w:bookmarkStart w:id="2857" w:name="_MON_1595171838"/>
    <w:bookmarkEnd w:id="2857"/>
    <w:p w14:paraId="0A0C2AB6" w14:textId="77777777" w:rsidR="00776774" w:rsidRPr="00140E21" w:rsidRDefault="00776774" w:rsidP="00776774">
      <w:pPr>
        <w:pStyle w:val="TH"/>
      </w:pPr>
      <w:r w:rsidRPr="00140E21">
        <w:rPr>
          <w:rFonts w:eastAsia="MS Mincho"/>
        </w:rPr>
        <w:object w:dxaOrig="8148" w:dyaOrig="4506" w14:anchorId="45347811">
          <v:shape id="_x0000_i1225" type="#_x0000_t75" style="width:407.6pt;height:227.25pt" o:ole="">
            <v:imagedata r:id="rId388" o:title=""/>
          </v:shape>
          <o:OLEObject Type="Embed" ProgID="Word.Picture.8" ShapeID="_x0000_i1225" DrawAspect="Content" ObjectID="_1701769615" r:id="rId389"/>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58" w:name="_Toc20204285"/>
      <w:bookmarkStart w:id="2859" w:name="_Toc27894977"/>
      <w:bookmarkStart w:id="2860" w:name="_Toc36192058"/>
      <w:bookmarkStart w:id="2861" w:name="_Toc45193148"/>
      <w:bookmarkStart w:id="2862" w:name="_Toc47592780"/>
      <w:bookmarkStart w:id="2863" w:name="_Toc51834867"/>
      <w:bookmarkStart w:id="2864" w:name="_Toc91153925"/>
      <w:r w:rsidRPr="00140E21">
        <w:t>4.18.3</w:t>
      </w:r>
      <w:r w:rsidRPr="00140E21">
        <w:tab/>
        <w:t>PFD management in the SMF</w:t>
      </w:r>
      <w:bookmarkEnd w:id="2858"/>
      <w:bookmarkEnd w:id="2859"/>
      <w:bookmarkEnd w:id="2860"/>
      <w:bookmarkEnd w:id="2861"/>
      <w:bookmarkEnd w:id="2862"/>
      <w:bookmarkEnd w:id="2863"/>
      <w:bookmarkEnd w:id="2864"/>
    </w:p>
    <w:p w14:paraId="2669A605" w14:textId="77777777" w:rsidR="00776774" w:rsidRPr="00140E21" w:rsidRDefault="00776774" w:rsidP="00776774">
      <w:pPr>
        <w:pStyle w:val="Heading4"/>
        <w:rPr>
          <w:rFonts w:eastAsia="SimSun"/>
        </w:rPr>
      </w:pPr>
      <w:bookmarkStart w:id="2865" w:name="_Toc20204286"/>
      <w:bookmarkStart w:id="2866" w:name="_Toc27894978"/>
      <w:bookmarkStart w:id="2867" w:name="_Toc36192059"/>
      <w:bookmarkStart w:id="2868" w:name="_Toc45193149"/>
      <w:bookmarkStart w:id="2869" w:name="_Toc47592781"/>
      <w:bookmarkStart w:id="2870" w:name="_Toc51834868"/>
      <w:bookmarkStart w:id="2871" w:name="_Toc91153926"/>
      <w:r w:rsidRPr="00140E21">
        <w:rPr>
          <w:rFonts w:eastAsia="SimSun"/>
        </w:rPr>
        <w:t>4.18.3.1</w:t>
      </w:r>
      <w:r w:rsidRPr="00140E21">
        <w:rPr>
          <w:rFonts w:eastAsia="SimSun"/>
        </w:rPr>
        <w:tab/>
        <w:t>PFD Retrieval by the SMF</w:t>
      </w:r>
      <w:bookmarkEnd w:id="2865"/>
      <w:bookmarkEnd w:id="2866"/>
      <w:bookmarkEnd w:id="2867"/>
      <w:bookmarkEnd w:id="2868"/>
      <w:bookmarkEnd w:id="2869"/>
      <w:bookmarkEnd w:id="2870"/>
      <w:bookmarkEnd w:id="2871"/>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72" w:name="_MON_1584393563"/>
    <w:bookmarkEnd w:id="2872"/>
    <w:p w14:paraId="66347B8E" w14:textId="77777777" w:rsidR="00776774" w:rsidRPr="00140E21" w:rsidRDefault="00776774" w:rsidP="00776774">
      <w:pPr>
        <w:pStyle w:val="TH"/>
      </w:pPr>
      <w:r w:rsidRPr="00140E21">
        <w:object w:dxaOrig="8735" w:dyaOrig="3055" w14:anchorId="08EF0536">
          <v:shape id="_x0000_i1226" type="#_x0000_t75" style="width:423.25pt;height:147.15pt" o:ole="">
            <v:imagedata r:id="rId390" o:title=""/>
          </v:shape>
          <o:OLEObject Type="Embed" ProgID="Word.Picture.8" ShapeID="_x0000_i1226" DrawAspect="Content" ObjectID="_1701769616" r:id="rId391"/>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73" w:name="_Toc20204287"/>
      <w:bookmarkStart w:id="2874" w:name="_Toc27894979"/>
      <w:bookmarkStart w:id="2875" w:name="_Toc36192060"/>
      <w:bookmarkStart w:id="2876" w:name="_Toc45193150"/>
      <w:bookmarkStart w:id="2877" w:name="_Toc47592782"/>
      <w:bookmarkStart w:id="2878" w:name="_Toc51834869"/>
      <w:bookmarkStart w:id="2879" w:name="_Toc91153927"/>
      <w:r w:rsidRPr="00140E21">
        <w:rPr>
          <w:rFonts w:eastAsia="SimSun"/>
        </w:rPr>
        <w:t>4.18.3.2</w:t>
      </w:r>
      <w:r w:rsidRPr="00140E21">
        <w:rPr>
          <w:rFonts w:eastAsia="SimSun"/>
        </w:rPr>
        <w:tab/>
        <w:t>Management of PFDs in the SMF</w:t>
      </w:r>
      <w:bookmarkEnd w:id="2873"/>
      <w:bookmarkEnd w:id="2874"/>
      <w:bookmarkEnd w:id="2875"/>
      <w:bookmarkEnd w:id="2876"/>
      <w:bookmarkEnd w:id="2877"/>
      <w:bookmarkEnd w:id="2878"/>
      <w:bookmarkEnd w:id="2879"/>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27" type="#_x0000_t75" style="width:283pt;height:147.15pt" o:ole="">
            <v:imagedata r:id="rId392" o:title=""/>
          </v:shape>
          <o:OLEObject Type="Embed" ProgID="Word.Picture.8" ShapeID="_x0000_i1227" DrawAspect="Content" ObjectID="_1701769617" r:id="rId393"/>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80" w:name="_Toc20204288"/>
      <w:bookmarkStart w:id="2881" w:name="_Toc27894980"/>
      <w:bookmarkStart w:id="2882" w:name="_Toc36192061"/>
      <w:bookmarkStart w:id="2883" w:name="_Toc45193151"/>
      <w:bookmarkStart w:id="2884" w:name="_Toc47592783"/>
      <w:bookmarkStart w:id="2885" w:name="_Toc51834870"/>
      <w:bookmarkStart w:id="2886" w:name="_Toc91153928"/>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80"/>
      <w:bookmarkEnd w:id="2881"/>
      <w:bookmarkEnd w:id="2882"/>
      <w:bookmarkEnd w:id="2883"/>
      <w:bookmarkEnd w:id="2884"/>
      <w:bookmarkEnd w:id="2885"/>
      <w:bookmarkEnd w:id="2886"/>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87" w:name="_Toc20204289"/>
      <w:bookmarkStart w:id="2888" w:name="_Toc27894981"/>
      <w:bookmarkStart w:id="2889" w:name="_Toc36192062"/>
      <w:bookmarkStart w:id="2890" w:name="_Toc45193152"/>
      <w:bookmarkStart w:id="2891" w:name="_Toc47592784"/>
      <w:bookmarkStart w:id="2892" w:name="_Toc51834871"/>
      <w:bookmarkStart w:id="2893" w:name="_Toc91153929"/>
      <w:r w:rsidRPr="00140E21">
        <w:t>4.19.1</w:t>
      </w:r>
      <w:r w:rsidRPr="00140E21">
        <w:tab/>
        <w:t>Void</w:t>
      </w:r>
      <w:bookmarkEnd w:id="2887"/>
      <w:bookmarkEnd w:id="2888"/>
      <w:bookmarkEnd w:id="2889"/>
      <w:bookmarkEnd w:id="2890"/>
      <w:bookmarkEnd w:id="2891"/>
      <w:bookmarkEnd w:id="2892"/>
      <w:bookmarkEnd w:id="2893"/>
    </w:p>
    <w:p w14:paraId="787A3975" w14:textId="77777777" w:rsidR="00776774" w:rsidRPr="00140E21" w:rsidRDefault="00776774" w:rsidP="00776774"/>
    <w:p w14:paraId="03FB3CD0" w14:textId="77777777" w:rsidR="00776774" w:rsidRPr="00140E21" w:rsidRDefault="00776774" w:rsidP="00776774">
      <w:pPr>
        <w:pStyle w:val="Heading3"/>
      </w:pPr>
      <w:bookmarkStart w:id="2894" w:name="_Toc20204290"/>
      <w:bookmarkStart w:id="2895" w:name="_Toc27894982"/>
      <w:bookmarkStart w:id="2896" w:name="_Toc36192063"/>
      <w:bookmarkStart w:id="2897" w:name="_Toc45193153"/>
      <w:bookmarkStart w:id="2898" w:name="_Toc47592785"/>
      <w:bookmarkStart w:id="2899" w:name="_Toc51834872"/>
      <w:bookmarkStart w:id="2900" w:name="_Toc91153930"/>
      <w:r w:rsidRPr="00140E21">
        <w:t>4.19.2</w:t>
      </w:r>
      <w:r w:rsidRPr="00140E21">
        <w:tab/>
        <w:t>Void</w:t>
      </w:r>
      <w:bookmarkEnd w:id="2894"/>
      <w:bookmarkEnd w:id="2895"/>
      <w:bookmarkEnd w:id="2896"/>
      <w:bookmarkEnd w:id="2897"/>
      <w:bookmarkEnd w:id="2898"/>
      <w:bookmarkEnd w:id="2899"/>
      <w:bookmarkEnd w:id="2900"/>
    </w:p>
    <w:p w14:paraId="58589C0D" w14:textId="77777777" w:rsidR="00776774" w:rsidRPr="00140E21" w:rsidRDefault="00776774" w:rsidP="00776774"/>
    <w:p w14:paraId="5A678A2B" w14:textId="77777777" w:rsidR="00776774" w:rsidRPr="00140E21" w:rsidRDefault="00776774" w:rsidP="00776774">
      <w:pPr>
        <w:pStyle w:val="Heading2"/>
      </w:pPr>
      <w:bookmarkStart w:id="2901" w:name="_Toc20204291"/>
      <w:bookmarkStart w:id="2902" w:name="_Toc27894983"/>
      <w:bookmarkStart w:id="2903" w:name="_Toc36192064"/>
      <w:bookmarkStart w:id="2904" w:name="_Toc45193154"/>
      <w:bookmarkStart w:id="2905" w:name="_Toc47592786"/>
      <w:bookmarkStart w:id="2906" w:name="_Toc51834873"/>
      <w:bookmarkStart w:id="2907" w:name="_Toc91153931"/>
      <w:r w:rsidRPr="00140E21">
        <w:t>4.20</w:t>
      </w:r>
      <w:r w:rsidRPr="00140E21">
        <w:tab/>
        <w:t>UE Parameters Update via UDM Control Plane Procedure</w:t>
      </w:r>
      <w:bookmarkEnd w:id="2901"/>
      <w:bookmarkEnd w:id="2902"/>
      <w:bookmarkEnd w:id="2903"/>
      <w:bookmarkEnd w:id="2904"/>
      <w:bookmarkEnd w:id="2905"/>
      <w:bookmarkEnd w:id="2906"/>
      <w:bookmarkEnd w:id="2907"/>
    </w:p>
    <w:p w14:paraId="512C7F98" w14:textId="77777777" w:rsidR="00776774" w:rsidRPr="00140E21" w:rsidRDefault="00776774" w:rsidP="00776774">
      <w:pPr>
        <w:pStyle w:val="Heading3"/>
      </w:pPr>
      <w:bookmarkStart w:id="2908" w:name="_Toc20204292"/>
      <w:bookmarkStart w:id="2909" w:name="_Toc27894984"/>
      <w:bookmarkStart w:id="2910" w:name="_Toc36192065"/>
      <w:bookmarkStart w:id="2911" w:name="_Toc45193155"/>
      <w:bookmarkStart w:id="2912" w:name="_Toc47592787"/>
      <w:bookmarkStart w:id="2913" w:name="_Toc51834874"/>
      <w:bookmarkStart w:id="2914" w:name="_Toc91153932"/>
      <w:r w:rsidRPr="00140E21">
        <w:t>4.20.1</w:t>
      </w:r>
      <w:r w:rsidRPr="00140E21">
        <w:tab/>
        <w:t>General</w:t>
      </w:r>
      <w:bookmarkEnd w:id="2908"/>
      <w:bookmarkEnd w:id="2909"/>
      <w:bookmarkEnd w:id="2910"/>
      <w:bookmarkEnd w:id="2911"/>
      <w:bookmarkEnd w:id="2912"/>
      <w:bookmarkEnd w:id="2913"/>
      <w:bookmarkEnd w:id="2914"/>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3693E643" w14:textId="77777777" w:rsidR="000D43C1" w:rsidRDefault="000D43C1" w:rsidP="00776774">
      <w:pPr>
        <w:pStyle w:val="B2"/>
        <w:rPr>
          <w:noProof/>
        </w:rPr>
      </w:pPr>
      <w:r>
        <w:rPr>
          <w:noProof/>
        </w:rPr>
        <w:t>-</w:t>
      </w:r>
      <w:r>
        <w:rPr>
          <w:noProof/>
        </w:rPr>
        <w:tab/>
        <w:t>NSSAA credentials per S-NSSAI as defined in TS 33.501 [15] (final consumer of the parameter is the ME or USIM); and</w:t>
      </w:r>
    </w:p>
    <w:p w14:paraId="0F48D1BA" w14:textId="77777777" w:rsidR="000D43C1" w:rsidRDefault="000D43C1" w:rsidP="00776774">
      <w:pPr>
        <w:pStyle w:val="B2"/>
        <w:rPr>
          <w:noProof/>
        </w:rPr>
      </w:pPr>
      <w:r>
        <w:rPr>
          <w:noProof/>
        </w:rPr>
        <w:t>-</w:t>
      </w:r>
      <w:r>
        <w:rPr>
          <w:noProof/>
        </w:rPr>
        <w:tab/>
        <w:t>DN-specific credentials for authentication/authorization of the PDU Session establishment as defined in TS 33.501 [15] (final consumer of the parameter is the ME or USIM);</w:t>
      </w:r>
    </w:p>
    <w:p w14:paraId="70BF32AE" w14:textId="54D044C4"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22571F83" w14:textId="2C630E17" w:rsidR="00C82D99" w:rsidRPr="00140E21" w:rsidRDefault="00C82D99" w:rsidP="00C82D99">
      <w:pPr>
        <w:pStyle w:val="B1"/>
      </w:pPr>
      <w:bookmarkStart w:id="2915" w:name="_Toc20204293"/>
      <w:bookmarkStart w:id="2916" w:name="_Toc27894985"/>
      <w:bookmarkStart w:id="2917" w:name="_Toc36192066"/>
      <w:bookmarkStart w:id="2918" w:name="_Toc45193156"/>
      <w:bookmarkStart w:id="2919" w:name="_Toc47592788"/>
      <w:bookmarkStart w:id="2920" w:name="_Toc51834875"/>
      <w:r>
        <w:t>-</w:t>
      </w:r>
      <w:r>
        <w:tab/>
        <w:t>a "Activation of Disaster Roaming" indication.</w:t>
      </w:r>
    </w:p>
    <w:p w14:paraId="5A7AB6FC" w14:textId="77777777" w:rsidR="00776774" w:rsidRPr="00140E21" w:rsidRDefault="00776774" w:rsidP="00776774">
      <w:pPr>
        <w:pStyle w:val="Heading3"/>
      </w:pPr>
      <w:bookmarkStart w:id="2921" w:name="_Toc91153933"/>
      <w:r w:rsidRPr="00140E21">
        <w:lastRenderedPageBreak/>
        <w:t>4.20.2</w:t>
      </w:r>
      <w:r w:rsidRPr="00140E21">
        <w:tab/>
        <w:t>UE Parameters Update via UDM Control Plane Procedure</w:t>
      </w:r>
      <w:bookmarkEnd w:id="2915"/>
      <w:bookmarkEnd w:id="2916"/>
      <w:bookmarkEnd w:id="2917"/>
      <w:bookmarkEnd w:id="2918"/>
      <w:bookmarkEnd w:id="2919"/>
      <w:bookmarkEnd w:id="2920"/>
      <w:bookmarkEnd w:id="2921"/>
    </w:p>
    <w:p w14:paraId="64BB8059" w14:textId="7B444169" w:rsidR="00CE5B0F" w:rsidRDefault="00CE5B0F" w:rsidP="00CE5B0F">
      <w:pPr>
        <w:pStyle w:val="TH"/>
      </w:pPr>
      <w:r>
        <w:object w:dxaOrig="9639" w:dyaOrig="3400" w14:anchorId="1922BD0E">
          <v:shape id="_x0000_i1228" type="#_x0000_t75" style="width:481.45pt;height:169.65pt" o:ole="">
            <v:imagedata r:id="rId394" o:title=""/>
          </v:shape>
          <o:OLEObject Type="Embed" ProgID="Word.Picture.8" ShapeID="_x0000_i1228" DrawAspect="Content" ObjectID="_1701769618" r:id="rId395"/>
        </w:object>
      </w:r>
    </w:p>
    <w:p w14:paraId="710A0284" w14:textId="26059574"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922" w:name="_Hlk527400603"/>
      <w:r w:rsidRPr="00140E21">
        <w:t>whether the UE needs to re-register after updating the data</w:t>
      </w:r>
      <w:bookmarkEnd w:id="2922"/>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5F91359" w:rsidR="00CE5B0F" w:rsidRDefault="00CE5B0F" w:rsidP="00776774">
      <w:pPr>
        <w:pStyle w:val="B1"/>
      </w:pPr>
      <w:r>
        <w:t>6a.</w:t>
      </w:r>
      <w:r>
        <w:tab/>
        <w:t>If the UE parameter update is performed due to "Routing Indicator update data"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p>
    <w:p w14:paraId="50C554D4" w14:textId="7919722F" w:rsidR="00776774" w:rsidRPr="00140E21" w:rsidRDefault="00B0491F" w:rsidP="00776774">
      <w:pPr>
        <w:pStyle w:val="B1"/>
      </w:pPr>
      <w:r>
        <w:lastRenderedPageBreak/>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23" w:name="_Toc20204294"/>
      <w:bookmarkStart w:id="2924" w:name="_Toc27894986"/>
      <w:bookmarkStart w:id="2925" w:name="_Toc36192067"/>
      <w:bookmarkStart w:id="2926" w:name="_Toc45193157"/>
      <w:bookmarkStart w:id="2927" w:name="_Toc47592789"/>
      <w:bookmarkStart w:id="2928" w:name="_Toc51834876"/>
      <w:bookmarkStart w:id="2929" w:name="_Toc91153934"/>
      <w:r w:rsidRPr="00140E21">
        <w:t>4.20.3</w:t>
      </w:r>
      <w:r w:rsidRPr="00140E21">
        <w:tab/>
        <w:t>Void</w:t>
      </w:r>
      <w:bookmarkEnd w:id="2923"/>
      <w:bookmarkEnd w:id="2924"/>
      <w:bookmarkEnd w:id="2925"/>
      <w:bookmarkEnd w:id="2926"/>
      <w:bookmarkEnd w:id="2927"/>
      <w:bookmarkEnd w:id="2928"/>
      <w:bookmarkEnd w:id="2929"/>
    </w:p>
    <w:p w14:paraId="621462D9" w14:textId="77777777" w:rsidR="00776774" w:rsidRPr="00140E21" w:rsidRDefault="00776774" w:rsidP="00776774">
      <w:pPr>
        <w:pStyle w:val="Heading2"/>
      </w:pPr>
      <w:bookmarkStart w:id="2930" w:name="_Toc20204295"/>
      <w:bookmarkStart w:id="2931" w:name="_Toc27894987"/>
      <w:bookmarkStart w:id="2932" w:name="_Toc36192068"/>
      <w:bookmarkStart w:id="2933" w:name="_Toc45193158"/>
      <w:bookmarkStart w:id="2934" w:name="_Toc47592790"/>
      <w:bookmarkStart w:id="2935" w:name="_Toc51834877"/>
      <w:bookmarkStart w:id="2936" w:name="_Toc91153935"/>
      <w:r w:rsidRPr="00140E21">
        <w:t>4.21</w:t>
      </w:r>
      <w:r w:rsidRPr="00140E21">
        <w:tab/>
        <w:t>Secondary RAT Usage Data Reporting Procedure</w:t>
      </w:r>
      <w:bookmarkEnd w:id="2930"/>
      <w:bookmarkEnd w:id="2931"/>
      <w:bookmarkEnd w:id="2932"/>
      <w:bookmarkEnd w:id="2933"/>
      <w:bookmarkEnd w:id="2934"/>
      <w:bookmarkEnd w:id="2935"/>
      <w:bookmarkEnd w:id="2936"/>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37" w:name="_MON_1565428024"/>
    <w:bookmarkEnd w:id="2937"/>
    <w:p w14:paraId="25167FC5" w14:textId="77777777" w:rsidR="00776774" w:rsidRPr="00140E21" w:rsidRDefault="00776774" w:rsidP="00776774">
      <w:pPr>
        <w:pStyle w:val="TH"/>
      </w:pPr>
      <w:r w:rsidRPr="00140E21">
        <w:object w:dxaOrig="3290" w:dyaOrig="2778" w14:anchorId="03356526">
          <v:shape id="_x0000_i1229" type="#_x0000_t75" style="width:162.8pt;height:140.85pt" o:ole="">
            <v:imagedata r:id="rId396" o:title=""/>
          </v:shape>
          <o:OLEObject Type="Embed" ProgID="Word.Picture.8" ShapeID="_x0000_i1229" DrawAspect="Content" ObjectID="_1701769619" r:id="rId397"/>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38" w:name="_MON_1608756874"/>
    <w:bookmarkEnd w:id="2938"/>
    <w:p w14:paraId="29966AC3" w14:textId="77777777" w:rsidR="00776774" w:rsidRPr="00140E21" w:rsidRDefault="00776774" w:rsidP="00776774">
      <w:pPr>
        <w:pStyle w:val="TH"/>
      </w:pPr>
      <w:r w:rsidRPr="00140E21">
        <w:object w:dxaOrig="7110" w:dyaOrig="4943" w14:anchorId="32760F63">
          <v:shape id="_x0000_i1230" type="#_x0000_t75" style="width:355.6pt;height:246.7pt" o:ole="">
            <v:imagedata r:id="rId398" o:title=""/>
          </v:shape>
          <o:OLEObject Type="Embed" ProgID="Word.Picture.8" ShapeID="_x0000_i1230" DrawAspect="Content" ObjectID="_1701769620" r:id="rId399"/>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lastRenderedPageBreak/>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39" w:name="_Toc20204296"/>
      <w:bookmarkStart w:id="2940" w:name="_Toc27894988"/>
      <w:bookmarkStart w:id="2941" w:name="_Toc36192069"/>
      <w:bookmarkStart w:id="2942" w:name="_Toc45193159"/>
      <w:bookmarkStart w:id="2943" w:name="_Toc47592791"/>
      <w:bookmarkStart w:id="2944" w:name="_Toc51834878"/>
      <w:bookmarkStart w:id="2945" w:name="_Toc91153936"/>
      <w:r w:rsidRPr="00140E21">
        <w:t>4.22</w:t>
      </w:r>
      <w:r w:rsidRPr="00140E21">
        <w:tab/>
        <w:t>ATSSS Procedures</w:t>
      </w:r>
      <w:bookmarkEnd w:id="2939"/>
      <w:bookmarkEnd w:id="2940"/>
      <w:bookmarkEnd w:id="2941"/>
      <w:bookmarkEnd w:id="2942"/>
      <w:bookmarkEnd w:id="2943"/>
      <w:bookmarkEnd w:id="2944"/>
      <w:bookmarkEnd w:id="2945"/>
    </w:p>
    <w:p w14:paraId="40033C19" w14:textId="77777777" w:rsidR="00776774" w:rsidRPr="00140E21" w:rsidRDefault="00776774" w:rsidP="00776774">
      <w:pPr>
        <w:pStyle w:val="Heading3"/>
      </w:pPr>
      <w:bookmarkStart w:id="2946" w:name="_Toc20204297"/>
      <w:bookmarkStart w:id="2947" w:name="_Toc27894989"/>
      <w:bookmarkStart w:id="2948" w:name="_Toc36192070"/>
      <w:bookmarkStart w:id="2949" w:name="_Toc45193160"/>
      <w:bookmarkStart w:id="2950" w:name="_Toc47592792"/>
      <w:bookmarkStart w:id="2951" w:name="_Toc51834879"/>
      <w:bookmarkStart w:id="2952" w:name="_Toc91153937"/>
      <w:r w:rsidRPr="00140E21">
        <w:t>4.22.1</w:t>
      </w:r>
      <w:r w:rsidRPr="00140E21">
        <w:tab/>
        <w:t>General</w:t>
      </w:r>
      <w:bookmarkEnd w:id="2946"/>
      <w:bookmarkEnd w:id="2947"/>
      <w:bookmarkEnd w:id="2948"/>
      <w:bookmarkEnd w:id="2949"/>
      <w:bookmarkEnd w:id="2950"/>
      <w:bookmarkEnd w:id="2951"/>
      <w:bookmarkEnd w:id="2952"/>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53" w:name="_Toc20204298"/>
      <w:bookmarkStart w:id="2954"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55" w:name="_Toc36192071"/>
      <w:bookmarkStart w:id="2956" w:name="_Toc45193161"/>
      <w:bookmarkStart w:id="2957" w:name="_Toc47592793"/>
      <w:bookmarkStart w:id="2958" w:name="_Toc51834880"/>
      <w:bookmarkStart w:id="2959" w:name="_Toc91153938"/>
      <w:r w:rsidRPr="00140E21">
        <w:t>4.22.2</w:t>
      </w:r>
      <w:r w:rsidRPr="00140E21">
        <w:tab/>
        <w:t>UE Requested MA PDU Session Establishment</w:t>
      </w:r>
      <w:bookmarkEnd w:id="2953"/>
      <w:bookmarkEnd w:id="2954"/>
      <w:bookmarkEnd w:id="2955"/>
      <w:bookmarkEnd w:id="2956"/>
      <w:bookmarkEnd w:id="2957"/>
      <w:bookmarkEnd w:id="2958"/>
      <w:bookmarkEnd w:id="2959"/>
    </w:p>
    <w:p w14:paraId="3994CB14" w14:textId="0FF98187" w:rsidR="00995925" w:rsidRDefault="00995925" w:rsidP="00776774">
      <w:pPr>
        <w:pStyle w:val="Heading4"/>
      </w:pPr>
      <w:bookmarkStart w:id="2960" w:name="_Toc20204299"/>
      <w:bookmarkStart w:id="2961" w:name="_Toc27894991"/>
      <w:bookmarkStart w:id="2962" w:name="_Toc36192072"/>
      <w:bookmarkStart w:id="2963" w:name="_Toc45193162"/>
      <w:bookmarkStart w:id="2964" w:name="_Toc47592794"/>
      <w:bookmarkStart w:id="2965" w:name="_Toc51834881"/>
      <w:bookmarkStart w:id="2966" w:name="_Toc91153939"/>
      <w:r>
        <w:t>4.22.2.0</w:t>
      </w:r>
      <w:r>
        <w:tab/>
        <w:t>Overview</w:t>
      </w:r>
      <w:bookmarkEnd w:id="2966"/>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67" w:name="_Toc91153940"/>
      <w:r w:rsidRPr="00140E21">
        <w:t>4.22.2.1</w:t>
      </w:r>
      <w:r w:rsidRPr="00140E21">
        <w:tab/>
        <w:t>Non-roaming and Roaming with Local Breakout</w:t>
      </w:r>
      <w:bookmarkEnd w:id="2960"/>
      <w:bookmarkEnd w:id="2961"/>
      <w:bookmarkEnd w:id="2962"/>
      <w:bookmarkEnd w:id="2963"/>
      <w:bookmarkEnd w:id="2964"/>
      <w:bookmarkEnd w:id="2965"/>
      <w:bookmarkEnd w:id="2967"/>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lastRenderedPageBreak/>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lastRenderedPageBreak/>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68" w:name="_Toc20204300"/>
      <w:bookmarkStart w:id="2969" w:name="_Toc27894992"/>
      <w:bookmarkStart w:id="2970" w:name="_Toc36192073"/>
      <w:bookmarkStart w:id="2971" w:name="_Toc45193163"/>
      <w:bookmarkStart w:id="2972" w:name="_Toc47592795"/>
      <w:bookmarkStart w:id="2973" w:name="_Toc51834882"/>
      <w:bookmarkStart w:id="2974" w:name="_Toc91153941"/>
      <w:r w:rsidRPr="00140E21">
        <w:t>4.22.2.2</w:t>
      </w:r>
      <w:r w:rsidRPr="00140E21">
        <w:tab/>
        <w:t>Home-routed Roaming</w:t>
      </w:r>
      <w:bookmarkEnd w:id="2968"/>
      <w:bookmarkEnd w:id="2969"/>
      <w:bookmarkEnd w:id="2970"/>
      <w:bookmarkEnd w:id="2971"/>
      <w:bookmarkEnd w:id="2972"/>
      <w:bookmarkEnd w:id="2973"/>
      <w:bookmarkEnd w:id="2974"/>
    </w:p>
    <w:p w14:paraId="3063AAC3" w14:textId="77777777" w:rsidR="00776774" w:rsidRDefault="00776774" w:rsidP="00776774">
      <w:pPr>
        <w:pStyle w:val="Heading5"/>
      </w:pPr>
      <w:bookmarkStart w:id="2975" w:name="_Toc45193164"/>
      <w:bookmarkStart w:id="2976" w:name="_Toc47592796"/>
      <w:bookmarkStart w:id="2977" w:name="_Toc51834883"/>
      <w:bookmarkStart w:id="2978" w:name="_Toc91153942"/>
      <w:r>
        <w:t>4.22.2.2.1</w:t>
      </w:r>
      <w:r>
        <w:tab/>
        <w:t>Home-routed Roaming - UE registered to the same PLMN</w:t>
      </w:r>
      <w:bookmarkEnd w:id="2975"/>
      <w:bookmarkEnd w:id="2976"/>
      <w:bookmarkEnd w:id="2977"/>
      <w:bookmarkEnd w:id="2978"/>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 xml:space="preserve">In step 14, the V-SMF sends the "MA PDU session Accepted" indication in the Namf_Communication_N1N2MessageTransfer message to the AMF and indicates the AMF to send the N2 SM </w:t>
      </w:r>
      <w:r>
        <w:lastRenderedPageBreak/>
        <w:t>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79" w:name="_Toc45193165"/>
      <w:bookmarkStart w:id="2980" w:name="_Toc47592797"/>
      <w:bookmarkStart w:id="2981" w:name="_Toc51834884"/>
      <w:bookmarkStart w:id="2982" w:name="_Toc91153943"/>
      <w:r>
        <w:t>4.22.2.2.2</w:t>
      </w:r>
      <w:r>
        <w:tab/>
        <w:t>Home-routed Roaming - UE registered to different PLMNs</w:t>
      </w:r>
      <w:bookmarkEnd w:id="2979"/>
      <w:bookmarkEnd w:id="2980"/>
      <w:bookmarkEnd w:id="2981"/>
      <w:bookmarkEnd w:id="2982"/>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lastRenderedPageBreak/>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83" w:name="_Toc20204301"/>
      <w:bookmarkStart w:id="2984" w:name="_Toc27894993"/>
      <w:bookmarkStart w:id="2985" w:name="_Toc36192074"/>
      <w:bookmarkStart w:id="2986" w:name="_Toc45193166"/>
      <w:bookmarkStart w:id="2987" w:name="_Toc47592798"/>
      <w:bookmarkStart w:id="2988" w:name="_Toc51834885"/>
      <w:bookmarkStart w:id="2989" w:name="_Toc91153944"/>
      <w:r>
        <w:t>4.22.2.3</w:t>
      </w:r>
      <w:r>
        <w:tab/>
        <w:t>MA PDU Session establishment with 3GPP access connected to EPC and non-3GPP access connected to 5GC</w:t>
      </w:r>
      <w:bookmarkEnd w:id="2989"/>
    </w:p>
    <w:p w14:paraId="1A04D5CB" w14:textId="77777777" w:rsidR="00995925" w:rsidRDefault="00995925" w:rsidP="00EE66A3">
      <w:pPr>
        <w:pStyle w:val="Heading5"/>
      </w:pPr>
      <w:bookmarkStart w:id="2990" w:name="_Toc91153945"/>
      <w:r>
        <w:t>4.22.2.3.1</w:t>
      </w:r>
      <w:r>
        <w:tab/>
        <w:t>General</w:t>
      </w:r>
      <w:bookmarkEnd w:id="2990"/>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91" w:name="_Toc91153946"/>
      <w:r>
        <w:t>4.22.2.3.2</w:t>
      </w:r>
      <w:r>
        <w:tab/>
        <w:t>PDN Connections and Multi Access PDU Sessions</w:t>
      </w:r>
      <w:bookmarkEnd w:id="2991"/>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lastRenderedPageBreak/>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2992" w:name="_Toc91153947"/>
      <w:r>
        <w:t>4.22.2.3.3</w:t>
      </w:r>
      <w:r>
        <w:tab/>
        <w:t>QoS Support</w:t>
      </w:r>
      <w:bookmarkEnd w:id="2992"/>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lastRenderedPageBreak/>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93" w:name="_Toc91153948"/>
      <w:r w:rsidRPr="00140E21">
        <w:t>4.22.3</w:t>
      </w:r>
      <w:r w:rsidRPr="00140E21">
        <w:tab/>
        <w:t>UE Requested PDU Session Establishment with Network Modification to MA PDU Session</w:t>
      </w:r>
      <w:bookmarkEnd w:id="2983"/>
      <w:bookmarkEnd w:id="2984"/>
      <w:bookmarkEnd w:id="2985"/>
      <w:bookmarkEnd w:id="2986"/>
      <w:bookmarkEnd w:id="2987"/>
      <w:bookmarkEnd w:id="2988"/>
      <w:bookmarkEnd w:id="2993"/>
    </w:p>
    <w:p w14:paraId="51022F95" w14:textId="77777777" w:rsidR="00776774" w:rsidRDefault="00776774" w:rsidP="00776774">
      <w:pPr>
        <w:pStyle w:val="Heading4"/>
      </w:pPr>
      <w:bookmarkStart w:id="2994" w:name="_Toc45193167"/>
      <w:bookmarkStart w:id="2995" w:name="_Toc47592799"/>
      <w:bookmarkStart w:id="2996" w:name="_Toc51834886"/>
      <w:bookmarkStart w:id="2997" w:name="_Toc91153949"/>
      <w:r>
        <w:t>4.22.3.1</w:t>
      </w:r>
      <w:r>
        <w:tab/>
        <w:t>Overview</w:t>
      </w:r>
      <w:bookmarkEnd w:id="2994"/>
      <w:bookmarkEnd w:id="2995"/>
      <w:bookmarkEnd w:id="2996"/>
      <w:bookmarkEnd w:id="2997"/>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98" w:name="_Toc45193168"/>
      <w:bookmarkStart w:id="2999" w:name="_Toc47592800"/>
      <w:bookmarkStart w:id="3000" w:name="_Toc51834887"/>
      <w:bookmarkStart w:id="3001" w:name="_Toc91153950"/>
      <w:r>
        <w:t>4.22.3.2</w:t>
      </w:r>
      <w:r>
        <w:tab/>
        <w:t>Non-roaming or roaming with local breakout</w:t>
      </w:r>
      <w:bookmarkEnd w:id="2998"/>
      <w:bookmarkEnd w:id="2999"/>
      <w:bookmarkEnd w:id="3000"/>
      <w:bookmarkEnd w:id="3001"/>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66EEAC1A"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lastRenderedPageBreak/>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002" w:name="_Toc45193169"/>
      <w:bookmarkStart w:id="3003" w:name="_Toc47592801"/>
      <w:bookmarkStart w:id="3004" w:name="_Toc51834888"/>
      <w:bookmarkStart w:id="3005" w:name="_Toc91153951"/>
      <w:r>
        <w:t>4.22.3.3</w:t>
      </w:r>
      <w:r>
        <w:tab/>
        <w:t>Home-routed, the UE registered to the same VPLMN over both access</w:t>
      </w:r>
      <w:bookmarkEnd w:id="3002"/>
      <w:bookmarkEnd w:id="3003"/>
      <w:bookmarkEnd w:id="3004"/>
      <w:bookmarkEnd w:id="300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lastRenderedPageBreak/>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006" w:name="_Toc45193170"/>
      <w:bookmarkStart w:id="3007" w:name="_Toc47592802"/>
      <w:bookmarkStart w:id="3008" w:name="_Toc51834889"/>
      <w:bookmarkStart w:id="3009" w:name="_Toc91153952"/>
      <w:r>
        <w:t>4.22.3.4</w:t>
      </w:r>
      <w:r>
        <w:tab/>
        <w:t>Home-routed, the UE registered to different PLMNs over both access</w:t>
      </w:r>
      <w:bookmarkEnd w:id="3006"/>
      <w:bookmarkEnd w:id="3007"/>
      <w:bookmarkEnd w:id="3008"/>
      <w:bookmarkEnd w:id="3009"/>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10" w:name="_Toc20204302"/>
      <w:bookmarkStart w:id="3011" w:name="_Toc27894994"/>
      <w:bookmarkStart w:id="3012" w:name="_Toc36192075"/>
      <w:bookmarkStart w:id="3013" w:name="_Toc45193171"/>
      <w:bookmarkStart w:id="3014" w:name="_Toc47592803"/>
      <w:bookmarkStart w:id="3015" w:name="_Toc51834890"/>
      <w:bookmarkStart w:id="3016" w:name="_Toc91153953"/>
      <w:r w:rsidRPr="00140E21">
        <w:lastRenderedPageBreak/>
        <w:t>4.22.4</w:t>
      </w:r>
      <w:r w:rsidRPr="00140E21">
        <w:tab/>
        <w:t>Access Network Performance Measurements</w:t>
      </w:r>
      <w:bookmarkEnd w:id="3010"/>
      <w:bookmarkEnd w:id="3011"/>
      <w:bookmarkEnd w:id="3012"/>
      <w:bookmarkEnd w:id="3013"/>
      <w:bookmarkEnd w:id="3014"/>
      <w:bookmarkEnd w:id="3015"/>
      <w:bookmarkEnd w:id="3016"/>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17" w:name="_Toc20204303"/>
      <w:bookmarkStart w:id="3018" w:name="_Toc27894995"/>
      <w:bookmarkStart w:id="3019" w:name="_Toc36192076"/>
      <w:bookmarkStart w:id="3020" w:name="_Toc45193172"/>
      <w:bookmarkStart w:id="3021" w:name="_Toc47592804"/>
      <w:bookmarkStart w:id="3022" w:name="_Toc51834891"/>
      <w:bookmarkStart w:id="3023" w:name="_Toc91153954"/>
      <w:r w:rsidRPr="00140E21">
        <w:t>4.22.5</w:t>
      </w:r>
      <w:r w:rsidRPr="00140E21">
        <w:tab/>
        <w:t>Reporting of Access Availability</w:t>
      </w:r>
      <w:bookmarkEnd w:id="3017"/>
      <w:bookmarkEnd w:id="3018"/>
      <w:bookmarkEnd w:id="3019"/>
      <w:bookmarkEnd w:id="3020"/>
      <w:bookmarkEnd w:id="3021"/>
      <w:bookmarkEnd w:id="3022"/>
      <w:bookmarkEnd w:id="3023"/>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24" w:name="_Toc20204304"/>
      <w:bookmarkStart w:id="3025" w:name="_Toc27894996"/>
      <w:bookmarkStart w:id="3026" w:name="_Toc36192077"/>
      <w:bookmarkStart w:id="3027" w:name="_Toc45193173"/>
      <w:bookmarkStart w:id="3028" w:name="_Toc47592805"/>
      <w:bookmarkStart w:id="3029" w:name="_Toc51834892"/>
      <w:bookmarkStart w:id="3030" w:name="_Toc91153955"/>
      <w:r w:rsidRPr="00140E21">
        <w:t>4.22.6</w:t>
      </w:r>
      <w:r w:rsidRPr="00140E21">
        <w:tab/>
        <w:t>EPS Interworking</w:t>
      </w:r>
      <w:bookmarkEnd w:id="3024"/>
      <w:bookmarkEnd w:id="3025"/>
      <w:bookmarkEnd w:id="3026"/>
      <w:bookmarkEnd w:id="3027"/>
      <w:bookmarkEnd w:id="3028"/>
      <w:bookmarkEnd w:id="3029"/>
      <w:bookmarkEnd w:id="3030"/>
    </w:p>
    <w:p w14:paraId="0ADC106E" w14:textId="77777777" w:rsidR="00776774" w:rsidRDefault="00776774" w:rsidP="00776774">
      <w:pPr>
        <w:pStyle w:val="Heading4"/>
      </w:pPr>
      <w:bookmarkStart w:id="3031" w:name="_Toc20204305"/>
      <w:bookmarkStart w:id="3032" w:name="_Toc27894997"/>
      <w:bookmarkStart w:id="3033" w:name="_Toc36192078"/>
      <w:bookmarkStart w:id="3034" w:name="_Toc45193174"/>
      <w:bookmarkStart w:id="3035" w:name="_Toc47592806"/>
      <w:bookmarkStart w:id="3036" w:name="_Toc51834893"/>
      <w:bookmarkStart w:id="3037" w:name="_Toc91153956"/>
      <w:r>
        <w:t>4.22.6.1</w:t>
      </w:r>
      <w:r>
        <w:tab/>
        <w:t>General</w:t>
      </w:r>
      <w:bookmarkEnd w:id="3031"/>
      <w:bookmarkEnd w:id="3032"/>
      <w:bookmarkEnd w:id="3033"/>
      <w:bookmarkEnd w:id="3034"/>
      <w:bookmarkEnd w:id="3035"/>
      <w:bookmarkEnd w:id="3036"/>
      <w:bookmarkEnd w:id="3037"/>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38" w:name="_Toc20204306"/>
      <w:bookmarkStart w:id="3039" w:name="_Toc27894998"/>
      <w:bookmarkStart w:id="3040" w:name="_Toc36192079"/>
      <w:bookmarkStart w:id="3041" w:name="_Toc45193175"/>
      <w:bookmarkStart w:id="3042" w:name="_Toc47592807"/>
      <w:bookmarkStart w:id="3043" w:name="_Toc51834894"/>
      <w:bookmarkStart w:id="3044" w:name="_Toc91153957"/>
      <w:r>
        <w:t>4.22.6.2</w:t>
      </w:r>
      <w:r>
        <w:tab/>
        <w:t>Impacts to EPS interworking procedures</w:t>
      </w:r>
      <w:bookmarkEnd w:id="3038"/>
      <w:bookmarkEnd w:id="3039"/>
      <w:bookmarkEnd w:id="3040"/>
      <w:bookmarkEnd w:id="3041"/>
      <w:bookmarkEnd w:id="3042"/>
      <w:bookmarkEnd w:id="3043"/>
      <w:bookmarkEnd w:id="3044"/>
    </w:p>
    <w:p w14:paraId="245DED7F" w14:textId="77777777" w:rsidR="00776774" w:rsidRDefault="00776774" w:rsidP="00776774">
      <w:pPr>
        <w:pStyle w:val="Heading5"/>
      </w:pPr>
      <w:bookmarkStart w:id="3045" w:name="_Toc20204307"/>
      <w:bookmarkStart w:id="3046" w:name="_Toc27894999"/>
      <w:bookmarkStart w:id="3047" w:name="_Toc36192080"/>
      <w:bookmarkStart w:id="3048" w:name="_Toc45193176"/>
      <w:bookmarkStart w:id="3049" w:name="_Toc47592808"/>
      <w:bookmarkStart w:id="3050" w:name="_Toc51834895"/>
      <w:bookmarkStart w:id="3051" w:name="_Toc91153958"/>
      <w:r>
        <w:t>4.22.6.2.1</w:t>
      </w:r>
      <w:r>
        <w:tab/>
        <w:t>5GS to EPS handover using N26 interface</w:t>
      </w:r>
      <w:bookmarkEnd w:id="3045"/>
      <w:bookmarkEnd w:id="3046"/>
      <w:bookmarkEnd w:id="3047"/>
      <w:bookmarkEnd w:id="3048"/>
      <w:bookmarkEnd w:id="3049"/>
      <w:bookmarkEnd w:id="3050"/>
      <w:bookmarkEnd w:id="3051"/>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52" w:name="_Toc20204308"/>
      <w:bookmarkStart w:id="3053" w:name="_Toc27895000"/>
      <w:bookmarkStart w:id="3054" w:name="_Toc36192081"/>
      <w:bookmarkStart w:id="3055" w:name="_Toc45193177"/>
      <w:bookmarkStart w:id="3056" w:name="_Toc47592809"/>
      <w:bookmarkStart w:id="3057" w:name="_Toc51834896"/>
      <w:bookmarkStart w:id="3058" w:name="_Toc91153959"/>
      <w:r>
        <w:t>4.22.6.2.2</w:t>
      </w:r>
      <w:r>
        <w:tab/>
        <w:t>5GS to EPS idle mode mobility using N26 interface</w:t>
      </w:r>
      <w:bookmarkEnd w:id="3052"/>
      <w:bookmarkEnd w:id="3053"/>
      <w:bookmarkEnd w:id="3054"/>
      <w:bookmarkEnd w:id="3055"/>
      <w:bookmarkEnd w:id="3056"/>
      <w:bookmarkEnd w:id="3057"/>
      <w:bookmarkEnd w:id="3058"/>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w:t>
      </w:r>
      <w:r w:rsidR="00995925">
        <w:lastRenderedPageBreak/>
        <w:t>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59"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60" w:name="_Toc27895001"/>
      <w:bookmarkStart w:id="3061" w:name="_Toc36192082"/>
      <w:bookmarkStart w:id="3062" w:name="_Toc45193178"/>
      <w:bookmarkStart w:id="3063" w:name="_Toc47592810"/>
      <w:bookmarkStart w:id="3064" w:name="_Toc51834897"/>
      <w:bookmarkStart w:id="3065" w:name="_Toc91153960"/>
      <w:r>
        <w:t>4.22.6.2.3</w:t>
      </w:r>
      <w:r>
        <w:tab/>
        <w:t>EPS bearer ID allocation</w:t>
      </w:r>
      <w:bookmarkEnd w:id="3059"/>
      <w:bookmarkEnd w:id="3060"/>
      <w:bookmarkEnd w:id="3061"/>
      <w:bookmarkEnd w:id="3062"/>
      <w:bookmarkEnd w:id="3063"/>
      <w:bookmarkEnd w:id="3064"/>
      <w:bookmarkEnd w:id="3065"/>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66" w:name="_Toc20204310"/>
      <w:bookmarkStart w:id="3067" w:name="_Toc27895002"/>
      <w:bookmarkStart w:id="3068" w:name="_Toc36192083"/>
      <w:bookmarkStart w:id="3069" w:name="_Toc45193179"/>
      <w:bookmarkStart w:id="3070" w:name="_Toc47592811"/>
      <w:bookmarkStart w:id="3071" w:name="_Toc51834898"/>
      <w:bookmarkStart w:id="3072" w:name="_Toc91153961"/>
      <w:r>
        <w:t>4.22.6.2.4</w:t>
      </w:r>
      <w:r>
        <w:tab/>
        <w:t>EPS bearer ID revocation</w:t>
      </w:r>
      <w:bookmarkEnd w:id="3066"/>
      <w:bookmarkEnd w:id="3067"/>
      <w:bookmarkEnd w:id="3068"/>
      <w:bookmarkEnd w:id="3069"/>
      <w:bookmarkEnd w:id="3070"/>
      <w:bookmarkEnd w:id="3071"/>
      <w:bookmarkEnd w:id="307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73" w:name="_Toc36192084"/>
      <w:bookmarkStart w:id="3074" w:name="_Toc45193180"/>
      <w:bookmarkStart w:id="3075" w:name="_Toc47592812"/>
      <w:bookmarkStart w:id="3076" w:name="_Toc51834899"/>
      <w:bookmarkStart w:id="3077" w:name="_Toc20204311"/>
      <w:bookmarkStart w:id="3078" w:name="_Toc27895003"/>
      <w:bookmarkStart w:id="3079" w:name="_Toc91153962"/>
      <w:r>
        <w:t>4.22.6.2.5</w:t>
      </w:r>
      <w:r>
        <w:tab/>
        <w:t>5GS to EPS mobility without N26 interface</w:t>
      </w:r>
      <w:bookmarkEnd w:id="3073"/>
      <w:bookmarkEnd w:id="3074"/>
      <w:bookmarkEnd w:id="3075"/>
      <w:bookmarkEnd w:id="3076"/>
      <w:bookmarkEnd w:id="3079"/>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1FDDAED1"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xml:space="preserve">,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9562473"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w:t>
      </w:r>
      <w:r w:rsidR="00995925">
        <w:lastRenderedPageBreak/>
        <w:t>3GPP access connected to EPC and</w:t>
      </w:r>
      <w:r>
        <w:t xml:space="preserve">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80" w:name="_Toc36192085"/>
      <w:bookmarkStart w:id="3081" w:name="_Toc45193181"/>
      <w:bookmarkStart w:id="3082" w:name="_Toc47592813"/>
      <w:bookmarkStart w:id="3083" w:name="_Toc51834900"/>
      <w:bookmarkStart w:id="3084" w:name="_Toc91153963"/>
      <w:r>
        <w:t>4.22.6.3</w:t>
      </w:r>
      <w:r>
        <w:tab/>
        <w:t>Network Modification to MA PDU Session after a UE moving from EPC</w:t>
      </w:r>
      <w:bookmarkEnd w:id="3077"/>
      <w:bookmarkEnd w:id="3078"/>
      <w:bookmarkEnd w:id="3080"/>
      <w:bookmarkEnd w:id="3081"/>
      <w:bookmarkEnd w:id="3082"/>
      <w:bookmarkEnd w:id="3083"/>
      <w:bookmarkEnd w:id="3084"/>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31" type="#_x0000_t75" style="width:481.45pt;height:230.4pt" o:ole="">
            <v:imagedata r:id="rId400" o:title=""/>
          </v:shape>
          <o:OLEObject Type="Embed" ProgID="Visio.Drawing.11" ShapeID="_x0000_i1231" DrawAspect="Content" ObjectID="_1701769621" r:id="rId401"/>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lastRenderedPageBreak/>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085" w:name="_Toc20204312"/>
      <w:bookmarkStart w:id="3086" w:name="_Toc27895004"/>
      <w:bookmarkStart w:id="3087" w:name="_Toc36192086"/>
      <w:bookmarkStart w:id="3088" w:name="_Toc45193182"/>
      <w:bookmarkStart w:id="3089" w:name="_Toc47592814"/>
      <w:bookmarkStart w:id="3090" w:name="_Toc51834901"/>
      <w:bookmarkStart w:id="3091" w:name="_Toc91153964"/>
      <w:r w:rsidRPr="00140E21">
        <w:t>4.22.7</w:t>
      </w:r>
      <w:r w:rsidRPr="00140E21">
        <w:tab/>
        <w:t>Adding / Re-activating</w:t>
      </w:r>
      <w:r>
        <w:t xml:space="preserve"> / De-activating</w:t>
      </w:r>
      <w:r w:rsidRPr="00140E21">
        <w:t xml:space="preserve"> User-Plane Resources</w:t>
      </w:r>
      <w:bookmarkEnd w:id="3085"/>
      <w:bookmarkEnd w:id="3086"/>
      <w:bookmarkEnd w:id="3087"/>
      <w:bookmarkEnd w:id="3088"/>
      <w:bookmarkEnd w:id="3089"/>
      <w:bookmarkEnd w:id="3090"/>
      <w:bookmarkEnd w:id="3091"/>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92"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93" w:name="_Toc27895005"/>
      <w:bookmarkStart w:id="3094" w:name="_Toc36192087"/>
      <w:bookmarkStart w:id="3095" w:name="_Toc45193183"/>
      <w:bookmarkStart w:id="3096" w:name="_Toc47592815"/>
      <w:bookmarkStart w:id="3097" w:name="_Toc51834902"/>
      <w:bookmarkStart w:id="3098" w:name="_Toc91153965"/>
      <w:r w:rsidRPr="00140E21">
        <w:t>4.22.8</w:t>
      </w:r>
      <w:r w:rsidRPr="00140E21">
        <w:tab/>
        <w:t>UE or network requested MA PDU Session Modification</w:t>
      </w:r>
      <w:bookmarkEnd w:id="3092"/>
      <w:bookmarkEnd w:id="3093"/>
      <w:bookmarkEnd w:id="3094"/>
      <w:bookmarkEnd w:id="3095"/>
      <w:bookmarkEnd w:id="3096"/>
      <w:bookmarkEnd w:id="3097"/>
      <w:bookmarkEnd w:id="3098"/>
    </w:p>
    <w:p w14:paraId="7CD154B7" w14:textId="77777777" w:rsidR="00776774" w:rsidRPr="00140E21" w:rsidRDefault="00776774" w:rsidP="00776774">
      <w:pPr>
        <w:pStyle w:val="Heading4"/>
      </w:pPr>
      <w:bookmarkStart w:id="3099" w:name="_Toc20204314"/>
      <w:bookmarkStart w:id="3100" w:name="_Toc27895006"/>
      <w:bookmarkStart w:id="3101" w:name="_Toc36192088"/>
      <w:bookmarkStart w:id="3102" w:name="_Toc45193184"/>
      <w:bookmarkStart w:id="3103" w:name="_Toc47592816"/>
      <w:bookmarkStart w:id="3104" w:name="_Toc51834903"/>
      <w:bookmarkStart w:id="3105" w:name="_Toc91153966"/>
      <w:r w:rsidRPr="00140E21">
        <w:t>4.22.8.1</w:t>
      </w:r>
      <w:r w:rsidRPr="00140E21">
        <w:tab/>
        <w:t>General</w:t>
      </w:r>
      <w:bookmarkEnd w:id="3099"/>
      <w:bookmarkEnd w:id="3100"/>
      <w:bookmarkEnd w:id="3101"/>
      <w:bookmarkEnd w:id="3102"/>
      <w:bookmarkEnd w:id="3103"/>
      <w:bookmarkEnd w:id="3104"/>
      <w:bookmarkEnd w:id="3105"/>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106" w:name="_Toc20204315"/>
      <w:bookmarkStart w:id="3107" w:name="_Toc27895007"/>
      <w:bookmarkStart w:id="3108" w:name="_Toc36192089"/>
      <w:bookmarkStart w:id="3109" w:name="_Toc45193185"/>
      <w:bookmarkStart w:id="3110" w:name="_Toc47592817"/>
      <w:bookmarkStart w:id="3111" w:name="_Toc51834904"/>
      <w:bookmarkStart w:id="3112" w:name="_Toc91153967"/>
      <w:r w:rsidRPr="00140E21">
        <w:t>4.22.8.2</w:t>
      </w:r>
      <w:r w:rsidRPr="00140E21">
        <w:tab/>
        <w:t>UE or network requested MA PDU Session Modification (non-roaming and roaming with local breakout)</w:t>
      </w:r>
      <w:bookmarkEnd w:id="3106"/>
      <w:bookmarkEnd w:id="3107"/>
      <w:bookmarkEnd w:id="3108"/>
      <w:bookmarkEnd w:id="3109"/>
      <w:bookmarkEnd w:id="3110"/>
      <w:bookmarkEnd w:id="3111"/>
      <w:bookmarkEnd w:id="3112"/>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13" w:name="_Toc20204316"/>
      <w:bookmarkStart w:id="3114" w:name="_Toc27895008"/>
      <w:bookmarkStart w:id="3115" w:name="_Toc36192090"/>
      <w:bookmarkStart w:id="3116" w:name="_Toc45193186"/>
      <w:bookmarkStart w:id="3117" w:name="_Toc47592818"/>
      <w:bookmarkStart w:id="3118" w:name="_Toc51834905"/>
      <w:bookmarkStart w:id="3119" w:name="_Toc91153968"/>
      <w:r w:rsidRPr="00140E21">
        <w:t>4.22.8.3</w:t>
      </w:r>
      <w:r w:rsidRPr="00140E21">
        <w:tab/>
        <w:t>UE or network requested MA PDU Session Modification (home-routed roaming)</w:t>
      </w:r>
      <w:bookmarkEnd w:id="3113"/>
      <w:bookmarkEnd w:id="3114"/>
      <w:bookmarkEnd w:id="3115"/>
      <w:bookmarkEnd w:id="3116"/>
      <w:bookmarkEnd w:id="3117"/>
      <w:bookmarkEnd w:id="3118"/>
      <w:bookmarkEnd w:id="3119"/>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20" w:name="_Toc20204317"/>
      <w:bookmarkStart w:id="3121"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22" w:name="_Toc36192091"/>
      <w:bookmarkStart w:id="3123" w:name="_Toc45193187"/>
      <w:bookmarkStart w:id="3124" w:name="_Toc47592819"/>
      <w:bookmarkStart w:id="3125" w:name="_Toc51834906"/>
      <w:bookmarkStart w:id="3126" w:name="_Toc91153969"/>
      <w:r w:rsidRPr="00140E21">
        <w:t>4.22.9</w:t>
      </w:r>
      <w:r w:rsidRPr="00140E21">
        <w:tab/>
        <w:t>Connection, Registration and Mobility Management procedures</w:t>
      </w:r>
      <w:bookmarkEnd w:id="3120"/>
      <w:bookmarkEnd w:id="3121"/>
      <w:bookmarkEnd w:id="3122"/>
      <w:bookmarkEnd w:id="3123"/>
      <w:bookmarkEnd w:id="3124"/>
      <w:bookmarkEnd w:id="3125"/>
      <w:bookmarkEnd w:id="3126"/>
    </w:p>
    <w:p w14:paraId="0445FD3B" w14:textId="77777777" w:rsidR="00776774" w:rsidRPr="00140E21" w:rsidRDefault="00776774" w:rsidP="00776774">
      <w:pPr>
        <w:pStyle w:val="Heading4"/>
      </w:pPr>
      <w:bookmarkStart w:id="3127" w:name="_Toc20204318"/>
      <w:bookmarkStart w:id="3128" w:name="_Toc27895010"/>
      <w:bookmarkStart w:id="3129" w:name="_Toc36192092"/>
      <w:bookmarkStart w:id="3130" w:name="_Toc45193188"/>
      <w:bookmarkStart w:id="3131" w:name="_Toc47592820"/>
      <w:bookmarkStart w:id="3132" w:name="_Toc51834907"/>
      <w:bookmarkStart w:id="3133" w:name="_Toc91153970"/>
      <w:r w:rsidRPr="00140E21">
        <w:t>4.22.9.1</w:t>
      </w:r>
      <w:r w:rsidRPr="00140E21">
        <w:tab/>
        <w:t>Registration procedures</w:t>
      </w:r>
      <w:bookmarkEnd w:id="3127"/>
      <w:bookmarkEnd w:id="3128"/>
      <w:bookmarkEnd w:id="3129"/>
      <w:bookmarkEnd w:id="3130"/>
      <w:bookmarkEnd w:id="3131"/>
      <w:bookmarkEnd w:id="3132"/>
      <w:bookmarkEnd w:id="313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34" w:name="_Toc20204319"/>
      <w:bookmarkStart w:id="3135" w:name="_Toc27895011"/>
      <w:bookmarkStart w:id="3136" w:name="_Toc36192093"/>
      <w:bookmarkStart w:id="3137" w:name="_Toc45193189"/>
      <w:bookmarkStart w:id="3138" w:name="_Toc47592821"/>
      <w:bookmarkStart w:id="3139" w:name="_Toc51834908"/>
      <w:bookmarkStart w:id="3140" w:name="_Toc91153971"/>
      <w:r w:rsidRPr="00140E21">
        <w:lastRenderedPageBreak/>
        <w:t>4.22.9.2</w:t>
      </w:r>
      <w:r w:rsidRPr="00140E21">
        <w:tab/>
        <w:t>UE Triggered Service Request</w:t>
      </w:r>
      <w:bookmarkEnd w:id="3134"/>
      <w:bookmarkEnd w:id="3135"/>
      <w:bookmarkEnd w:id="3136"/>
      <w:bookmarkEnd w:id="3137"/>
      <w:bookmarkEnd w:id="3138"/>
      <w:bookmarkEnd w:id="3139"/>
      <w:bookmarkEnd w:id="3140"/>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41"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42" w:name="_Toc45193190"/>
      <w:bookmarkStart w:id="3143" w:name="_Toc47592822"/>
      <w:bookmarkStart w:id="3144" w:name="_Toc51834909"/>
      <w:bookmarkStart w:id="3145" w:name="_Toc27895012"/>
      <w:bookmarkStart w:id="3146" w:name="_Toc36192094"/>
      <w:bookmarkStart w:id="3147" w:name="_Toc91153972"/>
      <w:r>
        <w:t>4.22.9.3</w:t>
      </w:r>
      <w:r>
        <w:tab/>
        <w:t>N2 based handover</w:t>
      </w:r>
      <w:bookmarkEnd w:id="3142"/>
      <w:bookmarkEnd w:id="3143"/>
      <w:bookmarkEnd w:id="3144"/>
      <w:bookmarkEnd w:id="3147"/>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48" w:name="_Toc45193191"/>
      <w:bookmarkStart w:id="3149" w:name="_Toc47592823"/>
      <w:bookmarkStart w:id="3150" w:name="_Toc51834910"/>
      <w:bookmarkStart w:id="3151" w:name="_Toc91153973"/>
      <w:r>
        <w:t>4.22.9.4</w:t>
      </w:r>
      <w:r>
        <w:tab/>
        <w:t>Network Triggered Service Request</w:t>
      </w:r>
      <w:bookmarkEnd w:id="3148"/>
      <w:bookmarkEnd w:id="3149"/>
      <w:bookmarkEnd w:id="3150"/>
      <w:bookmarkEnd w:id="3151"/>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lastRenderedPageBreak/>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52" w:name="_Toc45193192"/>
      <w:bookmarkStart w:id="3153" w:name="_Toc47592824"/>
      <w:bookmarkStart w:id="3154" w:name="_Toc51834911"/>
      <w:bookmarkStart w:id="3155" w:name="_Toc91153974"/>
      <w:r w:rsidRPr="00140E21">
        <w:t>4.22.10</w:t>
      </w:r>
      <w:r w:rsidRPr="00140E21">
        <w:tab/>
        <w:t>MA PDU Session Release</w:t>
      </w:r>
      <w:bookmarkEnd w:id="3141"/>
      <w:bookmarkEnd w:id="3145"/>
      <w:bookmarkEnd w:id="3146"/>
      <w:bookmarkEnd w:id="3152"/>
      <w:bookmarkEnd w:id="3153"/>
      <w:bookmarkEnd w:id="3154"/>
      <w:bookmarkEnd w:id="3155"/>
    </w:p>
    <w:p w14:paraId="33B46EF9" w14:textId="77777777" w:rsidR="00776774" w:rsidRPr="00140E21" w:rsidRDefault="00776774" w:rsidP="00776774">
      <w:pPr>
        <w:pStyle w:val="Heading4"/>
      </w:pPr>
      <w:bookmarkStart w:id="3156" w:name="_Toc20204321"/>
      <w:bookmarkStart w:id="3157" w:name="_Toc27895013"/>
      <w:bookmarkStart w:id="3158" w:name="_Toc36192095"/>
      <w:bookmarkStart w:id="3159" w:name="_Toc45193193"/>
      <w:bookmarkStart w:id="3160" w:name="_Toc47592825"/>
      <w:bookmarkStart w:id="3161" w:name="_Toc51834912"/>
      <w:bookmarkStart w:id="3162" w:name="_Toc91153975"/>
      <w:r w:rsidRPr="00140E21">
        <w:t>4.22.10.1</w:t>
      </w:r>
      <w:r w:rsidRPr="00140E21">
        <w:tab/>
        <w:t>General</w:t>
      </w:r>
      <w:bookmarkEnd w:id="3156"/>
      <w:bookmarkEnd w:id="3157"/>
      <w:bookmarkEnd w:id="3158"/>
      <w:bookmarkEnd w:id="3159"/>
      <w:bookmarkEnd w:id="3160"/>
      <w:bookmarkEnd w:id="3161"/>
      <w:bookmarkEnd w:id="3162"/>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63" w:name="_Toc20204322"/>
      <w:bookmarkStart w:id="3164" w:name="_Toc27895014"/>
      <w:bookmarkStart w:id="3165" w:name="_Toc36192096"/>
      <w:bookmarkStart w:id="3166" w:name="_Toc45193194"/>
      <w:bookmarkStart w:id="3167" w:name="_Toc47592826"/>
      <w:bookmarkStart w:id="3168" w:name="_Toc51834913"/>
      <w:bookmarkStart w:id="3169" w:name="_Toc91153976"/>
      <w:r w:rsidRPr="00140E21">
        <w:t>4.22.10.2</w:t>
      </w:r>
      <w:r w:rsidRPr="00140E21">
        <w:tab/>
        <w:t>UE or network requested MA PDU Session Release (non-roaming and roaming with local breakout)</w:t>
      </w:r>
      <w:bookmarkEnd w:id="3163"/>
      <w:bookmarkEnd w:id="3164"/>
      <w:bookmarkEnd w:id="3165"/>
      <w:bookmarkEnd w:id="3166"/>
      <w:bookmarkEnd w:id="3167"/>
      <w:bookmarkEnd w:id="3168"/>
      <w:bookmarkEnd w:id="3169"/>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lastRenderedPageBreak/>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70" w:name="_Toc20204323"/>
      <w:bookmarkStart w:id="3171" w:name="_Toc27895015"/>
      <w:bookmarkStart w:id="3172" w:name="_Toc36192097"/>
      <w:bookmarkStart w:id="3173" w:name="_Toc45193195"/>
      <w:bookmarkStart w:id="3174" w:name="_Toc47592827"/>
      <w:bookmarkStart w:id="3175" w:name="_Toc51834914"/>
      <w:bookmarkStart w:id="3176" w:name="_Toc91153977"/>
      <w:r w:rsidRPr="00140E21">
        <w:t>4.22.10.3</w:t>
      </w:r>
      <w:r w:rsidRPr="00140E21">
        <w:tab/>
        <w:t>UE or network requested MA PDU Session Release (home-routed roaming)</w:t>
      </w:r>
      <w:bookmarkEnd w:id="3170"/>
      <w:bookmarkEnd w:id="3171"/>
      <w:bookmarkEnd w:id="3172"/>
      <w:bookmarkEnd w:id="3173"/>
      <w:bookmarkEnd w:id="3174"/>
      <w:bookmarkEnd w:id="3175"/>
      <w:bookmarkEnd w:id="3176"/>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77" w:name="_Toc20204324"/>
      <w:bookmarkStart w:id="3178" w:name="_Toc27895016"/>
      <w:bookmarkStart w:id="3179"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lastRenderedPageBreak/>
        <w:t>-</w:t>
      </w:r>
      <w:r>
        <w:tab/>
        <w:t>In step 5, the V-SMF releases the MA PDU Session over the access the H-SMF indicated in step 3a.</w:t>
      </w:r>
    </w:p>
    <w:p w14:paraId="0DC600F2" w14:textId="77777777" w:rsidR="00776774" w:rsidRPr="00140E21" w:rsidRDefault="00776774" w:rsidP="00776774">
      <w:pPr>
        <w:pStyle w:val="Heading2"/>
      </w:pPr>
      <w:bookmarkStart w:id="3180" w:name="_Toc45193196"/>
      <w:bookmarkStart w:id="3181" w:name="_Toc47592828"/>
      <w:bookmarkStart w:id="3182" w:name="_Toc51834915"/>
      <w:bookmarkStart w:id="3183" w:name="_Toc91153978"/>
      <w:r w:rsidRPr="00140E21">
        <w:t>4.23</w:t>
      </w:r>
      <w:r w:rsidRPr="00140E21">
        <w:tab/>
        <w:t>Support of deployments topologies with specific SMF Service Areas</w:t>
      </w:r>
      <w:bookmarkEnd w:id="3177"/>
      <w:bookmarkEnd w:id="3178"/>
      <w:bookmarkEnd w:id="3179"/>
      <w:bookmarkEnd w:id="3180"/>
      <w:bookmarkEnd w:id="3181"/>
      <w:bookmarkEnd w:id="3182"/>
      <w:bookmarkEnd w:id="3183"/>
    </w:p>
    <w:p w14:paraId="001EF106" w14:textId="77777777" w:rsidR="00776774" w:rsidRPr="00140E21" w:rsidRDefault="00776774" w:rsidP="00776774">
      <w:pPr>
        <w:pStyle w:val="Heading3"/>
      </w:pPr>
      <w:bookmarkStart w:id="3184" w:name="_Toc20204325"/>
      <w:bookmarkStart w:id="3185" w:name="_Toc27895017"/>
      <w:bookmarkStart w:id="3186" w:name="_Toc36192099"/>
      <w:bookmarkStart w:id="3187" w:name="_Toc45193197"/>
      <w:bookmarkStart w:id="3188" w:name="_Toc47592829"/>
      <w:bookmarkStart w:id="3189" w:name="_Toc51834916"/>
      <w:bookmarkStart w:id="3190" w:name="_Toc91153979"/>
      <w:r w:rsidRPr="00140E21">
        <w:t>4.23.1</w:t>
      </w:r>
      <w:r w:rsidRPr="00140E21">
        <w:tab/>
        <w:t>General</w:t>
      </w:r>
      <w:bookmarkEnd w:id="3184"/>
      <w:bookmarkEnd w:id="3185"/>
      <w:bookmarkEnd w:id="3186"/>
      <w:bookmarkEnd w:id="3187"/>
      <w:bookmarkEnd w:id="3188"/>
      <w:bookmarkEnd w:id="3189"/>
      <w:bookmarkEnd w:id="3190"/>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50475AF" w14:textId="0D0B9D4F" w:rsidR="00776774" w:rsidRPr="00140E21" w:rsidRDefault="00776774" w:rsidP="00776774">
      <w:r w:rsidRPr="00140E21">
        <w:t>For a Home Routed PDU Session, if a UE moves out of V-SMF serving area in the serving PLMN</w:t>
      </w:r>
      <w:r w:rsidR="00C82D99">
        <w:t xml:space="preserve"> or a UE moves to another (serving) VPLMN</w:t>
      </w:r>
      <w:r w:rsidRPr="00140E21">
        <w:t>, the V-SMF</w:t>
      </w:r>
      <w:r w:rsidR="00C82D99">
        <w:t xml:space="preserve">can change. In addition, V-SMF insertion/removal may take place at mobility between HPLMN and a VPLMN, in which case the PDU Session is Home Routed when served by the VPLMN. In these </w:t>
      </w:r>
      <w:r w:rsidRPr="00140E21">
        <w:t>case</w:t>
      </w:r>
      <w:r w:rsidR="00C82D99">
        <w:t>s</w:t>
      </w:r>
      <w:r w:rsidRPr="00140E21">
        <w:t xml:space="preserve">, </w:t>
      </w:r>
      <w:r w:rsidR="00C82D99">
        <w:t xml:space="preserve">the </w:t>
      </w:r>
      <w:r w:rsidRPr="00140E21">
        <w:t xml:space="preserve">procedures </w:t>
      </w:r>
      <w:r w:rsidR="00C82D99" w:rsidRPr="00140E21">
        <w:t xml:space="preserve">below </w:t>
      </w:r>
      <w:r w:rsidRPr="00140E21">
        <w:t>appl</w:t>
      </w:r>
      <w:r w:rsidR="00C82D99">
        <w:t xml:space="preserve">y </w:t>
      </w:r>
      <w:r w:rsidRPr="00140E21">
        <w:t xml:space="preserve">for the V-SMF </w:t>
      </w:r>
      <w:r w:rsidR="00C82D99">
        <w:t>insertion/</w:t>
      </w:r>
      <w:r w:rsidRPr="00140E21">
        <w:t>change</w:t>
      </w:r>
      <w:r w:rsidR="00C82D99">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91" w:name="_Toc20204326"/>
      <w:bookmarkStart w:id="3192" w:name="_Toc27895018"/>
      <w:bookmarkStart w:id="3193"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94" w:name="_Toc45193198"/>
      <w:bookmarkStart w:id="3195" w:name="_Toc47592830"/>
      <w:bookmarkStart w:id="3196" w:name="_Toc51834917"/>
      <w:bookmarkStart w:id="3197" w:name="_Toc91153980"/>
      <w:r w:rsidRPr="00140E21">
        <w:t>4.23.2</w:t>
      </w:r>
      <w:r w:rsidRPr="00140E21">
        <w:tab/>
        <w:t>I-SMF selection</w:t>
      </w:r>
      <w:bookmarkEnd w:id="3191"/>
      <w:bookmarkEnd w:id="3192"/>
      <w:bookmarkEnd w:id="3193"/>
      <w:bookmarkEnd w:id="3194"/>
      <w:bookmarkEnd w:id="3195"/>
      <w:bookmarkEnd w:id="3196"/>
      <w:bookmarkEnd w:id="3197"/>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98" w:name="_Toc20204327"/>
      <w:bookmarkStart w:id="3199" w:name="_Toc27895019"/>
      <w:bookmarkStart w:id="3200" w:name="_Toc36192101"/>
      <w:bookmarkStart w:id="3201" w:name="_Toc45193199"/>
      <w:bookmarkStart w:id="3202" w:name="_Toc47592831"/>
      <w:bookmarkStart w:id="3203" w:name="_Toc51834918"/>
      <w:bookmarkStart w:id="3204" w:name="_Toc91153981"/>
      <w:r w:rsidRPr="00140E21">
        <w:t>4.23.3</w:t>
      </w:r>
      <w:r w:rsidRPr="00140E21">
        <w:tab/>
        <w:t>Registration procedure</w:t>
      </w:r>
      <w:bookmarkEnd w:id="3198"/>
      <w:bookmarkEnd w:id="3199"/>
      <w:bookmarkEnd w:id="3200"/>
      <w:bookmarkEnd w:id="3201"/>
      <w:bookmarkEnd w:id="3202"/>
      <w:bookmarkEnd w:id="3203"/>
      <w:bookmarkEnd w:id="3204"/>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lastRenderedPageBreak/>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205" w:name="_Toc20204328"/>
      <w:bookmarkStart w:id="3206"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lastRenderedPageBreak/>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207" w:name="_Toc45193200"/>
      <w:bookmarkStart w:id="3208" w:name="_Toc47592832"/>
      <w:bookmarkStart w:id="3209" w:name="_Toc51834919"/>
      <w:bookmarkStart w:id="3210" w:name="_Toc36192102"/>
      <w:bookmarkStart w:id="3211" w:name="_Toc91153982"/>
      <w:r>
        <w:t>4.23.3a</w:t>
      </w:r>
      <w:r>
        <w:tab/>
        <w:t>Deregistration procedure</w:t>
      </w:r>
      <w:bookmarkEnd w:id="3207"/>
      <w:bookmarkEnd w:id="3208"/>
      <w:bookmarkEnd w:id="3209"/>
      <w:bookmarkEnd w:id="3211"/>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12" w:name="_Toc45193201"/>
      <w:bookmarkStart w:id="3213" w:name="_Toc47592833"/>
      <w:bookmarkStart w:id="3214" w:name="_Toc51834920"/>
      <w:bookmarkStart w:id="3215" w:name="_Toc91153983"/>
      <w:r w:rsidRPr="00140E21">
        <w:t>4.23.4</w:t>
      </w:r>
      <w:r w:rsidRPr="00140E21">
        <w:tab/>
        <w:t>Service Request procedures</w:t>
      </w:r>
      <w:bookmarkEnd w:id="3205"/>
      <w:bookmarkEnd w:id="3206"/>
      <w:bookmarkEnd w:id="3210"/>
      <w:bookmarkEnd w:id="3212"/>
      <w:bookmarkEnd w:id="3213"/>
      <w:bookmarkEnd w:id="3214"/>
      <w:bookmarkEnd w:id="3215"/>
    </w:p>
    <w:p w14:paraId="155105BE" w14:textId="77777777" w:rsidR="00776774" w:rsidRPr="00140E21" w:rsidRDefault="00776774" w:rsidP="00776774">
      <w:pPr>
        <w:pStyle w:val="Heading4"/>
      </w:pPr>
      <w:bookmarkStart w:id="3216" w:name="_Toc20204329"/>
      <w:bookmarkStart w:id="3217" w:name="_Toc27895021"/>
      <w:bookmarkStart w:id="3218" w:name="_Toc36192103"/>
      <w:bookmarkStart w:id="3219" w:name="_Toc45193202"/>
      <w:bookmarkStart w:id="3220" w:name="_Toc47592834"/>
      <w:bookmarkStart w:id="3221" w:name="_Toc51834921"/>
      <w:bookmarkStart w:id="3222" w:name="_Toc91153984"/>
      <w:r w:rsidRPr="00140E21">
        <w:t>4.23.4.1</w:t>
      </w:r>
      <w:r w:rsidRPr="00140E21">
        <w:tab/>
        <w:t>General</w:t>
      </w:r>
      <w:bookmarkEnd w:id="3216"/>
      <w:bookmarkEnd w:id="3217"/>
      <w:bookmarkEnd w:id="3218"/>
      <w:bookmarkEnd w:id="3219"/>
      <w:bookmarkEnd w:id="3220"/>
      <w:bookmarkEnd w:id="3221"/>
      <w:bookmarkEnd w:id="3222"/>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23" w:name="_Toc20204330"/>
      <w:bookmarkStart w:id="3224" w:name="_Toc27895022"/>
      <w:bookmarkStart w:id="3225" w:name="_Toc36192104"/>
      <w:bookmarkStart w:id="3226" w:name="_Toc45193203"/>
      <w:bookmarkStart w:id="3227" w:name="_Toc47592835"/>
      <w:bookmarkStart w:id="3228" w:name="_Toc51834922"/>
      <w:bookmarkStart w:id="3229" w:name="_Toc91153985"/>
      <w:r w:rsidRPr="00140E21">
        <w:t>4.23.4.2</w:t>
      </w:r>
      <w:r w:rsidRPr="00140E21">
        <w:tab/>
        <w:t>UE Triggered Service Request without I-SMF change/removal</w:t>
      </w:r>
      <w:bookmarkEnd w:id="3223"/>
      <w:bookmarkEnd w:id="3224"/>
      <w:bookmarkEnd w:id="3225"/>
      <w:bookmarkEnd w:id="3226"/>
      <w:bookmarkEnd w:id="3227"/>
      <w:bookmarkEnd w:id="3228"/>
      <w:bookmarkEnd w:id="3229"/>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30" w:name="_Toc20204331"/>
      <w:bookmarkStart w:id="3231" w:name="_Toc27895023"/>
      <w:bookmarkStart w:id="3232" w:name="_Toc36192105"/>
      <w:bookmarkStart w:id="3233" w:name="_Toc45193204"/>
      <w:bookmarkStart w:id="3234" w:name="_Toc47592836"/>
      <w:bookmarkStart w:id="3235" w:name="_Toc51834923"/>
      <w:bookmarkStart w:id="3236" w:name="_Toc91153986"/>
      <w:r w:rsidRPr="00140E21">
        <w:t>4.23.4.3</w:t>
      </w:r>
      <w:r w:rsidRPr="00140E21">
        <w:tab/>
        <w:t>UE Triggered Service Request with I-SMF insertion/change/removal</w:t>
      </w:r>
      <w:bookmarkEnd w:id="3230"/>
      <w:bookmarkEnd w:id="3231"/>
      <w:bookmarkEnd w:id="3232"/>
      <w:bookmarkEnd w:id="3233"/>
      <w:bookmarkEnd w:id="3234"/>
      <w:bookmarkEnd w:id="3235"/>
      <w:bookmarkEnd w:id="3236"/>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lastRenderedPageBreak/>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32" type="#_x0000_t75" style="width:463.3pt;height:655.5pt" o:ole="">
            <v:imagedata r:id="rId402" o:title="" cropbottom="-250f"/>
          </v:shape>
          <o:OLEObject Type="Embed" ProgID="Visio.Drawing.15" ShapeID="_x0000_i1232" DrawAspect="Content" ObjectID="_1701769622" r:id="rId403"/>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37" w:name="_Toc20204332"/>
      <w:bookmarkStart w:id="3238" w:name="_Toc27895024"/>
      <w:bookmarkStart w:id="3239" w:name="_Toc36192106"/>
      <w:bookmarkStart w:id="3240" w:name="_Toc45193205"/>
      <w:bookmarkStart w:id="3241" w:name="_Toc47592837"/>
      <w:bookmarkStart w:id="3242" w:name="_Toc51834924"/>
      <w:bookmarkStart w:id="3243" w:name="_Toc91153987"/>
      <w:r w:rsidRPr="00140E21">
        <w:lastRenderedPageBreak/>
        <w:t>4.23.4.4</w:t>
      </w:r>
      <w:r w:rsidRPr="00140E21">
        <w:tab/>
        <w:t>Network Triggered Service Request</w:t>
      </w:r>
      <w:bookmarkEnd w:id="3237"/>
      <w:bookmarkEnd w:id="3238"/>
      <w:bookmarkEnd w:id="3239"/>
      <w:bookmarkEnd w:id="3240"/>
      <w:bookmarkEnd w:id="3241"/>
      <w:bookmarkEnd w:id="3242"/>
      <w:bookmarkEnd w:id="3243"/>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44" w:name="_Toc20204333"/>
      <w:bookmarkStart w:id="3245" w:name="_Toc27895025"/>
      <w:bookmarkStart w:id="3246" w:name="_Toc36192107"/>
      <w:bookmarkStart w:id="3247" w:name="_Toc45193206"/>
      <w:bookmarkStart w:id="3248" w:name="_Toc47592838"/>
      <w:bookmarkStart w:id="3249" w:name="_Toc51834925"/>
      <w:bookmarkStart w:id="3250" w:name="_Toc91153988"/>
      <w:r w:rsidRPr="00140E21">
        <w:t>4.23.5</w:t>
      </w:r>
      <w:r w:rsidRPr="00140E21">
        <w:tab/>
        <w:t xml:space="preserve">PDU Session </w:t>
      </w:r>
      <w:r>
        <w:t xml:space="preserve">Management </w:t>
      </w:r>
      <w:r w:rsidRPr="00140E21">
        <w:t>procedure</w:t>
      </w:r>
      <w:bookmarkEnd w:id="3244"/>
      <w:bookmarkEnd w:id="3245"/>
      <w:bookmarkEnd w:id="3246"/>
      <w:bookmarkEnd w:id="3247"/>
      <w:bookmarkEnd w:id="3248"/>
      <w:bookmarkEnd w:id="3249"/>
      <w:bookmarkEnd w:id="3250"/>
    </w:p>
    <w:p w14:paraId="68F6718F" w14:textId="77777777" w:rsidR="00776774" w:rsidRDefault="00776774" w:rsidP="00776774">
      <w:pPr>
        <w:pStyle w:val="Heading4"/>
      </w:pPr>
      <w:bookmarkStart w:id="3251" w:name="_Toc20204334"/>
      <w:bookmarkStart w:id="3252" w:name="_Toc27895026"/>
      <w:bookmarkStart w:id="3253" w:name="_Toc36192108"/>
      <w:bookmarkStart w:id="3254" w:name="_Toc45193207"/>
      <w:bookmarkStart w:id="3255" w:name="_Toc47592839"/>
      <w:bookmarkStart w:id="3256" w:name="_Toc51834926"/>
      <w:bookmarkStart w:id="3257" w:name="_Toc91153989"/>
      <w:r>
        <w:t>4.23.5.1</w:t>
      </w:r>
      <w:r>
        <w:tab/>
        <w:t>PDU Session establishment procedure</w:t>
      </w:r>
      <w:bookmarkEnd w:id="3251"/>
      <w:bookmarkEnd w:id="3252"/>
      <w:bookmarkEnd w:id="3253"/>
      <w:bookmarkEnd w:id="3254"/>
      <w:bookmarkEnd w:id="3255"/>
      <w:bookmarkEnd w:id="3256"/>
      <w:bookmarkEnd w:id="3257"/>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w:t>
      </w:r>
      <w:r w:rsidR="00AC1119">
        <w:lastRenderedPageBreak/>
        <w:t>5.33.2.1 or 5.33.2.3</w:t>
      </w:r>
      <w:r>
        <w:t xml:space="preserve"> </w:t>
      </w:r>
      <w:r w:rsidR="00AC1119">
        <w:t xml:space="preserve">of </w:t>
      </w:r>
      <w:r w:rsidR="00B13067">
        <w:t>TS 23.501 [</w:t>
      </w:r>
      <w:r>
        <w:t>2], the SMF may, based on local policy, reject the PDU Session Establishment Request.</w:t>
      </w:r>
    </w:p>
    <w:p w14:paraId="2649AB46" w14:textId="43E96048"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 and H-SMF and H-UPF are replaced by SMF and UPF(PSA) respectively. The AMF selects an I-SMF that serves this target DNAI in step 2. Then AMF sends a Nsmf_PDUSession_CreateSMContext Request to the I-SMF as defined in step 3a, and the target DNAI received from SMF is included in the message.</w:t>
      </w:r>
    </w:p>
    <w:p w14:paraId="41472BAC" w14:textId="04756253"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58" w:name="_Toc20204335"/>
      <w:bookmarkStart w:id="3259" w:name="_Toc27895027"/>
      <w:bookmarkStart w:id="3260"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61" w:name="_Toc45193208"/>
      <w:bookmarkStart w:id="3262" w:name="_Toc47592840"/>
      <w:bookmarkStart w:id="3263" w:name="_Toc51834927"/>
      <w:bookmarkStart w:id="3264" w:name="_Toc91153990"/>
      <w:r>
        <w:t>4.23.5.2</w:t>
      </w:r>
      <w:r>
        <w:tab/>
        <w:t>PDU Session Release procedure</w:t>
      </w:r>
      <w:bookmarkEnd w:id="3258"/>
      <w:bookmarkEnd w:id="3259"/>
      <w:bookmarkEnd w:id="3260"/>
      <w:bookmarkEnd w:id="3261"/>
      <w:bookmarkEnd w:id="3262"/>
      <w:bookmarkEnd w:id="3263"/>
      <w:bookmarkEnd w:id="3264"/>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65" w:name="_Toc20204336"/>
      <w:bookmarkStart w:id="3266" w:name="_Toc27895028"/>
      <w:bookmarkStart w:id="3267" w:name="_Toc36192110"/>
      <w:bookmarkStart w:id="3268" w:name="_Toc45193209"/>
      <w:bookmarkStart w:id="3269" w:name="_Toc47592841"/>
      <w:bookmarkStart w:id="3270" w:name="_Toc51834928"/>
      <w:bookmarkStart w:id="3271" w:name="_Toc91153991"/>
      <w:r>
        <w:t>4.23.5.3</w:t>
      </w:r>
      <w:r>
        <w:tab/>
        <w:t>PDU Session modification procedure</w:t>
      </w:r>
      <w:bookmarkEnd w:id="3265"/>
      <w:bookmarkEnd w:id="3266"/>
      <w:bookmarkEnd w:id="3267"/>
      <w:bookmarkEnd w:id="3268"/>
      <w:bookmarkEnd w:id="3269"/>
      <w:bookmarkEnd w:id="3270"/>
      <w:bookmarkEnd w:id="3271"/>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59D8EEC0" w:rsidR="00776774" w:rsidRDefault="00776774" w:rsidP="00776774">
      <w:bookmarkStart w:id="3272" w:name="_Toc20204337"/>
      <w:bookmarkStart w:id="3273" w:name="_Toc27895029"/>
      <w:bookmarkStart w:id="3274"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3275" w:name="_Toc45193210"/>
      <w:bookmarkStart w:id="3276" w:name="_Toc47592842"/>
      <w:bookmarkStart w:id="3277" w:name="_Toc51834929"/>
      <w:bookmarkStart w:id="3278" w:name="_Toc91153992"/>
      <w:r>
        <w:lastRenderedPageBreak/>
        <w:t>4.23.5.4</w:t>
      </w:r>
      <w:r>
        <w:tab/>
      </w:r>
      <w:r w:rsidR="00EE4720">
        <w:t xml:space="preserve">SMF triggered </w:t>
      </w:r>
      <w:r>
        <w:t>I-SMF selection</w:t>
      </w:r>
      <w:r w:rsidR="00EE4720">
        <w:t xml:space="preserve"> or removal</w:t>
      </w:r>
      <w:bookmarkEnd w:id="3278"/>
    </w:p>
    <w:p w14:paraId="1F452BAC" w14:textId="747AF9A7" w:rsidR="00BB338E" w:rsidRDefault="00BB338E" w:rsidP="005E4458">
      <w:pPr>
        <w:pStyle w:val="TH"/>
      </w:pPr>
      <w:r>
        <w:object w:dxaOrig="11150" w:dyaOrig="6179" w14:anchorId="5217C204">
          <v:shape id="_x0000_i1234" type="#_x0000_t75" style="width:481.45pt;height:266.1pt" o:ole="">
            <v:imagedata r:id="rId404" o:title=""/>
          </v:shape>
          <o:OLEObject Type="Embed" ProgID="Visio.Drawing.11" ShapeID="_x0000_i1234" DrawAspect="Content" ObjectID="_1701769623" r:id="rId405"/>
        </w:object>
      </w:r>
    </w:p>
    <w:p w14:paraId="317D15FA" w14:textId="02F99557" w:rsidR="00D849AA" w:rsidRDefault="00D849AA" w:rsidP="00D849AA">
      <w:pPr>
        <w:pStyle w:val="TF"/>
      </w:pPr>
      <w:r>
        <w:t xml:space="preserve">Figure 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10D58474" w:rsidR="00EE4720" w:rsidRDefault="00EE4720" w:rsidP="005E4458">
      <w:pPr>
        <w:pStyle w:val="B2"/>
      </w:pPr>
      <w:r>
        <w:t>-</w:t>
      </w:r>
      <w:r>
        <w:tab/>
        <w:t>if an I-SMF is used for the PDU Session, and 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xml:space="preserve">, or if the AMF receive </w:t>
      </w:r>
      <w:r w:rsidR="00EE4720">
        <w:lastRenderedPageBreak/>
        <w:t>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3279" w:name="_Toc91153993"/>
      <w:r w:rsidRPr="00140E21">
        <w:t>4.23.6</w:t>
      </w:r>
      <w:r w:rsidRPr="00140E21">
        <w:tab/>
        <w:t>I-SMF Related Procedures with PCF</w:t>
      </w:r>
      <w:bookmarkEnd w:id="3272"/>
      <w:bookmarkEnd w:id="3273"/>
      <w:bookmarkEnd w:id="3274"/>
      <w:bookmarkEnd w:id="3275"/>
      <w:bookmarkEnd w:id="3276"/>
      <w:bookmarkEnd w:id="3277"/>
      <w:bookmarkEnd w:id="3279"/>
    </w:p>
    <w:p w14:paraId="4B784648" w14:textId="77777777" w:rsidR="00776774" w:rsidRPr="00140E21" w:rsidRDefault="00776774" w:rsidP="00776774">
      <w:pPr>
        <w:pStyle w:val="Heading4"/>
      </w:pPr>
      <w:bookmarkStart w:id="3280" w:name="_Toc20204338"/>
      <w:bookmarkStart w:id="3281" w:name="_Toc27895030"/>
      <w:bookmarkStart w:id="3282" w:name="_Toc36192112"/>
      <w:bookmarkStart w:id="3283" w:name="_Toc45193211"/>
      <w:bookmarkStart w:id="3284" w:name="_Toc47592843"/>
      <w:bookmarkStart w:id="3285" w:name="_Toc51834930"/>
      <w:bookmarkStart w:id="3286" w:name="_Toc91153994"/>
      <w:r w:rsidRPr="00140E21">
        <w:t>4.23.6.1</w:t>
      </w:r>
      <w:r w:rsidRPr="00140E21">
        <w:tab/>
        <w:t>General</w:t>
      </w:r>
      <w:bookmarkEnd w:id="3280"/>
      <w:bookmarkEnd w:id="3281"/>
      <w:bookmarkEnd w:id="3282"/>
      <w:bookmarkEnd w:id="3283"/>
      <w:bookmarkEnd w:id="3284"/>
      <w:bookmarkEnd w:id="3285"/>
      <w:bookmarkEnd w:id="3286"/>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87" w:name="_Toc20204339"/>
      <w:bookmarkStart w:id="3288" w:name="_Toc27895031"/>
      <w:bookmarkStart w:id="3289" w:name="_Toc36192113"/>
      <w:bookmarkStart w:id="3290" w:name="_Toc45193212"/>
      <w:bookmarkStart w:id="3291" w:name="_Toc47592844"/>
      <w:bookmarkStart w:id="3292" w:name="_Toc51834931"/>
      <w:bookmarkStart w:id="3293" w:name="_Toc91153995"/>
      <w:r w:rsidRPr="00140E21">
        <w:t>4.23.6.2</w:t>
      </w:r>
      <w:r w:rsidRPr="00140E21">
        <w:tab/>
        <w:t>Policy Update Procedures with I-SMF</w:t>
      </w:r>
      <w:bookmarkEnd w:id="3287"/>
      <w:bookmarkEnd w:id="3288"/>
      <w:bookmarkEnd w:id="3289"/>
      <w:bookmarkEnd w:id="3290"/>
      <w:bookmarkEnd w:id="3291"/>
      <w:bookmarkEnd w:id="3292"/>
      <w:bookmarkEnd w:id="3293"/>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35" type="#_x0000_t75" style="width:375.05pt;height:182.2pt" o:ole="">
            <v:imagedata r:id="rId406" o:title=""/>
          </v:shape>
          <o:OLEObject Type="Embed" ProgID="Visio.Drawing.11" ShapeID="_x0000_i1235" DrawAspect="Content" ObjectID="_1701769624" r:id="rId407"/>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94" w:name="_Toc20204340"/>
      <w:bookmarkStart w:id="3295" w:name="_Toc27895032"/>
      <w:bookmarkStart w:id="3296"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97" w:name="_Toc45193213"/>
      <w:bookmarkStart w:id="3298" w:name="_Toc47592845"/>
      <w:bookmarkStart w:id="3299" w:name="_Toc51834932"/>
      <w:bookmarkStart w:id="3300" w:name="_Toc91153996"/>
      <w:r w:rsidRPr="00140E21">
        <w:t>4.23.6.3</w:t>
      </w:r>
      <w:r>
        <w:tab/>
        <w:t>Reporting UP path change to the AF</w:t>
      </w:r>
      <w:bookmarkEnd w:id="3294"/>
      <w:bookmarkEnd w:id="3295"/>
      <w:bookmarkEnd w:id="3296"/>
      <w:bookmarkEnd w:id="3297"/>
      <w:bookmarkEnd w:id="3298"/>
      <w:bookmarkEnd w:id="3299"/>
      <w:bookmarkEnd w:id="3300"/>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301" w:name="_Toc20204341"/>
    <w:p w14:paraId="0AD3C397" w14:textId="77777777" w:rsidR="00776774" w:rsidRPr="00140E21" w:rsidRDefault="00776774" w:rsidP="00776774">
      <w:pPr>
        <w:pStyle w:val="TH"/>
      </w:pPr>
      <w:r w:rsidRPr="001A19B9">
        <w:object w:dxaOrig="8990" w:dyaOrig="4340" w14:anchorId="5F570DF7">
          <v:shape id="_x0000_i1236" type="#_x0000_t75" style="width:395.05pt;height:189.7pt" o:ole="">
            <v:imagedata r:id="rId408" o:title=""/>
          </v:shape>
          <o:OLEObject Type="Embed" ProgID="Visio.Drawing.11" ShapeID="_x0000_i1236" DrawAspect="Content" ObjectID="_1701769625" r:id="rId409"/>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lastRenderedPageBreak/>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302" w:name="_Toc27895033"/>
      <w:bookmarkStart w:id="3303" w:name="_Toc36192115"/>
      <w:bookmarkStart w:id="3304" w:name="_Toc45193214"/>
      <w:bookmarkStart w:id="3305" w:name="_Toc47592846"/>
      <w:bookmarkStart w:id="3306" w:name="_Toc51834933"/>
      <w:bookmarkStart w:id="3307" w:name="_Toc91153997"/>
      <w:r w:rsidRPr="00140E21">
        <w:t>4.23.7</w:t>
      </w:r>
      <w:r w:rsidRPr="00140E21">
        <w:tab/>
        <w:t>Inter NG-RAN node N2 based handover</w:t>
      </w:r>
      <w:bookmarkEnd w:id="3301"/>
      <w:bookmarkEnd w:id="3302"/>
      <w:bookmarkEnd w:id="3303"/>
      <w:bookmarkEnd w:id="3304"/>
      <w:bookmarkEnd w:id="3305"/>
      <w:bookmarkEnd w:id="3306"/>
      <w:bookmarkEnd w:id="3307"/>
    </w:p>
    <w:p w14:paraId="79AC0AFE" w14:textId="77777777" w:rsidR="00776774" w:rsidRPr="00140E21" w:rsidRDefault="00776774" w:rsidP="00776774">
      <w:pPr>
        <w:pStyle w:val="Heading4"/>
      </w:pPr>
      <w:bookmarkStart w:id="3308" w:name="_Toc20204342"/>
      <w:bookmarkStart w:id="3309" w:name="_Toc27895034"/>
      <w:bookmarkStart w:id="3310" w:name="_Toc36192116"/>
      <w:bookmarkStart w:id="3311" w:name="_Toc45193215"/>
      <w:bookmarkStart w:id="3312" w:name="_Toc47592847"/>
      <w:bookmarkStart w:id="3313" w:name="_Toc51834934"/>
      <w:bookmarkStart w:id="3314" w:name="_Toc91153998"/>
      <w:r w:rsidRPr="00140E21">
        <w:t>4.23.7.1</w:t>
      </w:r>
      <w:r w:rsidRPr="00140E21">
        <w:tab/>
        <w:t>General</w:t>
      </w:r>
      <w:bookmarkEnd w:id="3308"/>
      <w:bookmarkEnd w:id="3309"/>
      <w:bookmarkEnd w:id="3310"/>
      <w:bookmarkEnd w:id="3311"/>
      <w:bookmarkEnd w:id="3312"/>
      <w:bookmarkEnd w:id="3313"/>
      <w:bookmarkEnd w:id="3314"/>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15" w:name="_Toc20204343"/>
      <w:bookmarkStart w:id="3316" w:name="_Toc27895035"/>
      <w:bookmarkStart w:id="3317" w:name="_Toc36192117"/>
      <w:bookmarkStart w:id="3318" w:name="_Toc45193216"/>
      <w:bookmarkStart w:id="3319" w:name="_Toc47592848"/>
      <w:bookmarkStart w:id="3320" w:name="_Toc51834935"/>
      <w:bookmarkStart w:id="3321" w:name="_Toc91153999"/>
      <w:r w:rsidRPr="00140E21">
        <w:t>4.23.7.2</w:t>
      </w:r>
      <w:r w:rsidRPr="00140E21">
        <w:tab/>
        <w:t>Inter NG-RAN node N2 based handover without I-SMF change/removal</w:t>
      </w:r>
      <w:bookmarkEnd w:id="3315"/>
      <w:bookmarkEnd w:id="3316"/>
      <w:bookmarkEnd w:id="3317"/>
      <w:bookmarkEnd w:id="3318"/>
      <w:bookmarkEnd w:id="3319"/>
      <w:bookmarkEnd w:id="3320"/>
      <w:bookmarkEnd w:id="3321"/>
    </w:p>
    <w:p w14:paraId="56DE7F30" w14:textId="77777777" w:rsidR="00776774" w:rsidRPr="00140E21" w:rsidRDefault="00776774" w:rsidP="00776774">
      <w:pPr>
        <w:pStyle w:val="Heading5"/>
      </w:pPr>
      <w:bookmarkStart w:id="3322" w:name="_Toc20204344"/>
      <w:bookmarkStart w:id="3323" w:name="_Toc27895036"/>
      <w:bookmarkStart w:id="3324" w:name="_Toc36192118"/>
      <w:bookmarkStart w:id="3325" w:name="_Toc45193217"/>
      <w:bookmarkStart w:id="3326" w:name="_Toc47592849"/>
      <w:bookmarkStart w:id="3327" w:name="_Toc51834936"/>
      <w:bookmarkStart w:id="3328" w:name="_Toc91154000"/>
      <w:r w:rsidRPr="00140E21">
        <w:t>4.23.7.2.1</w:t>
      </w:r>
      <w:r w:rsidRPr="00140E21">
        <w:tab/>
        <w:t>General</w:t>
      </w:r>
      <w:bookmarkEnd w:id="3322"/>
      <w:bookmarkEnd w:id="3323"/>
      <w:bookmarkEnd w:id="3324"/>
      <w:bookmarkEnd w:id="3325"/>
      <w:bookmarkEnd w:id="3326"/>
      <w:bookmarkEnd w:id="3327"/>
      <w:bookmarkEnd w:id="3328"/>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29" w:name="_Toc20204345"/>
      <w:bookmarkStart w:id="3330" w:name="_Toc27895037"/>
      <w:bookmarkStart w:id="3331" w:name="_Toc36192119"/>
      <w:bookmarkStart w:id="3332" w:name="_Toc45193218"/>
      <w:bookmarkStart w:id="3333" w:name="_Toc47592850"/>
      <w:bookmarkStart w:id="3334" w:name="_Toc51834937"/>
      <w:bookmarkStart w:id="3335" w:name="_Toc91154001"/>
      <w:r w:rsidRPr="00140E21">
        <w:t>4.23.7.2.2</w:t>
      </w:r>
      <w:r w:rsidRPr="00140E21">
        <w:tab/>
        <w:t>Preparation phase</w:t>
      </w:r>
      <w:bookmarkEnd w:id="3329"/>
      <w:bookmarkEnd w:id="3330"/>
      <w:bookmarkEnd w:id="3331"/>
      <w:bookmarkEnd w:id="3332"/>
      <w:bookmarkEnd w:id="3333"/>
      <w:bookmarkEnd w:id="3334"/>
      <w:bookmarkEnd w:id="3335"/>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36" w:name="_Toc20204346"/>
      <w:bookmarkStart w:id="3337" w:name="_Toc27895038"/>
      <w:bookmarkStart w:id="3338" w:name="_Toc36192120"/>
      <w:bookmarkStart w:id="3339" w:name="_Toc45193219"/>
      <w:bookmarkStart w:id="3340" w:name="_Toc47592851"/>
      <w:bookmarkStart w:id="3341" w:name="_Toc51834938"/>
      <w:bookmarkStart w:id="3342" w:name="_Toc91154002"/>
      <w:r w:rsidRPr="00140E21">
        <w:t>4.23.7.2.3</w:t>
      </w:r>
      <w:r w:rsidRPr="00140E21">
        <w:tab/>
        <w:t>Execution phase</w:t>
      </w:r>
      <w:bookmarkEnd w:id="3336"/>
      <w:bookmarkEnd w:id="3337"/>
      <w:bookmarkEnd w:id="3338"/>
      <w:bookmarkEnd w:id="3339"/>
      <w:bookmarkEnd w:id="3340"/>
      <w:bookmarkEnd w:id="3341"/>
      <w:bookmarkEnd w:id="3342"/>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43" w:name="_Toc36192121"/>
      <w:bookmarkStart w:id="3344" w:name="_Toc45193220"/>
      <w:bookmarkStart w:id="3345" w:name="_Toc47592852"/>
      <w:bookmarkStart w:id="3346" w:name="_Toc51834939"/>
      <w:bookmarkStart w:id="3347" w:name="_Toc20204347"/>
      <w:bookmarkStart w:id="3348" w:name="_Toc27895039"/>
      <w:bookmarkStart w:id="3349" w:name="_Toc91154003"/>
      <w:r>
        <w:t>4.23.7.2.4</w:t>
      </w:r>
      <w:r>
        <w:tab/>
        <w:t>Handover Cancel</w:t>
      </w:r>
      <w:bookmarkEnd w:id="3343"/>
      <w:bookmarkEnd w:id="3344"/>
      <w:bookmarkEnd w:id="3345"/>
      <w:bookmarkEnd w:id="3346"/>
      <w:bookmarkEnd w:id="3349"/>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50" w:name="_Toc36192122"/>
      <w:bookmarkStart w:id="3351" w:name="_Toc45193221"/>
      <w:bookmarkStart w:id="3352" w:name="_Toc47592853"/>
      <w:bookmarkStart w:id="3353" w:name="_Toc51834940"/>
      <w:bookmarkStart w:id="3354" w:name="_Toc91154004"/>
      <w:r w:rsidRPr="00140E21">
        <w:lastRenderedPageBreak/>
        <w:t>4.23.7.3</w:t>
      </w:r>
      <w:r w:rsidRPr="00140E21">
        <w:tab/>
        <w:t>Inter NG-RAN node N2 based handover with I-SMF insertion/change/removal</w:t>
      </w:r>
      <w:bookmarkEnd w:id="3347"/>
      <w:bookmarkEnd w:id="3348"/>
      <w:bookmarkEnd w:id="3350"/>
      <w:bookmarkEnd w:id="3351"/>
      <w:bookmarkEnd w:id="3352"/>
      <w:bookmarkEnd w:id="3353"/>
      <w:bookmarkEnd w:id="3354"/>
    </w:p>
    <w:p w14:paraId="3DB3DC04" w14:textId="77777777" w:rsidR="00776774" w:rsidRPr="00140E21" w:rsidRDefault="00776774" w:rsidP="00776774">
      <w:pPr>
        <w:pStyle w:val="Heading5"/>
      </w:pPr>
      <w:bookmarkStart w:id="3355" w:name="_Toc20204348"/>
      <w:bookmarkStart w:id="3356" w:name="_Toc27895040"/>
      <w:bookmarkStart w:id="3357" w:name="_Toc36192123"/>
      <w:bookmarkStart w:id="3358" w:name="_Toc45193222"/>
      <w:bookmarkStart w:id="3359" w:name="_Toc47592854"/>
      <w:bookmarkStart w:id="3360" w:name="_Toc51834941"/>
      <w:bookmarkStart w:id="3361" w:name="_Toc91154005"/>
      <w:r w:rsidRPr="00140E21">
        <w:t>4.23.7.3.1</w:t>
      </w:r>
      <w:r w:rsidRPr="00140E21">
        <w:tab/>
        <w:t>General</w:t>
      </w:r>
      <w:bookmarkEnd w:id="3355"/>
      <w:bookmarkEnd w:id="3356"/>
      <w:bookmarkEnd w:id="3357"/>
      <w:bookmarkEnd w:id="3358"/>
      <w:bookmarkEnd w:id="3359"/>
      <w:bookmarkEnd w:id="3360"/>
      <w:bookmarkEnd w:id="3361"/>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62" w:name="_Toc20204349"/>
      <w:bookmarkStart w:id="3363" w:name="_Toc27895041"/>
      <w:bookmarkStart w:id="3364" w:name="_Toc36192124"/>
      <w:bookmarkStart w:id="3365" w:name="_Toc45193223"/>
      <w:bookmarkStart w:id="3366" w:name="_Toc47592855"/>
      <w:bookmarkStart w:id="3367" w:name="_Toc51834942"/>
      <w:bookmarkStart w:id="3368" w:name="_Toc91154006"/>
      <w:r w:rsidRPr="00140E21">
        <w:lastRenderedPageBreak/>
        <w:t>4.23.7.3.2</w:t>
      </w:r>
      <w:r w:rsidRPr="00140E21">
        <w:tab/>
        <w:t>Preparation phase</w:t>
      </w:r>
      <w:bookmarkEnd w:id="3362"/>
      <w:bookmarkEnd w:id="3363"/>
      <w:bookmarkEnd w:id="3364"/>
      <w:bookmarkEnd w:id="3365"/>
      <w:bookmarkEnd w:id="3366"/>
      <w:bookmarkEnd w:id="3367"/>
      <w:bookmarkEnd w:id="3368"/>
    </w:p>
    <w:p w14:paraId="68CAEA08" w14:textId="77777777" w:rsidR="00776774" w:rsidRDefault="00776774" w:rsidP="00776774">
      <w:pPr>
        <w:pStyle w:val="TH"/>
      </w:pPr>
      <w:r w:rsidRPr="00140E21">
        <w:object w:dxaOrig="13043" w:dyaOrig="20183" w14:anchorId="29BF9885">
          <v:shape id="_x0000_i1237" type="#_x0000_t75" style="width:480.85pt;height:745.65pt" o:ole="">
            <v:imagedata r:id="rId410" o:title="" croptop="146f" cropbottom="58f" cropright="1025f"/>
          </v:shape>
          <o:OLEObject Type="Embed" ProgID="Visio.Drawing.15" ShapeID="_x0000_i1237" DrawAspect="Content" ObjectID="_1701769626" r:id="rId411"/>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69" w:name="_Toc20204350"/>
      <w:bookmarkStart w:id="3370" w:name="_Toc27895042"/>
      <w:bookmarkStart w:id="3371" w:name="_Toc36192125"/>
      <w:bookmarkStart w:id="3372" w:name="_Toc45193224"/>
      <w:bookmarkStart w:id="3373" w:name="_Toc47592856"/>
      <w:bookmarkStart w:id="3374" w:name="_Toc51834943"/>
      <w:bookmarkStart w:id="3375" w:name="_Toc91154007"/>
      <w:r w:rsidRPr="00140E21">
        <w:t>4.23.7.3.3</w:t>
      </w:r>
      <w:r w:rsidRPr="00140E21">
        <w:tab/>
        <w:t>Execution phase</w:t>
      </w:r>
      <w:bookmarkEnd w:id="3369"/>
      <w:bookmarkEnd w:id="3370"/>
      <w:bookmarkEnd w:id="3371"/>
      <w:bookmarkEnd w:id="3372"/>
      <w:bookmarkEnd w:id="3373"/>
      <w:bookmarkEnd w:id="3374"/>
      <w:bookmarkEnd w:id="3375"/>
    </w:p>
    <w:p w14:paraId="6CE645A9" w14:textId="77777777" w:rsidR="00776774" w:rsidRDefault="00776774" w:rsidP="00776774">
      <w:pPr>
        <w:pStyle w:val="TH"/>
      </w:pPr>
      <w:r w:rsidRPr="00140E21">
        <w:object w:dxaOrig="24525" w:dyaOrig="29190" w14:anchorId="364AED59">
          <v:shape id="_x0000_i1238" type="#_x0000_t75" style="width:474.55pt;height:577.9pt" o:ole="">
            <v:imagedata r:id="rId412" o:title="" cropbottom="255f"/>
          </v:shape>
          <o:OLEObject Type="Embed" ProgID="Visio.Drawing.15" ShapeID="_x0000_i1238" DrawAspect="Content" ObjectID="_1701769627" r:id="rId413"/>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76" w:name="_Toc36192126"/>
      <w:bookmarkStart w:id="3377" w:name="_Toc45193225"/>
      <w:bookmarkStart w:id="3378" w:name="_Toc47592857"/>
      <w:bookmarkStart w:id="3379" w:name="_Toc51834944"/>
      <w:bookmarkStart w:id="3380" w:name="_Toc20204351"/>
      <w:bookmarkStart w:id="3381" w:name="_Toc27895043"/>
      <w:bookmarkStart w:id="3382" w:name="_Toc91154008"/>
      <w:r>
        <w:lastRenderedPageBreak/>
        <w:t>4.23.7.3.4</w:t>
      </w:r>
      <w:r>
        <w:tab/>
        <w:t>Handover Cancel</w:t>
      </w:r>
      <w:bookmarkEnd w:id="3376"/>
      <w:bookmarkEnd w:id="3377"/>
      <w:bookmarkEnd w:id="3378"/>
      <w:bookmarkEnd w:id="3379"/>
      <w:bookmarkEnd w:id="3382"/>
    </w:p>
    <w:p w14:paraId="08E726C9" w14:textId="77777777" w:rsidR="00776774" w:rsidRDefault="00776774" w:rsidP="00776774">
      <w:pPr>
        <w:pStyle w:val="TH"/>
      </w:pPr>
      <w:r w:rsidRPr="00140E21">
        <w:object w:dxaOrig="25251" w:dyaOrig="29200" w14:anchorId="738050A9">
          <v:shape id="_x0000_i1239" type="#_x0000_t75" style="width:479.6pt;height:567.85pt" o:ole="">
            <v:imagedata r:id="rId414" o:title="" cropbottom="255f"/>
          </v:shape>
          <o:OLEObject Type="Embed" ProgID="Visio.Drawing.15" ShapeID="_x0000_i1239" DrawAspect="Content" ObjectID="_1701769628" r:id="rId415"/>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83" w:name="_Toc36192127"/>
      <w:bookmarkStart w:id="3384" w:name="_Toc45193226"/>
      <w:bookmarkStart w:id="3385" w:name="_Toc47592858"/>
      <w:bookmarkStart w:id="3386" w:name="_Toc51834945"/>
      <w:bookmarkStart w:id="3387" w:name="_Toc91154009"/>
      <w:r w:rsidRPr="00140E21">
        <w:t>4.23.8</w:t>
      </w:r>
      <w:r w:rsidRPr="00140E21">
        <w:tab/>
        <w:t>AN Release procedure involving I-SMF</w:t>
      </w:r>
      <w:bookmarkEnd w:id="3380"/>
      <w:bookmarkEnd w:id="3381"/>
      <w:bookmarkEnd w:id="3383"/>
      <w:bookmarkEnd w:id="3384"/>
      <w:bookmarkEnd w:id="3385"/>
      <w:bookmarkEnd w:id="3386"/>
      <w:bookmarkEnd w:id="3387"/>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88" w:name="_Toc20204352"/>
      <w:bookmarkStart w:id="3389" w:name="_Toc27895044"/>
      <w:bookmarkStart w:id="3390" w:name="_Toc36192128"/>
      <w:bookmarkStart w:id="3391" w:name="_Toc45193227"/>
      <w:bookmarkStart w:id="3392" w:name="_Toc47592859"/>
      <w:bookmarkStart w:id="3393" w:name="_Toc51834946"/>
      <w:bookmarkStart w:id="3394" w:name="_Toc91154010"/>
      <w:r w:rsidRPr="00140E21">
        <w:t>4.23.9</w:t>
      </w:r>
      <w:r w:rsidRPr="00140E21">
        <w:tab/>
        <w:t>Branching Point or UL CL controlled by I-SMF</w:t>
      </w:r>
      <w:bookmarkEnd w:id="3388"/>
      <w:bookmarkEnd w:id="3389"/>
      <w:bookmarkEnd w:id="3390"/>
      <w:bookmarkEnd w:id="3391"/>
      <w:bookmarkEnd w:id="3392"/>
      <w:bookmarkEnd w:id="3393"/>
      <w:bookmarkEnd w:id="3394"/>
    </w:p>
    <w:p w14:paraId="0C46FC30" w14:textId="77777777" w:rsidR="00776774" w:rsidRDefault="00776774" w:rsidP="00776774">
      <w:pPr>
        <w:pStyle w:val="Heading4"/>
      </w:pPr>
      <w:bookmarkStart w:id="3395" w:name="_Toc27895045"/>
      <w:bookmarkStart w:id="3396" w:name="_Toc36192129"/>
      <w:bookmarkStart w:id="3397" w:name="_Toc45193228"/>
      <w:bookmarkStart w:id="3398" w:name="_Toc47592860"/>
      <w:bookmarkStart w:id="3399" w:name="_Toc51834947"/>
      <w:bookmarkStart w:id="3400" w:name="_Toc20204353"/>
      <w:bookmarkStart w:id="3401" w:name="_Toc91154011"/>
      <w:r>
        <w:t>4.23.9.0</w:t>
      </w:r>
      <w:r>
        <w:tab/>
        <w:t>Overview</w:t>
      </w:r>
      <w:bookmarkEnd w:id="3395"/>
      <w:bookmarkEnd w:id="3396"/>
      <w:bookmarkEnd w:id="3397"/>
      <w:bookmarkEnd w:id="3398"/>
      <w:bookmarkEnd w:id="3399"/>
      <w:bookmarkEnd w:id="3401"/>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402" w:name="_Toc27895046"/>
      <w:bookmarkStart w:id="3403" w:name="_Toc36192130"/>
      <w:bookmarkStart w:id="3404" w:name="_Toc45193229"/>
      <w:bookmarkStart w:id="3405" w:name="_Toc47592861"/>
      <w:bookmarkStart w:id="3406"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77777777" w:rsidR="000D43C1" w:rsidRDefault="000D43C1" w:rsidP="000D43C1">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407" w:name="_Toc91154012"/>
      <w:r w:rsidRPr="00140E21">
        <w:t>4.23.9.1</w:t>
      </w:r>
      <w:r w:rsidRPr="00140E21">
        <w:tab/>
        <w:t>Addition of PDU Session Anchor and Branching Point or UL CL controlled by I-SMF</w:t>
      </w:r>
      <w:bookmarkEnd w:id="3400"/>
      <w:bookmarkEnd w:id="3402"/>
      <w:bookmarkEnd w:id="3403"/>
      <w:bookmarkEnd w:id="3404"/>
      <w:bookmarkEnd w:id="3405"/>
      <w:bookmarkEnd w:id="3406"/>
      <w:bookmarkEnd w:id="3407"/>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40" type="#_x0000_t75" style="width:444.5pt;height:393.2pt" o:ole="">
            <v:imagedata r:id="rId416" o:title=""/>
          </v:shape>
          <o:OLEObject Type="Embed" ProgID="Visio.Drawing.11" ShapeID="_x0000_i1240" DrawAspect="Content" ObjectID="_1701769629" r:id="rId417"/>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08" w:name="_Toc20204354"/>
      <w:bookmarkStart w:id="3409" w:name="_Toc27895047"/>
      <w:bookmarkStart w:id="3410" w:name="_Toc36192131"/>
      <w:bookmarkStart w:id="3411" w:name="_Toc45193230"/>
      <w:bookmarkStart w:id="3412" w:name="_Toc47592862"/>
      <w:bookmarkStart w:id="3413" w:name="_Toc51834949"/>
      <w:bookmarkStart w:id="3414" w:name="_Toc91154013"/>
      <w:r w:rsidRPr="00140E21">
        <w:t>4.23.9.2</w:t>
      </w:r>
      <w:r w:rsidRPr="00140E21">
        <w:tab/>
        <w:t>Removal of PDU Session Anchor and Branching Point or UL CL controlled by I-SMF</w:t>
      </w:r>
      <w:bookmarkEnd w:id="3408"/>
      <w:bookmarkEnd w:id="3409"/>
      <w:bookmarkEnd w:id="3410"/>
      <w:bookmarkEnd w:id="3411"/>
      <w:bookmarkEnd w:id="3412"/>
      <w:bookmarkEnd w:id="3413"/>
      <w:bookmarkEnd w:id="3414"/>
    </w:p>
    <w:p w14:paraId="5F274A35" w14:textId="77777777" w:rsidR="00776774" w:rsidRPr="00140E21" w:rsidRDefault="00776774" w:rsidP="00776774">
      <w:r w:rsidRPr="00140E21">
        <w:t>This clause describes a procedure to remove a PDU Session Anchor, and Branching Point or UL CL controlled by I-SMF.</w:t>
      </w:r>
    </w:p>
    <w:p w14:paraId="70B7C22F" w14:textId="77EB96FB" w:rsidR="008471CD" w:rsidRDefault="008471CD" w:rsidP="002217D3">
      <w:pPr>
        <w:pStyle w:val="TH"/>
      </w:pPr>
      <w:r w:rsidRPr="001A19B9">
        <w:object w:dxaOrig="17880" w:dyaOrig="13501" w14:anchorId="142C05EA">
          <v:shape id="_x0000_i1241" type="#_x0000_t75" style="width:480.85pt;height:363.15pt" o:ole="">
            <v:imagedata r:id="rId418" o:title=""/>
          </v:shape>
          <o:OLEObject Type="Embed" ProgID="Visio.Drawing.15" ShapeID="_x0000_i1241" DrawAspect="Content" ObjectID="_1701769630" r:id="rId419"/>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lastRenderedPageBreak/>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15"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16" w:name="_Toc27895048"/>
      <w:bookmarkStart w:id="3417" w:name="_Toc36192132"/>
      <w:bookmarkStart w:id="3418" w:name="_Toc45193231"/>
      <w:bookmarkStart w:id="3419" w:name="_Toc47592863"/>
      <w:bookmarkStart w:id="3420" w:name="_Toc51834950"/>
      <w:bookmarkStart w:id="3421" w:name="_Toc91154014"/>
      <w:r w:rsidRPr="00140E21">
        <w:t>4.23.9.3</w:t>
      </w:r>
      <w:r w:rsidRPr="00140E21">
        <w:tab/>
        <w:t>Change of PDU Session Anchor for IPv6 multi-homing or UL CL controlled by I-SMF</w:t>
      </w:r>
      <w:bookmarkEnd w:id="3415"/>
      <w:bookmarkEnd w:id="3416"/>
      <w:bookmarkEnd w:id="3417"/>
      <w:bookmarkEnd w:id="3418"/>
      <w:bookmarkEnd w:id="3419"/>
      <w:bookmarkEnd w:id="3420"/>
      <w:bookmarkEnd w:id="3421"/>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42" type="#_x0000_t75" style="width:478.95pt;height:350.6pt" o:ole="">
            <v:imagedata r:id="rId420" o:title=""/>
          </v:shape>
          <o:OLEObject Type="Embed" ProgID="Visio.Drawing.15" ShapeID="_x0000_i1242" DrawAspect="Content" ObjectID="_1701769631" r:id="rId421"/>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22" w:name="_Toc20204356"/>
      <w:bookmarkStart w:id="3423" w:name="_Toc27895049"/>
      <w:bookmarkStart w:id="3424" w:name="_Toc36192133"/>
      <w:bookmarkStart w:id="3425" w:name="_Toc45193232"/>
      <w:bookmarkStart w:id="3426" w:name="_Toc47592864"/>
      <w:bookmarkStart w:id="3427" w:name="_Toc51834951"/>
      <w:bookmarkStart w:id="3428" w:name="_Toc91154015"/>
      <w:r>
        <w:t>4.23.9.4</w:t>
      </w:r>
      <w:r>
        <w:tab/>
        <w:t>Simultaneous change of Branching Point or UL CL and additional PSA controlled by I-SMF</w:t>
      </w:r>
      <w:bookmarkEnd w:id="3428"/>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090AB696" w14:textId="58581838" w:rsidR="008471CD" w:rsidRDefault="008471CD" w:rsidP="008471CD">
      <w:pPr>
        <w:pStyle w:val="TH"/>
      </w:pPr>
      <w:r w:rsidRPr="001A19B9">
        <w:object w:dxaOrig="20446" w:dyaOrig="18526" w14:anchorId="3CB3C9F9">
          <v:shape id="_x0000_i1243" type="#_x0000_t75" style="width:457.05pt;height:368.75pt" o:ole="">
            <v:imagedata r:id="rId422" o:title="" cropbottom="7281f"/>
          </v:shape>
          <o:OLEObject Type="Embed" ProgID="Visio.Drawing.15" ShapeID="_x0000_i1243" DrawAspect="Content" ObjectID="_1701769632" r:id="rId423"/>
        </w:object>
      </w:r>
    </w:p>
    <w:p w14:paraId="5A26F63A" w14:textId="5E32B3FA"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5293FD4A" w14:textId="475EBB13" w:rsidR="008471CD" w:rsidRDefault="008471CD" w:rsidP="008471CD">
      <w:pPr>
        <w:pStyle w:val="B1"/>
      </w:pPr>
      <w:r>
        <w:t>9.</w:t>
      </w:r>
      <w:r>
        <w:tab/>
        <w:t>Same as steps 6-8 of clause 4.3.5.4. The I-SMF updates (R)AN for uplink traffic.</w:t>
      </w:r>
    </w:p>
    <w:p w14:paraId="36ED2B62" w14:textId="77777777" w:rsidR="008471CD" w:rsidRDefault="008471CD" w:rsidP="008471CD">
      <w:pPr>
        <w:pStyle w:val="B1"/>
      </w:pPr>
      <w:r>
        <w:t>10-11.</w:t>
      </w:r>
      <w:r>
        <w:tab/>
        <w:t>The I-SMF releases via N4 the source UL-CL/BP as the source UL-CL/BP is replaced by the target UL-CL/BP. The I-SMF also releases via N4 the PSA0 if PSA0 is not collocated with source UL CL/BP ;</w:t>
      </w:r>
    </w:p>
    <w:p w14:paraId="556ACB40" w14:textId="4186A15F" w:rsidR="008471CD" w:rsidRDefault="008471CD" w:rsidP="008471CD">
      <w:pPr>
        <w:pStyle w:val="B1"/>
      </w:pPr>
      <w:r>
        <w:t>12.</w:t>
      </w:r>
      <w:r>
        <w:tab/>
        <w:t>This step is the same as step 9 in clause 4.23.9.3.</w:t>
      </w:r>
    </w:p>
    <w:p w14:paraId="5C871C5D" w14:textId="31E906B4" w:rsidR="00776774" w:rsidRPr="00140E21" w:rsidRDefault="00776774" w:rsidP="00776774">
      <w:pPr>
        <w:pStyle w:val="Heading3"/>
      </w:pPr>
      <w:bookmarkStart w:id="3429" w:name="_Toc91154016"/>
      <w:r w:rsidRPr="00140E21">
        <w:t>4.23.9a</w:t>
      </w:r>
      <w:bookmarkEnd w:id="3422"/>
      <w:r>
        <w:tab/>
        <w:t>Void</w:t>
      </w:r>
      <w:bookmarkEnd w:id="3423"/>
      <w:bookmarkEnd w:id="3424"/>
      <w:bookmarkEnd w:id="3425"/>
      <w:bookmarkEnd w:id="3426"/>
      <w:bookmarkEnd w:id="3427"/>
      <w:bookmarkEnd w:id="3429"/>
    </w:p>
    <w:p w14:paraId="46580356" w14:textId="77777777" w:rsidR="00776774" w:rsidRPr="00140E21" w:rsidRDefault="00776774" w:rsidP="00776774"/>
    <w:p w14:paraId="3984D522" w14:textId="77777777" w:rsidR="00776774" w:rsidRPr="00140E21" w:rsidRDefault="00776774" w:rsidP="00776774">
      <w:pPr>
        <w:pStyle w:val="Heading3"/>
      </w:pPr>
      <w:bookmarkStart w:id="3430" w:name="_Toc20204357"/>
      <w:bookmarkStart w:id="3431" w:name="_Toc27895050"/>
      <w:bookmarkStart w:id="3432" w:name="_Toc36192134"/>
      <w:bookmarkStart w:id="3433" w:name="_Toc45193233"/>
      <w:bookmarkStart w:id="3434" w:name="_Toc47592865"/>
      <w:bookmarkStart w:id="3435" w:name="_Toc51834952"/>
      <w:bookmarkStart w:id="3436" w:name="_Toc91154017"/>
      <w:r w:rsidRPr="00140E21">
        <w:t>4.23.10</w:t>
      </w:r>
      <w:r w:rsidRPr="00140E21">
        <w:tab/>
        <w:t>CN-initiated selective deactivation of UP connection of an existing PDU Session involving I-SMF</w:t>
      </w:r>
      <w:bookmarkEnd w:id="3430"/>
      <w:bookmarkEnd w:id="3431"/>
      <w:bookmarkEnd w:id="3432"/>
      <w:bookmarkEnd w:id="3433"/>
      <w:bookmarkEnd w:id="3434"/>
      <w:bookmarkEnd w:id="3435"/>
      <w:bookmarkEnd w:id="3436"/>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37" w:name="_Toc20204358"/>
      <w:bookmarkStart w:id="3438" w:name="_Toc27895051"/>
      <w:bookmarkStart w:id="3439" w:name="_Toc36192135"/>
      <w:bookmarkStart w:id="3440" w:name="_Toc45193234"/>
      <w:bookmarkStart w:id="3441" w:name="_Toc47592866"/>
      <w:bookmarkStart w:id="3442" w:name="_Toc51834953"/>
      <w:bookmarkStart w:id="3443" w:name="_Toc91154018"/>
      <w:r w:rsidRPr="00140E21">
        <w:t>4.23.11</w:t>
      </w:r>
      <w:r w:rsidRPr="00140E21">
        <w:tab/>
        <w:t>Xn based handover</w:t>
      </w:r>
      <w:bookmarkEnd w:id="3437"/>
      <w:bookmarkEnd w:id="3438"/>
      <w:bookmarkEnd w:id="3439"/>
      <w:bookmarkEnd w:id="3440"/>
      <w:bookmarkEnd w:id="3441"/>
      <w:bookmarkEnd w:id="3442"/>
      <w:bookmarkEnd w:id="3443"/>
    </w:p>
    <w:p w14:paraId="6905AE02" w14:textId="77777777" w:rsidR="00776774" w:rsidRPr="00140E21" w:rsidRDefault="00776774" w:rsidP="00776774">
      <w:pPr>
        <w:pStyle w:val="Heading4"/>
      </w:pPr>
      <w:bookmarkStart w:id="3444" w:name="_Toc20204359"/>
      <w:bookmarkStart w:id="3445" w:name="_Toc27895052"/>
      <w:bookmarkStart w:id="3446" w:name="_Toc36192136"/>
      <w:bookmarkStart w:id="3447" w:name="_Toc45193235"/>
      <w:bookmarkStart w:id="3448" w:name="_Toc47592867"/>
      <w:bookmarkStart w:id="3449" w:name="_Toc51834954"/>
      <w:bookmarkStart w:id="3450" w:name="_Toc91154019"/>
      <w:r w:rsidRPr="00140E21">
        <w:t>4.23.11.1</w:t>
      </w:r>
      <w:r w:rsidRPr="00140E21">
        <w:tab/>
        <w:t>General</w:t>
      </w:r>
      <w:bookmarkEnd w:id="3444"/>
      <w:bookmarkEnd w:id="3445"/>
      <w:bookmarkEnd w:id="3446"/>
      <w:bookmarkEnd w:id="3447"/>
      <w:bookmarkEnd w:id="3448"/>
      <w:bookmarkEnd w:id="3449"/>
      <w:bookmarkEnd w:id="3450"/>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451" w:name="_Toc20204360"/>
      <w:bookmarkStart w:id="3452" w:name="_Toc27895053"/>
      <w:bookmarkStart w:id="3453" w:name="_Toc36192137"/>
      <w:bookmarkStart w:id="3454" w:name="_Toc45193236"/>
      <w:bookmarkStart w:id="3455" w:name="_Toc47592868"/>
      <w:bookmarkStart w:id="3456" w:name="_Toc51834955"/>
      <w:bookmarkStart w:id="3457" w:name="_Toc91154020"/>
      <w:r w:rsidRPr="00140E21">
        <w:t>4.23.11.2</w:t>
      </w:r>
      <w:r w:rsidRPr="00140E21">
        <w:tab/>
        <w:t>Xn based handover with insertion of intermediate SMF</w:t>
      </w:r>
      <w:bookmarkEnd w:id="3451"/>
      <w:bookmarkEnd w:id="3452"/>
      <w:bookmarkEnd w:id="3453"/>
      <w:bookmarkEnd w:id="3454"/>
      <w:bookmarkEnd w:id="3455"/>
      <w:bookmarkEnd w:id="3456"/>
      <w:bookmarkEnd w:id="3457"/>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44" type="#_x0000_t75" style="width:475.85pt;height:373.75pt" o:ole="">
            <v:imagedata r:id="rId424" o:title=""/>
          </v:shape>
          <o:OLEObject Type="Embed" ProgID="Visio.Drawing.11" ShapeID="_x0000_i1244" DrawAspect="Content" ObjectID="_1701769633" r:id="rId425"/>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58" w:name="_Toc20204361"/>
      <w:bookmarkStart w:id="3459"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60" w:name="_Toc36192138"/>
      <w:bookmarkStart w:id="3461" w:name="_Toc45193237"/>
      <w:bookmarkStart w:id="3462" w:name="_Toc47592869"/>
      <w:bookmarkStart w:id="3463" w:name="_Toc51834956"/>
      <w:bookmarkStart w:id="3464" w:name="_Toc91154021"/>
      <w:r w:rsidRPr="00140E21">
        <w:t>4.23.11.3</w:t>
      </w:r>
      <w:r w:rsidRPr="00140E21">
        <w:tab/>
        <w:t>Xn based handover with re-allocation of intermediate SMF</w:t>
      </w:r>
      <w:bookmarkEnd w:id="3458"/>
      <w:bookmarkEnd w:id="3459"/>
      <w:bookmarkEnd w:id="3460"/>
      <w:bookmarkEnd w:id="3461"/>
      <w:bookmarkEnd w:id="3462"/>
      <w:bookmarkEnd w:id="3463"/>
      <w:bookmarkEnd w:id="3464"/>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45" type="#_x0000_t75" style="width:480.2pt;height:378.15pt" o:ole="">
            <v:imagedata r:id="rId426" o:title=""/>
          </v:shape>
          <o:OLEObject Type="Embed" ProgID="Visio.Drawing.11" ShapeID="_x0000_i1245" DrawAspect="Content" ObjectID="_1701769634" r:id="rId427"/>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65" w:name="_Toc20204362"/>
      <w:bookmarkStart w:id="3466" w:name="_Toc27895055"/>
      <w:bookmarkStart w:id="3467" w:name="_Toc36192139"/>
      <w:bookmarkStart w:id="3468" w:name="_Toc45193238"/>
      <w:bookmarkStart w:id="3469" w:name="_Toc47592870"/>
      <w:bookmarkStart w:id="3470" w:name="_Toc51834957"/>
      <w:bookmarkStart w:id="3471" w:name="_Toc91154022"/>
      <w:r w:rsidRPr="00140E21">
        <w:lastRenderedPageBreak/>
        <w:t>4.23.11.4</w:t>
      </w:r>
      <w:r w:rsidRPr="00140E21">
        <w:tab/>
        <w:t>Xn based handover with removal of intermediate SMF</w:t>
      </w:r>
      <w:bookmarkEnd w:id="3465"/>
      <w:bookmarkEnd w:id="3466"/>
      <w:bookmarkEnd w:id="3467"/>
      <w:bookmarkEnd w:id="3468"/>
      <w:bookmarkEnd w:id="3469"/>
      <w:bookmarkEnd w:id="3470"/>
      <w:bookmarkEnd w:id="3471"/>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72" w:name="_MON_1617608619"/>
    <w:bookmarkEnd w:id="3472"/>
    <w:p w14:paraId="3685A87B" w14:textId="77777777" w:rsidR="00776774" w:rsidRPr="00140E21" w:rsidRDefault="00776774" w:rsidP="00776774">
      <w:pPr>
        <w:pStyle w:val="TH"/>
      </w:pPr>
      <w:r w:rsidRPr="00140E21">
        <w:object w:dxaOrig="11389" w:dyaOrig="9781" w14:anchorId="64098B98">
          <v:shape id="_x0000_i1246" type="#_x0000_t75" style="width:475.2pt;height:407.6pt" o:ole="">
            <v:imagedata r:id="rId428" o:title=""/>
          </v:shape>
          <o:OLEObject Type="Embed" ProgID="Visio.Drawing.11" ShapeID="_x0000_i1246" DrawAspect="Content" ObjectID="_1701769635" r:id="rId429"/>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73" w:name="_Toc36192140"/>
      <w:bookmarkStart w:id="3474" w:name="_Toc45193239"/>
      <w:bookmarkStart w:id="3475" w:name="_Toc47592871"/>
      <w:bookmarkStart w:id="3476" w:name="_Toc51834958"/>
      <w:bookmarkStart w:id="3477" w:name="_Toc20204363"/>
      <w:bookmarkStart w:id="3478" w:name="_Toc27895056"/>
      <w:bookmarkStart w:id="3479" w:name="_Toc91154023"/>
      <w:r>
        <w:t>4.23.11.5</w:t>
      </w:r>
      <w:r>
        <w:tab/>
        <w:t>Xn based handover without change of intermediate SMF</w:t>
      </w:r>
      <w:bookmarkEnd w:id="3473"/>
      <w:bookmarkEnd w:id="3474"/>
      <w:bookmarkEnd w:id="3475"/>
      <w:bookmarkEnd w:id="3476"/>
      <w:bookmarkEnd w:id="3479"/>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80" w:name="_Toc36192141"/>
      <w:bookmarkStart w:id="3481" w:name="_Toc45193240"/>
      <w:bookmarkStart w:id="3482" w:name="_Toc47592872"/>
      <w:bookmarkStart w:id="3483" w:name="_Toc51834959"/>
      <w:bookmarkStart w:id="3484" w:name="_Toc91154024"/>
      <w:r>
        <w:t>4.23.12</w:t>
      </w:r>
      <w:r>
        <w:tab/>
        <w:t>N26 based Interworking Procedures with I-SMF</w:t>
      </w:r>
      <w:bookmarkEnd w:id="3477"/>
      <w:bookmarkEnd w:id="3478"/>
      <w:bookmarkEnd w:id="3480"/>
      <w:bookmarkEnd w:id="3481"/>
      <w:bookmarkEnd w:id="3482"/>
      <w:bookmarkEnd w:id="3483"/>
      <w:bookmarkEnd w:id="3484"/>
    </w:p>
    <w:p w14:paraId="00F78856" w14:textId="77777777" w:rsidR="00776774" w:rsidRDefault="00776774" w:rsidP="00776774">
      <w:pPr>
        <w:pStyle w:val="Heading4"/>
      </w:pPr>
      <w:bookmarkStart w:id="3485" w:name="_Toc20204364"/>
      <w:bookmarkStart w:id="3486" w:name="_Toc27895057"/>
      <w:bookmarkStart w:id="3487" w:name="_Toc36192142"/>
      <w:bookmarkStart w:id="3488" w:name="_Toc45193241"/>
      <w:bookmarkStart w:id="3489" w:name="_Toc47592873"/>
      <w:bookmarkStart w:id="3490" w:name="_Toc51834960"/>
      <w:bookmarkStart w:id="3491" w:name="_Toc91154025"/>
      <w:r>
        <w:t>4.23.12.1</w:t>
      </w:r>
      <w:r>
        <w:tab/>
        <w:t>General</w:t>
      </w:r>
      <w:bookmarkEnd w:id="3485"/>
      <w:bookmarkEnd w:id="3486"/>
      <w:bookmarkEnd w:id="3487"/>
      <w:bookmarkEnd w:id="3488"/>
      <w:bookmarkEnd w:id="3489"/>
      <w:bookmarkEnd w:id="3490"/>
      <w:bookmarkEnd w:id="3491"/>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92" w:name="_Toc20204365"/>
      <w:bookmarkStart w:id="3493" w:name="_Toc27895058"/>
      <w:bookmarkStart w:id="3494" w:name="_Toc36192143"/>
      <w:bookmarkStart w:id="3495" w:name="_Toc45193242"/>
      <w:bookmarkStart w:id="3496" w:name="_Toc47592874"/>
      <w:bookmarkStart w:id="3497" w:name="_Toc51834961"/>
      <w:bookmarkStart w:id="3498" w:name="_Toc91154026"/>
      <w:r>
        <w:t>4.23.12.2</w:t>
      </w:r>
      <w:r>
        <w:tab/>
        <w:t>5GS to EPS Idle mode mobility using N26 interface with I-SMF removal</w:t>
      </w:r>
      <w:bookmarkEnd w:id="3492"/>
      <w:bookmarkEnd w:id="3493"/>
      <w:bookmarkEnd w:id="3494"/>
      <w:bookmarkEnd w:id="3495"/>
      <w:bookmarkEnd w:id="3496"/>
      <w:bookmarkEnd w:id="3497"/>
      <w:bookmarkEnd w:id="3498"/>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99" w:name="_Toc36192144"/>
      <w:bookmarkStart w:id="3500" w:name="_Toc45193243"/>
      <w:bookmarkStart w:id="3501" w:name="_Toc47592875"/>
      <w:bookmarkStart w:id="3502" w:name="_Toc51834962"/>
      <w:bookmarkStart w:id="3503" w:name="_Toc20204366"/>
      <w:bookmarkStart w:id="3504" w:name="_Toc27895059"/>
      <w:bookmarkStart w:id="3505" w:name="_Toc91154027"/>
      <w:r>
        <w:t>4.23.12.2A</w:t>
      </w:r>
      <w:r>
        <w:tab/>
        <w:t>5GS to EPS Idle mode mobility using N26 interface with Data forwarding and I-SMF removal</w:t>
      </w:r>
      <w:bookmarkEnd w:id="3499"/>
      <w:bookmarkEnd w:id="3500"/>
      <w:bookmarkEnd w:id="3501"/>
      <w:bookmarkEnd w:id="3502"/>
      <w:bookmarkEnd w:id="3505"/>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506" w:name="_Toc36192145"/>
      <w:bookmarkStart w:id="3507" w:name="_Toc45193244"/>
      <w:bookmarkStart w:id="3508" w:name="_Toc47592876"/>
      <w:bookmarkStart w:id="3509" w:name="_Toc51834963"/>
      <w:bookmarkStart w:id="3510" w:name="_Toc91154028"/>
      <w:r>
        <w:t>4.23.12.3</w:t>
      </w:r>
      <w:r>
        <w:tab/>
        <w:t>EPS to 5GS mobility registration procedure (Idle and Connected State) using N26 interface with I-SMF insertion</w:t>
      </w:r>
      <w:bookmarkEnd w:id="3503"/>
      <w:bookmarkEnd w:id="3504"/>
      <w:bookmarkEnd w:id="3506"/>
      <w:bookmarkEnd w:id="3507"/>
      <w:bookmarkEnd w:id="3508"/>
      <w:bookmarkEnd w:id="3509"/>
      <w:bookmarkEnd w:id="3510"/>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11" w:name="_Toc36192146"/>
      <w:bookmarkStart w:id="3512" w:name="_Toc45193245"/>
      <w:bookmarkStart w:id="3513" w:name="_Toc47592877"/>
      <w:bookmarkStart w:id="3514" w:name="_Toc51834964"/>
      <w:bookmarkStart w:id="3515" w:name="_Toc20204367"/>
      <w:bookmarkStart w:id="3516" w:name="_Toc27895060"/>
      <w:bookmarkStart w:id="3517" w:name="_Toc91154029"/>
      <w:r>
        <w:lastRenderedPageBreak/>
        <w:t>4.23.12.3A</w:t>
      </w:r>
      <w:r>
        <w:tab/>
        <w:t>EPS to 5GS Idle mode mobility using N26 interface with Data forwarding and I-SMF insertion</w:t>
      </w:r>
      <w:bookmarkEnd w:id="3511"/>
      <w:bookmarkEnd w:id="3512"/>
      <w:bookmarkEnd w:id="3513"/>
      <w:bookmarkEnd w:id="3514"/>
      <w:bookmarkEnd w:id="3517"/>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18" w:name="_Toc36192147"/>
      <w:bookmarkStart w:id="3519" w:name="_Toc45193246"/>
      <w:bookmarkStart w:id="3520" w:name="_Toc47592878"/>
      <w:bookmarkStart w:id="3521" w:name="_Toc51834965"/>
      <w:bookmarkStart w:id="3522" w:name="_Toc91154030"/>
      <w:r>
        <w:t>4.23.12.4</w:t>
      </w:r>
      <w:r>
        <w:tab/>
        <w:t>Procedures for EPS bearer ID allocation</w:t>
      </w:r>
      <w:bookmarkEnd w:id="3515"/>
      <w:bookmarkEnd w:id="3516"/>
      <w:bookmarkEnd w:id="3518"/>
      <w:bookmarkEnd w:id="3519"/>
      <w:bookmarkEnd w:id="3520"/>
      <w:bookmarkEnd w:id="3521"/>
      <w:bookmarkEnd w:id="3522"/>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23" w:name="_Toc27895061"/>
      <w:bookmarkStart w:id="3524" w:name="_Toc36192148"/>
      <w:bookmarkStart w:id="3525"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26" w:name="_Toc45193247"/>
      <w:bookmarkStart w:id="3527" w:name="_Toc47592879"/>
      <w:bookmarkStart w:id="3528" w:name="_Toc51834966"/>
      <w:bookmarkStart w:id="3529" w:name="_Toc91154031"/>
      <w:r>
        <w:t>4.23.12.5</w:t>
      </w:r>
      <w:r>
        <w:tab/>
        <w:t>EPS to 5GS mobility registration procedure (Idle) using N26 interface with AMF reallocation and I-SMF insertion</w:t>
      </w:r>
      <w:bookmarkEnd w:id="3523"/>
      <w:bookmarkEnd w:id="3524"/>
      <w:bookmarkEnd w:id="3526"/>
      <w:bookmarkEnd w:id="3527"/>
      <w:bookmarkEnd w:id="3528"/>
      <w:bookmarkEnd w:id="3529"/>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30" w:name="_Toc27895062"/>
      <w:bookmarkStart w:id="3531" w:name="_Toc36192149"/>
      <w:bookmarkStart w:id="3532" w:name="_Toc45193248"/>
      <w:bookmarkStart w:id="3533" w:name="_Toc47592880"/>
      <w:bookmarkStart w:id="3534" w:name="_Toc51834967"/>
      <w:bookmarkStart w:id="3535" w:name="_Toc91154032"/>
      <w:r>
        <w:t>4.23.12.6</w:t>
      </w:r>
      <w:r>
        <w:tab/>
        <w:t>5GS to EPS handover using N26 interface with I-SMF removal</w:t>
      </w:r>
      <w:bookmarkEnd w:id="3530"/>
      <w:bookmarkEnd w:id="3531"/>
      <w:bookmarkEnd w:id="3532"/>
      <w:bookmarkEnd w:id="3533"/>
      <w:bookmarkEnd w:id="3534"/>
      <w:bookmarkEnd w:id="3535"/>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536" w:name="_Toc27895063"/>
      <w:bookmarkStart w:id="3537" w:name="_Toc36192150"/>
      <w:bookmarkStart w:id="3538" w:name="_Toc45193249"/>
      <w:bookmarkStart w:id="3539" w:name="_Toc47592881"/>
      <w:bookmarkStart w:id="3540" w:name="_Toc51834968"/>
      <w:bookmarkStart w:id="3541" w:name="_Toc91154033"/>
      <w:r>
        <w:t>4.23.12.7</w:t>
      </w:r>
      <w:r>
        <w:tab/>
        <w:t>EPS to 5GS handover using N26 interface with I-SMF insertion</w:t>
      </w:r>
      <w:bookmarkEnd w:id="3536"/>
      <w:bookmarkEnd w:id="3537"/>
      <w:bookmarkEnd w:id="3538"/>
      <w:bookmarkEnd w:id="3539"/>
      <w:bookmarkEnd w:id="3540"/>
      <w:bookmarkEnd w:id="3541"/>
    </w:p>
    <w:p w14:paraId="05C7FF3E" w14:textId="77777777" w:rsidR="00776774" w:rsidRDefault="00776774" w:rsidP="00776774">
      <w:pPr>
        <w:pStyle w:val="Heading5"/>
      </w:pPr>
      <w:bookmarkStart w:id="3542" w:name="_Toc27895064"/>
      <w:bookmarkStart w:id="3543" w:name="_Toc36192151"/>
      <w:bookmarkStart w:id="3544" w:name="_Toc45193250"/>
      <w:bookmarkStart w:id="3545" w:name="_Toc47592882"/>
      <w:bookmarkStart w:id="3546" w:name="_Toc51834969"/>
      <w:bookmarkStart w:id="3547" w:name="_Toc91154034"/>
      <w:r>
        <w:t>4.23.12.7.1</w:t>
      </w:r>
      <w:r>
        <w:tab/>
        <w:t>Preparation phase</w:t>
      </w:r>
      <w:bookmarkEnd w:id="3542"/>
      <w:bookmarkEnd w:id="3543"/>
      <w:bookmarkEnd w:id="3544"/>
      <w:bookmarkEnd w:id="3545"/>
      <w:bookmarkEnd w:id="3546"/>
      <w:bookmarkEnd w:id="3547"/>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548" w:name="_Toc27895065"/>
      <w:bookmarkStart w:id="3549" w:name="_Toc36192152"/>
      <w:bookmarkStart w:id="3550" w:name="_Toc45193251"/>
      <w:bookmarkStart w:id="3551" w:name="_Toc47592883"/>
      <w:bookmarkStart w:id="3552" w:name="_Toc51834970"/>
      <w:bookmarkStart w:id="3553" w:name="_Toc91154035"/>
      <w:r>
        <w:t>4.23.12.7.2</w:t>
      </w:r>
      <w:r>
        <w:tab/>
      </w:r>
      <w:r w:rsidR="00FC6A67">
        <w:t>Execution</w:t>
      </w:r>
      <w:r>
        <w:t xml:space="preserve"> phase</w:t>
      </w:r>
      <w:bookmarkEnd w:id="3548"/>
      <w:bookmarkEnd w:id="3549"/>
      <w:bookmarkEnd w:id="3550"/>
      <w:bookmarkEnd w:id="3551"/>
      <w:bookmarkEnd w:id="3552"/>
      <w:bookmarkEnd w:id="3553"/>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54" w:name="_Toc45193252"/>
      <w:bookmarkStart w:id="3555" w:name="_Toc47592884"/>
      <w:bookmarkStart w:id="3556" w:name="_Toc51834971"/>
      <w:bookmarkStart w:id="3557" w:name="_Toc36192153"/>
      <w:bookmarkStart w:id="3558" w:name="_Toc27895066"/>
      <w:bookmarkStart w:id="3559" w:name="_Toc91154036"/>
      <w:r>
        <w:t>4.23.12.8</w:t>
      </w:r>
      <w:r>
        <w:tab/>
        <w:t>Impact to 5GC procedures</w:t>
      </w:r>
      <w:bookmarkEnd w:id="3554"/>
      <w:bookmarkEnd w:id="3555"/>
      <w:bookmarkEnd w:id="3556"/>
      <w:bookmarkEnd w:id="3559"/>
    </w:p>
    <w:p w14:paraId="2A5BF3F6" w14:textId="77777777" w:rsidR="00776774" w:rsidRDefault="00776774" w:rsidP="00776774">
      <w:pPr>
        <w:pStyle w:val="Heading5"/>
      </w:pPr>
      <w:bookmarkStart w:id="3560" w:name="_Toc45193253"/>
      <w:bookmarkStart w:id="3561" w:name="_Toc47592885"/>
      <w:bookmarkStart w:id="3562" w:name="_Toc51834972"/>
      <w:bookmarkStart w:id="3563" w:name="_Toc91154037"/>
      <w:r>
        <w:t>4.23.12.8.1</w:t>
      </w:r>
      <w:r>
        <w:tab/>
        <w:t>General</w:t>
      </w:r>
      <w:bookmarkEnd w:id="3560"/>
      <w:bookmarkEnd w:id="3561"/>
      <w:bookmarkEnd w:id="3562"/>
      <w:bookmarkEnd w:id="3563"/>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64" w:name="_Toc45193254"/>
      <w:bookmarkStart w:id="3565" w:name="_Toc47592886"/>
      <w:bookmarkStart w:id="3566" w:name="_Toc51834973"/>
      <w:bookmarkStart w:id="3567" w:name="_Toc91154038"/>
      <w:r>
        <w:t>4.23.12.8.2</w:t>
      </w:r>
      <w:r>
        <w:tab/>
        <w:t>UE Triggered Service Request with I-SMF insertion/change/removal</w:t>
      </w:r>
      <w:bookmarkEnd w:id="3564"/>
      <w:bookmarkEnd w:id="3565"/>
      <w:bookmarkEnd w:id="3566"/>
      <w:bookmarkEnd w:id="3567"/>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68" w:name="_Toc45193255"/>
      <w:bookmarkStart w:id="3569" w:name="_Toc47592887"/>
      <w:bookmarkStart w:id="3570" w:name="_Toc51834974"/>
      <w:bookmarkStart w:id="3571" w:name="_Toc91154039"/>
      <w:r>
        <w:t>4.23.12.8.3</w:t>
      </w:r>
      <w:r>
        <w:tab/>
        <w:t>PDU Session establishment procedure</w:t>
      </w:r>
      <w:bookmarkEnd w:id="3568"/>
      <w:bookmarkEnd w:id="3569"/>
      <w:bookmarkEnd w:id="3570"/>
      <w:bookmarkEnd w:id="3571"/>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72" w:name="_Toc45193256"/>
      <w:bookmarkStart w:id="3573" w:name="_Toc47592888"/>
      <w:bookmarkStart w:id="3574" w:name="_Toc51834975"/>
      <w:bookmarkStart w:id="3575" w:name="_Toc91154040"/>
      <w:r>
        <w:t>4.23.12.8.4</w:t>
      </w:r>
      <w:r>
        <w:tab/>
        <w:t>PDU Session modification procedure</w:t>
      </w:r>
      <w:bookmarkEnd w:id="3572"/>
      <w:bookmarkEnd w:id="3573"/>
      <w:bookmarkEnd w:id="3574"/>
      <w:bookmarkEnd w:id="3575"/>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76" w:name="_Toc45193257"/>
      <w:bookmarkStart w:id="3577" w:name="_Toc47592889"/>
      <w:bookmarkStart w:id="3578" w:name="_Toc51834976"/>
      <w:bookmarkStart w:id="3579" w:name="_Toc91154041"/>
      <w:r>
        <w:t>4.23.12.8.5</w:t>
      </w:r>
      <w:r>
        <w:tab/>
        <w:t>Inter NG-RAN node N2 based handover with I-SMF insertion/change/removal</w:t>
      </w:r>
      <w:bookmarkEnd w:id="3576"/>
      <w:bookmarkEnd w:id="3577"/>
      <w:bookmarkEnd w:id="3578"/>
      <w:bookmarkEnd w:id="3579"/>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80" w:name="_Toc45193258"/>
      <w:bookmarkStart w:id="3581" w:name="_Toc47592890"/>
      <w:bookmarkStart w:id="3582" w:name="_Toc51834977"/>
      <w:bookmarkStart w:id="3583" w:name="_Toc91154042"/>
      <w:r>
        <w:t>4.23.12.8.6</w:t>
      </w:r>
      <w:r>
        <w:tab/>
        <w:t>Xn based handover with insertion of I-SMF</w:t>
      </w:r>
      <w:bookmarkEnd w:id="3580"/>
      <w:bookmarkEnd w:id="3581"/>
      <w:bookmarkEnd w:id="3582"/>
      <w:bookmarkEnd w:id="3583"/>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84" w:name="_Toc45193259"/>
      <w:bookmarkStart w:id="3585" w:name="_Toc47592891"/>
      <w:bookmarkStart w:id="3586" w:name="_Toc51834978"/>
      <w:bookmarkStart w:id="3587" w:name="_Toc91154043"/>
      <w:r>
        <w:t>4.23.13</w:t>
      </w:r>
      <w:r>
        <w:tab/>
        <w:t>Non N26 based Interworking Procedures with I-SMF</w:t>
      </w:r>
      <w:bookmarkEnd w:id="3557"/>
      <w:bookmarkEnd w:id="3584"/>
      <w:bookmarkEnd w:id="3585"/>
      <w:bookmarkEnd w:id="3586"/>
      <w:bookmarkEnd w:id="3587"/>
    </w:p>
    <w:p w14:paraId="3802EB88" w14:textId="77777777" w:rsidR="00776774" w:rsidRDefault="00776774" w:rsidP="00776774">
      <w:pPr>
        <w:pStyle w:val="Heading4"/>
      </w:pPr>
      <w:bookmarkStart w:id="3588" w:name="_Toc36192154"/>
      <w:bookmarkStart w:id="3589" w:name="_Toc45193260"/>
      <w:bookmarkStart w:id="3590" w:name="_Toc47592892"/>
      <w:bookmarkStart w:id="3591" w:name="_Toc51834979"/>
      <w:bookmarkStart w:id="3592" w:name="_Toc91154044"/>
      <w:r>
        <w:t>4.23.13.1</w:t>
      </w:r>
      <w:r>
        <w:tab/>
        <w:t>General</w:t>
      </w:r>
      <w:bookmarkEnd w:id="3588"/>
      <w:bookmarkEnd w:id="3589"/>
      <w:bookmarkEnd w:id="3590"/>
      <w:bookmarkEnd w:id="3591"/>
      <w:bookmarkEnd w:id="3592"/>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93" w:name="_Toc36192155"/>
      <w:bookmarkStart w:id="3594" w:name="_Toc45193261"/>
      <w:bookmarkStart w:id="3595" w:name="_Toc47592893"/>
      <w:bookmarkStart w:id="3596" w:name="_Toc51834980"/>
      <w:bookmarkStart w:id="3597" w:name="_Toc91154045"/>
      <w:r>
        <w:t>4.23.13.2</w:t>
      </w:r>
      <w:r>
        <w:tab/>
        <w:t>Mobility procedure without N26 interface from EPS to 5GS</w:t>
      </w:r>
      <w:bookmarkEnd w:id="3593"/>
      <w:bookmarkEnd w:id="3594"/>
      <w:bookmarkEnd w:id="3595"/>
      <w:bookmarkEnd w:id="3596"/>
      <w:bookmarkEnd w:id="3597"/>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98" w:name="_Toc36192156"/>
      <w:bookmarkStart w:id="3599" w:name="_Toc45193262"/>
      <w:bookmarkStart w:id="3600" w:name="_Toc47592894"/>
      <w:bookmarkStart w:id="3601" w:name="_Toc51834981"/>
      <w:bookmarkStart w:id="3602" w:name="_Toc91154046"/>
      <w:r>
        <w:t>4.23.13.3</w:t>
      </w:r>
      <w:r>
        <w:tab/>
        <w:t>Mobility procedure without N26 interface from EPC/ePDG to 5GS</w:t>
      </w:r>
      <w:bookmarkEnd w:id="3598"/>
      <w:bookmarkEnd w:id="3599"/>
      <w:bookmarkEnd w:id="3600"/>
      <w:bookmarkEnd w:id="3601"/>
      <w:bookmarkEnd w:id="3602"/>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603" w:name="_Toc36192157"/>
      <w:bookmarkStart w:id="3604" w:name="_Toc45193263"/>
      <w:bookmarkStart w:id="3605" w:name="_Toc47592895"/>
      <w:bookmarkStart w:id="3606" w:name="_Toc51834982"/>
      <w:bookmarkStart w:id="3607" w:name="_Toc91154047"/>
      <w:r>
        <w:t>4.23.13.4</w:t>
      </w:r>
      <w:r>
        <w:tab/>
        <w:t>Mobility procedure without N26 interface from 5GS to EPS</w:t>
      </w:r>
      <w:bookmarkEnd w:id="3603"/>
      <w:bookmarkEnd w:id="3604"/>
      <w:bookmarkEnd w:id="3605"/>
      <w:bookmarkEnd w:id="3606"/>
      <w:bookmarkEnd w:id="3607"/>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08" w:name="_Toc36192158"/>
      <w:bookmarkStart w:id="3609" w:name="_Toc45193264"/>
      <w:bookmarkStart w:id="3610" w:name="_Toc47592896"/>
      <w:bookmarkStart w:id="3611" w:name="_Toc51834983"/>
      <w:bookmarkStart w:id="3612" w:name="_Toc91154048"/>
      <w:r>
        <w:t>4.23.13.5</w:t>
      </w:r>
      <w:r>
        <w:tab/>
        <w:t>Mobility procedure without N26 interface from 5GS to EPC/ePDG</w:t>
      </w:r>
      <w:bookmarkEnd w:id="3608"/>
      <w:bookmarkEnd w:id="3609"/>
      <w:bookmarkEnd w:id="3610"/>
      <w:bookmarkEnd w:id="3611"/>
      <w:bookmarkEnd w:id="3612"/>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13" w:name="_Toc45193265"/>
      <w:bookmarkStart w:id="3614" w:name="_Toc47592897"/>
      <w:bookmarkStart w:id="3615" w:name="_Toc51834984"/>
      <w:bookmarkStart w:id="3616" w:name="_Toc36192159"/>
      <w:bookmarkStart w:id="3617" w:name="_Toc91154049"/>
      <w:r>
        <w:lastRenderedPageBreak/>
        <w:t>4.23.14</w:t>
      </w:r>
      <w:r>
        <w:tab/>
        <w:t>Pause of charging</w:t>
      </w:r>
      <w:bookmarkEnd w:id="3613"/>
      <w:bookmarkEnd w:id="3614"/>
      <w:bookmarkEnd w:id="3615"/>
      <w:bookmarkEnd w:id="3617"/>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18" w:name="_Toc45193266"/>
      <w:bookmarkStart w:id="3619" w:name="_Toc47592898"/>
      <w:bookmarkStart w:id="3620" w:name="_Toc51834985"/>
      <w:bookmarkStart w:id="3621" w:name="_Toc91154050"/>
      <w:r>
        <w:t>4.23.15</w:t>
      </w:r>
      <w:r>
        <w:tab/>
        <w:t>PDU Session mobility between 3GPP and non-3GPP access</w:t>
      </w:r>
      <w:bookmarkEnd w:id="3618"/>
      <w:bookmarkEnd w:id="3619"/>
      <w:bookmarkEnd w:id="3620"/>
      <w:bookmarkEnd w:id="3621"/>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22" w:name="_Toc45193267"/>
      <w:bookmarkStart w:id="3623" w:name="_Toc47592899"/>
      <w:bookmarkStart w:id="3624" w:name="_Toc51834986"/>
      <w:bookmarkStart w:id="3625" w:name="_Toc91154051"/>
      <w:r>
        <w:t>4.23.16</w:t>
      </w:r>
      <w:r>
        <w:tab/>
        <w:t>Handover of a PDU Session procedure between 3GPP and untrusted non-3GPP access</w:t>
      </w:r>
      <w:bookmarkEnd w:id="3622"/>
      <w:bookmarkEnd w:id="3623"/>
      <w:bookmarkEnd w:id="3624"/>
      <w:bookmarkEnd w:id="3625"/>
    </w:p>
    <w:p w14:paraId="5340AC63" w14:textId="77777777" w:rsidR="00776774" w:rsidRDefault="00776774" w:rsidP="00776774">
      <w:pPr>
        <w:pStyle w:val="Heading4"/>
      </w:pPr>
      <w:bookmarkStart w:id="3626" w:name="_Toc45193268"/>
      <w:bookmarkStart w:id="3627" w:name="_Toc47592900"/>
      <w:bookmarkStart w:id="3628" w:name="_Toc51834987"/>
      <w:bookmarkStart w:id="3629" w:name="_Toc91154052"/>
      <w:r>
        <w:t>4.23.16.1</w:t>
      </w:r>
      <w:r>
        <w:tab/>
        <w:t>Handover of a PDU Session procedure from untrusted non-3GPP to 3GPP access (non-roaming and roaming with local breakout)</w:t>
      </w:r>
      <w:bookmarkEnd w:id="3626"/>
      <w:bookmarkEnd w:id="3627"/>
      <w:bookmarkEnd w:id="3628"/>
      <w:bookmarkEnd w:id="3629"/>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30" w:name="_Toc45193269"/>
      <w:bookmarkStart w:id="3631" w:name="_Toc47592901"/>
      <w:bookmarkStart w:id="3632" w:name="_Toc51834988"/>
      <w:bookmarkStart w:id="3633" w:name="_Toc91154053"/>
      <w:r>
        <w:t>4.23.16.2</w:t>
      </w:r>
      <w:r>
        <w:tab/>
        <w:t>Handover of a PDU Session procedure from 3GPP to untrusted non-3GPP access (non-roaming and roaming with local breakout)</w:t>
      </w:r>
      <w:bookmarkEnd w:id="3630"/>
      <w:bookmarkEnd w:id="3631"/>
      <w:bookmarkEnd w:id="3632"/>
      <w:bookmarkEnd w:id="3633"/>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634" w:name="_Toc45193270"/>
      <w:bookmarkStart w:id="3635" w:name="_Toc47592902"/>
      <w:bookmarkStart w:id="3636" w:name="_Toc51834989"/>
      <w:bookmarkStart w:id="3637" w:name="_Toc91154054"/>
      <w:r>
        <w:t>4.23.16.3</w:t>
      </w:r>
      <w:r>
        <w:tab/>
        <w:t>Handover of a PDU Session procedure from untrusted non-3GPP to 3GPP access (home routed roaming)</w:t>
      </w:r>
      <w:bookmarkEnd w:id="3634"/>
      <w:bookmarkEnd w:id="3635"/>
      <w:bookmarkEnd w:id="3636"/>
      <w:bookmarkEnd w:id="3637"/>
    </w:p>
    <w:p w14:paraId="57ABAF1E" w14:textId="77777777" w:rsidR="00776774" w:rsidRDefault="00776774" w:rsidP="00776774">
      <w:pPr>
        <w:pStyle w:val="Heading5"/>
      </w:pPr>
      <w:bookmarkStart w:id="3638" w:name="_Toc45193271"/>
      <w:bookmarkStart w:id="3639" w:name="_Toc47592903"/>
      <w:bookmarkStart w:id="3640" w:name="_Toc51834990"/>
      <w:bookmarkStart w:id="3641" w:name="_Toc91154055"/>
      <w:r>
        <w:t>4.23.16.3.1</w:t>
      </w:r>
      <w:r>
        <w:tab/>
        <w:t>The target AMF is in the PLMN of the N3IWF</w:t>
      </w:r>
      <w:bookmarkEnd w:id="3638"/>
      <w:bookmarkEnd w:id="3639"/>
      <w:bookmarkEnd w:id="3640"/>
      <w:bookmarkEnd w:id="3641"/>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lastRenderedPageBreak/>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42" w:name="_Toc45193272"/>
      <w:bookmarkStart w:id="3643" w:name="_Toc47592904"/>
      <w:bookmarkStart w:id="3644" w:name="_Toc51834991"/>
      <w:bookmarkStart w:id="3645" w:name="_Toc91154056"/>
      <w:r>
        <w:t>4.23.16a</w:t>
      </w:r>
      <w:r>
        <w:tab/>
        <w:t>Handover of a PDU Session procedure between 3GPP and trusted non-3GPP access</w:t>
      </w:r>
      <w:bookmarkEnd w:id="3645"/>
    </w:p>
    <w:p w14:paraId="312B111F" w14:textId="77777777" w:rsidR="00526CD1" w:rsidRDefault="00526CD1" w:rsidP="002217D3">
      <w:pPr>
        <w:pStyle w:val="Heading4"/>
      </w:pPr>
      <w:bookmarkStart w:id="3646" w:name="_Toc91154057"/>
      <w:r>
        <w:t>4.23.16a.1</w:t>
      </w:r>
      <w:r>
        <w:tab/>
        <w:t>General</w:t>
      </w:r>
      <w:bookmarkEnd w:id="3646"/>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3C10156F" w14:textId="77777777" w:rsidR="00776774" w:rsidRPr="00140E21" w:rsidRDefault="00776774" w:rsidP="00776774">
      <w:pPr>
        <w:pStyle w:val="Heading2"/>
      </w:pPr>
      <w:bookmarkStart w:id="3647" w:name="_Toc91154058"/>
      <w:r w:rsidRPr="00140E21">
        <w:t>4.24</w:t>
      </w:r>
      <w:r w:rsidRPr="00140E21">
        <w:tab/>
        <w:t>Procedures</w:t>
      </w:r>
      <w:r>
        <w:t xml:space="preserve"> for UPF Anchored Data Transport in Control Plane CIoT 5GS Optimisation</w:t>
      </w:r>
      <w:bookmarkEnd w:id="3525"/>
      <w:bookmarkEnd w:id="3558"/>
      <w:bookmarkEnd w:id="3616"/>
      <w:bookmarkEnd w:id="3642"/>
      <w:bookmarkEnd w:id="3643"/>
      <w:bookmarkEnd w:id="3644"/>
      <w:bookmarkEnd w:id="3647"/>
    </w:p>
    <w:p w14:paraId="50132A6D" w14:textId="77777777" w:rsidR="00776774" w:rsidRPr="00140E21" w:rsidRDefault="00776774" w:rsidP="00776774">
      <w:pPr>
        <w:pStyle w:val="Heading3"/>
      </w:pPr>
      <w:bookmarkStart w:id="3648" w:name="_Toc20204369"/>
      <w:bookmarkStart w:id="3649" w:name="_Toc27895067"/>
      <w:bookmarkStart w:id="3650" w:name="_Toc36192160"/>
      <w:bookmarkStart w:id="3651" w:name="_Toc45193273"/>
      <w:bookmarkStart w:id="3652" w:name="_Toc47592905"/>
      <w:bookmarkStart w:id="3653" w:name="_Toc51834992"/>
      <w:bookmarkStart w:id="3654" w:name="_Toc91154059"/>
      <w:r w:rsidRPr="00140E21">
        <w:t>4.24.1</w:t>
      </w:r>
      <w:r w:rsidRPr="00140E21">
        <w:tab/>
        <w:t>UPF anchored Mobile Originated Data Transport in Control Plane CIoT 5GS Optimisation</w:t>
      </w:r>
      <w:bookmarkEnd w:id="3648"/>
      <w:bookmarkEnd w:id="3649"/>
      <w:bookmarkEnd w:id="3650"/>
      <w:bookmarkEnd w:id="3651"/>
      <w:bookmarkEnd w:id="3652"/>
      <w:bookmarkEnd w:id="3653"/>
      <w:bookmarkEnd w:id="3654"/>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47" type="#_x0000_t75" style="width:426.35pt;height:500.85pt" o:ole="">
            <v:imagedata r:id="rId430" o:title=""/>
          </v:shape>
          <o:OLEObject Type="Embed" ProgID="Visio.Drawing.11" ShapeID="_x0000_i1247" DrawAspect="Content" ObjectID="_1701769636" r:id="rId431"/>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BCC11E1"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584382E"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55" w:name="_Toc20204370"/>
      <w:bookmarkStart w:id="3656" w:name="_Toc27895068"/>
      <w:bookmarkStart w:id="3657" w:name="_Toc36192161"/>
      <w:bookmarkStart w:id="3658" w:name="_Toc45193274"/>
      <w:bookmarkStart w:id="3659" w:name="_Toc47592906"/>
      <w:bookmarkStart w:id="3660" w:name="_Toc51834993"/>
      <w:bookmarkStart w:id="3661" w:name="_Toc91154060"/>
      <w:r w:rsidRPr="00140E21">
        <w:t>4.24.2</w:t>
      </w:r>
      <w:r w:rsidRPr="00140E21">
        <w:tab/>
        <w:t>UPF anchored Mobile Terminated Data Transport in Control Plane CIoT 5GS Optimisation</w:t>
      </w:r>
      <w:bookmarkEnd w:id="3655"/>
      <w:bookmarkEnd w:id="3656"/>
      <w:bookmarkEnd w:id="3657"/>
      <w:bookmarkEnd w:id="3658"/>
      <w:bookmarkEnd w:id="3659"/>
      <w:bookmarkEnd w:id="3660"/>
      <w:bookmarkEnd w:id="366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48" type="#_x0000_t75" style="width:370.65pt;height:686.2pt" o:ole="">
            <v:imagedata r:id="rId432" o:title=""/>
          </v:shape>
          <o:OLEObject Type="Embed" ProgID="Visio.Drawing.15" ShapeID="_x0000_i1248" DrawAspect="Content" ObjectID="_1701769637" r:id="rId433"/>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F72237D" w:rsidR="009109AC" w:rsidRDefault="009109AC" w:rsidP="00776774">
      <w:pPr>
        <w:pStyle w:val="B1"/>
      </w:pPr>
      <w: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182CC0A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62" w:name="_Toc20204371"/>
      <w:bookmarkStart w:id="3663" w:name="_Toc27895069"/>
      <w:bookmarkStart w:id="3664" w:name="_Toc36192162"/>
      <w:bookmarkStart w:id="3665" w:name="_Toc45193275"/>
      <w:bookmarkStart w:id="3666" w:name="_Toc47592907"/>
      <w:bookmarkStart w:id="3667" w:name="_Toc51834994"/>
      <w:bookmarkStart w:id="3668" w:name="_Toc91154061"/>
      <w:r w:rsidRPr="00140E21">
        <w:t>4.25</w:t>
      </w:r>
      <w:r w:rsidRPr="00140E21">
        <w:tab/>
        <w:t>Procedures for NEF based Non-IP Data Delivery</w:t>
      </w:r>
      <w:bookmarkEnd w:id="3662"/>
      <w:bookmarkEnd w:id="3663"/>
      <w:bookmarkEnd w:id="3664"/>
      <w:bookmarkEnd w:id="3665"/>
      <w:bookmarkEnd w:id="3666"/>
      <w:bookmarkEnd w:id="3667"/>
      <w:bookmarkEnd w:id="3668"/>
    </w:p>
    <w:p w14:paraId="2F5E5928" w14:textId="77777777" w:rsidR="00776774" w:rsidRPr="00140E21" w:rsidRDefault="00776774" w:rsidP="00776774">
      <w:pPr>
        <w:pStyle w:val="Heading3"/>
      </w:pPr>
      <w:bookmarkStart w:id="3669" w:name="_Toc20204372"/>
      <w:bookmarkStart w:id="3670" w:name="_Toc27895070"/>
      <w:bookmarkStart w:id="3671" w:name="_Toc36192163"/>
      <w:bookmarkStart w:id="3672" w:name="_Toc45193276"/>
      <w:bookmarkStart w:id="3673" w:name="_Toc47592908"/>
      <w:bookmarkStart w:id="3674" w:name="_Toc51834995"/>
      <w:bookmarkStart w:id="3675" w:name="_Toc91154062"/>
      <w:r w:rsidRPr="00140E21">
        <w:t>4.25.1</w:t>
      </w:r>
      <w:r w:rsidRPr="00140E21">
        <w:tab/>
        <w:t>General</w:t>
      </w:r>
      <w:bookmarkEnd w:id="3669"/>
      <w:bookmarkEnd w:id="3670"/>
      <w:bookmarkEnd w:id="3671"/>
      <w:bookmarkEnd w:id="3672"/>
      <w:bookmarkEnd w:id="3673"/>
      <w:bookmarkEnd w:id="3674"/>
      <w:bookmarkEnd w:id="3675"/>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76" w:name="_Toc20204373"/>
      <w:bookmarkStart w:id="3677" w:name="_Toc27895071"/>
      <w:bookmarkStart w:id="3678" w:name="_Toc36192164"/>
      <w:bookmarkStart w:id="3679" w:name="_Toc45193277"/>
      <w:bookmarkStart w:id="3680" w:name="_Toc47592909"/>
      <w:bookmarkStart w:id="3681" w:name="_Toc51834996"/>
      <w:bookmarkStart w:id="3682" w:name="_Toc91154063"/>
      <w:r w:rsidRPr="00140E21">
        <w:t>4.25.2</w:t>
      </w:r>
      <w:r w:rsidRPr="00140E21">
        <w:tab/>
        <w:t>SMF-NEF Connection Establishment</w:t>
      </w:r>
      <w:bookmarkEnd w:id="3676"/>
      <w:bookmarkEnd w:id="3677"/>
      <w:bookmarkEnd w:id="3678"/>
      <w:bookmarkEnd w:id="3679"/>
      <w:bookmarkEnd w:id="3680"/>
      <w:bookmarkEnd w:id="3681"/>
      <w:bookmarkEnd w:id="3682"/>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49" type="#_x0000_t75" style="width:6in;height:269.2pt" o:ole="">
            <v:imagedata r:id="rId434" o:title=""/>
          </v:shape>
          <o:OLEObject Type="Embed" ProgID="Word.Picture.8" ShapeID="_x0000_i1249" DrawAspect="Content" ObjectID="_1701769638" r:id="rId435"/>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83" w:name="_Toc20204374"/>
      <w:bookmarkStart w:id="3684" w:name="_Toc27895072"/>
      <w:bookmarkStart w:id="3685" w:name="_Toc36192165"/>
      <w:bookmarkStart w:id="3686" w:name="_Toc45193278"/>
      <w:bookmarkStart w:id="3687" w:name="_Toc47592910"/>
      <w:bookmarkStart w:id="3688" w:name="_Toc51834997"/>
      <w:bookmarkStart w:id="3689" w:name="_Toc91154064"/>
      <w:r w:rsidRPr="00140E21">
        <w:t>4.25.3</w:t>
      </w:r>
      <w:r w:rsidRPr="00140E21">
        <w:tab/>
        <w:t>NIDD Configuration</w:t>
      </w:r>
      <w:bookmarkEnd w:id="3683"/>
      <w:bookmarkEnd w:id="3684"/>
      <w:bookmarkEnd w:id="3685"/>
      <w:bookmarkEnd w:id="3686"/>
      <w:bookmarkEnd w:id="3687"/>
      <w:bookmarkEnd w:id="3688"/>
      <w:bookmarkEnd w:id="3689"/>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50" type="#_x0000_t75" style="width:332.45pt;height:227.25pt" o:ole="">
            <v:imagedata r:id="rId436" o:title=""/>
          </v:shape>
          <o:OLEObject Type="Embed" ProgID="Visio.Drawing.11" ShapeID="_x0000_i1250" DrawAspect="Content" ObjectID="_1701769639" r:id="rId437"/>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5AC5C1D3"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6FA9B3A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3DD046AF"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90" w:name="_Toc20204375"/>
      <w:bookmarkStart w:id="3691" w:name="_Toc27895073"/>
      <w:bookmarkStart w:id="3692" w:name="_Toc36192166"/>
      <w:bookmarkStart w:id="3693" w:name="_Toc45193279"/>
      <w:bookmarkStart w:id="3694" w:name="_Toc47592911"/>
      <w:bookmarkStart w:id="3695" w:name="_Toc51834998"/>
      <w:bookmarkStart w:id="3696" w:name="_Toc91154065"/>
      <w:r w:rsidRPr="00140E21">
        <w:t>4.25.4</w:t>
      </w:r>
      <w:r w:rsidRPr="00140E21">
        <w:tab/>
        <w:t>NEF Anchored Mobile Originated Data Transport</w:t>
      </w:r>
      <w:bookmarkEnd w:id="3690"/>
      <w:bookmarkEnd w:id="3691"/>
      <w:bookmarkEnd w:id="3692"/>
      <w:bookmarkEnd w:id="3693"/>
      <w:bookmarkEnd w:id="3694"/>
      <w:bookmarkEnd w:id="3695"/>
      <w:bookmarkEnd w:id="3696"/>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51" type="#_x0000_t75" style="width:480.85pt;height:425.75pt" o:ole="">
            <v:imagedata r:id="rId438" o:title=""/>
          </v:shape>
          <o:OLEObject Type="Embed" ProgID="Visio.Drawing.11" ShapeID="_x0000_i1251" DrawAspect="Content" ObjectID="_1701769640" r:id="rId439"/>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97" w:name="_Toc20204376"/>
      <w:bookmarkStart w:id="3698" w:name="_Toc27895074"/>
      <w:bookmarkStart w:id="3699"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700" w:name="_Toc45193280"/>
      <w:bookmarkStart w:id="3701" w:name="_Toc47592912"/>
      <w:bookmarkStart w:id="3702" w:name="_Toc51834999"/>
      <w:bookmarkStart w:id="3703" w:name="_Toc91154066"/>
      <w:r w:rsidRPr="00140E21">
        <w:t>4.25.5</w:t>
      </w:r>
      <w:r w:rsidRPr="00140E21">
        <w:tab/>
        <w:t>NEF Anchored Mobile Terminated Data Transport</w:t>
      </w:r>
      <w:bookmarkEnd w:id="3697"/>
      <w:bookmarkEnd w:id="3698"/>
      <w:bookmarkEnd w:id="3699"/>
      <w:bookmarkEnd w:id="3700"/>
      <w:bookmarkEnd w:id="3701"/>
      <w:bookmarkEnd w:id="3702"/>
      <w:bookmarkEnd w:id="370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52" type="#_x0000_t75" style="width:480.85pt;height:597.9pt" o:ole="">
            <v:imagedata r:id="rId440" o:title=""/>
          </v:shape>
          <o:OLEObject Type="Embed" ProgID="Visio.Drawing.15" ShapeID="_x0000_i1252" DrawAspect="Content" ObjectID="_1701769641" r:id="rId441"/>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704" w:name="_Toc20204377"/>
      <w:bookmarkStart w:id="3705" w:name="_Toc27895075"/>
      <w:bookmarkStart w:id="3706" w:name="_Toc36192168"/>
      <w:bookmarkStart w:id="3707" w:name="_Toc45193281"/>
      <w:bookmarkStart w:id="3708" w:name="_Toc47592913"/>
      <w:bookmarkStart w:id="3709" w:name="_Toc51835000"/>
      <w:bookmarkStart w:id="3710" w:name="_Toc91154067"/>
      <w:r w:rsidRPr="00140E21">
        <w:t>4.25.6</w:t>
      </w:r>
      <w:r w:rsidRPr="00140E21">
        <w:tab/>
        <w:t>NIDD Authorization Update</w:t>
      </w:r>
      <w:bookmarkEnd w:id="3704"/>
      <w:bookmarkEnd w:id="3705"/>
      <w:bookmarkEnd w:id="3706"/>
      <w:bookmarkEnd w:id="3707"/>
      <w:bookmarkEnd w:id="3708"/>
      <w:bookmarkEnd w:id="3709"/>
      <w:bookmarkEnd w:id="3710"/>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53" type="#_x0000_t75" style="width:330.55pt;height:227.25pt" o:ole="">
            <v:imagedata r:id="rId442" o:title=""/>
          </v:shape>
          <o:OLEObject Type="Embed" ProgID="Visio.Drawing.11" ShapeID="_x0000_i1253" DrawAspect="Content" ObjectID="_1701769642" r:id="rId443"/>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11" w:name="_Toc20204378"/>
      <w:bookmarkStart w:id="3712" w:name="_Toc27895076"/>
      <w:bookmarkStart w:id="3713" w:name="_Toc36192169"/>
      <w:bookmarkStart w:id="3714" w:name="_Toc45193282"/>
      <w:bookmarkStart w:id="3715" w:name="_Toc47592914"/>
      <w:bookmarkStart w:id="3716" w:name="_Toc51835001"/>
      <w:bookmarkStart w:id="3717" w:name="_Toc91154068"/>
      <w:r w:rsidRPr="00140E21">
        <w:lastRenderedPageBreak/>
        <w:t>4.25.7</w:t>
      </w:r>
      <w:r w:rsidRPr="00140E21">
        <w:tab/>
        <w:t>SMF Initiated SMF-NEF Connection Release procedure</w:t>
      </w:r>
      <w:bookmarkEnd w:id="3711"/>
      <w:bookmarkEnd w:id="3712"/>
      <w:bookmarkEnd w:id="3713"/>
      <w:bookmarkEnd w:id="3714"/>
      <w:bookmarkEnd w:id="3715"/>
      <w:bookmarkEnd w:id="3716"/>
      <w:bookmarkEnd w:id="3717"/>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54" type="#_x0000_t75" style="width:241.05pt;height:190.35pt" o:ole="">
            <v:imagedata r:id="rId444" o:title=""/>
          </v:shape>
          <o:OLEObject Type="Embed" ProgID="Word.Picture.8" ShapeID="_x0000_i1254" DrawAspect="Content" ObjectID="_1701769643" r:id="rId445"/>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18" w:name="_Toc20204379"/>
      <w:bookmarkStart w:id="3719" w:name="_Toc27895077"/>
      <w:bookmarkStart w:id="3720" w:name="_Toc36192170"/>
      <w:bookmarkStart w:id="3721" w:name="_Toc45193283"/>
      <w:bookmarkStart w:id="3722" w:name="_Toc47592915"/>
      <w:bookmarkStart w:id="3723" w:name="_Toc51835002"/>
      <w:bookmarkStart w:id="3724" w:name="_Toc91154069"/>
      <w:r w:rsidRPr="00140E21">
        <w:t>4.25.8</w:t>
      </w:r>
      <w:r w:rsidRPr="00140E21">
        <w:tab/>
        <w:t>NEF Initiated SMF-NEF Connection Release procedure</w:t>
      </w:r>
      <w:bookmarkEnd w:id="3718"/>
      <w:bookmarkEnd w:id="3719"/>
      <w:bookmarkEnd w:id="3720"/>
      <w:bookmarkEnd w:id="3721"/>
      <w:bookmarkEnd w:id="3722"/>
      <w:bookmarkEnd w:id="3723"/>
      <w:bookmarkEnd w:id="3724"/>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55" type="#_x0000_t75" style="width:346.85pt;height:170.9pt" o:ole="">
            <v:imagedata r:id="rId446" o:title=""/>
          </v:shape>
          <o:OLEObject Type="Embed" ProgID="Word.Picture.8" ShapeID="_x0000_i1255" DrawAspect="Content" ObjectID="_1701769644" r:id="rId447"/>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56" type="#_x0000_t75" style="width:254.2pt;height:170.3pt" o:ole="">
            <v:imagedata r:id="rId448" o:title=""/>
          </v:shape>
          <o:OLEObject Type="Embed" ProgID="Visio.Drawing.15" ShapeID="_x0000_i1256" DrawAspect="Content" ObjectID="_1701769645" r:id="rId449"/>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25" w:name="_Toc27895078"/>
      <w:bookmarkStart w:id="3726" w:name="_Toc36192171"/>
      <w:bookmarkStart w:id="3727" w:name="_Toc45193284"/>
      <w:bookmarkStart w:id="3728" w:name="_Toc47592916"/>
      <w:bookmarkStart w:id="3729" w:name="_Toc51835003"/>
      <w:bookmarkStart w:id="3730" w:name="_Toc20204380"/>
      <w:bookmarkStart w:id="3731" w:name="_Toc91154070"/>
      <w:r>
        <w:lastRenderedPageBreak/>
        <w:t>4.25.9</w:t>
      </w:r>
      <w:r>
        <w:tab/>
        <w:t>NEF Anchored Group NIDD via NEF anchored unicast MT data</w:t>
      </w:r>
      <w:bookmarkEnd w:id="3725"/>
      <w:bookmarkEnd w:id="3726"/>
      <w:bookmarkEnd w:id="3727"/>
      <w:bookmarkEnd w:id="3728"/>
      <w:bookmarkEnd w:id="3729"/>
      <w:bookmarkEnd w:id="3731"/>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32" w:name="_MON_1631530824"/>
    <w:bookmarkEnd w:id="3732"/>
    <w:p w14:paraId="3C31F8F3" w14:textId="77777777" w:rsidR="00776774" w:rsidRPr="00140E21" w:rsidRDefault="00776774" w:rsidP="00776774">
      <w:pPr>
        <w:pStyle w:val="TH"/>
      </w:pPr>
      <w:r w:rsidRPr="006F2969">
        <w:object w:dxaOrig="9711" w:dyaOrig="4981" w14:anchorId="2246C073">
          <v:shape id="_x0000_i1257" type="#_x0000_t75" style="width:478.35pt;height:246.05pt" o:ole="">
            <v:imagedata r:id="rId450" o:title=""/>
          </v:shape>
          <o:OLEObject Type="Embed" ProgID="Word.Picture.8" ShapeID="_x0000_i1257" DrawAspect="Content" ObjectID="_1701769646" r:id="rId451"/>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33" w:name="_Toc27895079"/>
      <w:bookmarkStart w:id="3734" w:name="_Toc36192172"/>
      <w:bookmarkStart w:id="3735" w:name="_Toc45193285"/>
      <w:bookmarkStart w:id="3736" w:name="_Toc47592917"/>
      <w:bookmarkStart w:id="3737" w:name="_Toc51835004"/>
      <w:bookmarkStart w:id="3738" w:name="_Toc91154071"/>
      <w:r w:rsidRPr="00140E21">
        <w:t>4.26</w:t>
      </w:r>
      <w:r w:rsidRPr="00140E21">
        <w:tab/>
        <w:t>Network Function/NF Service Context Transfer Procedures</w:t>
      </w:r>
      <w:bookmarkEnd w:id="3730"/>
      <w:bookmarkEnd w:id="3733"/>
      <w:bookmarkEnd w:id="3734"/>
      <w:bookmarkEnd w:id="3735"/>
      <w:bookmarkEnd w:id="3736"/>
      <w:bookmarkEnd w:id="3737"/>
      <w:bookmarkEnd w:id="3738"/>
    </w:p>
    <w:p w14:paraId="184F96A3" w14:textId="77777777" w:rsidR="00776774" w:rsidRPr="00140E21" w:rsidRDefault="00776774" w:rsidP="00776774">
      <w:pPr>
        <w:pStyle w:val="Heading3"/>
      </w:pPr>
      <w:bookmarkStart w:id="3739" w:name="_Toc20204381"/>
      <w:bookmarkStart w:id="3740" w:name="_Toc27895080"/>
      <w:bookmarkStart w:id="3741" w:name="_Toc36192173"/>
      <w:bookmarkStart w:id="3742" w:name="_Toc45193286"/>
      <w:bookmarkStart w:id="3743" w:name="_Toc47592918"/>
      <w:bookmarkStart w:id="3744" w:name="_Toc51835005"/>
      <w:bookmarkStart w:id="3745" w:name="_Toc91154072"/>
      <w:r w:rsidRPr="00140E21">
        <w:t>4.26.1</w:t>
      </w:r>
      <w:r w:rsidRPr="00140E21">
        <w:tab/>
        <w:t>General</w:t>
      </w:r>
      <w:bookmarkEnd w:id="3739"/>
      <w:bookmarkEnd w:id="3740"/>
      <w:bookmarkEnd w:id="3741"/>
      <w:bookmarkEnd w:id="3742"/>
      <w:bookmarkEnd w:id="3743"/>
      <w:bookmarkEnd w:id="3744"/>
      <w:bookmarkEnd w:id="3745"/>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46" w:name="_Toc20204382"/>
      <w:bookmarkStart w:id="3747" w:name="_Toc27895081"/>
      <w:bookmarkStart w:id="3748" w:name="_Toc36192174"/>
      <w:bookmarkStart w:id="3749" w:name="_Toc45193287"/>
      <w:bookmarkStart w:id="3750" w:name="_Toc47592919"/>
      <w:bookmarkStart w:id="3751" w:name="_Toc51835006"/>
      <w:bookmarkStart w:id="3752" w:name="_Toc91154073"/>
      <w:r w:rsidRPr="00140E21">
        <w:t>4.26.2</w:t>
      </w:r>
      <w:r w:rsidRPr="00140E21">
        <w:tab/>
        <w:t>NF/NF Service Context Transfer Push Procedure</w:t>
      </w:r>
      <w:bookmarkEnd w:id="3746"/>
      <w:bookmarkEnd w:id="3747"/>
      <w:bookmarkEnd w:id="3748"/>
      <w:bookmarkEnd w:id="3749"/>
      <w:bookmarkEnd w:id="3750"/>
      <w:bookmarkEnd w:id="3751"/>
      <w:bookmarkEnd w:id="3752"/>
    </w:p>
    <w:bookmarkStart w:id="3753" w:name="_MON_1615720109"/>
    <w:bookmarkEnd w:id="3753"/>
    <w:p w14:paraId="0BA2D5DA" w14:textId="77777777" w:rsidR="00776774" w:rsidRPr="00140E21" w:rsidRDefault="00776774" w:rsidP="00776774">
      <w:pPr>
        <w:pStyle w:val="TH"/>
      </w:pPr>
      <w:r w:rsidRPr="00140E21">
        <w:object w:dxaOrig="6103" w:dyaOrig="1837" w14:anchorId="0F51B16E">
          <v:shape id="_x0000_i1258" type="#_x0000_t75" style="width:309.9pt;height:93.9pt" o:ole="">
            <v:imagedata r:id="rId452" o:title=""/>
          </v:shape>
          <o:OLEObject Type="Embed" ProgID="Word.Picture.8" ShapeID="_x0000_i1258" DrawAspect="Content" ObjectID="_1701769647" r:id="rId453"/>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54" w:name="_Toc20204383"/>
      <w:bookmarkStart w:id="3755" w:name="_Toc27895082"/>
      <w:bookmarkStart w:id="3756" w:name="_Toc36192175"/>
      <w:bookmarkStart w:id="3757" w:name="_Toc45193288"/>
      <w:bookmarkStart w:id="3758" w:name="_Toc47592920"/>
      <w:bookmarkStart w:id="3759" w:name="_Toc51835007"/>
      <w:bookmarkStart w:id="3760" w:name="_Toc91154074"/>
      <w:r w:rsidRPr="00140E21">
        <w:t>4.26.3</w:t>
      </w:r>
      <w:r w:rsidRPr="00140E21">
        <w:tab/>
        <w:t>NF/NF Service Context Transfer Pull procedure</w:t>
      </w:r>
      <w:bookmarkEnd w:id="3754"/>
      <w:bookmarkEnd w:id="3755"/>
      <w:bookmarkEnd w:id="3756"/>
      <w:bookmarkEnd w:id="3757"/>
      <w:bookmarkEnd w:id="3758"/>
      <w:bookmarkEnd w:id="3759"/>
      <w:bookmarkEnd w:id="3760"/>
    </w:p>
    <w:bookmarkStart w:id="3761" w:name="_MON_1615720132"/>
    <w:bookmarkEnd w:id="3761"/>
    <w:p w14:paraId="1A428DD7" w14:textId="77777777" w:rsidR="00776774" w:rsidRPr="00140E21" w:rsidRDefault="00776774" w:rsidP="00776774">
      <w:pPr>
        <w:pStyle w:val="TH"/>
      </w:pPr>
      <w:r w:rsidRPr="00140E21">
        <w:object w:dxaOrig="4853" w:dyaOrig="1837" w14:anchorId="4C107E89">
          <v:shape id="_x0000_i1259" type="#_x0000_t75" style="width:246.05pt;height:93.9pt" o:ole="">
            <v:imagedata r:id="rId454" o:title=""/>
          </v:shape>
          <o:OLEObject Type="Embed" ProgID="Word.Picture.8" ShapeID="_x0000_i1259" DrawAspect="Content" ObjectID="_1701769648" r:id="rId455"/>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62" w:name="_Toc20204384"/>
      <w:bookmarkStart w:id="3763" w:name="_Toc27895083"/>
      <w:bookmarkStart w:id="3764" w:name="_Toc36192176"/>
      <w:bookmarkStart w:id="3765" w:name="_Toc45193289"/>
      <w:bookmarkStart w:id="3766" w:name="_Toc47592921"/>
      <w:bookmarkStart w:id="3767" w:name="_Toc51835008"/>
      <w:bookmarkStart w:id="3768" w:name="_Toc91154075"/>
      <w:r w:rsidRPr="00140E21">
        <w:t>4.26.4</w:t>
      </w:r>
      <w:r w:rsidRPr="00140E21">
        <w:tab/>
        <w:t>Context Transfer due to decommissioning</w:t>
      </w:r>
      <w:bookmarkEnd w:id="3762"/>
      <w:bookmarkEnd w:id="3763"/>
      <w:bookmarkEnd w:id="3764"/>
      <w:bookmarkEnd w:id="3765"/>
      <w:bookmarkEnd w:id="3766"/>
      <w:bookmarkEnd w:id="3767"/>
      <w:bookmarkEnd w:id="3768"/>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69" w:name="_Toc20204385"/>
      <w:bookmarkStart w:id="3770" w:name="_Toc27895084"/>
      <w:bookmarkStart w:id="3771" w:name="_Toc36192177"/>
      <w:bookmarkStart w:id="3772" w:name="_Toc45193290"/>
      <w:bookmarkStart w:id="3773" w:name="_Toc47592922"/>
      <w:bookmarkStart w:id="3774" w:name="_Toc51835009"/>
      <w:bookmarkStart w:id="3775" w:name="_Toc91154076"/>
      <w:r w:rsidRPr="00140E21">
        <w:t>4.26.5</w:t>
      </w:r>
      <w:r w:rsidRPr="00140E21">
        <w:tab/>
        <w:t>SMF Service Context Transfer procedures</w:t>
      </w:r>
      <w:bookmarkEnd w:id="3769"/>
      <w:bookmarkEnd w:id="3770"/>
      <w:bookmarkEnd w:id="3771"/>
      <w:bookmarkEnd w:id="3772"/>
      <w:bookmarkEnd w:id="3773"/>
      <w:bookmarkEnd w:id="3774"/>
      <w:bookmarkEnd w:id="3775"/>
    </w:p>
    <w:p w14:paraId="4F008896" w14:textId="77777777" w:rsidR="00776774" w:rsidRPr="00140E21" w:rsidRDefault="00776774" w:rsidP="00776774">
      <w:pPr>
        <w:pStyle w:val="Heading4"/>
      </w:pPr>
      <w:bookmarkStart w:id="3776" w:name="_Toc20204386"/>
      <w:bookmarkStart w:id="3777" w:name="_Toc27895085"/>
      <w:bookmarkStart w:id="3778" w:name="_Toc36192178"/>
      <w:bookmarkStart w:id="3779" w:name="_Toc45193291"/>
      <w:bookmarkStart w:id="3780" w:name="_Toc47592923"/>
      <w:bookmarkStart w:id="3781" w:name="_Toc51835010"/>
      <w:bookmarkStart w:id="3782" w:name="_Toc91154077"/>
      <w:r w:rsidRPr="00140E21">
        <w:t>4.26.5.1</w:t>
      </w:r>
      <w:r w:rsidRPr="00140E21">
        <w:tab/>
        <w:t>General</w:t>
      </w:r>
      <w:bookmarkEnd w:id="3776"/>
      <w:bookmarkEnd w:id="3777"/>
      <w:bookmarkEnd w:id="3778"/>
      <w:bookmarkEnd w:id="3779"/>
      <w:bookmarkEnd w:id="3780"/>
      <w:bookmarkEnd w:id="3781"/>
      <w:bookmarkEnd w:id="3782"/>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83" w:name="_Toc20204387"/>
      <w:bookmarkStart w:id="3784" w:name="_Toc27895086"/>
      <w:bookmarkStart w:id="3785" w:name="_Toc36192179"/>
      <w:bookmarkStart w:id="3786" w:name="_Toc45193292"/>
      <w:bookmarkStart w:id="3787" w:name="_Toc47592924"/>
      <w:bookmarkStart w:id="3788" w:name="_Toc51835011"/>
      <w:bookmarkStart w:id="3789" w:name="_Toc91154078"/>
      <w:r w:rsidRPr="00140E21">
        <w:t>4.26.5.2</w:t>
      </w:r>
      <w:r w:rsidRPr="00140E21">
        <w:tab/>
        <w:t>I-SMF Context Transfer procedure</w:t>
      </w:r>
      <w:bookmarkEnd w:id="3783"/>
      <w:bookmarkEnd w:id="3784"/>
      <w:bookmarkEnd w:id="3785"/>
      <w:bookmarkEnd w:id="3786"/>
      <w:bookmarkEnd w:id="3787"/>
      <w:bookmarkEnd w:id="3788"/>
      <w:bookmarkEnd w:id="3789"/>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90" w:name="_Toc20204388"/>
      <w:bookmarkStart w:id="3791" w:name="_Toc27895087"/>
      <w:bookmarkStart w:id="3792" w:name="_Toc36192180"/>
      <w:bookmarkStart w:id="3793" w:name="_Toc45193293"/>
      <w:bookmarkStart w:id="3794" w:name="_Toc47592925"/>
      <w:bookmarkStart w:id="3795" w:name="_Toc51835012"/>
      <w:bookmarkStart w:id="3796" w:name="_Toc91154079"/>
      <w:r w:rsidRPr="00140E21">
        <w:t>4.26.5.3</w:t>
      </w:r>
      <w:r w:rsidRPr="00140E21">
        <w:tab/>
        <w:t>SMF Context Transfer procedure, LBO or no Roaming, no I-SMF</w:t>
      </w:r>
      <w:bookmarkEnd w:id="3790"/>
      <w:bookmarkEnd w:id="3791"/>
      <w:bookmarkEnd w:id="3792"/>
      <w:bookmarkEnd w:id="3793"/>
      <w:bookmarkEnd w:id="3794"/>
      <w:bookmarkEnd w:id="3795"/>
      <w:bookmarkEnd w:id="3796"/>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60" type="#_x0000_t75" style="width:479.6pt;height:545.3pt" o:ole="">
            <v:imagedata r:id="rId456" o:title=""/>
          </v:shape>
          <o:OLEObject Type="Embed" ProgID="Visio.Drawing.15" ShapeID="_x0000_i1260" DrawAspect="Content" ObjectID="_1701769649" r:id="rId457"/>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97" w:name="_Toc20204389"/>
      <w:bookmarkStart w:id="3798" w:name="_Toc27895088"/>
      <w:bookmarkStart w:id="3799" w:name="_Toc36192181"/>
      <w:bookmarkStart w:id="3800" w:name="_Toc45193294"/>
      <w:bookmarkStart w:id="3801" w:name="_Toc47592926"/>
      <w:bookmarkStart w:id="3802" w:name="_Toc51835013"/>
      <w:bookmarkStart w:id="3803" w:name="_Toc91154080"/>
      <w:r w:rsidRPr="00140E21">
        <w:lastRenderedPageBreak/>
        <w:t>4.27</w:t>
      </w:r>
      <w:r w:rsidRPr="00140E21">
        <w:tab/>
        <w:t>Procedures for Enhanced Coverage Restriction Control via NEF</w:t>
      </w:r>
      <w:bookmarkEnd w:id="3797"/>
      <w:bookmarkEnd w:id="3798"/>
      <w:bookmarkEnd w:id="3799"/>
      <w:bookmarkEnd w:id="3800"/>
      <w:bookmarkEnd w:id="3801"/>
      <w:bookmarkEnd w:id="3802"/>
      <w:bookmarkEnd w:id="3803"/>
    </w:p>
    <w:p w14:paraId="0B224371" w14:textId="77777777" w:rsidR="00776774" w:rsidRPr="00140E21" w:rsidRDefault="00776774" w:rsidP="00776774">
      <w:pPr>
        <w:pStyle w:val="Heading3"/>
      </w:pPr>
      <w:bookmarkStart w:id="3804" w:name="_Toc20204390"/>
      <w:bookmarkStart w:id="3805" w:name="_Toc27895089"/>
      <w:bookmarkStart w:id="3806" w:name="_Toc36192182"/>
      <w:bookmarkStart w:id="3807" w:name="_Toc45193295"/>
      <w:bookmarkStart w:id="3808" w:name="_Toc47592927"/>
      <w:bookmarkStart w:id="3809" w:name="_Toc51835014"/>
      <w:bookmarkStart w:id="3810" w:name="_Toc91154081"/>
      <w:r w:rsidRPr="00140E21">
        <w:t>4.27.1</w:t>
      </w:r>
      <w:r w:rsidRPr="00140E21">
        <w:tab/>
        <w:t>General</w:t>
      </w:r>
      <w:bookmarkEnd w:id="3804"/>
      <w:bookmarkEnd w:id="3805"/>
      <w:bookmarkEnd w:id="3806"/>
      <w:bookmarkEnd w:id="3807"/>
      <w:bookmarkEnd w:id="3808"/>
      <w:bookmarkEnd w:id="3809"/>
      <w:bookmarkEnd w:id="3810"/>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61" type="#_x0000_t75" style="width:426.35pt;height:345.6pt" o:ole="">
            <v:imagedata r:id="rId458" o:title=""/>
          </v:shape>
          <o:OLEObject Type="Embed" ProgID="Visio.Drawing.15" ShapeID="_x0000_i1261" DrawAspect="Content" ObjectID="_1701769650" r:id="rId459"/>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11" w:name="_Toc20204391"/>
      <w:bookmarkStart w:id="3812" w:name="_Toc27895090"/>
      <w:bookmarkStart w:id="3813" w:name="_Toc36192183"/>
      <w:bookmarkStart w:id="3814" w:name="_Toc45193296"/>
      <w:bookmarkStart w:id="3815" w:name="_Toc47592928"/>
      <w:bookmarkStart w:id="3816" w:name="_Toc51835015"/>
      <w:bookmarkStart w:id="3817" w:name="_Toc91154082"/>
      <w:r w:rsidRPr="00140E21">
        <w:t>5</w:t>
      </w:r>
      <w:r w:rsidRPr="00140E21">
        <w:tab/>
        <w:t>Network Function Service procedures</w:t>
      </w:r>
      <w:bookmarkEnd w:id="3811"/>
      <w:bookmarkEnd w:id="3812"/>
      <w:bookmarkEnd w:id="3813"/>
      <w:bookmarkEnd w:id="3814"/>
      <w:bookmarkEnd w:id="3815"/>
      <w:bookmarkEnd w:id="3816"/>
      <w:bookmarkEnd w:id="3817"/>
    </w:p>
    <w:p w14:paraId="78654B0C" w14:textId="77777777" w:rsidR="00776774" w:rsidRPr="00140E21" w:rsidRDefault="00776774" w:rsidP="00776774">
      <w:pPr>
        <w:pStyle w:val="Heading2"/>
      </w:pPr>
      <w:bookmarkStart w:id="3818" w:name="_Toc20204392"/>
      <w:bookmarkStart w:id="3819" w:name="_Toc27895091"/>
      <w:bookmarkStart w:id="3820" w:name="_Toc36192184"/>
      <w:bookmarkStart w:id="3821" w:name="_Toc45193297"/>
      <w:bookmarkStart w:id="3822" w:name="_Toc47592929"/>
      <w:bookmarkStart w:id="3823" w:name="_Toc51835016"/>
      <w:bookmarkStart w:id="3824" w:name="_Toc91154083"/>
      <w:r w:rsidRPr="00140E21">
        <w:t>5.1</w:t>
      </w:r>
      <w:r w:rsidRPr="00140E21">
        <w:tab/>
        <w:t>Network Function Service framework procedures</w:t>
      </w:r>
      <w:bookmarkEnd w:id="3818"/>
      <w:bookmarkEnd w:id="3819"/>
      <w:bookmarkEnd w:id="3820"/>
      <w:bookmarkEnd w:id="3821"/>
      <w:bookmarkEnd w:id="3822"/>
      <w:bookmarkEnd w:id="3823"/>
      <w:bookmarkEnd w:id="3824"/>
    </w:p>
    <w:p w14:paraId="60FD166D" w14:textId="77777777" w:rsidR="00776774" w:rsidRPr="00140E21" w:rsidRDefault="00776774" w:rsidP="00776774">
      <w:pPr>
        <w:pStyle w:val="Heading3"/>
      </w:pPr>
      <w:bookmarkStart w:id="3825" w:name="_Toc20204393"/>
      <w:bookmarkStart w:id="3826" w:name="_Toc27895092"/>
      <w:bookmarkStart w:id="3827" w:name="_Toc36192185"/>
      <w:bookmarkStart w:id="3828" w:name="_Toc45193298"/>
      <w:bookmarkStart w:id="3829" w:name="_Toc47592930"/>
      <w:bookmarkStart w:id="3830" w:name="_Toc51835017"/>
      <w:bookmarkStart w:id="3831" w:name="_Toc91154084"/>
      <w:r w:rsidRPr="00140E21">
        <w:t>5.1.1</w:t>
      </w:r>
      <w:r w:rsidRPr="00140E21">
        <w:tab/>
      </w:r>
      <w:r w:rsidRPr="00140E21">
        <w:rPr>
          <w:lang w:eastAsia="zh-CN"/>
        </w:rPr>
        <w:t xml:space="preserve">Network Function Service </w:t>
      </w:r>
      <w:r w:rsidRPr="00140E21">
        <w:t>Discovery</w:t>
      </w:r>
      <w:bookmarkEnd w:id="3825"/>
      <w:bookmarkEnd w:id="3826"/>
      <w:bookmarkEnd w:id="3827"/>
      <w:bookmarkEnd w:id="3828"/>
      <w:bookmarkEnd w:id="3829"/>
      <w:bookmarkEnd w:id="3830"/>
      <w:bookmarkEnd w:id="3831"/>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32" w:name="_Toc20204394"/>
      <w:bookmarkStart w:id="3833" w:name="_Toc27895093"/>
      <w:bookmarkStart w:id="3834" w:name="_Toc36192186"/>
      <w:bookmarkStart w:id="3835" w:name="_Toc45193299"/>
      <w:bookmarkStart w:id="3836" w:name="_Toc47592931"/>
      <w:bookmarkStart w:id="3837" w:name="_Toc51835018"/>
      <w:bookmarkStart w:id="3838" w:name="_Toc91154085"/>
      <w:r w:rsidRPr="00140E21">
        <w:t>5.2</w:t>
      </w:r>
      <w:r w:rsidRPr="00140E21">
        <w:tab/>
        <w:t>Network Function services</w:t>
      </w:r>
      <w:bookmarkEnd w:id="3832"/>
      <w:bookmarkEnd w:id="3833"/>
      <w:bookmarkEnd w:id="3834"/>
      <w:bookmarkEnd w:id="3835"/>
      <w:bookmarkEnd w:id="3836"/>
      <w:bookmarkEnd w:id="3837"/>
      <w:bookmarkEnd w:id="3838"/>
    </w:p>
    <w:p w14:paraId="121062D1" w14:textId="77777777" w:rsidR="00776774" w:rsidRPr="00140E21" w:rsidRDefault="00776774" w:rsidP="00776774">
      <w:pPr>
        <w:pStyle w:val="Heading3"/>
        <w:rPr>
          <w:rFonts w:eastAsia="SimSun"/>
          <w:lang w:eastAsia="zh-CN"/>
        </w:rPr>
      </w:pPr>
      <w:bookmarkStart w:id="3839" w:name="_Toc20204395"/>
      <w:bookmarkStart w:id="3840" w:name="_Toc27895094"/>
      <w:bookmarkStart w:id="3841" w:name="_Toc36192187"/>
      <w:bookmarkStart w:id="3842" w:name="_Toc45193300"/>
      <w:bookmarkStart w:id="3843" w:name="_Toc47592932"/>
      <w:bookmarkStart w:id="3844" w:name="_Toc51835019"/>
      <w:bookmarkStart w:id="3845" w:name="_Toc91154086"/>
      <w:r w:rsidRPr="00140E21">
        <w:rPr>
          <w:rFonts w:eastAsia="SimSun"/>
          <w:lang w:eastAsia="zh-CN"/>
        </w:rPr>
        <w:t>5.2.1</w:t>
      </w:r>
      <w:r w:rsidRPr="00140E21">
        <w:rPr>
          <w:rFonts w:eastAsia="SimSun"/>
          <w:lang w:eastAsia="zh-CN"/>
        </w:rPr>
        <w:tab/>
        <w:t>General</w:t>
      </w:r>
      <w:bookmarkEnd w:id="3839"/>
      <w:bookmarkEnd w:id="3840"/>
      <w:bookmarkEnd w:id="3841"/>
      <w:bookmarkEnd w:id="3842"/>
      <w:bookmarkEnd w:id="3843"/>
      <w:bookmarkEnd w:id="3844"/>
      <w:bookmarkEnd w:id="3845"/>
    </w:p>
    <w:p w14:paraId="19ABABC4" w14:textId="77777777" w:rsidR="00776774" w:rsidRPr="00140E21" w:rsidRDefault="00776774" w:rsidP="00776774">
      <w:pPr>
        <w:pStyle w:val="Heading3"/>
        <w:rPr>
          <w:lang w:eastAsia="zh-CN"/>
        </w:rPr>
      </w:pPr>
      <w:bookmarkStart w:id="3846" w:name="_Toc20204396"/>
      <w:bookmarkStart w:id="3847" w:name="_Toc27895095"/>
      <w:bookmarkStart w:id="3848" w:name="_Toc36192188"/>
      <w:bookmarkStart w:id="3849" w:name="_Toc45193301"/>
      <w:bookmarkStart w:id="3850" w:name="_Toc47592933"/>
      <w:bookmarkStart w:id="3851" w:name="_Toc51835020"/>
      <w:bookmarkStart w:id="3852" w:name="_Toc91154087"/>
      <w:r w:rsidRPr="00140E21">
        <w:t>5.2.2</w:t>
      </w:r>
      <w:r w:rsidRPr="00140E21">
        <w:tab/>
        <w:t>AMF Services</w:t>
      </w:r>
      <w:bookmarkEnd w:id="3846"/>
      <w:bookmarkEnd w:id="3847"/>
      <w:bookmarkEnd w:id="3848"/>
      <w:bookmarkEnd w:id="3849"/>
      <w:bookmarkEnd w:id="3850"/>
      <w:bookmarkEnd w:id="3851"/>
      <w:bookmarkEnd w:id="3852"/>
    </w:p>
    <w:p w14:paraId="69E94EC0" w14:textId="77777777" w:rsidR="00776774" w:rsidRPr="00140E21" w:rsidRDefault="00776774" w:rsidP="00776774">
      <w:pPr>
        <w:pStyle w:val="Heading4"/>
      </w:pPr>
      <w:bookmarkStart w:id="3853" w:name="_Toc20204397"/>
      <w:bookmarkStart w:id="3854" w:name="_Toc27895096"/>
      <w:bookmarkStart w:id="3855" w:name="_Toc36192189"/>
      <w:bookmarkStart w:id="3856" w:name="_Toc45193302"/>
      <w:bookmarkStart w:id="3857" w:name="_Toc47592934"/>
      <w:bookmarkStart w:id="3858" w:name="_Toc51835021"/>
      <w:bookmarkStart w:id="3859" w:name="_Toc91154088"/>
      <w:r w:rsidRPr="00140E21">
        <w:t>5.2.2.1</w:t>
      </w:r>
      <w:r w:rsidRPr="00140E21">
        <w:tab/>
        <w:t>General</w:t>
      </w:r>
      <w:bookmarkEnd w:id="3853"/>
      <w:bookmarkEnd w:id="3854"/>
      <w:bookmarkEnd w:id="3855"/>
      <w:bookmarkEnd w:id="3856"/>
      <w:bookmarkEnd w:id="3857"/>
      <w:bookmarkEnd w:id="3858"/>
      <w:bookmarkEnd w:id="3859"/>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60" w:name="_Toc20204398"/>
      <w:bookmarkStart w:id="3861" w:name="_Toc27895097"/>
      <w:bookmarkStart w:id="3862" w:name="_Toc36192190"/>
      <w:bookmarkStart w:id="3863" w:name="_Toc45193303"/>
      <w:bookmarkStart w:id="3864" w:name="_Toc47592935"/>
      <w:bookmarkStart w:id="3865" w:name="_Toc51835022"/>
      <w:bookmarkStart w:id="3866" w:name="_Toc91154089"/>
      <w:r w:rsidRPr="00140E21">
        <w:t>5.2.2.2</w:t>
      </w:r>
      <w:r w:rsidRPr="00140E21">
        <w:tab/>
        <w:t>Namf_Communication service</w:t>
      </w:r>
      <w:bookmarkEnd w:id="3860"/>
      <w:bookmarkEnd w:id="3861"/>
      <w:bookmarkEnd w:id="3862"/>
      <w:bookmarkEnd w:id="3863"/>
      <w:bookmarkEnd w:id="3864"/>
      <w:bookmarkEnd w:id="3865"/>
      <w:bookmarkEnd w:id="3866"/>
    </w:p>
    <w:p w14:paraId="4B4FBBEC" w14:textId="77777777" w:rsidR="00776774" w:rsidRPr="00140E21" w:rsidRDefault="00776774" w:rsidP="00776774">
      <w:pPr>
        <w:pStyle w:val="Heading5"/>
      </w:pPr>
      <w:bookmarkStart w:id="3867" w:name="_Toc20204399"/>
      <w:bookmarkStart w:id="3868" w:name="_Toc27895098"/>
      <w:bookmarkStart w:id="3869" w:name="_Toc36192191"/>
      <w:bookmarkStart w:id="3870" w:name="_Toc45193304"/>
      <w:bookmarkStart w:id="3871" w:name="_Toc47592936"/>
      <w:bookmarkStart w:id="3872" w:name="_Toc51835023"/>
      <w:bookmarkStart w:id="3873" w:name="_Toc91154090"/>
      <w:r w:rsidRPr="00140E21">
        <w:t>5.2.2.2.1</w:t>
      </w:r>
      <w:r w:rsidRPr="00140E21">
        <w:tab/>
        <w:t>General</w:t>
      </w:r>
      <w:bookmarkEnd w:id="3867"/>
      <w:bookmarkEnd w:id="3868"/>
      <w:bookmarkEnd w:id="3869"/>
      <w:bookmarkEnd w:id="3870"/>
      <w:bookmarkEnd w:id="3871"/>
      <w:bookmarkEnd w:id="3872"/>
      <w:bookmarkEnd w:id="3873"/>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74" w:name="_Toc20204400"/>
      <w:bookmarkStart w:id="3875" w:name="_Toc27895099"/>
      <w:bookmarkStart w:id="3876" w:name="_Toc36192192"/>
      <w:bookmarkStart w:id="3877" w:name="_Toc45193305"/>
      <w:bookmarkStart w:id="3878" w:name="_Toc47592937"/>
      <w:bookmarkStart w:id="3879" w:name="_Toc51835024"/>
      <w:bookmarkStart w:id="3880" w:name="_Toc91154091"/>
      <w:r w:rsidRPr="00140E21">
        <w:lastRenderedPageBreak/>
        <w:t>5.2.2.2.2</w:t>
      </w:r>
      <w:r w:rsidRPr="00140E21">
        <w:tab/>
        <w:t>Namf_Communication_UEContextTransfer service operation</w:t>
      </w:r>
      <w:bookmarkEnd w:id="3874"/>
      <w:bookmarkEnd w:id="3875"/>
      <w:bookmarkEnd w:id="3876"/>
      <w:bookmarkEnd w:id="3877"/>
      <w:bookmarkEnd w:id="3878"/>
      <w:bookmarkEnd w:id="3879"/>
      <w:bookmarkEnd w:id="3880"/>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lastRenderedPageBreak/>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81" w:name="_Toc20204401"/>
      <w:bookmarkStart w:id="3882" w:name="_Toc27895100"/>
      <w:bookmarkStart w:id="3883" w:name="_Toc36192193"/>
      <w:bookmarkStart w:id="3884" w:name="_Toc45193306"/>
      <w:bookmarkStart w:id="3885" w:name="_Toc47592938"/>
      <w:bookmarkStart w:id="3886" w:name="_Toc51835025"/>
      <w:bookmarkStart w:id="3887" w:name="_Toc91154092"/>
      <w:r w:rsidRPr="00140E21">
        <w:t>5.2.2.2.3</w:t>
      </w:r>
      <w:r w:rsidRPr="00140E21">
        <w:tab/>
        <w:t>Namf_Communication_Registration</w:t>
      </w:r>
      <w:r>
        <w:t xml:space="preserve">StatusUpdate </w:t>
      </w:r>
      <w:r w:rsidRPr="00140E21">
        <w:t>service operation</w:t>
      </w:r>
      <w:bookmarkEnd w:id="3881"/>
      <w:bookmarkEnd w:id="3882"/>
      <w:bookmarkEnd w:id="3883"/>
      <w:bookmarkEnd w:id="3884"/>
      <w:bookmarkEnd w:id="3885"/>
      <w:bookmarkEnd w:id="3886"/>
      <w:bookmarkEnd w:id="3887"/>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88" w:name="_Toc20204402"/>
      <w:bookmarkStart w:id="3889" w:name="_Toc27895101"/>
      <w:bookmarkStart w:id="3890" w:name="_Toc36192194"/>
      <w:bookmarkStart w:id="3891" w:name="_Toc45193307"/>
      <w:bookmarkStart w:id="3892" w:name="_Toc47592939"/>
      <w:bookmarkStart w:id="3893" w:name="_Toc51835026"/>
      <w:bookmarkStart w:id="3894" w:name="_Toc91154093"/>
      <w:r w:rsidRPr="00140E21">
        <w:rPr>
          <w:lang w:eastAsia="zh-CN"/>
        </w:rPr>
        <w:t>5.2.2.2.4</w:t>
      </w:r>
      <w:r w:rsidRPr="00140E21">
        <w:rPr>
          <w:lang w:eastAsia="zh-CN"/>
        </w:rPr>
        <w:tab/>
        <w:t>Namf_Communication_N1MessageNotify service operation</w:t>
      </w:r>
      <w:bookmarkEnd w:id="3888"/>
      <w:bookmarkEnd w:id="3889"/>
      <w:bookmarkEnd w:id="3890"/>
      <w:bookmarkEnd w:id="3891"/>
      <w:bookmarkEnd w:id="3892"/>
      <w:bookmarkEnd w:id="3893"/>
      <w:bookmarkEnd w:id="3894"/>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95" w:name="_Toc20204403"/>
      <w:bookmarkStart w:id="3896" w:name="_Toc27895102"/>
      <w:bookmarkStart w:id="3897" w:name="_Toc36192195"/>
      <w:bookmarkStart w:id="3898" w:name="_Toc45193308"/>
      <w:bookmarkStart w:id="3899" w:name="_Toc47592940"/>
      <w:bookmarkStart w:id="3900" w:name="_Toc51835027"/>
      <w:bookmarkStart w:id="3901" w:name="_Toc91154094"/>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3895"/>
      <w:bookmarkEnd w:id="3896"/>
      <w:bookmarkEnd w:id="3897"/>
      <w:bookmarkEnd w:id="3898"/>
      <w:bookmarkEnd w:id="3899"/>
      <w:bookmarkEnd w:id="3900"/>
      <w:bookmarkEnd w:id="390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902" w:name="_Toc20204404"/>
      <w:bookmarkStart w:id="3903" w:name="_Toc27895103"/>
      <w:bookmarkStart w:id="3904" w:name="_Toc36192196"/>
      <w:bookmarkStart w:id="3905" w:name="_Toc45193309"/>
      <w:bookmarkStart w:id="3906" w:name="_Toc47592941"/>
      <w:bookmarkStart w:id="3907" w:name="_Toc51835028"/>
      <w:bookmarkStart w:id="3908" w:name="_Toc91154095"/>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902"/>
      <w:bookmarkEnd w:id="3903"/>
      <w:bookmarkEnd w:id="3904"/>
      <w:bookmarkEnd w:id="3905"/>
      <w:bookmarkEnd w:id="3906"/>
      <w:bookmarkEnd w:id="3907"/>
      <w:bookmarkEnd w:id="3908"/>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09" w:name="_Toc20204405"/>
      <w:bookmarkStart w:id="3910" w:name="_Toc27895104"/>
      <w:bookmarkStart w:id="3911" w:name="_Toc36192197"/>
      <w:bookmarkStart w:id="3912" w:name="_Toc45193310"/>
      <w:bookmarkStart w:id="3913" w:name="_Toc47592942"/>
      <w:bookmarkStart w:id="3914" w:name="_Toc51835029"/>
      <w:bookmarkStart w:id="3915" w:name="_Toc91154096"/>
      <w:r w:rsidRPr="00140E21">
        <w:rPr>
          <w:lang w:eastAsia="zh-CN"/>
        </w:rPr>
        <w:t>5.2.2.2.7</w:t>
      </w:r>
      <w:r w:rsidRPr="00140E21">
        <w:rPr>
          <w:lang w:eastAsia="zh-CN"/>
        </w:rPr>
        <w:tab/>
        <w:t>Namf_Communication_N1N2MessageTransfer service operation</w:t>
      </w:r>
      <w:bookmarkEnd w:id="3909"/>
      <w:bookmarkEnd w:id="3910"/>
      <w:bookmarkEnd w:id="3911"/>
      <w:bookmarkEnd w:id="3912"/>
      <w:bookmarkEnd w:id="3913"/>
      <w:bookmarkEnd w:id="3914"/>
      <w:bookmarkEnd w:id="3915"/>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16"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17" w:name="_Toc27895105"/>
      <w:bookmarkStart w:id="3918" w:name="_Toc36192198"/>
      <w:bookmarkStart w:id="3919" w:name="_Toc45193311"/>
      <w:bookmarkStart w:id="3920" w:name="_Toc47592943"/>
      <w:bookmarkStart w:id="3921" w:name="_Toc51835030"/>
      <w:bookmarkStart w:id="3922" w:name="_Toc91154097"/>
      <w:r w:rsidRPr="00140E21">
        <w:rPr>
          <w:lang w:eastAsia="zh-CN"/>
        </w:rPr>
        <w:t>5.2.2.2.7A</w:t>
      </w:r>
      <w:r w:rsidRPr="00140E21">
        <w:rPr>
          <w:lang w:eastAsia="zh-CN"/>
        </w:rPr>
        <w:tab/>
        <w:t>Namf_Communication_N1N2TransferFailureNotification service operation</w:t>
      </w:r>
      <w:bookmarkEnd w:id="3916"/>
      <w:bookmarkEnd w:id="3917"/>
      <w:bookmarkEnd w:id="3918"/>
      <w:bookmarkEnd w:id="3919"/>
      <w:bookmarkEnd w:id="3920"/>
      <w:bookmarkEnd w:id="3921"/>
      <w:bookmarkEnd w:id="3922"/>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23" w:name="_Toc20204407"/>
      <w:bookmarkStart w:id="3924" w:name="_Toc27895106"/>
      <w:bookmarkStart w:id="3925" w:name="_Toc36192199"/>
      <w:bookmarkStart w:id="3926" w:name="_Toc45193312"/>
      <w:bookmarkStart w:id="3927" w:name="_Toc47592944"/>
      <w:bookmarkStart w:id="3928" w:name="_Toc51835031"/>
      <w:bookmarkStart w:id="3929" w:name="_Toc91154098"/>
      <w:r w:rsidRPr="00140E21">
        <w:rPr>
          <w:lang w:eastAsia="zh-CN"/>
        </w:rPr>
        <w:t>5.2.2.2.8</w:t>
      </w:r>
      <w:r w:rsidRPr="00140E21">
        <w:rPr>
          <w:lang w:eastAsia="zh-CN"/>
        </w:rPr>
        <w:tab/>
        <w:t>Namf_Communication_N2InfoSubscribe service operation</w:t>
      </w:r>
      <w:bookmarkEnd w:id="3923"/>
      <w:bookmarkEnd w:id="3924"/>
      <w:bookmarkEnd w:id="3925"/>
      <w:bookmarkEnd w:id="3926"/>
      <w:bookmarkEnd w:id="3927"/>
      <w:bookmarkEnd w:id="3928"/>
      <w:bookmarkEnd w:id="3929"/>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30" w:name="_Toc20204408"/>
      <w:bookmarkStart w:id="3931" w:name="_Toc27895107"/>
      <w:bookmarkStart w:id="3932" w:name="_Toc36192200"/>
      <w:bookmarkStart w:id="3933" w:name="_Toc45193313"/>
      <w:bookmarkStart w:id="3934" w:name="_Toc47592945"/>
      <w:bookmarkStart w:id="3935" w:name="_Toc51835032"/>
      <w:bookmarkStart w:id="3936" w:name="_Toc91154099"/>
      <w:r w:rsidRPr="00140E21">
        <w:rPr>
          <w:lang w:eastAsia="zh-CN"/>
        </w:rPr>
        <w:t>5.2.2.2.9</w:t>
      </w:r>
      <w:r w:rsidRPr="00140E21">
        <w:rPr>
          <w:lang w:eastAsia="zh-CN"/>
        </w:rPr>
        <w:tab/>
        <w:t>Namf_Communication_N2InfoUnsubscribe service operation</w:t>
      </w:r>
      <w:bookmarkEnd w:id="3930"/>
      <w:bookmarkEnd w:id="3931"/>
      <w:bookmarkEnd w:id="3932"/>
      <w:bookmarkEnd w:id="3933"/>
      <w:bookmarkEnd w:id="3934"/>
      <w:bookmarkEnd w:id="3935"/>
      <w:bookmarkEnd w:id="3936"/>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37" w:name="_Toc20204409"/>
      <w:bookmarkStart w:id="3938" w:name="_Toc27895108"/>
      <w:bookmarkStart w:id="3939" w:name="_Toc36192201"/>
      <w:bookmarkStart w:id="3940" w:name="_Toc45193314"/>
      <w:bookmarkStart w:id="3941" w:name="_Toc47592946"/>
      <w:bookmarkStart w:id="3942" w:name="_Toc51835033"/>
      <w:bookmarkStart w:id="3943" w:name="_Toc91154100"/>
      <w:r w:rsidRPr="00140E21">
        <w:rPr>
          <w:lang w:eastAsia="zh-CN"/>
        </w:rPr>
        <w:t>5.2.2.2.10</w:t>
      </w:r>
      <w:r w:rsidRPr="00140E21">
        <w:rPr>
          <w:lang w:eastAsia="zh-CN"/>
        </w:rPr>
        <w:tab/>
        <w:t>Namf_Communication_N2InfoNotify service operation</w:t>
      </w:r>
      <w:bookmarkEnd w:id="3937"/>
      <w:bookmarkEnd w:id="3938"/>
      <w:bookmarkEnd w:id="3939"/>
      <w:bookmarkEnd w:id="3940"/>
      <w:bookmarkEnd w:id="3941"/>
      <w:bookmarkEnd w:id="3942"/>
      <w:bookmarkEnd w:id="3943"/>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44" w:name="_Toc20204410"/>
      <w:bookmarkStart w:id="3945" w:name="_Toc27895109"/>
      <w:bookmarkStart w:id="3946" w:name="_Toc36192202"/>
      <w:bookmarkStart w:id="3947" w:name="_Toc45193315"/>
      <w:bookmarkStart w:id="3948" w:name="_Toc47592947"/>
      <w:bookmarkStart w:id="3949" w:name="_Toc51835034"/>
      <w:bookmarkStart w:id="3950" w:name="_Toc91154101"/>
      <w:r w:rsidRPr="00140E21">
        <w:t>5.2.2.2.11</w:t>
      </w:r>
      <w:r w:rsidRPr="00140E21">
        <w:tab/>
        <w:t>Namf_Communication_CreateUEContext service operation</w:t>
      </w:r>
      <w:bookmarkEnd w:id="3944"/>
      <w:bookmarkEnd w:id="3945"/>
      <w:bookmarkEnd w:id="3946"/>
      <w:bookmarkEnd w:id="3947"/>
      <w:bookmarkEnd w:id="3948"/>
      <w:bookmarkEnd w:id="3949"/>
      <w:bookmarkEnd w:id="3950"/>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0354C5E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4BB1A34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lastRenderedPageBreak/>
        <w:t xml:space="preserve">Output, Optional: </w:t>
      </w:r>
      <w:r w:rsidRPr="00140E21">
        <w:rPr>
          <w:lang w:eastAsia="zh-CN"/>
        </w:rPr>
        <w:t>None.</w:t>
      </w:r>
    </w:p>
    <w:p w14:paraId="594CD375" w14:textId="77777777" w:rsidR="00776774" w:rsidRPr="00140E21" w:rsidRDefault="00776774" w:rsidP="00776774">
      <w:pPr>
        <w:pStyle w:val="Heading5"/>
      </w:pPr>
      <w:bookmarkStart w:id="3951" w:name="_Toc20204411"/>
      <w:bookmarkStart w:id="3952" w:name="_Toc27895110"/>
      <w:bookmarkStart w:id="3953" w:name="_Toc36192203"/>
      <w:bookmarkStart w:id="3954" w:name="_Toc45193316"/>
      <w:bookmarkStart w:id="3955" w:name="_Toc47592948"/>
      <w:bookmarkStart w:id="3956" w:name="_Toc51835035"/>
      <w:bookmarkStart w:id="3957" w:name="_Toc91154102"/>
      <w:r w:rsidRPr="00140E21">
        <w:t>5.2.2.2.12</w:t>
      </w:r>
      <w:r w:rsidRPr="00140E21">
        <w:tab/>
        <w:t>Namf_Communication_ReleaseUEContext service operation</w:t>
      </w:r>
      <w:bookmarkEnd w:id="3951"/>
      <w:bookmarkEnd w:id="3952"/>
      <w:bookmarkEnd w:id="3953"/>
      <w:bookmarkEnd w:id="3954"/>
      <w:bookmarkEnd w:id="3955"/>
      <w:bookmarkEnd w:id="3956"/>
      <w:bookmarkEnd w:id="3957"/>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58" w:name="_Toc20204412"/>
      <w:bookmarkStart w:id="3959" w:name="_Toc27895111"/>
      <w:bookmarkStart w:id="3960" w:name="_Toc36192204"/>
      <w:bookmarkStart w:id="3961" w:name="_Toc45193317"/>
      <w:bookmarkStart w:id="3962" w:name="_Toc47592949"/>
      <w:bookmarkStart w:id="3963" w:name="_Toc51835036"/>
      <w:bookmarkStart w:id="3964" w:name="_Toc91154103"/>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58"/>
      <w:bookmarkEnd w:id="3959"/>
      <w:bookmarkEnd w:id="3960"/>
      <w:bookmarkEnd w:id="3961"/>
      <w:bookmarkEnd w:id="3962"/>
      <w:bookmarkEnd w:id="3963"/>
      <w:bookmarkEnd w:id="3964"/>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65" w:name="_Toc20204413"/>
      <w:bookmarkStart w:id="3966" w:name="_Toc27895112"/>
      <w:bookmarkStart w:id="3967" w:name="_Toc36192205"/>
      <w:bookmarkStart w:id="3968" w:name="_Toc45193318"/>
      <w:bookmarkStart w:id="3969" w:name="_Toc47592950"/>
      <w:bookmarkStart w:id="3970" w:name="_Toc51835037"/>
      <w:bookmarkStart w:id="3971" w:name="_Toc91154104"/>
      <w:r w:rsidRPr="00140E21">
        <w:rPr>
          <w:rFonts w:eastAsia="SimSun"/>
        </w:rPr>
        <w:t>5.2.2.2.14</w:t>
      </w:r>
      <w:r w:rsidRPr="00140E21">
        <w:rPr>
          <w:rFonts w:eastAsia="SimSun"/>
        </w:rPr>
        <w:tab/>
        <w:t>Namf_Communication_AMFStatusChangeSubscribe service operation</w:t>
      </w:r>
      <w:bookmarkEnd w:id="3965"/>
      <w:bookmarkEnd w:id="3966"/>
      <w:bookmarkEnd w:id="3967"/>
      <w:bookmarkEnd w:id="3968"/>
      <w:bookmarkEnd w:id="3969"/>
      <w:bookmarkEnd w:id="3970"/>
      <w:bookmarkEnd w:id="3971"/>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72" w:name="_Toc20204414"/>
      <w:bookmarkStart w:id="3973" w:name="_Toc27895113"/>
      <w:bookmarkStart w:id="3974" w:name="_Toc36192206"/>
      <w:bookmarkStart w:id="3975" w:name="_Toc45193319"/>
      <w:bookmarkStart w:id="3976" w:name="_Toc47592951"/>
      <w:bookmarkStart w:id="3977" w:name="_Toc51835038"/>
      <w:bookmarkStart w:id="3978" w:name="_Toc91154105"/>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72"/>
      <w:bookmarkEnd w:id="3973"/>
      <w:bookmarkEnd w:id="3974"/>
      <w:bookmarkEnd w:id="3975"/>
      <w:bookmarkEnd w:id="3976"/>
      <w:bookmarkEnd w:id="3977"/>
      <w:bookmarkEnd w:id="3978"/>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79" w:name="_Toc20204415"/>
      <w:bookmarkStart w:id="3980" w:name="_Toc27895114"/>
      <w:bookmarkStart w:id="3981" w:name="_Toc36192207"/>
      <w:bookmarkStart w:id="3982" w:name="_Toc45193320"/>
      <w:bookmarkStart w:id="3983" w:name="_Toc47592952"/>
      <w:bookmarkStart w:id="3984" w:name="_Toc51835039"/>
      <w:bookmarkStart w:id="3985" w:name="_Toc91154106"/>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79"/>
      <w:bookmarkEnd w:id="3980"/>
      <w:bookmarkEnd w:id="3981"/>
      <w:bookmarkEnd w:id="3982"/>
      <w:bookmarkEnd w:id="3983"/>
      <w:bookmarkEnd w:id="3984"/>
      <w:bookmarkEnd w:id="3985"/>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86" w:name="_Toc36192208"/>
      <w:bookmarkStart w:id="3987" w:name="_Toc45193321"/>
      <w:bookmarkStart w:id="3988" w:name="_Toc47592953"/>
      <w:bookmarkStart w:id="3989" w:name="_Toc51835040"/>
      <w:bookmarkStart w:id="3990" w:name="_Toc20204416"/>
      <w:bookmarkStart w:id="3991" w:name="_Toc27895115"/>
      <w:bookmarkStart w:id="3992" w:name="_Toc91154107"/>
      <w:r>
        <w:rPr>
          <w:rFonts w:eastAsia="SimSun"/>
        </w:rPr>
        <w:t>5.2.2.2.17</w:t>
      </w:r>
      <w:r>
        <w:rPr>
          <w:rFonts w:eastAsia="SimSun"/>
        </w:rPr>
        <w:tab/>
        <w:t>Namf_Communication_NonUeN2MessageTransfer service operation</w:t>
      </w:r>
      <w:bookmarkEnd w:id="3986"/>
      <w:bookmarkEnd w:id="3987"/>
      <w:bookmarkEnd w:id="3988"/>
      <w:bookmarkEnd w:id="3989"/>
      <w:bookmarkEnd w:id="3992"/>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93" w:name="_Toc36192209"/>
      <w:bookmarkStart w:id="3994" w:name="_Toc45193322"/>
      <w:bookmarkStart w:id="3995" w:name="_Toc47592954"/>
      <w:bookmarkStart w:id="3996" w:name="_Toc51835041"/>
      <w:bookmarkStart w:id="3997" w:name="_Toc91154108"/>
      <w:r>
        <w:rPr>
          <w:rFonts w:eastAsia="SimSun"/>
        </w:rPr>
        <w:t>5.2.2.2.18</w:t>
      </w:r>
      <w:r>
        <w:rPr>
          <w:rFonts w:eastAsia="SimSun"/>
        </w:rPr>
        <w:tab/>
        <w:t>Namf_Communication_NonUeN2InfoSubscribe service operation</w:t>
      </w:r>
      <w:bookmarkEnd w:id="3993"/>
      <w:bookmarkEnd w:id="3994"/>
      <w:bookmarkEnd w:id="3995"/>
      <w:bookmarkEnd w:id="3996"/>
      <w:bookmarkEnd w:id="3997"/>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98" w:name="_Toc36192210"/>
      <w:bookmarkStart w:id="3999" w:name="_Toc45193323"/>
      <w:bookmarkStart w:id="4000" w:name="_Toc47592955"/>
      <w:bookmarkStart w:id="4001" w:name="_Toc51835042"/>
      <w:bookmarkStart w:id="4002" w:name="_Toc91154109"/>
      <w:r>
        <w:rPr>
          <w:rFonts w:eastAsia="SimSun"/>
        </w:rPr>
        <w:lastRenderedPageBreak/>
        <w:t>5.2.2.2.19</w:t>
      </w:r>
      <w:r>
        <w:rPr>
          <w:rFonts w:eastAsia="SimSun"/>
        </w:rPr>
        <w:tab/>
        <w:t>Namf_Communication_NonUeN2InfoUnSubscribe service operation</w:t>
      </w:r>
      <w:bookmarkEnd w:id="3998"/>
      <w:bookmarkEnd w:id="3999"/>
      <w:bookmarkEnd w:id="4000"/>
      <w:bookmarkEnd w:id="4001"/>
      <w:bookmarkEnd w:id="4002"/>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003" w:name="_Toc36192211"/>
      <w:bookmarkStart w:id="4004" w:name="_Toc45193324"/>
      <w:bookmarkStart w:id="4005" w:name="_Toc47592956"/>
      <w:bookmarkStart w:id="4006" w:name="_Toc51835043"/>
      <w:bookmarkStart w:id="4007" w:name="_Toc91154110"/>
      <w:r>
        <w:rPr>
          <w:rFonts w:eastAsia="SimSun"/>
        </w:rPr>
        <w:t>5.2.2.2.20</w:t>
      </w:r>
      <w:r>
        <w:rPr>
          <w:rFonts w:eastAsia="SimSun"/>
        </w:rPr>
        <w:tab/>
        <w:t>Namf_Communication_NonUeN2InfoNotify service operation</w:t>
      </w:r>
      <w:bookmarkEnd w:id="4003"/>
      <w:bookmarkEnd w:id="4004"/>
      <w:bookmarkEnd w:id="4005"/>
      <w:bookmarkEnd w:id="4006"/>
      <w:bookmarkEnd w:id="4007"/>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08" w:name="_Toc36192212"/>
      <w:bookmarkStart w:id="4009" w:name="_Toc45193325"/>
      <w:bookmarkStart w:id="4010" w:name="_Toc47592957"/>
      <w:bookmarkStart w:id="4011" w:name="_Toc51835044"/>
      <w:bookmarkStart w:id="4012" w:name="_Toc91154111"/>
      <w:r>
        <w:rPr>
          <w:rFonts w:eastAsia="SimSun"/>
        </w:rPr>
        <w:t>5.2.2.2.21</w:t>
      </w:r>
      <w:r>
        <w:rPr>
          <w:rFonts w:eastAsia="SimSun"/>
        </w:rPr>
        <w:tab/>
        <w:t>Namf_Communication_RelocateUEContext service operation</w:t>
      </w:r>
      <w:bookmarkEnd w:id="4012"/>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EE66A3">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EE66A3">
        <w:rPr>
          <w:rFonts w:eastAsia="SimSun"/>
          <w:b/>
          <w:bCs/>
        </w:rPr>
        <w:t>Output, Optional:</w:t>
      </w:r>
      <w:r>
        <w:rPr>
          <w:rFonts w:eastAsia="SimSun"/>
        </w:rPr>
        <w:t xml:space="preserve"> None.</w:t>
      </w:r>
    </w:p>
    <w:p w14:paraId="330651E3" w14:textId="311F61C3" w:rsidR="00335450" w:rsidRDefault="00335450" w:rsidP="00335450">
      <w:pPr>
        <w:pStyle w:val="Heading5"/>
        <w:rPr>
          <w:rFonts w:eastAsia="SimSun"/>
        </w:rPr>
      </w:pPr>
      <w:bookmarkStart w:id="4013" w:name="_Toc91154112"/>
      <w:r>
        <w:rPr>
          <w:rFonts w:eastAsia="SimSun"/>
        </w:rPr>
        <w:t>5.2.2.2.22</w:t>
      </w:r>
      <w:r>
        <w:rPr>
          <w:rFonts w:eastAsia="SimSun"/>
        </w:rPr>
        <w:tab/>
        <w:t>Namf_Communication_CancelRelocateUEContext service operation</w:t>
      </w:r>
      <w:bookmarkEnd w:id="4013"/>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14" w:name="_Toc91154113"/>
      <w:r w:rsidRPr="00140E21">
        <w:rPr>
          <w:lang w:eastAsia="zh-CN"/>
        </w:rPr>
        <w:t>5.2.2.3</w:t>
      </w:r>
      <w:r w:rsidRPr="00140E21">
        <w:rPr>
          <w:lang w:eastAsia="zh-CN"/>
        </w:rPr>
        <w:tab/>
        <w:t>Namf_EventExposure service</w:t>
      </w:r>
      <w:bookmarkEnd w:id="3990"/>
      <w:bookmarkEnd w:id="3991"/>
      <w:bookmarkEnd w:id="4008"/>
      <w:bookmarkEnd w:id="4009"/>
      <w:bookmarkEnd w:id="4010"/>
      <w:bookmarkEnd w:id="4011"/>
      <w:bookmarkEnd w:id="4014"/>
    </w:p>
    <w:p w14:paraId="3C87059F" w14:textId="77777777" w:rsidR="00776774" w:rsidRPr="00140E21" w:rsidRDefault="00776774" w:rsidP="00776774">
      <w:pPr>
        <w:pStyle w:val="Heading5"/>
      </w:pPr>
      <w:bookmarkStart w:id="4015" w:name="_Toc20204417"/>
      <w:bookmarkStart w:id="4016" w:name="_Toc27895116"/>
      <w:bookmarkStart w:id="4017" w:name="_Toc36192213"/>
      <w:bookmarkStart w:id="4018" w:name="_Toc45193326"/>
      <w:bookmarkStart w:id="4019" w:name="_Toc47592958"/>
      <w:bookmarkStart w:id="4020" w:name="_Toc51835045"/>
      <w:bookmarkStart w:id="4021" w:name="_Toc91154114"/>
      <w:r w:rsidRPr="00140E21">
        <w:t>5.2.2.3.1</w:t>
      </w:r>
      <w:r w:rsidRPr="00140E21">
        <w:tab/>
        <w:t>General</w:t>
      </w:r>
      <w:bookmarkEnd w:id="4015"/>
      <w:bookmarkEnd w:id="4016"/>
      <w:bookmarkEnd w:id="4017"/>
      <w:bookmarkEnd w:id="4018"/>
      <w:bookmarkEnd w:id="4019"/>
      <w:bookmarkEnd w:id="4020"/>
      <w:bookmarkEnd w:id="4021"/>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119B8AE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 and 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22" w:name="_Toc20204418"/>
      <w:bookmarkStart w:id="4023" w:name="_Toc27895117"/>
      <w:bookmarkStart w:id="4024" w:name="_Toc36192214"/>
      <w:bookmarkStart w:id="4025" w:name="_Toc45193327"/>
      <w:bookmarkStart w:id="4026" w:name="_Toc47592959"/>
      <w:bookmarkStart w:id="4027" w:name="_Toc51835046"/>
      <w:bookmarkStart w:id="4028" w:name="_Toc91154115"/>
      <w:r w:rsidRPr="00140E21">
        <w:rPr>
          <w:lang w:eastAsia="zh-CN"/>
        </w:rPr>
        <w:t>5.2.2.3.2</w:t>
      </w:r>
      <w:r w:rsidRPr="00140E21">
        <w:rPr>
          <w:lang w:eastAsia="zh-CN"/>
        </w:rPr>
        <w:tab/>
        <w:t>Namf_EventExposure_Subscribe service operation</w:t>
      </w:r>
      <w:bookmarkEnd w:id="4022"/>
      <w:bookmarkEnd w:id="4023"/>
      <w:bookmarkEnd w:id="4024"/>
      <w:bookmarkEnd w:id="4025"/>
      <w:bookmarkEnd w:id="4026"/>
      <w:bookmarkEnd w:id="4027"/>
      <w:bookmarkEnd w:id="4028"/>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29" w:name="_Toc20204419"/>
      <w:bookmarkStart w:id="4030" w:name="_Toc27895118"/>
      <w:bookmarkStart w:id="4031" w:name="_Toc36192215"/>
      <w:bookmarkStart w:id="4032" w:name="_Toc45193328"/>
      <w:bookmarkStart w:id="4033" w:name="_Toc47592960"/>
      <w:bookmarkStart w:id="4034" w:name="_Toc51835047"/>
      <w:bookmarkStart w:id="4035" w:name="_Toc91154116"/>
      <w:r w:rsidRPr="00140E21">
        <w:rPr>
          <w:lang w:eastAsia="zh-CN"/>
        </w:rPr>
        <w:t>5.2.2.3.3</w:t>
      </w:r>
      <w:r w:rsidRPr="00140E21">
        <w:rPr>
          <w:lang w:eastAsia="zh-CN"/>
        </w:rPr>
        <w:tab/>
        <w:t>Namf_EventExposure_UnSubscribe service operation</w:t>
      </w:r>
      <w:bookmarkEnd w:id="4029"/>
      <w:bookmarkEnd w:id="4030"/>
      <w:bookmarkEnd w:id="4031"/>
      <w:bookmarkEnd w:id="4032"/>
      <w:bookmarkEnd w:id="4033"/>
      <w:bookmarkEnd w:id="4034"/>
      <w:bookmarkEnd w:id="4035"/>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36" w:name="_Toc20204420"/>
      <w:bookmarkStart w:id="4037" w:name="_Toc27895119"/>
      <w:bookmarkStart w:id="4038" w:name="_Toc36192216"/>
      <w:bookmarkStart w:id="4039" w:name="_Toc45193329"/>
      <w:bookmarkStart w:id="4040" w:name="_Toc47592961"/>
      <w:bookmarkStart w:id="4041" w:name="_Toc51835048"/>
      <w:bookmarkStart w:id="4042" w:name="_Toc91154117"/>
      <w:r w:rsidRPr="00140E21">
        <w:rPr>
          <w:lang w:eastAsia="zh-CN"/>
        </w:rPr>
        <w:t>5.2.2.3.4</w:t>
      </w:r>
      <w:r w:rsidRPr="00140E21">
        <w:rPr>
          <w:lang w:eastAsia="zh-CN"/>
        </w:rPr>
        <w:tab/>
        <w:t>Namf_EventExposure_Notify service operation</w:t>
      </w:r>
      <w:bookmarkEnd w:id="4036"/>
      <w:bookmarkEnd w:id="4037"/>
      <w:bookmarkEnd w:id="4038"/>
      <w:bookmarkEnd w:id="4039"/>
      <w:bookmarkEnd w:id="4040"/>
      <w:bookmarkEnd w:id="4041"/>
      <w:bookmarkEnd w:id="4042"/>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43" w:name="_Toc20204421"/>
      <w:bookmarkStart w:id="4044" w:name="_Toc27895120"/>
      <w:bookmarkStart w:id="4045" w:name="_Toc36192217"/>
      <w:bookmarkStart w:id="4046" w:name="_Toc45193330"/>
      <w:bookmarkStart w:id="4047" w:name="_Toc47592962"/>
      <w:bookmarkStart w:id="4048" w:name="_Toc51835049"/>
      <w:bookmarkStart w:id="4049" w:name="_Toc91154118"/>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43"/>
      <w:bookmarkEnd w:id="4044"/>
      <w:bookmarkEnd w:id="4045"/>
      <w:bookmarkEnd w:id="4046"/>
      <w:bookmarkEnd w:id="4047"/>
      <w:bookmarkEnd w:id="4048"/>
      <w:bookmarkEnd w:id="4049"/>
    </w:p>
    <w:p w14:paraId="56B036A4" w14:textId="77777777" w:rsidR="00776774" w:rsidRPr="00140E21" w:rsidRDefault="00776774" w:rsidP="00776774">
      <w:pPr>
        <w:pStyle w:val="Heading5"/>
        <w:rPr>
          <w:rFonts w:eastAsia="SimSun"/>
        </w:rPr>
      </w:pPr>
      <w:bookmarkStart w:id="4050" w:name="_Toc20204422"/>
      <w:bookmarkStart w:id="4051" w:name="_Toc27895121"/>
      <w:bookmarkStart w:id="4052" w:name="_Toc36192218"/>
      <w:bookmarkStart w:id="4053" w:name="_Toc45193331"/>
      <w:bookmarkStart w:id="4054" w:name="_Toc47592963"/>
      <w:bookmarkStart w:id="4055" w:name="_Toc51835050"/>
      <w:bookmarkStart w:id="4056" w:name="_Toc91154119"/>
      <w:r w:rsidRPr="00140E21">
        <w:rPr>
          <w:rFonts w:eastAsia="SimSun"/>
        </w:rPr>
        <w:t>5.2.2.4.1</w:t>
      </w:r>
      <w:r w:rsidRPr="00140E21">
        <w:rPr>
          <w:rFonts w:eastAsia="SimSun"/>
        </w:rPr>
        <w:tab/>
        <w:t>General</w:t>
      </w:r>
      <w:bookmarkEnd w:id="4050"/>
      <w:bookmarkEnd w:id="4051"/>
      <w:bookmarkEnd w:id="4052"/>
      <w:bookmarkEnd w:id="4053"/>
      <w:bookmarkEnd w:id="4054"/>
      <w:bookmarkEnd w:id="4055"/>
      <w:bookmarkEnd w:id="4056"/>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057" w:name="_Toc20204423"/>
      <w:bookmarkStart w:id="4058" w:name="_Toc27895122"/>
      <w:bookmarkStart w:id="4059" w:name="_Toc36192219"/>
      <w:bookmarkStart w:id="4060" w:name="_Toc45193332"/>
      <w:bookmarkStart w:id="4061" w:name="_Toc47592964"/>
      <w:bookmarkStart w:id="4062"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063" w:name="_Toc91154120"/>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57"/>
      <w:bookmarkEnd w:id="4058"/>
      <w:bookmarkEnd w:id="4059"/>
      <w:bookmarkEnd w:id="4060"/>
      <w:bookmarkEnd w:id="4061"/>
      <w:bookmarkEnd w:id="4062"/>
      <w:bookmarkEnd w:id="4063"/>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64" w:name="_Toc20204424"/>
      <w:bookmarkStart w:id="4065" w:name="_Toc27895123"/>
      <w:bookmarkStart w:id="4066" w:name="_Toc36192220"/>
      <w:bookmarkStart w:id="4067" w:name="_Toc45193333"/>
      <w:bookmarkStart w:id="4068" w:name="_Toc47592965"/>
      <w:bookmarkStart w:id="4069" w:name="_Toc51835052"/>
      <w:bookmarkStart w:id="4070" w:name="_Toc91154121"/>
      <w:r w:rsidRPr="00140E21">
        <w:t>5.2.2.4.3</w:t>
      </w:r>
      <w:r w:rsidRPr="00140E21">
        <w:tab/>
        <w:t>Namf_MT</w:t>
      </w:r>
      <w:r>
        <w:t>_</w:t>
      </w:r>
      <w:r w:rsidRPr="00140E21">
        <w:t>ProvideDomainSelectionInfo</w:t>
      </w:r>
      <w:bookmarkEnd w:id="4064"/>
      <w:bookmarkEnd w:id="4065"/>
      <w:bookmarkEnd w:id="4066"/>
      <w:bookmarkEnd w:id="4067"/>
      <w:bookmarkEnd w:id="4068"/>
      <w:bookmarkEnd w:id="4069"/>
      <w:bookmarkEnd w:id="4070"/>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071" w:name="_Toc20204425"/>
      <w:bookmarkStart w:id="4072" w:name="_Toc27895124"/>
      <w:bookmarkStart w:id="4073" w:name="_Toc36192221"/>
      <w:bookmarkStart w:id="4074" w:name="_Toc45193334"/>
      <w:bookmarkStart w:id="4075" w:name="_Toc47592966"/>
      <w:bookmarkStart w:id="4076" w:name="_Toc51835053"/>
      <w:bookmarkStart w:id="4077" w:name="_Toc91154122"/>
      <w:r>
        <w:t>5.2.2.4.4</w:t>
      </w:r>
      <w:r>
        <w:tab/>
        <w:t>Namf_MT_EnableGroupReachability service operation</w:t>
      </w:r>
      <w:bookmarkEnd w:id="4077"/>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078" w:name="_Toc91154123"/>
      <w:r>
        <w:t>5.2.2.4.5</w:t>
      </w:r>
      <w:r>
        <w:tab/>
        <w:t>Namf_MT_UEReachabilityInfoNotify</w:t>
      </w:r>
      <w:bookmarkEnd w:id="4078"/>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079" w:name="_Toc91154124"/>
      <w:r w:rsidRPr="00140E21">
        <w:t>5.2.2.5</w:t>
      </w:r>
      <w:r w:rsidRPr="00140E21">
        <w:tab/>
        <w:t>Namf_Location service</w:t>
      </w:r>
      <w:bookmarkEnd w:id="4071"/>
      <w:bookmarkEnd w:id="4072"/>
      <w:bookmarkEnd w:id="4073"/>
      <w:bookmarkEnd w:id="4074"/>
      <w:bookmarkEnd w:id="4075"/>
      <w:bookmarkEnd w:id="4076"/>
      <w:bookmarkEnd w:id="4079"/>
    </w:p>
    <w:p w14:paraId="5DC99101" w14:textId="77777777" w:rsidR="00776774" w:rsidRPr="00140E21" w:rsidRDefault="00776774" w:rsidP="00776774">
      <w:pPr>
        <w:pStyle w:val="Heading5"/>
      </w:pPr>
      <w:bookmarkStart w:id="4080" w:name="_Toc20204426"/>
      <w:bookmarkStart w:id="4081" w:name="_Toc27895125"/>
      <w:bookmarkStart w:id="4082" w:name="_Toc36192222"/>
      <w:bookmarkStart w:id="4083" w:name="_Toc45193335"/>
      <w:bookmarkStart w:id="4084" w:name="_Toc47592967"/>
      <w:bookmarkStart w:id="4085" w:name="_Toc51835054"/>
      <w:bookmarkStart w:id="4086" w:name="_Toc91154125"/>
      <w:r w:rsidRPr="00140E21">
        <w:t>5.2.2.5.1</w:t>
      </w:r>
      <w:r w:rsidRPr="00140E21">
        <w:tab/>
        <w:t>General</w:t>
      </w:r>
      <w:bookmarkEnd w:id="4080"/>
      <w:bookmarkEnd w:id="4081"/>
      <w:bookmarkEnd w:id="4082"/>
      <w:bookmarkEnd w:id="4083"/>
      <w:bookmarkEnd w:id="4084"/>
      <w:bookmarkEnd w:id="4085"/>
      <w:bookmarkEnd w:id="4086"/>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87" w:name="_Toc20204427"/>
      <w:bookmarkStart w:id="4088" w:name="_Toc27895126"/>
      <w:bookmarkStart w:id="4089" w:name="_Toc36192223"/>
      <w:bookmarkStart w:id="4090" w:name="_Toc45193336"/>
      <w:bookmarkStart w:id="4091" w:name="_Toc47592968"/>
      <w:bookmarkStart w:id="4092" w:name="_Toc51835055"/>
      <w:bookmarkStart w:id="4093" w:name="_Toc91154126"/>
      <w:r w:rsidRPr="00140E21">
        <w:t>5.2.2.5.2</w:t>
      </w:r>
      <w:r w:rsidRPr="00140E21">
        <w:tab/>
        <w:t>Namf</w:t>
      </w:r>
      <w:r>
        <w:t>_</w:t>
      </w:r>
      <w:r w:rsidRPr="00140E21">
        <w:t>Location_ProvidePositioningInfo service operation</w:t>
      </w:r>
      <w:bookmarkEnd w:id="4087"/>
      <w:bookmarkEnd w:id="4088"/>
      <w:bookmarkEnd w:id="4089"/>
      <w:bookmarkEnd w:id="4090"/>
      <w:bookmarkEnd w:id="4091"/>
      <w:bookmarkEnd w:id="4092"/>
      <w:bookmarkEnd w:id="4093"/>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94" w:name="_Toc20204428"/>
      <w:bookmarkStart w:id="4095" w:name="_Toc27895127"/>
      <w:bookmarkStart w:id="4096" w:name="_Toc36192224"/>
      <w:bookmarkStart w:id="4097" w:name="_Toc45193337"/>
      <w:bookmarkStart w:id="4098" w:name="_Toc47592969"/>
      <w:bookmarkStart w:id="4099" w:name="_Toc51835056"/>
      <w:bookmarkStart w:id="4100" w:name="_Toc91154127"/>
      <w:r w:rsidRPr="00140E21">
        <w:lastRenderedPageBreak/>
        <w:t>5.2.2.5.3</w:t>
      </w:r>
      <w:r w:rsidRPr="00140E21">
        <w:tab/>
        <w:t xml:space="preserve">Namf_Location_EventNotify </w:t>
      </w:r>
      <w:bookmarkStart w:id="4101" w:name="_Hlk501051380"/>
      <w:r w:rsidRPr="00140E21">
        <w:t>service operation</w:t>
      </w:r>
      <w:bookmarkEnd w:id="4094"/>
      <w:bookmarkEnd w:id="4095"/>
      <w:bookmarkEnd w:id="4096"/>
      <w:bookmarkEnd w:id="4097"/>
      <w:bookmarkEnd w:id="4098"/>
      <w:bookmarkEnd w:id="4099"/>
      <w:bookmarkEnd w:id="4101"/>
      <w:bookmarkEnd w:id="4100"/>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49C7D08"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102" w:name="_Toc20204429"/>
      <w:bookmarkStart w:id="4103" w:name="_Toc27895128"/>
      <w:bookmarkStart w:id="4104" w:name="_Toc36192225"/>
      <w:bookmarkStart w:id="4105" w:name="_Toc45193338"/>
      <w:bookmarkStart w:id="4106" w:name="_Toc47592970"/>
      <w:bookmarkStart w:id="4107" w:name="_Toc51835057"/>
      <w:bookmarkStart w:id="4108" w:name="_Toc91154128"/>
      <w:r w:rsidRPr="00140E21">
        <w:t>5.2.2.5.4</w:t>
      </w:r>
      <w:r w:rsidRPr="00140E21">
        <w:tab/>
        <w:t>Namf</w:t>
      </w:r>
      <w:r>
        <w:t>_</w:t>
      </w:r>
      <w:r w:rsidRPr="00140E21">
        <w:t>Location_ProvideLocationInfo service operation</w:t>
      </w:r>
      <w:bookmarkEnd w:id="4102"/>
      <w:bookmarkEnd w:id="4103"/>
      <w:bookmarkEnd w:id="4104"/>
      <w:bookmarkEnd w:id="4105"/>
      <w:bookmarkEnd w:id="4106"/>
      <w:bookmarkEnd w:id="4107"/>
      <w:bookmarkEnd w:id="4108"/>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109" w:name="_Toc20204430"/>
      <w:bookmarkStart w:id="4110" w:name="_Toc27895129"/>
      <w:bookmarkStart w:id="4111" w:name="_Toc36192226"/>
      <w:bookmarkStart w:id="4112" w:name="_Toc45193339"/>
      <w:bookmarkStart w:id="4113" w:name="_Toc47592971"/>
      <w:bookmarkStart w:id="4114" w:name="_Toc51835058"/>
      <w:bookmarkStart w:id="4115" w:name="_Toc91154129"/>
      <w:r w:rsidRPr="00140E21">
        <w:t>5.2.2.5.5</w:t>
      </w:r>
      <w:r w:rsidRPr="00140E21">
        <w:tab/>
        <w:t>Namf</w:t>
      </w:r>
      <w:r>
        <w:t>_</w:t>
      </w:r>
      <w:r w:rsidRPr="00140E21">
        <w:t>Location_CancelLocation service operation</w:t>
      </w:r>
      <w:bookmarkEnd w:id="4109"/>
      <w:bookmarkEnd w:id="4110"/>
      <w:bookmarkEnd w:id="4111"/>
      <w:bookmarkEnd w:id="4112"/>
      <w:bookmarkEnd w:id="4113"/>
      <w:bookmarkEnd w:id="4114"/>
      <w:bookmarkEnd w:id="4115"/>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16" w:name="_Toc20204431"/>
      <w:bookmarkStart w:id="4117" w:name="_Toc27895130"/>
      <w:bookmarkStart w:id="4118" w:name="_Toc36192227"/>
      <w:bookmarkStart w:id="4119" w:name="_Toc45193340"/>
      <w:bookmarkStart w:id="4120" w:name="_Toc47592972"/>
      <w:bookmarkStart w:id="4121" w:name="_Toc51835059"/>
      <w:bookmarkStart w:id="4122" w:name="_Toc91154130"/>
      <w:r w:rsidRPr="00140E21">
        <w:t>5.2.3</w:t>
      </w:r>
      <w:r w:rsidRPr="00140E21">
        <w:tab/>
        <w:t>UDM Services</w:t>
      </w:r>
      <w:bookmarkEnd w:id="4116"/>
      <w:bookmarkEnd w:id="4117"/>
      <w:bookmarkEnd w:id="4118"/>
      <w:bookmarkEnd w:id="4119"/>
      <w:bookmarkEnd w:id="4120"/>
      <w:bookmarkEnd w:id="4121"/>
      <w:bookmarkEnd w:id="4122"/>
    </w:p>
    <w:p w14:paraId="7789F882" w14:textId="77777777" w:rsidR="00776774" w:rsidRPr="00140E21" w:rsidRDefault="00776774" w:rsidP="00776774">
      <w:pPr>
        <w:pStyle w:val="Heading4"/>
      </w:pPr>
      <w:bookmarkStart w:id="4123" w:name="_Toc20204432"/>
      <w:bookmarkStart w:id="4124" w:name="_Toc27895131"/>
      <w:bookmarkStart w:id="4125" w:name="_Toc36192228"/>
      <w:bookmarkStart w:id="4126" w:name="_Toc45193341"/>
      <w:bookmarkStart w:id="4127" w:name="_Toc47592973"/>
      <w:bookmarkStart w:id="4128" w:name="_Toc51835060"/>
      <w:bookmarkStart w:id="4129" w:name="_Toc91154131"/>
      <w:r w:rsidRPr="00140E21">
        <w:t>5.2.3.1</w:t>
      </w:r>
      <w:r w:rsidRPr="00140E21">
        <w:tab/>
        <w:t>General</w:t>
      </w:r>
      <w:bookmarkEnd w:id="4123"/>
      <w:bookmarkEnd w:id="4124"/>
      <w:bookmarkEnd w:id="4125"/>
      <w:bookmarkEnd w:id="4126"/>
      <w:bookmarkEnd w:id="4127"/>
      <w:bookmarkEnd w:id="4128"/>
      <w:bookmarkEnd w:id="4129"/>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lastRenderedPageBreak/>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1ED67C0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096A45">
        <w:tc>
          <w:tcPr>
            <w:tcW w:w="2498"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096A45">
        <w:tc>
          <w:tcPr>
            <w:tcW w:w="2498"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096A45">
        <w:tc>
          <w:tcPr>
            <w:tcW w:w="2498"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096A45">
        <w:tc>
          <w:tcPr>
            <w:tcW w:w="2498"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096A45">
        <w:tc>
          <w:tcPr>
            <w:tcW w:w="2498"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096A45">
        <w:tc>
          <w:tcPr>
            <w:tcW w:w="2498"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096A45">
        <w:tc>
          <w:tcPr>
            <w:tcW w:w="2498"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76EC1B41" w:rsidR="00C82D99" w:rsidRPr="00140E21" w:rsidRDefault="00C82D99" w:rsidP="00742119">
            <w:pPr>
              <w:pStyle w:val="TAL"/>
              <w:rPr>
                <w:rFonts w:eastAsia="SimSun"/>
                <w:lang w:eastAsia="zh-CN"/>
              </w:rPr>
            </w:pPr>
            <w:r>
              <w:rPr>
                <w:rFonts w:eastAsia="SimSun"/>
                <w:lang w:eastAsia="zh-CN"/>
              </w:rPr>
              <w:t>NEF (NOTE), NWDAF</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30" w:name="_Toc20204433"/>
      <w:bookmarkStart w:id="4131" w:name="_Toc27895132"/>
      <w:bookmarkStart w:id="4132" w:name="_Toc36192229"/>
      <w:bookmarkStart w:id="4133" w:name="_Toc45193342"/>
      <w:bookmarkStart w:id="4134" w:name="_Toc47592974"/>
      <w:bookmarkStart w:id="4135" w:name="_Toc51835061"/>
      <w:bookmarkStart w:id="4136" w:name="_Toc91154132"/>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30"/>
      <w:bookmarkEnd w:id="4131"/>
      <w:bookmarkEnd w:id="4132"/>
      <w:bookmarkEnd w:id="4133"/>
      <w:bookmarkEnd w:id="4134"/>
      <w:bookmarkEnd w:id="4135"/>
      <w:bookmarkEnd w:id="4136"/>
    </w:p>
    <w:p w14:paraId="31F85D41" w14:textId="77777777" w:rsidR="00776774" w:rsidRPr="00140E21" w:rsidRDefault="00776774" w:rsidP="00776774">
      <w:pPr>
        <w:pStyle w:val="Heading5"/>
        <w:rPr>
          <w:lang w:eastAsia="zh-CN"/>
        </w:rPr>
      </w:pPr>
      <w:bookmarkStart w:id="4137" w:name="_Toc20204434"/>
      <w:bookmarkStart w:id="4138" w:name="_Toc27895133"/>
      <w:bookmarkStart w:id="4139" w:name="_Toc36192230"/>
      <w:bookmarkStart w:id="4140" w:name="_Toc45193343"/>
      <w:bookmarkStart w:id="4141" w:name="_Toc47592975"/>
      <w:bookmarkStart w:id="4142" w:name="_Toc51835062"/>
      <w:bookmarkStart w:id="4143" w:name="_Toc91154133"/>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37"/>
      <w:bookmarkEnd w:id="4138"/>
      <w:bookmarkEnd w:id="4139"/>
      <w:bookmarkEnd w:id="4140"/>
      <w:bookmarkEnd w:id="4141"/>
      <w:bookmarkEnd w:id="4142"/>
      <w:bookmarkEnd w:id="4143"/>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lastRenderedPageBreak/>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407D9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32B88CC2"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44" w:name="_Toc20204435"/>
      <w:bookmarkStart w:id="4145" w:name="_Toc27895134"/>
      <w:bookmarkStart w:id="4146" w:name="_Toc36192231"/>
      <w:bookmarkStart w:id="4147" w:name="_Toc45193344"/>
      <w:bookmarkStart w:id="4148" w:name="_Toc47592976"/>
      <w:bookmarkStart w:id="4149" w:name="_Toc51835063"/>
      <w:bookmarkStart w:id="4150" w:name="_Toc91154134"/>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44"/>
      <w:bookmarkEnd w:id="4145"/>
      <w:bookmarkEnd w:id="4146"/>
      <w:bookmarkEnd w:id="4147"/>
      <w:bookmarkEnd w:id="4148"/>
      <w:bookmarkEnd w:id="4149"/>
      <w:bookmarkEnd w:id="4150"/>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51" w:name="_Toc20204436"/>
      <w:bookmarkStart w:id="4152" w:name="_Toc27895135"/>
      <w:bookmarkStart w:id="4153" w:name="_Toc36192232"/>
      <w:bookmarkStart w:id="4154" w:name="_Toc45193345"/>
      <w:bookmarkStart w:id="4155" w:name="_Toc47592977"/>
      <w:bookmarkStart w:id="4156" w:name="_Toc51835064"/>
      <w:bookmarkStart w:id="4157" w:name="_Toc91154135"/>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51"/>
      <w:bookmarkEnd w:id="4152"/>
      <w:bookmarkEnd w:id="4153"/>
      <w:bookmarkEnd w:id="4154"/>
      <w:bookmarkEnd w:id="4155"/>
      <w:bookmarkEnd w:id="4156"/>
      <w:bookmarkEnd w:id="4157"/>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lastRenderedPageBreak/>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58" w:name="_Toc20204437"/>
      <w:bookmarkStart w:id="4159" w:name="_Toc27895136"/>
      <w:bookmarkStart w:id="4160" w:name="_Toc36192233"/>
      <w:bookmarkStart w:id="4161" w:name="_Toc45193346"/>
      <w:bookmarkStart w:id="4162" w:name="_Toc47592978"/>
      <w:bookmarkStart w:id="4163" w:name="_Toc51835065"/>
      <w:bookmarkStart w:id="4164" w:name="_Toc91154136"/>
      <w:r w:rsidRPr="00140E21">
        <w:rPr>
          <w:lang w:eastAsia="zh-CN"/>
        </w:rPr>
        <w:t>5.2.3.2.4</w:t>
      </w:r>
      <w:r w:rsidRPr="00140E21">
        <w:rPr>
          <w:lang w:eastAsia="zh-CN"/>
        </w:rPr>
        <w:tab/>
        <w:t xml:space="preserve">Nudm_UECM_Get </w:t>
      </w:r>
      <w:r w:rsidRPr="00140E21">
        <w:t>service operation</w:t>
      </w:r>
      <w:bookmarkEnd w:id="4158"/>
      <w:bookmarkEnd w:id="4159"/>
      <w:bookmarkEnd w:id="4160"/>
      <w:bookmarkEnd w:id="4161"/>
      <w:bookmarkEnd w:id="4162"/>
      <w:bookmarkEnd w:id="4163"/>
      <w:bookmarkEnd w:id="4164"/>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C58BDAA" w:rsidR="00776774" w:rsidRDefault="00776774" w:rsidP="00776774">
      <w:r w:rsidRPr="00C22561">
        <w:rPr>
          <w:b/>
          <w:bCs/>
        </w:rPr>
        <w:t>Inputs, Optional:</w:t>
      </w:r>
      <w:r>
        <w:t xml:space="preserve"> Access Type</w:t>
      </w:r>
      <w:r w:rsidR="005A2BB8">
        <w:t>, Analytics ID(s) (if NF Type is NWDAF)</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65" w:name="_Toc20204438"/>
      <w:bookmarkStart w:id="4166" w:name="_Toc27895137"/>
      <w:bookmarkStart w:id="4167" w:name="_Toc36192234"/>
      <w:bookmarkStart w:id="4168" w:name="_Toc45193347"/>
      <w:bookmarkStart w:id="4169" w:name="_Toc47592979"/>
      <w:bookmarkStart w:id="4170" w:name="_Toc51835066"/>
      <w:bookmarkStart w:id="4171" w:name="_Toc91154137"/>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65"/>
      <w:bookmarkEnd w:id="4166"/>
      <w:bookmarkEnd w:id="4167"/>
      <w:bookmarkEnd w:id="4168"/>
      <w:bookmarkEnd w:id="4169"/>
      <w:bookmarkEnd w:id="4170"/>
      <w:bookmarkEnd w:id="4171"/>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72" w:name="_Toc20204439"/>
      <w:bookmarkStart w:id="4173" w:name="_Toc27895138"/>
      <w:bookmarkStart w:id="4174" w:name="_Toc36192235"/>
      <w:bookmarkStart w:id="4175" w:name="_Toc45193348"/>
      <w:bookmarkStart w:id="4176" w:name="_Toc47592980"/>
      <w:bookmarkStart w:id="4177" w:name="_Toc51835067"/>
      <w:bookmarkStart w:id="4178" w:name="_Toc91154138"/>
      <w:r w:rsidRPr="00140E21">
        <w:rPr>
          <w:rFonts w:eastAsia="SimSun"/>
          <w:lang w:eastAsia="zh-CN"/>
        </w:rPr>
        <w:t>5.2.3.2.6</w:t>
      </w:r>
      <w:r w:rsidRPr="00140E21">
        <w:rPr>
          <w:rFonts w:eastAsia="SimSun"/>
          <w:lang w:eastAsia="zh-CN"/>
        </w:rPr>
        <w:tab/>
        <w:t>Nudm_UECM_PCscfRestoration service operation</w:t>
      </w:r>
      <w:bookmarkEnd w:id="4172"/>
      <w:bookmarkEnd w:id="4173"/>
      <w:bookmarkEnd w:id="4174"/>
      <w:bookmarkEnd w:id="4175"/>
      <w:bookmarkEnd w:id="4176"/>
      <w:bookmarkEnd w:id="4177"/>
      <w:bookmarkEnd w:id="4178"/>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79" w:name="_Toc20204440"/>
      <w:bookmarkStart w:id="4180" w:name="_Toc27895139"/>
      <w:bookmarkStart w:id="4181" w:name="_Toc36192236"/>
      <w:bookmarkStart w:id="4182" w:name="_Toc45193349"/>
      <w:bookmarkStart w:id="4183" w:name="_Toc47592981"/>
      <w:bookmarkStart w:id="4184" w:name="_Toc51835068"/>
      <w:bookmarkStart w:id="4185" w:name="_Toc91154139"/>
      <w:r w:rsidRPr="00140E21">
        <w:rPr>
          <w:lang w:eastAsia="zh-CN"/>
        </w:rPr>
        <w:lastRenderedPageBreak/>
        <w:t>5.2.3.3</w:t>
      </w:r>
      <w:r w:rsidRPr="00140E21">
        <w:rPr>
          <w:lang w:eastAsia="zh-CN"/>
        </w:rPr>
        <w:tab/>
        <w:t>Nudm_SubscriberDataManagement (SDM) Service</w:t>
      </w:r>
      <w:bookmarkEnd w:id="4179"/>
      <w:bookmarkEnd w:id="4180"/>
      <w:bookmarkEnd w:id="4181"/>
      <w:bookmarkEnd w:id="4182"/>
      <w:bookmarkEnd w:id="4183"/>
      <w:bookmarkEnd w:id="4184"/>
      <w:bookmarkEnd w:id="4185"/>
    </w:p>
    <w:p w14:paraId="7E4087E5" w14:textId="77777777" w:rsidR="00776774" w:rsidRPr="00140E21" w:rsidRDefault="00776774" w:rsidP="00776774">
      <w:pPr>
        <w:pStyle w:val="Heading5"/>
        <w:rPr>
          <w:rFonts w:eastAsia="Malgun Gothic"/>
        </w:rPr>
      </w:pPr>
      <w:bookmarkStart w:id="4186" w:name="_Toc20204441"/>
      <w:bookmarkStart w:id="4187" w:name="_Toc27895140"/>
      <w:bookmarkStart w:id="4188" w:name="_Toc36192237"/>
      <w:bookmarkStart w:id="4189" w:name="_Toc45193350"/>
      <w:bookmarkStart w:id="4190" w:name="_Toc47592982"/>
      <w:bookmarkStart w:id="4191" w:name="_Toc51835069"/>
      <w:bookmarkStart w:id="4192" w:name="_Toc91154140"/>
      <w:r w:rsidRPr="00140E21">
        <w:rPr>
          <w:rFonts w:eastAsia="Malgun Gothic"/>
        </w:rPr>
        <w:t>5.2.3.3.1</w:t>
      </w:r>
      <w:r w:rsidRPr="00140E21">
        <w:rPr>
          <w:rFonts w:eastAsia="Malgun Gothic"/>
        </w:rPr>
        <w:tab/>
        <w:t>General</w:t>
      </w:r>
      <w:bookmarkEnd w:id="4186"/>
      <w:bookmarkEnd w:id="4187"/>
      <w:bookmarkEnd w:id="4188"/>
      <w:bookmarkEnd w:id="4189"/>
      <w:bookmarkEnd w:id="4190"/>
      <w:bookmarkEnd w:id="4191"/>
      <w:bookmarkEnd w:id="4192"/>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3050BF">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B1786E">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5F92D032"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D968A3E"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517F71F9" w:rsidR="00D849AA" w:rsidRDefault="00D849AA" w:rsidP="005E2F62">
            <w:pPr>
              <w:pStyle w:val="TAL"/>
              <w:rPr>
                <w:rFonts w:eastAsia="Malgun Gothic"/>
              </w:rPr>
            </w:pPr>
            <w:r>
              <w:rPr>
                <w:rFonts w:eastAsia="Malgun Gothic"/>
              </w:rPr>
              <w:t>Consists of one or more FQDN(s) and/or IP Address(es) of Edge Configuration Server(s) as defined in</w:t>
            </w:r>
            <w:r w:rsidR="00AC1119">
              <w:rPr>
                <w:rFonts w:eastAsia="Malgun Gothic"/>
              </w:rPr>
              <w:t xml:space="preserve"> clause 6.5.2</w:t>
            </w:r>
            <w:r>
              <w:rPr>
                <w:rFonts w:eastAsia="Malgun Gothic"/>
              </w:rPr>
              <w:t xml:space="preserve"> </w:t>
            </w:r>
            <w:r w:rsidR="00AC1119">
              <w:rPr>
                <w:rFonts w:eastAsia="Malgun Gothic"/>
              </w:rPr>
              <w:t xml:space="preserve">of </w:t>
            </w:r>
            <w:r>
              <w:rPr>
                <w:rFonts w:eastAsia="Malgun Gothic"/>
              </w:rPr>
              <w:t>TS 23.548 [74].</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3E895FD1" w:rsidR="000547D2" w:rsidRPr="00140E21" w:rsidRDefault="000547D2" w:rsidP="00096A45">
            <w:pPr>
              <w:pStyle w:val="TAL"/>
              <w:rPr>
                <w:rFonts w:eastAsia="Malgun Gothic"/>
              </w:rPr>
            </w:pPr>
            <w:r>
              <w:rPr>
                <w:rFonts w:eastAsia="Malgun Gothic"/>
              </w:rPr>
              <w:t>Indicates whether the user has given consent for collecting, distributing, and 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047F01F1" w:rsidR="003B5407" w:rsidRDefault="003B5407" w:rsidP="007F7E17">
            <w:pPr>
              <w:pStyle w:val="TAN"/>
              <w:rPr>
                <w:rFonts w:eastAsia="Malgun Gothic"/>
              </w:rPr>
            </w:pPr>
            <w:r>
              <w:rPr>
                <w:rFonts w:eastAsia="Malgun Gothic"/>
              </w:rPr>
              <w:t>NOTE 11:</w:t>
            </w:r>
            <w:r>
              <w:rPr>
                <w:rFonts w:eastAsia="Malgun Gothic"/>
              </w:rPr>
              <w:tab/>
              <w:t xml:space="preserve">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6119AE08" w14:textId="46014C16" w:rsidR="007C6C9A" w:rsidRPr="00140E21"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140E21" w:rsidRDefault="00776774" w:rsidP="007F7E17">
            <w:pPr>
              <w:pStyle w:val="TAL"/>
              <w:rPr>
                <w:rFonts w:eastAsia="Malgun Gothic"/>
              </w:rPr>
            </w:pPr>
            <w:r w:rsidRPr="00140E21">
              <w:rPr>
                <w:rFonts w:eastAsia="Malgun Gothic"/>
              </w:rPr>
              <w:t>Application Port ID</w:t>
            </w:r>
            <w:r w:rsidR="007C6C9A">
              <w:rPr>
                <w:rFonts w:eastAsia="Malgun Gothic"/>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93" w:name="_Toc20204442"/>
      <w:bookmarkStart w:id="4194" w:name="_Toc27895141"/>
      <w:bookmarkStart w:id="4195" w:name="_Toc36192238"/>
      <w:bookmarkStart w:id="4196" w:name="_Toc45193351"/>
      <w:bookmarkStart w:id="4197" w:name="_Toc47592983"/>
      <w:bookmarkStart w:id="4198" w:name="_Toc51835070"/>
      <w:bookmarkStart w:id="4199" w:name="_Toc91154141"/>
      <w:r w:rsidRPr="00140E21">
        <w:rPr>
          <w:lang w:eastAsia="zh-CN"/>
        </w:rPr>
        <w:t>5.2.3.3.2</w:t>
      </w:r>
      <w:r w:rsidRPr="00140E21">
        <w:rPr>
          <w:lang w:eastAsia="zh-CN"/>
        </w:rPr>
        <w:tab/>
        <w:t>Nudm_SDM_Get service operation</w:t>
      </w:r>
      <w:bookmarkEnd w:id="4193"/>
      <w:bookmarkEnd w:id="4194"/>
      <w:bookmarkEnd w:id="4195"/>
      <w:bookmarkEnd w:id="4196"/>
      <w:bookmarkEnd w:id="4197"/>
      <w:bookmarkEnd w:id="4198"/>
      <w:bookmarkEnd w:id="4199"/>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lastRenderedPageBreak/>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63421631"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Pr="00140E21">
        <w:rPr>
          <w:lang w:eastAsia="zh-CN"/>
        </w:rPr>
        <w:t>.</w:t>
      </w:r>
    </w:p>
    <w:p w14:paraId="0FAFC4EB" w14:textId="3B8313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200" w:name="_Toc20204443"/>
      <w:bookmarkStart w:id="4201" w:name="_Toc27895142"/>
      <w:bookmarkStart w:id="4202" w:name="_Toc36192239"/>
      <w:bookmarkStart w:id="4203" w:name="_Toc45193352"/>
      <w:bookmarkStart w:id="4204" w:name="_Toc47592984"/>
      <w:bookmarkStart w:id="4205" w:name="_Toc51835071"/>
      <w:bookmarkStart w:id="4206" w:name="_Toc91154142"/>
      <w:r w:rsidRPr="00140E21">
        <w:rPr>
          <w:lang w:eastAsia="zh-CN"/>
        </w:rPr>
        <w:t>5.2.3.3.3</w:t>
      </w:r>
      <w:r w:rsidRPr="00140E21">
        <w:rPr>
          <w:lang w:eastAsia="zh-CN"/>
        </w:rPr>
        <w:tab/>
        <w:t>Nudm_SDM_Notification service operation</w:t>
      </w:r>
      <w:bookmarkEnd w:id="4200"/>
      <w:bookmarkEnd w:id="4201"/>
      <w:bookmarkEnd w:id="4202"/>
      <w:bookmarkEnd w:id="4203"/>
      <w:bookmarkEnd w:id="4204"/>
      <w:bookmarkEnd w:id="4205"/>
      <w:bookmarkEnd w:id="4206"/>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207" w:name="_Toc20204444"/>
      <w:bookmarkStart w:id="4208" w:name="_Toc27895143"/>
      <w:bookmarkStart w:id="4209" w:name="_Toc36192240"/>
      <w:bookmarkStart w:id="4210" w:name="_Toc45193353"/>
      <w:bookmarkStart w:id="4211" w:name="_Toc47592985"/>
      <w:bookmarkStart w:id="4212" w:name="_Toc51835072"/>
      <w:bookmarkStart w:id="4213" w:name="_Toc91154143"/>
      <w:r w:rsidRPr="00140E21">
        <w:rPr>
          <w:lang w:eastAsia="zh-CN"/>
        </w:rPr>
        <w:t>5.2.3.3.4</w:t>
      </w:r>
      <w:r w:rsidRPr="00140E21">
        <w:rPr>
          <w:lang w:eastAsia="zh-CN"/>
        </w:rPr>
        <w:tab/>
        <w:t>Nudm_SDM_Subscribe service operation</w:t>
      </w:r>
      <w:bookmarkEnd w:id="4207"/>
      <w:bookmarkEnd w:id="4208"/>
      <w:bookmarkEnd w:id="4209"/>
      <w:bookmarkEnd w:id="4210"/>
      <w:bookmarkEnd w:id="4211"/>
      <w:bookmarkEnd w:id="4212"/>
      <w:bookmarkEnd w:id="4213"/>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14" w:name="_Toc20204445"/>
      <w:bookmarkStart w:id="4215" w:name="_Toc27895144"/>
      <w:bookmarkStart w:id="4216" w:name="_Toc36192241"/>
      <w:bookmarkStart w:id="4217" w:name="_Toc45193354"/>
      <w:bookmarkStart w:id="4218" w:name="_Toc47592986"/>
      <w:bookmarkStart w:id="4219" w:name="_Toc51835073"/>
      <w:bookmarkStart w:id="4220" w:name="_Toc91154144"/>
      <w:r w:rsidRPr="00140E21">
        <w:rPr>
          <w:lang w:eastAsia="zh-CN"/>
        </w:rPr>
        <w:lastRenderedPageBreak/>
        <w:t>5.2.3.3.5</w:t>
      </w:r>
      <w:r w:rsidRPr="00140E21">
        <w:rPr>
          <w:lang w:eastAsia="zh-CN"/>
        </w:rPr>
        <w:tab/>
        <w:t>Nudm_SDM_Unsubscribe service operation</w:t>
      </w:r>
      <w:bookmarkEnd w:id="4214"/>
      <w:bookmarkEnd w:id="4215"/>
      <w:bookmarkEnd w:id="4216"/>
      <w:bookmarkEnd w:id="4217"/>
      <w:bookmarkEnd w:id="4218"/>
      <w:bookmarkEnd w:id="4219"/>
      <w:bookmarkEnd w:id="4220"/>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21" w:name="_Toc20204446"/>
      <w:bookmarkStart w:id="4222" w:name="_Toc27895145"/>
      <w:bookmarkStart w:id="4223" w:name="_Toc36192242"/>
      <w:bookmarkStart w:id="4224" w:name="_Toc45193355"/>
      <w:bookmarkStart w:id="4225" w:name="_Toc47592987"/>
      <w:bookmarkStart w:id="4226" w:name="_Toc51835074"/>
      <w:bookmarkStart w:id="4227" w:name="_Toc91154145"/>
      <w:r w:rsidRPr="00140E21">
        <w:rPr>
          <w:lang w:eastAsia="zh-CN"/>
        </w:rPr>
        <w:t>5.2.3.3.6</w:t>
      </w:r>
      <w:r w:rsidRPr="00140E21">
        <w:rPr>
          <w:lang w:eastAsia="zh-CN"/>
        </w:rPr>
        <w:tab/>
        <w:t>Nudm_SDM_Info service operation</w:t>
      </w:r>
      <w:bookmarkEnd w:id="4221"/>
      <w:bookmarkEnd w:id="4222"/>
      <w:bookmarkEnd w:id="4223"/>
      <w:bookmarkEnd w:id="4224"/>
      <w:bookmarkEnd w:id="4225"/>
      <w:bookmarkEnd w:id="4226"/>
      <w:bookmarkEnd w:id="4227"/>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28" w:name="_Toc20204447"/>
      <w:bookmarkStart w:id="4229" w:name="_Toc27895146"/>
      <w:bookmarkStart w:id="4230" w:name="_Toc36192243"/>
      <w:bookmarkStart w:id="4231" w:name="_Toc45193356"/>
      <w:bookmarkStart w:id="4232" w:name="_Toc47592988"/>
      <w:bookmarkStart w:id="4233" w:name="_Toc51835075"/>
      <w:bookmarkStart w:id="4234" w:name="_Toc91154146"/>
      <w:r w:rsidRPr="00140E21">
        <w:rPr>
          <w:lang w:eastAsia="zh-CN"/>
        </w:rPr>
        <w:t>5.2.3.3.7</w:t>
      </w:r>
      <w:r>
        <w:rPr>
          <w:lang w:eastAsia="zh-CN"/>
        </w:rPr>
        <w:tab/>
        <w:t>Void</w:t>
      </w:r>
      <w:bookmarkEnd w:id="4228"/>
      <w:bookmarkEnd w:id="4229"/>
      <w:bookmarkEnd w:id="4230"/>
      <w:bookmarkEnd w:id="4231"/>
      <w:bookmarkEnd w:id="4232"/>
      <w:bookmarkEnd w:id="4233"/>
      <w:bookmarkEnd w:id="4234"/>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4235" w:name="_Toc20204448"/>
      <w:bookmarkStart w:id="4236" w:name="_Toc27895147"/>
      <w:bookmarkStart w:id="4237" w:name="_Toc36192244"/>
      <w:bookmarkStart w:id="4238" w:name="_Toc45193357"/>
      <w:bookmarkStart w:id="4239" w:name="_Toc47592989"/>
      <w:bookmarkStart w:id="4240" w:name="_Toc51835076"/>
      <w:bookmarkStart w:id="4241" w:name="_Toc91154147"/>
      <w:r>
        <w:rPr>
          <w:lang w:eastAsia="zh-CN"/>
        </w:rPr>
        <w:t>5.2.3.3.8</w:t>
      </w:r>
      <w:r>
        <w:rPr>
          <w:lang w:eastAsia="zh-CN"/>
        </w:rPr>
        <w:tab/>
        <w:t>Nudm_SDM_ModifySubscription service operation</w:t>
      </w:r>
      <w:bookmarkEnd w:id="4241"/>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4242" w:name="_Toc91154148"/>
      <w:r w:rsidRPr="00140E21">
        <w:rPr>
          <w:lang w:eastAsia="zh-CN"/>
        </w:rPr>
        <w:lastRenderedPageBreak/>
        <w:t>5.2.3.4</w:t>
      </w:r>
      <w:r w:rsidRPr="00140E21">
        <w:rPr>
          <w:lang w:eastAsia="zh-CN"/>
        </w:rPr>
        <w:tab/>
        <w:t>Nudm_UEAuthentication Service</w:t>
      </w:r>
      <w:bookmarkEnd w:id="4235"/>
      <w:bookmarkEnd w:id="4236"/>
      <w:bookmarkEnd w:id="4237"/>
      <w:bookmarkEnd w:id="4238"/>
      <w:bookmarkEnd w:id="4239"/>
      <w:bookmarkEnd w:id="4240"/>
      <w:bookmarkEnd w:id="4242"/>
    </w:p>
    <w:p w14:paraId="216356DB" w14:textId="77777777" w:rsidR="00776774" w:rsidRPr="00140E21" w:rsidRDefault="00776774" w:rsidP="00776774">
      <w:pPr>
        <w:pStyle w:val="Heading5"/>
        <w:rPr>
          <w:lang w:eastAsia="zh-CN"/>
        </w:rPr>
      </w:pPr>
      <w:bookmarkStart w:id="4243" w:name="_Toc20204449"/>
      <w:bookmarkStart w:id="4244" w:name="_Toc27895148"/>
      <w:bookmarkStart w:id="4245" w:name="_Toc36192245"/>
      <w:bookmarkStart w:id="4246" w:name="_Toc45193358"/>
      <w:bookmarkStart w:id="4247" w:name="_Toc47592990"/>
      <w:bookmarkStart w:id="4248" w:name="_Toc51835077"/>
      <w:bookmarkStart w:id="4249" w:name="_Toc91154149"/>
      <w:r w:rsidRPr="00140E21">
        <w:rPr>
          <w:lang w:eastAsia="zh-CN"/>
        </w:rPr>
        <w:t>5.2.3.4.1</w:t>
      </w:r>
      <w:r w:rsidRPr="00140E21">
        <w:rPr>
          <w:lang w:eastAsia="zh-CN"/>
        </w:rPr>
        <w:tab/>
        <w:t>General</w:t>
      </w:r>
      <w:bookmarkEnd w:id="4243"/>
      <w:bookmarkEnd w:id="4244"/>
      <w:bookmarkEnd w:id="4245"/>
      <w:bookmarkEnd w:id="4246"/>
      <w:bookmarkEnd w:id="4247"/>
      <w:bookmarkEnd w:id="4248"/>
      <w:bookmarkEnd w:id="4249"/>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250" w:name="_Toc20204450"/>
      <w:bookmarkStart w:id="4251" w:name="_Toc27895149"/>
      <w:bookmarkStart w:id="4252" w:name="_Toc36192246"/>
      <w:bookmarkStart w:id="4253" w:name="_Toc45193359"/>
      <w:bookmarkStart w:id="4254" w:name="_Toc47592991"/>
      <w:bookmarkStart w:id="4255" w:name="_Toc51835078"/>
      <w:bookmarkStart w:id="4256" w:name="_Toc91154150"/>
      <w:r w:rsidRPr="00140E21">
        <w:rPr>
          <w:lang w:eastAsia="zh-CN"/>
        </w:rPr>
        <w:t>5.2.3.4.2</w:t>
      </w:r>
      <w:r w:rsidRPr="00140E21">
        <w:rPr>
          <w:lang w:eastAsia="zh-CN"/>
        </w:rPr>
        <w:tab/>
        <w:t>Nudm_UEAuthentication_Get service operation</w:t>
      </w:r>
      <w:bookmarkEnd w:id="4250"/>
      <w:bookmarkEnd w:id="4251"/>
      <w:bookmarkEnd w:id="4252"/>
      <w:bookmarkEnd w:id="4253"/>
      <w:bookmarkEnd w:id="4254"/>
      <w:bookmarkEnd w:id="4255"/>
      <w:bookmarkEnd w:id="4256"/>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57" w:name="_Toc20204451"/>
      <w:bookmarkStart w:id="4258" w:name="_Toc27895150"/>
      <w:bookmarkStart w:id="4259" w:name="_Toc36192247"/>
      <w:bookmarkStart w:id="4260" w:name="_Toc45193360"/>
      <w:bookmarkStart w:id="4261" w:name="_Toc47592992"/>
      <w:bookmarkStart w:id="4262" w:name="_Toc51835079"/>
      <w:bookmarkStart w:id="4263" w:name="_Toc91154151"/>
      <w:r w:rsidRPr="00140E21">
        <w:rPr>
          <w:rFonts w:eastAsia="SimSun"/>
        </w:rPr>
        <w:t>5.2.3.4.3</w:t>
      </w:r>
      <w:r w:rsidRPr="00140E21">
        <w:rPr>
          <w:rFonts w:eastAsia="SimSun"/>
        </w:rPr>
        <w:tab/>
        <w:t>Nudm_UEAuthentication_ResultConfirmation service operation</w:t>
      </w:r>
      <w:bookmarkEnd w:id="4257"/>
      <w:bookmarkEnd w:id="4258"/>
      <w:bookmarkEnd w:id="4259"/>
      <w:bookmarkEnd w:id="4260"/>
      <w:bookmarkEnd w:id="4261"/>
      <w:bookmarkEnd w:id="4262"/>
      <w:bookmarkEnd w:id="4263"/>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64" w:name="_Toc20204452"/>
      <w:bookmarkStart w:id="4265" w:name="_Toc27895151"/>
      <w:bookmarkStart w:id="4266" w:name="_Toc36192248"/>
      <w:bookmarkStart w:id="4267" w:name="_Toc45193361"/>
      <w:bookmarkStart w:id="4268" w:name="_Toc47592993"/>
      <w:bookmarkStart w:id="4269" w:name="_Toc51835080"/>
      <w:bookmarkStart w:id="4270" w:name="_Toc91154152"/>
      <w:r w:rsidRPr="00140E21">
        <w:rPr>
          <w:rFonts w:eastAsia="SimSun"/>
        </w:rPr>
        <w:t>5.2.3.5</w:t>
      </w:r>
      <w:r w:rsidRPr="00140E21">
        <w:rPr>
          <w:rFonts w:eastAsia="SimSun"/>
        </w:rPr>
        <w:tab/>
        <w:t>Nudm_EventExposure</w:t>
      </w:r>
      <w:r w:rsidRPr="00140E21">
        <w:rPr>
          <w:rFonts w:eastAsia="SimSun"/>
          <w:lang w:eastAsia="zh-CN"/>
        </w:rPr>
        <w:t xml:space="preserve"> service</w:t>
      </w:r>
      <w:bookmarkEnd w:id="4264"/>
      <w:bookmarkEnd w:id="4265"/>
      <w:bookmarkEnd w:id="4266"/>
      <w:bookmarkEnd w:id="4267"/>
      <w:bookmarkEnd w:id="4268"/>
      <w:bookmarkEnd w:id="4269"/>
      <w:bookmarkEnd w:id="4270"/>
    </w:p>
    <w:p w14:paraId="32DB4AE1" w14:textId="77777777" w:rsidR="00776774" w:rsidRPr="00140E21" w:rsidRDefault="00776774" w:rsidP="00776774">
      <w:pPr>
        <w:pStyle w:val="Heading5"/>
        <w:rPr>
          <w:rFonts w:eastAsia="SimSun"/>
          <w:lang w:eastAsia="zh-CN"/>
        </w:rPr>
      </w:pPr>
      <w:bookmarkStart w:id="4271" w:name="_Toc20204453"/>
      <w:bookmarkStart w:id="4272" w:name="_Toc27895152"/>
      <w:bookmarkStart w:id="4273" w:name="_Toc36192249"/>
      <w:bookmarkStart w:id="4274" w:name="_Toc45193362"/>
      <w:bookmarkStart w:id="4275" w:name="_Toc47592994"/>
      <w:bookmarkStart w:id="4276" w:name="_Toc51835081"/>
      <w:bookmarkStart w:id="4277" w:name="_Toc91154153"/>
      <w:r w:rsidRPr="00140E21">
        <w:rPr>
          <w:rFonts w:eastAsia="SimSun"/>
          <w:lang w:eastAsia="zh-CN"/>
        </w:rPr>
        <w:t>5.2.3.5.1</w:t>
      </w:r>
      <w:r w:rsidRPr="00140E21">
        <w:rPr>
          <w:rFonts w:eastAsia="SimSun"/>
          <w:lang w:eastAsia="zh-CN"/>
        </w:rPr>
        <w:tab/>
        <w:t>General</w:t>
      </w:r>
      <w:bookmarkEnd w:id="4271"/>
      <w:bookmarkEnd w:id="4272"/>
      <w:bookmarkEnd w:id="4273"/>
      <w:bookmarkEnd w:id="4274"/>
      <w:bookmarkEnd w:id="4275"/>
      <w:bookmarkEnd w:id="4276"/>
      <w:bookmarkEnd w:id="4277"/>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78" w:name="_Toc20204454"/>
      <w:bookmarkStart w:id="4279" w:name="_Toc27895153"/>
      <w:bookmarkStart w:id="4280" w:name="_Toc36192250"/>
      <w:bookmarkStart w:id="4281" w:name="_Toc45193363"/>
      <w:bookmarkStart w:id="4282" w:name="_Toc47592995"/>
      <w:bookmarkStart w:id="4283" w:name="_Toc51835082"/>
      <w:bookmarkStart w:id="4284" w:name="_Toc9115415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78"/>
      <w:bookmarkEnd w:id="4279"/>
      <w:bookmarkEnd w:id="4280"/>
      <w:bookmarkEnd w:id="4281"/>
      <w:bookmarkEnd w:id="4282"/>
      <w:bookmarkEnd w:id="4283"/>
      <w:bookmarkEnd w:id="4284"/>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85" w:name="_Toc20204455"/>
      <w:bookmarkStart w:id="4286" w:name="_Toc27895154"/>
      <w:bookmarkStart w:id="4287" w:name="_Toc36192251"/>
      <w:bookmarkStart w:id="4288" w:name="_Toc45193364"/>
      <w:bookmarkStart w:id="4289" w:name="_Toc47592996"/>
      <w:bookmarkStart w:id="4290" w:name="_Toc51835083"/>
      <w:bookmarkStart w:id="4291" w:name="_Toc91154155"/>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85"/>
      <w:bookmarkEnd w:id="4286"/>
      <w:bookmarkEnd w:id="4287"/>
      <w:bookmarkEnd w:id="4288"/>
      <w:bookmarkEnd w:id="4289"/>
      <w:bookmarkEnd w:id="4290"/>
      <w:bookmarkEnd w:id="4291"/>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lastRenderedPageBreak/>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92" w:name="_Toc20204456"/>
      <w:bookmarkStart w:id="4293" w:name="_Toc27895155"/>
      <w:bookmarkStart w:id="4294" w:name="_Toc36192252"/>
      <w:bookmarkStart w:id="4295" w:name="_Toc45193365"/>
      <w:bookmarkStart w:id="4296" w:name="_Toc47592997"/>
      <w:bookmarkStart w:id="4297" w:name="_Toc51835084"/>
      <w:bookmarkStart w:id="4298" w:name="_Toc91154156"/>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92"/>
      <w:bookmarkEnd w:id="4293"/>
      <w:bookmarkEnd w:id="4294"/>
      <w:bookmarkEnd w:id="4295"/>
      <w:bookmarkEnd w:id="4296"/>
      <w:bookmarkEnd w:id="4297"/>
      <w:bookmarkEnd w:id="4298"/>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4299" w:name="_Toc20204457"/>
      <w:bookmarkStart w:id="4300" w:name="_Toc27895156"/>
      <w:bookmarkStart w:id="4301" w:name="_Toc36192253"/>
      <w:bookmarkStart w:id="4302" w:name="_Toc45193366"/>
      <w:bookmarkStart w:id="4303" w:name="_Toc47592998"/>
      <w:bookmarkStart w:id="4304" w:name="_Toc51835085"/>
      <w:bookmarkStart w:id="4305" w:name="_Toc91154157"/>
      <w:r>
        <w:rPr>
          <w:rFonts w:eastAsia="SimSun"/>
          <w:lang w:eastAsia="zh-CN"/>
        </w:rPr>
        <w:t>5.2.3.5.5</w:t>
      </w:r>
      <w:r>
        <w:rPr>
          <w:rFonts w:eastAsia="SimSun"/>
          <w:lang w:eastAsia="zh-CN"/>
        </w:rPr>
        <w:tab/>
        <w:t>Nudm_EventExposure_ModifySubscription service operation</w:t>
      </w:r>
      <w:bookmarkEnd w:id="4305"/>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77777777"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4306" w:name="_Toc91154158"/>
      <w:r w:rsidRPr="00140E21">
        <w:t>5.2.3.6</w:t>
      </w:r>
      <w:r w:rsidRPr="00140E21">
        <w:tab/>
        <w:t>Nudm_ParameterProvision service</w:t>
      </w:r>
      <w:bookmarkEnd w:id="4299"/>
      <w:bookmarkEnd w:id="4300"/>
      <w:bookmarkEnd w:id="4301"/>
      <w:bookmarkEnd w:id="4302"/>
      <w:bookmarkEnd w:id="4303"/>
      <w:bookmarkEnd w:id="4304"/>
      <w:bookmarkEnd w:id="4306"/>
    </w:p>
    <w:p w14:paraId="66F1B6B2" w14:textId="77777777" w:rsidR="00776774" w:rsidRPr="00140E21" w:rsidRDefault="00776774" w:rsidP="00776774">
      <w:pPr>
        <w:pStyle w:val="Heading5"/>
      </w:pPr>
      <w:bookmarkStart w:id="4307" w:name="_Toc20204458"/>
      <w:bookmarkStart w:id="4308" w:name="_Toc27895157"/>
      <w:bookmarkStart w:id="4309" w:name="_Toc36192254"/>
      <w:bookmarkStart w:id="4310" w:name="_Toc45193367"/>
      <w:bookmarkStart w:id="4311" w:name="_Toc47592999"/>
      <w:bookmarkStart w:id="4312" w:name="_Toc51835086"/>
      <w:bookmarkStart w:id="4313" w:name="_Toc91154159"/>
      <w:r w:rsidRPr="00140E21">
        <w:t>5.2.3.6.1</w:t>
      </w:r>
      <w:r w:rsidRPr="00140E21">
        <w:tab/>
        <w:t>General</w:t>
      </w:r>
      <w:bookmarkEnd w:id="4307"/>
      <w:bookmarkEnd w:id="4308"/>
      <w:bookmarkEnd w:id="4309"/>
      <w:bookmarkEnd w:id="4310"/>
      <w:bookmarkEnd w:id="4311"/>
      <w:bookmarkEnd w:id="4312"/>
      <w:bookmarkEnd w:id="4313"/>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14"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lastRenderedPageBreak/>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15" w:name="_Toc27895158"/>
      <w:bookmarkStart w:id="4316" w:name="_Toc36192255"/>
      <w:bookmarkStart w:id="4317" w:name="_Toc45193368"/>
      <w:bookmarkStart w:id="4318" w:name="_Toc47593000"/>
      <w:bookmarkStart w:id="4319" w:name="_Toc51835087"/>
      <w:bookmarkStart w:id="4320" w:name="_Toc91154160"/>
      <w:r w:rsidRPr="00140E21">
        <w:t>5.2.3.6.2</w:t>
      </w:r>
      <w:r w:rsidRPr="00140E21">
        <w:tab/>
        <w:t>Nudm_ParameterProvision_Update service operation</w:t>
      </w:r>
      <w:bookmarkEnd w:id="4314"/>
      <w:bookmarkEnd w:id="4315"/>
      <w:bookmarkEnd w:id="4316"/>
      <w:bookmarkEnd w:id="4317"/>
      <w:bookmarkEnd w:id="4318"/>
      <w:bookmarkEnd w:id="4319"/>
      <w:bookmarkEnd w:id="4320"/>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76457758"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4321" w:name="_Toc20204460"/>
      <w:bookmarkStart w:id="4322" w:name="_Toc27895159"/>
      <w:bookmarkStart w:id="4323" w:name="_Toc36192256"/>
      <w:bookmarkStart w:id="4324" w:name="_Toc45193369"/>
      <w:bookmarkStart w:id="4325" w:name="_Toc47593001"/>
      <w:bookmarkStart w:id="4326" w:name="_Toc51835088"/>
      <w:r>
        <w:t>For Multicast MBS group related information, refer to TS 23.247 [78].</w:t>
      </w:r>
    </w:p>
    <w:p w14:paraId="77BCA476" w14:textId="75CD8D06" w:rsidR="00776774" w:rsidRPr="00140E21" w:rsidRDefault="00776774" w:rsidP="00776774">
      <w:pPr>
        <w:pStyle w:val="Heading5"/>
      </w:pPr>
      <w:bookmarkStart w:id="4327" w:name="_Toc91154161"/>
      <w:r w:rsidRPr="00140E21">
        <w:t>5.2.3.6.3</w:t>
      </w:r>
      <w:r w:rsidRPr="00140E21">
        <w:tab/>
        <w:t>Nudm_ParameterProvision_Create service operation</w:t>
      </w:r>
      <w:bookmarkEnd w:id="4321"/>
      <w:bookmarkEnd w:id="4322"/>
      <w:bookmarkEnd w:id="4323"/>
      <w:bookmarkEnd w:id="4324"/>
      <w:bookmarkEnd w:id="4325"/>
      <w:bookmarkEnd w:id="4326"/>
      <w:bookmarkEnd w:id="4327"/>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4328" w:name="_Toc20204461"/>
      <w:bookmarkStart w:id="4329" w:name="_Toc27895160"/>
      <w:bookmarkStart w:id="4330" w:name="_Toc36192257"/>
      <w:bookmarkStart w:id="4331" w:name="_Toc45193370"/>
      <w:bookmarkStart w:id="4332" w:name="_Toc47593002"/>
      <w:bookmarkStart w:id="4333" w:name="_Toc51835089"/>
      <w:r>
        <w:t>For Multicast MBS group related information, refer to TS 23.247 [78].</w:t>
      </w:r>
    </w:p>
    <w:p w14:paraId="5EC6B906" w14:textId="77777777" w:rsidR="00776774" w:rsidRPr="00140E21" w:rsidRDefault="00776774" w:rsidP="00776774">
      <w:pPr>
        <w:pStyle w:val="Heading5"/>
      </w:pPr>
      <w:bookmarkStart w:id="4334" w:name="_Toc91154162"/>
      <w:r w:rsidRPr="00140E21">
        <w:lastRenderedPageBreak/>
        <w:t>5.2.3.6.4</w:t>
      </w:r>
      <w:r w:rsidRPr="00140E21">
        <w:tab/>
        <w:t>Nudm_ParameterProvision_Delete service operation</w:t>
      </w:r>
      <w:bookmarkEnd w:id="4328"/>
      <w:bookmarkEnd w:id="4329"/>
      <w:bookmarkEnd w:id="4330"/>
      <w:bookmarkEnd w:id="4331"/>
      <w:bookmarkEnd w:id="4332"/>
      <w:bookmarkEnd w:id="4333"/>
      <w:bookmarkEnd w:id="4334"/>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35" w:name="_Toc20204462"/>
      <w:bookmarkStart w:id="4336" w:name="_Toc27895161"/>
      <w:bookmarkStart w:id="4337" w:name="_Toc36192258"/>
      <w:bookmarkStart w:id="4338" w:name="_Toc45193371"/>
      <w:bookmarkStart w:id="4339" w:name="_Toc47593003"/>
      <w:bookmarkStart w:id="4340" w:name="_Toc51835090"/>
      <w:bookmarkStart w:id="4341" w:name="_Toc91154163"/>
      <w:r>
        <w:t>5.2.3.6.5</w:t>
      </w:r>
      <w:r>
        <w:tab/>
        <w:t>Nudm_ParameterProvision_Get service operation</w:t>
      </w:r>
      <w:bookmarkEnd w:id="4335"/>
      <w:bookmarkEnd w:id="4336"/>
      <w:bookmarkEnd w:id="4337"/>
      <w:bookmarkEnd w:id="4338"/>
      <w:bookmarkEnd w:id="4339"/>
      <w:bookmarkEnd w:id="4340"/>
      <w:bookmarkEnd w:id="4341"/>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743470A"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42" w:name="_Toc20204463"/>
      <w:bookmarkStart w:id="4343" w:name="_Toc27895162"/>
      <w:bookmarkStart w:id="4344" w:name="_Toc36192259"/>
      <w:bookmarkStart w:id="4345" w:name="_Toc45193372"/>
      <w:bookmarkStart w:id="4346" w:name="_Toc47593004"/>
      <w:bookmarkStart w:id="4347" w:name="_Toc51835091"/>
      <w:bookmarkStart w:id="4348" w:name="_Toc91154164"/>
      <w:r w:rsidRPr="00140E21">
        <w:t>5.2.3.7</w:t>
      </w:r>
      <w:r w:rsidRPr="00140E21">
        <w:tab/>
        <w:t>Nudm_NIDDAuthorisation service</w:t>
      </w:r>
      <w:bookmarkEnd w:id="4342"/>
      <w:bookmarkEnd w:id="4343"/>
      <w:bookmarkEnd w:id="4344"/>
      <w:bookmarkEnd w:id="4345"/>
      <w:bookmarkEnd w:id="4346"/>
      <w:bookmarkEnd w:id="4347"/>
      <w:bookmarkEnd w:id="4348"/>
    </w:p>
    <w:p w14:paraId="6A7322BB" w14:textId="77777777" w:rsidR="00776774" w:rsidRPr="00140E21" w:rsidRDefault="00776774" w:rsidP="00776774">
      <w:pPr>
        <w:pStyle w:val="Heading5"/>
      </w:pPr>
      <w:bookmarkStart w:id="4349" w:name="_Toc20204464"/>
      <w:bookmarkStart w:id="4350" w:name="_Toc27895163"/>
      <w:bookmarkStart w:id="4351" w:name="_Toc36192260"/>
      <w:bookmarkStart w:id="4352" w:name="_Toc45193373"/>
      <w:bookmarkStart w:id="4353" w:name="_Toc47593005"/>
      <w:bookmarkStart w:id="4354" w:name="_Toc51835092"/>
      <w:bookmarkStart w:id="4355" w:name="_Toc91154165"/>
      <w:r w:rsidRPr="00140E21">
        <w:t>5.2.3.7.1</w:t>
      </w:r>
      <w:r w:rsidRPr="00140E21">
        <w:tab/>
        <w:t>General</w:t>
      </w:r>
      <w:bookmarkEnd w:id="4349"/>
      <w:bookmarkEnd w:id="4350"/>
      <w:bookmarkEnd w:id="4351"/>
      <w:bookmarkEnd w:id="4352"/>
      <w:bookmarkEnd w:id="4353"/>
      <w:bookmarkEnd w:id="4354"/>
      <w:bookmarkEnd w:id="4355"/>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56" w:name="_Toc20204465"/>
      <w:bookmarkStart w:id="4357" w:name="_Toc27895164"/>
      <w:bookmarkStart w:id="4358" w:name="_Toc36192261"/>
      <w:bookmarkStart w:id="4359" w:name="_Toc45193374"/>
      <w:bookmarkStart w:id="4360" w:name="_Toc47593006"/>
      <w:bookmarkStart w:id="4361" w:name="_Toc51835093"/>
      <w:bookmarkStart w:id="4362" w:name="_Toc91154166"/>
      <w:r w:rsidRPr="00140E21">
        <w:t>5.2.3.7.2</w:t>
      </w:r>
      <w:r w:rsidRPr="00140E21">
        <w:tab/>
        <w:t>Nudm_NIDDAuthorisation_Get service operation</w:t>
      </w:r>
      <w:bookmarkEnd w:id="4356"/>
      <w:bookmarkEnd w:id="4357"/>
      <w:bookmarkEnd w:id="4358"/>
      <w:bookmarkEnd w:id="4359"/>
      <w:bookmarkEnd w:id="4360"/>
      <w:bookmarkEnd w:id="4361"/>
      <w:bookmarkEnd w:id="4362"/>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363" w:name="_Toc20204466"/>
      <w:bookmarkStart w:id="4364" w:name="_Toc27895165"/>
      <w:bookmarkStart w:id="4365" w:name="_Toc36192262"/>
      <w:bookmarkStart w:id="4366" w:name="_Toc45193375"/>
      <w:bookmarkStart w:id="4367" w:name="_Toc47593007"/>
      <w:bookmarkStart w:id="4368" w:name="_Toc51835094"/>
      <w:bookmarkStart w:id="4369" w:name="_Toc91154167"/>
      <w:r w:rsidRPr="00140E21">
        <w:t>5.2.3.7.3</w:t>
      </w:r>
      <w:r w:rsidRPr="00140E21">
        <w:tab/>
        <w:t>Nudm_NIDDAuthorisation_UpdateNotify service operation</w:t>
      </w:r>
      <w:bookmarkEnd w:id="4363"/>
      <w:bookmarkEnd w:id="4364"/>
      <w:bookmarkEnd w:id="4365"/>
      <w:bookmarkEnd w:id="4366"/>
      <w:bookmarkEnd w:id="4367"/>
      <w:bookmarkEnd w:id="4368"/>
      <w:bookmarkEnd w:id="4369"/>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33314AC6" w14:textId="5B090F31" w:rsidR="002A3367" w:rsidRDefault="002A3367" w:rsidP="002A3367">
      <w:pPr>
        <w:pStyle w:val="Heading5"/>
      </w:pPr>
      <w:bookmarkStart w:id="4370" w:name="_Toc20204467"/>
      <w:bookmarkStart w:id="4371" w:name="_Toc27895166"/>
      <w:bookmarkStart w:id="4372" w:name="_Toc36192263"/>
      <w:bookmarkStart w:id="4373" w:name="_Toc45193376"/>
      <w:bookmarkStart w:id="4374" w:name="_Toc47593008"/>
      <w:bookmarkStart w:id="4375" w:name="_Toc51835095"/>
      <w:bookmarkStart w:id="4376" w:name="_Toc91154168"/>
      <w:r>
        <w:t>5.2.3.7.4</w:t>
      </w:r>
      <w:r w:rsidR="00096A45">
        <w:tab/>
        <w:t>Void</w:t>
      </w:r>
      <w:bookmarkEnd w:id="4376"/>
    </w:p>
    <w:p w14:paraId="735F6F25" w14:textId="4D190BEE" w:rsidR="002A3367" w:rsidRDefault="002A3367" w:rsidP="002A3367"/>
    <w:p w14:paraId="56BD592D" w14:textId="2F98BDE9" w:rsidR="002A3367" w:rsidRDefault="002A3367" w:rsidP="002217D3">
      <w:pPr>
        <w:pStyle w:val="Heading5"/>
      </w:pPr>
      <w:bookmarkStart w:id="4377" w:name="_Toc91154169"/>
      <w:r>
        <w:lastRenderedPageBreak/>
        <w:t>5.2.3.7.5</w:t>
      </w:r>
      <w:r w:rsidR="00096A45">
        <w:tab/>
        <w:t>Void</w:t>
      </w:r>
      <w:bookmarkEnd w:id="4377"/>
    </w:p>
    <w:p w14:paraId="29FC0FC1" w14:textId="3344368E" w:rsidR="002A3367" w:rsidRDefault="002A3367" w:rsidP="002A3367"/>
    <w:p w14:paraId="6BCC5CF2" w14:textId="32CCB583" w:rsidR="00096A45" w:rsidRDefault="00096A45" w:rsidP="00096A45">
      <w:pPr>
        <w:pStyle w:val="Heading4"/>
      </w:pPr>
      <w:bookmarkStart w:id="4378" w:name="_Toc91154170"/>
      <w:r>
        <w:t>5.2.3.8</w:t>
      </w:r>
      <w:r>
        <w:tab/>
        <w:t>Nudm_ServiceSpecificAuthorisation service</w:t>
      </w:r>
      <w:bookmarkEnd w:id="4378"/>
    </w:p>
    <w:p w14:paraId="35CD27B3" w14:textId="77777777" w:rsidR="00096A45" w:rsidRDefault="00096A45" w:rsidP="006E7760">
      <w:pPr>
        <w:pStyle w:val="Heading5"/>
      </w:pPr>
      <w:bookmarkStart w:id="4379" w:name="_Toc91154171"/>
      <w:r>
        <w:t>5.2.3.8.1</w:t>
      </w:r>
      <w:r>
        <w:tab/>
        <w:t>General</w:t>
      </w:r>
      <w:bookmarkEnd w:id="4379"/>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380" w:name="_Toc91154172"/>
      <w:r>
        <w:t>5.2.3.8.2</w:t>
      </w:r>
      <w:r>
        <w:tab/>
        <w:t>Nudm_ServiceSpecificAuthorisation_Create service operation</w:t>
      </w:r>
      <w:bookmarkEnd w:id="4380"/>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4451301C" w:rsidR="00096A45" w:rsidRDefault="00096A45" w:rsidP="00096A45">
      <w:r w:rsidRPr="006E7760">
        <w:rPr>
          <w:b/>
          <w:bCs/>
        </w:rPr>
        <w:t>Inputs, Required:</w:t>
      </w:r>
      <w:r>
        <w:t xml:space="preserve"> GPSI, External Group Id, DNN, S-NSSAI, Service Type (e.g. AF guidance for URSP).</w:t>
      </w:r>
    </w:p>
    <w:p w14:paraId="3F3ACDA6" w14:textId="77777777" w:rsidR="00096A45" w:rsidRDefault="00096A45" w:rsidP="00096A45">
      <w:r w:rsidRPr="006E7760">
        <w:rPr>
          <w:b/>
          <w:bCs/>
        </w:rPr>
        <w:t>Inputs, Optional:</w:t>
      </w:r>
      <w:r>
        <w:t xml:space="preserve"> MTC Provider Information, Update Notification address.</w:t>
      </w:r>
    </w:p>
    <w:p w14:paraId="4297CE0D" w14:textId="77777777" w:rsidR="00096A45" w:rsidRDefault="00096A45" w:rsidP="00096A45">
      <w:r w:rsidRPr="006E7760">
        <w:rPr>
          <w:b/>
          <w:bCs/>
        </w:rPr>
        <w:t>Outputs, Required:</w:t>
      </w:r>
      <w:r>
        <w:t xml:space="preserve"> Authorisation result indication.</w:t>
      </w:r>
    </w:p>
    <w:p w14:paraId="325E8579" w14:textId="77777777" w:rsidR="00096A45" w:rsidRDefault="00096A45" w:rsidP="00096A45">
      <w:r w:rsidRPr="006E7760">
        <w:rPr>
          <w:b/>
          <w:bCs/>
        </w:rPr>
        <w:t>Outputs, Optional:</w:t>
      </w:r>
      <w:r>
        <w:t xml:space="preserve"> Validity time.</w:t>
      </w:r>
    </w:p>
    <w:p w14:paraId="1DE521FB" w14:textId="77777777" w:rsidR="00096A45" w:rsidRDefault="00096A45" w:rsidP="006E7760">
      <w:pPr>
        <w:pStyle w:val="Heading5"/>
      </w:pPr>
      <w:bookmarkStart w:id="4381" w:name="_Toc91154173"/>
      <w:r>
        <w:t>5.2.3.8.3</w:t>
      </w:r>
      <w:r>
        <w:tab/>
        <w:t>Nudm_ServiceSpecificAuthorisation_UpdateNotify service operation</w:t>
      </w:r>
      <w:bookmarkEnd w:id="4381"/>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53AC58B3" w:rsidR="00096A45" w:rsidRDefault="00096A45" w:rsidP="00096A45">
      <w:r w:rsidRPr="006E7760">
        <w:rPr>
          <w:b/>
          <w:bCs/>
        </w:rPr>
        <w:t>Inputs, Required:</w:t>
      </w:r>
      <w:r>
        <w:t xml:space="preserve"> GPSI, External Group Id, Result.</w:t>
      </w:r>
    </w:p>
    <w:p w14:paraId="15A76B34" w14:textId="77777777" w:rsidR="00096A45" w:rsidRDefault="00096A45" w:rsidP="00096A45">
      <w:r w:rsidRPr="006E7760">
        <w:rPr>
          <w:b/>
          <w:bCs/>
        </w:rPr>
        <w:t>Inputs, Optional:</w:t>
      </w:r>
      <w:r>
        <w:t xml:space="preserve"> DNN, S-NSSAI.</w:t>
      </w:r>
    </w:p>
    <w:p w14:paraId="6F86E4B8" w14:textId="77777777" w:rsidR="00096A45" w:rsidRDefault="00096A45" w:rsidP="00096A45">
      <w:r w:rsidRPr="006E7760">
        <w:rPr>
          <w:b/>
          <w:bCs/>
        </w:rPr>
        <w:t>Outputs, Required:</w:t>
      </w:r>
      <w:r>
        <w:t xml:space="preserve"> Cause (e.g. authorisation revoked).</w:t>
      </w:r>
    </w:p>
    <w:p w14:paraId="58CBB455" w14:textId="77777777" w:rsidR="00776774" w:rsidRPr="00140E21" w:rsidRDefault="00776774" w:rsidP="00776774">
      <w:pPr>
        <w:pStyle w:val="Heading3"/>
        <w:rPr>
          <w:lang w:eastAsia="zh-CN"/>
        </w:rPr>
      </w:pPr>
      <w:bookmarkStart w:id="4382" w:name="_Toc91154174"/>
      <w:r w:rsidRPr="00140E21">
        <w:t>5.2.4</w:t>
      </w:r>
      <w:r w:rsidRPr="00140E21">
        <w:tab/>
        <w:t>5G-EIR Services</w:t>
      </w:r>
      <w:bookmarkEnd w:id="4370"/>
      <w:bookmarkEnd w:id="4371"/>
      <w:bookmarkEnd w:id="4372"/>
      <w:bookmarkEnd w:id="4373"/>
      <w:bookmarkEnd w:id="4374"/>
      <w:bookmarkEnd w:id="4375"/>
      <w:bookmarkEnd w:id="4382"/>
    </w:p>
    <w:p w14:paraId="19D205BC" w14:textId="77777777" w:rsidR="00776774" w:rsidRPr="00140E21" w:rsidRDefault="00776774" w:rsidP="00776774">
      <w:pPr>
        <w:pStyle w:val="Heading4"/>
      </w:pPr>
      <w:bookmarkStart w:id="4383" w:name="_Toc20204468"/>
      <w:bookmarkStart w:id="4384" w:name="_Toc27895167"/>
      <w:bookmarkStart w:id="4385" w:name="_Toc36192264"/>
      <w:bookmarkStart w:id="4386" w:name="_Toc45193377"/>
      <w:bookmarkStart w:id="4387" w:name="_Toc47593009"/>
      <w:bookmarkStart w:id="4388" w:name="_Toc51835096"/>
      <w:bookmarkStart w:id="4389" w:name="_Toc91154175"/>
      <w:r w:rsidRPr="00140E21">
        <w:t>5.2.4.1</w:t>
      </w:r>
      <w:r w:rsidRPr="00140E21">
        <w:tab/>
        <w:t>General</w:t>
      </w:r>
      <w:bookmarkEnd w:id="4383"/>
      <w:bookmarkEnd w:id="4384"/>
      <w:bookmarkEnd w:id="4385"/>
      <w:bookmarkEnd w:id="4386"/>
      <w:bookmarkEnd w:id="4387"/>
      <w:bookmarkEnd w:id="4388"/>
      <w:bookmarkEnd w:id="4389"/>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90" w:name="_Toc20204469"/>
      <w:bookmarkStart w:id="4391" w:name="_Toc27895168"/>
      <w:bookmarkStart w:id="4392" w:name="_Toc36192265"/>
      <w:bookmarkStart w:id="4393" w:name="_Toc45193378"/>
      <w:bookmarkStart w:id="4394" w:name="_Toc47593010"/>
      <w:bookmarkStart w:id="4395" w:name="_Toc51835097"/>
      <w:bookmarkStart w:id="4396" w:name="_Toc91154176"/>
      <w:r w:rsidRPr="00140E21">
        <w:rPr>
          <w:lang w:eastAsia="zh-CN"/>
        </w:rPr>
        <w:t>5.2.4.2</w:t>
      </w:r>
      <w:r w:rsidRPr="00140E21">
        <w:rPr>
          <w:lang w:eastAsia="zh-CN"/>
        </w:rPr>
        <w:tab/>
        <w:t>N5g-eir_EquipmentIdentityCheck service</w:t>
      </w:r>
      <w:bookmarkEnd w:id="4390"/>
      <w:bookmarkEnd w:id="4391"/>
      <w:bookmarkEnd w:id="4392"/>
      <w:bookmarkEnd w:id="4393"/>
      <w:bookmarkEnd w:id="4394"/>
      <w:bookmarkEnd w:id="4395"/>
      <w:bookmarkEnd w:id="4396"/>
    </w:p>
    <w:p w14:paraId="1D3ED752" w14:textId="77777777" w:rsidR="00776774" w:rsidRPr="00140E21" w:rsidRDefault="00776774" w:rsidP="00776774">
      <w:pPr>
        <w:pStyle w:val="Heading5"/>
      </w:pPr>
      <w:bookmarkStart w:id="4397" w:name="_Toc20204470"/>
      <w:bookmarkStart w:id="4398" w:name="_Toc27895169"/>
      <w:bookmarkStart w:id="4399" w:name="_Toc36192266"/>
      <w:bookmarkStart w:id="4400" w:name="_Toc45193379"/>
      <w:bookmarkStart w:id="4401" w:name="_Toc47593011"/>
      <w:bookmarkStart w:id="4402" w:name="_Toc51835098"/>
      <w:bookmarkStart w:id="4403" w:name="_Toc91154177"/>
      <w:r w:rsidRPr="00140E21">
        <w:t>5.2.4.2.1</w:t>
      </w:r>
      <w:r w:rsidRPr="00140E21">
        <w:tab/>
        <w:t>General</w:t>
      </w:r>
      <w:bookmarkEnd w:id="4397"/>
      <w:bookmarkEnd w:id="4398"/>
      <w:bookmarkEnd w:id="4399"/>
      <w:bookmarkEnd w:id="4400"/>
      <w:bookmarkEnd w:id="4401"/>
      <w:bookmarkEnd w:id="4402"/>
      <w:bookmarkEnd w:id="4403"/>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404" w:name="_Toc20204471"/>
      <w:bookmarkStart w:id="4405" w:name="_Toc27895170"/>
      <w:bookmarkStart w:id="4406" w:name="_Toc36192267"/>
      <w:bookmarkStart w:id="4407" w:name="_Toc45193380"/>
      <w:bookmarkStart w:id="4408" w:name="_Toc47593012"/>
      <w:bookmarkStart w:id="4409" w:name="_Toc51835099"/>
      <w:bookmarkStart w:id="4410" w:name="_Toc91154178"/>
      <w:r w:rsidRPr="00140E21">
        <w:rPr>
          <w:lang w:eastAsia="zh-CN"/>
        </w:rPr>
        <w:lastRenderedPageBreak/>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404"/>
      <w:bookmarkEnd w:id="4405"/>
      <w:bookmarkEnd w:id="4406"/>
      <w:bookmarkEnd w:id="4407"/>
      <w:bookmarkEnd w:id="4408"/>
      <w:bookmarkEnd w:id="4409"/>
      <w:bookmarkEnd w:id="4410"/>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11" w:name="_Toc20204472"/>
      <w:bookmarkStart w:id="4412" w:name="_Toc27895171"/>
      <w:bookmarkStart w:id="4413" w:name="_Toc36192268"/>
      <w:bookmarkStart w:id="4414" w:name="_Toc45193381"/>
      <w:bookmarkStart w:id="4415" w:name="_Toc47593013"/>
      <w:bookmarkStart w:id="4416" w:name="_Toc51835100"/>
      <w:bookmarkStart w:id="4417" w:name="_Toc91154179"/>
      <w:r w:rsidRPr="00140E21">
        <w:t>5.2.5</w:t>
      </w:r>
      <w:r w:rsidRPr="00140E21">
        <w:tab/>
        <w:t>PCF Services</w:t>
      </w:r>
      <w:bookmarkEnd w:id="4411"/>
      <w:bookmarkEnd w:id="4412"/>
      <w:bookmarkEnd w:id="4413"/>
      <w:bookmarkEnd w:id="4414"/>
      <w:bookmarkEnd w:id="4415"/>
      <w:bookmarkEnd w:id="4416"/>
      <w:bookmarkEnd w:id="4417"/>
    </w:p>
    <w:p w14:paraId="577B10E6" w14:textId="77777777" w:rsidR="00776774" w:rsidRPr="00140E21" w:rsidRDefault="00776774" w:rsidP="00776774">
      <w:pPr>
        <w:pStyle w:val="Heading4"/>
      </w:pPr>
      <w:bookmarkStart w:id="4418" w:name="_Toc20204473"/>
      <w:bookmarkStart w:id="4419" w:name="_Toc27895172"/>
      <w:bookmarkStart w:id="4420" w:name="_Toc36192269"/>
      <w:bookmarkStart w:id="4421" w:name="_Toc45193382"/>
      <w:bookmarkStart w:id="4422" w:name="_Toc47593014"/>
      <w:bookmarkStart w:id="4423" w:name="_Toc51835101"/>
      <w:bookmarkStart w:id="4424" w:name="_Toc91154180"/>
      <w:r w:rsidRPr="00140E21">
        <w:t>5.2.5.1</w:t>
      </w:r>
      <w:r w:rsidRPr="00140E21">
        <w:tab/>
        <w:t>General</w:t>
      </w:r>
      <w:bookmarkEnd w:id="4418"/>
      <w:bookmarkEnd w:id="4419"/>
      <w:bookmarkEnd w:id="4420"/>
      <w:bookmarkEnd w:id="4421"/>
      <w:bookmarkEnd w:id="4422"/>
      <w:bookmarkEnd w:id="4423"/>
      <w:bookmarkEnd w:id="4424"/>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491C0AA1" w:rsidR="0093449A" w:rsidRPr="00140E21" w:rsidRDefault="0093449A" w:rsidP="0093449A">
            <w:pPr>
              <w:pStyle w:val="TAC"/>
              <w:rPr>
                <w:rFonts w:eastAsia="SimSun"/>
              </w:rPr>
            </w:pPr>
            <w:r w:rsidRPr="00140E21">
              <w:t>AF, NEF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53D0AD8F" w:rsidR="0093449A" w:rsidRPr="00140E21" w:rsidRDefault="0093449A" w:rsidP="0093449A">
            <w:pPr>
              <w:pStyle w:val="TAC"/>
              <w:rPr>
                <w:rFonts w:eastAsia="SimSun"/>
              </w:rPr>
            </w:pPr>
            <w:r w:rsidRPr="00140E21">
              <w:t>AF, NEF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079F3672" w:rsidR="0093449A" w:rsidRPr="00140E21" w:rsidRDefault="0093449A" w:rsidP="0093449A">
            <w:pPr>
              <w:pStyle w:val="TAC"/>
              <w:rPr>
                <w:rFonts w:eastAsia="SimSun"/>
              </w:rPr>
            </w:pPr>
            <w:r w:rsidRPr="00140E21">
              <w:t>AF, NEF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710692E8" w:rsidR="0093449A" w:rsidRPr="00140E21" w:rsidRDefault="0093449A" w:rsidP="0093449A">
            <w:pPr>
              <w:pStyle w:val="TAC"/>
              <w:rPr>
                <w:rFonts w:eastAsia="SimSun"/>
              </w:rPr>
            </w:pPr>
            <w:r w:rsidRPr="00140E21">
              <w:t>AF, NEF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243EB78F" w:rsidR="0093449A" w:rsidRPr="00140E21" w:rsidRDefault="0093449A" w:rsidP="0093449A">
            <w:pPr>
              <w:pStyle w:val="TAC"/>
              <w:rPr>
                <w:rFonts w:eastAsia="SimSun"/>
              </w:rPr>
            </w:pPr>
            <w:r w:rsidRPr="00140E21">
              <w:t>AF, NEF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514A45F" w:rsidR="0093449A" w:rsidRPr="00140E21" w:rsidRDefault="0093449A" w:rsidP="0093449A">
            <w:pPr>
              <w:pStyle w:val="TAC"/>
              <w:rPr>
                <w:rFonts w:eastAsia="SimSun"/>
              </w:rPr>
            </w:pPr>
            <w:r w:rsidRPr="00140E21">
              <w:t>AF, NEF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25" w:name="_Toc20204474"/>
      <w:bookmarkStart w:id="4426" w:name="_Toc27895173"/>
      <w:bookmarkStart w:id="4427" w:name="_Toc36192270"/>
      <w:bookmarkStart w:id="4428" w:name="_Toc45193383"/>
      <w:bookmarkStart w:id="4429" w:name="_Toc47593015"/>
      <w:bookmarkStart w:id="4430" w:name="_Toc51835102"/>
      <w:bookmarkStart w:id="4431" w:name="_Toc91154181"/>
      <w:r w:rsidRPr="00140E21">
        <w:t>5.2.5.2</w:t>
      </w:r>
      <w:r w:rsidRPr="00140E21">
        <w:tab/>
        <w:t>Npcf_AMPolicyControl service</w:t>
      </w:r>
      <w:bookmarkEnd w:id="4425"/>
      <w:bookmarkEnd w:id="4426"/>
      <w:bookmarkEnd w:id="4427"/>
      <w:bookmarkEnd w:id="4428"/>
      <w:bookmarkEnd w:id="4429"/>
      <w:bookmarkEnd w:id="4430"/>
      <w:bookmarkEnd w:id="4431"/>
    </w:p>
    <w:p w14:paraId="7A494D39" w14:textId="77777777" w:rsidR="00776774" w:rsidRPr="00140E21" w:rsidRDefault="00776774" w:rsidP="00776774">
      <w:pPr>
        <w:pStyle w:val="Heading5"/>
        <w:rPr>
          <w:lang w:eastAsia="zh-CN"/>
        </w:rPr>
      </w:pPr>
      <w:bookmarkStart w:id="4432" w:name="_Toc20204475"/>
      <w:bookmarkStart w:id="4433" w:name="_Toc27895174"/>
      <w:bookmarkStart w:id="4434" w:name="_Toc36192271"/>
      <w:bookmarkStart w:id="4435" w:name="_Toc45193384"/>
      <w:bookmarkStart w:id="4436" w:name="_Toc47593016"/>
      <w:bookmarkStart w:id="4437" w:name="_Toc51835103"/>
      <w:bookmarkStart w:id="4438" w:name="_Toc91154182"/>
      <w:r w:rsidRPr="00140E21">
        <w:rPr>
          <w:lang w:eastAsia="zh-CN"/>
        </w:rPr>
        <w:t>5.2.5.2.1</w:t>
      </w:r>
      <w:r w:rsidRPr="00140E21">
        <w:rPr>
          <w:lang w:eastAsia="zh-CN"/>
        </w:rPr>
        <w:tab/>
        <w:t>General</w:t>
      </w:r>
      <w:bookmarkEnd w:id="4432"/>
      <w:bookmarkEnd w:id="4433"/>
      <w:bookmarkEnd w:id="4434"/>
      <w:bookmarkEnd w:id="4435"/>
      <w:bookmarkEnd w:id="4436"/>
      <w:bookmarkEnd w:id="4437"/>
      <w:bookmarkEnd w:id="4438"/>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 xml:space="preserve">At Npcf_AMPolicyControl_Create, the NF Service Consumer, e.g. AMF requests the creation of a corresponding "AM Policy Association" with the PCF (Npcf_AMPolicyControl_Create) and provides relevant parameters about the UE </w:t>
      </w:r>
      <w:r w:rsidRPr="00140E21">
        <w:rPr>
          <w:lang w:eastAsia="zh-CN"/>
        </w:rPr>
        <w:lastRenderedPageBreak/>
        <w:t>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439" w:name="_Toc20204476"/>
      <w:bookmarkStart w:id="4440" w:name="_Toc27895175"/>
      <w:bookmarkStart w:id="4441" w:name="_Toc36192272"/>
      <w:bookmarkStart w:id="4442" w:name="_Toc45193385"/>
      <w:bookmarkStart w:id="4443" w:name="_Toc47593017"/>
      <w:bookmarkStart w:id="4444" w:name="_Toc51835104"/>
      <w:bookmarkStart w:id="4445" w:name="_Toc91154183"/>
      <w:r w:rsidRPr="00140E21">
        <w:rPr>
          <w:lang w:eastAsia="zh-CN"/>
        </w:rPr>
        <w:t>5.2.5.2.2</w:t>
      </w:r>
      <w:r w:rsidRPr="00140E21">
        <w:rPr>
          <w:lang w:eastAsia="zh-CN"/>
        </w:rPr>
        <w:tab/>
      </w:r>
      <w:r w:rsidRPr="00140E21">
        <w:t>Npcf_AMPolicyControl_Create service operation</w:t>
      </w:r>
      <w:bookmarkEnd w:id="4439"/>
      <w:bookmarkEnd w:id="4440"/>
      <w:bookmarkEnd w:id="4441"/>
      <w:bookmarkEnd w:id="4442"/>
      <w:bookmarkEnd w:id="4443"/>
      <w:bookmarkEnd w:id="4444"/>
      <w:bookmarkEnd w:id="4445"/>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50A82747"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6536C8E" w:rsidR="00776774" w:rsidRPr="00140E21" w:rsidRDefault="00776774" w:rsidP="00776774">
      <w:r w:rsidRPr="00140E21">
        <w:rPr>
          <w:b/>
        </w:rPr>
        <w:t>Outputs, Optional:</w:t>
      </w:r>
      <w:r w:rsidRPr="00140E21">
        <w:t xml:space="preserve"> The requested Access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46" w:name="_Toc20204477"/>
      <w:bookmarkStart w:id="4447" w:name="_Toc27895176"/>
      <w:bookmarkStart w:id="4448" w:name="_Toc36192273"/>
      <w:bookmarkStart w:id="4449" w:name="_Toc45193386"/>
      <w:bookmarkStart w:id="4450" w:name="_Toc47593018"/>
      <w:bookmarkStart w:id="4451" w:name="_Toc51835105"/>
      <w:bookmarkStart w:id="4452" w:name="_Toc91154184"/>
      <w:r w:rsidRPr="00140E21">
        <w:rPr>
          <w:lang w:eastAsia="zh-CN"/>
        </w:rPr>
        <w:t>5.2.5.2.3</w:t>
      </w:r>
      <w:r w:rsidRPr="00140E21">
        <w:rPr>
          <w:lang w:eastAsia="zh-CN"/>
        </w:rPr>
        <w:tab/>
      </w:r>
      <w:r w:rsidRPr="00140E21">
        <w:t>Npcf_AMPolicyControl_UpdateNotify service operation</w:t>
      </w:r>
      <w:bookmarkEnd w:id="4446"/>
      <w:bookmarkEnd w:id="4447"/>
      <w:bookmarkEnd w:id="4448"/>
      <w:bookmarkEnd w:id="4449"/>
      <w:bookmarkEnd w:id="4450"/>
      <w:bookmarkEnd w:id="4451"/>
      <w:bookmarkEnd w:id="4452"/>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453" w:name="_Hlk501026196"/>
      <w:r w:rsidRPr="00140E21">
        <w:rPr>
          <w:b/>
        </w:rPr>
        <w:t>Inputs, Required:</w:t>
      </w:r>
      <w:r w:rsidRPr="00140E21">
        <w:t xml:space="preserve"> AM Policy Association ID</w:t>
      </w:r>
      <w:r w:rsidRPr="00140E21">
        <w:rPr>
          <w:rFonts w:eastAsia="DengXian"/>
          <w:lang w:eastAsia="zh-CN"/>
        </w:rPr>
        <w:t>.</w:t>
      </w:r>
    </w:p>
    <w:bookmarkEnd w:id="4453"/>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54" w:name="_Toc20204478"/>
      <w:bookmarkStart w:id="4455" w:name="_Toc27895177"/>
      <w:bookmarkStart w:id="4456" w:name="_Toc36192274"/>
      <w:bookmarkStart w:id="4457" w:name="_Toc45193387"/>
      <w:bookmarkStart w:id="4458" w:name="_Toc47593019"/>
      <w:bookmarkStart w:id="4459" w:name="_Toc51835106"/>
      <w:bookmarkStart w:id="4460" w:name="_Toc91154185"/>
      <w:r w:rsidRPr="00140E21">
        <w:rPr>
          <w:lang w:eastAsia="zh-CN"/>
        </w:rPr>
        <w:t>5.2.5.2.4</w:t>
      </w:r>
      <w:r w:rsidRPr="00140E21">
        <w:rPr>
          <w:lang w:eastAsia="zh-CN"/>
        </w:rPr>
        <w:tab/>
      </w:r>
      <w:r w:rsidRPr="00140E21">
        <w:t>Npcf_AMPolicyControl_Delete service operation</w:t>
      </w:r>
      <w:bookmarkEnd w:id="4454"/>
      <w:bookmarkEnd w:id="4455"/>
      <w:bookmarkEnd w:id="4456"/>
      <w:bookmarkEnd w:id="4457"/>
      <w:bookmarkEnd w:id="4458"/>
      <w:bookmarkEnd w:id="4459"/>
      <w:bookmarkEnd w:id="4460"/>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lastRenderedPageBreak/>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61" w:name="_Toc20204479"/>
      <w:bookmarkStart w:id="4462" w:name="_Toc27895178"/>
      <w:bookmarkStart w:id="4463" w:name="_Toc36192275"/>
      <w:bookmarkStart w:id="4464" w:name="_Toc45193388"/>
      <w:bookmarkStart w:id="4465" w:name="_Toc47593020"/>
      <w:bookmarkStart w:id="4466" w:name="_Toc51835107"/>
      <w:bookmarkStart w:id="4467" w:name="_Toc91154186"/>
      <w:r w:rsidRPr="00140E21">
        <w:rPr>
          <w:lang w:eastAsia="zh-CN"/>
        </w:rPr>
        <w:t>5.2.5.2.5</w:t>
      </w:r>
      <w:r w:rsidRPr="00140E21">
        <w:rPr>
          <w:lang w:eastAsia="zh-CN"/>
        </w:rPr>
        <w:tab/>
        <w:t>Npcf_AMPolicyControl_Update service operation</w:t>
      </w:r>
      <w:bookmarkEnd w:id="4461"/>
      <w:bookmarkEnd w:id="4462"/>
      <w:bookmarkEnd w:id="4463"/>
      <w:bookmarkEnd w:id="4464"/>
      <w:bookmarkEnd w:id="4465"/>
      <w:bookmarkEnd w:id="4466"/>
      <w:bookmarkEnd w:id="4467"/>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68" w:name="_Toc20204480"/>
      <w:bookmarkStart w:id="4469" w:name="_Toc27895179"/>
      <w:bookmarkStart w:id="4470" w:name="_Toc36192276"/>
      <w:bookmarkStart w:id="4471" w:name="_Toc45193389"/>
      <w:bookmarkStart w:id="4472" w:name="_Toc47593021"/>
      <w:bookmarkStart w:id="4473" w:name="_Toc51835108"/>
      <w:bookmarkStart w:id="4474" w:name="_Toc91154187"/>
      <w:r w:rsidRPr="00140E21">
        <w:rPr>
          <w:lang w:eastAsia="zh-CN"/>
        </w:rPr>
        <w:t>5.2.5.3</w:t>
      </w:r>
      <w:r w:rsidRPr="00140E21">
        <w:rPr>
          <w:lang w:eastAsia="zh-CN"/>
        </w:rPr>
        <w:tab/>
        <w:t>Npcf_PolicyAuthorization Service</w:t>
      </w:r>
      <w:bookmarkEnd w:id="4468"/>
      <w:bookmarkEnd w:id="4469"/>
      <w:bookmarkEnd w:id="4470"/>
      <w:bookmarkEnd w:id="4471"/>
      <w:bookmarkEnd w:id="4472"/>
      <w:bookmarkEnd w:id="4473"/>
      <w:bookmarkEnd w:id="4474"/>
    </w:p>
    <w:p w14:paraId="043D9A13" w14:textId="77777777" w:rsidR="00776774" w:rsidRPr="00140E21" w:rsidRDefault="00776774" w:rsidP="00776774">
      <w:pPr>
        <w:pStyle w:val="Heading5"/>
        <w:rPr>
          <w:lang w:eastAsia="zh-CN"/>
        </w:rPr>
      </w:pPr>
      <w:bookmarkStart w:id="4475" w:name="_Toc20204481"/>
      <w:bookmarkStart w:id="4476" w:name="_Toc27895180"/>
      <w:bookmarkStart w:id="4477" w:name="_Toc36192277"/>
      <w:bookmarkStart w:id="4478" w:name="_Toc45193390"/>
      <w:bookmarkStart w:id="4479" w:name="_Toc47593022"/>
      <w:bookmarkStart w:id="4480" w:name="_Toc51835109"/>
      <w:bookmarkStart w:id="4481" w:name="_Toc91154188"/>
      <w:r w:rsidRPr="00140E21">
        <w:rPr>
          <w:lang w:eastAsia="zh-CN"/>
        </w:rPr>
        <w:t>5.2.5.3.1</w:t>
      </w:r>
      <w:r w:rsidRPr="00140E21">
        <w:rPr>
          <w:lang w:eastAsia="zh-CN"/>
        </w:rPr>
        <w:tab/>
        <w:t>General</w:t>
      </w:r>
      <w:bookmarkEnd w:id="4475"/>
      <w:bookmarkEnd w:id="4476"/>
      <w:bookmarkEnd w:id="4477"/>
      <w:bookmarkEnd w:id="4478"/>
      <w:bookmarkEnd w:id="4479"/>
      <w:bookmarkEnd w:id="4480"/>
      <w:bookmarkEnd w:id="4481"/>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82" w:name="_Toc20204482"/>
      <w:bookmarkStart w:id="4483" w:name="_Toc27895181"/>
      <w:bookmarkStart w:id="4484" w:name="_Toc36192278"/>
      <w:bookmarkStart w:id="4485" w:name="_Toc45193391"/>
      <w:bookmarkStart w:id="4486" w:name="_Toc47593023"/>
      <w:bookmarkStart w:id="4487" w:name="_Toc51835110"/>
      <w:bookmarkStart w:id="4488" w:name="_Toc91154189"/>
      <w:r w:rsidRPr="00140E21">
        <w:rPr>
          <w:lang w:eastAsia="zh-CN"/>
        </w:rPr>
        <w:t>5.2.5.3.2</w:t>
      </w:r>
      <w:r w:rsidRPr="00140E21">
        <w:rPr>
          <w:lang w:eastAsia="zh-CN"/>
        </w:rPr>
        <w:tab/>
        <w:t>Npcf_PolicyAuthorization_Create</w:t>
      </w:r>
      <w:r w:rsidRPr="00140E21">
        <w:t xml:space="preserve"> service operation</w:t>
      </w:r>
      <w:bookmarkEnd w:id="4482"/>
      <w:bookmarkEnd w:id="4483"/>
      <w:bookmarkEnd w:id="4484"/>
      <w:bookmarkEnd w:id="4485"/>
      <w:bookmarkEnd w:id="4486"/>
      <w:bookmarkEnd w:id="4487"/>
      <w:bookmarkEnd w:id="4488"/>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36B307F1"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1CB995FA"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A225D5">
        <w:t xml:space="preserve"> EAS deployment information</w:t>
      </w:r>
      <w:r w:rsidR="00341BC9">
        <w:t xml:space="preserve"> and AF indication for simultaneous connectivity over source and target PSA at edge relocation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8A3270">
        <w:t>, Alternative QoS Related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 individual QoS parameters as described in clause 6.1.3.22 of TS 23.503 [20]</w:t>
      </w:r>
      <w:r>
        <w:t xml:space="preserve">, Alternative Service </w:t>
      </w:r>
      <w:r>
        <w:lastRenderedPageBreak/>
        <w:t>Requirements (containing one or more QoS reference parameters in a prioritized order)</w:t>
      </w:r>
      <w:r w:rsidR="00995925">
        <w:t>, MPS for Data Transport Service indicator as described in clause 6.1.3.11 of TS 23.503 [20]</w:t>
      </w:r>
      <w:r w:rsidRPr="00140E21">
        <w:t>.</w:t>
      </w:r>
    </w:p>
    <w:p w14:paraId="5EC9619D" w14:textId="19C22D15"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89" w:name="_Toc20204483"/>
      <w:bookmarkStart w:id="4490" w:name="_Toc27895182"/>
      <w:bookmarkStart w:id="4491" w:name="_Toc36192279"/>
      <w:bookmarkStart w:id="4492" w:name="_Toc45193392"/>
      <w:bookmarkStart w:id="4493" w:name="_Toc47593024"/>
      <w:bookmarkStart w:id="4494" w:name="_Toc51835111"/>
      <w:bookmarkStart w:id="4495" w:name="_Toc91154190"/>
      <w:r w:rsidRPr="00140E21">
        <w:rPr>
          <w:rFonts w:eastAsia="SimSun"/>
        </w:rPr>
        <w:t>5.2.5.3.3</w:t>
      </w:r>
      <w:r w:rsidRPr="00140E21">
        <w:rPr>
          <w:rFonts w:eastAsia="SimSun"/>
        </w:rPr>
        <w:tab/>
        <w:t>Npcf_PolicyAuthorization_Update service operation</w:t>
      </w:r>
      <w:bookmarkEnd w:id="4489"/>
      <w:bookmarkEnd w:id="4490"/>
      <w:bookmarkEnd w:id="4491"/>
      <w:bookmarkEnd w:id="4492"/>
      <w:bookmarkEnd w:id="4493"/>
      <w:bookmarkEnd w:id="4494"/>
      <w:bookmarkEnd w:id="4495"/>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5A8B8845"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A225D5">
        <w:t xml:space="preserve"> EAS deployment information</w:t>
      </w:r>
      <w:r w:rsidR="00341BC9">
        <w:t xml:space="preserve"> and 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 individual QoS parameters as described in clause 6.1.3.22 of TS 23.503 [20]</w:t>
      </w:r>
      <w:r w:rsidR="008A3270">
        <w:t xml:space="preserve">, </w:t>
      </w:r>
      <w:r w:rsidR="00B011FA">
        <w:t xml:space="preserve">Alternative Service Requirements (containing one or more QoS reference parameters in a prioritized order), </w:t>
      </w:r>
      <w:r w:rsidR="008A3270">
        <w:t>Alternative QoS Related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23299EBA" w14:textId="1A0400C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96" w:name="_Toc20204484"/>
      <w:bookmarkStart w:id="4497" w:name="_Toc27895183"/>
      <w:bookmarkStart w:id="4498" w:name="_Toc36192280"/>
      <w:bookmarkStart w:id="4499" w:name="_Toc45193393"/>
      <w:bookmarkStart w:id="4500" w:name="_Toc47593025"/>
      <w:bookmarkStart w:id="4501" w:name="_Toc51835112"/>
      <w:bookmarkStart w:id="4502" w:name="_Toc91154191"/>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96"/>
      <w:bookmarkEnd w:id="4497"/>
      <w:bookmarkEnd w:id="4498"/>
      <w:bookmarkEnd w:id="4499"/>
      <w:bookmarkEnd w:id="4500"/>
      <w:bookmarkEnd w:id="4501"/>
      <w:bookmarkEnd w:id="4502"/>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503" w:name="_Toc20204485"/>
      <w:bookmarkStart w:id="4504" w:name="_Toc27895184"/>
      <w:bookmarkStart w:id="4505" w:name="_Toc36192281"/>
      <w:bookmarkStart w:id="4506" w:name="_Toc45193394"/>
      <w:bookmarkStart w:id="4507" w:name="_Toc47593026"/>
      <w:bookmarkStart w:id="4508" w:name="_Toc51835113"/>
      <w:bookmarkStart w:id="4509" w:name="_Toc91154192"/>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503"/>
      <w:bookmarkEnd w:id="4504"/>
      <w:bookmarkEnd w:id="4505"/>
      <w:bookmarkEnd w:id="4506"/>
      <w:bookmarkEnd w:id="4507"/>
      <w:bookmarkEnd w:id="4508"/>
      <w:bookmarkEnd w:id="4509"/>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lastRenderedPageBreak/>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510" w:name="_Toc20204486"/>
      <w:bookmarkStart w:id="4511" w:name="_Toc27895185"/>
      <w:bookmarkStart w:id="4512" w:name="_Toc36192282"/>
      <w:bookmarkStart w:id="4513" w:name="_Toc45193395"/>
      <w:bookmarkStart w:id="4514" w:name="_Toc47593027"/>
      <w:bookmarkStart w:id="4515" w:name="_Toc51835114"/>
      <w:bookmarkStart w:id="4516" w:name="_Toc91154193"/>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10"/>
      <w:bookmarkEnd w:id="4511"/>
      <w:bookmarkEnd w:id="4512"/>
      <w:bookmarkEnd w:id="4513"/>
      <w:bookmarkEnd w:id="4514"/>
      <w:bookmarkEnd w:id="4515"/>
      <w:bookmarkEnd w:id="4516"/>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17" w:name="_Toc20204487"/>
      <w:bookmarkStart w:id="4518" w:name="_Toc27895186"/>
      <w:bookmarkStart w:id="4519" w:name="_Toc36192283"/>
      <w:bookmarkStart w:id="4520" w:name="_Toc45193396"/>
      <w:bookmarkStart w:id="4521" w:name="_Toc47593028"/>
      <w:bookmarkStart w:id="4522" w:name="_Toc51835115"/>
      <w:bookmarkStart w:id="4523" w:name="_Toc91154194"/>
      <w:r w:rsidRPr="00140E21">
        <w:rPr>
          <w:rFonts w:eastAsia="SimSun"/>
          <w:lang w:eastAsia="zh-CN"/>
        </w:rPr>
        <w:t>5.2.5.3.7</w:t>
      </w:r>
      <w:r w:rsidRPr="00140E21">
        <w:rPr>
          <w:rFonts w:eastAsia="SimSun"/>
          <w:lang w:eastAsia="zh-CN"/>
        </w:rPr>
        <w:tab/>
        <w:t>Npcf_PolicyAuthorization_Unsubscribe service operation</w:t>
      </w:r>
      <w:bookmarkEnd w:id="4517"/>
      <w:bookmarkEnd w:id="4518"/>
      <w:bookmarkEnd w:id="4519"/>
      <w:bookmarkEnd w:id="4520"/>
      <w:bookmarkEnd w:id="4521"/>
      <w:bookmarkEnd w:id="4522"/>
      <w:bookmarkEnd w:id="4523"/>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24" w:name="_Toc20204488"/>
      <w:bookmarkStart w:id="4525" w:name="_Toc27895187"/>
      <w:bookmarkStart w:id="4526" w:name="_Toc36192284"/>
      <w:bookmarkStart w:id="4527" w:name="_Toc45193397"/>
      <w:bookmarkStart w:id="4528" w:name="_Toc47593029"/>
      <w:bookmarkStart w:id="4529" w:name="_Toc51835116"/>
      <w:bookmarkStart w:id="4530" w:name="_Toc91154195"/>
      <w:r w:rsidRPr="00140E21">
        <w:t>5.2.5.4</w:t>
      </w:r>
      <w:r w:rsidRPr="00140E21">
        <w:tab/>
        <w:t>Npcf_SMPolicyControl service</w:t>
      </w:r>
      <w:bookmarkEnd w:id="4524"/>
      <w:bookmarkEnd w:id="4525"/>
      <w:bookmarkEnd w:id="4526"/>
      <w:bookmarkEnd w:id="4527"/>
      <w:bookmarkEnd w:id="4528"/>
      <w:bookmarkEnd w:id="4529"/>
      <w:bookmarkEnd w:id="4530"/>
    </w:p>
    <w:p w14:paraId="2BA8A42A" w14:textId="77777777" w:rsidR="00776774" w:rsidRPr="00140E21" w:rsidRDefault="00776774" w:rsidP="00776774">
      <w:pPr>
        <w:pStyle w:val="Heading5"/>
        <w:rPr>
          <w:lang w:eastAsia="zh-CN"/>
        </w:rPr>
      </w:pPr>
      <w:bookmarkStart w:id="4531" w:name="_Toc20204489"/>
      <w:bookmarkStart w:id="4532" w:name="_Toc27895188"/>
      <w:bookmarkStart w:id="4533" w:name="_Toc36192285"/>
      <w:bookmarkStart w:id="4534" w:name="_Toc45193398"/>
      <w:bookmarkStart w:id="4535" w:name="_Toc47593030"/>
      <w:bookmarkStart w:id="4536" w:name="_Toc51835117"/>
      <w:bookmarkStart w:id="4537" w:name="_Toc91154196"/>
      <w:r w:rsidRPr="00140E21">
        <w:rPr>
          <w:lang w:eastAsia="zh-CN"/>
        </w:rPr>
        <w:t>5.2.5.4.1</w:t>
      </w:r>
      <w:r w:rsidRPr="00140E21">
        <w:rPr>
          <w:lang w:eastAsia="zh-CN"/>
        </w:rPr>
        <w:tab/>
        <w:t>General</w:t>
      </w:r>
      <w:bookmarkEnd w:id="4531"/>
      <w:bookmarkEnd w:id="4532"/>
      <w:bookmarkEnd w:id="4533"/>
      <w:bookmarkEnd w:id="4534"/>
      <w:bookmarkEnd w:id="4535"/>
      <w:bookmarkEnd w:id="4536"/>
      <w:bookmarkEnd w:id="4537"/>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lastRenderedPageBreak/>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538" w:name="_Toc20204490"/>
      <w:bookmarkStart w:id="4539" w:name="_Toc27895189"/>
      <w:bookmarkStart w:id="4540" w:name="_Toc36192286"/>
      <w:bookmarkStart w:id="4541" w:name="_Toc45193399"/>
      <w:bookmarkStart w:id="4542" w:name="_Toc47593031"/>
      <w:bookmarkStart w:id="4543" w:name="_Toc51835118"/>
      <w:bookmarkStart w:id="4544" w:name="_Toc91154197"/>
      <w:r w:rsidRPr="00140E21">
        <w:rPr>
          <w:lang w:eastAsia="zh-CN"/>
        </w:rPr>
        <w:t>5.2.5.4.2</w:t>
      </w:r>
      <w:r w:rsidRPr="00140E21">
        <w:rPr>
          <w:lang w:eastAsia="zh-CN"/>
        </w:rPr>
        <w:tab/>
        <w:t>Npcf_SMPolicyControl_Create service operation</w:t>
      </w:r>
      <w:bookmarkEnd w:id="4538"/>
      <w:bookmarkEnd w:id="4539"/>
      <w:bookmarkEnd w:id="4540"/>
      <w:bookmarkEnd w:id="4541"/>
      <w:bookmarkEnd w:id="4542"/>
      <w:bookmarkEnd w:id="4543"/>
      <w:bookmarkEnd w:id="4544"/>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1445C80C"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list of NWDAF instance Ids used by AMF, SMF, UPF and corresponding Analytics ID(s)</w:t>
      </w:r>
      <w:r w:rsidR="00B662F8">
        <w:rPr>
          <w:lang w:eastAsia="zh-CN"/>
        </w:rPr>
        <w:t>, PVS IP address(es) or PVS FQDN(s) (see clause 5.30.2.10.4.2 of TS 23.501 [2]), and Onboarding Indication</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45"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46" w:name="_Toc27895190"/>
      <w:bookmarkStart w:id="4547" w:name="_Toc36192287"/>
      <w:bookmarkStart w:id="4548" w:name="_Toc45193400"/>
      <w:bookmarkStart w:id="4549" w:name="_Toc47593032"/>
      <w:bookmarkStart w:id="4550" w:name="_Toc51835119"/>
      <w:bookmarkStart w:id="4551" w:name="_Toc91154198"/>
      <w:r w:rsidRPr="00140E21">
        <w:rPr>
          <w:lang w:eastAsia="zh-CN"/>
        </w:rPr>
        <w:t>5.2.5.4.3</w:t>
      </w:r>
      <w:r w:rsidRPr="00140E21">
        <w:rPr>
          <w:lang w:eastAsia="zh-CN"/>
        </w:rPr>
        <w:tab/>
      </w:r>
      <w:r w:rsidRPr="00140E21">
        <w:t>Npcf_SMPolicyControl_UpdateNotify service operation</w:t>
      </w:r>
      <w:bookmarkEnd w:id="4545"/>
      <w:bookmarkEnd w:id="4546"/>
      <w:bookmarkEnd w:id="4547"/>
      <w:bookmarkEnd w:id="4548"/>
      <w:bookmarkEnd w:id="4549"/>
      <w:bookmarkEnd w:id="4550"/>
      <w:bookmarkEnd w:id="4551"/>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lastRenderedPageBreak/>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52" w:name="_Toc20204492"/>
      <w:bookmarkStart w:id="4553" w:name="_Toc27895191"/>
      <w:bookmarkStart w:id="4554" w:name="_Toc36192288"/>
      <w:bookmarkStart w:id="4555" w:name="_Toc45193401"/>
      <w:bookmarkStart w:id="4556" w:name="_Toc47593033"/>
      <w:bookmarkStart w:id="4557" w:name="_Toc51835120"/>
      <w:bookmarkStart w:id="4558" w:name="_Toc91154199"/>
      <w:r w:rsidRPr="00140E21">
        <w:rPr>
          <w:lang w:eastAsia="zh-CN"/>
        </w:rPr>
        <w:t>5.2.5.4.4</w:t>
      </w:r>
      <w:r w:rsidRPr="00140E21">
        <w:rPr>
          <w:lang w:eastAsia="zh-CN"/>
        </w:rPr>
        <w:tab/>
      </w:r>
      <w:r w:rsidRPr="00140E21">
        <w:t>Npcf_SMPolicyControl_Delete service operation</w:t>
      </w:r>
      <w:bookmarkEnd w:id="4552"/>
      <w:bookmarkEnd w:id="4553"/>
      <w:bookmarkEnd w:id="4554"/>
      <w:bookmarkEnd w:id="4555"/>
      <w:bookmarkEnd w:id="4556"/>
      <w:bookmarkEnd w:id="4557"/>
      <w:bookmarkEnd w:id="4558"/>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59"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60" w:name="_Toc27895192"/>
      <w:bookmarkStart w:id="4561" w:name="_Toc36192289"/>
      <w:bookmarkStart w:id="4562" w:name="_Toc45193402"/>
      <w:bookmarkStart w:id="4563" w:name="_Toc47593034"/>
      <w:bookmarkStart w:id="4564" w:name="_Toc51835121"/>
      <w:bookmarkStart w:id="4565" w:name="_Toc91154200"/>
      <w:r w:rsidRPr="00140E21">
        <w:t>5.2.5.4.5</w:t>
      </w:r>
      <w:r w:rsidRPr="00140E21">
        <w:tab/>
        <w:t>Npcf_SMPolicyControl_Update service operation</w:t>
      </w:r>
      <w:bookmarkEnd w:id="4559"/>
      <w:bookmarkEnd w:id="4560"/>
      <w:bookmarkEnd w:id="4561"/>
      <w:bookmarkEnd w:id="4562"/>
      <w:bookmarkEnd w:id="4563"/>
      <w:bookmarkEnd w:id="4564"/>
      <w:bookmarkEnd w:id="4565"/>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743F7A57"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w:t>
      </w:r>
      <w:r w:rsidR="006C03A0">
        <w:t xml:space="preserve">user-plane Node </w:t>
      </w:r>
      <w:r>
        <w:t>ID, DS-TT MAC address, port number of DS-TT port, UE-DS-TT Residence Time], Port Management Information Container and the related port number</w:t>
      </w:r>
      <w:r w:rsidR="008471CD">
        <w:t>, User plane node Management Information Container</w:t>
      </w:r>
      <w:r>
        <w:t>, MA PDU Request indication, MA PDU Network-Upgrade Allowed indication, ATSSS capabilities of the MA PDU Session</w:t>
      </w:r>
      <w:r w:rsidR="002058F0">
        <w:t>, QoS constraints from the VPLMN (see clause 4.3.2.2.2)</w:t>
      </w:r>
      <w:r w:rsidR="00B81EB7">
        <w:t>, Satellite Backhaul Category information</w:t>
      </w:r>
      <w:r w:rsidR="005A2BB8">
        <w:t>, list of NWDAF instance Ids used by AMF, SMF, and UPF and corresponding Analytics ID(s)</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66" w:name="_Toc20204494"/>
      <w:bookmarkStart w:id="4567" w:name="_Toc27895193"/>
      <w:bookmarkStart w:id="4568" w:name="_Toc36192290"/>
      <w:bookmarkStart w:id="4569" w:name="_Toc45193403"/>
      <w:bookmarkStart w:id="4570" w:name="_Toc47593035"/>
      <w:bookmarkStart w:id="4571" w:name="_Toc51835122"/>
      <w:bookmarkStart w:id="4572" w:name="_Toc91154201"/>
      <w:r w:rsidRPr="00140E21">
        <w:t>5.2.5.5</w:t>
      </w:r>
      <w:r w:rsidRPr="00140E21">
        <w:tab/>
        <w:t>Npcf_BDTPolicyControl Service</w:t>
      </w:r>
      <w:bookmarkEnd w:id="4566"/>
      <w:bookmarkEnd w:id="4567"/>
      <w:bookmarkEnd w:id="4568"/>
      <w:bookmarkEnd w:id="4569"/>
      <w:bookmarkEnd w:id="4570"/>
      <w:bookmarkEnd w:id="4571"/>
      <w:bookmarkEnd w:id="4572"/>
    </w:p>
    <w:p w14:paraId="0944125B" w14:textId="77777777" w:rsidR="00776774" w:rsidRPr="00140E21" w:rsidRDefault="00776774" w:rsidP="00776774">
      <w:pPr>
        <w:pStyle w:val="Heading5"/>
        <w:rPr>
          <w:lang w:eastAsia="zh-CN"/>
        </w:rPr>
      </w:pPr>
      <w:bookmarkStart w:id="4573" w:name="_Toc20204495"/>
      <w:bookmarkStart w:id="4574" w:name="_Toc27895194"/>
      <w:bookmarkStart w:id="4575" w:name="_Toc36192291"/>
      <w:bookmarkStart w:id="4576" w:name="_Toc45193404"/>
      <w:bookmarkStart w:id="4577" w:name="_Toc47593036"/>
      <w:bookmarkStart w:id="4578" w:name="_Toc51835123"/>
      <w:bookmarkStart w:id="4579" w:name="_Toc91154202"/>
      <w:r w:rsidRPr="00140E21">
        <w:rPr>
          <w:lang w:eastAsia="zh-CN"/>
        </w:rPr>
        <w:t>5.2.5.5.1</w:t>
      </w:r>
      <w:r w:rsidRPr="00140E21">
        <w:rPr>
          <w:lang w:eastAsia="zh-CN"/>
        </w:rPr>
        <w:tab/>
        <w:t>General</w:t>
      </w:r>
      <w:bookmarkEnd w:id="4573"/>
      <w:bookmarkEnd w:id="4574"/>
      <w:bookmarkEnd w:id="4575"/>
      <w:bookmarkEnd w:id="4576"/>
      <w:bookmarkEnd w:id="4577"/>
      <w:bookmarkEnd w:id="4578"/>
      <w:bookmarkEnd w:id="4579"/>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80" w:name="_Toc20204496"/>
      <w:bookmarkStart w:id="4581" w:name="_Toc27895195"/>
      <w:bookmarkStart w:id="4582" w:name="_Toc36192292"/>
      <w:bookmarkStart w:id="4583" w:name="_Toc45193405"/>
      <w:bookmarkStart w:id="4584" w:name="_Toc47593037"/>
      <w:bookmarkStart w:id="4585" w:name="_Toc51835124"/>
      <w:bookmarkStart w:id="4586" w:name="_Toc91154203"/>
      <w:r w:rsidRPr="00140E21">
        <w:rPr>
          <w:lang w:eastAsia="zh-CN"/>
        </w:rPr>
        <w:lastRenderedPageBreak/>
        <w:t>5.2.5.5.2</w:t>
      </w:r>
      <w:r w:rsidRPr="00140E21">
        <w:rPr>
          <w:lang w:eastAsia="zh-CN"/>
        </w:rPr>
        <w:tab/>
      </w:r>
      <w:r w:rsidRPr="00140E21">
        <w:t>Npcf_BDTPolicyControl_Create service operation</w:t>
      </w:r>
      <w:bookmarkEnd w:id="4580"/>
      <w:bookmarkEnd w:id="4581"/>
      <w:bookmarkEnd w:id="4582"/>
      <w:bookmarkEnd w:id="4583"/>
      <w:bookmarkEnd w:id="4584"/>
      <w:bookmarkEnd w:id="4585"/>
      <w:bookmarkEnd w:id="4586"/>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87" w:name="_Toc20204497"/>
      <w:bookmarkStart w:id="4588" w:name="_Toc27895196"/>
      <w:bookmarkStart w:id="4589" w:name="_Toc36192293"/>
      <w:bookmarkStart w:id="4590" w:name="_Toc45193406"/>
      <w:bookmarkStart w:id="4591" w:name="_Toc47593038"/>
      <w:bookmarkStart w:id="4592" w:name="_Toc51835125"/>
      <w:bookmarkStart w:id="4593" w:name="_Toc91154204"/>
      <w:r w:rsidRPr="00140E21">
        <w:rPr>
          <w:lang w:eastAsia="zh-CN"/>
        </w:rPr>
        <w:t>5.2.5.5.3</w:t>
      </w:r>
      <w:r w:rsidRPr="00140E21">
        <w:rPr>
          <w:lang w:eastAsia="zh-CN"/>
        </w:rPr>
        <w:tab/>
      </w:r>
      <w:r w:rsidRPr="00140E21">
        <w:t>Npcf_BDTPolicyControl_Update service operation</w:t>
      </w:r>
      <w:bookmarkEnd w:id="4587"/>
      <w:bookmarkEnd w:id="4588"/>
      <w:bookmarkEnd w:id="4589"/>
      <w:bookmarkEnd w:id="4590"/>
      <w:bookmarkEnd w:id="4591"/>
      <w:bookmarkEnd w:id="4592"/>
      <w:bookmarkEnd w:id="4593"/>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94" w:name="_Toc20204498"/>
      <w:bookmarkStart w:id="4595" w:name="_Toc27895197"/>
      <w:bookmarkStart w:id="4596" w:name="_Toc36192294"/>
      <w:bookmarkStart w:id="4597" w:name="_Toc45193407"/>
      <w:bookmarkStart w:id="4598" w:name="_Toc47593039"/>
      <w:bookmarkStart w:id="4599" w:name="_Toc51835126"/>
      <w:bookmarkStart w:id="4600" w:name="_Toc91154205"/>
      <w:r w:rsidRPr="00140E21">
        <w:t>5.2.5.5.4</w:t>
      </w:r>
      <w:r w:rsidRPr="00140E21">
        <w:tab/>
        <w:t>Npcf_BDTPolicyControl_Notify service operation</w:t>
      </w:r>
      <w:bookmarkEnd w:id="4594"/>
      <w:bookmarkEnd w:id="4595"/>
      <w:bookmarkEnd w:id="4596"/>
      <w:bookmarkEnd w:id="4597"/>
      <w:bookmarkEnd w:id="4598"/>
      <w:bookmarkEnd w:id="4599"/>
      <w:bookmarkEnd w:id="4600"/>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601" w:name="_Toc20204499"/>
      <w:bookmarkStart w:id="4602" w:name="_Toc27895198"/>
      <w:bookmarkStart w:id="4603" w:name="_Toc36192295"/>
      <w:bookmarkStart w:id="4604" w:name="_Toc45193408"/>
      <w:bookmarkStart w:id="4605" w:name="_Toc47593040"/>
      <w:bookmarkStart w:id="4606" w:name="_Toc51835127"/>
      <w:bookmarkStart w:id="4607" w:name="_Toc91154206"/>
      <w:r w:rsidRPr="00140E21">
        <w:t>5.2.5.6</w:t>
      </w:r>
      <w:r w:rsidRPr="00140E21">
        <w:tab/>
        <w:t>Npcf_UEPolicyControl Service</w:t>
      </w:r>
      <w:bookmarkEnd w:id="4601"/>
      <w:bookmarkEnd w:id="4602"/>
      <w:bookmarkEnd w:id="4603"/>
      <w:bookmarkEnd w:id="4604"/>
      <w:bookmarkEnd w:id="4605"/>
      <w:bookmarkEnd w:id="4606"/>
      <w:bookmarkEnd w:id="4607"/>
    </w:p>
    <w:p w14:paraId="0112F542" w14:textId="77777777" w:rsidR="00776774" w:rsidRPr="00140E21" w:rsidRDefault="00776774" w:rsidP="00776774">
      <w:pPr>
        <w:pStyle w:val="Heading5"/>
      </w:pPr>
      <w:bookmarkStart w:id="4608" w:name="_Toc20204500"/>
      <w:bookmarkStart w:id="4609" w:name="_Toc27895199"/>
      <w:bookmarkStart w:id="4610" w:name="_Toc36192296"/>
      <w:bookmarkStart w:id="4611" w:name="_Toc45193409"/>
      <w:bookmarkStart w:id="4612" w:name="_Toc47593041"/>
      <w:bookmarkStart w:id="4613" w:name="_Toc51835128"/>
      <w:bookmarkStart w:id="4614" w:name="_Toc91154207"/>
      <w:r w:rsidRPr="00140E21">
        <w:t>5.2.5.6.1</w:t>
      </w:r>
      <w:r w:rsidRPr="00140E21">
        <w:tab/>
        <w:t>General</w:t>
      </w:r>
      <w:bookmarkEnd w:id="4608"/>
      <w:bookmarkEnd w:id="4609"/>
      <w:bookmarkEnd w:id="4610"/>
      <w:bookmarkEnd w:id="4611"/>
      <w:bookmarkEnd w:id="4612"/>
      <w:bookmarkEnd w:id="4613"/>
      <w:bookmarkEnd w:id="4614"/>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15" w:name="_Toc20204501"/>
      <w:bookmarkStart w:id="4616" w:name="_Toc27895200"/>
      <w:bookmarkStart w:id="4617" w:name="_Toc36192297"/>
      <w:bookmarkStart w:id="4618" w:name="_Toc45193410"/>
      <w:bookmarkStart w:id="4619" w:name="_Toc47593042"/>
      <w:bookmarkStart w:id="4620" w:name="_Toc51835129"/>
      <w:bookmarkStart w:id="4621" w:name="_Toc91154208"/>
      <w:r w:rsidRPr="00140E21">
        <w:t>5.2.5.6.2</w:t>
      </w:r>
      <w:r w:rsidRPr="00140E21">
        <w:tab/>
        <w:t>Npcf_UEPolicyControl_Create service operation</w:t>
      </w:r>
      <w:bookmarkEnd w:id="4615"/>
      <w:bookmarkEnd w:id="4616"/>
      <w:bookmarkEnd w:id="4617"/>
      <w:bookmarkEnd w:id="4618"/>
      <w:bookmarkEnd w:id="4619"/>
      <w:bookmarkEnd w:id="4620"/>
      <w:bookmarkEnd w:id="4621"/>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22" w:name="_Toc20204502"/>
      <w:bookmarkStart w:id="4623" w:name="_Toc27895201"/>
      <w:bookmarkStart w:id="4624" w:name="_Toc36192298"/>
      <w:bookmarkStart w:id="4625" w:name="_Toc45193411"/>
      <w:bookmarkStart w:id="4626" w:name="_Toc47593043"/>
      <w:bookmarkStart w:id="4627" w:name="_Toc51835130"/>
      <w:bookmarkStart w:id="4628" w:name="_Toc91154209"/>
      <w:r w:rsidRPr="00140E21">
        <w:t>5.2.5.6.3</w:t>
      </w:r>
      <w:r w:rsidRPr="00140E21">
        <w:tab/>
        <w:t>Npcf_UEPolicyControl_UpdateNotify service operation</w:t>
      </w:r>
      <w:bookmarkEnd w:id="4622"/>
      <w:bookmarkEnd w:id="4623"/>
      <w:bookmarkEnd w:id="4624"/>
      <w:bookmarkEnd w:id="4625"/>
      <w:bookmarkEnd w:id="4626"/>
      <w:bookmarkEnd w:id="4627"/>
      <w:bookmarkEnd w:id="4628"/>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29" w:name="_Toc20204503"/>
      <w:bookmarkStart w:id="4630" w:name="_Toc27895202"/>
      <w:bookmarkStart w:id="4631" w:name="_Toc36192299"/>
      <w:bookmarkStart w:id="4632" w:name="_Toc45193412"/>
      <w:bookmarkStart w:id="4633" w:name="_Toc47593044"/>
      <w:bookmarkStart w:id="4634" w:name="_Toc51835131"/>
      <w:bookmarkStart w:id="4635" w:name="_Toc91154210"/>
      <w:r w:rsidRPr="00140E21">
        <w:t>5.2.5.6.4</w:t>
      </w:r>
      <w:r w:rsidRPr="00140E21">
        <w:tab/>
        <w:t>Npcf_UEPolicyControl_Delete service operation</w:t>
      </w:r>
      <w:bookmarkEnd w:id="4629"/>
      <w:bookmarkEnd w:id="4630"/>
      <w:bookmarkEnd w:id="4631"/>
      <w:bookmarkEnd w:id="4632"/>
      <w:bookmarkEnd w:id="4633"/>
      <w:bookmarkEnd w:id="4634"/>
      <w:bookmarkEnd w:id="4635"/>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lastRenderedPageBreak/>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36" w:name="_Toc20204504"/>
      <w:bookmarkStart w:id="4637" w:name="_Toc27895203"/>
      <w:bookmarkStart w:id="4638" w:name="_Toc36192300"/>
      <w:bookmarkStart w:id="4639" w:name="_Toc45193413"/>
      <w:bookmarkStart w:id="4640" w:name="_Toc47593045"/>
      <w:bookmarkStart w:id="4641" w:name="_Toc51835132"/>
      <w:bookmarkStart w:id="4642" w:name="_Toc91154211"/>
      <w:r w:rsidRPr="00140E21">
        <w:t>5.2.5.6.5</w:t>
      </w:r>
      <w:r w:rsidRPr="00140E21">
        <w:tab/>
        <w:t>Npcf_UEPolicyControl_Update service operation</w:t>
      </w:r>
      <w:bookmarkEnd w:id="4636"/>
      <w:bookmarkEnd w:id="4637"/>
      <w:bookmarkEnd w:id="4638"/>
      <w:bookmarkEnd w:id="4639"/>
      <w:bookmarkEnd w:id="4640"/>
      <w:bookmarkEnd w:id="4641"/>
      <w:bookmarkEnd w:id="4642"/>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43" w:name="_Toc20204505"/>
      <w:bookmarkStart w:id="4644" w:name="_Toc27895204"/>
      <w:bookmarkStart w:id="4645" w:name="_Toc36192301"/>
      <w:bookmarkStart w:id="4646" w:name="_Toc45193414"/>
      <w:bookmarkStart w:id="4647" w:name="_Toc47593046"/>
      <w:bookmarkStart w:id="4648" w:name="_Toc51835133"/>
      <w:bookmarkStart w:id="4649" w:name="_Toc91154212"/>
      <w:r w:rsidRPr="00140E21">
        <w:rPr>
          <w:rFonts w:eastAsia="SimSun"/>
        </w:rPr>
        <w:t>5.2.5.7</w:t>
      </w:r>
      <w:r w:rsidRPr="00140E21">
        <w:rPr>
          <w:rFonts w:eastAsia="SimSun"/>
        </w:rPr>
        <w:tab/>
        <w:t>Npcf_EventExposure</w:t>
      </w:r>
      <w:r w:rsidRPr="00140E21">
        <w:rPr>
          <w:rFonts w:eastAsia="SimSun"/>
          <w:lang w:eastAsia="zh-CN"/>
        </w:rPr>
        <w:t xml:space="preserve"> service</w:t>
      </w:r>
      <w:bookmarkEnd w:id="4643"/>
      <w:bookmarkEnd w:id="4644"/>
      <w:bookmarkEnd w:id="4645"/>
      <w:bookmarkEnd w:id="4646"/>
      <w:bookmarkEnd w:id="4647"/>
      <w:bookmarkEnd w:id="4648"/>
      <w:bookmarkEnd w:id="4649"/>
    </w:p>
    <w:p w14:paraId="697E40BD" w14:textId="77777777" w:rsidR="00776774" w:rsidRPr="00140E21" w:rsidRDefault="00776774" w:rsidP="00776774">
      <w:pPr>
        <w:pStyle w:val="Heading5"/>
        <w:rPr>
          <w:rFonts w:eastAsia="SimSun"/>
          <w:lang w:eastAsia="zh-CN"/>
        </w:rPr>
      </w:pPr>
      <w:bookmarkStart w:id="4650" w:name="_Toc20204506"/>
      <w:bookmarkStart w:id="4651" w:name="_Toc27895205"/>
      <w:bookmarkStart w:id="4652" w:name="_Toc36192302"/>
      <w:bookmarkStart w:id="4653" w:name="_Toc45193415"/>
      <w:bookmarkStart w:id="4654" w:name="_Toc47593047"/>
      <w:bookmarkStart w:id="4655" w:name="_Toc51835134"/>
      <w:bookmarkStart w:id="4656" w:name="_Toc91154213"/>
      <w:r w:rsidRPr="00140E21">
        <w:rPr>
          <w:rFonts w:eastAsia="SimSun"/>
          <w:lang w:eastAsia="zh-CN"/>
        </w:rPr>
        <w:t>5.2.5.7.1</w:t>
      </w:r>
      <w:r w:rsidRPr="00140E21">
        <w:rPr>
          <w:rFonts w:eastAsia="SimSun"/>
          <w:lang w:eastAsia="zh-CN"/>
        </w:rPr>
        <w:tab/>
        <w:t>General</w:t>
      </w:r>
      <w:bookmarkEnd w:id="4650"/>
      <w:bookmarkEnd w:id="4651"/>
      <w:bookmarkEnd w:id="4652"/>
      <w:bookmarkEnd w:id="4653"/>
      <w:bookmarkEnd w:id="4654"/>
      <w:bookmarkEnd w:id="4655"/>
      <w:bookmarkEnd w:id="4656"/>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57" w:name="_Toc20204507"/>
      <w:bookmarkStart w:id="4658" w:name="_Toc27895206"/>
      <w:bookmarkStart w:id="4659" w:name="_Toc36192303"/>
      <w:bookmarkStart w:id="4660" w:name="_Toc45193416"/>
      <w:bookmarkStart w:id="4661" w:name="_Toc47593048"/>
      <w:bookmarkStart w:id="4662" w:name="_Toc51835135"/>
      <w:bookmarkStart w:id="4663" w:name="_Toc91154214"/>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57"/>
      <w:bookmarkEnd w:id="4658"/>
      <w:bookmarkEnd w:id="4659"/>
      <w:bookmarkEnd w:id="4660"/>
      <w:bookmarkEnd w:id="4661"/>
      <w:bookmarkEnd w:id="4662"/>
      <w:bookmarkEnd w:id="4663"/>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64" w:name="_Toc20204508"/>
      <w:bookmarkStart w:id="4665" w:name="_Toc27895207"/>
      <w:bookmarkStart w:id="4666" w:name="_Toc36192304"/>
      <w:bookmarkStart w:id="4667" w:name="_Toc45193417"/>
      <w:bookmarkStart w:id="4668" w:name="_Toc47593049"/>
      <w:bookmarkStart w:id="4669" w:name="_Toc51835136"/>
      <w:bookmarkStart w:id="4670" w:name="_Toc91154215"/>
      <w:r w:rsidRPr="00140E21">
        <w:rPr>
          <w:rFonts w:eastAsia="SimSun"/>
          <w:lang w:eastAsia="zh-CN"/>
        </w:rPr>
        <w:lastRenderedPageBreak/>
        <w:t>5.2.5.7.3</w:t>
      </w:r>
      <w:r w:rsidRPr="00140E21">
        <w:rPr>
          <w:rFonts w:eastAsia="SimSun"/>
          <w:lang w:eastAsia="zh-CN"/>
        </w:rPr>
        <w:tab/>
        <w:t xml:space="preserve">Npcf_EventExposure_Unsubscribe </w:t>
      </w:r>
      <w:r w:rsidRPr="00140E21">
        <w:rPr>
          <w:lang w:eastAsia="zh-CN"/>
        </w:rPr>
        <w:t>service operation</w:t>
      </w:r>
      <w:bookmarkEnd w:id="4664"/>
      <w:bookmarkEnd w:id="4665"/>
      <w:bookmarkEnd w:id="4666"/>
      <w:bookmarkEnd w:id="4667"/>
      <w:bookmarkEnd w:id="4668"/>
      <w:bookmarkEnd w:id="4669"/>
      <w:bookmarkEnd w:id="4670"/>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71" w:name="_Toc20204509"/>
      <w:bookmarkStart w:id="4672" w:name="_Toc27895208"/>
      <w:bookmarkStart w:id="4673" w:name="_Toc36192305"/>
      <w:bookmarkStart w:id="4674" w:name="_Toc45193418"/>
      <w:bookmarkStart w:id="4675" w:name="_Toc47593050"/>
      <w:bookmarkStart w:id="4676" w:name="_Toc51835137"/>
      <w:bookmarkStart w:id="4677" w:name="_Toc91154216"/>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71"/>
      <w:bookmarkEnd w:id="4672"/>
      <w:bookmarkEnd w:id="4673"/>
      <w:bookmarkEnd w:id="4674"/>
      <w:bookmarkEnd w:id="4675"/>
      <w:bookmarkEnd w:id="4676"/>
      <w:bookmarkEnd w:id="4677"/>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678" w:name="_Toc20204510"/>
      <w:bookmarkStart w:id="4679" w:name="_Toc27895209"/>
      <w:bookmarkStart w:id="4680" w:name="_Toc36192306"/>
      <w:bookmarkStart w:id="4681" w:name="_Toc45193419"/>
      <w:bookmarkStart w:id="4682" w:name="_Toc47593051"/>
      <w:bookmarkStart w:id="4683" w:name="_Toc51835138"/>
      <w:r>
        <w:t>When the PCF detects the event subscribed by the NF consumer, the PCF reports the subscribed event together with the Notification Target Address (+ Notification Correlation ID) to the Event Receiving NF.</w:t>
      </w:r>
    </w:p>
    <w:p w14:paraId="402243A8" w14:textId="77777777" w:rsidR="00335450" w:rsidRDefault="00335450" w:rsidP="00335450">
      <w:r>
        <w:t>The optional event specific parameter list provides the values that matched for generating the event notification. The parameter values to match are specified during the event subscription (see clause 5.2.5.7.2).</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684" w:name="_Toc91154217"/>
      <w:r>
        <w:t>5.2.5.8</w:t>
      </w:r>
      <w:r>
        <w:tab/>
        <w:t>Npcf_AMPolicyAuthorization Service</w:t>
      </w:r>
      <w:bookmarkEnd w:id="4684"/>
    </w:p>
    <w:p w14:paraId="3B54B4C4" w14:textId="77777777" w:rsidR="005D29D7" w:rsidRDefault="005D29D7" w:rsidP="00EE66A3">
      <w:pPr>
        <w:pStyle w:val="Heading5"/>
      </w:pPr>
      <w:bookmarkStart w:id="4685" w:name="_Toc91154218"/>
      <w:r>
        <w:t>5.2.5.8.1</w:t>
      </w:r>
      <w:r>
        <w:tab/>
        <w:t>General</w:t>
      </w:r>
      <w:bookmarkEnd w:id="4685"/>
    </w:p>
    <w:p w14:paraId="698BB294" w14:textId="3DC4D489" w:rsidR="005D29D7" w:rsidRDefault="005D29D7" w:rsidP="005D29D7">
      <w:r>
        <w:t>Service description: This service is to authorise an AF request and potentially create or change access and mobility management policies of a UE based on the request of the authorized AF.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686" w:name="_Toc91154219"/>
      <w:r>
        <w:t>5.2.5.8.2</w:t>
      </w:r>
      <w:r>
        <w:tab/>
        <w:t>Npcf_AMPolicyAuthorization_Create service operation</w:t>
      </w:r>
      <w:bookmarkEnd w:id="4686"/>
    </w:p>
    <w:p w14:paraId="1766EDCF" w14:textId="77777777" w:rsidR="005D29D7" w:rsidRDefault="005D29D7" w:rsidP="005D29D7">
      <w:r w:rsidRPr="00EE66A3">
        <w:rPr>
          <w:b/>
          <w:bCs/>
        </w:rPr>
        <w:t>Service operation name:</w:t>
      </w:r>
      <w:r>
        <w:t xml:space="preserve"> Npcf_AMPolicyAuthorization_Create</w:t>
      </w:r>
    </w:p>
    <w:p w14:paraId="441052F0" w14:textId="77777777" w:rsidR="005D29D7" w:rsidRDefault="005D29D7" w:rsidP="005D29D7">
      <w:r w:rsidRPr="00EE66A3">
        <w:rPr>
          <w:b/>
          <w:bCs/>
        </w:rPr>
        <w:t>Description:</w:t>
      </w:r>
      <w:r>
        <w:t xml:space="preserve"> Authorizes the request, and optionally determines and installs AM Policy Control Data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6914E510"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t>.</w:t>
      </w:r>
    </w:p>
    <w:p w14:paraId="68151A55" w14:textId="65C521CA" w:rsidR="005D29D7" w:rsidRDefault="005D29D7" w:rsidP="005D29D7">
      <w:r>
        <w:lastRenderedPageBreak/>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87" w:name="_Toc91154220"/>
      <w:r>
        <w:t>5.2.5.8.3</w:t>
      </w:r>
      <w:r>
        <w:tab/>
        <w:t>Npcf_AMPolicyAuthorization_Update service operation</w:t>
      </w:r>
      <w:bookmarkEnd w:id="4687"/>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77777777" w:rsidR="005D29D7" w:rsidRDefault="005D29D7" w:rsidP="005D29D7">
      <w:r w:rsidRPr="00EE66A3">
        <w:rPr>
          <w:b/>
          <w:bCs/>
        </w:rPr>
        <w:t>Inputs, Optional:</w:t>
      </w:r>
      <w:r>
        <w:t xml:space="preserve"> Throughput requirements, service coverage requirements, policy duration.</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88" w:name="_Toc91154221"/>
      <w:r>
        <w:t>5.2.5.8.4</w:t>
      </w:r>
      <w:r>
        <w:tab/>
        <w:t>Npcf_AMPolicyAuthorization_Delete service operation</w:t>
      </w:r>
      <w:bookmarkEnd w:id="4688"/>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89" w:name="_Toc91154222"/>
      <w:r>
        <w:t>5.2.5.8.5</w:t>
      </w:r>
      <w:r>
        <w:tab/>
        <w:t>Npcf_AMPolicyAuthorization_Notify service operation</w:t>
      </w:r>
      <w:bookmarkEnd w:id="4689"/>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90" w:name="_Toc91154223"/>
      <w:r>
        <w:t>5.2.5.8.6</w:t>
      </w:r>
      <w:r>
        <w:tab/>
        <w:t>Npcf_AMPolicyAuthorization_Subscribe service operation</w:t>
      </w:r>
      <w:bookmarkEnd w:id="4690"/>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lastRenderedPageBreak/>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91" w:name="_Toc91154224"/>
      <w:r>
        <w:t>5.2.5.8.7</w:t>
      </w:r>
      <w:r>
        <w:tab/>
        <w:t>Npcf_AMPolicyAuthorization_Unsubscribe service operation</w:t>
      </w:r>
      <w:bookmarkEnd w:id="4691"/>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692" w:name="_Toc91154225"/>
      <w:r w:rsidRPr="00140E21">
        <w:t>5.2.6</w:t>
      </w:r>
      <w:r w:rsidRPr="00140E21">
        <w:tab/>
        <w:t>NEF Services</w:t>
      </w:r>
      <w:bookmarkEnd w:id="4678"/>
      <w:bookmarkEnd w:id="4679"/>
      <w:bookmarkEnd w:id="4680"/>
      <w:bookmarkEnd w:id="4681"/>
      <w:bookmarkEnd w:id="4682"/>
      <w:bookmarkEnd w:id="4683"/>
      <w:bookmarkEnd w:id="4692"/>
    </w:p>
    <w:p w14:paraId="0B8BD6F0" w14:textId="77777777" w:rsidR="00776774" w:rsidRPr="00140E21" w:rsidRDefault="00776774" w:rsidP="00776774">
      <w:pPr>
        <w:pStyle w:val="Heading4"/>
      </w:pPr>
      <w:bookmarkStart w:id="4693" w:name="_Toc20204511"/>
      <w:bookmarkStart w:id="4694" w:name="_Toc27895210"/>
      <w:bookmarkStart w:id="4695" w:name="_Toc36192307"/>
      <w:bookmarkStart w:id="4696" w:name="_Toc45193420"/>
      <w:bookmarkStart w:id="4697" w:name="_Toc47593052"/>
      <w:bookmarkStart w:id="4698" w:name="_Toc51835139"/>
      <w:bookmarkStart w:id="4699" w:name="_Toc91154226"/>
      <w:r w:rsidRPr="00140E21">
        <w:t>5.2.6.1</w:t>
      </w:r>
      <w:r w:rsidRPr="00140E21">
        <w:tab/>
        <w:t>General</w:t>
      </w:r>
      <w:bookmarkEnd w:id="4693"/>
      <w:bookmarkEnd w:id="4694"/>
      <w:bookmarkEnd w:id="4695"/>
      <w:bookmarkEnd w:id="4696"/>
      <w:bookmarkEnd w:id="4697"/>
      <w:bookmarkEnd w:id="4698"/>
      <w:bookmarkEnd w:id="4699"/>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B1786E" w:rsidRPr="00140E21" w14:paraId="092EC2EE" w14:textId="77777777" w:rsidTr="006E7760">
        <w:trPr>
          <w:trHeight w:val="309"/>
        </w:trPr>
        <w:tc>
          <w:tcPr>
            <w:tcW w:w="2687" w:type="dxa"/>
            <w:tcBorders>
              <w:top w:val="nil"/>
              <w:bottom w:val="nil"/>
            </w:tcBorders>
          </w:tcPr>
          <w:p w14:paraId="14265936" w14:textId="77777777" w:rsidR="00B1786E" w:rsidRPr="00140E21" w:rsidRDefault="00B1786E" w:rsidP="00B1786E">
            <w:pPr>
              <w:pStyle w:val="TAL"/>
              <w:rPr>
                <w:b/>
                <w:lang w:eastAsia="zh-CN"/>
              </w:rPr>
            </w:pPr>
          </w:p>
        </w:tc>
        <w:tc>
          <w:tcPr>
            <w:tcW w:w="2085" w:type="dxa"/>
          </w:tcPr>
          <w:p w14:paraId="1E3916CE" w14:textId="136095D9" w:rsidR="00B1786E" w:rsidRDefault="00B1786E" w:rsidP="00B1786E">
            <w:pPr>
              <w:pStyle w:val="TAL"/>
              <w:rPr>
                <w:rFonts w:eastAsia="SimSun"/>
                <w:lang w:eastAsia="zh-CN"/>
              </w:rPr>
            </w:pPr>
            <w:r>
              <w:rPr>
                <w:rFonts w:eastAsia="SimSun"/>
                <w:lang w:eastAsia="zh-CN"/>
              </w:rPr>
              <w:t>ASTICreate</w:t>
            </w:r>
          </w:p>
        </w:tc>
        <w:tc>
          <w:tcPr>
            <w:tcW w:w="2049" w:type="dxa"/>
          </w:tcPr>
          <w:p w14:paraId="0F2C9A6E" w14:textId="47FC7970" w:rsidR="00B1786E" w:rsidRPr="00140E21" w:rsidRDefault="00B1786E" w:rsidP="00B1786E">
            <w:pPr>
              <w:pStyle w:val="TAL"/>
            </w:pPr>
            <w:r>
              <w:rPr>
                <w:rFonts w:eastAsia="SimSun"/>
              </w:rPr>
              <w:t>Request/Response</w:t>
            </w:r>
          </w:p>
        </w:tc>
        <w:tc>
          <w:tcPr>
            <w:tcW w:w="1633" w:type="dxa"/>
          </w:tcPr>
          <w:p w14:paraId="3D2D2D47" w14:textId="3BCBA59D" w:rsidR="00B1786E" w:rsidRDefault="00B1786E" w:rsidP="00B1786E">
            <w:pPr>
              <w:pStyle w:val="TAL"/>
              <w:rPr>
                <w:rFonts w:eastAsia="SimSun"/>
                <w:lang w:eastAsia="zh-CN"/>
              </w:rPr>
            </w:pPr>
            <w:r>
              <w:rPr>
                <w:rFonts w:eastAsia="SimSun"/>
                <w:lang w:eastAsia="zh-CN"/>
              </w:rPr>
              <w:t>AF</w:t>
            </w:r>
          </w:p>
        </w:tc>
      </w:tr>
      <w:tr w:rsidR="00B1786E" w:rsidRPr="00140E21" w14:paraId="6A6090F2" w14:textId="77777777" w:rsidTr="006E7760">
        <w:trPr>
          <w:trHeight w:val="309"/>
        </w:trPr>
        <w:tc>
          <w:tcPr>
            <w:tcW w:w="2687" w:type="dxa"/>
            <w:tcBorders>
              <w:top w:val="nil"/>
              <w:bottom w:val="nil"/>
            </w:tcBorders>
          </w:tcPr>
          <w:p w14:paraId="6664E496" w14:textId="77777777" w:rsidR="00B1786E" w:rsidRPr="00140E21" w:rsidRDefault="00B1786E" w:rsidP="00B1786E">
            <w:pPr>
              <w:pStyle w:val="TAL"/>
              <w:rPr>
                <w:b/>
                <w:lang w:eastAsia="zh-CN"/>
              </w:rPr>
            </w:pPr>
          </w:p>
        </w:tc>
        <w:tc>
          <w:tcPr>
            <w:tcW w:w="2085" w:type="dxa"/>
          </w:tcPr>
          <w:p w14:paraId="47A23585" w14:textId="21BEEE77" w:rsidR="00B1786E" w:rsidRDefault="00B1786E" w:rsidP="00B1786E">
            <w:pPr>
              <w:pStyle w:val="TAL"/>
              <w:rPr>
                <w:rFonts w:eastAsia="SimSun"/>
                <w:lang w:eastAsia="zh-CN"/>
              </w:rPr>
            </w:pPr>
            <w:r>
              <w:rPr>
                <w:rFonts w:eastAsia="SimSun"/>
                <w:lang w:eastAsia="zh-CN"/>
              </w:rPr>
              <w:t>ASTIUpdate</w:t>
            </w:r>
          </w:p>
        </w:tc>
        <w:tc>
          <w:tcPr>
            <w:tcW w:w="2049" w:type="dxa"/>
          </w:tcPr>
          <w:p w14:paraId="34EBFFCA" w14:textId="0E9D4F68" w:rsidR="00B1786E" w:rsidRPr="00140E21" w:rsidRDefault="00B1786E" w:rsidP="00B1786E">
            <w:pPr>
              <w:pStyle w:val="TAL"/>
            </w:pPr>
            <w:r>
              <w:rPr>
                <w:rFonts w:eastAsia="SimSun"/>
              </w:rPr>
              <w:t>Request/Response</w:t>
            </w:r>
          </w:p>
        </w:tc>
        <w:tc>
          <w:tcPr>
            <w:tcW w:w="1633" w:type="dxa"/>
          </w:tcPr>
          <w:p w14:paraId="5CC0C55E" w14:textId="43FBF451" w:rsidR="00B1786E" w:rsidRDefault="00B1786E" w:rsidP="00B1786E">
            <w:pPr>
              <w:pStyle w:val="TAL"/>
              <w:rPr>
                <w:rFonts w:eastAsia="SimSun"/>
                <w:lang w:eastAsia="zh-CN"/>
              </w:rPr>
            </w:pPr>
            <w:r w:rsidRPr="00140E21">
              <w:rPr>
                <w:rFonts w:eastAsia="SimSun"/>
                <w:lang w:eastAsia="zh-CN"/>
              </w:rPr>
              <w:t>AF</w:t>
            </w:r>
          </w:p>
        </w:tc>
      </w:tr>
      <w:tr w:rsidR="00B1786E" w:rsidRPr="00140E21" w14:paraId="5F568958" w14:textId="77777777" w:rsidTr="006E7760">
        <w:trPr>
          <w:trHeight w:val="309"/>
        </w:trPr>
        <w:tc>
          <w:tcPr>
            <w:tcW w:w="2687" w:type="dxa"/>
            <w:tcBorders>
              <w:top w:val="nil"/>
              <w:bottom w:val="nil"/>
            </w:tcBorders>
          </w:tcPr>
          <w:p w14:paraId="5D78D64C" w14:textId="77777777" w:rsidR="00B1786E" w:rsidRPr="00140E21" w:rsidRDefault="00B1786E" w:rsidP="00B1786E">
            <w:pPr>
              <w:pStyle w:val="TAL"/>
              <w:rPr>
                <w:b/>
                <w:lang w:eastAsia="zh-CN"/>
              </w:rPr>
            </w:pPr>
          </w:p>
        </w:tc>
        <w:tc>
          <w:tcPr>
            <w:tcW w:w="2085" w:type="dxa"/>
          </w:tcPr>
          <w:p w14:paraId="7FC211D9" w14:textId="66933213" w:rsidR="00B1786E" w:rsidRDefault="00B1786E" w:rsidP="00B1786E">
            <w:pPr>
              <w:pStyle w:val="TAL"/>
              <w:rPr>
                <w:rFonts w:eastAsia="SimSun"/>
                <w:lang w:eastAsia="zh-CN"/>
              </w:rPr>
            </w:pPr>
            <w:r>
              <w:rPr>
                <w:rFonts w:eastAsia="SimSun"/>
                <w:lang w:eastAsia="zh-CN"/>
              </w:rPr>
              <w:t>ASTIDelete</w:t>
            </w:r>
          </w:p>
        </w:tc>
        <w:tc>
          <w:tcPr>
            <w:tcW w:w="2049" w:type="dxa"/>
          </w:tcPr>
          <w:p w14:paraId="5333B5C8" w14:textId="33D88F5C" w:rsidR="00B1786E" w:rsidRPr="00140E21" w:rsidRDefault="00B1786E" w:rsidP="00B1786E">
            <w:pPr>
              <w:pStyle w:val="TAL"/>
            </w:pPr>
            <w:r>
              <w:rPr>
                <w:rFonts w:eastAsia="SimSun"/>
              </w:rPr>
              <w:t>Request/Response</w:t>
            </w:r>
          </w:p>
        </w:tc>
        <w:tc>
          <w:tcPr>
            <w:tcW w:w="1633" w:type="dxa"/>
          </w:tcPr>
          <w:p w14:paraId="01D18E8E" w14:textId="16007E49" w:rsidR="00B1786E" w:rsidRDefault="00B1786E" w:rsidP="00B1786E">
            <w:pPr>
              <w:pStyle w:val="TAL"/>
              <w:rPr>
                <w:rFonts w:eastAsia="SimSun"/>
                <w:lang w:eastAsia="zh-CN"/>
              </w:rPr>
            </w:pPr>
            <w:r w:rsidRPr="00140E21">
              <w:rPr>
                <w:rFonts w:eastAsia="SimSun"/>
                <w:lang w:eastAsia="zh-CN"/>
              </w:rPr>
              <w:t>AF</w:t>
            </w:r>
          </w:p>
        </w:tc>
      </w:tr>
      <w:tr w:rsidR="00B1786E" w:rsidRPr="00140E21" w14:paraId="4F91C3EA" w14:textId="77777777" w:rsidTr="0093449A">
        <w:trPr>
          <w:trHeight w:val="309"/>
        </w:trPr>
        <w:tc>
          <w:tcPr>
            <w:tcW w:w="2687" w:type="dxa"/>
            <w:tcBorders>
              <w:top w:val="nil"/>
              <w:bottom w:val="single" w:sz="4" w:space="0" w:color="auto"/>
            </w:tcBorders>
          </w:tcPr>
          <w:p w14:paraId="2F4743B4" w14:textId="77777777" w:rsidR="00B1786E" w:rsidRPr="00140E21" w:rsidRDefault="00B1786E" w:rsidP="00B1786E">
            <w:pPr>
              <w:pStyle w:val="TAL"/>
              <w:rPr>
                <w:b/>
                <w:lang w:eastAsia="zh-CN"/>
              </w:rPr>
            </w:pPr>
          </w:p>
        </w:tc>
        <w:tc>
          <w:tcPr>
            <w:tcW w:w="2085" w:type="dxa"/>
          </w:tcPr>
          <w:p w14:paraId="5BFD292E" w14:textId="1D30DCA7" w:rsidR="00B1786E" w:rsidRDefault="00B1786E" w:rsidP="00B1786E">
            <w:pPr>
              <w:pStyle w:val="TAL"/>
              <w:rPr>
                <w:rFonts w:eastAsia="SimSun"/>
                <w:lang w:eastAsia="zh-CN"/>
              </w:rPr>
            </w:pPr>
            <w:r>
              <w:rPr>
                <w:rFonts w:eastAsia="SimSun"/>
                <w:lang w:eastAsia="zh-CN"/>
              </w:rPr>
              <w:t>ASTIGet</w:t>
            </w:r>
          </w:p>
        </w:tc>
        <w:tc>
          <w:tcPr>
            <w:tcW w:w="2049" w:type="dxa"/>
          </w:tcPr>
          <w:p w14:paraId="1A21ACEB" w14:textId="2BF98366" w:rsidR="00B1786E" w:rsidRPr="00140E21" w:rsidRDefault="00B1786E" w:rsidP="00B1786E">
            <w:pPr>
              <w:pStyle w:val="TAL"/>
            </w:pPr>
            <w:r>
              <w:rPr>
                <w:rFonts w:eastAsia="SimSun"/>
              </w:rPr>
              <w:t>Request/Response</w:t>
            </w:r>
          </w:p>
        </w:tc>
        <w:tc>
          <w:tcPr>
            <w:tcW w:w="1633" w:type="dxa"/>
          </w:tcPr>
          <w:p w14:paraId="18F379BB" w14:textId="1E32A178" w:rsidR="00B1786E" w:rsidRDefault="00B1786E" w:rsidP="00B1786E">
            <w:pPr>
              <w:pStyle w:val="TAL"/>
              <w:rPr>
                <w:rFonts w:eastAsia="SimSun"/>
                <w:lang w:eastAsia="zh-CN"/>
              </w:rPr>
            </w:pPr>
            <w:r w:rsidRPr="00140E21">
              <w:rPr>
                <w:rFonts w:eastAsia="SimSun"/>
                <w:lang w:eastAsia="zh-CN"/>
              </w:rPr>
              <w:t>AF</w:t>
            </w:r>
          </w:p>
        </w:tc>
      </w:tr>
      <w:tr w:rsidR="0093449A" w:rsidRPr="00140E21" w14:paraId="4460A8C8" w14:textId="77777777" w:rsidTr="0093449A">
        <w:trPr>
          <w:trHeight w:val="309"/>
        </w:trPr>
        <w:tc>
          <w:tcPr>
            <w:tcW w:w="2687" w:type="dxa"/>
            <w:tcBorders>
              <w:top w:val="single" w:sz="4" w:space="0" w:color="auto"/>
              <w:bottom w:val="nil"/>
            </w:tcBorders>
          </w:tcPr>
          <w:p w14:paraId="1951EDDB" w14:textId="3336217B" w:rsidR="0093449A" w:rsidRPr="00140E21" w:rsidRDefault="0093449A" w:rsidP="0093449A">
            <w:pPr>
              <w:pStyle w:val="TAL"/>
              <w:rPr>
                <w:rFonts w:eastAsia="SimSun"/>
                <w:b/>
              </w:rPr>
            </w:pPr>
            <w:r>
              <w:rPr>
                <w:rFonts w:eastAsia="SimSun"/>
                <w:b/>
              </w:rPr>
              <w:t>Nnef_AMPolicyAuthorization</w:t>
            </w:r>
          </w:p>
        </w:tc>
        <w:tc>
          <w:tcPr>
            <w:tcW w:w="2085" w:type="dxa"/>
          </w:tcPr>
          <w:p w14:paraId="771EB556" w14:textId="2081BA4E" w:rsidR="0093449A" w:rsidRPr="00140E21" w:rsidRDefault="0093449A" w:rsidP="0093449A">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93449A" w:rsidRPr="00140E21" w:rsidRDefault="0093449A" w:rsidP="0093449A">
            <w:pPr>
              <w:pStyle w:val="TAL"/>
            </w:pPr>
            <w:r w:rsidRPr="00140E21">
              <w:rPr>
                <w:rFonts w:eastAsia="Yu Mincho"/>
              </w:rPr>
              <w:t>Request/Response</w:t>
            </w:r>
          </w:p>
        </w:tc>
        <w:tc>
          <w:tcPr>
            <w:tcW w:w="1633" w:type="dxa"/>
          </w:tcPr>
          <w:p w14:paraId="04CCEB04" w14:textId="5166FCD8" w:rsidR="0093449A" w:rsidRPr="00140E21" w:rsidRDefault="0093449A" w:rsidP="0093449A">
            <w:pPr>
              <w:pStyle w:val="TAL"/>
              <w:rPr>
                <w:rFonts w:eastAsia="SimSun"/>
                <w:lang w:eastAsia="zh-CN"/>
              </w:rPr>
            </w:pPr>
            <w:r>
              <w:rPr>
                <w:rFonts w:eastAsia="SimSun"/>
                <w:lang w:eastAsia="zh-CN"/>
              </w:rPr>
              <w:t>AF</w:t>
            </w:r>
          </w:p>
        </w:tc>
      </w:tr>
      <w:tr w:rsidR="0093449A" w:rsidRPr="00140E21" w14:paraId="121AEE46" w14:textId="77777777" w:rsidTr="0093449A">
        <w:trPr>
          <w:trHeight w:val="309"/>
        </w:trPr>
        <w:tc>
          <w:tcPr>
            <w:tcW w:w="2687" w:type="dxa"/>
            <w:tcBorders>
              <w:top w:val="nil"/>
              <w:bottom w:val="nil"/>
            </w:tcBorders>
          </w:tcPr>
          <w:p w14:paraId="4B37E090" w14:textId="77777777" w:rsidR="0093449A" w:rsidRPr="00140E21" w:rsidRDefault="0093449A" w:rsidP="0093449A">
            <w:pPr>
              <w:pStyle w:val="TAL"/>
              <w:rPr>
                <w:rFonts w:eastAsia="SimSun"/>
                <w:lang w:eastAsia="zh-CN"/>
              </w:rPr>
            </w:pPr>
          </w:p>
        </w:tc>
        <w:tc>
          <w:tcPr>
            <w:tcW w:w="2085" w:type="dxa"/>
          </w:tcPr>
          <w:p w14:paraId="39AEE155" w14:textId="264862D2" w:rsidR="0093449A" w:rsidRPr="00140E21" w:rsidRDefault="0093449A" w:rsidP="0093449A">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93449A" w:rsidRPr="00140E21" w:rsidRDefault="0093449A" w:rsidP="0093449A">
            <w:pPr>
              <w:pStyle w:val="TAL"/>
              <w:rPr>
                <w:rFonts w:eastAsia="SimSun"/>
              </w:rPr>
            </w:pPr>
            <w:r w:rsidRPr="00140E21">
              <w:t>Request/Response</w:t>
            </w:r>
          </w:p>
        </w:tc>
        <w:tc>
          <w:tcPr>
            <w:tcW w:w="1633" w:type="dxa"/>
          </w:tcPr>
          <w:p w14:paraId="06CA1882" w14:textId="76FEBB2A"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74601F31" w14:textId="77777777" w:rsidTr="0093449A">
        <w:trPr>
          <w:trHeight w:val="309"/>
        </w:trPr>
        <w:tc>
          <w:tcPr>
            <w:tcW w:w="2687" w:type="dxa"/>
            <w:tcBorders>
              <w:top w:val="nil"/>
              <w:bottom w:val="nil"/>
            </w:tcBorders>
          </w:tcPr>
          <w:p w14:paraId="2E33AC01" w14:textId="77777777" w:rsidR="0093449A" w:rsidRPr="00140E21" w:rsidRDefault="0093449A" w:rsidP="0093449A">
            <w:pPr>
              <w:pStyle w:val="TAL"/>
              <w:rPr>
                <w:rFonts w:eastAsia="SimSun"/>
                <w:lang w:eastAsia="zh-CN"/>
              </w:rPr>
            </w:pPr>
          </w:p>
        </w:tc>
        <w:tc>
          <w:tcPr>
            <w:tcW w:w="2085" w:type="dxa"/>
          </w:tcPr>
          <w:p w14:paraId="0F5A5B2A" w14:textId="2702F3A7" w:rsidR="0093449A" w:rsidRPr="00140E21" w:rsidRDefault="0093449A" w:rsidP="0093449A">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93449A" w:rsidRPr="00140E21" w:rsidRDefault="0093449A" w:rsidP="0093449A">
            <w:pPr>
              <w:pStyle w:val="TAL"/>
              <w:rPr>
                <w:rFonts w:eastAsia="SimSun"/>
              </w:rPr>
            </w:pPr>
            <w:r w:rsidRPr="00140E21">
              <w:t>Request/Response</w:t>
            </w:r>
          </w:p>
        </w:tc>
        <w:tc>
          <w:tcPr>
            <w:tcW w:w="1633" w:type="dxa"/>
          </w:tcPr>
          <w:p w14:paraId="69120BEB" w14:textId="255F2C27"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7769446E" w14:textId="77777777" w:rsidTr="0093449A">
        <w:trPr>
          <w:trHeight w:val="309"/>
        </w:trPr>
        <w:tc>
          <w:tcPr>
            <w:tcW w:w="2687" w:type="dxa"/>
            <w:tcBorders>
              <w:top w:val="nil"/>
              <w:bottom w:val="nil"/>
            </w:tcBorders>
          </w:tcPr>
          <w:p w14:paraId="26999F6D" w14:textId="77777777" w:rsidR="0093449A" w:rsidRPr="00140E21" w:rsidRDefault="0093449A" w:rsidP="0093449A">
            <w:pPr>
              <w:pStyle w:val="TAL"/>
              <w:rPr>
                <w:rFonts w:eastAsia="SimSun"/>
                <w:lang w:eastAsia="zh-CN"/>
              </w:rPr>
            </w:pPr>
          </w:p>
        </w:tc>
        <w:tc>
          <w:tcPr>
            <w:tcW w:w="2085" w:type="dxa"/>
          </w:tcPr>
          <w:p w14:paraId="6E85DF8D" w14:textId="11457FD6" w:rsidR="0093449A" w:rsidRPr="00140E21" w:rsidRDefault="0093449A" w:rsidP="0093449A">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93449A" w:rsidRPr="00140E21" w:rsidRDefault="0093449A" w:rsidP="0093449A">
            <w:pPr>
              <w:pStyle w:val="TAL"/>
              <w:rPr>
                <w:rFonts w:eastAsia="SimSun"/>
              </w:rPr>
            </w:pPr>
            <w:r w:rsidRPr="00140E21">
              <w:t>Subscribe/Notify</w:t>
            </w:r>
          </w:p>
        </w:tc>
        <w:tc>
          <w:tcPr>
            <w:tcW w:w="1633" w:type="dxa"/>
          </w:tcPr>
          <w:p w14:paraId="053C5A85" w14:textId="4F2D8B3D"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4BCA5852" w14:textId="77777777" w:rsidTr="0093449A">
        <w:trPr>
          <w:trHeight w:val="309"/>
        </w:trPr>
        <w:tc>
          <w:tcPr>
            <w:tcW w:w="2687" w:type="dxa"/>
            <w:tcBorders>
              <w:top w:val="nil"/>
              <w:bottom w:val="nil"/>
            </w:tcBorders>
          </w:tcPr>
          <w:p w14:paraId="1C731EEF" w14:textId="77777777" w:rsidR="0093449A" w:rsidRPr="00140E21" w:rsidRDefault="0093449A" w:rsidP="0093449A">
            <w:pPr>
              <w:pStyle w:val="TAL"/>
              <w:rPr>
                <w:rFonts w:eastAsia="SimSun"/>
                <w:lang w:eastAsia="zh-CN"/>
              </w:rPr>
            </w:pPr>
          </w:p>
        </w:tc>
        <w:tc>
          <w:tcPr>
            <w:tcW w:w="2085" w:type="dxa"/>
          </w:tcPr>
          <w:p w14:paraId="07766AC1" w14:textId="1E920E6F" w:rsidR="0093449A" w:rsidRPr="00140E21" w:rsidRDefault="0093449A" w:rsidP="0093449A">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93449A" w:rsidRPr="00140E21" w:rsidRDefault="0093449A" w:rsidP="0093449A">
            <w:pPr>
              <w:pStyle w:val="TAL"/>
              <w:rPr>
                <w:rFonts w:eastAsia="SimSun"/>
              </w:rPr>
            </w:pPr>
          </w:p>
        </w:tc>
        <w:tc>
          <w:tcPr>
            <w:tcW w:w="1633" w:type="dxa"/>
          </w:tcPr>
          <w:p w14:paraId="046257AE" w14:textId="0BE9646A" w:rsidR="0093449A" w:rsidRPr="00140E21" w:rsidRDefault="0093449A" w:rsidP="0093449A">
            <w:pPr>
              <w:pStyle w:val="TAL"/>
              <w:rPr>
                <w:rFonts w:eastAsia="SimSun"/>
                <w:lang w:eastAsia="zh-CN"/>
              </w:rPr>
            </w:pPr>
            <w:r>
              <w:rPr>
                <w:rFonts w:eastAsia="SimSun"/>
                <w:lang w:eastAsia="zh-CN"/>
              </w:rPr>
              <w:t>AF</w:t>
            </w:r>
          </w:p>
        </w:tc>
      </w:tr>
      <w:tr w:rsidR="0093449A" w:rsidRPr="00140E21" w14:paraId="6326F9A3" w14:textId="77777777" w:rsidTr="0093449A">
        <w:trPr>
          <w:trHeight w:val="309"/>
        </w:trPr>
        <w:tc>
          <w:tcPr>
            <w:tcW w:w="2687" w:type="dxa"/>
            <w:tcBorders>
              <w:top w:val="nil"/>
              <w:bottom w:val="single" w:sz="4" w:space="0" w:color="auto"/>
            </w:tcBorders>
          </w:tcPr>
          <w:p w14:paraId="2CAB1EC7" w14:textId="77777777" w:rsidR="0093449A" w:rsidRPr="00140E21" w:rsidRDefault="0093449A" w:rsidP="0093449A">
            <w:pPr>
              <w:pStyle w:val="TAL"/>
              <w:rPr>
                <w:rFonts w:eastAsia="SimSun"/>
                <w:lang w:eastAsia="zh-CN"/>
              </w:rPr>
            </w:pPr>
          </w:p>
        </w:tc>
        <w:tc>
          <w:tcPr>
            <w:tcW w:w="2085" w:type="dxa"/>
          </w:tcPr>
          <w:p w14:paraId="3BC87BBB" w14:textId="5FD2C759" w:rsidR="0093449A" w:rsidRPr="00140E21" w:rsidRDefault="0093449A" w:rsidP="0093449A">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93449A" w:rsidRPr="00140E21" w:rsidRDefault="0093449A" w:rsidP="0093449A">
            <w:pPr>
              <w:pStyle w:val="TAL"/>
              <w:rPr>
                <w:rFonts w:eastAsia="SimSun"/>
              </w:rPr>
            </w:pPr>
          </w:p>
        </w:tc>
        <w:tc>
          <w:tcPr>
            <w:tcW w:w="1633" w:type="dxa"/>
          </w:tcPr>
          <w:p w14:paraId="3F52B643" w14:textId="13BDE51E"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39CCF642" w14:textId="77777777" w:rsidTr="0093449A">
        <w:trPr>
          <w:trHeight w:val="309"/>
        </w:trPr>
        <w:tc>
          <w:tcPr>
            <w:tcW w:w="2687" w:type="dxa"/>
            <w:tcBorders>
              <w:bottom w:val="nil"/>
            </w:tcBorders>
          </w:tcPr>
          <w:p w14:paraId="6943BF20" w14:textId="6107861E" w:rsidR="0093449A" w:rsidRPr="006E7760" w:rsidRDefault="0093449A" w:rsidP="0093449A">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93449A" w:rsidRPr="00140E21" w:rsidRDefault="0093449A" w:rsidP="0093449A">
            <w:pPr>
              <w:pStyle w:val="TAL"/>
              <w:rPr>
                <w:rFonts w:eastAsia="SimSun"/>
                <w:lang w:eastAsia="zh-CN"/>
              </w:rPr>
            </w:pPr>
            <w:r w:rsidRPr="00140E21">
              <w:rPr>
                <w:rFonts w:eastAsia="Yu Mincho"/>
              </w:rPr>
              <w:t>Create</w:t>
            </w:r>
          </w:p>
        </w:tc>
        <w:tc>
          <w:tcPr>
            <w:tcW w:w="2049" w:type="dxa"/>
          </w:tcPr>
          <w:p w14:paraId="3B927F62" w14:textId="1FCCC545" w:rsidR="0093449A" w:rsidRPr="00140E21" w:rsidRDefault="0093449A" w:rsidP="0093449A">
            <w:pPr>
              <w:pStyle w:val="TAL"/>
              <w:rPr>
                <w:rFonts w:eastAsia="SimSun"/>
              </w:rPr>
            </w:pPr>
            <w:r w:rsidRPr="00140E21">
              <w:rPr>
                <w:rFonts w:eastAsia="Yu Mincho"/>
              </w:rPr>
              <w:t>Request/Response</w:t>
            </w:r>
          </w:p>
        </w:tc>
        <w:tc>
          <w:tcPr>
            <w:tcW w:w="1633" w:type="dxa"/>
          </w:tcPr>
          <w:p w14:paraId="7E2DB02F" w14:textId="770B629F"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47273701" w14:textId="77777777" w:rsidTr="0093449A">
        <w:trPr>
          <w:trHeight w:val="309"/>
        </w:trPr>
        <w:tc>
          <w:tcPr>
            <w:tcW w:w="2687" w:type="dxa"/>
            <w:tcBorders>
              <w:top w:val="nil"/>
              <w:bottom w:val="nil"/>
            </w:tcBorders>
          </w:tcPr>
          <w:p w14:paraId="07100D22" w14:textId="77777777" w:rsidR="0093449A" w:rsidRPr="00140E21" w:rsidRDefault="0093449A" w:rsidP="0093449A">
            <w:pPr>
              <w:pStyle w:val="TAL"/>
              <w:rPr>
                <w:rFonts w:eastAsia="SimSun"/>
                <w:lang w:eastAsia="zh-CN"/>
              </w:rPr>
            </w:pPr>
          </w:p>
        </w:tc>
        <w:tc>
          <w:tcPr>
            <w:tcW w:w="2085" w:type="dxa"/>
          </w:tcPr>
          <w:p w14:paraId="0DD48BF3" w14:textId="4845B640" w:rsidR="0093449A" w:rsidRPr="00140E21" w:rsidRDefault="0093449A" w:rsidP="0093449A">
            <w:pPr>
              <w:pStyle w:val="TAL"/>
              <w:rPr>
                <w:rFonts w:eastAsia="SimSun"/>
                <w:lang w:eastAsia="zh-CN"/>
              </w:rPr>
            </w:pPr>
            <w:r w:rsidRPr="00140E21">
              <w:rPr>
                <w:lang w:eastAsia="zh-CN"/>
              </w:rPr>
              <w:t>Update</w:t>
            </w:r>
          </w:p>
        </w:tc>
        <w:tc>
          <w:tcPr>
            <w:tcW w:w="2049" w:type="dxa"/>
            <w:tcBorders>
              <w:top w:val="nil"/>
            </w:tcBorders>
          </w:tcPr>
          <w:p w14:paraId="2E099E67" w14:textId="0DB8A523" w:rsidR="0093449A" w:rsidRPr="00140E21" w:rsidRDefault="0093449A" w:rsidP="0093449A">
            <w:pPr>
              <w:pStyle w:val="TAL"/>
              <w:rPr>
                <w:rFonts w:eastAsia="SimSun"/>
              </w:rPr>
            </w:pPr>
            <w:r w:rsidRPr="00140E21">
              <w:t>Request/Response</w:t>
            </w:r>
          </w:p>
        </w:tc>
        <w:tc>
          <w:tcPr>
            <w:tcW w:w="1633" w:type="dxa"/>
          </w:tcPr>
          <w:p w14:paraId="420EA6F1" w14:textId="0AD36CD8"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54F2748C" w14:textId="77777777" w:rsidTr="0093449A">
        <w:trPr>
          <w:trHeight w:val="309"/>
        </w:trPr>
        <w:tc>
          <w:tcPr>
            <w:tcW w:w="2687" w:type="dxa"/>
            <w:tcBorders>
              <w:top w:val="nil"/>
              <w:bottom w:val="nil"/>
            </w:tcBorders>
          </w:tcPr>
          <w:p w14:paraId="4675F7D5" w14:textId="77777777" w:rsidR="0093449A" w:rsidRPr="00140E21" w:rsidRDefault="0093449A" w:rsidP="0093449A">
            <w:pPr>
              <w:pStyle w:val="TAL"/>
              <w:rPr>
                <w:rFonts w:eastAsia="SimSun"/>
                <w:lang w:eastAsia="zh-CN"/>
              </w:rPr>
            </w:pPr>
          </w:p>
        </w:tc>
        <w:tc>
          <w:tcPr>
            <w:tcW w:w="2085" w:type="dxa"/>
          </w:tcPr>
          <w:p w14:paraId="36B17162" w14:textId="356D9070" w:rsidR="0093449A" w:rsidRPr="00140E21" w:rsidRDefault="0093449A" w:rsidP="0093449A">
            <w:pPr>
              <w:pStyle w:val="TAL"/>
              <w:rPr>
                <w:rFonts w:eastAsia="SimSun"/>
                <w:lang w:eastAsia="zh-CN"/>
              </w:rPr>
            </w:pPr>
            <w:r w:rsidRPr="00140E21">
              <w:t>Delete</w:t>
            </w:r>
          </w:p>
        </w:tc>
        <w:tc>
          <w:tcPr>
            <w:tcW w:w="2049" w:type="dxa"/>
          </w:tcPr>
          <w:p w14:paraId="50578F9F" w14:textId="7FA3E49C" w:rsidR="0093449A" w:rsidRPr="00140E21" w:rsidRDefault="0093449A" w:rsidP="0093449A">
            <w:pPr>
              <w:pStyle w:val="TAL"/>
              <w:rPr>
                <w:rFonts w:eastAsia="SimSun"/>
              </w:rPr>
            </w:pPr>
            <w:r w:rsidRPr="00140E21">
              <w:t>Request/Response</w:t>
            </w:r>
          </w:p>
        </w:tc>
        <w:tc>
          <w:tcPr>
            <w:tcW w:w="1633" w:type="dxa"/>
          </w:tcPr>
          <w:p w14:paraId="4A2DAA7E" w14:textId="50F4CEFB"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1B79EBAD" w14:textId="77777777" w:rsidTr="0093449A">
        <w:trPr>
          <w:trHeight w:val="309"/>
        </w:trPr>
        <w:tc>
          <w:tcPr>
            <w:tcW w:w="2687" w:type="dxa"/>
            <w:tcBorders>
              <w:top w:val="nil"/>
            </w:tcBorders>
          </w:tcPr>
          <w:p w14:paraId="746DF15A" w14:textId="77777777" w:rsidR="0093449A" w:rsidRPr="00140E21" w:rsidRDefault="0093449A" w:rsidP="0093449A">
            <w:pPr>
              <w:pStyle w:val="TAL"/>
              <w:rPr>
                <w:rFonts w:eastAsia="SimSun"/>
                <w:lang w:eastAsia="zh-CN"/>
              </w:rPr>
            </w:pPr>
          </w:p>
        </w:tc>
        <w:tc>
          <w:tcPr>
            <w:tcW w:w="2085" w:type="dxa"/>
          </w:tcPr>
          <w:p w14:paraId="38D10960" w14:textId="474AF4B3" w:rsidR="0093449A" w:rsidRPr="00140E21" w:rsidRDefault="0093449A" w:rsidP="0093449A">
            <w:pPr>
              <w:pStyle w:val="TAL"/>
            </w:pPr>
            <w:r w:rsidRPr="00140E21">
              <w:rPr>
                <w:rFonts w:eastAsia="SimSun"/>
                <w:lang w:eastAsia="zh-CN"/>
              </w:rPr>
              <w:t>Notify</w:t>
            </w:r>
          </w:p>
        </w:tc>
        <w:tc>
          <w:tcPr>
            <w:tcW w:w="2049" w:type="dxa"/>
          </w:tcPr>
          <w:p w14:paraId="46616F22" w14:textId="4D863E04" w:rsidR="0093449A" w:rsidRPr="00140E21" w:rsidRDefault="0093449A" w:rsidP="0093449A">
            <w:pPr>
              <w:pStyle w:val="TAL"/>
            </w:pPr>
            <w:r w:rsidRPr="00140E21">
              <w:t>Subscribe/Notify</w:t>
            </w:r>
          </w:p>
        </w:tc>
        <w:tc>
          <w:tcPr>
            <w:tcW w:w="1633" w:type="dxa"/>
          </w:tcPr>
          <w:p w14:paraId="22F13B3A" w14:textId="5AB56526" w:rsidR="0093449A" w:rsidRPr="00140E21" w:rsidRDefault="0093449A" w:rsidP="0093449A">
            <w:pPr>
              <w:pStyle w:val="TAL"/>
              <w:rPr>
                <w:lang w:eastAsia="zh-CN"/>
              </w:rPr>
            </w:pPr>
            <w:r w:rsidRPr="00140E21">
              <w:rPr>
                <w:rFonts w:eastAsia="SimSun"/>
                <w:lang w:eastAsia="zh-CN"/>
              </w:rPr>
              <w:t>AF</w:t>
            </w:r>
          </w:p>
        </w:tc>
      </w:tr>
      <w:tr w:rsidR="007C6C9A" w:rsidRPr="00140E21" w14:paraId="6F7F7D95" w14:textId="77777777" w:rsidTr="00254322">
        <w:trPr>
          <w:trHeight w:val="309"/>
        </w:trPr>
        <w:tc>
          <w:tcPr>
            <w:tcW w:w="2687" w:type="dxa"/>
            <w:tcBorders>
              <w:bottom w:val="single" w:sz="4" w:space="0" w:color="auto"/>
            </w:tcBorders>
          </w:tcPr>
          <w:p w14:paraId="0A35434A" w14:textId="7CF6A6F4" w:rsidR="007C6C9A" w:rsidRDefault="007C6C9A" w:rsidP="00254322">
            <w:pPr>
              <w:pStyle w:val="TAL"/>
              <w:rPr>
                <w:rFonts w:eastAsia="SimSun"/>
                <w:b/>
                <w:lang w:eastAsia="zh-CN"/>
              </w:rPr>
            </w:pPr>
            <w:r>
              <w:rPr>
                <w:rFonts w:eastAsia="SimSun"/>
                <w:b/>
                <w:lang w:eastAsia="zh-CN"/>
              </w:rPr>
              <w:t>Nnef_UEId</w:t>
            </w:r>
          </w:p>
        </w:tc>
        <w:tc>
          <w:tcPr>
            <w:tcW w:w="2085" w:type="dxa"/>
          </w:tcPr>
          <w:p w14:paraId="38633152" w14:textId="0A1E9BC3" w:rsidR="007C6C9A" w:rsidRDefault="007C6C9A" w:rsidP="00254322">
            <w:pPr>
              <w:pStyle w:val="TAL"/>
              <w:rPr>
                <w:rFonts w:eastAsia="SimSun"/>
                <w:lang w:eastAsia="zh-CN"/>
              </w:rPr>
            </w:pPr>
            <w:r>
              <w:rPr>
                <w:rFonts w:eastAsia="SimSun"/>
                <w:lang w:eastAsia="zh-CN"/>
              </w:rPr>
              <w:t>Get</w:t>
            </w:r>
          </w:p>
        </w:tc>
        <w:tc>
          <w:tcPr>
            <w:tcW w:w="2049" w:type="dxa"/>
          </w:tcPr>
          <w:p w14:paraId="5067DC8C" w14:textId="77777777" w:rsidR="007C6C9A" w:rsidRDefault="007C6C9A" w:rsidP="00254322">
            <w:pPr>
              <w:pStyle w:val="TAL"/>
              <w:rPr>
                <w:rFonts w:eastAsia="SimSun"/>
              </w:rPr>
            </w:pPr>
            <w:r>
              <w:rPr>
                <w:rFonts w:eastAsia="SimSun"/>
              </w:rPr>
              <w:t>Request/Response</w:t>
            </w:r>
          </w:p>
        </w:tc>
        <w:tc>
          <w:tcPr>
            <w:tcW w:w="1633" w:type="dxa"/>
          </w:tcPr>
          <w:p w14:paraId="3B84C4D2" w14:textId="77777777" w:rsidR="007C6C9A" w:rsidRDefault="007C6C9A" w:rsidP="00254322">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700" w:name="_Toc20204512"/>
      <w:bookmarkStart w:id="4701" w:name="_Toc27895211"/>
      <w:bookmarkStart w:id="4702" w:name="_Toc36192308"/>
      <w:bookmarkStart w:id="4703" w:name="_Toc45193421"/>
      <w:bookmarkStart w:id="4704" w:name="_Toc47593053"/>
      <w:bookmarkStart w:id="4705" w:name="_Toc51835140"/>
      <w:bookmarkStart w:id="4706" w:name="_Toc91154227"/>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4700"/>
      <w:bookmarkEnd w:id="4701"/>
      <w:bookmarkEnd w:id="4702"/>
      <w:bookmarkEnd w:id="4703"/>
      <w:bookmarkEnd w:id="4704"/>
      <w:bookmarkEnd w:id="4705"/>
      <w:bookmarkEnd w:id="4706"/>
    </w:p>
    <w:p w14:paraId="308EFEB1" w14:textId="77777777" w:rsidR="00776774" w:rsidRPr="00140E21" w:rsidRDefault="00776774" w:rsidP="00776774">
      <w:pPr>
        <w:pStyle w:val="Heading5"/>
        <w:rPr>
          <w:rFonts w:eastAsia="SimSun"/>
          <w:lang w:eastAsia="zh-CN"/>
        </w:rPr>
      </w:pPr>
      <w:bookmarkStart w:id="4707" w:name="_Toc20204513"/>
      <w:bookmarkStart w:id="4708" w:name="_Toc27895212"/>
      <w:bookmarkStart w:id="4709" w:name="_Toc36192309"/>
      <w:bookmarkStart w:id="4710" w:name="_Toc45193422"/>
      <w:bookmarkStart w:id="4711" w:name="_Toc47593054"/>
      <w:bookmarkStart w:id="4712" w:name="_Toc51835141"/>
      <w:bookmarkStart w:id="4713" w:name="_Toc91154228"/>
      <w:r w:rsidRPr="00140E21">
        <w:rPr>
          <w:rFonts w:eastAsia="SimSun"/>
          <w:lang w:eastAsia="zh-CN"/>
        </w:rPr>
        <w:t>5.2.6.2.1</w:t>
      </w:r>
      <w:r w:rsidRPr="00140E21">
        <w:rPr>
          <w:rFonts w:eastAsia="SimSun"/>
          <w:lang w:eastAsia="zh-CN"/>
        </w:rPr>
        <w:tab/>
        <w:t>General</w:t>
      </w:r>
      <w:bookmarkEnd w:id="4707"/>
      <w:bookmarkEnd w:id="4708"/>
      <w:bookmarkEnd w:id="4709"/>
      <w:bookmarkEnd w:id="4710"/>
      <w:bookmarkEnd w:id="4711"/>
      <w:bookmarkEnd w:id="4712"/>
      <w:bookmarkEnd w:id="4713"/>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14"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15" w:name="_Toc27895213"/>
      <w:bookmarkStart w:id="4716" w:name="_Toc36192310"/>
      <w:bookmarkStart w:id="4717" w:name="_Toc45193423"/>
      <w:bookmarkStart w:id="4718" w:name="_Toc47593055"/>
      <w:bookmarkStart w:id="4719" w:name="_Toc51835142"/>
      <w:bookmarkStart w:id="4720" w:name="_Toc91154229"/>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14"/>
      <w:bookmarkEnd w:id="4715"/>
      <w:bookmarkEnd w:id="4716"/>
      <w:bookmarkEnd w:id="4717"/>
      <w:bookmarkEnd w:id="4718"/>
      <w:bookmarkEnd w:id="4719"/>
      <w:bookmarkEnd w:id="4720"/>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4721" w:name="_Toc20204515"/>
      <w:bookmarkStart w:id="4722" w:name="_Toc27895214"/>
      <w:bookmarkStart w:id="4723" w:name="_Toc36192311"/>
      <w:bookmarkStart w:id="4724" w:name="_Toc45193424"/>
      <w:bookmarkStart w:id="4725" w:name="_Toc47593056"/>
      <w:bookmarkStart w:id="4726" w:name="_Toc51835143"/>
      <w:bookmarkStart w:id="4727" w:name="_Toc91154230"/>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21"/>
      <w:bookmarkEnd w:id="4722"/>
      <w:bookmarkEnd w:id="4723"/>
      <w:bookmarkEnd w:id="4724"/>
      <w:bookmarkEnd w:id="4725"/>
      <w:bookmarkEnd w:id="4726"/>
      <w:bookmarkEnd w:id="4727"/>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28" w:name="_Toc20204516"/>
      <w:bookmarkStart w:id="4729" w:name="_Toc27895215"/>
      <w:bookmarkStart w:id="4730" w:name="_Toc36192312"/>
      <w:bookmarkStart w:id="4731" w:name="_Toc45193425"/>
      <w:bookmarkStart w:id="4732" w:name="_Toc47593057"/>
      <w:bookmarkStart w:id="4733" w:name="_Toc51835144"/>
      <w:bookmarkStart w:id="4734" w:name="_Toc91154231"/>
      <w:r w:rsidRPr="00140E21">
        <w:rPr>
          <w:rFonts w:eastAsia="SimSun"/>
          <w:lang w:eastAsia="zh-CN"/>
        </w:rPr>
        <w:t>5.2.6.2.4</w:t>
      </w:r>
      <w:r w:rsidRPr="00140E21">
        <w:rPr>
          <w:rFonts w:eastAsia="SimSun"/>
          <w:lang w:eastAsia="zh-CN"/>
        </w:rPr>
        <w:tab/>
        <w:t>Nnef_EventExposure_Notify service operation</w:t>
      </w:r>
      <w:bookmarkEnd w:id="4728"/>
      <w:bookmarkEnd w:id="4729"/>
      <w:bookmarkEnd w:id="4730"/>
      <w:bookmarkEnd w:id="4731"/>
      <w:bookmarkEnd w:id="4732"/>
      <w:bookmarkEnd w:id="4733"/>
      <w:bookmarkEnd w:id="4734"/>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35" w:name="_Toc20204517"/>
      <w:bookmarkStart w:id="4736" w:name="_Toc27895216"/>
      <w:bookmarkStart w:id="4737" w:name="_Toc36192313"/>
      <w:bookmarkStart w:id="4738" w:name="_Toc45193426"/>
      <w:bookmarkStart w:id="4739" w:name="_Toc47593058"/>
      <w:bookmarkStart w:id="4740" w:name="_Toc51835145"/>
      <w:bookmarkStart w:id="4741" w:name="_Toc91154232"/>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4735"/>
      <w:bookmarkEnd w:id="4736"/>
      <w:bookmarkEnd w:id="4737"/>
      <w:bookmarkEnd w:id="4738"/>
      <w:bookmarkEnd w:id="4739"/>
      <w:bookmarkEnd w:id="4740"/>
      <w:bookmarkEnd w:id="4741"/>
    </w:p>
    <w:p w14:paraId="65AE56E2" w14:textId="77777777" w:rsidR="00776774" w:rsidRPr="00140E21" w:rsidRDefault="00776774" w:rsidP="00776774">
      <w:pPr>
        <w:pStyle w:val="Heading5"/>
        <w:rPr>
          <w:lang w:eastAsia="zh-CN"/>
        </w:rPr>
      </w:pPr>
      <w:bookmarkStart w:id="4742" w:name="_Toc20204518"/>
      <w:bookmarkStart w:id="4743" w:name="_Toc27895217"/>
      <w:bookmarkStart w:id="4744" w:name="_Toc36192314"/>
      <w:bookmarkStart w:id="4745" w:name="_Toc45193427"/>
      <w:bookmarkStart w:id="4746" w:name="_Toc47593059"/>
      <w:bookmarkStart w:id="4747" w:name="_Toc51835146"/>
      <w:bookmarkStart w:id="4748" w:name="_Toc91154233"/>
      <w:r w:rsidRPr="00140E21">
        <w:rPr>
          <w:lang w:eastAsia="zh-CN"/>
        </w:rPr>
        <w:t>5.2.6.3.1</w:t>
      </w:r>
      <w:r w:rsidRPr="00140E21">
        <w:rPr>
          <w:lang w:eastAsia="zh-CN"/>
        </w:rPr>
        <w:tab/>
        <w:t>General</w:t>
      </w:r>
      <w:bookmarkEnd w:id="4742"/>
      <w:bookmarkEnd w:id="4743"/>
      <w:bookmarkEnd w:id="4744"/>
      <w:bookmarkEnd w:id="4745"/>
      <w:bookmarkEnd w:id="4746"/>
      <w:bookmarkEnd w:id="4747"/>
      <w:bookmarkEnd w:id="4748"/>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49" w:name="_Toc20204519"/>
      <w:bookmarkStart w:id="4750" w:name="_Toc27895218"/>
      <w:bookmarkStart w:id="4751" w:name="_Toc36192315"/>
      <w:bookmarkStart w:id="4752" w:name="_Toc45193428"/>
      <w:bookmarkStart w:id="4753" w:name="_Toc47593060"/>
      <w:bookmarkStart w:id="4754" w:name="_Toc51835147"/>
      <w:bookmarkStart w:id="4755" w:name="_Toc91154234"/>
      <w:r w:rsidRPr="00140E21">
        <w:rPr>
          <w:lang w:eastAsia="zh-CN"/>
        </w:rPr>
        <w:t>5.2.6.3.2</w:t>
      </w:r>
      <w:r w:rsidRPr="00140E21">
        <w:rPr>
          <w:lang w:eastAsia="zh-CN"/>
        </w:rPr>
        <w:tab/>
      </w:r>
      <w:r w:rsidRPr="00140E21">
        <w:rPr>
          <w:rFonts w:eastAsia="SimSun"/>
        </w:rPr>
        <w:t>Nnef_PFDManagement_Fetch service operation</w:t>
      </w:r>
      <w:bookmarkEnd w:id="4749"/>
      <w:bookmarkEnd w:id="4750"/>
      <w:bookmarkEnd w:id="4751"/>
      <w:bookmarkEnd w:id="4752"/>
      <w:bookmarkEnd w:id="4753"/>
      <w:bookmarkEnd w:id="4754"/>
      <w:bookmarkEnd w:id="4755"/>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56" w:name="_Toc20204520"/>
      <w:bookmarkStart w:id="4757" w:name="_Toc27895219"/>
      <w:bookmarkStart w:id="4758" w:name="_Toc36192316"/>
      <w:bookmarkStart w:id="4759" w:name="_Toc45193429"/>
      <w:bookmarkStart w:id="4760" w:name="_Toc47593061"/>
      <w:bookmarkStart w:id="4761" w:name="_Toc51835148"/>
      <w:bookmarkStart w:id="4762" w:name="_Toc91154235"/>
      <w:r w:rsidRPr="00140E21">
        <w:rPr>
          <w:lang w:eastAsia="zh-CN"/>
        </w:rPr>
        <w:t>5.2.6.3.3</w:t>
      </w:r>
      <w:r w:rsidRPr="00140E21">
        <w:rPr>
          <w:lang w:eastAsia="zh-CN"/>
        </w:rPr>
        <w:tab/>
      </w:r>
      <w:r w:rsidRPr="00140E21">
        <w:rPr>
          <w:rFonts w:eastAsia="SimSun"/>
        </w:rPr>
        <w:t>Nnef_PFDManagement_Subscribe service operation</w:t>
      </w:r>
      <w:bookmarkEnd w:id="4756"/>
      <w:bookmarkEnd w:id="4757"/>
      <w:bookmarkEnd w:id="4758"/>
      <w:bookmarkEnd w:id="4759"/>
      <w:bookmarkEnd w:id="4760"/>
      <w:bookmarkEnd w:id="4761"/>
      <w:bookmarkEnd w:id="4762"/>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63" w:name="_Toc20204521"/>
      <w:bookmarkStart w:id="4764" w:name="_Toc27895220"/>
      <w:bookmarkStart w:id="4765" w:name="_Toc36192317"/>
      <w:bookmarkStart w:id="4766" w:name="_Toc45193430"/>
      <w:bookmarkStart w:id="4767" w:name="_Toc47593062"/>
      <w:bookmarkStart w:id="4768" w:name="_Toc51835149"/>
      <w:bookmarkStart w:id="4769" w:name="_Toc91154236"/>
      <w:r w:rsidRPr="00140E21">
        <w:rPr>
          <w:lang w:eastAsia="zh-CN"/>
        </w:rPr>
        <w:t>5.2.6.3.4</w:t>
      </w:r>
      <w:r w:rsidRPr="00140E21">
        <w:rPr>
          <w:lang w:eastAsia="zh-CN"/>
        </w:rPr>
        <w:tab/>
      </w:r>
      <w:r w:rsidRPr="00140E21">
        <w:rPr>
          <w:rFonts w:eastAsia="SimSun"/>
        </w:rPr>
        <w:t>Nnef_PFDManagement_Notify service operation</w:t>
      </w:r>
      <w:bookmarkEnd w:id="4763"/>
      <w:bookmarkEnd w:id="4764"/>
      <w:bookmarkEnd w:id="4765"/>
      <w:bookmarkEnd w:id="4766"/>
      <w:bookmarkEnd w:id="4767"/>
      <w:bookmarkEnd w:id="4768"/>
      <w:bookmarkEnd w:id="4769"/>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70" w:name="_Toc20204522"/>
      <w:bookmarkStart w:id="4771" w:name="_Toc27895221"/>
      <w:bookmarkStart w:id="4772" w:name="_Toc36192318"/>
      <w:bookmarkStart w:id="4773" w:name="_Toc45193431"/>
      <w:bookmarkStart w:id="4774" w:name="_Toc47593063"/>
      <w:bookmarkStart w:id="4775" w:name="_Toc51835150"/>
      <w:bookmarkStart w:id="4776" w:name="_Toc91154237"/>
      <w:r w:rsidRPr="00140E21">
        <w:rPr>
          <w:lang w:eastAsia="zh-CN"/>
        </w:rPr>
        <w:t>5.2.6.3.5</w:t>
      </w:r>
      <w:r w:rsidRPr="00140E21">
        <w:rPr>
          <w:lang w:eastAsia="zh-CN"/>
        </w:rPr>
        <w:tab/>
      </w:r>
      <w:r w:rsidRPr="00140E21">
        <w:rPr>
          <w:rFonts w:eastAsia="SimSun"/>
        </w:rPr>
        <w:t>Nnef_PFDManagement_Unsubscribe service operation</w:t>
      </w:r>
      <w:bookmarkEnd w:id="4770"/>
      <w:bookmarkEnd w:id="4771"/>
      <w:bookmarkEnd w:id="4772"/>
      <w:bookmarkEnd w:id="4773"/>
      <w:bookmarkEnd w:id="4774"/>
      <w:bookmarkEnd w:id="4775"/>
      <w:bookmarkEnd w:id="4776"/>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77" w:name="_Toc20204523"/>
      <w:bookmarkStart w:id="4778" w:name="_Toc27895222"/>
      <w:bookmarkStart w:id="4779" w:name="_Toc36192319"/>
      <w:bookmarkStart w:id="4780" w:name="_Toc45193432"/>
      <w:bookmarkStart w:id="4781" w:name="_Toc47593064"/>
      <w:bookmarkStart w:id="4782" w:name="_Toc51835151"/>
      <w:bookmarkStart w:id="4783" w:name="_Toc91154238"/>
      <w:r w:rsidRPr="00140E21">
        <w:t>5.2.6.3.6</w:t>
      </w:r>
      <w:r w:rsidRPr="00140E21">
        <w:tab/>
        <w:t>Nnef_PFDManagement_Create service operation</w:t>
      </w:r>
      <w:bookmarkEnd w:id="4777"/>
      <w:bookmarkEnd w:id="4778"/>
      <w:bookmarkEnd w:id="4779"/>
      <w:bookmarkEnd w:id="4780"/>
      <w:bookmarkEnd w:id="4781"/>
      <w:bookmarkEnd w:id="4782"/>
      <w:bookmarkEnd w:id="4783"/>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84" w:name="_Toc20204524"/>
      <w:bookmarkStart w:id="4785" w:name="_Toc27895223"/>
      <w:bookmarkStart w:id="4786" w:name="_Toc36192320"/>
      <w:bookmarkStart w:id="4787" w:name="_Toc45193433"/>
      <w:bookmarkStart w:id="4788" w:name="_Toc47593065"/>
      <w:bookmarkStart w:id="4789" w:name="_Toc51835152"/>
      <w:bookmarkStart w:id="4790" w:name="_Toc91154239"/>
      <w:r w:rsidRPr="00140E21">
        <w:t>5.2.6.3.7</w:t>
      </w:r>
      <w:r w:rsidRPr="00140E21">
        <w:tab/>
        <w:t>Nnef_PFDManagement_Update service operation</w:t>
      </w:r>
      <w:bookmarkEnd w:id="4784"/>
      <w:bookmarkEnd w:id="4785"/>
      <w:bookmarkEnd w:id="4786"/>
      <w:bookmarkEnd w:id="4787"/>
      <w:bookmarkEnd w:id="4788"/>
      <w:bookmarkEnd w:id="4789"/>
      <w:bookmarkEnd w:id="4790"/>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91" w:name="_Toc20204525"/>
      <w:bookmarkStart w:id="4792" w:name="_Toc27895224"/>
      <w:bookmarkStart w:id="4793" w:name="_Toc36192321"/>
      <w:bookmarkStart w:id="4794" w:name="_Toc45193434"/>
      <w:bookmarkStart w:id="4795" w:name="_Toc47593066"/>
      <w:bookmarkStart w:id="4796" w:name="_Toc51835153"/>
      <w:bookmarkStart w:id="4797" w:name="_Toc91154240"/>
      <w:r w:rsidRPr="00140E21">
        <w:t>5.2.6.3.8</w:t>
      </w:r>
      <w:r w:rsidRPr="00140E21">
        <w:tab/>
        <w:t>Nnef_PFDManagement_Delete service operation</w:t>
      </w:r>
      <w:bookmarkEnd w:id="4791"/>
      <w:bookmarkEnd w:id="4792"/>
      <w:bookmarkEnd w:id="4793"/>
      <w:bookmarkEnd w:id="4794"/>
      <w:bookmarkEnd w:id="4795"/>
      <w:bookmarkEnd w:id="4796"/>
      <w:bookmarkEnd w:id="4797"/>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98" w:name="_Toc20204526"/>
      <w:bookmarkStart w:id="4799" w:name="_Toc27895225"/>
      <w:bookmarkStart w:id="4800" w:name="_Toc36192322"/>
      <w:bookmarkStart w:id="4801" w:name="_Toc45193435"/>
      <w:bookmarkStart w:id="4802" w:name="_Toc47593067"/>
      <w:bookmarkStart w:id="4803" w:name="_Toc51835154"/>
      <w:bookmarkStart w:id="4804" w:name="_Toc91154241"/>
      <w:r w:rsidRPr="00140E21">
        <w:t>5.2.6.4</w:t>
      </w:r>
      <w:r w:rsidRPr="00140E21">
        <w:tab/>
        <w:t>Nnef_Pa</w:t>
      </w:r>
      <w:r w:rsidRPr="00140E21">
        <w:rPr>
          <w:rFonts w:eastAsia="SimSun"/>
          <w:lang w:eastAsia="zh-CN"/>
        </w:rPr>
        <w:t>rameterProvision</w:t>
      </w:r>
      <w:r w:rsidRPr="00140E21">
        <w:rPr>
          <w:lang w:eastAsia="zh-CN"/>
        </w:rPr>
        <w:t xml:space="preserve"> service</w:t>
      </w:r>
      <w:bookmarkEnd w:id="4798"/>
      <w:bookmarkEnd w:id="4799"/>
      <w:bookmarkEnd w:id="4800"/>
      <w:bookmarkEnd w:id="4801"/>
      <w:bookmarkEnd w:id="4802"/>
      <w:bookmarkEnd w:id="4803"/>
      <w:bookmarkEnd w:id="4804"/>
    </w:p>
    <w:p w14:paraId="0294CB99" w14:textId="77777777" w:rsidR="00776774" w:rsidRPr="00140E21" w:rsidRDefault="00776774" w:rsidP="00776774">
      <w:pPr>
        <w:pStyle w:val="Heading5"/>
        <w:rPr>
          <w:lang w:eastAsia="zh-CN"/>
        </w:rPr>
      </w:pPr>
      <w:bookmarkStart w:id="4805" w:name="_Toc20204527"/>
      <w:bookmarkStart w:id="4806" w:name="_Toc27895226"/>
      <w:bookmarkStart w:id="4807" w:name="_Toc36192323"/>
      <w:bookmarkStart w:id="4808" w:name="_Toc45193436"/>
      <w:bookmarkStart w:id="4809" w:name="_Toc47593068"/>
      <w:bookmarkStart w:id="4810" w:name="_Toc51835155"/>
      <w:bookmarkStart w:id="4811" w:name="_Toc91154242"/>
      <w:r w:rsidRPr="00140E21">
        <w:rPr>
          <w:lang w:eastAsia="zh-CN"/>
        </w:rPr>
        <w:t>5.2.6.4.1</w:t>
      </w:r>
      <w:r w:rsidRPr="00140E21">
        <w:rPr>
          <w:lang w:eastAsia="zh-CN"/>
        </w:rPr>
        <w:tab/>
        <w:t>General</w:t>
      </w:r>
      <w:bookmarkEnd w:id="4805"/>
      <w:bookmarkEnd w:id="4806"/>
      <w:bookmarkEnd w:id="4807"/>
      <w:bookmarkEnd w:id="4808"/>
      <w:bookmarkEnd w:id="4809"/>
      <w:bookmarkEnd w:id="4810"/>
      <w:bookmarkEnd w:id="4811"/>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4812" w:name="_Toc20204528"/>
      <w:bookmarkStart w:id="4813" w:name="_Toc27895227"/>
      <w:bookmarkStart w:id="4814" w:name="_Toc36192324"/>
      <w:bookmarkStart w:id="4815" w:name="_Toc45193437"/>
      <w:bookmarkStart w:id="4816" w:name="_Toc47593069"/>
      <w:bookmarkStart w:id="4817"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4818" w:name="_Toc91154243"/>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12"/>
      <w:bookmarkEnd w:id="4813"/>
      <w:bookmarkEnd w:id="4814"/>
      <w:bookmarkEnd w:id="4815"/>
      <w:bookmarkEnd w:id="4816"/>
      <w:bookmarkEnd w:id="4817"/>
      <w:bookmarkEnd w:id="4818"/>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E9540D4" w:rsidR="00776774" w:rsidRPr="00140E21" w:rsidRDefault="00776774" w:rsidP="00776774">
      <w:r w:rsidRPr="00140E21">
        <w:rPr>
          <w:b/>
        </w:rPr>
        <w:t>Description:</w:t>
      </w:r>
      <w:r w:rsidRPr="00140E21">
        <w:t xml:space="preserve"> The consumer updates the UE related information (e.g., 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4819" w:name="_Toc20204529"/>
      <w:bookmarkStart w:id="4820" w:name="_Toc27895228"/>
      <w:bookmarkStart w:id="4821" w:name="_Toc36192325"/>
      <w:bookmarkStart w:id="4822" w:name="_Toc45193438"/>
      <w:bookmarkStart w:id="4823" w:name="_Toc47593070"/>
      <w:bookmarkStart w:id="4824"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4825" w:name="_Toc91154244"/>
      <w:r w:rsidRPr="00140E21">
        <w:rPr>
          <w:lang w:eastAsia="zh-CN"/>
        </w:rPr>
        <w:t>5.2.6.4.3</w:t>
      </w:r>
      <w:r w:rsidRPr="00140E21">
        <w:rPr>
          <w:lang w:eastAsia="zh-CN"/>
        </w:rPr>
        <w:tab/>
        <w:t>Nnef_ParameterProvision_Create service operation</w:t>
      </w:r>
      <w:bookmarkEnd w:id="4819"/>
      <w:bookmarkEnd w:id="4820"/>
      <w:bookmarkEnd w:id="4821"/>
      <w:bookmarkEnd w:id="4822"/>
      <w:bookmarkEnd w:id="4823"/>
      <w:bookmarkEnd w:id="4824"/>
      <w:bookmarkEnd w:id="4825"/>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7A71DB0B"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4826" w:name="_Toc20204530"/>
      <w:bookmarkStart w:id="4827" w:name="_Toc27895229"/>
      <w:bookmarkStart w:id="4828" w:name="_Toc36192326"/>
      <w:bookmarkStart w:id="4829" w:name="_Toc45193439"/>
      <w:bookmarkStart w:id="4830" w:name="_Toc47593071"/>
      <w:bookmarkStart w:id="4831"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4832" w:name="_Toc91154245"/>
      <w:r w:rsidRPr="00140E21">
        <w:rPr>
          <w:lang w:eastAsia="zh-CN"/>
        </w:rPr>
        <w:t>5.2.6.4.4</w:t>
      </w:r>
      <w:r w:rsidRPr="00140E21">
        <w:rPr>
          <w:lang w:eastAsia="zh-CN"/>
        </w:rPr>
        <w:tab/>
        <w:t>Nnef_ParameterProvision_Delete service operation</w:t>
      </w:r>
      <w:bookmarkEnd w:id="4826"/>
      <w:bookmarkEnd w:id="4827"/>
      <w:bookmarkEnd w:id="4828"/>
      <w:bookmarkEnd w:id="4829"/>
      <w:bookmarkEnd w:id="4830"/>
      <w:bookmarkEnd w:id="4831"/>
      <w:bookmarkEnd w:id="4832"/>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4833" w:name="_Toc20204531"/>
      <w:bookmarkStart w:id="4834" w:name="_Toc27895230"/>
      <w:bookmarkStart w:id="4835" w:name="_Toc36192327"/>
      <w:bookmarkStart w:id="4836" w:name="_Toc45193440"/>
      <w:bookmarkStart w:id="4837" w:name="_Toc47593072"/>
      <w:bookmarkStart w:id="4838"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4839" w:name="_Toc91154246"/>
      <w:r>
        <w:rPr>
          <w:lang w:eastAsia="zh-CN"/>
        </w:rPr>
        <w:t>5.2.6.4.5</w:t>
      </w:r>
      <w:r>
        <w:rPr>
          <w:lang w:eastAsia="zh-CN"/>
        </w:rPr>
        <w:tab/>
        <w:t>Nnef_ParameterProvision_Get service operation</w:t>
      </w:r>
      <w:bookmarkEnd w:id="4833"/>
      <w:bookmarkEnd w:id="4834"/>
      <w:bookmarkEnd w:id="4835"/>
      <w:bookmarkEnd w:id="4836"/>
      <w:bookmarkEnd w:id="4837"/>
      <w:bookmarkEnd w:id="4838"/>
      <w:bookmarkEnd w:id="4839"/>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7902D54C"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 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4840" w:name="_Toc20204532"/>
      <w:bookmarkStart w:id="4841" w:name="_Toc27895231"/>
      <w:bookmarkStart w:id="4842" w:name="_Toc36192328"/>
      <w:bookmarkStart w:id="4843" w:name="_Toc45193441"/>
      <w:bookmarkStart w:id="4844" w:name="_Toc47593073"/>
      <w:bookmarkStart w:id="4845" w:name="_Toc51835160"/>
      <w:bookmarkStart w:id="4846" w:name="_Toc91154247"/>
      <w:r w:rsidRPr="00140E21">
        <w:t>5.2.6.5</w:t>
      </w:r>
      <w:r w:rsidRPr="00140E21">
        <w:tab/>
        <w:t>Nnef_Trigger</w:t>
      </w:r>
      <w:r w:rsidRPr="00140E21">
        <w:rPr>
          <w:lang w:eastAsia="zh-CN"/>
        </w:rPr>
        <w:t xml:space="preserve"> service</w:t>
      </w:r>
      <w:bookmarkEnd w:id="4840"/>
      <w:bookmarkEnd w:id="4841"/>
      <w:bookmarkEnd w:id="4842"/>
      <w:bookmarkEnd w:id="4843"/>
      <w:bookmarkEnd w:id="4844"/>
      <w:bookmarkEnd w:id="4845"/>
      <w:bookmarkEnd w:id="4846"/>
    </w:p>
    <w:p w14:paraId="4B18CDF3" w14:textId="77777777" w:rsidR="00776774" w:rsidRPr="00140E21" w:rsidRDefault="00776774" w:rsidP="00776774">
      <w:pPr>
        <w:pStyle w:val="Heading5"/>
        <w:rPr>
          <w:lang w:eastAsia="zh-CN"/>
        </w:rPr>
      </w:pPr>
      <w:bookmarkStart w:id="4847" w:name="_Toc20204533"/>
      <w:bookmarkStart w:id="4848" w:name="_Toc27895232"/>
      <w:bookmarkStart w:id="4849" w:name="_Toc36192329"/>
      <w:bookmarkStart w:id="4850" w:name="_Toc45193442"/>
      <w:bookmarkStart w:id="4851" w:name="_Toc47593074"/>
      <w:bookmarkStart w:id="4852" w:name="_Toc51835161"/>
      <w:bookmarkStart w:id="4853" w:name="_Toc91154248"/>
      <w:r w:rsidRPr="00140E21">
        <w:rPr>
          <w:lang w:eastAsia="zh-CN"/>
        </w:rPr>
        <w:t>5.2.6.5.1</w:t>
      </w:r>
      <w:r w:rsidRPr="00140E21">
        <w:rPr>
          <w:lang w:eastAsia="zh-CN"/>
        </w:rPr>
        <w:tab/>
        <w:t>General</w:t>
      </w:r>
      <w:bookmarkEnd w:id="4847"/>
      <w:bookmarkEnd w:id="4848"/>
      <w:bookmarkEnd w:id="4849"/>
      <w:bookmarkEnd w:id="4850"/>
      <w:bookmarkEnd w:id="4851"/>
      <w:bookmarkEnd w:id="4852"/>
      <w:bookmarkEnd w:id="4853"/>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54" w:name="_Toc20204534"/>
      <w:bookmarkStart w:id="4855" w:name="_Toc27895233"/>
      <w:bookmarkStart w:id="4856" w:name="_Toc36192330"/>
      <w:bookmarkStart w:id="4857" w:name="_Toc45193443"/>
      <w:bookmarkStart w:id="4858" w:name="_Toc47593075"/>
      <w:bookmarkStart w:id="4859" w:name="_Toc51835162"/>
      <w:bookmarkStart w:id="4860" w:name="_Toc91154249"/>
      <w:r w:rsidRPr="00140E21">
        <w:rPr>
          <w:lang w:eastAsia="zh-CN"/>
        </w:rPr>
        <w:t>5.2.6.5.2</w:t>
      </w:r>
      <w:r w:rsidRPr="00140E21">
        <w:rPr>
          <w:lang w:eastAsia="zh-CN"/>
        </w:rPr>
        <w:tab/>
        <w:t>Nnef_Trigger_Delivery service operation</w:t>
      </w:r>
      <w:bookmarkEnd w:id="4854"/>
      <w:bookmarkEnd w:id="4855"/>
      <w:bookmarkEnd w:id="4856"/>
      <w:bookmarkEnd w:id="4857"/>
      <w:bookmarkEnd w:id="4858"/>
      <w:bookmarkEnd w:id="4859"/>
      <w:bookmarkEnd w:id="4860"/>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61" w:name="_Toc20204535"/>
      <w:bookmarkStart w:id="4862" w:name="_Toc27895234"/>
      <w:bookmarkStart w:id="4863" w:name="_Toc36192331"/>
      <w:bookmarkStart w:id="4864" w:name="_Toc45193444"/>
      <w:bookmarkStart w:id="4865" w:name="_Toc47593076"/>
      <w:bookmarkStart w:id="4866" w:name="_Toc51835163"/>
      <w:bookmarkStart w:id="4867" w:name="_Toc91154250"/>
      <w:r w:rsidRPr="00140E21">
        <w:rPr>
          <w:lang w:eastAsia="zh-CN"/>
        </w:rPr>
        <w:lastRenderedPageBreak/>
        <w:t>5.2.6.5.3</w:t>
      </w:r>
      <w:r w:rsidRPr="00140E21">
        <w:rPr>
          <w:lang w:eastAsia="zh-CN"/>
        </w:rPr>
        <w:tab/>
        <w:t>Nnef_Trigger_DeliveryNotify service operation</w:t>
      </w:r>
      <w:bookmarkEnd w:id="4861"/>
      <w:bookmarkEnd w:id="4862"/>
      <w:bookmarkEnd w:id="4863"/>
      <w:bookmarkEnd w:id="4864"/>
      <w:bookmarkEnd w:id="4865"/>
      <w:bookmarkEnd w:id="4866"/>
      <w:bookmarkEnd w:id="4867"/>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68" w:name="_Toc20204536"/>
      <w:bookmarkStart w:id="4869" w:name="_Toc27895235"/>
      <w:bookmarkStart w:id="4870" w:name="_Toc36192332"/>
      <w:bookmarkStart w:id="4871" w:name="_Toc45193445"/>
      <w:bookmarkStart w:id="4872" w:name="_Toc47593077"/>
      <w:bookmarkStart w:id="4873" w:name="_Toc51835164"/>
      <w:bookmarkStart w:id="4874" w:name="_Toc91154251"/>
      <w:r w:rsidRPr="00140E21">
        <w:t>5.2.6.6</w:t>
      </w:r>
      <w:r w:rsidRPr="00140E21">
        <w:tab/>
        <w:t>Nnef_BDTPNegotiation service</w:t>
      </w:r>
      <w:bookmarkEnd w:id="4868"/>
      <w:bookmarkEnd w:id="4869"/>
      <w:bookmarkEnd w:id="4870"/>
      <w:bookmarkEnd w:id="4871"/>
      <w:bookmarkEnd w:id="4872"/>
      <w:bookmarkEnd w:id="4873"/>
      <w:bookmarkEnd w:id="4874"/>
    </w:p>
    <w:p w14:paraId="77F40CF2" w14:textId="77777777" w:rsidR="00776774" w:rsidRPr="00140E21" w:rsidRDefault="00776774" w:rsidP="00776774">
      <w:pPr>
        <w:pStyle w:val="Heading5"/>
      </w:pPr>
      <w:bookmarkStart w:id="4875" w:name="_Toc20204537"/>
      <w:bookmarkStart w:id="4876" w:name="_Toc27895236"/>
      <w:bookmarkStart w:id="4877" w:name="_Toc36192333"/>
      <w:bookmarkStart w:id="4878" w:name="_Toc45193446"/>
      <w:bookmarkStart w:id="4879" w:name="_Toc47593078"/>
      <w:bookmarkStart w:id="4880" w:name="_Toc51835165"/>
      <w:bookmarkStart w:id="4881" w:name="_Toc91154252"/>
      <w:r w:rsidRPr="00140E21">
        <w:t>5.2.6.6.1</w:t>
      </w:r>
      <w:r w:rsidRPr="00140E21">
        <w:tab/>
        <w:t>General</w:t>
      </w:r>
      <w:bookmarkEnd w:id="4875"/>
      <w:bookmarkEnd w:id="4876"/>
      <w:bookmarkEnd w:id="4877"/>
      <w:bookmarkEnd w:id="4878"/>
      <w:bookmarkEnd w:id="4879"/>
      <w:bookmarkEnd w:id="4880"/>
      <w:bookmarkEnd w:id="4881"/>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82" w:name="_Toc20204538"/>
      <w:bookmarkStart w:id="4883" w:name="_Toc27895237"/>
      <w:bookmarkStart w:id="4884" w:name="_Toc36192334"/>
      <w:bookmarkStart w:id="4885" w:name="_Toc45193447"/>
      <w:bookmarkStart w:id="4886" w:name="_Toc47593079"/>
      <w:bookmarkStart w:id="4887" w:name="_Toc51835166"/>
      <w:bookmarkStart w:id="4888" w:name="_Toc91154253"/>
      <w:r w:rsidRPr="00140E21">
        <w:t>5.2.6.6.2</w:t>
      </w:r>
      <w:r w:rsidRPr="00140E21">
        <w:tab/>
        <w:t>Nnef_BDTPNegotiation_Create service operation</w:t>
      </w:r>
      <w:bookmarkEnd w:id="4882"/>
      <w:bookmarkEnd w:id="4883"/>
      <w:bookmarkEnd w:id="4884"/>
      <w:bookmarkEnd w:id="4885"/>
      <w:bookmarkEnd w:id="4886"/>
      <w:bookmarkEnd w:id="4887"/>
      <w:bookmarkEnd w:id="4888"/>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89" w:name="_Toc20204539"/>
      <w:bookmarkStart w:id="4890" w:name="_Toc27895238"/>
      <w:bookmarkStart w:id="4891" w:name="_Toc36192335"/>
      <w:bookmarkStart w:id="4892" w:name="_Toc45193448"/>
      <w:bookmarkStart w:id="4893" w:name="_Toc47593080"/>
      <w:bookmarkStart w:id="4894" w:name="_Toc51835167"/>
      <w:bookmarkStart w:id="4895" w:name="_Toc91154254"/>
      <w:r w:rsidRPr="00140E21">
        <w:t>5.2.6.6.3</w:t>
      </w:r>
      <w:r w:rsidRPr="00140E21">
        <w:tab/>
        <w:t>Nnef_BDTPNegotiation_Update service operation</w:t>
      </w:r>
      <w:bookmarkEnd w:id="4889"/>
      <w:bookmarkEnd w:id="4890"/>
      <w:bookmarkEnd w:id="4891"/>
      <w:bookmarkEnd w:id="4892"/>
      <w:bookmarkEnd w:id="4893"/>
      <w:bookmarkEnd w:id="4894"/>
      <w:bookmarkEnd w:id="4895"/>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96" w:name="_Toc20204540"/>
      <w:bookmarkStart w:id="4897" w:name="_Toc27895239"/>
      <w:bookmarkStart w:id="4898" w:name="_Toc36192336"/>
      <w:bookmarkStart w:id="4899" w:name="_Toc45193449"/>
      <w:bookmarkStart w:id="4900" w:name="_Toc47593081"/>
      <w:bookmarkStart w:id="4901" w:name="_Toc51835168"/>
      <w:bookmarkStart w:id="4902" w:name="_Toc91154255"/>
      <w:r w:rsidRPr="00140E21">
        <w:t>5.2.6.6.4</w:t>
      </w:r>
      <w:r w:rsidRPr="00140E21">
        <w:tab/>
        <w:t>Nnef_BDTPNegotiation_Notify service operation</w:t>
      </w:r>
      <w:bookmarkEnd w:id="4896"/>
      <w:bookmarkEnd w:id="4897"/>
      <w:bookmarkEnd w:id="4898"/>
      <w:bookmarkEnd w:id="4899"/>
      <w:bookmarkEnd w:id="4900"/>
      <w:bookmarkEnd w:id="4901"/>
      <w:bookmarkEnd w:id="4902"/>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903" w:name="_Toc20204541"/>
      <w:bookmarkStart w:id="4904" w:name="_Toc27895240"/>
      <w:bookmarkStart w:id="4905" w:name="_Toc36192337"/>
      <w:bookmarkStart w:id="4906" w:name="_Toc45193450"/>
      <w:bookmarkStart w:id="4907" w:name="_Toc47593082"/>
      <w:bookmarkStart w:id="4908" w:name="_Toc51835169"/>
      <w:bookmarkStart w:id="4909" w:name="_Toc91154256"/>
      <w:r w:rsidRPr="00140E21">
        <w:lastRenderedPageBreak/>
        <w:t>5.2.6.7</w:t>
      </w:r>
      <w:r w:rsidRPr="00140E21">
        <w:tab/>
        <w:t>Nnef_TrafficInfluence service</w:t>
      </w:r>
      <w:bookmarkEnd w:id="4903"/>
      <w:bookmarkEnd w:id="4904"/>
      <w:bookmarkEnd w:id="4905"/>
      <w:bookmarkEnd w:id="4906"/>
      <w:bookmarkEnd w:id="4907"/>
      <w:bookmarkEnd w:id="4908"/>
      <w:bookmarkEnd w:id="4909"/>
    </w:p>
    <w:p w14:paraId="6B6EA835" w14:textId="77777777" w:rsidR="00776774" w:rsidRPr="00140E21" w:rsidRDefault="00776774" w:rsidP="00776774">
      <w:pPr>
        <w:pStyle w:val="Heading5"/>
      </w:pPr>
      <w:bookmarkStart w:id="4910" w:name="_Toc20204542"/>
      <w:bookmarkStart w:id="4911" w:name="_Toc27895241"/>
      <w:bookmarkStart w:id="4912" w:name="_Toc36192338"/>
      <w:bookmarkStart w:id="4913" w:name="_Toc45193451"/>
      <w:bookmarkStart w:id="4914" w:name="_Toc47593083"/>
      <w:bookmarkStart w:id="4915" w:name="_Toc51835170"/>
      <w:bookmarkStart w:id="4916" w:name="_Toc91154257"/>
      <w:r w:rsidRPr="00140E21">
        <w:t>5.2.6.7.1</w:t>
      </w:r>
      <w:r w:rsidRPr="00140E21">
        <w:tab/>
        <w:t>General</w:t>
      </w:r>
      <w:bookmarkEnd w:id="4910"/>
      <w:bookmarkEnd w:id="4911"/>
      <w:bookmarkEnd w:id="4912"/>
      <w:bookmarkEnd w:id="4913"/>
      <w:bookmarkEnd w:id="4914"/>
      <w:bookmarkEnd w:id="4915"/>
      <w:bookmarkEnd w:id="4916"/>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17" w:name="_Toc20204543"/>
      <w:bookmarkStart w:id="4918" w:name="_Toc27895242"/>
      <w:bookmarkStart w:id="4919" w:name="_Toc36192339"/>
      <w:bookmarkStart w:id="4920" w:name="_Toc45193452"/>
      <w:bookmarkStart w:id="4921" w:name="_Toc47593084"/>
      <w:bookmarkStart w:id="4922" w:name="_Toc51835171"/>
      <w:bookmarkStart w:id="4923" w:name="_Toc91154258"/>
      <w:r w:rsidRPr="00140E21">
        <w:t>5.2.6.7.2</w:t>
      </w:r>
      <w:r w:rsidRPr="00140E21">
        <w:tab/>
        <w:t>Nnef_TrafficInfluence_Create operation</w:t>
      </w:r>
      <w:bookmarkEnd w:id="4917"/>
      <w:bookmarkEnd w:id="4918"/>
      <w:bookmarkEnd w:id="4919"/>
      <w:bookmarkEnd w:id="4920"/>
      <w:bookmarkEnd w:id="4921"/>
      <w:bookmarkEnd w:id="4922"/>
      <w:bookmarkEnd w:id="492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58C91D30"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24" w:name="_Toc20204544"/>
      <w:bookmarkStart w:id="4925" w:name="_Toc27895243"/>
      <w:bookmarkStart w:id="4926" w:name="_Toc36192340"/>
      <w:bookmarkStart w:id="4927" w:name="_Toc45193453"/>
      <w:bookmarkStart w:id="4928" w:name="_Toc47593085"/>
      <w:bookmarkStart w:id="4929" w:name="_Toc51835172"/>
      <w:bookmarkStart w:id="4930" w:name="_Toc91154259"/>
      <w:r w:rsidRPr="00140E21">
        <w:t>5.2.6.7.3</w:t>
      </w:r>
      <w:r w:rsidRPr="00140E21">
        <w:tab/>
        <w:t>Nnef_TrafficInfluence_Update operation</w:t>
      </w:r>
      <w:bookmarkEnd w:id="4924"/>
      <w:bookmarkEnd w:id="4925"/>
      <w:bookmarkEnd w:id="4926"/>
      <w:bookmarkEnd w:id="4927"/>
      <w:bookmarkEnd w:id="4928"/>
      <w:bookmarkEnd w:id="4929"/>
      <w:bookmarkEnd w:id="4930"/>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31" w:name="_Toc20204545"/>
      <w:bookmarkStart w:id="4932" w:name="_Toc27895244"/>
      <w:bookmarkStart w:id="4933" w:name="_Toc36192341"/>
      <w:bookmarkStart w:id="4934" w:name="_Toc45193454"/>
      <w:bookmarkStart w:id="4935" w:name="_Toc47593086"/>
      <w:bookmarkStart w:id="4936" w:name="_Toc51835173"/>
      <w:bookmarkStart w:id="4937" w:name="_Toc91154260"/>
      <w:r w:rsidRPr="00140E21">
        <w:t>5.2.6.7.4</w:t>
      </w:r>
      <w:r w:rsidRPr="00140E21">
        <w:tab/>
        <w:t>Nnef_TrafficInfluence_Delete operation</w:t>
      </w:r>
      <w:bookmarkEnd w:id="4931"/>
      <w:bookmarkEnd w:id="4932"/>
      <w:bookmarkEnd w:id="4933"/>
      <w:bookmarkEnd w:id="4934"/>
      <w:bookmarkEnd w:id="4935"/>
      <w:bookmarkEnd w:id="4936"/>
      <w:bookmarkEnd w:id="4937"/>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38" w:name="_Toc20204546"/>
      <w:bookmarkStart w:id="4939" w:name="_Toc27895245"/>
      <w:bookmarkStart w:id="4940" w:name="_Toc36192342"/>
      <w:bookmarkStart w:id="4941" w:name="_Toc45193455"/>
      <w:bookmarkStart w:id="4942" w:name="_Toc47593087"/>
      <w:bookmarkStart w:id="4943" w:name="_Toc51835174"/>
      <w:bookmarkStart w:id="4944" w:name="_Toc91154261"/>
      <w:r>
        <w:t>5.2.6.7.4A</w:t>
      </w:r>
      <w:r>
        <w:tab/>
        <w:t>Nnef_TrafficInfluence_Get operation</w:t>
      </w:r>
      <w:bookmarkEnd w:id="4938"/>
      <w:bookmarkEnd w:id="4939"/>
      <w:bookmarkEnd w:id="4940"/>
      <w:bookmarkEnd w:id="4941"/>
      <w:bookmarkEnd w:id="4942"/>
      <w:bookmarkEnd w:id="4943"/>
      <w:bookmarkEnd w:id="4944"/>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45" w:name="_Toc20204547"/>
      <w:bookmarkStart w:id="4946" w:name="_Toc27895246"/>
      <w:bookmarkStart w:id="4947" w:name="_Toc36192343"/>
      <w:bookmarkStart w:id="4948" w:name="_Toc45193456"/>
      <w:bookmarkStart w:id="4949" w:name="_Toc47593088"/>
      <w:bookmarkStart w:id="4950" w:name="_Toc51835175"/>
      <w:bookmarkStart w:id="4951" w:name="_Toc91154262"/>
      <w:r w:rsidRPr="00140E21">
        <w:t>5.2.6.7.5</w:t>
      </w:r>
      <w:r w:rsidRPr="00140E21">
        <w:tab/>
        <w:t>Nnef_TrafficInfluence_Notify operation</w:t>
      </w:r>
      <w:bookmarkEnd w:id="4945"/>
      <w:bookmarkEnd w:id="4946"/>
      <w:bookmarkEnd w:id="4947"/>
      <w:bookmarkEnd w:id="4948"/>
      <w:bookmarkEnd w:id="4949"/>
      <w:bookmarkEnd w:id="4950"/>
      <w:bookmarkEnd w:id="4951"/>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52" w:name="_Toc20204548"/>
      <w:bookmarkStart w:id="4953" w:name="_Toc27895247"/>
      <w:bookmarkStart w:id="4954" w:name="_Toc36192344"/>
      <w:bookmarkStart w:id="4955" w:name="_Toc45193457"/>
      <w:bookmarkStart w:id="4956" w:name="_Toc47593089"/>
      <w:bookmarkStart w:id="4957" w:name="_Toc51835176"/>
      <w:bookmarkStart w:id="4958" w:name="_Toc91154263"/>
      <w:r w:rsidRPr="00140E21">
        <w:t>5.2.6.7.6</w:t>
      </w:r>
      <w:r w:rsidRPr="00140E21">
        <w:tab/>
        <w:t>Nnef_TrafficInfluence_AppRelocationInfo operation</w:t>
      </w:r>
      <w:bookmarkEnd w:id="4952"/>
      <w:bookmarkEnd w:id="4953"/>
      <w:bookmarkEnd w:id="4954"/>
      <w:bookmarkEnd w:id="4955"/>
      <w:bookmarkEnd w:id="4956"/>
      <w:bookmarkEnd w:id="4957"/>
      <w:bookmarkEnd w:id="4958"/>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59" w:name="_Toc20204549"/>
      <w:bookmarkStart w:id="4960" w:name="_Toc27895248"/>
      <w:bookmarkStart w:id="4961" w:name="_Toc36192345"/>
      <w:bookmarkStart w:id="4962" w:name="_Toc45193458"/>
      <w:bookmarkStart w:id="4963" w:name="_Toc47593090"/>
      <w:bookmarkStart w:id="4964"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65" w:name="_Toc91154264"/>
      <w:r w:rsidRPr="00140E21">
        <w:lastRenderedPageBreak/>
        <w:t>5.2.6.8</w:t>
      </w:r>
      <w:r w:rsidRPr="00140E21">
        <w:tab/>
        <w:t>Nnef_ChargeableParty service</w:t>
      </w:r>
      <w:bookmarkEnd w:id="4959"/>
      <w:bookmarkEnd w:id="4960"/>
      <w:bookmarkEnd w:id="4961"/>
      <w:bookmarkEnd w:id="4962"/>
      <w:bookmarkEnd w:id="4963"/>
      <w:bookmarkEnd w:id="4964"/>
      <w:bookmarkEnd w:id="4965"/>
    </w:p>
    <w:p w14:paraId="2BCF1EEA" w14:textId="77777777" w:rsidR="00776774" w:rsidRPr="00140E21" w:rsidRDefault="00776774" w:rsidP="00776774">
      <w:pPr>
        <w:pStyle w:val="Heading5"/>
      </w:pPr>
      <w:bookmarkStart w:id="4966" w:name="_Toc20204550"/>
      <w:bookmarkStart w:id="4967" w:name="_Toc27895249"/>
      <w:bookmarkStart w:id="4968" w:name="_Toc36192346"/>
      <w:bookmarkStart w:id="4969" w:name="_Toc45193459"/>
      <w:bookmarkStart w:id="4970" w:name="_Toc47593091"/>
      <w:bookmarkStart w:id="4971" w:name="_Toc51835178"/>
      <w:bookmarkStart w:id="4972" w:name="_Toc91154265"/>
      <w:r w:rsidRPr="00140E21">
        <w:t>5.2.6.8.1</w:t>
      </w:r>
      <w:r w:rsidRPr="00140E21">
        <w:tab/>
        <w:t>General</w:t>
      </w:r>
      <w:bookmarkEnd w:id="4966"/>
      <w:bookmarkEnd w:id="4967"/>
      <w:bookmarkEnd w:id="4968"/>
      <w:bookmarkEnd w:id="4969"/>
      <w:bookmarkEnd w:id="4970"/>
      <w:bookmarkEnd w:id="4971"/>
      <w:bookmarkEnd w:id="4972"/>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73" w:name="_Toc20204551"/>
      <w:bookmarkStart w:id="4974" w:name="_Toc27895250"/>
      <w:bookmarkStart w:id="4975" w:name="_Toc36192347"/>
      <w:bookmarkStart w:id="4976" w:name="_Toc45193460"/>
      <w:bookmarkStart w:id="4977" w:name="_Toc47593092"/>
      <w:bookmarkStart w:id="4978" w:name="_Toc51835179"/>
      <w:bookmarkStart w:id="4979" w:name="_Toc91154266"/>
      <w:r w:rsidRPr="00140E21">
        <w:t>5.2.6.8.2</w:t>
      </w:r>
      <w:r w:rsidRPr="00140E21">
        <w:tab/>
        <w:t>Nnef_ChargeableParty_Create service operation</w:t>
      </w:r>
      <w:bookmarkEnd w:id="4973"/>
      <w:bookmarkEnd w:id="4974"/>
      <w:bookmarkEnd w:id="4975"/>
      <w:bookmarkEnd w:id="4976"/>
      <w:bookmarkEnd w:id="4977"/>
      <w:bookmarkEnd w:id="4978"/>
      <w:bookmarkEnd w:id="4979"/>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33414266"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80" w:name="_Toc20204552"/>
      <w:bookmarkStart w:id="4981" w:name="_Toc27895251"/>
      <w:bookmarkStart w:id="4982" w:name="_Toc36192348"/>
      <w:bookmarkStart w:id="4983" w:name="_Toc45193461"/>
      <w:bookmarkStart w:id="4984" w:name="_Toc47593093"/>
      <w:bookmarkStart w:id="4985" w:name="_Toc51835180"/>
      <w:bookmarkStart w:id="4986" w:name="_Toc91154267"/>
      <w:r w:rsidRPr="00140E21">
        <w:t>5.2.6.8.3</w:t>
      </w:r>
      <w:r w:rsidRPr="00140E21">
        <w:tab/>
        <w:t>Nnef_ChargeableParty_Update service operation</w:t>
      </w:r>
      <w:bookmarkEnd w:id="4980"/>
      <w:bookmarkEnd w:id="4981"/>
      <w:bookmarkEnd w:id="4982"/>
      <w:bookmarkEnd w:id="4983"/>
      <w:bookmarkEnd w:id="4984"/>
      <w:bookmarkEnd w:id="4985"/>
      <w:bookmarkEnd w:id="4986"/>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87" w:name="_Toc20204553"/>
      <w:bookmarkStart w:id="4988" w:name="_Toc27895252"/>
      <w:bookmarkStart w:id="4989" w:name="_Toc36192349"/>
      <w:bookmarkStart w:id="4990" w:name="_Toc45193462"/>
      <w:bookmarkStart w:id="4991" w:name="_Toc47593094"/>
      <w:bookmarkStart w:id="4992" w:name="_Toc51835181"/>
      <w:bookmarkStart w:id="4993" w:name="_Toc91154268"/>
      <w:r w:rsidRPr="00140E21">
        <w:t>5.2.6.8.4</w:t>
      </w:r>
      <w:r w:rsidRPr="00140E21">
        <w:tab/>
        <w:t>Nnef_ChargeableParty_Notify service operation</w:t>
      </w:r>
      <w:bookmarkEnd w:id="4987"/>
      <w:bookmarkEnd w:id="4988"/>
      <w:bookmarkEnd w:id="4989"/>
      <w:bookmarkEnd w:id="4990"/>
      <w:bookmarkEnd w:id="4991"/>
      <w:bookmarkEnd w:id="4992"/>
      <w:bookmarkEnd w:id="4993"/>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94" w:name="_Toc20204554"/>
      <w:bookmarkStart w:id="4995" w:name="_Toc27895253"/>
      <w:bookmarkStart w:id="4996" w:name="_Toc36192350"/>
      <w:bookmarkStart w:id="4997" w:name="_Toc45193463"/>
      <w:bookmarkStart w:id="4998" w:name="_Toc47593095"/>
      <w:bookmarkStart w:id="4999" w:name="_Toc51835182"/>
      <w:bookmarkStart w:id="5000" w:name="_Toc91154269"/>
      <w:r w:rsidRPr="00140E21">
        <w:t>5.2.6.9</w:t>
      </w:r>
      <w:r w:rsidRPr="00140E21">
        <w:tab/>
        <w:t>Nnef_AFsessionWithQoS service</w:t>
      </w:r>
      <w:bookmarkEnd w:id="4994"/>
      <w:bookmarkEnd w:id="4995"/>
      <w:bookmarkEnd w:id="4996"/>
      <w:bookmarkEnd w:id="4997"/>
      <w:bookmarkEnd w:id="4998"/>
      <w:bookmarkEnd w:id="4999"/>
      <w:bookmarkEnd w:id="5000"/>
    </w:p>
    <w:p w14:paraId="292220BB" w14:textId="77777777" w:rsidR="00776774" w:rsidRPr="00140E21" w:rsidRDefault="00776774" w:rsidP="00776774">
      <w:pPr>
        <w:pStyle w:val="Heading5"/>
      </w:pPr>
      <w:bookmarkStart w:id="5001" w:name="_Toc20204555"/>
      <w:bookmarkStart w:id="5002" w:name="_Toc27895254"/>
      <w:bookmarkStart w:id="5003" w:name="_Toc36192351"/>
      <w:bookmarkStart w:id="5004" w:name="_Toc45193464"/>
      <w:bookmarkStart w:id="5005" w:name="_Toc47593096"/>
      <w:bookmarkStart w:id="5006" w:name="_Toc51835183"/>
      <w:bookmarkStart w:id="5007" w:name="_Toc91154270"/>
      <w:r w:rsidRPr="00140E21">
        <w:t>5.2.6.9.1</w:t>
      </w:r>
      <w:r w:rsidRPr="00140E21">
        <w:tab/>
        <w:t>General</w:t>
      </w:r>
      <w:bookmarkEnd w:id="5001"/>
      <w:bookmarkEnd w:id="5002"/>
      <w:bookmarkEnd w:id="5003"/>
      <w:bookmarkEnd w:id="5004"/>
      <w:bookmarkEnd w:id="5005"/>
      <w:bookmarkEnd w:id="5006"/>
      <w:bookmarkEnd w:id="5007"/>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5008"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5009" w:name="_Toc27895255"/>
      <w:bookmarkStart w:id="5010" w:name="_Toc36192352"/>
      <w:bookmarkStart w:id="5011" w:name="_Toc45193465"/>
      <w:bookmarkStart w:id="5012" w:name="_Toc47593097"/>
      <w:bookmarkStart w:id="5013" w:name="_Toc51835184"/>
      <w:bookmarkStart w:id="5014" w:name="_Toc91154271"/>
      <w:r w:rsidRPr="00140E21">
        <w:t>5.2.6.9.2</w:t>
      </w:r>
      <w:r w:rsidRPr="00140E21">
        <w:tab/>
        <w:t>Nnef_AFsessionWithQoS_Create service operation</w:t>
      </w:r>
      <w:bookmarkEnd w:id="5008"/>
      <w:bookmarkEnd w:id="5009"/>
      <w:bookmarkEnd w:id="5010"/>
      <w:bookmarkEnd w:id="5011"/>
      <w:bookmarkEnd w:id="5012"/>
      <w:bookmarkEnd w:id="5013"/>
      <w:bookmarkEnd w:id="5014"/>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1F6A992" w:rsidR="00776774" w:rsidRPr="00140E21" w:rsidRDefault="00D20DF8" w:rsidP="00776774">
      <w:r>
        <w:rPr>
          <w:b/>
        </w:rPr>
        <w:lastRenderedPageBreak/>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 QoS Reference.</w:t>
      </w:r>
    </w:p>
    <w:p w14:paraId="2F19802C" w14:textId="388E06F6" w:rsidR="00776774" w:rsidRPr="00140E21" w:rsidRDefault="00D20DF8" w:rsidP="00776774">
      <w:r>
        <w:rPr>
          <w:b/>
        </w:rPr>
        <w:t>Inputs, Optional</w:t>
      </w:r>
      <w:r w:rsidR="00776774" w:rsidRPr="00140E21">
        <w:rPr>
          <w:b/>
        </w:rPr>
        <w:t>:</w:t>
      </w:r>
      <w:r w:rsidR="00776774" w:rsidRPr="00140E21">
        <w:t xml:space="preserve"> time period, traffic volume</w:t>
      </w:r>
      <w:r w:rsidR="00776774">
        <w:t>,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r w:rsidR="00B011FA">
        <w:t xml:space="preserve"> individual QoS parameters as described in clause 6.1.3.22 of TS 23.503 [20]</w:t>
      </w:r>
      <w:r w:rsidR="00365F9E">
        <w:t xml:space="preserve">, </w:t>
      </w:r>
      <w:r w:rsidR="00B948AA">
        <w:t xml:space="preserve">Requested Priority, </w:t>
      </w:r>
      <w:r w:rsidR="00365F9E">
        <w:t>DNN if available, S-NSSAI if available</w:t>
      </w:r>
      <w:r w:rsidR="008A3270">
        <w:t>, Alternative QoS Related parameter sets</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15" w:name="_Toc20204557"/>
      <w:bookmarkStart w:id="5016" w:name="_Toc27895256"/>
      <w:bookmarkStart w:id="5017" w:name="_Toc36192353"/>
      <w:bookmarkStart w:id="5018" w:name="_Toc45193466"/>
      <w:bookmarkStart w:id="5019" w:name="_Toc47593098"/>
      <w:bookmarkStart w:id="5020" w:name="_Toc51835185"/>
      <w:bookmarkStart w:id="5021" w:name="_Toc91154272"/>
      <w:r w:rsidRPr="00140E21">
        <w:t>5.2.6.9.3</w:t>
      </w:r>
      <w:r w:rsidRPr="00140E21">
        <w:tab/>
        <w:t>Nnef_AFsessionWithQoS_Notify service operation</w:t>
      </w:r>
      <w:bookmarkEnd w:id="5015"/>
      <w:bookmarkEnd w:id="5016"/>
      <w:bookmarkEnd w:id="5017"/>
      <w:bookmarkEnd w:id="5018"/>
      <w:bookmarkEnd w:id="5019"/>
      <w:bookmarkEnd w:id="5020"/>
      <w:bookmarkEnd w:id="5021"/>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22" w:name="_Toc27895257"/>
      <w:bookmarkStart w:id="5023" w:name="_Toc36192354"/>
      <w:bookmarkStart w:id="5024" w:name="_Toc45193467"/>
      <w:bookmarkStart w:id="5025" w:name="_Toc47593099"/>
      <w:bookmarkStart w:id="5026" w:name="_Toc51835186"/>
      <w:bookmarkStart w:id="5027" w:name="_Toc20204558"/>
      <w:bookmarkStart w:id="5028" w:name="_Toc91154273"/>
      <w:r>
        <w:t>5.2.6.9.4</w:t>
      </w:r>
      <w:r>
        <w:tab/>
        <w:t>Nnef_AFsessionWithQoS_Revoke service operation</w:t>
      </w:r>
      <w:bookmarkEnd w:id="5022"/>
      <w:bookmarkEnd w:id="5023"/>
      <w:bookmarkEnd w:id="5024"/>
      <w:bookmarkEnd w:id="5025"/>
      <w:bookmarkEnd w:id="5026"/>
      <w:bookmarkEnd w:id="5028"/>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29" w:name="_Toc36192355"/>
      <w:bookmarkStart w:id="5030" w:name="_Toc45193468"/>
      <w:bookmarkStart w:id="5031" w:name="_Toc47593100"/>
      <w:bookmarkStart w:id="5032" w:name="_Toc51835187"/>
      <w:bookmarkStart w:id="5033" w:name="_Toc27895258"/>
      <w:bookmarkStart w:id="5034" w:name="_Toc91154274"/>
      <w:r>
        <w:t>5.2.6.9.5</w:t>
      </w:r>
      <w:r>
        <w:tab/>
        <w:t>Nnef_AFsessionWithQoS_Update service operation</w:t>
      </w:r>
      <w:bookmarkEnd w:id="5029"/>
      <w:bookmarkEnd w:id="5030"/>
      <w:bookmarkEnd w:id="5031"/>
      <w:bookmarkEnd w:id="5032"/>
      <w:bookmarkEnd w:id="5034"/>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340CA5AC"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r w:rsidR="00B011FA">
        <w:t xml:space="preserve"> individual QoS parameters as described in clause 6.1.3.22 of TS 23.503 [20]</w:t>
      </w:r>
      <w:r w:rsidR="008A3270">
        <w:t xml:space="preserve">, </w:t>
      </w:r>
      <w:r w:rsidR="00B948AA">
        <w:t xml:space="preserve">Requested Priority, </w:t>
      </w:r>
      <w:r w:rsidR="008A3270">
        <w:t>Alternative QoS Related parameter sets</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35" w:name="_Toc36192356"/>
      <w:bookmarkStart w:id="5036" w:name="_Toc45193469"/>
      <w:bookmarkStart w:id="5037" w:name="_Toc47593101"/>
      <w:bookmarkStart w:id="5038" w:name="_Toc51835188"/>
      <w:bookmarkStart w:id="5039" w:name="_Toc91154275"/>
      <w:r w:rsidRPr="00140E21">
        <w:lastRenderedPageBreak/>
        <w:t>5.2.6.10</w:t>
      </w:r>
      <w:r w:rsidRPr="00140E21">
        <w:tab/>
        <w:t>Nnef_MSISDN-less_MO_SMS service</w:t>
      </w:r>
      <w:bookmarkEnd w:id="5027"/>
      <w:bookmarkEnd w:id="5033"/>
      <w:bookmarkEnd w:id="5035"/>
      <w:bookmarkEnd w:id="5036"/>
      <w:bookmarkEnd w:id="5037"/>
      <w:bookmarkEnd w:id="5038"/>
      <w:bookmarkEnd w:id="5039"/>
    </w:p>
    <w:p w14:paraId="0B2D4277" w14:textId="77777777" w:rsidR="00776774" w:rsidRPr="00140E21" w:rsidRDefault="00776774" w:rsidP="00776774">
      <w:pPr>
        <w:pStyle w:val="Heading5"/>
      </w:pPr>
      <w:bookmarkStart w:id="5040" w:name="_Toc20204559"/>
      <w:bookmarkStart w:id="5041" w:name="_Toc27895259"/>
      <w:bookmarkStart w:id="5042" w:name="_Toc36192357"/>
      <w:bookmarkStart w:id="5043" w:name="_Toc45193470"/>
      <w:bookmarkStart w:id="5044" w:name="_Toc47593102"/>
      <w:bookmarkStart w:id="5045" w:name="_Toc51835189"/>
      <w:bookmarkStart w:id="5046" w:name="_Toc91154276"/>
      <w:r w:rsidRPr="00140E21">
        <w:t>5.2.6.10.1</w:t>
      </w:r>
      <w:r w:rsidRPr="00140E21">
        <w:tab/>
        <w:t>General</w:t>
      </w:r>
      <w:bookmarkEnd w:id="5040"/>
      <w:bookmarkEnd w:id="5041"/>
      <w:bookmarkEnd w:id="5042"/>
      <w:bookmarkEnd w:id="5043"/>
      <w:bookmarkEnd w:id="5044"/>
      <w:bookmarkEnd w:id="5045"/>
      <w:bookmarkEnd w:id="5046"/>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47" w:name="_Toc20204560"/>
      <w:bookmarkStart w:id="5048" w:name="_Toc27895260"/>
      <w:bookmarkStart w:id="5049" w:name="_Toc36192358"/>
      <w:bookmarkStart w:id="5050" w:name="_Toc45193471"/>
      <w:bookmarkStart w:id="5051" w:name="_Toc47593103"/>
      <w:bookmarkStart w:id="5052" w:name="_Toc51835190"/>
      <w:bookmarkStart w:id="5053" w:name="_Toc91154277"/>
      <w:r w:rsidRPr="00140E21">
        <w:t>5.2.6.10.2</w:t>
      </w:r>
      <w:r w:rsidRPr="00140E21">
        <w:tab/>
        <w:t>Nnef</w:t>
      </w:r>
      <w:r>
        <w:t>_</w:t>
      </w:r>
      <w:r w:rsidRPr="00140E21">
        <w:t>MSISDN-less_MO_SMSNotify service operation</w:t>
      </w:r>
      <w:bookmarkEnd w:id="5047"/>
      <w:bookmarkEnd w:id="5048"/>
      <w:bookmarkEnd w:id="5049"/>
      <w:bookmarkEnd w:id="5050"/>
      <w:bookmarkEnd w:id="5051"/>
      <w:bookmarkEnd w:id="5052"/>
      <w:bookmarkEnd w:id="5053"/>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54" w:name="_Toc20204561"/>
      <w:bookmarkStart w:id="5055" w:name="_Toc27895261"/>
      <w:bookmarkStart w:id="5056" w:name="_Toc36192359"/>
      <w:bookmarkStart w:id="5057" w:name="_Toc45193472"/>
      <w:bookmarkStart w:id="5058" w:name="_Toc47593104"/>
      <w:bookmarkStart w:id="5059" w:name="_Toc51835191"/>
      <w:bookmarkStart w:id="5060" w:name="_Toc91154278"/>
      <w:r w:rsidRPr="00140E21">
        <w:t>5.2.6.11</w:t>
      </w:r>
      <w:r w:rsidRPr="00140E21">
        <w:tab/>
        <w:t>Nnef_ServiceParameter service</w:t>
      </w:r>
      <w:bookmarkEnd w:id="5054"/>
      <w:bookmarkEnd w:id="5055"/>
      <w:bookmarkEnd w:id="5056"/>
      <w:bookmarkEnd w:id="5057"/>
      <w:bookmarkEnd w:id="5058"/>
      <w:bookmarkEnd w:id="5059"/>
      <w:bookmarkEnd w:id="5060"/>
    </w:p>
    <w:p w14:paraId="6EEC5CB1" w14:textId="77777777" w:rsidR="00776774" w:rsidRPr="00140E21" w:rsidRDefault="00776774" w:rsidP="00776774">
      <w:pPr>
        <w:pStyle w:val="Heading5"/>
      </w:pPr>
      <w:bookmarkStart w:id="5061" w:name="_Toc20204562"/>
      <w:bookmarkStart w:id="5062" w:name="_Toc27895262"/>
      <w:bookmarkStart w:id="5063" w:name="_Toc36192360"/>
      <w:bookmarkStart w:id="5064" w:name="_Toc45193473"/>
      <w:bookmarkStart w:id="5065" w:name="_Toc47593105"/>
      <w:bookmarkStart w:id="5066" w:name="_Toc51835192"/>
      <w:bookmarkStart w:id="5067" w:name="_Toc91154279"/>
      <w:r w:rsidRPr="00140E21">
        <w:t>5.2.6.11.1</w:t>
      </w:r>
      <w:r w:rsidRPr="00140E21">
        <w:tab/>
        <w:t>General</w:t>
      </w:r>
      <w:bookmarkEnd w:id="5061"/>
      <w:bookmarkEnd w:id="5062"/>
      <w:bookmarkEnd w:id="5063"/>
      <w:bookmarkEnd w:id="5064"/>
      <w:bookmarkEnd w:id="5065"/>
      <w:bookmarkEnd w:id="5066"/>
      <w:bookmarkEnd w:id="5067"/>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68" w:name="_Toc20204563"/>
      <w:bookmarkStart w:id="5069" w:name="_Toc27895263"/>
      <w:bookmarkStart w:id="5070" w:name="_Toc36192361"/>
      <w:bookmarkStart w:id="5071" w:name="_Toc45193474"/>
      <w:bookmarkStart w:id="5072" w:name="_Toc47593106"/>
      <w:bookmarkStart w:id="5073" w:name="_Toc51835193"/>
      <w:bookmarkStart w:id="5074" w:name="_Toc91154280"/>
      <w:r w:rsidRPr="00140E21">
        <w:t>5.2.6.11.2</w:t>
      </w:r>
      <w:r w:rsidRPr="00140E21">
        <w:tab/>
        <w:t>Nnef_ServiceParameter_Create operation</w:t>
      </w:r>
      <w:bookmarkEnd w:id="5068"/>
      <w:bookmarkEnd w:id="5069"/>
      <w:bookmarkEnd w:id="5070"/>
      <w:bookmarkEnd w:id="5071"/>
      <w:bookmarkEnd w:id="5072"/>
      <w:bookmarkEnd w:id="5073"/>
      <w:bookmarkEnd w:id="5074"/>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75" w:name="_Toc20204564"/>
      <w:bookmarkStart w:id="5076" w:name="_Toc27895264"/>
      <w:bookmarkStart w:id="5077" w:name="_Toc36192362"/>
      <w:bookmarkStart w:id="5078" w:name="_Toc45193475"/>
      <w:bookmarkStart w:id="5079" w:name="_Toc47593107"/>
      <w:bookmarkStart w:id="5080" w:name="_Toc51835194"/>
      <w:bookmarkStart w:id="5081" w:name="_Toc91154281"/>
      <w:r w:rsidRPr="00140E21">
        <w:t>5.2.6.11.3</w:t>
      </w:r>
      <w:r w:rsidRPr="00140E21">
        <w:tab/>
        <w:t>Nnef_ServiceParameter_Update operation</w:t>
      </w:r>
      <w:bookmarkEnd w:id="5075"/>
      <w:bookmarkEnd w:id="5076"/>
      <w:bookmarkEnd w:id="5077"/>
      <w:bookmarkEnd w:id="5078"/>
      <w:bookmarkEnd w:id="5079"/>
      <w:bookmarkEnd w:id="5080"/>
      <w:bookmarkEnd w:id="5081"/>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82" w:name="_Toc20204565"/>
      <w:bookmarkStart w:id="5083" w:name="_Toc27895265"/>
      <w:bookmarkStart w:id="5084" w:name="_Toc36192363"/>
      <w:bookmarkStart w:id="5085" w:name="_Toc45193476"/>
      <w:bookmarkStart w:id="5086" w:name="_Toc47593108"/>
      <w:bookmarkStart w:id="5087" w:name="_Toc51835195"/>
      <w:bookmarkStart w:id="5088" w:name="_Toc91154282"/>
      <w:r w:rsidRPr="00140E21">
        <w:lastRenderedPageBreak/>
        <w:t>5.2.6.11.4</w:t>
      </w:r>
      <w:r w:rsidRPr="00140E21">
        <w:tab/>
        <w:t>Nnef_ServiceParameter_Delete operation</w:t>
      </w:r>
      <w:bookmarkEnd w:id="5082"/>
      <w:bookmarkEnd w:id="5083"/>
      <w:bookmarkEnd w:id="5084"/>
      <w:bookmarkEnd w:id="5085"/>
      <w:bookmarkEnd w:id="5086"/>
      <w:bookmarkEnd w:id="5087"/>
      <w:bookmarkEnd w:id="5088"/>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89" w:name="_Toc20204566"/>
      <w:bookmarkStart w:id="5090" w:name="_Toc27895266"/>
      <w:bookmarkStart w:id="5091" w:name="_Toc36192364"/>
      <w:bookmarkStart w:id="5092" w:name="_Toc45193477"/>
      <w:bookmarkStart w:id="5093" w:name="_Toc47593109"/>
      <w:bookmarkStart w:id="5094" w:name="_Toc51835196"/>
      <w:bookmarkStart w:id="5095" w:name="_Toc91154283"/>
      <w:r>
        <w:t>5.2.6.11.5</w:t>
      </w:r>
      <w:r>
        <w:tab/>
        <w:t>Nnef_ServiceParameter_Get operation</w:t>
      </w:r>
      <w:bookmarkEnd w:id="5089"/>
      <w:bookmarkEnd w:id="5090"/>
      <w:bookmarkEnd w:id="5091"/>
      <w:bookmarkEnd w:id="5092"/>
      <w:bookmarkEnd w:id="5093"/>
      <w:bookmarkEnd w:id="5094"/>
      <w:bookmarkEnd w:id="5095"/>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096" w:name="_Toc20204567"/>
      <w:bookmarkStart w:id="5097" w:name="_Toc27895267"/>
      <w:bookmarkStart w:id="5098" w:name="_Toc36192365"/>
      <w:bookmarkStart w:id="5099" w:name="_Toc45193478"/>
      <w:bookmarkStart w:id="5100" w:name="_Toc47593110"/>
      <w:bookmarkStart w:id="5101" w:name="_Toc51835197"/>
      <w:bookmarkStart w:id="5102" w:name="_Toc91154284"/>
      <w:r>
        <w:t>5.2.6.11.6</w:t>
      </w:r>
      <w:r>
        <w:tab/>
        <w:t>Nnef_ServiceParameter_Notify operation</w:t>
      </w:r>
      <w:bookmarkEnd w:id="5102"/>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1C9A641A"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p>
    <w:p w14:paraId="2250E87A" w14:textId="77777777" w:rsidR="00335450" w:rsidRDefault="00335450" w:rsidP="00335450">
      <w:r w:rsidRPr="002217D3">
        <w:rPr>
          <w:b/>
          <w:bCs/>
        </w:rPr>
        <w:t>Outputs, Required:</w:t>
      </w:r>
      <w:r>
        <w:t xml:space="preserve"> Operation execution result indication.</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103" w:name="_Toc91154285"/>
      <w:r w:rsidRPr="00140E21">
        <w:t>5.2.6.12</w:t>
      </w:r>
      <w:r w:rsidRPr="00140E21">
        <w:tab/>
        <w:t>Nnef_APISupportCapability service</w:t>
      </w:r>
      <w:bookmarkEnd w:id="5096"/>
      <w:bookmarkEnd w:id="5097"/>
      <w:bookmarkEnd w:id="5098"/>
      <w:bookmarkEnd w:id="5099"/>
      <w:bookmarkEnd w:id="5100"/>
      <w:bookmarkEnd w:id="5101"/>
      <w:bookmarkEnd w:id="5103"/>
    </w:p>
    <w:p w14:paraId="4D4CE922" w14:textId="77777777" w:rsidR="00776774" w:rsidRPr="00140E21" w:rsidRDefault="00776774" w:rsidP="00776774">
      <w:pPr>
        <w:pStyle w:val="Heading5"/>
      </w:pPr>
      <w:bookmarkStart w:id="5104" w:name="_Toc20204568"/>
      <w:bookmarkStart w:id="5105" w:name="_Toc27895268"/>
      <w:bookmarkStart w:id="5106" w:name="_Toc36192366"/>
      <w:bookmarkStart w:id="5107" w:name="_Toc45193479"/>
      <w:bookmarkStart w:id="5108" w:name="_Toc47593111"/>
      <w:bookmarkStart w:id="5109" w:name="_Toc51835198"/>
      <w:bookmarkStart w:id="5110" w:name="_Toc91154286"/>
      <w:r w:rsidRPr="00140E21">
        <w:t>5.2.6.12.1</w:t>
      </w:r>
      <w:r w:rsidRPr="00140E21">
        <w:tab/>
        <w:t>General</w:t>
      </w:r>
      <w:bookmarkEnd w:id="5104"/>
      <w:bookmarkEnd w:id="5105"/>
      <w:bookmarkEnd w:id="5106"/>
      <w:bookmarkEnd w:id="5107"/>
      <w:bookmarkEnd w:id="5108"/>
      <w:bookmarkEnd w:id="5109"/>
      <w:bookmarkEnd w:id="5110"/>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11" w:name="_Toc20204569"/>
      <w:bookmarkStart w:id="5112" w:name="_Toc27895269"/>
      <w:bookmarkStart w:id="5113" w:name="_Toc36192367"/>
      <w:bookmarkStart w:id="5114" w:name="_Toc45193480"/>
      <w:bookmarkStart w:id="5115" w:name="_Toc47593112"/>
      <w:bookmarkStart w:id="5116" w:name="_Toc51835199"/>
      <w:bookmarkStart w:id="5117" w:name="_Toc91154287"/>
      <w:r w:rsidRPr="00140E21">
        <w:t>5.2.6.12.2</w:t>
      </w:r>
      <w:r w:rsidRPr="00140E21">
        <w:tab/>
        <w:t>Nnef_APISupportCapability_Subscribe service operation</w:t>
      </w:r>
      <w:bookmarkEnd w:id="5111"/>
      <w:bookmarkEnd w:id="5112"/>
      <w:bookmarkEnd w:id="5113"/>
      <w:bookmarkEnd w:id="5114"/>
      <w:bookmarkEnd w:id="5115"/>
      <w:bookmarkEnd w:id="5116"/>
      <w:bookmarkEnd w:id="5117"/>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18" w:name="_Toc20204570"/>
      <w:bookmarkStart w:id="5119" w:name="_Toc27895270"/>
      <w:bookmarkStart w:id="5120" w:name="_Toc36192368"/>
      <w:bookmarkStart w:id="5121" w:name="_Toc45193481"/>
      <w:bookmarkStart w:id="5122" w:name="_Toc47593113"/>
      <w:bookmarkStart w:id="5123" w:name="_Toc51835200"/>
      <w:bookmarkStart w:id="5124" w:name="_Toc91154288"/>
      <w:r w:rsidRPr="00140E21">
        <w:t>5.2.6.12.3</w:t>
      </w:r>
      <w:r w:rsidRPr="00140E21">
        <w:tab/>
        <w:t>Nnef_APISupportCapability_Notify service operation</w:t>
      </w:r>
      <w:bookmarkEnd w:id="5118"/>
      <w:bookmarkEnd w:id="5119"/>
      <w:bookmarkEnd w:id="5120"/>
      <w:bookmarkEnd w:id="5121"/>
      <w:bookmarkEnd w:id="5122"/>
      <w:bookmarkEnd w:id="5123"/>
      <w:bookmarkEnd w:id="5124"/>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25" w:name="_Toc20204571"/>
      <w:bookmarkStart w:id="5126" w:name="_Toc27895271"/>
      <w:bookmarkStart w:id="5127" w:name="_Toc36192369"/>
      <w:bookmarkStart w:id="5128" w:name="_Toc45193482"/>
      <w:bookmarkStart w:id="5129" w:name="_Toc47593114"/>
      <w:bookmarkStart w:id="5130" w:name="_Toc51835201"/>
      <w:bookmarkStart w:id="5131" w:name="_Toc91154289"/>
      <w:r w:rsidRPr="00140E21">
        <w:t>5.2.6.12.4</w:t>
      </w:r>
      <w:r w:rsidRPr="00140E21">
        <w:tab/>
        <w:t>Nnef_APISupportCapability_Unsubscribe service operation</w:t>
      </w:r>
      <w:bookmarkEnd w:id="5125"/>
      <w:bookmarkEnd w:id="5126"/>
      <w:bookmarkEnd w:id="5127"/>
      <w:bookmarkEnd w:id="5128"/>
      <w:bookmarkEnd w:id="5129"/>
      <w:bookmarkEnd w:id="5130"/>
      <w:bookmarkEnd w:id="5131"/>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32" w:name="_Toc20204572"/>
      <w:bookmarkStart w:id="5133" w:name="_Toc27895272"/>
      <w:bookmarkStart w:id="5134" w:name="_Toc36192370"/>
      <w:bookmarkStart w:id="5135" w:name="_Toc45193483"/>
      <w:bookmarkStart w:id="5136" w:name="_Toc47593115"/>
      <w:bookmarkStart w:id="5137" w:name="_Toc51835202"/>
      <w:bookmarkStart w:id="5138" w:name="_Toc91154290"/>
      <w:r w:rsidRPr="00140E21">
        <w:t>5.2.6.13</w:t>
      </w:r>
      <w:r w:rsidRPr="00140E21">
        <w:tab/>
        <w:t>Nnef_NIDDConfiguration service</w:t>
      </w:r>
      <w:bookmarkEnd w:id="5132"/>
      <w:bookmarkEnd w:id="5133"/>
      <w:bookmarkEnd w:id="5134"/>
      <w:bookmarkEnd w:id="5135"/>
      <w:bookmarkEnd w:id="5136"/>
      <w:bookmarkEnd w:id="5137"/>
      <w:bookmarkEnd w:id="5138"/>
    </w:p>
    <w:p w14:paraId="0BDDC756" w14:textId="77777777" w:rsidR="00776774" w:rsidRPr="00140E21" w:rsidRDefault="00776774" w:rsidP="00776774">
      <w:pPr>
        <w:pStyle w:val="Heading5"/>
      </w:pPr>
      <w:bookmarkStart w:id="5139" w:name="_Toc20204573"/>
      <w:bookmarkStart w:id="5140" w:name="_Toc27895273"/>
      <w:bookmarkStart w:id="5141" w:name="_Toc36192371"/>
      <w:bookmarkStart w:id="5142" w:name="_Toc45193484"/>
      <w:bookmarkStart w:id="5143" w:name="_Toc47593116"/>
      <w:bookmarkStart w:id="5144" w:name="_Toc51835203"/>
      <w:bookmarkStart w:id="5145" w:name="_Toc91154291"/>
      <w:r w:rsidRPr="00140E21">
        <w:t>5.2.6.13.1</w:t>
      </w:r>
      <w:r w:rsidRPr="00140E21">
        <w:tab/>
        <w:t>General</w:t>
      </w:r>
      <w:bookmarkEnd w:id="5139"/>
      <w:bookmarkEnd w:id="5140"/>
      <w:bookmarkEnd w:id="5141"/>
      <w:bookmarkEnd w:id="5142"/>
      <w:bookmarkEnd w:id="5143"/>
      <w:bookmarkEnd w:id="5144"/>
      <w:bookmarkEnd w:id="5145"/>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46" w:name="_Toc20204574"/>
      <w:bookmarkStart w:id="5147" w:name="_Toc27895274"/>
      <w:bookmarkStart w:id="5148" w:name="_Toc36192372"/>
      <w:bookmarkStart w:id="5149" w:name="_Toc45193485"/>
      <w:bookmarkStart w:id="5150" w:name="_Toc47593117"/>
      <w:bookmarkStart w:id="5151" w:name="_Toc51835204"/>
      <w:bookmarkStart w:id="5152" w:name="_Toc91154292"/>
      <w:r w:rsidRPr="00140E21">
        <w:t>5.2.6.13.2</w:t>
      </w:r>
      <w:r w:rsidRPr="00140E21">
        <w:tab/>
        <w:t>Nnef_NIDDConfiguration_Create service operation</w:t>
      </w:r>
      <w:bookmarkEnd w:id="5146"/>
      <w:bookmarkEnd w:id="5147"/>
      <w:bookmarkEnd w:id="5148"/>
      <w:bookmarkEnd w:id="5149"/>
      <w:bookmarkEnd w:id="5150"/>
      <w:bookmarkEnd w:id="5151"/>
      <w:bookmarkEnd w:id="5152"/>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16E75A70"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NIDD Duration,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153" w:name="_Toc20204575"/>
      <w:bookmarkStart w:id="5154" w:name="_Toc27895275"/>
      <w:bookmarkStart w:id="5155" w:name="_Toc36192373"/>
      <w:bookmarkStart w:id="5156" w:name="_Toc45193486"/>
      <w:bookmarkStart w:id="5157" w:name="_Toc47593118"/>
      <w:bookmarkStart w:id="5158" w:name="_Toc51835205"/>
      <w:bookmarkStart w:id="5159" w:name="_Toc91154293"/>
      <w:r w:rsidRPr="00140E21">
        <w:t>5.2.6.13.3</w:t>
      </w:r>
      <w:r w:rsidRPr="00140E21">
        <w:tab/>
        <w:t>Nnef_NIDDConfiguration_TriggerNotify service operation</w:t>
      </w:r>
      <w:bookmarkEnd w:id="5153"/>
      <w:bookmarkEnd w:id="5154"/>
      <w:bookmarkEnd w:id="5155"/>
      <w:bookmarkEnd w:id="5156"/>
      <w:bookmarkEnd w:id="5157"/>
      <w:bookmarkEnd w:id="5158"/>
      <w:bookmarkEnd w:id="5159"/>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60" w:name="_Toc20204576"/>
      <w:bookmarkStart w:id="5161" w:name="_Toc27895276"/>
      <w:bookmarkStart w:id="5162" w:name="_Toc36192374"/>
      <w:bookmarkStart w:id="5163" w:name="_Toc45193487"/>
      <w:bookmarkStart w:id="5164" w:name="_Toc47593119"/>
      <w:bookmarkStart w:id="5165" w:name="_Toc51835206"/>
      <w:bookmarkStart w:id="5166" w:name="_Toc91154294"/>
      <w:r w:rsidRPr="00140E21">
        <w:t>5.2.6.13.4</w:t>
      </w:r>
      <w:r w:rsidRPr="00140E21">
        <w:tab/>
        <w:t>Nnef_NIDDConfiguration_UpdateNotify service operation</w:t>
      </w:r>
      <w:bookmarkEnd w:id="5160"/>
      <w:bookmarkEnd w:id="5161"/>
      <w:bookmarkEnd w:id="5162"/>
      <w:bookmarkEnd w:id="5163"/>
      <w:bookmarkEnd w:id="5164"/>
      <w:bookmarkEnd w:id="5165"/>
      <w:bookmarkEnd w:id="5166"/>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167" w:name="_Toc20204577"/>
      <w:bookmarkStart w:id="5168" w:name="_Toc27895277"/>
      <w:bookmarkStart w:id="5169" w:name="_Toc36192375"/>
      <w:bookmarkStart w:id="5170" w:name="_Toc45193488"/>
      <w:bookmarkStart w:id="5171" w:name="_Toc47593120"/>
      <w:bookmarkStart w:id="5172" w:name="_Toc51835207"/>
      <w:bookmarkStart w:id="5173" w:name="_Toc91154295"/>
      <w:r w:rsidRPr="00140E21">
        <w:t>5.2.6.13.5</w:t>
      </w:r>
      <w:r w:rsidRPr="00140E21">
        <w:tab/>
        <w:t>Nnef_NIDDConfiguration_Delete service operation</w:t>
      </w:r>
      <w:bookmarkEnd w:id="5167"/>
      <w:bookmarkEnd w:id="5168"/>
      <w:bookmarkEnd w:id="5169"/>
      <w:bookmarkEnd w:id="5170"/>
      <w:bookmarkEnd w:id="5171"/>
      <w:bookmarkEnd w:id="5172"/>
      <w:bookmarkEnd w:id="5173"/>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74" w:name="_Toc20204578"/>
      <w:bookmarkStart w:id="5175" w:name="_Toc27895278"/>
      <w:bookmarkStart w:id="5176" w:name="_Toc36192376"/>
      <w:bookmarkStart w:id="5177" w:name="_Toc45193489"/>
      <w:bookmarkStart w:id="5178" w:name="_Toc47593121"/>
      <w:bookmarkStart w:id="5179" w:name="_Toc51835208"/>
      <w:bookmarkStart w:id="5180" w:name="_Toc91154296"/>
      <w:r w:rsidRPr="00140E21">
        <w:t>5.2.6.14</w:t>
      </w:r>
      <w:r w:rsidRPr="00140E21">
        <w:tab/>
        <w:t>Nnef_NIDD service</w:t>
      </w:r>
      <w:bookmarkEnd w:id="5174"/>
      <w:bookmarkEnd w:id="5175"/>
      <w:bookmarkEnd w:id="5176"/>
      <w:bookmarkEnd w:id="5177"/>
      <w:bookmarkEnd w:id="5178"/>
      <w:bookmarkEnd w:id="5179"/>
      <w:bookmarkEnd w:id="5180"/>
    </w:p>
    <w:p w14:paraId="5200D558" w14:textId="77777777" w:rsidR="00776774" w:rsidRPr="00140E21" w:rsidRDefault="00776774" w:rsidP="00776774">
      <w:pPr>
        <w:pStyle w:val="Heading5"/>
      </w:pPr>
      <w:bookmarkStart w:id="5181" w:name="_Toc20204579"/>
      <w:bookmarkStart w:id="5182" w:name="_Toc27895279"/>
      <w:bookmarkStart w:id="5183" w:name="_Toc36192377"/>
      <w:bookmarkStart w:id="5184" w:name="_Toc45193490"/>
      <w:bookmarkStart w:id="5185" w:name="_Toc47593122"/>
      <w:bookmarkStart w:id="5186" w:name="_Toc51835209"/>
      <w:bookmarkStart w:id="5187" w:name="_Toc91154297"/>
      <w:r w:rsidRPr="00140E21">
        <w:t>5.2.6.14.1</w:t>
      </w:r>
      <w:r w:rsidRPr="00140E21">
        <w:tab/>
        <w:t>General</w:t>
      </w:r>
      <w:bookmarkEnd w:id="5181"/>
      <w:bookmarkEnd w:id="5182"/>
      <w:bookmarkEnd w:id="5183"/>
      <w:bookmarkEnd w:id="5184"/>
      <w:bookmarkEnd w:id="5185"/>
      <w:bookmarkEnd w:id="5186"/>
      <w:bookmarkEnd w:id="5187"/>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88" w:name="_Toc20204580"/>
      <w:bookmarkStart w:id="5189" w:name="_Toc27895280"/>
      <w:bookmarkStart w:id="5190" w:name="_Toc36192378"/>
      <w:bookmarkStart w:id="5191" w:name="_Toc45193491"/>
      <w:bookmarkStart w:id="5192" w:name="_Toc47593123"/>
      <w:bookmarkStart w:id="5193" w:name="_Toc51835210"/>
      <w:bookmarkStart w:id="5194" w:name="_Toc91154298"/>
      <w:r w:rsidRPr="00140E21">
        <w:t>5.2.6.14.2</w:t>
      </w:r>
      <w:r w:rsidRPr="00140E21">
        <w:tab/>
        <w:t>Nnef_NIDD_Delivery service operation</w:t>
      </w:r>
      <w:bookmarkEnd w:id="5188"/>
      <w:bookmarkEnd w:id="5189"/>
      <w:bookmarkEnd w:id="5190"/>
      <w:bookmarkEnd w:id="5191"/>
      <w:bookmarkEnd w:id="5192"/>
      <w:bookmarkEnd w:id="5193"/>
      <w:bookmarkEnd w:id="5194"/>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95" w:name="_Toc20204581"/>
      <w:bookmarkStart w:id="5196" w:name="_Toc27895281"/>
      <w:bookmarkStart w:id="5197" w:name="_Toc36192379"/>
      <w:bookmarkStart w:id="5198" w:name="_Toc45193492"/>
      <w:bookmarkStart w:id="5199" w:name="_Toc47593124"/>
      <w:bookmarkStart w:id="5200" w:name="_Toc51835211"/>
      <w:bookmarkStart w:id="5201" w:name="_Toc91154299"/>
      <w:r w:rsidRPr="00140E21">
        <w:t>5.2.6.14.3</w:t>
      </w:r>
      <w:r w:rsidRPr="00140E21">
        <w:tab/>
        <w:t>Nnef_NIDD_DeliveryNotify service operation</w:t>
      </w:r>
      <w:bookmarkEnd w:id="5195"/>
      <w:bookmarkEnd w:id="5196"/>
      <w:bookmarkEnd w:id="5197"/>
      <w:bookmarkEnd w:id="5198"/>
      <w:bookmarkEnd w:id="5199"/>
      <w:bookmarkEnd w:id="5200"/>
      <w:bookmarkEnd w:id="5201"/>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lastRenderedPageBreak/>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202" w:name="_Toc27895282"/>
      <w:bookmarkStart w:id="5203" w:name="_Toc36192380"/>
      <w:bookmarkStart w:id="5204" w:name="_Toc45193493"/>
      <w:bookmarkStart w:id="5205" w:name="_Toc47593125"/>
      <w:bookmarkStart w:id="5206" w:name="_Toc51835212"/>
      <w:bookmarkStart w:id="5207" w:name="_Toc20204582"/>
      <w:bookmarkStart w:id="5208" w:name="_Toc91154300"/>
      <w:r>
        <w:t>5.2.6.14.4</w:t>
      </w:r>
      <w:r>
        <w:tab/>
        <w:t>Nnef_NIDD_GroupDeliveryNotify service operation</w:t>
      </w:r>
      <w:bookmarkEnd w:id="5202"/>
      <w:bookmarkEnd w:id="5203"/>
      <w:bookmarkEnd w:id="5204"/>
      <w:bookmarkEnd w:id="5205"/>
      <w:bookmarkEnd w:id="5206"/>
      <w:bookmarkEnd w:id="5208"/>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209" w:name="_Toc27895283"/>
      <w:bookmarkStart w:id="5210" w:name="_Toc36192381"/>
      <w:bookmarkStart w:id="5211" w:name="_Toc45193494"/>
      <w:bookmarkStart w:id="5212" w:name="_Toc47593126"/>
      <w:bookmarkStart w:id="5213" w:name="_Toc51835213"/>
      <w:bookmarkStart w:id="5214" w:name="_Toc91154301"/>
      <w:r w:rsidRPr="00140E21">
        <w:t>5.2.6.15</w:t>
      </w:r>
      <w:r w:rsidRPr="00140E21">
        <w:tab/>
        <w:t>Nnef_SMContext service</w:t>
      </w:r>
      <w:bookmarkEnd w:id="5207"/>
      <w:bookmarkEnd w:id="5209"/>
      <w:bookmarkEnd w:id="5210"/>
      <w:bookmarkEnd w:id="5211"/>
      <w:bookmarkEnd w:id="5212"/>
      <w:bookmarkEnd w:id="5213"/>
      <w:bookmarkEnd w:id="5214"/>
    </w:p>
    <w:p w14:paraId="4E746427" w14:textId="77777777" w:rsidR="00776774" w:rsidRPr="00140E21" w:rsidRDefault="00776774" w:rsidP="00776774">
      <w:pPr>
        <w:pStyle w:val="Heading5"/>
      </w:pPr>
      <w:bookmarkStart w:id="5215" w:name="_Toc20204583"/>
      <w:bookmarkStart w:id="5216" w:name="_Toc27895284"/>
      <w:bookmarkStart w:id="5217" w:name="_Toc36192382"/>
      <w:bookmarkStart w:id="5218" w:name="_Toc45193495"/>
      <w:bookmarkStart w:id="5219" w:name="_Toc47593127"/>
      <w:bookmarkStart w:id="5220" w:name="_Toc51835214"/>
      <w:bookmarkStart w:id="5221" w:name="_Toc91154302"/>
      <w:r w:rsidRPr="00140E21">
        <w:t>5.2.6.15.1</w:t>
      </w:r>
      <w:r w:rsidRPr="00140E21">
        <w:tab/>
        <w:t>General</w:t>
      </w:r>
      <w:bookmarkEnd w:id="5215"/>
      <w:bookmarkEnd w:id="5216"/>
      <w:bookmarkEnd w:id="5217"/>
      <w:bookmarkEnd w:id="5218"/>
      <w:bookmarkEnd w:id="5219"/>
      <w:bookmarkEnd w:id="5220"/>
      <w:bookmarkEnd w:id="5221"/>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22" w:name="_Toc20204584"/>
      <w:bookmarkStart w:id="5223" w:name="_Toc27895285"/>
      <w:bookmarkStart w:id="5224" w:name="_Toc36192383"/>
      <w:bookmarkStart w:id="5225" w:name="_Toc45193496"/>
      <w:bookmarkStart w:id="5226" w:name="_Toc47593128"/>
      <w:bookmarkStart w:id="5227" w:name="_Toc51835215"/>
      <w:bookmarkStart w:id="5228" w:name="_Toc91154303"/>
      <w:r w:rsidRPr="00140E21">
        <w:t>5.2.6.15.2</w:t>
      </w:r>
      <w:r w:rsidRPr="00140E21">
        <w:tab/>
        <w:t>Nnef_SMContext_Create service operation</w:t>
      </w:r>
      <w:bookmarkEnd w:id="5222"/>
      <w:bookmarkEnd w:id="5223"/>
      <w:bookmarkEnd w:id="5224"/>
      <w:bookmarkEnd w:id="5225"/>
      <w:bookmarkEnd w:id="5226"/>
      <w:bookmarkEnd w:id="5227"/>
      <w:bookmarkEnd w:id="5228"/>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29"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30" w:name="_Toc27895286"/>
      <w:bookmarkStart w:id="5231" w:name="_Toc36192384"/>
      <w:bookmarkStart w:id="5232" w:name="_Toc45193497"/>
      <w:bookmarkStart w:id="5233" w:name="_Toc47593129"/>
      <w:bookmarkStart w:id="5234" w:name="_Toc51835216"/>
      <w:bookmarkStart w:id="5235" w:name="_Toc91154304"/>
      <w:r w:rsidRPr="00140E21">
        <w:t>5.2.6.15.</w:t>
      </w:r>
      <w:r>
        <w:t>3</w:t>
      </w:r>
      <w:r w:rsidRPr="00140E21">
        <w:tab/>
      </w:r>
      <w:r>
        <w:t>Nnef_SMContext_Delete service operation</w:t>
      </w:r>
      <w:bookmarkEnd w:id="5229"/>
      <w:bookmarkEnd w:id="5230"/>
      <w:bookmarkEnd w:id="5231"/>
      <w:bookmarkEnd w:id="5232"/>
      <w:bookmarkEnd w:id="5233"/>
      <w:bookmarkEnd w:id="5234"/>
      <w:bookmarkEnd w:id="5235"/>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36" w:name="_Toc20204586"/>
      <w:bookmarkStart w:id="5237" w:name="_Toc27895287"/>
      <w:bookmarkStart w:id="5238"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39" w:name="_Toc45193498"/>
      <w:bookmarkStart w:id="5240" w:name="_Toc47593130"/>
      <w:bookmarkStart w:id="5241" w:name="_Toc51835217"/>
      <w:bookmarkStart w:id="5242" w:name="_Toc91154305"/>
      <w:r w:rsidRPr="00140E21">
        <w:t>5.2.6.15.4</w:t>
      </w:r>
      <w:r w:rsidRPr="00140E21">
        <w:tab/>
        <w:t>Nnef_SMContext_DeleteNotify service operation</w:t>
      </w:r>
      <w:bookmarkEnd w:id="5236"/>
      <w:bookmarkEnd w:id="5237"/>
      <w:bookmarkEnd w:id="5238"/>
      <w:bookmarkEnd w:id="5239"/>
      <w:bookmarkEnd w:id="5240"/>
      <w:bookmarkEnd w:id="5241"/>
      <w:bookmarkEnd w:id="5242"/>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43" w:name="_Toc36192386"/>
      <w:bookmarkStart w:id="5244" w:name="_Toc45193499"/>
      <w:bookmarkStart w:id="5245" w:name="_Toc47593131"/>
      <w:bookmarkStart w:id="5246" w:name="_Toc51835218"/>
      <w:bookmarkStart w:id="5247" w:name="_Toc20204587"/>
      <w:bookmarkStart w:id="5248" w:name="_Toc27895288"/>
      <w:bookmarkStart w:id="5249" w:name="_Toc91154306"/>
      <w:r>
        <w:lastRenderedPageBreak/>
        <w:t>5.2.6.15.5</w:t>
      </w:r>
      <w:r>
        <w:tab/>
        <w:t>Nnef_SMContext_Delivery service operation</w:t>
      </w:r>
      <w:bookmarkEnd w:id="5243"/>
      <w:bookmarkEnd w:id="5244"/>
      <w:bookmarkEnd w:id="5245"/>
      <w:bookmarkEnd w:id="5246"/>
      <w:bookmarkEnd w:id="5249"/>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50" w:name="_Toc36192387"/>
      <w:bookmarkStart w:id="5251" w:name="_Toc45193500"/>
      <w:bookmarkStart w:id="5252" w:name="_Toc47593132"/>
      <w:bookmarkStart w:id="5253" w:name="_Toc51835219"/>
      <w:bookmarkStart w:id="5254" w:name="_Toc91154307"/>
      <w:r w:rsidRPr="00140E21">
        <w:t>5.2.6.16</w:t>
      </w:r>
      <w:r w:rsidRPr="00140E21">
        <w:tab/>
        <w:t>Nnef_AnalyticsExposure service</w:t>
      </w:r>
      <w:bookmarkEnd w:id="5247"/>
      <w:bookmarkEnd w:id="5248"/>
      <w:bookmarkEnd w:id="5250"/>
      <w:bookmarkEnd w:id="5251"/>
      <w:bookmarkEnd w:id="5252"/>
      <w:bookmarkEnd w:id="5253"/>
      <w:bookmarkEnd w:id="5254"/>
    </w:p>
    <w:p w14:paraId="6EB8D5AB" w14:textId="77777777" w:rsidR="00776774" w:rsidRPr="00140E21" w:rsidRDefault="00776774" w:rsidP="00776774">
      <w:pPr>
        <w:pStyle w:val="Heading4"/>
      </w:pPr>
      <w:bookmarkStart w:id="5255" w:name="_Toc20204588"/>
      <w:bookmarkStart w:id="5256" w:name="_Toc27895289"/>
      <w:bookmarkStart w:id="5257" w:name="_Toc36192388"/>
      <w:bookmarkStart w:id="5258" w:name="_Toc45193501"/>
      <w:bookmarkStart w:id="5259" w:name="_Toc47593133"/>
      <w:bookmarkStart w:id="5260" w:name="_Toc51835220"/>
      <w:bookmarkStart w:id="5261" w:name="_Toc91154308"/>
      <w:r w:rsidRPr="00140E21">
        <w:t>5.2.6.16.1</w:t>
      </w:r>
      <w:r w:rsidRPr="00140E21">
        <w:tab/>
        <w:t>General</w:t>
      </w:r>
      <w:bookmarkEnd w:id="5255"/>
      <w:bookmarkEnd w:id="5256"/>
      <w:bookmarkEnd w:id="5257"/>
      <w:bookmarkEnd w:id="5258"/>
      <w:bookmarkEnd w:id="5259"/>
      <w:bookmarkEnd w:id="5260"/>
      <w:bookmarkEnd w:id="5261"/>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62" w:name="_Toc20204589"/>
      <w:bookmarkStart w:id="5263" w:name="_Toc27895290"/>
      <w:bookmarkStart w:id="5264" w:name="_Toc36192389"/>
      <w:bookmarkStart w:id="5265" w:name="_Toc45193502"/>
      <w:bookmarkStart w:id="5266" w:name="_Toc47593134"/>
      <w:bookmarkStart w:id="5267" w:name="_Toc51835221"/>
      <w:bookmarkStart w:id="5268" w:name="_Toc91154309"/>
      <w:r w:rsidRPr="00140E21">
        <w:t>5.2.6.16.2</w:t>
      </w:r>
      <w:r w:rsidRPr="00140E21">
        <w:tab/>
        <w:t>Nnef_AnalyticsExposure_Subscribe operation</w:t>
      </w:r>
      <w:bookmarkEnd w:id="5262"/>
      <w:bookmarkEnd w:id="5263"/>
      <w:bookmarkEnd w:id="5264"/>
      <w:bookmarkEnd w:id="5265"/>
      <w:bookmarkEnd w:id="5266"/>
      <w:bookmarkEnd w:id="5267"/>
      <w:bookmarkEnd w:id="5268"/>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69" w:name="_Toc20204590"/>
      <w:bookmarkStart w:id="5270" w:name="_Toc27895291"/>
      <w:bookmarkStart w:id="5271" w:name="_Toc36192390"/>
      <w:bookmarkStart w:id="5272" w:name="_Toc45193503"/>
      <w:bookmarkStart w:id="5273" w:name="_Toc47593135"/>
      <w:bookmarkStart w:id="5274" w:name="_Toc51835222"/>
      <w:bookmarkStart w:id="5275" w:name="_Toc91154310"/>
      <w:r w:rsidRPr="00140E21">
        <w:t>5.2.6.16.3</w:t>
      </w:r>
      <w:r w:rsidRPr="00140E21">
        <w:tab/>
        <w:t>Nnef_AnalyticsExposure_Unsubscribe service operation</w:t>
      </w:r>
      <w:bookmarkEnd w:id="5269"/>
      <w:bookmarkEnd w:id="5270"/>
      <w:bookmarkEnd w:id="5271"/>
      <w:bookmarkEnd w:id="5272"/>
      <w:bookmarkEnd w:id="5273"/>
      <w:bookmarkEnd w:id="5274"/>
      <w:bookmarkEnd w:id="5275"/>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76" w:name="_Toc20204591"/>
      <w:bookmarkStart w:id="5277" w:name="_Toc27895292"/>
      <w:bookmarkStart w:id="5278" w:name="_Toc36192391"/>
      <w:bookmarkStart w:id="5279" w:name="_Toc45193504"/>
      <w:bookmarkStart w:id="5280" w:name="_Toc47593136"/>
      <w:bookmarkStart w:id="5281" w:name="_Toc51835223"/>
      <w:bookmarkStart w:id="5282" w:name="_Toc91154311"/>
      <w:r w:rsidRPr="00140E21">
        <w:t>5.2.6.16.4</w:t>
      </w:r>
      <w:r w:rsidRPr="00140E21">
        <w:tab/>
        <w:t>Nnef_AnalyticsExposure_Notify service operation</w:t>
      </w:r>
      <w:bookmarkEnd w:id="5276"/>
      <w:bookmarkEnd w:id="5277"/>
      <w:bookmarkEnd w:id="5278"/>
      <w:bookmarkEnd w:id="5279"/>
      <w:bookmarkEnd w:id="5280"/>
      <w:bookmarkEnd w:id="5281"/>
      <w:bookmarkEnd w:id="5282"/>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83" w:name="_Toc20204592"/>
      <w:bookmarkStart w:id="5284" w:name="_Toc27895293"/>
      <w:bookmarkStart w:id="5285" w:name="_Toc36192392"/>
      <w:bookmarkStart w:id="5286" w:name="_Toc45193505"/>
      <w:bookmarkStart w:id="5287" w:name="_Toc47593137"/>
      <w:bookmarkStart w:id="5288" w:name="_Toc51835224"/>
      <w:bookmarkStart w:id="5289" w:name="_Toc91154312"/>
      <w:r w:rsidRPr="00140E21">
        <w:lastRenderedPageBreak/>
        <w:t>5.2.6.16.5</w:t>
      </w:r>
      <w:r w:rsidRPr="00140E21">
        <w:tab/>
        <w:t>Nnef_AnalyticsExposure_Fetch service operation</w:t>
      </w:r>
      <w:bookmarkEnd w:id="5283"/>
      <w:bookmarkEnd w:id="5284"/>
      <w:bookmarkEnd w:id="5285"/>
      <w:bookmarkEnd w:id="5286"/>
      <w:bookmarkEnd w:id="5287"/>
      <w:bookmarkEnd w:id="5288"/>
      <w:bookmarkEnd w:id="5289"/>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90" w:name="_Toc20204593"/>
      <w:bookmarkStart w:id="5291" w:name="_Toc27895294"/>
      <w:bookmarkStart w:id="5292" w:name="_Toc36192393"/>
      <w:bookmarkStart w:id="5293" w:name="_Toc45193506"/>
      <w:bookmarkStart w:id="5294" w:name="_Toc47593138"/>
      <w:bookmarkStart w:id="5295" w:name="_Toc51835225"/>
      <w:bookmarkStart w:id="5296" w:name="_Toc91154313"/>
      <w:r w:rsidRPr="00140E21">
        <w:t>5.2.6.17</w:t>
      </w:r>
      <w:r w:rsidRPr="00140E21">
        <w:tab/>
        <w:t>Nnef_UCMFProvisioning service</w:t>
      </w:r>
      <w:bookmarkEnd w:id="5290"/>
      <w:bookmarkEnd w:id="5291"/>
      <w:bookmarkEnd w:id="5292"/>
      <w:bookmarkEnd w:id="5293"/>
      <w:bookmarkEnd w:id="5294"/>
      <w:bookmarkEnd w:id="5295"/>
      <w:bookmarkEnd w:id="5296"/>
    </w:p>
    <w:p w14:paraId="7DE33C3C" w14:textId="77777777" w:rsidR="00776774" w:rsidRPr="00140E21" w:rsidRDefault="00776774" w:rsidP="00776774">
      <w:pPr>
        <w:pStyle w:val="Heading5"/>
      </w:pPr>
      <w:bookmarkStart w:id="5297" w:name="_Toc20204594"/>
      <w:bookmarkStart w:id="5298" w:name="_Toc27895295"/>
      <w:bookmarkStart w:id="5299" w:name="_Toc36192394"/>
      <w:bookmarkStart w:id="5300" w:name="_Toc45193507"/>
      <w:bookmarkStart w:id="5301" w:name="_Toc47593139"/>
      <w:bookmarkStart w:id="5302" w:name="_Toc51835226"/>
      <w:bookmarkStart w:id="5303" w:name="_Toc91154314"/>
      <w:r w:rsidRPr="00140E21">
        <w:t>5.2.6.17.1</w:t>
      </w:r>
      <w:r w:rsidRPr="00140E21">
        <w:tab/>
        <w:t>General</w:t>
      </w:r>
      <w:bookmarkEnd w:id="5297"/>
      <w:bookmarkEnd w:id="5298"/>
      <w:bookmarkEnd w:id="5299"/>
      <w:bookmarkEnd w:id="5300"/>
      <w:bookmarkEnd w:id="5301"/>
      <w:bookmarkEnd w:id="5302"/>
      <w:bookmarkEnd w:id="5303"/>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304" w:name="_Toc20204595"/>
      <w:bookmarkStart w:id="5305" w:name="_Toc27895296"/>
      <w:bookmarkStart w:id="5306" w:name="_Toc36192395"/>
      <w:bookmarkStart w:id="5307" w:name="_Toc45193508"/>
      <w:bookmarkStart w:id="5308" w:name="_Toc47593140"/>
      <w:bookmarkStart w:id="5309" w:name="_Toc51835227"/>
      <w:bookmarkStart w:id="5310" w:name="_Toc91154315"/>
      <w:r w:rsidRPr="00140E21">
        <w:t>5.2.6.17.2</w:t>
      </w:r>
      <w:r w:rsidRPr="00140E21">
        <w:tab/>
        <w:t>Nnef_UCMFProvisioning_Create operation</w:t>
      </w:r>
      <w:bookmarkEnd w:id="5304"/>
      <w:bookmarkEnd w:id="5305"/>
      <w:bookmarkEnd w:id="5306"/>
      <w:bookmarkEnd w:id="5307"/>
      <w:bookmarkEnd w:id="5308"/>
      <w:bookmarkEnd w:id="5309"/>
      <w:bookmarkEnd w:id="5310"/>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11" w:name="_Toc20204596"/>
      <w:bookmarkStart w:id="5312" w:name="_Toc27895297"/>
      <w:bookmarkStart w:id="5313"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14" w:name="_Toc45193509"/>
      <w:bookmarkStart w:id="5315" w:name="_Toc47593141"/>
      <w:bookmarkStart w:id="5316" w:name="_Toc51835228"/>
      <w:bookmarkStart w:id="5317" w:name="_Toc91154316"/>
      <w:r w:rsidRPr="00140E21">
        <w:t>5.2.6.17.3</w:t>
      </w:r>
      <w:r w:rsidRPr="00140E21">
        <w:tab/>
        <w:t>Nnef_UCMFProvisioning_Delete operation</w:t>
      </w:r>
      <w:bookmarkEnd w:id="5311"/>
      <w:bookmarkEnd w:id="5312"/>
      <w:bookmarkEnd w:id="5313"/>
      <w:bookmarkEnd w:id="5314"/>
      <w:bookmarkEnd w:id="5315"/>
      <w:bookmarkEnd w:id="5316"/>
      <w:bookmarkEnd w:id="5317"/>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lastRenderedPageBreak/>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18" w:name="_Toc36192397"/>
      <w:bookmarkStart w:id="5319" w:name="_Toc45193510"/>
      <w:bookmarkStart w:id="5320" w:name="_Toc47593142"/>
      <w:bookmarkStart w:id="5321" w:name="_Toc51835229"/>
      <w:bookmarkStart w:id="5322" w:name="_Toc20204597"/>
      <w:bookmarkStart w:id="5323" w:name="_Toc27895298"/>
      <w:bookmarkStart w:id="5324" w:name="_Toc91154317"/>
      <w:r>
        <w:t>5.2.6.17.4</w:t>
      </w:r>
      <w:r>
        <w:tab/>
        <w:t>Nnef_UCMFProvisioning_Update operation</w:t>
      </w:r>
      <w:bookmarkEnd w:id="5318"/>
      <w:bookmarkEnd w:id="5319"/>
      <w:bookmarkEnd w:id="5320"/>
      <w:bookmarkEnd w:id="5321"/>
      <w:bookmarkEnd w:id="5324"/>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25" w:name="_Toc36192398"/>
      <w:bookmarkStart w:id="5326" w:name="_Toc45193511"/>
      <w:bookmarkStart w:id="5327" w:name="_Toc47593143"/>
      <w:bookmarkStart w:id="5328" w:name="_Toc51835230"/>
      <w:bookmarkStart w:id="5329" w:name="_Toc91154318"/>
      <w:r w:rsidRPr="00140E21">
        <w:t>5.2.6.18</w:t>
      </w:r>
      <w:r w:rsidRPr="00140E21">
        <w:tab/>
        <w:t>Nnef_ECRestriction service</w:t>
      </w:r>
      <w:bookmarkEnd w:id="5322"/>
      <w:bookmarkEnd w:id="5323"/>
      <w:bookmarkEnd w:id="5325"/>
      <w:bookmarkEnd w:id="5326"/>
      <w:bookmarkEnd w:id="5327"/>
      <w:bookmarkEnd w:id="5328"/>
      <w:bookmarkEnd w:id="5329"/>
    </w:p>
    <w:p w14:paraId="3E95667A" w14:textId="77777777" w:rsidR="00776774" w:rsidRPr="00140E21" w:rsidRDefault="00776774" w:rsidP="00776774">
      <w:pPr>
        <w:pStyle w:val="Heading5"/>
      </w:pPr>
      <w:bookmarkStart w:id="5330" w:name="_Toc20204598"/>
      <w:bookmarkStart w:id="5331" w:name="_Toc27895299"/>
      <w:bookmarkStart w:id="5332" w:name="_Toc36192399"/>
      <w:bookmarkStart w:id="5333" w:name="_Toc45193512"/>
      <w:bookmarkStart w:id="5334" w:name="_Toc47593144"/>
      <w:bookmarkStart w:id="5335" w:name="_Toc51835231"/>
      <w:bookmarkStart w:id="5336" w:name="_Toc91154319"/>
      <w:r w:rsidRPr="00140E21">
        <w:t>5.2.6.18.1</w:t>
      </w:r>
      <w:r w:rsidRPr="00140E21">
        <w:tab/>
        <w:t>General</w:t>
      </w:r>
      <w:bookmarkEnd w:id="5330"/>
      <w:bookmarkEnd w:id="5331"/>
      <w:bookmarkEnd w:id="5332"/>
      <w:bookmarkEnd w:id="5333"/>
      <w:bookmarkEnd w:id="5334"/>
      <w:bookmarkEnd w:id="5335"/>
      <w:bookmarkEnd w:id="5336"/>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37" w:name="_Toc20204599"/>
      <w:bookmarkStart w:id="5338" w:name="_Toc27895300"/>
      <w:bookmarkStart w:id="5339" w:name="_Toc36192400"/>
      <w:bookmarkStart w:id="5340" w:name="_Toc45193513"/>
      <w:bookmarkStart w:id="5341" w:name="_Toc47593145"/>
      <w:bookmarkStart w:id="5342" w:name="_Toc51835232"/>
      <w:bookmarkStart w:id="5343" w:name="_Toc91154320"/>
      <w:r w:rsidRPr="00140E21">
        <w:t>5.2.6.18.2</w:t>
      </w:r>
      <w:r w:rsidRPr="00140E21">
        <w:tab/>
        <w:t>Nnef_ECRestriction_Get service operation</w:t>
      </w:r>
      <w:bookmarkEnd w:id="5337"/>
      <w:bookmarkEnd w:id="5338"/>
      <w:bookmarkEnd w:id="5339"/>
      <w:bookmarkEnd w:id="5340"/>
      <w:bookmarkEnd w:id="5341"/>
      <w:bookmarkEnd w:id="5342"/>
      <w:bookmarkEnd w:id="5343"/>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44" w:name="_Toc20204600"/>
      <w:bookmarkStart w:id="5345" w:name="_Toc27895301"/>
      <w:bookmarkStart w:id="5346" w:name="_Toc36192401"/>
      <w:bookmarkStart w:id="5347" w:name="_Toc45193514"/>
      <w:bookmarkStart w:id="5348" w:name="_Toc47593146"/>
      <w:bookmarkStart w:id="5349" w:name="_Toc51835233"/>
      <w:bookmarkStart w:id="5350" w:name="_Toc91154321"/>
      <w:r w:rsidRPr="00140E21">
        <w:t>5.2.6.18.3</w:t>
      </w:r>
      <w:r w:rsidRPr="00140E21">
        <w:tab/>
        <w:t>Nnef_ECRestriction_Update service operation</w:t>
      </w:r>
      <w:bookmarkEnd w:id="5344"/>
      <w:bookmarkEnd w:id="5345"/>
      <w:bookmarkEnd w:id="5346"/>
      <w:bookmarkEnd w:id="5347"/>
      <w:bookmarkEnd w:id="5348"/>
      <w:bookmarkEnd w:id="5349"/>
      <w:bookmarkEnd w:id="5350"/>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51" w:name="_Toc20204601"/>
      <w:bookmarkStart w:id="5352" w:name="_Toc27895302"/>
      <w:bookmarkStart w:id="5353" w:name="_Toc36192402"/>
      <w:bookmarkStart w:id="5354" w:name="_Toc45193515"/>
      <w:bookmarkStart w:id="5355" w:name="_Toc47593147"/>
      <w:bookmarkStart w:id="5356" w:name="_Toc51835234"/>
      <w:bookmarkStart w:id="5357" w:name="_Toc91154322"/>
      <w:r w:rsidRPr="00140E21">
        <w:lastRenderedPageBreak/>
        <w:t>5.2.6.19</w:t>
      </w:r>
      <w:r w:rsidRPr="00140E21">
        <w:tab/>
        <w:t>Nnef_ApplyPolicy service</w:t>
      </w:r>
      <w:bookmarkEnd w:id="5351"/>
      <w:bookmarkEnd w:id="5352"/>
      <w:bookmarkEnd w:id="5353"/>
      <w:bookmarkEnd w:id="5354"/>
      <w:bookmarkEnd w:id="5355"/>
      <w:bookmarkEnd w:id="5356"/>
      <w:bookmarkEnd w:id="5357"/>
    </w:p>
    <w:p w14:paraId="1913E1D0" w14:textId="77777777" w:rsidR="00776774" w:rsidRPr="00140E21" w:rsidRDefault="00776774" w:rsidP="00776774">
      <w:pPr>
        <w:pStyle w:val="Heading5"/>
      </w:pPr>
      <w:bookmarkStart w:id="5358" w:name="_Toc20204602"/>
      <w:bookmarkStart w:id="5359" w:name="_Toc27895303"/>
      <w:bookmarkStart w:id="5360" w:name="_Toc36192403"/>
      <w:bookmarkStart w:id="5361" w:name="_Toc45193516"/>
      <w:bookmarkStart w:id="5362" w:name="_Toc47593148"/>
      <w:bookmarkStart w:id="5363" w:name="_Toc51835235"/>
      <w:bookmarkStart w:id="5364" w:name="_Toc91154323"/>
      <w:r w:rsidRPr="00140E21">
        <w:t>5.2.6.19.1</w:t>
      </w:r>
      <w:r w:rsidRPr="00140E21">
        <w:tab/>
        <w:t>General</w:t>
      </w:r>
      <w:bookmarkEnd w:id="5358"/>
      <w:bookmarkEnd w:id="5359"/>
      <w:bookmarkEnd w:id="5360"/>
      <w:bookmarkEnd w:id="5361"/>
      <w:bookmarkEnd w:id="5362"/>
      <w:bookmarkEnd w:id="5363"/>
      <w:bookmarkEnd w:id="5364"/>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65" w:name="_Toc20204603"/>
      <w:bookmarkStart w:id="5366" w:name="_Toc27895304"/>
      <w:bookmarkStart w:id="5367" w:name="_Toc36192404"/>
      <w:bookmarkStart w:id="5368" w:name="_Toc45193517"/>
      <w:bookmarkStart w:id="5369" w:name="_Toc47593149"/>
      <w:bookmarkStart w:id="5370" w:name="_Toc51835236"/>
      <w:bookmarkStart w:id="5371" w:name="_Toc91154324"/>
      <w:r w:rsidRPr="00140E21">
        <w:t>5.2.6.19.2</w:t>
      </w:r>
      <w:r w:rsidRPr="00140E21">
        <w:tab/>
        <w:t>Nnef_ApplyPolicy_Create service operation</w:t>
      </w:r>
      <w:bookmarkEnd w:id="5365"/>
      <w:bookmarkEnd w:id="5366"/>
      <w:bookmarkEnd w:id="5367"/>
      <w:bookmarkEnd w:id="5368"/>
      <w:bookmarkEnd w:id="5369"/>
      <w:bookmarkEnd w:id="5370"/>
      <w:bookmarkEnd w:id="5371"/>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72" w:name="_Toc20204604"/>
      <w:bookmarkStart w:id="5373" w:name="_Toc27895305"/>
      <w:bookmarkStart w:id="5374" w:name="_Toc36192405"/>
      <w:bookmarkStart w:id="5375" w:name="_Toc45193518"/>
      <w:bookmarkStart w:id="5376" w:name="_Toc47593150"/>
      <w:bookmarkStart w:id="5377" w:name="_Toc51835237"/>
      <w:bookmarkStart w:id="5378" w:name="_Toc91154325"/>
      <w:r>
        <w:t>5.2.6.19.3</w:t>
      </w:r>
      <w:r>
        <w:tab/>
        <w:t>Nnef_ApplyPolicy_Update service operation</w:t>
      </w:r>
      <w:bookmarkEnd w:id="5372"/>
      <w:bookmarkEnd w:id="5373"/>
      <w:bookmarkEnd w:id="5374"/>
      <w:bookmarkEnd w:id="5375"/>
      <w:bookmarkEnd w:id="5376"/>
      <w:bookmarkEnd w:id="5377"/>
      <w:bookmarkEnd w:id="5378"/>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79" w:name="_Toc20204605"/>
      <w:bookmarkStart w:id="5380" w:name="_Toc27895306"/>
      <w:bookmarkStart w:id="5381" w:name="_Toc36192406"/>
      <w:bookmarkStart w:id="5382" w:name="_Toc45193519"/>
      <w:bookmarkStart w:id="5383" w:name="_Toc47593151"/>
      <w:bookmarkStart w:id="5384" w:name="_Toc51835238"/>
      <w:bookmarkStart w:id="5385" w:name="_Toc91154326"/>
      <w:r>
        <w:t>5.2.6.19.4</w:t>
      </w:r>
      <w:r>
        <w:tab/>
        <w:t>Nnef_ApplyPolicy_Delete service operation</w:t>
      </w:r>
      <w:bookmarkEnd w:id="5379"/>
      <w:bookmarkEnd w:id="5380"/>
      <w:bookmarkEnd w:id="5381"/>
      <w:bookmarkEnd w:id="5382"/>
      <w:bookmarkEnd w:id="5383"/>
      <w:bookmarkEnd w:id="5384"/>
      <w:bookmarkEnd w:id="5385"/>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86" w:name="_Toc27895307"/>
      <w:bookmarkStart w:id="5387" w:name="_Toc36192407"/>
      <w:bookmarkStart w:id="5388" w:name="_Toc45193520"/>
      <w:bookmarkStart w:id="5389" w:name="_Toc47593152"/>
      <w:bookmarkStart w:id="5390" w:name="_Toc51835239"/>
      <w:bookmarkStart w:id="5391" w:name="_Toc20204606"/>
      <w:bookmarkStart w:id="5392" w:name="_Toc91154327"/>
      <w:r>
        <w:t>5.2.6.20</w:t>
      </w:r>
      <w:r>
        <w:tab/>
        <w:t>Void</w:t>
      </w:r>
      <w:bookmarkEnd w:id="5386"/>
      <w:bookmarkEnd w:id="5387"/>
      <w:bookmarkEnd w:id="5388"/>
      <w:bookmarkEnd w:id="5389"/>
      <w:bookmarkEnd w:id="5390"/>
      <w:bookmarkEnd w:id="5392"/>
    </w:p>
    <w:p w14:paraId="2FEBC6FD" w14:textId="77777777" w:rsidR="00776774" w:rsidRDefault="00776774" w:rsidP="00776774">
      <w:pPr>
        <w:rPr>
          <w:lang w:val="x-none"/>
        </w:rPr>
      </w:pPr>
    </w:p>
    <w:p w14:paraId="033DA3E4" w14:textId="77777777" w:rsidR="00776774" w:rsidRDefault="00776774" w:rsidP="00776774">
      <w:pPr>
        <w:pStyle w:val="Heading4"/>
      </w:pPr>
      <w:bookmarkStart w:id="5393" w:name="_Toc36192412"/>
      <w:bookmarkStart w:id="5394" w:name="_Toc45193521"/>
      <w:bookmarkStart w:id="5395" w:name="_Toc47593153"/>
      <w:bookmarkStart w:id="5396" w:name="_Toc51835240"/>
      <w:bookmarkStart w:id="5397" w:name="_Toc27895312"/>
      <w:bookmarkStart w:id="5398" w:name="_Toc91154328"/>
      <w:r>
        <w:t>5.2.6.21</w:t>
      </w:r>
      <w:r>
        <w:tab/>
        <w:t>Nnef_Location service</w:t>
      </w:r>
      <w:bookmarkEnd w:id="5393"/>
      <w:bookmarkEnd w:id="5394"/>
      <w:bookmarkEnd w:id="5395"/>
      <w:bookmarkEnd w:id="5396"/>
      <w:bookmarkEnd w:id="5398"/>
    </w:p>
    <w:p w14:paraId="6EC51C58" w14:textId="77777777" w:rsidR="00776774" w:rsidRDefault="00776774" w:rsidP="00776774">
      <w:pPr>
        <w:pStyle w:val="Heading5"/>
      </w:pPr>
      <w:bookmarkStart w:id="5399" w:name="_Toc36192413"/>
      <w:bookmarkStart w:id="5400" w:name="_Toc45193522"/>
      <w:bookmarkStart w:id="5401" w:name="_Toc47593154"/>
      <w:bookmarkStart w:id="5402" w:name="_Toc51835241"/>
      <w:bookmarkStart w:id="5403" w:name="_Toc91154329"/>
      <w:r>
        <w:t>5.2.6.21.1</w:t>
      </w:r>
      <w:r>
        <w:tab/>
        <w:t>General</w:t>
      </w:r>
      <w:bookmarkEnd w:id="5399"/>
      <w:bookmarkEnd w:id="5400"/>
      <w:bookmarkEnd w:id="5401"/>
      <w:bookmarkEnd w:id="5402"/>
      <w:bookmarkEnd w:id="5403"/>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404" w:name="_Toc36192414"/>
      <w:bookmarkStart w:id="5405" w:name="_Toc45193523"/>
      <w:bookmarkStart w:id="5406" w:name="_Toc47593155"/>
      <w:bookmarkStart w:id="5407" w:name="_Toc51835242"/>
      <w:bookmarkStart w:id="5408" w:name="_Toc91154330"/>
      <w:r>
        <w:lastRenderedPageBreak/>
        <w:t>5.2.6.21.2</w:t>
      </w:r>
      <w:r>
        <w:tab/>
        <w:t>Nnef_Location_LocationUpdateNotify service operation</w:t>
      </w:r>
      <w:bookmarkEnd w:id="5404"/>
      <w:bookmarkEnd w:id="5405"/>
      <w:bookmarkEnd w:id="5406"/>
      <w:bookmarkEnd w:id="5407"/>
      <w:bookmarkEnd w:id="5408"/>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409" w:name="_Toc36192415"/>
      <w:bookmarkStart w:id="5410" w:name="_Toc45193524"/>
      <w:bookmarkStart w:id="5411" w:name="_Toc47593156"/>
      <w:bookmarkStart w:id="5412" w:name="_Toc51835243"/>
      <w:bookmarkStart w:id="5413" w:name="_Toc91154331"/>
      <w:r>
        <w:t>5.2.6.22</w:t>
      </w:r>
      <w:r>
        <w:tab/>
        <w:t>Nnef_AMPolicyAuthorization Service</w:t>
      </w:r>
      <w:bookmarkEnd w:id="5413"/>
    </w:p>
    <w:p w14:paraId="0A0DC22B" w14:textId="77777777" w:rsidR="00034124" w:rsidRDefault="00034124" w:rsidP="00EE66A3">
      <w:pPr>
        <w:pStyle w:val="Heading5"/>
      </w:pPr>
      <w:bookmarkStart w:id="5414" w:name="_Toc91154332"/>
      <w:r>
        <w:t>5.2.6.22.1</w:t>
      </w:r>
      <w:r>
        <w:tab/>
        <w:t>General</w:t>
      </w:r>
      <w:bookmarkEnd w:id="5414"/>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415" w:name="_Toc91154333"/>
      <w:r>
        <w:t>5.2.6.22.2</w:t>
      </w:r>
      <w:r>
        <w:tab/>
        <w:t>Nnef_AMPolicyAuthorization_Create service operation</w:t>
      </w:r>
      <w:bookmarkEnd w:id="5415"/>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416" w:name="_Toc91154334"/>
      <w:r>
        <w:t>5.2.6.22.3</w:t>
      </w:r>
      <w:r>
        <w:tab/>
        <w:t>Nnef_AMPolicyAuthorization_Update service operation</w:t>
      </w:r>
      <w:bookmarkEnd w:id="5416"/>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417" w:name="_Toc91154335"/>
      <w:r>
        <w:t>5.2.6.22.4</w:t>
      </w:r>
      <w:r>
        <w:tab/>
        <w:t>Nnef_AMPolicyAuthorization_Delete service operation</w:t>
      </w:r>
      <w:bookmarkEnd w:id="5417"/>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418" w:name="_Toc91154336"/>
      <w:r>
        <w:t>5.2.6.22.5</w:t>
      </w:r>
      <w:r>
        <w:tab/>
        <w:t>Nnef_AMPolicyAuthorization_Notify service operation</w:t>
      </w:r>
      <w:bookmarkEnd w:id="5418"/>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419" w:name="_Toc91154337"/>
      <w:r>
        <w:t>5.2.6.22.6</w:t>
      </w:r>
      <w:r>
        <w:tab/>
        <w:t>Nnef_AMPolicyAuthorization_Subscribe service operation</w:t>
      </w:r>
      <w:bookmarkEnd w:id="5419"/>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420" w:name="_Toc91154338"/>
      <w:r>
        <w:t>5.2.6.22.7</w:t>
      </w:r>
      <w:r>
        <w:tab/>
        <w:t>Nnef_AMPolicyAuthorization_Unsubscribe service operation</w:t>
      </w:r>
      <w:bookmarkEnd w:id="5420"/>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421" w:name="_Toc91154339"/>
      <w:r>
        <w:t>5.2.6.23</w:t>
      </w:r>
      <w:r>
        <w:tab/>
        <w:t>Nnef_AMInfluence service</w:t>
      </w:r>
      <w:bookmarkEnd w:id="5421"/>
    </w:p>
    <w:p w14:paraId="6C1FDEFA" w14:textId="77777777" w:rsidR="00034124" w:rsidRDefault="00034124" w:rsidP="00EE66A3">
      <w:pPr>
        <w:pStyle w:val="Heading5"/>
      </w:pPr>
      <w:bookmarkStart w:id="5422" w:name="_Toc91154340"/>
      <w:r>
        <w:t>5.2.6.23.1</w:t>
      </w:r>
      <w:r>
        <w:tab/>
        <w:t>General</w:t>
      </w:r>
      <w:bookmarkEnd w:id="5422"/>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423" w:name="_Toc91154341"/>
      <w:r>
        <w:t>5.2.6.23.2</w:t>
      </w:r>
      <w:r>
        <w:tab/>
        <w:t>Nnef_AMInfluence_Create operation</w:t>
      </w:r>
      <w:bookmarkEnd w:id="5423"/>
    </w:p>
    <w:p w14:paraId="69D1739B" w14:textId="77777777" w:rsidR="00034124" w:rsidRDefault="00034124" w:rsidP="00034124">
      <w:r w:rsidRPr="00EE66A3">
        <w:rPr>
          <w:b/>
          <w:bCs/>
        </w:rPr>
        <w:t>Service operation name:</w:t>
      </w:r>
      <w:r>
        <w:t xml:space="preserve"> Nnef_AMInfluence_Create</w:t>
      </w:r>
    </w:p>
    <w:p w14:paraId="234CF1EE" w14:textId="77777777" w:rsidR="00034124" w:rsidRDefault="00034124" w:rsidP="00034124">
      <w:r w:rsidRPr="00EE66A3">
        <w:rPr>
          <w:b/>
          <w:bCs/>
        </w:rPr>
        <w:t>Description:</w:t>
      </w:r>
      <w:r>
        <w:t xml:space="preserve"> Authorize the request for AM policy influence and store the request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62B10706" w:rsidR="00034124" w:rsidRDefault="00034124" w:rsidP="00034124">
      <w:r w:rsidRPr="00EE66A3">
        <w:rPr>
          <w:b/>
          <w:bCs/>
        </w:rPr>
        <w:t>Inputs, Optional:</w:t>
      </w:r>
      <w:r>
        <w:t xml:space="preserve"> SUPI, GPSI, DNN, S-NSSAI, External Group Identifier,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424" w:name="_Toc91154342"/>
      <w:r>
        <w:t>5.2.6.23.3</w:t>
      </w:r>
      <w:r>
        <w:tab/>
        <w:t>Nnef_AMInfluence_Update operation</w:t>
      </w:r>
      <w:bookmarkEnd w:id="5424"/>
    </w:p>
    <w:p w14:paraId="32CF89DD" w14:textId="77777777" w:rsidR="00034124" w:rsidRDefault="00034124" w:rsidP="00034124">
      <w:r w:rsidRPr="00EE66A3">
        <w:rPr>
          <w:b/>
          <w:bCs/>
        </w:rPr>
        <w:t>Service operation name:</w:t>
      </w:r>
      <w:r>
        <w:t xml:space="preserve"> Nnef_AMInfluence_Update</w:t>
      </w:r>
    </w:p>
    <w:p w14:paraId="5EE8B6C1" w14:textId="77777777" w:rsidR="00034124" w:rsidRDefault="00034124" w:rsidP="00034124">
      <w:r w:rsidRPr="00EE66A3">
        <w:rPr>
          <w:b/>
          <w:bCs/>
        </w:rPr>
        <w:t>Description:</w:t>
      </w:r>
      <w:r>
        <w:t xml:space="preserve"> Authorize the request and forward the request to update the AM policy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25" w:name="_Toc91154343"/>
      <w:r>
        <w:t>5.2.6.23.4</w:t>
      </w:r>
      <w:r>
        <w:tab/>
        <w:t>Nnef_AMInfluence_Delete operation</w:t>
      </w:r>
      <w:bookmarkEnd w:id="5425"/>
    </w:p>
    <w:p w14:paraId="39302691" w14:textId="77777777" w:rsidR="00034124" w:rsidRDefault="00034124" w:rsidP="00034124">
      <w:r w:rsidRPr="00EE66A3">
        <w:rPr>
          <w:b/>
          <w:bCs/>
        </w:rPr>
        <w:t>Service operation name:</w:t>
      </w:r>
      <w:r>
        <w:t xml:space="preserve"> Nnef_AMInfluence_Delete</w:t>
      </w:r>
    </w:p>
    <w:p w14:paraId="074468D0" w14:textId="77777777" w:rsidR="00034124" w:rsidRDefault="00034124" w:rsidP="00034124">
      <w:r w:rsidRPr="00EE66A3">
        <w:rPr>
          <w:b/>
          <w:bCs/>
        </w:rPr>
        <w:t>Description:</w:t>
      </w:r>
      <w:r>
        <w:t xml:space="preserve"> Authorize the request and forward the request to delete(s) request for AM policy influence.</w:t>
      </w:r>
    </w:p>
    <w:p w14:paraId="6675A8C2" w14:textId="77777777" w:rsidR="00034124" w:rsidRDefault="00034124" w:rsidP="00034124">
      <w:r w:rsidRPr="00EE66A3">
        <w:rPr>
          <w:b/>
          <w:bCs/>
        </w:rPr>
        <w:t>Inputs, Required:</w:t>
      </w:r>
      <w:r>
        <w:t xml:space="preserve"> AF Transaction Id.</w:t>
      </w:r>
    </w:p>
    <w:p w14:paraId="4AD81954" w14:textId="77777777" w:rsidR="00034124" w:rsidRDefault="00034124" w:rsidP="00034124">
      <w:r>
        <w:t>The AF Transaction Id identifies the NF Service Consumer request for AM policy influence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26" w:name="_Toc91154344"/>
      <w:r>
        <w:t>5.2.6.23.6</w:t>
      </w:r>
      <w:r>
        <w:tab/>
        <w:t>Nnef_AMInfluence_Notify operation</w:t>
      </w:r>
      <w:bookmarkEnd w:id="5426"/>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lastRenderedPageBreak/>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77777777" w:rsidR="00034124" w:rsidRDefault="00034124" w:rsidP="00034124">
      <w:r>
        <w:t>The AF Transaction Id identifies the AF request for AM policy influence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5427" w:name="_Toc91154345"/>
      <w:r>
        <w:rPr>
          <w:lang w:eastAsia="zh-CN"/>
        </w:rPr>
        <w:t>5.2.6.24</w:t>
      </w:r>
      <w:r w:rsidR="009109AC">
        <w:rPr>
          <w:lang w:eastAsia="zh-CN"/>
        </w:rPr>
        <w:tab/>
        <w:t>Void</w:t>
      </w:r>
      <w:bookmarkEnd w:id="5427"/>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5428" w:name="_Toc91154346"/>
      <w:r>
        <w:rPr>
          <w:lang w:eastAsia="zh-CN"/>
        </w:rPr>
        <w:t>5.2.6.25</w:t>
      </w:r>
      <w:r>
        <w:rPr>
          <w:lang w:eastAsia="zh-CN"/>
        </w:rPr>
        <w:tab/>
        <w:t>Nnef_TimeSynchronization service</w:t>
      </w:r>
      <w:bookmarkEnd w:id="5428"/>
    </w:p>
    <w:p w14:paraId="1D93E27E" w14:textId="77777777" w:rsidR="008A3270" w:rsidRDefault="008A3270" w:rsidP="002217D3">
      <w:pPr>
        <w:pStyle w:val="Heading5"/>
        <w:rPr>
          <w:lang w:eastAsia="zh-CN"/>
        </w:rPr>
      </w:pPr>
      <w:bookmarkStart w:id="5429" w:name="_Toc91154347"/>
      <w:r>
        <w:rPr>
          <w:lang w:eastAsia="zh-CN"/>
        </w:rPr>
        <w:t>5.2.6.25.1</w:t>
      </w:r>
      <w:r>
        <w:rPr>
          <w:lang w:eastAsia="zh-CN"/>
        </w:rPr>
        <w:tab/>
        <w:t>General</w:t>
      </w:r>
      <w:bookmarkEnd w:id="5429"/>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77777777" w:rsidR="008A3270" w:rsidRDefault="008A3270" w:rsidP="002217D3">
      <w:pPr>
        <w:pStyle w:val="B1"/>
        <w:rPr>
          <w:lang w:eastAsia="zh-CN"/>
        </w:rPr>
      </w:pPr>
      <w:r>
        <w:rPr>
          <w:lang w:eastAsia="zh-CN"/>
        </w:rPr>
        <w:t>-</w:t>
      </w:r>
      <w:r>
        <w:rPr>
          <w:lang w:eastAsia="zh-CN"/>
        </w:rPr>
        <w:tab/>
        <w:t>Request authorization of NF Service Consumer requests.</w:t>
      </w:r>
    </w:p>
    <w:p w14:paraId="5F239E09" w14:textId="66CBB9A3" w:rsidR="008A3270" w:rsidRDefault="008A3270" w:rsidP="002217D3">
      <w:pPr>
        <w:pStyle w:val="B1"/>
        <w:rPr>
          <w:lang w:eastAsia="zh-CN"/>
        </w:rPr>
      </w:pPr>
      <w:r>
        <w:rPr>
          <w:lang w:eastAsia="zh-CN"/>
        </w:rPr>
        <w:t>-</w:t>
      </w:r>
      <w:r>
        <w:rPr>
          <w:lang w:eastAsia="zh-CN"/>
        </w:rPr>
        <w:tab/>
        <w:t>NF Service Consumer request to create and update time synchronization configuration and to activate and deactivate the time synchronization service as described in clause 5.27.1.8 of TS 23.501 [2].</w:t>
      </w:r>
    </w:p>
    <w:p w14:paraId="6F1A4E4B" w14:textId="26E839C7" w:rsidR="008A3270" w:rsidRDefault="008A3270" w:rsidP="002217D3">
      <w:pPr>
        <w:pStyle w:val="Heading5"/>
        <w:rPr>
          <w:lang w:eastAsia="zh-CN"/>
        </w:rPr>
      </w:pPr>
      <w:bookmarkStart w:id="5430" w:name="_Toc91154348"/>
      <w:r>
        <w:rPr>
          <w:lang w:eastAsia="zh-CN"/>
        </w:rPr>
        <w:t>5.2.6.25.2</w:t>
      </w:r>
      <w:r>
        <w:rPr>
          <w:lang w:eastAsia="zh-CN"/>
        </w:rPr>
        <w:tab/>
        <w:t>Nnef_TimeSynchronization_ConfigCreate operation</w:t>
      </w:r>
      <w:bookmarkEnd w:id="5430"/>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77777777" w:rsidR="008A3270" w:rsidRDefault="008A3270" w:rsidP="008A3270">
      <w:pPr>
        <w:rPr>
          <w:lang w:eastAsia="zh-CN"/>
        </w:rPr>
      </w:pPr>
      <w:r w:rsidRPr="002217D3">
        <w:rPr>
          <w:b/>
          <w:bCs/>
          <w:lang w:eastAsia="zh-CN"/>
        </w:rPr>
        <w:t>Description:</w:t>
      </w:r>
      <w:r>
        <w:rPr>
          <w:lang w:eastAsia="zh-CN"/>
        </w:rPr>
        <w:t xml:space="preserve"> Authorize the request, create a time synchronization configuration and activate the time synchronization service with the configuration.</w:t>
      </w:r>
    </w:p>
    <w:p w14:paraId="0CE70595" w14:textId="1DC73F95" w:rsidR="008A3270" w:rsidRDefault="008A3270" w:rsidP="008A3270">
      <w:pPr>
        <w:rPr>
          <w:lang w:eastAsia="zh-CN"/>
        </w:rPr>
      </w:pPr>
      <w:r w:rsidRPr="002217D3">
        <w:rPr>
          <w:b/>
          <w:bCs/>
          <w:lang w:eastAsia="zh-CN"/>
        </w:rPr>
        <w:t>Inputs, Required:</w:t>
      </w:r>
      <w:r>
        <w:rPr>
          <w:lang w:eastAsia="zh-CN"/>
        </w:rPr>
        <w:t xml:space="preserve"> Reference to time synchronization capability set</w:t>
      </w:r>
      <w:r w:rsidR="000D524E">
        <w:rPr>
          <w:lang w:eastAsia="zh-CN"/>
        </w:rPr>
        <w:t xml:space="preserve"> (i.e. the Subscription Correlation ID as in the response to Nnef_TimeSynchronization_CapsSubscribe request)</w:t>
      </w:r>
      <w:r>
        <w:rPr>
          <w:lang w:eastAsia="zh-CN"/>
        </w:rPr>
        <w:t>, user plane node ID, mandatory service parameters as described in Table 4.15.9</w:t>
      </w:r>
      <w:r w:rsidR="000D524E">
        <w:rPr>
          <w:lang w:eastAsia="zh-CN"/>
        </w:rPr>
        <w:t>.3</w:t>
      </w:r>
      <w:r>
        <w:rPr>
          <w:lang w:eastAsia="zh-CN"/>
        </w:rPr>
        <w:t>-1</w:t>
      </w:r>
      <w:r w:rsidR="000D524E">
        <w:rPr>
          <w:lang w:eastAsia="zh-CN"/>
        </w:rPr>
        <w:t>, Notification Target Address</w:t>
      </w:r>
      <w:r>
        <w:rPr>
          <w:lang w:eastAsia="zh-CN"/>
        </w:rPr>
        <w:t>.</w:t>
      </w:r>
    </w:p>
    <w:p w14:paraId="5E46BC0D" w14:textId="5A27F668" w:rsidR="008A3270" w:rsidRDefault="008A3270" w:rsidP="008A3270">
      <w:pPr>
        <w:rPr>
          <w:lang w:eastAsia="zh-CN"/>
        </w:rPr>
      </w:pPr>
      <w:r w:rsidRPr="002217D3">
        <w:rPr>
          <w:b/>
          <w:bCs/>
          <w:lang w:eastAsia="zh-CN"/>
        </w:rPr>
        <w:t>Inputs, Optional:</w:t>
      </w:r>
      <w:r>
        <w:rPr>
          <w:lang w:eastAsia="zh-CN"/>
        </w:rPr>
        <w:t xml:space="preserve"> Optional service parameters as described in Table 4.15.9</w:t>
      </w:r>
      <w:r w:rsidR="000D524E">
        <w:rPr>
          <w:lang w:eastAsia="zh-CN"/>
        </w:rPr>
        <w:t>.3</w:t>
      </w:r>
      <w:r>
        <w:rPr>
          <w:lang w:eastAsia="zh-CN"/>
        </w:rPr>
        <w:t>-1.</w:t>
      </w:r>
    </w:p>
    <w:p w14:paraId="260BA7DF" w14:textId="309D8BA4" w:rsidR="008A3270" w:rsidRDefault="008A3270" w:rsidP="008A3270">
      <w:pPr>
        <w:rPr>
          <w:lang w:eastAsia="zh-CN"/>
        </w:rPr>
      </w:pPr>
      <w:r w:rsidRPr="002217D3">
        <w:rPr>
          <w:b/>
          <w:bCs/>
          <w:lang w:eastAsia="zh-CN"/>
        </w:rPr>
        <w:t>Outputs, Required:</w:t>
      </w:r>
      <w:r>
        <w:rPr>
          <w:lang w:eastAsia="zh-CN"/>
        </w:rPr>
        <w:t xml:space="preserve"> Operation execution result indication, in successful operation the</w:t>
      </w:r>
      <w:r w:rsidR="000D524E">
        <w:rPr>
          <w:lang w:eastAsia="zh-CN"/>
        </w:rPr>
        <w:t xml:space="preserve"> PTP instance</w:t>
      </w:r>
      <w:r w:rsidR="00BB338E">
        <w:rPr>
          <w:lang w:eastAsia="zh-CN"/>
        </w:rPr>
        <w:t xml:space="preserve"> reference</w:t>
      </w:r>
      <w:r>
        <w:rPr>
          <w:lang w:eastAsia="zh-CN"/>
        </w:rPr>
        <w:t>.</w:t>
      </w:r>
    </w:p>
    <w:p w14:paraId="6954C915" w14:textId="77777777" w:rsidR="008A3270" w:rsidRDefault="008A3270" w:rsidP="008A3270">
      <w:pPr>
        <w:rPr>
          <w:lang w:eastAsia="zh-CN"/>
        </w:rPr>
      </w:pPr>
      <w:r w:rsidRPr="002217D3">
        <w:rPr>
          <w:b/>
          <w:bCs/>
          <w:lang w:eastAsia="zh-CN"/>
        </w:rPr>
        <w:t>Outputs, Optional:</w:t>
      </w:r>
      <w:r>
        <w:rPr>
          <w:lang w:eastAsia="zh-CN"/>
        </w:rPr>
        <w:t xml:space="preserve"> None.</w:t>
      </w:r>
    </w:p>
    <w:p w14:paraId="23F7C8CC" w14:textId="6FD192D9" w:rsidR="008A3270" w:rsidRDefault="008A3270" w:rsidP="002217D3">
      <w:pPr>
        <w:pStyle w:val="Heading5"/>
        <w:rPr>
          <w:lang w:eastAsia="zh-CN"/>
        </w:rPr>
      </w:pPr>
      <w:bookmarkStart w:id="5431" w:name="_Toc91154349"/>
      <w:r>
        <w:rPr>
          <w:lang w:eastAsia="zh-CN"/>
        </w:rPr>
        <w:t>5.2.6.25.3</w:t>
      </w:r>
      <w:r>
        <w:rPr>
          <w:lang w:eastAsia="zh-CN"/>
        </w:rPr>
        <w:tab/>
        <w:t>Nnef_TimeSynchronization_ConfigUpdate operation</w:t>
      </w:r>
      <w:bookmarkEnd w:id="5431"/>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77777777" w:rsidR="008A3270" w:rsidRDefault="008A3270" w:rsidP="008A3270">
      <w:pPr>
        <w:rPr>
          <w:lang w:eastAsia="zh-CN"/>
        </w:rPr>
      </w:pPr>
      <w:r w:rsidRPr="002217D3">
        <w:rPr>
          <w:b/>
          <w:bCs/>
          <w:lang w:eastAsia="zh-CN"/>
        </w:rPr>
        <w:t>Description:</w:t>
      </w:r>
      <w:r>
        <w:rPr>
          <w:lang w:eastAsia="zh-CN"/>
        </w:rPr>
        <w:t xml:space="preserve"> Authorize the request and forward the request to update the time synchronization configuration.</w:t>
      </w:r>
    </w:p>
    <w:p w14:paraId="0850DD6A" w14:textId="2702DBDC" w:rsidR="008A3270" w:rsidRDefault="008A3270" w:rsidP="008A3270">
      <w:pPr>
        <w:rPr>
          <w:lang w:eastAsia="zh-CN"/>
        </w:rPr>
      </w:pPr>
      <w:r w:rsidRPr="002217D3">
        <w:rPr>
          <w:b/>
          <w:bCs/>
          <w:lang w:eastAsia="zh-CN"/>
        </w:rPr>
        <w:t>Inputs, Required:</w:t>
      </w:r>
      <w:r w:rsidR="000D524E">
        <w:rPr>
          <w:lang w:eastAsia="zh-CN"/>
        </w:rPr>
        <w:t xml:space="preserve"> PTP instance</w:t>
      </w:r>
      <w:r w:rsidR="00BB338E">
        <w:rPr>
          <w:lang w:eastAsia="zh-CN"/>
        </w:rPr>
        <w:t xml:space="preserve"> reference</w:t>
      </w:r>
      <w:r w:rsidR="000D524E">
        <w:rPr>
          <w:lang w:eastAsia="zh-CN"/>
        </w:rPr>
        <w:t>.</w:t>
      </w:r>
    </w:p>
    <w:p w14:paraId="435B544C" w14:textId="5B993B01" w:rsidR="008A3270" w:rsidRDefault="008A3270" w:rsidP="008A3270">
      <w:pPr>
        <w:rPr>
          <w:lang w:eastAsia="zh-CN"/>
        </w:rPr>
      </w:pPr>
      <w:r w:rsidRPr="002217D3">
        <w:rPr>
          <w:b/>
          <w:bCs/>
          <w:lang w:eastAsia="zh-CN"/>
        </w:rPr>
        <w:t>Inputs, Optional:</w:t>
      </w:r>
      <w:r w:rsidR="000D524E">
        <w:rPr>
          <w:lang w:eastAsia="zh-CN"/>
        </w:rPr>
        <w:t xml:space="preserve"> List of UE identities (GPSIs) to be added to the time synchronization configuration. (g)PTP grandmaster enabled, grandmaster priority, Time Domain, Temporary Validity Condition as described in Table 4.15.9.3-1.</w:t>
      </w:r>
    </w:p>
    <w:p w14:paraId="062F1BE9"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568E8F79" w14:textId="77777777" w:rsidR="008A3270" w:rsidRDefault="008A3270" w:rsidP="008A3270">
      <w:pPr>
        <w:rPr>
          <w:lang w:eastAsia="zh-CN"/>
        </w:rPr>
      </w:pPr>
      <w:r w:rsidRPr="002217D3">
        <w:rPr>
          <w:b/>
          <w:bCs/>
          <w:lang w:eastAsia="zh-CN"/>
        </w:rPr>
        <w:t>Outputs, Optional:</w:t>
      </w:r>
      <w:r>
        <w:rPr>
          <w:lang w:eastAsia="zh-CN"/>
        </w:rPr>
        <w:t xml:space="preserve"> None.</w:t>
      </w:r>
    </w:p>
    <w:p w14:paraId="75553819" w14:textId="7E24E600" w:rsidR="008A3270" w:rsidRDefault="008A3270" w:rsidP="002217D3">
      <w:pPr>
        <w:pStyle w:val="Heading5"/>
        <w:rPr>
          <w:lang w:eastAsia="zh-CN"/>
        </w:rPr>
      </w:pPr>
      <w:bookmarkStart w:id="5432" w:name="_Toc91154350"/>
      <w:r>
        <w:rPr>
          <w:lang w:eastAsia="zh-CN"/>
        </w:rPr>
        <w:lastRenderedPageBreak/>
        <w:t>5.2.6.25.4</w:t>
      </w:r>
      <w:r>
        <w:rPr>
          <w:lang w:eastAsia="zh-CN"/>
        </w:rPr>
        <w:tab/>
        <w:t>Nnef_TimeSynchronization_ConfigDelete operation</w:t>
      </w:r>
      <w:bookmarkEnd w:id="5432"/>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20796F21" w:rsidR="008A3270" w:rsidRDefault="008A3270" w:rsidP="008A3270">
      <w:pPr>
        <w:rPr>
          <w:lang w:eastAsia="zh-CN"/>
        </w:rPr>
      </w:pPr>
      <w:r w:rsidRPr="002217D3">
        <w:rPr>
          <w:b/>
          <w:bCs/>
          <w:lang w:eastAsia="zh-CN"/>
        </w:rPr>
        <w:t>Description:</w:t>
      </w:r>
      <w:r>
        <w:rPr>
          <w:lang w:eastAsia="zh-CN"/>
        </w:rPr>
        <w:t xml:space="preserve"> Authorize the request, delete the time synchronization configuration</w:t>
      </w:r>
      <w:r w:rsidR="000D524E">
        <w:rPr>
          <w:lang w:eastAsia="zh-CN"/>
        </w:rPr>
        <w:t xml:space="preserve"> and</w:t>
      </w:r>
      <w:r>
        <w:rPr>
          <w:lang w:eastAsia="zh-CN"/>
        </w:rPr>
        <w:t xml:space="preserve"> deactivate the corresponding time synchronization service.</w:t>
      </w:r>
    </w:p>
    <w:p w14:paraId="79EF43E7" w14:textId="33B95320" w:rsidR="008A3270" w:rsidRDefault="008A3270" w:rsidP="008A3270">
      <w:pPr>
        <w:rPr>
          <w:lang w:eastAsia="zh-CN"/>
        </w:rPr>
      </w:pPr>
      <w:r w:rsidRPr="002217D3">
        <w:rPr>
          <w:b/>
          <w:bCs/>
          <w:lang w:eastAsia="zh-CN"/>
        </w:rPr>
        <w:t>Inputs, Required:</w:t>
      </w:r>
      <w:r w:rsidR="00BB338E">
        <w:rPr>
          <w:lang w:eastAsia="zh-CN"/>
        </w:rPr>
        <w:t xml:space="preserve"> PTP instance reference</w:t>
      </w:r>
      <w:r>
        <w:rPr>
          <w:lang w:eastAsia="zh-CN"/>
        </w:rPr>
        <w:t>.</w:t>
      </w:r>
    </w:p>
    <w:p w14:paraId="6A7DCB0C" w14:textId="77777777" w:rsidR="008A3270" w:rsidRDefault="008A3270" w:rsidP="008A3270">
      <w:pPr>
        <w:rPr>
          <w:lang w:eastAsia="zh-CN"/>
        </w:rPr>
      </w:pPr>
      <w:r w:rsidRPr="002217D3">
        <w:rPr>
          <w:b/>
          <w:bCs/>
          <w:lang w:eastAsia="zh-CN"/>
        </w:rPr>
        <w:t>Inputs, Optional:</w:t>
      </w:r>
      <w:r>
        <w:rPr>
          <w:lang w:eastAsia="zh-CN"/>
        </w:rPr>
        <w:t xml:space="preserve"> None.</w:t>
      </w:r>
    </w:p>
    <w:p w14:paraId="44F21413"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ABFCCF7" w14:textId="77777777" w:rsidR="008A3270" w:rsidRDefault="008A3270" w:rsidP="008A3270">
      <w:pPr>
        <w:rPr>
          <w:lang w:eastAsia="zh-CN"/>
        </w:rPr>
      </w:pPr>
      <w:r w:rsidRPr="002217D3">
        <w:rPr>
          <w:b/>
          <w:bCs/>
          <w:lang w:eastAsia="zh-CN"/>
        </w:rPr>
        <w:t>Outputs, Optional:</w:t>
      </w:r>
      <w:r>
        <w:rPr>
          <w:lang w:eastAsia="zh-CN"/>
        </w:rPr>
        <w:t xml:space="preserve"> None.</w:t>
      </w:r>
    </w:p>
    <w:p w14:paraId="28042ADD" w14:textId="393ADFC4" w:rsidR="008A3270" w:rsidRDefault="008A3270" w:rsidP="002217D3">
      <w:pPr>
        <w:pStyle w:val="Heading5"/>
        <w:rPr>
          <w:lang w:eastAsia="zh-CN"/>
        </w:rPr>
      </w:pPr>
      <w:bookmarkStart w:id="5433" w:name="_Toc91154351"/>
      <w:r>
        <w:rPr>
          <w:lang w:eastAsia="zh-CN"/>
        </w:rPr>
        <w:t>5.2.6.25.5</w:t>
      </w:r>
      <w:r>
        <w:rPr>
          <w:lang w:eastAsia="zh-CN"/>
        </w:rPr>
        <w:tab/>
        <w:t>Nnef_TimeSynchronization_ConfigUpdateNotify operation</w:t>
      </w:r>
      <w:bookmarkEnd w:id="5433"/>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0ACA4797"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67B6C20C" w:rsidR="008A3270" w:rsidRDefault="008A3270" w:rsidP="008A3270">
      <w:pPr>
        <w:rPr>
          <w:lang w:eastAsia="zh-CN"/>
        </w:rPr>
      </w:pPr>
      <w:r w:rsidRPr="002217D3">
        <w:rPr>
          <w:b/>
          <w:bCs/>
          <w:lang w:eastAsia="zh-CN"/>
        </w:rPr>
        <w:t>Inputs, Required:</w:t>
      </w:r>
      <w:r w:rsidR="000D524E">
        <w:rPr>
          <w:lang w:eastAsia="zh-CN"/>
        </w:rPr>
        <w:t xml:space="preserve"> PTP instance</w:t>
      </w:r>
      <w:r w:rsidR="00BB338E">
        <w:rPr>
          <w:lang w:eastAsia="zh-CN"/>
        </w:rPr>
        <w:t xml:space="preserve"> reference</w:t>
      </w:r>
      <w:r w:rsidR="000D524E">
        <w:rPr>
          <w:lang w:eastAsia="zh-CN"/>
        </w:rPr>
        <w:t>.</w:t>
      </w:r>
    </w:p>
    <w:p w14:paraId="6F954D32" w14:textId="420D4F4E" w:rsidR="008A3270" w:rsidRDefault="008A3270" w:rsidP="008A3270">
      <w:pPr>
        <w:rPr>
          <w:lang w:eastAsia="zh-CN"/>
        </w:rPr>
      </w:pPr>
      <w:r w:rsidRPr="002217D3">
        <w:rPr>
          <w:b/>
          <w:bCs/>
          <w:lang w:eastAsia="zh-CN"/>
        </w:rPr>
        <w:t>Inputs, Optional:</w:t>
      </w:r>
      <w:r>
        <w:rPr>
          <w:lang w:eastAsia="zh-CN"/>
        </w:rPr>
        <w:t xml:space="preserve"> Current state of the time synchronization configuration.</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34" w:name="_Toc91154352"/>
      <w:r>
        <w:rPr>
          <w:lang w:eastAsia="zh-CN"/>
        </w:rPr>
        <w:t>5.2.6.25.6</w:t>
      </w:r>
      <w:r>
        <w:rPr>
          <w:lang w:eastAsia="zh-CN"/>
        </w:rPr>
        <w:tab/>
        <w:t>Nnef_TimeSynchronization_CapsSubscribe operation</w:t>
      </w:r>
      <w:bookmarkEnd w:id="5434"/>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09CBD6D1" w:rsidR="008A3270" w:rsidRDefault="008A3270" w:rsidP="008A3270">
      <w:pPr>
        <w:rPr>
          <w:lang w:eastAsia="zh-CN"/>
        </w:rPr>
      </w:pPr>
      <w:r w:rsidRPr="002217D3">
        <w:rPr>
          <w:b/>
          <w:bCs/>
          <w:lang w:eastAsia="zh-CN"/>
        </w:rPr>
        <w:t>Description:</w:t>
      </w:r>
      <w:r>
        <w:rPr>
          <w:lang w:eastAsia="zh-CN"/>
        </w:rPr>
        <w:t xml:space="preserve"> The AF subscribes to receive notification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 using</w:t>
      </w:r>
      <w:r>
        <w:rPr>
          <w:lang w:eastAsia="zh-CN"/>
        </w:rPr>
        <w:t xml:space="preserve"> DNN/S-NSSAI combination.</w:t>
      </w:r>
    </w:p>
    <w:p w14:paraId="4A66A4B7" w14:textId="689A54EE" w:rsidR="000D524E" w:rsidRDefault="000D524E" w:rsidP="000D524E">
      <w:r>
        <w:t>Event Filters are used to specify the conditions to match for notifying the event. If there are no conditions to match then the Event Filter is not provided. The following table describes the Event Filters supported by the service:</w:t>
      </w:r>
    </w:p>
    <w:p w14:paraId="03B91C16" w14:textId="518501DB" w:rsidR="000D524E" w:rsidRPr="006E7760" w:rsidRDefault="000D524E" w:rsidP="006E7760">
      <w:pPr>
        <w:pStyle w:val="TH"/>
      </w:pPr>
      <w:r>
        <w:t>Table 5.2.6.25.6-1: Time Synchronization capability event filters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D524E" w:rsidRPr="00BC6720" w14:paraId="7B684C17" w14:textId="77777777" w:rsidTr="00096A45">
        <w:trPr>
          <w:cantSplit/>
          <w:jc w:val="center"/>
        </w:trPr>
        <w:tc>
          <w:tcPr>
            <w:tcW w:w="3799" w:type="dxa"/>
          </w:tcPr>
          <w:p w14:paraId="65692F92" w14:textId="7B293E64" w:rsidR="000D524E" w:rsidRPr="00BC6720" w:rsidRDefault="000D524E" w:rsidP="00096A45">
            <w:pPr>
              <w:pStyle w:val="TAH"/>
              <w:rPr>
                <w:rFonts w:eastAsia="Malgun Gothic"/>
              </w:rPr>
            </w:pPr>
            <w:r>
              <w:rPr>
                <w:rFonts w:eastAsia="Malgun Gothic"/>
              </w:rPr>
              <w:t>Event filter</w:t>
            </w:r>
          </w:p>
        </w:tc>
        <w:tc>
          <w:tcPr>
            <w:tcW w:w="4678" w:type="dxa"/>
          </w:tcPr>
          <w:p w14:paraId="0F52ED5A" w14:textId="6AF5E118" w:rsidR="000D524E" w:rsidRPr="00BC6720" w:rsidRDefault="000D524E" w:rsidP="00096A45">
            <w:pPr>
              <w:pStyle w:val="TAH"/>
              <w:rPr>
                <w:rFonts w:eastAsia="Malgun Gothic"/>
              </w:rPr>
            </w:pPr>
            <w:r>
              <w:rPr>
                <w:rFonts w:eastAsia="Malgun Gothic"/>
              </w:rPr>
              <w:t>Description</w:t>
            </w:r>
          </w:p>
        </w:tc>
      </w:tr>
      <w:tr w:rsidR="000D524E" w:rsidRPr="00BC6720" w14:paraId="18482151" w14:textId="77777777" w:rsidTr="00096A45">
        <w:trPr>
          <w:cantSplit/>
          <w:jc w:val="center"/>
        </w:trPr>
        <w:tc>
          <w:tcPr>
            <w:tcW w:w="3799" w:type="dxa"/>
          </w:tcPr>
          <w:p w14:paraId="6B3C099C" w14:textId="40861CD0" w:rsidR="000D524E" w:rsidRPr="00BC6720" w:rsidRDefault="000D524E" w:rsidP="00096A45">
            <w:pPr>
              <w:pStyle w:val="TAL"/>
              <w:rPr>
                <w:rFonts w:eastAsia="Malgun Gothic"/>
              </w:rPr>
            </w:pPr>
            <w:r>
              <w:rPr>
                <w:rFonts w:eastAsia="Malgun Gothic"/>
              </w:rPr>
              <w:t>List of UE identities</w:t>
            </w:r>
          </w:p>
        </w:tc>
        <w:tc>
          <w:tcPr>
            <w:tcW w:w="4678" w:type="dxa"/>
          </w:tcPr>
          <w:p w14:paraId="79499E3A" w14:textId="09ABF371" w:rsidR="000D524E" w:rsidRPr="00BC6720" w:rsidRDefault="000D524E" w:rsidP="00096A45">
            <w:pPr>
              <w:pStyle w:val="TAL"/>
              <w:rPr>
                <w:rFonts w:eastAsia="Malgun Gothic"/>
              </w:rPr>
            </w:pPr>
            <w:r>
              <w:rPr>
                <w:rFonts w:eastAsia="Malgun Gothic"/>
              </w:rPr>
              <w:t>Only the included UE identities are considered for the notification.</w:t>
            </w:r>
          </w:p>
        </w:tc>
      </w:tr>
      <w:tr w:rsidR="000D524E" w:rsidRPr="00BC6720" w14:paraId="1CF36C20" w14:textId="77777777" w:rsidTr="00096A45">
        <w:trPr>
          <w:cantSplit/>
          <w:jc w:val="center"/>
        </w:trPr>
        <w:tc>
          <w:tcPr>
            <w:tcW w:w="3799" w:type="dxa"/>
          </w:tcPr>
          <w:p w14:paraId="4F9F3A6C" w14:textId="61AB477E" w:rsidR="000D524E" w:rsidRDefault="000D524E" w:rsidP="00096A45">
            <w:pPr>
              <w:pStyle w:val="TAL"/>
              <w:rPr>
                <w:rFonts w:eastAsia="Malgun Gothic"/>
              </w:rPr>
            </w:pPr>
            <w:r>
              <w:rPr>
                <w:rFonts w:eastAsia="Malgun Gothic"/>
              </w:rPr>
              <w:t>PTP instance types</w:t>
            </w:r>
          </w:p>
        </w:tc>
        <w:tc>
          <w:tcPr>
            <w:tcW w:w="4678" w:type="dxa"/>
          </w:tcPr>
          <w:p w14:paraId="2A9122DE" w14:textId="37B65BF1" w:rsidR="000D524E" w:rsidRDefault="000D524E" w:rsidP="00096A45">
            <w:pPr>
              <w:pStyle w:val="TAL"/>
              <w:rPr>
                <w:rFonts w:eastAsia="Malgun Gothic"/>
              </w:rPr>
            </w:pPr>
            <w:r>
              <w:rPr>
                <w:rFonts w:eastAsia="Malgun Gothic"/>
              </w:rPr>
              <w:t>Supported PTP instance types as described in clause 5.27.1.4 of TS 23.501 [2].</w:t>
            </w:r>
          </w:p>
        </w:tc>
      </w:tr>
      <w:tr w:rsidR="000D524E" w:rsidRPr="00BC6720" w14:paraId="6AE29AED" w14:textId="77777777" w:rsidTr="00096A45">
        <w:trPr>
          <w:cantSplit/>
          <w:jc w:val="center"/>
        </w:trPr>
        <w:tc>
          <w:tcPr>
            <w:tcW w:w="3799" w:type="dxa"/>
          </w:tcPr>
          <w:p w14:paraId="3077DFA3" w14:textId="56223A1D" w:rsidR="000D524E" w:rsidRDefault="000D524E" w:rsidP="00096A45">
            <w:pPr>
              <w:pStyle w:val="TAL"/>
              <w:rPr>
                <w:rFonts w:eastAsia="Malgun Gothic"/>
              </w:rPr>
            </w:pPr>
            <w:r>
              <w:rPr>
                <w:rFonts w:eastAsia="Malgun Gothic"/>
              </w:rPr>
              <w:t>Transport protocols</w:t>
            </w:r>
          </w:p>
        </w:tc>
        <w:tc>
          <w:tcPr>
            <w:tcW w:w="4678" w:type="dxa"/>
          </w:tcPr>
          <w:p w14:paraId="01CB2F4F" w14:textId="6C88D60E" w:rsidR="000D524E" w:rsidRDefault="000D524E" w:rsidP="00096A45">
            <w:pPr>
              <w:pStyle w:val="TAL"/>
              <w:rPr>
                <w:rFonts w:eastAsia="Malgun Gothic"/>
              </w:rPr>
            </w:pPr>
            <w:r>
              <w:rPr>
                <w:rFonts w:eastAsia="Malgun Gothic"/>
              </w:rPr>
              <w:t>Supported transport protocols for PTP as described in clause 5.27.1.4 of TS 23.501 [2].</w:t>
            </w:r>
          </w:p>
        </w:tc>
      </w:tr>
      <w:tr w:rsidR="000D524E" w:rsidRPr="00BC6720" w14:paraId="4A5E838E" w14:textId="77777777" w:rsidTr="00096A45">
        <w:trPr>
          <w:cantSplit/>
          <w:jc w:val="center"/>
        </w:trPr>
        <w:tc>
          <w:tcPr>
            <w:tcW w:w="3799" w:type="dxa"/>
          </w:tcPr>
          <w:p w14:paraId="4D73CDA4" w14:textId="2783B013" w:rsidR="000D524E" w:rsidRDefault="000D524E" w:rsidP="00096A45">
            <w:pPr>
              <w:pStyle w:val="TAL"/>
              <w:rPr>
                <w:rFonts w:eastAsia="Malgun Gothic"/>
              </w:rPr>
            </w:pPr>
            <w:r>
              <w:rPr>
                <w:rFonts w:eastAsia="Malgun Gothic"/>
              </w:rPr>
              <w:t>Supported PTP Profiles</w:t>
            </w:r>
          </w:p>
        </w:tc>
        <w:tc>
          <w:tcPr>
            <w:tcW w:w="4678" w:type="dxa"/>
          </w:tcPr>
          <w:p w14:paraId="6EA4FBD8" w14:textId="26244018" w:rsidR="000D524E" w:rsidRDefault="000D524E" w:rsidP="00096A45">
            <w:pPr>
              <w:pStyle w:val="TAL"/>
              <w:rPr>
                <w:rFonts w:eastAsia="Malgun Gothic"/>
              </w:rPr>
            </w:pPr>
            <w:r>
              <w:rPr>
                <w:rFonts w:eastAsia="Malgun Gothic"/>
              </w:rPr>
              <w:t>Identifies the PTP profiles supported by 5GS for the reported UE.</w:t>
            </w:r>
          </w:p>
        </w:tc>
      </w:tr>
    </w:tbl>
    <w:p w14:paraId="4CA09B58" w14:textId="77777777" w:rsidR="000D524E" w:rsidRDefault="000D524E">
      <w:pPr>
        <w:rPr>
          <w:lang w:eastAsia="zh-CN"/>
        </w:rPr>
      </w:pPr>
    </w:p>
    <w:p w14:paraId="063B9998" w14:textId="38DC7282" w:rsidR="008A3270" w:rsidRDefault="008A3270" w:rsidP="008A3270">
      <w:pPr>
        <w:rPr>
          <w:lang w:eastAsia="zh-CN"/>
        </w:rPr>
      </w:pPr>
      <w:r w:rsidRPr="002217D3">
        <w:rPr>
          <w:b/>
          <w:bCs/>
          <w:lang w:eastAsia="zh-CN"/>
        </w:rPr>
        <w:t>Inputs, Required:</w:t>
      </w:r>
      <w:r w:rsidR="000D524E">
        <w:rPr>
          <w:lang w:eastAsia="zh-CN"/>
        </w:rPr>
        <w:t xml:space="preserve"> Either combination of DNN/S-NSSAI or AF-Service-Identifier</w:t>
      </w:r>
      <w:r w:rsidR="00BB338E">
        <w:rPr>
          <w:lang w:eastAsia="zh-CN"/>
        </w:rPr>
        <w:t xml:space="preserve"> and</w:t>
      </w:r>
      <w:r w:rsidR="000D524E">
        <w:rPr>
          <w:lang w:eastAsia="zh-CN"/>
        </w:rPr>
        <w:t xml:space="preserve"> Notification Target Address.</w:t>
      </w:r>
    </w:p>
    <w:p w14:paraId="47A788AC" w14:textId="6A3DC188" w:rsidR="008A3270" w:rsidRDefault="008A3270" w:rsidP="008A3270">
      <w:pPr>
        <w:rPr>
          <w:lang w:eastAsia="zh-CN"/>
        </w:rPr>
      </w:pPr>
      <w:r w:rsidRPr="002217D3">
        <w:rPr>
          <w:b/>
          <w:bCs/>
          <w:lang w:eastAsia="zh-CN"/>
        </w:rPr>
        <w:t>Inputs, Optional:</w:t>
      </w:r>
      <w:r>
        <w:rPr>
          <w:lang w:eastAsia="zh-CN"/>
        </w:rPr>
        <w:t xml:space="preserve"> </w:t>
      </w:r>
      <w:r w:rsidR="000D524E">
        <w:rPr>
          <w:lang w:eastAsia="zh-CN"/>
        </w:rPr>
        <w:t xml:space="preserve">Event Filter(s) as described in Table 5.2.6.25.6-1, </w:t>
      </w:r>
      <w:r>
        <w:rPr>
          <w:lang w:eastAsia="zh-CN"/>
        </w:rPr>
        <w:t>Report Type (can be either one-time reporting, periodic reporting or event based reporting).</w:t>
      </w:r>
    </w:p>
    <w:p w14:paraId="318A1ABE" w14:textId="5BC06B5C"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0D524E">
        <w:rPr>
          <w:lang w:eastAsia="zh-CN"/>
        </w:rPr>
        <w:t xml:space="preserve"> When the subscription is accepted: Subscription Correlation ID, Expiry time.</w:t>
      </w:r>
    </w:p>
    <w:p w14:paraId="5BB6B720" w14:textId="77777777" w:rsidR="008A3270" w:rsidRDefault="008A3270" w:rsidP="008A3270">
      <w:pPr>
        <w:rPr>
          <w:lang w:eastAsia="zh-CN"/>
        </w:rPr>
      </w:pPr>
      <w:r w:rsidRPr="002217D3">
        <w:rPr>
          <w:b/>
          <w:bCs/>
          <w:lang w:eastAsia="zh-CN"/>
        </w:rPr>
        <w:t>Outputs, Optional:</w:t>
      </w:r>
      <w:r>
        <w:rPr>
          <w:lang w:eastAsia="zh-CN"/>
        </w:rPr>
        <w:t xml:space="preserve"> None.</w:t>
      </w:r>
    </w:p>
    <w:p w14:paraId="21A44F58" w14:textId="77777777" w:rsidR="008A3270" w:rsidRDefault="008A3270" w:rsidP="002217D3">
      <w:pPr>
        <w:pStyle w:val="Heading5"/>
        <w:rPr>
          <w:lang w:eastAsia="zh-CN"/>
        </w:rPr>
      </w:pPr>
      <w:bookmarkStart w:id="5435" w:name="_Toc91154353"/>
      <w:r>
        <w:rPr>
          <w:lang w:eastAsia="zh-CN"/>
        </w:rPr>
        <w:lastRenderedPageBreak/>
        <w:t>5.2.6.25.7</w:t>
      </w:r>
      <w:r>
        <w:rPr>
          <w:lang w:eastAsia="zh-CN"/>
        </w:rPr>
        <w:tab/>
        <w:t>Nnef_TimeSynchronization_CapsUnsubscribe operation</w:t>
      </w:r>
      <w:bookmarkEnd w:id="5435"/>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7D656B38" w:rsidR="008A3270" w:rsidRDefault="008A3270" w:rsidP="008A3270">
      <w:pPr>
        <w:rPr>
          <w:lang w:eastAsia="zh-CN"/>
        </w:rPr>
      </w:pPr>
      <w:r w:rsidRPr="002217D3">
        <w:rPr>
          <w:b/>
          <w:bCs/>
          <w:lang w:eastAsia="zh-CN"/>
        </w:rPr>
        <w:t>Description:</w:t>
      </w:r>
      <w:r>
        <w:rPr>
          <w:lang w:eastAsia="zh-CN"/>
        </w:rPr>
        <w:t xml:space="preserve"> The AF unsubscribes to receive notification about time synchronization for a UE or a DNN/S-NSSAI combination.</w:t>
      </w:r>
    </w:p>
    <w:p w14:paraId="39C5C69F" w14:textId="59152CC8" w:rsidR="008A3270" w:rsidRDefault="008A3270" w:rsidP="008A3270">
      <w:pPr>
        <w:rPr>
          <w:lang w:eastAsia="zh-CN"/>
        </w:rPr>
      </w:pPr>
      <w:r w:rsidRPr="002217D3">
        <w:rPr>
          <w:b/>
          <w:bCs/>
          <w:lang w:eastAsia="zh-CN"/>
        </w:rPr>
        <w:t>Inputs, Required:</w:t>
      </w:r>
      <w:r w:rsidR="000D524E">
        <w:rPr>
          <w:lang w:eastAsia="zh-CN"/>
        </w:rPr>
        <w:t xml:space="preserve"> Subscription Correlation ID.</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C6B8B33"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70F23072" w14:textId="77777777" w:rsidR="008A3270" w:rsidRDefault="008A3270" w:rsidP="008A3270">
      <w:pPr>
        <w:rPr>
          <w:lang w:eastAsia="zh-CN"/>
        </w:rPr>
      </w:pPr>
      <w:r w:rsidRPr="002217D3">
        <w:rPr>
          <w:b/>
          <w:bCs/>
          <w:lang w:eastAsia="zh-CN"/>
        </w:rPr>
        <w:t>Outputs, Optional:</w:t>
      </w:r>
      <w:r>
        <w:rPr>
          <w:lang w:eastAsia="zh-CN"/>
        </w:rPr>
        <w:t xml:space="preserve"> None.</w:t>
      </w:r>
    </w:p>
    <w:p w14:paraId="4CEB63CA" w14:textId="31B8AB74" w:rsidR="008A3270" w:rsidRDefault="008A3270" w:rsidP="002217D3">
      <w:pPr>
        <w:pStyle w:val="Heading5"/>
        <w:rPr>
          <w:lang w:eastAsia="zh-CN"/>
        </w:rPr>
      </w:pPr>
      <w:bookmarkStart w:id="5436" w:name="_Toc91154354"/>
      <w:r>
        <w:rPr>
          <w:lang w:eastAsia="zh-CN"/>
        </w:rPr>
        <w:t>5.2.6.25.8</w:t>
      </w:r>
      <w:r>
        <w:rPr>
          <w:lang w:eastAsia="zh-CN"/>
        </w:rPr>
        <w:tab/>
        <w:t>Nnef_TimeSynchronization_CapsNotify operation</w:t>
      </w:r>
      <w:bookmarkEnd w:id="5436"/>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4044FC6B" w:rsidR="000D524E" w:rsidRDefault="000D524E" w:rsidP="008A3270">
      <w:r>
        <w:t>When the NEF detects an event corresponding to a Subscription, it invokes Nnef_TimeSynchronization_CapsNotify service operation to the NF consumer(s) which has subscribed for the event. The following table describes the parameters in the event.</w:t>
      </w:r>
    </w:p>
    <w:p w14:paraId="42DF7317" w14:textId="77777777" w:rsidR="00322721" w:rsidRPr="00BC6720" w:rsidRDefault="00322721" w:rsidP="00322721">
      <w:pPr>
        <w:pStyle w:val="TH"/>
        <w:rPr>
          <w:rFonts w:eastAsia="SimSun"/>
        </w:rPr>
      </w:pPr>
      <w:r w:rsidRPr="00BC6720">
        <w:t xml:space="preserve">Table </w:t>
      </w:r>
      <w:r>
        <w:t>5</w:t>
      </w:r>
      <w:r w:rsidRPr="00BC6720">
        <w:rPr>
          <w:rFonts w:eastAsia="SimSun"/>
        </w:rPr>
        <w:t>.</w:t>
      </w:r>
      <w:r>
        <w:rPr>
          <w:rFonts w:eastAsia="SimSun"/>
        </w:rPr>
        <w:t>2.6</w:t>
      </w:r>
      <w:r w:rsidRPr="00BC6720">
        <w:rPr>
          <w:rFonts w:eastAsia="SimSun"/>
        </w:rPr>
        <w:t>.</w:t>
      </w:r>
      <w:r>
        <w:rPr>
          <w:rFonts w:eastAsia="SimSun"/>
        </w:rPr>
        <w:t>25</w:t>
      </w:r>
      <w:r w:rsidRPr="00BC6720">
        <w:rPr>
          <w:rFonts w:eastAsia="SimSun"/>
        </w:rPr>
        <w:t>.</w:t>
      </w:r>
      <w:r>
        <w:rPr>
          <w:rFonts w:eastAsia="SimSun"/>
        </w:rPr>
        <w:t>8</w:t>
      </w:r>
      <w:r w:rsidRPr="00BC6720">
        <w:rPr>
          <w:rFonts w:eastAsia="SimSun"/>
        </w:rPr>
        <w:t>-</w:t>
      </w:r>
      <w:r>
        <w:rPr>
          <w:rFonts w:eastAsia="SimSun"/>
        </w:rPr>
        <w:t>1</w:t>
      </w:r>
      <w:r w:rsidRPr="00BC6720">
        <w:rPr>
          <w:rFonts w:eastAsia="SimSun"/>
        </w:rPr>
        <w:t xml:space="preserve">: </w:t>
      </w:r>
      <w:r w:rsidRPr="00B337C5">
        <w:rPr>
          <w:rFonts w:eastAsia="SimSun"/>
        </w:rPr>
        <w:t>Time Synchronization capability event</w:t>
      </w:r>
      <w:r>
        <w:rPr>
          <w:rFonts w:eastAsia="SimSun"/>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322721" w:rsidRPr="00BC6720" w14:paraId="2C7B7690" w14:textId="77777777" w:rsidTr="0054242E">
        <w:trPr>
          <w:cantSplit/>
          <w:jc w:val="center"/>
        </w:trPr>
        <w:tc>
          <w:tcPr>
            <w:tcW w:w="3799" w:type="dxa"/>
          </w:tcPr>
          <w:p w14:paraId="114F0483" w14:textId="77777777" w:rsidR="00322721" w:rsidRPr="00BC6720" w:rsidRDefault="00322721" w:rsidP="0054242E">
            <w:pPr>
              <w:pStyle w:val="TAH"/>
              <w:rPr>
                <w:rFonts w:eastAsia="Malgun Gothic"/>
              </w:rPr>
            </w:pPr>
            <w:r w:rsidRPr="00BC6720">
              <w:rPr>
                <w:rFonts w:eastAsia="Malgun Gothic"/>
              </w:rPr>
              <w:t xml:space="preserve">Time Synchronization </w:t>
            </w:r>
            <w:r>
              <w:rPr>
                <w:rFonts w:eastAsia="Malgun Gothic"/>
              </w:rPr>
              <w:t>event p</w:t>
            </w:r>
            <w:r w:rsidRPr="00BC6720">
              <w:rPr>
                <w:rFonts w:eastAsia="Malgun Gothic"/>
              </w:rPr>
              <w:t>arameter</w:t>
            </w:r>
          </w:p>
        </w:tc>
        <w:tc>
          <w:tcPr>
            <w:tcW w:w="4678" w:type="dxa"/>
          </w:tcPr>
          <w:p w14:paraId="1F6CD030" w14:textId="77777777" w:rsidR="00322721" w:rsidRPr="00BC6720" w:rsidRDefault="00322721" w:rsidP="0054242E">
            <w:pPr>
              <w:pStyle w:val="TAH"/>
              <w:rPr>
                <w:rFonts w:eastAsia="Malgun Gothic"/>
              </w:rPr>
            </w:pPr>
            <w:r w:rsidRPr="00BC6720">
              <w:rPr>
                <w:rFonts w:eastAsia="Malgun Gothic"/>
              </w:rPr>
              <w:t>Description</w:t>
            </w:r>
          </w:p>
        </w:tc>
      </w:tr>
      <w:tr w:rsidR="00322721" w:rsidRPr="00BC6720" w14:paraId="455A38A2" w14:textId="77777777" w:rsidTr="0054242E">
        <w:trPr>
          <w:cantSplit/>
          <w:jc w:val="center"/>
        </w:trPr>
        <w:tc>
          <w:tcPr>
            <w:tcW w:w="3799" w:type="dxa"/>
          </w:tcPr>
          <w:p w14:paraId="178043D6" w14:textId="77777777" w:rsidR="00322721" w:rsidRPr="00BC6720" w:rsidRDefault="00322721" w:rsidP="0054242E">
            <w:pPr>
              <w:pStyle w:val="TAL"/>
              <w:rPr>
                <w:rFonts w:eastAsia="Malgun Gothic"/>
              </w:rPr>
            </w:pPr>
            <w:r>
              <w:rPr>
                <w:rFonts w:eastAsia="Malgun Gothic"/>
              </w:rPr>
              <w:t xml:space="preserve">List of </w:t>
            </w:r>
            <w:r w:rsidRPr="00BC6720">
              <w:rPr>
                <w:rFonts w:eastAsia="Malgun Gothic"/>
              </w:rPr>
              <w:t>User-Plane Node</w:t>
            </w:r>
            <w:r>
              <w:rPr>
                <w:rFonts w:eastAsia="Malgun Gothic"/>
              </w:rPr>
              <w:t xml:space="preserve"> IDs</w:t>
            </w:r>
            <w:r w:rsidRPr="00BC6720">
              <w:rPr>
                <w:rFonts w:eastAsia="Malgun Gothic"/>
              </w:rPr>
              <w:t xml:space="preserve"> </w:t>
            </w:r>
          </w:p>
        </w:tc>
        <w:tc>
          <w:tcPr>
            <w:tcW w:w="4678" w:type="dxa"/>
          </w:tcPr>
          <w:p w14:paraId="2EB73432" w14:textId="77777777" w:rsidR="00322721" w:rsidRPr="00BC6720" w:rsidRDefault="00322721" w:rsidP="0054242E">
            <w:pPr>
              <w:pStyle w:val="TAL"/>
              <w:rPr>
                <w:rFonts w:eastAsia="Malgun Gothic"/>
              </w:rPr>
            </w:pPr>
            <w:r w:rsidRPr="00BC6720">
              <w:rPr>
                <w:rFonts w:eastAsia="Malgun Gothic"/>
              </w:rPr>
              <w:t>Identifies the applicable NW-TT (NOTE).</w:t>
            </w:r>
          </w:p>
        </w:tc>
      </w:tr>
      <w:tr w:rsidR="00322721" w:rsidRPr="00BC6720" w14:paraId="4F58C994" w14:textId="77777777" w:rsidTr="0054242E">
        <w:trPr>
          <w:cantSplit/>
          <w:jc w:val="center"/>
        </w:trPr>
        <w:tc>
          <w:tcPr>
            <w:tcW w:w="8477" w:type="dxa"/>
            <w:gridSpan w:val="2"/>
          </w:tcPr>
          <w:p w14:paraId="313B69DB" w14:textId="77777777" w:rsidR="00322721" w:rsidRPr="008F77E4" w:rsidRDefault="00322721" w:rsidP="0054242E">
            <w:pPr>
              <w:pStyle w:val="TAL"/>
              <w:rPr>
                <w:rFonts w:eastAsia="Malgun Gothic"/>
                <w:b/>
                <w:bCs/>
              </w:rPr>
            </w:pPr>
            <w:r w:rsidRPr="008F77E4">
              <w:rPr>
                <w:rFonts w:eastAsia="Malgun Gothic"/>
                <w:b/>
                <w:bCs/>
              </w:rPr>
              <w:t>For each User-Plane Node ID</w:t>
            </w:r>
          </w:p>
        </w:tc>
      </w:tr>
      <w:tr w:rsidR="00322721" w:rsidRPr="00BC6720" w14:paraId="25AA7B24" w14:textId="77777777" w:rsidTr="0054242E">
        <w:trPr>
          <w:cantSplit/>
          <w:jc w:val="center"/>
        </w:trPr>
        <w:tc>
          <w:tcPr>
            <w:tcW w:w="3799" w:type="dxa"/>
          </w:tcPr>
          <w:p w14:paraId="1C3A167F" w14:textId="77777777" w:rsidR="00322721" w:rsidRPr="00BC6720" w:rsidRDefault="00322721" w:rsidP="0054242E">
            <w:pPr>
              <w:pStyle w:val="TAL"/>
              <w:rPr>
                <w:rFonts w:eastAsia="Malgun Gothic"/>
              </w:rPr>
            </w:pPr>
            <w:r w:rsidRPr="00BC6720">
              <w:rPr>
                <w:rFonts w:eastAsia="Malgun Gothic"/>
              </w:rPr>
              <w:t>(g)PTP grandmaster capable</w:t>
            </w:r>
          </w:p>
        </w:tc>
        <w:tc>
          <w:tcPr>
            <w:tcW w:w="4678" w:type="dxa"/>
          </w:tcPr>
          <w:p w14:paraId="7B7DD6E8" w14:textId="77777777" w:rsidR="00322721" w:rsidRPr="00BC6720" w:rsidRDefault="00322721" w:rsidP="0054242E">
            <w:pPr>
              <w:pStyle w:val="TAL"/>
              <w:rPr>
                <w:rFonts w:eastAsia="Malgun Gothic"/>
              </w:rPr>
            </w:pPr>
            <w:r w:rsidRPr="00BC6720">
              <w:rPr>
                <w:rFonts w:eastAsia="Malgun Gothic"/>
              </w:rPr>
              <w:t xml:space="preserve">Indicates separately whether </w:t>
            </w:r>
            <w:r>
              <w:rPr>
                <w:rFonts w:eastAsia="Malgun Gothic"/>
              </w:rPr>
              <w:t>User-Plane Node ID</w:t>
            </w:r>
            <w:r w:rsidRPr="00BC6720">
              <w:rPr>
                <w:rFonts w:eastAsia="Malgun Gothic"/>
              </w:rPr>
              <w:t xml:space="preserve"> supports acting as a gPTP </w:t>
            </w:r>
            <w:r>
              <w:rPr>
                <w:rFonts w:eastAsia="Malgun Gothic"/>
              </w:rPr>
              <w:t>and/</w:t>
            </w:r>
            <w:r w:rsidRPr="00BC6720">
              <w:rPr>
                <w:rFonts w:eastAsia="Malgun Gothic"/>
              </w:rPr>
              <w:t>or PTP grandmaster.</w:t>
            </w:r>
          </w:p>
        </w:tc>
      </w:tr>
      <w:tr w:rsidR="00322721" w:rsidRPr="00BC6720" w14:paraId="224297FA" w14:textId="77777777" w:rsidTr="0054242E">
        <w:trPr>
          <w:cantSplit/>
          <w:jc w:val="center"/>
        </w:trPr>
        <w:tc>
          <w:tcPr>
            <w:tcW w:w="3799" w:type="dxa"/>
          </w:tcPr>
          <w:p w14:paraId="1842ED78" w14:textId="77777777" w:rsidR="00322721" w:rsidRPr="00BC6720" w:rsidRDefault="00322721" w:rsidP="0054242E">
            <w:pPr>
              <w:pStyle w:val="TAL"/>
              <w:rPr>
                <w:rFonts w:eastAsia="Malgun Gothic"/>
              </w:rPr>
            </w:pPr>
            <w:r>
              <w:rPr>
                <w:rFonts w:eastAsia="Malgun Gothic"/>
              </w:rPr>
              <w:t>5G Access Stratum Time source</w:t>
            </w:r>
          </w:p>
        </w:tc>
        <w:tc>
          <w:tcPr>
            <w:tcW w:w="4678" w:type="dxa"/>
          </w:tcPr>
          <w:p w14:paraId="5A9CE2D1" w14:textId="77777777" w:rsidR="00322721" w:rsidRDefault="00322721" w:rsidP="0054242E">
            <w:pPr>
              <w:pStyle w:val="TAL"/>
              <w:rPr>
                <w:rFonts w:eastAsia="Malgun Gothic"/>
              </w:rPr>
            </w:pPr>
            <w:r>
              <w:rPr>
                <w:rFonts w:eastAsia="Malgun Gothic"/>
              </w:rPr>
              <w:t>Indicates the 5G clock quality supported (i.e. the source of time used by the 5GS).</w:t>
            </w:r>
          </w:p>
          <w:p w14:paraId="4FB65E0A" w14:textId="77777777" w:rsidR="00322721" w:rsidRPr="00BC6720" w:rsidRDefault="00322721" w:rsidP="0054242E">
            <w:pPr>
              <w:pStyle w:val="TAL"/>
              <w:rPr>
                <w:rFonts w:eastAsia="Malgun Gothic"/>
              </w:rPr>
            </w:pPr>
            <w:r>
              <w:rPr>
                <w:rFonts w:eastAsia="Malgun Gothic"/>
              </w:rPr>
              <w:t>Allowed values: Atomic clock, GNSS, terrestrial radio, serial time code, PTP, NTP, hand set, internal oscillator, other.</w:t>
            </w:r>
          </w:p>
        </w:tc>
      </w:tr>
      <w:tr w:rsidR="00322721" w:rsidRPr="00BC6720" w14:paraId="6845B344" w14:textId="77777777" w:rsidTr="0054242E">
        <w:trPr>
          <w:cantSplit/>
          <w:jc w:val="center"/>
        </w:trPr>
        <w:tc>
          <w:tcPr>
            <w:tcW w:w="3799" w:type="dxa"/>
          </w:tcPr>
          <w:p w14:paraId="6FCD0C56" w14:textId="77777777" w:rsidR="00322721" w:rsidRPr="00BC6720" w:rsidRDefault="00322721" w:rsidP="0054242E">
            <w:pPr>
              <w:pStyle w:val="TAL"/>
              <w:rPr>
                <w:rFonts w:eastAsia="Malgun Gothic"/>
              </w:rPr>
            </w:pPr>
            <w:r>
              <w:rPr>
                <w:rFonts w:eastAsia="Malgun Gothic"/>
              </w:rPr>
              <w:t>List of UEs associated with the User-Plane Node ID</w:t>
            </w:r>
          </w:p>
        </w:tc>
        <w:tc>
          <w:tcPr>
            <w:tcW w:w="4678" w:type="dxa"/>
          </w:tcPr>
          <w:p w14:paraId="285F3A20" w14:textId="77777777" w:rsidR="00322721" w:rsidRPr="00BC6720" w:rsidRDefault="00322721" w:rsidP="0054242E">
            <w:pPr>
              <w:pStyle w:val="TAL"/>
              <w:rPr>
                <w:rFonts w:eastAsia="Malgun Gothic"/>
              </w:rPr>
            </w:pPr>
          </w:p>
        </w:tc>
      </w:tr>
      <w:tr w:rsidR="00322721" w:rsidRPr="00BC6720" w14:paraId="42664A6E" w14:textId="77777777" w:rsidTr="0054242E">
        <w:trPr>
          <w:cantSplit/>
          <w:jc w:val="center"/>
        </w:trPr>
        <w:tc>
          <w:tcPr>
            <w:tcW w:w="8477" w:type="dxa"/>
            <w:gridSpan w:val="2"/>
          </w:tcPr>
          <w:p w14:paraId="54FB2925" w14:textId="77777777" w:rsidR="00322721" w:rsidRPr="00E23437" w:rsidRDefault="00322721" w:rsidP="0054242E">
            <w:pPr>
              <w:pStyle w:val="TAL"/>
              <w:rPr>
                <w:rFonts w:eastAsia="Malgun Gothic"/>
                <w:b/>
                <w:bCs/>
              </w:rPr>
            </w:pPr>
            <w:r w:rsidRPr="00E23437">
              <w:rPr>
                <w:rFonts w:eastAsia="Malgun Gothic"/>
                <w:b/>
                <w:bCs/>
              </w:rPr>
              <w:t>For each UE</w:t>
            </w:r>
          </w:p>
        </w:tc>
      </w:tr>
      <w:tr w:rsidR="00322721" w:rsidRPr="00BC6720" w14:paraId="2C258F6A" w14:textId="77777777" w:rsidTr="0054242E">
        <w:trPr>
          <w:cantSplit/>
          <w:jc w:val="center"/>
        </w:trPr>
        <w:tc>
          <w:tcPr>
            <w:tcW w:w="3799" w:type="dxa"/>
          </w:tcPr>
          <w:p w14:paraId="69423D91" w14:textId="77777777" w:rsidR="00322721" w:rsidRPr="00BC6720" w:rsidRDefault="00322721" w:rsidP="0054242E">
            <w:pPr>
              <w:pStyle w:val="TAL"/>
              <w:rPr>
                <w:rFonts w:eastAsia="Malgun Gothic"/>
              </w:rPr>
            </w:pPr>
            <w:r>
              <w:rPr>
                <w:rFonts w:eastAsia="Malgun Gothic"/>
              </w:rPr>
              <w:t>UE identity</w:t>
            </w:r>
          </w:p>
        </w:tc>
        <w:tc>
          <w:tcPr>
            <w:tcW w:w="4678" w:type="dxa"/>
          </w:tcPr>
          <w:p w14:paraId="2D40DB30" w14:textId="77777777" w:rsidR="00322721" w:rsidRPr="00BC6720" w:rsidRDefault="00322721" w:rsidP="0054242E">
            <w:pPr>
              <w:pStyle w:val="TAL"/>
              <w:rPr>
                <w:rFonts w:eastAsia="Malgun Gothic"/>
              </w:rPr>
            </w:pPr>
            <w:r>
              <w:rPr>
                <w:rFonts w:eastAsia="Malgun Gothic"/>
              </w:rPr>
              <w:t>Identifies the UE to which the reported parameters below apply.</w:t>
            </w:r>
          </w:p>
        </w:tc>
      </w:tr>
      <w:tr w:rsidR="00322721" w:rsidRPr="00BC6720" w14:paraId="31BC4996" w14:textId="77777777" w:rsidTr="0054242E">
        <w:trPr>
          <w:cantSplit/>
          <w:jc w:val="center"/>
        </w:trPr>
        <w:tc>
          <w:tcPr>
            <w:tcW w:w="3799" w:type="dxa"/>
          </w:tcPr>
          <w:p w14:paraId="37FB9A38" w14:textId="77777777" w:rsidR="00322721" w:rsidRPr="00BC6720" w:rsidRDefault="00322721" w:rsidP="0054242E">
            <w:pPr>
              <w:pStyle w:val="TAL"/>
              <w:rPr>
                <w:rFonts w:eastAsia="Malgun Gothic"/>
              </w:rPr>
            </w:pPr>
            <w:r>
              <w:rPr>
                <w:rFonts w:eastAsia="Malgun Gothic"/>
              </w:rPr>
              <w:t>PTP instance types</w:t>
            </w:r>
          </w:p>
        </w:tc>
        <w:tc>
          <w:tcPr>
            <w:tcW w:w="4678" w:type="dxa"/>
          </w:tcPr>
          <w:p w14:paraId="4A581F79" w14:textId="77777777" w:rsidR="00322721" w:rsidRPr="00BC6720" w:rsidRDefault="00322721" w:rsidP="0054242E">
            <w:pPr>
              <w:pStyle w:val="TAL"/>
              <w:rPr>
                <w:rFonts w:eastAsia="Malgun Gothic"/>
              </w:rPr>
            </w:pPr>
            <w:r>
              <w:rPr>
                <w:rFonts w:eastAsia="Malgun Gothic"/>
              </w:rPr>
              <w:t xml:space="preserve"> Supported PTP instance types as described in clause 5.27.1.4 in TS 23.501 [2].</w:t>
            </w:r>
          </w:p>
        </w:tc>
      </w:tr>
      <w:tr w:rsidR="00322721" w:rsidRPr="00BC6720" w14:paraId="0CFAF2C9" w14:textId="77777777" w:rsidTr="0054242E">
        <w:trPr>
          <w:cantSplit/>
          <w:jc w:val="center"/>
        </w:trPr>
        <w:tc>
          <w:tcPr>
            <w:tcW w:w="3799" w:type="dxa"/>
          </w:tcPr>
          <w:p w14:paraId="1F5FD729" w14:textId="77777777" w:rsidR="00322721" w:rsidRPr="00BC6720" w:rsidDel="00635C03" w:rsidRDefault="00322721" w:rsidP="0054242E">
            <w:pPr>
              <w:pStyle w:val="TAL"/>
              <w:rPr>
                <w:rFonts w:eastAsia="Malgun Gothic"/>
              </w:rPr>
            </w:pPr>
            <w:r>
              <w:rPr>
                <w:rFonts w:eastAsia="Malgun Gothic"/>
              </w:rPr>
              <w:t>Transport protocols</w:t>
            </w:r>
          </w:p>
        </w:tc>
        <w:tc>
          <w:tcPr>
            <w:tcW w:w="4678" w:type="dxa"/>
          </w:tcPr>
          <w:p w14:paraId="3ACE074D" w14:textId="77777777" w:rsidR="00322721" w:rsidRPr="00BC6720" w:rsidDel="00635C03" w:rsidRDefault="00322721" w:rsidP="0054242E">
            <w:pPr>
              <w:pStyle w:val="TAL"/>
              <w:rPr>
                <w:rFonts w:eastAsia="Malgun Gothic"/>
              </w:rPr>
            </w:pPr>
            <w:r>
              <w:rPr>
                <w:rFonts w:eastAsia="Malgun Gothic"/>
              </w:rPr>
              <w:t>Supported transport protocols for PTP as described in clause 5.27.1.4 in TS 23.501 [2].</w:t>
            </w:r>
          </w:p>
        </w:tc>
      </w:tr>
      <w:tr w:rsidR="00322721" w:rsidRPr="00BC6720" w14:paraId="65E30068" w14:textId="77777777" w:rsidTr="0054242E">
        <w:trPr>
          <w:cantSplit/>
          <w:jc w:val="center"/>
        </w:trPr>
        <w:tc>
          <w:tcPr>
            <w:tcW w:w="3799" w:type="dxa"/>
          </w:tcPr>
          <w:p w14:paraId="1240CC62" w14:textId="77777777" w:rsidR="00322721" w:rsidRPr="00BC6720" w:rsidRDefault="00322721" w:rsidP="0054242E">
            <w:pPr>
              <w:pStyle w:val="TAL"/>
              <w:rPr>
                <w:rFonts w:eastAsia="Malgun Gothic"/>
              </w:rPr>
            </w:pPr>
            <w:r w:rsidRPr="00BC6720">
              <w:rPr>
                <w:rFonts w:eastAsia="Malgun Gothic"/>
                <w:lang w:eastAsia="ko-KR"/>
              </w:rPr>
              <w:t xml:space="preserve">Supported </w:t>
            </w:r>
            <w:r w:rsidRPr="00BC6720">
              <w:rPr>
                <w:rFonts w:eastAsia="Malgun Gothic" w:hint="eastAsia"/>
                <w:lang w:eastAsia="ko-KR"/>
              </w:rPr>
              <w:t>PTP P</w:t>
            </w:r>
            <w:r w:rsidRPr="00BC6720">
              <w:rPr>
                <w:rFonts w:eastAsia="Malgun Gothic"/>
                <w:lang w:eastAsia="ko-KR"/>
              </w:rPr>
              <w:t>rofiles</w:t>
            </w:r>
          </w:p>
        </w:tc>
        <w:tc>
          <w:tcPr>
            <w:tcW w:w="4678" w:type="dxa"/>
          </w:tcPr>
          <w:p w14:paraId="5AED8A64" w14:textId="77777777" w:rsidR="00322721" w:rsidRPr="00BC6720" w:rsidRDefault="00322721" w:rsidP="0054242E">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profiles supported by 5GS for the reported UE.</w:t>
            </w:r>
          </w:p>
        </w:tc>
      </w:tr>
      <w:tr w:rsidR="00322721" w:rsidRPr="00BC6720" w14:paraId="4797A59C" w14:textId="77777777" w:rsidTr="0054242E">
        <w:trPr>
          <w:cantSplit/>
          <w:jc w:val="center"/>
        </w:trPr>
        <w:tc>
          <w:tcPr>
            <w:tcW w:w="8477" w:type="dxa"/>
            <w:gridSpan w:val="2"/>
          </w:tcPr>
          <w:p w14:paraId="50938D11" w14:textId="724F1682" w:rsidR="00322721" w:rsidRPr="00BC6720" w:rsidRDefault="00322721" w:rsidP="0054242E">
            <w:pPr>
              <w:pStyle w:val="TAN"/>
              <w:rPr>
                <w:rFonts w:eastAsia="Malgun Gothic"/>
              </w:rPr>
            </w:pPr>
            <w:r w:rsidRPr="00BC6720">
              <w:t>NOTE:</w:t>
            </w:r>
            <w:r w:rsidR="005E4458">
              <w:tab/>
            </w:r>
            <w:r w:rsidRPr="00BC6720">
              <w:t>This is needed to limit the PTP instance into a single NW-TT. In this way the AF can know e.g. UE1/UE2/UE3 are served by NW-TT1, UE4/UE5/UE6 are served by NW-TT2. The AF can control the PTP instances per NW-TT.</w:t>
            </w:r>
          </w:p>
        </w:tc>
      </w:tr>
    </w:tbl>
    <w:p w14:paraId="1FB922BF" w14:textId="77777777" w:rsidR="00322721" w:rsidRDefault="00322721" w:rsidP="00322721"/>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7C21A5BD" w:rsidR="008A3270" w:rsidRDefault="008A3270" w:rsidP="008A3270">
      <w:pPr>
        <w:rPr>
          <w:lang w:eastAsia="zh-CN"/>
        </w:rPr>
      </w:pPr>
      <w:r w:rsidRPr="002217D3">
        <w:rPr>
          <w:b/>
          <w:bCs/>
          <w:lang w:eastAsia="zh-CN"/>
        </w:rPr>
        <w:t>Inputs, Required:</w:t>
      </w:r>
      <w:r>
        <w:rPr>
          <w:lang w:eastAsia="zh-CN"/>
        </w:rPr>
        <w:t xml:space="preserve"> </w:t>
      </w:r>
      <w:r w:rsidR="00BB338E">
        <w:rPr>
          <w:lang w:eastAsia="zh-CN"/>
        </w:rPr>
        <w:t xml:space="preserve">Subscription </w:t>
      </w:r>
      <w:r>
        <w:rPr>
          <w:lang w:eastAsia="zh-CN"/>
        </w:rPr>
        <w:t>Correlation ID.</w:t>
      </w:r>
    </w:p>
    <w:p w14:paraId="74AD65F5" w14:textId="3CFE23E9" w:rsidR="008A3270" w:rsidRDefault="008A3270" w:rsidP="008A3270">
      <w:pPr>
        <w:rPr>
          <w:lang w:eastAsia="zh-CN"/>
        </w:rPr>
      </w:pPr>
      <w:r w:rsidRPr="002217D3">
        <w:rPr>
          <w:b/>
          <w:bCs/>
          <w:lang w:eastAsia="zh-CN"/>
        </w:rPr>
        <w:t>Inputs, Optional:</w:t>
      </w:r>
      <w:r w:rsidR="000D524E">
        <w:rPr>
          <w:lang w:eastAsia="zh-CN"/>
        </w:rPr>
        <w:t xml:space="preserve"> Time synchronization capabilities as described in Table 5.2.6.25.8-1.</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139B751F" w:rsidR="00B1786E" w:rsidRDefault="00B1786E" w:rsidP="00B1786E">
      <w:pPr>
        <w:pStyle w:val="Heading5"/>
      </w:pPr>
      <w:bookmarkStart w:id="5437" w:name="_Toc91154355"/>
      <w:r>
        <w:t>5.2.6.25.9</w:t>
      </w:r>
      <w:r>
        <w:tab/>
        <w:t>Nnef_TimeSynchronization_ASTICreate operation</w:t>
      </w:r>
      <w:bookmarkEnd w:id="5437"/>
    </w:p>
    <w:p w14:paraId="1991E563" w14:textId="77777777" w:rsidR="00B1786E" w:rsidRDefault="00B1786E" w:rsidP="00B1786E">
      <w:r w:rsidRPr="006E7760">
        <w:rPr>
          <w:b/>
          <w:bCs/>
        </w:rPr>
        <w:t>Service operation name:</w:t>
      </w:r>
      <w:r>
        <w:t xml:space="preserve"> Nnef_ TimeSynchronization_ASTICreate</w:t>
      </w:r>
    </w:p>
    <w:p w14:paraId="302C060D" w14:textId="77777777" w:rsidR="00B1786E" w:rsidRDefault="00B1786E" w:rsidP="00B1786E">
      <w:r w:rsidRPr="006E7760">
        <w:rPr>
          <w:b/>
          <w:bCs/>
        </w:rPr>
        <w:lastRenderedPageBreak/>
        <w:t>Description:</w:t>
      </w:r>
      <w:r>
        <w:t xml:space="preserve"> Authorize the request, activate the 5G access stratum time distibution.</w:t>
      </w:r>
    </w:p>
    <w:p w14:paraId="6BAFDBAD" w14:textId="77777777" w:rsidR="00B1786E" w:rsidRDefault="00B1786E" w:rsidP="00B1786E">
      <w:r w:rsidRPr="006E7760">
        <w:rPr>
          <w:b/>
          <w:bCs/>
        </w:rPr>
        <w:t>Inputs, Required:</w:t>
      </w:r>
      <w:r>
        <w:t xml:space="preserve"> List of UE identities, mandatory service parameters as described in Table 4.15.9.4-1.</w:t>
      </w:r>
    </w:p>
    <w:p w14:paraId="617B7C49" w14:textId="77777777" w:rsidR="00B1786E" w:rsidRDefault="00B1786E" w:rsidP="00B1786E">
      <w:r w:rsidRPr="006E7760">
        <w:rPr>
          <w:b/>
          <w:bCs/>
        </w:rPr>
        <w:t>Inputs, Optional:</w:t>
      </w:r>
      <w:r>
        <w:t xml:space="preserve"> DNN, S-NSSAI, optional service parameters as described in Table 4.15.9.4-1.</w:t>
      </w:r>
    </w:p>
    <w:p w14:paraId="37ADA5E2" w14:textId="77777777" w:rsidR="00B1786E" w:rsidRDefault="00B1786E" w:rsidP="00B1786E">
      <w:r w:rsidRPr="006E7760">
        <w:rPr>
          <w:b/>
          <w:bCs/>
        </w:rPr>
        <w:t>Outputs, Required:</w:t>
      </w:r>
      <w:r>
        <w:t xml:space="preserve"> Operation execution result indication, in successful operation the time synchronization configuration id.</w:t>
      </w:r>
    </w:p>
    <w:p w14:paraId="6C505BB1" w14:textId="77777777" w:rsidR="00B1786E" w:rsidRDefault="00B1786E" w:rsidP="00B1786E">
      <w:r w:rsidRPr="006E7760">
        <w:rPr>
          <w:b/>
          <w:bCs/>
        </w:rPr>
        <w:t>Outputs, Optional:</w:t>
      </w:r>
      <w:r>
        <w:t xml:space="preserve"> None.</w:t>
      </w:r>
    </w:p>
    <w:p w14:paraId="7AA5FC6C" w14:textId="77777777" w:rsidR="00B1786E" w:rsidRDefault="00B1786E" w:rsidP="006E7760">
      <w:pPr>
        <w:pStyle w:val="Heading5"/>
      </w:pPr>
      <w:bookmarkStart w:id="5438" w:name="_Toc91154356"/>
      <w:r>
        <w:t>5.2.6.25.10</w:t>
      </w:r>
      <w:r>
        <w:tab/>
        <w:t>Nnef_TimeSynchronization_ASTIUpdate operation</w:t>
      </w:r>
      <w:bookmarkEnd w:id="5438"/>
    </w:p>
    <w:p w14:paraId="263B7BFC" w14:textId="754D5153" w:rsidR="00B1786E" w:rsidRDefault="00B1786E" w:rsidP="00B1786E">
      <w:r w:rsidRPr="006E7760">
        <w:rPr>
          <w:b/>
          <w:bCs/>
        </w:rPr>
        <w:t>Service operation name:</w:t>
      </w:r>
      <w:r>
        <w:t xml:space="preserve"> Nnef_TimeSynchronization_ASTIUpdate</w:t>
      </w:r>
    </w:p>
    <w:p w14:paraId="334C63C4" w14:textId="77777777" w:rsidR="00B1786E" w:rsidRDefault="00B1786E" w:rsidP="00B1786E">
      <w:r w:rsidRPr="006E7760">
        <w:rPr>
          <w:b/>
          <w:bCs/>
        </w:rPr>
        <w:t>Description:</w:t>
      </w:r>
      <w:r>
        <w:t xml:space="preserve"> Authorize the request and forward the request to update the 5G access stratum time distribution configuration.</w:t>
      </w:r>
    </w:p>
    <w:p w14:paraId="7E9DA926" w14:textId="77777777" w:rsidR="00B1786E" w:rsidRDefault="00B1786E" w:rsidP="00B1786E">
      <w:r w:rsidRPr="006E7760">
        <w:rPr>
          <w:b/>
          <w:bCs/>
        </w:rPr>
        <w:t>Inputs, Required:</w:t>
      </w:r>
      <w:r>
        <w:t xml:space="preserve"> Time synchronization configuration id.</w:t>
      </w:r>
    </w:p>
    <w:p w14:paraId="1ED52DD6" w14:textId="7DDCC74A" w:rsidR="00B1786E" w:rsidRDefault="00B1786E" w:rsidP="00B1786E">
      <w:r w:rsidRPr="006E7760">
        <w:rPr>
          <w:b/>
          <w:bCs/>
        </w:rPr>
        <w:t>Inputs, Optional:</w:t>
      </w:r>
      <w:r>
        <w:t xml:space="preserve"> service parameters as in Nnef_TimeSynchronization_ASTICreate input.</w:t>
      </w:r>
    </w:p>
    <w:p w14:paraId="4D12E648" w14:textId="77777777" w:rsidR="00B1786E" w:rsidRDefault="00B1786E" w:rsidP="00B1786E">
      <w:r w:rsidRPr="006E7760">
        <w:rPr>
          <w:b/>
          <w:bCs/>
        </w:rPr>
        <w:t>Outputs, Required:</w:t>
      </w:r>
      <w:r>
        <w:t xml:space="preserve"> Operation execution result indication.</w:t>
      </w:r>
    </w:p>
    <w:p w14:paraId="0546E4D5" w14:textId="77777777" w:rsidR="00B1786E" w:rsidRDefault="00B1786E" w:rsidP="00B1786E">
      <w:r w:rsidRPr="006E7760">
        <w:rPr>
          <w:b/>
          <w:bCs/>
        </w:rPr>
        <w:t>Outputs, Optional:</w:t>
      </w:r>
      <w:r>
        <w:t xml:space="preserve"> None.</w:t>
      </w:r>
    </w:p>
    <w:p w14:paraId="1CFEC49B" w14:textId="77777777" w:rsidR="00B1786E" w:rsidRDefault="00B1786E" w:rsidP="006E7760">
      <w:pPr>
        <w:pStyle w:val="Heading5"/>
      </w:pPr>
      <w:bookmarkStart w:id="5439" w:name="_Toc91154357"/>
      <w:r>
        <w:t>5.2.6.25.11</w:t>
      </w:r>
      <w:r>
        <w:tab/>
        <w:t>Nnef_TimeSynchronization_ASTIDelete operation</w:t>
      </w:r>
      <w:bookmarkEnd w:id="5439"/>
    </w:p>
    <w:p w14:paraId="63A9079C" w14:textId="0884FF61" w:rsidR="00B1786E" w:rsidRDefault="00B1786E" w:rsidP="00B1786E">
      <w:r w:rsidRPr="006E7760">
        <w:rPr>
          <w:b/>
          <w:bCs/>
        </w:rPr>
        <w:t>Service operation name:</w:t>
      </w:r>
      <w:r>
        <w:t xml:space="preserve"> Nnef_TimeSynchronization_ASTIDelete</w:t>
      </w:r>
    </w:p>
    <w:p w14:paraId="203085EE" w14:textId="639AEDE4" w:rsidR="00B1786E" w:rsidRDefault="00B1786E" w:rsidP="00B1786E">
      <w:r w:rsidRPr="006E7760">
        <w:rPr>
          <w:b/>
          <w:bCs/>
        </w:rPr>
        <w:t>Description:</w:t>
      </w:r>
      <w:r>
        <w:t xml:space="preserve"> Authorize the request, delete the 5G access stratum time distribution configuration, deactivate the corresponding 5G access stratum time distribution service.</w:t>
      </w:r>
    </w:p>
    <w:p w14:paraId="57C7C381" w14:textId="77777777" w:rsidR="00B1786E" w:rsidRDefault="00B1786E" w:rsidP="00B1786E">
      <w:r w:rsidRPr="006E7760">
        <w:rPr>
          <w:b/>
          <w:bCs/>
        </w:rPr>
        <w:t>Inputs, Required:</w:t>
      </w:r>
      <w:r>
        <w:t xml:space="preserve"> Time synchronization configuration id.</w:t>
      </w:r>
    </w:p>
    <w:p w14:paraId="20CC1872" w14:textId="77777777" w:rsidR="00B1786E" w:rsidRDefault="00B1786E" w:rsidP="00B1786E">
      <w:r w:rsidRPr="006E7760">
        <w:rPr>
          <w:b/>
          <w:bCs/>
        </w:rPr>
        <w:t>Inputs, Optional:</w:t>
      </w:r>
      <w:r>
        <w:t xml:space="preserve"> None.</w:t>
      </w:r>
    </w:p>
    <w:p w14:paraId="368ABDCB" w14:textId="77777777" w:rsidR="00B1786E" w:rsidRDefault="00B1786E" w:rsidP="00B1786E">
      <w:r w:rsidRPr="006E7760">
        <w:rPr>
          <w:b/>
          <w:bCs/>
        </w:rPr>
        <w:t>Outputs, Required:</w:t>
      </w:r>
      <w:r>
        <w:t xml:space="preserve"> Operation execution result indication.</w:t>
      </w:r>
    </w:p>
    <w:p w14:paraId="29ECBE07" w14:textId="77777777" w:rsidR="00B1786E" w:rsidRDefault="00B1786E" w:rsidP="00B1786E">
      <w:r w:rsidRPr="006E7760">
        <w:rPr>
          <w:b/>
          <w:bCs/>
        </w:rPr>
        <w:t>Outputs, Optional:</w:t>
      </w:r>
      <w:r>
        <w:t xml:space="preserve"> None.</w:t>
      </w:r>
    </w:p>
    <w:p w14:paraId="785E5AF3" w14:textId="77777777" w:rsidR="00B1786E" w:rsidRDefault="00B1786E" w:rsidP="006E7760">
      <w:pPr>
        <w:pStyle w:val="Heading5"/>
      </w:pPr>
      <w:bookmarkStart w:id="5440" w:name="_Toc91154358"/>
      <w:r>
        <w:t>5.2.6.25.12</w:t>
      </w:r>
      <w:r>
        <w:tab/>
        <w:t>Nnef_TimeSynchronization_ASTIGet operation</w:t>
      </w:r>
      <w:bookmarkEnd w:id="5440"/>
    </w:p>
    <w:p w14:paraId="4046B441" w14:textId="49A53C50" w:rsidR="00B1786E" w:rsidRDefault="00B1786E" w:rsidP="00B1786E">
      <w:r w:rsidRPr="006E7760">
        <w:rPr>
          <w:b/>
          <w:bCs/>
        </w:rPr>
        <w:t>Service operation name:</w:t>
      </w:r>
      <w:r>
        <w:t xml:space="preserve"> Nnef_TimeSynchronization_ASTIGet</w:t>
      </w:r>
    </w:p>
    <w:p w14:paraId="44831309" w14:textId="77777777" w:rsidR="00B1786E" w:rsidRDefault="00B1786E" w:rsidP="00B1786E">
      <w:r w:rsidRPr="006E7760">
        <w:rPr>
          <w:b/>
          <w:bCs/>
        </w:rPr>
        <w:t>Description:</w:t>
      </w:r>
      <w:r>
        <w:t xml:space="preserve"> Authorize the request and query the status of the access stratum time distribution.</w:t>
      </w:r>
    </w:p>
    <w:p w14:paraId="470FFD9A" w14:textId="77777777" w:rsidR="00B1786E" w:rsidRDefault="00B1786E" w:rsidP="00B1786E">
      <w:r w:rsidRPr="006E7760">
        <w:rPr>
          <w:b/>
          <w:bCs/>
        </w:rPr>
        <w:t>Inputs, Required:</w:t>
      </w:r>
      <w:r>
        <w:t xml:space="preserve"> List of UE identities.</w:t>
      </w:r>
    </w:p>
    <w:p w14:paraId="2B4091B9" w14:textId="77777777" w:rsidR="00B1786E" w:rsidRDefault="00B1786E" w:rsidP="00B1786E">
      <w:r w:rsidRPr="006E7760">
        <w:rPr>
          <w:b/>
          <w:bCs/>
        </w:rPr>
        <w:t>Inputs, Optional:</w:t>
      </w:r>
      <w:r>
        <w:t xml:space="preserve"> DNN, S-NSSAI.</w:t>
      </w:r>
    </w:p>
    <w:p w14:paraId="4DEFA2F2" w14:textId="77777777" w:rsidR="00B1786E" w:rsidRDefault="00B1786E" w:rsidP="00B1786E">
      <w:r w:rsidRPr="006E7760">
        <w:rPr>
          <w:b/>
          <w:bCs/>
        </w:rPr>
        <w:t>Outputs, Required:</w:t>
      </w:r>
      <w:r>
        <w:t xml:space="preserve"> Operation execution result indication.</w:t>
      </w:r>
    </w:p>
    <w:p w14:paraId="2E8074A0" w14:textId="77777777" w:rsidR="00B1786E" w:rsidRDefault="00B1786E" w:rsidP="00B1786E">
      <w:r w:rsidRPr="006E7760">
        <w:rPr>
          <w:b/>
          <w:bCs/>
        </w:rPr>
        <w:t>Outputs, Optional:</w:t>
      </w:r>
      <w:r>
        <w:t xml:space="preserve"> Status of the access stratum time distribution (active, optionally with requested time synchronization error budget or inactive).</w:t>
      </w:r>
    </w:p>
    <w:p w14:paraId="52A58A64" w14:textId="0A92B44A" w:rsidR="00E278BC" w:rsidRDefault="00E278BC" w:rsidP="00E278BC">
      <w:pPr>
        <w:pStyle w:val="Heading4"/>
      </w:pPr>
      <w:bookmarkStart w:id="5441" w:name="_Toc91154359"/>
      <w:r>
        <w:t>5.2.6.26</w:t>
      </w:r>
      <w:r>
        <w:tab/>
        <w:t>Nnef_EASDeployment service</w:t>
      </w:r>
      <w:bookmarkEnd w:id="5441"/>
    </w:p>
    <w:p w14:paraId="29C77EC5" w14:textId="73361A2F" w:rsidR="00E278BC" w:rsidRDefault="00E278BC" w:rsidP="00E278BC">
      <w:pPr>
        <w:pStyle w:val="Heading5"/>
      </w:pPr>
      <w:bookmarkStart w:id="5442" w:name="_Toc91154360"/>
      <w:r>
        <w:t>5.2.6.26.1</w:t>
      </w:r>
      <w:r>
        <w:tab/>
        <w:t>General</w:t>
      </w:r>
      <w:bookmarkEnd w:id="5442"/>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5443" w:name="_Toc91154361"/>
      <w:r>
        <w:lastRenderedPageBreak/>
        <w:t>5.2.6.26.2</w:t>
      </w:r>
      <w:r>
        <w:tab/>
        <w:t>Nnef_EASDeployment_Create service operation</w:t>
      </w:r>
      <w:bookmarkEnd w:id="5443"/>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5444" w:name="_Toc91154362"/>
      <w:r>
        <w:t>5.2.6.26.3</w:t>
      </w:r>
      <w:r>
        <w:tab/>
        <w:t>Nnef_EASDeployment_Update service operation</w:t>
      </w:r>
      <w:bookmarkEnd w:id="5444"/>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445" w:name="_Toc91154363"/>
      <w:r>
        <w:t>5.2.6.26.4</w:t>
      </w:r>
      <w:r>
        <w:tab/>
        <w:t>Nnef_EASDeployment_Delete service operation</w:t>
      </w:r>
      <w:bookmarkEnd w:id="5445"/>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5446" w:name="_Toc91154364"/>
      <w:r>
        <w:t>5.2.6.26.5</w:t>
      </w:r>
      <w:r>
        <w:tab/>
        <w:t>Void</w:t>
      </w:r>
      <w:bookmarkEnd w:id="5446"/>
    </w:p>
    <w:p w14:paraId="594D3E3A" w14:textId="77777777" w:rsidR="002D7A00" w:rsidRPr="005E4458" w:rsidRDefault="002D7A00" w:rsidP="005E4458"/>
    <w:p w14:paraId="6CF2E891" w14:textId="33993A02" w:rsidR="00E278BC" w:rsidRDefault="00E278BC" w:rsidP="006E7760">
      <w:pPr>
        <w:pStyle w:val="Heading5"/>
      </w:pPr>
      <w:bookmarkStart w:id="5447" w:name="_Toc91154365"/>
      <w:r>
        <w:t>5.2.6.26.6</w:t>
      </w:r>
      <w:r>
        <w:tab/>
        <w:t>Nnef_EASDeployment_Subscribe service operation</w:t>
      </w:r>
      <w:bookmarkEnd w:id="5447"/>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lastRenderedPageBreak/>
        <w:t>Outputs, Optional:</w:t>
      </w:r>
      <w:r>
        <w:t xml:space="preserve"> None.</w:t>
      </w:r>
    </w:p>
    <w:p w14:paraId="2E652176" w14:textId="18533C17" w:rsidR="00E278BC" w:rsidRDefault="00E278BC" w:rsidP="006E7760">
      <w:pPr>
        <w:pStyle w:val="Heading5"/>
      </w:pPr>
      <w:bookmarkStart w:id="5448" w:name="_Toc91154366"/>
      <w:r>
        <w:t>5.2.6.26.7</w:t>
      </w:r>
      <w:r>
        <w:tab/>
        <w:t>Nnef_EASDeployment_Unsubscribe service operation</w:t>
      </w:r>
      <w:bookmarkEnd w:id="5448"/>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449" w:name="_Toc91154367"/>
      <w:r>
        <w:t>5.2.6.26.8</w:t>
      </w:r>
      <w:r>
        <w:tab/>
        <w:t>Nnef_EASDeployment_Notify service operation</w:t>
      </w:r>
      <w:bookmarkEnd w:id="5449"/>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5450" w:name="_Toc91154368"/>
      <w:r>
        <w:rPr>
          <w:lang w:eastAsia="zh-CN"/>
        </w:rPr>
        <w:t>5.2.6.27</w:t>
      </w:r>
      <w:r>
        <w:rPr>
          <w:lang w:eastAsia="zh-CN"/>
        </w:rPr>
        <w:tab/>
        <w:t>Nnef_UEId service</w:t>
      </w:r>
      <w:bookmarkEnd w:id="5450"/>
    </w:p>
    <w:p w14:paraId="5E7534CD" w14:textId="77777777" w:rsidR="007C6C9A" w:rsidRDefault="007C6C9A" w:rsidP="005E4458">
      <w:pPr>
        <w:pStyle w:val="Heading5"/>
        <w:rPr>
          <w:lang w:eastAsia="zh-CN"/>
        </w:rPr>
      </w:pPr>
      <w:bookmarkStart w:id="5451" w:name="_Toc91154369"/>
      <w:r>
        <w:rPr>
          <w:lang w:eastAsia="zh-CN"/>
        </w:rPr>
        <w:t>5.2.6.27.1</w:t>
      </w:r>
      <w:r>
        <w:rPr>
          <w:lang w:eastAsia="zh-CN"/>
        </w:rPr>
        <w:tab/>
        <w:t>General</w:t>
      </w:r>
      <w:bookmarkEnd w:id="5451"/>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5452" w:name="_Toc91154370"/>
      <w:r>
        <w:rPr>
          <w:lang w:eastAsia="zh-CN"/>
        </w:rPr>
        <w:t>5.2.6.27.2</w:t>
      </w:r>
      <w:r>
        <w:rPr>
          <w:lang w:eastAsia="zh-CN"/>
        </w:rPr>
        <w:tab/>
        <w:t>Nnef_UEId_Get operation</w:t>
      </w:r>
      <w:bookmarkEnd w:id="5452"/>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77777777" w:rsidR="007C6C9A" w:rsidRDefault="007C6C9A" w:rsidP="007C6C9A">
      <w:pPr>
        <w:rPr>
          <w:lang w:eastAsia="zh-CN"/>
        </w:rPr>
      </w:pPr>
      <w:r w:rsidRPr="005E4458">
        <w:rPr>
          <w:b/>
          <w:bCs/>
          <w:lang w:eastAsia="zh-CN"/>
        </w:rPr>
        <w:t>Inputs, Optional:</w:t>
      </w:r>
      <w:r>
        <w:rPr>
          <w:lang w:eastAsia="zh-CN"/>
        </w:rPr>
        <w:t xml:space="preserve"> IP domain, AF Identifier,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32C306E9" w:rsidR="007C6C9A" w:rsidRPr="005E4458" w:rsidRDefault="007C6C9A" w:rsidP="005E4458">
      <w:pPr>
        <w:rPr>
          <w:lang w:eastAsia="zh-CN"/>
        </w:rPr>
      </w:pPr>
    </w:p>
    <w:p w14:paraId="73B1ADA8" w14:textId="0CCDEA63" w:rsidR="00776774" w:rsidRPr="00140E21" w:rsidRDefault="00776774" w:rsidP="00776774">
      <w:pPr>
        <w:pStyle w:val="Heading3"/>
      </w:pPr>
      <w:bookmarkStart w:id="5453" w:name="_Toc91154371"/>
      <w:r w:rsidRPr="00140E21">
        <w:t>5.2.6A</w:t>
      </w:r>
      <w:r>
        <w:tab/>
        <w:t>Void</w:t>
      </w:r>
      <w:bookmarkEnd w:id="5391"/>
      <w:bookmarkEnd w:id="5397"/>
      <w:bookmarkEnd w:id="5409"/>
      <w:bookmarkEnd w:id="5410"/>
      <w:bookmarkEnd w:id="5411"/>
      <w:bookmarkEnd w:id="5412"/>
      <w:bookmarkEnd w:id="5453"/>
    </w:p>
    <w:p w14:paraId="026002A4" w14:textId="77777777" w:rsidR="00776774" w:rsidRPr="00140E21" w:rsidRDefault="00776774" w:rsidP="00776774"/>
    <w:p w14:paraId="385203C1" w14:textId="77777777" w:rsidR="00776774" w:rsidRPr="00140E21" w:rsidRDefault="00776774" w:rsidP="00776774">
      <w:pPr>
        <w:pStyle w:val="Heading3"/>
      </w:pPr>
      <w:bookmarkStart w:id="5454" w:name="_Toc20204613"/>
      <w:bookmarkStart w:id="5455" w:name="_Toc27895319"/>
      <w:bookmarkStart w:id="5456" w:name="_Toc36192422"/>
      <w:bookmarkStart w:id="5457" w:name="_Toc45193525"/>
      <w:bookmarkStart w:id="5458" w:name="_Toc47593157"/>
      <w:bookmarkStart w:id="5459" w:name="_Toc51835244"/>
      <w:bookmarkStart w:id="5460" w:name="_Toc91154372"/>
      <w:r w:rsidRPr="00140E21">
        <w:lastRenderedPageBreak/>
        <w:t>5.2.7</w:t>
      </w:r>
      <w:r w:rsidRPr="00140E21">
        <w:tab/>
        <w:t>NRF Services</w:t>
      </w:r>
      <w:bookmarkEnd w:id="5454"/>
      <w:bookmarkEnd w:id="5455"/>
      <w:bookmarkEnd w:id="5456"/>
      <w:bookmarkEnd w:id="5457"/>
      <w:bookmarkEnd w:id="5458"/>
      <w:bookmarkEnd w:id="5459"/>
      <w:bookmarkEnd w:id="5460"/>
    </w:p>
    <w:p w14:paraId="3D66C31B" w14:textId="77777777" w:rsidR="00776774" w:rsidRPr="00140E21" w:rsidRDefault="00776774" w:rsidP="00776774">
      <w:pPr>
        <w:pStyle w:val="Heading4"/>
        <w:rPr>
          <w:lang w:eastAsia="zh-CN"/>
        </w:rPr>
      </w:pPr>
      <w:bookmarkStart w:id="5461" w:name="_Toc20204614"/>
      <w:bookmarkStart w:id="5462" w:name="_Toc27895320"/>
      <w:bookmarkStart w:id="5463" w:name="_Toc36192423"/>
      <w:bookmarkStart w:id="5464" w:name="_Toc45193526"/>
      <w:bookmarkStart w:id="5465" w:name="_Toc47593158"/>
      <w:bookmarkStart w:id="5466" w:name="_Toc51835245"/>
      <w:bookmarkStart w:id="5467" w:name="_Toc91154373"/>
      <w:r w:rsidRPr="00140E21">
        <w:rPr>
          <w:lang w:eastAsia="zh-CN"/>
        </w:rPr>
        <w:t>5.2.7.1</w:t>
      </w:r>
      <w:r w:rsidRPr="00140E21">
        <w:rPr>
          <w:lang w:eastAsia="zh-CN"/>
        </w:rPr>
        <w:tab/>
        <w:t>General</w:t>
      </w:r>
      <w:bookmarkEnd w:id="5461"/>
      <w:bookmarkEnd w:id="5462"/>
      <w:bookmarkEnd w:id="5463"/>
      <w:bookmarkEnd w:id="5464"/>
      <w:bookmarkEnd w:id="5465"/>
      <w:bookmarkEnd w:id="5466"/>
      <w:bookmarkEnd w:id="5467"/>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38283BA0"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64DFEEA1"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51E01C40"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3C1A93F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62AA978F"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4585315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68" w:name="_Toc20204615"/>
      <w:bookmarkStart w:id="5469" w:name="_Toc27895321"/>
      <w:bookmarkStart w:id="5470" w:name="_Toc36192424"/>
      <w:bookmarkStart w:id="5471" w:name="_Toc45193527"/>
      <w:bookmarkStart w:id="5472" w:name="_Toc47593159"/>
      <w:bookmarkStart w:id="5473" w:name="_Toc51835246"/>
      <w:bookmarkStart w:id="5474" w:name="_Toc91154374"/>
      <w:r w:rsidRPr="00140E21">
        <w:rPr>
          <w:lang w:eastAsia="zh-CN"/>
        </w:rPr>
        <w:t>5.2.7.2</w:t>
      </w:r>
      <w:r w:rsidRPr="00140E21">
        <w:rPr>
          <w:lang w:eastAsia="zh-CN"/>
        </w:rPr>
        <w:tab/>
        <w:t>Nnrf_NFManagement service</w:t>
      </w:r>
      <w:bookmarkEnd w:id="5468"/>
      <w:bookmarkEnd w:id="5469"/>
      <w:bookmarkEnd w:id="5470"/>
      <w:bookmarkEnd w:id="5471"/>
      <w:bookmarkEnd w:id="5472"/>
      <w:bookmarkEnd w:id="5473"/>
      <w:bookmarkEnd w:id="5474"/>
    </w:p>
    <w:p w14:paraId="66E79D66" w14:textId="77777777" w:rsidR="00776774" w:rsidRPr="00140E21" w:rsidRDefault="00776774" w:rsidP="00776774">
      <w:pPr>
        <w:pStyle w:val="Heading5"/>
        <w:rPr>
          <w:lang w:eastAsia="zh-CN"/>
        </w:rPr>
      </w:pPr>
      <w:bookmarkStart w:id="5475" w:name="_Toc20204616"/>
      <w:bookmarkStart w:id="5476" w:name="_Toc27895322"/>
      <w:bookmarkStart w:id="5477" w:name="_Toc36192425"/>
      <w:bookmarkStart w:id="5478" w:name="_Toc45193528"/>
      <w:bookmarkStart w:id="5479" w:name="_Toc47593160"/>
      <w:bookmarkStart w:id="5480" w:name="_Toc51835247"/>
      <w:bookmarkStart w:id="5481" w:name="_Toc91154375"/>
      <w:r w:rsidRPr="00140E21">
        <w:rPr>
          <w:lang w:eastAsia="zh-CN"/>
        </w:rPr>
        <w:t>5.2.7.2.1</w:t>
      </w:r>
      <w:r w:rsidRPr="00140E21">
        <w:rPr>
          <w:lang w:eastAsia="zh-CN"/>
        </w:rPr>
        <w:tab/>
        <w:t>General</w:t>
      </w:r>
      <w:bookmarkEnd w:id="5475"/>
      <w:bookmarkEnd w:id="5476"/>
      <w:bookmarkEnd w:id="5477"/>
      <w:bookmarkEnd w:id="5478"/>
      <w:bookmarkEnd w:id="5479"/>
      <w:bookmarkEnd w:id="5480"/>
      <w:bookmarkEnd w:id="5481"/>
    </w:p>
    <w:p w14:paraId="3EB2F07B" w14:textId="15A4CD80" w:rsidR="008471CD" w:rsidRDefault="008471CD" w:rsidP="002217D3">
      <w:pPr>
        <w:rPr>
          <w:lang w:eastAsia="zh-CN"/>
        </w:rPr>
      </w:pPr>
      <w:bookmarkStart w:id="5482" w:name="_Toc20204617"/>
      <w:bookmarkStart w:id="5483" w:name="_Toc27895323"/>
      <w:bookmarkStart w:id="5484" w:name="_Toc36192426"/>
      <w:bookmarkStart w:id="5485" w:name="_Toc45193529"/>
      <w:bookmarkStart w:id="5486" w:name="_Toc47593161"/>
      <w:bookmarkStart w:id="5487"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488" w:name="_Toc91154376"/>
      <w:r w:rsidRPr="00140E21">
        <w:rPr>
          <w:lang w:eastAsia="zh-CN"/>
        </w:rPr>
        <w:t>5.2.7.2.2</w:t>
      </w:r>
      <w:r w:rsidRPr="00140E21">
        <w:rPr>
          <w:lang w:eastAsia="zh-CN"/>
        </w:rPr>
        <w:tab/>
        <w:t>Nnrf_NFManagement_NFRegister service operation</w:t>
      </w:r>
      <w:bookmarkEnd w:id="5482"/>
      <w:bookmarkEnd w:id="5483"/>
      <w:bookmarkEnd w:id="5484"/>
      <w:bookmarkEnd w:id="5485"/>
      <w:bookmarkEnd w:id="5486"/>
      <w:bookmarkEnd w:id="5487"/>
      <w:bookmarkEnd w:id="5488"/>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6C3C583B"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lastRenderedPageBreak/>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1F2D09EA"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server or DCS with AAA server)</w:t>
      </w:r>
      <w:r>
        <w:t xml:space="preserve"> in the form of a realm</w:t>
      </w:r>
      <w:r w:rsidR="00375127">
        <w:t xml:space="preserve"> e.g. in the case of access to an SNPN using credentials owned by CH with AAA Server or in the case of SNPN Onboarding using a DCS with AAA server</w:t>
      </w:r>
      <w:r>
        <w:t>.</w:t>
      </w:r>
    </w:p>
    <w:p w14:paraId="5C8CDB51" w14:textId="799E5823" w:rsidR="00375127" w:rsidRDefault="00375127" w:rsidP="00776774">
      <w:pPr>
        <w:pStyle w:val="B1"/>
      </w:pPr>
      <w:r>
        <w:t>-</w:t>
      </w:r>
      <w:r>
        <w:tab/>
        <w:t>For NSSAAF, Home Network Identifier in the form of a realm e.g. in the case of access to an SNPN using credentials owned by CH with AAA Server or in the case of SNPN Onboarding using credentials from a DCS with AAA server.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06D644E"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042D6834"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lastRenderedPageBreak/>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0D8AFEAF" w:rsidR="00B011FA" w:rsidRDefault="00B011FA" w:rsidP="00B011FA">
      <w:pPr>
        <w:pStyle w:val="B1"/>
      </w:pPr>
      <w:r>
        <w:t>-</w:t>
      </w:r>
      <w:r>
        <w:tab/>
        <w:t>If the consumer is PCF, it may include the ProSe capability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223FA0D6"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35104378" w:rsidR="00BB36AD" w:rsidRDefault="00BB36AD" w:rsidP="00BB36AD">
      <w:pPr>
        <w:pStyle w:val="B2"/>
      </w:pPr>
      <w:r>
        <w:t>-</w:t>
      </w:r>
      <w:r>
        <w:tab/>
        <w:t>If the consumer NF is MB-SMF, it may include MB-SMF service area, and 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542710F5" w:rsidR="00375127" w:rsidRDefault="00375127" w:rsidP="00375127">
      <w:pPr>
        <w:pStyle w:val="B1"/>
      </w:pPr>
      <w:r>
        <w:t>-</w:t>
      </w:r>
      <w:r>
        <w:tab/>
        <w:t>For SNPN, if the consumer is SMF or AMF, Capability to support SNPN Onboarding.</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lastRenderedPageBreak/>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89" w:name="_Toc20204618"/>
      <w:bookmarkStart w:id="5490" w:name="_Toc27895324"/>
      <w:bookmarkStart w:id="5491" w:name="_Toc36192427"/>
      <w:bookmarkStart w:id="5492" w:name="_Toc45193530"/>
      <w:bookmarkStart w:id="5493" w:name="_Toc47593162"/>
      <w:bookmarkStart w:id="5494" w:name="_Toc51835249"/>
      <w:bookmarkStart w:id="5495" w:name="_Toc91154377"/>
      <w:r w:rsidRPr="00140E21">
        <w:rPr>
          <w:lang w:eastAsia="zh-CN"/>
        </w:rPr>
        <w:t>5.2.7.2.3</w:t>
      </w:r>
      <w:r w:rsidRPr="00140E21">
        <w:rPr>
          <w:lang w:eastAsia="zh-CN"/>
        </w:rPr>
        <w:tab/>
        <w:t>Nnrf_NFManagement_NFUpdate service operation</w:t>
      </w:r>
      <w:bookmarkEnd w:id="5489"/>
      <w:bookmarkEnd w:id="5490"/>
      <w:bookmarkEnd w:id="5491"/>
      <w:bookmarkEnd w:id="5492"/>
      <w:bookmarkEnd w:id="5493"/>
      <w:bookmarkEnd w:id="5494"/>
      <w:bookmarkEnd w:id="5495"/>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496" w:name="_Toc20204619"/>
      <w:bookmarkStart w:id="5497" w:name="_Toc27895325"/>
      <w:bookmarkStart w:id="5498" w:name="_Toc36192428"/>
      <w:bookmarkStart w:id="5499" w:name="_Toc45193531"/>
      <w:bookmarkStart w:id="5500" w:name="_Toc47593163"/>
      <w:bookmarkStart w:id="5501" w:name="_Toc51835250"/>
      <w:bookmarkStart w:id="5502" w:name="_Toc91154378"/>
      <w:r w:rsidRPr="00140E21">
        <w:rPr>
          <w:lang w:eastAsia="zh-CN"/>
        </w:rPr>
        <w:t>5.2.7.2.4</w:t>
      </w:r>
      <w:r w:rsidRPr="00140E21">
        <w:rPr>
          <w:lang w:eastAsia="zh-CN"/>
        </w:rPr>
        <w:tab/>
        <w:t>Nnrf_NFManagement_NFDeregister service operation</w:t>
      </w:r>
      <w:bookmarkEnd w:id="5496"/>
      <w:bookmarkEnd w:id="5497"/>
      <w:bookmarkEnd w:id="5498"/>
      <w:bookmarkEnd w:id="5499"/>
      <w:bookmarkEnd w:id="5500"/>
      <w:bookmarkEnd w:id="5501"/>
      <w:bookmarkEnd w:id="5502"/>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503" w:name="_Toc20204620"/>
      <w:bookmarkStart w:id="5504" w:name="_Toc27895326"/>
      <w:bookmarkStart w:id="5505" w:name="_Toc36192429"/>
      <w:bookmarkStart w:id="5506" w:name="_Toc45193532"/>
      <w:bookmarkStart w:id="5507" w:name="_Toc47593164"/>
      <w:bookmarkStart w:id="5508" w:name="_Toc51835251"/>
      <w:bookmarkStart w:id="5509" w:name="_Toc91154379"/>
      <w:r w:rsidRPr="00140E21">
        <w:rPr>
          <w:lang w:eastAsia="zh-CN"/>
        </w:rPr>
        <w:t>5.2.7.2.5</w:t>
      </w:r>
      <w:r w:rsidRPr="00140E21">
        <w:rPr>
          <w:lang w:eastAsia="zh-CN"/>
        </w:rPr>
        <w:tab/>
        <w:t>Nnrf_NFManagement_NFStatusSubscribe service operation</w:t>
      </w:r>
      <w:bookmarkEnd w:id="5503"/>
      <w:bookmarkEnd w:id="5504"/>
      <w:bookmarkEnd w:id="5505"/>
      <w:bookmarkEnd w:id="5506"/>
      <w:bookmarkEnd w:id="5507"/>
      <w:bookmarkEnd w:id="5508"/>
      <w:bookmarkEnd w:id="5509"/>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6D5E81D1"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server or DCS with AAA server)</w:t>
      </w:r>
      <w:r>
        <w:t xml:space="preserve"> in the form of a realm</w:t>
      </w:r>
      <w:r w:rsidR="00375127">
        <w:t xml:space="preserve"> e.g. in the case of access to an SNPN using credentials owned by CH with AAA Server or in the case of SNPN Onboarding using a DCS with AAA server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5CBF861C"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510" w:name="_Toc20204621"/>
      <w:bookmarkStart w:id="5511" w:name="_Toc27895327"/>
      <w:bookmarkStart w:id="5512" w:name="_Toc36192430"/>
      <w:bookmarkStart w:id="5513" w:name="_Toc45193533"/>
      <w:bookmarkStart w:id="5514" w:name="_Toc47593165"/>
      <w:bookmarkStart w:id="5515" w:name="_Toc51835252"/>
      <w:bookmarkStart w:id="5516" w:name="_Toc91154380"/>
      <w:r w:rsidRPr="00140E21">
        <w:rPr>
          <w:lang w:eastAsia="zh-CN"/>
        </w:rPr>
        <w:t>5.2.7.2.6</w:t>
      </w:r>
      <w:r w:rsidRPr="00140E21">
        <w:rPr>
          <w:lang w:eastAsia="zh-CN"/>
        </w:rPr>
        <w:tab/>
        <w:t>Nnrf_NFManagement_NFStatusNotify service operation</w:t>
      </w:r>
      <w:bookmarkEnd w:id="5510"/>
      <w:bookmarkEnd w:id="5511"/>
      <w:bookmarkEnd w:id="5512"/>
      <w:bookmarkEnd w:id="5513"/>
      <w:bookmarkEnd w:id="5514"/>
      <w:bookmarkEnd w:id="5515"/>
      <w:bookmarkEnd w:id="5516"/>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lastRenderedPageBreak/>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17" w:name="_Toc20204622"/>
      <w:bookmarkStart w:id="5518" w:name="_Toc27895328"/>
      <w:bookmarkStart w:id="5519" w:name="_Toc36192431"/>
      <w:bookmarkStart w:id="5520" w:name="_Toc45193534"/>
      <w:bookmarkStart w:id="5521" w:name="_Toc47593166"/>
      <w:bookmarkStart w:id="5522" w:name="_Toc51835253"/>
      <w:bookmarkStart w:id="5523" w:name="_Toc91154381"/>
      <w:r w:rsidRPr="00140E21">
        <w:rPr>
          <w:lang w:eastAsia="zh-CN"/>
        </w:rPr>
        <w:t>5.2.7.2.7</w:t>
      </w:r>
      <w:r>
        <w:rPr>
          <w:lang w:eastAsia="zh-CN"/>
        </w:rPr>
        <w:tab/>
        <w:t>Void</w:t>
      </w:r>
      <w:bookmarkEnd w:id="5517"/>
      <w:bookmarkEnd w:id="5518"/>
      <w:bookmarkEnd w:id="5519"/>
      <w:bookmarkEnd w:id="5520"/>
      <w:bookmarkEnd w:id="5521"/>
      <w:bookmarkEnd w:id="5522"/>
      <w:bookmarkEnd w:id="5523"/>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24" w:name="_Toc20204623"/>
      <w:bookmarkStart w:id="5525" w:name="_Toc27895329"/>
      <w:bookmarkStart w:id="5526" w:name="_Toc36192432"/>
      <w:bookmarkStart w:id="5527" w:name="_Toc45193535"/>
      <w:bookmarkStart w:id="5528" w:name="_Toc47593167"/>
      <w:bookmarkStart w:id="5529" w:name="_Toc51835254"/>
      <w:bookmarkStart w:id="5530" w:name="_Toc91154382"/>
      <w:r w:rsidRPr="00140E21">
        <w:rPr>
          <w:lang w:eastAsia="zh-CN"/>
        </w:rPr>
        <w:t>5.2.7.3</w:t>
      </w:r>
      <w:r w:rsidRPr="00140E21">
        <w:rPr>
          <w:lang w:eastAsia="zh-CN"/>
        </w:rPr>
        <w:tab/>
        <w:t>Nnrf_NFDiscovery service</w:t>
      </w:r>
      <w:bookmarkEnd w:id="5524"/>
      <w:bookmarkEnd w:id="5525"/>
      <w:bookmarkEnd w:id="5526"/>
      <w:bookmarkEnd w:id="5527"/>
      <w:bookmarkEnd w:id="5528"/>
      <w:bookmarkEnd w:id="5529"/>
      <w:bookmarkEnd w:id="5530"/>
    </w:p>
    <w:p w14:paraId="1EFF4B6B" w14:textId="77777777" w:rsidR="00776774" w:rsidRPr="00140E21" w:rsidRDefault="00776774" w:rsidP="00776774">
      <w:pPr>
        <w:pStyle w:val="Heading5"/>
        <w:rPr>
          <w:lang w:eastAsia="zh-CN"/>
        </w:rPr>
      </w:pPr>
      <w:bookmarkStart w:id="5531" w:name="_Toc20204624"/>
      <w:bookmarkStart w:id="5532" w:name="_Toc27895330"/>
      <w:bookmarkStart w:id="5533" w:name="_Toc36192433"/>
      <w:bookmarkStart w:id="5534" w:name="_Toc45193536"/>
      <w:bookmarkStart w:id="5535" w:name="_Toc47593168"/>
      <w:bookmarkStart w:id="5536" w:name="_Toc51835255"/>
      <w:bookmarkStart w:id="5537" w:name="_Toc91154383"/>
      <w:r w:rsidRPr="00140E21">
        <w:rPr>
          <w:lang w:eastAsia="zh-CN"/>
        </w:rPr>
        <w:t>5.2.7.3.1</w:t>
      </w:r>
      <w:r w:rsidRPr="00140E21">
        <w:rPr>
          <w:lang w:eastAsia="zh-CN"/>
        </w:rPr>
        <w:tab/>
        <w:t>General</w:t>
      </w:r>
      <w:bookmarkEnd w:id="5531"/>
      <w:bookmarkEnd w:id="5532"/>
      <w:bookmarkEnd w:id="5533"/>
      <w:bookmarkEnd w:id="5534"/>
      <w:bookmarkEnd w:id="5535"/>
      <w:bookmarkEnd w:id="5536"/>
      <w:bookmarkEnd w:id="5537"/>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38" w:name="_Toc20204625"/>
      <w:bookmarkStart w:id="5539" w:name="_Toc27895331"/>
      <w:bookmarkStart w:id="5540"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41" w:name="_Toc45193537"/>
      <w:bookmarkStart w:id="5542" w:name="_Toc47593169"/>
      <w:bookmarkStart w:id="5543" w:name="_Toc51835256"/>
      <w:bookmarkStart w:id="5544" w:name="_Toc91154384"/>
      <w:r w:rsidRPr="00140E21">
        <w:rPr>
          <w:lang w:eastAsia="zh-CN"/>
        </w:rPr>
        <w:t>5.2.7.3.2</w:t>
      </w:r>
      <w:r w:rsidRPr="00140E21">
        <w:rPr>
          <w:lang w:eastAsia="zh-CN"/>
        </w:rPr>
        <w:tab/>
        <w:t>Nnrf_NFDiscovery_Request service operation</w:t>
      </w:r>
      <w:bookmarkEnd w:id="5538"/>
      <w:bookmarkEnd w:id="5539"/>
      <w:bookmarkEnd w:id="5540"/>
      <w:bookmarkEnd w:id="5541"/>
      <w:bookmarkEnd w:id="5542"/>
      <w:bookmarkEnd w:id="5543"/>
      <w:bookmarkEnd w:id="5544"/>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5201C35C"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1337FCDF" w:rsidR="00485DC1" w:rsidRDefault="00485DC1" w:rsidP="00776774">
      <w:pPr>
        <w:pStyle w:val="B1"/>
        <w:rPr>
          <w:lang w:eastAsia="zh-CN"/>
        </w:rPr>
      </w:pPr>
      <w:r>
        <w:rPr>
          <w:lang w:eastAsia="zh-CN"/>
        </w:rPr>
        <w:lastRenderedPageBreak/>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server</w:t>
      </w:r>
      <w:r>
        <w:rPr>
          <w:lang w:eastAsia="zh-CN"/>
        </w:rPr>
        <w:t>.</w:t>
      </w:r>
    </w:p>
    <w:p w14:paraId="0EB49EF5" w14:textId="520EED4D" w:rsidR="00375127" w:rsidRDefault="00375127" w:rsidP="00776774">
      <w:pPr>
        <w:pStyle w:val="B1"/>
        <w:rPr>
          <w:lang w:eastAsia="zh-CN"/>
        </w:rPr>
      </w:pPr>
      <w:r>
        <w:rPr>
          <w:lang w:eastAsia="zh-CN"/>
        </w:rPr>
        <w:t>-</w:t>
      </w:r>
      <w:r>
        <w:rPr>
          <w:lang w:eastAsia="zh-CN"/>
        </w:rPr>
        <w:tab/>
        <w:t>If the target NF is NSSAAF, the request may include Home Network Identifier in the form of a realm e.g. in the case of access to an SNPN using credentials owned by CH with AAA Server or in the case of SNPN Onboarding using credentials from a DCS with AAA server.</w:t>
      </w:r>
    </w:p>
    <w:p w14:paraId="67FA895F" w14:textId="2BB386FC" w:rsidR="00776774" w:rsidRPr="00140E21" w:rsidRDefault="00776774" w:rsidP="005E4458">
      <w:pPr>
        <w:pStyle w:val="B1"/>
      </w:pPr>
      <w:r w:rsidRPr="00140E21">
        <w:rPr>
          <w:lang w:eastAsia="zh-CN"/>
        </w:rPr>
        <w:t>-</w:t>
      </w:r>
      <w:r w:rsidRPr="00140E21">
        <w:rPr>
          <w:lang w:eastAsia="zh-CN"/>
        </w:rPr>
        <w:tab/>
        <w:t>If the target NF is AMF, the request may include</w:t>
      </w:r>
      <w:r>
        <w:rPr>
          <w:lang w:eastAsia="zh-CN"/>
        </w:rPr>
        <w:t>:</w:t>
      </w:r>
      <w:r w:rsidR="00C81D80">
        <w:rPr>
          <w:lang w:eastAsia="zh-CN"/>
        </w:rPr>
        <w:t xml:space="preserve"> </w:t>
      </w:r>
      <w:r w:rsidRPr="00140E21">
        <w:t>AMF region, AMF Set, GUAMI and Target TAI</w:t>
      </w:r>
      <w:r>
        <w:t>(s)</w:t>
      </w:r>
      <w:r w:rsidRPr="00140E21">
        <w:t>.</w:t>
      </w:r>
    </w:p>
    <w:p w14:paraId="1174E77E" w14:textId="602023AD"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1E9EDD4F"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ProSe capability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3AE98893"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lastRenderedPageBreak/>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371ABC81"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3548DA54" w14:textId="07B08BDD" w:rsidR="00E278BC" w:rsidRDefault="00E278BC" w:rsidP="00E278BC">
      <w:pPr>
        <w:pStyle w:val="NO"/>
      </w:pPr>
      <w:r>
        <w:t>NOTE 10:</w:t>
      </w:r>
      <w:r>
        <w:tab/>
        <w:t>A consumer NF (e.g. AMF or SMF) may use AF FQDN (e.g. FQDN of the USS) in domain name for discovery and selection of the UAS NF/NEF for UAV authentication and authorization as specified in TS 23.256 [80].</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FC5B6A8"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 and 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680950C2" w:rsidR="00BB36AD" w:rsidRDefault="00BB36AD" w:rsidP="006E7760">
      <w:pPr>
        <w:pStyle w:val="B1"/>
      </w:pPr>
      <w:r>
        <w:t>-</w:t>
      </w:r>
      <w:r>
        <w:tab/>
        <w:t>If the target NF is MB-SMF, the request may include the</w:t>
      </w:r>
      <w:r w:rsidR="00C81D80">
        <w:t xml:space="preserve"> UE location,</w:t>
      </w:r>
      <w:r>
        <w:t xml:space="preserve"> MBS Session ID</w:t>
      </w:r>
      <w:r w:rsidR="00B81E9B">
        <w:t xml:space="preserve"> and Area Session ID</w:t>
      </w:r>
      <w:r>
        <w:t>. Details about MB-SMF discovery and selection are described in clause 7.1.2 of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00EEDBB7" w:rsidR="00375127" w:rsidRDefault="00375127" w:rsidP="00375127">
      <w:pPr>
        <w:pStyle w:val="B1"/>
      </w:pPr>
      <w:r>
        <w:t>-</w:t>
      </w:r>
      <w:r>
        <w:tab/>
        <w:t>If the target NF is AMF or SMF, the request may include the support of SNPN Onboarding to indicate whether the target NF instance supports SNPN Onboarding or not.</w:t>
      </w:r>
    </w:p>
    <w:p w14:paraId="12E8957A" w14:textId="71618772"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lastRenderedPageBreak/>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214E46E4"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 TS 23.288 [50])</w:t>
      </w:r>
      <w:r w:rsidR="008A3270">
        <w:rPr>
          <w:lang w:eastAsia="ko-KR"/>
        </w:rPr>
        <w:t>.</w:t>
      </w:r>
      <w:r w:rsidRPr="00140E21">
        <w:rPr>
          <w:lang w:eastAsia="ko-KR"/>
        </w:rPr>
        <w:t xml:space="preserve">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lastRenderedPageBreak/>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45" w:name="_Toc20204626"/>
      <w:bookmarkStart w:id="5546" w:name="_Toc27895332"/>
      <w:bookmarkStart w:id="5547" w:name="_Toc36192435"/>
      <w:bookmarkStart w:id="5548" w:name="_Toc45193538"/>
      <w:bookmarkStart w:id="5549" w:name="_Toc47593170"/>
      <w:bookmarkStart w:id="5550" w:name="_Toc51835257"/>
      <w:bookmarkStart w:id="5551" w:name="_Toc91154385"/>
      <w:r w:rsidRPr="00140E21">
        <w:t>5.2.7.4</w:t>
      </w:r>
      <w:r w:rsidRPr="00140E21">
        <w:tab/>
        <w:t>Nnrf_AccessToken_service</w:t>
      </w:r>
      <w:bookmarkEnd w:id="5545"/>
      <w:bookmarkEnd w:id="5546"/>
      <w:bookmarkEnd w:id="5547"/>
      <w:bookmarkEnd w:id="5548"/>
      <w:bookmarkEnd w:id="5549"/>
      <w:bookmarkEnd w:id="5550"/>
      <w:bookmarkEnd w:id="5551"/>
    </w:p>
    <w:p w14:paraId="30B6B7AF" w14:textId="77777777" w:rsidR="00776774" w:rsidRPr="00140E21" w:rsidRDefault="00776774" w:rsidP="00776774">
      <w:pPr>
        <w:pStyle w:val="Heading5"/>
      </w:pPr>
      <w:bookmarkStart w:id="5552" w:name="_Toc20204627"/>
      <w:bookmarkStart w:id="5553" w:name="_Toc27895333"/>
      <w:bookmarkStart w:id="5554" w:name="_Toc36192436"/>
      <w:bookmarkStart w:id="5555" w:name="_Toc45193539"/>
      <w:bookmarkStart w:id="5556" w:name="_Toc47593171"/>
      <w:bookmarkStart w:id="5557" w:name="_Toc51835258"/>
      <w:bookmarkStart w:id="5558" w:name="_Toc91154386"/>
      <w:r w:rsidRPr="00140E21">
        <w:t>5.2.7.4.1</w:t>
      </w:r>
      <w:r w:rsidRPr="00140E21">
        <w:tab/>
        <w:t>General</w:t>
      </w:r>
      <w:bookmarkEnd w:id="5552"/>
      <w:bookmarkEnd w:id="5553"/>
      <w:bookmarkEnd w:id="5554"/>
      <w:bookmarkEnd w:id="5555"/>
      <w:bookmarkEnd w:id="5556"/>
      <w:bookmarkEnd w:id="5557"/>
      <w:bookmarkEnd w:id="5558"/>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59" w:name="_Toc20204628"/>
      <w:bookmarkStart w:id="5560" w:name="_Toc27895334"/>
      <w:bookmarkStart w:id="5561" w:name="_Toc36192437"/>
      <w:bookmarkStart w:id="5562" w:name="_Toc45193540"/>
      <w:bookmarkStart w:id="5563" w:name="_Toc47593172"/>
      <w:bookmarkStart w:id="5564" w:name="_Toc51835259"/>
      <w:bookmarkStart w:id="5565" w:name="_Toc91154387"/>
      <w:r w:rsidRPr="00140E21">
        <w:t>5.2.7.4.2</w:t>
      </w:r>
      <w:r w:rsidRPr="00140E21">
        <w:tab/>
        <w:t>Nnrf_AccessToken_Get Service Operation</w:t>
      </w:r>
      <w:bookmarkEnd w:id="5559"/>
      <w:bookmarkEnd w:id="5560"/>
      <w:bookmarkEnd w:id="5561"/>
      <w:bookmarkEnd w:id="5562"/>
      <w:bookmarkEnd w:id="5563"/>
      <w:bookmarkEnd w:id="5564"/>
      <w:bookmarkEnd w:id="5565"/>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566" w:name="_Toc20204629"/>
      <w:bookmarkStart w:id="5567" w:name="_Toc27895335"/>
      <w:bookmarkStart w:id="5568" w:name="_Toc36192438"/>
      <w:bookmarkStart w:id="5569" w:name="_Toc45193541"/>
      <w:bookmarkStart w:id="5570" w:name="_Toc47593173"/>
      <w:bookmarkStart w:id="5571" w:name="_Toc51835260"/>
      <w:bookmarkStart w:id="5572" w:name="_Toc91154388"/>
      <w:r w:rsidRPr="00140E21">
        <w:t>5.2.8</w:t>
      </w:r>
      <w:r w:rsidRPr="00140E21">
        <w:tab/>
        <w:t>SMF Services</w:t>
      </w:r>
      <w:bookmarkEnd w:id="5566"/>
      <w:bookmarkEnd w:id="5567"/>
      <w:bookmarkEnd w:id="5568"/>
      <w:bookmarkEnd w:id="5569"/>
      <w:bookmarkEnd w:id="5570"/>
      <w:bookmarkEnd w:id="5571"/>
      <w:bookmarkEnd w:id="5572"/>
    </w:p>
    <w:p w14:paraId="16F382B6" w14:textId="77777777" w:rsidR="00776774" w:rsidRPr="00140E21" w:rsidRDefault="00776774" w:rsidP="00776774">
      <w:pPr>
        <w:pStyle w:val="Heading4"/>
      </w:pPr>
      <w:bookmarkStart w:id="5573" w:name="_Toc20204630"/>
      <w:bookmarkStart w:id="5574" w:name="_Toc27895336"/>
      <w:bookmarkStart w:id="5575" w:name="_Toc36192439"/>
      <w:bookmarkStart w:id="5576" w:name="_Toc45193542"/>
      <w:bookmarkStart w:id="5577" w:name="_Toc47593174"/>
      <w:bookmarkStart w:id="5578" w:name="_Toc51835261"/>
      <w:bookmarkStart w:id="5579" w:name="_Toc91154389"/>
      <w:r w:rsidRPr="00140E21">
        <w:t>5.2.8.1</w:t>
      </w:r>
      <w:r w:rsidRPr="00140E21">
        <w:tab/>
        <w:t>General</w:t>
      </w:r>
      <w:bookmarkEnd w:id="5573"/>
      <w:bookmarkEnd w:id="5574"/>
      <w:bookmarkEnd w:id="5575"/>
      <w:bookmarkEnd w:id="5576"/>
      <w:bookmarkEnd w:id="5577"/>
      <w:bookmarkEnd w:id="5578"/>
      <w:bookmarkEnd w:id="5579"/>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80" w:name="_Toc20204631"/>
      <w:bookmarkStart w:id="5581" w:name="_Toc27895337"/>
      <w:bookmarkStart w:id="5582" w:name="_Toc36192440"/>
      <w:bookmarkStart w:id="5583" w:name="_Toc45193543"/>
      <w:bookmarkStart w:id="5584" w:name="_Toc47593175"/>
      <w:bookmarkStart w:id="5585" w:name="_Toc51835262"/>
      <w:bookmarkStart w:id="5586" w:name="_Toc91154390"/>
      <w:r w:rsidRPr="00140E21">
        <w:lastRenderedPageBreak/>
        <w:t>5.2.8.2</w:t>
      </w:r>
      <w:r w:rsidRPr="00140E21">
        <w:tab/>
        <w:t>Nsmf_PDUSession Service</w:t>
      </w:r>
      <w:bookmarkEnd w:id="5580"/>
      <w:bookmarkEnd w:id="5581"/>
      <w:bookmarkEnd w:id="5582"/>
      <w:bookmarkEnd w:id="5583"/>
      <w:bookmarkEnd w:id="5584"/>
      <w:bookmarkEnd w:id="5585"/>
      <w:bookmarkEnd w:id="5586"/>
    </w:p>
    <w:p w14:paraId="46D10380" w14:textId="77777777" w:rsidR="00776774" w:rsidRPr="00140E21" w:rsidRDefault="00776774" w:rsidP="00776774">
      <w:pPr>
        <w:pStyle w:val="Heading5"/>
      </w:pPr>
      <w:bookmarkStart w:id="5587" w:name="_Toc20204632"/>
      <w:bookmarkStart w:id="5588" w:name="_Toc27895338"/>
      <w:bookmarkStart w:id="5589" w:name="_Toc36192441"/>
      <w:bookmarkStart w:id="5590" w:name="_Toc45193544"/>
      <w:bookmarkStart w:id="5591" w:name="_Toc47593176"/>
      <w:bookmarkStart w:id="5592" w:name="_Toc51835263"/>
      <w:bookmarkStart w:id="5593" w:name="_Toc91154391"/>
      <w:r w:rsidRPr="00140E21">
        <w:t>5.2.8.2.1</w:t>
      </w:r>
      <w:r w:rsidRPr="00140E21">
        <w:tab/>
        <w:t>General</w:t>
      </w:r>
      <w:bookmarkEnd w:id="5587"/>
      <w:bookmarkEnd w:id="5588"/>
      <w:bookmarkEnd w:id="5589"/>
      <w:bookmarkEnd w:id="5590"/>
      <w:bookmarkEnd w:id="5591"/>
      <w:bookmarkEnd w:id="5592"/>
      <w:bookmarkEnd w:id="5593"/>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594" w:name="_Toc20204633"/>
      <w:bookmarkStart w:id="5595" w:name="_Toc27895339"/>
      <w:bookmarkStart w:id="5596" w:name="_Toc36192442"/>
      <w:bookmarkStart w:id="5597" w:name="_Toc45193545"/>
      <w:bookmarkStart w:id="5598" w:name="_Toc47593177"/>
      <w:bookmarkStart w:id="5599" w:name="_Toc51835264"/>
      <w:bookmarkStart w:id="5600" w:name="_Toc91154392"/>
      <w:r w:rsidRPr="00140E21">
        <w:rPr>
          <w:lang w:eastAsia="zh-CN"/>
        </w:rPr>
        <w:t>5.2.8.2.2</w:t>
      </w:r>
      <w:r w:rsidRPr="00140E21">
        <w:rPr>
          <w:lang w:eastAsia="zh-CN"/>
        </w:rPr>
        <w:tab/>
        <w:t>Nsmf_PDUSession_Create service operation</w:t>
      </w:r>
      <w:bookmarkEnd w:id="5594"/>
      <w:bookmarkEnd w:id="5595"/>
      <w:bookmarkEnd w:id="5596"/>
      <w:bookmarkEnd w:id="5597"/>
      <w:bookmarkEnd w:id="5598"/>
      <w:bookmarkEnd w:id="5599"/>
      <w:bookmarkEnd w:id="5600"/>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w:t>
      </w:r>
      <w:r>
        <w:rPr>
          <w:lang w:eastAsia="zh-CN"/>
        </w:rPr>
        <w:lastRenderedPageBreak/>
        <w:t xml:space="preserve">operations about the PDU Session, Serving Network (PLMN ID, or PLMN ID and NID, see clause 5.18 of </w:t>
      </w:r>
      <w:r w:rsidR="00B13067">
        <w:rPr>
          <w:lang w:eastAsia="zh-CN"/>
        </w:rPr>
        <w:t>TS 23.501 [</w:t>
      </w:r>
      <w:r>
        <w:rPr>
          <w:lang w:eastAsia="zh-CN"/>
        </w:rPr>
        <w:t>2])</w:t>
      </w:r>
      <w:r w:rsidRPr="00140E21">
        <w:t>.</w:t>
      </w:r>
    </w:p>
    <w:p w14:paraId="7CCF6F34" w14:textId="508A3598"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601"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602" w:name="_Toc27895340"/>
      <w:bookmarkStart w:id="5603" w:name="_Toc36192443"/>
      <w:bookmarkStart w:id="5604" w:name="_Toc45193546"/>
      <w:bookmarkStart w:id="5605" w:name="_Toc47593178"/>
      <w:bookmarkStart w:id="5606" w:name="_Toc51835265"/>
      <w:bookmarkStart w:id="5607" w:name="_Toc91154393"/>
      <w:r w:rsidRPr="00140E21">
        <w:rPr>
          <w:lang w:eastAsia="zh-CN"/>
        </w:rPr>
        <w:t>5.2.8.2.3</w:t>
      </w:r>
      <w:r w:rsidRPr="00140E21">
        <w:rPr>
          <w:lang w:eastAsia="zh-CN"/>
        </w:rPr>
        <w:tab/>
        <w:t>Nsmf_PDUSession_Update service operation</w:t>
      </w:r>
      <w:bookmarkEnd w:id="5601"/>
      <w:bookmarkEnd w:id="5602"/>
      <w:bookmarkEnd w:id="5603"/>
      <w:bookmarkEnd w:id="5604"/>
      <w:bookmarkEnd w:id="5605"/>
      <w:bookmarkEnd w:id="5606"/>
      <w:bookmarkEnd w:id="5607"/>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lastRenderedPageBreak/>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3ADD41EF"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608"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609" w:name="_Toc27895341"/>
      <w:bookmarkStart w:id="5610" w:name="_Toc36192444"/>
      <w:bookmarkStart w:id="5611" w:name="_Toc45193547"/>
      <w:bookmarkStart w:id="5612" w:name="_Toc47593179"/>
      <w:bookmarkStart w:id="5613" w:name="_Toc51835266"/>
      <w:bookmarkStart w:id="5614" w:name="_Toc91154394"/>
      <w:r w:rsidRPr="00140E21">
        <w:rPr>
          <w:lang w:eastAsia="zh-CN"/>
        </w:rPr>
        <w:t>5.2.8.2.4</w:t>
      </w:r>
      <w:r w:rsidRPr="00140E21">
        <w:rPr>
          <w:lang w:eastAsia="zh-CN"/>
        </w:rPr>
        <w:tab/>
        <w:t>Nsmf_PDUSession_Release service operation</w:t>
      </w:r>
      <w:bookmarkEnd w:id="5608"/>
      <w:bookmarkEnd w:id="5609"/>
      <w:bookmarkEnd w:id="5610"/>
      <w:bookmarkEnd w:id="5611"/>
      <w:bookmarkEnd w:id="5612"/>
      <w:bookmarkEnd w:id="5613"/>
      <w:bookmarkEnd w:id="5614"/>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lastRenderedPageBreak/>
        <w:t>See clause 4.3.4.3 for an example usage of this service operation.</w:t>
      </w:r>
    </w:p>
    <w:p w14:paraId="6E01E5A3" w14:textId="77777777" w:rsidR="00776774" w:rsidRPr="00140E21" w:rsidRDefault="00776774" w:rsidP="00776774">
      <w:pPr>
        <w:pStyle w:val="Heading5"/>
        <w:rPr>
          <w:lang w:eastAsia="zh-CN"/>
        </w:rPr>
      </w:pPr>
      <w:bookmarkStart w:id="5615" w:name="_Toc20204636"/>
      <w:bookmarkStart w:id="5616" w:name="_Toc27895342"/>
      <w:bookmarkStart w:id="5617" w:name="_Toc36192445"/>
      <w:bookmarkStart w:id="5618" w:name="_Toc45193548"/>
      <w:bookmarkStart w:id="5619" w:name="_Toc47593180"/>
      <w:bookmarkStart w:id="5620" w:name="_Toc51835267"/>
      <w:bookmarkStart w:id="5621" w:name="_Toc91154395"/>
      <w:r w:rsidRPr="00140E21">
        <w:rPr>
          <w:lang w:eastAsia="zh-CN"/>
        </w:rPr>
        <w:t>5.2.8.2.5</w:t>
      </w:r>
      <w:r w:rsidRPr="00140E21">
        <w:rPr>
          <w:lang w:eastAsia="zh-CN"/>
        </w:rPr>
        <w:tab/>
        <w:t>Nsmf_PDUSession_CreateSMContext service operation</w:t>
      </w:r>
      <w:bookmarkEnd w:id="5615"/>
      <w:bookmarkEnd w:id="5616"/>
      <w:bookmarkEnd w:id="5617"/>
      <w:bookmarkEnd w:id="5618"/>
      <w:bookmarkEnd w:id="5619"/>
      <w:bookmarkEnd w:id="5620"/>
      <w:bookmarkEnd w:id="5621"/>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53962A04"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PVS FQDN(s) or PVS IP address(es) and Onboarding Indication in the case of ON-SNPN</w:t>
      </w:r>
      <w:r>
        <w:t>.</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622"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23" w:name="_Toc27895343"/>
      <w:bookmarkStart w:id="5624" w:name="_Toc36192446"/>
      <w:bookmarkStart w:id="5625" w:name="_Toc45193549"/>
      <w:bookmarkStart w:id="5626" w:name="_Toc47593181"/>
      <w:bookmarkStart w:id="5627" w:name="_Toc51835268"/>
      <w:bookmarkStart w:id="5628" w:name="_Toc91154396"/>
      <w:r w:rsidRPr="00140E21">
        <w:rPr>
          <w:lang w:eastAsia="zh-CN"/>
        </w:rPr>
        <w:t>5.2.8.2.6</w:t>
      </w:r>
      <w:r w:rsidRPr="00140E21">
        <w:rPr>
          <w:lang w:eastAsia="zh-CN"/>
        </w:rPr>
        <w:tab/>
        <w:t>Nsmf_PDUSession_UpdateSMContext service operation</w:t>
      </w:r>
      <w:bookmarkEnd w:id="5622"/>
      <w:bookmarkEnd w:id="5623"/>
      <w:bookmarkEnd w:id="5624"/>
      <w:bookmarkEnd w:id="5625"/>
      <w:bookmarkEnd w:id="5626"/>
      <w:bookmarkEnd w:id="5627"/>
      <w:bookmarkEnd w:id="5628"/>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F945CD1"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20693A4" w:rsidR="00776774" w:rsidRPr="00140E21" w:rsidRDefault="00776774" w:rsidP="00776774">
      <w:r w:rsidRPr="00140E21">
        <w:rPr>
          <w:b/>
        </w:rPr>
        <w:lastRenderedPageBreak/>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29"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30" w:name="_Toc27895344"/>
      <w:bookmarkStart w:id="5631" w:name="_Toc36192447"/>
      <w:bookmarkStart w:id="5632" w:name="_Toc45193550"/>
      <w:bookmarkStart w:id="5633" w:name="_Toc47593182"/>
      <w:bookmarkStart w:id="5634" w:name="_Toc51835269"/>
      <w:bookmarkStart w:id="5635" w:name="_Toc91154397"/>
      <w:r w:rsidRPr="00140E21">
        <w:rPr>
          <w:lang w:eastAsia="zh-CN"/>
        </w:rPr>
        <w:t>5.2.8.2.7</w:t>
      </w:r>
      <w:r w:rsidRPr="00140E21">
        <w:rPr>
          <w:lang w:eastAsia="zh-CN"/>
        </w:rPr>
        <w:tab/>
        <w:t>Nsmf_PDUSession_ReleaseSMContext service operation</w:t>
      </w:r>
      <w:bookmarkEnd w:id="5629"/>
      <w:bookmarkEnd w:id="5630"/>
      <w:bookmarkEnd w:id="5631"/>
      <w:bookmarkEnd w:id="5632"/>
      <w:bookmarkEnd w:id="5633"/>
      <w:bookmarkEnd w:id="5634"/>
      <w:bookmarkEnd w:id="5635"/>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36" w:name="_Toc20204639"/>
      <w:bookmarkStart w:id="5637" w:name="_Toc27895345"/>
      <w:bookmarkStart w:id="5638" w:name="_Toc36192448"/>
      <w:bookmarkStart w:id="5639" w:name="_Toc45193551"/>
      <w:bookmarkStart w:id="5640" w:name="_Toc47593183"/>
      <w:bookmarkStart w:id="5641" w:name="_Toc51835270"/>
      <w:bookmarkStart w:id="5642" w:name="_Toc91154398"/>
      <w:r w:rsidRPr="00140E21">
        <w:rPr>
          <w:lang w:eastAsia="zh-CN"/>
        </w:rPr>
        <w:lastRenderedPageBreak/>
        <w:t>5.2.8.2.8</w:t>
      </w:r>
      <w:r w:rsidRPr="00140E21">
        <w:rPr>
          <w:lang w:eastAsia="zh-CN"/>
        </w:rPr>
        <w:tab/>
        <w:t>Nsmf_PDUSession_SMContextStatusNotify service operation</w:t>
      </w:r>
      <w:bookmarkEnd w:id="5636"/>
      <w:bookmarkEnd w:id="5637"/>
      <w:bookmarkEnd w:id="5638"/>
      <w:bookmarkEnd w:id="5639"/>
      <w:bookmarkEnd w:id="5640"/>
      <w:bookmarkEnd w:id="5641"/>
      <w:bookmarkEnd w:id="5642"/>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43" w:name="_Toc20204640"/>
      <w:bookmarkStart w:id="5644" w:name="_Toc27895346"/>
      <w:bookmarkStart w:id="5645" w:name="_Toc36192449"/>
      <w:bookmarkStart w:id="5646" w:name="_Toc45193552"/>
      <w:bookmarkStart w:id="5647" w:name="_Toc47593184"/>
      <w:bookmarkStart w:id="5648"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49" w:name="_Toc91154399"/>
      <w:r w:rsidRPr="00140E21">
        <w:rPr>
          <w:lang w:eastAsia="zh-CN"/>
        </w:rPr>
        <w:t>5.2.8.2.9</w:t>
      </w:r>
      <w:r w:rsidRPr="00140E21">
        <w:rPr>
          <w:lang w:eastAsia="zh-CN"/>
        </w:rPr>
        <w:tab/>
        <w:t>Nsmf_PDUSession_StatusNotify service operation</w:t>
      </w:r>
      <w:bookmarkEnd w:id="5643"/>
      <w:bookmarkEnd w:id="5644"/>
      <w:bookmarkEnd w:id="5645"/>
      <w:bookmarkEnd w:id="5646"/>
      <w:bookmarkEnd w:id="5647"/>
      <w:bookmarkEnd w:id="5648"/>
      <w:bookmarkEnd w:id="5649"/>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50" w:name="_Toc20204641"/>
      <w:bookmarkStart w:id="5651" w:name="_Toc27895347"/>
      <w:bookmarkStart w:id="5652" w:name="_Toc36192450"/>
      <w:bookmarkStart w:id="5653" w:name="_Toc45193553"/>
      <w:bookmarkStart w:id="5654" w:name="_Toc47593185"/>
      <w:bookmarkStart w:id="5655" w:name="_Toc51835272"/>
      <w:bookmarkStart w:id="5656" w:name="_Toc91154400"/>
      <w:r w:rsidRPr="00140E21">
        <w:rPr>
          <w:lang w:eastAsia="zh-CN"/>
        </w:rPr>
        <w:t>5.2.8.2.10</w:t>
      </w:r>
      <w:r w:rsidRPr="00140E21">
        <w:rPr>
          <w:lang w:eastAsia="zh-CN"/>
        </w:rPr>
        <w:tab/>
        <w:t>Nsmf_PDUSession_ContextRequest service operation</w:t>
      </w:r>
      <w:bookmarkEnd w:id="5650"/>
      <w:bookmarkEnd w:id="5651"/>
      <w:bookmarkEnd w:id="5652"/>
      <w:bookmarkEnd w:id="5653"/>
      <w:bookmarkEnd w:id="5654"/>
      <w:bookmarkEnd w:id="5655"/>
      <w:bookmarkEnd w:id="5656"/>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lastRenderedPageBreak/>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57" w:name="_Toc20204642"/>
      <w:bookmarkStart w:id="5658" w:name="_Toc27895348"/>
      <w:bookmarkStart w:id="5659" w:name="_Toc36192451"/>
      <w:bookmarkStart w:id="5660" w:name="_Toc45193554"/>
      <w:bookmarkStart w:id="5661" w:name="_Toc47593186"/>
      <w:bookmarkStart w:id="5662" w:name="_Toc51835273"/>
      <w:bookmarkStart w:id="5663" w:name="_Toc91154401"/>
      <w:r w:rsidRPr="00140E21">
        <w:lastRenderedPageBreak/>
        <w:t>5.2.8.2.11</w:t>
      </w:r>
      <w:r w:rsidRPr="00140E21">
        <w:tab/>
        <w:t>Nsmf_PDUSession_ContextPush service operation</w:t>
      </w:r>
      <w:bookmarkEnd w:id="5657"/>
      <w:bookmarkEnd w:id="5658"/>
      <w:bookmarkEnd w:id="5659"/>
      <w:bookmarkEnd w:id="5660"/>
      <w:bookmarkEnd w:id="5661"/>
      <w:bookmarkEnd w:id="5662"/>
      <w:bookmarkEnd w:id="5663"/>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64" w:name="_Toc27895349"/>
      <w:bookmarkStart w:id="5665" w:name="_Toc36192452"/>
      <w:bookmarkStart w:id="5666" w:name="_Toc45193555"/>
      <w:bookmarkStart w:id="5667" w:name="_Toc47593187"/>
      <w:bookmarkStart w:id="5668" w:name="_Toc51835274"/>
      <w:bookmarkStart w:id="5669" w:name="_Toc20204643"/>
      <w:bookmarkStart w:id="5670" w:name="_Toc91154402"/>
      <w:r>
        <w:t>5.2.8.2.12</w:t>
      </w:r>
      <w:r>
        <w:tab/>
        <w:t>Nsmf_PDUSession_SendMOData service operation</w:t>
      </w:r>
      <w:bookmarkEnd w:id="5664"/>
      <w:bookmarkEnd w:id="5665"/>
      <w:bookmarkEnd w:id="5666"/>
      <w:bookmarkEnd w:id="5667"/>
      <w:bookmarkEnd w:id="5668"/>
      <w:bookmarkEnd w:id="5670"/>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71" w:name="_Toc45193556"/>
      <w:bookmarkStart w:id="5672" w:name="_Toc47593188"/>
      <w:bookmarkStart w:id="5673" w:name="_Toc51835275"/>
      <w:bookmarkStart w:id="5674" w:name="_Toc27895350"/>
      <w:bookmarkStart w:id="5675" w:name="_Toc36192453"/>
      <w:bookmarkStart w:id="5676" w:name="_Toc91154403"/>
      <w:r>
        <w:t>5.2.8.2.13</w:t>
      </w:r>
      <w:r>
        <w:tab/>
        <w:t>Nsmf_PDUSession_TransferMOData service operation</w:t>
      </w:r>
      <w:bookmarkEnd w:id="5671"/>
      <w:bookmarkEnd w:id="5672"/>
      <w:bookmarkEnd w:id="5673"/>
      <w:bookmarkEnd w:id="5676"/>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677" w:name="_Toc45193557"/>
      <w:bookmarkStart w:id="5678" w:name="_Toc47593189"/>
      <w:bookmarkStart w:id="5679" w:name="_Toc51835276"/>
      <w:bookmarkStart w:id="5680" w:name="_Toc91154404"/>
      <w:r>
        <w:t>5.2.8.2.14</w:t>
      </w:r>
      <w:r>
        <w:tab/>
        <w:t>Nsmf_PDUSession_TransferMTData service operation</w:t>
      </w:r>
      <w:bookmarkEnd w:id="5677"/>
      <w:bookmarkEnd w:id="5678"/>
      <w:bookmarkEnd w:id="5679"/>
      <w:bookmarkEnd w:id="5680"/>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lastRenderedPageBreak/>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81" w:name="_Toc45193558"/>
      <w:bookmarkStart w:id="5682" w:name="_Toc47593190"/>
      <w:bookmarkStart w:id="5683" w:name="_Toc51835277"/>
      <w:bookmarkStart w:id="5684" w:name="_Toc91154405"/>
      <w:r w:rsidRPr="00140E21">
        <w:t>5.2.8.3</w:t>
      </w:r>
      <w:r w:rsidRPr="00140E21">
        <w:tab/>
        <w:t>Nsmf_EventExposure Service</w:t>
      </w:r>
      <w:bookmarkEnd w:id="5669"/>
      <w:bookmarkEnd w:id="5674"/>
      <w:bookmarkEnd w:id="5675"/>
      <w:bookmarkEnd w:id="5681"/>
      <w:bookmarkEnd w:id="5682"/>
      <w:bookmarkEnd w:id="5683"/>
      <w:bookmarkEnd w:id="5684"/>
    </w:p>
    <w:p w14:paraId="5DB815F6" w14:textId="77777777" w:rsidR="00776774" w:rsidRPr="00140E21" w:rsidRDefault="00776774" w:rsidP="00776774">
      <w:pPr>
        <w:pStyle w:val="Heading5"/>
      </w:pPr>
      <w:bookmarkStart w:id="5685" w:name="_Toc20204644"/>
      <w:bookmarkStart w:id="5686" w:name="_Toc27895351"/>
      <w:bookmarkStart w:id="5687" w:name="_Toc36192454"/>
      <w:bookmarkStart w:id="5688" w:name="_Toc45193559"/>
      <w:bookmarkStart w:id="5689" w:name="_Toc47593191"/>
      <w:bookmarkStart w:id="5690" w:name="_Toc51835278"/>
      <w:bookmarkStart w:id="5691" w:name="_Toc91154406"/>
      <w:r w:rsidRPr="00140E21">
        <w:t>5.2.8.3.1</w:t>
      </w:r>
      <w:r w:rsidRPr="00140E21">
        <w:tab/>
        <w:t>General</w:t>
      </w:r>
      <w:bookmarkEnd w:id="5685"/>
      <w:bookmarkEnd w:id="5686"/>
      <w:bookmarkEnd w:id="5687"/>
      <w:bookmarkEnd w:id="5688"/>
      <w:bookmarkEnd w:id="5689"/>
      <w:bookmarkEnd w:id="5690"/>
      <w:bookmarkEnd w:id="5691"/>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lastRenderedPageBreak/>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2FD89828" w:rsidR="00040250" w:rsidRDefault="00040250" w:rsidP="00EE66A3">
      <w:pPr>
        <w:pStyle w:val="B1"/>
      </w:pPr>
      <w:r>
        <w:t>-</w:t>
      </w:r>
      <w:r>
        <w:tab/>
        <w:t>UE</w:t>
      </w:r>
      <w:r w:rsidR="00526CD1">
        <w:t xml:space="preserve"> session</w:t>
      </w:r>
      <w:r>
        <w:t xml:space="preserve"> behaviour trends (see clause 4.15.4.</w:t>
      </w:r>
      <w:r w:rsidR="00BA4890">
        <w:t>3</w:t>
      </w:r>
      <w:r>
        <w:t>); and</w:t>
      </w:r>
    </w:p>
    <w:p w14:paraId="6FCDBA67" w14:textId="2530D3CA" w:rsidR="00040250" w:rsidRDefault="00040250" w:rsidP="00EE66A3">
      <w:pPr>
        <w:pStyle w:val="B1"/>
      </w:pPr>
      <w:r>
        <w:t>-</w:t>
      </w:r>
      <w:r>
        <w:tab/>
        <w:t>UE communications trends (see clause 4.15.4.</w:t>
      </w:r>
      <w:r w:rsidR="00BA4890">
        <w:t>3</w:t>
      </w:r>
      <w:r>
        <w:t>).</w:t>
      </w:r>
    </w:p>
    <w:p w14:paraId="7A78969D" w14:textId="7F370AC7"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lastRenderedPageBreak/>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692" w:name="_Toc20204645"/>
      <w:bookmarkStart w:id="5693" w:name="_Toc27895352"/>
      <w:bookmarkStart w:id="5694" w:name="_Toc36192455"/>
      <w:bookmarkStart w:id="5695" w:name="_Toc45193560"/>
      <w:bookmarkStart w:id="5696" w:name="_Toc47593192"/>
      <w:bookmarkStart w:id="5697" w:name="_Toc51835279"/>
      <w:bookmarkStart w:id="5698" w:name="_Toc91154407"/>
      <w:r w:rsidRPr="00140E21">
        <w:t>5.2.8.3.2</w:t>
      </w:r>
      <w:r w:rsidRPr="00140E21">
        <w:tab/>
        <w:t>Nsmf_EventExposure_Notify service operation</w:t>
      </w:r>
      <w:bookmarkEnd w:id="5692"/>
      <w:bookmarkEnd w:id="5693"/>
      <w:bookmarkEnd w:id="5694"/>
      <w:bookmarkEnd w:id="5695"/>
      <w:bookmarkEnd w:id="5696"/>
      <w:bookmarkEnd w:id="5697"/>
      <w:bookmarkEnd w:id="5698"/>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699" w:name="_Toc20204646"/>
      <w:bookmarkStart w:id="5700" w:name="_Toc27895353"/>
      <w:bookmarkStart w:id="5701" w:name="_Toc36192456"/>
      <w:bookmarkStart w:id="5702" w:name="_Toc45193561"/>
      <w:bookmarkStart w:id="5703" w:name="_Toc47593193"/>
      <w:bookmarkStart w:id="5704" w:name="_Toc51835280"/>
      <w:bookmarkStart w:id="5705" w:name="_Toc91154408"/>
      <w:r w:rsidRPr="00140E21">
        <w:t>5.2.8.3.2A</w:t>
      </w:r>
      <w:r w:rsidRPr="00140E21">
        <w:tab/>
        <w:t>Nsmf_EventExposure_AppRelocationInfo service operation</w:t>
      </w:r>
      <w:bookmarkEnd w:id="5699"/>
      <w:bookmarkEnd w:id="5700"/>
      <w:bookmarkEnd w:id="5701"/>
      <w:bookmarkEnd w:id="5702"/>
      <w:bookmarkEnd w:id="5703"/>
      <w:bookmarkEnd w:id="5704"/>
      <w:bookmarkEnd w:id="5705"/>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706" w:name="_Toc20204647"/>
      <w:bookmarkStart w:id="5707" w:name="_Toc27895354"/>
      <w:bookmarkStart w:id="5708" w:name="_Toc36192457"/>
      <w:bookmarkStart w:id="5709" w:name="_Toc45193562"/>
      <w:bookmarkStart w:id="5710" w:name="_Toc47593194"/>
      <w:bookmarkStart w:id="5711"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712" w:name="_Toc91154409"/>
      <w:r w:rsidRPr="00140E21">
        <w:t>5.2.8.3.3</w:t>
      </w:r>
      <w:r w:rsidRPr="00140E21">
        <w:tab/>
        <w:t>Nsmf_EventExposure_Subscribe service operation</w:t>
      </w:r>
      <w:bookmarkEnd w:id="5706"/>
      <w:bookmarkEnd w:id="5707"/>
      <w:bookmarkEnd w:id="5708"/>
      <w:bookmarkEnd w:id="5709"/>
      <w:bookmarkEnd w:id="5710"/>
      <w:bookmarkEnd w:id="5711"/>
      <w:bookmarkEnd w:id="5712"/>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13" w:name="_Toc20204648"/>
      <w:bookmarkStart w:id="5714" w:name="_Toc27895355"/>
      <w:bookmarkStart w:id="5715" w:name="_Toc36192458"/>
      <w:bookmarkStart w:id="5716" w:name="_Toc45193563"/>
      <w:bookmarkStart w:id="5717" w:name="_Toc47593195"/>
      <w:bookmarkStart w:id="5718" w:name="_Toc51835282"/>
      <w:bookmarkStart w:id="5719" w:name="_Toc91154410"/>
      <w:r w:rsidRPr="00140E21">
        <w:t>5.2.8.3.4</w:t>
      </w:r>
      <w:r w:rsidRPr="00140E21">
        <w:tab/>
        <w:t>Nsmf_EventExposure_UnSubscribe service operation</w:t>
      </w:r>
      <w:bookmarkEnd w:id="5713"/>
      <w:bookmarkEnd w:id="5714"/>
      <w:bookmarkEnd w:id="5715"/>
      <w:bookmarkEnd w:id="5716"/>
      <w:bookmarkEnd w:id="5717"/>
      <w:bookmarkEnd w:id="5718"/>
      <w:bookmarkEnd w:id="5719"/>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lastRenderedPageBreak/>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20" w:name="_Toc20204649"/>
      <w:bookmarkStart w:id="5721" w:name="_Toc27895356"/>
      <w:bookmarkStart w:id="5722" w:name="_Toc36192459"/>
      <w:bookmarkStart w:id="5723" w:name="_Toc45193564"/>
      <w:bookmarkStart w:id="5724" w:name="_Toc47593196"/>
      <w:bookmarkStart w:id="5725" w:name="_Toc51835283"/>
      <w:bookmarkStart w:id="5726" w:name="_Toc91154411"/>
      <w:r w:rsidRPr="00140E21">
        <w:t>5.2.8.4</w:t>
      </w:r>
      <w:r w:rsidRPr="00140E21">
        <w:tab/>
        <w:t>Nsmf_NIDD Service</w:t>
      </w:r>
      <w:bookmarkEnd w:id="5720"/>
      <w:bookmarkEnd w:id="5721"/>
      <w:bookmarkEnd w:id="5722"/>
      <w:bookmarkEnd w:id="5723"/>
      <w:bookmarkEnd w:id="5724"/>
      <w:bookmarkEnd w:id="5725"/>
      <w:bookmarkEnd w:id="5726"/>
    </w:p>
    <w:p w14:paraId="65BF05A5" w14:textId="77777777" w:rsidR="00776774" w:rsidRPr="00140E21" w:rsidRDefault="00776774" w:rsidP="00776774">
      <w:pPr>
        <w:pStyle w:val="Heading5"/>
      </w:pPr>
      <w:bookmarkStart w:id="5727" w:name="_Toc20204650"/>
      <w:bookmarkStart w:id="5728" w:name="_Toc27895357"/>
      <w:bookmarkStart w:id="5729" w:name="_Toc36192460"/>
      <w:bookmarkStart w:id="5730" w:name="_Toc45193565"/>
      <w:bookmarkStart w:id="5731" w:name="_Toc47593197"/>
      <w:bookmarkStart w:id="5732" w:name="_Toc51835284"/>
      <w:bookmarkStart w:id="5733" w:name="_Toc91154412"/>
      <w:r w:rsidRPr="00140E21">
        <w:t>5.2.8.4.1</w:t>
      </w:r>
      <w:r w:rsidRPr="00140E21">
        <w:tab/>
        <w:t>General</w:t>
      </w:r>
      <w:bookmarkEnd w:id="5727"/>
      <w:bookmarkEnd w:id="5728"/>
      <w:bookmarkEnd w:id="5729"/>
      <w:bookmarkEnd w:id="5730"/>
      <w:bookmarkEnd w:id="5731"/>
      <w:bookmarkEnd w:id="5732"/>
      <w:bookmarkEnd w:id="5733"/>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34" w:name="_Toc20204651"/>
      <w:bookmarkStart w:id="5735" w:name="_Toc27895358"/>
      <w:bookmarkStart w:id="5736" w:name="_Toc36192461"/>
      <w:bookmarkStart w:id="5737" w:name="_Toc45193566"/>
      <w:bookmarkStart w:id="5738" w:name="_Toc47593198"/>
      <w:bookmarkStart w:id="5739" w:name="_Toc51835285"/>
      <w:bookmarkStart w:id="5740" w:name="_Toc91154413"/>
      <w:r w:rsidRPr="00140E21">
        <w:t>5.2.8.4.2</w:t>
      </w:r>
      <w:r w:rsidRPr="00140E21">
        <w:tab/>
        <w:t>Nsmf_NIDD_Delivery service operation</w:t>
      </w:r>
      <w:bookmarkEnd w:id="5734"/>
      <w:bookmarkEnd w:id="5735"/>
      <w:bookmarkEnd w:id="5736"/>
      <w:bookmarkEnd w:id="5737"/>
      <w:bookmarkEnd w:id="5738"/>
      <w:bookmarkEnd w:id="5739"/>
      <w:bookmarkEnd w:id="5740"/>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41" w:name="_Toc20204652"/>
      <w:bookmarkStart w:id="5742" w:name="_Toc27895359"/>
      <w:bookmarkStart w:id="5743" w:name="_Toc36192462"/>
      <w:bookmarkStart w:id="5744" w:name="_Toc45193567"/>
      <w:bookmarkStart w:id="5745" w:name="_Toc47593199"/>
      <w:bookmarkStart w:id="5746" w:name="_Toc51835286"/>
      <w:bookmarkStart w:id="5747" w:name="_Toc91154414"/>
      <w:r w:rsidRPr="00140E21">
        <w:t>5.2.9</w:t>
      </w:r>
      <w:r w:rsidRPr="00140E21">
        <w:tab/>
        <w:t>SMSF Services</w:t>
      </w:r>
      <w:bookmarkEnd w:id="5741"/>
      <w:bookmarkEnd w:id="5742"/>
      <w:bookmarkEnd w:id="5743"/>
      <w:bookmarkEnd w:id="5744"/>
      <w:bookmarkEnd w:id="5745"/>
      <w:bookmarkEnd w:id="5746"/>
      <w:bookmarkEnd w:id="5747"/>
    </w:p>
    <w:p w14:paraId="4F15469B" w14:textId="77777777" w:rsidR="00776774" w:rsidRPr="00140E21" w:rsidRDefault="00776774" w:rsidP="00776774">
      <w:pPr>
        <w:pStyle w:val="Heading4"/>
      </w:pPr>
      <w:bookmarkStart w:id="5748" w:name="_Toc20204653"/>
      <w:bookmarkStart w:id="5749" w:name="_Toc27895360"/>
      <w:bookmarkStart w:id="5750" w:name="_Toc36192463"/>
      <w:bookmarkStart w:id="5751" w:name="_Toc45193568"/>
      <w:bookmarkStart w:id="5752" w:name="_Toc47593200"/>
      <w:bookmarkStart w:id="5753" w:name="_Toc51835287"/>
      <w:bookmarkStart w:id="5754" w:name="_Toc91154415"/>
      <w:r w:rsidRPr="00140E21">
        <w:t>5.2.9.1</w:t>
      </w:r>
      <w:r w:rsidRPr="00140E21">
        <w:tab/>
        <w:t>General</w:t>
      </w:r>
      <w:bookmarkEnd w:id="5748"/>
      <w:bookmarkEnd w:id="5749"/>
      <w:bookmarkEnd w:id="5750"/>
      <w:bookmarkEnd w:id="5751"/>
      <w:bookmarkEnd w:id="5752"/>
      <w:bookmarkEnd w:id="5753"/>
      <w:bookmarkEnd w:id="5754"/>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55" w:name="_Toc20204654"/>
      <w:bookmarkStart w:id="5756" w:name="_Toc27895361"/>
      <w:bookmarkStart w:id="5757" w:name="_Toc36192464"/>
      <w:bookmarkStart w:id="5758" w:name="_Toc45193569"/>
      <w:bookmarkStart w:id="5759" w:name="_Toc47593201"/>
      <w:bookmarkStart w:id="5760" w:name="_Toc51835288"/>
      <w:bookmarkStart w:id="5761" w:name="_Toc91154416"/>
      <w:r w:rsidRPr="00140E21">
        <w:t>5.2.9.2</w:t>
      </w:r>
      <w:r w:rsidRPr="00140E21">
        <w:tab/>
        <w:t>Nsmsf_SMService service</w:t>
      </w:r>
      <w:bookmarkEnd w:id="5755"/>
      <w:bookmarkEnd w:id="5756"/>
      <w:bookmarkEnd w:id="5757"/>
      <w:bookmarkEnd w:id="5758"/>
      <w:bookmarkEnd w:id="5759"/>
      <w:bookmarkEnd w:id="5760"/>
      <w:bookmarkEnd w:id="5761"/>
    </w:p>
    <w:p w14:paraId="3F754798" w14:textId="77777777" w:rsidR="00776774" w:rsidRPr="00140E21" w:rsidRDefault="00776774" w:rsidP="00776774">
      <w:pPr>
        <w:pStyle w:val="Heading5"/>
        <w:rPr>
          <w:lang w:eastAsia="zh-CN"/>
        </w:rPr>
      </w:pPr>
      <w:bookmarkStart w:id="5762" w:name="_Toc20204655"/>
      <w:bookmarkStart w:id="5763" w:name="_Toc27895362"/>
      <w:bookmarkStart w:id="5764" w:name="_Toc36192465"/>
      <w:bookmarkStart w:id="5765" w:name="_Toc45193570"/>
      <w:bookmarkStart w:id="5766" w:name="_Toc47593202"/>
      <w:bookmarkStart w:id="5767" w:name="_Toc51835289"/>
      <w:bookmarkStart w:id="5768" w:name="_Toc91154417"/>
      <w:r w:rsidRPr="00140E21">
        <w:rPr>
          <w:lang w:eastAsia="zh-CN"/>
        </w:rPr>
        <w:t>5.2.9.2.1</w:t>
      </w:r>
      <w:r w:rsidRPr="00140E21">
        <w:rPr>
          <w:lang w:eastAsia="zh-CN"/>
        </w:rPr>
        <w:tab/>
        <w:t>General</w:t>
      </w:r>
      <w:bookmarkEnd w:id="5762"/>
      <w:bookmarkEnd w:id="5763"/>
      <w:bookmarkEnd w:id="5764"/>
      <w:bookmarkEnd w:id="5765"/>
      <w:bookmarkEnd w:id="5766"/>
      <w:bookmarkEnd w:id="5767"/>
      <w:bookmarkEnd w:id="5768"/>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769" w:name="_Toc20204656"/>
      <w:bookmarkStart w:id="5770" w:name="_Toc27895363"/>
      <w:bookmarkStart w:id="5771" w:name="_Toc36192466"/>
      <w:bookmarkStart w:id="5772" w:name="_Toc45193571"/>
      <w:bookmarkStart w:id="5773" w:name="_Toc47593203"/>
      <w:bookmarkStart w:id="5774" w:name="_Toc51835290"/>
      <w:bookmarkStart w:id="5775" w:name="_Toc91154418"/>
      <w:r w:rsidRPr="00140E21">
        <w:rPr>
          <w:lang w:eastAsia="zh-CN"/>
        </w:rPr>
        <w:t>5.2.9.2.2</w:t>
      </w:r>
      <w:r w:rsidRPr="00140E21">
        <w:rPr>
          <w:lang w:eastAsia="zh-CN"/>
        </w:rPr>
        <w:tab/>
      </w:r>
      <w:r w:rsidRPr="00140E21">
        <w:t>Nsmsf_SMS</w:t>
      </w:r>
      <w:r w:rsidRPr="00140E21">
        <w:rPr>
          <w:lang w:eastAsia="zh-CN"/>
        </w:rPr>
        <w:t>ervice_Activate service operation</w:t>
      </w:r>
      <w:bookmarkEnd w:id="5769"/>
      <w:bookmarkEnd w:id="5770"/>
      <w:bookmarkEnd w:id="5771"/>
      <w:bookmarkEnd w:id="5772"/>
      <w:bookmarkEnd w:id="5773"/>
      <w:bookmarkEnd w:id="5774"/>
      <w:bookmarkEnd w:id="5775"/>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lastRenderedPageBreak/>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76" w:name="_Toc20204657"/>
      <w:bookmarkStart w:id="5777" w:name="_Toc27895364"/>
      <w:bookmarkStart w:id="5778" w:name="_Toc36192467"/>
      <w:bookmarkStart w:id="5779" w:name="_Toc45193572"/>
      <w:bookmarkStart w:id="5780" w:name="_Toc47593204"/>
      <w:bookmarkStart w:id="5781" w:name="_Toc51835291"/>
      <w:bookmarkStart w:id="5782" w:name="_Toc91154419"/>
      <w:r w:rsidRPr="00140E21">
        <w:rPr>
          <w:lang w:eastAsia="zh-CN"/>
        </w:rPr>
        <w:t>5.2.9.2.3</w:t>
      </w:r>
      <w:r w:rsidRPr="00140E21">
        <w:rPr>
          <w:lang w:eastAsia="zh-CN"/>
        </w:rPr>
        <w:tab/>
      </w:r>
      <w:r w:rsidRPr="00140E21">
        <w:t>Nsmsf_SMS</w:t>
      </w:r>
      <w:r w:rsidRPr="00140E21">
        <w:rPr>
          <w:lang w:eastAsia="zh-CN"/>
        </w:rPr>
        <w:t>ervice_Deactivate service operation</w:t>
      </w:r>
      <w:bookmarkEnd w:id="5776"/>
      <w:bookmarkEnd w:id="5777"/>
      <w:bookmarkEnd w:id="5778"/>
      <w:bookmarkEnd w:id="5779"/>
      <w:bookmarkEnd w:id="5780"/>
      <w:bookmarkEnd w:id="5781"/>
      <w:bookmarkEnd w:id="5782"/>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83" w:name="_Toc20204658"/>
      <w:bookmarkStart w:id="5784" w:name="_Toc27895365"/>
      <w:bookmarkStart w:id="5785" w:name="_Toc36192468"/>
      <w:bookmarkStart w:id="5786" w:name="_Toc45193573"/>
      <w:bookmarkStart w:id="5787" w:name="_Toc47593205"/>
      <w:bookmarkStart w:id="5788" w:name="_Toc51835292"/>
      <w:bookmarkStart w:id="5789" w:name="_Toc91154420"/>
      <w:r w:rsidRPr="00140E21">
        <w:rPr>
          <w:lang w:eastAsia="zh-CN"/>
        </w:rPr>
        <w:t>5.2.9.2.4</w:t>
      </w:r>
      <w:r w:rsidRPr="00140E21">
        <w:rPr>
          <w:lang w:eastAsia="zh-CN"/>
        </w:rPr>
        <w:tab/>
        <w:t>Nsmsf_SMService_UplinkSMS service operation</w:t>
      </w:r>
      <w:bookmarkEnd w:id="5783"/>
      <w:bookmarkEnd w:id="5784"/>
      <w:bookmarkEnd w:id="5785"/>
      <w:bookmarkEnd w:id="5786"/>
      <w:bookmarkEnd w:id="5787"/>
      <w:bookmarkEnd w:id="5788"/>
      <w:bookmarkEnd w:id="5789"/>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790" w:name="_Toc20204659"/>
      <w:bookmarkStart w:id="5791" w:name="_Toc27895366"/>
      <w:bookmarkStart w:id="5792" w:name="_Toc36192469"/>
      <w:bookmarkStart w:id="5793" w:name="_Toc45193574"/>
      <w:bookmarkStart w:id="5794" w:name="_Toc47593206"/>
      <w:bookmarkStart w:id="5795" w:name="_Toc51835293"/>
      <w:bookmarkStart w:id="5796" w:name="_Toc91154421"/>
      <w:r w:rsidRPr="00140E21">
        <w:t>5.2.10</w:t>
      </w:r>
      <w:r w:rsidRPr="00140E21">
        <w:tab/>
      </w:r>
      <w:r w:rsidRPr="00140E21">
        <w:rPr>
          <w:rFonts w:eastAsia="SimSun"/>
          <w:lang w:eastAsia="zh-CN"/>
        </w:rPr>
        <w:t>AUSF</w:t>
      </w:r>
      <w:r w:rsidRPr="00140E21">
        <w:t xml:space="preserve"> Services</w:t>
      </w:r>
      <w:bookmarkEnd w:id="5790"/>
      <w:bookmarkEnd w:id="5791"/>
      <w:bookmarkEnd w:id="5792"/>
      <w:bookmarkEnd w:id="5793"/>
      <w:bookmarkEnd w:id="5794"/>
      <w:bookmarkEnd w:id="5795"/>
      <w:bookmarkEnd w:id="5796"/>
    </w:p>
    <w:p w14:paraId="42965481" w14:textId="77777777" w:rsidR="00776774" w:rsidRPr="00140E21" w:rsidRDefault="00776774" w:rsidP="00776774">
      <w:pPr>
        <w:pStyle w:val="Heading4"/>
      </w:pPr>
      <w:bookmarkStart w:id="5797" w:name="_Toc20204660"/>
      <w:bookmarkStart w:id="5798" w:name="_Toc27895367"/>
      <w:bookmarkStart w:id="5799" w:name="_Toc36192470"/>
      <w:bookmarkStart w:id="5800" w:name="_Toc45193575"/>
      <w:bookmarkStart w:id="5801" w:name="_Toc47593207"/>
      <w:bookmarkStart w:id="5802" w:name="_Toc51835294"/>
      <w:bookmarkStart w:id="5803" w:name="_Hlk500859656"/>
      <w:bookmarkStart w:id="5804" w:name="_Toc91154422"/>
      <w:r w:rsidRPr="00140E21">
        <w:t>5.2.10.1</w:t>
      </w:r>
      <w:r w:rsidRPr="00140E21">
        <w:tab/>
        <w:t>General</w:t>
      </w:r>
      <w:bookmarkEnd w:id="5797"/>
      <w:bookmarkEnd w:id="5798"/>
      <w:bookmarkEnd w:id="5799"/>
      <w:bookmarkEnd w:id="5800"/>
      <w:bookmarkEnd w:id="5801"/>
      <w:bookmarkEnd w:id="5802"/>
      <w:bookmarkEnd w:id="5804"/>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805" w:name="_Toc20204661"/>
      <w:bookmarkStart w:id="5806" w:name="_Toc27895368"/>
      <w:bookmarkStart w:id="5807" w:name="_Toc36192471"/>
      <w:bookmarkEnd w:id="5803"/>
    </w:p>
    <w:p w14:paraId="34BFE086" w14:textId="77777777" w:rsidR="00776774" w:rsidRPr="00140E21" w:rsidRDefault="00776774" w:rsidP="00776774">
      <w:pPr>
        <w:pStyle w:val="Heading4"/>
      </w:pPr>
      <w:bookmarkStart w:id="5808" w:name="_Toc45193576"/>
      <w:bookmarkStart w:id="5809" w:name="_Toc47593208"/>
      <w:bookmarkStart w:id="5810" w:name="_Toc51835295"/>
      <w:bookmarkStart w:id="5811" w:name="_Toc91154423"/>
      <w:r w:rsidRPr="00140E21">
        <w:t>5.2.10.2</w:t>
      </w:r>
      <w:r w:rsidRPr="00140E21">
        <w:tab/>
        <w:t>Nausf_</w:t>
      </w:r>
      <w:r w:rsidRPr="00140E21">
        <w:rPr>
          <w:rFonts w:eastAsia="SimSun"/>
          <w:lang w:eastAsia="zh-CN"/>
        </w:rPr>
        <w:t>UEAuthentication service</w:t>
      </w:r>
      <w:bookmarkEnd w:id="5805"/>
      <w:bookmarkEnd w:id="5806"/>
      <w:bookmarkEnd w:id="5807"/>
      <w:bookmarkEnd w:id="5808"/>
      <w:bookmarkEnd w:id="5809"/>
      <w:bookmarkEnd w:id="5810"/>
      <w:bookmarkEnd w:id="5811"/>
    </w:p>
    <w:p w14:paraId="40154F1E" w14:textId="77777777" w:rsidR="00776774" w:rsidRPr="00140E21" w:rsidRDefault="00776774" w:rsidP="00776774">
      <w:pPr>
        <w:pStyle w:val="Heading5"/>
        <w:rPr>
          <w:lang w:eastAsia="zh-CN"/>
        </w:rPr>
      </w:pPr>
      <w:bookmarkStart w:id="5812" w:name="_Toc20204662"/>
      <w:bookmarkStart w:id="5813" w:name="_Toc27895369"/>
      <w:bookmarkStart w:id="5814" w:name="_Toc36192472"/>
      <w:bookmarkStart w:id="5815" w:name="_Toc45193577"/>
      <w:bookmarkStart w:id="5816" w:name="_Toc47593209"/>
      <w:bookmarkStart w:id="5817" w:name="_Toc51835296"/>
      <w:bookmarkStart w:id="5818" w:name="_Toc91154424"/>
      <w:r w:rsidRPr="00140E21">
        <w:rPr>
          <w:lang w:eastAsia="zh-CN"/>
        </w:rPr>
        <w:t>5.2.10.2.1</w:t>
      </w:r>
      <w:r w:rsidRPr="00140E21">
        <w:rPr>
          <w:lang w:eastAsia="zh-CN"/>
        </w:rPr>
        <w:tab/>
        <w:t>General</w:t>
      </w:r>
      <w:bookmarkEnd w:id="5812"/>
      <w:bookmarkEnd w:id="5813"/>
      <w:bookmarkEnd w:id="5814"/>
      <w:bookmarkEnd w:id="5815"/>
      <w:bookmarkEnd w:id="5816"/>
      <w:bookmarkEnd w:id="5817"/>
      <w:bookmarkEnd w:id="5818"/>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19" w:name="_Toc20204663"/>
      <w:bookmarkStart w:id="5820" w:name="_Toc27895370"/>
      <w:bookmarkStart w:id="5821" w:name="_Toc36192473"/>
      <w:bookmarkStart w:id="5822" w:name="_Toc45193578"/>
      <w:bookmarkStart w:id="5823" w:name="_Toc47593210"/>
      <w:bookmarkStart w:id="5824" w:name="_Toc51835297"/>
      <w:bookmarkStart w:id="5825" w:name="_Toc91154425"/>
      <w:r w:rsidRPr="00140E21">
        <w:rPr>
          <w:lang w:eastAsia="zh-CN"/>
        </w:rPr>
        <w:lastRenderedPageBreak/>
        <w:t>5.2.10.2.2</w:t>
      </w:r>
      <w:r w:rsidRPr="00140E21">
        <w:rPr>
          <w:lang w:eastAsia="zh-CN"/>
        </w:rPr>
        <w:tab/>
        <w:t>Nausf_UEAuthentication_Authenticate service operation</w:t>
      </w:r>
      <w:bookmarkEnd w:id="5819"/>
      <w:bookmarkEnd w:id="5820"/>
      <w:bookmarkEnd w:id="5821"/>
      <w:bookmarkEnd w:id="5822"/>
      <w:bookmarkEnd w:id="5823"/>
      <w:bookmarkEnd w:id="5824"/>
      <w:bookmarkEnd w:id="5825"/>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26" w:name="_Toc20204664"/>
      <w:bookmarkStart w:id="5827" w:name="_Toc27895371"/>
      <w:bookmarkStart w:id="5828" w:name="_Toc36192474"/>
      <w:bookmarkStart w:id="5829" w:name="_Toc45193579"/>
      <w:bookmarkStart w:id="5830" w:name="_Toc47593211"/>
      <w:bookmarkStart w:id="5831" w:name="_Toc51835298"/>
      <w:bookmarkStart w:id="5832" w:name="_Toc91154426"/>
      <w:r w:rsidRPr="00140E21">
        <w:t>5.2.10.2.3</w:t>
      </w:r>
      <w:r w:rsidRPr="00140E21">
        <w:tab/>
        <w:t>Void</w:t>
      </w:r>
      <w:bookmarkEnd w:id="5826"/>
      <w:bookmarkEnd w:id="5827"/>
      <w:bookmarkEnd w:id="5828"/>
      <w:bookmarkEnd w:id="5829"/>
      <w:bookmarkEnd w:id="5830"/>
      <w:bookmarkEnd w:id="5831"/>
      <w:bookmarkEnd w:id="5832"/>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33" w:name="_Toc20204665"/>
      <w:bookmarkStart w:id="5834" w:name="_Toc27895372"/>
      <w:bookmarkStart w:id="5835" w:name="_Toc36192475"/>
      <w:bookmarkStart w:id="5836" w:name="_Toc45193580"/>
      <w:bookmarkStart w:id="5837" w:name="_Toc47593212"/>
      <w:bookmarkStart w:id="5838" w:name="_Toc51835299"/>
      <w:bookmarkStart w:id="5839" w:name="_Toc91154427"/>
      <w:r w:rsidRPr="00140E21">
        <w:t>5.2.10.3</w:t>
      </w:r>
      <w:r w:rsidRPr="00140E21">
        <w:tab/>
        <w:t>Nausf_SoRProtection service</w:t>
      </w:r>
      <w:bookmarkEnd w:id="5833"/>
      <w:bookmarkEnd w:id="5834"/>
      <w:bookmarkEnd w:id="5835"/>
      <w:bookmarkEnd w:id="5836"/>
      <w:bookmarkEnd w:id="5837"/>
      <w:bookmarkEnd w:id="5838"/>
      <w:bookmarkEnd w:id="5839"/>
    </w:p>
    <w:p w14:paraId="55590D22" w14:textId="77777777" w:rsidR="00776774" w:rsidRPr="00140E21" w:rsidRDefault="00776774" w:rsidP="00776774">
      <w:pPr>
        <w:pStyle w:val="Heading5"/>
      </w:pPr>
      <w:bookmarkStart w:id="5840" w:name="_Toc20204666"/>
      <w:bookmarkStart w:id="5841" w:name="_Toc27895373"/>
      <w:bookmarkStart w:id="5842" w:name="_Toc36192476"/>
      <w:bookmarkStart w:id="5843" w:name="_Toc45193581"/>
      <w:bookmarkStart w:id="5844" w:name="_Toc47593213"/>
      <w:bookmarkStart w:id="5845" w:name="_Toc51835300"/>
      <w:bookmarkStart w:id="5846" w:name="_Toc91154428"/>
      <w:r w:rsidRPr="00140E21">
        <w:t>5.2.10.3.1</w:t>
      </w:r>
      <w:r w:rsidRPr="00140E21">
        <w:tab/>
        <w:t>General</w:t>
      </w:r>
      <w:bookmarkEnd w:id="5840"/>
      <w:bookmarkEnd w:id="5841"/>
      <w:bookmarkEnd w:id="5842"/>
      <w:bookmarkEnd w:id="5843"/>
      <w:bookmarkEnd w:id="5844"/>
      <w:bookmarkEnd w:id="5845"/>
      <w:bookmarkEnd w:id="5846"/>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47" w:name="_Toc20204667"/>
      <w:bookmarkStart w:id="5848" w:name="_Toc27895374"/>
      <w:bookmarkStart w:id="5849" w:name="_Toc36192477"/>
      <w:bookmarkStart w:id="5850" w:name="_Toc45193582"/>
      <w:bookmarkStart w:id="5851" w:name="_Toc47593214"/>
      <w:bookmarkStart w:id="5852" w:name="_Toc51835301"/>
      <w:bookmarkStart w:id="5853" w:name="_Toc91154429"/>
      <w:r w:rsidRPr="00140E21">
        <w:t>5.2.10.3.2</w:t>
      </w:r>
      <w:r w:rsidRPr="00140E21">
        <w:tab/>
        <w:t>Nausf_SoRProtection Protect service operation</w:t>
      </w:r>
      <w:bookmarkEnd w:id="5847"/>
      <w:bookmarkEnd w:id="5848"/>
      <w:bookmarkEnd w:id="5849"/>
      <w:bookmarkEnd w:id="5850"/>
      <w:bookmarkEnd w:id="5851"/>
      <w:bookmarkEnd w:id="5852"/>
      <w:bookmarkEnd w:id="5853"/>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54" w:name="_Toc27895375"/>
      <w:bookmarkStart w:id="5855" w:name="_Toc36192478"/>
      <w:bookmarkStart w:id="5856" w:name="_Toc45193583"/>
      <w:bookmarkStart w:id="5857" w:name="_Toc47593215"/>
      <w:bookmarkStart w:id="5858" w:name="_Toc51835302"/>
      <w:bookmarkStart w:id="5859" w:name="_Toc20204668"/>
      <w:bookmarkStart w:id="5860" w:name="_Toc91154430"/>
      <w:r>
        <w:t>5.2.10.4</w:t>
      </w:r>
      <w:r>
        <w:tab/>
        <w:t>Nausf_UPUProtection service</w:t>
      </w:r>
      <w:bookmarkEnd w:id="5854"/>
      <w:bookmarkEnd w:id="5855"/>
      <w:bookmarkEnd w:id="5856"/>
      <w:bookmarkEnd w:id="5857"/>
      <w:bookmarkEnd w:id="5858"/>
      <w:bookmarkEnd w:id="5860"/>
    </w:p>
    <w:p w14:paraId="0417EE16" w14:textId="77777777" w:rsidR="00776774" w:rsidRPr="00140E21" w:rsidRDefault="00776774" w:rsidP="00776774">
      <w:pPr>
        <w:pStyle w:val="Heading5"/>
      </w:pPr>
      <w:bookmarkStart w:id="5861" w:name="_Toc27895376"/>
      <w:bookmarkStart w:id="5862" w:name="_Toc36192479"/>
      <w:bookmarkStart w:id="5863" w:name="_Toc45193584"/>
      <w:bookmarkStart w:id="5864" w:name="_Toc47593216"/>
      <w:bookmarkStart w:id="5865" w:name="_Toc51835303"/>
      <w:bookmarkStart w:id="5866" w:name="_Toc91154431"/>
      <w:r>
        <w:t>5.2.10.4.1</w:t>
      </w:r>
      <w:r>
        <w:tab/>
        <w:t>General</w:t>
      </w:r>
      <w:bookmarkEnd w:id="5861"/>
      <w:bookmarkEnd w:id="5862"/>
      <w:bookmarkEnd w:id="5863"/>
      <w:bookmarkEnd w:id="5864"/>
      <w:bookmarkEnd w:id="5865"/>
      <w:bookmarkEnd w:id="5866"/>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67" w:name="_Toc27895377"/>
      <w:bookmarkStart w:id="5868" w:name="_Toc36192480"/>
      <w:bookmarkStart w:id="5869" w:name="_Toc45193585"/>
      <w:bookmarkStart w:id="5870" w:name="_Toc47593217"/>
      <w:bookmarkStart w:id="5871" w:name="_Toc51835304"/>
      <w:bookmarkStart w:id="5872" w:name="_Toc91154432"/>
      <w:r>
        <w:t>5.2.10.4.2</w:t>
      </w:r>
      <w:r>
        <w:tab/>
        <w:t>Nausf_UPUProtection Protect service operation</w:t>
      </w:r>
      <w:bookmarkEnd w:id="5867"/>
      <w:bookmarkEnd w:id="5868"/>
      <w:bookmarkEnd w:id="5869"/>
      <w:bookmarkEnd w:id="5870"/>
      <w:bookmarkEnd w:id="5871"/>
      <w:bookmarkEnd w:id="5872"/>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73" w:name="_Toc27895378"/>
      <w:bookmarkStart w:id="5874" w:name="_Toc36192481"/>
      <w:bookmarkStart w:id="5875" w:name="_Toc45193586"/>
      <w:bookmarkStart w:id="5876" w:name="_Toc47593218"/>
      <w:bookmarkStart w:id="5877" w:name="_Toc51835305"/>
      <w:bookmarkStart w:id="5878" w:name="_Toc91154433"/>
      <w:r>
        <w:t>5.2.10.5</w:t>
      </w:r>
      <w:r>
        <w:tab/>
        <w:t>Void</w:t>
      </w:r>
      <w:bookmarkEnd w:id="5873"/>
      <w:bookmarkEnd w:id="5874"/>
      <w:bookmarkEnd w:id="5875"/>
      <w:bookmarkEnd w:id="5876"/>
      <w:bookmarkEnd w:id="5877"/>
      <w:bookmarkEnd w:id="5878"/>
    </w:p>
    <w:p w14:paraId="43215A03" w14:textId="77777777" w:rsidR="00776774" w:rsidRPr="00425E49" w:rsidRDefault="00776774" w:rsidP="00776774"/>
    <w:p w14:paraId="7186FD34" w14:textId="77777777" w:rsidR="00776774" w:rsidRPr="00140E21" w:rsidRDefault="00776774" w:rsidP="00776774">
      <w:pPr>
        <w:pStyle w:val="Heading3"/>
      </w:pPr>
      <w:bookmarkStart w:id="5879" w:name="_Toc27895382"/>
      <w:bookmarkStart w:id="5880" w:name="_Toc36192485"/>
      <w:bookmarkStart w:id="5881" w:name="_Toc45193587"/>
      <w:bookmarkStart w:id="5882" w:name="_Toc47593219"/>
      <w:bookmarkStart w:id="5883" w:name="_Toc51835306"/>
      <w:bookmarkStart w:id="5884" w:name="_Toc91154434"/>
      <w:r w:rsidRPr="00140E21">
        <w:t>5.2.11</w:t>
      </w:r>
      <w:r w:rsidRPr="00140E21">
        <w:tab/>
        <w:t>NWDAF Services</w:t>
      </w:r>
      <w:bookmarkEnd w:id="5859"/>
      <w:bookmarkEnd w:id="5879"/>
      <w:bookmarkEnd w:id="5880"/>
      <w:bookmarkEnd w:id="5881"/>
      <w:bookmarkEnd w:id="5882"/>
      <w:bookmarkEnd w:id="5883"/>
      <w:bookmarkEnd w:id="5884"/>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85" w:name="_Toc20204669"/>
      <w:bookmarkStart w:id="5886" w:name="_Toc27895383"/>
      <w:bookmarkStart w:id="5887" w:name="_Toc36192486"/>
      <w:bookmarkStart w:id="5888" w:name="_Toc45193588"/>
      <w:bookmarkStart w:id="5889" w:name="_Toc47593220"/>
      <w:bookmarkStart w:id="5890" w:name="_Toc51835307"/>
      <w:bookmarkStart w:id="5891" w:name="_Toc91154435"/>
      <w:r w:rsidRPr="00140E21">
        <w:t>5.2.11.1</w:t>
      </w:r>
      <w:r w:rsidRPr="00140E21">
        <w:tab/>
        <w:t>Void</w:t>
      </w:r>
      <w:bookmarkEnd w:id="5885"/>
      <w:bookmarkEnd w:id="5886"/>
      <w:bookmarkEnd w:id="5887"/>
      <w:bookmarkEnd w:id="5888"/>
      <w:bookmarkEnd w:id="5889"/>
      <w:bookmarkEnd w:id="5890"/>
      <w:bookmarkEnd w:id="5891"/>
    </w:p>
    <w:p w14:paraId="7F4BD174" w14:textId="77777777" w:rsidR="00776774" w:rsidRPr="00140E21" w:rsidRDefault="00776774" w:rsidP="00776774"/>
    <w:p w14:paraId="1AAF4169" w14:textId="77777777" w:rsidR="00776774" w:rsidRPr="00140E21" w:rsidRDefault="00776774" w:rsidP="00776774">
      <w:pPr>
        <w:pStyle w:val="Heading4"/>
      </w:pPr>
      <w:bookmarkStart w:id="5892" w:name="_Toc20204670"/>
      <w:bookmarkStart w:id="5893" w:name="_Toc27895384"/>
      <w:bookmarkStart w:id="5894" w:name="_Toc36192487"/>
      <w:bookmarkStart w:id="5895" w:name="_Toc45193589"/>
      <w:bookmarkStart w:id="5896" w:name="_Toc47593221"/>
      <w:bookmarkStart w:id="5897" w:name="_Toc51835308"/>
      <w:bookmarkStart w:id="5898" w:name="_Toc91154436"/>
      <w:r w:rsidRPr="00140E21">
        <w:t>5.2.11.2</w:t>
      </w:r>
      <w:r w:rsidRPr="00140E21">
        <w:tab/>
        <w:t>Void</w:t>
      </w:r>
      <w:bookmarkEnd w:id="5892"/>
      <w:bookmarkEnd w:id="5893"/>
      <w:bookmarkEnd w:id="5894"/>
      <w:bookmarkEnd w:id="5895"/>
      <w:bookmarkEnd w:id="5896"/>
      <w:bookmarkEnd w:id="5897"/>
      <w:bookmarkEnd w:id="5898"/>
    </w:p>
    <w:p w14:paraId="506D0CC5" w14:textId="77777777" w:rsidR="00776774" w:rsidRPr="00140E21" w:rsidRDefault="00776774" w:rsidP="00776774"/>
    <w:p w14:paraId="028FC12E" w14:textId="77777777" w:rsidR="00776774" w:rsidRPr="00140E21" w:rsidRDefault="00776774" w:rsidP="00776774">
      <w:pPr>
        <w:pStyle w:val="Heading4"/>
      </w:pPr>
      <w:bookmarkStart w:id="5899" w:name="_Toc20204671"/>
      <w:bookmarkStart w:id="5900" w:name="_Toc27895385"/>
      <w:bookmarkStart w:id="5901" w:name="_Toc36192488"/>
      <w:bookmarkStart w:id="5902" w:name="_Toc45193590"/>
      <w:bookmarkStart w:id="5903" w:name="_Toc47593222"/>
      <w:bookmarkStart w:id="5904" w:name="_Toc51835309"/>
      <w:bookmarkStart w:id="5905" w:name="_Toc91154437"/>
      <w:r w:rsidRPr="00140E21">
        <w:t>5.2.11.3</w:t>
      </w:r>
      <w:r w:rsidRPr="00140E21">
        <w:tab/>
        <w:t>Void</w:t>
      </w:r>
      <w:bookmarkEnd w:id="5899"/>
      <w:bookmarkEnd w:id="5900"/>
      <w:bookmarkEnd w:id="5901"/>
      <w:bookmarkEnd w:id="5902"/>
      <w:bookmarkEnd w:id="5903"/>
      <w:bookmarkEnd w:id="5904"/>
      <w:bookmarkEnd w:id="5905"/>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906" w:name="_Toc20204672"/>
      <w:bookmarkStart w:id="5907" w:name="_Toc27895386"/>
      <w:bookmarkStart w:id="5908" w:name="_Toc36192489"/>
      <w:bookmarkStart w:id="5909" w:name="_Toc45193591"/>
      <w:bookmarkStart w:id="5910" w:name="_Toc47593223"/>
      <w:bookmarkStart w:id="5911" w:name="_Toc51835310"/>
      <w:bookmarkStart w:id="5912" w:name="_Toc91154438"/>
      <w:r w:rsidRPr="00140E21">
        <w:rPr>
          <w:rFonts w:eastAsia="SimSun"/>
          <w:lang w:eastAsia="zh-CN"/>
        </w:rPr>
        <w:t>5.2.12</w:t>
      </w:r>
      <w:r w:rsidRPr="00140E21">
        <w:rPr>
          <w:rFonts w:eastAsia="SimSun"/>
          <w:lang w:eastAsia="zh-CN"/>
        </w:rPr>
        <w:tab/>
        <w:t>UDR Services</w:t>
      </w:r>
      <w:bookmarkEnd w:id="5906"/>
      <w:bookmarkEnd w:id="5907"/>
      <w:bookmarkEnd w:id="5908"/>
      <w:bookmarkEnd w:id="5909"/>
      <w:bookmarkEnd w:id="5910"/>
      <w:bookmarkEnd w:id="5911"/>
      <w:bookmarkEnd w:id="5912"/>
    </w:p>
    <w:p w14:paraId="02115B40" w14:textId="77777777" w:rsidR="00776774" w:rsidRPr="00140E21" w:rsidRDefault="00776774" w:rsidP="00776774">
      <w:pPr>
        <w:pStyle w:val="Heading4"/>
        <w:rPr>
          <w:rFonts w:eastAsia="SimSun"/>
        </w:rPr>
      </w:pPr>
      <w:bookmarkStart w:id="5913" w:name="_Toc20204673"/>
      <w:bookmarkStart w:id="5914" w:name="_Toc27895387"/>
      <w:bookmarkStart w:id="5915" w:name="_Toc36192490"/>
      <w:bookmarkStart w:id="5916" w:name="_Toc45193592"/>
      <w:bookmarkStart w:id="5917" w:name="_Toc47593224"/>
      <w:bookmarkStart w:id="5918" w:name="_Toc51835311"/>
      <w:bookmarkStart w:id="5919" w:name="_Toc91154439"/>
      <w:r w:rsidRPr="00140E21">
        <w:rPr>
          <w:rFonts w:eastAsia="SimSun"/>
        </w:rPr>
        <w:t>5.2.12.1</w:t>
      </w:r>
      <w:r w:rsidRPr="00140E21">
        <w:rPr>
          <w:rFonts w:eastAsia="SimSun"/>
        </w:rPr>
        <w:tab/>
        <w:t>General</w:t>
      </w:r>
      <w:bookmarkEnd w:id="5913"/>
      <w:bookmarkEnd w:id="5914"/>
      <w:bookmarkEnd w:id="5915"/>
      <w:bookmarkEnd w:id="5916"/>
      <w:bookmarkEnd w:id="5917"/>
      <w:bookmarkEnd w:id="5918"/>
      <w:bookmarkEnd w:id="5919"/>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17BC6820" w:rsidR="00776774" w:rsidRPr="00140E21" w:rsidRDefault="00776774" w:rsidP="007F7E17">
            <w:pPr>
              <w:pStyle w:val="TAL"/>
              <w:rPr>
                <w:rFonts w:eastAsia="SimSun"/>
              </w:rPr>
            </w:pPr>
            <w:r w:rsidRPr="00140E21">
              <w:rPr>
                <w:rFonts w:eastAsia="SimSun"/>
              </w:rPr>
              <w:t>NEF</w:t>
            </w:r>
            <w:r w:rsidR="00BB338E">
              <w:rPr>
                <w:rFonts w:eastAsia="SimSun"/>
              </w:rPr>
              <w:t>, TSCTSF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31F35830" w:rsidR="00776774" w:rsidRPr="00140E21" w:rsidRDefault="00776774" w:rsidP="007F7E17">
            <w:pPr>
              <w:pStyle w:val="TAL"/>
              <w:rPr>
                <w:rFonts w:eastAsia="SimSun"/>
              </w:rPr>
            </w:pPr>
            <w:r w:rsidRPr="00140E21">
              <w:rPr>
                <w:rFonts w:eastAsia="SimSun"/>
              </w:rPr>
              <w:t>NEF</w:t>
            </w:r>
            <w:r w:rsidR="00BB338E">
              <w:rPr>
                <w:rFonts w:eastAsia="SimSun"/>
              </w:rPr>
              <w:t>, TSCTSF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37B180D" w:rsidR="00776774" w:rsidRPr="00140E21" w:rsidRDefault="00776774" w:rsidP="007F7E17">
            <w:pPr>
              <w:pStyle w:val="TAL"/>
              <w:rPr>
                <w:rFonts w:eastAsia="SimSun"/>
              </w:rPr>
            </w:pPr>
            <w:r w:rsidRPr="00140E21">
              <w:rPr>
                <w:rFonts w:eastAsia="SimSun"/>
              </w:rPr>
              <w:t>UDM</w:t>
            </w:r>
            <w:r w:rsidRPr="00140E21">
              <w:t>, PCF, NEF</w:t>
            </w:r>
            <w:r w:rsidR="00BB338E">
              <w:t>, TSCTSF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20" w:name="_Toc20204674"/>
      <w:bookmarkStart w:id="5921" w:name="_Toc27895388"/>
      <w:bookmarkStart w:id="5922" w:name="_Toc36192491"/>
      <w:bookmarkStart w:id="5923" w:name="_Toc45193593"/>
      <w:bookmarkStart w:id="5924" w:name="_Toc47593225"/>
      <w:bookmarkStart w:id="5925" w:name="_Toc51835312"/>
      <w:bookmarkStart w:id="5926" w:name="_Toc91154440"/>
      <w:r w:rsidRPr="00140E21">
        <w:rPr>
          <w:rFonts w:eastAsia="SimSun"/>
        </w:rPr>
        <w:t>5.2.12.2</w:t>
      </w:r>
      <w:r w:rsidRPr="00140E21">
        <w:rPr>
          <w:rFonts w:eastAsia="SimSun"/>
        </w:rPr>
        <w:tab/>
        <w:t>Nudr_DataManagement (DM) service</w:t>
      </w:r>
      <w:bookmarkEnd w:id="5920"/>
      <w:bookmarkEnd w:id="5921"/>
      <w:bookmarkEnd w:id="5922"/>
      <w:bookmarkEnd w:id="5923"/>
      <w:bookmarkEnd w:id="5924"/>
      <w:bookmarkEnd w:id="5925"/>
      <w:bookmarkEnd w:id="5926"/>
    </w:p>
    <w:p w14:paraId="018ADCD9" w14:textId="77777777" w:rsidR="00776774" w:rsidRPr="00140E21" w:rsidRDefault="00776774" w:rsidP="00776774">
      <w:pPr>
        <w:pStyle w:val="Heading5"/>
        <w:rPr>
          <w:rFonts w:eastAsia="SimSun"/>
          <w:lang w:eastAsia="zh-CN"/>
        </w:rPr>
      </w:pPr>
      <w:bookmarkStart w:id="5927" w:name="_Toc20204675"/>
      <w:bookmarkStart w:id="5928" w:name="_Toc27895389"/>
      <w:bookmarkStart w:id="5929" w:name="_Toc36192492"/>
      <w:bookmarkStart w:id="5930" w:name="_Toc45193594"/>
      <w:bookmarkStart w:id="5931" w:name="_Toc47593226"/>
      <w:bookmarkStart w:id="5932" w:name="_Toc51835313"/>
      <w:bookmarkStart w:id="5933" w:name="_Toc91154441"/>
      <w:r w:rsidRPr="00140E21">
        <w:rPr>
          <w:rFonts w:eastAsia="SimSun"/>
          <w:lang w:eastAsia="zh-CN"/>
        </w:rPr>
        <w:t>5.2.12.2.1</w:t>
      </w:r>
      <w:r w:rsidRPr="00140E21">
        <w:rPr>
          <w:rFonts w:eastAsia="SimSun"/>
          <w:lang w:eastAsia="zh-CN"/>
        </w:rPr>
        <w:tab/>
        <w:t>General</w:t>
      </w:r>
      <w:bookmarkEnd w:id="5927"/>
      <w:bookmarkEnd w:id="5928"/>
      <w:bookmarkEnd w:id="5929"/>
      <w:bookmarkEnd w:id="5930"/>
      <w:bookmarkEnd w:id="5931"/>
      <w:bookmarkEnd w:id="5932"/>
      <w:bookmarkEnd w:id="5933"/>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140E21" w:rsidRDefault="00776774" w:rsidP="007F7E17">
            <w:pPr>
              <w:pStyle w:val="TAL"/>
              <w:rPr>
                <w:rFonts w:eastAsia="Malgun Gothic"/>
              </w:rPr>
            </w:pPr>
            <w:r>
              <w:rPr>
                <w:rFonts w:eastAsia="Malgun Gothic"/>
              </w:rPr>
              <w:t>Application Port ID</w:t>
            </w:r>
            <w:r w:rsidR="007C6C9A">
              <w:rPr>
                <w:rFonts w:eastAsia="Malgun Gothic"/>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7777777"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5C596320" w:rsidR="000547D2" w:rsidRPr="00140E21" w:rsidRDefault="000547D2" w:rsidP="000547D2">
            <w:pPr>
              <w:pStyle w:val="TAL"/>
              <w:rPr>
                <w:rFonts w:eastAsia="Malgun Gothic"/>
              </w:rPr>
            </w:pPr>
            <w:r>
              <w:rPr>
                <w:rFonts w:eastAsia="Malgun Gothic"/>
              </w:rPr>
              <w:t>AM policy influence request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30B2BD50"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5BB1383" w14:textId="77777777" w:rsidTr="000D43C1">
        <w:trPr>
          <w:cantSplit/>
        </w:trPr>
        <w:tc>
          <w:tcPr>
            <w:tcW w:w="1984" w:type="dxa"/>
            <w:tcBorders>
              <w:top w:val="nil"/>
              <w:bottom w:val="single" w:sz="4" w:space="0" w:color="auto"/>
            </w:tcBorders>
            <w:shd w:val="clear" w:color="auto" w:fill="auto"/>
          </w:tcPr>
          <w:p w14:paraId="06A944E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2A151D11" w14:textId="77777777" w:rsidR="000547D2" w:rsidRDefault="000547D2" w:rsidP="000547D2">
            <w:pPr>
              <w:pStyle w:val="TAL"/>
              <w:rPr>
                <w:rFonts w:eastAsia="Malgun Gothic"/>
              </w:rPr>
            </w:pPr>
            <w:r>
              <w:rPr>
                <w:rFonts w:eastAsia="Malgun Gothic"/>
              </w:rPr>
              <w:t>Time-Sync data</w:t>
            </w:r>
          </w:p>
          <w:p w14:paraId="26C5308E" w14:textId="2850405F" w:rsidR="000547D2" w:rsidRPr="00140E21" w:rsidRDefault="000547D2" w:rsidP="000547D2">
            <w:pPr>
              <w:pStyle w:val="TAL"/>
              <w:rPr>
                <w:rFonts w:eastAsia="Malgun Gothic"/>
              </w:rPr>
            </w:pPr>
            <w:r>
              <w:rPr>
                <w:rFonts w:eastAsia="Malgun Gothic"/>
              </w:rPr>
              <w:t>(See clause</w:t>
            </w:r>
            <w:r w:rsidR="00B948AA">
              <w:rPr>
                <w:rFonts w:eastAsia="Malgun Gothic"/>
              </w:rPr>
              <w:t xml:space="preserve">s 4.15.9.2, </w:t>
            </w:r>
            <w:r>
              <w:rPr>
                <w:rFonts w:eastAsia="Malgun Gothic"/>
              </w:rPr>
              <w:t>4.15.9.3 and 4.15.9.4)</w:t>
            </w:r>
          </w:p>
        </w:tc>
        <w:tc>
          <w:tcPr>
            <w:tcW w:w="1984" w:type="dxa"/>
            <w:tcBorders>
              <w:top w:val="single" w:sz="4" w:space="0" w:color="auto"/>
              <w:bottom w:val="single" w:sz="4" w:space="0" w:color="auto"/>
            </w:tcBorders>
          </w:tcPr>
          <w:p w14:paraId="42DD7237" w14:textId="77777777" w:rsidR="000547D2" w:rsidRDefault="000547D2" w:rsidP="000547D2">
            <w:pPr>
              <w:pStyle w:val="TAL"/>
              <w:rPr>
                <w:rFonts w:eastAsia="Malgun Gothic"/>
              </w:rPr>
            </w:pPr>
            <w:r>
              <w:rPr>
                <w:rFonts w:eastAsia="Malgun Gothic"/>
              </w:rPr>
              <w:t>DNN and S-NSSAI</w:t>
            </w:r>
          </w:p>
          <w:p w14:paraId="1B6B27F1" w14:textId="29C23562" w:rsidR="000547D2" w:rsidRDefault="000547D2" w:rsidP="000547D2">
            <w:pPr>
              <w:pStyle w:val="TAL"/>
              <w:rPr>
                <w:rFonts w:eastAsia="Malgun Gothic"/>
              </w:rPr>
            </w:pPr>
            <w:r>
              <w:rPr>
                <w:rFonts w:eastAsia="Malgun Gothic"/>
              </w:rPr>
              <w:t>Internal Group</w:t>
            </w:r>
            <w:r w:rsidR="00B948AA">
              <w:rPr>
                <w:rFonts w:eastAsia="Malgun Gothic"/>
              </w:rPr>
              <w:t xml:space="preserve"> Identifier</w:t>
            </w:r>
          </w:p>
          <w:p w14:paraId="1E30B372" w14:textId="7BB94604" w:rsidR="000547D2" w:rsidRPr="00140E21" w:rsidRDefault="000547D2" w:rsidP="000547D2">
            <w:pPr>
              <w:pStyle w:val="TAL"/>
              <w:rPr>
                <w:rFonts w:eastAsia="Malgun Gothic"/>
              </w:rPr>
            </w:pPr>
            <w:r>
              <w:rPr>
                <w:rFonts w:eastAsia="Malgun Gothic"/>
              </w:rPr>
              <w:t>SUPI</w:t>
            </w:r>
          </w:p>
        </w:tc>
        <w:tc>
          <w:tcPr>
            <w:tcW w:w="1843" w:type="dxa"/>
            <w:tcBorders>
              <w:top w:val="nil"/>
              <w:bottom w:val="single" w:sz="4" w:space="0" w:color="auto"/>
            </w:tcBorders>
            <w:shd w:val="clear" w:color="auto" w:fill="auto"/>
          </w:tcPr>
          <w:p w14:paraId="4D60CD91"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A225D5">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A225D5">
        <w:tc>
          <w:tcPr>
            <w:tcW w:w="1984" w:type="dxa"/>
            <w:tcBorders>
              <w:top w:val="nil"/>
              <w:bottom w:val="single" w:sz="4" w:space="0" w:color="auto"/>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3F4ACBA5" w:rsidR="000547D2" w:rsidRPr="00140E21"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34" w:name="_Toc20204676"/>
      <w:bookmarkStart w:id="5935" w:name="_Toc27895390"/>
      <w:bookmarkStart w:id="5936" w:name="_Toc36192493"/>
      <w:bookmarkStart w:id="5937" w:name="_Toc45193595"/>
      <w:bookmarkStart w:id="5938" w:name="_Toc47593227"/>
      <w:bookmarkStart w:id="5939" w:name="_Toc51835314"/>
      <w:bookmarkStart w:id="5940" w:name="_Toc91154442"/>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34"/>
      <w:bookmarkEnd w:id="5935"/>
      <w:bookmarkEnd w:id="5936"/>
      <w:bookmarkEnd w:id="5937"/>
      <w:bookmarkEnd w:id="5938"/>
      <w:bookmarkEnd w:id="5939"/>
      <w:bookmarkEnd w:id="5940"/>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41" w:name="_Toc20204677"/>
      <w:bookmarkStart w:id="5942" w:name="_Toc27895391"/>
      <w:bookmarkStart w:id="5943" w:name="_Toc36192494"/>
      <w:bookmarkStart w:id="5944" w:name="_Toc45193596"/>
      <w:bookmarkStart w:id="5945" w:name="_Toc47593228"/>
      <w:bookmarkStart w:id="5946" w:name="_Toc51835315"/>
      <w:bookmarkStart w:id="5947" w:name="_Toc91154443"/>
      <w:r w:rsidRPr="00140E21">
        <w:rPr>
          <w:rFonts w:eastAsia="SimSun"/>
        </w:rPr>
        <w:t>5.2.12.2.3</w:t>
      </w:r>
      <w:r w:rsidRPr="00140E21">
        <w:rPr>
          <w:rFonts w:eastAsia="SimSun"/>
        </w:rPr>
        <w:tab/>
        <w:t>Nudr_DM_Create service operation</w:t>
      </w:r>
      <w:bookmarkEnd w:id="5941"/>
      <w:bookmarkEnd w:id="5942"/>
      <w:bookmarkEnd w:id="5943"/>
      <w:bookmarkEnd w:id="5944"/>
      <w:bookmarkEnd w:id="5945"/>
      <w:bookmarkEnd w:id="5946"/>
      <w:bookmarkEnd w:id="5947"/>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lastRenderedPageBreak/>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48" w:name="_Toc20204678"/>
      <w:bookmarkStart w:id="5949" w:name="_Toc27895392"/>
      <w:bookmarkStart w:id="5950" w:name="_Toc36192495"/>
      <w:bookmarkStart w:id="5951" w:name="_Toc45193597"/>
      <w:bookmarkStart w:id="5952" w:name="_Toc47593229"/>
      <w:bookmarkStart w:id="5953" w:name="_Toc51835316"/>
      <w:bookmarkStart w:id="5954" w:name="_Toc91154444"/>
      <w:r w:rsidRPr="00140E21">
        <w:rPr>
          <w:rFonts w:eastAsia="SimSun"/>
        </w:rPr>
        <w:t>5.2.12.2.4</w:t>
      </w:r>
      <w:r w:rsidRPr="00140E21">
        <w:rPr>
          <w:rFonts w:eastAsia="SimSun"/>
        </w:rPr>
        <w:tab/>
        <w:t>Nudr_DM_Delete service operation</w:t>
      </w:r>
      <w:bookmarkEnd w:id="5948"/>
      <w:bookmarkEnd w:id="5949"/>
      <w:bookmarkEnd w:id="5950"/>
      <w:bookmarkEnd w:id="5951"/>
      <w:bookmarkEnd w:id="5952"/>
      <w:bookmarkEnd w:id="5953"/>
      <w:bookmarkEnd w:id="5954"/>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55" w:name="_Toc20204679"/>
      <w:bookmarkStart w:id="5956" w:name="_Toc27895393"/>
      <w:bookmarkStart w:id="5957" w:name="_Toc36192496"/>
      <w:bookmarkStart w:id="5958" w:name="_Toc45193598"/>
      <w:bookmarkStart w:id="5959" w:name="_Toc47593230"/>
      <w:bookmarkStart w:id="5960" w:name="_Toc51835317"/>
      <w:bookmarkStart w:id="5961" w:name="_Toc91154445"/>
      <w:r w:rsidRPr="00140E21">
        <w:rPr>
          <w:rFonts w:eastAsia="SimSun"/>
        </w:rPr>
        <w:t>5.2.12.2.5</w:t>
      </w:r>
      <w:r w:rsidRPr="00140E21">
        <w:rPr>
          <w:rFonts w:eastAsia="SimSun"/>
        </w:rPr>
        <w:tab/>
        <w:t>Nudr_DM_Update service operation</w:t>
      </w:r>
      <w:bookmarkEnd w:id="5955"/>
      <w:bookmarkEnd w:id="5956"/>
      <w:bookmarkEnd w:id="5957"/>
      <w:bookmarkEnd w:id="5958"/>
      <w:bookmarkEnd w:id="5959"/>
      <w:bookmarkEnd w:id="5960"/>
      <w:bookmarkEnd w:id="5961"/>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62" w:name="_Toc20204680"/>
      <w:bookmarkStart w:id="5963" w:name="_Toc27895394"/>
      <w:bookmarkStart w:id="5964" w:name="_Toc36192497"/>
      <w:bookmarkStart w:id="5965" w:name="_Toc45193599"/>
      <w:bookmarkStart w:id="5966" w:name="_Toc47593231"/>
      <w:bookmarkStart w:id="5967" w:name="_Toc51835318"/>
      <w:bookmarkStart w:id="5968" w:name="_Toc91154446"/>
      <w:r w:rsidRPr="00140E21">
        <w:rPr>
          <w:rFonts w:eastAsia="SimSun"/>
        </w:rPr>
        <w:t>5.2.12.2.6</w:t>
      </w:r>
      <w:r w:rsidRPr="00140E21">
        <w:rPr>
          <w:rFonts w:eastAsia="SimSun"/>
        </w:rPr>
        <w:tab/>
        <w:t>Nudr_DM_Subscribe service operation</w:t>
      </w:r>
      <w:bookmarkEnd w:id="5962"/>
      <w:bookmarkEnd w:id="5963"/>
      <w:bookmarkEnd w:id="5964"/>
      <w:bookmarkEnd w:id="5965"/>
      <w:bookmarkEnd w:id="5966"/>
      <w:bookmarkEnd w:id="5967"/>
      <w:bookmarkEnd w:id="5968"/>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69" w:name="_Toc20204681"/>
      <w:bookmarkStart w:id="5970" w:name="_Toc27895395"/>
      <w:bookmarkStart w:id="5971" w:name="_Toc36192498"/>
      <w:bookmarkStart w:id="5972" w:name="_Toc45193600"/>
      <w:bookmarkStart w:id="5973" w:name="_Toc47593232"/>
      <w:bookmarkStart w:id="5974" w:name="_Toc51835319"/>
      <w:bookmarkStart w:id="5975" w:name="_Toc91154447"/>
      <w:r w:rsidRPr="00140E21">
        <w:rPr>
          <w:rFonts w:eastAsia="SimSun"/>
        </w:rPr>
        <w:t>5.2.12.2.7</w:t>
      </w:r>
      <w:r w:rsidRPr="00140E21">
        <w:rPr>
          <w:rFonts w:eastAsia="SimSun"/>
        </w:rPr>
        <w:tab/>
        <w:t>Nudr_DM_Unsubscribe service operation</w:t>
      </w:r>
      <w:bookmarkEnd w:id="5969"/>
      <w:bookmarkEnd w:id="5970"/>
      <w:bookmarkEnd w:id="5971"/>
      <w:bookmarkEnd w:id="5972"/>
      <w:bookmarkEnd w:id="5973"/>
      <w:bookmarkEnd w:id="5974"/>
      <w:bookmarkEnd w:id="5975"/>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76" w:name="_Toc20204682"/>
      <w:bookmarkStart w:id="5977" w:name="_Toc27895396"/>
      <w:bookmarkStart w:id="5978" w:name="_Toc36192499"/>
      <w:bookmarkStart w:id="5979" w:name="_Toc45193601"/>
      <w:bookmarkStart w:id="5980" w:name="_Toc47593233"/>
      <w:bookmarkStart w:id="5981" w:name="_Toc51835320"/>
      <w:bookmarkStart w:id="5982" w:name="_Toc91154448"/>
      <w:r w:rsidRPr="00140E21">
        <w:rPr>
          <w:rFonts w:eastAsia="SimSun"/>
        </w:rPr>
        <w:lastRenderedPageBreak/>
        <w:t>5.2.12.2.8</w:t>
      </w:r>
      <w:r w:rsidRPr="00140E21">
        <w:rPr>
          <w:rFonts w:eastAsia="SimSun"/>
        </w:rPr>
        <w:tab/>
        <w:t>Nudr_DM_Notify service operation</w:t>
      </w:r>
      <w:bookmarkEnd w:id="5976"/>
      <w:bookmarkEnd w:id="5977"/>
      <w:bookmarkEnd w:id="5978"/>
      <w:bookmarkEnd w:id="5979"/>
      <w:bookmarkEnd w:id="5980"/>
      <w:bookmarkEnd w:id="5981"/>
      <w:bookmarkEnd w:id="5982"/>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983" w:name="_Toc20204683"/>
      <w:bookmarkStart w:id="5984" w:name="_Toc27895397"/>
      <w:bookmarkStart w:id="5985" w:name="_Toc36192500"/>
      <w:bookmarkStart w:id="5986" w:name="_Toc45193602"/>
      <w:bookmarkStart w:id="5987" w:name="_Toc47593234"/>
      <w:bookmarkStart w:id="5988" w:name="_Toc51835321"/>
      <w:bookmarkStart w:id="5989" w:name="_Toc91154449"/>
      <w:r w:rsidRPr="00140E21">
        <w:rPr>
          <w:rFonts w:eastAsia="SimSun"/>
        </w:rPr>
        <w:t>5.2.12.</w:t>
      </w:r>
      <w:r>
        <w:rPr>
          <w:rFonts w:eastAsia="SimSun"/>
        </w:rPr>
        <w:t>3</w:t>
      </w:r>
      <w:r w:rsidRPr="00140E21">
        <w:rPr>
          <w:rFonts w:eastAsia="SimSun"/>
        </w:rPr>
        <w:tab/>
        <w:t>Nudr_GroupIDmap service</w:t>
      </w:r>
      <w:bookmarkEnd w:id="5983"/>
      <w:bookmarkEnd w:id="5984"/>
      <w:bookmarkEnd w:id="5985"/>
      <w:bookmarkEnd w:id="5986"/>
      <w:bookmarkEnd w:id="5987"/>
      <w:bookmarkEnd w:id="5988"/>
      <w:bookmarkEnd w:id="5989"/>
    </w:p>
    <w:p w14:paraId="1DEA6D55" w14:textId="77777777" w:rsidR="00776774" w:rsidRPr="00140E21" w:rsidRDefault="00776774" w:rsidP="00776774">
      <w:pPr>
        <w:pStyle w:val="Heading5"/>
        <w:rPr>
          <w:rFonts w:eastAsia="SimSun"/>
        </w:rPr>
      </w:pPr>
      <w:bookmarkStart w:id="5990" w:name="_Toc20204684"/>
      <w:bookmarkStart w:id="5991" w:name="_Toc27895398"/>
      <w:bookmarkStart w:id="5992" w:name="_Toc36192501"/>
      <w:bookmarkStart w:id="5993" w:name="_Toc45193603"/>
      <w:bookmarkStart w:id="5994" w:name="_Toc47593235"/>
      <w:bookmarkStart w:id="5995" w:name="_Toc51835322"/>
      <w:bookmarkStart w:id="5996" w:name="_Toc91154450"/>
      <w:r w:rsidRPr="00140E21">
        <w:rPr>
          <w:rFonts w:eastAsia="SimSun"/>
        </w:rPr>
        <w:t>5.2.12.</w:t>
      </w:r>
      <w:r>
        <w:rPr>
          <w:rFonts w:eastAsia="SimSun"/>
        </w:rPr>
        <w:t>3</w:t>
      </w:r>
      <w:r w:rsidRPr="00140E21">
        <w:rPr>
          <w:rFonts w:eastAsia="SimSun"/>
        </w:rPr>
        <w:t>.1</w:t>
      </w:r>
      <w:r w:rsidRPr="00140E21">
        <w:rPr>
          <w:rFonts w:eastAsia="SimSun"/>
        </w:rPr>
        <w:tab/>
        <w:t>General</w:t>
      </w:r>
      <w:bookmarkEnd w:id="5990"/>
      <w:bookmarkEnd w:id="5991"/>
      <w:bookmarkEnd w:id="5992"/>
      <w:bookmarkEnd w:id="5993"/>
      <w:bookmarkEnd w:id="5994"/>
      <w:bookmarkEnd w:id="5995"/>
      <w:bookmarkEnd w:id="5996"/>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997" w:name="_Toc20204685"/>
      <w:bookmarkStart w:id="5998" w:name="_Toc27895399"/>
      <w:bookmarkStart w:id="5999" w:name="_Toc36192502"/>
      <w:bookmarkStart w:id="6000" w:name="_Toc45193604"/>
      <w:bookmarkStart w:id="6001" w:name="_Toc47593236"/>
      <w:bookmarkStart w:id="6002" w:name="_Toc51835323"/>
      <w:bookmarkStart w:id="6003" w:name="_Toc91154451"/>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997"/>
      <w:bookmarkEnd w:id="5998"/>
      <w:bookmarkEnd w:id="5999"/>
      <w:bookmarkEnd w:id="6000"/>
      <w:bookmarkEnd w:id="6001"/>
      <w:bookmarkEnd w:id="6002"/>
      <w:bookmarkEnd w:id="6003"/>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004" w:name="_Toc20204686"/>
      <w:bookmarkStart w:id="6005" w:name="_Toc27895400"/>
      <w:bookmarkStart w:id="6006" w:name="_Toc36192503"/>
      <w:bookmarkStart w:id="6007" w:name="_Toc45193605"/>
      <w:bookmarkStart w:id="6008" w:name="_Toc47593237"/>
      <w:bookmarkStart w:id="6009" w:name="_Toc51835324"/>
      <w:bookmarkStart w:id="6010" w:name="_Toc91154452"/>
      <w:r w:rsidRPr="00140E21">
        <w:rPr>
          <w:lang w:eastAsia="zh-CN"/>
        </w:rPr>
        <w:t>5.2.13</w:t>
      </w:r>
      <w:r w:rsidRPr="00140E21">
        <w:rPr>
          <w:lang w:eastAsia="zh-CN"/>
        </w:rPr>
        <w:tab/>
        <w:t>BSF Services</w:t>
      </w:r>
      <w:bookmarkEnd w:id="6004"/>
      <w:bookmarkEnd w:id="6005"/>
      <w:bookmarkEnd w:id="6006"/>
      <w:bookmarkEnd w:id="6007"/>
      <w:bookmarkEnd w:id="6008"/>
      <w:bookmarkEnd w:id="6009"/>
      <w:bookmarkEnd w:id="6010"/>
    </w:p>
    <w:p w14:paraId="60CA70AA" w14:textId="77777777" w:rsidR="00776774" w:rsidRPr="00140E21" w:rsidRDefault="00776774" w:rsidP="00776774">
      <w:pPr>
        <w:pStyle w:val="Heading4"/>
        <w:rPr>
          <w:lang w:eastAsia="zh-CN"/>
        </w:rPr>
      </w:pPr>
      <w:bookmarkStart w:id="6011" w:name="_Toc20204687"/>
      <w:bookmarkStart w:id="6012" w:name="_Toc27895401"/>
      <w:bookmarkStart w:id="6013" w:name="_Toc36192504"/>
      <w:bookmarkStart w:id="6014" w:name="_Toc45193606"/>
      <w:bookmarkStart w:id="6015" w:name="_Toc47593238"/>
      <w:bookmarkStart w:id="6016" w:name="_Toc51835325"/>
      <w:bookmarkStart w:id="6017" w:name="_Toc91154453"/>
      <w:r w:rsidRPr="00140E21">
        <w:rPr>
          <w:lang w:eastAsia="zh-CN"/>
        </w:rPr>
        <w:t>5.2.13.1</w:t>
      </w:r>
      <w:r w:rsidRPr="00140E21">
        <w:rPr>
          <w:lang w:eastAsia="zh-CN"/>
        </w:rPr>
        <w:tab/>
        <w:t>General</w:t>
      </w:r>
      <w:bookmarkEnd w:id="6011"/>
      <w:bookmarkEnd w:id="6012"/>
      <w:bookmarkEnd w:id="6013"/>
      <w:bookmarkEnd w:id="6014"/>
      <w:bookmarkEnd w:id="6015"/>
      <w:bookmarkEnd w:id="6016"/>
      <w:bookmarkEnd w:id="6017"/>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191E5F5A" w:rsidR="00E60916" w:rsidRPr="00140E21" w:rsidRDefault="00E60916" w:rsidP="00E60916">
            <w:pPr>
              <w:pStyle w:val="TAL"/>
            </w:pPr>
            <w:r>
              <w:t>Susbcsribe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368BE506" w:rsidR="00E60916" w:rsidRPr="00140E21" w:rsidRDefault="00E60916" w:rsidP="00E60916">
            <w:pPr>
              <w:pStyle w:val="TAL"/>
            </w:pPr>
            <w:r>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1DDFE65E" w:rsidR="00E60916" w:rsidRPr="00140E21" w:rsidRDefault="00E60916" w:rsidP="00E60916">
            <w:pPr>
              <w:pStyle w:val="TAL"/>
            </w:pPr>
            <w:r>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44FB5150" w:rsidR="00E60916" w:rsidRPr="00140E21" w:rsidRDefault="00E60916" w:rsidP="00E60916">
            <w:pPr>
              <w:pStyle w:val="TAL"/>
            </w:pPr>
            <w:r>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18" w:name="_Toc20204688"/>
      <w:bookmarkStart w:id="6019" w:name="_Toc27895402"/>
      <w:bookmarkStart w:id="6020" w:name="_Toc36192505"/>
      <w:bookmarkStart w:id="6021" w:name="_Toc45193607"/>
      <w:bookmarkStart w:id="6022" w:name="_Toc47593239"/>
      <w:bookmarkStart w:id="6023" w:name="_Toc51835326"/>
      <w:bookmarkStart w:id="6024" w:name="_Toc91154454"/>
      <w:r w:rsidRPr="00140E21">
        <w:rPr>
          <w:lang w:eastAsia="zh-CN"/>
        </w:rPr>
        <w:lastRenderedPageBreak/>
        <w:t>5.2.13.2</w:t>
      </w:r>
      <w:r w:rsidRPr="00140E21">
        <w:rPr>
          <w:lang w:eastAsia="zh-CN"/>
        </w:rPr>
        <w:tab/>
        <w:t>Nbsf_Management service</w:t>
      </w:r>
      <w:bookmarkEnd w:id="6018"/>
      <w:bookmarkEnd w:id="6019"/>
      <w:bookmarkEnd w:id="6020"/>
      <w:bookmarkEnd w:id="6021"/>
      <w:bookmarkEnd w:id="6022"/>
      <w:bookmarkEnd w:id="6023"/>
      <w:bookmarkEnd w:id="6024"/>
    </w:p>
    <w:p w14:paraId="6EF0D30A" w14:textId="77777777" w:rsidR="00776774" w:rsidRPr="00140E21" w:rsidRDefault="00776774" w:rsidP="00776774">
      <w:pPr>
        <w:pStyle w:val="Heading5"/>
        <w:rPr>
          <w:lang w:eastAsia="zh-CN"/>
        </w:rPr>
      </w:pPr>
      <w:bookmarkStart w:id="6025" w:name="_Toc20204689"/>
      <w:bookmarkStart w:id="6026" w:name="_Toc27895403"/>
      <w:bookmarkStart w:id="6027" w:name="_Toc36192506"/>
      <w:bookmarkStart w:id="6028" w:name="_Toc45193608"/>
      <w:bookmarkStart w:id="6029" w:name="_Toc47593240"/>
      <w:bookmarkStart w:id="6030" w:name="_Toc51835327"/>
      <w:bookmarkStart w:id="6031" w:name="_Toc91154455"/>
      <w:r w:rsidRPr="00140E21">
        <w:rPr>
          <w:lang w:eastAsia="zh-CN"/>
        </w:rPr>
        <w:t>5.2.13.2.1</w:t>
      </w:r>
      <w:r w:rsidRPr="00140E21">
        <w:rPr>
          <w:lang w:eastAsia="zh-CN"/>
        </w:rPr>
        <w:tab/>
        <w:t>General</w:t>
      </w:r>
      <w:bookmarkEnd w:id="6025"/>
      <w:bookmarkEnd w:id="6026"/>
      <w:bookmarkEnd w:id="6027"/>
      <w:bookmarkEnd w:id="6028"/>
      <w:bookmarkEnd w:id="6029"/>
      <w:bookmarkEnd w:id="6030"/>
      <w:bookmarkEnd w:id="6031"/>
    </w:p>
    <w:p w14:paraId="27DD169D" w14:textId="7C328051" w:rsidR="00776774" w:rsidRPr="00140E21" w:rsidRDefault="00776774" w:rsidP="00776774">
      <w:pPr>
        <w:rPr>
          <w:lang w:eastAsia="zh-CN"/>
        </w:rPr>
      </w:pPr>
      <w:r w:rsidRPr="00140E21">
        <w:rPr>
          <w:lang w:eastAsia="zh-CN"/>
        </w:rPr>
        <w:t>The Nbsf provides the Nbsf Management Register, Nbsf Management Remove and the Nbsf Management Discovery service</w:t>
      </w:r>
      <w:r w:rsidR="00E60916">
        <w:rPr>
          <w:lang w:eastAsia="zh-CN"/>
        </w:rPr>
        <w:t>, the Nbsf Management Update, the Nbsf Management Subscribe, the Nbsf Management Unsubscribe and the Nbsf Management Notify</w:t>
      </w:r>
      <w:r w:rsidRPr="00140E21">
        <w:rPr>
          <w:lang w:eastAsia="zh-CN"/>
        </w:rPr>
        <w:t xml:space="preserve"> operations.</w:t>
      </w:r>
    </w:p>
    <w:p w14:paraId="67B95D86" w14:textId="77777777" w:rsidR="00776774" w:rsidRPr="00140E21" w:rsidRDefault="00776774" w:rsidP="00776774">
      <w:pPr>
        <w:pStyle w:val="Heading5"/>
        <w:rPr>
          <w:lang w:eastAsia="zh-CN"/>
        </w:rPr>
      </w:pPr>
      <w:bookmarkStart w:id="6032" w:name="_Toc20204690"/>
      <w:bookmarkStart w:id="6033" w:name="_Toc27895404"/>
      <w:bookmarkStart w:id="6034" w:name="_Toc36192507"/>
      <w:bookmarkStart w:id="6035" w:name="_Toc45193609"/>
      <w:bookmarkStart w:id="6036" w:name="_Toc47593241"/>
      <w:bookmarkStart w:id="6037" w:name="_Toc51835328"/>
      <w:bookmarkStart w:id="6038" w:name="_Toc91154456"/>
      <w:r w:rsidRPr="00140E21">
        <w:rPr>
          <w:lang w:eastAsia="zh-CN"/>
        </w:rPr>
        <w:t>5.2.13.2.2</w:t>
      </w:r>
      <w:r w:rsidRPr="00140E21">
        <w:rPr>
          <w:lang w:eastAsia="zh-CN"/>
        </w:rPr>
        <w:tab/>
        <w:t>Nbsf_Management_Register service operation</w:t>
      </w:r>
      <w:bookmarkEnd w:id="6032"/>
      <w:bookmarkEnd w:id="6033"/>
      <w:bookmarkEnd w:id="6034"/>
      <w:bookmarkEnd w:id="6035"/>
      <w:bookmarkEnd w:id="6036"/>
      <w:bookmarkEnd w:id="6037"/>
      <w:bookmarkEnd w:id="6038"/>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39" w:name="_Toc20204691"/>
      <w:bookmarkStart w:id="6040" w:name="_Toc27895405"/>
      <w:bookmarkStart w:id="6041" w:name="_Toc36192508"/>
      <w:bookmarkStart w:id="6042" w:name="_Toc45193610"/>
      <w:bookmarkStart w:id="6043" w:name="_Toc47593242"/>
      <w:bookmarkStart w:id="6044" w:name="_Toc51835329"/>
      <w:bookmarkStart w:id="6045" w:name="_Toc91154457"/>
      <w:r w:rsidRPr="00140E21">
        <w:rPr>
          <w:lang w:eastAsia="zh-CN"/>
        </w:rPr>
        <w:t>5.2.13.2.3</w:t>
      </w:r>
      <w:r w:rsidRPr="00140E21">
        <w:rPr>
          <w:lang w:eastAsia="zh-CN"/>
        </w:rPr>
        <w:tab/>
        <w:t>Nbsf_Management_Deregister service operation</w:t>
      </w:r>
      <w:bookmarkEnd w:id="6039"/>
      <w:bookmarkEnd w:id="6040"/>
      <w:bookmarkEnd w:id="6041"/>
      <w:bookmarkEnd w:id="6042"/>
      <w:bookmarkEnd w:id="6043"/>
      <w:bookmarkEnd w:id="6044"/>
      <w:bookmarkEnd w:id="6045"/>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46" w:name="_Toc20204692"/>
      <w:bookmarkStart w:id="6047" w:name="_Toc27895406"/>
      <w:bookmarkStart w:id="6048" w:name="_Toc36192509"/>
      <w:bookmarkStart w:id="6049" w:name="_Toc45193611"/>
      <w:bookmarkStart w:id="6050" w:name="_Toc47593243"/>
      <w:bookmarkStart w:id="6051" w:name="_Toc51835330"/>
      <w:bookmarkStart w:id="6052" w:name="_Toc91154458"/>
      <w:r w:rsidRPr="00140E21">
        <w:rPr>
          <w:lang w:eastAsia="zh-CN"/>
        </w:rPr>
        <w:lastRenderedPageBreak/>
        <w:t>5.2.13.2.4</w:t>
      </w:r>
      <w:r w:rsidRPr="00140E21">
        <w:rPr>
          <w:lang w:eastAsia="zh-CN"/>
        </w:rPr>
        <w:tab/>
      </w:r>
      <w:r w:rsidRPr="00140E21">
        <w:t xml:space="preserve">Nbsf_Management_Discovery </w:t>
      </w:r>
      <w:r w:rsidRPr="00140E21">
        <w:rPr>
          <w:rFonts w:eastAsia="SimSun"/>
        </w:rPr>
        <w:t>service operation</w:t>
      </w:r>
      <w:bookmarkEnd w:id="6046"/>
      <w:bookmarkEnd w:id="6047"/>
      <w:bookmarkEnd w:id="6048"/>
      <w:bookmarkEnd w:id="6049"/>
      <w:bookmarkEnd w:id="6050"/>
      <w:bookmarkEnd w:id="6051"/>
      <w:bookmarkEnd w:id="6052"/>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053" w:name="_Toc20204693"/>
      <w:bookmarkStart w:id="6054" w:name="_Toc27895407"/>
      <w:bookmarkStart w:id="6055" w:name="_Toc36192510"/>
      <w:bookmarkStart w:id="6056" w:name="_Toc45193612"/>
      <w:bookmarkStart w:id="6057" w:name="_Toc47593244"/>
      <w:bookmarkStart w:id="6058" w:name="_Toc51835331"/>
      <w:bookmarkStart w:id="6059" w:name="_Toc91154459"/>
      <w:r w:rsidRPr="00140E21">
        <w:rPr>
          <w:lang w:eastAsia="zh-CN"/>
        </w:rPr>
        <w:t>5.2.13.2.5</w:t>
      </w:r>
      <w:r w:rsidRPr="00140E21">
        <w:rPr>
          <w:lang w:eastAsia="zh-CN"/>
        </w:rPr>
        <w:tab/>
        <w:t>Nbsf_Management_Update service operation</w:t>
      </w:r>
      <w:bookmarkEnd w:id="6053"/>
      <w:bookmarkEnd w:id="6054"/>
      <w:bookmarkEnd w:id="6055"/>
      <w:bookmarkEnd w:id="6056"/>
      <w:bookmarkEnd w:id="6057"/>
      <w:bookmarkEnd w:id="6058"/>
      <w:bookmarkEnd w:id="6059"/>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63128F2B" w:rsidR="00E60916" w:rsidRDefault="00E60916" w:rsidP="00E60916">
      <w:pPr>
        <w:pStyle w:val="NO"/>
      </w:pPr>
      <w:r>
        <w:t>NOTE 1:</w:t>
      </w:r>
      <w:r>
        <w:tab/>
        <w:t>For example, PCF-2 may update its PCF id when level of binding is NF Instance and PCF-1 fails, and 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0204E234" w:rsidR="00E60916" w:rsidRDefault="00E60916" w:rsidP="00E60916">
      <w:pPr>
        <w:pStyle w:val="Heading5"/>
        <w:rPr>
          <w:lang w:eastAsia="zh-CN"/>
        </w:rPr>
      </w:pPr>
      <w:bookmarkStart w:id="6060" w:name="_Toc20204694"/>
      <w:bookmarkStart w:id="6061" w:name="_Toc27895408"/>
      <w:bookmarkStart w:id="6062" w:name="_Toc36192511"/>
      <w:bookmarkStart w:id="6063" w:name="_Toc45193613"/>
      <w:bookmarkStart w:id="6064" w:name="_Toc47593245"/>
      <w:bookmarkStart w:id="6065" w:name="_Toc51835332"/>
      <w:bookmarkStart w:id="6066" w:name="_Toc91154460"/>
      <w:r>
        <w:rPr>
          <w:lang w:eastAsia="zh-CN"/>
        </w:rPr>
        <w:t>5.2.13.2.6</w:t>
      </w:r>
      <w:r>
        <w:rPr>
          <w:lang w:eastAsia="zh-CN"/>
        </w:rPr>
        <w:tab/>
        <w:t>Nbsf_Management_Susbcribe service operation</w:t>
      </w:r>
      <w:bookmarkEnd w:id="6066"/>
    </w:p>
    <w:p w14:paraId="66A2C1DB" w14:textId="77777777" w:rsidR="00E60916" w:rsidRDefault="00E60916" w:rsidP="00E60916">
      <w:pPr>
        <w:rPr>
          <w:lang w:eastAsia="zh-CN"/>
        </w:rPr>
      </w:pPr>
      <w:r w:rsidRPr="00EE66A3">
        <w:rPr>
          <w:b/>
          <w:bCs/>
          <w:lang w:eastAsia="zh-CN"/>
        </w:rPr>
        <w:t>Service Operation name:</w:t>
      </w:r>
      <w:r>
        <w:rPr>
          <w:lang w:eastAsia="zh-CN"/>
        </w:rPr>
        <w:t xml:space="preserve"> Nbsf_Management Susbcribe</w:t>
      </w:r>
    </w:p>
    <w:p w14:paraId="1EFCAF5E" w14:textId="77777777" w:rsidR="00E60916" w:rsidRDefault="00E60916" w:rsidP="00E60916">
      <w:pPr>
        <w:rPr>
          <w:lang w:eastAsia="zh-CN"/>
        </w:rPr>
      </w:pPr>
      <w:r w:rsidRPr="00EE66A3">
        <w:rPr>
          <w:b/>
          <w:bCs/>
          <w:lang w:eastAsia="zh-CN"/>
        </w:rPr>
        <w:t>Description:</w:t>
      </w:r>
      <w:r>
        <w:rPr>
          <w:lang w:eastAsia="zh-CN"/>
        </w:rPr>
        <w:t xml:space="preserve"> NEF or AF or PCF for a UE can subscribe to be notified of newly registered or deregistered PCF for a PDU Session. In addition, NEF or AF can subscribe to be notified of newly registered or deregistered PCF for a UE.</w:t>
      </w:r>
    </w:p>
    <w:p w14:paraId="64BAC4D7" w14:textId="15B1397D"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lastRenderedPageBreak/>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77777777" w:rsidR="00E60916" w:rsidRDefault="00E60916" w:rsidP="00EE66A3">
      <w:pPr>
        <w:pStyle w:val="Heading5"/>
        <w:rPr>
          <w:lang w:eastAsia="zh-CN"/>
        </w:rPr>
      </w:pPr>
      <w:bookmarkStart w:id="6067" w:name="_Toc91154461"/>
      <w:r>
        <w:rPr>
          <w:lang w:eastAsia="zh-CN"/>
        </w:rPr>
        <w:t>5.2.13.2.7</w:t>
      </w:r>
      <w:r>
        <w:rPr>
          <w:lang w:eastAsia="zh-CN"/>
        </w:rPr>
        <w:tab/>
        <w:t>Nbsf_Management_Unsusbcribe service operation</w:t>
      </w:r>
      <w:bookmarkEnd w:id="6067"/>
    </w:p>
    <w:p w14:paraId="6A8E16A0" w14:textId="77777777" w:rsidR="00E60916" w:rsidRDefault="00E60916" w:rsidP="00E60916">
      <w:pPr>
        <w:rPr>
          <w:lang w:eastAsia="zh-CN"/>
        </w:rPr>
      </w:pPr>
      <w:r w:rsidRPr="00EE66A3">
        <w:rPr>
          <w:b/>
          <w:bCs/>
          <w:lang w:eastAsia="zh-CN"/>
        </w:rPr>
        <w:t>Service Operation name:</w:t>
      </w:r>
      <w:r>
        <w:rPr>
          <w:lang w:eastAsia="zh-CN"/>
        </w:rPr>
        <w:t xml:space="preserve"> Nbsf_Management Unsusbcribe</w:t>
      </w:r>
    </w:p>
    <w:p w14:paraId="6952BB28" w14:textId="77777777" w:rsidR="00E60916" w:rsidRDefault="00E60916" w:rsidP="00E60916">
      <w:pPr>
        <w:rPr>
          <w:lang w:eastAsia="zh-CN"/>
        </w:rPr>
      </w:pPr>
      <w:r w:rsidRPr="00EE66A3">
        <w:rPr>
          <w:b/>
          <w:bCs/>
          <w:lang w:eastAsia="zh-CN"/>
        </w:rPr>
        <w:t>Description:</w:t>
      </w:r>
      <w:r>
        <w:rPr>
          <w:lang w:eastAsia="zh-CN"/>
        </w:rPr>
        <w:t xml:space="preserve"> NEF or AF or PCF for a UE can undo a previous subscribtion.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068" w:name="_Toc91154462"/>
      <w:r>
        <w:rPr>
          <w:lang w:eastAsia="zh-CN"/>
        </w:rPr>
        <w:t>5.2.13.2.8</w:t>
      </w:r>
      <w:r>
        <w:rPr>
          <w:lang w:eastAsia="zh-CN"/>
        </w:rPr>
        <w:tab/>
        <w:t>Nbsf_Management_Notify service operation</w:t>
      </w:r>
      <w:bookmarkEnd w:id="6068"/>
    </w:p>
    <w:p w14:paraId="6AD0AD53" w14:textId="77777777" w:rsidR="00E60916" w:rsidRDefault="00E60916" w:rsidP="00E60916">
      <w:pPr>
        <w:rPr>
          <w:lang w:eastAsia="zh-CN"/>
        </w:rPr>
      </w:pPr>
      <w:r w:rsidRPr="00EE66A3">
        <w:rPr>
          <w:b/>
          <w:bCs/>
          <w:lang w:eastAsia="zh-CN"/>
        </w:rPr>
        <w:t>Service Operation name:</w:t>
      </w:r>
      <w:r>
        <w:rPr>
          <w:lang w:eastAsia="zh-CN"/>
        </w:rPr>
        <w:t xml:space="preserve"> Nbsf_Management Notify</w:t>
      </w:r>
    </w:p>
    <w:p w14:paraId="41D2E20C" w14:textId="77777777" w:rsidR="00E60916" w:rsidRDefault="00E60916" w:rsidP="00E60916">
      <w:pPr>
        <w:rPr>
          <w:lang w:eastAsia="zh-CN"/>
        </w:rPr>
      </w:pPr>
      <w:r w:rsidRPr="00EE66A3">
        <w:rPr>
          <w:b/>
          <w:bCs/>
          <w:lang w:eastAsia="zh-CN"/>
        </w:rPr>
        <w:t>Description:</w:t>
      </w:r>
      <w:r>
        <w:rPr>
          <w:lang w:eastAsia="zh-CN"/>
        </w:rPr>
        <w:t xml:space="preserve"> BSF can notify NEF or AF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069" w:name="_Toc91154463"/>
      <w:r w:rsidRPr="00140E21">
        <w:t>5.2.14</w:t>
      </w:r>
      <w:r w:rsidRPr="00140E21">
        <w:tab/>
        <w:t>UDSF Services</w:t>
      </w:r>
      <w:bookmarkEnd w:id="6060"/>
      <w:bookmarkEnd w:id="6061"/>
      <w:bookmarkEnd w:id="6062"/>
      <w:bookmarkEnd w:id="6063"/>
      <w:bookmarkEnd w:id="6064"/>
      <w:bookmarkEnd w:id="6065"/>
      <w:bookmarkEnd w:id="6069"/>
    </w:p>
    <w:p w14:paraId="1203F136" w14:textId="77777777" w:rsidR="00776774" w:rsidRPr="00140E21" w:rsidRDefault="00776774" w:rsidP="00776774">
      <w:pPr>
        <w:pStyle w:val="Heading4"/>
      </w:pPr>
      <w:bookmarkStart w:id="6070" w:name="_Toc20204695"/>
      <w:bookmarkStart w:id="6071" w:name="_Toc27895409"/>
      <w:bookmarkStart w:id="6072" w:name="_Toc36192512"/>
      <w:bookmarkStart w:id="6073" w:name="_Toc45193614"/>
      <w:bookmarkStart w:id="6074" w:name="_Toc47593246"/>
      <w:bookmarkStart w:id="6075" w:name="_Toc51835333"/>
      <w:bookmarkStart w:id="6076" w:name="_Toc91154464"/>
      <w:r w:rsidRPr="00140E21">
        <w:t>5.2.14.1</w:t>
      </w:r>
      <w:r w:rsidRPr="00140E21">
        <w:tab/>
        <w:t>General</w:t>
      </w:r>
      <w:bookmarkEnd w:id="6070"/>
      <w:bookmarkEnd w:id="6071"/>
      <w:bookmarkEnd w:id="6072"/>
      <w:bookmarkEnd w:id="6073"/>
      <w:bookmarkEnd w:id="6074"/>
      <w:bookmarkEnd w:id="6075"/>
      <w:bookmarkEnd w:id="6076"/>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77" w:name="_Toc20204696"/>
      <w:bookmarkStart w:id="6078" w:name="_Toc27895410"/>
      <w:bookmarkStart w:id="6079" w:name="_Toc36192513"/>
      <w:bookmarkStart w:id="6080" w:name="_Toc45193615"/>
      <w:bookmarkStart w:id="6081" w:name="_Toc47593247"/>
      <w:bookmarkStart w:id="6082" w:name="_Toc51835334"/>
      <w:bookmarkStart w:id="6083" w:name="_Toc91154465"/>
      <w:r w:rsidRPr="00140E21">
        <w:lastRenderedPageBreak/>
        <w:t>5.2.14.2</w:t>
      </w:r>
      <w:r w:rsidRPr="00140E21">
        <w:tab/>
        <w:t>Nudsf_UnstructuredDataManagement service</w:t>
      </w:r>
      <w:bookmarkEnd w:id="6077"/>
      <w:bookmarkEnd w:id="6078"/>
      <w:bookmarkEnd w:id="6079"/>
      <w:bookmarkEnd w:id="6080"/>
      <w:bookmarkEnd w:id="6081"/>
      <w:bookmarkEnd w:id="6082"/>
      <w:bookmarkEnd w:id="6083"/>
    </w:p>
    <w:p w14:paraId="04899CC8" w14:textId="77777777" w:rsidR="00776774" w:rsidRPr="00140E21" w:rsidRDefault="00776774" w:rsidP="00776774">
      <w:pPr>
        <w:pStyle w:val="Heading5"/>
        <w:rPr>
          <w:lang w:eastAsia="zh-CN"/>
        </w:rPr>
      </w:pPr>
      <w:bookmarkStart w:id="6084" w:name="_Toc20204697"/>
      <w:bookmarkStart w:id="6085" w:name="_Toc27895411"/>
      <w:bookmarkStart w:id="6086" w:name="_Toc36192514"/>
      <w:bookmarkStart w:id="6087" w:name="_Toc45193616"/>
      <w:bookmarkStart w:id="6088" w:name="_Toc47593248"/>
      <w:bookmarkStart w:id="6089" w:name="_Toc51835335"/>
      <w:bookmarkStart w:id="6090" w:name="_Toc91154466"/>
      <w:r w:rsidRPr="00140E21">
        <w:rPr>
          <w:lang w:eastAsia="zh-CN"/>
        </w:rPr>
        <w:t>5.2.14.2.1</w:t>
      </w:r>
      <w:r w:rsidRPr="00140E21">
        <w:rPr>
          <w:lang w:eastAsia="zh-CN"/>
        </w:rPr>
        <w:tab/>
        <w:t>General</w:t>
      </w:r>
      <w:bookmarkEnd w:id="6084"/>
      <w:bookmarkEnd w:id="6085"/>
      <w:bookmarkEnd w:id="6086"/>
      <w:bookmarkEnd w:id="6087"/>
      <w:bookmarkEnd w:id="6088"/>
      <w:bookmarkEnd w:id="6089"/>
      <w:bookmarkEnd w:id="6090"/>
    </w:p>
    <w:p w14:paraId="2E5069D1" w14:textId="77777777" w:rsidR="00776774" w:rsidRPr="00140E21" w:rsidRDefault="00776774" w:rsidP="00776774">
      <w:pPr>
        <w:pStyle w:val="Heading5"/>
        <w:rPr>
          <w:lang w:eastAsia="zh-CN"/>
        </w:rPr>
      </w:pPr>
      <w:bookmarkStart w:id="6091" w:name="_Toc20204698"/>
      <w:bookmarkStart w:id="6092" w:name="_Toc27895412"/>
      <w:bookmarkStart w:id="6093" w:name="_Toc36192515"/>
      <w:bookmarkStart w:id="6094" w:name="_Toc45193617"/>
      <w:bookmarkStart w:id="6095" w:name="_Toc47593249"/>
      <w:bookmarkStart w:id="6096" w:name="_Toc51835336"/>
      <w:bookmarkStart w:id="6097" w:name="_Toc91154467"/>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091"/>
      <w:bookmarkEnd w:id="6092"/>
      <w:bookmarkEnd w:id="6093"/>
      <w:bookmarkEnd w:id="6094"/>
      <w:bookmarkEnd w:id="6095"/>
      <w:bookmarkEnd w:id="6096"/>
      <w:bookmarkEnd w:id="6097"/>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098" w:name="_Toc20204699"/>
      <w:bookmarkStart w:id="6099" w:name="_Toc27895413"/>
      <w:bookmarkStart w:id="6100" w:name="_Toc36192516"/>
      <w:bookmarkStart w:id="6101" w:name="_Toc45193618"/>
      <w:bookmarkStart w:id="6102" w:name="_Toc47593250"/>
      <w:bookmarkStart w:id="6103" w:name="_Toc51835337"/>
      <w:bookmarkStart w:id="6104" w:name="_Toc91154468"/>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098"/>
      <w:bookmarkEnd w:id="6099"/>
      <w:bookmarkEnd w:id="6100"/>
      <w:bookmarkEnd w:id="6101"/>
      <w:bookmarkEnd w:id="6102"/>
      <w:bookmarkEnd w:id="6103"/>
      <w:bookmarkEnd w:id="6104"/>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105" w:name="_Toc20204700"/>
      <w:bookmarkStart w:id="6106" w:name="_Toc27895414"/>
      <w:bookmarkStart w:id="6107" w:name="_Toc36192517"/>
      <w:bookmarkStart w:id="6108" w:name="_Toc45193619"/>
      <w:bookmarkStart w:id="6109" w:name="_Toc47593251"/>
      <w:bookmarkStart w:id="6110" w:name="_Toc51835338"/>
      <w:bookmarkStart w:id="6111" w:name="_Toc91154469"/>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105"/>
      <w:bookmarkEnd w:id="6106"/>
      <w:bookmarkEnd w:id="6107"/>
      <w:bookmarkEnd w:id="6108"/>
      <w:bookmarkEnd w:id="6109"/>
      <w:bookmarkEnd w:id="6110"/>
      <w:bookmarkEnd w:id="6111"/>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112" w:name="_Toc20204701"/>
      <w:bookmarkStart w:id="6113" w:name="_Toc27895415"/>
      <w:bookmarkStart w:id="6114" w:name="_Toc36192518"/>
      <w:bookmarkStart w:id="6115" w:name="_Toc45193620"/>
      <w:bookmarkStart w:id="6116" w:name="_Toc47593252"/>
      <w:bookmarkStart w:id="6117" w:name="_Toc51835339"/>
      <w:bookmarkStart w:id="6118" w:name="_Toc91154470"/>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12"/>
      <w:bookmarkEnd w:id="6113"/>
      <w:bookmarkEnd w:id="6114"/>
      <w:bookmarkEnd w:id="6115"/>
      <w:bookmarkEnd w:id="6116"/>
      <w:bookmarkEnd w:id="6117"/>
      <w:bookmarkEnd w:id="6118"/>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lastRenderedPageBreak/>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119" w:name="_Toc20204702"/>
      <w:bookmarkStart w:id="6120" w:name="_Toc27895416"/>
      <w:bookmarkStart w:id="6121" w:name="_Toc36192519"/>
      <w:bookmarkStart w:id="6122" w:name="_Toc45193621"/>
      <w:bookmarkStart w:id="6123" w:name="_Toc47593253"/>
      <w:bookmarkStart w:id="6124" w:name="_Toc51835340"/>
      <w:bookmarkStart w:id="6125" w:name="_Toc91154471"/>
      <w:r w:rsidRPr="00140E21">
        <w:t>5.2.15</w:t>
      </w:r>
      <w:r w:rsidRPr="00140E21">
        <w:tab/>
        <w:t>LMF Services</w:t>
      </w:r>
      <w:bookmarkEnd w:id="6119"/>
      <w:bookmarkEnd w:id="6120"/>
      <w:bookmarkEnd w:id="6121"/>
      <w:bookmarkEnd w:id="6122"/>
      <w:bookmarkEnd w:id="6123"/>
      <w:bookmarkEnd w:id="6124"/>
      <w:bookmarkEnd w:id="6125"/>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26" w:name="_Toc20204703"/>
      <w:bookmarkStart w:id="6127" w:name="_Toc27895417"/>
      <w:bookmarkStart w:id="6128" w:name="_Toc36192520"/>
      <w:bookmarkStart w:id="6129" w:name="_Toc45193622"/>
      <w:bookmarkStart w:id="6130" w:name="_Toc47593254"/>
      <w:bookmarkStart w:id="6131" w:name="_Toc51835341"/>
      <w:bookmarkStart w:id="6132" w:name="_Toc91154472"/>
      <w:r w:rsidRPr="00140E21">
        <w:t>5.2.16</w:t>
      </w:r>
      <w:r w:rsidRPr="00140E21">
        <w:tab/>
        <w:t>NSSF Services</w:t>
      </w:r>
      <w:bookmarkEnd w:id="6126"/>
      <w:bookmarkEnd w:id="6127"/>
      <w:bookmarkEnd w:id="6128"/>
      <w:bookmarkEnd w:id="6129"/>
      <w:bookmarkEnd w:id="6130"/>
      <w:bookmarkEnd w:id="6131"/>
      <w:bookmarkEnd w:id="6132"/>
    </w:p>
    <w:p w14:paraId="2AA005D8" w14:textId="77777777" w:rsidR="00776774" w:rsidRPr="00140E21" w:rsidRDefault="00776774" w:rsidP="00776774">
      <w:pPr>
        <w:pStyle w:val="Heading4"/>
      </w:pPr>
      <w:bookmarkStart w:id="6133" w:name="_Toc20204704"/>
      <w:bookmarkStart w:id="6134" w:name="_Toc27895418"/>
      <w:bookmarkStart w:id="6135" w:name="_Toc36192521"/>
      <w:bookmarkStart w:id="6136" w:name="_Toc45193623"/>
      <w:bookmarkStart w:id="6137" w:name="_Toc47593255"/>
      <w:bookmarkStart w:id="6138" w:name="_Toc51835342"/>
      <w:bookmarkStart w:id="6139" w:name="_Toc91154473"/>
      <w:r w:rsidRPr="00140E21">
        <w:t>5.2.16.1</w:t>
      </w:r>
      <w:r w:rsidRPr="00140E21">
        <w:tab/>
        <w:t>General</w:t>
      </w:r>
      <w:bookmarkEnd w:id="6133"/>
      <w:bookmarkEnd w:id="6134"/>
      <w:bookmarkEnd w:id="6135"/>
      <w:bookmarkEnd w:id="6136"/>
      <w:bookmarkEnd w:id="6137"/>
      <w:bookmarkEnd w:id="6138"/>
      <w:bookmarkEnd w:id="6139"/>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r w:rsidR="003A38E5" w:rsidRPr="00140E21" w14:paraId="5572CB2E" w14:textId="77777777" w:rsidTr="003A38E5">
        <w:tc>
          <w:tcPr>
            <w:tcW w:w="2093" w:type="dxa"/>
            <w:tcBorders>
              <w:bottom w:val="nil"/>
            </w:tcBorders>
          </w:tcPr>
          <w:p w14:paraId="735FAAB2" w14:textId="208686D6" w:rsidR="003A38E5" w:rsidRPr="00140E21" w:rsidRDefault="003A38E5" w:rsidP="003A38E5">
            <w:pPr>
              <w:pStyle w:val="TAL"/>
              <w:rPr>
                <w:rFonts w:eastAsia="Malgun Gothic"/>
              </w:rPr>
            </w:pPr>
            <w:r>
              <w:rPr>
                <w:rFonts w:eastAsia="Malgun Gothic"/>
              </w:rPr>
              <w:t>Nnssf_NSRestriction</w:t>
            </w:r>
          </w:p>
        </w:tc>
        <w:tc>
          <w:tcPr>
            <w:tcW w:w="2335" w:type="dxa"/>
          </w:tcPr>
          <w:p w14:paraId="38247310" w14:textId="615A0951" w:rsidR="003A38E5" w:rsidRPr="00140E21" w:rsidRDefault="003A38E5" w:rsidP="003A38E5">
            <w:pPr>
              <w:pStyle w:val="TAL"/>
              <w:rPr>
                <w:rFonts w:eastAsia="SimSun"/>
              </w:rPr>
            </w:pPr>
            <w:r>
              <w:rPr>
                <w:rFonts w:eastAsia="SimSun"/>
              </w:rPr>
              <w:t>Subscribe</w:t>
            </w:r>
          </w:p>
        </w:tc>
        <w:tc>
          <w:tcPr>
            <w:tcW w:w="1890" w:type="dxa"/>
            <w:tcBorders>
              <w:bottom w:val="nil"/>
            </w:tcBorders>
            <w:shd w:val="clear" w:color="auto" w:fill="auto"/>
          </w:tcPr>
          <w:p w14:paraId="695F0527" w14:textId="38CA3471" w:rsidR="003A38E5" w:rsidRPr="00140E21" w:rsidRDefault="003A38E5" w:rsidP="003A38E5">
            <w:pPr>
              <w:pStyle w:val="TAC"/>
              <w:rPr>
                <w:rFonts w:eastAsia="Malgun Gothic"/>
              </w:rPr>
            </w:pPr>
            <w:r>
              <w:rPr>
                <w:rFonts w:eastAsia="Malgun Gothic"/>
              </w:rPr>
              <w:t>Subscribe/Notify</w:t>
            </w:r>
          </w:p>
        </w:tc>
        <w:tc>
          <w:tcPr>
            <w:tcW w:w="1710" w:type="dxa"/>
          </w:tcPr>
          <w:p w14:paraId="7D5588EC" w14:textId="24EBD7B6" w:rsidR="003A38E5" w:rsidRPr="00140E21" w:rsidRDefault="003A38E5" w:rsidP="003A38E5">
            <w:pPr>
              <w:pStyle w:val="TAC"/>
              <w:rPr>
                <w:rFonts w:eastAsia="SimSun"/>
              </w:rPr>
            </w:pPr>
            <w:r>
              <w:rPr>
                <w:rFonts w:eastAsia="SimSun"/>
              </w:rPr>
              <w:t>AMF</w:t>
            </w:r>
          </w:p>
        </w:tc>
      </w:tr>
      <w:tr w:rsidR="003A38E5" w:rsidRPr="00140E21" w14:paraId="4FBA79BF" w14:textId="77777777" w:rsidTr="003A38E5">
        <w:tc>
          <w:tcPr>
            <w:tcW w:w="2093" w:type="dxa"/>
            <w:tcBorders>
              <w:top w:val="nil"/>
            </w:tcBorders>
          </w:tcPr>
          <w:p w14:paraId="02EFAF11" w14:textId="77777777" w:rsidR="003A38E5" w:rsidRPr="00140E21" w:rsidRDefault="003A38E5" w:rsidP="003A38E5">
            <w:pPr>
              <w:pStyle w:val="TAL"/>
              <w:rPr>
                <w:rFonts w:eastAsia="Malgun Gothic"/>
              </w:rPr>
            </w:pPr>
          </w:p>
        </w:tc>
        <w:tc>
          <w:tcPr>
            <w:tcW w:w="2335" w:type="dxa"/>
          </w:tcPr>
          <w:p w14:paraId="401BCCF5" w14:textId="7B8C223C" w:rsidR="003A38E5" w:rsidRPr="00140E21" w:rsidRDefault="003A38E5" w:rsidP="003A38E5">
            <w:pPr>
              <w:pStyle w:val="TAL"/>
              <w:rPr>
                <w:rFonts w:eastAsia="SimSun"/>
              </w:rPr>
            </w:pPr>
            <w:r>
              <w:rPr>
                <w:rFonts w:eastAsia="SimSun"/>
              </w:rPr>
              <w:t>Notify</w:t>
            </w:r>
          </w:p>
        </w:tc>
        <w:tc>
          <w:tcPr>
            <w:tcW w:w="1890" w:type="dxa"/>
            <w:tcBorders>
              <w:top w:val="nil"/>
            </w:tcBorders>
            <w:shd w:val="clear" w:color="auto" w:fill="auto"/>
          </w:tcPr>
          <w:p w14:paraId="0592AC2D" w14:textId="240E4EFF" w:rsidR="003A38E5" w:rsidRPr="00140E21" w:rsidRDefault="003A38E5" w:rsidP="003A38E5">
            <w:pPr>
              <w:pStyle w:val="TAC"/>
              <w:rPr>
                <w:rFonts w:eastAsia="Malgun Gothic"/>
              </w:rPr>
            </w:pPr>
          </w:p>
        </w:tc>
        <w:tc>
          <w:tcPr>
            <w:tcW w:w="1710" w:type="dxa"/>
          </w:tcPr>
          <w:p w14:paraId="66E3E44E" w14:textId="086A6D8D" w:rsidR="003A38E5" w:rsidRPr="00140E21" w:rsidRDefault="003A38E5" w:rsidP="003A38E5">
            <w:pPr>
              <w:pStyle w:val="TAC"/>
              <w:rPr>
                <w:rFonts w:eastAsia="SimSun"/>
              </w:rPr>
            </w:pPr>
            <w:r>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40" w:name="_Toc20204705"/>
      <w:bookmarkStart w:id="6141" w:name="_Toc27895419"/>
      <w:bookmarkStart w:id="6142" w:name="_Toc36192522"/>
      <w:bookmarkStart w:id="6143" w:name="_Toc45193624"/>
      <w:bookmarkStart w:id="6144" w:name="_Toc47593256"/>
      <w:bookmarkStart w:id="6145" w:name="_Toc51835343"/>
      <w:bookmarkStart w:id="6146" w:name="_Toc91154474"/>
      <w:r w:rsidRPr="00140E21">
        <w:t>5.2.16.2</w:t>
      </w:r>
      <w:r w:rsidRPr="00140E21">
        <w:tab/>
        <w:t>Nnssf_NSSelection service</w:t>
      </w:r>
      <w:bookmarkEnd w:id="6140"/>
      <w:bookmarkEnd w:id="6141"/>
      <w:bookmarkEnd w:id="6142"/>
      <w:bookmarkEnd w:id="6143"/>
      <w:bookmarkEnd w:id="6144"/>
      <w:bookmarkEnd w:id="6145"/>
      <w:bookmarkEnd w:id="6146"/>
    </w:p>
    <w:p w14:paraId="077B7832" w14:textId="77777777" w:rsidR="00776774" w:rsidRPr="00140E21" w:rsidRDefault="00776774" w:rsidP="00776774">
      <w:pPr>
        <w:pStyle w:val="Heading5"/>
      </w:pPr>
      <w:bookmarkStart w:id="6147" w:name="_Toc20204706"/>
      <w:bookmarkStart w:id="6148" w:name="_Toc27895420"/>
      <w:bookmarkStart w:id="6149" w:name="_Toc36192523"/>
      <w:bookmarkStart w:id="6150" w:name="_Toc45193625"/>
      <w:bookmarkStart w:id="6151" w:name="_Toc47593257"/>
      <w:bookmarkStart w:id="6152" w:name="_Toc51835344"/>
      <w:bookmarkStart w:id="6153" w:name="_Toc91154475"/>
      <w:r w:rsidRPr="00140E21">
        <w:rPr>
          <w:lang w:eastAsia="zh-CN"/>
        </w:rPr>
        <w:t>5.2.16.2.1</w:t>
      </w:r>
      <w:r w:rsidRPr="00140E21">
        <w:rPr>
          <w:lang w:eastAsia="zh-CN"/>
        </w:rPr>
        <w:tab/>
      </w:r>
      <w:r w:rsidRPr="00140E21">
        <w:t>Nnssf_NSSelection_Get service operation</w:t>
      </w:r>
      <w:bookmarkEnd w:id="6147"/>
      <w:bookmarkEnd w:id="6148"/>
      <w:bookmarkEnd w:id="6149"/>
      <w:bookmarkEnd w:id="6150"/>
      <w:bookmarkEnd w:id="6151"/>
      <w:bookmarkEnd w:id="6152"/>
      <w:bookmarkEnd w:id="6153"/>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lastRenderedPageBreak/>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6A65387C"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 and the corresponding Mapping Of Allowed NSSAIs for current Access Type and other Access Type</w:t>
      </w:r>
      <w:r w:rsidR="000D524E">
        <w:t>, Rejected S-NSSAI(s) for RA</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lastRenderedPageBreak/>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41AF71F"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54" w:name="_Toc20204707"/>
      <w:bookmarkStart w:id="6155" w:name="_Toc27895421"/>
      <w:bookmarkStart w:id="6156" w:name="_Toc36192524"/>
      <w:bookmarkStart w:id="6157" w:name="_Toc45193626"/>
      <w:bookmarkStart w:id="6158" w:name="_Toc47593258"/>
      <w:bookmarkStart w:id="6159" w:name="_Toc51835345"/>
      <w:bookmarkStart w:id="6160" w:name="_Toc91154476"/>
      <w:r w:rsidRPr="00140E21">
        <w:t>5.2.16.3</w:t>
      </w:r>
      <w:r w:rsidRPr="00140E21">
        <w:tab/>
        <w:t>Nnssf_NSSAIAvailability service</w:t>
      </w:r>
      <w:bookmarkEnd w:id="6154"/>
      <w:bookmarkEnd w:id="6155"/>
      <w:bookmarkEnd w:id="6156"/>
      <w:bookmarkEnd w:id="6157"/>
      <w:bookmarkEnd w:id="6158"/>
      <w:bookmarkEnd w:id="6159"/>
      <w:bookmarkEnd w:id="6160"/>
    </w:p>
    <w:p w14:paraId="29DC09D7" w14:textId="77777777" w:rsidR="00776774" w:rsidRPr="00140E21" w:rsidRDefault="00776774" w:rsidP="00776774">
      <w:pPr>
        <w:pStyle w:val="Heading5"/>
        <w:rPr>
          <w:lang w:eastAsia="zh-CN"/>
        </w:rPr>
      </w:pPr>
      <w:bookmarkStart w:id="6161" w:name="_Toc20204708"/>
      <w:bookmarkStart w:id="6162" w:name="_Toc27895422"/>
      <w:bookmarkStart w:id="6163" w:name="_Toc36192525"/>
      <w:bookmarkStart w:id="6164" w:name="_Toc45193627"/>
      <w:bookmarkStart w:id="6165" w:name="_Toc47593259"/>
      <w:bookmarkStart w:id="6166" w:name="_Toc51835346"/>
      <w:bookmarkStart w:id="6167" w:name="_Toc91154477"/>
      <w:r w:rsidRPr="00140E21">
        <w:rPr>
          <w:lang w:eastAsia="zh-CN"/>
        </w:rPr>
        <w:t>5.2.16.3.1</w:t>
      </w:r>
      <w:r w:rsidRPr="00140E21">
        <w:rPr>
          <w:lang w:eastAsia="zh-CN"/>
        </w:rPr>
        <w:tab/>
        <w:t>General</w:t>
      </w:r>
      <w:bookmarkEnd w:id="6161"/>
      <w:bookmarkEnd w:id="6162"/>
      <w:bookmarkEnd w:id="6163"/>
      <w:bookmarkEnd w:id="6164"/>
      <w:bookmarkEnd w:id="6165"/>
      <w:bookmarkEnd w:id="6166"/>
      <w:bookmarkEnd w:id="6167"/>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168" w:name="_Toc20204709"/>
      <w:bookmarkStart w:id="6169" w:name="_Toc27895423"/>
      <w:bookmarkStart w:id="6170" w:name="_Toc36192526"/>
      <w:bookmarkStart w:id="6171" w:name="_Toc45193628"/>
      <w:bookmarkStart w:id="6172" w:name="_Toc47593260"/>
      <w:bookmarkStart w:id="6173"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74" w:name="_Toc91154478"/>
      <w:r w:rsidRPr="00140E21">
        <w:rPr>
          <w:lang w:eastAsia="zh-CN"/>
        </w:rPr>
        <w:t>5.2.16.3.2</w:t>
      </w:r>
      <w:r w:rsidRPr="00140E21">
        <w:rPr>
          <w:lang w:eastAsia="zh-CN"/>
        </w:rPr>
        <w:tab/>
      </w:r>
      <w:r w:rsidRPr="00140E21">
        <w:t>Nnssf_NSSAIAvailability_Update service operation</w:t>
      </w:r>
      <w:bookmarkEnd w:id="6168"/>
      <w:bookmarkEnd w:id="6169"/>
      <w:bookmarkEnd w:id="6170"/>
      <w:bookmarkEnd w:id="6171"/>
      <w:bookmarkEnd w:id="6172"/>
      <w:bookmarkEnd w:id="6173"/>
      <w:bookmarkEnd w:id="6174"/>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077E5633"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55B2983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75" w:name="_Toc20204710"/>
      <w:bookmarkStart w:id="6176" w:name="_Toc27895424"/>
      <w:bookmarkStart w:id="6177" w:name="_Toc36192527"/>
      <w:bookmarkStart w:id="6178" w:name="_Toc45193629"/>
      <w:bookmarkStart w:id="6179" w:name="_Toc47593261"/>
      <w:bookmarkStart w:id="6180" w:name="_Toc51835348"/>
      <w:bookmarkStart w:id="6181" w:name="_Toc91154479"/>
      <w:r w:rsidRPr="00140E21">
        <w:rPr>
          <w:lang w:eastAsia="zh-CN"/>
        </w:rPr>
        <w:t>5.2.16.3.3</w:t>
      </w:r>
      <w:r w:rsidRPr="00140E21">
        <w:rPr>
          <w:lang w:eastAsia="zh-CN"/>
        </w:rPr>
        <w:tab/>
      </w:r>
      <w:r w:rsidRPr="00140E21">
        <w:t>Nnssf_NSSAIAvailability_Notify service operation</w:t>
      </w:r>
      <w:bookmarkEnd w:id="6175"/>
      <w:bookmarkEnd w:id="6176"/>
      <w:bookmarkEnd w:id="6177"/>
      <w:bookmarkEnd w:id="6178"/>
      <w:bookmarkEnd w:id="6179"/>
      <w:bookmarkEnd w:id="6180"/>
      <w:bookmarkEnd w:id="6181"/>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182" w:name="_Toc20204711"/>
      <w:bookmarkStart w:id="6183" w:name="_Toc27895425"/>
      <w:bookmarkStart w:id="6184" w:name="_Toc36192528"/>
      <w:bookmarkStart w:id="6185" w:name="_Toc45193630"/>
      <w:bookmarkStart w:id="6186" w:name="_Toc47593262"/>
      <w:bookmarkStart w:id="6187" w:name="_Toc51835349"/>
      <w:bookmarkStart w:id="6188" w:name="_Toc91154480"/>
      <w:r w:rsidRPr="00140E21">
        <w:lastRenderedPageBreak/>
        <w:t>5.2.16.3.4</w:t>
      </w:r>
      <w:r w:rsidRPr="00140E21">
        <w:tab/>
        <w:t>Nnssf_NSSAIAvailability_Subscribe service operation</w:t>
      </w:r>
      <w:bookmarkEnd w:id="6182"/>
      <w:bookmarkEnd w:id="6183"/>
      <w:bookmarkEnd w:id="6184"/>
      <w:bookmarkEnd w:id="6185"/>
      <w:bookmarkEnd w:id="6186"/>
      <w:bookmarkEnd w:id="6187"/>
      <w:bookmarkEnd w:id="6188"/>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09CC1647"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 and authorized by the NSSF for the TAI, and 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189" w:name="_Toc20204712"/>
      <w:bookmarkStart w:id="6190" w:name="_Toc27895426"/>
      <w:bookmarkStart w:id="6191" w:name="_Toc36192529"/>
      <w:bookmarkStart w:id="6192" w:name="_Toc45193631"/>
      <w:bookmarkStart w:id="6193" w:name="_Toc47593263"/>
      <w:bookmarkStart w:id="6194" w:name="_Toc51835350"/>
      <w:bookmarkStart w:id="6195" w:name="_Toc91154481"/>
      <w:r w:rsidRPr="00140E21">
        <w:t>5.2.16.3.5</w:t>
      </w:r>
      <w:r w:rsidRPr="00140E21">
        <w:tab/>
        <w:t>Nnssf_NSSAIAvailability_Unsubscribe service operation</w:t>
      </w:r>
      <w:bookmarkEnd w:id="6189"/>
      <w:bookmarkEnd w:id="6190"/>
      <w:bookmarkEnd w:id="6191"/>
      <w:bookmarkEnd w:id="6192"/>
      <w:bookmarkEnd w:id="6193"/>
      <w:bookmarkEnd w:id="6194"/>
      <w:bookmarkEnd w:id="6195"/>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196" w:name="_Toc20204713"/>
      <w:bookmarkStart w:id="6197" w:name="_Toc27895427"/>
      <w:bookmarkStart w:id="6198" w:name="_Toc36192530"/>
      <w:bookmarkStart w:id="6199" w:name="_Toc45193632"/>
      <w:bookmarkStart w:id="6200" w:name="_Toc47593264"/>
      <w:bookmarkStart w:id="6201" w:name="_Toc51835351"/>
      <w:bookmarkStart w:id="6202" w:name="_Toc91154482"/>
      <w:r w:rsidRPr="00140E21">
        <w:t>5.2.16.3.6</w:t>
      </w:r>
      <w:r w:rsidRPr="00140E21">
        <w:tab/>
        <w:t>Nnssf_NSSAIAvailability_Delete service operation</w:t>
      </w:r>
      <w:bookmarkEnd w:id="6196"/>
      <w:bookmarkEnd w:id="6197"/>
      <w:bookmarkEnd w:id="6198"/>
      <w:bookmarkEnd w:id="6199"/>
      <w:bookmarkEnd w:id="6200"/>
      <w:bookmarkEnd w:id="6201"/>
      <w:bookmarkEnd w:id="6202"/>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203" w:name="_Toc20204714"/>
      <w:bookmarkStart w:id="6204" w:name="_Toc27895428"/>
      <w:bookmarkStart w:id="6205" w:name="_Toc36192531"/>
      <w:bookmarkStart w:id="6206" w:name="_Toc45193633"/>
      <w:bookmarkStart w:id="6207" w:name="_Toc47593265"/>
      <w:bookmarkStart w:id="6208" w:name="_Toc51835352"/>
      <w:bookmarkStart w:id="6209" w:name="_Toc91154483"/>
      <w:r>
        <w:t>5.2.16.4</w:t>
      </w:r>
      <w:r w:rsidR="00685B7C">
        <w:tab/>
        <w:t>Void</w:t>
      </w:r>
      <w:bookmarkEnd w:id="6209"/>
    </w:p>
    <w:p w14:paraId="4240F5D9" w14:textId="77777777" w:rsidR="00685B7C" w:rsidRDefault="00685B7C" w:rsidP="002217D3"/>
    <w:p w14:paraId="3B1B7C72" w14:textId="77777777" w:rsidR="00776774" w:rsidRPr="00140E21" w:rsidRDefault="00776774" w:rsidP="00776774">
      <w:pPr>
        <w:pStyle w:val="Heading3"/>
      </w:pPr>
      <w:bookmarkStart w:id="6210" w:name="_Toc91154484"/>
      <w:r w:rsidRPr="00140E21">
        <w:lastRenderedPageBreak/>
        <w:t>5.2.17</w:t>
      </w:r>
      <w:r w:rsidRPr="00140E21">
        <w:tab/>
        <w:t>CHF Spending Limit Control Service</w:t>
      </w:r>
      <w:bookmarkEnd w:id="6203"/>
      <w:bookmarkEnd w:id="6204"/>
      <w:bookmarkEnd w:id="6205"/>
      <w:bookmarkEnd w:id="6206"/>
      <w:bookmarkEnd w:id="6207"/>
      <w:bookmarkEnd w:id="6208"/>
      <w:bookmarkEnd w:id="6210"/>
    </w:p>
    <w:p w14:paraId="2881F782" w14:textId="77777777" w:rsidR="00776774" w:rsidRPr="00140E21" w:rsidRDefault="00776774" w:rsidP="00776774">
      <w:pPr>
        <w:pStyle w:val="Heading4"/>
      </w:pPr>
      <w:bookmarkStart w:id="6211" w:name="_Toc20204715"/>
      <w:bookmarkStart w:id="6212" w:name="_Toc27895429"/>
      <w:bookmarkStart w:id="6213" w:name="_Toc36192532"/>
      <w:bookmarkStart w:id="6214" w:name="_Toc45193634"/>
      <w:bookmarkStart w:id="6215" w:name="_Toc47593266"/>
      <w:bookmarkStart w:id="6216" w:name="_Toc51835353"/>
      <w:bookmarkStart w:id="6217" w:name="_Toc91154485"/>
      <w:r w:rsidRPr="00140E21">
        <w:t>5.2.17.1</w:t>
      </w:r>
      <w:r w:rsidRPr="00140E21">
        <w:tab/>
        <w:t>General</w:t>
      </w:r>
      <w:bookmarkEnd w:id="6211"/>
      <w:bookmarkEnd w:id="6212"/>
      <w:bookmarkEnd w:id="6213"/>
      <w:bookmarkEnd w:id="6214"/>
      <w:bookmarkEnd w:id="6215"/>
      <w:bookmarkEnd w:id="6216"/>
      <w:bookmarkEnd w:id="6217"/>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18" w:name="_Toc20204716"/>
      <w:bookmarkStart w:id="6219" w:name="_Toc27895430"/>
      <w:bookmarkStart w:id="6220" w:name="_Toc36192533"/>
      <w:bookmarkStart w:id="6221" w:name="_Toc45193635"/>
      <w:bookmarkStart w:id="6222" w:name="_Toc47593267"/>
      <w:bookmarkStart w:id="6223" w:name="_Toc51835354"/>
      <w:bookmarkStart w:id="6224" w:name="_Toc91154486"/>
      <w:r w:rsidRPr="00140E21">
        <w:t>5.2.17.2</w:t>
      </w:r>
      <w:r w:rsidRPr="00140E21">
        <w:tab/>
        <w:t>Nchf_SpendingLimitControl service</w:t>
      </w:r>
      <w:bookmarkEnd w:id="6218"/>
      <w:bookmarkEnd w:id="6219"/>
      <w:bookmarkEnd w:id="6220"/>
      <w:bookmarkEnd w:id="6221"/>
      <w:bookmarkEnd w:id="6222"/>
      <w:bookmarkEnd w:id="6223"/>
      <w:bookmarkEnd w:id="6224"/>
    </w:p>
    <w:p w14:paraId="7082D5D1" w14:textId="77777777" w:rsidR="00776774" w:rsidRPr="00140E21" w:rsidRDefault="00776774" w:rsidP="00776774">
      <w:pPr>
        <w:pStyle w:val="Heading5"/>
      </w:pPr>
      <w:bookmarkStart w:id="6225" w:name="_Toc20204717"/>
      <w:bookmarkStart w:id="6226" w:name="_Toc27895431"/>
      <w:bookmarkStart w:id="6227" w:name="_Toc36192534"/>
      <w:bookmarkStart w:id="6228" w:name="_Toc45193636"/>
      <w:bookmarkStart w:id="6229" w:name="_Toc47593268"/>
      <w:bookmarkStart w:id="6230" w:name="_Toc51835355"/>
      <w:bookmarkStart w:id="6231" w:name="_Toc91154487"/>
      <w:r w:rsidRPr="00140E21">
        <w:t>5.2.17.2.1</w:t>
      </w:r>
      <w:r w:rsidRPr="00140E21">
        <w:tab/>
        <w:t>General</w:t>
      </w:r>
      <w:bookmarkEnd w:id="6225"/>
      <w:bookmarkEnd w:id="6226"/>
      <w:bookmarkEnd w:id="6227"/>
      <w:bookmarkEnd w:id="6228"/>
      <w:bookmarkEnd w:id="6229"/>
      <w:bookmarkEnd w:id="6230"/>
      <w:bookmarkEnd w:id="6231"/>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32" w:name="_Toc20204718"/>
      <w:bookmarkStart w:id="6233" w:name="_Toc27895432"/>
      <w:bookmarkStart w:id="6234" w:name="_Toc36192535"/>
      <w:bookmarkStart w:id="6235" w:name="_Toc45193637"/>
      <w:bookmarkStart w:id="6236" w:name="_Toc47593269"/>
      <w:bookmarkStart w:id="6237" w:name="_Toc51835356"/>
      <w:bookmarkStart w:id="6238" w:name="_Toc91154488"/>
      <w:r w:rsidRPr="00140E21">
        <w:t>5.2.17.2.2</w:t>
      </w:r>
      <w:r w:rsidRPr="00140E21">
        <w:tab/>
        <w:t>Nchf_SpendingLimitControl Subscribe service operation</w:t>
      </w:r>
      <w:bookmarkEnd w:id="6232"/>
      <w:bookmarkEnd w:id="6233"/>
      <w:bookmarkEnd w:id="6234"/>
      <w:bookmarkEnd w:id="6235"/>
      <w:bookmarkEnd w:id="6236"/>
      <w:bookmarkEnd w:id="6237"/>
      <w:bookmarkEnd w:id="623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39" w:name="_Toc20204719"/>
      <w:bookmarkStart w:id="6240" w:name="_Toc27895433"/>
      <w:bookmarkStart w:id="6241" w:name="_Toc36192536"/>
      <w:bookmarkStart w:id="6242" w:name="_Toc45193638"/>
      <w:bookmarkStart w:id="6243" w:name="_Toc47593270"/>
      <w:bookmarkStart w:id="6244" w:name="_Toc51835357"/>
      <w:bookmarkStart w:id="6245" w:name="_Toc91154489"/>
      <w:r w:rsidRPr="00140E21">
        <w:t>5.2.17.2.3</w:t>
      </w:r>
      <w:r w:rsidRPr="00140E21">
        <w:tab/>
        <w:t>Nchf_SpendingLimitControl Unsubscribe service operation</w:t>
      </w:r>
      <w:bookmarkEnd w:id="6239"/>
      <w:bookmarkEnd w:id="6240"/>
      <w:bookmarkEnd w:id="6241"/>
      <w:bookmarkEnd w:id="6242"/>
      <w:bookmarkEnd w:id="6243"/>
      <w:bookmarkEnd w:id="6244"/>
      <w:bookmarkEnd w:id="6245"/>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46" w:name="_Toc20204720"/>
      <w:bookmarkStart w:id="6247" w:name="_Toc27895434"/>
      <w:bookmarkStart w:id="6248" w:name="_Toc36192537"/>
      <w:bookmarkStart w:id="6249" w:name="_Toc45193639"/>
      <w:bookmarkStart w:id="6250" w:name="_Toc47593271"/>
      <w:bookmarkStart w:id="6251" w:name="_Toc51835358"/>
      <w:bookmarkStart w:id="6252" w:name="_Toc91154490"/>
      <w:r w:rsidRPr="00140E21">
        <w:t>5.2.17.2.4</w:t>
      </w:r>
      <w:r w:rsidRPr="00140E21">
        <w:tab/>
        <w:t>Nchf_SpendingLimitControl Notify service operation</w:t>
      </w:r>
      <w:bookmarkEnd w:id="6246"/>
      <w:bookmarkEnd w:id="6247"/>
      <w:bookmarkEnd w:id="6248"/>
      <w:bookmarkEnd w:id="6249"/>
      <w:bookmarkEnd w:id="6250"/>
      <w:bookmarkEnd w:id="6251"/>
      <w:bookmarkEnd w:id="6252"/>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53" w:name="_Toc20204721"/>
      <w:bookmarkStart w:id="6254" w:name="_Toc27895435"/>
      <w:bookmarkStart w:id="6255" w:name="_Toc36192538"/>
      <w:bookmarkStart w:id="6256" w:name="_Toc45193640"/>
      <w:bookmarkStart w:id="6257" w:name="_Toc47593272"/>
      <w:bookmarkStart w:id="6258" w:name="_Toc51835359"/>
      <w:bookmarkStart w:id="6259" w:name="_Toc91154491"/>
      <w:r w:rsidRPr="00140E21">
        <w:t>5.2.18</w:t>
      </w:r>
      <w:r w:rsidRPr="00140E21">
        <w:tab/>
        <w:t>UCMF Services</w:t>
      </w:r>
      <w:bookmarkEnd w:id="6253"/>
      <w:bookmarkEnd w:id="6254"/>
      <w:bookmarkEnd w:id="6255"/>
      <w:bookmarkEnd w:id="6256"/>
      <w:bookmarkEnd w:id="6257"/>
      <w:bookmarkEnd w:id="6258"/>
      <w:bookmarkEnd w:id="6259"/>
    </w:p>
    <w:p w14:paraId="7232F518" w14:textId="77777777" w:rsidR="00776774" w:rsidRPr="00140E21" w:rsidRDefault="00776774" w:rsidP="00776774">
      <w:pPr>
        <w:pStyle w:val="Heading4"/>
      </w:pPr>
      <w:bookmarkStart w:id="6260" w:name="_Toc20204722"/>
      <w:bookmarkStart w:id="6261" w:name="_Toc27895436"/>
      <w:bookmarkStart w:id="6262" w:name="_Toc36192539"/>
      <w:bookmarkStart w:id="6263" w:name="_Toc45193641"/>
      <w:bookmarkStart w:id="6264" w:name="_Toc47593273"/>
      <w:bookmarkStart w:id="6265" w:name="_Toc51835360"/>
      <w:bookmarkStart w:id="6266" w:name="_Toc91154492"/>
      <w:r w:rsidRPr="00140E21">
        <w:t>5.2.18.1</w:t>
      </w:r>
      <w:r w:rsidRPr="00140E21">
        <w:tab/>
        <w:t>General</w:t>
      </w:r>
      <w:bookmarkEnd w:id="6260"/>
      <w:bookmarkEnd w:id="6261"/>
      <w:bookmarkEnd w:id="6262"/>
      <w:bookmarkEnd w:id="6263"/>
      <w:bookmarkEnd w:id="6264"/>
      <w:bookmarkEnd w:id="6265"/>
      <w:bookmarkEnd w:id="6266"/>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67" w:name="_Toc20204723"/>
      <w:bookmarkStart w:id="6268" w:name="_Toc27895437"/>
      <w:bookmarkStart w:id="6269" w:name="_Toc36192540"/>
      <w:bookmarkStart w:id="6270" w:name="_Toc45193642"/>
      <w:bookmarkStart w:id="6271" w:name="_Toc47593274"/>
      <w:bookmarkStart w:id="6272" w:name="_Toc51835361"/>
      <w:bookmarkStart w:id="6273" w:name="_Toc91154493"/>
      <w:r w:rsidRPr="00140E21">
        <w:t>5.2.18.2</w:t>
      </w:r>
      <w:r w:rsidRPr="00140E21">
        <w:tab/>
        <w:t>Nucmf_Provisioning service</w:t>
      </w:r>
      <w:bookmarkEnd w:id="6267"/>
      <w:bookmarkEnd w:id="6268"/>
      <w:bookmarkEnd w:id="6269"/>
      <w:bookmarkEnd w:id="6270"/>
      <w:bookmarkEnd w:id="6271"/>
      <w:bookmarkEnd w:id="6272"/>
      <w:bookmarkEnd w:id="6273"/>
    </w:p>
    <w:p w14:paraId="3C9D3D39" w14:textId="77777777" w:rsidR="00776774" w:rsidRPr="00140E21" w:rsidRDefault="00776774" w:rsidP="00776774">
      <w:pPr>
        <w:pStyle w:val="Heading5"/>
      </w:pPr>
      <w:bookmarkStart w:id="6274" w:name="_Toc20204724"/>
      <w:bookmarkStart w:id="6275" w:name="_Toc27895438"/>
      <w:bookmarkStart w:id="6276" w:name="_Toc36192541"/>
      <w:bookmarkStart w:id="6277" w:name="_Toc45193643"/>
      <w:bookmarkStart w:id="6278" w:name="_Toc47593275"/>
      <w:bookmarkStart w:id="6279" w:name="_Toc51835362"/>
      <w:bookmarkStart w:id="6280" w:name="_Toc91154494"/>
      <w:r w:rsidRPr="00140E21">
        <w:t>5.2.18.2.1</w:t>
      </w:r>
      <w:r w:rsidRPr="00140E21">
        <w:tab/>
        <w:t>Nucmf_Provisioning_Create service operation</w:t>
      </w:r>
      <w:bookmarkEnd w:id="6274"/>
      <w:bookmarkEnd w:id="6275"/>
      <w:bookmarkEnd w:id="6276"/>
      <w:bookmarkEnd w:id="6277"/>
      <w:bookmarkEnd w:id="6278"/>
      <w:bookmarkEnd w:id="6279"/>
      <w:bookmarkEnd w:id="6280"/>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281" w:name="_Toc20204725"/>
      <w:bookmarkStart w:id="6282" w:name="_Toc27895439"/>
      <w:bookmarkStart w:id="6283"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284" w:name="_Toc45193644"/>
      <w:bookmarkStart w:id="6285" w:name="_Toc47593276"/>
      <w:bookmarkStart w:id="6286" w:name="_Toc51835363"/>
      <w:bookmarkStart w:id="6287" w:name="_Toc91154495"/>
      <w:r w:rsidRPr="00140E21">
        <w:t>5.2.18.2.2</w:t>
      </w:r>
      <w:r w:rsidRPr="00140E21">
        <w:tab/>
        <w:t>Nucmf_Provisioning_Delete service operation</w:t>
      </w:r>
      <w:bookmarkEnd w:id="6281"/>
      <w:bookmarkEnd w:id="6282"/>
      <w:bookmarkEnd w:id="6283"/>
      <w:bookmarkEnd w:id="6284"/>
      <w:bookmarkEnd w:id="6285"/>
      <w:bookmarkEnd w:id="6286"/>
      <w:bookmarkEnd w:id="6287"/>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288" w:name="_Toc36192543"/>
      <w:bookmarkStart w:id="6289" w:name="_Toc45193645"/>
      <w:bookmarkStart w:id="6290" w:name="_Toc47593277"/>
      <w:bookmarkStart w:id="6291" w:name="_Toc51835364"/>
      <w:bookmarkStart w:id="6292" w:name="_Toc20204726"/>
      <w:bookmarkStart w:id="6293" w:name="_Toc27895440"/>
      <w:bookmarkStart w:id="6294" w:name="_Toc91154496"/>
      <w:r>
        <w:t>5.2.18.2.3</w:t>
      </w:r>
      <w:r>
        <w:tab/>
        <w:t>Nucmf_Provisioning_Update service operation</w:t>
      </w:r>
      <w:bookmarkEnd w:id="6288"/>
      <w:bookmarkEnd w:id="6289"/>
      <w:bookmarkEnd w:id="6290"/>
      <w:bookmarkEnd w:id="6291"/>
      <w:bookmarkEnd w:id="6294"/>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295" w:name="_Toc36192544"/>
      <w:bookmarkStart w:id="6296" w:name="_Toc45193646"/>
      <w:bookmarkStart w:id="6297" w:name="_Toc47593278"/>
      <w:bookmarkStart w:id="6298" w:name="_Toc51835365"/>
      <w:bookmarkStart w:id="6299" w:name="_Toc91154497"/>
      <w:r w:rsidRPr="00140E21">
        <w:t>5.2.18.3</w:t>
      </w:r>
      <w:r w:rsidRPr="00140E21">
        <w:tab/>
        <w:t>Nucmf_UECapabilityManagement Service</w:t>
      </w:r>
      <w:bookmarkEnd w:id="6292"/>
      <w:bookmarkEnd w:id="6293"/>
      <w:bookmarkEnd w:id="6295"/>
      <w:bookmarkEnd w:id="6296"/>
      <w:bookmarkEnd w:id="6297"/>
      <w:bookmarkEnd w:id="6298"/>
      <w:bookmarkEnd w:id="6299"/>
    </w:p>
    <w:p w14:paraId="378F23EE" w14:textId="77777777" w:rsidR="00776774" w:rsidRPr="00140E21" w:rsidRDefault="00776774" w:rsidP="00776774">
      <w:pPr>
        <w:pStyle w:val="Heading5"/>
      </w:pPr>
      <w:bookmarkStart w:id="6300" w:name="_Toc20204727"/>
      <w:bookmarkStart w:id="6301" w:name="_Toc27895441"/>
      <w:bookmarkStart w:id="6302" w:name="_Toc36192545"/>
      <w:bookmarkStart w:id="6303" w:name="_Toc45193647"/>
      <w:bookmarkStart w:id="6304" w:name="_Toc47593279"/>
      <w:bookmarkStart w:id="6305" w:name="_Toc51835366"/>
      <w:bookmarkStart w:id="6306" w:name="_Toc91154498"/>
      <w:r w:rsidRPr="00140E21">
        <w:t>5.2.18.3.1</w:t>
      </w:r>
      <w:r w:rsidRPr="00140E21">
        <w:tab/>
        <w:t>Nucmf_UECapabilityManagement Resolve service operation</w:t>
      </w:r>
      <w:bookmarkEnd w:id="6300"/>
      <w:bookmarkEnd w:id="6301"/>
      <w:bookmarkEnd w:id="6302"/>
      <w:bookmarkEnd w:id="6303"/>
      <w:bookmarkEnd w:id="6304"/>
      <w:bookmarkEnd w:id="6305"/>
      <w:bookmarkEnd w:id="6306"/>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307" w:name="_Toc20204728"/>
      <w:bookmarkStart w:id="6308" w:name="_Toc27895442"/>
      <w:bookmarkStart w:id="6309"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310" w:name="_Toc45193648"/>
      <w:bookmarkStart w:id="6311" w:name="_Toc47593280"/>
      <w:bookmarkStart w:id="6312" w:name="_Toc51835367"/>
      <w:bookmarkStart w:id="6313" w:name="_Toc91154499"/>
      <w:r w:rsidRPr="00140E21">
        <w:t>5.2.18.3.2</w:t>
      </w:r>
      <w:r w:rsidRPr="00140E21">
        <w:tab/>
        <w:t>Nucmf_UECapabilityManagement_Assign service operation</w:t>
      </w:r>
      <w:bookmarkEnd w:id="6307"/>
      <w:bookmarkEnd w:id="6308"/>
      <w:bookmarkEnd w:id="6309"/>
      <w:bookmarkEnd w:id="6310"/>
      <w:bookmarkEnd w:id="6311"/>
      <w:bookmarkEnd w:id="6312"/>
      <w:bookmarkEnd w:id="6313"/>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14" w:name="_Toc20204729"/>
      <w:bookmarkStart w:id="6315" w:name="_Toc27895443"/>
      <w:bookmarkStart w:id="6316"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17" w:name="_Toc45193649"/>
      <w:bookmarkStart w:id="6318" w:name="_Toc47593281"/>
      <w:bookmarkStart w:id="6319" w:name="_Toc51835368"/>
      <w:bookmarkStart w:id="6320" w:name="_Toc91154500"/>
      <w:r w:rsidRPr="00140E21">
        <w:rPr>
          <w:lang w:eastAsia="zh-CN"/>
        </w:rPr>
        <w:t>5.2.18.3.3</w:t>
      </w:r>
      <w:r w:rsidRPr="00140E21">
        <w:rPr>
          <w:lang w:eastAsia="zh-CN"/>
        </w:rPr>
        <w:tab/>
        <w:t>Nucmf_UECapabilityManagement_Subscribe service operation</w:t>
      </w:r>
      <w:bookmarkEnd w:id="6314"/>
      <w:bookmarkEnd w:id="6315"/>
      <w:bookmarkEnd w:id="6316"/>
      <w:bookmarkEnd w:id="6317"/>
      <w:bookmarkEnd w:id="6318"/>
      <w:bookmarkEnd w:id="6319"/>
      <w:bookmarkEnd w:id="6320"/>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21" w:name="_Toc20204730"/>
      <w:bookmarkStart w:id="6322" w:name="_Toc27895444"/>
      <w:bookmarkStart w:id="6323"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24" w:name="_Toc45193650"/>
      <w:bookmarkStart w:id="6325" w:name="_Toc47593282"/>
      <w:bookmarkStart w:id="6326" w:name="_Toc51835369"/>
      <w:bookmarkStart w:id="6327" w:name="_Toc91154501"/>
      <w:r w:rsidRPr="00140E21">
        <w:t>5.2.18.3.4</w:t>
      </w:r>
      <w:r w:rsidRPr="00140E21">
        <w:tab/>
        <w:t>Nucmf_UECapabilityManagement_Unsubscribe service operation</w:t>
      </w:r>
      <w:bookmarkEnd w:id="6321"/>
      <w:bookmarkEnd w:id="6322"/>
      <w:bookmarkEnd w:id="6323"/>
      <w:bookmarkEnd w:id="6324"/>
      <w:bookmarkEnd w:id="6325"/>
      <w:bookmarkEnd w:id="6326"/>
      <w:bookmarkEnd w:id="6327"/>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328" w:name="_Toc20204731"/>
      <w:bookmarkStart w:id="6329" w:name="_Toc27895445"/>
      <w:bookmarkStart w:id="6330" w:name="_Toc36192549"/>
      <w:bookmarkStart w:id="6331" w:name="_Toc45193651"/>
      <w:bookmarkStart w:id="6332" w:name="_Toc47593283"/>
      <w:bookmarkStart w:id="6333" w:name="_Toc51835370"/>
      <w:bookmarkStart w:id="6334" w:name="_Toc91154502"/>
      <w:r w:rsidRPr="00140E21">
        <w:t>5.2.18.3.5</w:t>
      </w:r>
      <w:r w:rsidRPr="00140E21">
        <w:tab/>
        <w:t>Nucmf_UECapabilityManagement_Notify service operation</w:t>
      </w:r>
      <w:bookmarkEnd w:id="6328"/>
      <w:bookmarkEnd w:id="6329"/>
      <w:bookmarkEnd w:id="6330"/>
      <w:bookmarkEnd w:id="6331"/>
      <w:bookmarkEnd w:id="6332"/>
      <w:bookmarkEnd w:id="6333"/>
      <w:bookmarkEnd w:id="633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35"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36" w:name="_Toc27895446"/>
      <w:bookmarkStart w:id="6337" w:name="_Toc36192550"/>
      <w:bookmarkStart w:id="6338" w:name="_Toc45193652"/>
      <w:bookmarkStart w:id="6339" w:name="_Toc47593284"/>
      <w:bookmarkStart w:id="6340" w:name="_Toc51835371"/>
      <w:bookmarkStart w:id="6341" w:name="_Toc91154503"/>
      <w:r w:rsidRPr="00140E21">
        <w:t>5.2.19</w:t>
      </w:r>
      <w:r w:rsidRPr="00140E21">
        <w:tab/>
        <w:t>AF Services</w:t>
      </w:r>
      <w:bookmarkEnd w:id="6335"/>
      <w:bookmarkEnd w:id="6336"/>
      <w:bookmarkEnd w:id="6337"/>
      <w:bookmarkEnd w:id="6338"/>
      <w:bookmarkEnd w:id="6339"/>
      <w:bookmarkEnd w:id="6340"/>
      <w:bookmarkEnd w:id="6341"/>
    </w:p>
    <w:p w14:paraId="4235BBDF" w14:textId="77777777" w:rsidR="00776774" w:rsidRPr="00140E21" w:rsidRDefault="00776774" w:rsidP="00776774">
      <w:pPr>
        <w:pStyle w:val="Heading4"/>
      </w:pPr>
      <w:bookmarkStart w:id="6342" w:name="_Toc20204733"/>
      <w:bookmarkStart w:id="6343" w:name="_Toc27895447"/>
      <w:bookmarkStart w:id="6344" w:name="_Toc36192551"/>
      <w:bookmarkStart w:id="6345" w:name="_Toc45193653"/>
      <w:bookmarkStart w:id="6346" w:name="_Toc47593285"/>
      <w:bookmarkStart w:id="6347" w:name="_Toc51835372"/>
      <w:bookmarkStart w:id="6348" w:name="_Toc91154504"/>
      <w:r w:rsidRPr="00140E21">
        <w:t>5.2.19.1</w:t>
      </w:r>
      <w:r w:rsidRPr="00140E21">
        <w:tab/>
        <w:t>General</w:t>
      </w:r>
      <w:bookmarkEnd w:id="6342"/>
      <w:bookmarkEnd w:id="6343"/>
      <w:bookmarkEnd w:id="6344"/>
      <w:bookmarkEnd w:id="6345"/>
      <w:bookmarkEnd w:id="6346"/>
      <w:bookmarkEnd w:id="6347"/>
      <w:bookmarkEnd w:id="6348"/>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49" w:name="_Toc20204734"/>
      <w:bookmarkStart w:id="6350" w:name="_Toc27895448"/>
      <w:bookmarkStart w:id="6351" w:name="_Toc36192552"/>
      <w:bookmarkStart w:id="6352" w:name="_Toc45193654"/>
      <w:bookmarkStart w:id="6353" w:name="_Toc47593286"/>
      <w:bookmarkStart w:id="6354" w:name="_Toc51835373"/>
      <w:bookmarkStart w:id="6355" w:name="_Toc91154505"/>
      <w:r w:rsidRPr="00140E21">
        <w:t>5.2.19.2</w:t>
      </w:r>
      <w:r w:rsidRPr="00140E21">
        <w:tab/>
        <w:t>Naf_EventExposure service</w:t>
      </w:r>
      <w:bookmarkEnd w:id="6349"/>
      <w:bookmarkEnd w:id="6350"/>
      <w:bookmarkEnd w:id="6351"/>
      <w:bookmarkEnd w:id="6352"/>
      <w:bookmarkEnd w:id="6353"/>
      <w:bookmarkEnd w:id="6354"/>
      <w:bookmarkEnd w:id="6355"/>
    </w:p>
    <w:p w14:paraId="74290A02" w14:textId="77777777" w:rsidR="00776774" w:rsidRPr="00140E21" w:rsidRDefault="00776774" w:rsidP="00776774">
      <w:pPr>
        <w:pStyle w:val="Heading5"/>
      </w:pPr>
      <w:bookmarkStart w:id="6356" w:name="_Toc20204735"/>
      <w:bookmarkStart w:id="6357" w:name="_Toc27895449"/>
      <w:bookmarkStart w:id="6358" w:name="_Toc36192553"/>
      <w:bookmarkStart w:id="6359" w:name="_Toc45193655"/>
      <w:bookmarkStart w:id="6360" w:name="_Toc47593287"/>
      <w:bookmarkStart w:id="6361" w:name="_Toc51835374"/>
      <w:bookmarkStart w:id="6362" w:name="_Toc91154506"/>
      <w:r w:rsidRPr="00140E21">
        <w:t>5.2.19.2.1</w:t>
      </w:r>
      <w:r w:rsidRPr="00140E21">
        <w:tab/>
        <w:t>General</w:t>
      </w:r>
      <w:bookmarkEnd w:id="6356"/>
      <w:bookmarkEnd w:id="6357"/>
      <w:bookmarkEnd w:id="6358"/>
      <w:bookmarkEnd w:id="6359"/>
      <w:bookmarkEnd w:id="6360"/>
      <w:bookmarkEnd w:id="6361"/>
      <w:bookmarkEnd w:id="6362"/>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63"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1E1A9720" w14:textId="2F7B29AB" w:rsidR="003A38E5" w:rsidRDefault="003A38E5" w:rsidP="00776774">
      <w:pPr>
        <w:pStyle w:val="B1"/>
      </w:pPr>
      <w:r>
        <w:t>-</w:t>
      </w:r>
      <w:r>
        <w:tab/>
        <w:t>Performance Data information, as defined in clause 6.4.2 and clause 6.14.2, TS 23.288 [50].</w:t>
      </w:r>
    </w:p>
    <w:p w14:paraId="68A8FC96" w14:textId="35EF0589" w:rsidR="006C03A0" w:rsidRDefault="006C03A0" w:rsidP="00776774">
      <w:pPr>
        <w:pStyle w:val="B1"/>
      </w:pPr>
      <w:r>
        <w:t>-</w:t>
      </w:r>
      <w:r>
        <w:tab/>
        <w:t>Collective Behaviour information, as defined in clause 6.5.2 of TS 23.288 [50].</w:t>
      </w:r>
    </w:p>
    <w:p w14:paraId="5F229D8C" w14:textId="1D5889BE"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364" w:name="_Toc27895450"/>
      <w:bookmarkStart w:id="6365"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366" w:name="_Toc45193656"/>
      <w:bookmarkStart w:id="6367" w:name="_Toc47593288"/>
      <w:bookmarkStart w:id="6368" w:name="_Toc51835375"/>
      <w:bookmarkStart w:id="6369" w:name="_Toc91154507"/>
      <w:r w:rsidRPr="00140E21">
        <w:t>5.2.19.2.2</w:t>
      </w:r>
      <w:r w:rsidRPr="00140E21">
        <w:tab/>
        <w:t>Naf_EventExposure_Subscribe service operation</w:t>
      </w:r>
      <w:bookmarkEnd w:id="6363"/>
      <w:bookmarkEnd w:id="6364"/>
      <w:bookmarkEnd w:id="6365"/>
      <w:bookmarkEnd w:id="6366"/>
      <w:bookmarkEnd w:id="6367"/>
      <w:bookmarkEnd w:id="6368"/>
      <w:bookmarkEnd w:id="6369"/>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70" w:name="_Toc20204737"/>
      <w:bookmarkStart w:id="6371" w:name="_Toc27895451"/>
      <w:bookmarkStart w:id="6372" w:name="_Toc36192555"/>
      <w:bookmarkStart w:id="6373" w:name="_Toc45193657"/>
      <w:bookmarkStart w:id="6374" w:name="_Toc47593289"/>
      <w:bookmarkStart w:id="6375" w:name="_Toc51835376"/>
      <w:bookmarkStart w:id="6376" w:name="_Toc91154508"/>
      <w:r w:rsidRPr="00140E21">
        <w:t>5.2.19.2.3</w:t>
      </w:r>
      <w:r w:rsidRPr="00140E21">
        <w:tab/>
        <w:t>Naf_EventExposure_Unsubscribe service operation</w:t>
      </w:r>
      <w:bookmarkEnd w:id="6370"/>
      <w:bookmarkEnd w:id="6371"/>
      <w:bookmarkEnd w:id="6372"/>
      <w:bookmarkEnd w:id="6373"/>
      <w:bookmarkEnd w:id="6374"/>
      <w:bookmarkEnd w:id="6375"/>
      <w:bookmarkEnd w:id="6376"/>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77" w:name="_Toc20204738"/>
      <w:bookmarkStart w:id="6378" w:name="_Toc27895452"/>
      <w:bookmarkStart w:id="6379" w:name="_Toc36192556"/>
      <w:bookmarkStart w:id="6380" w:name="_Toc45193658"/>
      <w:bookmarkStart w:id="6381" w:name="_Toc47593290"/>
      <w:bookmarkStart w:id="6382" w:name="_Toc51835377"/>
      <w:bookmarkStart w:id="6383" w:name="_Toc91154509"/>
      <w:r w:rsidRPr="00140E21">
        <w:t>5.2.19.2.4</w:t>
      </w:r>
      <w:r w:rsidRPr="00140E21">
        <w:tab/>
        <w:t>Naf_EventExposure_Notify service operation</w:t>
      </w:r>
      <w:bookmarkEnd w:id="6377"/>
      <w:bookmarkEnd w:id="6378"/>
      <w:bookmarkEnd w:id="6379"/>
      <w:bookmarkEnd w:id="6380"/>
      <w:bookmarkEnd w:id="6381"/>
      <w:bookmarkEnd w:id="6382"/>
      <w:bookmarkEnd w:id="6383"/>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lastRenderedPageBreak/>
        <w:t>Output, Optional:</w:t>
      </w:r>
      <w:r w:rsidRPr="00140E21">
        <w:t xml:space="preserve"> None.</w:t>
      </w:r>
    </w:p>
    <w:p w14:paraId="3D8E6101" w14:textId="2058BE1A" w:rsidR="005E2F62" w:rsidRDefault="005E2F62" w:rsidP="00EE66A3">
      <w:pPr>
        <w:pStyle w:val="Heading4"/>
      </w:pPr>
      <w:bookmarkStart w:id="6384" w:name="_Toc45193659"/>
      <w:bookmarkStart w:id="6385" w:name="_Toc47593291"/>
      <w:bookmarkStart w:id="6386" w:name="_Toc51835378"/>
      <w:bookmarkStart w:id="6387" w:name="_Toc91154510"/>
      <w:r>
        <w:t>5.2.19.3</w:t>
      </w:r>
      <w:r w:rsidR="00B662F8">
        <w:tab/>
        <w:t>Void</w:t>
      </w:r>
      <w:bookmarkEnd w:id="6387"/>
    </w:p>
    <w:p w14:paraId="029D9738" w14:textId="25EE05E4" w:rsidR="005E2F62" w:rsidRDefault="005E2F62" w:rsidP="005E2F62"/>
    <w:p w14:paraId="6CFC0962" w14:textId="5414517F" w:rsidR="00776774" w:rsidRDefault="00776774" w:rsidP="00776774">
      <w:pPr>
        <w:pStyle w:val="Heading3"/>
      </w:pPr>
      <w:bookmarkStart w:id="6388" w:name="_Toc91154511"/>
      <w:r>
        <w:t>5.2.20</w:t>
      </w:r>
      <w:r>
        <w:tab/>
        <w:t>NSSAA</w:t>
      </w:r>
      <w:r w:rsidR="00D86C9A">
        <w:t>F</w:t>
      </w:r>
      <w:r>
        <w:t xml:space="preserve"> service</w:t>
      </w:r>
      <w:bookmarkEnd w:id="6384"/>
      <w:bookmarkEnd w:id="6385"/>
      <w:bookmarkEnd w:id="6386"/>
      <w:r w:rsidR="00D86C9A">
        <w:t>s</w:t>
      </w:r>
      <w:bookmarkEnd w:id="6388"/>
    </w:p>
    <w:p w14:paraId="1C00D8EF" w14:textId="77777777" w:rsidR="00776774" w:rsidRDefault="00776774" w:rsidP="00776774">
      <w:pPr>
        <w:pStyle w:val="Heading4"/>
      </w:pPr>
      <w:bookmarkStart w:id="6389" w:name="_Toc45193660"/>
      <w:bookmarkStart w:id="6390" w:name="_Toc47593292"/>
      <w:bookmarkStart w:id="6391" w:name="_Toc51835379"/>
      <w:bookmarkStart w:id="6392" w:name="_Toc91154512"/>
      <w:r>
        <w:t>5.2.20.1</w:t>
      </w:r>
      <w:r>
        <w:tab/>
        <w:t>General</w:t>
      </w:r>
      <w:bookmarkEnd w:id="6389"/>
      <w:bookmarkEnd w:id="6390"/>
      <w:bookmarkEnd w:id="6391"/>
      <w:bookmarkEnd w:id="6392"/>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393" w:name="_Toc45193661"/>
      <w:bookmarkStart w:id="6394" w:name="_Toc47593293"/>
      <w:bookmarkStart w:id="6395" w:name="_Toc51835380"/>
      <w:bookmarkStart w:id="6396" w:name="_Toc91154513"/>
      <w:r>
        <w:t>5.2.20.2</w:t>
      </w:r>
      <w:r>
        <w:tab/>
        <w:t>Nnssaaf_NSSAA service</w:t>
      </w:r>
      <w:bookmarkEnd w:id="6393"/>
      <w:bookmarkEnd w:id="6394"/>
      <w:bookmarkEnd w:id="6395"/>
      <w:bookmarkEnd w:id="6396"/>
    </w:p>
    <w:p w14:paraId="6E53FB71" w14:textId="77777777" w:rsidR="00776774" w:rsidRDefault="00776774" w:rsidP="00776774">
      <w:pPr>
        <w:pStyle w:val="Heading5"/>
      </w:pPr>
      <w:bookmarkStart w:id="6397" w:name="_Toc45193662"/>
      <w:bookmarkStart w:id="6398" w:name="_Toc47593294"/>
      <w:bookmarkStart w:id="6399" w:name="_Toc51835381"/>
      <w:bookmarkStart w:id="6400" w:name="_Toc91154514"/>
      <w:r>
        <w:t>5.2.20.2.1</w:t>
      </w:r>
      <w:r>
        <w:tab/>
        <w:t>General</w:t>
      </w:r>
      <w:bookmarkEnd w:id="6397"/>
      <w:bookmarkEnd w:id="6398"/>
      <w:bookmarkEnd w:id="6399"/>
      <w:bookmarkEnd w:id="6400"/>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401" w:name="_Toc45193663"/>
      <w:bookmarkStart w:id="6402" w:name="_Toc47593295"/>
      <w:bookmarkStart w:id="6403" w:name="_Toc51835382"/>
      <w:bookmarkStart w:id="6404" w:name="_Toc91154515"/>
      <w:r>
        <w:t>5.2.20.2.2</w:t>
      </w:r>
      <w:r>
        <w:tab/>
        <w:t>Nnssaaf_NSSAA_Authenticate service operation</w:t>
      </w:r>
      <w:bookmarkEnd w:id="6401"/>
      <w:bookmarkEnd w:id="6402"/>
      <w:bookmarkEnd w:id="6403"/>
      <w:bookmarkEnd w:id="6404"/>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405" w:name="_Toc45193664"/>
      <w:bookmarkStart w:id="6406" w:name="_Toc47593296"/>
      <w:bookmarkStart w:id="6407" w:name="_Toc51835383"/>
      <w:bookmarkStart w:id="6408" w:name="_Toc91154516"/>
      <w:r>
        <w:t>5.2.20.2.3</w:t>
      </w:r>
      <w:r>
        <w:tab/>
        <w:t>Nnssaaf_NSSAA_</w:t>
      </w:r>
      <w:r w:rsidR="00D86C9A">
        <w:t xml:space="preserve">Re-AuthenticationNotification </w:t>
      </w:r>
      <w:r>
        <w:t>service operation</w:t>
      </w:r>
      <w:bookmarkEnd w:id="6405"/>
      <w:bookmarkEnd w:id="6406"/>
      <w:bookmarkEnd w:id="6407"/>
      <w:bookmarkEnd w:id="6408"/>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409" w:name="_Toc91154517"/>
      <w:r>
        <w:t>5.2.20.2.4</w:t>
      </w:r>
      <w:r>
        <w:tab/>
        <w:t>Nnssaaf_NSSAA_RevocationNotification service operation</w:t>
      </w:r>
      <w:bookmarkEnd w:id="6409"/>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410" w:name="_Toc91154518"/>
      <w:r>
        <w:t>5.2.20.3</w:t>
      </w:r>
      <w:r>
        <w:tab/>
        <w:t>Nnssaaf_AIW service</w:t>
      </w:r>
      <w:bookmarkEnd w:id="6410"/>
    </w:p>
    <w:p w14:paraId="4A8A1A0A" w14:textId="77777777" w:rsidR="008471CD" w:rsidRDefault="008471CD" w:rsidP="002217D3">
      <w:pPr>
        <w:pStyle w:val="Heading5"/>
      </w:pPr>
      <w:bookmarkStart w:id="6411" w:name="_Toc91154519"/>
      <w:r>
        <w:t>5.2.20.3.1</w:t>
      </w:r>
      <w:r>
        <w:tab/>
        <w:t>General</w:t>
      </w:r>
      <w:bookmarkEnd w:id="6411"/>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412" w:name="_Toc91154520"/>
      <w:r>
        <w:t>5.2.20.3.2</w:t>
      </w:r>
      <w:r>
        <w:tab/>
        <w:t>Nnssaaf_AIW_Authenticate service operation</w:t>
      </w:r>
      <w:bookmarkEnd w:id="6412"/>
    </w:p>
    <w:p w14:paraId="63DEF509" w14:textId="77777777" w:rsidR="008471CD" w:rsidRDefault="008471CD" w:rsidP="008471CD">
      <w:r>
        <w:t>See TS 33.501 [15].</w:t>
      </w:r>
    </w:p>
    <w:p w14:paraId="2329860D" w14:textId="086AE732" w:rsidR="005D29D7" w:rsidRDefault="005D29D7" w:rsidP="005D29D7">
      <w:pPr>
        <w:pStyle w:val="Heading3"/>
      </w:pPr>
      <w:bookmarkStart w:id="6413" w:name="_Toc91154521"/>
      <w:r>
        <w:lastRenderedPageBreak/>
        <w:t>5.2.21</w:t>
      </w:r>
      <w:r>
        <w:tab/>
        <w:t>NSACF services</w:t>
      </w:r>
      <w:bookmarkEnd w:id="6413"/>
    </w:p>
    <w:p w14:paraId="3E205EEE" w14:textId="77777777" w:rsidR="005D29D7" w:rsidRDefault="005D29D7" w:rsidP="00EE66A3">
      <w:pPr>
        <w:pStyle w:val="Heading4"/>
      </w:pPr>
      <w:bookmarkStart w:id="6414" w:name="_Toc91154522"/>
      <w:r>
        <w:t>5.2.21.1</w:t>
      </w:r>
      <w:r>
        <w:tab/>
        <w:t>General</w:t>
      </w:r>
      <w:bookmarkEnd w:id="6414"/>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0A4098FA" w:rsidR="009E7391" w:rsidRPr="00140E21" w:rsidRDefault="009E7391" w:rsidP="008471CD">
            <w:pPr>
              <w:pStyle w:val="TAL"/>
            </w:pPr>
            <w:r>
              <w:t>NEF</w:t>
            </w:r>
            <w:r w:rsidR="003040A5">
              <w:t>,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6DBCFE02" w:rsidR="009E7391" w:rsidRDefault="009E7391" w:rsidP="009E7391">
            <w:pPr>
              <w:pStyle w:val="TAL"/>
            </w:pPr>
            <w:r>
              <w:t>NEF</w:t>
            </w:r>
            <w:r w:rsidR="003040A5">
              <w:t>,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716209A1" w:rsidR="009E7391" w:rsidRDefault="009E7391" w:rsidP="009E7391">
            <w:pPr>
              <w:pStyle w:val="TAL"/>
            </w:pPr>
            <w:r>
              <w:t>NEF</w:t>
            </w:r>
            <w:r w:rsidR="003040A5">
              <w:t>,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415" w:name="_Toc91154523"/>
      <w:r>
        <w:t>5.2.21.2</w:t>
      </w:r>
      <w:r>
        <w:tab/>
        <w:t>Nnsacf_</w:t>
      </w:r>
      <w:r w:rsidR="00AB64CF">
        <w:t xml:space="preserve">NSAC </w:t>
      </w:r>
      <w:r>
        <w:t>services</w:t>
      </w:r>
      <w:bookmarkEnd w:id="6415"/>
    </w:p>
    <w:p w14:paraId="61946B87" w14:textId="77777777" w:rsidR="005D29D7" w:rsidRDefault="005D29D7" w:rsidP="00EE66A3">
      <w:pPr>
        <w:pStyle w:val="Heading5"/>
      </w:pPr>
      <w:bookmarkStart w:id="6416" w:name="_Toc91154524"/>
      <w:r>
        <w:t>5.2.21.2.1</w:t>
      </w:r>
      <w:r>
        <w:tab/>
        <w:t>General</w:t>
      </w:r>
      <w:bookmarkEnd w:id="6416"/>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417" w:name="_Toc91154525"/>
      <w:r>
        <w:t>5.2.21.2.2</w:t>
      </w:r>
      <w:r>
        <w:tab/>
        <w:t>Nnsacf_</w:t>
      </w:r>
      <w:r w:rsidR="00AB64CF">
        <w:t xml:space="preserve">NSAC_NumOfUEsUpdate </w:t>
      </w:r>
      <w:r>
        <w:t>service operation</w:t>
      </w:r>
      <w:bookmarkEnd w:id="6417"/>
    </w:p>
    <w:p w14:paraId="473A8CF2" w14:textId="43DF9530" w:rsidR="005D29D7" w:rsidRDefault="005D29D7" w:rsidP="005D29D7">
      <w:r w:rsidRPr="00EE66A3">
        <w:rPr>
          <w:b/>
          <w:bCs/>
        </w:rPr>
        <w:t>Service Operation name:</w:t>
      </w:r>
      <w:r>
        <w:t xml:space="preserve"> Nnsacf_</w:t>
      </w:r>
      <w:r w:rsidR="00AB64CF">
        <w:t>NSAC_NumOfUEsUpdate</w:t>
      </w:r>
    </w:p>
    <w:p w14:paraId="3BD5A395" w14:textId="736B3065"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 is rejected. If the EAC is not activated, the NSACF increases or decreases the number of UEs per network slice as per the input parameters below.</w:t>
      </w:r>
    </w:p>
    <w:p w14:paraId="060C4E92" w14:textId="63873558" w:rsidR="005D29D7" w:rsidRDefault="005D29D7" w:rsidP="005D29D7">
      <w:r w:rsidRPr="00EE66A3">
        <w:rPr>
          <w:b/>
          <w:bCs/>
        </w:rPr>
        <w:t>Inputs, Required:</w:t>
      </w:r>
      <w:r>
        <w:t xml:space="preserve"> S-NSSAI(s), UE ID (SUPI)</w:t>
      </w:r>
      <w:r w:rsidR="008A3270">
        <w:t>,</w:t>
      </w:r>
      <w:r w:rsidR="0093449A">
        <w:t xml:space="preserve"> NF ID,</w:t>
      </w:r>
      <w:r w:rsidR="008A3270">
        <w:t xml:space="preserve"> access 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31FAD9DD"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58CFBFBD" w:rsidR="005D29D7" w:rsidRDefault="005D29D7" w:rsidP="005D29D7">
      <w:r>
        <w:t>The UE ID is used by the NSACF to maintain a list of UE IDs registered with the network slice.</w:t>
      </w:r>
      <w:r w:rsidR="008A3270">
        <w:t xml:space="preserve"> The NSACF also takes access 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lastRenderedPageBreak/>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5AB8E612" w14:textId="718E4BB3" w:rsidR="005D29D7" w:rsidRDefault="005D29D7" w:rsidP="00EE66A3">
      <w:pPr>
        <w:pStyle w:val="EditorsNote"/>
      </w:pPr>
      <w:r>
        <w:t>Editor's note:</w:t>
      </w:r>
      <w:r>
        <w:tab/>
        <w:t>It is FFS how to support in case multi NSACF is supported, e.g. discover the same NSACF, coordination of the local maximum number among NSACF.</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6418" w:name="_Toc91154526"/>
      <w:r>
        <w:t>5.2.21.2.3</w:t>
      </w:r>
      <w:r>
        <w:tab/>
        <w:t>Nnsacf_</w:t>
      </w:r>
      <w:r w:rsidR="00AB64CF">
        <w:t>NSAC_</w:t>
      </w:r>
      <w:r>
        <w:t>EACNotify service operation</w:t>
      </w:r>
      <w:bookmarkEnd w:id="6418"/>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78119F04"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419" w:name="_Toc91154527"/>
      <w:r>
        <w:t>5.2.21.2</w:t>
      </w:r>
      <w:r w:rsidR="00AB64CF">
        <w:t>.4</w:t>
      </w:r>
      <w:r>
        <w:tab/>
        <w:t>Nnsacf_</w:t>
      </w:r>
      <w:r w:rsidR="00AB64CF">
        <w:t xml:space="preserve">NSAC_NumOfPDUsUpdate </w:t>
      </w:r>
      <w:r>
        <w:t>service operation</w:t>
      </w:r>
      <w:bookmarkEnd w:id="6419"/>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7777777" w:rsidR="00657DBC" w:rsidRDefault="00657DBC" w:rsidP="00657DBC">
      <w:r>
        <w:lastRenderedPageBreak/>
        <w:t>The S-NSSAI parameter is the network slice for which the number of PDU Sessions established on a network slice is to be updated.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420" w:name="_Toc91154528"/>
      <w:r>
        <w:t>5.2.21.3</w:t>
      </w:r>
      <w:r>
        <w:tab/>
        <w:t>Void</w:t>
      </w:r>
      <w:bookmarkEnd w:id="6420"/>
    </w:p>
    <w:p w14:paraId="5EDDA8D7" w14:textId="25F541CC" w:rsidR="00AB64CF" w:rsidRPr="006E7760" w:rsidRDefault="00AB64CF" w:rsidP="006E7760"/>
    <w:p w14:paraId="479EE793" w14:textId="07BA589A" w:rsidR="009E7391" w:rsidRDefault="009E7391" w:rsidP="009E7391">
      <w:pPr>
        <w:pStyle w:val="Heading4"/>
      </w:pPr>
      <w:bookmarkStart w:id="6421" w:name="_Toc91154529"/>
      <w:r>
        <w:t>5.2.21.4</w:t>
      </w:r>
      <w:r>
        <w:tab/>
        <w:t>Nnsacf_SliceEventExposure services</w:t>
      </w:r>
      <w:bookmarkEnd w:id="6421"/>
    </w:p>
    <w:p w14:paraId="0DECAF22" w14:textId="77777777" w:rsidR="009E7391" w:rsidRDefault="009E7391" w:rsidP="002217D3">
      <w:pPr>
        <w:pStyle w:val="Heading5"/>
      </w:pPr>
      <w:bookmarkStart w:id="6422" w:name="_Toc91154530"/>
      <w:r>
        <w:t>5.2.21.4.1</w:t>
      </w:r>
      <w:r>
        <w:tab/>
        <w:t>General</w:t>
      </w:r>
      <w:bookmarkEnd w:id="6422"/>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423" w:name="_Toc91154531"/>
      <w:r>
        <w:t>5.2.21.4.2</w:t>
      </w:r>
      <w:r>
        <w:tab/>
        <w:t>Nnsacf_SliceEventExposure_Subscribe service operation</w:t>
      </w:r>
      <w:bookmarkEnd w:id="6423"/>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lastRenderedPageBreak/>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424" w:name="_Toc91154532"/>
      <w:r>
        <w:t>5.2.21.4.3</w:t>
      </w:r>
      <w:r>
        <w:tab/>
        <w:t>Nnsacf_SliceEventExposure_Unsubscribe service operation</w:t>
      </w:r>
      <w:bookmarkEnd w:id="6424"/>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425" w:name="_Toc91154533"/>
      <w:r>
        <w:t>5.2.21.4.4</w:t>
      </w:r>
      <w:r>
        <w:tab/>
        <w:t>Nnsacf_SliceEventExposure_Notify service operation</w:t>
      </w:r>
      <w:bookmarkEnd w:id="6425"/>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t>Outputs, Required:</w:t>
      </w:r>
      <w:r>
        <w:t xml:space="preserve"> None.</w:t>
      </w:r>
    </w:p>
    <w:p w14:paraId="13379941" w14:textId="6C52F342" w:rsidR="008A3270" w:rsidRDefault="008A3270" w:rsidP="008A3270">
      <w:pPr>
        <w:pStyle w:val="Heading4"/>
      </w:pPr>
      <w:bookmarkStart w:id="6426" w:name="_Toc91154534"/>
      <w:r>
        <w:t>5.2.21.5</w:t>
      </w:r>
      <w:r w:rsidR="009109AC">
        <w:tab/>
        <w:t>Void</w:t>
      </w:r>
      <w:bookmarkEnd w:id="6426"/>
    </w:p>
    <w:p w14:paraId="229AF842" w14:textId="640DC971" w:rsidR="008A3270" w:rsidRDefault="008A3270" w:rsidP="008A3270"/>
    <w:p w14:paraId="23AFF5E0" w14:textId="78D4B52E" w:rsidR="003A38E5" w:rsidRDefault="003A38E5" w:rsidP="003A38E5">
      <w:pPr>
        <w:pStyle w:val="Heading3"/>
      </w:pPr>
      <w:bookmarkStart w:id="6427" w:name="_Toc91154535"/>
      <w:r>
        <w:t>5.2.22</w:t>
      </w:r>
      <w:r>
        <w:tab/>
        <w:t>DCCF Services</w:t>
      </w:r>
      <w:bookmarkEnd w:id="6427"/>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428" w:name="_Toc91154536"/>
      <w:r>
        <w:t>5.2.23</w:t>
      </w:r>
      <w:r>
        <w:tab/>
        <w:t>MFAF Services</w:t>
      </w:r>
      <w:bookmarkEnd w:id="6428"/>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429" w:name="_Toc91154537"/>
      <w:r>
        <w:t>5.2.24</w:t>
      </w:r>
      <w:r>
        <w:tab/>
        <w:t>ADRF Services</w:t>
      </w:r>
      <w:bookmarkEnd w:id="6429"/>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430" w:name="_Toc91154538"/>
      <w:r>
        <w:lastRenderedPageBreak/>
        <w:t>5.2.25</w:t>
      </w:r>
      <w:r>
        <w:tab/>
        <w:t>EASDF Services</w:t>
      </w:r>
      <w:bookmarkEnd w:id="6430"/>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431" w:name="_Toc91154539"/>
      <w:r>
        <w:t>5.2.26</w:t>
      </w:r>
      <w:r>
        <w:tab/>
        <w:t>UPF Services</w:t>
      </w:r>
      <w:bookmarkEnd w:id="6431"/>
    </w:p>
    <w:p w14:paraId="07D0EFEB" w14:textId="4CEB5A8E" w:rsidR="00685B7C" w:rsidRDefault="00685B7C" w:rsidP="00685B7C">
      <w:pPr>
        <w:pStyle w:val="Heading4"/>
      </w:pPr>
      <w:bookmarkStart w:id="6432" w:name="_Toc91154540"/>
      <w:r>
        <w:t>5.2.26.1</w:t>
      </w:r>
      <w:r>
        <w:tab/>
        <w:t>General</w:t>
      </w:r>
      <w:bookmarkEnd w:id="6432"/>
    </w:p>
    <w:p w14:paraId="4B095444" w14:textId="77777777" w:rsidR="00685B7C" w:rsidRDefault="00685B7C" w:rsidP="00685B7C">
      <w:r>
        <w:t>The following table shows the UPF Services and UPF Service Operations.</w:t>
      </w:r>
    </w:p>
    <w:p w14:paraId="558D109A" w14:textId="77777777" w:rsidR="00685B7C" w:rsidRDefault="00685B7C" w:rsidP="002217D3">
      <w:pPr>
        <w:pStyle w:val="TH"/>
      </w:pPr>
      <w:r>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33" w:name="_Toc91154541"/>
      <w:r>
        <w:t>5.2.26.2</w:t>
      </w:r>
      <w:r>
        <w:tab/>
        <w:t>Nupf_EventExposure Service</w:t>
      </w:r>
      <w:bookmarkEnd w:id="6433"/>
    </w:p>
    <w:p w14:paraId="283C14AB" w14:textId="77777777" w:rsidR="00685B7C" w:rsidRDefault="00685B7C" w:rsidP="002217D3">
      <w:pPr>
        <w:pStyle w:val="Heading5"/>
      </w:pPr>
      <w:bookmarkStart w:id="6434" w:name="_Toc91154542"/>
      <w:r>
        <w:t>5.2.26.2.1</w:t>
      </w:r>
      <w:r>
        <w:tab/>
        <w:t>General</w:t>
      </w:r>
      <w:bookmarkEnd w:id="6434"/>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435" w:name="_Toc91154543"/>
      <w:r>
        <w:t>5.2.26.2.2</w:t>
      </w:r>
      <w:r>
        <w:tab/>
        <w:t>Nupf_EventExposure_Notify service operation</w:t>
      </w:r>
      <w:bookmarkEnd w:id="6435"/>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436" w:name="_Toc91154544"/>
      <w:r>
        <w:t>5.2.27</w:t>
      </w:r>
      <w:r>
        <w:tab/>
        <w:t>TSCTSF Services</w:t>
      </w:r>
      <w:bookmarkEnd w:id="6436"/>
    </w:p>
    <w:p w14:paraId="269393DF" w14:textId="77777777" w:rsidR="007C70A8" w:rsidRDefault="007C70A8" w:rsidP="002217D3">
      <w:pPr>
        <w:pStyle w:val="Heading4"/>
      </w:pPr>
      <w:bookmarkStart w:id="6437" w:name="_Toc91154545"/>
      <w:r>
        <w:t>5.2.27.1</w:t>
      </w:r>
      <w:r>
        <w:tab/>
        <w:t>General</w:t>
      </w:r>
      <w:bookmarkEnd w:id="6437"/>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lastRenderedPageBreak/>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B1786E" w:rsidRPr="00140E21" w14:paraId="1915E328" w14:textId="77777777" w:rsidTr="00B1786E">
        <w:tc>
          <w:tcPr>
            <w:tcW w:w="3289" w:type="dxa"/>
            <w:tcBorders>
              <w:top w:val="nil"/>
              <w:bottom w:val="nil"/>
            </w:tcBorders>
            <w:shd w:val="clear" w:color="auto" w:fill="auto"/>
          </w:tcPr>
          <w:p w14:paraId="492E0315" w14:textId="77777777" w:rsidR="00B1786E" w:rsidRDefault="00B1786E" w:rsidP="00B1786E">
            <w:pPr>
              <w:pStyle w:val="TAL"/>
            </w:pPr>
          </w:p>
        </w:tc>
        <w:tc>
          <w:tcPr>
            <w:tcW w:w="2410" w:type="dxa"/>
            <w:tcBorders>
              <w:top w:val="single" w:sz="4" w:space="0" w:color="auto"/>
            </w:tcBorders>
          </w:tcPr>
          <w:p w14:paraId="05390D41" w14:textId="605F80F5" w:rsidR="00B1786E" w:rsidRPr="00D72B81" w:rsidRDefault="00B1786E" w:rsidP="00B1786E">
            <w:pPr>
              <w:pStyle w:val="TAL"/>
            </w:pPr>
            <w:r>
              <w:t>ASTICreate</w:t>
            </w:r>
          </w:p>
        </w:tc>
        <w:tc>
          <w:tcPr>
            <w:tcW w:w="2126" w:type="dxa"/>
            <w:tcBorders>
              <w:top w:val="single" w:sz="4" w:space="0" w:color="auto"/>
            </w:tcBorders>
          </w:tcPr>
          <w:p w14:paraId="78BE3B2B" w14:textId="761E1654" w:rsidR="00B1786E" w:rsidRPr="00D72B81" w:rsidRDefault="00B1786E" w:rsidP="00B1786E">
            <w:pPr>
              <w:pStyle w:val="TAL"/>
            </w:pPr>
            <w:r w:rsidRPr="00D72B81">
              <w:t>Request/Response</w:t>
            </w:r>
          </w:p>
        </w:tc>
        <w:tc>
          <w:tcPr>
            <w:tcW w:w="1556" w:type="dxa"/>
            <w:tcBorders>
              <w:top w:val="single" w:sz="4" w:space="0" w:color="auto"/>
            </w:tcBorders>
          </w:tcPr>
          <w:p w14:paraId="34F0E88B" w14:textId="7B4B9B02" w:rsidR="00B1786E" w:rsidRPr="00D72B81" w:rsidRDefault="00B1786E" w:rsidP="00B1786E">
            <w:pPr>
              <w:pStyle w:val="TAL"/>
            </w:pPr>
            <w:r w:rsidRPr="00D72B81">
              <w:t>AF, NEF</w:t>
            </w:r>
          </w:p>
        </w:tc>
      </w:tr>
      <w:tr w:rsidR="00B1786E" w:rsidRPr="00140E21" w14:paraId="04128C57" w14:textId="77777777" w:rsidTr="00B1786E">
        <w:tc>
          <w:tcPr>
            <w:tcW w:w="3289" w:type="dxa"/>
            <w:tcBorders>
              <w:top w:val="nil"/>
              <w:bottom w:val="nil"/>
            </w:tcBorders>
            <w:shd w:val="clear" w:color="auto" w:fill="auto"/>
          </w:tcPr>
          <w:p w14:paraId="77B83405" w14:textId="77777777" w:rsidR="00B1786E" w:rsidRDefault="00B1786E" w:rsidP="00B1786E">
            <w:pPr>
              <w:pStyle w:val="TAL"/>
            </w:pPr>
          </w:p>
        </w:tc>
        <w:tc>
          <w:tcPr>
            <w:tcW w:w="2410" w:type="dxa"/>
            <w:tcBorders>
              <w:top w:val="single" w:sz="4" w:space="0" w:color="auto"/>
            </w:tcBorders>
          </w:tcPr>
          <w:p w14:paraId="70B09063" w14:textId="68FCD6DD" w:rsidR="00B1786E" w:rsidRPr="00D72B81" w:rsidRDefault="00B1786E" w:rsidP="00B1786E">
            <w:pPr>
              <w:pStyle w:val="TAL"/>
            </w:pPr>
            <w:r>
              <w:t>ASTIUpdate</w:t>
            </w:r>
          </w:p>
        </w:tc>
        <w:tc>
          <w:tcPr>
            <w:tcW w:w="2126" w:type="dxa"/>
            <w:tcBorders>
              <w:top w:val="single" w:sz="4" w:space="0" w:color="auto"/>
            </w:tcBorders>
          </w:tcPr>
          <w:p w14:paraId="40A00772" w14:textId="1E869DBB" w:rsidR="00B1786E" w:rsidRPr="00D72B81" w:rsidRDefault="00B1786E" w:rsidP="00B1786E">
            <w:pPr>
              <w:pStyle w:val="TAL"/>
            </w:pPr>
            <w:r w:rsidRPr="00D72B81">
              <w:t>Request/Response</w:t>
            </w:r>
          </w:p>
        </w:tc>
        <w:tc>
          <w:tcPr>
            <w:tcW w:w="1556" w:type="dxa"/>
            <w:tcBorders>
              <w:top w:val="single" w:sz="4" w:space="0" w:color="auto"/>
            </w:tcBorders>
          </w:tcPr>
          <w:p w14:paraId="564A8664" w14:textId="2D5DC81B" w:rsidR="00B1786E" w:rsidRPr="00D72B81" w:rsidRDefault="00B1786E" w:rsidP="00B1786E">
            <w:pPr>
              <w:pStyle w:val="TAL"/>
            </w:pPr>
            <w:r w:rsidRPr="00D72B81">
              <w:t>AF, NEF</w:t>
            </w:r>
          </w:p>
        </w:tc>
      </w:tr>
      <w:tr w:rsidR="00B1786E" w:rsidRPr="00140E21" w14:paraId="4F54619D" w14:textId="77777777" w:rsidTr="00B1786E">
        <w:tc>
          <w:tcPr>
            <w:tcW w:w="3289" w:type="dxa"/>
            <w:tcBorders>
              <w:top w:val="nil"/>
              <w:bottom w:val="nil"/>
            </w:tcBorders>
            <w:shd w:val="clear" w:color="auto" w:fill="auto"/>
          </w:tcPr>
          <w:p w14:paraId="569E8932" w14:textId="77777777" w:rsidR="00B1786E" w:rsidRDefault="00B1786E" w:rsidP="00B1786E">
            <w:pPr>
              <w:pStyle w:val="TAL"/>
            </w:pPr>
          </w:p>
        </w:tc>
        <w:tc>
          <w:tcPr>
            <w:tcW w:w="2410" w:type="dxa"/>
            <w:tcBorders>
              <w:top w:val="single" w:sz="4" w:space="0" w:color="auto"/>
            </w:tcBorders>
          </w:tcPr>
          <w:p w14:paraId="1B0227B8" w14:textId="451140E9" w:rsidR="00B1786E" w:rsidRPr="00D72B81" w:rsidRDefault="00B1786E" w:rsidP="00B1786E">
            <w:pPr>
              <w:pStyle w:val="TAL"/>
            </w:pPr>
            <w:r>
              <w:t>ASTIDelete</w:t>
            </w:r>
          </w:p>
        </w:tc>
        <w:tc>
          <w:tcPr>
            <w:tcW w:w="2126" w:type="dxa"/>
            <w:tcBorders>
              <w:top w:val="single" w:sz="4" w:space="0" w:color="auto"/>
            </w:tcBorders>
          </w:tcPr>
          <w:p w14:paraId="3CBA8E8B" w14:textId="2AD8BA67" w:rsidR="00B1786E" w:rsidRPr="00D72B81" w:rsidRDefault="00B1786E" w:rsidP="00B1786E">
            <w:pPr>
              <w:pStyle w:val="TAL"/>
            </w:pPr>
            <w:r w:rsidRPr="00D72B81">
              <w:t>Request/Response</w:t>
            </w:r>
          </w:p>
        </w:tc>
        <w:tc>
          <w:tcPr>
            <w:tcW w:w="1556" w:type="dxa"/>
            <w:tcBorders>
              <w:top w:val="single" w:sz="4" w:space="0" w:color="auto"/>
            </w:tcBorders>
          </w:tcPr>
          <w:p w14:paraId="5BFB3606" w14:textId="5773D855" w:rsidR="00B1786E" w:rsidRPr="00D72B81" w:rsidRDefault="00B1786E" w:rsidP="00B1786E">
            <w:pPr>
              <w:pStyle w:val="TAL"/>
            </w:pPr>
            <w:r w:rsidRPr="00D72B81">
              <w:t>AF, NEF</w:t>
            </w:r>
          </w:p>
        </w:tc>
      </w:tr>
      <w:tr w:rsidR="00B1786E" w:rsidRPr="00140E21" w14:paraId="715BA108" w14:textId="77777777" w:rsidTr="00B1786E">
        <w:tc>
          <w:tcPr>
            <w:tcW w:w="3289" w:type="dxa"/>
            <w:tcBorders>
              <w:top w:val="nil"/>
              <w:bottom w:val="single" w:sz="4" w:space="0" w:color="auto"/>
            </w:tcBorders>
            <w:shd w:val="clear" w:color="auto" w:fill="auto"/>
          </w:tcPr>
          <w:p w14:paraId="7331B147" w14:textId="77777777" w:rsidR="00B1786E" w:rsidRDefault="00B1786E" w:rsidP="00B1786E">
            <w:pPr>
              <w:pStyle w:val="TAL"/>
            </w:pPr>
          </w:p>
        </w:tc>
        <w:tc>
          <w:tcPr>
            <w:tcW w:w="2410" w:type="dxa"/>
            <w:tcBorders>
              <w:top w:val="single" w:sz="4" w:space="0" w:color="auto"/>
            </w:tcBorders>
          </w:tcPr>
          <w:p w14:paraId="546AEA8D" w14:textId="729321B7" w:rsidR="00B1786E" w:rsidRPr="00D72B81" w:rsidRDefault="00B1786E" w:rsidP="00B1786E">
            <w:pPr>
              <w:pStyle w:val="TAL"/>
            </w:pPr>
            <w:r>
              <w:t>ASTIGet</w:t>
            </w:r>
          </w:p>
        </w:tc>
        <w:tc>
          <w:tcPr>
            <w:tcW w:w="2126" w:type="dxa"/>
            <w:tcBorders>
              <w:top w:val="single" w:sz="4" w:space="0" w:color="auto"/>
            </w:tcBorders>
          </w:tcPr>
          <w:p w14:paraId="24B50382" w14:textId="123F29B2" w:rsidR="00B1786E" w:rsidRPr="00D72B81" w:rsidRDefault="00B1786E" w:rsidP="00B1786E">
            <w:pPr>
              <w:pStyle w:val="TAL"/>
            </w:pPr>
            <w:r w:rsidRPr="00D72B81">
              <w:t>Request/Response</w:t>
            </w:r>
          </w:p>
        </w:tc>
        <w:tc>
          <w:tcPr>
            <w:tcW w:w="1556" w:type="dxa"/>
            <w:tcBorders>
              <w:top w:val="single" w:sz="4" w:space="0" w:color="auto"/>
            </w:tcBorders>
          </w:tcPr>
          <w:p w14:paraId="4F54555D" w14:textId="1C2F4BF6" w:rsidR="00B1786E" w:rsidRPr="00D72B81" w:rsidRDefault="00B1786E" w:rsidP="00B1786E">
            <w:pPr>
              <w:pStyle w:val="TAL"/>
            </w:pPr>
            <w:r w:rsidRPr="00D72B81">
              <w:t>AF, NEF</w:t>
            </w:r>
          </w:p>
        </w:tc>
      </w:tr>
      <w:tr w:rsidR="00B1786E" w:rsidRPr="00140E21" w14:paraId="1053D7AA" w14:textId="77777777" w:rsidTr="00B1786E">
        <w:tc>
          <w:tcPr>
            <w:tcW w:w="3289" w:type="dxa"/>
            <w:tcBorders>
              <w:top w:val="single" w:sz="4" w:space="0" w:color="auto"/>
              <w:bottom w:val="nil"/>
            </w:tcBorders>
            <w:shd w:val="clear" w:color="auto" w:fill="auto"/>
          </w:tcPr>
          <w:p w14:paraId="683937EF" w14:textId="458996A7" w:rsidR="00B1786E" w:rsidRPr="006E7760" w:rsidRDefault="00B1786E" w:rsidP="00B1786E">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B1786E" w:rsidRPr="00D72B81" w:rsidRDefault="00B1786E" w:rsidP="00B1786E">
            <w:pPr>
              <w:pStyle w:val="TAL"/>
            </w:pPr>
            <w:r w:rsidRPr="00D72B81">
              <w:t>Create</w:t>
            </w:r>
          </w:p>
        </w:tc>
        <w:tc>
          <w:tcPr>
            <w:tcW w:w="2126" w:type="dxa"/>
            <w:tcBorders>
              <w:top w:val="single" w:sz="4" w:space="0" w:color="auto"/>
            </w:tcBorders>
            <w:vAlign w:val="center"/>
          </w:tcPr>
          <w:p w14:paraId="5420B3B1" w14:textId="665266A6" w:rsidR="00B1786E" w:rsidRPr="00D72B81" w:rsidRDefault="00B1786E" w:rsidP="00B1786E">
            <w:pPr>
              <w:pStyle w:val="TAL"/>
            </w:pPr>
            <w:r w:rsidRPr="00D72B81">
              <w:t>Request/Response</w:t>
            </w:r>
          </w:p>
        </w:tc>
        <w:tc>
          <w:tcPr>
            <w:tcW w:w="1556" w:type="dxa"/>
            <w:tcBorders>
              <w:top w:val="single" w:sz="4" w:space="0" w:color="auto"/>
            </w:tcBorders>
            <w:vAlign w:val="center"/>
          </w:tcPr>
          <w:p w14:paraId="059A6CFD" w14:textId="2E639E05" w:rsidR="00B1786E" w:rsidRPr="00D72B81" w:rsidRDefault="00B1786E" w:rsidP="00B1786E">
            <w:pPr>
              <w:pStyle w:val="TAL"/>
            </w:pPr>
            <w:r w:rsidRPr="00D72B81">
              <w:t>AF, NEF</w:t>
            </w:r>
          </w:p>
        </w:tc>
      </w:tr>
      <w:tr w:rsidR="00B1786E" w:rsidRPr="00140E21" w14:paraId="07A84C5F" w14:textId="77777777" w:rsidTr="00B1786E">
        <w:tc>
          <w:tcPr>
            <w:tcW w:w="3289" w:type="dxa"/>
            <w:tcBorders>
              <w:top w:val="nil"/>
              <w:bottom w:val="nil"/>
            </w:tcBorders>
            <w:shd w:val="clear" w:color="auto" w:fill="auto"/>
          </w:tcPr>
          <w:p w14:paraId="6310E426" w14:textId="77777777" w:rsidR="00B1786E" w:rsidRDefault="00B1786E" w:rsidP="00B1786E">
            <w:pPr>
              <w:pStyle w:val="TAL"/>
            </w:pPr>
          </w:p>
        </w:tc>
        <w:tc>
          <w:tcPr>
            <w:tcW w:w="2410" w:type="dxa"/>
            <w:tcBorders>
              <w:top w:val="single" w:sz="4" w:space="0" w:color="auto"/>
            </w:tcBorders>
            <w:vAlign w:val="center"/>
          </w:tcPr>
          <w:p w14:paraId="1A0D638B" w14:textId="4D328A0D" w:rsidR="00B1786E" w:rsidRPr="00D72B81" w:rsidRDefault="00B1786E" w:rsidP="00B1786E">
            <w:pPr>
              <w:pStyle w:val="TAL"/>
            </w:pPr>
            <w:r w:rsidRPr="00D72B81">
              <w:t>Update</w:t>
            </w:r>
          </w:p>
        </w:tc>
        <w:tc>
          <w:tcPr>
            <w:tcW w:w="2126" w:type="dxa"/>
            <w:tcBorders>
              <w:top w:val="single" w:sz="4" w:space="0" w:color="auto"/>
            </w:tcBorders>
            <w:vAlign w:val="center"/>
          </w:tcPr>
          <w:p w14:paraId="0EB087E4" w14:textId="310C3524" w:rsidR="00B1786E" w:rsidRPr="00D72B81" w:rsidRDefault="00B1786E" w:rsidP="00B1786E">
            <w:pPr>
              <w:pStyle w:val="TAL"/>
            </w:pPr>
            <w:r w:rsidRPr="00D72B81">
              <w:t>Request/Response</w:t>
            </w:r>
          </w:p>
        </w:tc>
        <w:tc>
          <w:tcPr>
            <w:tcW w:w="1556" w:type="dxa"/>
            <w:tcBorders>
              <w:top w:val="single" w:sz="4" w:space="0" w:color="auto"/>
            </w:tcBorders>
            <w:vAlign w:val="center"/>
          </w:tcPr>
          <w:p w14:paraId="2559F8BE" w14:textId="41C77764" w:rsidR="00B1786E" w:rsidRPr="00D72B81" w:rsidRDefault="00B1786E" w:rsidP="00B1786E">
            <w:pPr>
              <w:pStyle w:val="TAL"/>
            </w:pPr>
            <w:r w:rsidRPr="00D72B81">
              <w:t>AF, NEF</w:t>
            </w:r>
          </w:p>
        </w:tc>
      </w:tr>
      <w:tr w:rsidR="00B1786E" w:rsidRPr="00140E21" w14:paraId="422A2726" w14:textId="77777777" w:rsidTr="00B1786E">
        <w:tc>
          <w:tcPr>
            <w:tcW w:w="3289" w:type="dxa"/>
            <w:tcBorders>
              <w:top w:val="nil"/>
              <w:bottom w:val="nil"/>
            </w:tcBorders>
            <w:shd w:val="clear" w:color="auto" w:fill="auto"/>
          </w:tcPr>
          <w:p w14:paraId="074419B3" w14:textId="77777777" w:rsidR="00B1786E" w:rsidRDefault="00B1786E" w:rsidP="00B1786E">
            <w:pPr>
              <w:pStyle w:val="TAL"/>
            </w:pPr>
          </w:p>
        </w:tc>
        <w:tc>
          <w:tcPr>
            <w:tcW w:w="2410" w:type="dxa"/>
            <w:tcBorders>
              <w:top w:val="single" w:sz="4" w:space="0" w:color="auto"/>
            </w:tcBorders>
            <w:vAlign w:val="center"/>
          </w:tcPr>
          <w:p w14:paraId="5A9AA518" w14:textId="662CB91D" w:rsidR="00B1786E" w:rsidRPr="00D72B81" w:rsidRDefault="00B1786E" w:rsidP="00B1786E">
            <w:pPr>
              <w:pStyle w:val="TAL"/>
            </w:pPr>
            <w:r w:rsidRPr="00D72B81">
              <w:t>Delete</w:t>
            </w:r>
          </w:p>
        </w:tc>
        <w:tc>
          <w:tcPr>
            <w:tcW w:w="2126" w:type="dxa"/>
            <w:tcBorders>
              <w:top w:val="single" w:sz="4" w:space="0" w:color="auto"/>
            </w:tcBorders>
            <w:vAlign w:val="center"/>
          </w:tcPr>
          <w:p w14:paraId="79BC64FA" w14:textId="5CC68558" w:rsidR="00B1786E" w:rsidRPr="00D72B81" w:rsidRDefault="00B1786E" w:rsidP="00B1786E">
            <w:pPr>
              <w:pStyle w:val="TAL"/>
            </w:pPr>
            <w:r w:rsidRPr="00D72B81">
              <w:t>Request/Response</w:t>
            </w:r>
          </w:p>
        </w:tc>
        <w:tc>
          <w:tcPr>
            <w:tcW w:w="1556" w:type="dxa"/>
            <w:tcBorders>
              <w:top w:val="single" w:sz="4" w:space="0" w:color="auto"/>
            </w:tcBorders>
            <w:vAlign w:val="center"/>
          </w:tcPr>
          <w:p w14:paraId="4B7AD42A" w14:textId="46F66BD1" w:rsidR="00B1786E" w:rsidRPr="00D72B81" w:rsidRDefault="00B1786E" w:rsidP="00B1786E">
            <w:pPr>
              <w:pStyle w:val="TAL"/>
            </w:pPr>
            <w:r w:rsidRPr="00D72B81">
              <w:t>AF, NEF</w:t>
            </w:r>
          </w:p>
        </w:tc>
      </w:tr>
      <w:tr w:rsidR="00B1786E" w:rsidRPr="00140E21" w14:paraId="608793D7" w14:textId="77777777" w:rsidTr="00B1786E">
        <w:tc>
          <w:tcPr>
            <w:tcW w:w="3289" w:type="dxa"/>
            <w:tcBorders>
              <w:top w:val="nil"/>
              <w:bottom w:val="nil"/>
            </w:tcBorders>
            <w:shd w:val="clear" w:color="auto" w:fill="auto"/>
          </w:tcPr>
          <w:p w14:paraId="747D7567" w14:textId="77777777" w:rsidR="00B1786E" w:rsidRDefault="00B1786E" w:rsidP="00B1786E">
            <w:pPr>
              <w:pStyle w:val="TAL"/>
            </w:pPr>
          </w:p>
        </w:tc>
        <w:tc>
          <w:tcPr>
            <w:tcW w:w="2410" w:type="dxa"/>
            <w:tcBorders>
              <w:top w:val="single" w:sz="4" w:space="0" w:color="auto"/>
            </w:tcBorders>
            <w:vAlign w:val="center"/>
          </w:tcPr>
          <w:p w14:paraId="0C0DF1D3" w14:textId="6A78F8FA" w:rsidR="00B1786E" w:rsidRPr="00D72B81" w:rsidRDefault="00B1786E" w:rsidP="00B1786E">
            <w:pPr>
              <w:pStyle w:val="TAL"/>
            </w:pPr>
            <w:r w:rsidRPr="00D72B81">
              <w:t>Notify</w:t>
            </w:r>
          </w:p>
        </w:tc>
        <w:tc>
          <w:tcPr>
            <w:tcW w:w="2126" w:type="dxa"/>
            <w:tcBorders>
              <w:top w:val="single" w:sz="4" w:space="0" w:color="auto"/>
            </w:tcBorders>
            <w:vAlign w:val="center"/>
          </w:tcPr>
          <w:p w14:paraId="0E02D371" w14:textId="5CA305E0" w:rsidR="00B1786E" w:rsidRPr="00D72B81" w:rsidRDefault="00B1786E" w:rsidP="00B1786E">
            <w:pPr>
              <w:pStyle w:val="TAL"/>
            </w:pPr>
            <w:r w:rsidRPr="00D72B81">
              <w:t>Subscribe/Notify</w:t>
            </w:r>
          </w:p>
        </w:tc>
        <w:tc>
          <w:tcPr>
            <w:tcW w:w="1556" w:type="dxa"/>
            <w:tcBorders>
              <w:top w:val="single" w:sz="4" w:space="0" w:color="auto"/>
            </w:tcBorders>
            <w:vAlign w:val="center"/>
          </w:tcPr>
          <w:p w14:paraId="1D765AD6" w14:textId="5CFDFD26" w:rsidR="00B1786E" w:rsidRPr="00D72B81" w:rsidRDefault="00B1786E" w:rsidP="00B1786E">
            <w:pPr>
              <w:pStyle w:val="TAL"/>
            </w:pPr>
            <w:r w:rsidRPr="00D72B81">
              <w:t>AF, NEF</w:t>
            </w:r>
          </w:p>
        </w:tc>
      </w:tr>
      <w:tr w:rsidR="00B1786E" w:rsidRPr="00140E21" w14:paraId="58C3EC78" w14:textId="77777777" w:rsidTr="00B1786E">
        <w:tc>
          <w:tcPr>
            <w:tcW w:w="3289" w:type="dxa"/>
            <w:tcBorders>
              <w:top w:val="nil"/>
              <w:bottom w:val="nil"/>
            </w:tcBorders>
            <w:shd w:val="clear" w:color="auto" w:fill="auto"/>
          </w:tcPr>
          <w:p w14:paraId="04EDC54A" w14:textId="77777777" w:rsidR="00B1786E" w:rsidRDefault="00B1786E" w:rsidP="00B1786E">
            <w:pPr>
              <w:pStyle w:val="TAL"/>
            </w:pPr>
          </w:p>
        </w:tc>
        <w:tc>
          <w:tcPr>
            <w:tcW w:w="2410" w:type="dxa"/>
            <w:tcBorders>
              <w:top w:val="single" w:sz="4" w:space="0" w:color="auto"/>
            </w:tcBorders>
            <w:vAlign w:val="center"/>
          </w:tcPr>
          <w:p w14:paraId="30B65285" w14:textId="11747827" w:rsidR="00B1786E" w:rsidRPr="00D72B81" w:rsidRDefault="00B1786E" w:rsidP="00B1786E">
            <w:pPr>
              <w:pStyle w:val="TAL"/>
            </w:pPr>
            <w:r w:rsidRPr="00D72B81">
              <w:t>Subscribe</w:t>
            </w:r>
          </w:p>
        </w:tc>
        <w:tc>
          <w:tcPr>
            <w:tcW w:w="2126" w:type="dxa"/>
            <w:tcBorders>
              <w:top w:val="single" w:sz="4" w:space="0" w:color="auto"/>
            </w:tcBorders>
            <w:vAlign w:val="center"/>
          </w:tcPr>
          <w:p w14:paraId="5D88795A" w14:textId="76AB4237" w:rsidR="00B1786E" w:rsidRPr="00D72B81" w:rsidRDefault="00B1786E" w:rsidP="00B1786E">
            <w:pPr>
              <w:pStyle w:val="TAL"/>
            </w:pPr>
            <w:r w:rsidRPr="00D72B81">
              <w:t>Subscribe/Notify</w:t>
            </w:r>
          </w:p>
        </w:tc>
        <w:tc>
          <w:tcPr>
            <w:tcW w:w="1556" w:type="dxa"/>
            <w:tcBorders>
              <w:top w:val="single" w:sz="4" w:space="0" w:color="auto"/>
            </w:tcBorders>
            <w:vAlign w:val="center"/>
          </w:tcPr>
          <w:p w14:paraId="57A46502" w14:textId="23182202" w:rsidR="00B1786E" w:rsidRPr="00D72B81" w:rsidRDefault="00B1786E" w:rsidP="00B1786E">
            <w:pPr>
              <w:pStyle w:val="TAL"/>
            </w:pPr>
            <w:r w:rsidRPr="00D72B81">
              <w:t>AF, NEF</w:t>
            </w:r>
          </w:p>
        </w:tc>
      </w:tr>
      <w:tr w:rsidR="00B1786E" w:rsidRPr="00140E21" w14:paraId="4EF4A502" w14:textId="77777777" w:rsidTr="00B1786E">
        <w:tc>
          <w:tcPr>
            <w:tcW w:w="3289" w:type="dxa"/>
            <w:tcBorders>
              <w:top w:val="nil"/>
            </w:tcBorders>
            <w:shd w:val="clear" w:color="auto" w:fill="auto"/>
          </w:tcPr>
          <w:p w14:paraId="6FECCB5C" w14:textId="77777777" w:rsidR="00B1786E" w:rsidRDefault="00B1786E" w:rsidP="00B1786E">
            <w:pPr>
              <w:pStyle w:val="TAL"/>
            </w:pPr>
          </w:p>
        </w:tc>
        <w:tc>
          <w:tcPr>
            <w:tcW w:w="2410" w:type="dxa"/>
            <w:tcBorders>
              <w:top w:val="single" w:sz="4" w:space="0" w:color="auto"/>
            </w:tcBorders>
            <w:vAlign w:val="center"/>
          </w:tcPr>
          <w:p w14:paraId="6A426A6D" w14:textId="720C50CD" w:rsidR="00B1786E" w:rsidRPr="00D72B81" w:rsidRDefault="00B1786E" w:rsidP="00B1786E">
            <w:pPr>
              <w:pStyle w:val="TAL"/>
            </w:pPr>
            <w:r w:rsidRPr="00D72B81">
              <w:t>Unsubscribe</w:t>
            </w:r>
          </w:p>
        </w:tc>
        <w:tc>
          <w:tcPr>
            <w:tcW w:w="2126" w:type="dxa"/>
            <w:tcBorders>
              <w:top w:val="single" w:sz="4" w:space="0" w:color="auto"/>
            </w:tcBorders>
            <w:vAlign w:val="center"/>
          </w:tcPr>
          <w:p w14:paraId="10F9C7EB" w14:textId="1D0E9DD6" w:rsidR="00B1786E" w:rsidRPr="00D72B81" w:rsidRDefault="00B1786E" w:rsidP="00B1786E">
            <w:pPr>
              <w:pStyle w:val="TAL"/>
            </w:pPr>
            <w:r w:rsidRPr="00D72B81">
              <w:t>Subscribe/Notify</w:t>
            </w:r>
          </w:p>
        </w:tc>
        <w:tc>
          <w:tcPr>
            <w:tcW w:w="1556" w:type="dxa"/>
            <w:tcBorders>
              <w:top w:val="single" w:sz="4" w:space="0" w:color="auto"/>
            </w:tcBorders>
            <w:vAlign w:val="center"/>
          </w:tcPr>
          <w:p w14:paraId="5977408F" w14:textId="54C9E1A0" w:rsidR="00B1786E" w:rsidRPr="00D72B81" w:rsidRDefault="00B1786E" w:rsidP="00B1786E">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38" w:name="_Toc91154546"/>
      <w:r>
        <w:t>5.2.27.2</w:t>
      </w:r>
      <w:r>
        <w:tab/>
        <w:t>Ntsctsf_TimeSynchronization service</w:t>
      </w:r>
      <w:bookmarkEnd w:id="6438"/>
    </w:p>
    <w:p w14:paraId="746224C1" w14:textId="77777777" w:rsidR="007C70A8" w:rsidRDefault="007C70A8" w:rsidP="002217D3">
      <w:pPr>
        <w:pStyle w:val="Heading5"/>
      </w:pPr>
      <w:bookmarkStart w:id="6439" w:name="_Toc91154547"/>
      <w:r>
        <w:t>5.2.27.2.1</w:t>
      </w:r>
      <w:r>
        <w:tab/>
        <w:t>General</w:t>
      </w:r>
      <w:bookmarkEnd w:id="6439"/>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40" w:name="_Toc91154548"/>
      <w:r>
        <w:t>5.2.27.2.2</w:t>
      </w:r>
      <w:r>
        <w:tab/>
        <w:t>Ntsctsf_TimeSynchronization_ConfigCreate operation</w:t>
      </w:r>
      <w:bookmarkEnd w:id="6440"/>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2D54D97F" w:rsidR="007C70A8" w:rsidRDefault="007C70A8" w:rsidP="007C70A8">
      <w:r w:rsidRPr="002217D3">
        <w:rPr>
          <w:b/>
          <w:bCs/>
        </w:rPr>
        <w:t>Outputs, Required:</w:t>
      </w:r>
      <w:r>
        <w:t xml:space="preserve"> Operation execution result indication, in successful operation the</w:t>
      </w:r>
      <w:r w:rsidR="000D524E">
        <w:t xml:space="preserve"> PTP instance ID.</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41" w:name="_Toc91154549"/>
      <w:r>
        <w:t>5.2.27.2.3</w:t>
      </w:r>
      <w:r>
        <w:tab/>
        <w:t>Ntsctsf_TimeSynchronization_ConfigUpdate operation</w:t>
      </w:r>
      <w:bookmarkEnd w:id="6441"/>
    </w:p>
    <w:p w14:paraId="4E7F7BD0" w14:textId="3D8E6E4A" w:rsidR="007C70A8" w:rsidRDefault="007C70A8" w:rsidP="007C70A8">
      <w:r w:rsidRPr="002217D3">
        <w:rPr>
          <w:b/>
          <w:bCs/>
        </w:rPr>
        <w:t>Service operation name:</w:t>
      </w:r>
      <w:r>
        <w:t xml:space="preserve"> Ntsctsf_TimeSynchronization_ConfigUpdate</w:t>
      </w:r>
    </w:p>
    <w:p w14:paraId="05D03B56" w14:textId="77777777"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1551DD04" w:rsidR="007C70A8" w:rsidRDefault="007C70A8" w:rsidP="007C70A8">
      <w:r w:rsidRPr="002217D3">
        <w:rPr>
          <w:b/>
          <w:bCs/>
        </w:rPr>
        <w:t>Inputs, Optional:</w:t>
      </w:r>
      <w:r w:rsidR="000D524E">
        <w:t xml:space="preserve"> List of UE identities (SUPIs) to be added to the time synchronization configuration.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lastRenderedPageBreak/>
        <w:t>Outputs, Optional:</w:t>
      </w:r>
      <w:r>
        <w:t xml:space="preserve"> None.</w:t>
      </w:r>
    </w:p>
    <w:p w14:paraId="5984AC31" w14:textId="77777777" w:rsidR="007C70A8" w:rsidRDefault="007C70A8" w:rsidP="002217D3">
      <w:pPr>
        <w:pStyle w:val="Heading5"/>
      </w:pPr>
      <w:bookmarkStart w:id="6442" w:name="_Toc91154550"/>
      <w:r>
        <w:t>5.2.27.2.4</w:t>
      </w:r>
      <w:r>
        <w:tab/>
        <w:t>Ntsctsf_ TimeSynchronization_ConfigDelete operation</w:t>
      </w:r>
      <w:bookmarkEnd w:id="6442"/>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77777777" w:rsidR="007C70A8" w:rsidRDefault="007C70A8" w:rsidP="002217D3">
      <w:pPr>
        <w:pStyle w:val="Heading5"/>
      </w:pPr>
      <w:bookmarkStart w:id="6443" w:name="_Toc91154551"/>
      <w:r>
        <w:t>5.2.27.2.5</w:t>
      </w:r>
      <w:r>
        <w:tab/>
        <w:t>Ntsctsf_ TimeSynchronization_ConfigUpdateNotify operation</w:t>
      </w:r>
      <w:bookmarkEnd w:id="6443"/>
    </w:p>
    <w:p w14:paraId="2228B7AC" w14:textId="77777777" w:rsidR="007C70A8" w:rsidRDefault="007C70A8" w:rsidP="007C70A8">
      <w:r w:rsidRPr="006E7760">
        <w:rPr>
          <w:b/>
          <w:bCs/>
        </w:rPr>
        <w:t>Service operation name:</w:t>
      </w:r>
      <w:r>
        <w:t xml:space="preserve"> Ntsctsf_ TimeSynchronization_ConfigUpdateNotify</w:t>
      </w:r>
    </w:p>
    <w:p w14:paraId="1D55F7F1" w14:textId="304D1A87" w:rsidR="007C70A8" w:rsidRDefault="007C70A8" w:rsidP="007C70A8">
      <w:r w:rsidRPr="006E7760">
        <w:rPr>
          <w:b/>
          <w:bCs/>
        </w:rPr>
        <w:t>Description:</w:t>
      </w:r>
      <w:r>
        <w:t xml:space="preserve"> Forward the notification for the time synchronization configuration</w:t>
      </w:r>
      <w:r w:rsidR="000D524E">
        <w:t>.</w:t>
      </w:r>
    </w:p>
    <w:p w14:paraId="1055F1DD" w14:textId="4EB7BB99" w:rsidR="007C70A8" w:rsidRDefault="007C70A8" w:rsidP="007C70A8">
      <w:r w:rsidRPr="006E7760">
        <w:rPr>
          <w:b/>
          <w:bCs/>
        </w:rPr>
        <w:t>Inputs, Required:</w:t>
      </w:r>
      <w:r w:rsidR="000D524E">
        <w:t xml:space="preserve"> PTP instance</w:t>
      </w:r>
      <w:r w:rsidR="00BB338E">
        <w:t xml:space="preserve"> reference</w:t>
      </w:r>
      <w:r w:rsidR="000D524E">
        <w:t>.</w:t>
      </w:r>
    </w:p>
    <w:p w14:paraId="5C7B992D" w14:textId="31482E2B" w:rsidR="007C70A8" w:rsidRDefault="007C70A8" w:rsidP="007C70A8">
      <w:r w:rsidRPr="006E7760">
        <w:rPr>
          <w:b/>
          <w:bCs/>
        </w:rPr>
        <w:t>Inputs, Optional:</w:t>
      </w:r>
      <w:r>
        <w:t xml:space="preserve"> Current state of the time synchronization configuration</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444" w:name="_Toc91154552"/>
      <w:r>
        <w:t>5.2.27.2.6</w:t>
      </w:r>
      <w:r>
        <w:tab/>
        <w:t>Ntsctsf_TimeSynchronization_CapsSubscribe operation</w:t>
      </w:r>
      <w:bookmarkEnd w:id="6444"/>
    </w:p>
    <w:p w14:paraId="3FD36E2B" w14:textId="77777777" w:rsidR="007C70A8" w:rsidRDefault="007C70A8" w:rsidP="007C70A8">
      <w:r w:rsidRPr="002217D3">
        <w:rPr>
          <w:b/>
          <w:bCs/>
        </w:rPr>
        <w:t>Service operation name:</w:t>
      </w:r>
      <w:r>
        <w:t xml:space="preserve"> Ntsctsf_TimeSynchronization_CapsSubscribe</w:t>
      </w:r>
    </w:p>
    <w:p w14:paraId="1615568F" w14:textId="71C479D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 using</w:t>
      </w:r>
      <w:r>
        <w:t xml:space="preserve"> DNN/S-NSSAI combination.</w:t>
      </w:r>
    </w:p>
    <w:p w14:paraId="3DA3A7F6" w14:textId="14C110B8" w:rsidR="007C70A8" w:rsidRDefault="007C70A8" w:rsidP="007C70A8">
      <w:r w:rsidRPr="002217D3">
        <w:rPr>
          <w:b/>
          <w:bCs/>
        </w:rPr>
        <w:t>Inputs, Required:</w:t>
      </w:r>
      <w:r w:rsidR="000D524E">
        <w:t xml:space="preserve"> Combination of (DNN, S-NSSAI)</w:t>
      </w:r>
      <w:r w:rsidR="00BB338E">
        <w:t xml:space="preserve"> and</w:t>
      </w:r>
      <w:r w:rsidR="000D524E">
        <w:t xml:space="preserve"> N</w:t>
      </w:r>
      <w:r>
        <w:t xml:space="preserve">otification </w:t>
      </w:r>
      <w:r w:rsidR="000D524E">
        <w:t>T</w:t>
      </w:r>
      <w:r>
        <w:t xml:space="preserve">arget </w:t>
      </w:r>
      <w:r w:rsidR="000D524E">
        <w:t>A</w:t>
      </w:r>
      <w:r>
        <w:t>ddress.</w:t>
      </w:r>
    </w:p>
    <w:p w14:paraId="2BFDD51C" w14:textId="2BE04238" w:rsidR="007C70A8" w:rsidRDefault="007C70A8" w:rsidP="007C70A8">
      <w:r w:rsidRPr="002217D3">
        <w:rPr>
          <w:b/>
          <w:bCs/>
        </w:rPr>
        <w:t>Inputs, Optional:</w:t>
      </w:r>
      <w:r>
        <w:t xml:space="preserve"> </w:t>
      </w:r>
      <w:r w:rsidR="000D524E">
        <w:t xml:space="preserve">Event Filter(s) as described in Table 5.2.6.25.6-1,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445" w:name="_Toc91154553"/>
      <w:r>
        <w:t>5.2.27.2.7</w:t>
      </w:r>
      <w:r>
        <w:tab/>
        <w:t>Ntsctsf_TimeSynchronization_CapsUnsubscribe operation</w:t>
      </w:r>
      <w:bookmarkEnd w:id="6445"/>
    </w:p>
    <w:p w14:paraId="20BE5D8E" w14:textId="77777777" w:rsidR="007C70A8" w:rsidRDefault="007C70A8" w:rsidP="007C70A8">
      <w:r w:rsidRPr="002217D3">
        <w:rPr>
          <w:b/>
          <w:bCs/>
        </w:rPr>
        <w:t>Service operation name:</w:t>
      </w:r>
      <w:r>
        <w:t xml:space="preserve"> Ntsctsf_TimeSynchronization_CapsUnsubscribe</w:t>
      </w:r>
    </w:p>
    <w:p w14:paraId="61BCDB59" w14:textId="5F81E530" w:rsidR="007C70A8" w:rsidRDefault="007C70A8" w:rsidP="007C70A8">
      <w:r w:rsidRPr="002217D3">
        <w:rPr>
          <w:b/>
          <w:bCs/>
        </w:rPr>
        <w:t>Description:</w:t>
      </w:r>
      <w:r>
        <w:t xml:space="preserve"> The AF unsubscribes to receive notification about time synchronization for a UE or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446" w:name="_Toc91154554"/>
      <w:r>
        <w:lastRenderedPageBreak/>
        <w:t>5.2.27.2.8</w:t>
      </w:r>
      <w:r>
        <w:tab/>
        <w:t>Ntsctsf_TimeSynchronization_CapsNotify operation</w:t>
      </w:r>
      <w:bookmarkEnd w:id="6446"/>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3E9F601A" w:rsidR="007C70A8" w:rsidRDefault="007C70A8" w:rsidP="007C70A8">
      <w:r w:rsidRPr="002217D3">
        <w:rPr>
          <w:b/>
          <w:bCs/>
        </w:rPr>
        <w:t>Inputs, Optional:</w:t>
      </w:r>
      <w:r w:rsidR="000D524E">
        <w:t xml:space="preserve"> Time synchronization capabilities as described in Table 5.2.6.25.8-1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2B05938E" w:rsidR="00B1786E" w:rsidRDefault="00B1786E" w:rsidP="00B1786E">
      <w:pPr>
        <w:pStyle w:val="Heading5"/>
      </w:pPr>
      <w:bookmarkStart w:id="6447" w:name="_Toc91154555"/>
      <w:r>
        <w:t>5.2.27.2.9</w:t>
      </w:r>
      <w:r>
        <w:tab/>
        <w:t>Ntsctsf_TimeSynchronization_ASTICreate operation</w:t>
      </w:r>
      <w:bookmarkEnd w:id="6447"/>
    </w:p>
    <w:p w14:paraId="2DE52B3A" w14:textId="5A1F0EBC" w:rsidR="00B1786E" w:rsidRDefault="00B1786E" w:rsidP="00B1786E">
      <w:r w:rsidRPr="006E7760">
        <w:rPr>
          <w:b/>
          <w:bCs/>
        </w:rPr>
        <w:t>Service operation name:</w:t>
      </w:r>
      <w:r>
        <w:t xml:space="preserve"> Ntsctsf_TimeSynchronization_ASTICreate</w:t>
      </w:r>
    </w:p>
    <w:p w14:paraId="6F193042" w14:textId="77777777" w:rsidR="00B1786E" w:rsidRDefault="00B1786E" w:rsidP="00B1786E">
      <w:r w:rsidRPr="006E7760">
        <w:rPr>
          <w:b/>
          <w:bCs/>
        </w:rPr>
        <w:t>Description:</w:t>
      </w:r>
      <w:r>
        <w:t xml:space="preserve"> Authorize the request, activate the 5G access stratum time distribution.</w:t>
      </w:r>
    </w:p>
    <w:p w14:paraId="7B595BB1" w14:textId="77777777" w:rsidR="00B1786E" w:rsidRDefault="00B1786E" w:rsidP="00B1786E">
      <w:r w:rsidRPr="006E7760">
        <w:rPr>
          <w:b/>
          <w:bCs/>
        </w:rPr>
        <w:t>Inputs, Required:</w:t>
      </w:r>
      <w:r>
        <w:t xml:space="preserve"> List of UE identities, mandatory service parameters as described in Table 4.15.9.4-1.</w:t>
      </w:r>
    </w:p>
    <w:p w14:paraId="251B5815" w14:textId="77777777" w:rsidR="00B1786E" w:rsidRDefault="00B1786E" w:rsidP="00B1786E">
      <w:r w:rsidRPr="006E7760">
        <w:rPr>
          <w:b/>
          <w:bCs/>
        </w:rPr>
        <w:t>Inputs, Optional:</w:t>
      </w:r>
      <w:r>
        <w:t xml:space="preserve"> DNN, S-NSSAI, optional service parameters as described in Table 4.15.9.4-1.</w:t>
      </w:r>
    </w:p>
    <w:p w14:paraId="44E60591" w14:textId="77777777" w:rsidR="00B1786E" w:rsidRDefault="00B1786E" w:rsidP="00B1786E">
      <w:r w:rsidRPr="006E7760">
        <w:rPr>
          <w:b/>
          <w:bCs/>
        </w:rPr>
        <w:t>Outputs, Required:</w:t>
      </w:r>
      <w:r>
        <w:t xml:space="preserve"> Operation execution result indication, in successful operation the time synchronization configuration id.</w:t>
      </w:r>
    </w:p>
    <w:p w14:paraId="3D6950D5" w14:textId="77777777" w:rsidR="00B1786E" w:rsidRDefault="00B1786E" w:rsidP="00B1786E">
      <w:r w:rsidRPr="006E7760">
        <w:rPr>
          <w:b/>
          <w:bCs/>
        </w:rPr>
        <w:t>Outputs, Optional:</w:t>
      </w:r>
      <w:r>
        <w:t xml:space="preserve"> None.</w:t>
      </w:r>
    </w:p>
    <w:p w14:paraId="51F82AB9" w14:textId="77777777" w:rsidR="00B1786E" w:rsidRDefault="00B1786E" w:rsidP="006E7760">
      <w:pPr>
        <w:pStyle w:val="Heading5"/>
      </w:pPr>
      <w:bookmarkStart w:id="6448" w:name="_Toc91154556"/>
      <w:r>
        <w:t>5.2.27.2.10</w:t>
      </w:r>
      <w:r>
        <w:tab/>
        <w:t>Ntsctsf_TimeSynchronization_ASTIUpdate operation</w:t>
      </w:r>
      <w:bookmarkEnd w:id="6448"/>
    </w:p>
    <w:p w14:paraId="66DDC603" w14:textId="3B92B39D" w:rsidR="00B1786E" w:rsidRDefault="00B1786E" w:rsidP="00B1786E">
      <w:r w:rsidRPr="006E7760">
        <w:rPr>
          <w:b/>
          <w:bCs/>
        </w:rPr>
        <w:t>Service operation name:</w:t>
      </w:r>
      <w:r>
        <w:t xml:space="preserve"> Ntsctsf_TimeSynchronization_ASTIUpdate</w:t>
      </w:r>
    </w:p>
    <w:p w14:paraId="2624D9E3" w14:textId="77777777" w:rsidR="00B1786E" w:rsidRDefault="00B1786E" w:rsidP="00B1786E">
      <w:r w:rsidRPr="006E7760">
        <w:rPr>
          <w:b/>
          <w:bCs/>
        </w:rPr>
        <w:t>Description:</w:t>
      </w:r>
      <w:r>
        <w:t xml:space="preserve"> Authorize the request and forward the request to update the 5G access stratum time distribution configuration.</w:t>
      </w:r>
    </w:p>
    <w:p w14:paraId="17700E14" w14:textId="77777777" w:rsidR="00B1786E" w:rsidRDefault="00B1786E" w:rsidP="00B1786E">
      <w:r w:rsidRPr="006E7760">
        <w:rPr>
          <w:b/>
          <w:bCs/>
        </w:rPr>
        <w:t>Inputs, Required:</w:t>
      </w:r>
      <w:r>
        <w:t xml:space="preserve"> Time synchronization configuration id.</w:t>
      </w:r>
    </w:p>
    <w:p w14:paraId="5B5447C2" w14:textId="0BE09007" w:rsidR="00B1786E" w:rsidRDefault="00B1786E" w:rsidP="00B1786E">
      <w:r w:rsidRPr="006E7760">
        <w:rPr>
          <w:b/>
          <w:bCs/>
        </w:rPr>
        <w:t>Inputs, Optional:</w:t>
      </w:r>
      <w:r>
        <w:t xml:space="preserve"> service parameters as in Ntsctsf_TimeSynchronization_ASTICreate input.</w:t>
      </w:r>
    </w:p>
    <w:p w14:paraId="1ACF9AA2" w14:textId="77777777" w:rsidR="00B1786E" w:rsidRDefault="00B1786E" w:rsidP="00B1786E">
      <w:r w:rsidRPr="006E7760">
        <w:rPr>
          <w:b/>
          <w:bCs/>
        </w:rPr>
        <w:t>Outputs, Required:</w:t>
      </w:r>
      <w:r>
        <w:t xml:space="preserve"> Operation execution result indication.</w:t>
      </w:r>
    </w:p>
    <w:p w14:paraId="2D3C19D8" w14:textId="77777777" w:rsidR="00B1786E" w:rsidRDefault="00B1786E" w:rsidP="00B1786E">
      <w:r w:rsidRPr="006E7760">
        <w:rPr>
          <w:b/>
          <w:bCs/>
        </w:rPr>
        <w:t>Outputs, Optional:</w:t>
      </w:r>
      <w:r>
        <w:t xml:space="preserve"> None.</w:t>
      </w:r>
    </w:p>
    <w:p w14:paraId="158168CF" w14:textId="77777777" w:rsidR="00B1786E" w:rsidRDefault="00B1786E" w:rsidP="006E7760">
      <w:pPr>
        <w:pStyle w:val="Heading5"/>
      </w:pPr>
      <w:bookmarkStart w:id="6449" w:name="_Toc91154557"/>
      <w:r>
        <w:t>5.2.27.2.11</w:t>
      </w:r>
      <w:r>
        <w:tab/>
        <w:t>Ntsctsf_TimeSynchronization_ASTIDelete operation</w:t>
      </w:r>
      <w:bookmarkEnd w:id="6449"/>
    </w:p>
    <w:p w14:paraId="7C8D1513" w14:textId="00E9E3C2" w:rsidR="00B1786E" w:rsidRDefault="00B1786E" w:rsidP="00B1786E">
      <w:r w:rsidRPr="006E7760">
        <w:rPr>
          <w:b/>
          <w:bCs/>
        </w:rPr>
        <w:t>Service operation name:</w:t>
      </w:r>
      <w:r>
        <w:t xml:space="preserve"> Ntsctsf_TimeSynchronization_ASTIDelete</w:t>
      </w:r>
    </w:p>
    <w:p w14:paraId="0F84209E" w14:textId="77777777" w:rsidR="00B1786E" w:rsidRDefault="00B1786E" w:rsidP="00B1786E">
      <w:r w:rsidRPr="006E7760">
        <w:rPr>
          <w:b/>
          <w:bCs/>
        </w:rPr>
        <w:t>Description:</w:t>
      </w:r>
      <w:r>
        <w:t xml:space="preserve"> Authorize the request, delete the 5G access stratum time distribution configuration, deactivate the corresponding 5G access stratum time distribution service.</w:t>
      </w:r>
    </w:p>
    <w:p w14:paraId="793E94D1" w14:textId="77777777" w:rsidR="00B1786E" w:rsidRDefault="00B1786E" w:rsidP="00B1786E">
      <w:r w:rsidRPr="006E7760">
        <w:rPr>
          <w:b/>
          <w:bCs/>
        </w:rPr>
        <w:t>Inputs, Required:</w:t>
      </w:r>
      <w:r>
        <w:t xml:space="preserve"> Time synchronization configuration id.</w:t>
      </w:r>
    </w:p>
    <w:p w14:paraId="60BAB65A" w14:textId="77777777" w:rsidR="00B1786E" w:rsidRDefault="00B1786E" w:rsidP="00B1786E">
      <w:r w:rsidRPr="006E7760">
        <w:rPr>
          <w:b/>
          <w:bCs/>
        </w:rPr>
        <w:t>Inputs, Optional:</w:t>
      </w:r>
      <w:r>
        <w:t xml:space="preserve"> None.</w:t>
      </w:r>
    </w:p>
    <w:p w14:paraId="758F4DD9" w14:textId="77777777" w:rsidR="00B1786E" w:rsidRDefault="00B1786E" w:rsidP="00B1786E">
      <w:r w:rsidRPr="006E7760">
        <w:rPr>
          <w:b/>
          <w:bCs/>
        </w:rPr>
        <w:t>Outputs, Required:</w:t>
      </w:r>
      <w:r>
        <w:t xml:space="preserve"> Operation execution result indication.</w:t>
      </w:r>
    </w:p>
    <w:p w14:paraId="459894B6" w14:textId="77777777" w:rsidR="00B1786E" w:rsidRDefault="00B1786E" w:rsidP="00B1786E">
      <w:r w:rsidRPr="006E7760">
        <w:rPr>
          <w:b/>
          <w:bCs/>
        </w:rPr>
        <w:t>Outputs, Optional:</w:t>
      </w:r>
      <w:r>
        <w:t xml:space="preserve"> None.</w:t>
      </w:r>
    </w:p>
    <w:p w14:paraId="0C3FF488" w14:textId="77777777" w:rsidR="00B1786E" w:rsidRDefault="00B1786E" w:rsidP="006E7760">
      <w:pPr>
        <w:pStyle w:val="Heading5"/>
      </w:pPr>
      <w:bookmarkStart w:id="6450" w:name="_Toc91154558"/>
      <w:r>
        <w:t>5.2.27.2.12</w:t>
      </w:r>
      <w:r>
        <w:tab/>
        <w:t>Ntsctsf_TimeSynchronization_ASTIGet operation</w:t>
      </w:r>
      <w:bookmarkEnd w:id="6450"/>
    </w:p>
    <w:p w14:paraId="57A48CCE" w14:textId="27D33011" w:rsidR="00B1786E" w:rsidRDefault="00B1786E" w:rsidP="00B1786E">
      <w:r w:rsidRPr="006E7760">
        <w:rPr>
          <w:b/>
          <w:bCs/>
        </w:rPr>
        <w:t>Service operation name:</w:t>
      </w:r>
      <w:r>
        <w:t xml:space="preserve"> Ntsctsf_TimeSynchronization_ASTIGet</w:t>
      </w:r>
    </w:p>
    <w:p w14:paraId="3A0B5E4F" w14:textId="77777777" w:rsidR="00B1786E" w:rsidRDefault="00B1786E" w:rsidP="00B1786E">
      <w:r w:rsidRPr="006E7760">
        <w:rPr>
          <w:b/>
          <w:bCs/>
        </w:rPr>
        <w:t>Description:</w:t>
      </w:r>
      <w:r>
        <w:t xml:space="preserve"> Authorize the request and query the status of the access stratum time distribution.</w:t>
      </w:r>
    </w:p>
    <w:p w14:paraId="360803C1" w14:textId="77777777" w:rsidR="00B1786E" w:rsidRDefault="00B1786E" w:rsidP="00B1786E">
      <w:r w:rsidRPr="006E7760">
        <w:rPr>
          <w:b/>
          <w:bCs/>
        </w:rPr>
        <w:t>Inputs, Required:</w:t>
      </w:r>
      <w:r>
        <w:t xml:space="preserve"> List of UE identities.</w:t>
      </w:r>
    </w:p>
    <w:p w14:paraId="3FB5D2F8" w14:textId="77777777" w:rsidR="00B1786E" w:rsidRDefault="00B1786E" w:rsidP="00B1786E">
      <w:r w:rsidRPr="006E7760">
        <w:rPr>
          <w:b/>
          <w:bCs/>
        </w:rPr>
        <w:lastRenderedPageBreak/>
        <w:t>Inputs, Optional:</w:t>
      </w:r>
      <w:r>
        <w:t xml:space="preserve"> DNN, S-NSSAI.</w:t>
      </w:r>
    </w:p>
    <w:p w14:paraId="14216867" w14:textId="77777777" w:rsidR="00B1786E" w:rsidRDefault="00B1786E" w:rsidP="00B1786E">
      <w:r w:rsidRPr="006E7760">
        <w:rPr>
          <w:b/>
          <w:bCs/>
        </w:rPr>
        <w:t>Outputs, Required:</w:t>
      </w:r>
      <w:r>
        <w:t xml:space="preserve"> Operation execution result indication.</w:t>
      </w:r>
    </w:p>
    <w:p w14:paraId="316D8541" w14:textId="77777777" w:rsidR="00B1786E" w:rsidRDefault="00B1786E" w:rsidP="00B1786E">
      <w:r w:rsidRPr="006E7760">
        <w:rPr>
          <w:b/>
          <w:bCs/>
        </w:rPr>
        <w:t>Outputs, Optional:</w:t>
      </w:r>
      <w:r>
        <w:t xml:space="preserve"> Status of the access stratum time distribution (active, optionally with requested time synchronization error budget or inactive).</w:t>
      </w:r>
    </w:p>
    <w:p w14:paraId="63F0FB27" w14:textId="0336A6B5" w:rsidR="007C70A8" w:rsidRDefault="007C70A8" w:rsidP="002217D3">
      <w:pPr>
        <w:pStyle w:val="Heading4"/>
      </w:pPr>
      <w:bookmarkStart w:id="6451" w:name="_Toc91154559"/>
      <w:r>
        <w:t>5.2.27.3</w:t>
      </w:r>
      <w:r>
        <w:tab/>
        <w:t>Ntsctsf_</w:t>
      </w:r>
      <w:r w:rsidR="00B1786E">
        <w:t>QoSandTSCAssistance</w:t>
      </w:r>
      <w:bookmarkEnd w:id="6451"/>
    </w:p>
    <w:p w14:paraId="614B92EB" w14:textId="77777777" w:rsidR="007C70A8" w:rsidRDefault="007C70A8" w:rsidP="006E7760">
      <w:pPr>
        <w:pStyle w:val="Heading5"/>
      </w:pPr>
      <w:bookmarkStart w:id="6452" w:name="_Toc91154560"/>
      <w:r>
        <w:t>5.2.27.3.1</w:t>
      </w:r>
      <w:r>
        <w:tab/>
        <w:t>General</w:t>
      </w:r>
      <w:bookmarkEnd w:id="6452"/>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6453" w:name="_Toc91154561"/>
      <w:r>
        <w:t>5.2.27.3.2</w:t>
      </w:r>
      <w:r>
        <w:tab/>
        <w:t>Ntsctsf_QoSandTSCAssistance_Create operation</w:t>
      </w:r>
      <w:bookmarkEnd w:id="6453"/>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77777777" w:rsidR="00B1786E" w:rsidRDefault="00B1786E" w:rsidP="00B1786E">
      <w:r w:rsidRPr="006E7760">
        <w:rPr>
          <w:b/>
          <w:bCs/>
        </w:rPr>
        <w:t>Inputs, Required:</w:t>
      </w:r>
      <w:r>
        <w:t xml:space="preserve"> AF Identifier, UE address, Flow description(s) or External Application Identifier, QoS Reference.</w:t>
      </w:r>
    </w:p>
    <w:p w14:paraId="1D15F92F" w14:textId="6B34F478" w:rsidR="00B1786E" w:rsidRDefault="00B1786E" w:rsidP="00B1786E">
      <w:r w:rsidRPr="006E7760">
        <w:rPr>
          <w:b/>
          <w:bCs/>
        </w:rPr>
        <w:t>Inputs, Optional:</w:t>
      </w:r>
      <w:r>
        <w:t xml:space="preserve"> time period, traffic volume, Alternative Service Requirements (containing one or more QoS reference parameters in a prioritized order), QoS parameter(s) to be measured, Reporting frequency, Target of reporting as described in clause 6.1.3.21 of TS 23.503 [20],</w:t>
      </w:r>
      <w:r w:rsidR="00B011FA">
        <w:t xml:space="preserve"> individual QoS parameters as described in clause 6.1.3.22 of TS 23.503 [20]</w:t>
      </w:r>
      <w:r>
        <w:t>, DNN if available, S-NSSAI if available, Alternative QoS Related parameter sets as described in clause 6.1.3.22 of TS 23.503 [20].</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454" w:name="_Toc91154562"/>
      <w:r>
        <w:t>5.2.27.3.3</w:t>
      </w:r>
      <w:r>
        <w:tab/>
        <w:t>Ntsctsf_QoSandTSCAssistance_Update operation</w:t>
      </w:r>
      <w:bookmarkEnd w:id="6454"/>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5A2AA31F" w:rsidR="00B1786E" w:rsidRDefault="00B1786E" w:rsidP="00B1786E">
      <w:r w:rsidRPr="006E7760">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w:t>
      </w:r>
      <w:r w:rsidR="00B011FA">
        <w:t xml:space="preserve"> individual QoS parameters as described in clause 6.1.3.22 of TS 23.503 [20]</w:t>
      </w:r>
      <w:r>
        <w:t>, Alternative QoS Related parameter sets.</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455" w:name="_Toc91154563"/>
      <w:r>
        <w:t>5.2.27.3.4</w:t>
      </w:r>
      <w:r>
        <w:tab/>
        <w:t>Ntsctsf_QoSandTSCAssistance_Delete operation</w:t>
      </w:r>
      <w:bookmarkEnd w:id="6455"/>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lastRenderedPageBreak/>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456" w:name="_Toc91154564"/>
      <w:r>
        <w:t>5.2.27.3.5</w:t>
      </w:r>
      <w:r>
        <w:tab/>
        <w:t>Ntsctsf_QoSandTSCAssistance_Notify operation</w:t>
      </w:r>
      <w:bookmarkEnd w:id="6456"/>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457" w:name="_Toc91154565"/>
      <w:r>
        <w:t>5.2.27.3.6</w:t>
      </w:r>
      <w:r>
        <w:tab/>
        <w:t>Ntsctsf_QoSandTSCAssistance_Subscribe operation</w:t>
      </w:r>
      <w:bookmarkEnd w:id="6457"/>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458" w:name="_Toc91154566"/>
      <w:r>
        <w:t>5.2.27.3.7</w:t>
      </w:r>
      <w:r>
        <w:tab/>
        <w:t>Ntsctsf_QoSandTSCAssistance_Unsubscribe operation</w:t>
      </w:r>
      <w:bookmarkEnd w:id="6458"/>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0FE4BCE5" w14:textId="525C6071" w:rsidR="00776774" w:rsidRPr="00140E21" w:rsidRDefault="00776774" w:rsidP="00776774">
      <w:pPr>
        <w:pStyle w:val="Heading8"/>
      </w:pPr>
      <w:r w:rsidRPr="00140E21">
        <w:br w:type="page"/>
      </w:r>
      <w:bookmarkStart w:id="6459" w:name="_Toc20204739"/>
      <w:bookmarkStart w:id="6460" w:name="_Toc27895453"/>
      <w:bookmarkStart w:id="6461" w:name="_Toc36192557"/>
      <w:bookmarkStart w:id="6462" w:name="_Toc45193665"/>
      <w:bookmarkStart w:id="6463" w:name="_Toc47593297"/>
      <w:bookmarkStart w:id="6464" w:name="_Toc51835384"/>
      <w:bookmarkStart w:id="6465" w:name="_Toc91154567"/>
      <w:r w:rsidRPr="00140E21">
        <w:lastRenderedPageBreak/>
        <w:t>Annex A (informative):</w:t>
      </w:r>
      <w:r w:rsidRPr="00140E21">
        <w:br/>
        <w:t>Drafting rules and conventions for NF services</w:t>
      </w:r>
      <w:bookmarkEnd w:id="6459"/>
      <w:bookmarkEnd w:id="6460"/>
      <w:bookmarkEnd w:id="6461"/>
      <w:bookmarkEnd w:id="6462"/>
      <w:bookmarkEnd w:id="6463"/>
      <w:bookmarkEnd w:id="6464"/>
      <w:bookmarkEnd w:id="6465"/>
    </w:p>
    <w:p w14:paraId="552F534A" w14:textId="77777777" w:rsidR="00776774" w:rsidRPr="00140E21" w:rsidRDefault="00776774" w:rsidP="00776774">
      <w:pPr>
        <w:pStyle w:val="Heading1"/>
      </w:pPr>
      <w:bookmarkStart w:id="6466" w:name="_Toc20204740"/>
      <w:bookmarkStart w:id="6467" w:name="_Toc27895454"/>
      <w:bookmarkStart w:id="6468" w:name="_Toc36192558"/>
      <w:bookmarkStart w:id="6469" w:name="_Toc45193666"/>
      <w:bookmarkStart w:id="6470" w:name="_Toc47593298"/>
      <w:bookmarkStart w:id="6471" w:name="_Toc51835385"/>
      <w:bookmarkStart w:id="6472" w:name="_Toc91154568"/>
      <w:r w:rsidRPr="00140E21">
        <w:t>A.1</w:t>
      </w:r>
      <w:r w:rsidRPr="00140E21">
        <w:tab/>
        <w:t>General</w:t>
      </w:r>
      <w:bookmarkEnd w:id="6466"/>
      <w:bookmarkEnd w:id="6467"/>
      <w:bookmarkEnd w:id="6468"/>
      <w:bookmarkEnd w:id="6469"/>
      <w:bookmarkEnd w:id="6470"/>
      <w:bookmarkEnd w:id="6471"/>
      <w:bookmarkEnd w:id="6472"/>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73" w:name="_Toc20204741"/>
      <w:bookmarkStart w:id="6474" w:name="_Toc27895455"/>
      <w:bookmarkStart w:id="6475" w:name="_Toc36192559"/>
      <w:bookmarkStart w:id="6476" w:name="_Toc45193667"/>
      <w:bookmarkStart w:id="6477" w:name="_Toc47593299"/>
      <w:bookmarkStart w:id="6478" w:name="_Toc51835386"/>
      <w:bookmarkStart w:id="6479" w:name="_Toc91154569"/>
      <w:r w:rsidRPr="00140E21">
        <w:t>A.2</w:t>
      </w:r>
      <w:r w:rsidRPr="00140E21">
        <w:tab/>
        <w:t>Naming</w:t>
      </w:r>
      <w:bookmarkEnd w:id="6473"/>
      <w:bookmarkEnd w:id="6474"/>
      <w:bookmarkEnd w:id="6475"/>
      <w:bookmarkEnd w:id="6476"/>
      <w:bookmarkEnd w:id="6477"/>
      <w:bookmarkEnd w:id="6478"/>
      <w:bookmarkEnd w:id="6479"/>
    </w:p>
    <w:p w14:paraId="6B7F5E09" w14:textId="77777777" w:rsidR="00776774" w:rsidRPr="00140E21" w:rsidRDefault="00776774" w:rsidP="00776774">
      <w:pPr>
        <w:pStyle w:val="Heading2"/>
      </w:pPr>
      <w:bookmarkStart w:id="6480" w:name="_Toc20204742"/>
      <w:bookmarkStart w:id="6481" w:name="_Toc27895456"/>
      <w:bookmarkStart w:id="6482" w:name="_Toc36192560"/>
      <w:bookmarkStart w:id="6483" w:name="_Toc45193668"/>
      <w:bookmarkStart w:id="6484" w:name="_Toc47593300"/>
      <w:bookmarkStart w:id="6485" w:name="_Toc51835387"/>
      <w:bookmarkStart w:id="6486" w:name="_Toc91154570"/>
      <w:r w:rsidRPr="00140E21">
        <w:t>A.2.1</w:t>
      </w:r>
      <w:r w:rsidRPr="00140E21">
        <w:tab/>
        <w:t>Service naming</w:t>
      </w:r>
      <w:bookmarkEnd w:id="6480"/>
      <w:bookmarkEnd w:id="6481"/>
      <w:bookmarkEnd w:id="6482"/>
      <w:bookmarkEnd w:id="6483"/>
      <w:bookmarkEnd w:id="6484"/>
      <w:bookmarkEnd w:id="6485"/>
      <w:bookmarkEnd w:id="6486"/>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487" w:name="_Toc20204743"/>
      <w:bookmarkStart w:id="6488" w:name="_Toc27895457"/>
      <w:bookmarkStart w:id="6489" w:name="_Toc36192561"/>
      <w:bookmarkStart w:id="6490" w:name="_Toc45193669"/>
      <w:bookmarkStart w:id="6491" w:name="_Toc47593301"/>
      <w:bookmarkStart w:id="6492" w:name="_Toc51835388"/>
      <w:bookmarkStart w:id="6493" w:name="_Toc91154571"/>
      <w:r w:rsidRPr="00140E21">
        <w:t>A.2.2</w:t>
      </w:r>
      <w:r w:rsidRPr="00140E21">
        <w:tab/>
        <w:t>Service operation naming</w:t>
      </w:r>
      <w:bookmarkEnd w:id="6487"/>
      <w:bookmarkEnd w:id="6488"/>
      <w:bookmarkEnd w:id="6489"/>
      <w:bookmarkEnd w:id="6490"/>
      <w:bookmarkEnd w:id="6491"/>
      <w:bookmarkEnd w:id="6492"/>
      <w:bookmarkEnd w:id="6493"/>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62" type="#_x0000_t75" style="width:334.35pt;height:299.25pt" o:ole="">
            <v:imagedata r:id="rId460" o:title=""/>
          </v:shape>
          <o:OLEObject Type="Embed" ProgID="Word.Picture.8" ShapeID="_x0000_i1262" DrawAspect="Content" ObjectID="_1701769651" r:id="rId461"/>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494" w:name="_Toc20204744"/>
      <w:bookmarkStart w:id="6495" w:name="_Toc27895458"/>
      <w:bookmarkStart w:id="6496" w:name="_Toc36192562"/>
      <w:bookmarkStart w:id="6497" w:name="_Toc45193670"/>
      <w:bookmarkStart w:id="6498" w:name="_Toc47593302"/>
      <w:bookmarkStart w:id="6499" w:name="_Toc51835389"/>
      <w:bookmarkStart w:id="6500" w:name="_Toc91154572"/>
      <w:r w:rsidRPr="00140E21">
        <w:t>A.3</w:t>
      </w:r>
      <w:r w:rsidRPr="00140E21">
        <w:tab/>
        <w:t>Representation in an information flow</w:t>
      </w:r>
      <w:bookmarkEnd w:id="6494"/>
      <w:bookmarkEnd w:id="6495"/>
      <w:bookmarkEnd w:id="6496"/>
      <w:bookmarkEnd w:id="6497"/>
      <w:bookmarkEnd w:id="6498"/>
      <w:bookmarkEnd w:id="6499"/>
      <w:bookmarkEnd w:id="6500"/>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63" type="#_x0000_t75" style="width:481.45pt;height:98.3pt" o:ole="">
            <v:imagedata r:id="rId462" o:title=""/>
          </v:shape>
          <o:OLEObject Type="Embed" ProgID="Word.Picture.8" ShapeID="_x0000_i1263" DrawAspect="Content" ObjectID="_1701769652" r:id="rId463"/>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501" w:name="_Toc20204745"/>
      <w:bookmarkStart w:id="6502" w:name="_Toc27895459"/>
      <w:bookmarkStart w:id="6503" w:name="_Toc36192563"/>
      <w:bookmarkStart w:id="6504" w:name="_Toc45193671"/>
      <w:bookmarkStart w:id="6505" w:name="_Toc47593303"/>
      <w:bookmarkStart w:id="6506" w:name="_Toc51835390"/>
      <w:bookmarkStart w:id="6507" w:name="_Toc91154573"/>
      <w:r w:rsidRPr="00140E21">
        <w:lastRenderedPageBreak/>
        <w:t>A.4</w:t>
      </w:r>
      <w:r w:rsidRPr="00140E21">
        <w:tab/>
        <w:t>Reference to services and service operations in procedures</w:t>
      </w:r>
      <w:bookmarkEnd w:id="6501"/>
      <w:bookmarkEnd w:id="6502"/>
      <w:bookmarkEnd w:id="6503"/>
      <w:bookmarkEnd w:id="6504"/>
      <w:bookmarkEnd w:id="6505"/>
      <w:bookmarkEnd w:id="6506"/>
      <w:bookmarkEnd w:id="6507"/>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508" w:name="_Toc20204746"/>
      <w:bookmarkStart w:id="6509" w:name="_Toc27895460"/>
      <w:bookmarkStart w:id="6510" w:name="_Toc36192564"/>
      <w:bookmarkStart w:id="6511" w:name="_Toc45193672"/>
      <w:bookmarkStart w:id="6512" w:name="_Toc47593304"/>
      <w:bookmarkStart w:id="6513" w:name="_Toc51835391"/>
      <w:bookmarkStart w:id="6514" w:name="_Toc91154574"/>
      <w:r w:rsidRPr="00140E21">
        <w:t>A.5</w:t>
      </w:r>
      <w:r w:rsidRPr="00140E21">
        <w:tab/>
        <w:t>Service and service operation description template</w:t>
      </w:r>
      <w:bookmarkEnd w:id="6508"/>
      <w:bookmarkEnd w:id="6509"/>
      <w:bookmarkEnd w:id="6510"/>
      <w:bookmarkEnd w:id="6511"/>
      <w:bookmarkEnd w:id="6512"/>
      <w:bookmarkEnd w:id="6513"/>
      <w:bookmarkEnd w:id="6514"/>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15" w:name="_Toc20204747"/>
      <w:bookmarkStart w:id="6516" w:name="_Toc27895461"/>
      <w:bookmarkStart w:id="6517" w:name="_Toc36192565"/>
      <w:bookmarkStart w:id="6518" w:name="_Toc45193673"/>
      <w:bookmarkStart w:id="6519" w:name="_Toc47593305"/>
      <w:bookmarkStart w:id="6520" w:name="_Toc51835392"/>
      <w:bookmarkStart w:id="6521" w:name="_Toc91154575"/>
      <w:r w:rsidRPr="00140E21">
        <w:t>A.6</w:t>
      </w:r>
      <w:r w:rsidRPr="00140E21">
        <w:tab/>
        <w:t>Design Guidelines for NF services</w:t>
      </w:r>
      <w:bookmarkEnd w:id="6515"/>
      <w:bookmarkEnd w:id="6516"/>
      <w:bookmarkEnd w:id="6517"/>
      <w:bookmarkEnd w:id="6518"/>
      <w:bookmarkEnd w:id="6519"/>
      <w:bookmarkEnd w:id="6520"/>
      <w:bookmarkEnd w:id="6521"/>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22" w:name="_Toc20204748"/>
      <w:bookmarkStart w:id="6523" w:name="_Toc27895462"/>
      <w:bookmarkStart w:id="6524" w:name="_Toc36192566"/>
      <w:bookmarkStart w:id="6525" w:name="_Toc45193674"/>
      <w:bookmarkStart w:id="6526" w:name="_Toc47593306"/>
      <w:bookmarkStart w:id="6527" w:name="_Toc51835393"/>
      <w:bookmarkStart w:id="6528" w:name="_Toc91154576"/>
      <w:r w:rsidRPr="00140E21">
        <w:t>A.6.1</w:t>
      </w:r>
      <w:r w:rsidRPr="00140E21">
        <w:tab/>
        <w:t>Self-Containment</w:t>
      </w:r>
      <w:bookmarkEnd w:id="6522"/>
      <w:bookmarkEnd w:id="6523"/>
      <w:bookmarkEnd w:id="6524"/>
      <w:bookmarkEnd w:id="6525"/>
      <w:bookmarkEnd w:id="6526"/>
      <w:bookmarkEnd w:id="6527"/>
      <w:bookmarkEnd w:id="6528"/>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29" w:name="_Toc20204749"/>
      <w:bookmarkStart w:id="6530" w:name="_Toc27895463"/>
      <w:bookmarkStart w:id="6531" w:name="_Toc36192567"/>
      <w:bookmarkStart w:id="6532" w:name="_Toc45193675"/>
      <w:bookmarkStart w:id="6533" w:name="_Toc47593307"/>
      <w:bookmarkStart w:id="6534" w:name="_Toc51835394"/>
      <w:bookmarkStart w:id="6535" w:name="_Toc91154577"/>
      <w:r w:rsidRPr="00140E21">
        <w:t>A.6.2</w:t>
      </w:r>
      <w:r w:rsidRPr="00140E21">
        <w:tab/>
        <w:t>Reusability</w:t>
      </w:r>
      <w:bookmarkEnd w:id="6529"/>
      <w:bookmarkEnd w:id="6530"/>
      <w:bookmarkEnd w:id="6531"/>
      <w:bookmarkEnd w:id="6532"/>
      <w:bookmarkEnd w:id="6533"/>
      <w:bookmarkEnd w:id="6534"/>
      <w:bookmarkEnd w:id="6535"/>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36" w:name="_Toc20204750"/>
      <w:bookmarkStart w:id="6537" w:name="_Toc27895464"/>
      <w:bookmarkStart w:id="6538" w:name="_Toc36192568"/>
      <w:bookmarkStart w:id="6539" w:name="_Toc45193676"/>
      <w:bookmarkStart w:id="6540" w:name="_Toc47593308"/>
      <w:bookmarkStart w:id="6541" w:name="_Toc51835395"/>
      <w:bookmarkStart w:id="6542" w:name="_Toc91154578"/>
      <w:r w:rsidRPr="00140E21">
        <w:t>A.6.3</w:t>
      </w:r>
      <w:r w:rsidRPr="00140E21">
        <w:tab/>
        <w:t>Use Independent Management Schemes</w:t>
      </w:r>
      <w:bookmarkEnd w:id="6536"/>
      <w:bookmarkEnd w:id="6537"/>
      <w:bookmarkEnd w:id="6538"/>
      <w:bookmarkEnd w:id="6539"/>
      <w:bookmarkEnd w:id="6540"/>
      <w:bookmarkEnd w:id="6541"/>
      <w:bookmarkEnd w:id="6542"/>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43" w:name="_Toc20204751"/>
      <w:bookmarkStart w:id="6544" w:name="_Toc27895465"/>
      <w:bookmarkStart w:id="6545" w:name="_Toc36192569"/>
      <w:bookmarkStart w:id="6546" w:name="_Toc45193677"/>
      <w:bookmarkStart w:id="6547" w:name="_Toc47593309"/>
      <w:bookmarkStart w:id="6548" w:name="_Toc51835396"/>
      <w:bookmarkStart w:id="6549" w:name="_Toc91154579"/>
      <w:r w:rsidRPr="00140E21">
        <w:lastRenderedPageBreak/>
        <w:t>Annex B (informative):</w:t>
      </w:r>
      <w:r w:rsidRPr="00140E21">
        <w:br/>
        <w:t>Drafting Rules for Information flows</w:t>
      </w:r>
      <w:bookmarkEnd w:id="6543"/>
      <w:bookmarkEnd w:id="6544"/>
      <w:bookmarkEnd w:id="6545"/>
      <w:bookmarkEnd w:id="6546"/>
      <w:bookmarkEnd w:id="6547"/>
      <w:bookmarkEnd w:id="6548"/>
      <w:bookmarkEnd w:id="6549"/>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0"/>
    <w:p w14:paraId="4FA29A4B" w14:textId="77777777" w:rsidR="00776774" w:rsidRPr="00140E21" w:rsidRDefault="00776774" w:rsidP="00776774">
      <w:pPr>
        <w:pStyle w:val="Heading8"/>
      </w:pPr>
      <w:r w:rsidRPr="00140E21">
        <w:br w:type="page"/>
      </w:r>
      <w:bookmarkStart w:id="6550" w:name="_Toc20204752"/>
      <w:bookmarkStart w:id="6551" w:name="_Toc27895466"/>
      <w:bookmarkStart w:id="6552" w:name="_Toc36192570"/>
      <w:bookmarkStart w:id="6553" w:name="_Toc45193678"/>
      <w:bookmarkStart w:id="6554" w:name="_Toc47593310"/>
      <w:bookmarkStart w:id="6555" w:name="_Toc51835397"/>
      <w:bookmarkStart w:id="6556" w:name="_Toc91154580"/>
      <w:r w:rsidRPr="00140E21">
        <w:lastRenderedPageBreak/>
        <w:t>Annex C (informative):</w:t>
      </w:r>
      <w:r w:rsidRPr="00140E21">
        <w:br/>
        <w:t>Generating EPS PDN Connection parameters from 5G PDU Session parameters</w:t>
      </w:r>
      <w:bookmarkEnd w:id="6550"/>
      <w:bookmarkEnd w:id="6551"/>
      <w:bookmarkEnd w:id="6552"/>
      <w:bookmarkEnd w:id="6553"/>
      <w:bookmarkEnd w:id="6554"/>
      <w:bookmarkEnd w:id="6555"/>
      <w:bookmarkEnd w:id="6556"/>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57" w:name="_Toc20204753"/>
      <w:bookmarkStart w:id="6558" w:name="_Toc27895467"/>
      <w:bookmarkStart w:id="6559" w:name="_Toc36192571"/>
      <w:bookmarkStart w:id="6560" w:name="_Toc45193679"/>
      <w:bookmarkStart w:id="6561" w:name="_Toc47593311"/>
      <w:bookmarkStart w:id="6562" w:name="_Toc51835398"/>
      <w:bookmarkStart w:id="6563" w:name="_Toc91154581"/>
      <w:r w:rsidRPr="00140E21">
        <w:lastRenderedPageBreak/>
        <w:t>Annex D (normative):</w:t>
      </w:r>
      <w:r w:rsidRPr="00140E21">
        <w:br/>
        <w:t>UE Presence in Area of Interest</w:t>
      </w:r>
      <w:bookmarkEnd w:id="6557"/>
      <w:bookmarkEnd w:id="6558"/>
      <w:bookmarkEnd w:id="6559"/>
      <w:bookmarkEnd w:id="6560"/>
      <w:bookmarkEnd w:id="6561"/>
      <w:bookmarkEnd w:id="6562"/>
      <w:bookmarkEnd w:id="6563"/>
    </w:p>
    <w:p w14:paraId="2AA0D222" w14:textId="77777777" w:rsidR="00776774" w:rsidRPr="00140E21" w:rsidRDefault="00776774" w:rsidP="00776774">
      <w:pPr>
        <w:pStyle w:val="Heading1"/>
      </w:pPr>
      <w:bookmarkStart w:id="6564" w:name="_Toc20204754"/>
      <w:bookmarkStart w:id="6565" w:name="_Toc27895468"/>
      <w:bookmarkStart w:id="6566" w:name="_Toc36192572"/>
      <w:bookmarkStart w:id="6567" w:name="_Toc45193680"/>
      <w:bookmarkStart w:id="6568" w:name="_Toc47593312"/>
      <w:bookmarkStart w:id="6569" w:name="_Toc51835399"/>
      <w:bookmarkStart w:id="6570" w:name="_Toc91154582"/>
      <w:r w:rsidRPr="00140E21">
        <w:t>D.1</w:t>
      </w:r>
      <w:r w:rsidRPr="00140E21">
        <w:tab/>
        <w:t>Determination of UE presence in Area of Interest by AMF</w:t>
      </w:r>
      <w:bookmarkEnd w:id="6564"/>
      <w:bookmarkEnd w:id="6565"/>
      <w:bookmarkEnd w:id="6566"/>
      <w:bookmarkEnd w:id="6567"/>
      <w:bookmarkEnd w:id="6568"/>
      <w:bookmarkEnd w:id="6569"/>
      <w:bookmarkEnd w:id="6570"/>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71" w:name="_Toc20204755"/>
      <w:bookmarkStart w:id="6572" w:name="_Toc27895469"/>
      <w:bookmarkStart w:id="6573" w:name="_Toc36192573"/>
      <w:bookmarkStart w:id="6574" w:name="_Toc45193681"/>
      <w:bookmarkStart w:id="6575" w:name="_Toc47593313"/>
      <w:bookmarkStart w:id="6576" w:name="_Toc51835400"/>
      <w:bookmarkStart w:id="6577" w:name="_Toc91154583"/>
      <w:r w:rsidRPr="00140E21">
        <w:t>D.2</w:t>
      </w:r>
      <w:r w:rsidRPr="00140E21">
        <w:tab/>
        <w:t>Determination of UE presence in Area of Interest by NG-RAN</w:t>
      </w:r>
      <w:bookmarkEnd w:id="6571"/>
      <w:bookmarkEnd w:id="6572"/>
      <w:bookmarkEnd w:id="6573"/>
      <w:bookmarkEnd w:id="6574"/>
      <w:bookmarkEnd w:id="6575"/>
      <w:bookmarkEnd w:id="6576"/>
      <w:bookmarkEnd w:id="6577"/>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578" w:name="_Toc20204756"/>
      <w:bookmarkStart w:id="6579" w:name="_Toc27895470"/>
      <w:bookmarkStart w:id="6580" w:name="_Toc36192574"/>
      <w:bookmarkStart w:id="6581" w:name="_Toc45193682"/>
      <w:bookmarkStart w:id="6582" w:name="_Toc47593314"/>
      <w:bookmarkStart w:id="6583" w:name="_Toc51835401"/>
      <w:bookmarkStart w:id="6584" w:name="_Toc91154584"/>
      <w:r>
        <w:lastRenderedPageBreak/>
        <w:t>Annex E (normative):</w:t>
      </w:r>
      <w:r>
        <w:br/>
        <w:t>Delegated SMF and PCF discovery in the Home Routed and specific SMF Service Areas scenarios</w:t>
      </w:r>
      <w:bookmarkEnd w:id="6578"/>
      <w:bookmarkEnd w:id="6579"/>
      <w:bookmarkEnd w:id="6580"/>
      <w:bookmarkEnd w:id="6581"/>
      <w:bookmarkEnd w:id="6582"/>
      <w:bookmarkEnd w:id="6583"/>
      <w:bookmarkEnd w:id="6584"/>
    </w:p>
    <w:p w14:paraId="3A9432CE" w14:textId="77777777" w:rsidR="00776774" w:rsidRDefault="00776774" w:rsidP="00776774">
      <w:pPr>
        <w:pStyle w:val="Heading1"/>
      </w:pPr>
      <w:bookmarkStart w:id="6585" w:name="_Toc20204757"/>
      <w:bookmarkStart w:id="6586" w:name="_Toc27895471"/>
      <w:bookmarkStart w:id="6587" w:name="_Toc36192575"/>
      <w:bookmarkStart w:id="6588" w:name="_Toc45193683"/>
      <w:bookmarkStart w:id="6589" w:name="_Toc47593315"/>
      <w:bookmarkStart w:id="6590" w:name="_Toc51835402"/>
      <w:bookmarkStart w:id="6591" w:name="_Toc91154585"/>
      <w:r>
        <w:t>E.0</w:t>
      </w:r>
      <w:r>
        <w:tab/>
        <w:t>Overview</w:t>
      </w:r>
      <w:bookmarkEnd w:id="6585"/>
      <w:bookmarkEnd w:id="6586"/>
      <w:bookmarkEnd w:id="6587"/>
      <w:bookmarkEnd w:id="6588"/>
      <w:bookmarkEnd w:id="6589"/>
      <w:bookmarkEnd w:id="6590"/>
      <w:bookmarkEnd w:id="6591"/>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592" w:name="_Toc20204758"/>
      <w:bookmarkStart w:id="6593" w:name="_Toc27895472"/>
      <w:bookmarkStart w:id="6594" w:name="_Toc36192576"/>
      <w:bookmarkStart w:id="6595" w:name="_Toc45193684"/>
      <w:bookmarkStart w:id="6596" w:name="_Toc47593316"/>
      <w:bookmarkStart w:id="6597" w:name="_Toc51835403"/>
      <w:bookmarkStart w:id="6598" w:name="_Toc91154586"/>
      <w:r>
        <w:t>E.1</w:t>
      </w:r>
      <w:r>
        <w:tab/>
        <w:t>Delegated SMF discovery in the Home Routed scenario</w:t>
      </w:r>
      <w:bookmarkEnd w:id="6592"/>
      <w:bookmarkEnd w:id="6593"/>
      <w:bookmarkEnd w:id="6594"/>
      <w:bookmarkEnd w:id="6595"/>
      <w:bookmarkEnd w:id="6596"/>
      <w:bookmarkEnd w:id="6597"/>
      <w:bookmarkEnd w:id="6598"/>
    </w:p>
    <w:p w14:paraId="240A2A9D" w14:textId="77777777" w:rsidR="00776774" w:rsidRDefault="00776774" w:rsidP="00776774">
      <w:pPr>
        <w:pStyle w:val="TH"/>
      </w:pPr>
      <w:r>
        <w:object w:dxaOrig="10608" w:dyaOrig="8329" w14:anchorId="5350BA12">
          <v:shape id="_x0000_i1264" type="#_x0000_t75" style="width:468.95pt;height:370pt" o:ole="">
            <v:imagedata r:id="rId464" o:title=""/>
          </v:shape>
          <o:OLEObject Type="Embed" ProgID="Visio.Drawing.11" ShapeID="_x0000_i1264" DrawAspect="Content" ObjectID="_1701769653" r:id="rId465"/>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599" w:name="_Toc20204759"/>
      <w:bookmarkStart w:id="6600" w:name="_Toc27895473"/>
      <w:bookmarkStart w:id="6601" w:name="_Toc36192577"/>
      <w:bookmarkStart w:id="6602" w:name="_Toc45193685"/>
      <w:bookmarkStart w:id="6603" w:name="_Toc47593317"/>
      <w:bookmarkStart w:id="6604" w:name="_Toc51835404"/>
      <w:bookmarkStart w:id="6605" w:name="_Toc91154587"/>
      <w:r>
        <w:lastRenderedPageBreak/>
        <w:t>E.2</w:t>
      </w:r>
      <w:r>
        <w:tab/>
        <w:t>Delegated I-SMF discovery</w:t>
      </w:r>
      <w:bookmarkEnd w:id="6599"/>
      <w:bookmarkEnd w:id="6600"/>
      <w:bookmarkEnd w:id="6601"/>
      <w:bookmarkEnd w:id="6602"/>
      <w:bookmarkEnd w:id="6603"/>
      <w:bookmarkEnd w:id="6604"/>
      <w:bookmarkEnd w:id="6605"/>
    </w:p>
    <w:p w14:paraId="6BA332F1" w14:textId="77777777" w:rsidR="00776774" w:rsidRDefault="00776774" w:rsidP="00776774">
      <w:pPr>
        <w:pStyle w:val="TH"/>
      </w:pPr>
      <w:r>
        <w:object w:dxaOrig="8616" w:dyaOrig="14568" w14:anchorId="5AFF3382">
          <v:shape id="_x0000_i1265" type="#_x0000_t75" style="width:351.85pt;height:593.55pt" o:ole="">
            <v:imagedata r:id="rId466" o:title=""/>
          </v:shape>
          <o:OLEObject Type="Embed" ProgID="Visio.Drawing.11" ShapeID="_x0000_i1265" DrawAspect="Content" ObjectID="_1701769654" r:id="rId467"/>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606" w:name="_Toc20204760"/>
      <w:bookmarkStart w:id="6607" w:name="_Toc27895474"/>
      <w:bookmarkStart w:id="6608" w:name="_Toc36192578"/>
      <w:bookmarkStart w:id="6609" w:name="_Toc45193686"/>
      <w:bookmarkStart w:id="6610" w:name="_Toc47593318"/>
      <w:bookmarkStart w:id="6611" w:name="_Toc51835405"/>
      <w:bookmarkStart w:id="6612" w:name="_Toc91154588"/>
      <w:r>
        <w:t>E.3</w:t>
      </w:r>
      <w:r>
        <w:tab/>
        <w:t>Delegated PCF discovery in the Roaming scenario</w:t>
      </w:r>
      <w:bookmarkEnd w:id="6606"/>
      <w:bookmarkEnd w:id="6607"/>
      <w:bookmarkEnd w:id="6608"/>
      <w:bookmarkEnd w:id="6609"/>
      <w:bookmarkEnd w:id="6610"/>
      <w:bookmarkEnd w:id="6611"/>
      <w:bookmarkEnd w:id="6612"/>
    </w:p>
    <w:p w14:paraId="634A144C" w14:textId="77777777" w:rsidR="00776774" w:rsidRDefault="00776774" w:rsidP="00776774">
      <w:pPr>
        <w:pStyle w:val="TH"/>
      </w:pPr>
      <w:r w:rsidRPr="00850742">
        <w:object w:dxaOrig="11340" w:dyaOrig="7600" w14:anchorId="0B67DC72">
          <v:shape id="_x0000_i1266" type="#_x0000_t75" style="width:480.2pt;height:321.8pt" o:ole="">
            <v:imagedata r:id="rId468" o:title=""/>
          </v:shape>
          <o:OLEObject Type="Embed" ProgID="Visio.Drawing.15" ShapeID="_x0000_i1266" DrawAspect="Content" ObjectID="_1701769655" r:id="rId469"/>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13" w:name="_Toc20204761"/>
      <w:bookmarkStart w:id="6614" w:name="_Toc27895475"/>
      <w:bookmarkStart w:id="6615" w:name="_Toc36192579"/>
      <w:bookmarkStart w:id="6616" w:name="_Toc45193687"/>
      <w:bookmarkStart w:id="6617" w:name="_Toc47593319"/>
      <w:bookmarkStart w:id="6618" w:name="_Toc51835406"/>
      <w:bookmarkStart w:id="6619" w:name="_Toc91154589"/>
      <w:r>
        <w:t>Annex F (informative):</w:t>
      </w:r>
      <w:r>
        <w:br/>
        <w:t>Information flows for 5GS integration with TSN</w:t>
      </w:r>
      <w:bookmarkEnd w:id="6613"/>
      <w:bookmarkEnd w:id="6614"/>
      <w:bookmarkEnd w:id="6615"/>
      <w:bookmarkEnd w:id="6616"/>
      <w:bookmarkEnd w:id="6617"/>
      <w:bookmarkEnd w:id="6618"/>
      <w:bookmarkEnd w:id="6619"/>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620" w:name="_Toc20204762"/>
      <w:bookmarkStart w:id="6621" w:name="_Toc27895476"/>
      <w:bookmarkStart w:id="6622" w:name="_Toc36192580"/>
      <w:bookmarkStart w:id="6623" w:name="_Toc45193688"/>
      <w:bookmarkStart w:id="6624" w:name="_Toc47593320"/>
      <w:bookmarkStart w:id="6625" w:name="_Toc51835407"/>
      <w:bookmarkStart w:id="6626" w:name="_Toc91154590"/>
      <w:r>
        <w:t>F.1</w:t>
      </w:r>
      <w:r>
        <w:tab/>
        <w:t>5GS Bridge information reporting</w:t>
      </w:r>
      <w:bookmarkEnd w:id="6620"/>
      <w:bookmarkEnd w:id="6621"/>
      <w:bookmarkEnd w:id="6622"/>
      <w:bookmarkEnd w:id="6623"/>
      <w:bookmarkEnd w:id="6624"/>
      <w:bookmarkEnd w:id="6625"/>
      <w:bookmarkEnd w:id="6626"/>
    </w:p>
    <w:p w14:paraId="754799F5" w14:textId="767A336A" w:rsidR="009E6B31" w:rsidRDefault="009E6B31" w:rsidP="005E4458">
      <w:pPr>
        <w:pStyle w:val="TH"/>
      </w:pPr>
      <w:r>
        <w:object w:dxaOrig="8295" w:dyaOrig="5266" w14:anchorId="56EA52E0">
          <v:shape id="_x0000_i1268" type="#_x0000_t75" style="width:414.45pt;height:263.6pt" o:ole="">
            <v:imagedata r:id="rId470" o:title=""/>
          </v:shape>
          <o:OLEObject Type="Embed" ProgID="Visio.Drawing.15" ShapeID="_x0000_i1268" DrawAspect="Content" ObjectID="_1701769656" r:id="rId471"/>
        </w:object>
      </w:r>
    </w:p>
    <w:p w14:paraId="37EC0CB8" w14:textId="2CC3F981"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6B1F0D6" w:rsidR="00776774" w:rsidRDefault="00776774" w:rsidP="00776774">
      <w:pPr>
        <w:pStyle w:val="B1"/>
      </w:pPr>
      <w:r>
        <w:tab/>
        <w:t xml:space="preserve">During this procedure, the SMF receives the UE-DS-TT residence time, DS-TT MAC address for this PDU Session and port management capabilities from the DS-TT/UE in PDU Session Establishment request, and 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27" w:name="_Toc20204763"/>
      <w:bookmarkStart w:id="6628" w:name="_Toc27895477"/>
      <w:bookmarkStart w:id="6629" w:name="_Toc36192581"/>
      <w:bookmarkStart w:id="6630" w:name="_Toc45193689"/>
      <w:bookmarkStart w:id="6631" w:name="_Toc47593321"/>
      <w:bookmarkStart w:id="6632" w:name="_Toc51835408"/>
      <w:bookmarkStart w:id="6633" w:name="_Toc91154591"/>
      <w:r>
        <w:t>F.2</w:t>
      </w:r>
      <w:r>
        <w:tab/>
        <w:t>5GS Bridge configuration</w:t>
      </w:r>
      <w:bookmarkEnd w:id="6627"/>
      <w:bookmarkEnd w:id="6628"/>
      <w:bookmarkEnd w:id="6629"/>
      <w:bookmarkEnd w:id="6630"/>
      <w:bookmarkEnd w:id="6631"/>
      <w:bookmarkEnd w:id="6632"/>
      <w:bookmarkEnd w:id="6633"/>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69" type="#_x0000_t75" style="width:383.15pt;height:276.75pt" o:ole="">
            <v:imagedata r:id="rId472" o:title=""/>
          </v:shape>
          <o:OLEObject Type="Embed" ProgID="Visio.Drawing.15" ShapeID="_x0000_i1269" DrawAspect="Content" ObjectID="_1701769657" r:id="rId473"/>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A35DB96"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 and 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634" w:name="_Toc91154592"/>
      <w:r>
        <w:t>F.3</w:t>
      </w:r>
      <w:r>
        <w:tab/>
        <w:t>BMCA procedure</w:t>
      </w:r>
      <w:bookmarkEnd w:id="6634"/>
    </w:p>
    <w:p w14:paraId="3AD8F99D" w14:textId="0D04891B" w:rsidR="005B3CAD" w:rsidRDefault="005B3CAD" w:rsidP="006E7760">
      <w:pPr>
        <w:pStyle w:val="TH"/>
      </w:pPr>
      <w:r>
        <w:object w:dxaOrig="8161" w:dyaOrig="4321" w14:anchorId="0993FAAE">
          <v:shape id="_x0000_i1270" type="#_x0000_t75" style="width:406.35pt;height:3in" o:ole="">
            <v:imagedata r:id="rId474" o:title=""/>
          </v:shape>
          <o:OLEObject Type="Embed" ProgID="Visio.Drawing.15" ShapeID="_x0000_i1270" DrawAspect="Content" ObjectID="_1701769658" r:id="rId475"/>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14B4CF5D" w:rsidR="00B662F8" w:rsidRDefault="00B662F8" w:rsidP="005E4458">
      <w:pPr>
        <w:pStyle w:val="NO"/>
      </w:pPr>
      <w:r>
        <w:t>NOTE:</w:t>
      </w:r>
      <w:r>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635" w:name="_Toc91154593"/>
      <w:r w:rsidRPr="00140E21">
        <w:lastRenderedPageBreak/>
        <w:t>Annex</w:t>
      </w:r>
      <w:r>
        <w:t xml:space="preserve"> G</w:t>
      </w:r>
      <w:r w:rsidRPr="00140E21">
        <w:t xml:space="preserve"> (normative):</w:t>
      </w:r>
      <w:r w:rsidRPr="00140E21">
        <w:br/>
      </w:r>
      <w:r>
        <w:t>Support of GERAN/UTRAN access by SMF+PGW-C</w:t>
      </w:r>
      <w:bookmarkEnd w:id="6635"/>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636" w:name="_Toc20204764"/>
      <w:bookmarkStart w:id="6637" w:name="_Toc27895478"/>
      <w:bookmarkStart w:id="6638" w:name="_Toc36192582"/>
      <w:bookmarkStart w:id="6639" w:name="_Toc45193690"/>
      <w:bookmarkStart w:id="6640" w:name="_Toc47593322"/>
      <w:bookmarkStart w:id="6641" w:name="_Toc51835409"/>
      <w:bookmarkStart w:id="6642" w:name="_Toc91154594"/>
      <w:r w:rsidRPr="00140E21">
        <w:lastRenderedPageBreak/>
        <w:t>Annex</w:t>
      </w:r>
      <w:r w:rsidR="00A225D5">
        <w:t xml:space="preserve"> H</w:t>
      </w:r>
      <w:r w:rsidRPr="00140E21">
        <w:t xml:space="preserve"> (informative):</w:t>
      </w:r>
      <w:r w:rsidRPr="00140E21">
        <w:br/>
        <w:t>Change history</w:t>
      </w:r>
      <w:bookmarkEnd w:id="6636"/>
      <w:bookmarkEnd w:id="6637"/>
      <w:bookmarkEnd w:id="6638"/>
      <w:bookmarkEnd w:id="6639"/>
      <w:bookmarkEnd w:id="6640"/>
      <w:bookmarkEnd w:id="6641"/>
      <w:bookmarkEnd w:id="66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643" w:name="MCCTEMPHISTCELL"/>
            <w:bookmarkEnd w:id="6643"/>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bl>
    <w:p w14:paraId="43F7BDFD" w14:textId="77777777" w:rsidR="00080512" w:rsidRPr="00776774" w:rsidRDefault="00080512" w:rsidP="00776774"/>
    <w:sectPr w:rsidR="00080512" w:rsidRPr="00776774">
      <w:headerReference w:type="default" r:id="rId476"/>
      <w:footerReference w:type="default" r:id="rId4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9DE29" w14:textId="77777777" w:rsidR="00096A45" w:rsidRDefault="00096A45">
      <w:r>
        <w:separator/>
      </w:r>
    </w:p>
  </w:endnote>
  <w:endnote w:type="continuationSeparator" w:id="0">
    <w:p w14:paraId="36E9ABD6" w14:textId="77777777" w:rsidR="00096A45" w:rsidRDefault="00096A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Default="00096A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F32B5" w14:textId="77777777" w:rsidR="00096A45" w:rsidRDefault="00096A45">
      <w:r>
        <w:separator/>
      </w:r>
    </w:p>
  </w:footnote>
  <w:footnote w:type="continuationSeparator" w:id="0">
    <w:p w14:paraId="48CCD9B8" w14:textId="77777777" w:rsidR="00096A45" w:rsidRDefault="00096A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0268D814" w:rsidR="00096A45" w:rsidRDefault="00096A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4458">
      <w:rPr>
        <w:rFonts w:ascii="Arial" w:hAnsi="Arial" w:cs="Arial"/>
        <w:b/>
        <w:noProof/>
        <w:sz w:val="18"/>
        <w:szCs w:val="18"/>
      </w:rPr>
      <w:t>3GPP TS 23.502 V17.3.0 (2021-12)</w:t>
    </w:r>
    <w:r>
      <w:rPr>
        <w:rFonts w:ascii="Arial" w:hAnsi="Arial" w:cs="Arial"/>
        <w:b/>
        <w:sz w:val="18"/>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397CBC67" w:rsidR="00096A45" w:rsidRDefault="00096A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4458">
      <w:rPr>
        <w:rFonts w:ascii="Arial" w:hAnsi="Arial" w:cs="Arial"/>
        <w:b/>
        <w:noProof/>
        <w:sz w:val="18"/>
        <w:szCs w:val="18"/>
      </w:rPr>
      <w:t>Release 17</w:t>
    </w:r>
    <w:r>
      <w:rPr>
        <w:rFonts w:ascii="Arial" w:hAnsi="Arial" w:cs="Arial"/>
        <w:b/>
        <w:sz w:val="18"/>
        <w:szCs w:val="18"/>
      </w:rPr>
      <w:fldChar w:fldCharType="end"/>
    </w:r>
  </w:p>
  <w:p w14:paraId="516F6E73" w14:textId="77777777" w:rsidR="00096A45" w:rsidRDefault="00096A4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55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40095"/>
    <w:rsid w:val="00040250"/>
    <w:rsid w:val="00051834"/>
    <w:rsid w:val="000547D2"/>
    <w:rsid w:val="00054A22"/>
    <w:rsid w:val="00062023"/>
    <w:rsid w:val="000655A6"/>
    <w:rsid w:val="00075555"/>
    <w:rsid w:val="00080512"/>
    <w:rsid w:val="00096A45"/>
    <w:rsid w:val="000B05CB"/>
    <w:rsid w:val="000C47C3"/>
    <w:rsid w:val="000C541E"/>
    <w:rsid w:val="000D43C1"/>
    <w:rsid w:val="000D524E"/>
    <w:rsid w:val="000D58AB"/>
    <w:rsid w:val="00133525"/>
    <w:rsid w:val="001A4C42"/>
    <w:rsid w:val="001A7420"/>
    <w:rsid w:val="001B6637"/>
    <w:rsid w:val="001C21C3"/>
    <w:rsid w:val="001D02C2"/>
    <w:rsid w:val="001F0C1D"/>
    <w:rsid w:val="001F1132"/>
    <w:rsid w:val="001F168B"/>
    <w:rsid w:val="002058F0"/>
    <w:rsid w:val="002217D3"/>
    <w:rsid w:val="00223C79"/>
    <w:rsid w:val="002347A2"/>
    <w:rsid w:val="002666A7"/>
    <w:rsid w:val="002675F0"/>
    <w:rsid w:val="002A3367"/>
    <w:rsid w:val="002B6339"/>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A38E5"/>
    <w:rsid w:val="003B5407"/>
    <w:rsid w:val="003C3971"/>
    <w:rsid w:val="003D3597"/>
    <w:rsid w:val="00423334"/>
    <w:rsid w:val="004345EC"/>
    <w:rsid w:val="004650B2"/>
    <w:rsid w:val="00465515"/>
    <w:rsid w:val="00485DC1"/>
    <w:rsid w:val="00494592"/>
    <w:rsid w:val="004A4573"/>
    <w:rsid w:val="004C17CA"/>
    <w:rsid w:val="004D3578"/>
    <w:rsid w:val="004E213A"/>
    <w:rsid w:val="004F0988"/>
    <w:rsid w:val="004F3340"/>
    <w:rsid w:val="004F7B7E"/>
    <w:rsid w:val="00526CD1"/>
    <w:rsid w:val="0053388B"/>
    <w:rsid w:val="00535773"/>
    <w:rsid w:val="00540FD3"/>
    <w:rsid w:val="00542A61"/>
    <w:rsid w:val="00543E6C"/>
    <w:rsid w:val="005475BC"/>
    <w:rsid w:val="0055227A"/>
    <w:rsid w:val="00565087"/>
    <w:rsid w:val="00597B11"/>
    <w:rsid w:val="005A2BB8"/>
    <w:rsid w:val="005B3CAD"/>
    <w:rsid w:val="005D29D7"/>
    <w:rsid w:val="005D2E01"/>
    <w:rsid w:val="005D7526"/>
    <w:rsid w:val="005E2F62"/>
    <w:rsid w:val="005E4458"/>
    <w:rsid w:val="005E4BB2"/>
    <w:rsid w:val="006014AF"/>
    <w:rsid w:val="00602AEA"/>
    <w:rsid w:val="00614FDF"/>
    <w:rsid w:val="0063543D"/>
    <w:rsid w:val="00647114"/>
    <w:rsid w:val="00657DBC"/>
    <w:rsid w:val="00685B7C"/>
    <w:rsid w:val="006A323F"/>
    <w:rsid w:val="006B30D0"/>
    <w:rsid w:val="006B3D7B"/>
    <w:rsid w:val="006C03A0"/>
    <w:rsid w:val="006C3D95"/>
    <w:rsid w:val="006E5C86"/>
    <w:rsid w:val="006E7760"/>
    <w:rsid w:val="00701116"/>
    <w:rsid w:val="00702757"/>
    <w:rsid w:val="00713C44"/>
    <w:rsid w:val="00731EC1"/>
    <w:rsid w:val="00734A5B"/>
    <w:rsid w:val="00737283"/>
    <w:rsid w:val="0074026F"/>
    <w:rsid w:val="007429F6"/>
    <w:rsid w:val="00744E76"/>
    <w:rsid w:val="00765EAF"/>
    <w:rsid w:val="00774DA4"/>
    <w:rsid w:val="00776774"/>
    <w:rsid w:val="007767FC"/>
    <w:rsid w:val="00781F0F"/>
    <w:rsid w:val="007B600E"/>
    <w:rsid w:val="007C6C9A"/>
    <w:rsid w:val="007C70A8"/>
    <w:rsid w:val="007C723D"/>
    <w:rsid w:val="007E7ECC"/>
    <w:rsid w:val="007F0F4A"/>
    <w:rsid w:val="007F7E17"/>
    <w:rsid w:val="008028A4"/>
    <w:rsid w:val="00830747"/>
    <w:rsid w:val="008471CD"/>
    <w:rsid w:val="008768CA"/>
    <w:rsid w:val="008A3270"/>
    <w:rsid w:val="008C384C"/>
    <w:rsid w:val="008C4877"/>
    <w:rsid w:val="00901AD1"/>
    <w:rsid w:val="0090271F"/>
    <w:rsid w:val="00902E23"/>
    <w:rsid w:val="009109AC"/>
    <w:rsid w:val="009114D7"/>
    <w:rsid w:val="0091348E"/>
    <w:rsid w:val="00917CCB"/>
    <w:rsid w:val="0093449A"/>
    <w:rsid w:val="00942EC2"/>
    <w:rsid w:val="00964B2F"/>
    <w:rsid w:val="009727FD"/>
    <w:rsid w:val="009749F8"/>
    <w:rsid w:val="00995925"/>
    <w:rsid w:val="009E6B31"/>
    <w:rsid w:val="009E7391"/>
    <w:rsid w:val="009F37B7"/>
    <w:rsid w:val="00A10F02"/>
    <w:rsid w:val="00A13CEC"/>
    <w:rsid w:val="00A164B4"/>
    <w:rsid w:val="00A225D5"/>
    <w:rsid w:val="00A238E8"/>
    <w:rsid w:val="00A26956"/>
    <w:rsid w:val="00A27486"/>
    <w:rsid w:val="00A419F2"/>
    <w:rsid w:val="00A50F6F"/>
    <w:rsid w:val="00A53724"/>
    <w:rsid w:val="00A56066"/>
    <w:rsid w:val="00A73129"/>
    <w:rsid w:val="00A82346"/>
    <w:rsid w:val="00A92BA1"/>
    <w:rsid w:val="00AA1E7B"/>
    <w:rsid w:val="00AB64CF"/>
    <w:rsid w:val="00AC1119"/>
    <w:rsid w:val="00AC6BC6"/>
    <w:rsid w:val="00AE65E2"/>
    <w:rsid w:val="00B011FA"/>
    <w:rsid w:val="00B0491F"/>
    <w:rsid w:val="00B13067"/>
    <w:rsid w:val="00B15449"/>
    <w:rsid w:val="00B1786E"/>
    <w:rsid w:val="00B21546"/>
    <w:rsid w:val="00B30203"/>
    <w:rsid w:val="00B4641D"/>
    <w:rsid w:val="00B60E5E"/>
    <w:rsid w:val="00B662F8"/>
    <w:rsid w:val="00B66B4C"/>
    <w:rsid w:val="00B81E9B"/>
    <w:rsid w:val="00B81EB7"/>
    <w:rsid w:val="00B93086"/>
    <w:rsid w:val="00B948AA"/>
    <w:rsid w:val="00BA19ED"/>
    <w:rsid w:val="00BA4890"/>
    <w:rsid w:val="00BA4B8D"/>
    <w:rsid w:val="00BB338E"/>
    <w:rsid w:val="00BB36AD"/>
    <w:rsid w:val="00BC0F7D"/>
    <w:rsid w:val="00BD7D31"/>
    <w:rsid w:val="00BE3255"/>
    <w:rsid w:val="00BF128E"/>
    <w:rsid w:val="00C074DD"/>
    <w:rsid w:val="00C1496A"/>
    <w:rsid w:val="00C33079"/>
    <w:rsid w:val="00C45231"/>
    <w:rsid w:val="00C67BF7"/>
    <w:rsid w:val="00C72833"/>
    <w:rsid w:val="00C80F1D"/>
    <w:rsid w:val="00C81D80"/>
    <w:rsid w:val="00C82D99"/>
    <w:rsid w:val="00C93F40"/>
    <w:rsid w:val="00CA3D0C"/>
    <w:rsid w:val="00CB45A9"/>
    <w:rsid w:val="00CE064A"/>
    <w:rsid w:val="00CE5B0F"/>
    <w:rsid w:val="00D20DF8"/>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D4C17"/>
    <w:rsid w:val="00DD74A5"/>
    <w:rsid w:val="00DF2B1F"/>
    <w:rsid w:val="00DF62CD"/>
    <w:rsid w:val="00E16509"/>
    <w:rsid w:val="00E17E21"/>
    <w:rsid w:val="00E278BC"/>
    <w:rsid w:val="00E44582"/>
    <w:rsid w:val="00E60916"/>
    <w:rsid w:val="00E77645"/>
    <w:rsid w:val="00E9662D"/>
    <w:rsid w:val="00EA15B0"/>
    <w:rsid w:val="00EA5EA7"/>
    <w:rsid w:val="00EB0435"/>
    <w:rsid w:val="00EC4A25"/>
    <w:rsid w:val="00EE4720"/>
    <w:rsid w:val="00EE66A3"/>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qFormat/>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6.bin"/><Relationship Id="rId299" Type="http://schemas.openxmlformats.org/officeDocument/2006/relationships/package" Target="embeddings/Microsoft_Visio_Drawing29.vsdx"/><Relationship Id="rId21" Type="http://schemas.openxmlformats.org/officeDocument/2006/relationships/oleObject" Target="embeddings/Microsoft_Visio_2003-2010_Drawing.vsd"/><Relationship Id="rId63" Type="http://schemas.openxmlformats.org/officeDocument/2006/relationships/package" Target="embeddings/Microsoft_Visio_Drawing1.vsdx"/><Relationship Id="rId159" Type="http://schemas.openxmlformats.org/officeDocument/2006/relationships/oleObject" Target="embeddings/Microsoft_Visio_2003-2010_Drawing21.vsd"/><Relationship Id="rId324" Type="http://schemas.openxmlformats.org/officeDocument/2006/relationships/image" Target="media/image159.emf"/><Relationship Id="rId366" Type="http://schemas.openxmlformats.org/officeDocument/2006/relationships/image" Target="media/image180.emf"/><Relationship Id="rId170" Type="http://schemas.openxmlformats.org/officeDocument/2006/relationships/image" Target="media/image82.emf"/><Relationship Id="rId226" Type="http://schemas.openxmlformats.org/officeDocument/2006/relationships/image" Target="media/image110.emf"/><Relationship Id="rId433" Type="http://schemas.openxmlformats.org/officeDocument/2006/relationships/package" Target="embeddings/Microsoft_Visio_Drawing47.vsdx"/><Relationship Id="rId268" Type="http://schemas.openxmlformats.org/officeDocument/2006/relationships/image" Target="media/image131.emf"/><Relationship Id="rId475" Type="http://schemas.openxmlformats.org/officeDocument/2006/relationships/package" Target="embeddings/Microsoft_Visio_Drawing55.vsdx"/><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oleObject" Target="embeddings/oleObject79.bin"/><Relationship Id="rId377" Type="http://schemas.openxmlformats.org/officeDocument/2006/relationships/package" Target="embeddings/Microsoft_Visio_Drawing35.vsdx"/><Relationship Id="rId5" Type="http://schemas.openxmlformats.org/officeDocument/2006/relationships/webSettings" Target="webSettings.xml"/><Relationship Id="rId181" Type="http://schemas.openxmlformats.org/officeDocument/2006/relationships/package" Target="embeddings/Microsoft_Visio_Drawing15.vsdx"/><Relationship Id="rId237" Type="http://schemas.openxmlformats.org/officeDocument/2006/relationships/oleObject" Target="embeddings/oleObject53.bin"/><Relationship Id="rId402" Type="http://schemas.openxmlformats.org/officeDocument/2006/relationships/image" Target="media/image198.emf"/><Relationship Id="rId279" Type="http://schemas.openxmlformats.org/officeDocument/2006/relationships/oleObject" Target="embeddings/Microsoft_Visio_2003-2010_Drawing48.vsd"/><Relationship Id="rId444" Type="http://schemas.openxmlformats.org/officeDocument/2006/relationships/image" Target="media/image219.emf"/><Relationship Id="rId43" Type="http://schemas.openxmlformats.org/officeDocument/2006/relationships/oleObject" Target="embeddings/Microsoft_Visio_2003-2010_Drawing4.vsd"/><Relationship Id="rId139" Type="http://schemas.openxmlformats.org/officeDocument/2006/relationships/oleObject" Target="embeddings/Microsoft_Visio_2003-2010_Drawing13.vsd"/><Relationship Id="rId290" Type="http://schemas.openxmlformats.org/officeDocument/2006/relationships/image" Target="media/image142.emf"/><Relationship Id="rId304" Type="http://schemas.openxmlformats.org/officeDocument/2006/relationships/image" Target="media/image149.emf"/><Relationship Id="rId346" Type="http://schemas.openxmlformats.org/officeDocument/2006/relationships/image" Target="media/image170.emf"/><Relationship Id="rId388" Type="http://schemas.openxmlformats.org/officeDocument/2006/relationships/image" Target="media/image191.emf"/><Relationship Id="rId85" Type="http://schemas.openxmlformats.org/officeDocument/2006/relationships/package" Target="embeddings/Microsoft_Visio_Drawing7.vsdx"/><Relationship Id="rId150" Type="http://schemas.openxmlformats.org/officeDocument/2006/relationships/image" Target="media/image72.emf"/><Relationship Id="rId192" Type="http://schemas.openxmlformats.org/officeDocument/2006/relationships/image" Target="media/image93.emf"/><Relationship Id="rId206" Type="http://schemas.openxmlformats.org/officeDocument/2006/relationships/image" Target="media/image100.emf"/><Relationship Id="rId413" Type="http://schemas.openxmlformats.org/officeDocument/2006/relationships/package" Target="embeddings/Microsoft_Visio_Drawing42.vsdx"/><Relationship Id="rId248" Type="http://schemas.openxmlformats.org/officeDocument/2006/relationships/image" Target="media/image121.emf"/><Relationship Id="rId455" Type="http://schemas.openxmlformats.org/officeDocument/2006/relationships/oleObject" Target="embeddings/oleObject108.bin"/><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oleObject" Target="embeddings/oleObject70.bin"/><Relationship Id="rId357" Type="http://schemas.openxmlformats.org/officeDocument/2006/relationships/oleObject" Target="embeddings/oleObject88.bin"/><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oleObject" Target="embeddings/oleObject43.bin"/><Relationship Id="rId217" Type="http://schemas.openxmlformats.org/officeDocument/2006/relationships/oleObject" Target="embeddings/oleObject52.bin"/><Relationship Id="rId399" Type="http://schemas.openxmlformats.org/officeDocument/2006/relationships/oleObject" Target="embeddings/oleObject102.bin"/><Relationship Id="rId259" Type="http://schemas.openxmlformats.org/officeDocument/2006/relationships/oleObject" Target="embeddings/Microsoft_Visio_2003-2010_Drawing44.vsd"/><Relationship Id="rId424" Type="http://schemas.openxmlformats.org/officeDocument/2006/relationships/image" Target="media/image209.emf"/><Relationship Id="rId466" Type="http://schemas.openxmlformats.org/officeDocument/2006/relationships/image" Target="media/image230.emf"/><Relationship Id="rId23" Type="http://schemas.openxmlformats.org/officeDocument/2006/relationships/oleObject" Target="embeddings/oleObject6.bin"/><Relationship Id="rId119" Type="http://schemas.openxmlformats.org/officeDocument/2006/relationships/oleObject" Target="embeddings/oleObject37.bin"/><Relationship Id="rId270" Type="http://schemas.openxmlformats.org/officeDocument/2006/relationships/image" Target="media/image132.emf"/><Relationship Id="rId326" Type="http://schemas.openxmlformats.org/officeDocument/2006/relationships/image" Target="media/image160.emf"/><Relationship Id="rId65" Type="http://schemas.openxmlformats.org/officeDocument/2006/relationships/oleObject" Target="embeddings/oleObject22.bin"/><Relationship Id="rId130" Type="http://schemas.openxmlformats.org/officeDocument/2006/relationships/image" Target="media/image62.emf"/><Relationship Id="rId368" Type="http://schemas.openxmlformats.org/officeDocument/2006/relationships/image" Target="media/image181.emf"/><Relationship Id="rId172" Type="http://schemas.openxmlformats.org/officeDocument/2006/relationships/image" Target="media/image83.emf"/><Relationship Id="rId228" Type="http://schemas.openxmlformats.org/officeDocument/2006/relationships/image" Target="media/image111.emf"/><Relationship Id="rId435" Type="http://schemas.openxmlformats.org/officeDocument/2006/relationships/oleObject" Target="embeddings/oleObject103.bin"/><Relationship Id="rId477" Type="http://schemas.openxmlformats.org/officeDocument/2006/relationships/footer" Target="footer1.xml"/><Relationship Id="rId13" Type="http://schemas.openxmlformats.org/officeDocument/2006/relationships/oleObject" Target="embeddings/oleObject3.bin"/><Relationship Id="rId109" Type="http://schemas.openxmlformats.org/officeDocument/2006/relationships/oleObject" Target="embeddings/oleObject32.bin"/><Relationship Id="rId260" Type="http://schemas.openxmlformats.org/officeDocument/2006/relationships/image" Target="media/image127.emf"/><Relationship Id="rId281" Type="http://schemas.openxmlformats.org/officeDocument/2006/relationships/package" Target="embeddings/Microsoft_Visio_Drawing26.vsdx"/><Relationship Id="rId316" Type="http://schemas.openxmlformats.org/officeDocument/2006/relationships/image" Target="media/image155.emf"/><Relationship Id="rId337" Type="http://schemas.openxmlformats.org/officeDocument/2006/relationships/oleObject" Target="embeddings/oleObject80.bin"/><Relationship Id="rId34" Type="http://schemas.openxmlformats.org/officeDocument/2006/relationships/image" Target="media/image14.emf"/><Relationship Id="rId55" Type="http://schemas.openxmlformats.org/officeDocument/2006/relationships/oleObject" Target="embeddings/oleObject18.bin"/><Relationship Id="rId76" Type="http://schemas.openxmlformats.org/officeDocument/2006/relationships/image" Target="media/image35.emf"/><Relationship Id="rId97" Type="http://schemas.openxmlformats.org/officeDocument/2006/relationships/oleObject" Target="embeddings/oleObject26.bin"/><Relationship Id="rId120" Type="http://schemas.openxmlformats.org/officeDocument/2006/relationships/image" Target="media/image57.emf"/><Relationship Id="rId141" Type="http://schemas.openxmlformats.org/officeDocument/2006/relationships/oleObject" Target="embeddings/Microsoft_Visio_2003-2010_Drawing14.vsd"/><Relationship Id="rId358" Type="http://schemas.openxmlformats.org/officeDocument/2006/relationships/image" Target="media/image176.emf"/><Relationship Id="rId379" Type="http://schemas.openxmlformats.org/officeDocument/2006/relationships/package" Target="embeddings/Microsoft_Visio_Drawing36.vsdx"/><Relationship Id="rId7" Type="http://schemas.openxmlformats.org/officeDocument/2006/relationships/endnotes" Target="endnotes.xml"/><Relationship Id="rId162" Type="http://schemas.openxmlformats.org/officeDocument/2006/relationships/image" Target="media/image78.emf"/><Relationship Id="rId183" Type="http://schemas.openxmlformats.org/officeDocument/2006/relationships/oleObject" Target="embeddings/oleObject47.bin"/><Relationship Id="rId218" Type="http://schemas.openxmlformats.org/officeDocument/2006/relationships/image" Target="media/image106.emf"/><Relationship Id="rId239" Type="http://schemas.openxmlformats.org/officeDocument/2006/relationships/oleObject" Target="embeddings/oleObject54.bin"/><Relationship Id="rId390" Type="http://schemas.openxmlformats.org/officeDocument/2006/relationships/image" Target="media/image192.emf"/><Relationship Id="rId404" Type="http://schemas.openxmlformats.org/officeDocument/2006/relationships/image" Target="media/image199.emf"/><Relationship Id="rId425" Type="http://schemas.openxmlformats.org/officeDocument/2006/relationships/oleObject" Target="embeddings/Microsoft_Visio_2003-2010_Drawing58.vsd"/><Relationship Id="rId446" Type="http://schemas.openxmlformats.org/officeDocument/2006/relationships/image" Target="media/image220.emf"/><Relationship Id="rId467" Type="http://schemas.openxmlformats.org/officeDocument/2006/relationships/oleObject" Target="embeddings/Microsoft_Visio_2003-2010_Drawing66.vsd"/><Relationship Id="rId250" Type="http://schemas.openxmlformats.org/officeDocument/2006/relationships/image" Target="media/image122.emf"/><Relationship Id="rId271" Type="http://schemas.openxmlformats.org/officeDocument/2006/relationships/oleObject" Target="embeddings/Microsoft_Visio_2003-2010_Drawing46.vsd"/><Relationship Id="rId292" Type="http://schemas.openxmlformats.org/officeDocument/2006/relationships/image" Target="media/image143.emf"/><Relationship Id="rId306" Type="http://schemas.openxmlformats.org/officeDocument/2006/relationships/image" Target="media/image150.emf"/><Relationship Id="rId24" Type="http://schemas.openxmlformats.org/officeDocument/2006/relationships/image" Target="media/image9.emf"/><Relationship Id="rId45" Type="http://schemas.openxmlformats.org/officeDocument/2006/relationships/oleObject" Target="embeddings/oleObject13.bin"/><Relationship Id="rId66" Type="http://schemas.openxmlformats.org/officeDocument/2006/relationships/image" Target="media/image30.emf"/><Relationship Id="rId87" Type="http://schemas.openxmlformats.org/officeDocument/2006/relationships/oleObject" Target="embeddings/oleObject25.bin"/><Relationship Id="rId110" Type="http://schemas.openxmlformats.org/officeDocument/2006/relationships/image" Target="media/image52.emf"/><Relationship Id="rId131" Type="http://schemas.openxmlformats.org/officeDocument/2006/relationships/package" Target="embeddings/Microsoft_Visio_Drawing11.vsdx"/><Relationship Id="rId327" Type="http://schemas.openxmlformats.org/officeDocument/2006/relationships/package" Target="embeddings/Microsoft_Visio_Drawing32.vsdx"/><Relationship Id="rId348" Type="http://schemas.openxmlformats.org/officeDocument/2006/relationships/image" Target="media/image171.emf"/><Relationship Id="rId369" Type="http://schemas.openxmlformats.org/officeDocument/2006/relationships/oleObject" Target="embeddings/Microsoft_Visio_2003-2010_Drawing51.vsd"/><Relationship Id="rId152" Type="http://schemas.openxmlformats.org/officeDocument/2006/relationships/image" Target="media/image73.emf"/><Relationship Id="rId173" Type="http://schemas.openxmlformats.org/officeDocument/2006/relationships/oleObject" Target="embeddings/Microsoft_Visio_2003-2010_Drawing24.vsd"/><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oleObject" Target="embeddings/Microsoft_Visio_2003-2010_Drawing39.vsd"/><Relationship Id="rId380" Type="http://schemas.openxmlformats.org/officeDocument/2006/relationships/image" Target="media/image187.emf"/><Relationship Id="rId415" Type="http://schemas.openxmlformats.org/officeDocument/2006/relationships/package" Target="embeddings/Microsoft_Visio_Drawing43.vsdx"/><Relationship Id="rId436" Type="http://schemas.openxmlformats.org/officeDocument/2006/relationships/image" Target="media/image215.emf"/><Relationship Id="rId457" Type="http://schemas.openxmlformats.org/officeDocument/2006/relationships/package" Target="embeddings/Microsoft_Visio_Drawing50.vsdx"/><Relationship Id="rId240" Type="http://schemas.openxmlformats.org/officeDocument/2006/relationships/image" Target="media/image117.emf"/><Relationship Id="rId261" Type="http://schemas.openxmlformats.org/officeDocument/2006/relationships/oleObject" Target="embeddings/Microsoft_Visio_2003-2010_Drawing45.vsd"/><Relationship Id="rId478" Type="http://schemas.openxmlformats.org/officeDocument/2006/relationships/fontTable" Target="fontTable.xml"/><Relationship Id="rId14" Type="http://schemas.openxmlformats.org/officeDocument/2006/relationships/image" Target="media/image4.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package" Target="embeddings/Microsoft_Visio_Drawing5.vsdx"/><Relationship Id="rId100" Type="http://schemas.openxmlformats.org/officeDocument/2006/relationships/image" Target="media/image47.emf"/><Relationship Id="rId282" Type="http://schemas.openxmlformats.org/officeDocument/2006/relationships/image" Target="media/image138.emf"/><Relationship Id="rId317" Type="http://schemas.openxmlformats.org/officeDocument/2006/relationships/oleObject" Target="embeddings/oleObject71.bin"/><Relationship Id="rId338" Type="http://schemas.openxmlformats.org/officeDocument/2006/relationships/image" Target="media/image166.emf"/><Relationship Id="rId359" Type="http://schemas.openxmlformats.org/officeDocument/2006/relationships/oleObject" Target="embeddings/oleObject89.bin"/><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oleObject" Target="embeddings/oleObject38.bin"/><Relationship Id="rId142" Type="http://schemas.openxmlformats.org/officeDocument/2006/relationships/image" Target="media/image68.emf"/><Relationship Id="rId163" Type="http://schemas.openxmlformats.org/officeDocument/2006/relationships/oleObject" Target="embeddings/Microsoft_Visio_2003-2010_Drawing22.vsd"/><Relationship Id="rId184" Type="http://schemas.openxmlformats.org/officeDocument/2006/relationships/image" Target="media/image89.emf"/><Relationship Id="rId219" Type="http://schemas.openxmlformats.org/officeDocument/2006/relationships/oleObject" Target="embeddings/Microsoft_Visio_2003-2010_Drawing36.vsd"/><Relationship Id="rId370" Type="http://schemas.openxmlformats.org/officeDocument/2006/relationships/image" Target="media/image182.emf"/><Relationship Id="rId391" Type="http://schemas.openxmlformats.org/officeDocument/2006/relationships/oleObject" Target="embeddings/oleObject98.bin"/><Relationship Id="rId405" Type="http://schemas.openxmlformats.org/officeDocument/2006/relationships/oleObject" Target="embeddings/Microsoft_Visio_2003-2010_Drawing54.vsd"/><Relationship Id="rId426" Type="http://schemas.openxmlformats.org/officeDocument/2006/relationships/image" Target="media/image210.emf"/><Relationship Id="rId447" Type="http://schemas.openxmlformats.org/officeDocument/2006/relationships/oleObject" Target="embeddings/oleObject105.bin"/><Relationship Id="rId230" Type="http://schemas.openxmlformats.org/officeDocument/2006/relationships/image" Target="media/image112.emf"/><Relationship Id="rId251" Type="http://schemas.openxmlformats.org/officeDocument/2006/relationships/oleObject" Target="embeddings/oleObject57.bin"/><Relationship Id="rId468" Type="http://schemas.openxmlformats.org/officeDocument/2006/relationships/image" Target="media/image231.emf"/><Relationship Id="rId25" Type="http://schemas.openxmlformats.org/officeDocument/2006/relationships/oleObject" Target="embeddings/oleObject7.bin"/><Relationship Id="rId46" Type="http://schemas.openxmlformats.org/officeDocument/2006/relationships/image" Target="media/image20.emf"/><Relationship Id="rId67" Type="http://schemas.openxmlformats.org/officeDocument/2006/relationships/oleObject" Target="embeddings/Microsoft_Visio_2003-2010_Drawing5.vsd"/><Relationship Id="rId272" Type="http://schemas.openxmlformats.org/officeDocument/2006/relationships/image" Target="media/image133.emf"/><Relationship Id="rId293" Type="http://schemas.openxmlformats.org/officeDocument/2006/relationships/oleObject" Target="embeddings/Microsoft_Visio_2003-2010_Drawing50.vsd"/><Relationship Id="rId307" Type="http://schemas.openxmlformats.org/officeDocument/2006/relationships/oleObject" Target="embeddings/oleObject66.bin"/><Relationship Id="rId328" Type="http://schemas.openxmlformats.org/officeDocument/2006/relationships/image" Target="media/image161.emf"/><Relationship Id="rId349" Type="http://schemas.openxmlformats.org/officeDocument/2006/relationships/oleObject" Target="embeddings/oleObject86.bin"/><Relationship Id="rId88" Type="http://schemas.openxmlformats.org/officeDocument/2006/relationships/image" Target="media/image41.emf"/><Relationship Id="rId111" Type="http://schemas.openxmlformats.org/officeDocument/2006/relationships/oleObject" Target="embeddings/oleObject33.bin"/><Relationship Id="rId132" Type="http://schemas.openxmlformats.org/officeDocument/2006/relationships/image" Target="media/image63.emf"/><Relationship Id="rId153" Type="http://schemas.openxmlformats.org/officeDocument/2006/relationships/oleObject" Target="embeddings/Microsoft_Visio_2003-2010_Drawing18.vsd"/><Relationship Id="rId174" Type="http://schemas.openxmlformats.org/officeDocument/2006/relationships/image" Target="media/image84.emf"/><Relationship Id="rId195" Type="http://schemas.openxmlformats.org/officeDocument/2006/relationships/oleObject" Target="embeddings/Microsoft_Visio_2003-2010_Drawing26.vsd"/><Relationship Id="rId209" Type="http://schemas.openxmlformats.org/officeDocument/2006/relationships/oleObject" Target="embeddings/Microsoft_Visio_2003-2010_Drawing33.vsd"/><Relationship Id="rId360" Type="http://schemas.openxmlformats.org/officeDocument/2006/relationships/image" Target="media/image177.emf"/><Relationship Id="rId381" Type="http://schemas.openxmlformats.org/officeDocument/2006/relationships/package" Target="embeddings/Microsoft_Visio_Drawing37.vsdx"/><Relationship Id="rId416" Type="http://schemas.openxmlformats.org/officeDocument/2006/relationships/image" Target="media/image205.emf"/><Relationship Id="rId220" Type="http://schemas.openxmlformats.org/officeDocument/2006/relationships/image" Target="media/image107.emf"/><Relationship Id="rId241" Type="http://schemas.openxmlformats.org/officeDocument/2006/relationships/package" Target="embeddings/Microsoft_Word_Document.docx"/><Relationship Id="rId437" Type="http://schemas.openxmlformats.org/officeDocument/2006/relationships/oleObject" Target="embeddings/Microsoft_Visio_2003-2010_Drawing62.vsd"/><Relationship Id="rId458" Type="http://schemas.openxmlformats.org/officeDocument/2006/relationships/image" Target="media/image226.emf"/><Relationship Id="rId479" Type="http://schemas.openxmlformats.org/officeDocument/2006/relationships/theme" Target="theme/theme1.xml"/><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oleObject19.bin"/><Relationship Id="rId262" Type="http://schemas.openxmlformats.org/officeDocument/2006/relationships/image" Target="media/image128.emf"/><Relationship Id="rId283" Type="http://schemas.openxmlformats.org/officeDocument/2006/relationships/oleObject" Target="embeddings/Microsoft_Visio_2003-2010_Drawing49.vsd"/><Relationship Id="rId318" Type="http://schemas.openxmlformats.org/officeDocument/2006/relationships/image" Target="media/image156.emf"/><Relationship Id="rId339" Type="http://schemas.openxmlformats.org/officeDocument/2006/relationships/oleObject" Target="embeddings/oleObject81.bin"/><Relationship Id="rId78" Type="http://schemas.openxmlformats.org/officeDocument/2006/relationships/image" Target="media/image36.emf"/><Relationship Id="rId99" Type="http://schemas.openxmlformats.org/officeDocument/2006/relationships/oleObject" Target="embeddings/oleObject27.bin"/><Relationship Id="rId101" Type="http://schemas.openxmlformats.org/officeDocument/2006/relationships/oleObject" Target="embeddings/oleObject28.bin"/><Relationship Id="rId122" Type="http://schemas.openxmlformats.org/officeDocument/2006/relationships/image" Target="media/image58.emf"/><Relationship Id="rId143" Type="http://schemas.openxmlformats.org/officeDocument/2006/relationships/oleObject" Target="embeddings/oleObject41.bin"/><Relationship Id="rId164" Type="http://schemas.openxmlformats.org/officeDocument/2006/relationships/image" Target="media/image79.emf"/><Relationship Id="rId185" Type="http://schemas.openxmlformats.org/officeDocument/2006/relationships/oleObject" Target="embeddings/oleObject48.bin"/><Relationship Id="rId350" Type="http://schemas.openxmlformats.org/officeDocument/2006/relationships/image" Target="media/image172.emf"/><Relationship Id="rId371" Type="http://schemas.openxmlformats.org/officeDocument/2006/relationships/oleObject" Target="embeddings/oleObject94.bin"/><Relationship Id="rId406" Type="http://schemas.openxmlformats.org/officeDocument/2006/relationships/image" Target="media/image20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image" Target="media/image193.emf"/><Relationship Id="rId427" Type="http://schemas.openxmlformats.org/officeDocument/2006/relationships/oleObject" Target="embeddings/Microsoft_Visio_2003-2010_Drawing59.vsd"/><Relationship Id="rId448" Type="http://schemas.openxmlformats.org/officeDocument/2006/relationships/image" Target="media/image221.emf"/><Relationship Id="rId469" Type="http://schemas.openxmlformats.org/officeDocument/2006/relationships/package" Target="embeddings/Microsoft_Visio_Drawing52.vsdx"/><Relationship Id="rId26" Type="http://schemas.openxmlformats.org/officeDocument/2006/relationships/image" Target="media/image10.emf"/><Relationship Id="rId231" Type="http://schemas.openxmlformats.org/officeDocument/2006/relationships/oleObject" Target="embeddings/Microsoft_Visio_2003-2010_Drawing40.vsd"/><Relationship Id="rId252" Type="http://schemas.openxmlformats.org/officeDocument/2006/relationships/image" Target="media/image123.emf"/><Relationship Id="rId273" Type="http://schemas.openxmlformats.org/officeDocument/2006/relationships/oleObject" Target="embeddings/oleObject59.bin"/><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76.bin"/><Relationship Id="rId47" Type="http://schemas.openxmlformats.org/officeDocument/2006/relationships/oleObject" Target="embeddings/oleObject14.bin"/><Relationship Id="rId68" Type="http://schemas.openxmlformats.org/officeDocument/2006/relationships/image" Target="media/image31.emf"/><Relationship Id="rId89" Type="http://schemas.openxmlformats.org/officeDocument/2006/relationships/package" Target="embeddings/Microsoft_Visio_Drawing8.vsdx"/><Relationship Id="rId112" Type="http://schemas.openxmlformats.org/officeDocument/2006/relationships/image" Target="media/image53.emf"/><Relationship Id="rId133" Type="http://schemas.openxmlformats.org/officeDocument/2006/relationships/oleObject" Target="embeddings/Microsoft_Visio_2003-2010_Drawing11.vsd"/><Relationship Id="rId154" Type="http://schemas.openxmlformats.org/officeDocument/2006/relationships/image" Target="media/image74.emf"/><Relationship Id="rId175" Type="http://schemas.openxmlformats.org/officeDocument/2006/relationships/oleObject" Target="embeddings/oleObject45.bin"/><Relationship Id="rId340" Type="http://schemas.openxmlformats.org/officeDocument/2006/relationships/image" Target="media/image167.emf"/><Relationship Id="rId361" Type="http://schemas.openxmlformats.org/officeDocument/2006/relationships/oleObject" Target="embeddings/oleObject90.bin"/><Relationship Id="rId196" Type="http://schemas.openxmlformats.org/officeDocument/2006/relationships/image" Target="media/image95.emf"/><Relationship Id="rId200" Type="http://schemas.openxmlformats.org/officeDocument/2006/relationships/image" Target="media/image97.emf"/><Relationship Id="rId382" Type="http://schemas.openxmlformats.org/officeDocument/2006/relationships/image" Target="media/image188.emf"/><Relationship Id="rId417" Type="http://schemas.openxmlformats.org/officeDocument/2006/relationships/oleObject" Target="embeddings/Microsoft_Visio_2003-2010_Drawing57.vsd"/><Relationship Id="rId438" Type="http://schemas.openxmlformats.org/officeDocument/2006/relationships/image" Target="media/image216.emf"/><Relationship Id="rId459" Type="http://schemas.openxmlformats.org/officeDocument/2006/relationships/package" Target="embeddings/Microsoft_Visio_Drawing51.vsdx"/><Relationship Id="rId16" Type="http://schemas.openxmlformats.org/officeDocument/2006/relationships/image" Target="media/image5.emf"/><Relationship Id="rId221" Type="http://schemas.openxmlformats.org/officeDocument/2006/relationships/package" Target="embeddings/Microsoft_Visio_Drawing17.vsdx"/><Relationship Id="rId242" Type="http://schemas.openxmlformats.org/officeDocument/2006/relationships/image" Target="media/image118.emf"/><Relationship Id="rId263" Type="http://schemas.openxmlformats.org/officeDocument/2006/relationships/package" Target="embeddings/Microsoft_Visio_Drawing23.vsdx"/><Relationship Id="rId284" Type="http://schemas.openxmlformats.org/officeDocument/2006/relationships/image" Target="media/image139.emf"/><Relationship Id="rId319" Type="http://schemas.openxmlformats.org/officeDocument/2006/relationships/oleObject" Target="embeddings/oleObject72.bin"/><Relationship Id="rId470" Type="http://schemas.openxmlformats.org/officeDocument/2006/relationships/image" Target="media/image232.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48.emf"/><Relationship Id="rId123" Type="http://schemas.openxmlformats.org/officeDocument/2006/relationships/oleObject" Target="embeddings/Microsoft_Visio_2003-2010_Drawing9.vsd"/><Relationship Id="rId144" Type="http://schemas.openxmlformats.org/officeDocument/2006/relationships/image" Target="media/image69.emf"/><Relationship Id="rId330" Type="http://schemas.openxmlformats.org/officeDocument/2006/relationships/image" Target="media/image162.emf"/><Relationship Id="rId90" Type="http://schemas.openxmlformats.org/officeDocument/2006/relationships/image" Target="media/image42.emf"/><Relationship Id="rId165" Type="http://schemas.openxmlformats.org/officeDocument/2006/relationships/package" Target="embeddings/Microsoft_Visio_Drawing12.vsdx"/><Relationship Id="rId186" Type="http://schemas.openxmlformats.org/officeDocument/2006/relationships/image" Target="media/image90.emf"/><Relationship Id="rId351" Type="http://schemas.openxmlformats.org/officeDocument/2006/relationships/oleObject" Target="embeddings/oleObject87.bin"/><Relationship Id="rId372" Type="http://schemas.openxmlformats.org/officeDocument/2006/relationships/image" Target="media/image183.emf"/><Relationship Id="rId393" Type="http://schemas.openxmlformats.org/officeDocument/2006/relationships/oleObject" Target="embeddings/oleObject99.bin"/><Relationship Id="rId407" Type="http://schemas.openxmlformats.org/officeDocument/2006/relationships/oleObject" Target="embeddings/Microsoft_Visio_2003-2010_Drawing55.vsd"/><Relationship Id="rId428" Type="http://schemas.openxmlformats.org/officeDocument/2006/relationships/image" Target="media/image211.emf"/><Relationship Id="rId449" Type="http://schemas.openxmlformats.org/officeDocument/2006/relationships/package" Target="embeddings/Microsoft_Visio_Drawing49.vsdx"/><Relationship Id="rId211" Type="http://schemas.openxmlformats.org/officeDocument/2006/relationships/package" Target="embeddings/Microsoft_Visio_Drawing16.vsdx"/><Relationship Id="rId232" Type="http://schemas.openxmlformats.org/officeDocument/2006/relationships/image" Target="media/image113.emf"/><Relationship Id="rId253" Type="http://schemas.openxmlformats.org/officeDocument/2006/relationships/package" Target="embeddings/Microsoft_Visio_Drawing22.vsdx"/><Relationship Id="rId274" Type="http://schemas.openxmlformats.org/officeDocument/2006/relationships/image" Target="media/image134.emf"/><Relationship Id="rId295" Type="http://schemas.openxmlformats.org/officeDocument/2006/relationships/package" Target="embeddings/Microsoft_Visio_Drawing27.vsdx"/><Relationship Id="rId309" Type="http://schemas.openxmlformats.org/officeDocument/2006/relationships/oleObject" Target="embeddings/oleObject67.bin"/><Relationship Id="rId460" Type="http://schemas.openxmlformats.org/officeDocument/2006/relationships/image" Target="media/image227.emf"/><Relationship Id="rId27" Type="http://schemas.openxmlformats.org/officeDocument/2006/relationships/oleObject" Target="embeddings/oleObject8.bin"/><Relationship Id="rId48" Type="http://schemas.openxmlformats.org/officeDocument/2006/relationships/image" Target="media/image21.emf"/><Relationship Id="rId69" Type="http://schemas.openxmlformats.org/officeDocument/2006/relationships/package" Target="embeddings/Microsoft_Visio_Drawing2.vsdx"/><Relationship Id="rId113" Type="http://schemas.openxmlformats.org/officeDocument/2006/relationships/oleObject" Target="embeddings/oleObject34.bin"/><Relationship Id="rId134" Type="http://schemas.openxmlformats.org/officeDocument/2006/relationships/image" Target="media/image64.emf"/><Relationship Id="rId320" Type="http://schemas.openxmlformats.org/officeDocument/2006/relationships/image" Target="media/image157.emf"/><Relationship Id="rId80" Type="http://schemas.openxmlformats.org/officeDocument/2006/relationships/image" Target="media/image37.emf"/><Relationship Id="rId155" Type="http://schemas.openxmlformats.org/officeDocument/2006/relationships/oleObject" Target="embeddings/Microsoft_Visio_2003-2010_Drawing19.vsd"/><Relationship Id="rId176" Type="http://schemas.openxmlformats.org/officeDocument/2006/relationships/image" Target="media/image85.emf"/><Relationship Id="rId197" Type="http://schemas.openxmlformats.org/officeDocument/2006/relationships/oleObject" Target="embeddings/Microsoft_Visio_2003-2010_Drawing27.vsd"/><Relationship Id="rId341" Type="http://schemas.openxmlformats.org/officeDocument/2006/relationships/oleObject" Target="embeddings/oleObject82.bin"/><Relationship Id="rId362" Type="http://schemas.openxmlformats.org/officeDocument/2006/relationships/image" Target="media/image178.emf"/><Relationship Id="rId383" Type="http://schemas.openxmlformats.org/officeDocument/2006/relationships/package" Target="embeddings/Microsoft_Visio_Drawing38.vsdx"/><Relationship Id="rId418" Type="http://schemas.openxmlformats.org/officeDocument/2006/relationships/image" Target="media/image206.emf"/><Relationship Id="rId439" Type="http://schemas.openxmlformats.org/officeDocument/2006/relationships/oleObject" Target="embeddings/Microsoft_Visio_2003-2010_Drawing63.vsd"/><Relationship Id="rId201" Type="http://schemas.openxmlformats.org/officeDocument/2006/relationships/oleObject" Target="embeddings/Microsoft_Visio_2003-2010_Drawing29.vsd"/><Relationship Id="rId222" Type="http://schemas.openxmlformats.org/officeDocument/2006/relationships/image" Target="media/image108.emf"/><Relationship Id="rId243" Type="http://schemas.openxmlformats.org/officeDocument/2006/relationships/package" Target="embeddings/Microsoft_Visio_Drawing20.vsdx"/><Relationship Id="rId264" Type="http://schemas.openxmlformats.org/officeDocument/2006/relationships/image" Target="media/image129.emf"/><Relationship Id="rId285" Type="http://schemas.openxmlformats.org/officeDocument/2006/relationships/oleObject" Target="embeddings/oleObject61.bin"/><Relationship Id="rId450" Type="http://schemas.openxmlformats.org/officeDocument/2006/relationships/image" Target="media/image222.emf"/><Relationship Id="rId471" Type="http://schemas.openxmlformats.org/officeDocument/2006/relationships/package" Target="embeddings/Microsoft_Visio_Drawing53.vsdx"/><Relationship Id="rId17" Type="http://schemas.openxmlformats.org/officeDocument/2006/relationships/package" Target="embeddings/Microsoft_Visio_Drawing.vsdx"/><Relationship Id="rId38" Type="http://schemas.openxmlformats.org/officeDocument/2006/relationships/image" Target="media/image16.emf"/><Relationship Id="rId59" Type="http://schemas.openxmlformats.org/officeDocument/2006/relationships/oleObject" Target="embeddings/oleObject20.bin"/><Relationship Id="rId103" Type="http://schemas.openxmlformats.org/officeDocument/2006/relationships/oleObject" Target="embeddings/oleObject29.bin"/><Relationship Id="rId124" Type="http://schemas.openxmlformats.org/officeDocument/2006/relationships/image" Target="media/image59.emf"/><Relationship Id="rId310" Type="http://schemas.openxmlformats.org/officeDocument/2006/relationships/image" Target="media/image152.emf"/><Relationship Id="rId70" Type="http://schemas.openxmlformats.org/officeDocument/2006/relationships/image" Target="media/image32.emf"/><Relationship Id="rId91" Type="http://schemas.openxmlformats.org/officeDocument/2006/relationships/package" Target="embeddings/Microsoft_Visio_Drawing9.vsdx"/><Relationship Id="rId145" Type="http://schemas.openxmlformats.org/officeDocument/2006/relationships/oleObject" Target="embeddings/oleObject42.bin"/><Relationship Id="rId166" Type="http://schemas.openxmlformats.org/officeDocument/2006/relationships/image" Target="media/image80.emf"/><Relationship Id="rId187" Type="http://schemas.openxmlformats.org/officeDocument/2006/relationships/oleObject" Target="embeddings/oleObject49.bin"/><Relationship Id="rId331" Type="http://schemas.openxmlformats.org/officeDocument/2006/relationships/oleObject" Target="embeddings/oleObject77.bin"/><Relationship Id="rId352" Type="http://schemas.openxmlformats.org/officeDocument/2006/relationships/image" Target="media/image173.emf"/><Relationship Id="rId373" Type="http://schemas.openxmlformats.org/officeDocument/2006/relationships/oleObject" Target="embeddings/oleObject95.bin"/><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60.vsd"/><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19.vsdx"/><Relationship Id="rId254" Type="http://schemas.openxmlformats.org/officeDocument/2006/relationships/image" Target="media/image124.emf"/><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image" Target="media/image54.emf"/><Relationship Id="rId275" Type="http://schemas.openxmlformats.org/officeDocument/2006/relationships/oleObject" Target="embeddings/oleObject60.bin"/><Relationship Id="rId296" Type="http://schemas.openxmlformats.org/officeDocument/2006/relationships/image" Target="media/image145.emf"/><Relationship Id="rId300" Type="http://schemas.openxmlformats.org/officeDocument/2006/relationships/image" Target="media/image147.emf"/><Relationship Id="rId461" Type="http://schemas.openxmlformats.org/officeDocument/2006/relationships/oleObject" Target="embeddings/oleObject109.bin"/><Relationship Id="rId60" Type="http://schemas.openxmlformats.org/officeDocument/2006/relationships/image" Target="media/image27.emf"/><Relationship Id="rId81" Type="http://schemas.openxmlformats.org/officeDocument/2006/relationships/oleObject" Target="embeddings/oleObject24.bin"/><Relationship Id="rId135" Type="http://schemas.openxmlformats.org/officeDocument/2006/relationships/oleObject" Target="embeddings/oleObject40.bin"/><Relationship Id="rId156" Type="http://schemas.openxmlformats.org/officeDocument/2006/relationships/image" Target="media/image75.emf"/><Relationship Id="rId177" Type="http://schemas.openxmlformats.org/officeDocument/2006/relationships/package" Target="embeddings/Microsoft_Visio_Drawing14.vsdx"/><Relationship Id="rId198" Type="http://schemas.openxmlformats.org/officeDocument/2006/relationships/image" Target="media/image96.emf"/><Relationship Id="rId321" Type="http://schemas.openxmlformats.org/officeDocument/2006/relationships/oleObject" Target="embeddings/oleObject73.bin"/><Relationship Id="rId342" Type="http://schemas.openxmlformats.org/officeDocument/2006/relationships/image" Target="media/image168.emf"/><Relationship Id="rId363" Type="http://schemas.openxmlformats.org/officeDocument/2006/relationships/oleObject" Target="embeddings/oleObject91.bin"/><Relationship Id="rId384" Type="http://schemas.openxmlformats.org/officeDocument/2006/relationships/image" Target="media/image189.emf"/><Relationship Id="rId419" Type="http://schemas.openxmlformats.org/officeDocument/2006/relationships/package" Target="embeddings/Microsoft_Visio_Drawing44.vsdx"/><Relationship Id="rId202" Type="http://schemas.openxmlformats.org/officeDocument/2006/relationships/image" Target="media/image98.emf"/><Relationship Id="rId223" Type="http://schemas.openxmlformats.org/officeDocument/2006/relationships/oleObject" Target="embeddings/Microsoft_Visio_2003-2010_Drawing37.vsd"/><Relationship Id="rId244" Type="http://schemas.openxmlformats.org/officeDocument/2006/relationships/image" Target="media/image119.emf"/><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2.vsd"/><Relationship Id="rId265" Type="http://schemas.openxmlformats.org/officeDocument/2006/relationships/oleObject" Target="embeddings/oleObject58.bin"/><Relationship Id="rId286" Type="http://schemas.openxmlformats.org/officeDocument/2006/relationships/image" Target="media/image140.emf"/><Relationship Id="rId451" Type="http://schemas.openxmlformats.org/officeDocument/2006/relationships/oleObject" Target="embeddings/oleObject106.bin"/><Relationship Id="rId472" Type="http://schemas.openxmlformats.org/officeDocument/2006/relationships/image" Target="media/image233.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oleObject39.bin"/><Relationship Id="rId146" Type="http://schemas.openxmlformats.org/officeDocument/2006/relationships/image" Target="media/image70.emf"/><Relationship Id="rId167" Type="http://schemas.openxmlformats.org/officeDocument/2006/relationships/oleObject" Target="embeddings/oleObject44.bin"/><Relationship Id="rId188" Type="http://schemas.openxmlformats.org/officeDocument/2006/relationships/image" Target="media/image91.emf"/><Relationship Id="rId311" Type="http://schemas.openxmlformats.org/officeDocument/2006/relationships/oleObject" Target="embeddings/oleObject68.bin"/><Relationship Id="rId332" Type="http://schemas.openxmlformats.org/officeDocument/2006/relationships/image" Target="media/image163.emf"/><Relationship Id="rId353" Type="http://schemas.openxmlformats.org/officeDocument/2006/relationships/package" Target="embeddings/Microsoft_Visio_Drawing33.vsdx"/><Relationship Id="rId374" Type="http://schemas.openxmlformats.org/officeDocument/2006/relationships/image" Target="media/image184.emf"/><Relationship Id="rId395" Type="http://schemas.openxmlformats.org/officeDocument/2006/relationships/oleObject" Target="embeddings/oleObject100.bin"/><Relationship Id="rId409" Type="http://schemas.openxmlformats.org/officeDocument/2006/relationships/oleObject" Target="embeddings/Microsoft_Visio_2003-2010_Drawing56.vsd"/><Relationship Id="rId71" Type="http://schemas.openxmlformats.org/officeDocument/2006/relationships/oleObject" Target="embeddings/Microsoft_Visio_2003-2010_Drawing6.vsd"/><Relationship Id="rId92" Type="http://schemas.openxmlformats.org/officeDocument/2006/relationships/image" Target="media/image43.emf"/><Relationship Id="rId213" Type="http://schemas.openxmlformats.org/officeDocument/2006/relationships/oleObject" Target="embeddings/Microsoft_Visio_2003-2010_Drawing34.vsd"/><Relationship Id="rId234" Type="http://schemas.openxmlformats.org/officeDocument/2006/relationships/image" Target="media/image114.emf"/><Relationship Id="rId420" Type="http://schemas.openxmlformats.org/officeDocument/2006/relationships/image" Target="media/image207.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55" Type="http://schemas.openxmlformats.org/officeDocument/2006/relationships/oleObject" Target="embeddings/Microsoft_Visio_2003-2010_Drawing42.vsd"/><Relationship Id="rId276" Type="http://schemas.openxmlformats.org/officeDocument/2006/relationships/image" Target="media/image135.emf"/><Relationship Id="rId297" Type="http://schemas.openxmlformats.org/officeDocument/2006/relationships/package" Target="embeddings/Microsoft_Visio_Drawing28.vsdx"/><Relationship Id="rId441" Type="http://schemas.openxmlformats.org/officeDocument/2006/relationships/package" Target="embeddings/Microsoft_Visio_Drawing48.vsdx"/><Relationship Id="rId462" Type="http://schemas.openxmlformats.org/officeDocument/2006/relationships/image" Target="media/image228.emf"/><Relationship Id="rId40" Type="http://schemas.openxmlformats.org/officeDocument/2006/relationships/image" Target="media/image17.emf"/><Relationship Id="rId115" Type="http://schemas.openxmlformats.org/officeDocument/2006/relationships/oleObject" Target="embeddings/oleObject35.bin"/><Relationship Id="rId136" Type="http://schemas.openxmlformats.org/officeDocument/2006/relationships/image" Target="media/image65.emf"/><Relationship Id="rId157" Type="http://schemas.openxmlformats.org/officeDocument/2006/relationships/oleObject" Target="embeddings/Microsoft_Visio_2003-2010_Drawing20.vsd"/><Relationship Id="rId178" Type="http://schemas.openxmlformats.org/officeDocument/2006/relationships/image" Target="media/image86.emf"/><Relationship Id="rId301" Type="http://schemas.openxmlformats.org/officeDocument/2006/relationships/package" Target="embeddings/Microsoft_Visio_Drawing30.vsdx"/><Relationship Id="rId322" Type="http://schemas.openxmlformats.org/officeDocument/2006/relationships/image" Target="media/image158.emf"/><Relationship Id="rId343" Type="http://schemas.openxmlformats.org/officeDocument/2006/relationships/oleObject" Target="embeddings/oleObject83.bin"/><Relationship Id="rId364" Type="http://schemas.openxmlformats.org/officeDocument/2006/relationships/image" Target="media/image179.emf"/><Relationship Id="rId61" Type="http://schemas.openxmlformats.org/officeDocument/2006/relationships/oleObject" Target="embeddings/oleObject21.bin"/><Relationship Id="rId82" Type="http://schemas.openxmlformats.org/officeDocument/2006/relationships/image" Target="media/image38.emf"/><Relationship Id="rId199" Type="http://schemas.openxmlformats.org/officeDocument/2006/relationships/oleObject" Target="embeddings/Microsoft_Visio_2003-2010_Drawing28.vsd"/><Relationship Id="rId203" Type="http://schemas.openxmlformats.org/officeDocument/2006/relationships/oleObject" Target="embeddings/Microsoft_Visio_2003-2010_Drawing30.vsd"/><Relationship Id="rId385" Type="http://schemas.openxmlformats.org/officeDocument/2006/relationships/oleObject" Target="embeddings/Microsoft_Visio_2003-2010_Drawing52.vsd"/><Relationship Id="rId19" Type="http://schemas.openxmlformats.org/officeDocument/2006/relationships/oleObject" Target="embeddings/oleObject5.bin"/><Relationship Id="rId224" Type="http://schemas.openxmlformats.org/officeDocument/2006/relationships/image" Target="media/image109.emf"/><Relationship Id="rId245" Type="http://schemas.openxmlformats.org/officeDocument/2006/relationships/oleObject" Target="embeddings/oleObject55.bin"/><Relationship Id="rId266" Type="http://schemas.openxmlformats.org/officeDocument/2006/relationships/image" Target="media/image130.emf"/><Relationship Id="rId287" Type="http://schemas.openxmlformats.org/officeDocument/2006/relationships/oleObject" Target="embeddings/oleObject62.bin"/><Relationship Id="rId410" Type="http://schemas.openxmlformats.org/officeDocument/2006/relationships/image" Target="media/image202.emf"/><Relationship Id="rId431" Type="http://schemas.openxmlformats.org/officeDocument/2006/relationships/oleObject" Target="embeddings/Microsoft_Visio_2003-2010_Drawing61.vsd"/><Relationship Id="rId452" Type="http://schemas.openxmlformats.org/officeDocument/2006/relationships/image" Target="media/image223.emf"/><Relationship Id="rId473" Type="http://schemas.openxmlformats.org/officeDocument/2006/relationships/package" Target="embeddings/Microsoft_Visio_Drawing54.vsdx"/><Relationship Id="rId30" Type="http://schemas.openxmlformats.org/officeDocument/2006/relationships/image" Target="media/image12.emf"/><Relationship Id="rId105" Type="http://schemas.openxmlformats.org/officeDocument/2006/relationships/oleObject" Target="embeddings/oleObject30.bin"/><Relationship Id="rId126" Type="http://schemas.openxmlformats.org/officeDocument/2006/relationships/image" Target="media/image60.emf"/><Relationship Id="rId147" Type="http://schemas.openxmlformats.org/officeDocument/2006/relationships/oleObject" Target="embeddings/Microsoft_Visio_2003-2010_Drawing15.vsd"/><Relationship Id="rId168" Type="http://schemas.openxmlformats.org/officeDocument/2006/relationships/image" Target="media/image81.emf"/><Relationship Id="rId312" Type="http://schemas.openxmlformats.org/officeDocument/2006/relationships/image" Target="media/image153.emf"/><Relationship Id="rId333" Type="http://schemas.openxmlformats.org/officeDocument/2006/relationships/oleObject" Target="embeddings/oleObject78.bin"/><Relationship Id="rId354" Type="http://schemas.openxmlformats.org/officeDocument/2006/relationships/image" Target="media/image174.emf"/><Relationship Id="rId51" Type="http://schemas.openxmlformats.org/officeDocument/2006/relationships/oleObject" Target="embeddings/oleObject16.bin"/><Relationship Id="rId72" Type="http://schemas.openxmlformats.org/officeDocument/2006/relationships/image" Target="media/image33.emf"/><Relationship Id="rId93" Type="http://schemas.openxmlformats.org/officeDocument/2006/relationships/oleObject" Target="embeddings/Microsoft_Visio_2003-2010_Drawing7.vsd"/><Relationship Id="rId189" Type="http://schemas.openxmlformats.org/officeDocument/2006/relationships/oleObject" Target="embeddings/oleObject50.bin"/><Relationship Id="rId375" Type="http://schemas.openxmlformats.org/officeDocument/2006/relationships/oleObject" Target="embeddings/oleObject96.bin"/><Relationship Id="rId396" Type="http://schemas.openxmlformats.org/officeDocument/2006/relationships/image" Target="media/image195.w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oleObject" Target="embeddings/Microsoft_Visio_2003-2010_Drawing41.vsd"/><Relationship Id="rId256" Type="http://schemas.openxmlformats.org/officeDocument/2006/relationships/image" Target="media/image125.emf"/><Relationship Id="rId277" Type="http://schemas.openxmlformats.org/officeDocument/2006/relationships/oleObject" Target="embeddings/Microsoft_Visio_2003-2010_Drawing47.vsd"/><Relationship Id="rId298" Type="http://schemas.openxmlformats.org/officeDocument/2006/relationships/image" Target="media/image146.emf"/><Relationship Id="rId400" Type="http://schemas.openxmlformats.org/officeDocument/2006/relationships/image" Target="media/image197.emf"/><Relationship Id="rId421" Type="http://schemas.openxmlformats.org/officeDocument/2006/relationships/package" Target="embeddings/Microsoft_Visio_Drawing45.vsdx"/><Relationship Id="rId442" Type="http://schemas.openxmlformats.org/officeDocument/2006/relationships/image" Target="media/image218.emf"/><Relationship Id="rId463" Type="http://schemas.openxmlformats.org/officeDocument/2006/relationships/oleObject" Target="embeddings/oleObject110.bin"/><Relationship Id="rId116" Type="http://schemas.openxmlformats.org/officeDocument/2006/relationships/image" Target="media/image55.emf"/><Relationship Id="rId137" Type="http://schemas.openxmlformats.org/officeDocument/2006/relationships/oleObject" Target="embeddings/Microsoft_Visio_2003-2010_Drawing12.vsd"/><Relationship Id="rId158" Type="http://schemas.openxmlformats.org/officeDocument/2006/relationships/image" Target="media/image76.emf"/><Relationship Id="rId302" Type="http://schemas.openxmlformats.org/officeDocument/2006/relationships/image" Target="media/image148.emf"/><Relationship Id="rId323" Type="http://schemas.openxmlformats.org/officeDocument/2006/relationships/oleObject" Target="embeddings/oleObject74.bin"/><Relationship Id="rId344" Type="http://schemas.openxmlformats.org/officeDocument/2006/relationships/image" Target="media/image169.emf"/><Relationship Id="rId20" Type="http://schemas.openxmlformats.org/officeDocument/2006/relationships/image" Target="media/image7.emf"/><Relationship Id="rId41" Type="http://schemas.openxmlformats.org/officeDocument/2006/relationships/oleObject" Target="embeddings/Microsoft_Visio_2003-2010_Drawing3.vsd"/><Relationship Id="rId62" Type="http://schemas.openxmlformats.org/officeDocument/2006/relationships/image" Target="media/image28.emf"/><Relationship Id="rId83" Type="http://schemas.openxmlformats.org/officeDocument/2006/relationships/package" Target="embeddings/Microsoft_Visio_Drawing6.vsdx"/><Relationship Id="rId179" Type="http://schemas.openxmlformats.org/officeDocument/2006/relationships/oleObject" Target="embeddings/oleObject46.bin"/><Relationship Id="rId365" Type="http://schemas.openxmlformats.org/officeDocument/2006/relationships/oleObject" Target="embeddings/oleObject92.bin"/><Relationship Id="rId386" Type="http://schemas.openxmlformats.org/officeDocument/2006/relationships/image" Target="media/image190.emf"/><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oleObject" Target="embeddings/Microsoft_Visio_2003-2010_Drawing38.vsd"/><Relationship Id="rId246" Type="http://schemas.openxmlformats.org/officeDocument/2006/relationships/image" Target="media/image120.emf"/><Relationship Id="rId267" Type="http://schemas.openxmlformats.org/officeDocument/2006/relationships/package" Target="embeddings/Microsoft_Visio_Drawing24.vsdx"/><Relationship Id="rId288" Type="http://schemas.openxmlformats.org/officeDocument/2006/relationships/image" Target="media/image141.emf"/><Relationship Id="rId411" Type="http://schemas.openxmlformats.org/officeDocument/2006/relationships/package" Target="embeddings/Microsoft_Visio_Drawing41.vsdx"/><Relationship Id="rId432" Type="http://schemas.openxmlformats.org/officeDocument/2006/relationships/image" Target="media/image213.emf"/><Relationship Id="rId453" Type="http://schemas.openxmlformats.org/officeDocument/2006/relationships/oleObject" Target="embeddings/oleObject107.bin"/><Relationship Id="rId474" Type="http://schemas.openxmlformats.org/officeDocument/2006/relationships/image" Target="media/image234.emf"/><Relationship Id="rId106" Type="http://schemas.openxmlformats.org/officeDocument/2006/relationships/image" Target="media/image50.emf"/><Relationship Id="rId127" Type="http://schemas.openxmlformats.org/officeDocument/2006/relationships/oleObject" Target="embeddings/Microsoft_Visio_2003-2010_Drawing10.vsd"/><Relationship Id="rId313" Type="http://schemas.openxmlformats.org/officeDocument/2006/relationships/oleObject" Target="embeddings/oleObject69.bin"/><Relationship Id="rId10" Type="http://schemas.openxmlformats.org/officeDocument/2006/relationships/image" Target="media/image2.emf"/><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package" Target="embeddings/Microsoft_Visio_Drawing3.vsdx"/><Relationship Id="rId94" Type="http://schemas.openxmlformats.org/officeDocument/2006/relationships/image" Target="media/image44.emf"/><Relationship Id="rId148" Type="http://schemas.openxmlformats.org/officeDocument/2006/relationships/image" Target="media/image71.emf"/><Relationship Id="rId169" Type="http://schemas.openxmlformats.org/officeDocument/2006/relationships/package" Target="embeddings/Microsoft_Visio_Drawing13.vsdx"/><Relationship Id="rId334" Type="http://schemas.openxmlformats.org/officeDocument/2006/relationships/image" Target="media/image164.emf"/><Relationship Id="rId355" Type="http://schemas.openxmlformats.org/officeDocument/2006/relationships/package" Target="embeddings/Microsoft_Visio_Drawing34.vsdx"/><Relationship Id="rId376" Type="http://schemas.openxmlformats.org/officeDocument/2006/relationships/image" Target="media/image185.emf"/><Relationship Id="rId397" Type="http://schemas.openxmlformats.org/officeDocument/2006/relationships/oleObject" Target="embeddings/oleObject101.bin"/><Relationship Id="rId4" Type="http://schemas.openxmlformats.org/officeDocument/2006/relationships/settings" Target="settings.xml"/><Relationship Id="rId180" Type="http://schemas.openxmlformats.org/officeDocument/2006/relationships/image" Target="media/image87.emf"/><Relationship Id="rId215" Type="http://schemas.openxmlformats.org/officeDocument/2006/relationships/oleObject" Target="embeddings/Microsoft_Visio_2003-2010_Drawing35.vsd"/><Relationship Id="rId236" Type="http://schemas.openxmlformats.org/officeDocument/2006/relationships/image" Target="media/image115.emf"/><Relationship Id="rId257" Type="http://schemas.openxmlformats.org/officeDocument/2006/relationships/oleObject" Target="embeddings/Microsoft_Visio_2003-2010_Drawing43.vsd"/><Relationship Id="rId278" Type="http://schemas.openxmlformats.org/officeDocument/2006/relationships/image" Target="media/image136.emf"/><Relationship Id="rId401" Type="http://schemas.openxmlformats.org/officeDocument/2006/relationships/oleObject" Target="embeddings/Microsoft_Visio_2003-2010_Drawing53.vsd"/><Relationship Id="rId422" Type="http://schemas.openxmlformats.org/officeDocument/2006/relationships/image" Target="media/image208.emf"/><Relationship Id="rId443" Type="http://schemas.openxmlformats.org/officeDocument/2006/relationships/oleObject" Target="embeddings/Microsoft_Visio_2003-2010_Drawing64.vsd"/><Relationship Id="rId464" Type="http://schemas.openxmlformats.org/officeDocument/2006/relationships/image" Target="media/image229.emf"/><Relationship Id="rId303" Type="http://schemas.openxmlformats.org/officeDocument/2006/relationships/oleObject" Target="embeddings/oleObject65.bin"/><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6.emf"/><Relationship Id="rId345" Type="http://schemas.openxmlformats.org/officeDocument/2006/relationships/oleObject" Target="embeddings/oleObject84.bin"/><Relationship Id="rId387" Type="http://schemas.openxmlformats.org/officeDocument/2006/relationships/package" Target="embeddings/Microsoft_Visio_Drawing39.vsdx"/><Relationship Id="rId191" Type="http://schemas.openxmlformats.org/officeDocument/2006/relationships/oleObject" Target="embeddings/oleObject51.bin"/><Relationship Id="rId205" Type="http://schemas.openxmlformats.org/officeDocument/2006/relationships/oleObject" Target="embeddings/Microsoft_Visio_2003-2010_Drawing31.vsd"/><Relationship Id="rId247" Type="http://schemas.openxmlformats.org/officeDocument/2006/relationships/oleObject" Target="embeddings/oleObject56.bin"/><Relationship Id="rId412" Type="http://schemas.openxmlformats.org/officeDocument/2006/relationships/image" Target="media/image203.emf"/><Relationship Id="rId107" Type="http://schemas.openxmlformats.org/officeDocument/2006/relationships/oleObject" Target="embeddings/oleObject31.bin"/><Relationship Id="rId289" Type="http://schemas.openxmlformats.org/officeDocument/2006/relationships/oleObject" Target="embeddings/oleObject63.bin"/><Relationship Id="rId454" Type="http://schemas.openxmlformats.org/officeDocument/2006/relationships/image" Target="media/image224.emf"/><Relationship Id="rId11" Type="http://schemas.openxmlformats.org/officeDocument/2006/relationships/oleObject" Target="embeddings/oleObject2.bin"/><Relationship Id="rId53" Type="http://schemas.openxmlformats.org/officeDocument/2006/relationships/oleObject" Target="embeddings/oleObject17.bin"/><Relationship Id="rId149" Type="http://schemas.openxmlformats.org/officeDocument/2006/relationships/oleObject" Target="embeddings/Microsoft_Visio_2003-2010_Drawing16.vsd"/><Relationship Id="rId314" Type="http://schemas.openxmlformats.org/officeDocument/2006/relationships/image" Target="media/image154.emf"/><Relationship Id="rId356" Type="http://schemas.openxmlformats.org/officeDocument/2006/relationships/image" Target="media/image175.emf"/><Relationship Id="rId398" Type="http://schemas.openxmlformats.org/officeDocument/2006/relationships/image" Target="media/image196.wmf"/><Relationship Id="rId95" Type="http://schemas.openxmlformats.org/officeDocument/2006/relationships/oleObject" Target="embeddings/Microsoft_Visio_2003-2010_Drawing8.vsd"/><Relationship Id="rId160" Type="http://schemas.openxmlformats.org/officeDocument/2006/relationships/image" Target="media/image77.emf"/><Relationship Id="rId216" Type="http://schemas.openxmlformats.org/officeDocument/2006/relationships/image" Target="media/image105.emf"/><Relationship Id="rId423" Type="http://schemas.openxmlformats.org/officeDocument/2006/relationships/package" Target="embeddings/Microsoft_Visio_Drawing46.vsdx"/><Relationship Id="rId258" Type="http://schemas.openxmlformats.org/officeDocument/2006/relationships/image" Target="media/image126.emf"/><Relationship Id="rId465" Type="http://schemas.openxmlformats.org/officeDocument/2006/relationships/oleObject" Target="embeddings/Microsoft_Visio_2003-2010_Drawing65.vsd"/><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oleObject" Target="embeddings/oleObject75.bin"/><Relationship Id="rId367" Type="http://schemas.openxmlformats.org/officeDocument/2006/relationships/oleObject" Target="embeddings/oleObject93.bin"/><Relationship Id="rId171" Type="http://schemas.openxmlformats.org/officeDocument/2006/relationships/oleObject" Target="embeddings/Microsoft_Visio_2003-2010_Drawing23.vsd"/><Relationship Id="rId227" Type="http://schemas.openxmlformats.org/officeDocument/2006/relationships/package" Target="embeddings/Microsoft_Visio_Drawing18.vsdx"/><Relationship Id="rId269" Type="http://schemas.openxmlformats.org/officeDocument/2006/relationships/package" Target="embeddings/Microsoft_Visio_Drawing25.vsdx"/><Relationship Id="rId434" Type="http://schemas.openxmlformats.org/officeDocument/2006/relationships/image" Target="media/image214.emf"/><Relationship Id="rId476" Type="http://schemas.openxmlformats.org/officeDocument/2006/relationships/header" Target="header1.xml"/><Relationship Id="rId33" Type="http://schemas.openxmlformats.org/officeDocument/2006/relationships/oleObject" Target="embeddings/oleObject10.bin"/><Relationship Id="rId129" Type="http://schemas.openxmlformats.org/officeDocument/2006/relationships/package" Target="embeddings/Microsoft_Visio_Drawing10.vsdx"/><Relationship Id="rId280" Type="http://schemas.openxmlformats.org/officeDocument/2006/relationships/image" Target="media/image137.emf"/><Relationship Id="rId336" Type="http://schemas.openxmlformats.org/officeDocument/2006/relationships/image" Target="media/image165.emf"/><Relationship Id="rId75" Type="http://schemas.openxmlformats.org/officeDocument/2006/relationships/package" Target="embeddings/Microsoft_Visio_Drawing4.vsdx"/><Relationship Id="rId140" Type="http://schemas.openxmlformats.org/officeDocument/2006/relationships/image" Target="media/image67.emf"/><Relationship Id="rId182" Type="http://schemas.openxmlformats.org/officeDocument/2006/relationships/image" Target="media/image88.emf"/><Relationship Id="rId378" Type="http://schemas.openxmlformats.org/officeDocument/2006/relationships/image" Target="media/image186.emf"/><Relationship Id="rId403" Type="http://schemas.openxmlformats.org/officeDocument/2006/relationships/package" Target="embeddings/Microsoft_Visio_Drawing40.vsdx"/><Relationship Id="rId6" Type="http://schemas.openxmlformats.org/officeDocument/2006/relationships/footnotes" Target="footnotes.xml"/><Relationship Id="rId238" Type="http://schemas.openxmlformats.org/officeDocument/2006/relationships/image" Target="media/image116.emf"/><Relationship Id="rId445" Type="http://schemas.openxmlformats.org/officeDocument/2006/relationships/oleObject" Target="embeddings/oleObject104.bin"/><Relationship Id="rId291" Type="http://schemas.openxmlformats.org/officeDocument/2006/relationships/oleObject" Target="embeddings/oleObject64.bin"/><Relationship Id="rId305" Type="http://schemas.openxmlformats.org/officeDocument/2006/relationships/package" Target="embeddings/Microsoft_Visio_Drawing31.vsdx"/><Relationship Id="rId347" Type="http://schemas.openxmlformats.org/officeDocument/2006/relationships/oleObject" Target="embeddings/oleObject85.bin"/><Relationship Id="rId44" Type="http://schemas.openxmlformats.org/officeDocument/2006/relationships/image" Target="media/image19.emf"/><Relationship Id="rId86" Type="http://schemas.openxmlformats.org/officeDocument/2006/relationships/image" Target="media/image40.emf"/><Relationship Id="rId151" Type="http://schemas.openxmlformats.org/officeDocument/2006/relationships/oleObject" Target="embeddings/Microsoft_Visio_2003-2010_Drawing17.vsd"/><Relationship Id="rId389" Type="http://schemas.openxmlformats.org/officeDocument/2006/relationships/oleObject" Target="embeddings/oleObject97.bin"/><Relationship Id="rId193" Type="http://schemas.openxmlformats.org/officeDocument/2006/relationships/oleObject" Target="embeddings/Microsoft_Visio_2003-2010_Drawing25.vsd"/><Relationship Id="rId207" Type="http://schemas.openxmlformats.org/officeDocument/2006/relationships/oleObject" Target="embeddings/Microsoft_Visio_2003-2010_Drawing32.vsd"/><Relationship Id="rId249" Type="http://schemas.openxmlformats.org/officeDocument/2006/relationships/package" Target="embeddings/Microsoft_Visio_Drawing21.vsdx"/><Relationship Id="rId414" Type="http://schemas.openxmlformats.org/officeDocument/2006/relationships/image" Target="media/image204.emf"/><Relationship Id="rId456" Type="http://schemas.openxmlformats.org/officeDocument/2006/relationships/image" Target="media/image2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727</Pages>
  <Words>345582</Words>
  <Characters>1824675</Characters>
  <Application>Microsoft Office Word</Application>
  <DocSecurity>0</DocSecurity>
  <Lines>43444</Lines>
  <Paragraphs>33910</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2136347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23.228_CR1255_(Rel-17)_IMS_WebRTC</cp:lastModifiedBy>
  <cp:revision>2</cp:revision>
  <cp:lastPrinted>2019-02-25T14:05:00Z</cp:lastPrinted>
  <dcterms:created xsi:type="dcterms:W3CDTF">2021-12-23T12:08:00Z</dcterms:created>
  <dcterms:modified xsi:type="dcterms:W3CDTF">2021-12-23T12:08:00Z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