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21E76BE7"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B91A40">
              <w:t>2</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3B7E7C">
              <w:rPr>
                <w:sz w:val="32"/>
              </w:rPr>
              <w:t>3</w:t>
            </w:r>
            <w:r w:rsidRPr="00CB5EC9">
              <w:rPr>
                <w:sz w:val="32"/>
              </w:rPr>
              <w:t>-</w:t>
            </w:r>
            <w:bookmarkEnd w:id="4"/>
            <w:r w:rsidR="003B7E7C">
              <w:rPr>
                <w:sz w:val="32"/>
              </w:rPr>
              <w:t>0</w:t>
            </w:r>
            <w:r w:rsidR="00B91A40">
              <w:rPr>
                <w:sz w:val="32"/>
              </w:rPr>
              <w:t>6</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868457"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8868458"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3B7E7C">
              <w:rPr>
                <w:noProof/>
                <w:sz w:val="18"/>
              </w:rPr>
              <w:t>3</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37BA4B9D" w14:textId="317DAE38" w:rsidR="0083693E"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83693E">
        <w:t>Foreword</w:t>
      </w:r>
      <w:r w:rsidR="0083693E">
        <w:tab/>
      </w:r>
      <w:r w:rsidR="0083693E">
        <w:fldChar w:fldCharType="begin" w:fldLock="1"/>
      </w:r>
      <w:r w:rsidR="0083693E">
        <w:instrText xml:space="preserve"> PAGEREF _Toc138254669 \h </w:instrText>
      </w:r>
      <w:r w:rsidR="0083693E">
        <w:fldChar w:fldCharType="separate"/>
      </w:r>
      <w:r w:rsidR="0083693E">
        <w:t>9</w:t>
      </w:r>
      <w:r w:rsidR="0083693E">
        <w:fldChar w:fldCharType="end"/>
      </w:r>
    </w:p>
    <w:p w14:paraId="00F3A041" w14:textId="4947A2A7" w:rsidR="0083693E" w:rsidRDefault="0083693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_Toc138254670 \h </w:instrText>
      </w:r>
      <w:r>
        <w:fldChar w:fldCharType="separate"/>
      </w:r>
      <w:r>
        <w:t>11</w:t>
      </w:r>
      <w:r>
        <w:fldChar w:fldCharType="end"/>
      </w:r>
    </w:p>
    <w:p w14:paraId="1D578567" w14:textId="6BA7AB46" w:rsidR="0083693E" w:rsidRDefault="0083693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_Toc138254671 \h </w:instrText>
      </w:r>
      <w:r>
        <w:fldChar w:fldCharType="separate"/>
      </w:r>
      <w:r>
        <w:t>11</w:t>
      </w:r>
      <w:r>
        <w:fldChar w:fldCharType="end"/>
      </w:r>
    </w:p>
    <w:p w14:paraId="41A58534" w14:textId="4A38A288" w:rsidR="0083693E" w:rsidRDefault="0083693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_Toc138254672 \h </w:instrText>
      </w:r>
      <w:r>
        <w:fldChar w:fldCharType="separate"/>
      </w:r>
      <w:r>
        <w:t>12</w:t>
      </w:r>
      <w:r>
        <w:fldChar w:fldCharType="end"/>
      </w:r>
    </w:p>
    <w:p w14:paraId="05F3F77F" w14:textId="73A3CC6D" w:rsidR="0083693E" w:rsidRDefault="0083693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_Toc138254673 \h </w:instrText>
      </w:r>
      <w:r>
        <w:fldChar w:fldCharType="separate"/>
      </w:r>
      <w:r>
        <w:t>12</w:t>
      </w:r>
      <w:r>
        <w:fldChar w:fldCharType="end"/>
      </w:r>
    </w:p>
    <w:p w14:paraId="7B6A659A" w14:textId="1EFA4FF2" w:rsidR="0083693E" w:rsidRDefault="0083693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_Toc138254674 \h </w:instrText>
      </w:r>
      <w:r>
        <w:fldChar w:fldCharType="separate"/>
      </w:r>
      <w:r>
        <w:t>14</w:t>
      </w:r>
      <w:r>
        <w:fldChar w:fldCharType="end"/>
      </w:r>
    </w:p>
    <w:p w14:paraId="3BC8B411" w14:textId="5DC65DB2" w:rsidR="0083693E" w:rsidRDefault="0083693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_Toc138254675 \h </w:instrText>
      </w:r>
      <w:r>
        <w:fldChar w:fldCharType="separate"/>
      </w:r>
      <w:r>
        <w:t>14</w:t>
      </w:r>
      <w:r>
        <w:fldChar w:fldCharType="end"/>
      </w:r>
    </w:p>
    <w:p w14:paraId="1DB0B20A" w14:textId="70D78E98" w:rsidR="0083693E" w:rsidRDefault="0083693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_Toc138254676 \h </w:instrText>
      </w:r>
      <w:r>
        <w:fldChar w:fldCharType="separate"/>
      </w:r>
      <w:r>
        <w:t>14</w:t>
      </w:r>
      <w:r>
        <w:fldChar w:fldCharType="end"/>
      </w:r>
    </w:p>
    <w:p w14:paraId="1EAAF683" w14:textId="37BE3FCE" w:rsidR="0083693E" w:rsidRDefault="0083693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_Toc138254677 \h </w:instrText>
      </w:r>
      <w:r>
        <w:fldChar w:fldCharType="separate"/>
      </w:r>
      <w:r>
        <w:t>14</w:t>
      </w:r>
      <w:r>
        <w:fldChar w:fldCharType="end"/>
      </w:r>
    </w:p>
    <w:p w14:paraId="1FBFC101" w14:textId="0868D926" w:rsidR="0083693E" w:rsidRDefault="0083693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_Toc138254678 \h </w:instrText>
      </w:r>
      <w:r>
        <w:fldChar w:fldCharType="separate"/>
      </w:r>
      <w:r>
        <w:t>14</w:t>
      </w:r>
      <w:r>
        <w:fldChar w:fldCharType="end"/>
      </w:r>
    </w:p>
    <w:p w14:paraId="1A5C0CCC" w14:textId="3136148A" w:rsidR="0083693E" w:rsidRDefault="0083693E">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_Toc138254679 \h </w:instrText>
      </w:r>
      <w:r>
        <w:fldChar w:fldCharType="separate"/>
      </w:r>
      <w:r>
        <w:t>16</w:t>
      </w:r>
      <w:r>
        <w:fldChar w:fldCharType="end"/>
      </w:r>
    </w:p>
    <w:p w14:paraId="5863A1E2" w14:textId="505A0D09" w:rsidR="0083693E" w:rsidRDefault="0083693E">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_Toc138254680 \h </w:instrText>
      </w:r>
      <w:r>
        <w:fldChar w:fldCharType="separate"/>
      </w:r>
      <w:r>
        <w:t>17</w:t>
      </w:r>
      <w:r>
        <w:fldChar w:fldCharType="end"/>
      </w:r>
    </w:p>
    <w:p w14:paraId="014648A7" w14:textId="6E131184" w:rsidR="0083693E" w:rsidRDefault="0083693E">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_Toc138254681 \h </w:instrText>
      </w:r>
      <w:r>
        <w:fldChar w:fldCharType="separate"/>
      </w:r>
      <w:r>
        <w:t>19</w:t>
      </w:r>
      <w:r>
        <w:fldChar w:fldCharType="end"/>
      </w:r>
    </w:p>
    <w:p w14:paraId="005DD137" w14:textId="752EBD53"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_Toc138254682 \h </w:instrText>
      </w:r>
      <w:r>
        <w:fldChar w:fldCharType="separate"/>
      </w:r>
      <w:r>
        <w:t>20</w:t>
      </w:r>
      <w:r>
        <w:fldChar w:fldCharType="end"/>
      </w:r>
    </w:p>
    <w:p w14:paraId="2A2FD458" w14:textId="48CDBC7A"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_Toc138254683 \h </w:instrText>
      </w:r>
      <w:r>
        <w:fldChar w:fldCharType="separate"/>
      </w:r>
      <w:r>
        <w:t>21</w:t>
      </w:r>
      <w:r>
        <w:fldChar w:fldCharType="end"/>
      </w:r>
    </w:p>
    <w:p w14:paraId="07F1FD23" w14:textId="3EE1BFC2" w:rsidR="0083693E" w:rsidRDefault="0083693E">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_Toc138254684 \h </w:instrText>
      </w:r>
      <w:r>
        <w:fldChar w:fldCharType="separate"/>
      </w:r>
      <w:r>
        <w:t>21</w:t>
      </w:r>
      <w:r>
        <w:fldChar w:fldCharType="end"/>
      </w:r>
    </w:p>
    <w:p w14:paraId="6988E887" w14:textId="6655E9ED" w:rsidR="0083693E" w:rsidRDefault="0083693E">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_Toc138254685 \h </w:instrText>
      </w:r>
      <w:r>
        <w:fldChar w:fldCharType="separate"/>
      </w:r>
      <w:r>
        <w:t>21</w:t>
      </w:r>
      <w:r>
        <w:fldChar w:fldCharType="end"/>
      </w:r>
    </w:p>
    <w:p w14:paraId="444D6174" w14:textId="1FA82D0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_Toc138254686 \h </w:instrText>
      </w:r>
      <w:r>
        <w:fldChar w:fldCharType="separate"/>
      </w:r>
      <w:r>
        <w:t>23</w:t>
      </w:r>
      <w:r>
        <w:fldChar w:fldCharType="end"/>
      </w:r>
    </w:p>
    <w:p w14:paraId="67A073E2" w14:textId="37871E8B" w:rsidR="0083693E" w:rsidRDefault="0083693E">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_Toc138254687 \h </w:instrText>
      </w:r>
      <w:r>
        <w:fldChar w:fldCharType="separate"/>
      </w:r>
      <w:r>
        <w:t>24</w:t>
      </w:r>
      <w:r>
        <w:fldChar w:fldCharType="end"/>
      </w:r>
    </w:p>
    <w:p w14:paraId="118A8FA7" w14:textId="029A1F7B" w:rsidR="0083693E" w:rsidRDefault="0083693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_Toc138254688 \h </w:instrText>
      </w:r>
      <w:r>
        <w:fldChar w:fldCharType="separate"/>
      </w:r>
      <w:r>
        <w:t>24</w:t>
      </w:r>
      <w:r>
        <w:fldChar w:fldCharType="end"/>
      </w:r>
    </w:p>
    <w:p w14:paraId="0BB5B863" w14:textId="10914A7E" w:rsidR="0083693E" w:rsidRDefault="0083693E">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_Toc138254689 \h </w:instrText>
      </w:r>
      <w:r>
        <w:fldChar w:fldCharType="separate"/>
      </w:r>
      <w:r>
        <w:t>24</w:t>
      </w:r>
      <w:r>
        <w:fldChar w:fldCharType="end"/>
      </w:r>
    </w:p>
    <w:p w14:paraId="556F62B7" w14:textId="502681DD" w:rsidR="0083693E" w:rsidRDefault="0083693E">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_Toc138254690 \h </w:instrText>
      </w:r>
      <w:r>
        <w:fldChar w:fldCharType="separate"/>
      </w:r>
      <w:r>
        <w:t>25</w:t>
      </w:r>
      <w:r>
        <w:fldChar w:fldCharType="end"/>
      </w:r>
    </w:p>
    <w:p w14:paraId="2D2ADB87" w14:textId="33BA00C8" w:rsidR="0083693E" w:rsidRDefault="0083693E">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_Toc138254691 \h </w:instrText>
      </w:r>
      <w:r>
        <w:fldChar w:fldCharType="separate"/>
      </w:r>
      <w:r>
        <w:t>25</w:t>
      </w:r>
      <w:r>
        <w:fldChar w:fldCharType="end"/>
      </w:r>
    </w:p>
    <w:p w14:paraId="603483BC" w14:textId="3A294C52" w:rsidR="0083693E" w:rsidRDefault="0083693E">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_Toc138254692 \h </w:instrText>
      </w:r>
      <w:r>
        <w:fldChar w:fldCharType="separate"/>
      </w:r>
      <w:r>
        <w:t>26</w:t>
      </w:r>
      <w:r>
        <w:fldChar w:fldCharType="end"/>
      </w:r>
    </w:p>
    <w:p w14:paraId="59AEBE41" w14:textId="6E651853"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_Toc138254693 \h </w:instrText>
      </w:r>
      <w:r>
        <w:fldChar w:fldCharType="separate"/>
      </w:r>
      <w:r>
        <w:t>26</w:t>
      </w:r>
      <w:r>
        <w:fldChar w:fldCharType="end"/>
      </w:r>
    </w:p>
    <w:p w14:paraId="1FC5A03A" w14:textId="29AD136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_Toc138254694 \h </w:instrText>
      </w:r>
      <w:r>
        <w:fldChar w:fldCharType="separate"/>
      </w:r>
      <w:r>
        <w:t>26</w:t>
      </w:r>
      <w:r>
        <w:fldChar w:fldCharType="end"/>
      </w:r>
    </w:p>
    <w:p w14:paraId="7BA09806" w14:textId="06B42267"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_Toc138254695 \h </w:instrText>
      </w:r>
      <w:r>
        <w:fldChar w:fldCharType="separate"/>
      </w:r>
      <w:r>
        <w:t>27</w:t>
      </w:r>
      <w:r>
        <w:fldChar w:fldCharType="end"/>
      </w:r>
    </w:p>
    <w:p w14:paraId="5AF51EE8" w14:textId="46D6E6B8" w:rsidR="0083693E" w:rsidRDefault="0083693E">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_Toc138254696 \h </w:instrText>
      </w:r>
      <w:r>
        <w:fldChar w:fldCharType="separate"/>
      </w:r>
      <w:r>
        <w:t>27</w:t>
      </w:r>
      <w:r>
        <w:fldChar w:fldCharType="end"/>
      </w:r>
    </w:p>
    <w:p w14:paraId="08AF8686" w14:textId="198D5B76" w:rsidR="0083693E" w:rsidRDefault="0083693E">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_Toc138254697 \h </w:instrText>
      </w:r>
      <w:r>
        <w:fldChar w:fldCharType="separate"/>
      </w:r>
      <w:r>
        <w:t>27</w:t>
      </w:r>
      <w:r>
        <w:fldChar w:fldCharType="end"/>
      </w:r>
    </w:p>
    <w:p w14:paraId="50C866CB" w14:textId="2848DEDD" w:rsidR="0083693E" w:rsidRDefault="0083693E">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6B5B11">
        <w:rPr>
          <w:rFonts w:eastAsia="SimSun"/>
          <w:lang w:eastAsia="zh-CN"/>
        </w:rPr>
        <w:t>ProSe</w:t>
      </w:r>
      <w:r>
        <w:rPr>
          <w:lang w:eastAsia="ko-KR"/>
        </w:rPr>
        <w:t xml:space="preserve"> Application Server</w:t>
      </w:r>
      <w:r>
        <w:tab/>
      </w:r>
      <w:r>
        <w:fldChar w:fldCharType="begin" w:fldLock="1"/>
      </w:r>
      <w:r>
        <w:instrText xml:space="preserve"> PAGEREF _Toc138254698 \h </w:instrText>
      </w:r>
      <w:r>
        <w:fldChar w:fldCharType="separate"/>
      </w:r>
      <w:r>
        <w:t>27</w:t>
      </w:r>
      <w:r>
        <w:fldChar w:fldCharType="end"/>
      </w:r>
    </w:p>
    <w:p w14:paraId="331C68B7" w14:textId="13CB3A68" w:rsidR="0083693E" w:rsidRDefault="0083693E">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6B5B11">
        <w:rPr>
          <w:rFonts w:eastAsia="SimSun"/>
          <w:lang w:eastAsia="zh-CN"/>
        </w:rPr>
        <w:t>UE-to-Network Relay</w:t>
      </w:r>
      <w:r>
        <w:tab/>
      </w:r>
      <w:r>
        <w:fldChar w:fldCharType="begin" w:fldLock="1"/>
      </w:r>
      <w:r>
        <w:instrText xml:space="preserve"> PAGEREF _Toc138254699 \h </w:instrText>
      </w:r>
      <w:r>
        <w:fldChar w:fldCharType="separate"/>
      </w:r>
      <w:r>
        <w:t>28</w:t>
      </w:r>
      <w:r>
        <w:fldChar w:fldCharType="end"/>
      </w:r>
    </w:p>
    <w:p w14:paraId="63EA0EB1" w14:textId="4F9618C3" w:rsidR="0083693E" w:rsidRDefault="0083693E">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_Toc138254700 \h </w:instrText>
      </w:r>
      <w:r>
        <w:fldChar w:fldCharType="separate"/>
      </w:r>
      <w:r>
        <w:t>28</w:t>
      </w:r>
      <w:r>
        <w:fldChar w:fldCharType="end"/>
      </w:r>
    </w:p>
    <w:p w14:paraId="254290D1" w14:textId="5723C733" w:rsidR="0083693E" w:rsidRDefault="0083693E">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_Toc138254701 \h </w:instrText>
      </w:r>
      <w:r>
        <w:fldChar w:fldCharType="separate"/>
      </w:r>
      <w:r>
        <w:t>28</w:t>
      </w:r>
      <w:r>
        <w:fldChar w:fldCharType="end"/>
      </w:r>
    </w:p>
    <w:p w14:paraId="05BA66B7" w14:textId="7A8524EE" w:rsidR="0083693E" w:rsidRDefault="0083693E">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_Toc138254702 \h </w:instrText>
      </w:r>
      <w:r>
        <w:fldChar w:fldCharType="separate"/>
      </w:r>
      <w:r>
        <w:t>28</w:t>
      </w:r>
      <w:r>
        <w:fldChar w:fldCharType="end"/>
      </w:r>
    </w:p>
    <w:p w14:paraId="5B032437" w14:textId="5529518B" w:rsidR="0083693E" w:rsidRDefault="0083693E">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_Toc138254703 \h </w:instrText>
      </w:r>
      <w:r>
        <w:fldChar w:fldCharType="separate"/>
      </w:r>
      <w:r>
        <w:t>29</w:t>
      </w:r>
      <w:r>
        <w:fldChar w:fldCharType="end"/>
      </w:r>
    </w:p>
    <w:p w14:paraId="2291327D" w14:textId="45E3885E" w:rsidR="0083693E" w:rsidRDefault="0083693E">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_Toc138254704 \h </w:instrText>
      </w:r>
      <w:r>
        <w:fldChar w:fldCharType="separate"/>
      </w:r>
      <w:r>
        <w:t>29</w:t>
      </w:r>
      <w:r>
        <w:fldChar w:fldCharType="end"/>
      </w:r>
    </w:p>
    <w:p w14:paraId="374ABD74" w14:textId="063E7152" w:rsidR="0083693E" w:rsidRDefault="0083693E">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_Toc138254705 \h </w:instrText>
      </w:r>
      <w:r>
        <w:fldChar w:fldCharType="separate"/>
      </w:r>
      <w:r>
        <w:t>29</w:t>
      </w:r>
      <w:r>
        <w:fldChar w:fldCharType="end"/>
      </w:r>
    </w:p>
    <w:p w14:paraId="4952CF07" w14:textId="282DD036" w:rsidR="0083693E" w:rsidRDefault="0083693E">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_Toc138254706 \h </w:instrText>
      </w:r>
      <w:r>
        <w:fldChar w:fldCharType="separate"/>
      </w:r>
      <w:r>
        <w:t>29</w:t>
      </w:r>
      <w:r>
        <w:fldChar w:fldCharType="end"/>
      </w:r>
    </w:p>
    <w:p w14:paraId="08DD08C0" w14:textId="68C54F44" w:rsidR="0083693E" w:rsidRDefault="0083693E">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_Toc138254707 \h </w:instrText>
      </w:r>
      <w:r>
        <w:fldChar w:fldCharType="separate"/>
      </w:r>
      <w:r>
        <w:t>29</w:t>
      </w:r>
      <w:r>
        <w:fldChar w:fldCharType="end"/>
      </w:r>
    </w:p>
    <w:p w14:paraId="22A572FC" w14:textId="691F65E6" w:rsidR="0083693E" w:rsidRDefault="0083693E">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_Toc138254708 \h </w:instrText>
      </w:r>
      <w:r>
        <w:fldChar w:fldCharType="separate"/>
      </w:r>
      <w:r>
        <w:t>30</w:t>
      </w:r>
      <w:r>
        <w:fldChar w:fldCharType="end"/>
      </w:r>
    </w:p>
    <w:p w14:paraId="40390118" w14:textId="7A2F954D" w:rsidR="0083693E" w:rsidRDefault="0083693E">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_Toc138254709 \h </w:instrText>
      </w:r>
      <w:r>
        <w:fldChar w:fldCharType="separate"/>
      </w:r>
      <w:r>
        <w:t>30</w:t>
      </w:r>
      <w:r>
        <w:fldChar w:fldCharType="end"/>
      </w:r>
    </w:p>
    <w:p w14:paraId="65EBBD80" w14:textId="717EE538" w:rsidR="0083693E" w:rsidRDefault="0083693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_Toc138254710 \h </w:instrText>
      </w:r>
      <w:r>
        <w:fldChar w:fldCharType="separate"/>
      </w:r>
      <w:r>
        <w:t>30</w:t>
      </w:r>
      <w:r>
        <w:fldChar w:fldCharType="end"/>
      </w:r>
    </w:p>
    <w:p w14:paraId="1FD1B1CA" w14:textId="5C73B3B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_Toc138254711 \h </w:instrText>
      </w:r>
      <w:r>
        <w:fldChar w:fldCharType="separate"/>
      </w:r>
      <w:r>
        <w:t>30</w:t>
      </w:r>
      <w:r>
        <w:fldChar w:fldCharType="end"/>
      </w:r>
    </w:p>
    <w:p w14:paraId="4A9E6780" w14:textId="1C4D4F47"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5.1.1a</w:t>
      </w:r>
      <w:r>
        <w:rPr>
          <w:rFonts w:asciiTheme="minorHAnsi" w:eastAsiaTheme="minorEastAsia" w:hAnsiTheme="minorHAnsi" w:cstheme="minorBidi"/>
          <w:kern w:val="2"/>
          <w:sz w:val="22"/>
          <w:szCs w:val="22"/>
          <w14:ligatures w14:val="standardContextual"/>
        </w:rPr>
        <w:tab/>
      </w:r>
      <w:r w:rsidRPr="006B5B11">
        <w:rPr>
          <w:rFonts w:eastAsia="SimSun"/>
          <w:lang w:eastAsia="zh-CN"/>
        </w:rPr>
        <w:t>General principles for applying policy/parameters</w:t>
      </w:r>
      <w:r>
        <w:tab/>
      </w:r>
      <w:r>
        <w:fldChar w:fldCharType="begin" w:fldLock="1"/>
      </w:r>
      <w:r>
        <w:instrText xml:space="preserve"> PAGEREF _Toc138254712 \h </w:instrText>
      </w:r>
      <w:r>
        <w:fldChar w:fldCharType="separate"/>
      </w:r>
      <w:r>
        <w:t>31</w:t>
      </w:r>
      <w:r>
        <w:fldChar w:fldCharType="end"/>
      </w:r>
    </w:p>
    <w:p w14:paraId="39F58087" w14:textId="1913E0A3"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_Toc138254713 \h </w:instrText>
      </w:r>
      <w:r>
        <w:fldChar w:fldCharType="separate"/>
      </w:r>
      <w:r>
        <w:t>33</w:t>
      </w:r>
      <w:r>
        <w:fldChar w:fldCharType="end"/>
      </w:r>
    </w:p>
    <w:p w14:paraId="1A508B85" w14:textId="6B03FCB0"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_Toc138254714 \h </w:instrText>
      </w:r>
      <w:r>
        <w:fldChar w:fldCharType="separate"/>
      </w:r>
      <w:r>
        <w:t>33</w:t>
      </w:r>
      <w:r>
        <w:fldChar w:fldCharType="end"/>
      </w:r>
    </w:p>
    <w:p w14:paraId="1F0523F1" w14:textId="12734D14"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_Toc138254715 \h </w:instrText>
      </w:r>
      <w:r>
        <w:fldChar w:fldCharType="separate"/>
      </w:r>
      <w:r>
        <w:t>34</w:t>
      </w:r>
      <w:r>
        <w:fldChar w:fldCharType="end"/>
      </w:r>
    </w:p>
    <w:p w14:paraId="234097FD" w14:textId="39084256"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_Toc138254716 \h </w:instrText>
      </w:r>
      <w:r>
        <w:fldChar w:fldCharType="separate"/>
      </w:r>
      <w:r>
        <w:t>34</w:t>
      </w:r>
      <w:r>
        <w:fldChar w:fldCharType="end"/>
      </w:r>
    </w:p>
    <w:p w14:paraId="00138AAC" w14:textId="2E22A4B6"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_Toc138254717 \h </w:instrText>
      </w:r>
      <w:r>
        <w:fldChar w:fldCharType="separate"/>
      </w:r>
      <w:r>
        <w:t>34</w:t>
      </w:r>
      <w:r>
        <w:fldChar w:fldCharType="end"/>
      </w:r>
    </w:p>
    <w:p w14:paraId="08BBA016" w14:textId="03EA28F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_Toc138254718 \h </w:instrText>
      </w:r>
      <w:r>
        <w:fldChar w:fldCharType="separate"/>
      </w:r>
      <w:r>
        <w:t>36</w:t>
      </w:r>
      <w:r>
        <w:fldChar w:fldCharType="end"/>
      </w:r>
    </w:p>
    <w:p w14:paraId="20F916EE" w14:textId="460CD4BA"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_Toc138254719 \h </w:instrText>
      </w:r>
      <w:r>
        <w:fldChar w:fldCharType="separate"/>
      </w:r>
      <w:r>
        <w:t>36</w:t>
      </w:r>
      <w:r>
        <w:fldChar w:fldCharType="end"/>
      </w:r>
    </w:p>
    <w:p w14:paraId="0EF16CAB" w14:textId="6715A2F8"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_Toc138254720 \h </w:instrText>
      </w:r>
      <w:r>
        <w:fldChar w:fldCharType="separate"/>
      </w:r>
      <w:r>
        <w:t>36</w:t>
      </w:r>
      <w:r>
        <w:fldChar w:fldCharType="end"/>
      </w:r>
    </w:p>
    <w:p w14:paraId="5EE292F8" w14:textId="4A25DB36"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_Toc138254721 \h </w:instrText>
      </w:r>
      <w:r>
        <w:fldChar w:fldCharType="separate"/>
      </w:r>
      <w:r>
        <w:t>39</w:t>
      </w:r>
      <w:r>
        <w:fldChar w:fldCharType="end"/>
      </w:r>
    </w:p>
    <w:p w14:paraId="352D0C6F" w14:textId="48C25A0C" w:rsidR="0083693E" w:rsidRDefault="0083693E">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_Toc138254722 \h </w:instrText>
      </w:r>
      <w:r>
        <w:fldChar w:fldCharType="separate"/>
      </w:r>
      <w:r>
        <w:t>39</w:t>
      </w:r>
      <w:r>
        <w:fldChar w:fldCharType="end"/>
      </w:r>
    </w:p>
    <w:p w14:paraId="1C42DE16" w14:textId="6BDDF06E" w:rsidR="0083693E" w:rsidRDefault="0083693E">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_Toc138254723 \h </w:instrText>
      </w:r>
      <w:r>
        <w:fldChar w:fldCharType="separate"/>
      </w:r>
      <w:r>
        <w:t>39</w:t>
      </w:r>
      <w:r>
        <w:fldChar w:fldCharType="end"/>
      </w:r>
    </w:p>
    <w:p w14:paraId="4C4EAAB6" w14:textId="5A90ED3E"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_Toc138254724 \h </w:instrText>
      </w:r>
      <w:r>
        <w:fldChar w:fldCharType="separate"/>
      </w:r>
      <w:r>
        <w:t>39</w:t>
      </w:r>
      <w:r>
        <w:fldChar w:fldCharType="end"/>
      </w:r>
    </w:p>
    <w:p w14:paraId="00F7F538" w14:textId="63D57684" w:rsidR="0083693E" w:rsidRDefault="0083693E">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_Toc138254725 \h </w:instrText>
      </w:r>
      <w:r>
        <w:fldChar w:fldCharType="separate"/>
      </w:r>
      <w:r>
        <w:t>39</w:t>
      </w:r>
      <w:r>
        <w:fldChar w:fldCharType="end"/>
      </w:r>
    </w:p>
    <w:p w14:paraId="43870470" w14:textId="77E6CA58" w:rsidR="0083693E" w:rsidRDefault="0083693E">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_Toc138254726 \h </w:instrText>
      </w:r>
      <w:r>
        <w:fldChar w:fldCharType="separate"/>
      </w:r>
      <w:r>
        <w:t>39</w:t>
      </w:r>
      <w:r>
        <w:fldChar w:fldCharType="end"/>
      </w:r>
    </w:p>
    <w:p w14:paraId="2DC22524" w14:textId="78C428B5" w:rsidR="0083693E" w:rsidRDefault="0083693E">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_Toc138254727 \h </w:instrText>
      </w:r>
      <w:r>
        <w:fldChar w:fldCharType="separate"/>
      </w:r>
      <w:r>
        <w:t>40</w:t>
      </w:r>
      <w:r>
        <w:fldChar w:fldCharType="end"/>
      </w:r>
    </w:p>
    <w:p w14:paraId="0C179CF7" w14:textId="01DF50C1" w:rsidR="0083693E" w:rsidRDefault="0083693E">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_Toc138254728 \h </w:instrText>
      </w:r>
      <w:r>
        <w:fldChar w:fldCharType="separate"/>
      </w:r>
      <w:r>
        <w:t>40</w:t>
      </w:r>
      <w:r>
        <w:fldChar w:fldCharType="end"/>
      </w:r>
    </w:p>
    <w:p w14:paraId="00ED5CC4" w14:textId="3F66B90A" w:rsidR="0083693E" w:rsidRDefault="0083693E">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_Toc138254729 \h </w:instrText>
      </w:r>
      <w:r>
        <w:fldChar w:fldCharType="separate"/>
      </w:r>
      <w:r>
        <w:t>40</w:t>
      </w:r>
      <w:r>
        <w:fldChar w:fldCharType="end"/>
      </w:r>
    </w:p>
    <w:p w14:paraId="2D0C850D" w14:textId="7C30838B" w:rsidR="0083693E" w:rsidRDefault="0083693E">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_Toc138254730 \h </w:instrText>
      </w:r>
      <w:r>
        <w:fldChar w:fldCharType="separate"/>
      </w:r>
      <w:r>
        <w:t>42</w:t>
      </w:r>
      <w:r>
        <w:fldChar w:fldCharType="end"/>
      </w:r>
    </w:p>
    <w:p w14:paraId="5458FFE4" w14:textId="0094A5AE" w:rsidR="0083693E" w:rsidRDefault="0083693E">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_Toc138254731 \h </w:instrText>
      </w:r>
      <w:r>
        <w:fldChar w:fldCharType="separate"/>
      </w:r>
      <w:r>
        <w:t>42</w:t>
      </w:r>
      <w:r>
        <w:fldChar w:fldCharType="end"/>
      </w:r>
    </w:p>
    <w:p w14:paraId="755DADB2" w14:textId="316AE7E4" w:rsidR="0083693E" w:rsidRDefault="0083693E">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_Toc138254732 \h </w:instrText>
      </w:r>
      <w:r>
        <w:fldChar w:fldCharType="separate"/>
      </w:r>
      <w:r>
        <w:t>42</w:t>
      </w:r>
      <w:r>
        <w:fldChar w:fldCharType="end"/>
      </w:r>
    </w:p>
    <w:p w14:paraId="25DD8259" w14:textId="2D1A91AA" w:rsidR="0083693E" w:rsidRDefault="0083693E">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_Toc138254733 \h </w:instrText>
      </w:r>
      <w:r>
        <w:fldChar w:fldCharType="separate"/>
      </w:r>
      <w:r>
        <w:t>42</w:t>
      </w:r>
      <w:r>
        <w:fldChar w:fldCharType="end"/>
      </w:r>
    </w:p>
    <w:p w14:paraId="3DDE4D66" w14:textId="2C664F1D" w:rsidR="0083693E" w:rsidRDefault="0083693E">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_Toc138254734 \h </w:instrText>
      </w:r>
      <w:r>
        <w:fldChar w:fldCharType="separate"/>
      </w:r>
      <w:r>
        <w:t>42</w:t>
      </w:r>
      <w:r>
        <w:fldChar w:fldCharType="end"/>
      </w:r>
    </w:p>
    <w:p w14:paraId="144C1D52" w14:textId="2F52E154" w:rsidR="0083693E" w:rsidRDefault="0083693E">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_Toc138254735 \h </w:instrText>
      </w:r>
      <w:r>
        <w:fldChar w:fldCharType="separate"/>
      </w:r>
      <w:r>
        <w:t>42</w:t>
      </w:r>
      <w:r>
        <w:fldChar w:fldCharType="end"/>
      </w:r>
    </w:p>
    <w:p w14:paraId="470D8F68" w14:textId="3AC4D72E" w:rsidR="0083693E" w:rsidRDefault="0083693E">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_Toc138254736 \h </w:instrText>
      </w:r>
      <w:r>
        <w:fldChar w:fldCharType="separate"/>
      </w:r>
      <w:r>
        <w:t>42</w:t>
      </w:r>
      <w:r>
        <w:fldChar w:fldCharType="end"/>
      </w:r>
    </w:p>
    <w:p w14:paraId="6E436098" w14:textId="0DD29AD5" w:rsidR="0083693E" w:rsidRDefault="0083693E">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_Toc138254737 \h </w:instrText>
      </w:r>
      <w:r>
        <w:fldChar w:fldCharType="separate"/>
      </w:r>
      <w:r>
        <w:t>42</w:t>
      </w:r>
      <w:r>
        <w:fldChar w:fldCharType="end"/>
      </w:r>
    </w:p>
    <w:p w14:paraId="29DDA2ED" w14:textId="0B255D09"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_Toc138254738 \h </w:instrText>
      </w:r>
      <w:r>
        <w:fldChar w:fldCharType="separate"/>
      </w:r>
      <w:r>
        <w:t>43</w:t>
      </w:r>
      <w:r>
        <w:fldChar w:fldCharType="end"/>
      </w:r>
    </w:p>
    <w:p w14:paraId="36C033BE" w14:textId="6D9B77CD" w:rsidR="0083693E" w:rsidRDefault="0083693E">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_Toc138254739 \h </w:instrText>
      </w:r>
      <w:r>
        <w:fldChar w:fldCharType="separate"/>
      </w:r>
      <w:r>
        <w:t>43</w:t>
      </w:r>
      <w:r>
        <w:fldChar w:fldCharType="end"/>
      </w:r>
    </w:p>
    <w:p w14:paraId="068DCB1B" w14:textId="76066C3E"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_Toc138254740 \h </w:instrText>
      </w:r>
      <w:r>
        <w:fldChar w:fldCharType="separate"/>
      </w:r>
      <w:r>
        <w:t>43</w:t>
      </w:r>
      <w:r>
        <w:fldChar w:fldCharType="end"/>
      </w:r>
    </w:p>
    <w:p w14:paraId="08B57E70" w14:textId="143DF571" w:rsidR="0083693E" w:rsidRDefault="0083693E">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_Toc138254741 \h </w:instrText>
      </w:r>
      <w:r>
        <w:fldChar w:fldCharType="separate"/>
      </w:r>
      <w:r>
        <w:t>44</w:t>
      </w:r>
      <w:r>
        <w:fldChar w:fldCharType="end"/>
      </w:r>
    </w:p>
    <w:p w14:paraId="35C047EF" w14:textId="0A82E625" w:rsidR="0083693E" w:rsidRDefault="0083693E">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_Toc138254742 \h </w:instrText>
      </w:r>
      <w:r>
        <w:fldChar w:fldCharType="separate"/>
      </w:r>
      <w:r>
        <w:t>44</w:t>
      </w:r>
      <w:r>
        <w:fldChar w:fldCharType="end"/>
      </w:r>
    </w:p>
    <w:p w14:paraId="2C946CF9" w14:textId="592379AB" w:rsidR="0083693E" w:rsidRDefault="0083693E">
      <w:pPr>
        <w:pStyle w:val="TOC3"/>
        <w:rPr>
          <w:rFonts w:asciiTheme="minorHAnsi" w:eastAsiaTheme="minorEastAsia" w:hAnsiTheme="minorHAnsi" w:cstheme="minorBidi"/>
          <w:kern w:val="2"/>
          <w:sz w:val="22"/>
          <w:szCs w:val="22"/>
          <w14:ligatures w14:val="standardContextual"/>
        </w:rPr>
      </w:pPr>
      <w:r w:rsidRPr="006B5B11">
        <w:rPr>
          <w:lang w:val="fr-FR"/>
        </w:rPr>
        <w:t>5.3.4</w:t>
      </w:r>
      <w:r>
        <w:rPr>
          <w:rFonts w:asciiTheme="minorHAnsi" w:eastAsiaTheme="minorEastAsia" w:hAnsiTheme="minorHAnsi" w:cstheme="minorBidi"/>
          <w:kern w:val="2"/>
          <w:sz w:val="22"/>
          <w:szCs w:val="22"/>
          <w14:ligatures w14:val="standardContextual"/>
        </w:rPr>
        <w:tab/>
      </w:r>
      <w:r w:rsidRPr="006B5B11">
        <w:rPr>
          <w:lang w:val="fr-FR" w:eastAsia="zh-CN"/>
        </w:rPr>
        <w:t>Unicast mode 5G ProSe Direct Communication</w:t>
      </w:r>
      <w:r>
        <w:tab/>
      </w:r>
      <w:r>
        <w:fldChar w:fldCharType="begin" w:fldLock="1"/>
      </w:r>
      <w:r>
        <w:instrText xml:space="preserve"> PAGEREF _Toc138254743 \h </w:instrText>
      </w:r>
      <w:r>
        <w:fldChar w:fldCharType="separate"/>
      </w:r>
      <w:r>
        <w:t>44</w:t>
      </w:r>
      <w:r>
        <w:fldChar w:fldCharType="end"/>
      </w:r>
    </w:p>
    <w:p w14:paraId="55255B6E" w14:textId="58FCDB65" w:rsidR="0083693E" w:rsidRDefault="0083693E">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_Toc138254744 \h </w:instrText>
      </w:r>
      <w:r>
        <w:fldChar w:fldCharType="separate"/>
      </w:r>
      <w:r>
        <w:t>45</w:t>
      </w:r>
      <w:r>
        <w:fldChar w:fldCharType="end"/>
      </w:r>
    </w:p>
    <w:p w14:paraId="15317609" w14:textId="3E57E48E" w:rsidR="0083693E" w:rsidRDefault="0083693E">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_Toc138254745 \h </w:instrText>
      </w:r>
      <w:r>
        <w:fldChar w:fldCharType="separate"/>
      </w:r>
      <w:r>
        <w:t>45</w:t>
      </w:r>
      <w:r>
        <w:fldChar w:fldCharType="end"/>
      </w:r>
    </w:p>
    <w:p w14:paraId="258A0067" w14:textId="19FE73D1" w:rsidR="0083693E" w:rsidRDefault="0083693E">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_Toc138254746 \h </w:instrText>
      </w:r>
      <w:r>
        <w:fldChar w:fldCharType="separate"/>
      </w:r>
      <w:r>
        <w:t>45</w:t>
      </w:r>
      <w:r>
        <w:fldChar w:fldCharType="end"/>
      </w:r>
    </w:p>
    <w:p w14:paraId="3A3E2DAF" w14:textId="09D96881" w:rsidR="0083693E" w:rsidRDefault="0083693E">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_Toc138254747 \h </w:instrText>
      </w:r>
      <w:r>
        <w:fldChar w:fldCharType="separate"/>
      </w:r>
      <w:r>
        <w:t>45</w:t>
      </w:r>
      <w:r>
        <w:fldChar w:fldCharType="end"/>
      </w:r>
    </w:p>
    <w:p w14:paraId="7E6B6A3D" w14:textId="5F1D19F4"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_Toc138254748 \h </w:instrText>
      </w:r>
      <w:r>
        <w:fldChar w:fldCharType="separate"/>
      </w:r>
      <w:r>
        <w:t>46</w:t>
      </w:r>
      <w:r>
        <w:fldChar w:fldCharType="end"/>
      </w:r>
    </w:p>
    <w:p w14:paraId="79D793ED" w14:textId="258F12D7" w:rsidR="0083693E" w:rsidRDefault="0083693E">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_Toc138254749 \h </w:instrText>
      </w:r>
      <w:r>
        <w:fldChar w:fldCharType="separate"/>
      </w:r>
      <w:r>
        <w:t>46</w:t>
      </w:r>
      <w:r>
        <w:fldChar w:fldCharType="end"/>
      </w:r>
    </w:p>
    <w:p w14:paraId="5E52EF58" w14:textId="1FED3735" w:rsidR="0083693E" w:rsidRDefault="0083693E">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_Toc138254750 \h </w:instrText>
      </w:r>
      <w:r>
        <w:fldChar w:fldCharType="separate"/>
      </w:r>
      <w:r>
        <w:t>47</w:t>
      </w:r>
      <w:r>
        <w:fldChar w:fldCharType="end"/>
      </w:r>
    </w:p>
    <w:p w14:paraId="2EB4F3BD" w14:textId="501B14CF"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_Toc138254751 \h </w:instrText>
      </w:r>
      <w:r>
        <w:fldChar w:fldCharType="separate"/>
      </w:r>
      <w:r>
        <w:t>47</w:t>
      </w:r>
      <w:r>
        <w:fldChar w:fldCharType="end"/>
      </w:r>
    </w:p>
    <w:p w14:paraId="6EF75B4B" w14:textId="4990A03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_Toc138254752 \h </w:instrText>
      </w:r>
      <w:r>
        <w:fldChar w:fldCharType="separate"/>
      </w:r>
      <w:r>
        <w:t>47</w:t>
      </w:r>
      <w:r>
        <w:fldChar w:fldCharType="end"/>
      </w:r>
    </w:p>
    <w:p w14:paraId="227650F2" w14:textId="565F8E4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_Toc138254753 \h </w:instrText>
      </w:r>
      <w:r>
        <w:fldChar w:fldCharType="separate"/>
      </w:r>
      <w:r>
        <w:t>48</w:t>
      </w:r>
      <w:r>
        <w:fldChar w:fldCharType="end"/>
      </w:r>
    </w:p>
    <w:p w14:paraId="300C21C4" w14:textId="1074DD5F"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_Toc138254754 \h </w:instrText>
      </w:r>
      <w:r>
        <w:fldChar w:fldCharType="separate"/>
      </w:r>
      <w:r>
        <w:t>48</w:t>
      </w:r>
      <w:r>
        <w:fldChar w:fldCharType="end"/>
      </w:r>
    </w:p>
    <w:p w14:paraId="5C782B7A" w14:textId="3279D4A3" w:rsidR="0083693E" w:rsidRDefault="0083693E">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_Toc138254755 \h </w:instrText>
      </w:r>
      <w:r>
        <w:fldChar w:fldCharType="separate"/>
      </w:r>
      <w:r>
        <w:t>49</w:t>
      </w:r>
      <w:r>
        <w:fldChar w:fldCharType="end"/>
      </w:r>
    </w:p>
    <w:p w14:paraId="0928C7E8" w14:textId="51DCB3DE"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_Toc138254756 \h </w:instrText>
      </w:r>
      <w:r>
        <w:fldChar w:fldCharType="separate"/>
      </w:r>
      <w:r>
        <w:t>49</w:t>
      </w:r>
      <w:r>
        <w:fldChar w:fldCharType="end"/>
      </w:r>
    </w:p>
    <w:p w14:paraId="7C89C7EC" w14:textId="38EAB7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_Toc138254757 \h </w:instrText>
      </w:r>
      <w:r>
        <w:fldChar w:fldCharType="separate"/>
      </w:r>
      <w:r>
        <w:t>49</w:t>
      </w:r>
      <w:r>
        <w:fldChar w:fldCharType="end"/>
      </w:r>
    </w:p>
    <w:p w14:paraId="4CC7B539" w14:textId="41962A0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_Toc138254758 \h </w:instrText>
      </w:r>
      <w:r>
        <w:fldChar w:fldCharType="separate"/>
      </w:r>
      <w:r>
        <w:t>49</w:t>
      </w:r>
      <w:r>
        <w:fldChar w:fldCharType="end"/>
      </w:r>
    </w:p>
    <w:p w14:paraId="24803BBA" w14:textId="56CDF866" w:rsidR="0083693E" w:rsidRDefault="0083693E">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_Toc138254759 \h </w:instrText>
      </w:r>
      <w:r>
        <w:fldChar w:fldCharType="separate"/>
      </w:r>
      <w:r>
        <w:t>49</w:t>
      </w:r>
      <w:r>
        <w:fldChar w:fldCharType="end"/>
      </w:r>
    </w:p>
    <w:p w14:paraId="66801740" w14:textId="11AFED22" w:rsidR="0083693E" w:rsidRDefault="0083693E">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_Toc138254760 \h </w:instrText>
      </w:r>
      <w:r>
        <w:fldChar w:fldCharType="separate"/>
      </w:r>
      <w:r>
        <w:t>50</w:t>
      </w:r>
      <w:r>
        <w:fldChar w:fldCharType="end"/>
      </w:r>
    </w:p>
    <w:p w14:paraId="5B08D36E" w14:textId="124AF58B" w:rsidR="0083693E" w:rsidRDefault="0083693E">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_Toc138254761 \h </w:instrText>
      </w:r>
      <w:r>
        <w:fldChar w:fldCharType="separate"/>
      </w:r>
      <w:r>
        <w:t>50</w:t>
      </w:r>
      <w:r>
        <w:fldChar w:fldCharType="end"/>
      </w:r>
    </w:p>
    <w:p w14:paraId="7CA4135A" w14:textId="646D836E" w:rsidR="0083693E" w:rsidRDefault="0083693E">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_Toc138254762 \h </w:instrText>
      </w:r>
      <w:r>
        <w:fldChar w:fldCharType="separate"/>
      </w:r>
      <w:r>
        <w:t>51</w:t>
      </w:r>
      <w:r>
        <w:fldChar w:fldCharType="end"/>
      </w:r>
    </w:p>
    <w:p w14:paraId="3D874F38" w14:textId="285CDC09"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_Toc138254763 \h </w:instrText>
      </w:r>
      <w:r>
        <w:fldChar w:fldCharType="separate"/>
      </w:r>
      <w:r>
        <w:t>51</w:t>
      </w:r>
      <w:r>
        <w:fldChar w:fldCharType="end"/>
      </w:r>
    </w:p>
    <w:p w14:paraId="0AF6E400" w14:textId="43F696BF" w:rsidR="0083693E" w:rsidRDefault="0083693E">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_Toc138254764 \h </w:instrText>
      </w:r>
      <w:r>
        <w:fldChar w:fldCharType="separate"/>
      </w:r>
      <w:r>
        <w:t>52</w:t>
      </w:r>
      <w:r>
        <w:fldChar w:fldCharType="end"/>
      </w:r>
    </w:p>
    <w:p w14:paraId="3C958082" w14:textId="6B45AE9A"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_Toc138254765 \h </w:instrText>
      </w:r>
      <w:r>
        <w:fldChar w:fldCharType="separate"/>
      </w:r>
      <w:r>
        <w:t>52</w:t>
      </w:r>
      <w:r>
        <w:fldChar w:fldCharType="end"/>
      </w:r>
    </w:p>
    <w:p w14:paraId="4E6FD105" w14:textId="6205376B" w:rsidR="0083693E" w:rsidRDefault="0083693E">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_Toc138254766 \h </w:instrText>
      </w:r>
      <w:r>
        <w:fldChar w:fldCharType="separate"/>
      </w:r>
      <w:r>
        <w:t>54</w:t>
      </w:r>
      <w:r>
        <w:fldChar w:fldCharType="end"/>
      </w:r>
    </w:p>
    <w:p w14:paraId="32B285D5" w14:textId="3955198F"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_Toc138254767 \h </w:instrText>
      </w:r>
      <w:r>
        <w:fldChar w:fldCharType="separate"/>
      </w:r>
      <w:r>
        <w:t>55</w:t>
      </w:r>
      <w:r>
        <w:fldChar w:fldCharType="end"/>
      </w:r>
    </w:p>
    <w:p w14:paraId="05C50E21" w14:textId="1DDFD9C6"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_Toc138254768 \h </w:instrText>
      </w:r>
      <w:r>
        <w:fldChar w:fldCharType="separate"/>
      </w:r>
      <w:r>
        <w:t>55</w:t>
      </w:r>
      <w:r>
        <w:fldChar w:fldCharType="end"/>
      </w:r>
    </w:p>
    <w:p w14:paraId="73BBC1FB" w14:textId="0858B6FB"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_Toc138254769 \h </w:instrText>
      </w:r>
      <w:r>
        <w:fldChar w:fldCharType="separate"/>
      </w:r>
      <w:r>
        <w:t>55</w:t>
      </w:r>
      <w:r>
        <w:fldChar w:fldCharType="end"/>
      </w:r>
    </w:p>
    <w:p w14:paraId="050DAAA8" w14:textId="2F2CB5B6"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_Toc138254770 \h </w:instrText>
      </w:r>
      <w:r>
        <w:fldChar w:fldCharType="separate"/>
      </w:r>
      <w:r>
        <w:t>56</w:t>
      </w:r>
      <w:r>
        <w:fldChar w:fldCharType="end"/>
      </w:r>
    </w:p>
    <w:p w14:paraId="785894DE" w14:textId="14EFAEE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_Toc138254771 \h </w:instrText>
      </w:r>
      <w:r>
        <w:fldChar w:fldCharType="separate"/>
      </w:r>
      <w:r>
        <w:t>56</w:t>
      </w:r>
      <w:r>
        <w:fldChar w:fldCharType="end"/>
      </w:r>
    </w:p>
    <w:p w14:paraId="7953FE6F" w14:textId="46FDE685"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_Toc138254772 \h </w:instrText>
      </w:r>
      <w:r>
        <w:fldChar w:fldCharType="separate"/>
      </w:r>
      <w:r>
        <w:t>57</w:t>
      </w:r>
      <w:r>
        <w:fldChar w:fldCharType="end"/>
      </w:r>
    </w:p>
    <w:p w14:paraId="2654D6D8" w14:textId="0BBB12B9" w:rsidR="0083693E" w:rsidRDefault="0083693E">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_Toc138254773 \h </w:instrText>
      </w:r>
      <w:r>
        <w:fldChar w:fldCharType="separate"/>
      </w:r>
      <w:r>
        <w:t>57</w:t>
      </w:r>
      <w:r>
        <w:fldChar w:fldCharType="end"/>
      </w:r>
    </w:p>
    <w:p w14:paraId="1FC2F350" w14:textId="56F50C69" w:rsidR="0083693E" w:rsidRDefault="0083693E">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_Toc138254774 \h </w:instrText>
      </w:r>
      <w:r>
        <w:fldChar w:fldCharType="separate"/>
      </w:r>
      <w:r>
        <w:t>57</w:t>
      </w:r>
      <w:r>
        <w:fldChar w:fldCharType="end"/>
      </w:r>
    </w:p>
    <w:p w14:paraId="14FD0B8C" w14:textId="7F881C63" w:rsidR="0083693E" w:rsidRDefault="0083693E">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_Toc138254775 \h </w:instrText>
      </w:r>
      <w:r>
        <w:fldChar w:fldCharType="separate"/>
      </w:r>
      <w:r>
        <w:t>58</w:t>
      </w:r>
      <w:r>
        <w:fldChar w:fldCharType="end"/>
      </w:r>
    </w:p>
    <w:p w14:paraId="4AB0B846" w14:textId="038E399C" w:rsidR="0083693E" w:rsidRDefault="0083693E">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_Toc138254776 \h </w:instrText>
      </w:r>
      <w:r>
        <w:fldChar w:fldCharType="separate"/>
      </w:r>
      <w:r>
        <w:t>58</w:t>
      </w:r>
      <w:r>
        <w:fldChar w:fldCharType="end"/>
      </w:r>
    </w:p>
    <w:p w14:paraId="789A3B08" w14:textId="3608DFDD" w:rsidR="0083693E" w:rsidRDefault="0083693E">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_Toc138254777 \h </w:instrText>
      </w:r>
      <w:r>
        <w:fldChar w:fldCharType="separate"/>
      </w:r>
      <w:r>
        <w:t>58</w:t>
      </w:r>
      <w:r>
        <w:fldChar w:fldCharType="end"/>
      </w:r>
    </w:p>
    <w:p w14:paraId="4FD7876F" w14:textId="24B7AF27" w:rsidR="0083693E" w:rsidRDefault="0083693E">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_Toc138254778 \h </w:instrText>
      </w:r>
      <w:r>
        <w:fldChar w:fldCharType="separate"/>
      </w:r>
      <w:r>
        <w:t>58</w:t>
      </w:r>
      <w:r>
        <w:fldChar w:fldCharType="end"/>
      </w:r>
    </w:p>
    <w:p w14:paraId="1A738BF6" w14:textId="73A08F28" w:rsidR="0083693E" w:rsidRDefault="0083693E">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_Toc138254779 \h </w:instrText>
      </w:r>
      <w:r>
        <w:fldChar w:fldCharType="separate"/>
      </w:r>
      <w:r>
        <w:t>58</w:t>
      </w:r>
      <w:r>
        <w:fldChar w:fldCharType="end"/>
      </w:r>
    </w:p>
    <w:p w14:paraId="5DCD1FA7" w14:textId="21F1910F" w:rsidR="0083693E" w:rsidRDefault="0083693E">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_Toc138254780 \h </w:instrText>
      </w:r>
      <w:r>
        <w:fldChar w:fldCharType="separate"/>
      </w:r>
      <w:r>
        <w:t>58</w:t>
      </w:r>
      <w:r>
        <w:fldChar w:fldCharType="end"/>
      </w:r>
    </w:p>
    <w:p w14:paraId="214427DB" w14:textId="24916BE2" w:rsidR="0083693E" w:rsidRDefault="0083693E">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_Toc138254781 \h </w:instrText>
      </w:r>
      <w:r>
        <w:fldChar w:fldCharType="separate"/>
      </w:r>
      <w:r>
        <w:t>58</w:t>
      </w:r>
      <w:r>
        <w:fldChar w:fldCharType="end"/>
      </w:r>
    </w:p>
    <w:p w14:paraId="4EB9BC66" w14:textId="133DC0CD" w:rsidR="0083693E" w:rsidRDefault="0083693E">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_Toc138254782 \h </w:instrText>
      </w:r>
      <w:r>
        <w:fldChar w:fldCharType="separate"/>
      </w:r>
      <w:r>
        <w:t>58</w:t>
      </w:r>
      <w:r>
        <w:fldChar w:fldCharType="end"/>
      </w:r>
    </w:p>
    <w:p w14:paraId="467D659A" w14:textId="1F91721A" w:rsidR="0083693E" w:rsidRDefault="0083693E">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_Toc138254783 \h </w:instrText>
      </w:r>
      <w:r>
        <w:fldChar w:fldCharType="separate"/>
      </w:r>
      <w:r>
        <w:t>58</w:t>
      </w:r>
      <w:r>
        <w:fldChar w:fldCharType="end"/>
      </w:r>
    </w:p>
    <w:p w14:paraId="53AFA8E6" w14:textId="19A95540" w:rsidR="0083693E" w:rsidRDefault="0083693E">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_Toc138254784 \h </w:instrText>
      </w:r>
      <w:r>
        <w:fldChar w:fldCharType="separate"/>
      </w:r>
      <w:r>
        <w:t>59</w:t>
      </w:r>
      <w:r>
        <w:fldChar w:fldCharType="end"/>
      </w:r>
    </w:p>
    <w:p w14:paraId="14EF653C" w14:textId="2278042F" w:rsidR="0083693E" w:rsidRDefault="0083693E">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_Toc138254785 \h </w:instrText>
      </w:r>
      <w:r>
        <w:fldChar w:fldCharType="separate"/>
      </w:r>
      <w:r>
        <w:t>59</w:t>
      </w:r>
      <w:r>
        <w:fldChar w:fldCharType="end"/>
      </w:r>
    </w:p>
    <w:p w14:paraId="3F0B74EE" w14:textId="3F724AE0" w:rsidR="0083693E" w:rsidRDefault="0083693E">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_Toc138254786 \h </w:instrText>
      </w:r>
      <w:r>
        <w:fldChar w:fldCharType="separate"/>
      </w:r>
      <w:r>
        <w:t>59</w:t>
      </w:r>
      <w:r>
        <w:fldChar w:fldCharType="end"/>
      </w:r>
    </w:p>
    <w:p w14:paraId="3591A8E6" w14:textId="38391869" w:rsidR="0083693E" w:rsidRDefault="0083693E">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_Toc138254787 \h </w:instrText>
      </w:r>
      <w:r>
        <w:fldChar w:fldCharType="separate"/>
      </w:r>
      <w:r>
        <w:t>59</w:t>
      </w:r>
      <w:r>
        <w:fldChar w:fldCharType="end"/>
      </w:r>
    </w:p>
    <w:p w14:paraId="3009629C" w14:textId="4C77D879" w:rsidR="0083693E" w:rsidRDefault="0083693E">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_Toc138254788 \h </w:instrText>
      </w:r>
      <w:r>
        <w:fldChar w:fldCharType="separate"/>
      </w:r>
      <w:r>
        <w:t>59</w:t>
      </w:r>
      <w:r>
        <w:fldChar w:fldCharType="end"/>
      </w:r>
    </w:p>
    <w:p w14:paraId="7318D974" w14:textId="1D30B003" w:rsidR="0083693E" w:rsidRDefault="0083693E">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_Toc138254789 \h </w:instrText>
      </w:r>
      <w:r>
        <w:fldChar w:fldCharType="separate"/>
      </w:r>
      <w:r>
        <w:t>59</w:t>
      </w:r>
      <w:r>
        <w:fldChar w:fldCharType="end"/>
      </w:r>
    </w:p>
    <w:p w14:paraId="1B5B2EBB" w14:textId="6F7ED099"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6B5B11">
        <w:rPr>
          <w:bCs/>
          <w:lang w:eastAsia="ko-KR"/>
        </w:rPr>
        <w:t>Application Layer Group ID</w:t>
      </w:r>
      <w:r>
        <w:tab/>
      </w:r>
      <w:r>
        <w:fldChar w:fldCharType="begin" w:fldLock="1"/>
      </w:r>
      <w:r>
        <w:instrText xml:space="preserve"> PAGEREF _Toc138254790 \h </w:instrText>
      </w:r>
      <w:r>
        <w:fldChar w:fldCharType="separate"/>
      </w:r>
      <w:r>
        <w:t>59</w:t>
      </w:r>
      <w:r>
        <w:fldChar w:fldCharType="end"/>
      </w:r>
    </w:p>
    <w:p w14:paraId="141C6B84" w14:textId="43FCF984" w:rsidR="0083693E" w:rsidRDefault="0083693E">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_Toc138254791 \h </w:instrText>
      </w:r>
      <w:r>
        <w:fldChar w:fldCharType="separate"/>
      </w:r>
      <w:r>
        <w:t>59</w:t>
      </w:r>
      <w:r>
        <w:fldChar w:fldCharType="end"/>
      </w:r>
    </w:p>
    <w:p w14:paraId="2155678B" w14:textId="735B23DE" w:rsidR="0083693E" w:rsidRDefault="0083693E">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_Toc138254792 \h </w:instrText>
      </w:r>
      <w:r>
        <w:fldChar w:fldCharType="separate"/>
      </w:r>
      <w:r>
        <w:t>59</w:t>
      </w:r>
      <w:r>
        <w:fldChar w:fldCharType="end"/>
      </w:r>
    </w:p>
    <w:p w14:paraId="64720900" w14:textId="43C61CE9" w:rsidR="0083693E" w:rsidRDefault="0083693E">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_Toc138254793 \h </w:instrText>
      </w:r>
      <w:r>
        <w:fldChar w:fldCharType="separate"/>
      </w:r>
      <w:r>
        <w:t>59</w:t>
      </w:r>
      <w:r>
        <w:fldChar w:fldCharType="end"/>
      </w:r>
    </w:p>
    <w:p w14:paraId="05D0261C" w14:textId="2DE50D32" w:rsidR="0083693E" w:rsidRDefault="0083693E">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_Toc138254794 \h </w:instrText>
      </w:r>
      <w:r>
        <w:fldChar w:fldCharType="separate"/>
      </w:r>
      <w:r>
        <w:t>60</w:t>
      </w:r>
      <w:r>
        <w:fldChar w:fldCharType="end"/>
      </w:r>
    </w:p>
    <w:p w14:paraId="1D52C33C" w14:textId="50A42F57" w:rsidR="0083693E" w:rsidRDefault="0083693E">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_Toc138254795 \h </w:instrText>
      </w:r>
      <w:r>
        <w:fldChar w:fldCharType="separate"/>
      </w:r>
      <w:r>
        <w:t>60</w:t>
      </w:r>
      <w:r>
        <w:fldChar w:fldCharType="end"/>
      </w:r>
    </w:p>
    <w:p w14:paraId="0B189E15" w14:textId="608763C5" w:rsidR="0083693E" w:rsidRDefault="0083693E">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6B5B11">
        <w:rPr>
          <w:rFonts w:eastAsia="SimSun"/>
          <w:lang w:eastAsia="zh-CN"/>
        </w:rPr>
        <w:t>ProSe UE-to-Network Relay</w:t>
      </w:r>
      <w:r>
        <w:tab/>
      </w:r>
      <w:r>
        <w:fldChar w:fldCharType="begin" w:fldLock="1"/>
      </w:r>
      <w:r>
        <w:instrText xml:space="preserve"> PAGEREF _Toc138254796 \h </w:instrText>
      </w:r>
      <w:r>
        <w:fldChar w:fldCharType="separate"/>
      </w:r>
      <w:r>
        <w:t>60</w:t>
      </w:r>
      <w:r>
        <w:fldChar w:fldCharType="end"/>
      </w:r>
    </w:p>
    <w:p w14:paraId="4A753178" w14:textId="6DADBA71" w:rsidR="0083693E" w:rsidRDefault="0083693E">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6B5B11">
        <w:rPr>
          <w:rFonts w:eastAsia="SimSun"/>
          <w:lang w:eastAsia="zh-CN"/>
        </w:rPr>
        <w:t>ProSe</w:t>
      </w:r>
      <w:r>
        <w:t xml:space="preserve"> UE-to-Network Relay</w:t>
      </w:r>
      <w:r>
        <w:tab/>
      </w:r>
      <w:r>
        <w:fldChar w:fldCharType="begin" w:fldLock="1"/>
      </w:r>
      <w:r>
        <w:instrText xml:space="preserve"> PAGEREF _Toc138254797 \h </w:instrText>
      </w:r>
      <w:r>
        <w:fldChar w:fldCharType="separate"/>
      </w:r>
      <w:r>
        <w:t>60</w:t>
      </w:r>
      <w:r>
        <w:fldChar w:fldCharType="end"/>
      </w:r>
    </w:p>
    <w:p w14:paraId="0CF79805" w14:textId="5FB5DE20" w:rsidR="0083693E" w:rsidRDefault="0083693E">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6B5B11">
        <w:rPr>
          <w:rFonts w:eastAsia="SimSun"/>
          <w:lang w:eastAsia="zh-CN"/>
        </w:rPr>
        <w:t>ProSe</w:t>
      </w:r>
      <w:r>
        <w:rPr>
          <w:lang w:eastAsia="zh-CN"/>
        </w:rPr>
        <w:t xml:space="preserve"> Layer-3 UE-to-Network Relay</w:t>
      </w:r>
      <w:r>
        <w:tab/>
      </w:r>
      <w:r>
        <w:fldChar w:fldCharType="begin" w:fldLock="1"/>
      </w:r>
      <w:r>
        <w:instrText xml:space="preserve"> PAGEREF _Toc138254798 \h </w:instrText>
      </w:r>
      <w:r>
        <w:fldChar w:fldCharType="separate"/>
      </w:r>
      <w:r>
        <w:t>62</w:t>
      </w:r>
      <w:r>
        <w:fldChar w:fldCharType="end"/>
      </w:r>
    </w:p>
    <w:p w14:paraId="118FBFFA" w14:textId="53CADDBB" w:rsidR="0083693E" w:rsidRDefault="0083693E">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_Toc138254799 \h </w:instrText>
      </w:r>
      <w:r>
        <w:fldChar w:fldCharType="separate"/>
      </w:r>
      <w:r>
        <w:t>62</w:t>
      </w:r>
      <w:r>
        <w:fldChar w:fldCharType="end"/>
      </w:r>
    </w:p>
    <w:p w14:paraId="52C48A39" w14:textId="7D658C50"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_Toc138254800 \h </w:instrText>
      </w:r>
      <w:r>
        <w:fldChar w:fldCharType="separate"/>
      </w:r>
      <w:r>
        <w:t>62</w:t>
      </w:r>
      <w:r>
        <w:fldChar w:fldCharType="end"/>
      </w:r>
    </w:p>
    <w:p w14:paraId="58F79395" w14:textId="1355E80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_Toc138254801 \h </w:instrText>
      </w:r>
      <w:r>
        <w:fldChar w:fldCharType="separate"/>
      </w:r>
      <w:r>
        <w:t>62</w:t>
      </w:r>
      <w:r>
        <w:fldChar w:fldCharType="end"/>
      </w:r>
    </w:p>
    <w:p w14:paraId="2CE5A408" w14:textId="75CDC91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_Toc138254802 \h </w:instrText>
      </w:r>
      <w:r>
        <w:fldChar w:fldCharType="separate"/>
      </w:r>
      <w:r>
        <w:t>62</w:t>
      </w:r>
      <w:r>
        <w:fldChar w:fldCharType="end"/>
      </w:r>
    </w:p>
    <w:p w14:paraId="00D285C6" w14:textId="68FB068B"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_Toc138254803 \h </w:instrText>
      </w:r>
      <w:r>
        <w:fldChar w:fldCharType="separate"/>
      </w:r>
      <w:r>
        <w:t>64</w:t>
      </w:r>
      <w:r>
        <w:fldChar w:fldCharType="end"/>
      </w:r>
    </w:p>
    <w:p w14:paraId="2762BF9E" w14:textId="6B96D396"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_Toc138254804 \h </w:instrText>
      </w:r>
      <w:r>
        <w:fldChar w:fldCharType="separate"/>
      </w:r>
      <w:r>
        <w:t>64</w:t>
      </w:r>
      <w:r>
        <w:fldChar w:fldCharType="end"/>
      </w:r>
    </w:p>
    <w:p w14:paraId="125DDD34" w14:textId="606E9DB4"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_Toc138254805 \h </w:instrText>
      </w:r>
      <w:r>
        <w:fldChar w:fldCharType="separate"/>
      </w:r>
      <w:r>
        <w:t>65</w:t>
      </w:r>
      <w:r>
        <w:fldChar w:fldCharType="end"/>
      </w:r>
    </w:p>
    <w:p w14:paraId="35FBD9D6" w14:textId="184A4755" w:rsidR="0083693E" w:rsidRDefault="0083693E">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_Toc138254806 \h </w:instrText>
      </w:r>
      <w:r>
        <w:fldChar w:fldCharType="separate"/>
      </w:r>
      <w:r>
        <w:t>65</w:t>
      </w:r>
      <w:r>
        <w:fldChar w:fldCharType="end"/>
      </w:r>
    </w:p>
    <w:p w14:paraId="19E0C2F2" w14:textId="1F24B6FB" w:rsidR="0083693E" w:rsidRDefault="0083693E">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_Toc138254807 \h </w:instrText>
      </w:r>
      <w:r>
        <w:fldChar w:fldCharType="separate"/>
      </w:r>
      <w:r>
        <w:t>66</w:t>
      </w:r>
      <w:r>
        <w:fldChar w:fldCharType="end"/>
      </w:r>
    </w:p>
    <w:p w14:paraId="5EA371C3" w14:textId="67B4723C" w:rsidR="0083693E" w:rsidRDefault="0083693E">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_Toc138254808 \h </w:instrText>
      </w:r>
      <w:r>
        <w:fldChar w:fldCharType="separate"/>
      </w:r>
      <w:r>
        <w:t>66</w:t>
      </w:r>
      <w:r>
        <w:fldChar w:fldCharType="end"/>
      </w:r>
    </w:p>
    <w:p w14:paraId="3F503A5B" w14:textId="7FB34C2D" w:rsidR="0083693E" w:rsidRDefault="0083693E">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_Toc138254809 \h </w:instrText>
      </w:r>
      <w:r>
        <w:fldChar w:fldCharType="separate"/>
      </w:r>
      <w:r>
        <w:t>66</w:t>
      </w:r>
      <w:r>
        <w:fldChar w:fldCharType="end"/>
      </w:r>
    </w:p>
    <w:p w14:paraId="03DB79D9" w14:textId="1A92A61B" w:rsidR="0083693E" w:rsidRDefault="0083693E">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and 5G ProSe UE-to-Network Relay Discovery</w:t>
      </w:r>
      <w:r>
        <w:tab/>
      </w:r>
      <w:r>
        <w:fldChar w:fldCharType="begin" w:fldLock="1"/>
      </w:r>
      <w:r>
        <w:instrText xml:space="preserve"> PAGEREF _Toc138254810 \h </w:instrText>
      </w:r>
      <w:r>
        <w:fldChar w:fldCharType="separate"/>
      </w:r>
      <w:r>
        <w:t>66</w:t>
      </w:r>
      <w:r>
        <w:fldChar w:fldCharType="end"/>
      </w:r>
    </w:p>
    <w:p w14:paraId="15DE2392" w14:textId="2D2D80BB" w:rsidR="0083693E" w:rsidRDefault="0083693E">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and 5G ProSe UE-to-Network Relay Communication</w:t>
      </w:r>
      <w:r>
        <w:tab/>
      </w:r>
      <w:r>
        <w:fldChar w:fldCharType="begin" w:fldLock="1"/>
      </w:r>
      <w:r>
        <w:instrText xml:space="preserve"> PAGEREF _Toc138254811 \h </w:instrText>
      </w:r>
      <w:r>
        <w:fldChar w:fldCharType="separate"/>
      </w:r>
      <w:r>
        <w:t>66</w:t>
      </w:r>
      <w:r>
        <w:fldChar w:fldCharType="end"/>
      </w:r>
    </w:p>
    <w:p w14:paraId="06075230" w14:textId="194162F0" w:rsidR="0083693E" w:rsidRDefault="0083693E">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_Toc138254812 \h </w:instrText>
      </w:r>
      <w:r>
        <w:fldChar w:fldCharType="separate"/>
      </w:r>
      <w:r>
        <w:t>67</w:t>
      </w:r>
      <w:r>
        <w:fldChar w:fldCharType="end"/>
      </w:r>
    </w:p>
    <w:p w14:paraId="61E8AD1D" w14:textId="0B1C7F80" w:rsidR="0083693E" w:rsidRDefault="0083693E">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_Toc138254813 \h </w:instrText>
      </w:r>
      <w:r>
        <w:fldChar w:fldCharType="separate"/>
      </w:r>
      <w:r>
        <w:t>67</w:t>
      </w:r>
      <w:r>
        <w:fldChar w:fldCharType="end"/>
      </w:r>
    </w:p>
    <w:p w14:paraId="36461BC9" w14:textId="4C9BAEAC" w:rsidR="0083693E" w:rsidRDefault="0083693E">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_Toc138254814 \h </w:instrText>
      </w:r>
      <w:r>
        <w:fldChar w:fldCharType="separate"/>
      </w:r>
      <w:r>
        <w:t>67</w:t>
      </w:r>
      <w:r>
        <w:fldChar w:fldCharType="end"/>
      </w:r>
    </w:p>
    <w:p w14:paraId="3AA4B73A" w14:textId="0732B37F" w:rsidR="0083693E" w:rsidRDefault="0083693E">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_Toc138254815 \h </w:instrText>
      </w:r>
      <w:r>
        <w:fldChar w:fldCharType="separate"/>
      </w:r>
      <w:r>
        <w:t>67</w:t>
      </w:r>
      <w:r>
        <w:fldChar w:fldCharType="end"/>
      </w:r>
    </w:p>
    <w:p w14:paraId="5C15F14D" w14:textId="1847E85E" w:rsidR="0083693E" w:rsidRDefault="0083693E">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_Toc138254816 \h </w:instrText>
      </w:r>
      <w:r>
        <w:fldChar w:fldCharType="separate"/>
      </w:r>
      <w:r>
        <w:t>68</w:t>
      </w:r>
      <w:r>
        <w:fldChar w:fldCharType="end"/>
      </w:r>
    </w:p>
    <w:p w14:paraId="50D710E1" w14:textId="1661A08E" w:rsidR="0083693E" w:rsidRDefault="0083693E">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_Toc138254817 \h </w:instrText>
      </w:r>
      <w:r>
        <w:fldChar w:fldCharType="separate"/>
      </w:r>
      <w:r>
        <w:t>69</w:t>
      </w:r>
      <w:r>
        <w:fldChar w:fldCharType="end"/>
      </w:r>
    </w:p>
    <w:p w14:paraId="65AF75E2" w14:textId="756A48A0" w:rsidR="0083693E" w:rsidRDefault="0083693E">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_Toc138254818 \h </w:instrText>
      </w:r>
      <w:r>
        <w:fldChar w:fldCharType="separate"/>
      </w:r>
      <w:r>
        <w:t>69</w:t>
      </w:r>
      <w:r>
        <w:fldChar w:fldCharType="end"/>
      </w:r>
    </w:p>
    <w:p w14:paraId="174A3965" w14:textId="51BDFCB6" w:rsidR="0083693E" w:rsidRDefault="0083693E">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_Toc138254819 \h </w:instrText>
      </w:r>
      <w:r>
        <w:fldChar w:fldCharType="separate"/>
      </w:r>
      <w:r>
        <w:t>69</w:t>
      </w:r>
      <w:r>
        <w:fldChar w:fldCharType="end"/>
      </w:r>
    </w:p>
    <w:p w14:paraId="15888673" w14:textId="6EAB3BA7" w:rsidR="0083693E" w:rsidRDefault="0083693E">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_Toc138254820 \h </w:instrText>
      </w:r>
      <w:r>
        <w:fldChar w:fldCharType="separate"/>
      </w:r>
      <w:r>
        <w:t>70</w:t>
      </w:r>
      <w:r>
        <w:fldChar w:fldCharType="end"/>
      </w:r>
    </w:p>
    <w:p w14:paraId="319AAA71" w14:textId="405E6412" w:rsidR="0083693E" w:rsidRDefault="0083693E">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_Toc138254821 \h </w:instrText>
      </w:r>
      <w:r>
        <w:fldChar w:fldCharType="separate"/>
      </w:r>
      <w:r>
        <w:t>70</w:t>
      </w:r>
      <w:r>
        <w:fldChar w:fldCharType="end"/>
      </w:r>
    </w:p>
    <w:p w14:paraId="15898187" w14:textId="1D04560A" w:rsidR="0083693E" w:rsidRDefault="0083693E">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_Toc138254822 \h </w:instrText>
      </w:r>
      <w:r>
        <w:fldChar w:fldCharType="separate"/>
      </w:r>
      <w:r>
        <w:t>70</w:t>
      </w:r>
      <w:r>
        <w:fldChar w:fldCharType="end"/>
      </w:r>
    </w:p>
    <w:p w14:paraId="573ACEAA" w14:textId="687C734E" w:rsidR="0083693E" w:rsidRDefault="0083693E">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_Toc138254823 \h </w:instrText>
      </w:r>
      <w:r>
        <w:fldChar w:fldCharType="separate"/>
      </w:r>
      <w:r>
        <w:t>70</w:t>
      </w:r>
      <w:r>
        <w:fldChar w:fldCharType="end"/>
      </w:r>
    </w:p>
    <w:p w14:paraId="0617398F" w14:textId="1FB48C95" w:rsidR="0083693E" w:rsidRDefault="0083693E">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_Toc138254824 \h </w:instrText>
      </w:r>
      <w:r>
        <w:fldChar w:fldCharType="separate"/>
      </w:r>
      <w:r>
        <w:t>70</w:t>
      </w:r>
      <w:r>
        <w:fldChar w:fldCharType="end"/>
      </w:r>
    </w:p>
    <w:p w14:paraId="4407E8B5" w14:textId="381C6F7C" w:rsidR="0083693E" w:rsidRDefault="0083693E">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_Toc138254825 \h </w:instrText>
      </w:r>
      <w:r>
        <w:fldChar w:fldCharType="separate"/>
      </w:r>
      <w:r>
        <w:t>70</w:t>
      </w:r>
      <w:r>
        <w:fldChar w:fldCharType="end"/>
      </w:r>
    </w:p>
    <w:p w14:paraId="7E7745B6" w14:textId="43239377" w:rsidR="0083693E" w:rsidRDefault="0083693E">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_Toc138254826 \h </w:instrText>
      </w:r>
      <w:r>
        <w:fldChar w:fldCharType="separate"/>
      </w:r>
      <w:r>
        <w:t>70</w:t>
      </w:r>
      <w:r>
        <w:fldChar w:fldCharType="end"/>
      </w:r>
    </w:p>
    <w:p w14:paraId="40BA4EC7" w14:textId="0E2313C2" w:rsidR="0083693E" w:rsidRDefault="0083693E">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_Toc138254827 \h </w:instrText>
      </w:r>
      <w:r>
        <w:fldChar w:fldCharType="separate"/>
      </w:r>
      <w:r>
        <w:t>71</w:t>
      </w:r>
      <w:r>
        <w:fldChar w:fldCharType="end"/>
      </w:r>
    </w:p>
    <w:p w14:paraId="466D0547" w14:textId="4685B33A"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SimSun"/>
          <w:lang w:eastAsia="zh-CN"/>
        </w:rPr>
        <w:t>6</w:t>
      </w:r>
      <w:r>
        <w:t>.1.1.</w:t>
      </w:r>
      <w:r w:rsidRPr="006B5B1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6B5B11">
        <w:rPr>
          <w:rFonts w:eastAsia="SimSun"/>
          <w:lang w:eastAsia="zh-CN"/>
        </w:rPr>
        <w:t>5G DDNMF</w:t>
      </w:r>
      <w:r>
        <w:tab/>
      </w:r>
      <w:r>
        <w:fldChar w:fldCharType="begin" w:fldLock="1"/>
      </w:r>
      <w:r>
        <w:instrText xml:space="preserve"> PAGEREF _Toc138254828 \h </w:instrText>
      </w:r>
      <w:r>
        <w:fldChar w:fldCharType="separate"/>
      </w:r>
      <w:r>
        <w:t>71</w:t>
      </w:r>
      <w:r>
        <w:fldChar w:fldCharType="end"/>
      </w:r>
    </w:p>
    <w:p w14:paraId="5F705E97" w14:textId="4A3B561F" w:rsidR="0083693E" w:rsidRDefault="0083693E">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_Toc138254829 \h </w:instrText>
      </w:r>
      <w:r>
        <w:fldChar w:fldCharType="separate"/>
      </w:r>
      <w:r>
        <w:t>71</w:t>
      </w:r>
      <w:r>
        <w:fldChar w:fldCharType="end"/>
      </w:r>
    </w:p>
    <w:p w14:paraId="74E9B2F9" w14:textId="4F0C90BA" w:rsidR="0083693E" w:rsidRDefault="0083693E">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_Toc138254830 \h </w:instrText>
      </w:r>
      <w:r>
        <w:fldChar w:fldCharType="separate"/>
      </w:r>
      <w:r>
        <w:t>72</w:t>
      </w:r>
      <w:r>
        <w:fldChar w:fldCharType="end"/>
      </w:r>
    </w:p>
    <w:p w14:paraId="4483FEC8" w14:textId="45A41273" w:rsidR="0083693E" w:rsidRDefault="0083693E">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_Toc138254831 \h </w:instrText>
      </w:r>
      <w:r>
        <w:fldChar w:fldCharType="separate"/>
      </w:r>
      <w:r>
        <w:t>72</w:t>
      </w:r>
      <w:r>
        <w:fldChar w:fldCharType="end"/>
      </w:r>
    </w:p>
    <w:p w14:paraId="16D2101B" w14:textId="57E90A95" w:rsidR="0083693E" w:rsidRDefault="0083693E">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_Toc138254832 \h </w:instrText>
      </w:r>
      <w:r>
        <w:fldChar w:fldCharType="separate"/>
      </w:r>
      <w:r>
        <w:t>72</w:t>
      </w:r>
      <w:r>
        <w:fldChar w:fldCharType="end"/>
      </w:r>
    </w:p>
    <w:p w14:paraId="13C0A04C" w14:textId="22BA30D7" w:rsidR="0083693E" w:rsidRDefault="0083693E">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6B5B11">
        <w:rPr>
          <w:rFonts w:eastAsia="DengXian"/>
        </w:rPr>
        <w:t xml:space="preserve">ProSe </w:t>
      </w:r>
      <w:r>
        <w:t>Layer-3 UE-to-Network Relay</w:t>
      </w:r>
      <w:r>
        <w:tab/>
      </w:r>
      <w:r>
        <w:fldChar w:fldCharType="begin" w:fldLock="1"/>
      </w:r>
      <w:r>
        <w:instrText xml:space="preserve"> PAGEREF _Toc138254833 \h </w:instrText>
      </w:r>
      <w:r>
        <w:fldChar w:fldCharType="separate"/>
      </w:r>
      <w:r>
        <w:t>72</w:t>
      </w:r>
      <w:r>
        <w:fldChar w:fldCharType="end"/>
      </w:r>
    </w:p>
    <w:p w14:paraId="5FD237D5" w14:textId="23C11402" w:rsidR="0083693E" w:rsidRDefault="0083693E">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_Toc138254834 \h </w:instrText>
      </w:r>
      <w:r>
        <w:fldChar w:fldCharType="separate"/>
      </w:r>
      <w:r>
        <w:t>73</w:t>
      </w:r>
      <w:r>
        <w:fldChar w:fldCharType="end"/>
      </w:r>
    </w:p>
    <w:p w14:paraId="1EB4D760" w14:textId="088F5749" w:rsidR="0083693E" w:rsidRDefault="0083693E">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_Toc138254835 \h </w:instrText>
      </w:r>
      <w:r>
        <w:fldChar w:fldCharType="separate"/>
      </w:r>
      <w:r>
        <w:t>73</w:t>
      </w:r>
      <w:r>
        <w:fldChar w:fldCharType="end"/>
      </w:r>
    </w:p>
    <w:p w14:paraId="1AB72E0E" w14:textId="54C068F1" w:rsidR="0083693E" w:rsidRDefault="0083693E">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_Toc138254836 \h </w:instrText>
      </w:r>
      <w:r>
        <w:fldChar w:fldCharType="separate"/>
      </w:r>
      <w:r>
        <w:t>73</w:t>
      </w:r>
      <w:r>
        <w:fldChar w:fldCharType="end"/>
      </w:r>
    </w:p>
    <w:p w14:paraId="006EA110" w14:textId="7ED61199" w:rsidR="0083693E" w:rsidRDefault="0083693E">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_Toc138254837 \h </w:instrText>
      </w:r>
      <w:r>
        <w:fldChar w:fldCharType="separate"/>
      </w:r>
      <w:r>
        <w:t>74</w:t>
      </w:r>
      <w:r>
        <w:fldChar w:fldCharType="end"/>
      </w:r>
    </w:p>
    <w:p w14:paraId="2F258B5A" w14:textId="36532D72" w:rsidR="0083693E" w:rsidRDefault="0083693E">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_Toc138254838 \h </w:instrText>
      </w:r>
      <w:r>
        <w:fldChar w:fldCharType="separate"/>
      </w:r>
      <w:r>
        <w:t>74</w:t>
      </w:r>
      <w:r>
        <w:fldChar w:fldCharType="end"/>
      </w:r>
    </w:p>
    <w:p w14:paraId="4E5FB970" w14:textId="2C5D4AC4" w:rsidR="0083693E" w:rsidRDefault="0083693E">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_Toc138254839 \h </w:instrText>
      </w:r>
      <w:r>
        <w:fldChar w:fldCharType="separate"/>
      </w:r>
      <w:r>
        <w:t>74</w:t>
      </w:r>
      <w:r>
        <w:fldChar w:fldCharType="end"/>
      </w:r>
    </w:p>
    <w:p w14:paraId="4959D671" w14:textId="54B7AFBF" w:rsidR="0083693E" w:rsidRDefault="0083693E">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_Toc138254840 \h </w:instrText>
      </w:r>
      <w:r>
        <w:fldChar w:fldCharType="separate"/>
      </w:r>
      <w:r>
        <w:t>74</w:t>
      </w:r>
      <w:r>
        <w:fldChar w:fldCharType="end"/>
      </w:r>
    </w:p>
    <w:p w14:paraId="168479A1" w14:textId="160CE49F" w:rsidR="0083693E" w:rsidRDefault="0083693E">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_Toc138254841 \h </w:instrText>
      </w:r>
      <w:r>
        <w:fldChar w:fldCharType="separate"/>
      </w:r>
      <w:r>
        <w:t>76</w:t>
      </w:r>
      <w:r>
        <w:fldChar w:fldCharType="end"/>
      </w:r>
    </w:p>
    <w:p w14:paraId="733AE163" w14:textId="037FB8BF" w:rsidR="0083693E" w:rsidRDefault="0083693E">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_Toc138254842 \h </w:instrText>
      </w:r>
      <w:r>
        <w:fldChar w:fldCharType="separate"/>
      </w:r>
      <w:r>
        <w:t>76</w:t>
      </w:r>
      <w:r>
        <w:fldChar w:fldCharType="end"/>
      </w:r>
    </w:p>
    <w:p w14:paraId="34E5933E" w14:textId="6A66F82F"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_Toc138254843 \h </w:instrText>
      </w:r>
      <w:r>
        <w:fldChar w:fldCharType="separate"/>
      </w:r>
      <w:r>
        <w:t>76</w:t>
      </w:r>
      <w:r>
        <w:fldChar w:fldCharType="end"/>
      </w:r>
    </w:p>
    <w:p w14:paraId="664E8A29" w14:textId="68EA5B8C"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_Toc138254844 \h </w:instrText>
      </w:r>
      <w:r>
        <w:fldChar w:fldCharType="separate"/>
      </w:r>
      <w:r>
        <w:t>77</w:t>
      </w:r>
      <w:r>
        <w:fldChar w:fldCharType="end"/>
      </w:r>
    </w:p>
    <w:p w14:paraId="6E174286" w14:textId="4517123D" w:rsidR="0083693E" w:rsidRDefault="0083693E">
      <w:pPr>
        <w:pStyle w:val="TOC5"/>
        <w:rPr>
          <w:rFonts w:asciiTheme="minorHAnsi" w:eastAsiaTheme="minorEastAsia" w:hAnsiTheme="minorHAnsi" w:cstheme="minorBidi"/>
          <w:kern w:val="2"/>
          <w:sz w:val="22"/>
          <w:szCs w:val="22"/>
          <w14:ligatures w14:val="standardContextual"/>
        </w:rPr>
      </w:pPr>
      <w:r>
        <w:rPr>
          <w:lang w:eastAsia="ko-KR"/>
        </w:rPr>
        <w:lastRenderedPageBreak/>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_Toc138254845 \h </w:instrText>
      </w:r>
      <w:r>
        <w:fldChar w:fldCharType="separate"/>
      </w:r>
      <w:r>
        <w:t>77</w:t>
      </w:r>
      <w:r>
        <w:fldChar w:fldCharType="end"/>
      </w:r>
    </w:p>
    <w:p w14:paraId="0D6003A5" w14:textId="27B5B574" w:rsidR="0083693E" w:rsidRDefault="0083693E">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_Toc138254846 \h </w:instrText>
      </w:r>
      <w:r>
        <w:fldChar w:fldCharType="separate"/>
      </w:r>
      <w:r>
        <w:t>77</w:t>
      </w:r>
      <w:r>
        <w:fldChar w:fldCharType="end"/>
      </w:r>
    </w:p>
    <w:p w14:paraId="37789940" w14:textId="1CDF169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_Toc138254847 \h </w:instrText>
      </w:r>
      <w:r>
        <w:fldChar w:fldCharType="separate"/>
      </w:r>
      <w:r>
        <w:t>77</w:t>
      </w:r>
      <w:r>
        <w:fldChar w:fldCharType="end"/>
      </w:r>
    </w:p>
    <w:p w14:paraId="289BEA98" w14:textId="3DBCC6E2" w:rsidR="0083693E" w:rsidRDefault="0083693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_Toc138254848 \h </w:instrText>
      </w:r>
      <w:r>
        <w:fldChar w:fldCharType="separate"/>
      </w:r>
      <w:r>
        <w:t>77</w:t>
      </w:r>
      <w:r>
        <w:fldChar w:fldCharType="end"/>
      </w:r>
    </w:p>
    <w:p w14:paraId="0083817E" w14:textId="714DA4C1" w:rsidR="0083693E" w:rsidRDefault="0083693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_Toc138254849 \h </w:instrText>
      </w:r>
      <w:r>
        <w:fldChar w:fldCharType="separate"/>
      </w:r>
      <w:r>
        <w:t>78</w:t>
      </w:r>
      <w:r>
        <w:fldChar w:fldCharType="end"/>
      </w:r>
    </w:p>
    <w:p w14:paraId="500B820F" w14:textId="2D3097A6"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_Toc138254850 \h </w:instrText>
      </w:r>
      <w:r>
        <w:fldChar w:fldCharType="separate"/>
      </w:r>
      <w:r>
        <w:t>78</w:t>
      </w:r>
      <w:r>
        <w:fldChar w:fldCharType="end"/>
      </w:r>
    </w:p>
    <w:p w14:paraId="648957A2" w14:textId="2BBDC273" w:rsidR="0083693E" w:rsidRDefault="0083693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_Toc138254851 \h </w:instrText>
      </w:r>
      <w:r>
        <w:fldChar w:fldCharType="separate"/>
      </w:r>
      <w:r>
        <w:t>78</w:t>
      </w:r>
      <w:r>
        <w:fldChar w:fldCharType="end"/>
      </w:r>
    </w:p>
    <w:p w14:paraId="03F3D386" w14:textId="33475D88"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_Toc138254852 \h </w:instrText>
      </w:r>
      <w:r>
        <w:fldChar w:fldCharType="separate"/>
      </w:r>
      <w:r>
        <w:t>79</w:t>
      </w:r>
      <w:r>
        <w:fldChar w:fldCharType="end"/>
      </w:r>
    </w:p>
    <w:p w14:paraId="3C065DD9" w14:textId="1451DE58" w:rsidR="0083693E" w:rsidRDefault="0083693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_Toc138254853 \h </w:instrText>
      </w:r>
      <w:r>
        <w:fldChar w:fldCharType="separate"/>
      </w:r>
      <w:r>
        <w:t>79</w:t>
      </w:r>
      <w:r>
        <w:fldChar w:fldCharType="end"/>
      </w:r>
    </w:p>
    <w:p w14:paraId="5B4B2113" w14:textId="0E8CE158"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_Toc138254854 \h </w:instrText>
      </w:r>
      <w:r>
        <w:fldChar w:fldCharType="separate"/>
      </w:r>
      <w:r>
        <w:t>79</w:t>
      </w:r>
      <w:r>
        <w:fldChar w:fldCharType="end"/>
      </w:r>
    </w:p>
    <w:p w14:paraId="6C40CE89" w14:textId="011F0B1C" w:rsidR="0083693E" w:rsidRDefault="0083693E">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_Toc138254855 \h </w:instrText>
      </w:r>
      <w:r>
        <w:fldChar w:fldCharType="separate"/>
      </w:r>
      <w:r>
        <w:t>79</w:t>
      </w:r>
      <w:r>
        <w:fldChar w:fldCharType="end"/>
      </w:r>
    </w:p>
    <w:p w14:paraId="0D40488C" w14:textId="77868D42" w:rsidR="0083693E" w:rsidRDefault="0083693E">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_Toc138254856 \h </w:instrText>
      </w:r>
      <w:r>
        <w:fldChar w:fldCharType="separate"/>
      </w:r>
      <w:r>
        <w:t>80</w:t>
      </w:r>
      <w:r>
        <w:fldChar w:fldCharType="end"/>
      </w:r>
    </w:p>
    <w:p w14:paraId="762BD030" w14:textId="57FCDC31" w:rsidR="0083693E" w:rsidRDefault="0083693E">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_Toc138254857 \h </w:instrText>
      </w:r>
      <w:r>
        <w:fldChar w:fldCharType="separate"/>
      </w:r>
      <w:r>
        <w:t>81</w:t>
      </w:r>
      <w:r>
        <w:fldChar w:fldCharType="end"/>
      </w:r>
    </w:p>
    <w:p w14:paraId="09DEBD86" w14:textId="09898AB2" w:rsidR="0083693E" w:rsidRDefault="0083693E">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_Toc138254858 \h </w:instrText>
      </w:r>
      <w:r>
        <w:fldChar w:fldCharType="separate"/>
      </w:r>
      <w:r>
        <w:t>82</w:t>
      </w:r>
      <w:r>
        <w:fldChar w:fldCharType="end"/>
      </w:r>
    </w:p>
    <w:p w14:paraId="4119695D" w14:textId="37C59E78" w:rsidR="0083693E" w:rsidRDefault="0083693E">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_Toc138254859 \h </w:instrText>
      </w:r>
      <w:r>
        <w:fldChar w:fldCharType="separate"/>
      </w:r>
      <w:r>
        <w:t>83</w:t>
      </w:r>
      <w:r>
        <w:fldChar w:fldCharType="end"/>
      </w:r>
    </w:p>
    <w:p w14:paraId="06EBEAA8" w14:textId="5A5A1892" w:rsidR="0083693E" w:rsidRDefault="0083693E">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_Toc138254860 \h </w:instrText>
      </w:r>
      <w:r>
        <w:fldChar w:fldCharType="separate"/>
      </w:r>
      <w:r>
        <w:t>83</w:t>
      </w:r>
      <w:r>
        <w:fldChar w:fldCharType="end"/>
      </w:r>
    </w:p>
    <w:p w14:paraId="2395E8A7" w14:textId="0CC4303D" w:rsidR="0083693E" w:rsidRDefault="0083693E">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_Toc138254861 \h </w:instrText>
      </w:r>
      <w:r>
        <w:fldChar w:fldCharType="separate"/>
      </w:r>
      <w:r>
        <w:t>83</w:t>
      </w:r>
      <w:r>
        <w:fldChar w:fldCharType="end"/>
      </w:r>
    </w:p>
    <w:p w14:paraId="490B1C4B" w14:textId="74DFBA22" w:rsidR="0083693E" w:rsidRDefault="0083693E">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_Toc138254862 \h </w:instrText>
      </w:r>
      <w:r>
        <w:fldChar w:fldCharType="separate"/>
      </w:r>
      <w:r>
        <w:t>84</w:t>
      </w:r>
      <w:r>
        <w:fldChar w:fldCharType="end"/>
      </w:r>
    </w:p>
    <w:p w14:paraId="4A4949FA" w14:textId="08ECE375" w:rsidR="0083693E" w:rsidRDefault="0083693E">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_Toc138254863 \h </w:instrText>
      </w:r>
      <w:r>
        <w:fldChar w:fldCharType="separate"/>
      </w:r>
      <w:r>
        <w:t>84</w:t>
      </w:r>
      <w:r>
        <w:fldChar w:fldCharType="end"/>
      </w:r>
    </w:p>
    <w:p w14:paraId="78A7E8C3" w14:textId="140E1ABF" w:rsidR="0083693E" w:rsidRDefault="0083693E">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_Toc138254864 \h </w:instrText>
      </w:r>
      <w:r>
        <w:fldChar w:fldCharType="separate"/>
      </w:r>
      <w:r>
        <w:t>85</w:t>
      </w:r>
      <w:r>
        <w:fldChar w:fldCharType="end"/>
      </w:r>
    </w:p>
    <w:p w14:paraId="5C998516" w14:textId="281265AC" w:rsidR="0083693E" w:rsidRDefault="0083693E">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_Toc138254865 \h </w:instrText>
      </w:r>
      <w:r>
        <w:fldChar w:fldCharType="separate"/>
      </w:r>
      <w:r>
        <w:t>85</w:t>
      </w:r>
      <w:r>
        <w:fldChar w:fldCharType="end"/>
      </w:r>
    </w:p>
    <w:p w14:paraId="08938DC3" w14:textId="21A1F066" w:rsidR="0083693E" w:rsidRDefault="0083693E">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_Toc138254866 \h </w:instrText>
      </w:r>
      <w:r>
        <w:fldChar w:fldCharType="separate"/>
      </w:r>
      <w:r>
        <w:t>86</w:t>
      </w:r>
      <w:r>
        <w:fldChar w:fldCharType="end"/>
      </w:r>
    </w:p>
    <w:p w14:paraId="1FB2337B" w14:textId="48FDAA6B" w:rsidR="0083693E" w:rsidRDefault="0083693E">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_Toc138254867 \h </w:instrText>
      </w:r>
      <w:r>
        <w:fldChar w:fldCharType="separate"/>
      </w:r>
      <w:r>
        <w:t>86</w:t>
      </w:r>
      <w:r>
        <w:fldChar w:fldCharType="end"/>
      </w:r>
    </w:p>
    <w:p w14:paraId="126DADA8" w14:textId="35688278" w:rsidR="0083693E" w:rsidRDefault="0083693E">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_Toc138254868 \h </w:instrText>
      </w:r>
      <w:r>
        <w:fldChar w:fldCharType="separate"/>
      </w:r>
      <w:r>
        <w:t>87</w:t>
      </w:r>
      <w:r>
        <w:fldChar w:fldCharType="end"/>
      </w:r>
    </w:p>
    <w:p w14:paraId="14ABD3CF" w14:textId="2BE2687F"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_Toc138254869 \h </w:instrText>
      </w:r>
      <w:r>
        <w:fldChar w:fldCharType="separate"/>
      </w:r>
      <w:r>
        <w:t>87</w:t>
      </w:r>
      <w:r>
        <w:fldChar w:fldCharType="end"/>
      </w:r>
    </w:p>
    <w:p w14:paraId="1EE97482" w14:textId="7E836B74"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_Toc138254870 \h </w:instrText>
      </w:r>
      <w:r>
        <w:fldChar w:fldCharType="separate"/>
      </w:r>
      <w:r>
        <w:t>87</w:t>
      </w:r>
      <w:r>
        <w:fldChar w:fldCharType="end"/>
      </w:r>
    </w:p>
    <w:p w14:paraId="7D275D90" w14:textId="316A9246"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_Toc138254871 \h </w:instrText>
      </w:r>
      <w:r>
        <w:fldChar w:fldCharType="separate"/>
      </w:r>
      <w:r>
        <w:t>88</w:t>
      </w:r>
      <w:r>
        <w:fldChar w:fldCharType="end"/>
      </w:r>
    </w:p>
    <w:p w14:paraId="6A3D624F" w14:textId="7CC22533" w:rsidR="0083693E" w:rsidRDefault="0083693E">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_Toc138254872 \h </w:instrText>
      </w:r>
      <w:r>
        <w:fldChar w:fldCharType="separate"/>
      </w:r>
      <w:r>
        <w:t>89</w:t>
      </w:r>
      <w:r>
        <w:fldChar w:fldCharType="end"/>
      </w:r>
    </w:p>
    <w:p w14:paraId="4FF15A6C" w14:textId="70D47F2D" w:rsidR="0083693E" w:rsidRDefault="0083693E">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_Toc138254873 \h </w:instrText>
      </w:r>
      <w:r>
        <w:fldChar w:fldCharType="separate"/>
      </w:r>
      <w:r>
        <w:t>89</w:t>
      </w:r>
      <w:r>
        <w:fldChar w:fldCharType="end"/>
      </w:r>
    </w:p>
    <w:p w14:paraId="7926C662" w14:textId="788B9B1B" w:rsidR="0083693E" w:rsidRDefault="0083693E">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_Toc138254874 \h </w:instrText>
      </w:r>
      <w:r>
        <w:fldChar w:fldCharType="separate"/>
      </w:r>
      <w:r>
        <w:t>89</w:t>
      </w:r>
      <w:r>
        <w:fldChar w:fldCharType="end"/>
      </w:r>
    </w:p>
    <w:p w14:paraId="5F95A60B" w14:textId="5428305A" w:rsidR="0083693E" w:rsidRDefault="0083693E">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_Toc138254875 \h </w:instrText>
      </w:r>
      <w:r>
        <w:fldChar w:fldCharType="separate"/>
      </w:r>
      <w:r>
        <w:t>89</w:t>
      </w:r>
      <w:r>
        <w:fldChar w:fldCharType="end"/>
      </w:r>
    </w:p>
    <w:p w14:paraId="0B0FEB5C" w14:textId="3F282AAB" w:rsidR="0083693E" w:rsidRDefault="0083693E">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_Toc138254876 \h </w:instrText>
      </w:r>
      <w:r>
        <w:fldChar w:fldCharType="separate"/>
      </w:r>
      <w:r>
        <w:t>90</w:t>
      </w:r>
      <w:r>
        <w:fldChar w:fldCharType="end"/>
      </w:r>
    </w:p>
    <w:p w14:paraId="7CC4E975" w14:textId="5F816FF4" w:rsidR="0083693E" w:rsidRDefault="0083693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_Toc138254877 \h </w:instrText>
      </w:r>
      <w:r>
        <w:fldChar w:fldCharType="separate"/>
      </w:r>
      <w:r>
        <w:t>91</w:t>
      </w:r>
      <w:r>
        <w:fldChar w:fldCharType="end"/>
      </w:r>
    </w:p>
    <w:p w14:paraId="293D20D2" w14:textId="7F290582" w:rsidR="0083693E" w:rsidRDefault="0083693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_Toc138254878 \h </w:instrText>
      </w:r>
      <w:r>
        <w:fldChar w:fldCharType="separate"/>
      </w:r>
      <w:r>
        <w:t>91</w:t>
      </w:r>
      <w:r>
        <w:fldChar w:fldCharType="end"/>
      </w:r>
    </w:p>
    <w:p w14:paraId="2920E0BF" w14:textId="461D1C82" w:rsidR="0083693E" w:rsidRDefault="0083693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_Toc138254879 \h </w:instrText>
      </w:r>
      <w:r>
        <w:fldChar w:fldCharType="separate"/>
      </w:r>
      <w:r>
        <w:t>92</w:t>
      </w:r>
      <w:r>
        <w:fldChar w:fldCharType="end"/>
      </w:r>
    </w:p>
    <w:p w14:paraId="6D5ACBA9" w14:textId="11E50781" w:rsidR="0083693E" w:rsidRDefault="0083693E">
      <w:pPr>
        <w:pStyle w:val="TOC3"/>
        <w:rPr>
          <w:rFonts w:asciiTheme="minorHAnsi" w:eastAsiaTheme="minorEastAsia" w:hAnsiTheme="minorHAnsi" w:cstheme="minorBidi"/>
          <w:kern w:val="2"/>
          <w:sz w:val="22"/>
          <w:szCs w:val="22"/>
          <w14:ligatures w14:val="standardContextual"/>
        </w:rPr>
      </w:pPr>
      <w:r w:rsidRPr="006B5B11">
        <w:rPr>
          <w:lang w:val="fr-FR"/>
        </w:rPr>
        <w:t>6.4.3</w:t>
      </w:r>
      <w:r>
        <w:rPr>
          <w:rFonts w:asciiTheme="minorHAnsi" w:eastAsiaTheme="minorEastAsia" w:hAnsiTheme="minorHAnsi" w:cstheme="minorBidi"/>
          <w:kern w:val="2"/>
          <w:sz w:val="22"/>
          <w:szCs w:val="22"/>
          <w14:ligatures w14:val="standardContextual"/>
        </w:rPr>
        <w:tab/>
      </w:r>
      <w:r w:rsidRPr="006B5B11">
        <w:rPr>
          <w:lang w:val="fr-FR"/>
        </w:rPr>
        <w:t>Unicast mode 5G ProSe Direct Communication</w:t>
      </w:r>
      <w:r>
        <w:tab/>
      </w:r>
      <w:r>
        <w:fldChar w:fldCharType="begin" w:fldLock="1"/>
      </w:r>
      <w:r>
        <w:instrText xml:space="preserve"> PAGEREF _Toc138254880 \h </w:instrText>
      </w:r>
      <w:r>
        <w:fldChar w:fldCharType="separate"/>
      </w:r>
      <w:r>
        <w:t>93</w:t>
      </w:r>
      <w:r>
        <w:fldChar w:fldCharType="end"/>
      </w:r>
    </w:p>
    <w:p w14:paraId="4F440F26" w14:textId="6AED168C"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_Toc138254881 \h </w:instrText>
      </w:r>
      <w:r>
        <w:fldChar w:fldCharType="separate"/>
      </w:r>
      <w:r>
        <w:t>93</w:t>
      </w:r>
      <w:r>
        <w:fldChar w:fldCharType="end"/>
      </w:r>
    </w:p>
    <w:p w14:paraId="01060F48" w14:textId="45063A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_Toc138254882 \h </w:instrText>
      </w:r>
      <w:r>
        <w:fldChar w:fldCharType="separate"/>
      </w:r>
      <w:r>
        <w:t>97</w:t>
      </w:r>
      <w:r>
        <w:fldChar w:fldCharType="end"/>
      </w:r>
    </w:p>
    <w:p w14:paraId="6084F4E7" w14:textId="73337DA8"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_Toc138254883 \h </w:instrText>
      </w:r>
      <w:r>
        <w:fldChar w:fldCharType="separate"/>
      </w:r>
      <w:r>
        <w:t>98</w:t>
      </w:r>
      <w:r>
        <w:fldChar w:fldCharType="end"/>
      </w:r>
    </w:p>
    <w:p w14:paraId="67B42127" w14:textId="66771143"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_Toc138254884 \h </w:instrText>
      </w:r>
      <w:r>
        <w:fldChar w:fldCharType="separate"/>
      </w:r>
      <w:r>
        <w:t>99</w:t>
      </w:r>
      <w:r>
        <w:fldChar w:fldCharType="end"/>
      </w:r>
    </w:p>
    <w:p w14:paraId="0468B54E" w14:textId="60DB4CB8"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_Toc138254885 \h </w:instrText>
      </w:r>
      <w:r>
        <w:fldChar w:fldCharType="separate"/>
      </w:r>
      <w:r>
        <w:t>100</w:t>
      </w:r>
      <w:r>
        <w:fldChar w:fldCharType="end"/>
      </w:r>
    </w:p>
    <w:p w14:paraId="40002689" w14:textId="6527AD1A"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_Toc138254886 \h </w:instrText>
      </w:r>
      <w:r>
        <w:fldChar w:fldCharType="separate"/>
      </w:r>
      <w:r>
        <w:t>101</w:t>
      </w:r>
      <w:r>
        <w:fldChar w:fldCharType="end"/>
      </w:r>
    </w:p>
    <w:p w14:paraId="60D32E42" w14:textId="60171937" w:rsidR="0083693E" w:rsidRDefault="0083693E">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_Toc138254887 \h </w:instrText>
      </w:r>
      <w:r>
        <w:fldChar w:fldCharType="separate"/>
      </w:r>
      <w:r>
        <w:t>102</w:t>
      </w:r>
      <w:r>
        <w:fldChar w:fldCharType="end"/>
      </w:r>
    </w:p>
    <w:p w14:paraId="20A287AC" w14:textId="4ED088CE" w:rsidR="0083693E" w:rsidRDefault="0083693E">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_Toc138254888 \h </w:instrText>
      </w:r>
      <w:r>
        <w:fldChar w:fldCharType="separate"/>
      </w:r>
      <w:r>
        <w:t>102</w:t>
      </w:r>
      <w:r>
        <w:fldChar w:fldCharType="end"/>
      </w:r>
    </w:p>
    <w:p w14:paraId="163BA854" w14:textId="5DD475D2" w:rsidR="0083693E" w:rsidRDefault="0083693E">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_Toc138254889 \h </w:instrText>
      </w:r>
      <w:r>
        <w:fldChar w:fldCharType="separate"/>
      </w:r>
      <w:r>
        <w:t>103</w:t>
      </w:r>
      <w:r>
        <w:fldChar w:fldCharType="end"/>
      </w:r>
    </w:p>
    <w:p w14:paraId="09B56600" w14:textId="46A37248" w:rsidR="0083693E" w:rsidRDefault="0083693E">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_Toc138254890 \h </w:instrText>
      </w:r>
      <w:r>
        <w:fldChar w:fldCharType="separate"/>
      </w:r>
      <w:r>
        <w:t>104</w:t>
      </w:r>
      <w:r>
        <w:fldChar w:fldCharType="end"/>
      </w:r>
    </w:p>
    <w:p w14:paraId="0F16CC6B" w14:textId="4A29498D" w:rsidR="0083693E" w:rsidRDefault="0083693E">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_Toc138254891 \h </w:instrText>
      </w:r>
      <w:r>
        <w:fldChar w:fldCharType="separate"/>
      </w:r>
      <w:r>
        <w:t>104</w:t>
      </w:r>
      <w:r>
        <w:fldChar w:fldCharType="end"/>
      </w:r>
    </w:p>
    <w:p w14:paraId="78ACE41C" w14:textId="2847AAA6" w:rsidR="0083693E" w:rsidRDefault="0083693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_Toc138254892 \h </w:instrText>
      </w:r>
      <w:r>
        <w:fldChar w:fldCharType="separate"/>
      </w:r>
      <w:r>
        <w:t>106</w:t>
      </w:r>
      <w:r>
        <w:fldChar w:fldCharType="end"/>
      </w:r>
    </w:p>
    <w:p w14:paraId="1BB7EBB4" w14:textId="7DEA8FF7" w:rsidR="0083693E" w:rsidRDefault="0083693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_Toc138254893 \h </w:instrText>
      </w:r>
      <w:r>
        <w:fldChar w:fldCharType="separate"/>
      </w:r>
      <w:r>
        <w:t>106</w:t>
      </w:r>
      <w:r>
        <w:fldChar w:fldCharType="end"/>
      </w:r>
    </w:p>
    <w:p w14:paraId="79DA10A9" w14:textId="08EC8995"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_Toc138254894 \h </w:instrText>
      </w:r>
      <w:r>
        <w:fldChar w:fldCharType="separate"/>
      </w:r>
      <w:r>
        <w:t>106</w:t>
      </w:r>
      <w:r>
        <w:fldChar w:fldCharType="end"/>
      </w:r>
    </w:p>
    <w:p w14:paraId="3DBE0D0B" w14:textId="77993D7B"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_Toc138254895 \h </w:instrText>
      </w:r>
      <w:r>
        <w:fldChar w:fldCharType="separate"/>
      </w:r>
      <w:r>
        <w:t>106</w:t>
      </w:r>
      <w:r>
        <w:fldChar w:fldCharType="end"/>
      </w:r>
    </w:p>
    <w:p w14:paraId="3F073D55" w14:textId="65B84B51" w:rsidR="0083693E" w:rsidRDefault="0083693E">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_Toc138254896 \h </w:instrText>
      </w:r>
      <w:r>
        <w:fldChar w:fldCharType="separate"/>
      </w:r>
      <w:r>
        <w:t>108</w:t>
      </w:r>
      <w:r>
        <w:fldChar w:fldCharType="end"/>
      </w:r>
    </w:p>
    <w:p w14:paraId="13C8B3A8" w14:textId="7F5355AE" w:rsidR="0083693E" w:rsidRDefault="0083693E">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_Toc138254897 \h </w:instrText>
      </w:r>
      <w:r>
        <w:fldChar w:fldCharType="separate"/>
      </w:r>
      <w:r>
        <w:t>108</w:t>
      </w:r>
      <w:r>
        <w:fldChar w:fldCharType="end"/>
      </w:r>
    </w:p>
    <w:p w14:paraId="15A0FC57" w14:textId="1FB351D2" w:rsidR="0083693E" w:rsidRDefault="0083693E">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6B5B11">
        <w:rPr>
          <w:rFonts w:eastAsia="DengXian"/>
        </w:rPr>
        <w:t xml:space="preserve"> for 5G ProSe Layer-3 Remote UE</w:t>
      </w:r>
      <w:r>
        <w:t xml:space="preserve"> procedure</w:t>
      </w:r>
      <w:r>
        <w:tab/>
      </w:r>
      <w:r>
        <w:fldChar w:fldCharType="begin" w:fldLock="1"/>
      </w:r>
      <w:r>
        <w:instrText xml:space="preserve"> PAGEREF _Toc138254898 \h </w:instrText>
      </w:r>
      <w:r>
        <w:fldChar w:fldCharType="separate"/>
      </w:r>
      <w:r>
        <w:t>110</w:t>
      </w:r>
      <w:r>
        <w:fldChar w:fldCharType="end"/>
      </w:r>
    </w:p>
    <w:p w14:paraId="5BFD53F2" w14:textId="510139AE" w:rsidR="0083693E" w:rsidRDefault="0083693E">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_Toc138254899 \h </w:instrText>
      </w:r>
      <w:r>
        <w:fldChar w:fldCharType="separate"/>
      </w:r>
      <w:r>
        <w:t>110</w:t>
      </w:r>
      <w:r>
        <w:fldChar w:fldCharType="end"/>
      </w:r>
    </w:p>
    <w:p w14:paraId="208A498D" w14:textId="1230D793" w:rsidR="0083693E" w:rsidRDefault="0083693E">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_Toc138254900 \h </w:instrText>
      </w:r>
      <w:r>
        <w:fldChar w:fldCharType="separate"/>
      </w:r>
      <w:r>
        <w:t>110</w:t>
      </w:r>
      <w:r>
        <w:fldChar w:fldCharType="end"/>
      </w:r>
    </w:p>
    <w:p w14:paraId="74346981" w14:textId="3B10FE10" w:rsidR="0083693E" w:rsidRDefault="0083693E">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_Toc138254901 \h </w:instrText>
      </w:r>
      <w:r>
        <w:fldChar w:fldCharType="separate"/>
      </w:r>
      <w:r>
        <w:t>112</w:t>
      </w:r>
      <w:r>
        <w:fldChar w:fldCharType="end"/>
      </w:r>
    </w:p>
    <w:p w14:paraId="19C07E6A" w14:textId="35E2D27B" w:rsidR="0083693E" w:rsidRDefault="0083693E">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_Toc138254902 \h </w:instrText>
      </w:r>
      <w:r>
        <w:fldChar w:fldCharType="separate"/>
      </w:r>
      <w:r>
        <w:t>112</w:t>
      </w:r>
      <w:r>
        <w:fldChar w:fldCharType="end"/>
      </w:r>
    </w:p>
    <w:p w14:paraId="08BE686D" w14:textId="38629D72" w:rsidR="0083693E" w:rsidRDefault="0083693E">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_Toc138254903 \h </w:instrText>
      </w:r>
      <w:r>
        <w:fldChar w:fldCharType="separate"/>
      </w:r>
      <w:r>
        <w:t>112</w:t>
      </w:r>
      <w:r>
        <w:fldChar w:fldCharType="end"/>
      </w:r>
    </w:p>
    <w:p w14:paraId="0BB8CEC1" w14:textId="1BA0ECBE" w:rsidR="0083693E" w:rsidRDefault="0083693E">
      <w:pPr>
        <w:pStyle w:val="TOC5"/>
        <w:rPr>
          <w:rFonts w:asciiTheme="minorHAnsi" w:eastAsiaTheme="minorEastAsia" w:hAnsiTheme="minorHAnsi" w:cstheme="minorBidi"/>
          <w:kern w:val="2"/>
          <w:sz w:val="22"/>
          <w:szCs w:val="22"/>
          <w14:ligatures w14:val="standardContextual"/>
        </w:rPr>
      </w:pPr>
      <w:r>
        <w:lastRenderedPageBreak/>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_Toc138254904 \h </w:instrText>
      </w:r>
      <w:r>
        <w:fldChar w:fldCharType="separate"/>
      </w:r>
      <w:r>
        <w:t>112</w:t>
      </w:r>
      <w:r>
        <w:fldChar w:fldCharType="end"/>
      </w:r>
    </w:p>
    <w:p w14:paraId="4BE07B95" w14:textId="124BD37C" w:rsidR="0083693E" w:rsidRDefault="0083693E">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_Toc138254905 \h </w:instrText>
      </w:r>
      <w:r>
        <w:fldChar w:fldCharType="separate"/>
      </w:r>
      <w:r>
        <w:t>113</w:t>
      </w:r>
      <w:r>
        <w:fldChar w:fldCharType="end"/>
      </w:r>
    </w:p>
    <w:p w14:paraId="7DF1E92E" w14:textId="38743881"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_Toc138254906 \h </w:instrText>
      </w:r>
      <w:r>
        <w:fldChar w:fldCharType="separate"/>
      </w:r>
      <w:r>
        <w:t>114</w:t>
      </w:r>
      <w:r>
        <w:fldChar w:fldCharType="end"/>
      </w:r>
    </w:p>
    <w:p w14:paraId="448B72AF" w14:textId="259E3EB0"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_Toc138254907 \h </w:instrText>
      </w:r>
      <w:r>
        <w:fldChar w:fldCharType="separate"/>
      </w:r>
      <w:r>
        <w:t>114</w:t>
      </w:r>
      <w:r>
        <w:fldChar w:fldCharType="end"/>
      </w:r>
    </w:p>
    <w:p w14:paraId="34BB8FD9" w14:textId="7F44227A" w:rsidR="0083693E" w:rsidRDefault="0083693E">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_Toc138254908 \h </w:instrText>
      </w:r>
      <w:r>
        <w:fldChar w:fldCharType="separate"/>
      </w:r>
      <w:r>
        <w:t>114</w:t>
      </w:r>
      <w:r>
        <w:fldChar w:fldCharType="end"/>
      </w:r>
    </w:p>
    <w:p w14:paraId="1A8A3D5E" w14:textId="40628DFE" w:rsidR="0083693E" w:rsidRDefault="0083693E">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_Toc138254909 \h </w:instrText>
      </w:r>
      <w:r>
        <w:fldChar w:fldCharType="separate"/>
      </w:r>
      <w:r>
        <w:t>115</w:t>
      </w:r>
      <w:r>
        <w:fldChar w:fldCharType="end"/>
      </w:r>
    </w:p>
    <w:p w14:paraId="44610834" w14:textId="07627191"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_Toc138254910 \h </w:instrText>
      </w:r>
      <w:r>
        <w:fldChar w:fldCharType="separate"/>
      </w:r>
      <w:r>
        <w:t>115</w:t>
      </w:r>
      <w:r>
        <w:fldChar w:fldCharType="end"/>
      </w:r>
    </w:p>
    <w:p w14:paraId="5984908D" w14:textId="35C7460D" w:rsidR="0083693E" w:rsidRDefault="0083693E">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_Toc138254911 \h </w:instrText>
      </w:r>
      <w:r>
        <w:fldChar w:fldCharType="separate"/>
      </w:r>
      <w:r>
        <w:t>116</w:t>
      </w:r>
      <w:r>
        <w:fldChar w:fldCharType="end"/>
      </w:r>
    </w:p>
    <w:p w14:paraId="4DAA4D02" w14:textId="48F679B3" w:rsidR="0083693E" w:rsidRDefault="0083693E">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_Toc138254912 \h </w:instrText>
      </w:r>
      <w:r>
        <w:fldChar w:fldCharType="separate"/>
      </w:r>
      <w:r>
        <w:t>116</w:t>
      </w:r>
      <w:r>
        <w:fldChar w:fldCharType="end"/>
      </w:r>
    </w:p>
    <w:p w14:paraId="19593320" w14:textId="55225DF5" w:rsidR="0083693E" w:rsidRDefault="0083693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_Toc138254913 \h </w:instrText>
      </w:r>
      <w:r>
        <w:fldChar w:fldCharType="separate"/>
      </w:r>
      <w:r>
        <w:t>116</w:t>
      </w:r>
      <w:r>
        <w:fldChar w:fldCharType="end"/>
      </w:r>
    </w:p>
    <w:p w14:paraId="0E0B0D99" w14:textId="511C5D57"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w:t>
      </w:r>
      <w:r w:rsidRPr="006B5B1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_Toc138254914 \h </w:instrText>
      </w:r>
      <w:r>
        <w:fldChar w:fldCharType="separate"/>
      </w:r>
      <w:r>
        <w:t>116</w:t>
      </w:r>
      <w:r>
        <w:fldChar w:fldCharType="end"/>
      </w:r>
    </w:p>
    <w:p w14:paraId="5915582F" w14:textId="12F2ACA4"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_Toc138254915 \h </w:instrText>
      </w:r>
      <w:r>
        <w:fldChar w:fldCharType="separate"/>
      </w:r>
      <w:r>
        <w:t>117</w:t>
      </w:r>
      <w:r>
        <w:fldChar w:fldCharType="end"/>
      </w:r>
    </w:p>
    <w:p w14:paraId="22E4E65B" w14:textId="02B1F514"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_Toc138254916 \h </w:instrText>
      </w:r>
      <w:r>
        <w:fldChar w:fldCharType="separate"/>
      </w:r>
      <w:r>
        <w:t>117</w:t>
      </w:r>
      <w:r>
        <w:fldChar w:fldCharType="end"/>
      </w:r>
    </w:p>
    <w:p w14:paraId="4265FE63" w14:textId="55A0BE70"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_Toc138254917 \h </w:instrText>
      </w:r>
      <w:r>
        <w:fldChar w:fldCharType="separate"/>
      </w:r>
      <w:r>
        <w:t>118</w:t>
      </w:r>
      <w:r>
        <w:fldChar w:fldCharType="end"/>
      </w:r>
    </w:p>
    <w:p w14:paraId="5DDCE0D3" w14:textId="492C55DA"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w:t>
      </w:r>
      <w:r>
        <w:t>.</w:t>
      </w:r>
      <w:r w:rsidRPr="006B5B1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_Toc138254918 \h </w:instrText>
      </w:r>
      <w:r>
        <w:fldChar w:fldCharType="separate"/>
      </w:r>
      <w:r>
        <w:t>118</w:t>
      </w:r>
      <w:r>
        <w:fldChar w:fldCharType="end"/>
      </w:r>
    </w:p>
    <w:p w14:paraId="7DA9D5B7" w14:textId="4A3DD973" w:rsidR="0083693E" w:rsidRDefault="0083693E">
      <w:pPr>
        <w:pStyle w:val="TOC3"/>
        <w:rPr>
          <w:rFonts w:asciiTheme="minorHAnsi" w:eastAsiaTheme="minorEastAsia" w:hAnsiTheme="minorHAnsi" w:cstheme="minorBidi"/>
          <w:kern w:val="2"/>
          <w:sz w:val="22"/>
          <w:szCs w:val="22"/>
          <w14:ligatures w14:val="standardContextual"/>
        </w:rPr>
      </w:pPr>
      <w:r w:rsidRPr="006B5B11">
        <w:rPr>
          <w:rFonts w:eastAsia="SimSun"/>
          <w:lang w:eastAsia="zh-CN"/>
        </w:rPr>
        <w:t>6.6.7</w:t>
      </w:r>
      <w:r>
        <w:rPr>
          <w:rFonts w:asciiTheme="minorHAnsi" w:eastAsiaTheme="minorEastAsia" w:hAnsiTheme="minorHAnsi" w:cstheme="minorBidi"/>
          <w:kern w:val="2"/>
          <w:sz w:val="22"/>
          <w:szCs w:val="22"/>
          <w14:ligatures w14:val="standardContextual"/>
        </w:rPr>
        <w:tab/>
      </w:r>
      <w:r w:rsidRPr="006B5B11">
        <w:rPr>
          <w:rFonts w:eastAsia="SimSun"/>
          <w:lang w:eastAsia="zh-CN"/>
        </w:rPr>
        <w:t>Delivery of PC5 QoS parameters for ProSe to NG-RAN</w:t>
      </w:r>
      <w:r>
        <w:tab/>
      </w:r>
      <w:r>
        <w:fldChar w:fldCharType="begin" w:fldLock="1"/>
      </w:r>
      <w:r>
        <w:instrText xml:space="preserve"> PAGEREF _Toc138254919 \h </w:instrText>
      </w:r>
      <w:r>
        <w:fldChar w:fldCharType="separate"/>
      </w:r>
      <w:r>
        <w:t>118</w:t>
      </w:r>
      <w:r>
        <w:fldChar w:fldCharType="end"/>
      </w:r>
    </w:p>
    <w:p w14:paraId="7778D03A" w14:textId="48639077" w:rsidR="0083693E" w:rsidRDefault="0083693E">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_Toc138254920 \h </w:instrText>
      </w:r>
      <w:r>
        <w:fldChar w:fldCharType="separate"/>
      </w:r>
      <w:r>
        <w:t>119</w:t>
      </w:r>
      <w:r>
        <w:fldChar w:fldCharType="end"/>
      </w:r>
    </w:p>
    <w:p w14:paraId="70D93FEC" w14:textId="5A5DFC9C"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_Toc138254921 \h </w:instrText>
      </w:r>
      <w:r>
        <w:fldChar w:fldCharType="separate"/>
      </w:r>
      <w:r>
        <w:t>119</w:t>
      </w:r>
      <w:r>
        <w:fldChar w:fldCharType="end"/>
      </w:r>
    </w:p>
    <w:p w14:paraId="59762E81" w14:textId="698AF6BE"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_Toc138254922 \h </w:instrText>
      </w:r>
      <w:r>
        <w:fldChar w:fldCharType="separate"/>
      </w:r>
      <w:r>
        <w:t>119</w:t>
      </w:r>
      <w:r>
        <w:fldChar w:fldCharType="end"/>
      </w:r>
    </w:p>
    <w:p w14:paraId="25E2E8C0" w14:textId="563A4C5B"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_Toc138254923 \h </w:instrText>
      </w:r>
      <w:r>
        <w:fldChar w:fldCharType="separate"/>
      </w:r>
      <w:r>
        <w:t>121</w:t>
      </w:r>
      <w:r>
        <w:fldChar w:fldCharType="end"/>
      </w:r>
    </w:p>
    <w:p w14:paraId="0D07D815" w14:textId="1299D72E" w:rsidR="0083693E" w:rsidRDefault="0083693E">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_Toc138254924 \h </w:instrText>
      </w:r>
      <w:r>
        <w:fldChar w:fldCharType="separate"/>
      </w:r>
      <w:r>
        <w:t>123</w:t>
      </w:r>
      <w:r>
        <w:fldChar w:fldCharType="end"/>
      </w:r>
    </w:p>
    <w:p w14:paraId="00F9584D" w14:textId="5ACB071D"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_Toc138254925 \h </w:instrText>
      </w:r>
      <w:r>
        <w:fldChar w:fldCharType="separate"/>
      </w:r>
      <w:r>
        <w:t>124</w:t>
      </w:r>
      <w:r>
        <w:fldChar w:fldCharType="end"/>
      </w:r>
    </w:p>
    <w:p w14:paraId="78BD3E10" w14:textId="584BF7F2" w:rsidR="0083693E" w:rsidRDefault="0083693E">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_Toc138254926 \h </w:instrText>
      </w:r>
      <w:r>
        <w:fldChar w:fldCharType="separate"/>
      </w:r>
      <w:r>
        <w:t>124</w:t>
      </w:r>
      <w:r>
        <w:fldChar w:fldCharType="end"/>
      </w:r>
    </w:p>
    <w:p w14:paraId="0F02DF95" w14:textId="6C17D1E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_Toc138254927 \h </w:instrText>
      </w:r>
      <w:r>
        <w:fldChar w:fldCharType="separate"/>
      </w:r>
      <w:r>
        <w:t>124</w:t>
      </w:r>
      <w:r>
        <w:fldChar w:fldCharType="end"/>
      </w:r>
    </w:p>
    <w:p w14:paraId="7C480834" w14:textId="7ADD0994" w:rsidR="0083693E" w:rsidRDefault="0083693E">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_Toc138254928 \h </w:instrText>
      </w:r>
      <w:r>
        <w:fldChar w:fldCharType="separate"/>
      </w:r>
      <w:r>
        <w:t>126</w:t>
      </w:r>
      <w:r>
        <w:fldChar w:fldCharType="end"/>
      </w:r>
    </w:p>
    <w:p w14:paraId="726FB21E" w14:textId="616D2D8D" w:rsidR="0083693E" w:rsidRDefault="0083693E">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_Toc138254929 \h </w:instrText>
      </w:r>
      <w:r>
        <w:fldChar w:fldCharType="separate"/>
      </w:r>
      <w:r>
        <w:t>126</w:t>
      </w:r>
      <w:r>
        <w:fldChar w:fldCharType="end"/>
      </w:r>
    </w:p>
    <w:p w14:paraId="42111339" w14:textId="663704E4" w:rsidR="0083693E" w:rsidRDefault="0083693E">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_Toc138254930 \h </w:instrText>
      </w:r>
      <w:r>
        <w:fldChar w:fldCharType="separate"/>
      </w:r>
      <w:r>
        <w:t>126</w:t>
      </w:r>
      <w:r>
        <w:fldChar w:fldCharType="end"/>
      </w:r>
    </w:p>
    <w:p w14:paraId="241B41F5" w14:textId="4FA69247" w:rsidR="0083693E" w:rsidRDefault="0083693E">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_Toc138254931 \h </w:instrText>
      </w:r>
      <w:r>
        <w:fldChar w:fldCharType="separate"/>
      </w:r>
      <w:r>
        <w:t>128</w:t>
      </w:r>
      <w:r>
        <w:fldChar w:fldCharType="end"/>
      </w:r>
    </w:p>
    <w:p w14:paraId="44BE1C16" w14:textId="37F4B0B9" w:rsidR="0083693E" w:rsidRDefault="0083693E">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_Toc138254932 \h </w:instrText>
      </w:r>
      <w:r>
        <w:fldChar w:fldCharType="separate"/>
      </w:r>
      <w:r>
        <w:t>129</w:t>
      </w:r>
      <w:r>
        <w:fldChar w:fldCharType="end"/>
      </w:r>
    </w:p>
    <w:p w14:paraId="4C4847CA" w14:textId="64683287" w:rsidR="0083693E" w:rsidRDefault="0083693E">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_Toc138254933 \h </w:instrText>
      </w:r>
      <w:r>
        <w:fldChar w:fldCharType="separate"/>
      </w:r>
      <w:r>
        <w:t>129</w:t>
      </w:r>
      <w:r>
        <w:fldChar w:fldCharType="end"/>
      </w:r>
    </w:p>
    <w:p w14:paraId="0BF6FB62" w14:textId="7CC1EB75" w:rsidR="0083693E" w:rsidRDefault="0083693E">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_Toc138254934 \h </w:instrText>
      </w:r>
      <w:r>
        <w:fldChar w:fldCharType="separate"/>
      </w:r>
      <w:r>
        <w:t>129</w:t>
      </w:r>
      <w:r>
        <w:fldChar w:fldCharType="end"/>
      </w:r>
    </w:p>
    <w:p w14:paraId="1D16A0C4" w14:textId="159AE152" w:rsidR="0083693E" w:rsidRDefault="0083693E">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_Toc138254935 \h </w:instrText>
      </w:r>
      <w:r>
        <w:fldChar w:fldCharType="separate"/>
      </w:r>
      <w:r>
        <w:t>130</w:t>
      </w:r>
      <w:r>
        <w:fldChar w:fldCharType="end"/>
      </w:r>
    </w:p>
    <w:p w14:paraId="08224198" w14:textId="2FE0FBBC"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6.8</w:t>
      </w:r>
      <w:r>
        <w:rPr>
          <w:rFonts w:asciiTheme="minorHAnsi" w:eastAsiaTheme="minorEastAsia" w:hAnsiTheme="minorHAnsi" w:cstheme="minorBidi"/>
          <w:kern w:val="2"/>
          <w:sz w:val="22"/>
          <w:szCs w:val="22"/>
          <w14:ligatures w14:val="standardContextual"/>
        </w:rPr>
        <w:tab/>
      </w:r>
      <w:r w:rsidRPr="006B5B11">
        <w:rPr>
          <w:rFonts w:eastAsia="SimSun"/>
          <w:lang w:eastAsia="zh-CN"/>
        </w:rPr>
        <w:t>Procedures for communication path switching between PC5 and Uu reference points</w:t>
      </w:r>
      <w:r>
        <w:tab/>
      </w:r>
      <w:r>
        <w:fldChar w:fldCharType="begin" w:fldLock="1"/>
      </w:r>
      <w:r>
        <w:instrText xml:space="preserve"> PAGEREF _Toc138254936 \h </w:instrText>
      </w:r>
      <w:r>
        <w:fldChar w:fldCharType="separate"/>
      </w:r>
      <w:r>
        <w:t>132</w:t>
      </w:r>
      <w:r>
        <w:fldChar w:fldCharType="end"/>
      </w:r>
    </w:p>
    <w:p w14:paraId="253B1526" w14:textId="62934782"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_Toc138254937 \h </w:instrText>
      </w:r>
      <w:r>
        <w:fldChar w:fldCharType="separate"/>
      </w:r>
      <w:r>
        <w:t>132</w:t>
      </w:r>
      <w:r>
        <w:fldChar w:fldCharType="end"/>
      </w:r>
    </w:p>
    <w:p w14:paraId="66A71DBB" w14:textId="4648B643" w:rsidR="0083693E" w:rsidRDefault="0083693E">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_Toc138254938 \h </w:instrText>
      </w:r>
      <w:r>
        <w:fldChar w:fldCharType="separate"/>
      </w:r>
      <w:r>
        <w:t>133</w:t>
      </w:r>
      <w:r>
        <w:fldChar w:fldCharType="end"/>
      </w:r>
    </w:p>
    <w:p w14:paraId="342C815A" w14:textId="2654B464"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6.9</w:t>
      </w:r>
      <w:r>
        <w:rPr>
          <w:rFonts w:asciiTheme="minorHAnsi" w:eastAsiaTheme="minorEastAsia" w:hAnsiTheme="minorHAnsi" w:cstheme="minorBidi"/>
          <w:kern w:val="2"/>
          <w:sz w:val="22"/>
          <w:szCs w:val="22"/>
          <w14:ligatures w14:val="standardContextual"/>
        </w:rPr>
        <w:tab/>
      </w:r>
      <w:r w:rsidRPr="006B5B11">
        <w:rPr>
          <w:rFonts w:eastAsia="SimSun"/>
          <w:lang w:eastAsia="zh-CN"/>
        </w:rPr>
        <w:t>Multi-path communication via Uu and via 5G ProSe UE-to-Network Relay</w:t>
      </w:r>
      <w:r>
        <w:tab/>
      </w:r>
      <w:r>
        <w:fldChar w:fldCharType="begin" w:fldLock="1"/>
      </w:r>
      <w:r>
        <w:instrText xml:space="preserve"> PAGEREF _Toc138254939 \h </w:instrText>
      </w:r>
      <w:r>
        <w:fldChar w:fldCharType="separate"/>
      </w:r>
      <w:r>
        <w:t>134</w:t>
      </w:r>
      <w:r>
        <w:fldChar w:fldCharType="end"/>
      </w:r>
    </w:p>
    <w:p w14:paraId="2A6B1B2F" w14:textId="6E273D80"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_Toc138254940 \h </w:instrText>
      </w:r>
      <w:r>
        <w:fldChar w:fldCharType="separate"/>
      </w:r>
      <w:r>
        <w:t>134</w:t>
      </w:r>
      <w:r>
        <w:fldChar w:fldCharType="end"/>
      </w:r>
    </w:p>
    <w:p w14:paraId="69FEAA78" w14:textId="69FEC9AE"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_Toc138254941 \h </w:instrText>
      </w:r>
      <w:r>
        <w:fldChar w:fldCharType="separate"/>
      </w:r>
      <w:r>
        <w:t>134</w:t>
      </w:r>
      <w:r>
        <w:fldChar w:fldCharType="end"/>
      </w:r>
    </w:p>
    <w:p w14:paraId="69DEB9F9" w14:textId="56E9F901" w:rsidR="0083693E" w:rsidRDefault="0083693E">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_Toc138254942 \h </w:instrText>
      </w:r>
      <w:r>
        <w:fldChar w:fldCharType="separate"/>
      </w:r>
      <w:r>
        <w:t>135</w:t>
      </w:r>
      <w:r>
        <w:fldChar w:fldCharType="end"/>
      </w:r>
    </w:p>
    <w:p w14:paraId="20917361" w14:textId="4FEA4BA0" w:rsidR="0083693E" w:rsidRDefault="0083693E">
      <w:pPr>
        <w:pStyle w:val="TOC1"/>
        <w:rPr>
          <w:rFonts w:asciiTheme="minorHAnsi" w:eastAsiaTheme="minorEastAsia" w:hAnsiTheme="minorHAnsi" w:cstheme="minorBidi"/>
          <w:kern w:val="2"/>
          <w:szCs w:val="22"/>
          <w14:ligatures w14:val="standardContextual"/>
        </w:rPr>
      </w:pPr>
      <w:r w:rsidRPr="006B5B11">
        <w:rPr>
          <w:rFonts w:eastAsia="SimSun"/>
          <w:lang w:eastAsia="zh-CN"/>
        </w:rPr>
        <w:t>7</w:t>
      </w:r>
      <w:r>
        <w:rPr>
          <w:rFonts w:asciiTheme="minorHAnsi" w:eastAsiaTheme="minorEastAsia" w:hAnsiTheme="minorHAnsi" w:cstheme="minorBidi"/>
          <w:kern w:val="2"/>
          <w:szCs w:val="22"/>
          <w14:ligatures w14:val="standardContextual"/>
        </w:rPr>
        <w:tab/>
      </w:r>
      <w:r w:rsidRPr="006B5B11">
        <w:rPr>
          <w:rFonts w:eastAsia="SimSun"/>
          <w:lang w:eastAsia="zh-CN"/>
        </w:rPr>
        <w:t>Network Function Services</w:t>
      </w:r>
      <w:r>
        <w:tab/>
      </w:r>
      <w:r>
        <w:fldChar w:fldCharType="begin" w:fldLock="1"/>
      </w:r>
      <w:r>
        <w:instrText xml:space="preserve"> PAGEREF _Toc138254943 \h </w:instrText>
      </w:r>
      <w:r>
        <w:fldChar w:fldCharType="separate"/>
      </w:r>
      <w:r>
        <w:t>135</w:t>
      </w:r>
      <w:r>
        <w:fldChar w:fldCharType="end"/>
      </w:r>
    </w:p>
    <w:p w14:paraId="070415A0" w14:textId="39345761"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7</w:t>
      </w:r>
      <w:r>
        <w:rPr>
          <w:lang w:eastAsia="ko-KR"/>
        </w:rPr>
        <w:t>.</w:t>
      </w:r>
      <w:r w:rsidRPr="006B5B11">
        <w:rPr>
          <w:rFonts w:eastAsia="SimSun"/>
          <w:lang w:eastAsia="zh-CN"/>
        </w:rPr>
        <w:t>1</w:t>
      </w:r>
      <w:r>
        <w:rPr>
          <w:rFonts w:asciiTheme="minorHAnsi" w:eastAsiaTheme="minorEastAsia" w:hAnsiTheme="minorHAnsi" w:cstheme="minorBidi"/>
          <w:kern w:val="2"/>
          <w:sz w:val="22"/>
          <w:szCs w:val="22"/>
          <w14:ligatures w14:val="standardContextual"/>
        </w:rPr>
        <w:tab/>
      </w:r>
      <w:r w:rsidRPr="006B5B11">
        <w:rPr>
          <w:rFonts w:eastAsia="SimSun"/>
          <w:lang w:eastAsia="zh-CN"/>
        </w:rPr>
        <w:t>5G DDNMF Services</w:t>
      </w:r>
      <w:r>
        <w:tab/>
      </w:r>
      <w:r>
        <w:fldChar w:fldCharType="begin" w:fldLock="1"/>
      </w:r>
      <w:r>
        <w:instrText xml:space="preserve"> PAGEREF _Toc138254944 \h </w:instrText>
      </w:r>
      <w:r>
        <w:fldChar w:fldCharType="separate"/>
      </w:r>
      <w:r>
        <w:t>135</w:t>
      </w:r>
      <w:r>
        <w:fldChar w:fldCharType="end"/>
      </w:r>
    </w:p>
    <w:p w14:paraId="42BE563E" w14:textId="7CACDB58" w:rsidR="0083693E" w:rsidRDefault="0083693E">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_Toc138254945 \h </w:instrText>
      </w:r>
      <w:r>
        <w:fldChar w:fldCharType="separate"/>
      </w:r>
      <w:r>
        <w:t>135</w:t>
      </w:r>
      <w:r>
        <w:fldChar w:fldCharType="end"/>
      </w:r>
    </w:p>
    <w:p w14:paraId="1AFF6E6E" w14:textId="62C330DA" w:rsidR="0083693E" w:rsidRDefault="0083693E">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_Toc138254946 \h </w:instrText>
      </w:r>
      <w:r>
        <w:fldChar w:fldCharType="separate"/>
      </w:r>
      <w:r>
        <w:t>135</w:t>
      </w:r>
      <w:r>
        <w:fldChar w:fldCharType="end"/>
      </w:r>
    </w:p>
    <w:p w14:paraId="543C26A2" w14:textId="0E5D69BA" w:rsidR="0083693E" w:rsidRDefault="0083693E">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_Toc138254947 \h </w:instrText>
      </w:r>
      <w:r>
        <w:fldChar w:fldCharType="separate"/>
      </w:r>
      <w:r>
        <w:t>135</w:t>
      </w:r>
      <w:r>
        <w:fldChar w:fldCharType="end"/>
      </w:r>
    </w:p>
    <w:p w14:paraId="22A3094B" w14:textId="662CF026" w:rsidR="0083693E" w:rsidRDefault="0083693E">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_Toc138254948 \h </w:instrText>
      </w:r>
      <w:r>
        <w:fldChar w:fldCharType="separate"/>
      </w:r>
      <w:r>
        <w:t>135</w:t>
      </w:r>
      <w:r>
        <w:fldChar w:fldCharType="end"/>
      </w:r>
    </w:p>
    <w:p w14:paraId="63A8400F" w14:textId="239442AF" w:rsidR="0083693E" w:rsidRDefault="0083693E">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_Toc138254949 \h </w:instrText>
      </w:r>
      <w:r>
        <w:fldChar w:fldCharType="separate"/>
      </w:r>
      <w:r>
        <w:t>135</w:t>
      </w:r>
      <w:r>
        <w:fldChar w:fldCharType="end"/>
      </w:r>
    </w:p>
    <w:p w14:paraId="48AE7A08" w14:textId="42237B49" w:rsidR="0083693E" w:rsidRDefault="0083693E">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_Toc138254950 \h </w:instrText>
      </w:r>
      <w:r>
        <w:fldChar w:fldCharType="separate"/>
      </w:r>
      <w:r>
        <w:t>136</w:t>
      </w:r>
      <w:r>
        <w:fldChar w:fldCharType="end"/>
      </w:r>
    </w:p>
    <w:p w14:paraId="688C6509" w14:textId="38974215" w:rsidR="0083693E" w:rsidRDefault="0083693E">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_Toc138254951 \h </w:instrText>
      </w:r>
      <w:r>
        <w:fldChar w:fldCharType="separate"/>
      </w:r>
      <w:r>
        <w:t>136</w:t>
      </w:r>
      <w:r>
        <w:fldChar w:fldCharType="end"/>
      </w:r>
    </w:p>
    <w:p w14:paraId="6D0D0C31" w14:textId="1DDD9EE3" w:rsidR="0083693E" w:rsidRDefault="0083693E">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_Toc138254952 \h </w:instrText>
      </w:r>
      <w:r>
        <w:fldChar w:fldCharType="separate"/>
      </w:r>
      <w:r>
        <w:t>136</w:t>
      </w:r>
      <w:r>
        <w:fldChar w:fldCharType="end"/>
      </w:r>
    </w:p>
    <w:p w14:paraId="2899B2A8" w14:textId="6600750B" w:rsidR="0083693E" w:rsidRDefault="0083693E">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_Toc138254953 \h </w:instrText>
      </w:r>
      <w:r>
        <w:fldChar w:fldCharType="separate"/>
      </w:r>
      <w:r>
        <w:t>137</w:t>
      </w:r>
      <w:r>
        <w:fldChar w:fldCharType="end"/>
      </w:r>
    </w:p>
    <w:p w14:paraId="2B679E71" w14:textId="6FF5E28B" w:rsidR="0083693E" w:rsidRDefault="0083693E">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_Toc138254954 \h </w:instrText>
      </w:r>
      <w:r>
        <w:fldChar w:fldCharType="separate"/>
      </w:r>
      <w:r>
        <w:t>137</w:t>
      </w:r>
      <w:r>
        <w:fldChar w:fldCharType="end"/>
      </w:r>
    </w:p>
    <w:p w14:paraId="41360C7F" w14:textId="0F80BF73" w:rsidR="0083693E" w:rsidRDefault="0083693E">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_Toc138254955 \h </w:instrText>
      </w:r>
      <w:r>
        <w:fldChar w:fldCharType="separate"/>
      </w:r>
      <w:r>
        <w:t>137</w:t>
      </w:r>
      <w:r>
        <w:fldChar w:fldCharType="end"/>
      </w:r>
    </w:p>
    <w:p w14:paraId="518A4DDC" w14:textId="5A3207A8" w:rsidR="0083693E" w:rsidRDefault="0083693E">
      <w:pPr>
        <w:pStyle w:val="TOC2"/>
        <w:rPr>
          <w:rFonts w:asciiTheme="minorHAnsi" w:eastAsiaTheme="minorEastAsia" w:hAnsiTheme="minorHAnsi" w:cstheme="minorBidi"/>
          <w:kern w:val="2"/>
          <w:sz w:val="22"/>
          <w:szCs w:val="22"/>
          <w14:ligatures w14:val="standardContextual"/>
        </w:rPr>
      </w:pPr>
      <w:r w:rsidRPr="006B5B11">
        <w:rPr>
          <w:rFonts w:eastAsia="SimSun"/>
          <w:lang w:eastAsia="zh-CN"/>
        </w:rPr>
        <w:t>7</w:t>
      </w:r>
      <w:r>
        <w:rPr>
          <w:lang w:eastAsia="ko-KR"/>
        </w:rPr>
        <w:t>.</w:t>
      </w:r>
      <w:r w:rsidRPr="006B5B11">
        <w:rPr>
          <w:rFonts w:eastAsia="SimSun"/>
          <w:lang w:eastAsia="zh-CN"/>
        </w:rPr>
        <w:t>2</w:t>
      </w:r>
      <w:r>
        <w:rPr>
          <w:rFonts w:asciiTheme="minorHAnsi" w:eastAsiaTheme="minorEastAsia" w:hAnsiTheme="minorHAnsi" w:cstheme="minorBidi"/>
          <w:kern w:val="2"/>
          <w:sz w:val="22"/>
          <w:szCs w:val="22"/>
          <w14:ligatures w14:val="standardContextual"/>
        </w:rPr>
        <w:tab/>
      </w:r>
      <w:r w:rsidRPr="006B5B11">
        <w:rPr>
          <w:rFonts w:eastAsia="SimSun"/>
          <w:lang w:eastAsia="zh-CN"/>
        </w:rPr>
        <w:t>AF Services</w:t>
      </w:r>
      <w:r>
        <w:tab/>
      </w:r>
      <w:r>
        <w:fldChar w:fldCharType="begin" w:fldLock="1"/>
      </w:r>
      <w:r>
        <w:instrText xml:space="preserve"> PAGEREF _Toc138254956 \h </w:instrText>
      </w:r>
      <w:r>
        <w:fldChar w:fldCharType="separate"/>
      </w:r>
      <w:r>
        <w:t>137</w:t>
      </w:r>
      <w:r>
        <w:fldChar w:fldCharType="end"/>
      </w:r>
    </w:p>
    <w:p w14:paraId="41D9D613" w14:textId="4CC1EEAA" w:rsidR="0083693E" w:rsidRDefault="0083693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_Toc138254957 \h </w:instrText>
      </w:r>
      <w:r>
        <w:fldChar w:fldCharType="separate"/>
      </w:r>
      <w:r>
        <w:t>137</w:t>
      </w:r>
      <w:r>
        <w:fldChar w:fldCharType="end"/>
      </w:r>
    </w:p>
    <w:p w14:paraId="5CF678FB" w14:textId="2593877B" w:rsidR="0083693E" w:rsidRDefault="0083693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_Toc138254958 \h </w:instrText>
      </w:r>
      <w:r>
        <w:fldChar w:fldCharType="separate"/>
      </w:r>
      <w:r>
        <w:t>138</w:t>
      </w:r>
      <w:r>
        <w:fldChar w:fldCharType="end"/>
      </w:r>
    </w:p>
    <w:p w14:paraId="768C2C77" w14:textId="2F43105D"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DengXian"/>
        </w:rPr>
        <w:t>7.2.2.1</w:t>
      </w:r>
      <w:r>
        <w:rPr>
          <w:rFonts w:asciiTheme="minorHAnsi" w:eastAsiaTheme="minorEastAsia" w:hAnsiTheme="minorHAnsi" w:cstheme="minorBidi"/>
          <w:kern w:val="2"/>
          <w:sz w:val="22"/>
          <w:szCs w:val="22"/>
          <w14:ligatures w14:val="standardContextual"/>
        </w:rPr>
        <w:tab/>
      </w:r>
      <w:r w:rsidRPr="006B5B11">
        <w:rPr>
          <w:rFonts w:eastAsia="DengXian"/>
        </w:rPr>
        <w:t>General</w:t>
      </w:r>
      <w:r>
        <w:tab/>
      </w:r>
      <w:r>
        <w:fldChar w:fldCharType="begin" w:fldLock="1"/>
      </w:r>
      <w:r>
        <w:instrText xml:space="preserve"> PAGEREF _Toc138254959 \h </w:instrText>
      </w:r>
      <w:r>
        <w:fldChar w:fldCharType="separate"/>
      </w:r>
      <w:r>
        <w:t>138</w:t>
      </w:r>
      <w:r>
        <w:fldChar w:fldCharType="end"/>
      </w:r>
    </w:p>
    <w:p w14:paraId="7A92D806" w14:textId="4C681CF0" w:rsidR="0083693E" w:rsidRDefault="0083693E">
      <w:pPr>
        <w:pStyle w:val="TOC4"/>
        <w:rPr>
          <w:rFonts w:asciiTheme="minorHAnsi" w:eastAsiaTheme="minorEastAsia" w:hAnsiTheme="minorHAnsi" w:cstheme="minorBidi"/>
          <w:kern w:val="2"/>
          <w:sz w:val="22"/>
          <w:szCs w:val="22"/>
          <w14:ligatures w14:val="standardContextual"/>
        </w:rPr>
      </w:pPr>
      <w:r w:rsidRPr="006B5B11">
        <w:rPr>
          <w:rFonts w:eastAsia="DengXian"/>
        </w:rPr>
        <w:t>7.2.2.2</w:t>
      </w:r>
      <w:r>
        <w:rPr>
          <w:rFonts w:asciiTheme="minorHAnsi" w:eastAsiaTheme="minorEastAsia" w:hAnsiTheme="minorHAnsi" w:cstheme="minorBidi"/>
          <w:kern w:val="2"/>
          <w:sz w:val="22"/>
          <w:szCs w:val="22"/>
          <w14:ligatures w14:val="standardContextual"/>
        </w:rPr>
        <w:tab/>
      </w:r>
      <w:r w:rsidRPr="006B5B11">
        <w:rPr>
          <w:rFonts w:eastAsia="DengXian"/>
        </w:rPr>
        <w:t>Naf_ProSe_DiscoveryAuthorization service operation</w:t>
      </w:r>
      <w:r>
        <w:tab/>
      </w:r>
      <w:r>
        <w:fldChar w:fldCharType="begin" w:fldLock="1"/>
      </w:r>
      <w:r>
        <w:instrText xml:space="preserve"> PAGEREF _Toc138254960 \h </w:instrText>
      </w:r>
      <w:r>
        <w:fldChar w:fldCharType="separate"/>
      </w:r>
      <w:r>
        <w:t>138</w:t>
      </w:r>
      <w:r>
        <w:fldChar w:fldCharType="end"/>
      </w:r>
    </w:p>
    <w:p w14:paraId="6E7655B0" w14:textId="1CC4C669" w:rsidR="0083693E" w:rsidRDefault="0083693E">
      <w:pPr>
        <w:pStyle w:val="TOC4"/>
        <w:rPr>
          <w:rFonts w:asciiTheme="minorHAnsi" w:eastAsiaTheme="minorEastAsia" w:hAnsiTheme="minorHAnsi" w:cstheme="minorBidi"/>
          <w:kern w:val="2"/>
          <w:sz w:val="22"/>
          <w:szCs w:val="22"/>
          <w14:ligatures w14:val="standardContextual"/>
        </w:rPr>
      </w:pPr>
      <w:r>
        <w:t>7.2.2.</w:t>
      </w:r>
      <w:r w:rsidRPr="006B5B1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_Toc138254961 \h </w:instrText>
      </w:r>
      <w:r>
        <w:fldChar w:fldCharType="separate"/>
      </w:r>
      <w:r>
        <w:t>138</w:t>
      </w:r>
      <w:r>
        <w:fldChar w:fldCharType="end"/>
      </w:r>
    </w:p>
    <w:p w14:paraId="4CC2365A" w14:textId="0E53EAB8" w:rsidR="0083693E" w:rsidRDefault="0083693E">
      <w:pPr>
        <w:pStyle w:val="TOC4"/>
        <w:rPr>
          <w:rFonts w:asciiTheme="minorHAnsi" w:eastAsiaTheme="minorEastAsia" w:hAnsiTheme="minorHAnsi" w:cstheme="minorBidi"/>
          <w:kern w:val="2"/>
          <w:sz w:val="22"/>
          <w:szCs w:val="22"/>
          <w14:ligatures w14:val="standardContextual"/>
        </w:rPr>
      </w:pPr>
      <w:r>
        <w:t>7.2.2.</w:t>
      </w:r>
      <w:r w:rsidRPr="006B5B1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_Toc138254962 \h </w:instrText>
      </w:r>
      <w:r>
        <w:fldChar w:fldCharType="separate"/>
      </w:r>
      <w:r>
        <w:t>138</w:t>
      </w:r>
      <w:r>
        <w:fldChar w:fldCharType="end"/>
      </w:r>
    </w:p>
    <w:p w14:paraId="51ABE672" w14:textId="58F32787" w:rsidR="0083693E" w:rsidRDefault="0083693E" w:rsidP="0083693E">
      <w:pPr>
        <w:pStyle w:val="TOC8"/>
        <w:rPr>
          <w:rFonts w:asciiTheme="minorHAnsi" w:eastAsiaTheme="minorEastAsia" w:hAnsiTheme="minorHAnsi" w:cstheme="minorBidi"/>
          <w:b w:val="0"/>
          <w:kern w:val="2"/>
          <w:szCs w:val="22"/>
          <w14:ligatures w14:val="standardContextual"/>
        </w:rPr>
      </w:pPr>
      <w:r>
        <w:lastRenderedPageBreak/>
        <w:t>Annex A (informative):</w:t>
      </w:r>
      <w:r>
        <w:tab/>
        <w:t>Change history</w:t>
      </w:r>
      <w:r>
        <w:tab/>
      </w:r>
      <w:r>
        <w:fldChar w:fldCharType="begin" w:fldLock="1"/>
      </w:r>
      <w:r>
        <w:instrText xml:space="preserve"> PAGEREF _Toc138254963 \h </w:instrText>
      </w:r>
      <w:r>
        <w:fldChar w:fldCharType="separate"/>
      </w:r>
      <w:r>
        <w:t>139</w:t>
      </w:r>
      <w:r>
        <w:fldChar w:fldCharType="end"/>
      </w:r>
    </w:p>
    <w:p w14:paraId="27CDDFD6" w14:textId="4AB495C1"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38254669"/>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38254670"/>
      <w:bookmarkEnd w:id="24"/>
      <w:r w:rsidR="008C47BE" w:rsidRPr="00CB5EC9">
        <w:lastRenderedPageBreak/>
        <w:t>1</w:t>
      </w:r>
      <w:r w:rsidR="008C47BE" w:rsidRPr="00CB5EC9">
        <w:tab/>
        <w:t>Scope</w:t>
      </w:r>
      <w:bookmarkEnd w:id="25"/>
      <w:bookmarkEnd w:id="26"/>
      <w:bookmarkEnd w:id="27"/>
      <w:bookmarkEnd w:id="28"/>
      <w:bookmarkEnd w:id="29"/>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38254671"/>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2D17D05" w:rsidR="008C47BE" w:rsidRPr="00CB5EC9" w:rsidRDefault="008C47BE" w:rsidP="008C47BE">
      <w:pPr>
        <w:pStyle w:val="EX"/>
      </w:pPr>
      <w:r w:rsidRPr="00CB5EC9">
        <w:t>[1]</w:t>
      </w:r>
      <w:r w:rsidRPr="00CB5EC9">
        <w:tab/>
      </w:r>
      <w:r w:rsidR="0083693E" w:rsidRPr="00CB5EC9">
        <w:t>3GPP</w:t>
      </w:r>
      <w:r w:rsidR="0083693E">
        <w:t> </w:t>
      </w:r>
      <w:r w:rsidR="0083693E" w:rsidRPr="00CB5EC9">
        <w:t>TR</w:t>
      </w:r>
      <w:r w:rsidR="0083693E">
        <w:t> </w:t>
      </w:r>
      <w:r w:rsidR="0083693E"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4CEFC7EA" w:rsidR="008C47BE" w:rsidRPr="00CB5EC9" w:rsidRDefault="008C47BE" w:rsidP="008C47BE">
      <w:pPr>
        <w:pStyle w:val="EX"/>
      </w:pPr>
      <w:r w:rsidRPr="00CB5EC9">
        <w:t>[2]</w:t>
      </w:r>
      <w:r w:rsidRPr="00CB5EC9">
        <w:tab/>
      </w:r>
      <w:r w:rsidR="0083693E" w:rsidRPr="00CB5EC9">
        <w:t>3GPP</w:t>
      </w:r>
      <w:r w:rsidR="0083693E">
        <w:t> </w:t>
      </w:r>
      <w:r w:rsidR="0083693E" w:rsidRPr="00CB5EC9">
        <w:t>TS</w:t>
      </w:r>
      <w:r w:rsidR="0083693E">
        <w:t> </w:t>
      </w:r>
      <w:r w:rsidR="0083693E"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0EFFF28A" w:rsidR="008C47BE" w:rsidRPr="00CB5EC9" w:rsidRDefault="008C47BE" w:rsidP="008C47BE">
      <w:pPr>
        <w:pStyle w:val="EX"/>
      </w:pPr>
      <w:r w:rsidRPr="00CB5EC9">
        <w:t>[3]</w:t>
      </w:r>
      <w:r w:rsidRPr="00CB5EC9">
        <w:tab/>
      </w:r>
      <w:r w:rsidR="0083693E" w:rsidRPr="00CB5EC9">
        <w:t>3GPP</w:t>
      </w:r>
      <w:r w:rsidR="0083693E">
        <w:t> </w:t>
      </w:r>
      <w:r w:rsidR="0083693E" w:rsidRPr="00CB5EC9">
        <w:t>T</w:t>
      </w:r>
      <w:r w:rsidR="0083693E" w:rsidRPr="00CB5EC9">
        <w:rPr>
          <w:lang w:eastAsia="zh-CN"/>
        </w:rPr>
        <w:t>S</w:t>
      </w:r>
      <w:r w:rsidR="0083693E">
        <w:t> </w:t>
      </w:r>
      <w:r w:rsidR="0083693E" w:rsidRPr="00CB5EC9">
        <w:t>2</w:t>
      </w:r>
      <w:r w:rsidR="0083693E" w:rsidRPr="00CB5EC9">
        <w:rPr>
          <w:lang w:eastAsia="zh-CN"/>
        </w:rPr>
        <w:t>3</w:t>
      </w:r>
      <w:r w:rsidR="0083693E" w:rsidRPr="00CB5EC9">
        <w:t>.</w:t>
      </w:r>
      <w:r w:rsidR="0083693E" w:rsidRPr="00CB5EC9">
        <w:rPr>
          <w:lang w:eastAsia="zh-CN"/>
        </w:rPr>
        <w:t>3</w:t>
      </w:r>
      <w:r w:rsidR="0083693E" w:rsidRPr="00CB5EC9">
        <w:t>0</w:t>
      </w:r>
      <w:r w:rsidR="0083693E" w:rsidRPr="00CB5EC9">
        <w:rPr>
          <w:lang w:eastAsia="zh-CN"/>
        </w:rPr>
        <w:t>3</w:t>
      </w:r>
      <w:r w:rsidR="0083693E"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8D2956E" w:rsidR="008C47BE" w:rsidRPr="00CB5EC9" w:rsidRDefault="008C47BE" w:rsidP="008C47BE">
      <w:pPr>
        <w:pStyle w:val="EX"/>
      </w:pPr>
      <w:r w:rsidRPr="00CB5EC9">
        <w:t>[4]</w:t>
      </w:r>
      <w:r w:rsidRPr="00CB5EC9">
        <w:tab/>
      </w:r>
      <w:r w:rsidR="0083693E" w:rsidRPr="00CB5EC9">
        <w:t>3GPP</w:t>
      </w:r>
      <w:r w:rsidR="0083693E">
        <w:t> </w:t>
      </w:r>
      <w:r w:rsidR="0083693E" w:rsidRPr="00CB5EC9">
        <w:t>TS</w:t>
      </w:r>
      <w:r w:rsidR="0083693E">
        <w:t> </w:t>
      </w:r>
      <w:r w:rsidR="0083693E"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1F22AC4D" w:rsidR="008C47BE" w:rsidRPr="00CB5EC9" w:rsidRDefault="008C47BE" w:rsidP="008C47BE">
      <w:pPr>
        <w:pStyle w:val="EX"/>
      </w:pPr>
      <w:r w:rsidRPr="00CB5EC9">
        <w:t>[5]</w:t>
      </w:r>
      <w:r w:rsidRPr="00CB5EC9">
        <w:tab/>
      </w:r>
      <w:r w:rsidR="0083693E" w:rsidRPr="00CB5EC9">
        <w:t>3GPP</w:t>
      </w:r>
      <w:r w:rsidR="0083693E">
        <w:t> </w:t>
      </w:r>
      <w:r w:rsidR="0083693E" w:rsidRPr="00CB5EC9">
        <w:t>TS</w:t>
      </w:r>
      <w:r w:rsidR="0083693E">
        <w:t> </w:t>
      </w:r>
      <w:r w:rsidR="0083693E"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A9450BE" w:rsidR="008C47BE" w:rsidRPr="00CB5EC9" w:rsidRDefault="008C47BE" w:rsidP="008C47BE">
      <w:pPr>
        <w:pStyle w:val="EX"/>
      </w:pPr>
      <w:r w:rsidRPr="00CB5EC9">
        <w:t>[6]</w:t>
      </w:r>
      <w:r w:rsidRPr="00CB5EC9">
        <w:tab/>
      </w:r>
      <w:r w:rsidR="0083693E" w:rsidRPr="00CB5EC9">
        <w:t>3GPP</w:t>
      </w:r>
      <w:r w:rsidR="0083693E">
        <w:t> </w:t>
      </w:r>
      <w:r w:rsidR="0083693E" w:rsidRPr="00CB5EC9">
        <w:t>TS</w:t>
      </w:r>
      <w:r w:rsidR="0083693E">
        <w:t> </w:t>
      </w:r>
      <w:r w:rsidR="0083693E"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0452F7EC" w:rsidR="008C47BE" w:rsidRPr="00CB5EC9" w:rsidRDefault="008C47BE" w:rsidP="008C47BE">
      <w:pPr>
        <w:pStyle w:val="EX"/>
      </w:pPr>
      <w:r w:rsidRPr="00CB5EC9">
        <w:t>[7]</w:t>
      </w:r>
      <w:r w:rsidRPr="00CB5EC9">
        <w:tab/>
      </w:r>
      <w:r w:rsidR="0083693E" w:rsidRPr="00CB5EC9">
        <w:t>3GPP</w:t>
      </w:r>
      <w:r w:rsidR="0083693E">
        <w:t> </w:t>
      </w:r>
      <w:r w:rsidR="0083693E" w:rsidRPr="00CB5EC9">
        <w:t>TS</w:t>
      </w:r>
      <w:r w:rsidR="0083693E">
        <w:t> </w:t>
      </w:r>
      <w:r w:rsidR="0083693E"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6CE2508F" w:rsidR="008C47BE" w:rsidRPr="00CB5EC9" w:rsidRDefault="008C47BE" w:rsidP="008C47BE">
      <w:pPr>
        <w:pStyle w:val="EX"/>
      </w:pPr>
      <w:r w:rsidRPr="00CB5EC9">
        <w:t>[8]</w:t>
      </w:r>
      <w:r w:rsidRPr="00CB5EC9">
        <w:tab/>
      </w:r>
      <w:r w:rsidR="0083693E" w:rsidRPr="00CB5EC9">
        <w:t>3GPP</w:t>
      </w:r>
      <w:r w:rsidR="0083693E">
        <w:t> </w:t>
      </w:r>
      <w:r w:rsidR="0083693E" w:rsidRPr="00CB5EC9">
        <w:t>TS</w:t>
      </w:r>
      <w:r w:rsidR="0083693E">
        <w:t> </w:t>
      </w:r>
      <w:r w:rsidR="0083693E"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3A33242F" w:rsidR="008C47BE" w:rsidRPr="00CB5EC9" w:rsidRDefault="008C47BE" w:rsidP="008C47BE">
      <w:pPr>
        <w:pStyle w:val="EX"/>
      </w:pPr>
      <w:r w:rsidRPr="00CB5EC9">
        <w:t>[9]</w:t>
      </w:r>
      <w:r w:rsidRPr="00CB5EC9">
        <w:tab/>
      </w:r>
      <w:r w:rsidR="0083693E" w:rsidRPr="00CB5EC9">
        <w:t>3GPP</w:t>
      </w:r>
      <w:r w:rsidR="0083693E">
        <w:t> </w:t>
      </w:r>
      <w:r w:rsidR="0083693E" w:rsidRPr="00CB5EC9">
        <w:t>TS</w:t>
      </w:r>
      <w:r w:rsidR="0083693E">
        <w:t> </w:t>
      </w:r>
      <w:r w:rsidR="0083693E"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6337DE5" w:rsidR="008C47BE" w:rsidRPr="00CB5EC9" w:rsidRDefault="008C47BE" w:rsidP="008C47BE">
      <w:pPr>
        <w:pStyle w:val="EX"/>
      </w:pPr>
      <w:r w:rsidRPr="00CB5EC9">
        <w:t>[11]</w:t>
      </w:r>
      <w:r w:rsidRPr="00CB5EC9">
        <w:tab/>
      </w:r>
      <w:r w:rsidR="0083693E" w:rsidRPr="00CB5EC9">
        <w:t>3GPP</w:t>
      </w:r>
      <w:r w:rsidR="0083693E">
        <w:t> </w:t>
      </w:r>
      <w:r w:rsidR="0083693E" w:rsidRPr="00CB5EC9">
        <w:t>TS</w:t>
      </w:r>
      <w:r w:rsidR="0083693E">
        <w:t> </w:t>
      </w:r>
      <w:r w:rsidR="0083693E"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5B9162C5" w:rsidR="008C47BE" w:rsidRPr="00CB5EC9" w:rsidRDefault="008C47BE" w:rsidP="008C47BE">
      <w:pPr>
        <w:pStyle w:val="EX"/>
      </w:pPr>
      <w:r w:rsidRPr="00CB5EC9">
        <w:t>[12]</w:t>
      </w:r>
      <w:r w:rsidRPr="00CB5EC9">
        <w:tab/>
      </w:r>
      <w:r w:rsidR="0083693E" w:rsidRPr="00CB5EC9">
        <w:t>3GPP</w:t>
      </w:r>
      <w:r w:rsidR="0083693E">
        <w:t> </w:t>
      </w:r>
      <w:r w:rsidR="0083693E" w:rsidRPr="00CB5EC9">
        <w:t>TS</w:t>
      </w:r>
      <w:r w:rsidR="0083693E">
        <w:t> </w:t>
      </w:r>
      <w:r w:rsidR="0083693E"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30AFF1F8" w:rsidR="008C47BE" w:rsidRPr="00CB5EC9" w:rsidRDefault="008C47BE" w:rsidP="008C47BE">
      <w:pPr>
        <w:pStyle w:val="EX"/>
      </w:pPr>
      <w:r w:rsidRPr="00CB5EC9">
        <w:t>[13]</w:t>
      </w:r>
      <w:r w:rsidRPr="00CB5EC9">
        <w:tab/>
      </w:r>
      <w:r w:rsidR="0083693E" w:rsidRPr="00CB5EC9">
        <w:t>3GPP</w:t>
      </w:r>
      <w:r w:rsidR="0083693E">
        <w:t> </w:t>
      </w:r>
      <w:r w:rsidR="0083693E" w:rsidRPr="00CB5EC9">
        <w:t>TS</w:t>
      </w:r>
      <w:r w:rsidR="0083693E">
        <w:t> </w:t>
      </w:r>
      <w:r w:rsidR="0083693E"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3BD560DB" w:rsidR="008C47BE" w:rsidRPr="00CB5EC9" w:rsidRDefault="008C47BE" w:rsidP="008C47BE">
      <w:pPr>
        <w:pStyle w:val="EX"/>
      </w:pPr>
      <w:r w:rsidRPr="00CB5EC9">
        <w:t>[14]</w:t>
      </w:r>
      <w:r w:rsidRPr="00CB5EC9">
        <w:tab/>
      </w:r>
      <w:r w:rsidR="0083693E" w:rsidRPr="00CB5EC9">
        <w:t>3GPP</w:t>
      </w:r>
      <w:r w:rsidR="0083693E">
        <w:t> </w:t>
      </w:r>
      <w:r w:rsidR="0083693E" w:rsidRPr="00CB5EC9">
        <w:t>TS</w:t>
      </w:r>
      <w:r w:rsidR="0083693E">
        <w:t> </w:t>
      </w:r>
      <w:r w:rsidR="0083693E"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1D1FE075" w:rsidR="008C47BE" w:rsidRPr="00CB5EC9" w:rsidRDefault="008C47BE" w:rsidP="008C47BE">
      <w:pPr>
        <w:pStyle w:val="EX"/>
      </w:pPr>
      <w:r w:rsidRPr="00CB5EC9">
        <w:lastRenderedPageBreak/>
        <w:t>[15]</w:t>
      </w:r>
      <w:r w:rsidRPr="00CB5EC9">
        <w:tab/>
      </w:r>
      <w:r w:rsidR="0083693E" w:rsidRPr="00CB5EC9">
        <w:t>3GPP</w:t>
      </w:r>
      <w:r w:rsidR="0083693E">
        <w:t> </w:t>
      </w:r>
      <w:r w:rsidR="0083693E" w:rsidRPr="00CB5EC9">
        <w:t>TS</w:t>
      </w:r>
      <w:r w:rsidR="0083693E">
        <w:t> </w:t>
      </w:r>
      <w:r w:rsidR="0083693E"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4F20D46" w:rsidR="008C47BE" w:rsidRPr="00CB5EC9" w:rsidRDefault="008C47BE" w:rsidP="008C47BE">
      <w:pPr>
        <w:pStyle w:val="EX"/>
      </w:pPr>
      <w:r w:rsidRPr="00CB5EC9">
        <w:t>[16]</w:t>
      </w:r>
      <w:r w:rsidRPr="00CB5EC9">
        <w:tab/>
      </w:r>
      <w:r w:rsidR="0083693E" w:rsidRPr="00CB5EC9">
        <w:t>3GPP</w:t>
      </w:r>
      <w:r w:rsidR="0083693E">
        <w:t> </w:t>
      </w:r>
      <w:r w:rsidR="0083693E" w:rsidRPr="00CB5EC9">
        <w:t>TS</w:t>
      </w:r>
      <w:r w:rsidR="0083693E">
        <w:t> </w:t>
      </w:r>
      <w:r w:rsidR="0083693E"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5AE6D3DA" w:rsidR="00890F9F" w:rsidRPr="00CB5EC9" w:rsidRDefault="00890F9F" w:rsidP="00890F9F">
      <w:pPr>
        <w:pStyle w:val="EX"/>
      </w:pPr>
      <w:bookmarkStart w:id="36" w:name="definitions"/>
      <w:bookmarkStart w:id="37" w:name="_Toc66692620"/>
      <w:bookmarkEnd w:id="36"/>
      <w:r w:rsidRPr="00CB5EC9">
        <w:t>[21]</w:t>
      </w:r>
      <w:r w:rsidRPr="00CB5EC9">
        <w:tab/>
      </w:r>
      <w:r w:rsidR="0083693E" w:rsidRPr="00CB5EC9">
        <w:t>3GPP</w:t>
      </w:r>
      <w:r w:rsidR="0083693E">
        <w:t> </w:t>
      </w:r>
      <w:r w:rsidR="0083693E" w:rsidRPr="00CB5EC9">
        <w:t>TR</w:t>
      </w:r>
      <w:r w:rsidR="0083693E">
        <w:t> </w:t>
      </w:r>
      <w:r w:rsidR="0083693E"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590198F"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68B1B58" w:rsidR="001C02FC" w:rsidRPr="00CB5EC9" w:rsidRDefault="001C02FC" w:rsidP="007054C8">
      <w:pPr>
        <w:pStyle w:val="EX"/>
      </w:pPr>
      <w:r w:rsidRPr="00CB5EC9">
        <w:rPr>
          <w:rFonts w:eastAsia="DengXian"/>
        </w:rPr>
        <w:t>[23]</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49FB8B18"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83693E" w:rsidRPr="00CB5EC9">
        <w:rPr>
          <w:rFonts w:eastAsia="DengXian"/>
        </w:rPr>
        <w:t>3GPP</w:t>
      </w:r>
      <w:r w:rsidR="0083693E">
        <w:rPr>
          <w:rFonts w:eastAsia="DengXian"/>
        </w:rPr>
        <w:t> </w:t>
      </w:r>
      <w:r w:rsidR="0083693E" w:rsidRPr="00CB5EC9">
        <w:rPr>
          <w:rFonts w:eastAsia="DengXian"/>
        </w:rPr>
        <w:t>TS</w:t>
      </w:r>
      <w:r w:rsidR="0083693E">
        <w:rPr>
          <w:rFonts w:eastAsia="DengXian"/>
        </w:rPr>
        <w:t> </w:t>
      </w:r>
      <w:r w:rsidR="0083693E" w:rsidRPr="00CB5EC9">
        <w:rPr>
          <w:rFonts w:eastAsia="DengXian"/>
        </w:rPr>
        <w:t>38.351:</w:t>
      </w:r>
      <w:r w:rsidRPr="00CB5EC9">
        <w:rPr>
          <w:rFonts w:eastAsia="DengXian"/>
        </w:rPr>
        <w:t xml:space="preserve"> "NR; Sidelink Adaptation Layer Protocol".</w:t>
      </w:r>
    </w:p>
    <w:p w14:paraId="7A2BBD65" w14:textId="2FC3C86A"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Pr>
          <w:rFonts w:eastAsia="DengXian"/>
        </w:rPr>
        <w:t>TS</w:t>
      </w:r>
      <w:r w:rsidR="0083693E">
        <w:rPr>
          <w:rFonts w:eastAsia="DengXian"/>
        </w:rPr>
        <w:t> </w:t>
      </w:r>
      <w:r w:rsidR="0083693E">
        <w:rPr>
          <w:rFonts w:eastAsia="DengXian"/>
        </w:rPr>
        <w:t>33.503:</w:t>
      </w:r>
      <w:r>
        <w:rPr>
          <w:rFonts w:eastAsia="DengXian"/>
        </w:rPr>
        <w:t xml:space="preserve"> "Security Aspects of Proximity based Services (ProSe) in the 5G System (5GS)".</w:t>
      </w:r>
    </w:p>
    <w:p w14:paraId="7E4B419E" w14:textId="3EA089D2"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Pr>
          <w:rFonts w:eastAsia="DengXian"/>
        </w:rPr>
        <w:t>TS</w:t>
      </w:r>
      <w:r w:rsidR="0083693E">
        <w:rPr>
          <w:rFonts w:eastAsia="DengXian"/>
        </w:rPr>
        <w:t> </w:t>
      </w:r>
      <w:r w:rsidR="0083693E">
        <w:rPr>
          <w:rFonts w:eastAsia="DengXian"/>
        </w:rPr>
        <w:t>29.500:</w:t>
      </w:r>
      <w:r>
        <w:rPr>
          <w:rFonts w:eastAsia="DengXian"/>
        </w:rPr>
        <w:t xml:space="preserve"> "5G System; Technical Realization of Service Based Architecture; Stage 3".</w:t>
      </w:r>
    </w:p>
    <w:p w14:paraId="0339687F" w14:textId="610287C8"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Pr>
          <w:rFonts w:eastAsia="DengXian"/>
        </w:rPr>
        <w:t>TS</w:t>
      </w:r>
      <w:r w:rsidR="0083693E">
        <w:rPr>
          <w:rFonts w:eastAsia="DengXian"/>
        </w:rPr>
        <w:t> </w:t>
      </w:r>
      <w:r w:rsidR="0083693E">
        <w:rPr>
          <w:rFonts w:eastAsia="DengXian"/>
        </w:rPr>
        <w:t>23.167:</w:t>
      </w:r>
      <w:r>
        <w:rPr>
          <w:rFonts w:eastAsia="DengXian"/>
        </w:rPr>
        <w:t xml:space="preserve"> "3rd Generation Partnership Project; Technical Specification Group Services and Systems Aspects; IP Multimedia Subsystem (IMS) emergency sessions".</w:t>
      </w:r>
    </w:p>
    <w:p w14:paraId="6337B35A" w14:textId="55A2B7E6"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83693E" w:rsidRPr="00CB5EC9">
        <w:rPr>
          <w:rFonts w:eastAsia="DengXian"/>
        </w:rPr>
        <w:t>3GPP</w:t>
      </w:r>
      <w:r w:rsidR="0083693E">
        <w:rPr>
          <w:rFonts w:eastAsia="DengXian"/>
        </w:rPr>
        <w:t> </w:t>
      </w:r>
      <w:r w:rsidR="0083693E">
        <w:rPr>
          <w:rFonts w:eastAsia="DengXian"/>
        </w:rPr>
        <w:t>TS</w:t>
      </w:r>
      <w:r w:rsidR="0083693E">
        <w:rPr>
          <w:rFonts w:eastAsia="DengXian"/>
        </w:rPr>
        <w:t> </w:t>
      </w:r>
      <w:r w:rsidR="0083693E">
        <w:rPr>
          <w:rFonts w:eastAsia="DengXian"/>
        </w:rPr>
        <w:t>23.041:</w:t>
      </w:r>
      <w:r>
        <w:rPr>
          <w:rFonts w:eastAsia="DengXian"/>
        </w:rPr>
        <w:t xml:space="preserve"> "Technical realization of Cell Broadcast Service (CBS)".</w:t>
      </w:r>
    </w:p>
    <w:p w14:paraId="3B6D6AC5" w14:textId="3F3A18E8" w:rsidR="008C47BE" w:rsidRPr="00CB5EC9" w:rsidRDefault="008C47BE" w:rsidP="008C47BE">
      <w:pPr>
        <w:pStyle w:val="Heading1"/>
      </w:pPr>
      <w:bookmarkStart w:id="41" w:name="_Toc138254672"/>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38254673"/>
      <w:r w:rsidRPr="00CB5EC9">
        <w:t>3.1</w:t>
      </w:r>
      <w:r w:rsidRPr="00CB5EC9">
        <w:tab/>
        <w:t>Terms</w:t>
      </w:r>
      <w:bookmarkEnd w:id="42"/>
      <w:bookmarkEnd w:id="43"/>
      <w:bookmarkEnd w:id="44"/>
      <w:bookmarkEnd w:id="45"/>
      <w:bookmarkEnd w:id="46"/>
    </w:p>
    <w:p w14:paraId="4A57BDDB" w14:textId="0C227785" w:rsidR="008C47BE" w:rsidRPr="00CB5EC9" w:rsidRDefault="008C47BE" w:rsidP="008C47BE">
      <w:r w:rsidRPr="00CB5EC9">
        <w:t xml:space="preserve">For the purposes of the present document, the terms given in </w:t>
      </w:r>
      <w:r w:rsidR="0083693E" w:rsidRPr="00CB5EC9">
        <w:t>TR</w:t>
      </w:r>
      <w:r w:rsidR="0083693E">
        <w:t> </w:t>
      </w:r>
      <w:r w:rsidR="0083693E" w:rsidRPr="00CB5EC9">
        <w:t>21.905</w:t>
      </w:r>
      <w:r w:rsidR="0083693E">
        <w:t> </w:t>
      </w:r>
      <w:r w:rsidR="0083693E" w:rsidRPr="00CB5EC9">
        <w:t>[</w:t>
      </w:r>
      <w:r w:rsidRPr="00CB5EC9">
        <w:t xml:space="preserve">1] and the following apply. A term defined in the present document takes precedence over the definition of the same term, if any, in </w:t>
      </w:r>
      <w:r w:rsidR="0083693E" w:rsidRPr="00CB5EC9">
        <w:t>TR</w:t>
      </w:r>
      <w:r w:rsidR="0083693E">
        <w:t> </w:t>
      </w:r>
      <w:r w:rsidR="0083693E" w:rsidRPr="00CB5EC9">
        <w:t>21.905</w:t>
      </w:r>
      <w:r w:rsidR="0083693E">
        <w:t> </w:t>
      </w:r>
      <w:r w:rsidR="0083693E"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lastRenderedPageBreak/>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2743D130"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83693E" w:rsidRPr="00CB5EC9">
        <w:rPr>
          <w:lang w:eastAsia="ko-KR"/>
        </w:rPr>
        <w:t>TS</w:t>
      </w:r>
      <w:r w:rsidR="0083693E">
        <w:rPr>
          <w:lang w:eastAsia="ko-KR"/>
        </w:rPr>
        <w:t> </w:t>
      </w:r>
      <w:r w:rsidR="0083693E" w:rsidRPr="00CB5EC9">
        <w:rPr>
          <w:lang w:eastAsia="ko-KR"/>
        </w:rPr>
        <w:t>22.278</w:t>
      </w:r>
      <w:r w:rsidR="0083693E">
        <w:rPr>
          <w:lang w:eastAsia="ko-KR"/>
        </w:rPr>
        <w:t> </w:t>
      </w:r>
      <w:r w:rsidR="0083693E" w:rsidRPr="00CB5EC9">
        <w:rPr>
          <w:lang w:eastAsia="ko-KR"/>
        </w:rPr>
        <w:t>[</w:t>
      </w:r>
      <w:r w:rsidRPr="00CB5EC9">
        <w:rPr>
          <w:lang w:eastAsia="ko-KR"/>
        </w:rPr>
        <w:t>7].</w:t>
      </w:r>
    </w:p>
    <w:p w14:paraId="380E869B" w14:textId="4DD2DDBC"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83693E">
        <w:t>TS</w:t>
      </w:r>
      <w:r w:rsidR="0083693E">
        <w:t> </w:t>
      </w:r>
      <w:r w:rsidR="0083693E">
        <w:t>23.303</w:t>
      </w:r>
      <w:r w:rsidR="0083693E">
        <w:t> </w:t>
      </w:r>
      <w:r w:rsidR="0083693E">
        <w:t>[</w:t>
      </w:r>
      <w:r w:rsidR="008A0F29">
        <w:t>3] can be used as the ProSe identifier in 5G ProSe Direct Discovery and in a consequent 5G ProSe Direct Communication</w:t>
      </w:r>
      <w:r w:rsidRPr="00CB5EC9">
        <w:rPr>
          <w:lang w:eastAsia="ko-KR"/>
        </w:rPr>
        <w:t>.</w:t>
      </w:r>
    </w:p>
    <w:p w14:paraId="5D7D1F31" w14:textId="5D328169"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83693E" w:rsidRPr="00CB5EC9">
        <w:rPr>
          <w:lang w:eastAsia="ko-KR"/>
        </w:rPr>
        <w:t>TS</w:t>
      </w:r>
      <w:r w:rsidR="0083693E">
        <w:rPr>
          <w:lang w:eastAsia="ko-KR"/>
        </w:rPr>
        <w:t> </w:t>
      </w:r>
      <w:r w:rsidR="0083693E" w:rsidRPr="00CB5EC9">
        <w:rPr>
          <w:lang w:eastAsia="ko-KR"/>
        </w:rPr>
        <w:t>22.278</w:t>
      </w:r>
      <w:r w:rsidR="0083693E">
        <w:rPr>
          <w:lang w:eastAsia="ko-KR"/>
        </w:rPr>
        <w:t> </w:t>
      </w:r>
      <w:r w:rsidR="0083693E" w:rsidRPr="00CB5EC9">
        <w:rPr>
          <w:lang w:eastAsia="ko-KR"/>
        </w:rPr>
        <w:t>[</w:t>
      </w:r>
      <w:r w:rsidRPr="00CB5EC9">
        <w:rPr>
          <w:lang w:eastAsia="ko-KR"/>
        </w:rPr>
        <w:t>7].</w:t>
      </w:r>
    </w:p>
    <w:p w14:paraId="4BF9A122" w14:textId="3637BCFA"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83693E">
        <w:t>TS</w:t>
      </w:r>
      <w:r w:rsidR="0083693E">
        <w:t> </w:t>
      </w:r>
      <w:r w:rsidR="0083693E">
        <w:t>23.303</w:t>
      </w:r>
      <w:r w:rsidR="0083693E">
        <w:t> </w:t>
      </w:r>
      <w:r w:rsidR="0083693E">
        <w:t>[</w:t>
      </w:r>
      <w:r>
        <w:t>3]. For the case of UE-to-UE Relay, the Relay Service Code is used to identify a connectivity service the 5G ProSe UE-to-UE Relay provides, and the authorized users the 5G ProSe UE-to-UE Relay would offer service to. The definition of values of Relay Service Code for the case of UE-to-UE Relay is out of scope of this specification.</w:t>
      </w:r>
    </w:p>
    <w:p w14:paraId="1EE8FBEC" w14:textId="6CE2984D"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6C01D029" w:rsidR="008C47BE" w:rsidRPr="00CB5EC9" w:rsidRDefault="008C47BE" w:rsidP="008C47BE">
      <w:r w:rsidRPr="00CB5EC9">
        <w:t xml:space="preserve">For the purposes of the present document, the following term and definition given in </w:t>
      </w:r>
      <w:r w:rsidR="0083693E" w:rsidRPr="00CB5EC9">
        <w:t>TS</w:t>
      </w:r>
      <w:r w:rsidR="0083693E">
        <w:t> </w:t>
      </w:r>
      <w:r w:rsidR="0083693E" w:rsidRPr="00CB5EC9">
        <w:t>23.303</w:t>
      </w:r>
      <w:r w:rsidR="0083693E">
        <w:t> </w:t>
      </w:r>
      <w:r w:rsidR="0083693E"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lastRenderedPageBreak/>
        <w:t>Source Layer-2 ID</w:t>
      </w:r>
    </w:p>
    <w:p w14:paraId="1D7A1F99" w14:textId="2DDACD40" w:rsidR="008C47BE" w:rsidRPr="00CB5EC9" w:rsidRDefault="008C47BE" w:rsidP="0093004C">
      <w:pPr>
        <w:pStyle w:val="EW"/>
        <w:rPr>
          <w:b/>
          <w:bCs/>
        </w:rPr>
      </w:pPr>
    </w:p>
    <w:p w14:paraId="4F44D7B7" w14:textId="2A7D3396"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83693E" w:rsidRPr="009D5D15">
        <w:t>TS</w:t>
      </w:r>
      <w:r w:rsidR="0083693E">
        <w:t> </w:t>
      </w:r>
      <w:r w:rsidR="0083693E" w:rsidRPr="009D5D15">
        <w:t>23.287</w:t>
      </w:r>
      <w:r w:rsidR="0083693E">
        <w:t> </w:t>
      </w:r>
      <w:r w:rsidR="0083693E"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38254674"/>
      <w:r w:rsidRPr="00CB5EC9">
        <w:t>3.2</w:t>
      </w:r>
      <w:r w:rsidRPr="00CB5EC9">
        <w:tab/>
        <w:t>Abbreviations</w:t>
      </w:r>
      <w:bookmarkEnd w:id="47"/>
      <w:bookmarkEnd w:id="48"/>
      <w:bookmarkEnd w:id="49"/>
      <w:bookmarkEnd w:id="50"/>
      <w:bookmarkEnd w:id="51"/>
    </w:p>
    <w:p w14:paraId="331B7D8C" w14:textId="1F32C9D5" w:rsidR="008C47BE" w:rsidRPr="00CB5EC9" w:rsidRDefault="008C47BE" w:rsidP="008C47BE">
      <w:pPr>
        <w:keepNext/>
      </w:pPr>
      <w:r w:rsidRPr="00CB5EC9">
        <w:t xml:space="preserve">For the purposes of the present document, the abbreviations given in </w:t>
      </w:r>
      <w:r w:rsidR="0083693E" w:rsidRPr="00CB5EC9">
        <w:t>TR</w:t>
      </w:r>
      <w:r w:rsidR="0083693E">
        <w:t> </w:t>
      </w:r>
      <w:r w:rsidR="0083693E" w:rsidRPr="00CB5EC9">
        <w:t>21.905</w:t>
      </w:r>
      <w:r w:rsidR="0083693E">
        <w:t> </w:t>
      </w:r>
      <w:r w:rsidR="0083693E" w:rsidRPr="00CB5EC9">
        <w:t>[</w:t>
      </w:r>
      <w:r w:rsidRPr="00CB5EC9">
        <w:t xml:space="preserve">1] and the following apply. An abbreviation defined in the present document takes precedence over the definition of the same abbreviation, if any, in </w:t>
      </w:r>
      <w:r w:rsidR="0083693E" w:rsidRPr="00CB5EC9">
        <w:t>TR</w:t>
      </w:r>
      <w:r w:rsidR="0083693E">
        <w:t> </w:t>
      </w:r>
      <w:r w:rsidR="0083693E" w:rsidRPr="00CB5EC9">
        <w:t>21.905</w:t>
      </w:r>
      <w:r w:rsidR="0083693E">
        <w:t> </w:t>
      </w:r>
      <w:r w:rsidR="0083693E"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38254675"/>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38254676"/>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38254677"/>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38254678"/>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5784"/>
    <w:bookmarkStart w:id="85" w:name="_MON_1688984801"/>
    <w:bookmarkStart w:id="86" w:name="_MON_1688984820"/>
    <w:bookmarkStart w:id="87" w:name="_MON_1688984827"/>
    <w:bookmarkStart w:id="88" w:name="_MON_1688984857"/>
    <w:bookmarkStart w:id="89" w:name="_MON_1688984884"/>
    <w:bookmarkStart w:id="90" w:name="_MON_1688984941"/>
    <w:bookmarkStart w:id="91" w:name="_MON_1688984947"/>
    <w:bookmarkStart w:id="92" w:name="_MON_1688985670"/>
    <w:bookmarkEnd w:id="84"/>
    <w:bookmarkEnd w:id="85"/>
    <w:bookmarkEnd w:id="86"/>
    <w:bookmarkEnd w:id="87"/>
    <w:bookmarkEnd w:id="88"/>
    <w:bookmarkEnd w:id="89"/>
    <w:bookmarkEnd w:id="90"/>
    <w:bookmarkEnd w:id="91"/>
    <w:bookmarkEnd w:id="92"/>
    <w:bookmarkStart w:id="93" w:name="_MON_1688985730"/>
    <w:bookmarkEnd w:id="93"/>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9" o:title=""/>
          </v:shape>
          <o:OLEObject Type="Embed" ProgID="Word.Picture.8" ShapeID="_x0000_i1027" DrawAspect="Content" ObjectID="_1748868459"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6530"/>
    <w:bookmarkStart w:id="95" w:name="_MON_1688986636"/>
    <w:bookmarkStart w:id="96" w:name="_MON_1688986645"/>
    <w:bookmarkStart w:id="97" w:name="_MON_1688986761"/>
    <w:bookmarkStart w:id="98" w:name="_MON_1688986796"/>
    <w:bookmarkStart w:id="99" w:name="_MON_1690036078"/>
    <w:bookmarkStart w:id="100" w:name="_MON_1688985027"/>
    <w:bookmarkStart w:id="101" w:name="_MON_1688985244"/>
    <w:bookmarkStart w:id="102" w:name="_MON_1688985302"/>
    <w:bookmarkStart w:id="103" w:name="_MON_1688985305"/>
    <w:bookmarkStart w:id="104" w:name="_MON_1688985397"/>
    <w:bookmarkStart w:id="105" w:name="_MON_1688985440"/>
    <w:bookmarkStart w:id="106" w:name="_MON_1688985443"/>
    <w:bookmarkStart w:id="107" w:name="_MON_1688985470"/>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531"/>
    <w:bookmarkEnd w:id="108"/>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21" o:title=""/>
          </v:shape>
          <o:OLEObject Type="Embed" ProgID="Word.Picture.8" ShapeID="_x0000_i1028" DrawAspect="Content" ObjectID="_1748868460"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38254679"/>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086"/>
    <w:bookmarkStart w:id="116" w:name="_MON_1688989099"/>
    <w:bookmarkStart w:id="117" w:name="_MON_1688989115"/>
    <w:bookmarkStart w:id="118" w:name="_MON_1688988964"/>
    <w:bookmarkStart w:id="119" w:name="_MON_1688989055"/>
    <w:bookmarkEnd w:id="115"/>
    <w:bookmarkEnd w:id="116"/>
    <w:bookmarkEnd w:id="117"/>
    <w:bookmarkEnd w:id="118"/>
    <w:bookmarkEnd w:id="119"/>
    <w:bookmarkStart w:id="120" w:name="_MON_1688989057"/>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23" o:title=""/>
          </v:shape>
          <o:OLEObject Type="Embed" ProgID="Word.Picture.8" ShapeID="_x0000_i1029" DrawAspect="Content" ObjectID="_1748868461"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38254680"/>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76"/>
    <w:bookmarkStart w:id="128" w:name="_MON_1688990142"/>
    <w:bookmarkStart w:id="129" w:name="_MON_1688990190"/>
    <w:bookmarkEnd w:id="127"/>
    <w:bookmarkEnd w:id="128"/>
    <w:bookmarkEnd w:id="129"/>
    <w:bookmarkStart w:id="130" w:name="_MON_1688990258"/>
    <w:bookmarkEnd w:id="130"/>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25" o:title=""/>
          </v:shape>
          <o:OLEObject Type="Embed" ProgID="Word.Picture.8" ShapeID="_x0000_i1030" DrawAspect="Content" ObjectID="_1748868462"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859"/>
    <w:bookmarkStart w:id="132" w:name="_MON_1688990889"/>
    <w:bookmarkStart w:id="133" w:name="_MON_1688990951"/>
    <w:bookmarkStart w:id="134" w:name="_MON_1688990955"/>
    <w:bookmarkStart w:id="135" w:name="_MON_1688990984"/>
    <w:bookmarkStart w:id="136" w:name="_MON_1688990995"/>
    <w:bookmarkStart w:id="137" w:name="_MON_1688990566"/>
    <w:bookmarkStart w:id="138" w:name="_MON_1688990617"/>
    <w:bookmarkEnd w:id="131"/>
    <w:bookmarkEnd w:id="132"/>
    <w:bookmarkEnd w:id="133"/>
    <w:bookmarkEnd w:id="134"/>
    <w:bookmarkEnd w:id="135"/>
    <w:bookmarkEnd w:id="136"/>
    <w:bookmarkEnd w:id="137"/>
    <w:bookmarkEnd w:id="138"/>
    <w:bookmarkStart w:id="139" w:name="_MON_1688990638"/>
    <w:bookmarkEnd w:id="139"/>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7" o:title=""/>
          </v:shape>
          <o:OLEObject Type="Embed" ProgID="Word.Picture.8" ShapeID="_x0000_i1031" DrawAspect="Content" ObjectID="_1748868463"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38254681"/>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9" o:title=""/>
          </v:shape>
          <o:OLEObject Type="Embed" ProgID="Word.Document.12" ShapeID="_x0000_i1032" DrawAspect="Content" ObjectID="_1748868464"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38254682"/>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014A43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83693E">
        <w:t>TS</w:t>
      </w:r>
      <w:r w:rsidR="0083693E">
        <w:t> </w:t>
      </w:r>
      <w:r w:rsidR="0083693E">
        <w:t>33.503</w:t>
      </w:r>
      <w:r w:rsidR="0083693E">
        <w:t> </w:t>
      </w:r>
      <w:r w:rsidR="0083693E">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75AF2DD1"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83693E">
        <w:t>TS</w:t>
      </w:r>
      <w:r w:rsidR="0083693E">
        <w:t> </w:t>
      </w:r>
      <w:r w:rsidR="0083693E">
        <w:t>33.503</w:t>
      </w:r>
      <w:r w:rsidR="0083693E">
        <w:t> </w:t>
      </w:r>
      <w:r w:rsidR="0083693E">
        <w:t>[</w:t>
      </w:r>
      <w:r>
        <w:t>29].</w:t>
      </w:r>
    </w:p>
    <w:p w14:paraId="6BB0EF19" w14:textId="4A802533" w:rsidR="009D5D15" w:rsidRDefault="009D5D15" w:rsidP="008C47BE">
      <w:pPr>
        <w:pStyle w:val="NO"/>
      </w:pPr>
      <w:r w:rsidRPr="008D76BE">
        <w:rPr>
          <w:b/>
          <w:bCs/>
        </w:rPr>
        <w:t>Npc10:</w:t>
      </w:r>
      <w:r>
        <w:tab/>
        <w:t xml:space="preserve">The reference point between the 5G PKMF and UDM. The details are specified in </w:t>
      </w:r>
      <w:r w:rsidR="0083693E">
        <w:t>TS</w:t>
      </w:r>
      <w:r w:rsidR="0083693E">
        <w:t> </w:t>
      </w:r>
      <w:r w:rsidR="0083693E">
        <w:t>33.503</w:t>
      </w:r>
      <w:r w:rsidR="0083693E">
        <w:t> </w:t>
      </w:r>
      <w:r w:rsidR="0083693E">
        <w:t>[</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38254683"/>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9B8D6A2"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83693E">
        <w:rPr>
          <w:lang w:eastAsia="ko-KR"/>
        </w:rPr>
        <w:t>TS</w:t>
      </w:r>
      <w:r w:rsidR="0083693E">
        <w:rPr>
          <w:lang w:eastAsia="ko-KR"/>
        </w:rPr>
        <w:t> </w:t>
      </w:r>
      <w:r w:rsidR="0083693E">
        <w:rPr>
          <w:lang w:eastAsia="ko-KR"/>
        </w:rPr>
        <w:t>33.503</w:t>
      </w:r>
      <w:r w:rsidR="0083693E">
        <w:rPr>
          <w:lang w:eastAsia="ko-KR"/>
        </w:rPr>
        <w:t> </w:t>
      </w:r>
      <w:r w:rsidR="0083693E">
        <w:rPr>
          <w:lang w:eastAsia="ko-KR"/>
        </w:rPr>
        <w:t>[</w:t>
      </w:r>
      <w:r>
        <w:rPr>
          <w:lang w:eastAsia="ko-KR"/>
        </w:rPr>
        <w:t>29].</w:t>
      </w:r>
    </w:p>
    <w:p w14:paraId="487E6EE1" w14:textId="0324611A" w:rsidR="008C47BE" w:rsidRPr="00CB5EC9" w:rsidRDefault="008C47BE" w:rsidP="008C47BE">
      <w:pPr>
        <w:rPr>
          <w:lang w:eastAsia="ko-KR"/>
        </w:rPr>
      </w:pPr>
      <w:r w:rsidRPr="00CB5EC9">
        <w:rPr>
          <w:lang w:eastAsia="ko-KR"/>
        </w:rPr>
        <w:t xml:space="preserve">In addition to the relevant services defined in </w:t>
      </w:r>
      <w:r w:rsidR="0083693E" w:rsidRPr="00CB5EC9">
        <w:rPr>
          <w:lang w:eastAsia="ko-KR"/>
        </w:rPr>
        <w:t>TS</w:t>
      </w:r>
      <w:r w:rsidR="0083693E">
        <w:rPr>
          <w:lang w:eastAsia="ko-KR"/>
        </w:rPr>
        <w:t> </w:t>
      </w:r>
      <w:r w:rsidR="0083693E" w:rsidRPr="00CB5EC9">
        <w:rPr>
          <w:lang w:eastAsia="ko-KR"/>
        </w:rPr>
        <w:t>23.501</w:t>
      </w:r>
      <w:r w:rsidR="0083693E">
        <w:rPr>
          <w:lang w:eastAsia="ko-KR"/>
        </w:rPr>
        <w:t> </w:t>
      </w:r>
      <w:r w:rsidR="0083693E"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24D5BA8B"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83693E" w:rsidRPr="00CB5EC9">
        <w:t>TS</w:t>
      </w:r>
      <w:r w:rsidR="0083693E">
        <w:t> </w:t>
      </w:r>
      <w:r w:rsidR="0083693E" w:rsidRPr="00CB5EC9">
        <w:t>23.502</w:t>
      </w:r>
      <w:r w:rsidR="0083693E">
        <w:t> </w:t>
      </w:r>
      <w:r w:rsidR="0083693E" w:rsidRPr="00CB5EC9">
        <w:t>[</w:t>
      </w:r>
      <w:r w:rsidRPr="00CB5EC9">
        <w:t>5].</w:t>
      </w:r>
      <w:r w:rsidR="009D5D15">
        <w:t xml:space="preserve"> Services provided by UDM may also be used by the 5G PKMF for relay service authorisation, see </w:t>
      </w:r>
      <w:r w:rsidR="0083693E">
        <w:t>TS</w:t>
      </w:r>
      <w:r w:rsidR="0083693E">
        <w:t> </w:t>
      </w:r>
      <w:r w:rsidR="0083693E">
        <w:t>33.503</w:t>
      </w:r>
      <w:r w:rsidR="0083693E">
        <w:t> </w:t>
      </w:r>
      <w:r w:rsidR="0083693E">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1643FA5D"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83693E" w:rsidRPr="00CB5EC9">
        <w:t>TS</w:t>
      </w:r>
      <w:r w:rsidR="0083693E">
        <w:t> </w:t>
      </w:r>
      <w:r w:rsidR="0083693E" w:rsidRPr="00CB5EC9">
        <w:t>23.502</w:t>
      </w:r>
      <w:r w:rsidR="0083693E">
        <w:t> </w:t>
      </w:r>
      <w:r w:rsidR="0083693E"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38254684"/>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38254685"/>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31" o:title=""/>
          </v:shape>
          <o:OLEObject Type="Embed" ProgID="Visio.Drawing.15" ShapeID="_x0000_i1033" DrawAspect="Content" ObjectID="_1748868465"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33" o:title=""/>
          </v:shape>
          <o:OLEObject Type="Embed" ProgID="Visio.Drawing.15" ShapeID="_x0000_i1034" DrawAspect="Content" ObjectID="_1748868466"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35" o:title=""/>
          </v:shape>
          <o:OLEObject Type="Embed" ProgID="Visio.Drawing.15" ShapeID="_x0000_i1035" DrawAspect="Content" ObjectID="_1748868467"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38254686"/>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0390CF5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7" o:title=""/>
          </v:shape>
          <o:OLEObject Type="Embed" ProgID="Word.Document.12" ShapeID="_x0000_i1036" DrawAspect="Content" ObjectID="_1748868468"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68" w:name="_Toc69883465"/>
      <w:bookmarkStart w:id="169" w:name="_Toc73625473"/>
      <w:bookmarkStart w:id="170" w:name="_Toc138254687"/>
      <w:r>
        <w:t>4.2.8</w:t>
      </w:r>
      <w:r>
        <w:tab/>
        <w:t>5G ProSe UE-to-UE Relay reference architecture</w:t>
      </w:r>
      <w:bookmarkEnd w:id="170"/>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7.95pt;height:40.05pt" o:ole="">
            <v:imagedata r:id="rId39" o:title=""/>
          </v:shape>
          <o:OLEObject Type="Embed" ProgID="Visio.Drawing.11" ShapeID="_x0000_i1037" DrawAspect="Content" ObjectID="_1748868469" r:id="rId40"/>
        </w:object>
      </w:r>
    </w:p>
    <w:p w14:paraId="04E69A71" w14:textId="61EE50E1" w:rsidR="00A86A06" w:rsidRDefault="00A86A06" w:rsidP="00A86A06">
      <w:pPr>
        <w:pStyle w:val="TF"/>
      </w:pPr>
      <w:r>
        <w:t>Figure 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171" w:name="_Toc138254688"/>
      <w:r w:rsidRPr="00CB5EC9">
        <w:t>4.3</w:t>
      </w:r>
      <w:r w:rsidRPr="00CB5EC9">
        <w:tab/>
        <w:t>Functional Entities</w:t>
      </w:r>
      <w:bookmarkEnd w:id="155"/>
      <w:bookmarkEnd w:id="156"/>
      <w:bookmarkEnd w:id="157"/>
      <w:bookmarkEnd w:id="158"/>
      <w:bookmarkEnd w:id="168"/>
      <w:bookmarkEnd w:id="169"/>
      <w:bookmarkEnd w:id="171"/>
    </w:p>
    <w:p w14:paraId="7E9C7271" w14:textId="77777777" w:rsidR="008C47BE" w:rsidRPr="00CB5EC9" w:rsidRDefault="008C47BE" w:rsidP="008C47BE">
      <w:pPr>
        <w:pStyle w:val="Heading3"/>
      </w:pPr>
      <w:bookmarkStart w:id="172" w:name="_Toc66692630"/>
      <w:bookmarkStart w:id="173" w:name="_Toc66701809"/>
      <w:bookmarkStart w:id="174" w:name="_Toc69883466"/>
      <w:bookmarkStart w:id="175" w:name="_Toc73625474"/>
      <w:bookmarkStart w:id="176" w:name="_Toc138254689"/>
      <w:r w:rsidRPr="00CB5EC9">
        <w:t>4.3.1</w:t>
      </w:r>
      <w:r w:rsidRPr="00CB5EC9">
        <w:tab/>
        <w:t>UE</w:t>
      </w:r>
      <w:bookmarkEnd w:id="172"/>
      <w:bookmarkEnd w:id="173"/>
      <w:bookmarkEnd w:id="174"/>
      <w:bookmarkEnd w:id="175"/>
      <w:bookmarkEnd w:id="17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5B1C9BB4" w14:textId="0CB036F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7" w:name="_Toc517047936"/>
      <w:bookmarkStart w:id="178" w:name="_Toc45003212"/>
      <w:bookmarkStart w:id="179" w:name="_Toc66692631"/>
      <w:bookmarkStart w:id="180" w:name="_Toc66701810"/>
      <w:bookmarkStart w:id="181" w:name="_Toc69883467"/>
      <w:bookmarkStart w:id="182" w:name="_Toc73625475"/>
      <w:bookmarkStart w:id="183" w:name="_Toc138254690"/>
      <w:r w:rsidRPr="00CB5EC9">
        <w:t>4.3.2</w:t>
      </w:r>
      <w:r w:rsidRPr="00CB5EC9">
        <w:tab/>
      </w:r>
      <w:bookmarkEnd w:id="177"/>
      <w:bookmarkEnd w:id="178"/>
      <w:r w:rsidRPr="00CB5EC9">
        <w:rPr>
          <w:lang w:eastAsia="zh-CN"/>
        </w:rPr>
        <w:t>5G DDNMF</w:t>
      </w:r>
      <w:bookmarkEnd w:id="179"/>
      <w:bookmarkEnd w:id="180"/>
      <w:bookmarkEnd w:id="181"/>
      <w:bookmarkEnd w:id="182"/>
      <w:bookmarkEnd w:id="183"/>
    </w:p>
    <w:p w14:paraId="4EF54201" w14:textId="77777777" w:rsidR="008C47BE" w:rsidRPr="00CB5EC9" w:rsidRDefault="008C47BE" w:rsidP="008C47BE">
      <w:pPr>
        <w:pStyle w:val="Heading4"/>
        <w:rPr>
          <w:lang w:eastAsia="zh-CN"/>
        </w:rPr>
      </w:pPr>
      <w:bookmarkStart w:id="184" w:name="_Toc66692632"/>
      <w:bookmarkStart w:id="185" w:name="_Toc66701811"/>
      <w:bookmarkStart w:id="186" w:name="_Toc69883468"/>
      <w:bookmarkStart w:id="187" w:name="_Toc73625476"/>
      <w:bookmarkStart w:id="188" w:name="_Toc138254691"/>
      <w:r w:rsidRPr="00CB5EC9">
        <w:t>4.3.2.1</w:t>
      </w:r>
      <w:r w:rsidRPr="00CB5EC9">
        <w:tab/>
      </w:r>
      <w:r w:rsidRPr="00CB5EC9">
        <w:rPr>
          <w:lang w:eastAsia="zh-CN"/>
        </w:rPr>
        <w:t>General</w:t>
      </w:r>
      <w:bookmarkEnd w:id="184"/>
      <w:bookmarkEnd w:id="185"/>
      <w:bookmarkEnd w:id="186"/>
      <w:bookmarkEnd w:id="187"/>
      <w:bookmarkEnd w:id="188"/>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636AF4A0"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83693E" w:rsidRPr="00CB5EC9">
        <w:t>TS</w:t>
      </w:r>
      <w:r w:rsidR="0083693E">
        <w:t> </w:t>
      </w:r>
      <w:r w:rsidR="0083693E" w:rsidRPr="00CB5EC9">
        <w:t>23.503</w:t>
      </w:r>
      <w:r w:rsidR="0083693E">
        <w:t> </w:t>
      </w:r>
      <w:r w:rsidR="0083693E"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9"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0" w:name="_Toc66701812"/>
      <w:bookmarkStart w:id="191" w:name="_Toc69883469"/>
      <w:bookmarkStart w:id="192" w:name="_Toc73625477"/>
      <w:bookmarkStart w:id="193" w:name="_Toc138254692"/>
      <w:r w:rsidRPr="00CB5EC9">
        <w:t>4.3.2.2</w:t>
      </w:r>
      <w:r w:rsidRPr="00CB5EC9">
        <w:tab/>
      </w:r>
      <w:r w:rsidRPr="00CB5EC9">
        <w:rPr>
          <w:lang w:eastAsia="zh-CN"/>
        </w:rPr>
        <w:t>5G DDNMF Discovery</w:t>
      </w:r>
      <w:bookmarkEnd w:id="189"/>
      <w:bookmarkEnd w:id="190"/>
      <w:bookmarkEnd w:id="191"/>
      <w:bookmarkEnd w:id="192"/>
      <w:bookmarkEnd w:id="193"/>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4" w:name="_Toc19199056"/>
      <w:bookmarkStart w:id="195" w:name="_Toc27821845"/>
      <w:bookmarkStart w:id="196" w:name="_Toc36126199"/>
      <w:bookmarkStart w:id="197" w:name="_Toc45012523"/>
      <w:bookmarkStart w:id="198" w:name="_Toc51753949"/>
      <w:bookmarkStart w:id="199" w:name="_Toc51754083"/>
      <w:bookmarkStart w:id="200" w:name="_Toc51838910"/>
      <w:bookmarkStart w:id="201" w:name="_Toc66692634"/>
      <w:bookmarkStart w:id="202" w:name="_Toc66701813"/>
      <w:bookmarkStart w:id="203" w:name="_Toc69883470"/>
      <w:bookmarkStart w:id="204" w:name="_Toc73625478"/>
      <w:bookmarkStart w:id="205" w:name="_Toc50130741"/>
      <w:bookmarkStart w:id="206" w:name="_Toc50134055"/>
      <w:bookmarkStart w:id="207" w:name="_Toc50134395"/>
      <w:bookmarkStart w:id="208" w:name="_Toc50557347"/>
      <w:bookmarkStart w:id="209" w:name="_Toc50549033"/>
      <w:bookmarkStart w:id="210" w:name="_Toc55202342"/>
      <w:bookmarkStart w:id="211" w:name="_Toc55193859"/>
      <w:bookmarkStart w:id="212" w:name="_Toc138254693"/>
      <w:r w:rsidRPr="00CB5EC9">
        <w:rPr>
          <w:lang w:eastAsia="zh-CN"/>
        </w:rPr>
        <w:t>4.3.3</w:t>
      </w:r>
      <w:r w:rsidRPr="00CB5EC9">
        <w:rPr>
          <w:lang w:eastAsia="zh-CN"/>
        </w:rPr>
        <w:tab/>
      </w:r>
      <w:r w:rsidRPr="00CB5EC9">
        <w:rPr>
          <w:lang w:eastAsia="ko-KR"/>
        </w:rPr>
        <w:t>PCF</w:t>
      </w:r>
      <w:bookmarkEnd w:id="194"/>
      <w:bookmarkEnd w:id="195"/>
      <w:bookmarkEnd w:id="196"/>
      <w:bookmarkEnd w:id="197"/>
      <w:bookmarkEnd w:id="198"/>
      <w:bookmarkEnd w:id="199"/>
      <w:bookmarkEnd w:id="200"/>
      <w:bookmarkEnd w:id="201"/>
      <w:bookmarkEnd w:id="202"/>
      <w:bookmarkEnd w:id="203"/>
      <w:bookmarkEnd w:id="204"/>
      <w:bookmarkEnd w:id="212"/>
    </w:p>
    <w:p w14:paraId="7E66CA1C" w14:textId="5526B0A6" w:rsidR="008C47BE" w:rsidRPr="00CB5EC9" w:rsidRDefault="008C47BE" w:rsidP="008C47BE">
      <w:pPr>
        <w:rPr>
          <w:rFonts w:eastAsia="SimSun"/>
        </w:rPr>
      </w:pPr>
      <w:r w:rsidRPr="00CB5EC9">
        <w:rPr>
          <w:rFonts w:eastAsia="SimSun"/>
        </w:rPr>
        <w:t xml:space="preserve">In addition to the functions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23.503</w:t>
      </w:r>
      <w:r w:rsidR="0083693E">
        <w:rPr>
          <w:rFonts w:eastAsia="SimSun"/>
        </w:rPr>
        <w:t> </w:t>
      </w:r>
      <w:r w:rsidR="0083693E"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83693E" w:rsidRPr="00CB5EC9">
        <w:t>TS</w:t>
      </w:r>
      <w:r w:rsidR="0083693E">
        <w:t> </w:t>
      </w:r>
      <w:r w:rsidR="0083693E" w:rsidRPr="00CB5EC9">
        <w:t>23.503</w:t>
      </w:r>
      <w:r w:rsidR="0083693E">
        <w:t> </w:t>
      </w:r>
      <w:r w:rsidR="0083693E"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1BF2E5B8"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83693E" w:rsidRPr="00CB5EC9">
        <w:t>TS</w:t>
      </w:r>
      <w:r w:rsidR="0083693E">
        <w:t> </w:t>
      </w:r>
      <w:r w:rsidR="0083693E" w:rsidRPr="00CB5EC9">
        <w:t>23.287</w:t>
      </w:r>
      <w:r w:rsidR="0083693E">
        <w:t> </w:t>
      </w:r>
      <w:r w:rsidR="0083693E" w:rsidRPr="00CB5EC9">
        <w:t>[</w:t>
      </w:r>
      <w:r w:rsidRPr="00CB5EC9">
        <w:t>2].</w:t>
      </w:r>
    </w:p>
    <w:p w14:paraId="2B1836E5" w14:textId="77777777" w:rsidR="008C47BE" w:rsidRPr="00CB5EC9" w:rsidRDefault="008C47BE" w:rsidP="008C47BE">
      <w:pPr>
        <w:pStyle w:val="Heading3"/>
        <w:rPr>
          <w:lang w:eastAsia="zh-CN"/>
        </w:rPr>
      </w:pPr>
      <w:bookmarkStart w:id="213" w:name="_Toc19199058"/>
      <w:bookmarkStart w:id="214" w:name="_Toc27821847"/>
      <w:bookmarkStart w:id="215" w:name="_Toc36126201"/>
      <w:bookmarkStart w:id="216" w:name="_Toc45012525"/>
      <w:bookmarkStart w:id="217" w:name="_Toc51753951"/>
      <w:bookmarkStart w:id="218" w:name="_Toc51754085"/>
      <w:bookmarkStart w:id="219" w:name="_Toc51838912"/>
      <w:bookmarkStart w:id="220" w:name="_Toc66692635"/>
      <w:bookmarkStart w:id="221" w:name="_Toc66701814"/>
      <w:bookmarkStart w:id="222" w:name="_Toc69883471"/>
      <w:bookmarkStart w:id="223" w:name="_Toc73625479"/>
      <w:bookmarkStart w:id="224" w:name="_Toc138254694"/>
      <w:r w:rsidRPr="00CB5EC9">
        <w:rPr>
          <w:lang w:eastAsia="zh-CN"/>
        </w:rPr>
        <w:t>4.3.4</w:t>
      </w:r>
      <w:r w:rsidRPr="00CB5EC9">
        <w:rPr>
          <w:lang w:eastAsia="zh-CN"/>
        </w:rPr>
        <w:tab/>
      </w:r>
      <w:r w:rsidRPr="00CB5EC9">
        <w:rPr>
          <w:lang w:eastAsia="ko-KR"/>
        </w:rPr>
        <w:t>AMF</w:t>
      </w:r>
      <w:bookmarkEnd w:id="213"/>
      <w:bookmarkEnd w:id="214"/>
      <w:bookmarkEnd w:id="215"/>
      <w:bookmarkEnd w:id="216"/>
      <w:bookmarkEnd w:id="217"/>
      <w:bookmarkEnd w:id="218"/>
      <w:bookmarkEnd w:id="219"/>
      <w:bookmarkEnd w:id="220"/>
      <w:bookmarkEnd w:id="221"/>
      <w:bookmarkEnd w:id="222"/>
      <w:bookmarkEnd w:id="223"/>
      <w:bookmarkEnd w:id="224"/>
    </w:p>
    <w:p w14:paraId="5AFEB9D2" w14:textId="58E521F1"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53D9F9EC"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8C47BE" w:rsidRPr="00CB5EC9">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19293FF6" w:rsidR="00B766B9" w:rsidRPr="00CB5EC9" w:rsidRDefault="00B766B9" w:rsidP="00B766B9">
      <w:pPr>
        <w:pStyle w:val="B1"/>
        <w:rPr>
          <w:lang w:eastAsia="zh-CN"/>
        </w:rPr>
      </w:pPr>
      <w:bookmarkStart w:id="225" w:name="_Toc19199059"/>
      <w:bookmarkStart w:id="226" w:name="_Toc27821848"/>
      <w:bookmarkStart w:id="227" w:name="_Toc36126202"/>
      <w:bookmarkStart w:id="228" w:name="_Toc45012526"/>
      <w:bookmarkStart w:id="229" w:name="_Toc51753952"/>
      <w:bookmarkStart w:id="230" w:name="_Toc51754086"/>
      <w:bookmarkStart w:id="231" w:name="_Toc51838913"/>
      <w:bookmarkStart w:id="232" w:name="_Toc66692636"/>
      <w:bookmarkStart w:id="233" w:name="_Toc66701815"/>
      <w:bookmarkStart w:id="234" w:name="_Toc69883472"/>
      <w:bookmarkStart w:id="235" w:name="_Toc73625480"/>
      <w:r>
        <w:rPr>
          <w:lang w:eastAsia="zh-CN"/>
        </w:rPr>
        <w:t>-</w:t>
      </w:r>
      <w:r>
        <w:rPr>
          <w:lang w:eastAsia="zh-CN"/>
        </w:rPr>
        <w:tab/>
        <w:t xml:space="preserve">Optionally support security procedures over Control Plane for 5G ProSe UE-to-Network relaying as defined in </w:t>
      </w:r>
      <w:r w:rsidR="0083693E">
        <w:rPr>
          <w:lang w:eastAsia="zh-CN"/>
        </w:rPr>
        <w:t>TS</w:t>
      </w:r>
      <w:r w:rsidR="0083693E">
        <w:rPr>
          <w:lang w:eastAsia="zh-CN"/>
        </w:rPr>
        <w:t> </w:t>
      </w:r>
      <w:r w:rsidR="0083693E">
        <w:rPr>
          <w:lang w:eastAsia="zh-CN"/>
        </w:rPr>
        <w:t>33.503</w:t>
      </w:r>
      <w:r w:rsidR="0083693E">
        <w:rPr>
          <w:lang w:eastAsia="zh-CN"/>
        </w:rPr>
        <w:t> </w:t>
      </w:r>
      <w:r w:rsidR="0083693E">
        <w:rPr>
          <w:lang w:eastAsia="zh-CN"/>
        </w:rPr>
        <w:t>[</w:t>
      </w:r>
      <w:r>
        <w:rPr>
          <w:lang w:eastAsia="zh-CN"/>
        </w:rPr>
        <w:t>29].</w:t>
      </w:r>
    </w:p>
    <w:p w14:paraId="50576B14" w14:textId="77777777" w:rsidR="008C47BE" w:rsidRPr="00CB5EC9" w:rsidRDefault="008C47BE" w:rsidP="008C47BE">
      <w:pPr>
        <w:pStyle w:val="Heading3"/>
        <w:rPr>
          <w:lang w:eastAsia="ko-KR"/>
        </w:rPr>
      </w:pPr>
      <w:bookmarkStart w:id="236" w:name="_Toc138254695"/>
      <w:r w:rsidRPr="00CB5EC9">
        <w:rPr>
          <w:lang w:eastAsia="ko-KR"/>
        </w:rPr>
        <w:t>4.3.5</w:t>
      </w:r>
      <w:r w:rsidRPr="00CB5EC9">
        <w:rPr>
          <w:lang w:eastAsia="ko-KR"/>
        </w:rPr>
        <w:tab/>
        <w:t>UDM</w:t>
      </w:r>
      <w:bookmarkEnd w:id="225"/>
      <w:bookmarkEnd w:id="226"/>
      <w:bookmarkEnd w:id="227"/>
      <w:bookmarkEnd w:id="228"/>
      <w:bookmarkEnd w:id="229"/>
      <w:bookmarkEnd w:id="230"/>
      <w:bookmarkEnd w:id="231"/>
      <w:bookmarkEnd w:id="232"/>
      <w:bookmarkEnd w:id="233"/>
      <w:bookmarkEnd w:id="234"/>
      <w:bookmarkEnd w:id="235"/>
      <w:bookmarkEnd w:id="236"/>
    </w:p>
    <w:p w14:paraId="44B3B269" w14:textId="5E99D3E1"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37" w:name="_Toc19199060"/>
      <w:bookmarkStart w:id="238" w:name="_Toc27821849"/>
      <w:bookmarkStart w:id="239" w:name="_Toc36126203"/>
      <w:bookmarkStart w:id="240" w:name="_Toc45012527"/>
      <w:bookmarkStart w:id="241" w:name="_Toc51753953"/>
      <w:bookmarkStart w:id="242" w:name="_Toc51754087"/>
      <w:bookmarkStart w:id="243" w:name="_Toc51838914"/>
      <w:bookmarkStart w:id="244" w:name="_Toc66692637"/>
      <w:bookmarkStart w:id="245" w:name="_Toc66701816"/>
      <w:bookmarkStart w:id="246" w:name="_Toc69883473"/>
      <w:bookmarkStart w:id="247"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48" w:name="_Toc138254696"/>
      <w:r w:rsidRPr="00CB5EC9">
        <w:t>4.3.6</w:t>
      </w:r>
      <w:r w:rsidRPr="00CB5EC9">
        <w:tab/>
        <w:t>UDR</w:t>
      </w:r>
      <w:bookmarkEnd w:id="237"/>
      <w:bookmarkEnd w:id="238"/>
      <w:bookmarkEnd w:id="239"/>
      <w:bookmarkEnd w:id="240"/>
      <w:bookmarkEnd w:id="241"/>
      <w:bookmarkEnd w:id="242"/>
      <w:bookmarkEnd w:id="243"/>
      <w:bookmarkEnd w:id="244"/>
      <w:bookmarkEnd w:id="245"/>
      <w:bookmarkEnd w:id="246"/>
      <w:bookmarkEnd w:id="247"/>
      <w:bookmarkEnd w:id="248"/>
    </w:p>
    <w:p w14:paraId="1D1E1CB8" w14:textId="2D23291D"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9" w:name="_Toc27821850"/>
      <w:bookmarkStart w:id="250" w:name="_Toc36126204"/>
      <w:bookmarkStart w:id="251" w:name="_Toc45012528"/>
      <w:bookmarkStart w:id="252" w:name="_Toc51753954"/>
      <w:bookmarkStart w:id="253" w:name="_Toc51754088"/>
      <w:bookmarkStart w:id="254" w:name="_Toc51838915"/>
      <w:bookmarkStart w:id="255" w:name="_Toc66692638"/>
      <w:bookmarkStart w:id="256" w:name="_Toc66701817"/>
      <w:bookmarkStart w:id="257" w:name="_Toc69883474"/>
      <w:bookmarkStart w:id="258" w:name="_Toc73625482"/>
      <w:bookmarkStart w:id="259" w:name="_Toc138254697"/>
      <w:r w:rsidRPr="00CB5EC9">
        <w:t>4.3.7</w:t>
      </w:r>
      <w:r w:rsidRPr="00CB5EC9">
        <w:tab/>
        <w:t>NRF</w:t>
      </w:r>
      <w:bookmarkEnd w:id="249"/>
      <w:bookmarkEnd w:id="250"/>
      <w:bookmarkEnd w:id="251"/>
      <w:bookmarkEnd w:id="252"/>
      <w:bookmarkEnd w:id="253"/>
      <w:bookmarkEnd w:id="254"/>
      <w:bookmarkEnd w:id="255"/>
      <w:bookmarkEnd w:id="256"/>
      <w:bookmarkEnd w:id="257"/>
      <w:bookmarkEnd w:id="258"/>
      <w:bookmarkEnd w:id="259"/>
    </w:p>
    <w:p w14:paraId="0A57468B" w14:textId="2C346F66" w:rsidR="008C47BE" w:rsidRPr="00CB5EC9" w:rsidRDefault="008C47BE" w:rsidP="008C47BE">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18B2FF80" w:rsidR="007169BB" w:rsidRPr="00CB5EC9" w:rsidRDefault="007169BB" w:rsidP="007169BB">
      <w:r w:rsidRPr="00CB5EC9">
        <w:t xml:space="preserve">Similar procedure can be used for 5G DDNMF discovery across PLMNs as specified in clause 4.17.5 of </w:t>
      </w:r>
      <w:r w:rsidR="0083693E" w:rsidRPr="00CB5EC9">
        <w:t>TS</w:t>
      </w:r>
      <w:r w:rsidR="0083693E">
        <w:t> </w:t>
      </w:r>
      <w:r w:rsidR="0083693E" w:rsidRPr="00CB5EC9">
        <w:t>23.502</w:t>
      </w:r>
      <w:r w:rsidR="0083693E">
        <w:t> </w:t>
      </w:r>
      <w:r w:rsidR="0083693E"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0" w:name="_Toc66692639"/>
      <w:bookmarkStart w:id="261" w:name="_Toc66701818"/>
      <w:bookmarkStart w:id="262" w:name="_Toc69883475"/>
      <w:bookmarkStart w:id="263" w:name="_Toc73625483"/>
      <w:bookmarkStart w:id="264" w:name="_Toc138254698"/>
      <w:bookmarkEnd w:id="205"/>
      <w:bookmarkEnd w:id="206"/>
      <w:bookmarkEnd w:id="207"/>
      <w:bookmarkEnd w:id="208"/>
      <w:bookmarkEnd w:id="209"/>
      <w:bookmarkEnd w:id="210"/>
      <w:bookmarkEnd w:id="211"/>
      <w:r w:rsidRPr="00CB5EC9">
        <w:t>4.3.8</w:t>
      </w:r>
      <w:r w:rsidRPr="00CB5EC9">
        <w:tab/>
      </w:r>
      <w:r w:rsidRPr="00CB5EC9">
        <w:rPr>
          <w:rFonts w:eastAsia="SimSun"/>
          <w:lang w:eastAsia="zh-CN"/>
        </w:rPr>
        <w:t>ProSe</w:t>
      </w:r>
      <w:r w:rsidRPr="00CB5EC9">
        <w:rPr>
          <w:lang w:eastAsia="ko-KR"/>
        </w:rPr>
        <w:t xml:space="preserve"> Application Server</w:t>
      </w:r>
      <w:bookmarkEnd w:id="260"/>
      <w:bookmarkEnd w:id="261"/>
      <w:bookmarkEnd w:id="262"/>
      <w:bookmarkEnd w:id="263"/>
      <w:bookmarkEnd w:id="264"/>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lastRenderedPageBreak/>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265" w:name="_Toc66692640"/>
      <w:bookmarkStart w:id="266" w:name="_Toc66701819"/>
      <w:bookmarkStart w:id="267" w:name="_Toc69883476"/>
      <w:bookmarkStart w:id="268"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269" w:name="_Toc138254699"/>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5"/>
      <w:bookmarkEnd w:id="266"/>
      <w:bookmarkEnd w:id="267"/>
      <w:bookmarkEnd w:id="268"/>
      <w:bookmarkEnd w:id="269"/>
    </w:p>
    <w:p w14:paraId="6E46AEDE" w14:textId="13001EF5" w:rsidR="0093004C" w:rsidRPr="00CB5EC9" w:rsidRDefault="009F2CC2" w:rsidP="0093004C">
      <w:pPr>
        <w:pStyle w:val="Heading4"/>
      </w:pPr>
      <w:bookmarkStart w:id="270" w:name="_Toc69883477"/>
      <w:bookmarkStart w:id="271" w:name="_Toc73625485"/>
      <w:bookmarkStart w:id="272" w:name="_Toc138254700"/>
      <w:r w:rsidRPr="00CB5EC9">
        <w:t>4.3.9.1</w:t>
      </w:r>
      <w:r w:rsidRPr="00CB5EC9">
        <w:tab/>
      </w:r>
      <w:r w:rsidR="00E552F4" w:rsidRPr="00CB5EC9">
        <w:rPr>
          <w:noProof/>
        </w:rPr>
        <w:t>General</w:t>
      </w:r>
      <w:bookmarkEnd w:id="270"/>
      <w:bookmarkEnd w:id="271"/>
      <w:bookmarkEnd w:id="272"/>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DBE2F05" w:rsidR="0093004C" w:rsidRPr="00CB5EC9" w:rsidRDefault="009F2CC2" w:rsidP="009F2CC2">
      <w:pPr>
        <w:pStyle w:val="B1"/>
      </w:pPr>
      <w:r w:rsidRPr="00CB5EC9">
        <w:t>-</w:t>
      </w:r>
      <w:r w:rsidRPr="00CB5EC9">
        <w:tab/>
        <w:t xml:space="preserve">access the 5GS as a UE as defined in </w:t>
      </w:r>
      <w:r w:rsidR="0083693E" w:rsidRPr="00CB5EC9">
        <w:t>TS</w:t>
      </w:r>
      <w:r w:rsidR="0083693E">
        <w:t> </w:t>
      </w:r>
      <w:r w:rsidR="0083693E" w:rsidRPr="00CB5EC9">
        <w:t>23.501</w:t>
      </w:r>
      <w:r w:rsidR="0083693E">
        <w:t> </w:t>
      </w:r>
      <w:r w:rsidR="0083693E"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3" w:name="_Toc73625486"/>
      <w:bookmarkStart w:id="274" w:name="_Toc138254701"/>
      <w:r w:rsidRPr="00CB5EC9">
        <w:t>4.3.9.2</w:t>
      </w:r>
      <w:r w:rsidRPr="00CB5EC9">
        <w:tab/>
      </w:r>
      <w:r w:rsidR="00ED5FCC" w:rsidRPr="00CB5EC9">
        <w:rPr>
          <w:lang w:eastAsia="zh-CN"/>
        </w:rPr>
        <w:t xml:space="preserve">5G ProSe </w:t>
      </w:r>
      <w:r w:rsidRPr="00CB5EC9">
        <w:t>Layer-3 UE-to-Network Relay</w:t>
      </w:r>
      <w:bookmarkEnd w:id="273"/>
      <w:bookmarkEnd w:id="274"/>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275"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276" w:name="_Toc138254702"/>
      <w:r w:rsidRPr="00CB5EC9">
        <w:t>4.3.9.3</w:t>
      </w:r>
      <w:r w:rsidRPr="00CB5EC9">
        <w:tab/>
      </w:r>
      <w:r w:rsidR="009C0B71" w:rsidRPr="00CB5EC9">
        <w:rPr>
          <w:lang w:eastAsia="zh-CN"/>
        </w:rPr>
        <w:t xml:space="preserve">5G ProSe </w:t>
      </w:r>
      <w:r w:rsidRPr="00CB5EC9">
        <w:t>Layer-2 UE-to-Network Relay</w:t>
      </w:r>
      <w:bookmarkEnd w:id="275"/>
      <w:bookmarkEnd w:id="276"/>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lastRenderedPageBreak/>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rFonts w:eastAsia="DengXian"/>
        </w:rPr>
      </w:pPr>
      <w:bookmarkStart w:id="277" w:name="_Toc66692641"/>
      <w:bookmarkStart w:id="278" w:name="_Toc66701820"/>
      <w:bookmarkStart w:id="279" w:name="_Toc69883478"/>
      <w:bookmarkStart w:id="280" w:name="_Toc73625488"/>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281" w:name="_Toc138254703"/>
      <w:r w:rsidRPr="00CB5EC9">
        <w:t>4.3.10</w:t>
      </w:r>
      <w:r w:rsidRPr="00CB5EC9">
        <w:tab/>
      </w:r>
      <w:r w:rsidR="00F6600D" w:rsidRPr="00CB5EC9">
        <w:t>SMF</w:t>
      </w:r>
      <w:bookmarkEnd w:id="277"/>
      <w:bookmarkEnd w:id="278"/>
      <w:bookmarkEnd w:id="279"/>
      <w:bookmarkEnd w:id="280"/>
      <w:bookmarkEnd w:id="281"/>
    </w:p>
    <w:p w14:paraId="67110219" w14:textId="1C8F14F4" w:rsidR="007F7EFC" w:rsidRPr="00CB5EC9" w:rsidRDefault="007F7EFC" w:rsidP="007F7EFC">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2" w:name="_Toc58920738"/>
      <w:bookmarkStart w:id="283" w:name="_Toc138254704"/>
      <w:r w:rsidRPr="00CB5EC9">
        <w:t>4.3.11</w:t>
      </w:r>
      <w:r w:rsidRPr="00CB5EC9">
        <w:tab/>
        <w:t>N</w:t>
      </w:r>
      <w:bookmarkEnd w:id="282"/>
      <w:r w:rsidRPr="00CB5EC9">
        <w:t>EF</w:t>
      </w:r>
      <w:bookmarkEnd w:id="283"/>
    </w:p>
    <w:p w14:paraId="1C1C97EF" w14:textId="4969AA51" w:rsidR="00071DC2" w:rsidRPr="00CB5EC9" w:rsidRDefault="00071DC2" w:rsidP="00071DC2">
      <w:r w:rsidRPr="00CB5EC9">
        <w:t xml:space="preserve">In addition to the functions defined in </w:t>
      </w:r>
      <w:r w:rsidR="0083693E" w:rsidRPr="00CB5EC9">
        <w:t>TS</w:t>
      </w:r>
      <w:r w:rsidR="0083693E">
        <w:t> </w:t>
      </w:r>
      <w:r w:rsidR="0083693E" w:rsidRPr="00CB5EC9">
        <w:t>23.501</w:t>
      </w:r>
      <w:r w:rsidR="0083693E">
        <w:t> </w:t>
      </w:r>
      <w:r w:rsidR="0083693E"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284" w:name="_Toc27821851"/>
      <w:bookmarkStart w:id="285" w:name="_Toc36126205"/>
      <w:bookmarkStart w:id="286" w:name="_Toc45012529"/>
      <w:bookmarkStart w:id="287" w:name="_Toc51753955"/>
      <w:bookmarkStart w:id="288" w:name="_Toc51754089"/>
      <w:bookmarkStart w:id="289" w:name="_Toc51838916"/>
      <w:bookmarkStart w:id="290" w:name="_Toc66692642"/>
      <w:bookmarkStart w:id="291" w:name="_Toc66701821"/>
      <w:bookmarkStart w:id="292" w:name="_Toc69883479"/>
      <w:bookmarkStart w:id="293" w:name="_Toc73625489"/>
      <w:bookmarkStart w:id="294" w:name="_Toc138254705"/>
      <w:r>
        <w:t>4.3.12</w:t>
      </w:r>
      <w:r>
        <w:tab/>
        <w:t>5G ProSe UE-to-UE Relay</w:t>
      </w:r>
      <w:bookmarkEnd w:id="294"/>
    </w:p>
    <w:p w14:paraId="05DBC2E9" w14:textId="77777777" w:rsidR="00AE0BAE" w:rsidRDefault="00AE0BAE" w:rsidP="00F40748">
      <w:pPr>
        <w:pStyle w:val="Heading4"/>
      </w:pPr>
      <w:bookmarkStart w:id="295" w:name="_Toc138254706"/>
      <w:r>
        <w:t>4.3.12.1</w:t>
      </w:r>
      <w:r>
        <w:tab/>
        <w:t>General</w:t>
      </w:r>
      <w:bookmarkEnd w:id="295"/>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7AA97631" w:rsidR="00AE0BAE" w:rsidRDefault="00AE0BAE" w:rsidP="00F40748">
      <w:pPr>
        <w:pStyle w:val="B1"/>
      </w:pPr>
      <w:r>
        <w:t>-</w:t>
      </w:r>
      <w:r>
        <w:tab/>
        <w:t xml:space="preserve">Access 5GS as a UE as defined in </w:t>
      </w:r>
      <w:r w:rsidR="0083693E">
        <w:t>TS</w:t>
      </w:r>
      <w:r w:rsidR="0083693E">
        <w:t> </w:t>
      </w:r>
      <w:r w:rsidR="0083693E">
        <w:t>23.501</w:t>
      </w:r>
      <w:r w:rsidR="0083693E">
        <w:t> </w:t>
      </w:r>
      <w:r w:rsidR="0083693E">
        <w:t>[</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296" w:name="_Toc138254707"/>
      <w:r>
        <w:t>4.3.12.2</w:t>
      </w:r>
      <w:r>
        <w:tab/>
        <w:t>5G ProSe Layer-3 UE-to-UE Relay</w:t>
      </w:r>
      <w:bookmarkEnd w:id="29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lastRenderedPageBreak/>
        <w:t>-</w:t>
      </w:r>
      <w:r>
        <w:tab/>
        <w:t>5G ProSe UE-to-UE Relay reselection as specified in clause 6.7.4.3.</w:t>
      </w:r>
    </w:p>
    <w:p w14:paraId="2AFB42EA" w14:textId="77777777" w:rsidR="00AE0BAE" w:rsidRDefault="00AE0BAE" w:rsidP="00F40748">
      <w:pPr>
        <w:pStyle w:val="Heading4"/>
      </w:pPr>
      <w:bookmarkStart w:id="297" w:name="_Toc138254708"/>
      <w:r>
        <w:t>4.3.12.3</w:t>
      </w:r>
      <w:r>
        <w:tab/>
        <w:t>5G ProSe Layer-2 UE-to-UE Relay</w:t>
      </w:r>
      <w:bookmarkEnd w:id="297"/>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298" w:name="_Toc138254709"/>
      <w:r w:rsidRPr="00CB5EC9">
        <w:rPr>
          <w:lang w:eastAsia="ko-KR"/>
        </w:rPr>
        <w:t>5</w:t>
      </w:r>
      <w:r w:rsidRPr="00CB5EC9">
        <w:rPr>
          <w:lang w:eastAsia="ko-KR"/>
        </w:rPr>
        <w:tab/>
        <w:t>High level functionality and features</w:t>
      </w:r>
      <w:bookmarkEnd w:id="284"/>
      <w:bookmarkEnd w:id="285"/>
      <w:bookmarkEnd w:id="286"/>
      <w:bookmarkEnd w:id="287"/>
      <w:bookmarkEnd w:id="288"/>
      <w:bookmarkEnd w:id="289"/>
      <w:bookmarkEnd w:id="290"/>
      <w:bookmarkEnd w:id="291"/>
      <w:bookmarkEnd w:id="292"/>
      <w:bookmarkEnd w:id="293"/>
      <w:bookmarkEnd w:id="298"/>
    </w:p>
    <w:p w14:paraId="1F137F6E" w14:textId="77777777" w:rsidR="008C47BE" w:rsidRPr="00CB5EC9" w:rsidRDefault="008C47BE" w:rsidP="008C47BE">
      <w:pPr>
        <w:pStyle w:val="Heading2"/>
        <w:rPr>
          <w:lang w:eastAsia="zh-CN"/>
        </w:rPr>
      </w:pPr>
      <w:bookmarkStart w:id="299" w:name="_Toc66692643"/>
      <w:bookmarkStart w:id="300" w:name="_Toc66701822"/>
      <w:bookmarkStart w:id="301" w:name="_Toc69883480"/>
      <w:bookmarkStart w:id="302" w:name="_Toc73625490"/>
      <w:bookmarkStart w:id="303" w:name="_Toc138254710"/>
      <w:r w:rsidRPr="00CB5EC9">
        <w:t>5.1</w:t>
      </w:r>
      <w:r w:rsidRPr="00CB5EC9">
        <w:rPr>
          <w:lang w:eastAsia="ko-KR"/>
        </w:rPr>
        <w:tab/>
      </w:r>
      <w:r w:rsidRPr="00CB5EC9">
        <w:rPr>
          <w:lang w:eastAsia="zh-CN"/>
        </w:rPr>
        <w:t>Authorization and Provisioning for ProSe service</w:t>
      </w:r>
      <w:bookmarkEnd w:id="299"/>
      <w:bookmarkEnd w:id="300"/>
      <w:bookmarkEnd w:id="301"/>
      <w:bookmarkEnd w:id="302"/>
      <w:bookmarkEnd w:id="303"/>
    </w:p>
    <w:p w14:paraId="4A0C7115" w14:textId="77777777" w:rsidR="008C47BE" w:rsidRPr="00CB5EC9" w:rsidRDefault="008C47BE" w:rsidP="008C47BE">
      <w:pPr>
        <w:pStyle w:val="Heading3"/>
        <w:rPr>
          <w:lang w:eastAsia="zh-CN"/>
        </w:rPr>
      </w:pPr>
      <w:bookmarkStart w:id="304" w:name="_Toc19199063"/>
      <w:bookmarkStart w:id="305" w:name="_Toc27821853"/>
      <w:bookmarkStart w:id="306" w:name="_Toc36126207"/>
      <w:bookmarkStart w:id="307" w:name="_Toc45012531"/>
      <w:bookmarkStart w:id="308" w:name="_Toc51753957"/>
      <w:bookmarkStart w:id="309" w:name="_Toc51754091"/>
      <w:bookmarkStart w:id="310" w:name="_Toc51838918"/>
      <w:bookmarkStart w:id="311" w:name="_Toc66692644"/>
      <w:bookmarkStart w:id="312" w:name="_Toc66701823"/>
      <w:bookmarkStart w:id="313" w:name="_Toc69883481"/>
      <w:bookmarkStart w:id="314" w:name="_Toc73625491"/>
      <w:bookmarkStart w:id="315" w:name="_Toc138254711"/>
      <w:r w:rsidRPr="00CB5EC9">
        <w:rPr>
          <w:lang w:eastAsia="zh-CN"/>
        </w:rPr>
        <w:t>5.1.1</w:t>
      </w:r>
      <w:r w:rsidRPr="00CB5EC9">
        <w:rPr>
          <w:lang w:eastAsia="zh-CN"/>
        </w:rPr>
        <w:tab/>
        <w:t>General</w:t>
      </w:r>
      <w:bookmarkEnd w:id="304"/>
      <w:bookmarkEnd w:id="305"/>
      <w:bookmarkEnd w:id="306"/>
      <w:bookmarkEnd w:id="307"/>
      <w:bookmarkEnd w:id="308"/>
      <w:bookmarkEnd w:id="309"/>
      <w:bookmarkEnd w:id="310"/>
      <w:bookmarkEnd w:id="311"/>
      <w:bookmarkEnd w:id="312"/>
      <w:bookmarkEnd w:id="313"/>
      <w:bookmarkEnd w:id="314"/>
      <w:bookmarkEnd w:id="315"/>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lastRenderedPageBreak/>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3EEAD477"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83693E" w:rsidRPr="00CB5EC9">
        <w:t>TS</w:t>
      </w:r>
      <w:r w:rsidR="0083693E">
        <w:t> </w:t>
      </w:r>
      <w:r w:rsidR="0083693E" w:rsidRPr="00CB5EC9">
        <w:t>23.502</w:t>
      </w:r>
      <w:r w:rsidR="0083693E">
        <w:t> </w:t>
      </w:r>
      <w:r w:rsidR="0083693E"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015E7A7A"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83693E" w:rsidRPr="00CB5EC9">
        <w:t>TS</w:t>
      </w:r>
      <w:r w:rsidR="0083693E">
        <w:t> </w:t>
      </w:r>
      <w:r w:rsidR="0083693E" w:rsidRPr="00CB5EC9">
        <w:t>23.503</w:t>
      </w:r>
      <w:r w:rsidR="0083693E">
        <w:t> </w:t>
      </w:r>
      <w:r w:rsidR="0083693E"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16" w:name="_Toc19199064"/>
      <w:bookmarkStart w:id="317" w:name="_Toc27821854"/>
      <w:bookmarkStart w:id="318" w:name="_Toc36126208"/>
      <w:bookmarkStart w:id="319" w:name="_Toc45012532"/>
      <w:bookmarkStart w:id="320" w:name="_Toc51753958"/>
      <w:bookmarkStart w:id="321" w:name="_Toc51754092"/>
      <w:bookmarkStart w:id="322" w:name="_Toc51838919"/>
      <w:bookmarkStart w:id="323" w:name="_Toc66692645"/>
      <w:bookmarkStart w:id="324" w:name="_Toc66701824"/>
      <w:bookmarkStart w:id="325" w:name="_Toc69883482"/>
      <w:bookmarkStart w:id="326" w:name="_Toc73625492"/>
      <w:bookmarkStart w:id="327" w:name="_Toc138254712"/>
      <w:r>
        <w:rPr>
          <w:rFonts w:eastAsia="SimSun"/>
          <w:lang w:eastAsia="zh-CN"/>
        </w:rPr>
        <w:t>5.1.1a</w:t>
      </w:r>
      <w:r>
        <w:rPr>
          <w:rFonts w:eastAsia="SimSun"/>
          <w:lang w:eastAsia="zh-CN"/>
        </w:rPr>
        <w:tab/>
        <w:t>General principles for applying policy/parameters</w:t>
      </w:r>
      <w:bookmarkEnd w:id="327"/>
    </w:p>
    <w:p w14:paraId="4174328B" w14:textId="121F46E1"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 and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lastRenderedPageBreak/>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1DEE079E"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83693E">
        <w:rPr>
          <w:rFonts w:eastAsia="SimSun"/>
        </w:rPr>
        <w:t>TS</w:t>
      </w:r>
      <w:r w:rsidR="0083693E">
        <w:rPr>
          <w:rFonts w:eastAsia="SimSun"/>
        </w:rPr>
        <w:t> </w:t>
      </w:r>
      <w:r w:rsidR="0083693E">
        <w:rPr>
          <w:rFonts w:eastAsia="SimSun"/>
        </w:rPr>
        <w:t>38.300</w:t>
      </w:r>
      <w:r w:rsidR="0083693E">
        <w:rPr>
          <w:rFonts w:eastAsia="SimSun"/>
        </w:rPr>
        <w:t> </w:t>
      </w:r>
      <w:r w:rsidR="0083693E">
        <w:rPr>
          <w:rFonts w:eastAsia="SimSun"/>
        </w:rPr>
        <w:t>[</w:t>
      </w:r>
      <w:r>
        <w:rPr>
          <w:rFonts w:eastAsia="SimSun"/>
        </w:rPr>
        <w:t xml:space="preserve">12] and </w:t>
      </w:r>
      <w:r w:rsidR="0083693E">
        <w:rPr>
          <w:rFonts w:eastAsia="SimSun"/>
        </w:rPr>
        <w:t>TS</w:t>
      </w:r>
      <w:r w:rsidR="0083693E">
        <w:rPr>
          <w:rFonts w:eastAsia="SimSun"/>
        </w:rPr>
        <w:t> </w:t>
      </w:r>
      <w:r w:rsidR="0083693E">
        <w:rPr>
          <w:rFonts w:eastAsia="SimSun"/>
        </w:rPr>
        <w:t>38.304</w:t>
      </w:r>
      <w:r w:rsidR="0083693E">
        <w:rPr>
          <w:rFonts w:eastAsia="SimSun"/>
        </w:rPr>
        <w:t> </w:t>
      </w:r>
      <w:r w:rsidR="0083693E">
        <w:rPr>
          <w:rFonts w:eastAsia="SimSun"/>
        </w:rPr>
        <w:t>[</w:t>
      </w:r>
      <w:r>
        <w:rPr>
          <w:rFonts w:eastAsia="SimSun"/>
        </w:rPr>
        <w:t>13]; and:</w:t>
      </w:r>
    </w:p>
    <w:p w14:paraId="0C0D3FB0" w14:textId="77777777"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 and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24577E51" w:rsidR="0031531F" w:rsidRDefault="0031531F" w:rsidP="0031531F">
      <w:pPr>
        <w:pStyle w:val="B3"/>
        <w:rPr>
          <w:rFonts w:eastAsia="SimSun"/>
        </w:rPr>
      </w:pPr>
      <w:r>
        <w:rPr>
          <w:rFonts w:eastAsia="SimSun"/>
        </w:rPr>
        <w:t>-</w:t>
      </w:r>
      <w:r>
        <w:rPr>
          <w:rFonts w:eastAsia="SimSun"/>
        </w:rPr>
        <w:tab/>
        <w:t xml:space="preserve">If the UE finds such a cell but not in the registered PLMN or a PLMN equivalent to the registered PLMN, and that cell belongs to a PLMN authorized for the service and provides radio resources for ProSe then the UE shall perform PLMN selection triggered by the service as defined in </w:t>
      </w:r>
      <w:r w:rsidR="0083693E">
        <w:rPr>
          <w:rFonts w:eastAsia="SimSun"/>
        </w:rPr>
        <w:t>TS</w:t>
      </w:r>
      <w:r w:rsidR="0083693E">
        <w:rPr>
          <w:rFonts w:eastAsia="SimSun"/>
        </w:rPr>
        <w:t> </w:t>
      </w:r>
      <w:r w:rsidR="0083693E">
        <w:rPr>
          <w:rFonts w:eastAsia="SimSun"/>
        </w:rPr>
        <w:t>23.122</w:t>
      </w:r>
      <w:r w:rsidR="0083693E">
        <w:rPr>
          <w:rFonts w:eastAsia="SimSun"/>
        </w:rPr>
        <w:t> </w:t>
      </w:r>
      <w:r w:rsidR="0083693E">
        <w:rPr>
          <w:rFonts w:eastAsia="SimSun"/>
        </w:rPr>
        <w:t>[</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55DF8402"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83693E">
        <w:rPr>
          <w:rFonts w:eastAsia="SimSun"/>
        </w:rPr>
        <w:t>TS</w:t>
      </w:r>
      <w:r w:rsidR="0083693E">
        <w:rPr>
          <w:rFonts w:eastAsia="SimSun"/>
        </w:rPr>
        <w:t> </w:t>
      </w:r>
      <w:r w:rsidR="0083693E">
        <w:rPr>
          <w:rFonts w:eastAsia="SimSun"/>
        </w:rPr>
        <w:t>36.331</w:t>
      </w:r>
      <w:r w:rsidR="0083693E">
        <w:rPr>
          <w:rFonts w:eastAsia="SimSun"/>
        </w:rPr>
        <w:t> </w:t>
      </w:r>
      <w:r w:rsidR="0083693E">
        <w:rPr>
          <w:rFonts w:eastAsia="SimSun"/>
        </w:rPr>
        <w:t>[</w:t>
      </w:r>
      <w:r>
        <w:rPr>
          <w:rFonts w:eastAsia="SimSun"/>
        </w:rPr>
        <w:t xml:space="preserve">15] or </w:t>
      </w:r>
      <w:r w:rsidR="0083693E">
        <w:rPr>
          <w:rFonts w:eastAsia="SimSun"/>
        </w:rPr>
        <w:t>TS</w:t>
      </w:r>
      <w:r w:rsidR="0083693E">
        <w:rPr>
          <w:rFonts w:eastAsia="SimSun"/>
        </w:rPr>
        <w:t> </w:t>
      </w:r>
      <w:r w:rsidR="0083693E">
        <w:rPr>
          <w:rFonts w:eastAsia="SimSun"/>
        </w:rPr>
        <w:t>38.331</w:t>
      </w:r>
      <w:r w:rsidR="0083693E">
        <w:rPr>
          <w:rFonts w:eastAsia="SimSun"/>
        </w:rPr>
        <w:t> </w:t>
      </w:r>
      <w:r w:rsidR="0083693E">
        <w:rPr>
          <w:rFonts w:eastAsia="SimSun"/>
        </w:rPr>
        <w:t>[</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55D712B2"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83693E">
        <w:rPr>
          <w:rFonts w:eastAsia="SimSun"/>
        </w:rPr>
        <w:t>TS</w:t>
      </w:r>
      <w:r w:rsidR="0083693E">
        <w:rPr>
          <w:rFonts w:eastAsia="SimSun"/>
        </w:rPr>
        <w:t> </w:t>
      </w:r>
      <w:r w:rsidR="0083693E">
        <w:rPr>
          <w:rFonts w:eastAsia="SimSun"/>
        </w:rPr>
        <w:t>38.331</w:t>
      </w:r>
      <w:r w:rsidR="0083693E">
        <w:rPr>
          <w:rFonts w:eastAsia="SimSun"/>
        </w:rPr>
        <w:t> </w:t>
      </w:r>
      <w:r w:rsidR="0083693E">
        <w:rPr>
          <w:rFonts w:eastAsia="SimSun"/>
        </w:rPr>
        <w:t>[</w:t>
      </w:r>
      <w:r>
        <w:rPr>
          <w:rFonts w:eastAsia="SimSun"/>
        </w:rPr>
        <w:t>16] indicates that the service (the service) is available. This is to cover the scenario when e.g. the radio resources used for the service are not owned by the serving network of the UE.</w:t>
      </w:r>
    </w:p>
    <w:p w14:paraId="53F8EEEE" w14:textId="71EFDA42"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83693E">
        <w:rPr>
          <w:rFonts w:eastAsia="SimSun"/>
        </w:rPr>
        <w:t>TS</w:t>
      </w:r>
      <w:r w:rsidR="0083693E">
        <w:rPr>
          <w:rFonts w:eastAsia="SimSun"/>
        </w:rPr>
        <w:t> </w:t>
      </w:r>
      <w:r w:rsidR="0083693E">
        <w:rPr>
          <w:rFonts w:eastAsia="SimSun"/>
        </w:rPr>
        <w:t>36.331</w:t>
      </w:r>
      <w:r w:rsidR="0083693E">
        <w:rPr>
          <w:rFonts w:eastAsia="SimSun"/>
        </w:rPr>
        <w:t> </w:t>
      </w:r>
      <w:r w:rsidR="0083693E">
        <w:rPr>
          <w:rFonts w:eastAsia="SimSun"/>
        </w:rPr>
        <w:t>[</w:t>
      </w:r>
      <w:r>
        <w:rPr>
          <w:rFonts w:eastAsia="SimSun"/>
        </w:rPr>
        <w:t xml:space="preserve">15] or </w:t>
      </w:r>
      <w:r w:rsidR="0083693E">
        <w:rPr>
          <w:rFonts w:eastAsia="SimSun"/>
        </w:rPr>
        <w:t>TS</w:t>
      </w:r>
      <w:r w:rsidR="0083693E">
        <w:rPr>
          <w:rFonts w:eastAsia="SimSun"/>
        </w:rPr>
        <w:t> </w:t>
      </w:r>
      <w:r w:rsidR="0083693E">
        <w:rPr>
          <w:rFonts w:eastAsia="SimSun"/>
        </w:rPr>
        <w:t>38.331</w:t>
      </w:r>
      <w:r w:rsidR="0083693E">
        <w:rPr>
          <w:rFonts w:eastAsia="SimSun"/>
        </w:rPr>
        <w:t> </w:t>
      </w:r>
      <w:r w:rsidR="0083693E">
        <w:rPr>
          <w:rFonts w:eastAsia="SimSun"/>
        </w:rPr>
        <w:t>[</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28" w:name="_Toc138254713"/>
      <w:r w:rsidRPr="00CB5EC9">
        <w:rPr>
          <w:rFonts w:eastAsia="SimSun"/>
          <w:lang w:eastAsia="zh-CN"/>
        </w:rPr>
        <w:lastRenderedPageBreak/>
        <w:t>5.1.2</w:t>
      </w:r>
      <w:r w:rsidRPr="00CB5EC9">
        <w:rPr>
          <w:rFonts w:eastAsia="SimSun"/>
          <w:lang w:eastAsia="zh-CN"/>
        </w:rPr>
        <w:tab/>
      </w:r>
      <w:bookmarkEnd w:id="316"/>
      <w:bookmarkEnd w:id="317"/>
      <w:bookmarkEnd w:id="318"/>
      <w:bookmarkEnd w:id="319"/>
      <w:bookmarkEnd w:id="320"/>
      <w:bookmarkEnd w:id="321"/>
      <w:bookmarkEnd w:id="322"/>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3"/>
      <w:bookmarkEnd w:id="324"/>
      <w:bookmarkEnd w:id="325"/>
      <w:bookmarkEnd w:id="326"/>
      <w:bookmarkEnd w:id="328"/>
    </w:p>
    <w:p w14:paraId="1789ECE0" w14:textId="2380C840" w:rsidR="008C47BE" w:rsidRPr="00CB5EC9" w:rsidRDefault="008C47BE" w:rsidP="008C47BE">
      <w:pPr>
        <w:pStyle w:val="Heading4"/>
        <w:rPr>
          <w:lang w:eastAsia="zh-CN"/>
        </w:rPr>
      </w:pPr>
      <w:bookmarkStart w:id="329" w:name="_Toc19199065"/>
      <w:bookmarkStart w:id="330" w:name="_Toc27821855"/>
      <w:bookmarkStart w:id="331" w:name="_Toc36126209"/>
      <w:bookmarkStart w:id="332" w:name="_Toc45012533"/>
      <w:bookmarkStart w:id="333" w:name="_Toc51753959"/>
      <w:bookmarkStart w:id="334" w:name="_Toc51754093"/>
      <w:bookmarkStart w:id="335" w:name="_Toc51838920"/>
      <w:bookmarkStart w:id="336" w:name="_Toc66692646"/>
      <w:bookmarkStart w:id="337" w:name="_Toc66701825"/>
      <w:bookmarkStart w:id="338" w:name="_Toc69883483"/>
      <w:bookmarkStart w:id="339" w:name="_Toc73625493"/>
      <w:bookmarkStart w:id="340" w:name="_Toc138254714"/>
      <w:r w:rsidRPr="00CB5EC9">
        <w:rPr>
          <w:lang w:eastAsia="zh-CN"/>
        </w:rPr>
        <w:t>5.1.2.1</w:t>
      </w:r>
      <w:r w:rsidRPr="00CB5EC9">
        <w:rPr>
          <w:lang w:eastAsia="zh-CN"/>
        </w:rPr>
        <w:tab/>
        <w:t>Policy/Parameter provi</w:t>
      </w:r>
      <w:r w:rsidRPr="00CB5EC9">
        <w:t>sioning</w:t>
      </w:r>
      <w:bookmarkEnd w:id="329"/>
      <w:bookmarkEnd w:id="330"/>
      <w:bookmarkEnd w:id="331"/>
      <w:bookmarkEnd w:id="332"/>
      <w:bookmarkEnd w:id="333"/>
      <w:bookmarkEnd w:id="334"/>
      <w:bookmarkEnd w:id="335"/>
      <w:r w:rsidRPr="00CB5EC9">
        <w:t xml:space="preserve"> for </w:t>
      </w:r>
      <w:r w:rsidR="00DA7644" w:rsidRPr="00CB5EC9">
        <w:t xml:space="preserve">5G </w:t>
      </w:r>
      <w:r w:rsidRPr="00CB5EC9">
        <w:t>ProSe Direct Discovery</w:t>
      </w:r>
      <w:bookmarkEnd w:id="336"/>
      <w:bookmarkEnd w:id="337"/>
      <w:bookmarkEnd w:id="338"/>
      <w:bookmarkEnd w:id="339"/>
      <w:bookmarkEnd w:id="340"/>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1B5AF821"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83693E">
        <w:t>TS</w:t>
      </w:r>
      <w:r w:rsidR="0083693E">
        <w:t> </w:t>
      </w:r>
      <w:r w:rsidR="0083693E">
        <w:t>23.303</w:t>
      </w:r>
      <w:r w:rsidR="0083693E">
        <w:t> </w:t>
      </w:r>
      <w:r w:rsidR="0083693E">
        <w:t>[</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F933CD1" w14:textId="702DB2CA" w:rsidR="00502E63" w:rsidRDefault="00502E63" w:rsidP="00502E63">
      <w:pPr>
        <w:pStyle w:val="NO"/>
      </w:pPr>
      <w:r>
        <w:lastRenderedPageBreak/>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39C96FD" w:rsidR="00EF0308" w:rsidRDefault="00EF0308" w:rsidP="004909A6">
      <w:pPr>
        <w:pStyle w:val="NO"/>
      </w:pPr>
      <w:r>
        <w:t>NOTE </w:t>
      </w:r>
      <w:r w:rsidR="00502E63">
        <w:t>6</w:t>
      </w:r>
      <w:r>
        <w:t>:</w:t>
      </w:r>
      <w:r>
        <w:tab/>
        <w:t xml:space="preserve">The Security parameters for 5G ProSe Direct Discovery can be provisioned by 5G DDNMF as defined in </w:t>
      </w:r>
      <w:r w:rsidR="0083693E">
        <w:t>TS</w:t>
      </w:r>
      <w:r w:rsidR="0083693E">
        <w:t> </w:t>
      </w:r>
      <w:r w:rsidR="0083693E">
        <w:t>33.503</w:t>
      </w:r>
      <w:r w:rsidR="0083693E">
        <w:t> </w:t>
      </w:r>
      <w:r w:rsidR="0083693E">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31204156" w:rsidR="00DB4E7B" w:rsidRDefault="00DB4E7B" w:rsidP="004909A6">
      <w:pPr>
        <w:pStyle w:val="B2"/>
      </w:pPr>
      <w:r>
        <w:t>-</w:t>
      </w:r>
      <w:r>
        <w:tab/>
        <w:t xml:space="preserve">Default PC5 DRX configuration (see </w:t>
      </w:r>
      <w:r w:rsidR="0083693E">
        <w:t>TS</w:t>
      </w:r>
      <w:r w:rsidR="0083693E">
        <w:t> </w:t>
      </w:r>
      <w:r w:rsidR="0083693E">
        <w:t>38.331</w:t>
      </w:r>
      <w:r w:rsidR="0083693E">
        <w:t> </w:t>
      </w:r>
      <w:r w:rsidR="0083693E">
        <w:t>[</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41" w:name="_Toc66692647"/>
      <w:bookmarkStart w:id="342" w:name="_Toc66701826"/>
      <w:bookmarkStart w:id="343" w:name="_Toc69883484"/>
      <w:bookmarkStart w:id="344" w:name="_Toc73625494"/>
      <w:bookmarkStart w:id="345" w:name="_Toc138254715"/>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41"/>
      <w:bookmarkEnd w:id="342"/>
      <w:bookmarkEnd w:id="343"/>
      <w:bookmarkEnd w:id="344"/>
      <w:bookmarkEnd w:id="345"/>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346" w:name="_Toc66692648"/>
      <w:bookmarkStart w:id="347" w:name="_Toc66701827"/>
      <w:bookmarkStart w:id="348" w:name="_Toc69883485"/>
      <w:bookmarkStart w:id="349" w:name="_Toc73625495"/>
      <w:bookmarkStart w:id="350" w:name="_Toc138254716"/>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6"/>
      <w:bookmarkEnd w:id="347"/>
      <w:bookmarkEnd w:id="348"/>
      <w:bookmarkEnd w:id="349"/>
      <w:bookmarkEnd w:id="350"/>
    </w:p>
    <w:p w14:paraId="67A96619" w14:textId="0F5D7E40" w:rsidR="008C47BE" w:rsidRPr="00CB5EC9" w:rsidRDefault="008C47BE" w:rsidP="008C47BE">
      <w:pPr>
        <w:pStyle w:val="Heading4"/>
        <w:rPr>
          <w:lang w:eastAsia="zh-CN"/>
        </w:rPr>
      </w:pPr>
      <w:bookmarkStart w:id="351" w:name="_Toc66692649"/>
      <w:bookmarkStart w:id="352" w:name="_Toc66701828"/>
      <w:bookmarkStart w:id="353" w:name="_Toc69883486"/>
      <w:bookmarkStart w:id="354" w:name="_Toc73625496"/>
      <w:bookmarkStart w:id="355" w:name="_Toc13825471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51"/>
      <w:bookmarkEnd w:id="352"/>
      <w:bookmarkEnd w:id="353"/>
      <w:bookmarkEnd w:id="354"/>
      <w:bookmarkEnd w:id="355"/>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lastRenderedPageBreak/>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lastRenderedPageBreak/>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1057580"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83693E">
        <w:rPr>
          <w:lang w:eastAsia="ko-KR"/>
        </w:rPr>
        <w:t>TS</w:t>
      </w:r>
      <w:r w:rsidR="0083693E">
        <w:rPr>
          <w:lang w:eastAsia="ko-KR"/>
        </w:rPr>
        <w:t> </w:t>
      </w:r>
      <w:r w:rsidR="0083693E">
        <w:rPr>
          <w:lang w:eastAsia="ko-KR"/>
        </w:rPr>
        <w:t>33.503</w:t>
      </w:r>
      <w:r w:rsidR="0083693E">
        <w:rPr>
          <w:lang w:eastAsia="ko-KR"/>
        </w:rPr>
        <w:t> </w:t>
      </w:r>
      <w:r w:rsidR="0083693E">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5B6E4D9B" w:rsidR="00DB4E7B" w:rsidRDefault="00DB4E7B" w:rsidP="008C47BE">
      <w:pPr>
        <w:pStyle w:val="B2"/>
      </w:pPr>
      <w:r>
        <w:t>-</w:t>
      </w:r>
      <w:r>
        <w:tab/>
        <w:t xml:space="preserve">The mapping of ProSe services (i.e. ProSe identifiers) to the corresponding NR Tx Profiles for broadcast and groupcast (see </w:t>
      </w:r>
      <w:r w:rsidR="0083693E">
        <w:t>TS</w:t>
      </w:r>
      <w:r w:rsidR="0083693E">
        <w:t> </w:t>
      </w:r>
      <w:r w:rsidR="0083693E">
        <w:t>38.300</w:t>
      </w:r>
      <w:r w:rsidR="0083693E">
        <w:t> </w:t>
      </w:r>
      <w:r w:rsidR="0083693E">
        <w:t>[</w:t>
      </w:r>
      <w:r>
        <w:t xml:space="preserve">12] and </w:t>
      </w:r>
      <w:r w:rsidR="0083693E">
        <w:t>TS</w:t>
      </w:r>
      <w:r w:rsidR="0083693E">
        <w:t> </w:t>
      </w:r>
      <w:r w:rsidR="0083693E">
        <w:t>38.331</w:t>
      </w:r>
      <w:r w:rsidR="0083693E">
        <w:t> </w:t>
      </w:r>
      <w:r w:rsidR="0083693E">
        <w:t>[</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4E517EB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83693E" w:rsidRPr="00CB5EC9">
        <w:t>TS</w:t>
      </w:r>
      <w:r w:rsidR="0083693E">
        <w:t> </w:t>
      </w:r>
      <w:r w:rsidR="0083693E" w:rsidRPr="00CB5EC9">
        <w:t>38.331</w:t>
      </w:r>
      <w:r w:rsidR="0083693E">
        <w:t> </w:t>
      </w:r>
      <w:r w:rsidR="0083693E"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D70E176" w:rsidR="008C47BE" w:rsidRPr="00CB5EC9" w:rsidRDefault="008C47BE" w:rsidP="008C47BE">
      <w:pPr>
        <w:pStyle w:val="B3"/>
      </w:pPr>
      <w:r w:rsidRPr="00CB5EC9">
        <w:t>-</w:t>
      </w:r>
      <w:r w:rsidRPr="00CB5EC9">
        <w:tab/>
        <w:t xml:space="preserve">The PC5 QoS profile contains PC5 QoS parameters described in clause 5.4.2 of </w:t>
      </w:r>
      <w:r w:rsidR="0083693E" w:rsidRPr="00CB5EC9">
        <w:t>TS</w:t>
      </w:r>
      <w:r w:rsidR="0083693E">
        <w:t> </w:t>
      </w:r>
      <w:r w:rsidR="0083693E" w:rsidRPr="00CB5EC9">
        <w:t>23.287</w:t>
      </w:r>
      <w:r w:rsidR="0083693E">
        <w:t> </w:t>
      </w:r>
      <w:r w:rsidR="0083693E" w:rsidRPr="00CB5EC9">
        <w:t>[</w:t>
      </w:r>
      <w:r w:rsidRPr="00CB5EC9">
        <w:t xml:space="preserve">2], and value for the QoS characteristics regarding Priority Level, Averaging Window, Maximum Data Burst Volume if default value is not used as defined in Table 5.4.4-1 of </w:t>
      </w:r>
      <w:r w:rsidR="0083693E" w:rsidRPr="00CB5EC9">
        <w:t>TS</w:t>
      </w:r>
      <w:r w:rsidR="0083693E">
        <w:t> </w:t>
      </w:r>
      <w:r w:rsidR="0083693E" w:rsidRPr="00CB5EC9">
        <w:t>23.287</w:t>
      </w:r>
      <w:r w:rsidR="0083693E">
        <w:t> </w:t>
      </w:r>
      <w:r w:rsidR="0083693E"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5358D885"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83693E">
        <w:rPr>
          <w:lang w:eastAsia="ko-KR"/>
        </w:rPr>
        <w:t>TS</w:t>
      </w:r>
      <w:r w:rsidR="0083693E">
        <w:rPr>
          <w:lang w:eastAsia="ko-KR"/>
        </w:rPr>
        <w:t> </w:t>
      </w:r>
      <w:r w:rsidR="0083693E">
        <w:rPr>
          <w:lang w:eastAsia="ko-KR"/>
        </w:rPr>
        <w:t>38.331</w:t>
      </w:r>
      <w:r w:rsidR="0083693E">
        <w:rPr>
          <w:lang w:eastAsia="ko-KR"/>
        </w:rPr>
        <w:t> </w:t>
      </w:r>
      <w:r w:rsidR="0083693E">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6" w:name="_Toc66692650"/>
      <w:bookmarkStart w:id="357" w:name="_Toc66701829"/>
      <w:bookmarkStart w:id="358" w:name="_Toc69883487"/>
      <w:bookmarkStart w:id="359" w:name="_Toc73625497"/>
      <w:bookmarkStart w:id="360" w:name="_Toc13825471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6"/>
      <w:bookmarkEnd w:id="357"/>
      <w:bookmarkEnd w:id="358"/>
      <w:bookmarkEnd w:id="359"/>
      <w:bookmarkEnd w:id="360"/>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361" w:name="_Toc66692651"/>
      <w:bookmarkStart w:id="362" w:name="_Toc66701830"/>
      <w:bookmarkStart w:id="363" w:name="_Toc69883488"/>
      <w:bookmarkStart w:id="364" w:name="_Toc73625498"/>
      <w:bookmarkStart w:id="365" w:name="_Toc13825471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6" w:name="_Toc66692652"/>
      <w:bookmarkEnd w:id="361"/>
      <w:bookmarkEnd w:id="362"/>
      <w:bookmarkEnd w:id="363"/>
      <w:bookmarkEnd w:id="364"/>
      <w:bookmarkEnd w:id="365"/>
    </w:p>
    <w:p w14:paraId="2229A4CC" w14:textId="5DCB0293" w:rsidR="008C47BE" w:rsidRPr="00CB5EC9" w:rsidRDefault="008C47BE" w:rsidP="008C47BE">
      <w:pPr>
        <w:pStyle w:val="Heading4"/>
        <w:rPr>
          <w:lang w:eastAsia="zh-CN"/>
        </w:rPr>
      </w:pPr>
      <w:bookmarkStart w:id="367" w:name="_Toc66701831"/>
      <w:bookmarkStart w:id="368" w:name="_Toc69883489"/>
      <w:bookmarkStart w:id="369" w:name="_Toc73625499"/>
      <w:bookmarkStart w:id="370" w:name="_Toc13825472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6"/>
      <w:bookmarkEnd w:id="367"/>
      <w:bookmarkEnd w:id="368"/>
      <w:bookmarkEnd w:id="369"/>
      <w:bookmarkEnd w:id="370"/>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lastRenderedPageBreak/>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1AC1FC5"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83693E">
        <w:t>TS</w:t>
      </w:r>
      <w:r w:rsidR="0083693E">
        <w:t> </w:t>
      </w:r>
      <w:r w:rsidR="0083693E">
        <w:t>33.503</w:t>
      </w:r>
      <w:r w:rsidR="0083693E">
        <w:t> </w:t>
      </w:r>
      <w:r w:rsidR="0083693E">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lastRenderedPageBreak/>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4C5D426C" w:rsidR="00EF20D5" w:rsidRDefault="00EF20D5" w:rsidP="00326948">
      <w:pPr>
        <w:pStyle w:val="B3"/>
      </w:pPr>
      <w:r>
        <w:t>-</w:t>
      </w:r>
      <w:r>
        <w:tab/>
        <w:t xml:space="preserve">For 5G ProSe Layer-3 UE-to-Network Relay, optionally the ProSe application Traffic Descriptor(s) (as defined in </w:t>
      </w:r>
      <w:r w:rsidR="0083693E">
        <w:t>TS</w:t>
      </w:r>
      <w:r w:rsidR="0083693E">
        <w:t> </w:t>
      </w:r>
      <w:r w:rsidR="0083693E">
        <w:t>23.503</w:t>
      </w:r>
      <w:r w:rsidR="0083693E">
        <w:t> </w:t>
      </w:r>
      <w:r w:rsidR="0083693E">
        <w:t>[</w:t>
      </w:r>
      <w:r>
        <w:t>9]) to be used for the relayed traffic for each ProSe Relay Service Code;</w:t>
      </w:r>
    </w:p>
    <w:p w14:paraId="0A9A76CF" w14:textId="67317847"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83693E">
        <w:t>TS</w:t>
      </w:r>
      <w:r w:rsidR="0083693E">
        <w:t> </w:t>
      </w:r>
      <w:r w:rsidR="0083693E">
        <w:t>33.503</w:t>
      </w:r>
      <w:r w:rsidR="0083693E">
        <w:t> </w:t>
      </w:r>
      <w:r w:rsidR="0083693E">
        <w:t>[</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lastRenderedPageBreak/>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71B76487" w:rsidR="00DB4E7B" w:rsidRDefault="00DB4E7B" w:rsidP="004909A6">
      <w:pPr>
        <w:pStyle w:val="B2"/>
      </w:pPr>
      <w:r>
        <w:t>-</w:t>
      </w:r>
      <w:r>
        <w:tab/>
        <w:t xml:space="preserve">Default PC5 DRX configuration (see </w:t>
      </w:r>
      <w:r w:rsidR="0083693E">
        <w:t>TS</w:t>
      </w:r>
      <w:r w:rsidR="0083693E">
        <w:t> </w:t>
      </w:r>
      <w:r w:rsidR="0083693E">
        <w:t>38.331</w:t>
      </w:r>
      <w:r w:rsidR="0083693E">
        <w:t> </w:t>
      </w:r>
      <w:r w:rsidR="0083693E">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371" w:name="_Toc66692653"/>
      <w:bookmarkStart w:id="372" w:name="_Toc66701832"/>
      <w:bookmarkStart w:id="373" w:name="_Toc69883490"/>
      <w:bookmarkStart w:id="374"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75" w:name="_Toc138254721"/>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1"/>
      <w:bookmarkEnd w:id="372"/>
      <w:bookmarkEnd w:id="373"/>
      <w:bookmarkEnd w:id="374"/>
      <w:bookmarkEnd w:id="375"/>
    </w:p>
    <w:p w14:paraId="36D015AE" w14:textId="77777777" w:rsidR="00C777DF" w:rsidRPr="00CB5EC9" w:rsidRDefault="00C777DF" w:rsidP="00326948">
      <w:pPr>
        <w:pStyle w:val="Heading5"/>
      </w:pPr>
      <w:bookmarkStart w:id="376" w:name="_Toc73625501"/>
      <w:bookmarkStart w:id="377" w:name="_Toc138254722"/>
      <w:r w:rsidRPr="00CB5EC9">
        <w:t>5.1.4.2.1</w:t>
      </w:r>
      <w:r w:rsidRPr="00CB5EC9">
        <w:tab/>
        <w:t>Principles for applying parameters for ProSe UE-to-Network Relay discovery</w:t>
      </w:r>
      <w:bookmarkEnd w:id="376"/>
      <w:bookmarkEnd w:id="377"/>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378" w:name="_Toc73625502"/>
      <w:bookmarkStart w:id="379" w:name="_Toc138254723"/>
      <w:r w:rsidRPr="00CB5EC9">
        <w:t>5.1.4.2.2</w:t>
      </w:r>
      <w:r w:rsidRPr="00CB5EC9">
        <w:tab/>
        <w:t xml:space="preserve">Principles for applying parameters for </w:t>
      </w:r>
      <w:r w:rsidR="00E416B9" w:rsidRPr="00CB5EC9">
        <w:t xml:space="preserve">5G </w:t>
      </w:r>
      <w:r w:rsidRPr="00CB5EC9">
        <w:t>ProSe UE-to-Network Relay communication</w:t>
      </w:r>
      <w:bookmarkEnd w:id="378"/>
      <w:bookmarkEnd w:id="379"/>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380" w:name="_Toc66692654"/>
      <w:bookmarkStart w:id="381" w:name="_Toc66701833"/>
      <w:bookmarkStart w:id="382" w:name="_Toc69883491"/>
      <w:bookmarkStart w:id="383" w:name="_Toc73625503"/>
      <w:bookmarkStart w:id="384" w:name="_Toc138254724"/>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80"/>
      <w:bookmarkEnd w:id="381"/>
      <w:bookmarkEnd w:id="382"/>
      <w:bookmarkEnd w:id="383"/>
      <w:bookmarkEnd w:id="384"/>
    </w:p>
    <w:p w14:paraId="4C73EAD3" w14:textId="77777777" w:rsidR="00EF20D5" w:rsidRDefault="00EF20D5" w:rsidP="004909A6">
      <w:pPr>
        <w:pStyle w:val="Heading5"/>
      </w:pPr>
      <w:bookmarkStart w:id="385" w:name="_Toc66692658"/>
      <w:bookmarkStart w:id="386" w:name="_Toc66701837"/>
      <w:bookmarkStart w:id="387" w:name="_Toc69883495"/>
      <w:bookmarkStart w:id="388" w:name="_Toc73625504"/>
      <w:bookmarkStart w:id="389" w:name="_Toc138254725"/>
      <w:r>
        <w:t>5.1.4.3.1</w:t>
      </w:r>
      <w:r>
        <w:tab/>
        <w:t>General</w:t>
      </w:r>
      <w:bookmarkEnd w:id="389"/>
    </w:p>
    <w:p w14:paraId="4748E983" w14:textId="6FF2F3B2" w:rsidR="00EF20D5" w:rsidRDefault="00EF20D5" w:rsidP="00EF20D5">
      <w:r>
        <w:t xml:space="preserve">Security procedures over Control Plane and User Plane are specified for 5G ProSe UE-to-Network relaying in </w:t>
      </w:r>
      <w:r w:rsidR="0083693E">
        <w:t>TS</w:t>
      </w:r>
      <w:r w:rsidR="0083693E">
        <w:t> </w:t>
      </w:r>
      <w:r w:rsidR="0083693E">
        <w:t>33.503</w:t>
      </w:r>
      <w:r w:rsidR="0083693E">
        <w:t> </w:t>
      </w:r>
      <w:r w:rsidR="0083693E">
        <w:t>[</w:t>
      </w:r>
      <w:r>
        <w:t>29].</w:t>
      </w:r>
    </w:p>
    <w:p w14:paraId="5DBAB944" w14:textId="4BB3B35D" w:rsidR="00EF20D5" w:rsidRDefault="00EF20D5" w:rsidP="004909A6">
      <w:pPr>
        <w:pStyle w:val="Heading5"/>
      </w:pPr>
      <w:bookmarkStart w:id="390" w:name="_Toc138254726"/>
      <w:r>
        <w:t>5.1.4.3.2</w:t>
      </w:r>
      <w:r>
        <w:tab/>
        <w:t>Control Plane based</w:t>
      </w:r>
      <w:r w:rsidR="00B766B9">
        <w:t xml:space="preserve"> security procedures</w:t>
      </w:r>
      <w:r>
        <w:t xml:space="preserve"> for 5G ProSe UE-to-Network Relay</w:t>
      </w:r>
      <w:bookmarkEnd w:id="390"/>
    </w:p>
    <w:p w14:paraId="5AC17FE9" w14:textId="1913F4BB"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83693E">
        <w:t>TS</w:t>
      </w:r>
      <w:r w:rsidR="0083693E">
        <w:t> </w:t>
      </w:r>
      <w:r w:rsidR="0083693E">
        <w:t>33.503</w:t>
      </w:r>
      <w:r w:rsidR="0083693E">
        <w:t> </w:t>
      </w:r>
      <w:r w:rsidR="0083693E">
        <w:t>[</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ProSe-enabled UE shall use Control Plane based security procedures if a RSC with Control Plane Security Indicator set is used by the Remote UE to establish the connection. Otherwise, if a RSC without Control Plane </w:t>
      </w:r>
      <w:r>
        <w:lastRenderedPageBreak/>
        <w:t>Security Indicator is used by the Remote UE to establish the connection, the 5G ProSe-enabled UEs shall use User Plane based security procedures as specified in clause 5.1.4.3.3.</w:t>
      </w:r>
    </w:p>
    <w:p w14:paraId="1C48CCF7" w14:textId="5EF679E1" w:rsidR="00B766B9" w:rsidRDefault="00B766B9" w:rsidP="004909A6">
      <w:pPr>
        <w:pStyle w:val="B1"/>
      </w:pPr>
      <w:r>
        <w:t>-</w:t>
      </w:r>
      <w:r>
        <w:tab/>
        <w:t xml:space="preserve">The AMF serving the 5G ProSe UE-to-Network Relay selects AUSF as specified in clause 6.3.4 of </w:t>
      </w:r>
      <w:r w:rsidR="0083693E">
        <w:t>TS</w:t>
      </w:r>
      <w:r w:rsidR="0083693E">
        <w:t> </w:t>
      </w:r>
      <w:r w:rsidR="0083693E">
        <w:t>23.501</w:t>
      </w:r>
      <w:r w:rsidR="0083693E">
        <w:t> </w:t>
      </w:r>
      <w:r w:rsidR="0083693E">
        <w:t>[</w:t>
      </w:r>
      <w:r>
        <w:t xml:space="preserve">4] using the identification information the 5G ProSe Remote UE provided as specified in clause 6.3.3.3.2 of </w:t>
      </w:r>
      <w:r w:rsidR="0083693E">
        <w:t>TS</w:t>
      </w:r>
      <w:r w:rsidR="0083693E">
        <w:t> </w:t>
      </w:r>
      <w:r w:rsidR="0083693E">
        <w:t>33.503</w:t>
      </w:r>
      <w:r w:rsidR="0083693E">
        <w:t> </w:t>
      </w:r>
      <w:r w:rsidR="0083693E">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91" w:name="_Toc138254727"/>
      <w:r>
        <w:t>5.1.4.3.3</w:t>
      </w:r>
      <w:r>
        <w:tab/>
        <w:t>User Plane based security procedures</w:t>
      </w:r>
      <w:bookmarkEnd w:id="391"/>
    </w:p>
    <w:p w14:paraId="4F8F72AA" w14:textId="4B51AF17" w:rsidR="009D5D15" w:rsidRPr="008D76BE" w:rsidRDefault="009D5D15" w:rsidP="008D76BE">
      <w:r>
        <w:t xml:space="preserve">User Plane-based security procedures for 5G ProSe UE-to-Network Relay are defined in </w:t>
      </w:r>
      <w:r w:rsidR="0083693E">
        <w:t>TS</w:t>
      </w:r>
      <w:r w:rsidR="0083693E">
        <w:t> </w:t>
      </w:r>
      <w:r w:rsidR="0083693E">
        <w:t>33.503</w:t>
      </w:r>
      <w:r w:rsidR="0083693E">
        <w:t> </w:t>
      </w:r>
      <w:r w:rsidR="0083693E">
        <w:t>[</w:t>
      </w:r>
      <w:r>
        <w:t>29].</w:t>
      </w:r>
    </w:p>
    <w:p w14:paraId="4AC4C22B" w14:textId="77777777" w:rsidR="009B06B4" w:rsidRDefault="009B06B4" w:rsidP="009B06B4">
      <w:pPr>
        <w:pStyle w:val="Heading3"/>
      </w:pPr>
      <w:bookmarkStart w:id="392" w:name="_Toc138254728"/>
      <w:r>
        <w:t>5.1.5</w:t>
      </w:r>
      <w:r>
        <w:tab/>
        <w:t>Authorization and Provisioning for 5G ProSe UE-to-UE Relay</w:t>
      </w:r>
      <w:bookmarkEnd w:id="392"/>
    </w:p>
    <w:p w14:paraId="060FB97D" w14:textId="77777777" w:rsidR="009B06B4" w:rsidRDefault="009B06B4" w:rsidP="00F40748">
      <w:pPr>
        <w:pStyle w:val="Heading4"/>
      </w:pPr>
      <w:bookmarkStart w:id="393" w:name="_Toc138254729"/>
      <w:r>
        <w:t>5.1.5.1</w:t>
      </w:r>
      <w:r>
        <w:tab/>
        <w:t>Policy/Parameter provisioning for 5G ProSe UE-to-UE Relay</w:t>
      </w:r>
      <w:bookmarkEnd w:id="393"/>
    </w:p>
    <w:p w14:paraId="30A7CEC3" w14:textId="77777777" w:rsidR="009B06B4" w:rsidRDefault="009B06B4" w:rsidP="009B06B4">
      <w:r>
        <w:t>The following information is provisioned in the UE in support of the UE assuming the role of a 5G ProSe UE-to-UE Relay:</w:t>
      </w:r>
    </w:p>
    <w:p w14:paraId="7EDB84EF" w14:textId="77777777" w:rsidR="009B06B4" w:rsidRDefault="009B06B4" w:rsidP="00F40748">
      <w:pPr>
        <w:pStyle w:val="B1"/>
      </w:pPr>
      <w:r>
        <w:t>1)</w:t>
      </w:r>
      <w:r>
        <w:tab/>
        <w:t>Authorisation policy for acting as a 5G ProSe Layer-3 and/or Layer-2 UE-to-UE Relay when the UE is "served by NG-RAN":</w:t>
      </w:r>
    </w:p>
    <w:p w14:paraId="31B9ABFE" w14:textId="30699D9F" w:rsidR="009B06B4" w:rsidRDefault="009B06B4" w:rsidP="00F40748">
      <w:pPr>
        <w:pStyle w:val="B2"/>
      </w:pPr>
      <w:r>
        <w:t>-</w:t>
      </w:r>
      <w:r>
        <w:tab/>
        <w:t>PLMNs in which the UE is authorized to relay traffic for 5G ProSe Layer-3 and/or Layer-2 End UEs accessing</w:t>
      </w:r>
      <w:r w:rsidR="00E92BE8">
        <w:t xml:space="preserve"> 5G ProSe</w:t>
      </w:r>
      <w:r>
        <w:t xml:space="preserve"> UE-to-UE Relays over PC5 reference point.</w:t>
      </w:r>
    </w:p>
    <w:p w14:paraId="0FBD295B" w14:textId="5009CE86"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4B9618B6" w:rsidR="009B06B4" w:rsidRDefault="009B06B4" w:rsidP="00F40748">
      <w:pPr>
        <w:pStyle w:val="B3"/>
      </w:pPr>
      <w:r>
        <w:t>-</w:t>
      </w:r>
      <w:r>
        <w:tab/>
        <w:t>Default Destination Layer-2 ID(s) for sending Relay Discovery Announcement message and 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45A7E880"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lastRenderedPageBreak/>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46972C23" w14:textId="5D3DAF07" w:rsidR="009B06B4" w:rsidRDefault="009B06B4" w:rsidP="00F40748">
      <w:pPr>
        <w:pStyle w:val="B2"/>
      </w:pPr>
      <w:r>
        <w:t>-</w:t>
      </w:r>
      <w:r>
        <w:tab/>
        <w:t>whether the UE is authorised to use a 5G ProSe Layer-3</w:t>
      </w:r>
      <w:r w:rsidR="00E92BE8">
        <w:t xml:space="preserve"> and/or Layer-2</w:t>
      </w:r>
      <w:r>
        <w:t xml:space="preserve">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3316BEA1"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509240A4" w:rsidR="009B06B4" w:rsidRDefault="009B06B4" w:rsidP="00F40748">
      <w:pPr>
        <w:pStyle w:val="B2"/>
      </w:pPr>
      <w:r>
        <w:t>-</w:t>
      </w:r>
      <w:r>
        <w:tab/>
        <w:t xml:space="preserve">Default PC5 DRX configuration (see </w:t>
      </w:r>
      <w:r w:rsidR="0083693E">
        <w:t>TS</w:t>
      </w:r>
      <w:r w:rsidR="0083693E">
        <w:t> </w:t>
      </w:r>
      <w:r w:rsidR="0083693E">
        <w:t>38.331</w:t>
      </w:r>
      <w:r w:rsidR="0083693E">
        <w:t> </w:t>
      </w:r>
      <w:r w:rsidR="0083693E">
        <w:t>[</w:t>
      </w:r>
      <w:r>
        <w:t>16]).</w:t>
      </w:r>
    </w:p>
    <w:p w14:paraId="282D1C03" w14:textId="34953B62" w:rsidR="009B06B4" w:rsidRDefault="009B06B4" w:rsidP="00F40748">
      <w:pPr>
        <w:pStyle w:val="NO"/>
      </w:pPr>
      <w:r>
        <w:t>NOTE 5:</w:t>
      </w:r>
      <w:r>
        <w:tab/>
        <w:t>RAN WG2 will determine the default PC5 DRX configuration for 5G ProSe UE-to-UE relay scenario.</w:t>
      </w:r>
    </w:p>
    <w:p w14:paraId="46F10620" w14:textId="3D3BB3EC" w:rsidR="000B0E72" w:rsidRDefault="000B0E72" w:rsidP="000B0E72">
      <w:pPr>
        <w:pStyle w:val="NO"/>
      </w:pPr>
      <w:r>
        <w:t>NOTE 6:</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2BCE2DE9" w:rsidR="000B0E72" w:rsidRDefault="000B0E72" w:rsidP="000B0E72">
      <w:pPr>
        <w:pStyle w:val="NO"/>
      </w:pPr>
      <w:r>
        <w:lastRenderedPageBreak/>
        <w:t>NOTE 7:</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394" w:name="_Toc138254730"/>
      <w:r>
        <w:t>5.1.5.2</w:t>
      </w:r>
      <w:r>
        <w:tab/>
        <w:t>Principles for applying parameters for 5G ProSe UE-to-UE Relay</w:t>
      </w:r>
      <w:bookmarkEnd w:id="394"/>
    </w:p>
    <w:p w14:paraId="3BCC9F8F" w14:textId="77777777" w:rsidR="00AE0BAE" w:rsidRDefault="00AE0BAE" w:rsidP="00F40748">
      <w:pPr>
        <w:pStyle w:val="Heading5"/>
      </w:pPr>
      <w:bookmarkStart w:id="395" w:name="_Toc138254731"/>
      <w:r>
        <w:t>5.1.5.2.1</w:t>
      </w:r>
      <w:r>
        <w:tab/>
        <w:t>Principles for applying parameters for ProSe UE-to-UE Relay discovery</w:t>
      </w:r>
      <w:bookmarkEnd w:id="395"/>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396" w:name="_Toc138254732"/>
      <w:r>
        <w:t>5.1.5.2.2</w:t>
      </w:r>
      <w:r>
        <w:tab/>
        <w:t>Principles for applying parameters for 5G ProSe UE-to-UE Relay communication</w:t>
      </w:r>
      <w:bookmarkEnd w:id="396"/>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397" w:name="_Toc138254733"/>
      <w:r w:rsidRPr="00CB5EC9">
        <w:t>5.2</w:t>
      </w:r>
      <w:r w:rsidRPr="00CB5EC9">
        <w:tab/>
      </w:r>
      <w:r w:rsidR="00E56124" w:rsidRPr="00CB5EC9">
        <w:t xml:space="preserve">5G </w:t>
      </w:r>
      <w:r w:rsidRPr="00CB5EC9">
        <w:t>ProSe Direct Discovery</w:t>
      </w:r>
      <w:bookmarkEnd w:id="385"/>
      <w:bookmarkEnd w:id="386"/>
      <w:bookmarkEnd w:id="387"/>
      <w:bookmarkEnd w:id="388"/>
      <w:bookmarkEnd w:id="397"/>
    </w:p>
    <w:p w14:paraId="32520379" w14:textId="77777777" w:rsidR="008C47BE" w:rsidRPr="00CB5EC9" w:rsidRDefault="008C47BE" w:rsidP="00395A71">
      <w:pPr>
        <w:pStyle w:val="Heading3"/>
      </w:pPr>
      <w:bookmarkStart w:id="398" w:name="_Toc517047989"/>
      <w:bookmarkStart w:id="399" w:name="_Toc73625505"/>
      <w:bookmarkStart w:id="400" w:name="_Toc138254734"/>
      <w:r w:rsidRPr="00CB5EC9">
        <w:t>5.2.1</w:t>
      </w:r>
      <w:r w:rsidRPr="00CB5EC9">
        <w:tab/>
      </w:r>
      <w:bookmarkEnd w:id="398"/>
      <w:r w:rsidRPr="00CB5EC9">
        <w:t>General</w:t>
      </w:r>
      <w:bookmarkEnd w:id="399"/>
      <w:bookmarkEnd w:id="400"/>
    </w:p>
    <w:p w14:paraId="0F5C0E14" w14:textId="401503EA"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83693E" w:rsidRPr="00CB5EC9">
        <w:t>TS</w:t>
      </w:r>
      <w:r w:rsidR="0083693E">
        <w:t> </w:t>
      </w:r>
      <w:r w:rsidR="0083693E" w:rsidRPr="00CB5EC9">
        <w:t>23.303</w:t>
      </w:r>
      <w:r w:rsidR="0083693E">
        <w:t> </w:t>
      </w:r>
      <w:r w:rsidR="0083693E"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01" w:name="_Toc73625506"/>
      <w:bookmarkStart w:id="402" w:name="_Toc517047998"/>
      <w:bookmarkStart w:id="403"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04" w:name="_Toc138254735"/>
      <w:r w:rsidRPr="00CB5EC9">
        <w:t>5.2.2</w:t>
      </w:r>
      <w:r w:rsidRPr="00CB5EC9">
        <w:tab/>
      </w:r>
      <w:r w:rsidR="00E56124" w:rsidRPr="00CB5EC9">
        <w:t xml:space="preserve">5G </w:t>
      </w:r>
      <w:r w:rsidRPr="00CB5EC9">
        <w:t>ProSe Direct Discovery Models</w:t>
      </w:r>
      <w:bookmarkEnd w:id="401"/>
      <w:bookmarkEnd w:id="404"/>
    </w:p>
    <w:bookmarkEnd w:id="402"/>
    <w:bookmarkEnd w:id="403"/>
    <w:p w14:paraId="50053CCF" w14:textId="6FA04F4A"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83693E" w:rsidRPr="00CB5EC9">
        <w:t>TS</w:t>
      </w:r>
      <w:r w:rsidR="0083693E">
        <w:t> </w:t>
      </w:r>
      <w:r w:rsidR="0083693E" w:rsidRPr="00CB5EC9">
        <w:t>23.303</w:t>
      </w:r>
      <w:r w:rsidR="0083693E">
        <w:t> </w:t>
      </w:r>
      <w:r w:rsidR="0083693E" w:rsidRPr="00CB5EC9">
        <w:t>[</w:t>
      </w:r>
      <w:r w:rsidRPr="00CB5EC9">
        <w:t>3].</w:t>
      </w:r>
    </w:p>
    <w:p w14:paraId="73FABAFF" w14:textId="780046F7" w:rsidR="008C47BE" w:rsidRPr="00CB5EC9" w:rsidRDefault="008C47BE" w:rsidP="00395A71">
      <w:pPr>
        <w:pStyle w:val="Heading3"/>
      </w:pPr>
      <w:bookmarkStart w:id="405" w:name="_Toc73625507"/>
      <w:bookmarkStart w:id="406" w:name="_Toc138254736"/>
      <w:r w:rsidRPr="00CB5EC9">
        <w:t>5.2.3</w:t>
      </w:r>
      <w:r w:rsidRPr="00CB5EC9">
        <w:tab/>
      </w:r>
      <w:r w:rsidR="00375372" w:rsidRPr="00CB5EC9">
        <w:rPr>
          <w:lang w:eastAsia="zh-CN"/>
        </w:rPr>
        <w:t xml:space="preserve">5G ProSe </w:t>
      </w:r>
      <w:r w:rsidRPr="00CB5EC9">
        <w:t>UE-to-Network Relay Discovery</w:t>
      </w:r>
      <w:bookmarkEnd w:id="405"/>
      <w:bookmarkEnd w:id="406"/>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07" w:name="_Toc73625508"/>
      <w:bookmarkStart w:id="408" w:name="_Toc50557384"/>
      <w:bookmarkStart w:id="409" w:name="_Toc50549070"/>
      <w:bookmarkStart w:id="410" w:name="_Toc55202378"/>
      <w:bookmarkStart w:id="411" w:name="_Toc57210005"/>
      <w:bookmarkStart w:id="412"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13" w:name="_Toc138254737"/>
      <w:r w:rsidRPr="00CB5EC9">
        <w:t>5.2.4</w:t>
      </w:r>
      <w:r w:rsidRPr="00CB5EC9">
        <w:tab/>
      </w:r>
      <w:r w:rsidR="000A6354" w:rsidRPr="00CB5EC9">
        <w:t xml:space="preserve">5G </w:t>
      </w:r>
      <w:r w:rsidRPr="00CB5EC9">
        <w:t>ProSe Direct Discovery Characteristics</w:t>
      </w:r>
      <w:bookmarkEnd w:id="407"/>
      <w:bookmarkEnd w:id="413"/>
    </w:p>
    <w:bookmarkEnd w:id="408"/>
    <w:bookmarkEnd w:id="409"/>
    <w:bookmarkEnd w:id="410"/>
    <w:bookmarkEnd w:id="411"/>
    <w:bookmarkEnd w:id="412"/>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lastRenderedPageBreak/>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4" w:name="_Toc66692659"/>
      <w:bookmarkStart w:id="415" w:name="_Toc66701838"/>
      <w:bookmarkStart w:id="416" w:name="_Toc69883496"/>
      <w:bookmarkStart w:id="41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18" w:name="_Toc138254738"/>
      <w:r>
        <w:rPr>
          <w:lang w:eastAsia="zh-CN"/>
        </w:rPr>
        <w:t>5.2.5</w:t>
      </w:r>
      <w:r>
        <w:rPr>
          <w:lang w:eastAsia="zh-CN"/>
        </w:rPr>
        <w:tab/>
        <w:t>5G ProSe UE-to-UE Relay Discovery</w:t>
      </w:r>
      <w:bookmarkEnd w:id="418"/>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419" w:name="_Toc138254739"/>
      <w:r w:rsidRPr="00CB5EC9">
        <w:t>5.3</w:t>
      </w:r>
      <w:r w:rsidRPr="00CB5EC9">
        <w:tab/>
      </w:r>
      <w:r w:rsidR="00920248" w:rsidRPr="00CB5EC9">
        <w:rPr>
          <w:lang w:eastAsia="zh-CN"/>
        </w:rPr>
        <w:t xml:space="preserve">5G </w:t>
      </w:r>
      <w:r w:rsidRPr="00CB5EC9">
        <w:t>ProSe Direct Communication</w:t>
      </w:r>
      <w:bookmarkEnd w:id="414"/>
      <w:bookmarkEnd w:id="415"/>
      <w:bookmarkEnd w:id="416"/>
      <w:bookmarkEnd w:id="417"/>
      <w:bookmarkEnd w:id="419"/>
    </w:p>
    <w:p w14:paraId="305E1481" w14:textId="77777777" w:rsidR="008C47BE" w:rsidRPr="00CB5EC9" w:rsidRDefault="008C47BE" w:rsidP="008C47BE">
      <w:pPr>
        <w:pStyle w:val="Heading3"/>
        <w:rPr>
          <w:lang w:eastAsia="zh-CN"/>
        </w:rPr>
      </w:pPr>
      <w:bookmarkStart w:id="420" w:name="_Toc66692660"/>
      <w:bookmarkStart w:id="421" w:name="_Toc66701839"/>
      <w:bookmarkStart w:id="422" w:name="_Toc69883497"/>
      <w:bookmarkStart w:id="423" w:name="_Toc73625510"/>
      <w:bookmarkStart w:id="424" w:name="_Toc138254740"/>
      <w:r w:rsidRPr="00CB5EC9">
        <w:rPr>
          <w:lang w:eastAsia="zh-CN"/>
        </w:rPr>
        <w:t>5.3.1</w:t>
      </w:r>
      <w:r w:rsidRPr="00CB5EC9">
        <w:rPr>
          <w:lang w:eastAsia="zh-CN"/>
        </w:rPr>
        <w:tab/>
      </w:r>
      <w:r w:rsidRPr="00CB5EC9">
        <w:t>General</w:t>
      </w:r>
      <w:bookmarkEnd w:id="420"/>
      <w:bookmarkEnd w:id="421"/>
      <w:bookmarkEnd w:id="422"/>
      <w:bookmarkEnd w:id="423"/>
      <w:bookmarkEnd w:id="424"/>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lastRenderedPageBreak/>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5" w:name="_Toc66692661"/>
      <w:bookmarkStart w:id="426" w:name="_Toc66701840"/>
      <w:bookmarkStart w:id="427" w:name="_Toc69883498"/>
      <w:bookmarkStart w:id="428"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29" w:name="_Toc13825474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25"/>
      <w:bookmarkEnd w:id="426"/>
      <w:bookmarkEnd w:id="427"/>
      <w:bookmarkEnd w:id="428"/>
      <w:bookmarkEnd w:id="429"/>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30" w:name="_Toc66692662"/>
      <w:bookmarkStart w:id="431" w:name="_Toc66701841"/>
      <w:bookmarkStart w:id="432" w:name="_Toc69883499"/>
      <w:bookmarkStart w:id="433" w:name="_Toc73625512"/>
      <w:bookmarkStart w:id="434" w:name="_Toc138254742"/>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30"/>
      <w:bookmarkEnd w:id="431"/>
      <w:bookmarkEnd w:id="432"/>
      <w:bookmarkEnd w:id="433"/>
      <w:bookmarkEnd w:id="434"/>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5" w:name="_Toc66692663"/>
      <w:bookmarkStart w:id="436" w:name="_Toc66701842"/>
      <w:bookmarkStart w:id="437" w:name="_Toc69883500"/>
      <w:bookmarkStart w:id="438" w:name="_Toc73625513"/>
      <w:bookmarkStart w:id="439" w:name="_Toc13825474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35"/>
      <w:bookmarkEnd w:id="436"/>
      <w:bookmarkEnd w:id="437"/>
      <w:bookmarkEnd w:id="438"/>
      <w:bookmarkEnd w:id="439"/>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474C749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40" w:name="_Toc66692664"/>
      <w:bookmarkStart w:id="441" w:name="_Toc66701843"/>
      <w:bookmarkStart w:id="442" w:name="_Toc69883501"/>
      <w:bookmarkStart w:id="443" w:name="_Toc73625514"/>
      <w:bookmarkStart w:id="444" w:name="_Toc138254744"/>
      <w:r w:rsidRPr="00CB5EC9">
        <w:lastRenderedPageBreak/>
        <w:t>5.4</w:t>
      </w:r>
      <w:r w:rsidRPr="00CB5EC9">
        <w:tab/>
      </w:r>
      <w:r w:rsidR="009E2ED1" w:rsidRPr="00CB5EC9">
        <w:t xml:space="preserve">5G </w:t>
      </w:r>
      <w:r w:rsidRPr="00CB5EC9">
        <w:rPr>
          <w:noProof/>
        </w:rPr>
        <w:t>ProSe</w:t>
      </w:r>
      <w:r w:rsidRPr="00CB5EC9">
        <w:t xml:space="preserve"> UE-to-Network Relay</w:t>
      </w:r>
      <w:bookmarkEnd w:id="440"/>
      <w:bookmarkEnd w:id="441"/>
      <w:bookmarkEnd w:id="442"/>
      <w:bookmarkEnd w:id="443"/>
      <w:bookmarkEnd w:id="444"/>
    </w:p>
    <w:p w14:paraId="18894050" w14:textId="4215C065" w:rsidR="0093004C" w:rsidRPr="00CB5EC9" w:rsidRDefault="00CD585D" w:rsidP="00CD585D">
      <w:pPr>
        <w:pStyle w:val="Heading3"/>
      </w:pPr>
      <w:bookmarkStart w:id="445" w:name="_Toc69883502"/>
      <w:bookmarkStart w:id="446" w:name="_Toc73625515"/>
      <w:bookmarkStart w:id="447" w:name="_Toc13825474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5"/>
      <w:bookmarkEnd w:id="446"/>
      <w:bookmarkEnd w:id="447"/>
    </w:p>
    <w:p w14:paraId="1337FF0F" w14:textId="64750704" w:rsidR="00CD585D" w:rsidRPr="00CB5EC9" w:rsidRDefault="00CD585D" w:rsidP="0093004C">
      <w:pPr>
        <w:pStyle w:val="Heading4"/>
      </w:pPr>
      <w:bookmarkStart w:id="448" w:name="_Toc69883503"/>
      <w:bookmarkStart w:id="449" w:name="_Toc73625516"/>
      <w:bookmarkStart w:id="450" w:name="_Toc138254746"/>
      <w:r w:rsidRPr="00CB5EC9">
        <w:t>5.4.1.1</w:t>
      </w:r>
      <w:r w:rsidRPr="00CB5EC9">
        <w:tab/>
      </w:r>
      <w:r w:rsidRPr="00CB5EC9">
        <w:rPr>
          <w:noProof/>
        </w:rPr>
        <w:t>General</w:t>
      </w:r>
      <w:bookmarkEnd w:id="448"/>
      <w:bookmarkEnd w:id="449"/>
      <w:bookmarkEnd w:id="45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451" w:name="_Toc69883504"/>
      <w:bookmarkStart w:id="452"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53" w:name="_Toc13825474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51"/>
      <w:bookmarkEnd w:id="452"/>
      <w:bookmarkEnd w:id="453"/>
    </w:p>
    <w:p w14:paraId="3D5584BE" w14:textId="3F46BE98"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83693E" w:rsidRPr="00CB5EC9">
        <w:t>TS</w:t>
      </w:r>
      <w:r w:rsidR="0083693E">
        <w:t> </w:t>
      </w:r>
      <w:r w:rsidR="0083693E" w:rsidRPr="00CB5EC9">
        <w:t>23.501</w:t>
      </w:r>
      <w:r w:rsidR="0083693E">
        <w:t> </w:t>
      </w:r>
      <w:r w:rsidR="0083693E"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4" w:name="_Toc138254748"/>
      <w:r w:rsidRPr="00CB5EC9">
        <w:rPr>
          <w:lang w:eastAsia="zh-CN"/>
        </w:rPr>
        <w:lastRenderedPageBreak/>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4"/>
    </w:p>
    <w:p w14:paraId="73FAB9E1" w14:textId="0339F86D"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83693E" w:rsidRPr="00CB5EC9">
        <w:t>TS</w:t>
      </w:r>
      <w:r w:rsidR="0083693E">
        <w:t> </w:t>
      </w:r>
      <w:r w:rsidR="0083693E" w:rsidRPr="00CB5EC9">
        <w:t>23.503</w:t>
      </w:r>
      <w:r w:rsidR="0083693E">
        <w:t> </w:t>
      </w:r>
      <w:r w:rsidR="0083693E"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6A2F6E64"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83693E">
        <w:t>TS</w:t>
      </w:r>
      <w:r w:rsidR="0083693E">
        <w:t> </w:t>
      </w:r>
      <w:r w:rsidR="0083693E">
        <w:t>23.501</w:t>
      </w:r>
      <w:r w:rsidR="0083693E">
        <w:t> </w:t>
      </w:r>
      <w:r w:rsidR="0083693E">
        <w:t>[</w:t>
      </w:r>
      <w:r>
        <w:t>4]) is used.</w:t>
      </w:r>
    </w:p>
    <w:p w14:paraId="043219D3" w14:textId="2664F21F"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83693E" w:rsidRPr="00CB5EC9">
        <w:t>TS</w:t>
      </w:r>
      <w:r w:rsidR="0083693E">
        <w:t> </w:t>
      </w:r>
      <w:r w:rsidR="0083693E" w:rsidRPr="00CB5EC9">
        <w:t>23.503</w:t>
      </w:r>
      <w:r w:rsidR="0083693E">
        <w:t> </w:t>
      </w:r>
      <w:r w:rsidR="0083693E"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455" w:name="_Toc69883505"/>
      <w:bookmarkStart w:id="456"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24DBC8FF" w14:textId="76AA46E5" w:rsidR="006629C1" w:rsidRPr="00CB5EC9" w:rsidRDefault="006629C1" w:rsidP="006629C1">
      <w:pPr>
        <w:pStyle w:val="Heading3"/>
      </w:pPr>
      <w:bookmarkStart w:id="457" w:name="_Toc138254749"/>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5"/>
      <w:bookmarkEnd w:id="456"/>
      <w:bookmarkEnd w:id="457"/>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458" w:name="_Toc66692666"/>
      <w:bookmarkStart w:id="459" w:name="_Toc66701845"/>
      <w:bookmarkStart w:id="460" w:name="_Toc69883507"/>
      <w:bookmarkStart w:id="461"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lastRenderedPageBreak/>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62" w:name="_Toc138254750"/>
      <w:r>
        <w:t>5.4.3</w:t>
      </w:r>
      <w:r>
        <w:tab/>
        <w:t>Mobility Restrictions for 5G ProSe UE-to-Network Relaying</w:t>
      </w:r>
      <w:bookmarkEnd w:id="462"/>
    </w:p>
    <w:p w14:paraId="7B5BBF23" w14:textId="5030E5EA" w:rsidR="00025E76" w:rsidRDefault="00025E76" w:rsidP="00025E76">
      <w:r>
        <w:t xml:space="preserve">The handling of Mobility Restrictions for 5G ProSe enabled UE follows the principles as specified in clause 5.3.4.1 of </w:t>
      </w:r>
      <w:r w:rsidR="0083693E">
        <w:t>TS</w:t>
      </w:r>
      <w:r w:rsidR="0083693E">
        <w:t> </w:t>
      </w:r>
      <w:r w:rsidR="0083693E">
        <w:t>23.501</w:t>
      </w:r>
      <w:r w:rsidR="0083693E">
        <w:t> </w:t>
      </w:r>
      <w:r w:rsidR="0083693E">
        <w:t>[</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33EEA4A8" w:rsidR="00025E76" w:rsidRDefault="00025E76" w:rsidP="004909A6">
      <w:pPr>
        <w:pStyle w:val="B2"/>
      </w:pPr>
      <w:r>
        <w:t>-</w:t>
      </w:r>
      <w:r>
        <w:tab/>
        <w:t xml:space="preserve">Service Area Restriction is not applicable to 5G ProSe enabled MCX-subscribed UEs as defined in clause 5.3.4.1 of </w:t>
      </w:r>
      <w:r w:rsidR="0083693E">
        <w:t>TS</w:t>
      </w:r>
      <w:r w:rsidR="0083693E">
        <w:t> </w:t>
      </w:r>
      <w:r w:rsidR="0083693E">
        <w:t>23.501</w:t>
      </w:r>
      <w:r w:rsidR="0083693E">
        <w:t> </w:t>
      </w:r>
      <w:r w:rsidR="0083693E">
        <w:t>[</w:t>
      </w:r>
      <w:r>
        <w:t>4].</w:t>
      </w:r>
    </w:p>
    <w:p w14:paraId="2BA4825F" w14:textId="42158102" w:rsidR="00025E76" w:rsidRDefault="00025E76" w:rsidP="004909A6">
      <w:pPr>
        <w:pStyle w:val="NO"/>
      </w:pPr>
      <w:r>
        <w:t>NOTE 1:</w:t>
      </w:r>
      <w:r>
        <w:tab/>
        <w:t xml:space="preserve">It is expected that all 5G ProSe enabled Public Safety UEs are MCX-subscribed as defined in clause 5.16.6 of </w:t>
      </w:r>
      <w:r w:rsidR="0083693E">
        <w:t>TS</w:t>
      </w:r>
      <w:r w:rsidR="0083693E">
        <w:t> </w:t>
      </w:r>
      <w:r w:rsidR="0083693E">
        <w:t>23.501</w:t>
      </w:r>
      <w:r w:rsidR="0083693E">
        <w:t> </w:t>
      </w:r>
      <w:r w:rsidR="0083693E">
        <w:t>[</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2DB9452D"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83693E">
        <w:t>TS</w:t>
      </w:r>
      <w:r w:rsidR="0083693E">
        <w:t> </w:t>
      </w:r>
      <w:r w:rsidR="0083693E">
        <w:t>23.501</w:t>
      </w:r>
      <w:r w:rsidR="0083693E">
        <w:t> </w:t>
      </w:r>
      <w:r w:rsidR="0083693E">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457B6ED7"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 and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463" w:name="_Toc138254751"/>
      <w:r>
        <w:rPr>
          <w:lang w:eastAsia="ko-KR"/>
        </w:rPr>
        <w:t>5.4.4</w:t>
      </w:r>
      <w:r>
        <w:rPr>
          <w:lang w:eastAsia="ko-KR"/>
        </w:rPr>
        <w:tab/>
        <w:t>Support of emergency service from 5G ProSe Remote UE via 5G ProSe UE-to-Network Relay</w:t>
      </w:r>
      <w:bookmarkEnd w:id="463"/>
    </w:p>
    <w:p w14:paraId="029810D2" w14:textId="2A161B3D" w:rsidR="00F175C0" w:rsidRDefault="00F175C0" w:rsidP="00F175C0">
      <w:pPr>
        <w:pStyle w:val="Heading4"/>
        <w:rPr>
          <w:lang w:eastAsia="ko-KR"/>
        </w:rPr>
      </w:pPr>
      <w:bookmarkStart w:id="464" w:name="_Toc138254752"/>
      <w:r>
        <w:rPr>
          <w:lang w:eastAsia="ko-KR"/>
        </w:rPr>
        <w:t>5.4.4.1</w:t>
      </w:r>
      <w:r>
        <w:rPr>
          <w:lang w:eastAsia="ko-KR"/>
        </w:rPr>
        <w:tab/>
        <w:t>General</w:t>
      </w:r>
      <w:bookmarkEnd w:id="464"/>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617056CF"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83693E">
        <w:t>TS</w:t>
      </w:r>
      <w:r w:rsidR="0083693E">
        <w:t> </w:t>
      </w:r>
      <w:r w:rsidR="0083693E">
        <w:t>23.122</w:t>
      </w:r>
      <w:r w:rsidR="0083693E">
        <w:t> </w:t>
      </w:r>
      <w:r w:rsidR="0083693E">
        <w:t>[</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lastRenderedPageBreak/>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3D1BEDC6" w:rsidR="00F175C0" w:rsidRDefault="00F175C0" w:rsidP="00F175C0">
      <w:pPr>
        <w:rPr>
          <w:lang w:eastAsia="ko-KR"/>
        </w:rPr>
      </w:pPr>
      <w:r>
        <w:rPr>
          <w:lang w:eastAsia="ko-KR"/>
        </w:rPr>
        <w:t xml:space="preserve">For more information on UE specific behaviour and location handling, refer to </w:t>
      </w:r>
      <w:r w:rsidR="0083693E">
        <w:rPr>
          <w:lang w:eastAsia="ko-KR"/>
        </w:rPr>
        <w:t>TS</w:t>
      </w:r>
      <w:r w:rsidR="0083693E">
        <w:rPr>
          <w:lang w:eastAsia="ko-KR"/>
        </w:rPr>
        <w:t> </w:t>
      </w:r>
      <w:r w:rsidR="0083693E">
        <w:rPr>
          <w:lang w:eastAsia="ko-KR"/>
        </w:rPr>
        <w:t>23.167</w:t>
      </w:r>
      <w:r w:rsidR="0083693E">
        <w:rPr>
          <w:lang w:eastAsia="ko-KR"/>
        </w:rPr>
        <w:t> </w:t>
      </w:r>
      <w:r w:rsidR="0083693E">
        <w:rPr>
          <w:lang w:eastAsia="ko-KR"/>
        </w:rPr>
        <w:t>[</w:t>
      </w:r>
      <w:r>
        <w:rPr>
          <w:lang w:eastAsia="ko-KR"/>
        </w:rPr>
        <w:t>31].</w:t>
      </w:r>
    </w:p>
    <w:p w14:paraId="348FC8EB" w14:textId="1D7EF468" w:rsidR="00F175C0" w:rsidRPr="00F40748" w:rsidRDefault="00F175C0" w:rsidP="00F40748">
      <w:pPr>
        <w:pStyle w:val="EditorsNote"/>
      </w:pPr>
      <w:r w:rsidRPr="00F40748">
        <w:t>Editor's note:</w:t>
      </w:r>
      <w:r w:rsidRPr="00F40748">
        <w:tab/>
        <w:t>Whether and how PC5 security is used for emergency services is to be determined as part of SA</w:t>
      </w:r>
      <w:r>
        <w:t> WG</w:t>
      </w:r>
      <w:r w:rsidRPr="00F40748">
        <w:t>3</w:t>
      </w:r>
      <w:r>
        <w:rPr>
          <w:lang w:eastAsia="ko-KR"/>
        </w:rPr>
        <w:t xml:space="preserve"> </w:t>
      </w:r>
      <w:r w:rsidRPr="00F40748">
        <w:t>alignment.</w:t>
      </w:r>
    </w:p>
    <w:p w14:paraId="6E6E80C3" w14:textId="77777777" w:rsidR="00F175C0" w:rsidRDefault="00F175C0" w:rsidP="00F40748">
      <w:pPr>
        <w:pStyle w:val="Heading4"/>
        <w:rPr>
          <w:lang w:eastAsia="ko-KR"/>
        </w:rPr>
      </w:pPr>
      <w:bookmarkStart w:id="465" w:name="_Toc138254753"/>
      <w:r>
        <w:rPr>
          <w:lang w:eastAsia="ko-KR"/>
        </w:rPr>
        <w:t>5.4.4.2</w:t>
      </w:r>
      <w:r>
        <w:rPr>
          <w:lang w:eastAsia="ko-KR"/>
        </w:rPr>
        <w:tab/>
        <w:t>Emergency service from 5G ProSe Remote UE via via 5G ProSe Layer-2 UE-to-Network Relay</w:t>
      </w:r>
      <w:bookmarkEnd w:id="465"/>
    </w:p>
    <w:p w14:paraId="00CF38BE" w14:textId="261021A6" w:rsidR="00F175C0" w:rsidRDefault="00F175C0" w:rsidP="00F175C0">
      <w:pPr>
        <w:rPr>
          <w:lang w:eastAsia="ko-KR"/>
        </w:rPr>
      </w:pPr>
      <w:r>
        <w:rPr>
          <w:lang w:eastAsia="ko-KR"/>
        </w:rPr>
        <w:t>For a 5G ProSe Layer-2 UE-to-Network Relay to advertise its support of emergency service, the serving NG-RAN support of emergency services is required</w:t>
      </w:r>
      <w:r w:rsidR="008A007A">
        <w:rPr>
          <w:lang w:eastAsia="ko-KR"/>
        </w:rPr>
        <w:t xml:space="preserve">, indicated by it broadcasting ims-EmergencySupport in system information as specified in </w:t>
      </w:r>
      <w:r w:rsidR="0083693E">
        <w:rPr>
          <w:lang w:eastAsia="ko-KR"/>
        </w:rPr>
        <w:t>TS</w:t>
      </w:r>
      <w:r w:rsidR="0083693E">
        <w:rPr>
          <w:lang w:eastAsia="ko-KR"/>
        </w:rPr>
        <w:t> </w:t>
      </w:r>
      <w:r w:rsidR="0083693E">
        <w:rPr>
          <w:lang w:eastAsia="ko-KR"/>
        </w:rPr>
        <w:t>38.300</w:t>
      </w:r>
      <w:r w:rsidR="0083693E">
        <w:rPr>
          <w:lang w:eastAsia="ko-KR"/>
        </w:rPr>
        <w:t> </w:t>
      </w:r>
      <w:r w:rsidR="0083693E">
        <w:rPr>
          <w:lang w:eastAsia="ko-KR"/>
        </w:rPr>
        <w:t>[</w:t>
      </w:r>
      <w:r w:rsidR="008A007A">
        <w:rPr>
          <w:lang w:eastAsia="ko-KR"/>
        </w:rPr>
        <w:t xml:space="preserve">12] and </w:t>
      </w:r>
      <w:r w:rsidR="0083693E">
        <w:rPr>
          <w:lang w:eastAsia="ko-KR"/>
        </w:rPr>
        <w:t>TS</w:t>
      </w:r>
      <w:r w:rsidR="0083693E">
        <w:rPr>
          <w:lang w:eastAsia="ko-KR"/>
        </w:rPr>
        <w:t> </w:t>
      </w:r>
      <w:r w:rsidR="0083693E">
        <w:rPr>
          <w:lang w:eastAsia="ko-KR"/>
        </w:rPr>
        <w:t>38.331</w:t>
      </w:r>
      <w:r w:rsidR="0083693E">
        <w:rPr>
          <w:lang w:eastAsia="ko-KR"/>
        </w:rPr>
        <w:t> </w:t>
      </w:r>
      <w:r w:rsidR="0083693E">
        <w:rPr>
          <w:lang w:eastAsia="ko-KR"/>
        </w:rPr>
        <w:t>[</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7E26B524" w:rsidR="0031531F" w:rsidRDefault="0031531F" w:rsidP="0083693E">
      <w:pPr>
        <w:pStyle w:val="NO"/>
      </w:pPr>
      <w:r>
        <w:t>NOTE:</w:t>
      </w:r>
      <w:r>
        <w:tab/>
        <w:t>When emergency support is indicated by RAN, 5G ProSe Layer-2 UE-to-Network Relay can advertise its support of emergency service even if its serving PLMN does not support emergency service.</w:t>
      </w:r>
    </w:p>
    <w:p w14:paraId="7AF8C792" w14:textId="3EB47DA5" w:rsidR="00F175C0" w:rsidRDefault="00F175C0" w:rsidP="00F40748">
      <w:pPr>
        <w:pStyle w:val="Heading4"/>
        <w:rPr>
          <w:lang w:eastAsia="ko-KR"/>
        </w:rPr>
      </w:pPr>
      <w:bookmarkStart w:id="466" w:name="_Toc138254754"/>
      <w:r>
        <w:rPr>
          <w:lang w:eastAsia="ko-KR"/>
        </w:rPr>
        <w:t>5.4.4.3</w:t>
      </w:r>
      <w:r>
        <w:rPr>
          <w:lang w:eastAsia="ko-KR"/>
        </w:rPr>
        <w:tab/>
        <w:t>Emergency service from 5G ProSe Remote UE via 5G ProSe Layer-3 UE-to-Network Relay</w:t>
      </w:r>
      <w:bookmarkEnd w:id="466"/>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lastRenderedPageBreak/>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1D1BDC25" w:rsidR="00F175C0" w:rsidRDefault="00F175C0" w:rsidP="00F175C0">
      <w:pPr>
        <w:rPr>
          <w:lang w:eastAsia="ko-KR"/>
        </w:rPr>
      </w:pPr>
      <w:r>
        <w:rPr>
          <w:lang w:eastAsia="ko-KR"/>
        </w:rPr>
        <w:t xml:space="preserve">For information on the handling of emergency number, P-CSCF address and access type setting, refer to </w:t>
      </w:r>
      <w:r w:rsidR="0083693E">
        <w:rPr>
          <w:lang w:eastAsia="ko-KR"/>
        </w:rPr>
        <w:t>TS</w:t>
      </w:r>
      <w:r w:rsidR="0083693E">
        <w:rPr>
          <w:lang w:eastAsia="ko-KR"/>
        </w:rPr>
        <w:t> </w:t>
      </w:r>
      <w:r w:rsidR="0083693E">
        <w:rPr>
          <w:lang w:eastAsia="ko-KR"/>
        </w:rPr>
        <w:t>23.167</w:t>
      </w:r>
      <w:r w:rsidR="0083693E">
        <w:rPr>
          <w:lang w:eastAsia="ko-KR"/>
        </w:rPr>
        <w:t> </w:t>
      </w:r>
      <w:r w:rsidR="0083693E">
        <w:rPr>
          <w:lang w:eastAsia="ko-KR"/>
        </w:rPr>
        <w:t>[</w:t>
      </w:r>
      <w:r>
        <w:rPr>
          <w:lang w:eastAsia="ko-KR"/>
        </w:rPr>
        <w:t>31].</w:t>
      </w:r>
    </w:p>
    <w:p w14:paraId="308FDE0B" w14:textId="76C28F54" w:rsidR="008C47BE" w:rsidRPr="00CB5EC9" w:rsidRDefault="008C47BE" w:rsidP="008C47BE">
      <w:pPr>
        <w:pStyle w:val="Heading2"/>
      </w:pPr>
      <w:bookmarkStart w:id="467" w:name="_Toc138254755"/>
      <w:r w:rsidRPr="00CB5EC9">
        <w:t>5.</w:t>
      </w:r>
      <w:r w:rsidR="0075602E" w:rsidRPr="00CB5EC9">
        <w:t>5</w:t>
      </w:r>
      <w:r w:rsidRPr="00CB5EC9">
        <w:tab/>
        <w:t>IP address allocation</w:t>
      </w:r>
      <w:bookmarkEnd w:id="458"/>
      <w:bookmarkEnd w:id="459"/>
      <w:bookmarkEnd w:id="460"/>
      <w:bookmarkEnd w:id="461"/>
      <w:bookmarkEnd w:id="467"/>
    </w:p>
    <w:p w14:paraId="3E0C7F9E" w14:textId="77777777" w:rsidR="00007344" w:rsidRPr="00CB5EC9" w:rsidRDefault="00007344" w:rsidP="00007344">
      <w:pPr>
        <w:pStyle w:val="Heading3"/>
        <w:rPr>
          <w:lang w:eastAsia="ko-KR"/>
        </w:rPr>
      </w:pPr>
      <w:bookmarkStart w:id="468" w:name="_Toc138254756"/>
      <w:r w:rsidRPr="00CB5EC9">
        <w:rPr>
          <w:lang w:eastAsia="ko-KR"/>
        </w:rPr>
        <w:t>5.5.1</w:t>
      </w:r>
      <w:r w:rsidRPr="00CB5EC9">
        <w:rPr>
          <w:lang w:eastAsia="ko-KR"/>
        </w:rPr>
        <w:tab/>
        <w:t>General</w:t>
      </w:r>
      <w:bookmarkEnd w:id="468"/>
    </w:p>
    <w:p w14:paraId="4699FA54" w14:textId="48D43CF7" w:rsidR="00007344" w:rsidRPr="00CB5EC9" w:rsidRDefault="00007344" w:rsidP="007A44C1">
      <w:pPr>
        <w:pStyle w:val="Heading4"/>
      </w:pPr>
      <w:bookmarkStart w:id="469" w:name="_Toc13825475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70" w:name="_Toc13825475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70"/>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59BEA79"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83693E" w:rsidRPr="00CB5EC9">
        <w:t>TS</w:t>
      </w:r>
      <w:r w:rsidR="0083693E">
        <w:t> </w:t>
      </w:r>
      <w:r w:rsidR="0083693E" w:rsidRPr="00CB5EC9">
        <w:t>23.303</w:t>
      </w:r>
      <w:r w:rsidR="0083693E">
        <w:t> </w:t>
      </w:r>
      <w:r w:rsidR="0083693E" w:rsidRPr="00CB5EC9">
        <w:t>[</w:t>
      </w:r>
      <w:r w:rsidRPr="00CB5EC9">
        <w:t>3]. If it is not configured with an address, it uses Dynamic Configuration of IPv4 Link-Local Addresses RFC 3927 [18].</w:t>
      </w:r>
    </w:p>
    <w:p w14:paraId="3A82D428" w14:textId="083E27BA"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83693E" w:rsidRPr="00CB5EC9">
        <w:t>TS</w:t>
      </w:r>
      <w:r w:rsidR="0083693E">
        <w:t> </w:t>
      </w:r>
      <w:r w:rsidR="0083693E" w:rsidRPr="00CB5EC9">
        <w:t>23.303</w:t>
      </w:r>
      <w:r w:rsidR="0083693E">
        <w:t> </w:t>
      </w:r>
      <w:r w:rsidR="0083693E"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71" w:name="_Toc138254759"/>
      <w:r w:rsidRPr="00CB5EC9">
        <w:t>5.5.1.3</w:t>
      </w:r>
      <w:r w:rsidRPr="00CB5EC9">
        <w:tab/>
        <w:t>IP address allocation for communication with a 5G ProSe Layer-3 ProSe UE-to-Network Relay</w:t>
      </w:r>
      <w:bookmarkEnd w:id="471"/>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lastRenderedPageBreak/>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00D8389D"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83693E" w:rsidRPr="00CB5EC9">
        <w:t>TS</w:t>
      </w:r>
      <w:r w:rsidR="0083693E">
        <w:t> </w:t>
      </w:r>
      <w:r w:rsidR="0083693E" w:rsidRPr="00CB5EC9">
        <w:t>23.303</w:t>
      </w:r>
      <w:r w:rsidR="0083693E">
        <w:t> </w:t>
      </w:r>
      <w:r w:rsidR="0083693E"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5939FA46"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83693E" w:rsidRPr="00CB5EC9">
        <w:t>TS</w:t>
      </w:r>
      <w:r w:rsidR="0083693E">
        <w:t> </w:t>
      </w:r>
      <w:r w:rsidR="0083693E" w:rsidRPr="00CB5EC9">
        <w:t>23.303</w:t>
      </w:r>
      <w:r w:rsidR="0083693E">
        <w:t> </w:t>
      </w:r>
      <w:r w:rsidR="0083693E"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472" w:name="_Toc66692667"/>
      <w:bookmarkStart w:id="473" w:name="_Toc66701846"/>
      <w:bookmarkStart w:id="474" w:name="_Toc69883508"/>
      <w:bookmarkStart w:id="475" w:name="_Toc73625520"/>
      <w:bookmarkStart w:id="476" w:name="_Toc138254760"/>
      <w:r>
        <w:t>5.5.1.4</w:t>
      </w:r>
      <w:r>
        <w:tab/>
        <w:t>IP address allocation for communication with a 5G ProSe Layer-3 UE-to-UE Relay</w:t>
      </w:r>
      <w:bookmarkEnd w:id="476"/>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477" w:name="_Toc138254761"/>
      <w:r w:rsidRPr="00CB5EC9">
        <w:t>5.5.2</w:t>
      </w:r>
      <w:r w:rsidRPr="00CB5EC9">
        <w:tab/>
        <w:t>IPv6 Prefix Delegation via DHCPv6 for 5G ProSe Layer-3 UE-to-Network Relay</w:t>
      </w:r>
      <w:bookmarkEnd w:id="477"/>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478" w:name="_Toc138254762"/>
      <w:r w:rsidRPr="00CB5EC9">
        <w:lastRenderedPageBreak/>
        <w:t>5.</w:t>
      </w:r>
      <w:r w:rsidR="0075602E" w:rsidRPr="00CB5EC9">
        <w:t>6</w:t>
      </w:r>
      <w:r w:rsidRPr="00CB5EC9">
        <w:tab/>
      </w:r>
      <w:r w:rsidRPr="00CB5EC9">
        <w:rPr>
          <w:lang w:eastAsia="zh-CN"/>
        </w:rPr>
        <w:t>QoS handling</w:t>
      </w:r>
      <w:bookmarkEnd w:id="472"/>
      <w:bookmarkEnd w:id="473"/>
      <w:bookmarkEnd w:id="474"/>
      <w:bookmarkEnd w:id="475"/>
      <w:bookmarkEnd w:id="478"/>
    </w:p>
    <w:p w14:paraId="01131A8F" w14:textId="5FF3C273" w:rsidR="008C47BE" w:rsidRPr="00CB5EC9" w:rsidRDefault="008C47BE" w:rsidP="008C47BE">
      <w:pPr>
        <w:pStyle w:val="Heading3"/>
        <w:rPr>
          <w:lang w:eastAsia="ko-KR"/>
        </w:rPr>
      </w:pPr>
      <w:bookmarkStart w:id="479" w:name="_Toc66692668"/>
      <w:bookmarkStart w:id="480" w:name="_Toc66701847"/>
      <w:bookmarkStart w:id="481" w:name="_Toc69883509"/>
      <w:bookmarkStart w:id="482" w:name="_Toc73625521"/>
      <w:bookmarkStart w:id="483" w:name="_Toc138254763"/>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9"/>
      <w:bookmarkEnd w:id="480"/>
      <w:bookmarkEnd w:id="481"/>
      <w:bookmarkEnd w:id="482"/>
      <w:bookmarkEnd w:id="483"/>
    </w:p>
    <w:p w14:paraId="54EE9286" w14:textId="3CFA9C9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5AE084E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83693E" w:rsidRPr="00CB5EC9">
        <w:t>TS</w:t>
      </w:r>
      <w:r w:rsidR="0083693E">
        <w:t> </w:t>
      </w:r>
      <w:r w:rsidR="0083693E" w:rsidRPr="00CB5EC9">
        <w:t>23.501</w:t>
      </w:r>
      <w:r w:rsidR="0083693E">
        <w:t> </w:t>
      </w:r>
      <w:r w:rsidR="0083693E"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84" w:name="_Toc66692669"/>
      <w:bookmarkStart w:id="485" w:name="_Toc66701848"/>
      <w:bookmarkStart w:id="486" w:name="_Toc69883510"/>
      <w:bookmarkStart w:id="487" w:name="_Toc73625522"/>
      <w:bookmarkStart w:id="488" w:name="_Toc138254764"/>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84"/>
      <w:bookmarkEnd w:id="485"/>
      <w:bookmarkEnd w:id="486"/>
      <w:bookmarkEnd w:id="487"/>
      <w:bookmarkEnd w:id="488"/>
    </w:p>
    <w:p w14:paraId="3DBBFCFF" w14:textId="38ACAC96" w:rsidR="005D7CF2" w:rsidRPr="00CB5EC9" w:rsidRDefault="005D7CF2" w:rsidP="005D7CF2">
      <w:pPr>
        <w:pStyle w:val="Heading4"/>
        <w:rPr>
          <w:lang w:eastAsia="ko-KR"/>
        </w:rPr>
      </w:pPr>
      <w:bookmarkStart w:id="489" w:name="_Toc69883511"/>
      <w:bookmarkStart w:id="490" w:name="_Toc73625523"/>
      <w:bookmarkStart w:id="491" w:name="_Toc138254765"/>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9"/>
      <w:bookmarkEnd w:id="490"/>
      <w:bookmarkEnd w:id="491"/>
    </w:p>
    <w:p w14:paraId="6FE59A60" w14:textId="20AEC94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83693E" w:rsidRPr="00CB5EC9">
        <w:rPr>
          <w:lang w:eastAsia="ko-KR"/>
        </w:rPr>
        <w:t>TS</w:t>
      </w:r>
      <w:r w:rsidR="0083693E">
        <w:rPr>
          <w:lang w:eastAsia="ko-KR"/>
        </w:rPr>
        <w:t> </w:t>
      </w:r>
      <w:r w:rsidR="0083693E" w:rsidRPr="00CB5EC9">
        <w:rPr>
          <w:lang w:eastAsia="ko-KR"/>
        </w:rPr>
        <w:t>23.501</w:t>
      </w:r>
      <w:r w:rsidR="0083693E">
        <w:rPr>
          <w:lang w:eastAsia="ko-KR"/>
        </w:rPr>
        <w:t> </w:t>
      </w:r>
      <w:r w:rsidR="0083693E"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41" o:title=""/>
          </v:shape>
          <o:OLEObject Type="Embed" ProgID="Visio.Drawing.15" ShapeID="_x0000_i1038" DrawAspect="Content" ObjectID="_1748868470" r:id="rId42"/>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53B862B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83693E" w:rsidRPr="00CB5EC9">
        <w:rPr>
          <w:rFonts w:eastAsia="DengXian"/>
          <w:lang w:eastAsia="zh-CN"/>
        </w:rPr>
        <w:t>TS</w:t>
      </w:r>
      <w:r w:rsidR="0083693E">
        <w:rPr>
          <w:rFonts w:eastAsia="DengXian"/>
          <w:lang w:eastAsia="zh-CN"/>
        </w:rPr>
        <w:t> </w:t>
      </w:r>
      <w:r w:rsidR="0083693E" w:rsidRPr="00CB5EC9">
        <w:rPr>
          <w:rFonts w:eastAsia="DengXian"/>
          <w:lang w:eastAsia="zh-CN"/>
        </w:rPr>
        <w:t>23.501</w:t>
      </w:r>
      <w:r w:rsidR="0083693E">
        <w:rPr>
          <w:rFonts w:eastAsia="DengXian"/>
          <w:lang w:eastAsia="zh-CN"/>
        </w:rPr>
        <w:t> </w:t>
      </w:r>
      <w:r w:rsidR="0083693E"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83693E" w:rsidRPr="00CB5EC9">
        <w:rPr>
          <w:rFonts w:eastAsia="SimSun"/>
          <w:lang w:eastAsia="zh-CN"/>
        </w:rPr>
        <w:t>TS</w:t>
      </w:r>
      <w:r w:rsidR="0083693E">
        <w:rPr>
          <w:rFonts w:eastAsia="SimSun"/>
          <w:lang w:eastAsia="zh-CN"/>
        </w:rPr>
        <w:t> </w:t>
      </w:r>
      <w:r w:rsidR="0083693E" w:rsidRPr="00CB5EC9">
        <w:rPr>
          <w:rFonts w:eastAsia="SimSun"/>
          <w:lang w:eastAsia="zh-CN"/>
        </w:rPr>
        <w:t>23.287</w:t>
      </w:r>
      <w:r w:rsidR="0083693E">
        <w:rPr>
          <w:rFonts w:eastAsia="SimSun"/>
          <w:lang w:eastAsia="zh-CN"/>
        </w:rPr>
        <w:t> </w:t>
      </w:r>
      <w:r w:rsidR="0083693E"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4B2CC9EA"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596F7573" w:rsidR="005D7CF2" w:rsidRPr="00CB5EC9" w:rsidRDefault="005D7CF2" w:rsidP="005D7CF2">
      <w:r w:rsidRPr="00CB5EC9">
        <w:rPr>
          <w:lang w:eastAsia="zh-CN"/>
        </w:rPr>
        <w:t xml:space="preserve">Alternatively, reflective QoS control over Uu as defined in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83693E" w:rsidRPr="00CB5EC9">
        <w:t>TS</w:t>
      </w:r>
      <w:r w:rsidR="0083693E">
        <w:t> </w:t>
      </w:r>
      <w:r w:rsidR="0083693E" w:rsidRPr="00CB5EC9">
        <w:t>23.501</w:t>
      </w:r>
      <w:r w:rsidR="0083693E">
        <w:t> </w:t>
      </w:r>
      <w:r w:rsidR="0083693E"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92" w:name="_Toc69883512"/>
      <w:bookmarkStart w:id="493" w:name="_Toc73625524"/>
      <w:bookmarkStart w:id="494" w:name="_Toc19199114"/>
      <w:bookmarkStart w:id="495" w:name="_Toc27821904"/>
      <w:bookmarkStart w:id="496" w:name="_Toc36126258"/>
      <w:bookmarkStart w:id="497" w:name="_Toc45012582"/>
      <w:bookmarkStart w:id="498" w:name="_Toc51754008"/>
      <w:bookmarkStart w:id="499" w:name="_Toc51754142"/>
      <w:bookmarkStart w:id="500" w:name="_Toc51838969"/>
      <w:bookmarkStart w:id="501" w:name="_Toc66692670"/>
      <w:bookmarkStart w:id="502" w:name="_Toc138254766"/>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92"/>
      <w:bookmarkEnd w:id="493"/>
      <w:bookmarkEnd w:id="502"/>
    </w:p>
    <w:p w14:paraId="3A35AB06" w14:textId="27A785A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83693E" w:rsidRPr="00CB5EC9">
        <w:t>TS</w:t>
      </w:r>
      <w:r w:rsidR="0083693E">
        <w:t> </w:t>
      </w:r>
      <w:r w:rsidR="0083693E" w:rsidRPr="00CB5EC9">
        <w:t>23.502</w:t>
      </w:r>
      <w:r w:rsidR="0083693E">
        <w:t> </w:t>
      </w:r>
      <w:r w:rsidR="0083693E" w:rsidRPr="00CB5EC9">
        <w:t>[</w:t>
      </w:r>
      <w:r w:rsidRPr="00CB5EC9">
        <w:t>5] clause</w:t>
      </w:r>
      <w:r w:rsidR="00392054" w:rsidRPr="00CB5EC9">
        <w:t> </w:t>
      </w:r>
      <w:r w:rsidRPr="00CB5EC9">
        <w:t>4.12.5.</w:t>
      </w:r>
    </w:p>
    <w:bookmarkStart w:id="503" w:name="_MON_1679213791"/>
    <w:bookmarkEnd w:id="503"/>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43" o:title=""/>
          </v:shape>
          <o:OLEObject Type="Embed" ProgID="Word.Picture.8" ShapeID="_x0000_i1039" DrawAspect="Content" ObjectID="_1748868471" r:id="rId44"/>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111EA648"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83693E" w:rsidRPr="00CB5EC9">
        <w:t>TS</w:t>
      </w:r>
      <w:r w:rsidR="0083693E">
        <w:t> </w:t>
      </w:r>
      <w:r w:rsidR="0083693E" w:rsidRPr="00CB5EC9">
        <w:t>23.502</w:t>
      </w:r>
      <w:r w:rsidR="0083693E">
        <w:t> </w:t>
      </w:r>
      <w:r w:rsidR="0083693E"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4849512E"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83693E" w:rsidRPr="00CB5EC9">
        <w:rPr>
          <w:noProof/>
        </w:rPr>
        <w:t>TS</w:t>
      </w:r>
      <w:r w:rsidR="0083693E">
        <w:rPr>
          <w:noProof/>
        </w:rPr>
        <w:t> </w:t>
      </w:r>
      <w:r w:rsidR="0083693E" w:rsidRPr="00CB5EC9">
        <w:rPr>
          <w:noProof/>
        </w:rPr>
        <w:t>23.502</w:t>
      </w:r>
      <w:r w:rsidR="0083693E">
        <w:rPr>
          <w:noProof/>
        </w:rPr>
        <w:t> </w:t>
      </w:r>
      <w:r w:rsidR="0083693E"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83693E" w:rsidRPr="00CB5EC9">
        <w:t>TS</w:t>
      </w:r>
      <w:r w:rsidR="0083693E">
        <w:t> </w:t>
      </w:r>
      <w:r w:rsidR="0083693E" w:rsidRPr="00CB5EC9">
        <w:t>23.502</w:t>
      </w:r>
      <w:r w:rsidR="0083693E">
        <w:t> </w:t>
      </w:r>
      <w:r w:rsidR="0083693E"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83693E" w:rsidRPr="00CB5EC9">
        <w:t>TS</w:t>
      </w:r>
      <w:r w:rsidR="0083693E">
        <w:t> </w:t>
      </w:r>
      <w:r w:rsidR="0083693E" w:rsidRPr="00CB5EC9">
        <w:t>23.502</w:t>
      </w:r>
      <w:r w:rsidR="0083693E">
        <w:t> </w:t>
      </w:r>
      <w:r w:rsidR="0083693E"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83693E" w:rsidRPr="00CB5EC9">
        <w:rPr>
          <w:noProof/>
        </w:rPr>
        <w:t>TS</w:t>
      </w:r>
      <w:r w:rsidR="0083693E">
        <w:rPr>
          <w:noProof/>
        </w:rPr>
        <w:t> </w:t>
      </w:r>
      <w:r w:rsidR="0083693E" w:rsidRPr="00CB5EC9">
        <w:rPr>
          <w:noProof/>
        </w:rPr>
        <w:t>23.502</w:t>
      </w:r>
      <w:r w:rsidR="0083693E">
        <w:rPr>
          <w:noProof/>
        </w:rPr>
        <w:t> </w:t>
      </w:r>
      <w:r w:rsidR="0083693E"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83693E" w:rsidRPr="00CB5EC9">
        <w:t>TS</w:t>
      </w:r>
      <w:r w:rsidR="0083693E">
        <w:t> </w:t>
      </w:r>
      <w:r w:rsidR="0083693E" w:rsidRPr="00CB5EC9">
        <w:t>23.502</w:t>
      </w:r>
      <w:r w:rsidR="0083693E">
        <w:t> </w:t>
      </w:r>
      <w:r w:rsidR="0083693E"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1F259"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83693E" w:rsidRPr="00CB5EC9">
        <w:t>TS</w:t>
      </w:r>
      <w:r w:rsidR="0083693E">
        <w:t> </w:t>
      </w:r>
      <w:r w:rsidR="0083693E" w:rsidRPr="00CB5EC9">
        <w:t>23.502</w:t>
      </w:r>
      <w:r w:rsidR="0083693E">
        <w:t> </w:t>
      </w:r>
      <w:r w:rsidR="0083693E"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1E045FD8"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83693E" w:rsidRPr="00CB5EC9">
        <w:t>TS</w:t>
      </w:r>
      <w:r w:rsidR="0083693E">
        <w:t> </w:t>
      </w:r>
      <w:r w:rsidR="0083693E" w:rsidRPr="00CB5EC9">
        <w:t>23.502</w:t>
      </w:r>
      <w:r w:rsidR="0083693E">
        <w:t> </w:t>
      </w:r>
      <w:r w:rsidR="0083693E"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504" w:name="_Toc69883513"/>
      <w:bookmarkStart w:id="505" w:name="_Toc73625525"/>
      <w:bookmarkStart w:id="506" w:name="_Toc138254767"/>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504"/>
      <w:bookmarkEnd w:id="505"/>
      <w:bookmarkEnd w:id="506"/>
    </w:p>
    <w:p w14:paraId="34D7BCDB" w14:textId="4D3B169B"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83693E">
        <w:t>TS</w:t>
      </w:r>
      <w:r w:rsidR="0083693E">
        <w:t> </w:t>
      </w:r>
      <w:r w:rsidR="0083693E">
        <w:t>38.300</w:t>
      </w:r>
      <w:r w:rsidR="0083693E">
        <w:t> </w:t>
      </w:r>
      <w:r w:rsidR="0083693E">
        <w:t>[</w:t>
      </w:r>
      <w:r w:rsidR="00CB5EC9">
        <w:t>12]</w:t>
      </w:r>
      <w:r w:rsidR="00E14949" w:rsidRPr="00CB5EC9">
        <w:t>.</w:t>
      </w:r>
    </w:p>
    <w:p w14:paraId="0F798502" w14:textId="77777777" w:rsidR="00034F38" w:rsidRDefault="00034F38" w:rsidP="00140F75">
      <w:pPr>
        <w:pStyle w:val="Heading3"/>
        <w:rPr>
          <w:lang w:eastAsia="ko-KR"/>
        </w:rPr>
      </w:pPr>
      <w:bookmarkStart w:id="507" w:name="_Toc66701849"/>
      <w:bookmarkStart w:id="508" w:name="_Toc69883514"/>
      <w:bookmarkStart w:id="509" w:name="_Toc73625526"/>
      <w:bookmarkStart w:id="510" w:name="_Toc138254768"/>
      <w:r>
        <w:rPr>
          <w:lang w:eastAsia="ko-KR"/>
        </w:rPr>
        <w:t>5.6.3</w:t>
      </w:r>
      <w:r>
        <w:rPr>
          <w:lang w:eastAsia="ko-KR"/>
        </w:rPr>
        <w:tab/>
        <w:t>QoS handling for 5G ProSe UE-to-UE Relay operations</w:t>
      </w:r>
      <w:bookmarkEnd w:id="510"/>
    </w:p>
    <w:p w14:paraId="78AF63CC" w14:textId="4494958D" w:rsidR="00034F38" w:rsidRDefault="00034F38" w:rsidP="00034F38">
      <w:pPr>
        <w:pStyle w:val="Heading4"/>
        <w:rPr>
          <w:lang w:eastAsia="ko-KR"/>
        </w:rPr>
      </w:pPr>
      <w:bookmarkStart w:id="511" w:name="_Toc138254769"/>
      <w:r>
        <w:rPr>
          <w:lang w:eastAsia="ko-KR"/>
        </w:rPr>
        <w:t>5.6.3.1</w:t>
      </w:r>
      <w:r>
        <w:rPr>
          <w:lang w:eastAsia="ko-KR"/>
        </w:rPr>
        <w:tab/>
        <w:t>QoS handling for 5G ProSe Layer-3 UE-to-UE Relay</w:t>
      </w:r>
      <w:bookmarkEnd w:id="511"/>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35pt;height:107.05pt" o:ole="">
            <v:imagedata r:id="rId45" o:title=""/>
          </v:shape>
          <o:OLEObject Type="Embed" ProgID="Visio.Drawing.15" ShapeID="_x0000_i1040" DrawAspect="Content" ObjectID="_1748868472" r:id="rId46"/>
        </w:object>
      </w:r>
    </w:p>
    <w:p w14:paraId="554F0AAC" w14:textId="02F6CEA8" w:rsidR="00034F38" w:rsidRDefault="00034F38" w:rsidP="00034F38">
      <w:pPr>
        <w:pStyle w:val="TF"/>
        <w:rPr>
          <w:lang w:eastAsia="ko-KR"/>
        </w:rPr>
      </w:pPr>
      <w:r>
        <w:rPr>
          <w:lang w:eastAsia="ko-KR"/>
        </w:rPr>
        <w:t>Figure 5.6.3.1-1: End-to-End QoS for 5G ProSe Layer-3 UE-to-UE Relay operation</w:t>
      </w:r>
    </w:p>
    <w:p w14:paraId="590A2F53" w14:textId="66B23100"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512" w:name="_Toc138254770"/>
      <w:r>
        <w:rPr>
          <w:lang w:eastAsia="ko-KR"/>
        </w:rPr>
        <w:t>5.6.3.2</w:t>
      </w:r>
      <w:r>
        <w:rPr>
          <w:lang w:eastAsia="ko-KR"/>
        </w:rPr>
        <w:tab/>
        <w:t>QoS handling for 5G ProSe Layer-2 UE-to-UE Relay</w:t>
      </w:r>
      <w:bookmarkEnd w:id="512"/>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513" w:name="_Toc13825477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94"/>
      <w:bookmarkEnd w:id="495"/>
      <w:bookmarkEnd w:id="496"/>
      <w:bookmarkEnd w:id="497"/>
      <w:bookmarkEnd w:id="498"/>
      <w:bookmarkEnd w:id="499"/>
      <w:bookmarkEnd w:id="500"/>
      <w:bookmarkEnd w:id="501"/>
      <w:bookmarkEnd w:id="507"/>
      <w:bookmarkEnd w:id="508"/>
      <w:bookmarkEnd w:id="509"/>
      <w:bookmarkEnd w:id="513"/>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514" w:name="_Toc66692671"/>
      <w:bookmarkStart w:id="515" w:name="_Toc66701850"/>
      <w:bookmarkStart w:id="516" w:name="_Toc69883515"/>
      <w:bookmarkStart w:id="517"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518" w:name="_Toc138254772"/>
      <w:r w:rsidRPr="00CB5EC9">
        <w:rPr>
          <w:lang w:eastAsia="ko-KR"/>
        </w:rPr>
        <w:t>5.</w:t>
      </w:r>
      <w:r w:rsidR="00E06C4D" w:rsidRPr="00CB5EC9">
        <w:rPr>
          <w:lang w:eastAsia="ko-KR"/>
        </w:rPr>
        <w:t>8</w:t>
      </w:r>
      <w:r w:rsidRPr="00CB5EC9">
        <w:rPr>
          <w:lang w:eastAsia="ko-KR"/>
        </w:rPr>
        <w:tab/>
        <w:t>Identifiers</w:t>
      </w:r>
      <w:bookmarkEnd w:id="514"/>
      <w:bookmarkEnd w:id="515"/>
      <w:bookmarkEnd w:id="516"/>
      <w:bookmarkEnd w:id="517"/>
      <w:bookmarkEnd w:id="518"/>
    </w:p>
    <w:p w14:paraId="6E4102DB" w14:textId="1AB9FE36" w:rsidR="008C47BE" w:rsidRPr="00CB5EC9" w:rsidRDefault="008C47BE" w:rsidP="008C47BE">
      <w:pPr>
        <w:pStyle w:val="Heading3"/>
      </w:pPr>
      <w:bookmarkStart w:id="519" w:name="_Toc517047955"/>
      <w:bookmarkStart w:id="520" w:name="_Toc45003231"/>
      <w:bookmarkStart w:id="521" w:name="_Toc66692672"/>
      <w:bookmarkStart w:id="522" w:name="_Toc66701851"/>
      <w:bookmarkStart w:id="523" w:name="_Toc69883516"/>
      <w:bookmarkStart w:id="524" w:name="_Toc73625528"/>
      <w:bookmarkStart w:id="525" w:name="_Toc138254773"/>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9"/>
      <w:bookmarkEnd w:id="520"/>
      <w:r w:rsidRPr="00CB5EC9">
        <w:t>Discovery</w:t>
      </w:r>
      <w:bookmarkEnd w:id="521"/>
      <w:bookmarkEnd w:id="522"/>
      <w:bookmarkEnd w:id="523"/>
      <w:bookmarkEnd w:id="524"/>
      <w:bookmarkEnd w:id="525"/>
    </w:p>
    <w:p w14:paraId="7BDC45E7" w14:textId="114A8422" w:rsidR="002C6FD7" w:rsidRPr="00CB5EC9" w:rsidRDefault="002C6FD7" w:rsidP="002C6FD7">
      <w:pPr>
        <w:pStyle w:val="Heading4"/>
      </w:pPr>
      <w:bookmarkStart w:id="526" w:name="_Toc69883517"/>
      <w:bookmarkStart w:id="527" w:name="_Toc73625529"/>
      <w:bookmarkStart w:id="528" w:name="_Toc66692673"/>
      <w:bookmarkStart w:id="529" w:name="_Toc66701852"/>
      <w:bookmarkStart w:id="530" w:name="_Toc138254774"/>
      <w:r w:rsidRPr="00CB5EC9">
        <w:t>5.</w:t>
      </w:r>
      <w:r w:rsidR="00E06C4D" w:rsidRPr="00CB5EC9">
        <w:t>8</w:t>
      </w:r>
      <w:r w:rsidRPr="00CB5EC9">
        <w:t>.1.0</w:t>
      </w:r>
      <w:r w:rsidRPr="00CB5EC9">
        <w:tab/>
        <w:t>General</w:t>
      </w:r>
      <w:bookmarkEnd w:id="526"/>
      <w:bookmarkEnd w:id="527"/>
      <w:bookmarkEnd w:id="530"/>
    </w:p>
    <w:p w14:paraId="5E7E29A3" w14:textId="2CCE292A"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4F178D1C" w14:textId="72BBCE96" w:rsidR="008C47BE" w:rsidRPr="00CB5EC9" w:rsidRDefault="008C47BE" w:rsidP="008C47BE">
      <w:pPr>
        <w:pStyle w:val="Heading4"/>
      </w:pPr>
      <w:bookmarkStart w:id="531" w:name="_Toc69883518"/>
      <w:bookmarkStart w:id="532" w:name="_Toc73625530"/>
      <w:bookmarkStart w:id="533" w:name="_Toc138254775"/>
      <w:r w:rsidRPr="00CB5EC9">
        <w:lastRenderedPageBreak/>
        <w:t>5.</w:t>
      </w:r>
      <w:r w:rsidR="00E06C4D" w:rsidRPr="00CB5EC9">
        <w:t>8</w:t>
      </w:r>
      <w:r w:rsidRPr="00CB5EC9">
        <w:t>.1.1</w:t>
      </w:r>
      <w:r w:rsidRPr="00CB5EC9">
        <w:tab/>
        <w:t>ProSe Application ID</w:t>
      </w:r>
      <w:bookmarkEnd w:id="528"/>
      <w:bookmarkEnd w:id="529"/>
      <w:bookmarkEnd w:id="531"/>
      <w:bookmarkEnd w:id="532"/>
      <w:bookmarkEnd w:id="533"/>
    </w:p>
    <w:p w14:paraId="558D4742" w14:textId="11AFC297" w:rsidR="008C47BE" w:rsidRPr="00CB5EC9" w:rsidRDefault="008C47BE" w:rsidP="008C47BE">
      <w:pPr>
        <w:rPr>
          <w:lang w:eastAsia="zh-CN"/>
        </w:rPr>
      </w:pPr>
      <w:r w:rsidRPr="00CB5EC9">
        <w:rPr>
          <w:lang w:eastAsia="zh-CN"/>
        </w:rPr>
        <w:t xml:space="preserve">ProSe Application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534" w:name="_Toc66692674"/>
    </w:p>
    <w:p w14:paraId="27F391E2" w14:textId="44B5F9BC" w:rsidR="008C47BE" w:rsidRPr="00CB5EC9" w:rsidRDefault="008C47BE" w:rsidP="008C47BE">
      <w:pPr>
        <w:pStyle w:val="Heading4"/>
      </w:pPr>
      <w:bookmarkStart w:id="535" w:name="_Toc66701853"/>
      <w:bookmarkStart w:id="536" w:name="_Toc69883519"/>
      <w:bookmarkStart w:id="537" w:name="_Toc73625531"/>
      <w:bookmarkStart w:id="538" w:name="_Toc138254776"/>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34"/>
      <w:bookmarkEnd w:id="535"/>
      <w:bookmarkEnd w:id="536"/>
      <w:bookmarkEnd w:id="537"/>
      <w:bookmarkEnd w:id="538"/>
    </w:p>
    <w:p w14:paraId="46305BF3" w14:textId="666C9994"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w:t>
      </w:r>
      <w:bookmarkStart w:id="539"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40" w:name="_Toc66701854"/>
      <w:bookmarkStart w:id="541" w:name="_Toc69883520"/>
      <w:bookmarkStart w:id="542" w:name="_Toc73625532"/>
      <w:bookmarkStart w:id="543" w:name="_Toc13825477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9"/>
      <w:bookmarkEnd w:id="540"/>
      <w:bookmarkEnd w:id="541"/>
      <w:bookmarkEnd w:id="542"/>
      <w:bookmarkEnd w:id="543"/>
    </w:p>
    <w:p w14:paraId="00271839" w14:textId="537565DE"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83693E" w:rsidRPr="00CB5EC9">
        <w:rPr>
          <w:lang w:eastAsia="zh-CN"/>
        </w:rPr>
        <w:t>TS</w:t>
      </w:r>
      <w:r w:rsidR="0083693E">
        <w:rPr>
          <w:lang w:eastAsia="zh-CN"/>
        </w:rPr>
        <w:t> </w:t>
      </w:r>
      <w:r w:rsidR="0083693E" w:rsidRPr="00CB5EC9">
        <w:rPr>
          <w:lang w:eastAsia="zh-CN"/>
        </w:rPr>
        <w:t>23.287</w:t>
      </w:r>
      <w:r w:rsidR="0083693E">
        <w:rPr>
          <w:lang w:eastAsia="zh-CN"/>
        </w:rPr>
        <w:t> </w:t>
      </w:r>
      <w:r w:rsidR="0083693E" w:rsidRPr="00CB5EC9">
        <w:rPr>
          <w:lang w:eastAsia="zh-CN"/>
        </w:rPr>
        <w:t>[</w:t>
      </w:r>
      <w:r w:rsidRPr="00CB5EC9">
        <w:rPr>
          <w:lang w:eastAsia="zh-CN"/>
        </w:rPr>
        <w:t>2].</w:t>
      </w:r>
      <w:bookmarkStart w:id="54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545" w:name="_Toc66692677"/>
      <w:bookmarkStart w:id="546" w:name="_Toc66701856"/>
      <w:bookmarkStart w:id="547" w:name="_Toc69883522"/>
      <w:bookmarkStart w:id="548" w:name="_Toc73625533"/>
      <w:bookmarkEnd w:id="544"/>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549" w:name="_Toc138254778"/>
      <w:r w:rsidRPr="00CB5EC9">
        <w:t>5.</w:t>
      </w:r>
      <w:r w:rsidR="00E06C4D" w:rsidRPr="00CB5EC9">
        <w:t>8</w:t>
      </w:r>
      <w:r w:rsidRPr="00CB5EC9">
        <w:t>.1.</w:t>
      </w:r>
      <w:r w:rsidR="00E06C4D" w:rsidRPr="00CB5EC9">
        <w:t>4</w:t>
      </w:r>
      <w:r w:rsidRPr="00CB5EC9">
        <w:tab/>
      </w:r>
      <w:r w:rsidRPr="00CB5EC9">
        <w:rPr>
          <w:lang w:eastAsia="zh-CN"/>
        </w:rPr>
        <w:t>ProSe Application Code</w:t>
      </w:r>
      <w:bookmarkEnd w:id="545"/>
      <w:bookmarkEnd w:id="546"/>
      <w:bookmarkEnd w:id="547"/>
      <w:bookmarkEnd w:id="548"/>
      <w:bookmarkEnd w:id="549"/>
    </w:p>
    <w:p w14:paraId="2636685D" w14:textId="453F8D38" w:rsidR="008C47BE" w:rsidRPr="00CB5EC9" w:rsidRDefault="008C47BE" w:rsidP="008C47BE">
      <w:pPr>
        <w:rPr>
          <w:lang w:eastAsia="zh-CN"/>
        </w:rPr>
      </w:pPr>
      <w:r w:rsidRPr="00CB5EC9">
        <w:rPr>
          <w:lang w:eastAsia="zh-CN"/>
        </w:rPr>
        <w:t xml:space="preserve">ProSe Application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550" w:name="_Toc66692678"/>
    </w:p>
    <w:p w14:paraId="104E7A2D" w14:textId="3C603ED0" w:rsidR="008C47BE" w:rsidRPr="00CB5EC9" w:rsidRDefault="008C47BE" w:rsidP="008C47BE">
      <w:pPr>
        <w:pStyle w:val="Heading4"/>
      </w:pPr>
      <w:bookmarkStart w:id="551" w:name="_Toc66701857"/>
      <w:bookmarkStart w:id="552" w:name="_Toc69883523"/>
      <w:bookmarkStart w:id="553" w:name="_Toc73625534"/>
      <w:bookmarkStart w:id="554" w:name="_Toc138254779"/>
      <w:r w:rsidRPr="00CB5EC9">
        <w:t>5.</w:t>
      </w:r>
      <w:r w:rsidR="00E06C4D" w:rsidRPr="00CB5EC9">
        <w:t>8</w:t>
      </w:r>
      <w:r w:rsidRPr="00CB5EC9">
        <w:t>.1.</w:t>
      </w:r>
      <w:r w:rsidR="00E06C4D" w:rsidRPr="00CB5EC9">
        <w:t>5</w:t>
      </w:r>
      <w:r w:rsidRPr="00CB5EC9">
        <w:tab/>
      </w:r>
      <w:r w:rsidRPr="00CB5EC9">
        <w:rPr>
          <w:lang w:eastAsia="zh-CN"/>
        </w:rPr>
        <w:t>ProSe Restricted Code</w:t>
      </w:r>
      <w:bookmarkEnd w:id="550"/>
      <w:bookmarkEnd w:id="551"/>
      <w:bookmarkEnd w:id="552"/>
      <w:bookmarkEnd w:id="553"/>
      <w:bookmarkEnd w:id="554"/>
    </w:p>
    <w:p w14:paraId="2DB1C147" w14:textId="12C6C072" w:rsidR="008C47BE" w:rsidRPr="00CB5EC9" w:rsidRDefault="008C47BE" w:rsidP="008C47BE">
      <w:pPr>
        <w:rPr>
          <w:lang w:eastAsia="zh-CN"/>
        </w:rPr>
      </w:pPr>
      <w:r w:rsidRPr="00CB5EC9">
        <w:rPr>
          <w:lang w:eastAsia="zh-CN"/>
        </w:rPr>
        <w:t xml:space="preserve">ProSe Restricted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555" w:name="_Toc66692679"/>
    </w:p>
    <w:p w14:paraId="17508BB9" w14:textId="56D21850" w:rsidR="008C47BE" w:rsidRPr="00CB5EC9" w:rsidRDefault="008C47BE" w:rsidP="008C47BE">
      <w:pPr>
        <w:pStyle w:val="Heading4"/>
      </w:pPr>
      <w:bookmarkStart w:id="556" w:name="_Toc66701858"/>
      <w:bookmarkStart w:id="557" w:name="_Toc69883524"/>
      <w:bookmarkStart w:id="558" w:name="_Toc73625535"/>
      <w:bookmarkStart w:id="559" w:name="_Toc138254780"/>
      <w:r w:rsidRPr="00CB5EC9">
        <w:t>5.</w:t>
      </w:r>
      <w:r w:rsidR="00E06C4D" w:rsidRPr="00CB5EC9">
        <w:t>8</w:t>
      </w:r>
      <w:r w:rsidRPr="00CB5EC9">
        <w:t>.1.</w:t>
      </w:r>
      <w:r w:rsidR="00E06C4D" w:rsidRPr="00CB5EC9">
        <w:t>6</w:t>
      </w:r>
      <w:r w:rsidRPr="00CB5EC9">
        <w:tab/>
      </w:r>
      <w:r w:rsidRPr="00CB5EC9">
        <w:rPr>
          <w:lang w:eastAsia="zh-CN"/>
        </w:rPr>
        <w:t>ProSe Query Code</w:t>
      </w:r>
      <w:bookmarkEnd w:id="555"/>
      <w:bookmarkEnd w:id="556"/>
      <w:bookmarkEnd w:id="557"/>
      <w:bookmarkEnd w:id="558"/>
      <w:bookmarkEnd w:id="559"/>
    </w:p>
    <w:p w14:paraId="080D0443" w14:textId="00EB00C9" w:rsidR="008C47BE" w:rsidRPr="00CB5EC9" w:rsidRDefault="008C47BE" w:rsidP="008C47BE">
      <w:pPr>
        <w:rPr>
          <w:lang w:eastAsia="zh-CN"/>
        </w:rPr>
      </w:pPr>
      <w:r w:rsidRPr="00CB5EC9">
        <w:rPr>
          <w:lang w:eastAsia="zh-CN"/>
        </w:rPr>
        <w:t xml:space="preserve">ProSe Query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76693FD3" w14:textId="0D9A3584" w:rsidR="008C47BE" w:rsidRPr="00CB5EC9" w:rsidRDefault="008C47BE" w:rsidP="008C47BE">
      <w:pPr>
        <w:pStyle w:val="Heading4"/>
      </w:pPr>
      <w:bookmarkStart w:id="560" w:name="_Toc66692680"/>
      <w:bookmarkStart w:id="561" w:name="_Toc66701859"/>
      <w:bookmarkStart w:id="562" w:name="_Toc69883525"/>
      <w:bookmarkStart w:id="563" w:name="_Toc73625536"/>
      <w:bookmarkStart w:id="564" w:name="_Toc138254781"/>
      <w:r w:rsidRPr="00CB5EC9">
        <w:t>5.</w:t>
      </w:r>
      <w:r w:rsidR="00E06C4D" w:rsidRPr="00CB5EC9">
        <w:t>8</w:t>
      </w:r>
      <w:r w:rsidRPr="00CB5EC9">
        <w:t>.1.</w:t>
      </w:r>
      <w:r w:rsidR="00E06C4D" w:rsidRPr="00CB5EC9">
        <w:t>7</w:t>
      </w:r>
      <w:r w:rsidRPr="00CB5EC9">
        <w:tab/>
      </w:r>
      <w:r w:rsidRPr="00CB5EC9">
        <w:rPr>
          <w:lang w:eastAsia="zh-CN"/>
        </w:rPr>
        <w:t>ProSe Response Code</w:t>
      </w:r>
      <w:bookmarkEnd w:id="560"/>
      <w:bookmarkEnd w:id="561"/>
      <w:bookmarkEnd w:id="562"/>
      <w:bookmarkEnd w:id="563"/>
      <w:bookmarkEnd w:id="564"/>
    </w:p>
    <w:p w14:paraId="3EC2786A" w14:textId="7F86D266" w:rsidR="008C47BE" w:rsidRPr="00CB5EC9" w:rsidRDefault="008C47BE" w:rsidP="008C47BE">
      <w:pPr>
        <w:rPr>
          <w:lang w:eastAsia="zh-CN"/>
        </w:rPr>
      </w:pPr>
      <w:r w:rsidRPr="00CB5EC9">
        <w:rPr>
          <w:lang w:eastAsia="zh-CN"/>
        </w:rPr>
        <w:t xml:space="preserve">ProSe Response Code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565" w:name="_Toc66692681"/>
    </w:p>
    <w:p w14:paraId="4592509A" w14:textId="74966BDC" w:rsidR="008C47BE" w:rsidRPr="00CB5EC9" w:rsidRDefault="008C47BE" w:rsidP="008C47BE">
      <w:pPr>
        <w:pStyle w:val="Heading4"/>
      </w:pPr>
      <w:bookmarkStart w:id="566" w:name="_Toc66701860"/>
      <w:bookmarkStart w:id="567" w:name="_Toc69883526"/>
      <w:bookmarkStart w:id="568" w:name="_Toc73625537"/>
      <w:bookmarkStart w:id="569" w:name="_Toc138254782"/>
      <w:r w:rsidRPr="00CB5EC9">
        <w:t>5.</w:t>
      </w:r>
      <w:r w:rsidR="00E06C4D" w:rsidRPr="00CB5EC9">
        <w:t>8</w:t>
      </w:r>
      <w:r w:rsidRPr="00CB5EC9">
        <w:t>.1.</w:t>
      </w:r>
      <w:r w:rsidR="00E06C4D" w:rsidRPr="00CB5EC9">
        <w:t>8</w:t>
      </w:r>
      <w:r w:rsidRPr="00CB5EC9">
        <w:tab/>
      </w:r>
      <w:r w:rsidRPr="00CB5EC9">
        <w:rPr>
          <w:lang w:eastAsia="zh-CN"/>
        </w:rPr>
        <w:t>User Info ID</w:t>
      </w:r>
      <w:bookmarkEnd w:id="565"/>
      <w:bookmarkEnd w:id="566"/>
      <w:bookmarkEnd w:id="567"/>
      <w:bookmarkEnd w:id="568"/>
      <w:bookmarkEnd w:id="56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70" w:name="_Toc66692682"/>
      <w:bookmarkStart w:id="571" w:name="_Toc66701861"/>
      <w:bookmarkStart w:id="572" w:name="_Toc69883527"/>
      <w:bookmarkStart w:id="573" w:name="_Toc73625538"/>
      <w:bookmarkStart w:id="574" w:name="_Toc138254783"/>
      <w:r w:rsidRPr="00CB5EC9">
        <w:t>5.</w:t>
      </w:r>
      <w:r w:rsidR="00E06C4D" w:rsidRPr="00CB5EC9">
        <w:t>8</w:t>
      </w:r>
      <w:r w:rsidRPr="00CB5EC9">
        <w:t>.1.</w:t>
      </w:r>
      <w:r w:rsidR="00E06C4D" w:rsidRPr="00CB5EC9">
        <w:t>9</w:t>
      </w:r>
      <w:r w:rsidRPr="00CB5EC9">
        <w:tab/>
      </w:r>
      <w:r w:rsidRPr="00CB5EC9">
        <w:rPr>
          <w:lang w:eastAsia="zh-CN"/>
        </w:rPr>
        <w:t>ProSe Discovery UE ID</w:t>
      </w:r>
      <w:bookmarkEnd w:id="570"/>
      <w:bookmarkEnd w:id="571"/>
      <w:bookmarkEnd w:id="572"/>
      <w:bookmarkEnd w:id="573"/>
      <w:bookmarkEnd w:id="574"/>
    </w:p>
    <w:p w14:paraId="1061BF34" w14:textId="1C05E1F2" w:rsidR="008C47BE" w:rsidRPr="00CB5EC9" w:rsidRDefault="008C47BE" w:rsidP="008C47BE">
      <w:pPr>
        <w:rPr>
          <w:lang w:eastAsia="zh-CN"/>
        </w:rPr>
      </w:pPr>
      <w:r w:rsidRPr="00CB5EC9">
        <w:rPr>
          <w:lang w:eastAsia="zh-CN"/>
        </w:rPr>
        <w:t xml:space="preserve">ProSe Discovery UE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bookmarkStart w:id="575" w:name="_Toc66692683"/>
    </w:p>
    <w:p w14:paraId="10F0E9E9" w14:textId="2A8EC8E0" w:rsidR="008C47BE" w:rsidRPr="00CB5EC9" w:rsidRDefault="008C47BE" w:rsidP="008C47BE">
      <w:pPr>
        <w:pStyle w:val="Heading4"/>
      </w:pPr>
      <w:bookmarkStart w:id="576" w:name="_Toc66701862"/>
      <w:bookmarkStart w:id="577" w:name="_Toc69883528"/>
      <w:bookmarkStart w:id="578" w:name="_Toc73625539"/>
      <w:bookmarkStart w:id="579" w:name="_Toc138254784"/>
      <w:r w:rsidRPr="00CB5EC9">
        <w:lastRenderedPageBreak/>
        <w:t>5.</w:t>
      </w:r>
      <w:r w:rsidR="00E06C4D" w:rsidRPr="00CB5EC9">
        <w:t>8</w:t>
      </w:r>
      <w:r w:rsidRPr="00CB5EC9">
        <w:t>.1.</w:t>
      </w:r>
      <w:r w:rsidR="00E06C4D" w:rsidRPr="00CB5EC9">
        <w:t>10</w:t>
      </w:r>
      <w:r w:rsidRPr="00CB5EC9">
        <w:tab/>
      </w:r>
      <w:r w:rsidRPr="00CB5EC9">
        <w:rPr>
          <w:lang w:eastAsia="zh-CN"/>
        </w:rPr>
        <w:t>Restricted ProSe Application User ID</w:t>
      </w:r>
      <w:bookmarkEnd w:id="575"/>
      <w:bookmarkEnd w:id="576"/>
      <w:bookmarkEnd w:id="577"/>
      <w:bookmarkEnd w:id="578"/>
      <w:bookmarkEnd w:id="579"/>
    </w:p>
    <w:p w14:paraId="054A5615" w14:textId="1242596F" w:rsidR="008C47BE" w:rsidRPr="00CB5EC9" w:rsidRDefault="008C47BE" w:rsidP="008C47BE">
      <w:pPr>
        <w:rPr>
          <w:lang w:eastAsia="zh-CN"/>
        </w:rPr>
      </w:pPr>
      <w:r w:rsidRPr="00CB5EC9">
        <w:rPr>
          <w:lang w:eastAsia="zh-CN"/>
        </w:rPr>
        <w:t xml:space="preserve">Restricted ProSe Application User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7EAB48FF" w14:textId="6204F94C" w:rsidR="003B67D8" w:rsidRPr="00CB5EC9" w:rsidRDefault="003B67D8" w:rsidP="003B67D8">
      <w:pPr>
        <w:pStyle w:val="Heading4"/>
      </w:pPr>
      <w:bookmarkStart w:id="580" w:name="_Toc69883529"/>
      <w:bookmarkStart w:id="581" w:name="_Toc73625540"/>
      <w:bookmarkStart w:id="582" w:name="_Toc138254785"/>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80"/>
      <w:bookmarkEnd w:id="581"/>
      <w:bookmarkEnd w:id="582"/>
    </w:p>
    <w:p w14:paraId="32FB58F0" w14:textId="5ED6CFD7" w:rsidR="0093004C" w:rsidRPr="00CB5EC9" w:rsidRDefault="003B67D8" w:rsidP="008C47BE">
      <w:pPr>
        <w:rPr>
          <w:lang w:eastAsia="zh-CN"/>
        </w:rPr>
      </w:pPr>
      <w:r w:rsidRPr="00CB5EC9">
        <w:rPr>
          <w:lang w:eastAsia="zh-CN"/>
        </w:rPr>
        <w:t xml:space="preserve">Announcing PLMN ID is defined in </w:t>
      </w:r>
      <w:r w:rsidR="0083693E" w:rsidRPr="00CB5EC9">
        <w:rPr>
          <w:lang w:eastAsia="zh-CN"/>
        </w:rPr>
        <w:t>TS</w:t>
      </w:r>
      <w:r w:rsidR="0083693E">
        <w:rPr>
          <w:lang w:eastAsia="zh-CN"/>
        </w:rPr>
        <w:t> </w:t>
      </w:r>
      <w:r w:rsidR="0083693E" w:rsidRPr="00CB5EC9">
        <w:rPr>
          <w:lang w:eastAsia="zh-CN"/>
        </w:rPr>
        <w:t>32.277</w:t>
      </w:r>
      <w:r w:rsidR="0083693E">
        <w:rPr>
          <w:lang w:eastAsia="zh-CN"/>
        </w:rPr>
        <w:t> </w:t>
      </w:r>
      <w:r w:rsidR="0083693E" w:rsidRPr="00CB5EC9">
        <w:rPr>
          <w:lang w:eastAsia="zh-CN"/>
        </w:rPr>
        <w:t>[</w:t>
      </w:r>
      <w:r w:rsidRPr="00CB5EC9">
        <w:rPr>
          <w:lang w:eastAsia="zh-CN"/>
        </w:rPr>
        <w:t>22].</w:t>
      </w:r>
      <w:bookmarkStart w:id="583" w:name="_Toc517047958"/>
      <w:bookmarkStart w:id="584" w:name="_Toc45003234"/>
      <w:bookmarkStart w:id="585" w:name="_Toc66692684"/>
      <w:bookmarkStart w:id="586" w:name="_Toc66701863"/>
    </w:p>
    <w:p w14:paraId="7C17074F" w14:textId="7EE798BB" w:rsidR="005467CA" w:rsidRPr="00CB5EC9" w:rsidRDefault="005467CA" w:rsidP="005467CA">
      <w:pPr>
        <w:pStyle w:val="Heading4"/>
      </w:pPr>
      <w:bookmarkStart w:id="587" w:name="_Toc73625541"/>
      <w:bookmarkStart w:id="588" w:name="_Toc138254786"/>
      <w:r w:rsidRPr="00CB5EC9">
        <w:t>5.</w:t>
      </w:r>
      <w:r w:rsidR="00E06C4D" w:rsidRPr="00CB5EC9">
        <w:t>8</w:t>
      </w:r>
      <w:r w:rsidRPr="00CB5EC9">
        <w:t>.1.</w:t>
      </w:r>
      <w:r w:rsidR="00E06C4D" w:rsidRPr="00CB5EC9">
        <w:t>12</w:t>
      </w:r>
      <w:r w:rsidRPr="00CB5EC9">
        <w:tab/>
        <w:t>Announcer Info</w:t>
      </w:r>
      <w:bookmarkEnd w:id="587"/>
      <w:bookmarkEnd w:id="588"/>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9" w:name="_Toc73625542"/>
      <w:bookmarkStart w:id="590" w:name="_Toc138254787"/>
      <w:r w:rsidRPr="00CB5EC9">
        <w:t>5.</w:t>
      </w:r>
      <w:r w:rsidR="00E06C4D" w:rsidRPr="00CB5EC9">
        <w:t>8</w:t>
      </w:r>
      <w:r w:rsidRPr="00CB5EC9">
        <w:t>.1.</w:t>
      </w:r>
      <w:r w:rsidR="00E06C4D" w:rsidRPr="00CB5EC9">
        <w:t>13</w:t>
      </w:r>
      <w:r w:rsidRPr="00CB5EC9">
        <w:tab/>
        <w:t>Discoverer Info</w:t>
      </w:r>
      <w:bookmarkEnd w:id="589"/>
      <w:bookmarkEnd w:id="590"/>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91" w:name="_Toc73625543"/>
      <w:bookmarkStart w:id="592" w:name="_Toc138254788"/>
      <w:r w:rsidRPr="00CB5EC9">
        <w:t>5.</w:t>
      </w:r>
      <w:r w:rsidR="00E06C4D" w:rsidRPr="00CB5EC9">
        <w:t>8</w:t>
      </w:r>
      <w:r w:rsidRPr="00CB5EC9">
        <w:t>.1.</w:t>
      </w:r>
      <w:r w:rsidR="00E06C4D" w:rsidRPr="00CB5EC9">
        <w:t>14</w:t>
      </w:r>
      <w:r w:rsidRPr="00CB5EC9">
        <w:tab/>
        <w:t>Target Info</w:t>
      </w:r>
      <w:bookmarkEnd w:id="591"/>
      <w:bookmarkEnd w:id="592"/>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93" w:name="_Toc73625544"/>
      <w:bookmarkStart w:id="594" w:name="_Toc138254789"/>
      <w:r w:rsidRPr="00CB5EC9">
        <w:t>5.</w:t>
      </w:r>
      <w:r w:rsidR="00E06C4D" w:rsidRPr="00CB5EC9">
        <w:t>8</w:t>
      </w:r>
      <w:r w:rsidRPr="00CB5EC9">
        <w:t>.1.</w:t>
      </w:r>
      <w:r w:rsidR="00E06C4D" w:rsidRPr="00CB5EC9">
        <w:t>15</w:t>
      </w:r>
      <w:r w:rsidRPr="00CB5EC9">
        <w:tab/>
        <w:t>Discoveree Info</w:t>
      </w:r>
      <w:bookmarkEnd w:id="593"/>
      <w:bookmarkEnd w:id="594"/>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95" w:name="_Toc138254790"/>
      <w:r w:rsidRPr="00CB5EC9">
        <w:rPr>
          <w:lang w:eastAsia="zh-CN"/>
        </w:rPr>
        <w:t>5.8.1.16</w:t>
      </w:r>
      <w:r w:rsidRPr="00CB5EC9">
        <w:rPr>
          <w:lang w:eastAsia="zh-CN"/>
        </w:rPr>
        <w:tab/>
      </w:r>
      <w:r w:rsidRPr="00CB5EC9">
        <w:rPr>
          <w:bCs/>
          <w:lang w:eastAsia="ko-KR"/>
        </w:rPr>
        <w:t>Application Layer Group ID</w:t>
      </w:r>
      <w:bookmarkEnd w:id="595"/>
    </w:p>
    <w:p w14:paraId="2515237A" w14:textId="3A709B38" w:rsidR="001C33DB" w:rsidRPr="00CB5EC9" w:rsidRDefault="001C33DB" w:rsidP="005467CA">
      <w:pPr>
        <w:rPr>
          <w:lang w:eastAsia="zh-CN"/>
        </w:rPr>
      </w:pPr>
      <w:r w:rsidRPr="00CB5EC9">
        <w:rPr>
          <w:lang w:eastAsia="zh-CN"/>
        </w:rPr>
        <w:t xml:space="preserve">Application Layer Group ID is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3].</w:t>
      </w:r>
    </w:p>
    <w:p w14:paraId="0FD50D38" w14:textId="21D6EE79" w:rsidR="008C47BE" w:rsidRPr="00CB5EC9" w:rsidRDefault="008C47BE" w:rsidP="008C47BE">
      <w:pPr>
        <w:pStyle w:val="Heading3"/>
      </w:pPr>
      <w:bookmarkStart w:id="596" w:name="_Toc69883530"/>
      <w:bookmarkStart w:id="597" w:name="_Toc73625545"/>
      <w:bookmarkStart w:id="598" w:name="_Toc138254791"/>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83"/>
      <w:bookmarkEnd w:id="584"/>
      <w:r w:rsidRPr="00CB5EC9">
        <w:t>Communication</w:t>
      </w:r>
      <w:bookmarkEnd w:id="585"/>
      <w:bookmarkEnd w:id="586"/>
      <w:bookmarkEnd w:id="596"/>
      <w:bookmarkEnd w:id="597"/>
      <w:bookmarkEnd w:id="598"/>
    </w:p>
    <w:p w14:paraId="7B68C98C" w14:textId="7C43D4B1" w:rsidR="008C47BE" w:rsidRPr="00CB5EC9" w:rsidRDefault="008C47BE" w:rsidP="008C47BE">
      <w:pPr>
        <w:pStyle w:val="Heading4"/>
      </w:pPr>
      <w:bookmarkStart w:id="599" w:name="_Toc66692685"/>
      <w:bookmarkStart w:id="600" w:name="_Toc66701864"/>
      <w:bookmarkStart w:id="601" w:name="_Toc69883531"/>
      <w:bookmarkStart w:id="602" w:name="_Toc73625546"/>
      <w:bookmarkStart w:id="603" w:name="_Toc138254792"/>
      <w:r w:rsidRPr="00CB5EC9">
        <w:t>5.</w:t>
      </w:r>
      <w:r w:rsidR="0002032F" w:rsidRPr="00CB5EC9">
        <w:t>8</w:t>
      </w:r>
      <w:r w:rsidRPr="00CB5EC9">
        <w:t>.2.1</w:t>
      </w:r>
      <w:r w:rsidRPr="00CB5EC9">
        <w:tab/>
        <w:t>General</w:t>
      </w:r>
      <w:bookmarkEnd w:id="599"/>
      <w:bookmarkEnd w:id="600"/>
      <w:bookmarkEnd w:id="601"/>
      <w:bookmarkEnd w:id="602"/>
      <w:bookmarkEnd w:id="60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604" w:name="_Toc66692686"/>
      <w:bookmarkStart w:id="605" w:name="_Toc66701865"/>
      <w:bookmarkStart w:id="606" w:name="_Toc69883532"/>
      <w:bookmarkStart w:id="607" w:name="_Toc73625547"/>
      <w:bookmarkStart w:id="608" w:name="_Toc138254793"/>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604"/>
      <w:bookmarkEnd w:id="605"/>
      <w:bookmarkEnd w:id="606"/>
      <w:bookmarkEnd w:id="607"/>
      <w:bookmarkEnd w:id="608"/>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9" w:name="_Toc66692687"/>
      <w:bookmarkStart w:id="610" w:name="_Toc66701866"/>
      <w:bookmarkStart w:id="611" w:name="_Toc69883533"/>
      <w:bookmarkStart w:id="612" w:name="_Toc73625548"/>
      <w:bookmarkStart w:id="613" w:name="_Toc138254794"/>
      <w:r w:rsidRPr="00CB5EC9">
        <w:lastRenderedPageBreak/>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9"/>
      <w:bookmarkEnd w:id="610"/>
      <w:bookmarkEnd w:id="611"/>
      <w:bookmarkEnd w:id="612"/>
      <w:bookmarkEnd w:id="613"/>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14" w:name="_Toc66692688"/>
      <w:bookmarkStart w:id="615" w:name="_Toc66701867"/>
      <w:bookmarkStart w:id="616" w:name="_Toc69883534"/>
      <w:bookmarkStart w:id="617" w:name="_Toc73625549"/>
      <w:bookmarkStart w:id="618" w:name="_Toc138254795"/>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14"/>
      <w:bookmarkEnd w:id="615"/>
      <w:bookmarkEnd w:id="616"/>
      <w:bookmarkEnd w:id="617"/>
      <w:bookmarkEnd w:id="618"/>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9" w:name="_Toc66692689"/>
      <w:bookmarkStart w:id="620" w:name="_Toc66701868"/>
      <w:bookmarkStart w:id="621" w:name="_Toc69883535"/>
      <w:bookmarkStart w:id="622" w:name="_Toc73625550"/>
      <w:bookmarkStart w:id="623" w:name="_Toc138254796"/>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9"/>
      <w:bookmarkEnd w:id="620"/>
      <w:bookmarkEnd w:id="621"/>
      <w:bookmarkEnd w:id="622"/>
      <w:bookmarkEnd w:id="623"/>
    </w:p>
    <w:p w14:paraId="5F98718F" w14:textId="7E625E6B" w:rsidR="006467AC" w:rsidRPr="00CB5EC9" w:rsidRDefault="006467AC" w:rsidP="0093004C">
      <w:pPr>
        <w:pStyle w:val="Heading4"/>
      </w:pPr>
      <w:bookmarkStart w:id="624" w:name="_Toc69883536"/>
      <w:bookmarkStart w:id="625" w:name="_Toc73625551"/>
      <w:bookmarkStart w:id="626" w:name="_Toc517047937"/>
      <w:bookmarkStart w:id="627" w:name="_Toc13825479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24"/>
      <w:bookmarkEnd w:id="625"/>
      <w:bookmarkEnd w:id="627"/>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lastRenderedPageBreak/>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8" w:name="_Toc69883537"/>
      <w:bookmarkStart w:id="629"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30" w:name="_Toc138254798"/>
      <w:r w:rsidRPr="00CB5EC9">
        <w:t>5.</w:t>
      </w:r>
      <w:r w:rsidR="00934181" w:rsidRPr="00CB5EC9">
        <w:t>8</w:t>
      </w:r>
      <w:r w:rsidRPr="00CB5EC9">
        <w:t>.3.2</w:t>
      </w:r>
      <w:r w:rsidRPr="00CB5EC9">
        <w:tab/>
      </w:r>
      <w:bookmarkEnd w:id="626"/>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8"/>
      <w:bookmarkEnd w:id="629"/>
      <w:bookmarkEnd w:id="630"/>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31" w:name="_Toc69883538"/>
      <w:bookmarkStart w:id="632"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33" w:name="_Toc138254799"/>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31"/>
      <w:bookmarkEnd w:id="632"/>
      <w:bookmarkEnd w:id="633"/>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34" w:name="_Toc19199121"/>
      <w:bookmarkStart w:id="635" w:name="_Toc27821911"/>
      <w:bookmarkStart w:id="636" w:name="_Toc36126265"/>
      <w:bookmarkStart w:id="637" w:name="_Toc45012589"/>
      <w:bookmarkStart w:id="638" w:name="_Toc51754015"/>
      <w:bookmarkStart w:id="639" w:name="_Toc51754149"/>
      <w:bookmarkStart w:id="640" w:name="_Toc51838976"/>
      <w:bookmarkStart w:id="641" w:name="_Toc66692691"/>
      <w:bookmarkStart w:id="642" w:name="_Toc66701870"/>
      <w:bookmarkStart w:id="643" w:name="_Toc69883540"/>
      <w:bookmarkStart w:id="644"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52AB7C2D" w:rsidR="00EF20D5" w:rsidRDefault="00EF20D5" w:rsidP="00EF20D5">
      <w:pPr>
        <w:pStyle w:val="B1"/>
        <w:rPr>
          <w:lang w:eastAsia="zh-CN"/>
        </w:rPr>
      </w:pPr>
      <w:r>
        <w:rPr>
          <w:lang w:eastAsia="zh-CN"/>
        </w:rPr>
        <w:t>-</w:t>
      </w:r>
      <w:r>
        <w:rPr>
          <w:lang w:eastAsia="zh-CN"/>
        </w:rPr>
        <w:tab/>
        <w:t xml:space="preserve">RRC Container: An RRC container, as defined in </w:t>
      </w:r>
      <w:r w:rsidR="0083693E">
        <w:rPr>
          <w:lang w:eastAsia="zh-CN"/>
        </w:rPr>
        <w:t>TS</w:t>
      </w:r>
      <w:r w:rsidR="0083693E">
        <w:rPr>
          <w:lang w:eastAsia="zh-CN"/>
        </w:rPr>
        <w:t> </w:t>
      </w:r>
      <w:r w:rsidR="0083693E">
        <w:rPr>
          <w:lang w:eastAsia="zh-CN"/>
        </w:rPr>
        <w:t>38.331</w:t>
      </w:r>
      <w:r w:rsidR="0083693E">
        <w:rPr>
          <w:lang w:eastAsia="zh-CN"/>
        </w:rPr>
        <w:t> </w:t>
      </w:r>
      <w:r w:rsidR="0083693E">
        <w:rPr>
          <w:lang w:eastAsia="zh-CN"/>
        </w:rPr>
        <w:t>[</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645" w:name="_Toc138254800"/>
      <w:r>
        <w:rPr>
          <w:lang w:eastAsia="ko-KR"/>
        </w:rPr>
        <w:t>5.8.4</w:t>
      </w:r>
      <w:r>
        <w:rPr>
          <w:lang w:eastAsia="ko-KR"/>
        </w:rPr>
        <w:tab/>
        <w:t>Identifiers for 5G ProSe UE-to-UE Relay Discovery</w:t>
      </w:r>
      <w:bookmarkEnd w:id="645"/>
    </w:p>
    <w:p w14:paraId="7A738ED4" w14:textId="21342E50" w:rsidR="00A627C2" w:rsidRDefault="00A627C2" w:rsidP="00A627C2">
      <w:pPr>
        <w:pStyle w:val="Heading4"/>
        <w:rPr>
          <w:lang w:eastAsia="ko-KR"/>
        </w:rPr>
      </w:pPr>
      <w:bookmarkStart w:id="646" w:name="_Toc138254801"/>
      <w:r>
        <w:rPr>
          <w:lang w:eastAsia="ko-KR"/>
        </w:rPr>
        <w:t>5.8.4.1</w:t>
      </w:r>
      <w:r>
        <w:rPr>
          <w:lang w:eastAsia="ko-KR"/>
        </w:rPr>
        <w:tab/>
        <w:t>General</w:t>
      </w:r>
      <w:bookmarkEnd w:id="646"/>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23598467"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 xml:space="preserve">iscovery set of identifiers, and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647" w:name="_Toc138254802"/>
      <w:r>
        <w:rPr>
          <w:lang w:eastAsia="ko-KR"/>
        </w:rPr>
        <w:t>5.8.4.2</w:t>
      </w:r>
      <w:r>
        <w:rPr>
          <w:lang w:eastAsia="ko-KR"/>
        </w:rPr>
        <w:tab/>
        <w:t>Common identifiers for 5G ProSe UE-to-UE Relay Discovery</w:t>
      </w:r>
      <w:bookmarkEnd w:id="647"/>
    </w:p>
    <w:p w14:paraId="3ADABFCF" w14:textId="7777777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 and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lastRenderedPageBreak/>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77777777"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 and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7777777" w:rsidR="0036244A" w:rsidRDefault="0036244A" w:rsidP="0036244A">
      <w:pPr>
        <w:rPr>
          <w:lang w:eastAsia="ko-KR"/>
        </w:rPr>
      </w:pPr>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 and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77777777"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 and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7777777" w:rsidR="0036244A" w:rsidRDefault="0036244A" w:rsidP="0036244A">
      <w:pPr>
        <w:rPr>
          <w:lang w:eastAsia="ko-KR"/>
        </w:rPr>
      </w:pPr>
      <w:r>
        <w:rPr>
          <w:lang w:eastAsia="ko-KR"/>
        </w:rPr>
        <w:lastRenderedPageBreak/>
        <w:t>The following parameters are used in the 5G ProSe UE-to-UE Relay Discovery Response message (Model B) between 5G ProSe UE-to-UE Relay and discoveree 5G ProSe End UE, where Source Layer-2 ID and Destination Layer-2 ID are used for sending and receiving the message, and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77777777"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 and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648" w:name="_Toc138254803"/>
      <w:r>
        <w:rPr>
          <w:lang w:eastAsia="ko-KR"/>
        </w:rPr>
        <w:t>5.8.5</w:t>
      </w:r>
      <w:r>
        <w:rPr>
          <w:lang w:eastAsia="ko-KR"/>
        </w:rPr>
        <w:tab/>
        <w:t>Identifiers for 5G ProSe UE-to-UE Relay Communication with integrated Discovery</w:t>
      </w:r>
      <w:bookmarkEnd w:id="648"/>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649" w:name="_Toc138254804"/>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34"/>
      <w:bookmarkEnd w:id="635"/>
      <w:bookmarkEnd w:id="636"/>
      <w:bookmarkEnd w:id="637"/>
      <w:bookmarkEnd w:id="638"/>
      <w:bookmarkEnd w:id="639"/>
      <w:bookmarkEnd w:id="640"/>
      <w:bookmarkEnd w:id="641"/>
      <w:bookmarkEnd w:id="642"/>
      <w:bookmarkEnd w:id="643"/>
      <w:bookmarkEnd w:id="644"/>
      <w:bookmarkEnd w:id="649"/>
    </w:p>
    <w:p w14:paraId="39377F96" w14:textId="7362E0EF" w:rsidR="008C47BE" w:rsidRPr="00CB5EC9" w:rsidRDefault="008C47BE" w:rsidP="008C47BE">
      <w:r w:rsidRPr="00CB5EC9">
        <w:t xml:space="preserve">For UE in limited service state, as defined in </w:t>
      </w:r>
      <w:r w:rsidR="0083693E" w:rsidRPr="00CB5EC9">
        <w:t>TS</w:t>
      </w:r>
      <w:r w:rsidR="0083693E">
        <w:t> </w:t>
      </w:r>
      <w:r w:rsidR="0083693E" w:rsidRPr="00CB5EC9">
        <w:t>23.122</w:t>
      </w:r>
      <w:r w:rsidR="0083693E">
        <w:t> </w:t>
      </w:r>
      <w:r w:rsidR="0083693E"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39A6E1DF" w:rsidR="008C47BE" w:rsidRPr="00CB5EC9" w:rsidRDefault="008C47BE" w:rsidP="008C47BE">
      <w:pPr>
        <w:pStyle w:val="B1"/>
      </w:pPr>
      <w:r w:rsidRPr="00CB5EC9">
        <w:t>-</w:t>
      </w:r>
      <w:r w:rsidRPr="00CB5EC9">
        <w:tab/>
        <w:t xml:space="preserve">because UE cannot find a suitable cell of the selected PLMN as described in </w:t>
      </w:r>
      <w:r w:rsidR="0083693E" w:rsidRPr="00CB5EC9">
        <w:t>TS</w:t>
      </w:r>
      <w:r w:rsidR="0083693E">
        <w:t> </w:t>
      </w:r>
      <w:r w:rsidR="0083693E" w:rsidRPr="00CB5EC9">
        <w:t>23.122</w:t>
      </w:r>
      <w:r w:rsidR="0083693E">
        <w:t> </w:t>
      </w:r>
      <w:r w:rsidR="0083693E" w:rsidRPr="00CB5EC9">
        <w:t>[</w:t>
      </w:r>
      <w:r w:rsidRPr="00CB5EC9">
        <w:t>14]; or</w:t>
      </w:r>
    </w:p>
    <w:p w14:paraId="636EFB09" w14:textId="18EF5B03" w:rsidR="008C47BE" w:rsidRPr="00CB5EC9" w:rsidRDefault="008C47BE" w:rsidP="008C47BE">
      <w:pPr>
        <w:pStyle w:val="B1"/>
      </w:pPr>
      <w:r w:rsidRPr="00CB5EC9">
        <w:t>-</w:t>
      </w:r>
      <w:r w:rsidRPr="00CB5EC9">
        <w:tab/>
        <w:t xml:space="preserve">as the result of receiving one of the following reject reasons defined in </w:t>
      </w:r>
      <w:r w:rsidR="0083693E" w:rsidRPr="00CB5EC9">
        <w:t>TS</w:t>
      </w:r>
      <w:r w:rsidR="0083693E">
        <w:t> </w:t>
      </w:r>
      <w:r w:rsidR="0083693E" w:rsidRPr="00CB5EC9">
        <w:t>23.122</w:t>
      </w:r>
      <w:r w:rsidR="0083693E">
        <w:t> </w:t>
      </w:r>
      <w:r w:rsidR="0083693E"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531C8AB"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83693E" w:rsidRPr="00CB5EC9">
        <w:t>TS</w:t>
      </w:r>
      <w:r w:rsidR="0083693E">
        <w:t> </w:t>
      </w:r>
      <w:r w:rsidR="0083693E" w:rsidRPr="00CB5EC9">
        <w:t>36.300</w:t>
      </w:r>
      <w:r w:rsidR="0083693E">
        <w:t> </w:t>
      </w:r>
      <w:r w:rsidR="0083693E" w:rsidRPr="00CB5EC9">
        <w:t>[</w:t>
      </w:r>
      <w:r w:rsidRPr="00CB5EC9">
        <w:t xml:space="preserve">11] and </w:t>
      </w:r>
      <w:r w:rsidR="0083693E" w:rsidRPr="00CB5EC9">
        <w:t>TS</w:t>
      </w:r>
      <w:r w:rsidR="0083693E">
        <w:t> </w:t>
      </w:r>
      <w:r w:rsidR="0083693E" w:rsidRPr="00CB5EC9">
        <w:t>38.300</w:t>
      </w:r>
      <w:r w:rsidR="0083693E">
        <w:t> </w:t>
      </w:r>
      <w:r w:rsidR="0083693E" w:rsidRPr="00CB5EC9">
        <w:t>[</w:t>
      </w:r>
      <w:r w:rsidRPr="00CB5EC9">
        <w:t>12].</w:t>
      </w:r>
    </w:p>
    <w:p w14:paraId="1E6F8D81" w14:textId="4CEB1B8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83693E" w:rsidRPr="00CB5EC9">
        <w:t>TS</w:t>
      </w:r>
      <w:r w:rsidR="0083693E">
        <w:t> </w:t>
      </w:r>
      <w:r w:rsidR="0083693E" w:rsidRPr="00CB5EC9">
        <w:t>23.122</w:t>
      </w:r>
      <w:r w:rsidR="0083693E">
        <w:t> </w:t>
      </w:r>
      <w:r w:rsidR="0083693E"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50" w:name="_Toc66692692"/>
      <w:bookmarkStart w:id="651" w:name="_Toc66701871"/>
      <w:bookmarkStart w:id="652" w:name="_Toc69883541"/>
      <w:bookmarkStart w:id="653" w:name="_Toc73625555"/>
      <w:bookmarkStart w:id="654" w:name="_Toc138254805"/>
      <w:r w:rsidRPr="00CB5EC9">
        <w:rPr>
          <w:lang w:eastAsia="ko-KR"/>
        </w:rPr>
        <w:t>5.</w:t>
      </w:r>
      <w:r w:rsidR="00934181" w:rsidRPr="00CB5EC9">
        <w:rPr>
          <w:lang w:eastAsia="ko-KR"/>
        </w:rPr>
        <w:t>10</w:t>
      </w:r>
      <w:r w:rsidRPr="00CB5EC9">
        <w:rPr>
          <w:lang w:eastAsia="ko-KR"/>
        </w:rPr>
        <w:tab/>
      </w:r>
      <w:r w:rsidRPr="00CB5EC9">
        <w:t>PC5 operation in EPS for Public Safety UE</w:t>
      </w:r>
      <w:bookmarkEnd w:id="650"/>
      <w:bookmarkEnd w:id="651"/>
      <w:bookmarkEnd w:id="652"/>
      <w:bookmarkEnd w:id="653"/>
      <w:bookmarkEnd w:id="654"/>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7CE18074"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83693E" w:rsidRPr="00CB5EC9">
        <w:t>TS</w:t>
      </w:r>
      <w:r w:rsidR="0083693E">
        <w:t> </w:t>
      </w:r>
      <w:r w:rsidR="0083693E" w:rsidRPr="00CB5EC9">
        <w:t>23.303</w:t>
      </w:r>
      <w:r w:rsidR="0083693E">
        <w:t> </w:t>
      </w:r>
      <w:r w:rsidR="0083693E" w:rsidRPr="00CB5EC9">
        <w:t>[</w:t>
      </w:r>
      <w:r w:rsidRPr="00CB5EC9">
        <w:t>3].</w:t>
      </w:r>
    </w:p>
    <w:p w14:paraId="0C1E26D8" w14:textId="5225149E" w:rsidR="008C47BE" w:rsidRPr="00CB5EC9" w:rsidRDefault="008C47BE" w:rsidP="008C47BE">
      <w:pPr>
        <w:pStyle w:val="Heading2"/>
      </w:pPr>
      <w:bookmarkStart w:id="655" w:name="_Toc61540604"/>
      <w:bookmarkStart w:id="656" w:name="_Toc66692693"/>
      <w:bookmarkStart w:id="657" w:name="_Toc66701872"/>
      <w:bookmarkStart w:id="658" w:name="_Toc69883542"/>
      <w:bookmarkStart w:id="659" w:name="_Toc73625556"/>
      <w:bookmarkStart w:id="660" w:name="_Toc138254806"/>
      <w:r w:rsidRPr="00CB5EC9">
        <w:t>5.</w:t>
      </w:r>
      <w:r w:rsidR="00934181" w:rsidRPr="00CB5EC9">
        <w:t>11</w:t>
      </w:r>
      <w:r w:rsidRPr="00CB5EC9">
        <w:tab/>
      </w:r>
      <w:r w:rsidRPr="00CB5EC9">
        <w:rPr>
          <w:lang w:eastAsia="zh-CN"/>
        </w:rPr>
        <w:t>Communication path selection between PC5 and Uu</w:t>
      </w:r>
      <w:bookmarkEnd w:id="655"/>
      <w:r w:rsidRPr="00CB5EC9">
        <w:rPr>
          <w:lang w:eastAsia="zh-CN"/>
        </w:rPr>
        <w:t xml:space="preserve"> reference points</w:t>
      </w:r>
      <w:bookmarkEnd w:id="656"/>
      <w:bookmarkEnd w:id="657"/>
      <w:bookmarkEnd w:id="658"/>
      <w:bookmarkEnd w:id="659"/>
      <w:bookmarkEnd w:id="660"/>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399A26E3"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83693E" w:rsidRPr="00CB5EC9">
        <w:rPr>
          <w:lang w:eastAsia="zh-CN"/>
        </w:rPr>
        <w:t>TS</w:t>
      </w:r>
      <w:r w:rsidR="0083693E">
        <w:rPr>
          <w:lang w:eastAsia="zh-CN"/>
        </w:rPr>
        <w:t> </w:t>
      </w:r>
      <w:r w:rsidR="0083693E" w:rsidRPr="00CB5EC9">
        <w:rPr>
          <w:lang w:eastAsia="zh-CN"/>
        </w:rPr>
        <w:t>23.288</w:t>
      </w:r>
      <w:r w:rsidR="0083693E">
        <w:rPr>
          <w:lang w:eastAsia="zh-CN"/>
        </w:rPr>
        <w:t> </w:t>
      </w:r>
      <w:r w:rsidR="0083693E"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61" w:name="_Toc73625557"/>
      <w:bookmarkStart w:id="662" w:name="_Toc138254807"/>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61"/>
      <w:bookmarkEnd w:id="662"/>
    </w:p>
    <w:p w14:paraId="276AABA9" w14:textId="2398758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83693E" w:rsidRPr="00CB5EC9">
        <w:t>TS</w:t>
      </w:r>
      <w:r w:rsidR="0083693E">
        <w:t> </w:t>
      </w:r>
      <w:r w:rsidR="0083693E" w:rsidRPr="00CB5EC9">
        <w:t>23.501</w:t>
      </w:r>
      <w:r w:rsidR="0083693E">
        <w:t> </w:t>
      </w:r>
      <w:r w:rsidR="0083693E" w:rsidRPr="00CB5EC9">
        <w:t>[</w:t>
      </w:r>
      <w:r w:rsidR="00395A71" w:rsidRPr="00CB5EC9">
        <w:t>4</w:t>
      </w:r>
      <w:r w:rsidRPr="00CB5EC9">
        <w:t>].</w:t>
      </w:r>
    </w:p>
    <w:p w14:paraId="4248378E" w14:textId="6C418111"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83693E" w:rsidRPr="00CB5EC9">
        <w:t>TS</w:t>
      </w:r>
      <w:r w:rsidR="0083693E">
        <w:t> </w:t>
      </w:r>
      <w:r w:rsidR="0083693E" w:rsidRPr="00CB5EC9">
        <w:t>23.501</w:t>
      </w:r>
      <w:r w:rsidR="0083693E">
        <w:t> </w:t>
      </w:r>
      <w:r w:rsidR="0083693E"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3658082F" w:rsidR="007B15E9" w:rsidRPr="00CB5EC9" w:rsidRDefault="007B15E9">
      <w:r w:rsidRPr="00CB5EC9">
        <w:t xml:space="preserve">A Remote UE may also be subject to NAS level congestion control as specified in </w:t>
      </w:r>
      <w:r w:rsidR="0083693E" w:rsidRPr="00CB5EC9">
        <w:t>TS</w:t>
      </w:r>
      <w:r w:rsidR="0083693E">
        <w:t> </w:t>
      </w:r>
      <w:r w:rsidR="0083693E" w:rsidRPr="00CB5EC9">
        <w:t>23.501</w:t>
      </w:r>
      <w:r w:rsidR="0083693E">
        <w:t> </w:t>
      </w:r>
      <w:r w:rsidR="0083693E"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63" w:name="_Toc19199126"/>
      <w:bookmarkStart w:id="664" w:name="_Toc27821916"/>
      <w:bookmarkStart w:id="665" w:name="_Toc36126270"/>
      <w:bookmarkStart w:id="666" w:name="_Toc45012594"/>
      <w:bookmarkStart w:id="667" w:name="_Toc51754020"/>
      <w:bookmarkStart w:id="668" w:name="_Toc51754154"/>
      <w:bookmarkStart w:id="669" w:name="_Toc51838981"/>
      <w:bookmarkStart w:id="670" w:name="_Toc66692694"/>
      <w:bookmarkStart w:id="671" w:name="_Toc66701873"/>
      <w:bookmarkStart w:id="672" w:name="_Toc69883543"/>
      <w:bookmarkStart w:id="673" w:name="_Toc73625558"/>
      <w:bookmarkStart w:id="674" w:name="_Toc138254808"/>
      <w:r>
        <w:t>5.13</w:t>
      </w:r>
      <w:r>
        <w:tab/>
        <w:t>Support for PC5 DRX operations</w:t>
      </w:r>
      <w:bookmarkEnd w:id="674"/>
    </w:p>
    <w:p w14:paraId="548E0801" w14:textId="77777777" w:rsidR="00DB4E7B" w:rsidRDefault="00DB4E7B" w:rsidP="004909A6">
      <w:pPr>
        <w:pStyle w:val="Heading3"/>
      </w:pPr>
      <w:bookmarkStart w:id="675" w:name="_Toc138254809"/>
      <w:r>
        <w:t>5.13.1</w:t>
      </w:r>
      <w:r>
        <w:tab/>
        <w:t>General</w:t>
      </w:r>
      <w:bookmarkEnd w:id="675"/>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73A4E4E5" w:rsidR="00DB4E7B" w:rsidRDefault="00DB4E7B" w:rsidP="00DB4E7B">
      <w:r>
        <w:t xml:space="preserve">Support for PC5 DRX operations in the AS layer is specified in </w:t>
      </w:r>
      <w:r w:rsidR="0083693E">
        <w:t>TS</w:t>
      </w:r>
      <w:r w:rsidR="0083693E">
        <w:t> </w:t>
      </w:r>
      <w:r w:rsidR="0083693E">
        <w:t>38.300</w:t>
      </w:r>
      <w:r w:rsidR="0083693E">
        <w:t> </w:t>
      </w:r>
      <w:r w:rsidR="0083693E">
        <w:t>[</w:t>
      </w:r>
      <w:r>
        <w:t>1</w:t>
      </w:r>
      <w:r w:rsidR="004909A6">
        <w:t>2</w:t>
      </w:r>
      <w:r>
        <w:t>].</w:t>
      </w:r>
    </w:p>
    <w:p w14:paraId="5D7D2017" w14:textId="2F8236CB" w:rsidR="00DB4E7B" w:rsidRDefault="00DB4E7B" w:rsidP="004909A6">
      <w:pPr>
        <w:pStyle w:val="Heading3"/>
      </w:pPr>
      <w:bookmarkStart w:id="676" w:name="_Toc138254810"/>
      <w:r>
        <w:t>5.13.2</w:t>
      </w:r>
      <w:r>
        <w:tab/>
        <w:t>PC5 DRX operations for 5G ProSe Direct Discovery and 5G ProSe UE-to-Network Relay Discovery</w:t>
      </w:r>
      <w:bookmarkEnd w:id="676"/>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77" w:name="_Toc138254811"/>
      <w:r>
        <w:t>5.13.3</w:t>
      </w:r>
      <w:r>
        <w:tab/>
        <w:t>PC5 DRX operations for 5G ProSe Direct Communication and 5G ProSe UE-to-Network Relay Communication</w:t>
      </w:r>
      <w:bookmarkEnd w:id="677"/>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lastRenderedPageBreak/>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64285F36"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83693E">
        <w:t>TS</w:t>
      </w:r>
      <w:r w:rsidR="0083693E">
        <w:t> </w:t>
      </w:r>
      <w:r w:rsidR="0083693E">
        <w:t>38.300</w:t>
      </w:r>
      <w:r w:rsidR="0083693E">
        <w:t> </w:t>
      </w:r>
      <w:r w:rsidR="0083693E">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678" w:name="_Toc138254812"/>
      <w:r>
        <w:t>5.14</w:t>
      </w:r>
      <w:r>
        <w:tab/>
        <w:t>5G ProSe UE-to-UE Relay Communication</w:t>
      </w:r>
      <w:bookmarkEnd w:id="678"/>
    </w:p>
    <w:p w14:paraId="5A3BB169" w14:textId="0945780B" w:rsidR="00D45C1F" w:rsidRDefault="00D45C1F" w:rsidP="00D45C1F">
      <w:pPr>
        <w:pStyle w:val="Heading3"/>
      </w:pPr>
      <w:bookmarkStart w:id="679" w:name="_Toc138254813"/>
      <w:r>
        <w:t>5.14.1</w:t>
      </w:r>
      <w:r>
        <w:tab/>
        <w:t>5G ProSe Layer-3 UE-to-UE Relay Communication</w:t>
      </w:r>
      <w:bookmarkEnd w:id="679"/>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680" w:name="_Toc138254814"/>
      <w:r>
        <w:t>5.14.2</w:t>
      </w:r>
      <w:r>
        <w:tab/>
        <w:t>5G ProSe Layer-2 UE-to-UE Relay Communication</w:t>
      </w:r>
      <w:bookmarkEnd w:id="680"/>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681" w:name="_Toc138254815"/>
      <w:r>
        <w:t>5.15</w:t>
      </w:r>
      <w:r>
        <w:tab/>
        <w:t>Path switching between two UE-to-Network Relays</w:t>
      </w:r>
      <w:bookmarkEnd w:id="681"/>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77777777"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 and 5G ProSe Layer-3 UE-to-Network Relay without N3IWF).</w:t>
      </w:r>
    </w:p>
    <w:p w14:paraId="287613C1" w14:textId="5E44C9CF" w:rsidR="0039311E" w:rsidRDefault="0039311E" w:rsidP="00140F75">
      <w:pPr>
        <w:pStyle w:val="B1"/>
      </w:pPr>
      <w:r>
        <w:lastRenderedPageBreak/>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682" w:name="_Toc138254816"/>
      <w:r>
        <w:t>5.16</w:t>
      </w:r>
      <w:r>
        <w:tab/>
        <w:t>Communication path switching between PC5 and Uu reference points</w:t>
      </w:r>
      <w:bookmarkEnd w:id="682"/>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9pt;height:209.1pt" o:ole="">
            <v:imagedata r:id="rId47" o:title=""/>
          </v:shape>
          <o:OLEObject Type="Embed" ProgID="Visio.Drawing.15" ShapeID="_x0000_i1041" DrawAspect="Content" ObjectID="_1748868473" r:id="rId48"/>
        </w:object>
      </w:r>
    </w:p>
    <w:p w14:paraId="78271167" w14:textId="3D14C459" w:rsidR="008D480E" w:rsidRDefault="008D480E" w:rsidP="008D480E">
      <w:pPr>
        <w:pStyle w:val="TF"/>
      </w:pPr>
      <w:r>
        <w:t>Figure 5.16-1: Example scenario of communication path switching between PC5 and Uu reference points (i.e. switching between Figure a and Figure 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lastRenderedPageBreak/>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21755EF9" w:rsidR="00E92BE8" w:rsidRDefault="00E92BE8" w:rsidP="00F40748">
      <w:r>
        <w:t>At path switching, the same traffic type between for PDU Session and for PC5 unicast link is maintained, i.e. IP type, Ethernet type, and Unstructured type.</w:t>
      </w:r>
    </w:p>
    <w:p w14:paraId="0A23924A" w14:textId="33010A9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83693E">
        <w:t>TS</w:t>
      </w:r>
      <w:r w:rsidR="0083693E">
        <w:t> </w:t>
      </w:r>
      <w:r w:rsidR="0083693E">
        <w:t>23.502</w:t>
      </w:r>
      <w:r w:rsidR="0083693E">
        <w:t> </w:t>
      </w:r>
      <w:r w:rsidR="0083693E">
        <w:t>[</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7AFF93E5" w:rsidR="008D480E" w:rsidRDefault="008D480E" w:rsidP="00F40748">
      <w:r>
        <w:t>When both Uu path and PC5 path are available, a make-before-break mechanism is used when switching between PC5 path and Uu path. That is, the UEs first prepare the target path to communicate with each other, and then perform the path switching and communicate over the target path, and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683" w:name="_Toc138254817"/>
      <w:r>
        <w:t>5.17</w:t>
      </w:r>
      <w:r>
        <w:tab/>
      </w:r>
      <w:r w:rsidR="00C72C27">
        <w:t xml:space="preserve">Multi-path communication </w:t>
      </w:r>
      <w:r>
        <w:t>via Uu and via 5G ProSe UE-to-Network Relay</w:t>
      </w:r>
      <w:bookmarkEnd w:id="683"/>
    </w:p>
    <w:p w14:paraId="011CE3F4" w14:textId="69AE1D77" w:rsidR="00B9074B" w:rsidRDefault="00B9074B" w:rsidP="00B9074B">
      <w:pPr>
        <w:pStyle w:val="Heading3"/>
      </w:pPr>
      <w:bookmarkStart w:id="684" w:name="_Toc138254818"/>
      <w:r>
        <w:t>5.17.1</w:t>
      </w:r>
      <w:r>
        <w:tab/>
        <w:t>General</w:t>
      </w:r>
      <w:bookmarkEnd w:id="684"/>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25pt;height:100.8pt" o:ole="">
            <v:imagedata r:id="rId49" o:title="" cropbottom="3965f"/>
          </v:shape>
          <o:OLEObject Type="Embed" ProgID="Visio.Drawing.15" ShapeID="_x0000_i1042" DrawAspect="Content" ObjectID="_1748868474" r:id="rId50"/>
        </w:object>
      </w:r>
    </w:p>
    <w:p w14:paraId="5E59F952" w14:textId="7B38B8A7" w:rsidR="00B9074B" w:rsidRDefault="00B9074B" w:rsidP="00B9074B">
      <w:pPr>
        <w:pStyle w:val="TF"/>
      </w:pPr>
      <w:r>
        <w:t>Figure 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685" w:name="_Toc138254819"/>
      <w:r>
        <w:t>5.17.2</w:t>
      </w:r>
      <w:r>
        <w:tab/>
      </w:r>
      <w:r w:rsidR="00C72C27">
        <w:t xml:space="preserve">Multi-path communication </w:t>
      </w:r>
      <w:r>
        <w:t>via direct Uu path and via 5G ProSe Layer-3 UE-to-Network Relay</w:t>
      </w:r>
      <w:bookmarkEnd w:id="685"/>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147FA484" w:rsidR="00B9074B" w:rsidRDefault="00B9074B" w:rsidP="00B9074B">
      <w:r>
        <w:t xml:space="preserve">When a 5G ProSe Layer-3 Remote UE accesses the network via a 5G ProSe Layer-3 UE-to-Network Relay with N3IWF, the Layer-3 Remote UE connection via Layer-3 UE-to-Network Relay with N3IWF is considered as "untrusted </w:t>
      </w:r>
      <w:r>
        <w:lastRenderedPageBreak/>
        <w:t>non-3GPP access to 5GC via N3IWF", therefore the</w:t>
      </w:r>
      <w:r w:rsidR="00C72C27">
        <w:t xml:space="preserve"> multi-path communication</w:t>
      </w:r>
      <w:r>
        <w:t xml:space="preserve"> can be achieved using MA PDU Session in ATSSS features specified in clause 5.32 of </w:t>
      </w:r>
      <w:r w:rsidR="0083693E">
        <w:t>TS</w:t>
      </w:r>
      <w:r w:rsidR="0083693E">
        <w:t> </w:t>
      </w:r>
      <w:r w:rsidR="0083693E">
        <w:t>23.501</w:t>
      </w:r>
      <w:r w:rsidR="0083693E">
        <w:t> </w:t>
      </w:r>
      <w:r w:rsidR="0083693E">
        <w:t>[</w:t>
      </w:r>
      <w:r>
        <w:t>4].</w:t>
      </w:r>
    </w:p>
    <w:p w14:paraId="4CA6D61B" w14:textId="0EAE19BE" w:rsidR="00B9074B" w:rsidRDefault="00B9074B" w:rsidP="00F40748">
      <w:pPr>
        <w:pStyle w:val="NO"/>
      </w:pPr>
      <w:r>
        <w:t>NOTE:</w:t>
      </w:r>
      <w:r>
        <w:tab/>
        <w:t xml:space="preserve">MA PDU Session requires ATSSS Information in SM subscription data as specified in </w:t>
      </w:r>
      <w:r w:rsidR="0083693E">
        <w:t>TS</w:t>
      </w:r>
      <w:r w:rsidR="0083693E">
        <w:t> </w:t>
      </w:r>
      <w:r w:rsidR="0083693E">
        <w:t>23.502</w:t>
      </w:r>
      <w:r w:rsidR="0083693E">
        <w:t> </w:t>
      </w:r>
      <w:r w:rsidR="0083693E">
        <w:t>[</w:t>
      </w:r>
      <w:r>
        <w:t>5].</w:t>
      </w:r>
    </w:p>
    <w:p w14:paraId="38A8BC2D" w14:textId="58689030" w:rsidR="00B96A2D" w:rsidRDefault="00B96A2D" w:rsidP="00B96A2D">
      <w:pPr>
        <w:pStyle w:val="Heading2"/>
      </w:pPr>
      <w:bookmarkStart w:id="686" w:name="_Toc138254820"/>
      <w:r>
        <w:t>5.18</w:t>
      </w:r>
      <w:r>
        <w:tab/>
        <w:t>Support of Public Warning Notification Relaying</w:t>
      </w:r>
      <w:bookmarkEnd w:id="686"/>
    </w:p>
    <w:p w14:paraId="02D8872E" w14:textId="412D314C"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4A48D7DD" w:rsidR="00B96A2D" w:rsidRDefault="00B96A2D" w:rsidP="00B96A2D">
      <w:r>
        <w:t xml:space="preserve">The 5G ProSe UE-to-Network Relay performs the duplication detection function as specified in </w:t>
      </w:r>
      <w:r w:rsidR="0083693E">
        <w:t>TS</w:t>
      </w:r>
      <w:r w:rsidR="0083693E">
        <w:t> </w:t>
      </w:r>
      <w:r w:rsidR="0083693E">
        <w:t>23.041</w:t>
      </w:r>
      <w:r w:rsidR="0083693E">
        <w:t> </w:t>
      </w:r>
      <w:r w:rsidR="0083693E">
        <w:t>[</w:t>
      </w:r>
      <w:r>
        <w:t xml:space="preserve">32] to suppress received duplicated warning messages over Uu. The 5G ProSe UE-to-Network Remote UE performs the duplication detection function as specified in </w:t>
      </w:r>
      <w:r w:rsidR="0083693E">
        <w:t>TS</w:t>
      </w:r>
      <w:r w:rsidR="0083693E">
        <w:t> </w:t>
      </w:r>
      <w:r w:rsidR="0083693E">
        <w:t>23.041</w:t>
      </w:r>
      <w:r w:rsidR="0083693E">
        <w:t> </w:t>
      </w:r>
      <w:r w:rsidR="0083693E">
        <w:t>[</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4A67294E" w:rsidR="00B96A2D" w:rsidRDefault="00B96A2D" w:rsidP="00B96A2D">
      <w:r>
        <w:t xml:space="preserve">5G ProSe Layer-2 UE-to-Network Relay can alternatively forward the PWS SIBs (i.e. SIB 6/7/8) to a connected 5G ProSe Layer-2 Remote UE over the unicast link as specified in </w:t>
      </w:r>
      <w:r w:rsidR="0083693E">
        <w:t>TS</w:t>
      </w:r>
      <w:r w:rsidR="0083693E">
        <w:t> </w:t>
      </w:r>
      <w:r w:rsidR="0083693E">
        <w:t>38.300</w:t>
      </w:r>
      <w:r w:rsidR="0083693E">
        <w:t> </w:t>
      </w:r>
      <w:r w:rsidR="0083693E">
        <w:t>[</w:t>
      </w:r>
      <w:r>
        <w:t>12].</w:t>
      </w:r>
    </w:p>
    <w:p w14:paraId="1EC256B6" w14:textId="02132D81" w:rsidR="00B96A2D" w:rsidRDefault="00B96A2D" w:rsidP="00B96A2D">
      <w:r>
        <w:t xml:space="preserve">The Public Warning System architecture for 5G System is specified in </w:t>
      </w:r>
      <w:r w:rsidR="0083693E">
        <w:t>TS</w:t>
      </w:r>
      <w:r w:rsidR="0083693E">
        <w:t> </w:t>
      </w:r>
      <w:r w:rsidR="0083693E">
        <w:t>23.041</w:t>
      </w:r>
      <w:r w:rsidR="0083693E">
        <w:t> </w:t>
      </w:r>
      <w:r w:rsidR="0083693E">
        <w:t>[</w:t>
      </w:r>
      <w:r>
        <w:t>32].</w:t>
      </w:r>
    </w:p>
    <w:p w14:paraId="5F891D30" w14:textId="77777777" w:rsidR="008C47BE" w:rsidRPr="00CB5EC9" w:rsidRDefault="008C47BE" w:rsidP="008C47BE">
      <w:pPr>
        <w:pStyle w:val="Heading1"/>
        <w:rPr>
          <w:lang w:eastAsia="ko-KR"/>
        </w:rPr>
      </w:pPr>
      <w:bookmarkStart w:id="687" w:name="_Toc138254821"/>
      <w:r w:rsidRPr="00CB5EC9">
        <w:rPr>
          <w:lang w:eastAsia="ko-KR"/>
        </w:rPr>
        <w:t>6</w:t>
      </w:r>
      <w:r w:rsidRPr="00CB5EC9">
        <w:rPr>
          <w:lang w:eastAsia="ko-KR"/>
        </w:rPr>
        <w:tab/>
        <w:t>Functional description and information flows</w:t>
      </w:r>
      <w:bookmarkEnd w:id="663"/>
      <w:bookmarkEnd w:id="664"/>
      <w:bookmarkEnd w:id="665"/>
      <w:bookmarkEnd w:id="666"/>
      <w:bookmarkEnd w:id="667"/>
      <w:bookmarkEnd w:id="668"/>
      <w:bookmarkEnd w:id="669"/>
      <w:bookmarkEnd w:id="670"/>
      <w:bookmarkEnd w:id="671"/>
      <w:bookmarkEnd w:id="672"/>
      <w:bookmarkEnd w:id="673"/>
      <w:bookmarkEnd w:id="687"/>
    </w:p>
    <w:p w14:paraId="2A31982D" w14:textId="77777777" w:rsidR="008C47BE" w:rsidRPr="00CB5EC9" w:rsidRDefault="008C47BE" w:rsidP="008C47BE">
      <w:pPr>
        <w:pStyle w:val="Heading2"/>
      </w:pPr>
      <w:bookmarkStart w:id="688" w:name="_Toc517047974"/>
      <w:bookmarkStart w:id="689" w:name="_Toc45003250"/>
      <w:bookmarkStart w:id="690" w:name="_Toc66692695"/>
      <w:bookmarkStart w:id="691" w:name="_Toc66701874"/>
      <w:bookmarkStart w:id="692" w:name="_Toc69883544"/>
      <w:bookmarkStart w:id="693" w:name="_Toc73625559"/>
      <w:bookmarkStart w:id="694" w:name="_Toc138254822"/>
      <w:r w:rsidRPr="00CB5EC9">
        <w:t>6.1</w:t>
      </w:r>
      <w:r w:rsidRPr="00CB5EC9">
        <w:tab/>
        <w:t>Control and user plane stacks</w:t>
      </w:r>
      <w:bookmarkEnd w:id="688"/>
      <w:bookmarkEnd w:id="689"/>
      <w:bookmarkEnd w:id="690"/>
      <w:bookmarkEnd w:id="691"/>
      <w:bookmarkEnd w:id="692"/>
      <w:bookmarkEnd w:id="693"/>
      <w:bookmarkEnd w:id="694"/>
    </w:p>
    <w:p w14:paraId="4BA7B2BD" w14:textId="77777777" w:rsidR="008C47BE" w:rsidRPr="00CB5EC9" w:rsidRDefault="008C47BE" w:rsidP="008C47BE">
      <w:pPr>
        <w:pStyle w:val="Heading3"/>
      </w:pPr>
      <w:bookmarkStart w:id="695" w:name="_Toc517047975"/>
      <w:bookmarkStart w:id="696" w:name="_Toc45003251"/>
      <w:bookmarkStart w:id="697" w:name="_Toc66692696"/>
      <w:bookmarkStart w:id="698" w:name="_Toc66701875"/>
      <w:bookmarkStart w:id="699" w:name="_Toc69883545"/>
      <w:bookmarkStart w:id="700" w:name="_Toc73625560"/>
      <w:bookmarkStart w:id="701" w:name="_Toc138254823"/>
      <w:r w:rsidRPr="00CB5EC9">
        <w:t>6.1.1</w:t>
      </w:r>
      <w:r w:rsidRPr="00CB5EC9">
        <w:tab/>
        <w:t>Control Plane</w:t>
      </w:r>
      <w:bookmarkEnd w:id="695"/>
      <w:bookmarkEnd w:id="696"/>
      <w:bookmarkEnd w:id="697"/>
      <w:bookmarkEnd w:id="698"/>
      <w:bookmarkEnd w:id="699"/>
      <w:bookmarkEnd w:id="700"/>
      <w:bookmarkEnd w:id="701"/>
    </w:p>
    <w:p w14:paraId="7B80E5EE" w14:textId="77777777" w:rsidR="008C47BE" w:rsidRPr="00CB5EC9" w:rsidRDefault="008C47BE" w:rsidP="008C47BE">
      <w:pPr>
        <w:pStyle w:val="Heading4"/>
      </w:pPr>
      <w:bookmarkStart w:id="702" w:name="_Toc517047976"/>
      <w:bookmarkStart w:id="703" w:name="_Toc45003252"/>
      <w:bookmarkStart w:id="704" w:name="_Toc66692697"/>
      <w:bookmarkStart w:id="705" w:name="_Toc66701876"/>
      <w:bookmarkStart w:id="706" w:name="_Toc69883546"/>
      <w:bookmarkStart w:id="707" w:name="_Toc73625561"/>
      <w:bookmarkStart w:id="708" w:name="_Toc138254824"/>
      <w:r w:rsidRPr="00CB5EC9">
        <w:t>6.1.1.1</w:t>
      </w:r>
      <w:r w:rsidRPr="00CB5EC9">
        <w:tab/>
        <w:t>General</w:t>
      </w:r>
      <w:bookmarkEnd w:id="702"/>
      <w:bookmarkEnd w:id="703"/>
      <w:bookmarkEnd w:id="704"/>
      <w:bookmarkEnd w:id="705"/>
      <w:bookmarkEnd w:id="706"/>
      <w:bookmarkEnd w:id="707"/>
      <w:bookmarkEnd w:id="708"/>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709" w:name="_Toc517047980"/>
      <w:bookmarkStart w:id="710" w:name="_Toc45003256"/>
      <w:bookmarkStart w:id="711" w:name="_Toc66692698"/>
      <w:bookmarkStart w:id="712" w:name="_Toc66701877"/>
      <w:bookmarkStart w:id="713" w:name="_Toc69883547"/>
      <w:bookmarkStart w:id="714" w:name="_Toc73625562"/>
      <w:bookmarkStart w:id="715" w:name="_Toc138254825"/>
      <w:r w:rsidRPr="00CB5EC9">
        <w:t>6.1.1.2</w:t>
      </w:r>
      <w:r w:rsidRPr="00CB5EC9">
        <w:tab/>
        <w:t>UE - UE</w:t>
      </w:r>
      <w:bookmarkEnd w:id="709"/>
      <w:bookmarkEnd w:id="710"/>
      <w:bookmarkEnd w:id="711"/>
      <w:bookmarkEnd w:id="712"/>
      <w:bookmarkEnd w:id="713"/>
      <w:bookmarkEnd w:id="714"/>
      <w:bookmarkEnd w:id="715"/>
    </w:p>
    <w:p w14:paraId="5E72603B" w14:textId="77777777" w:rsidR="008C47BE" w:rsidRPr="00CB5EC9" w:rsidRDefault="008C47BE" w:rsidP="008C47BE">
      <w:pPr>
        <w:pStyle w:val="Heading5"/>
      </w:pPr>
      <w:bookmarkStart w:id="716" w:name="_Toc517047981"/>
      <w:bookmarkStart w:id="717" w:name="_Toc45003257"/>
      <w:bookmarkStart w:id="718" w:name="_Toc66692699"/>
      <w:bookmarkStart w:id="719" w:name="_Toc66701878"/>
      <w:bookmarkStart w:id="720" w:name="_Toc69883548"/>
      <w:bookmarkStart w:id="721" w:name="_Toc73625563"/>
      <w:bookmarkStart w:id="722" w:name="_Toc138254826"/>
      <w:r w:rsidRPr="00CB5EC9">
        <w:t>6.1.1.2.1</w:t>
      </w:r>
      <w:r w:rsidRPr="00CB5EC9">
        <w:tab/>
        <w:t>Discovery plane PC5 interface</w:t>
      </w:r>
      <w:bookmarkEnd w:id="716"/>
      <w:bookmarkEnd w:id="717"/>
      <w:bookmarkEnd w:id="718"/>
      <w:bookmarkEnd w:id="719"/>
      <w:bookmarkEnd w:id="720"/>
      <w:bookmarkEnd w:id="721"/>
      <w:bookmarkEnd w:id="722"/>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51" o:title=""/>
          </v:shape>
          <o:OLEObject Type="Embed" ProgID="Visio.Drawing.11" ShapeID="_x0000_i1043" DrawAspect="Content" ObjectID="_1748868475" r:id="rId52"/>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23" w:name="_Toc517047982"/>
      <w:bookmarkStart w:id="724" w:name="_Toc45003258"/>
      <w:bookmarkStart w:id="725" w:name="_Toc66692700"/>
      <w:bookmarkStart w:id="726" w:name="_Toc66701879"/>
      <w:bookmarkStart w:id="727" w:name="_Toc69883549"/>
      <w:bookmarkStart w:id="728" w:name="_Toc73625564"/>
      <w:bookmarkStart w:id="729" w:name="_Toc138254827"/>
      <w:r w:rsidRPr="00CB5EC9">
        <w:t>6.1.1.2.2</w:t>
      </w:r>
      <w:r w:rsidRPr="00CB5EC9">
        <w:tab/>
        <w:t>PC5 Signalling Protocol</w:t>
      </w:r>
      <w:bookmarkEnd w:id="723"/>
      <w:bookmarkEnd w:id="724"/>
      <w:bookmarkEnd w:id="725"/>
      <w:bookmarkEnd w:id="726"/>
      <w:bookmarkEnd w:id="727"/>
      <w:bookmarkEnd w:id="728"/>
      <w:bookmarkEnd w:id="729"/>
    </w:p>
    <w:p w14:paraId="249D960C" w14:textId="7A2C707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83693E" w:rsidRPr="00CB5EC9">
        <w:rPr>
          <w:lang w:eastAsia="ko-KR"/>
        </w:rPr>
        <w:t>TS</w:t>
      </w:r>
      <w:r w:rsidR="0083693E">
        <w:rPr>
          <w:lang w:eastAsia="ko-KR"/>
        </w:rPr>
        <w:t> </w:t>
      </w:r>
      <w:r w:rsidR="0083693E" w:rsidRPr="00CB5EC9">
        <w:rPr>
          <w:lang w:eastAsia="ko-KR"/>
        </w:rPr>
        <w:t>23.287</w:t>
      </w:r>
      <w:r w:rsidR="0083693E">
        <w:rPr>
          <w:lang w:eastAsia="ko-KR"/>
        </w:rPr>
        <w:t> </w:t>
      </w:r>
      <w:r w:rsidR="0083693E"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30" w:name="_Toc66692701"/>
      <w:bookmarkStart w:id="731" w:name="_Toc517047984"/>
      <w:bookmarkStart w:id="732" w:name="_Toc66701880"/>
      <w:bookmarkStart w:id="733" w:name="_Toc69883550"/>
      <w:bookmarkStart w:id="734" w:name="_Toc73625565"/>
      <w:bookmarkStart w:id="735" w:name="_Toc13825482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30"/>
      <w:bookmarkEnd w:id="731"/>
      <w:bookmarkEnd w:id="732"/>
      <w:bookmarkEnd w:id="733"/>
      <w:bookmarkEnd w:id="734"/>
      <w:bookmarkEnd w:id="735"/>
    </w:p>
    <w:p w14:paraId="1C4D182B" w14:textId="77777777" w:rsidR="008C47BE" w:rsidRPr="00CB5EC9" w:rsidRDefault="008C47BE" w:rsidP="008C47BE">
      <w:pPr>
        <w:pStyle w:val="TH"/>
      </w:pPr>
      <w:r w:rsidRPr="00CB5EC9">
        <w:object w:dxaOrig="13200" w:dyaOrig="5265" w14:anchorId="2583F79F">
          <v:shape id="_x0000_i1044" type="#_x0000_t75" style="width:482.1pt;height:192.2pt" o:ole="">
            <v:imagedata r:id="rId53" o:title=""/>
          </v:shape>
          <o:OLEObject Type="Embed" ProgID="Visio.Drawing.15" ShapeID="_x0000_i1044" DrawAspect="Content" ObjectID="_1748868476" r:id="rId54"/>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36" w:name="_Toc66692702"/>
      <w:bookmarkStart w:id="737" w:name="_Toc66701881"/>
      <w:bookmarkStart w:id="738" w:name="_Toc69883551"/>
      <w:bookmarkStart w:id="739" w:name="_Toc73625566"/>
      <w:bookmarkStart w:id="740" w:name="_Toc138254829"/>
      <w:r w:rsidRPr="00CB5EC9">
        <w:t>6.1.1.4</w:t>
      </w:r>
      <w:r w:rsidRPr="00CB5EC9">
        <w:tab/>
        <w:t>5G DDNMF – UDM</w:t>
      </w:r>
      <w:bookmarkEnd w:id="736"/>
      <w:bookmarkEnd w:id="737"/>
      <w:bookmarkEnd w:id="738"/>
      <w:bookmarkEnd w:id="739"/>
      <w:bookmarkEnd w:id="740"/>
    </w:p>
    <w:p w14:paraId="17035976" w14:textId="25ED385C" w:rsidR="008C47BE" w:rsidRPr="00CB5EC9" w:rsidRDefault="008C47BE" w:rsidP="008C47BE">
      <w:r w:rsidRPr="00CB5EC9">
        <w:t xml:space="preserve">5G DDNMF uses Nudm interface defined in </w:t>
      </w:r>
      <w:r w:rsidR="0083693E" w:rsidRPr="00CB5EC9">
        <w:t>TS</w:t>
      </w:r>
      <w:r w:rsidR="0083693E">
        <w:t> </w:t>
      </w:r>
      <w:r w:rsidR="0083693E" w:rsidRPr="00CB5EC9">
        <w:t>23.501</w:t>
      </w:r>
      <w:r w:rsidR="0083693E">
        <w:t> </w:t>
      </w:r>
      <w:r w:rsidR="0083693E"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41" w:name="_Toc66692703"/>
    </w:p>
    <w:p w14:paraId="768BB4F1" w14:textId="77777777" w:rsidR="008C47BE" w:rsidRPr="00CB5EC9" w:rsidRDefault="008C47BE" w:rsidP="008C47BE">
      <w:pPr>
        <w:pStyle w:val="Heading4"/>
      </w:pPr>
      <w:bookmarkStart w:id="742" w:name="_Toc66701882"/>
      <w:bookmarkStart w:id="743" w:name="_Toc69883552"/>
      <w:bookmarkStart w:id="744" w:name="_Toc73625567"/>
      <w:bookmarkStart w:id="745" w:name="_Toc138254830"/>
      <w:r w:rsidRPr="00CB5EC9">
        <w:lastRenderedPageBreak/>
        <w:t>6.1.1.5</w:t>
      </w:r>
      <w:r w:rsidRPr="00CB5EC9">
        <w:tab/>
        <w:t>5G DDNMF – 5G DDNMF</w:t>
      </w:r>
      <w:bookmarkEnd w:id="741"/>
      <w:bookmarkEnd w:id="742"/>
      <w:bookmarkEnd w:id="743"/>
      <w:bookmarkEnd w:id="744"/>
      <w:bookmarkEnd w:id="745"/>
    </w:p>
    <w:p w14:paraId="0360C8B6" w14:textId="591E1AB6" w:rsidR="005D7532" w:rsidRDefault="005D7532" w:rsidP="008C47BE">
      <w:r>
        <w:t xml:space="preserve">The control plane protocol(s) between 5G DDNMFs are defined in </w:t>
      </w:r>
      <w:r w:rsidR="0083693E">
        <w:t>TS</w:t>
      </w:r>
      <w:r w:rsidR="0083693E">
        <w:t> </w:t>
      </w:r>
      <w:r w:rsidR="0083693E">
        <w:t>29.500</w:t>
      </w:r>
      <w:r w:rsidR="0083693E">
        <w:t> </w:t>
      </w:r>
      <w:r w:rsidR="0083693E">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46" w:name="_Toc66692704"/>
      <w:bookmarkStart w:id="747" w:name="_Toc66701883"/>
      <w:bookmarkStart w:id="748" w:name="_Toc69883553"/>
      <w:bookmarkStart w:id="749" w:name="_Toc73625568"/>
      <w:bookmarkStart w:id="750" w:name="_Toc138254831"/>
      <w:r w:rsidRPr="00CB5EC9">
        <w:t>6.1.1.6</w:t>
      </w:r>
      <w:r w:rsidRPr="00CB5EC9">
        <w:tab/>
        <w:t>5G DDNMF – ProSe Application Server</w:t>
      </w:r>
      <w:bookmarkEnd w:id="746"/>
      <w:bookmarkEnd w:id="747"/>
      <w:bookmarkEnd w:id="748"/>
      <w:bookmarkEnd w:id="749"/>
      <w:bookmarkEnd w:id="750"/>
    </w:p>
    <w:p w14:paraId="2988B155" w14:textId="70DFC27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83693E" w:rsidRPr="00CB5EC9">
        <w:t>TS</w:t>
      </w:r>
      <w:r w:rsidR="0083693E">
        <w:t> </w:t>
      </w:r>
      <w:r w:rsidR="0083693E" w:rsidRPr="00CB5EC9">
        <w:t>23.</w:t>
      </w:r>
      <w:r w:rsidR="0083693E" w:rsidRPr="00CB5EC9">
        <w:rPr>
          <w:rFonts w:eastAsia="SimSun"/>
          <w:lang w:eastAsia="zh-CN"/>
        </w:rPr>
        <w:t>501</w:t>
      </w:r>
      <w:r w:rsidR="0083693E">
        <w:t> </w:t>
      </w:r>
      <w:r w:rsidR="0083693E" w:rsidRPr="00CB5EC9">
        <w:t>[</w:t>
      </w:r>
      <w:r w:rsidRPr="00CB5EC9">
        <w:rPr>
          <w:rFonts w:eastAsia="SimSun"/>
          <w:lang w:eastAsia="zh-CN"/>
        </w:rPr>
        <w:t>4</w:t>
      </w:r>
      <w:r w:rsidRPr="00CB5EC9">
        <w:t xml:space="preserve">] and </w:t>
      </w:r>
      <w:r w:rsidR="0083693E" w:rsidRPr="00CB5EC9">
        <w:t>TS</w:t>
      </w:r>
      <w:r w:rsidR="0083693E">
        <w:t> </w:t>
      </w:r>
      <w:r w:rsidR="0083693E" w:rsidRPr="00CB5EC9">
        <w:t>23.</w:t>
      </w:r>
      <w:r w:rsidR="0083693E" w:rsidRPr="00CB5EC9">
        <w:rPr>
          <w:rFonts w:eastAsia="SimSun"/>
          <w:lang w:eastAsia="zh-CN"/>
        </w:rPr>
        <w:t>3</w:t>
      </w:r>
      <w:r w:rsidR="0083693E" w:rsidRPr="00CB5EC9">
        <w:t>03</w:t>
      </w:r>
      <w:r w:rsidR="0083693E">
        <w:t> </w:t>
      </w:r>
      <w:r w:rsidR="0083693E"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51" w:name="_Toc66692705"/>
      <w:bookmarkStart w:id="752" w:name="_Toc66701884"/>
      <w:bookmarkStart w:id="753" w:name="_Toc69883554"/>
      <w:bookmarkStart w:id="754" w:name="_Toc73625569"/>
      <w:bookmarkStart w:id="755" w:name="_Toc138254832"/>
      <w:r w:rsidRPr="00CB5EC9">
        <w:t>6.1.1.7</w:t>
      </w:r>
      <w:r w:rsidRPr="00CB5EC9">
        <w:tab/>
      </w:r>
      <w:r w:rsidR="0010242A" w:rsidRPr="00CB5EC9">
        <w:t>5G ProSe</w:t>
      </w:r>
      <w:r w:rsidRPr="00CB5EC9">
        <w:t xml:space="preserve"> UE-to-Network Relay</w:t>
      </w:r>
      <w:bookmarkEnd w:id="751"/>
      <w:bookmarkEnd w:id="752"/>
      <w:bookmarkEnd w:id="753"/>
      <w:bookmarkEnd w:id="754"/>
      <w:bookmarkEnd w:id="755"/>
    </w:p>
    <w:p w14:paraId="39017207" w14:textId="1B0F5210" w:rsidR="00EA3D35" w:rsidRPr="00CB5EC9" w:rsidRDefault="00EA3D35" w:rsidP="0093004C">
      <w:pPr>
        <w:pStyle w:val="Heading5"/>
      </w:pPr>
      <w:bookmarkStart w:id="756" w:name="_Toc69883555"/>
      <w:bookmarkStart w:id="757" w:name="_Toc73625570"/>
      <w:bookmarkStart w:id="758" w:name="_Toc138254833"/>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56"/>
      <w:bookmarkEnd w:id="757"/>
      <w:bookmarkEnd w:id="758"/>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6.45pt" o:ole="">
            <v:imagedata r:id="rId55" o:title=""/>
          </v:shape>
          <o:OLEObject Type="Embed" ProgID="Visio.Drawing.15" ShapeID="_x0000_i1045" DrawAspect="Content" ObjectID="_1748868477" r:id="rId56"/>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6" type="#_x0000_t75" style="width:463.95pt;height:128.35pt" o:ole="">
            <v:imagedata r:id="rId57" o:title=""/>
          </v:shape>
          <o:OLEObject Type="Embed" ProgID="Visio.Drawing.15" ShapeID="_x0000_i1046" DrawAspect="Content" ObjectID="_1748868478" r:id="rId58"/>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59" w:name="_Toc69883556"/>
      <w:bookmarkStart w:id="760" w:name="_Toc73625571"/>
      <w:bookmarkStart w:id="761" w:name="_Toc138254834"/>
      <w:r w:rsidRPr="00CB5EC9">
        <w:t>6.1.1.7.2</w:t>
      </w:r>
      <w:r w:rsidRPr="00CB5EC9">
        <w:tab/>
      </w:r>
      <w:r w:rsidR="00A85BF6" w:rsidRPr="00CB5EC9">
        <w:t xml:space="preserve">5G ProSe </w:t>
      </w:r>
      <w:r w:rsidRPr="00CB5EC9">
        <w:t>Layer-2 UE-to-Network Relay</w:t>
      </w:r>
      <w:bookmarkEnd w:id="759"/>
      <w:bookmarkEnd w:id="760"/>
      <w:bookmarkEnd w:id="761"/>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400F6E4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83693E">
        <w:t>TS</w:t>
      </w:r>
      <w:r w:rsidR="0083693E">
        <w:t> </w:t>
      </w:r>
      <w:r w:rsidR="0083693E">
        <w:t>38.300</w:t>
      </w:r>
      <w:r w:rsidR="0083693E">
        <w:t> </w:t>
      </w:r>
      <w:r w:rsidR="0083693E">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62" w:name="_MON_1694342416"/>
    <w:bookmarkEnd w:id="762"/>
    <w:p w14:paraId="4BC2432A" w14:textId="7F285340" w:rsidR="00CB5EC9" w:rsidRDefault="00CB5EC9" w:rsidP="000F34EA">
      <w:pPr>
        <w:pStyle w:val="TH"/>
      </w:pPr>
      <w:r w:rsidRPr="00676983">
        <w:object w:dxaOrig="8529" w:dyaOrig="3420" w14:anchorId="7DFA1C9B">
          <v:shape id="_x0000_i1047" type="#_x0000_t75" style="width:427pt;height:169.65pt" o:ole="">
            <v:imagedata r:id="rId59" o:title=""/>
          </v:shape>
          <o:OLEObject Type="Embed" ProgID="Word.Document.12" ShapeID="_x0000_i1047" DrawAspect="Content" ObjectID="_1748868479" r:id="rId60">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55CEE15D"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4].</w:t>
      </w:r>
    </w:p>
    <w:p w14:paraId="254067EF" w14:textId="3CD19A5E" w:rsidR="00F04834" w:rsidRDefault="00F04834" w:rsidP="00F04834">
      <w:pPr>
        <w:pStyle w:val="Heading4"/>
      </w:pPr>
      <w:bookmarkStart w:id="763" w:name="_Toc517047985"/>
      <w:bookmarkStart w:id="764" w:name="_Toc45003261"/>
      <w:bookmarkStart w:id="765" w:name="_Toc66692707"/>
      <w:bookmarkStart w:id="766" w:name="_Toc66701886"/>
      <w:bookmarkStart w:id="767" w:name="_Toc69883558"/>
      <w:bookmarkStart w:id="768" w:name="_Toc73625572"/>
      <w:bookmarkStart w:id="769" w:name="_Toc138254835"/>
      <w:r>
        <w:t>6.1.1.8</w:t>
      </w:r>
      <w:r>
        <w:tab/>
        <w:t>5G ProSe UE-to-UE Relay</w:t>
      </w:r>
      <w:bookmarkEnd w:id="769"/>
    </w:p>
    <w:p w14:paraId="716397E4" w14:textId="77777777" w:rsidR="00F04834" w:rsidRDefault="00F04834" w:rsidP="00F40748">
      <w:pPr>
        <w:pStyle w:val="Heading5"/>
      </w:pPr>
      <w:bookmarkStart w:id="770" w:name="_Toc138254836"/>
      <w:r>
        <w:t>6.1.1.8.1</w:t>
      </w:r>
      <w:r>
        <w:tab/>
        <w:t>5G ProSe Layer-2 UE-to-UE Relay</w:t>
      </w:r>
      <w:bookmarkEnd w:id="770"/>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771" w:name="_MON_1727785257"/>
    <w:bookmarkEnd w:id="771"/>
    <w:p w14:paraId="501BD33A" w14:textId="1AB76EB9" w:rsidR="00F04834" w:rsidRDefault="00F04834" w:rsidP="00F04834">
      <w:pPr>
        <w:pStyle w:val="TH"/>
      </w:pPr>
      <w:r>
        <w:object w:dxaOrig="5966" w:dyaOrig="3080" w14:anchorId="45925AEF">
          <v:shape id="_x0000_i1048" type="#_x0000_t75" style="width:297.4pt;height:153.4pt" o:ole="">
            <v:imagedata r:id="rId61" o:title=""/>
          </v:shape>
          <o:OLEObject Type="Embed" ProgID="Word.Document.12" ShapeID="_x0000_i1048" DrawAspect="Content" ObjectID="_1748868480" r:id="rId62">
            <o:FieldCodes>\s</o:FieldCodes>
          </o:OLEObject>
        </w:object>
      </w:r>
    </w:p>
    <w:p w14:paraId="00692BEF" w14:textId="55EBEFD1" w:rsidR="00F04834" w:rsidRDefault="00F04834" w:rsidP="00F04834">
      <w:pPr>
        <w:pStyle w:val="TF"/>
      </w:pPr>
      <w:r>
        <w:t>Figure 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772" w:name="_Toc138254837"/>
      <w:r>
        <w:t>6.1.1.8.2</w:t>
      </w:r>
      <w:r>
        <w:tab/>
        <w:t>5G ProSe Layer-3 UE-to-UE Relay</w:t>
      </w:r>
      <w:bookmarkEnd w:id="772"/>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773" w:name="_Toc138254838"/>
      <w:r w:rsidRPr="00CB5EC9">
        <w:t>6.1.2</w:t>
      </w:r>
      <w:r w:rsidRPr="00CB5EC9">
        <w:tab/>
        <w:t>User Plane</w:t>
      </w:r>
      <w:bookmarkEnd w:id="763"/>
      <w:bookmarkEnd w:id="764"/>
      <w:bookmarkEnd w:id="765"/>
      <w:bookmarkEnd w:id="766"/>
      <w:bookmarkEnd w:id="767"/>
      <w:bookmarkEnd w:id="768"/>
      <w:bookmarkEnd w:id="773"/>
    </w:p>
    <w:p w14:paraId="37921974" w14:textId="77777777" w:rsidR="00B84B87" w:rsidRPr="00CB5EC9" w:rsidRDefault="00B84B87" w:rsidP="00B84B87">
      <w:pPr>
        <w:pStyle w:val="Heading4"/>
      </w:pPr>
      <w:bookmarkStart w:id="774" w:name="_Toc517047986"/>
      <w:bookmarkStart w:id="775" w:name="_Toc45003262"/>
      <w:bookmarkStart w:id="776" w:name="_Toc66692708"/>
      <w:bookmarkStart w:id="777" w:name="_Toc66701887"/>
      <w:bookmarkStart w:id="778" w:name="_Toc69883559"/>
      <w:bookmarkStart w:id="779" w:name="_Toc73625573"/>
      <w:bookmarkStart w:id="780" w:name="_Toc138254839"/>
      <w:r w:rsidRPr="00CB5EC9">
        <w:t>6.1.2.1</w:t>
      </w:r>
      <w:r w:rsidRPr="00CB5EC9">
        <w:tab/>
        <w:t>General</w:t>
      </w:r>
      <w:bookmarkEnd w:id="780"/>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81" w:name="_Toc138254840"/>
      <w:r w:rsidRPr="00CB5EC9">
        <w:t>6.1.2.</w:t>
      </w:r>
      <w:r w:rsidR="0065395F" w:rsidRPr="00CB5EC9">
        <w:t>2</w:t>
      </w:r>
      <w:r w:rsidRPr="00CB5EC9">
        <w:tab/>
        <w:t>UE - UE</w:t>
      </w:r>
      <w:bookmarkEnd w:id="774"/>
      <w:bookmarkEnd w:id="775"/>
      <w:bookmarkEnd w:id="776"/>
      <w:bookmarkEnd w:id="777"/>
      <w:bookmarkEnd w:id="778"/>
      <w:bookmarkEnd w:id="779"/>
      <w:bookmarkEnd w:id="781"/>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63" o:title=""/>
          </v:shape>
          <o:OLEObject Type="Embed" ProgID="Word.Document.12" ShapeID="_x0000_i1049" DrawAspect="Content" ObjectID="_1748868481" r:id="rId6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82" w:name="_Toc517047987"/>
      <w:bookmarkStart w:id="783" w:name="_Toc45003263"/>
      <w:bookmarkStart w:id="784" w:name="_Toc66692709"/>
      <w:bookmarkStart w:id="785" w:name="_Toc66701888"/>
      <w:bookmarkStart w:id="786" w:name="_Toc69883560"/>
      <w:bookmarkStart w:id="787" w:name="_Toc73625574"/>
      <w:bookmarkStart w:id="788" w:name="_Toc138254841"/>
      <w:r w:rsidRPr="00CB5EC9">
        <w:lastRenderedPageBreak/>
        <w:t>6.1.2.</w:t>
      </w:r>
      <w:r w:rsidR="0008399C" w:rsidRPr="00CB5EC9">
        <w:t>3</w:t>
      </w:r>
      <w:r w:rsidRPr="00CB5EC9">
        <w:tab/>
      </w:r>
      <w:r w:rsidR="0008399C" w:rsidRPr="00CB5EC9">
        <w:t>5G ProSe</w:t>
      </w:r>
      <w:r w:rsidRPr="00CB5EC9">
        <w:t xml:space="preserve"> UE-to-Network Relay</w:t>
      </w:r>
      <w:bookmarkEnd w:id="782"/>
      <w:bookmarkEnd w:id="783"/>
      <w:bookmarkEnd w:id="784"/>
      <w:bookmarkEnd w:id="785"/>
      <w:bookmarkEnd w:id="786"/>
      <w:bookmarkEnd w:id="787"/>
      <w:bookmarkEnd w:id="788"/>
    </w:p>
    <w:p w14:paraId="3D77B415" w14:textId="1D380C45" w:rsidR="00EA3D35" w:rsidRPr="00CB5EC9" w:rsidRDefault="00EA3D35" w:rsidP="0093004C">
      <w:pPr>
        <w:pStyle w:val="Heading5"/>
      </w:pPr>
      <w:bookmarkStart w:id="789" w:name="_Toc69883561"/>
      <w:bookmarkStart w:id="790" w:name="_Toc73625575"/>
      <w:bookmarkStart w:id="791" w:name="_Toc138254842"/>
      <w:r w:rsidRPr="00CB5EC9">
        <w:t>6.1.2.</w:t>
      </w:r>
      <w:r w:rsidR="0008399C" w:rsidRPr="00CB5EC9">
        <w:t>3</w:t>
      </w:r>
      <w:r w:rsidRPr="00CB5EC9">
        <w:t>.1</w:t>
      </w:r>
      <w:r w:rsidRPr="00CB5EC9">
        <w:tab/>
      </w:r>
      <w:r w:rsidR="008D7284" w:rsidRPr="00CB5EC9">
        <w:t xml:space="preserve">5G ProSe </w:t>
      </w:r>
      <w:r w:rsidRPr="00CB5EC9">
        <w:t>Layer-3 UE-to-Network Relay</w:t>
      </w:r>
      <w:bookmarkEnd w:id="789"/>
      <w:bookmarkEnd w:id="790"/>
      <w:bookmarkEnd w:id="791"/>
    </w:p>
    <w:bookmarkStart w:id="792" w:name="_MON_1650796090"/>
    <w:bookmarkEnd w:id="792"/>
    <w:p w14:paraId="3FD9768F" w14:textId="77777777" w:rsidR="00EA3D35" w:rsidRPr="00CB5EC9" w:rsidRDefault="00EA3D35" w:rsidP="00EA3D35">
      <w:pPr>
        <w:pStyle w:val="TH"/>
      </w:pPr>
      <w:r w:rsidRPr="00CB5EC9">
        <w:object w:dxaOrig="9619" w:dyaOrig="2094" w14:anchorId="57C01022">
          <v:shape id="_x0000_i1050" type="#_x0000_t75" style="width:480.85pt;height:104.55pt" o:ole="">
            <v:imagedata r:id="rId65" o:title=""/>
          </v:shape>
          <o:OLEObject Type="Embed" ProgID="Word.Picture.8" ShapeID="_x0000_i1050" DrawAspect="Content" ObjectID="_1748868482" r:id="rId6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7" o:title=""/>
          </v:shape>
          <o:OLEObject Type="Embed" ProgID="Visio.Drawing.15" ShapeID="_x0000_i1051" DrawAspect="Content" ObjectID="_1748868483" r:id="rId68"/>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93" w:name="_Toc69883562"/>
      <w:bookmarkStart w:id="794" w:name="_Toc73625576"/>
      <w:bookmarkStart w:id="795" w:name="_Toc13825484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93"/>
      <w:bookmarkEnd w:id="794"/>
      <w:bookmarkEnd w:id="795"/>
    </w:p>
    <w:p w14:paraId="32EB829E" w14:textId="51233481"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83693E" w:rsidRPr="00CB5EC9">
        <w:rPr>
          <w:lang w:eastAsia="zh-CN"/>
        </w:rPr>
        <w:t>TS</w:t>
      </w:r>
      <w:r w:rsidR="0083693E">
        <w:rPr>
          <w:lang w:eastAsia="zh-CN"/>
        </w:rPr>
        <w:t> </w:t>
      </w:r>
      <w:r w:rsidR="0083693E" w:rsidRPr="00CB5EC9">
        <w:rPr>
          <w:lang w:eastAsia="zh-CN"/>
        </w:rPr>
        <w:t>38.300</w:t>
      </w:r>
      <w:r w:rsidR="0083693E">
        <w:rPr>
          <w:lang w:eastAsia="zh-CN"/>
        </w:rPr>
        <w:t> </w:t>
      </w:r>
      <w:r w:rsidR="0083693E"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83693E" w:rsidRPr="00CB5EC9">
        <w:rPr>
          <w:rFonts w:eastAsia="DengXian"/>
        </w:rPr>
        <w:t>TS</w:t>
      </w:r>
      <w:r w:rsidR="0083693E">
        <w:rPr>
          <w:rFonts w:eastAsia="DengXian"/>
        </w:rPr>
        <w:t> </w:t>
      </w:r>
      <w:r w:rsidR="0083693E" w:rsidRPr="00CB5EC9">
        <w:rPr>
          <w:rFonts w:eastAsia="DengXian"/>
        </w:rPr>
        <w:t>38.351</w:t>
      </w:r>
      <w:r w:rsidR="0083693E">
        <w:rPr>
          <w:rFonts w:eastAsia="DengXian"/>
        </w:rPr>
        <w:t> </w:t>
      </w:r>
      <w:r w:rsidR="0083693E" w:rsidRPr="00CB5EC9">
        <w:rPr>
          <w:rFonts w:eastAsia="DengXian"/>
        </w:rPr>
        <w:t>[</w:t>
      </w:r>
      <w:r w:rsidR="00E14949" w:rsidRPr="00CB5EC9">
        <w:rPr>
          <w:rFonts w:eastAsia="DengXian"/>
        </w:rPr>
        <w:t>28].</w:t>
      </w:r>
    </w:p>
    <w:bookmarkStart w:id="796" w:name="_MON_1693123958"/>
    <w:bookmarkEnd w:id="796"/>
    <w:p w14:paraId="11AECC2F" w14:textId="07420760" w:rsidR="00CB5EC9" w:rsidRDefault="00CB5EC9" w:rsidP="000F34EA">
      <w:pPr>
        <w:pStyle w:val="TH"/>
      </w:pPr>
      <w:r w:rsidRPr="00667D06">
        <w:rPr>
          <w:rFonts w:eastAsia="DengXian"/>
        </w:rPr>
        <w:object w:dxaOrig="6846" w:dyaOrig="3102" w14:anchorId="1A81F934">
          <v:shape id="_x0000_i1052" type="#_x0000_t75" style="width:342.45pt;height:155.25pt" o:ole="">
            <v:imagedata r:id="rId69" o:title=""/>
          </v:shape>
          <o:OLEObject Type="Embed" ProgID="Word.Document.12" ShapeID="_x0000_i1052" DrawAspect="Content" ObjectID="_1748868484" r:id="rId70">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797" w:name="_Toc66692711"/>
      <w:bookmarkStart w:id="798" w:name="_Toc66701890"/>
      <w:bookmarkStart w:id="799" w:name="_Toc69883564"/>
      <w:bookmarkStart w:id="800" w:name="_Toc73625577"/>
      <w:bookmarkStart w:id="801" w:name="_Toc138254844"/>
      <w:r>
        <w:rPr>
          <w:lang w:eastAsia="ko-KR"/>
        </w:rPr>
        <w:t>6.1.2.4</w:t>
      </w:r>
      <w:r>
        <w:rPr>
          <w:lang w:eastAsia="ko-KR"/>
        </w:rPr>
        <w:tab/>
        <w:t>5G ProSe UE-to-UE Relay</w:t>
      </w:r>
      <w:bookmarkEnd w:id="801"/>
    </w:p>
    <w:p w14:paraId="56923561" w14:textId="0353D3E0" w:rsidR="00F04834" w:rsidRDefault="00F04834" w:rsidP="00F04834">
      <w:pPr>
        <w:pStyle w:val="Heading5"/>
        <w:rPr>
          <w:lang w:eastAsia="ko-KR"/>
        </w:rPr>
      </w:pPr>
      <w:bookmarkStart w:id="802" w:name="_Toc138254845"/>
      <w:r>
        <w:rPr>
          <w:lang w:eastAsia="ko-KR"/>
        </w:rPr>
        <w:t>6.1.2.4.1</w:t>
      </w:r>
      <w:r>
        <w:rPr>
          <w:lang w:eastAsia="ko-KR"/>
        </w:rPr>
        <w:tab/>
        <w:t>5G ProSe Layer-2 UE-to-UE Relay</w:t>
      </w:r>
      <w:bookmarkEnd w:id="802"/>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803" w:name="_MON_1735459741"/>
    <w:bookmarkEnd w:id="803"/>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71" o:title=""/>
          </v:shape>
          <o:OLEObject Type="Embed" ProgID="Word.Document.12" ShapeID="_x0000_i1053" DrawAspect="Content" ObjectID="_1748868485" r:id="rId72">
            <o:FieldCodes>\s</o:FieldCodes>
          </o:OLEObject>
        </w:object>
      </w:r>
    </w:p>
    <w:p w14:paraId="7D773AAF" w14:textId="7458A5BE" w:rsidR="00F04834" w:rsidRDefault="00F04834" w:rsidP="00F04834">
      <w:pPr>
        <w:pStyle w:val="TF"/>
      </w:pPr>
      <w:r>
        <w:t>Figure 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804" w:name="_Toc138254846"/>
      <w:r>
        <w:t>6.1.2.4.2</w:t>
      </w:r>
      <w:r>
        <w:tab/>
        <w:t>5G ProSe Layer-3 UE-to-UE Relay</w:t>
      </w:r>
      <w:bookmarkEnd w:id="804"/>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805" w:name="_Toc138254847"/>
      <w:r w:rsidRPr="00CB5EC9">
        <w:rPr>
          <w:lang w:eastAsia="ko-KR"/>
        </w:rPr>
        <w:t>6.2</w:t>
      </w:r>
      <w:r w:rsidRPr="00CB5EC9">
        <w:rPr>
          <w:lang w:eastAsia="ko-KR"/>
        </w:rPr>
        <w:tab/>
        <w:t>Procedures for Service Authorization and Provisioning to UE</w:t>
      </w:r>
      <w:bookmarkEnd w:id="797"/>
      <w:bookmarkEnd w:id="798"/>
      <w:bookmarkEnd w:id="799"/>
      <w:bookmarkEnd w:id="800"/>
      <w:bookmarkEnd w:id="805"/>
    </w:p>
    <w:p w14:paraId="64AAF432" w14:textId="77777777" w:rsidR="008C47BE" w:rsidRPr="00CB5EC9" w:rsidRDefault="008C47BE" w:rsidP="008C47BE">
      <w:pPr>
        <w:pStyle w:val="Heading3"/>
      </w:pPr>
      <w:bookmarkStart w:id="806" w:name="_Toc66692712"/>
      <w:bookmarkStart w:id="807" w:name="_Toc66701891"/>
      <w:bookmarkStart w:id="808" w:name="_Toc69883565"/>
      <w:bookmarkStart w:id="809" w:name="_Toc73625578"/>
      <w:bookmarkStart w:id="810" w:name="_Toc138254848"/>
      <w:r w:rsidRPr="00CB5EC9">
        <w:t>6.2.1</w:t>
      </w:r>
      <w:r w:rsidRPr="00CB5EC9">
        <w:tab/>
        <w:t>General</w:t>
      </w:r>
      <w:bookmarkEnd w:id="806"/>
      <w:bookmarkEnd w:id="807"/>
      <w:bookmarkEnd w:id="808"/>
      <w:bookmarkEnd w:id="809"/>
      <w:bookmarkEnd w:id="810"/>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811" w:name="_Toc66692713"/>
      <w:bookmarkStart w:id="812" w:name="_Toc66701892"/>
      <w:bookmarkStart w:id="813" w:name="_Toc69883566"/>
      <w:bookmarkStart w:id="814" w:name="_Toc73625579"/>
      <w:bookmarkStart w:id="815" w:name="_Toc138254849"/>
      <w:r w:rsidRPr="00CB5EC9">
        <w:lastRenderedPageBreak/>
        <w:t>6.2.2</w:t>
      </w:r>
      <w:r w:rsidRPr="00CB5EC9">
        <w:tab/>
        <w:t>PCF based Service Authorization and Provisioning to UE</w:t>
      </w:r>
      <w:bookmarkEnd w:id="811"/>
      <w:bookmarkEnd w:id="812"/>
      <w:bookmarkEnd w:id="813"/>
      <w:bookmarkEnd w:id="814"/>
      <w:bookmarkEnd w:id="815"/>
    </w:p>
    <w:p w14:paraId="3C1D2C76" w14:textId="499FD613"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83693E" w:rsidRPr="00CB5EC9">
        <w:t>TS</w:t>
      </w:r>
      <w:r w:rsidR="0083693E">
        <w:t> </w:t>
      </w:r>
      <w:r w:rsidR="0083693E" w:rsidRPr="00CB5EC9">
        <w:t>23.502</w:t>
      </w:r>
      <w:r w:rsidR="0083693E">
        <w:t> </w:t>
      </w:r>
      <w:r w:rsidR="0083693E"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83693E" w:rsidRPr="00CB5EC9">
        <w:t>TS</w:t>
      </w:r>
      <w:r w:rsidR="0083693E">
        <w:t> </w:t>
      </w:r>
      <w:r w:rsidR="0083693E" w:rsidRPr="00CB5EC9">
        <w:t>23.502</w:t>
      </w:r>
      <w:r w:rsidR="0083693E">
        <w:t> </w:t>
      </w:r>
      <w:r w:rsidR="0083693E" w:rsidRPr="00CB5EC9">
        <w:t>[</w:t>
      </w:r>
      <w:r w:rsidRPr="00CB5EC9">
        <w:t>5] and UE Policy Association Modification procedure as defined in clause</w:t>
      </w:r>
      <w:r w:rsidRPr="00CB5EC9">
        <w:rPr>
          <w:lang w:eastAsia="zh-CN"/>
        </w:rPr>
        <w:t> </w:t>
      </w:r>
      <w:r w:rsidRPr="00CB5EC9">
        <w:t xml:space="preserve">4.16.12 of </w:t>
      </w:r>
      <w:r w:rsidR="0083693E" w:rsidRPr="00CB5EC9">
        <w:t>TS</w:t>
      </w:r>
      <w:r w:rsidR="0083693E">
        <w:t> </w:t>
      </w:r>
      <w:r w:rsidR="0083693E" w:rsidRPr="00CB5EC9">
        <w:t>23.502</w:t>
      </w:r>
      <w:r w:rsidR="0083693E">
        <w:t> </w:t>
      </w:r>
      <w:r w:rsidR="0083693E"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0B44BC96"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83693E" w:rsidRPr="00CB5EC9">
        <w:t>TS</w:t>
      </w:r>
      <w:r w:rsidR="0083693E">
        <w:t> </w:t>
      </w:r>
      <w:r w:rsidR="0083693E" w:rsidRPr="00CB5EC9">
        <w:t>23.502</w:t>
      </w:r>
      <w:r w:rsidR="0083693E">
        <w:t> </w:t>
      </w:r>
      <w:r w:rsidR="0083693E" w:rsidRPr="00CB5EC9">
        <w:t>[</w:t>
      </w:r>
      <w:r w:rsidRPr="00CB5EC9">
        <w:t>5].</w:t>
      </w:r>
    </w:p>
    <w:p w14:paraId="1F006BF8" w14:textId="11593D5C"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83693E" w:rsidRPr="00CB5EC9">
        <w:t>TS</w:t>
      </w:r>
      <w:r w:rsidR="0083693E">
        <w:t> </w:t>
      </w:r>
      <w:r w:rsidR="0083693E" w:rsidRPr="00CB5EC9">
        <w:t>23.502</w:t>
      </w:r>
      <w:r w:rsidR="0083693E">
        <w:t> </w:t>
      </w:r>
      <w:r w:rsidR="0083693E" w:rsidRPr="00CB5EC9">
        <w:t>[</w:t>
      </w:r>
      <w:r w:rsidRPr="00CB5EC9">
        <w:t>5].</w:t>
      </w:r>
    </w:p>
    <w:p w14:paraId="1866556A" w14:textId="524324F9"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83693E" w:rsidRPr="00CB5EC9">
        <w:t>TS</w:t>
      </w:r>
      <w:r w:rsidR="0083693E">
        <w:t> </w:t>
      </w:r>
      <w:r w:rsidR="0083693E" w:rsidRPr="00CB5EC9">
        <w:t>23.502</w:t>
      </w:r>
      <w:r w:rsidR="0083693E">
        <w:t> </w:t>
      </w:r>
      <w:r w:rsidR="0083693E"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816" w:name="_Toc66692714"/>
      <w:bookmarkStart w:id="817" w:name="_Toc66701893"/>
      <w:bookmarkStart w:id="818" w:name="_Toc69883567"/>
      <w:bookmarkStart w:id="819" w:name="_Toc73625580"/>
      <w:bookmarkStart w:id="820" w:name="_Toc138254850"/>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816"/>
      <w:bookmarkEnd w:id="817"/>
      <w:bookmarkEnd w:id="818"/>
      <w:bookmarkEnd w:id="819"/>
      <w:bookmarkEnd w:id="820"/>
    </w:p>
    <w:p w14:paraId="5AB87039" w14:textId="083CE38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821" w:name="_Toc66692715"/>
      <w:bookmarkStart w:id="822" w:name="_Toc66701894"/>
      <w:bookmarkStart w:id="823" w:name="_Toc69883568"/>
      <w:bookmarkStart w:id="824" w:name="_Toc73625581"/>
      <w:bookmarkStart w:id="825" w:name="_Toc138254851"/>
      <w:r w:rsidRPr="00CB5EC9">
        <w:t>6.2.4</w:t>
      </w:r>
      <w:r w:rsidRPr="00CB5EC9">
        <w:tab/>
        <w:t>Procedure for UE triggered ProSe Policy provisioning</w:t>
      </w:r>
      <w:bookmarkEnd w:id="821"/>
      <w:bookmarkEnd w:id="822"/>
      <w:bookmarkEnd w:id="823"/>
      <w:bookmarkEnd w:id="824"/>
      <w:bookmarkEnd w:id="825"/>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73" o:title=""/>
          </v:shape>
          <o:OLEObject Type="Embed" ProgID="Visio.Drawing.15" ShapeID="_x0000_i1054" DrawAspect="Content" ObjectID="_1748868486" r:id="rId74"/>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3C9AA6A1"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83693E" w:rsidRPr="00CB5EC9">
        <w:t>TS</w:t>
      </w:r>
      <w:r w:rsidR="0083693E">
        <w:t> </w:t>
      </w:r>
      <w:r w:rsidR="0083693E" w:rsidRPr="00CB5EC9">
        <w:t>23.502</w:t>
      </w:r>
      <w:r w:rsidR="0083693E">
        <w:t> </w:t>
      </w:r>
      <w:r w:rsidR="0083693E" w:rsidRPr="00CB5EC9">
        <w:t>[</w:t>
      </w:r>
      <w:r w:rsidRPr="00CB5EC9">
        <w:t>5].</w:t>
      </w:r>
    </w:p>
    <w:p w14:paraId="29134CFB" w14:textId="77777777" w:rsidR="008C47BE" w:rsidRPr="00CB5EC9" w:rsidRDefault="008C47BE" w:rsidP="008C47BE">
      <w:pPr>
        <w:pStyle w:val="Heading3"/>
        <w:rPr>
          <w:lang w:eastAsia="ko-KR"/>
        </w:rPr>
      </w:pPr>
      <w:bookmarkStart w:id="826" w:name="_Toc66692716"/>
      <w:bookmarkStart w:id="827" w:name="_Toc66701895"/>
      <w:bookmarkStart w:id="828" w:name="_Toc69883569"/>
      <w:bookmarkStart w:id="829" w:name="_Toc73625582"/>
      <w:bookmarkStart w:id="830" w:name="_Toc138254852"/>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826"/>
      <w:bookmarkEnd w:id="827"/>
      <w:bookmarkEnd w:id="828"/>
      <w:bookmarkEnd w:id="829"/>
      <w:bookmarkEnd w:id="830"/>
    </w:p>
    <w:p w14:paraId="647D132C" w14:textId="57611E3D"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is performed with the following considerations:</w:t>
      </w:r>
    </w:p>
    <w:p w14:paraId="2D555E98" w14:textId="31D03D1E" w:rsidR="008C47BE" w:rsidRPr="00CB5EC9" w:rsidRDefault="008C47BE" w:rsidP="008C47BE">
      <w:pPr>
        <w:pStyle w:val="B1"/>
      </w:pPr>
      <w:r w:rsidRPr="00CB5EC9">
        <w:rPr>
          <w:lang w:eastAsia="ko-KR"/>
        </w:rPr>
        <w:t>-</w:t>
      </w:r>
      <w:r w:rsidRPr="00CB5EC9">
        <w:rPr>
          <w:lang w:eastAsia="ko-KR"/>
        </w:rPr>
        <w:tab/>
        <w:t xml:space="preserve">The AF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31" w:name="_Toc66692717"/>
      <w:bookmarkStart w:id="832" w:name="_Toc66701896"/>
      <w:bookmarkStart w:id="833" w:name="_Toc69883570"/>
      <w:bookmarkStart w:id="834" w:name="_Toc73625583"/>
      <w:bookmarkStart w:id="835" w:name="_Toc138254853"/>
      <w:r w:rsidRPr="00CB5EC9">
        <w:t>6.3</w:t>
      </w:r>
      <w:r w:rsidRPr="00CB5EC9">
        <w:tab/>
      </w:r>
      <w:r w:rsidR="005421DF" w:rsidRPr="00CB5EC9">
        <w:t xml:space="preserve">5G </w:t>
      </w:r>
      <w:r w:rsidRPr="00CB5EC9">
        <w:t>ProSe Direct Discovery</w:t>
      </w:r>
      <w:bookmarkEnd w:id="831"/>
      <w:bookmarkEnd w:id="832"/>
      <w:bookmarkEnd w:id="833"/>
      <w:bookmarkEnd w:id="834"/>
      <w:bookmarkEnd w:id="835"/>
    </w:p>
    <w:p w14:paraId="3BC65214" w14:textId="16A2B708" w:rsidR="008C47BE" w:rsidRPr="00CB5EC9" w:rsidRDefault="008C47BE" w:rsidP="008C47BE">
      <w:pPr>
        <w:pStyle w:val="Heading3"/>
        <w:rPr>
          <w:lang w:eastAsia="zh-CN"/>
        </w:rPr>
      </w:pPr>
      <w:bookmarkStart w:id="836" w:name="_Toc66692718"/>
      <w:bookmarkStart w:id="837" w:name="_Toc66701897"/>
      <w:bookmarkStart w:id="838" w:name="_Toc69883571"/>
      <w:bookmarkStart w:id="839" w:name="_Toc73625584"/>
      <w:bookmarkStart w:id="840" w:name="_Toc138254854"/>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36"/>
      <w:bookmarkEnd w:id="837"/>
      <w:bookmarkEnd w:id="838"/>
      <w:bookmarkEnd w:id="839"/>
      <w:bookmarkEnd w:id="840"/>
    </w:p>
    <w:p w14:paraId="424798B1" w14:textId="77777777" w:rsidR="008C47BE" w:rsidRPr="00CB5EC9" w:rsidRDefault="008C47BE" w:rsidP="008C47BE">
      <w:pPr>
        <w:pStyle w:val="Heading4"/>
      </w:pPr>
      <w:bookmarkStart w:id="841" w:name="_Toc517047997"/>
      <w:bookmarkStart w:id="842" w:name="_Toc45003273"/>
      <w:bookmarkStart w:id="843" w:name="_Toc66701898"/>
      <w:bookmarkStart w:id="844" w:name="_Toc69883572"/>
      <w:bookmarkStart w:id="845" w:name="_Toc73625585"/>
      <w:bookmarkStart w:id="846" w:name="_Toc138254855"/>
      <w:r w:rsidRPr="00CB5EC9">
        <w:t>6.3.1.1</w:t>
      </w:r>
      <w:r w:rsidRPr="00CB5EC9">
        <w:tab/>
        <w:t>Overview</w:t>
      </w:r>
      <w:bookmarkEnd w:id="841"/>
      <w:bookmarkEnd w:id="842"/>
      <w:bookmarkEnd w:id="843"/>
      <w:bookmarkEnd w:id="844"/>
      <w:bookmarkEnd w:id="845"/>
      <w:bookmarkEnd w:id="846"/>
    </w:p>
    <w:p w14:paraId="4FB98675" w14:textId="1571CACF"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ABCAE4C"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83693E" w:rsidRPr="00CB5EC9">
        <w:rPr>
          <w:rFonts w:eastAsia="SimSun"/>
        </w:rPr>
        <w:t>TS</w:t>
      </w:r>
      <w:r w:rsidR="0083693E">
        <w:rPr>
          <w:rFonts w:eastAsia="SimSun"/>
        </w:rPr>
        <w:t> </w:t>
      </w:r>
      <w:r w:rsidR="0083693E" w:rsidRPr="00CB5EC9">
        <w:rPr>
          <w:rFonts w:eastAsia="SimSun"/>
        </w:rPr>
        <w:t>38.331</w:t>
      </w:r>
      <w:r w:rsidR="0083693E">
        <w:rPr>
          <w:rFonts w:eastAsia="SimSun"/>
        </w:rPr>
        <w:t> </w:t>
      </w:r>
      <w:r w:rsidR="0083693E"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47" w:name="_Toc66701899"/>
      <w:bookmarkStart w:id="848" w:name="_Toc69883573"/>
      <w:bookmarkStart w:id="849" w:name="_Toc73625586"/>
      <w:bookmarkStart w:id="850" w:name="_Toc517048000"/>
      <w:bookmarkStart w:id="851" w:name="_Toc45003276"/>
      <w:bookmarkStart w:id="852" w:name="_Toc138254856"/>
      <w:r w:rsidRPr="00CB5EC9">
        <w:t>6.3.1.2</w:t>
      </w:r>
      <w:r w:rsidRPr="00CB5EC9">
        <w:tab/>
        <w:t xml:space="preserve">Overall procedure for </w:t>
      </w:r>
      <w:r w:rsidR="00BB12B8" w:rsidRPr="00CB5EC9">
        <w:t xml:space="preserve">5G </w:t>
      </w:r>
      <w:r w:rsidRPr="00CB5EC9">
        <w:t>ProSe Direct Discovery (Model A)</w:t>
      </w:r>
      <w:bookmarkEnd w:id="847"/>
      <w:bookmarkEnd w:id="848"/>
      <w:bookmarkEnd w:id="849"/>
      <w:bookmarkEnd w:id="852"/>
    </w:p>
    <w:bookmarkEnd w:id="850"/>
    <w:bookmarkEnd w:id="851"/>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75" o:title=""/>
          </v:shape>
          <o:OLEObject Type="Embed" ProgID="Visio.Drawing.15" ShapeID="_x0000_i1055" DrawAspect="Content" ObjectID="_1748868487" r:id="rId76"/>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53" w:name="_Toc66701900"/>
      <w:bookmarkStart w:id="854" w:name="_Toc69883574"/>
      <w:bookmarkStart w:id="855" w:name="_Toc73625587"/>
      <w:bookmarkStart w:id="856" w:name="_Toc517048001"/>
      <w:bookmarkStart w:id="857" w:name="_Toc45003277"/>
      <w:bookmarkStart w:id="858" w:name="_Toc138254857"/>
      <w:r w:rsidRPr="00CB5EC9">
        <w:t>6.3.1.3</w:t>
      </w:r>
      <w:r w:rsidRPr="00CB5EC9">
        <w:tab/>
        <w:t xml:space="preserve">Overall procedure for </w:t>
      </w:r>
      <w:r w:rsidR="00BB12B8" w:rsidRPr="00CB5EC9">
        <w:t xml:space="preserve">5G </w:t>
      </w:r>
      <w:r w:rsidRPr="00CB5EC9">
        <w:t>ProSe Direct Discovery (Model B)</w:t>
      </w:r>
      <w:bookmarkEnd w:id="853"/>
      <w:bookmarkEnd w:id="854"/>
      <w:bookmarkEnd w:id="855"/>
      <w:bookmarkEnd w:id="858"/>
    </w:p>
    <w:bookmarkEnd w:id="856"/>
    <w:bookmarkEnd w:id="85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7" o:title=""/>
          </v:shape>
          <o:OLEObject Type="Embed" ProgID="Visio.Drawing.15" ShapeID="_x0000_i1056" DrawAspect="Content" ObjectID="_1748868488" r:id="rId78"/>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59" w:name="_Toc73625588"/>
      <w:bookmarkStart w:id="860" w:name="_Toc138254858"/>
      <w:r w:rsidRPr="00CB5EC9">
        <w:t>6.3.1.4</w:t>
      </w:r>
      <w:r w:rsidRPr="00CB5EC9">
        <w:tab/>
        <w:t>Discovery Request procedures</w:t>
      </w:r>
      <w:bookmarkEnd w:id="859"/>
      <w:bookmarkEnd w:id="860"/>
    </w:p>
    <w:p w14:paraId="5020C57B" w14:textId="1DF4C40B"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798A221A"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83693E">
        <w:t>TS</w:t>
      </w:r>
      <w:r w:rsidR="0083693E">
        <w:t> </w:t>
      </w:r>
      <w:r w:rsidR="0083693E">
        <w:t>23.502</w:t>
      </w:r>
      <w:r w:rsidR="0083693E">
        <w:t> </w:t>
      </w:r>
      <w:r w:rsidR="0083693E">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83693E" w:rsidRPr="00CB5EC9">
        <w:rPr>
          <w:rFonts w:eastAsia="SimSun"/>
          <w:noProof/>
        </w:rPr>
        <w:t>TS</w:t>
      </w:r>
      <w:r w:rsidR="0083693E">
        <w:rPr>
          <w:rFonts w:eastAsia="SimSun"/>
          <w:noProof/>
        </w:rPr>
        <w:t> </w:t>
      </w:r>
      <w:r w:rsidR="0083693E" w:rsidRPr="00CB5EC9">
        <w:rPr>
          <w:rFonts w:eastAsia="SimSun"/>
          <w:noProof/>
        </w:rPr>
        <w:t>23.502</w:t>
      </w:r>
      <w:r w:rsidR="0083693E">
        <w:rPr>
          <w:rFonts w:eastAsia="SimSun"/>
          <w:noProof/>
        </w:rPr>
        <w:t> </w:t>
      </w:r>
      <w:r w:rsidR="0083693E"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0F1A434C"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83693E">
        <w:t>TS</w:t>
      </w:r>
      <w:r w:rsidR="0083693E">
        <w:t> </w:t>
      </w:r>
      <w:r w:rsidR="0083693E">
        <w:t>23.502</w:t>
      </w:r>
      <w:r w:rsidR="0083693E">
        <w:t> </w:t>
      </w:r>
      <w:r w:rsidR="0083693E">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6ABA5355"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83693E" w:rsidRPr="00CB5EC9">
        <w:rPr>
          <w:rFonts w:eastAsia="SimSun"/>
        </w:rPr>
        <w:t>TS</w:t>
      </w:r>
      <w:r w:rsidR="0083693E">
        <w:rPr>
          <w:rFonts w:eastAsia="SimSun"/>
        </w:rPr>
        <w:t> </w:t>
      </w:r>
      <w:r w:rsidR="0083693E" w:rsidRPr="00CB5EC9">
        <w:rPr>
          <w:rFonts w:eastAsia="SimSun"/>
        </w:rPr>
        <w:t>23.303</w:t>
      </w:r>
      <w:r w:rsidR="0083693E">
        <w:rPr>
          <w:rFonts w:eastAsia="SimSun"/>
        </w:rPr>
        <w:t> </w:t>
      </w:r>
      <w:r w:rsidR="0083693E"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323D23CF"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83693E" w:rsidRPr="00CB5EC9">
        <w:t>TS</w:t>
      </w:r>
      <w:r w:rsidR="0083693E">
        <w:t> </w:t>
      </w:r>
      <w:r w:rsidR="0083693E" w:rsidRPr="00CB5EC9">
        <w:t>23.503</w:t>
      </w:r>
      <w:r w:rsidR="0083693E">
        <w:t> </w:t>
      </w:r>
      <w:r w:rsidR="0083693E"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61" w:name="_Toc73625589"/>
      <w:bookmarkStart w:id="862" w:name="_Toc138254859"/>
      <w:r w:rsidRPr="00CB5EC9">
        <w:t>6.3.1.5</w:t>
      </w:r>
      <w:r w:rsidRPr="00CB5EC9">
        <w:tab/>
        <w:t>Discovery Reporting procedures</w:t>
      </w:r>
      <w:bookmarkEnd w:id="861"/>
      <w:bookmarkEnd w:id="862"/>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362960CB"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63" w:name="_Toc73625590"/>
      <w:bookmarkStart w:id="864" w:name="_Toc138254860"/>
      <w:r w:rsidRPr="00CB5EC9">
        <w:t>6.3.1.6</w:t>
      </w:r>
      <w:r w:rsidRPr="00CB5EC9">
        <w:tab/>
        <w:t>Announcing Alert Procedures for restricted discovery</w:t>
      </w:r>
      <w:bookmarkEnd w:id="863"/>
      <w:bookmarkEnd w:id="864"/>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3256346C" w:rsidR="008C47BE" w:rsidRPr="00CB5EC9" w:rsidRDefault="008C47BE" w:rsidP="008C47BE">
      <w:r w:rsidRPr="00CB5EC9">
        <w:t xml:space="preserve">The signalling procedure of Announcing Alert Procedure is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65" w:name="_Toc73625591"/>
      <w:bookmarkStart w:id="866" w:name="_Toc138254861"/>
      <w:r w:rsidRPr="00CB5EC9">
        <w:t>6.3.1.7</w:t>
      </w:r>
      <w:r w:rsidRPr="00CB5EC9">
        <w:tab/>
        <w:t>Direct Discovery Update Procedures</w:t>
      </w:r>
      <w:bookmarkEnd w:id="865"/>
      <w:bookmarkEnd w:id="866"/>
    </w:p>
    <w:p w14:paraId="16FBEF32" w14:textId="57ABA056"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83693E" w:rsidRPr="00CB5EC9">
        <w:t>TS</w:t>
      </w:r>
      <w:r w:rsidR="0083693E">
        <w:t> </w:t>
      </w:r>
      <w:r w:rsidR="0083693E" w:rsidRPr="00CB5EC9">
        <w:t>23.303</w:t>
      </w:r>
      <w:r w:rsidR="0083693E">
        <w:t> </w:t>
      </w:r>
      <w:r w:rsidR="0083693E"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03D255A7"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83693E" w:rsidRPr="00CB5EC9">
        <w:rPr>
          <w:rFonts w:eastAsia="SimSun"/>
          <w:lang w:eastAsia="zh-CN"/>
        </w:rPr>
        <w:t>TS</w:t>
      </w:r>
      <w:r w:rsidR="0083693E">
        <w:rPr>
          <w:rFonts w:eastAsia="SimSun"/>
          <w:lang w:eastAsia="zh-CN"/>
        </w:rPr>
        <w:t> </w:t>
      </w:r>
      <w:r w:rsidR="0083693E" w:rsidRPr="00CB5EC9">
        <w:rPr>
          <w:rFonts w:eastAsia="SimSun"/>
          <w:lang w:eastAsia="zh-CN"/>
        </w:rPr>
        <w:t>23.303</w:t>
      </w:r>
      <w:r w:rsidR="0083693E">
        <w:rPr>
          <w:rFonts w:eastAsia="SimSun"/>
          <w:lang w:eastAsia="zh-CN"/>
        </w:rPr>
        <w:t> </w:t>
      </w:r>
      <w:r w:rsidR="0083693E"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67" w:name="_Toc66692719"/>
      <w:bookmarkStart w:id="868" w:name="_Toc66701901"/>
      <w:bookmarkStart w:id="869" w:name="_Toc69883575"/>
      <w:bookmarkStart w:id="870" w:name="_Toc73625592"/>
      <w:bookmarkStart w:id="871" w:name="_Toc138254862"/>
      <w:r w:rsidRPr="00CB5EC9">
        <w:lastRenderedPageBreak/>
        <w:t>6.3.2</w:t>
      </w:r>
      <w:r w:rsidRPr="00CB5EC9">
        <w:tab/>
      </w:r>
      <w:r w:rsidR="00B4490B" w:rsidRPr="00CB5EC9">
        <w:t xml:space="preserve">5G </w:t>
      </w:r>
      <w:r w:rsidRPr="00CB5EC9">
        <w:t>ProSe Direct Discovery procedures over PC5 reference point</w:t>
      </w:r>
      <w:bookmarkEnd w:id="867"/>
      <w:bookmarkEnd w:id="868"/>
      <w:bookmarkEnd w:id="869"/>
      <w:bookmarkEnd w:id="870"/>
      <w:bookmarkEnd w:id="871"/>
    </w:p>
    <w:p w14:paraId="4EFCC27D" w14:textId="77777777" w:rsidR="008C47BE" w:rsidRPr="00CB5EC9" w:rsidRDefault="008C47BE" w:rsidP="008C47BE">
      <w:pPr>
        <w:pStyle w:val="Heading4"/>
      </w:pPr>
      <w:bookmarkStart w:id="872" w:name="_Toc66692720"/>
      <w:bookmarkStart w:id="873" w:name="_Toc66701902"/>
      <w:bookmarkStart w:id="874" w:name="_Toc69883576"/>
      <w:bookmarkStart w:id="875" w:name="_Toc73625593"/>
      <w:bookmarkStart w:id="876" w:name="_Toc138254863"/>
      <w:r w:rsidRPr="00CB5EC9">
        <w:t>6.3.2.1</w:t>
      </w:r>
      <w:r w:rsidRPr="00CB5EC9">
        <w:tab/>
        <w:t>General</w:t>
      </w:r>
      <w:bookmarkEnd w:id="872"/>
      <w:bookmarkEnd w:id="873"/>
      <w:bookmarkEnd w:id="874"/>
      <w:bookmarkEnd w:id="875"/>
      <w:bookmarkEnd w:id="876"/>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54456F55" w:rsidR="008C47BE" w:rsidRPr="00CB5EC9" w:rsidRDefault="008C47BE" w:rsidP="008C47BE">
      <w:r w:rsidRPr="00CB5EC9">
        <w:t xml:space="preserve">Both Model A and Model B discovery </w:t>
      </w:r>
      <w:r w:rsidRPr="00CB5EC9">
        <w:rPr>
          <w:lang w:eastAsia="zh-CN"/>
        </w:rPr>
        <w:t xml:space="preserve">as defined in </w:t>
      </w:r>
      <w:r w:rsidR="0083693E" w:rsidRPr="00CB5EC9">
        <w:rPr>
          <w:lang w:eastAsia="zh-CN"/>
        </w:rPr>
        <w:t>TS</w:t>
      </w:r>
      <w:r w:rsidR="0083693E">
        <w:rPr>
          <w:lang w:eastAsia="zh-CN"/>
        </w:rPr>
        <w:t> </w:t>
      </w:r>
      <w:r w:rsidR="0083693E" w:rsidRPr="00CB5EC9">
        <w:rPr>
          <w:lang w:eastAsia="zh-CN"/>
        </w:rPr>
        <w:t>23.303</w:t>
      </w:r>
      <w:r w:rsidR="0083693E">
        <w:rPr>
          <w:lang w:eastAsia="zh-CN"/>
        </w:rPr>
        <w:t> </w:t>
      </w:r>
      <w:r w:rsidR="0083693E"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77" w:name="_MON_1503676761"/>
    <w:bookmarkEnd w:id="877"/>
    <w:p w14:paraId="1BCA0D54" w14:textId="77777777" w:rsidR="008C47BE" w:rsidRPr="00CB5EC9" w:rsidRDefault="008C47BE" w:rsidP="008C47BE">
      <w:pPr>
        <w:pStyle w:val="TH"/>
      </w:pPr>
      <w:r w:rsidRPr="00CB5EC9">
        <w:object w:dxaOrig="8781" w:dyaOrig="3125" w14:anchorId="0CFC6028">
          <v:shape id="_x0000_i1057" type="#_x0000_t75" style="width:438.25pt;height:156.5pt" o:ole="">
            <v:imagedata r:id="rId79" o:title=""/>
          </v:shape>
          <o:OLEObject Type="Embed" ProgID="Word.Picture.8" ShapeID="_x0000_i1057" DrawAspect="Content" ObjectID="_1748868489" r:id="rId80"/>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r w:rsidR="009B06B4">
        <w:t>, relay_Indication</w:t>
      </w:r>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pPr>
      <w:r>
        <w:tab/>
        <w:t>Announcing UE includes the relay_Indication if 5G ProSe UE-to-UE Relay(s) can broadcast its User Info ID during the 5G ProSe UE-to-UE Discovery.</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78" w:name="_MON_1503676903"/>
    <w:bookmarkEnd w:id="878"/>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81" o:title=""/>
          </v:shape>
          <o:OLEObject Type="Embed" ProgID="Word.Picture.8" ShapeID="_x0000_i1058" DrawAspect="Content" ObjectID="_1748868490" r:id="rId82"/>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r w:rsidR="009B06B4">
        <w:rPr>
          <w:lang w:eastAsia="zh-CN"/>
        </w:rPr>
        <w:t>, relay_Indication</w:t>
      </w:r>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lang w:eastAsia="zh-CN"/>
        </w:rPr>
      </w:pPr>
      <w:r>
        <w:rPr>
          <w:lang w:eastAsia="zh-CN"/>
        </w:rPr>
        <w:tab/>
        <w:t>Discoverer UE includes the relay_Indication if 5G ProSe UE-to-UE Relay(s) can broadcast its User Info ID during the 5G ProSe UE-to-UE Discovery.</w:t>
      </w:r>
    </w:p>
    <w:p w14:paraId="09AFC597" w14:textId="069B33D5"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r w:rsidR="009B06B4">
        <w:rPr>
          <w:lang w:eastAsia="zh-CN"/>
        </w:rPr>
        <w:t>, relay_Indication</w:t>
      </w:r>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pPr>
      <w:r>
        <w:tab/>
        <w:t>Discoveree UE includes relay_Indication if 5G ProSe UE-to-UE Relay(s) can broadcast its User Info ID during the 5G ProSe UE-to-UE Discovery.</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0A42C90F"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83693E">
        <w:rPr>
          <w:lang w:eastAsia="zh-CN"/>
        </w:rPr>
        <w:t>TS</w:t>
      </w:r>
      <w:r w:rsidR="0083693E">
        <w:rPr>
          <w:lang w:eastAsia="zh-CN"/>
        </w:rPr>
        <w:t> </w:t>
      </w:r>
      <w:r w:rsidR="0083693E">
        <w:rPr>
          <w:lang w:eastAsia="zh-CN"/>
        </w:rPr>
        <w:t>33.503</w:t>
      </w:r>
      <w:r w:rsidR="0083693E">
        <w:rPr>
          <w:lang w:eastAsia="zh-CN"/>
        </w:rPr>
        <w:t> </w:t>
      </w:r>
      <w:r w:rsidR="0083693E">
        <w:rPr>
          <w:lang w:eastAsia="zh-CN"/>
        </w:rPr>
        <w:t>[</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879" w:name="_Toc66692721"/>
      <w:bookmarkStart w:id="880" w:name="_Toc66701903"/>
      <w:bookmarkStart w:id="881" w:name="_Toc69883577"/>
      <w:bookmarkStart w:id="882" w:name="_Toc73625594"/>
      <w:bookmarkStart w:id="883" w:name="_Toc138254864"/>
      <w:r w:rsidRPr="00CB5EC9">
        <w:t>6.3.2.2</w:t>
      </w:r>
      <w:r w:rsidRPr="00CB5EC9">
        <w:tab/>
        <w:t>Group Member Discovery</w:t>
      </w:r>
      <w:bookmarkEnd w:id="879"/>
      <w:bookmarkEnd w:id="880"/>
      <w:bookmarkEnd w:id="881"/>
      <w:bookmarkEnd w:id="882"/>
      <w:bookmarkEnd w:id="883"/>
    </w:p>
    <w:p w14:paraId="5F0E73BF" w14:textId="77777777" w:rsidR="008C47BE" w:rsidRPr="00CB5EC9" w:rsidRDefault="008C47BE" w:rsidP="008C47BE">
      <w:pPr>
        <w:pStyle w:val="Heading5"/>
      </w:pPr>
      <w:bookmarkStart w:id="884" w:name="_Toc517048041"/>
      <w:bookmarkStart w:id="885" w:name="_Toc45003317"/>
      <w:bookmarkStart w:id="886" w:name="_Toc66692722"/>
      <w:bookmarkStart w:id="887" w:name="_Toc66701904"/>
      <w:bookmarkStart w:id="888" w:name="_Toc69883578"/>
      <w:bookmarkStart w:id="889" w:name="_Toc73625595"/>
      <w:bookmarkStart w:id="890" w:name="_Toc138254865"/>
      <w:r w:rsidRPr="00CB5EC9">
        <w:t>6.3.2.2.1</w:t>
      </w:r>
      <w:r w:rsidRPr="00CB5EC9">
        <w:tab/>
        <w:t>General</w:t>
      </w:r>
      <w:bookmarkEnd w:id="884"/>
      <w:bookmarkEnd w:id="885"/>
      <w:bookmarkEnd w:id="886"/>
      <w:bookmarkEnd w:id="887"/>
      <w:bookmarkEnd w:id="888"/>
      <w:bookmarkEnd w:id="889"/>
      <w:bookmarkEnd w:id="890"/>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891" w:name="_Toc66692723"/>
      <w:bookmarkStart w:id="892" w:name="_Toc66701905"/>
      <w:bookmarkStart w:id="893" w:name="_Toc69883579"/>
      <w:bookmarkStart w:id="894" w:name="_Toc73625596"/>
      <w:bookmarkStart w:id="895" w:name="_Toc138254866"/>
      <w:r w:rsidRPr="00CB5EC9">
        <w:t>6.3.2.2.2</w:t>
      </w:r>
      <w:r w:rsidRPr="00CB5EC9">
        <w:tab/>
        <w:t>Procedure for Group Member Discovery with Model A</w:t>
      </w:r>
      <w:bookmarkEnd w:id="891"/>
      <w:bookmarkEnd w:id="892"/>
      <w:bookmarkEnd w:id="893"/>
      <w:bookmarkEnd w:id="894"/>
      <w:bookmarkEnd w:id="895"/>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83" o:title=""/>
          </v:shape>
          <o:OLEObject Type="Embed" ProgID="Visio.Drawing.15" ShapeID="_x0000_i1059" DrawAspect="Content" ObjectID="_1748868491" r:id="rId84"/>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96" w:name="_Toc66692724"/>
      <w:bookmarkStart w:id="897" w:name="_Toc66701906"/>
      <w:bookmarkStart w:id="898" w:name="_Toc69883580"/>
      <w:bookmarkStart w:id="899" w:name="_Toc73625597"/>
      <w:bookmarkStart w:id="900" w:name="_Toc138254867"/>
      <w:r w:rsidRPr="00CB5EC9">
        <w:t>6.3.2.2.3</w:t>
      </w:r>
      <w:r w:rsidRPr="00CB5EC9">
        <w:tab/>
        <w:t>Procedure for Group Member Discovery with Model B</w:t>
      </w:r>
      <w:bookmarkEnd w:id="896"/>
      <w:bookmarkEnd w:id="897"/>
      <w:bookmarkEnd w:id="898"/>
      <w:bookmarkEnd w:id="899"/>
      <w:bookmarkEnd w:id="900"/>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85" o:title=""/>
          </v:shape>
          <o:OLEObject Type="Embed" ProgID="Visio.Drawing.15" ShapeID="_x0000_i1060" DrawAspect="Content" ObjectID="_1748868492" r:id="rId86"/>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901" w:name="_Toc66692725"/>
      <w:bookmarkStart w:id="902" w:name="_Toc66701907"/>
      <w:bookmarkStart w:id="903" w:name="_Toc69883581"/>
      <w:bookmarkStart w:id="904" w:name="_Toc73625598"/>
      <w:bookmarkStart w:id="905" w:name="_Toc138254868"/>
      <w:r w:rsidRPr="00CB5EC9">
        <w:t>6.3.2.3</w:t>
      </w:r>
      <w:r w:rsidRPr="00CB5EC9">
        <w:tab/>
      </w:r>
      <w:r w:rsidR="00790310" w:rsidRPr="00CB5EC9">
        <w:rPr>
          <w:lang w:eastAsia="zh-CN"/>
        </w:rPr>
        <w:t xml:space="preserve">5G ProSe </w:t>
      </w:r>
      <w:r w:rsidRPr="00CB5EC9">
        <w:t>UE-to-Network Relay Discovery</w:t>
      </w:r>
      <w:bookmarkEnd w:id="901"/>
      <w:bookmarkEnd w:id="902"/>
      <w:bookmarkEnd w:id="903"/>
      <w:bookmarkEnd w:id="904"/>
      <w:bookmarkEnd w:id="905"/>
    </w:p>
    <w:p w14:paraId="5D3E0B5A" w14:textId="77777777" w:rsidR="00E07D05" w:rsidRPr="00CB5EC9" w:rsidRDefault="00E07D05" w:rsidP="0093004C">
      <w:pPr>
        <w:pStyle w:val="Heading5"/>
        <w:rPr>
          <w:lang w:eastAsia="zh-CN"/>
        </w:rPr>
      </w:pPr>
      <w:bookmarkStart w:id="906" w:name="_Toc69883582"/>
      <w:bookmarkStart w:id="907" w:name="_Toc73625599"/>
      <w:bookmarkStart w:id="908" w:name="_Toc138254869"/>
      <w:r w:rsidRPr="00CB5EC9">
        <w:rPr>
          <w:lang w:eastAsia="zh-CN"/>
        </w:rPr>
        <w:t>6.3.2.3.1</w:t>
      </w:r>
      <w:r w:rsidRPr="00CB5EC9">
        <w:rPr>
          <w:lang w:eastAsia="zh-CN"/>
        </w:rPr>
        <w:tab/>
        <w:t>General</w:t>
      </w:r>
      <w:bookmarkEnd w:id="906"/>
      <w:bookmarkEnd w:id="907"/>
      <w:bookmarkEnd w:id="908"/>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909" w:name="_Toc69883583"/>
      <w:bookmarkStart w:id="910" w:name="_Toc73625600"/>
      <w:bookmarkStart w:id="911" w:name="_Toc138254870"/>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909"/>
      <w:bookmarkEnd w:id="910"/>
      <w:bookmarkEnd w:id="91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7" o:title=""/>
          </v:shape>
          <o:OLEObject Type="Embed" ProgID="Visio.Drawing.15" ShapeID="_x0000_i1061" DrawAspect="Content" ObjectID="_1748868493" r:id="rId88"/>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912" w:name="_Toc69883584"/>
      <w:bookmarkStart w:id="913" w:name="_Toc73625601"/>
      <w:bookmarkStart w:id="914" w:name="_Toc138254871"/>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912"/>
      <w:bookmarkEnd w:id="913"/>
      <w:bookmarkEnd w:id="91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9" o:title=""/>
          </v:shape>
          <o:OLEObject Type="Embed" ProgID="Visio.Drawing.15" ShapeID="_x0000_i1062" DrawAspect="Content" ObjectID="_1748868494" r:id="rId90"/>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915" w:name="_Toc66692727"/>
      <w:bookmarkStart w:id="916" w:name="_Toc66701909"/>
      <w:bookmarkStart w:id="917" w:name="_Toc69883586"/>
      <w:bookmarkStart w:id="918" w:name="_Toc73625602"/>
      <w:bookmarkStart w:id="919" w:name="_Toc138254872"/>
      <w:r>
        <w:lastRenderedPageBreak/>
        <w:t>6.3.2.4</w:t>
      </w:r>
      <w:r>
        <w:tab/>
        <w:t>5G ProSe UE-to-UE Relay Discovery</w:t>
      </w:r>
      <w:bookmarkEnd w:id="919"/>
    </w:p>
    <w:p w14:paraId="31DC59A6" w14:textId="77777777" w:rsidR="00D45C1F" w:rsidRDefault="00D45C1F" w:rsidP="00140F75">
      <w:pPr>
        <w:pStyle w:val="Heading5"/>
      </w:pPr>
      <w:bookmarkStart w:id="920" w:name="_Toc138254873"/>
      <w:r>
        <w:t>6.3.2.4.1</w:t>
      </w:r>
      <w:r>
        <w:tab/>
        <w:t>General</w:t>
      </w:r>
      <w:bookmarkEnd w:id="920"/>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7777777"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 the policy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921" w:name="_Toc138254874"/>
      <w:r>
        <w:t>6.3.2.4.2</w:t>
      </w:r>
      <w:r>
        <w:tab/>
        <w:t>Procedure for 5G ProSe UE-to-UE Relay Discovery with Model A</w:t>
      </w:r>
      <w:bookmarkEnd w:id="921"/>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91" o:title=""/>
          </v:shape>
          <o:OLEObject Type="Embed" ProgID="Visio.Drawing.11" ShapeID="_x0000_i1063" DrawAspect="Content" ObjectID="_1748868495" r:id="rId92"/>
        </w:object>
      </w:r>
    </w:p>
    <w:p w14:paraId="2B31AA37" w14:textId="3FC7FC9B" w:rsidR="00D45C1F" w:rsidRDefault="00D45C1F" w:rsidP="00D45C1F">
      <w:pPr>
        <w:pStyle w:val="TF"/>
      </w:pPr>
      <w:r>
        <w:t>Figure 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53D37635"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and is sent using the Source Layer-2 ID and Destination Layer-2 ID as described in clause 5.8.4.</w:t>
      </w:r>
    </w:p>
    <w:p w14:paraId="1C50ABE9" w14:textId="714EF151" w:rsidR="009B06B4" w:rsidRDefault="009B06B4" w:rsidP="00D45C1F">
      <w:pPr>
        <w:pStyle w:val="B1"/>
      </w:pPr>
      <w:r>
        <w:tab/>
        <w:t>The 5G ProSe UE-to-UE Relay shall only announce User Info IDs of other UEs in proximity which provided relay_indication when they were previously discovered.</w:t>
      </w:r>
    </w:p>
    <w:p w14:paraId="593ECD75" w14:textId="7C852E5D"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922" w:name="_Toc138254875"/>
      <w:r>
        <w:t>6.3.2.4.3</w:t>
      </w:r>
      <w:r>
        <w:tab/>
        <w:t>Procedure for 5G ProSe UE-to-UE Relay Discovery with Model B</w:t>
      </w:r>
      <w:bookmarkEnd w:id="922"/>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75pt" o:ole="">
            <v:imagedata r:id="rId93" o:title=""/>
          </v:shape>
          <o:OLEObject Type="Embed" ProgID="Visio.Drawing.11" ShapeID="_x0000_i1064" DrawAspect="Content" ObjectID="_1748868496" r:id="rId94"/>
        </w:object>
      </w:r>
    </w:p>
    <w:p w14:paraId="1ABCB64D" w14:textId="11AD4BC4" w:rsidR="00D45C1F" w:rsidRDefault="00D45C1F" w:rsidP="00D45C1F">
      <w:pPr>
        <w:pStyle w:val="TF"/>
      </w:pPr>
      <w:r>
        <w:t>Figure 6.3.2.4.3-1: 5G ProSe UE-to-UE Relay Discovery with Model B</w:t>
      </w:r>
    </w:p>
    <w:p w14:paraId="3EF1DB42" w14:textId="7777777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 and User Info ID of the discoveree 5G ProSe End UE (UE-2), and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77777777"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 and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77777777" w:rsidR="00D45C1F" w:rsidRDefault="00D45C1F" w:rsidP="00D45C1F">
      <w:pPr>
        <w:pStyle w:val="B1"/>
      </w:pPr>
      <w:r>
        <w:t>3.</w:t>
      </w:r>
      <w:r>
        <w:tab/>
        <w:t>The discoveree 5G ProSe End UE (UE-2) that matches the value of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 and User Info ID of itself, and is sent using the Source Layer-2 ID and Destination Layer-2 ID as described in clause 5.8.4. If the discoveree 5G ProSe End UE (UE-2) receives multiple UE-to-UE Relay Discovery Solicitation messages from different 5G ProSe UE-to-UE Relays, it may choose to respond or not to a 5G ProSe UE-to-UE Relay (e.g. based on the PC5 signal strength of each message received).</w:t>
      </w:r>
    </w:p>
    <w:p w14:paraId="1A85C3C5" w14:textId="77777777"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 and User Info ID of the discoveree 5G ProSe End UE (UE-2), and is sent using the Source Layer-2 ID and Destination Layer-2 ID as described in clause 5.8.4.</w:t>
      </w:r>
    </w:p>
    <w:p w14:paraId="49C8EAE0" w14:textId="17EE3025" w:rsidR="000B0E72" w:rsidRDefault="000B0E72" w:rsidP="000B0E72">
      <w:pPr>
        <w:pStyle w:val="Heading5"/>
      </w:pPr>
      <w:bookmarkStart w:id="923" w:name="_Toc138254876"/>
      <w:r>
        <w:t>6.3.2.4.4</w:t>
      </w:r>
      <w:r>
        <w:tab/>
        <w:t>Candidate 5G ProSe UE-to-UE Relay Discovery</w:t>
      </w:r>
      <w:bookmarkEnd w:id="923"/>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lastRenderedPageBreak/>
        <w:t>The procedure for 5G ProSe UE-to-UE Relay Discovery with Model B (see clause 6.3.2.4.3) is used with the following differences:</w:t>
      </w:r>
    </w:p>
    <w:p w14:paraId="4AC9F4A8" w14:textId="77777777" w:rsidR="000B0E72" w:rsidRDefault="000B0E72" w:rsidP="0083693E">
      <w:pPr>
        <w:pStyle w:val="B1"/>
      </w:pPr>
      <w:r>
        <w:t>-</w:t>
      </w:r>
      <w:r>
        <w:tab/>
        <w:t>Step 1: In the 5G ProSe UE-to-UE Relay Discovery Solicitation message the RSC is not included and the User Info ID of the discoveree 5G ProSe End UE is replaced with the User Info ID of a candidate 5G ProSe UE-to-UE Relay. If the 5G ProSe End UE receives the Layer-2 ID of the candidate 5G ProSe UE-to-UE Relay in a Link Modification Request message, it may set the Layer-2 ID of the candidate 5G ProSe UE-to-UE Relay as the Destination Layer-2 ID.</w:t>
      </w:r>
    </w:p>
    <w:p w14:paraId="7BB671BF" w14:textId="77777777" w:rsidR="000B0E72" w:rsidRDefault="000B0E72" w:rsidP="0083693E">
      <w:pPr>
        <w:pStyle w:val="B1"/>
      </w:pPr>
      <w:r>
        <w:t>-</w:t>
      </w:r>
      <w:r>
        <w:tab/>
        <w:t>Step 2 and step 3 are skipped because RSC is absent in the received 5G ProSe UE-to-UE Relay Discovery Solicitation message.</w:t>
      </w:r>
    </w:p>
    <w:p w14:paraId="45818887" w14:textId="77777777"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 and does not include the User Info ID of the discoveree 5G ProSe End UE.</w:t>
      </w:r>
    </w:p>
    <w:p w14:paraId="3E20B365" w14:textId="0D7B2F0E" w:rsidR="008C47BE" w:rsidRPr="00CB5EC9" w:rsidRDefault="008C47BE" w:rsidP="008C47BE">
      <w:pPr>
        <w:pStyle w:val="Heading2"/>
      </w:pPr>
      <w:bookmarkStart w:id="924" w:name="_Toc138254877"/>
      <w:r w:rsidRPr="00CB5EC9">
        <w:t>6.4</w:t>
      </w:r>
      <w:r w:rsidRPr="00CB5EC9">
        <w:tab/>
      </w:r>
      <w:r w:rsidR="00EF71D5" w:rsidRPr="00CB5EC9">
        <w:t xml:space="preserve">5G </w:t>
      </w:r>
      <w:r w:rsidRPr="00CB5EC9">
        <w:t>ProSe Direct Communication</w:t>
      </w:r>
      <w:bookmarkEnd w:id="915"/>
      <w:bookmarkEnd w:id="916"/>
      <w:bookmarkEnd w:id="917"/>
      <w:bookmarkEnd w:id="918"/>
      <w:bookmarkEnd w:id="924"/>
    </w:p>
    <w:p w14:paraId="078EF7D8" w14:textId="000143AA" w:rsidR="008C47BE" w:rsidRPr="00CB5EC9" w:rsidRDefault="008C47BE" w:rsidP="008C47BE">
      <w:pPr>
        <w:pStyle w:val="Heading3"/>
      </w:pPr>
      <w:bookmarkStart w:id="925" w:name="_Toc66692728"/>
      <w:bookmarkStart w:id="926" w:name="_Toc66701910"/>
      <w:bookmarkStart w:id="927" w:name="_Toc69883587"/>
      <w:bookmarkStart w:id="928" w:name="_Toc73625603"/>
      <w:bookmarkStart w:id="929" w:name="_Toc138254878"/>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25"/>
      <w:bookmarkEnd w:id="926"/>
      <w:bookmarkEnd w:id="927"/>
      <w:bookmarkEnd w:id="928"/>
      <w:bookmarkEnd w:id="929"/>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29.75pt" o:ole="">
            <v:imagedata r:id="rId95" o:title=""/>
          </v:shape>
          <o:OLEObject Type="Embed" ProgID="Visio.Drawing.15" ShapeID="_x0000_i1065" DrawAspect="Content" ObjectID="_1748868497" r:id="rId96"/>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lastRenderedPageBreak/>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30" w:name="_Toc61540635"/>
      <w:bookmarkStart w:id="931" w:name="_Toc66692729"/>
      <w:bookmarkStart w:id="932" w:name="_Toc66701911"/>
      <w:bookmarkStart w:id="933" w:name="_Toc69883588"/>
      <w:bookmarkStart w:id="934" w:name="_Toc73625604"/>
      <w:bookmarkStart w:id="935" w:name="_Toc138254879"/>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30"/>
      <w:bookmarkEnd w:id="931"/>
      <w:bookmarkEnd w:id="932"/>
      <w:bookmarkEnd w:id="933"/>
      <w:bookmarkEnd w:id="934"/>
      <w:bookmarkEnd w:id="935"/>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7" o:title=""/>
          </v:shape>
          <o:OLEObject Type="Embed" ProgID="Visio.Drawing.11" ShapeID="_x0000_i1066" DrawAspect="Content" ObjectID="_1748868498" r:id="rId98"/>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lastRenderedPageBreak/>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36" w:name="_Toc66692730"/>
      <w:bookmarkStart w:id="937" w:name="_Toc66701912"/>
      <w:bookmarkStart w:id="938" w:name="_Toc69883589"/>
      <w:bookmarkStart w:id="939" w:name="_Toc73625605"/>
      <w:bookmarkStart w:id="940" w:name="_Toc138254880"/>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936"/>
      <w:bookmarkEnd w:id="937"/>
      <w:bookmarkEnd w:id="938"/>
      <w:bookmarkEnd w:id="939"/>
      <w:bookmarkEnd w:id="940"/>
    </w:p>
    <w:p w14:paraId="208E105B" w14:textId="77777777" w:rsidR="008C47BE" w:rsidRPr="00CB5EC9" w:rsidRDefault="008C47BE" w:rsidP="008C47BE">
      <w:pPr>
        <w:pStyle w:val="Heading4"/>
        <w:rPr>
          <w:lang w:eastAsia="ko-KR"/>
        </w:rPr>
      </w:pPr>
      <w:bookmarkStart w:id="941" w:name="_Toc66692731"/>
      <w:bookmarkStart w:id="942" w:name="_Toc66701913"/>
      <w:bookmarkStart w:id="943" w:name="_Toc69883590"/>
      <w:bookmarkStart w:id="944" w:name="_Toc73625606"/>
      <w:bookmarkStart w:id="945" w:name="_Toc138254881"/>
      <w:r w:rsidRPr="00CB5EC9">
        <w:rPr>
          <w:lang w:eastAsia="ko-KR"/>
        </w:rPr>
        <w:t>6.4.3.1</w:t>
      </w:r>
      <w:r w:rsidRPr="00CB5EC9">
        <w:rPr>
          <w:lang w:eastAsia="ko-KR"/>
        </w:rPr>
        <w:tab/>
      </w:r>
      <w:r w:rsidRPr="00CB5EC9">
        <w:t>Layer-2 link establishment over PC5 reference poi</w:t>
      </w:r>
      <w:bookmarkStart w:id="946" w:name="_Toc19199140"/>
      <w:bookmarkStart w:id="947" w:name="_Toc27821930"/>
      <w:bookmarkStart w:id="948" w:name="_Toc36126284"/>
      <w:r w:rsidRPr="00CB5EC9">
        <w:t>nt</w:t>
      </w:r>
      <w:bookmarkEnd w:id="941"/>
      <w:bookmarkEnd w:id="942"/>
      <w:bookmarkEnd w:id="943"/>
      <w:bookmarkEnd w:id="944"/>
      <w:bookmarkEnd w:id="945"/>
      <w:bookmarkEnd w:id="946"/>
      <w:bookmarkEnd w:id="947"/>
      <w:bookmarkEnd w:id="948"/>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9" o:title=""/>
          </v:shape>
          <o:OLEObject Type="Embed" ProgID="Visio.Drawing.15" ShapeID="_x0000_i1067" DrawAspect="Content" ObjectID="_1748868499" r:id="rId100"/>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07C12A56"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83693E">
        <w:rPr>
          <w:lang w:eastAsia="ko-KR"/>
        </w:rPr>
        <w:t>TS</w:t>
      </w:r>
      <w:r w:rsidR="0083693E">
        <w:rPr>
          <w:lang w:eastAsia="ko-KR"/>
        </w:rPr>
        <w:t> </w:t>
      </w:r>
      <w:r w:rsidR="0083693E">
        <w:rPr>
          <w:lang w:eastAsia="ko-KR"/>
        </w:rPr>
        <w:t>33.503</w:t>
      </w:r>
      <w:r w:rsidR="0083693E">
        <w:rPr>
          <w:lang w:eastAsia="ko-KR"/>
        </w:rPr>
        <w:t> </w:t>
      </w:r>
      <w:r w:rsidR="0083693E">
        <w:rPr>
          <w:lang w:eastAsia="ko-KR"/>
        </w:rPr>
        <w:t>[</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657B2941"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83693E">
        <w:t>TS</w:t>
      </w:r>
      <w:r w:rsidR="0083693E">
        <w:t> </w:t>
      </w:r>
      <w:r w:rsidR="0083693E">
        <w:t>38.300</w:t>
      </w:r>
      <w:r w:rsidR="0083693E">
        <w:t> </w:t>
      </w:r>
      <w:r w:rsidR="0083693E">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25C5D2A6" w:rsidR="008C47BE" w:rsidRPr="00CB5EC9" w:rsidRDefault="008C47BE" w:rsidP="008C47BE">
      <w:pPr>
        <w:pStyle w:val="NO"/>
      </w:pPr>
      <w:r w:rsidRPr="00CB5EC9">
        <w:t>NOTE 2:</w:t>
      </w:r>
      <w:r w:rsidRPr="00CB5EC9">
        <w:tab/>
        <w:t>The signalling for the Security Procedure is defined</w:t>
      </w:r>
      <w:r w:rsidR="00B96A2D">
        <w:t xml:space="preserve"> in </w:t>
      </w:r>
      <w:r w:rsidR="0083693E">
        <w:t>TS</w:t>
      </w:r>
      <w:r w:rsidR="0083693E">
        <w:t> </w:t>
      </w:r>
      <w:r w:rsidR="0083693E">
        <w:t>33.503</w:t>
      </w:r>
      <w:r w:rsidR="0083693E">
        <w:t> </w:t>
      </w:r>
      <w:r w:rsidR="0083693E">
        <w:t>[</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49" w:name="_Toc19199141"/>
      <w:bookmarkStart w:id="950" w:name="_Toc27821931"/>
      <w:bookmarkStart w:id="951" w:name="_Toc36126285"/>
      <w:bookmarkStart w:id="952" w:name="_Toc66692732"/>
      <w:bookmarkStart w:id="953" w:name="_Toc66701914"/>
      <w:bookmarkStart w:id="954" w:name="_Toc69883591"/>
      <w:bookmarkStart w:id="955" w:name="_Toc73625607"/>
      <w:bookmarkStart w:id="956" w:name="_Toc138254882"/>
      <w:r w:rsidRPr="00CB5EC9">
        <w:rPr>
          <w:lang w:eastAsia="ko-KR"/>
        </w:rPr>
        <w:t>6.4.3.2</w:t>
      </w:r>
      <w:r w:rsidRPr="00CB5EC9">
        <w:rPr>
          <w:lang w:eastAsia="ko-KR"/>
        </w:rPr>
        <w:tab/>
      </w:r>
      <w:r w:rsidRPr="00CB5EC9">
        <w:t>Link identifier update for a unicast link</w:t>
      </w:r>
      <w:bookmarkEnd w:id="949"/>
      <w:bookmarkEnd w:id="950"/>
      <w:bookmarkEnd w:id="951"/>
      <w:bookmarkEnd w:id="952"/>
      <w:bookmarkEnd w:id="953"/>
      <w:bookmarkEnd w:id="954"/>
      <w:bookmarkEnd w:id="955"/>
      <w:bookmarkEnd w:id="956"/>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101" o:title=""/>
          </v:shape>
          <o:OLEObject Type="Embed" ProgID="Visio.Drawing.11" ShapeID="_x0000_i1068" DrawAspect="Content" ObjectID="_1748868500" r:id="rId102"/>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57" w:name="_Toc19199142"/>
      <w:bookmarkStart w:id="958"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5316DF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83693E">
        <w:t>TS</w:t>
      </w:r>
      <w:r w:rsidR="0083693E">
        <w:t> </w:t>
      </w:r>
      <w:r w:rsidR="0083693E">
        <w:t>33.503</w:t>
      </w:r>
      <w:r w:rsidR="0083693E">
        <w:t> </w:t>
      </w:r>
      <w:r w:rsidR="0083693E">
        <w:t>[</w:t>
      </w:r>
      <w:r w:rsidR="00CB5EC9">
        <w:t>29]</w:t>
      </w:r>
      <w:r w:rsidRPr="00CB5EC9">
        <w:t>.</w:t>
      </w:r>
    </w:p>
    <w:p w14:paraId="59840E24" w14:textId="77777777" w:rsidR="008C47BE" w:rsidRPr="00CB5EC9" w:rsidRDefault="008C47BE" w:rsidP="008C47BE">
      <w:pPr>
        <w:pStyle w:val="Heading4"/>
      </w:pPr>
      <w:bookmarkStart w:id="959" w:name="_Toc36126286"/>
      <w:bookmarkStart w:id="960" w:name="_Toc66692733"/>
      <w:bookmarkStart w:id="961" w:name="_Toc66701915"/>
      <w:bookmarkStart w:id="962" w:name="_Toc69883592"/>
      <w:bookmarkStart w:id="963" w:name="_Toc73625608"/>
      <w:bookmarkStart w:id="964" w:name="_Toc138254883"/>
      <w:r w:rsidRPr="00CB5EC9">
        <w:rPr>
          <w:lang w:eastAsia="ko-KR"/>
        </w:rPr>
        <w:t>6.4.3.3</w:t>
      </w:r>
      <w:r w:rsidRPr="00CB5EC9">
        <w:rPr>
          <w:lang w:eastAsia="ko-KR"/>
        </w:rPr>
        <w:tab/>
      </w:r>
      <w:r w:rsidRPr="00CB5EC9">
        <w:t>Layer-2 link release over PC5 reference point</w:t>
      </w:r>
      <w:bookmarkEnd w:id="957"/>
      <w:bookmarkEnd w:id="958"/>
      <w:bookmarkEnd w:id="959"/>
      <w:bookmarkEnd w:id="960"/>
      <w:bookmarkEnd w:id="961"/>
      <w:bookmarkEnd w:id="962"/>
      <w:bookmarkEnd w:id="963"/>
      <w:bookmarkEnd w:id="964"/>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103" o:title=""/>
          </v:shape>
          <o:OLEObject Type="Embed" ProgID="Visio.Drawing.11" ShapeID="_x0000_i1069" DrawAspect="Content" ObjectID="_1748868501" r:id="rId104"/>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5A0597EA"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83693E">
        <w:rPr>
          <w:lang w:eastAsia="ko-KR"/>
        </w:rPr>
        <w:t>TS</w:t>
      </w:r>
      <w:r w:rsidR="0083693E">
        <w:rPr>
          <w:lang w:eastAsia="ko-KR"/>
        </w:rPr>
        <w:t> </w:t>
      </w:r>
      <w:r w:rsidR="0083693E">
        <w:rPr>
          <w:lang w:eastAsia="ko-KR"/>
        </w:rPr>
        <w:t>33.503</w:t>
      </w:r>
      <w:r w:rsidR="0083693E">
        <w:rPr>
          <w:lang w:eastAsia="ko-KR"/>
        </w:rPr>
        <w:t> </w:t>
      </w:r>
      <w:r w:rsidR="0083693E">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65" w:name="_Toc19199143"/>
      <w:bookmarkStart w:id="966" w:name="_Toc27821933"/>
      <w:bookmarkStart w:id="967" w:name="_Toc36126287"/>
      <w:bookmarkStart w:id="968" w:name="_Toc66692734"/>
      <w:bookmarkStart w:id="969" w:name="_Toc66701916"/>
      <w:bookmarkStart w:id="970" w:name="_Toc69883593"/>
      <w:bookmarkStart w:id="971" w:name="_Toc73625609"/>
      <w:bookmarkStart w:id="972" w:name="_Toc138254884"/>
      <w:r w:rsidRPr="00CB5EC9">
        <w:rPr>
          <w:lang w:eastAsia="ko-KR"/>
        </w:rPr>
        <w:t>6.4.3.4</w:t>
      </w:r>
      <w:r w:rsidRPr="00CB5EC9">
        <w:rPr>
          <w:lang w:eastAsia="ko-KR"/>
        </w:rPr>
        <w:tab/>
      </w:r>
      <w:r w:rsidRPr="00CB5EC9">
        <w:t>Layer-2 link modification for a unicast link</w:t>
      </w:r>
      <w:bookmarkEnd w:id="965"/>
      <w:bookmarkEnd w:id="966"/>
      <w:bookmarkEnd w:id="967"/>
      <w:bookmarkEnd w:id="968"/>
      <w:bookmarkEnd w:id="969"/>
      <w:bookmarkEnd w:id="970"/>
      <w:bookmarkEnd w:id="971"/>
      <w:bookmarkEnd w:id="972"/>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105" o:title=""/>
          </v:shape>
          <o:OLEObject Type="Embed" ProgID="Visio.Drawing.11" ShapeID="_x0000_i1070" DrawAspect="Content" ObjectID="_1748868502" r:id="rId106"/>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73" w:name="_Toc36126288"/>
      <w:bookmarkStart w:id="974" w:name="_Toc66692735"/>
      <w:bookmarkStart w:id="975" w:name="_Toc66701917"/>
      <w:bookmarkStart w:id="976" w:name="_Toc69883594"/>
      <w:bookmarkStart w:id="977" w:name="_Toc73625610"/>
      <w:bookmarkStart w:id="978" w:name="_Toc138254885"/>
      <w:r w:rsidRPr="00CB5EC9">
        <w:rPr>
          <w:lang w:eastAsia="ko-KR"/>
        </w:rPr>
        <w:t>6.4.3.5</w:t>
      </w:r>
      <w:r w:rsidRPr="00CB5EC9">
        <w:rPr>
          <w:lang w:eastAsia="ko-KR"/>
        </w:rPr>
        <w:tab/>
        <w:t>Layer-2 link maintenance over PC5 reference point</w:t>
      </w:r>
      <w:bookmarkEnd w:id="973"/>
      <w:bookmarkEnd w:id="974"/>
      <w:bookmarkEnd w:id="975"/>
      <w:bookmarkEnd w:id="976"/>
      <w:bookmarkEnd w:id="977"/>
      <w:bookmarkEnd w:id="978"/>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7" o:title=""/>
          </v:shape>
          <o:OLEObject Type="Embed" ProgID="Visio.Drawing.11" ShapeID="_x0000_i1071" DrawAspect="Content" ObjectID="_1748868503" r:id="rId108"/>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184B1C54"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3693E" w:rsidRPr="00CB5EC9">
        <w:rPr>
          <w:lang w:eastAsia="ko-KR"/>
        </w:rPr>
        <w:t>TS</w:t>
      </w:r>
      <w:r w:rsidR="0083693E">
        <w:rPr>
          <w:lang w:eastAsia="ko-KR"/>
        </w:rPr>
        <w:t> </w:t>
      </w:r>
      <w:r w:rsidR="0083693E" w:rsidRPr="00CB5EC9">
        <w:rPr>
          <w:lang w:eastAsia="ko-KR"/>
        </w:rPr>
        <w:t>38.300</w:t>
      </w:r>
      <w:r w:rsidR="0083693E">
        <w:rPr>
          <w:lang w:eastAsia="ko-KR"/>
        </w:rPr>
        <w:t> </w:t>
      </w:r>
      <w:r w:rsidR="0083693E"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79" w:name="_Toc73625611"/>
      <w:bookmarkStart w:id="980" w:name="_Toc66692736"/>
      <w:bookmarkStart w:id="981" w:name="_Toc66701918"/>
      <w:bookmarkStart w:id="982" w:name="_Toc69883595"/>
      <w:bookmarkStart w:id="983" w:name="_Toc138254886"/>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79"/>
      <w:bookmarkEnd w:id="983"/>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3771E3D"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83693E">
        <w:t>TS</w:t>
      </w:r>
      <w:r w:rsidR="0083693E">
        <w:t> </w:t>
      </w:r>
      <w:r w:rsidR="0083693E">
        <w:t>33.503</w:t>
      </w:r>
      <w:r w:rsidR="0083693E">
        <w:t> </w:t>
      </w:r>
      <w:r w:rsidR="0083693E">
        <w:t>[</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pPr>
      <w:r>
        <w:t>NOTE 2:</w:t>
      </w:r>
      <w:r>
        <w:tab/>
        <w:t>For PC5 link establishment for emergency RSC, whether and how PC5 security is used is to be determined as part of SA WG3 alignment.</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11C60075"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83693E">
        <w:t>TS</w:t>
      </w:r>
      <w:r w:rsidR="0083693E">
        <w:t> </w:t>
      </w:r>
      <w:r w:rsidR="0083693E">
        <w:t>38.331</w:t>
      </w:r>
      <w:r w:rsidR="0083693E">
        <w:t> </w:t>
      </w:r>
      <w:r w:rsidR="0083693E">
        <w:t>[</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5B5AD559" w:rsidR="00114125" w:rsidRDefault="00114125" w:rsidP="00015BE1">
      <w:pPr>
        <w:pStyle w:val="NO"/>
      </w:pPr>
      <w:bookmarkStart w:id="984" w:name="_Toc73625612"/>
      <w:r>
        <w:t>NOTE </w:t>
      </w:r>
      <w:r w:rsidR="00F175C0">
        <w:t>5</w:t>
      </w:r>
      <w:r>
        <w:t>:</w:t>
      </w:r>
      <w:r>
        <w:tab/>
        <w:t xml:space="preserve">A single PC5 unicast link is established between a 5G ProSe Layer-2 UE-to-Network Relay and a 5G ProSe Layer-2 Remote UE, as specified in </w:t>
      </w:r>
      <w:r w:rsidR="0083693E">
        <w:t>TS</w:t>
      </w:r>
      <w:r w:rsidR="0083693E">
        <w:t> </w:t>
      </w:r>
      <w:r w:rsidR="0083693E">
        <w:t>38.300</w:t>
      </w:r>
      <w:r w:rsidR="0083693E">
        <w:t> </w:t>
      </w:r>
      <w:r w:rsidR="0083693E">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985" w:name="_Toc138254887"/>
      <w:r>
        <w:t>6.4.3.7</w:t>
      </w:r>
      <w:r>
        <w:tab/>
        <w:t>Layer-2 link management over PC5 reference point for 5G ProSe UE-to-UE Relay</w:t>
      </w:r>
      <w:bookmarkEnd w:id="985"/>
    </w:p>
    <w:p w14:paraId="3135AC0D" w14:textId="4972E342" w:rsidR="00F41CFB" w:rsidRDefault="00F41CFB" w:rsidP="00F41CFB">
      <w:pPr>
        <w:pStyle w:val="Heading5"/>
      </w:pPr>
      <w:bookmarkStart w:id="986" w:name="_Toc138254888"/>
      <w:r>
        <w:t>6.4.3.7.1</w:t>
      </w:r>
      <w:r>
        <w:tab/>
        <w:t>Common part for Layer-2 link management over PC5 reference point for 5G ProSe UE-to-UE Relay</w:t>
      </w:r>
      <w:bookmarkEnd w:id="986"/>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D1A1F78" w:rsidR="00F41CFB" w:rsidRDefault="00F41CFB" w:rsidP="00F41CFB">
      <w:pPr>
        <w:pStyle w:val="B2"/>
      </w:pPr>
      <w:r>
        <w:t>-</w:t>
      </w:r>
      <w:r>
        <w:tab/>
      </w:r>
      <w:r w:rsidR="0065611D">
        <w:t xml:space="preserve">User Info ID of source 5G ProSe End UE: </w:t>
      </w:r>
      <w:r>
        <w:t>the identity of the source 5G ProSe End UE requesting relay operation (i.e. User Info ID).</w:t>
      </w:r>
    </w:p>
    <w:p w14:paraId="45D10AB2" w14:textId="7B31D90E"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 (i.e. User Info ID).</w:t>
      </w:r>
    </w:p>
    <w:p w14:paraId="1855AFA9" w14:textId="1AB6A93D"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 (i.e. User Info ID).</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987" w:name="_Toc138254889"/>
      <w:r>
        <w:t>6.4.3.7.2</w:t>
      </w:r>
      <w:r>
        <w:tab/>
        <w:t>Layer-2 link management over PC5 reference point for 5G ProSe Layer-2 UE-to-UE Relay</w:t>
      </w:r>
      <w:bookmarkEnd w:id="987"/>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lastRenderedPageBreak/>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988" w:name="_Toc138254890"/>
      <w:r>
        <w:t>6.4.3.7.3</w:t>
      </w:r>
      <w:r>
        <w:tab/>
        <w:t>Layer-2 link management over PC5 reference point for 5G ProSe Layer-3 UE-to-UE Relay</w:t>
      </w:r>
      <w:bookmarkEnd w:id="988"/>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3D0B4E67" w14:textId="06C5DE11" w:rsidR="0065611D" w:rsidRDefault="0065611D" w:rsidP="00140F75">
      <w:pPr>
        <w:pStyle w:val="B1"/>
      </w:pPr>
      <w:r>
        <w:t>-</w:t>
      </w:r>
      <w:r>
        <w:tab/>
        <w:t>In the Link Modification Request message over the first hop PC5 reference point, the source 5G ProSe End UE additionally includes QoS Info of the end-to-end QoS.</w:t>
      </w:r>
      <w:r w:rsidR="00C72C27">
        <w:t xml:space="preserve"> If the PC5 link is used for transferring Ethernet traffic, the source 5G ProSe Layer-3 End UE may provide its Ethernet MAC address.</w:t>
      </w:r>
    </w:p>
    <w:p w14:paraId="2A120E39" w14:textId="73E9EC75" w:rsidR="0065611D" w:rsidRDefault="0065611D" w:rsidP="00140F75">
      <w:pPr>
        <w:pStyle w:val="B1"/>
      </w:pPr>
      <w:r>
        <w:t>-</w:t>
      </w:r>
      <w:r>
        <w:tab/>
        <w:t>In the Link Modification Request message over the second hop PC5 reference point, the 5G ProSe Layer-3 UE-to-UE Relay additionally includes QoS Info of the second hop QoS to the target 5G ProSe End UE.</w:t>
      </w:r>
      <w:r w:rsidR="00C72C27">
        <w:t xml:space="preserve"> If the PC5 link is used for transferring Ethernet traffic, the 5G ProSe Layer-3 UE-to-UE Relay provides the Ethernet MAC address of the source 5G ProSe Layer-3 End UE.</w:t>
      </w:r>
    </w:p>
    <w:p w14:paraId="6CE342CC" w14:textId="3074A10E" w:rsidR="0065611D" w:rsidRDefault="0065611D" w:rsidP="00140F75">
      <w:pPr>
        <w:pStyle w:val="B1"/>
      </w:pPr>
      <w:r>
        <w:t>-</w:t>
      </w:r>
      <w:r>
        <w:tab/>
        <w:t>The 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829C3E7" w:rsidR="0065611D" w:rsidRDefault="0065611D" w:rsidP="00140F75">
      <w:pPr>
        <w:pStyle w:val="B1"/>
      </w:pPr>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989" w:name="_Toc138254891"/>
      <w:r>
        <w:rPr>
          <w:lang w:eastAsia="zh-CN"/>
        </w:rPr>
        <w:t>6.4.3.7.4</w:t>
      </w:r>
      <w:r>
        <w:rPr>
          <w:lang w:eastAsia="zh-CN"/>
        </w:rPr>
        <w:tab/>
        <w:t>Layer-2 link management over PC5 reference point for 5G ProSe UE-to-UE Relay Communication with integrated Discovery</w:t>
      </w:r>
      <w:bookmarkEnd w:id="989"/>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lastRenderedPageBreak/>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 xml:space="preserve">The 5G ProSe Layer-3 UE-to-UE Relay decides the QoS Info of the first hop QoS with considering the received second hop QoS from the target 5G ProSe End UE, the Direct Communication Accept message over the first hop </w:t>
      </w:r>
      <w:r>
        <w:lastRenderedPageBreak/>
        <w:t>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990" w:name="_Toc138254892"/>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80"/>
      <w:bookmarkEnd w:id="981"/>
      <w:bookmarkEnd w:id="982"/>
      <w:bookmarkEnd w:id="984"/>
      <w:bookmarkEnd w:id="990"/>
    </w:p>
    <w:p w14:paraId="4F3E9275" w14:textId="5597FB31" w:rsidR="00E628DC" w:rsidRPr="00CB5EC9" w:rsidRDefault="00E628DC" w:rsidP="00E628DC">
      <w:pPr>
        <w:pStyle w:val="Heading3"/>
      </w:pPr>
      <w:bookmarkStart w:id="991" w:name="_Toc69883596"/>
      <w:bookmarkStart w:id="992" w:name="_Toc73625613"/>
      <w:bookmarkStart w:id="993" w:name="_Toc138254893"/>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91"/>
      <w:bookmarkEnd w:id="992"/>
      <w:bookmarkEnd w:id="993"/>
    </w:p>
    <w:p w14:paraId="03E5FB6A" w14:textId="61D74022" w:rsidR="00F175C0" w:rsidRDefault="00F175C0" w:rsidP="00090693">
      <w:pPr>
        <w:pStyle w:val="Heading4"/>
        <w:rPr>
          <w:lang w:eastAsia="zh-CN"/>
        </w:rPr>
      </w:pPr>
      <w:bookmarkStart w:id="994" w:name="_Toc73625614"/>
      <w:bookmarkStart w:id="995" w:name="_Toc138254894"/>
      <w:r>
        <w:rPr>
          <w:lang w:eastAsia="zh-CN"/>
        </w:rPr>
        <w:t>6.5.1.0</w:t>
      </w:r>
      <w:r>
        <w:rPr>
          <w:lang w:eastAsia="zh-CN"/>
        </w:rPr>
        <w:tab/>
        <w:t>General</w:t>
      </w:r>
      <w:bookmarkEnd w:id="99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996" w:name="_Toc138254895"/>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94"/>
      <w:bookmarkEnd w:id="996"/>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97" w:name="_MON_1682938456"/>
    <w:bookmarkEnd w:id="997"/>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9" o:title=""/>
          </v:shape>
          <o:OLEObject Type="Embed" ProgID="Word.Picture.8" ShapeID="_x0000_i1072" DrawAspect="Content" ObjectID="_1748868504" r:id="rId110"/>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2E41F0A6" w:rsidR="00090693" w:rsidRPr="00CB5EC9" w:rsidRDefault="00090693" w:rsidP="00090693">
      <w:pPr>
        <w:pStyle w:val="B1"/>
      </w:pPr>
      <w:r w:rsidRPr="00CB5EC9">
        <w:rPr>
          <w:rFonts w:eastAsia="SimSun"/>
          <w:lang w:eastAsia="zh-CN"/>
        </w:rPr>
        <w:lastRenderedPageBreak/>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83693E" w:rsidRPr="00CB5EC9">
        <w:t>TS</w:t>
      </w:r>
      <w:r w:rsidR="0083693E">
        <w:t> </w:t>
      </w:r>
      <w:r w:rsidR="0083693E" w:rsidRPr="00CB5EC9">
        <w:t>23.501</w:t>
      </w:r>
      <w:r w:rsidR="0083693E">
        <w:t> </w:t>
      </w:r>
      <w:r w:rsidR="0083693E"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49CDE04B"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1E0B4DA"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w:t>
      </w:r>
      <w:r w:rsidRPr="00CB5EC9">
        <w:rPr>
          <w:lang w:eastAsia="ko-KR"/>
        </w:rPr>
        <w:lastRenderedPageBreak/>
        <w:t xml:space="preserve">Modification as defined in </w:t>
      </w:r>
      <w:r w:rsidR="0083693E" w:rsidRPr="00CB5EC9">
        <w:rPr>
          <w:lang w:eastAsia="ko-KR"/>
        </w:rPr>
        <w:t>TS</w:t>
      </w:r>
      <w:r w:rsidR="0083693E">
        <w:rPr>
          <w:lang w:eastAsia="ko-KR"/>
        </w:rPr>
        <w:t> </w:t>
      </w:r>
      <w:r w:rsidR="0083693E" w:rsidRPr="00CB5EC9">
        <w:rPr>
          <w:lang w:eastAsia="ko-KR"/>
        </w:rPr>
        <w:t>23.502</w:t>
      </w:r>
      <w:r w:rsidR="0083693E">
        <w:rPr>
          <w:lang w:eastAsia="ko-KR"/>
        </w:rPr>
        <w:t> </w:t>
      </w:r>
      <w:r w:rsidR="0083693E"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71D886D"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83693E">
        <w:t>TS</w:t>
      </w:r>
      <w:r w:rsidR="0083693E">
        <w:t> </w:t>
      </w:r>
      <w:r w:rsidR="0083693E">
        <w:t>33.503</w:t>
      </w:r>
      <w:r w:rsidR="0083693E">
        <w:t> </w:t>
      </w:r>
      <w:r w:rsidR="0083693E">
        <w:t>[</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18F14A0E"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83693E">
        <w:t>TS</w:t>
      </w:r>
      <w:r w:rsidR="0083693E">
        <w:t> </w:t>
      </w:r>
      <w:r w:rsidR="0083693E">
        <w:t>33.503</w:t>
      </w:r>
      <w:r w:rsidR="0083693E">
        <w:t> </w:t>
      </w:r>
      <w:r w:rsidR="0083693E">
        <w:t>[</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582A4AE"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83693E" w:rsidRPr="00CB5EC9">
        <w:rPr>
          <w:noProof/>
        </w:rPr>
        <w:t>TS</w:t>
      </w:r>
      <w:r w:rsidR="0083693E">
        <w:rPr>
          <w:noProof/>
        </w:rPr>
        <w:t> </w:t>
      </w:r>
      <w:r w:rsidR="0083693E" w:rsidRPr="00CB5EC9">
        <w:rPr>
          <w:noProof/>
        </w:rPr>
        <w:t>23.502</w:t>
      </w:r>
      <w:r w:rsidR="0083693E">
        <w:rPr>
          <w:noProof/>
        </w:rPr>
        <w:t> </w:t>
      </w:r>
      <w:r w:rsidR="0083693E"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EB4912F" w:rsidR="008A0F29" w:rsidRDefault="008A0F29" w:rsidP="00090693">
      <w:pPr>
        <w:rPr>
          <w:lang w:eastAsia="zh-CN"/>
        </w:rPr>
      </w:pPr>
      <w:r>
        <w:rPr>
          <w:lang w:eastAsia="zh-CN"/>
        </w:rPr>
        <w:t xml:space="preserve">The PDU Session(s) used for relaying should be released as described in clause 4.3.4 of </w:t>
      </w:r>
      <w:r w:rsidR="0083693E">
        <w:rPr>
          <w:lang w:eastAsia="zh-CN"/>
        </w:rPr>
        <w:t>TS</w:t>
      </w:r>
      <w:r w:rsidR="0083693E">
        <w:rPr>
          <w:lang w:eastAsia="zh-CN"/>
        </w:rPr>
        <w:t> </w:t>
      </w:r>
      <w:r w:rsidR="0083693E">
        <w:rPr>
          <w:lang w:eastAsia="zh-CN"/>
        </w:rPr>
        <w:t>23.502</w:t>
      </w:r>
      <w:r w:rsidR="0083693E">
        <w:rPr>
          <w:lang w:eastAsia="zh-CN"/>
        </w:rPr>
        <w:t> </w:t>
      </w:r>
      <w:r w:rsidR="0083693E">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98" w:name="_Toc73625615"/>
      <w:bookmarkStart w:id="999" w:name="_Toc50130630"/>
      <w:bookmarkStart w:id="1000" w:name="_Toc50133944"/>
      <w:bookmarkStart w:id="1001" w:name="_Toc50134284"/>
      <w:bookmarkStart w:id="1002" w:name="_Toc50557236"/>
      <w:bookmarkStart w:id="1003" w:name="_Toc50548914"/>
      <w:bookmarkStart w:id="1004" w:name="_Toc55202219"/>
      <w:bookmarkStart w:id="1005" w:name="_Toc57209843"/>
      <w:bookmarkStart w:id="1006" w:name="_Toc57366234"/>
      <w:bookmarkStart w:id="1007" w:name="_Toc68086187"/>
      <w:bookmarkStart w:id="1008" w:name="_Toc138254896"/>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98"/>
      <w:bookmarkEnd w:id="1008"/>
    </w:p>
    <w:p w14:paraId="6BBFF9F7" w14:textId="0AC66FF0" w:rsidR="003B194B" w:rsidRPr="00CB5EC9" w:rsidRDefault="003B194B" w:rsidP="00395A71">
      <w:pPr>
        <w:pStyle w:val="Heading5"/>
      </w:pPr>
      <w:bookmarkStart w:id="1009" w:name="_Toc73625616"/>
      <w:bookmarkStart w:id="1010" w:name="_Toc138254897"/>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009"/>
      <w:bookmarkEnd w:id="1010"/>
    </w:p>
    <w:bookmarkEnd w:id="999"/>
    <w:bookmarkEnd w:id="1000"/>
    <w:bookmarkEnd w:id="1001"/>
    <w:bookmarkEnd w:id="1002"/>
    <w:bookmarkEnd w:id="1003"/>
    <w:bookmarkEnd w:id="1004"/>
    <w:bookmarkEnd w:id="1005"/>
    <w:bookmarkEnd w:id="1006"/>
    <w:bookmarkEnd w:id="1007"/>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w:t>
      </w:r>
      <w:r w:rsidRPr="00CB5EC9">
        <w:lastRenderedPageBreak/>
        <w:t>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6F9D7AA1"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83693E" w:rsidRPr="00CB5EC9">
        <w:t>TS</w:t>
      </w:r>
      <w:r w:rsidR="0083693E">
        <w:t> </w:t>
      </w:r>
      <w:r w:rsidR="0083693E" w:rsidRPr="00CB5EC9">
        <w:t>23.503</w:t>
      </w:r>
      <w:r w:rsidR="0083693E">
        <w:t> </w:t>
      </w:r>
      <w:r w:rsidR="0083693E"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3.05pt" o:ole="">
            <v:imagedata r:id="rId111" o:title=""/>
          </v:shape>
          <o:OLEObject Type="Embed" ProgID="Visio.Drawing.15" ShapeID="_x0000_i1073" DrawAspect="Content" ObjectID="_1748868505" r:id="rId112"/>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B4F9F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83693E" w:rsidRPr="00CB5EC9">
        <w:t>TS</w:t>
      </w:r>
      <w:r w:rsidR="0083693E">
        <w:t> </w:t>
      </w:r>
      <w:r w:rsidR="0083693E" w:rsidRPr="00CB5EC9">
        <w:t>23.502</w:t>
      </w:r>
      <w:r w:rsidR="0083693E">
        <w:t> </w:t>
      </w:r>
      <w:r w:rsidR="0083693E"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83693E" w:rsidRPr="00CB5EC9">
        <w:t>TS</w:t>
      </w:r>
      <w:r w:rsidR="0083693E">
        <w:t> </w:t>
      </w:r>
      <w:r w:rsidR="0083693E" w:rsidRPr="00CB5EC9">
        <w:t>23.502</w:t>
      </w:r>
      <w:r w:rsidR="0083693E">
        <w:t> </w:t>
      </w:r>
      <w:r w:rsidR="0083693E" w:rsidRPr="00CB5EC9">
        <w:t>[</w:t>
      </w:r>
      <w:r w:rsidR="00395A71" w:rsidRPr="00CB5EC9">
        <w:t>5</w:t>
      </w:r>
      <w:r w:rsidRPr="00CB5EC9">
        <w:t>].</w:t>
      </w:r>
    </w:p>
    <w:p w14:paraId="12DEDC08" w14:textId="4114063C" w:rsidR="00545090" w:rsidRDefault="00545090" w:rsidP="000F34EA">
      <w:pPr>
        <w:pStyle w:val="B1"/>
      </w:pPr>
      <w:r>
        <w:lastRenderedPageBreak/>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83693E">
        <w:t>TS</w:t>
      </w:r>
      <w:r w:rsidR="0083693E">
        <w:t> </w:t>
      </w:r>
      <w:r w:rsidR="0083693E">
        <w:t>23.502</w:t>
      </w:r>
      <w:r w:rsidR="0083693E">
        <w:t> </w:t>
      </w:r>
      <w:r w:rsidR="0083693E">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7D1DE9"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83693E" w:rsidRPr="00CB5EC9">
        <w:t>TS</w:t>
      </w:r>
      <w:r w:rsidR="0083693E">
        <w:t> </w:t>
      </w:r>
      <w:r w:rsidR="0083693E" w:rsidRPr="00CB5EC9">
        <w:t>23.502</w:t>
      </w:r>
      <w:r w:rsidR="0083693E">
        <w:t> </w:t>
      </w:r>
      <w:r w:rsidR="0083693E"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011" w:name="_Toc73625617"/>
      <w:bookmarkStart w:id="1012" w:name="_Toc138254898"/>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011"/>
      <w:bookmarkEnd w:id="1012"/>
    </w:p>
    <w:p w14:paraId="695FC73B" w14:textId="07511D6E"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83693E" w:rsidRPr="00CB5EC9">
        <w:t>TS</w:t>
      </w:r>
      <w:r w:rsidR="0083693E">
        <w:t> </w:t>
      </w:r>
      <w:r w:rsidR="0083693E" w:rsidRPr="00CB5EC9">
        <w:t>23.501</w:t>
      </w:r>
      <w:r w:rsidR="0083693E">
        <w:t> </w:t>
      </w:r>
      <w:r w:rsidR="0083693E"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3D1C705"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83693E" w:rsidRPr="00CB5EC9">
        <w:rPr>
          <w:lang w:eastAsia="zh-CN"/>
        </w:rPr>
        <w:t>TS</w:t>
      </w:r>
      <w:r w:rsidR="0083693E">
        <w:rPr>
          <w:lang w:eastAsia="zh-CN"/>
        </w:rPr>
        <w:t> </w:t>
      </w:r>
      <w:r w:rsidR="0083693E" w:rsidRPr="00CB5EC9">
        <w:rPr>
          <w:lang w:eastAsia="zh-CN"/>
        </w:rPr>
        <w:t>23.501</w:t>
      </w:r>
      <w:r w:rsidR="0083693E">
        <w:rPr>
          <w:lang w:eastAsia="zh-CN"/>
        </w:rPr>
        <w:t> </w:t>
      </w:r>
      <w:r w:rsidR="0083693E" w:rsidRPr="00CB5EC9">
        <w:rPr>
          <w:lang w:eastAsia="zh-CN"/>
        </w:rPr>
        <w:t>[</w:t>
      </w:r>
      <w:r w:rsidR="00395A71" w:rsidRPr="00CB5EC9">
        <w:rPr>
          <w:lang w:eastAsia="zh-CN"/>
        </w:rPr>
        <w:t>4</w:t>
      </w:r>
      <w:r w:rsidRPr="00CB5EC9">
        <w:rPr>
          <w:lang w:eastAsia="zh-CN"/>
        </w:rPr>
        <w:t>].</w:t>
      </w:r>
    </w:p>
    <w:p w14:paraId="3151FE95" w14:textId="187EED23" w:rsidR="00F705AF" w:rsidRPr="00CB5EC9" w:rsidRDefault="00F705AF" w:rsidP="00F705AF">
      <w:pPr>
        <w:rPr>
          <w:lang w:eastAsia="zh-CN"/>
        </w:rPr>
      </w:pPr>
      <w:bookmarkStart w:id="1013"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83693E">
        <w:rPr>
          <w:lang w:eastAsia="zh-CN"/>
        </w:rPr>
        <w:t>TS</w:t>
      </w:r>
      <w:r w:rsidR="0083693E">
        <w:rPr>
          <w:lang w:eastAsia="zh-CN"/>
        </w:rPr>
        <w:t> </w:t>
      </w:r>
      <w:r w:rsidR="0083693E">
        <w:rPr>
          <w:lang w:eastAsia="zh-CN"/>
        </w:rPr>
        <w:t>23.501</w:t>
      </w:r>
      <w:r w:rsidR="0083693E">
        <w:rPr>
          <w:lang w:eastAsia="zh-CN"/>
        </w:rPr>
        <w:t> </w:t>
      </w:r>
      <w:r w:rsidR="0083693E">
        <w:rPr>
          <w:lang w:eastAsia="zh-CN"/>
        </w:rPr>
        <w:t>[</w:t>
      </w:r>
      <w:r>
        <w:rPr>
          <w:lang w:eastAsia="zh-CN"/>
        </w:rPr>
        <w:t>4].</w:t>
      </w:r>
    </w:p>
    <w:p w14:paraId="3531BB0A" w14:textId="1E0DA723" w:rsidR="003B194B" w:rsidRPr="00CB5EC9" w:rsidRDefault="003B194B" w:rsidP="00395A71">
      <w:pPr>
        <w:pStyle w:val="Heading5"/>
      </w:pPr>
      <w:bookmarkStart w:id="1014" w:name="_Toc138254899"/>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013"/>
      <w:bookmarkEnd w:id="1014"/>
    </w:p>
    <w:p w14:paraId="4FE147DF" w14:textId="630AAC87"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83693E" w:rsidRPr="00CB5EC9">
        <w:rPr>
          <w:lang w:eastAsia="zh-CN"/>
        </w:rPr>
        <w:t>TS</w:t>
      </w:r>
      <w:r w:rsidR="0083693E">
        <w:rPr>
          <w:lang w:eastAsia="zh-CN"/>
        </w:rPr>
        <w:t> </w:t>
      </w:r>
      <w:r w:rsidR="0083693E" w:rsidRPr="00CB5EC9">
        <w:rPr>
          <w:lang w:eastAsia="zh-CN"/>
        </w:rPr>
        <w:t>23.502</w:t>
      </w:r>
      <w:r w:rsidR="0083693E">
        <w:rPr>
          <w:lang w:eastAsia="zh-CN"/>
        </w:rPr>
        <w:t> </w:t>
      </w:r>
      <w:r w:rsidR="0083693E"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3D449AF"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83693E" w:rsidRPr="00CB5EC9">
        <w:rPr>
          <w:lang w:eastAsia="zh-CN"/>
        </w:rPr>
        <w:t>TS</w:t>
      </w:r>
      <w:r w:rsidR="0083693E">
        <w:rPr>
          <w:lang w:eastAsia="zh-CN"/>
        </w:rPr>
        <w:t> </w:t>
      </w:r>
      <w:r w:rsidR="0083693E" w:rsidRPr="00CB5EC9">
        <w:rPr>
          <w:lang w:eastAsia="zh-CN"/>
        </w:rPr>
        <w:t>23.502</w:t>
      </w:r>
      <w:r w:rsidR="0083693E">
        <w:rPr>
          <w:lang w:eastAsia="zh-CN"/>
        </w:rPr>
        <w:t> </w:t>
      </w:r>
      <w:r w:rsidR="0083693E"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015" w:name="_Toc517048051"/>
      <w:bookmarkStart w:id="1016" w:name="_Toc45003327"/>
      <w:bookmarkStart w:id="1017" w:name="_Toc69883597"/>
      <w:bookmarkStart w:id="1018" w:name="_Toc73625619"/>
      <w:bookmarkStart w:id="1019" w:name="_Toc138254900"/>
      <w:r w:rsidRPr="00CB5EC9">
        <w:t>6.5.1.3</w:t>
      </w:r>
      <w:r w:rsidRPr="00CB5EC9">
        <w:tab/>
      </w:r>
      <w:r w:rsidR="00CB5EC9" w:rsidRPr="00CB5EC9">
        <w:t xml:space="preserve">Additional parameters </w:t>
      </w:r>
      <w:r w:rsidRPr="00CB5EC9">
        <w:t>announcement procedure</w:t>
      </w:r>
      <w:bookmarkEnd w:id="1015"/>
      <w:bookmarkEnd w:id="1016"/>
      <w:bookmarkEnd w:id="1019"/>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020" w:name="_MON_1697372828"/>
    <w:bookmarkEnd w:id="1020"/>
    <w:p w14:paraId="1D1A057B" w14:textId="73A7DDF2" w:rsidR="00CB5EC9" w:rsidRPr="00CB5EC9" w:rsidRDefault="00CB5EC9" w:rsidP="000F34EA">
      <w:pPr>
        <w:pStyle w:val="TH"/>
      </w:pPr>
      <w:r w:rsidRPr="00CB5EC9">
        <w:object w:dxaOrig="9498" w:dyaOrig="5242" w14:anchorId="22676559">
          <v:shape id="_x0000_i1074" type="#_x0000_t75" style="width:475.2pt;height:262.35pt" o:ole="">
            <v:imagedata r:id="rId113" o:title=""/>
          </v:shape>
          <o:OLEObject Type="Embed" ProgID="Word.Picture.8" ShapeID="_x0000_i1074" DrawAspect="Content" ObjectID="_1748868506" r:id="rId114"/>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021" w:name="_Toc138254901"/>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017"/>
      <w:bookmarkEnd w:id="1018"/>
      <w:bookmarkEnd w:id="1021"/>
    </w:p>
    <w:p w14:paraId="23A73EF3" w14:textId="77777777" w:rsidR="00766213" w:rsidRPr="00CB5EC9" w:rsidRDefault="00766213" w:rsidP="00395A71">
      <w:pPr>
        <w:pStyle w:val="Heading4"/>
      </w:pPr>
      <w:bookmarkStart w:id="1022" w:name="_Toc73625620"/>
      <w:bookmarkStart w:id="1023" w:name="_Toc138254902"/>
      <w:r w:rsidRPr="00CB5EC9">
        <w:t>6.5.2.1</w:t>
      </w:r>
      <w:r w:rsidRPr="00CB5EC9">
        <w:tab/>
        <w:t>Registration and Connection Management</w:t>
      </w:r>
      <w:bookmarkEnd w:id="1022"/>
      <w:bookmarkEnd w:id="1023"/>
    </w:p>
    <w:p w14:paraId="6226C505" w14:textId="77777777" w:rsidR="00766213" w:rsidRPr="00CB5EC9" w:rsidRDefault="00766213" w:rsidP="00395A71">
      <w:pPr>
        <w:pStyle w:val="Heading5"/>
        <w:rPr>
          <w:noProof/>
        </w:rPr>
      </w:pPr>
      <w:bookmarkStart w:id="1024" w:name="_Toc30666557"/>
      <w:bookmarkStart w:id="1025" w:name="_Toc31029851"/>
      <w:bookmarkStart w:id="1026" w:name="_Toc31030742"/>
      <w:bookmarkStart w:id="1027" w:name="_Toc43388309"/>
      <w:bookmarkStart w:id="1028" w:name="_Toc43735539"/>
      <w:bookmarkStart w:id="1029" w:name="_Toc50130526"/>
      <w:bookmarkStart w:id="1030" w:name="_Toc50133840"/>
      <w:bookmarkStart w:id="1031" w:name="_Toc50134180"/>
      <w:bookmarkStart w:id="1032" w:name="_Toc50557132"/>
      <w:bookmarkStart w:id="1033" w:name="_Toc50548808"/>
      <w:bookmarkStart w:id="1034" w:name="_Toc55202113"/>
      <w:bookmarkStart w:id="1035" w:name="_Toc57209735"/>
      <w:bookmarkStart w:id="1036" w:name="_Toc57366126"/>
      <w:bookmarkStart w:id="1037" w:name="_Toc66703569"/>
      <w:bookmarkStart w:id="1038" w:name="_Toc73625621"/>
      <w:bookmarkStart w:id="1039" w:name="_Toc138254903"/>
      <w:r w:rsidRPr="00CB5EC9">
        <w:rPr>
          <w:noProof/>
        </w:rPr>
        <w:t>6.5.2.1.1</w:t>
      </w:r>
      <w:r w:rsidRPr="00CB5EC9">
        <w:rPr>
          <w:noProof/>
        </w:rPr>
        <w:tab/>
        <w:t>Registration Management</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04613B5E" w14:textId="5DA4CA64"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40" w:name="_Toc30666558"/>
      <w:bookmarkStart w:id="1041" w:name="_Toc31029852"/>
      <w:bookmarkStart w:id="1042" w:name="_Toc31030743"/>
      <w:bookmarkStart w:id="1043" w:name="_Toc43388310"/>
      <w:bookmarkStart w:id="1044" w:name="_Toc43735540"/>
      <w:bookmarkStart w:id="1045" w:name="_Toc50130527"/>
      <w:bookmarkStart w:id="1046" w:name="_Toc50133841"/>
      <w:bookmarkStart w:id="1047" w:name="_Toc50134181"/>
      <w:bookmarkStart w:id="1048" w:name="_Toc50557133"/>
      <w:bookmarkStart w:id="1049" w:name="_Toc50548809"/>
      <w:bookmarkStart w:id="1050" w:name="_Toc55202114"/>
      <w:bookmarkStart w:id="1051" w:name="_Toc57209736"/>
      <w:bookmarkStart w:id="1052" w:name="_Toc57366127"/>
      <w:bookmarkStart w:id="1053" w:name="_Toc66703570"/>
      <w:bookmarkStart w:id="1054" w:name="_Toc73625622"/>
      <w:bookmarkStart w:id="1055" w:name="_Toc138254904"/>
      <w:r w:rsidRPr="00CB5EC9">
        <w:t>6.5.2.1.2</w:t>
      </w:r>
      <w:r w:rsidRPr="00CB5EC9">
        <w:tab/>
        <w:t>Connection Management</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2D4B5066" w14:textId="5DBD6F0C"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76C4097"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83693E" w:rsidRPr="00CB5EC9">
        <w:rPr>
          <w:rFonts w:eastAsia="SimSun"/>
        </w:rPr>
        <w:t>TS</w:t>
      </w:r>
      <w:r w:rsidR="0083693E">
        <w:rPr>
          <w:rFonts w:eastAsia="SimSun"/>
        </w:rPr>
        <w:t> </w:t>
      </w:r>
      <w:r w:rsidR="0083693E" w:rsidRPr="00CB5EC9">
        <w:rPr>
          <w:rFonts w:eastAsia="SimSun"/>
        </w:rPr>
        <w:t>23.501</w:t>
      </w:r>
      <w:r w:rsidR="0083693E">
        <w:rPr>
          <w:rFonts w:eastAsia="SimSun"/>
        </w:rPr>
        <w:t> </w:t>
      </w:r>
      <w:r w:rsidR="0083693E" w:rsidRPr="00CB5EC9">
        <w:rPr>
          <w:rFonts w:eastAsia="SimSun"/>
        </w:rPr>
        <w:t>[</w:t>
      </w:r>
      <w:r w:rsidRPr="00CB5EC9">
        <w:rPr>
          <w:rFonts w:eastAsia="SimSun"/>
        </w:rPr>
        <w:t xml:space="preserve">4] and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83693E">
        <w:t>TS</w:t>
      </w:r>
      <w:r w:rsidR="0083693E">
        <w:t> </w:t>
      </w:r>
      <w:r w:rsidR="0083693E">
        <w:t>38.300</w:t>
      </w:r>
      <w:r w:rsidR="0083693E">
        <w:t> </w:t>
      </w:r>
      <w:r w:rsidR="0083693E">
        <w:t>[</w:t>
      </w:r>
      <w:r w:rsidR="00CB5EC9">
        <w:t>12]</w:t>
      </w:r>
      <w:r w:rsidR="00E14949" w:rsidRPr="00CB5EC9">
        <w:rPr>
          <w:rFonts w:eastAsia="DengXian"/>
        </w:rPr>
        <w:t>.</w:t>
      </w:r>
    </w:p>
    <w:p w14:paraId="6C25C0D1" w14:textId="77777777" w:rsidR="00766213" w:rsidRPr="00CB5EC9" w:rsidRDefault="00766213" w:rsidP="00395A71">
      <w:pPr>
        <w:pStyle w:val="Heading4"/>
      </w:pPr>
      <w:bookmarkStart w:id="1056" w:name="_Toc73625623"/>
      <w:bookmarkStart w:id="1057" w:name="_Toc138254905"/>
      <w:r w:rsidRPr="00CB5EC9">
        <w:lastRenderedPageBreak/>
        <w:t>6.5.2.2</w:t>
      </w:r>
      <w:r w:rsidRPr="00CB5EC9">
        <w:tab/>
        <w:t>Connection establishment</w:t>
      </w:r>
      <w:bookmarkEnd w:id="1056"/>
      <w:bookmarkEnd w:id="1057"/>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50.15pt;height:274.25pt" o:ole="">
            <v:imagedata r:id="rId115" o:title=""/>
          </v:shape>
          <o:OLEObject Type="Embed" ProgID="Visio.Drawing.11" ShapeID="_x0000_i1075" DrawAspect="Content" ObjectID="_1748868507" r:id="rId116"/>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05A63B93"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83693E" w:rsidRPr="00CB5EC9">
        <w:t>TS</w:t>
      </w:r>
      <w:r w:rsidR="0083693E">
        <w:t> </w:t>
      </w:r>
      <w:r w:rsidR="0083693E" w:rsidRPr="00CB5EC9">
        <w:t>23.502</w:t>
      </w:r>
      <w:r w:rsidR="0083693E">
        <w:t> </w:t>
      </w:r>
      <w:r w:rsidR="0083693E"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704D230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4565AD3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83693E">
        <w:t>TS</w:t>
      </w:r>
      <w:r w:rsidR="0083693E">
        <w:t> </w:t>
      </w:r>
      <w:r w:rsidR="0083693E">
        <w:t>38.300</w:t>
      </w:r>
      <w:r w:rsidR="0083693E">
        <w:t> </w:t>
      </w:r>
      <w:r w:rsidR="0083693E">
        <w:t>[</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83693E">
        <w:rPr>
          <w:rFonts w:eastAsia="DengXian"/>
        </w:rPr>
        <w:t>TS</w:t>
      </w:r>
      <w:r w:rsidR="0083693E">
        <w:rPr>
          <w:rFonts w:eastAsia="DengXian"/>
        </w:rPr>
        <w:t> </w:t>
      </w:r>
      <w:r w:rsidR="0083693E">
        <w:rPr>
          <w:rFonts w:eastAsia="DengXian"/>
        </w:rPr>
        <w:t>38.331</w:t>
      </w:r>
      <w:r w:rsidR="0083693E">
        <w:rPr>
          <w:rFonts w:eastAsia="DengXian"/>
        </w:rPr>
        <w:t> </w:t>
      </w:r>
      <w:r w:rsidR="0083693E">
        <w:rPr>
          <w:rFonts w:eastAsia="DengXian"/>
        </w:rPr>
        <w:t>[</w:t>
      </w:r>
      <w:r w:rsidR="005D1C14">
        <w:rPr>
          <w:rFonts w:eastAsia="DengXian"/>
        </w:rPr>
        <w:t>16].</w:t>
      </w:r>
    </w:p>
    <w:p w14:paraId="4608144C" w14:textId="51E84265"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83693E">
        <w:t>TS</w:t>
      </w:r>
      <w:r w:rsidR="0083693E">
        <w:t> </w:t>
      </w:r>
      <w:r w:rsidR="0083693E">
        <w:t>23.502</w:t>
      </w:r>
      <w:r w:rsidR="0083693E">
        <w:t> </w:t>
      </w:r>
      <w:r w:rsidR="0083693E">
        <w:t>[</w:t>
      </w:r>
      <w:r>
        <w:t>5].</w:t>
      </w:r>
    </w:p>
    <w:p w14:paraId="6EB761F2" w14:textId="3D520E09"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83693E">
        <w:lastRenderedPageBreak/>
        <w:t>TS</w:t>
      </w:r>
      <w:r w:rsidR="0083693E">
        <w:t> </w:t>
      </w:r>
      <w:r w:rsidR="0083693E">
        <w:t>38.300</w:t>
      </w:r>
      <w:r w:rsidR="0083693E">
        <w:t> </w:t>
      </w:r>
      <w:r w:rsidR="0083693E">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4BEEDA10"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83693E">
        <w:t>TS</w:t>
      </w:r>
      <w:r w:rsidR="0083693E">
        <w:t> </w:t>
      </w:r>
      <w:r w:rsidR="0083693E">
        <w:t>38.300</w:t>
      </w:r>
      <w:r w:rsidR="0083693E">
        <w:t> </w:t>
      </w:r>
      <w:r w:rsidR="0083693E">
        <w:t>[</w:t>
      </w:r>
      <w:r w:rsidR="009D5D15">
        <w:t>12]</w:t>
      </w:r>
      <w:r w:rsidRPr="00CB5EC9">
        <w:t>.</w:t>
      </w:r>
    </w:p>
    <w:p w14:paraId="78E9CD33" w14:textId="44F499BE"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83693E" w:rsidRPr="00CB5EC9">
        <w:rPr>
          <w:noProof/>
        </w:rPr>
        <w:t>TS</w:t>
      </w:r>
      <w:r w:rsidR="0083693E">
        <w:rPr>
          <w:noProof/>
        </w:rPr>
        <w:t> </w:t>
      </w:r>
      <w:r w:rsidR="0083693E" w:rsidRPr="00CB5EC9">
        <w:rPr>
          <w:noProof/>
        </w:rPr>
        <w:t>23.502</w:t>
      </w:r>
      <w:r w:rsidR="0083693E">
        <w:rPr>
          <w:noProof/>
        </w:rPr>
        <w:t> </w:t>
      </w:r>
      <w:r w:rsidR="0083693E" w:rsidRPr="00CB5EC9">
        <w:rPr>
          <w:noProof/>
        </w:rPr>
        <w:t>[</w:t>
      </w:r>
      <w:r w:rsidRPr="00CB5EC9">
        <w:rPr>
          <w:noProof/>
        </w:rPr>
        <w:t>5].</w:t>
      </w:r>
    </w:p>
    <w:p w14:paraId="4FAAD9D1" w14:textId="218CFBEB"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83693E">
        <w:rPr>
          <w:noProof/>
        </w:rPr>
        <w:t>TS</w:t>
      </w:r>
      <w:r w:rsidR="0083693E">
        <w:rPr>
          <w:noProof/>
        </w:rPr>
        <w:t> </w:t>
      </w:r>
      <w:r w:rsidR="0083693E">
        <w:rPr>
          <w:noProof/>
        </w:rPr>
        <w:t>38.300</w:t>
      </w:r>
      <w:r w:rsidR="0083693E">
        <w:rPr>
          <w:noProof/>
        </w:rPr>
        <w:t> </w:t>
      </w:r>
      <w:r w:rsidR="0083693E">
        <w:rPr>
          <w:noProof/>
        </w:rPr>
        <w:t>[</w:t>
      </w:r>
      <w:r w:rsidR="00CB5EC9">
        <w:rPr>
          <w:noProof/>
        </w:rPr>
        <w:t>12]</w:t>
      </w:r>
      <w:r w:rsidRPr="00CB5EC9">
        <w:rPr>
          <w:noProof/>
        </w:rPr>
        <w:t>.</w:t>
      </w:r>
    </w:p>
    <w:p w14:paraId="3B40CE14" w14:textId="3D46F294" w:rsidR="0036244A" w:rsidRDefault="0036244A" w:rsidP="0036244A">
      <w:pPr>
        <w:pStyle w:val="Heading4"/>
        <w:rPr>
          <w:lang w:eastAsia="ko-KR"/>
        </w:rPr>
      </w:pPr>
      <w:bookmarkStart w:id="1058" w:name="_Toc73625624"/>
      <w:bookmarkStart w:id="1059" w:name="_Toc66692737"/>
      <w:bookmarkStart w:id="1060" w:name="_Toc66701919"/>
      <w:bookmarkStart w:id="1061" w:name="_Toc69883598"/>
      <w:bookmarkStart w:id="1062" w:name="_Toc138254906"/>
      <w:r>
        <w:rPr>
          <w:lang w:eastAsia="ko-KR"/>
        </w:rPr>
        <w:t>6.5.2.3</w:t>
      </w:r>
      <w:r>
        <w:rPr>
          <w:lang w:eastAsia="ko-KR"/>
        </w:rPr>
        <w:tab/>
        <w:t>Path switching between direct network communication path and indirect network communication path via 5G ProSe Layer-2 UE-to-Network Relay</w:t>
      </w:r>
      <w:bookmarkEnd w:id="1062"/>
    </w:p>
    <w:p w14:paraId="00BDD2C1" w14:textId="548FD30D" w:rsidR="0036244A" w:rsidRDefault="0036244A" w:rsidP="0036244A">
      <w:pPr>
        <w:rPr>
          <w:lang w:eastAsia="ko-KR"/>
        </w:rPr>
      </w:pPr>
      <w:r>
        <w:rPr>
          <w:lang w:eastAsia="ko-KR"/>
        </w:rPr>
        <w:t xml:space="preserve">Xn based (as defined in clause 4.9.1.2 of </w:t>
      </w:r>
      <w:r w:rsidR="0083693E">
        <w:rPr>
          <w:lang w:eastAsia="ko-KR"/>
        </w:rPr>
        <w:t>TS</w:t>
      </w:r>
      <w:r w:rsidR="0083693E">
        <w:rPr>
          <w:lang w:eastAsia="ko-KR"/>
        </w:rPr>
        <w:t> </w:t>
      </w:r>
      <w:r w:rsidR="0083693E">
        <w:rPr>
          <w:lang w:eastAsia="ko-KR"/>
        </w:rPr>
        <w:t>23.502</w:t>
      </w:r>
      <w:r w:rsidR="0083693E">
        <w:rPr>
          <w:lang w:eastAsia="ko-KR"/>
        </w:rPr>
        <w:t> </w:t>
      </w:r>
      <w:r w:rsidR="0083693E">
        <w:rPr>
          <w:lang w:eastAsia="ko-KR"/>
        </w:rPr>
        <w:t>[</w:t>
      </w:r>
      <w:r>
        <w:rPr>
          <w:lang w:eastAsia="ko-KR"/>
        </w:rPr>
        <w:t xml:space="preserve">5]) and N2 based (as defined in clause 4.9.1.3 of </w:t>
      </w:r>
      <w:r w:rsidR="0083693E">
        <w:rPr>
          <w:lang w:eastAsia="ko-KR"/>
        </w:rPr>
        <w:t>TS</w:t>
      </w:r>
      <w:r w:rsidR="0083693E">
        <w:rPr>
          <w:lang w:eastAsia="ko-KR"/>
        </w:rPr>
        <w:t> </w:t>
      </w:r>
      <w:r w:rsidR="0083693E">
        <w:rPr>
          <w:lang w:eastAsia="ko-KR"/>
        </w:rPr>
        <w:t>23.502</w:t>
      </w:r>
      <w:r w:rsidR="0083693E">
        <w:rPr>
          <w:lang w:eastAsia="ko-KR"/>
        </w:rPr>
        <w:t> </w:t>
      </w:r>
      <w:r w:rsidR="0083693E">
        <w:rPr>
          <w:lang w:eastAsia="ko-KR"/>
        </w:rPr>
        <w:t>[</w:t>
      </w:r>
      <w:r>
        <w:rPr>
          <w:lang w:eastAsia="ko-KR"/>
        </w:rPr>
        <w:t>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063" w:name="_Toc138254907"/>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58"/>
      <w:bookmarkEnd w:id="1063"/>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064"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065" w:name="_Toc138254908"/>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64"/>
      <w:bookmarkEnd w:id="1065"/>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2BB2612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83693E" w:rsidRPr="00CB5EC9">
        <w:t>TS</w:t>
      </w:r>
      <w:r w:rsidR="0083693E">
        <w:t> </w:t>
      </w:r>
      <w:r w:rsidR="0083693E" w:rsidRPr="00CB5EC9">
        <w:t>23.503</w:t>
      </w:r>
      <w:r w:rsidR="0083693E">
        <w:t> </w:t>
      </w:r>
      <w:r w:rsidR="0083693E" w:rsidRPr="00CB5EC9">
        <w:t>[</w:t>
      </w:r>
      <w:r w:rsidRPr="00CB5EC9">
        <w:t>9]. The URSP rules defined in clause</w:t>
      </w:r>
      <w:r w:rsidR="00FE0B91" w:rsidRPr="00CB5EC9">
        <w:rPr>
          <w:noProof/>
        </w:rPr>
        <w:t> </w:t>
      </w:r>
      <w:r w:rsidRPr="00CB5EC9">
        <w:t xml:space="preserve">6.6.2.1 of </w:t>
      </w:r>
      <w:r w:rsidR="0083693E" w:rsidRPr="00CB5EC9">
        <w:t>TS</w:t>
      </w:r>
      <w:r w:rsidR="0083693E">
        <w:t> </w:t>
      </w:r>
      <w:r w:rsidR="0083693E" w:rsidRPr="00CB5EC9">
        <w:t>23.503</w:t>
      </w:r>
      <w:r w:rsidR="0083693E">
        <w:t> </w:t>
      </w:r>
      <w:r w:rsidR="0083693E"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3288B17D" w:rsidR="00326948" w:rsidRPr="00CB5EC9" w:rsidRDefault="00D77894" w:rsidP="00F40748">
      <w:pPr>
        <w:pStyle w:val="B3"/>
      </w:pPr>
      <w:r w:rsidRPr="00CB5EC9">
        <w:lastRenderedPageBreak/>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83693E" w:rsidRPr="00CB5EC9">
        <w:t>TS</w:t>
      </w:r>
      <w:r w:rsidR="0083693E">
        <w:t> </w:t>
      </w:r>
      <w:r w:rsidR="0083693E" w:rsidRPr="00CB5EC9">
        <w:t>23.503</w:t>
      </w:r>
      <w:r w:rsidR="0083693E">
        <w:t> </w:t>
      </w:r>
      <w:r w:rsidR="0083693E"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713547A0"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83693E" w:rsidRPr="00CB5EC9">
        <w:t>TS</w:t>
      </w:r>
      <w:r w:rsidR="0083693E">
        <w:t> </w:t>
      </w:r>
      <w:r w:rsidR="0083693E" w:rsidRPr="00CB5EC9">
        <w:t>23.503</w:t>
      </w:r>
      <w:r w:rsidR="0083693E">
        <w:t> </w:t>
      </w:r>
      <w:r w:rsidR="0083693E"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066" w:name="_Toc45012615"/>
      <w:bookmarkStart w:id="1067" w:name="_Toc51754041"/>
      <w:bookmarkStart w:id="1068" w:name="_Toc51754175"/>
      <w:bookmarkStart w:id="1069" w:name="_Toc51839002"/>
      <w:bookmarkStart w:id="1070" w:name="_Toc66692738"/>
      <w:bookmarkStart w:id="1071" w:name="_Toc66701920"/>
      <w:bookmarkStart w:id="1072" w:name="_Toc69883599"/>
      <w:bookmarkStart w:id="1073" w:name="_Toc73625626"/>
      <w:bookmarkStart w:id="1074" w:name="_Toc138254909"/>
      <w:bookmarkEnd w:id="1059"/>
      <w:bookmarkEnd w:id="1060"/>
      <w:bookmarkEnd w:id="1061"/>
      <w:r>
        <w:rPr>
          <w:lang w:eastAsia="ko-KR"/>
        </w:rPr>
        <w:t>6.5.5</w:t>
      </w:r>
      <w:r>
        <w:rPr>
          <w:lang w:eastAsia="ko-KR"/>
        </w:rPr>
        <w:tab/>
        <w:t>Procedures for Communication Path Switching between Two UE-to-Network Relays</w:t>
      </w:r>
      <w:bookmarkEnd w:id="1074"/>
    </w:p>
    <w:p w14:paraId="643FF455" w14:textId="029D1366" w:rsidR="0039311E" w:rsidRDefault="0039311E" w:rsidP="0039311E">
      <w:pPr>
        <w:pStyle w:val="Heading4"/>
        <w:rPr>
          <w:lang w:eastAsia="ko-KR"/>
        </w:rPr>
      </w:pPr>
      <w:bookmarkStart w:id="1075" w:name="_Toc138254910"/>
      <w:r>
        <w:rPr>
          <w:lang w:eastAsia="ko-KR"/>
        </w:rPr>
        <w:t>6.5.5.1</w:t>
      </w:r>
      <w:r>
        <w:rPr>
          <w:lang w:eastAsia="ko-KR"/>
        </w:rPr>
        <w:tab/>
        <w:t>General</w:t>
      </w:r>
      <w:bookmarkEnd w:id="1075"/>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076" w:name="_Toc138254911"/>
      <w:r>
        <w:rPr>
          <w:lang w:eastAsia="ko-KR"/>
        </w:rPr>
        <w:lastRenderedPageBreak/>
        <w:t>6.5.5.2</w:t>
      </w:r>
      <w:r>
        <w:rPr>
          <w:lang w:eastAsia="ko-KR"/>
        </w:rPr>
        <w:tab/>
        <w:t>Procedures for Communication Path Switching between UE-to-Network Relays</w:t>
      </w:r>
      <w:bookmarkEnd w:id="1076"/>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4018BD47"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83693E">
        <w:rPr>
          <w:lang w:eastAsia="ko-KR"/>
        </w:rPr>
        <w:t>TS</w:t>
      </w:r>
      <w:r w:rsidR="0083693E">
        <w:rPr>
          <w:lang w:eastAsia="ko-KR"/>
        </w:rPr>
        <w:t> </w:t>
      </w:r>
      <w:r w:rsidR="0083693E">
        <w:rPr>
          <w:lang w:eastAsia="ko-KR"/>
        </w:rPr>
        <w:t>23.501</w:t>
      </w:r>
      <w:r w:rsidR="0083693E">
        <w:rPr>
          <w:lang w:eastAsia="ko-KR"/>
        </w:rPr>
        <w:t> </w:t>
      </w:r>
      <w:r w:rsidR="0083693E">
        <w:rPr>
          <w:lang w:eastAsia="ko-KR"/>
        </w:rPr>
        <w:t>[</w:t>
      </w:r>
      <w:r>
        <w:rPr>
          <w:lang w:eastAsia="ko-KR"/>
        </w:rPr>
        <w:t>4].</w:t>
      </w:r>
    </w:p>
    <w:p w14:paraId="3E1C5403" w14:textId="083B1893"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83693E">
        <w:rPr>
          <w:lang w:eastAsia="ko-KR"/>
        </w:rPr>
        <w:t>TS</w:t>
      </w:r>
      <w:r w:rsidR="0083693E">
        <w:rPr>
          <w:lang w:eastAsia="ko-KR"/>
        </w:rPr>
        <w:t> </w:t>
      </w:r>
      <w:r w:rsidR="0083693E">
        <w:rPr>
          <w:lang w:eastAsia="ko-KR"/>
        </w:rPr>
        <w:t>23.502</w:t>
      </w:r>
      <w:r w:rsidR="0083693E">
        <w:rPr>
          <w:lang w:eastAsia="ko-KR"/>
        </w:rPr>
        <w:t> </w:t>
      </w:r>
      <w:r w:rsidR="0083693E">
        <w:rPr>
          <w:lang w:eastAsia="ko-KR"/>
        </w:rPr>
        <w:t>[</w:t>
      </w:r>
      <w:r>
        <w:rPr>
          <w:lang w:eastAsia="ko-KR"/>
        </w:rPr>
        <w:t>5].</w:t>
      </w:r>
    </w:p>
    <w:p w14:paraId="28C95479" w14:textId="3D4944F1"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83693E">
        <w:rPr>
          <w:lang w:eastAsia="ko-KR"/>
        </w:rPr>
        <w:t>TS</w:t>
      </w:r>
      <w:r w:rsidR="0083693E">
        <w:rPr>
          <w:lang w:eastAsia="ko-KR"/>
        </w:rPr>
        <w:t> </w:t>
      </w:r>
      <w:r w:rsidR="0083693E">
        <w:rPr>
          <w:lang w:eastAsia="ko-KR"/>
        </w:rPr>
        <w:t>23.502</w:t>
      </w:r>
      <w:r w:rsidR="0083693E">
        <w:rPr>
          <w:lang w:eastAsia="ko-KR"/>
        </w:rPr>
        <w:t> </w:t>
      </w:r>
      <w:r w:rsidR="0083693E">
        <w:rPr>
          <w:lang w:eastAsia="ko-KR"/>
        </w:rPr>
        <w:t>[</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077" w:name="_Toc138254912"/>
      <w:r w:rsidRPr="00CB5EC9">
        <w:rPr>
          <w:lang w:eastAsia="ko-KR"/>
        </w:rPr>
        <w:t>6.</w:t>
      </w:r>
      <w:r w:rsidR="00FA1D6C" w:rsidRPr="00CB5EC9">
        <w:rPr>
          <w:lang w:eastAsia="ko-KR"/>
        </w:rPr>
        <w:t>6</w:t>
      </w:r>
      <w:r w:rsidRPr="00CB5EC9">
        <w:rPr>
          <w:lang w:eastAsia="ko-KR"/>
        </w:rPr>
        <w:tab/>
      </w:r>
      <w:bookmarkEnd w:id="1066"/>
      <w:bookmarkEnd w:id="1067"/>
      <w:bookmarkEnd w:id="1068"/>
      <w:bookmarkEnd w:id="1069"/>
      <w:r w:rsidRPr="00CB5EC9">
        <w:rPr>
          <w:lang w:eastAsia="zh-CN"/>
        </w:rPr>
        <w:t>Procedures for Service Authorization to NG-RAN</w:t>
      </w:r>
      <w:bookmarkEnd w:id="1070"/>
      <w:bookmarkEnd w:id="1071"/>
      <w:bookmarkEnd w:id="1072"/>
      <w:bookmarkEnd w:id="1073"/>
      <w:bookmarkEnd w:id="1077"/>
    </w:p>
    <w:p w14:paraId="346CAE4C" w14:textId="06D827EF" w:rsidR="008C47BE" w:rsidRPr="00CB5EC9" w:rsidRDefault="008C47BE" w:rsidP="008C47BE">
      <w:pPr>
        <w:pStyle w:val="Heading3"/>
      </w:pPr>
      <w:bookmarkStart w:id="1078" w:name="_Toc19199147"/>
      <w:bookmarkStart w:id="1079" w:name="_Toc27821937"/>
      <w:bookmarkStart w:id="1080" w:name="_Toc36126292"/>
      <w:bookmarkStart w:id="1081" w:name="_Toc45012616"/>
      <w:bookmarkStart w:id="1082" w:name="_Toc51754042"/>
      <w:bookmarkStart w:id="1083" w:name="_Toc51754176"/>
      <w:bookmarkStart w:id="1084" w:name="_Toc51839003"/>
      <w:bookmarkStart w:id="1085" w:name="_Toc66692739"/>
      <w:bookmarkStart w:id="1086" w:name="_Toc66701921"/>
      <w:bookmarkStart w:id="1087" w:name="_Toc69883600"/>
      <w:bookmarkStart w:id="1088" w:name="_Toc73625627"/>
      <w:bookmarkStart w:id="1089" w:name="_Toc138254913"/>
      <w:r w:rsidRPr="00CB5EC9">
        <w:t>6.</w:t>
      </w:r>
      <w:r w:rsidR="00FA1D6C" w:rsidRPr="00CB5EC9">
        <w:t>6</w:t>
      </w:r>
      <w:r w:rsidRPr="00CB5EC9">
        <w:t>.1</w:t>
      </w:r>
      <w:r w:rsidRPr="00CB5EC9">
        <w:tab/>
        <w:t>General</w:t>
      </w:r>
      <w:bookmarkEnd w:id="1078"/>
      <w:bookmarkEnd w:id="1079"/>
      <w:bookmarkEnd w:id="1080"/>
      <w:bookmarkEnd w:id="1081"/>
      <w:bookmarkEnd w:id="1082"/>
      <w:bookmarkEnd w:id="1083"/>
      <w:bookmarkEnd w:id="1084"/>
      <w:bookmarkEnd w:id="1085"/>
      <w:bookmarkEnd w:id="1086"/>
      <w:bookmarkEnd w:id="1087"/>
      <w:bookmarkEnd w:id="1088"/>
      <w:bookmarkEnd w:id="1089"/>
    </w:p>
    <w:p w14:paraId="48676ECD" w14:textId="32EA7088" w:rsidR="008C47BE" w:rsidRPr="00CB5EC9" w:rsidRDefault="008C47BE" w:rsidP="008C47BE">
      <w:pPr>
        <w:rPr>
          <w:rFonts w:eastAsia="SimSun"/>
        </w:rPr>
      </w:pPr>
      <w:bookmarkStart w:id="1090" w:name="_Toc19199148"/>
      <w:bookmarkStart w:id="1091" w:name="_Toc27821938"/>
      <w:bookmarkStart w:id="1092" w:name="_Toc36126293"/>
      <w:bookmarkStart w:id="1093" w:name="_Toc45012617"/>
      <w:bookmarkStart w:id="1094" w:name="_Toc51754043"/>
      <w:bookmarkStart w:id="1095" w:name="_Toc51754177"/>
      <w:bookmarkStart w:id="1096"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97" w:name="_Toc66692740"/>
      <w:bookmarkStart w:id="1098" w:name="_Toc66701922"/>
      <w:bookmarkStart w:id="1099" w:name="_Toc69883601"/>
      <w:bookmarkStart w:id="1100" w:name="_Toc73625628"/>
      <w:bookmarkStart w:id="1101" w:name="_Toc138254914"/>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90"/>
      <w:bookmarkEnd w:id="1091"/>
      <w:bookmarkEnd w:id="1092"/>
      <w:bookmarkEnd w:id="1093"/>
      <w:bookmarkEnd w:id="1094"/>
      <w:bookmarkEnd w:id="1095"/>
      <w:bookmarkEnd w:id="1096"/>
      <w:bookmarkEnd w:id="1097"/>
      <w:bookmarkEnd w:id="1098"/>
      <w:bookmarkEnd w:id="1099"/>
      <w:bookmarkEnd w:id="1100"/>
      <w:bookmarkEnd w:id="1101"/>
    </w:p>
    <w:p w14:paraId="3C0973F2" w14:textId="33B5B04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83693E" w:rsidRPr="00CB5EC9">
        <w:rPr>
          <w:rFonts w:eastAsia="SimSun"/>
        </w:rPr>
        <w:t>TS</w:t>
      </w:r>
      <w:r w:rsidR="0083693E">
        <w:rPr>
          <w:rFonts w:eastAsia="SimSun"/>
        </w:rPr>
        <w:t> </w:t>
      </w:r>
      <w:r w:rsidR="0083693E" w:rsidRPr="00CB5EC9">
        <w:rPr>
          <w:rFonts w:eastAsia="SimSun"/>
        </w:rPr>
        <w:t>23.502</w:t>
      </w:r>
      <w:r w:rsidR="0083693E">
        <w:rPr>
          <w:rFonts w:eastAsia="SimSun"/>
        </w:rPr>
        <w:t> </w:t>
      </w:r>
      <w:r w:rsidR="0083693E"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lastRenderedPageBreak/>
        <w:t>-</w:t>
      </w:r>
      <w:r>
        <w:tab/>
        <w:t>5G ProSe Layer-3 End UE.</w:t>
      </w:r>
    </w:p>
    <w:p w14:paraId="3128ABB5" w14:textId="2A1EBBA1"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83693E" w:rsidRPr="00CB5EC9">
        <w:t>TS</w:t>
      </w:r>
      <w:r w:rsidR="0083693E">
        <w:t> </w:t>
      </w:r>
      <w:r w:rsidR="0083693E" w:rsidRPr="00CB5EC9">
        <w:t>23.502</w:t>
      </w:r>
      <w:r w:rsidR="0083693E">
        <w:t> </w:t>
      </w:r>
      <w:r w:rsidR="0083693E"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30057B51"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p>
    <w:p w14:paraId="6F4B5D85" w14:textId="3B5A8786"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8FBDFC2"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83693E" w:rsidRPr="00CB5EC9">
        <w:t>TS</w:t>
      </w:r>
      <w:r w:rsidR="0083693E">
        <w:t> </w:t>
      </w:r>
      <w:r w:rsidR="0083693E" w:rsidRPr="00CB5EC9">
        <w:t>23.502</w:t>
      </w:r>
      <w:r w:rsidR="0083693E">
        <w:t> </w:t>
      </w:r>
      <w:r w:rsidR="0083693E" w:rsidRPr="00CB5EC9">
        <w:t>[</w:t>
      </w:r>
      <w:r w:rsidRPr="00CB5EC9">
        <w:t>5].</w:t>
      </w:r>
    </w:p>
    <w:p w14:paraId="1DD78FFB" w14:textId="2BC33C4B" w:rsidR="008C47BE" w:rsidRPr="00CB5EC9" w:rsidRDefault="008C47BE" w:rsidP="008C47BE">
      <w:pPr>
        <w:pStyle w:val="Heading3"/>
      </w:pPr>
      <w:bookmarkStart w:id="1102" w:name="_Toc19199149"/>
      <w:bookmarkStart w:id="1103" w:name="_Toc27821939"/>
      <w:bookmarkStart w:id="1104" w:name="_Toc36126294"/>
      <w:bookmarkStart w:id="1105" w:name="_Toc45012618"/>
      <w:bookmarkStart w:id="1106" w:name="_Toc51754044"/>
      <w:bookmarkStart w:id="1107" w:name="_Toc51754178"/>
      <w:bookmarkStart w:id="1108" w:name="_Toc51839005"/>
      <w:bookmarkStart w:id="1109" w:name="_Toc66692741"/>
      <w:bookmarkStart w:id="1110" w:name="_Toc66701923"/>
      <w:bookmarkStart w:id="1111" w:name="_Toc69883602"/>
      <w:bookmarkStart w:id="1112" w:name="_Toc73625629"/>
      <w:bookmarkStart w:id="1113" w:name="_Toc138254915"/>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102"/>
      <w:bookmarkEnd w:id="1103"/>
      <w:bookmarkEnd w:id="1104"/>
      <w:bookmarkEnd w:id="1105"/>
      <w:bookmarkEnd w:id="1106"/>
      <w:bookmarkEnd w:id="1107"/>
      <w:bookmarkEnd w:id="1108"/>
      <w:bookmarkEnd w:id="1109"/>
      <w:bookmarkEnd w:id="1110"/>
      <w:bookmarkEnd w:id="1111"/>
      <w:bookmarkEnd w:id="1112"/>
      <w:bookmarkEnd w:id="1113"/>
    </w:p>
    <w:p w14:paraId="71BB4036" w14:textId="66ABB914"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114" w:name="_Toc19199150"/>
      <w:bookmarkStart w:id="1115" w:name="_Toc27821940"/>
      <w:bookmarkStart w:id="1116" w:name="_Toc36126295"/>
      <w:bookmarkStart w:id="1117" w:name="_Toc45012619"/>
      <w:bookmarkStart w:id="1118" w:name="_Toc51754045"/>
      <w:bookmarkStart w:id="1119" w:name="_Toc51754179"/>
      <w:bookmarkStart w:id="1120" w:name="_Toc51839006"/>
      <w:bookmarkStart w:id="1121" w:name="_Toc66692742"/>
      <w:bookmarkStart w:id="1122" w:name="_Toc66701924"/>
      <w:bookmarkStart w:id="1123" w:name="_Toc69883603"/>
      <w:bookmarkStart w:id="1124" w:name="_Toc73625630"/>
      <w:bookmarkStart w:id="1125" w:name="_Toc138254916"/>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114"/>
      <w:bookmarkEnd w:id="1115"/>
      <w:bookmarkEnd w:id="1116"/>
      <w:bookmarkEnd w:id="1117"/>
      <w:bookmarkEnd w:id="1118"/>
      <w:bookmarkEnd w:id="1119"/>
      <w:bookmarkEnd w:id="1120"/>
      <w:bookmarkEnd w:id="1121"/>
      <w:bookmarkEnd w:id="1122"/>
      <w:bookmarkEnd w:id="1123"/>
      <w:bookmarkEnd w:id="1124"/>
      <w:bookmarkEnd w:id="1125"/>
    </w:p>
    <w:p w14:paraId="10E7AED8" w14:textId="25377611"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lastRenderedPageBreak/>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126" w:name="_Toc19199151"/>
      <w:bookmarkStart w:id="1127" w:name="_Toc27821941"/>
      <w:bookmarkStart w:id="1128" w:name="_Toc36126296"/>
      <w:bookmarkStart w:id="1129" w:name="_Toc45012620"/>
      <w:bookmarkStart w:id="1130" w:name="_Toc51754046"/>
      <w:bookmarkStart w:id="1131" w:name="_Toc51754180"/>
      <w:bookmarkStart w:id="1132" w:name="_Toc51839007"/>
      <w:bookmarkStart w:id="1133" w:name="_Toc66692743"/>
      <w:bookmarkStart w:id="1134" w:name="_Toc66701925"/>
      <w:bookmarkStart w:id="1135" w:name="_Toc69883604"/>
      <w:bookmarkStart w:id="1136" w:name="_Toc73625631"/>
      <w:bookmarkStart w:id="1137" w:name="_Toc138254917"/>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126"/>
      <w:bookmarkEnd w:id="1127"/>
      <w:bookmarkEnd w:id="1128"/>
      <w:bookmarkEnd w:id="1129"/>
      <w:bookmarkEnd w:id="1130"/>
      <w:bookmarkEnd w:id="1131"/>
      <w:bookmarkEnd w:id="1132"/>
      <w:bookmarkEnd w:id="1133"/>
      <w:bookmarkEnd w:id="1134"/>
      <w:bookmarkEnd w:id="1135"/>
      <w:bookmarkEnd w:id="1136"/>
      <w:bookmarkEnd w:id="1137"/>
    </w:p>
    <w:p w14:paraId="1542EF37" w14:textId="67C7B28F"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38" w:name="_Toc19199152"/>
      <w:bookmarkStart w:id="1139" w:name="_Toc27821942"/>
      <w:bookmarkStart w:id="1140" w:name="_Toc36126297"/>
      <w:bookmarkStart w:id="1141" w:name="_Toc45012621"/>
      <w:bookmarkStart w:id="1142" w:name="_Toc51754047"/>
      <w:bookmarkStart w:id="1143" w:name="_Toc51754181"/>
      <w:bookmarkStart w:id="1144" w:name="_Toc51839008"/>
      <w:bookmarkStart w:id="1145" w:name="_Toc66692744"/>
      <w:bookmarkStart w:id="1146" w:name="_Toc66701926"/>
      <w:bookmarkStart w:id="1147" w:name="_Toc69883605"/>
      <w:bookmarkStart w:id="1148" w:name="_Toc73625632"/>
      <w:bookmarkStart w:id="1149" w:name="_Toc138254918"/>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38"/>
      <w:bookmarkEnd w:id="1139"/>
      <w:bookmarkEnd w:id="1140"/>
      <w:bookmarkEnd w:id="1141"/>
      <w:bookmarkEnd w:id="1142"/>
      <w:bookmarkEnd w:id="1143"/>
      <w:bookmarkEnd w:id="1144"/>
      <w:bookmarkEnd w:id="1145"/>
      <w:bookmarkEnd w:id="1146"/>
      <w:bookmarkEnd w:id="1147"/>
      <w:bookmarkEnd w:id="1148"/>
      <w:bookmarkEnd w:id="1149"/>
    </w:p>
    <w:p w14:paraId="522D7860" w14:textId="479F9619"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83693E" w:rsidRPr="00CB5EC9">
        <w:t>TS</w:t>
      </w:r>
      <w:r w:rsidR="0083693E">
        <w:t> </w:t>
      </w:r>
      <w:r w:rsidR="0083693E" w:rsidRPr="00CB5EC9">
        <w:t>23.502</w:t>
      </w:r>
      <w:r w:rsidR="0083693E">
        <w:t> </w:t>
      </w:r>
      <w:r w:rsidR="0083693E"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50" w:name="_Toc19199153"/>
      <w:bookmarkStart w:id="1151" w:name="_Toc27821943"/>
      <w:bookmarkStart w:id="1152" w:name="_Toc36126298"/>
      <w:bookmarkStart w:id="1153" w:name="_Toc45012622"/>
      <w:bookmarkStart w:id="1154" w:name="_Toc51754048"/>
      <w:bookmarkStart w:id="1155" w:name="_Toc51754182"/>
      <w:bookmarkStart w:id="1156" w:name="_Toc51839009"/>
      <w:bookmarkStart w:id="1157" w:name="_Toc66692745"/>
      <w:bookmarkStart w:id="1158" w:name="_Toc66701927"/>
      <w:bookmarkStart w:id="1159" w:name="_Toc69883606"/>
      <w:bookmarkStart w:id="1160" w:name="_Toc73625633"/>
      <w:bookmarkStart w:id="1161" w:name="_Toc138254919"/>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50"/>
      <w:bookmarkEnd w:id="1151"/>
      <w:bookmarkEnd w:id="1152"/>
      <w:bookmarkEnd w:id="1153"/>
      <w:bookmarkEnd w:id="1154"/>
      <w:bookmarkEnd w:id="1155"/>
      <w:bookmarkEnd w:id="1156"/>
      <w:bookmarkEnd w:id="1157"/>
      <w:bookmarkEnd w:id="1158"/>
      <w:bookmarkEnd w:id="1159"/>
      <w:bookmarkEnd w:id="1160"/>
      <w:bookmarkEnd w:id="1161"/>
    </w:p>
    <w:p w14:paraId="20BBA268" w14:textId="6166274D" w:rsidR="003C790E" w:rsidRPr="00CB5EC9" w:rsidRDefault="003C790E" w:rsidP="003C790E">
      <w:bookmarkStart w:id="1162" w:name="_Toc19105837"/>
      <w:bookmarkStart w:id="1163" w:name="_Toc27821253"/>
      <w:bookmarkStart w:id="1164" w:name="_Toc36124592"/>
      <w:bookmarkStart w:id="1165" w:name="_Toc36125032"/>
      <w:bookmarkStart w:id="1166" w:name="_Toc36125191"/>
      <w:bookmarkStart w:id="1167" w:name="_Toc45009496"/>
      <w:bookmarkStart w:id="1168" w:name="_Toc66692746"/>
      <w:r w:rsidRPr="00CB5EC9">
        <w:t xml:space="preserve">The UE Policy Association Establishment procedure and UE Policy Association Modification procedure, as defined in </w:t>
      </w:r>
      <w:r w:rsidR="0083693E" w:rsidRPr="00CB5EC9">
        <w:t>TS</w:t>
      </w:r>
      <w:r w:rsidR="0083693E">
        <w:t> </w:t>
      </w:r>
      <w:r w:rsidR="0083693E" w:rsidRPr="00CB5EC9">
        <w:t>23.502</w:t>
      </w:r>
      <w:r w:rsidR="0083693E">
        <w:t> </w:t>
      </w:r>
      <w:r w:rsidR="0083693E"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83693E" w:rsidRPr="00CB5EC9">
        <w:t>TS</w:t>
      </w:r>
      <w:r w:rsidR="0083693E">
        <w:t> </w:t>
      </w:r>
      <w:r w:rsidR="0083693E" w:rsidRPr="00CB5EC9">
        <w:t>23.287</w:t>
      </w:r>
      <w:r w:rsidR="0083693E">
        <w:t> </w:t>
      </w:r>
      <w:r w:rsidR="0083693E"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169" w:name="_Toc66701928"/>
      <w:bookmarkStart w:id="1170" w:name="_Toc69883607"/>
      <w:bookmarkStart w:id="1171" w:name="_Toc73625634"/>
      <w:bookmarkStart w:id="1172" w:name="_Toc138254920"/>
      <w:r>
        <w:rPr>
          <w:lang w:eastAsia="zh-CN"/>
        </w:rPr>
        <w:lastRenderedPageBreak/>
        <w:t>6.7</w:t>
      </w:r>
      <w:r>
        <w:rPr>
          <w:lang w:eastAsia="zh-CN"/>
        </w:rPr>
        <w:tab/>
        <w:t>5G ProSe UE-to-UE Relay Communication</w:t>
      </w:r>
      <w:bookmarkEnd w:id="1172"/>
    </w:p>
    <w:p w14:paraId="434A89EB" w14:textId="0B47B804" w:rsidR="00D45C1F" w:rsidRDefault="00D45C1F" w:rsidP="00034F38">
      <w:pPr>
        <w:pStyle w:val="Heading3"/>
        <w:rPr>
          <w:lang w:eastAsia="zh-CN"/>
        </w:rPr>
      </w:pPr>
      <w:bookmarkStart w:id="1173" w:name="_Toc138254921"/>
      <w:r>
        <w:rPr>
          <w:lang w:eastAsia="zh-CN"/>
        </w:rPr>
        <w:t>6.7.1</w:t>
      </w:r>
      <w:r>
        <w:rPr>
          <w:lang w:eastAsia="zh-CN"/>
        </w:rPr>
        <w:tab/>
        <w:t>5G ProSe Communication via 5G ProSe Layer-3 UE-to-UE Relay</w:t>
      </w:r>
      <w:bookmarkEnd w:id="1173"/>
    </w:p>
    <w:p w14:paraId="7420B01C" w14:textId="02752C47" w:rsidR="00EB1C12" w:rsidRDefault="00EB1C12" w:rsidP="00F40748">
      <w:pPr>
        <w:pStyle w:val="Heading4"/>
        <w:rPr>
          <w:lang w:eastAsia="zh-CN"/>
        </w:rPr>
      </w:pPr>
      <w:bookmarkStart w:id="1174" w:name="_Toc138254922"/>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174"/>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7" o:title=""/>
          </v:shape>
          <o:OLEObject Type="Embed" ProgID="Visio.Drawing.11" ShapeID="_x0000_i1076" DrawAspect="Content" ObjectID="_1748868508" r:id="rId118"/>
        </w:object>
      </w:r>
    </w:p>
    <w:p w14:paraId="22EA6A40" w14:textId="6697528F" w:rsidR="00D45C1F" w:rsidRDefault="00D45C1F" w:rsidP="00D45C1F">
      <w:pPr>
        <w:pStyle w:val="TF"/>
        <w:rPr>
          <w:lang w:eastAsia="zh-CN"/>
        </w:rPr>
      </w:pPr>
      <w:r>
        <w:rPr>
          <w:lang w:eastAsia="zh-CN"/>
        </w:rPr>
        <w:t>Figure 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lastRenderedPageBreak/>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64724AB"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 and the Destination Layer-2 ID is set to the Source Layer-2 ID of the discovery message of the 5G ProSe Layer-3 UE-to-UE Relay.</w:t>
      </w:r>
    </w:p>
    <w:p w14:paraId="225225ED" w14:textId="17A019E3"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 supports</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4FC133A1"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 may send a message to the source 5G ProSe Layer-3 End UE indicating there is Ethernet MAC address conflict.</w:t>
      </w:r>
    </w:p>
    <w:p w14:paraId="2DA3BF89" w14:textId="4908D67B" w:rsidR="0039311E" w:rsidRDefault="0039311E" w:rsidP="00D45C1F">
      <w:pPr>
        <w:pStyle w:val="B1"/>
        <w:rPr>
          <w:lang w:eastAsia="zh-CN"/>
        </w:rPr>
      </w:pPr>
      <w:r>
        <w:rPr>
          <w:lang w:eastAsia="zh-CN"/>
        </w:rPr>
        <w:tab/>
        <w:t>The Source Layer-2 ID used for the security establishment procedure is self-assigned by the 5G ProSe Layer-3 UE-to-UE Relay, and the Destination Layer-2 ID is set to the Source Layer-2 ID of the received Direct Communication Request message.</w:t>
      </w:r>
    </w:p>
    <w:p w14:paraId="0E0B7C18" w14:textId="5225237A"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41E68047"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 and the Destination Layer-2 ID is the unicast Layer-2 ID of target 5G ProSe Layer-3 End UE associated with the User Info ID of target 5G ProSe Layer-3 End UE.</w:t>
      </w:r>
    </w:p>
    <w:p w14:paraId="3CC56047" w14:textId="540700A0"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0340E91D"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 supports</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05B2645D" w:rsidR="0039311E" w:rsidRDefault="0039311E" w:rsidP="00D45C1F">
      <w:pPr>
        <w:pStyle w:val="B1"/>
        <w:rPr>
          <w:lang w:eastAsia="zh-CN"/>
        </w:rPr>
      </w:pPr>
      <w:r>
        <w:rPr>
          <w:lang w:eastAsia="zh-CN"/>
        </w:rPr>
        <w:tab/>
        <w:t>The Source Layer-2 ID used for the security establishment procedure is self-assigned by the target 5G ProSe Layer-3 End UE, and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5FDF4214"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269F6FD9"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 and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0B80F5A8"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p>
    <w:p w14:paraId="29D5C059" w14:textId="6D5CEBEB"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p>
    <w:p w14:paraId="4E8AD528" w14:textId="7521DB3A" w:rsidR="00EB1C12" w:rsidRDefault="00EB1C12" w:rsidP="00EB1C12">
      <w:pPr>
        <w:pStyle w:val="Heading4"/>
        <w:rPr>
          <w:lang w:eastAsia="zh-CN"/>
        </w:rPr>
      </w:pPr>
      <w:bookmarkStart w:id="1175" w:name="_Toc138254923"/>
      <w:r>
        <w:rPr>
          <w:lang w:eastAsia="zh-CN"/>
        </w:rPr>
        <w:t>6.7.1.2</w:t>
      </w:r>
      <w:r>
        <w:rPr>
          <w:lang w:eastAsia="zh-CN"/>
        </w:rPr>
        <w:tab/>
        <w:t>link identifier update for PC5 communication via 5G ProSe Layer-3 UE-to-UE Relay</w:t>
      </w:r>
      <w:bookmarkEnd w:id="1175"/>
    </w:p>
    <w:p w14:paraId="2EE44837" w14:textId="14611AB9" w:rsidR="00EB1C12" w:rsidRDefault="00EB1C12" w:rsidP="00EB1C12">
      <w:pPr>
        <w:rPr>
          <w:lang w:eastAsia="zh-CN"/>
        </w:rPr>
      </w:pPr>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7.9pt" o:ole="">
            <v:imagedata r:id="rId119" o:title=""/>
          </v:shape>
          <o:OLEObject Type="Embed" ProgID="Visio.Drawing.15" ShapeID="_x0000_i1077" DrawAspect="Content" ObjectID="_1748868509" r:id="rId120"/>
        </w:object>
      </w:r>
    </w:p>
    <w:p w14:paraId="157F01C3" w14:textId="3C230127" w:rsidR="00EB1C12" w:rsidRDefault="00EB1C12" w:rsidP="00EB1C12">
      <w:pPr>
        <w:pStyle w:val="TF"/>
      </w:pPr>
      <w:r>
        <w:t>Figure 6.7.1.2-1: Link Identifier Update procedure and IP address/prefix change with Layer-3 UE-to-UE Relay</w:t>
      </w:r>
    </w:p>
    <w:p w14:paraId="2F48C1DC" w14:textId="77777777" w:rsidR="00EB1C12" w:rsidRDefault="00EB1C12" w:rsidP="00EB1C12">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3DBD59DE" w:rsidR="00EB1C12" w:rsidRDefault="00EB1C12" w:rsidP="00F40748">
      <w:pPr>
        <w:pStyle w:val="B3"/>
      </w:pPr>
      <w:r>
        <w:t>-</w:t>
      </w:r>
      <w:r>
        <w:tab/>
        <w:t>its peer UEs information (e.g. UE2's IP address, UE2's Application layer ID), allowing the UE-to-UE Relay to inform UE1's peer UEs (e.g. UE2) about UE1's new allocated IP address/prefix, and "peer update" indication are included.</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7EC5934D" w:rsidR="00EB1C12" w:rsidRDefault="00EB1C12" w:rsidP="00F40748">
      <w:pPr>
        <w:pStyle w:val="B2"/>
      </w:pPr>
      <w:r>
        <w:t>b.</w:t>
      </w:r>
      <w:r>
        <w:tab/>
        <w:t>If a "peer update" indication is received, UE-to-UE Relay fetches the peer UEs (e.g.UE2's) entry from its local table based on the received Application layer IDs or IP addresses/prefixes.</w:t>
      </w:r>
    </w:p>
    <w:p w14:paraId="5E05C9DD" w14:textId="2D1B0656" w:rsidR="00EB1C12" w:rsidRDefault="00EB1C12" w:rsidP="00F40748">
      <w:pPr>
        <w:pStyle w:val="B2"/>
      </w:pPr>
      <w:r>
        <w:tab/>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F40748">
      <w:pPr>
        <w:pStyle w:val="B2"/>
      </w:pPr>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176" w:name="_Toc138254924"/>
      <w:r>
        <w:t>6.7.1.3</w:t>
      </w:r>
      <w:r>
        <w:tab/>
      </w:r>
      <w:r w:rsidR="00E61D4C">
        <w:t xml:space="preserve">Layer-2 </w:t>
      </w:r>
      <w:r>
        <w:t>link release for PC5 communication via 5G ProSe Layer-3 UE-to-UE Relay</w:t>
      </w:r>
      <w:bookmarkEnd w:id="1176"/>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9" type="#_x0000_t75" style="width:438.25pt;height:257.3pt" o:ole="">
            <v:imagedata r:id="rId121" o:title=""/>
          </v:shape>
          <o:OLEObject Type="Embed" ProgID="Visio.Drawing.11" ShapeID="_x0000_i1079" DrawAspect="Content" ObjectID="_1748868510" r:id="rId122"/>
        </w:object>
      </w:r>
    </w:p>
    <w:p w14:paraId="64B760FF" w14:textId="1341C45B" w:rsidR="00EB1C12" w:rsidRDefault="00EB1C12" w:rsidP="00EB1C12">
      <w:pPr>
        <w:pStyle w:val="TF"/>
      </w:pPr>
      <w:r>
        <w:t xml:space="preserve">Figure 6.7.1.3-1: </w:t>
      </w:r>
      <w:r w:rsidR="005D1C14">
        <w:t xml:space="preserve">Layer-2 </w:t>
      </w:r>
      <w:r>
        <w:t xml:space="preserve">Link Release procedure </w:t>
      </w:r>
      <w:r w:rsidR="005D1C14">
        <w:t xml:space="preserve">via 5G ProSe </w:t>
      </w:r>
      <w:r>
        <w:t>Layer-3 UE-to-UE Relay</w:t>
      </w:r>
    </w:p>
    <w:p w14:paraId="2AFF31C2" w14:textId="77777777" w:rsidR="005D1C14" w:rsidRDefault="005D1C14" w:rsidP="00EB1C12">
      <w:pPr>
        <w:pStyle w:val="B1"/>
      </w:pPr>
      <w:r>
        <w:t>0.</w:t>
      </w:r>
      <w:r>
        <w:tab/>
        <w:t>The source 5G ProSe Layer-3 End UE and the 5G ProSe Layer-3 UE-to-UE Relay, and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177" w:name="_Toc138254925"/>
      <w:r>
        <w:rPr>
          <w:lang w:eastAsia="zh-CN"/>
        </w:rPr>
        <w:t>6.7.1.4</w:t>
      </w:r>
      <w:r>
        <w:rPr>
          <w:lang w:eastAsia="zh-CN"/>
        </w:rPr>
        <w:tab/>
        <w:t>Layer-2 link modification for PC5 communication via 5G ProSe Layer-3 UE-to-UE Relay</w:t>
      </w:r>
      <w:bookmarkEnd w:id="1177"/>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80" type="#_x0000_t75" style="width:437.65pt;height:194.7pt" o:ole="">
            <v:imagedata r:id="rId123" o:title=""/>
          </v:shape>
          <o:OLEObject Type="Embed" ProgID="Visio.Drawing.11" ShapeID="_x0000_i1080" DrawAspect="Content" ObjectID="_1748868511" r:id="rId124"/>
        </w:object>
      </w:r>
    </w:p>
    <w:p w14:paraId="47A7ECEA" w14:textId="3C948401" w:rsidR="00E61D4C" w:rsidRDefault="00E61D4C" w:rsidP="00E61D4C">
      <w:pPr>
        <w:pStyle w:val="TF"/>
      </w:pPr>
      <w:r>
        <w:t>Figure 6.7.1.4-1: Layer-2 link modification procedure via Layer-3 UE-to-UE Relay</w:t>
      </w:r>
    </w:p>
    <w:p w14:paraId="16B7CECC" w14:textId="77777777" w:rsidR="00E61D4C" w:rsidRDefault="00E61D4C" w:rsidP="00E61D4C">
      <w:pPr>
        <w:pStyle w:val="B1"/>
      </w:pPr>
      <w:r>
        <w:t>0.</w:t>
      </w:r>
      <w:r>
        <w:tab/>
        <w:t>UE-1 and UE-to-UE Relay, and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178" w:name="_Toc138254926"/>
      <w:r>
        <w:rPr>
          <w:lang w:eastAsia="zh-CN"/>
        </w:rPr>
        <w:t>6.7.1.5</w:t>
      </w:r>
      <w:r>
        <w:rPr>
          <w:lang w:eastAsia="zh-CN"/>
        </w:rPr>
        <w:tab/>
        <w:t>Layer-2 link maintenance for PC5 communication via 5G ProSe Layer-3 UE-to-UE Relay</w:t>
      </w:r>
      <w:bookmarkEnd w:id="1178"/>
    </w:p>
    <w:p w14:paraId="08D04612" w14:textId="30D10B16"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 and between the 5G ProSe Layer-3 UE-to-UE Relay and the target 5G ProSe Layer-3 End UE.</w:t>
      </w:r>
    </w:p>
    <w:p w14:paraId="6D99A61E" w14:textId="1EB4F7F2" w:rsidR="00034F38" w:rsidRDefault="00034F38" w:rsidP="00034F38">
      <w:pPr>
        <w:pStyle w:val="Heading3"/>
        <w:rPr>
          <w:lang w:eastAsia="zh-CN"/>
        </w:rPr>
      </w:pPr>
      <w:bookmarkStart w:id="1179" w:name="_Toc138254927"/>
      <w:r>
        <w:rPr>
          <w:lang w:eastAsia="zh-CN"/>
        </w:rPr>
        <w:t>6.7.2</w:t>
      </w:r>
      <w:r>
        <w:rPr>
          <w:lang w:eastAsia="zh-CN"/>
        </w:rPr>
        <w:tab/>
        <w:t>5G ProSe Communication via 5G ProSe Layer-2 UE-to-UE Relay</w:t>
      </w:r>
      <w:bookmarkEnd w:id="1179"/>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1" type="#_x0000_t75" style="width:404.45pt;height:326.2pt" o:ole="">
            <v:imagedata r:id="rId125" o:title=""/>
          </v:shape>
          <o:OLEObject Type="Embed" ProgID="Visio.Drawing.15" ShapeID="_x0000_i1081" DrawAspect="Content" ObjectID="_1748868512" r:id="rId126"/>
        </w:object>
      </w:r>
    </w:p>
    <w:p w14:paraId="36FE681B" w14:textId="03889D78" w:rsidR="00034F38" w:rsidRDefault="00034F38" w:rsidP="00034F38">
      <w:pPr>
        <w:pStyle w:val="TF"/>
      </w:pPr>
      <w:r>
        <w:t>Figure 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77777777" w:rsidR="00034F38" w:rsidRDefault="00034F38" w:rsidP="00034F38">
      <w:pPr>
        <w:pStyle w:val="B1"/>
        <w:rPr>
          <w:lang w:eastAsia="zh-CN"/>
        </w:rPr>
      </w:pPr>
      <w:r>
        <w:rPr>
          <w:lang w:eastAsia="zh-CN"/>
        </w:rPr>
        <w:tab/>
        <w:t>This procedure is towards the selected 5G ProSe UE-to-UE Relay, and for Layer-2 link establishment, the security establishment is performed before step 3 is initiated.</w:t>
      </w:r>
    </w:p>
    <w:p w14:paraId="48DCE03A" w14:textId="77777777"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 and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1186C464"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83693E">
        <w:rPr>
          <w:lang w:eastAsia="zh-CN"/>
        </w:rPr>
        <w:t>TS</w:t>
      </w:r>
      <w:r w:rsidR="0083693E">
        <w:rPr>
          <w:lang w:eastAsia="zh-CN"/>
        </w:rPr>
        <w:t> </w:t>
      </w:r>
      <w:r w:rsidR="0083693E">
        <w:rPr>
          <w:lang w:eastAsia="zh-CN"/>
        </w:rPr>
        <w:t>38.300</w:t>
      </w:r>
      <w:r w:rsidR="0083693E">
        <w:rPr>
          <w:lang w:eastAsia="zh-CN"/>
        </w:rPr>
        <w:t> </w:t>
      </w:r>
      <w:r w:rsidR="0083693E">
        <w:rPr>
          <w:lang w:eastAsia="zh-CN"/>
        </w:rPr>
        <w:t>[</w:t>
      </w:r>
      <w:r>
        <w:rPr>
          <w:lang w:eastAsia="zh-CN"/>
        </w:rPr>
        <w:t>12].</w:t>
      </w:r>
    </w:p>
    <w:p w14:paraId="59BC417F" w14:textId="20D397ED" w:rsidR="00CC3D55" w:rsidRDefault="00CC3D55" w:rsidP="00CC3D55">
      <w:pPr>
        <w:pStyle w:val="Heading3"/>
      </w:pPr>
      <w:bookmarkStart w:id="1180" w:name="_Toc138254928"/>
      <w:r>
        <w:lastRenderedPageBreak/>
        <w:t>6.7.3</w:t>
      </w:r>
      <w:r>
        <w:tab/>
        <w:t>5G ProSe</w:t>
      </w:r>
      <w:r w:rsidR="00DD73A1">
        <w:t xml:space="preserve"> UE-to-UE Relay Communication with integrated</w:t>
      </w:r>
      <w:r>
        <w:t xml:space="preserve"> Discovery</w:t>
      </w:r>
      <w:bookmarkEnd w:id="1180"/>
    </w:p>
    <w:p w14:paraId="26297F21" w14:textId="77777777" w:rsidR="00CC3D55" w:rsidRDefault="00CC3D55" w:rsidP="00CC3D55">
      <w:pPr>
        <w:pStyle w:val="Heading4"/>
      </w:pPr>
      <w:bookmarkStart w:id="1181" w:name="_Toc138254929"/>
      <w:r>
        <w:t>6.7.3.1</w:t>
      </w:r>
      <w:r>
        <w:tab/>
        <w:t>General</w:t>
      </w:r>
      <w:bookmarkEnd w:id="118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777777"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 and local policy.</w:t>
      </w:r>
    </w:p>
    <w:p w14:paraId="53CD3D89" w14:textId="6DBA19C3" w:rsidR="00CC3D55" w:rsidRDefault="00CC3D55" w:rsidP="00CC3D55">
      <w:pPr>
        <w:pStyle w:val="Heading4"/>
      </w:pPr>
      <w:bookmarkStart w:id="1182" w:name="_Toc138254930"/>
      <w:r>
        <w:t>6.7.3.2</w:t>
      </w:r>
      <w:r>
        <w:tab/>
        <w:t>Procedure</w:t>
      </w:r>
      <w:r w:rsidR="00DD73A1">
        <w:t xml:space="preserve"> for Communication via Layer-3 UE-to-UE Relay</w:t>
      </w:r>
      <w:bookmarkEnd w:id="1182"/>
    </w:p>
    <w:p w14:paraId="0FEF7B89" w14:textId="19C346EA" w:rsidR="00E92BE8" w:rsidRDefault="00E92BE8" w:rsidP="0083693E">
      <w:pPr>
        <w:pStyle w:val="TH"/>
      </w:pPr>
      <w:r>
        <w:object w:dxaOrig="9060" w:dyaOrig="9031" w14:anchorId="4A577F81">
          <v:shape id="_x0000_i1083" type="#_x0000_t75" style="width:453.3pt;height:451.4pt" o:ole="">
            <v:imagedata r:id="rId127" o:title=""/>
          </v:shape>
          <o:OLEObject Type="Embed" ProgID="Visio.Drawing.11" ShapeID="_x0000_i1083" DrawAspect="Content" ObjectID="_1748868513" r:id="rId128"/>
        </w:object>
      </w:r>
    </w:p>
    <w:p w14:paraId="3144AB53" w14:textId="6F6BA6EB" w:rsidR="00DD73A1" w:rsidRDefault="00DD73A1" w:rsidP="00CC3D55">
      <w:pPr>
        <w:pStyle w:val="TF"/>
      </w:pPr>
      <w:r>
        <w:t>Figure 6.7.3.2-1: 5G ProSe UE-to-UE Relay Communication with integrated Discovery via Layer-3 UE-to-UE Relay</w:t>
      </w:r>
    </w:p>
    <w:p w14:paraId="15F22C63" w14:textId="77777777" w:rsidR="00E92BE8" w:rsidRDefault="00E92BE8" w:rsidP="00CC3D55">
      <w:pPr>
        <w:pStyle w:val="B1"/>
      </w:pPr>
      <w:r>
        <w:lastRenderedPageBreak/>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77777777" w:rsidR="008A007A" w:rsidRDefault="008A007A" w:rsidP="008A007A">
      <w:pPr>
        <w:pStyle w:val="B1"/>
      </w:pPr>
      <w:r>
        <w:t>12.</w:t>
      </w:r>
      <w:r>
        <w:tab/>
        <w:t>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 and the 5G ProSe Layer-3 UE-to-UE Relay returns the IP address of the target 5G ProSe Layer-3 End UE to the source 5G ProSe Layer-3 End UE.</w:t>
      </w:r>
    </w:p>
    <w:p w14:paraId="6E215D69" w14:textId="77777777" w:rsidR="008A007A" w:rsidRDefault="008A007A" w:rsidP="008A007A">
      <w:pPr>
        <w:pStyle w:val="B1"/>
      </w:pPr>
      <w:r>
        <w:lastRenderedPageBreak/>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183" w:name="_Toc138254931"/>
      <w:r>
        <w:t>6.7.3.3</w:t>
      </w:r>
      <w:r w:rsidR="00DD73A1">
        <w:tab/>
        <w:t>Procedure for Communication via Layer-2 UE-to-UE Relay</w:t>
      </w:r>
      <w:bookmarkEnd w:id="1183"/>
    </w:p>
    <w:p w14:paraId="1B609351" w14:textId="4B288EA9" w:rsidR="00DD73A1" w:rsidRDefault="00DD73A1" w:rsidP="00DD73A1">
      <w:pPr>
        <w:pStyle w:val="TH"/>
      </w:pPr>
      <w:r>
        <w:object w:dxaOrig="11491" w:dyaOrig="9601" w14:anchorId="6EAAEBBE">
          <v:shape id="_x0000_i1084" type="#_x0000_t75" style="width:479.6pt;height:429.5pt" o:ole="">
            <v:imagedata r:id="rId129" o:title=""/>
          </v:shape>
          <o:OLEObject Type="Embed" ProgID="Visio.Drawing.15" ShapeID="_x0000_i1084" DrawAspect="Content" ObjectID="_1748868514" r:id="rId130"/>
        </w:object>
      </w:r>
    </w:p>
    <w:p w14:paraId="274F1FFC" w14:textId="551868B3" w:rsidR="00DD73A1" w:rsidRDefault="00DD73A1" w:rsidP="00DD73A1">
      <w:pPr>
        <w:pStyle w:val="TF"/>
      </w:pPr>
      <w:r>
        <w:t>Figure 6.7.3.3-1: 5G ProSe UE-to-UE Relay Communication with integrated Discovery via Layer-2 UE-to-UE Relay</w:t>
      </w:r>
    </w:p>
    <w:p w14:paraId="1C344BAC" w14:textId="53DEE9BA" w:rsidR="00DD73A1" w:rsidRDefault="00DD73A1" w:rsidP="00DD73A1">
      <w:r>
        <w:t>Step 0 - step 5 are same as step 0 - step 5 of Figure 6.7.3.2-1.</w:t>
      </w:r>
      <w:r>
        <w:tab/>
        <w:t>Step 6 is same as step 7 of Figure 6.7.3.2-1.</w:t>
      </w:r>
    </w:p>
    <w:p w14:paraId="2FE92C5C" w14:textId="6563A715" w:rsidR="00DD73A1" w:rsidRDefault="00DD73A1" w:rsidP="00DD73A1">
      <w:r>
        <w:t>Step 7 is the same as step 10 of Figure 6.7.3.2-1. The parameters included in the messages are described in clause 6.4.3.7.</w:t>
      </w:r>
    </w:p>
    <w:p w14:paraId="1CD1FE07" w14:textId="77777777" w:rsidR="00DD73A1" w:rsidRDefault="00DD73A1" w:rsidP="00F40748">
      <w:pPr>
        <w:pStyle w:val="B1"/>
      </w:pPr>
      <w:r>
        <w:t>8.</w:t>
      </w:r>
      <w:r>
        <w:tab/>
        <w:t>For 5G ProSe UE-to-UE Relay Communication via Layer-2 UE-to-UE Relay, UE-1 establishes an end-to-end connection for unicast mode communication with UE-2 as described in clause 6.4.3.7.</w:t>
      </w:r>
    </w:p>
    <w:p w14:paraId="5F41F5C6" w14:textId="77777777" w:rsidR="00CC3D55" w:rsidRDefault="00CC3D55" w:rsidP="00140F75">
      <w:pPr>
        <w:pStyle w:val="EditorsNote"/>
      </w:pPr>
      <w:r>
        <w:lastRenderedPageBreak/>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1184" w:name="_Toc138254932"/>
      <w:r>
        <w:t>6.7.4</w:t>
      </w:r>
      <w:r w:rsidR="00A86A06">
        <w:tab/>
        <w:t>5G ProSe UE-to-UE Relay reselection</w:t>
      </w:r>
      <w:bookmarkEnd w:id="1184"/>
    </w:p>
    <w:p w14:paraId="21681486" w14:textId="023E1619" w:rsidR="00A86A06" w:rsidRDefault="00CC3D55" w:rsidP="00A86A06">
      <w:pPr>
        <w:pStyle w:val="Heading4"/>
      </w:pPr>
      <w:bookmarkStart w:id="1185" w:name="_Toc138254933"/>
      <w:r>
        <w:t>6.7.4</w:t>
      </w:r>
      <w:r w:rsidR="00A86A06">
        <w:t>.1</w:t>
      </w:r>
      <w:r w:rsidR="00A86A06">
        <w:tab/>
        <w:t>General</w:t>
      </w:r>
      <w:bookmarkEnd w:id="1185"/>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C071E46" w14:textId="00368629" w:rsidR="00E61D4C" w:rsidRDefault="00E61D4C" w:rsidP="00A86A06">
      <w:r>
        <w:t>For 5G ProSe UE-to-UE Relay reselection, the 5G ProSe UE-to-UE Relay discovery procedures defined in clause 6.3.2.4 or the negotiated 5G ProSe UE-to-UE Relay reselection procedure defined in clause 6.7.4.2 or clause 6.7.4.3 may be used.</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186" w:name="_Toc138254934"/>
      <w:r>
        <w:t>6.7.4</w:t>
      </w:r>
      <w:r w:rsidR="00A86A06">
        <w:t>.2</w:t>
      </w:r>
      <w:r w:rsidR="00A86A06">
        <w:tab/>
      </w:r>
      <w:r w:rsidR="00E61D4C">
        <w:t xml:space="preserve">Negotiated </w:t>
      </w:r>
      <w:r w:rsidR="00A86A06">
        <w:t>5G ProSe Layer-2 UE-to-UE Relay reselection</w:t>
      </w:r>
      <w:bookmarkEnd w:id="1186"/>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187" w:name="_MON_1727769864"/>
    <w:bookmarkEnd w:id="1187"/>
    <w:p w14:paraId="27C8C834" w14:textId="619B52EA" w:rsidR="00A86A06" w:rsidRDefault="00A86A06" w:rsidP="00A86A06">
      <w:pPr>
        <w:pStyle w:val="TH"/>
      </w:pPr>
      <w:r w:rsidRPr="003B36F6">
        <w:object w:dxaOrig="6946" w:dyaOrig="5242" w14:anchorId="4F6E9D74">
          <v:shape id="_x0000_i1085" type="#_x0000_t75" style="width:4in;height:3in" o:ole="">
            <v:imagedata r:id="rId131" o:title="" croptop="11444f" cropleft="11291f"/>
          </v:shape>
          <o:OLEObject Type="Embed" ProgID="Word.Picture.8" ShapeID="_x0000_i1085" DrawAspect="Content" ObjectID="_1748868515" r:id="rId132"/>
        </w:object>
      </w:r>
    </w:p>
    <w:p w14:paraId="10F8FB37" w14:textId="43887D22" w:rsidR="00A86A06" w:rsidRDefault="00A86A06" w:rsidP="00A86A06">
      <w:pPr>
        <w:pStyle w:val="TF"/>
      </w:pPr>
      <w:r>
        <w:t xml:space="preserve">Figure </w:t>
      </w:r>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A5D0F3C" w:rsidR="004934A5" w:rsidRDefault="004934A5" w:rsidP="00A86A06">
      <w:pPr>
        <w:pStyle w:val="B1"/>
      </w:pPr>
      <w:r>
        <w:t>2.</w:t>
      </w:r>
      <w:r>
        <w:tab/>
        <w:t>The initiating 5G ProSe End UE determines, e.g. based on PC5 signal strength, to perform UE-to-UE Relay reselection and obtains a list of candidate UE-to-UE Relays.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67A29AFE" w14:textId="2F1E1BF5"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 and optionally the Layer-2 ID(s) of the candidate 5G ProSe UE-to-UE Relay(s) and security information.</w:t>
      </w:r>
    </w:p>
    <w:p w14:paraId="3473CE3C" w14:textId="0F2D0CBB" w:rsidR="004934A5" w:rsidRDefault="004934A5" w:rsidP="00A86A06">
      <w:pPr>
        <w:pStyle w:val="B1"/>
      </w:pPr>
      <w:r>
        <w:lastRenderedPageBreak/>
        <w:t>4.</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3, as the Destination Layer-2 ID to carry the discovery message</w:t>
      </w:r>
      <w:r w:rsidR="000B0E72">
        <w:t>, by using the procedure defined in clause 6.3.2.4.4</w:t>
      </w:r>
      <w:r>
        <w:t>.</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188" w:name="_Toc138254935"/>
      <w:r>
        <w:t>6.7.4</w:t>
      </w:r>
      <w:r w:rsidR="004934A5">
        <w:t>.3</w:t>
      </w:r>
      <w:r w:rsidR="004934A5">
        <w:tab/>
      </w:r>
      <w:r w:rsidR="00E61D4C">
        <w:t xml:space="preserve">Negotiated </w:t>
      </w:r>
      <w:r w:rsidR="004934A5">
        <w:t>5G ProSe Layer-3 UE-to-UE Relay reselection</w:t>
      </w:r>
      <w:bookmarkEnd w:id="1188"/>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6" type="#_x0000_t75" style="width:480.2pt;height:299.25pt" o:ole="">
            <v:imagedata r:id="rId133" o:title=""/>
          </v:shape>
          <o:OLEObject Type="Embed" ProgID="Visio.Drawing.15" ShapeID="_x0000_i1086" DrawAspect="Content" ObjectID="_1748868516" r:id="rId134"/>
        </w:object>
      </w:r>
    </w:p>
    <w:p w14:paraId="17A71158" w14:textId="2AF73425" w:rsidR="004934A5" w:rsidRDefault="004934A5" w:rsidP="004934A5">
      <w:pPr>
        <w:pStyle w:val="TF"/>
      </w:pPr>
      <w:r>
        <w:t xml:space="preserve">Figure </w:t>
      </w:r>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lastRenderedPageBreak/>
        <w:t>3.</w:t>
      </w:r>
      <w:r>
        <w:tab/>
        <w:t>The 5G ProSe End UEs are transferring traffic via the 5G ProSe UE-to-UE Relay.</w:t>
      </w:r>
    </w:p>
    <w:p w14:paraId="0EB09A36" w14:textId="04A900E5" w:rsidR="00CB509C" w:rsidRDefault="00CB509C" w:rsidP="004934A5">
      <w:pPr>
        <w:pStyle w:val="B1"/>
      </w:pPr>
      <w:r>
        <w:t>4.</w:t>
      </w:r>
      <w:r>
        <w:tab/>
        <w:t>The initiating 5G ProSe End UE determines, e.g. based on PC5 signal strength, to perform UE-to-UE Relay reselection and obtains a list of candidate UE-to-UE Relays.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5763AC59" w:rsidR="00CB509C" w:rsidRDefault="00CB509C" w:rsidP="004934A5">
      <w:pPr>
        <w:pStyle w:val="B1"/>
      </w:pPr>
      <w:r>
        <w:t>7.</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w:t>
      </w:r>
      <w:r w:rsidR="000542B4">
        <w:t>6</w:t>
      </w:r>
      <w:r>
        <w:t>, as the Destination Layer-2 ID to carry the discovery message</w:t>
      </w:r>
      <w:r w:rsidR="000B0E72">
        <w:t>, by using the procedure defined in clause 6.3.2.4.4</w:t>
      </w:r>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6CE96B0B"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 and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189" w:name="_Toc138254936"/>
      <w:r>
        <w:rPr>
          <w:rFonts w:eastAsia="SimSun"/>
          <w:lang w:eastAsia="zh-CN"/>
        </w:rPr>
        <w:lastRenderedPageBreak/>
        <w:t>6.8</w:t>
      </w:r>
      <w:r>
        <w:rPr>
          <w:rFonts w:eastAsia="SimSun"/>
          <w:lang w:eastAsia="zh-CN"/>
        </w:rPr>
        <w:tab/>
        <w:t>Procedures for communication path switching between PC5 and Uu reference points</w:t>
      </w:r>
      <w:bookmarkEnd w:id="1189"/>
    </w:p>
    <w:p w14:paraId="6AFF42B3" w14:textId="27978D2C" w:rsidR="008D480E" w:rsidRDefault="008D480E" w:rsidP="008D480E">
      <w:pPr>
        <w:pStyle w:val="Heading3"/>
        <w:rPr>
          <w:lang w:eastAsia="zh-CN"/>
        </w:rPr>
      </w:pPr>
      <w:bookmarkStart w:id="1190" w:name="_Toc138254937"/>
      <w:r>
        <w:rPr>
          <w:lang w:eastAsia="zh-CN"/>
        </w:rPr>
        <w:t>6.8.1</w:t>
      </w:r>
      <w:r>
        <w:rPr>
          <w:lang w:eastAsia="zh-CN"/>
        </w:rPr>
        <w:tab/>
        <w:t>Procedure for communication path switching from Uu reference point to PC5 reference point</w:t>
      </w:r>
      <w:bookmarkEnd w:id="1190"/>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7" type="#_x0000_t75" style="width:413.85pt;height:226.65pt" o:ole="">
            <v:imagedata r:id="rId135" o:title=""/>
          </v:shape>
          <o:OLEObject Type="Embed" ProgID="Visio.Drawing.11" ShapeID="_x0000_i1087" DrawAspect="Content" ObjectID="_1748868517" r:id="rId136"/>
        </w:object>
      </w:r>
    </w:p>
    <w:p w14:paraId="02E2A197" w14:textId="16147B01" w:rsidR="008D480E" w:rsidRDefault="008D480E" w:rsidP="008D480E">
      <w:pPr>
        <w:pStyle w:val="TF"/>
        <w:rPr>
          <w:rFonts w:eastAsia="SimSun"/>
        </w:rPr>
      </w:pPr>
      <w:r>
        <w:rPr>
          <w:rFonts w:eastAsia="SimSun"/>
        </w:rPr>
        <w:t>Figure 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45A47B2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83693E">
        <w:rPr>
          <w:rFonts w:eastAsia="SimSun"/>
        </w:rPr>
        <w:t>TS</w:t>
      </w:r>
      <w:r w:rsidR="0083693E">
        <w:rPr>
          <w:rFonts w:eastAsia="SimSun"/>
        </w:rPr>
        <w:t> </w:t>
      </w:r>
      <w:r w:rsidR="0083693E">
        <w:rPr>
          <w:rFonts w:eastAsia="SimSun"/>
        </w:rPr>
        <w:t>23.502</w:t>
      </w:r>
      <w:r w:rsidR="0083693E">
        <w:rPr>
          <w:rFonts w:eastAsia="SimSun"/>
        </w:rPr>
        <w:t> </w:t>
      </w:r>
      <w:r w:rsidR="0083693E">
        <w:rPr>
          <w:rFonts w:eastAsia="SimSun"/>
        </w:rPr>
        <w:t>[</w:t>
      </w:r>
      <w:r>
        <w:rPr>
          <w:rFonts w:eastAsia="SimSun"/>
        </w:rPr>
        <w:t>5].</w:t>
      </w:r>
    </w:p>
    <w:p w14:paraId="33425557" w14:textId="5B103F3C" w:rsidR="008D480E" w:rsidRDefault="008D480E" w:rsidP="008D480E">
      <w:pPr>
        <w:pStyle w:val="Heading3"/>
      </w:pPr>
      <w:bookmarkStart w:id="1191" w:name="_Toc138254938"/>
      <w:r>
        <w:lastRenderedPageBreak/>
        <w:t>6.8.2</w:t>
      </w:r>
      <w:r>
        <w:tab/>
        <w:t>Procedure for communication path switching from PC5 reference point to Uu reference point</w:t>
      </w:r>
      <w:bookmarkEnd w:id="1191"/>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8" type="#_x0000_t75" style="width:415.1pt;height:257.3pt" o:ole="">
            <v:imagedata r:id="rId137" o:title=""/>
          </v:shape>
          <o:OLEObject Type="Embed" ProgID="Visio.Drawing.11" ShapeID="_x0000_i1088" DrawAspect="Content" ObjectID="_1748868518" r:id="rId138"/>
        </w:object>
      </w:r>
    </w:p>
    <w:p w14:paraId="5479A21C" w14:textId="012A555A" w:rsidR="008D480E" w:rsidRDefault="008D480E" w:rsidP="008D480E">
      <w:pPr>
        <w:pStyle w:val="TF"/>
        <w:rPr>
          <w:rFonts w:eastAsia="SimSun"/>
        </w:rPr>
      </w:pPr>
      <w:r>
        <w:rPr>
          <w:rFonts w:eastAsia="SimSun"/>
        </w:rPr>
        <w:t>Figure 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DF4CFBB"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83693E">
        <w:rPr>
          <w:rFonts w:eastAsia="SimSun"/>
        </w:rPr>
        <w:t>TS</w:t>
      </w:r>
      <w:r w:rsidR="0083693E">
        <w:rPr>
          <w:rFonts w:eastAsia="SimSun"/>
        </w:rPr>
        <w:t> </w:t>
      </w:r>
      <w:r w:rsidR="0083693E">
        <w:rPr>
          <w:rFonts w:eastAsia="SimSun"/>
        </w:rPr>
        <w:t>23.502</w:t>
      </w:r>
      <w:r w:rsidR="0083693E">
        <w:rPr>
          <w:rFonts w:eastAsia="SimSun"/>
        </w:rPr>
        <w:t> </w:t>
      </w:r>
      <w:r w:rsidR="0083693E">
        <w:rPr>
          <w:rFonts w:eastAsia="SimSun"/>
        </w:rPr>
        <w:t>[</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99305E7" w:rsidR="008D480E" w:rsidRDefault="008D480E" w:rsidP="008D480E">
      <w:pPr>
        <w:pStyle w:val="B1"/>
        <w:rPr>
          <w:rFonts w:eastAsia="SimSun"/>
        </w:rPr>
      </w:pPr>
      <w:r>
        <w:rPr>
          <w:rFonts w:eastAsia="SimSun"/>
        </w:rPr>
        <w:lastRenderedPageBreak/>
        <w:t>4b.</w:t>
      </w:r>
      <w:r>
        <w:rPr>
          <w:rFonts w:eastAsia="SimSun"/>
        </w:rPr>
        <w:tab/>
        <w:t xml:space="preserve">UE-2 may establish or modify PDU Session by using the PDU session establishment procedure as specified in clause 4.3.2 or the PDU session modification procedure as specified in clause 4.3.3 of </w:t>
      </w:r>
      <w:r w:rsidR="0083693E">
        <w:rPr>
          <w:rFonts w:eastAsia="SimSun"/>
        </w:rPr>
        <w:t>TS</w:t>
      </w:r>
      <w:r w:rsidR="0083693E">
        <w:rPr>
          <w:rFonts w:eastAsia="SimSun"/>
        </w:rPr>
        <w:t> </w:t>
      </w:r>
      <w:r w:rsidR="0083693E">
        <w:rPr>
          <w:rFonts w:eastAsia="SimSun"/>
        </w:rPr>
        <w:t>23.502</w:t>
      </w:r>
      <w:r w:rsidR="0083693E">
        <w:rPr>
          <w:rFonts w:eastAsia="SimSun"/>
        </w:rPr>
        <w:t> </w:t>
      </w:r>
      <w:r w:rsidR="0083693E">
        <w:rPr>
          <w:rFonts w:eastAsia="SimSun"/>
        </w:rPr>
        <w:t>[</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211BD8E3" w:rsidR="008D480E" w:rsidRDefault="008D480E" w:rsidP="00F40748">
      <w:pPr>
        <w:pStyle w:val="NO"/>
        <w:rPr>
          <w:rFonts w:eastAsia="SimSun"/>
        </w:rPr>
      </w:pPr>
      <w:r>
        <w:rPr>
          <w:rFonts w:eastAsia="SimSun"/>
        </w:rPr>
        <w:t>NOTE 1:</w:t>
      </w:r>
      <w:r>
        <w:rPr>
          <w:rFonts w:eastAsia="SimSun"/>
        </w:rPr>
        <w:tab/>
        <w:t>Steps 4a and 4b can be executed in parallel, and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192" w:name="_Toc138254939"/>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192"/>
    </w:p>
    <w:p w14:paraId="05F1D5A0" w14:textId="77777777" w:rsidR="00B9074B" w:rsidRDefault="00B9074B" w:rsidP="00F40748">
      <w:pPr>
        <w:pStyle w:val="Heading3"/>
        <w:rPr>
          <w:lang w:eastAsia="zh-CN"/>
        </w:rPr>
      </w:pPr>
      <w:bookmarkStart w:id="1193" w:name="_Toc138254940"/>
      <w:r>
        <w:rPr>
          <w:lang w:eastAsia="zh-CN"/>
        </w:rPr>
        <w:t>6.9.1</w:t>
      </w:r>
      <w:r>
        <w:rPr>
          <w:lang w:eastAsia="zh-CN"/>
        </w:rPr>
        <w:tab/>
        <w:t>General</w:t>
      </w:r>
      <w:bookmarkEnd w:id="1193"/>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194" w:name="_Toc138254941"/>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194"/>
    </w:p>
    <w:p w14:paraId="16BAAAA2" w14:textId="44125550" w:rsidR="00B9074B" w:rsidRDefault="00B9074B" w:rsidP="00B9074B">
      <w:pPr>
        <w:rPr>
          <w:lang w:eastAsia="zh-CN"/>
        </w:rPr>
      </w:pPr>
      <w:r>
        <w:rPr>
          <w:lang w:eastAsia="zh-CN"/>
        </w:rPr>
        <w:t>When a 5G ProSe Layer-3 Remote UE accesses the network via a 5G ProSe Layer-3 UE-to-Network Relay without N3IWF, if the UE decides to establish multi-path via direct Uu path and via the UE-to-Network Relay</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29050468"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83693E">
        <w:t>TS</w:t>
      </w:r>
      <w:r w:rsidR="0083693E">
        <w:t> </w:t>
      </w:r>
      <w:r w:rsidR="0083693E">
        <w:t>23.502</w:t>
      </w:r>
      <w:r w:rsidR="0083693E">
        <w:t> </w:t>
      </w:r>
      <w:r w:rsidR="0083693E">
        <w:t>[</w:t>
      </w:r>
      <w:r>
        <w:t>5] or modify</w:t>
      </w:r>
      <w:r w:rsidR="000B0E72">
        <w:t xml:space="preserve"> </w:t>
      </w:r>
      <w:r>
        <w:t xml:space="preserve">an existing PDU </w:t>
      </w:r>
      <w:r w:rsidR="000B0E72">
        <w:t>S</w:t>
      </w:r>
      <w:r>
        <w:t>ession as</w:t>
      </w:r>
      <w:r w:rsidR="000B0E72">
        <w:t xml:space="preserve"> specified in</w:t>
      </w:r>
      <w:r>
        <w:t xml:space="preserve"> clause 4.3.3 of </w:t>
      </w:r>
      <w:r w:rsidR="0083693E">
        <w:t>TS</w:t>
      </w:r>
      <w:r w:rsidR="0083693E">
        <w:t> </w:t>
      </w:r>
      <w:r w:rsidR="0083693E">
        <w:t>23.502</w:t>
      </w:r>
      <w:r w:rsidR="0083693E">
        <w:t> </w:t>
      </w:r>
      <w:r w:rsidR="0083693E">
        <w:t>[</w:t>
      </w:r>
      <w:r>
        <w:t>5]</w:t>
      </w:r>
      <w:r w:rsidR="000B0E72">
        <w:t xml:space="preserve"> for the direct Uu path</w:t>
      </w:r>
      <w:r>
        <w:t>.</w:t>
      </w:r>
    </w:p>
    <w:p w14:paraId="6BDA1396" w14:textId="08C84E9B" w:rsidR="00B9074B" w:rsidRDefault="00B9074B" w:rsidP="00F40748">
      <w:pPr>
        <w:pStyle w:val="B1"/>
      </w:pPr>
      <w:r>
        <w:t>-</w:t>
      </w:r>
      <w:r>
        <w:tab/>
        <w:t>The Remote UE</w:t>
      </w:r>
      <w:r w:rsidR="000B0E72">
        <w:t xml:space="preserve"> may</w:t>
      </w:r>
      <w:r>
        <w:t xml:space="preserve"> establish</w:t>
      </w:r>
      <w:r w:rsidR="000B0E72">
        <w:t xml:space="preserve"> </w:t>
      </w:r>
      <w:r>
        <w:t>5G ProSe Communication via 5G ProSe Layer-3 UE-to-Network Relay without N3IWF as specified in clause 6.5.1.1</w:t>
      </w:r>
      <w:r w:rsidR="000B0E72">
        <w:t xml:space="preserve"> or may modify 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46A190A3" w:rsidR="00B9074B" w:rsidRDefault="00B9074B" w:rsidP="00B9074B">
      <w:pPr>
        <w:rPr>
          <w:lang w:eastAsia="zh-CN"/>
        </w:rPr>
      </w:pPr>
      <w:r>
        <w:rPr>
          <w:lang w:eastAsia="zh-CN"/>
        </w:rPr>
        <w:t xml:space="preserve">When a 5G ProSe Layer-3 Remote UE accesses the network via a 5G ProSe Layer-3 UE-to-Network Relay with N3IWF, if the UE decides to establish multi-path via direct Uu path and via the UE-to-Network Relay, the UE establishes a MA PDU Session as specified in clause 4.22 of </w:t>
      </w:r>
      <w:r w:rsidR="0083693E">
        <w:rPr>
          <w:lang w:eastAsia="zh-CN"/>
        </w:rPr>
        <w:t>TS</w:t>
      </w:r>
      <w:r w:rsidR="0083693E">
        <w:rPr>
          <w:lang w:eastAsia="zh-CN"/>
        </w:rPr>
        <w:t> </w:t>
      </w:r>
      <w:r w:rsidR="0083693E">
        <w:rPr>
          <w:lang w:eastAsia="zh-CN"/>
        </w:rPr>
        <w:t>23.502</w:t>
      </w:r>
      <w:r w:rsidR="0083693E">
        <w:rPr>
          <w:lang w:eastAsia="zh-CN"/>
        </w:rPr>
        <w:t> </w:t>
      </w:r>
      <w:r w:rsidR="0083693E">
        <w:rPr>
          <w:lang w:eastAsia="zh-CN"/>
        </w:rPr>
        <w:t>[</w:t>
      </w:r>
      <w:r>
        <w:rPr>
          <w:lang w:eastAsia="zh-CN"/>
        </w:rPr>
        <w:t>5]</w:t>
      </w:r>
      <w:r w:rsidR="00502E63">
        <w:rPr>
          <w:lang w:eastAsia="zh-CN"/>
        </w:rPr>
        <w:t>, the following is performed:</w:t>
      </w:r>
    </w:p>
    <w:p w14:paraId="54525B81" w14:textId="697B4017" w:rsidR="00502E63" w:rsidRDefault="00502E63" w:rsidP="00502E63">
      <w:pPr>
        <w:pStyle w:val="B1"/>
      </w:pPr>
      <w:r>
        <w:t>-</w:t>
      </w:r>
      <w:r>
        <w:tab/>
        <w:t xml:space="preserve">The UE sets up path over Uu by establishing a MA PDU session using the procedures for 3GPP access in clause 4.22 of </w:t>
      </w:r>
      <w:r w:rsidR="0083693E">
        <w:t>TS</w:t>
      </w:r>
      <w:r w:rsidR="0083693E">
        <w:t> </w:t>
      </w:r>
      <w:r w:rsidR="0083693E">
        <w:t>23.502</w:t>
      </w:r>
      <w:r w:rsidR="0083693E">
        <w:t> </w:t>
      </w:r>
      <w:r w:rsidR="0083693E">
        <w:t>[</w:t>
      </w:r>
      <w:r>
        <w:t>5].</w:t>
      </w:r>
    </w:p>
    <w:p w14:paraId="00FD624C" w14:textId="41BAC11A" w:rsidR="00502E63" w:rsidRDefault="00502E63" w:rsidP="00502E63">
      <w:pPr>
        <w:pStyle w:val="B1"/>
      </w:pPr>
      <w:r>
        <w:t>-</w:t>
      </w:r>
      <w:r>
        <w:tab/>
        <w:t xml:space="preserve">The Remote UE, if not connected and registered to the network via a Layer-3 UE-to-Network Relay with N3IWF, performs Relay (re)selection and performs registration with 5GC as specified in clause 6.5.1.2, and then performs MA PDU Session Establishment procedure or adds the user plane resources over the path via 5G ProSe Layer-3 UE-to-Network Relay with N3IWF using the procedures for non-3GPP access in clause 4.22 of </w:t>
      </w:r>
      <w:r w:rsidR="0083693E">
        <w:t>TS</w:t>
      </w:r>
      <w:r w:rsidR="0083693E">
        <w:t> </w:t>
      </w:r>
      <w:r w:rsidR="0083693E">
        <w:t>23.502</w:t>
      </w:r>
      <w:r w:rsidR="0083693E">
        <w:t> </w:t>
      </w:r>
      <w:r w:rsidR="0083693E">
        <w:t>[</w:t>
      </w:r>
      <w:r>
        <w:t>5].</w:t>
      </w:r>
    </w:p>
    <w:p w14:paraId="79B20B41" w14:textId="516AB191" w:rsidR="00502E63" w:rsidRDefault="00502E63" w:rsidP="0083693E">
      <w:pPr>
        <w:pStyle w:val="NO"/>
      </w:pPr>
      <w:r>
        <w:t>NOTE 2:</w:t>
      </w:r>
      <w:r>
        <w:tab/>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195" w:name="_Toc138254942"/>
      <w:r>
        <w:rPr>
          <w:lang w:eastAsia="zh-CN"/>
        </w:rPr>
        <w:lastRenderedPageBreak/>
        <w:t>6.9.3</w:t>
      </w:r>
      <w:r>
        <w:rPr>
          <w:lang w:eastAsia="zh-CN"/>
        </w:rPr>
        <w:tab/>
      </w:r>
      <w:r w:rsidR="00E92BE8">
        <w:rPr>
          <w:lang w:eastAsia="zh-CN"/>
        </w:rPr>
        <w:t xml:space="preserve">Multi-path communication </w:t>
      </w:r>
      <w:r>
        <w:rPr>
          <w:lang w:eastAsia="zh-CN"/>
        </w:rPr>
        <w:t>via direct Uu path and via 5G ProSe Layer-2 UE-to-Network Relay</w:t>
      </w:r>
      <w:bookmarkEnd w:id="1195"/>
    </w:p>
    <w:p w14:paraId="454CC028" w14:textId="7EB2E724" w:rsidR="00B9074B" w:rsidRDefault="00B9074B" w:rsidP="00F40748">
      <w:pPr>
        <w:pStyle w:val="EditorsNote"/>
      </w:pPr>
      <w:r>
        <w:t>Editor's note:</w:t>
      </w:r>
      <w:r>
        <w:tab/>
        <w:t>Alignment with RAN WGs is to be done.</w:t>
      </w:r>
    </w:p>
    <w:p w14:paraId="09979BF2" w14:textId="77777777" w:rsidR="00B9074B" w:rsidRPr="00F40748" w:rsidRDefault="00B9074B" w:rsidP="00F40748">
      <w:pPr>
        <w:rPr>
          <w:lang w:eastAsia="zh-CN"/>
        </w:rPr>
      </w:pPr>
    </w:p>
    <w:p w14:paraId="2689817D" w14:textId="77777777" w:rsidR="008C47BE" w:rsidRPr="00CB5EC9" w:rsidRDefault="008C47BE" w:rsidP="008C47BE">
      <w:pPr>
        <w:pStyle w:val="Heading1"/>
        <w:rPr>
          <w:lang w:eastAsia="ko-KR"/>
        </w:rPr>
      </w:pPr>
      <w:bookmarkStart w:id="1196" w:name="_Toc138254943"/>
      <w:r w:rsidRPr="00CB5EC9">
        <w:rPr>
          <w:rFonts w:eastAsia="SimSun"/>
          <w:lang w:eastAsia="zh-CN"/>
        </w:rPr>
        <w:t>7</w:t>
      </w:r>
      <w:r w:rsidRPr="00CB5EC9">
        <w:rPr>
          <w:lang w:eastAsia="ko-KR"/>
        </w:rPr>
        <w:tab/>
      </w:r>
      <w:r w:rsidRPr="00CB5EC9">
        <w:rPr>
          <w:rFonts w:eastAsia="SimSun"/>
          <w:lang w:eastAsia="zh-CN"/>
        </w:rPr>
        <w:t>Network Function Services</w:t>
      </w:r>
      <w:bookmarkEnd w:id="1162"/>
      <w:bookmarkEnd w:id="1163"/>
      <w:bookmarkEnd w:id="1164"/>
      <w:bookmarkEnd w:id="1165"/>
      <w:bookmarkEnd w:id="1166"/>
      <w:bookmarkEnd w:id="1167"/>
      <w:bookmarkEnd w:id="1168"/>
      <w:bookmarkEnd w:id="1169"/>
      <w:bookmarkEnd w:id="1170"/>
      <w:bookmarkEnd w:id="1171"/>
      <w:bookmarkEnd w:id="1196"/>
    </w:p>
    <w:p w14:paraId="0439564F" w14:textId="77777777" w:rsidR="008C47BE" w:rsidRPr="00CB5EC9" w:rsidRDefault="008C47BE" w:rsidP="008C47BE">
      <w:pPr>
        <w:pStyle w:val="Heading2"/>
        <w:rPr>
          <w:rFonts w:eastAsia="SimSun"/>
          <w:lang w:eastAsia="zh-CN"/>
        </w:rPr>
      </w:pPr>
      <w:bookmarkStart w:id="1197" w:name="_Toc19105838"/>
      <w:bookmarkStart w:id="1198" w:name="_Toc27821254"/>
      <w:bookmarkStart w:id="1199" w:name="_Toc36124593"/>
      <w:bookmarkStart w:id="1200" w:name="_Toc36125033"/>
      <w:bookmarkStart w:id="1201" w:name="_Toc36125192"/>
      <w:bookmarkStart w:id="1202" w:name="_Toc45009497"/>
      <w:bookmarkStart w:id="1203" w:name="_Toc66692747"/>
      <w:bookmarkStart w:id="1204" w:name="_Toc66701929"/>
      <w:bookmarkStart w:id="1205" w:name="_Toc69883608"/>
      <w:bookmarkStart w:id="1206" w:name="_Toc73625635"/>
      <w:bookmarkStart w:id="1207" w:name="_Toc138254944"/>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97"/>
      <w:bookmarkEnd w:id="1198"/>
      <w:bookmarkEnd w:id="1199"/>
      <w:bookmarkEnd w:id="1200"/>
      <w:bookmarkEnd w:id="1201"/>
      <w:bookmarkEnd w:id="1202"/>
      <w:bookmarkEnd w:id="1203"/>
      <w:bookmarkEnd w:id="1204"/>
      <w:bookmarkEnd w:id="1205"/>
      <w:bookmarkEnd w:id="1206"/>
      <w:bookmarkEnd w:id="1207"/>
    </w:p>
    <w:p w14:paraId="26B0BA2A" w14:textId="77777777" w:rsidR="008C47BE" w:rsidRPr="00CB5EC9" w:rsidRDefault="008C47BE" w:rsidP="008C47BE">
      <w:pPr>
        <w:pStyle w:val="Heading3"/>
      </w:pPr>
      <w:bookmarkStart w:id="1208" w:name="_Toc20204733"/>
      <w:bookmarkStart w:id="1209" w:name="_Toc27895447"/>
      <w:bookmarkStart w:id="1210" w:name="_Toc36192551"/>
      <w:bookmarkStart w:id="1211" w:name="_Toc45193653"/>
      <w:bookmarkStart w:id="1212" w:name="_Toc47593285"/>
      <w:bookmarkStart w:id="1213" w:name="_Toc51835372"/>
      <w:bookmarkStart w:id="1214" w:name="_Toc59101198"/>
      <w:bookmarkStart w:id="1215" w:name="_Toc66692748"/>
      <w:bookmarkStart w:id="1216" w:name="_Toc66701930"/>
      <w:bookmarkStart w:id="1217" w:name="_Toc69883609"/>
      <w:bookmarkStart w:id="1218" w:name="_Toc73625636"/>
      <w:bookmarkStart w:id="1219" w:name="_Toc138254945"/>
      <w:r w:rsidRPr="00CB5EC9">
        <w:t>7.1.1</w:t>
      </w:r>
      <w:r w:rsidRPr="00CB5EC9">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220" w:name="_Toc20204734"/>
      <w:bookmarkStart w:id="1221" w:name="_Toc27895448"/>
      <w:bookmarkStart w:id="1222" w:name="_Toc36192552"/>
      <w:bookmarkStart w:id="1223" w:name="_Toc45193654"/>
      <w:bookmarkStart w:id="1224" w:name="_Toc47593286"/>
      <w:bookmarkStart w:id="1225" w:name="_Toc51835373"/>
      <w:bookmarkStart w:id="1226" w:name="_Toc59101199"/>
      <w:bookmarkStart w:id="1227" w:name="_Toc66692749"/>
      <w:bookmarkStart w:id="1228" w:name="_Toc66701931"/>
      <w:bookmarkStart w:id="1229" w:name="_Toc69883610"/>
      <w:bookmarkStart w:id="1230" w:name="_Toc73625637"/>
      <w:bookmarkStart w:id="1231" w:name="_Toc138254946"/>
      <w:r w:rsidRPr="00CB5EC9">
        <w:t>7.1.2</w:t>
      </w:r>
      <w:r w:rsidRPr="00CB5EC9">
        <w:tab/>
        <w:t>N5g-ddnmf_Discovery service</w:t>
      </w:r>
      <w:bookmarkEnd w:id="1220"/>
      <w:bookmarkEnd w:id="1221"/>
      <w:bookmarkEnd w:id="1222"/>
      <w:bookmarkEnd w:id="1223"/>
      <w:bookmarkEnd w:id="1224"/>
      <w:bookmarkEnd w:id="1225"/>
      <w:bookmarkEnd w:id="1226"/>
      <w:bookmarkEnd w:id="1227"/>
      <w:bookmarkEnd w:id="1228"/>
      <w:bookmarkEnd w:id="1229"/>
      <w:bookmarkEnd w:id="1230"/>
      <w:bookmarkEnd w:id="1231"/>
    </w:p>
    <w:p w14:paraId="563D3420" w14:textId="77777777" w:rsidR="008C47BE" w:rsidRPr="00CB5EC9" w:rsidRDefault="008C47BE" w:rsidP="008C47BE">
      <w:pPr>
        <w:pStyle w:val="Heading4"/>
      </w:pPr>
      <w:bookmarkStart w:id="1232" w:name="_Toc20204735"/>
      <w:bookmarkStart w:id="1233" w:name="_Toc27895449"/>
      <w:bookmarkStart w:id="1234" w:name="_Toc36192553"/>
      <w:bookmarkStart w:id="1235" w:name="_Toc45193655"/>
      <w:bookmarkStart w:id="1236" w:name="_Toc47593287"/>
      <w:bookmarkStart w:id="1237" w:name="_Toc51835374"/>
      <w:bookmarkStart w:id="1238" w:name="_Toc59101200"/>
      <w:bookmarkStart w:id="1239" w:name="_Toc66692750"/>
      <w:bookmarkStart w:id="1240" w:name="_Toc66701932"/>
      <w:bookmarkStart w:id="1241" w:name="_Toc69883611"/>
      <w:bookmarkStart w:id="1242" w:name="_Toc73625638"/>
      <w:bookmarkStart w:id="1243" w:name="_Toc138254947"/>
      <w:r w:rsidRPr="00CB5EC9">
        <w:t>7.1.2.1</w:t>
      </w:r>
      <w:r w:rsidRPr="00CB5EC9">
        <w:tab/>
        <w:t>General</w:t>
      </w:r>
      <w:bookmarkEnd w:id="1232"/>
      <w:bookmarkEnd w:id="1233"/>
      <w:bookmarkEnd w:id="1234"/>
      <w:bookmarkEnd w:id="1235"/>
      <w:bookmarkEnd w:id="1236"/>
      <w:bookmarkEnd w:id="1237"/>
      <w:bookmarkEnd w:id="1238"/>
      <w:bookmarkEnd w:id="1239"/>
      <w:bookmarkEnd w:id="1240"/>
      <w:bookmarkEnd w:id="1241"/>
      <w:bookmarkEnd w:id="1242"/>
      <w:bookmarkEnd w:id="124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244" w:name="_Toc20204736"/>
      <w:bookmarkStart w:id="1245" w:name="_Toc27895450"/>
      <w:bookmarkStart w:id="1246" w:name="_Toc36192554"/>
      <w:bookmarkStart w:id="1247" w:name="_Toc45193656"/>
      <w:bookmarkStart w:id="1248" w:name="_Toc47593288"/>
      <w:bookmarkStart w:id="1249" w:name="_Toc51835375"/>
      <w:bookmarkStart w:id="1250" w:name="_Toc59101201"/>
      <w:bookmarkStart w:id="1251" w:name="_Toc66692751"/>
      <w:bookmarkStart w:id="1252" w:name="_Toc66701933"/>
      <w:bookmarkStart w:id="1253" w:name="_Toc69883612"/>
      <w:bookmarkStart w:id="1254" w:name="_Toc73625639"/>
      <w:bookmarkStart w:id="1255" w:name="_Toc138254948"/>
      <w:r w:rsidRPr="00CB5EC9">
        <w:t>7.1.2.2</w:t>
      </w:r>
      <w:r w:rsidRPr="00CB5EC9">
        <w:tab/>
        <w:t>N5g-ddnmf_Discovery_AnnounceAuthorize service operation</w:t>
      </w:r>
      <w:bookmarkEnd w:id="1244"/>
      <w:bookmarkEnd w:id="1245"/>
      <w:bookmarkEnd w:id="1246"/>
      <w:bookmarkEnd w:id="1247"/>
      <w:bookmarkEnd w:id="1248"/>
      <w:bookmarkEnd w:id="1249"/>
      <w:bookmarkEnd w:id="1250"/>
      <w:bookmarkEnd w:id="1251"/>
      <w:bookmarkEnd w:id="1252"/>
      <w:bookmarkEnd w:id="1253"/>
      <w:bookmarkEnd w:id="1254"/>
      <w:bookmarkEnd w:id="125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56" w:name="_Toc66692752"/>
      <w:bookmarkStart w:id="1257" w:name="_Toc20204738"/>
      <w:bookmarkStart w:id="1258" w:name="_Toc27895452"/>
      <w:bookmarkStart w:id="1259" w:name="_Toc36192556"/>
      <w:bookmarkStart w:id="1260" w:name="_Toc45193658"/>
      <w:bookmarkStart w:id="1261" w:name="_Toc47593290"/>
      <w:bookmarkStart w:id="1262" w:name="_Toc51835377"/>
      <w:bookmarkStart w:id="1263" w:name="_Toc59101203"/>
    </w:p>
    <w:p w14:paraId="124F0D32" w14:textId="77777777" w:rsidR="008C47BE" w:rsidRPr="00CB5EC9" w:rsidRDefault="008C47BE" w:rsidP="008C47BE">
      <w:pPr>
        <w:pStyle w:val="Heading4"/>
      </w:pPr>
      <w:bookmarkStart w:id="1264" w:name="_Toc66701934"/>
      <w:bookmarkStart w:id="1265" w:name="_Toc69883613"/>
      <w:bookmarkStart w:id="1266" w:name="_Toc73625640"/>
      <w:bookmarkStart w:id="1267" w:name="_Toc138254949"/>
      <w:r w:rsidRPr="00CB5EC9">
        <w:t>7.1.2.3</w:t>
      </w:r>
      <w:r w:rsidRPr="00CB5EC9">
        <w:tab/>
        <w:t>N5g-ddnmf_Discovery_AnnounceUpdate service operation</w:t>
      </w:r>
      <w:bookmarkEnd w:id="1256"/>
      <w:bookmarkEnd w:id="1264"/>
      <w:bookmarkEnd w:id="1265"/>
      <w:bookmarkEnd w:id="1266"/>
      <w:bookmarkEnd w:id="126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68" w:name="_Toc66692753"/>
      <w:bookmarkEnd w:id="1257"/>
      <w:bookmarkEnd w:id="1258"/>
      <w:bookmarkEnd w:id="1259"/>
      <w:bookmarkEnd w:id="1260"/>
      <w:bookmarkEnd w:id="1261"/>
      <w:bookmarkEnd w:id="1262"/>
      <w:bookmarkEnd w:id="1263"/>
    </w:p>
    <w:p w14:paraId="66FE9BB5" w14:textId="77777777" w:rsidR="008C47BE" w:rsidRPr="00CB5EC9" w:rsidRDefault="008C47BE" w:rsidP="008C47BE">
      <w:pPr>
        <w:pStyle w:val="Heading4"/>
      </w:pPr>
      <w:bookmarkStart w:id="1269" w:name="_Toc66701935"/>
      <w:bookmarkStart w:id="1270" w:name="_Toc69883614"/>
      <w:bookmarkStart w:id="1271" w:name="_Toc73625641"/>
      <w:bookmarkStart w:id="1272" w:name="_Toc138254950"/>
      <w:r w:rsidRPr="00CB5EC9">
        <w:t>7.1.2.4</w:t>
      </w:r>
      <w:r w:rsidRPr="00CB5EC9">
        <w:tab/>
        <w:t>N5g-ddnmf_Discovery_MonitorAuthorize service operation</w:t>
      </w:r>
      <w:bookmarkEnd w:id="1268"/>
      <w:bookmarkEnd w:id="1269"/>
      <w:bookmarkEnd w:id="1270"/>
      <w:bookmarkEnd w:id="1271"/>
      <w:bookmarkEnd w:id="127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73" w:name="_Toc66692754"/>
    </w:p>
    <w:p w14:paraId="542DEBA6" w14:textId="77777777" w:rsidR="008C47BE" w:rsidRPr="00CB5EC9" w:rsidRDefault="008C47BE" w:rsidP="008C47BE">
      <w:pPr>
        <w:pStyle w:val="Heading4"/>
      </w:pPr>
      <w:bookmarkStart w:id="1274" w:name="_Toc66701936"/>
      <w:bookmarkStart w:id="1275" w:name="_Toc69883615"/>
      <w:bookmarkStart w:id="1276" w:name="_Toc73625642"/>
      <w:bookmarkStart w:id="1277" w:name="_Toc138254951"/>
      <w:r w:rsidRPr="00CB5EC9">
        <w:t>7.1.2.5</w:t>
      </w:r>
      <w:r w:rsidRPr="00CB5EC9">
        <w:tab/>
        <w:t>N5g-ddnmf_Discovery_MonitorUpdate service operation</w:t>
      </w:r>
      <w:bookmarkEnd w:id="1273"/>
      <w:bookmarkEnd w:id="1274"/>
      <w:bookmarkEnd w:id="1275"/>
      <w:bookmarkEnd w:id="1276"/>
      <w:bookmarkEnd w:id="127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278" w:name="_Toc66692755"/>
      <w:bookmarkStart w:id="1279" w:name="_Toc66701937"/>
      <w:bookmarkStart w:id="1280" w:name="_Toc69883616"/>
      <w:bookmarkStart w:id="1281" w:name="_Toc73625643"/>
      <w:bookmarkStart w:id="1282" w:name="_Toc138254952"/>
      <w:r w:rsidRPr="00CB5EC9">
        <w:t>7.1.2.6</w:t>
      </w:r>
      <w:r w:rsidRPr="00CB5EC9">
        <w:tab/>
        <w:t>N5g-ddnmf_Discovery_MonitorUpdateResult service operation</w:t>
      </w:r>
      <w:bookmarkEnd w:id="1278"/>
      <w:bookmarkEnd w:id="1279"/>
      <w:bookmarkEnd w:id="1280"/>
      <w:bookmarkEnd w:id="1281"/>
      <w:bookmarkEnd w:id="128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83" w:name="_Toc66692756"/>
      <w:bookmarkStart w:id="1284" w:name="_Toc66701938"/>
      <w:bookmarkStart w:id="1285" w:name="_Toc69883617"/>
      <w:bookmarkStart w:id="1286" w:name="_Toc73625644"/>
      <w:bookmarkStart w:id="1287" w:name="_Toc138254953"/>
      <w:r w:rsidRPr="00CB5EC9">
        <w:lastRenderedPageBreak/>
        <w:t>7.1.2.7</w:t>
      </w:r>
      <w:r w:rsidRPr="00CB5EC9">
        <w:tab/>
        <w:t>N5g-ddnmf_Discovery_DiscoveryAuthorize service operation</w:t>
      </w:r>
      <w:bookmarkEnd w:id="1283"/>
      <w:bookmarkEnd w:id="1284"/>
      <w:bookmarkEnd w:id="1285"/>
      <w:bookmarkEnd w:id="1286"/>
      <w:bookmarkEnd w:id="128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88" w:name="_Toc66692757"/>
      <w:bookmarkStart w:id="1289" w:name="_Toc66701939"/>
      <w:bookmarkStart w:id="1290" w:name="_Toc69883618"/>
      <w:bookmarkStart w:id="1291" w:name="_Toc73625645"/>
      <w:bookmarkStart w:id="1292" w:name="_Toc138254954"/>
      <w:r w:rsidRPr="00CB5EC9">
        <w:t>7.1.2.8</w:t>
      </w:r>
      <w:r w:rsidRPr="00CB5EC9">
        <w:tab/>
        <w:t>N5g-ddnmf_Discovery_MatchReport service operation</w:t>
      </w:r>
      <w:bookmarkEnd w:id="1288"/>
      <w:bookmarkEnd w:id="1289"/>
      <w:bookmarkEnd w:id="1290"/>
      <w:bookmarkEnd w:id="1291"/>
      <w:bookmarkEnd w:id="129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93" w:name="_Toc66692758"/>
      <w:bookmarkStart w:id="1294" w:name="_Toc66701940"/>
      <w:bookmarkStart w:id="1295" w:name="_Toc69883619"/>
      <w:bookmarkStart w:id="1296" w:name="_Toc73625646"/>
      <w:bookmarkStart w:id="1297" w:name="_Toc138254955"/>
      <w:r w:rsidRPr="00CB5EC9">
        <w:t>7.1.2.9</w:t>
      </w:r>
      <w:r w:rsidRPr="00CB5EC9">
        <w:tab/>
        <w:t>N5g-ddnmf_Discovery_MatchInformation service operation</w:t>
      </w:r>
      <w:bookmarkEnd w:id="1293"/>
      <w:bookmarkEnd w:id="1294"/>
      <w:bookmarkEnd w:id="1295"/>
      <w:bookmarkEnd w:id="1296"/>
      <w:bookmarkEnd w:id="129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98" w:name="_Toc138254956"/>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98"/>
    </w:p>
    <w:p w14:paraId="63E42A10" w14:textId="7B619DC7" w:rsidR="00607512" w:rsidRPr="00CB5EC9" w:rsidRDefault="00607512" w:rsidP="00607512">
      <w:pPr>
        <w:pStyle w:val="Heading3"/>
      </w:pPr>
      <w:bookmarkStart w:id="1299" w:name="_Toc138254957"/>
      <w:r w:rsidRPr="00CB5EC9">
        <w:t>7.</w:t>
      </w:r>
      <w:r w:rsidR="00DF6577" w:rsidRPr="00CB5EC9">
        <w:t>2</w:t>
      </w:r>
      <w:r w:rsidRPr="00CB5EC9">
        <w:t>.1</w:t>
      </w:r>
      <w:r w:rsidRPr="00CB5EC9">
        <w:tab/>
        <w:t>General</w:t>
      </w:r>
      <w:bookmarkEnd w:id="129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lastRenderedPageBreak/>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300" w:name="_Toc138254958"/>
      <w:r w:rsidRPr="00CB5EC9">
        <w:t>7.</w:t>
      </w:r>
      <w:r w:rsidR="00F84D43" w:rsidRPr="00CB5EC9">
        <w:t>2</w:t>
      </w:r>
      <w:r w:rsidRPr="00CB5EC9">
        <w:t>.</w:t>
      </w:r>
      <w:r w:rsidR="00F84D43" w:rsidRPr="00CB5EC9">
        <w:t>2</w:t>
      </w:r>
      <w:r w:rsidRPr="00CB5EC9">
        <w:tab/>
        <w:t>Naf_ProSe service</w:t>
      </w:r>
      <w:bookmarkEnd w:id="1300"/>
    </w:p>
    <w:p w14:paraId="2B354436" w14:textId="1CB2B037" w:rsidR="00607512" w:rsidRPr="00CB5EC9" w:rsidRDefault="00607512" w:rsidP="00607512">
      <w:pPr>
        <w:pStyle w:val="Heading4"/>
        <w:rPr>
          <w:rFonts w:eastAsia="DengXian"/>
        </w:rPr>
      </w:pPr>
      <w:bookmarkStart w:id="1301" w:name="_Toc13825495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30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302" w:name="_Toc13825496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30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303" w:name="_Toc138254961"/>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30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304" w:name="_Toc13825496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30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305" w:name="_Toc66692759"/>
      <w:bookmarkStart w:id="1306" w:name="_Toc66701941"/>
      <w:bookmarkStart w:id="1307" w:name="_Toc69883620"/>
      <w:bookmarkStart w:id="1308" w:name="_Toc73625647"/>
      <w:bookmarkStart w:id="1309" w:name="_Toc138254963"/>
      <w:r w:rsidRPr="00CB5EC9">
        <w:lastRenderedPageBreak/>
        <w:t>Annex A (informative):</w:t>
      </w:r>
      <w:r w:rsidRPr="00CB5EC9">
        <w:br/>
        <w:t>Change history</w:t>
      </w:r>
      <w:bookmarkStart w:id="1310" w:name="historyclause"/>
      <w:bookmarkEnd w:id="1305"/>
      <w:bookmarkEnd w:id="1306"/>
      <w:bookmarkEnd w:id="1307"/>
      <w:bookmarkEnd w:id="1308"/>
      <w:bookmarkEnd w:id="1309"/>
      <w:bookmarkEnd w:id="13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bl>
    <w:p w14:paraId="67B239A3" w14:textId="1932EEAD" w:rsidR="00080512" w:rsidRPr="00CB5EC9" w:rsidRDefault="00080512" w:rsidP="008C47BE"/>
    <w:sectPr w:rsidR="00080512" w:rsidRPr="00CB5EC9">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02E31" w14:textId="77777777" w:rsidR="008F2699" w:rsidRDefault="008F2699">
      <w:r>
        <w:separator/>
      </w:r>
    </w:p>
  </w:endnote>
  <w:endnote w:type="continuationSeparator" w:id="0">
    <w:p w14:paraId="54D45149" w14:textId="77777777" w:rsidR="008F2699" w:rsidRDefault="008F2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BDB4A" w14:textId="77777777" w:rsidR="0083693E" w:rsidRPr="0083693E" w:rsidRDefault="0083693E" w:rsidP="0083693E">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FE8E9" w14:textId="77777777" w:rsidR="0083693E" w:rsidRDefault="0083693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6FFB" w14:textId="77777777" w:rsidR="0083693E" w:rsidRPr="0083693E" w:rsidRDefault="0083693E" w:rsidP="0083693E">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83693E" w:rsidRDefault="001755E5" w:rsidP="0083693E">
    <w:pPr>
      <w:pStyle w:val="Footer"/>
      <w:rPr>
        <w:rFonts w:cs="Arial"/>
        <w:sz w:val="20"/>
      </w:rPr>
    </w:pPr>
    <w:r w:rsidRPr="008369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04AB0" w14:textId="77777777" w:rsidR="008F2699" w:rsidRDefault="008F2699">
      <w:r>
        <w:separator/>
      </w:r>
    </w:p>
  </w:footnote>
  <w:footnote w:type="continuationSeparator" w:id="0">
    <w:p w14:paraId="04CA262F" w14:textId="77777777" w:rsidR="008F2699" w:rsidRDefault="008F26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68818" w14:textId="77777777" w:rsidR="0083693E" w:rsidRDefault="008369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1F129" w14:textId="77777777" w:rsidR="0083693E" w:rsidRDefault="008369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DC7D5" w14:textId="77777777" w:rsidR="0083693E" w:rsidRDefault="0083693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8EB5F21" w:rsidR="001755E5" w:rsidRDefault="001755E5">
    <w:pPr>
      <w:framePr w:h="284" w:hRule="exact" w:wrap="around" w:vAnchor="text" w:hAnchor="margin" w:xAlign="right" w:y="1"/>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ZA </w:instrText>
    </w:r>
    <w:r w:rsidRPr="0083693E">
      <w:rPr>
        <w:rFonts w:ascii="Arial" w:hAnsi="Arial" w:cs="Arial"/>
        <w:b/>
        <w:szCs w:val="18"/>
      </w:rPr>
      <w:fldChar w:fldCharType="separate"/>
    </w:r>
    <w:r w:rsidR="0083693E">
      <w:rPr>
        <w:rFonts w:ascii="Arial" w:hAnsi="Arial" w:cs="Arial"/>
        <w:b/>
        <w:noProof/>
        <w:szCs w:val="18"/>
      </w:rPr>
      <w:t>3GPP TS 23.304 V18.2.0 (2023-06)</w:t>
    </w:r>
    <w:r w:rsidRPr="0083693E">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PAGE </w:instrText>
    </w:r>
    <w:r w:rsidRPr="0083693E">
      <w:rPr>
        <w:rFonts w:ascii="Arial" w:hAnsi="Arial" w:cs="Arial"/>
        <w:b/>
        <w:szCs w:val="18"/>
      </w:rPr>
      <w:fldChar w:fldCharType="separate"/>
    </w:r>
    <w:r w:rsidRPr="0083693E">
      <w:rPr>
        <w:rFonts w:ascii="Arial" w:hAnsi="Arial" w:cs="Arial"/>
        <w:b/>
        <w:noProof/>
        <w:szCs w:val="18"/>
      </w:rPr>
      <w:t>14</w:t>
    </w:r>
    <w:r w:rsidRPr="0083693E">
      <w:rPr>
        <w:rFonts w:ascii="Arial" w:hAnsi="Arial" w:cs="Arial"/>
        <w:b/>
        <w:szCs w:val="18"/>
      </w:rPr>
      <w:fldChar w:fldCharType="end"/>
    </w:r>
  </w:p>
  <w:p w14:paraId="729D67F0" w14:textId="20421850" w:rsidR="001755E5" w:rsidRDefault="001755E5">
    <w:pPr>
      <w:framePr w:h="284" w:hRule="exact" w:wrap="around" w:vAnchor="text" w:hAnchor="margin" w:y="7"/>
      <w:rPr>
        <w:rFonts w:ascii="Arial" w:hAnsi="Arial" w:cs="Arial"/>
        <w:b/>
        <w:sz w:val="18"/>
        <w:szCs w:val="18"/>
      </w:rPr>
    </w:pPr>
    <w:r w:rsidRPr="0083693E">
      <w:rPr>
        <w:rFonts w:ascii="Arial" w:hAnsi="Arial" w:cs="Arial"/>
        <w:b/>
        <w:szCs w:val="18"/>
      </w:rPr>
      <w:fldChar w:fldCharType="begin"/>
    </w:r>
    <w:r w:rsidRPr="0083693E">
      <w:rPr>
        <w:rFonts w:ascii="Arial" w:hAnsi="Arial" w:cs="Arial"/>
        <w:b/>
        <w:szCs w:val="18"/>
      </w:rPr>
      <w:instrText xml:space="preserve"> STYLEREF ZGSM </w:instrText>
    </w:r>
    <w:r w:rsidRPr="0083693E">
      <w:rPr>
        <w:rFonts w:ascii="Arial" w:hAnsi="Arial" w:cs="Arial"/>
        <w:b/>
        <w:szCs w:val="18"/>
      </w:rPr>
      <w:fldChar w:fldCharType="separate"/>
    </w:r>
    <w:r w:rsidR="0083693E">
      <w:rPr>
        <w:rFonts w:ascii="Arial" w:hAnsi="Arial" w:cs="Arial"/>
        <w:b/>
        <w:noProof/>
        <w:szCs w:val="18"/>
      </w:rPr>
      <w:t>Release 18</w:t>
    </w:r>
    <w:r w:rsidRPr="0083693E">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D6B5A"/>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693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369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693E"/>
    <w:pPr>
      <w:pBdr>
        <w:top w:val="none" w:sz="0" w:space="0" w:color="auto"/>
      </w:pBdr>
      <w:spacing w:before="180"/>
      <w:outlineLvl w:val="1"/>
    </w:pPr>
    <w:rPr>
      <w:sz w:val="32"/>
    </w:rPr>
  </w:style>
  <w:style w:type="paragraph" w:styleId="Heading3">
    <w:name w:val="heading 3"/>
    <w:basedOn w:val="Heading2"/>
    <w:next w:val="Normal"/>
    <w:link w:val="Heading3Char"/>
    <w:qFormat/>
    <w:rsid w:val="0083693E"/>
    <w:pPr>
      <w:spacing w:before="120"/>
      <w:outlineLvl w:val="2"/>
    </w:pPr>
    <w:rPr>
      <w:sz w:val="28"/>
    </w:rPr>
  </w:style>
  <w:style w:type="paragraph" w:styleId="Heading4">
    <w:name w:val="heading 4"/>
    <w:basedOn w:val="Heading3"/>
    <w:next w:val="Normal"/>
    <w:qFormat/>
    <w:rsid w:val="0083693E"/>
    <w:pPr>
      <w:ind w:left="1418" w:hanging="1418"/>
      <w:outlineLvl w:val="3"/>
    </w:pPr>
    <w:rPr>
      <w:sz w:val="24"/>
    </w:rPr>
  </w:style>
  <w:style w:type="paragraph" w:styleId="Heading5">
    <w:name w:val="heading 5"/>
    <w:basedOn w:val="Heading4"/>
    <w:next w:val="Normal"/>
    <w:link w:val="Heading5Char"/>
    <w:qFormat/>
    <w:rsid w:val="008369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3693E"/>
    <w:pPr>
      <w:ind w:left="0" w:firstLine="0"/>
      <w:outlineLvl w:val="7"/>
    </w:pPr>
  </w:style>
  <w:style w:type="paragraph" w:styleId="Heading9">
    <w:name w:val="heading 9"/>
    <w:basedOn w:val="Heading8"/>
    <w:next w:val="Normal"/>
    <w:link w:val="Heading9Char"/>
    <w:qFormat/>
    <w:rsid w:val="008369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693E"/>
    <w:pPr>
      <w:ind w:left="1985" w:hanging="1985"/>
      <w:outlineLvl w:val="9"/>
    </w:pPr>
    <w:rPr>
      <w:sz w:val="20"/>
    </w:rPr>
  </w:style>
  <w:style w:type="paragraph" w:styleId="TOC9">
    <w:name w:val="toc 9"/>
    <w:basedOn w:val="TOC8"/>
    <w:uiPriority w:val="39"/>
    <w:rsid w:val="0083693E"/>
    <w:pPr>
      <w:ind w:left="1418" w:hanging="1418"/>
    </w:pPr>
  </w:style>
  <w:style w:type="paragraph" w:styleId="TOC8">
    <w:name w:val="toc 8"/>
    <w:basedOn w:val="TOC1"/>
    <w:uiPriority w:val="39"/>
    <w:rsid w:val="0083693E"/>
    <w:pPr>
      <w:spacing w:before="180"/>
      <w:ind w:left="2693" w:hanging="2693"/>
    </w:pPr>
    <w:rPr>
      <w:b/>
    </w:rPr>
  </w:style>
  <w:style w:type="paragraph" w:styleId="TOC1">
    <w:name w:val="toc 1"/>
    <w:uiPriority w:val="39"/>
    <w:rsid w:val="0083693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3693E"/>
    <w:pPr>
      <w:keepLines/>
      <w:tabs>
        <w:tab w:val="center" w:pos="4536"/>
        <w:tab w:val="right" w:pos="9072"/>
      </w:tabs>
    </w:pPr>
    <w:rPr>
      <w:noProof/>
    </w:rPr>
  </w:style>
  <w:style w:type="character" w:customStyle="1" w:styleId="ZGSM">
    <w:name w:val="ZGSM"/>
    <w:rsid w:val="0083693E"/>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69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3693E"/>
    <w:pPr>
      <w:ind w:left="1701" w:hanging="1701"/>
    </w:pPr>
  </w:style>
  <w:style w:type="paragraph" w:styleId="TOC4">
    <w:name w:val="toc 4"/>
    <w:basedOn w:val="TOC3"/>
    <w:uiPriority w:val="39"/>
    <w:rsid w:val="0083693E"/>
    <w:pPr>
      <w:ind w:left="1418" w:hanging="1418"/>
    </w:pPr>
  </w:style>
  <w:style w:type="paragraph" w:styleId="TOC3">
    <w:name w:val="toc 3"/>
    <w:basedOn w:val="TOC2"/>
    <w:uiPriority w:val="39"/>
    <w:rsid w:val="0083693E"/>
    <w:pPr>
      <w:ind w:left="1134" w:hanging="1134"/>
    </w:pPr>
  </w:style>
  <w:style w:type="paragraph" w:styleId="TOC2">
    <w:name w:val="toc 2"/>
    <w:basedOn w:val="TOC1"/>
    <w:uiPriority w:val="39"/>
    <w:rsid w:val="008369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3693E"/>
    <w:pPr>
      <w:outlineLvl w:val="9"/>
    </w:pPr>
  </w:style>
  <w:style w:type="paragraph" w:customStyle="1" w:styleId="NF">
    <w:name w:val="NF"/>
    <w:basedOn w:val="NO"/>
    <w:rsid w:val="0083693E"/>
    <w:pPr>
      <w:keepNext/>
      <w:spacing w:after="0"/>
    </w:pPr>
    <w:rPr>
      <w:rFonts w:ascii="Arial" w:hAnsi="Arial"/>
      <w:sz w:val="18"/>
    </w:rPr>
  </w:style>
  <w:style w:type="paragraph" w:customStyle="1" w:styleId="NO">
    <w:name w:val="NO"/>
    <w:basedOn w:val="Normal"/>
    <w:link w:val="NOChar"/>
    <w:rsid w:val="0083693E"/>
    <w:pPr>
      <w:keepLines/>
      <w:ind w:left="1135" w:hanging="851"/>
    </w:pPr>
  </w:style>
  <w:style w:type="paragraph" w:customStyle="1" w:styleId="PL">
    <w:name w:val="PL"/>
    <w:rsid w:val="008369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3693E"/>
    <w:pPr>
      <w:jc w:val="right"/>
    </w:pPr>
  </w:style>
  <w:style w:type="paragraph" w:customStyle="1" w:styleId="TAL">
    <w:name w:val="TAL"/>
    <w:basedOn w:val="Normal"/>
    <w:link w:val="TALChar"/>
    <w:rsid w:val="0083693E"/>
    <w:pPr>
      <w:keepNext/>
      <w:keepLines/>
      <w:spacing w:after="0"/>
    </w:pPr>
    <w:rPr>
      <w:rFonts w:ascii="Arial" w:hAnsi="Arial"/>
      <w:sz w:val="18"/>
    </w:rPr>
  </w:style>
  <w:style w:type="paragraph" w:customStyle="1" w:styleId="TAH">
    <w:name w:val="TAH"/>
    <w:basedOn w:val="TAC"/>
    <w:link w:val="TAHCar"/>
    <w:rsid w:val="0083693E"/>
    <w:rPr>
      <w:b/>
    </w:rPr>
  </w:style>
  <w:style w:type="paragraph" w:customStyle="1" w:styleId="TAC">
    <w:name w:val="TAC"/>
    <w:basedOn w:val="TAL"/>
    <w:link w:val="TACChar"/>
    <w:rsid w:val="0083693E"/>
    <w:pPr>
      <w:jc w:val="center"/>
    </w:pPr>
  </w:style>
  <w:style w:type="paragraph" w:customStyle="1" w:styleId="LD">
    <w:name w:val="LD"/>
    <w:rsid w:val="0083693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3693E"/>
    <w:pPr>
      <w:keepLines/>
      <w:ind w:left="1702" w:hanging="1418"/>
    </w:pPr>
  </w:style>
  <w:style w:type="paragraph" w:customStyle="1" w:styleId="FP">
    <w:name w:val="FP"/>
    <w:basedOn w:val="Normal"/>
    <w:rsid w:val="0083693E"/>
    <w:pPr>
      <w:spacing w:after="0"/>
    </w:pPr>
  </w:style>
  <w:style w:type="paragraph" w:customStyle="1" w:styleId="NW">
    <w:name w:val="NW"/>
    <w:basedOn w:val="NO"/>
    <w:rsid w:val="0083693E"/>
    <w:pPr>
      <w:spacing w:after="0"/>
    </w:pPr>
  </w:style>
  <w:style w:type="paragraph" w:customStyle="1" w:styleId="EW">
    <w:name w:val="EW"/>
    <w:basedOn w:val="EX"/>
    <w:rsid w:val="0083693E"/>
    <w:pPr>
      <w:spacing w:after="0"/>
    </w:pPr>
  </w:style>
  <w:style w:type="paragraph" w:customStyle="1" w:styleId="B1">
    <w:name w:val="B1"/>
    <w:basedOn w:val="List"/>
    <w:link w:val="B1Char"/>
    <w:rsid w:val="0083693E"/>
    <w:pPr>
      <w:ind w:left="568" w:firstLineChars="0" w:hanging="284"/>
      <w:contextualSpacing w:val="0"/>
    </w:pPr>
    <w:rPr>
      <w:rFonts w:eastAsia="Times New Roman"/>
    </w:rPr>
  </w:style>
  <w:style w:type="paragraph" w:styleId="TOC6">
    <w:name w:val="toc 6"/>
    <w:basedOn w:val="TOC5"/>
    <w:next w:val="Normal"/>
    <w:uiPriority w:val="39"/>
    <w:rsid w:val="0083693E"/>
    <w:pPr>
      <w:ind w:left="1985" w:hanging="1985"/>
    </w:pPr>
  </w:style>
  <w:style w:type="paragraph" w:styleId="TOC7">
    <w:name w:val="toc 7"/>
    <w:basedOn w:val="TOC6"/>
    <w:next w:val="Normal"/>
    <w:uiPriority w:val="39"/>
    <w:rsid w:val="0083693E"/>
    <w:pPr>
      <w:ind w:left="2268" w:hanging="2268"/>
    </w:pPr>
  </w:style>
  <w:style w:type="paragraph" w:customStyle="1" w:styleId="EditorsNote">
    <w:name w:val="Editor's Note"/>
    <w:basedOn w:val="NO"/>
    <w:link w:val="EditorsNoteChar"/>
    <w:rsid w:val="0083693E"/>
    <w:pPr>
      <w:ind w:left="1559" w:hanging="1276"/>
    </w:pPr>
    <w:rPr>
      <w:color w:val="FF0000"/>
    </w:rPr>
  </w:style>
  <w:style w:type="paragraph" w:customStyle="1" w:styleId="TH">
    <w:name w:val="TH"/>
    <w:basedOn w:val="Normal"/>
    <w:link w:val="THChar"/>
    <w:rsid w:val="0083693E"/>
    <w:pPr>
      <w:keepNext/>
      <w:keepLines/>
      <w:spacing w:before="60"/>
      <w:jc w:val="center"/>
    </w:pPr>
    <w:rPr>
      <w:rFonts w:ascii="Arial" w:hAnsi="Arial"/>
      <w:b/>
    </w:rPr>
  </w:style>
  <w:style w:type="paragraph" w:customStyle="1" w:styleId="ZA">
    <w:name w:val="ZA"/>
    <w:rsid w:val="008369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69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69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69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693E"/>
    <w:pPr>
      <w:ind w:left="851" w:hanging="851"/>
    </w:pPr>
  </w:style>
  <w:style w:type="paragraph" w:customStyle="1" w:styleId="ZH">
    <w:name w:val="ZH"/>
    <w:rsid w:val="008369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693E"/>
    <w:pPr>
      <w:keepNext w:val="0"/>
      <w:spacing w:before="0" w:after="240"/>
    </w:pPr>
  </w:style>
  <w:style w:type="paragraph" w:customStyle="1" w:styleId="ZG">
    <w:name w:val="ZG"/>
    <w:rsid w:val="008369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693E"/>
    <w:pPr>
      <w:ind w:left="851" w:hanging="284"/>
      <w:contextualSpacing w:val="0"/>
    </w:pPr>
  </w:style>
  <w:style w:type="paragraph" w:customStyle="1" w:styleId="B3">
    <w:name w:val="B3"/>
    <w:basedOn w:val="List3"/>
    <w:link w:val="B3Car"/>
    <w:rsid w:val="0083693E"/>
    <w:pPr>
      <w:ind w:left="1135" w:hanging="284"/>
      <w:contextualSpacing w:val="0"/>
    </w:pPr>
  </w:style>
  <w:style w:type="paragraph" w:customStyle="1" w:styleId="B4">
    <w:name w:val="B4"/>
    <w:basedOn w:val="List4"/>
    <w:rsid w:val="0083693E"/>
    <w:pPr>
      <w:ind w:left="1418" w:hanging="284"/>
      <w:contextualSpacing w:val="0"/>
    </w:pPr>
  </w:style>
  <w:style w:type="paragraph" w:customStyle="1" w:styleId="B5">
    <w:name w:val="B5"/>
    <w:basedOn w:val="List5"/>
    <w:rsid w:val="0083693E"/>
    <w:pPr>
      <w:ind w:left="1702" w:hanging="284"/>
      <w:contextualSpacing w:val="0"/>
    </w:pPr>
  </w:style>
  <w:style w:type="paragraph" w:customStyle="1" w:styleId="ZTD">
    <w:name w:val="ZTD"/>
    <w:basedOn w:val="ZB"/>
    <w:rsid w:val="0083693E"/>
    <w:pPr>
      <w:framePr w:hRule="auto" w:wrap="notBeside" w:y="852"/>
    </w:pPr>
    <w:rPr>
      <w:i w:val="0"/>
      <w:sz w:val="40"/>
    </w:rPr>
  </w:style>
  <w:style w:type="paragraph" w:customStyle="1" w:styleId="ZV">
    <w:name w:val="ZV"/>
    <w:basedOn w:val="ZU"/>
    <w:rsid w:val="0083693E"/>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4.vsdx"/><Relationship Id="rId84"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26.vsdx"/><Relationship Id="rId133" Type="http://schemas.openxmlformats.org/officeDocument/2006/relationships/image" Target="media/image60.emf"/><Relationship Id="rId138" Type="http://schemas.openxmlformats.org/officeDocument/2006/relationships/oleObject" Target="embeddings/Microsoft_Visio_2003-2010_Drawing15.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0.vsdx"/><Relationship Id="rId74" Type="http://schemas.openxmlformats.org/officeDocument/2006/relationships/package" Target="embeddings/Microsoft_Visio_Drawing17.vsdx"/><Relationship Id="rId79" Type="http://schemas.openxmlformats.org/officeDocument/2006/relationships/image" Target="media/image33.emf"/><Relationship Id="rId102" Type="http://schemas.openxmlformats.org/officeDocument/2006/relationships/oleObject" Target="embeddings/Microsoft_Visio_2003-2010_Drawing5.vsd"/><Relationship Id="rId123" Type="http://schemas.openxmlformats.org/officeDocument/2006/relationships/image" Target="media/image55.emf"/><Relationship Id="rId128" Type="http://schemas.openxmlformats.org/officeDocument/2006/relationships/oleObject" Target="embeddings/Microsoft_Visio_2003-2010_Drawing13.vsd"/><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1.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package" Target="embeddings/Microsoft_Word_Document13.doc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10.vsd"/><Relationship Id="rId134" Type="http://schemas.openxmlformats.org/officeDocument/2006/relationships/package" Target="embeddings/Microsoft_Visio_Drawing30.vsdx"/><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16.docx"/><Relationship Id="rId80" Type="http://schemas.openxmlformats.org/officeDocument/2006/relationships/oleObject" Target="embeddings/oleObject10.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4.vsd"/><Relationship Id="rId121" Type="http://schemas.openxmlformats.org/officeDocument/2006/relationships/image" Target="media/image54.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8.vsd"/><Relationship Id="rId116" Type="http://schemas.openxmlformats.org/officeDocument/2006/relationships/oleObject" Target="embeddings/Microsoft_Visio_2003-2010_Drawing9.vsd"/><Relationship Id="rId124" Type="http://schemas.openxmlformats.org/officeDocument/2006/relationships/oleObject" Target="embeddings/Microsoft_Visio_2003-2010_Drawing12.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8.vsdx"/><Relationship Id="rId62" Type="http://schemas.openxmlformats.org/officeDocument/2006/relationships/package" Target="embeddings/Microsoft_Word_Document12.docx"/><Relationship Id="rId70" Type="http://schemas.openxmlformats.org/officeDocument/2006/relationships/package" Target="embeddings/Microsoft_Word_Document15.doc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4.vsdx"/><Relationship Id="rId111" Type="http://schemas.openxmlformats.org/officeDocument/2006/relationships/image" Target="media/image49.emf"/><Relationship Id="rId132" Type="http://schemas.openxmlformats.org/officeDocument/2006/relationships/oleObject" Target="embeddings/oleObject14.bin"/><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oleObject" Target="embeddings/oleObject13.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oleObject" Target="embeddings/Microsoft_Visio_2003-2010_Drawing1.vsd"/><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9.vsdx"/><Relationship Id="rId81" Type="http://schemas.openxmlformats.org/officeDocument/2006/relationships/image" Target="media/image34.emf"/><Relationship Id="rId86" Type="http://schemas.openxmlformats.org/officeDocument/2006/relationships/package" Target="embeddings/Microsoft_Visio_Drawing21.vsdx"/><Relationship Id="rId94" Type="http://schemas.openxmlformats.org/officeDocument/2006/relationships/oleObject" Target="embeddings/Microsoft_Visio_2003-2010_Drawing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11.vsd"/><Relationship Id="rId130" Type="http://schemas.openxmlformats.org/officeDocument/2006/relationships/package" Target="embeddings/Microsoft_Visio_Drawing29.vsdx"/><Relationship Id="rId135"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8.vsdx"/><Relationship Id="rId97" Type="http://schemas.openxmlformats.org/officeDocument/2006/relationships/image" Target="media/image42.emf"/><Relationship Id="rId104" Type="http://schemas.openxmlformats.org/officeDocument/2006/relationships/oleObject" Target="embeddings/Microsoft_Visio_2003-2010_Drawing6.vsd"/><Relationship Id="rId120" Type="http://schemas.openxmlformats.org/officeDocument/2006/relationships/package" Target="embeddings/Microsoft_Visio_Drawing27.vsdx"/><Relationship Id="rId125" Type="http://schemas.openxmlformats.org/officeDocument/2006/relationships/image" Target="media/image56.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oleObject" Target="embeddings/Microsoft_Visio_2003-2010_Drawing.vsd"/><Relationship Id="rId45" Type="http://schemas.openxmlformats.org/officeDocument/2006/relationships/image" Target="media/image16.emf"/><Relationship Id="rId66" Type="http://schemas.openxmlformats.org/officeDocument/2006/relationships/oleObject" Target="embeddings/oleObject9.bin"/><Relationship Id="rId87" Type="http://schemas.openxmlformats.org/officeDocument/2006/relationships/image" Target="media/image37.emf"/><Relationship Id="rId110" Type="http://schemas.openxmlformats.org/officeDocument/2006/relationships/oleObject" Target="embeddings/oleObject12.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14.vsd"/><Relationship Id="rId61" Type="http://schemas.openxmlformats.org/officeDocument/2006/relationships/image" Target="media/image24.emf"/><Relationship Id="rId82" Type="http://schemas.openxmlformats.org/officeDocument/2006/relationships/oleObject" Target="embeddings/oleObject11.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package" Target="embeddings/Microsoft_Visio_Drawing9.vsdx"/><Relationship Id="rId77" Type="http://schemas.openxmlformats.org/officeDocument/2006/relationships/image" Target="media/image32.emf"/><Relationship Id="rId100" Type="http://schemas.openxmlformats.org/officeDocument/2006/relationships/package" Target="embeddings/Microsoft_Visio_Drawing25.vsdx"/><Relationship Id="rId105" Type="http://schemas.openxmlformats.org/officeDocument/2006/relationships/image" Target="media/image46.emf"/><Relationship Id="rId126"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142</Pages>
  <Words>62654</Words>
  <Characters>326429</Characters>
  <Application>Microsoft Office Word</Application>
  <DocSecurity>0</DocSecurity>
  <Lines>6400</Lines>
  <Paragraphs>4687</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384396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MCC_Edit</cp:lastModifiedBy>
  <cp:revision>2</cp:revision>
  <cp:lastPrinted>2019-02-25T14:05:00Z</cp:lastPrinted>
  <dcterms:created xsi:type="dcterms:W3CDTF">2023-06-21T15:45:00Z</dcterms:created>
  <dcterms:modified xsi:type="dcterms:W3CDTF">2023-06-21T15:45:00Z</dcterms:modified>
</cp:coreProperties>
</file>