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76CE251F"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D57381">
              <w:t>7</w:t>
            </w:r>
            <w:r w:rsidRPr="00DF18AB">
              <w:t>.</w:t>
            </w:r>
            <w:r w:rsidR="00D57381">
              <w:t>0</w:t>
            </w:r>
            <w:r w:rsidRPr="00DF18AB">
              <w:t xml:space="preserve">.0 </w:t>
            </w:r>
            <w:r w:rsidRPr="00DF18AB">
              <w:rPr>
                <w:sz w:val="32"/>
              </w:rPr>
              <w:t>(202</w:t>
            </w:r>
            <w:r w:rsidR="00D57381">
              <w:rPr>
                <w:sz w:val="32"/>
              </w:rPr>
              <w:t>1</w:t>
            </w:r>
            <w:r w:rsidRPr="00DF18AB">
              <w:rPr>
                <w:sz w:val="32"/>
              </w:rPr>
              <w:t>-</w:t>
            </w:r>
            <w:r w:rsidR="00D57381">
              <w:rPr>
                <w:sz w:val="32"/>
              </w:rPr>
              <w:t>03</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5D731364" w:rsidR="004F0988" w:rsidRPr="00DF18AB" w:rsidRDefault="00FF365C" w:rsidP="00FF365C">
            <w:pPr>
              <w:pStyle w:val="ZT"/>
              <w:framePr w:wrap="auto" w:hAnchor="text" w:yAlign="inline"/>
              <w:rPr>
                <w:i/>
                <w:sz w:val="28"/>
              </w:rPr>
            </w:pPr>
            <w:r w:rsidRPr="00DF18AB">
              <w:t>(</w:t>
            </w:r>
            <w:r w:rsidRPr="00DF18AB">
              <w:rPr>
                <w:rStyle w:val="ZGSM"/>
              </w:rPr>
              <w:t>Release 1</w:t>
            </w:r>
            <w:r w:rsidR="00D57381">
              <w:rPr>
                <w:rStyle w:val="ZGSM"/>
              </w:rPr>
              <w:t>7</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1D11C826" w:rsidR="00C074DD" w:rsidRPr="00DF18AB" w:rsidRDefault="00973705" w:rsidP="00C074DD">
            <w:pPr>
              <w:rPr>
                <w:i/>
              </w:rPr>
            </w:pPr>
            <w:r w:rsidRPr="00DF18AB">
              <w:rPr>
                <w:i/>
                <w:noProof/>
              </w:rPr>
              <w:drawing>
                <wp:inline distT="0" distB="0" distL="0" distR="0" wp14:anchorId="5234B480" wp14:editId="377BA26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0E3FC05" w14:textId="1594CB76" w:rsidR="00C074DD" w:rsidRPr="00DF18AB" w:rsidRDefault="00973705" w:rsidP="00C074DD">
            <w:pPr>
              <w:jc w:val="right"/>
            </w:pPr>
            <w:r w:rsidRPr="00DF18AB">
              <w:rPr>
                <w:noProof/>
              </w:rPr>
              <w:drawing>
                <wp:inline distT="0" distB="0" distL="0" distR="0" wp14:anchorId="4AFD6538" wp14:editId="162E9EF5">
                  <wp:extent cx="1619250" cy="952500"/>
                  <wp:effectExtent l="0" t="0" r="0" b="0"/>
                  <wp:docPr id="1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1"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1"/>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2"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3"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3"/>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4"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CD4468"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57381">
              <w:rPr>
                <w:noProof/>
                <w:sz w:val="18"/>
              </w:rPr>
              <w:t>1</w:t>
            </w:r>
            <w:r w:rsidRPr="00DF18AB">
              <w:rPr>
                <w:noProof/>
                <w:sz w:val="18"/>
              </w:rPr>
              <w:t>, 3GPP Organizational Partners (ARIB, ATIS, CCSA, ETSI, TSDSI, TTA, TTC).</w:t>
            </w:r>
            <w:bookmarkStart w:id="5" w:name="copyrightaddon"/>
            <w:bookmarkEnd w:id="5"/>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4"/>
          </w:p>
          <w:p w14:paraId="715264CD" w14:textId="77777777" w:rsidR="00E16509" w:rsidRPr="00DF18AB" w:rsidRDefault="00E16509" w:rsidP="00133525"/>
        </w:tc>
      </w:tr>
      <w:bookmarkEnd w:id="2"/>
    </w:tbl>
    <w:p w14:paraId="5C50EF0C" w14:textId="77777777" w:rsidR="00080512" w:rsidRPr="00DF18AB" w:rsidRDefault="00080512">
      <w:pPr>
        <w:pStyle w:val="TT"/>
      </w:pPr>
      <w:r w:rsidRPr="00DF18AB">
        <w:br w:type="page"/>
      </w:r>
      <w:bookmarkStart w:id="6" w:name="tableOfContents"/>
      <w:bookmarkEnd w:id="6"/>
      <w:r w:rsidRPr="00DF18AB">
        <w:lastRenderedPageBreak/>
        <w:t>Contents</w:t>
      </w:r>
    </w:p>
    <w:p w14:paraId="2AD8A785" w14:textId="1D837994" w:rsidR="00B54F9D" w:rsidRDefault="00803523">
      <w:pPr>
        <w:pStyle w:val="TOC1"/>
        <w:rPr>
          <w:rFonts w:asciiTheme="minorHAnsi" w:eastAsiaTheme="minorEastAsia" w:hAnsiTheme="minorHAnsi" w:cstheme="minorBidi"/>
          <w:szCs w:val="22"/>
          <w:lang w:eastAsia="en-GB"/>
        </w:rPr>
      </w:pPr>
      <w:r>
        <w:rPr>
          <w:sz w:val="16"/>
        </w:rPr>
        <w:fldChar w:fldCharType="begin" w:fldLock="1"/>
      </w:r>
      <w:r>
        <w:rPr>
          <w:sz w:val="16"/>
        </w:rPr>
        <w:instrText xml:space="preserve"> TOC \o "1-9" </w:instrText>
      </w:r>
      <w:r>
        <w:rPr>
          <w:sz w:val="16"/>
        </w:rPr>
        <w:fldChar w:fldCharType="separate"/>
      </w:r>
      <w:r w:rsidR="00B54F9D">
        <w:t>Foreword</w:t>
      </w:r>
      <w:r w:rsidR="00B54F9D">
        <w:tab/>
      </w:r>
      <w:r w:rsidR="00B54F9D">
        <w:fldChar w:fldCharType="begin" w:fldLock="1"/>
      </w:r>
      <w:r w:rsidR="00B54F9D">
        <w:instrText xml:space="preserve"> PAGEREF _Toc67992216 \h </w:instrText>
      </w:r>
      <w:r w:rsidR="00B54F9D">
        <w:fldChar w:fldCharType="separate"/>
      </w:r>
      <w:r w:rsidR="00B54F9D">
        <w:t>16</w:t>
      </w:r>
      <w:r w:rsidR="00B54F9D">
        <w:fldChar w:fldCharType="end"/>
      </w:r>
    </w:p>
    <w:p w14:paraId="549F55B5" w14:textId="5975D2C5" w:rsidR="00B54F9D" w:rsidRDefault="00B54F9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_Toc67992217 \h </w:instrText>
      </w:r>
      <w:r>
        <w:fldChar w:fldCharType="separate"/>
      </w:r>
      <w:r>
        <w:t>17</w:t>
      </w:r>
      <w:r>
        <w:fldChar w:fldCharType="end"/>
      </w:r>
    </w:p>
    <w:p w14:paraId="7FA7EA06" w14:textId="7E5A5081" w:rsidR="00B54F9D" w:rsidRDefault="00B54F9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_Toc67992218 \h </w:instrText>
      </w:r>
      <w:r>
        <w:fldChar w:fldCharType="separate"/>
      </w:r>
      <w:r>
        <w:t>17</w:t>
      </w:r>
      <w:r>
        <w:fldChar w:fldCharType="end"/>
      </w:r>
    </w:p>
    <w:p w14:paraId="67C9F03F" w14:textId="28FF63C0" w:rsidR="00B54F9D" w:rsidRDefault="00B54F9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_Toc67992219 \h </w:instrText>
      </w:r>
      <w:r>
        <w:fldChar w:fldCharType="separate"/>
      </w:r>
      <w:r>
        <w:t>21</w:t>
      </w:r>
      <w:r>
        <w:fldChar w:fldCharType="end"/>
      </w:r>
    </w:p>
    <w:p w14:paraId="49129BB2" w14:textId="4CF5EE64" w:rsidR="00B54F9D" w:rsidRDefault="00B54F9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_Toc67992220 \h </w:instrText>
      </w:r>
      <w:r>
        <w:fldChar w:fldCharType="separate"/>
      </w:r>
      <w:r>
        <w:t>21</w:t>
      </w:r>
      <w:r>
        <w:fldChar w:fldCharType="end"/>
      </w:r>
    </w:p>
    <w:p w14:paraId="69EBCA56" w14:textId="56A6A66F" w:rsidR="00B54F9D" w:rsidRDefault="00B54F9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_Toc67992221 \h </w:instrText>
      </w:r>
      <w:r>
        <w:fldChar w:fldCharType="separate"/>
      </w:r>
      <w:r>
        <w:t>23</w:t>
      </w:r>
      <w:r>
        <w:fldChar w:fldCharType="end"/>
      </w:r>
    </w:p>
    <w:p w14:paraId="15BE3ACF" w14:textId="7B6BECC8" w:rsidR="00B54F9D" w:rsidRDefault="00B54F9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_Toc67992222 \h </w:instrText>
      </w:r>
      <w:r>
        <w:fldChar w:fldCharType="separate"/>
      </w:r>
      <w:r>
        <w:t>24</w:t>
      </w:r>
      <w:r>
        <w:fldChar w:fldCharType="end"/>
      </w:r>
    </w:p>
    <w:p w14:paraId="3DE2CA73" w14:textId="0096D353" w:rsidR="00B54F9D" w:rsidRDefault="00B54F9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_Toc67992223 \h </w:instrText>
      </w:r>
      <w:r>
        <w:fldChar w:fldCharType="separate"/>
      </w:r>
      <w:r>
        <w:t>25</w:t>
      </w:r>
      <w:r>
        <w:fldChar w:fldCharType="end"/>
      </w:r>
    </w:p>
    <w:p w14:paraId="407D80E8" w14:textId="0357240D" w:rsidR="00B54F9D" w:rsidRDefault="00B54F9D">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_Toc67992224 \h </w:instrText>
      </w:r>
      <w:r>
        <w:fldChar w:fldCharType="separate"/>
      </w:r>
      <w:r>
        <w:t>25</w:t>
      </w:r>
      <w:r>
        <w:fldChar w:fldCharType="end"/>
      </w:r>
    </w:p>
    <w:p w14:paraId="29C72A09" w14:textId="61FE238F" w:rsidR="00B54F9D" w:rsidRDefault="00B54F9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_Toc67992225 \h </w:instrText>
      </w:r>
      <w:r>
        <w:fldChar w:fldCharType="separate"/>
      </w:r>
      <w:r>
        <w:t>27</w:t>
      </w:r>
      <w:r>
        <w:fldChar w:fldCharType="end"/>
      </w:r>
    </w:p>
    <w:p w14:paraId="58A4685F" w14:textId="3C162694" w:rsidR="00B54F9D" w:rsidRDefault="00B54F9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_Toc67992226 \h </w:instrText>
      </w:r>
      <w:r>
        <w:fldChar w:fldCharType="separate"/>
      </w:r>
      <w:r>
        <w:t>27</w:t>
      </w:r>
      <w:r>
        <w:fldChar w:fldCharType="end"/>
      </w:r>
    </w:p>
    <w:p w14:paraId="3644DAD4" w14:textId="068A7BE0" w:rsidR="00B54F9D" w:rsidRDefault="00B54F9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_Toc67992227 \h </w:instrText>
      </w:r>
      <w:r>
        <w:fldChar w:fldCharType="separate"/>
      </w:r>
      <w:r>
        <w:t>27</w:t>
      </w:r>
      <w:r>
        <w:fldChar w:fldCharType="end"/>
      </w:r>
    </w:p>
    <w:p w14:paraId="0A8BDA73" w14:textId="00F0C67B" w:rsidR="00B54F9D" w:rsidRDefault="00B54F9D">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_Toc67992228 \h </w:instrText>
      </w:r>
      <w:r>
        <w:fldChar w:fldCharType="separate"/>
      </w:r>
      <w:r>
        <w:t>27</w:t>
      </w:r>
      <w:r>
        <w:fldChar w:fldCharType="end"/>
      </w:r>
    </w:p>
    <w:p w14:paraId="324822AE" w14:textId="1CA1F19B" w:rsidR="00B54F9D" w:rsidRDefault="00B54F9D">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_Toc67992229 \h </w:instrText>
      </w:r>
      <w:r>
        <w:fldChar w:fldCharType="separate"/>
      </w:r>
      <w:r>
        <w:t>27</w:t>
      </w:r>
      <w:r>
        <w:fldChar w:fldCharType="end"/>
      </w:r>
    </w:p>
    <w:p w14:paraId="146729D5" w14:textId="493D7B5F" w:rsidR="00B54F9D" w:rsidRDefault="00B54F9D">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_Toc67992230 \h </w:instrText>
      </w:r>
      <w:r>
        <w:fldChar w:fldCharType="separate"/>
      </w:r>
      <w:r>
        <w:t>27</w:t>
      </w:r>
      <w:r>
        <w:fldChar w:fldCharType="end"/>
      </w:r>
    </w:p>
    <w:p w14:paraId="54BC81D5" w14:textId="5BF2EDDA" w:rsidR="00B54F9D" w:rsidRDefault="00B54F9D">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_Toc67992231 \h </w:instrText>
      </w:r>
      <w:r>
        <w:fldChar w:fldCharType="separate"/>
      </w:r>
      <w:r>
        <w:t>27</w:t>
      </w:r>
      <w:r>
        <w:fldChar w:fldCharType="end"/>
      </w:r>
    </w:p>
    <w:p w14:paraId="5ECD9DB8" w14:textId="354D1279" w:rsidR="00B54F9D" w:rsidRDefault="00B54F9D">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_Toc67992232 \h </w:instrText>
      </w:r>
      <w:r>
        <w:fldChar w:fldCharType="separate"/>
      </w:r>
      <w:r>
        <w:t>27</w:t>
      </w:r>
      <w:r>
        <w:fldChar w:fldCharType="end"/>
      </w:r>
    </w:p>
    <w:p w14:paraId="112897C7" w14:textId="575EF293" w:rsidR="00B54F9D" w:rsidRDefault="00B54F9D">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_Toc67992233 \h </w:instrText>
      </w:r>
      <w:r>
        <w:fldChar w:fldCharType="separate"/>
      </w:r>
      <w:r>
        <w:t>28</w:t>
      </w:r>
      <w:r>
        <w:fldChar w:fldCharType="end"/>
      </w:r>
    </w:p>
    <w:p w14:paraId="5D537167" w14:textId="489B403D" w:rsidR="00B54F9D" w:rsidRDefault="00B54F9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_Toc67992234 \h </w:instrText>
      </w:r>
      <w:r>
        <w:fldChar w:fldCharType="separate"/>
      </w:r>
      <w:r>
        <w:t>28</w:t>
      </w:r>
      <w:r>
        <w:fldChar w:fldCharType="end"/>
      </w:r>
    </w:p>
    <w:p w14:paraId="65325A87" w14:textId="053755B2" w:rsidR="00B54F9D" w:rsidRDefault="00B54F9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_Toc67992235 \h </w:instrText>
      </w:r>
      <w:r>
        <w:fldChar w:fldCharType="separate"/>
      </w:r>
      <w:r>
        <w:t>29</w:t>
      </w:r>
      <w:r>
        <w:fldChar w:fldCharType="end"/>
      </w:r>
    </w:p>
    <w:p w14:paraId="57C7CC47" w14:textId="03BC073F" w:rsidR="00B54F9D" w:rsidRDefault="00B54F9D">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_Toc67992236 \h </w:instrText>
      </w:r>
      <w:r>
        <w:fldChar w:fldCharType="separate"/>
      </w:r>
      <w:r>
        <w:t>30</w:t>
      </w:r>
      <w:r>
        <w:fldChar w:fldCharType="end"/>
      </w:r>
    </w:p>
    <w:p w14:paraId="26F49477" w14:textId="1A9DFE52" w:rsidR="00B54F9D" w:rsidRDefault="00B54F9D">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_Toc67992237 \h </w:instrText>
      </w:r>
      <w:r>
        <w:fldChar w:fldCharType="separate"/>
      </w:r>
      <w:r>
        <w:t>33</w:t>
      </w:r>
      <w:r>
        <w:fldChar w:fldCharType="end"/>
      </w:r>
    </w:p>
    <w:p w14:paraId="0FF05673" w14:textId="3A31EE55" w:rsidR="00B54F9D" w:rsidRDefault="00B54F9D">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_Toc67992238 \h </w:instrText>
      </w:r>
      <w:r>
        <w:fldChar w:fldCharType="separate"/>
      </w:r>
      <w:r>
        <w:t>34</w:t>
      </w:r>
      <w:r>
        <w:fldChar w:fldCharType="end"/>
      </w:r>
    </w:p>
    <w:p w14:paraId="12313C9E" w14:textId="6B744D99" w:rsidR="00B54F9D" w:rsidRDefault="00B54F9D">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_Toc67992239 \h </w:instrText>
      </w:r>
      <w:r>
        <w:fldChar w:fldCharType="separate"/>
      </w:r>
      <w:r>
        <w:t>35</w:t>
      </w:r>
      <w:r>
        <w:fldChar w:fldCharType="end"/>
      </w:r>
    </w:p>
    <w:p w14:paraId="05EF2DC7" w14:textId="135915D9" w:rsidR="00B54F9D" w:rsidRDefault="00B54F9D">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_Toc67992240 \h </w:instrText>
      </w:r>
      <w:r>
        <w:fldChar w:fldCharType="separate"/>
      </w:r>
      <w:r>
        <w:t>36</w:t>
      </w:r>
      <w:r>
        <w:fldChar w:fldCharType="end"/>
      </w:r>
    </w:p>
    <w:p w14:paraId="43BBDD7F" w14:textId="29FDF347" w:rsidR="00B54F9D" w:rsidRDefault="00B54F9D">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_Toc67992241 \h </w:instrText>
      </w:r>
      <w:r>
        <w:fldChar w:fldCharType="separate"/>
      </w:r>
      <w:r>
        <w:t>37</w:t>
      </w:r>
      <w:r>
        <w:fldChar w:fldCharType="end"/>
      </w:r>
    </w:p>
    <w:p w14:paraId="192D1F71" w14:textId="6E0DB2E2" w:rsidR="00B54F9D" w:rsidRDefault="00B54F9D">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_Toc67992242 \h </w:instrText>
      </w:r>
      <w:r>
        <w:fldChar w:fldCharType="separate"/>
      </w:r>
      <w:r>
        <w:t>38</w:t>
      </w:r>
      <w:r>
        <w:fldChar w:fldCharType="end"/>
      </w:r>
    </w:p>
    <w:p w14:paraId="731BDE68" w14:textId="00EB0F12" w:rsidR="00B54F9D" w:rsidRDefault="00B54F9D">
      <w:pPr>
        <w:pStyle w:val="TOC4"/>
        <w:rPr>
          <w:rFonts w:asciiTheme="minorHAnsi" w:eastAsiaTheme="minorEastAsia" w:hAnsiTheme="minorHAnsi" w:cstheme="minorBidi"/>
          <w:sz w:val="22"/>
          <w:szCs w:val="22"/>
          <w:lang w:eastAsia="en-GB"/>
        </w:rPr>
      </w:pPr>
      <w:r w:rsidRPr="00841BBA">
        <w:rPr>
          <w:snapToGrid w:val="0"/>
        </w:rPr>
        <w:t>4.2.7.1</w:t>
      </w:r>
      <w:r>
        <w:rPr>
          <w:rFonts w:asciiTheme="minorHAnsi" w:eastAsiaTheme="minorEastAsia" w:hAnsiTheme="minorHAnsi" w:cstheme="minorBidi"/>
          <w:sz w:val="22"/>
          <w:szCs w:val="22"/>
          <w:lang w:eastAsia="en-GB"/>
        </w:rPr>
        <w:tab/>
      </w:r>
      <w:r w:rsidRPr="00841BBA">
        <w:rPr>
          <w:snapToGrid w:val="0"/>
        </w:rPr>
        <w:t>SIP Forking</w:t>
      </w:r>
      <w:r>
        <w:tab/>
      </w:r>
      <w:r>
        <w:fldChar w:fldCharType="begin" w:fldLock="1"/>
      </w:r>
      <w:r>
        <w:instrText xml:space="preserve"> PAGEREF _Toc67992243 \h </w:instrText>
      </w:r>
      <w:r>
        <w:fldChar w:fldCharType="separate"/>
      </w:r>
      <w:r>
        <w:t>38</w:t>
      </w:r>
      <w:r>
        <w:fldChar w:fldCharType="end"/>
      </w:r>
    </w:p>
    <w:p w14:paraId="0F302A01" w14:textId="4D3956E9" w:rsidR="00B54F9D" w:rsidRDefault="00B54F9D">
      <w:pPr>
        <w:pStyle w:val="TOC4"/>
        <w:rPr>
          <w:rFonts w:asciiTheme="minorHAnsi" w:eastAsiaTheme="minorEastAsia" w:hAnsiTheme="minorHAnsi" w:cstheme="minorBidi"/>
          <w:sz w:val="22"/>
          <w:szCs w:val="22"/>
          <w:lang w:eastAsia="en-GB"/>
        </w:rPr>
      </w:pPr>
      <w:r w:rsidRPr="00841BBA">
        <w:rPr>
          <w:snapToGrid w:val="0"/>
        </w:rPr>
        <w:t>4.2.7.2</w:t>
      </w:r>
      <w:r>
        <w:rPr>
          <w:rFonts w:asciiTheme="minorHAnsi" w:eastAsiaTheme="minorEastAsia" w:hAnsiTheme="minorHAnsi" w:cstheme="minorBidi"/>
          <w:sz w:val="22"/>
          <w:szCs w:val="22"/>
          <w:lang w:eastAsia="en-GB"/>
        </w:rPr>
        <w:tab/>
      </w:r>
      <w:r w:rsidRPr="00841BBA">
        <w:rPr>
          <w:snapToGrid w:val="0"/>
        </w:rPr>
        <w:t>Forking within and outside the IM CN Subsystem</w:t>
      </w:r>
      <w:r>
        <w:tab/>
      </w:r>
      <w:r>
        <w:fldChar w:fldCharType="begin" w:fldLock="1"/>
      </w:r>
      <w:r>
        <w:instrText xml:space="preserve"> PAGEREF _Toc67992244 \h </w:instrText>
      </w:r>
      <w:r>
        <w:fldChar w:fldCharType="separate"/>
      </w:r>
      <w:r>
        <w:t>38</w:t>
      </w:r>
      <w:r>
        <w:fldChar w:fldCharType="end"/>
      </w:r>
    </w:p>
    <w:p w14:paraId="45C82355" w14:textId="16463D15" w:rsidR="00B54F9D" w:rsidRDefault="00B54F9D">
      <w:pPr>
        <w:pStyle w:val="TOC4"/>
        <w:rPr>
          <w:rFonts w:asciiTheme="minorHAnsi" w:eastAsiaTheme="minorEastAsia" w:hAnsiTheme="minorHAnsi" w:cstheme="minorBidi"/>
          <w:sz w:val="22"/>
          <w:szCs w:val="22"/>
          <w:lang w:eastAsia="en-GB"/>
        </w:rPr>
      </w:pPr>
      <w:r w:rsidRPr="00841BBA">
        <w:rPr>
          <w:snapToGrid w:val="0"/>
        </w:rPr>
        <w:t>4.2.7.3</w:t>
      </w:r>
      <w:r>
        <w:rPr>
          <w:rFonts w:asciiTheme="minorHAnsi" w:eastAsiaTheme="minorEastAsia" w:hAnsiTheme="minorHAnsi" w:cstheme="minorBidi"/>
          <w:sz w:val="22"/>
          <w:szCs w:val="22"/>
          <w:lang w:eastAsia="en-GB"/>
        </w:rPr>
        <w:tab/>
      </w:r>
      <w:r w:rsidRPr="00841BBA">
        <w:rPr>
          <w:snapToGrid w:val="0"/>
        </w:rPr>
        <w:t>Support for forked requests</w:t>
      </w:r>
      <w:r>
        <w:tab/>
      </w:r>
      <w:r>
        <w:fldChar w:fldCharType="begin" w:fldLock="1"/>
      </w:r>
      <w:r>
        <w:instrText xml:space="preserve"> PAGEREF _Toc67992245 \h </w:instrText>
      </w:r>
      <w:r>
        <w:fldChar w:fldCharType="separate"/>
      </w:r>
      <w:r>
        <w:t>39</w:t>
      </w:r>
      <w:r>
        <w:fldChar w:fldCharType="end"/>
      </w:r>
    </w:p>
    <w:p w14:paraId="2A004BD9" w14:textId="4C5FFA42" w:rsidR="00B54F9D" w:rsidRDefault="00B54F9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_Toc67992246 \h </w:instrText>
      </w:r>
      <w:r>
        <w:fldChar w:fldCharType="separate"/>
      </w:r>
      <w:r>
        <w:t>39</w:t>
      </w:r>
      <w:r>
        <w:fldChar w:fldCharType="end"/>
      </w:r>
    </w:p>
    <w:p w14:paraId="686A80BF" w14:textId="4F0C83C9" w:rsidR="00B54F9D" w:rsidRDefault="00B54F9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_Toc67992247 \h </w:instrText>
      </w:r>
      <w:r>
        <w:fldChar w:fldCharType="separate"/>
      </w:r>
      <w:r>
        <w:t>39</w:t>
      </w:r>
      <w:r>
        <w:fldChar w:fldCharType="end"/>
      </w:r>
    </w:p>
    <w:p w14:paraId="58DA1313" w14:textId="4DEA89A2" w:rsidR="00B54F9D" w:rsidRDefault="00B54F9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_Toc67992248 \h </w:instrText>
      </w:r>
      <w:r>
        <w:fldChar w:fldCharType="separate"/>
      </w:r>
      <w:r>
        <w:t>39</w:t>
      </w:r>
      <w:r>
        <w:fldChar w:fldCharType="end"/>
      </w:r>
    </w:p>
    <w:p w14:paraId="411AAB20" w14:textId="77F1F5E1" w:rsidR="00B54F9D" w:rsidRDefault="00B54F9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_Toc67992249 \h </w:instrText>
      </w:r>
      <w:r>
        <w:fldChar w:fldCharType="separate"/>
      </w:r>
      <w:r>
        <w:t>39</w:t>
      </w:r>
      <w:r>
        <w:fldChar w:fldCharType="end"/>
      </w:r>
    </w:p>
    <w:p w14:paraId="3723C1B1" w14:textId="0E9A7DF4" w:rsidR="00B54F9D" w:rsidRDefault="00B54F9D">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_Toc67992250 \h </w:instrText>
      </w:r>
      <w:r>
        <w:fldChar w:fldCharType="separate"/>
      </w:r>
      <w:r>
        <w:t>39</w:t>
      </w:r>
      <w:r>
        <w:fldChar w:fldCharType="end"/>
      </w:r>
    </w:p>
    <w:p w14:paraId="71CA7FAF" w14:textId="029C4DF7" w:rsidR="00B54F9D" w:rsidRDefault="00B54F9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_Toc67992251 \h </w:instrText>
      </w:r>
      <w:r>
        <w:fldChar w:fldCharType="separate"/>
      </w:r>
      <w:r>
        <w:t>39</w:t>
      </w:r>
      <w:r>
        <w:fldChar w:fldCharType="end"/>
      </w:r>
    </w:p>
    <w:p w14:paraId="00915B5B" w14:textId="2A016A1B" w:rsidR="00B54F9D" w:rsidRDefault="00B54F9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_Toc67992252 \h </w:instrText>
      </w:r>
      <w:r>
        <w:fldChar w:fldCharType="separate"/>
      </w:r>
      <w:r>
        <w:t>40</w:t>
      </w:r>
      <w:r>
        <w:fldChar w:fldCharType="end"/>
      </w:r>
    </w:p>
    <w:p w14:paraId="636A726C" w14:textId="1B3E046F" w:rsidR="00B54F9D" w:rsidRDefault="00B54F9D">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_Toc67992253 \h </w:instrText>
      </w:r>
      <w:r>
        <w:fldChar w:fldCharType="separate"/>
      </w:r>
      <w:r>
        <w:t>41</w:t>
      </w:r>
      <w:r>
        <w:fldChar w:fldCharType="end"/>
      </w:r>
    </w:p>
    <w:p w14:paraId="05B47434" w14:textId="5EB603F8" w:rsidR="00B54F9D" w:rsidRDefault="00B54F9D">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_Toc67992254 \h </w:instrText>
      </w:r>
      <w:r>
        <w:fldChar w:fldCharType="separate"/>
      </w:r>
      <w:r>
        <w:t>41</w:t>
      </w:r>
      <w:r>
        <w:fldChar w:fldCharType="end"/>
      </w:r>
    </w:p>
    <w:p w14:paraId="76DA9B18" w14:textId="327776FF" w:rsidR="00B54F9D" w:rsidRDefault="00B54F9D">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_Toc67992255 \h </w:instrText>
      </w:r>
      <w:r>
        <w:fldChar w:fldCharType="separate"/>
      </w:r>
      <w:r>
        <w:t>42</w:t>
      </w:r>
      <w:r>
        <w:fldChar w:fldCharType="end"/>
      </w:r>
    </w:p>
    <w:p w14:paraId="3B7CEE5E" w14:textId="2E3C56F2" w:rsidR="00B54F9D" w:rsidRDefault="00B54F9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_Toc67992256 \h </w:instrText>
      </w:r>
      <w:r>
        <w:fldChar w:fldCharType="separate"/>
      </w:r>
      <w:r>
        <w:t>42</w:t>
      </w:r>
      <w:r>
        <w:fldChar w:fldCharType="end"/>
      </w:r>
    </w:p>
    <w:p w14:paraId="42D14F5C" w14:textId="7A6A7AD7" w:rsidR="00B54F9D" w:rsidRDefault="00B54F9D">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_Toc67992257 \h </w:instrText>
      </w:r>
      <w:r>
        <w:fldChar w:fldCharType="separate"/>
      </w:r>
      <w:r>
        <w:t>43</w:t>
      </w:r>
      <w:r>
        <w:fldChar w:fldCharType="end"/>
      </w:r>
    </w:p>
    <w:p w14:paraId="72DE53A3" w14:textId="38E62308" w:rsidR="00B54F9D" w:rsidRDefault="00B54F9D">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_Toc67992258 \h </w:instrText>
      </w:r>
      <w:r>
        <w:fldChar w:fldCharType="separate"/>
      </w:r>
      <w:r>
        <w:t>43</w:t>
      </w:r>
      <w:r>
        <w:fldChar w:fldCharType="end"/>
      </w:r>
    </w:p>
    <w:p w14:paraId="563B7E89" w14:textId="154EA76D" w:rsidR="00B54F9D" w:rsidRDefault="00B54F9D">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_Toc67992259 \h </w:instrText>
      </w:r>
      <w:r>
        <w:fldChar w:fldCharType="separate"/>
      </w:r>
      <w:r>
        <w:t>43</w:t>
      </w:r>
      <w:r>
        <w:fldChar w:fldCharType="end"/>
      </w:r>
    </w:p>
    <w:p w14:paraId="43724462" w14:textId="4F539195" w:rsidR="00B54F9D" w:rsidRDefault="00B54F9D">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_Toc67992260 \h </w:instrText>
      </w:r>
      <w:r>
        <w:fldChar w:fldCharType="separate"/>
      </w:r>
      <w:r>
        <w:t>44</w:t>
      </w:r>
      <w:r>
        <w:fldChar w:fldCharType="end"/>
      </w:r>
    </w:p>
    <w:p w14:paraId="11B62BB0" w14:textId="70730A8A" w:rsidR="00B54F9D" w:rsidRDefault="00B54F9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_Toc67992261 \h </w:instrText>
      </w:r>
      <w:r>
        <w:fldChar w:fldCharType="separate"/>
      </w:r>
      <w:r>
        <w:t>45</w:t>
      </w:r>
      <w:r>
        <w:fldChar w:fldCharType="end"/>
      </w:r>
    </w:p>
    <w:p w14:paraId="14B6A860" w14:textId="54AB0607" w:rsidR="00B54F9D" w:rsidRDefault="00B54F9D">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_Toc67992262 \h </w:instrText>
      </w:r>
      <w:r>
        <w:fldChar w:fldCharType="separate"/>
      </w:r>
      <w:r>
        <w:t>45</w:t>
      </w:r>
      <w:r>
        <w:fldChar w:fldCharType="end"/>
      </w:r>
    </w:p>
    <w:p w14:paraId="3E662F82" w14:textId="0D20A8FB" w:rsidR="00B54F9D" w:rsidRDefault="00B54F9D">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_Toc67992263 \h </w:instrText>
      </w:r>
      <w:r>
        <w:fldChar w:fldCharType="separate"/>
      </w:r>
      <w:r>
        <w:t>45</w:t>
      </w:r>
      <w:r>
        <w:fldChar w:fldCharType="end"/>
      </w:r>
    </w:p>
    <w:p w14:paraId="713976C0" w14:textId="48FC974C" w:rsidR="00B54F9D" w:rsidRDefault="00B54F9D">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_Toc67992264 \h </w:instrText>
      </w:r>
      <w:r>
        <w:fldChar w:fldCharType="separate"/>
      </w:r>
      <w:r>
        <w:t>45</w:t>
      </w:r>
      <w:r>
        <w:fldChar w:fldCharType="end"/>
      </w:r>
    </w:p>
    <w:p w14:paraId="448D8C80" w14:textId="40BE9CCD" w:rsidR="00B54F9D" w:rsidRDefault="00B54F9D">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_Toc67992265 \h </w:instrText>
      </w:r>
      <w:r>
        <w:fldChar w:fldCharType="separate"/>
      </w:r>
      <w:r>
        <w:t>46</w:t>
      </w:r>
      <w:r>
        <w:fldChar w:fldCharType="end"/>
      </w:r>
    </w:p>
    <w:p w14:paraId="0553E1F2" w14:textId="23D679FB" w:rsidR="00B54F9D" w:rsidRDefault="00B54F9D">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_Toc67992266 \h </w:instrText>
      </w:r>
      <w:r>
        <w:fldChar w:fldCharType="separate"/>
      </w:r>
      <w:r>
        <w:t>46</w:t>
      </w:r>
      <w:r>
        <w:fldChar w:fldCharType="end"/>
      </w:r>
    </w:p>
    <w:p w14:paraId="7E0FB36A" w14:textId="1A6C2561" w:rsidR="00B54F9D" w:rsidRDefault="00B54F9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_Toc67992267 \h </w:instrText>
      </w:r>
      <w:r>
        <w:fldChar w:fldCharType="separate"/>
      </w:r>
      <w:r>
        <w:t>46</w:t>
      </w:r>
      <w:r>
        <w:fldChar w:fldCharType="end"/>
      </w:r>
    </w:p>
    <w:p w14:paraId="3B62D3AF" w14:textId="642D1004" w:rsidR="00B54F9D" w:rsidRDefault="00B54F9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_Toc67992268 \h </w:instrText>
      </w:r>
      <w:r>
        <w:fldChar w:fldCharType="separate"/>
      </w:r>
      <w:r>
        <w:t>47</w:t>
      </w:r>
      <w:r>
        <w:fldChar w:fldCharType="end"/>
      </w:r>
    </w:p>
    <w:p w14:paraId="595FA2E2" w14:textId="7A4BEDFA" w:rsidR="00B54F9D" w:rsidRDefault="00B54F9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_Toc67992269 \h </w:instrText>
      </w:r>
      <w:r>
        <w:fldChar w:fldCharType="separate"/>
      </w:r>
      <w:r>
        <w:t>48</w:t>
      </w:r>
      <w:r>
        <w:fldChar w:fldCharType="end"/>
      </w:r>
    </w:p>
    <w:p w14:paraId="44F8AECA" w14:textId="56148F5E" w:rsidR="00B54F9D" w:rsidRDefault="00B54F9D">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_Toc67992270 \h </w:instrText>
      </w:r>
      <w:r>
        <w:fldChar w:fldCharType="separate"/>
      </w:r>
      <w:r>
        <w:t>48</w:t>
      </w:r>
      <w:r>
        <w:fldChar w:fldCharType="end"/>
      </w:r>
    </w:p>
    <w:p w14:paraId="13564A6F" w14:textId="2CE341BC" w:rsidR="00B54F9D" w:rsidRDefault="00B54F9D">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_Toc67992271 \h </w:instrText>
      </w:r>
      <w:r>
        <w:fldChar w:fldCharType="separate"/>
      </w:r>
      <w:r>
        <w:t>48</w:t>
      </w:r>
      <w:r>
        <w:fldChar w:fldCharType="end"/>
      </w:r>
    </w:p>
    <w:p w14:paraId="70725000" w14:textId="5554A567" w:rsidR="00B54F9D" w:rsidRDefault="00B54F9D">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_Toc67992272 \h </w:instrText>
      </w:r>
      <w:r>
        <w:fldChar w:fldCharType="separate"/>
      </w:r>
      <w:r>
        <w:t>49</w:t>
      </w:r>
      <w:r>
        <w:fldChar w:fldCharType="end"/>
      </w:r>
    </w:p>
    <w:p w14:paraId="6C73FB5F" w14:textId="206CBEE2" w:rsidR="00B54F9D" w:rsidRDefault="00B54F9D">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_Toc67992273 \h </w:instrText>
      </w:r>
      <w:r>
        <w:fldChar w:fldCharType="separate"/>
      </w:r>
      <w:r>
        <w:t>49</w:t>
      </w:r>
      <w:r>
        <w:fldChar w:fldCharType="end"/>
      </w:r>
    </w:p>
    <w:p w14:paraId="387F5097" w14:textId="758B21F9" w:rsidR="00B54F9D" w:rsidRDefault="00B54F9D">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_Toc67992274 \h </w:instrText>
      </w:r>
      <w:r>
        <w:fldChar w:fldCharType="separate"/>
      </w:r>
      <w:r>
        <w:t>49</w:t>
      </w:r>
      <w:r>
        <w:fldChar w:fldCharType="end"/>
      </w:r>
    </w:p>
    <w:p w14:paraId="07438C0C" w14:textId="2AA403EC" w:rsidR="00B54F9D" w:rsidRDefault="00B54F9D">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_Toc67992275 \h </w:instrText>
      </w:r>
      <w:r>
        <w:fldChar w:fldCharType="separate"/>
      </w:r>
      <w:r>
        <w:t>50</w:t>
      </w:r>
      <w:r>
        <w:fldChar w:fldCharType="end"/>
      </w:r>
    </w:p>
    <w:p w14:paraId="45605E02" w14:textId="68B5D230" w:rsidR="00B54F9D" w:rsidRDefault="00B54F9D">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_Toc67992276 \h </w:instrText>
      </w:r>
      <w:r>
        <w:fldChar w:fldCharType="separate"/>
      </w:r>
      <w:r>
        <w:t>52</w:t>
      </w:r>
      <w:r>
        <w:fldChar w:fldCharType="end"/>
      </w:r>
    </w:p>
    <w:p w14:paraId="1D034EAB" w14:textId="78348172" w:rsidR="00B54F9D" w:rsidRDefault="00B54F9D">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_Toc67992277 \h </w:instrText>
      </w:r>
      <w:r>
        <w:fldChar w:fldCharType="separate"/>
      </w:r>
      <w:r>
        <w:t>52</w:t>
      </w:r>
      <w:r>
        <w:fldChar w:fldCharType="end"/>
      </w:r>
    </w:p>
    <w:p w14:paraId="22EDA4BB" w14:textId="41C85BF3" w:rsidR="00B54F9D" w:rsidRDefault="00B54F9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_Toc67992278 \h </w:instrText>
      </w:r>
      <w:r>
        <w:fldChar w:fldCharType="separate"/>
      </w:r>
      <w:r>
        <w:t>52</w:t>
      </w:r>
      <w:r>
        <w:fldChar w:fldCharType="end"/>
      </w:r>
    </w:p>
    <w:p w14:paraId="11D54CAA" w14:textId="09246777" w:rsidR="00B54F9D" w:rsidRDefault="00B54F9D">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_Toc67992279 \h </w:instrText>
      </w:r>
      <w:r>
        <w:fldChar w:fldCharType="separate"/>
      </w:r>
      <w:r>
        <w:t>54</w:t>
      </w:r>
      <w:r>
        <w:fldChar w:fldCharType="end"/>
      </w:r>
    </w:p>
    <w:p w14:paraId="3EEAC81C" w14:textId="3713A418" w:rsidR="00B54F9D" w:rsidRDefault="00B54F9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_Toc67992280 \h </w:instrText>
      </w:r>
      <w:r>
        <w:fldChar w:fldCharType="separate"/>
      </w:r>
      <w:r>
        <w:t>54</w:t>
      </w:r>
      <w:r>
        <w:fldChar w:fldCharType="end"/>
      </w:r>
    </w:p>
    <w:p w14:paraId="500BB668" w14:textId="5E5282A7" w:rsidR="00B54F9D" w:rsidRDefault="00B54F9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_Toc67992281 \h </w:instrText>
      </w:r>
      <w:r>
        <w:fldChar w:fldCharType="separate"/>
      </w:r>
      <w:r>
        <w:t>54</w:t>
      </w:r>
      <w:r>
        <w:fldChar w:fldCharType="end"/>
      </w:r>
    </w:p>
    <w:p w14:paraId="6C61A49F" w14:textId="3122D24A" w:rsidR="00B54F9D" w:rsidRDefault="00B54F9D">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_Toc67992282 \h </w:instrText>
      </w:r>
      <w:r>
        <w:fldChar w:fldCharType="separate"/>
      </w:r>
      <w:r>
        <w:t>54</w:t>
      </w:r>
      <w:r>
        <w:fldChar w:fldCharType="end"/>
      </w:r>
    </w:p>
    <w:p w14:paraId="78F556BA" w14:textId="66BC88CB" w:rsidR="00B54F9D" w:rsidRDefault="00B54F9D">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_Toc67992283 \h </w:instrText>
      </w:r>
      <w:r>
        <w:fldChar w:fldCharType="separate"/>
      </w:r>
      <w:r>
        <w:t>54</w:t>
      </w:r>
      <w:r>
        <w:fldChar w:fldCharType="end"/>
      </w:r>
    </w:p>
    <w:p w14:paraId="770D1E38" w14:textId="752382F7" w:rsidR="00B54F9D" w:rsidRDefault="00B54F9D">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_Toc67992284 \h </w:instrText>
      </w:r>
      <w:r>
        <w:fldChar w:fldCharType="separate"/>
      </w:r>
      <w:r>
        <w:t>54</w:t>
      </w:r>
      <w:r>
        <w:fldChar w:fldCharType="end"/>
      </w:r>
    </w:p>
    <w:p w14:paraId="4D4D45E6" w14:textId="0DDA961F" w:rsidR="00B54F9D" w:rsidRDefault="00B54F9D">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_Toc67992285 \h </w:instrText>
      </w:r>
      <w:r>
        <w:fldChar w:fldCharType="separate"/>
      </w:r>
      <w:r>
        <w:t>54</w:t>
      </w:r>
      <w:r>
        <w:fldChar w:fldCharType="end"/>
      </w:r>
    </w:p>
    <w:p w14:paraId="287F76A0" w14:textId="10C3D6A3" w:rsidR="00B54F9D" w:rsidRDefault="00B54F9D">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_Toc67992286 \h </w:instrText>
      </w:r>
      <w:r>
        <w:fldChar w:fldCharType="separate"/>
      </w:r>
      <w:r>
        <w:t>54</w:t>
      </w:r>
      <w:r>
        <w:fldChar w:fldCharType="end"/>
      </w:r>
    </w:p>
    <w:p w14:paraId="3CF6AB72" w14:textId="4A63ED99" w:rsidR="00B54F9D" w:rsidRDefault="00B54F9D">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_Toc67992287 \h </w:instrText>
      </w:r>
      <w:r>
        <w:fldChar w:fldCharType="separate"/>
      </w:r>
      <w:r>
        <w:t>55</w:t>
      </w:r>
      <w:r>
        <w:fldChar w:fldCharType="end"/>
      </w:r>
    </w:p>
    <w:p w14:paraId="5E1C0DA7" w14:textId="6E37A673" w:rsidR="00B54F9D" w:rsidRDefault="00B54F9D">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_Toc67992288 \h </w:instrText>
      </w:r>
      <w:r>
        <w:fldChar w:fldCharType="separate"/>
      </w:r>
      <w:r>
        <w:t>55</w:t>
      </w:r>
      <w:r>
        <w:fldChar w:fldCharType="end"/>
      </w:r>
    </w:p>
    <w:p w14:paraId="7544A651" w14:textId="5DEF4FFB" w:rsidR="00B54F9D" w:rsidRDefault="00B54F9D">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_Toc67992289 \h </w:instrText>
      </w:r>
      <w:r>
        <w:fldChar w:fldCharType="separate"/>
      </w:r>
      <w:r>
        <w:t>55</w:t>
      </w:r>
      <w:r>
        <w:fldChar w:fldCharType="end"/>
      </w:r>
    </w:p>
    <w:p w14:paraId="65AD6BC8" w14:textId="4E0BC40E" w:rsidR="00B54F9D" w:rsidRDefault="00B54F9D">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_Toc67992290 \h </w:instrText>
      </w:r>
      <w:r>
        <w:fldChar w:fldCharType="separate"/>
      </w:r>
      <w:r>
        <w:t>55</w:t>
      </w:r>
      <w:r>
        <w:fldChar w:fldCharType="end"/>
      </w:r>
    </w:p>
    <w:p w14:paraId="490CC952" w14:textId="23B6ED40" w:rsidR="00B54F9D" w:rsidRDefault="00B54F9D">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_Toc67992291 \h </w:instrText>
      </w:r>
      <w:r>
        <w:fldChar w:fldCharType="separate"/>
      </w:r>
      <w:r>
        <w:t>57</w:t>
      </w:r>
      <w:r>
        <w:fldChar w:fldCharType="end"/>
      </w:r>
    </w:p>
    <w:p w14:paraId="0A943DB0" w14:textId="2720D35F" w:rsidR="00B54F9D" w:rsidRDefault="00B54F9D">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_Toc67992292 \h </w:instrText>
      </w:r>
      <w:r>
        <w:fldChar w:fldCharType="separate"/>
      </w:r>
      <w:r>
        <w:t>58</w:t>
      </w:r>
      <w:r>
        <w:fldChar w:fldCharType="end"/>
      </w:r>
    </w:p>
    <w:p w14:paraId="740F35D1" w14:textId="2414EAA9" w:rsidR="00B54F9D" w:rsidRDefault="00B54F9D">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_Toc67992293 \h </w:instrText>
      </w:r>
      <w:r>
        <w:fldChar w:fldCharType="separate"/>
      </w:r>
      <w:r>
        <w:t>59</w:t>
      </w:r>
      <w:r>
        <w:fldChar w:fldCharType="end"/>
      </w:r>
    </w:p>
    <w:p w14:paraId="06908B90" w14:textId="03EEFAA4" w:rsidR="00B54F9D" w:rsidRDefault="00B54F9D">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_Toc67992294 \h </w:instrText>
      </w:r>
      <w:r>
        <w:fldChar w:fldCharType="separate"/>
      </w:r>
      <w:r>
        <w:t>59</w:t>
      </w:r>
      <w:r>
        <w:fldChar w:fldCharType="end"/>
      </w:r>
    </w:p>
    <w:p w14:paraId="7246D7DF" w14:textId="3C2EDDFF" w:rsidR="00B54F9D" w:rsidRDefault="00B54F9D">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_Toc67992295 \h </w:instrText>
      </w:r>
      <w:r>
        <w:fldChar w:fldCharType="separate"/>
      </w:r>
      <w:r>
        <w:t>59</w:t>
      </w:r>
      <w:r>
        <w:fldChar w:fldCharType="end"/>
      </w:r>
    </w:p>
    <w:p w14:paraId="22D46792" w14:textId="1BE0A19D" w:rsidR="00B54F9D" w:rsidRDefault="00B54F9D">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_Toc67992296 \h </w:instrText>
      </w:r>
      <w:r>
        <w:fldChar w:fldCharType="separate"/>
      </w:r>
      <w:r>
        <w:t>59</w:t>
      </w:r>
      <w:r>
        <w:fldChar w:fldCharType="end"/>
      </w:r>
    </w:p>
    <w:p w14:paraId="499612B2" w14:textId="3907482B" w:rsidR="00B54F9D" w:rsidRDefault="00B54F9D">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_Toc67992297 \h </w:instrText>
      </w:r>
      <w:r>
        <w:fldChar w:fldCharType="separate"/>
      </w:r>
      <w:r>
        <w:t>60</w:t>
      </w:r>
      <w:r>
        <w:fldChar w:fldCharType="end"/>
      </w:r>
    </w:p>
    <w:p w14:paraId="1D581B85" w14:textId="076BBD96" w:rsidR="00B54F9D" w:rsidRDefault="00B54F9D">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_Toc67992298 \h </w:instrText>
      </w:r>
      <w:r>
        <w:fldChar w:fldCharType="separate"/>
      </w:r>
      <w:r>
        <w:t>61</w:t>
      </w:r>
      <w:r>
        <w:fldChar w:fldCharType="end"/>
      </w:r>
    </w:p>
    <w:p w14:paraId="58248386" w14:textId="52DE2FDE" w:rsidR="00B54F9D" w:rsidRDefault="00B54F9D">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_Toc67992299 \h </w:instrText>
      </w:r>
      <w:r>
        <w:fldChar w:fldCharType="separate"/>
      </w:r>
      <w:r>
        <w:t>61</w:t>
      </w:r>
      <w:r>
        <w:fldChar w:fldCharType="end"/>
      </w:r>
    </w:p>
    <w:p w14:paraId="0BD68D17" w14:textId="5C03CF4B" w:rsidR="00B54F9D" w:rsidRDefault="00B54F9D">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_Toc67992300 \h </w:instrText>
      </w:r>
      <w:r>
        <w:fldChar w:fldCharType="separate"/>
      </w:r>
      <w:r>
        <w:t>61</w:t>
      </w:r>
      <w:r>
        <w:fldChar w:fldCharType="end"/>
      </w:r>
    </w:p>
    <w:p w14:paraId="40EF63ED" w14:textId="3D046A6A" w:rsidR="00B54F9D" w:rsidRDefault="00B54F9D">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_Toc67992301 \h </w:instrText>
      </w:r>
      <w:r>
        <w:fldChar w:fldCharType="separate"/>
      </w:r>
      <w:r>
        <w:t>62</w:t>
      </w:r>
      <w:r>
        <w:fldChar w:fldCharType="end"/>
      </w:r>
    </w:p>
    <w:p w14:paraId="3AD95A42" w14:textId="29E93E06" w:rsidR="00B54F9D" w:rsidRDefault="00B54F9D">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_Toc67992302 \h </w:instrText>
      </w:r>
      <w:r>
        <w:fldChar w:fldCharType="separate"/>
      </w:r>
      <w:r>
        <w:t>62</w:t>
      </w:r>
      <w:r>
        <w:fldChar w:fldCharType="end"/>
      </w:r>
    </w:p>
    <w:p w14:paraId="3F6863AD" w14:textId="54CFB5A2" w:rsidR="00B54F9D" w:rsidRDefault="00B54F9D">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_Toc67992303 \h </w:instrText>
      </w:r>
      <w:r>
        <w:fldChar w:fldCharType="separate"/>
      </w:r>
      <w:r>
        <w:t>62</w:t>
      </w:r>
      <w:r>
        <w:fldChar w:fldCharType="end"/>
      </w:r>
    </w:p>
    <w:p w14:paraId="22C4CB8D" w14:textId="6C7A7CE7" w:rsidR="00B54F9D" w:rsidRDefault="00B54F9D">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_Toc67992304 \h </w:instrText>
      </w:r>
      <w:r>
        <w:fldChar w:fldCharType="separate"/>
      </w:r>
      <w:r>
        <w:t>62</w:t>
      </w:r>
      <w:r>
        <w:fldChar w:fldCharType="end"/>
      </w:r>
    </w:p>
    <w:p w14:paraId="72C1A2AE" w14:textId="0972B844" w:rsidR="00B54F9D" w:rsidRDefault="00B54F9D">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_Toc67992305 \h </w:instrText>
      </w:r>
      <w:r>
        <w:fldChar w:fldCharType="separate"/>
      </w:r>
      <w:r>
        <w:t>62</w:t>
      </w:r>
      <w:r>
        <w:fldChar w:fldCharType="end"/>
      </w:r>
    </w:p>
    <w:p w14:paraId="098AF1D6" w14:textId="59B8ECE5" w:rsidR="00B54F9D" w:rsidRDefault="00B54F9D">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_Toc67992306 \h </w:instrText>
      </w:r>
      <w:r>
        <w:fldChar w:fldCharType="separate"/>
      </w:r>
      <w:r>
        <w:t>62</w:t>
      </w:r>
      <w:r>
        <w:fldChar w:fldCharType="end"/>
      </w:r>
    </w:p>
    <w:p w14:paraId="326C65B3" w14:textId="7A84D6A4" w:rsidR="00B54F9D" w:rsidRDefault="00B54F9D">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_Toc67992307 \h </w:instrText>
      </w:r>
      <w:r>
        <w:fldChar w:fldCharType="separate"/>
      </w:r>
      <w:r>
        <w:t>63</w:t>
      </w:r>
      <w:r>
        <w:fldChar w:fldCharType="end"/>
      </w:r>
    </w:p>
    <w:p w14:paraId="03865E65" w14:textId="2CA35425" w:rsidR="00B54F9D" w:rsidRDefault="00B54F9D">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_Toc67992308 \h </w:instrText>
      </w:r>
      <w:r>
        <w:fldChar w:fldCharType="separate"/>
      </w:r>
      <w:r>
        <w:t>63</w:t>
      </w:r>
      <w:r>
        <w:fldChar w:fldCharType="end"/>
      </w:r>
    </w:p>
    <w:p w14:paraId="54DFFE6A" w14:textId="2AF69405" w:rsidR="00B54F9D" w:rsidRDefault="00B54F9D">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_Toc67992309 \h </w:instrText>
      </w:r>
      <w:r>
        <w:fldChar w:fldCharType="separate"/>
      </w:r>
      <w:r>
        <w:t>63</w:t>
      </w:r>
      <w:r>
        <w:fldChar w:fldCharType="end"/>
      </w:r>
    </w:p>
    <w:p w14:paraId="30300B6A" w14:textId="67C44EBC" w:rsidR="00B54F9D" w:rsidRDefault="00B54F9D">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_Toc67992310 \h </w:instrText>
      </w:r>
      <w:r>
        <w:fldChar w:fldCharType="separate"/>
      </w:r>
      <w:r>
        <w:t>64</w:t>
      </w:r>
      <w:r>
        <w:fldChar w:fldCharType="end"/>
      </w:r>
    </w:p>
    <w:p w14:paraId="3E32B25B" w14:textId="554AB33C" w:rsidR="00B54F9D" w:rsidRDefault="00B54F9D">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_Toc67992311 \h </w:instrText>
      </w:r>
      <w:r>
        <w:fldChar w:fldCharType="separate"/>
      </w:r>
      <w:r>
        <w:t>64</w:t>
      </w:r>
      <w:r>
        <w:fldChar w:fldCharType="end"/>
      </w:r>
    </w:p>
    <w:p w14:paraId="39F12686" w14:textId="4591539E" w:rsidR="00B54F9D" w:rsidRDefault="00B54F9D">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_Toc67992312 \h </w:instrText>
      </w:r>
      <w:r>
        <w:fldChar w:fldCharType="separate"/>
      </w:r>
      <w:r>
        <w:t>64</w:t>
      </w:r>
      <w:r>
        <w:fldChar w:fldCharType="end"/>
      </w:r>
    </w:p>
    <w:p w14:paraId="735FB7DF" w14:textId="5F19378C" w:rsidR="00B54F9D" w:rsidRDefault="00B54F9D">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_Toc67992313 \h </w:instrText>
      </w:r>
      <w:r>
        <w:fldChar w:fldCharType="separate"/>
      </w:r>
      <w:r>
        <w:t>64</w:t>
      </w:r>
      <w:r>
        <w:fldChar w:fldCharType="end"/>
      </w:r>
    </w:p>
    <w:p w14:paraId="3A1DD402" w14:textId="4861954A" w:rsidR="00B54F9D" w:rsidRDefault="00B54F9D">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_Toc67992314 \h </w:instrText>
      </w:r>
      <w:r>
        <w:fldChar w:fldCharType="separate"/>
      </w:r>
      <w:r>
        <w:t>65</w:t>
      </w:r>
      <w:r>
        <w:fldChar w:fldCharType="end"/>
      </w:r>
    </w:p>
    <w:p w14:paraId="255B1D15" w14:textId="7C4B9C61" w:rsidR="00B54F9D" w:rsidRDefault="00B54F9D">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_Toc67992315 \h </w:instrText>
      </w:r>
      <w:r>
        <w:fldChar w:fldCharType="separate"/>
      </w:r>
      <w:r>
        <w:t>65</w:t>
      </w:r>
      <w:r>
        <w:fldChar w:fldCharType="end"/>
      </w:r>
    </w:p>
    <w:p w14:paraId="337765A1" w14:textId="1B28DBE1" w:rsidR="00B54F9D" w:rsidRDefault="00B54F9D">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_Toc67992316 \h </w:instrText>
      </w:r>
      <w:r>
        <w:fldChar w:fldCharType="separate"/>
      </w:r>
      <w:r>
        <w:t>66</w:t>
      </w:r>
      <w:r>
        <w:fldChar w:fldCharType="end"/>
      </w:r>
    </w:p>
    <w:p w14:paraId="06829168" w14:textId="693194DC" w:rsidR="00B54F9D" w:rsidRDefault="00B54F9D">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_Toc67992317 \h </w:instrText>
      </w:r>
      <w:r>
        <w:fldChar w:fldCharType="separate"/>
      </w:r>
      <w:r>
        <w:t>66</w:t>
      </w:r>
      <w:r>
        <w:fldChar w:fldCharType="end"/>
      </w:r>
    </w:p>
    <w:p w14:paraId="5A10F3EF" w14:textId="7D780BED" w:rsidR="00B54F9D" w:rsidRDefault="00B54F9D">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_Toc67992318 \h </w:instrText>
      </w:r>
      <w:r>
        <w:fldChar w:fldCharType="separate"/>
      </w:r>
      <w:r>
        <w:t>66</w:t>
      </w:r>
      <w:r>
        <w:fldChar w:fldCharType="end"/>
      </w:r>
    </w:p>
    <w:p w14:paraId="576AF7A8" w14:textId="1F76C1FA" w:rsidR="00B54F9D" w:rsidRDefault="00B54F9D">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_Toc67992319 \h </w:instrText>
      </w:r>
      <w:r>
        <w:fldChar w:fldCharType="separate"/>
      </w:r>
      <w:r>
        <w:t>67</w:t>
      </w:r>
      <w:r>
        <w:fldChar w:fldCharType="end"/>
      </w:r>
    </w:p>
    <w:p w14:paraId="3DABCE16" w14:textId="1F395BED" w:rsidR="00B54F9D" w:rsidRDefault="00B54F9D">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_Toc67992320 \h </w:instrText>
      </w:r>
      <w:r>
        <w:fldChar w:fldCharType="separate"/>
      </w:r>
      <w:r>
        <w:t>67</w:t>
      </w:r>
      <w:r>
        <w:fldChar w:fldCharType="end"/>
      </w:r>
    </w:p>
    <w:p w14:paraId="030DE49C" w14:textId="56559F1A" w:rsidR="00B54F9D" w:rsidRDefault="00B54F9D">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_Toc67992321 \h </w:instrText>
      </w:r>
      <w:r>
        <w:fldChar w:fldCharType="separate"/>
      </w:r>
      <w:r>
        <w:t>67</w:t>
      </w:r>
      <w:r>
        <w:fldChar w:fldCharType="end"/>
      </w:r>
    </w:p>
    <w:p w14:paraId="4707D424" w14:textId="0323C0A7" w:rsidR="00B54F9D" w:rsidRDefault="00B54F9D">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_Toc67992322 \h </w:instrText>
      </w:r>
      <w:r>
        <w:fldChar w:fldCharType="separate"/>
      </w:r>
      <w:r>
        <w:t>67</w:t>
      </w:r>
      <w:r>
        <w:fldChar w:fldCharType="end"/>
      </w:r>
    </w:p>
    <w:p w14:paraId="12624E03" w14:textId="7CA20825" w:rsidR="00B54F9D" w:rsidRDefault="00B54F9D">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_Toc67992323 \h </w:instrText>
      </w:r>
      <w:r>
        <w:fldChar w:fldCharType="separate"/>
      </w:r>
      <w:r>
        <w:t>67</w:t>
      </w:r>
      <w:r>
        <w:fldChar w:fldCharType="end"/>
      </w:r>
    </w:p>
    <w:p w14:paraId="605786E7" w14:textId="1C5ABDA5" w:rsidR="00B54F9D" w:rsidRDefault="00B54F9D">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_Toc67992324 \h </w:instrText>
      </w:r>
      <w:r>
        <w:fldChar w:fldCharType="separate"/>
      </w:r>
      <w:r>
        <w:t>67</w:t>
      </w:r>
      <w:r>
        <w:fldChar w:fldCharType="end"/>
      </w:r>
    </w:p>
    <w:p w14:paraId="18DF4681" w14:textId="7D3B9916" w:rsidR="00B54F9D" w:rsidRDefault="00B54F9D">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_Toc67992325 \h </w:instrText>
      </w:r>
      <w:r>
        <w:fldChar w:fldCharType="separate"/>
      </w:r>
      <w:r>
        <w:t>67</w:t>
      </w:r>
      <w:r>
        <w:fldChar w:fldCharType="end"/>
      </w:r>
    </w:p>
    <w:p w14:paraId="48A07CA2" w14:textId="18214A0A" w:rsidR="00B54F9D" w:rsidRDefault="00B54F9D">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_Toc67992326 \h </w:instrText>
      </w:r>
      <w:r>
        <w:fldChar w:fldCharType="separate"/>
      </w:r>
      <w:r>
        <w:t>68</w:t>
      </w:r>
      <w:r>
        <w:fldChar w:fldCharType="end"/>
      </w:r>
    </w:p>
    <w:p w14:paraId="4FDA2E6A" w14:textId="298F6D84" w:rsidR="00B54F9D" w:rsidRDefault="00B54F9D">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_Toc67992327 \h </w:instrText>
      </w:r>
      <w:r>
        <w:fldChar w:fldCharType="separate"/>
      </w:r>
      <w:r>
        <w:t>68</w:t>
      </w:r>
      <w:r>
        <w:fldChar w:fldCharType="end"/>
      </w:r>
    </w:p>
    <w:p w14:paraId="00337101" w14:textId="64D88067" w:rsidR="00B54F9D" w:rsidRDefault="00B54F9D">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_Toc67992328 \h </w:instrText>
      </w:r>
      <w:r>
        <w:fldChar w:fldCharType="separate"/>
      </w:r>
      <w:r>
        <w:t>68</w:t>
      </w:r>
      <w:r>
        <w:fldChar w:fldCharType="end"/>
      </w:r>
    </w:p>
    <w:p w14:paraId="5082D455" w14:textId="6DECE66E" w:rsidR="00B54F9D" w:rsidRDefault="00B54F9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_Toc67992329 \h </w:instrText>
      </w:r>
      <w:r>
        <w:fldChar w:fldCharType="separate"/>
      </w:r>
      <w:r>
        <w:t>69</w:t>
      </w:r>
      <w:r>
        <w:fldChar w:fldCharType="end"/>
      </w:r>
    </w:p>
    <w:p w14:paraId="461897B9" w14:textId="2B808A58" w:rsidR="00B54F9D" w:rsidRDefault="00B54F9D">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_Toc67992330 \h </w:instrText>
      </w:r>
      <w:r>
        <w:fldChar w:fldCharType="separate"/>
      </w:r>
      <w:r>
        <w:t>69</w:t>
      </w:r>
      <w:r>
        <w:fldChar w:fldCharType="end"/>
      </w:r>
    </w:p>
    <w:p w14:paraId="38816A13" w14:textId="6C4E537A" w:rsidR="00B54F9D" w:rsidRDefault="00B54F9D">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_Toc67992331 \h </w:instrText>
      </w:r>
      <w:r>
        <w:fldChar w:fldCharType="separate"/>
      </w:r>
      <w:r>
        <w:t>69</w:t>
      </w:r>
      <w:r>
        <w:fldChar w:fldCharType="end"/>
      </w:r>
    </w:p>
    <w:p w14:paraId="57CF3AE2" w14:textId="281C943C" w:rsidR="00B54F9D" w:rsidRDefault="00B54F9D">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_Toc67992332 \h </w:instrText>
      </w:r>
      <w:r>
        <w:fldChar w:fldCharType="separate"/>
      </w:r>
      <w:r>
        <w:t>69</w:t>
      </w:r>
      <w:r>
        <w:fldChar w:fldCharType="end"/>
      </w:r>
    </w:p>
    <w:p w14:paraId="4412E417" w14:textId="606A88F0" w:rsidR="00B54F9D" w:rsidRDefault="00B54F9D">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_Toc67992333 \h </w:instrText>
      </w:r>
      <w:r>
        <w:fldChar w:fldCharType="separate"/>
      </w:r>
      <w:r>
        <w:t>69</w:t>
      </w:r>
      <w:r>
        <w:fldChar w:fldCharType="end"/>
      </w:r>
    </w:p>
    <w:p w14:paraId="23C52717" w14:textId="5513F3E1" w:rsidR="00B54F9D" w:rsidRDefault="00B54F9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_Toc67992334 \h </w:instrText>
      </w:r>
      <w:r>
        <w:fldChar w:fldCharType="separate"/>
      </w:r>
      <w:r>
        <w:t>69</w:t>
      </w:r>
      <w:r>
        <w:fldChar w:fldCharType="end"/>
      </w:r>
    </w:p>
    <w:p w14:paraId="5D7963F0" w14:textId="4D372B0D" w:rsidR="00B54F9D" w:rsidRDefault="00B54F9D">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_Toc67992335 \h </w:instrText>
      </w:r>
      <w:r>
        <w:fldChar w:fldCharType="separate"/>
      </w:r>
      <w:r>
        <w:t>69</w:t>
      </w:r>
      <w:r>
        <w:fldChar w:fldCharType="end"/>
      </w:r>
    </w:p>
    <w:p w14:paraId="14FBCC13" w14:textId="3651A12E" w:rsidR="00B54F9D" w:rsidRDefault="00B54F9D">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_Toc67992336 \h </w:instrText>
      </w:r>
      <w:r>
        <w:fldChar w:fldCharType="separate"/>
      </w:r>
      <w:r>
        <w:t>70</w:t>
      </w:r>
      <w:r>
        <w:fldChar w:fldCharType="end"/>
      </w:r>
    </w:p>
    <w:p w14:paraId="1AD0BF3C" w14:textId="5DFA4BD9" w:rsidR="00B54F9D" w:rsidRDefault="00B54F9D">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_Toc67992337 \h </w:instrText>
      </w:r>
      <w:r>
        <w:fldChar w:fldCharType="separate"/>
      </w:r>
      <w:r>
        <w:t>71</w:t>
      </w:r>
      <w:r>
        <w:fldChar w:fldCharType="end"/>
      </w:r>
    </w:p>
    <w:p w14:paraId="55451B77" w14:textId="024A2C2A" w:rsidR="00B54F9D" w:rsidRDefault="00B54F9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_Toc67992338 \h </w:instrText>
      </w:r>
      <w:r>
        <w:fldChar w:fldCharType="separate"/>
      </w:r>
      <w:r>
        <w:t>71</w:t>
      </w:r>
      <w:r>
        <w:fldChar w:fldCharType="end"/>
      </w:r>
    </w:p>
    <w:p w14:paraId="573B86AF" w14:textId="0C199CB1" w:rsidR="00B54F9D" w:rsidRDefault="00B54F9D">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_Toc67992339 \h </w:instrText>
      </w:r>
      <w:r>
        <w:fldChar w:fldCharType="separate"/>
      </w:r>
      <w:r>
        <w:t>71</w:t>
      </w:r>
      <w:r>
        <w:fldChar w:fldCharType="end"/>
      </w:r>
    </w:p>
    <w:p w14:paraId="21AADB57" w14:textId="54CCBAC1" w:rsidR="00B54F9D" w:rsidRDefault="00B54F9D">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_Toc67992340 \h </w:instrText>
      </w:r>
      <w:r>
        <w:fldChar w:fldCharType="separate"/>
      </w:r>
      <w:r>
        <w:t>72</w:t>
      </w:r>
      <w:r>
        <w:fldChar w:fldCharType="end"/>
      </w:r>
    </w:p>
    <w:p w14:paraId="32AD646F" w14:textId="337D729D" w:rsidR="00B54F9D" w:rsidRDefault="00B54F9D">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_Toc67992341 \h </w:instrText>
      </w:r>
      <w:r>
        <w:fldChar w:fldCharType="separate"/>
      </w:r>
      <w:r>
        <w:t>72</w:t>
      </w:r>
      <w:r>
        <w:fldChar w:fldCharType="end"/>
      </w:r>
    </w:p>
    <w:p w14:paraId="40F2C945" w14:textId="7EE1D18F" w:rsidR="00B54F9D" w:rsidRDefault="00B54F9D">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_Toc67992342 \h </w:instrText>
      </w:r>
      <w:r>
        <w:fldChar w:fldCharType="separate"/>
      </w:r>
      <w:r>
        <w:t>72</w:t>
      </w:r>
      <w:r>
        <w:fldChar w:fldCharType="end"/>
      </w:r>
    </w:p>
    <w:p w14:paraId="3D2038D4" w14:textId="2E08CBB5" w:rsidR="00B54F9D" w:rsidRDefault="00B54F9D">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_Toc67992343 \h </w:instrText>
      </w:r>
      <w:r>
        <w:fldChar w:fldCharType="separate"/>
      </w:r>
      <w:r>
        <w:t>72</w:t>
      </w:r>
      <w:r>
        <w:fldChar w:fldCharType="end"/>
      </w:r>
    </w:p>
    <w:p w14:paraId="1830F1EA" w14:textId="1CF5AAE8" w:rsidR="00B54F9D" w:rsidRDefault="00B54F9D">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_Toc67992344 \h </w:instrText>
      </w:r>
      <w:r>
        <w:fldChar w:fldCharType="separate"/>
      </w:r>
      <w:r>
        <w:t>72</w:t>
      </w:r>
      <w:r>
        <w:fldChar w:fldCharType="end"/>
      </w:r>
    </w:p>
    <w:p w14:paraId="28BD49C5" w14:textId="07D7067F" w:rsidR="00B54F9D" w:rsidRDefault="00B54F9D">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_Toc67992345 \h </w:instrText>
      </w:r>
      <w:r>
        <w:fldChar w:fldCharType="separate"/>
      </w:r>
      <w:r>
        <w:t>72</w:t>
      </w:r>
      <w:r>
        <w:fldChar w:fldCharType="end"/>
      </w:r>
    </w:p>
    <w:p w14:paraId="00C3C10B" w14:textId="71798E63" w:rsidR="00B54F9D" w:rsidRDefault="00B54F9D">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_Toc67992346 \h </w:instrText>
      </w:r>
      <w:r>
        <w:fldChar w:fldCharType="separate"/>
      </w:r>
      <w:r>
        <w:t>72</w:t>
      </w:r>
      <w:r>
        <w:fldChar w:fldCharType="end"/>
      </w:r>
    </w:p>
    <w:p w14:paraId="70D1787E" w14:textId="135C41D5" w:rsidR="00B54F9D" w:rsidRDefault="00B54F9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_Toc67992347 \h </w:instrText>
      </w:r>
      <w:r>
        <w:fldChar w:fldCharType="separate"/>
      </w:r>
      <w:r>
        <w:t>73</w:t>
      </w:r>
      <w:r>
        <w:fldChar w:fldCharType="end"/>
      </w:r>
    </w:p>
    <w:p w14:paraId="2F086E24" w14:textId="18CA9ECF" w:rsidR="00B54F9D" w:rsidRDefault="00B54F9D">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_Toc67992348 \h </w:instrText>
      </w:r>
      <w:r>
        <w:fldChar w:fldCharType="separate"/>
      </w:r>
      <w:r>
        <w:t>73</w:t>
      </w:r>
      <w:r>
        <w:fldChar w:fldCharType="end"/>
      </w:r>
    </w:p>
    <w:p w14:paraId="71761D89" w14:textId="6C7A4465" w:rsidR="00B54F9D" w:rsidRDefault="00B54F9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_Toc67992349 \h </w:instrText>
      </w:r>
      <w:r>
        <w:fldChar w:fldCharType="separate"/>
      </w:r>
      <w:r>
        <w:t>73</w:t>
      </w:r>
      <w:r>
        <w:fldChar w:fldCharType="end"/>
      </w:r>
    </w:p>
    <w:p w14:paraId="5B581564" w14:textId="4D20FE11" w:rsidR="00B54F9D" w:rsidRDefault="00B54F9D">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_Toc67992350 \h </w:instrText>
      </w:r>
      <w:r>
        <w:fldChar w:fldCharType="separate"/>
      </w:r>
      <w:r>
        <w:t>74</w:t>
      </w:r>
      <w:r>
        <w:fldChar w:fldCharType="end"/>
      </w:r>
    </w:p>
    <w:p w14:paraId="5D398AA6" w14:textId="150DB2ED" w:rsidR="00B54F9D" w:rsidRDefault="00B54F9D">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_Toc67992351 \h </w:instrText>
      </w:r>
      <w:r>
        <w:fldChar w:fldCharType="separate"/>
      </w:r>
      <w:r>
        <w:t>74</w:t>
      </w:r>
      <w:r>
        <w:fldChar w:fldCharType="end"/>
      </w:r>
    </w:p>
    <w:p w14:paraId="0388DCAC" w14:textId="34D7C1C6" w:rsidR="00B54F9D" w:rsidRDefault="00B54F9D">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_Toc67992352 \h </w:instrText>
      </w:r>
      <w:r>
        <w:fldChar w:fldCharType="separate"/>
      </w:r>
      <w:r>
        <w:t>75</w:t>
      </w:r>
      <w:r>
        <w:fldChar w:fldCharType="end"/>
      </w:r>
    </w:p>
    <w:p w14:paraId="34866836" w14:textId="01BE4CEC" w:rsidR="00B54F9D" w:rsidRDefault="00B54F9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_Toc67992353 \h </w:instrText>
      </w:r>
      <w:r>
        <w:fldChar w:fldCharType="separate"/>
      </w:r>
      <w:r>
        <w:t>76</w:t>
      </w:r>
      <w:r>
        <w:fldChar w:fldCharType="end"/>
      </w:r>
    </w:p>
    <w:p w14:paraId="23589C29" w14:textId="66A2801A" w:rsidR="00B54F9D" w:rsidRDefault="00B54F9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_Toc67992354 \h </w:instrText>
      </w:r>
      <w:r>
        <w:fldChar w:fldCharType="separate"/>
      </w:r>
      <w:r>
        <w:t>76</w:t>
      </w:r>
      <w:r>
        <w:fldChar w:fldCharType="end"/>
      </w:r>
    </w:p>
    <w:p w14:paraId="196BA1BF" w14:textId="2BA2BA89" w:rsidR="00B54F9D" w:rsidRDefault="00B54F9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_Toc67992355 \h </w:instrText>
      </w:r>
      <w:r>
        <w:fldChar w:fldCharType="separate"/>
      </w:r>
      <w:r>
        <w:t>76</w:t>
      </w:r>
      <w:r>
        <w:fldChar w:fldCharType="end"/>
      </w:r>
    </w:p>
    <w:p w14:paraId="5128CF7D" w14:textId="3FBC2144" w:rsidR="00B54F9D" w:rsidRDefault="00B54F9D">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_Toc67992356 \h </w:instrText>
      </w:r>
      <w:r>
        <w:fldChar w:fldCharType="separate"/>
      </w:r>
      <w:r>
        <w:t>76</w:t>
      </w:r>
      <w:r>
        <w:fldChar w:fldCharType="end"/>
      </w:r>
    </w:p>
    <w:p w14:paraId="25ACC39B" w14:textId="62FCA97D" w:rsidR="00B54F9D" w:rsidRDefault="00B54F9D">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_Toc67992357 \h </w:instrText>
      </w:r>
      <w:r>
        <w:fldChar w:fldCharType="separate"/>
      </w:r>
      <w:r>
        <w:t>78</w:t>
      </w:r>
      <w:r>
        <w:fldChar w:fldCharType="end"/>
      </w:r>
    </w:p>
    <w:p w14:paraId="6FD8D8F0" w14:textId="5A269383" w:rsidR="00B54F9D" w:rsidRDefault="00B54F9D">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_Toc67992358 \h </w:instrText>
      </w:r>
      <w:r>
        <w:fldChar w:fldCharType="separate"/>
      </w:r>
      <w:r>
        <w:t>80</w:t>
      </w:r>
      <w:r>
        <w:fldChar w:fldCharType="end"/>
      </w:r>
    </w:p>
    <w:p w14:paraId="6D0761E6" w14:textId="6A8D025D" w:rsidR="00B54F9D" w:rsidRDefault="00B54F9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_Toc67992359 \h </w:instrText>
      </w:r>
      <w:r>
        <w:fldChar w:fldCharType="separate"/>
      </w:r>
      <w:r>
        <w:t>81</w:t>
      </w:r>
      <w:r>
        <w:fldChar w:fldCharType="end"/>
      </w:r>
    </w:p>
    <w:p w14:paraId="4F43B85A" w14:textId="52833769" w:rsidR="00B54F9D" w:rsidRDefault="00B54F9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_Toc67992360 \h </w:instrText>
      </w:r>
      <w:r>
        <w:fldChar w:fldCharType="separate"/>
      </w:r>
      <w:r>
        <w:t>81</w:t>
      </w:r>
      <w:r>
        <w:fldChar w:fldCharType="end"/>
      </w:r>
    </w:p>
    <w:p w14:paraId="74044203" w14:textId="644B6322" w:rsidR="00B54F9D" w:rsidRDefault="00B54F9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_Toc67992361 \h </w:instrText>
      </w:r>
      <w:r>
        <w:fldChar w:fldCharType="separate"/>
      </w:r>
      <w:r>
        <w:t>82</w:t>
      </w:r>
      <w:r>
        <w:fldChar w:fldCharType="end"/>
      </w:r>
    </w:p>
    <w:p w14:paraId="62656DD1" w14:textId="34D50A56" w:rsidR="00B54F9D" w:rsidRDefault="00B54F9D">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_Toc67992362 \h </w:instrText>
      </w:r>
      <w:r>
        <w:fldChar w:fldCharType="separate"/>
      </w:r>
      <w:r>
        <w:t>82</w:t>
      </w:r>
      <w:r>
        <w:fldChar w:fldCharType="end"/>
      </w:r>
    </w:p>
    <w:p w14:paraId="6832C729" w14:textId="4B78ED62" w:rsidR="00B54F9D" w:rsidRDefault="00B54F9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_Toc67992363 \h </w:instrText>
      </w:r>
      <w:r>
        <w:fldChar w:fldCharType="separate"/>
      </w:r>
      <w:r>
        <w:t>83</w:t>
      </w:r>
      <w:r>
        <w:fldChar w:fldCharType="end"/>
      </w:r>
    </w:p>
    <w:p w14:paraId="7F0F60BC" w14:textId="3F5BA0A1" w:rsidR="00B54F9D" w:rsidRDefault="00B54F9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_Toc67992364 \h </w:instrText>
      </w:r>
      <w:r>
        <w:fldChar w:fldCharType="separate"/>
      </w:r>
      <w:r>
        <w:t>83</w:t>
      </w:r>
      <w:r>
        <w:fldChar w:fldCharType="end"/>
      </w:r>
    </w:p>
    <w:p w14:paraId="0BFEFB45" w14:textId="1B0F0AD0" w:rsidR="00B54F9D" w:rsidRDefault="00B54F9D">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_Toc67992365 \h </w:instrText>
      </w:r>
      <w:r>
        <w:fldChar w:fldCharType="separate"/>
      </w:r>
      <w:r>
        <w:t>83</w:t>
      </w:r>
      <w:r>
        <w:fldChar w:fldCharType="end"/>
      </w:r>
    </w:p>
    <w:p w14:paraId="4FFA39FE" w14:textId="3C4EF09A" w:rsidR="00B54F9D" w:rsidRDefault="00B54F9D">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_Toc67992366 \h </w:instrText>
      </w:r>
      <w:r>
        <w:fldChar w:fldCharType="separate"/>
      </w:r>
      <w:r>
        <w:t>84</w:t>
      </w:r>
      <w:r>
        <w:fldChar w:fldCharType="end"/>
      </w:r>
    </w:p>
    <w:p w14:paraId="4D8F9A64" w14:textId="2AF6AC03" w:rsidR="00B54F9D" w:rsidRDefault="00B54F9D">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_Toc67992367 \h </w:instrText>
      </w:r>
      <w:r>
        <w:fldChar w:fldCharType="separate"/>
      </w:r>
      <w:r>
        <w:t>85</w:t>
      </w:r>
      <w:r>
        <w:fldChar w:fldCharType="end"/>
      </w:r>
    </w:p>
    <w:p w14:paraId="1922D55B" w14:textId="753A011C" w:rsidR="00B54F9D" w:rsidRDefault="00B54F9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_Toc67992368 \h </w:instrText>
      </w:r>
      <w:r>
        <w:fldChar w:fldCharType="separate"/>
      </w:r>
      <w:r>
        <w:t>86</w:t>
      </w:r>
      <w:r>
        <w:fldChar w:fldCharType="end"/>
      </w:r>
    </w:p>
    <w:p w14:paraId="685FD488" w14:textId="753A9311" w:rsidR="00B54F9D" w:rsidRDefault="00B54F9D">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_Toc67992369 \h </w:instrText>
      </w:r>
      <w:r>
        <w:fldChar w:fldCharType="separate"/>
      </w:r>
      <w:r>
        <w:t>86</w:t>
      </w:r>
      <w:r>
        <w:fldChar w:fldCharType="end"/>
      </w:r>
    </w:p>
    <w:p w14:paraId="3F694265" w14:textId="29E67701" w:rsidR="00B54F9D" w:rsidRDefault="00B54F9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_Toc67992370 \h </w:instrText>
      </w:r>
      <w:r>
        <w:fldChar w:fldCharType="separate"/>
      </w:r>
      <w:r>
        <w:t>86</w:t>
      </w:r>
      <w:r>
        <w:fldChar w:fldCharType="end"/>
      </w:r>
    </w:p>
    <w:p w14:paraId="4424E020" w14:textId="16217620" w:rsidR="00B54F9D" w:rsidRDefault="00B54F9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_Toc67992371 \h </w:instrText>
      </w:r>
      <w:r>
        <w:fldChar w:fldCharType="separate"/>
      </w:r>
      <w:r>
        <w:t>86</w:t>
      </w:r>
      <w:r>
        <w:fldChar w:fldCharType="end"/>
      </w:r>
    </w:p>
    <w:p w14:paraId="55B717BF" w14:textId="2286D270" w:rsidR="00B54F9D" w:rsidRDefault="00B54F9D">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_Toc67992372 \h </w:instrText>
      </w:r>
      <w:r>
        <w:fldChar w:fldCharType="separate"/>
      </w:r>
      <w:r>
        <w:t>86</w:t>
      </w:r>
      <w:r>
        <w:fldChar w:fldCharType="end"/>
      </w:r>
    </w:p>
    <w:p w14:paraId="6C16D858" w14:textId="6CA22382" w:rsidR="00B54F9D" w:rsidRDefault="00B54F9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_Toc67992373 \h </w:instrText>
      </w:r>
      <w:r>
        <w:fldChar w:fldCharType="separate"/>
      </w:r>
      <w:r>
        <w:t>87</w:t>
      </w:r>
      <w:r>
        <w:fldChar w:fldCharType="end"/>
      </w:r>
    </w:p>
    <w:p w14:paraId="43769FA1" w14:textId="185E2A35" w:rsidR="00B54F9D" w:rsidRDefault="00B54F9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_Toc67992374 \h </w:instrText>
      </w:r>
      <w:r>
        <w:fldChar w:fldCharType="separate"/>
      </w:r>
      <w:r>
        <w:t>88</w:t>
      </w:r>
      <w:r>
        <w:fldChar w:fldCharType="end"/>
      </w:r>
    </w:p>
    <w:p w14:paraId="38D6C07A" w14:textId="1DC593DA" w:rsidR="00B54F9D" w:rsidRDefault="00B54F9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_Toc67992375 \h </w:instrText>
      </w:r>
      <w:r>
        <w:fldChar w:fldCharType="separate"/>
      </w:r>
      <w:r>
        <w:t>89</w:t>
      </w:r>
      <w:r>
        <w:fldChar w:fldCharType="end"/>
      </w:r>
    </w:p>
    <w:p w14:paraId="21A2CBC2" w14:textId="5565A58F" w:rsidR="00B54F9D" w:rsidRDefault="00B54F9D">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_Toc67992376 \h </w:instrText>
      </w:r>
      <w:r>
        <w:fldChar w:fldCharType="separate"/>
      </w:r>
      <w:r>
        <w:t>89</w:t>
      </w:r>
      <w:r>
        <w:fldChar w:fldCharType="end"/>
      </w:r>
    </w:p>
    <w:p w14:paraId="7D6F973B" w14:textId="7B545B8E" w:rsidR="00B54F9D" w:rsidRDefault="00B54F9D">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_Toc67992377 \h </w:instrText>
      </w:r>
      <w:r>
        <w:fldChar w:fldCharType="separate"/>
      </w:r>
      <w:r>
        <w:t>89</w:t>
      </w:r>
      <w:r>
        <w:fldChar w:fldCharType="end"/>
      </w:r>
    </w:p>
    <w:p w14:paraId="3D09B6C2" w14:textId="37A73CC3" w:rsidR="00B54F9D" w:rsidRDefault="00B54F9D">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_Toc67992378 \h </w:instrText>
      </w:r>
      <w:r>
        <w:fldChar w:fldCharType="separate"/>
      </w:r>
      <w:r>
        <w:t>89</w:t>
      </w:r>
      <w:r>
        <w:fldChar w:fldCharType="end"/>
      </w:r>
    </w:p>
    <w:p w14:paraId="38B501ED" w14:textId="237AEB00" w:rsidR="00B54F9D" w:rsidRDefault="00B54F9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_Toc67992379 \h </w:instrText>
      </w:r>
      <w:r>
        <w:fldChar w:fldCharType="separate"/>
      </w:r>
      <w:r>
        <w:t>89</w:t>
      </w:r>
      <w:r>
        <w:fldChar w:fldCharType="end"/>
      </w:r>
    </w:p>
    <w:p w14:paraId="1317A596" w14:textId="777DB334" w:rsidR="00B54F9D" w:rsidRDefault="00B54F9D">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_Toc67992380 \h </w:instrText>
      </w:r>
      <w:r>
        <w:fldChar w:fldCharType="separate"/>
      </w:r>
      <w:r>
        <w:t>89</w:t>
      </w:r>
      <w:r>
        <w:fldChar w:fldCharType="end"/>
      </w:r>
    </w:p>
    <w:p w14:paraId="0D381FB8" w14:textId="2A0A6110" w:rsidR="00B54F9D" w:rsidRDefault="00B54F9D">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_Toc67992381 \h </w:instrText>
      </w:r>
      <w:r>
        <w:fldChar w:fldCharType="separate"/>
      </w:r>
      <w:r>
        <w:t>89</w:t>
      </w:r>
      <w:r>
        <w:fldChar w:fldCharType="end"/>
      </w:r>
    </w:p>
    <w:p w14:paraId="3D25A079" w14:textId="27B9B007" w:rsidR="00B54F9D" w:rsidRDefault="00B54F9D">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_Toc67992382 \h </w:instrText>
      </w:r>
      <w:r>
        <w:fldChar w:fldCharType="separate"/>
      </w:r>
      <w:r>
        <w:t>90</w:t>
      </w:r>
      <w:r>
        <w:fldChar w:fldCharType="end"/>
      </w:r>
    </w:p>
    <w:p w14:paraId="678A187F" w14:textId="342DF9EA" w:rsidR="00B54F9D" w:rsidRDefault="00B54F9D">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_Toc67992383 \h </w:instrText>
      </w:r>
      <w:r>
        <w:fldChar w:fldCharType="separate"/>
      </w:r>
      <w:r>
        <w:t>90</w:t>
      </w:r>
      <w:r>
        <w:fldChar w:fldCharType="end"/>
      </w:r>
    </w:p>
    <w:p w14:paraId="37DAB879" w14:textId="655DC6C0" w:rsidR="00B54F9D" w:rsidRDefault="00B54F9D">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_Toc67992384 \h </w:instrText>
      </w:r>
      <w:r>
        <w:fldChar w:fldCharType="separate"/>
      </w:r>
      <w:r>
        <w:t>92</w:t>
      </w:r>
      <w:r>
        <w:fldChar w:fldCharType="end"/>
      </w:r>
    </w:p>
    <w:p w14:paraId="5CE3C8DB" w14:textId="34B2AFE5" w:rsidR="00B54F9D" w:rsidRDefault="00B54F9D">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_Toc67992385 \h </w:instrText>
      </w:r>
      <w:r>
        <w:fldChar w:fldCharType="separate"/>
      </w:r>
      <w:r>
        <w:t>92</w:t>
      </w:r>
      <w:r>
        <w:fldChar w:fldCharType="end"/>
      </w:r>
    </w:p>
    <w:p w14:paraId="299D5DAA" w14:textId="0F736A5F" w:rsidR="00B54F9D" w:rsidRDefault="00B54F9D">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_Toc67992386 \h </w:instrText>
      </w:r>
      <w:r>
        <w:fldChar w:fldCharType="separate"/>
      </w:r>
      <w:r>
        <w:t>92</w:t>
      </w:r>
      <w:r>
        <w:fldChar w:fldCharType="end"/>
      </w:r>
    </w:p>
    <w:p w14:paraId="151F1003" w14:textId="54350E8F" w:rsidR="00B54F9D" w:rsidRDefault="00B54F9D">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_Toc67992387 \h </w:instrText>
      </w:r>
      <w:r>
        <w:fldChar w:fldCharType="separate"/>
      </w:r>
      <w:r>
        <w:t>93</w:t>
      </w:r>
      <w:r>
        <w:fldChar w:fldCharType="end"/>
      </w:r>
    </w:p>
    <w:p w14:paraId="63B600FB" w14:textId="628CE2AD" w:rsidR="00B54F9D" w:rsidRDefault="00B54F9D">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_Toc67992388 \h </w:instrText>
      </w:r>
      <w:r>
        <w:fldChar w:fldCharType="separate"/>
      </w:r>
      <w:r>
        <w:t>93</w:t>
      </w:r>
      <w:r>
        <w:fldChar w:fldCharType="end"/>
      </w:r>
    </w:p>
    <w:p w14:paraId="5850785F" w14:textId="4A1242F5" w:rsidR="00B54F9D" w:rsidRDefault="00B54F9D">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_Toc67992389 \h </w:instrText>
      </w:r>
      <w:r>
        <w:fldChar w:fldCharType="separate"/>
      </w:r>
      <w:r>
        <w:t>94</w:t>
      </w:r>
      <w:r>
        <w:fldChar w:fldCharType="end"/>
      </w:r>
    </w:p>
    <w:p w14:paraId="2226B087" w14:textId="32B4EEE0" w:rsidR="00B54F9D" w:rsidRDefault="00B54F9D">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_Toc67992390 \h </w:instrText>
      </w:r>
      <w:r>
        <w:fldChar w:fldCharType="separate"/>
      </w:r>
      <w:r>
        <w:t>94</w:t>
      </w:r>
      <w:r>
        <w:fldChar w:fldCharType="end"/>
      </w:r>
    </w:p>
    <w:p w14:paraId="414EE09E" w14:textId="5E0C5F08" w:rsidR="00B54F9D" w:rsidRDefault="00B54F9D">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_Toc67992391 \h </w:instrText>
      </w:r>
      <w:r>
        <w:fldChar w:fldCharType="separate"/>
      </w:r>
      <w:r>
        <w:t>94</w:t>
      </w:r>
      <w:r>
        <w:fldChar w:fldCharType="end"/>
      </w:r>
    </w:p>
    <w:p w14:paraId="0A0BE25F" w14:textId="1DA396B8" w:rsidR="00B54F9D" w:rsidRDefault="00B54F9D">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_Toc67992392 \h </w:instrText>
      </w:r>
      <w:r>
        <w:fldChar w:fldCharType="separate"/>
      </w:r>
      <w:r>
        <w:t>94</w:t>
      </w:r>
      <w:r>
        <w:fldChar w:fldCharType="end"/>
      </w:r>
    </w:p>
    <w:p w14:paraId="04F8093E" w14:textId="514FEF97" w:rsidR="00B54F9D" w:rsidRDefault="00B54F9D">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_Toc67992393 \h </w:instrText>
      </w:r>
      <w:r>
        <w:fldChar w:fldCharType="separate"/>
      </w:r>
      <w:r>
        <w:t>94</w:t>
      </w:r>
      <w:r>
        <w:fldChar w:fldCharType="end"/>
      </w:r>
    </w:p>
    <w:p w14:paraId="3A8741E0" w14:textId="49CD983A" w:rsidR="00B54F9D" w:rsidRDefault="00B54F9D">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_Toc67992394 \h </w:instrText>
      </w:r>
      <w:r>
        <w:fldChar w:fldCharType="separate"/>
      </w:r>
      <w:r>
        <w:t>95</w:t>
      </w:r>
      <w:r>
        <w:fldChar w:fldCharType="end"/>
      </w:r>
    </w:p>
    <w:p w14:paraId="71F70A9C" w14:textId="0DF39D29" w:rsidR="00B54F9D" w:rsidRDefault="00B54F9D">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_Toc67992395 \h </w:instrText>
      </w:r>
      <w:r>
        <w:fldChar w:fldCharType="separate"/>
      </w:r>
      <w:r>
        <w:t>95</w:t>
      </w:r>
      <w:r>
        <w:fldChar w:fldCharType="end"/>
      </w:r>
    </w:p>
    <w:p w14:paraId="2D5EF384" w14:textId="27175A24" w:rsidR="00B54F9D" w:rsidRDefault="00B54F9D">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_Toc67992396 \h </w:instrText>
      </w:r>
      <w:r>
        <w:fldChar w:fldCharType="separate"/>
      </w:r>
      <w:r>
        <w:t>95</w:t>
      </w:r>
      <w:r>
        <w:fldChar w:fldCharType="end"/>
      </w:r>
    </w:p>
    <w:p w14:paraId="2EB0D7B6" w14:textId="4463E0AF" w:rsidR="00B54F9D" w:rsidRDefault="00B54F9D">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_Toc67992397 \h </w:instrText>
      </w:r>
      <w:r>
        <w:fldChar w:fldCharType="separate"/>
      </w:r>
      <w:r>
        <w:t>95</w:t>
      </w:r>
      <w:r>
        <w:fldChar w:fldCharType="end"/>
      </w:r>
    </w:p>
    <w:p w14:paraId="515022E7" w14:textId="69F7CD9F" w:rsidR="00B54F9D" w:rsidRDefault="00B54F9D">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_Toc67992398 \h </w:instrText>
      </w:r>
      <w:r>
        <w:fldChar w:fldCharType="separate"/>
      </w:r>
      <w:r>
        <w:t>96</w:t>
      </w:r>
      <w:r>
        <w:fldChar w:fldCharType="end"/>
      </w:r>
    </w:p>
    <w:p w14:paraId="0A57E431" w14:textId="67AA8B56" w:rsidR="00B54F9D" w:rsidRDefault="00B54F9D">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_Toc67992399 \h </w:instrText>
      </w:r>
      <w:r>
        <w:fldChar w:fldCharType="separate"/>
      </w:r>
      <w:r>
        <w:t>96</w:t>
      </w:r>
      <w:r>
        <w:fldChar w:fldCharType="end"/>
      </w:r>
    </w:p>
    <w:p w14:paraId="68D9F155" w14:textId="0E2AF0FC" w:rsidR="00B54F9D" w:rsidRDefault="00B54F9D">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_Toc67992400 \h </w:instrText>
      </w:r>
      <w:r>
        <w:fldChar w:fldCharType="separate"/>
      </w:r>
      <w:r>
        <w:t>96</w:t>
      </w:r>
      <w:r>
        <w:fldChar w:fldCharType="end"/>
      </w:r>
    </w:p>
    <w:p w14:paraId="0C0C394D" w14:textId="468E0298" w:rsidR="00B54F9D" w:rsidRDefault="00B54F9D">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_Toc67992401 \h </w:instrText>
      </w:r>
      <w:r>
        <w:fldChar w:fldCharType="separate"/>
      </w:r>
      <w:r>
        <w:t>97</w:t>
      </w:r>
      <w:r>
        <w:fldChar w:fldCharType="end"/>
      </w:r>
    </w:p>
    <w:p w14:paraId="4BFEF645" w14:textId="6204E59B" w:rsidR="00B54F9D" w:rsidRDefault="00B54F9D">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_Toc67992402 \h </w:instrText>
      </w:r>
      <w:r>
        <w:fldChar w:fldCharType="separate"/>
      </w:r>
      <w:r>
        <w:t>97</w:t>
      </w:r>
      <w:r>
        <w:fldChar w:fldCharType="end"/>
      </w:r>
    </w:p>
    <w:p w14:paraId="0F3A90DB" w14:textId="2B347F60" w:rsidR="00B54F9D" w:rsidRDefault="00B54F9D">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_Toc67992403 \h </w:instrText>
      </w:r>
      <w:r>
        <w:fldChar w:fldCharType="separate"/>
      </w:r>
      <w:r>
        <w:t>98</w:t>
      </w:r>
      <w:r>
        <w:fldChar w:fldCharType="end"/>
      </w:r>
    </w:p>
    <w:p w14:paraId="54D3E897" w14:textId="6D2180A8" w:rsidR="00B54F9D" w:rsidRDefault="00B54F9D">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_Toc67992404 \h </w:instrText>
      </w:r>
      <w:r>
        <w:fldChar w:fldCharType="separate"/>
      </w:r>
      <w:r>
        <w:t>100</w:t>
      </w:r>
      <w:r>
        <w:fldChar w:fldCharType="end"/>
      </w:r>
    </w:p>
    <w:p w14:paraId="608ECA30" w14:textId="5D35AA56" w:rsidR="00B54F9D" w:rsidRDefault="00B54F9D">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_Toc67992405 \h </w:instrText>
      </w:r>
      <w:r>
        <w:fldChar w:fldCharType="separate"/>
      </w:r>
      <w:r>
        <w:t>100</w:t>
      </w:r>
      <w:r>
        <w:fldChar w:fldCharType="end"/>
      </w:r>
    </w:p>
    <w:p w14:paraId="60EF6B67" w14:textId="446D83D7" w:rsidR="00B54F9D" w:rsidRDefault="00B54F9D">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_Toc67992406 \h </w:instrText>
      </w:r>
      <w:r>
        <w:fldChar w:fldCharType="separate"/>
      </w:r>
      <w:r>
        <w:t>100</w:t>
      </w:r>
      <w:r>
        <w:fldChar w:fldCharType="end"/>
      </w:r>
    </w:p>
    <w:p w14:paraId="5BF831B2" w14:textId="04D00214" w:rsidR="00B54F9D" w:rsidRDefault="00B54F9D">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_Toc67992407 \h </w:instrText>
      </w:r>
      <w:r>
        <w:fldChar w:fldCharType="separate"/>
      </w:r>
      <w:r>
        <w:t>100</w:t>
      </w:r>
      <w:r>
        <w:fldChar w:fldCharType="end"/>
      </w:r>
    </w:p>
    <w:p w14:paraId="5B976D5A" w14:textId="0EDC72D8" w:rsidR="00B54F9D" w:rsidRDefault="00B54F9D">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_Toc67992408 \h </w:instrText>
      </w:r>
      <w:r>
        <w:fldChar w:fldCharType="separate"/>
      </w:r>
      <w:r>
        <w:t>100</w:t>
      </w:r>
      <w:r>
        <w:fldChar w:fldCharType="end"/>
      </w:r>
    </w:p>
    <w:p w14:paraId="5B4B00EB" w14:textId="0EBADCC2" w:rsidR="00B54F9D" w:rsidRDefault="00B54F9D">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_Toc67992409 \h </w:instrText>
      </w:r>
      <w:r>
        <w:fldChar w:fldCharType="separate"/>
      </w:r>
      <w:r>
        <w:t>100</w:t>
      </w:r>
      <w:r>
        <w:fldChar w:fldCharType="end"/>
      </w:r>
    </w:p>
    <w:p w14:paraId="676F0E70" w14:textId="3EEF9CB2" w:rsidR="00B54F9D" w:rsidRDefault="00B54F9D">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_Toc67992410 \h </w:instrText>
      </w:r>
      <w:r>
        <w:fldChar w:fldCharType="separate"/>
      </w:r>
      <w:r>
        <w:t>101</w:t>
      </w:r>
      <w:r>
        <w:fldChar w:fldCharType="end"/>
      </w:r>
    </w:p>
    <w:p w14:paraId="2A89BB13" w14:textId="78F0E45C" w:rsidR="00B54F9D" w:rsidRDefault="00B54F9D">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_Toc67992411 \h </w:instrText>
      </w:r>
      <w:r>
        <w:fldChar w:fldCharType="separate"/>
      </w:r>
      <w:r>
        <w:t>101</w:t>
      </w:r>
      <w:r>
        <w:fldChar w:fldCharType="end"/>
      </w:r>
    </w:p>
    <w:p w14:paraId="00DAA052" w14:textId="782C7254" w:rsidR="00B54F9D" w:rsidRDefault="00B54F9D">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_Toc67992412 \h </w:instrText>
      </w:r>
      <w:r>
        <w:fldChar w:fldCharType="separate"/>
      </w:r>
      <w:r>
        <w:t>101</w:t>
      </w:r>
      <w:r>
        <w:fldChar w:fldCharType="end"/>
      </w:r>
    </w:p>
    <w:p w14:paraId="5E452A27" w14:textId="6B813704" w:rsidR="00B54F9D" w:rsidRDefault="00B54F9D">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_Toc67992413 \h </w:instrText>
      </w:r>
      <w:r>
        <w:fldChar w:fldCharType="separate"/>
      </w:r>
      <w:r>
        <w:t>102</w:t>
      </w:r>
      <w:r>
        <w:fldChar w:fldCharType="end"/>
      </w:r>
    </w:p>
    <w:p w14:paraId="1E6EF522" w14:textId="1FAD9C74" w:rsidR="00B54F9D" w:rsidRDefault="00B54F9D">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_Toc67992414 \h </w:instrText>
      </w:r>
      <w:r>
        <w:fldChar w:fldCharType="separate"/>
      </w:r>
      <w:r>
        <w:t>102</w:t>
      </w:r>
      <w:r>
        <w:fldChar w:fldCharType="end"/>
      </w:r>
    </w:p>
    <w:p w14:paraId="21BEEBED" w14:textId="2282A9F6" w:rsidR="00B54F9D" w:rsidRDefault="00B54F9D">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_Toc67992415 \h </w:instrText>
      </w:r>
      <w:r>
        <w:fldChar w:fldCharType="separate"/>
      </w:r>
      <w:r>
        <w:t>102</w:t>
      </w:r>
      <w:r>
        <w:fldChar w:fldCharType="end"/>
      </w:r>
    </w:p>
    <w:p w14:paraId="346D9D05" w14:textId="295EF099" w:rsidR="00B54F9D" w:rsidRDefault="00B54F9D">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_Toc67992416 \h </w:instrText>
      </w:r>
      <w:r>
        <w:fldChar w:fldCharType="separate"/>
      </w:r>
      <w:r>
        <w:t>105</w:t>
      </w:r>
      <w:r>
        <w:fldChar w:fldCharType="end"/>
      </w:r>
    </w:p>
    <w:p w14:paraId="6C2D8BF3" w14:textId="7E817972" w:rsidR="00B54F9D" w:rsidRDefault="00B54F9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_Toc67992417 \h </w:instrText>
      </w:r>
      <w:r>
        <w:fldChar w:fldCharType="separate"/>
      </w:r>
      <w:r>
        <w:t>107</w:t>
      </w:r>
      <w:r>
        <w:fldChar w:fldCharType="end"/>
      </w:r>
    </w:p>
    <w:p w14:paraId="2A5EDFE4" w14:textId="4BC4070D" w:rsidR="00B54F9D" w:rsidRDefault="00B54F9D">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_Toc67992418 \h </w:instrText>
      </w:r>
      <w:r>
        <w:fldChar w:fldCharType="separate"/>
      </w:r>
      <w:r>
        <w:t>107</w:t>
      </w:r>
      <w:r>
        <w:fldChar w:fldCharType="end"/>
      </w:r>
    </w:p>
    <w:p w14:paraId="14BFF5FD" w14:textId="5673D726" w:rsidR="00B54F9D" w:rsidRDefault="00B54F9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_Toc67992419 \h </w:instrText>
      </w:r>
      <w:r>
        <w:fldChar w:fldCharType="separate"/>
      </w:r>
      <w:r>
        <w:t>107</w:t>
      </w:r>
      <w:r>
        <w:fldChar w:fldCharType="end"/>
      </w:r>
    </w:p>
    <w:p w14:paraId="234C9B51" w14:textId="6D0FCB7A" w:rsidR="00B54F9D" w:rsidRDefault="00B54F9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_Toc67992420 \h </w:instrText>
      </w:r>
      <w:r>
        <w:fldChar w:fldCharType="separate"/>
      </w:r>
      <w:r>
        <w:t>109</w:t>
      </w:r>
      <w:r>
        <w:fldChar w:fldCharType="end"/>
      </w:r>
    </w:p>
    <w:p w14:paraId="4CEF32F0" w14:textId="0DB88425" w:rsidR="00B54F9D" w:rsidRDefault="00B54F9D">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_Toc67992421 \h </w:instrText>
      </w:r>
      <w:r>
        <w:fldChar w:fldCharType="separate"/>
      </w:r>
      <w:r>
        <w:t>112</w:t>
      </w:r>
      <w:r>
        <w:fldChar w:fldCharType="end"/>
      </w:r>
    </w:p>
    <w:p w14:paraId="0F820A17" w14:textId="7B363749" w:rsidR="00B54F9D" w:rsidRDefault="00B54F9D">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_Toc67992422 \h </w:instrText>
      </w:r>
      <w:r>
        <w:fldChar w:fldCharType="separate"/>
      </w:r>
      <w:r>
        <w:t>114</w:t>
      </w:r>
      <w:r>
        <w:fldChar w:fldCharType="end"/>
      </w:r>
    </w:p>
    <w:p w14:paraId="0AC9D339" w14:textId="39569558" w:rsidR="00B54F9D" w:rsidRDefault="00B54F9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_Toc67992423 \h </w:instrText>
      </w:r>
      <w:r>
        <w:fldChar w:fldCharType="separate"/>
      </w:r>
      <w:r>
        <w:t>116</w:t>
      </w:r>
      <w:r>
        <w:fldChar w:fldCharType="end"/>
      </w:r>
    </w:p>
    <w:p w14:paraId="7BB8F464" w14:textId="6E35D4CF" w:rsidR="00B54F9D" w:rsidRDefault="00B54F9D">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_Toc67992424 \h </w:instrText>
      </w:r>
      <w:r>
        <w:fldChar w:fldCharType="separate"/>
      </w:r>
      <w:r>
        <w:t>116</w:t>
      </w:r>
      <w:r>
        <w:fldChar w:fldCharType="end"/>
      </w:r>
    </w:p>
    <w:p w14:paraId="0184937F" w14:textId="1182987D" w:rsidR="00B54F9D" w:rsidRDefault="00B54F9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_Toc67992425 \h </w:instrText>
      </w:r>
      <w:r>
        <w:fldChar w:fldCharType="separate"/>
      </w:r>
      <w:r>
        <w:t>116</w:t>
      </w:r>
      <w:r>
        <w:fldChar w:fldCharType="end"/>
      </w:r>
    </w:p>
    <w:p w14:paraId="561B29A8" w14:textId="3C726D3C" w:rsidR="00B54F9D" w:rsidRDefault="00B54F9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_Toc67992426 \h </w:instrText>
      </w:r>
      <w:r>
        <w:fldChar w:fldCharType="separate"/>
      </w:r>
      <w:r>
        <w:t>119</w:t>
      </w:r>
      <w:r>
        <w:fldChar w:fldCharType="end"/>
      </w:r>
    </w:p>
    <w:p w14:paraId="6B19E68D" w14:textId="4FC2B46F" w:rsidR="00B54F9D" w:rsidRDefault="00B54F9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_Toc67992427 \h </w:instrText>
      </w:r>
      <w:r>
        <w:fldChar w:fldCharType="separate"/>
      </w:r>
      <w:r>
        <w:t>121</w:t>
      </w:r>
      <w:r>
        <w:fldChar w:fldCharType="end"/>
      </w:r>
    </w:p>
    <w:p w14:paraId="5BAE9054" w14:textId="7935299E" w:rsidR="00B54F9D" w:rsidRDefault="00B54F9D">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_Toc67992428 \h </w:instrText>
      </w:r>
      <w:r>
        <w:fldChar w:fldCharType="separate"/>
      </w:r>
      <w:r>
        <w:t>122</w:t>
      </w:r>
      <w:r>
        <w:fldChar w:fldCharType="end"/>
      </w:r>
    </w:p>
    <w:p w14:paraId="52E3CFF0" w14:textId="3F613E4A" w:rsidR="00B54F9D" w:rsidRDefault="00B54F9D">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_Toc67992429 \h </w:instrText>
      </w:r>
      <w:r>
        <w:fldChar w:fldCharType="separate"/>
      </w:r>
      <w:r>
        <w:t>124</w:t>
      </w:r>
      <w:r>
        <w:fldChar w:fldCharType="end"/>
      </w:r>
    </w:p>
    <w:p w14:paraId="08AD19D6" w14:textId="27B39EFF" w:rsidR="00B54F9D" w:rsidRDefault="00B54F9D">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_Toc67992430 \h </w:instrText>
      </w:r>
      <w:r>
        <w:fldChar w:fldCharType="separate"/>
      </w:r>
      <w:r>
        <w:t>124</w:t>
      </w:r>
      <w:r>
        <w:fldChar w:fldCharType="end"/>
      </w:r>
    </w:p>
    <w:p w14:paraId="73C4CC94" w14:textId="770674FC" w:rsidR="00B54F9D" w:rsidRDefault="00B54F9D">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_Toc67992431 \h </w:instrText>
      </w:r>
      <w:r>
        <w:fldChar w:fldCharType="separate"/>
      </w:r>
      <w:r>
        <w:t>126</w:t>
      </w:r>
      <w:r>
        <w:fldChar w:fldCharType="end"/>
      </w:r>
    </w:p>
    <w:p w14:paraId="5FE93F8D" w14:textId="1340DF14" w:rsidR="00B54F9D" w:rsidRDefault="00B54F9D">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_Toc67992432 \h </w:instrText>
      </w:r>
      <w:r>
        <w:fldChar w:fldCharType="separate"/>
      </w:r>
      <w:r>
        <w:t>126</w:t>
      </w:r>
      <w:r>
        <w:fldChar w:fldCharType="end"/>
      </w:r>
    </w:p>
    <w:p w14:paraId="1237F2BF" w14:textId="01147702" w:rsidR="00B54F9D" w:rsidRDefault="00B54F9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_Toc67992433 \h </w:instrText>
      </w:r>
      <w:r>
        <w:fldChar w:fldCharType="separate"/>
      </w:r>
      <w:r>
        <w:t>128</w:t>
      </w:r>
      <w:r>
        <w:fldChar w:fldCharType="end"/>
      </w:r>
    </w:p>
    <w:p w14:paraId="076839CB" w14:textId="09D4BCD9" w:rsidR="00B54F9D" w:rsidRDefault="00B54F9D">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_Toc67992434 \h </w:instrText>
      </w:r>
      <w:r>
        <w:fldChar w:fldCharType="separate"/>
      </w:r>
      <w:r>
        <w:t>128</w:t>
      </w:r>
      <w:r>
        <w:fldChar w:fldCharType="end"/>
      </w:r>
    </w:p>
    <w:p w14:paraId="447DE142" w14:textId="7067D9A5" w:rsidR="00B54F9D" w:rsidRDefault="00B54F9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_Toc67992435 \h </w:instrText>
      </w:r>
      <w:r>
        <w:fldChar w:fldCharType="separate"/>
      </w:r>
      <w:r>
        <w:t>128</w:t>
      </w:r>
      <w:r>
        <w:fldChar w:fldCharType="end"/>
      </w:r>
    </w:p>
    <w:p w14:paraId="2C3789E1" w14:textId="0733CBB4" w:rsidR="00B54F9D" w:rsidRDefault="00B54F9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_Toc67992436 \h </w:instrText>
      </w:r>
      <w:r>
        <w:fldChar w:fldCharType="separate"/>
      </w:r>
      <w:r>
        <w:t>131</w:t>
      </w:r>
      <w:r>
        <w:fldChar w:fldCharType="end"/>
      </w:r>
    </w:p>
    <w:p w14:paraId="69B13B9A" w14:textId="76A560AD" w:rsidR="00B54F9D" w:rsidRDefault="00B54F9D">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_Toc67992437 \h </w:instrText>
      </w:r>
      <w:r>
        <w:fldChar w:fldCharType="separate"/>
      </w:r>
      <w:r>
        <w:t>133</w:t>
      </w:r>
      <w:r>
        <w:fldChar w:fldCharType="end"/>
      </w:r>
    </w:p>
    <w:p w14:paraId="4F486BFF" w14:textId="4DB53689" w:rsidR="00B54F9D" w:rsidRDefault="00B54F9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_Toc67992438 \h </w:instrText>
      </w:r>
      <w:r>
        <w:fldChar w:fldCharType="separate"/>
      </w:r>
      <w:r>
        <w:t>133</w:t>
      </w:r>
      <w:r>
        <w:fldChar w:fldCharType="end"/>
      </w:r>
    </w:p>
    <w:p w14:paraId="2863E271" w14:textId="4076A493" w:rsidR="00B54F9D" w:rsidRDefault="00B54F9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_Toc67992439 \h </w:instrText>
      </w:r>
      <w:r>
        <w:fldChar w:fldCharType="separate"/>
      </w:r>
      <w:r>
        <w:t>135</w:t>
      </w:r>
      <w:r>
        <w:fldChar w:fldCharType="end"/>
      </w:r>
    </w:p>
    <w:p w14:paraId="1AF2C37F" w14:textId="7DE4987A" w:rsidR="00B54F9D" w:rsidRDefault="00B54F9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_Toc67992440 \h </w:instrText>
      </w:r>
      <w:r>
        <w:fldChar w:fldCharType="separate"/>
      </w:r>
      <w:r>
        <w:t>137</w:t>
      </w:r>
      <w:r>
        <w:fldChar w:fldCharType="end"/>
      </w:r>
    </w:p>
    <w:p w14:paraId="6E42ACAF" w14:textId="4065B6B9" w:rsidR="00B54F9D" w:rsidRDefault="00B54F9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_Toc67992441 \h </w:instrText>
      </w:r>
      <w:r>
        <w:fldChar w:fldCharType="separate"/>
      </w:r>
      <w:r>
        <w:t>137</w:t>
      </w:r>
      <w:r>
        <w:fldChar w:fldCharType="end"/>
      </w:r>
    </w:p>
    <w:p w14:paraId="0EE7B5B4" w14:textId="6AECB373" w:rsidR="00B54F9D" w:rsidRDefault="00B54F9D">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_Toc67992442 \h </w:instrText>
      </w:r>
      <w:r>
        <w:fldChar w:fldCharType="separate"/>
      </w:r>
      <w:r>
        <w:t>138</w:t>
      </w:r>
      <w:r>
        <w:fldChar w:fldCharType="end"/>
      </w:r>
    </w:p>
    <w:p w14:paraId="6A32853E" w14:textId="76FB086D" w:rsidR="00B54F9D" w:rsidRDefault="00B54F9D">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_Toc67992443 \h </w:instrText>
      </w:r>
      <w:r>
        <w:fldChar w:fldCharType="separate"/>
      </w:r>
      <w:r>
        <w:t>139</w:t>
      </w:r>
      <w:r>
        <w:fldChar w:fldCharType="end"/>
      </w:r>
    </w:p>
    <w:p w14:paraId="2F2E86F9" w14:textId="2AC71ACD" w:rsidR="00B54F9D" w:rsidRDefault="00B54F9D">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_Toc67992444 \h </w:instrText>
      </w:r>
      <w:r>
        <w:fldChar w:fldCharType="separate"/>
      </w:r>
      <w:r>
        <w:t>140</w:t>
      </w:r>
      <w:r>
        <w:fldChar w:fldCharType="end"/>
      </w:r>
    </w:p>
    <w:p w14:paraId="26FCC411" w14:textId="03A4661F" w:rsidR="00B54F9D" w:rsidRDefault="00B54F9D">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_Toc67992445 \h </w:instrText>
      </w:r>
      <w:r>
        <w:fldChar w:fldCharType="separate"/>
      </w:r>
      <w:r>
        <w:t>140</w:t>
      </w:r>
      <w:r>
        <w:fldChar w:fldCharType="end"/>
      </w:r>
    </w:p>
    <w:p w14:paraId="49FA9033" w14:textId="665C336A" w:rsidR="00B54F9D" w:rsidRDefault="00B54F9D">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_Toc67992446 \h </w:instrText>
      </w:r>
      <w:r>
        <w:fldChar w:fldCharType="separate"/>
      </w:r>
      <w:r>
        <w:t>142</w:t>
      </w:r>
      <w:r>
        <w:fldChar w:fldCharType="end"/>
      </w:r>
    </w:p>
    <w:p w14:paraId="2C7ACE11" w14:textId="7E767D6B" w:rsidR="00B54F9D" w:rsidRDefault="00B54F9D">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_Toc67992447 \h </w:instrText>
      </w:r>
      <w:r>
        <w:fldChar w:fldCharType="separate"/>
      </w:r>
      <w:r>
        <w:t>144</w:t>
      </w:r>
      <w:r>
        <w:fldChar w:fldCharType="end"/>
      </w:r>
    </w:p>
    <w:p w14:paraId="7E403E56" w14:textId="7D3B34C6" w:rsidR="00B54F9D" w:rsidRDefault="00B54F9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_Toc67992448 \h </w:instrText>
      </w:r>
      <w:r>
        <w:fldChar w:fldCharType="separate"/>
      </w:r>
      <w:r>
        <w:t>144</w:t>
      </w:r>
      <w:r>
        <w:fldChar w:fldCharType="end"/>
      </w:r>
    </w:p>
    <w:p w14:paraId="01A4531F" w14:textId="2CB61596" w:rsidR="00B54F9D" w:rsidRDefault="00B54F9D">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_Toc67992449 \h </w:instrText>
      </w:r>
      <w:r>
        <w:fldChar w:fldCharType="separate"/>
      </w:r>
      <w:r>
        <w:t>144</w:t>
      </w:r>
      <w:r>
        <w:fldChar w:fldCharType="end"/>
      </w:r>
    </w:p>
    <w:p w14:paraId="181572B4" w14:textId="359A5D5C" w:rsidR="00B54F9D" w:rsidRDefault="00B54F9D">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_Toc67992450 \h </w:instrText>
      </w:r>
      <w:r>
        <w:fldChar w:fldCharType="separate"/>
      </w:r>
      <w:r>
        <w:t>144</w:t>
      </w:r>
      <w:r>
        <w:fldChar w:fldCharType="end"/>
      </w:r>
    </w:p>
    <w:p w14:paraId="09DE1DD7" w14:textId="5417DE3E" w:rsidR="00B54F9D" w:rsidRDefault="00B54F9D">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_Toc67992451 \h </w:instrText>
      </w:r>
      <w:r>
        <w:fldChar w:fldCharType="separate"/>
      </w:r>
      <w:r>
        <w:t>145</w:t>
      </w:r>
      <w:r>
        <w:fldChar w:fldCharType="end"/>
      </w:r>
    </w:p>
    <w:p w14:paraId="292B73CC" w14:textId="5262D432" w:rsidR="00B54F9D" w:rsidRDefault="00B54F9D">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_Toc67992452 \h </w:instrText>
      </w:r>
      <w:r>
        <w:fldChar w:fldCharType="separate"/>
      </w:r>
      <w:r>
        <w:t>146</w:t>
      </w:r>
      <w:r>
        <w:fldChar w:fldCharType="end"/>
      </w:r>
    </w:p>
    <w:p w14:paraId="03061B2A" w14:textId="54C94A1A" w:rsidR="00B54F9D" w:rsidRDefault="00B54F9D">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_Toc67992453 \h </w:instrText>
      </w:r>
      <w:r>
        <w:fldChar w:fldCharType="separate"/>
      </w:r>
      <w:r>
        <w:t>147</w:t>
      </w:r>
      <w:r>
        <w:fldChar w:fldCharType="end"/>
      </w:r>
    </w:p>
    <w:p w14:paraId="1C4CBF03" w14:textId="18800058" w:rsidR="00B54F9D" w:rsidRDefault="00B54F9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_Toc67992454 \h </w:instrText>
      </w:r>
      <w:r>
        <w:fldChar w:fldCharType="separate"/>
      </w:r>
      <w:r>
        <w:t>147</w:t>
      </w:r>
      <w:r>
        <w:fldChar w:fldCharType="end"/>
      </w:r>
    </w:p>
    <w:p w14:paraId="4748A062" w14:textId="3FCA3B0C" w:rsidR="00B54F9D" w:rsidRDefault="00B54F9D">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_Toc67992455 \h </w:instrText>
      </w:r>
      <w:r>
        <w:fldChar w:fldCharType="separate"/>
      </w:r>
      <w:r>
        <w:t>148</w:t>
      </w:r>
      <w:r>
        <w:fldChar w:fldCharType="end"/>
      </w:r>
    </w:p>
    <w:p w14:paraId="483DB0F8" w14:textId="1EDAE86D" w:rsidR="00B54F9D" w:rsidRDefault="00B54F9D">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_Toc67992456 \h </w:instrText>
      </w:r>
      <w:r>
        <w:fldChar w:fldCharType="separate"/>
      </w:r>
      <w:r>
        <w:t>148</w:t>
      </w:r>
      <w:r>
        <w:fldChar w:fldCharType="end"/>
      </w:r>
    </w:p>
    <w:p w14:paraId="01BB08B1" w14:textId="454F2044" w:rsidR="00B54F9D" w:rsidRDefault="00B54F9D">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_Toc67992457 \h </w:instrText>
      </w:r>
      <w:r>
        <w:fldChar w:fldCharType="separate"/>
      </w:r>
      <w:r>
        <w:t>148</w:t>
      </w:r>
      <w:r>
        <w:fldChar w:fldCharType="end"/>
      </w:r>
    </w:p>
    <w:p w14:paraId="7F4925AB" w14:textId="3BB0D7A0" w:rsidR="00B54F9D" w:rsidRDefault="00B54F9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_Toc67992458 \h </w:instrText>
      </w:r>
      <w:r>
        <w:fldChar w:fldCharType="separate"/>
      </w:r>
      <w:r>
        <w:t>150</w:t>
      </w:r>
      <w:r>
        <w:fldChar w:fldCharType="end"/>
      </w:r>
    </w:p>
    <w:p w14:paraId="34371A3E" w14:textId="792679CF" w:rsidR="00B54F9D" w:rsidRDefault="00B54F9D">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_Toc67992459 \h </w:instrText>
      </w:r>
      <w:r>
        <w:fldChar w:fldCharType="separate"/>
      </w:r>
      <w:r>
        <w:t>151</w:t>
      </w:r>
      <w:r>
        <w:fldChar w:fldCharType="end"/>
      </w:r>
    </w:p>
    <w:p w14:paraId="40F69683" w14:textId="3C1607B3" w:rsidR="00B54F9D" w:rsidRDefault="00B54F9D">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_Toc67992460 \h </w:instrText>
      </w:r>
      <w:r>
        <w:fldChar w:fldCharType="separate"/>
      </w:r>
      <w:r>
        <w:t>151</w:t>
      </w:r>
      <w:r>
        <w:fldChar w:fldCharType="end"/>
      </w:r>
    </w:p>
    <w:p w14:paraId="4EF8FF33" w14:textId="7D5F5BE2" w:rsidR="00B54F9D" w:rsidRDefault="00B54F9D">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_Toc67992461 \h </w:instrText>
      </w:r>
      <w:r>
        <w:fldChar w:fldCharType="separate"/>
      </w:r>
      <w:r>
        <w:t>151</w:t>
      </w:r>
      <w:r>
        <w:fldChar w:fldCharType="end"/>
      </w:r>
    </w:p>
    <w:p w14:paraId="416318AD" w14:textId="676242D3" w:rsidR="00B54F9D" w:rsidRDefault="00B54F9D">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_Toc67992462 \h </w:instrText>
      </w:r>
      <w:r>
        <w:fldChar w:fldCharType="separate"/>
      </w:r>
      <w:r>
        <w:t>151</w:t>
      </w:r>
      <w:r>
        <w:fldChar w:fldCharType="end"/>
      </w:r>
    </w:p>
    <w:p w14:paraId="11B673D3" w14:textId="4F380352" w:rsidR="00B54F9D" w:rsidRDefault="00B54F9D">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_Toc67992463 \h </w:instrText>
      </w:r>
      <w:r>
        <w:fldChar w:fldCharType="separate"/>
      </w:r>
      <w:r>
        <w:t>152</w:t>
      </w:r>
      <w:r>
        <w:fldChar w:fldCharType="end"/>
      </w:r>
    </w:p>
    <w:p w14:paraId="1F862A5D" w14:textId="099DEEC0" w:rsidR="00B54F9D" w:rsidRDefault="00B54F9D">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_Toc67992464 \h </w:instrText>
      </w:r>
      <w:r>
        <w:fldChar w:fldCharType="separate"/>
      </w:r>
      <w:r>
        <w:t>153</w:t>
      </w:r>
      <w:r>
        <w:fldChar w:fldCharType="end"/>
      </w:r>
    </w:p>
    <w:p w14:paraId="7913FAE9" w14:textId="6360C867" w:rsidR="00B54F9D" w:rsidRDefault="00B54F9D">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_Toc67992465 \h </w:instrText>
      </w:r>
      <w:r>
        <w:fldChar w:fldCharType="separate"/>
      </w:r>
      <w:r>
        <w:t>153</w:t>
      </w:r>
      <w:r>
        <w:fldChar w:fldCharType="end"/>
      </w:r>
    </w:p>
    <w:p w14:paraId="0E8DC7A4" w14:textId="324DD7AA" w:rsidR="00B54F9D" w:rsidRDefault="00B54F9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_Toc67992466 \h </w:instrText>
      </w:r>
      <w:r>
        <w:fldChar w:fldCharType="separate"/>
      </w:r>
      <w:r>
        <w:t>154</w:t>
      </w:r>
      <w:r>
        <w:fldChar w:fldCharType="end"/>
      </w:r>
    </w:p>
    <w:p w14:paraId="70308FF4" w14:textId="1853CEB8" w:rsidR="00B54F9D" w:rsidRDefault="00B54F9D">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_Toc67992467 \h </w:instrText>
      </w:r>
      <w:r>
        <w:fldChar w:fldCharType="separate"/>
      </w:r>
      <w:r>
        <w:t>154</w:t>
      </w:r>
      <w:r>
        <w:fldChar w:fldCharType="end"/>
      </w:r>
    </w:p>
    <w:p w14:paraId="120F7862" w14:textId="745E17D1" w:rsidR="00B54F9D" w:rsidRDefault="00B54F9D">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_Toc67992468 \h </w:instrText>
      </w:r>
      <w:r>
        <w:fldChar w:fldCharType="separate"/>
      </w:r>
      <w:r>
        <w:t>154</w:t>
      </w:r>
      <w:r>
        <w:fldChar w:fldCharType="end"/>
      </w:r>
    </w:p>
    <w:p w14:paraId="7689FB13" w14:textId="5FFC5254" w:rsidR="00B54F9D" w:rsidRDefault="00B54F9D">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_Toc67992469 \h </w:instrText>
      </w:r>
      <w:r>
        <w:fldChar w:fldCharType="separate"/>
      </w:r>
      <w:r>
        <w:t>154</w:t>
      </w:r>
      <w:r>
        <w:fldChar w:fldCharType="end"/>
      </w:r>
    </w:p>
    <w:p w14:paraId="2671FFF0" w14:textId="739AD0BD" w:rsidR="00B54F9D" w:rsidRDefault="00B54F9D">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_Toc67992470 \h </w:instrText>
      </w:r>
      <w:r>
        <w:fldChar w:fldCharType="separate"/>
      </w:r>
      <w:r>
        <w:t>156</w:t>
      </w:r>
      <w:r>
        <w:fldChar w:fldCharType="end"/>
      </w:r>
    </w:p>
    <w:p w14:paraId="7E7473B9" w14:textId="5E99711C" w:rsidR="00B54F9D" w:rsidRDefault="00B54F9D">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_Toc67992471 \h </w:instrText>
      </w:r>
      <w:r>
        <w:fldChar w:fldCharType="separate"/>
      </w:r>
      <w:r>
        <w:t>158</w:t>
      </w:r>
      <w:r>
        <w:fldChar w:fldCharType="end"/>
      </w:r>
    </w:p>
    <w:p w14:paraId="548882BB" w14:textId="22C36E26" w:rsidR="00B54F9D" w:rsidRDefault="00B54F9D">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_Toc67992472 \h </w:instrText>
      </w:r>
      <w:r>
        <w:fldChar w:fldCharType="separate"/>
      </w:r>
      <w:r>
        <w:t>160</w:t>
      </w:r>
      <w:r>
        <w:fldChar w:fldCharType="end"/>
      </w:r>
    </w:p>
    <w:p w14:paraId="140C29F6" w14:textId="360DD5E5" w:rsidR="00B54F9D" w:rsidRDefault="00B54F9D">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_Toc67992473 \h </w:instrText>
      </w:r>
      <w:r>
        <w:fldChar w:fldCharType="separate"/>
      </w:r>
      <w:r>
        <w:t>160</w:t>
      </w:r>
      <w:r>
        <w:fldChar w:fldCharType="end"/>
      </w:r>
    </w:p>
    <w:p w14:paraId="31B276AB" w14:textId="177BCD89" w:rsidR="00B54F9D" w:rsidRDefault="00B54F9D">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_Toc67992474 \h </w:instrText>
      </w:r>
      <w:r>
        <w:fldChar w:fldCharType="separate"/>
      </w:r>
      <w:r>
        <w:t>160</w:t>
      </w:r>
      <w:r>
        <w:fldChar w:fldCharType="end"/>
      </w:r>
    </w:p>
    <w:p w14:paraId="267F4FB8" w14:textId="03A1782F" w:rsidR="00B54F9D" w:rsidRDefault="00B54F9D">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_Toc67992475 \h </w:instrText>
      </w:r>
      <w:r>
        <w:fldChar w:fldCharType="separate"/>
      </w:r>
      <w:r>
        <w:t>160</w:t>
      </w:r>
      <w:r>
        <w:fldChar w:fldCharType="end"/>
      </w:r>
    </w:p>
    <w:p w14:paraId="7D221843" w14:textId="22F393AB" w:rsidR="00B54F9D" w:rsidRDefault="00B54F9D">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_Toc67992476 \h </w:instrText>
      </w:r>
      <w:r>
        <w:fldChar w:fldCharType="separate"/>
      </w:r>
      <w:r>
        <w:t>160</w:t>
      </w:r>
      <w:r>
        <w:fldChar w:fldCharType="end"/>
      </w:r>
    </w:p>
    <w:p w14:paraId="2009BB0D" w14:textId="57B28677" w:rsidR="00B54F9D" w:rsidRDefault="00B54F9D">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_Toc67992477 \h </w:instrText>
      </w:r>
      <w:r>
        <w:fldChar w:fldCharType="separate"/>
      </w:r>
      <w:r>
        <w:t>160</w:t>
      </w:r>
      <w:r>
        <w:fldChar w:fldCharType="end"/>
      </w:r>
    </w:p>
    <w:p w14:paraId="3059AD2D" w14:textId="3BD14844" w:rsidR="00B54F9D" w:rsidRDefault="00B54F9D">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_Toc67992478 \h </w:instrText>
      </w:r>
      <w:r>
        <w:fldChar w:fldCharType="separate"/>
      </w:r>
      <w:r>
        <w:t>161</w:t>
      </w:r>
      <w:r>
        <w:fldChar w:fldCharType="end"/>
      </w:r>
    </w:p>
    <w:p w14:paraId="7B556DD0" w14:textId="1C6AB4A6" w:rsidR="00B54F9D" w:rsidRDefault="00B54F9D">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_Toc67992479 \h </w:instrText>
      </w:r>
      <w:r>
        <w:fldChar w:fldCharType="separate"/>
      </w:r>
      <w:r>
        <w:t>164</w:t>
      </w:r>
      <w:r>
        <w:fldChar w:fldCharType="end"/>
      </w:r>
    </w:p>
    <w:p w14:paraId="1762B5EF" w14:textId="2BB97412" w:rsidR="00B54F9D" w:rsidRDefault="00B54F9D">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_Toc67992480 \h </w:instrText>
      </w:r>
      <w:r>
        <w:fldChar w:fldCharType="separate"/>
      </w:r>
      <w:r>
        <w:t>165</w:t>
      </w:r>
      <w:r>
        <w:fldChar w:fldCharType="end"/>
      </w:r>
    </w:p>
    <w:p w14:paraId="40EA3E8F" w14:textId="4A12E2A5" w:rsidR="00B54F9D" w:rsidRDefault="00B54F9D">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_Toc67992481 \h </w:instrText>
      </w:r>
      <w:r>
        <w:fldChar w:fldCharType="separate"/>
      </w:r>
      <w:r>
        <w:t>168</w:t>
      </w:r>
      <w:r>
        <w:fldChar w:fldCharType="end"/>
      </w:r>
    </w:p>
    <w:p w14:paraId="756EB848" w14:textId="3527D8FB" w:rsidR="00B54F9D" w:rsidRDefault="00B54F9D">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_Toc67992482 \h </w:instrText>
      </w:r>
      <w:r>
        <w:fldChar w:fldCharType="separate"/>
      </w:r>
      <w:r>
        <w:t>171</w:t>
      </w:r>
      <w:r>
        <w:fldChar w:fldCharType="end"/>
      </w:r>
    </w:p>
    <w:p w14:paraId="33A0952C" w14:textId="3C5C4BEA" w:rsidR="00B54F9D" w:rsidRDefault="00B54F9D">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_Toc67992483 \h </w:instrText>
      </w:r>
      <w:r>
        <w:fldChar w:fldCharType="separate"/>
      </w:r>
      <w:r>
        <w:t>171</w:t>
      </w:r>
      <w:r>
        <w:fldChar w:fldCharType="end"/>
      </w:r>
    </w:p>
    <w:p w14:paraId="32878BEE" w14:textId="67F5DAEC" w:rsidR="00B54F9D" w:rsidRDefault="00B54F9D">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_Toc67992484 \h </w:instrText>
      </w:r>
      <w:r>
        <w:fldChar w:fldCharType="separate"/>
      </w:r>
      <w:r>
        <w:t>171</w:t>
      </w:r>
      <w:r>
        <w:fldChar w:fldCharType="end"/>
      </w:r>
    </w:p>
    <w:p w14:paraId="1510063A" w14:textId="23D3D79F" w:rsidR="00B54F9D" w:rsidRDefault="00B54F9D">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_Toc67992485 \h </w:instrText>
      </w:r>
      <w:r>
        <w:fldChar w:fldCharType="separate"/>
      </w:r>
      <w:r>
        <w:t>173</w:t>
      </w:r>
      <w:r>
        <w:fldChar w:fldCharType="end"/>
      </w:r>
    </w:p>
    <w:p w14:paraId="22CB8D9A" w14:textId="57BB492E" w:rsidR="00B54F9D" w:rsidRDefault="00B54F9D">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_Toc67992486 \h </w:instrText>
      </w:r>
      <w:r>
        <w:fldChar w:fldCharType="separate"/>
      </w:r>
      <w:r>
        <w:t>174</w:t>
      </w:r>
      <w:r>
        <w:fldChar w:fldCharType="end"/>
      </w:r>
    </w:p>
    <w:p w14:paraId="76041F10" w14:textId="1F3C6193" w:rsidR="00B54F9D" w:rsidRDefault="00B54F9D">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_Toc67992487 \h </w:instrText>
      </w:r>
      <w:r>
        <w:fldChar w:fldCharType="separate"/>
      </w:r>
      <w:r>
        <w:t>174</w:t>
      </w:r>
      <w:r>
        <w:fldChar w:fldCharType="end"/>
      </w:r>
    </w:p>
    <w:p w14:paraId="1728AC04" w14:textId="2A1CDE6C" w:rsidR="00B54F9D" w:rsidRDefault="00B54F9D">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_Toc67992488 \h </w:instrText>
      </w:r>
      <w:r>
        <w:fldChar w:fldCharType="separate"/>
      </w:r>
      <w:r>
        <w:t>174</w:t>
      </w:r>
      <w:r>
        <w:fldChar w:fldCharType="end"/>
      </w:r>
    </w:p>
    <w:p w14:paraId="0E5BCB08" w14:textId="47747D1A" w:rsidR="00B54F9D" w:rsidRDefault="00B54F9D">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_Toc67992489 \h </w:instrText>
      </w:r>
      <w:r>
        <w:fldChar w:fldCharType="separate"/>
      </w:r>
      <w:r>
        <w:t>174</w:t>
      </w:r>
      <w:r>
        <w:fldChar w:fldCharType="end"/>
      </w:r>
    </w:p>
    <w:p w14:paraId="7288A082" w14:textId="22DB1ECB" w:rsidR="00B54F9D" w:rsidRDefault="00B54F9D">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_Toc67992490 \h </w:instrText>
      </w:r>
      <w:r>
        <w:fldChar w:fldCharType="separate"/>
      </w:r>
      <w:r>
        <w:t>174</w:t>
      </w:r>
      <w:r>
        <w:fldChar w:fldCharType="end"/>
      </w:r>
    </w:p>
    <w:p w14:paraId="7E829AAD" w14:textId="41D0108E" w:rsidR="00B54F9D" w:rsidRDefault="00B54F9D">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_Toc67992491 \h </w:instrText>
      </w:r>
      <w:r>
        <w:fldChar w:fldCharType="separate"/>
      </w:r>
      <w:r>
        <w:t>175</w:t>
      </w:r>
      <w:r>
        <w:fldChar w:fldCharType="end"/>
      </w:r>
    </w:p>
    <w:p w14:paraId="7374DE00" w14:textId="5FE15802" w:rsidR="00B54F9D" w:rsidRDefault="00B54F9D">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_Toc67992492 \h </w:instrText>
      </w:r>
      <w:r>
        <w:fldChar w:fldCharType="separate"/>
      </w:r>
      <w:r>
        <w:t>176</w:t>
      </w:r>
      <w:r>
        <w:fldChar w:fldCharType="end"/>
      </w:r>
    </w:p>
    <w:p w14:paraId="65758947" w14:textId="773EA67D" w:rsidR="00B54F9D" w:rsidRDefault="00B54F9D">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_Toc67992493 \h </w:instrText>
      </w:r>
      <w:r>
        <w:fldChar w:fldCharType="separate"/>
      </w:r>
      <w:r>
        <w:t>178</w:t>
      </w:r>
      <w:r>
        <w:fldChar w:fldCharType="end"/>
      </w:r>
    </w:p>
    <w:p w14:paraId="69205C8E" w14:textId="7D433CCA" w:rsidR="00B54F9D" w:rsidRDefault="00B54F9D">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_Toc67992494 \h </w:instrText>
      </w:r>
      <w:r>
        <w:fldChar w:fldCharType="separate"/>
      </w:r>
      <w:r>
        <w:t>179</w:t>
      </w:r>
      <w:r>
        <w:fldChar w:fldCharType="end"/>
      </w:r>
    </w:p>
    <w:p w14:paraId="198BA5C8" w14:textId="7117AA64" w:rsidR="00B54F9D" w:rsidRDefault="00B54F9D">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_Toc67992495 \h </w:instrText>
      </w:r>
      <w:r>
        <w:fldChar w:fldCharType="separate"/>
      </w:r>
      <w:r>
        <w:t>180</w:t>
      </w:r>
      <w:r>
        <w:fldChar w:fldCharType="end"/>
      </w:r>
    </w:p>
    <w:p w14:paraId="1D63963E" w14:textId="793C04DB" w:rsidR="00B54F9D" w:rsidRDefault="00B54F9D">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_Toc67992496 \h </w:instrText>
      </w:r>
      <w:r>
        <w:fldChar w:fldCharType="separate"/>
      </w:r>
      <w:r>
        <w:t>181</w:t>
      </w:r>
      <w:r>
        <w:fldChar w:fldCharType="end"/>
      </w:r>
    </w:p>
    <w:p w14:paraId="10877EED" w14:textId="1A5E998B" w:rsidR="00B54F9D" w:rsidRDefault="00B54F9D">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_Toc67992497 \h </w:instrText>
      </w:r>
      <w:r>
        <w:fldChar w:fldCharType="separate"/>
      </w:r>
      <w:r>
        <w:t>182</w:t>
      </w:r>
      <w:r>
        <w:fldChar w:fldCharType="end"/>
      </w:r>
    </w:p>
    <w:p w14:paraId="391CF8A1" w14:textId="757572CA" w:rsidR="00B54F9D" w:rsidRDefault="00B54F9D">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_Toc67992498 \h </w:instrText>
      </w:r>
      <w:r>
        <w:fldChar w:fldCharType="separate"/>
      </w:r>
      <w:r>
        <w:t>182</w:t>
      </w:r>
      <w:r>
        <w:fldChar w:fldCharType="end"/>
      </w:r>
    </w:p>
    <w:p w14:paraId="277B0A9D" w14:textId="3FFAD15C" w:rsidR="00B54F9D" w:rsidRDefault="00B54F9D">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_Toc67992499 \h </w:instrText>
      </w:r>
      <w:r>
        <w:fldChar w:fldCharType="separate"/>
      </w:r>
      <w:r>
        <w:t>182</w:t>
      </w:r>
      <w:r>
        <w:fldChar w:fldCharType="end"/>
      </w:r>
    </w:p>
    <w:p w14:paraId="3652DF82" w14:textId="4E675D64" w:rsidR="00B54F9D" w:rsidRDefault="00B54F9D">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_Toc67992500 \h </w:instrText>
      </w:r>
      <w:r>
        <w:fldChar w:fldCharType="separate"/>
      </w:r>
      <w:r>
        <w:t>184</w:t>
      </w:r>
      <w:r>
        <w:fldChar w:fldCharType="end"/>
      </w:r>
    </w:p>
    <w:p w14:paraId="24555A17" w14:textId="24E2C833" w:rsidR="00B54F9D" w:rsidRDefault="00B54F9D">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_Toc67992501 \h </w:instrText>
      </w:r>
      <w:r>
        <w:fldChar w:fldCharType="separate"/>
      </w:r>
      <w:r>
        <w:t>184</w:t>
      </w:r>
      <w:r>
        <w:fldChar w:fldCharType="end"/>
      </w:r>
    </w:p>
    <w:p w14:paraId="796DF25A" w14:textId="5CC736DD" w:rsidR="00B54F9D" w:rsidRDefault="00B54F9D">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_Toc67992502 \h </w:instrText>
      </w:r>
      <w:r>
        <w:fldChar w:fldCharType="separate"/>
      </w:r>
      <w:r>
        <w:t>184</w:t>
      </w:r>
      <w:r>
        <w:fldChar w:fldCharType="end"/>
      </w:r>
    </w:p>
    <w:p w14:paraId="09F76A46" w14:textId="33518BF9" w:rsidR="00B54F9D" w:rsidRDefault="00B54F9D">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_Toc67992503 \h </w:instrText>
      </w:r>
      <w:r>
        <w:fldChar w:fldCharType="separate"/>
      </w:r>
      <w:r>
        <w:t>185</w:t>
      </w:r>
      <w:r>
        <w:fldChar w:fldCharType="end"/>
      </w:r>
    </w:p>
    <w:p w14:paraId="73B4B167" w14:textId="24273057" w:rsidR="00B54F9D" w:rsidRDefault="00B54F9D">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_Toc67992504 \h </w:instrText>
      </w:r>
      <w:r>
        <w:fldChar w:fldCharType="separate"/>
      </w:r>
      <w:r>
        <w:t>185</w:t>
      </w:r>
      <w:r>
        <w:fldChar w:fldCharType="end"/>
      </w:r>
    </w:p>
    <w:p w14:paraId="7606C289" w14:textId="51AEEC4F" w:rsidR="00B54F9D" w:rsidRDefault="00B54F9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_Toc67992505 \h </w:instrText>
      </w:r>
      <w:r>
        <w:fldChar w:fldCharType="separate"/>
      </w:r>
      <w:r>
        <w:t>186</w:t>
      </w:r>
      <w:r>
        <w:fldChar w:fldCharType="end"/>
      </w:r>
    </w:p>
    <w:p w14:paraId="7C62075D" w14:textId="549756E0" w:rsidR="00B54F9D" w:rsidRDefault="00B54F9D">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_Toc67992506 \h </w:instrText>
      </w:r>
      <w:r>
        <w:fldChar w:fldCharType="separate"/>
      </w:r>
      <w:r>
        <w:t>186</w:t>
      </w:r>
      <w:r>
        <w:fldChar w:fldCharType="end"/>
      </w:r>
    </w:p>
    <w:p w14:paraId="57C175E4" w14:textId="574F98FF" w:rsidR="00B54F9D" w:rsidRDefault="00B54F9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_Toc67992507 \h </w:instrText>
      </w:r>
      <w:r>
        <w:fldChar w:fldCharType="separate"/>
      </w:r>
      <w:r>
        <w:t>186</w:t>
      </w:r>
      <w:r>
        <w:fldChar w:fldCharType="end"/>
      </w:r>
    </w:p>
    <w:p w14:paraId="33D49674" w14:textId="464A524E" w:rsidR="00B54F9D" w:rsidRDefault="00B54F9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_Toc67992508 \h </w:instrText>
      </w:r>
      <w:r>
        <w:fldChar w:fldCharType="separate"/>
      </w:r>
      <w:r>
        <w:t>188</w:t>
      </w:r>
      <w:r>
        <w:fldChar w:fldCharType="end"/>
      </w:r>
    </w:p>
    <w:p w14:paraId="7D9CA5D2" w14:textId="24EFBA5B" w:rsidR="00B54F9D" w:rsidRDefault="00B54F9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_Toc67992509 \h </w:instrText>
      </w:r>
      <w:r>
        <w:fldChar w:fldCharType="separate"/>
      </w:r>
      <w:r>
        <w:t>188</w:t>
      </w:r>
      <w:r>
        <w:fldChar w:fldCharType="end"/>
      </w:r>
    </w:p>
    <w:p w14:paraId="7D9266A4" w14:textId="1E24D230" w:rsidR="00B54F9D" w:rsidRDefault="00B54F9D">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_Toc67992510 \h </w:instrText>
      </w:r>
      <w:r>
        <w:fldChar w:fldCharType="separate"/>
      </w:r>
      <w:r>
        <w:t>188</w:t>
      </w:r>
      <w:r>
        <w:fldChar w:fldCharType="end"/>
      </w:r>
    </w:p>
    <w:p w14:paraId="74789D6F" w14:textId="3F38373A" w:rsidR="00B54F9D" w:rsidRDefault="00B54F9D">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_Toc67992511 \h </w:instrText>
      </w:r>
      <w:r>
        <w:fldChar w:fldCharType="separate"/>
      </w:r>
      <w:r>
        <w:t>188</w:t>
      </w:r>
      <w:r>
        <w:fldChar w:fldCharType="end"/>
      </w:r>
    </w:p>
    <w:p w14:paraId="523C8EE7" w14:textId="26D75FC7" w:rsidR="00B54F9D" w:rsidRDefault="00B54F9D">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_Toc67992512 \h </w:instrText>
      </w:r>
      <w:r>
        <w:fldChar w:fldCharType="separate"/>
      </w:r>
      <w:r>
        <w:t>188</w:t>
      </w:r>
      <w:r>
        <w:fldChar w:fldCharType="end"/>
      </w:r>
    </w:p>
    <w:p w14:paraId="78431D30" w14:textId="44686D59" w:rsidR="00B54F9D" w:rsidRDefault="00B54F9D">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_Toc67992513 \h </w:instrText>
      </w:r>
      <w:r>
        <w:fldChar w:fldCharType="separate"/>
      </w:r>
      <w:r>
        <w:t>189</w:t>
      </w:r>
      <w:r>
        <w:fldChar w:fldCharType="end"/>
      </w:r>
    </w:p>
    <w:p w14:paraId="41C3C282" w14:textId="6E799F80" w:rsidR="00B54F9D" w:rsidRDefault="00B54F9D">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_Toc67992514 \h </w:instrText>
      </w:r>
      <w:r>
        <w:fldChar w:fldCharType="separate"/>
      </w:r>
      <w:r>
        <w:t>189</w:t>
      </w:r>
      <w:r>
        <w:fldChar w:fldCharType="end"/>
      </w:r>
    </w:p>
    <w:p w14:paraId="0E09C9AD" w14:textId="6E954A42" w:rsidR="00B54F9D" w:rsidRDefault="00B54F9D">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_Toc67992515 \h </w:instrText>
      </w:r>
      <w:r>
        <w:fldChar w:fldCharType="separate"/>
      </w:r>
      <w:r>
        <w:t>189</w:t>
      </w:r>
      <w:r>
        <w:fldChar w:fldCharType="end"/>
      </w:r>
    </w:p>
    <w:p w14:paraId="288A9A29" w14:textId="3D131FD8" w:rsidR="00B54F9D" w:rsidRDefault="00B54F9D">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_Toc67992516 \h </w:instrText>
      </w:r>
      <w:r>
        <w:fldChar w:fldCharType="separate"/>
      </w:r>
      <w:r>
        <w:t>190</w:t>
      </w:r>
      <w:r>
        <w:fldChar w:fldCharType="end"/>
      </w:r>
    </w:p>
    <w:p w14:paraId="6848E617" w14:textId="6F02FA39" w:rsidR="00B54F9D" w:rsidRDefault="00B54F9D">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_Toc67992517 \h </w:instrText>
      </w:r>
      <w:r>
        <w:fldChar w:fldCharType="separate"/>
      </w:r>
      <w:r>
        <w:t>190</w:t>
      </w:r>
      <w:r>
        <w:fldChar w:fldCharType="end"/>
      </w:r>
    </w:p>
    <w:p w14:paraId="4FB00055" w14:textId="38927E48" w:rsidR="00B54F9D" w:rsidRDefault="00B54F9D">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_Toc67992518 \h </w:instrText>
      </w:r>
      <w:r>
        <w:fldChar w:fldCharType="separate"/>
      </w:r>
      <w:r>
        <w:t>190</w:t>
      </w:r>
      <w:r>
        <w:fldChar w:fldCharType="end"/>
      </w:r>
    </w:p>
    <w:p w14:paraId="2E09A003" w14:textId="3983AC06" w:rsidR="00B54F9D" w:rsidRDefault="00B54F9D">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_Toc67992519 \h </w:instrText>
      </w:r>
      <w:r>
        <w:fldChar w:fldCharType="separate"/>
      </w:r>
      <w:r>
        <w:t>191</w:t>
      </w:r>
      <w:r>
        <w:fldChar w:fldCharType="end"/>
      </w:r>
    </w:p>
    <w:p w14:paraId="424C527B" w14:textId="3FBC376F" w:rsidR="00B54F9D" w:rsidRDefault="00B54F9D">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_Toc67992520 \h </w:instrText>
      </w:r>
      <w:r>
        <w:fldChar w:fldCharType="separate"/>
      </w:r>
      <w:r>
        <w:t>191</w:t>
      </w:r>
      <w:r>
        <w:fldChar w:fldCharType="end"/>
      </w:r>
    </w:p>
    <w:p w14:paraId="050505CA" w14:textId="4EFCD203" w:rsidR="00B54F9D" w:rsidRDefault="00B54F9D">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_Toc67992521 \h </w:instrText>
      </w:r>
      <w:r>
        <w:fldChar w:fldCharType="separate"/>
      </w:r>
      <w:r>
        <w:t>191</w:t>
      </w:r>
      <w:r>
        <w:fldChar w:fldCharType="end"/>
      </w:r>
    </w:p>
    <w:p w14:paraId="2CBBC657" w14:textId="73F85E7A" w:rsidR="00B54F9D" w:rsidRDefault="00B54F9D">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_Toc67992522 \h </w:instrText>
      </w:r>
      <w:r>
        <w:fldChar w:fldCharType="separate"/>
      </w:r>
      <w:r>
        <w:t>191</w:t>
      </w:r>
      <w:r>
        <w:fldChar w:fldCharType="end"/>
      </w:r>
    </w:p>
    <w:p w14:paraId="3AB4B4AC" w14:textId="41674293" w:rsidR="00B54F9D" w:rsidRDefault="00B54F9D">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_Toc67992523 \h </w:instrText>
      </w:r>
      <w:r>
        <w:fldChar w:fldCharType="separate"/>
      </w:r>
      <w:r>
        <w:t>191</w:t>
      </w:r>
      <w:r>
        <w:fldChar w:fldCharType="end"/>
      </w:r>
    </w:p>
    <w:p w14:paraId="418405BF" w14:textId="4332CCA6" w:rsidR="00B54F9D" w:rsidRDefault="00B54F9D">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_Toc67992524 \h </w:instrText>
      </w:r>
      <w:r>
        <w:fldChar w:fldCharType="separate"/>
      </w:r>
      <w:r>
        <w:t>192</w:t>
      </w:r>
      <w:r>
        <w:fldChar w:fldCharType="end"/>
      </w:r>
    </w:p>
    <w:p w14:paraId="00DD535F" w14:textId="36C1FC3E" w:rsidR="00B54F9D" w:rsidRDefault="00B54F9D">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_Toc67992525 \h </w:instrText>
      </w:r>
      <w:r>
        <w:fldChar w:fldCharType="separate"/>
      </w:r>
      <w:r>
        <w:t>192</w:t>
      </w:r>
      <w:r>
        <w:fldChar w:fldCharType="end"/>
      </w:r>
    </w:p>
    <w:p w14:paraId="45D414F7" w14:textId="3E2EB268" w:rsidR="00B54F9D" w:rsidRDefault="00B54F9D">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_Toc67992526 \h </w:instrText>
      </w:r>
      <w:r>
        <w:fldChar w:fldCharType="separate"/>
      </w:r>
      <w:r>
        <w:t>192</w:t>
      </w:r>
      <w:r>
        <w:fldChar w:fldCharType="end"/>
      </w:r>
    </w:p>
    <w:p w14:paraId="74351D12" w14:textId="2B439E06" w:rsidR="00B54F9D" w:rsidRDefault="00B54F9D">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_Toc67992527 \h </w:instrText>
      </w:r>
      <w:r>
        <w:fldChar w:fldCharType="separate"/>
      </w:r>
      <w:r>
        <w:t>193</w:t>
      </w:r>
      <w:r>
        <w:fldChar w:fldCharType="end"/>
      </w:r>
    </w:p>
    <w:p w14:paraId="34A942EF" w14:textId="148D9451" w:rsidR="00B54F9D" w:rsidRDefault="00B54F9D">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_Toc67992528 \h </w:instrText>
      </w:r>
      <w:r>
        <w:fldChar w:fldCharType="separate"/>
      </w:r>
      <w:r>
        <w:t>194</w:t>
      </w:r>
      <w:r>
        <w:fldChar w:fldCharType="end"/>
      </w:r>
    </w:p>
    <w:p w14:paraId="5C79AD5A" w14:textId="094AD0CA" w:rsidR="00B54F9D" w:rsidRDefault="00B54F9D">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_Toc67992529 \h </w:instrText>
      </w:r>
      <w:r>
        <w:fldChar w:fldCharType="separate"/>
      </w:r>
      <w:r>
        <w:t>194</w:t>
      </w:r>
      <w:r>
        <w:fldChar w:fldCharType="end"/>
      </w:r>
    </w:p>
    <w:p w14:paraId="42FC506E" w14:textId="47ED4038" w:rsidR="00B54F9D" w:rsidRDefault="00B54F9D">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_Toc67992530 \h </w:instrText>
      </w:r>
      <w:r>
        <w:fldChar w:fldCharType="separate"/>
      </w:r>
      <w:r>
        <w:t>194</w:t>
      </w:r>
      <w:r>
        <w:fldChar w:fldCharType="end"/>
      </w:r>
    </w:p>
    <w:p w14:paraId="64A653AA" w14:textId="1A1E52EE" w:rsidR="00B54F9D" w:rsidRDefault="00B54F9D">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_Toc67992531 \h </w:instrText>
      </w:r>
      <w:r>
        <w:fldChar w:fldCharType="separate"/>
      </w:r>
      <w:r>
        <w:t>194</w:t>
      </w:r>
      <w:r>
        <w:fldChar w:fldCharType="end"/>
      </w:r>
    </w:p>
    <w:p w14:paraId="5BE49A71" w14:textId="3BAD54D0" w:rsidR="00B54F9D" w:rsidRDefault="00B54F9D">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_Toc67992532 \h </w:instrText>
      </w:r>
      <w:r>
        <w:fldChar w:fldCharType="separate"/>
      </w:r>
      <w:r>
        <w:t>195</w:t>
      </w:r>
      <w:r>
        <w:fldChar w:fldCharType="end"/>
      </w:r>
    </w:p>
    <w:p w14:paraId="6C05BA4A" w14:textId="2D9D8B33" w:rsidR="00B54F9D" w:rsidRDefault="00B54F9D">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_Toc67992533 \h </w:instrText>
      </w:r>
      <w:r>
        <w:fldChar w:fldCharType="separate"/>
      </w:r>
      <w:r>
        <w:t>195</w:t>
      </w:r>
      <w:r>
        <w:fldChar w:fldCharType="end"/>
      </w:r>
    </w:p>
    <w:p w14:paraId="32C88F89" w14:textId="63FC580A" w:rsidR="00B54F9D" w:rsidRDefault="00B54F9D">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_Toc67992534 \h </w:instrText>
      </w:r>
      <w:r>
        <w:fldChar w:fldCharType="separate"/>
      </w:r>
      <w:r>
        <w:t>195</w:t>
      </w:r>
      <w:r>
        <w:fldChar w:fldCharType="end"/>
      </w:r>
    </w:p>
    <w:p w14:paraId="53374EEA" w14:textId="56FEEB47" w:rsidR="00B54F9D" w:rsidRDefault="00B54F9D">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_Toc67992535 \h </w:instrText>
      </w:r>
      <w:r>
        <w:fldChar w:fldCharType="separate"/>
      </w:r>
      <w:r>
        <w:t>196</w:t>
      </w:r>
      <w:r>
        <w:fldChar w:fldCharType="end"/>
      </w:r>
    </w:p>
    <w:p w14:paraId="0BDB402D" w14:textId="219D0BFA" w:rsidR="00B54F9D" w:rsidRDefault="00B54F9D">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_Toc67992536 \h </w:instrText>
      </w:r>
      <w:r>
        <w:fldChar w:fldCharType="separate"/>
      </w:r>
      <w:r>
        <w:t>199</w:t>
      </w:r>
      <w:r>
        <w:fldChar w:fldCharType="end"/>
      </w:r>
    </w:p>
    <w:p w14:paraId="7539B7AA" w14:textId="27BD1209" w:rsidR="00B54F9D" w:rsidRDefault="00B54F9D">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_Toc67992537 \h </w:instrText>
      </w:r>
      <w:r>
        <w:fldChar w:fldCharType="separate"/>
      </w:r>
      <w:r>
        <w:t>200</w:t>
      </w:r>
      <w:r>
        <w:fldChar w:fldCharType="end"/>
      </w:r>
    </w:p>
    <w:p w14:paraId="4247F33D" w14:textId="208BBD3A" w:rsidR="00B54F9D" w:rsidRDefault="00B54F9D">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_Toc67992538 \h </w:instrText>
      </w:r>
      <w:r>
        <w:fldChar w:fldCharType="separate"/>
      </w:r>
      <w:r>
        <w:t>201</w:t>
      </w:r>
      <w:r>
        <w:fldChar w:fldCharType="end"/>
      </w:r>
    </w:p>
    <w:p w14:paraId="5D4B3603" w14:textId="6D7BF5A1" w:rsidR="00B54F9D" w:rsidRDefault="00B54F9D">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_Toc67992539 \h </w:instrText>
      </w:r>
      <w:r>
        <w:fldChar w:fldCharType="separate"/>
      </w:r>
      <w:r>
        <w:t>201</w:t>
      </w:r>
      <w:r>
        <w:fldChar w:fldCharType="end"/>
      </w:r>
    </w:p>
    <w:p w14:paraId="2963FC8A" w14:textId="71A8F1CE" w:rsidR="00B54F9D" w:rsidRDefault="00B54F9D">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_Toc67992540 \h </w:instrText>
      </w:r>
      <w:r>
        <w:fldChar w:fldCharType="separate"/>
      </w:r>
      <w:r>
        <w:t>202</w:t>
      </w:r>
      <w:r>
        <w:fldChar w:fldCharType="end"/>
      </w:r>
    </w:p>
    <w:p w14:paraId="7BDBFFBD" w14:textId="364A821B" w:rsidR="00B54F9D" w:rsidRDefault="00B54F9D">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_Toc67992541 \h </w:instrText>
      </w:r>
      <w:r>
        <w:fldChar w:fldCharType="separate"/>
      </w:r>
      <w:r>
        <w:t>202</w:t>
      </w:r>
      <w:r>
        <w:fldChar w:fldCharType="end"/>
      </w:r>
    </w:p>
    <w:p w14:paraId="41EEEC0C" w14:textId="40A3B432" w:rsidR="00B54F9D" w:rsidRDefault="00B54F9D">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_Toc67992542 \h </w:instrText>
      </w:r>
      <w:r>
        <w:fldChar w:fldCharType="separate"/>
      </w:r>
      <w:r>
        <w:t>202</w:t>
      </w:r>
      <w:r>
        <w:fldChar w:fldCharType="end"/>
      </w:r>
    </w:p>
    <w:p w14:paraId="05E261E7" w14:textId="0059898B" w:rsidR="00B54F9D" w:rsidRDefault="00B54F9D">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_Toc67992543 \h </w:instrText>
      </w:r>
      <w:r>
        <w:fldChar w:fldCharType="separate"/>
      </w:r>
      <w:r>
        <w:t>205</w:t>
      </w:r>
      <w:r>
        <w:fldChar w:fldCharType="end"/>
      </w:r>
    </w:p>
    <w:p w14:paraId="58D290B7" w14:textId="37AC2914" w:rsidR="00B54F9D" w:rsidRDefault="00B54F9D">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_Toc67992544 \h </w:instrText>
      </w:r>
      <w:r>
        <w:fldChar w:fldCharType="separate"/>
      </w:r>
      <w:r>
        <w:t>205</w:t>
      </w:r>
      <w:r>
        <w:fldChar w:fldCharType="end"/>
      </w:r>
    </w:p>
    <w:p w14:paraId="2106A65B" w14:textId="7B829221" w:rsidR="00B54F9D" w:rsidRDefault="00B54F9D">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_Toc67992545 \h </w:instrText>
      </w:r>
      <w:r>
        <w:fldChar w:fldCharType="separate"/>
      </w:r>
      <w:r>
        <w:t>205</w:t>
      </w:r>
      <w:r>
        <w:fldChar w:fldCharType="end"/>
      </w:r>
    </w:p>
    <w:p w14:paraId="1728BDCA" w14:textId="4DD74A12" w:rsidR="00B54F9D" w:rsidRDefault="00B54F9D">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_Toc67992546 \h </w:instrText>
      </w:r>
      <w:r>
        <w:fldChar w:fldCharType="separate"/>
      </w:r>
      <w:r>
        <w:t>205</w:t>
      </w:r>
      <w:r>
        <w:fldChar w:fldCharType="end"/>
      </w:r>
    </w:p>
    <w:p w14:paraId="1105A1DD" w14:textId="119C04F0" w:rsidR="00B54F9D" w:rsidRDefault="00B54F9D">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_Toc67992547 \h </w:instrText>
      </w:r>
      <w:r>
        <w:fldChar w:fldCharType="separate"/>
      </w:r>
      <w:r>
        <w:t>206</w:t>
      </w:r>
      <w:r>
        <w:fldChar w:fldCharType="end"/>
      </w:r>
    </w:p>
    <w:p w14:paraId="201F4699" w14:textId="7D3C0224" w:rsidR="00B54F9D" w:rsidRDefault="00B54F9D">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_Toc67992548 \h </w:instrText>
      </w:r>
      <w:r>
        <w:fldChar w:fldCharType="separate"/>
      </w:r>
      <w:r>
        <w:t>206</w:t>
      </w:r>
      <w:r>
        <w:fldChar w:fldCharType="end"/>
      </w:r>
    </w:p>
    <w:p w14:paraId="6AE40E9B" w14:textId="5A22214F" w:rsidR="00B54F9D" w:rsidRDefault="00B54F9D">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_Toc67992549 \h </w:instrText>
      </w:r>
      <w:r>
        <w:fldChar w:fldCharType="separate"/>
      </w:r>
      <w:r>
        <w:t>206</w:t>
      </w:r>
      <w:r>
        <w:fldChar w:fldCharType="end"/>
      </w:r>
    </w:p>
    <w:p w14:paraId="4A1144E6" w14:textId="470AF97F" w:rsidR="00B54F9D" w:rsidRDefault="00B54F9D">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_Toc67992550 \h </w:instrText>
      </w:r>
      <w:r>
        <w:fldChar w:fldCharType="separate"/>
      </w:r>
      <w:r>
        <w:t>206</w:t>
      </w:r>
      <w:r>
        <w:fldChar w:fldCharType="end"/>
      </w:r>
    </w:p>
    <w:p w14:paraId="138CF74F" w14:textId="0EEBF274" w:rsidR="00B54F9D" w:rsidRDefault="00B54F9D">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_Toc67992551 \h </w:instrText>
      </w:r>
      <w:r>
        <w:fldChar w:fldCharType="separate"/>
      </w:r>
      <w:r>
        <w:t>206</w:t>
      </w:r>
      <w:r>
        <w:fldChar w:fldCharType="end"/>
      </w:r>
    </w:p>
    <w:p w14:paraId="21F85DAE" w14:textId="6447AF47" w:rsidR="00B54F9D" w:rsidRDefault="00B54F9D">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_Toc67992552 \h </w:instrText>
      </w:r>
      <w:r>
        <w:fldChar w:fldCharType="separate"/>
      </w:r>
      <w:r>
        <w:t>207</w:t>
      </w:r>
      <w:r>
        <w:fldChar w:fldCharType="end"/>
      </w:r>
    </w:p>
    <w:p w14:paraId="502E96BB" w14:textId="34705FD7" w:rsidR="00B54F9D" w:rsidRDefault="00B54F9D">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_Toc67992553 \h </w:instrText>
      </w:r>
      <w:r>
        <w:fldChar w:fldCharType="separate"/>
      </w:r>
      <w:r>
        <w:t>207</w:t>
      </w:r>
      <w:r>
        <w:fldChar w:fldCharType="end"/>
      </w:r>
    </w:p>
    <w:p w14:paraId="26595874" w14:textId="72CBF493" w:rsidR="00B54F9D" w:rsidRDefault="00B54F9D">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_Toc67992554 \h </w:instrText>
      </w:r>
      <w:r>
        <w:fldChar w:fldCharType="separate"/>
      </w:r>
      <w:r>
        <w:t>207</w:t>
      </w:r>
      <w:r>
        <w:fldChar w:fldCharType="end"/>
      </w:r>
    </w:p>
    <w:p w14:paraId="4CA32FC9" w14:textId="150C05E7" w:rsidR="00B54F9D" w:rsidRDefault="00B54F9D">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_Toc67992555 \h </w:instrText>
      </w:r>
      <w:r>
        <w:fldChar w:fldCharType="separate"/>
      </w:r>
      <w:r>
        <w:t>207</w:t>
      </w:r>
      <w:r>
        <w:fldChar w:fldCharType="end"/>
      </w:r>
    </w:p>
    <w:p w14:paraId="2B6CFD19" w14:textId="6949857F" w:rsidR="00B54F9D" w:rsidRDefault="00B54F9D">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_Toc67992556 \h </w:instrText>
      </w:r>
      <w:r>
        <w:fldChar w:fldCharType="separate"/>
      </w:r>
      <w:r>
        <w:t>207</w:t>
      </w:r>
      <w:r>
        <w:fldChar w:fldCharType="end"/>
      </w:r>
    </w:p>
    <w:p w14:paraId="0F368213" w14:textId="45DB77B1" w:rsidR="00B54F9D" w:rsidRDefault="00B54F9D">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_Toc67992557 \h </w:instrText>
      </w:r>
      <w:r>
        <w:fldChar w:fldCharType="separate"/>
      </w:r>
      <w:r>
        <w:t>207</w:t>
      </w:r>
      <w:r>
        <w:fldChar w:fldCharType="end"/>
      </w:r>
    </w:p>
    <w:p w14:paraId="3928CC26" w14:textId="2B3217AD" w:rsidR="00B54F9D" w:rsidRDefault="00B54F9D">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_Toc67992558 \h </w:instrText>
      </w:r>
      <w:r>
        <w:fldChar w:fldCharType="separate"/>
      </w:r>
      <w:r>
        <w:t>208</w:t>
      </w:r>
      <w:r>
        <w:fldChar w:fldCharType="end"/>
      </w:r>
    </w:p>
    <w:p w14:paraId="6D2C9EF3" w14:textId="09D13A90" w:rsidR="00B54F9D" w:rsidRDefault="00B54F9D">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_Toc67992559 \h </w:instrText>
      </w:r>
      <w:r>
        <w:fldChar w:fldCharType="separate"/>
      </w:r>
      <w:r>
        <w:t>208</w:t>
      </w:r>
      <w:r>
        <w:fldChar w:fldCharType="end"/>
      </w:r>
    </w:p>
    <w:p w14:paraId="63DAC59D" w14:textId="6D064DEC" w:rsidR="00B54F9D" w:rsidRDefault="00B54F9D">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_Toc67992560 \h </w:instrText>
      </w:r>
      <w:r>
        <w:fldChar w:fldCharType="separate"/>
      </w:r>
      <w:r>
        <w:t>209</w:t>
      </w:r>
      <w:r>
        <w:fldChar w:fldCharType="end"/>
      </w:r>
    </w:p>
    <w:p w14:paraId="5ADC0342" w14:textId="6818FB2C" w:rsidR="00B54F9D" w:rsidRDefault="00B54F9D">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_Toc67992561 \h </w:instrText>
      </w:r>
      <w:r>
        <w:fldChar w:fldCharType="separate"/>
      </w:r>
      <w:r>
        <w:t>211</w:t>
      </w:r>
      <w:r>
        <w:fldChar w:fldCharType="end"/>
      </w:r>
    </w:p>
    <w:p w14:paraId="4575D20B" w14:textId="14ACFF50" w:rsidR="00B54F9D" w:rsidRDefault="00B54F9D">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tab/>
      </w:r>
      <w:r>
        <w:fldChar w:fldCharType="begin" w:fldLock="1"/>
      </w:r>
      <w:r>
        <w:instrText xml:space="preserve"> PAGEREF _Toc67992562 \h </w:instrText>
      </w:r>
      <w:r>
        <w:fldChar w:fldCharType="separate"/>
      </w:r>
      <w:r>
        <w:t>213</w:t>
      </w:r>
      <w:r>
        <w:fldChar w:fldCharType="end"/>
      </w:r>
    </w:p>
    <w:p w14:paraId="5407CC62" w14:textId="4BCB6CF0" w:rsidR="00B54F9D" w:rsidRDefault="00B54F9D">
      <w:pPr>
        <w:pStyle w:val="TOC8"/>
        <w:rPr>
          <w:rFonts w:asciiTheme="minorHAnsi" w:eastAsiaTheme="minorEastAsia" w:hAnsiTheme="minorHAnsi" w:cstheme="minorBidi"/>
          <w:b w:val="0"/>
          <w:szCs w:val="22"/>
          <w:lang w:eastAsia="en-GB"/>
        </w:rPr>
      </w:pPr>
      <w:r>
        <w:t>Annex C (informative): Void</w:t>
      </w:r>
      <w:r>
        <w:tab/>
      </w:r>
      <w:r>
        <w:tab/>
      </w:r>
      <w:r>
        <w:fldChar w:fldCharType="begin" w:fldLock="1"/>
      </w:r>
      <w:r>
        <w:instrText xml:space="preserve"> PAGEREF _Toc67992563 \h </w:instrText>
      </w:r>
      <w:r>
        <w:fldChar w:fldCharType="separate"/>
      </w:r>
      <w:r>
        <w:t>214</w:t>
      </w:r>
      <w:r>
        <w:fldChar w:fldCharType="end"/>
      </w:r>
    </w:p>
    <w:p w14:paraId="4A38A404" w14:textId="561F1AF6" w:rsidR="00B54F9D" w:rsidRDefault="00B54F9D">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tab/>
      </w:r>
      <w:r>
        <w:fldChar w:fldCharType="begin" w:fldLock="1"/>
      </w:r>
      <w:r>
        <w:instrText xml:space="preserve"> PAGEREF _Toc67992564 \h </w:instrText>
      </w:r>
      <w:r>
        <w:fldChar w:fldCharType="separate"/>
      </w:r>
      <w:r>
        <w:t>215</w:t>
      </w:r>
      <w:r>
        <w:fldChar w:fldCharType="end"/>
      </w:r>
    </w:p>
    <w:p w14:paraId="79F9142D" w14:textId="2202A771" w:rsidR="00B54F9D" w:rsidRDefault="00B54F9D">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_Toc67992565 \h </w:instrText>
      </w:r>
      <w:r>
        <w:fldChar w:fldCharType="separate"/>
      </w:r>
      <w:r>
        <w:t>216</w:t>
      </w:r>
      <w:r>
        <w:fldChar w:fldCharType="end"/>
      </w:r>
    </w:p>
    <w:p w14:paraId="638803AC" w14:textId="76B5270B" w:rsidR="00B54F9D" w:rsidRDefault="00B54F9D">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_Toc67992566 \h </w:instrText>
      </w:r>
      <w:r>
        <w:fldChar w:fldCharType="separate"/>
      </w:r>
      <w:r>
        <w:t>216</w:t>
      </w:r>
      <w:r>
        <w:fldChar w:fldCharType="end"/>
      </w:r>
    </w:p>
    <w:p w14:paraId="7401CB1A" w14:textId="44388061" w:rsidR="00B54F9D" w:rsidRDefault="00B54F9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_Toc67992567 \h </w:instrText>
      </w:r>
      <w:r>
        <w:fldChar w:fldCharType="separate"/>
      </w:r>
      <w:r>
        <w:t>216</w:t>
      </w:r>
      <w:r>
        <w:fldChar w:fldCharType="end"/>
      </w:r>
    </w:p>
    <w:p w14:paraId="03D99AB0" w14:textId="1B75993D" w:rsidR="00B54F9D" w:rsidRDefault="00B54F9D">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_Toc67992568 \h </w:instrText>
      </w:r>
      <w:r>
        <w:fldChar w:fldCharType="separate"/>
      </w:r>
      <w:r>
        <w:t>216</w:t>
      </w:r>
      <w:r>
        <w:fldChar w:fldCharType="end"/>
      </w:r>
    </w:p>
    <w:p w14:paraId="4E0FF754" w14:textId="76C10717" w:rsidR="00B54F9D" w:rsidRDefault="00B54F9D">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_Toc67992569 \h </w:instrText>
      </w:r>
      <w:r>
        <w:fldChar w:fldCharType="separate"/>
      </w:r>
      <w:r>
        <w:t>217</w:t>
      </w:r>
      <w:r>
        <w:fldChar w:fldCharType="end"/>
      </w:r>
    </w:p>
    <w:p w14:paraId="55901D7E" w14:textId="54766425" w:rsidR="00B54F9D" w:rsidRDefault="00B54F9D">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_Toc67992570 \h </w:instrText>
      </w:r>
      <w:r>
        <w:fldChar w:fldCharType="separate"/>
      </w:r>
      <w:r>
        <w:t>217</w:t>
      </w:r>
      <w:r>
        <w:fldChar w:fldCharType="end"/>
      </w:r>
    </w:p>
    <w:p w14:paraId="14C84BA9" w14:textId="0745A504" w:rsidR="00B54F9D" w:rsidRDefault="00B54F9D">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_Toc67992571 \h </w:instrText>
      </w:r>
      <w:r>
        <w:fldChar w:fldCharType="separate"/>
      </w:r>
      <w:r>
        <w:t>217</w:t>
      </w:r>
      <w:r>
        <w:fldChar w:fldCharType="end"/>
      </w:r>
    </w:p>
    <w:p w14:paraId="630B408C" w14:textId="2C21BEAA" w:rsidR="00B54F9D" w:rsidRDefault="00B54F9D">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_Toc67992572 \h </w:instrText>
      </w:r>
      <w:r>
        <w:fldChar w:fldCharType="separate"/>
      </w:r>
      <w:r>
        <w:t>218</w:t>
      </w:r>
      <w:r>
        <w:fldChar w:fldCharType="end"/>
      </w:r>
    </w:p>
    <w:p w14:paraId="41B836DE" w14:textId="49630990" w:rsidR="00B54F9D" w:rsidRDefault="00B54F9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_Toc67992573 \h </w:instrText>
      </w:r>
      <w:r>
        <w:fldChar w:fldCharType="separate"/>
      </w:r>
      <w:r>
        <w:t>219</w:t>
      </w:r>
      <w:r>
        <w:fldChar w:fldCharType="end"/>
      </w:r>
    </w:p>
    <w:p w14:paraId="531DADBA" w14:textId="3633FF28" w:rsidR="00B54F9D" w:rsidRDefault="00B54F9D">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_Toc67992574 \h </w:instrText>
      </w:r>
      <w:r>
        <w:fldChar w:fldCharType="separate"/>
      </w:r>
      <w:r>
        <w:t>219</w:t>
      </w:r>
      <w:r>
        <w:fldChar w:fldCharType="end"/>
      </w:r>
    </w:p>
    <w:p w14:paraId="349E928F" w14:textId="40C99CAF" w:rsidR="00B54F9D" w:rsidRDefault="00B54F9D">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_Toc67992575 \h </w:instrText>
      </w:r>
      <w:r>
        <w:fldChar w:fldCharType="separate"/>
      </w:r>
      <w:r>
        <w:t>219</w:t>
      </w:r>
      <w:r>
        <w:fldChar w:fldCharType="end"/>
      </w:r>
    </w:p>
    <w:p w14:paraId="4269578F" w14:textId="5AF16839" w:rsidR="00B54F9D" w:rsidRDefault="00B54F9D">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_Toc67992576 \h </w:instrText>
      </w:r>
      <w:r>
        <w:fldChar w:fldCharType="separate"/>
      </w:r>
      <w:r>
        <w:t>219</w:t>
      </w:r>
      <w:r>
        <w:fldChar w:fldCharType="end"/>
      </w:r>
    </w:p>
    <w:p w14:paraId="5E50DA18" w14:textId="40791977" w:rsidR="00B54F9D" w:rsidRDefault="00B54F9D">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_Toc67992577 \h </w:instrText>
      </w:r>
      <w:r>
        <w:fldChar w:fldCharType="separate"/>
      </w:r>
      <w:r>
        <w:t>219</w:t>
      </w:r>
      <w:r>
        <w:fldChar w:fldCharType="end"/>
      </w:r>
    </w:p>
    <w:p w14:paraId="5ECBC00E" w14:textId="611E14AC" w:rsidR="00B54F9D" w:rsidRDefault="00B54F9D">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_Toc67992578 \h </w:instrText>
      </w:r>
      <w:r>
        <w:fldChar w:fldCharType="separate"/>
      </w:r>
      <w:r>
        <w:t>220</w:t>
      </w:r>
      <w:r>
        <w:fldChar w:fldCharType="end"/>
      </w:r>
    </w:p>
    <w:p w14:paraId="4993C429" w14:textId="03FFF485" w:rsidR="00B54F9D" w:rsidRDefault="00B54F9D">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_Toc67992579 \h </w:instrText>
      </w:r>
      <w:r>
        <w:fldChar w:fldCharType="separate"/>
      </w:r>
      <w:r>
        <w:t>220</w:t>
      </w:r>
      <w:r>
        <w:fldChar w:fldCharType="end"/>
      </w:r>
    </w:p>
    <w:p w14:paraId="44D92206" w14:textId="278E98D7" w:rsidR="00B54F9D" w:rsidRDefault="00B54F9D">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_Toc67992580 \h </w:instrText>
      </w:r>
      <w:r>
        <w:fldChar w:fldCharType="separate"/>
      </w:r>
      <w:r>
        <w:t>220</w:t>
      </w:r>
      <w:r>
        <w:fldChar w:fldCharType="end"/>
      </w:r>
    </w:p>
    <w:p w14:paraId="58FB24CF" w14:textId="1C59DF81" w:rsidR="00B54F9D" w:rsidRDefault="00B54F9D">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_Toc67992581 \h </w:instrText>
      </w:r>
      <w:r>
        <w:fldChar w:fldCharType="separate"/>
      </w:r>
      <w:r>
        <w:t>221</w:t>
      </w:r>
      <w:r>
        <w:fldChar w:fldCharType="end"/>
      </w:r>
    </w:p>
    <w:p w14:paraId="35BFF0DE" w14:textId="11052248" w:rsidR="00B54F9D" w:rsidRDefault="00B54F9D">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_Toc67992582 \h </w:instrText>
      </w:r>
      <w:r>
        <w:fldChar w:fldCharType="separate"/>
      </w:r>
      <w:r>
        <w:t>222</w:t>
      </w:r>
      <w:r>
        <w:fldChar w:fldCharType="end"/>
      </w:r>
    </w:p>
    <w:p w14:paraId="1F883C0F" w14:textId="3A9A7769" w:rsidR="00B54F9D" w:rsidRDefault="00B54F9D">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_Toc67992583 \h </w:instrText>
      </w:r>
      <w:r>
        <w:fldChar w:fldCharType="separate"/>
      </w:r>
      <w:r>
        <w:t>222</w:t>
      </w:r>
      <w:r>
        <w:fldChar w:fldCharType="end"/>
      </w:r>
    </w:p>
    <w:p w14:paraId="4874C2E5" w14:textId="3EB5CF4C" w:rsidR="00B54F9D" w:rsidRDefault="00B54F9D">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_Toc67992584 \h </w:instrText>
      </w:r>
      <w:r>
        <w:fldChar w:fldCharType="separate"/>
      </w:r>
      <w:r>
        <w:t>223</w:t>
      </w:r>
      <w:r>
        <w:fldChar w:fldCharType="end"/>
      </w:r>
    </w:p>
    <w:p w14:paraId="4265B4EA" w14:textId="2A2F43F1" w:rsidR="00B54F9D" w:rsidRDefault="00B54F9D">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_Toc67992585 \h </w:instrText>
      </w:r>
      <w:r>
        <w:fldChar w:fldCharType="separate"/>
      </w:r>
      <w:r>
        <w:t>223</w:t>
      </w:r>
      <w:r>
        <w:fldChar w:fldCharType="end"/>
      </w:r>
    </w:p>
    <w:p w14:paraId="52DA5A29" w14:textId="487BB118" w:rsidR="00B54F9D" w:rsidRDefault="00B54F9D">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_Toc67992586 \h </w:instrText>
      </w:r>
      <w:r>
        <w:fldChar w:fldCharType="separate"/>
      </w:r>
      <w:r>
        <w:t>223</w:t>
      </w:r>
      <w:r>
        <w:fldChar w:fldCharType="end"/>
      </w:r>
    </w:p>
    <w:p w14:paraId="1DC1B8FA" w14:textId="1F52BB91" w:rsidR="00B54F9D" w:rsidRDefault="00B54F9D">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_Toc67992587 \h </w:instrText>
      </w:r>
      <w:r>
        <w:fldChar w:fldCharType="separate"/>
      </w:r>
      <w:r>
        <w:t>223</w:t>
      </w:r>
      <w:r>
        <w:fldChar w:fldCharType="end"/>
      </w:r>
    </w:p>
    <w:p w14:paraId="2BE21FBF" w14:textId="3AE9BC92" w:rsidR="00B54F9D" w:rsidRDefault="00B54F9D">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_Toc67992588 \h </w:instrText>
      </w:r>
      <w:r>
        <w:fldChar w:fldCharType="separate"/>
      </w:r>
      <w:r>
        <w:t>224</w:t>
      </w:r>
      <w:r>
        <w:fldChar w:fldCharType="end"/>
      </w:r>
    </w:p>
    <w:p w14:paraId="1CE89C75" w14:textId="26DBE0CE" w:rsidR="00B54F9D" w:rsidRDefault="00B54F9D">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_Toc67992589 \h </w:instrText>
      </w:r>
      <w:r>
        <w:fldChar w:fldCharType="separate"/>
      </w:r>
      <w:r>
        <w:t>224</w:t>
      </w:r>
      <w:r>
        <w:fldChar w:fldCharType="end"/>
      </w:r>
    </w:p>
    <w:p w14:paraId="22C70594" w14:textId="24CED1FB" w:rsidR="00B54F9D" w:rsidRDefault="00B54F9D">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_Toc67992590 \h </w:instrText>
      </w:r>
      <w:r>
        <w:fldChar w:fldCharType="separate"/>
      </w:r>
      <w:r>
        <w:t>224</w:t>
      </w:r>
      <w:r>
        <w:fldChar w:fldCharType="end"/>
      </w:r>
    </w:p>
    <w:p w14:paraId="482DC6C6" w14:textId="0A1C3DD4" w:rsidR="00B54F9D" w:rsidRDefault="00B54F9D">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_Toc67992591 \h </w:instrText>
      </w:r>
      <w:r>
        <w:fldChar w:fldCharType="separate"/>
      </w:r>
      <w:r>
        <w:t>225</w:t>
      </w:r>
      <w:r>
        <w:fldChar w:fldCharType="end"/>
      </w:r>
    </w:p>
    <w:p w14:paraId="1F2F62C3" w14:textId="4BFAA6E7" w:rsidR="00B54F9D" w:rsidRDefault="00B54F9D">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_Toc67992592 \h </w:instrText>
      </w:r>
      <w:r>
        <w:fldChar w:fldCharType="separate"/>
      </w:r>
      <w:r>
        <w:t>225</w:t>
      </w:r>
      <w:r>
        <w:fldChar w:fldCharType="end"/>
      </w:r>
    </w:p>
    <w:p w14:paraId="77EC9B98" w14:textId="29AD8FA1" w:rsidR="00B54F9D" w:rsidRDefault="00B54F9D">
      <w:pPr>
        <w:pStyle w:val="TOC1"/>
        <w:rPr>
          <w:rFonts w:asciiTheme="minorHAnsi" w:eastAsiaTheme="minorEastAsia" w:hAnsiTheme="minorHAnsi" w:cstheme="minorBidi"/>
          <w:szCs w:val="22"/>
          <w:lang w:eastAsia="en-GB"/>
        </w:rPr>
      </w:pPr>
      <w:r>
        <w:lastRenderedPageBreak/>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_Toc67992593 \h </w:instrText>
      </w:r>
      <w:r>
        <w:fldChar w:fldCharType="separate"/>
      </w:r>
      <w:r>
        <w:t>226</w:t>
      </w:r>
      <w:r>
        <w:fldChar w:fldCharType="end"/>
      </w:r>
    </w:p>
    <w:p w14:paraId="4B19FE5E" w14:textId="158803E0" w:rsidR="00B54F9D" w:rsidRDefault="00B54F9D">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_Toc67992594 \h </w:instrText>
      </w:r>
      <w:r>
        <w:fldChar w:fldCharType="separate"/>
      </w:r>
      <w:r>
        <w:t>226</w:t>
      </w:r>
      <w:r>
        <w:fldChar w:fldCharType="end"/>
      </w:r>
    </w:p>
    <w:p w14:paraId="3F404892" w14:textId="20F4F0BE" w:rsidR="00B54F9D" w:rsidRDefault="00B54F9D">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_Toc67992595 \h </w:instrText>
      </w:r>
      <w:r>
        <w:fldChar w:fldCharType="separate"/>
      </w:r>
      <w:r>
        <w:t>226</w:t>
      </w:r>
      <w:r>
        <w:fldChar w:fldCharType="end"/>
      </w:r>
    </w:p>
    <w:p w14:paraId="202CDC83" w14:textId="268B44A8" w:rsidR="00B54F9D" w:rsidRDefault="00B54F9D">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_Toc67992596 \h </w:instrText>
      </w:r>
      <w:r>
        <w:fldChar w:fldCharType="separate"/>
      </w:r>
      <w:r>
        <w:t>227</w:t>
      </w:r>
      <w:r>
        <w:fldChar w:fldCharType="end"/>
      </w:r>
    </w:p>
    <w:p w14:paraId="74144E66" w14:textId="6D17C04F" w:rsidR="00B54F9D" w:rsidRDefault="00B54F9D">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_Toc67992597 \h </w:instrText>
      </w:r>
      <w:r>
        <w:fldChar w:fldCharType="separate"/>
      </w:r>
      <w:r>
        <w:t>227</w:t>
      </w:r>
      <w:r>
        <w:fldChar w:fldCharType="end"/>
      </w:r>
    </w:p>
    <w:p w14:paraId="4A10A3D4" w14:textId="3434E2DC" w:rsidR="00B54F9D" w:rsidRDefault="00B54F9D">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_Toc67992598 \h </w:instrText>
      </w:r>
      <w:r>
        <w:fldChar w:fldCharType="separate"/>
      </w:r>
      <w:r>
        <w:t>227</w:t>
      </w:r>
      <w:r>
        <w:fldChar w:fldCharType="end"/>
      </w:r>
    </w:p>
    <w:p w14:paraId="7B69D0C2" w14:textId="699B81B3" w:rsidR="00B54F9D" w:rsidRDefault="00B54F9D">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_Toc67992599 \h </w:instrText>
      </w:r>
      <w:r>
        <w:fldChar w:fldCharType="separate"/>
      </w:r>
      <w:r>
        <w:t>228</w:t>
      </w:r>
      <w:r>
        <w:fldChar w:fldCharType="end"/>
      </w:r>
    </w:p>
    <w:p w14:paraId="257A8D07" w14:textId="40F967A1" w:rsidR="00B54F9D" w:rsidRDefault="00B54F9D">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_Toc67992600 \h </w:instrText>
      </w:r>
      <w:r>
        <w:fldChar w:fldCharType="separate"/>
      </w:r>
      <w:r>
        <w:t>229</w:t>
      </w:r>
      <w:r>
        <w:fldChar w:fldCharType="end"/>
      </w:r>
    </w:p>
    <w:p w14:paraId="69810468" w14:textId="0D2835F7" w:rsidR="00B54F9D" w:rsidRDefault="00B54F9D">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_Toc67992601 \h </w:instrText>
      </w:r>
      <w:r>
        <w:fldChar w:fldCharType="separate"/>
      </w:r>
      <w:r>
        <w:t>230</w:t>
      </w:r>
      <w:r>
        <w:fldChar w:fldCharType="end"/>
      </w:r>
    </w:p>
    <w:p w14:paraId="1592F2D5" w14:textId="16C644F1" w:rsidR="00B54F9D" w:rsidRDefault="00B54F9D">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_Toc67992602 \h </w:instrText>
      </w:r>
      <w:r>
        <w:fldChar w:fldCharType="separate"/>
      </w:r>
      <w:r>
        <w:t>230</w:t>
      </w:r>
      <w:r>
        <w:fldChar w:fldCharType="end"/>
      </w:r>
    </w:p>
    <w:p w14:paraId="417AA22E" w14:textId="5171AA65" w:rsidR="00B54F9D" w:rsidRDefault="00B54F9D">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_Toc67992603 \h </w:instrText>
      </w:r>
      <w:r>
        <w:fldChar w:fldCharType="separate"/>
      </w:r>
      <w:r>
        <w:t>230</w:t>
      </w:r>
      <w:r>
        <w:fldChar w:fldCharType="end"/>
      </w:r>
    </w:p>
    <w:p w14:paraId="18AC9F85" w14:textId="457C80C7" w:rsidR="00B54F9D" w:rsidRDefault="00B54F9D">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_Toc67992604 \h </w:instrText>
      </w:r>
      <w:r>
        <w:fldChar w:fldCharType="separate"/>
      </w:r>
      <w:r>
        <w:t>230</w:t>
      </w:r>
      <w:r>
        <w:fldChar w:fldCharType="end"/>
      </w:r>
    </w:p>
    <w:p w14:paraId="31707EDE" w14:textId="07CF9812" w:rsidR="00B54F9D" w:rsidRDefault="00B54F9D">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_Toc67992605 \h </w:instrText>
      </w:r>
      <w:r>
        <w:fldChar w:fldCharType="separate"/>
      </w:r>
      <w:r>
        <w:t>231</w:t>
      </w:r>
      <w:r>
        <w:fldChar w:fldCharType="end"/>
      </w:r>
    </w:p>
    <w:p w14:paraId="43BFE46A" w14:textId="4631B176" w:rsidR="00B54F9D" w:rsidRDefault="00B54F9D">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_Toc67992606 \h </w:instrText>
      </w:r>
      <w:r>
        <w:fldChar w:fldCharType="separate"/>
      </w:r>
      <w:r>
        <w:t>231</w:t>
      </w:r>
      <w:r>
        <w:fldChar w:fldCharType="end"/>
      </w:r>
    </w:p>
    <w:p w14:paraId="33AA8136" w14:textId="31E40937" w:rsidR="00B54F9D" w:rsidRDefault="00B54F9D">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_Toc67992607 \h </w:instrText>
      </w:r>
      <w:r>
        <w:fldChar w:fldCharType="separate"/>
      </w:r>
      <w:r>
        <w:t>232</w:t>
      </w:r>
      <w:r>
        <w:fldChar w:fldCharType="end"/>
      </w:r>
    </w:p>
    <w:p w14:paraId="2F2BD221" w14:textId="4A2C1BCF" w:rsidR="00B54F9D" w:rsidRDefault="00B54F9D">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_Toc67992608 \h </w:instrText>
      </w:r>
      <w:r>
        <w:fldChar w:fldCharType="separate"/>
      </w:r>
      <w:r>
        <w:t>232</w:t>
      </w:r>
      <w:r>
        <w:fldChar w:fldCharType="end"/>
      </w:r>
    </w:p>
    <w:p w14:paraId="3F2909D7" w14:textId="000BE3E9" w:rsidR="00B54F9D" w:rsidRDefault="00B54F9D">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_Toc67992609 \h </w:instrText>
      </w:r>
      <w:r>
        <w:fldChar w:fldCharType="separate"/>
      </w:r>
      <w:r>
        <w:t>232</w:t>
      </w:r>
      <w:r>
        <w:fldChar w:fldCharType="end"/>
      </w:r>
    </w:p>
    <w:p w14:paraId="246B4C62" w14:textId="74667B9F" w:rsidR="00B54F9D" w:rsidRDefault="00B54F9D">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_Toc67992610 \h </w:instrText>
      </w:r>
      <w:r>
        <w:fldChar w:fldCharType="separate"/>
      </w:r>
      <w:r>
        <w:t>233</w:t>
      </w:r>
      <w:r>
        <w:fldChar w:fldCharType="end"/>
      </w:r>
    </w:p>
    <w:p w14:paraId="435E05D2" w14:textId="0D96A363" w:rsidR="00B54F9D" w:rsidRDefault="00B54F9D">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_Toc67992611 \h </w:instrText>
      </w:r>
      <w:r>
        <w:fldChar w:fldCharType="separate"/>
      </w:r>
      <w:r>
        <w:t>233</w:t>
      </w:r>
      <w:r>
        <w:fldChar w:fldCharType="end"/>
      </w:r>
    </w:p>
    <w:p w14:paraId="0912284D" w14:textId="6F924371" w:rsidR="00B54F9D" w:rsidRDefault="00B54F9D">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_Toc67992612 \h </w:instrText>
      </w:r>
      <w:r>
        <w:fldChar w:fldCharType="separate"/>
      </w:r>
      <w:r>
        <w:t>233</w:t>
      </w:r>
      <w:r>
        <w:fldChar w:fldCharType="end"/>
      </w:r>
    </w:p>
    <w:p w14:paraId="18A0D1BD" w14:textId="0A8181D2" w:rsidR="00B54F9D" w:rsidRDefault="00B54F9D">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_Toc67992613 \h </w:instrText>
      </w:r>
      <w:r>
        <w:fldChar w:fldCharType="separate"/>
      </w:r>
      <w:r>
        <w:t>233</w:t>
      </w:r>
      <w:r>
        <w:fldChar w:fldCharType="end"/>
      </w:r>
    </w:p>
    <w:p w14:paraId="6C9B093D" w14:textId="20C43564" w:rsidR="00B54F9D" w:rsidRDefault="00B54F9D">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_Toc67992614 \h </w:instrText>
      </w:r>
      <w:r>
        <w:fldChar w:fldCharType="separate"/>
      </w:r>
      <w:r>
        <w:t>233</w:t>
      </w:r>
      <w:r>
        <w:fldChar w:fldCharType="end"/>
      </w:r>
    </w:p>
    <w:p w14:paraId="12BE513D" w14:textId="737BBCB3" w:rsidR="00B54F9D" w:rsidRDefault="00B54F9D">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_Toc67992615 \h </w:instrText>
      </w:r>
      <w:r>
        <w:fldChar w:fldCharType="separate"/>
      </w:r>
      <w:r>
        <w:t>235</w:t>
      </w:r>
      <w:r>
        <w:fldChar w:fldCharType="end"/>
      </w:r>
    </w:p>
    <w:p w14:paraId="2A3F502D" w14:textId="4504FC7D" w:rsidR="00B54F9D" w:rsidRDefault="00B54F9D">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_Toc67992616 \h </w:instrText>
      </w:r>
      <w:r>
        <w:fldChar w:fldCharType="separate"/>
      </w:r>
      <w:r>
        <w:t>235</w:t>
      </w:r>
      <w:r>
        <w:fldChar w:fldCharType="end"/>
      </w:r>
    </w:p>
    <w:p w14:paraId="59F39EF8" w14:textId="059BEBB7" w:rsidR="00B54F9D" w:rsidRDefault="00B54F9D">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_Toc67992617 \h </w:instrText>
      </w:r>
      <w:r>
        <w:fldChar w:fldCharType="separate"/>
      </w:r>
      <w:r>
        <w:t>235</w:t>
      </w:r>
      <w:r>
        <w:fldChar w:fldCharType="end"/>
      </w:r>
    </w:p>
    <w:p w14:paraId="72267B04" w14:textId="7B7C5098" w:rsidR="00B54F9D" w:rsidRDefault="00B54F9D">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_Toc67992618 \h </w:instrText>
      </w:r>
      <w:r>
        <w:fldChar w:fldCharType="separate"/>
      </w:r>
      <w:r>
        <w:t>236</w:t>
      </w:r>
      <w:r>
        <w:fldChar w:fldCharType="end"/>
      </w:r>
    </w:p>
    <w:p w14:paraId="494A2A02" w14:textId="76AA355C" w:rsidR="00B54F9D" w:rsidRDefault="00B54F9D">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_Toc67992619 \h </w:instrText>
      </w:r>
      <w:r>
        <w:fldChar w:fldCharType="separate"/>
      </w:r>
      <w:r>
        <w:t>236</w:t>
      </w:r>
      <w:r>
        <w:fldChar w:fldCharType="end"/>
      </w:r>
    </w:p>
    <w:p w14:paraId="3D3A7BBF" w14:textId="4578B2DD" w:rsidR="00B54F9D" w:rsidRDefault="00B54F9D">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_Toc67992620 \h </w:instrText>
      </w:r>
      <w:r>
        <w:fldChar w:fldCharType="separate"/>
      </w:r>
      <w:r>
        <w:t>236</w:t>
      </w:r>
      <w:r>
        <w:fldChar w:fldCharType="end"/>
      </w:r>
    </w:p>
    <w:p w14:paraId="07AA333E" w14:textId="5D37FB89" w:rsidR="00B54F9D" w:rsidRDefault="00B54F9D">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_Toc67992621 \h </w:instrText>
      </w:r>
      <w:r>
        <w:fldChar w:fldCharType="separate"/>
      </w:r>
      <w:r>
        <w:t>236</w:t>
      </w:r>
      <w:r>
        <w:fldChar w:fldCharType="end"/>
      </w:r>
    </w:p>
    <w:p w14:paraId="277C97BC" w14:textId="2B9A1010" w:rsidR="00B54F9D" w:rsidRDefault="00B54F9D">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_Toc67992622 \h </w:instrText>
      </w:r>
      <w:r>
        <w:fldChar w:fldCharType="separate"/>
      </w:r>
      <w:r>
        <w:t>237</w:t>
      </w:r>
      <w:r>
        <w:fldChar w:fldCharType="end"/>
      </w:r>
    </w:p>
    <w:p w14:paraId="71D5C256" w14:textId="6E90E460" w:rsidR="00B54F9D" w:rsidRDefault="00B54F9D">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_Toc67992623 \h </w:instrText>
      </w:r>
      <w:r>
        <w:fldChar w:fldCharType="separate"/>
      </w:r>
      <w:r>
        <w:t>237</w:t>
      </w:r>
      <w:r>
        <w:fldChar w:fldCharType="end"/>
      </w:r>
    </w:p>
    <w:p w14:paraId="308D628A" w14:textId="75B4AE57" w:rsidR="00B54F9D" w:rsidRDefault="00B54F9D">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_Toc67992624 \h </w:instrText>
      </w:r>
      <w:r>
        <w:fldChar w:fldCharType="separate"/>
      </w:r>
      <w:r>
        <w:t>237</w:t>
      </w:r>
      <w:r>
        <w:fldChar w:fldCharType="end"/>
      </w:r>
    </w:p>
    <w:p w14:paraId="3B0A275E" w14:textId="6BD70EC6" w:rsidR="00B54F9D" w:rsidRDefault="00B54F9D">
      <w:pPr>
        <w:pStyle w:val="TOC2"/>
        <w:rPr>
          <w:rFonts w:asciiTheme="minorHAnsi" w:eastAsiaTheme="minorEastAsia" w:hAnsiTheme="minorHAnsi" w:cstheme="minorBidi"/>
          <w:sz w:val="22"/>
          <w:szCs w:val="22"/>
          <w:lang w:eastAsia="en-GB"/>
        </w:rPr>
      </w:pPr>
      <w:r w:rsidRPr="00841BBA">
        <w:rPr>
          <w:kern w:val="2"/>
          <w:lang w:eastAsia="zh-CN"/>
        </w:rPr>
        <w:t>G.5.3</w:t>
      </w:r>
      <w:r>
        <w:rPr>
          <w:rFonts w:asciiTheme="minorHAnsi" w:eastAsiaTheme="minorEastAsia" w:hAnsiTheme="minorHAnsi" w:cstheme="minorBidi"/>
          <w:sz w:val="22"/>
          <w:szCs w:val="22"/>
          <w:lang w:eastAsia="en-GB"/>
        </w:rPr>
        <w:tab/>
      </w:r>
      <w:r w:rsidRPr="00841BBA">
        <w:rPr>
          <w:kern w:val="2"/>
          <w:lang w:eastAsia="zh-CN"/>
        </w:rPr>
        <w:t>Outbound</w:t>
      </w:r>
      <w:r>
        <w:tab/>
      </w:r>
      <w:r>
        <w:fldChar w:fldCharType="begin" w:fldLock="1"/>
      </w:r>
      <w:r>
        <w:instrText xml:space="preserve"> PAGEREF _Toc67992625 \h </w:instrText>
      </w:r>
      <w:r>
        <w:fldChar w:fldCharType="separate"/>
      </w:r>
      <w:r>
        <w:t>238</w:t>
      </w:r>
      <w:r>
        <w:fldChar w:fldCharType="end"/>
      </w:r>
    </w:p>
    <w:p w14:paraId="0F9515D2" w14:textId="08EBADAF" w:rsidR="00B54F9D" w:rsidRDefault="00B54F9D">
      <w:pPr>
        <w:pStyle w:val="TOC3"/>
        <w:rPr>
          <w:rFonts w:asciiTheme="minorHAnsi" w:eastAsiaTheme="minorEastAsia" w:hAnsiTheme="minorHAnsi" w:cstheme="minorBidi"/>
          <w:sz w:val="22"/>
          <w:szCs w:val="22"/>
          <w:lang w:eastAsia="en-GB"/>
        </w:rPr>
      </w:pPr>
      <w:r w:rsidRPr="00841BBA">
        <w:rPr>
          <w:kern w:val="2"/>
          <w:lang w:eastAsia="zh-CN"/>
        </w:rPr>
        <w:t>G.5.3.1</w:t>
      </w:r>
      <w:r>
        <w:rPr>
          <w:rFonts w:asciiTheme="minorHAnsi" w:eastAsiaTheme="minorEastAsia" w:hAnsiTheme="minorHAnsi" w:cstheme="minorBidi"/>
          <w:sz w:val="22"/>
          <w:szCs w:val="22"/>
          <w:lang w:eastAsia="en-GB"/>
        </w:rPr>
        <w:tab/>
      </w:r>
      <w:r w:rsidRPr="00841BBA">
        <w:rPr>
          <w:kern w:val="2"/>
          <w:lang w:eastAsia="zh-CN"/>
        </w:rPr>
        <w:t>Overview</w:t>
      </w:r>
      <w:r>
        <w:tab/>
      </w:r>
      <w:r>
        <w:fldChar w:fldCharType="begin" w:fldLock="1"/>
      </w:r>
      <w:r>
        <w:instrText xml:space="preserve"> PAGEREF _Toc67992626 \h </w:instrText>
      </w:r>
      <w:r>
        <w:fldChar w:fldCharType="separate"/>
      </w:r>
      <w:r>
        <w:t>238</w:t>
      </w:r>
      <w:r>
        <w:fldChar w:fldCharType="end"/>
      </w:r>
    </w:p>
    <w:p w14:paraId="6572D681" w14:textId="2B84C44E" w:rsidR="00B54F9D" w:rsidRDefault="00B54F9D">
      <w:pPr>
        <w:pStyle w:val="TOC3"/>
        <w:rPr>
          <w:rFonts w:asciiTheme="minorHAnsi" w:eastAsiaTheme="minorEastAsia" w:hAnsiTheme="minorHAnsi" w:cstheme="minorBidi"/>
          <w:sz w:val="22"/>
          <w:szCs w:val="22"/>
          <w:lang w:eastAsia="en-GB"/>
        </w:rPr>
      </w:pPr>
      <w:r w:rsidRPr="00841BBA">
        <w:rPr>
          <w:kern w:val="2"/>
          <w:lang w:eastAsia="zh-CN"/>
        </w:rPr>
        <w:t>G.5.3.2</w:t>
      </w:r>
      <w:r>
        <w:rPr>
          <w:rFonts w:asciiTheme="minorHAnsi" w:eastAsiaTheme="minorEastAsia" w:hAnsiTheme="minorHAnsi" w:cstheme="minorBidi"/>
          <w:sz w:val="22"/>
          <w:szCs w:val="22"/>
          <w:lang w:eastAsia="en-GB"/>
        </w:rPr>
        <w:tab/>
      </w:r>
      <w:r w:rsidRPr="00841BBA">
        <w:rPr>
          <w:kern w:val="2"/>
          <w:lang w:eastAsia="zh-CN"/>
        </w:rPr>
        <w:t>Required functions of the P</w:t>
      </w:r>
      <w:r w:rsidRPr="00841BBA">
        <w:rPr>
          <w:kern w:val="2"/>
          <w:lang w:eastAsia="zh-CN"/>
        </w:rPr>
        <w:noBreakHyphen/>
        <w:t>CSCF</w:t>
      </w:r>
      <w:r>
        <w:tab/>
      </w:r>
      <w:r>
        <w:fldChar w:fldCharType="begin" w:fldLock="1"/>
      </w:r>
      <w:r>
        <w:instrText xml:space="preserve"> PAGEREF _Toc67992627 \h </w:instrText>
      </w:r>
      <w:r>
        <w:fldChar w:fldCharType="separate"/>
      </w:r>
      <w:r>
        <w:t>238</w:t>
      </w:r>
      <w:r>
        <w:fldChar w:fldCharType="end"/>
      </w:r>
    </w:p>
    <w:p w14:paraId="019BFC11" w14:textId="6139C940" w:rsidR="00B54F9D" w:rsidRDefault="00B54F9D">
      <w:pPr>
        <w:pStyle w:val="TOC3"/>
        <w:rPr>
          <w:rFonts w:asciiTheme="minorHAnsi" w:eastAsiaTheme="minorEastAsia" w:hAnsiTheme="minorHAnsi" w:cstheme="minorBidi"/>
          <w:sz w:val="22"/>
          <w:szCs w:val="22"/>
          <w:lang w:eastAsia="en-GB"/>
        </w:rPr>
      </w:pPr>
      <w:r w:rsidRPr="00841BBA">
        <w:rPr>
          <w:kern w:val="2"/>
          <w:lang w:eastAsia="zh-CN"/>
        </w:rPr>
        <w:t>G.5.3.3</w:t>
      </w:r>
      <w:r>
        <w:rPr>
          <w:rFonts w:asciiTheme="minorHAnsi" w:eastAsiaTheme="minorEastAsia" w:hAnsiTheme="minorHAnsi" w:cstheme="minorBidi"/>
          <w:sz w:val="22"/>
          <w:szCs w:val="22"/>
          <w:lang w:eastAsia="en-GB"/>
        </w:rPr>
        <w:tab/>
      </w:r>
      <w:r w:rsidRPr="00841BBA">
        <w:rPr>
          <w:kern w:val="2"/>
          <w:lang w:eastAsia="zh-CN"/>
        </w:rPr>
        <w:t>Required functions of the S</w:t>
      </w:r>
      <w:r w:rsidRPr="00841BBA">
        <w:rPr>
          <w:kern w:val="2"/>
          <w:lang w:eastAsia="zh-CN"/>
        </w:rPr>
        <w:noBreakHyphen/>
        <w:t>CSCF</w:t>
      </w:r>
      <w:r>
        <w:tab/>
      </w:r>
      <w:r>
        <w:fldChar w:fldCharType="begin" w:fldLock="1"/>
      </w:r>
      <w:r>
        <w:instrText xml:space="preserve"> PAGEREF _Toc67992628 \h </w:instrText>
      </w:r>
      <w:r>
        <w:fldChar w:fldCharType="separate"/>
      </w:r>
      <w:r>
        <w:t>238</w:t>
      </w:r>
      <w:r>
        <w:fldChar w:fldCharType="end"/>
      </w:r>
    </w:p>
    <w:p w14:paraId="5821CC8D" w14:textId="5004DD6D" w:rsidR="00B54F9D" w:rsidRDefault="00B54F9D">
      <w:pPr>
        <w:pStyle w:val="TOC3"/>
        <w:rPr>
          <w:rFonts w:asciiTheme="minorHAnsi" w:eastAsiaTheme="minorEastAsia" w:hAnsiTheme="minorHAnsi" w:cstheme="minorBidi"/>
          <w:sz w:val="22"/>
          <w:szCs w:val="22"/>
          <w:lang w:eastAsia="en-GB"/>
        </w:rPr>
      </w:pPr>
      <w:r w:rsidRPr="00841BBA">
        <w:rPr>
          <w:kern w:val="2"/>
          <w:lang w:eastAsia="zh-CN"/>
        </w:rPr>
        <w:t>G.5.3.4</w:t>
      </w:r>
      <w:r>
        <w:rPr>
          <w:rFonts w:asciiTheme="minorHAnsi" w:eastAsiaTheme="minorEastAsia" w:hAnsiTheme="minorHAnsi" w:cstheme="minorBidi"/>
          <w:sz w:val="22"/>
          <w:szCs w:val="22"/>
          <w:lang w:eastAsia="en-GB"/>
        </w:rPr>
        <w:tab/>
      </w:r>
      <w:r w:rsidRPr="00841BBA">
        <w:rPr>
          <w:kern w:val="2"/>
          <w:lang w:eastAsia="zh-CN"/>
        </w:rPr>
        <w:t>Required functions of the UE</w:t>
      </w:r>
      <w:r>
        <w:tab/>
      </w:r>
      <w:r>
        <w:fldChar w:fldCharType="begin" w:fldLock="1"/>
      </w:r>
      <w:r>
        <w:instrText xml:space="preserve"> PAGEREF _Toc67992629 \h </w:instrText>
      </w:r>
      <w:r>
        <w:fldChar w:fldCharType="separate"/>
      </w:r>
      <w:r>
        <w:t>238</w:t>
      </w:r>
      <w:r>
        <w:fldChar w:fldCharType="end"/>
      </w:r>
    </w:p>
    <w:p w14:paraId="23B115CB" w14:textId="7F72AFC1" w:rsidR="00B54F9D" w:rsidRDefault="00B54F9D">
      <w:pPr>
        <w:pStyle w:val="TOC1"/>
        <w:rPr>
          <w:rFonts w:asciiTheme="minorHAnsi" w:eastAsiaTheme="minorEastAsia" w:hAnsiTheme="minorHAnsi" w:cstheme="minorBidi"/>
          <w:szCs w:val="22"/>
          <w:lang w:eastAsia="en-GB"/>
        </w:rPr>
      </w:pPr>
      <w:r w:rsidRPr="00841BBA">
        <w:rPr>
          <w:kern w:val="2"/>
          <w:lang w:eastAsia="zh-CN"/>
        </w:rPr>
        <w:t>G.6</w:t>
      </w:r>
      <w:r>
        <w:rPr>
          <w:rFonts w:asciiTheme="minorHAnsi" w:eastAsiaTheme="minorEastAsia" w:hAnsiTheme="minorHAnsi" w:cstheme="minorBidi"/>
          <w:szCs w:val="22"/>
          <w:lang w:eastAsia="en-GB"/>
        </w:rPr>
        <w:tab/>
      </w:r>
      <w:r w:rsidRPr="00841BBA">
        <w:rPr>
          <w:kern w:val="2"/>
          <w:lang w:eastAsia="zh-CN"/>
        </w:rPr>
        <w:t>Procedures for employing ICE and Outbound</w:t>
      </w:r>
      <w:r>
        <w:tab/>
      </w:r>
      <w:r>
        <w:fldChar w:fldCharType="begin" w:fldLock="1"/>
      </w:r>
      <w:r>
        <w:instrText xml:space="preserve"> PAGEREF _Toc67992630 \h </w:instrText>
      </w:r>
      <w:r>
        <w:fldChar w:fldCharType="separate"/>
      </w:r>
      <w:r>
        <w:t>239</w:t>
      </w:r>
      <w:r>
        <w:fldChar w:fldCharType="end"/>
      </w:r>
    </w:p>
    <w:p w14:paraId="5B9DC025" w14:textId="53791223" w:rsidR="00B54F9D" w:rsidRDefault="00B54F9D">
      <w:pPr>
        <w:pStyle w:val="TOC2"/>
        <w:rPr>
          <w:rFonts w:asciiTheme="minorHAnsi" w:eastAsiaTheme="minorEastAsia" w:hAnsiTheme="minorHAnsi" w:cstheme="minorBidi"/>
          <w:sz w:val="22"/>
          <w:szCs w:val="22"/>
          <w:lang w:eastAsia="en-GB"/>
        </w:rPr>
      </w:pPr>
      <w:r w:rsidRPr="00841BBA">
        <w:rPr>
          <w:kern w:val="2"/>
          <w:lang w:eastAsia="zh-CN"/>
        </w:rPr>
        <w:t>G.6.1</w:t>
      </w:r>
      <w:r>
        <w:rPr>
          <w:rFonts w:asciiTheme="minorHAnsi" w:eastAsiaTheme="minorEastAsia" w:hAnsiTheme="minorHAnsi" w:cstheme="minorBidi"/>
          <w:sz w:val="22"/>
          <w:szCs w:val="22"/>
          <w:lang w:eastAsia="en-GB"/>
        </w:rPr>
        <w:tab/>
      </w:r>
      <w:r w:rsidRPr="00841BBA">
        <w:rPr>
          <w:kern w:val="2"/>
          <w:lang w:eastAsia="zh-CN"/>
        </w:rPr>
        <w:t>Flow establishment procedures</w:t>
      </w:r>
      <w:r>
        <w:tab/>
      </w:r>
      <w:r>
        <w:fldChar w:fldCharType="begin" w:fldLock="1"/>
      </w:r>
      <w:r>
        <w:instrText xml:space="preserve"> PAGEREF _Toc67992631 \h </w:instrText>
      </w:r>
      <w:r>
        <w:fldChar w:fldCharType="separate"/>
      </w:r>
      <w:r>
        <w:t>239</w:t>
      </w:r>
      <w:r>
        <w:fldChar w:fldCharType="end"/>
      </w:r>
    </w:p>
    <w:p w14:paraId="4DE13C82" w14:textId="2959D3FC"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G.6.2</w:t>
      </w:r>
      <w:r>
        <w:rPr>
          <w:rFonts w:asciiTheme="minorHAnsi" w:eastAsiaTheme="minorEastAsia" w:hAnsiTheme="minorHAnsi" w:cstheme="minorBidi"/>
          <w:sz w:val="22"/>
          <w:szCs w:val="22"/>
          <w:lang w:eastAsia="en-GB"/>
        </w:rPr>
        <w:tab/>
      </w:r>
      <w:r w:rsidRPr="00841BBA">
        <w:rPr>
          <w:rFonts w:eastAsia="SimSun"/>
          <w:kern w:val="2"/>
          <w:lang w:eastAsia="zh-CN"/>
        </w:rPr>
        <w:t>Session establishment procedures</w:t>
      </w:r>
      <w:r>
        <w:tab/>
      </w:r>
      <w:r>
        <w:fldChar w:fldCharType="begin" w:fldLock="1"/>
      </w:r>
      <w:r>
        <w:instrText xml:space="preserve"> PAGEREF _Toc67992632 \h </w:instrText>
      </w:r>
      <w:r>
        <w:fldChar w:fldCharType="separate"/>
      </w:r>
      <w:r>
        <w:t>240</w:t>
      </w:r>
      <w:r>
        <w:fldChar w:fldCharType="end"/>
      </w:r>
    </w:p>
    <w:p w14:paraId="54DB24BC" w14:textId="0E851DF0"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G.6.3</w:t>
      </w:r>
      <w:r>
        <w:rPr>
          <w:rFonts w:asciiTheme="minorHAnsi" w:eastAsiaTheme="minorEastAsia" w:hAnsiTheme="minorHAnsi" w:cstheme="minorBidi"/>
          <w:sz w:val="22"/>
          <w:szCs w:val="22"/>
          <w:lang w:eastAsia="en-GB"/>
        </w:rPr>
        <w:tab/>
      </w:r>
      <w:r w:rsidRPr="00841BBA">
        <w:rPr>
          <w:rFonts w:eastAsia="SimSun"/>
          <w:kern w:val="2"/>
          <w:lang w:eastAsia="zh-CN"/>
        </w:rPr>
        <w:t>Session release procedures</w:t>
      </w:r>
      <w:r>
        <w:tab/>
      </w:r>
      <w:r>
        <w:fldChar w:fldCharType="begin" w:fldLock="1"/>
      </w:r>
      <w:r>
        <w:instrText xml:space="preserve"> PAGEREF _Toc67992633 \h </w:instrText>
      </w:r>
      <w:r>
        <w:fldChar w:fldCharType="separate"/>
      </w:r>
      <w:r>
        <w:t>242</w:t>
      </w:r>
      <w:r>
        <w:fldChar w:fldCharType="end"/>
      </w:r>
    </w:p>
    <w:p w14:paraId="761D3482" w14:textId="22C5EAE9"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G.6.4</w:t>
      </w:r>
      <w:r>
        <w:rPr>
          <w:rFonts w:asciiTheme="minorHAnsi" w:eastAsiaTheme="minorEastAsia" w:hAnsiTheme="minorHAnsi" w:cstheme="minorBidi"/>
          <w:sz w:val="22"/>
          <w:szCs w:val="22"/>
          <w:lang w:eastAsia="en-GB"/>
        </w:rPr>
        <w:tab/>
      </w:r>
      <w:r w:rsidRPr="00841BBA">
        <w:rPr>
          <w:rFonts w:eastAsia="SimSun"/>
          <w:kern w:val="2"/>
          <w:lang w:eastAsia="zh-CN"/>
        </w:rPr>
        <w:t>Session modification procedures</w:t>
      </w:r>
      <w:r>
        <w:tab/>
      </w:r>
      <w:r>
        <w:fldChar w:fldCharType="begin" w:fldLock="1"/>
      </w:r>
      <w:r>
        <w:instrText xml:space="preserve"> PAGEREF _Toc67992634 \h </w:instrText>
      </w:r>
      <w:r>
        <w:fldChar w:fldCharType="separate"/>
      </w:r>
      <w:r>
        <w:t>243</w:t>
      </w:r>
      <w:r>
        <w:fldChar w:fldCharType="end"/>
      </w:r>
    </w:p>
    <w:p w14:paraId="597454DD" w14:textId="29AEF4EB"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G.6.5</w:t>
      </w:r>
      <w:r>
        <w:rPr>
          <w:rFonts w:asciiTheme="minorHAnsi" w:eastAsiaTheme="minorEastAsia" w:hAnsiTheme="minorHAnsi" w:cstheme="minorBidi"/>
          <w:sz w:val="22"/>
          <w:szCs w:val="22"/>
          <w:lang w:eastAsia="en-GB"/>
        </w:rPr>
        <w:tab/>
      </w:r>
      <w:r w:rsidRPr="00841BBA">
        <w:rPr>
          <w:rFonts w:eastAsia="SimSun"/>
          <w:kern w:val="2"/>
          <w:lang w:eastAsia="zh-CN"/>
        </w:rPr>
        <w:t>Policy and Charging Control procedures</w:t>
      </w:r>
      <w:r>
        <w:tab/>
      </w:r>
      <w:r>
        <w:fldChar w:fldCharType="begin" w:fldLock="1"/>
      </w:r>
      <w:r>
        <w:instrText xml:space="preserve"> PAGEREF _Toc67992635 \h </w:instrText>
      </w:r>
      <w:r>
        <w:fldChar w:fldCharType="separate"/>
      </w:r>
      <w:r>
        <w:t>243</w:t>
      </w:r>
      <w:r>
        <w:fldChar w:fldCharType="end"/>
      </w:r>
    </w:p>
    <w:p w14:paraId="5EE88304" w14:textId="1C4574A8"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G.6.6</w:t>
      </w:r>
      <w:r>
        <w:rPr>
          <w:rFonts w:asciiTheme="minorHAnsi" w:eastAsiaTheme="minorEastAsia" w:hAnsiTheme="minorHAnsi" w:cstheme="minorBidi"/>
          <w:sz w:val="22"/>
          <w:szCs w:val="22"/>
          <w:lang w:eastAsia="en-GB"/>
        </w:rPr>
        <w:tab/>
      </w:r>
      <w:r w:rsidRPr="00841BBA">
        <w:rPr>
          <w:rFonts w:eastAsia="SimSun"/>
          <w:kern w:val="2"/>
          <w:lang w:eastAsia="zh-CN"/>
        </w:rPr>
        <w:t>Detection of NAT Traversal support</w:t>
      </w:r>
      <w:r>
        <w:tab/>
      </w:r>
      <w:r>
        <w:fldChar w:fldCharType="begin" w:fldLock="1"/>
      </w:r>
      <w:r>
        <w:instrText xml:space="preserve"> PAGEREF _Toc67992636 \h </w:instrText>
      </w:r>
      <w:r>
        <w:fldChar w:fldCharType="separate"/>
      </w:r>
      <w:r>
        <w:t>244</w:t>
      </w:r>
      <w:r>
        <w:fldChar w:fldCharType="end"/>
      </w:r>
    </w:p>
    <w:p w14:paraId="18F71D67" w14:textId="297517DD" w:rsidR="00B54F9D" w:rsidRDefault="00B54F9D">
      <w:pPr>
        <w:pStyle w:val="TOC2"/>
        <w:rPr>
          <w:rFonts w:asciiTheme="minorHAnsi" w:eastAsiaTheme="minorEastAsia" w:hAnsiTheme="minorHAnsi" w:cstheme="minorBidi"/>
          <w:sz w:val="22"/>
          <w:szCs w:val="22"/>
          <w:lang w:eastAsia="en-GB"/>
        </w:rPr>
      </w:pPr>
      <w:r w:rsidRPr="00841BBA">
        <w:rPr>
          <w:rFonts w:eastAsia="SimSun"/>
          <w:kern w:val="2"/>
          <w:lang w:eastAsia="zh-CN"/>
        </w:rPr>
        <w:t>G.6.7</w:t>
      </w:r>
      <w:r>
        <w:rPr>
          <w:rFonts w:asciiTheme="minorHAnsi" w:eastAsiaTheme="minorEastAsia" w:hAnsiTheme="minorHAnsi" w:cstheme="minorBidi"/>
          <w:sz w:val="22"/>
          <w:szCs w:val="22"/>
          <w:lang w:eastAsia="en-GB"/>
        </w:rPr>
        <w:tab/>
      </w:r>
      <w:r w:rsidRPr="00841BBA">
        <w:rPr>
          <w:rFonts w:eastAsia="SimSun"/>
          <w:kern w:val="2"/>
          <w:lang w:eastAsia="zh-CN"/>
        </w:rPr>
        <w:t>Procedures at other IMS entities processing SDP</w:t>
      </w:r>
      <w:r>
        <w:tab/>
      </w:r>
      <w:r>
        <w:fldChar w:fldCharType="begin" w:fldLock="1"/>
      </w:r>
      <w:r>
        <w:instrText xml:space="preserve"> PAGEREF _Toc67992637 \h </w:instrText>
      </w:r>
      <w:r>
        <w:fldChar w:fldCharType="separate"/>
      </w:r>
      <w:r>
        <w:t>244</w:t>
      </w:r>
      <w:r>
        <w:fldChar w:fldCharType="end"/>
      </w:r>
    </w:p>
    <w:p w14:paraId="5B2FAFF0" w14:textId="19F21E79" w:rsidR="00B54F9D" w:rsidRDefault="00B54F9D">
      <w:pPr>
        <w:pStyle w:val="TOC8"/>
        <w:rPr>
          <w:rFonts w:asciiTheme="minorHAnsi" w:eastAsiaTheme="minorEastAsia" w:hAnsiTheme="minorHAnsi" w:cstheme="minorBidi"/>
          <w:b w:val="0"/>
          <w:szCs w:val="22"/>
          <w:lang w:eastAsia="en-GB"/>
        </w:rPr>
      </w:pPr>
      <w:r>
        <w:lastRenderedPageBreak/>
        <w:t>Annex H (informative): Example HSS deployment</w:t>
      </w:r>
      <w:r>
        <w:tab/>
      </w:r>
      <w:r>
        <w:fldChar w:fldCharType="begin" w:fldLock="1"/>
      </w:r>
      <w:r>
        <w:instrText xml:space="preserve"> PAGEREF _Toc67992638 \h </w:instrText>
      </w:r>
      <w:r>
        <w:fldChar w:fldCharType="separate"/>
      </w:r>
      <w:r>
        <w:t>245</w:t>
      </w:r>
      <w:r>
        <w:fldChar w:fldCharType="end"/>
      </w:r>
    </w:p>
    <w:p w14:paraId="4F7D7AE1" w14:textId="18CD108F" w:rsidR="00B54F9D" w:rsidRDefault="00B54F9D">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_Toc67992639 \h </w:instrText>
      </w:r>
      <w:r>
        <w:fldChar w:fldCharType="separate"/>
      </w:r>
      <w:r>
        <w:t>246</w:t>
      </w:r>
      <w:r>
        <w:fldChar w:fldCharType="end"/>
      </w:r>
    </w:p>
    <w:p w14:paraId="1BDFEAC6" w14:textId="1EDB9EF1" w:rsidR="00B54F9D" w:rsidRDefault="00B54F9D">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_Toc67992640 \h </w:instrText>
      </w:r>
      <w:r>
        <w:fldChar w:fldCharType="separate"/>
      </w:r>
      <w:r>
        <w:t>246</w:t>
      </w:r>
      <w:r>
        <w:fldChar w:fldCharType="end"/>
      </w:r>
    </w:p>
    <w:p w14:paraId="783E6A05" w14:textId="323CCBC0" w:rsidR="00B54F9D" w:rsidRDefault="00B54F9D">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_Toc67992641 \h </w:instrText>
      </w:r>
      <w:r>
        <w:fldChar w:fldCharType="separate"/>
      </w:r>
      <w:r>
        <w:t>246</w:t>
      </w:r>
      <w:r>
        <w:fldChar w:fldCharType="end"/>
      </w:r>
    </w:p>
    <w:p w14:paraId="0D763596" w14:textId="31A12E28" w:rsidR="00B54F9D" w:rsidRDefault="00B54F9D">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_Toc67992642 \h </w:instrText>
      </w:r>
      <w:r>
        <w:fldChar w:fldCharType="separate"/>
      </w:r>
      <w:r>
        <w:t>247</w:t>
      </w:r>
      <w:r>
        <w:fldChar w:fldCharType="end"/>
      </w:r>
    </w:p>
    <w:p w14:paraId="0AF26109" w14:textId="2B6C65E5" w:rsidR="00B54F9D" w:rsidRDefault="00B54F9D">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_Toc67992643 \h </w:instrText>
      </w:r>
      <w:r>
        <w:fldChar w:fldCharType="separate"/>
      </w:r>
      <w:r>
        <w:t>247</w:t>
      </w:r>
      <w:r>
        <w:fldChar w:fldCharType="end"/>
      </w:r>
    </w:p>
    <w:p w14:paraId="0F8149D3" w14:textId="3D8AC5BD" w:rsidR="00B54F9D" w:rsidRDefault="00B54F9D">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_Toc67992644 \h </w:instrText>
      </w:r>
      <w:r>
        <w:fldChar w:fldCharType="separate"/>
      </w:r>
      <w:r>
        <w:t>247</w:t>
      </w:r>
      <w:r>
        <w:fldChar w:fldCharType="end"/>
      </w:r>
    </w:p>
    <w:p w14:paraId="6DF9D5ED" w14:textId="3F20D660" w:rsidR="00B54F9D" w:rsidRDefault="00B54F9D">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_Toc67992645 \h </w:instrText>
      </w:r>
      <w:r>
        <w:fldChar w:fldCharType="separate"/>
      </w:r>
      <w:r>
        <w:t>249</w:t>
      </w:r>
      <w:r>
        <w:fldChar w:fldCharType="end"/>
      </w:r>
    </w:p>
    <w:p w14:paraId="2490E0BB" w14:textId="19C56482" w:rsidR="00B54F9D" w:rsidRDefault="00B54F9D">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_Toc67992646 \h </w:instrText>
      </w:r>
      <w:r>
        <w:fldChar w:fldCharType="separate"/>
      </w:r>
      <w:r>
        <w:t>250</w:t>
      </w:r>
      <w:r>
        <w:fldChar w:fldCharType="end"/>
      </w:r>
    </w:p>
    <w:p w14:paraId="650A34AE" w14:textId="3E42C5B5" w:rsidR="00B54F9D" w:rsidRDefault="00B54F9D">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_Toc67992647 \h </w:instrText>
      </w:r>
      <w:r>
        <w:fldChar w:fldCharType="separate"/>
      </w:r>
      <w:r>
        <w:t>250</w:t>
      </w:r>
      <w:r>
        <w:fldChar w:fldCharType="end"/>
      </w:r>
    </w:p>
    <w:p w14:paraId="5393F3BE" w14:textId="0EAB3CAB" w:rsidR="00B54F9D" w:rsidRDefault="00B54F9D">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_Toc67992648 \h </w:instrText>
      </w:r>
      <w:r>
        <w:fldChar w:fldCharType="separate"/>
      </w:r>
      <w:r>
        <w:t>250</w:t>
      </w:r>
      <w:r>
        <w:fldChar w:fldCharType="end"/>
      </w:r>
    </w:p>
    <w:p w14:paraId="6DFA9584" w14:textId="64DC0438" w:rsidR="00B54F9D" w:rsidRDefault="00B54F9D">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_Toc67992649 \h </w:instrText>
      </w:r>
      <w:r>
        <w:fldChar w:fldCharType="separate"/>
      </w:r>
      <w:r>
        <w:t>251</w:t>
      </w:r>
      <w:r>
        <w:fldChar w:fldCharType="end"/>
      </w:r>
    </w:p>
    <w:p w14:paraId="4146CC75" w14:textId="615551D3" w:rsidR="00B54F9D" w:rsidRDefault="00B54F9D">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_Toc67992650 \h </w:instrText>
      </w:r>
      <w:r>
        <w:fldChar w:fldCharType="separate"/>
      </w:r>
      <w:r>
        <w:t>251</w:t>
      </w:r>
      <w:r>
        <w:fldChar w:fldCharType="end"/>
      </w:r>
    </w:p>
    <w:p w14:paraId="541E86BC" w14:textId="10287CFE" w:rsidR="00B54F9D" w:rsidRDefault="00B54F9D">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_Toc67992651 \h </w:instrText>
      </w:r>
      <w:r>
        <w:fldChar w:fldCharType="separate"/>
      </w:r>
      <w:r>
        <w:t>253</w:t>
      </w:r>
      <w:r>
        <w:fldChar w:fldCharType="end"/>
      </w:r>
    </w:p>
    <w:p w14:paraId="3223B928" w14:textId="4016226A" w:rsidR="00B54F9D" w:rsidRDefault="00B54F9D">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_Toc67992652 \h </w:instrText>
      </w:r>
      <w:r>
        <w:fldChar w:fldCharType="separate"/>
      </w:r>
      <w:r>
        <w:t>256</w:t>
      </w:r>
      <w:r>
        <w:fldChar w:fldCharType="end"/>
      </w:r>
    </w:p>
    <w:p w14:paraId="1F830BB9" w14:textId="7B5FB79D" w:rsidR="00B54F9D" w:rsidRDefault="00B54F9D">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_Toc67992653 \h </w:instrText>
      </w:r>
      <w:r>
        <w:fldChar w:fldCharType="separate"/>
      </w:r>
      <w:r>
        <w:t>256</w:t>
      </w:r>
      <w:r>
        <w:fldChar w:fldCharType="end"/>
      </w:r>
    </w:p>
    <w:p w14:paraId="01658A08" w14:textId="7AE8E3E2" w:rsidR="00B54F9D" w:rsidRDefault="00B54F9D">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_Toc67992654 \h </w:instrText>
      </w:r>
      <w:r>
        <w:fldChar w:fldCharType="separate"/>
      </w:r>
      <w:r>
        <w:t>256</w:t>
      </w:r>
      <w:r>
        <w:fldChar w:fldCharType="end"/>
      </w:r>
    </w:p>
    <w:p w14:paraId="2F6D15DF" w14:textId="547018FA" w:rsidR="00B54F9D" w:rsidRDefault="00B54F9D">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_Toc67992655 \h </w:instrText>
      </w:r>
      <w:r>
        <w:fldChar w:fldCharType="separate"/>
      </w:r>
      <w:r>
        <w:t>256</w:t>
      </w:r>
      <w:r>
        <w:fldChar w:fldCharType="end"/>
      </w:r>
    </w:p>
    <w:p w14:paraId="06ECD200" w14:textId="2291258A" w:rsidR="00B54F9D" w:rsidRDefault="00B54F9D">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_Toc67992656 \h </w:instrText>
      </w:r>
      <w:r>
        <w:fldChar w:fldCharType="separate"/>
      </w:r>
      <w:r>
        <w:t>257</w:t>
      </w:r>
      <w:r>
        <w:fldChar w:fldCharType="end"/>
      </w:r>
    </w:p>
    <w:p w14:paraId="4640FBA4" w14:textId="06DD1B29" w:rsidR="00B54F9D" w:rsidRDefault="00B54F9D">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_Toc67992657 \h </w:instrText>
      </w:r>
      <w:r>
        <w:fldChar w:fldCharType="separate"/>
      </w:r>
      <w:r>
        <w:t>257</w:t>
      </w:r>
      <w:r>
        <w:fldChar w:fldCharType="end"/>
      </w:r>
    </w:p>
    <w:p w14:paraId="46029629" w14:textId="302C1990" w:rsidR="00B54F9D" w:rsidRDefault="00B54F9D">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_Toc67992658 \h </w:instrText>
      </w:r>
      <w:r>
        <w:fldChar w:fldCharType="separate"/>
      </w:r>
      <w:r>
        <w:t>257</w:t>
      </w:r>
      <w:r>
        <w:fldChar w:fldCharType="end"/>
      </w:r>
    </w:p>
    <w:p w14:paraId="6C47814D" w14:textId="0B47CBC8" w:rsidR="00B54F9D" w:rsidRDefault="00B54F9D">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_Toc67992659 \h </w:instrText>
      </w:r>
      <w:r>
        <w:fldChar w:fldCharType="separate"/>
      </w:r>
      <w:r>
        <w:t>258</w:t>
      </w:r>
      <w:r>
        <w:fldChar w:fldCharType="end"/>
      </w:r>
    </w:p>
    <w:p w14:paraId="0E386215" w14:textId="06792B01" w:rsidR="00B54F9D" w:rsidRDefault="00B54F9D">
      <w:pPr>
        <w:pStyle w:val="TOC8"/>
        <w:rPr>
          <w:rFonts w:asciiTheme="minorHAnsi" w:eastAsiaTheme="minorEastAsia" w:hAnsiTheme="minorHAnsi" w:cstheme="minorBidi"/>
          <w:b w:val="0"/>
          <w:szCs w:val="22"/>
          <w:lang w:eastAsia="en-GB"/>
        </w:rPr>
      </w:pPr>
      <w:r>
        <w:t>Annex K (normative): Inter-IMS Network to Network Interface between two IM CN subsystem networks</w:t>
      </w:r>
      <w:r>
        <w:tab/>
      </w:r>
      <w:r>
        <w:fldChar w:fldCharType="begin" w:fldLock="1"/>
      </w:r>
      <w:r>
        <w:instrText xml:space="preserve"> PAGEREF _Toc67992660 \h </w:instrText>
      </w:r>
      <w:r>
        <w:fldChar w:fldCharType="separate"/>
      </w:r>
      <w:r>
        <w:t>259</w:t>
      </w:r>
      <w:r>
        <w:fldChar w:fldCharType="end"/>
      </w:r>
    </w:p>
    <w:p w14:paraId="241783E4" w14:textId="0C9A9BE9" w:rsidR="00B54F9D" w:rsidRDefault="00B54F9D">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_Toc67992661 \h </w:instrText>
      </w:r>
      <w:r>
        <w:fldChar w:fldCharType="separate"/>
      </w:r>
      <w:r>
        <w:t>259</w:t>
      </w:r>
      <w:r>
        <w:fldChar w:fldCharType="end"/>
      </w:r>
    </w:p>
    <w:p w14:paraId="352B8783" w14:textId="78321196" w:rsidR="00B54F9D" w:rsidRDefault="00B54F9D">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_Toc67992662 \h </w:instrText>
      </w:r>
      <w:r>
        <w:fldChar w:fldCharType="separate"/>
      </w:r>
      <w:r>
        <w:t>259</w:t>
      </w:r>
      <w:r>
        <w:fldChar w:fldCharType="end"/>
      </w:r>
    </w:p>
    <w:p w14:paraId="61FA8394" w14:textId="68B0CA72" w:rsidR="00B54F9D" w:rsidRDefault="00B54F9D">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_Toc67992663 \h </w:instrText>
      </w:r>
      <w:r>
        <w:fldChar w:fldCharType="separate"/>
      </w:r>
      <w:r>
        <w:t>260</w:t>
      </w:r>
      <w:r>
        <w:fldChar w:fldCharType="end"/>
      </w:r>
    </w:p>
    <w:p w14:paraId="6296C08C" w14:textId="7C302501" w:rsidR="00B54F9D" w:rsidRDefault="00B54F9D">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_Toc67992664 \h </w:instrText>
      </w:r>
      <w:r>
        <w:fldChar w:fldCharType="separate"/>
      </w:r>
      <w:r>
        <w:t>260</w:t>
      </w:r>
      <w:r>
        <w:fldChar w:fldCharType="end"/>
      </w:r>
    </w:p>
    <w:p w14:paraId="4C659765" w14:textId="418080E2" w:rsidR="00B54F9D" w:rsidRDefault="00B54F9D">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_Toc67992665 \h </w:instrText>
      </w:r>
      <w:r>
        <w:fldChar w:fldCharType="separate"/>
      </w:r>
      <w:r>
        <w:t>260</w:t>
      </w:r>
      <w:r>
        <w:fldChar w:fldCharType="end"/>
      </w:r>
    </w:p>
    <w:p w14:paraId="706DE40A" w14:textId="56AC512F" w:rsidR="00B54F9D" w:rsidRDefault="00B54F9D">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_Toc67992666 \h </w:instrText>
      </w:r>
      <w:r>
        <w:fldChar w:fldCharType="separate"/>
      </w:r>
      <w:r>
        <w:t>260</w:t>
      </w:r>
      <w:r>
        <w:fldChar w:fldCharType="end"/>
      </w:r>
    </w:p>
    <w:p w14:paraId="42D2587B" w14:textId="53EBAA07" w:rsidR="00B54F9D" w:rsidRDefault="00B54F9D">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_Toc67992667 \h </w:instrText>
      </w:r>
      <w:r>
        <w:fldChar w:fldCharType="separate"/>
      </w:r>
      <w:r>
        <w:t>260</w:t>
      </w:r>
      <w:r>
        <w:fldChar w:fldCharType="end"/>
      </w:r>
    </w:p>
    <w:p w14:paraId="1A994279" w14:textId="39136AE4" w:rsidR="00B54F9D" w:rsidRDefault="00B54F9D">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_Toc67992668 \h </w:instrText>
      </w:r>
      <w:r>
        <w:fldChar w:fldCharType="separate"/>
      </w:r>
      <w:r>
        <w:t>260</w:t>
      </w:r>
      <w:r>
        <w:fldChar w:fldCharType="end"/>
      </w:r>
    </w:p>
    <w:p w14:paraId="0497E2FE" w14:textId="103D6667" w:rsidR="00B54F9D" w:rsidRDefault="00B54F9D">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_Toc67992669 \h </w:instrText>
      </w:r>
      <w:r>
        <w:fldChar w:fldCharType="separate"/>
      </w:r>
      <w:r>
        <w:t>261</w:t>
      </w:r>
      <w:r>
        <w:fldChar w:fldCharType="end"/>
      </w:r>
    </w:p>
    <w:p w14:paraId="51EBE53E" w14:textId="09FC03F7" w:rsidR="00B54F9D" w:rsidRDefault="00B54F9D">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_Toc67992670 \h </w:instrText>
      </w:r>
      <w:r>
        <w:fldChar w:fldCharType="separate"/>
      </w:r>
      <w:r>
        <w:t>261</w:t>
      </w:r>
      <w:r>
        <w:fldChar w:fldCharType="end"/>
      </w:r>
    </w:p>
    <w:p w14:paraId="61C6537D" w14:textId="4443BBDA" w:rsidR="00B54F9D" w:rsidRDefault="00B54F9D">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_Toc67992671 \h </w:instrText>
      </w:r>
      <w:r>
        <w:fldChar w:fldCharType="separate"/>
      </w:r>
      <w:r>
        <w:t>261</w:t>
      </w:r>
      <w:r>
        <w:fldChar w:fldCharType="end"/>
      </w:r>
    </w:p>
    <w:p w14:paraId="107DC5B2" w14:textId="45D6F3FB" w:rsidR="00B54F9D" w:rsidRDefault="00B54F9D">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_Toc67992672 \h </w:instrText>
      </w:r>
      <w:r>
        <w:fldChar w:fldCharType="separate"/>
      </w:r>
      <w:r>
        <w:t>261</w:t>
      </w:r>
      <w:r>
        <w:fldChar w:fldCharType="end"/>
      </w:r>
    </w:p>
    <w:p w14:paraId="4415E4A0" w14:textId="0F779082" w:rsidR="00B54F9D" w:rsidRDefault="00B54F9D">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_Toc67992673 \h </w:instrText>
      </w:r>
      <w:r>
        <w:fldChar w:fldCharType="separate"/>
      </w:r>
      <w:r>
        <w:t>261</w:t>
      </w:r>
      <w:r>
        <w:fldChar w:fldCharType="end"/>
      </w:r>
    </w:p>
    <w:p w14:paraId="16F0B95A" w14:textId="030485EC" w:rsidR="00B54F9D" w:rsidRDefault="00B54F9D">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_Toc67992674 \h </w:instrText>
      </w:r>
      <w:r>
        <w:fldChar w:fldCharType="separate"/>
      </w:r>
      <w:r>
        <w:t>262</w:t>
      </w:r>
      <w:r>
        <w:fldChar w:fldCharType="end"/>
      </w:r>
    </w:p>
    <w:p w14:paraId="2C036266" w14:textId="61CBA8B4" w:rsidR="00B54F9D" w:rsidRDefault="00B54F9D">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_Toc67992675 \h </w:instrText>
      </w:r>
      <w:r>
        <w:fldChar w:fldCharType="separate"/>
      </w:r>
      <w:r>
        <w:t>263</w:t>
      </w:r>
      <w:r>
        <w:fldChar w:fldCharType="end"/>
      </w:r>
    </w:p>
    <w:p w14:paraId="18E2BF72" w14:textId="62B97F7F" w:rsidR="00B54F9D" w:rsidRDefault="00B54F9D">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_Toc67992676 \h </w:instrText>
      </w:r>
      <w:r>
        <w:fldChar w:fldCharType="separate"/>
      </w:r>
      <w:r>
        <w:t>263</w:t>
      </w:r>
      <w:r>
        <w:fldChar w:fldCharType="end"/>
      </w:r>
    </w:p>
    <w:p w14:paraId="4DD72A77" w14:textId="5D95359D" w:rsidR="00B54F9D" w:rsidRDefault="00B54F9D">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_Toc67992677 \h </w:instrText>
      </w:r>
      <w:r>
        <w:fldChar w:fldCharType="separate"/>
      </w:r>
      <w:r>
        <w:t>263</w:t>
      </w:r>
      <w:r>
        <w:fldChar w:fldCharType="end"/>
      </w:r>
    </w:p>
    <w:p w14:paraId="5284FDF5" w14:textId="087A95F4" w:rsidR="00B54F9D" w:rsidRDefault="00B54F9D">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_Toc67992678 \h </w:instrText>
      </w:r>
      <w:r>
        <w:fldChar w:fldCharType="separate"/>
      </w:r>
      <w:r>
        <w:t>263</w:t>
      </w:r>
      <w:r>
        <w:fldChar w:fldCharType="end"/>
      </w:r>
    </w:p>
    <w:p w14:paraId="530F7AF7" w14:textId="46777353" w:rsidR="00B54F9D" w:rsidRDefault="00B54F9D">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_Toc67992679 \h </w:instrText>
      </w:r>
      <w:r>
        <w:fldChar w:fldCharType="separate"/>
      </w:r>
      <w:r>
        <w:t>263</w:t>
      </w:r>
      <w:r>
        <w:fldChar w:fldCharType="end"/>
      </w:r>
    </w:p>
    <w:p w14:paraId="13ED4334" w14:textId="73F250B5" w:rsidR="00B54F9D" w:rsidRDefault="00B54F9D">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_Toc67992680 \h </w:instrText>
      </w:r>
      <w:r>
        <w:fldChar w:fldCharType="separate"/>
      </w:r>
      <w:r>
        <w:t>263</w:t>
      </w:r>
      <w:r>
        <w:fldChar w:fldCharType="end"/>
      </w:r>
    </w:p>
    <w:p w14:paraId="1037E3D5" w14:textId="441637F4" w:rsidR="00B54F9D" w:rsidRDefault="00B54F9D">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_Toc67992681 \h </w:instrText>
      </w:r>
      <w:r>
        <w:fldChar w:fldCharType="separate"/>
      </w:r>
      <w:r>
        <w:t>265</w:t>
      </w:r>
      <w:r>
        <w:fldChar w:fldCharType="end"/>
      </w:r>
    </w:p>
    <w:p w14:paraId="4B2C0FDC" w14:textId="458FB35A" w:rsidR="00B54F9D" w:rsidRDefault="00B54F9D">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_Toc67992682 \h </w:instrText>
      </w:r>
      <w:r>
        <w:fldChar w:fldCharType="separate"/>
      </w:r>
      <w:r>
        <w:t>265</w:t>
      </w:r>
      <w:r>
        <w:fldChar w:fldCharType="end"/>
      </w:r>
    </w:p>
    <w:p w14:paraId="74694E93" w14:textId="6F311EED" w:rsidR="00B54F9D" w:rsidRDefault="00B54F9D">
      <w:pPr>
        <w:pStyle w:val="TOC3"/>
        <w:rPr>
          <w:rFonts w:asciiTheme="minorHAnsi" w:eastAsiaTheme="minorEastAsia" w:hAnsiTheme="minorHAnsi" w:cstheme="minorBidi"/>
          <w:sz w:val="22"/>
          <w:szCs w:val="22"/>
          <w:lang w:eastAsia="en-GB"/>
        </w:rPr>
      </w:pPr>
      <w:r>
        <w:lastRenderedPageBreak/>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_Toc67992683 \h </w:instrText>
      </w:r>
      <w:r>
        <w:fldChar w:fldCharType="separate"/>
      </w:r>
      <w:r>
        <w:t>265</w:t>
      </w:r>
      <w:r>
        <w:fldChar w:fldCharType="end"/>
      </w:r>
    </w:p>
    <w:p w14:paraId="06F84D93" w14:textId="0CA4C592" w:rsidR="00B54F9D" w:rsidRDefault="00B54F9D">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_Toc67992684 \h </w:instrText>
      </w:r>
      <w:r>
        <w:fldChar w:fldCharType="separate"/>
      </w:r>
      <w:r>
        <w:t>265</w:t>
      </w:r>
      <w:r>
        <w:fldChar w:fldCharType="end"/>
      </w:r>
    </w:p>
    <w:p w14:paraId="7EC4B0BA" w14:textId="67E51F5D" w:rsidR="00B54F9D" w:rsidRDefault="00B54F9D">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_Toc67992685 \h </w:instrText>
      </w:r>
      <w:r>
        <w:fldChar w:fldCharType="separate"/>
      </w:r>
      <w:r>
        <w:t>265</w:t>
      </w:r>
      <w:r>
        <w:fldChar w:fldCharType="end"/>
      </w:r>
    </w:p>
    <w:p w14:paraId="5ABCD5D7" w14:textId="3E9F02AD" w:rsidR="00B54F9D" w:rsidRDefault="00B54F9D">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_Toc67992686 \h </w:instrText>
      </w:r>
      <w:r>
        <w:fldChar w:fldCharType="separate"/>
      </w:r>
      <w:r>
        <w:t>267</w:t>
      </w:r>
      <w:r>
        <w:fldChar w:fldCharType="end"/>
      </w:r>
    </w:p>
    <w:p w14:paraId="19648621" w14:textId="4EA6BF07" w:rsidR="00B54F9D" w:rsidRDefault="00B54F9D">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_Toc67992687 \h </w:instrText>
      </w:r>
      <w:r>
        <w:fldChar w:fldCharType="separate"/>
      </w:r>
      <w:r>
        <w:t>267</w:t>
      </w:r>
      <w:r>
        <w:fldChar w:fldCharType="end"/>
      </w:r>
    </w:p>
    <w:p w14:paraId="407A5E7B" w14:textId="70A9A693" w:rsidR="00B54F9D" w:rsidRDefault="00B54F9D">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_Toc67992688 \h </w:instrText>
      </w:r>
      <w:r>
        <w:fldChar w:fldCharType="separate"/>
      </w:r>
      <w:r>
        <w:t>267</w:t>
      </w:r>
      <w:r>
        <w:fldChar w:fldCharType="end"/>
      </w:r>
    </w:p>
    <w:p w14:paraId="31875AE5" w14:textId="3E40DDB4" w:rsidR="00B54F9D" w:rsidRDefault="00B54F9D">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_Toc67992689 \h </w:instrText>
      </w:r>
      <w:r>
        <w:fldChar w:fldCharType="separate"/>
      </w:r>
      <w:r>
        <w:t>267</w:t>
      </w:r>
      <w:r>
        <w:fldChar w:fldCharType="end"/>
      </w:r>
    </w:p>
    <w:p w14:paraId="30B6BE3C" w14:textId="2121D8DA" w:rsidR="00B54F9D" w:rsidRDefault="00B54F9D">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_Toc67992690 \h </w:instrText>
      </w:r>
      <w:r>
        <w:fldChar w:fldCharType="separate"/>
      </w:r>
      <w:r>
        <w:t>267</w:t>
      </w:r>
      <w:r>
        <w:fldChar w:fldCharType="end"/>
      </w:r>
    </w:p>
    <w:p w14:paraId="6DACE2BB" w14:textId="00D2662B" w:rsidR="00B54F9D" w:rsidRDefault="00B54F9D">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_Toc67992691 \h </w:instrText>
      </w:r>
      <w:r>
        <w:fldChar w:fldCharType="separate"/>
      </w:r>
      <w:r>
        <w:t>267</w:t>
      </w:r>
      <w:r>
        <w:fldChar w:fldCharType="end"/>
      </w:r>
    </w:p>
    <w:p w14:paraId="1C82FF18" w14:textId="18171020" w:rsidR="00B54F9D" w:rsidRDefault="00B54F9D">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_Toc67992692 \h </w:instrText>
      </w:r>
      <w:r>
        <w:fldChar w:fldCharType="separate"/>
      </w:r>
      <w:r>
        <w:t>267</w:t>
      </w:r>
      <w:r>
        <w:fldChar w:fldCharType="end"/>
      </w:r>
    </w:p>
    <w:p w14:paraId="68810991" w14:textId="7AA2D46E" w:rsidR="00B54F9D" w:rsidRDefault="00B54F9D">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_Toc67992693 \h </w:instrText>
      </w:r>
      <w:r>
        <w:fldChar w:fldCharType="separate"/>
      </w:r>
      <w:r>
        <w:t>268</w:t>
      </w:r>
      <w:r>
        <w:fldChar w:fldCharType="end"/>
      </w:r>
    </w:p>
    <w:p w14:paraId="3958F550" w14:textId="094DE12A" w:rsidR="00B54F9D" w:rsidRDefault="00B54F9D">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_Toc67992694 \h </w:instrText>
      </w:r>
      <w:r>
        <w:fldChar w:fldCharType="separate"/>
      </w:r>
      <w:r>
        <w:t>269</w:t>
      </w:r>
      <w:r>
        <w:fldChar w:fldCharType="end"/>
      </w:r>
    </w:p>
    <w:p w14:paraId="24C7DEA6" w14:textId="199415F5" w:rsidR="00B54F9D" w:rsidRDefault="00B54F9D">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_Toc67992695 \h </w:instrText>
      </w:r>
      <w:r>
        <w:fldChar w:fldCharType="separate"/>
      </w:r>
      <w:r>
        <w:t>270</w:t>
      </w:r>
      <w:r>
        <w:fldChar w:fldCharType="end"/>
      </w:r>
    </w:p>
    <w:p w14:paraId="22B53EF4" w14:textId="5747BA1E" w:rsidR="00B54F9D" w:rsidRDefault="00B54F9D">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_Toc67992696 \h </w:instrText>
      </w:r>
      <w:r>
        <w:fldChar w:fldCharType="separate"/>
      </w:r>
      <w:r>
        <w:t>271</w:t>
      </w:r>
      <w:r>
        <w:fldChar w:fldCharType="end"/>
      </w:r>
    </w:p>
    <w:p w14:paraId="1E3CD668" w14:textId="0F6CB497" w:rsidR="00B54F9D" w:rsidRDefault="00B54F9D">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_Toc67992697 \h </w:instrText>
      </w:r>
      <w:r>
        <w:fldChar w:fldCharType="separate"/>
      </w:r>
      <w:r>
        <w:t>271</w:t>
      </w:r>
      <w:r>
        <w:fldChar w:fldCharType="end"/>
      </w:r>
    </w:p>
    <w:p w14:paraId="1EFA1D5D" w14:textId="30F76490" w:rsidR="00B54F9D" w:rsidRDefault="00B54F9D">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_Toc67992698 \h </w:instrText>
      </w:r>
      <w:r>
        <w:fldChar w:fldCharType="separate"/>
      </w:r>
      <w:r>
        <w:t>271</w:t>
      </w:r>
      <w:r>
        <w:fldChar w:fldCharType="end"/>
      </w:r>
    </w:p>
    <w:p w14:paraId="7C453A7E" w14:textId="71493F35" w:rsidR="00B54F9D" w:rsidRDefault="00B54F9D">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_Toc67992699 \h </w:instrText>
      </w:r>
      <w:r>
        <w:fldChar w:fldCharType="separate"/>
      </w:r>
      <w:r>
        <w:t>273</w:t>
      </w:r>
      <w:r>
        <w:fldChar w:fldCharType="end"/>
      </w:r>
    </w:p>
    <w:p w14:paraId="06E1FF72" w14:textId="10EB7A06" w:rsidR="00B54F9D" w:rsidRDefault="00B54F9D">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_Toc67992700 \h </w:instrText>
      </w:r>
      <w:r>
        <w:fldChar w:fldCharType="separate"/>
      </w:r>
      <w:r>
        <w:t>273</w:t>
      </w:r>
      <w:r>
        <w:fldChar w:fldCharType="end"/>
      </w:r>
    </w:p>
    <w:p w14:paraId="27115BB5" w14:textId="620F7D80" w:rsidR="00B54F9D" w:rsidRDefault="00B54F9D">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_Toc67992701 \h </w:instrText>
      </w:r>
      <w:r>
        <w:fldChar w:fldCharType="separate"/>
      </w:r>
      <w:r>
        <w:t>274</w:t>
      </w:r>
      <w:r>
        <w:fldChar w:fldCharType="end"/>
      </w:r>
    </w:p>
    <w:p w14:paraId="5FF7F76F" w14:textId="6FA610BD" w:rsidR="00B54F9D" w:rsidRDefault="00B54F9D">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_Toc67992702 \h </w:instrText>
      </w:r>
      <w:r>
        <w:fldChar w:fldCharType="separate"/>
      </w:r>
      <w:r>
        <w:t>275</w:t>
      </w:r>
      <w:r>
        <w:fldChar w:fldCharType="end"/>
      </w:r>
    </w:p>
    <w:p w14:paraId="46DC3E82" w14:textId="722FF9F2" w:rsidR="00B54F9D" w:rsidRDefault="00B54F9D">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_Toc67992703 \h </w:instrText>
      </w:r>
      <w:r>
        <w:fldChar w:fldCharType="separate"/>
      </w:r>
      <w:r>
        <w:t>275</w:t>
      </w:r>
      <w:r>
        <w:fldChar w:fldCharType="end"/>
      </w:r>
    </w:p>
    <w:p w14:paraId="0A56CB42" w14:textId="2732EDB2" w:rsidR="00B54F9D" w:rsidRDefault="00B54F9D">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_Toc67992704 \h </w:instrText>
      </w:r>
      <w:r>
        <w:fldChar w:fldCharType="separate"/>
      </w:r>
      <w:r>
        <w:t>275</w:t>
      </w:r>
      <w:r>
        <w:fldChar w:fldCharType="end"/>
      </w:r>
    </w:p>
    <w:p w14:paraId="3EC06823" w14:textId="07F58D29" w:rsidR="00B54F9D" w:rsidRDefault="00B54F9D">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_Toc67992705 \h </w:instrText>
      </w:r>
      <w:r>
        <w:fldChar w:fldCharType="separate"/>
      </w:r>
      <w:r>
        <w:t>275</w:t>
      </w:r>
      <w:r>
        <w:fldChar w:fldCharType="end"/>
      </w:r>
    </w:p>
    <w:p w14:paraId="7667D34A" w14:textId="7060A17E" w:rsidR="00B54F9D" w:rsidRDefault="00B54F9D">
      <w:pPr>
        <w:pStyle w:val="TOC2"/>
        <w:rPr>
          <w:rFonts w:asciiTheme="minorHAnsi" w:eastAsiaTheme="minorEastAsia" w:hAnsiTheme="minorHAnsi" w:cstheme="minorBidi"/>
          <w:sz w:val="22"/>
          <w:szCs w:val="22"/>
          <w:lang w:eastAsia="en-GB"/>
        </w:rPr>
      </w:pPr>
      <w:r>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_Toc67992706 \h </w:instrText>
      </w:r>
      <w:r>
        <w:fldChar w:fldCharType="separate"/>
      </w:r>
      <w:r>
        <w:t>275</w:t>
      </w:r>
      <w:r>
        <w:fldChar w:fldCharType="end"/>
      </w:r>
    </w:p>
    <w:p w14:paraId="0821B027" w14:textId="672E1374" w:rsidR="00B54F9D" w:rsidRDefault="00B54F9D">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_Toc67992707 \h </w:instrText>
      </w:r>
      <w:r>
        <w:fldChar w:fldCharType="separate"/>
      </w:r>
      <w:r>
        <w:t>275</w:t>
      </w:r>
      <w:r>
        <w:fldChar w:fldCharType="end"/>
      </w:r>
    </w:p>
    <w:p w14:paraId="0F6F7BCC" w14:textId="62A2EA1E" w:rsidR="00B54F9D" w:rsidRDefault="00B54F9D">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_Toc67992708 \h </w:instrText>
      </w:r>
      <w:r>
        <w:fldChar w:fldCharType="separate"/>
      </w:r>
      <w:r>
        <w:t>275</w:t>
      </w:r>
      <w:r>
        <w:fldChar w:fldCharType="end"/>
      </w:r>
    </w:p>
    <w:p w14:paraId="42ECFA5B" w14:textId="01B6D305" w:rsidR="00B54F9D" w:rsidRDefault="00B54F9D">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_Toc67992709 \h </w:instrText>
      </w:r>
      <w:r>
        <w:fldChar w:fldCharType="separate"/>
      </w:r>
      <w:r>
        <w:t>277</w:t>
      </w:r>
      <w:r>
        <w:fldChar w:fldCharType="end"/>
      </w:r>
    </w:p>
    <w:p w14:paraId="184D4635" w14:textId="107CAC65" w:rsidR="00B54F9D" w:rsidRDefault="00B54F9D">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_Toc67992710 \h </w:instrText>
      </w:r>
      <w:r>
        <w:fldChar w:fldCharType="separate"/>
      </w:r>
      <w:r>
        <w:t>280</w:t>
      </w:r>
      <w:r>
        <w:fldChar w:fldCharType="end"/>
      </w:r>
    </w:p>
    <w:p w14:paraId="678B2E3A" w14:textId="64CEBCF5" w:rsidR="00B54F9D" w:rsidRDefault="00B54F9D">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_Toc67992711 \h </w:instrText>
      </w:r>
      <w:r>
        <w:fldChar w:fldCharType="separate"/>
      </w:r>
      <w:r>
        <w:t>280</w:t>
      </w:r>
      <w:r>
        <w:fldChar w:fldCharType="end"/>
      </w:r>
    </w:p>
    <w:p w14:paraId="61795224" w14:textId="29075FFD" w:rsidR="00B54F9D" w:rsidRDefault="00B54F9D">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_Toc67992712 \h </w:instrText>
      </w:r>
      <w:r>
        <w:fldChar w:fldCharType="separate"/>
      </w:r>
      <w:r>
        <w:t>281</w:t>
      </w:r>
      <w:r>
        <w:fldChar w:fldCharType="end"/>
      </w:r>
    </w:p>
    <w:p w14:paraId="06511E93" w14:textId="50BEC023" w:rsidR="00B54F9D" w:rsidRDefault="00B54F9D">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_Toc67992713 \h </w:instrText>
      </w:r>
      <w:r>
        <w:fldChar w:fldCharType="separate"/>
      </w:r>
      <w:r>
        <w:t>281</w:t>
      </w:r>
      <w:r>
        <w:fldChar w:fldCharType="end"/>
      </w:r>
    </w:p>
    <w:p w14:paraId="710EABAA" w14:textId="50F7B5FA" w:rsidR="00B54F9D" w:rsidRDefault="00B54F9D">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_Toc67992714 \h </w:instrText>
      </w:r>
      <w:r>
        <w:fldChar w:fldCharType="separate"/>
      </w:r>
      <w:r>
        <w:t>281</w:t>
      </w:r>
      <w:r>
        <w:fldChar w:fldCharType="end"/>
      </w:r>
    </w:p>
    <w:p w14:paraId="5ADC96C9" w14:textId="723C8C93" w:rsidR="00B54F9D" w:rsidRDefault="00B54F9D">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_Toc67992715 \h </w:instrText>
      </w:r>
      <w:r>
        <w:fldChar w:fldCharType="separate"/>
      </w:r>
      <w:r>
        <w:t>283</w:t>
      </w:r>
      <w:r>
        <w:fldChar w:fldCharType="end"/>
      </w:r>
    </w:p>
    <w:p w14:paraId="5B918AF0" w14:textId="5C685648" w:rsidR="00B54F9D" w:rsidRDefault="00B54F9D">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_Toc67992716 \h </w:instrText>
      </w:r>
      <w:r>
        <w:fldChar w:fldCharType="separate"/>
      </w:r>
      <w:r>
        <w:t>283</w:t>
      </w:r>
      <w:r>
        <w:fldChar w:fldCharType="end"/>
      </w:r>
    </w:p>
    <w:p w14:paraId="798C04EE" w14:textId="68834996" w:rsidR="00B54F9D" w:rsidRDefault="00B54F9D">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_Toc67992717 \h </w:instrText>
      </w:r>
      <w:r>
        <w:fldChar w:fldCharType="separate"/>
      </w:r>
      <w:r>
        <w:t>283</w:t>
      </w:r>
      <w:r>
        <w:fldChar w:fldCharType="end"/>
      </w:r>
    </w:p>
    <w:p w14:paraId="0BA6264F" w14:textId="6359DA4E" w:rsidR="00B54F9D" w:rsidRDefault="00B54F9D">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_Toc67992718 \h </w:instrText>
      </w:r>
      <w:r>
        <w:fldChar w:fldCharType="separate"/>
      </w:r>
      <w:r>
        <w:t>283</w:t>
      </w:r>
      <w:r>
        <w:fldChar w:fldCharType="end"/>
      </w:r>
    </w:p>
    <w:p w14:paraId="00186451" w14:textId="3AD42B99" w:rsidR="00B54F9D" w:rsidRDefault="00B54F9D">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_Toc67992719 \h </w:instrText>
      </w:r>
      <w:r>
        <w:fldChar w:fldCharType="separate"/>
      </w:r>
      <w:r>
        <w:t>285</w:t>
      </w:r>
      <w:r>
        <w:fldChar w:fldCharType="end"/>
      </w:r>
    </w:p>
    <w:p w14:paraId="42CD3312" w14:textId="1C37D694" w:rsidR="00B54F9D" w:rsidRDefault="00B54F9D">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_Toc67992720 \h </w:instrText>
      </w:r>
      <w:r>
        <w:fldChar w:fldCharType="separate"/>
      </w:r>
      <w:r>
        <w:t>286</w:t>
      </w:r>
      <w:r>
        <w:fldChar w:fldCharType="end"/>
      </w:r>
    </w:p>
    <w:p w14:paraId="552D037E" w14:textId="07FDB40F" w:rsidR="00B54F9D" w:rsidRDefault="00B54F9D">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_Toc67992721 \h </w:instrText>
      </w:r>
      <w:r>
        <w:fldChar w:fldCharType="separate"/>
      </w:r>
      <w:r>
        <w:t>287</w:t>
      </w:r>
      <w:r>
        <w:fldChar w:fldCharType="end"/>
      </w:r>
    </w:p>
    <w:p w14:paraId="3AEBEAF7" w14:textId="581C4853" w:rsidR="00B54F9D" w:rsidRDefault="00B54F9D">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_Toc67992722 \h </w:instrText>
      </w:r>
      <w:r>
        <w:fldChar w:fldCharType="separate"/>
      </w:r>
      <w:r>
        <w:t>288</w:t>
      </w:r>
      <w:r>
        <w:fldChar w:fldCharType="end"/>
      </w:r>
    </w:p>
    <w:p w14:paraId="07A1D8AE" w14:textId="19999223" w:rsidR="00B54F9D" w:rsidRDefault="00B54F9D">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_Toc67992723 \h </w:instrText>
      </w:r>
      <w:r>
        <w:fldChar w:fldCharType="separate"/>
      </w:r>
      <w:r>
        <w:t>288</w:t>
      </w:r>
      <w:r>
        <w:fldChar w:fldCharType="end"/>
      </w:r>
    </w:p>
    <w:p w14:paraId="6702419B" w14:textId="5C256D38" w:rsidR="00B54F9D" w:rsidRDefault="00B54F9D">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_Toc67992724 \h </w:instrText>
      </w:r>
      <w:r>
        <w:fldChar w:fldCharType="separate"/>
      </w:r>
      <w:r>
        <w:t>288</w:t>
      </w:r>
      <w:r>
        <w:fldChar w:fldCharType="end"/>
      </w:r>
    </w:p>
    <w:p w14:paraId="5C9BD290" w14:textId="0A02CB6B" w:rsidR="00B54F9D" w:rsidRDefault="00B54F9D">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_Toc67992725 \h </w:instrText>
      </w:r>
      <w:r>
        <w:fldChar w:fldCharType="separate"/>
      </w:r>
      <w:r>
        <w:t>290</w:t>
      </w:r>
      <w:r>
        <w:fldChar w:fldCharType="end"/>
      </w:r>
    </w:p>
    <w:p w14:paraId="60E9D6CC" w14:textId="5F5DCF23" w:rsidR="00B54F9D" w:rsidRDefault="00B54F9D">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_Toc67992726 \h </w:instrText>
      </w:r>
      <w:r>
        <w:fldChar w:fldCharType="separate"/>
      </w:r>
      <w:r>
        <w:t>291</w:t>
      </w:r>
      <w:r>
        <w:fldChar w:fldCharType="end"/>
      </w:r>
    </w:p>
    <w:p w14:paraId="05E22CF3" w14:textId="0708AE4B" w:rsidR="00B54F9D" w:rsidRDefault="00B54F9D">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_Toc67992727 \h </w:instrText>
      </w:r>
      <w:r>
        <w:fldChar w:fldCharType="separate"/>
      </w:r>
      <w:r>
        <w:t>293</w:t>
      </w:r>
      <w:r>
        <w:fldChar w:fldCharType="end"/>
      </w:r>
    </w:p>
    <w:p w14:paraId="50E31BC7" w14:textId="766528AD" w:rsidR="00B54F9D" w:rsidRDefault="00B54F9D">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_Toc67992728 \h </w:instrText>
      </w:r>
      <w:r>
        <w:fldChar w:fldCharType="separate"/>
      </w:r>
      <w:r>
        <w:t>294</w:t>
      </w:r>
      <w:r>
        <w:fldChar w:fldCharType="end"/>
      </w:r>
    </w:p>
    <w:p w14:paraId="33AD6F4B" w14:textId="5F7E1546" w:rsidR="00B54F9D" w:rsidRDefault="00B54F9D">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_Toc67992729 \h </w:instrText>
      </w:r>
      <w:r>
        <w:fldChar w:fldCharType="separate"/>
      </w:r>
      <w:r>
        <w:t>294</w:t>
      </w:r>
      <w:r>
        <w:fldChar w:fldCharType="end"/>
      </w:r>
    </w:p>
    <w:p w14:paraId="1F936D76" w14:textId="219AD009" w:rsidR="00B54F9D" w:rsidRDefault="00B54F9D">
      <w:pPr>
        <w:pStyle w:val="TOC1"/>
        <w:rPr>
          <w:rFonts w:asciiTheme="minorHAnsi" w:eastAsiaTheme="minorEastAsia" w:hAnsiTheme="minorHAnsi" w:cstheme="minorBidi"/>
          <w:szCs w:val="22"/>
          <w:lang w:eastAsia="en-GB"/>
        </w:rPr>
      </w:pPr>
      <w:r>
        <w:lastRenderedPageBreak/>
        <w:t>Q.3</w:t>
      </w:r>
      <w:r>
        <w:rPr>
          <w:rFonts w:asciiTheme="minorHAnsi" w:eastAsiaTheme="minorEastAsia" w:hAnsiTheme="minorHAnsi" w:cstheme="minorBidi"/>
          <w:szCs w:val="22"/>
          <w:lang w:eastAsia="en-GB"/>
        </w:rPr>
        <w:tab/>
      </w:r>
      <w:r>
        <w:t>Charging</w:t>
      </w:r>
      <w:r>
        <w:tab/>
      </w:r>
      <w:r>
        <w:fldChar w:fldCharType="begin" w:fldLock="1"/>
      </w:r>
      <w:r>
        <w:instrText xml:space="preserve"> PAGEREF _Toc67992730 \h </w:instrText>
      </w:r>
      <w:r>
        <w:fldChar w:fldCharType="separate"/>
      </w:r>
      <w:r>
        <w:t>294</w:t>
      </w:r>
      <w:r>
        <w:fldChar w:fldCharType="end"/>
      </w:r>
    </w:p>
    <w:p w14:paraId="75DAF9D7" w14:textId="59F91D13" w:rsidR="00B54F9D" w:rsidRDefault="00B54F9D">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_Toc67992731 \h </w:instrText>
      </w:r>
      <w:r>
        <w:fldChar w:fldCharType="separate"/>
      </w:r>
      <w:r>
        <w:t>295</w:t>
      </w:r>
      <w:r>
        <w:fldChar w:fldCharType="end"/>
      </w:r>
    </w:p>
    <w:p w14:paraId="6CAFB33A" w14:textId="26D2E61A" w:rsidR="00B54F9D" w:rsidRDefault="00B54F9D">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_Toc67992732 \h </w:instrText>
      </w:r>
      <w:r>
        <w:fldChar w:fldCharType="separate"/>
      </w:r>
      <w:r>
        <w:t>295</w:t>
      </w:r>
      <w:r>
        <w:fldChar w:fldCharType="end"/>
      </w:r>
    </w:p>
    <w:p w14:paraId="2B7B974E" w14:textId="11F8DA61" w:rsidR="00B54F9D" w:rsidRDefault="00B54F9D">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_Toc67992733 \h </w:instrText>
      </w:r>
      <w:r>
        <w:fldChar w:fldCharType="separate"/>
      </w:r>
      <w:r>
        <w:t>295</w:t>
      </w:r>
      <w:r>
        <w:fldChar w:fldCharType="end"/>
      </w:r>
    </w:p>
    <w:p w14:paraId="3F686015" w14:textId="406FE375" w:rsidR="00B54F9D" w:rsidRDefault="00B54F9D">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_Toc67992734 \h </w:instrText>
      </w:r>
      <w:r>
        <w:fldChar w:fldCharType="separate"/>
      </w:r>
      <w:r>
        <w:t>297</w:t>
      </w:r>
      <w:r>
        <w:fldChar w:fldCharType="end"/>
      </w:r>
    </w:p>
    <w:p w14:paraId="223AC9D1" w14:textId="712ED728" w:rsidR="00B54F9D" w:rsidRDefault="00B54F9D">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_Toc67992735 \h </w:instrText>
      </w:r>
      <w:r>
        <w:fldChar w:fldCharType="separate"/>
      </w:r>
      <w:r>
        <w:t>298</w:t>
      </w:r>
      <w:r>
        <w:fldChar w:fldCharType="end"/>
      </w:r>
    </w:p>
    <w:p w14:paraId="445D15A4" w14:textId="2607055F" w:rsidR="00B54F9D" w:rsidRDefault="00B54F9D">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_Toc67992736 \h </w:instrText>
      </w:r>
      <w:r>
        <w:fldChar w:fldCharType="separate"/>
      </w:r>
      <w:r>
        <w:t>299</w:t>
      </w:r>
      <w:r>
        <w:fldChar w:fldCharType="end"/>
      </w:r>
    </w:p>
    <w:p w14:paraId="42140FB1" w14:textId="2553A6EF" w:rsidR="00B54F9D" w:rsidRDefault="00B54F9D">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_Toc67992737 \h </w:instrText>
      </w:r>
      <w:r>
        <w:fldChar w:fldCharType="separate"/>
      </w:r>
      <w:r>
        <w:t>300</w:t>
      </w:r>
      <w:r>
        <w:fldChar w:fldCharType="end"/>
      </w:r>
    </w:p>
    <w:p w14:paraId="16AACE59" w14:textId="49B89356" w:rsidR="00B54F9D" w:rsidRDefault="00B54F9D">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_Toc67992738 \h </w:instrText>
      </w:r>
      <w:r>
        <w:fldChar w:fldCharType="separate"/>
      </w:r>
      <w:r>
        <w:t>301</w:t>
      </w:r>
      <w:r>
        <w:fldChar w:fldCharType="end"/>
      </w:r>
    </w:p>
    <w:p w14:paraId="31BAE607" w14:textId="3EBDA83B" w:rsidR="00B54F9D" w:rsidRDefault="00B54F9D">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_Toc67992739 \h </w:instrText>
      </w:r>
      <w:r>
        <w:fldChar w:fldCharType="separate"/>
      </w:r>
      <w:r>
        <w:t>301</w:t>
      </w:r>
      <w:r>
        <w:fldChar w:fldCharType="end"/>
      </w:r>
    </w:p>
    <w:p w14:paraId="6A176F23" w14:textId="2DE38329" w:rsidR="00B54F9D" w:rsidRDefault="00B54F9D">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_Toc67992740 \h </w:instrText>
      </w:r>
      <w:r>
        <w:fldChar w:fldCharType="separate"/>
      </w:r>
      <w:r>
        <w:t>301</w:t>
      </w:r>
      <w:r>
        <w:fldChar w:fldCharType="end"/>
      </w:r>
    </w:p>
    <w:p w14:paraId="200F6E54" w14:textId="16E5A612" w:rsidR="00B54F9D" w:rsidRDefault="00B54F9D">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_Toc67992741 \h </w:instrText>
      </w:r>
      <w:r>
        <w:fldChar w:fldCharType="separate"/>
      </w:r>
      <w:r>
        <w:t>301</w:t>
      </w:r>
      <w:r>
        <w:fldChar w:fldCharType="end"/>
      </w:r>
    </w:p>
    <w:p w14:paraId="0B08537A" w14:textId="4CB02BD3" w:rsidR="00B54F9D" w:rsidRDefault="00B54F9D">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_Toc67992742 \h </w:instrText>
      </w:r>
      <w:r>
        <w:fldChar w:fldCharType="separate"/>
      </w:r>
      <w:r>
        <w:t>302</w:t>
      </w:r>
      <w:r>
        <w:fldChar w:fldCharType="end"/>
      </w:r>
    </w:p>
    <w:p w14:paraId="59772352" w14:textId="58DA4F3F" w:rsidR="00B54F9D" w:rsidRDefault="00B54F9D">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_Toc67992743 \h </w:instrText>
      </w:r>
      <w:r>
        <w:fldChar w:fldCharType="separate"/>
      </w:r>
      <w:r>
        <w:t>302</w:t>
      </w:r>
      <w:r>
        <w:fldChar w:fldCharType="end"/>
      </w:r>
    </w:p>
    <w:p w14:paraId="4A92DCE0" w14:textId="089B0EF2" w:rsidR="00B54F9D" w:rsidRDefault="00B54F9D">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_Toc67992744 \h </w:instrText>
      </w:r>
      <w:r>
        <w:fldChar w:fldCharType="separate"/>
      </w:r>
      <w:r>
        <w:t>302</w:t>
      </w:r>
      <w:r>
        <w:fldChar w:fldCharType="end"/>
      </w:r>
    </w:p>
    <w:p w14:paraId="7F306047" w14:textId="6A6D6C80" w:rsidR="00B54F9D" w:rsidRDefault="00B54F9D">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_Toc67992745 \h </w:instrText>
      </w:r>
      <w:r>
        <w:fldChar w:fldCharType="separate"/>
      </w:r>
      <w:r>
        <w:t>302</w:t>
      </w:r>
      <w:r>
        <w:fldChar w:fldCharType="end"/>
      </w:r>
    </w:p>
    <w:p w14:paraId="7DEA7B00" w14:textId="0C95FBB5" w:rsidR="00B54F9D" w:rsidRDefault="00B54F9D">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_Toc67992746 \h </w:instrText>
      </w:r>
      <w:r>
        <w:fldChar w:fldCharType="separate"/>
      </w:r>
      <w:r>
        <w:t>303</w:t>
      </w:r>
      <w:r>
        <w:fldChar w:fldCharType="end"/>
      </w:r>
    </w:p>
    <w:p w14:paraId="277DAEE8" w14:textId="28E38D39" w:rsidR="00B54F9D" w:rsidRDefault="00B54F9D">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_Toc67992747 \h </w:instrText>
      </w:r>
      <w:r>
        <w:fldChar w:fldCharType="separate"/>
      </w:r>
      <w:r>
        <w:t>304</w:t>
      </w:r>
      <w:r>
        <w:fldChar w:fldCharType="end"/>
      </w:r>
    </w:p>
    <w:p w14:paraId="1BABB028" w14:textId="0E6FE2C8" w:rsidR="00B54F9D" w:rsidRDefault="00B54F9D">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_Toc67992748 \h </w:instrText>
      </w:r>
      <w:r>
        <w:fldChar w:fldCharType="separate"/>
      </w:r>
      <w:r>
        <w:t>304</w:t>
      </w:r>
      <w:r>
        <w:fldChar w:fldCharType="end"/>
      </w:r>
    </w:p>
    <w:p w14:paraId="2491B903" w14:textId="1F59459C" w:rsidR="00B54F9D" w:rsidRDefault="00B54F9D">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_Toc67992749 \h </w:instrText>
      </w:r>
      <w:r>
        <w:fldChar w:fldCharType="separate"/>
      </w:r>
      <w:r>
        <w:t>305</w:t>
      </w:r>
      <w:r>
        <w:fldChar w:fldCharType="end"/>
      </w:r>
    </w:p>
    <w:p w14:paraId="057370B3" w14:textId="792985B1" w:rsidR="00B54F9D" w:rsidRDefault="00B54F9D">
      <w:pPr>
        <w:pStyle w:val="TOC8"/>
        <w:rPr>
          <w:rFonts w:asciiTheme="minorHAnsi" w:eastAsiaTheme="minorEastAsia" w:hAnsiTheme="minorHAnsi" w:cstheme="minorBidi"/>
          <w:b w:val="0"/>
          <w:szCs w:val="22"/>
          <w:lang w:eastAsia="en-GB"/>
        </w:rPr>
      </w:pPr>
      <w:r>
        <w:t>Annex T (normative): IP-Connectivity Access Network specific concepts when using Trusted WLAN (TWAN) to access IMS</w:t>
      </w:r>
      <w:r>
        <w:tab/>
      </w:r>
      <w:r>
        <w:fldChar w:fldCharType="begin" w:fldLock="1"/>
      </w:r>
      <w:r>
        <w:instrText xml:space="preserve"> PAGEREF _Toc67992750 \h </w:instrText>
      </w:r>
      <w:r>
        <w:fldChar w:fldCharType="separate"/>
      </w:r>
      <w:r>
        <w:t>307</w:t>
      </w:r>
      <w:r>
        <w:fldChar w:fldCharType="end"/>
      </w:r>
    </w:p>
    <w:p w14:paraId="38B736E1" w14:textId="532580E9" w:rsidR="00B54F9D" w:rsidRDefault="00B54F9D">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_Toc67992751 \h </w:instrText>
      </w:r>
      <w:r>
        <w:fldChar w:fldCharType="separate"/>
      </w:r>
      <w:r>
        <w:t>307</w:t>
      </w:r>
      <w:r>
        <w:fldChar w:fldCharType="end"/>
      </w:r>
    </w:p>
    <w:p w14:paraId="67C123E3" w14:textId="55166792" w:rsidR="00B54F9D" w:rsidRDefault="00B54F9D">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_Toc67992752 \h </w:instrText>
      </w:r>
      <w:r>
        <w:fldChar w:fldCharType="separate"/>
      </w:r>
      <w:r>
        <w:t>307</w:t>
      </w:r>
      <w:r>
        <w:fldChar w:fldCharType="end"/>
      </w:r>
    </w:p>
    <w:p w14:paraId="778AA69C" w14:textId="3B158937" w:rsidR="00B54F9D" w:rsidRDefault="00B54F9D">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_Toc67992753 \h </w:instrText>
      </w:r>
      <w:r>
        <w:fldChar w:fldCharType="separate"/>
      </w:r>
      <w:r>
        <w:t>308</w:t>
      </w:r>
      <w:r>
        <w:fldChar w:fldCharType="end"/>
      </w:r>
    </w:p>
    <w:p w14:paraId="1D26A523" w14:textId="6903F312" w:rsidR="00B54F9D" w:rsidRDefault="00B54F9D">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_Toc67992754 \h </w:instrText>
      </w:r>
      <w:r>
        <w:fldChar w:fldCharType="separate"/>
      </w:r>
      <w:r>
        <w:t>308</w:t>
      </w:r>
      <w:r>
        <w:fldChar w:fldCharType="end"/>
      </w:r>
    </w:p>
    <w:p w14:paraId="6E99E9EE" w14:textId="2FDDEC91" w:rsidR="00B54F9D" w:rsidRDefault="00B54F9D">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_Toc67992755 \h </w:instrText>
      </w:r>
      <w:r>
        <w:fldChar w:fldCharType="separate"/>
      </w:r>
      <w:r>
        <w:t>308</w:t>
      </w:r>
      <w:r>
        <w:fldChar w:fldCharType="end"/>
      </w:r>
    </w:p>
    <w:p w14:paraId="21B054D6" w14:textId="24EAC8FA" w:rsidR="00B54F9D" w:rsidRDefault="00B54F9D">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_Toc67992756 \h </w:instrText>
      </w:r>
      <w:r>
        <w:fldChar w:fldCharType="separate"/>
      </w:r>
      <w:r>
        <w:t>308</w:t>
      </w:r>
      <w:r>
        <w:fldChar w:fldCharType="end"/>
      </w:r>
    </w:p>
    <w:p w14:paraId="04B35583" w14:textId="77D132B9" w:rsidR="00B54F9D" w:rsidRDefault="00B54F9D">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_Toc67992757 \h </w:instrText>
      </w:r>
      <w:r>
        <w:fldChar w:fldCharType="separate"/>
      </w:r>
      <w:r>
        <w:t>309</w:t>
      </w:r>
      <w:r>
        <w:fldChar w:fldCharType="end"/>
      </w:r>
    </w:p>
    <w:p w14:paraId="6EE425CE" w14:textId="4C11EEFC" w:rsidR="00B54F9D" w:rsidRDefault="00B54F9D">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_Toc67992758 \h </w:instrText>
      </w:r>
      <w:r>
        <w:fldChar w:fldCharType="separate"/>
      </w:r>
      <w:r>
        <w:t>309</w:t>
      </w:r>
      <w:r>
        <w:fldChar w:fldCharType="end"/>
      </w:r>
    </w:p>
    <w:p w14:paraId="418B37E9" w14:textId="53DE4EA3" w:rsidR="00B54F9D" w:rsidRDefault="00B54F9D">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_Toc67992759 \h </w:instrText>
      </w:r>
      <w:r>
        <w:fldChar w:fldCharType="separate"/>
      </w:r>
      <w:r>
        <w:t>309</w:t>
      </w:r>
      <w:r>
        <w:fldChar w:fldCharType="end"/>
      </w:r>
    </w:p>
    <w:p w14:paraId="14ECCB07" w14:textId="0F674FFA" w:rsidR="00B54F9D" w:rsidRDefault="00B54F9D">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_Toc67992760 \h </w:instrText>
      </w:r>
      <w:r>
        <w:fldChar w:fldCharType="separate"/>
      </w:r>
      <w:r>
        <w:t>309</w:t>
      </w:r>
      <w:r>
        <w:fldChar w:fldCharType="end"/>
      </w:r>
    </w:p>
    <w:p w14:paraId="5B3575CD" w14:textId="2CAFA60C" w:rsidR="00B54F9D" w:rsidRDefault="00B54F9D">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_Toc67992761 \h </w:instrText>
      </w:r>
      <w:r>
        <w:fldChar w:fldCharType="separate"/>
      </w:r>
      <w:r>
        <w:t>310</w:t>
      </w:r>
      <w:r>
        <w:fldChar w:fldCharType="end"/>
      </w:r>
    </w:p>
    <w:p w14:paraId="2CF52466" w14:textId="7694015E" w:rsidR="00B54F9D" w:rsidRDefault="00B54F9D">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_Toc67992762 \h </w:instrText>
      </w:r>
      <w:r>
        <w:fldChar w:fldCharType="separate"/>
      </w:r>
      <w:r>
        <w:t>310</w:t>
      </w:r>
      <w:r>
        <w:fldChar w:fldCharType="end"/>
      </w:r>
    </w:p>
    <w:p w14:paraId="5382183F" w14:textId="51ACAA9F" w:rsidR="00B54F9D" w:rsidRDefault="00B54F9D">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_Toc67992763 \h </w:instrText>
      </w:r>
      <w:r>
        <w:fldChar w:fldCharType="separate"/>
      </w:r>
      <w:r>
        <w:t>311</w:t>
      </w:r>
      <w:r>
        <w:fldChar w:fldCharType="end"/>
      </w:r>
    </w:p>
    <w:p w14:paraId="40E915C2" w14:textId="01FCB4DC" w:rsidR="00B54F9D" w:rsidRDefault="00B54F9D">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_Toc67992764 \h </w:instrText>
      </w:r>
      <w:r>
        <w:fldChar w:fldCharType="separate"/>
      </w:r>
      <w:r>
        <w:t>311</w:t>
      </w:r>
      <w:r>
        <w:fldChar w:fldCharType="end"/>
      </w:r>
    </w:p>
    <w:p w14:paraId="48F48A65" w14:textId="7DF9523B" w:rsidR="00B54F9D" w:rsidRDefault="00B54F9D">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_Toc67992765 \h </w:instrText>
      </w:r>
      <w:r>
        <w:fldChar w:fldCharType="separate"/>
      </w:r>
      <w:r>
        <w:t>311</w:t>
      </w:r>
      <w:r>
        <w:fldChar w:fldCharType="end"/>
      </w:r>
    </w:p>
    <w:p w14:paraId="686E1324" w14:textId="3766495F" w:rsidR="00B54F9D" w:rsidRDefault="00B54F9D">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_Toc67992766 \h </w:instrText>
      </w:r>
      <w:r>
        <w:fldChar w:fldCharType="separate"/>
      </w:r>
      <w:r>
        <w:t>311</w:t>
      </w:r>
      <w:r>
        <w:fldChar w:fldCharType="end"/>
      </w:r>
    </w:p>
    <w:p w14:paraId="61E12CBC" w14:textId="67834A0F" w:rsidR="00B54F9D" w:rsidRDefault="00B54F9D">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_Toc67992767 \h </w:instrText>
      </w:r>
      <w:r>
        <w:fldChar w:fldCharType="separate"/>
      </w:r>
      <w:r>
        <w:t>311</w:t>
      </w:r>
      <w:r>
        <w:fldChar w:fldCharType="end"/>
      </w:r>
    </w:p>
    <w:p w14:paraId="167E0E47" w14:textId="68BEB879" w:rsidR="00B54F9D" w:rsidRDefault="00B54F9D">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_Toc67992768 \h </w:instrText>
      </w:r>
      <w:r>
        <w:fldChar w:fldCharType="separate"/>
      </w:r>
      <w:r>
        <w:t>311</w:t>
      </w:r>
      <w:r>
        <w:fldChar w:fldCharType="end"/>
      </w:r>
    </w:p>
    <w:p w14:paraId="7CF6756F" w14:textId="41EF4D98" w:rsidR="00B54F9D" w:rsidRDefault="00B54F9D">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_Toc67992769 \h </w:instrText>
      </w:r>
      <w:r>
        <w:fldChar w:fldCharType="separate"/>
      </w:r>
      <w:r>
        <w:t>312</w:t>
      </w:r>
      <w:r>
        <w:fldChar w:fldCharType="end"/>
      </w:r>
    </w:p>
    <w:p w14:paraId="160413A5" w14:textId="2C8E47B3" w:rsidR="00B54F9D" w:rsidRDefault="00B54F9D">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_Toc67992770 \h </w:instrText>
      </w:r>
      <w:r>
        <w:fldChar w:fldCharType="separate"/>
      </w:r>
      <w:r>
        <w:t>312</w:t>
      </w:r>
      <w:r>
        <w:fldChar w:fldCharType="end"/>
      </w:r>
    </w:p>
    <w:p w14:paraId="35725F35" w14:textId="57F7ED5A" w:rsidR="00B54F9D" w:rsidRDefault="00B54F9D">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_Toc67992771 \h </w:instrText>
      </w:r>
      <w:r>
        <w:fldChar w:fldCharType="separate"/>
      </w:r>
      <w:r>
        <w:t>312</w:t>
      </w:r>
      <w:r>
        <w:fldChar w:fldCharType="end"/>
      </w:r>
    </w:p>
    <w:p w14:paraId="7FBB4BEB" w14:textId="2FB21957" w:rsidR="00B54F9D" w:rsidRDefault="00B54F9D">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_Toc67992772 \h </w:instrText>
      </w:r>
      <w:r>
        <w:fldChar w:fldCharType="separate"/>
      </w:r>
      <w:r>
        <w:t>312</w:t>
      </w:r>
      <w:r>
        <w:fldChar w:fldCharType="end"/>
      </w:r>
    </w:p>
    <w:p w14:paraId="4F5C6424" w14:textId="244743C8" w:rsidR="00B54F9D" w:rsidRDefault="00B54F9D">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_Toc67992773 \h </w:instrText>
      </w:r>
      <w:r>
        <w:fldChar w:fldCharType="separate"/>
      </w:r>
      <w:r>
        <w:t>313</w:t>
      </w:r>
      <w:r>
        <w:fldChar w:fldCharType="end"/>
      </w:r>
    </w:p>
    <w:p w14:paraId="267A96F7" w14:textId="550FC090" w:rsidR="00B54F9D" w:rsidRDefault="00B54F9D">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_Toc67992774 \h </w:instrText>
      </w:r>
      <w:r>
        <w:fldChar w:fldCharType="separate"/>
      </w:r>
      <w:r>
        <w:t>313</w:t>
      </w:r>
      <w:r>
        <w:fldChar w:fldCharType="end"/>
      </w:r>
    </w:p>
    <w:p w14:paraId="47FE4C0F" w14:textId="30031B63" w:rsidR="00B54F9D" w:rsidRDefault="00B54F9D">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_Toc67992775 \h </w:instrText>
      </w:r>
      <w:r>
        <w:fldChar w:fldCharType="separate"/>
      </w:r>
      <w:r>
        <w:t>313</w:t>
      </w:r>
      <w:r>
        <w:fldChar w:fldCharType="end"/>
      </w:r>
    </w:p>
    <w:p w14:paraId="01B8BC7C" w14:textId="3B5E97EF" w:rsidR="00B54F9D" w:rsidRDefault="00B54F9D">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_Toc67992776 \h </w:instrText>
      </w:r>
      <w:r>
        <w:fldChar w:fldCharType="separate"/>
      </w:r>
      <w:r>
        <w:t>314</w:t>
      </w:r>
      <w:r>
        <w:fldChar w:fldCharType="end"/>
      </w:r>
    </w:p>
    <w:p w14:paraId="27239D24" w14:textId="39C5335F" w:rsidR="00B54F9D" w:rsidRDefault="00B54F9D">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_Toc67992777 \h </w:instrText>
      </w:r>
      <w:r>
        <w:fldChar w:fldCharType="separate"/>
      </w:r>
      <w:r>
        <w:t>314</w:t>
      </w:r>
      <w:r>
        <w:fldChar w:fldCharType="end"/>
      </w:r>
    </w:p>
    <w:p w14:paraId="1C503B7C" w14:textId="2F609F8F" w:rsidR="00B54F9D" w:rsidRDefault="00B54F9D">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_Toc67992778 \h </w:instrText>
      </w:r>
      <w:r>
        <w:fldChar w:fldCharType="separate"/>
      </w:r>
      <w:r>
        <w:t>314</w:t>
      </w:r>
      <w:r>
        <w:fldChar w:fldCharType="end"/>
      </w:r>
    </w:p>
    <w:p w14:paraId="4D06C083" w14:textId="475B3578" w:rsidR="00B54F9D" w:rsidRDefault="00B54F9D">
      <w:pPr>
        <w:pStyle w:val="TOC3"/>
        <w:rPr>
          <w:rFonts w:asciiTheme="minorHAnsi" w:eastAsiaTheme="minorEastAsia" w:hAnsiTheme="minorHAnsi" w:cstheme="minorBidi"/>
          <w:sz w:val="22"/>
          <w:szCs w:val="22"/>
          <w:lang w:eastAsia="en-GB"/>
        </w:rPr>
      </w:pPr>
      <w:r>
        <w:lastRenderedPageBreak/>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_Toc67992779 \h </w:instrText>
      </w:r>
      <w:r>
        <w:fldChar w:fldCharType="separate"/>
      </w:r>
      <w:r>
        <w:t>314</w:t>
      </w:r>
      <w:r>
        <w:fldChar w:fldCharType="end"/>
      </w:r>
    </w:p>
    <w:p w14:paraId="171451D6" w14:textId="479AD5FD" w:rsidR="00B54F9D" w:rsidRDefault="00B54F9D">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_Toc67992780 \h </w:instrText>
      </w:r>
      <w:r>
        <w:fldChar w:fldCharType="separate"/>
      </w:r>
      <w:r>
        <w:t>315</w:t>
      </w:r>
      <w:r>
        <w:fldChar w:fldCharType="end"/>
      </w:r>
    </w:p>
    <w:p w14:paraId="019435F8" w14:textId="1A15EB20" w:rsidR="00B54F9D" w:rsidRDefault="00B54F9D">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_Toc67992781 \h </w:instrText>
      </w:r>
      <w:r>
        <w:fldChar w:fldCharType="separate"/>
      </w:r>
      <w:r>
        <w:t>315</w:t>
      </w:r>
      <w:r>
        <w:fldChar w:fldCharType="end"/>
      </w:r>
    </w:p>
    <w:p w14:paraId="2DE7198D" w14:textId="754907A3" w:rsidR="00B54F9D" w:rsidRDefault="00B54F9D">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_Toc67992782 \h </w:instrText>
      </w:r>
      <w:r>
        <w:fldChar w:fldCharType="separate"/>
      </w:r>
      <w:r>
        <w:t>316</w:t>
      </w:r>
      <w:r>
        <w:fldChar w:fldCharType="end"/>
      </w:r>
    </w:p>
    <w:p w14:paraId="15CC0161" w14:textId="34C32A4B" w:rsidR="00B54F9D" w:rsidRDefault="00B54F9D">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_Toc67992783 \h </w:instrText>
      </w:r>
      <w:r>
        <w:fldChar w:fldCharType="separate"/>
      </w:r>
      <w:r>
        <w:t>316</w:t>
      </w:r>
      <w:r>
        <w:fldChar w:fldCharType="end"/>
      </w:r>
    </w:p>
    <w:p w14:paraId="4E5DAC55" w14:textId="0BAACD7D" w:rsidR="00B54F9D" w:rsidRDefault="00B54F9D">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_Toc67992784 \h </w:instrText>
      </w:r>
      <w:r>
        <w:fldChar w:fldCharType="separate"/>
      </w:r>
      <w:r>
        <w:t>317</w:t>
      </w:r>
      <w:r>
        <w:fldChar w:fldCharType="end"/>
      </w:r>
    </w:p>
    <w:p w14:paraId="7AA92303" w14:textId="5B73F9C6" w:rsidR="00B54F9D" w:rsidRDefault="00B54F9D">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_Toc67992785 \h </w:instrText>
      </w:r>
      <w:r>
        <w:fldChar w:fldCharType="separate"/>
      </w:r>
      <w:r>
        <w:t>317</w:t>
      </w:r>
      <w:r>
        <w:fldChar w:fldCharType="end"/>
      </w:r>
    </w:p>
    <w:p w14:paraId="45B1226D" w14:textId="3B0E64DD" w:rsidR="00B54F9D" w:rsidRDefault="00B54F9D">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_Toc67992786 \h </w:instrText>
      </w:r>
      <w:r>
        <w:fldChar w:fldCharType="separate"/>
      </w:r>
      <w:r>
        <w:t>320</w:t>
      </w:r>
      <w:r>
        <w:fldChar w:fldCharType="end"/>
      </w:r>
    </w:p>
    <w:p w14:paraId="37827EA6" w14:textId="578BCA68" w:rsidR="00B54F9D" w:rsidRDefault="00B54F9D">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_Toc67992787 \h </w:instrText>
      </w:r>
      <w:r>
        <w:fldChar w:fldCharType="separate"/>
      </w:r>
      <w:r>
        <w:t>320</w:t>
      </w:r>
      <w:r>
        <w:fldChar w:fldCharType="end"/>
      </w:r>
    </w:p>
    <w:p w14:paraId="244171FC" w14:textId="72E1A2B6" w:rsidR="00B54F9D" w:rsidRDefault="00B54F9D">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_Toc67992788 \h </w:instrText>
      </w:r>
      <w:r>
        <w:fldChar w:fldCharType="separate"/>
      </w:r>
      <w:r>
        <w:t>320</w:t>
      </w:r>
      <w:r>
        <w:fldChar w:fldCharType="end"/>
      </w:r>
    </w:p>
    <w:p w14:paraId="7DBE958D" w14:textId="364FAAFE" w:rsidR="00B54F9D" w:rsidRDefault="00B54F9D">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_Toc67992789 \h </w:instrText>
      </w:r>
      <w:r>
        <w:fldChar w:fldCharType="separate"/>
      </w:r>
      <w:r>
        <w:t>321</w:t>
      </w:r>
      <w:r>
        <w:fldChar w:fldCharType="end"/>
      </w:r>
    </w:p>
    <w:p w14:paraId="137C4D98" w14:textId="2C4936FA" w:rsidR="00B54F9D" w:rsidRDefault="00B54F9D">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_Toc67992790 \h </w:instrText>
      </w:r>
      <w:r>
        <w:fldChar w:fldCharType="separate"/>
      </w:r>
      <w:r>
        <w:t>321</w:t>
      </w:r>
      <w:r>
        <w:fldChar w:fldCharType="end"/>
      </w:r>
    </w:p>
    <w:p w14:paraId="22B96E01" w14:textId="789B873A" w:rsidR="00B54F9D" w:rsidRDefault="00B54F9D">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_Toc67992791 \h </w:instrText>
      </w:r>
      <w:r>
        <w:fldChar w:fldCharType="separate"/>
      </w:r>
      <w:r>
        <w:t>321</w:t>
      </w:r>
      <w:r>
        <w:fldChar w:fldCharType="end"/>
      </w:r>
    </w:p>
    <w:p w14:paraId="3EBDCF2A" w14:textId="23947E05" w:rsidR="00B54F9D" w:rsidRDefault="00B54F9D">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_Toc67992792 \h </w:instrText>
      </w:r>
      <w:r>
        <w:fldChar w:fldCharType="separate"/>
      </w:r>
      <w:r>
        <w:t>321</w:t>
      </w:r>
      <w:r>
        <w:fldChar w:fldCharType="end"/>
      </w:r>
    </w:p>
    <w:p w14:paraId="12C15DF2" w14:textId="5A6EED8F" w:rsidR="00B54F9D" w:rsidRDefault="00B54F9D">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_Toc67992793 \h </w:instrText>
      </w:r>
      <w:r>
        <w:fldChar w:fldCharType="separate"/>
      </w:r>
      <w:r>
        <w:t>322</w:t>
      </w:r>
      <w:r>
        <w:fldChar w:fldCharType="end"/>
      </w:r>
    </w:p>
    <w:p w14:paraId="1F3DBEAB" w14:textId="7F0279B5" w:rsidR="00B54F9D" w:rsidRDefault="00B54F9D">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_Toc67992794 \h </w:instrText>
      </w:r>
      <w:r>
        <w:fldChar w:fldCharType="separate"/>
      </w:r>
      <w:r>
        <w:t>322</w:t>
      </w:r>
      <w:r>
        <w:fldChar w:fldCharType="end"/>
      </w:r>
    </w:p>
    <w:p w14:paraId="1EC870FA" w14:textId="05D62ED5" w:rsidR="00B54F9D" w:rsidRDefault="00B54F9D">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_Toc67992795 \h </w:instrText>
      </w:r>
      <w:r>
        <w:fldChar w:fldCharType="separate"/>
      </w:r>
      <w:r>
        <w:t>323</w:t>
      </w:r>
      <w:r>
        <w:fldChar w:fldCharType="end"/>
      </w:r>
    </w:p>
    <w:p w14:paraId="0AA2EBE8" w14:textId="1ED2571E" w:rsidR="00B54F9D" w:rsidRDefault="00B54F9D">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_Toc67992796 \h </w:instrText>
      </w:r>
      <w:r>
        <w:fldChar w:fldCharType="separate"/>
      </w:r>
      <w:r>
        <w:t>323</w:t>
      </w:r>
      <w:r>
        <w:fldChar w:fldCharType="end"/>
      </w:r>
    </w:p>
    <w:p w14:paraId="2740E8E4" w14:textId="45BF689B" w:rsidR="00B54F9D" w:rsidRDefault="00B54F9D">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_Toc67992797 \h </w:instrText>
      </w:r>
      <w:r>
        <w:fldChar w:fldCharType="separate"/>
      </w:r>
      <w:r>
        <w:t>323</w:t>
      </w:r>
      <w:r>
        <w:fldChar w:fldCharType="end"/>
      </w:r>
    </w:p>
    <w:p w14:paraId="003342DB" w14:textId="6B2DC876" w:rsidR="00B54F9D" w:rsidRDefault="00B54F9D">
      <w:pPr>
        <w:pStyle w:val="TOC2"/>
        <w:rPr>
          <w:rFonts w:asciiTheme="minorHAnsi" w:eastAsiaTheme="minorEastAsia" w:hAnsiTheme="minorHAnsi" w:cstheme="minorBidi"/>
          <w:sz w:val="22"/>
          <w:szCs w:val="22"/>
          <w:lang w:eastAsia="en-GB"/>
        </w:rPr>
      </w:pPr>
      <w:r>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_Toc67992798 \h </w:instrText>
      </w:r>
      <w:r>
        <w:fldChar w:fldCharType="separate"/>
      </w:r>
      <w:r>
        <w:t>323</w:t>
      </w:r>
      <w:r>
        <w:fldChar w:fldCharType="end"/>
      </w:r>
    </w:p>
    <w:p w14:paraId="49987EBC" w14:textId="4B9A3B77" w:rsidR="00B54F9D" w:rsidRDefault="00B54F9D">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_Toc67992799 \h </w:instrText>
      </w:r>
      <w:r>
        <w:fldChar w:fldCharType="separate"/>
      </w:r>
      <w:r>
        <w:t>324</w:t>
      </w:r>
      <w:r>
        <w:fldChar w:fldCharType="end"/>
      </w:r>
    </w:p>
    <w:p w14:paraId="7A42CE75" w14:textId="2FD2EC1B" w:rsidR="00B54F9D" w:rsidRDefault="00B54F9D">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_Toc67992800 \h </w:instrText>
      </w:r>
      <w:r>
        <w:fldChar w:fldCharType="separate"/>
      </w:r>
      <w:r>
        <w:t>324</w:t>
      </w:r>
      <w:r>
        <w:fldChar w:fldCharType="end"/>
      </w:r>
    </w:p>
    <w:p w14:paraId="6FF756C3" w14:textId="429BDD81" w:rsidR="00B54F9D" w:rsidRDefault="00B54F9D">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_Toc67992801 \h </w:instrText>
      </w:r>
      <w:r>
        <w:fldChar w:fldCharType="separate"/>
      </w:r>
      <w:r>
        <w:t>324</w:t>
      </w:r>
      <w:r>
        <w:fldChar w:fldCharType="end"/>
      </w:r>
    </w:p>
    <w:p w14:paraId="7EC86535" w14:textId="2EDF4CCA" w:rsidR="00B54F9D" w:rsidRDefault="00B54F9D">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_Toc67992802 \h </w:instrText>
      </w:r>
      <w:r>
        <w:fldChar w:fldCharType="separate"/>
      </w:r>
      <w:r>
        <w:t>325</w:t>
      </w:r>
      <w:r>
        <w:fldChar w:fldCharType="end"/>
      </w:r>
    </w:p>
    <w:p w14:paraId="68DF9185" w14:textId="3E493B4E" w:rsidR="00B54F9D" w:rsidRDefault="00B54F9D">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_Toc67992803 \h </w:instrText>
      </w:r>
      <w:r>
        <w:fldChar w:fldCharType="separate"/>
      </w:r>
      <w:r>
        <w:t>325</w:t>
      </w:r>
      <w:r>
        <w:fldChar w:fldCharType="end"/>
      </w:r>
    </w:p>
    <w:p w14:paraId="63DE917A" w14:textId="4379A597" w:rsidR="00B54F9D" w:rsidRDefault="00B54F9D">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_Toc67992804 \h </w:instrText>
      </w:r>
      <w:r>
        <w:fldChar w:fldCharType="separate"/>
      </w:r>
      <w:r>
        <w:t>325</w:t>
      </w:r>
      <w:r>
        <w:fldChar w:fldCharType="end"/>
      </w:r>
    </w:p>
    <w:p w14:paraId="6C7FE051" w14:textId="14B6218B" w:rsidR="00B54F9D" w:rsidRDefault="00B54F9D">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_Toc67992805 \h </w:instrText>
      </w:r>
      <w:r>
        <w:fldChar w:fldCharType="separate"/>
      </w:r>
      <w:r>
        <w:t>325</w:t>
      </w:r>
      <w:r>
        <w:fldChar w:fldCharType="end"/>
      </w:r>
    </w:p>
    <w:p w14:paraId="00CD6BF4" w14:textId="35CBB7DF" w:rsidR="00B54F9D" w:rsidRDefault="00B54F9D">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_Toc67992806 \h </w:instrText>
      </w:r>
      <w:r>
        <w:fldChar w:fldCharType="separate"/>
      </w:r>
      <w:r>
        <w:t>326</w:t>
      </w:r>
      <w:r>
        <w:fldChar w:fldCharType="end"/>
      </w:r>
    </w:p>
    <w:p w14:paraId="63B3321A" w14:textId="32FB1C69" w:rsidR="00B54F9D" w:rsidRDefault="00B54F9D">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_Toc67992807 \h </w:instrText>
      </w:r>
      <w:r>
        <w:fldChar w:fldCharType="separate"/>
      </w:r>
      <w:r>
        <w:t>326</w:t>
      </w:r>
      <w:r>
        <w:fldChar w:fldCharType="end"/>
      </w:r>
    </w:p>
    <w:p w14:paraId="6C95EDB4" w14:textId="16F77B8F" w:rsidR="00B54F9D" w:rsidRDefault="00B54F9D">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_Toc67992808 \h </w:instrText>
      </w:r>
      <w:r>
        <w:fldChar w:fldCharType="separate"/>
      </w:r>
      <w:r>
        <w:t>326</w:t>
      </w:r>
      <w:r>
        <w:fldChar w:fldCharType="end"/>
      </w:r>
    </w:p>
    <w:p w14:paraId="4ECD0B06" w14:textId="32F5D556" w:rsidR="00B54F9D" w:rsidRDefault="00B54F9D">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_Toc67992809 \h </w:instrText>
      </w:r>
      <w:r>
        <w:fldChar w:fldCharType="separate"/>
      </w:r>
      <w:r>
        <w:t>326</w:t>
      </w:r>
      <w:r>
        <w:fldChar w:fldCharType="end"/>
      </w:r>
    </w:p>
    <w:p w14:paraId="2B2CD01B" w14:textId="011098AE" w:rsidR="00B54F9D" w:rsidRDefault="00B54F9D">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_Toc67992810 \h </w:instrText>
      </w:r>
      <w:r>
        <w:fldChar w:fldCharType="separate"/>
      </w:r>
      <w:r>
        <w:t>326</w:t>
      </w:r>
      <w:r>
        <w:fldChar w:fldCharType="end"/>
      </w:r>
    </w:p>
    <w:p w14:paraId="71385700" w14:textId="21CC2132" w:rsidR="00B54F9D" w:rsidRDefault="00B54F9D">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_Toc67992811 \h </w:instrText>
      </w:r>
      <w:r>
        <w:fldChar w:fldCharType="separate"/>
      </w:r>
      <w:r>
        <w:t>326</w:t>
      </w:r>
      <w:r>
        <w:fldChar w:fldCharType="end"/>
      </w:r>
    </w:p>
    <w:p w14:paraId="196E87E0" w14:textId="5F0B4319" w:rsidR="00B54F9D" w:rsidRDefault="00B54F9D">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_Toc67992812 \h </w:instrText>
      </w:r>
      <w:r>
        <w:fldChar w:fldCharType="separate"/>
      </w:r>
      <w:r>
        <w:t>326</w:t>
      </w:r>
      <w:r>
        <w:fldChar w:fldCharType="end"/>
      </w:r>
    </w:p>
    <w:p w14:paraId="405F4D01" w14:textId="0EDA5565" w:rsidR="00B54F9D" w:rsidRDefault="00B54F9D">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_Toc67992813 \h </w:instrText>
      </w:r>
      <w:r>
        <w:fldChar w:fldCharType="separate"/>
      </w:r>
      <w:r>
        <w:t>326</w:t>
      </w:r>
      <w:r>
        <w:fldChar w:fldCharType="end"/>
      </w:r>
    </w:p>
    <w:p w14:paraId="2319F4C9" w14:textId="252BDCAE" w:rsidR="00B54F9D" w:rsidRDefault="00B54F9D">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_Toc67992814 \h </w:instrText>
      </w:r>
      <w:r>
        <w:fldChar w:fldCharType="separate"/>
      </w:r>
      <w:r>
        <w:t>327</w:t>
      </w:r>
      <w:r>
        <w:fldChar w:fldCharType="end"/>
      </w:r>
    </w:p>
    <w:p w14:paraId="35D07932" w14:textId="3B1BFC40" w:rsidR="00B54F9D" w:rsidRDefault="00B54F9D">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_Toc67992815 \h </w:instrText>
      </w:r>
      <w:r>
        <w:fldChar w:fldCharType="separate"/>
      </w:r>
      <w:r>
        <w:t>327</w:t>
      </w:r>
      <w:r>
        <w:fldChar w:fldCharType="end"/>
      </w:r>
    </w:p>
    <w:p w14:paraId="19C63328" w14:textId="25AD8BB8" w:rsidR="00B54F9D" w:rsidRDefault="00B54F9D">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_Toc67992816 \h </w:instrText>
      </w:r>
      <w:r>
        <w:fldChar w:fldCharType="separate"/>
      </w:r>
      <w:r>
        <w:t>327</w:t>
      </w:r>
      <w:r>
        <w:fldChar w:fldCharType="end"/>
      </w:r>
    </w:p>
    <w:p w14:paraId="63A53DA7" w14:textId="39AA6720" w:rsidR="00B54F9D" w:rsidRDefault="00B54F9D">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_Toc67992817 \h </w:instrText>
      </w:r>
      <w:r>
        <w:fldChar w:fldCharType="separate"/>
      </w:r>
      <w:r>
        <w:t>327</w:t>
      </w:r>
      <w:r>
        <w:fldChar w:fldCharType="end"/>
      </w:r>
    </w:p>
    <w:p w14:paraId="553B0B61" w14:textId="16CF968C" w:rsidR="00B54F9D" w:rsidRDefault="00B54F9D">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_Toc67992818 \h </w:instrText>
      </w:r>
      <w:r>
        <w:fldChar w:fldCharType="separate"/>
      </w:r>
      <w:r>
        <w:t>327</w:t>
      </w:r>
      <w:r>
        <w:fldChar w:fldCharType="end"/>
      </w:r>
    </w:p>
    <w:p w14:paraId="55306EAA" w14:textId="1D428D82" w:rsidR="00B54F9D" w:rsidRDefault="00B54F9D">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_Toc67992819 \h </w:instrText>
      </w:r>
      <w:r>
        <w:fldChar w:fldCharType="separate"/>
      </w:r>
      <w:r>
        <w:t>327</w:t>
      </w:r>
      <w:r>
        <w:fldChar w:fldCharType="end"/>
      </w:r>
    </w:p>
    <w:p w14:paraId="3E125536" w14:textId="2390E7A2" w:rsidR="00B54F9D" w:rsidRDefault="00B54F9D">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_Toc67992820 \h </w:instrText>
      </w:r>
      <w:r>
        <w:fldChar w:fldCharType="separate"/>
      </w:r>
      <w:r>
        <w:t>327</w:t>
      </w:r>
      <w:r>
        <w:fldChar w:fldCharType="end"/>
      </w:r>
    </w:p>
    <w:p w14:paraId="605BD035" w14:textId="5D5BEEE6" w:rsidR="00B54F9D" w:rsidRDefault="00B54F9D">
      <w:pPr>
        <w:pStyle w:val="TOC1"/>
        <w:rPr>
          <w:rFonts w:asciiTheme="minorHAnsi" w:eastAsiaTheme="minorEastAsia" w:hAnsiTheme="minorHAnsi" w:cstheme="minorBidi"/>
          <w:szCs w:val="22"/>
          <w:lang w:eastAsia="en-GB"/>
        </w:rPr>
      </w:pPr>
      <w:r>
        <w:lastRenderedPageBreak/>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_Toc67992821 \h </w:instrText>
      </w:r>
      <w:r>
        <w:fldChar w:fldCharType="separate"/>
      </w:r>
      <w:r>
        <w:t>328</w:t>
      </w:r>
      <w:r>
        <w:fldChar w:fldCharType="end"/>
      </w:r>
    </w:p>
    <w:p w14:paraId="3D4F680E" w14:textId="526F8A70" w:rsidR="00B54F9D" w:rsidRDefault="00B54F9D">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_Toc67992822 \h </w:instrText>
      </w:r>
      <w:r>
        <w:fldChar w:fldCharType="separate"/>
      </w:r>
      <w:r>
        <w:t>329</w:t>
      </w:r>
      <w:r>
        <w:fldChar w:fldCharType="end"/>
      </w:r>
    </w:p>
    <w:p w14:paraId="2A57C305" w14:textId="2D5C8829" w:rsidR="00B54F9D" w:rsidRDefault="00B54F9D">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_Toc67992823 \h </w:instrText>
      </w:r>
      <w:r>
        <w:fldChar w:fldCharType="separate"/>
      </w:r>
      <w:r>
        <w:t>329</w:t>
      </w:r>
      <w:r>
        <w:fldChar w:fldCharType="end"/>
      </w:r>
    </w:p>
    <w:p w14:paraId="03E159CE" w14:textId="29A360D5" w:rsidR="00B54F9D" w:rsidRDefault="00B54F9D">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_Toc67992824 \h </w:instrText>
      </w:r>
      <w:r>
        <w:fldChar w:fldCharType="separate"/>
      </w:r>
      <w:r>
        <w:t>329</w:t>
      </w:r>
      <w:r>
        <w:fldChar w:fldCharType="end"/>
      </w:r>
    </w:p>
    <w:p w14:paraId="773EF625" w14:textId="29EEB0BA" w:rsidR="00B54F9D" w:rsidRDefault="00B54F9D">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_Toc67992825 \h </w:instrText>
      </w:r>
      <w:r>
        <w:fldChar w:fldCharType="separate"/>
      </w:r>
      <w:r>
        <w:t>329</w:t>
      </w:r>
      <w:r>
        <w:fldChar w:fldCharType="end"/>
      </w:r>
    </w:p>
    <w:p w14:paraId="4575E021" w14:textId="26E765AB" w:rsidR="00B54F9D" w:rsidRDefault="00B54F9D">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_Toc67992826 \h </w:instrText>
      </w:r>
      <w:r>
        <w:fldChar w:fldCharType="separate"/>
      </w:r>
      <w:r>
        <w:t>330</w:t>
      </w:r>
      <w:r>
        <w:fldChar w:fldCharType="end"/>
      </w:r>
    </w:p>
    <w:p w14:paraId="56242109" w14:textId="67A0EAC2" w:rsidR="00B54F9D" w:rsidRDefault="00B54F9D">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_Toc67992827 \h </w:instrText>
      </w:r>
      <w:r>
        <w:fldChar w:fldCharType="separate"/>
      </w:r>
      <w:r>
        <w:t>330</w:t>
      </w:r>
      <w:r>
        <w:fldChar w:fldCharType="end"/>
      </w:r>
    </w:p>
    <w:p w14:paraId="4314484F" w14:textId="5E30922E" w:rsidR="00B54F9D" w:rsidRDefault="00B54F9D">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_Toc67992828 \h </w:instrText>
      </w:r>
      <w:r>
        <w:fldChar w:fldCharType="separate"/>
      </w:r>
      <w:r>
        <w:t>330</w:t>
      </w:r>
      <w:r>
        <w:fldChar w:fldCharType="end"/>
      </w:r>
    </w:p>
    <w:p w14:paraId="7C26EA11" w14:textId="053E90DA" w:rsidR="00B54F9D" w:rsidRDefault="00B54F9D">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_Toc67992829 \h </w:instrText>
      </w:r>
      <w:r>
        <w:fldChar w:fldCharType="separate"/>
      </w:r>
      <w:r>
        <w:t>330</w:t>
      </w:r>
      <w:r>
        <w:fldChar w:fldCharType="end"/>
      </w:r>
    </w:p>
    <w:p w14:paraId="7BEE998A" w14:textId="628FB61D" w:rsidR="00B54F9D" w:rsidRDefault="00B54F9D">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_Toc67992830 \h </w:instrText>
      </w:r>
      <w:r>
        <w:fldChar w:fldCharType="separate"/>
      </w:r>
      <w:r>
        <w:t>331</w:t>
      </w:r>
      <w:r>
        <w:fldChar w:fldCharType="end"/>
      </w:r>
    </w:p>
    <w:p w14:paraId="0B853DA5" w14:textId="785CC002" w:rsidR="00B54F9D" w:rsidRDefault="00B54F9D">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_Toc67992831 \h </w:instrText>
      </w:r>
      <w:r>
        <w:fldChar w:fldCharType="separate"/>
      </w:r>
      <w:r>
        <w:t>331</w:t>
      </w:r>
      <w:r>
        <w:fldChar w:fldCharType="end"/>
      </w:r>
    </w:p>
    <w:p w14:paraId="119A95D2" w14:textId="2F6F0B73" w:rsidR="00B54F9D" w:rsidRDefault="00B54F9D">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_Toc67992832 \h </w:instrText>
      </w:r>
      <w:r>
        <w:fldChar w:fldCharType="separate"/>
      </w:r>
      <w:r>
        <w:t>332</w:t>
      </w:r>
      <w:r>
        <w:fldChar w:fldCharType="end"/>
      </w:r>
    </w:p>
    <w:p w14:paraId="72725993" w14:textId="6582A666" w:rsidR="00B54F9D" w:rsidRDefault="00B54F9D">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_Toc67992833 \h </w:instrText>
      </w:r>
      <w:r>
        <w:fldChar w:fldCharType="separate"/>
      </w:r>
      <w:r>
        <w:t>332</w:t>
      </w:r>
      <w:r>
        <w:fldChar w:fldCharType="end"/>
      </w:r>
    </w:p>
    <w:p w14:paraId="27E356C3" w14:textId="006A75FC" w:rsidR="00B54F9D" w:rsidRDefault="00B54F9D">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_Toc67992834 \h </w:instrText>
      </w:r>
      <w:r>
        <w:fldChar w:fldCharType="separate"/>
      </w:r>
      <w:r>
        <w:t>332</w:t>
      </w:r>
      <w:r>
        <w:fldChar w:fldCharType="end"/>
      </w:r>
    </w:p>
    <w:p w14:paraId="57844224" w14:textId="41301B86" w:rsidR="00B54F9D" w:rsidRDefault="00B54F9D">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_Toc67992835 \h </w:instrText>
      </w:r>
      <w:r>
        <w:fldChar w:fldCharType="separate"/>
      </w:r>
      <w:r>
        <w:t>333</w:t>
      </w:r>
      <w:r>
        <w:fldChar w:fldCharType="end"/>
      </w:r>
    </w:p>
    <w:p w14:paraId="07EA4DFA" w14:textId="71AD961F" w:rsidR="00B54F9D" w:rsidRDefault="00B54F9D">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_Toc67992836 \h </w:instrText>
      </w:r>
      <w:r>
        <w:fldChar w:fldCharType="separate"/>
      </w:r>
      <w:r>
        <w:t>334</w:t>
      </w:r>
      <w:r>
        <w:fldChar w:fldCharType="end"/>
      </w:r>
    </w:p>
    <w:p w14:paraId="42BE1CB4" w14:textId="50F0C4C6" w:rsidR="00B54F9D" w:rsidRDefault="00B54F9D">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_Toc67992837 \h </w:instrText>
      </w:r>
      <w:r>
        <w:fldChar w:fldCharType="separate"/>
      </w:r>
      <w:r>
        <w:t>334</w:t>
      </w:r>
      <w:r>
        <w:fldChar w:fldCharType="end"/>
      </w:r>
    </w:p>
    <w:p w14:paraId="125FF7AA" w14:textId="36ED6C34" w:rsidR="00B54F9D" w:rsidRDefault="00B54F9D">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_Toc67992838 \h </w:instrText>
      </w:r>
      <w:r>
        <w:fldChar w:fldCharType="separate"/>
      </w:r>
      <w:r>
        <w:t>334</w:t>
      </w:r>
      <w:r>
        <w:fldChar w:fldCharType="end"/>
      </w:r>
    </w:p>
    <w:p w14:paraId="06ACF92C" w14:textId="241896EC" w:rsidR="00B54F9D" w:rsidRDefault="00B54F9D">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_Toc67992839 \h </w:instrText>
      </w:r>
      <w:r>
        <w:fldChar w:fldCharType="separate"/>
      </w:r>
      <w:r>
        <w:t>335</w:t>
      </w:r>
      <w:r>
        <w:fldChar w:fldCharType="end"/>
      </w:r>
    </w:p>
    <w:p w14:paraId="34DFBA3E" w14:textId="66738868" w:rsidR="00B54F9D" w:rsidRDefault="00B54F9D">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_Toc67992840 \h </w:instrText>
      </w:r>
      <w:r>
        <w:fldChar w:fldCharType="separate"/>
      </w:r>
      <w:r>
        <w:t>335</w:t>
      </w:r>
      <w:r>
        <w:fldChar w:fldCharType="end"/>
      </w:r>
    </w:p>
    <w:p w14:paraId="05F8AB47" w14:textId="6F7FEB62" w:rsidR="00B54F9D" w:rsidRDefault="00B54F9D">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_Toc67992841 \h </w:instrText>
      </w:r>
      <w:r>
        <w:fldChar w:fldCharType="separate"/>
      </w:r>
      <w:r>
        <w:t>336</w:t>
      </w:r>
      <w:r>
        <w:fldChar w:fldCharType="end"/>
      </w:r>
    </w:p>
    <w:p w14:paraId="2FCF7299" w14:textId="00FAE305" w:rsidR="00B54F9D" w:rsidRDefault="00B54F9D">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_Toc67992842 \h </w:instrText>
      </w:r>
      <w:r>
        <w:fldChar w:fldCharType="separate"/>
      </w:r>
      <w:r>
        <w:t>337</w:t>
      </w:r>
      <w:r>
        <w:fldChar w:fldCharType="end"/>
      </w:r>
    </w:p>
    <w:p w14:paraId="446C2D13" w14:textId="672BD29C" w:rsidR="00B54F9D" w:rsidRDefault="00B54F9D">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_Toc67992843 \h </w:instrText>
      </w:r>
      <w:r>
        <w:fldChar w:fldCharType="separate"/>
      </w:r>
      <w:r>
        <w:t>338</w:t>
      </w:r>
      <w:r>
        <w:fldChar w:fldCharType="end"/>
      </w:r>
    </w:p>
    <w:p w14:paraId="050A1569" w14:textId="01E1FBFD" w:rsidR="00B54F9D" w:rsidRDefault="00B54F9D">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_Toc67992844 \h </w:instrText>
      </w:r>
      <w:r>
        <w:fldChar w:fldCharType="separate"/>
      </w:r>
      <w:r>
        <w:t>338</w:t>
      </w:r>
      <w:r>
        <w:fldChar w:fldCharType="end"/>
      </w:r>
    </w:p>
    <w:p w14:paraId="6EE41902" w14:textId="302191BB" w:rsidR="00B54F9D" w:rsidRDefault="00B54F9D">
      <w:pPr>
        <w:pStyle w:val="TOC1"/>
        <w:rPr>
          <w:rFonts w:asciiTheme="minorHAnsi" w:eastAsiaTheme="minorEastAsia" w:hAnsiTheme="minorHAnsi" w:cstheme="minorBidi"/>
          <w:szCs w:val="22"/>
          <w:lang w:eastAsia="en-GB"/>
        </w:rPr>
      </w:pPr>
      <w:r>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_Toc67992845 \h </w:instrText>
      </w:r>
      <w:r>
        <w:fldChar w:fldCharType="separate"/>
      </w:r>
      <w:r>
        <w:t>339</w:t>
      </w:r>
      <w:r>
        <w:fldChar w:fldCharType="end"/>
      </w:r>
    </w:p>
    <w:p w14:paraId="3FA066F3" w14:textId="09ACB223" w:rsidR="00B54F9D" w:rsidRDefault="00B54F9D">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_Toc67992846 \h </w:instrText>
      </w:r>
      <w:r>
        <w:fldChar w:fldCharType="separate"/>
      </w:r>
      <w:r>
        <w:t>340</w:t>
      </w:r>
      <w:r>
        <w:fldChar w:fldCharType="end"/>
      </w:r>
    </w:p>
    <w:p w14:paraId="079A509F" w14:textId="41CC8E5D" w:rsidR="00B54F9D" w:rsidRDefault="00B54F9D">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_Toc67992847 \h </w:instrText>
      </w:r>
      <w:r>
        <w:fldChar w:fldCharType="separate"/>
      </w:r>
      <w:r>
        <w:t>340</w:t>
      </w:r>
      <w:r>
        <w:fldChar w:fldCharType="end"/>
      </w:r>
    </w:p>
    <w:p w14:paraId="46139D28" w14:textId="0C816AC1" w:rsidR="00B54F9D" w:rsidRDefault="00B54F9D">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_Toc67992848 \h </w:instrText>
      </w:r>
      <w:r>
        <w:fldChar w:fldCharType="separate"/>
      </w:r>
      <w:r>
        <w:t>340</w:t>
      </w:r>
      <w:r>
        <w:fldChar w:fldCharType="end"/>
      </w:r>
    </w:p>
    <w:p w14:paraId="7980E69D" w14:textId="0C5795F1" w:rsidR="00B54F9D" w:rsidRDefault="00B54F9D">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_Toc67992849 \h </w:instrText>
      </w:r>
      <w:r>
        <w:fldChar w:fldCharType="separate"/>
      </w:r>
      <w:r>
        <w:t>340</w:t>
      </w:r>
      <w:r>
        <w:fldChar w:fldCharType="end"/>
      </w:r>
    </w:p>
    <w:p w14:paraId="611C0221" w14:textId="1466C2D5" w:rsidR="00B54F9D" w:rsidRDefault="00B54F9D">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_Toc67992850 \h </w:instrText>
      </w:r>
      <w:r>
        <w:fldChar w:fldCharType="separate"/>
      </w:r>
      <w:r>
        <w:t>340</w:t>
      </w:r>
      <w:r>
        <w:fldChar w:fldCharType="end"/>
      </w:r>
    </w:p>
    <w:p w14:paraId="0A8A97D0" w14:textId="208EEC0B" w:rsidR="00B54F9D" w:rsidRDefault="00B54F9D">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_Toc67992851 \h </w:instrText>
      </w:r>
      <w:r>
        <w:fldChar w:fldCharType="separate"/>
      </w:r>
      <w:r>
        <w:t>340</w:t>
      </w:r>
      <w:r>
        <w:fldChar w:fldCharType="end"/>
      </w:r>
    </w:p>
    <w:p w14:paraId="01EEC8A7" w14:textId="130A45F1" w:rsidR="00B54F9D" w:rsidRDefault="00B54F9D">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_Toc67992852 \h </w:instrText>
      </w:r>
      <w:r>
        <w:fldChar w:fldCharType="separate"/>
      </w:r>
      <w:r>
        <w:t>341</w:t>
      </w:r>
      <w:r>
        <w:fldChar w:fldCharType="end"/>
      </w:r>
    </w:p>
    <w:p w14:paraId="40946A16" w14:textId="08E96290" w:rsidR="00B54F9D" w:rsidRDefault="00B54F9D">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_Toc67992853 \h </w:instrText>
      </w:r>
      <w:r>
        <w:fldChar w:fldCharType="separate"/>
      </w:r>
      <w:r>
        <w:t>341</w:t>
      </w:r>
      <w:r>
        <w:fldChar w:fldCharType="end"/>
      </w:r>
    </w:p>
    <w:p w14:paraId="18B6A969" w14:textId="3B74D972" w:rsidR="00B54F9D" w:rsidRDefault="00B54F9D">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_Toc67992854 \h </w:instrText>
      </w:r>
      <w:r>
        <w:fldChar w:fldCharType="separate"/>
      </w:r>
      <w:r>
        <w:t>341</w:t>
      </w:r>
      <w:r>
        <w:fldChar w:fldCharType="end"/>
      </w:r>
    </w:p>
    <w:p w14:paraId="328DDC57" w14:textId="7A110C05" w:rsidR="00B54F9D" w:rsidRDefault="00B54F9D">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_Toc67992855 \h </w:instrText>
      </w:r>
      <w:r>
        <w:fldChar w:fldCharType="separate"/>
      </w:r>
      <w:r>
        <w:t>341</w:t>
      </w:r>
      <w:r>
        <w:fldChar w:fldCharType="end"/>
      </w:r>
    </w:p>
    <w:p w14:paraId="074ABC1E" w14:textId="6B9C9075" w:rsidR="00B54F9D" w:rsidRDefault="00B54F9D">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_Toc67992856 \h </w:instrText>
      </w:r>
      <w:r>
        <w:fldChar w:fldCharType="separate"/>
      </w:r>
      <w:r>
        <w:t>341</w:t>
      </w:r>
      <w:r>
        <w:fldChar w:fldCharType="end"/>
      </w:r>
    </w:p>
    <w:p w14:paraId="591F7B73" w14:textId="2F8F7B76" w:rsidR="00B54F9D" w:rsidRDefault="00B54F9D">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_Toc67992857 \h </w:instrText>
      </w:r>
      <w:r>
        <w:fldChar w:fldCharType="separate"/>
      </w:r>
      <w:r>
        <w:t>341</w:t>
      </w:r>
      <w:r>
        <w:fldChar w:fldCharType="end"/>
      </w:r>
    </w:p>
    <w:p w14:paraId="27CFDF98" w14:textId="0AF8560D" w:rsidR="00B54F9D" w:rsidRDefault="00B54F9D">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_Toc67992858 \h </w:instrText>
      </w:r>
      <w:r>
        <w:fldChar w:fldCharType="separate"/>
      </w:r>
      <w:r>
        <w:t>342</w:t>
      </w:r>
      <w:r>
        <w:fldChar w:fldCharType="end"/>
      </w:r>
    </w:p>
    <w:p w14:paraId="6CC18483" w14:textId="79CF2243" w:rsidR="00B54F9D" w:rsidRDefault="00B54F9D">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_Toc67992859 \h </w:instrText>
      </w:r>
      <w:r>
        <w:fldChar w:fldCharType="separate"/>
      </w:r>
      <w:r>
        <w:t>342</w:t>
      </w:r>
      <w:r>
        <w:fldChar w:fldCharType="end"/>
      </w:r>
    </w:p>
    <w:p w14:paraId="57057B91" w14:textId="7DC472DC" w:rsidR="00B54F9D" w:rsidRDefault="00B54F9D">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_Toc67992860 \h </w:instrText>
      </w:r>
      <w:r>
        <w:fldChar w:fldCharType="separate"/>
      </w:r>
      <w:r>
        <w:t>342</w:t>
      </w:r>
      <w:r>
        <w:fldChar w:fldCharType="end"/>
      </w:r>
    </w:p>
    <w:p w14:paraId="08624BC3" w14:textId="72A16976" w:rsidR="00B54F9D" w:rsidRDefault="00B54F9D">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_Toc67992861 \h </w:instrText>
      </w:r>
      <w:r>
        <w:fldChar w:fldCharType="separate"/>
      </w:r>
      <w:r>
        <w:t>343</w:t>
      </w:r>
      <w:r>
        <w:fldChar w:fldCharType="end"/>
      </w:r>
    </w:p>
    <w:p w14:paraId="3E012266" w14:textId="5BC3E376" w:rsidR="00B54F9D" w:rsidRDefault="00B54F9D">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_Toc67992862 \h </w:instrText>
      </w:r>
      <w:r>
        <w:fldChar w:fldCharType="separate"/>
      </w:r>
      <w:r>
        <w:t>343</w:t>
      </w:r>
      <w:r>
        <w:fldChar w:fldCharType="end"/>
      </w:r>
    </w:p>
    <w:p w14:paraId="4C91837D" w14:textId="79348A36" w:rsidR="00B54F9D" w:rsidRDefault="00B54F9D">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_Toc67992863 \h </w:instrText>
      </w:r>
      <w:r>
        <w:fldChar w:fldCharType="separate"/>
      </w:r>
      <w:r>
        <w:t>343</w:t>
      </w:r>
      <w:r>
        <w:fldChar w:fldCharType="end"/>
      </w:r>
    </w:p>
    <w:p w14:paraId="056E237D" w14:textId="0E88039D" w:rsidR="00B54F9D" w:rsidRDefault="00B54F9D">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_Toc67992864 \h </w:instrText>
      </w:r>
      <w:r>
        <w:fldChar w:fldCharType="separate"/>
      </w:r>
      <w:r>
        <w:t>343</w:t>
      </w:r>
      <w:r>
        <w:fldChar w:fldCharType="end"/>
      </w:r>
    </w:p>
    <w:p w14:paraId="6D54140D" w14:textId="63B943AC" w:rsidR="00B54F9D" w:rsidRDefault="00B54F9D">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_Toc67992865 \h </w:instrText>
      </w:r>
      <w:r>
        <w:fldChar w:fldCharType="separate"/>
      </w:r>
      <w:r>
        <w:t>344</w:t>
      </w:r>
      <w:r>
        <w:fldChar w:fldCharType="end"/>
      </w:r>
    </w:p>
    <w:p w14:paraId="4D9225EA" w14:textId="55821EB3" w:rsidR="00B54F9D" w:rsidRDefault="00B54F9D">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_Toc67992866 \h </w:instrText>
      </w:r>
      <w:r>
        <w:fldChar w:fldCharType="separate"/>
      </w:r>
      <w:r>
        <w:t>344</w:t>
      </w:r>
      <w:r>
        <w:fldChar w:fldCharType="end"/>
      </w:r>
    </w:p>
    <w:p w14:paraId="7AC57120" w14:textId="70C40B55" w:rsidR="00B54F9D" w:rsidRDefault="00B54F9D">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_Toc67992867 \h </w:instrText>
      </w:r>
      <w:r>
        <w:fldChar w:fldCharType="separate"/>
      </w:r>
      <w:r>
        <w:t>344</w:t>
      </w:r>
      <w:r>
        <w:fldChar w:fldCharType="end"/>
      </w:r>
    </w:p>
    <w:p w14:paraId="0391C0C8" w14:textId="581E4FD8" w:rsidR="00B54F9D" w:rsidRDefault="00B54F9D">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_Toc67992868 \h </w:instrText>
      </w:r>
      <w:r>
        <w:fldChar w:fldCharType="separate"/>
      </w:r>
      <w:r>
        <w:t>344</w:t>
      </w:r>
      <w:r>
        <w:fldChar w:fldCharType="end"/>
      </w:r>
    </w:p>
    <w:p w14:paraId="099D585B" w14:textId="749D6FFF" w:rsidR="00B54F9D" w:rsidRDefault="00B54F9D">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_Toc67992869 \h </w:instrText>
      </w:r>
      <w:r>
        <w:fldChar w:fldCharType="separate"/>
      </w:r>
      <w:r>
        <w:t>345</w:t>
      </w:r>
      <w:r>
        <w:fldChar w:fldCharType="end"/>
      </w:r>
    </w:p>
    <w:p w14:paraId="7453482A" w14:textId="359367D8" w:rsidR="00B54F9D" w:rsidRDefault="00B54F9D">
      <w:pPr>
        <w:pStyle w:val="TOC3"/>
        <w:rPr>
          <w:rFonts w:asciiTheme="minorHAnsi" w:eastAsiaTheme="minorEastAsia" w:hAnsiTheme="minorHAnsi" w:cstheme="minorBidi"/>
          <w:sz w:val="22"/>
          <w:szCs w:val="22"/>
          <w:lang w:eastAsia="en-GB"/>
        </w:rPr>
      </w:pPr>
      <w:r>
        <w:lastRenderedPageBreak/>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_Toc67992870 \h </w:instrText>
      </w:r>
      <w:r>
        <w:fldChar w:fldCharType="separate"/>
      </w:r>
      <w:r>
        <w:t>345</w:t>
      </w:r>
      <w:r>
        <w:fldChar w:fldCharType="end"/>
      </w:r>
    </w:p>
    <w:p w14:paraId="3A045A6F" w14:textId="443D03FD" w:rsidR="00B54F9D" w:rsidRDefault="00B54F9D">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_Toc67992871 \h </w:instrText>
      </w:r>
      <w:r>
        <w:fldChar w:fldCharType="separate"/>
      </w:r>
      <w:r>
        <w:t>345</w:t>
      </w:r>
      <w:r>
        <w:fldChar w:fldCharType="end"/>
      </w:r>
    </w:p>
    <w:p w14:paraId="540E32CF" w14:textId="79808217" w:rsidR="00B54F9D" w:rsidRDefault="00B54F9D">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_Toc67992872 \h </w:instrText>
      </w:r>
      <w:r>
        <w:fldChar w:fldCharType="separate"/>
      </w:r>
      <w:r>
        <w:t>345</w:t>
      </w:r>
      <w:r>
        <w:fldChar w:fldCharType="end"/>
      </w:r>
    </w:p>
    <w:p w14:paraId="3FC00AE9" w14:textId="5986E40F" w:rsidR="00B54F9D" w:rsidRDefault="00B54F9D">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_Toc67992873 \h </w:instrText>
      </w:r>
      <w:r>
        <w:fldChar w:fldCharType="separate"/>
      </w:r>
      <w:r>
        <w:t>345</w:t>
      </w:r>
      <w:r>
        <w:fldChar w:fldCharType="end"/>
      </w:r>
    </w:p>
    <w:p w14:paraId="456F7312" w14:textId="3D3119D5" w:rsidR="00B54F9D" w:rsidRDefault="00B54F9D">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_Toc67992874 \h </w:instrText>
      </w:r>
      <w:r>
        <w:fldChar w:fldCharType="separate"/>
      </w:r>
      <w:r>
        <w:t>345</w:t>
      </w:r>
      <w:r>
        <w:fldChar w:fldCharType="end"/>
      </w:r>
    </w:p>
    <w:p w14:paraId="5F9E5EFE" w14:textId="6C11D101" w:rsidR="00B54F9D" w:rsidRDefault="00B54F9D">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_Toc67992875 \h </w:instrText>
      </w:r>
      <w:r>
        <w:fldChar w:fldCharType="separate"/>
      </w:r>
      <w:r>
        <w:t>346</w:t>
      </w:r>
      <w:r>
        <w:fldChar w:fldCharType="end"/>
      </w:r>
    </w:p>
    <w:p w14:paraId="59AF0DDD" w14:textId="058A3867" w:rsidR="00B54F9D" w:rsidRDefault="00B54F9D">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_Toc67992876 \h </w:instrText>
      </w:r>
      <w:r>
        <w:fldChar w:fldCharType="separate"/>
      </w:r>
      <w:r>
        <w:t>346</w:t>
      </w:r>
      <w:r>
        <w:fldChar w:fldCharType="end"/>
      </w:r>
    </w:p>
    <w:p w14:paraId="2BB3BE17" w14:textId="3BC2B420" w:rsidR="00B54F9D" w:rsidRDefault="00B54F9D">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_Toc67992877 \h </w:instrText>
      </w:r>
      <w:r>
        <w:fldChar w:fldCharType="separate"/>
      </w:r>
      <w:r>
        <w:t>346</w:t>
      </w:r>
      <w:r>
        <w:fldChar w:fldCharType="end"/>
      </w:r>
    </w:p>
    <w:p w14:paraId="299033ED" w14:textId="3D1C7B87" w:rsidR="00B54F9D" w:rsidRDefault="00B54F9D">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_Toc67992878 \h </w:instrText>
      </w:r>
      <w:r>
        <w:fldChar w:fldCharType="separate"/>
      </w:r>
      <w:r>
        <w:t>347</w:t>
      </w:r>
      <w:r>
        <w:fldChar w:fldCharType="end"/>
      </w:r>
    </w:p>
    <w:p w14:paraId="1C24CE16" w14:textId="251F5060" w:rsidR="00B54F9D" w:rsidRDefault="00B54F9D">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_Toc67992879 \h </w:instrText>
      </w:r>
      <w:r>
        <w:fldChar w:fldCharType="separate"/>
      </w:r>
      <w:r>
        <w:t>347</w:t>
      </w:r>
      <w:r>
        <w:fldChar w:fldCharType="end"/>
      </w:r>
    </w:p>
    <w:p w14:paraId="4B02E44E" w14:textId="3290C7BB" w:rsidR="00B54F9D" w:rsidRDefault="00B54F9D">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_Toc67992880 \h </w:instrText>
      </w:r>
      <w:r>
        <w:fldChar w:fldCharType="separate"/>
      </w:r>
      <w:r>
        <w:t>347</w:t>
      </w:r>
      <w:r>
        <w:fldChar w:fldCharType="end"/>
      </w:r>
    </w:p>
    <w:p w14:paraId="48FD54A9" w14:textId="7F7F321C" w:rsidR="00B54F9D" w:rsidRDefault="00B54F9D">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_Toc67992881 \h </w:instrText>
      </w:r>
      <w:r>
        <w:fldChar w:fldCharType="separate"/>
      </w:r>
      <w:r>
        <w:t>348</w:t>
      </w:r>
      <w:r>
        <w:fldChar w:fldCharType="end"/>
      </w:r>
    </w:p>
    <w:p w14:paraId="39A5A672" w14:textId="37A0C7D7" w:rsidR="00B54F9D" w:rsidRDefault="00B54F9D">
      <w:pPr>
        <w:pStyle w:val="TOC3"/>
        <w:rPr>
          <w:rFonts w:asciiTheme="minorHAnsi" w:eastAsiaTheme="minorEastAsia" w:hAnsiTheme="minorHAnsi" w:cstheme="minorBidi"/>
          <w:sz w:val="22"/>
          <w:szCs w:val="22"/>
          <w:lang w:eastAsia="en-GB"/>
        </w:rPr>
      </w:pPr>
      <w:r>
        <w:t>AA.3.3.3</w:t>
      </w:r>
      <w:r>
        <w:rPr>
          <w:rFonts w:asciiTheme="minorHAnsi" w:eastAsiaTheme="minorEastAsia" w:hAnsiTheme="minorHAnsi" w:cstheme="minorBidi"/>
          <w:sz w:val="22"/>
          <w:szCs w:val="22"/>
          <w:lang w:eastAsia="en-GB"/>
        </w:rPr>
        <w:tab/>
      </w:r>
      <w:r>
        <w:t>Handling of HSS Group ID in IMS Procedures</w:t>
      </w:r>
      <w:r>
        <w:tab/>
      </w:r>
      <w:r>
        <w:fldChar w:fldCharType="begin" w:fldLock="1"/>
      </w:r>
      <w:r>
        <w:instrText xml:space="preserve"> PAGEREF _Toc67992882 \h </w:instrText>
      </w:r>
      <w:r>
        <w:fldChar w:fldCharType="separate"/>
      </w:r>
      <w:r>
        <w:t>349</w:t>
      </w:r>
      <w:r>
        <w:fldChar w:fldCharType="end"/>
      </w:r>
    </w:p>
    <w:p w14:paraId="22EF2F18" w14:textId="48C64F29" w:rsidR="00B54F9D" w:rsidRDefault="00B54F9D">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_Toc67992883 \h </w:instrText>
      </w:r>
      <w:r>
        <w:fldChar w:fldCharType="separate"/>
      </w:r>
      <w:r>
        <w:t>350</w:t>
      </w:r>
      <w:r>
        <w:fldChar w:fldCharType="end"/>
      </w:r>
    </w:p>
    <w:p w14:paraId="0D079B3D" w14:textId="4CEE70BA"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7" w:name="_Toc67992216"/>
      <w:r w:rsidRPr="00DF18AB">
        <w:lastRenderedPageBreak/>
        <w:t>Foreword</w:t>
      </w:r>
      <w:bookmarkEnd w:id="7"/>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8" w:name="_Toc67992217"/>
      <w:r w:rsidRPr="00DF18AB">
        <w:lastRenderedPageBreak/>
        <w:t>1</w:t>
      </w:r>
      <w:r w:rsidRPr="00DF18AB">
        <w:tab/>
        <w:t>Scope</w:t>
      </w:r>
      <w:bookmarkEnd w:id="8"/>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9" w:name="_Toc67992218"/>
      <w:r w:rsidRPr="00DF18AB">
        <w:t>2</w:t>
      </w:r>
      <w:r w:rsidRPr="00DF18AB">
        <w:tab/>
        <w:t>References</w:t>
      </w:r>
      <w:bookmarkEnd w:id="9"/>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131AC531" w:rsidR="00FF365C" w:rsidRPr="00DF18AB" w:rsidRDefault="00FF365C" w:rsidP="00FF365C">
      <w:pPr>
        <w:pStyle w:val="EX"/>
      </w:pPr>
      <w:r w:rsidRPr="00DF18AB">
        <w:t>[1]</w:t>
      </w:r>
      <w:r w:rsidRPr="00DF18AB">
        <w:tab/>
      </w:r>
      <w:r w:rsidR="00A7464A" w:rsidRPr="00DF18AB">
        <w:t>3GPP</w:t>
      </w:r>
      <w:r w:rsidR="00A7464A">
        <w:t> </w:t>
      </w:r>
      <w:r w:rsidR="00A7464A" w:rsidRPr="00DF18AB">
        <w:t>TS</w:t>
      </w:r>
      <w:r w:rsidR="00A7464A">
        <w:t> </w:t>
      </w:r>
      <w:r w:rsidR="00A7464A"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70F5280" w:rsidR="00FF365C" w:rsidRPr="00DF18AB" w:rsidRDefault="00FF365C" w:rsidP="00FF365C">
      <w:pPr>
        <w:pStyle w:val="EX"/>
      </w:pPr>
      <w:r w:rsidRPr="00DF18AB">
        <w:t>[5]</w:t>
      </w:r>
      <w:r w:rsidRPr="00DF18AB">
        <w:tab/>
      </w:r>
      <w:r w:rsidR="00A7464A" w:rsidRPr="00DF18AB">
        <w:t>3GPP</w:t>
      </w:r>
      <w:r w:rsidR="00A7464A">
        <w:t> </w:t>
      </w:r>
      <w:r w:rsidR="00A7464A" w:rsidRPr="00DF18AB">
        <w:t>TS</w:t>
      </w:r>
      <w:r w:rsidR="00A7464A">
        <w:t> </w:t>
      </w:r>
      <w:r w:rsidR="00A7464A"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22F1B68" w:rsidR="00FF365C" w:rsidRPr="00DF18AB" w:rsidRDefault="00FF365C" w:rsidP="00FF365C">
      <w:pPr>
        <w:pStyle w:val="EX"/>
      </w:pPr>
      <w:r w:rsidRPr="00DF18AB">
        <w:t>[7]</w:t>
      </w:r>
      <w:r w:rsidRPr="00DF18AB">
        <w:tab/>
      </w:r>
      <w:r w:rsidR="00A7464A" w:rsidRPr="00DF18AB">
        <w:t>3GPP</w:t>
      </w:r>
      <w:r w:rsidR="00A7464A">
        <w:t> </w:t>
      </w:r>
      <w:r w:rsidR="00A7464A" w:rsidRPr="00DF18AB">
        <w:t>TS</w:t>
      </w:r>
      <w:r w:rsidR="00A7464A">
        <w:t> </w:t>
      </w:r>
      <w:r w:rsidR="00A7464A"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42E73A3" w:rsidR="00FF365C" w:rsidRPr="00DF18AB" w:rsidRDefault="00FF365C" w:rsidP="00FF365C">
      <w:pPr>
        <w:pStyle w:val="EX"/>
      </w:pPr>
      <w:r w:rsidRPr="00DF18AB">
        <w:t>[8]</w:t>
      </w:r>
      <w:r w:rsidRPr="00DF18AB">
        <w:tab/>
      </w:r>
      <w:r w:rsidR="00A7464A" w:rsidRPr="00DF18AB">
        <w:t>3GPP</w:t>
      </w:r>
      <w:r w:rsidR="00A7464A">
        <w:t> </w:t>
      </w:r>
      <w:r w:rsidR="00A7464A" w:rsidRPr="00DF18AB">
        <w:t>TS</w:t>
      </w:r>
      <w:r w:rsidR="00A7464A">
        <w:t> </w:t>
      </w:r>
      <w:r w:rsidR="00A7464A"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019BEF7" w:rsidR="00FF365C" w:rsidRPr="00DF18AB" w:rsidRDefault="00FF365C" w:rsidP="00FF365C">
      <w:pPr>
        <w:pStyle w:val="EX"/>
      </w:pPr>
      <w:r w:rsidRPr="00DF18AB">
        <w:t>[9]</w:t>
      </w:r>
      <w:r w:rsidRPr="00DF18AB">
        <w:tab/>
      </w:r>
      <w:r w:rsidR="00A7464A" w:rsidRPr="00DF18AB">
        <w:t>3GPP</w:t>
      </w:r>
      <w:r w:rsidR="00A7464A">
        <w:t> </w:t>
      </w:r>
      <w:r w:rsidR="00A7464A" w:rsidRPr="00DF18AB">
        <w:t>TS</w:t>
      </w:r>
      <w:r w:rsidR="00A7464A">
        <w:t> </w:t>
      </w:r>
      <w:r w:rsidR="00A7464A"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7EEDD63" w:rsidR="00FF365C" w:rsidRPr="00DF18AB" w:rsidRDefault="00FF365C" w:rsidP="00FF365C">
      <w:pPr>
        <w:pStyle w:val="EX"/>
      </w:pPr>
      <w:r w:rsidRPr="00DF18AB">
        <w:t>[10a]</w:t>
      </w:r>
      <w:r w:rsidRPr="00DF18AB">
        <w:tab/>
      </w:r>
      <w:r w:rsidR="00A7464A" w:rsidRPr="00DF18AB">
        <w:t>3GPP</w:t>
      </w:r>
      <w:r w:rsidR="00A7464A">
        <w:t> </w:t>
      </w:r>
      <w:r w:rsidR="00A7464A" w:rsidRPr="00DF18AB">
        <w:t>TS</w:t>
      </w:r>
      <w:r w:rsidR="00A7464A">
        <w:t> </w:t>
      </w:r>
      <w:r w:rsidR="00A7464A"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285C2B8" w:rsidR="00FF365C" w:rsidRPr="00DF18AB" w:rsidRDefault="00FF365C" w:rsidP="00FF365C">
      <w:pPr>
        <w:pStyle w:val="EX"/>
      </w:pPr>
      <w:r w:rsidRPr="00DF18AB">
        <w:t>[11]</w:t>
      </w:r>
      <w:r w:rsidRPr="00DF18AB">
        <w:tab/>
      </w:r>
      <w:r w:rsidR="00A7464A" w:rsidRPr="00DF18AB">
        <w:t>3GPP</w:t>
      </w:r>
      <w:r w:rsidR="00A7464A">
        <w:t> </w:t>
      </w:r>
      <w:r w:rsidR="00A7464A" w:rsidRPr="00DF18AB">
        <w:t>TS</w:t>
      </w:r>
      <w:r w:rsidR="00A7464A">
        <w:t> </w:t>
      </w:r>
      <w:r w:rsidR="00A7464A" w:rsidRPr="00DF18AB">
        <w:t>29.214:</w:t>
      </w:r>
      <w:r w:rsidRPr="00DF18AB">
        <w:t xml:space="preserve"> "Policy and Charging Control over Rx reference point".</w:t>
      </w:r>
    </w:p>
    <w:p w14:paraId="6438B266" w14:textId="3F6317DA" w:rsidR="00FF365C" w:rsidRPr="00DF18AB" w:rsidRDefault="00FF365C" w:rsidP="00FF365C">
      <w:pPr>
        <w:pStyle w:val="EX"/>
      </w:pPr>
      <w:r w:rsidRPr="00DF18AB">
        <w:t>[11a]</w:t>
      </w:r>
      <w:r w:rsidRPr="00DF18AB">
        <w:tab/>
      </w:r>
      <w:r w:rsidR="00A7464A" w:rsidRPr="00DF18AB">
        <w:t>3GPP</w:t>
      </w:r>
      <w:r w:rsidR="00A7464A">
        <w:t> </w:t>
      </w:r>
      <w:r w:rsidR="00A7464A" w:rsidRPr="00DF18AB">
        <w:t>TS</w:t>
      </w:r>
      <w:r w:rsidR="00A7464A">
        <w:t> </w:t>
      </w:r>
      <w:r w:rsidR="00A7464A"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643736A" w:rsidR="00FF365C" w:rsidRPr="00DF18AB" w:rsidRDefault="00FF365C" w:rsidP="00FF365C">
      <w:pPr>
        <w:pStyle w:val="EX"/>
      </w:pPr>
      <w:r w:rsidRPr="00DF18AB">
        <w:t>[19]</w:t>
      </w:r>
      <w:r w:rsidRPr="00DF18AB">
        <w:tab/>
      </w:r>
      <w:r w:rsidR="00A7464A" w:rsidRPr="00DF18AB">
        <w:t>3GPP</w:t>
      </w:r>
      <w:r w:rsidR="00A7464A">
        <w:t> </w:t>
      </w:r>
      <w:r w:rsidR="00A7464A" w:rsidRPr="00DF18AB">
        <w:t>TS</w:t>
      </w:r>
      <w:r w:rsidR="00A7464A">
        <w:t> </w:t>
      </w:r>
      <w:r w:rsidR="00A7464A"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6A79CB5" w:rsidR="00FF365C" w:rsidRPr="00DF18AB" w:rsidRDefault="00FF365C" w:rsidP="00FF365C">
      <w:pPr>
        <w:pStyle w:val="EX"/>
      </w:pPr>
      <w:r w:rsidRPr="00DF18AB">
        <w:t>[20]</w:t>
      </w:r>
      <w:r w:rsidRPr="00DF18AB">
        <w:tab/>
      </w:r>
      <w:r w:rsidR="00A7464A" w:rsidRPr="00DF18AB">
        <w:t>3GPP</w:t>
      </w:r>
      <w:r w:rsidR="00A7464A">
        <w:t> </w:t>
      </w:r>
      <w:r w:rsidR="00A7464A" w:rsidRPr="00DF18AB">
        <w:t>TS</w:t>
      </w:r>
      <w:r w:rsidR="00A7464A">
        <w:t> </w:t>
      </w:r>
      <w:r w:rsidR="00A7464A"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78B7BBB4" w:rsidR="00FF365C" w:rsidRPr="00DF18AB" w:rsidRDefault="00FF365C" w:rsidP="00FF365C">
      <w:pPr>
        <w:pStyle w:val="EX"/>
      </w:pPr>
      <w:r w:rsidRPr="00DF18AB">
        <w:t>[22]</w:t>
      </w:r>
      <w:r w:rsidRPr="00DF18AB">
        <w:tab/>
      </w:r>
      <w:r w:rsidR="00A7464A" w:rsidRPr="00DF18AB">
        <w:t>3GPP</w:t>
      </w:r>
      <w:r w:rsidR="00A7464A">
        <w:t> </w:t>
      </w:r>
      <w:r w:rsidR="00A7464A" w:rsidRPr="00DF18AB">
        <w:t>TR</w:t>
      </w:r>
      <w:r w:rsidR="00A7464A">
        <w:t> </w:t>
      </w:r>
      <w:r w:rsidR="00A7464A"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69C07E9" w:rsidR="00FF365C" w:rsidRPr="00DF18AB" w:rsidRDefault="00FF365C" w:rsidP="00FF365C">
      <w:pPr>
        <w:pStyle w:val="EX"/>
      </w:pPr>
      <w:r w:rsidRPr="00DF18AB">
        <w:t>[23]</w:t>
      </w:r>
      <w:r w:rsidRPr="00DF18AB">
        <w:tab/>
      </w:r>
      <w:r w:rsidR="00A7464A" w:rsidRPr="00DF18AB">
        <w:t>3GPP</w:t>
      </w:r>
      <w:r w:rsidR="00A7464A">
        <w:t> </w:t>
      </w:r>
      <w:r w:rsidR="00A7464A" w:rsidRPr="00DF18AB">
        <w:t>TS</w:t>
      </w:r>
      <w:r w:rsidR="00A7464A">
        <w:t> </w:t>
      </w:r>
      <w:r w:rsidR="00A7464A"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6F0EC8F" w:rsidR="00FF365C" w:rsidRPr="00DF18AB" w:rsidRDefault="00FF365C" w:rsidP="00FF365C">
      <w:pPr>
        <w:pStyle w:val="EX"/>
      </w:pPr>
      <w:r w:rsidRPr="00DF18AB">
        <w:t>[24]</w:t>
      </w:r>
      <w:r w:rsidRPr="00DF18AB">
        <w:tab/>
      </w:r>
      <w:r w:rsidR="00A7464A" w:rsidRPr="00DF18AB">
        <w:t>3GPP</w:t>
      </w:r>
      <w:r w:rsidR="00A7464A">
        <w:t> </w:t>
      </w:r>
      <w:r w:rsidR="00A7464A" w:rsidRPr="00DF18AB">
        <w:t>TS</w:t>
      </w:r>
      <w:r w:rsidR="00A7464A">
        <w:t> </w:t>
      </w:r>
      <w:r w:rsidR="00A7464A"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865273F" w:rsidR="00FF365C" w:rsidRPr="00DF18AB" w:rsidRDefault="00FF365C" w:rsidP="00FF365C">
      <w:pPr>
        <w:pStyle w:val="EX"/>
      </w:pPr>
      <w:r w:rsidRPr="00DF18AB">
        <w:t>[25]</w:t>
      </w:r>
      <w:r w:rsidRPr="00DF18AB">
        <w:tab/>
      </w:r>
      <w:r w:rsidR="00A7464A" w:rsidRPr="00DF18AB">
        <w:t>3GPP</w:t>
      </w:r>
      <w:r w:rsidR="00A7464A">
        <w:t> </w:t>
      </w:r>
      <w:r w:rsidR="00A7464A" w:rsidRPr="00DF18AB">
        <w:t>TS</w:t>
      </w:r>
      <w:r w:rsidR="00A7464A">
        <w:t> </w:t>
      </w:r>
      <w:r w:rsidR="00A7464A"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115D46A5" w:rsidR="00FF365C" w:rsidRPr="00DF18AB" w:rsidRDefault="00FF365C" w:rsidP="00FF365C">
      <w:pPr>
        <w:pStyle w:val="EX"/>
      </w:pPr>
      <w:r w:rsidRPr="00DF18AB">
        <w:t>[26]</w:t>
      </w:r>
      <w:r w:rsidRPr="00DF18AB">
        <w:rPr>
          <w:lang w:eastAsia="ko-KR"/>
        </w:rPr>
        <w:tab/>
      </w:r>
      <w:r w:rsidR="00A7464A" w:rsidRPr="00DF18AB">
        <w:t>3GPP</w:t>
      </w:r>
      <w:r w:rsidR="00A7464A">
        <w:t> </w:t>
      </w:r>
      <w:r w:rsidR="00A7464A" w:rsidRPr="00DF18AB">
        <w:t>TS</w:t>
      </w:r>
      <w:r w:rsidR="00A7464A">
        <w:t> </w:t>
      </w:r>
      <w:r w:rsidR="00A7464A"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AAD507B" w:rsidR="00FF365C" w:rsidRPr="00DF18AB" w:rsidRDefault="00FF365C" w:rsidP="00FF365C">
      <w:pPr>
        <w:pStyle w:val="EX"/>
      </w:pPr>
      <w:r w:rsidRPr="00DF18AB">
        <w:t>[27]</w:t>
      </w:r>
      <w:r w:rsidRPr="00DF18AB">
        <w:tab/>
      </w:r>
      <w:r w:rsidR="00A7464A" w:rsidRPr="00DF18AB">
        <w:t>3GPP</w:t>
      </w:r>
      <w:r w:rsidR="00A7464A">
        <w:t> </w:t>
      </w:r>
      <w:r w:rsidR="00A7464A" w:rsidRPr="00DF18AB">
        <w:t>TS</w:t>
      </w:r>
      <w:r w:rsidR="00A7464A">
        <w:t> </w:t>
      </w:r>
      <w:r w:rsidR="00A7464A"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8D0F766" w:rsidR="00FF365C" w:rsidRPr="00DF18AB" w:rsidRDefault="00FF365C" w:rsidP="00FF365C">
      <w:pPr>
        <w:pStyle w:val="EX"/>
      </w:pPr>
      <w:r w:rsidRPr="00DF18AB">
        <w:t>[28]</w:t>
      </w:r>
      <w:r w:rsidRPr="00DF18AB">
        <w:tab/>
      </w:r>
      <w:r w:rsidR="00A7464A" w:rsidRPr="00DF18AB">
        <w:t>3GPP</w:t>
      </w:r>
      <w:r w:rsidR="00A7464A">
        <w:t> </w:t>
      </w:r>
      <w:r w:rsidR="00A7464A" w:rsidRPr="00DF18AB">
        <w:t>TS</w:t>
      </w:r>
      <w:r w:rsidR="00A7464A">
        <w:t> </w:t>
      </w:r>
      <w:r w:rsidR="00A7464A"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2D2C64A" w:rsidR="00FF365C" w:rsidRPr="00DF18AB" w:rsidRDefault="00FF365C" w:rsidP="00FF365C">
      <w:pPr>
        <w:pStyle w:val="EX"/>
      </w:pPr>
      <w:r w:rsidRPr="00DF18AB">
        <w:t>[29]</w:t>
      </w:r>
      <w:r w:rsidRPr="00DF18AB">
        <w:tab/>
      </w:r>
      <w:r w:rsidR="00A7464A" w:rsidRPr="00DF18AB">
        <w:t>3GPP</w:t>
      </w:r>
      <w:r w:rsidR="00A7464A">
        <w:t> </w:t>
      </w:r>
      <w:r w:rsidR="00A7464A" w:rsidRPr="00DF18AB">
        <w:t>TS</w:t>
      </w:r>
      <w:r w:rsidR="00A7464A">
        <w:t> </w:t>
      </w:r>
      <w:r w:rsidR="00A7464A"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68AF233B" w:rsidR="00FF365C" w:rsidRPr="00DF18AB" w:rsidRDefault="00FF365C" w:rsidP="00FF365C">
      <w:pPr>
        <w:pStyle w:val="EX"/>
      </w:pPr>
      <w:r w:rsidRPr="00DF18AB">
        <w:t>[29a]</w:t>
      </w:r>
      <w:r w:rsidRPr="00DF18AB">
        <w:tab/>
      </w:r>
      <w:r w:rsidR="00A7464A" w:rsidRPr="00DF18AB">
        <w:t>3GPP</w:t>
      </w:r>
      <w:r w:rsidR="00A7464A">
        <w:t> </w:t>
      </w:r>
      <w:r w:rsidR="00A7464A" w:rsidRPr="00DF18AB">
        <w:t>TS</w:t>
      </w:r>
      <w:r w:rsidR="00A7464A">
        <w:t> </w:t>
      </w:r>
      <w:r w:rsidR="00A7464A"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89E2688" w:rsidR="00FF365C" w:rsidRPr="00DF18AB" w:rsidRDefault="00FF365C" w:rsidP="00FF365C">
      <w:pPr>
        <w:pStyle w:val="EX"/>
        <w:rPr>
          <w:lang w:eastAsia="ko-KR"/>
        </w:rPr>
      </w:pPr>
      <w:r w:rsidRPr="00DF18AB">
        <w:t>[30]</w:t>
      </w:r>
      <w:r w:rsidRPr="00DF18AB">
        <w:tab/>
      </w:r>
      <w:r w:rsidR="00A7464A" w:rsidRPr="00DF18AB">
        <w:t>3GPP</w:t>
      </w:r>
      <w:r w:rsidR="00A7464A">
        <w:t> </w:t>
      </w:r>
      <w:r w:rsidR="00A7464A" w:rsidRPr="00DF18AB">
        <w:t>TS</w:t>
      </w:r>
      <w:r w:rsidR="00A7464A">
        <w:t> </w:t>
      </w:r>
      <w:r w:rsidR="00A7464A"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04988D63"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7464A" w:rsidRPr="00DF18AB">
        <w:t>3GPP</w:t>
      </w:r>
      <w:r w:rsidR="00A7464A">
        <w:t> </w:t>
      </w:r>
      <w:r w:rsidR="00A7464A" w:rsidRPr="00DF18AB">
        <w:t>TS</w:t>
      </w:r>
      <w:r w:rsidR="00A7464A">
        <w:t> </w:t>
      </w:r>
      <w:r w:rsidR="00A7464A"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3A993084"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7464A" w:rsidRPr="00DF18AB">
        <w:t>3GPP</w:t>
      </w:r>
      <w:r w:rsidR="00A7464A">
        <w:t> </w:t>
      </w:r>
      <w:r w:rsidR="00A7464A" w:rsidRPr="00DF18AB">
        <w:t>TS</w:t>
      </w:r>
      <w:r w:rsidR="00A7464A">
        <w:t> </w:t>
      </w:r>
      <w:r w:rsidR="00A7464A"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27740984" w:rsidR="00FF365C" w:rsidRPr="00DF18AB" w:rsidRDefault="00FF365C" w:rsidP="00FF365C">
      <w:pPr>
        <w:pStyle w:val="EX"/>
        <w:rPr>
          <w:lang w:eastAsia="ko-KR"/>
        </w:rPr>
      </w:pPr>
      <w:r w:rsidRPr="00DF18AB">
        <w:t>[36]</w:t>
      </w:r>
      <w:r w:rsidRPr="00DF18AB">
        <w:tab/>
      </w:r>
      <w:r w:rsidR="00A7464A" w:rsidRPr="00DF18AB">
        <w:t>3GPP</w:t>
      </w:r>
      <w:r w:rsidR="00A7464A">
        <w:t> </w:t>
      </w:r>
      <w:r w:rsidR="00A7464A" w:rsidRPr="00DF18AB">
        <w:t>TS</w:t>
      </w:r>
      <w:r w:rsidR="00A7464A">
        <w:t> </w:t>
      </w:r>
      <w:r w:rsidR="00A7464A"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22F78A50" w:rsidR="00FF365C" w:rsidRPr="00DF18AB" w:rsidRDefault="00FF365C" w:rsidP="00FF365C">
      <w:pPr>
        <w:pStyle w:val="EX"/>
      </w:pPr>
      <w:r w:rsidRPr="00DF18AB">
        <w:t>[52]</w:t>
      </w:r>
      <w:r w:rsidRPr="00DF18AB">
        <w:tab/>
      </w:r>
      <w:r w:rsidR="00A7464A" w:rsidRPr="00DF18AB">
        <w:t>3GPP</w:t>
      </w:r>
      <w:r w:rsidR="00A7464A">
        <w:t> </w:t>
      </w:r>
      <w:r w:rsidR="00A7464A" w:rsidRPr="00DF18AB">
        <w:t>TS</w:t>
      </w:r>
      <w:r w:rsidR="00A7464A">
        <w:t> </w:t>
      </w:r>
      <w:r w:rsidR="00A7464A" w:rsidRPr="00DF18AB">
        <w:t>23.279:</w:t>
      </w:r>
      <w:r w:rsidRPr="00DF18AB">
        <w:t xml:space="preserve"> "Combining Circuit Switched (CS) and IP Multimedia Subsystem (IMS) services; Stage 2".</w:t>
      </w:r>
    </w:p>
    <w:p w14:paraId="0DF7E2AB" w14:textId="5D47E396" w:rsidR="00FF365C" w:rsidRPr="00DF18AB" w:rsidRDefault="00FF365C" w:rsidP="00FF365C">
      <w:pPr>
        <w:pStyle w:val="EX"/>
      </w:pPr>
      <w:r w:rsidRPr="00DF18AB">
        <w:t>[53]</w:t>
      </w:r>
      <w:r w:rsidRPr="00DF18AB">
        <w:tab/>
      </w:r>
      <w:r w:rsidR="00A7464A" w:rsidRPr="00DF18AB">
        <w:t>3GPP</w:t>
      </w:r>
      <w:r w:rsidR="00A7464A">
        <w:t> </w:t>
      </w:r>
      <w:r w:rsidR="00A7464A" w:rsidRPr="00DF18AB">
        <w:t>TS</w:t>
      </w:r>
      <w:r w:rsidR="00A7464A">
        <w:t> </w:t>
      </w:r>
      <w:r w:rsidR="00A7464A" w:rsidRPr="00DF18AB">
        <w:t>22.173:</w:t>
      </w:r>
      <w:r w:rsidRPr="00DF18AB">
        <w:t xml:space="preserve"> "IMS Multimedia Telephony Service and supplementary services; Stage 1".</w:t>
      </w:r>
    </w:p>
    <w:p w14:paraId="79BF6BB8" w14:textId="650EDBDC" w:rsidR="00FF365C" w:rsidRPr="00DF18AB" w:rsidRDefault="00FF365C" w:rsidP="00FF365C">
      <w:pPr>
        <w:pStyle w:val="EX"/>
      </w:pPr>
      <w:r w:rsidRPr="00DF18AB">
        <w:t>[54]</w:t>
      </w:r>
      <w:r w:rsidRPr="00DF18AB">
        <w:tab/>
      </w:r>
      <w:r w:rsidR="00A7464A" w:rsidRPr="00DF18AB">
        <w:t>3GPP</w:t>
      </w:r>
      <w:r w:rsidR="00A7464A">
        <w:t> </w:t>
      </w:r>
      <w:r w:rsidR="00A7464A" w:rsidRPr="00DF18AB">
        <w:t>TS</w:t>
      </w:r>
      <w:r w:rsidR="00A7464A">
        <w:t> </w:t>
      </w:r>
      <w:r w:rsidR="00A7464A" w:rsidRPr="00DF18AB">
        <w:t>23.203:</w:t>
      </w:r>
      <w:r w:rsidRPr="00DF18AB">
        <w:t xml:space="preserve"> "Policy and Charging Control architecture".</w:t>
      </w:r>
    </w:p>
    <w:p w14:paraId="3F947B7D" w14:textId="27EA807C" w:rsidR="00FF365C" w:rsidRPr="00DF18AB" w:rsidRDefault="00FF365C" w:rsidP="00FF365C">
      <w:pPr>
        <w:pStyle w:val="EX"/>
      </w:pPr>
      <w:r w:rsidRPr="00DF18AB">
        <w:t>[55]</w:t>
      </w:r>
      <w:r w:rsidRPr="00DF18AB">
        <w:tab/>
      </w:r>
      <w:r w:rsidR="00A7464A" w:rsidRPr="00DF18AB">
        <w:t>3GPP</w:t>
      </w:r>
      <w:r w:rsidR="00A7464A">
        <w:t> </w:t>
      </w:r>
      <w:r w:rsidR="00A7464A" w:rsidRPr="00DF18AB">
        <w:t>TS</w:t>
      </w:r>
      <w:r w:rsidR="00A7464A">
        <w:t> </w:t>
      </w:r>
      <w:r w:rsidR="00A7464A" w:rsidRPr="00DF18AB">
        <w:t>23.107:</w:t>
      </w:r>
      <w:r w:rsidRPr="00DF18AB">
        <w:t xml:space="preserve"> "Quality of Service (QoS) concept and architecture".</w:t>
      </w:r>
    </w:p>
    <w:p w14:paraId="3E5237D0" w14:textId="7F8D4865" w:rsidR="00FF365C" w:rsidRPr="00DF18AB" w:rsidRDefault="00FF365C" w:rsidP="00FF365C">
      <w:pPr>
        <w:pStyle w:val="EX"/>
      </w:pPr>
      <w:r w:rsidRPr="00DF18AB">
        <w:t>[56]</w:t>
      </w:r>
      <w:r w:rsidRPr="00DF18AB">
        <w:tab/>
      </w:r>
      <w:r w:rsidR="00A7464A" w:rsidRPr="00DF18AB">
        <w:t>3GPP</w:t>
      </w:r>
      <w:r w:rsidR="00A7464A">
        <w:t> </w:t>
      </w:r>
      <w:r w:rsidR="00A7464A" w:rsidRPr="00DF18AB">
        <w:t>TS</w:t>
      </w:r>
      <w:r w:rsidR="00A7464A">
        <w:t> </w:t>
      </w:r>
      <w:r w:rsidR="00A7464A"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6FFE1E47" w:rsidR="00FF365C" w:rsidRPr="00DF18AB" w:rsidRDefault="00FF365C" w:rsidP="00FF365C">
      <w:pPr>
        <w:pStyle w:val="EX"/>
      </w:pPr>
      <w:r w:rsidRPr="00DF18AB">
        <w:t>[58]</w:t>
      </w:r>
      <w:r w:rsidRPr="00DF18AB">
        <w:tab/>
      </w:r>
      <w:r w:rsidR="00A7464A" w:rsidRPr="00DF18AB">
        <w:t>3GPP</w:t>
      </w:r>
      <w:r w:rsidR="00A7464A">
        <w:t> </w:t>
      </w:r>
      <w:r w:rsidR="00A7464A" w:rsidRPr="00DF18AB">
        <w:t>TS</w:t>
      </w:r>
      <w:r w:rsidR="00A7464A">
        <w:t> </w:t>
      </w:r>
      <w:r w:rsidR="00A7464A" w:rsidRPr="00DF18AB">
        <w:t>23.167:</w:t>
      </w:r>
      <w:r w:rsidRPr="00DF18AB">
        <w:t xml:space="preserve"> "IP Multimedia Subsystem (IMS) emergency sessions".</w:t>
      </w:r>
    </w:p>
    <w:p w14:paraId="705E8F43" w14:textId="4E54CEA9" w:rsidR="00FF365C" w:rsidRPr="00DF18AB" w:rsidRDefault="00FF365C" w:rsidP="00FF365C">
      <w:pPr>
        <w:pStyle w:val="EX"/>
      </w:pPr>
      <w:r w:rsidRPr="00DF18AB">
        <w:t>[59]</w:t>
      </w:r>
      <w:r w:rsidRPr="00DF18AB">
        <w:tab/>
      </w:r>
      <w:r w:rsidR="00A7464A" w:rsidRPr="00DF18AB">
        <w:t>3GPP</w:t>
      </w:r>
      <w:r w:rsidR="00A7464A">
        <w:t> </w:t>
      </w:r>
      <w:r w:rsidR="00A7464A" w:rsidRPr="00DF18AB">
        <w:t>TS</w:t>
      </w:r>
      <w:r w:rsidR="00A7464A">
        <w:t> </w:t>
      </w:r>
      <w:r w:rsidR="00A7464A"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3DE8F68" w:rsidR="00FF365C" w:rsidRPr="00DF18AB" w:rsidRDefault="00FF365C" w:rsidP="00FF365C">
      <w:pPr>
        <w:pStyle w:val="EX"/>
      </w:pPr>
      <w:r w:rsidRPr="00DF18AB">
        <w:t>[64]</w:t>
      </w:r>
      <w:r w:rsidRPr="00DF18AB">
        <w:tab/>
      </w:r>
      <w:r w:rsidR="00A7464A" w:rsidRPr="00DF18AB">
        <w:t>3GPP</w:t>
      </w:r>
      <w:r w:rsidR="00A7464A">
        <w:t> </w:t>
      </w:r>
      <w:r w:rsidR="00A7464A" w:rsidRPr="00DF18AB">
        <w:t>TS</w:t>
      </w:r>
      <w:r w:rsidR="00A7464A">
        <w:t> </w:t>
      </w:r>
      <w:r w:rsidR="00A7464A"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3EA5D7AF" w:rsidR="00FF365C" w:rsidRPr="00DF18AB" w:rsidRDefault="00FF365C" w:rsidP="00FF365C">
      <w:pPr>
        <w:pStyle w:val="EX"/>
      </w:pPr>
      <w:r w:rsidRPr="00DF18AB">
        <w:t>[66]</w:t>
      </w:r>
      <w:r w:rsidRPr="00DF18AB">
        <w:tab/>
      </w:r>
      <w:r w:rsidR="00A7464A" w:rsidRPr="00DF18AB">
        <w:t>3GPP</w:t>
      </w:r>
      <w:r w:rsidR="00A7464A">
        <w:t> </w:t>
      </w:r>
      <w:r w:rsidR="00A7464A" w:rsidRPr="00DF18AB">
        <w:t>TS</w:t>
      </w:r>
      <w:r w:rsidR="00A7464A">
        <w:t> </w:t>
      </w:r>
      <w:r w:rsidR="00A7464A" w:rsidRPr="00DF18AB">
        <w:t>23.292:</w:t>
      </w:r>
      <w:r w:rsidRPr="00DF18AB">
        <w:t xml:space="preserve"> "IP Multimedia Subsystem (IMS) Centralized Services".</w:t>
      </w:r>
    </w:p>
    <w:p w14:paraId="7A3528B5" w14:textId="28A1B645" w:rsidR="00FF365C" w:rsidRPr="00DF18AB" w:rsidRDefault="00FF365C" w:rsidP="00FF365C">
      <w:pPr>
        <w:pStyle w:val="EX"/>
      </w:pPr>
      <w:r w:rsidRPr="00DF18AB">
        <w:t>[67]</w:t>
      </w:r>
      <w:r w:rsidRPr="00DF18AB">
        <w:tab/>
      </w:r>
      <w:r w:rsidR="00A7464A" w:rsidRPr="00DF18AB">
        <w:t>3GPP</w:t>
      </w:r>
      <w:r w:rsidR="00A7464A">
        <w:t> </w:t>
      </w:r>
      <w:r w:rsidR="00A7464A" w:rsidRPr="00DF18AB">
        <w:t>TS</w:t>
      </w:r>
      <w:r w:rsidR="00A7464A">
        <w:t> </w:t>
      </w:r>
      <w:r w:rsidR="00A7464A" w:rsidRPr="00DF18AB">
        <w:t>23.237:</w:t>
      </w:r>
      <w:r w:rsidRPr="00DF18AB">
        <w:t xml:space="preserve"> "IP Multimedia Subsystem (IMS) Service Continuity".</w:t>
      </w:r>
    </w:p>
    <w:p w14:paraId="6467917A" w14:textId="30FA0917" w:rsidR="00FF365C" w:rsidRPr="00DF18AB" w:rsidRDefault="00FF365C" w:rsidP="00FF365C">
      <w:pPr>
        <w:pStyle w:val="EX"/>
      </w:pPr>
      <w:r w:rsidRPr="00DF18AB">
        <w:t>[68]</w:t>
      </w:r>
      <w:r w:rsidRPr="00DF18AB">
        <w:tab/>
      </w:r>
      <w:r w:rsidR="00A7464A" w:rsidRPr="00DF18AB">
        <w:t>3GPP</w:t>
      </w:r>
      <w:r w:rsidR="00A7464A">
        <w:t> </w:t>
      </w:r>
      <w:r w:rsidR="00A7464A" w:rsidRPr="00DF18AB">
        <w:t>TR</w:t>
      </w:r>
      <w:r w:rsidR="00A7464A">
        <w:t> </w:t>
      </w:r>
      <w:r w:rsidR="00A7464A" w:rsidRPr="00DF18AB">
        <w:t>21.905:</w:t>
      </w:r>
      <w:r w:rsidRPr="00DF18AB">
        <w:t xml:space="preserve"> "Vocabulary for 3GPP Specifications".</w:t>
      </w:r>
    </w:p>
    <w:p w14:paraId="7444DA8C" w14:textId="09CEACA5" w:rsidR="00FF365C" w:rsidRPr="00DF18AB" w:rsidRDefault="00FF365C" w:rsidP="00FF365C">
      <w:pPr>
        <w:pStyle w:val="EX"/>
      </w:pPr>
      <w:r w:rsidRPr="00DF18AB">
        <w:t>[69]</w:t>
      </w:r>
      <w:r w:rsidRPr="00DF18AB">
        <w:tab/>
      </w:r>
      <w:r w:rsidR="00A7464A" w:rsidRPr="00DF18AB">
        <w:t>3GPP</w:t>
      </w:r>
      <w:r w:rsidR="00A7464A">
        <w:t> </w:t>
      </w:r>
      <w:r w:rsidR="00A7464A" w:rsidRPr="00DF18AB">
        <w:t>TS</w:t>
      </w:r>
      <w:r w:rsidR="00A7464A">
        <w:t> </w:t>
      </w:r>
      <w:r w:rsidR="00A7464A" w:rsidRPr="00DF18AB">
        <w:t>31.103:</w:t>
      </w:r>
      <w:r w:rsidRPr="00DF18AB">
        <w:t xml:space="preserve"> "Characteristics of the IP Multimedia Services Identity Module (ISIM) application".</w:t>
      </w:r>
    </w:p>
    <w:p w14:paraId="108115E9" w14:textId="289435CB" w:rsidR="00FF365C" w:rsidRPr="00DF18AB" w:rsidRDefault="00FF365C" w:rsidP="00FF365C">
      <w:pPr>
        <w:pStyle w:val="EX"/>
      </w:pPr>
      <w:r w:rsidRPr="00DF18AB">
        <w:t>[70]</w:t>
      </w:r>
      <w:r w:rsidRPr="00DF18AB">
        <w:tab/>
      </w:r>
      <w:r w:rsidR="00A7464A" w:rsidRPr="00DF18AB">
        <w:t>3GPP</w:t>
      </w:r>
      <w:r w:rsidR="00A7464A">
        <w:t> </w:t>
      </w:r>
      <w:r w:rsidR="00A7464A" w:rsidRPr="00DF18AB">
        <w:t>TS</w:t>
      </w:r>
      <w:r w:rsidR="00A7464A">
        <w:t> </w:t>
      </w:r>
      <w:r w:rsidR="00A7464A" w:rsidRPr="00DF18AB">
        <w:t>23.401:</w:t>
      </w:r>
      <w:r w:rsidRPr="00DF18AB">
        <w:t xml:space="preserve"> "General Packet Radio Service (GPRS) enhancements for Evolved Universal Terrestrial Radio Access Network (E-UTRAN) access".</w:t>
      </w:r>
    </w:p>
    <w:p w14:paraId="43325899" w14:textId="3A2BECC5" w:rsidR="00FF365C" w:rsidRPr="00DF18AB" w:rsidRDefault="00FF365C" w:rsidP="00FF365C">
      <w:pPr>
        <w:pStyle w:val="EX"/>
      </w:pPr>
      <w:r w:rsidRPr="00DF18AB">
        <w:t>[71]</w:t>
      </w:r>
      <w:r w:rsidRPr="00DF18AB">
        <w:tab/>
      </w:r>
      <w:r w:rsidR="00A7464A" w:rsidRPr="00DF18AB">
        <w:t>3GPP</w:t>
      </w:r>
      <w:r w:rsidR="00A7464A">
        <w:t> </w:t>
      </w:r>
      <w:r w:rsidR="00A7464A" w:rsidRPr="00DF18AB">
        <w:t>TS</w:t>
      </w:r>
      <w:r w:rsidR="00A7464A">
        <w:t> </w:t>
      </w:r>
      <w:r w:rsidR="00A7464A"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22BC60D5" w:rsidR="00FF365C" w:rsidRPr="00DF18AB" w:rsidRDefault="00FF365C" w:rsidP="00FF365C">
      <w:pPr>
        <w:pStyle w:val="EX"/>
      </w:pPr>
      <w:r w:rsidRPr="00DF18AB">
        <w:t>[73]</w:t>
      </w:r>
      <w:r w:rsidRPr="00DF18AB">
        <w:tab/>
      </w:r>
      <w:r w:rsidR="00A7464A" w:rsidRPr="00DF18AB">
        <w:t>3GPP</w:t>
      </w:r>
      <w:r w:rsidR="00A7464A">
        <w:t> </w:t>
      </w:r>
      <w:r w:rsidR="00A7464A" w:rsidRPr="00DF18AB">
        <w:t>TS</w:t>
      </w:r>
      <w:r w:rsidR="00A7464A">
        <w:t> </w:t>
      </w:r>
      <w:r w:rsidR="00A7464A" w:rsidRPr="00DF18AB">
        <w:t>23.333:</w:t>
      </w:r>
      <w:r w:rsidRPr="00DF18AB">
        <w:t xml:space="preserve"> "Multimedia Resource Function Controller (MRFC) - Multimedia Resource Function Processor (MRFP) Mp interface: Procedures Descriptions".</w:t>
      </w:r>
    </w:p>
    <w:p w14:paraId="43603439" w14:textId="095D3080" w:rsidR="00FF365C" w:rsidRPr="00DF18AB" w:rsidRDefault="00FF365C" w:rsidP="00FF365C">
      <w:pPr>
        <w:pStyle w:val="EX"/>
      </w:pPr>
      <w:r w:rsidRPr="00DF18AB">
        <w:t>[74]</w:t>
      </w:r>
      <w:r w:rsidRPr="00DF18AB">
        <w:tab/>
      </w:r>
      <w:r w:rsidR="00A7464A" w:rsidRPr="00DF18AB">
        <w:t>3GPP</w:t>
      </w:r>
      <w:r w:rsidR="00A7464A">
        <w:t> </w:t>
      </w:r>
      <w:r w:rsidR="00A7464A" w:rsidRPr="00DF18AB">
        <w:t>TS</w:t>
      </w:r>
      <w:r w:rsidR="00A7464A">
        <w:t> </w:t>
      </w:r>
      <w:r w:rsidR="00A7464A" w:rsidRPr="00DF18AB">
        <w:t>23.334:</w:t>
      </w:r>
      <w:r w:rsidRPr="00DF18AB">
        <w:t xml:space="preserve"> " IMS Application Level Gateway (IMS-ALG) - IMS Access Gateway (IMS-AGW) interface: Procedures Descriptions".</w:t>
      </w:r>
    </w:p>
    <w:p w14:paraId="5CC03956" w14:textId="195F93BB" w:rsidR="00FF365C" w:rsidRPr="00DF18AB" w:rsidRDefault="00FF365C" w:rsidP="00FF365C">
      <w:pPr>
        <w:pStyle w:val="EX"/>
      </w:pPr>
      <w:r w:rsidRPr="00DF18AB">
        <w:t>[75]</w:t>
      </w:r>
      <w:r w:rsidRPr="00DF18AB">
        <w:tab/>
      </w:r>
      <w:r w:rsidR="00A7464A" w:rsidRPr="00DF18AB">
        <w:t>3GPP</w:t>
      </w:r>
      <w:r w:rsidR="00A7464A">
        <w:t> </w:t>
      </w:r>
      <w:r w:rsidR="00A7464A" w:rsidRPr="00DF18AB">
        <w:t>TS</w:t>
      </w:r>
      <w:r w:rsidR="00A7464A">
        <w:t> </w:t>
      </w:r>
      <w:r w:rsidR="00A7464A" w:rsidRPr="00DF18AB">
        <w:t>29.162:</w:t>
      </w:r>
      <w:r w:rsidRPr="00DF18AB">
        <w:t xml:space="preserve"> "Interworking between the IM CN subsystem and IP networks".</w:t>
      </w:r>
    </w:p>
    <w:p w14:paraId="55646EC9" w14:textId="1341F3B0" w:rsidR="00FF365C" w:rsidRPr="00DF18AB" w:rsidRDefault="00FF365C" w:rsidP="00FF365C">
      <w:pPr>
        <w:pStyle w:val="EX"/>
      </w:pPr>
      <w:r w:rsidRPr="00DF18AB">
        <w:t>[76]</w:t>
      </w:r>
      <w:r w:rsidRPr="00DF18AB">
        <w:tab/>
      </w:r>
      <w:r w:rsidR="00A7464A" w:rsidRPr="00DF18AB">
        <w:t>3GPP</w:t>
      </w:r>
      <w:r w:rsidR="00A7464A">
        <w:t> </w:t>
      </w:r>
      <w:r w:rsidR="00A7464A" w:rsidRPr="00DF18AB">
        <w:t>TS</w:t>
      </w:r>
      <w:r w:rsidR="00A7464A">
        <w:t> </w:t>
      </w:r>
      <w:r w:rsidR="00A7464A" w:rsidRPr="00DF18AB">
        <w:t>26.114:</w:t>
      </w:r>
      <w:r w:rsidRPr="00DF18AB">
        <w:t xml:space="preserve"> "IP Multimedia Subsystem (IMS); Multimedia Telephony; Media handling and interaction".</w:t>
      </w:r>
    </w:p>
    <w:p w14:paraId="08FAE6FF" w14:textId="05951124" w:rsidR="00FF365C" w:rsidRPr="00DF18AB" w:rsidRDefault="00FF365C" w:rsidP="00FF365C">
      <w:pPr>
        <w:pStyle w:val="EX"/>
      </w:pPr>
      <w:r w:rsidRPr="00DF18AB">
        <w:t>[77]</w:t>
      </w:r>
      <w:r w:rsidRPr="00DF18AB">
        <w:tab/>
      </w:r>
      <w:r w:rsidR="00A7464A" w:rsidRPr="00DF18AB">
        <w:t>3GPP</w:t>
      </w:r>
      <w:r w:rsidR="00A7464A">
        <w:t> </w:t>
      </w:r>
      <w:r w:rsidR="00A7464A" w:rsidRPr="00DF18AB">
        <w:t>TS</w:t>
      </w:r>
      <w:r w:rsidR="00A7464A">
        <w:t> </w:t>
      </w:r>
      <w:r w:rsidR="00A7464A" w:rsidRPr="00DF18AB">
        <w:t>22.153:</w:t>
      </w:r>
      <w:r w:rsidRPr="00DF18AB">
        <w:t xml:space="preserve"> "Multimedia priority service".</w:t>
      </w:r>
    </w:p>
    <w:p w14:paraId="1C7C6D2D" w14:textId="29633DFB" w:rsidR="00FF365C" w:rsidRPr="00DF18AB" w:rsidRDefault="00FF365C" w:rsidP="00FF365C">
      <w:pPr>
        <w:pStyle w:val="EX"/>
      </w:pPr>
      <w:r w:rsidRPr="00DF18AB">
        <w:t>[78]</w:t>
      </w:r>
      <w:r w:rsidRPr="00DF18AB">
        <w:tab/>
      </w:r>
      <w:r w:rsidR="001427B4" w:rsidRPr="00DF18AB">
        <w:t>ETSI</w:t>
      </w:r>
      <w:r w:rsidR="001427B4">
        <w:t> </w:t>
      </w:r>
      <w:r w:rsidR="001427B4" w:rsidRPr="00DF18AB">
        <w:t>ES</w:t>
      </w:r>
      <w:r w:rsidR="001427B4">
        <w:t> </w:t>
      </w:r>
      <w:r w:rsidR="001427B4" w:rsidRPr="00DF18AB">
        <w:t>282</w:t>
      </w:r>
      <w:r w:rsidR="001427B4">
        <w:t> </w:t>
      </w:r>
      <w:r w:rsidR="001427B4" w:rsidRPr="00DF18AB">
        <w:t>003:</w:t>
      </w:r>
      <w:r w:rsidRPr="00DF18AB">
        <w:t xml:space="preserve"> "Telecommunications and Internet converged Services and Protocols for Advanced Networking (TISPAN); Resource and Admission Control Sub-System (RACS): Functional Architecture".</w:t>
      </w:r>
    </w:p>
    <w:p w14:paraId="6C751516" w14:textId="6011C06D" w:rsidR="00FF365C" w:rsidRPr="00DF18AB" w:rsidRDefault="00FF365C" w:rsidP="00FF365C">
      <w:pPr>
        <w:pStyle w:val="EX"/>
      </w:pPr>
      <w:r w:rsidRPr="00DF18AB">
        <w:t>[79]</w:t>
      </w:r>
      <w:r w:rsidRPr="00DF18AB">
        <w:tab/>
      </w:r>
      <w:r w:rsidR="00A7464A" w:rsidRPr="00DF18AB">
        <w:t>3GPP</w:t>
      </w:r>
      <w:r w:rsidR="00A7464A">
        <w:t> </w:t>
      </w:r>
      <w:r w:rsidR="00A7464A" w:rsidRPr="00DF18AB">
        <w:t>TS</w:t>
      </w:r>
      <w:r w:rsidR="00A7464A">
        <w:t> </w:t>
      </w:r>
      <w:r w:rsidR="00A7464A" w:rsidRPr="00DF18AB">
        <w:t>29.328:</w:t>
      </w:r>
      <w:r w:rsidRPr="00DF18AB">
        <w:t xml:space="preserve"> "IP Multimedia (IM) Subsystem Sh Interface; Signalling flows and message contents".</w:t>
      </w:r>
    </w:p>
    <w:p w14:paraId="62B6E09B" w14:textId="02E3D204" w:rsidR="00FF365C" w:rsidRPr="00DF18AB" w:rsidRDefault="00FF365C" w:rsidP="00FF365C">
      <w:pPr>
        <w:pStyle w:val="EX"/>
      </w:pPr>
      <w:r w:rsidRPr="00DF18AB">
        <w:t>[80]</w:t>
      </w:r>
      <w:r w:rsidRPr="00DF18AB">
        <w:tab/>
      </w:r>
      <w:r w:rsidR="00A7464A" w:rsidRPr="00DF18AB">
        <w:t>3GPP</w:t>
      </w:r>
      <w:r w:rsidR="00A7464A">
        <w:t> </w:t>
      </w:r>
      <w:r w:rsidR="00A7464A" w:rsidRPr="00DF18AB">
        <w:t>TS</w:t>
      </w:r>
      <w:r w:rsidR="00A7464A">
        <w:t> </w:t>
      </w:r>
      <w:r w:rsidR="00A7464A" w:rsidRPr="00DF18AB">
        <w:t>23.380:</w:t>
      </w:r>
      <w:r w:rsidRPr="00DF18AB">
        <w:t xml:space="preserve"> "IP Multimedia Subsystem (IMS); IMS Restoration Procedures".</w:t>
      </w:r>
    </w:p>
    <w:p w14:paraId="1CD37EA4" w14:textId="30718FBA" w:rsidR="00FF365C" w:rsidRPr="00DF18AB" w:rsidRDefault="00FF365C" w:rsidP="00FF365C">
      <w:pPr>
        <w:pStyle w:val="EX"/>
      </w:pPr>
      <w:r w:rsidRPr="00DF18AB">
        <w:t>[81]</w:t>
      </w:r>
      <w:r w:rsidRPr="00DF18AB">
        <w:tab/>
      </w:r>
      <w:r w:rsidR="00A7464A" w:rsidRPr="00DF18AB">
        <w:t>3GPP</w:t>
      </w:r>
      <w:r w:rsidR="00A7464A">
        <w:t> </w:t>
      </w:r>
      <w:r w:rsidR="00A7464A" w:rsidRPr="00DF18AB">
        <w:t>TS</w:t>
      </w:r>
      <w:r w:rsidR="00A7464A">
        <w:t> </w:t>
      </w:r>
      <w:r w:rsidR="00A7464A" w:rsidRPr="00DF18AB">
        <w:t>24.525:</w:t>
      </w:r>
      <w:r w:rsidRPr="00DF18AB">
        <w:t xml:space="preserve"> "Business trunking; Architecture and functional description".</w:t>
      </w:r>
    </w:p>
    <w:p w14:paraId="78AE155E" w14:textId="12F20C0B" w:rsidR="00FF365C" w:rsidRPr="00DF18AB" w:rsidRDefault="00FF365C" w:rsidP="00FF365C">
      <w:pPr>
        <w:pStyle w:val="EX"/>
      </w:pPr>
      <w:r w:rsidRPr="00DF18AB">
        <w:t>[82]</w:t>
      </w:r>
      <w:r w:rsidRPr="00DF18AB">
        <w:tab/>
      </w:r>
      <w:r w:rsidR="00A7464A" w:rsidRPr="00DF18AB">
        <w:t>3GPP</w:t>
      </w:r>
      <w:r w:rsidR="00A7464A">
        <w:t> </w:t>
      </w:r>
      <w:r w:rsidR="00A7464A" w:rsidRPr="00DF18AB">
        <w:t>TS</w:t>
      </w:r>
      <w:r w:rsidR="00A7464A">
        <w:t> </w:t>
      </w:r>
      <w:r w:rsidR="00A7464A" w:rsidRPr="00DF18AB">
        <w:t>23.402:</w:t>
      </w:r>
      <w:r w:rsidRPr="00DF18AB">
        <w:t xml:space="preserve"> "Architecture Enhancements for non-3GPP accesses".</w:t>
      </w:r>
    </w:p>
    <w:p w14:paraId="4976B567" w14:textId="26628B32" w:rsidR="00FF365C" w:rsidRPr="00DF18AB" w:rsidRDefault="00FF365C" w:rsidP="00FF365C">
      <w:pPr>
        <w:pStyle w:val="EX"/>
      </w:pPr>
      <w:r w:rsidRPr="00DF18AB">
        <w:t>[83]</w:t>
      </w:r>
      <w:r w:rsidRPr="00DF18AB">
        <w:tab/>
      </w:r>
      <w:r w:rsidR="00A7464A" w:rsidRPr="00DF18AB">
        <w:t>3GPP</w:t>
      </w:r>
      <w:r w:rsidR="00A7464A">
        <w:t> </w:t>
      </w:r>
      <w:r w:rsidR="00A7464A" w:rsidRPr="00DF18AB">
        <w:t>TS</w:t>
      </w:r>
      <w:r w:rsidR="00A7464A">
        <w:t> </w:t>
      </w:r>
      <w:r w:rsidR="00A7464A" w:rsidRPr="00DF18AB">
        <w:t>33.328:</w:t>
      </w:r>
      <w:r w:rsidRPr="00DF18AB">
        <w:t xml:space="preserve"> "IP Multimedia (IM) Subsystem media plane security".</w:t>
      </w:r>
    </w:p>
    <w:p w14:paraId="6A1A0CCD" w14:textId="77777777" w:rsidR="00FF365C" w:rsidRPr="00DF18AB" w:rsidRDefault="00FF365C" w:rsidP="00FF365C">
      <w:pPr>
        <w:pStyle w:val="EX"/>
      </w:pPr>
      <w:r w:rsidRPr="00DF18AB">
        <w:t>[84]</w:t>
      </w:r>
      <w:r w:rsidRPr="00DF18AB">
        <w:tab/>
        <w:t>IETF Draft, draft-ietf-rtcweb-overview-13 "Overview: Real Time Protocols for Brower-based Applications".</w:t>
      </w:r>
    </w:p>
    <w:p w14:paraId="046A1341" w14:textId="77777777" w:rsidR="00FF365C" w:rsidRPr="00DF18AB" w:rsidRDefault="00FF365C" w:rsidP="00FF365C">
      <w:pPr>
        <w:pStyle w:val="EditorsNote"/>
      </w:pPr>
      <w:r w:rsidRPr="00DF18AB">
        <w:t>Editor's note:</w:t>
      </w:r>
      <w:r w:rsidRPr="00DF18AB">
        <w:tab/>
        <w:t>The above document cannot be formally referenced until it is published as an RFC.</w:t>
      </w:r>
    </w:p>
    <w:p w14:paraId="747164F9" w14:textId="77777777" w:rsidR="00FF365C" w:rsidRPr="00DF18AB" w:rsidRDefault="00FF365C" w:rsidP="00FF365C">
      <w:pPr>
        <w:pStyle w:val="EX"/>
      </w:pPr>
      <w:r w:rsidRPr="00DF18AB">
        <w:t>[85]</w:t>
      </w:r>
      <w:r w:rsidRPr="00DF18AB">
        <w:tab/>
        <w:t>W3C: "WebRTC 1.0: Real-time Communication Between Browsers", W3C Working Draft, 10 September 2013, http://www.w3.org/TR/2013/WD-webrtc-20130910/.</w:t>
      </w:r>
    </w:p>
    <w:p w14:paraId="3D3BA5C9" w14:textId="77777777" w:rsidR="00FF365C" w:rsidRPr="00DF18AB" w:rsidRDefault="00FF365C" w:rsidP="00FF365C">
      <w:pPr>
        <w:pStyle w:val="EditorsNote"/>
      </w:pPr>
      <w:r w:rsidRPr="00DF18AB">
        <w:t>Editor's note:</w:t>
      </w:r>
      <w:r w:rsidRPr="00DF18AB">
        <w:tab/>
        <w:t>The above document cannot be formally referenced until it is published as a candidate recommendation.</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B6F894A" w:rsidR="00FF365C" w:rsidRPr="00DF18AB" w:rsidRDefault="00FF365C" w:rsidP="00FF365C">
      <w:pPr>
        <w:pStyle w:val="EX"/>
      </w:pPr>
      <w:r w:rsidRPr="00DF18AB">
        <w:t>[91]</w:t>
      </w:r>
      <w:r w:rsidRPr="00DF18AB">
        <w:tab/>
      </w:r>
      <w:r w:rsidR="00A7464A" w:rsidRPr="00DF18AB">
        <w:t>3GPP</w:t>
      </w:r>
      <w:r w:rsidR="00A7464A">
        <w:t> </w:t>
      </w:r>
      <w:r w:rsidR="00A7464A" w:rsidRPr="00DF18AB">
        <w:t>TS</w:t>
      </w:r>
      <w:r w:rsidR="00A7464A">
        <w:t> </w:t>
      </w:r>
      <w:r w:rsidR="00A7464A" w:rsidRPr="00DF18AB">
        <w:t>24.610:</w:t>
      </w:r>
      <w:r w:rsidRPr="00DF18AB">
        <w:t xml:space="preserve"> "Communication HOLD (HOLD) using IP Multimedia (IM) Core Network (CN) subsystem".</w:t>
      </w:r>
    </w:p>
    <w:p w14:paraId="09397894" w14:textId="62E379F7" w:rsidR="00FF365C" w:rsidRPr="00DF18AB" w:rsidRDefault="00FF365C" w:rsidP="00FF365C">
      <w:pPr>
        <w:pStyle w:val="EX"/>
      </w:pPr>
      <w:r w:rsidRPr="00DF18AB">
        <w:t>[92]</w:t>
      </w:r>
      <w:r w:rsidRPr="00DF18AB">
        <w:tab/>
      </w:r>
      <w:r w:rsidR="00A7464A" w:rsidRPr="00DF18AB">
        <w:t>3GPP</w:t>
      </w:r>
      <w:r w:rsidR="00A7464A">
        <w:t> </w:t>
      </w:r>
      <w:r w:rsidR="00A7464A" w:rsidRPr="00DF18AB">
        <w:t>TS</w:t>
      </w:r>
      <w:r w:rsidR="00A7464A">
        <w:t> </w:t>
      </w:r>
      <w:r w:rsidR="00A7464A" w:rsidRPr="00DF18AB">
        <w:t>23.179:</w:t>
      </w:r>
      <w:r w:rsidRPr="00DF18AB">
        <w:t xml:space="preserve"> "Functional architecture and information flows to support mission critical communication services; Stage 2".</w:t>
      </w:r>
    </w:p>
    <w:p w14:paraId="7CD37B43" w14:textId="6A7D3E10" w:rsidR="00FF365C" w:rsidRPr="00DF18AB" w:rsidRDefault="00FF365C" w:rsidP="00FF365C">
      <w:pPr>
        <w:pStyle w:val="EX"/>
      </w:pPr>
      <w:r w:rsidRPr="00DF18AB">
        <w:t>[93]</w:t>
      </w:r>
      <w:r w:rsidRPr="00DF18AB">
        <w:tab/>
      </w:r>
      <w:r w:rsidR="00A7464A" w:rsidRPr="00DF18AB">
        <w:t>3GPP</w:t>
      </w:r>
      <w:r w:rsidR="00A7464A">
        <w:t> </w:t>
      </w:r>
      <w:r w:rsidR="00A7464A" w:rsidRPr="00DF18AB">
        <w:t>TS</w:t>
      </w:r>
      <w:r w:rsidR="00A7464A">
        <w:t> </w:t>
      </w:r>
      <w:r w:rsidR="00A7464A" w:rsidRPr="00DF18AB">
        <w:t>23.501:</w:t>
      </w:r>
      <w:r w:rsidRPr="00DF18AB">
        <w:t xml:space="preserve"> "System Architecture for the 5G System; Stage 2".</w:t>
      </w:r>
    </w:p>
    <w:p w14:paraId="582CADB4" w14:textId="6938E059" w:rsidR="00FF365C" w:rsidRPr="00DF18AB" w:rsidRDefault="00FF365C" w:rsidP="00FF365C">
      <w:pPr>
        <w:pStyle w:val="EX"/>
      </w:pPr>
      <w:r w:rsidRPr="00DF18AB">
        <w:t>[94]</w:t>
      </w:r>
      <w:r w:rsidRPr="00DF18AB">
        <w:tab/>
      </w:r>
      <w:r w:rsidR="00A7464A" w:rsidRPr="00DF18AB">
        <w:t>3GPP</w:t>
      </w:r>
      <w:r w:rsidR="00A7464A">
        <w:t> </w:t>
      </w:r>
      <w:r w:rsidR="00A7464A" w:rsidRPr="00DF18AB">
        <w:t>TS</w:t>
      </w:r>
      <w:r w:rsidR="00A7464A">
        <w:t> </w:t>
      </w:r>
      <w:r w:rsidR="00A7464A" w:rsidRPr="00DF18AB">
        <w:t>23.502:</w:t>
      </w:r>
      <w:r w:rsidRPr="00DF18AB">
        <w:t xml:space="preserve"> "Procedures for the 5G System; Stage 2".</w:t>
      </w:r>
    </w:p>
    <w:p w14:paraId="4510AFAD" w14:textId="15AD4F21" w:rsidR="00FF365C" w:rsidRPr="00DF18AB" w:rsidRDefault="00FF365C" w:rsidP="00FF365C">
      <w:pPr>
        <w:pStyle w:val="EX"/>
      </w:pPr>
      <w:r w:rsidRPr="00DF18AB">
        <w:t>[95]</w:t>
      </w:r>
      <w:r w:rsidRPr="00DF18AB">
        <w:tab/>
      </w:r>
      <w:r w:rsidR="00A7464A" w:rsidRPr="00DF18AB">
        <w:t>3GPP</w:t>
      </w:r>
      <w:r w:rsidR="00A7464A">
        <w:t> </w:t>
      </w:r>
      <w:r w:rsidR="00A7464A" w:rsidRPr="00DF18AB">
        <w:t>TS</w:t>
      </w:r>
      <w:r w:rsidR="00A7464A">
        <w:t> </w:t>
      </w:r>
      <w:r w:rsidR="00A7464A" w:rsidRPr="00DF18AB">
        <w:t>23.503:</w:t>
      </w:r>
      <w:r w:rsidRPr="00DF18AB">
        <w:t xml:space="preserve"> "Policy and Charging Control Framework for the 5G System; Stage 2".</w:t>
      </w:r>
    </w:p>
    <w:p w14:paraId="2C305F28" w14:textId="23EC28AC" w:rsidR="00FF365C" w:rsidRPr="00DF18AB" w:rsidRDefault="00FF365C" w:rsidP="00FF365C">
      <w:pPr>
        <w:pStyle w:val="EX"/>
      </w:pPr>
      <w:r w:rsidRPr="00DF18AB">
        <w:t>[96]</w:t>
      </w:r>
      <w:r w:rsidRPr="00DF18AB">
        <w:tab/>
      </w:r>
      <w:r w:rsidR="00A7464A" w:rsidRPr="00DF18AB">
        <w:t>3GPP</w:t>
      </w:r>
      <w:r w:rsidR="00A7464A">
        <w:t> </w:t>
      </w:r>
      <w:r w:rsidR="00A7464A" w:rsidRPr="00DF18AB">
        <w:t>TS</w:t>
      </w:r>
      <w:r w:rsidR="00A7464A">
        <w:t> </w:t>
      </w:r>
      <w:r w:rsidR="00A7464A" w:rsidRPr="00DF18AB">
        <w:t>29.514:</w:t>
      </w:r>
      <w:r w:rsidRPr="00DF18AB">
        <w:t xml:space="preserve"> "5G System; Policy Authorization Service; Stage 3".</w:t>
      </w:r>
    </w:p>
    <w:p w14:paraId="56BF5D2B" w14:textId="452F5DFF" w:rsidR="00FF365C" w:rsidRPr="00DF18AB" w:rsidRDefault="00FF365C" w:rsidP="00FF365C">
      <w:pPr>
        <w:pStyle w:val="EX"/>
      </w:pPr>
      <w:r w:rsidRPr="00DF18AB">
        <w:lastRenderedPageBreak/>
        <w:t>[97]</w:t>
      </w:r>
      <w:r w:rsidRPr="00DF18AB">
        <w:tab/>
      </w:r>
      <w:r w:rsidR="00A7464A" w:rsidRPr="00DF18AB">
        <w:t>3GPP</w:t>
      </w:r>
      <w:r w:rsidR="00A7464A">
        <w:t> </w:t>
      </w:r>
      <w:r w:rsidR="00A7464A" w:rsidRPr="00DF18AB">
        <w:t>TS</w:t>
      </w:r>
      <w:r w:rsidR="00A7464A">
        <w:t> </w:t>
      </w:r>
      <w:r w:rsidR="00A7464A" w:rsidRPr="00DF18AB">
        <w:t>23.632:</w:t>
      </w:r>
      <w:r w:rsidRPr="00DF18AB">
        <w:t xml:space="preserve"> "User data interworking, coexistence and migration; Stage 2".</w:t>
      </w:r>
    </w:p>
    <w:p w14:paraId="06661A15" w14:textId="1A3DC7AE" w:rsidR="00FF365C" w:rsidRPr="00DF18AB" w:rsidRDefault="00FF365C" w:rsidP="00FF365C">
      <w:pPr>
        <w:pStyle w:val="EX"/>
      </w:pPr>
      <w:r w:rsidRPr="00DF18AB">
        <w:t>[98]</w:t>
      </w:r>
      <w:r w:rsidRPr="00DF18AB">
        <w:tab/>
      </w:r>
      <w:r w:rsidR="00A7464A" w:rsidRPr="00DF18AB">
        <w:t>3GPP</w:t>
      </w:r>
      <w:r w:rsidR="00A7464A">
        <w:t> </w:t>
      </w:r>
      <w:r w:rsidR="00A7464A" w:rsidRPr="00DF18AB">
        <w:t>TS</w:t>
      </w:r>
      <w:r w:rsidR="00A7464A">
        <w:t> </w:t>
      </w:r>
      <w:r w:rsidR="00A7464A" w:rsidRPr="00DF18AB">
        <w:t>29.563:</w:t>
      </w:r>
      <w:r w:rsidRPr="00DF18AB">
        <w:t xml:space="preserve"> "5G System (5GS); Home Subscriber Server (HSS) services for interworking with Unified Data Management (UDM); Stage 3".</w:t>
      </w:r>
    </w:p>
    <w:p w14:paraId="16035AD8" w14:textId="432B595D" w:rsidR="00FF365C" w:rsidRPr="00DF18AB" w:rsidRDefault="00FF365C" w:rsidP="00FF365C">
      <w:pPr>
        <w:pStyle w:val="EX"/>
      </w:pPr>
      <w:r w:rsidRPr="00DF18AB">
        <w:t>[99]</w:t>
      </w:r>
      <w:r w:rsidRPr="00DF18AB">
        <w:tab/>
      </w:r>
      <w:r w:rsidR="00A7464A" w:rsidRPr="00DF18AB">
        <w:t>3GPP</w:t>
      </w:r>
      <w:r w:rsidR="00A7464A">
        <w:t> </w:t>
      </w:r>
      <w:r w:rsidR="00A7464A" w:rsidRPr="00DF18AB">
        <w:t>TS</w:t>
      </w:r>
      <w:r w:rsidR="00A7464A">
        <w:t> </w:t>
      </w:r>
      <w:r w:rsidR="00A7464A" w:rsidRPr="00DF18AB">
        <w:t>36.300:</w:t>
      </w:r>
      <w:r w:rsidRPr="00DF18AB">
        <w:t xml:space="preserve"> "Evolved Universal Terrestrial Radio Access (E-UTRA) and Evolved Universal Terrestrial Radio Access Network (E-UTRAN); Overall description".</w:t>
      </w:r>
    </w:p>
    <w:p w14:paraId="19C0C153" w14:textId="2765996D" w:rsidR="00FF365C" w:rsidRPr="00DF18AB" w:rsidRDefault="00FF365C" w:rsidP="00FF365C">
      <w:pPr>
        <w:pStyle w:val="EX"/>
      </w:pPr>
      <w:r w:rsidRPr="00DF18AB">
        <w:t>[100]</w:t>
      </w:r>
      <w:r w:rsidRPr="00DF18AB">
        <w:tab/>
      </w:r>
      <w:r w:rsidR="00A7464A" w:rsidRPr="00DF18AB">
        <w:t>3GPP</w:t>
      </w:r>
      <w:r w:rsidR="00A7464A">
        <w:t> </w:t>
      </w:r>
      <w:r w:rsidR="00A7464A" w:rsidRPr="00DF18AB">
        <w:t>TS</w:t>
      </w:r>
      <w:r w:rsidR="00A7464A">
        <w:t> </w:t>
      </w:r>
      <w:r w:rsidR="00A7464A" w:rsidRPr="00DF18AB">
        <w:t>36.321:</w:t>
      </w:r>
      <w:r w:rsidRPr="00DF18AB">
        <w:t xml:space="preserve"> "Evolved Universal Terrestrial Radio Access (E-UTRA); Medium Access Control (MAC) protocol specification".</w:t>
      </w:r>
    </w:p>
    <w:p w14:paraId="12C5511E" w14:textId="48AB2C91" w:rsidR="00FF365C" w:rsidRPr="00DF18AB" w:rsidRDefault="00FF365C" w:rsidP="00FF365C">
      <w:pPr>
        <w:pStyle w:val="EX"/>
      </w:pPr>
      <w:r w:rsidRPr="00DF18AB">
        <w:t>[101]</w:t>
      </w:r>
      <w:r w:rsidRPr="00DF18AB">
        <w:tab/>
      </w:r>
      <w:r w:rsidR="00A7464A" w:rsidRPr="00DF18AB">
        <w:t>3GPP</w:t>
      </w:r>
      <w:r w:rsidR="00A7464A">
        <w:t> </w:t>
      </w:r>
      <w:r w:rsidR="00A7464A" w:rsidRPr="00DF18AB">
        <w:t>TS</w:t>
      </w:r>
      <w:r w:rsidR="00A7464A">
        <w:t> </w:t>
      </w:r>
      <w:r w:rsidR="00A7464A" w:rsidRPr="00DF18AB">
        <w:t>38.300:</w:t>
      </w:r>
      <w:r w:rsidRPr="00DF18AB">
        <w:t xml:space="preserve"> "NR; NR and NG-RAN Overall Description".</w:t>
      </w:r>
    </w:p>
    <w:p w14:paraId="36C595B6" w14:textId="51417D68" w:rsidR="00FF365C" w:rsidRPr="00DF18AB" w:rsidRDefault="00FF365C" w:rsidP="00FF365C">
      <w:pPr>
        <w:pStyle w:val="EX"/>
      </w:pPr>
      <w:r w:rsidRPr="00DF18AB">
        <w:t>[102]</w:t>
      </w:r>
      <w:r w:rsidRPr="00DF18AB">
        <w:tab/>
      </w:r>
      <w:r w:rsidR="00A7464A" w:rsidRPr="00DF18AB">
        <w:t>3GPP</w:t>
      </w:r>
      <w:r w:rsidR="00A7464A">
        <w:t> </w:t>
      </w:r>
      <w:r w:rsidR="00A7464A" w:rsidRPr="00DF18AB">
        <w:t>TS</w:t>
      </w:r>
      <w:r w:rsidR="00A7464A">
        <w:t> </w:t>
      </w:r>
      <w:r w:rsidR="00A7464A"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10" w:name="_Toc67992219"/>
      <w:r w:rsidRPr="00DF18AB">
        <w:t>3</w:t>
      </w:r>
      <w:r w:rsidR="00DF18AB" w:rsidRPr="00DF18AB">
        <w:tab/>
      </w:r>
      <w:r w:rsidRPr="00DF18AB">
        <w:t>Definitions, symbols and abbreviations</w:t>
      </w:r>
      <w:bookmarkEnd w:id="10"/>
    </w:p>
    <w:p w14:paraId="74CD335A" w14:textId="77777777" w:rsidR="00FF365C" w:rsidRPr="00DF18AB" w:rsidRDefault="00FF365C" w:rsidP="00FF365C">
      <w:pPr>
        <w:pStyle w:val="Heading2"/>
      </w:pPr>
      <w:bookmarkStart w:id="11" w:name="_Toc67992220"/>
      <w:r w:rsidRPr="00DF18AB">
        <w:t>3.1</w:t>
      </w:r>
      <w:r w:rsidRPr="00DF18AB">
        <w:tab/>
        <w:t>Definitions</w:t>
      </w:r>
      <w:bookmarkEnd w:id="11"/>
    </w:p>
    <w:p w14:paraId="7F37EE51" w14:textId="02E0D7A5" w:rsidR="00FF365C" w:rsidRPr="00DF18AB" w:rsidRDefault="00FF365C" w:rsidP="00FF365C">
      <w:pPr>
        <w:keepNext/>
      </w:pPr>
      <w:r w:rsidRPr="00DF18AB">
        <w:t xml:space="preserve">Refer to </w:t>
      </w:r>
      <w:r w:rsidR="00A7464A" w:rsidRPr="00DF18AB">
        <w:t>TS</w:t>
      </w:r>
      <w:r w:rsidR="00A7464A">
        <w:t> </w:t>
      </w:r>
      <w:r w:rsidR="00A7464A" w:rsidRPr="00DF18AB">
        <w:t>23.002</w:t>
      </w:r>
      <w:r w:rsidR="00A7464A">
        <w:t> </w:t>
      </w:r>
      <w:r w:rsidR="00A7464A" w:rsidRPr="00DF18AB">
        <w:t>[</w:t>
      </w:r>
      <w:r w:rsidRPr="00DF18AB">
        <w:t>1] for the definitions of some terms used in this document.</w:t>
      </w:r>
    </w:p>
    <w:p w14:paraId="1FBE858D" w14:textId="75AA6DE4" w:rsidR="00FF365C" w:rsidRPr="00DF18AB" w:rsidRDefault="00FF365C" w:rsidP="00FF365C">
      <w:pPr>
        <w:keepNext/>
      </w:pPr>
      <w:r w:rsidRPr="00DF18AB">
        <w:t xml:space="preserve">For the purposes of the present document the terms and definitions given in </w:t>
      </w:r>
      <w:r w:rsidR="00A7464A" w:rsidRPr="00DF18AB">
        <w:t>TR</w:t>
      </w:r>
      <w:r w:rsidR="00A7464A">
        <w:t> </w:t>
      </w:r>
      <w:r w:rsidR="00A7464A" w:rsidRPr="00DF18AB">
        <w:t>21.905</w:t>
      </w:r>
      <w:r w:rsidR="00A7464A">
        <w:t> </w:t>
      </w:r>
      <w:r w:rsidR="00A7464A" w:rsidRPr="00DF18AB">
        <w:t>[</w:t>
      </w:r>
      <w:r w:rsidRPr="00DF18AB">
        <w:t xml:space="preserve">68] and the following apply. A term defined in the present document takes precedence over the definition of the same term, if any, in </w:t>
      </w:r>
      <w:r w:rsidR="00A7464A" w:rsidRPr="00DF18AB">
        <w:t>TR</w:t>
      </w:r>
      <w:r w:rsidR="00A7464A">
        <w:t> </w:t>
      </w:r>
      <w:r w:rsidR="00A7464A" w:rsidRPr="00DF18AB">
        <w:t>21.905</w:t>
      </w:r>
      <w:r w:rsidR="00A7464A">
        <w:t> </w:t>
      </w:r>
      <w:r w:rsidR="00A7464A" w:rsidRPr="00DF18AB">
        <w:t>[</w:t>
      </w:r>
      <w:r w:rsidRPr="00DF18AB">
        <w:t>68].</w:t>
      </w:r>
    </w:p>
    <w:p w14:paraId="6B1629E4" w14:textId="103D06B5" w:rsidR="00FF365C" w:rsidRPr="00DF18AB" w:rsidRDefault="00FF365C" w:rsidP="00FF365C">
      <w:pPr>
        <w:keepNext/>
      </w:pPr>
      <w:r w:rsidRPr="00DF18AB">
        <w:t xml:space="preserve">For the purposes of the present document, the following terms and definitions given in </w:t>
      </w:r>
      <w:r w:rsidR="00A7464A" w:rsidRPr="00DF18AB">
        <w:t>TS</w:t>
      </w:r>
      <w:r w:rsidR="00A7464A">
        <w:t> </w:t>
      </w:r>
      <w:r w:rsidR="00A7464A" w:rsidRPr="00DF18AB">
        <w:t>23.003</w:t>
      </w:r>
      <w:r w:rsidR="00A7464A">
        <w:t> </w:t>
      </w:r>
      <w:r w:rsidR="00A7464A" w:rsidRPr="00DF18AB">
        <w:t>[</w:t>
      </w:r>
      <w:r w:rsidRPr="00DF18AB">
        <w:t>24] apply:</w:t>
      </w:r>
    </w:p>
    <w:p w14:paraId="4C520E75" w14:textId="77777777" w:rsidR="00FF365C" w:rsidRPr="00DF18AB" w:rsidRDefault="00FF365C" w:rsidP="00FF365C">
      <w:pPr>
        <w:rPr>
          <w:b/>
        </w:rPr>
      </w:pPr>
      <w:r w:rsidRPr="00DF18AB">
        <w:rPr>
          <w:b/>
        </w:rPr>
        <w:t>Distinct Public Service Identity</w:t>
      </w:r>
    </w:p>
    <w:p w14:paraId="03017773" w14:textId="77777777" w:rsidR="00FF365C" w:rsidRPr="00DF18AB" w:rsidRDefault="00FF365C" w:rsidP="00FF365C">
      <w:pPr>
        <w:rPr>
          <w:b/>
        </w:rPr>
      </w:pPr>
      <w:r w:rsidRPr="00DF18AB">
        <w:rPr>
          <w:b/>
        </w:rPr>
        <w:t>Public User Identity</w:t>
      </w:r>
    </w:p>
    <w:p w14:paraId="6A501B31" w14:textId="77777777" w:rsidR="00FF365C" w:rsidRPr="00DF18AB" w:rsidRDefault="00FF365C" w:rsidP="00FF365C">
      <w:pPr>
        <w:rPr>
          <w:b/>
        </w:rPr>
      </w:pPr>
      <w:r w:rsidRPr="00DF18AB">
        <w:rPr>
          <w:b/>
        </w:rPr>
        <w:t>Wildcarded Public User Identity</w:t>
      </w:r>
    </w:p>
    <w:p w14:paraId="1E300B49" w14:textId="77777777" w:rsidR="00FF365C" w:rsidRPr="00DF18AB" w:rsidRDefault="00FF365C" w:rsidP="00FF365C">
      <w:pPr>
        <w:rPr>
          <w:b/>
        </w:rPr>
      </w:pPr>
      <w:r w:rsidRPr="00DF18AB">
        <w:rPr>
          <w:b/>
        </w:rPr>
        <w:t>Wildcarded Service User Identity</w:t>
      </w:r>
    </w:p>
    <w:p w14:paraId="342DA9E4" w14:textId="5099ED67"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7464A" w:rsidRPr="00DF18AB">
        <w:t>TS</w:t>
      </w:r>
      <w:r w:rsidR="00A7464A">
        <w:t> </w:t>
      </w:r>
      <w:r w:rsidR="00A7464A" w:rsidRPr="00DF18AB">
        <w:t>29.228</w:t>
      </w:r>
      <w:r w:rsidR="00A7464A">
        <w:t> </w:t>
      </w:r>
      <w:r w:rsidR="00A7464A"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E02753B" w14:textId="07F7D919" w:rsidR="00FF365C" w:rsidRPr="00DF18AB" w:rsidRDefault="00FF365C" w:rsidP="00FF365C">
      <w:r w:rsidRPr="00DF18AB">
        <w:rPr>
          <w:b/>
        </w:rPr>
        <w:t>Distinct Public User Identity:</w:t>
      </w:r>
      <w:r w:rsidRPr="00DF18AB">
        <w:t xml:space="preserve"> used in relation to wildcarded Public User/Service Identities to denote an explicitly provisioned Public User/Service Identity. See more details in </w:t>
      </w:r>
      <w:r w:rsidR="00A7464A" w:rsidRPr="00DF18AB">
        <w:t>TS</w:t>
      </w:r>
      <w:r w:rsidR="00A7464A">
        <w:t> </w:t>
      </w:r>
      <w:r w:rsidR="00A7464A" w:rsidRPr="00DF18AB">
        <w:t>23.003</w:t>
      </w:r>
      <w:r w:rsidR="00A7464A">
        <w:t> </w:t>
      </w:r>
      <w:r w:rsidR="00A7464A" w:rsidRPr="00DF18AB">
        <w:t>[</w:t>
      </w:r>
      <w:r w:rsidRPr="00DF18AB">
        <w:t>24].</w:t>
      </w:r>
    </w:p>
    <w:p w14:paraId="3F585FD4" w14:textId="77777777" w:rsidR="00FF365C" w:rsidRPr="00DF18AB" w:rsidRDefault="00FF365C" w:rsidP="00FF365C">
      <w:r w:rsidRPr="00DF18AB">
        <w:rPr>
          <w:b/>
          <w:bCs/>
        </w:rPr>
        <w:t>Entry point:</w:t>
      </w:r>
      <w:r w:rsidRPr="00DF18AB">
        <w:t xml:space="preserve"> In the case that border control concepts are to be applied in an IM CN subsystem, then these are to be provided by capabilities within the IBCF, and the IBCF acts as an entry point for this network (instead of the I</w:t>
      </w:r>
      <w:r w:rsidRPr="00DF18AB">
        <w:noBreakHyphen/>
        <w:t>CSCF). In this case the IBCF and the I</w:t>
      </w:r>
      <w:r w:rsidRPr="00DF18AB">
        <w:noBreakHyphen/>
        <w:t>CSCF can be co-located as a single physical node. If border control concepts are not applied, then the I-CSCF is considered as an entry point of a network. If the P</w:t>
      </w:r>
      <w:r w:rsidRPr="00DF18AB">
        <w:noBreakHyphen/>
        <w:t>CSCF is in the home network, then the I</w:t>
      </w:r>
      <w:r w:rsidRPr="00DF18AB">
        <w:noBreakHyphen/>
        <w:t>CSCF is considered as an entry point for this document.</w:t>
      </w:r>
    </w:p>
    <w:p w14:paraId="3C612A8C" w14:textId="77777777" w:rsidR="00FF365C" w:rsidRPr="00DF18AB" w:rsidRDefault="00FF365C" w:rsidP="00FF365C">
      <w:r w:rsidRPr="00DF18AB">
        <w:rPr>
          <w:b/>
          <w:bCs/>
        </w:rPr>
        <w:t>Exit point:</w:t>
      </w:r>
      <w:r w:rsidRPr="00DF18AB">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76AA113A" w14:textId="77777777" w:rsidR="00FF365C" w:rsidRPr="00DF18AB" w:rsidRDefault="00FF365C" w:rsidP="00FF365C">
      <w:r w:rsidRPr="00DF18AB">
        <w:rPr>
          <w:b/>
          <w:bCs/>
        </w:rPr>
        <w:t>IP-Connectivity Access Network:</w:t>
      </w:r>
      <w:r w:rsidRPr="00DF18AB">
        <w:t xml:space="preserve"> refers to the collection of network entities and interfaces that provides the underlying IP transport connectivity between the UE and the IMS entities</w:t>
      </w:r>
      <w:r w:rsidRPr="00DF18AB">
        <w:rPr>
          <w:b/>
          <w:bCs/>
        </w:rPr>
        <w:t xml:space="preserve">. </w:t>
      </w:r>
      <w:r w:rsidRPr="00DF18AB">
        <w:t>An example of an "IP-Connectivity Access Network" is GPRS.</w:t>
      </w:r>
    </w:p>
    <w:p w14:paraId="7563CC23" w14:textId="6C4E4FFB" w:rsidR="00FF365C" w:rsidRPr="00DF18AB" w:rsidRDefault="00FF365C" w:rsidP="00FF365C">
      <w:r w:rsidRPr="00DF18AB">
        <w:rPr>
          <w:b/>
        </w:rPr>
        <w:lastRenderedPageBreak/>
        <w:t>Business trunking:</w:t>
      </w:r>
      <w:r w:rsidRPr="00DF18AB">
        <w:t xml:space="preserve"> as defined in </w:t>
      </w:r>
      <w:r w:rsidR="00A7464A" w:rsidRPr="00DF18AB">
        <w:t>TS</w:t>
      </w:r>
      <w:r w:rsidR="00A7464A">
        <w:t> </w:t>
      </w:r>
      <w:r w:rsidR="00A7464A" w:rsidRPr="00DF18AB">
        <w:t>24.525</w:t>
      </w:r>
      <w:r w:rsidR="00A7464A">
        <w:t> </w:t>
      </w:r>
      <w:r w:rsidR="00A7464A" w:rsidRPr="00DF18AB">
        <w:t>[</w:t>
      </w:r>
      <w:r w:rsidRPr="00DF18AB">
        <w:t>81].</w:t>
      </w:r>
    </w:p>
    <w:p w14:paraId="109B547A" w14:textId="77777777" w:rsidR="00FF365C" w:rsidRPr="00DF18AB" w:rsidRDefault="00FF365C" w:rsidP="00FF365C">
      <w:pPr>
        <w:rPr>
          <w:lang w:eastAsia="ko-KR"/>
        </w:rPr>
      </w:pPr>
      <w:r w:rsidRPr="00DF18AB">
        <w:rPr>
          <w:b/>
          <w:bCs/>
        </w:rPr>
        <w:t xml:space="preserve">Subscriber: </w:t>
      </w:r>
      <w:r w:rsidRPr="00DF18AB">
        <w: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3204863E" w14:textId="77777777" w:rsidR="00FF365C" w:rsidRPr="00DF18AB" w:rsidRDefault="00FF365C" w:rsidP="00FF365C">
      <w:pPr>
        <w:rPr>
          <w:lang w:eastAsia="ko-KR"/>
        </w:rPr>
      </w:pPr>
      <w:r w:rsidRPr="00DF18AB">
        <w:rPr>
          <w:b/>
          <w:bCs/>
        </w:rPr>
        <w:t xml:space="preserve">Inter-IMS Network to Network Interface: </w:t>
      </w:r>
      <w:r w:rsidRPr="00DF18AB">
        <w:t>The interface which is used to interconnect two IM CN subsystem networks. This interface is not constrained to a single protocol.</w:t>
      </w:r>
    </w:p>
    <w:p w14:paraId="729EBBA8" w14:textId="77777777" w:rsidR="00FF365C" w:rsidRPr="00DF18AB" w:rsidRDefault="00FF365C" w:rsidP="00FF365C">
      <w:r w:rsidRPr="00DF18AB">
        <w:rPr>
          <w:b/>
        </w:rPr>
        <w:t>Network Address Translation (NA(P)T):</w:t>
      </w:r>
      <w:r w:rsidRPr="00DF18AB">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4E9212A4" w14:textId="77777777" w:rsidR="00FF365C" w:rsidRPr="00DF18AB" w:rsidRDefault="00FF365C" w:rsidP="00FF365C">
      <w:pPr>
        <w:rPr>
          <w:lang w:eastAsia="ko-KR"/>
        </w:rPr>
      </w:pPr>
      <w:r w:rsidRPr="00DF18AB">
        <w:rPr>
          <w:b/>
          <w:bCs/>
        </w:rPr>
        <w:t xml:space="preserve">NAT-PT/NAPT-PT: </w:t>
      </w:r>
      <w:r w:rsidRPr="00DF18AB">
        <w: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54E20C19" w14:textId="77777777" w:rsidR="00FF365C" w:rsidRPr="00DF18AB" w:rsidRDefault="00FF365C" w:rsidP="00FF365C">
      <w:pPr>
        <w:pStyle w:val="B1"/>
        <w:rPr>
          <w:b/>
          <w:bCs/>
          <w:lang w:eastAsia="ko-KR"/>
        </w:rPr>
      </w:pPr>
      <w:r w:rsidRPr="00DF18AB">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7EF6F1D8" w14:textId="77777777" w:rsidR="00FF365C" w:rsidRPr="00DF18AB" w:rsidRDefault="00FF365C" w:rsidP="00FF365C">
      <w:r w:rsidRPr="00DF18AB">
        <w:rPr>
          <w:b/>
        </w:rPr>
        <w:t>Transport address</w:t>
      </w:r>
      <w:r w:rsidRPr="00DF18AB">
        <w:t>: A unique identifier of transport-layer address, i.e. a combination of a network address, protocol identifier and port number. For example an IP address and a UDP port.</w:t>
      </w:r>
    </w:p>
    <w:p w14:paraId="62A8F8B5" w14:textId="77777777" w:rsidR="00FF365C" w:rsidRPr="00DF18AB" w:rsidRDefault="00FF365C" w:rsidP="00FF365C">
      <w:r w:rsidRPr="00DF18AB">
        <w:rPr>
          <w:b/>
        </w:rPr>
        <w:t>IMS application:</w:t>
      </w:r>
      <w:r w:rsidRPr="00DF18AB">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075A20BB" w14:textId="77777777" w:rsidR="00FF365C" w:rsidRPr="00DF18AB" w:rsidRDefault="00FF365C" w:rsidP="00FF365C">
      <w:r w:rsidRPr="00DF18AB">
        <w:rPr>
          <w:b/>
        </w:rPr>
        <w:t>IMS application reference:</w:t>
      </w:r>
      <w:r w:rsidRPr="00DF18AB">
        <w:t xml:space="preserve"> An IMS application reference is the means by which an IMS communication service identifies an IMS application.</w:t>
      </w:r>
    </w:p>
    <w:p w14:paraId="27A66BC5" w14:textId="77777777" w:rsidR="00FF365C" w:rsidRPr="00DF18AB" w:rsidRDefault="00FF365C" w:rsidP="00FF365C">
      <w:r w:rsidRPr="00DF18AB">
        <w:rPr>
          <w:b/>
        </w:rPr>
        <w:t>IMS communication service:</w:t>
      </w:r>
      <w:r w:rsidRPr="00DF18AB">
        <w:t xml:space="preserve"> An IMS communication service is a type of communication defined by a service definition that specifies the rules and procedures and allowed medias for a specific type of communication and that utilises the IMS enablers.</w:t>
      </w:r>
    </w:p>
    <w:p w14:paraId="36812322" w14:textId="77777777" w:rsidR="00FF365C" w:rsidRPr="00DF18AB" w:rsidRDefault="00FF365C" w:rsidP="00FF365C">
      <w:r w:rsidRPr="00DF18AB">
        <w:rPr>
          <w:b/>
        </w:rPr>
        <w:t>IMS communication service identifier:</w:t>
      </w:r>
      <w:r w:rsidRPr="00DF18AB">
        <w:t xml:space="preserve"> An IMS communication service identifier uniquely identifies the IMS communication service associated with the particular IMS request.</w:t>
      </w:r>
    </w:p>
    <w:p w14:paraId="132D9C88" w14:textId="173BDF61" w:rsidR="00FF365C" w:rsidRPr="00DF18AB" w:rsidRDefault="00FF365C" w:rsidP="00FF365C">
      <w:r w:rsidRPr="00DF18AB">
        <w:rPr>
          <w:b/>
        </w:rPr>
        <w:t xml:space="preserve">IMC: </w:t>
      </w:r>
      <w:r w:rsidRPr="00DF18AB">
        <w:t xml:space="preserve">IMS Credentials as defined in </w:t>
      </w:r>
      <w:r w:rsidR="00A7464A" w:rsidRPr="00DF18AB">
        <w:t>TR</w:t>
      </w:r>
      <w:r w:rsidR="00A7464A">
        <w:t> </w:t>
      </w:r>
      <w:r w:rsidR="00A7464A" w:rsidRPr="00DF18AB">
        <w:t>21.905</w:t>
      </w:r>
      <w:r w:rsidR="00A7464A">
        <w:t> </w:t>
      </w:r>
      <w:r w:rsidR="00A7464A" w:rsidRPr="00DF18AB">
        <w:t>[</w:t>
      </w:r>
      <w:r w:rsidRPr="00DF18AB">
        <w:t>68].</w:t>
      </w:r>
    </w:p>
    <w:p w14:paraId="57DAC454" w14:textId="77777777" w:rsidR="00FF365C" w:rsidRPr="00DF18AB" w:rsidRDefault="00FF365C" w:rsidP="00FF365C">
      <w:r w:rsidRPr="00DF18AB">
        <w:rPr>
          <w:b/>
        </w:rPr>
        <w:t>IMS enabler:</w:t>
      </w:r>
      <w:r w:rsidRPr="00DF18AB">
        <w:t xml:space="preserve"> An IMS enabler is a set of IMS procedures that fulfils specific function. An IMS enabler may be used in conjunction with other IMS enablers in order to provide an IMS communication service.</w:t>
      </w:r>
    </w:p>
    <w:p w14:paraId="7EAAA9D2" w14:textId="77777777" w:rsidR="00FF365C" w:rsidRPr="00DF18AB" w:rsidRDefault="00FF365C" w:rsidP="00FF365C">
      <w:r w:rsidRPr="00DF18AB">
        <w:rPr>
          <w:b/>
        </w:rPr>
        <w:t>Instance identifier:</w:t>
      </w:r>
      <w:r w:rsidRPr="00DF18AB">
        <w:t xml:space="preserve"> An identifier, that uniquely identifies a specific UE amongst all other UEs registered with the same Public User Identity.</w:t>
      </w:r>
    </w:p>
    <w:p w14:paraId="7441DF49" w14:textId="77777777" w:rsidR="00FF365C" w:rsidRPr="00DF18AB" w:rsidRDefault="00FF365C" w:rsidP="00FF365C">
      <w:r w:rsidRPr="00DF18AB">
        <w:rPr>
          <w:b/>
        </w:rPr>
        <w:t>Local Service Number:</w:t>
      </w:r>
      <w:r w:rsidRPr="00DF18AB">
        <w:t xml:space="preserve"> A local service number is a telephone number in non international format. A local service number is used to access a service that may be located in the home network of the user (home local service number) or the roamed network of the user (geo-local service number).</w:t>
      </w:r>
    </w:p>
    <w:p w14:paraId="1E1FF96B" w14:textId="77777777" w:rsidR="00FF365C" w:rsidRPr="00DF18AB" w:rsidRDefault="00FF365C" w:rsidP="00FF365C">
      <w:r w:rsidRPr="00DF18AB">
        <w:rPr>
          <w:b/>
        </w:rPr>
        <w:t>Geo-local service number:</w:t>
      </w:r>
      <w:r w:rsidRPr="00DF18AB">
        <w:t xml:space="preserve"> A local service number that is used to access a service in the roamed network (a local service where the subscriber is located).</w:t>
      </w:r>
    </w:p>
    <w:p w14:paraId="4BB04820" w14:textId="77777777" w:rsidR="00FF365C" w:rsidRPr="00DF18AB" w:rsidRDefault="00FF365C" w:rsidP="00FF365C">
      <w:r w:rsidRPr="00DF18AB">
        <w:rPr>
          <w:b/>
        </w:rPr>
        <w:t>Geographical Identifier:</w:t>
      </w:r>
      <w:r w:rsidRPr="00DF18AB">
        <w:t xml:space="preserve"> A Geographical Identifier identifies a geographical area within a country or territory. See more details in clause E.8.</w:t>
      </w:r>
    </w:p>
    <w:p w14:paraId="44CBCDB0" w14:textId="77777777" w:rsidR="00FF365C" w:rsidRPr="00DF18AB" w:rsidRDefault="00FF365C" w:rsidP="00FF365C">
      <w:r w:rsidRPr="00DF18AB">
        <w:rPr>
          <w:b/>
        </w:rPr>
        <w:t>Home local service number:</w:t>
      </w:r>
      <w:r w:rsidRPr="00DF18AB">
        <w:t xml:space="preserve"> A local service number is used to access a service that is located in the home network of the user.</w:t>
      </w:r>
    </w:p>
    <w:p w14:paraId="599EBF83" w14:textId="77777777" w:rsidR="00FF365C" w:rsidRPr="00DF18AB" w:rsidRDefault="00FF365C" w:rsidP="00FF365C">
      <w:r w:rsidRPr="00DF18AB">
        <w:rPr>
          <w:b/>
        </w:rPr>
        <w:t>HSS Group ID:</w:t>
      </w:r>
      <w:r w:rsidRPr="00DF18AB">
        <w:t xml:space="preserve"> This refers to one or more SBI capable HSS instances managing a specific set of IMPIs/IMPUs.</w:t>
      </w:r>
    </w:p>
    <w:p w14:paraId="3A25F7FB" w14:textId="77777777" w:rsidR="00FF365C" w:rsidRPr="00DF18AB" w:rsidRDefault="00FF365C" w:rsidP="00FF365C">
      <w:r w:rsidRPr="00DF18AB">
        <w:rPr>
          <w:b/>
        </w:rPr>
        <w:t>IP Flow:</w:t>
      </w:r>
      <w:r w:rsidRPr="00DF18AB">
        <w:t xml:space="preserve"> Unidirectional flow of IP packets with the following properties:</w:t>
      </w:r>
    </w:p>
    <w:p w14:paraId="5DA72788" w14:textId="77777777" w:rsidR="00FF365C" w:rsidRPr="00DF18AB" w:rsidRDefault="00FF365C" w:rsidP="00FF365C">
      <w:pPr>
        <w:pStyle w:val="B1"/>
      </w:pPr>
      <w:r w:rsidRPr="00DF18AB">
        <w:lastRenderedPageBreak/>
        <w:t>-</w:t>
      </w:r>
      <w:r w:rsidRPr="00DF18AB">
        <w:tab/>
        <w:t>same source IP address and port number;</w:t>
      </w:r>
    </w:p>
    <w:p w14:paraId="70A473F4" w14:textId="77777777" w:rsidR="00FF365C" w:rsidRPr="00DF18AB" w:rsidRDefault="00FF365C" w:rsidP="00FF365C">
      <w:pPr>
        <w:pStyle w:val="B1"/>
      </w:pPr>
      <w:r w:rsidRPr="00DF18AB">
        <w:t>-</w:t>
      </w:r>
      <w:r w:rsidRPr="00DF18AB">
        <w:tab/>
        <w:t>same destination IP address and port number;</w:t>
      </w:r>
    </w:p>
    <w:p w14:paraId="700158E4" w14:textId="77777777" w:rsidR="00FF365C" w:rsidRPr="00DF18AB" w:rsidRDefault="00FF365C" w:rsidP="00FF365C">
      <w:pPr>
        <w:pStyle w:val="B1"/>
      </w:pPr>
      <w:r w:rsidRPr="00DF18AB">
        <w:t>-</w:t>
      </w:r>
      <w:r w:rsidRPr="00DF18AB">
        <w:tab/>
        <w:t>same transport protocol (port numbers are only applicable if used by the transport protocol).</w:t>
      </w:r>
    </w:p>
    <w:p w14:paraId="7EBC0967" w14:textId="2EB6B891" w:rsidR="00FF365C" w:rsidRPr="00DF18AB" w:rsidRDefault="00FF365C" w:rsidP="00FF365C">
      <w:r w:rsidRPr="00DF18AB">
        <w:rPr>
          <w:b/>
        </w:rPr>
        <w:t>IP</w:t>
      </w:r>
      <w:r w:rsidRPr="00DF18AB">
        <w:rPr>
          <w:b/>
        </w:rPr>
        <w:noBreakHyphen/>
        <w:t>SM</w:t>
      </w:r>
      <w:r w:rsidRPr="00DF18AB">
        <w:rPr>
          <w:b/>
        </w:rPr>
        <w:noBreakHyphen/>
        <w:t>GW (IP short message gateway):</w:t>
      </w:r>
      <w:r w:rsidRPr="00DF18AB">
        <w:t xml:space="preserve"> An IP</w:t>
      </w:r>
      <w:r w:rsidRPr="00DF18AB">
        <w:noBreakHyphen/>
        <w:t>SM</w:t>
      </w:r>
      <w:r w:rsidRPr="00DF18AB">
        <w:noBreakHyphen/>
        <w:t xml:space="preserve">GW is an AS providing the support of Short Message Service of the IMS domain. See more details in </w:t>
      </w:r>
      <w:r w:rsidR="00A7464A" w:rsidRPr="00DF18AB">
        <w:t>TS</w:t>
      </w:r>
      <w:r w:rsidR="00A7464A">
        <w:t> </w:t>
      </w:r>
      <w:r w:rsidR="00A7464A" w:rsidRPr="00DF18AB">
        <w:t>23.204</w:t>
      </w:r>
      <w:r w:rsidR="00A7464A">
        <w:t> </w:t>
      </w:r>
      <w:r w:rsidR="00A7464A" w:rsidRPr="00DF18AB">
        <w:t>[</w:t>
      </w:r>
      <w:r w:rsidRPr="00DF18AB">
        <w:t>56].</w:t>
      </w:r>
    </w:p>
    <w:p w14:paraId="0EC1A7E3" w14:textId="77777777" w:rsidR="00FF365C" w:rsidRPr="00DF18AB" w:rsidRDefault="00FF365C" w:rsidP="00FF365C">
      <w:r w:rsidRPr="00DF18AB">
        <w:rPr>
          <w:b/>
        </w:rPr>
        <w:t>Media Flow:</w:t>
      </w:r>
      <w:r w:rsidRPr="00DF18AB">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36525F7F" w14:textId="391D1F6C" w:rsidR="00FF365C" w:rsidRPr="00DF18AB" w:rsidRDefault="00FF365C" w:rsidP="00FF365C">
      <w:r w:rsidRPr="00DF18AB">
        <w:rPr>
          <w:b/>
        </w:rPr>
        <w:t>MPS:</w:t>
      </w:r>
      <w:r w:rsidRPr="00DF18AB">
        <w:t xml:space="preserve"> Based on </w:t>
      </w:r>
      <w:r w:rsidR="00A7464A" w:rsidRPr="00DF18AB">
        <w:t>TS</w:t>
      </w:r>
      <w:r w:rsidR="00A7464A">
        <w:t> </w:t>
      </w:r>
      <w:r w:rsidR="00A7464A" w:rsidRPr="00DF18AB">
        <w:t>22.153</w:t>
      </w:r>
      <w:r w:rsidR="00A7464A">
        <w:t> </w:t>
      </w:r>
      <w:r w:rsidR="00A7464A" w:rsidRPr="00DF18AB">
        <w:t>[</w:t>
      </w:r>
      <w:r w:rsidRPr="00DF18AB">
        <w:t>77]. Multimedia Priority Service allows authorized users to obtain and maintain radio and network resources with priority, also during national security or emergency situations when PLMN congestion may occur.</w:t>
      </w:r>
    </w:p>
    <w:p w14:paraId="11264F2D" w14:textId="77777777" w:rsidR="00FF365C" w:rsidRPr="00DF18AB" w:rsidRDefault="00FF365C" w:rsidP="00FF365C">
      <w:r w:rsidRPr="00DF18AB">
        <w:rPr>
          <w:b/>
        </w:rPr>
        <w:t>MPS session:</w:t>
      </w:r>
      <w:r w:rsidRPr="00DF18AB">
        <w:t xml:space="preserve"> A session (e.g., voice, video, data session) for which priority treatment is applied for allocating and maintaining radio and network resources.</w:t>
      </w:r>
    </w:p>
    <w:p w14:paraId="05B82221" w14:textId="77777777" w:rsidR="00FF365C" w:rsidRPr="00DF18AB" w:rsidRDefault="00FF365C" w:rsidP="00FF365C">
      <w:r w:rsidRPr="00DF18AB">
        <w:rPr>
          <w:b/>
        </w:rPr>
        <w:t>MPS-subscribed UE:</w:t>
      </w:r>
      <w:r w:rsidRPr="00DF18AB">
        <w:t xml:space="preserve"> A UE having a USIM with MPS subscription.</w:t>
      </w:r>
    </w:p>
    <w:p w14:paraId="040208FC" w14:textId="77777777" w:rsidR="00FF365C" w:rsidRPr="00DF18AB" w:rsidRDefault="00FF365C" w:rsidP="00FF365C">
      <w:r w:rsidRPr="00DF18AB">
        <w:rPr>
          <w:b/>
        </w:rPr>
        <w:t>Outbound:</w:t>
      </w:r>
      <w:r w:rsidRPr="00DF18AB">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5D1F597A" w14:textId="77777777" w:rsidR="00FF365C" w:rsidRPr="00DF18AB" w:rsidRDefault="00FF365C" w:rsidP="00FF365C">
      <w:r w:rsidRPr="00DF18AB">
        <w:rPr>
          <w:b/>
        </w:rPr>
        <w:t>Preferred Circuit Carrier Selection:</w:t>
      </w:r>
      <w:r w:rsidRPr="00DF18AB">
        <w:t xml:space="preserve"> An IMS service that allows the subscriber to select a long distance circuit carrier per call when dialling a call origination.</w:t>
      </w:r>
    </w:p>
    <w:p w14:paraId="16B8846D" w14:textId="77777777" w:rsidR="00FF365C" w:rsidRPr="00DF18AB" w:rsidRDefault="00FF365C" w:rsidP="00FF365C">
      <w:r w:rsidRPr="00DF18AB">
        <w:rPr>
          <w:b/>
        </w:rPr>
        <w:t>Preferred Circuit Carrier Access:</w:t>
      </w:r>
      <w:r w:rsidRPr="00DF18AB">
        <w:t xml:space="preserve"> An IMS service that allows a specific long distance circuit carrier to be selected for a long distance call.</w:t>
      </w:r>
    </w:p>
    <w:p w14:paraId="3FBCFAAD" w14:textId="52586707" w:rsidR="00FF365C" w:rsidRPr="00DF18AB" w:rsidRDefault="00FF365C" w:rsidP="00FF365C">
      <w:r w:rsidRPr="00DF18AB">
        <w:rPr>
          <w:b/>
        </w:rPr>
        <w:t>Service User:</w:t>
      </w:r>
      <w:r w:rsidRPr="00DF18AB">
        <w:t xml:space="preserve"> According to </w:t>
      </w:r>
      <w:r w:rsidR="00A7464A" w:rsidRPr="00DF18AB">
        <w:t>TS</w:t>
      </w:r>
      <w:r w:rsidR="00A7464A">
        <w:t> </w:t>
      </w:r>
      <w:r w:rsidR="00A7464A" w:rsidRPr="00DF18AB">
        <w:t>22.153</w:t>
      </w:r>
      <w:r w:rsidR="00A7464A">
        <w:t> </w:t>
      </w:r>
      <w:r w:rsidR="00A7464A" w:rsidRPr="00DF18AB">
        <w:t>[</w:t>
      </w:r>
      <w:r w:rsidRPr="00DF18AB">
        <w:t>77].</w:t>
      </w:r>
    </w:p>
    <w:p w14:paraId="4FE997B6" w14:textId="77777777" w:rsidR="00FF365C" w:rsidRPr="00DF18AB" w:rsidRDefault="00FF365C" w:rsidP="00FF365C">
      <w:r w:rsidRPr="00DF18AB">
        <w:rPr>
          <w:b/>
        </w:rPr>
        <w:t>STUN:</w:t>
      </w:r>
      <w:r w:rsidRPr="00DF18AB">
        <w: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4F6E0B4A" w14:textId="77777777" w:rsidR="00FF365C" w:rsidRPr="00DF18AB" w:rsidRDefault="00FF365C" w:rsidP="00FF365C">
      <w:r w:rsidRPr="00DF18AB">
        <w:rPr>
          <w:b/>
        </w:rPr>
        <w:t>STUN Relay:</w:t>
      </w:r>
      <w:r w:rsidRPr="00DF18AB">
        <w:t xml:space="preserve"> Is a usage of STUN, that allows a client to request an address on the STUN server itself, so that the STUN server acts as a relay. See IETF RFC 5766 [46] for further details.</w:t>
      </w:r>
    </w:p>
    <w:p w14:paraId="4BB3FE7B" w14:textId="77777777" w:rsidR="00FF365C" w:rsidRPr="00DF18AB" w:rsidRDefault="00FF365C" w:rsidP="00FF365C">
      <w:r w:rsidRPr="00DF18AB">
        <w:rPr>
          <w:b/>
        </w:rPr>
        <w:t>STUN Keep-alive:</w:t>
      </w:r>
      <w:r w:rsidRPr="00DF18AB">
        <w:t xml:space="preserve"> Is a usage of STUN, to keep NAT bindings open.</w:t>
      </w:r>
    </w:p>
    <w:p w14:paraId="5336A467" w14:textId="77777777" w:rsidR="00FF365C" w:rsidRPr="00DF18AB" w:rsidRDefault="00FF365C" w:rsidP="00FF365C">
      <w:pPr>
        <w:pStyle w:val="Heading2"/>
      </w:pPr>
      <w:bookmarkStart w:id="12" w:name="_Toc67992221"/>
      <w:r w:rsidRPr="00DF18AB">
        <w:t>3.2</w:t>
      </w:r>
      <w:r w:rsidRPr="00DF18AB">
        <w:tab/>
        <w:t>Symbols</w:t>
      </w:r>
      <w:bookmarkEnd w:id="12"/>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lastRenderedPageBreak/>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3" w:name="_Toc67992222"/>
      <w:r w:rsidRPr="00DF18AB">
        <w:t>3.3</w:t>
      </w:r>
      <w:r w:rsidRPr="00DF18AB">
        <w:tab/>
        <w:t>Abbreviations</w:t>
      </w:r>
      <w:bookmarkEnd w:id="13"/>
    </w:p>
    <w:p w14:paraId="4E1BBA13" w14:textId="245C1567" w:rsidR="00FF365C" w:rsidRPr="00DF18AB" w:rsidRDefault="00FF365C" w:rsidP="00FF365C">
      <w:pPr>
        <w:keepNext/>
      </w:pPr>
      <w:r w:rsidRPr="00DF18AB">
        <w:t xml:space="preserve">For the purposes of the present document, the abbreviations given in </w:t>
      </w:r>
      <w:r w:rsidR="00A7464A" w:rsidRPr="00DF18AB">
        <w:t>TR</w:t>
      </w:r>
      <w:r w:rsidR="00A7464A">
        <w:t> </w:t>
      </w:r>
      <w:r w:rsidR="00A7464A" w:rsidRPr="00DF18AB">
        <w:t>21.905</w:t>
      </w:r>
      <w:r w:rsidR="00A7464A">
        <w:t> </w:t>
      </w:r>
      <w:r w:rsidR="00A7464A" w:rsidRPr="00DF18AB">
        <w:t>[</w:t>
      </w:r>
      <w:r w:rsidRPr="00DF18AB">
        <w:t xml:space="preserve">68] and the following apply. An abbreviation defined in the present document takes precedence over the definition of the same abbreviation, if any, in </w:t>
      </w:r>
      <w:r w:rsidR="00A7464A" w:rsidRPr="00DF18AB">
        <w:t>TR</w:t>
      </w:r>
      <w:r w:rsidR="00A7464A">
        <w:t> </w:t>
      </w:r>
      <w:r w:rsidR="00A7464A" w:rsidRPr="00DF18AB">
        <w:t>21.905</w:t>
      </w:r>
      <w:r w:rsidR="00A7464A">
        <w:t> </w:t>
      </w:r>
      <w:r w:rsidR="00A7464A"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lastRenderedPageBreak/>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47572F34" w14:textId="77777777"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4" w:name="_Toc67992223"/>
      <w:r w:rsidRPr="00DF18AB">
        <w:t>4</w:t>
      </w:r>
      <w:r w:rsidRPr="00DF18AB">
        <w:tab/>
        <w:t>IP multimedia subsystem concepts</w:t>
      </w:r>
      <w:bookmarkEnd w:id="14"/>
    </w:p>
    <w:p w14:paraId="58FD79B4" w14:textId="77777777" w:rsidR="00FF365C" w:rsidRPr="00DF18AB" w:rsidRDefault="00FF365C" w:rsidP="00FF365C">
      <w:pPr>
        <w:pStyle w:val="Heading2"/>
        <w:rPr>
          <w:lang w:eastAsia="ko-KR"/>
        </w:rPr>
      </w:pPr>
      <w:bookmarkStart w:id="15" w:name="_Toc67992224"/>
      <w:r w:rsidRPr="00DF18AB">
        <w:rPr>
          <w:lang w:eastAsia="ko-KR"/>
        </w:rPr>
        <w:t>4.0</w:t>
      </w:r>
      <w:r w:rsidRPr="00DF18AB">
        <w:rPr>
          <w:lang w:eastAsia="ko-KR"/>
        </w:rPr>
        <w:tab/>
        <w:t>General</w:t>
      </w:r>
      <w:bookmarkEnd w:id="15"/>
    </w:p>
    <w:p w14:paraId="0F32C7A2" w14:textId="2898F22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7464A" w:rsidRPr="00DF18AB">
        <w:t>TS</w:t>
      </w:r>
      <w:r w:rsidR="00A7464A">
        <w:t> </w:t>
      </w:r>
      <w:r w:rsidR="00A7464A" w:rsidRPr="00DF18AB">
        <w:t>23.002</w:t>
      </w:r>
      <w:r w:rsidR="00A7464A">
        <w:t> </w:t>
      </w:r>
      <w:r w:rsidR="00A7464A"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8pt;height:379pt" o:ole="">
            <v:imagedata r:id="rId11" o:title=""/>
          </v:shape>
          <o:OLEObject Type="Embed" ProgID="Word.Picture.8" ShapeID="_x0000_i1025" DrawAspect="Content" ObjectID="_1678620953" r:id="rId12"/>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5EC62D27" w:rsidR="00FF365C" w:rsidRPr="00DF18AB" w:rsidRDefault="00FF365C" w:rsidP="00FF365C">
      <w:r w:rsidRPr="00DF18AB">
        <w:lastRenderedPageBreak/>
        <w:t xml:space="preserve">A description of the functional entities can be found in </w:t>
      </w:r>
      <w:r w:rsidR="00A7464A" w:rsidRPr="00DF18AB">
        <w:t>TS</w:t>
      </w:r>
      <w:r w:rsidR="00A7464A">
        <w:t> </w:t>
      </w:r>
      <w:r w:rsidR="00A7464A" w:rsidRPr="00DF18AB">
        <w:t>23.002</w:t>
      </w:r>
      <w:r w:rsidR="00A7464A">
        <w:t> </w:t>
      </w:r>
      <w:r w:rsidR="00A7464A" w:rsidRPr="00DF18AB">
        <w:t>[</w:t>
      </w:r>
      <w:r w:rsidRPr="00DF18AB">
        <w:t>1].</w:t>
      </w:r>
    </w:p>
    <w:p w14:paraId="53A704B7" w14:textId="77777777" w:rsidR="00FF365C" w:rsidRPr="00DF18AB" w:rsidRDefault="00FF365C" w:rsidP="00FF365C">
      <w:pPr>
        <w:pStyle w:val="Heading2"/>
      </w:pPr>
      <w:bookmarkStart w:id="16" w:name="_Toc67992225"/>
      <w:r w:rsidRPr="00DF18AB">
        <w:t>4.1</w:t>
      </w:r>
      <w:r w:rsidRPr="00DF18AB">
        <w:tab/>
        <w:t>Relationship to CS domain and the IP-Connectivity Access Network</w:t>
      </w:r>
      <w:bookmarkEnd w:id="16"/>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17" w:name="_Toc67992226"/>
      <w:r w:rsidRPr="00DF18AB">
        <w:t>4.2</w:t>
      </w:r>
      <w:r w:rsidRPr="00DF18AB">
        <w:tab/>
        <w:t>IMS services concepts</w:t>
      </w:r>
      <w:bookmarkEnd w:id="17"/>
    </w:p>
    <w:p w14:paraId="26E05705" w14:textId="77777777" w:rsidR="00FF365C" w:rsidRPr="00DF18AB" w:rsidRDefault="00FF365C" w:rsidP="00FF365C">
      <w:pPr>
        <w:pStyle w:val="Heading3"/>
      </w:pPr>
      <w:bookmarkStart w:id="18" w:name="_Toc67992227"/>
      <w:r w:rsidRPr="00DF18AB">
        <w:t>4.2.1</w:t>
      </w:r>
      <w:r w:rsidRPr="00DF18AB">
        <w:tab/>
        <w:t>Home-network based services</w:t>
      </w:r>
      <w:bookmarkEnd w:id="18"/>
    </w:p>
    <w:p w14:paraId="07772DD7" w14:textId="77777777" w:rsidR="00FF365C" w:rsidRPr="00DF18AB" w:rsidRDefault="00FF365C" w:rsidP="00FF365C">
      <w:pPr>
        <w:pStyle w:val="Heading4"/>
      </w:pPr>
      <w:bookmarkStart w:id="19" w:name="_Toc67992228"/>
      <w:r w:rsidRPr="00DF18AB">
        <w:t>4.2.1.1</w:t>
      </w:r>
      <w:r w:rsidRPr="00DF18AB">
        <w:tab/>
        <w:t>Support of CAMEL or IN</w:t>
      </w:r>
      <w:bookmarkEnd w:id="19"/>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0" w:name="_Toc67992229"/>
      <w:r w:rsidRPr="00DF18AB">
        <w:t>4.2.1.2</w:t>
      </w:r>
      <w:r w:rsidRPr="00DF18AB">
        <w:tab/>
        <w:t>Support of OSA</w:t>
      </w:r>
      <w:bookmarkEnd w:id="20"/>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1" w:name="_Toc67992230"/>
      <w:r w:rsidRPr="00DF18AB">
        <w:t>4.2.1.3</w:t>
      </w:r>
      <w:r w:rsidRPr="00DF18AB">
        <w:tab/>
        <w:t>Dynamic services interactions handling</w:t>
      </w:r>
      <w:bookmarkEnd w:id="21"/>
    </w:p>
    <w:p w14:paraId="41EECD2D" w14:textId="77777777" w:rsidR="00FF365C" w:rsidRPr="00DF18AB" w:rsidRDefault="00FF365C" w:rsidP="00FF365C">
      <w:pPr>
        <w:pStyle w:val="Heading5"/>
      </w:pPr>
      <w:bookmarkStart w:id="22" w:name="_Toc67992231"/>
      <w:r w:rsidRPr="00DF18AB">
        <w:t>4.2.1.3.1</w:t>
      </w:r>
      <w:r w:rsidRPr="00DF18AB">
        <w:tab/>
        <w:t>Service information exchanged between Application Servers</w:t>
      </w:r>
      <w:bookmarkEnd w:id="22"/>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3" w:name="_Toc67992232"/>
      <w:r w:rsidRPr="00DF18AB">
        <w:t>4.2.1.3.2</w:t>
      </w:r>
      <w:r w:rsidRPr="00DF18AB">
        <w:tab/>
        <w:t>Handling by the Application Server</w:t>
      </w:r>
      <w:bookmarkEnd w:id="23"/>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lastRenderedPageBreak/>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FF365C">
      <w:pPr>
        <w:pStyle w:val="Heading4"/>
      </w:pPr>
      <w:bookmarkStart w:id="24" w:name="_Toc67992233"/>
      <w:r w:rsidRPr="00DF18AB">
        <w:t>4.2.1.3.3</w:t>
      </w:r>
      <w:r w:rsidRPr="00DF18AB">
        <w:tab/>
        <w:t>Deletion of services interaction information</w:t>
      </w:r>
      <w:bookmarkEnd w:id="2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5" w:name="_Toc67992234"/>
      <w:r w:rsidRPr="00DF18AB">
        <w:t>4.2.2</w:t>
      </w:r>
      <w:r w:rsidRPr="00DF18AB">
        <w:tab/>
        <w:t>Support of numbers in non-international format in the IMS</w:t>
      </w:r>
      <w:bookmarkEnd w:id="25"/>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26" w:name="_Toc67992235"/>
      <w:r w:rsidRPr="00DF18AB">
        <w:lastRenderedPageBreak/>
        <w:t>4.2.3</w:t>
      </w:r>
      <w:r w:rsidRPr="00DF18AB">
        <w:tab/>
        <w:t>Support of roaming users</w:t>
      </w:r>
      <w:bookmarkEnd w:id="26"/>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5A3AC4EA" w14:textId="01A72D54" w:rsidR="00FF365C" w:rsidRPr="00DF18AB" w:rsidRDefault="00973705" w:rsidP="00FF365C">
      <w:pPr>
        <w:pStyle w:val="TH"/>
      </w:pPr>
      <w:r w:rsidRPr="00DF18AB">
        <w:rPr>
          <w:noProof/>
        </w:rPr>
        <w:drawing>
          <wp:inline distT="0" distB="0" distL="0" distR="0" wp14:anchorId="6B928C91" wp14:editId="52EA4D60">
            <wp:extent cx="4848225" cy="2257425"/>
            <wp:effectExtent l="0" t="0" r="0" b="0"/>
            <wp:docPr id="869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1BA13DCB" w14:textId="77777777"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13CC6718" w14:textId="3DF67530" w:rsidR="00FF365C" w:rsidRPr="00DF18AB" w:rsidRDefault="00973705" w:rsidP="00FF365C">
      <w:pPr>
        <w:pStyle w:val="TH"/>
      </w:pPr>
      <w:r w:rsidRPr="00DF18AB">
        <w:rPr>
          <w:noProof/>
        </w:rPr>
        <w:drawing>
          <wp:inline distT="0" distB="0" distL="0" distR="0" wp14:anchorId="70278E2F" wp14:editId="2CB1D99F">
            <wp:extent cx="4848225" cy="2257425"/>
            <wp:effectExtent l="0" t="0" r="0" b="0"/>
            <wp:docPr id="869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27" w:name="_Toc67992236"/>
      <w:r w:rsidRPr="00DF18AB">
        <w:t>4.2.4</w:t>
      </w:r>
      <w:r w:rsidRPr="00DF18AB">
        <w:tab/>
        <w:t>IP multimedia Subsystem Service Control Interface (ISC)</w:t>
      </w:r>
      <w:bookmarkEnd w:id="27"/>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70BF8B6C"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DF18AB" w:rsidRDefault="00FF365C" w:rsidP="00FF365C">
      <w:pPr>
        <w:pStyle w:val="TH"/>
        <w:spacing w:before="0" w:after="0"/>
        <w:rPr>
          <w:sz w:val="12"/>
          <w:szCs w:val="12"/>
        </w:rPr>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0E0D3603" w14:textId="6B795C30" w:rsidR="00FF365C" w:rsidRPr="00DF18AB" w:rsidRDefault="00FF365C" w:rsidP="00FF365C">
      <w:pPr>
        <w:pStyle w:val="TH"/>
      </w:pPr>
      <w:r w:rsidRPr="00DF18AB">
        <w:t xml:space="preserve"> </w:t>
      </w:r>
      <w:r w:rsidR="00973705" w:rsidRPr="00DF18AB">
        <w:rPr>
          <w:noProof/>
        </w:rPr>
        <w:drawing>
          <wp:inline distT="0" distB="0" distL="0" distR="0" wp14:anchorId="3886967D" wp14:editId="7490A0E5">
            <wp:extent cx="3409950" cy="2352675"/>
            <wp:effectExtent l="0" t="0" r="0" b="0"/>
            <wp:docPr id="869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777CCCD1" w14:textId="55F53C38" w:rsidR="00FF365C" w:rsidRPr="00DF18AB" w:rsidRDefault="00FF365C" w:rsidP="00FF365C">
      <w:pPr>
        <w:pStyle w:val="TH"/>
      </w:pPr>
      <w:r w:rsidRPr="00DF18AB">
        <w:lastRenderedPageBreak/>
        <w:t xml:space="preserve"> </w:t>
      </w:r>
      <w:r w:rsidR="00973705" w:rsidRPr="00DF18AB">
        <w:rPr>
          <w:noProof/>
        </w:rPr>
        <w:drawing>
          <wp:inline distT="0" distB="0" distL="0" distR="0" wp14:anchorId="1E48052A" wp14:editId="15AE2CB1">
            <wp:extent cx="3409950" cy="2352675"/>
            <wp:effectExtent l="0" t="0" r="0" b="0"/>
            <wp:docPr id="869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3499A90D" w14:textId="42B63AC5" w:rsidR="00FF365C" w:rsidRPr="00DF18AB" w:rsidRDefault="00FF365C" w:rsidP="00FF365C">
      <w:pPr>
        <w:pStyle w:val="TH"/>
      </w:pPr>
      <w:r w:rsidRPr="00DF18AB">
        <w:t xml:space="preserve"> </w:t>
      </w:r>
      <w:r w:rsidR="00973705" w:rsidRPr="00DF18AB">
        <w:rPr>
          <w:noProof/>
        </w:rPr>
        <w:drawing>
          <wp:inline distT="0" distB="0" distL="0" distR="0" wp14:anchorId="4BFAE83C" wp14:editId="01E82A95">
            <wp:extent cx="3248025" cy="2238375"/>
            <wp:effectExtent l="0" t="0" r="0" b="0"/>
            <wp:docPr id="869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48025" cy="2238375"/>
                    </a:xfrm>
                    <a:prstGeom prst="rect">
                      <a:avLst/>
                    </a:prstGeom>
                    <a:noFill/>
                    <a:ln>
                      <a:noFill/>
                    </a:ln>
                  </pic:spPr>
                </pic:pic>
              </a:graphicData>
            </a:graphic>
          </wp:inline>
        </w:drawing>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E4E21D" w14:textId="37349695" w:rsidR="00FF365C" w:rsidRPr="00DF18AB" w:rsidRDefault="00FF365C" w:rsidP="00FF365C">
      <w:pPr>
        <w:pStyle w:val="TH"/>
      </w:pPr>
      <w:r w:rsidRPr="00DF18AB">
        <w:t xml:space="preserve"> </w:t>
      </w:r>
      <w:r w:rsidR="00973705" w:rsidRPr="00DF18AB">
        <w:rPr>
          <w:noProof/>
        </w:rPr>
        <w:drawing>
          <wp:inline distT="0" distB="0" distL="0" distR="0" wp14:anchorId="73AC26AD" wp14:editId="7DC63037">
            <wp:extent cx="3409950" cy="2352675"/>
            <wp:effectExtent l="0" t="0" r="0" b="0"/>
            <wp:docPr id="869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DF18AB">
        <w:rPr>
          <w:vertAlign w:val="superscript"/>
        </w:rPr>
        <w:t>rd</w:t>
      </w:r>
      <w:r w:rsidRPr="00DF18AB">
        <w:t xml:space="preserve"> party call control</w:t>
      </w:r>
    </w:p>
    <w:p w14:paraId="2A890BB1" w14:textId="7B7467D7" w:rsidR="00FF365C" w:rsidRPr="00DF18AB" w:rsidRDefault="00973705" w:rsidP="00FF365C">
      <w:pPr>
        <w:pStyle w:val="TH"/>
      </w:pPr>
      <w:r w:rsidRPr="00DF18AB">
        <w:rPr>
          <w:noProof/>
        </w:rPr>
        <w:lastRenderedPageBreak/>
        <w:drawing>
          <wp:inline distT="0" distB="0" distL="0" distR="0" wp14:anchorId="2E54B5BB" wp14:editId="3F8C10FC">
            <wp:extent cx="3409950" cy="1181100"/>
            <wp:effectExtent l="0" t="0" r="0" b="0"/>
            <wp:docPr id="869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09950" cy="1181100"/>
                    </a:xfrm>
                    <a:prstGeom prst="rect">
                      <a:avLst/>
                    </a:prstGeom>
                    <a:noFill/>
                    <a:ln>
                      <a:noFill/>
                    </a:ln>
                  </pic:spPr>
                </pic:pic>
              </a:graphicData>
            </a:graphic>
          </wp:inline>
        </w:drawing>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28" w:name="_Toc67992237"/>
      <w:r w:rsidRPr="00DF18AB">
        <w:t>4.2.4a</w:t>
      </w:r>
      <w:r w:rsidRPr="00DF18AB">
        <w:tab/>
        <w:t>HSS to service platform Interface</w:t>
      </w:r>
      <w:bookmarkEnd w:id="28"/>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7C22E671" w:rsidR="00FF365C" w:rsidRPr="00DF18AB" w:rsidRDefault="00FF365C" w:rsidP="00FF365C">
      <w:pPr>
        <w:pStyle w:val="NO"/>
      </w:pPr>
      <w:r w:rsidRPr="00DF18AB">
        <w:t>NOTE 1:</w:t>
      </w:r>
      <w:r w:rsidRPr="00DF18AB">
        <w:tab/>
        <w:t xml:space="preserve">before providing information relating to the location of the user to a SIP Application Server, detailed privacy checks frequently need to be performed in order to meet the requirements in </w:t>
      </w:r>
      <w:r w:rsidR="00A7464A" w:rsidRPr="00DF18AB">
        <w:t>TS</w:t>
      </w:r>
      <w:r w:rsidR="00A7464A">
        <w:t> </w:t>
      </w:r>
      <w:r w:rsidR="00A7464A" w:rsidRPr="00DF18AB">
        <w:t>22.071</w:t>
      </w:r>
      <w:r w:rsidR="00A7464A">
        <w:t> </w:t>
      </w:r>
      <w:r w:rsidR="00A7464A" w:rsidRPr="00DF18AB">
        <w:t>[</w:t>
      </w:r>
      <w:r w:rsidRPr="00DF18AB">
        <w:t xml:space="preserve">27]. The SIP Application Server can ensure that these privacy requirements are met by using the Le interface to the GMLC (see </w:t>
      </w:r>
      <w:r w:rsidR="00A7464A" w:rsidRPr="00DF18AB">
        <w:t>TS</w:t>
      </w:r>
      <w:r w:rsidR="00A7464A">
        <w:t> </w:t>
      </w:r>
      <w:r w:rsidR="00A7464A" w:rsidRPr="00DF18AB">
        <w:t>23.271</w:t>
      </w:r>
      <w:r w:rsidR="00A7464A">
        <w:t> </w:t>
      </w:r>
      <w:r w:rsidR="00A7464A"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29" w:name="_Toc67992238"/>
      <w:r w:rsidRPr="00DF18AB">
        <w:t>4.2.4b</w:t>
      </w:r>
      <w:r w:rsidRPr="00DF18AB">
        <w:tab/>
        <w:t>S</w:t>
      </w:r>
      <w:r w:rsidRPr="00DF18AB">
        <w:noBreakHyphen/>
        <w:t>CSCF Service Control Model</w:t>
      </w:r>
      <w:bookmarkEnd w:id="29"/>
    </w:p>
    <w:p w14:paraId="6DD9892C" w14:textId="39B88113" w:rsidR="00FF365C" w:rsidRPr="00DF18AB" w:rsidRDefault="00973705" w:rsidP="00FF365C">
      <w:pPr>
        <w:pStyle w:val="TH"/>
      </w:pPr>
      <w:r w:rsidRPr="00DF18AB">
        <w:rPr>
          <w:noProof/>
        </w:rPr>
        <w:drawing>
          <wp:inline distT="0" distB="0" distL="0" distR="0" wp14:anchorId="02CC9C95" wp14:editId="7D8A324C">
            <wp:extent cx="5343525" cy="4686300"/>
            <wp:effectExtent l="0" t="0" r="0" b="0"/>
            <wp:docPr id="869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3525" cy="4686300"/>
                    </a:xfrm>
                    <a:prstGeom prst="rect">
                      <a:avLst/>
                    </a:prstGeom>
                    <a:noFill/>
                    <a:ln>
                      <a:noFill/>
                    </a:ln>
                  </pic:spPr>
                </pic:pic>
              </a:graphicData>
            </a:graphic>
          </wp:inline>
        </w:drawing>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0" w:name="_Toc67992239"/>
      <w:r w:rsidRPr="00DF18AB">
        <w:t>4.2.4c</w:t>
      </w:r>
      <w:r w:rsidRPr="00DF18AB">
        <w:tab/>
        <w:t>I-CSCF to AS reference point (Ma)</w:t>
      </w:r>
      <w:bookmarkEnd w:id="30"/>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13E8197B" w:rsidR="00FF365C" w:rsidRPr="00DF18AB" w:rsidRDefault="00FF365C" w:rsidP="00FF365C">
      <w:r w:rsidRPr="00DF18AB">
        <w:t xml:space="preserve">The Ma reference point shall be able to convey charging information according to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1" w:name="_MON_1315641469"/>
    <w:bookmarkEnd w:id="31"/>
    <w:p w14:paraId="56DAB802" w14:textId="77777777" w:rsidR="00FF365C" w:rsidRPr="00DF18AB" w:rsidRDefault="00FF365C" w:rsidP="00FF365C">
      <w:pPr>
        <w:pStyle w:val="TH"/>
      </w:pPr>
      <w:r w:rsidRPr="00DF18AB">
        <w:object w:dxaOrig="3390" w:dyaOrig="3449" w14:anchorId="7E9FA4D7">
          <v:shape id="_x0000_i1026" type="#_x0000_t75" style="width:169.8pt;height:171.85pt" o:ole="">
            <v:imagedata r:id="rId21" o:title=""/>
          </v:shape>
          <o:OLEObject Type="Embed" ProgID="Word.Picture.8" ShapeID="_x0000_i1026" DrawAspect="Content" ObjectID="_1678620954" r:id="rId2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2" w:name="_MON_1315641641"/>
    <w:bookmarkEnd w:id="32"/>
    <w:p w14:paraId="570B87BE" w14:textId="77777777" w:rsidR="00FF365C" w:rsidRPr="00DF18AB" w:rsidRDefault="00FF365C" w:rsidP="00FF365C">
      <w:pPr>
        <w:pStyle w:val="TH"/>
      </w:pPr>
      <w:r w:rsidRPr="00DF18AB">
        <w:object w:dxaOrig="5520" w:dyaOrig="3449" w14:anchorId="4D83CC76">
          <v:shape id="_x0000_i1027" type="#_x0000_t75" style="width:275.75pt;height:171.85pt" o:ole="">
            <v:imagedata r:id="rId23" o:title=""/>
          </v:shape>
          <o:OLEObject Type="Embed" ProgID="Word.Picture.8" ShapeID="_x0000_i1027" DrawAspect="Content" ObjectID="_1678620955" r:id="rId2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3" w:name="_Toc67992240"/>
      <w:r w:rsidRPr="00DF18AB">
        <w:t>4.2.5</w:t>
      </w:r>
      <w:r w:rsidRPr="00DF18AB">
        <w:tab/>
        <w:t>The QoS requirements for an IM CN subsystem session</w:t>
      </w:r>
      <w:bookmarkEnd w:id="33"/>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4" w:name="_Toc67992241"/>
      <w:r w:rsidRPr="00DF18AB">
        <w:t>4.2.6</w:t>
      </w:r>
      <w:bookmarkStart w:id="35" w:name="_Hlt509125522"/>
      <w:bookmarkEnd w:id="35"/>
      <w:r w:rsidRPr="00DF18AB">
        <w:tab/>
        <w:t>QoS Requirements for IM CN subsystem signalling</w:t>
      </w:r>
      <w:bookmarkEnd w:id="34"/>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36" w:name="_Toc67992242"/>
      <w:r w:rsidRPr="00DF18AB">
        <w:t>4.2.7</w:t>
      </w:r>
      <w:r w:rsidRPr="00DF18AB">
        <w:tab/>
        <w:t>Support of SIP forking</w:t>
      </w:r>
      <w:bookmarkEnd w:id="36"/>
    </w:p>
    <w:p w14:paraId="26D2696C" w14:textId="77777777" w:rsidR="00FF365C" w:rsidRPr="00DF18AB" w:rsidRDefault="00FF365C" w:rsidP="00FF365C">
      <w:pPr>
        <w:pStyle w:val="Heading4"/>
        <w:rPr>
          <w:snapToGrid w:val="0"/>
          <w:lang w:eastAsia="ko-KR"/>
        </w:rPr>
      </w:pPr>
      <w:bookmarkStart w:id="37" w:name="_Toc67992243"/>
      <w:r w:rsidRPr="00DF18AB">
        <w:rPr>
          <w:snapToGrid w:val="0"/>
        </w:rPr>
        <w:t>4.2.7.1</w:t>
      </w:r>
      <w:r w:rsidRPr="00DF18AB">
        <w:rPr>
          <w:snapToGrid w:val="0"/>
          <w:lang w:eastAsia="ko-KR"/>
        </w:rPr>
        <w:tab/>
      </w:r>
      <w:r w:rsidRPr="00DF18AB">
        <w:rPr>
          <w:snapToGrid w:val="0"/>
        </w:rPr>
        <w:t>SIP Forking</w:t>
      </w:r>
      <w:bookmarkEnd w:id="3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38" w:name="_Toc67992244"/>
      <w:r w:rsidRPr="00DF18AB">
        <w:rPr>
          <w:snapToGrid w:val="0"/>
        </w:rPr>
        <w:t>4.2.7.2</w:t>
      </w:r>
      <w:r w:rsidRPr="00DF18AB">
        <w:rPr>
          <w:snapToGrid w:val="0"/>
          <w:lang w:eastAsia="ko-KR"/>
        </w:rPr>
        <w:tab/>
      </w:r>
      <w:r w:rsidRPr="00DF18AB">
        <w:rPr>
          <w:snapToGrid w:val="0"/>
        </w:rPr>
        <w:t>Forking within and outside the IM CN Subsystem</w:t>
      </w:r>
      <w:bookmarkEnd w:id="38"/>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39" w:name="_Toc67992245"/>
      <w:r w:rsidRPr="00DF18AB">
        <w:rPr>
          <w:snapToGrid w:val="0"/>
        </w:rPr>
        <w:t>4.2.7.3</w:t>
      </w:r>
      <w:r w:rsidRPr="00DF18AB">
        <w:rPr>
          <w:snapToGrid w:val="0"/>
          <w:lang w:eastAsia="ko-KR"/>
        </w:rPr>
        <w:tab/>
      </w:r>
      <w:r w:rsidRPr="00DF18AB">
        <w:rPr>
          <w:snapToGrid w:val="0"/>
        </w:rPr>
        <w:t>Support for forked requests</w:t>
      </w:r>
      <w:bookmarkEnd w:id="39"/>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0" w:name="_Toc67992246"/>
      <w:r w:rsidRPr="00DF18AB">
        <w:t>4.3</w:t>
      </w:r>
      <w:r w:rsidRPr="00DF18AB">
        <w:tab/>
        <w:t>Naming and addressing concepts</w:t>
      </w:r>
      <w:bookmarkEnd w:id="40"/>
    </w:p>
    <w:p w14:paraId="767FB85E" w14:textId="77777777" w:rsidR="00FF365C" w:rsidRPr="00DF18AB" w:rsidRDefault="00FF365C" w:rsidP="00FF365C">
      <w:pPr>
        <w:pStyle w:val="Heading3"/>
      </w:pPr>
      <w:bookmarkStart w:id="41" w:name="_Toc67992247"/>
      <w:r w:rsidRPr="00DF18AB">
        <w:t>4.3.1</w:t>
      </w:r>
      <w:r w:rsidRPr="00DF18AB">
        <w:tab/>
        <w:t>Address management</w:t>
      </w:r>
      <w:bookmarkEnd w:id="41"/>
    </w:p>
    <w:p w14:paraId="1CD0EAD5" w14:textId="0BB22167" w:rsidR="00FF365C" w:rsidRPr="00DF18AB" w:rsidRDefault="00FF365C" w:rsidP="00FF365C">
      <w:r w:rsidRPr="00DF18AB">
        <w:t xml:space="preserve">The mechanisms for addressing and routing for access to IM CN subsystem services and issues of general IP address management are discussed in </w:t>
      </w:r>
      <w:r w:rsidR="00A7464A" w:rsidRPr="00DF18AB">
        <w:t>TS</w:t>
      </w:r>
      <w:r w:rsidR="00A7464A">
        <w:t> </w:t>
      </w:r>
      <w:r w:rsidR="00A7464A" w:rsidRPr="00DF18AB">
        <w:t>23.221</w:t>
      </w:r>
      <w:r w:rsidR="00A7464A">
        <w:t> </w:t>
      </w:r>
      <w:r w:rsidR="00A7464A"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2" w:name="_Toc67992248"/>
      <w:r w:rsidRPr="00DF18AB">
        <w:t>4.3.2</w:t>
      </w:r>
      <w:r w:rsidRPr="00DF18AB">
        <w:tab/>
        <w:t>Void</w:t>
      </w:r>
      <w:bookmarkEnd w:id="42"/>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3" w:name="_Toc67992249"/>
      <w:r w:rsidRPr="00DF18AB">
        <w:t>4.3.3</w:t>
      </w:r>
      <w:r w:rsidRPr="00DF18AB">
        <w:tab/>
        <w:t>Identification of users</w:t>
      </w:r>
      <w:bookmarkEnd w:id="43"/>
    </w:p>
    <w:p w14:paraId="0A386DBA" w14:textId="77777777" w:rsidR="00FF365C" w:rsidRPr="00DF18AB" w:rsidRDefault="00FF365C" w:rsidP="00FF365C">
      <w:pPr>
        <w:pStyle w:val="Heading4"/>
        <w:rPr>
          <w:lang w:eastAsia="ko-KR"/>
        </w:rPr>
      </w:pPr>
      <w:bookmarkStart w:id="44" w:name="_Toc67992250"/>
      <w:r w:rsidRPr="00DF18AB">
        <w:rPr>
          <w:lang w:eastAsia="ko-KR"/>
        </w:rPr>
        <w:t>4.3.3.0</w:t>
      </w:r>
      <w:r w:rsidRPr="00DF18AB">
        <w:rPr>
          <w:lang w:eastAsia="ko-KR"/>
        </w:rPr>
        <w:tab/>
        <w:t>General</w:t>
      </w:r>
      <w:bookmarkEnd w:id="44"/>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45" w:name="_Toc67992251"/>
      <w:r w:rsidRPr="00DF18AB">
        <w:t>4.3.3.1</w:t>
      </w:r>
      <w:r w:rsidRPr="00DF18AB">
        <w:tab/>
        <w:t>Private User Identities</w:t>
      </w:r>
      <w:bookmarkEnd w:id="45"/>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7777777" w:rsidR="00FF365C" w:rsidRPr="00DF18AB" w:rsidRDefault="00FF365C" w:rsidP="00FF365C">
      <w:pPr>
        <w:pStyle w:val="B1"/>
      </w:pPr>
      <w:r w:rsidRPr="00DF18AB">
        <w:t>-</w:t>
      </w:r>
      <w:r w:rsidRPr="00DF18AB">
        <w:tab/>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2F318A80" w:rsidR="00FF365C" w:rsidRPr="00DF18AB" w:rsidRDefault="00FF365C" w:rsidP="00FF365C">
      <w:pPr>
        <w:pStyle w:val="B1"/>
      </w:pPr>
      <w:r w:rsidRPr="00DF18AB">
        <w:t>-</w:t>
      </w:r>
      <w:r w:rsidRPr="00DF18AB">
        <w:tab/>
        <w:t xml:space="preserve">If mobile terminated short message service without MSISDN as defined in </w:t>
      </w:r>
      <w:r w:rsidR="00A7464A" w:rsidRPr="00DF18AB">
        <w:t>TS</w:t>
      </w:r>
      <w:r w:rsidR="00A7464A">
        <w:t> </w:t>
      </w:r>
      <w:r w:rsidR="00A7464A" w:rsidRPr="00DF18AB">
        <w:t>23.204</w:t>
      </w:r>
      <w:r w:rsidR="00A7464A">
        <w:t> </w:t>
      </w:r>
      <w:r w:rsidR="00A7464A" w:rsidRPr="00DF18AB">
        <w:t>[</w:t>
      </w:r>
      <w:r w:rsidRPr="00DF18AB">
        <w:t xml:space="preserve">56] is required then the Private User Identity shall be based on the IMSI according to </w:t>
      </w:r>
      <w:r w:rsidR="00A7464A" w:rsidRPr="00DF18AB">
        <w:t>TS</w:t>
      </w:r>
      <w:r w:rsidR="00A7464A">
        <w:t> </w:t>
      </w:r>
      <w:r w:rsidR="00A7464A" w:rsidRPr="00DF18AB">
        <w:t>23.003</w:t>
      </w:r>
      <w:r w:rsidR="00A7464A">
        <w:t> </w:t>
      </w:r>
      <w:r w:rsidR="00A7464A" w:rsidRPr="00DF18AB">
        <w:t>[</w:t>
      </w:r>
      <w:r w:rsidRPr="00DF18AB">
        <w:t>24], clause 13.3.</w:t>
      </w:r>
    </w:p>
    <w:p w14:paraId="5D86E699" w14:textId="77777777" w:rsidR="00FF365C" w:rsidRPr="00DF18AB" w:rsidRDefault="00FF365C" w:rsidP="00FF365C">
      <w:pPr>
        <w:pStyle w:val="Heading4"/>
      </w:pPr>
      <w:bookmarkStart w:id="46" w:name="_Toc67992252"/>
      <w:r w:rsidRPr="00DF18AB">
        <w:t>4.3.3.2</w:t>
      </w:r>
      <w:r w:rsidRPr="00DF18AB">
        <w:tab/>
        <w:t>Public User Identities</w:t>
      </w:r>
      <w:bookmarkEnd w:id="46"/>
    </w:p>
    <w:p w14:paraId="1B4966A8" w14:textId="02B327C6" w:rsidR="00FF365C" w:rsidRPr="00DF18AB" w:rsidRDefault="00FF365C" w:rsidP="00FF365C">
      <w:r w:rsidRPr="00DF18AB">
        <w:t xml:space="preserve">Every IM CN subsystem user shall have one or more Public User Identities (see </w:t>
      </w:r>
      <w:r w:rsidR="00A7464A" w:rsidRPr="00DF18AB">
        <w:t>TS</w:t>
      </w:r>
      <w:r w:rsidR="00A7464A">
        <w:t> </w:t>
      </w:r>
      <w:r w:rsidR="00A7464A" w:rsidRPr="00DF18AB">
        <w:t>22.228</w:t>
      </w:r>
      <w:r w:rsidR="00A7464A">
        <w:t> </w:t>
      </w:r>
      <w:r w:rsidR="00A7464A"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BC04A61" w:rsidR="00FF365C" w:rsidRPr="00DF18AB" w:rsidRDefault="00FF365C" w:rsidP="00FF365C">
      <w:pPr>
        <w:pStyle w:val="B1"/>
      </w:pPr>
      <w:r w:rsidRPr="00DF18AB">
        <w:t>-</w:t>
      </w:r>
      <w:r w:rsidRPr="00DF18AB">
        <w:tab/>
        <w:t xml:space="preserve">The Public User Identity shall take the form as defined in </w:t>
      </w:r>
      <w:r w:rsidR="00A7464A" w:rsidRPr="00DF18AB">
        <w:t>TS</w:t>
      </w:r>
      <w:r w:rsidR="00A7464A">
        <w:t> </w:t>
      </w:r>
      <w:r w:rsidR="00A7464A" w:rsidRPr="00DF18AB">
        <w:t>23.003</w:t>
      </w:r>
      <w:r w:rsidR="00A7464A">
        <w:t> </w:t>
      </w:r>
      <w:r w:rsidR="00A7464A" w:rsidRPr="00DF18AB">
        <w:t>[</w:t>
      </w:r>
      <w:r w:rsidRPr="00DF18AB">
        <w:t>24].</w:t>
      </w:r>
    </w:p>
    <w:p w14:paraId="17EC5559" w14:textId="77777777" w:rsidR="00FF365C" w:rsidRPr="00DF18AB" w:rsidRDefault="00FF365C" w:rsidP="00FF365C">
      <w:pPr>
        <w:pStyle w:val="B1"/>
      </w:pPr>
      <w:r w:rsidRPr="00DF18AB">
        <w:t>-</w:t>
      </w:r>
      <w:r w:rsidRPr="00DF18AB">
        <w:tab/>
        <w:t>An ISIM application shall securely store at least one Public User Identity. For UEs supporting only non-3GPP accesses,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24040D5"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7464A" w:rsidRPr="00DF18AB">
        <w:t>TS</w:t>
      </w:r>
      <w:r w:rsidR="00A7464A">
        <w:t> </w:t>
      </w:r>
      <w:r w:rsidR="00A7464A" w:rsidRPr="00DF18AB">
        <w:t>24.229</w:t>
      </w:r>
      <w:r w:rsidR="00A7464A">
        <w:t> </w:t>
      </w:r>
      <w:r w:rsidR="00A7464A"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77777777" w:rsidR="00FF365C" w:rsidRPr="00DF18AB" w:rsidRDefault="00FF365C" w:rsidP="00FF365C">
      <w:pPr>
        <w:pStyle w:val="B1"/>
      </w:pPr>
      <w:r w:rsidRPr="00DF18AB">
        <w:lastRenderedPageBreak/>
        <w:t>-</w:t>
      </w:r>
      <w:r w:rsidRPr="00DF18AB">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chapter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47" w:name="_Toc67992253"/>
      <w:r w:rsidRPr="00DF18AB">
        <w:t>4.3.3.2a</w:t>
      </w:r>
      <w:r w:rsidRPr="00DF18AB">
        <w:tab/>
        <w:t>Globally Routable User Agent URI (GRUU)</w:t>
      </w:r>
      <w:bookmarkEnd w:id="47"/>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48" w:name="_Toc67992254"/>
      <w:r w:rsidRPr="00DF18AB">
        <w:t>4.3.3.2a.1</w:t>
      </w:r>
      <w:r w:rsidRPr="00DF18AB">
        <w:tab/>
        <w:t>Architecture Requirements</w:t>
      </w:r>
      <w:bookmarkEnd w:id="48"/>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49" w:name="_Toc67992255"/>
      <w:r w:rsidRPr="00DF18AB">
        <w:t>4.3.3.2b</w:t>
      </w:r>
      <w:r w:rsidRPr="00DF18AB">
        <w:tab/>
        <w:t>Wildcarded Public User Identity</w:t>
      </w:r>
      <w:bookmarkEnd w:id="49"/>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7950D70B" w:rsidR="00FF365C" w:rsidRPr="00DF18AB" w:rsidRDefault="00FF365C" w:rsidP="00DF18AB">
      <w:pPr>
        <w:pStyle w:val="EditorsNote"/>
      </w:pPr>
      <w:r w:rsidRPr="00DF18AB">
        <w:t xml:space="preserve">Editor's </w:t>
      </w:r>
      <w:r w:rsidR="00DF18AB" w:rsidRPr="00DF18AB">
        <w:t>note</w:t>
      </w:r>
      <w:r w:rsidRPr="00DF18AB">
        <w:t>:</w:t>
      </w:r>
      <w:r w:rsidRPr="00DF18AB">
        <w:t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0" w:name="_Toc67992256"/>
      <w:r w:rsidRPr="00DF18AB">
        <w:t>4.3.3.3</w:t>
      </w:r>
      <w:r w:rsidRPr="00DF18AB">
        <w:tab/>
        <w:t>Routing of SIP signalling within the IP multimedia subsystem</w:t>
      </w:r>
      <w:bookmarkEnd w:id="50"/>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 xml:space="preserve">RFC 3986 [13]. Routing of SIP signalling within the IMS using AbsoluteURI (non SIP) shall only be </w:t>
      </w:r>
      <w:r w:rsidRPr="00DF18AB">
        <w:lastRenderedPageBreak/>
        <w:t>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1" w:name="_Toc67992257"/>
      <w:r w:rsidRPr="00DF18AB">
        <w:t>4.3.3.3a</w:t>
      </w:r>
      <w:r w:rsidRPr="00DF18AB">
        <w:tab/>
        <w:t>Handling of dialled number formats</w:t>
      </w:r>
      <w:bookmarkEnd w:id="51"/>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2" w:name="_Toc67992258"/>
      <w:r w:rsidRPr="00DF18AB">
        <w:t>4.3.3.3b</w:t>
      </w:r>
      <w:r w:rsidRPr="00DF18AB">
        <w:tab/>
        <w:t>Termination of session with the TEL URI format Public User Identity</w:t>
      </w:r>
      <w:bookmarkEnd w:id="52"/>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3" w:name="_Toc67992259"/>
      <w:r w:rsidRPr="00DF18AB">
        <w:t>4.3.3.4</w:t>
      </w:r>
      <w:r w:rsidRPr="00DF18AB">
        <w:tab/>
        <w:t>Relationship of Private and Public User Identities</w:t>
      </w:r>
      <w:bookmarkEnd w:id="53"/>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6FF6045E" w14:textId="70EE71EF" w:rsidR="00FF365C" w:rsidRPr="00DF18AB" w:rsidRDefault="00973705" w:rsidP="00FF365C">
      <w:pPr>
        <w:pStyle w:val="TH"/>
      </w:pPr>
      <w:r w:rsidRPr="00DF18AB">
        <w:rPr>
          <w:noProof/>
        </w:rPr>
        <w:drawing>
          <wp:inline distT="0" distB="0" distL="0" distR="0" wp14:anchorId="54479B1D" wp14:editId="00AFBCE6">
            <wp:extent cx="3971925" cy="1447800"/>
            <wp:effectExtent l="0" t="0" r="0" b="0"/>
            <wp:docPr id="869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71925" cy="1447800"/>
                    </a:xfrm>
                    <a:prstGeom prst="rect">
                      <a:avLst/>
                    </a:prstGeom>
                    <a:noFill/>
                    <a:ln>
                      <a:noFill/>
                    </a:ln>
                  </pic:spPr>
                </pic:pic>
              </a:graphicData>
            </a:graphic>
          </wp:inline>
        </w:drawing>
      </w:r>
    </w:p>
    <w:p w14:paraId="4C1288ED" w14:textId="77777777"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15969371" w:rsidR="00FF365C" w:rsidRPr="00DF18AB" w:rsidRDefault="00FF365C" w:rsidP="00FF365C">
      <w:r w:rsidRPr="00DF18AB">
        <w:t xml:space="preserve">The IMS Service Profile is a collection of service and user related data as defined in </w:t>
      </w:r>
      <w:r w:rsidR="00A7464A" w:rsidRPr="00DF18AB">
        <w:t>TS</w:t>
      </w:r>
      <w:r w:rsidR="00A7464A">
        <w:t> </w:t>
      </w:r>
      <w:r w:rsidR="00A7464A" w:rsidRPr="00DF18AB">
        <w:t>29.228</w:t>
      </w:r>
      <w:r w:rsidR="00A7464A">
        <w:t> </w:t>
      </w:r>
      <w:r w:rsidR="00A7464A"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7777777" w:rsidR="00FF365C" w:rsidRPr="00DF18AB" w:rsidRDefault="00FF365C" w:rsidP="00FF365C">
      <w:r w:rsidRPr="00DF18AB">
        <w:t>An ISIM application shall securely store the home domain name of the subscriber. For UEs supporting only non-3GPP accesses,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lastRenderedPageBreak/>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28" type="#_x0000_t75" style="width:324pt;height:125pt" o:ole="">
            <v:imagedata r:id="rId26" o:title=""/>
          </v:shape>
          <o:OLEObject Type="Embed" ProgID="Word.Picture.8" ShapeID="_x0000_i1028" DrawAspect="Content" ObjectID="_1678620956" r:id="rId27"/>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4" w:name="_Toc67992260"/>
      <w:r w:rsidRPr="00DF18AB">
        <w:t>4.3.3.5</w:t>
      </w:r>
      <w:r w:rsidRPr="00DF18AB">
        <w:tab/>
        <w:t>Relationship of Public User Identities, GRUUs, and UEs</w:t>
      </w:r>
      <w:bookmarkEnd w:id="5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227B41E" w14:textId="47633D09" w:rsidR="00FF365C" w:rsidRPr="00DF18AB" w:rsidRDefault="00973705" w:rsidP="00FF365C">
      <w:pPr>
        <w:pStyle w:val="TH"/>
      </w:pPr>
      <w:r w:rsidRPr="00DF18AB">
        <w:rPr>
          <w:noProof/>
        </w:rPr>
        <w:lastRenderedPageBreak/>
        <w:drawing>
          <wp:inline distT="0" distB="0" distL="0" distR="0" wp14:anchorId="2F848DFC" wp14:editId="01D444E2">
            <wp:extent cx="4486275" cy="2571750"/>
            <wp:effectExtent l="0" t="0" r="0" b="0"/>
            <wp:docPr id="869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86275" cy="2571750"/>
                    </a:xfrm>
                    <a:prstGeom prst="rect">
                      <a:avLst/>
                    </a:prstGeom>
                    <a:noFill/>
                    <a:ln>
                      <a:noFill/>
                    </a:ln>
                  </pic:spPr>
                </pic:pic>
              </a:graphicData>
            </a:graphic>
          </wp:inline>
        </w:drawing>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55" w:name="_Toc67992261"/>
      <w:r w:rsidRPr="00DF18AB">
        <w:t>4.3.4</w:t>
      </w:r>
      <w:r w:rsidRPr="00DF18AB">
        <w:tab/>
        <w:t>Identification of network nodes</w:t>
      </w:r>
      <w:bookmarkEnd w:id="55"/>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56" w:name="_Toc67992262"/>
      <w:r w:rsidRPr="00DF18AB">
        <w:t>4.3.5</w:t>
      </w:r>
      <w:r w:rsidRPr="00DF18AB">
        <w:tab/>
        <w:t>E.164 address to SIP URI resolution in an IM CN subsystem</w:t>
      </w:r>
      <w:bookmarkEnd w:id="56"/>
    </w:p>
    <w:p w14:paraId="206F1763" w14:textId="77777777" w:rsidR="00FF365C" w:rsidRPr="00DF18AB" w:rsidRDefault="00FF365C" w:rsidP="00FF365C">
      <w:pPr>
        <w:pStyle w:val="Heading4"/>
      </w:pPr>
      <w:bookmarkStart w:id="57" w:name="_Toc67992263"/>
      <w:r w:rsidRPr="00DF18AB">
        <w:t>4.3.5.1</w:t>
      </w:r>
      <w:r w:rsidRPr="00DF18AB">
        <w:tab/>
        <w:t>ENUM/DNS translation mechanism</w:t>
      </w:r>
      <w:bookmarkEnd w:id="57"/>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58" w:name="_Toc67992264"/>
      <w:r w:rsidRPr="00DF18AB">
        <w:t>4.3.5.2</w:t>
      </w:r>
      <w:r w:rsidRPr="00DF18AB">
        <w:tab/>
        <w:t>Handling of Tel URIs</w:t>
      </w:r>
      <w:bookmarkEnd w:id="58"/>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59" w:name="_Toc67992265"/>
      <w:r w:rsidRPr="00DF18AB">
        <w:lastRenderedPageBreak/>
        <w:t>4.3.5.3</w:t>
      </w:r>
      <w:r w:rsidRPr="00DF18AB">
        <w:tab/>
        <w:t>Handling of SIP URIs representing a telephone number</w:t>
      </w:r>
      <w:bookmarkEnd w:id="59"/>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0" w:name="_Toc67992266"/>
      <w:r w:rsidRPr="00DF18AB">
        <w:t>4.3.6</w:t>
      </w:r>
      <w:r w:rsidRPr="00DF18AB">
        <w:rPr>
          <w:lang w:eastAsia="ko-KR"/>
        </w:rPr>
        <w:tab/>
      </w:r>
      <w:r w:rsidRPr="00DF18AB">
        <w:t>Public Service Identities</w:t>
      </w:r>
      <w:bookmarkEnd w:id="60"/>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BA66A4B" w:rsidR="00FF365C" w:rsidRPr="00DF18AB" w:rsidRDefault="00FF365C" w:rsidP="00FF365C">
      <w:r w:rsidRPr="00DF18AB">
        <w:t xml:space="preserve">Public Service Identities shall take the form as defined in </w:t>
      </w:r>
      <w:r w:rsidR="00A7464A" w:rsidRPr="00DF18AB">
        <w:t>TS</w:t>
      </w:r>
      <w:r w:rsidR="00A7464A">
        <w:t> </w:t>
      </w:r>
      <w:r w:rsidR="00A7464A" w:rsidRPr="00DF18AB">
        <w:t>23.003</w:t>
      </w:r>
      <w:r w:rsidR="00A7464A">
        <w:t> </w:t>
      </w:r>
      <w:r w:rsidR="00A7464A"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1" w:name="_Toc67992267"/>
      <w:r w:rsidRPr="00DF18AB">
        <w:t>4.4</w:t>
      </w:r>
      <w:r w:rsidRPr="00DF18AB">
        <w:tab/>
        <w:t>Signalling concepts</w:t>
      </w:r>
      <w:bookmarkEnd w:id="61"/>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2" w:name="_Toc67992268"/>
      <w:r w:rsidRPr="00DF18AB">
        <w:t>4.5</w:t>
      </w:r>
      <w:r w:rsidRPr="00DF18AB">
        <w:tab/>
        <w:t>Mobility related concepts</w:t>
      </w:r>
      <w:bookmarkEnd w:id="62"/>
    </w:p>
    <w:p w14:paraId="04DCAECB" w14:textId="77777777" w:rsidR="00FF365C" w:rsidRPr="00DF18AB" w:rsidRDefault="00FF365C" w:rsidP="00FF365C">
      <w:bookmarkStart w:id="63" w:name="_Hlt507766510"/>
      <w:bookmarkEnd w:id="63"/>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2462AE5"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7464A" w:rsidRPr="00DF18AB">
        <w:t>TS</w:t>
      </w:r>
      <w:r w:rsidR="00A7464A">
        <w:t> </w:t>
      </w:r>
      <w:r w:rsidR="00A7464A" w:rsidRPr="00DF18AB">
        <w:t>23.221</w:t>
      </w:r>
      <w:r w:rsidR="00A7464A">
        <w:t> </w:t>
      </w:r>
      <w:r w:rsidR="00A7464A"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4" w:name="_Toc67992269"/>
      <w:r w:rsidRPr="00DF18AB">
        <w:lastRenderedPageBreak/>
        <w:t>4.6</w:t>
      </w:r>
      <w:r w:rsidRPr="00DF18AB">
        <w:tab/>
        <w:t>Roles of Session Control Functions</w:t>
      </w:r>
      <w:bookmarkEnd w:id="64"/>
    </w:p>
    <w:p w14:paraId="2B9EB9AE" w14:textId="77777777" w:rsidR="00FF365C" w:rsidRPr="00DF18AB" w:rsidRDefault="00FF365C" w:rsidP="00FF365C">
      <w:pPr>
        <w:pStyle w:val="Heading3"/>
        <w:rPr>
          <w:lang w:eastAsia="ko-KR"/>
        </w:rPr>
      </w:pPr>
      <w:bookmarkStart w:id="65" w:name="_Toc67992270"/>
      <w:r w:rsidRPr="00DF18AB">
        <w:rPr>
          <w:lang w:eastAsia="ko-KR"/>
        </w:rPr>
        <w:t>4.6.0</w:t>
      </w:r>
      <w:r w:rsidRPr="00DF18AB">
        <w:rPr>
          <w:lang w:eastAsia="ko-KR"/>
        </w:rPr>
        <w:tab/>
        <w:t>General</w:t>
      </w:r>
      <w:bookmarkEnd w:id="65"/>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66" w:name="_Toc67992271"/>
      <w:r w:rsidRPr="00DF18AB">
        <w:t>4.6.1</w:t>
      </w:r>
      <w:r w:rsidRPr="00DF18AB">
        <w:tab/>
        <w:t>Proxy</w:t>
      </w:r>
      <w:r w:rsidRPr="00DF18AB">
        <w:noBreakHyphen/>
        <w:t>CSCF</w:t>
      </w:r>
      <w:bookmarkEnd w:id="66"/>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302CC4AB" w:rsidR="00FF365C" w:rsidRPr="00DF18AB" w:rsidRDefault="00FF365C" w:rsidP="00FF365C">
      <w:r w:rsidRPr="00DF18AB">
        <w:t xml:space="preserve">The P-CSCF in the role of an AF may interact with the Policy and Charging Architecture; the P-CSCF may interact over the Rx interface (see </w:t>
      </w:r>
      <w:r w:rsidR="00A7464A" w:rsidRPr="00DF18AB">
        <w:t>TS</w:t>
      </w:r>
      <w:r w:rsidR="00A7464A">
        <w:t> </w:t>
      </w:r>
      <w:r w:rsidR="00A7464A" w:rsidRPr="00DF18AB">
        <w:t>29.214</w:t>
      </w:r>
      <w:r w:rsidR="00A7464A">
        <w:t> </w:t>
      </w:r>
      <w:r w:rsidR="00A7464A" w:rsidRPr="00DF18AB">
        <w:t>[</w:t>
      </w:r>
      <w:r w:rsidRPr="00DF18AB">
        <w:t xml:space="preserve">11]) with the Policy and Charging Architecture defined in </w:t>
      </w:r>
      <w:r w:rsidR="00A7464A" w:rsidRPr="00DF18AB">
        <w:t>TS</w:t>
      </w:r>
      <w:r w:rsidR="00A7464A">
        <w:t> </w:t>
      </w:r>
      <w:r w:rsidR="00A7464A" w:rsidRPr="00DF18AB">
        <w:t>23.203</w:t>
      </w:r>
      <w:r w:rsidR="00A7464A">
        <w:t> </w:t>
      </w:r>
      <w:r w:rsidR="00A7464A" w:rsidRPr="00DF18AB">
        <w:t>[</w:t>
      </w:r>
      <w:r w:rsidRPr="00DF18AB">
        <w:t xml:space="preserve">54]; the P-CSCF may interact over the Rx interface (see </w:t>
      </w:r>
      <w:r w:rsidR="00A7464A" w:rsidRPr="00DF18AB">
        <w:t>TS</w:t>
      </w:r>
      <w:r w:rsidR="00A7464A">
        <w:t> </w:t>
      </w:r>
      <w:r w:rsidR="00A7464A" w:rsidRPr="00DF18AB">
        <w:t>29.214</w:t>
      </w:r>
      <w:r w:rsidR="00A7464A">
        <w:t> </w:t>
      </w:r>
      <w:r w:rsidR="00A7464A" w:rsidRPr="00DF18AB">
        <w:t>[</w:t>
      </w:r>
      <w:r w:rsidRPr="00DF18AB">
        <w:t xml:space="preserve">11]) or over the N5 interface (using the Npcf_PolicyAutorization service, see </w:t>
      </w:r>
      <w:r w:rsidR="00A7464A" w:rsidRPr="00DF18AB">
        <w:t>TS</w:t>
      </w:r>
      <w:r w:rsidR="00A7464A">
        <w:t> </w:t>
      </w:r>
      <w:r w:rsidR="00A7464A" w:rsidRPr="00DF18AB">
        <w:t>29.514</w:t>
      </w:r>
      <w:r w:rsidR="00A7464A">
        <w:t> </w:t>
      </w:r>
      <w:r w:rsidR="00A7464A" w:rsidRPr="00DF18AB">
        <w:t>[</w:t>
      </w:r>
      <w:r w:rsidRPr="00DF18AB">
        <w:t xml:space="preserve">96]) with the Policy and Charging Architecture defined in </w:t>
      </w:r>
      <w:r w:rsidR="00A7464A" w:rsidRPr="00DF18AB">
        <w:t>TS</w:t>
      </w:r>
      <w:r w:rsidR="00A7464A">
        <w:t> </w:t>
      </w:r>
      <w:r w:rsidR="00A7464A" w:rsidRPr="00DF18AB">
        <w:t>23.503</w:t>
      </w:r>
      <w:r w:rsidR="00A7464A">
        <w:t> </w:t>
      </w:r>
      <w:r w:rsidR="00A7464A"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598D0F80"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192237D3" w:rsidR="00FF365C" w:rsidRPr="00DF18AB" w:rsidRDefault="00FF365C" w:rsidP="00FF365C">
      <w:pPr>
        <w:pStyle w:val="NO"/>
      </w:pPr>
      <w:r w:rsidRPr="00DF18AB">
        <w:t>NOTE 4:</w:t>
      </w:r>
      <w:r w:rsidRPr="00DF18AB">
        <w:tab/>
        <w:t xml:space="preserve">For the 3GPP access networks and for TWAN access (as defined in clause 16 of </w:t>
      </w:r>
      <w:r w:rsidR="00A7464A" w:rsidRPr="00DF18AB">
        <w:t>TS</w:t>
      </w:r>
      <w:r w:rsidR="00A7464A">
        <w:t> </w:t>
      </w:r>
      <w:r w:rsidR="00A7464A" w:rsidRPr="00DF18AB">
        <w:t>23.402</w:t>
      </w:r>
      <w:r w:rsidR="00A7464A">
        <w:t> </w:t>
      </w:r>
      <w:r w:rsidR="00A7464A"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3150F667" w:rsidR="00FF365C" w:rsidRPr="00DF18AB" w:rsidRDefault="00FF365C" w:rsidP="00FF365C">
      <w:pPr>
        <w:pStyle w:val="B1"/>
      </w:pPr>
      <w:r w:rsidRPr="00DF18AB">
        <w:t>-</w:t>
      </w:r>
      <w:r w:rsidRPr="00DF18AB">
        <w:tab/>
        <w:t xml:space="preserve">Maintain a Security Association between itself and each UE, as defined in </w:t>
      </w:r>
      <w:r w:rsidR="00A7464A" w:rsidRPr="00DF18AB">
        <w:t>TS</w:t>
      </w:r>
      <w:r w:rsidR="00A7464A">
        <w:t> </w:t>
      </w:r>
      <w:r w:rsidR="00A7464A" w:rsidRPr="00DF18AB">
        <w:t>33.203</w:t>
      </w:r>
      <w:r w:rsidR="00A7464A">
        <w:t> </w:t>
      </w:r>
      <w:r w:rsidR="00A7464A"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73CA073D" w:rsidR="00FF365C" w:rsidRPr="00DF18AB" w:rsidRDefault="00FF365C" w:rsidP="00FF365C">
      <w:pPr>
        <w:pStyle w:val="B1"/>
      </w:pPr>
      <w:r w:rsidRPr="00DF18AB">
        <w:t>-</w:t>
      </w:r>
      <w:r w:rsidRPr="00DF18AB">
        <w:tab/>
        <w:t xml:space="preserve">Authorization of bearer resources and QoS management. For details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60FE9D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40F76900" w14:textId="77777777" w:rsidR="00FF365C" w:rsidRPr="00DF18AB" w:rsidRDefault="00FF365C" w:rsidP="00FF365C">
      <w:pPr>
        <w:pStyle w:val="Heading3"/>
        <w:rPr>
          <w:lang w:eastAsia="ko-KR"/>
        </w:rPr>
      </w:pPr>
      <w:bookmarkStart w:id="67" w:name="_Toc67992272"/>
      <w:r w:rsidRPr="00DF18AB">
        <w:t>4.6.2</w:t>
      </w:r>
      <w:r w:rsidRPr="00DF18AB">
        <w:tab/>
        <w:t>Interrogating</w:t>
      </w:r>
      <w:r w:rsidRPr="00DF18AB">
        <w:noBreakHyphen/>
        <w:t>CSCF</w:t>
      </w:r>
      <w:bookmarkEnd w:id="67"/>
    </w:p>
    <w:p w14:paraId="6E83EA75" w14:textId="77777777" w:rsidR="00FF365C" w:rsidRPr="00DF18AB" w:rsidRDefault="00FF365C" w:rsidP="00FF365C">
      <w:pPr>
        <w:pStyle w:val="Heading4"/>
        <w:rPr>
          <w:lang w:eastAsia="ko-KR"/>
        </w:rPr>
      </w:pPr>
      <w:bookmarkStart w:id="68" w:name="_Toc67992273"/>
      <w:r w:rsidRPr="00DF18AB">
        <w:rPr>
          <w:lang w:eastAsia="ko-KR"/>
        </w:rPr>
        <w:t>4.6.2.0</w:t>
      </w:r>
      <w:r w:rsidRPr="00DF18AB">
        <w:rPr>
          <w:lang w:eastAsia="ko-KR"/>
        </w:rPr>
        <w:tab/>
        <w:t>General</w:t>
      </w:r>
      <w:bookmarkEnd w:id="68"/>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69" w:name="_Toc67992274"/>
      <w:r w:rsidRPr="00DF18AB">
        <w:t>4.6.2.1</w:t>
      </w:r>
      <w:r w:rsidRPr="00DF18AB">
        <w:tab/>
        <w:t>Void</w:t>
      </w:r>
      <w:bookmarkEnd w:id="69"/>
    </w:p>
    <w:p w14:paraId="6776FEEB" w14:textId="77777777" w:rsidR="00FF365C" w:rsidRPr="00DF18AB" w:rsidRDefault="00FF365C" w:rsidP="00FF365C"/>
    <w:p w14:paraId="5B1E6AFD" w14:textId="77777777" w:rsidR="00FF365C" w:rsidRPr="00DF18AB" w:rsidRDefault="00FF365C" w:rsidP="00FF365C">
      <w:pPr>
        <w:pStyle w:val="Heading3"/>
      </w:pPr>
      <w:bookmarkStart w:id="70" w:name="_Toc67992275"/>
      <w:r w:rsidRPr="00DF18AB">
        <w:lastRenderedPageBreak/>
        <w:t>4.6.3</w:t>
      </w:r>
      <w:r w:rsidRPr="00DF18AB">
        <w:tab/>
        <w:t>Serving</w:t>
      </w:r>
      <w:r w:rsidRPr="00DF18AB">
        <w:noBreakHyphen/>
        <w:t>CSCF</w:t>
      </w:r>
      <w:bookmarkEnd w:id="70"/>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FF365C">
      <w:pPr>
        <w:pStyle w:val="B2"/>
        <w:ind w:hanging="283"/>
      </w:pPr>
      <w:r w:rsidRPr="00DF18AB">
        <w:t>-</w:t>
      </w:r>
      <w:r w:rsidRPr="00DF18AB">
        <w:tab/>
        <w:t>Depending on operator policy, forward the SIP request or response to another SIP server located within an ISP domain outside of the IM CN subsystem.</w:t>
      </w:r>
    </w:p>
    <w:p w14:paraId="279458AB" w14:textId="77777777" w:rsidR="00FF365C" w:rsidRPr="00DF18AB" w:rsidRDefault="00FF365C" w:rsidP="00FF365C">
      <w:pPr>
        <w:pStyle w:val="B2"/>
        <w:ind w:hanging="283"/>
        <w:rPr>
          <w:lang w:eastAsia="ko-KR"/>
        </w:rPr>
      </w:pPr>
      <w:r w:rsidRPr="00DF18AB">
        <w:t>-</w:t>
      </w:r>
      <w:r w:rsidRPr="00DF18AB">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1" w:name="_Toc67992276"/>
      <w:r w:rsidRPr="00DF18AB">
        <w:t>4.6.4</w:t>
      </w:r>
      <w:r w:rsidRPr="00DF18AB">
        <w:tab/>
        <w:t>Breakout Gateway Control Function</w:t>
      </w:r>
      <w:bookmarkEnd w:id="71"/>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2" w:name="_Toc67992277"/>
      <w:r w:rsidRPr="00DF18AB">
        <w:t>4.6.5</w:t>
      </w:r>
      <w:r w:rsidRPr="00DF18AB">
        <w:tab/>
        <w:t>Void</w:t>
      </w:r>
      <w:bookmarkEnd w:id="72"/>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3" w:name="_Toc67992278"/>
      <w:r w:rsidRPr="00DF18AB">
        <w:t>4.7</w:t>
      </w:r>
      <w:r w:rsidRPr="00DF18AB">
        <w:tab/>
        <w:t>Multimedia Resource Function</w:t>
      </w:r>
      <w:bookmarkEnd w:id="73"/>
    </w:p>
    <w:p w14:paraId="3A80254C" w14:textId="77777777" w:rsidR="00FF365C" w:rsidRPr="00DF18AB" w:rsidRDefault="00FF365C" w:rsidP="00FF365C">
      <w:r w:rsidRPr="00DF18AB">
        <w:t>The architecture concerning the Multimedia Resource Function is presented in Figure 4.7 below.</w:t>
      </w:r>
    </w:p>
    <w:bookmarkStart w:id="74" w:name="_MON_1319529058"/>
    <w:bookmarkStart w:id="75" w:name="_MON_1319529098"/>
    <w:bookmarkEnd w:id="74"/>
    <w:bookmarkEnd w:id="75"/>
    <w:bookmarkStart w:id="76" w:name="_MON_1319528832"/>
    <w:bookmarkEnd w:id="76"/>
    <w:p w14:paraId="6123AE4C" w14:textId="77777777" w:rsidR="00FF365C" w:rsidRPr="00DF18AB" w:rsidRDefault="00FF365C" w:rsidP="00FF365C">
      <w:pPr>
        <w:pStyle w:val="TH"/>
      </w:pPr>
      <w:r w:rsidRPr="00DF18AB">
        <w:object w:dxaOrig="7889" w:dyaOrig="5804" w14:anchorId="0B47C12F">
          <v:shape id="_x0000_i1029" type="#_x0000_t75" style="width:394.65pt;height:291.4pt" o:ole="">
            <v:imagedata r:id="rId29" o:title=""/>
          </v:shape>
          <o:OLEObject Type="Embed" ProgID="Word.Picture.8" ShapeID="_x0000_i1029" DrawAspect="Content" ObjectID="_1678620957" r:id="rId30"/>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62DBD048"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7464A" w:rsidRPr="00DF18AB">
        <w:t>TS</w:t>
      </w:r>
      <w:r w:rsidR="00A7464A">
        <w:t> </w:t>
      </w:r>
      <w:r w:rsidR="00A7464A" w:rsidRPr="00DF18AB">
        <w:t>23.218</w:t>
      </w:r>
      <w:r w:rsidR="00A7464A">
        <w:t> </w:t>
      </w:r>
      <w:r w:rsidR="00A7464A"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1A895A5C" w:rsidR="00FF365C" w:rsidRPr="00DF18AB" w:rsidRDefault="00FF365C" w:rsidP="00FF365C">
      <w:r w:rsidRPr="00DF18AB">
        <w:t xml:space="preserve">The protocol for the Mp reference point is described in </w:t>
      </w:r>
      <w:r w:rsidR="00A7464A" w:rsidRPr="00DF18AB">
        <w:t>TS</w:t>
      </w:r>
      <w:r w:rsidR="00A7464A">
        <w:t> </w:t>
      </w:r>
      <w:r w:rsidR="00A7464A" w:rsidRPr="00DF18AB">
        <w:t>29.333</w:t>
      </w:r>
      <w:r w:rsidR="00A7464A">
        <w:t> </w:t>
      </w:r>
      <w:r w:rsidR="00A7464A" w:rsidRPr="00DF18AB">
        <w:t>[</w:t>
      </w:r>
      <w:r w:rsidRPr="00DF18AB">
        <w:t>59].</w:t>
      </w:r>
    </w:p>
    <w:p w14:paraId="59E47FB4" w14:textId="77777777" w:rsidR="00FF365C" w:rsidRPr="00DF18AB" w:rsidRDefault="00FF365C" w:rsidP="00FF365C">
      <w:pPr>
        <w:pStyle w:val="Heading2"/>
      </w:pPr>
      <w:bookmarkStart w:id="77" w:name="_Toc67992279"/>
      <w:r w:rsidRPr="00DF18AB">
        <w:t>4.7a</w:t>
      </w:r>
      <w:r w:rsidRPr="00DF18AB">
        <w:tab/>
        <w:t>Media Resource Broker</w:t>
      </w:r>
      <w:bookmarkEnd w:id="77"/>
    </w:p>
    <w:p w14:paraId="2E03EF7D" w14:textId="53C46EE7"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7464A" w:rsidRPr="00DF18AB">
        <w:t>TS</w:t>
      </w:r>
      <w:r w:rsidR="00A7464A">
        <w:t> </w:t>
      </w:r>
      <w:r w:rsidR="00A7464A" w:rsidRPr="00DF18AB">
        <w:t>23.218</w:t>
      </w:r>
      <w:r w:rsidR="00A7464A">
        <w:t> </w:t>
      </w:r>
      <w:r w:rsidR="00A7464A" w:rsidRPr="00DF18AB">
        <w:t>[</w:t>
      </w:r>
      <w:r w:rsidRPr="00DF18AB">
        <w:t>71].</w:t>
      </w:r>
    </w:p>
    <w:p w14:paraId="680752BE" w14:textId="77777777" w:rsidR="00FF365C" w:rsidRPr="00DF18AB" w:rsidRDefault="00FF365C" w:rsidP="00FF365C">
      <w:pPr>
        <w:pStyle w:val="Heading2"/>
      </w:pPr>
      <w:bookmarkStart w:id="78" w:name="_Toc67992280"/>
      <w:r w:rsidRPr="00DF18AB">
        <w:t>4.8</w:t>
      </w:r>
      <w:r w:rsidRPr="00DF18AB">
        <w:rPr>
          <w:lang w:eastAsia="ko-KR"/>
        </w:rPr>
        <w:tab/>
      </w:r>
      <w:r w:rsidRPr="00DF18AB">
        <w:t>Security Concepts</w:t>
      </w:r>
      <w:bookmarkEnd w:id="78"/>
    </w:p>
    <w:p w14:paraId="7BFE3609" w14:textId="6B67A45E" w:rsidR="00FF365C" w:rsidRPr="00DF18AB" w:rsidRDefault="00FF365C" w:rsidP="00FF365C">
      <w:r w:rsidRPr="00DF18AB">
        <w:t xml:space="preserve">IM CN Subsystem functional elements provide security, as needed, by security methods defined in </w:t>
      </w:r>
      <w:r w:rsidR="00A7464A" w:rsidRPr="00DF18AB">
        <w:t>TS</w:t>
      </w:r>
      <w:r w:rsidR="00A7464A">
        <w:t> </w:t>
      </w:r>
      <w:r w:rsidR="00A7464A" w:rsidRPr="00DF18AB">
        <w:t>3</w:t>
      </w:r>
      <w:r w:rsidR="00A7464A" w:rsidRPr="00DF18AB">
        <w:rPr>
          <w:lang w:eastAsia="ko-KR"/>
        </w:rPr>
        <w:t>3</w:t>
      </w:r>
      <w:r w:rsidR="00A7464A" w:rsidRPr="00DF18AB">
        <w:t>.203</w:t>
      </w:r>
      <w:r w:rsidR="00A7464A">
        <w:t> </w:t>
      </w:r>
      <w:r w:rsidR="00A7464A" w:rsidRPr="00DF18AB">
        <w:t>[</w:t>
      </w:r>
      <w:r w:rsidRPr="00DF18AB">
        <w:t xml:space="preserve">19] and </w:t>
      </w:r>
      <w:r w:rsidR="00A7464A" w:rsidRPr="00DF18AB">
        <w:t>TS</w:t>
      </w:r>
      <w:r w:rsidR="00A7464A">
        <w:t> </w:t>
      </w:r>
      <w:r w:rsidR="00A7464A" w:rsidRPr="00DF18AB">
        <w:t>33.210</w:t>
      </w:r>
      <w:r w:rsidR="00A7464A">
        <w:t> </w:t>
      </w:r>
      <w:r w:rsidR="00A7464A"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79" w:name="_Toc67992281"/>
      <w:r w:rsidRPr="00DF18AB">
        <w:t>4.9</w:t>
      </w:r>
      <w:r w:rsidRPr="00DF18AB">
        <w:rPr>
          <w:lang w:eastAsia="ko-KR"/>
        </w:rPr>
        <w:tab/>
      </w:r>
      <w:r w:rsidRPr="00DF18AB">
        <w:t>Charging Concepts</w:t>
      </w:r>
      <w:bookmarkEnd w:id="79"/>
    </w:p>
    <w:p w14:paraId="61F65ACE" w14:textId="08A1D07F"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 xml:space="preserve">26]. The charging correlation information between IM CN subsystem and PS domain are also described in </w:t>
      </w:r>
      <w:r w:rsidR="00A7464A" w:rsidRPr="00DF18AB">
        <w:t>TS</w:t>
      </w:r>
      <w:r w:rsidR="00A7464A">
        <w:t> </w:t>
      </w:r>
      <w:r w:rsidR="00A7464A" w:rsidRPr="00DF18AB">
        <w:t>24.229</w:t>
      </w:r>
      <w:r w:rsidR="00A7464A">
        <w:t> </w:t>
      </w:r>
      <w:r w:rsidR="00A7464A" w:rsidRPr="00DF18AB">
        <w:t>[</w:t>
      </w:r>
      <w:r w:rsidRPr="00DF18AB">
        <w:t xml:space="preserve">10a] and </w:t>
      </w:r>
      <w:r w:rsidR="00A7464A" w:rsidRPr="00DF18AB">
        <w:t>TS</w:t>
      </w:r>
      <w:r w:rsidR="00A7464A">
        <w:t> </w:t>
      </w:r>
      <w:r w:rsidR="00A7464A" w:rsidRPr="00DF18AB">
        <w:t>29.207</w:t>
      </w:r>
      <w:r w:rsidR="00A7464A">
        <w:t> </w:t>
      </w:r>
      <w:r w:rsidR="00A7464A" w:rsidRPr="00DF18AB">
        <w:t>[</w:t>
      </w:r>
      <w:r w:rsidRPr="00DF18AB">
        <w:t>11a].</w:t>
      </w:r>
    </w:p>
    <w:p w14:paraId="430677CA" w14:textId="77777777" w:rsidR="00FF365C" w:rsidRPr="00DF18AB" w:rsidRDefault="00FF365C" w:rsidP="00FF365C">
      <w:pPr>
        <w:pStyle w:val="Heading2"/>
        <w:rPr>
          <w:lang w:eastAsia="ko-KR"/>
        </w:rPr>
      </w:pPr>
      <w:bookmarkStart w:id="80" w:name="_Toc67992282"/>
      <w:r w:rsidRPr="00DF18AB">
        <w:t>4.10</w:t>
      </w:r>
      <w:r w:rsidRPr="00DF18AB">
        <w:rPr>
          <w:lang w:eastAsia="ko-KR"/>
        </w:rPr>
        <w:tab/>
      </w:r>
      <w:r w:rsidRPr="00DF18AB">
        <w:t>IMS group management concepts</w:t>
      </w:r>
      <w:bookmarkEnd w:id="80"/>
    </w:p>
    <w:p w14:paraId="6A2E49E3" w14:textId="77777777" w:rsidR="00FF365C" w:rsidRPr="00DF18AB" w:rsidRDefault="00FF365C" w:rsidP="00FF365C">
      <w:pPr>
        <w:pStyle w:val="Heading3"/>
        <w:rPr>
          <w:lang w:eastAsia="ko-KR"/>
        </w:rPr>
      </w:pPr>
      <w:bookmarkStart w:id="81" w:name="_Toc67992283"/>
      <w:r w:rsidRPr="00DF18AB">
        <w:rPr>
          <w:lang w:eastAsia="ko-KR"/>
        </w:rPr>
        <w:t>4.10.0</w:t>
      </w:r>
      <w:r w:rsidRPr="00DF18AB">
        <w:rPr>
          <w:lang w:eastAsia="ko-KR"/>
        </w:rPr>
        <w:tab/>
        <w:t>General</w:t>
      </w:r>
      <w:bookmarkEnd w:id="81"/>
    </w:p>
    <w:p w14:paraId="0CD56A93" w14:textId="2E7B8681"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7464A" w:rsidRPr="00DF18AB">
        <w:t>TS</w:t>
      </w:r>
      <w:r w:rsidR="00A7464A">
        <w:t> </w:t>
      </w:r>
      <w:r w:rsidR="00A7464A" w:rsidRPr="00DF18AB">
        <w:t>22.250</w:t>
      </w:r>
      <w:r w:rsidR="00A7464A">
        <w:t> </w:t>
      </w:r>
      <w:r w:rsidR="00A7464A"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2" w:name="_Toc67992284"/>
      <w:r w:rsidRPr="00DF18AB">
        <w:t>4.10.1</w:t>
      </w:r>
      <w:r w:rsidRPr="00DF18AB">
        <w:tab/>
        <w:t>IMS group administration</w:t>
      </w:r>
      <w:bookmarkEnd w:id="82"/>
    </w:p>
    <w:p w14:paraId="59903A82" w14:textId="7E82B43A" w:rsidR="00FF365C" w:rsidRPr="00DF18AB" w:rsidRDefault="00FF365C" w:rsidP="00FF365C">
      <w:pPr>
        <w:rPr>
          <w:lang w:eastAsia="ko-KR"/>
        </w:rPr>
      </w:pPr>
      <w:r w:rsidRPr="00DF18AB">
        <w:t xml:space="preserve">The capabilities required for IMS group management are defined in clause 5.4 of </w:t>
      </w:r>
      <w:r w:rsidR="00A7464A" w:rsidRPr="00DF18AB">
        <w:t>TS</w:t>
      </w:r>
      <w:r w:rsidR="00A7464A">
        <w:t> </w:t>
      </w:r>
      <w:r w:rsidR="00A7464A" w:rsidRPr="00DF18AB">
        <w:t>22.250</w:t>
      </w:r>
      <w:r w:rsidR="00A7464A">
        <w:t> </w:t>
      </w:r>
      <w:r w:rsidR="00A7464A"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3" w:name="_Toc67992285"/>
      <w:r w:rsidRPr="00DF18AB">
        <w:t>4.10.2</w:t>
      </w:r>
      <w:r w:rsidRPr="00DF18AB">
        <w:rPr>
          <w:lang w:eastAsia="ko-KR"/>
        </w:rPr>
        <w:tab/>
      </w:r>
      <w:r w:rsidRPr="00DF18AB">
        <w:t>Group identifiers</w:t>
      </w:r>
      <w:bookmarkEnd w:id="83"/>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4" w:name="_Toc67992286"/>
      <w:r w:rsidRPr="00DF18AB">
        <w:t>4.11</w:t>
      </w:r>
      <w:r w:rsidRPr="00DF18AB">
        <w:tab/>
        <w:t>Relationship to 3GPP Generic User Profile (GUP)</w:t>
      </w:r>
      <w:bookmarkEnd w:id="84"/>
    </w:p>
    <w:p w14:paraId="5025A0AE" w14:textId="0A52939C"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7464A" w:rsidRPr="00DF18AB">
        <w:t>TS</w:t>
      </w:r>
      <w:r w:rsidR="00A7464A">
        <w:t> </w:t>
      </w:r>
      <w:r w:rsidR="00A7464A" w:rsidRPr="00DF18AB">
        <w:t>23.240</w:t>
      </w:r>
      <w:r w:rsidR="00A7464A">
        <w:t> </w:t>
      </w:r>
      <w:r w:rsidR="00A7464A" w:rsidRPr="00DF18AB">
        <w:t>[</w:t>
      </w:r>
      <w:r w:rsidRPr="00DF18AB">
        <w:t>31].</w:t>
      </w:r>
    </w:p>
    <w:p w14:paraId="4E921C2F" w14:textId="77777777" w:rsidR="00FF365C" w:rsidRPr="00DF18AB" w:rsidRDefault="00FF365C" w:rsidP="00FF365C">
      <w:pPr>
        <w:pStyle w:val="Heading2"/>
      </w:pPr>
      <w:bookmarkStart w:id="85" w:name="_Toc67992287"/>
      <w:r w:rsidRPr="00DF18AB">
        <w:lastRenderedPageBreak/>
        <w:t>4.12</w:t>
      </w:r>
      <w:r w:rsidRPr="00DF18AB">
        <w:tab/>
        <w:t>Network Address Translation traversal in access network</w:t>
      </w:r>
      <w:bookmarkEnd w:id="85"/>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86" w:name="_Toc67992288"/>
      <w:r w:rsidRPr="00DF18AB">
        <w:t>4.13</w:t>
      </w:r>
      <w:r w:rsidRPr="00DF18AB">
        <w:tab/>
        <w:t>Identification of IMS communication Services</w:t>
      </w:r>
      <w:bookmarkEnd w:id="86"/>
    </w:p>
    <w:p w14:paraId="23DB21DA" w14:textId="77777777" w:rsidR="00FF365C" w:rsidRPr="00DF18AB" w:rsidRDefault="00FF365C" w:rsidP="00FF365C">
      <w:pPr>
        <w:pStyle w:val="Heading3"/>
      </w:pPr>
      <w:bookmarkStart w:id="87" w:name="_Toc67992289"/>
      <w:r w:rsidRPr="00DF18AB">
        <w:t>4.13.1</w:t>
      </w:r>
      <w:r w:rsidRPr="00DF18AB">
        <w:tab/>
        <w:t>General</w:t>
      </w:r>
      <w:bookmarkEnd w:id="87"/>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88" w:name="_Toc67992290"/>
      <w:r w:rsidRPr="00DF18AB">
        <w:t>4.13.2</w:t>
      </w:r>
      <w:r w:rsidRPr="00DF18AB">
        <w:tab/>
        <w:t>Identification of IMS communication Services</w:t>
      </w:r>
      <w:bookmarkEnd w:id="88"/>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89" w:name="_Toc67992291"/>
      <w:r w:rsidRPr="00DF18AB">
        <w:t>4.13.3</w:t>
      </w:r>
      <w:r w:rsidRPr="00DF18AB">
        <w:tab/>
        <w:t>Identification of IMS applications</w:t>
      </w:r>
      <w:bookmarkEnd w:id="89"/>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5EB08412" w14:textId="4E90A290" w:rsidR="00FF365C" w:rsidRPr="00DF18AB" w:rsidRDefault="00973705" w:rsidP="00FF365C">
      <w:pPr>
        <w:pStyle w:val="TH"/>
      </w:pPr>
      <w:r w:rsidRPr="00DF18AB">
        <w:rPr>
          <w:noProof/>
        </w:rPr>
        <w:drawing>
          <wp:inline distT="0" distB="0" distL="0" distR="0" wp14:anchorId="5ACAEA3C" wp14:editId="34BCEB03">
            <wp:extent cx="6086475" cy="3143250"/>
            <wp:effectExtent l="0" t="0" r="0" b="0"/>
            <wp:docPr id="869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86475" cy="3143250"/>
                    </a:xfrm>
                    <a:prstGeom prst="rect">
                      <a:avLst/>
                    </a:prstGeom>
                    <a:noFill/>
                    <a:ln>
                      <a:noFill/>
                    </a:ln>
                  </pic:spPr>
                </pic:pic>
              </a:graphicData>
            </a:graphic>
          </wp:inline>
        </w:drawing>
      </w:r>
    </w:p>
    <w:p w14:paraId="34C7A04C" w14:textId="77777777"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0" w:name="_Toc67992292"/>
      <w:r w:rsidRPr="00DF18AB">
        <w:lastRenderedPageBreak/>
        <w:t>4.14</w:t>
      </w:r>
      <w:r w:rsidRPr="00DF18AB">
        <w:tab/>
        <w:t>Border Control concepts</w:t>
      </w:r>
      <w:bookmarkEnd w:id="90"/>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1" w:name="_Toc67992293"/>
      <w:r w:rsidRPr="00DF18AB">
        <w:lastRenderedPageBreak/>
        <w:t>4.15</w:t>
      </w:r>
      <w:r w:rsidRPr="00DF18AB">
        <w:tab/>
        <w:t>IMS in transit network scenarios</w:t>
      </w:r>
      <w:bookmarkEnd w:id="91"/>
    </w:p>
    <w:p w14:paraId="41EEE2D9" w14:textId="77777777" w:rsidR="00FF365C" w:rsidRPr="00DF18AB" w:rsidRDefault="00FF365C" w:rsidP="00FF365C">
      <w:pPr>
        <w:pStyle w:val="Heading3"/>
      </w:pPr>
      <w:bookmarkStart w:id="92" w:name="_Toc67992294"/>
      <w:r w:rsidRPr="00DF18AB">
        <w:t>4.15.1</w:t>
      </w:r>
      <w:r w:rsidRPr="00DF18AB">
        <w:tab/>
        <w:t>General concepts</w:t>
      </w:r>
      <w:bookmarkEnd w:id="92"/>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3" w:name="_Toc67992295"/>
      <w:r w:rsidRPr="00DF18AB">
        <w:t>4.15.2</w:t>
      </w:r>
      <w:r w:rsidRPr="00DF18AB">
        <w:tab/>
        <w:t>IMS transit network configurations</w:t>
      </w:r>
      <w:bookmarkEnd w:id="93"/>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4" w:name="_Toc67992296"/>
      <w:r w:rsidRPr="00DF18AB">
        <w:t>4.15.3</w:t>
      </w:r>
      <w:r w:rsidRPr="00DF18AB">
        <w:tab/>
        <w:t>Providing IMS application services in transit network scenarios</w:t>
      </w:r>
      <w:bookmarkEnd w:id="94"/>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95" w:name="_MON_1432650581"/>
    <w:bookmarkEnd w:id="95"/>
    <w:p w14:paraId="305395BC" w14:textId="77777777" w:rsidR="00FF365C" w:rsidRPr="00DF18AB" w:rsidRDefault="00FF365C" w:rsidP="00FF365C">
      <w:pPr>
        <w:pStyle w:val="TH"/>
      </w:pPr>
      <w:r w:rsidRPr="00DF18AB">
        <w:object w:dxaOrig="8831" w:dyaOrig="3150" w14:anchorId="3588E88C">
          <v:shape id="_x0000_i1030" type="#_x0000_t75" style="width:441.5pt;height:156.25pt" o:ole="">
            <v:imagedata r:id="rId32" o:title=""/>
          </v:shape>
          <o:OLEObject Type="Embed" ProgID="Word.Picture.8" ShapeID="_x0000_i1030" DrawAspect="Content" ObjectID="_1678620958" r:id="rId33"/>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96" w:name="_Toc67992297"/>
      <w:r w:rsidRPr="00DF18AB">
        <w:t>4.15a</w:t>
      </w:r>
      <w:r w:rsidRPr="00DF18AB">
        <w:tab/>
        <w:t>Roaming Architecture for Voice over IMS with Local Breakout</w:t>
      </w:r>
      <w:bookmarkEnd w:id="96"/>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97" w:name="_Toc67992298"/>
      <w:r w:rsidRPr="00DF18AB">
        <w:t>4.15b</w:t>
      </w:r>
      <w:r w:rsidRPr="00DF18AB">
        <w:tab/>
        <w:t>Roaming Architecture for Voice over IMS with home routed traffic</w:t>
      </w:r>
      <w:bookmarkEnd w:id="97"/>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98" w:name="_Toc67992299"/>
      <w:r w:rsidRPr="00DF18AB">
        <w:t>4.16</w:t>
      </w:r>
      <w:r w:rsidRPr="00DF18AB">
        <w:tab/>
        <w:t>Support of multimedia telephony</w:t>
      </w:r>
      <w:bookmarkEnd w:id="98"/>
    </w:p>
    <w:p w14:paraId="09F6E261" w14:textId="77777777" w:rsidR="00FF365C" w:rsidRPr="00DF18AB" w:rsidRDefault="00FF365C" w:rsidP="00FF365C">
      <w:pPr>
        <w:pStyle w:val="Heading3"/>
      </w:pPr>
      <w:bookmarkStart w:id="99" w:name="_Toc67992300"/>
      <w:r w:rsidRPr="00DF18AB">
        <w:t>4.16.1</w:t>
      </w:r>
      <w:r w:rsidRPr="00DF18AB">
        <w:tab/>
        <w:t>Telephony Application Server</w:t>
      </w:r>
      <w:bookmarkEnd w:id="99"/>
    </w:p>
    <w:p w14:paraId="5F575897" w14:textId="0515E475" w:rsidR="00FF365C" w:rsidRPr="00DF18AB" w:rsidRDefault="00FF365C" w:rsidP="00FF365C">
      <w:r w:rsidRPr="00DF18AB">
        <w:t xml:space="preserve">The Telephony Application Server is a SIP AS providing the network support for the multimedia telephony service, </w:t>
      </w:r>
      <w:r w:rsidR="00A7464A" w:rsidRPr="00DF18AB">
        <w:t>TS</w:t>
      </w:r>
      <w:r w:rsidR="00A7464A">
        <w:t> </w:t>
      </w:r>
      <w:r w:rsidR="00A7464A" w:rsidRPr="00DF18AB">
        <w:t>22.173</w:t>
      </w:r>
      <w:r w:rsidR="00A7464A">
        <w:t> </w:t>
      </w:r>
      <w:r w:rsidR="00A7464A"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FF365C">
      <w:pPr>
        <w:pStyle w:val="Heading2"/>
      </w:pPr>
      <w:bookmarkStart w:id="100" w:name="_Toc67992301"/>
      <w:r w:rsidRPr="00DF18AB">
        <w:lastRenderedPageBreak/>
        <w:t>4.16.2</w:t>
      </w:r>
      <w:r w:rsidRPr="00DF18AB">
        <w:tab/>
        <w:t>Identification of multimedia telephony</w:t>
      </w:r>
      <w:bookmarkEnd w:id="100"/>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FF365C">
      <w:pPr>
        <w:pStyle w:val="Heading2"/>
      </w:pPr>
      <w:bookmarkStart w:id="101" w:name="_Toc67992302"/>
      <w:r w:rsidRPr="00DF18AB">
        <w:t>4.16.3</w:t>
      </w:r>
      <w:r w:rsidRPr="00DF18AB">
        <w:tab/>
        <w:t>Session setup principles</w:t>
      </w:r>
      <w:bookmarkEnd w:id="101"/>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2" w:name="_Toc67992303"/>
      <w:r w:rsidRPr="00DF18AB">
        <w:t>4.17</w:t>
      </w:r>
      <w:r w:rsidRPr="00DF18AB">
        <w:tab/>
        <w:t>Support of short message service</w:t>
      </w:r>
      <w:bookmarkEnd w:id="102"/>
    </w:p>
    <w:p w14:paraId="28C49473" w14:textId="77777777" w:rsidR="00FF365C" w:rsidRPr="00DF18AB" w:rsidRDefault="00FF365C" w:rsidP="00FF365C">
      <w:pPr>
        <w:pStyle w:val="Heading3"/>
      </w:pPr>
      <w:bookmarkStart w:id="103" w:name="_Toc67992304"/>
      <w:r w:rsidRPr="00DF18AB">
        <w:t>4.17.1</w:t>
      </w:r>
      <w:r w:rsidRPr="00DF18AB">
        <w:tab/>
        <w:t>IP Short Message Gateway (IP-SM</w:t>
      </w:r>
      <w:r w:rsidRPr="00DF18AB">
        <w:noBreakHyphen/>
        <w:t>GW)</w:t>
      </w:r>
      <w:bookmarkEnd w:id="103"/>
    </w:p>
    <w:p w14:paraId="187FC23E" w14:textId="06114D7A"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7464A" w:rsidRPr="00DF18AB">
        <w:t>TS</w:t>
      </w:r>
      <w:r w:rsidR="00A7464A">
        <w:t> </w:t>
      </w:r>
      <w:r w:rsidR="00A7464A" w:rsidRPr="00DF18AB">
        <w:t>23.204</w:t>
      </w:r>
      <w:r w:rsidR="00A7464A">
        <w:t> </w:t>
      </w:r>
      <w:r w:rsidR="00A7464A" w:rsidRPr="00DF18AB">
        <w:t>[</w:t>
      </w:r>
      <w:r w:rsidRPr="00DF18AB">
        <w:t>56].</w:t>
      </w:r>
    </w:p>
    <w:p w14:paraId="784B7C6B" w14:textId="77777777" w:rsidR="00FF365C" w:rsidRPr="00DF18AB" w:rsidRDefault="00FF365C" w:rsidP="00FF365C">
      <w:pPr>
        <w:pStyle w:val="Heading2"/>
      </w:pPr>
      <w:bookmarkStart w:id="104" w:name="_Toc67992305"/>
      <w:r w:rsidRPr="00DF18AB">
        <w:t>4.18</w:t>
      </w:r>
      <w:r w:rsidRPr="00DF18AB">
        <w:tab/>
        <w:t>Support of Number portability</w:t>
      </w:r>
      <w:bookmarkEnd w:id="104"/>
    </w:p>
    <w:p w14:paraId="02F1020C" w14:textId="77777777" w:rsidR="00FF365C" w:rsidRPr="00DF18AB" w:rsidRDefault="00FF365C" w:rsidP="00FF365C">
      <w:pPr>
        <w:pStyle w:val="Heading3"/>
      </w:pPr>
      <w:bookmarkStart w:id="105" w:name="_Toc67992306"/>
      <w:r w:rsidRPr="00DF18AB">
        <w:t>4.18.1</w:t>
      </w:r>
      <w:r w:rsidRPr="00DF18AB">
        <w:tab/>
        <w:t>Number portability</w:t>
      </w:r>
      <w:bookmarkEnd w:id="10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w:t>
      </w:r>
      <w:r w:rsidRPr="00DF18AB">
        <w:lastRenderedPageBreak/>
        <w:t>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06" w:name="_Toc67992307"/>
      <w:r w:rsidRPr="00DF18AB">
        <w:t>4.19</w:t>
      </w:r>
      <w:r w:rsidRPr="00DF18AB">
        <w:tab/>
        <w:t>Support of Preferred Circuit Carrier Access and Per Call Circuit Carrier Selection</w:t>
      </w:r>
      <w:bookmarkEnd w:id="106"/>
    </w:p>
    <w:p w14:paraId="15345962" w14:textId="77777777" w:rsidR="00FF365C" w:rsidRPr="00DF18AB" w:rsidRDefault="00FF365C" w:rsidP="00FF365C">
      <w:pPr>
        <w:pStyle w:val="Heading3"/>
      </w:pPr>
      <w:bookmarkStart w:id="107" w:name="_Toc67992308"/>
      <w:r w:rsidRPr="00DF18AB">
        <w:t>4.19.1</w:t>
      </w:r>
      <w:r w:rsidRPr="00DF18AB">
        <w:tab/>
        <w:t>Preferred Circuit Carrier Access and Per Call Circuit Carrier Selection</w:t>
      </w:r>
      <w:bookmarkEnd w:id="107"/>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08" w:name="_Toc67992309"/>
      <w:r w:rsidRPr="00DF18AB">
        <w:t>4.20</w:t>
      </w:r>
      <w:r w:rsidRPr="00DF18AB">
        <w:tab/>
        <w:t>Support of IMS Service Centralization and Continuity</w:t>
      </w:r>
      <w:bookmarkEnd w:id="108"/>
    </w:p>
    <w:p w14:paraId="7F0C319A" w14:textId="66932697" w:rsidR="00FF365C" w:rsidRPr="00DF18AB" w:rsidRDefault="00FF365C" w:rsidP="00FF365C">
      <w:r w:rsidRPr="00DF18AB">
        <w:t xml:space="preserve">IMS Service Centralization, defined in </w:t>
      </w:r>
      <w:r w:rsidR="00A7464A" w:rsidRPr="00DF18AB">
        <w:t>TS</w:t>
      </w:r>
      <w:r w:rsidR="00A7464A">
        <w:t> </w:t>
      </w:r>
      <w:r w:rsidR="00A7464A" w:rsidRPr="00DF18AB">
        <w:t>23.292</w:t>
      </w:r>
      <w:r w:rsidR="00A7464A">
        <w:t> </w:t>
      </w:r>
      <w:r w:rsidR="00A7464A" w:rsidRPr="00DF18AB">
        <w:t>[</w:t>
      </w:r>
      <w:r w:rsidRPr="00DF18AB">
        <w:t>66] provides communication services such that all services, and service control, are based on IMS mechanisms and enablers. It enables IMS services when using CS access as bearer for the media.</w:t>
      </w:r>
    </w:p>
    <w:p w14:paraId="11D7D802" w14:textId="6D771ACE" w:rsidR="00FF365C" w:rsidRPr="00DF18AB" w:rsidRDefault="00FF365C" w:rsidP="00FF365C">
      <w:r w:rsidRPr="00DF18AB">
        <w:t xml:space="preserve">IMS Service Continuity, defined in </w:t>
      </w:r>
      <w:r w:rsidR="00A7464A" w:rsidRPr="00DF18AB">
        <w:t>TS</w:t>
      </w:r>
      <w:r w:rsidR="00A7464A">
        <w:t> </w:t>
      </w:r>
      <w:r w:rsidR="00A7464A" w:rsidRPr="00DF18AB">
        <w:t>23.237</w:t>
      </w:r>
      <w:r w:rsidR="00A7464A">
        <w:t> </w:t>
      </w:r>
      <w:r w:rsidR="00A7464A"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1BE69CBF" w:rsidR="00FF365C" w:rsidRPr="00DF18AB" w:rsidRDefault="00FF365C" w:rsidP="00FF365C">
      <w:r w:rsidRPr="00DF18AB">
        <w:t xml:space="preserve">All functionalities and reference points are defined in </w:t>
      </w:r>
      <w:r w:rsidR="00A7464A" w:rsidRPr="00DF18AB">
        <w:t>TS</w:t>
      </w:r>
      <w:r w:rsidR="00A7464A">
        <w:t> </w:t>
      </w:r>
      <w:r w:rsidR="00A7464A" w:rsidRPr="00DF18AB">
        <w:t>23.292</w:t>
      </w:r>
      <w:r w:rsidR="00A7464A">
        <w:t> </w:t>
      </w:r>
      <w:r w:rsidR="00A7464A" w:rsidRPr="00DF18AB">
        <w:t>[</w:t>
      </w:r>
      <w:r w:rsidRPr="00DF18AB">
        <w:t xml:space="preserve">66] and </w:t>
      </w:r>
      <w:r w:rsidR="00A7464A" w:rsidRPr="00DF18AB">
        <w:t>TS</w:t>
      </w:r>
      <w:r w:rsidR="00A7464A">
        <w:t> </w:t>
      </w:r>
      <w:r w:rsidR="00A7464A" w:rsidRPr="00DF18AB">
        <w:t>23.237</w:t>
      </w:r>
      <w:r w:rsidR="00A7464A">
        <w:t> </w:t>
      </w:r>
      <w:r w:rsidR="00A7464A" w:rsidRPr="00DF18AB">
        <w:t>[</w:t>
      </w:r>
      <w:r w:rsidRPr="00DF18AB">
        <w:t>67].</w:t>
      </w:r>
    </w:p>
    <w:p w14:paraId="655BCAEB" w14:textId="77777777" w:rsidR="00FF365C" w:rsidRPr="00DF18AB" w:rsidRDefault="00FF365C" w:rsidP="00FF365C">
      <w:pPr>
        <w:pStyle w:val="Heading2"/>
      </w:pPr>
      <w:bookmarkStart w:id="109" w:name="_Toc67992310"/>
      <w:r w:rsidRPr="00DF18AB">
        <w:lastRenderedPageBreak/>
        <w:t>4.21</w:t>
      </w:r>
      <w:r w:rsidRPr="00DF18AB">
        <w:tab/>
        <w:t>Support of Overlap Signalling</w:t>
      </w:r>
      <w:bookmarkEnd w:id="109"/>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0" w:name="_Toc67992311"/>
      <w:r w:rsidRPr="00DF18AB">
        <w:t>4.22</w:t>
      </w:r>
      <w:r w:rsidRPr="00DF18AB">
        <w:tab/>
        <w:t>Support of Explicit Congestion Notification (ECN)</w:t>
      </w:r>
      <w:bookmarkEnd w:id="110"/>
    </w:p>
    <w:p w14:paraId="5BC796E9" w14:textId="77777777" w:rsidR="00FF365C" w:rsidRPr="00DF18AB" w:rsidRDefault="00FF365C" w:rsidP="00FF365C">
      <w:pPr>
        <w:pStyle w:val="Heading3"/>
      </w:pPr>
      <w:bookmarkStart w:id="111" w:name="_Toc67992312"/>
      <w:r w:rsidRPr="00DF18AB">
        <w:t>4.22.1</w:t>
      </w:r>
      <w:r w:rsidRPr="00DF18AB">
        <w:tab/>
        <w:t>General</w:t>
      </w:r>
      <w:bookmarkEnd w:id="111"/>
    </w:p>
    <w:p w14:paraId="12F54808" w14:textId="7BE917AC" w:rsidR="00FF365C" w:rsidRPr="00DF18AB" w:rsidRDefault="00FF365C" w:rsidP="00FF365C">
      <w:r w:rsidRPr="00DF18AB">
        <w:t xml:space="preserve">The ECN profile used to trigger codec rate adaptation for Multimedia Telephony is defined in </w:t>
      </w:r>
      <w:r w:rsidR="00A7464A" w:rsidRPr="00DF18AB">
        <w:t>TS</w:t>
      </w:r>
      <w:r w:rsidR="00A7464A">
        <w:t> </w:t>
      </w:r>
      <w:r w:rsidR="00A7464A" w:rsidRPr="00DF18AB">
        <w:t>26.114</w:t>
      </w:r>
      <w:r w:rsidR="00A7464A">
        <w:t> </w:t>
      </w:r>
      <w:r w:rsidR="00A7464A" w:rsidRPr="00DF18AB">
        <w:t>[</w:t>
      </w:r>
      <w:r w:rsidRPr="00DF18AB">
        <w:t>76] and affects the following IMS entities: UE, MGCF/IM-MGW, IBCF/TrGW, IMS-ALG/ IMS-AGW, MRFP/MRFC, and the MSC Server enhanced for ICS/MSC Server enhanced for SRVCC with SIP/CS-MGW.</w:t>
      </w:r>
    </w:p>
    <w:p w14:paraId="66D91726" w14:textId="36C168DB" w:rsidR="00FF365C" w:rsidRPr="00DF18AB" w:rsidRDefault="00FF365C" w:rsidP="00FF365C">
      <w:r w:rsidRPr="00DF18AB">
        <w:t xml:space="preserve">As specified in </w:t>
      </w:r>
      <w:r w:rsidR="00A7464A" w:rsidRPr="00DF18AB">
        <w:t>TS</w:t>
      </w:r>
      <w:r w:rsidR="00A7464A">
        <w:t> </w:t>
      </w:r>
      <w:r w:rsidR="00A7464A" w:rsidRPr="00DF18AB">
        <w:t>26.114</w:t>
      </w:r>
      <w:r w:rsidR="00A7464A">
        <w:t> </w:t>
      </w:r>
      <w:r w:rsidR="00A7464A"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798CB4ED" w:rsidR="00FF365C" w:rsidRPr="00DF18AB" w:rsidRDefault="00FF365C" w:rsidP="00FF365C">
      <w:r w:rsidRPr="00DF18AB">
        <w:t xml:space="preserve">A UE supporting Multimedia Telephony and ECN shall support the procedures described in </w:t>
      </w:r>
      <w:r w:rsidR="00A7464A" w:rsidRPr="00DF18AB">
        <w:t>TS</w:t>
      </w:r>
      <w:r w:rsidR="00A7464A">
        <w:t> </w:t>
      </w:r>
      <w:r w:rsidR="00A7464A" w:rsidRPr="00DF18AB">
        <w:t>26.114</w:t>
      </w:r>
      <w:r w:rsidR="00A7464A">
        <w:t> </w:t>
      </w:r>
      <w:r w:rsidR="00A7464A" w:rsidRPr="00DF18AB">
        <w:t>[</w:t>
      </w:r>
      <w:r w:rsidRPr="00DF18AB">
        <w:t>76].</w:t>
      </w:r>
    </w:p>
    <w:p w14:paraId="7658A172" w14:textId="77777777" w:rsidR="00FF365C" w:rsidRPr="00DF18AB" w:rsidRDefault="00FF365C" w:rsidP="00FF365C">
      <w:pPr>
        <w:pStyle w:val="Heading3"/>
      </w:pPr>
      <w:bookmarkStart w:id="112" w:name="_Toc67992313"/>
      <w:r w:rsidRPr="00DF18AB">
        <w:t>4.22.2</w:t>
      </w:r>
      <w:r w:rsidRPr="00DF18AB">
        <w:tab/>
        <w:t>CS GERAN/UTRAN Interworking at MGCF/IM-MGW</w:t>
      </w:r>
      <w:bookmarkEnd w:id="112"/>
    </w:p>
    <w:p w14:paraId="41368667" w14:textId="77777777" w:rsidR="00FF365C" w:rsidRPr="00DF18AB" w:rsidRDefault="00FF365C" w:rsidP="00FF365C">
      <w:r w:rsidRPr="00DF18AB">
        <w:t>If MGCF/IM-MGW supports Multimedia Telephony compliant ECN, it shall:</w:t>
      </w:r>
    </w:p>
    <w:p w14:paraId="63CEFE26" w14:textId="17937085" w:rsidR="00FF365C" w:rsidRPr="00DF18AB" w:rsidRDefault="00FF365C" w:rsidP="00FF365C">
      <w:pPr>
        <w:pStyle w:val="B1"/>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5726657"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3" w:name="_Toc67992314"/>
      <w:r w:rsidRPr="00DF18AB">
        <w:t>4.22.3</w:t>
      </w:r>
      <w:r w:rsidRPr="00DF18AB">
        <w:tab/>
        <w:t>Interworking with non-ECN IP network and/or terminal at IBCF/TrGW</w:t>
      </w:r>
      <w:bookmarkEnd w:id="113"/>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31EA294"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5A72B463" w:rsidR="00FF365C" w:rsidRPr="00DF18AB" w:rsidRDefault="00FF365C" w:rsidP="00FF365C">
      <w:pPr>
        <w:pStyle w:val="B2"/>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14" w:name="_Toc67992315"/>
      <w:r w:rsidRPr="00DF18AB">
        <w:t>4.22.4</w:t>
      </w:r>
      <w:r w:rsidRPr="00DF18AB">
        <w:tab/>
        <w:t>Interworking with non-3GPP ECN IP terminal at IBCF/TrGW</w:t>
      </w:r>
      <w:bookmarkEnd w:id="114"/>
    </w:p>
    <w:p w14:paraId="0FA87941" w14:textId="19250EC1"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7464A" w:rsidRPr="00DF18AB">
        <w:t>TS</w:t>
      </w:r>
      <w:r w:rsidR="00A7464A">
        <w:t> </w:t>
      </w:r>
      <w:r w:rsidR="00A7464A" w:rsidRPr="00DF18AB">
        <w:t>26.114</w:t>
      </w:r>
      <w:r w:rsidR="00A7464A">
        <w:t> </w:t>
      </w:r>
      <w:r w:rsidR="00A7464A"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15" w:name="_Toc67992316"/>
      <w:r w:rsidRPr="00DF18AB">
        <w:t>4.22.5</w:t>
      </w:r>
      <w:r w:rsidRPr="00DF18AB">
        <w:tab/>
        <w:t>ECN support at IMS-ALG/IMS-AGW</w:t>
      </w:r>
      <w:bookmarkEnd w:id="11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16" w:name="_Toc67992317"/>
      <w:r w:rsidRPr="00DF18AB">
        <w:t>4.22.6</w:t>
      </w:r>
      <w:r w:rsidRPr="00DF18AB">
        <w:tab/>
        <w:t>ECN support at MRFC/MRFP</w:t>
      </w:r>
      <w:bookmarkEnd w:id="116"/>
    </w:p>
    <w:p w14:paraId="39502555" w14:textId="08EE7ACB"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7464A" w:rsidRPr="00DF18AB">
        <w:t>TS</w:t>
      </w:r>
      <w:r w:rsidR="00A7464A">
        <w:t> </w:t>
      </w:r>
      <w:r w:rsidR="00A7464A" w:rsidRPr="00DF18AB">
        <w:t>23.333</w:t>
      </w:r>
      <w:r w:rsidR="00A7464A">
        <w:t> </w:t>
      </w:r>
      <w:r w:rsidR="00A7464A"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23F6ACCF"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1C24CA1E" w:rsidR="00FF365C" w:rsidRPr="00DF18AB" w:rsidRDefault="00FF365C" w:rsidP="00FF365C">
      <w:pPr>
        <w:pStyle w:val="B2"/>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17" w:name="_Toc67992318"/>
      <w:r w:rsidRPr="00DF18AB">
        <w:t>4.22.7</w:t>
      </w:r>
      <w:r w:rsidRPr="00DF18AB">
        <w:tab/>
        <w:t>CS GERAN/UTRAN Interworking at the MSC Server enhanced for ICS/MSC Server enhanced for SRVCC with SIP/CS-MGW</w:t>
      </w:r>
      <w:bookmarkEnd w:id="117"/>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18" w:name="_Toc67992319"/>
      <w:r w:rsidRPr="00DF18AB">
        <w:lastRenderedPageBreak/>
        <w:t>4.23</w:t>
      </w:r>
      <w:r w:rsidRPr="00DF18AB">
        <w:tab/>
        <w:t>Support of Load Balancing</w:t>
      </w:r>
      <w:bookmarkEnd w:id="118"/>
    </w:p>
    <w:p w14:paraId="6E15A7E3" w14:textId="77777777" w:rsidR="00FF365C" w:rsidRPr="00DF18AB" w:rsidRDefault="00FF365C" w:rsidP="00FF365C">
      <w:pPr>
        <w:pStyle w:val="Heading3"/>
      </w:pPr>
      <w:bookmarkStart w:id="119" w:name="_Toc67992320"/>
      <w:r w:rsidRPr="00DF18AB">
        <w:t>4.23.1</w:t>
      </w:r>
      <w:r w:rsidRPr="00DF18AB">
        <w:tab/>
        <w:t>General</w:t>
      </w:r>
      <w:bookmarkEnd w:id="119"/>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0" w:name="_Toc67992321"/>
      <w:r w:rsidRPr="00DF18AB">
        <w:t>4.23.2</w:t>
      </w:r>
      <w:r w:rsidRPr="00DF18AB">
        <w:tab/>
        <w:t>Registration-based load balancing of S-CSCFs</w:t>
      </w:r>
      <w:bookmarkEnd w:id="120"/>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1" w:name="_Toc67992322"/>
      <w:r w:rsidRPr="00DF18AB">
        <w:t>4.23.3</w:t>
      </w:r>
      <w:r w:rsidRPr="00DF18AB">
        <w:tab/>
        <w:t>Registration independent load balancing of Transit Functions</w:t>
      </w:r>
      <w:bookmarkEnd w:id="121"/>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2" w:name="_Toc67992323"/>
      <w:r w:rsidRPr="00DF18AB">
        <w:t>4.24</w:t>
      </w:r>
      <w:r w:rsidRPr="00DF18AB">
        <w:tab/>
        <w:t>Support of Restoration Procedures</w:t>
      </w:r>
      <w:bookmarkEnd w:id="122"/>
    </w:p>
    <w:p w14:paraId="0415A284" w14:textId="20FBFE47"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7464A" w:rsidRPr="00DF18AB">
        <w:t>TS</w:t>
      </w:r>
      <w:r w:rsidR="00A7464A">
        <w:t> </w:t>
      </w:r>
      <w:r w:rsidR="00A7464A" w:rsidRPr="00DF18AB">
        <w:t>23.380</w:t>
      </w:r>
      <w:r w:rsidR="00A7464A">
        <w:t> </w:t>
      </w:r>
      <w:r w:rsidR="00A7464A" w:rsidRPr="00DF18AB">
        <w:t>[</w:t>
      </w:r>
      <w:r w:rsidRPr="00DF18AB">
        <w:t>80].</w:t>
      </w:r>
    </w:p>
    <w:p w14:paraId="4D084984" w14:textId="77777777" w:rsidR="00FF365C" w:rsidRPr="00DF18AB" w:rsidRDefault="00FF365C" w:rsidP="00FF365C">
      <w:pPr>
        <w:pStyle w:val="Heading2"/>
      </w:pPr>
      <w:bookmarkStart w:id="123" w:name="_Toc67992324"/>
      <w:r w:rsidRPr="00DF18AB">
        <w:t>4.25</w:t>
      </w:r>
      <w:r w:rsidRPr="00DF18AB">
        <w:tab/>
        <w:t>Support of Overload Control</w:t>
      </w:r>
      <w:bookmarkEnd w:id="123"/>
    </w:p>
    <w:p w14:paraId="51F92332" w14:textId="77777777" w:rsidR="00FF365C" w:rsidRPr="00DF18AB" w:rsidRDefault="00FF365C" w:rsidP="00FF365C">
      <w:pPr>
        <w:pStyle w:val="Heading3"/>
      </w:pPr>
      <w:bookmarkStart w:id="124" w:name="_Toc67992325"/>
      <w:r w:rsidRPr="00DF18AB">
        <w:t>4.25.1</w:t>
      </w:r>
      <w:r w:rsidRPr="00DF18AB">
        <w:tab/>
        <w:t>General</w:t>
      </w:r>
      <w:bookmarkEnd w:id="124"/>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25" w:name="_Toc67992326"/>
      <w:r w:rsidRPr="00DF18AB">
        <w:t>4.25.2</w:t>
      </w:r>
      <w:r w:rsidRPr="00DF18AB">
        <w:tab/>
        <w:t>Next-hop monitoring of overload</w:t>
      </w:r>
      <w:bookmarkEnd w:id="12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126" w:name="_Toc67992327"/>
      <w:r w:rsidRPr="00DF18AB">
        <w:t>4.25.3</w:t>
      </w:r>
      <w:r w:rsidRPr="00DF18AB">
        <w:tab/>
        <w:t>Filter based Overload Control</w:t>
      </w:r>
      <w:bookmarkEnd w:id="126"/>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127" w:name="_Toc67992328"/>
      <w:r w:rsidRPr="00DF18AB">
        <w:t>4.26</w:t>
      </w:r>
      <w:r w:rsidRPr="00DF18AB">
        <w:tab/>
        <w:t>Support for Business Trunking</w:t>
      </w:r>
      <w:bookmarkEnd w:id="127"/>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0DC85389" w:rsidR="00FF365C" w:rsidRPr="00DF18AB" w:rsidRDefault="00FF365C" w:rsidP="00FF365C">
      <w:r w:rsidRPr="00DF18AB">
        <w:t>Description on the support for IP</w:t>
      </w:r>
      <w:r w:rsidRPr="00DF18AB">
        <w:noBreakHyphen/>
        <w:t xml:space="preserve">PBX business trunking is provided in Annex S and </w:t>
      </w:r>
      <w:r w:rsidR="00A7464A" w:rsidRPr="00DF18AB">
        <w:t>TS</w:t>
      </w:r>
      <w:r w:rsidR="00A7464A">
        <w:t> </w:t>
      </w:r>
      <w:r w:rsidR="00A7464A" w:rsidRPr="00DF18AB">
        <w:t>24.525</w:t>
      </w:r>
      <w:r w:rsidR="00A7464A">
        <w:t> </w:t>
      </w:r>
      <w:r w:rsidR="00A7464A"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28" w:name="_Toc67992329"/>
      <w:r w:rsidRPr="00DF18AB">
        <w:t>5</w:t>
      </w:r>
      <w:r w:rsidRPr="00DF18AB">
        <w:tab/>
        <w:t>IP multimedia subsystem procedures</w:t>
      </w:r>
      <w:bookmarkEnd w:id="128"/>
    </w:p>
    <w:p w14:paraId="460C92B8" w14:textId="77777777" w:rsidR="00FF365C" w:rsidRPr="00DF18AB" w:rsidRDefault="00FF365C" w:rsidP="00FF365C">
      <w:pPr>
        <w:pStyle w:val="Heading2"/>
        <w:rPr>
          <w:lang w:eastAsia="ko-KR"/>
        </w:rPr>
      </w:pPr>
      <w:bookmarkStart w:id="129" w:name="_Toc67992330"/>
      <w:r w:rsidRPr="00DF18AB">
        <w:rPr>
          <w:lang w:eastAsia="ko-KR"/>
        </w:rPr>
        <w:t>5.0</w:t>
      </w:r>
      <w:r w:rsidRPr="00DF18AB">
        <w:rPr>
          <w:lang w:eastAsia="ko-KR"/>
        </w:rPr>
        <w:tab/>
        <w:t>General</w:t>
      </w:r>
      <w:bookmarkEnd w:id="129"/>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0" w:name="_Toc67992331"/>
      <w:r w:rsidRPr="00DF18AB">
        <w:t>5.0</w:t>
      </w:r>
      <w:r w:rsidRPr="00DF18AB">
        <w:rPr>
          <w:lang w:eastAsia="ko-KR"/>
        </w:rPr>
        <w:t>a</w:t>
      </w:r>
      <w:r w:rsidRPr="00DF18AB">
        <w:tab/>
        <w:t>Session-unrelated procedures</w:t>
      </w:r>
      <w:bookmarkEnd w:id="130"/>
    </w:p>
    <w:p w14:paraId="54868661" w14:textId="3B86FC79"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7464A" w:rsidRPr="00DF18AB">
        <w:t>TS</w:t>
      </w:r>
      <w:r w:rsidR="00A7464A">
        <w:t> </w:t>
      </w:r>
      <w:r w:rsidR="00A7464A" w:rsidRPr="00DF18AB">
        <w:t>23.279</w:t>
      </w:r>
      <w:r w:rsidR="00A7464A">
        <w:t> </w:t>
      </w:r>
      <w:r w:rsidR="00A7464A"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1" w:name="_Toc67992332"/>
      <w:r w:rsidRPr="00DF18AB">
        <w:t>5.1</w:t>
      </w:r>
      <w:r w:rsidRPr="00DF18AB">
        <w:tab/>
        <w:t>CSCF related procedures</w:t>
      </w:r>
      <w:bookmarkEnd w:id="131"/>
    </w:p>
    <w:p w14:paraId="78895316" w14:textId="77777777" w:rsidR="00FF365C" w:rsidRPr="00DF18AB" w:rsidRDefault="00FF365C" w:rsidP="00FF365C">
      <w:pPr>
        <w:pStyle w:val="Heading3"/>
      </w:pPr>
      <w:bookmarkStart w:id="132" w:name="_Toc67992333"/>
      <w:r w:rsidRPr="00DF18AB">
        <w:t>5.1.0</w:t>
      </w:r>
      <w:r w:rsidRPr="00DF18AB">
        <w:tab/>
        <w:t>Establishing IP-Connectivity Access Network bearer for IM CN Subsystem Related Signalling</w:t>
      </w:r>
      <w:bookmarkEnd w:id="132"/>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3" w:name="_Toc67992334"/>
      <w:r w:rsidRPr="00DF18AB">
        <w:t>5.1.1</w:t>
      </w:r>
      <w:r w:rsidRPr="00DF18AB">
        <w:tab/>
        <w:t>Procedures related to Proxy</w:t>
      </w:r>
      <w:r w:rsidRPr="00DF18AB">
        <w:noBreakHyphen/>
        <w:t>CSCF discovery</w:t>
      </w:r>
      <w:bookmarkEnd w:id="133"/>
    </w:p>
    <w:p w14:paraId="2A4F2992" w14:textId="77777777" w:rsidR="00FF365C" w:rsidRPr="00DF18AB" w:rsidRDefault="00FF365C" w:rsidP="00FF365C">
      <w:pPr>
        <w:pStyle w:val="Heading4"/>
        <w:rPr>
          <w:lang w:eastAsia="ko-KR"/>
        </w:rPr>
      </w:pPr>
      <w:bookmarkStart w:id="134" w:name="_Toc67992335"/>
      <w:r w:rsidRPr="00DF18AB">
        <w:rPr>
          <w:lang w:eastAsia="ko-KR"/>
        </w:rPr>
        <w:t>5.1.1.0</w:t>
      </w:r>
      <w:r w:rsidRPr="00DF18AB">
        <w:rPr>
          <w:lang w:eastAsia="ko-KR"/>
        </w:rPr>
        <w:tab/>
        <w:t>General</w:t>
      </w:r>
      <w:bookmarkEnd w:id="134"/>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40DDD72C"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7464A" w:rsidRPr="00DF18AB">
        <w:t>TS</w:t>
      </w:r>
      <w:r w:rsidR="00A7464A">
        <w:t> </w:t>
      </w:r>
      <w:r w:rsidR="00A7464A" w:rsidRPr="00DF18AB">
        <w:t>24.167</w:t>
      </w:r>
      <w:r w:rsidR="00A7464A">
        <w:t> </w:t>
      </w:r>
      <w:r w:rsidR="00A7464A" w:rsidRPr="00DF18AB">
        <w:t>[</w:t>
      </w:r>
      <w:r w:rsidRPr="00DF18AB">
        <w:t xml:space="preserve">64] or in the ISIM, </w:t>
      </w:r>
      <w:r w:rsidR="00A7464A" w:rsidRPr="00DF18AB">
        <w:t>TS</w:t>
      </w:r>
      <w:r w:rsidR="00A7464A">
        <w:t> </w:t>
      </w:r>
      <w:r w:rsidR="00A7464A" w:rsidRPr="00DF18AB">
        <w:t>31.103</w:t>
      </w:r>
      <w:r w:rsidR="00A7464A">
        <w:t> </w:t>
      </w:r>
      <w:r w:rsidR="00A7464A"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D43A18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7464A" w:rsidRPr="00DF18AB">
        <w:t>TS</w:t>
      </w:r>
      <w:r w:rsidR="00A7464A">
        <w:t> </w:t>
      </w:r>
      <w:r w:rsidR="00A7464A" w:rsidRPr="00DF18AB">
        <w:t>24.167</w:t>
      </w:r>
      <w:r w:rsidR="00A7464A">
        <w:t> </w:t>
      </w:r>
      <w:r w:rsidR="00A7464A"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35" w:name="_Toc67992336"/>
      <w:r w:rsidRPr="00DF18AB">
        <w:t>5.1.1.1</w:t>
      </w:r>
      <w:r w:rsidRPr="00DF18AB">
        <w:tab/>
        <w:t>DHCP/DNS procedure for P</w:t>
      </w:r>
      <w:r w:rsidRPr="00DF18AB">
        <w:noBreakHyphen/>
        <w:t>CSCF discovery</w:t>
      </w:r>
      <w:bookmarkEnd w:id="135"/>
    </w:p>
    <w:p w14:paraId="32A25925" w14:textId="77777777" w:rsidR="00FF365C" w:rsidRPr="00DF18AB" w:rsidRDefault="00FF365C" w:rsidP="00FF365C">
      <w:r w:rsidRPr="00DF18AB">
        <w:t>The DHCP relay agent within the IP-Connectivity Access Network relays DHCP messages between UE and the DHCP server.</w:t>
      </w:r>
    </w:p>
    <w:p w14:paraId="1942A2FB" w14:textId="75836C1F" w:rsidR="00FF365C" w:rsidRPr="00DF18AB" w:rsidRDefault="00973705" w:rsidP="00FF365C">
      <w:pPr>
        <w:pStyle w:val="TH"/>
      </w:pPr>
      <w:r w:rsidRPr="00DF18AB">
        <w:rPr>
          <w:noProof/>
        </w:rPr>
        <w:drawing>
          <wp:inline distT="0" distB="0" distL="0" distR="0" wp14:anchorId="604E1A26" wp14:editId="10CF2321">
            <wp:extent cx="3619500" cy="3067050"/>
            <wp:effectExtent l="0" t="0" r="0" b="0"/>
            <wp:docPr id="869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0" cy="3067050"/>
                    </a:xfrm>
                    <a:prstGeom prst="rect">
                      <a:avLst/>
                    </a:prstGeom>
                    <a:noFill/>
                    <a:ln>
                      <a:noFill/>
                    </a:ln>
                  </pic:spPr>
                </pic:pic>
              </a:graphicData>
            </a:graphic>
          </wp:inline>
        </w:drawing>
      </w:r>
    </w:p>
    <w:p w14:paraId="2C73360D" w14:textId="77777777" w:rsidR="00FF365C" w:rsidRPr="00DF18AB" w:rsidRDefault="00FF365C" w:rsidP="00FF365C">
      <w:pPr>
        <w:pStyle w:val="TF"/>
      </w:pPr>
      <w:bookmarkStart w:id="136" w:name="_Ref510263312"/>
      <w:r w:rsidRPr="00DF18AB">
        <w:t>Figure</w:t>
      </w:r>
      <w:bookmarkEnd w:id="136"/>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37" w:name="_Toc67992337"/>
      <w:r w:rsidRPr="00DF18AB">
        <w:lastRenderedPageBreak/>
        <w:t>5.1.1.2</w:t>
      </w:r>
      <w:r w:rsidRPr="00DF18AB">
        <w:tab/>
        <w:t>Void</w:t>
      </w:r>
      <w:bookmarkEnd w:id="137"/>
    </w:p>
    <w:p w14:paraId="7FDA9A39" w14:textId="77777777" w:rsidR="00FF365C" w:rsidRPr="00DF18AB" w:rsidRDefault="00FF365C" w:rsidP="00FF365C"/>
    <w:p w14:paraId="005B80A9" w14:textId="77777777" w:rsidR="00FF365C" w:rsidRPr="00DF18AB" w:rsidRDefault="00FF365C" w:rsidP="00FF365C">
      <w:pPr>
        <w:pStyle w:val="Heading3"/>
      </w:pPr>
      <w:bookmarkStart w:id="138" w:name="_Toc67992338"/>
      <w:r w:rsidRPr="00DF18AB">
        <w:t>5.1.2</w:t>
      </w:r>
      <w:r w:rsidRPr="00DF18AB">
        <w:tab/>
        <w:t>Procedures related to Serving</w:t>
      </w:r>
      <w:r w:rsidRPr="00DF18AB">
        <w:noBreakHyphen/>
        <w:t>CSCF assignment</w:t>
      </w:r>
      <w:bookmarkEnd w:id="138"/>
    </w:p>
    <w:p w14:paraId="516381ED" w14:textId="77777777" w:rsidR="00FF365C" w:rsidRPr="00DF18AB" w:rsidRDefault="00FF365C" w:rsidP="00FF365C">
      <w:pPr>
        <w:pStyle w:val="Heading4"/>
      </w:pPr>
      <w:bookmarkStart w:id="139" w:name="_Toc67992339"/>
      <w:r w:rsidRPr="00DF18AB">
        <w:t>5.1.2.1</w:t>
      </w:r>
      <w:r w:rsidRPr="00DF18AB">
        <w:tab/>
        <w:t>Assigning a Serving</w:t>
      </w:r>
      <w:r w:rsidRPr="00DF18AB">
        <w:noBreakHyphen/>
        <w:t>CSCF for a user</w:t>
      </w:r>
      <w:bookmarkEnd w:id="139"/>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0" w:name="_Toc67992340"/>
      <w:r w:rsidRPr="00DF18AB">
        <w:t>5.1.2.2</w:t>
      </w:r>
      <w:r w:rsidRPr="00DF18AB">
        <w:tab/>
        <w:t>Cancelling the Serving</w:t>
      </w:r>
      <w:r w:rsidRPr="00DF18AB">
        <w:noBreakHyphen/>
        <w:t>CSCF assignment</w:t>
      </w:r>
      <w:bookmarkEnd w:id="140"/>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1" w:name="_Toc67992341"/>
      <w:r w:rsidRPr="00DF18AB">
        <w:t>5.1.2.3</w:t>
      </w:r>
      <w:r w:rsidRPr="00DF18AB">
        <w:tab/>
        <w:t>Void</w:t>
      </w:r>
      <w:bookmarkEnd w:id="141"/>
    </w:p>
    <w:p w14:paraId="115723E4" w14:textId="77777777" w:rsidR="00FF365C" w:rsidRPr="00DF18AB" w:rsidRDefault="00FF365C" w:rsidP="00FF365C"/>
    <w:p w14:paraId="5708A75C" w14:textId="77777777" w:rsidR="00FF365C" w:rsidRPr="00DF18AB" w:rsidRDefault="00FF365C" w:rsidP="00FF365C">
      <w:pPr>
        <w:pStyle w:val="Heading3"/>
      </w:pPr>
      <w:bookmarkStart w:id="142" w:name="_Toc67992342"/>
      <w:r w:rsidRPr="00DF18AB">
        <w:t>5.1.3</w:t>
      </w:r>
      <w:r w:rsidRPr="00DF18AB">
        <w:tab/>
        <w:t>Procedures related to Interrogating</w:t>
      </w:r>
      <w:r w:rsidRPr="00DF18AB">
        <w:noBreakHyphen/>
        <w:t>CSCF</w:t>
      </w:r>
      <w:bookmarkEnd w:id="142"/>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3" w:name="_Toc67992343"/>
      <w:r w:rsidRPr="00DF18AB">
        <w:t>5.1.4</w:t>
      </w:r>
      <w:r w:rsidRPr="00DF18AB">
        <w:tab/>
        <w:t>Procedures related to Proxy</w:t>
      </w:r>
      <w:r w:rsidRPr="00DF18AB">
        <w:noBreakHyphen/>
        <w:t>CSCF</w:t>
      </w:r>
      <w:bookmarkEnd w:id="143"/>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4" w:name="_Toc67992344"/>
      <w:r w:rsidRPr="00DF18AB">
        <w:t>5.1.5</w:t>
      </w:r>
      <w:r w:rsidRPr="00DF18AB">
        <w:tab/>
        <w:t>Subscription Updating Procedures</w:t>
      </w:r>
      <w:bookmarkEnd w:id="144"/>
    </w:p>
    <w:p w14:paraId="32AEEAF7" w14:textId="77777777" w:rsidR="00FF365C" w:rsidRPr="00DF18AB" w:rsidRDefault="00FF365C" w:rsidP="00FF365C">
      <w:pPr>
        <w:pStyle w:val="Heading4"/>
        <w:rPr>
          <w:lang w:eastAsia="ko-KR"/>
        </w:rPr>
      </w:pPr>
      <w:bookmarkStart w:id="145" w:name="_Toc67992345"/>
      <w:r w:rsidRPr="00DF18AB">
        <w:rPr>
          <w:lang w:eastAsia="ko-KR"/>
        </w:rPr>
        <w:t>5.1.5.0</w:t>
      </w:r>
      <w:r w:rsidRPr="00DF18AB">
        <w:rPr>
          <w:lang w:eastAsia="ko-KR"/>
        </w:rPr>
        <w:tab/>
        <w:t>General</w:t>
      </w:r>
      <w:bookmarkEnd w:id="14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46" w:name="_Toc67992346"/>
      <w:r w:rsidRPr="00DF18AB">
        <w:t>5.1.5.1</w:t>
      </w:r>
      <w:r w:rsidRPr="00DF18AB">
        <w:tab/>
        <w:t>Subscription updating information flow</w:t>
      </w:r>
      <w:bookmarkEnd w:id="146"/>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3C9734C4" w14:textId="5E8A7159" w:rsidR="00FF365C" w:rsidRPr="00DF18AB" w:rsidRDefault="00973705" w:rsidP="00FF365C">
      <w:pPr>
        <w:pStyle w:val="TH"/>
      </w:pPr>
      <w:r w:rsidRPr="00DF18AB">
        <w:rPr>
          <w:noProof/>
        </w:rPr>
        <w:drawing>
          <wp:inline distT="0" distB="0" distL="0" distR="0" wp14:anchorId="2F4E1519" wp14:editId="11B4C230">
            <wp:extent cx="3019425" cy="1457325"/>
            <wp:effectExtent l="0" t="0" r="0" b="0"/>
            <wp:docPr id="869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9425" cy="1457325"/>
                    </a:xfrm>
                    <a:prstGeom prst="rect">
                      <a:avLst/>
                    </a:prstGeom>
                    <a:noFill/>
                    <a:ln>
                      <a:noFill/>
                    </a:ln>
                  </pic:spPr>
                </pic:pic>
              </a:graphicData>
            </a:graphic>
          </wp:inline>
        </w:drawing>
      </w:r>
    </w:p>
    <w:p w14:paraId="0FD017CD" w14:textId="77777777"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47" w:name="_Toc67992347"/>
      <w:r w:rsidRPr="00DF18AB">
        <w:lastRenderedPageBreak/>
        <w:t>5.2</w:t>
      </w:r>
      <w:r w:rsidRPr="00DF18AB">
        <w:tab/>
        <w:t>Application level registration procedures</w:t>
      </w:r>
      <w:bookmarkEnd w:id="147"/>
    </w:p>
    <w:p w14:paraId="23D08DDA" w14:textId="77777777" w:rsidR="00FF365C" w:rsidRPr="00DF18AB" w:rsidRDefault="00FF365C" w:rsidP="00FF365C">
      <w:pPr>
        <w:pStyle w:val="Heading3"/>
        <w:rPr>
          <w:lang w:eastAsia="ko-KR"/>
        </w:rPr>
      </w:pPr>
      <w:bookmarkStart w:id="148" w:name="_Toc67992348"/>
      <w:r w:rsidRPr="00DF18AB">
        <w:rPr>
          <w:lang w:eastAsia="ko-KR"/>
        </w:rPr>
        <w:t>5.2.0</w:t>
      </w:r>
      <w:r w:rsidRPr="00DF18AB">
        <w:rPr>
          <w:lang w:eastAsia="ko-KR"/>
        </w:rPr>
        <w:tab/>
        <w:t>General</w:t>
      </w:r>
      <w:bookmarkEnd w:id="148"/>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49" w:name="_Toc67992349"/>
      <w:r w:rsidRPr="00DF18AB">
        <w:t>5.2.1</w:t>
      </w:r>
      <w:r w:rsidRPr="00DF18AB">
        <w:tab/>
        <w:t>Requirements considered for registration</w:t>
      </w:r>
      <w:bookmarkEnd w:id="149"/>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77777777"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0" w:name="_Toc67992350"/>
      <w:r w:rsidRPr="00DF18AB">
        <w:t>5.2.1a</w:t>
      </w:r>
      <w:r w:rsidRPr="00DF18AB">
        <w:rPr>
          <w:lang w:eastAsia="ko-KR"/>
        </w:rPr>
        <w:tab/>
      </w:r>
      <w:r w:rsidRPr="00DF18AB">
        <w:t>Implicit Registration</w:t>
      </w:r>
      <w:bookmarkEnd w:id="150"/>
    </w:p>
    <w:p w14:paraId="0A94E4AE" w14:textId="77777777" w:rsidR="00FF365C" w:rsidRPr="00DF18AB" w:rsidRDefault="00FF365C" w:rsidP="00FF365C">
      <w:pPr>
        <w:pStyle w:val="Heading4"/>
        <w:rPr>
          <w:lang w:eastAsia="ko-KR"/>
        </w:rPr>
      </w:pPr>
      <w:bookmarkStart w:id="151" w:name="_Toc67992351"/>
      <w:r w:rsidRPr="00DF18AB">
        <w:rPr>
          <w:lang w:eastAsia="ko-KR"/>
        </w:rPr>
        <w:t>5.2.1a.0</w:t>
      </w:r>
      <w:r w:rsidRPr="00DF18AB">
        <w:rPr>
          <w:lang w:eastAsia="ko-KR"/>
        </w:rPr>
        <w:tab/>
        <w:t>General</w:t>
      </w:r>
      <w:bookmarkEnd w:id="151"/>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1AF079FD" w14:textId="3ACEA195" w:rsidR="00FF365C" w:rsidRPr="00DF18AB" w:rsidRDefault="00973705" w:rsidP="00FF365C">
      <w:pPr>
        <w:pStyle w:val="TH"/>
      </w:pPr>
      <w:r w:rsidRPr="00DF18AB">
        <w:rPr>
          <w:noProof/>
        </w:rPr>
        <w:drawing>
          <wp:inline distT="0" distB="0" distL="0" distR="0" wp14:anchorId="618C2C22" wp14:editId="7A94D57A">
            <wp:extent cx="4000500" cy="1476375"/>
            <wp:effectExtent l="0" t="0" r="0" b="0"/>
            <wp:docPr id="869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00500" cy="1476375"/>
                    </a:xfrm>
                    <a:prstGeom prst="rect">
                      <a:avLst/>
                    </a:prstGeom>
                    <a:noFill/>
                    <a:ln>
                      <a:noFill/>
                    </a:ln>
                  </pic:spPr>
                </pic:pic>
              </a:graphicData>
            </a:graphic>
          </wp:inline>
        </w:drawing>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2" w:name="_MON_1137304135"/>
    <w:bookmarkStart w:id="153" w:name="_MON_1141708481"/>
    <w:bookmarkEnd w:id="152"/>
    <w:bookmarkEnd w:id="153"/>
    <w:bookmarkStart w:id="154" w:name="_MON_1136289871"/>
    <w:bookmarkEnd w:id="154"/>
    <w:p w14:paraId="7971B4CB" w14:textId="77777777" w:rsidR="00FF365C" w:rsidRPr="00DF18AB" w:rsidRDefault="00FF365C" w:rsidP="00FF365C">
      <w:pPr>
        <w:pStyle w:val="TH"/>
      </w:pPr>
      <w:r w:rsidRPr="00DF18AB">
        <w:object w:dxaOrig="8580" w:dyaOrig="5070" w14:anchorId="5985FC33">
          <v:shape id="_x0000_i1031" type="#_x0000_t75" style="width:429.95pt;height:253.35pt" o:ole="">
            <v:imagedata r:id="rId37" o:title=""/>
          </v:shape>
          <o:OLEObject Type="Embed" ProgID="Word.Picture.8" ShapeID="_x0000_i1031" DrawAspect="Content" ObjectID="_1678620959" r:id="rId38"/>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55" w:name="_Toc67992352"/>
      <w:r w:rsidRPr="00DF18AB">
        <w:t>5.2.1a.1</w:t>
      </w:r>
      <w:r w:rsidRPr="00DF18AB">
        <w:rPr>
          <w:lang w:eastAsia="ko-KR"/>
        </w:rPr>
        <w:tab/>
      </w:r>
      <w:r w:rsidRPr="00DF18AB">
        <w:t>Implicit Registration for UE without ISIM or IMC</w:t>
      </w:r>
      <w:bookmarkEnd w:id="155"/>
    </w:p>
    <w:p w14:paraId="657141CE" w14:textId="77777777" w:rsidR="00FF365C" w:rsidRPr="00DF18AB" w:rsidRDefault="00FF365C" w:rsidP="00FF365C">
      <w:r w:rsidRPr="00DF18AB">
        <w:t>If an UE is registering in the IMS without ISIM or, for UEs supporting only non-3GPP accesses,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56" w:name="_Toc67992353"/>
      <w:r w:rsidRPr="00DF18AB">
        <w:lastRenderedPageBreak/>
        <w:t>5.2.2</w:t>
      </w:r>
      <w:r w:rsidRPr="00DF18AB">
        <w:tab/>
        <w:t>Registration flows</w:t>
      </w:r>
      <w:bookmarkEnd w:id="156"/>
    </w:p>
    <w:p w14:paraId="0D45899B" w14:textId="77777777" w:rsidR="00FF365C" w:rsidRPr="00DF18AB" w:rsidRDefault="00FF365C" w:rsidP="00FF365C">
      <w:pPr>
        <w:pStyle w:val="Heading4"/>
      </w:pPr>
      <w:bookmarkStart w:id="157" w:name="_Toc67992354"/>
      <w:r w:rsidRPr="00DF18AB">
        <w:t>5.2.2.1</w:t>
      </w:r>
      <w:r w:rsidRPr="00DF18AB">
        <w:tab/>
        <w:t>Requirements to consider for registration</w:t>
      </w:r>
      <w:bookmarkEnd w:id="157"/>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58" w:name="_Toc67992355"/>
      <w:r w:rsidRPr="00DF18AB">
        <w:t>5.2.2.2</w:t>
      </w:r>
      <w:r w:rsidRPr="00DF18AB">
        <w:tab/>
        <w:t>Assumptions</w:t>
      </w:r>
      <w:bookmarkEnd w:id="158"/>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6C914E20"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7464A" w:rsidRPr="00DF18AB">
        <w:t>TS</w:t>
      </w:r>
      <w:r w:rsidR="00A7464A">
        <w:t> </w:t>
      </w:r>
      <w:r w:rsidR="00A7464A" w:rsidRPr="00DF18AB">
        <w:t>33.203</w:t>
      </w:r>
      <w:r w:rsidR="00A7464A">
        <w:t> </w:t>
      </w:r>
      <w:r w:rsidR="00A7464A" w:rsidRPr="00DF18AB">
        <w:t>[</w:t>
      </w:r>
      <w:r w:rsidRPr="00DF18AB">
        <w:t>19].</w:t>
      </w:r>
    </w:p>
    <w:p w14:paraId="17397F32" w14:textId="77777777" w:rsidR="00FF365C" w:rsidRPr="00DF18AB" w:rsidRDefault="00FF365C" w:rsidP="00FF365C">
      <w:pPr>
        <w:pStyle w:val="Heading4"/>
      </w:pPr>
      <w:bookmarkStart w:id="159" w:name="_Toc67992356"/>
      <w:r w:rsidRPr="00DF18AB">
        <w:t>5.2.2.3</w:t>
      </w:r>
      <w:r w:rsidRPr="00DF18AB">
        <w:tab/>
        <w:t>Registration information flow – User not registered</w:t>
      </w:r>
      <w:bookmarkEnd w:id="159"/>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32" type="#_x0000_t75" style="width:369.5pt;height:355.25pt" o:ole="">
            <v:imagedata r:id="rId39" o:title=""/>
          </v:shape>
          <o:OLEObject Type="Embed" ProgID="Visio.Drawing.11" ShapeID="_x0000_i1032" DrawAspect="Content" ObjectID="_1678620960" r:id="rId40"/>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77777777" w:rsidR="00FF365C" w:rsidRPr="00DF18AB" w:rsidRDefault="00FF365C" w:rsidP="00FF365C">
      <w:pPr>
        <w:pStyle w:val="B1"/>
        <w:ind w:firstLine="0"/>
      </w:pPr>
      <w:r w:rsidRPr="00DF18AB">
        <w:t>The HSS shall check whether the user is registered already. The HSS shall indicate whether the user is allowed to register in that P</w:t>
      </w:r>
      <w:r w:rsidRPr="00DF18AB">
        <w:noBreakHyphen/>
        <w:t>CSCF network (identified by the P</w:t>
      </w:r>
      <w:r w:rsidRPr="00DF18AB">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27E59771"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0" w:name="_Toc67992357"/>
      <w:r w:rsidRPr="00DF18AB">
        <w:t>5.2.2.4</w:t>
      </w:r>
      <w:r w:rsidRPr="00DF18AB">
        <w:tab/>
        <w:t>Re-Registration information flow – User currently registered</w:t>
      </w:r>
      <w:bookmarkEnd w:id="160"/>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33" type="#_x0000_t75" style="width:373.6pt;height:315.15pt" o:ole="">
            <v:imagedata r:id="rId41" o:title=""/>
          </v:shape>
          <o:OLEObject Type="Embed" ProgID="Visio.Drawing.11" ShapeID="_x0000_i1033" DrawAspect="Content" ObjectID="_1678620961" r:id="rId42"/>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1" w:name="_Toc67992358"/>
      <w:r w:rsidRPr="00DF18AB">
        <w:t>5.2.2.5</w:t>
      </w:r>
      <w:r w:rsidRPr="00DF18AB">
        <w:tab/>
        <w:t>Stored information.</w:t>
      </w:r>
      <w:bookmarkEnd w:id="161"/>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2" w:name="_Toc67992359"/>
      <w:r w:rsidRPr="00DF18AB">
        <w:lastRenderedPageBreak/>
        <w:t>5.3</w:t>
      </w:r>
      <w:r w:rsidRPr="00DF18AB">
        <w:tab/>
        <w:t>Application level de-registration procedures</w:t>
      </w:r>
      <w:bookmarkEnd w:id="162"/>
    </w:p>
    <w:p w14:paraId="4A9E3466" w14:textId="77777777" w:rsidR="00FF365C" w:rsidRPr="00DF18AB" w:rsidRDefault="00FF365C" w:rsidP="00FF365C">
      <w:pPr>
        <w:pStyle w:val="Heading3"/>
      </w:pPr>
      <w:bookmarkStart w:id="163" w:name="_Toc67992360"/>
      <w:r w:rsidRPr="00DF18AB">
        <w:t>5.3.1</w:t>
      </w:r>
      <w:r w:rsidRPr="00DF18AB">
        <w:tab/>
        <w:t>Mobile initiated de-registration</w:t>
      </w:r>
      <w:bookmarkEnd w:id="163"/>
    </w:p>
    <w:p w14:paraId="324D02B3" w14:textId="77777777" w:rsidR="00FF365C" w:rsidRPr="00DF18AB" w:rsidRDefault="00FF365C" w:rsidP="00FF365C">
      <w:bookmarkStart w:id="164" w:name="_Hlt509309239"/>
      <w:bookmarkEnd w:id="164"/>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4F6D581B" w14:textId="1E9074C4" w:rsidR="00FF365C" w:rsidRPr="00DF18AB" w:rsidRDefault="00973705" w:rsidP="00FF365C">
      <w:pPr>
        <w:pStyle w:val="TH"/>
      </w:pPr>
      <w:r w:rsidRPr="00DF18AB">
        <w:rPr>
          <w:noProof/>
        </w:rPr>
        <w:drawing>
          <wp:inline distT="0" distB="0" distL="0" distR="0" wp14:anchorId="3F02C07A" wp14:editId="0366ECA0">
            <wp:extent cx="4362450" cy="3333750"/>
            <wp:effectExtent l="0" t="0" r="0" b="0"/>
            <wp:docPr id="8691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2450" cy="3333750"/>
                    </a:xfrm>
                    <a:prstGeom prst="rect">
                      <a:avLst/>
                    </a:prstGeom>
                    <a:noFill/>
                    <a:ln>
                      <a:noFill/>
                    </a:ln>
                  </pic:spPr>
                </pic:pic>
              </a:graphicData>
            </a:graphic>
          </wp:inline>
        </w:drawing>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0E797BFB"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1EB5EB16" w14:textId="77777777" w:rsidR="00FF365C" w:rsidRPr="00DF18AB" w:rsidRDefault="00FF365C" w:rsidP="00FF365C">
      <w:pPr>
        <w:pStyle w:val="Heading3"/>
        <w:rPr>
          <w:lang w:eastAsia="ko-KR"/>
        </w:rPr>
      </w:pPr>
      <w:bookmarkStart w:id="165" w:name="_Toc67992361"/>
      <w:r w:rsidRPr="00DF18AB">
        <w:t>5.3.2</w:t>
      </w:r>
      <w:r w:rsidRPr="00DF18AB">
        <w:tab/>
        <w:t>Network initiated de-registration</w:t>
      </w:r>
      <w:bookmarkEnd w:id="165"/>
    </w:p>
    <w:p w14:paraId="44086656" w14:textId="77777777" w:rsidR="00FF365C" w:rsidRPr="00DF18AB" w:rsidRDefault="00FF365C" w:rsidP="00FF365C">
      <w:pPr>
        <w:pStyle w:val="Heading4"/>
        <w:rPr>
          <w:lang w:eastAsia="ko-KR"/>
        </w:rPr>
      </w:pPr>
      <w:bookmarkStart w:id="166" w:name="_Toc67992362"/>
      <w:r w:rsidRPr="00DF18AB">
        <w:rPr>
          <w:lang w:eastAsia="ko-KR"/>
        </w:rPr>
        <w:t>5.3.2.0</w:t>
      </w:r>
      <w:r w:rsidRPr="00DF18AB">
        <w:rPr>
          <w:lang w:eastAsia="ko-KR"/>
        </w:rPr>
        <w:tab/>
        <w:t>General</w:t>
      </w:r>
      <w:bookmarkEnd w:id="166"/>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67" w:name="_Toc67992363"/>
      <w:r w:rsidRPr="00DF18AB">
        <w:lastRenderedPageBreak/>
        <w:t>5.3.2.1</w:t>
      </w:r>
      <w:r w:rsidRPr="00DF18AB">
        <w:tab/>
        <w:t>Network Initiated Application (SIP) De-registration, Registration Timeout</w:t>
      </w:r>
      <w:bookmarkEnd w:id="167"/>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A091934" w14:textId="2FF51023" w:rsidR="00FF365C" w:rsidRPr="00DF18AB" w:rsidRDefault="00973705" w:rsidP="00FF365C">
      <w:pPr>
        <w:pStyle w:val="TH"/>
      </w:pPr>
      <w:r w:rsidRPr="00DF18AB">
        <w:rPr>
          <w:noProof/>
        </w:rPr>
        <w:drawing>
          <wp:inline distT="0" distB="0" distL="0" distR="0" wp14:anchorId="679ECDB4" wp14:editId="5CF4A1EE">
            <wp:extent cx="3514725" cy="1924050"/>
            <wp:effectExtent l="0" t="0" r="0" b="0"/>
            <wp:docPr id="869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14725" cy="1924050"/>
                    </a:xfrm>
                    <a:prstGeom prst="rect">
                      <a:avLst/>
                    </a:prstGeom>
                    <a:noFill/>
                    <a:ln>
                      <a:noFill/>
                    </a:ln>
                  </pic:spPr>
                </pic:pic>
              </a:graphicData>
            </a:graphic>
          </wp:inline>
        </w:drawing>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4256361A"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68" w:name="_Toc67992364"/>
      <w:r w:rsidRPr="00DF18AB">
        <w:t>5.3.2.2</w:t>
      </w:r>
      <w:r w:rsidRPr="00DF18AB">
        <w:tab/>
        <w:t>Network Initiated Application (SIP) De-registration, Administrative</w:t>
      </w:r>
      <w:bookmarkEnd w:id="168"/>
    </w:p>
    <w:p w14:paraId="3FD84510" w14:textId="77777777" w:rsidR="00FF365C" w:rsidRPr="00DF18AB" w:rsidRDefault="00FF365C" w:rsidP="00FF365C">
      <w:pPr>
        <w:pStyle w:val="Heading5"/>
        <w:rPr>
          <w:lang w:eastAsia="ko-KR"/>
        </w:rPr>
      </w:pPr>
      <w:bookmarkStart w:id="169" w:name="_Toc67992365"/>
      <w:r w:rsidRPr="00DF18AB">
        <w:rPr>
          <w:lang w:eastAsia="ko-KR"/>
        </w:rPr>
        <w:t>5.3.2.2.0</w:t>
      </w:r>
      <w:r w:rsidRPr="00DF18AB">
        <w:rPr>
          <w:lang w:eastAsia="ko-KR"/>
        </w:rPr>
        <w:tab/>
        <w:t>General</w:t>
      </w:r>
      <w:bookmarkEnd w:id="169"/>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0" w:name="_Toc67992366"/>
      <w:r w:rsidRPr="00DF18AB">
        <w:t>5.3.2.2.1</w:t>
      </w:r>
      <w:r w:rsidRPr="00DF18AB">
        <w:tab/>
        <w:t>Network Initiated De-registration by HSS, administrative</w:t>
      </w:r>
      <w:bookmarkEnd w:id="170"/>
    </w:p>
    <w:p w14:paraId="5AEF80D2" w14:textId="5DF89487" w:rsidR="00FF365C" w:rsidRPr="00DF18AB" w:rsidRDefault="00973705" w:rsidP="00FF365C">
      <w:pPr>
        <w:pStyle w:val="TH"/>
      </w:pPr>
      <w:r w:rsidRPr="00DF18AB">
        <w:rPr>
          <w:noProof/>
        </w:rPr>
        <w:drawing>
          <wp:inline distT="0" distB="0" distL="0" distR="0" wp14:anchorId="524653DF" wp14:editId="0A64F430">
            <wp:extent cx="4629150" cy="2362200"/>
            <wp:effectExtent l="0" t="0" r="0" b="0"/>
            <wp:docPr id="8691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29150" cy="2362200"/>
                    </a:xfrm>
                    <a:prstGeom prst="rect">
                      <a:avLst/>
                    </a:prstGeom>
                    <a:noFill/>
                    <a:ln>
                      <a:noFill/>
                    </a:ln>
                  </pic:spPr>
                </pic:pic>
              </a:graphicData>
            </a:graphic>
          </wp:inline>
        </w:drawing>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6F04DBC4"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1" w:name="_Toc67992367"/>
      <w:r w:rsidRPr="00DF18AB">
        <w:lastRenderedPageBreak/>
        <w:t>5.3.2.2.2</w:t>
      </w:r>
      <w:r w:rsidRPr="00DF18AB">
        <w:tab/>
        <w:t>Network Initiated De-registration by Service Platform</w:t>
      </w:r>
      <w:bookmarkEnd w:id="171"/>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17362265" w14:textId="75822BB7" w:rsidR="00FF365C" w:rsidRPr="00DF18AB" w:rsidRDefault="00973705" w:rsidP="00FF365C">
      <w:pPr>
        <w:pStyle w:val="TH"/>
      </w:pPr>
      <w:r w:rsidRPr="00DF18AB">
        <w:rPr>
          <w:noProof/>
        </w:rPr>
        <w:drawing>
          <wp:inline distT="0" distB="0" distL="0" distR="0" wp14:anchorId="6F0C77E9" wp14:editId="5BDAD74A">
            <wp:extent cx="4638675" cy="2857500"/>
            <wp:effectExtent l="0" t="0" r="0" b="0"/>
            <wp:docPr id="869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38675" cy="2857500"/>
                    </a:xfrm>
                    <a:prstGeom prst="rect">
                      <a:avLst/>
                    </a:prstGeom>
                    <a:noFill/>
                    <a:ln>
                      <a:noFill/>
                    </a:ln>
                  </pic:spPr>
                </pic:pic>
              </a:graphicData>
            </a:graphic>
          </wp:inline>
        </w:drawing>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770E082F"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lastRenderedPageBreak/>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2" w:name="_Toc67992368"/>
      <w:r w:rsidRPr="00DF18AB">
        <w:t>5.4</w:t>
      </w:r>
      <w:r w:rsidRPr="00DF18AB">
        <w:tab/>
        <w:t>Procedures for IP multi-media sessions</w:t>
      </w:r>
      <w:bookmarkEnd w:id="172"/>
    </w:p>
    <w:p w14:paraId="4C123539" w14:textId="77777777" w:rsidR="00FF365C" w:rsidRPr="00DF18AB" w:rsidRDefault="00FF365C" w:rsidP="00FF365C">
      <w:pPr>
        <w:pStyle w:val="Heading3"/>
        <w:rPr>
          <w:lang w:eastAsia="ko-KR"/>
        </w:rPr>
      </w:pPr>
      <w:bookmarkStart w:id="173" w:name="_Toc67992369"/>
      <w:r w:rsidRPr="00DF18AB">
        <w:rPr>
          <w:lang w:eastAsia="ko-KR"/>
        </w:rPr>
        <w:t>5.4.0</w:t>
      </w:r>
      <w:r w:rsidRPr="00DF18AB">
        <w:rPr>
          <w:lang w:eastAsia="ko-KR"/>
        </w:rPr>
        <w:tab/>
        <w:t>General</w:t>
      </w:r>
      <w:bookmarkEnd w:id="173"/>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4" w:name="_Hlt508066660"/>
      <w:bookmarkStart w:id="175" w:name="_Toc67992370"/>
      <w:bookmarkEnd w:id="174"/>
      <w:r w:rsidRPr="00DF18AB">
        <w:t>5.4.1</w:t>
      </w:r>
      <w:r w:rsidRPr="00DF18AB">
        <w:tab/>
      </w:r>
      <w:bookmarkStart w:id="176" w:name="_Hlt507766165"/>
      <w:bookmarkEnd w:id="176"/>
      <w:r w:rsidRPr="00DF18AB">
        <w:t>Bearer interworking concepts</w:t>
      </w:r>
      <w:bookmarkEnd w:id="175"/>
    </w:p>
    <w:p w14:paraId="463F3D0D" w14:textId="77777777" w:rsidR="00FF365C" w:rsidRPr="00DF18AB" w:rsidRDefault="00FF365C" w:rsidP="00FF365C">
      <w:bookmarkStart w:id="177" w:name="_Hlt507766167"/>
      <w:bookmarkEnd w:id="177"/>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78" w:name="_Toc67992371"/>
      <w:r w:rsidRPr="00DF18AB">
        <w:t>5.4.2</w:t>
      </w:r>
      <w:r w:rsidRPr="00DF18AB">
        <w:tab/>
        <w:t>Interworking with Internet</w:t>
      </w:r>
      <w:bookmarkEnd w:id="178"/>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5DB2110E"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7464A" w:rsidRPr="00DF18AB">
        <w:t>TS</w:t>
      </w:r>
      <w:r w:rsidR="00A7464A">
        <w:t> </w:t>
      </w:r>
      <w:r w:rsidR="00A7464A" w:rsidRPr="00DF18AB">
        <w:t>24.229</w:t>
      </w:r>
      <w:r w:rsidR="00A7464A">
        <w:t> </w:t>
      </w:r>
      <w:r w:rsidR="00A7464A"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79" w:name="_Toc67992372"/>
      <w:r w:rsidRPr="00DF18AB">
        <w:t>5.4.2a</w:t>
      </w:r>
      <w:r w:rsidRPr="00DF18AB">
        <w:rPr>
          <w:lang w:eastAsia="ko-KR"/>
        </w:rPr>
        <w:tab/>
      </w:r>
      <w:r w:rsidRPr="00DF18AB">
        <w:t>IP version interworking</w:t>
      </w:r>
      <w:bookmarkEnd w:id="179"/>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 xml:space="preserve">via interworking or that are in a separate addressing range (e.g. NA(P)T </w:t>
      </w:r>
      <w:r w:rsidRPr="00DF18AB">
        <w:lastRenderedPageBreak/>
        <w:t>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82D9B9E"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7464A" w:rsidRPr="00DF18AB">
        <w:t>TS</w:t>
      </w:r>
      <w:r w:rsidR="00A7464A">
        <w:t> </w:t>
      </w:r>
      <w:r w:rsidR="00A7464A" w:rsidRPr="00DF18AB">
        <w:t>23.221</w:t>
      </w:r>
      <w:r w:rsidR="00A7464A">
        <w:t> </w:t>
      </w:r>
      <w:r w:rsidR="00A7464A"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C7C9C00" w14:textId="09F2E2F4" w:rsidR="00FF365C" w:rsidRPr="00DF18AB" w:rsidRDefault="00973705" w:rsidP="00FF365C">
      <w:pPr>
        <w:pStyle w:val="TH"/>
        <w:rPr>
          <w:lang w:eastAsia="ko-KR"/>
        </w:rPr>
      </w:pPr>
      <w:r w:rsidRPr="00DF18AB">
        <w:rPr>
          <w:noProof/>
        </w:rPr>
        <w:drawing>
          <wp:inline distT="0" distB="0" distL="0" distR="0" wp14:anchorId="4C61270C" wp14:editId="6976B461">
            <wp:extent cx="4867275" cy="2057400"/>
            <wp:effectExtent l="0" t="0" r="0" b="0"/>
            <wp:docPr id="869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67275" cy="2057400"/>
                    </a:xfrm>
                    <a:prstGeom prst="rect">
                      <a:avLst/>
                    </a:prstGeom>
                    <a:noFill/>
                    <a:ln>
                      <a:noFill/>
                    </a:ln>
                  </pic:spPr>
                </pic:pic>
              </a:graphicData>
            </a:graphic>
          </wp:inline>
        </w:drawing>
      </w:r>
    </w:p>
    <w:p w14:paraId="537999EB" w14:textId="77777777"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0" w:name="_Toc67992373"/>
      <w:r w:rsidRPr="00DF18AB">
        <w:t>5.4.3</w:t>
      </w:r>
      <w:r w:rsidRPr="00DF18AB">
        <w:tab/>
      </w:r>
      <w:bookmarkStart w:id="181" w:name="_Hlt507766171"/>
      <w:bookmarkEnd w:id="181"/>
      <w:r w:rsidRPr="00DF18AB">
        <w:t>Interworking with PSTN</w:t>
      </w:r>
      <w:bookmarkEnd w:id="180"/>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2A77D733" w14:textId="5465A021" w:rsidR="00FF365C" w:rsidRPr="00DF18AB" w:rsidRDefault="00973705" w:rsidP="00FF365C">
      <w:pPr>
        <w:pStyle w:val="TH"/>
      </w:pPr>
      <w:r w:rsidRPr="00DF18AB">
        <w:rPr>
          <w:noProof/>
        </w:rPr>
        <w:lastRenderedPageBreak/>
        <w:drawing>
          <wp:inline distT="0" distB="0" distL="0" distR="0" wp14:anchorId="4623C582" wp14:editId="04D7585D">
            <wp:extent cx="3752850" cy="2809875"/>
            <wp:effectExtent l="0" t="0" r="0" b="0"/>
            <wp:docPr id="869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52850" cy="2809875"/>
                    </a:xfrm>
                    <a:prstGeom prst="rect">
                      <a:avLst/>
                    </a:prstGeom>
                    <a:noFill/>
                    <a:ln>
                      <a:noFill/>
                    </a:ln>
                  </pic:spPr>
                </pic:pic>
              </a:graphicData>
            </a:graphic>
          </wp:inline>
        </w:drawing>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2" w:name="_Toc67992374"/>
      <w:r w:rsidRPr="00DF18AB">
        <w:t>5.4.4</w:t>
      </w:r>
      <w:r w:rsidRPr="00DF18AB">
        <w:tab/>
        <w:t>Requirements for IP multi-media session control</w:t>
      </w:r>
      <w:bookmarkEnd w:id="182"/>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3" w:name="_Toc67992375"/>
      <w:r w:rsidRPr="00DF18AB">
        <w:lastRenderedPageBreak/>
        <w:t>5.4.5</w:t>
      </w:r>
      <w:r w:rsidRPr="00DF18AB">
        <w:tab/>
        <w:t>Session Path Information</w:t>
      </w:r>
      <w:bookmarkEnd w:id="183"/>
    </w:p>
    <w:p w14:paraId="1EAE6DE5" w14:textId="77777777" w:rsidR="00FF365C" w:rsidRPr="00DF18AB" w:rsidRDefault="00FF365C" w:rsidP="00FF365C">
      <w:pPr>
        <w:pStyle w:val="Heading4"/>
      </w:pPr>
      <w:bookmarkStart w:id="184" w:name="_Toc67992376"/>
      <w:r w:rsidRPr="00DF18AB">
        <w:t>5.4.5.1</w:t>
      </w:r>
      <w:r w:rsidRPr="00DF18AB">
        <w:tab/>
        <w:t>Session Path Information during Registration and Session Initiation</w:t>
      </w:r>
      <w:bookmarkEnd w:id="184"/>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85" w:name="_Toc67992377"/>
      <w:r w:rsidRPr="00DF18AB">
        <w:t>5.4.5.2</w:t>
      </w:r>
      <w:r w:rsidRPr="00DF18AB">
        <w:tab/>
        <w:t>P</w:t>
      </w:r>
      <w:r w:rsidRPr="00DF18AB">
        <w:noBreakHyphen/>
        <w:t>CSCF in the Session Path</w:t>
      </w:r>
      <w:bookmarkEnd w:id="185"/>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86" w:name="_Toc67992378"/>
      <w:r w:rsidRPr="00DF18AB">
        <w:t>5.4.5.3</w:t>
      </w:r>
      <w:r w:rsidRPr="00DF18AB">
        <w:tab/>
        <w:t>S</w:t>
      </w:r>
      <w:r w:rsidRPr="00DF18AB">
        <w:noBreakHyphen/>
        <w:t>CSCF in the Session Path</w:t>
      </w:r>
      <w:bookmarkEnd w:id="186"/>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87" w:name="_Toc67992379"/>
      <w:r w:rsidRPr="00DF18AB">
        <w:t>5.4.6</w:t>
      </w:r>
      <w:r w:rsidRPr="00DF18AB">
        <w:tab/>
        <w:t>End-user preferences and terminal capabilities</w:t>
      </w:r>
      <w:bookmarkEnd w:id="187"/>
    </w:p>
    <w:p w14:paraId="37B37191" w14:textId="77777777" w:rsidR="00FF365C" w:rsidRPr="00DF18AB" w:rsidRDefault="00FF365C" w:rsidP="00FF365C">
      <w:pPr>
        <w:pStyle w:val="Heading4"/>
        <w:rPr>
          <w:lang w:eastAsia="ko-KR"/>
        </w:rPr>
      </w:pPr>
      <w:bookmarkStart w:id="188" w:name="_Toc67992380"/>
      <w:r w:rsidRPr="00DF18AB">
        <w:rPr>
          <w:lang w:eastAsia="ko-KR"/>
        </w:rPr>
        <w:t>5.4.6.0</w:t>
      </w:r>
      <w:r w:rsidRPr="00DF18AB">
        <w:rPr>
          <w:lang w:eastAsia="ko-KR"/>
        </w:rPr>
        <w:tab/>
        <w:t>General</w:t>
      </w:r>
      <w:bookmarkEnd w:id="188"/>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89" w:name="_Toc67992381"/>
      <w:r w:rsidRPr="00DF18AB">
        <w:t>5.4.6.1</w:t>
      </w:r>
      <w:r w:rsidRPr="00DF18AB">
        <w:tab/>
        <w:t>Objectives</w:t>
      </w:r>
      <w:bookmarkEnd w:id="189"/>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0" w:name="_Toc67992382"/>
      <w:r w:rsidRPr="00DF18AB">
        <w:t>5.4.6.2</w:t>
      </w:r>
      <w:r w:rsidRPr="00DF18AB">
        <w:tab/>
        <w:t>End-user expectations</w:t>
      </w:r>
      <w:bookmarkEnd w:id="190"/>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1" w:name="_Toc67992383"/>
      <w:r w:rsidRPr="00DF18AB">
        <w:t>5.4.6.3</w:t>
      </w:r>
      <w:r w:rsidRPr="00DF18AB">
        <w:tab/>
      </w:r>
      <w:bookmarkStart w:id="192" w:name="_Hlt508230842"/>
      <w:bookmarkEnd w:id="192"/>
      <w:r w:rsidRPr="00DF18AB">
        <w:t>Mechanism for bearer establishment</w:t>
      </w:r>
      <w:bookmarkEnd w:id="1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4DFB6515" w14:textId="6E9CF0FD" w:rsidR="00FF365C" w:rsidRPr="00DF18AB" w:rsidRDefault="00973705" w:rsidP="00FF365C">
      <w:pPr>
        <w:pStyle w:val="TH"/>
      </w:pPr>
      <w:r w:rsidRPr="00DF18AB">
        <w:rPr>
          <w:noProof/>
        </w:rPr>
        <w:lastRenderedPageBreak/>
        <w:drawing>
          <wp:inline distT="0" distB="0" distL="0" distR="0" wp14:anchorId="655CF75F" wp14:editId="22F00FDA">
            <wp:extent cx="6124575" cy="6134100"/>
            <wp:effectExtent l="0" t="0" r="0" b="0"/>
            <wp:docPr id="8691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4575" cy="6134100"/>
                    </a:xfrm>
                    <a:prstGeom prst="rect">
                      <a:avLst/>
                    </a:prstGeom>
                    <a:noFill/>
                    <a:ln>
                      <a:noFill/>
                    </a:ln>
                  </pic:spPr>
                </pic:pic>
              </a:graphicData>
            </a:graphic>
          </wp:inline>
        </w:drawing>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3" w:name="_Toc67992384"/>
      <w:r w:rsidRPr="00DF18AB">
        <w:t>5.4.6.4</w:t>
      </w:r>
      <w:r w:rsidRPr="00DF18AB">
        <w:tab/>
        <w:t>Session progress indication to the originating UE</w:t>
      </w:r>
      <w:bookmarkEnd w:id="193"/>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4" w:name="_Toc67992385"/>
      <w:r w:rsidRPr="00DF18AB">
        <w:t>5.4.7</w:t>
      </w:r>
      <w:r w:rsidRPr="00DF18AB">
        <w:tab/>
        <w:t>Interaction between QoS and session signalling</w:t>
      </w:r>
      <w:bookmarkEnd w:id="194"/>
    </w:p>
    <w:p w14:paraId="239013DC" w14:textId="77777777" w:rsidR="00FF365C" w:rsidRPr="00DF18AB" w:rsidRDefault="00FF365C" w:rsidP="00FF365C">
      <w:pPr>
        <w:pStyle w:val="Heading4"/>
        <w:rPr>
          <w:lang w:eastAsia="ko-KR"/>
        </w:rPr>
      </w:pPr>
      <w:bookmarkStart w:id="195" w:name="_Toc67992386"/>
      <w:r w:rsidRPr="00DF18AB">
        <w:rPr>
          <w:lang w:eastAsia="ko-KR"/>
        </w:rPr>
        <w:t>5.4.7.0</w:t>
      </w:r>
      <w:r w:rsidRPr="00DF18AB">
        <w:rPr>
          <w:lang w:eastAsia="ko-KR"/>
        </w:rPr>
        <w:tab/>
        <w:t>General</w:t>
      </w:r>
      <w:bookmarkEnd w:id="195"/>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863E285" w:rsidR="00FF365C" w:rsidRPr="00DF18AB" w:rsidRDefault="00FF365C" w:rsidP="00FF365C">
      <w:pPr>
        <w:pStyle w:val="NO"/>
      </w:pPr>
      <w:r w:rsidRPr="00DF18AB">
        <w:t>NOTE:</w:t>
      </w:r>
      <w:r w:rsidRPr="00DF18AB">
        <w:tab/>
        <w:t xml:space="preserve">How PCEF is distributed in SMF and UPF in 5GS is specified in </w:t>
      </w:r>
      <w:r w:rsidR="00A7464A" w:rsidRPr="00DF18AB">
        <w:t>TS</w:t>
      </w:r>
      <w:r w:rsidR="00A7464A">
        <w:t> </w:t>
      </w:r>
      <w:r w:rsidR="00A7464A" w:rsidRPr="00DF18AB">
        <w:t>23.501</w:t>
      </w:r>
      <w:r w:rsidR="00A7464A">
        <w:t> </w:t>
      </w:r>
      <w:r w:rsidR="00A7464A" w:rsidRPr="00DF18AB">
        <w:t>[</w:t>
      </w:r>
      <w:r w:rsidRPr="00DF18AB">
        <w:t xml:space="preserve">93] and </w:t>
      </w:r>
      <w:r w:rsidR="00A7464A" w:rsidRPr="00DF18AB">
        <w:t>TS</w:t>
      </w:r>
      <w:r w:rsidR="00A7464A">
        <w:t> </w:t>
      </w:r>
      <w:r w:rsidR="00A7464A" w:rsidRPr="00DF18AB">
        <w:t>23.203</w:t>
      </w:r>
      <w:r w:rsidR="00A7464A">
        <w:t> </w:t>
      </w:r>
      <w:r w:rsidR="00A7464A" w:rsidRPr="00DF18AB">
        <w:t>[</w:t>
      </w:r>
      <w:r w:rsidRPr="00DF18AB">
        <w:t>54].</w:t>
      </w:r>
    </w:p>
    <w:p w14:paraId="550DCAC2" w14:textId="326070CC"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7464A" w:rsidRPr="00DF18AB">
        <w:t>TS</w:t>
      </w:r>
      <w:r w:rsidR="00A7464A">
        <w:t> </w:t>
      </w:r>
      <w:r w:rsidR="00A7464A" w:rsidRPr="00DF18AB">
        <w:t>23.203</w:t>
      </w:r>
      <w:r w:rsidR="00A7464A">
        <w:t> </w:t>
      </w:r>
      <w:r w:rsidR="00A7464A" w:rsidRPr="00DF18AB">
        <w:t>[</w:t>
      </w:r>
      <w:r w:rsidRPr="00DF18AB">
        <w:t xml:space="preserve">54] or the N5 interface (using the Npcf_PolicyAutorization service), standardised in </w:t>
      </w:r>
      <w:r w:rsidR="00A7464A" w:rsidRPr="00DF18AB">
        <w:t>TS</w:t>
      </w:r>
      <w:r w:rsidR="00A7464A">
        <w:t> </w:t>
      </w:r>
      <w:r w:rsidR="00A7464A" w:rsidRPr="00DF18AB">
        <w:t>23.503</w:t>
      </w:r>
      <w:r w:rsidR="00A7464A">
        <w:t> </w:t>
      </w:r>
      <w:r w:rsidR="00A7464A" w:rsidRPr="00DF18AB">
        <w:t>[</w:t>
      </w:r>
      <w:r w:rsidRPr="00DF18AB">
        <w:t xml:space="preserve">95] and </w:t>
      </w:r>
      <w:r w:rsidR="00A7464A" w:rsidRPr="00DF18AB">
        <w:t>TS</w:t>
      </w:r>
      <w:r w:rsidR="00A7464A">
        <w:t> </w:t>
      </w:r>
      <w:r w:rsidR="00A7464A" w:rsidRPr="00DF18AB">
        <w:t>29.514</w:t>
      </w:r>
      <w:r w:rsidR="00A7464A">
        <w:t> </w:t>
      </w:r>
      <w:r w:rsidR="00A7464A"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4E7E6F9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03B774B" w14:textId="55C87EAF"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45C3337" w14:textId="77777777" w:rsidR="00FF365C" w:rsidRPr="00DF18AB" w:rsidRDefault="00FF365C" w:rsidP="00FF365C">
      <w:pPr>
        <w:pStyle w:val="Heading4"/>
        <w:rPr>
          <w:lang w:eastAsia="ko-KR"/>
        </w:rPr>
      </w:pPr>
      <w:bookmarkStart w:id="196" w:name="_Toc67992387"/>
      <w:r w:rsidRPr="00DF18AB">
        <w:t>5.4.7.1</w:t>
      </w:r>
      <w:r w:rsidRPr="00DF18AB">
        <w:tab/>
        <w:t>Authorize QoS Resources</w:t>
      </w:r>
      <w:bookmarkEnd w:id="196"/>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197" w:name="_Toc67992388"/>
      <w:r w:rsidRPr="00DF18AB">
        <w:t>5.4.7.1a</w:t>
      </w:r>
      <w:r w:rsidRPr="00DF18AB">
        <w:tab/>
        <w:t>Resource Reservation with Policy and Charging Control</w:t>
      </w:r>
      <w:bookmarkEnd w:id="197"/>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0C4D431D"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198" w:name="_Toc67992389"/>
      <w:r w:rsidRPr="00DF18AB">
        <w:lastRenderedPageBreak/>
        <w:t>5.4.7.2</w:t>
      </w:r>
      <w:r w:rsidRPr="00DF18AB">
        <w:tab/>
        <w:t>Enabling of Media Flows</w:t>
      </w:r>
      <w:bookmarkEnd w:id="198"/>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199" w:name="_Toc67992390"/>
      <w:r w:rsidRPr="00DF18AB">
        <w:t>5.4.7.3</w:t>
      </w:r>
      <w:r w:rsidRPr="00DF18AB">
        <w:tab/>
        <w:t>Disabling of Media Flows</w:t>
      </w:r>
      <w:bookmarkEnd w:id="199"/>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0" w:name="_Toc67992391"/>
      <w:r w:rsidRPr="00DF18AB">
        <w:t>5.4.7.4</w:t>
      </w:r>
      <w:r w:rsidRPr="00DF18AB">
        <w:tab/>
        <w:t>Revoke Authorization for IP-Connectivity Access Network and IP Resources</w:t>
      </w:r>
      <w:bookmarkEnd w:id="200"/>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1" w:name="_Toc67992392"/>
      <w:r w:rsidRPr="00DF18AB">
        <w:t>5.4.7.5</w:t>
      </w:r>
      <w:r w:rsidRPr="00DF18AB">
        <w:tab/>
        <w:t>Indication of IP-Connectivity Access Network bearer release</w:t>
      </w:r>
      <w:bookmarkEnd w:id="20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2" w:name="_Toc67992393"/>
      <w:r w:rsidRPr="00DF18AB">
        <w:t>5.4.7.6</w:t>
      </w:r>
      <w:r w:rsidRPr="00DF18AB">
        <w:tab/>
        <w:t>Authorization of IP-Connectivity Access Network bearer modification</w:t>
      </w:r>
      <w:bookmarkEnd w:id="202"/>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3" w:name="_Toc67992394"/>
      <w:r w:rsidRPr="00DF18AB">
        <w:lastRenderedPageBreak/>
        <w:t>5.4.7.7</w:t>
      </w:r>
      <w:r w:rsidRPr="00DF18AB">
        <w:tab/>
        <w:t>Indication of IP-Connectivity Access Network bearer modification</w:t>
      </w:r>
      <w:bookmarkEnd w:id="203"/>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4" w:name="_Toc67992395"/>
      <w:r w:rsidRPr="00DF18AB">
        <w:t>5.4.7.8</w:t>
      </w:r>
      <w:r w:rsidRPr="00DF18AB">
        <w:tab/>
        <w:t>Sharing of Resources for Network Detected Concurrent Sessions</w:t>
      </w:r>
      <w:bookmarkEnd w:id="204"/>
    </w:p>
    <w:p w14:paraId="7CE75D89" w14:textId="77777777" w:rsidR="00FF365C" w:rsidRPr="00DF18AB" w:rsidRDefault="00FF365C" w:rsidP="00FF365C">
      <w:pPr>
        <w:pStyle w:val="Heading5"/>
      </w:pPr>
      <w:bookmarkStart w:id="205" w:name="_Toc67992396"/>
      <w:r w:rsidRPr="00DF18AB">
        <w:t>5.4.7.8.1</w:t>
      </w:r>
      <w:r w:rsidRPr="00DF18AB">
        <w:tab/>
        <w:t>Network Detected Concurrent Sessions</w:t>
      </w:r>
      <w:bookmarkEnd w:id="205"/>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9D0417C" w:rsidR="00FF365C" w:rsidRPr="00DF18AB" w:rsidRDefault="00FF365C" w:rsidP="00FF365C">
      <w:r w:rsidRPr="00DF18AB">
        <w:t xml:space="preserve">Resource sharing shall only be indicated for concurrent sessions that employ resource reservation based on </w:t>
      </w:r>
      <w:r w:rsidR="00A7464A" w:rsidRPr="00DF18AB">
        <w:t>TS</w:t>
      </w:r>
      <w:r w:rsidR="00A7464A">
        <w:t> </w:t>
      </w:r>
      <w:r w:rsidR="00A7464A" w:rsidRPr="00DF18AB">
        <w:t>23.203</w:t>
      </w:r>
      <w:r w:rsidR="00A7464A">
        <w:t> </w:t>
      </w:r>
      <w:r w:rsidR="00A7464A" w:rsidRPr="00DF18AB">
        <w:t>[</w:t>
      </w:r>
      <w:r w:rsidRPr="00DF18AB">
        <w:t xml:space="preserve">54] or </w:t>
      </w:r>
      <w:r w:rsidR="00A7464A" w:rsidRPr="00DF18AB">
        <w:t>TS</w:t>
      </w:r>
      <w:r w:rsidR="00A7464A">
        <w:t> </w:t>
      </w:r>
      <w:r w:rsidR="00A7464A" w:rsidRPr="00DF18AB">
        <w:t>23.503</w:t>
      </w:r>
      <w:r w:rsidR="00A7464A">
        <w:t> </w:t>
      </w:r>
      <w:r w:rsidR="00A7464A"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0813AB3C"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7464A" w:rsidRPr="00DF18AB">
        <w:t>TS</w:t>
      </w:r>
      <w:r w:rsidR="00A7464A">
        <w:t> </w:t>
      </w:r>
      <w:r w:rsidR="00A7464A" w:rsidRPr="00DF18AB">
        <w:t>24.229</w:t>
      </w:r>
      <w:r w:rsidR="00A7464A">
        <w:t> </w:t>
      </w:r>
      <w:r w:rsidR="00A7464A" w:rsidRPr="00DF18AB">
        <w:t>[</w:t>
      </w:r>
      <w:r w:rsidRPr="00DF18AB">
        <w:t xml:space="preserve">10a] and </w:t>
      </w:r>
      <w:r w:rsidR="00A7464A" w:rsidRPr="00DF18AB">
        <w:t>TS</w:t>
      </w:r>
      <w:r w:rsidR="00A7464A">
        <w:t> </w:t>
      </w:r>
      <w:r w:rsidR="00A7464A" w:rsidRPr="00DF18AB">
        <w:t>24.610</w:t>
      </w:r>
      <w:r w:rsidR="00A7464A">
        <w:t> </w:t>
      </w:r>
      <w:r w:rsidR="00A7464A"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06" w:name="_Toc67992397"/>
      <w:r w:rsidRPr="00DF18AB">
        <w:t>5.4.7.8.2</w:t>
      </w:r>
      <w:r w:rsidRPr="00DF18AB">
        <w:tab/>
        <w:t>Initiating Resource Sharing for Network Detected Concurrent Sessions</w:t>
      </w:r>
      <w:bookmarkEnd w:id="206"/>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6062FFBC"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7464A" w:rsidRPr="00DF18AB">
        <w:t>TS</w:t>
      </w:r>
      <w:r w:rsidR="00A7464A">
        <w:t> </w:t>
      </w:r>
      <w:r w:rsidR="00A7464A" w:rsidRPr="00DF18AB">
        <w:t>23.203</w:t>
      </w:r>
      <w:r w:rsidR="00A7464A">
        <w:t> </w:t>
      </w:r>
      <w:r w:rsidR="00A7464A"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46D67C2"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7464A" w:rsidRPr="00DF18AB">
        <w:t>TS</w:t>
      </w:r>
      <w:r w:rsidR="00A7464A">
        <w:t> </w:t>
      </w:r>
      <w:r w:rsidR="00A7464A" w:rsidRPr="00DF18AB">
        <w:t>24.229</w:t>
      </w:r>
      <w:r w:rsidR="00A7464A">
        <w:t> </w:t>
      </w:r>
      <w:r w:rsidR="00A7464A" w:rsidRPr="00DF18AB">
        <w:t>[</w:t>
      </w:r>
      <w:r w:rsidRPr="00DF18AB">
        <w:t>10a].</w:t>
      </w:r>
    </w:p>
    <w:p w14:paraId="60ECFE4A" w14:textId="77777777" w:rsidR="00FF365C" w:rsidRPr="00DF18AB" w:rsidRDefault="00FF365C" w:rsidP="00FF365C">
      <w:pPr>
        <w:pStyle w:val="Heading4"/>
      </w:pPr>
      <w:bookmarkStart w:id="207" w:name="_Toc67992398"/>
      <w:r w:rsidRPr="00DF18AB">
        <w:lastRenderedPageBreak/>
        <w:t>5.4.7.8.3</w:t>
      </w:r>
      <w:r w:rsidRPr="00DF18AB">
        <w:tab/>
        <w:t>Void</w:t>
      </w:r>
      <w:bookmarkEnd w:id="207"/>
    </w:p>
    <w:p w14:paraId="7EE45165" w14:textId="77777777" w:rsidR="00FF365C" w:rsidRPr="00DF18AB" w:rsidRDefault="00FF365C" w:rsidP="00FF365C"/>
    <w:p w14:paraId="18137AD7" w14:textId="77777777" w:rsidR="00FF365C" w:rsidRPr="00DF18AB" w:rsidRDefault="00FF365C" w:rsidP="00FF365C">
      <w:pPr>
        <w:pStyle w:val="Heading4"/>
      </w:pPr>
      <w:bookmarkStart w:id="208" w:name="_Toc67992399"/>
      <w:r w:rsidRPr="00DF18AB">
        <w:t>5.4.7.9</w:t>
      </w:r>
      <w:r w:rsidRPr="00DF18AB">
        <w:tab/>
        <w:t>Priority sharing for concurrent sessions</w:t>
      </w:r>
      <w:bookmarkEnd w:id="208"/>
    </w:p>
    <w:p w14:paraId="3E5C5A5B" w14:textId="49C63CC7"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7464A" w:rsidRPr="00DF18AB">
        <w:t>TS</w:t>
      </w:r>
      <w:r w:rsidR="00A7464A">
        <w:t> </w:t>
      </w:r>
      <w:r w:rsidR="00A7464A" w:rsidRPr="00DF18AB">
        <w:t>23.179</w:t>
      </w:r>
      <w:r w:rsidR="00A7464A">
        <w:t> </w:t>
      </w:r>
      <w:r w:rsidR="00A7464A" w:rsidRPr="00DF18AB">
        <w:t>[</w:t>
      </w:r>
      <w:r w:rsidRPr="00DF18AB">
        <w:t xml:space="preserve">92]. The pre-emption control information is used to indicate to the PCRF/PCF how to perform pre-emption in accordance to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16B8B6A2"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09" w:name="_Toc67992400"/>
      <w:r w:rsidRPr="00DF18AB">
        <w:t>5.4.8</w:t>
      </w:r>
      <w:r w:rsidRPr="00DF18AB">
        <w:tab/>
        <w:t>QoS-Assured Preconditions</w:t>
      </w:r>
      <w:bookmarkEnd w:id="209"/>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0" w:name="_Toc67992401"/>
      <w:r w:rsidRPr="00DF18AB">
        <w:t>5.4.9</w:t>
      </w:r>
      <w:r w:rsidRPr="00DF18AB">
        <w:tab/>
        <w:t>Event and information distribution</w:t>
      </w:r>
      <w:bookmarkEnd w:id="210"/>
    </w:p>
    <w:p w14:paraId="2EE4386D" w14:textId="77777777" w:rsidR="00FF365C" w:rsidRPr="00DF18AB" w:rsidRDefault="00FF365C" w:rsidP="00FF365C">
      <w:pPr>
        <w:pStyle w:val="Heading4"/>
        <w:rPr>
          <w:lang w:eastAsia="ko-KR"/>
        </w:rPr>
      </w:pPr>
      <w:bookmarkStart w:id="211" w:name="_Toc67992402"/>
      <w:r w:rsidRPr="00DF18AB">
        <w:rPr>
          <w:lang w:eastAsia="ko-KR"/>
        </w:rPr>
        <w:t>5.4.9.0</w:t>
      </w:r>
      <w:r w:rsidRPr="00DF18AB">
        <w:rPr>
          <w:lang w:eastAsia="ko-KR"/>
        </w:rPr>
        <w:tab/>
        <w:t>General</w:t>
      </w:r>
      <w:bookmarkEnd w:id="21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6DFE8D49" w14:textId="44106665" w:rsidR="00FF365C" w:rsidRPr="00DF18AB" w:rsidRDefault="00973705" w:rsidP="00FF365C">
      <w:pPr>
        <w:pStyle w:val="TH"/>
      </w:pPr>
      <w:r w:rsidRPr="00DF18AB">
        <w:rPr>
          <w:noProof/>
        </w:rPr>
        <w:lastRenderedPageBreak/>
        <w:drawing>
          <wp:inline distT="0" distB="0" distL="0" distR="0" wp14:anchorId="3A8AEDF9" wp14:editId="1611CDC9">
            <wp:extent cx="5476875" cy="2247900"/>
            <wp:effectExtent l="0" t="0" r="0" b="0"/>
            <wp:docPr id="8691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76875" cy="2247900"/>
                    </a:xfrm>
                    <a:prstGeom prst="rect">
                      <a:avLst/>
                    </a:prstGeom>
                    <a:noFill/>
                    <a:ln>
                      <a:noFill/>
                    </a:ln>
                  </pic:spPr>
                </pic:pic>
              </a:graphicData>
            </a:graphic>
          </wp:inline>
        </w:drawing>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2" w:name="_Toc67992403"/>
      <w:r w:rsidRPr="00DF18AB">
        <w:t>5.4.9.1</w:t>
      </w:r>
      <w:r w:rsidRPr="00DF18AB">
        <w:rPr>
          <w:lang w:eastAsia="ko-KR"/>
        </w:rPr>
        <w:tab/>
      </w:r>
      <w:r w:rsidRPr="00DF18AB">
        <w:t>Subscription to event notifications</w:t>
      </w:r>
      <w:bookmarkEnd w:id="212"/>
    </w:p>
    <w:p w14:paraId="2829030A" w14:textId="3160256E"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7464A" w:rsidRPr="00DF18AB">
        <w:t>TS</w:t>
      </w:r>
      <w:r w:rsidR="00A7464A">
        <w:t> </w:t>
      </w:r>
      <w:r w:rsidR="00A7464A" w:rsidRPr="00DF18AB">
        <w:t>23.141</w:t>
      </w:r>
      <w:r w:rsidR="00A7464A">
        <w:t> </w:t>
      </w:r>
      <w:r w:rsidR="00A7464A" w:rsidRPr="00DF18AB">
        <w:t>[</w:t>
      </w:r>
      <w:r w:rsidRPr="00DF18AB">
        <w:t>36]) and other events that are caused by information changes in e.g. Application Servers or S</w:t>
      </w:r>
      <w:r w:rsidRPr="00DF18AB">
        <w:noBreakHyphen/>
        <w:t>CSCF.</w:t>
      </w:r>
    </w:p>
    <w:p w14:paraId="486669BA" w14:textId="1D7BEFB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7464A" w:rsidRPr="00DF18AB">
        <w:t>TS</w:t>
      </w:r>
      <w:r w:rsidR="00A7464A">
        <w:t> </w:t>
      </w:r>
      <w:r w:rsidR="00A7464A" w:rsidRPr="00DF18AB">
        <w:t>23.141</w:t>
      </w:r>
      <w:r w:rsidR="00A7464A">
        <w:t> </w:t>
      </w:r>
      <w:r w:rsidR="00A7464A"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51D1F6B8" w14:textId="7EA38D59" w:rsidR="00FF365C" w:rsidRPr="00DF18AB" w:rsidRDefault="00973705" w:rsidP="00FF365C">
      <w:pPr>
        <w:pStyle w:val="TH"/>
      </w:pPr>
      <w:r w:rsidRPr="00DF18AB">
        <w:rPr>
          <w:noProof/>
        </w:rPr>
        <w:lastRenderedPageBreak/>
        <w:drawing>
          <wp:inline distT="0" distB="0" distL="0" distR="0" wp14:anchorId="7ED849F6" wp14:editId="6C366A93">
            <wp:extent cx="6086475" cy="4229100"/>
            <wp:effectExtent l="0" t="0" r="0" b="0"/>
            <wp:docPr id="8691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86475" cy="4229100"/>
                    </a:xfrm>
                    <a:prstGeom prst="rect">
                      <a:avLst/>
                    </a:prstGeom>
                    <a:noFill/>
                    <a:ln>
                      <a:noFill/>
                    </a:ln>
                  </pic:spPr>
                </pic:pic>
              </a:graphicData>
            </a:graphic>
          </wp:inline>
        </w:drawing>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CSCF remembers (from the registration process) the next hop CSCF for this UE, i.e.,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3" w:name="_Toc67992404"/>
      <w:r w:rsidRPr="00DF18AB">
        <w:lastRenderedPageBreak/>
        <w:t>5.4.10</w:t>
      </w:r>
      <w:r w:rsidRPr="00DF18AB">
        <w:tab/>
        <w:t>Void</w:t>
      </w:r>
      <w:bookmarkEnd w:id="213"/>
    </w:p>
    <w:p w14:paraId="562A9B26" w14:textId="77777777" w:rsidR="00FF365C" w:rsidRPr="00DF18AB" w:rsidRDefault="00FF365C" w:rsidP="00FF365C">
      <w:pPr>
        <w:pStyle w:val="Heading3"/>
      </w:pPr>
      <w:bookmarkStart w:id="214" w:name="_Toc67992405"/>
      <w:r w:rsidRPr="00DF18AB">
        <w:t>5.4.11</w:t>
      </w:r>
      <w:r w:rsidRPr="00DF18AB">
        <w:tab/>
        <w:t>Signalling Transport Interworking</w:t>
      </w:r>
      <w:bookmarkEnd w:id="214"/>
    </w:p>
    <w:p w14:paraId="3B8EF060" w14:textId="742206F1"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7464A" w:rsidRPr="00DF18AB">
        <w:t>TS</w:t>
      </w:r>
      <w:r w:rsidR="00A7464A">
        <w:t> </w:t>
      </w:r>
      <w:r w:rsidR="00A7464A" w:rsidRPr="00DF18AB">
        <w:t>23.002</w:t>
      </w:r>
      <w:r w:rsidR="00A7464A">
        <w:t> </w:t>
      </w:r>
      <w:r w:rsidR="00A7464A"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15" w:name="_Toc67992406"/>
      <w:r w:rsidRPr="00DF18AB">
        <w:t>5.4.12</w:t>
      </w:r>
      <w:r w:rsidRPr="00DF18AB">
        <w:tab/>
        <w:t>Configuration and Routing principles for Public Service Identities</w:t>
      </w:r>
      <w:bookmarkEnd w:id="215"/>
    </w:p>
    <w:p w14:paraId="5648FDB7" w14:textId="77777777" w:rsidR="00FF365C" w:rsidRPr="00DF18AB" w:rsidRDefault="00FF365C" w:rsidP="00FF365C">
      <w:pPr>
        <w:pStyle w:val="Heading4"/>
        <w:rPr>
          <w:lang w:eastAsia="ko-KR"/>
        </w:rPr>
      </w:pPr>
      <w:bookmarkStart w:id="216" w:name="_Toc67992407"/>
      <w:r w:rsidRPr="00DF18AB">
        <w:rPr>
          <w:lang w:eastAsia="ko-KR"/>
        </w:rPr>
        <w:t>5.4.12.0</w:t>
      </w:r>
      <w:r w:rsidRPr="00DF18AB">
        <w:rPr>
          <w:lang w:eastAsia="ko-KR"/>
        </w:rPr>
        <w:tab/>
        <w:t>General</w:t>
      </w:r>
      <w:bookmarkEnd w:id="216"/>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17" w:name="_Toc67992408"/>
      <w:r w:rsidRPr="00DF18AB">
        <w:t>5.4.12.1</w:t>
      </w:r>
      <w:r w:rsidRPr="00DF18AB">
        <w:tab/>
        <w:t>PSIs on the originating side</w:t>
      </w:r>
      <w:bookmarkEnd w:id="217"/>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18" w:name="_Toc67992409"/>
      <w:r w:rsidRPr="00DF18AB">
        <w:t>5.4.12.2</w:t>
      </w:r>
      <w:r w:rsidRPr="00DF18AB">
        <w:tab/>
        <w:t>PSIs on the terminating side</w:t>
      </w:r>
      <w:bookmarkEnd w:id="218"/>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61D76DAB"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7464A" w:rsidRPr="00DF18AB">
        <w:t>TS</w:t>
      </w:r>
      <w:r w:rsidR="00A7464A">
        <w:t> </w:t>
      </w:r>
      <w:r w:rsidR="00A7464A" w:rsidRPr="00DF18AB">
        <w:t>23.003</w:t>
      </w:r>
      <w:r w:rsidR="00A7464A">
        <w:t> </w:t>
      </w:r>
      <w:r w:rsidR="00A7464A"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021AC4B6"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7464A" w:rsidRPr="00DF18AB">
        <w:t>TS</w:t>
      </w:r>
      <w:r w:rsidR="00A7464A">
        <w:t> </w:t>
      </w:r>
      <w:r w:rsidR="00A7464A" w:rsidRPr="00DF18AB">
        <w:t>23.003</w:t>
      </w:r>
      <w:r w:rsidR="00A7464A">
        <w:t> </w:t>
      </w:r>
      <w:r w:rsidR="00A7464A"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19" w:name="_Toc67992410"/>
      <w:r w:rsidRPr="00DF18AB">
        <w:t>5.4.12.3</w:t>
      </w:r>
      <w:r w:rsidRPr="00DF18AB">
        <w:tab/>
        <w:t>Subdomain based PSIs</w:t>
      </w:r>
      <w:bookmarkEnd w:id="21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0" w:name="_Toc67992411"/>
      <w:r w:rsidRPr="00DF18AB">
        <w:t>5.4.12.4</w:t>
      </w:r>
      <w:r w:rsidRPr="00DF18AB">
        <w:rPr>
          <w:lang w:eastAsia="ko-KR"/>
        </w:rPr>
        <w:tab/>
      </w:r>
      <w:r w:rsidRPr="00DF18AB">
        <w:t>PSI configuration in the HSS</w:t>
      </w:r>
      <w:bookmarkEnd w:id="220"/>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1" w:name="_Toc67992412"/>
      <w:r w:rsidRPr="00DF18AB">
        <w:t>5.4.12.5</w:t>
      </w:r>
      <w:r w:rsidRPr="00DF18AB">
        <w:tab/>
        <w:t>Requests originated by the AS hosting the PSI</w:t>
      </w:r>
      <w:bookmarkEnd w:id="221"/>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677CC714"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7464A" w:rsidRPr="00DF18AB">
        <w:t>TS</w:t>
      </w:r>
      <w:r w:rsidR="00A7464A">
        <w:t> </w:t>
      </w:r>
      <w:r w:rsidR="00A7464A" w:rsidRPr="00DF18AB">
        <w:t>33.210</w:t>
      </w:r>
      <w:r w:rsidR="00A7464A">
        <w:t> </w:t>
      </w:r>
      <w:r w:rsidR="00A7464A" w:rsidRPr="00DF18AB">
        <w:t>[</w:t>
      </w:r>
      <w:r w:rsidRPr="00DF18AB">
        <w:t>20], shall be used where applicable.</w:t>
      </w:r>
    </w:p>
    <w:p w14:paraId="076BEC80" w14:textId="3F3FDD00"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7464A" w:rsidRPr="00DF18AB">
        <w:t>TS</w:t>
      </w:r>
      <w:r w:rsidR="00A7464A">
        <w:t> </w:t>
      </w:r>
      <w:r w:rsidR="00A7464A" w:rsidRPr="00DF18AB">
        <w:t>32.240</w:t>
      </w:r>
      <w:r w:rsidR="00A7464A">
        <w:t> </w:t>
      </w:r>
      <w:r w:rsidR="00A7464A"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2" w:name="_Toc67992413"/>
      <w:r w:rsidRPr="00DF18AB">
        <w:t>5.4.13</w:t>
      </w:r>
      <w:r w:rsidRPr="00DF18AB">
        <w:tab/>
        <w:t>Transcoding concepts</w:t>
      </w:r>
      <w:bookmarkEnd w:id="222"/>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E203BAA" w:rsidR="00FF365C" w:rsidRPr="00DF18AB" w:rsidRDefault="00FF365C" w:rsidP="00FF365C">
      <w:r w:rsidRPr="00DF18AB">
        <w:t xml:space="preserve">For more details concerning transcoding involving MRFC/MRFP interworking see clause 5.14, Annex P and </w:t>
      </w:r>
      <w:r w:rsidR="00A7464A" w:rsidRPr="00DF18AB">
        <w:t>TS</w:t>
      </w:r>
      <w:r w:rsidR="00A7464A">
        <w:t> </w:t>
      </w:r>
      <w:r w:rsidR="00A7464A" w:rsidRPr="00DF18AB">
        <w:t>23.218</w:t>
      </w:r>
      <w:r w:rsidR="00A7464A">
        <w:t> </w:t>
      </w:r>
      <w:r w:rsidR="00A7464A"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23" w:name="_Toc67992414"/>
      <w:r w:rsidRPr="00DF18AB">
        <w:t>5.4a</w:t>
      </w:r>
      <w:r w:rsidRPr="00DF18AB">
        <w:tab/>
        <w:t>Overview of session flow procedures</w:t>
      </w:r>
      <w:bookmarkEnd w:id="223"/>
    </w:p>
    <w:p w14:paraId="7C1B3096" w14:textId="77777777" w:rsidR="00FF365C" w:rsidRPr="00DF18AB" w:rsidRDefault="00FF365C" w:rsidP="00FF365C">
      <w:pPr>
        <w:pStyle w:val="Heading3"/>
      </w:pPr>
      <w:bookmarkStart w:id="224" w:name="_Toc67992415"/>
      <w:r w:rsidRPr="00DF18AB">
        <w:t>5.4a.1</w:t>
      </w:r>
      <w:r w:rsidRPr="00DF18AB">
        <w:tab/>
        <w:t>End-to-End session flow procedures</w:t>
      </w:r>
      <w:bookmarkEnd w:id="224"/>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4A0F847D" w14:textId="5FB38CD4" w:rsidR="00FF365C" w:rsidRPr="00DF18AB" w:rsidRDefault="00973705" w:rsidP="00FF365C">
      <w:pPr>
        <w:pStyle w:val="TH"/>
      </w:pPr>
      <w:r w:rsidRPr="00DF18AB">
        <w:rPr>
          <w:noProof/>
        </w:rPr>
        <w:lastRenderedPageBreak/>
        <w:drawing>
          <wp:inline distT="0" distB="0" distL="0" distR="0" wp14:anchorId="4A9A60C5" wp14:editId="177ADE6C">
            <wp:extent cx="4238625" cy="2943225"/>
            <wp:effectExtent l="0" t="0" r="0" b="0"/>
            <wp:docPr id="86909" name="Picture 3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o"/>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38625" cy="2943225"/>
                    </a:xfrm>
                    <a:prstGeom prst="rect">
                      <a:avLst/>
                    </a:prstGeom>
                    <a:noFill/>
                    <a:ln>
                      <a:noFill/>
                    </a:ln>
                  </pic:spPr>
                </pic:pic>
              </a:graphicData>
            </a:graphic>
          </wp:inline>
        </w:drawing>
      </w:r>
    </w:p>
    <w:p w14:paraId="505A7E9C" w14:textId="77777777"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FF365C">
      <w:pPr>
        <w:pStyle w:val="B1"/>
        <w:ind w:left="0" w:firstLine="0"/>
      </w:pPr>
      <w:r w:rsidRPr="00DF18AB">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25" w:name="_Toc67992416"/>
      <w:r w:rsidRPr="00DF18AB">
        <w:t>5.4a.2</w:t>
      </w:r>
      <w:r w:rsidRPr="00DF18AB">
        <w:tab/>
        <w:t>Transit network session flow procedures</w:t>
      </w:r>
      <w:bookmarkEnd w:id="225"/>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26" w:name="_MON_1189945826"/>
    <w:bookmarkEnd w:id="226"/>
    <w:bookmarkStart w:id="227" w:name="_MON_1186400462"/>
    <w:bookmarkEnd w:id="227"/>
    <w:p w14:paraId="118B81DA" w14:textId="77777777" w:rsidR="00FF365C" w:rsidRPr="00DF18AB" w:rsidRDefault="00FF365C" w:rsidP="00FF365C">
      <w:pPr>
        <w:pStyle w:val="TH"/>
      </w:pPr>
      <w:r w:rsidRPr="00DF18AB">
        <w:object w:dxaOrig="6661" w:dyaOrig="4636" w14:anchorId="1F7F4FE4">
          <v:shape id="_x0000_i1034" type="#_x0000_t75" style="width:332.85pt;height:231.6pt" o:ole="" fillcolor="window">
            <v:imagedata r:id="rId53" o:title=""/>
          </v:shape>
          <o:OLEObject Type="Embed" ProgID="Word.Picture.8" ShapeID="_x0000_i1034" DrawAspect="Content" ObjectID="_1678620962" r:id="rId54"/>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28" w:name="_Toc67992417"/>
      <w:r w:rsidRPr="00DF18AB">
        <w:lastRenderedPageBreak/>
        <w:t>5.5</w:t>
      </w:r>
      <w:r w:rsidRPr="00DF18AB">
        <w:tab/>
        <w:t>Serving</w:t>
      </w:r>
      <w:r w:rsidRPr="00DF18AB">
        <w:noBreakHyphen/>
        <w:t>CSCF/MGCF to serving</w:t>
      </w:r>
      <w:r w:rsidRPr="00DF18AB">
        <w:noBreakHyphen/>
        <w:t>CSCF/MGCF procedures</w:t>
      </w:r>
      <w:bookmarkEnd w:id="228"/>
    </w:p>
    <w:p w14:paraId="78E811F9" w14:textId="77777777" w:rsidR="00FF365C" w:rsidRPr="00DF18AB" w:rsidRDefault="00FF365C" w:rsidP="00FF365C">
      <w:pPr>
        <w:pStyle w:val="Heading3"/>
        <w:rPr>
          <w:lang w:eastAsia="ko-KR"/>
        </w:rPr>
      </w:pPr>
      <w:bookmarkStart w:id="229" w:name="_Toc67992418"/>
      <w:r w:rsidRPr="00DF18AB">
        <w:rPr>
          <w:lang w:eastAsia="ko-KR"/>
        </w:rPr>
        <w:t>5.5.0</w:t>
      </w:r>
      <w:r w:rsidRPr="00DF18AB">
        <w:rPr>
          <w:lang w:eastAsia="ko-KR"/>
        </w:rPr>
        <w:tab/>
        <w:t>General</w:t>
      </w:r>
      <w:bookmarkEnd w:id="229"/>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0" w:name="_Toc67992419"/>
      <w:r w:rsidRPr="00DF18AB">
        <w:t>5.5.1</w:t>
      </w:r>
      <w:r w:rsidRPr="00DF18AB">
        <w:tab/>
        <w:t>(S-S#1) Different network operators performing origination and termination</w:t>
      </w:r>
      <w:bookmarkEnd w:id="230"/>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1" w:name="_MON_1189589159"/>
    <w:bookmarkEnd w:id="231"/>
    <w:p w14:paraId="3A20A913" w14:textId="77777777" w:rsidR="00FF365C" w:rsidRPr="00DF18AB" w:rsidRDefault="00FF365C" w:rsidP="00FF365C">
      <w:pPr>
        <w:pStyle w:val="TH"/>
      </w:pPr>
      <w:r w:rsidRPr="00DF18AB">
        <w:object w:dxaOrig="9946" w:dyaOrig="11056" w14:anchorId="7228AE00">
          <v:shape id="_x0000_i1035" type="#_x0000_t75" style="width:481.6pt;height:535.9pt" o:ole="">
            <v:imagedata r:id="rId55" o:title=""/>
          </v:shape>
          <o:OLEObject Type="Embed" ProgID="Word.Picture.8" ShapeID="_x0000_i1035" DrawAspect="Content" ObjectID="_1678620963" r:id="rId56"/>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2" w:name="_Toc67992420"/>
      <w:r w:rsidRPr="00DF18AB">
        <w:t>5.5.2</w:t>
      </w:r>
      <w:r w:rsidRPr="00DF18AB">
        <w:tab/>
      </w:r>
      <w:bookmarkStart w:id="233" w:name="_Hlt508066662"/>
      <w:bookmarkEnd w:id="233"/>
      <w:r w:rsidRPr="00DF18AB">
        <w:t>(S-S#2) Single network operator performing origination and termination</w:t>
      </w:r>
      <w:bookmarkEnd w:id="232"/>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2300B08" w14:textId="217C4847" w:rsidR="00FF365C" w:rsidRPr="00DF18AB" w:rsidRDefault="00973705" w:rsidP="00FF365C">
      <w:pPr>
        <w:pStyle w:val="TH"/>
      </w:pPr>
      <w:r w:rsidRPr="00DF18AB">
        <w:rPr>
          <w:noProof/>
        </w:rPr>
        <w:lastRenderedPageBreak/>
        <w:drawing>
          <wp:inline distT="0" distB="0" distL="0" distR="0" wp14:anchorId="1DA81D7A" wp14:editId="08CC5241">
            <wp:extent cx="6096000" cy="7067550"/>
            <wp:effectExtent l="0" t="0" r="0" b="0"/>
            <wp:docPr id="8690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0" cy="7067550"/>
                    </a:xfrm>
                    <a:prstGeom prst="rect">
                      <a:avLst/>
                    </a:prstGeom>
                    <a:noFill/>
                    <a:ln>
                      <a:noFill/>
                    </a:ln>
                  </pic:spPr>
                </pic:pic>
              </a:graphicData>
            </a:graphic>
          </wp:inline>
        </w:drawing>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4" w:name="_Toc67992421"/>
      <w:r w:rsidRPr="00DF18AB">
        <w:t>5.5.3</w:t>
      </w:r>
      <w:r w:rsidRPr="00DF18AB">
        <w:tab/>
        <w:t>(S-S#3) Session origination</w:t>
      </w:r>
      <w:bookmarkStart w:id="235" w:name="_Hlt508230235"/>
      <w:bookmarkEnd w:id="235"/>
      <w:r w:rsidRPr="00DF18AB">
        <w:t xml:space="preserve"> with PSTN termination in the same network as the S</w:t>
      </w:r>
      <w:r w:rsidRPr="00DF18AB">
        <w:noBreakHyphen/>
        <w:t>CSCF.</w:t>
      </w:r>
      <w:bookmarkEnd w:id="234"/>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5E54F4A6" w14:textId="10F621BD" w:rsidR="00FF365C" w:rsidRPr="00DF18AB" w:rsidRDefault="00973705" w:rsidP="00FF365C">
      <w:pPr>
        <w:pStyle w:val="TH"/>
      </w:pPr>
      <w:r w:rsidRPr="00DF18AB">
        <w:rPr>
          <w:noProof/>
        </w:rPr>
        <w:lastRenderedPageBreak/>
        <w:drawing>
          <wp:inline distT="0" distB="0" distL="0" distR="0" wp14:anchorId="557FA550" wp14:editId="19B00680">
            <wp:extent cx="4038600" cy="5286375"/>
            <wp:effectExtent l="0" t="0" r="0" b="0"/>
            <wp:docPr id="869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38600" cy="5286375"/>
                    </a:xfrm>
                    <a:prstGeom prst="rect">
                      <a:avLst/>
                    </a:prstGeom>
                    <a:noFill/>
                    <a:ln>
                      <a:noFill/>
                    </a:ln>
                  </pic:spPr>
                </pic:pic>
              </a:graphicData>
            </a:graphic>
          </wp:inline>
        </w:drawing>
      </w:r>
    </w:p>
    <w:p w14:paraId="7C3A6602" w14:textId="77777777"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36" w:name="_Toc67992422"/>
      <w:r w:rsidRPr="00DF18AB">
        <w:t>5.5.4</w:t>
      </w:r>
      <w:r w:rsidRPr="00DF18AB">
        <w:tab/>
      </w:r>
      <w:bookmarkStart w:id="237" w:name="_Hlt507766173"/>
      <w:bookmarkEnd w:id="237"/>
      <w:r w:rsidRPr="00DF18AB">
        <w:t>(S-S#4) Session origination</w:t>
      </w:r>
      <w:bookmarkStart w:id="238" w:name="_Hlt508230250"/>
      <w:bookmarkEnd w:id="238"/>
      <w:r w:rsidRPr="00DF18AB">
        <w:t xml:space="preserve"> with PSTN termination in a different network from the S</w:t>
      </w:r>
      <w:r w:rsidRPr="00DF18AB">
        <w:noBreakHyphen/>
        <w:t>CSCF.</w:t>
      </w:r>
      <w:bookmarkEnd w:id="236"/>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1BFE55FA" w14:textId="6BC58508" w:rsidR="00FF365C" w:rsidRPr="00DF18AB" w:rsidRDefault="00973705" w:rsidP="00FF365C">
      <w:pPr>
        <w:pStyle w:val="TH"/>
      </w:pPr>
      <w:r w:rsidRPr="00DF18AB">
        <w:rPr>
          <w:noProof/>
        </w:rPr>
        <w:lastRenderedPageBreak/>
        <w:drawing>
          <wp:inline distT="0" distB="0" distL="0" distR="0" wp14:anchorId="1CF5DFA8" wp14:editId="3AD3D600">
            <wp:extent cx="5067300" cy="6153150"/>
            <wp:effectExtent l="0" t="0" r="0" b="0"/>
            <wp:docPr id="8690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7300" cy="6153150"/>
                    </a:xfrm>
                    <a:prstGeom prst="rect">
                      <a:avLst/>
                    </a:prstGeom>
                    <a:noFill/>
                    <a:ln>
                      <a:noFill/>
                    </a:ln>
                  </pic:spPr>
                </pic:pic>
              </a:graphicData>
            </a:graphic>
          </wp:inline>
        </w:drawing>
      </w:r>
    </w:p>
    <w:p w14:paraId="0735109F" w14:textId="77777777"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39" w:name="_Toc67992423"/>
      <w:r w:rsidRPr="00DF18AB">
        <w:t>5.6</w:t>
      </w:r>
      <w:r w:rsidRPr="00DF18AB">
        <w:tab/>
        <w:t>Origination procedures</w:t>
      </w:r>
      <w:bookmarkEnd w:id="239"/>
    </w:p>
    <w:p w14:paraId="35698E4D" w14:textId="77777777" w:rsidR="00FF365C" w:rsidRPr="00DF18AB" w:rsidRDefault="00FF365C" w:rsidP="00FF365C">
      <w:pPr>
        <w:pStyle w:val="Heading3"/>
        <w:rPr>
          <w:lang w:eastAsia="ko-KR"/>
        </w:rPr>
      </w:pPr>
      <w:bookmarkStart w:id="240" w:name="_Toc67992424"/>
      <w:r w:rsidRPr="00DF18AB">
        <w:rPr>
          <w:lang w:eastAsia="ko-KR"/>
        </w:rPr>
        <w:t>5.6.0</w:t>
      </w:r>
      <w:r w:rsidRPr="00DF18AB">
        <w:rPr>
          <w:lang w:eastAsia="ko-KR"/>
        </w:rPr>
        <w:tab/>
        <w:t>General</w:t>
      </w:r>
      <w:bookmarkEnd w:id="240"/>
    </w:p>
    <w:p w14:paraId="2D84FCF6" w14:textId="3BE04D02" w:rsidR="00FF365C" w:rsidRPr="00DF18AB" w:rsidRDefault="00FF365C" w:rsidP="00FF365C">
      <w:bookmarkStart w:id="241" w:name="_Hlt508230844"/>
      <w:bookmarkEnd w:id="241"/>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2" w:name="_Toc67992425"/>
      <w:r w:rsidRPr="00DF18AB">
        <w:t>5.6</w:t>
      </w:r>
      <w:bookmarkStart w:id="243" w:name="_Hlt508084810"/>
      <w:bookmarkEnd w:id="243"/>
      <w:r w:rsidRPr="00DF18AB">
        <w:t>.1</w:t>
      </w:r>
      <w:bookmarkStart w:id="244" w:name="_Hlt508230846"/>
      <w:bookmarkEnd w:id="244"/>
      <w:r w:rsidRPr="00DF18AB">
        <w:tab/>
        <w:t>(MO#1) Mobile origination, roaming</w:t>
      </w:r>
      <w:bookmarkEnd w:id="242"/>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45" w:name="_MON_1243164975"/>
    <w:bookmarkEnd w:id="245"/>
    <w:p w14:paraId="27BEF9A8" w14:textId="77777777" w:rsidR="00FF365C" w:rsidRPr="00DF18AB" w:rsidRDefault="00FF365C" w:rsidP="00FF365C">
      <w:pPr>
        <w:pStyle w:val="TH"/>
      </w:pPr>
      <w:r w:rsidRPr="00DF18AB">
        <w:object w:dxaOrig="8460" w:dyaOrig="12252" w14:anchorId="1F91F199">
          <v:shape id="_x0000_i1036" type="#_x0000_t75" style="width:423.15pt;height:612.7pt" o:ole="">
            <v:imagedata r:id="rId60" o:title=""/>
          </v:shape>
          <o:OLEObject Type="Embed" ProgID="Word.Picture.8" ShapeID="_x0000_i1036" DrawAspect="Content" ObjectID="_1678620964" r:id="rId61"/>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46" w:name="_Toc67992426"/>
      <w:r w:rsidRPr="00DF18AB">
        <w:t>5.6.2</w:t>
      </w:r>
      <w:r w:rsidRPr="00DF18AB">
        <w:tab/>
        <w:t>(MO#2) Mobile origination, home</w:t>
      </w:r>
      <w:bookmarkEnd w:id="246"/>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47" w:name="_MON_1243165020"/>
    <w:bookmarkEnd w:id="247"/>
    <w:p w14:paraId="3FAE74FC" w14:textId="77777777" w:rsidR="00FF365C" w:rsidRPr="00DF18AB" w:rsidRDefault="00FF365C" w:rsidP="00FF365C">
      <w:pPr>
        <w:pStyle w:val="TH"/>
      </w:pPr>
      <w:r w:rsidRPr="00DF18AB">
        <w:object w:dxaOrig="6660" w:dyaOrig="11159" w14:anchorId="3CEE2B96">
          <v:shape id="_x0000_i1037" type="#_x0000_t75" style="width:332.85pt;height:557.65pt" o:ole="">
            <v:imagedata r:id="rId62" o:title=""/>
          </v:shape>
          <o:OLEObject Type="Embed" ProgID="Word.Picture.8" ShapeID="_x0000_i1037" DrawAspect="Content" ObjectID="_1678620965" r:id="rId63"/>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48" w:name="_Toc67992427"/>
      <w:r w:rsidRPr="00DF18AB">
        <w:t>5.6.3</w:t>
      </w:r>
      <w:r w:rsidRPr="00DF18AB">
        <w:tab/>
        <w:t>(PSTN-O) PSTN origination</w:t>
      </w:r>
      <w:bookmarkEnd w:id="248"/>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582B071A" w14:textId="55FDD545" w:rsidR="00FF365C" w:rsidRPr="00DF18AB" w:rsidRDefault="00973705" w:rsidP="00FF365C">
      <w:pPr>
        <w:pStyle w:val="TH"/>
      </w:pPr>
      <w:r w:rsidRPr="00DF18AB">
        <w:rPr>
          <w:noProof/>
        </w:rPr>
        <w:drawing>
          <wp:inline distT="0" distB="0" distL="0" distR="0" wp14:anchorId="180AEB64" wp14:editId="2AB3FD01">
            <wp:extent cx="4267200" cy="4838700"/>
            <wp:effectExtent l="0" t="0" r="0" b="0"/>
            <wp:docPr id="8690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67200" cy="4838700"/>
                    </a:xfrm>
                    <a:prstGeom prst="rect">
                      <a:avLst/>
                    </a:prstGeom>
                    <a:noFill/>
                    <a:ln>
                      <a:noFill/>
                    </a:ln>
                  </pic:spPr>
                </pic:pic>
              </a:graphicData>
            </a:graphic>
          </wp:inline>
        </w:drawing>
      </w:r>
    </w:p>
    <w:p w14:paraId="05BC584D" w14:textId="77777777"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49" w:name="_Toc67992428"/>
      <w:r w:rsidRPr="00DF18AB">
        <w:t>5.6.4</w:t>
      </w:r>
      <w:r w:rsidRPr="00DF18AB">
        <w:tab/>
        <w:t>(NI-O) Non-IMS Origination procedure from an external SIP client</w:t>
      </w:r>
      <w:bookmarkEnd w:id="249"/>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E44EA64" w:rsidR="00FF365C" w:rsidRPr="00DF18AB" w:rsidRDefault="00FF365C" w:rsidP="00FF365C">
      <w:r w:rsidRPr="00DF18AB">
        <w:t xml:space="preserve">An incoming SIP request may arrive, where the UE detects that the originating party does not support the IMS SIP extensions described in </w:t>
      </w:r>
      <w:r w:rsidR="00A7464A" w:rsidRPr="00DF18AB">
        <w:t>TS</w:t>
      </w:r>
      <w:r w:rsidR="00A7464A">
        <w:t> </w:t>
      </w:r>
      <w:r w:rsidR="00A7464A" w:rsidRPr="00DF18AB">
        <w:t>24.229</w:t>
      </w:r>
      <w:r w:rsidR="00A7464A">
        <w:t> </w:t>
      </w:r>
      <w:r w:rsidR="00A7464A"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0" w:name="_MON_1251794199"/>
    <w:bookmarkStart w:id="251" w:name="_MON_1251794209"/>
    <w:bookmarkStart w:id="252" w:name="_MON_1251794406"/>
    <w:bookmarkStart w:id="253" w:name="_MON_1253344685"/>
    <w:bookmarkStart w:id="254" w:name="_MON_1253345068"/>
    <w:bookmarkStart w:id="255" w:name="_MON_1253345092"/>
    <w:bookmarkStart w:id="256" w:name="_MON_1253350737"/>
    <w:bookmarkStart w:id="257" w:name="_MON_1242544186"/>
    <w:bookmarkStart w:id="258" w:name="_MON_1242544227"/>
    <w:bookmarkEnd w:id="250"/>
    <w:bookmarkEnd w:id="251"/>
    <w:bookmarkEnd w:id="252"/>
    <w:bookmarkEnd w:id="253"/>
    <w:bookmarkEnd w:id="254"/>
    <w:bookmarkEnd w:id="255"/>
    <w:bookmarkEnd w:id="256"/>
    <w:bookmarkEnd w:id="257"/>
    <w:bookmarkEnd w:id="258"/>
    <w:bookmarkStart w:id="259" w:name="_MON_1251793685"/>
    <w:bookmarkEnd w:id="259"/>
    <w:p w14:paraId="3B574C7D" w14:textId="77777777" w:rsidR="00FF365C" w:rsidRPr="00DF18AB" w:rsidRDefault="00FF365C" w:rsidP="00FF365C">
      <w:pPr>
        <w:pStyle w:val="TH"/>
      </w:pPr>
      <w:r w:rsidRPr="00DF18AB">
        <w:object w:dxaOrig="7919" w:dyaOrig="8121" w14:anchorId="75F52342">
          <v:shape id="_x0000_i1038" type="#_x0000_t75" style="width:395.3pt;height:405.5pt" o:ole="">
            <v:imagedata r:id="rId65" o:title=""/>
          </v:shape>
          <o:OLEObject Type="Embed" ProgID="Word.Picture.8" ShapeID="_x0000_i1038" DrawAspect="Content" ObjectID="_1678620966" r:id="rId6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0" w:name="_Toc67992429"/>
      <w:r w:rsidRPr="00DF18AB">
        <w:t>5.6.5</w:t>
      </w:r>
      <w:r w:rsidRPr="00DF18AB">
        <w:tab/>
        <w:t>Application Server Origination Procedure</w:t>
      </w:r>
      <w:bookmarkEnd w:id="260"/>
    </w:p>
    <w:p w14:paraId="59FBDF74" w14:textId="77777777" w:rsidR="00FF365C" w:rsidRPr="00DF18AB" w:rsidRDefault="00FF365C" w:rsidP="00FF365C">
      <w:pPr>
        <w:pStyle w:val="Heading4"/>
      </w:pPr>
      <w:bookmarkStart w:id="261" w:name="_Toc67992430"/>
      <w:r w:rsidRPr="00DF18AB">
        <w:t>5.6.5.1</w:t>
      </w:r>
      <w:r w:rsidRPr="00DF18AB">
        <w:tab/>
        <w:t>(AS-O) Origination at Application Server</w:t>
      </w:r>
      <w:bookmarkEnd w:id="261"/>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2" w:name="_MON_1223297642"/>
    <w:bookmarkStart w:id="263" w:name="_MON_1223297888"/>
    <w:bookmarkStart w:id="264" w:name="_MON_1223369058"/>
    <w:bookmarkStart w:id="265" w:name="_MON_1223369285"/>
    <w:bookmarkStart w:id="266" w:name="_MON_1223369522"/>
    <w:bookmarkStart w:id="267" w:name="_MON_1223181393"/>
    <w:bookmarkStart w:id="268" w:name="_MON_1223210526"/>
    <w:bookmarkStart w:id="269" w:name="_MON_1223296395"/>
    <w:bookmarkStart w:id="270" w:name="_MON_1223296472"/>
    <w:bookmarkStart w:id="271" w:name="_MON_1223296882"/>
    <w:bookmarkStart w:id="272" w:name="_MON_1223297024"/>
    <w:bookmarkStart w:id="273" w:name="_MON_1223297030"/>
    <w:bookmarkStart w:id="274" w:name="_MON_1223297507"/>
    <w:bookmarkStart w:id="275" w:name="_MON_1223297549"/>
    <w:bookmarkStart w:id="276" w:name="_MON_1223297568"/>
    <w:bookmarkStart w:id="277" w:name="_MON_1223297581"/>
    <w:bookmarkStart w:id="278" w:name="_MON_1223297588"/>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Start w:id="279" w:name="_MON_1223297610"/>
    <w:bookmarkEnd w:id="279"/>
    <w:p w14:paraId="00BBA391" w14:textId="77777777" w:rsidR="00FF365C" w:rsidRPr="00DF18AB" w:rsidRDefault="00FF365C" w:rsidP="00FF365C">
      <w:pPr>
        <w:pStyle w:val="TH"/>
      </w:pPr>
      <w:r w:rsidRPr="00DF18AB">
        <w:object w:dxaOrig="8684" w:dyaOrig="9020" w14:anchorId="58568333">
          <v:shape id="_x0000_i1039" type="#_x0000_t75" style="width:436.1pt;height:451pt" o:ole="">
            <v:imagedata r:id="rId67" o:title=""/>
          </v:shape>
          <o:OLEObject Type="Embed" ProgID="Word.Picture.8" ShapeID="_x0000_i1039" DrawAspect="Content" ObjectID="_1678620967" r:id="rId6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0" w:name="_Toc67992431"/>
      <w:r w:rsidRPr="00DF18AB">
        <w:t>5.6.5.2</w:t>
      </w:r>
      <w:r w:rsidRPr="00DF18AB">
        <w:tab/>
        <w:t>Void</w:t>
      </w:r>
      <w:bookmarkEnd w:id="280"/>
    </w:p>
    <w:p w14:paraId="31A71769" w14:textId="77777777" w:rsidR="00FF365C" w:rsidRPr="00DF18AB" w:rsidRDefault="00FF365C" w:rsidP="00FF365C"/>
    <w:p w14:paraId="7239F1BB" w14:textId="77777777" w:rsidR="00FF365C" w:rsidRPr="00DF18AB" w:rsidRDefault="00FF365C" w:rsidP="00FF365C">
      <w:pPr>
        <w:pStyle w:val="Heading4"/>
      </w:pPr>
      <w:bookmarkStart w:id="281" w:name="_Toc67992432"/>
      <w:r w:rsidRPr="00DF18AB">
        <w:t>5.6.5.3</w:t>
      </w:r>
      <w:r w:rsidRPr="00DF18AB">
        <w:tab/>
        <w:t>S</w:t>
      </w:r>
      <w:r w:rsidRPr="00DF18AB">
        <w:noBreakHyphen/>
        <w:t>CSCF selection by I</w:t>
      </w:r>
      <w:r w:rsidRPr="00DF18AB">
        <w:noBreakHyphen/>
        <w:t>CSCF for AS Originating call procedures</w:t>
      </w:r>
      <w:bookmarkEnd w:id="281"/>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40" type="#_x0000_t75" style="width:355.25pt;height:260.15pt" o:ole="">
            <v:imagedata r:id="rId69" o:title=""/>
          </v:shape>
          <o:OLEObject Type="Embed" ProgID="Word.Picture.8" ShapeID="_x0000_i1040" DrawAspect="Content" ObjectID="_1678620968" r:id="rId7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2" w:name="_Toc67992433"/>
      <w:r w:rsidRPr="00DF18AB">
        <w:t>5.7</w:t>
      </w:r>
      <w:r w:rsidRPr="00DF18AB">
        <w:tab/>
        <w:t>Termin</w:t>
      </w:r>
      <w:bookmarkStart w:id="283" w:name="_Hlt508084894"/>
      <w:bookmarkEnd w:id="283"/>
      <w:r w:rsidRPr="00DF18AB">
        <w:t>ation procedures</w:t>
      </w:r>
      <w:bookmarkEnd w:id="282"/>
    </w:p>
    <w:p w14:paraId="2BC3AFAA" w14:textId="77777777" w:rsidR="00FF365C" w:rsidRPr="00DF18AB" w:rsidRDefault="00FF365C" w:rsidP="00FF365C">
      <w:pPr>
        <w:pStyle w:val="Heading3"/>
        <w:rPr>
          <w:lang w:eastAsia="ko-KR"/>
        </w:rPr>
      </w:pPr>
      <w:bookmarkStart w:id="284" w:name="_Toc67992434"/>
      <w:r w:rsidRPr="00DF18AB">
        <w:rPr>
          <w:lang w:eastAsia="ko-KR"/>
        </w:rPr>
        <w:t>5.7.0</w:t>
      </w:r>
      <w:r w:rsidRPr="00DF18AB">
        <w:rPr>
          <w:lang w:eastAsia="ko-KR"/>
        </w:rPr>
        <w:tab/>
        <w:t>General</w:t>
      </w:r>
      <w:bookmarkEnd w:id="284"/>
    </w:p>
    <w:p w14:paraId="0D36D777" w14:textId="433ACA1E" w:rsidR="00FF365C" w:rsidRPr="00DF18AB" w:rsidRDefault="00FF365C" w:rsidP="00FF365C">
      <w:bookmarkStart w:id="285" w:name="_Hlt508230851"/>
      <w:bookmarkEnd w:id="285"/>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86" w:name="_Toc67992435"/>
      <w:r w:rsidRPr="00DF18AB">
        <w:t>5.7.1</w:t>
      </w:r>
      <w:r w:rsidRPr="00DF18AB">
        <w:tab/>
      </w:r>
      <w:bookmarkStart w:id="287" w:name="_Hlt508231001"/>
      <w:bookmarkEnd w:id="287"/>
      <w:r w:rsidRPr="00DF18AB">
        <w:t>(MT#1) Mobile termination, roaming</w:t>
      </w:r>
      <w:bookmarkEnd w:id="286"/>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88" w:name="_MON_1243165078"/>
    <w:bookmarkEnd w:id="288"/>
    <w:p w14:paraId="4061BF39" w14:textId="77777777" w:rsidR="00FF365C" w:rsidRPr="00DF18AB" w:rsidRDefault="00FF365C" w:rsidP="00FF365C">
      <w:pPr>
        <w:pStyle w:val="TH"/>
      </w:pPr>
      <w:r w:rsidRPr="00DF18AB">
        <w:object w:dxaOrig="7966" w:dyaOrig="12106" w14:anchorId="77B5DCD9">
          <v:shape id="_x0000_i1041" type="#_x0000_t75" style="width:398.05pt;height:605.2pt" o:ole="">
            <v:imagedata r:id="rId71" o:title=""/>
          </v:shape>
          <o:OLEObject Type="Embed" ProgID="Word.Picture.8" ShapeID="_x0000_i1041" DrawAspect="Content" ObjectID="_1678620969" r:id="rId7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89" w:name="_Toc67992436"/>
      <w:r w:rsidRPr="00DF18AB">
        <w:t>5.7.2</w:t>
      </w:r>
      <w:r w:rsidRPr="00DF18AB">
        <w:tab/>
        <w:t>(MT#2) Mobile termination, home</w:t>
      </w:r>
      <w:bookmarkEnd w:id="289"/>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0" w:name="_MON_1243165113"/>
    <w:bookmarkEnd w:id="290"/>
    <w:p w14:paraId="023011B3" w14:textId="77777777" w:rsidR="00FF365C" w:rsidRPr="00DF18AB" w:rsidRDefault="00FF365C" w:rsidP="00FF365C">
      <w:pPr>
        <w:pStyle w:val="TH"/>
      </w:pPr>
      <w:r w:rsidRPr="00DF18AB">
        <w:object w:dxaOrig="6300" w:dyaOrig="10815" w14:anchorId="16E65C82">
          <v:shape id="_x0000_i1042" type="#_x0000_t75" style="width:315.15pt;height:540.7pt" o:ole="">
            <v:imagedata r:id="rId73" o:title=""/>
          </v:shape>
          <o:OLEObject Type="Embed" ProgID="Word.Picture.8" ShapeID="_x0000_i1042" DrawAspect="Content" ObjectID="_1678620970" r:id="rId7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1" w:name="_Hlt508084964"/>
      <w:bookmarkStart w:id="292" w:name="_Toc67992437"/>
      <w:r w:rsidRPr="00DF18AB">
        <w:t>5.7.2a</w:t>
      </w:r>
      <w:r w:rsidRPr="00DF18AB">
        <w:tab/>
        <w:t>(MT#3) Mobile termination, CS Domain roaming</w:t>
      </w:r>
      <w:bookmarkEnd w:id="292"/>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2DE82403" w14:textId="2E547720" w:rsidR="00FF365C" w:rsidRPr="00DF18AB" w:rsidRDefault="00973705" w:rsidP="00FF365C">
      <w:pPr>
        <w:pStyle w:val="TH"/>
      </w:pPr>
      <w:r w:rsidRPr="00DF18AB">
        <w:rPr>
          <w:noProof/>
        </w:rPr>
        <w:drawing>
          <wp:inline distT="0" distB="0" distL="0" distR="0" wp14:anchorId="1E779B74" wp14:editId="5785427C">
            <wp:extent cx="4210050" cy="2095500"/>
            <wp:effectExtent l="0" t="0" r="0" b="0"/>
            <wp:docPr id="8690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210050" cy="2095500"/>
                    </a:xfrm>
                    <a:prstGeom prst="rect">
                      <a:avLst/>
                    </a:prstGeom>
                    <a:noFill/>
                    <a:ln>
                      <a:noFill/>
                    </a:ln>
                  </pic:spPr>
                </pic:pic>
              </a:graphicData>
            </a:graphic>
          </wp:inline>
        </w:drawing>
      </w:r>
    </w:p>
    <w:p w14:paraId="3DBA602E" w14:textId="77777777"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3" w:name="_Toc67992438"/>
      <w:r w:rsidRPr="00DF18AB">
        <w:t>5.7.3</w:t>
      </w:r>
      <w:r w:rsidRPr="00DF18AB">
        <w:tab/>
      </w:r>
      <w:bookmarkStart w:id="294" w:name="_Hlt508231032"/>
      <w:r w:rsidRPr="00DF18AB">
        <w:t>(</w:t>
      </w:r>
      <w:bookmarkEnd w:id="294"/>
      <w:r w:rsidRPr="00DF18AB">
        <w:t>PSTN-T) PSTN termination</w:t>
      </w:r>
      <w:bookmarkEnd w:id="293"/>
    </w:p>
    <w:bookmarkEnd w:id="291"/>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3F657C65" w14:textId="221A3071" w:rsidR="00FF365C" w:rsidRPr="00DF18AB" w:rsidRDefault="00973705" w:rsidP="00FF365C">
      <w:pPr>
        <w:pStyle w:val="TH"/>
      </w:pPr>
      <w:r w:rsidRPr="00DF18AB">
        <w:rPr>
          <w:noProof/>
        </w:rPr>
        <w:lastRenderedPageBreak/>
        <w:drawing>
          <wp:inline distT="0" distB="0" distL="0" distR="0" wp14:anchorId="6D937BC4" wp14:editId="50993F32">
            <wp:extent cx="3800475" cy="4143375"/>
            <wp:effectExtent l="0" t="0" r="0" b="0"/>
            <wp:docPr id="8690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00475" cy="4143375"/>
                    </a:xfrm>
                    <a:prstGeom prst="rect">
                      <a:avLst/>
                    </a:prstGeom>
                    <a:noFill/>
                    <a:ln>
                      <a:noFill/>
                    </a:ln>
                  </pic:spPr>
                </pic:pic>
              </a:graphicData>
            </a:graphic>
          </wp:inline>
        </w:drawing>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295" w:name="_Toc67992439"/>
      <w:r w:rsidRPr="00DF18AB">
        <w:t>5.7.4</w:t>
      </w:r>
      <w:r w:rsidRPr="00DF18AB">
        <w:tab/>
        <w:t>(NI-T) Non-IMS Termination to an external SIP client</w:t>
      </w:r>
      <w:bookmarkEnd w:id="295"/>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296" w:name="_MON_1272775742"/>
    <w:bookmarkEnd w:id="296"/>
    <w:p w14:paraId="754E386F" w14:textId="77777777" w:rsidR="00FF365C" w:rsidRPr="00DF18AB" w:rsidRDefault="00FF365C" w:rsidP="00FF365C">
      <w:pPr>
        <w:pStyle w:val="TH"/>
      </w:pPr>
      <w:r w:rsidRPr="00DF18AB">
        <w:object w:dxaOrig="8834" w:dyaOrig="6119" w14:anchorId="4E000B1C">
          <v:shape id="_x0000_i1043" type="#_x0000_t75" style="width:441.5pt;height:307pt" o:ole="">
            <v:imagedata r:id="rId77" o:title=""/>
          </v:shape>
          <o:OLEObject Type="Embed" ProgID="Word.Picture.8" ShapeID="_x0000_i1043" DrawAspect="Content" ObjectID="_1678620971" r:id="rId78"/>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297" w:name="_MON_1272777382"/>
    <w:bookmarkEnd w:id="297"/>
    <w:p w14:paraId="42D806E1" w14:textId="77777777" w:rsidR="00FF365C" w:rsidRPr="00DF18AB" w:rsidRDefault="00FF365C" w:rsidP="00FF365C">
      <w:pPr>
        <w:pStyle w:val="TH"/>
      </w:pPr>
      <w:r w:rsidRPr="00DF18AB">
        <w:object w:dxaOrig="8205" w:dyaOrig="7290" w14:anchorId="72B70337">
          <v:shape id="_x0000_i1044" type="#_x0000_t75" style="width:410.25pt;height:364.75pt" o:ole="">
            <v:imagedata r:id="rId79" o:title=""/>
          </v:shape>
          <o:OLEObject Type="Embed" ProgID="Word.Picture.8" ShapeID="_x0000_i1044" DrawAspect="Content" ObjectID="_1678620972" r:id="rId80"/>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298" w:name="_Toc67992440"/>
      <w:r w:rsidRPr="00DF18AB">
        <w:t>5.7.5</w:t>
      </w:r>
      <w:r w:rsidRPr="00DF18AB">
        <w:tab/>
        <w:t>(AS-T#1) PSI based Application Server termination – direct</w:t>
      </w:r>
      <w:bookmarkEnd w:id="298"/>
    </w:p>
    <w:p w14:paraId="3665D042" w14:textId="59D4F9AA" w:rsidR="00FF365C" w:rsidRPr="00DF18AB" w:rsidRDefault="00FF365C" w:rsidP="00FF365C">
      <w:pPr>
        <w:ind w:left="284"/>
      </w:pPr>
      <w:r w:rsidRPr="00DF18AB">
        <w:t>This clause</w:t>
      </w:r>
      <w:r w:rsidR="00B54F9D">
        <w:t xml:space="preserve"> </w:t>
      </w:r>
      <w:r w:rsidRPr="00DF18AB">
        <w:t>depicts a routing example for incoming session where the session request is routed directly to the AS hosting the PSI.</w:t>
      </w:r>
    </w:p>
    <w:p w14:paraId="7AF3505C" w14:textId="03DD804A" w:rsidR="00FF365C" w:rsidRPr="00DF18AB" w:rsidRDefault="00973705" w:rsidP="00FF365C">
      <w:pPr>
        <w:pStyle w:val="TH"/>
      </w:pPr>
      <w:r w:rsidRPr="00DF18AB">
        <w:rPr>
          <w:noProof/>
        </w:rPr>
        <w:drawing>
          <wp:inline distT="0" distB="0" distL="0" distR="0" wp14:anchorId="72035135" wp14:editId="054359ED">
            <wp:extent cx="5562600" cy="3600450"/>
            <wp:effectExtent l="0" t="0" r="0" b="0"/>
            <wp:docPr id="8690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62600" cy="3600450"/>
                    </a:xfrm>
                    <a:prstGeom prst="rect">
                      <a:avLst/>
                    </a:prstGeom>
                    <a:noFill/>
                    <a:ln>
                      <a:noFill/>
                    </a:ln>
                  </pic:spPr>
                </pic:pic>
              </a:graphicData>
            </a:graphic>
          </wp:inline>
        </w:drawing>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299" w:name="_Toc67992441"/>
      <w:r w:rsidRPr="00DF18AB">
        <w:t>5.7.6</w:t>
      </w:r>
      <w:r w:rsidRPr="00DF18AB">
        <w:tab/>
        <w:t>(AS-T#2) PSI based Application Server termination – indirect</w:t>
      </w:r>
      <w:bookmarkEnd w:id="299"/>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0C69FA33" w14:textId="1D4EFA62" w:rsidR="00FF365C" w:rsidRPr="00DF18AB" w:rsidRDefault="00973705" w:rsidP="00FF365C">
      <w:pPr>
        <w:pStyle w:val="TH"/>
      </w:pPr>
      <w:r w:rsidRPr="00DF18AB">
        <w:rPr>
          <w:noProof/>
        </w:rPr>
        <w:lastRenderedPageBreak/>
        <w:drawing>
          <wp:inline distT="0" distB="0" distL="0" distR="0" wp14:anchorId="044F64C1" wp14:editId="0010BDD3">
            <wp:extent cx="5619750" cy="4267200"/>
            <wp:effectExtent l="0" t="0" r="0" b="0"/>
            <wp:docPr id="8690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19750" cy="4267200"/>
                    </a:xfrm>
                    <a:prstGeom prst="rect">
                      <a:avLst/>
                    </a:prstGeom>
                    <a:noFill/>
                    <a:ln>
                      <a:noFill/>
                    </a:ln>
                  </pic:spPr>
                </pic:pic>
              </a:graphicData>
            </a:graphic>
          </wp:inline>
        </w:drawing>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0" w:name="_Toc67992442"/>
      <w:r w:rsidRPr="00DF18AB">
        <w:t>5.7.7</w:t>
      </w:r>
      <w:r w:rsidRPr="00DF18AB">
        <w:tab/>
        <w:t>(AS-T#3) PSI based Application Server termination – DNS routing</w:t>
      </w:r>
      <w:bookmarkEnd w:id="300"/>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26BD0B01" w14:textId="0A6FB630" w:rsidR="00FF365C" w:rsidRPr="00DF18AB" w:rsidRDefault="00973705" w:rsidP="00FF365C">
      <w:pPr>
        <w:pStyle w:val="TH"/>
        <w:rPr>
          <w:lang w:eastAsia="ko-KR"/>
        </w:rPr>
      </w:pPr>
      <w:r w:rsidRPr="00DF18AB">
        <w:rPr>
          <w:noProof/>
          <w:lang w:eastAsia="ko-KR"/>
        </w:rPr>
        <w:lastRenderedPageBreak/>
        <w:drawing>
          <wp:inline distT="0" distB="0" distL="0" distR="0" wp14:anchorId="74D8F562" wp14:editId="71D16DD7">
            <wp:extent cx="4762500" cy="4248150"/>
            <wp:effectExtent l="0" t="0" r="0" b="0"/>
            <wp:docPr id="8690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62500" cy="4248150"/>
                    </a:xfrm>
                    <a:prstGeom prst="rect">
                      <a:avLst/>
                    </a:prstGeom>
                    <a:noFill/>
                    <a:ln>
                      <a:noFill/>
                    </a:ln>
                  </pic:spPr>
                </pic:pic>
              </a:graphicData>
            </a:graphic>
          </wp:inline>
        </w:drawing>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FF365C">
      <w:pPr>
        <w:pStyle w:val="Heading3"/>
        <w:ind w:left="1418" w:hanging="1418"/>
      </w:pPr>
      <w:bookmarkStart w:id="301" w:name="_Toc67992443"/>
      <w:r w:rsidRPr="00DF18AB">
        <w:t>5.7.8</w:t>
      </w:r>
      <w:r w:rsidRPr="00DF18AB">
        <w:tab/>
        <w:t>(AST#4) Termination at Application Server based on service logic</w:t>
      </w:r>
      <w:bookmarkEnd w:id="301"/>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2" w:name="_MON_1157868610"/>
    <w:bookmarkEnd w:id="302"/>
    <w:bookmarkStart w:id="303" w:name="_MON_1157868199"/>
    <w:bookmarkEnd w:id="303"/>
    <w:p w14:paraId="34169EA3" w14:textId="77777777" w:rsidR="00FF365C" w:rsidRPr="00DF18AB" w:rsidRDefault="00FF365C" w:rsidP="00FF365C">
      <w:pPr>
        <w:pStyle w:val="TH"/>
      </w:pPr>
      <w:r w:rsidRPr="00DF18AB">
        <w:object w:dxaOrig="8851" w:dyaOrig="6706" w14:anchorId="424AB66C">
          <v:shape id="_x0000_i1045" type="#_x0000_t75" style="width:443.55pt;height:336.25pt" o:ole="">
            <v:imagedata r:id="rId84" o:title=""/>
          </v:shape>
          <o:OLEObject Type="Embed" ProgID="Word.Picture.8" ShapeID="_x0000_i1045" DrawAspect="Content" ObjectID="_1678620973" r:id="rId85"/>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4" w:name="_Toc67992444"/>
      <w:r w:rsidRPr="00DF18AB">
        <w:t>5.7a</w:t>
      </w:r>
      <w:r w:rsidRPr="00DF18AB">
        <w:tab/>
        <w:t>Procedures for the establishment of sessions without preconditions</w:t>
      </w:r>
      <w:bookmarkEnd w:id="304"/>
    </w:p>
    <w:p w14:paraId="75443760" w14:textId="77777777" w:rsidR="00FF365C" w:rsidRPr="00DF18AB" w:rsidRDefault="00FF365C" w:rsidP="00FF365C">
      <w:pPr>
        <w:pStyle w:val="Heading3"/>
      </w:pPr>
      <w:bookmarkStart w:id="305" w:name="_Toc67992445"/>
      <w:r w:rsidRPr="00DF18AB">
        <w:t>5.7a.1</w:t>
      </w:r>
      <w:r w:rsidRPr="00DF18AB">
        <w:tab/>
        <w:t>General</w:t>
      </w:r>
      <w:bookmarkEnd w:id="30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06" w:name="_Toc67992446"/>
      <w:r w:rsidRPr="00DF18AB">
        <w:lastRenderedPageBreak/>
        <w:t>5.7a.2</w:t>
      </w:r>
      <w:r w:rsidRPr="00DF18AB">
        <w:tab/>
        <w:t>Procedures for the establishment of sessions without preconditions - no resource reservation required before session becomes active</w:t>
      </w:r>
      <w:bookmarkEnd w:id="306"/>
    </w:p>
    <w:bookmarkStart w:id="307" w:name="_MON_1251791338"/>
    <w:bookmarkStart w:id="308" w:name="_MON_1253346353"/>
    <w:bookmarkStart w:id="309" w:name="_MON_1253346600"/>
    <w:bookmarkStart w:id="310" w:name="_MON_1253347214"/>
    <w:bookmarkStart w:id="311" w:name="_MON_1253348462"/>
    <w:bookmarkStart w:id="312" w:name="_MON_1253348665"/>
    <w:bookmarkStart w:id="313" w:name="_MON_1253350769"/>
    <w:bookmarkStart w:id="314" w:name="_MON_1251790897"/>
    <w:bookmarkStart w:id="315" w:name="_MON_1251790927"/>
    <w:bookmarkEnd w:id="307"/>
    <w:bookmarkEnd w:id="308"/>
    <w:bookmarkEnd w:id="309"/>
    <w:bookmarkEnd w:id="310"/>
    <w:bookmarkEnd w:id="311"/>
    <w:bookmarkEnd w:id="312"/>
    <w:bookmarkEnd w:id="313"/>
    <w:bookmarkEnd w:id="314"/>
    <w:bookmarkEnd w:id="315"/>
    <w:bookmarkStart w:id="316" w:name="_MON_1251791310"/>
    <w:bookmarkEnd w:id="316"/>
    <w:p w14:paraId="59194F1B" w14:textId="77777777" w:rsidR="00FF365C" w:rsidRPr="00DF18AB" w:rsidRDefault="00FF365C" w:rsidP="00FF365C">
      <w:pPr>
        <w:pStyle w:val="TH"/>
      </w:pPr>
      <w:r w:rsidRPr="00DF18AB">
        <w:object w:dxaOrig="6660" w:dyaOrig="9198" w14:anchorId="474536F5">
          <v:shape id="_x0000_i1046" type="#_x0000_t75" style="width:477.5pt;height:661.6pt" o:ole="">
            <v:imagedata r:id="rId86" o:title=""/>
          </v:shape>
          <o:OLEObject Type="Embed" ProgID="Word.Picture.8" ShapeID="_x0000_i1046" DrawAspect="Content" ObjectID="_1678620974" r:id="rId87"/>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17" w:name="_Toc67992447"/>
      <w:r w:rsidRPr="00DF18AB">
        <w:t>5.7a.3</w:t>
      </w:r>
      <w:r w:rsidRPr="00DF18AB">
        <w:tab/>
        <w:t>Void</w:t>
      </w:r>
      <w:bookmarkEnd w:id="317"/>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18" w:name="_Toc67992448"/>
      <w:r w:rsidRPr="00DF18AB">
        <w:t>5.8</w:t>
      </w:r>
      <w:r w:rsidRPr="00DF18AB">
        <w:tab/>
        <w:t>Procedures related to routing information interrogation</w:t>
      </w:r>
      <w:bookmarkEnd w:id="318"/>
    </w:p>
    <w:p w14:paraId="77047A52" w14:textId="77777777" w:rsidR="00FF365C" w:rsidRPr="00DF18AB" w:rsidRDefault="00FF365C" w:rsidP="00FF365C">
      <w:pPr>
        <w:pStyle w:val="Heading3"/>
        <w:rPr>
          <w:lang w:eastAsia="ko-KR"/>
        </w:rPr>
      </w:pPr>
      <w:bookmarkStart w:id="319" w:name="_Toc67992449"/>
      <w:r w:rsidRPr="00DF18AB">
        <w:rPr>
          <w:lang w:eastAsia="ko-KR"/>
        </w:rPr>
        <w:t>5.8.0</w:t>
      </w:r>
      <w:r w:rsidRPr="00DF18AB">
        <w:rPr>
          <w:lang w:eastAsia="ko-KR"/>
        </w:rPr>
        <w:tab/>
        <w:t>General</w:t>
      </w:r>
      <w:bookmarkEnd w:id="319"/>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0" w:name="_Toc67992450"/>
      <w:r w:rsidRPr="00DF18AB">
        <w:t>5.8.1</w:t>
      </w:r>
      <w:r w:rsidRPr="00DF18AB">
        <w:tab/>
        <w:t>User identity to HSS resolution</w:t>
      </w:r>
      <w:bookmarkEnd w:id="320"/>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1" w:name="_Toc67992451"/>
      <w:r w:rsidRPr="00DF18AB">
        <w:t>5.8.2</w:t>
      </w:r>
      <w:r w:rsidRPr="00DF18AB">
        <w:tab/>
        <w:t>SLF on register</w:t>
      </w:r>
      <w:bookmarkEnd w:id="321"/>
    </w:p>
    <w:p w14:paraId="625D8A75" w14:textId="3ACA5BB7" w:rsidR="00FF365C" w:rsidRPr="00DF18AB" w:rsidRDefault="00973705" w:rsidP="00FF365C">
      <w:pPr>
        <w:pStyle w:val="TH"/>
      </w:pPr>
      <w:r w:rsidRPr="00DF18AB">
        <w:rPr>
          <w:noProof/>
        </w:rPr>
        <w:drawing>
          <wp:inline distT="0" distB="0" distL="0" distR="0" wp14:anchorId="455A3A28" wp14:editId="7ED13425">
            <wp:extent cx="3390900" cy="3048000"/>
            <wp:effectExtent l="0" t="0" r="0" b="0"/>
            <wp:docPr id="8689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4647AE1" w14:textId="50CDBA34" w:rsidR="00FF365C" w:rsidRPr="00DF18AB" w:rsidRDefault="00973705" w:rsidP="00FF365C">
      <w:pPr>
        <w:pStyle w:val="TH"/>
      </w:pPr>
      <w:r w:rsidRPr="00DF18AB">
        <w:rPr>
          <w:noProof/>
        </w:rPr>
        <w:lastRenderedPageBreak/>
        <w:drawing>
          <wp:inline distT="0" distB="0" distL="0" distR="0" wp14:anchorId="3175F29D" wp14:editId="48F09695">
            <wp:extent cx="3390900" cy="3048000"/>
            <wp:effectExtent l="0" t="0" r="0" b="0"/>
            <wp:docPr id="8689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2" w:name="_Toc67992452"/>
      <w:r w:rsidRPr="00DF18AB">
        <w:t>5.8.3</w:t>
      </w:r>
      <w:r w:rsidRPr="00DF18AB">
        <w:tab/>
        <w:t>SLF on UE invite</w:t>
      </w:r>
      <w:bookmarkEnd w:id="322"/>
    </w:p>
    <w:p w14:paraId="0C489CC3" w14:textId="760BB090" w:rsidR="00FF365C" w:rsidRPr="00DF18AB" w:rsidRDefault="00973705" w:rsidP="00FF365C">
      <w:pPr>
        <w:pStyle w:val="TH"/>
      </w:pPr>
      <w:r w:rsidRPr="00DF18AB">
        <w:rPr>
          <w:noProof/>
        </w:rPr>
        <w:drawing>
          <wp:inline distT="0" distB="0" distL="0" distR="0" wp14:anchorId="14E941F6" wp14:editId="0D5E4F0F">
            <wp:extent cx="3390900" cy="3048000"/>
            <wp:effectExtent l="0" t="0" r="0" b="0"/>
            <wp:docPr id="8689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3" w:name="_Toc67992453"/>
      <w:r w:rsidRPr="00DF18AB">
        <w:t>5.8.4</w:t>
      </w:r>
      <w:r w:rsidRPr="00DF18AB">
        <w:tab/>
        <w:t xml:space="preserve">SLF on </w:t>
      </w:r>
      <w:r w:rsidRPr="00DF18AB">
        <w:rPr>
          <w:lang w:eastAsia="ko-KR"/>
        </w:rPr>
        <w:t>AS access to HSS</w:t>
      </w:r>
      <w:bookmarkEnd w:id="323"/>
    </w:p>
    <w:p w14:paraId="0760DA70" w14:textId="77777777" w:rsidR="00FF365C" w:rsidRPr="00DF18AB" w:rsidRDefault="00FF365C" w:rsidP="00FF365C">
      <w:r w:rsidRPr="00DF18AB">
        <w:rPr>
          <w:color w:val="000000"/>
        </w:rPr>
        <w:t>The flow shown below is where the AS queries the SLF to identify the HSS to access.</w:t>
      </w:r>
    </w:p>
    <w:p w14:paraId="29A8C11F" w14:textId="4C765FD9" w:rsidR="00FF365C" w:rsidRPr="00DF18AB" w:rsidRDefault="00973705" w:rsidP="00FF365C">
      <w:pPr>
        <w:pStyle w:val="TH"/>
      </w:pPr>
      <w:r w:rsidRPr="00DF18AB">
        <w:rPr>
          <w:noProof/>
        </w:rPr>
        <w:drawing>
          <wp:inline distT="0" distB="0" distL="0" distR="0" wp14:anchorId="53943470" wp14:editId="7A7743F1">
            <wp:extent cx="3390900" cy="3048000"/>
            <wp:effectExtent l="0" t="0" r="0" b="0"/>
            <wp:docPr id="8689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24" w:name="_Toc67992454"/>
      <w:r w:rsidRPr="00DF18AB">
        <w:t>5.9</w:t>
      </w:r>
      <w:r w:rsidRPr="00DF18AB">
        <w:tab/>
        <w:t>Routing of mid-session signalling</w:t>
      </w:r>
      <w:bookmarkEnd w:id="324"/>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25" w:name="_Toc67992455"/>
      <w:r w:rsidRPr="00DF18AB">
        <w:t>5.10</w:t>
      </w:r>
      <w:r w:rsidRPr="00DF18AB">
        <w:tab/>
        <w:t>Session release procedures</w:t>
      </w:r>
      <w:bookmarkEnd w:id="325"/>
    </w:p>
    <w:p w14:paraId="08761DF5" w14:textId="77777777" w:rsidR="00FF365C" w:rsidRPr="00DF18AB" w:rsidRDefault="00FF365C" w:rsidP="00FF365C">
      <w:pPr>
        <w:pStyle w:val="Heading3"/>
        <w:rPr>
          <w:lang w:eastAsia="ko-KR"/>
        </w:rPr>
      </w:pPr>
      <w:bookmarkStart w:id="326" w:name="_Toc67992456"/>
      <w:r w:rsidRPr="00DF18AB">
        <w:rPr>
          <w:lang w:eastAsia="ko-KR"/>
        </w:rPr>
        <w:t>5.10.0</w:t>
      </w:r>
      <w:r w:rsidRPr="00DF18AB">
        <w:rPr>
          <w:lang w:eastAsia="ko-KR"/>
        </w:rPr>
        <w:tab/>
        <w:t>General</w:t>
      </w:r>
      <w:bookmarkEnd w:id="326"/>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27" w:name="_Toc67992457"/>
      <w:r w:rsidRPr="00DF18AB">
        <w:t>5.10.1</w:t>
      </w:r>
      <w:r w:rsidRPr="00DF18AB">
        <w:tab/>
        <w:t>Terminal initiated session release</w:t>
      </w:r>
      <w:bookmarkEnd w:id="327"/>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28" w:name="_MON_1334149032"/>
    <w:bookmarkStart w:id="329" w:name="_MON_1334149317"/>
    <w:bookmarkStart w:id="330" w:name="_MON_1334149331"/>
    <w:bookmarkStart w:id="331" w:name="_MON_1334149347"/>
    <w:bookmarkStart w:id="332" w:name="_MON_1334149568"/>
    <w:bookmarkStart w:id="333" w:name="_MON_1334149584"/>
    <w:bookmarkStart w:id="334" w:name="_MON_1334151699"/>
    <w:bookmarkStart w:id="335" w:name="_MON_1334148593"/>
    <w:bookmarkStart w:id="336" w:name="_MON_1334148755"/>
    <w:bookmarkEnd w:id="328"/>
    <w:bookmarkEnd w:id="329"/>
    <w:bookmarkEnd w:id="330"/>
    <w:bookmarkEnd w:id="331"/>
    <w:bookmarkEnd w:id="332"/>
    <w:bookmarkEnd w:id="333"/>
    <w:bookmarkEnd w:id="334"/>
    <w:bookmarkEnd w:id="335"/>
    <w:bookmarkEnd w:id="336"/>
    <w:bookmarkStart w:id="337" w:name="_MON_1334149008"/>
    <w:bookmarkEnd w:id="337"/>
    <w:p w14:paraId="4833635C" w14:textId="77777777" w:rsidR="00FF365C" w:rsidRPr="00DF18AB" w:rsidRDefault="00FF365C" w:rsidP="00FF365C">
      <w:pPr>
        <w:pStyle w:val="TH"/>
      </w:pPr>
      <w:r w:rsidRPr="00DF18AB">
        <w:object w:dxaOrig="7815" w:dyaOrig="4740" w14:anchorId="77AC7DC2">
          <v:shape id="_x0000_i1047" type="#_x0000_t75" style="width:472.75pt;height:286.65pt" o:ole="">
            <v:imagedata r:id="rId92" o:title=""/>
          </v:shape>
          <o:OLEObject Type="Embed" ProgID="Word.Picture.8" ShapeID="_x0000_i1047" DrawAspect="Content" ObjectID="_1678620975" r:id="rId93"/>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38" w:name="_Toc67992458"/>
      <w:r w:rsidRPr="00DF18AB">
        <w:t>5.10.2</w:t>
      </w:r>
      <w:r w:rsidRPr="00DF18AB">
        <w:tab/>
        <w:t>PSTN initiated session release</w:t>
      </w:r>
      <w:bookmarkEnd w:id="338"/>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39" w:name="_MON_1228803318"/>
    <w:bookmarkStart w:id="340" w:name="_MON_1228803369"/>
    <w:bookmarkStart w:id="341" w:name="_MON_1230406529"/>
    <w:bookmarkEnd w:id="339"/>
    <w:bookmarkEnd w:id="340"/>
    <w:bookmarkEnd w:id="341"/>
    <w:bookmarkStart w:id="342" w:name="_MON_1228803289"/>
    <w:bookmarkEnd w:id="342"/>
    <w:p w14:paraId="7A5E72F6" w14:textId="77777777" w:rsidR="00FF365C" w:rsidRPr="00DF18AB" w:rsidRDefault="00FF365C" w:rsidP="00FF365C">
      <w:pPr>
        <w:pStyle w:val="TH"/>
      </w:pPr>
      <w:r w:rsidRPr="00DF18AB">
        <w:object w:dxaOrig="8639" w:dyaOrig="4152" w14:anchorId="2F6169D9">
          <v:shape id="_x0000_i1048" type="#_x0000_t75" style="width:479.55pt;height:230.25pt" o:ole="">
            <v:imagedata r:id="rId94" o:title=""/>
          </v:shape>
          <o:OLEObject Type="Embed" ProgID="Word.Picture.8" ShapeID="_x0000_i1048" DrawAspect="Content" ObjectID="_1678620976" r:id="rId95"/>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3" w:name="_Toc67992459"/>
      <w:r w:rsidRPr="00DF18AB">
        <w:t>5.10.3</w:t>
      </w:r>
      <w:r w:rsidRPr="00DF18AB">
        <w:tab/>
        <w:t>Network initiated session release</w:t>
      </w:r>
      <w:bookmarkEnd w:id="343"/>
    </w:p>
    <w:p w14:paraId="36D86329" w14:textId="77777777" w:rsidR="00FF365C" w:rsidRPr="00DF18AB" w:rsidRDefault="00FF365C" w:rsidP="00FF365C">
      <w:pPr>
        <w:pStyle w:val="Heading4"/>
      </w:pPr>
      <w:bookmarkStart w:id="344" w:name="_Toc67992460"/>
      <w:r w:rsidRPr="00DF18AB">
        <w:t>5.10.3.0</w:t>
      </w:r>
      <w:r w:rsidRPr="00DF18AB">
        <w:tab/>
        <w:t>Removal of IP</w:t>
      </w:r>
      <w:r w:rsidRPr="00DF18AB">
        <w:noBreakHyphen/>
        <w:t>CAN bearer used to transport IMS SIP signalling</w:t>
      </w:r>
      <w:bookmarkEnd w:id="344"/>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45" w:name="_Toc67992461"/>
      <w:r w:rsidRPr="00DF18AB">
        <w:t>5.10.3.1</w:t>
      </w:r>
      <w:r w:rsidRPr="00DF18AB">
        <w:tab/>
        <w:t>Network initiated session release - P</w:t>
      </w:r>
      <w:r w:rsidRPr="00DF18AB">
        <w:noBreakHyphen/>
        <w:t>CSCF initiated</w:t>
      </w:r>
      <w:bookmarkEnd w:id="345"/>
    </w:p>
    <w:p w14:paraId="5763FF7C" w14:textId="77777777" w:rsidR="00FF365C" w:rsidRPr="00DF18AB" w:rsidRDefault="00FF365C" w:rsidP="00FF365C">
      <w:pPr>
        <w:pStyle w:val="Heading5"/>
        <w:rPr>
          <w:lang w:eastAsia="ko-KR"/>
        </w:rPr>
      </w:pPr>
      <w:bookmarkStart w:id="346" w:name="_Toc67992462"/>
      <w:r w:rsidRPr="00DF18AB">
        <w:rPr>
          <w:lang w:eastAsia="ko-KR"/>
        </w:rPr>
        <w:t>5.10.3.1.0</w:t>
      </w:r>
      <w:r w:rsidRPr="00DF18AB">
        <w:rPr>
          <w:lang w:eastAsia="ko-KR"/>
        </w:rPr>
        <w:tab/>
        <w:t>General</w:t>
      </w:r>
      <w:bookmarkEnd w:id="346"/>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183FD5D3"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47" w:name="_Toc67992463"/>
      <w:r w:rsidRPr="00DF18AB">
        <w:lastRenderedPageBreak/>
        <w:t>5.10.3.1.1</w:t>
      </w:r>
      <w:r w:rsidRPr="00DF18AB">
        <w:tab/>
        <w:t>Network initiated session release - P</w:t>
      </w:r>
      <w:r w:rsidRPr="00DF18AB">
        <w:noBreakHyphen/>
        <w:t>CSCF initiated – after removal of IP-Connectivity Access Network bearer</w:t>
      </w:r>
      <w:bookmarkEnd w:id="347"/>
    </w:p>
    <w:bookmarkStart w:id="348" w:name="_MON_1230406686"/>
    <w:bookmarkStart w:id="349" w:name="_MON_1230406692"/>
    <w:bookmarkStart w:id="350" w:name="_MON_1230406783"/>
    <w:bookmarkStart w:id="351" w:name="_MON_1230406791"/>
    <w:bookmarkStart w:id="352" w:name="_MON_1230406852"/>
    <w:bookmarkStart w:id="353" w:name="_MON_1228803477"/>
    <w:bookmarkStart w:id="354" w:name="_MON_1228803544"/>
    <w:bookmarkStart w:id="355" w:name="_MON_1229413883"/>
    <w:bookmarkEnd w:id="348"/>
    <w:bookmarkEnd w:id="349"/>
    <w:bookmarkEnd w:id="350"/>
    <w:bookmarkEnd w:id="351"/>
    <w:bookmarkEnd w:id="352"/>
    <w:bookmarkEnd w:id="353"/>
    <w:bookmarkEnd w:id="354"/>
    <w:bookmarkEnd w:id="355"/>
    <w:bookmarkStart w:id="356" w:name="_MON_1230406596"/>
    <w:bookmarkEnd w:id="356"/>
    <w:p w14:paraId="37ED5B09" w14:textId="77777777" w:rsidR="00FF365C" w:rsidRPr="00DF18AB" w:rsidRDefault="00FF365C" w:rsidP="00FF365C">
      <w:pPr>
        <w:pStyle w:val="TH"/>
      </w:pPr>
      <w:r w:rsidRPr="00DF18AB">
        <w:object w:dxaOrig="7380" w:dyaOrig="5770" w14:anchorId="472672BD">
          <v:shape id="_x0000_i1049" type="#_x0000_t75" style="width:480.25pt;height:374.95pt" o:ole="">
            <v:imagedata r:id="rId96" o:title=""/>
          </v:shape>
          <o:OLEObject Type="Embed" ProgID="Word.Picture.8" ShapeID="_x0000_i1049" DrawAspect="Content" ObjectID="_1678620977" r:id="rId97"/>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49F736A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98A7841"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57" w:name="_Toc67992464"/>
      <w:r w:rsidRPr="00DF18AB">
        <w:t>5.10.3.1.2</w:t>
      </w:r>
      <w:r w:rsidRPr="00DF18AB">
        <w:tab/>
        <w:t>Void</w:t>
      </w:r>
      <w:bookmarkEnd w:id="357"/>
    </w:p>
    <w:p w14:paraId="5FB97447" w14:textId="77777777" w:rsidR="00FF365C" w:rsidRPr="00DF18AB" w:rsidRDefault="00FF365C" w:rsidP="00FF365C">
      <w:pPr>
        <w:pStyle w:val="Heading4"/>
      </w:pPr>
      <w:bookmarkStart w:id="358" w:name="_Toc67992465"/>
      <w:r w:rsidRPr="00DF18AB">
        <w:t>5.10.3.2</w:t>
      </w:r>
      <w:r w:rsidRPr="00DF18AB">
        <w:tab/>
        <w:t>Netw</w:t>
      </w:r>
      <w:bookmarkStart w:id="359" w:name="_Hlt508066807"/>
      <w:bookmarkEnd w:id="359"/>
      <w:r w:rsidRPr="00DF18AB">
        <w:t>ork initiated session release - S</w:t>
      </w:r>
      <w:r w:rsidRPr="00DF18AB">
        <w:noBreakHyphen/>
        <w:t>CSCF Initiated</w:t>
      </w:r>
      <w:bookmarkEnd w:id="358"/>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AD71862" w14:textId="74AD5337" w:rsidR="00FF365C" w:rsidRPr="00DF18AB" w:rsidRDefault="00973705" w:rsidP="00FF365C">
      <w:pPr>
        <w:pStyle w:val="TH"/>
      </w:pPr>
      <w:r w:rsidRPr="00DF18AB">
        <w:rPr>
          <w:noProof/>
        </w:rPr>
        <w:drawing>
          <wp:inline distT="0" distB="0" distL="0" distR="0" wp14:anchorId="290C8C63" wp14:editId="736B4119">
            <wp:extent cx="5486400" cy="3105150"/>
            <wp:effectExtent l="0" t="0" r="0" b="0"/>
            <wp:docPr id="86895" name="Picture 6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oo"/>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86400" cy="3105150"/>
                    </a:xfrm>
                    <a:prstGeom prst="rect">
                      <a:avLst/>
                    </a:prstGeom>
                    <a:noFill/>
                    <a:ln>
                      <a:noFill/>
                    </a:ln>
                  </pic:spPr>
                </pic:pic>
              </a:graphicData>
            </a:graphic>
          </wp:inline>
        </w:drawing>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0" w:name="_Toc67992466"/>
      <w:r w:rsidRPr="00DF18AB">
        <w:t>5.11</w:t>
      </w:r>
      <w:r w:rsidRPr="00DF18AB">
        <w:tab/>
        <w:t>Procedures to enable enhanced multimedia services</w:t>
      </w:r>
      <w:bookmarkEnd w:id="360"/>
    </w:p>
    <w:p w14:paraId="46EFCBAA" w14:textId="77777777" w:rsidR="00FF365C" w:rsidRPr="00DF18AB" w:rsidRDefault="00FF365C" w:rsidP="00FF365C">
      <w:pPr>
        <w:pStyle w:val="Heading3"/>
        <w:rPr>
          <w:lang w:eastAsia="ko-KR"/>
        </w:rPr>
      </w:pPr>
      <w:bookmarkStart w:id="361" w:name="_Toc67992467"/>
      <w:r w:rsidRPr="00DF18AB">
        <w:t>5.11.1</w:t>
      </w:r>
      <w:r w:rsidRPr="00DF18AB">
        <w:tab/>
        <w:t>Session Hold and Resume Procedures</w:t>
      </w:r>
      <w:bookmarkEnd w:id="361"/>
    </w:p>
    <w:p w14:paraId="7865124B" w14:textId="77777777" w:rsidR="00FF365C" w:rsidRPr="00DF18AB" w:rsidRDefault="00FF365C" w:rsidP="00FF365C">
      <w:pPr>
        <w:pStyle w:val="Heading4"/>
        <w:rPr>
          <w:lang w:eastAsia="ko-KR"/>
        </w:rPr>
      </w:pPr>
      <w:bookmarkStart w:id="362" w:name="_Toc67992468"/>
      <w:r w:rsidRPr="00DF18AB">
        <w:rPr>
          <w:lang w:eastAsia="ko-KR"/>
        </w:rPr>
        <w:t>5.11.1.0</w:t>
      </w:r>
      <w:r w:rsidRPr="00DF18AB">
        <w:rPr>
          <w:lang w:eastAsia="ko-KR"/>
        </w:rPr>
        <w:tab/>
        <w:t>General</w:t>
      </w:r>
      <w:bookmarkEnd w:id="362"/>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3" w:name="_Toc67992469"/>
      <w:r w:rsidRPr="00DF18AB">
        <w:t>5.11.1.1</w:t>
      </w:r>
      <w:r w:rsidRPr="00DF18AB">
        <w:tab/>
        <w:t>Mobile-to-Mobile Session Hold and Resume Procedures</w:t>
      </w:r>
      <w:bookmarkEnd w:id="363"/>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3FCCD338" w14:textId="03DAF75D" w:rsidR="00FF365C" w:rsidRPr="00DF18AB" w:rsidRDefault="00973705" w:rsidP="00FF365C">
      <w:pPr>
        <w:pStyle w:val="TH"/>
      </w:pPr>
      <w:r w:rsidRPr="00DF18AB">
        <w:rPr>
          <w:noProof/>
        </w:rPr>
        <w:drawing>
          <wp:inline distT="0" distB="0" distL="0" distR="0" wp14:anchorId="61726FA1" wp14:editId="7383016F">
            <wp:extent cx="5486400" cy="3905250"/>
            <wp:effectExtent l="0" t="0" r="0" b="0"/>
            <wp:docPr id="86894" name="Picture 66"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o"/>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86400" cy="3905250"/>
                    </a:xfrm>
                    <a:prstGeom prst="rect">
                      <a:avLst/>
                    </a:prstGeom>
                    <a:noFill/>
                    <a:ln>
                      <a:noFill/>
                    </a:ln>
                  </pic:spPr>
                </pic:pic>
              </a:graphicData>
            </a:graphic>
          </wp:inline>
        </w:drawing>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4" w:name="_Toc67992470"/>
      <w:r w:rsidRPr="00DF18AB">
        <w:t>5.11.1.2</w:t>
      </w:r>
      <w:r w:rsidRPr="00DF18AB">
        <w:tab/>
        <w:t>Mobile-initiated Hold and Resume of a Mobile-PSTN Session</w:t>
      </w:r>
      <w:bookmarkEnd w:id="364"/>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608B9422" w14:textId="3DDB813A" w:rsidR="00FF365C" w:rsidRPr="00DF18AB" w:rsidRDefault="00973705" w:rsidP="00FF365C">
      <w:pPr>
        <w:pStyle w:val="TH"/>
      </w:pPr>
      <w:r w:rsidRPr="00DF18AB">
        <w:rPr>
          <w:noProof/>
        </w:rPr>
        <w:lastRenderedPageBreak/>
        <w:drawing>
          <wp:inline distT="0" distB="0" distL="0" distR="0" wp14:anchorId="7E316021" wp14:editId="28396B70">
            <wp:extent cx="6124575" cy="3867150"/>
            <wp:effectExtent l="0" t="0" r="0" b="0"/>
            <wp:docPr id="8689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4575" cy="3867150"/>
                    </a:xfrm>
                    <a:prstGeom prst="rect">
                      <a:avLst/>
                    </a:prstGeom>
                    <a:noFill/>
                    <a:ln>
                      <a:noFill/>
                    </a:ln>
                  </pic:spPr>
                </pic:pic>
              </a:graphicData>
            </a:graphic>
          </wp:inline>
        </w:drawing>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65" w:name="_Toc67992471"/>
      <w:r w:rsidRPr="00DF18AB">
        <w:t>5.11.1.3</w:t>
      </w:r>
      <w:r w:rsidRPr="00DF18AB">
        <w:tab/>
        <w:t>PSTN-initiated Hold and Resume of a Mobile-PSTN Session</w:t>
      </w:r>
      <w:bookmarkEnd w:id="365"/>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6E5523D7" w14:textId="32A16BEB" w:rsidR="00FF365C" w:rsidRPr="00DF18AB" w:rsidRDefault="00973705" w:rsidP="00FF365C">
      <w:pPr>
        <w:pStyle w:val="TH"/>
      </w:pPr>
      <w:r w:rsidRPr="00DF18AB">
        <w:rPr>
          <w:noProof/>
        </w:rPr>
        <w:lastRenderedPageBreak/>
        <w:drawing>
          <wp:inline distT="0" distB="0" distL="0" distR="0" wp14:anchorId="4741E0BA" wp14:editId="14238B3D">
            <wp:extent cx="5753100" cy="5210175"/>
            <wp:effectExtent l="0" t="0" r="0" b="0"/>
            <wp:docPr id="8689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3100" cy="5210175"/>
                    </a:xfrm>
                    <a:prstGeom prst="rect">
                      <a:avLst/>
                    </a:prstGeom>
                    <a:noFill/>
                    <a:ln>
                      <a:noFill/>
                    </a:ln>
                  </pic:spPr>
                </pic:pic>
              </a:graphicData>
            </a:graphic>
          </wp:inline>
        </w:drawing>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66" w:name="_Toc67992472"/>
      <w:r w:rsidRPr="00DF18AB">
        <w:t>5.11.2</w:t>
      </w:r>
      <w:r w:rsidRPr="00DF18AB">
        <w:tab/>
        <w:t>Procedures for anonymous session establishment</w:t>
      </w:r>
      <w:bookmarkEnd w:id="366"/>
    </w:p>
    <w:p w14:paraId="3E7F1D76" w14:textId="77777777" w:rsidR="00FF365C" w:rsidRPr="00DF18AB" w:rsidRDefault="00FF365C" w:rsidP="00FF365C">
      <w:pPr>
        <w:pStyle w:val="Heading4"/>
        <w:rPr>
          <w:lang w:eastAsia="ko-KR"/>
        </w:rPr>
      </w:pPr>
      <w:bookmarkStart w:id="367" w:name="_Toc67992473"/>
      <w:r w:rsidRPr="00DF18AB">
        <w:rPr>
          <w:lang w:eastAsia="ko-KR"/>
        </w:rPr>
        <w:t>5.11.2.0</w:t>
      </w:r>
      <w:r w:rsidRPr="00DF18AB">
        <w:rPr>
          <w:lang w:eastAsia="ko-KR"/>
        </w:rPr>
        <w:tab/>
        <w:t>General</w:t>
      </w:r>
      <w:bookmarkEnd w:id="36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68" w:name="_Hlt508230458"/>
      <w:bookmarkStart w:id="369" w:name="_Toc67992474"/>
      <w:bookmarkEnd w:id="368"/>
      <w:r w:rsidRPr="00DF18AB">
        <w:t>5.11.2.1</w:t>
      </w:r>
      <w:r w:rsidRPr="00DF18AB">
        <w:tab/>
        <w:t>Signalling requirements for anonymous session establishment</w:t>
      </w:r>
      <w:bookmarkEnd w:id="369"/>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0" w:name="_Toc67992475"/>
      <w:r w:rsidRPr="00DF18AB">
        <w:t>5.11.2.2</w:t>
      </w:r>
      <w:r w:rsidRPr="00DF18AB">
        <w:tab/>
        <w:t>Bearer path requirements for anonymous session establishment</w:t>
      </w:r>
      <w:bookmarkEnd w:id="370"/>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1" w:name="_Toc67992476"/>
      <w:r w:rsidRPr="00DF18AB">
        <w:t>5.11.3</w:t>
      </w:r>
      <w:r w:rsidRPr="00DF18AB">
        <w:tab/>
        <w:t>Procedures for codec and media characteristics flow negotiations</w:t>
      </w:r>
      <w:bookmarkEnd w:id="371"/>
    </w:p>
    <w:p w14:paraId="72D9E83B" w14:textId="77777777" w:rsidR="00FF365C" w:rsidRPr="00DF18AB" w:rsidRDefault="00FF365C" w:rsidP="00FF365C">
      <w:pPr>
        <w:pStyle w:val="Heading4"/>
        <w:rPr>
          <w:lang w:eastAsia="ko-KR"/>
        </w:rPr>
      </w:pPr>
      <w:bookmarkStart w:id="372" w:name="_Toc67992477"/>
      <w:r w:rsidRPr="00DF18AB">
        <w:rPr>
          <w:lang w:eastAsia="ko-KR"/>
        </w:rPr>
        <w:t>5.11.3.0</w:t>
      </w:r>
      <w:r w:rsidRPr="00DF18AB">
        <w:rPr>
          <w:lang w:eastAsia="ko-KR"/>
        </w:rPr>
        <w:tab/>
        <w:t>General</w:t>
      </w:r>
      <w:bookmarkEnd w:id="372"/>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3" w:name="_Toc67992478"/>
      <w:r w:rsidRPr="00DF18AB">
        <w:lastRenderedPageBreak/>
        <w:t>5.11.3.1</w:t>
      </w:r>
      <w:r w:rsidRPr="00DF18AB">
        <w:tab/>
        <w:t>Codec and media characteristics flow negotiation during initial session establishment</w:t>
      </w:r>
      <w:bookmarkEnd w:id="373"/>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21E42915" w14:textId="5659F76F" w:rsidR="00FF365C" w:rsidRPr="00DF18AB" w:rsidRDefault="00973705" w:rsidP="00FF365C">
      <w:pPr>
        <w:pStyle w:val="TH"/>
      </w:pPr>
      <w:r w:rsidRPr="00DF18AB">
        <w:rPr>
          <w:noProof/>
        </w:rPr>
        <w:lastRenderedPageBreak/>
        <w:drawing>
          <wp:inline distT="0" distB="0" distL="0" distR="0" wp14:anchorId="45571A75" wp14:editId="1C21C39C">
            <wp:extent cx="5476875" cy="5991225"/>
            <wp:effectExtent l="0" t="0" r="0" b="0"/>
            <wp:docPr id="8689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76875" cy="5991225"/>
                    </a:xfrm>
                    <a:prstGeom prst="rect">
                      <a:avLst/>
                    </a:prstGeom>
                    <a:noFill/>
                    <a:ln>
                      <a:noFill/>
                    </a:ln>
                  </pic:spPr>
                </pic:pic>
              </a:graphicData>
            </a:graphic>
          </wp:inline>
        </w:drawing>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lastRenderedPageBreak/>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lastRenderedPageBreak/>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4" w:name="_Toc67992479"/>
      <w:r w:rsidRPr="00DF18AB">
        <w:t>5.11.3.2</w:t>
      </w:r>
      <w:r w:rsidRPr="00DF18AB">
        <w:tab/>
        <w:t>Codec or media characteristics flow change within the existing reservation</w:t>
      </w:r>
      <w:bookmarkEnd w:id="374"/>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75" w:name="_Toc67992480"/>
      <w:r w:rsidRPr="00DF18AB">
        <w:lastRenderedPageBreak/>
        <w:t>5.11.3.3</w:t>
      </w:r>
      <w:r w:rsidRPr="00DF18AB">
        <w:tab/>
        <w:t>Codec or media characteristics flow change requiring new resources and/or authorization</w:t>
      </w:r>
      <w:bookmarkEnd w:id="375"/>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50" type="#_x0000_t75" style="width:460.55pt;height:621.5pt" o:ole="">
            <v:imagedata r:id="rId104" o:title=""/>
          </v:shape>
          <o:OLEObject Type="Embed" ProgID="Visio.Drawing.11" ShapeID="_x0000_i1050" DrawAspect="Content" ObjectID="_1678620978" r:id="rId105"/>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76" w:name="_Toc67992481"/>
      <w:r w:rsidRPr="00DF18AB">
        <w:t>5.11.3.4</w:t>
      </w:r>
      <w:r w:rsidRPr="00DF18AB">
        <w:tab/>
        <w:t>Sample MM session flow - addition of another media</w:t>
      </w:r>
      <w:bookmarkEnd w:id="376"/>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77" w:name="_MON_1243165203"/>
    <w:bookmarkEnd w:id="377"/>
    <w:p w14:paraId="61BC3E27" w14:textId="77777777" w:rsidR="00FF365C" w:rsidRPr="00DF18AB" w:rsidRDefault="00FF365C" w:rsidP="00FF365C">
      <w:pPr>
        <w:pStyle w:val="TH"/>
      </w:pPr>
      <w:r w:rsidRPr="00DF18AB">
        <w:object w:dxaOrig="7559" w:dyaOrig="9019" w14:anchorId="4872257D">
          <v:shape id="_x0000_i1051" type="#_x0000_t75" style="width:476.85pt;height:571.9pt" o:ole="">
            <v:imagedata r:id="rId106" o:title=""/>
          </v:shape>
          <o:OLEObject Type="Embed" ProgID="Word.Picture.8" ShapeID="_x0000_i1051" DrawAspect="Content" ObjectID="_1678620979" r:id="rId107"/>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78" w:name="_Toc67992482"/>
      <w:r w:rsidRPr="00DF18AB">
        <w:t>5.11.4</w:t>
      </w:r>
      <w:r w:rsidRPr="00DF18AB">
        <w:tab/>
        <w:t>Procedures for providing or blocking identity</w:t>
      </w:r>
      <w:bookmarkEnd w:id="378"/>
    </w:p>
    <w:p w14:paraId="7951D7E6" w14:textId="77777777" w:rsidR="00FF365C" w:rsidRPr="00DF18AB" w:rsidRDefault="00FF365C" w:rsidP="00FF365C">
      <w:pPr>
        <w:pStyle w:val="Heading4"/>
        <w:rPr>
          <w:lang w:eastAsia="ko-KR"/>
        </w:rPr>
      </w:pPr>
      <w:bookmarkStart w:id="379" w:name="_Toc67992483"/>
      <w:r w:rsidRPr="00DF18AB">
        <w:rPr>
          <w:lang w:eastAsia="ko-KR"/>
        </w:rPr>
        <w:t>5.11.4.0</w:t>
      </w:r>
      <w:r w:rsidRPr="00DF18AB">
        <w:rPr>
          <w:lang w:eastAsia="ko-KR"/>
        </w:rPr>
        <w:tab/>
        <w:t>General</w:t>
      </w:r>
      <w:bookmarkEnd w:id="379"/>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0" w:name="_Toc67992484"/>
      <w:r w:rsidRPr="00DF18AB">
        <w:t>5.11.4.1</w:t>
      </w:r>
      <w:r w:rsidRPr="00DF18AB">
        <w:tab/>
        <w:t>Procedures for providing the authenticated identity of the originating party</w:t>
      </w:r>
      <w:bookmarkEnd w:id="380"/>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1" w:name="_Toc67992485"/>
      <w:r w:rsidRPr="00DF18AB">
        <w:t>5.11.4.2</w:t>
      </w:r>
      <w:r w:rsidRPr="00DF18AB">
        <w:tab/>
        <w:t>Procedures for blocking the identity of the originating party</w:t>
      </w:r>
      <w:bookmarkEnd w:id="381"/>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2" w:name="_MON_1167760069"/>
    <w:bookmarkStart w:id="383" w:name="_MON_1168459779"/>
    <w:bookmarkStart w:id="384" w:name="_MON_1168679888"/>
    <w:bookmarkStart w:id="385" w:name="_MON_1168680461"/>
    <w:bookmarkStart w:id="386" w:name="_MON_1168680919"/>
    <w:bookmarkEnd w:id="382"/>
    <w:bookmarkEnd w:id="383"/>
    <w:bookmarkEnd w:id="384"/>
    <w:bookmarkEnd w:id="385"/>
    <w:bookmarkEnd w:id="386"/>
    <w:bookmarkStart w:id="387" w:name="_MON_1167759893"/>
    <w:bookmarkEnd w:id="387"/>
    <w:p w14:paraId="53C28E35" w14:textId="77777777" w:rsidR="00FF365C" w:rsidRPr="00DF18AB" w:rsidRDefault="00FF365C" w:rsidP="00FF365C">
      <w:pPr>
        <w:pStyle w:val="TH"/>
        <w:rPr>
          <w:lang w:eastAsia="zh-CN"/>
        </w:rPr>
      </w:pPr>
      <w:r w:rsidRPr="00DF18AB">
        <w:object w:dxaOrig="8610" w:dyaOrig="3465" w14:anchorId="699D3FE6">
          <v:shape id="_x0000_i1052" type="#_x0000_t75" style="width:478.2pt;height:192.9pt" o:ole="" fillcolor="window">
            <v:imagedata r:id="rId109" o:title=""/>
          </v:shape>
          <o:OLEObject Type="Embed" ProgID="Word.Picture.8" ShapeID="_x0000_i1052" DrawAspect="Content" ObjectID="_1678620980" r:id="rId110"/>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88" w:name="_Toc67992486"/>
      <w:r w:rsidRPr="00DF18AB">
        <w:lastRenderedPageBreak/>
        <w:t>5.11.4.3</w:t>
      </w:r>
      <w:r w:rsidRPr="00DF18AB">
        <w:tab/>
        <w:t>Procedures for providing the authenticated identity of the originating party (PSTN origination)</w:t>
      </w:r>
      <w:bookmarkEnd w:id="388"/>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89" w:name="_Toc67992487"/>
      <w:r w:rsidRPr="00DF18AB">
        <w:t>5.11.4.4</w:t>
      </w:r>
      <w:r w:rsidRPr="00DF18AB">
        <w:tab/>
        <w:t>Procedures for providing the authenticated identity of the originating party (PSTN termination)</w:t>
      </w:r>
      <w:bookmarkEnd w:id="38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0" w:name="_Toc67992488"/>
      <w:r w:rsidRPr="00DF18AB">
        <w:t>5.11.5</w:t>
      </w:r>
      <w:r w:rsidRPr="00DF18AB">
        <w:tab/>
        <w:t>Session Redirection Procedures</w:t>
      </w:r>
      <w:bookmarkEnd w:id="390"/>
    </w:p>
    <w:p w14:paraId="3FE62A99" w14:textId="77777777" w:rsidR="00FF365C" w:rsidRPr="00DF18AB" w:rsidRDefault="00FF365C" w:rsidP="00FF365C">
      <w:pPr>
        <w:pStyle w:val="Heading4"/>
        <w:rPr>
          <w:lang w:eastAsia="ko-KR"/>
        </w:rPr>
      </w:pPr>
      <w:bookmarkStart w:id="391" w:name="_Toc67992489"/>
      <w:r w:rsidRPr="00DF18AB">
        <w:rPr>
          <w:lang w:eastAsia="ko-KR"/>
        </w:rPr>
        <w:t>5.11.5.0</w:t>
      </w:r>
      <w:r w:rsidRPr="00DF18AB">
        <w:rPr>
          <w:lang w:eastAsia="ko-KR"/>
        </w:rPr>
        <w:tab/>
        <w:t>General</w:t>
      </w:r>
      <w:bookmarkEnd w:id="391"/>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2" w:name="_Toc67992490"/>
      <w:r w:rsidRPr="00DF18AB">
        <w:t>5.11.5.1</w:t>
      </w:r>
      <w:r w:rsidRPr="00DF18AB">
        <w:tab/>
        <w:t>Session Redirection initiated by S</w:t>
      </w:r>
      <w:r w:rsidRPr="00DF18AB">
        <w:noBreakHyphen/>
        <w:t>CSCF to IMS</w:t>
      </w:r>
      <w:bookmarkEnd w:id="392"/>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3" w:name="_Toc67992491"/>
      <w:r w:rsidRPr="00DF18AB">
        <w:t>5.11.5.2</w:t>
      </w:r>
      <w:r w:rsidRPr="00DF18AB">
        <w:tab/>
        <w:t>Session Redirection to PSTN Termination (S</w:t>
      </w:r>
      <w:r w:rsidRPr="00DF18AB">
        <w:noBreakHyphen/>
        <w:t>CSCF #2 forwards INVITE)</w:t>
      </w:r>
      <w:bookmarkEnd w:id="393"/>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4" w:name="_Toc67992492"/>
      <w:r w:rsidRPr="00DF18AB">
        <w:t>5.11.5.2a</w:t>
      </w:r>
      <w:r w:rsidRPr="00DF18AB">
        <w:tab/>
        <w:t>Session Redirection to PSTN Termination (REDIRECT to originating UE#1)</w:t>
      </w:r>
      <w:bookmarkEnd w:id="394"/>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395" w:name="_Toc67992493"/>
      <w:r w:rsidRPr="00DF18AB">
        <w:t>5.11.5.3</w:t>
      </w:r>
      <w:r w:rsidRPr="00DF18AB">
        <w:tab/>
        <w:t>Session Redirection initiated by S</w:t>
      </w:r>
      <w:r w:rsidRPr="00DF18AB">
        <w:noBreakHyphen/>
        <w:t>CSCF to general endpoint (REDIRECT to originating UE#1)</w:t>
      </w:r>
      <w:bookmarkEnd w:id="395"/>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396" w:name="_Toc67992494"/>
      <w:r w:rsidRPr="00DF18AB">
        <w:t>5.11.5.4</w:t>
      </w:r>
      <w:r w:rsidRPr="00DF18AB">
        <w:tab/>
        <w:t>Session Redirection initiated by P</w:t>
      </w:r>
      <w:r w:rsidRPr="00DF18AB">
        <w:noBreakHyphen/>
        <w:t>CSCF</w:t>
      </w:r>
      <w:bookmarkEnd w:id="396"/>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397" w:name="_Toc67992495"/>
      <w:r w:rsidRPr="00DF18AB">
        <w:t>5.11.5.5</w:t>
      </w:r>
      <w:r w:rsidRPr="00DF18AB">
        <w:tab/>
        <w:t>Session Redirection initiated by UE</w:t>
      </w:r>
      <w:bookmarkEnd w:id="397"/>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398" w:name="_Toc67992496"/>
      <w:r w:rsidRPr="00DF18AB">
        <w:t>5.11.5.6</w:t>
      </w:r>
      <w:r w:rsidRPr="00DF18AB">
        <w:tab/>
        <w:t>Session Redirection initiated by originating UE#1 after Bearer Establishment (REDIRECT to originating UE#1)</w:t>
      </w:r>
      <w:bookmarkEnd w:id="398"/>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399" w:name="_Toc67992497"/>
      <w:r w:rsidRPr="00DF18AB">
        <w:t>5.11.6</w:t>
      </w:r>
      <w:r w:rsidRPr="00DF18AB">
        <w:tab/>
        <w:t>Session Transfer Procedures</w:t>
      </w:r>
      <w:bookmarkEnd w:id="399"/>
    </w:p>
    <w:p w14:paraId="34C7BD6A" w14:textId="77777777" w:rsidR="00FF365C" w:rsidRPr="00DF18AB" w:rsidRDefault="00FF365C" w:rsidP="00FF365C">
      <w:pPr>
        <w:pStyle w:val="Heading4"/>
        <w:rPr>
          <w:lang w:eastAsia="ko-KR"/>
        </w:rPr>
      </w:pPr>
      <w:bookmarkStart w:id="400" w:name="_Toc67992498"/>
      <w:r w:rsidRPr="00DF18AB">
        <w:rPr>
          <w:lang w:eastAsia="ko-KR"/>
        </w:rPr>
        <w:t>5.11.6.0</w:t>
      </w:r>
      <w:r w:rsidRPr="00DF18AB">
        <w:rPr>
          <w:lang w:eastAsia="ko-KR"/>
        </w:rPr>
        <w:tab/>
        <w:t>General</w:t>
      </w:r>
      <w:bookmarkEnd w:id="400"/>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1" w:name="_Toc67992499"/>
      <w:r w:rsidRPr="00DF18AB">
        <w:t>5.11.6.1</w:t>
      </w:r>
      <w:r w:rsidRPr="00DF18AB">
        <w:tab/>
        <w:t>Refer operation</w:t>
      </w:r>
      <w:bookmarkEnd w:id="401"/>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02" w:name="_MON_1167826667"/>
    <w:bookmarkEnd w:id="402"/>
    <w:bookmarkStart w:id="403" w:name="_MON_1167826185"/>
    <w:bookmarkEnd w:id="403"/>
    <w:p w14:paraId="4423EBB7" w14:textId="77777777" w:rsidR="00FF365C" w:rsidRPr="00DF18AB" w:rsidRDefault="00FF365C" w:rsidP="00FF365C">
      <w:pPr>
        <w:pStyle w:val="TH"/>
        <w:rPr>
          <w:lang w:eastAsia="zh-CN"/>
        </w:rPr>
      </w:pPr>
      <w:r w:rsidRPr="00DF18AB">
        <w:object w:dxaOrig="9577" w:dyaOrig="7951" w14:anchorId="3DAC8E8D">
          <v:shape id="_x0000_i1053" type="#_x0000_t75" style="width:478.2pt;height:397.35pt" o:ole="">
            <v:imagedata r:id="rId118" o:title=""/>
          </v:shape>
          <o:OLEObject Type="Embed" ProgID="Word.Document.8" ShapeID="_x0000_i1053" DrawAspect="Content" ObjectID="_1678620981" r:id="rId119">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4" w:name="_Toc67992500"/>
      <w:r w:rsidRPr="00DF18AB">
        <w:t>5.11.6.2</w:t>
      </w:r>
      <w:r w:rsidRPr="00DF18AB">
        <w:tab/>
        <w:t>Application to Session Transfer Services</w:t>
      </w:r>
      <w:bookmarkEnd w:id="404"/>
    </w:p>
    <w:p w14:paraId="09A1ECF7" w14:textId="77777777" w:rsidR="00FF365C" w:rsidRPr="00DF18AB" w:rsidRDefault="00FF365C" w:rsidP="00FF365C">
      <w:pPr>
        <w:pStyle w:val="Heading5"/>
        <w:rPr>
          <w:lang w:eastAsia="ko-KR"/>
        </w:rPr>
      </w:pPr>
      <w:bookmarkStart w:id="405" w:name="_Toc67992501"/>
      <w:r w:rsidRPr="00DF18AB">
        <w:rPr>
          <w:lang w:eastAsia="ko-KR"/>
        </w:rPr>
        <w:t>5.11.6.2.0</w:t>
      </w:r>
      <w:r w:rsidRPr="00DF18AB">
        <w:rPr>
          <w:lang w:eastAsia="ko-KR"/>
        </w:rPr>
        <w:tab/>
        <w:t>General</w:t>
      </w:r>
      <w:bookmarkEnd w:id="405"/>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06" w:name="_Toc67992502"/>
      <w:r w:rsidRPr="00DF18AB">
        <w:t>5.11.6.2.1</w:t>
      </w:r>
      <w:r w:rsidRPr="00DF18AB">
        <w:tab/>
        <w:t>Blind Transfer and Assured Transfer</w:t>
      </w:r>
      <w:bookmarkEnd w:id="406"/>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07" w:name="_Toc67992503"/>
      <w:r w:rsidRPr="00DF18AB">
        <w:t>5.11.6.2.2</w:t>
      </w:r>
      <w:r w:rsidRPr="00DF18AB">
        <w:tab/>
        <w:t>Consultative Transfer</w:t>
      </w:r>
      <w:bookmarkEnd w:id="407"/>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08" w:name="_Toc67992504"/>
      <w:r w:rsidRPr="00DF18AB">
        <w:t>5.11.6.2.3</w:t>
      </w:r>
      <w:r w:rsidRPr="00DF18AB">
        <w:tab/>
        <w:t>Three-way Session</w:t>
      </w:r>
      <w:bookmarkEnd w:id="408"/>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09" w:name="_Toc67992505"/>
      <w:r w:rsidRPr="00DF18AB">
        <w:t>5.12</w:t>
      </w:r>
      <w:r w:rsidRPr="00DF18AB">
        <w:tab/>
        <w:t>Mobile Terminating call procedures to unregistered Public User Identities</w:t>
      </w:r>
      <w:bookmarkEnd w:id="409"/>
    </w:p>
    <w:p w14:paraId="4859C80E" w14:textId="77777777" w:rsidR="00FF365C" w:rsidRPr="00DF18AB" w:rsidRDefault="00FF365C" w:rsidP="00FF365C">
      <w:pPr>
        <w:pStyle w:val="Heading3"/>
        <w:rPr>
          <w:lang w:eastAsia="ko-KR"/>
        </w:rPr>
      </w:pPr>
      <w:bookmarkStart w:id="410" w:name="_Toc67992506"/>
      <w:r w:rsidRPr="00DF18AB">
        <w:rPr>
          <w:lang w:eastAsia="ko-KR"/>
        </w:rPr>
        <w:t>5.12.0</w:t>
      </w:r>
      <w:r w:rsidRPr="00DF18AB">
        <w:rPr>
          <w:lang w:eastAsia="ko-KR"/>
        </w:rPr>
        <w:tab/>
        <w:t>General</w:t>
      </w:r>
      <w:bookmarkEnd w:id="410"/>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1" w:name="_Toc67992507"/>
      <w:r w:rsidRPr="00DF18AB">
        <w:t>5.12.1</w:t>
      </w:r>
      <w:r w:rsidRPr="00DF18AB">
        <w:tab/>
        <w:t>Mobile Terminating call procedures to unregistered Public User Identity that has services related to unregistered state</w:t>
      </w:r>
      <w:bookmarkEnd w:id="411"/>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2" w:name="_MON_1138689983"/>
    <w:bookmarkStart w:id="413" w:name="_MON_1138690509"/>
    <w:bookmarkStart w:id="414" w:name="_MON_1138690554"/>
    <w:bookmarkStart w:id="415" w:name="_MON_1138690643"/>
    <w:bookmarkStart w:id="416" w:name="_MON_1141690914"/>
    <w:bookmarkEnd w:id="412"/>
    <w:bookmarkEnd w:id="413"/>
    <w:bookmarkEnd w:id="414"/>
    <w:bookmarkEnd w:id="415"/>
    <w:bookmarkEnd w:id="416"/>
    <w:bookmarkStart w:id="417" w:name="_MON_1138689646"/>
    <w:bookmarkEnd w:id="417"/>
    <w:p w14:paraId="2B574045" w14:textId="77777777" w:rsidR="00FF365C" w:rsidRPr="00DF18AB" w:rsidRDefault="00FF365C" w:rsidP="00FF365C">
      <w:pPr>
        <w:pStyle w:val="TH"/>
      </w:pPr>
      <w:r w:rsidRPr="00DF18AB">
        <w:object w:dxaOrig="7530" w:dyaOrig="6075" w14:anchorId="600E9DD0">
          <v:shape id="_x0000_i1054" type="#_x0000_t75" style="width:377.65pt;height:303.6pt" o:ole="" fillcolor="window">
            <v:imagedata r:id="rId123" o:title=""/>
          </v:shape>
          <o:OLEObject Type="Embed" ProgID="Word.Picture.8" ShapeID="_x0000_i1054" DrawAspect="Content" ObjectID="_1678620982" r:id="rId124"/>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18" w:name="_Toc67992508"/>
      <w:r w:rsidRPr="00DF18AB">
        <w:t>5.12.2</w:t>
      </w:r>
      <w:r w:rsidRPr="00DF18AB">
        <w:tab/>
        <w:t>Mobile Terminating call procedures to unregistered Public User Identity that has no services related to unregistered state</w:t>
      </w:r>
      <w:bookmarkEnd w:id="41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19" w:name="_Toc67992509"/>
      <w:r w:rsidRPr="00DF18AB">
        <w:t>5.13</w:t>
      </w:r>
      <w:r w:rsidRPr="00DF18AB">
        <w:rPr>
          <w:lang w:eastAsia="ko-KR"/>
        </w:rPr>
        <w:tab/>
      </w:r>
      <w:r w:rsidRPr="00DF18AB">
        <w:t>IMS Emergency Sessions</w:t>
      </w:r>
      <w:bookmarkEnd w:id="419"/>
    </w:p>
    <w:p w14:paraId="5548F309" w14:textId="1929E681" w:rsidR="00FF365C" w:rsidRPr="00DF18AB" w:rsidRDefault="00FF365C" w:rsidP="00FF365C">
      <w:pPr>
        <w:rPr>
          <w:lang w:eastAsia="ko-KR"/>
        </w:rPr>
      </w:pPr>
      <w:r w:rsidRPr="00DF18AB">
        <w:t xml:space="preserve">Emergency sessions via IMS are specified in </w:t>
      </w:r>
      <w:r w:rsidR="00A7464A" w:rsidRPr="00DF18AB">
        <w:t>TS</w:t>
      </w:r>
      <w:r w:rsidR="00A7464A">
        <w:t> </w:t>
      </w:r>
      <w:r w:rsidR="00A7464A" w:rsidRPr="00DF18AB">
        <w:t>23.167</w:t>
      </w:r>
      <w:r w:rsidR="00A7464A">
        <w:t> </w:t>
      </w:r>
      <w:r w:rsidR="00A7464A" w:rsidRPr="00DF18AB">
        <w:t>[</w:t>
      </w:r>
      <w:r w:rsidRPr="00DF18AB">
        <w:t>58].</w:t>
      </w:r>
    </w:p>
    <w:p w14:paraId="6AA07FE0" w14:textId="77777777" w:rsidR="00FF365C" w:rsidRPr="00DF18AB" w:rsidRDefault="00FF365C" w:rsidP="00FF365C">
      <w:pPr>
        <w:pStyle w:val="Heading2"/>
        <w:rPr>
          <w:lang w:eastAsia="ko-KR"/>
        </w:rPr>
      </w:pPr>
      <w:bookmarkStart w:id="420" w:name="_Toc67992510"/>
      <w:r w:rsidRPr="00DF18AB">
        <w:t>5.14</w:t>
      </w:r>
      <w:r w:rsidRPr="00DF18AB">
        <w:tab/>
        <w:t>Interactions involving the MRFC/MRFP</w:t>
      </w:r>
      <w:bookmarkEnd w:id="420"/>
    </w:p>
    <w:p w14:paraId="2A56ABE3" w14:textId="77777777" w:rsidR="00FF365C" w:rsidRPr="00DF18AB" w:rsidRDefault="00FF365C" w:rsidP="00FF365C">
      <w:pPr>
        <w:pStyle w:val="Heading3"/>
        <w:rPr>
          <w:lang w:eastAsia="ko-KR"/>
        </w:rPr>
      </w:pPr>
      <w:bookmarkStart w:id="421" w:name="_Toc67992511"/>
      <w:r w:rsidRPr="00DF18AB">
        <w:rPr>
          <w:lang w:eastAsia="ko-KR"/>
        </w:rPr>
        <w:t>5.14.0</w:t>
      </w:r>
      <w:r w:rsidRPr="00DF18AB">
        <w:rPr>
          <w:lang w:eastAsia="ko-KR"/>
        </w:rPr>
        <w:tab/>
        <w:t>General</w:t>
      </w:r>
      <w:bookmarkEnd w:id="421"/>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22" w:name="_Toc67992512"/>
      <w:r w:rsidRPr="00DF18AB">
        <w:t>5.14.1</w:t>
      </w:r>
      <w:r w:rsidRPr="00DF18AB">
        <w:tab/>
        <w:t>Interactions between the UE and the MRFC</w:t>
      </w:r>
      <w:bookmarkEnd w:id="422"/>
    </w:p>
    <w:p w14:paraId="2E5A0AF9" w14:textId="77777777"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3" w:name="_Toc67992513"/>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3"/>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4" w:name="_Toc67992514"/>
      <w:r w:rsidRPr="00DF18AB">
        <w:t>5.14.3</w:t>
      </w:r>
      <w:r w:rsidRPr="00DF18AB">
        <w:tab/>
        <w:t>Interactions for services using both the Ut interface and MRFC capabilities</w:t>
      </w:r>
      <w:bookmarkEnd w:id="424"/>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25" w:name="_Toc67992515"/>
      <w:r w:rsidRPr="00DF18AB">
        <w:t>5.14.4</w:t>
      </w:r>
      <w:r w:rsidRPr="00DF18AB">
        <w:tab/>
        <w:t>Transcoding services involving the MRFC/MRFP</w:t>
      </w:r>
      <w:bookmarkEnd w:id="425"/>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26" w:name="_Toc67992516"/>
      <w:r w:rsidRPr="00DF18AB">
        <w:lastRenderedPageBreak/>
        <w:t>5.15</w:t>
      </w:r>
      <w:r w:rsidRPr="00DF18AB">
        <w:tab/>
        <w:t>Mobile Terminating session procedure for unknown user</w:t>
      </w:r>
      <w:bookmarkEnd w:id="426"/>
    </w:p>
    <w:p w14:paraId="68710A64" w14:textId="77777777" w:rsidR="00FF365C" w:rsidRPr="00DF18AB" w:rsidRDefault="00FF365C" w:rsidP="00FF365C">
      <w:pPr>
        <w:pStyle w:val="Heading3"/>
        <w:rPr>
          <w:lang w:eastAsia="ko-KR"/>
        </w:rPr>
      </w:pPr>
      <w:bookmarkStart w:id="427" w:name="_Toc67992517"/>
      <w:r w:rsidRPr="00DF18AB">
        <w:rPr>
          <w:lang w:eastAsia="ko-KR"/>
        </w:rPr>
        <w:t>5.15.0</w:t>
      </w:r>
      <w:r w:rsidRPr="00DF18AB">
        <w:rPr>
          <w:lang w:eastAsia="ko-KR"/>
        </w:rPr>
        <w:tab/>
        <w:t>General</w:t>
      </w:r>
      <w:bookmarkEnd w:id="42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28" w:name="_Toc67992518"/>
      <w:r w:rsidRPr="00DF18AB">
        <w:t>5.15.1</w:t>
      </w:r>
      <w:r w:rsidRPr="00DF18AB">
        <w:rPr>
          <w:lang w:eastAsia="ko-KR"/>
        </w:rPr>
        <w:tab/>
      </w:r>
      <w:r w:rsidRPr="00DF18AB">
        <w:t>Unknown user determined in the HSS.</w:t>
      </w:r>
      <w:bookmarkEnd w:id="428"/>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29" w:name="_Toc67992519"/>
      <w:r w:rsidRPr="00DF18AB">
        <w:lastRenderedPageBreak/>
        <w:t>5.15.2</w:t>
      </w:r>
      <w:r w:rsidRPr="00DF18AB">
        <w:rPr>
          <w:lang w:eastAsia="ko-KR"/>
        </w:rPr>
        <w:tab/>
      </w:r>
      <w:r w:rsidRPr="00DF18AB">
        <w:t>Unknown user determined in the SLF</w:t>
      </w:r>
      <w:bookmarkEnd w:id="429"/>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0" w:name="_Toc67992520"/>
      <w:r w:rsidRPr="00DF18AB">
        <w:t>5.16</w:t>
      </w:r>
      <w:r w:rsidRPr="00DF18AB">
        <w:tab/>
        <w:t>IMS messaging concepts and procedures</w:t>
      </w:r>
      <w:bookmarkEnd w:id="430"/>
    </w:p>
    <w:p w14:paraId="46B55597" w14:textId="77777777" w:rsidR="00FF365C" w:rsidRPr="00DF18AB" w:rsidRDefault="00FF365C" w:rsidP="00FF365C">
      <w:pPr>
        <w:pStyle w:val="Heading3"/>
        <w:rPr>
          <w:lang w:eastAsia="ko-KR"/>
        </w:rPr>
      </w:pPr>
      <w:bookmarkStart w:id="431" w:name="_Toc67992521"/>
      <w:r w:rsidRPr="00DF18AB">
        <w:rPr>
          <w:lang w:eastAsia="ko-KR"/>
        </w:rPr>
        <w:t>5.16.0</w:t>
      </w:r>
      <w:r w:rsidRPr="00DF18AB">
        <w:rPr>
          <w:lang w:eastAsia="ko-KR"/>
        </w:rPr>
        <w:tab/>
        <w:t>General</w:t>
      </w:r>
      <w:bookmarkEnd w:id="431"/>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2" w:name="_Toc67992522"/>
      <w:r w:rsidRPr="00DF18AB">
        <w:t>5.16.1</w:t>
      </w:r>
      <w:r w:rsidRPr="00DF18AB">
        <w:rPr>
          <w:lang w:eastAsia="ko-KR"/>
        </w:rPr>
        <w:tab/>
      </w:r>
      <w:r w:rsidRPr="00DF18AB">
        <w:t>Immediate Messaging</w:t>
      </w:r>
      <w:bookmarkEnd w:id="432"/>
    </w:p>
    <w:p w14:paraId="227AAB18" w14:textId="77777777" w:rsidR="00FF365C" w:rsidRPr="00DF18AB" w:rsidRDefault="00FF365C" w:rsidP="00FF365C">
      <w:pPr>
        <w:pStyle w:val="Heading4"/>
        <w:rPr>
          <w:lang w:eastAsia="ko-KR"/>
        </w:rPr>
      </w:pPr>
      <w:bookmarkStart w:id="433" w:name="_Toc67992523"/>
      <w:r w:rsidRPr="00DF18AB">
        <w:rPr>
          <w:lang w:eastAsia="ko-KR"/>
        </w:rPr>
        <w:t>5.16.1.0</w:t>
      </w:r>
      <w:r w:rsidRPr="00DF18AB">
        <w:rPr>
          <w:lang w:eastAsia="ko-KR"/>
        </w:rPr>
        <w:tab/>
        <w:t>General</w:t>
      </w:r>
      <w:bookmarkEnd w:id="433"/>
    </w:p>
    <w:p w14:paraId="57026ECA" w14:textId="799C0DED"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7464A" w:rsidRPr="00DF18AB">
        <w:t>TS</w:t>
      </w:r>
      <w:r w:rsidR="00A7464A">
        <w:t> </w:t>
      </w:r>
      <w:r w:rsidR="00A7464A" w:rsidRPr="00DF18AB">
        <w:t>22.340</w:t>
      </w:r>
      <w:r w:rsidR="00A7464A">
        <w:t> </w:t>
      </w:r>
      <w:r w:rsidR="00A7464A" w:rsidRPr="00DF18AB">
        <w:t>[</w:t>
      </w:r>
      <w:r w:rsidRPr="00DF18AB">
        <w:t>29a].</w:t>
      </w:r>
    </w:p>
    <w:p w14:paraId="136128A2" w14:textId="77777777" w:rsidR="00FF365C" w:rsidRPr="00DF18AB" w:rsidRDefault="00FF365C" w:rsidP="00FF365C">
      <w:pPr>
        <w:pStyle w:val="Heading4"/>
        <w:rPr>
          <w:lang w:eastAsia="ko-KR"/>
        </w:rPr>
      </w:pPr>
      <w:bookmarkStart w:id="434" w:name="_Toc67992524"/>
      <w:r w:rsidRPr="00DF18AB">
        <w:lastRenderedPageBreak/>
        <w:t>5.16.1.1</w:t>
      </w:r>
      <w:r w:rsidRPr="00DF18AB">
        <w:tab/>
        <w:t>Procedures to enable Immediate Messaging</w:t>
      </w:r>
      <w:bookmarkEnd w:id="434"/>
    </w:p>
    <w:p w14:paraId="11607BE3" w14:textId="77777777" w:rsidR="00FF365C" w:rsidRPr="00DF18AB" w:rsidRDefault="00FF365C" w:rsidP="00FF365C">
      <w:pPr>
        <w:pStyle w:val="Heading5"/>
        <w:rPr>
          <w:lang w:eastAsia="ko-KR"/>
        </w:rPr>
      </w:pPr>
      <w:bookmarkStart w:id="435" w:name="_Toc67992525"/>
      <w:r w:rsidRPr="00DF18AB">
        <w:rPr>
          <w:lang w:eastAsia="ko-KR"/>
        </w:rPr>
        <w:t>5.16.1.1.0</w:t>
      </w:r>
      <w:r w:rsidRPr="00DF18AB">
        <w:rPr>
          <w:lang w:eastAsia="ko-KR"/>
        </w:rPr>
        <w:tab/>
        <w:t>General</w:t>
      </w:r>
      <w:bookmarkEnd w:id="4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36" w:name="_Toc67992526"/>
      <w:r w:rsidRPr="00DF18AB">
        <w:t>5.16.1.1.1</w:t>
      </w:r>
      <w:r w:rsidRPr="00DF18AB">
        <w:tab/>
        <w:t>Immediate messaging procedure to registered Public User Identity</w:t>
      </w:r>
      <w:bookmarkEnd w:id="436"/>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37" w:name="_Toc67992527"/>
      <w:r w:rsidRPr="00DF18AB">
        <w:rPr>
          <w:noProof/>
        </w:rPr>
        <w:t>5.16.1.1.2</w:t>
      </w:r>
      <w:r w:rsidRPr="00DF18AB">
        <w:rPr>
          <w:noProof/>
        </w:rPr>
        <w:tab/>
        <w:t>Immediate messaging procedure to unregistered Public User Identity</w:t>
      </w:r>
      <w:bookmarkEnd w:id="437"/>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bookmarkStart w:id="438" w:name="OLE_LINK1"/>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w:t>
      </w:r>
      <w:bookmarkEnd w:id="438"/>
      <w:r w:rsidRPr="00DF18AB">
        <w:t xml:space="preserv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39" w:name="_Toc67992528"/>
      <w:r w:rsidRPr="00DF18AB">
        <w:t>5.16.1.2</w:t>
      </w:r>
      <w:r w:rsidRPr="00DF18AB">
        <w:tab/>
        <w:t>Immediate messages with multiple recipients</w:t>
      </w:r>
      <w:bookmarkEnd w:id="439"/>
    </w:p>
    <w:p w14:paraId="3853A4F5" w14:textId="34F92C88" w:rsidR="00FF365C" w:rsidRPr="00DF18AB" w:rsidRDefault="00FF365C" w:rsidP="00FF365C">
      <w:r w:rsidRPr="00DF18AB">
        <w:t xml:space="preserve">IMS users shall be able to send a single immediate message to multiple recipients, as specified in </w:t>
      </w:r>
      <w:r w:rsidR="00A7464A" w:rsidRPr="00DF18AB">
        <w:t>TS</w:t>
      </w:r>
      <w:r w:rsidR="00A7464A">
        <w:t> </w:t>
      </w:r>
      <w:r w:rsidR="00A7464A" w:rsidRPr="00DF18AB">
        <w:t>22.340</w:t>
      </w:r>
      <w:r w:rsidR="00A7464A">
        <w:t> </w:t>
      </w:r>
      <w:r w:rsidR="00A7464A"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0" w:name="_Toc67992529"/>
      <w:r w:rsidRPr="00DF18AB">
        <w:t>5.16.2</w:t>
      </w:r>
      <w:r w:rsidRPr="00DF18AB">
        <w:rPr>
          <w:lang w:eastAsia="ko-KR"/>
        </w:rPr>
        <w:tab/>
      </w:r>
      <w:r w:rsidRPr="00DF18AB">
        <w:t>Session-based Messaging</w:t>
      </w:r>
      <w:bookmarkEnd w:id="440"/>
    </w:p>
    <w:p w14:paraId="4FF275A9" w14:textId="77777777" w:rsidR="00FF365C" w:rsidRPr="00DF18AB" w:rsidRDefault="00FF365C" w:rsidP="00FF365C">
      <w:pPr>
        <w:pStyle w:val="Heading4"/>
        <w:rPr>
          <w:lang w:eastAsia="ko-KR"/>
        </w:rPr>
      </w:pPr>
      <w:bookmarkStart w:id="441" w:name="_Toc67992530"/>
      <w:r w:rsidRPr="00DF18AB">
        <w:rPr>
          <w:lang w:eastAsia="ko-KR"/>
        </w:rPr>
        <w:t>5.16.2.0</w:t>
      </w:r>
      <w:r w:rsidRPr="00DF18AB">
        <w:rPr>
          <w:lang w:eastAsia="ko-KR"/>
        </w:rPr>
        <w:tab/>
        <w:t>General</w:t>
      </w:r>
      <w:bookmarkEnd w:id="441"/>
    </w:p>
    <w:p w14:paraId="2398BC2C" w14:textId="425ABD23"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7464A" w:rsidRPr="00DF18AB">
        <w:t>TS</w:t>
      </w:r>
      <w:r w:rsidR="00A7464A">
        <w:t> </w:t>
      </w:r>
      <w:r w:rsidR="00A7464A" w:rsidRPr="00DF18AB">
        <w:t>22.340</w:t>
      </w:r>
      <w:r w:rsidR="00A7464A">
        <w:t> </w:t>
      </w:r>
      <w:r w:rsidR="00A7464A" w:rsidRPr="00DF18AB">
        <w:t>[</w:t>
      </w:r>
      <w:r w:rsidRPr="00DF18AB">
        <w:t>29a].</w:t>
      </w:r>
    </w:p>
    <w:p w14:paraId="3577AD6A" w14:textId="77777777" w:rsidR="00FF365C" w:rsidRPr="00DF18AB" w:rsidRDefault="00FF365C" w:rsidP="00FF365C">
      <w:pPr>
        <w:pStyle w:val="Heading4"/>
        <w:rPr>
          <w:lang w:eastAsia="ko-KR"/>
        </w:rPr>
      </w:pPr>
      <w:bookmarkStart w:id="442" w:name="_Toc67992531"/>
      <w:r w:rsidRPr="00DF18AB">
        <w:t>5.16.2.1</w:t>
      </w:r>
      <w:r w:rsidRPr="00DF18AB">
        <w:tab/>
        <w:t>Architectural principles</w:t>
      </w:r>
      <w:bookmarkEnd w:id="442"/>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FF365C">
      <w:pPr>
        <w:pStyle w:val="B1"/>
      </w:pPr>
      <w:r w:rsidRPr="00DF18AB">
        <w:t>-</w:t>
      </w:r>
      <w:r w:rsidRPr="00DF18AB">
        <w:tab/>
        <w:t xml:space="preserve">Support for </w:t>
      </w:r>
      <w:r w:rsidRPr="00DF18AB">
        <w:rPr>
          <w:color w:val="000000"/>
        </w:rPr>
        <w:t>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676D029B"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7464A" w:rsidRPr="00DF18AB">
        <w:t>TS</w:t>
      </w:r>
      <w:r w:rsidR="00A7464A">
        <w:t> </w:t>
      </w:r>
      <w:r w:rsidR="00A7464A" w:rsidRPr="00DF18AB">
        <w:t>22.340</w:t>
      </w:r>
      <w:r w:rsidR="00A7464A">
        <w:t> </w:t>
      </w:r>
      <w:r w:rsidR="00A7464A"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3" w:name="_Toc67992532"/>
      <w:r w:rsidRPr="00DF18AB">
        <w:t>5.16.2.2</w:t>
      </w:r>
      <w:r w:rsidRPr="00DF18AB">
        <w:tab/>
        <w:t>Procedures to enable Session based Messaging</w:t>
      </w:r>
      <w:bookmarkEnd w:id="443"/>
    </w:p>
    <w:p w14:paraId="54CF42E3" w14:textId="77777777" w:rsidR="00FF365C" w:rsidRPr="00DF18AB" w:rsidRDefault="00FF365C" w:rsidP="00FF365C">
      <w:pPr>
        <w:pStyle w:val="Heading5"/>
        <w:rPr>
          <w:lang w:eastAsia="ko-KR"/>
        </w:rPr>
      </w:pPr>
      <w:bookmarkStart w:id="444" w:name="_Toc67992533"/>
      <w:r w:rsidRPr="00DF18AB">
        <w:rPr>
          <w:lang w:eastAsia="ko-KR"/>
        </w:rPr>
        <w:t>5.16.2.2.0</w:t>
      </w:r>
      <w:r w:rsidRPr="00DF18AB">
        <w:rPr>
          <w:lang w:eastAsia="ko-KR"/>
        </w:rPr>
        <w:tab/>
        <w:t>General</w:t>
      </w:r>
      <w:bookmarkEnd w:id="444"/>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45" w:name="_Toc67992534"/>
      <w:r w:rsidRPr="00DF18AB">
        <w:t>5.16.2.2.1</w:t>
      </w:r>
      <w:r w:rsidRPr="00DF18AB">
        <w:tab/>
        <w:t>Session based messaging procedure to registered Public User Identity</w:t>
      </w:r>
      <w:bookmarkEnd w:id="445"/>
    </w:p>
    <w:p w14:paraId="7782F07A" w14:textId="77777777" w:rsidR="00FF365C" w:rsidRPr="00DF18AB" w:rsidRDefault="00FF365C" w:rsidP="00FF365C">
      <w:r w:rsidRPr="00DF18AB">
        <w:t>The following procedure shows the establishment of a message session between two registered UEs where the UEs are able to exchange messages end-to-end. The signalling flow is based on the general flow shown in chapter 5.7a of this specification.</w:t>
      </w:r>
    </w:p>
    <w:p w14:paraId="7550650A" w14:textId="77777777" w:rsidR="00FF365C" w:rsidRPr="00DF18AB" w:rsidRDefault="00FF365C" w:rsidP="00FF365C">
      <w:pPr>
        <w:pStyle w:val="TH"/>
      </w:pPr>
      <w:r w:rsidRPr="00DF18AB">
        <w:object w:dxaOrig="13256" w:dyaOrig="8232" w14:anchorId="5AAA61AF">
          <v:shape id="_x0000_i1055" type="#_x0000_t75" style="width:480.9pt;height:300.25pt" o:ole="">
            <v:imagedata r:id="rId130" o:title=""/>
          </v:shape>
          <o:OLEObject Type="Embed" ProgID="Visio.Drawing.11" ShapeID="_x0000_i1055" DrawAspect="Content" ObjectID="_1678620983" r:id="rId131"/>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77777777" w:rsidR="00FF365C" w:rsidRPr="00DF18AB" w:rsidRDefault="00FF365C" w:rsidP="00FF365C">
      <w:pPr>
        <w:pStyle w:val="B1"/>
      </w:pPr>
      <w:r w:rsidRPr="00DF18AB">
        <w:lastRenderedPageBreak/>
        <w:t>1-30.</w:t>
      </w:r>
      <w:r w:rsidRPr="00DF18AB">
        <w:tab/>
        <w:t>These steps are identical to the steps 1 to 30 in the flow of chapter 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46" w:name="_Toc67992535"/>
      <w:r w:rsidRPr="00DF18AB">
        <w:t>5.16.2.2.2</w:t>
      </w:r>
      <w:r w:rsidRPr="00DF18AB">
        <w:tab/>
        <w:t>Session based messaging procedure using multiple UEs</w:t>
      </w:r>
      <w:bookmarkEnd w:id="446"/>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77777777" w:rsidR="00FF365C" w:rsidRPr="00DF18AB" w:rsidRDefault="00FF365C" w:rsidP="00FF365C">
      <w:pPr>
        <w:pStyle w:val="B1"/>
        <w:rPr>
          <w:noProof/>
          <w:lang w:eastAsia="ko-KR"/>
        </w:rPr>
      </w:pPr>
      <w:r w:rsidRPr="00DF18AB">
        <w:rPr>
          <w:noProof/>
        </w:rPr>
        <w:t>-</w:t>
      </w:r>
      <w:r w:rsidRPr="00DF18AB">
        <w:rPr>
          <w:noProof/>
        </w:rPr>
        <w:tab/>
        <w:t>MRFC/MRFP roles and interactions with an AS are described in more detail in chapters 4.7 and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056" type="#_x0000_t75" style="width:470.05pt;height:433.35pt" o:ole="">
            <v:imagedata r:id="rId132" o:title=""/>
          </v:shape>
          <o:OLEObject Type="Embed" ProgID="Visio.Drawing.11" ShapeID="_x0000_i1056" DrawAspect="Content" ObjectID="_1678620984" r:id="rId133"/>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47" w:name="_Toc67992536"/>
      <w:r w:rsidRPr="00DF18AB">
        <w:lastRenderedPageBreak/>
        <w:t>5.16.2.2.3</w:t>
      </w:r>
      <w:r w:rsidRPr="00DF18AB">
        <w:tab/>
        <w:t>Session based messaging procedure with an intermediate node</w:t>
      </w:r>
      <w:bookmarkEnd w:id="447"/>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057" type="#_x0000_t75" style="width:456.45pt;height:446.95pt" o:ole="">
            <v:imagedata r:id="rId134" o:title=""/>
          </v:shape>
          <o:OLEObject Type="Embed" ProgID="Visio.Drawing.11" ShapeID="_x0000_i1057" DrawAspect="Content" ObjectID="_1678620985" r:id="rId135"/>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48" w:name="_Toc67992537"/>
      <w:r w:rsidRPr="00DF18AB">
        <w:t>5.16.2.2.4</w:t>
      </w:r>
      <w:r w:rsidRPr="00DF18AB">
        <w:tab/>
        <w:t>Session based messaging release procedure</w:t>
      </w:r>
      <w:bookmarkEnd w:id="448"/>
    </w:p>
    <w:p w14:paraId="7BE83C5E" w14:textId="77777777" w:rsidR="00FF365C" w:rsidRPr="00DF18AB" w:rsidRDefault="00FF365C" w:rsidP="00FF365C">
      <w:pPr>
        <w:pStyle w:val="EditorsNote"/>
        <w:ind w:left="284" w:firstLine="0"/>
        <w:rPr>
          <w:color w:val="auto"/>
        </w:rPr>
      </w:pPr>
      <w:r w:rsidRPr="00DF18AB">
        <w:rPr>
          <w:color w:val="auto"/>
        </w:rPr>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058" type="#_x0000_t75" style="width:476.15pt;height:184.75pt" o:ole="">
            <v:imagedata r:id="rId136" o:title=""/>
          </v:shape>
          <o:OLEObject Type="Embed" ProgID="Visio.Drawing.11" ShapeID="_x0000_i1058" DrawAspect="Content" ObjectID="_1678620986" r:id="rId137"/>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FF365C">
      <w:pPr>
        <w:pStyle w:val="B1"/>
        <w:tabs>
          <w:tab w:val="left" w:pos="142"/>
        </w:tabs>
        <w:ind w:left="851" w:hanging="567"/>
      </w:pPr>
      <w:r w:rsidRPr="00DF18AB">
        <w:t>1–</w:t>
      </w:r>
      <w:r w:rsidRPr="00DF18AB">
        <w:rPr>
          <w:lang w:eastAsia="ko-KR"/>
        </w:rPr>
        <w:t>6</w:t>
      </w:r>
      <w:r w:rsidRPr="00DF18AB">
        <w:t>.</w:t>
      </w:r>
      <w:r w:rsidRPr="00DF18AB">
        <w:rPr>
          <w:lang w:eastAsia="ko-KR"/>
        </w:rPr>
        <w:tab/>
      </w:r>
      <w:r w:rsidRPr="00DF18AB">
        <w:t>UE#1 indicates its intent to terminate the message session by sending a BYE request to UE#2. UE#1 stops sending messages and tears down the message connection on the transport level and destroy local state for the message session. The 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21135FAA" w14:textId="77777777" w:rsidR="00FF365C" w:rsidRPr="00DF18AB" w:rsidRDefault="00FF365C" w:rsidP="00FF365C">
      <w:pPr>
        <w:pStyle w:val="B1"/>
        <w:tabs>
          <w:tab w:val="left" w:pos="142"/>
        </w:tabs>
        <w:ind w:left="851" w:hanging="567"/>
      </w:pPr>
      <w:r w:rsidRPr="00DF18AB">
        <w:lastRenderedPageBreak/>
        <w:t>7-8.</w:t>
      </w:r>
      <w:r w:rsidRPr="00DF18AB">
        <w:tab/>
        <w:t>UE#2 agrees to end the session and tear down the message connection on the transport level and destroy local state for the message session. The UE#2 may use the IP</w:t>
      </w:r>
      <w:r w:rsidRPr="00DF18AB">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49" w:name="_Toc67992538"/>
      <w:r w:rsidRPr="00DF18AB">
        <w:rPr>
          <w:lang w:eastAsia="ko-KR"/>
        </w:rPr>
        <w:t>5.16.2.2.5</w:t>
      </w:r>
      <w:r w:rsidRPr="00DF18AB">
        <w:rPr>
          <w:lang w:eastAsia="ko-KR"/>
        </w:rPr>
        <w:tab/>
      </w:r>
      <w:r w:rsidRPr="00DF18AB">
        <w:t>Session based messaging release procedure with an intermediate node</w:t>
      </w:r>
      <w:bookmarkEnd w:id="449"/>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059" type="#_x0000_t75" style="width:387.85pt;height:163pt" o:ole="">
            <v:imagedata r:id="rId138" o:title=""/>
          </v:shape>
          <o:OLEObject Type="Embed" ProgID="Visio.Drawing.11" ShapeID="_x0000_i1059" DrawAspect="Content" ObjectID="_1678620987" r:id="rId139"/>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FF365C">
      <w:pPr>
        <w:pStyle w:val="B1"/>
        <w:tabs>
          <w:tab w:val="left" w:pos="142"/>
        </w:tabs>
        <w:ind w:left="851" w:hanging="567"/>
        <w:rPr>
          <w:lang w:eastAsia="ko-KR"/>
        </w:rPr>
      </w:pPr>
      <w:r w:rsidRPr="00DF18AB">
        <w:t>1–</w:t>
      </w:r>
      <w:r w:rsidRPr="00DF18AB">
        <w:rPr>
          <w:lang w:eastAsia="ko-KR"/>
        </w:rPr>
        <w:t>4</w:t>
      </w:r>
      <w:r w:rsidRPr="00DF18AB">
        <w:t>.</w:t>
      </w:r>
      <w:r w:rsidRPr="00DF18AB">
        <w:rPr>
          <w:lang w:eastAsia="ko-KR"/>
        </w:rPr>
        <w:tab/>
      </w:r>
      <w:r w:rsidRPr="00DF18AB">
        <w:t>UE#1 indicates its intent to terminate the message session by sending a BYE request to UE#2, via the AS. UE#1 stops sending messages and tears down the message connection on the transport level and destroy local state for the message session. The</w:t>
      </w:r>
      <w:r w:rsidRPr="00DF18AB">
        <w:rPr>
          <w:lang w:eastAsia="ko-KR"/>
        </w:rPr>
        <w:t xml:space="preserve"> </w:t>
      </w:r>
      <w:r w:rsidRPr="00DF18AB">
        <w:t>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49F3F20A" w14:textId="77777777" w:rsidR="00FF365C" w:rsidRPr="00DF18AB" w:rsidRDefault="00FF365C" w:rsidP="00FF365C">
      <w:pPr>
        <w:pStyle w:val="B1"/>
        <w:tabs>
          <w:tab w:val="left" w:pos="142"/>
        </w:tabs>
        <w:ind w:left="851" w:hanging="567"/>
        <w:rPr>
          <w:lang w:eastAsia="ko-KR"/>
        </w:rPr>
      </w:pPr>
      <w:r w:rsidRPr="00DF18AB">
        <w:rPr>
          <w:lang w:eastAsia="ko-KR"/>
        </w:rPr>
        <w:t>5</w:t>
      </w:r>
      <w:r w:rsidRPr="00DF18AB">
        <w:t>.</w:t>
      </w:r>
      <w:r w:rsidRPr="00DF18AB">
        <w:tab/>
        <w:t>The AS forwards the BYE request to the UE#2</w:t>
      </w:r>
      <w:r w:rsidRPr="00DF18AB">
        <w:rPr>
          <w:lang w:eastAsia="ko-KR"/>
        </w:rPr>
        <w:t>.</w:t>
      </w:r>
    </w:p>
    <w:p w14:paraId="2E9949B1" w14:textId="77777777" w:rsidR="00FF365C" w:rsidRPr="00DF18AB" w:rsidRDefault="00FF365C" w:rsidP="00FF365C">
      <w:pPr>
        <w:pStyle w:val="B1"/>
        <w:tabs>
          <w:tab w:val="left" w:pos="142"/>
        </w:tabs>
        <w:ind w:left="851" w:hanging="567"/>
      </w:pPr>
      <w:r w:rsidRPr="00DF18AB">
        <w:rPr>
          <w:lang w:eastAsia="ko-KR"/>
        </w:rPr>
        <w:t>6-9.</w:t>
      </w:r>
      <w:r w:rsidRPr="00DF18AB">
        <w:rPr>
          <w:lang w:eastAsia="ko-KR"/>
        </w:rPr>
        <w:tab/>
      </w:r>
      <w:r w:rsidRPr="00DF18AB">
        <w:t>The AS tears down the message connection on the transport level and destroys local state for the message session.</w:t>
      </w:r>
      <w:r w:rsidRPr="00DF18AB">
        <w:rPr>
          <w:lang w:eastAsia="ko-KR"/>
        </w:rPr>
        <w:t xml:space="preserve"> The AS </w:t>
      </w:r>
      <w:r w:rsidRPr="00DF18AB">
        <w:t>acknowledges the BYE request by sending a 200 OK to UE#1</w:t>
      </w:r>
      <w:r w:rsidRPr="00DF18AB">
        <w:rPr>
          <w:lang w:eastAsia="ko-KR"/>
        </w:rPr>
        <w:t>,</w:t>
      </w:r>
      <w:r w:rsidRPr="00DF18AB">
        <w:t xml:space="preserve"> which traverses back the signalling path</w:t>
      </w:r>
    </w:p>
    <w:p w14:paraId="49ACDFE5" w14:textId="77777777" w:rsidR="00FF365C" w:rsidRPr="00DF18AB" w:rsidRDefault="00FF365C" w:rsidP="00FF365C">
      <w:pPr>
        <w:pStyle w:val="B1"/>
        <w:tabs>
          <w:tab w:val="left" w:pos="142"/>
        </w:tabs>
        <w:ind w:left="851" w:hanging="567"/>
        <w:rPr>
          <w:lang w:eastAsia="ko-KR"/>
        </w:rPr>
      </w:pPr>
      <w:r w:rsidRPr="00DF18AB">
        <w:rPr>
          <w:lang w:eastAsia="ko-KR"/>
        </w:rPr>
        <w:t>10</w:t>
      </w:r>
      <w:r w:rsidRPr="00DF18AB">
        <w:t>.</w:t>
      </w:r>
      <w:r w:rsidRPr="00DF18AB">
        <w:tab/>
        <w:t>The AS receives the acknowledgement from UE#2 to end the session</w:t>
      </w:r>
      <w:r w:rsidRPr="00DF18AB">
        <w:rPr>
          <w:lang w:eastAsia="ko-KR"/>
        </w:rPr>
        <w:t>.</w:t>
      </w:r>
    </w:p>
    <w:p w14:paraId="081630CE" w14:textId="77777777" w:rsidR="00FF365C" w:rsidRPr="00DF18AB" w:rsidRDefault="00FF365C" w:rsidP="00FF365C">
      <w:pPr>
        <w:pStyle w:val="Heading2"/>
      </w:pPr>
      <w:bookmarkStart w:id="450" w:name="_Toc67992539"/>
      <w:r w:rsidRPr="00DF18AB">
        <w:t>5.17</w:t>
      </w:r>
      <w:r w:rsidRPr="00DF18AB">
        <w:tab/>
        <w:t>Refreshing sessions</w:t>
      </w:r>
      <w:bookmarkEnd w:id="45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1" w:name="_Toc67992540"/>
      <w:r w:rsidRPr="00DF18AB">
        <w:rPr>
          <w:lang w:eastAsia="ko-KR"/>
        </w:rPr>
        <w:lastRenderedPageBreak/>
        <w:t>5.18</w:t>
      </w:r>
      <w:r w:rsidRPr="00DF18AB">
        <w:tab/>
        <w:t>Void</w:t>
      </w:r>
      <w:bookmarkEnd w:id="451"/>
    </w:p>
    <w:p w14:paraId="6BECFDD1" w14:textId="77777777" w:rsidR="00FF365C" w:rsidRPr="00DF18AB" w:rsidRDefault="00FF365C" w:rsidP="00FF365C">
      <w:pPr>
        <w:pStyle w:val="Heading2"/>
      </w:pPr>
      <w:bookmarkStart w:id="452" w:name="_Toc67992541"/>
      <w:r w:rsidRPr="00DF18AB">
        <w:t>5.19</w:t>
      </w:r>
      <w:r w:rsidRPr="00DF18AB">
        <w:tab/>
        <w:t>Support for Transit scenarios in IMS</w:t>
      </w:r>
      <w:bookmarkEnd w:id="452"/>
    </w:p>
    <w:p w14:paraId="7DD236A1" w14:textId="77777777" w:rsidR="00FF365C" w:rsidRPr="00DF18AB" w:rsidRDefault="00FF365C" w:rsidP="00FF365C">
      <w:pPr>
        <w:pStyle w:val="Heading3"/>
      </w:pPr>
      <w:bookmarkStart w:id="453" w:name="_Toc67992542"/>
      <w:r w:rsidRPr="00DF18AB">
        <w:t>5.19.1</w:t>
      </w:r>
      <w:r w:rsidRPr="00DF18AB">
        <w:tab/>
        <w:t>General</w:t>
      </w:r>
      <w:bookmarkEnd w:id="453"/>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060" type="#_x0000_t75" style="width:479.55pt;height:123.6pt" o:ole="">
            <v:imagedata r:id="rId140" o:title=""/>
          </v:shape>
          <o:OLEObject Type="Embed" ProgID="Visio.Drawing.11" ShapeID="_x0000_i1060" DrawAspect="Content" ObjectID="_1678620988" r:id="rId141"/>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4" w:name="_MON_1392013965"/>
    <w:bookmarkEnd w:id="454"/>
    <w:p w14:paraId="2F95495B" w14:textId="77777777" w:rsidR="00FF365C" w:rsidRPr="00DF18AB" w:rsidRDefault="00FF365C" w:rsidP="00FF365C">
      <w:pPr>
        <w:pStyle w:val="TH"/>
      </w:pPr>
      <w:r w:rsidRPr="00DF18AB">
        <w:object w:dxaOrig="9554" w:dyaOrig="4169" w14:anchorId="6F99A19B">
          <v:shape id="_x0000_i1061" type="#_x0000_t75" style="width:477.5pt;height:208.55pt" o:ole="">
            <v:imagedata r:id="rId142" o:title=""/>
          </v:shape>
          <o:OLEObject Type="Embed" ProgID="Word.Picture.8" ShapeID="_x0000_i1061" DrawAspect="Content" ObjectID="_1678620989" r:id="rId143"/>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55" w:name="_MON_1392014401"/>
    <w:bookmarkEnd w:id="455"/>
    <w:p w14:paraId="1DD8E5AC" w14:textId="77777777" w:rsidR="00FF365C" w:rsidRPr="00DF18AB" w:rsidRDefault="00FF365C" w:rsidP="00FF365C">
      <w:pPr>
        <w:pStyle w:val="TH"/>
      </w:pPr>
      <w:r w:rsidRPr="00DF18AB">
        <w:object w:dxaOrig="9239" w:dyaOrig="4020" w14:anchorId="73D99C3C">
          <v:shape id="_x0000_i1062" type="#_x0000_t75" style="width:461.9pt;height:201.05pt" o:ole="">
            <v:imagedata r:id="rId144" o:title=""/>
          </v:shape>
          <o:OLEObject Type="Embed" ProgID="Word.Picture.8" ShapeID="_x0000_i1062" DrawAspect="Content" ObjectID="_1678620990" r:id="rId145"/>
        </w:object>
      </w:r>
    </w:p>
    <w:p w14:paraId="24EFB740" w14:textId="77777777" w:rsidR="00FF365C" w:rsidRPr="00DF18AB" w:rsidRDefault="00FF365C" w:rsidP="00FF365C">
      <w:pPr>
        <w:pStyle w:val="TF"/>
      </w:pPr>
      <w:r w:rsidRPr="00DF18AB">
        <w:t>Figure 5.50a: Terminating/Transit IMS network, Transit Functions first</w:t>
      </w:r>
    </w:p>
    <w:bookmarkStart w:id="456" w:name="_MON_1392014459"/>
    <w:bookmarkEnd w:id="456"/>
    <w:p w14:paraId="1B55DBD5" w14:textId="77777777" w:rsidR="00FF365C" w:rsidRPr="00DF18AB" w:rsidRDefault="00FF365C" w:rsidP="00FF365C">
      <w:pPr>
        <w:pStyle w:val="TH"/>
      </w:pPr>
      <w:r w:rsidRPr="00DF18AB">
        <w:object w:dxaOrig="9255" w:dyaOrig="4410" w14:anchorId="7E4B9D68">
          <v:shape id="_x0000_i1063" type="#_x0000_t75" style="width:462.55pt;height:220.75pt" o:ole="">
            <v:imagedata r:id="rId146" o:title=""/>
          </v:shape>
          <o:OLEObject Type="Embed" ProgID="Word.Picture.8" ShapeID="_x0000_i1063" DrawAspect="Content" ObjectID="_1678620991" r:id="rId147"/>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57" w:name="_Toc67992543"/>
      <w:r w:rsidRPr="00DF18AB">
        <w:t>5.19.2</w:t>
      </w:r>
      <w:r w:rsidRPr="00DF18AB">
        <w:tab/>
        <w:t>Providing IMS application services in transit network scenarios</w:t>
      </w:r>
      <w:bookmarkEnd w:id="457"/>
    </w:p>
    <w:p w14:paraId="7B2CF0BD" w14:textId="77777777" w:rsidR="00FF365C" w:rsidRPr="00DF18AB" w:rsidRDefault="00FF365C" w:rsidP="00FF365C">
      <w:r w:rsidRPr="00DF18AB">
        <w:t>This clause provides an overview of how IMS application services in transit network scenarios are provided.</w:t>
      </w:r>
    </w:p>
    <w:bookmarkStart w:id="458" w:name="_MON_1368526334"/>
    <w:bookmarkEnd w:id="458"/>
    <w:p w14:paraId="061C82F1" w14:textId="77777777" w:rsidR="00FF365C" w:rsidRPr="00DF18AB" w:rsidRDefault="00FF365C" w:rsidP="00FF365C">
      <w:pPr>
        <w:pStyle w:val="TH"/>
      </w:pPr>
      <w:r w:rsidRPr="00DF18AB">
        <w:object w:dxaOrig="6164" w:dyaOrig="3269" w14:anchorId="35E2A979">
          <v:shape id="_x0000_i1064" type="#_x0000_t75" style="width:309.75pt;height:163.7pt" o:ole="">
            <v:imagedata r:id="rId148" o:title=""/>
          </v:shape>
          <o:OLEObject Type="Embed" ProgID="Word.Picture.8" ShapeID="_x0000_i1064" DrawAspect="Content" ObjectID="_1678620992" r:id="rId149"/>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5FCD5311"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7464A" w:rsidRPr="00DF18AB">
        <w:t>TS</w:t>
      </w:r>
      <w:r w:rsidR="00A7464A">
        <w:t> </w:t>
      </w:r>
      <w:r w:rsidR="00A7464A" w:rsidRPr="00DF18AB">
        <w:t>23.218</w:t>
      </w:r>
      <w:r w:rsidR="00A7464A">
        <w:t> </w:t>
      </w:r>
      <w:r w:rsidR="00A7464A" w:rsidRPr="00DF18AB">
        <w:t>[</w:t>
      </w:r>
      <w:r w:rsidRPr="00DF18AB">
        <w:t>71].</w:t>
      </w:r>
    </w:p>
    <w:p w14:paraId="476A8FC9" w14:textId="77777777" w:rsidR="00FF365C" w:rsidRPr="00DF18AB" w:rsidRDefault="00FF365C" w:rsidP="00FF365C">
      <w:pPr>
        <w:pStyle w:val="Heading2"/>
      </w:pPr>
      <w:bookmarkStart w:id="459" w:name="_Toc67992544"/>
      <w:r w:rsidRPr="00DF18AB">
        <w:t>5.20</w:t>
      </w:r>
      <w:r w:rsidRPr="00DF18AB">
        <w:tab/>
        <w:t>Procedures for Assigning, Using, and Processing GRUUs</w:t>
      </w:r>
      <w:bookmarkEnd w:id="459"/>
    </w:p>
    <w:p w14:paraId="5E1AE20B" w14:textId="77777777" w:rsidR="00FF365C" w:rsidRPr="00DF18AB" w:rsidRDefault="00FF365C" w:rsidP="00FF365C">
      <w:pPr>
        <w:pStyle w:val="Heading3"/>
      </w:pPr>
      <w:bookmarkStart w:id="460" w:name="_Toc67992545"/>
      <w:r w:rsidRPr="00DF18AB">
        <w:t>5.20.1</w:t>
      </w:r>
      <w:r w:rsidRPr="00DF18AB">
        <w:tab/>
        <w:t>UE</w:t>
      </w:r>
      <w:bookmarkEnd w:id="460"/>
    </w:p>
    <w:p w14:paraId="485E9989" w14:textId="77777777" w:rsidR="00FF365C" w:rsidRPr="00DF18AB" w:rsidRDefault="00FF365C" w:rsidP="00FF365C">
      <w:pPr>
        <w:pStyle w:val="Heading4"/>
      </w:pPr>
      <w:bookmarkStart w:id="461" w:name="_Toc67992546"/>
      <w:r w:rsidRPr="00DF18AB">
        <w:t>5.20.1.1</w:t>
      </w:r>
      <w:r w:rsidRPr="00DF18AB">
        <w:tab/>
        <w:t>Obtaining a GRUU during registration</w:t>
      </w:r>
      <w:bookmarkEnd w:id="461"/>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2" w:name="_Toc67992547"/>
      <w:r w:rsidRPr="00DF18AB">
        <w:t>5.20.1.2</w:t>
      </w:r>
      <w:r w:rsidRPr="00DF18AB">
        <w:tab/>
        <w:t>Using a GRUU</w:t>
      </w:r>
      <w:bookmarkEnd w:id="462"/>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3" w:name="_Toc67992548"/>
      <w:r w:rsidRPr="00DF18AB">
        <w:t>5.20.1.3</w:t>
      </w:r>
      <w:r w:rsidRPr="00DF18AB">
        <w:tab/>
        <w:t>Using a GRUU while requesting Privacy</w:t>
      </w:r>
      <w:bookmarkEnd w:id="463"/>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4" w:name="_Toc67992549"/>
      <w:r w:rsidRPr="00DF18AB">
        <w:t>5.20.2</w:t>
      </w:r>
      <w:r w:rsidRPr="00DF18AB">
        <w:tab/>
        <w:t>Serving</w:t>
      </w:r>
      <w:r w:rsidRPr="00DF18AB">
        <w:noBreakHyphen/>
        <w:t>CSCF</w:t>
      </w:r>
      <w:bookmarkEnd w:id="464"/>
    </w:p>
    <w:p w14:paraId="592EB135" w14:textId="77777777" w:rsidR="00FF365C" w:rsidRPr="00DF18AB" w:rsidRDefault="00FF365C" w:rsidP="00FF365C">
      <w:pPr>
        <w:pStyle w:val="Heading4"/>
      </w:pPr>
      <w:bookmarkStart w:id="465" w:name="_Toc67992550"/>
      <w:r w:rsidRPr="00DF18AB">
        <w:t>5.20.2.1</w:t>
      </w:r>
      <w:r w:rsidRPr="00DF18AB">
        <w:tab/>
        <w:t>Allocating a GRUU during registration</w:t>
      </w:r>
      <w:bookmarkEnd w:id="465"/>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66" w:name="_Toc67992551"/>
      <w:r w:rsidRPr="00DF18AB">
        <w:t>5.20.2.2</w:t>
      </w:r>
      <w:r w:rsidRPr="00DF18AB">
        <w:tab/>
        <w:t>Using a GRUU</w:t>
      </w:r>
      <w:bookmarkEnd w:id="466"/>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67" w:name="_Toc67992552"/>
      <w:r w:rsidRPr="00DF18AB">
        <w:t>5.20.3</w:t>
      </w:r>
      <w:r w:rsidRPr="00DF18AB">
        <w:tab/>
        <w:t>Interrogating</w:t>
      </w:r>
      <w:r w:rsidRPr="00DF18AB">
        <w:noBreakHyphen/>
        <w:t>CSCF</w:t>
      </w:r>
      <w:bookmarkEnd w:id="467"/>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68" w:name="_Toc67992553"/>
      <w:r w:rsidRPr="00DF18AB">
        <w:t>5.20.3a</w:t>
      </w:r>
      <w:r w:rsidRPr="00DF18AB">
        <w:tab/>
        <w:t>HSS</w:t>
      </w:r>
      <w:bookmarkEnd w:id="468"/>
    </w:p>
    <w:p w14:paraId="0A441E98" w14:textId="0F789BA0"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7464A" w:rsidRPr="00DF18AB">
        <w:t>TS</w:t>
      </w:r>
      <w:r w:rsidR="00A7464A">
        <w:t> </w:t>
      </w:r>
      <w:r w:rsidR="00A7464A" w:rsidRPr="00DF18AB">
        <w:t>29.228</w:t>
      </w:r>
      <w:r w:rsidR="00A7464A">
        <w:t> </w:t>
      </w:r>
      <w:r w:rsidR="00A7464A" w:rsidRPr="00DF18AB">
        <w:t>[</w:t>
      </w:r>
      <w:r w:rsidRPr="00DF18AB">
        <w:t>30].</w:t>
      </w:r>
    </w:p>
    <w:p w14:paraId="725658E7" w14:textId="77777777" w:rsidR="00FF365C" w:rsidRPr="00DF18AB" w:rsidRDefault="00FF365C" w:rsidP="00FF365C">
      <w:pPr>
        <w:pStyle w:val="Heading3"/>
      </w:pPr>
      <w:bookmarkStart w:id="469" w:name="_Toc67992554"/>
      <w:r w:rsidRPr="00DF18AB">
        <w:t>5.20.4</w:t>
      </w:r>
      <w:r w:rsidRPr="00DF18AB">
        <w:tab/>
        <w:t>Elements other than UE acting as a UA</w:t>
      </w:r>
      <w:bookmarkEnd w:id="469"/>
    </w:p>
    <w:p w14:paraId="759D82C7" w14:textId="77777777" w:rsidR="00FF365C" w:rsidRPr="00DF18AB" w:rsidRDefault="00FF365C" w:rsidP="00FF365C">
      <w:pPr>
        <w:pStyle w:val="Heading4"/>
      </w:pPr>
      <w:bookmarkStart w:id="470" w:name="_Toc67992555"/>
      <w:r w:rsidRPr="00DF18AB">
        <w:t>5.20.4.1</w:t>
      </w:r>
      <w:r w:rsidRPr="00DF18AB">
        <w:tab/>
        <w:t>Using a GRUU</w:t>
      </w:r>
      <w:bookmarkEnd w:id="470"/>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1" w:name="_Toc67992556"/>
      <w:r w:rsidRPr="00DF18AB">
        <w:t>5.20.4.2</w:t>
      </w:r>
      <w:r w:rsidRPr="00DF18AB">
        <w:tab/>
        <w:t>Assigning a GRUU</w:t>
      </w:r>
      <w:bookmarkEnd w:id="471"/>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2" w:name="_Toc67992557"/>
      <w:r w:rsidRPr="00DF18AB">
        <w:t>5.21</w:t>
      </w:r>
      <w:r w:rsidRPr="00DF18AB">
        <w:tab/>
        <w:t>IMS Multimedia Priority Services Procedures</w:t>
      </w:r>
      <w:bookmarkEnd w:id="472"/>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FB7E5B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77777777" w:rsidR="00D57381" w:rsidRDefault="00D57381" w:rsidP="00FF365C">
      <w:r>
        <w:t>A conferencing AS, if enabled by local policy, shall permit an authorized host with an MPS (IMS) priority subscription (i.e.,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537DFC71" w:rsidR="00FF365C" w:rsidRPr="00DF18AB" w:rsidRDefault="00FF365C" w:rsidP="00FF365C">
      <w:r w:rsidRPr="00DF18AB">
        <w:t xml:space="preserve">For E-UTRAN access, priority support for EPS bearer is described in </w:t>
      </w:r>
      <w:r w:rsidR="00A7464A" w:rsidRPr="00DF18AB">
        <w:t>TS</w:t>
      </w:r>
      <w:r w:rsidR="00A7464A">
        <w:t> </w:t>
      </w:r>
      <w:r w:rsidR="00A7464A" w:rsidRPr="00DF18AB">
        <w:t>23.401</w:t>
      </w:r>
      <w:r w:rsidR="00A7464A">
        <w:t> </w:t>
      </w:r>
      <w:r w:rsidR="00A7464A" w:rsidRPr="00DF18AB">
        <w:t>[</w:t>
      </w:r>
      <w:r w:rsidRPr="00DF18AB">
        <w:t>70].</w:t>
      </w:r>
    </w:p>
    <w:p w14:paraId="73FFA93B" w14:textId="512E44EF" w:rsidR="00FF365C" w:rsidRPr="00DF18AB" w:rsidRDefault="00FF365C" w:rsidP="00FF365C">
      <w:r w:rsidRPr="00DF18AB">
        <w:t xml:space="preserve">For 5GS, support Multimedia Priority Service is described in </w:t>
      </w:r>
      <w:r w:rsidR="00A7464A" w:rsidRPr="00DF18AB">
        <w:t>TS</w:t>
      </w:r>
      <w:r w:rsidR="00A7464A">
        <w:t> </w:t>
      </w:r>
      <w:r w:rsidR="00A7464A" w:rsidRPr="00DF18AB">
        <w:t>23.501</w:t>
      </w:r>
      <w:r w:rsidR="00A7464A">
        <w:t> </w:t>
      </w:r>
      <w:r w:rsidR="00A7464A" w:rsidRPr="00DF18AB">
        <w:t>[</w:t>
      </w:r>
      <w:r w:rsidRPr="00DF18AB">
        <w:t>93].</w:t>
      </w:r>
    </w:p>
    <w:p w14:paraId="320C2E7A" w14:textId="77777777" w:rsidR="00FF365C" w:rsidRPr="00DF18AB" w:rsidRDefault="00FF365C" w:rsidP="00FF365C">
      <w:pPr>
        <w:pStyle w:val="Heading2"/>
      </w:pPr>
      <w:bookmarkStart w:id="473" w:name="_Toc67992558"/>
      <w:r w:rsidRPr="00DF18AB">
        <w:t>5.22</w:t>
      </w:r>
      <w:r w:rsidRPr="00DF18AB">
        <w:tab/>
        <w:t>Support of Overload Control</w:t>
      </w:r>
      <w:bookmarkEnd w:id="473"/>
    </w:p>
    <w:p w14:paraId="185FC37B" w14:textId="77777777" w:rsidR="00FF365C" w:rsidRPr="00DF18AB" w:rsidRDefault="00FF365C" w:rsidP="00FF365C">
      <w:pPr>
        <w:pStyle w:val="Heading3"/>
      </w:pPr>
      <w:bookmarkStart w:id="474" w:name="_Toc67992559"/>
      <w:r w:rsidRPr="00DF18AB">
        <w:t>5.22.1</w:t>
      </w:r>
      <w:r w:rsidRPr="00DF18AB">
        <w:tab/>
        <w:t>Next-hop monitoring of overload</w:t>
      </w:r>
      <w:bookmarkEnd w:id="474"/>
    </w:p>
    <w:p w14:paraId="2CDB1243" w14:textId="77777777" w:rsidR="00FF365C" w:rsidRPr="00DF18AB" w:rsidRDefault="00FF365C" w:rsidP="00FF365C">
      <w:r w:rsidRPr="00DF18AB">
        <w:t>The following figure depicts an example information flow for the overload control mechanism based on feedback.</w:t>
      </w:r>
    </w:p>
    <w:bookmarkStart w:id="475" w:name="_MON_1406378196"/>
    <w:bookmarkEnd w:id="475"/>
    <w:p w14:paraId="6B58603D" w14:textId="77777777" w:rsidR="00FF365C" w:rsidRPr="00DF18AB" w:rsidRDefault="00FF365C" w:rsidP="00FF365C">
      <w:pPr>
        <w:pStyle w:val="TH"/>
      </w:pPr>
      <w:r w:rsidRPr="00DF18AB">
        <w:object w:dxaOrig="8265" w:dyaOrig="5399" w14:anchorId="538C6930">
          <v:shape id="_x0000_i1065" type="#_x0000_t75" style="width:412.3pt;height:269.65pt" o:ole="">
            <v:imagedata r:id="rId150" o:title=""/>
          </v:shape>
          <o:OLEObject Type="Embed" ProgID="Word.Picture.8" ShapeID="_x0000_i1065" DrawAspect="Content" ObjectID="_1678620993" r:id="rId151"/>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76" w:name="_Toc67992560"/>
      <w:r w:rsidRPr="00DF18AB">
        <w:t>5.22.2</w:t>
      </w:r>
      <w:r w:rsidRPr="00DF18AB">
        <w:tab/>
        <w:t>Filter based Overload Control</w:t>
      </w:r>
      <w:bookmarkEnd w:id="476"/>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77" w:name="_MON_1406378296"/>
    <w:bookmarkEnd w:id="477"/>
    <w:bookmarkStart w:id="478" w:name="_MON_1402488751"/>
    <w:bookmarkEnd w:id="478"/>
    <w:p w14:paraId="0A265565" w14:textId="77777777" w:rsidR="00FF365C" w:rsidRPr="00DF18AB" w:rsidRDefault="00FF365C" w:rsidP="00FF365C">
      <w:pPr>
        <w:pStyle w:val="TH"/>
      </w:pPr>
      <w:r w:rsidRPr="00DF18AB">
        <w:object w:dxaOrig="8235" w:dyaOrig="5399" w14:anchorId="4CAC354C">
          <v:shape id="_x0000_i1066" type="#_x0000_t75" style="width:411.6pt;height:269.65pt" o:ole="">
            <v:imagedata r:id="rId152" o:title=""/>
          </v:shape>
          <o:OLEObject Type="Embed" ProgID="Word.Picture.8" ShapeID="_x0000_i1066" DrawAspect="Content" ObjectID="_1678620994" r:id="rId153"/>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79" w:name="_Toc67992561"/>
      <w:r w:rsidRPr="00DF18AB">
        <w:lastRenderedPageBreak/>
        <w:t>Annex A (informative):</w:t>
      </w:r>
      <w:r w:rsidRPr="00DF18AB">
        <w:br/>
        <w:t>Information flow template</w:t>
      </w:r>
      <w:bookmarkEnd w:id="479"/>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77777777" w:rsidR="00FF365C" w:rsidRPr="00DF18AB" w:rsidRDefault="00FF365C" w:rsidP="00FF365C">
      <w:pPr>
        <w:ind w:left="360" w:right="720"/>
      </w:pPr>
      <w:r w:rsidRPr="00DF18AB">
        <w:t>X.Y.Z</w:t>
      </w:r>
      <w:r w:rsidRPr="00DF18AB">
        <w:tab/>
        <w:t>"Name of procedure (e.g., Terminal location registration)"</w:t>
      </w:r>
    </w:p>
    <w:p w14:paraId="06429504" w14:textId="0FB173E5" w:rsidR="00FF365C" w:rsidRPr="00DF18AB" w:rsidRDefault="00FF365C" w:rsidP="00FF365C">
      <w:pPr>
        <w:ind w:left="360" w:right="720"/>
      </w:pPr>
      <w:r w:rsidRPr="00DF18AB">
        <w:t>In this clause, provide a brief prose description of the service or network capability. The "X.Y.Z." refers to the clause</w:t>
      </w:r>
      <w:r w:rsidR="00DF18AB">
        <w:t xml:space="preserve"> </w:t>
      </w:r>
      <w:r w:rsidRPr="00DF18AB">
        <w:t>heading number.</w:t>
      </w:r>
    </w:p>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FF365C">
      <w:pPr>
        <w:ind w:left="360" w:right="720"/>
      </w:pPr>
      <w:r w:rsidRPr="00DF18AB">
        <w:t>This clause</w:t>
      </w:r>
      <w:r w:rsidR="00B54F9D">
        <w:t xml:space="preserve"> </w:t>
      </w:r>
      <w:r w:rsidRPr="00DF18AB">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t xml:space="preserve"> </w:t>
      </w:r>
      <w:r w:rsidRPr="00DF18AB">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0" w:name="_Hlt492953222"/>
      <w:bookmarkEnd w:id="480"/>
      <w:r w:rsidRPr="00DF18AB">
        <w:br w:type="page"/>
      </w:r>
      <w:bookmarkStart w:id="481" w:name="_Toc67992562"/>
      <w:r w:rsidRPr="00DF18AB">
        <w:lastRenderedPageBreak/>
        <w:t>Annex B (informative):</w:t>
      </w:r>
      <w:r w:rsidRPr="00DF18AB">
        <w:br/>
      </w:r>
      <w:r w:rsidRPr="00DF18AB">
        <w:rPr>
          <w:lang w:eastAsia="ko-KR"/>
        </w:rPr>
        <w:t>V</w:t>
      </w:r>
      <w:r w:rsidRPr="00DF18AB">
        <w:t>oid</w:t>
      </w:r>
      <w:bookmarkEnd w:id="481"/>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2" w:name="_Toc67992563"/>
      <w:r w:rsidRPr="00DF18AB">
        <w:lastRenderedPageBreak/>
        <w:t>Annex C (informative):</w:t>
      </w:r>
      <w:r w:rsidRPr="00DF18AB">
        <w:br/>
        <w:t>Void</w:t>
      </w:r>
      <w:bookmarkEnd w:id="482"/>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3" w:name="_Toc67992564"/>
      <w:r w:rsidRPr="00DF18AB">
        <w:lastRenderedPageBreak/>
        <w:t>Annex D (informative):</w:t>
      </w:r>
      <w:r w:rsidRPr="00DF18AB">
        <w:rPr>
          <w:lang w:eastAsia="ko-KR"/>
        </w:rPr>
        <w:br/>
      </w:r>
      <w:r w:rsidRPr="00DF18AB">
        <w:t>Void</w:t>
      </w:r>
      <w:bookmarkEnd w:id="483"/>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4" w:name="_Toc67992565"/>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4"/>
    </w:p>
    <w:p w14:paraId="6E07F9DE" w14:textId="77777777" w:rsidR="00FF365C" w:rsidRPr="00DF18AB" w:rsidRDefault="00FF365C" w:rsidP="00FF365C">
      <w:pPr>
        <w:pStyle w:val="Heading1"/>
        <w:rPr>
          <w:lang w:eastAsia="ko-KR"/>
        </w:rPr>
      </w:pPr>
      <w:bookmarkStart w:id="485" w:name="_Toc67992566"/>
      <w:r w:rsidRPr="00DF18AB">
        <w:rPr>
          <w:lang w:eastAsia="ko-KR"/>
        </w:rPr>
        <w:t>E.0</w:t>
      </w:r>
      <w:r w:rsidRPr="00DF18AB">
        <w:rPr>
          <w:lang w:eastAsia="ko-KR"/>
        </w:rPr>
        <w:tab/>
        <w:t>General</w:t>
      </w:r>
      <w:bookmarkEnd w:id="485"/>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86" w:name="_Toc67992567"/>
      <w:r w:rsidRPr="00DF18AB">
        <w:t>E.1</w:t>
      </w:r>
      <w:r w:rsidRPr="00DF18AB">
        <w:tab/>
        <w:t>Mobility related concepts</w:t>
      </w:r>
      <w:bookmarkEnd w:id="486"/>
    </w:p>
    <w:p w14:paraId="623AD603" w14:textId="77777777" w:rsidR="00FF365C" w:rsidRPr="00DF18AB" w:rsidRDefault="00FF365C" w:rsidP="00FF365C">
      <w:pPr>
        <w:pStyle w:val="Heading2"/>
        <w:rPr>
          <w:lang w:eastAsia="ko-KR"/>
        </w:rPr>
      </w:pPr>
      <w:bookmarkStart w:id="487" w:name="_Toc67992568"/>
      <w:r w:rsidRPr="00DF18AB">
        <w:rPr>
          <w:lang w:eastAsia="ko-KR"/>
        </w:rPr>
        <w:t>E.1.0</w:t>
      </w:r>
      <w:r w:rsidRPr="00DF18AB">
        <w:rPr>
          <w:lang w:eastAsia="ko-KR"/>
        </w:rPr>
        <w:tab/>
        <w:t>General</w:t>
      </w:r>
      <w:bookmarkEnd w:id="487"/>
    </w:p>
    <w:p w14:paraId="063116B2" w14:textId="41C309E5" w:rsidR="00FF365C" w:rsidRPr="00DF18AB" w:rsidRDefault="00FF365C" w:rsidP="00FF365C">
      <w:r w:rsidRPr="00DF18AB">
        <w:t xml:space="preserve">The Mobility related procedures for GPRS and EPS are described in </w:t>
      </w:r>
      <w:r w:rsidR="00A7464A" w:rsidRPr="00DF18AB">
        <w:t>TS</w:t>
      </w:r>
      <w:r w:rsidR="00A7464A">
        <w:t> </w:t>
      </w:r>
      <w:r w:rsidR="00A7464A" w:rsidRPr="00DF18AB">
        <w:t>23.060</w:t>
      </w:r>
      <w:r w:rsidR="00A7464A">
        <w:t> </w:t>
      </w:r>
      <w:r w:rsidR="00A7464A" w:rsidRPr="00DF18AB">
        <w:t>[</w:t>
      </w:r>
      <w:r w:rsidRPr="00DF18AB">
        <w:t xml:space="preserve">23] and </w:t>
      </w:r>
      <w:r w:rsidR="00A7464A" w:rsidRPr="00DF18AB">
        <w:t>TS</w:t>
      </w:r>
      <w:r w:rsidR="00A7464A">
        <w:t> </w:t>
      </w:r>
      <w:r w:rsidR="00A7464A" w:rsidRPr="00DF18AB">
        <w:t>23.401</w:t>
      </w:r>
      <w:r w:rsidR="00A7464A">
        <w:t> </w:t>
      </w:r>
      <w:r w:rsidR="00A7464A" w:rsidRPr="00DF18AB">
        <w:t>[</w:t>
      </w:r>
      <w:r w:rsidRPr="00DF18AB">
        <w:t xml:space="preserve">70] respectively and the IP address management principles are described in </w:t>
      </w:r>
      <w:r w:rsidR="00A7464A" w:rsidRPr="00DF18AB">
        <w:t>TS</w:t>
      </w:r>
      <w:r w:rsidR="00A7464A">
        <w:t> </w:t>
      </w:r>
      <w:r w:rsidR="00A7464A" w:rsidRPr="00DF18AB">
        <w:t>23.221</w:t>
      </w:r>
      <w:r w:rsidR="00A7464A">
        <w:t> </w:t>
      </w:r>
      <w:r w:rsidR="00A7464A"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3C0D16FE" w:rsidR="00FF365C" w:rsidRPr="00DF18AB" w:rsidRDefault="00FF365C" w:rsidP="00FF365C">
      <w:r w:rsidRPr="00DF18AB">
        <w:t xml:space="preserve">If the UE changes its IP address due to changes triggered by the GPRS/EPS procedures or according to </w:t>
      </w:r>
      <w:r w:rsidR="00A7464A" w:rsidRPr="00DF18AB">
        <w:t>TS</w:t>
      </w:r>
      <w:r w:rsidR="00A7464A">
        <w:t> </w:t>
      </w:r>
      <w:r w:rsidR="00A7464A" w:rsidRPr="00DF18AB">
        <w:t>23.221</w:t>
      </w:r>
      <w:r w:rsidR="00A7464A">
        <w:t> </w:t>
      </w:r>
      <w:r w:rsidR="00A7464A"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1DADDE9B" w:rsidR="00FF365C" w:rsidRPr="00DF18AB" w:rsidRDefault="00FF365C" w:rsidP="00FF365C">
      <w:r w:rsidRPr="00DF18AB">
        <w:t xml:space="preserve">When a routeing area update or tracking area update is not performed due to the Idle mode Signalling Reduction feature being active (see </w:t>
      </w:r>
      <w:r w:rsidR="00A7464A" w:rsidRPr="00DF18AB">
        <w:t>TS</w:t>
      </w:r>
      <w:r w:rsidR="00A7464A">
        <w:t> </w:t>
      </w:r>
      <w:r w:rsidR="00A7464A" w:rsidRPr="00DF18AB">
        <w:t>23.401</w:t>
      </w:r>
      <w:r w:rsidR="00A7464A">
        <w:t> </w:t>
      </w:r>
      <w:r w:rsidR="00A7464A"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88" w:name="_Toc67992569"/>
      <w:r w:rsidRPr="00DF18AB">
        <w:rPr>
          <w:lang w:eastAsia="ko-KR"/>
        </w:rPr>
        <w:lastRenderedPageBreak/>
        <w:t>E</w:t>
      </w:r>
      <w:r w:rsidRPr="00DF18AB">
        <w:t>.1.1</w:t>
      </w:r>
      <w:r w:rsidRPr="00DF18AB">
        <w:tab/>
        <w:t>Procedures for P</w:t>
      </w:r>
      <w:r w:rsidRPr="00DF18AB">
        <w:noBreakHyphen/>
        <w:t>CSCF discovery</w:t>
      </w:r>
      <w:bookmarkEnd w:id="488"/>
    </w:p>
    <w:p w14:paraId="79174165" w14:textId="77777777" w:rsidR="00FF365C" w:rsidRPr="00DF18AB" w:rsidRDefault="00FF365C" w:rsidP="00FF365C">
      <w:pPr>
        <w:pStyle w:val="Heading3"/>
        <w:rPr>
          <w:lang w:eastAsia="ko-KR"/>
        </w:rPr>
      </w:pPr>
      <w:bookmarkStart w:id="489" w:name="_Toc67992570"/>
      <w:r w:rsidRPr="00DF18AB">
        <w:rPr>
          <w:lang w:eastAsia="ko-KR"/>
        </w:rPr>
        <w:t>E.1.1.0</w:t>
      </w:r>
      <w:r w:rsidRPr="00DF18AB">
        <w:rPr>
          <w:lang w:eastAsia="ko-KR"/>
        </w:rPr>
        <w:tab/>
        <w:t>General</w:t>
      </w:r>
      <w:bookmarkEnd w:id="48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0" w:name="_Toc67992571"/>
      <w:r w:rsidRPr="00DF18AB">
        <w:rPr>
          <w:lang w:eastAsia="ko-KR"/>
        </w:rPr>
        <w:t>E</w:t>
      </w:r>
      <w:r w:rsidRPr="00DF18AB">
        <w:t>.1.1.1</w:t>
      </w:r>
      <w:r w:rsidRPr="00DF18AB">
        <w:tab/>
        <w:t>GPRS/EPS procedure for P</w:t>
      </w:r>
      <w:r w:rsidRPr="00DF18AB">
        <w:noBreakHyphen/>
        <w:t>CSCF discovery</w:t>
      </w:r>
      <w:bookmarkEnd w:id="490"/>
    </w:p>
    <w:p w14:paraId="2E66F864" w14:textId="77777777" w:rsidR="00FF365C" w:rsidRPr="00DF18AB" w:rsidRDefault="00FF365C" w:rsidP="00FF365C">
      <w:r w:rsidRPr="00DF18AB">
        <w:t>This alternative shall be used for UE(s) not supporting DHCP. This may also be used for UE(s) supporting DHCP.</w:t>
      </w:r>
    </w:p>
    <w:bookmarkStart w:id="491" w:name="_MON_1280563585"/>
    <w:bookmarkEnd w:id="491"/>
    <w:p w14:paraId="3F53D657" w14:textId="77777777" w:rsidR="00FF365C" w:rsidRPr="00DF18AB" w:rsidRDefault="00FF365C" w:rsidP="00FF365C">
      <w:pPr>
        <w:pStyle w:val="TH"/>
      </w:pPr>
      <w:r w:rsidRPr="00DF18AB">
        <w:object w:dxaOrig="6509" w:dyaOrig="3569" w14:anchorId="6D11964B">
          <v:shape id="_x0000_i1067" type="#_x0000_t75" style="width:325.35pt;height:178.65pt" o:ole="">
            <v:imagedata r:id="rId155" o:title=""/>
          </v:shape>
          <o:OLEObject Type="Embed" ProgID="Word.Picture.8" ShapeID="_x0000_i1067" DrawAspect="Content" ObjectID="_1678620995" r:id="rId156"/>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55D4B2E5"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7464A" w:rsidRPr="00DF18AB">
        <w:t>TS</w:t>
      </w:r>
      <w:r w:rsidR="00A7464A">
        <w:t> </w:t>
      </w:r>
      <w:r w:rsidR="00A7464A" w:rsidRPr="00DF18AB">
        <w:t>23.060</w:t>
      </w:r>
      <w:r w:rsidR="00A7464A">
        <w:t> </w:t>
      </w:r>
      <w:r w:rsidR="00A7464A"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068" type="#_x0000_t75" style="width:461.2pt;height:244.55pt" o:ole="">
            <v:imagedata r:id="rId157" o:title=""/>
          </v:shape>
          <o:OLEObject Type="Embed" ProgID="Visio.Drawing.11" ShapeID="_x0000_i1068" DrawAspect="Content" ObjectID="_1678620996" r:id="rId158"/>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0F08DA0C" w:rsidR="00FF365C" w:rsidRPr="00DF18AB" w:rsidRDefault="00FF365C" w:rsidP="00FF365C">
      <w:pPr>
        <w:pStyle w:val="B1"/>
      </w:pPr>
      <w:r w:rsidRPr="00DF18AB">
        <w:t>6.</w:t>
      </w:r>
      <w:r w:rsidRPr="00DF18AB">
        <w:tab/>
        <w:t xml:space="preserve">Completion of procedures, as described in </w:t>
      </w:r>
      <w:r w:rsidR="00A7464A" w:rsidRPr="00DF18AB">
        <w:t>TS</w:t>
      </w:r>
      <w:r w:rsidR="00A7464A">
        <w:t> </w:t>
      </w:r>
      <w:r w:rsidR="00A7464A" w:rsidRPr="00DF18AB">
        <w:t>23.401</w:t>
      </w:r>
      <w:r w:rsidR="00A7464A">
        <w:t> </w:t>
      </w:r>
      <w:r w:rsidR="00A7464A"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2" w:name="_Toc67992572"/>
      <w:r w:rsidRPr="00DF18AB">
        <w:t>E.1.2</w:t>
      </w:r>
      <w:r w:rsidRPr="00DF18AB">
        <w:tab/>
        <w:t>Support for Enhanced Coverage for data centric UEs</w:t>
      </w:r>
      <w:bookmarkEnd w:id="492"/>
    </w:p>
    <w:p w14:paraId="72A2E12C" w14:textId="325E4096" w:rsidR="00FF365C" w:rsidRPr="00DF18AB" w:rsidRDefault="00FF365C" w:rsidP="00FF365C">
      <w:r w:rsidRPr="00DF18AB">
        <w:t xml:space="preserve">Support for Enhanced Coverage (CE) for data centric UE is specified in </w:t>
      </w:r>
      <w:r w:rsidR="00A7464A" w:rsidRPr="00DF18AB">
        <w:t>TS</w:t>
      </w:r>
      <w:r w:rsidR="00A7464A">
        <w:t> </w:t>
      </w:r>
      <w:r w:rsidR="00A7464A" w:rsidRPr="00DF18AB">
        <w:t>23.401</w:t>
      </w:r>
      <w:r w:rsidR="00A7464A">
        <w:t> </w:t>
      </w:r>
      <w:r w:rsidR="00A7464A" w:rsidRPr="00DF18AB">
        <w:t>[</w:t>
      </w:r>
      <w:r w:rsidRPr="00DF18AB">
        <w:t>70].</w:t>
      </w:r>
    </w:p>
    <w:p w14:paraId="6DA54C8C" w14:textId="46306DA7" w:rsidR="00FF365C" w:rsidRPr="00DF18AB" w:rsidRDefault="00FF365C" w:rsidP="00FF365C">
      <w:r w:rsidRPr="00DF18AB">
        <w:t xml:space="preserve">If the UE's usage setting is set to "data centric" as defined in </w:t>
      </w:r>
      <w:r w:rsidR="00A7464A" w:rsidRPr="00DF18AB">
        <w:t>TS</w:t>
      </w:r>
      <w:r w:rsidR="00A7464A">
        <w:t> </w:t>
      </w:r>
      <w:r w:rsidR="00A7464A" w:rsidRPr="00DF18AB">
        <w:t>23.221</w:t>
      </w:r>
      <w:r w:rsidR="00A7464A">
        <w:t> </w:t>
      </w:r>
      <w:r w:rsidR="00A7464A"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3" w:name="_Toc67992573"/>
      <w:r w:rsidRPr="00DF18AB">
        <w:t>E.2</w:t>
      </w:r>
      <w:r w:rsidRPr="00DF18AB">
        <w:tab/>
        <w:t>QoS related concepts</w:t>
      </w:r>
      <w:bookmarkEnd w:id="493"/>
    </w:p>
    <w:p w14:paraId="426D3AC8" w14:textId="77777777" w:rsidR="00FF365C" w:rsidRPr="00DF18AB" w:rsidRDefault="00FF365C" w:rsidP="00FF365C">
      <w:pPr>
        <w:pStyle w:val="Heading2"/>
        <w:rPr>
          <w:lang w:eastAsia="ko-KR"/>
        </w:rPr>
      </w:pPr>
      <w:bookmarkStart w:id="494" w:name="_Toc67992574"/>
      <w:r w:rsidRPr="00DF18AB">
        <w:rPr>
          <w:lang w:eastAsia="ko-KR"/>
        </w:rPr>
        <w:t>E</w:t>
      </w:r>
      <w:r w:rsidRPr="00DF18AB">
        <w:t>.2.1</w:t>
      </w:r>
      <w:r w:rsidRPr="00DF18AB">
        <w:tab/>
        <w:t>Application Level Signalling for IMS</w:t>
      </w:r>
      <w:bookmarkEnd w:id="494"/>
    </w:p>
    <w:p w14:paraId="7374D355" w14:textId="77777777" w:rsidR="00FF365C" w:rsidRPr="00DF18AB" w:rsidRDefault="00FF365C" w:rsidP="00FF365C">
      <w:pPr>
        <w:pStyle w:val="Heading3"/>
        <w:rPr>
          <w:lang w:eastAsia="ko-KR"/>
        </w:rPr>
      </w:pPr>
      <w:bookmarkStart w:id="495" w:name="_Toc67992575"/>
      <w:r w:rsidRPr="00DF18AB">
        <w:rPr>
          <w:lang w:eastAsia="ko-KR"/>
        </w:rPr>
        <w:t>E.2.1.0</w:t>
      </w:r>
      <w:r w:rsidRPr="00DF18AB">
        <w:rPr>
          <w:lang w:eastAsia="ko-KR"/>
        </w:rPr>
        <w:tab/>
        <w:t>General</w:t>
      </w:r>
      <w:bookmarkEnd w:id="495"/>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496" w:name="_Toc67992576"/>
      <w:r w:rsidRPr="00DF18AB">
        <w:t>E.2.1.1</w:t>
      </w:r>
      <w:r w:rsidRPr="00DF18AB">
        <w:rPr>
          <w:lang w:eastAsia="ko-KR"/>
        </w:rPr>
        <w:tab/>
      </w:r>
      <w:r w:rsidRPr="00DF18AB">
        <w:t>QoS Requirements for Application Level Signalling</w:t>
      </w:r>
      <w:bookmarkEnd w:id="496"/>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2659A121"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7464A" w:rsidRPr="00DF18AB">
        <w:t>TS</w:t>
      </w:r>
      <w:r w:rsidR="00A7464A">
        <w:t> </w:t>
      </w:r>
      <w:r w:rsidR="00A7464A" w:rsidRPr="00DF18AB">
        <w:t>23.203</w:t>
      </w:r>
      <w:r w:rsidR="00A7464A">
        <w:t> </w:t>
      </w:r>
      <w:r w:rsidR="00A7464A" w:rsidRPr="00DF18AB">
        <w:t>[</w:t>
      </w:r>
      <w:r w:rsidRPr="00DF18AB">
        <w:t>54], clause 6.1.7, Standardized QCI Characteristics, Table 6.1.7.</w:t>
      </w:r>
    </w:p>
    <w:p w14:paraId="42F07CA5" w14:textId="77777777" w:rsidR="00FF365C" w:rsidRPr="00DF18AB" w:rsidRDefault="00FF365C" w:rsidP="00FF365C">
      <w:pPr>
        <w:pStyle w:val="Heading3"/>
      </w:pPr>
      <w:bookmarkStart w:id="497" w:name="_Toc67992577"/>
      <w:r w:rsidRPr="00DF18AB">
        <w:t>E.2.1.2</w:t>
      </w:r>
      <w:r w:rsidRPr="00DF18AB">
        <w:tab/>
        <w:t>Requirements for IM CN subsystem signalling flag</w:t>
      </w:r>
      <w:bookmarkEnd w:id="497"/>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CC47C9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7464A" w:rsidRPr="00DF18AB">
        <w:t>TS</w:t>
      </w:r>
      <w:r w:rsidR="00A7464A">
        <w:t> </w:t>
      </w:r>
      <w:r w:rsidR="00A7464A" w:rsidRPr="00DF18AB">
        <w:t>23.401</w:t>
      </w:r>
      <w:r w:rsidR="00A7464A">
        <w:t> </w:t>
      </w:r>
      <w:r w:rsidR="00A7464A"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498" w:name="_Toc67992578"/>
      <w:r w:rsidRPr="00DF18AB">
        <w:lastRenderedPageBreak/>
        <w:t>E.2.1.3</w:t>
      </w:r>
      <w:r w:rsidRPr="00DF18AB">
        <w:tab/>
        <w:t>Application Level Signalling support for IMS services</w:t>
      </w:r>
      <w:bookmarkEnd w:id="49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6B6843BD"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7464A" w:rsidRPr="00DF18AB">
        <w:t>TS</w:t>
      </w:r>
      <w:r w:rsidR="00A7464A">
        <w:t> </w:t>
      </w:r>
      <w:r w:rsidR="00A7464A" w:rsidRPr="00DF18AB">
        <w:t>23.203</w:t>
      </w:r>
      <w:r w:rsidR="00A7464A">
        <w:t> </w:t>
      </w:r>
      <w:r w:rsidR="00A7464A"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493A8E6F"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7464A" w:rsidRPr="00DF18AB">
        <w:t>TS</w:t>
      </w:r>
      <w:r w:rsidR="00A7464A">
        <w:t> </w:t>
      </w:r>
      <w:r w:rsidR="00A7464A" w:rsidRPr="00DF18AB">
        <w:t>23.107</w:t>
      </w:r>
      <w:r w:rsidR="00A7464A">
        <w:t> </w:t>
      </w:r>
      <w:r w:rsidR="00A7464A" w:rsidRPr="00DF18AB">
        <w:t>[</w:t>
      </w:r>
      <w:r w:rsidRPr="00DF18AB">
        <w:t xml:space="preserve">55] and clause E.2.1a.1 and the appropriate QCI for signalling traffic is detailed in </w:t>
      </w:r>
      <w:r w:rsidR="00A7464A" w:rsidRPr="00DF18AB">
        <w:t>TS</w:t>
      </w:r>
      <w:r w:rsidR="00A7464A">
        <w:t> </w:t>
      </w:r>
      <w:r w:rsidR="00A7464A" w:rsidRPr="00DF18AB">
        <w:t>23.203</w:t>
      </w:r>
      <w:r w:rsidR="00A7464A">
        <w:t> </w:t>
      </w:r>
      <w:r w:rsidR="00A7464A"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499" w:name="_Toc67992579"/>
      <w:r w:rsidRPr="00DF18AB">
        <w:t>E.2.1a</w:t>
      </w:r>
      <w:r w:rsidRPr="00DF18AB">
        <w:tab/>
        <w:t>PDP context/EPS Bearer procedures for IMS</w:t>
      </w:r>
      <w:bookmarkEnd w:id="499"/>
    </w:p>
    <w:p w14:paraId="1F1C0481" w14:textId="77777777" w:rsidR="00FF365C" w:rsidRPr="00DF18AB" w:rsidRDefault="00FF365C" w:rsidP="00FF365C">
      <w:pPr>
        <w:pStyle w:val="Heading3"/>
      </w:pPr>
      <w:bookmarkStart w:id="500" w:name="_Toc67992580"/>
      <w:r w:rsidRPr="00DF18AB">
        <w:rPr>
          <w:lang w:eastAsia="ko-KR"/>
        </w:rPr>
        <w:t>E</w:t>
      </w:r>
      <w:r w:rsidRPr="00DF18AB">
        <w:t>.2.1a.1</w:t>
      </w:r>
      <w:r w:rsidRPr="00DF18AB">
        <w:tab/>
        <w:t>Establishing PDP Context/EPS bearer for IM CN Subsystem Related Signalling</w:t>
      </w:r>
      <w:bookmarkEnd w:id="500"/>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7EA5319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7464A" w:rsidRPr="00DF18AB">
        <w:t>TS</w:t>
      </w:r>
      <w:r w:rsidR="00A7464A">
        <w:t> </w:t>
      </w:r>
      <w:r w:rsidR="00A7464A" w:rsidRPr="00DF18AB">
        <w:t>23.060</w:t>
      </w:r>
      <w:r w:rsidR="00A7464A">
        <w:t> </w:t>
      </w:r>
      <w:r w:rsidR="00A7464A"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31CD473" w:rsidR="00FF365C" w:rsidRPr="00DF18AB" w:rsidRDefault="00FF365C" w:rsidP="00FF365C">
      <w:r w:rsidRPr="00DF18AB">
        <w:t xml:space="preserve">A request for an EPS bearer having the appropriate QCI for signalling traffic according to </w:t>
      </w:r>
      <w:r w:rsidR="00A7464A" w:rsidRPr="00DF18AB">
        <w:t>TS</w:t>
      </w:r>
      <w:r w:rsidR="00A7464A">
        <w:t> </w:t>
      </w:r>
      <w:r w:rsidR="00A7464A" w:rsidRPr="00DF18AB">
        <w:t>23.203</w:t>
      </w:r>
      <w:r w:rsidR="00A7464A">
        <w:t> </w:t>
      </w:r>
      <w:r w:rsidR="00A7464A" w:rsidRPr="00DF18AB">
        <w:t>[</w:t>
      </w:r>
      <w:r w:rsidRPr="00DF18AB">
        <w:t>54], may be either accepted or rejected according to operator policy configured at the P</w:t>
      </w:r>
      <w:r w:rsidRPr="00DF18AB">
        <w:noBreakHyphen/>
        <w:t>GW i.e. there is no QoS negotiation mechanism used in EPS.</w:t>
      </w:r>
    </w:p>
    <w:p w14:paraId="46949CA7" w14:textId="709B1E04"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7464A" w:rsidRPr="00DF18AB">
        <w:t>TS</w:t>
      </w:r>
      <w:r w:rsidR="00A7464A">
        <w:t> </w:t>
      </w:r>
      <w:r w:rsidR="00A7464A" w:rsidRPr="00DF18AB">
        <w:t>23.203</w:t>
      </w:r>
      <w:r w:rsidR="00A7464A">
        <w:t> </w:t>
      </w:r>
      <w:r w:rsidR="00A7464A"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1" w:name="_Toc67992581"/>
      <w:r w:rsidRPr="00DF18AB">
        <w:rPr>
          <w:lang w:eastAsia="ko-KR"/>
        </w:rPr>
        <w:t>E</w:t>
      </w:r>
      <w:r w:rsidRPr="00DF18AB">
        <w:t>.2.1a.2</w:t>
      </w:r>
      <w:r w:rsidRPr="00DF18AB">
        <w:tab/>
        <w:t>Deletion of PDP Context/EPS bearer used to transport IMS SIP signalling</w:t>
      </w:r>
      <w:bookmarkEnd w:id="501"/>
    </w:p>
    <w:p w14:paraId="053A1245" w14:textId="11351D7E"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7464A" w:rsidRPr="00DF18AB">
        <w:t>TS</w:t>
      </w:r>
      <w:r w:rsidR="00A7464A">
        <w:t> </w:t>
      </w:r>
      <w:r w:rsidR="00A7464A" w:rsidRPr="00DF18AB">
        <w:t>23.060</w:t>
      </w:r>
      <w:r w:rsidR="00A7464A">
        <w:t> </w:t>
      </w:r>
      <w:r w:rsidR="00A7464A" w:rsidRPr="00DF18AB">
        <w:t>[</w:t>
      </w:r>
      <w:r w:rsidRPr="00DF18AB">
        <w:t>23].</w:t>
      </w:r>
    </w:p>
    <w:p w14:paraId="1FDB8FC0" w14:textId="5833E812"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2" w:name="_Toc67992582"/>
      <w:r w:rsidRPr="00DF18AB">
        <w:rPr>
          <w:lang w:eastAsia="ko-KR"/>
        </w:rPr>
        <w:t>E</w:t>
      </w:r>
      <w:r w:rsidRPr="00DF18AB">
        <w:t>.2.2</w:t>
      </w:r>
      <w:r w:rsidRPr="00DF18AB">
        <w:tab/>
        <w:t>The QoS requirements for an IM CN subsystem session</w:t>
      </w:r>
      <w:bookmarkEnd w:id="502"/>
    </w:p>
    <w:p w14:paraId="44A3D3AD" w14:textId="77777777" w:rsidR="00FF365C" w:rsidRPr="00DF18AB" w:rsidRDefault="00FF365C" w:rsidP="00FF365C">
      <w:pPr>
        <w:pStyle w:val="Heading3"/>
        <w:rPr>
          <w:lang w:eastAsia="ko-KR"/>
        </w:rPr>
      </w:pPr>
      <w:bookmarkStart w:id="503" w:name="_Toc67992583"/>
      <w:r w:rsidRPr="00DF18AB">
        <w:rPr>
          <w:lang w:eastAsia="ko-KR"/>
        </w:rPr>
        <w:t>E.2.2.0</w:t>
      </w:r>
      <w:r w:rsidRPr="00DF18AB">
        <w:rPr>
          <w:lang w:eastAsia="ko-KR"/>
        </w:rPr>
        <w:tab/>
        <w:t>General</w:t>
      </w:r>
      <w:bookmarkEnd w:id="503"/>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04534231" w:rsidR="00FF365C" w:rsidRPr="00DF18AB" w:rsidRDefault="00FF365C" w:rsidP="00FF365C">
      <w:pPr>
        <w:pStyle w:val="B1"/>
        <w:rPr>
          <w:lang w:eastAsia="ko-KR"/>
        </w:rPr>
      </w:pPr>
      <w:r w:rsidRPr="00DF18AB">
        <w:rPr>
          <w:lang w:eastAsia="ko-KR"/>
        </w:rPr>
        <w:tab/>
        <w:t xml:space="preserve">for E-UTRAN access, the QoS handling is described in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 xml:space="preserve">70], </w:t>
      </w:r>
      <w:r w:rsidR="00A7464A" w:rsidRPr="00DF18AB">
        <w:rPr>
          <w:lang w:eastAsia="ko-KR"/>
        </w:rPr>
        <w:t>TS</w:t>
      </w:r>
      <w:r w:rsidR="00A7464A">
        <w:rPr>
          <w:lang w:eastAsia="ko-KR"/>
        </w:rPr>
        <w:t> </w:t>
      </w:r>
      <w:r w:rsidR="00A7464A" w:rsidRPr="00DF18AB">
        <w:rPr>
          <w:lang w:eastAsia="ko-KR"/>
        </w:rPr>
        <w:t>23.203</w:t>
      </w:r>
      <w:r w:rsidR="00A7464A">
        <w:rPr>
          <w:lang w:eastAsia="ko-KR"/>
        </w:rPr>
        <w:t> </w:t>
      </w:r>
      <w:r w:rsidR="00A7464A"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4" w:name="_Toc67992584"/>
      <w:r w:rsidRPr="00DF18AB">
        <w:rPr>
          <w:lang w:eastAsia="ko-KR"/>
        </w:rPr>
        <w:lastRenderedPageBreak/>
        <w:t>E</w:t>
      </w:r>
      <w:r w:rsidRPr="00DF18AB">
        <w:t>.2.2.1</w:t>
      </w:r>
      <w:r w:rsidRPr="00DF18AB">
        <w:tab/>
        <w:t>Relation of IMS media components and PDP contexts/EPS bearers carrying IMS media</w:t>
      </w:r>
      <w:bookmarkEnd w:id="504"/>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05" w:name="_Toc67992585"/>
      <w:r w:rsidRPr="00DF18AB">
        <w:rPr>
          <w:lang w:eastAsia="ko-KR"/>
        </w:rPr>
        <w:t>E</w:t>
      </w:r>
      <w:r w:rsidRPr="00DF18AB">
        <w:t>.2.3</w:t>
      </w:r>
      <w:r w:rsidRPr="00DF18AB">
        <w:tab/>
        <w:t>Interaction between GPRS/EPS QoS and session signalling</w:t>
      </w:r>
      <w:bookmarkEnd w:id="505"/>
    </w:p>
    <w:p w14:paraId="3E903524" w14:textId="77777777" w:rsidR="00FF365C" w:rsidRPr="00DF18AB" w:rsidRDefault="00FF365C" w:rsidP="00FF365C">
      <w:pPr>
        <w:pStyle w:val="Heading3"/>
        <w:rPr>
          <w:lang w:eastAsia="ko-KR"/>
        </w:rPr>
      </w:pPr>
      <w:bookmarkStart w:id="506" w:name="_Toc67992586"/>
      <w:r w:rsidRPr="00DF18AB">
        <w:rPr>
          <w:lang w:eastAsia="ko-KR"/>
        </w:rPr>
        <w:t>E.2.3.0</w:t>
      </w:r>
      <w:r w:rsidRPr="00DF18AB">
        <w:rPr>
          <w:lang w:eastAsia="ko-KR"/>
        </w:rPr>
        <w:tab/>
        <w:t>General</w:t>
      </w:r>
      <w:bookmarkEnd w:id="506"/>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07" w:name="_Toc67992587"/>
      <w:r w:rsidRPr="00DF18AB">
        <w:rPr>
          <w:lang w:eastAsia="ko-KR"/>
        </w:rPr>
        <w:t>E</w:t>
      </w:r>
      <w:r w:rsidRPr="00DF18AB">
        <w:t>.2.3.1</w:t>
      </w:r>
      <w:r w:rsidRPr="00DF18AB">
        <w:tab/>
        <w:t>Resource Reservation with Policy and Charging Control</w:t>
      </w:r>
      <w:bookmarkEnd w:id="507"/>
    </w:p>
    <w:p w14:paraId="379EBED7" w14:textId="3CD7A6DD" w:rsidR="00FF365C" w:rsidRPr="00DF18AB" w:rsidRDefault="00FF365C" w:rsidP="00FF365C">
      <w:r w:rsidRPr="00DF18AB">
        <w:t xml:space="preserve">Depending on the Bearer Control Mode, as defined in </w:t>
      </w:r>
      <w:r w:rsidR="00A7464A" w:rsidRPr="00DF18AB">
        <w:t>TS</w:t>
      </w:r>
      <w:r w:rsidR="00A7464A">
        <w:t> </w:t>
      </w:r>
      <w:r w:rsidR="00A7464A" w:rsidRPr="00DF18AB">
        <w:t>23.060</w:t>
      </w:r>
      <w:r w:rsidR="00A7464A">
        <w:t> </w:t>
      </w:r>
      <w:r w:rsidR="00A7464A"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24CE3148"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7464A" w:rsidRPr="00DF18AB">
        <w:t>TS</w:t>
      </w:r>
      <w:r w:rsidR="00A7464A">
        <w:t> </w:t>
      </w:r>
      <w:r w:rsidR="00A7464A" w:rsidRPr="00DF18AB">
        <w:t>23.060</w:t>
      </w:r>
      <w:r w:rsidR="00A7464A">
        <w:t> </w:t>
      </w:r>
      <w:r w:rsidR="00A7464A" w:rsidRPr="00DF18AB">
        <w:t>[</w:t>
      </w:r>
      <w:r w:rsidRPr="00DF18AB">
        <w:t>23] subject to policy control.</w:t>
      </w:r>
    </w:p>
    <w:p w14:paraId="4947A45F" w14:textId="26B6208E"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7464A" w:rsidRPr="00DF18AB">
        <w:t>TS</w:t>
      </w:r>
      <w:r w:rsidR="00A7464A">
        <w:t> </w:t>
      </w:r>
      <w:r w:rsidR="00A7464A" w:rsidRPr="00DF18AB">
        <w:t>23.060</w:t>
      </w:r>
      <w:r w:rsidR="00A7464A">
        <w:t> </w:t>
      </w:r>
      <w:r w:rsidR="00A7464A" w:rsidRPr="00DF18AB">
        <w:t>[</w:t>
      </w:r>
      <w:r w:rsidRPr="00DF18AB">
        <w:t>23].</w:t>
      </w:r>
    </w:p>
    <w:p w14:paraId="5C79BA9C" w14:textId="4CAEEED5"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7464A" w:rsidRPr="00DF18AB">
        <w:t>TS</w:t>
      </w:r>
      <w:r w:rsidR="00A7464A">
        <w:t> </w:t>
      </w:r>
      <w:r w:rsidR="00A7464A" w:rsidRPr="00DF18AB">
        <w:t>23.401</w:t>
      </w:r>
      <w:r w:rsidR="00A7464A">
        <w:t> </w:t>
      </w:r>
      <w:r w:rsidR="00A7464A" w:rsidRPr="00DF18AB">
        <w:t>[</w:t>
      </w:r>
      <w:r w:rsidRPr="00DF18AB">
        <w:t>70] subject to policy control.</w:t>
      </w:r>
    </w:p>
    <w:p w14:paraId="44F8D44E" w14:textId="2157F221"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7464A" w:rsidRPr="00DF18AB">
        <w:t>TS</w:t>
      </w:r>
      <w:r w:rsidR="00A7464A">
        <w:t> </w:t>
      </w:r>
      <w:r w:rsidR="00A7464A" w:rsidRPr="00DF18AB">
        <w:t>23.401</w:t>
      </w:r>
      <w:r w:rsidR="00A7464A">
        <w:t> </w:t>
      </w:r>
      <w:r w:rsidR="00A7464A"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08" w:name="_Toc67992588"/>
      <w:r w:rsidRPr="00DF18AB">
        <w:rPr>
          <w:lang w:eastAsia="ko-KR"/>
        </w:rPr>
        <w:lastRenderedPageBreak/>
        <w:t>E</w:t>
      </w:r>
      <w:r w:rsidRPr="00DF18AB">
        <w:t>.2.4</w:t>
      </w:r>
      <w:r w:rsidRPr="00DF18AB">
        <w:tab/>
        <w:t>Network initiated session release - P</w:t>
      </w:r>
      <w:r w:rsidRPr="00DF18AB">
        <w:noBreakHyphen/>
        <w:t>CSCF initiated</w:t>
      </w:r>
      <w:bookmarkEnd w:id="508"/>
    </w:p>
    <w:p w14:paraId="19C92740" w14:textId="77777777" w:rsidR="00FF365C" w:rsidRPr="00DF18AB" w:rsidRDefault="00FF365C" w:rsidP="00FF365C">
      <w:pPr>
        <w:pStyle w:val="Heading3"/>
        <w:rPr>
          <w:lang w:eastAsia="ko-KR"/>
        </w:rPr>
      </w:pPr>
      <w:bookmarkStart w:id="509" w:name="_Toc67992589"/>
      <w:r w:rsidRPr="00DF18AB">
        <w:rPr>
          <w:lang w:eastAsia="ko-KR"/>
        </w:rPr>
        <w:t>E.2.4.0</w:t>
      </w:r>
      <w:r w:rsidRPr="00DF18AB">
        <w:rPr>
          <w:lang w:eastAsia="ko-KR"/>
        </w:rPr>
        <w:tab/>
        <w:t>General</w:t>
      </w:r>
      <w:bookmarkEnd w:id="509"/>
    </w:p>
    <w:p w14:paraId="54F37906" w14:textId="605A8911" w:rsidR="00FF365C" w:rsidRPr="00DF18AB" w:rsidRDefault="00FF365C" w:rsidP="00FF365C">
      <w:r w:rsidRPr="00DF18AB">
        <w:t xml:space="preserve">In the event of loss of coverage for GERAN/UTRAN access, </w:t>
      </w:r>
      <w:r w:rsidR="00A7464A" w:rsidRPr="00DF18AB">
        <w:t>TS</w:t>
      </w:r>
      <w:r w:rsidR="00A7464A">
        <w:t> </w:t>
      </w:r>
      <w:r w:rsidR="00A7464A" w:rsidRPr="00DF18AB">
        <w:t>23.060</w:t>
      </w:r>
      <w:r w:rsidR="00A7464A">
        <w:t> </w:t>
      </w:r>
      <w:r w:rsidR="00A7464A"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7464A" w:rsidRPr="00DF18AB">
        <w:t>TS</w:t>
      </w:r>
      <w:r w:rsidR="00A7464A">
        <w:t> </w:t>
      </w:r>
      <w:r w:rsidR="00A7464A" w:rsidRPr="00DF18AB">
        <w:t>23.203</w:t>
      </w:r>
      <w:r w:rsidR="00A7464A">
        <w:t> </w:t>
      </w:r>
      <w:r w:rsidR="00A7464A"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4D16640F" w:rsidR="00FF365C" w:rsidRPr="00DF18AB" w:rsidRDefault="00FF365C" w:rsidP="00FF365C">
      <w:pPr>
        <w:rPr>
          <w:lang w:eastAsia="ko-KR"/>
        </w:rPr>
      </w:pPr>
      <w:r w:rsidRPr="00DF18AB">
        <w:rPr>
          <w:lang w:eastAsia="ko-KR"/>
        </w:rPr>
        <w:t xml:space="preserve">In the event of loss of coverage for E-UTRAN access,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7464A" w:rsidRPr="00DF18AB">
        <w:rPr>
          <w:lang w:eastAsia="ko-KR"/>
        </w:rPr>
        <w:t>TS</w:t>
      </w:r>
      <w:r w:rsidR="00A7464A">
        <w:rPr>
          <w:lang w:eastAsia="ko-KR"/>
        </w:rPr>
        <w:t> </w:t>
      </w:r>
      <w:r w:rsidR="00A7464A" w:rsidRPr="00DF18AB">
        <w:rPr>
          <w:lang w:eastAsia="ko-KR"/>
        </w:rPr>
        <w:t>23.203</w:t>
      </w:r>
      <w:r w:rsidR="00A7464A">
        <w:rPr>
          <w:lang w:eastAsia="ko-KR"/>
        </w:rPr>
        <w:t> </w:t>
      </w:r>
      <w:r w:rsidR="00A7464A"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w:t>
      </w:r>
    </w:p>
    <w:p w14:paraId="32C6811A" w14:textId="77777777" w:rsidR="00FF365C" w:rsidRPr="00DF18AB" w:rsidRDefault="00FF365C" w:rsidP="00FF365C">
      <w:pPr>
        <w:pStyle w:val="Heading3"/>
      </w:pPr>
      <w:bookmarkStart w:id="510" w:name="_Toc67992590"/>
      <w:r w:rsidRPr="00DF18AB">
        <w:rPr>
          <w:lang w:eastAsia="ko-KR"/>
        </w:rPr>
        <w:t>E</w:t>
      </w:r>
      <w:r w:rsidRPr="00DF18AB">
        <w:t>.2.4.1</w:t>
      </w:r>
      <w:r w:rsidRPr="00DF18AB">
        <w:tab/>
        <w:t>Network initiated session release - P</w:t>
      </w:r>
      <w:r w:rsidRPr="00DF18AB">
        <w:noBreakHyphen/>
        <w:t>CSCF initiated after loss of radio coverage</w:t>
      </w:r>
      <w:bookmarkEnd w:id="510"/>
    </w:p>
    <w:bookmarkStart w:id="511" w:name="_MON_1280568710"/>
    <w:bookmarkEnd w:id="511"/>
    <w:bookmarkStart w:id="512" w:name="_MON_1280568481"/>
    <w:bookmarkEnd w:id="512"/>
    <w:p w14:paraId="0453A129" w14:textId="77777777" w:rsidR="00FF365C" w:rsidRPr="00DF18AB" w:rsidRDefault="00FF365C" w:rsidP="00FF365C">
      <w:pPr>
        <w:pStyle w:val="TH"/>
      </w:pPr>
      <w:r w:rsidRPr="00DF18AB">
        <w:object w:dxaOrig="7380" w:dyaOrig="5410" w14:anchorId="10CCA777">
          <v:shape id="_x0000_i1069" type="#_x0000_t75" style="width:480.25pt;height:351.85pt" o:ole="">
            <v:imagedata r:id="rId159" o:title=""/>
          </v:shape>
          <o:OLEObject Type="Embed" ProgID="Word.Picture.8" ShapeID="_x0000_i1069" DrawAspect="Content" ObjectID="_1678620997" r:id="rId160"/>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320655C1"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54]).</w:t>
      </w:r>
    </w:p>
    <w:p w14:paraId="6A211D60" w14:textId="018DD2D6"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F5894B5"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7464A" w:rsidRPr="00DF18AB">
        <w:t>TS</w:t>
      </w:r>
      <w:r w:rsidR="00A7464A">
        <w:t> </w:t>
      </w:r>
      <w:r w:rsidR="00A7464A" w:rsidRPr="00DF18AB">
        <w:t>23.237</w:t>
      </w:r>
      <w:r w:rsidR="00A7464A">
        <w:t> </w:t>
      </w:r>
      <w:r w:rsidR="00A7464A"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3" w:name="_Toc67992591"/>
      <w:r w:rsidRPr="00DF18AB">
        <w:rPr>
          <w:lang w:eastAsia="ko-KR"/>
        </w:rPr>
        <w:t>E</w:t>
      </w:r>
      <w:r w:rsidRPr="00DF18AB">
        <w:t>.3</w:t>
      </w:r>
      <w:r w:rsidRPr="00DF18AB">
        <w:tab/>
        <w:t>Address and identity management concepts</w:t>
      </w:r>
      <w:bookmarkEnd w:id="513"/>
    </w:p>
    <w:p w14:paraId="088178D9" w14:textId="77777777" w:rsidR="00FF365C" w:rsidRPr="00DF18AB" w:rsidRDefault="00FF365C" w:rsidP="00FF365C">
      <w:pPr>
        <w:pStyle w:val="Heading2"/>
      </w:pPr>
      <w:bookmarkStart w:id="514" w:name="_Toc67992592"/>
      <w:r w:rsidRPr="00DF18AB">
        <w:rPr>
          <w:lang w:eastAsia="ko-KR"/>
        </w:rPr>
        <w:t>E</w:t>
      </w:r>
      <w:r w:rsidRPr="00DF18AB">
        <w:t>.3.1</w:t>
      </w:r>
      <w:r w:rsidRPr="00DF18AB">
        <w:tab/>
        <w:t>Deriving IMS identifiers from the USIM</w:t>
      </w:r>
      <w:bookmarkEnd w:id="514"/>
    </w:p>
    <w:p w14:paraId="6A05CC42" w14:textId="77777777" w:rsidR="00FF365C" w:rsidRPr="00DF18AB" w:rsidRDefault="00FF365C" w:rsidP="00FF365C">
      <w:r w:rsidRPr="00DF18AB">
        <w:t>If the UICC does not contain an ISIM application, then:</w:t>
      </w:r>
    </w:p>
    <w:p w14:paraId="7B79FF5A" w14:textId="701BD9A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7464A" w:rsidRPr="00DF18AB">
        <w:t>TS</w:t>
      </w:r>
      <w:r w:rsidR="00A7464A">
        <w:t> </w:t>
      </w:r>
      <w:r w:rsidR="00A7464A" w:rsidRPr="00DF18AB">
        <w:t>23.003</w:t>
      </w:r>
      <w:r w:rsidR="00A7464A">
        <w:t> </w:t>
      </w:r>
      <w:r w:rsidR="00A7464A" w:rsidRPr="00DF18AB">
        <w:t>[</w:t>
      </w:r>
      <w:r w:rsidRPr="00DF18AB">
        <w:t>24].</w:t>
      </w:r>
    </w:p>
    <w:p w14:paraId="124617CF" w14:textId="6FECB290"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7464A" w:rsidRPr="00DF18AB">
        <w:t>TS</w:t>
      </w:r>
      <w:r w:rsidR="00A7464A">
        <w:t> </w:t>
      </w:r>
      <w:r w:rsidR="00A7464A" w:rsidRPr="00DF18AB">
        <w:t>23.003</w:t>
      </w:r>
      <w:r w:rsidR="00A7464A">
        <w:t> </w:t>
      </w:r>
      <w:r w:rsidR="00A7464A"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15" w:name="_Toc67992593"/>
      <w:r w:rsidRPr="00DF18AB">
        <w:t>E.4</w:t>
      </w:r>
      <w:r w:rsidRPr="00DF18AB">
        <w:tab/>
      </w:r>
      <w:r w:rsidRPr="00DF18AB">
        <w:rPr>
          <w:lang w:eastAsia="ko-KR"/>
        </w:rPr>
        <w:t>Void</w:t>
      </w:r>
      <w:bookmarkEnd w:id="515"/>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16" w:name="_Toc67992594"/>
      <w:r w:rsidRPr="00DF18AB">
        <w:t>E.5</w:t>
      </w:r>
      <w:r w:rsidRPr="00DF18AB">
        <w:tab/>
        <w:t>IP version interworking in IMS</w:t>
      </w:r>
      <w:bookmarkEnd w:id="516"/>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A4D09E7"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7464A" w:rsidRPr="00DF18AB">
        <w:t>TS</w:t>
      </w:r>
      <w:r w:rsidR="00A7464A">
        <w:t> </w:t>
      </w:r>
      <w:r w:rsidR="00A7464A" w:rsidRPr="00DF18AB">
        <w:t>23.221</w:t>
      </w:r>
      <w:r w:rsidR="00A7464A">
        <w:t> </w:t>
      </w:r>
      <w:r w:rsidR="00A7464A" w:rsidRPr="00DF18AB">
        <w:t>[</w:t>
      </w:r>
      <w:r w:rsidRPr="00DF18AB">
        <w:t>7].</w:t>
      </w:r>
    </w:p>
    <w:p w14:paraId="72A96A97" w14:textId="77777777" w:rsidR="00FF365C" w:rsidRPr="00DF18AB" w:rsidRDefault="00FF365C" w:rsidP="00FF365C">
      <w:pPr>
        <w:pStyle w:val="Heading1"/>
      </w:pPr>
      <w:bookmarkStart w:id="517" w:name="_Toc67992595"/>
      <w:r w:rsidRPr="00DF18AB">
        <w:t>E.6</w:t>
      </w:r>
      <w:r w:rsidRPr="00DF18AB">
        <w:tab/>
        <w:t>Usage of NAT in GPRS/EPS</w:t>
      </w:r>
      <w:bookmarkEnd w:id="517"/>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18" w:name="_Toc67992596"/>
      <w:r w:rsidRPr="00DF18AB">
        <w:lastRenderedPageBreak/>
        <w:t>E.7</w:t>
      </w:r>
      <w:r w:rsidRPr="00DF18AB">
        <w:tab/>
        <w:t>Retrieval of Network Provided Location Information in GPRS/EPS</w:t>
      </w:r>
      <w:bookmarkEnd w:id="518"/>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2A73131C"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1B406125"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7464A" w:rsidRPr="00DF18AB">
        <w:t>TS</w:t>
      </w:r>
      <w:r w:rsidR="00A7464A">
        <w:t> </w:t>
      </w:r>
      <w:r w:rsidR="00A7464A" w:rsidRPr="00DF18AB">
        <w:t>29.328</w:t>
      </w:r>
      <w:r w:rsidR="00A7464A">
        <w:t> </w:t>
      </w:r>
      <w:r w:rsidR="00A7464A"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19" w:name="_Toc67992597"/>
      <w:r w:rsidRPr="00DF18AB">
        <w:t>E.8</w:t>
      </w:r>
      <w:r w:rsidRPr="00DF18AB">
        <w:tab/>
        <w:t>Geographical Identifier</w:t>
      </w:r>
      <w:bookmarkEnd w:id="519"/>
    </w:p>
    <w:p w14:paraId="434C25E3" w14:textId="77777777"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0" w:name="_Toc67992598"/>
      <w:r w:rsidRPr="00DF18AB">
        <w:t>E.9</w:t>
      </w:r>
      <w:r w:rsidRPr="00DF18AB">
        <w:tab/>
        <w:t>Support for Paging policy differentiation for IMS services</w:t>
      </w:r>
      <w:bookmarkEnd w:id="520"/>
    </w:p>
    <w:p w14:paraId="7E504EB0" w14:textId="71A590BB"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7464A" w:rsidRPr="00DF18AB">
        <w:t>TS</w:t>
      </w:r>
      <w:r w:rsidR="00A7464A">
        <w:t> </w:t>
      </w:r>
      <w:r w:rsidR="00A7464A" w:rsidRPr="00DF18AB">
        <w:t>22.173</w:t>
      </w:r>
      <w:r w:rsidR="00A7464A">
        <w:t> </w:t>
      </w:r>
      <w:r w:rsidR="00A7464A"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D6CD203" w:rsidR="00FF365C" w:rsidRPr="00DF18AB" w:rsidRDefault="00FF365C" w:rsidP="00FF365C">
      <w:r w:rsidRPr="00DF18AB">
        <w:t xml:space="preserve">P-CSCF may support Paging Policy Differentiation (as defined in </w:t>
      </w:r>
      <w:r w:rsidR="00A7464A" w:rsidRPr="00DF18AB">
        <w:t>TS</w:t>
      </w:r>
      <w:r w:rsidR="00A7464A">
        <w:t> </w:t>
      </w:r>
      <w:r w:rsidR="00A7464A" w:rsidRPr="00DF18AB">
        <w:t>23.401</w:t>
      </w:r>
      <w:r w:rsidR="00A7464A">
        <w:t> </w:t>
      </w:r>
      <w:r w:rsidR="00A7464A"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1" w:name="_Toc67992599"/>
      <w:r w:rsidRPr="00DF18AB">
        <w:t>E.10</w:t>
      </w:r>
      <w:r w:rsidRPr="00DF18AB">
        <w:tab/>
        <w:t>Support of RAN Assisted Codec Adaptation</w:t>
      </w:r>
      <w:bookmarkEnd w:id="521"/>
    </w:p>
    <w:p w14:paraId="6279844F" w14:textId="4CEC4C79"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7464A" w:rsidRPr="00DF18AB">
        <w:t>TS</w:t>
      </w:r>
      <w:r w:rsidR="00A7464A">
        <w:t> </w:t>
      </w:r>
      <w:r w:rsidR="00A7464A" w:rsidRPr="00DF18AB">
        <w:t>26.114</w:t>
      </w:r>
      <w:r w:rsidR="00A7464A">
        <w:t> </w:t>
      </w:r>
      <w:r w:rsidR="00A7464A" w:rsidRPr="00DF18AB">
        <w:t>[</w:t>
      </w:r>
      <w:r w:rsidRPr="00DF18AB">
        <w:t>76] and affects the following system entities: UE, RAN, P-CSCF and PCRF/PCF.</w:t>
      </w:r>
    </w:p>
    <w:p w14:paraId="6AD5A429" w14:textId="791336F3" w:rsidR="00FF365C" w:rsidRPr="00DF18AB" w:rsidRDefault="00FF365C" w:rsidP="00FF365C">
      <w:r w:rsidRPr="00DF18AB">
        <w:t xml:space="preserve">During SIP registration or emergency registration if the network supports ANBR as specified in </w:t>
      </w:r>
      <w:r w:rsidR="00A7464A" w:rsidRPr="00DF18AB">
        <w:t>TS</w:t>
      </w:r>
      <w:r w:rsidR="00A7464A">
        <w:t> </w:t>
      </w:r>
      <w:r w:rsidR="00A7464A" w:rsidRPr="00DF18AB">
        <w:t>26.114</w:t>
      </w:r>
      <w:r w:rsidR="00A7464A">
        <w:t> </w:t>
      </w:r>
      <w:r w:rsidR="00A7464A" w:rsidRPr="00DF18AB">
        <w:t>[</w:t>
      </w:r>
      <w:r w:rsidRPr="00DF18AB">
        <w:t xml:space="preserve">76] and RAN-assisted codec adaptation as specified in </w:t>
      </w:r>
      <w:r w:rsidR="00A7464A" w:rsidRPr="00DF18AB">
        <w:t>TS</w:t>
      </w:r>
      <w:r w:rsidR="00A7464A">
        <w:t> </w:t>
      </w:r>
      <w:r w:rsidR="00A7464A" w:rsidRPr="00DF18AB">
        <w:t>36.300</w:t>
      </w:r>
      <w:r w:rsidR="00A7464A">
        <w:t> </w:t>
      </w:r>
      <w:r w:rsidR="00A7464A" w:rsidRPr="00DF18AB">
        <w:t>[</w:t>
      </w:r>
      <w:r w:rsidRPr="00DF18AB">
        <w:t xml:space="preserve">99] and </w:t>
      </w:r>
      <w:r w:rsidR="00A7464A" w:rsidRPr="00DF18AB">
        <w:t>TS</w:t>
      </w:r>
      <w:r w:rsidR="00A7464A">
        <w:t> </w:t>
      </w:r>
      <w:r w:rsidR="00A7464A" w:rsidRPr="00DF18AB">
        <w:t>36.321</w:t>
      </w:r>
      <w:r w:rsidR="00A7464A">
        <w:t> </w:t>
      </w:r>
      <w:r w:rsidR="00A7464A"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7A79C667" w:rsidR="00FF365C" w:rsidRPr="00DF18AB" w:rsidRDefault="00FF365C" w:rsidP="00FF365C">
      <w:r w:rsidRPr="00DF18AB">
        <w:t xml:space="preserve">As specified in </w:t>
      </w:r>
      <w:r w:rsidR="00A7464A" w:rsidRPr="00DF18AB">
        <w:t>TS</w:t>
      </w:r>
      <w:r w:rsidR="00A7464A">
        <w:t> </w:t>
      </w:r>
      <w:r w:rsidR="00A7464A" w:rsidRPr="00DF18AB">
        <w:t>26.114</w:t>
      </w:r>
      <w:r w:rsidR="00A7464A">
        <w:t> </w:t>
      </w:r>
      <w:r w:rsidR="00A7464A"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63D1B67A" w:rsidR="00FF365C" w:rsidRPr="00DF18AB" w:rsidRDefault="00FF365C" w:rsidP="00FF365C">
      <w:r w:rsidRPr="00DF18AB">
        <w:t xml:space="preserve">A UE supporting Multimedia Telephony and RAN assisted codec adaptation shall support the procedures described in </w:t>
      </w:r>
      <w:r w:rsidR="00A7464A" w:rsidRPr="00DF18AB">
        <w:t>TS</w:t>
      </w:r>
      <w:r w:rsidR="00A7464A">
        <w:t> </w:t>
      </w:r>
      <w:r w:rsidR="00A7464A" w:rsidRPr="00DF18AB">
        <w:t>26.114</w:t>
      </w:r>
      <w:r w:rsidR="00A7464A">
        <w:t> </w:t>
      </w:r>
      <w:r w:rsidR="00A7464A" w:rsidRPr="00DF18AB">
        <w:t>[</w:t>
      </w:r>
      <w:r w:rsidRPr="00DF18AB">
        <w:t>76].</w:t>
      </w:r>
    </w:p>
    <w:p w14:paraId="7D544A9A" w14:textId="77777777" w:rsidR="00FF365C" w:rsidRPr="00DF18AB" w:rsidRDefault="00FF365C" w:rsidP="00FF365C">
      <w:pPr>
        <w:pStyle w:val="Heading8"/>
      </w:pPr>
      <w:r w:rsidRPr="00DF18AB">
        <w:br w:type="page"/>
      </w:r>
      <w:bookmarkStart w:id="522" w:name="_Toc67992600"/>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2"/>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3" w:name="_Toc67992601"/>
      <w:r w:rsidRPr="00DF18AB">
        <w:lastRenderedPageBreak/>
        <w:t>Annex G (normative):</w:t>
      </w:r>
      <w:r w:rsidRPr="00DF18AB">
        <w:br/>
        <w:t>Reference Architecture and procedures when the NAT is invoked between the UE and the IMS domain</w:t>
      </w:r>
      <w:bookmarkEnd w:id="523"/>
    </w:p>
    <w:p w14:paraId="4068B410" w14:textId="77777777" w:rsidR="00FF365C" w:rsidRPr="00DF18AB" w:rsidRDefault="00FF365C" w:rsidP="00FF365C">
      <w:pPr>
        <w:pStyle w:val="Heading1"/>
      </w:pPr>
      <w:bookmarkStart w:id="524" w:name="_Toc67992602"/>
      <w:r w:rsidRPr="00DF18AB">
        <w:t>G.1</w:t>
      </w:r>
      <w:r w:rsidRPr="00DF18AB">
        <w:tab/>
        <w:t>General</w:t>
      </w:r>
      <w:bookmarkEnd w:id="524"/>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FF365C">
      <w:pPr>
        <w:pStyle w:val="Heading3"/>
      </w:pPr>
      <w:bookmarkStart w:id="525" w:name="_Toc67992603"/>
      <w:r w:rsidRPr="00DF18AB">
        <w:t>G.1.1</w:t>
      </w:r>
      <w:r w:rsidRPr="00DF18AB">
        <w:tab/>
        <w:t>General requirements</w:t>
      </w:r>
      <w:bookmarkEnd w:id="525"/>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26" w:name="_Toc67992604"/>
      <w:r w:rsidRPr="00DF18AB">
        <w:t>G.2</w:t>
      </w:r>
      <w:r w:rsidRPr="00DF18AB">
        <w:tab/>
        <w:t>Reference models</w:t>
      </w:r>
      <w:bookmarkEnd w:id="526"/>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FF365C">
      <w:pPr>
        <w:pStyle w:val="Heading3"/>
      </w:pPr>
      <w:bookmarkStart w:id="527" w:name="_Toc67992605"/>
      <w:r w:rsidRPr="00DF18AB">
        <w:lastRenderedPageBreak/>
        <w:t>G.2.1</w:t>
      </w:r>
      <w:r w:rsidRPr="00DF18AB">
        <w:tab/>
        <w:t>IMS-ALG and IMS Access Gateway model</w:t>
      </w:r>
      <w:bookmarkEnd w:id="527"/>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28" w:name="_MON_1182714963"/>
    <w:bookmarkStart w:id="529" w:name="_MON_1182715005"/>
    <w:bookmarkStart w:id="530" w:name="_MON_1182743205"/>
    <w:bookmarkStart w:id="531" w:name="_MON_1187595183"/>
    <w:bookmarkStart w:id="532" w:name="_MON_1176027174"/>
    <w:bookmarkStart w:id="533" w:name="_MON_1176028687"/>
    <w:bookmarkStart w:id="534" w:name="_MON_1176029387"/>
    <w:bookmarkStart w:id="535" w:name="_MON_1178543981"/>
    <w:bookmarkStart w:id="536" w:name="_MON_1178607234"/>
    <w:bookmarkStart w:id="537" w:name="_MON_1180329876"/>
    <w:bookmarkStart w:id="538" w:name="_MON_1180329911"/>
    <w:bookmarkStart w:id="539" w:name="_MON_1180524574"/>
    <w:bookmarkStart w:id="540" w:name="_MON_1181590063"/>
    <w:bookmarkStart w:id="541" w:name="_MON_1181591510"/>
    <w:bookmarkStart w:id="542" w:name="_MON_1181591618"/>
    <w:bookmarkStart w:id="543" w:name="_MON_1182713296"/>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Start w:id="544" w:name="_MON_1182713611"/>
    <w:bookmarkEnd w:id="544"/>
    <w:p w14:paraId="2E16AA20" w14:textId="77777777" w:rsidR="00FF365C" w:rsidRPr="00DF18AB" w:rsidRDefault="00FF365C" w:rsidP="00FF365C">
      <w:pPr>
        <w:pStyle w:val="TH"/>
      </w:pPr>
      <w:r w:rsidRPr="00DF18AB">
        <w:object w:dxaOrig="6080" w:dyaOrig="3040" w14:anchorId="16412D57">
          <v:shape id="_x0000_i1070" type="#_x0000_t75" style="width:303.6pt;height:152.15pt" o:ole="">
            <v:imagedata r:id="rId161" o:title=""/>
          </v:shape>
          <o:OLEObject Type="Embed" ProgID="PowerPoint.Slide.8" ShapeID="_x0000_i1070" DrawAspect="Content" ObjectID="_1678620998" r:id="rId162"/>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45" w:name="_MON_1186321406"/>
    <w:bookmarkEnd w:id="545"/>
    <w:bookmarkStart w:id="546" w:name="_MON_1184062767"/>
    <w:bookmarkEnd w:id="546"/>
    <w:p w14:paraId="4C06236F" w14:textId="77777777" w:rsidR="00FF365C" w:rsidRPr="00DF18AB" w:rsidRDefault="00FF365C" w:rsidP="00FF365C">
      <w:pPr>
        <w:pStyle w:val="TH"/>
      </w:pPr>
      <w:r w:rsidRPr="00DF18AB">
        <w:object w:dxaOrig="6080" w:dyaOrig="3040" w14:anchorId="5D75236B">
          <v:shape id="_x0000_i1071" type="#_x0000_t75" style="width:303.6pt;height:152.15pt" o:ole="">
            <v:imagedata r:id="rId163" o:title=""/>
          </v:shape>
          <o:OLEObject Type="Embed" ProgID="PowerPoint.Slide.8" ShapeID="_x0000_i1071" DrawAspect="Content" ObjectID="_1678620999" r:id="rId164"/>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FF365C">
      <w:pPr>
        <w:pStyle w:val="Heading3"/>
      </w:pPr>
      <w:bookmarkStart w:id="547" w:name="_Toc67992606"/>
      <w:r w:rsidRPr="00DF18AB">
        <w:t>G.2.2</w:t>
      </w:r>
      <w:r w:rsidRPr="00DF18AB">
        <w:tab/>
        <w:t>ICE and Outbound reference model</w:t>
      </w:r>
      <w:bookmarkEnd w:id="547"/>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48" w:name="_Toc67992607"/>
      <w:r w:rsidRPr="00DF18AB">
        <w:t>G.3</w:t>
      </w:r>
      <w:r w:rsidRPr="00DF18AB">
        <w:tab/>
        <w:t>Network elements for employing the IMS-ALG and IMS Access Gateway</w:t>
      </w:r>
      <w:bookmarkEnd w:id="548"/>
    </w:p>
    <w:p w14:paraId="08A326B4" w14:textId="77777777" w:rsidR="00FF365C" w:rsidRPr="00DF18AB" w:rsidRDefault="00FF365C" w:rsidP="00FF365C">
      <w:pPr>
        <w:pStyle w:val="Heading2"/>
      </w:pPr>
      <w:bookmarkStart w:id="549" w:name="_Toc67992608"/>
      <w:r w:rsidRPr="00DF18AB">
        <w:t>G.3.1</w:t>
      </w:r>
      <w:r w:rsidRPr="00DF18AB">
        <w:tab/>
        <w:t>Required functions of the P</w:t>
      </w:r>
      <w:r w:rsidRPr="00DF18AB">
        <w:noBreakHyphen/>
        <w:t>CSCF</w:t>
      </w:r>
      <w:bookmarkEnd w:id="549"/>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1D19965D"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7464A" w:rsidRPr="00DF18AB">
        <w:t>TS</w:t>
      </w:r>
      <w:r w:rsidR="00A7464A">
        <w:t> </w:t>
      </w:r>
      <w:r w:rsidR="00A7464A" w:rsidRPr="00DF18AB">
        <w:t>23.333</w:t>
      </w:r>
      <w:r w:rsidR="00A7464A">
        <w:t> </w:t>
      </w:r>
      <w:r w:rsidR="00A7464A"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0" w:name="_Toc67992609"/>
      <w:r w:rsidRPr="00DF18AB">
        <w:t>G.3.2</w:t>
      </w:r>
      <w:r w:rsidRPr="00DF18AB">
        <w:tab/>
        <w:t>Required functions of the IMS Access Gateway</w:t>
      </w:r>
      <w:bookmarkEnd w:id="550"/>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1" w:name="_Toc67992610"/>
      <w:r w:rsidRPr="00DF18AB">
        <w:t>G.3.3</w:t>
      </w:r>
      <w:r w:rsidRPr="00DF18AB">
        <w:tab/>
        <w:t>Iq reference point</w:t>
      </w:r>
      <w:bookmarkEnd w:id="551"/>
    </w:p>
    <w:p w14:paraId="5977BDAB" w14:textId="1539EE83"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7464A" w:rsidRPr="00DF18AB">
        <w:t>TS</w:t>
      </w:r>
      <w:r w:rsidR="00A7464A">
        <w:t> </w:t>
      </w:r>
      <w:r w:rsidR="00A7464A" w:rsidRPr="00DF18AB">
        <w:t>23.334</w:t>
      </w:r>
      <w:r w:rsidR="00A7464A">
        <w:t> </w:t>
      </w:r>
      <w:r w:rsidR="00A7464A" w:rsidRPr="00DF18AB">
        <w:t>[</w:t>
      </w:r>
      <w:r w:rsidRPr="00DF18AB">
        <w:t>74].</w:t>
      </w:r>
    </w:p>
    <w:p w14:paraId="61B423DC" w14:textId="77777777" w:rsidR="00FF365C" w:rsidRPr="00DF18AB" w:rsidRDefault="00FF365C" w:rsidP="00FF365C">
      <w:pPr>
        <w:pStyle w:val="Heading1"/>
      </w:pPr>
      <w:bookmarkStart w:id="552" w:name="_Toc67992611"/>
      <w:r w:rsidRPr="00DF18AB">
        <w:t>G.4</w:t>
      </w:r>
      <w:r w:rsidRPr="00DF18AB">
        <w:tab/>
        <w:t>Procedures for employing the IMS-ALG and IMS Access Gateway</w:t>
      </w:r>
      <w:bookmarkEnd w:id="552"/>
    </w:p>
    <w:p w14:paraId="56D0877C" w14:textId="77777777" w:rsidR="00FF365C" w:rsidRPr="00DF18AB" w:rsidRDefault="00FF365C" w:rsidP="00FF365C">
      <w:pPr>
        <w:pStyle w:val="Heading2"/>
      </w:pPr>
      <w:bookmarkStart w:id="553" w:name="_Toc67992612"/>
      <w:r w:rsidRPr="00DF18AB">
        <w:t>G.4.1</w:t>
      </w:r>
      <w:r w:rsidRPr="00DF18AB">
        <w:tab/>
        <w:t>General</w:t>
      </w:r>
      <w:bookmarkEnd w:id="553"/>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4" w:name="_Toc67992613"/>
      <w:r w:rsidRPr="00DF18AB">
        <w:t>G.4.2</w:t>
      </w:r>
      <w:r w:rsidRPr="00DF18AB">
        <w:tab/>
        <w:t>NAT detection in P</w:t>
      </w:r>
      <w:r w:rsidRPr="00DF18AB">
        <w:noBreakHyphen/>
        <w:t>CSCF</w:t>
      </w:r>
      <w:bookmarkEnd w:id="554"/>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55" w:name="_Toc67992614"/>
      <w:r w:rsidRPr="00DF18AB">
        <w:t>G.4.3</w:t>
      </w:r>
      <w:r w:rsidRPr="00DF18AB">
        <w:tab/>
        <w:t>Session establishment procedure</w:t>
      </w:r>
      <w:bookmarkEnd w:id="55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56" w:name="_MON_1185778851"/>
    <w:bookmarkStart w:id="557" w:name="_MON_1186493743"/>
    <w:bookmarkStart w:id="558" w:name="_MON_1187606716"/>
    <w:bookmarkStart w:id="559" w:name="_MON_1146045166"/>
    <w:bookmarkStart w:id="560" w:name="_MON_1146052189"/>
    <w:bookmarkStart w:id="561" w:name="_MON_1148206972"/>
    <w:bookmarkStart w:id="562" w:name="_MON_1182059828"/>
    <w:bookmarkStart w:id="563" w:name="_MON_1182061818"/>
    <w:bookmarkStart w:id="564" w:name="_MON_1182062158"/>
    <w:bookmarkStart w:id="565" w:name="_MON_1182065930"/>
    <w:bookmarkStart w:id="566" w:name="_MON_1182066150"/>
    <w:bookmarkStart w:id="567" w:name="_MON_1182067292"/>
    <w:bookmarkStart w:id="568" w:name="_MON_1182067780"/>
    <w:bookmarkStart w:id="569" w:name="_MON_1182067876"/>
    <w:bookmarkStart w:id="570" w:name="_MON_1185715630"/>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Start w:id="571" w:name="_MON_1185715717"/>
    <w:bookmarkEnd w:id="571"/>
    <w:p w14:paraId="48837A8E" w14:textId="77777777" w:rsidR="00FF365C" w:rsidRPr="00DF18AB" w:rsidRDefault="00FF365C" w:rsidP="00FF365C">
      <w:pPr>
        <w:pStyle w:val="TH"/>
      </w:pPr>
      <w:r w:rsidRPr="00DF18AB">
        <w:object w:dxaOrig="8580" w:dyaOrig="4902" w14:anchorId="37B104E7">
          <v:shape id="_x0000_i1072" type="#_x0000_t75" style="width:429.95pt;height:245.2pt" o:ole="">
            <v:imagedata r:id="rId166" o:title=""/>
          </v:shape>
          <o:OLEObject Type="Embed" ProgID="PowerPoint.Slide.8" ShapeID="_x0000_i1072" DrawAspect="Content" ObjectID="_1678621000" r:id="rId167"/>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2" w:name="_Toc67992615"/>
      <w:r w:rsidRPr="00DF18AB">
        <w:t>G.4.4</w:t>
      </w:r>
      <w:r w:rsidRPr="00DF18AB">
        <w:tab/>
        <w:t>Session release procedure</w:t>
      </w:r>
      <w:bookmarkEnd w:id="572"/>
    </w:p>
    <w:p w14:paraId="5EAB3C43" w14:textId="77777777" w:rsidR="00FF365C" w:rsidRPr="00DF18AB" w:rsidRDefault="00FF365C" w:rsidP="00FF365C">
      <w:r w:rsidRPr="00DF18AB">
        <w:t>This procedure is applied when a session has to be released, for which the IMS-ALG function is invoked.</w:t>
      </w:r>
    </w:p>
    <w:bookmarkStart w:id="573" w:name="_MON_1185781998"/>
    <w:bookmarkStart w:id="574" w:name="_MON_1185796545"/>
    <w:bookmarkStart w:id="575" w:name="_MON_1187759387"/>
    <w:bookmarkEnd w:id="573"/>
    <w:bookmarkEnd w:id="574"/>
    <w:bookmarkEnd w:id="575"/>
    <w:bookmarkStart w:id="576" w:name="_MON_1185781526"/>
    <w:bookmarkEnd w:id="576"/>
    <w:p w14:paraId="6A33C17C" w14:textId="77777777" w:rsidR="00FF365C" w:rsidRPr="00DF18AB" w:rsidRDefault="00FF365C" w:rsidP="00FF365C">
      <w:pPr>
        <w:pStyle w:val="TH"/>
      </w:pPr>
      <w:r w:rsidRPr="00DF18AB">
        <w:object w:dxaOrig="8400" w:dyaOrig="2160" w14:anchorId="1D15D62E">
          <v:shape id="_x0000_i1073" type="#_x0000_t75" style="width:418.4pt;height:108pt" o:ole="">
            <v:imagedata r:id="rId168" o:title=""/>
          </v:shape>
          <o:OLEObject Type="Embed" ProgID="PowerPoint.Slide.8" ShapeID="_x0000_i1073" DrawAspect="Content" ObjectID="_1678621001" r:id="rId169"/>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77" w:name="_Toc67992616"/>
      <w:r w:rsidRPr="00DF18AB">
        <w:t>G.4.5</w:t>
      </w:r>
      <w:r w:rsidRPr="00DF18AB">
        <w:tab/>
        <w:t>Session modification</w:t>
      </w:r>
      <w:bookmarkEnd w:id="577"/>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78" w:name="_Toc67992617"/>
      <w:r w:rsidRPr="00DF18AB">
        <w:t>G.4.6</w:t>
      </w:r>
      <w:r w:rsidRPr="00DF18AB">
        <w:tab/>
        <w:t>Media forwarding in the IMS Access Gateway</w:t>
      </w:r>
      <w:bookmarkEnd w:id="578"/>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79" w:name="_MON_1185791745"/>
    <w:bookmarkEnd w:id="579"/>
    <w:p w14:paraId="2AC18B5B" w14:textId="77777777" w:rsidR="00FF365C" w:rsidRPr="00DF18AB" w:rsidRDefault="00FF365C" w:rsidP="00FF365C">
      <w:pPr>
        <w:pStyle w:val="TH"/>
      </w:pPr>
      <w:r w:rsidRPr="00DF18AB">
        <w:object w:dxaOrig="8400" w:dyaOrig="2160" w14:anchorId="69C66864">
          <v:shape id="_x0000_i1074" type="#_x0000_t75" style="width:418.4pt;height:108pt" o:ole="">
            <v:imagedata r:id="rId170" o:title=""/>
          </v:shape>
          <o:OLEObject Type="Embed" ProgID="PowerPoint.Slide.8" ShapeID="_x0000_i1074" DrawAspect="Content" ObjectID="_1678621002" r:id="rId171"/>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0" w:name="_Toc67992618"/>
      <w:r w:rsidRPr="00DF18AB">
        <w:t>G.5</w:t>
      </w:r>
      <w:r w:rsidRPr="00DF18AB">
        <w:tab/>
        <w:t>Network elements for employing NAT Traversal for ICE and Outbound</w:t>
      </w:r>
      <w:bookmarkEnd w:id="580"/>
    </w:p>
    <w:p w14:paraId="6F52353A" w14:textId="77777777" w:rsidR="00FF365C" w:rsidRPr="00DF18AB" w:rsidRDefault="00FF365C" w:rsidP="00FF365C">
      <w:pPr>
        <w:pStyle w:val="Heading2"/>
      </w:pPr>
      <w:bookmarkStart w:id="581" w:name="_Toc67992619"/>
      <w:r w:rsidRPr="00DF18AB">
        <w:t>G.5.1</w:t>
      </w:r>
      <w:r w:rsidRPr="00DF18AB">
        <w:tab/>
        <w:t>General requirements</w:t>
      </w:r>
      <w:bookmarkEnd w:id="581"/>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2" w:name="_Toc67992620"/>
      <w:r w:rsidRPr="00DF18AB">
        <w:t>G.5.2</w:t>
      </w:r>
      <w:r w:rsidRPr="00DF18AB">
        <w:tab/>
        <w:t>ICE</w:t>
      </w:r>
      <w:bookmarkEnd w:id="582"/>
    </w:p>
    <w:p w14:paraId="4213154F" w14:textId="77777777" w:rsidR="00FF365C" w:rsidRPr="00DF18AB" w:rsidRDefault="00FF365C" w:rsidP="00FF365C">
      <w:pPr>
        <w:pStyle w:val="Heading3"/>
      </w:pPr>
      <w:bookmarkStart w:id="583" w:name="_Toc67992621"/>
      <w:r w:rsidRPr="00DF18AB">
        <w:t>G.5.2.1</w:t>
      </w:r>
      <w:r w:rsidRPr="00DF18AB">
        <w:tab/>
        <w:t>Overview</w:t>
      </w:r>
      <w:bookmarkEnd w:id="58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4" w:name="_Toc67992622"/>
      <w:r w:rsidRPr="00DF18AB">
        <w:lastRenderedPageBreak/>
        <w:t>G.5.2.2</w:t>
      </w:r>
      <w:r w:rsidRPr="00DF18AB">
        <w:tab/>
        <w:t>Required functions of the UE</w:t>
      </w:r>
      <w:bookmarkEnd w:id="584"/>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85" w:name="_Toc67992623"/>
      <w:r w:rsidRPr="00DF18AB">
        <w:t>G.5.2.3</w:t>
      </w:r>
      <w:r w:rsidRPr="00DF18AB">
        <w:tab/>
        <w:t>Required functions of the STUN relay server</w:t>
      </w:r>
      <w:bookmarkEnd w:id="585"/>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86" w:name="_Toc67992624"/>
      <w:r w:rsidRPr="00DF18AB">
        <w:t>G.5.2.4</w:t>
      </w:r>
      <w:r w:rsidRPr="00DF18AB">
        <w:tab/>
        <w:t>Required functions of the STUN server</w:t>
      </w:r>
      <w:bookmarkEnd w:id="586"/>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87" w:name="_Toc67992625"/>
      <w:r w:rsidRPr="00DF18AB">
        <w:rPr>
          <w:kern w:val="2"/>
          <w:lang w:eastAsia="zh-CN"/>
        </w:rPr>
        <w:lastRenderedPageBreak/>
        <w:t>G.5.3</w:t>
      </w:r>
      <w:r w:rsidRPr="00DF18AB">
        <w:rPr>
          <w:kern w:val="2"/>
          <w:lang w:eastAsia="zh-CN"/>
        </w:rPr>
        <w:tab/>
        <w:t>Outbound</w:t>
      </w:r>
      <w:bookmarkEnd w:id="587"/>
    </w:p>
    <w:p w14:paraId="6C05A7B0" w14:textId="77777777" w:rsidR="00FF365C" w:rsidRPr="00DF18AB" w:rsidRDefault="00FF365C" w:rsidP="00FF365C">
      <w:pPr>
        <w:pStyle w:val="Heading3"/>
        <w:rPr>
          <w:kern w:val="2"/>
          <w:lang w:eastAsia="zh-CN"/>
        </w:rPr>
      </w:pPr>
      <w:bookmarkStart w:id="588" w:name="_Toc67992626"/>
      <w:r w:rsidRPr="00DF18AB">
        <w:rPr>
          <w:kern w:val="2"/>
          <w:lang w:eastAsia="zh-CN"/>
        </w:rPr>
        <w:t>G.5.3.1</w:t>
      </w:r>
      <w:r w:rsidRPr="00DF18AB">
        <w:rPr>
          <w:kern w:val="2"/>
          <w:lang w:eastAsia="zh-CN"/>
        </w:rPr>
        <w:tab/>
        <w:t>Overview</w:t>
      </w:r>
      <w:bookmarkEnd w:id="588"/>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89" w:name="_Toc67992627"/>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89"/>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0" w:name="_Toc67992628"/>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0"/>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1" w:name="_Toc67992629"/>
      <w:r w:rsidRPr="00DF18AB">
        <w:rPr>
          <w:kern w:val="2"/>
          <w:lang w:eastAsia="zh-CN"/>
        </w:rPr>
        <w:t>G.5.3.4</w:t>
      </w:r>
      <w:r w:rsidRPr="00DF18AB">
        <w:rPr>
          <w:kern w:val="2"/>
          <w:lang w:eastAsia="zh-CN"/>
        </w:rPr>
        <w:tab/>
        <w:t>Required functions of the UE</w:t>
      </w:r>
      <w:bookmarkEnd w:id="591"/>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2" w:name="_Toc67992630"/>
      <w:r w:rsidRPr="00DF18AB">
        <w:rPr>
          <w:kern w:val="2"/>
          <w:lang w:eastAsia="zh-CN"/>
        </w:rPr>
        <w:t>G.6</w:t>
      </w:r>
      <w:r w:rsidRPr="00DF18AB">
        <w:rPr>
          <w:kern w:val="2"/>
          <w:lang w:eastAsia="zh-CN"/>
        </w:rPr>
        <w:tab/>
        <w:t>Procedures for employing ICE and Outbound</w:t>
      </w:r>
      <w:bookmarkEnd w:id="592"/>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3" w:name="_Toc67992631"/>
      <w:r w:rsidRPr="00DF18AB">
        <w:rPr>
          <w:kern w:val="2"/>
          <w:lang w:eastAsia="zh-CN"/>
        </w:rPr>
        <w:t>G.6.1</w:t>
      </w:r>
      <w:r w:rsidRPr="00DF18AB">
        <w:rPr>
          <w:kern w:val="2"/>
          <w:lang w:eastAsia="zh-CN"/>
        </w:rPr>
        <w:tab/>
        <w:t>Flow establishment procedures</w:t>
      </w:r>
      <w:bookmarkEnd w:id="59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075" type="#_x0000_t75" style="width:379pt;height:299.55pt" o:ole="">
            <v:imagedata r:id="rId172" o:title=""/>
          </v:shape>
          <o:OLEObject Type="Embed" ProgID="Visio.Drawing.11" ShapeID="_x0000_i1075" DrawAspect="Content" ObjectID="_1678621003" r:id="rId173"/>
        </w:object>
      </w:r>
    </w:p>
    <w:p w14:paraId="54209E2F" w14:textId="77777777" w:rsidR="00FF365C" w:rsidRPr="00DF18AB" w:rsidRDefault="00FF365C" w:rsidP="00FF365C">
      <w:pPr>
        <w:pStyle w:val="TF"/>
        <w:rPr>
          <w:rFonts w:eastAsia="SimSun"/>
          <w:kern w:val="2"/>
          <w:lang w:eastAsia="zh-CN"/>
        </w:rPr>
      </w:pPr>
      <w:r w:rsidRPr="00DF18AB">
        <w:rPr>
          <w:rFonts w:eastAsia="SimSun"/>
          <w:kern w:val="2"/>
          <w:lang w:eastAsia="zh-C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4" w:name="_Toc67992632"/>
      <w:r w:rsidRPr="00DF18AB">
        <w:rPr>
          <w:rFonts w:eastAsia="SimSun"/>
          <w:kern w:val="2"/>
          <w:lang w:eastAsia="zh-CN"/>
        </w:rPr>
        <w:t>G.6.2</w:t>
      </w:r>
      <w:r w:rsidRPr="00DF18AB">
        <w:rPr>
          <w:rFonts w:eastAsia="SimSun"/>
          <w:kern w:val="2"/>
          <w:lang w:eastAsia="zh-CN"/>
        </w:rPr>
        <w:tab/>
        <w:t>Session establishment procedures</w:t>
      </w:r>
      <w:bookmarkEnd w:id="594"/>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076" type="#_x0000_t75" style="width:481.6pt;height:604.55pt" o:ole="">
            <v:imagedata r:id="rId174" o:title=""/>
          </v:shape>
          <o:OLEObject Type="Embed" ProgID="Visio.Drawing.11" ShapeID="_x0000_i1076" DrawAspect="Content" ObjectID="_1678621004" r:id="rId175"/>
        </w:object>
      </w:r>
    </w:p>
    <w:p w14:paraId="6870B2CF" w14:textId="77777777" w:rsidR="00FF365C" w:rsidRPr="00DF18AB" w:rsidRDefault="00FF365C" w:rsidP="00FF365C">
      <w:pPr>
        <w:pStyle w:val="TF"/>
        <w:rPr>
          <w:rFonts w:eastAsia="SimSun"/>
          <w:kern w:val="2"/>
          <w:lang w:eastAsia="zh-CN"/>
        </w:rPr>
      </w:pPr>
      <w:r w:rsidRPr="00DF18AB">
        <w:rPr>
          <w:rFonts w:eastAsia="SimSun"/>
          <w:kern w:val="2"/>
          <w:lang w:eastAsia="zh-C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595" w:name="_Toc67992633"/>
      <w:r w:rsidRPr="00DF18AB">
        <w:rPr>
          <w:rFonts w:eastAsia="SimSun"/>
          <w:kern w:val="2"/>
          <w:lang w:eastAsia="zh-CN"/>
        </w:rPr>
        <w:t>G.6.3</w:t>
      </w:r>
      <w:r w:rsidRPr="00DF18AB">
        <w:rPr>
          <w:rFonts w:eastAsia="SimSun"/>
          <w:kern w:val="2"/>
          <w:lang w:eastAsia="zh-CN"/>
        </w:rPr>
        <w:tab/>
        <w:t>Session release procedures</w:t>
      </w:r>
      <w:bookmarkEnd w:id="595"/>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077" type="#_x0000_t75" style="width:237.05pt;height:299.55pt" o:ole="">
            <v:imagedata r:id="rId176" o:title=""/>
          </v:shape>
          <o:OLEObject Type="Embed" ProgID="Visio.Drawing.11" ShapeID="_x0000_i1077" DrawAspect="Content" ObjectID="_1678621005" r:id="rId177"/>
        </w:object>
      </w:r>
    </w:p>
    <w:p w14:paraId="77E3F864" w14:textId="77777777" w:rsidR="00FF365C" w:rsidRPr="00DF18AB" w:rsidRDefault="00FF365C" w:rsidP="00FF365C">
      <w:pPr>
        <w:pStyle w:val="TF"/>
        <w:rPr>
          <w:rFonts w:eastAsia="SimSun"/>
          <w:kern w:val="2"/>
          <w:lang w:eastAsia="zh-CN"/>
        </w:rPr>
      </w:pPr>
      <w:r w:rsidRPr="00DF18AB">
        <w:rPr>
          <w:rFonts w:eastAsia="SimSun"/>
          <w:kern w:val="2"/>
          <w:lang w:eastAsia="zh-C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596" w:name="_Toc67992634"/>
      <w:r w:rsidRPr="00DF18AB">
        <w:rPr>
          <w:rFonts w:eastAsia="SimSun"/>
          <w:kern w:val="2"/>
          <w:lang w:eastAsia="zh-CN"/>
        </w:rPr>
        <w:t>G.6.4</w:t>
      </w:r>
      <w:r w:rsidRPr="00DF18AB">
        <w:rPr>
          <w:rFonts w:eastAsia="SimSun"/>
          <w:kern w:val="2"/>
          <w:lang w:eastAsia="zh-CN"/>
        </w:rPr>
        <w:tab/>
        <w:t>Session modification procedures</w:t>
      </w:r>
      <w:bookmarkEnd w:id="596"/>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597" w:name="_Toc67992635"/>
      <w:r w:rsidRPr="00DF18AB">
        <w:rPr>
          <w:rFonts w:eastAsia="SimSun"/>
          <w:kern w:val="2"/>
          <w:lang w:eastAsia="zh-CN"/>
        </w:rPr>
        <w:t>G.6.5</w:t>
      </w:r>
      <w:r w:rsidRPr="00DF18AB">
        <w:rPr>
          <w:rFonts w:eastAsia="SimSun"/>
          <w:kern w:val="2"/>
          <w:lang w:eastAsia="zh-CN"/>
        </w:rPr>
        <w:tab/>
        <w:t>Policy and Charging Control procedures</w:t>
      </w:r>
      <w:bookmarkEnd w:id="597"/>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598" w:name="_Toc67992636"/>
      <w:r w:rsidRPr="00DF18AB">
        <w:rPr>
          <w:rFonts w:eastAsia="SimSun"/>
          <w:kern w:val="2"/>
          <w:lang w:eastAsia="zh-CN"/>
        </w:rPr>
        <w:t>G.6.6</w:t>
      </w:r>
      <w:r w:rsidRPr="00DF18AB">
        <w:rPr>
          <w:rFonts w:eastAsia="SimSun"/>
          <w:kern w:val="2"/>
          <w:lang w:eastAsia="zh-CN"/>
        </w:rPr>
        <w:tab/>
        <w:t>Detection of NAT Traversal support</w:t>
      </w:r>
      <w:bookmarkEnd w:id="598"/>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599" w:name="_Toc67992637"/>
      <w:r w:rsidRPr="00DF18AB">
        <w:rPr>
          <w:rFonts w:eastAsia="SimSun"/>
          <w:kern w:val="2"/>
          <w:lang w:eastAsia="zh-CN"/>
        </w:rPr>
        <w:t>G.6.7</w:t>
      </w:r>
      <w:r w:rsidRPr="00DF18AB">
        <w:rPr>
          <w:rFonts w:eastAsia="SimSun"/>
          <w:kern w:val="2"/>
          <w:lang w:eastAsia="zh-CN"/>
        </w:rPr>
        <w:tab/>
        <w:t>Procedures at other IMS entities processing SDP</w:t>
      </w:r>
      <w:bookmarkEnd w:id="599"/>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0" w:name="_Toc67992638"/>
      <w:r w:rsidRPr="00DF18AB">
        <w:lastRenderedPageBreak/>
        <w:t>Annex H (informative):</w:t>
      </w:r>
      <w:r w:rsidRPr="00DF18AB">
        <w:br/>
        <w:t>Example HSS deployment</w:t>
      </w:r>
      <w:bookmarkEnd w:id="60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A937713" w:rsidR="00FF365C" w:rsidRPr="00DF18AB" w:rsidRDefault="00FF365C" w:rsidP="00FF365C">
      <w:r w:rsidRPr="00DF18AB">
        <w:t xml:space="preserve">The following depicts the HSS functionality as described in </w:t>
      </w:r>
      <w:r w:rsidR="00A7464A" w:rsidRPr="00DF18AB">
        <w:t>TS</w:t>
      </w:r>
      <w:r w:rsidR="00A7464A">
        <w:t> </w:t>
      </w:r>
      <w:r w:rsidR="00A7464A" w:rsidRPr="00DF18AB">
        <w:t>23.002</w:t>
      </w:r>
      <w:r w:rsidR="00A7464A">
        <w:t> </w:t>
      </w:r>
      <w:r w:rsidR="00A7464A" w:rsidRPr="00DF18AB">
        <w:t>[</w:t>
      </w:r>
      <w:r w:rsidRPr="00DF18AB">
        <w:t xml:space="preserve">1] repeated here for clarity; note that the functional description in </w:t>
      </w:r>
      <w:r w:rsidR="00A7464A" w:rsidRPr="00DF18AB">
        <w:t>TS</w:t>
      </w:r>
      <w:r w:rsidR="00A7464A">
        <w:t> </w:t>
      </w:r>
      <w:r w:rsidR="00A7464A" w:rsidRPr="00DF18AB">
        <w:t>23.002</w:t>
      </w:r>
      <w:r w:rsidR="00A7464A">
        <w:t> </w:t>
      </w:r>
      <w:r w:rsidR="00A7464A"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01" w:name="_MON_1180858672"/>
    <w:bookmarkStart w:id="602" w:name="_MON_1180875201"/>
    <w:bookmarkStart w:id="603" w:name="_MON_1180943064"/>
    <w:bookmarkStart w:id="604" w:name="_MON_1180944222"/>
    <w:bookmarkStart w:id="605" w:name="_MON_1181468165"/>
    <w:bookmarkStart w:id="606" w:name="_MON_1181469116"/>
    <w:bookmarkStart w:id="607" w:name="_MON_1181757437"/>
    <w:bookmarkStart w:id="608" w:name="_MON_1110543798"/>
    <w:bookmarkStart w:id="609" w:name="_MON_1110543912"/>
    <w:bookmarkStart w:id="610" w:name="_MON_1110544040"/>
    <w:bookmarkStart w:id="611" w:name="_MON_1110544120"/>
    <w:bookmarkStart w:id="612" w:name="_MON_1110544158"/>
    <w:bookmarkStart w:id="613" w:name="_MON_1110544246"/>
    <w:bookmarkStart w:id="614" w:name="_MON_1110544642"/>
    <w:bookmarkStart w:id="615" w:name="_MON_1110544801"/>
    <w:bookmarkStart w:id="616" w:name="_MON_1110547603"/>
    <w:bookmarkStart w:id="617" w:name="_MON_1110548326"/>
    <w:bookmarkStart w:id="618" w:name="_MON_1110802102"/>
    <w:bookmarkStart w:id="619" w:name="_MON_1180857227"/>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Start w:id="620" w:name="_MON_1180858581"/>
    <w:bookmarkEnd w:id="620"/>
    <w:p w14:paraId="2E64A10B" w14:textId="77777777" w:rsidR="00FF365C" w:rsidRPr="00DF18AB" w:rsidRDefault="00FF365C" w:rsidP="00FF365C">
      <w:pPr>
        <w:pStyle w:val="TH"/>
      </w:pPr>
      <w:r w:rsidRPr="00DF18AB">
        <w:object w:dxaOrig="9088" w:dyaOrig="7267" w14:anchorId="709A6A8C">
          <v:shape id="_x0000_i1078" type="#_x0000_t75" style="width:454.4pt;height:362.7pt" o:ole="">
            <v:imagedata r:id="rId178" o:title=""/>
          </v:shape>
          <o:OLEObject Type="Embed" ProgID="Word.Picture.8" ShapeID="_x0000_i1078" DrawAspect="Content" ObjectID="_1678621006" r:id="rId179"/>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1" w:name="_Toc67992639"/>
      <w:r w:rsidRPr="00DF18AB">
        <w:lastRenderedPageBreak/>
        <w:t>Annex I (normative):</w:t>
      </w:r>
      <w:r w:rsidRPr="00DF18AB">
        <w:br/>
        <w:t>Border Control Functions</w:t>
      </w:r>
      <w:bookmarkEnd w:id="621"/>
    </w:p>
    <w:p w14:paraId="0031EBE5" w14:textId="77777777" w:rsidR="00FF365C" w:rsidRPr="00DF18AB" w:rsidRDefault="00FF365C" w:rsidP="00FF365C">
      <w:pPr>
        <w:pStyle w:val="Heading1"/>
      </w:pPr>
      <w:bookmarkStart w:id="622" w:name="_Toc67992640"/>
      <w:r w:rsidRPr="00DF18AB">
        <w:t>I.1</w:t>
      </w:r>
      <w:r w:rsidRPr="00DF18AB">
        <w:tab/>
        <w:t>General</w:t>
      </w:r>
      <w:bookmarkEnd w:id="622"/>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3" w:name="_Toc67992641"/>
      <w:r w:rsidRPr="00DF18AB">
        <w:t>I.2</w:t>
      </w:r>
      <w:r w:rsidRPr="00DF18AB">
        <w:tab/>
        <w:t>Overall architecture</w:t>
      </w:r>
      <w:bookmarkEnd w:id="623"/>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4" w:name="_MON_1344932048"/>
    <w:bookmarkEnd w:id="624"/>
    <w:bookmarkStart w:id="625" w:name="_MON_1344843615"/>
    <w:bookmarkEnd w:id="625"/>
    <w:p w14:paraId="46BC007A" w14:textId="77777777" w:rsidR="00FF365C" w:rsidRPr="00DF18AB" w:rsidRDefault="00FF365C" w:rsidP="00FF365C">
      <w:pPr>
        <w:pStyle w:val="TH"/>
      </w:pPr>
      <w:r w:rsidRPr="00DF18AB">
        <w:object w:dxaOrig="9624" w:dyaOrig="5326" w14:anchorId="6EF681B4">
          <v:shape id="_x0000_i1079" type="#_x0000_t75" style="width:480.9pt;height:266.25pt" o:ole="">
            <v:imagedata r:id="rId180" o:title=""/>
          </v:shape>
          <o:OLEObject Type="Embed" ProgID="Word.Picture.8" ShapeID="_x0000_i1079" DrawAspect="Content" ObjectID="_1678621007" r:id="rId181"/>
        </w:object>
      </w:r>
    </w:p>
    <w:p w14:paraId="356B333E" w14:textId="77777777" w:rsidR="00FF365C" w:rsidRPr="00DF18AB" w:rsidRDefault="00FF365C" w:rsidP="00FF365C">
      <w:pPr>
        <w:pStyle w:val="TF"/>
      </w:pPr>
      <w:r w:rsidRPr="00DF18AB">
        <w:t>Figure I.1: Border Control Functions</w:t>
      </w:r>
    </w:p>
    <w:p w14:paraId="6C99B314" w14:textId="029BB8B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7464A" w:rsidRPr="00DF18AB">
        <w:t>TS</w:t>
      </w:r>
      <w:r w:rsidR="00A7464A">
        <w:t> </w:t>
      </w:r>
      <w:r w:rsidR="00A7464A" w:rsidRPr="00DF18AB">
        <w:t>24.229</w:t>
      </w:r>
      <w:r w:rsidR="00A7464A">
        <w:t> </w:t>
      </w:r>
      <w:r w:rsidR="00A7464A" w:rsidRPr="00DF18AB">
        <w:t>[</w:t>
      </w:r>
      <w:r w:rsidRPr="00DF18AB">
        <w:t>10a].</w:t>
      </w:r>
    </w:p>
    <w:p w14:paraId="5F77F323" w14:textId="0C8FEB5C"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7464A" w:rsidRPr="00DF18AB">
        <w:t>TS</w:t>
      </w:r>
      <w:r w:rsidR="00A7464A">
        <w:t> </w:t>
      </w:r>
      <w:r w:rsidR="00A7464A" w:rsidRPr="00DF18AB">
        <w:t>24.229</w:t>
      </w:r>
      <w:r w:rsidR="00A7464A">
        <w:t> </w:t>
      </w:r>
      <w:r w:rsidR="00A7464A" w:rsidRPr="00DF18AB">
        <w:t>[</w:t>
      </w:r>
      <w:r w:rsidRPr="00DF18AB">
        <w:t>10a].</w:t>
      </w:r>
    </w:p>
    <w:p w14:paraId="17B75CB6" w14:textId="64330622" w:rsidR="00FF365C" w:rsidRPr="00DF18AB" w:rsidRDefault="00FF365C" w:rsidP="00FF365C">
      <w:r w:rsidRPr="00DF18AB">
        <w:t xml:space="preserve">The Ix reference point allows the IBCF to control the TrGW. The functionality of Ix is defined in </w:t>
      </w:r>
      <w:r w:rsidR="00A7464A" w:rsidRPr="00DF18AB">
        <w:t>TS</w:t>
      </w:r>
      <w:r w:rsidR="00A7464A">
        <w:t> </w:t>
      </w:r>
      <w:r w:rsidR="00A7464A" w:rsidRPr="00DF18AB">
        <w:t>29.162</w:t>
      </w:r>
      <w:r w:rsidR="00A7464A">
        <w:t> </w:t>
      </w:r>
      <w:r w:rsidR="00A7464A" w:rsidRPr="00DF18AB">
        <w:t>[</w:t>
      </w:r>
      <w:r w:rsidRPr="00DF18AB">
        <w:t>75].</w:t>
      </w:r>
    </w:p>
    <w:p w14:paraId="706C612B" w14:textId="77777777" w:rsidR="00FF365C" w:rsidRPr="00DF18AB" w:rsidRDefault="00FF365C" w:rsidP="00FF365C">
      <w:pPr>
        <w:pStyle w:val="Heading1"/>
      </w:pPr>
      <w:bookmarkStart w:id="626" w:name="_Toc67992642"/>
      <w:r w:rsidRPr="00DF18AB">
        <w:lastRenderedPageBreak/>
        <w:t>I.3</w:t>
      </w:r>
      <w:r w:rsidRPr="00DF18AB">
        <w:tab/>
        <w:t>Border Control Functions</w:t>
      </w:r>
      <w:bookmarkEnd w:id="626"/>
    </w:p>
    <w:p w14:paraId="08D8B186" w14:textId="77777777" w:rsidR="00FF365C" w:rsidRPr="00DF18AB" w:rsidRDefault="00FF365C" w:rsidP="00FF365C">
      <w:pPr>
        <w:pStyle w:val="Heading2"/>
      </w:pPr>
      <w:bookmarkStart w:id="627" w:name="_Toc67992643"/>
      <w:r w:rsidRPr="00DF18AB">
        <w:t>I.3.1</w:t>
      </w:r>
      <w:r w:rsidRPr="00DF18AB">
        <w:tab/>
        <w:t>IP version interworking</w:t>
      </w:r>
      <w:bookmarkEnd w:id="627"/>
    </w:p>
    <w:p w14:paraId="7C1F21BD" w14:textId="41334CF1"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7464A" w:rsidRPr="00DF18AB">
        <w:t>TS</w:t>
      </w:r>
      <w:r w:rsidR="00A7464A">
        <w:t> </w:t>
      </w:r>
      <w:r w:rsidR="00A7464A" w:rsidRPr="00DF18AB">
        <w:t>23.221</w:t>
      </w:r>
      <w:r w:rsidR="00A7464A">
        <w:t> </w:t>
      </w:r>
      <w:r w:rsidR="00A7464A"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28" w:name="_Toc67992644"/>
      <w:r w:rsidRPr="00DF18AB">
        <w:t>I.3.1.1</w:t>
      </w:r>
      <w:r w:rsidRPr="00DF18AB">
        <w:tab/>
        <w:t>Originating Session Flows towards IPv4 SIP network</w:t>
      </w:r>
      <w:bookmarkEnd w:id="628"/>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29" w:name="_MON_1211489998"/>
      <w:bookmarkStart w:id="630" w:name="_MON_1211490572"/>
      <w:bookmarkStart w:id="631" w:name="_MON_1211490601"/>
      <w:bookmarkStart w:id="632" w:name="_MON_1211490643"/>
      <w:bookmarkStart w:id="633" w:name="_MON_1211490654"/>
      <w:bookmarkEnd w:id="629"/>
      <w:bookmarkEnd w:id="630"/>
      <w:bookmarkEnd w:id="631"/>
      <w:bookmarkEnd w:id="632"/>
      <w:bookmarkEnd w:id="633"/>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4" w:name="_Toc67992645"/>
      <w:r w:rsidRPr="00DF18AB">
        <w:lastRenderedPageBreak/>
        <w:t>I.3.1.2</w:t>
      </w:r>
      <w:r w:rsidRPr="00DF18AB">
        <w:tab/>
        <w:t>Terminating Session Flows from IPv4 SIP network</w:t>
      </w:r>
      <w:bookmarkEnd w:id="63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35" w:name="_MON_1229769137"/>
    <w:bookmarkStart w:id="636" w:name="_MON_1229769162"/>
    <w:bookmarkStart w:id="637" w:name="_MON_1229769290"/>
    <w:bookmarkStart w:id="638" w:name="_MON_1229769446"/>
    <w:bookmarkStart w:id="639" w:name="_MON_1229769480"/>
    <w:bookmarkStart w:id="640" w:name="_MON_1229768798"/>
    <w:bookmarkStart w:id="641" w:name="_MON_1229768870"/>
    <w:bookmarkStart w:id="642" w:name="_MON_1229768909"/>
    <w:bookmarkEnd w:id="635"/>
    <w:bookmarkEnd w:id="636"/>
    <w:bookmarkEnd w:id="637"/>
    <w:bookmarkEnd w:id="638"/>
    <w:bookmarkEnd w:id="639"/>
    <w:bookmarkEnd w:id="640"/>
    <w:bookmarkEnd w:id="641"/>
    <w:bookmarkEnd w:id="642"/>
    <w:bookmarkStart w:id="643" w:name="_MON_1229769106"/>
    <w:bookmarkEnd w:id="643"/>
    <w:p w14:paraId="0AE4A3FA" w14:textId="77777777" w:rsidR="00FF365C" w:rsidRPr="00DF18AB" w:rsidRDefault="00FF365C" w:rsidP="00FF365C">
      <w:pPr>
        <w:pStyle w:val="TH"/>
      </w:pPr>
      <w:r w:rsidRPr="00DF18AB">
        <w:object w:dxaOrig="9631" w:dyaOrig="8063" w14:anchorId="43B2139A">
          <v:shape id="_x0000_i1080" type="#_x0000_t75" style="width:454.4pt;height:380.4pt" o:ole="">
            <v:imagedata r:id="rId183" o:title=""/>
          </v:shape>
          <o:OLEObject Type="Embed" ProgID="Word.Picture.8" ShapeID="_x0000_i1080" DrawAspect="Content" ObjectID="_1678621008" r:id="rId184"/>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4" w:name="_Toc67992646"/>
      <w:r w:rsidRPr="00DF18AB">
        <w:lastRenderedPageBreak/>
        <w:t>I.3.2</w:t>
      </w:r>
      <w:r w:rsidRPr="00DF18AB">
        <w:tab/>
        <w:t>Configuration independence between operator networks</w:t>
      </w:r>
      <w:bookmarkEnd w:id="644"/>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44B1A783" w:rsidR="00FF365C" w:rsidRPr="00DF18AB" w:rsidRDefault="00FF365C" w:rsidP="00FF365C">
      <w:pPr>
        <w:pStyle w:val="NO"/>
      </w:pPr>
      <w:r w:rsidRPr="00DF18AB">
        <w:t>NOTE:</w:t>
      </w:r>
      <w:r w:rsidRPr="00DF18AB">
        <w:tab/>
        <w:t xml:space="preserve">The encryption mechanism for implementing network configuration hiding is specified in </w:t>
      </w:r>
      <w:r w:rsidR="00A7464A" w:rsidRPr="00DF18AB">
        <w:t>TS</w:t>
      </w:r>
      <w:r w:rsidR="00A7464A">
        <w:t> </w:t>
      </w:r>
      <w:r w:rsidR="00A7464A" w:rsidRPr="00DF18AB">
        <w:t>33.203</w:t>
      </w:r>
      <w:r w:rsidR="00A7464A">
        <w:t> </w:t>
      </w:r>
      <w:r w:rsidR="00A7464A" w:rsidRPr="00DF18AB">
        <w:t>[</w:t>
      </w:r>
      <w:r w:rsidRPr="00DF18AB">
        <w:t>19].</w:t>
      </w:r>
    </w:p>
    <w:p w14:paraId="6BE3BA1B" w14:textId="77777777" w:rsidR="00FF365C" w:rsidRPr="00DF18AB" w:rsidRDefault="00FF365C" w:rsidP="00FF365C">
      <w:pPr>
        <w:pStyle w:val="Heading2"/>
      </w:pPr>
      <w:bookmarkStart w:id="645" w:name="_Toc67992647"/>
      <w:r w:rsidRPr="00DF18AB">
        <w:t>I.3.3</w:t>
      </w:r>
      <w:r w:rsidRPr="00DF18AB">
        <w:tab/>
        <w:t>Transcoding Support for Interworking</w:t>
      </w:r>
      <w:bookmarkEnd w:id="645"/>
    </w:p>
    <w:p w14:paraId="1A6791F3" w14:textId="77777777" w:rsidR="00FF365C" w:rsidRPr="00DF18AB" w:rsidRDefault="00FF365C" w:rsidP="00FF365C">
      <w:pPr>
        <w:pStyle w:val="Heading3"/>
      </w:pPr>
      <w:bookmarkStart w:id="646" w:name="_Toc67992648"/>
      <w:r w:rsidRPr="00DF18AB">
        <w:t>I.3.3.1</w:t>
      </w:r>
      <w:r w:rsidRPr="00DF18AB">
        <w:tab/>
        <w:t>General</w:t>
      </w:r>
      <w:bookmarkEnd w:id="646"/>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47" w:name="_Toc67992649"/>
      <w:r w:rsidRPr="00DF18AB">
        <w:lastRenderedPageBreak/>
        <w:t>I.3.3.2</w:t>
      </w:r>
      <w:r w:rsidRPr="00DF18AB">
        <w:tab/>
        <w:t>Session Flows</w:t>
      </w:r>
      <w:bookmarkEnd w:id="647"/>
    </w:p>
    <w:p w14:paraId="33677732" w14:textId="77777777" w:rsidR="00FF365C" w:rsidRPr="00DF18AB" w:rsidRDefault="00FF365C" w:rsidP="00FF365C">
      <w:pPr>
        <w:pStyle w:val="Heading4"/>
      </w:pPr>
      <w:bookmarkStart w:id="648" w:name="_Toc67992650"/>
      <w:r w:rsidRPr="00DF18AB">
        <w:t>I.3.3.2.1</w:t>
      </w:r>
      <w:r w:rsidRPr="00DF18AB">
        <w:tab/>
        <w:t>Proactive transcoding support</w:t>
      </w:r>
      <w:bookmarkEnd w:id="648"/>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49" w:name="_MON_1302996432"/>
    <w:bookmarkStart w:id="650" w:name="_MON_1303040743"/>
    <w:bookmarkStart w:id="651" w:name="_MON_1302524455"/>
    <w:bookmarkStart w:id="652" w:name="_MON_1302524683"/>
    <w:bookmarkStart w:id="653" w:name="_MON_1302524763"/>
    <w:bookmarkStart w:id="654" w:name="_MON_1302524768"/>
    <w:bookmarkStart w:id="655" w:name="_MON_1302524804"/>
    <w:bookmarkStart w:id="656" w:name="_MON_1302524814"/>
    <w:bookmarkStart w:id="657" w:name="_MON_1302524845"/>
    <w:bookmarkStart w:id="658" w:name="_MON_1302524854"/>
    <w:bookmarkStart w:id="659" w:name="_MON_1302524894"/>
    <w:bookmarkStart w:id="660" w:name="_MON_1302524897"/>
    <w:bookmarkStart w:id="661" w:name="_MON_1302531608"/>
    <w:bookmarkStart w:id="662" w:name="_MON_1302996179"/>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Start w:id="663" w:name="_MON_1302996238"/>
    <w:bookmarkEnd w:id="663"/>
    <w:p w14:paraId="1CEF5515" w14:textId="77777777" w:rsidR="00FF365C" w:rsidRPr="00DF18AB" w:rsidRDefault="00FF365C" w:rsidP="00FF365C">
      <w:pPr>
        <w:pStyle w:val="TH"/>
      </w:pPr>
      <w:r w:rsidRPr="00DF18AB">
        <w:object w:dxaOrig="8079" w:dyaOrig="9670" w14:anchorId="21A6E340">
          <v:shape id="_x0000_i1081" type="#_x0000_t75" style="width:470.05pt;height:563.1pt" o:ole="">
            <v:imagedata r:id="rId185" o:title=""/>
          </v:shape>
          <o:OLEObject Type="Embed" ProgID="Word.Picture.8" ShapeID="_x0000_i1081" DrawAspect="Content" ObjectID="_1678621009" r:id="rId186"/>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4" w:name="_Toc67992651"/>
      <w:r w:rsidRPr="00DF18AB">
        <w:t>I.3.3.2.2</w:t>
      </w:r>
      <w:r w:rsidRPr="00DF18AB">
        <w:tab/>
        <w:t>Reactive transcoding support</w:t>
      </w:r>
      <w:bookmarkEnd w:id="664"/>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65" w:name="_MON_1299257472"/>
    <w:bookmarkStart w:id="666" w:name="_MON_1299258403"/>
    <w:bookmarkStart w:id="667" w:name="_MON_1303565360"/>
    <w:bookmarkEnd w:id="665"/>
    <w:bookmarkEnd w:id="666"/>
    <w:bookmarkEnd w:id="667"/>
    <w:bookmarkStart w:id="668" w:name="_MON_1299257251"/>
    <w:bookmarkEnd w:id="668"/>
    <w:p w14:paraId="6BEE702F" w14:textId="77777777" w:rsidR="00FF365C" w:rsidRPr="00DF18AB" w:rsidRDefault="00FF365C" w:rsidP="00FF365C">
      <w:pPr>
        <w:pStyle w:val="TH"/>
      </w:pPr>
      <w:r w:rsidRPr="00DF18AB">
        <w:object w:dxaOrig="4554" w:dyaOrig="7401" w14:anchorId="1A68D2BD">
          <v:shape id="_x0000_i1082" type="#_x0000_t75" style="width:340.3pt;height:551.55pt" o:ole="">
            <v:imagedata r:id="rId187" o:title=""/>
          </v:shape>
          <o:OLEObject Type="Embed" ProgID="Word.Picture.8" ShapeID="_x0000_i1082" DrawAspect="Content" ObjectID="_1678621010" r:id="rId188"/>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69" w:name="_Toc67992652"/>
      <w:r w:rsidRPr="00DF18AB">
        <w:lastRenderedPageBreak/>
        <w:t>Annex J (informative):</w:t>
      </w:r>
      <w:r w:rsidRPr="00DF18AB">
        <w:br/>
        <w:t>Dynamic User Allocation to the Application Servers</w:t>
      </w:r>
      <w:bookmarkEnd w:id="669"/>
    </w:p>
    <w:p w14:paraId="2D234B80" w14:textId="77777777" w:rsidR="00FF365C" w:rsidRPr="00DF18AB" w:rsidRDefault="00FF365C" w:rsidP="00FF365C">
      <w:pPr>
        <w:pStyle w:val="Heading1"/>
      </w:pPr>
      <w:bookmarkStart w:id="670" w:name="_Toc67992653"/>
      <w:r w:rsidRPr="00DF18AB">
        <w:t>J.1</w:t>
      </w:r>
      <w:r w:rsidRPr="00DF18AB">
        <w:tab/>
        <w:t>General</w:t>
      </w:r>
      <w:bookmarkEnd w:id="670"/>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1" w:name="_Toc67992654"/>
      <w:r w:rsidRPr="00DF18AB">
        <w:t>J.2</w:t>
      </w:r>
      <w:r w:rsidRPr="00DF18AB">
        <w:tab/>
        <w:t>Representative AS</w:t>
      </w:r>
      <w:bookmarkEnd w:id="671"/>
    </w:p>
    <w:p w14:paraId="23BEAFB1" w14:textId="77777777" w:rsidR="00FF365C" w:rsidRPr="00DF18AB" w:rsidRDefault="00FF365C" w:rsidP="00FF365C">
      <w:pPr>
        <w:pStyle w:val="Heading2"/>
      </w:pPr>
      <w:bookmarkStart w:id="672" w:name="_Toc67992655"/>
      <w:r w:rsidRPr="00DF18AB">
        <w:t>J.2.1</w:t>
      </w:r>
      <w:r w:rsidRPr="00DF18AB">
        <w:tab/>
        <w:t>Concept of Representative AS</w:t>
      </w:r>
      <w:bookmarkEnd w:id="672"/>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3" w:name="_Toc67992656"/>
      <w:r w:rsidRPr="00DF18AB">
        <w:lastRenderedPageBreak/>
        <w:t>J.2.2</w:t>
      </w:r>
      <w:r w:rsidRPr="00DF18AB">
        <w:tab/>
        <w:t>Procedures related to Representative AS</w:t>
      </w:r>
      <w:bookmarkEnd w:id="673"/>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083" type="#_x0000_t75" style="width:341.65pt;height:237.05pt" o:ole="">
            <v:imagedata r:id="rId190" o:title=""/>
          </v:shape>
          <o:OLEObject Type="Embed" ProgID="Visio.Drawing.11" ShapeID="_x0000_i1083" DrawAspect="Content" ObjectID="_1678621011" r:id="rId191"/>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The SIP INVITE request is forwarded to the Representative AS according to the service logic, e.g.,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4" w:name="_Toc67992657"/>
      <w:r w:rsidRPr="00DF18AB">
        <w:t>J.3</w:t>
      </w:r>
      <w:r w:rsidRPr="00DF18AB">
        <w:tab/>
        <w:t>Dynamic assignment of AS by S</w:t>
      </w:r>
      <w:r w:rsidRPr="00DF18AB">
        <w:noBreakHyphen/>
        <w:t>CSCF caching</w:t>
      </w:r>
      <w:bookmarkEnd w:id="674"/>
    </w:p>
    <w:p w14:paraId="757AD661" w14:textId="77777777" w:rsidR="00FF365C" w:rsidRPr="00DF18AB" w:rsidRDefault="00FF365C" w:rsidP="00FF365C">
      <w:pPr>
        <w:pStyle w:val="Heading2"/>
      </w:pPr>
      <w:bookmarkStart w:id="675" w:name="_Toc67992658"/>
      <w:r w:rsidRPr="00DF18AB">
        <w:t>J.3.1</w:t>
      </w:r>
      <w:r w:rsidRPr="00DF18AB">
        <w:tab/>
        <w:t>Concept of Dynamic assignment of AS by S</w:t>
      </w:r>
      <w:r w:rsidRPr="00DF18AB">
        <w:noBreakHyphen/>
        <w:t>CSCF caching</w:t>
      </w:r>
      <w:bookmarkEnd w:id="675"/>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76" w:name="_Toc67992659"/>
      <w:r w:rsidRPr="00DF18AB">
        <w:lastRenderedPageBreak/>
        <w:t>J.3.2</w:t>
      </w:r>
      <w:r w:rsidRPr="00DF18AB">
        <w:tab/>
        <w:t>Procedures related to Dynamic assignment of AS by S</w:t>
      </w:r>
      <w:r w:rsidRPr="00DF18AB">
        <w:noBreakHyphen/>
        <w:t>CSCF caching</w:t>
      </w:r>
      <w:bookmarkEnd w:id="676"/>
    </w:p>
    <w:p w14:paraId="6F4513A3" w14:textId="77777777" w:rsidR="00FF365C" w:rsidRPr="00DF18AB" w:rsidRDefault="00FF365C" w:rsidP="00FF365C">
      <w:r w:rsidRPr="00DF18AB">
        <w:t>Figure J.3.2.1 shows the procedure for allocating an AS by the first request of a service to an IMS registered user:</w:t>
      </w:r>
    </w:p>
    <w:bookmarkStart w:id="677" w:name="_MON_1290864004"/>
    <w:bookmarkEnd w:id="677"/>
    <w:p w14:paraId="480F4249" w14:textId="77777777" w:rsidR="00FF365C" w:rsidRPr="00DF18AB" w:rsidRDefault="00FF365C" w:rsidP="00FF365C">
      <w:pPr>
        <w:pStyle w:val="TH"/>
      </w:pPr>
      <w:r w:rsidRPr="00DF18AB">
        <w:object w:dxaOrig="7620" w:dyaOrig="2819" w14:anchorId="028B7244">
          <v:shape id="_x0000_i1084" type="#_x0000_t75" style="width:380.4pt;height:139.9pt" o:ole="">
            <v:imagedata r:id="rId192" o:title=""/>
          </v:shape>
          <o:OLEObject Type="Embed" ProgID="Word.Picture.8" ShapeID="_x0000_i1084" DrawAspect="Content" ObjectID="_1678621012" r:id="rId193"/>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78" w:name="_MON_1290863896"/>
    <w:bookmarkEnd w:id="678"/>
    <w:p w14:paraId="5D0267F2" w14:textId="77777777" w:rsidR="00FF365C" w:rsidRPr="00DF18AB" w:rsidRDefault="00FF365C" w:rsidP="00FF365C">
      <w:pPr>
        <w:pStyle w:val="TH"/>
      </w:pPr>
      <w:r w:rsidRPr="00DF18AB">
        <w:object w:dxaOrig="7604" w:dyaOrig="2819" w14:anchorId="3AAB4650">
          <v:shape id="_x0000_i1085" type="#_x0000_t75" style="width:380.4pt;height:139.9pt" o:ole="">
            <v:imagedata r:id="rId194" o:title=""/>
          </v:shape>
          <o:OLEObject Type="Embed" ProgID="Word.Picture.8" ShapeID="_x0000_i1085" DrawAspect="Content" ObjectID="_1678621013" r:id="rId195"/>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79" w:name="_Toc67992660"/>
      <w:r w:rsidRPr="00DF18AB">
        <w:lastRenderedPageBreak/>
        <w:t>Annex K (normative):</w:t>
      </w:r>
      <w:r w:rsidRPr="00DF18AB">
        <w:br/>
        <w:t>Inter-IMS Network to Network Interface between two IM CN subsystem networks</w:t>
      </w:r>
      <w:bookmarkEnd w:id="679"/>
    </w:p>
    <w:p w14:paraId="12E88D82" w14:textId="77777777" w:rsidR="00FF365C" w:rsidRPr="00DF18AB" w:rsidRDefault="00FF365C" w:rsidP="00FF365C">
      <w:pPr>
        <w:pStyle w:val="Heading1"/>
      </w:pPr>
      <w:bookmarkStart w:id="680" w:name="_Toc67992661"/>
      <w:r w:rsidRPr="00DF18AB">
        <w:t>K.1</w:t>
      </w:r>
      <w:r w:rsidRPr="00DF18AB">
        <w:tab/>
        <w:t>General</w:t>
      </w:r>
      <w:bookmarkEnd w:id="680"/>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1" w:name="_Toc67992662"/>
      <w:r w:rsidRPr="00DF18AB">
        <w:t>K.2</w:t>
      </w:r>
      <w:r w:rsidRPr="00DF18AB">
        <w:tab/>
        <w:t>Overall architecture</w:t>
      </w:r>
      <w:bookmarkEnd w:id="681"/>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086" type="#_x0000_t75" style="width:482.25pt;height:155.55pt" o:ole="">
            <v:imagedata r:id="rId196" o:title=""/>
          </v:shape>
          <o:OLEObject Type="Embed" ProgID="Word.Picture.8" ShapeID="_x0000_i1086" DrawAspect="Content" ObjectID="_1678621014" r:id="rId197"/>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F562E1B"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7464A" w:rsidRPr="00DF18AB">
        <w:t>TS</w:t>
      </w:r>
      <w:r w:rsidR="00A7464A">
        <w:t> </w:t>
      </w:r>
      <w:r w:rsidR="00A7464A" w:rsidRPr="00DF18AB">
        <w:t>33.210</w:t>
      </w:r>
      <w:r w:rsidR="00A7464A">
        <w:t> </w:t>
      </w:r>
      <w:r w:rsidR="00A7464A" w:rsidRPr="00DF18AB">
        <w:t>[</w:t>
      </w:r>
      <w:r w:rsidRPr="00DF18AB">
        <w:t>20].</w:t>
      </w:r>
    </w:p>
    <w:p w14:paraId="4FC4F906" w14:textId="77777777" w:rsidR="00FF365C" w:rsidRPr="00DF18AB" w:rsidRDefault="00FF365C" w:rsidP="00FF365C">
      <w:pPr>
        <w:pStyle w:val="Heading8"/>
      </w:pPr>
      <w:r w:rsidRPr="00DF18AB">
        <w:br w:type="page"/>
      </w:r>
      <w:bookmarkStart w:id="682" w:name="_Toc67992663"/>
      <w:r w:rsidRPr="00DF18AB">
        <w:lastRenderedPageBreak/>
        <w:t>Annex L (normative):</w:t>
      </w:r>
      <w:r w:rsidRPr="00DF18AB">
        <w:br/>
        <w:t>Aspects for use of Common IMS in 3GPP2 systems</w:t>
      </w:r>
      <w:bookmarkEnd w:id="682"/>
    </w:p>
    <w:p w14:paraId="52924CD8" w14:textId="77777777" w:rsidR="00FF365C" w:rsidRPr="00DF18AB" w:rsidRDefault="00FF365C" w:rsidP="00FF365C">
      <w:pPr>
        <w:pStyle w:val="Heading1"/>
      </w:pPr>
      <w:bookmarkStart w:id="683" w:name="_Toc67992664"/>
      <w:r w:rsidRPr="00DF18AB">
        <w:t>L.1</w:t>
      </w:r>
      <w:r w:rsidRPr="00DF18AB">
        <w:tab/>
        <w:t>General</w:t>
      </w:r>
      <w:bookmarkEnd w:id="683"/>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4" w:name="_Toc67992665"/>
      <w:r w:rsidRPr="00DF18AB">
        <w:t>L.2</w:t>
      </w:r>
      <w:r w:rsidRPr="00DF18AB">
        <w:tab/>
        <w:t>Definitions</w:t>
      </w:r>
      <w:bookmarkEnd w:id="684"/>
    </w:p>
    <w:p w14:paraId="345ECD2E" w14:textId="77777777" w:rsidR="00FF365C" w:rsidRPr="00DF18AB" w:rsidRDefault="00FF365C" w:rsidP="00FF365C">
      <w:pPr>
        <w:pStyle w:val="Heading2"/>
      </w:pPr>
      <w:bookmarkStart w:id="685" w:name="_Toc67992666"/>
      <w:r w:rsidRPr="00DF18AB">
        <w:t>L.2.1</w:t>
      </w:r>
      <w:r w:rsidRPr="00DF18AB">
        <w:tab/>
        <w:t>HSS</w:t>
      </w:r>
      <w:bookmarkEnd w:id="685"/>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087" type="#_x0000_t75" style="width:207.15pt;height:235.7pt" o:ole="">
            <v:imagedata r:id="rId198" o:title=""/>
          </v:shape>
          <o:OLEObject Type="Embed" ProgID="Visio.Drawing.11" ShapeID="_x0000_i1087" DrawAspect="Content" ObjectID="_1678621015" r:id="rId199"/>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86" w:name="_Toc67992667"/>
      <w:r w:rsidRPr="00DF18AB">
        <w:t>L.3</w:t>
      </w:r>
      <w:r w:rsidRPr="00DF18AB">
        <w:tab/>
        <w:t>Mobility related concepts when using 3GPP2 Packet Data Subsystem</w:t>
      </w:r>
      <w:bookmarkEnd w:id="686"/>
    </w:p>
    <w:p w14:paraId="05DFA83A" w14:textId="77777777" w:rsidR="00FF365C" w:rsidRPr="00DF18AB" w:rsidRDefault="00FF365C" w:rsidP="00FF365C">
      <w:pPr>
        <w:pStyle w:val="Heading2"/>
      </w:pPr>
      <w:bookmarkStart w:id="687" w:name="_Toc67992668"/>
      <w:r w:rsidRPr="00DF18AB">
        <w:t>L.3.1</w:t>
      </w:r>
      <w:r w:rsidRPr="00DF18AB">
        <w:tab/>
        <w:t>General</w:t>
      </w:r>
      <w:bookmarkEnd w:id="687"/>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88" w:name="_Toc67992669"/>
      <w:r w:rsidRPr="00DF18AB">
        <w:lastRenderedPageBreak/>
        <w:t>L.3.2</w:t>
      </w:r>
      <w:r w:rsidRPr="00DF18AB">
        <w:tab/>
        <w:t>Procedures for P</w:t>
      </w:r>
      <w:r w:rsidRPr="00DF18AB">
        <w:noBreakHyphen/>
        <w:t>CSCF discovery</w:t>
      </w:r>
      <w:bookmarkEnd w:id="688"/>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89" w:name="_Toc67992670"/>
      <w:r w:rsidRPr="00DF18AB">
        <w:t>L.4</w:t>
      </w:r>
      <w:r w:rsidRPr="00DF18AB">
        <w:tab/>
        <w:t>QoS related concepts when using 3GPP2 Packet Data Subsystem</w:t>
      </w:r>
      <w:bookmarkEnd w:id="689"/>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0" w:name="_Toc67992671"/>
      <w:r w:rsidRPr="00DF18AB">
        <w:t>L.5</w:t>
      </w:r>
      <w:r w:rsidRPr="00DF18AB">
        <w:tab/>
        <w:t>IP version support in IMS when using 3GPP2 Packet Data Subsystem</w:t>
      </w:r>
      <w:bookmarkEnd w:id="690"/>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1" w:name="_Toc67992672"/>
      <w:r w:rsidRPr="00DF18AB">
        <w:t>L.6</w:t>
      </w:r>
      <w:r w:rsidRPr="00DF18AB">
        <w:tab/>
        <w:t>Address and identity management concepts</w:t>
      </w:r>
      <w:bookmarkEnd w:id="691"/>
    </w:p>
    <w:p w14:paraId="4701C31B" w14:textId="77777777" w:rsidR="00FF365C" w:rsidRPr="00DF18AB" w:rsidRDefault="00FF365C" w:rsidP="00FF365C">
      <w:pPr>
        <w:pStyle w:val="Heading2"/>
      </w:pPr>
      <w:bookmarkStart w:id="692" w:name="_Toc67992673"/>
      <w:r w:rsidRPr="00DF18AB">
        <w:t>L.6.1</w:t>
      </w:r>
      <w:r w:rsidRPr="00DF18AB">
        <w:tab/>
        <w:t>Deriving IMS identifiers</w:t>
      </w:r>
      <w:bookmarkEnd w:id="692"/>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3" w:name="_Toc67992674"/>
      <w:r w:rsidRPr="00DF18AB">
        <w:t>L.7</w:t>
      </w:r>
      <w:r w:rsidRPr="00DF18AB">
        <w:tab/>
        <w:t>Relationship to 3GPP Generic User Profile (GUP)</w:t>
      </w:r>
      <w:bookmarkEnd w:id="693"/>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4" w:name="_Toc67992675"/>
      <w:r w:rsidRPr="00DF18AB">
        <w:lastRenderedPageBreak/>
        <w:t>Annex M (informative):</w:t>
      </w:r>
      <w:r w:rsidRPr="00DF18AB">
        <w:br/>
        <w:t>IMS Local Breakout</w:t>
      </w:r>
      <w:bookmarkEnd w:id="694"/>
    </w:p>
    <w:p w14:paraId="187425C8" w14:textId="77777777" w:rsidR="00FF365C" w:rsidRPr="00DF18AB" w:rsidRDefault="00FF365C" w:rsidP="00FF365C">
      <w:pPr>
        <w:pStyle w:val="Heading1"/>
      </w:pPr>
      <w:bookmarkStart w:id="695" w:name="_Toc67992676"/>
      <w:r w:rsidRPr="00DF18AB">
        <w:t>M.1</w:t>
      </w:r>
      <w:r w:rsidRPr="00DF18AB">
        <w:tab/>
        <w:t>P</w:t>
      </w:r>
      <w:r w:rsidRPr="00DF18AB">
        <w:noBreakHyphen/>
        <w:t>CSCF located in visited network</w:t>
      </w:r>
      <w:bookmarkEnd w:id="695"/>
    </w:p>
    <w:p w14:paraId="3ADA1770" w14:textId="77777777" w:rsidR="00FF365C" w:rsidRPr="00DF18AB" w:rsidRDefault="00FF365C" w:rsidP="00FF365C"/>
    <w:p w14:paraId="5BC1FCDA" w14:textId="77777777" w:rsidR="00FF365C" w:rsidRPr="00DF18AB" w:rsidRDefault="00FF365C" w:rsidP="00FF365C">
      <w:pPr>
        <w:pStyle w:val="Heading2"/>
      </w:pPr>
      <w:bookmarkStart w:id="696" w:name="_Toc67992677"/>
      <w:r w:rsidRPr="00DF18AB">
        <w:t>M.1.1</w:t>
      </w:r>
      <w:r w:rsidRPr="00DF18AB">
        <w:tab/>
        <w:t>Description</w:t>
      </w:r>
      <w:bookmarkEnd w:id="696"/>
    </w:p>
    <w:p w14:paraId="3C0E16E1" w14:textId="77777777" w:rsidR="00FF365C" w:rsidRPr="00DF18AB" w:rsidRDefault="00FF365C" w:rsidP="00FF365C">
      <w:pPr>
        <w:pStyle w:val="Heading3"/>
      </w:pPr>
      <w:bookmarkStart w:id="697" w:name="_Toc67992678"/>
      <w:r w:rsidRPr="00DF18AB">
        <w:t>M.1.1.0</w:t>
      </w:r>
      <w:r w:rsidRPr="00DF18AB">
        <w:tab/>
        <w:t>General</w:t>
      </w:r>
      <w:bookmarkEnd w:id="697"/>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698" w:name="_Toc67992679"/>
      <w:r w:rsidRPr="00DF18AB">
        <w:t>M.1.1.1</w:t>
      </w:r>
      <w:r w:rsidRPr="00DF18AB">
        <w:tab/>
        <w:t>Architecture</w:t>
      </w:r>
      <w:bookmarkEnd w:id="698"/>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088" type="#_x0000_t75" style="width:481.6pt;height:180pt" o:ole="">
            <v:imagedata r:id="rId200" o:title=""/>
          </v:shape>
          <o:OLEObject Type="Embed" ProgID="Visio.Drawing.15" ShapeID="_x0000_i1088" DrawAspect="Content" ObjectID="_1678621016" r:id="rId201"/>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699" w:name="_Toc67992680"/>
      <w:r w:rsidRPr="00DF18AB">
        <w:t>M.1.1.2</w:t>
      </w:r>
      <w:r w:rsidRPr="00DF18AB">
        <w:tab/>
        <w:t>Flow for originating session</w:t>
      </w:r>
      <w:bookmarkEnd w:id="699"/>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089" type="#_x0000_t75" style="width:471.4pt;height:3in" o:ole="">
            <v:imagedata r:id="rId202" o:title=""/>
          </v:shape>
          <o:OLEObject Type="Embed" ProgID="Visio.Drawing.15" ShapeID="_x0000_i1089" DrawAspect="Content" ObjectID="_1678621017" r:id="rId203"/>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2515E5E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7464A" w:rsidRPr="00DF18AB">
        <w:t>TS</w:t>
      </w:r>
      <w:r w:rsidR="00A7464A">
        <w:t> </w:t>
      </w:r>
      <w:r w:rsidR="00A7464A" w:rsidRPr="00DF18AB">
        <w:t>23.401</w:t>
      </w:r>
      <w:r w:rsidR="00A7464A">
        <w:t> </w:t>
      </w:r>
      <w:r w:rsidR="00A7464A" w:rsidRPr="00DF18AB">
        <w:t>[</w:t>
      </w:r>
      <w:r w:rsidRPr="00DF18AB">
        <w:t xml:space="preserve">70] / </w:t>
      </w:r>
      <w:r w:rsidR="00A7464A" w:rsidRPr="00DF18AB">
        <w:t>TS</w:t>
      </w:r>
      <w:r w:rsidR="00A7464A">
        <w:t> </w:t>
      </w:r>
      <w:r w:rsidR="00A7464A" w:rsidRPr="00DF18AB">
        <w:t>23.502</w:t>
      </w:r>
      <w:r w:rsidR="00A7464A">
        <w:t> </w:t>
      </w:r>
      <w:r w:rsidR="00A7464A" w:rsidRPr="00DF18AB">
        <w:t>[</w:t>
      </w:r>
      <w:r w:rsidRPr="00DF18AB">
        <w:t>94].</w:t>
      </w:r>
    </w:p>
    <w:p w14:paraId="60B4A958" w14:textId="4792972D"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0" w:name="_Toc67992681"/>
      <w:r w:rsidRPr="00DF18AB">
        <w:t>M.2</w:t>
      </w:r>
      <w:r w:rsidRPr="00DF18AB">
        <w:tab/>
        <w:t>P</w:t>
      </w:r>
      <w:r w:rsidRPr="00DF18AB">
        <w:noBreakHyphen/>
        <w:t>CSCF located in home network</w:t>
      </w:r>
      <w:bookmarkEnd w:id="700"/>
    </w:p>
    <w:p w14:paraId="6774DDF1" w14:textId="77777777" w:rsidR="00FF365C" w:rsidRPr="00DF18AB" w:rsidRDefault="00FF365C" w:rsidP="00FF365C">
      <w:pPr>
        <w:pStyle w:val="Heading2"/>
      </w:pPr>
      <w:bookmarkStart w:id="701" w:name="_Toc67992682"/>
      <w:r w:rsidRPr="00DF18AB">
        <w:t>M.2.1</w:t>
      </w:r>
      <w:r w:rsidRPr="00DF18AB">
        <w:tab/>
        <w:t>Description</w:t>
      </w:r>
      <w:bookmarkEnd w:id="701"/>
    </w:p>
    <w:p w14:paraId="09734A49" w14:textId="77777777" w:rsidR="00FF365C" w:rsidRPr="00DF18AB" w:rsidRDefault="00FF365C" w:rsidP="00FF365C">
      <w:pPr>
        <w:pStyle w:val="Heading3"/>
      </w:pPr>
      <w:bookmarkStart w:id="702" w:name="_Toc67992683"/>
      <w:r w:rsidRPr="00DF18AB">
        <w:t>M.2.1.0</w:t>
      </w:r>
      <w:r w:rsidRPr="00DF18AB">
        <w:tab/>
        <w:t>General</w:t>
      </w:r>
      <w:bookmarkEnd w:id="702"/>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3" w:name="_Toc67992684"/>
      <w:r w:rsidRPr="00DF18AB">
        <w:t>M.2.1.1</w:t>
      </w:r>
      <w:r w:rsidRPr="00DF18AB">
        <w:tab/>
        <w:t>Architecture</w:t>
      </w:r>
      <w:bookmarkEnd w:id="7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090" type="#_x0000_t75" style="width:481.6pt;height:182.05pt" o:ole="">
            <v:imagedata r:id="rId204" o:title=""/>
          </v:shape>
          <o:OLEObject Type="Embed" ProgID="Visio.Drawing.15" ShapeID="_x0000_i1090" DrawAspect="Content" ObjectID="_1678621018" r:id="rId205"/>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4" w:name="_Toc67992685"/>
      <w:r w:rsidRPr="00DF18AB">
        <w:t>M.2.1.2</w:t>
      </w:r>
      <w:r w:rsidRPr="00DF18AB">
        <w:tab/>
        <w:t>Flow for originating session</w:t>
      </w:r>
      <w:bookmarkEnd w:id="704"/>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091" type="#_x0000_t75" style="width:479.55pt;height:195.6pt" o:ole="">
            <v:imagedata r:id="rId206" o:title=""/>
          </v:shape>
          <o:OLEObject Type="Embed" ProgID="Visio.Drawing.15" ShapeID="_x0000_i1091" DrawAspect="Content" ObjectID="_1678621019" r:id="rId207"/>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5651AF21"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7464A" w:rsidRPr="00DF18AB">
        <w:t>TS</w:t>
      </w:r>
      <w:r w:rsidR="00A7464A">
        <w:t> </w:t>
      </w:r>
      <w:r w:rsidR="00A7464A" w:rsidRPr="00DF18AB">
        <w:t>23.401</w:t>
      </w:r>
      <w:r w:rsidR="00A7464A">
        <w:t> </w:t>
      </w:r>
      <w:r w:rsidR="00A7464A" w:rsidRPr="00DF18AB">
        <w:t>[</w:t>
      </w:r>
      <w:r w:rsidRPr="00DF18AB">
        <w:t>70] /</w:t>
      </w:r>
      <w:r w:rsidR="00A7464A" w:rsidRPr="00DF18AB">
        <w:t>TS</w:t>
      </w:r>
      <w:r w:rsidR="00A7464A">
        <w:t> </w:t>
      </w:r>
      <w:r w:rsidR="00A7464A" w:rsidRPr="00DF18AB">
        <w:t>23.502</w:t>
      </w:r>
      <w:r w:rsidR="00A7464A">
        <w:t> </w:t>
      </w:r>
      <w:r w:rsidR="00A7464A" w:rsidRPr="00DF18AB">
        <w:t>[</w:t>
      </w:r>
      <w:r w:rsidRPr="00DF18AB">
        <w:t>94].</w:t>
      </w:r>
    </w:p>
    <w:p w14:paraId="621D7ED1" w14:textId="2BDA068B"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05" w:name="_Toc67992686"/>
      <w:r w:rsidRPr="00DF18AB">
        <w:lastRenderedPageBreak/>
        <w:t>M.2.2</w:t>
      </w:r>
      <w:r w:rsidRPr="00DF18AB">
        <w:tab/>
        <w:t>Address assignment</w:t>
      </w:r>
      <w:bookmarkEnd w:id="705"/>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06" w:name="_Toc67992687"/>
      <w:r w:rsidRPr="00DF18AB">
        <w:t>M.2.3</w:t>
      </w:r>
      <w:r w:rsidRPr="00DF18AB">
        <w:tab/>
        <w:t>IPv4 - IPv6 interworking</w:t>
      </w:r>
      <w:bookmarkEnd w:id="706"/>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07" w:name="_Toc67992688"/>
      <w:r w:rsidRPr="00DF18AB">
        <w:t>M.2.4</w:t>
      </w:r>
      <w:r w:rsidRPr="00DF18AB">
        <w:tab/>
        <w:t>NAT traversal</w:t>
      </w:r>
      <w:bookmarkEnd w:id="707"/>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08" w:name="_Toc67992689"/>
      <w:r w:rsidRPr="00DF18AB">
        <w:t>M.3</w:t>
      </w:r>
      <w:r w:rsidRPr="00DF18AB">
        <w:tab/>
        <w:t>P-CSCF located in visited network and with VPLMN loopback possibility</w:t>
      </w:r>
      <w:bookmarkEnd w:id="708"/>
    </w:p>
    <w:p w14:paraId="4D0D7BC5" w14:textId="77777777" w:rsidR="00FF365C" w:rsidRPr="00DF18AB" w:rsidRDefault="00FF365C" w:rsidP="00FF365C">
      <w:pPr>
        <w:pStyle w:val="Heading2"/>
      </w:pPr>
      <w:bookmarkStart w:id="709" w:name="_Toc67992690"/>
      <w:r w:rsidRPr="00DF18AB">
        <w:t>M.3.1</w:t>
      </w:r>
      <w:r w:rsidRPr="00DF18AB">
        <w:tab/>
        <w:t>Description</w:t>
      </w:r>
      <w:bookmarkEnd w:id="709"/>
    </w:p>
    <w:p w14:paraId="195211C8" w14:textId="77777777" w:rsidR="00FF365C" w:rsidRPr="00DF18AB" w:rsidRDefault="00FF365C" w:rsidP="00FF365C">
      <w:pPr>
        <w:pStyle w:val="Heading3"/>
      </w:pPr>
      <w:bookmarkStart w:id="710" w:name="_Toc67992691"/>
      <w:r w:rsidRPr="00DF18AB">
        <w:t>M.3.1.1</w:t>
      </w:r>
      <w:r w:rsidRPr="00DF18AB">
        <w:tab/>
        <w:t>General</w:t>
      </w:r>
      <w:bookmarkEnd w:id="710"/>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1" w:name="_Toc67992692"/>
      <w:r w:rsidRPr="00DF18AB">
        <w:t>M.3.1.2</w:t>
      </w:r>
      <w:r w:rsidRPr="00DF18AB">
        <w:tab/>
        <w:t>Architecture</w:t>
      </w:r>
      <w:bookmarkEnd w:id="71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2" w:name="_MON_1404542709"/>
    <w:bookmarkStart w:id="713" w:name="_MON_1416030866"/>
    <w:bookmarkStart w:id="714" w:name="_MON_1416030895"/>
    <w:bookmarkStart w:id="715" w:name="_MON_1416030920"/>
    <w:bookmarkStart w:id="716" w:name="_MON_1416030925"/>
    <w:bookmarkEnd w:id="712"/>
    <w:bookmarkEnd w:id="713"/>
    <w:bookmarkEnd w:id="714"/>
    <w:bookmarkEnd w:id="715"/>
    <w:bookmarkEnd w:id="716"/>
    <w:bookmarkStart w:id="717" w:name="_MON_1404542298"/>
    <w:bookmarkEnd w:id="717"/>
    <w:p w14:paraId="3B698507" w14:textId="77777777" w:rsidR="00FF365C" w:rsidRPr="00DF18AB" w:rsidRDefault="00FF365C" w:rsidP="00FF365C">
      <w:pPr>
        <w:pStyle w:val="TH"/>
      </w:pPr>
      <w:r w:rsidRPr="00DF18AB">
        <w:object w:dxaOrig="13080" w:dyaOrig="6134" w14:anchorId="05521889">
          <v:shape id="_x0000_i1092" type="#_x0000_t75" style="width:482.25pt;height:227.55pt" o:ole="">
            <v:imagedata r:id="rId208" o:title=""/>
          </v:shape>
          <o:OLEObject Type="Embed" ProgID="Word.Picture.8" ShapeID="_x0000_i1092" DrawAspect="Content" ObjectID="_1678621020" r:id="rId209"/>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18" w:name="_Toc67992693"/>
      <w:r w:rsidRPr="00DF18AB">
        <w:t>M.3.1.3</w:t>
      </w:r>
      <w:r w:rsidRPr="00DF18AB">
        <w:tab/>
        <w:t>Flow for originating session with VPLMN routing</w:t>
      </w:r>
      <w:bookmarkEnd w:id="718"/>
    </w:p>
    <w:p w14:paraId="5E6CD86A" w14:textId="77777777" w:rsidR="00FF365C" w:rsidRPr="00DF18AB" w:rsidRDefault="00FF365C" w:rsidP="00FF365C">
      <w:r w:rsidRPr="00DF18AB">
        <w:t>The information flows for originating session with VPLMN routing for this scenario is illustrated in figure M.3.1.3.</w:t>
      </w:r>
    </w:p>
    <w:bookmarkStart w:id="719" w:name="_MON_1383999408"/>
    <w:bookmarkEnd w:id="719"/>
    <w:bookmarkStart w:id="720" w:name="_MON_1383999392"/>
    <w:bookmarkEnd w:id="720"/>
    <w:p w14:paraId="10B755EB" w14:textId="77777777" w:rsidR="00FF365C" w:rsidRPr="00DF18AB" w:rsidRDefault="00FF365C" w:rsidP="00FF365C">
      <w:pPr>
        <w:pStyle w:val="TH"/>
      </w:pPr>
      <w:r w:rsidRPr="00DF18AB">
        <w:object w:dxaOrig="8309" w:dyaOrig="3300" w14:anchorId="3983EE00">
          <v:shape id="_x0000_i1093" type="#_x0000_t75" style="width:479.55pt;height:189.5pt" o:ole="">
            <v:imagedata r:id="rId210" o:title=""/>
          </v:shape>
          <o:OLEObject Type="Embed" ProgID="Word.Picture.8" ShapeID="_x0000_i1093" DrawAspect="Content" ObjectID="_1678621021" r:id="rId211"/>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21" w:name="_Toc67992694"/>
      <w:r w:rsidRPr="00DF18AB">
        <w:t>M.3.1.4</w:t>
      </w:r>
      <w:r w:rsidRPr="00DF18AB">
        <w:tab/>
        <w:t>Flow for originating session with Home routing</w:t>
      </w:r>
      <w:bookmarkEnd w:id="721"/>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2" w:name="_MON_1383999756"/>
    <w:bookmarkEnd w:id="722"/>
    <w:bookmarkStart w:id="723" w:name="_MON_1383999721"/>
    <w:bookmarkEnd w:id="723"/>
    <w:p w14:paraId="0C0692CC" w14:textId="77777777" w:rsidR="00FF365C" w:rsidRPr="00DF18AB" w:rsidRDefault="00FF365C" w:rsidP="00FF365C">
      <w:pPr>
        <w:pStyle w:val="TH"/>
      </w:pPr>
      <w:r w:rsidRPr="00DF18AB">
        <w:object w:dxaOrig="8309" w:dyaOrig="2519" w14:anchorId="154E529D">
          <v:shape id="_x0000_i1094" type="#_x0000_t75" style="width:479.55pt;height:144.7pt" o:ole="">
            <v:imagedata r:id="rId212" o:title=""/>
          </v:shape>
          <o:OLEObject Type="Embed" ProgID="Word.Picture.8" ShapeID="_x0000_i1094" DrawAspect="Content" ObjectID="_1678621022" r:id="rId213"/>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4" w:name="_Toc67992695"/>
      <w:r w:rsidRPr="00DF18AB">
        <w:t>M.3.2</w:t>
      </w:r>
      <w:r w:rsidRPr="00DF18AB">
        <w:tab/>
        <w:t>Interaction with SRVCC and ICS</w:t>
      </w:r>
      <w:bookmarkEnd w:id="724"/>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25" w:name="_Toc67992696"/>
      <w:r w:rsidRPr="00DF18AB">
        <w:lastRenderedPageBreak/>
        <w:t>Annex N (normative):</w:t>
      </w:r>
      <w:r w:rsidRPr="00DF18AB">
        <w:br/>
        <w:t>Aspects for use of Common IMS in Fixed xDSL, Fiber and Ethernet based systems</w:t>
      </w:r>
      <w:bookmarkEnd w:id="725"/>
    </w:p>
    <w:p w14:paraId="728237DF" w14:textId="77777777" w:rsidR="00FF365C" w:rsidRPr="00DF18AB" w:rsidRDefault="00FF365C" w:rsidP="00FF365C">
      <w:pPr>
        <w:pStyle w:val="Heading1"/>
      </w:pPr>
      <w:bookmarkStart w:id="726" w:name="_Toc67992697"/>
      <w:r w:rsidRPr="00DF18AB">
        <w:t>N.1</w:t>
      </w:r>
      <w:r w:rsidRPr="00DF18AB">
        <w:tab/>
        <w:t>Origination procedures</w:t>
      </w:r>
      <w:bookmarkEnd w:id="726"/>
    </w:p>
    <w:p w14:paraId="08A66E03" w14:textId="77777777" w:rsidR="00FF365C" w:rsidRPr="00DF18AB" w:rsidRDefault="00FF365C" w:rsidP="00FF365C">
      <w:pPr>
        <w:pStyle w:val="Heading2"/>
      </w:pPr>
      <w:bookmarkStart w:id="727" w:name="_Toc67992698"/>
      <w:r w:rsidRPr="00DF18AB">
        <w:t>N.1.1</w:t>
      </w:r>
      <w:r w:rsidRPr="00DF18AB">
        <w:tab/>
        <w:t>(FO#1) Fixed xDSL origination, home</w:t>
      </w:r>
      <w:bookmarkEnd w:id="727"/>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AAF44CF"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427B4" w:rsidRPr="00DF18AB">
        <w:t>ETSI</w:t>
      </w:r>
      <w:r w:rsidR="001427B4">
        <w:t> </w:t>
      </w:r>
      <w:r w:rsidR="001427B4" w:rsidRPr="00DF18AB">
        <w:t>ES</w:t>
      </w:r>
      <w:r w:rsidR="001427B4">
        <w:t> </w:t>
      </w:r>
      <w:r w:rsidR="001427B4" w:rsidRPr="00DF18AB">
        <w:t>282</w:t>
      </w:r>
      <w:r w:rsidR="001427B4">
        <w:t> </w:t>
      </w:r>
      <w:r w:rsidR="001427B4" w:rsidRPr="00DF18AB">
        <w:t>003 </w:t>
      </w:r>
      <w:r w:rsidRPr="00DF18AB">
        <w:t>[78].</w:t>
      </w:r>
    </w:p>
    <w:bookmarkStart w:id="728" w:name="_MON_1272783835"/>
    <w:bookmarkEnd w:id="728"/>
    <w:bookmarkStart w:id="729" w:name="_MON_1272783812"/>
    <w:bookmarkEnd w:id="729"/>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095" type="#_x0000_t75" style="width:480.9pt;height:460.55pt" o:ole="">
            <v:imagedata r:id="rId214" o:title=""/>
          </v:shape>
          <o:OLEObject Type="Embed" ProgID="Word.Picture.8" ShapeID="_x0000_i1095" DrawAspect="Content" ObjectID="_1678621023" r:id="rId215"/>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0" w:name="_Toc67992699"/>
      <w:r w:rsidRPr="00DF18AB">
        <w:lastRenderedPageBreak/>
        <w:t>N.2</w:t>
      </w:r>
      <w:r w:rsidRPr="00DF18AB">
        <w:tab/>
        <w:t>Termination procedures</w:t>
      </w:r>
      <w:bookmarkEnd w:id="730"/>
    </w:p>
    <w:p w14:paraId="4E4BC665" w14:textId="77777777" w:rsidR="00FF365C" w:rsidRPr="00DF18AB" w:rsidRDefault="00FF365C" w:rsidP="00FF365C">
      <w:pPr>
        <w:pStyle w:val="Heading2"/>
      </w:pPr>
      <w:bookmarkStart w:id="731" w:name="_Toc67992700"/>
      <w:r w:rsidRPr="00DF18AB">
        <w:t>N.2.1</w:t>
      </w:r>
      <w:r w:rsidRPr="00DF18AB">
        <w:tab/>
        <w:t>(FT#1) Fixed xDSL termination, home</w:t>
      </w:r>
      <w:bookmarkEnd w:id="731"/>
    </w:p>
    <w:p w14:paraId="4C06DCBF" w14:textId="11D2FA9E"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427B4" w:rsidRPr="00DF18AB">
        <w:t>ETSI</w:t>
      </w:r>
      <w:r w:rsidR="001427B4">
        <w:t> </w:t>
      </w:r>
      <w:r w:rsidR="001427B4" w:rsidRPr="00DF18AB">
        <w:t>ES</w:t>
      </w:r>
      <w:r w:rsidR="001427B4">
        <w:t> </w:t>
      </w:r>
      <w:r w:rsidR="001427B4" w:rsidRPr="00DF18AB">
        <w:t>282</w:t>
      </w:r>
      <w:r w:rsidR="001427B4">
        <w:t> </w:t>
      </w:r>
      <w:r w:rsidR="001427B4"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32" w:name="_MON_1272784407"/>
    <w:bookmarkEnd w:id="732"/>
    <w:p w14:paraId="06B77613" w14:textId="77777777" w:rsidR="00FF365C" w:rsidRPr="00DF18AB" w:rsidRDefault="00FF365C" w:rsidP="00FF365C">
      <w:pPr>
        <w:pStyle w:val="TH"/>
      </w:pPr>
      <w:r w:rsidRPr="00DF18AB">
        <w:object w:dxaOrig="9616" w:dyaOrig="8775" w14:anchorId="15D945A4">
          <v:shape id="_x0000_i1096" type="#_x0000_t75" style="width:480.9pt;height:438.8pt" o:ole="">
            <v:imagedata r:id="rId216" o:title=""/>
          </v:shape>
          <o:OLEObject Type="Embed" ProgID="Word.Picture.8" ShapeID="_x0000_i1096" DrawAspect="Content" ObjectID="_1678621024" r:id="rId217"/>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3" w:name="_Toc67992701"/>
      <w:r w:rsidRPr="00DF18AB">
        <w:t>N.3</w:t>
      </w:r>
      <w:r w:rsidRPr="00DF18AB">
        <w:tab/>
        <w:t>Geographical Identifier</w:t>
      </w:r>
      <w:bookmarkEnd w:id="733"/>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4" w:name="_Toc67992702"/>
      <w:r w:rsidRPr="00DF18AB">
        <w:lastRenderedPageBreak/>
        <w:t>Annex P (informative):</w:t>
      </w:r>
      <w:r w:rsidRPr="00DF18AB">
        <w:br/>
        <w:t>Transcoding Support involving the MRFC/MRFP</w:t>
      </w:r>
      <w:bookmarkEnd w:id="734"/>
    </w:p>
    <w:p w14:paraId="0D45351F" w14:textId="77777777" w:rsidR="00FF365C" w:rsidRPr="00DF18AB" w:rsidRDefault="00FF365C" w:rsidP="00FF365C">
      <w:pPr>
        <w:pStyle w:val="Heading1"/>
      </w:pPr>
      <w:bookmarkStart w:id="735" w:name="_Toc67992703"/>
      <w:r w:rsidRPr="00DF18AB">
        <w:t>P.1</w:t>
      </w:r>
      <w:r w:rsidRPr="00DF18AB">
        <w:tab/>
        <w:t>General</w:t>
      </w:r>
      <w:bookmarkEnd w:id="735"/>
    </w:p>
    <w:p w14:paraId="3313A07B" w14:textId="77777777" w:rsidR="00FF365C" w:rsidRPr="00DF18AB" w:rsidRDefault="00FF365C" w:rsidP="00FF365C">
      <w:pPr>
        <w:pStyle w:val="Heading2"/>
      </w:pPr>
      <w:bookmarkStart w:id="736" w:name="_Toc67992704"/>
      <w:r w:rsidRPr="00DF18AB">
        <w:t>P.1.1</w:t>
      </w:r>
      <w:r w:rsidRPr="00DF18AB">
        <w:tab/>
        <w:t>Scope</w:t>
      </w:r>
      <w:bookmarkEnd w:id="736"/>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37" w:name="_Toc67992705"/>
      <w:r w:rsidRPr="00DF18AB">
        <w:t>P.1.2</w:t>
      </w:r>
      <w:r w:rsidRPr="00DF18AB">
        <w:tab/>
        <w:t>Description</w:t>
      </w:r>
      <w:bookmarkEnd w:id="737"/>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38" w:name="_Toc67992706"/>
      <w:r w:rsidRPr="00DF18AB">
        <w:t>P.1.3</w:t>
      </w:r>
      <w:r w:rsidRPr="00DF18AB">
        <w:tab/>
        <w:t>Session flows</w:t>
      </w:r>
      <w:bookmarkEnd w:id="738"/>
    </w:p>
    <w:p w14:paraId="7C101075" w14:textId="77777777" w:rsidR="00FF365C" w:rsidRPr="00DF18AB" w:rsidRDefault="00FF365C" w:rsidP="00FF365C">
      <w:pPr>
        <w:pStyle w:val="Heading3"/>
      </w:pPr>
      <w:bookmarkStart w:id="739" w:name="_Toc67992707"/>
      <w:r w:rsidRPr="00DF18AB">
        <w:t>P.1.3.1</w:t>
      </w:r>
      <w:r w:rsidRPr="00DF18AB">
        <w:tab/>
        <w:t>General</w:t>
      </w:r>
      <w:bookmarkEnd w:id="739"/>
    </w:p>
    <w:p w14:paraId="0F545869" w14:textId="65584AD0"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A7464A" w:rsidRPr="00DF18AB">
        <w:t>TS</w:t>
      </w:r>
      <w:r w:rsidR="00A7464A">
        <w:t> </w:t>
      </w:r>
      <w:r w:rsidR="00A7464A" w:rsidRPr="00DF18AB">
        <w:t>23.218</w:t>
      </w:r>
      <w:r w:rsidR="00A7464A">
        <w:t> </w:t>
      </w:r>
      <w:r w:rsidR="00A7464A" w:rsidRPr="00DF18AB">
        <w:t>[</w:t>
      </w:r>
      <w:r w:rsidRPr="00DF18AB">
        <w:t>71].</w:t>
      </w:r>
    </w:p>
    <w:p w14:paraId="31D06A05" w14:textId="77777777" w:rsidR="00FF365C" w:rsidRPr="00DF18AB" w:rsidRDefault="00FF365C" w:rsidP="00FF365C">
      <w:pPr>
        <w:pStyle w:val="Heading3"/>
      </w:pPr>
      <w:bookmarkStart w:id="740" w:name="_Toc67992708"/>
      <w:r w:rsidRPr="00DF18AB">
        <w:t>P.1.3.2</w:t>
      </w:r>
      <w:r w:rsidRPr="00DF18AB">
        <w:tab/>
        <w:t>Proactive transcoding invocation</w:t>
      </w:r>
      <w:bookmarkEnd w:id="740"/>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1" w:name="_MON_1296563700"/>
    <w:bookmarkStart w:id="742" w:name="_MON_1296564129"/>
    <w:bookmarkStart w:id="743" w:name="_MON_1296564145"/>
    <w:bookmarkStart w:id="744" w:name="_MON_1296565109"/>
    <w:bookmarkStart w:id="745" w:name="_MON_1296566685"/>
    <w:bookmarkEnd w:id="741"/>
    <w:bookmarkEnd w:id="742"/>
    <w:bookmarkEnd w:id="743"/>
    <w:bookmarkEnd w:id="744"/>
    <w:bookmarkEnd w:id="745"/>
    <w:bookmarkStart w:id="746" w:name="_MON_1296563175"/>
    <w:bookmarkEnd w:id="746"/>
    <w:p w14:paraId="65CA8031" w14:textId="77777777" w:rsidR="00FF365C" w:rsidRPr="00DF18AB" w:rsidRDefault="00FF365C" w:rsidP="00FF365C">
      <w:pPr>
        <w:pStyle w:val="TH"/>
      </w:pPr>
      <w:r w:rsidRPr="00DF18AB">
        <w:object w:dxaOrig="4554" w:dyaOrig="6693" w14:anchorId="4B515A74">
          <v:shape id="_x0000_i1097" type="#_x0000_t75" style="width:227.55pt;height:336.25pt" o:ole="">
            <v:imagedata r:id="rId218" o:title=""/>
          </v:shape>
          <o:OLEObject Type="Embed" ProgID="Word.Picture.8" ShapeID="_x0000_i1097" DrawAspect="Content" ObjectID="_1678621025" r:id="rId219"/>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47" w:name="_Toc67992709"/>
      <w:r w:rsidRPr="00DF18AB">
        <w:t>P.1.3.3</w:t>
      </w:r>
      <w:r w:rsidRPr="00DF18AB">
        <w:tab/>
        <w:t>Reactive transcoding invocation</w:t>
      </w:r>
      <w:bookmarkEnd w:id="747"/>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48" w:name="_MON_1296289291"/>
    <w:bookmarkStart w:id="749" w:name="_MON_1296289319"/>
    <w:bookmarkStart w:id="750" w:name="_MON_1296289331"/>
    <w:bookmarkStart w:id="751" w:name="_MON_1296565502"/>
    <w:bookmarkStart w:id="752" w:name="_MON_1296566669"/>
    <w:bookmarkEnd w:id="748"/>
    <w:bookmarkEnd w:id="749"/>
    <w:bookmarkEnd w:id="750"/>
    <w:bookmarkEnd w:id="751"/>
    <w:bookmarkEnd w:id="752"/>
    <w:bookmarkStart w:id="753" w:name="_MON_1296289136"/>
    <w:bookmarkEnd w:id="753"/>
    <w:p w14:paraId="53E798BC" w14:textId="77777777" w:rsidR="00FF365C" w:rsidRPr="00DF18AB" w:rsidRDefault="00FF365C" w:rsidP="00FF365C">
      <w:pPr>
        <w:pStyle w:val="TH"/>
      </w:pPr>
      <w:r w:rsidRPr="00DF18AB">
        <w:object w:dxaOrig="4554" w:dyaOrig="7401" w14:anchorId="0B07DE9F">
          <v:shape id="_x0000_i1098" type="#_x0000_t75" style="width:227.55pt;height:369.5pt" o:ole="">
            <v:imagedata r:id="rId220" o:title=""/>
          </v:shape>
          <o:OLEObject Type="Embed" ProgID="Word.Picture.8" ShapeID="_x0000_i1098" DrawAspect="Content" ObjectID="_1678621026" r:id="rId221"/>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4" w:name="_Toc67992710"/>
      <w:r w:rsidRPr="00DF18AB">
        <w:lastRenderedPageBreak/>
        <w:t>Annex Q (normative):</w:t>
      </w:r>
      <w:r w:rsidRPr="00DF18AB">
        <w:br/>
        <w:t>Optimal media routing</w:t>
      </w:r>
      <w:bookmarkEnd w:id="754"/>
    </w:p>
    <w:p w14:paraId="46440D5C" w14:textId="77777777" w:rsidR="00FF365C" w:rsidRPr="00DF18AB" w:rsidRDefault="00FF365C" w:rsidP="00FF365C">
      <w:pPr>
        <w:pStyle w:val="Heading1"/>
      </w:pPr>
      <w:bookmarkStart w:id="755" w:name="_Toc67992711"/>
      <w:r w:rsidRPr="00DF18AB">
        <w:t>Q.1</w:t>
      </w:r>
      <w:r w:rsidRPr="00DF18AB">
        <w:tab/>
        <w:t>General</w:t>
      </w:r>
      <w:bookmarkEnd w:id="755"/>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56" w:name="_Toc67992712"/>
      <w:r w:rsidRPr="00DF18AB">
        <w:t>Q.2</w:t>
      </w:r>
      <w:r w:rsidRPr="00DF18AB">
        <w:tab/>
        <w:t>Procedures and flows</w:t>
      </w:r>
      <w:bookmarkEnd w:id="756"/>
    </w:p>
    <w:p w14:paraId="213721D1" w14:textId="77777777" w:rsidR="00FF365C" w:rsidRPr="00DF18AB" w:rsidRDefault="00FF365C" w:rsidP="00FF365C">
      <w:pPr>
        <w:pStyle w:val="Heading2"/>
      </w:pPr>
      <w:bookmarkStart w:id="757" w:name="_Toc67992713"/>
      <w:r w:rsidRPr="00DF18AB">
        <w:t>Q.2.1</w:t>
      </w:r>
      <w:r w:rsidRPr="00DF18AB">
        <w:tab/>
        <w:t>SDP extension</w:t>
      </w:r>
      <w:bookmarkEnd w:id="757"/>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58" w:name="_Toc67992714"/>
      <w:r w:rsidRPr="00DF18AB">
        <w:t>Q.2.2</w:t>
      </w:r>
      <w:r w:rsidRPr="00DF18AB">
        <w:tab/>
        <w:t>General IMS-ALG procedures</w:t>
      </w:r>
      <w:bookmarkEnd w:id="758"/>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59" w:name="_Toc67992715"/>
      <w:r w:rsidRPr="00DF18AB">
        <w:lastRenderedPageBreak/>
        <w:t>Q.2.3</w:t>
      </w:r>
      <w:r w:rsidRPr="00DF18AB">
        <w:tab/>
        <w:t>Common flows</w:t>
      </w:r>
      <w:bookmarkEnd w:id="759"/>
    </w:p>
    <w:p w14:paraId="5954A7F4" w14:textId="77777777" w:rsidR="00FF365C" w:rsidRPr="00DF18AB" w:rsidRDefault="00FF365C" w:rsidP="00FF365C">
      <w:pPr>
        <w:pStyle w:val="Heading3"/>
      </w:pPr>
      <w:bookmarkStart w:id="760" w:name="_Toc67992716"/>
      <w:r w:rsidRPr="00DF18AB">
        <w:t>Q.2.3.1</w:t>
      </w:r>
      <w:r w:rsidRPr="00DF18AB">
        <w:tab/>
        <w:t>IMS-ALG allocates a TrGW</w:t>
      </w:r>
      <w:bookmarkEnd w:id="760"/>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1" w:name="_Toc67992717"/>
      <w:r w:rsidRPr="00DF18AB">
        <w:t>Q.2.3.2</w:t>
      </w:r>
      <w:r w:rsidRPr="00DF18AB">
        <w:tab/>
        <w:t>IMS-ALG does not allocate a TrGW</w:t>
      </w:r>
      <w:bookmarkEnd w:id="761"/>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2" w:name="_Toc67992718"/>
      <w:r w:rsidRPr="00DF18AB">
        <w:t>Q.2.3.3</w:t>
      </w:r>
      <w:r w:rsidRPr="00DF18AB">
        <w:tab/>
        <w:t>IMS-ALG bypasses its TrGW and one or more prior TrGWs</w:t>
      </w:r>
      <w:bookmarkEnd w:id="762"/>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63" w:name="_MON_1330352839"/>
    <w:bookmarkEnd w:id="763"/>
    <w:p w14:paraId="6BBF408B" w14:textId="77777777" w:rsidR="00FF365C" w:rsidRPr="00DF18AB" w:rsidRDefault="00FF365C" w:rsidP="00FF365C">
      <w:pPr>
        <w:pStyle w:val="TH"/>
      </w:pPr>
      <w:r w:rsidRPr="00DF18AB">
        <w:object w:dxaOrig="9616" w:dyaOrig="6378" w14:anchorId="47F4425E">
          <v:shape id="_x0000_i1099" type="#_x0000_t75" style="width:480.9pt;height:319.25pt" o:ole="">
            <v:imagedata r:id="rId222" o:title=""/>
          </v:shape>
          <o:OLEObject Type="Embed" ProgID="Word.Picture.8" ShapeID="_x0000_i1099" DrawAspect="Content" ObjectID="_1678621027" r:id="rId223"/>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64" w:name="_Toc67992719"/>
      <w:r w:rsidRPr="00DF18AB">
        <w:t>Q.2.3.4</w:t>
      </w:r>
      <w:r w:rsidRPr="00DF18AB">
        <w:tab/>
        <w:t>IMS-ALG bypasses its TrGW using secondary realm from prior IMS-ALG</w:t>
      </w:r>
      <w:bookmarkEnd w:id="764"/>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65" w:name="_MON_1330352931"/>
    <w:bookmarkEnd w:id="765"/>
    <w:p w14:paraId="7F647823" w14:textId="77777777" w:rsidR="00FF365C" w:rsidRPr="00DF18AB" w:rsidRDefault="00FF365C" w:rsidP="00FF365C">
      <w:pPr>
        <w:pStyle w:val="TH"/>
      </w:pPr>
      <w:r w:rsidRPr="00DF18AB">
        <w:object w:dxaOrig="9616" w:dyaOrig="6702" w14:anchorId="00A2EA5E">
          <v:shape id="_x0000_i1100" type="#_x0000_t75" style="width:480.9pt;height:333.5pt" o:ole="">
            <v:imagedata r:id="rId224" o:title=""/>
          </v:shape>
          <o:OLEObject Type="Embed" ProgID="Word.Picture.8" ShapeID="_x0000_i1100" DrawAspect="Content" ObjectID="_1678621028" r:id="rId225"/>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66" w:name="_Toc67992720"/>
      <w:r w:rsidRPr="00DF18AB">
        <w:t>Q.2.3.5</w:t>
      </w:r>
      <w:r w:rsidRPr="00DF18AB">
        <w:tab/>
        <w:t>IMS-ALG bypasses one or more prior TrGWs using a secondary realm</w:t>
      </w:r>
      <w:bookmarkEnd w:id="766"/>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67" w:name="_MON_1330353003"/>
    <w:bookmarkEnd w:id="767"/>
    <w:p w14:paraId="315366AB" w14:textId="77777777" w:rsidR="00FF365C" w:rsidRPr="00DF18AB" w:rsidRDefault="00FF365C" w:rsidP="00FF365C">
      <w:pPr>
        <w:pStyle w:val="TH"/>
      </w:pPr>
      <w:r w:rsidRPr="00DF18AB">
        <w:object w:dxaOrig="9616" w:dyaOrig="6702" w14:anchorId="0505BFF0">
          <v:shape id="_x0000_i1101" type="#_x0000_t75" style="width:480.9pt;height:333.5pt" o:ole="">
            <v:imagedata r:id="rId226" o:title=""/>
          </v:shape>
          <o:OLEObject Type="Embed" ProgID="Word.Picture.8" ShapeID="_x0000_i1101" DrawAspect="Content" ObjectID="_1678621029" r:id="rId227"/>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68" w:name="_Toc67992721"/>
      <w:r w:rsidRPr="00DF18AB">
        <w:t>Q.2.3.6</w:t>
      </w:r>
      <w:r w:rsidRPr="00DF18AB">
        <w:tab/>
        <w:t>IMS-ALG bypasses TrGWs performing NAT traversal</w:t>
      </w:r>
      <w:bookmarkEnd w:id="768"/>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69" w:name="_MON_1330353066"/>
    <w:bookmarkEnd w:id="769"/>
    <w:p w14:paraId="6290BDDB" w14:textId="77777777" w:rsidR="00FF365C" w:rsidRPr="00DF18AB" w:rsidRDefault="00FF365C" w:rsidP="00FF365C">
      <w:pPr>
        <w:pStyle w:val="TH"/>
      </w:pPr>
      <w:r w:rsidRPr="00DF18AB">
        <w:object w:dxaOrig="9616" w:dyaOrig="5895" w14:anchorId="48A11EF9">
          <v:shape id="_x0000_i1102" type="#_x0000_t75" style="width:480.9pt;height:294.8pt" o:ole="">
            <v:imagedata r:id="rId228" o:title=""/>
          </v:shape>
          <o:OLEObject Type="Embed" ProgID="Word.Picture.8" ShapeID="_x0000_i1102" DrawAspect="Content" ObjectID="_1678621030" r:id="rId229"/>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0" w:name="_Toc67992722"/>
      <w:r w:rsidRPr="00DF18AB">
        <w:t>Q.2.5</w:t>
      </w:r>
      <w:r w:rsidRPr="00DF18AB">
        <w:tab/>
        <w:t>Flows with transcoding</w:t>
      </w:r>
      <w:bookmarkEnd w:id="770"/>
    </w:p>
    <w:p w14:paraId="7FB7A7FC" w14:textId="77777777" w:rsidR="00FF365C" w:rsidRPr="00DF18AB" w:rsidRDefault="00FF365C" w:rsidP="00FF365C">
      <w:pPr>
        <w:pStyle w:val="Heading3"/>
      </w:pPr>
      <w:bookmarkStart w:id="771" w:name="_Toc67992723"/>
      <w:r w:rsidRPr="00DF18AB">
        <w:t>Q.2.5.1</w:t>
      </w:r>
      <w:r w:rsidRPr="00DF18AB">
        <w:tab/>
        <w:t>Proactive transcoding where transcoding is required</w:t>
      </w:r>
      <w:bookmarkEnd w:id="771"/>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72" w:name="_Toc67992724"/>
      <w:r w:rsidRPr="00DF18AB">
        <w:t>Q.2.5.2</w:t>
      </w:r>
      <w:r w:rsidRPr="00DF18AB">
        <w:tab/>
        <w:t>Proactive transcoding where transcoding not required</w:t>
      </w:r>
      <w:bookmarkEnd w:id="772"/>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3" w:name="_MON_1330353156"/>
    <w:bookmarkEnd w:id="773"/>
    <w:p w14:paraId="501010E3" w14:textId="77777777" w:rsidR="00FF365C" w:rsidRPr="00DF18AB" w:rsidRDefault="00FF365C" w:rsidP="00FF365C">
      <w:pPr>
        <w:pStyle w:val="TH"/>
      </w:pPr>
      <w:r w:rsidRPr="00DF18AB">
        <w:object w:dxaOrig="3106" w:dyaOrig="2873" w14:anchorId="682E120D">
          <v:shape id="_x0000_i1103" type="#_x0000_t75" style="width:478.2pt;height:443.55pt" o:ole="">
            <v:imagedata r:id="rId230" o:title=""/>
          </v:shape>
          <o:OLEObject Type="Embed" ProgID="Word.Picture.8" ShapeID="_x0000_i1103" DrawAspect="Content" ObjectID="_1678621031" r:id="rId231"/>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74" w:name="_Toc67992725"/>
      <w:r w:rsidRPr="00DF18AB">
        <w:t>Q.2.5.3</w:t>
      </w:r>
      <w:r w:rsidRPr="00DF18AB">
        <w:tab/>
        <w:t>IMS-ALG bypasses prior unrequired proactive transcoder</w:t>
      </w:r>
      <w:bookmarkEnd w:id="774"/>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75" w:name="_MON_1330353275"/>
    <w:bookmarkEnd w:id="775"/>
    <w:p w14:paraId="2FC136A7" w14:textId="77777777" w:rsidR="00FF365C" w:rsidRPr="00DF18AB" w:rsidRDefault="00FF365C" w:rsidP="00FF365C">
      <w:pPr>
        <w:pStyle w:val="TH"/>
      </w:pPr>
      <w:r w:rsidRPr="00DF18AB">
        <w:object w:dxaOrig="9630" w:dyaOrig="7217" w14:anchorId="4A776446">
          <v:shape id="_x0000_i1104" type="#_x0000_t75" style="width:481.6pt;height:360.7pt" o:ole="">
            <v:imagedata r:id="rId232" o:title=""/>
          </v:shape>
          <o:OLEObject Type="Embed" ProgID="Word.Picture.8" ShapeID="_x0000_i1104" DrawAspect="Content" ObjectID="_1678621032" r:id="rId233"/>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76" w:name="_Toc67992726"/>
      <w:r w:rsidRPr="00DF18AB">
        <w:t>Q.2.5.4</w:t>
      </w:r>
      <w:r w:rsidRPr="00DF18AB">
        <w:tab/>
        <w:t>IMS-ALG bypasses its TrGW and prior unrequired proactive transcoder</w:t>
      </w:r>
      <w:bookmarkEnd w:id="776"/>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7" w:name="_MON_1330353359"/>
    <w:bookmarkEnd w:id="777"/>
    <w:p w14:paraId="7EF6CB87" w14:textId="77777777" w:rsidR="00FF365C" w:rsidRPr="00DF18AB" w:rsidRDefault="00FF365C" w:rsidP="00FF365C">
      <w:pPr>
        <w:pStyle w:val="TH"/>
      </w:pPr>
      <w:r w:rsidRPr="00DF18AB">
        <w:object w:dxaOrig="9630" w:dyaOrig="8307" w14:anchorId="614EAC51">
          <v:shape id="_x0000_i1105" type="#_x0000_t75" style="width:481.6pt;height:415pt" o:ole="">
            <v:imagedata r:id="rId234" o:title=""/>
          </v:shape>
          <o:OLEObject Type="Embed" ProgID="Word.Picture.8" ShapeID="_x0000_i1105" DrawAspect="Content" ObjectID="_1678621033" r:id="rId235"/>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78" w:name="_Toc67992727"/>
      <w:r w:rsidRPr="00DF18AB">
        <w:t>Q.2.5.5</w:t>
      </w:r>
      <w:r w:rsidRPr="00DF18AB">
        <w:tab/>
        <w:t>IMS-ALG replaces prior proactive transcoder</w:t>
      </w:r>
      <w:bookmarkEnd w:id="778"/>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79" w:name="_MON_1330353420"/>
    <w:bookmarkEnd w:id="779"/>
    <w:p w14:paraId="4C1448AD" w14:textId="77777777" w:rsidR="00FF365C" w:rsidRPr="00DF18AB" w:rsidRDefault="00FF365C" w:rsidP="00FF365C">
      <w:pPr>
        <w:pStyle w:val="TH"/>
      </w:pPr>
      <w:r w:rsidRPr="00DF18AB">
        <w:object w:dxaOrig="9616" w:dyaOrig="6702" w14:anchorId="223585EE">
          <v:shape id="_x0000_i1106" type="#_x0000_t75" style="width:480.9pt;height:333.5pt" o:ole="">
            <v:imagedata r:id="rId236" o:title=""/>
          </v:shape>
          <o:OLEObject Type="Embed" ProgID="Word.Picture.8" ShapeID="_x0000_i1106" DrawAspect="Content" ObjectID="_1678621034" r:id="rId237"/>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0" w:name="_Toc67992728"/>
      <w:r w:rsidRPr="00DF18AB">
        <w:t>Q.2.5.6</w:t>
      </w:r>
      <w:r w:rsidRPr="00DF18AB">
        <w:tab/>
        <w:t>Proactive transcoding without resource reservation</w:t>
      </w:r>
      <w:bookmarkEnd w:id="780"/>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81" w:name="_Toc67992729"/>
      <w:r w:rsidRPr="00DF18AB">
        <w:t>Q.2.5.7</w:t>
      </w:r>
      <w:r w:rsidRPr="00DF18AB">
        <w:tab/>
        <w:t>Reactive transcoding</w:t>
      </w:r>
      <w:bookmarkEnd w:id="781"/>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2" w:name="_Toc67992730"/>
      <w:r w:rsidRPr="00DF18AB">
        <w:t>Q.3</w:t>
      </w:r>
      <w:r w:rsidRPr="00DF18AB">
        <w:tab/>
        <w:t>Charging</w:t>
      </w:r>
      <w:bookmarkEnd w:id="782"/>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3" w:name="_Toc67992731"/>
      <w:r w:rsidRPr="00DF18AB">
        <w:lastRenderedPageBreak/>
        <w:t>Annex R (informative):</w:t>
      </w:r>
      <w:r w:rsidRPr="00DF18AB">
        <w:br/>
        <w:t>Distribution of Network Provided Location Information within IMS</w:t>
      </w:r>
      <w:bookmarkEnd w:id="783"/>
    </w:p>
    <w:p w14:paraId="61AF7538" w14:textId="77777777" w:rsidR="00FF365C" w:rsidRPr="00DF18AB" w:rsidRDefault="00FF365C" w:rsidP="00FF365C">
      <w:pPr>
        <w:pStyle w:val="Heading1"/>
      </w:pPr>
      <w:bookmarkStart w:id="784" w:name="_Toc67992732"/>
      <w:r w:rsidRPr="00DF18AB">
        <w:t>R.1</w:t>
      </w:r>
      <w:r w:rsidRPr="00DF18AB">
        <w:tab/>
        <w:t>General</w:t>
      </w:r>
      <w:bookmarkEnd w:id="784"/>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85" w:name="_Toc67992733"/>
      <w:r w:rsidRPr="00DF18AB">
        <w:t>R.2</w:t>
      </w:r>
      <w:r w:rsidRPr="00DF18AB">
        <w:tab/>
        <w:t>Session Establishment/Modification at Mobile Origination - Location Info in Request</w:t>
      </w:r>
      <w:bookmarkEnd w:id="785"/>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86" w:name="_MON_1401005681"/>
    <w:bookmarkStart w:id="787" w:name="_MON_1401005713"/>
    <w:bookmarkStart w:id="788" w:name="_MON_1401005763"/>
    <w:bookmarkStart w:id="789" w:name="_MON_1401005777"/>
    <w:bookmarkStart w:id="790" w:name="_MON_1401005854"/>
    <w:bookmarkEnd w:id="786"/>
    <w:bookmarkEnd w:id="787"/>
    <w:bookmarkEnd w:id="788"/>
    <w:bookmarkEnd w:id="789"/>
    <w:bookmarkEnd w:id="790"/>
    <w:bookmarkStart w:id="791" w:name="_MON_1392012697"/>
    <w:bookmarkEnd w:id="791"/>
    <w:p w14:paraId="24E059B2" w14:textId="77777777" w:rsidR="00FF365C" w:rsidRPr="00DF18AB" w:rsidRDefault="00FF365C" w:rsidP="00FF365C">
      <w:pPr>
        <w:pStyle w:val="TH"/>
      </w:pPr>
      <w:r w:rsidRPr="00DF18AB">
        <w:object w:dxaOrig="8400" w:dyaOrig="4830" w14:anchorId="7A5FC184">
          <v:shape id="_x0000_i1107" type="#_x0000_t75" style="width:478.2pt;height:275.75pt" o:ole="">
            <v:imagedata r:id="rId238" o:title=""/>
          </v:shape>
          <o:OLEObject Type="Embed" ProgID="Word.Picture.8" ShapeID="_x0000_i1107" DrawAspect="Content" ObjectID="_1678621035" r:id="rId239"/>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2" w:name="_Toc67992734"/>
      <w:r w:rsidRPr="00DF18AB">
        <w:lastRenderedPageBreak/>
        <w:t>R.3</w:t>
      </w:r>
      <w:r w:rsidRPr="00DF18AB">
        <w:tab/>
        <w:t>Session Establishment/Modification at Mobile Origination - Location Info in Response</w:t>
      </w:r>
      <w:bookmarkEnd w:id="792"/>
    </w:p>
    <w:bookmarkStart w:id="793" w:name="_MON_1392012838"/>
    <w:bookmarkStart w:id="794" w:name="_MON_1401005721"/>
    <w:bookmarkStart w:id="795" w:name="_MON_1401005834"/>
    <w:bookmarkEnd w:id="793"/>
    <w:bookmarkEnd w:id="794"/>
    <w:bookmarkEnd w:id="795"/>
    <w:bookmarkStart w:id="796" w:name="_MON_1392012831"/>
    <w:bookmarkEnd w:id="796"/>
    <w:p w14:paraId="1DBCDD79" w14:textId="77777777" w:rsidR="00FF365C" w:rsidRPr="00DF18AB" w:rsidRDefault="00FF365C" w:rsidP="00FF365C">
      <w:pPr>
        <w:pStyle w:val="TH"/>
      </w:pPr>
      <w:r w:rsidRPr="00DF18AB">
        <w:object w:dxaOrig="8400" w:dyaOrig="6045" w14:anchorId="468FDEC9">
          <v:shape id="_x0000_i1108" type="#_x0000_t75" style="width:478.2pt;height:345.05pt" o:ole="">
            <v:imagedata r:id="rId240" o:title=""/>
          </v:shape>
          <o:OLEObject Type="Embed" ProgID="Word.Picture.8" ShapeID="_x0000_i1108" DrawAspect="Content" ObjectID="_1678621036" r:id="rId241"/>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797" w:name="_Toc67992735"/>
      <w:r w:rsidRPr="00DF18AB">
        <w:t>R.4</w:t>
      </w:r>
      <w:r w:rsidRPr="00DF18AB">
        <w:tab/>
        <w:t>Session Establishment/Modification at Mobile Termination</w:t>
      </w:r>
      <w:bookmarkEnd w:id="79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798" w:name="_MON_1401005932"/>
    <w:bookmarkEnd w:id="798"/>
    <w:bookmarkStart w:id="799" w:name="_MON_1392013004"/>
    <w:bookmarkEnd w:id="799"/>
    <w:p w14:paraId="58E37ABF" w14:textId="77777777" w:rsidR="00FF365C" w:rsidRPr="00DF18AB" w:rsidRDefault="00FF365C" w:rsidP="00FF365C">
      <w:pPr>
        <w:pStyle w:val="TH"/>
      </w:pPr>
      <w:r w:rsidRPr="00DF18AB">
        <w:object w:dxaOrig="8669" w:dyaOrig="5399" w14:anchorId="1862AC59">
          <v:shape id="_x0000_i1109" type="#_x0000_t75" style="width:479.55pt;height:298.85pt" o:ole="">
            <v:imagedata r:id="rId242" o:title=""/>
          </v:shape>
          <o:OLEObject Type="Embed" ProgID="Word.Picture.8" ShapeID="_x0000_i1109" DrawAspect="Content" ObjectID="_1678621037" r:id="rId243"/>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0" w:name="_Toc67992736"/>
      <w:r w:rsidRPr="00DF18AB">
        <w:lastRenderedPageBreak/>
        <w:t>R.5</w:t>
      </w:r>
      <w:r w:rsidRPr="00DF18AB">
        <w:tab/>
        <w:t>Session Establishment/Modification - Location Information Distributed by IMS AS</w:t>
      </w:r>
      <w:bookmarkEnd w:id="800"/>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1" w:name="_MON_1401006053"/>
    <w:bookmarkEnd w:id="801"/>
    <w:bookmarkStart w:id="802" w:name="_MON_1392013141"/>
    <w:bookmarkEnd w:id="802"/>
    <w:p w14:paraId="410EDEC5" w14:textId="77777777" w:rsidR="00FF365C" w:rsidRPr="00DF18AB" w:rsidRDefault="00FF365C" w:rsidP="00FF365C">
      <w:pPr>
        <w:pStyle w:val="TH"/>
      </w:pPr>
      <w:r w:rsidRPr="00DF18AB">
        <w:object w:dxaOrig="9225" w:dyaOrig="3690" w14:anchorId="1C7A9851">
          <v:shape id="_x0000_i1110" type="#_x0000_t75" style="width:478.2pt;height:191.55pt" o:ole="">
            <v:imagedata r:id="rId244" o:title=""/>
          </v:shape>
          <o:OLEObject Type="Embed" ProgID="Word.Picture.8" ShapeID="_x0000_i1110" DrawAspect="Content" ObjectID="_1678621038" r:id="rId245"/>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3" w:name="_Toc67992737"/>
      <w:r w:rsidRPr="00DF18AB">
        <w:t>R.6</w:t>
      </w:r>
      <w:r w:rsidRPr="00DF18AB">
        <w:tab/>
        <w:t>Session Release</w:t>
      </w:r>
      <w:bookmarkEnd w:id="803"/>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04" w:name="_MON_1401006225"/>
    <w:bookmarkEnd w:id="804"/>
    <w:bookmarkStart w:id="805" w:name="_MON_1392013353"/>
    <w:bookmarkEnd w:id="805"/>
    <w:p w14:paraId="40E7970D" w14:textId="77777777" w:rsidR="00FF365C" w:rsidRPr="00DF18AB" w:rsidRDefault="00FF365C" w:rsidP="00FF365C">
      <w:pPr>
        <w:pStyle w:val="TH"/>
      </w:pPr>
      <w:r w:rsidRPr="00DF18AB">
        <w:object w:dxaOrig="9315" w:dyaOrig="3734" w14:anchorId="263227EE">
          <v:shape id="_x0000_i1111" type="#_x0000_t75" style="width:478.2pt;height:192.9pt" o:ole="">
            <v:imagedata r:id="rId246" o:title=""/>
          </v:shape>
          <o:OLEObject Type="Embed" ProgID="Word.Picture.8" ShapeID="_x0000_i1111" DrawAspect="Content" ObjectID="_1678621039" r:id="rId247"/>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06" w:name="_Toc67992738"/>
      <w:r w:rsidRPr="00DF18AB">
        <w:lastRenderedPageBreak/>
        <w:t>Annex S (normative):</w:t>
      </w:r>
      <w:r w:rsidRPr="00DF18AB">
        <w:br/>
        <w:t>Business Trunking</w:t>
      </w:r>
      <w:bookmarkEnd w:id="806"/>
    </w:p>
    <w:p w14:paraId="15738E5F" w14:textId="77777777" w:rsidR="00FF365C" w:rsidRPr="00DF18AB" w:rsidRDefault="00FF365C" w:rsidP="00FF365C">
      <w:pPr>
        <w:pStyle w:val="Heading1"/>
      </w:pPr>
      <w:bookmarkStart w:id="807" w:name="_Toc67992739"/>
      <w:r w:rsidRPr="00DF18AB">
        <w:t>S.1</w:t>
      </w:r>
      <w:r w:rsidRPr="00DF18AB">
        <w:tab/>
        <w:t>General</w:t>
      </w:r>
      <w:bookmarkEnd w:id="807"/>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0E73A137" w:rsidR="00FF365C" w:rsidRPr="00DF18AB" w:rsidRDefault="00FF365C" w:rsidP="00FF365C">
      <w:r w:rsidRPr="00DF18AB">
        <w:t>In registration mode, the IP</w:t>
      </w:r>
      <w:r w:rsidRPr="00DF18AB">
        <w:noBreakHyphen/>
        <w:t xml:space="preserve">PBX registers to and receives service from the IMS network as specified in </w:t>
      </w:r>
      <w:r w:rsidR="00A7464A" w:rsidRPr="00DF18AB">
        <w:t>TS</w:t>
      </w:r>
      <w:r w:rsidR="00A7464A">
        <w:t> </w:t>
      </w:r>
      <w:r w:rsidR="00A7464A" w:rsidRPr="00DF18AB">
        <w:t>24.525</w:t>
      </w:r>
      <w:r w:rsidR="00A7464A">
        <w:t> </w:t>
      </w:r>
      <w:r w:rsidR="00A7464A"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08" w:name="_Toc67992740"/>
      <w:r w:rsidRPr="00DF18AB">
        <w:t>S.2</w:t>
      </w:r>
      <w:r w:rsidRPr="00DF18AB">
        <w:tab/>
        <w:t>IP</w:t>
      </w:r>
      <w:r w:rsidRPr="00DF18AB">
        <w:noBreakHyphen/>
        <w:t>PBXs using static mode Business Trunking</w:t>
      </w:r>
      <w:bookmarkEnd w:id="808"/>
    </w:p>
    <w:p w14:paraId="17DD3A65" w14:textId="77777777" w:rsidR="00FF365C" w:rsidRPr="00DF18AB" w:rsidRDefault="00FF365C" w:rsidP="00FF365C">
      <w:pPr>
        <w:pStyle w:val="Heading2"/>
      </w:pPr>
      <w:bookmarkStart w:id="809" w:name="_Toc67992741"/>
      <w:r w:rsidRPr="00DF18AB">
        <w:t>S.2.1</w:t>
      </w:r>
      <w:r w:rsidRPr="00DF18AB">
        <w:tab/>
        <w:t>High level architecture</w:t>
      </w:r>
      <w:bookmarkEnd w:id="809"/>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0" w:name="_MON_1415442622"/>
    <w:bookmarkStart w:id="811" w:name="_MON_1415442763"/>
    <w:bookmarkStart w:id="812" w:name="_MON_1415442775"/>
    <w:bookmarkEnd w:id="810"/>
    <w:bookmarkEnd w:id="811"/>
    <w:bookmarkEnd w:id="812"/>
    <w:bookmarkStart w:id="813" w:name="_MON_1415442615"/>
    <w:bookmarkEnd w:id="813"/>
    <w:p w14:paraId="409AE988" w14:textId="77777777" w:rsidR="00FF365C" w:rsidRPr="00DF18AB" w:rsidRDefault="00FF365C" w:rsidP="00FF365C">
      <w:pPr>
        <w:pStyle w:val="TH"/>
      </w:pPr>
      <w:r w:rsidRPr="00DF18AB">
        <w:object w:dxaOrig="6315" w:dyaOrig="2175" w14:anchorId="6D329A64">
          <v:shape id="_x0000_i1112" type="#_x0000_t75" style="width:314.5pt;height:108.7pt" o:ole="">
            <v:imagedata r:id="rId248" o:title=""/>
          </v:shape>
          <o:OLEObject Type="Embed" ProgID="Word.Picture.8" ShapeID="_x0000_i1112" DrawAspect="Content" ObjectID="_1678621040" r:id="rId249"/>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D531003" w:rsidR="00FF365C" w:rsidRPr="00DF18AB" w:rsidRDefault="00FF365C" w:rsidP="00FF365C">
      <w:pPr>
        <w:pStyle w:val="B1"/>
      </w:pPr>
      <w:r w:rsidRPr="00DF18AB">
        <w:t xml:space="preserve"> -</w:t>
      </w:r>
      <w:r w:rsidRPr="00DF18AB">
        <w:tab/>
        <w:t xml:space="preserve">As according to clause 4.15 and </w:t>
      </w:r>
      <w:r w:rsidR="00A7464A" w:rsidRPr="00DF18AB">
        <w:t>TS</w:t>
      </w:r>
      <w:r w:rsidR="00A7464A">
        <w:t> </w:t>
      </w:r>
      <w:r w:rsidR="00A7464A" w:rsidRPr="00DF18AB">
        <w:t>24.525</w:t>
      </w:r>
      <w:r w:rsidR="00A7464A">
        <w:t> </w:t>
      </w:r>
      <w:r w:rsidR="00A7464A"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4" w:name="_Toc67992742"/>
      <w:r w:rsidRPr="00DF18AB">
        <w:lastRenderedPageBreak/>
        <w:t>S.2.2</w:t>
      </w:r>
      <w:r w:rsidRPr="00DF18AB">
        <w:tab/>
        <w:t>High level Flows</w:t>
      </w:r>
      <w:bookmarkEnd w:id="814"/>
    </w:p>
    <w:p w14:paraId="29111D00" w14:textId="77777777" w:rsidR="00FF365C" w:rsidRPr="00DF18AB" w:rsidRDefault="00FF365C" w:rsidP="00FF365C">
      <w:pPr>
        <w:pStyle w:val="Heading3"/>
      </w:pPr>
      <w:bookmarkStart w:id="815" w:name="_Toc67992743"/>
      <w:r w:rsidRPr="00DF18AB">
        <w:t>S.2.2.1</w:t>
      </w:r>
      <w:r w:rsidRPr="00DF18AB">
        <w:tab/>
        <w:t>General</w:t>
      </w:r>
      <w:bookmarkEnd w:id="815"/>
    </w:p>
    <w:p w14:paraId="10925FD8" w14:textId="777F79B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7464A" w:rsidRPr="00DF18AB">
        <w:t>TS</w:t>
      </w:r>
      <w:r w:rsidR="00A7464A">
        <w:t> </w:t>
      </w:r>
      <w:r w:rsidR="00A7464A" w:rsidRPr="00DF18AB">
        <w:t>33.310</w:t>
      </w:r>
      <w:r w:rsidR="00A7464A">
        <w:t> </w:t>
      </w:r>
      <w:r w:rsidR="00A7464A"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EE3D988" w:rsidR="00FF365C" w:rsidRPr="00DF18AB" w:rsidRDefault="00FF365C" w:rsidP="00FF365C">
      <w:r w:rsidRPr="00DF18AB">
        <w:t xml:space="preserve">If the network between the PBX and the IBCF complies with the peering based interconnect procedures according to </w:t>
      </w:r>
      <w:r w:rsidR="00A7464A" w:rsidRPr="00DF18AB">
        <w:t>TS</w:t>
      </w:r>
      <w:r w:rsidR="00A7464A">
        <w:t> </w:t>
      </w:r>
      <w:r w:rsidR="00A7464A" w:rsidRPr="00DF18AB">
        <w:t>24.525</w:t>
      </w:r>
      <w:r w:rsidR="00A7464A">
        <w:t> </w:t>
      </w:r>
      <w:r w:rsidR="00A7464A"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16" w:name="_Toc67992744"/>
      <w:r w:rsidRPr="00DF18AB">
        <w:t>S.2.2.2</w:t>
      </w:r>
      <w:r w:rsidRPr="00DF18AB">
        <w:tab/>
        <w:t>Originating procedures</w:t>
      </w:r>
      <w:bookmarkEnd w:id="816"/>
    </w:p>
    <w:p w14:paraId="72D9DA76" w14:textId="77777777" w:rsidR="00FF365C" w:rsidRPr="00DF18AB" w:rsidRDefault="00FF365C" w:rsidP="00FF365C">
      <w:pPr>
        <w:pStyle w:val="Heading4"/>
      </w:pPr>
      <w:bookmarkStart w:id="817" w:name="_Toc67992745"/>
      <w:r w:rsidRPr="00DF18AB">
        <w:t>S.2.2.2.1</w:t>
      </w:r>
      <w:r w:rsidRPr="00DF18AB">
        <w:tab/>
        <w:t>Originating procedures using the S-CSCF</w:t>
      </w:r>
      <w:bookmarkEnd w:id="817"/>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18" w:name="_MON_1425816864"/>
    <w:bookmarkEnd w:id="818"/>
    <w:p w14:paraId="2CE25937" w14:textId="77777777" w:rsidR="00FF365C" w:rsidRPr="00DF18AB" w:rsidRDefault="00FF365C" w:rsidP="00FF365C">
      <w:pPr>
        <w:pStyle w:val="TH"/>
      </w:pPr>
      <w:r w:rsidRPr="00DF18AB">
        <w:object w:dxaOrig="8790" w:dyaOrig="4275" w14:anchorId="4959F2BA">
          <v:shape id="_x0000_i1113" type="#_x0000_t75" style="width:439.45pt;height:212.6pt" o:ole="">
            <v:imagedata r:id="rId250" o:title=""/>
          </v:shape>
          <o:OLEObject Type="Embed" ProgID="Word.Picture.8" ShapeID="_x0000_i1113" DrawAspect="Content" ObjectID="_1678621041" r:id="rId251"/>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19" w:name="_Toc67992746"/>
      <w:r w:rsidRPr="00DF18AB">
        <w:t>S.2.2.2.2</w:t>
      </w:r>
      <w:r w:rsidRPr="00DF18AB">
        <w:tab/>
        <w:t>Originating procedures using the Transit Function</w:t>
      </w:r>
      <w:bookmarkEnd w:id="819"/>
    </w:p>
    <w:p w14:paraId="6012913D" w14:textId="1576E43C"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7464A" w:rsidRPr="00DF18AB">
        <w:t>TS</w:t>
      </w:r>
      <w:r w:rsidR="00A7464A">
        <w:t> </w:t>
      </w:r>
      <w:r w:rsidR="00A7464A" w:rsidRPr="00DF18AB">
        <w:t>24.525</w:t>
      </w:r>
      <w:r w:rsidR="00A7464A">
        <w:t> </w:t>
      </w:r>
      <w:r w:rsidR="00A7464A" w:rsidRPr="00DF18AB">
        <w:t>[</w:t>
      </w:r>
      <w:r w:rsidRPr="00DF18AB">
        <w:t>81] when the IP</w:t>
      </w:r>
      <w:r w:rsidRPr="00DF18AB">
        <w:noBreakHyphen/>
        <w:t>PBX is not provisioned as a subscriber in HSS and served via the Transit Function.</w:t>
      </w:r>
    </w:p>
    <w:bookmarkStart w:id="820" w:name="_MON_1425881396"/>
    <w:bookmarkEnd w:id="820"/>
    <w:p w14:paraId="435AB5B7" w14:textId="77777777" w:rsidR="00FF365C" w:rsidRPr="00DF18AB" w:rsidRDefault="00FF365C" w:rsidP="00FF365C">
      <w:pPr>
        <w:pStyle w:val="TH"/>
      </w:pPr>
      <w:r w:rsidRPr="00DF18AB">
        <w:object w:dxaOrig="8790" w:dyaOrig="4275" w14:anchorId="1AC1A1EA">
          <v:shape id="_x0000_i1114" type="#_x0000_t75" style="width:439.45pt;height:212.6pt" o:ole="">
            <v:imagedata r:id="rId252" o:title=""/>
          </v:shape>
          <o:OLEObject Type="Embed" ProgID="Word.Picture.8" ShapeID="_x0000_i1114" DrawAspect="Content" ObjectID="_1678621042" r:id="rId253"/>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1" w:name="_Toc67992747"/>
      <w:r w:rsidRPr="00DF18AB">
        <w:t>S.2.2.3</w:t>
      </w:r>
      <w:r w:rsidRPr="00DF18AB">
        <w:tab/>
        <w:t>Terminating Procedures</w:t>
      </w:r>
      <w:bookmarkEnd w:id="821"/>
    </w:p>
    <w:p w14:paraId="118D6EA4" w14:textId="77777777" w:rsidR="00FF365C" w:rsidRPr="00DF18AB" w:rsidRDefault="00FF365C" w:rsidP="00FF365C">
      <w:pPr>
        <w:pStyle w:val="Heading4"/>
      </w:pPr>
      <w:bookmarkStart w:id="822" w:name="_Toc67992748"/>
      <w:r w:rsidRPr="00DF18AB">
        <w:t>S.2.2.3.1</w:t>
      </w:r>
      <w:r w:rsidRPr="00DF18AB">
        <w:tab/>
        <w:t>Terminating procedures using the S</w:t>
      </w:r>
      <w:r w:rsidRPr="00DF18AB">
        <w:noBreakHyphen/>
        <w:t>CSCF</w:t>
      </w:r>
      <w:bookmarkEnd w:id="822"/>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3" w:name="_MON_1427214175"/>
    <w:bookmarkEnd w:id="823"/>
    <w:p w14:paraId="468FDACC" w14:textId="77777777" w:rsidR="00FF365C" w:rsidRPr="00DF18AB" w:rsidRDefault="00FF365C" w:rsidP="00FF365C">
      <w:pPr>
        <w:pStyle w:val="TH"/>
      </w:pPr>
      <w:r w:rsidRPr="00DF18AB">
        <w:object w:dxaOrig="8790" w:dyaOrig="4200" w14:anchorId="116D4768">
          <v:shape id="_x0000_i1115" type="#_x0000_t75" style="width:439.45pt;height:211.25pt" o:ole="">
            <v:imagedata r:id="rId254" o:title=""/>
          </v:shape>
          <o:OLEObject Type="Embed" ProgID="Word.Picture.8" ShapeID="_x0000_i1115" DrawAspect="Content" ObjectID="_1678621043" r:id="rId255"/>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4" w:name="_Toc67992749"/>
      <w:r w:rsidRPr="00DF18AB">
        <w:t>S.2.2.3.2</w:t>
      </w:r>
      <w:r w:rsidRPr="00DF18AB">
        <w:tab/>
        <w:t>Terminating procedures using the Transit Function</w:t>
      </w:r>
      <w:bookmarkEnd w:id="824"/>
    </w:p>
    <w:p w14:paraId="217487D6" w14:textId="2CE3C9AE"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7464A" w:rsidRPr="00DF18AB">
        <w:t>TS</w:t>
      </w:r>
      <w:r w:rsidR="00A7464A">
        <w:t> </w:t>
      </w:r>
      <w:r w:rsidR="00A7464A" w:rsidRPr="00DF18AB">
        <w:t>24.525</w:t>
      </w:r>
      <w:r w:rsidR="00A7464A">
        <w:t> </w:t>
      </w:r>
      <w:r w:rsidR="00A7464A" w:rsidRPr="00DF18AB">
        <w:t>[</w:t>
      </w:r>
      <w:r w:rsidRPr="00DF18AB">
        <w:t>81] when the IP</w:t>
      </w:r>
      <w:r w:rsidRPr="00DF18AB">
        <w:noBreakHyphen/>
        <w:t>PBX is not provisioned as a subscriber in HSS and served via the Transit Function.</w:t>
      </w:r>
    </w:p>
    <w:bookmarkStart w:id="825" w:name="_MON_1432658430"/>
    <w:bookmarkEnd w:id="825"/>
    <w:p w14:paraId="0E8BE055" w14:textId="77777777" w:rsidR="00FF365C" w:rsidRPr="00DF18AB" w:rsidRDefault="00FF365C" w:rsidP="00FF365C">
      <w:pPr>
        <w:pStyle w:val="TH"/>
      </w:pPr>
      <w:r w:rsidRPr="00DF18AB">
        <w:object w:dxaOrig="6360" w:dyaOrig="3420" w14:anchorId="28591981">
          <v:shape id="_x0000_i1116" type="#_x0000_t75" style="width:317.9pt;height:170.5pt" o:ole="">
            <v:imagedata r:id="rId256" o:title=""/>
          </v:shape>
          <o:OLEObject Type="Embed" ProgID="Word.Picture.8" ShapeID="_x0000_i1116" DrawAspect="Content" ObjectID="_1678621044" r:id="rId257"/>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26" w:name="_Toc67992750"/>
      <w:r w:rsidRPr="00DF18AB">
        <w:lastRenderedPageBreak/>
        <w:t>Annex T (normative):</w:t>
      </w:r>
      <w:r w:rsidRPr="00DF18AB">
        <w:br/>
        <w:t>IP-Connectivity Access Network specific concepts when using Trusted WLAN (TWAN) to access IMS</w:t>
      </w:r>
      <w:bookmarkEnd w:id="826"/>
    </w:p>
    <w:p w14:paraId="0844757E" w14:textId="77777777" w:rsidR="00FF365C" w:rsidRPr="00DF18AB" w:rsidRDefault="00FF365C" w:rsidP="00FF365C">
      <w:pPr>
        <w:pStyle w:val="Heading1"/>
      </w:pPr>
      <w:bookmarkStart w:id="827" w:name="_Toc67992751"/>
      <w:r w:rsidRPr="00DF18AB">
        <w:t>T.0</w:t>
      </w:r>
      <w:r w:rsidRPr="00DF18AB">
        <w:tab/>
        <w:t>General</w:t>
      </w:r>
      <w:bookmarkEnd w:id="827"/>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49EE96A4" w:rsidR="00FF365C" w:rsidRPr="00DF18AB" w:rsidRDefault="00FF365C" w:rsidP="00FF365C">
      <w:pPr>
        <w:pStyle w:val="B1"/>
      </w:pPr>
      <w:r w:rsidRPr="00DF18AB">
        <w:t>-</w:t>
      </w:r>
      <w:r w:rsidRPr="00DF18AB">
        <w:tab/>
        <w:t xml:space="preserve">The Mobility related procedures for EPS and TWAN access are described in </w:t>
      </w:r>
      <w:r w:rsidR="00A7464A" w:rsidRPr="00DF18AB">
        <w:t>TS</w:t>
      </w:r>
      <w:r w:rsidR="00A7464A">
        <w:t> </w:t>
      </w:r>
      <w:r w:rsidR="00A7464A" w:rsidRPr="00DF18AB">
        <w:t>23.402</w:t>
      </w:r>
      <w:r w:rsidR="00A7464A">
        <w:t> </w:t>
      </w:r>
      <w:r w:rsidR="00A7464A" w:rsidRPr="00DF18AB">
        <w:t>[</w:t>
      </w:r>
      <w:r w:rsidRPr="00DF18AB">
        <w:t>82]</w:t>
      </w:r>
    </w:p>
    <w:p w14:paraId="692D7190" w14:textId="7E9065F0" w:rsidR="00FF365C" w:rsidRPr="00DF18AB" w:rsidRDefault="00FF365C" w:rsidP="00FF365C">
      <w:pPr>
        <w:pStyle w:val="B2"/>
      </w:pPr>
      <w:r w:rsidRPr="00DF18AB">
        <w:t>-</w:t>
      </w:r>
      <w:r w:rsidRPr="00DF18AB">
        <w:tab/>
        <w:t xml:space="preserve">TWAG/TWAP (refer to clause 16 of </w:t>
      </w:r>
      <w:r w:rsidR="00A7464A" w:rsidRPr="00DF18AB">
        <w:t>TS</w:t>
      </w:r>
      <w:r w:rsidR="00A7464A">
        <w:t> </w:t>
      </w:r>
      <w:r w:rsidR="00A7464A" w:rsidRPr="00DF18AB">
        <w:t>23.402</w:t>
      </w:r>
      <w:r w:rsidR="00A7464A">
        <w:t> </w:t>
      </w:r>
      <w:r w:rsidR="00A7464A"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28" w:name="_Toc67992752"/>
      <w:r w:rsidRPr="00DF18AB">
        <w:t>T.1</w:t>
      </w:r>
      <w:r w:rsidRPr="00DF18AB">
        <w:tab/>
        <w:t>Retrieval of Network Provided Location Information in TWAN access</w:t>
      </w:r>
      <w:bookmarkEnd w:id="828"/>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01006658" w:rsidR="00FF365C" w:rsidRPr="00DF18AB" w:rsidRDefault="00FF365C" w:rsidP="00FF365C">
      <w:pPr>
        <w:pStyle w:val="B1"/>
      </w:pPr>
      <w:r w:rsidRPr="00DF18AB">
        <w:t>-</w:t>
      </w:r>
      <w:r w:rsidRPr="00DF18AB">
        <w:tab/>
        <w:t xml:space="preserve">The Access Network Information being reported to the P-CSCF is defined in clause 16 of </w:t>
      </w:r>
      <w:r w:rsidR="00A7464A" w:rsidRPr="00DF18AB">
        <w:t>TS</w:t>
      </w:r>
      <w:r w:rsidR="00A7464A">
        <w:t> </w:t>
      </w:r>
      <w:r w:rsidR="00A7464A" w:rsidRPr="00DF18AB">
        <w:t>23.402</w:t>
      </w:r>
      <w:r w:rsidR="00A7464A">
        <w:t> </w:t>
      </w:r>
      <w:r w:rsidR="00A7464A"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29" w:name="_Toc67992753"/>
      <w:r w:rsidRPr="00DF18AB">
        <w:lastRenderedPageBreak/>
        <w:t>Annex U (normative):</w:t>
      </w:r>
      <w:r w:rsidRPr="00DF18AB">
        <w:br/>
        <w:t>WebRTC access to IMS - network-based architecture</w:t>
      </w:r>
      <w:bookmarkEnd w:id="829"/>
    </w:p>
    <w:p w14:paraId="733D75BB" w14:textId="77777777" w:rsidR="00FF365C" w:rsidRPr="00DF18AB" w:rsidRDefault="00FF365C" w:rsidP="00FF365C">
      <w:pPr>
        <w:pStyle w:val="Heading1"/>
      </w:pPr>
      <w:bookmarkStart w:id="830" w:name="_Toc67992754"/>
      <w:r w:rsidRPr="00DF18AB">
        <w:t>U.1</w:t>
      </w:r>
      <w:r w:rsidRPr="00DF18AB">
        <w:tab/>
        <w:t>Overview</w:t>
      </w:r>
      <w:bookmarkEnd w:id="830"/>
    </w:p>
    <w:p w14:paraId="17DA6F63" w14:textId="77777777" w:rsidR="00FF365C" w:rsidRPr="00DF18AB" w:rsidRDefault="00FF365C" w:rsidP="00FF365C">
      <w:pPr>
        <w:pStyle w:val="Heading2"/>
      </w:pPr>
      <w:bookmarkStart w:id="831" w:name="_Toc67992755"/>
      <w:r w:rsidRPr="00DF18AB">
        <w:t>U.1.0</w:t>
      </w:r>
      <w:r w:rsidRPr="00DF18AB">
        <w:tab/>
        <w:t>General</w:t>
      </w:r>
      <w:bookmarkEnd w:id="831"/>
    </w:p>
    <w:p w14:paraId="31EFE489" w14:textId="46BEA94F" w:rsidR="00FF365C" w:rsidRPr="00DF18AB" w:rsidRDefault="00FF365C" w:rsidP="00FF365C">
      <w:r w:rsidRPr="00DF18AB">
        <w:t xml:space="preserve">Web Real-Time Communication (WebRTC) is specified in IETF Draft, draft-ietf-rtcweb-overview [84] and WebRTC 1.0 [85]. This Annex specifies a network-based architecture for the support of WebRTC client's access to IMS. Any requirements for specific audio and video codecs from draft-ietf-rtcweb-overview (directly and indirectly referenced) do not apply for WebRTC access to IMS; the codecs that shall be supported for WebRTC access to IMS are described in </w:t>
      </w:r>
      <w:r w:rsidR="00A7464A" w:rsidRPr="00DF18AB">
        <w:t>TS</w:t>
      </w:r>
      <w:r w:rsidR="00A7464A">
        <w:t> </w:t>
      </w:r>
      <w:r w:rsidR="00A7464A" w:rsidRPr="00DF18AB">
        <w:t>26.114</w:t>
      </w:r>
      <w:r w:rsidR="00A7464A">
        <w:t> </w:t>
      </w:r>
      <w:r w:rsidR="00A7464A"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2" w:name="_Toc67992756"/>
      <w:r w:rsidRPr="00DF18AB">
        <w:t>U.1.1</w:t>
      </w:r>
      <w:r w:rsidRPr="00DF18AB">
        <w:tab/>
        <w:t>Assumptions</w:t>
      </w:r>
      <w:bookmarkEnd w:id="832"/>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3" w:name="_Toc67992757"/>
      <w:r w:rsidRPr="00DF18AB">
        <w:lastRenderedPageBreak/>
        <w:t>U.1.2</w:t>
      </w:r>
      <w:r w:rsidRPr="00DF18AB">
        <w:tab/>
        <w:t>Architecture and reference model</w:t>
      </w:r>
      <w:bookmarkEnd w:id="833"/>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4" w:name="_MON_1459751007"/>
    <w:bookmarkEnd w:id="834"/>
    <w:p w14:paraId="19218342" w14:textId="77777777" w:rsidR="00FF365C" w:rsidRPr="00DF18AB" w:rsidRDefault="00FF365C" w:rsidP="00FF365C">
      <w:pPr>
        <w:pStyle w:val="TH"/>
      </w:pPr>
      <w:r w:rsidRPr="00DF18AB">
        <w:object w:dxaOrig="9509" w:dyaOrig="3939" w14:anchorId="7D343098">
          <v:shape id="_x0000_i1117" type="#_x0000_t75" style="width:474.8pt;height:197.65pt" o:ole="">
            <v:imagedata r:id="rId258" o:title=""/>
          </v:shape>
          <o:OLEObject Type="Embed" ProgID="Word.Picture.8" ShapeID="_x0000_i1117" DrawAspect="Content" ObjectID="_1678621045" r:id="rId259"/>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35" w:name="_Toc67992758"/>
      <w:r w:rsidRPr="00DF18AB">
        <w:t>U.1.3</w:t>
      </w:r>
      <w:r w:rsidRPr="00DF18AB">
        <w:tab/>
        <w:t>Functional entities</w:t>
      </w:r>
      <w:bookmarkEnd w:id="835"/>
    </w:p>
    <w:p w14:paraId="5018AA51" w14:textId="77777777" w:rsidR="00FF365C" w:rsidRPr="00DF18AB" w:rsidRDefault="00FF365C" w:rsidP="00FF365C">
      <w:pPr>
        <w:pStyle w:val="Heading3"/>
      </w:pPr>
      <w:bookmarkStart w:id="836" w:name="_Toc67992759"/>
      <w:r w:rsidRPr="00DF18AB">
        <w:t>U.1.3.1</w:t>
      </w:r>
      <w:r w:rsidRPr="00DF18AB">
        <w:tab/>
        <w:t>WIC (WebRTC IMS Client)</w:t>
      </w:r>
      <w:bookmarkEnd w:id="836"/>
    </w:p>
    <w:p w14:paraId="5D4ACEA0" w14:textId="319AE730"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7464A" w:rsidRPr="00DF18AB">
        <w:t>TS</w:t>
      </w:r>
      <w:r w:rsidR="00A7464A">
        <w:t> </w:t>
      </w:r>
      <w:r w:rsidR="00A7464A" w:rsidRPr="00DF18AB">
        <w:t>26.114</w:t>
      </w:r>
      <w:r w:rsidR="00A7464A">
        <w:t> </w:t>
      </w:r>
      <w:r w:rsidR="00A7464A"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37" w:name="_Toc67992760"/>
      <w:r w:rsidRPr="00DF18AB">
        <w:t>U.1.3.2</w:t>
      </w:r>
      <w:r w:rsidRPr="00DF18AB">
        <w:tab/>
        <w:t>WWSF (WebRTC Web Server Function)</w:t>
      </w:r>
      <w:bookmarkEnd w:id="837"/>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38" w:name="_Toc67992761"/>
      <w:r w:rsidRPr="00DF18AB">
        <w:t>U.1.3.3</w:t>
      </w:r>
      <w:r w:rsidRPr="00DF18AB">
        <w:tab/>
        <w:t>eP-CSCF (P-CSCF enhanced for WebRTC)</w:t>
      </w:r>
      <w:bookmarkEnd w:id="838"/>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277AD2FC" w:rsidR="00FF365C" w:rsidRPr="00DF18AB" w:rsidRDefault="00FF365C" w:rsidP="00FF365C">
      <w:pPr>
        <w:pStyle w:val="B2"/>
      </w:pPr>
      <w:r w:rsidRPr="00DF18AB">
        <w:t>-</w:t>
      </w:r>
      <w:r w:rsidRPr="00DF18AB">
        <w:tab/>
        <w:t xml:space="preserve">The eP-CSCF shall perform Trusted Node Authentication (TNA) in IMS, as defined in </w:t>
      </w:r>
      <w:r w:rsidR="00A7464A" w:rsidRPr="00DF18AB">
        <w:t>TS</w:t>
      </w:r>
      <w:r w:rsidR="00A7464A">
        <w:t> </w:t>
      </w:r>
      <w:r w:rsidR="00A7464A" w:rsidRPr="00DF18AB">
        <w:t>33.203</w:t>
      </w:r>
      <w:r w:rsidR="00A7464A">
        <w:t> </w:t>
      </w:r>
      <w:r w:rsidR="00A7464A"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39" w:name="_Toc67992762"/>
      <w:r w:rsidRPr="00DF18AB">
        <w:t>U.1.3.4</w:t>
      </w:r>
      <w:r w:rsidRPr="00DF18AB">
        <w:tab/>
        <w:t>eIMS-AGW (IMS Access GateWay enhanced for WebRTC)</w:t>
      </w:r>
      <w:bookmarkEnd w:id="839"/>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47C0C474" w:rsidR="00FF365C" w:rsidRPr="00DF18AB" w:rsidRDefault="00FF365C" w:rsidP="00FF365C">
      <w:pPr>
        <w:pStyle w:val="B1"/>
      </w:pPr>
      <w:r w:rsidRPr="00DF18AB">
        <w:t>-</w:t>
      </w:r>
      <w:r w:rsidRPr="00DF18AB">
        <w:tab/>
        <w:t xml:space="preserve">The eIMS-AGW shall support media security of type "e2ae" (as specified in </w:t>
      </w:r>
      <w:r w:rsidR="00A7464A" w:rsidRPr="00DF18AB">
        <w:t>TS</w:t>
      </w:r>
      <w:r w:rsidR="00A7464A">
        <w:t> </w:t>
      </w:r>
      <w:r w:rsidR="00A7464A" w:rsidRPr="00DF18AB">
        <w:t>33.328</w:t>
      </w:r>
      <w:r w:rsidR="00A7464A">
        <w:t> </w:t>
      </w:r>
      <w:r w:rsidR="00A7464A"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0" w:name="_Toc67992763"/>
      <w:r w:rsidRPr="00DF18AB">
        <w:t>U.1.3.5</w:t>
      </w:r>
      <w:r w:rsidRPr="00DF18AB">
        <w:tab/>
        <w:t>WAF (WebRTC Authorisation Function)</w:t>
      </w:r>
      <w:bookmarkEnd w:id="840"/>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1" w:name="_Toc67992764"/>
      <w:r w:rsidRPr="00DF18AB">
        <w:t>U.1.4</w:t>
      </w:r>
      <w:r w:rsidRPr="00DF18AB">
        <w:tab/>
        <w:t>Reference points</w:t>
      </w:r>
      <w:bookmarkEnd w:id="841"/>
    </w:p>
    <w:p w14:paraId="78F8725D" w14:textId="77777777" w:rsidR="00FF365C" w:rsidRPr="00DF18AB" w:rsidRDefault="00FF365C" w:rsidP="00FF365C">
      <w:pPr>
        <w:pStyle w:val="Heading3"/>
      </w:pPr>
      <w:bookmarkStart w:id="842" w:name="_Toc67992765"/>
      <w:r w:rsidRPr="00DF18AB">
        <w:t>U.1.4.1</w:t>
      </w:r>
      <w:r w:rsidRPr="00DF18AB">
        <w:tab/>
        <w:t>W1 (UE to WWSF)</w:t>
      </w:r>
      <w:bookmarkEnd w:id="842"/>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3" w:name="_Toc67992766"/>
      <w:r w:rsidRPr="00DF18AB">
        <w:t>U.1.4.2</w:t>
      </w:r>
      <w:r w:rsidRPr="00DF18AB">
        <w:tab/>
        <w:t>W2 (UE to eP-CSCF)</w:t>
      </w:r>
      <w:bookmarkEnd w:id="843"/>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4" w:name="_Toc67992767"/>
      <w:r w:rsidRPr="00DF18AB">
        <w:t>U.1.4.3</w:t>
      </w:r>
      <w:r w:rsidRPr="00DF18AB">
        <w:tab/>
        <w:t>Iq (eP-CSCF to eIMS-AGW)</w:t>
      </w:r>
      <w:bookmarkEnd w:id="84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45" w:name="_Toc67992768"/>
      <w:r w:rsidRPr="00DF18AB">
        <w:t>U.1.4.4</w:t>
      </w:r>
      <w:r w:rsidRPr="00DF18AB">
        <w:tab/>
        <w:t>W3 (UE to eIMS-AGW)</w:t>
      </w:r>
      <w:bookmarkEnd w:id="845"/>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46" w:name="_Toc67992769"/>
      <w:r w:rsidRPr="00DF18AB">
        <w:lastRenderedPageBreak/>
        <w:t>U.1.4.5</w:t>
      </w:r>
      <w:r w:rsidRPr="00DF18AB">
        <w:tab/>
        <w:t>W4 (WWSF to WAF)</w:t>
      </w:r>
      <w:bookmarkEnd w:id="846"/>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47" w:name="_Toc67992770"/>
      <w:r w:rsidRPr="00DF18AB">
        <w:t>U.1.5</w:t>
      </w:r>
      <w:r w:rsidRPr="00DF18AB">
        <w:tab/>
        <w:t>Media plane protocol architecture</w:t>
      </w:r>
      <w:bookmarkEnd w:id="847"/>
    </w:p>
    <w:p w14:paraId="015E5493" w14:textId="77777777" w:rsidR="00FF365C" w:rsidRPr="00DF18AB" w:rsidRDefault="00FF365C" w:rsidP="00FF365C">
      <w:pPr>
        <w:pStyle w:val="Heading3"/>
      </w:pPr>
      <w:bookmarkStart w:id="848" w:name="_Toc67992771"/>
      <w:r w:rsidRPr="00DF18AB">
        <w:t>U.1.5.0</w:t>
      </w:r>
      <w:r w:rsidRPr="00DF18AB">
        <w:tab/>
        <w:t>General</w:t>
      </w:r>
      <w:bookmarkEnd w:id="848"/>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B441E57"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7464A" w:rsidRPr="00DF18AB">
        <w:t>TS</w:t>
      </w:r>
      <w:r w:rsidR="00A7464A">
        <w:t> </w:t>
      </w:r>
      <w:r w:rsidR="00A7464A" w:rsidRPr="00DF18AB">
        <w:t>33.328</w:t>
      </w:r>
      <w:r w:rsidR="00A7464A">
        <w:t> </w:t>
      </w:r>
      <w:r w:rsidR="00A7464A"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49" w:name="_Toc67992772"/>
      <w:r w:rsidRPr="00DF18AB">
        <w:t>U.1.5.1</w:t>
      </w:r>
      <w:r w:rsidRPr="00DF18AB">
        <w:tab/>
        <w:t>Protocol architecture for MSRP</w:t>
      </w:r>
      <w:bookmarkEnd w:id="849"/>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0" w:name="_MON_1456554175"/>
    <w:bookmarkEnd w:id="850"/>
    <w:p w14:paraId="6CC2EF31" w14:textId="77777777" w:rsidR="00FF365C" w:rsidRPr="00DF18AB" w:rsidRDefault="00FF365C" w:rsidP="00FF365C">
      <w:pPr>
        <w:pStyle w:val="TH"/>
      </w:pPr>
      <w:r w:rsidRPr="00DF18AB">
        <w:object w:dxaOrig="7241" w:dyaOrig="2694" w14:anchorId="5639230A">
          <v:shape id="_x0000_i1118" type="#_x0000_t75" style="width:364.1pt;height:135.15pt" o:ole="">
            <v:imagedata r:id="rId260" o:title=""/>
          </v:shape>
          <o:OLEObject Type="Embed" ProgID="Word.Picture.8" ShapeID="_x0000_i1118" DrawAspect="Content" ObjectID="_1678621046" r:id="rId261"/>
        </w:object>
      </w:r>
    </w:p>
    <w:p w14:paraId="0D5F2C35" w14:textId="77777777" w:rsidR="00FF365C" w:rsidRPr="00DF18AB" w:rsidRDefault="00FF365C" w:rsidP="00FF365C">
      <w:pPr>
        <w:pStyle w:val="TF"/>
      </w:pPr>
      <w:r w:rsidRPr="00DF18AB">
        <w:t>Figure U.1.5.1-1: Protocol architecture for MSRP</w:t>
      </w:r>
    </w:p>
    <w:bookmarkStart w:id="851" w:name="_MON_1528909162"/>
    <w:bookmarkEnd w:id="851"/>
    <w:p w14:paraId="172F950B" w14:textId="77777777" w:rsidR="00FF365C" w:rsidRPr="00DF18AB" w:rsidRDefault="00FF365C" w:rsidP="00FF365C">
      <w:pPr>
        <w:pStyle w:val="TH"/>
      </w:pPr>
      <w:r w:rsidRPr="00DF18AB">
        <w:object w:dxaOrig="7285" w:dyaOrig="2694" w14:anchorId="69021F28">
          <v:shape id="_x0000_i1119" type="#_x0000_t75" style="width:364.1pt;height:135.15pt" o:ole="">
            <v:imagedata r:id="rId262" o:title=""/>
          </v:shape>
          <o:OLEObject Type="Embed" ProgID="Word.Picture.8" ShapeID="_x0000_i1119" DrawAspect="Content" ObjectID="_1678621047" r:id="rId263"/>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2" w:name="_Toc67992773"/>
      <w:r w:rsidRPr="00DF18AB">
        <w:lastRenderedPageBreak/>
        <w:t>U.1.5.2</w:t>
      </w:r>
      <w:r w:rsidRPr="00DF18AB">
        <w:tab/>
        <w:t>Protocol architecture for BFCP</w:t>
      </w:r>
      <w:bookmarkEnd w:id="852"/>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3" w:name="_MON_1528909362"/>
    <w:bookmarkEnd w:id="853"/>
    <w:p w14:paraId="2693926A" w14:textId="77777777" w:rsidR="00FF365C" w:rsidRPr="00DF18AB" w:rsidRDefault="00FF365C" w:rsidP="00FF365C">
      <w:pPr>
        <w:pStyle w:val="TH"/>
      </w:pPr>
      <w:r w:rsidRPr="00DF18AB">
        <w:object w:dxaOrig="7241" w:dyaOrig="2690" w14:anchorId="11722A49">
          <v:shape id="_x0000_i1120" type="#_x0000_t75" style="width:364.1pt;height:135.15pt" o:ole="">
            <v:imagedata r:id="rId264" o:title=""/>
          </v:shape>
          <o:OLEObject Type="Embed" ProgID="Word.Picture.8" ShapeID="_x0000_i1120" DrawAspect="Content" ObjectID="_1678621048" r:id="rId265"/>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4" w:name="_Toc67992774"/>
      <w:r w:rsidRPr="00DF18AB">
        <w:t>U.1.5.3</w:t>
      </w:r>
      <w:r w:rsidRPr="00DF18AB">
        <w:tab/>
        <w:t>Protocol architecture for T.140</w:t>
      </w:r>
      <w:bookmarkEnd w:id="85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55" w:name="_MON_1528909405"/>
    <w:bookmarkEnd w:id="855"/>
    <w:p w14:paraId="6DF51220" w14:textId="77777777" w:rsidR="00FF365C" w:rsidRPr="00DF18AB" w:rsidRDefault="00FF365C" w:rsidP="00FF365C">
      <w:pPr>
        <w:pStyle w:val="TH"/>
      </w:pPr>
      <w:r w:rsidRPr="00DF18AB">
        <w:object w:dxaOrig="7241" w:dyaOrig="2687" w14:anchorId="63CCE372">
          <v:shape id="_x0000_i1121" type="#_x0000_t75" style="width:364.1pt;height:133.15pt" o:ole="">
            <v:imagedata r:id="rId266" o:title=""/>
          </v:shape>
          <o:OLEObject Type="Embed" ProgID="Word.Picture.8" ShapeID="_x0000_i1121" DrawAspect="Content" ObjectID="_1678621049" r:id="rId267"/>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56" w:name="_Toc67992775"/>
      <w:r w:rsidRPr="00DF18AB">
        <w:t>U.1.5.4</w:t>
      </w:r>
      <w:r w:rsidRPr="00DF18AB">
        <w:tab/>
        <w:t>Protocol architecture for Voice and Video</w:t>
      </w:r>
      <w:bookmarkEnd w:id="856"/>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57" w:name="_MON_1465123458"/>
    <w:bookmarkEnd w:id="857"/>
    <w:p w14:paraId="60CD8DF2" w14:textId="77777777" w:rsidR="00FF365C" w:rsidRPr="00DF18AB" w:rsidRDefault="00FF365C" w:rsidP="00FF365C">
      <w:pPr>
        <w:pStyle w:val="TH"/>
      </w:pPr>
      <w:r w:rsidRPr="00DF18AB">
        <w:object w:dxaOrig="7241" w:dyaOrig="2694" w14:anchorId="463E7DB5">
          <v:shape id="_x0000_i1122" type="#_x0000_t75" style="width:364.1pt;height:135.15pt" o:ole="">
            <v:imagedata r:id="rId268" o:title=""/>
          </v:shape>
          <o:OLEObject Type="Embed" ProgID="Word.Picture.8" ShapeID="_x0000_i1122" DrawAspect="Content" ObjectID="_1678621050" r:id="rId269"/>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58" w:name="_Toc67992776"/>
      <w:r w:rsidRPr="00DF18AB">
        <w:t>U.2</w:t>
      </w:r>
      <w:r w:rsidRPr="00DF18AB">
        <w:tab/>
        <w:t>Procedures</w:t>
      </w:r>
      <w:bookmarkEnd w:id="858"/>
    </w:p>
    <w:p w14:paraId="261C8407" w14:textId="77777777" w:rsidR="00FF365C" w:rsidRPr="00DF18AB" w:rsidRDefault="00FF365C" w:rsidP="00FF365C">
      <w:pPr>
        <w:pStyle w:val="Heading2"/>
      </w:pPr>
      <w:bookmarkStart w:id="859" w:name="_Toc67992777"/>
      <w:r w:rsidRPr="00DF18AB">
        <w:t>U.2.0</w:t>
      </w:r>
      <w:r w:rsidRPr="00DF18AB">
        <w:tab/>
        <w:t>WWSF discovery</w:t>
      </w:r>
      <w:bookmarkEnd w:id="859"/>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56E2FA2D" w:rsidR="00FF365C" w:rsidRPr="00DF18AB" w:rsidRDefault="00FF365C" w:rsidP="00FF365C">
      <w:pPr>
        <w:pStyle w:val="B1"/>
      </w:pPr>
      <w:r w:rsidRPr="00DF18AB">
        <w:t>-</w:t>
      </w:r>
      <w:r w:rsidRPr="00DF18AB">
        <w:tab/>
        <w:t xml:space="preserve">Otherwise, the UE derives the URI to WWSF from the home domain name as specified in </w:t>
      </w:r>
      <w:r w:rsidR="00A7464A" w:rsidRPr="00DF18AB">
        <w:t>TS</w:t>
      </w:r>
      <w:r w:rsidR="00A7464A">
        <w:t> </w:t>
      </w:r>
      <w:r w:rsidR="00A7464A" w:rsidRPr="00DF18AB">
        <w:t>23.003</w:t>
      </w:r>
      <w:r w:rsidR="00A7464A">
        <w:t> </w:t>
      </w:r>
      <w:r w:rsidR="00A7464A"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0" w:name="_Toc67992778"/>
      <w:r w:rsidRPr="00DF18AB">
        <w:t>U.2.1</w:t>
      </w:r>
      <w:r w:rsidRPr="00DF18AB">
        <w:tab/>
        <w:t>Registration</w:t>
      </w:r>
      <w:bookmarkEnd w:id="860"/>
    </w:p>
    <w:p w14:paraId="7AD76C0F" w14:textId="77777777" w:rsidR="00FF365C" w:rsidRPr="00DF18AB" w:rsidRDefault="00FF365C" w:rsidP="00FF365C">
      <w:pPr>
        <w:pStyle w:val="Heading3"/>
      </w:pPr>
      <w:bookmarkStart w:id="861" w:name="_Toc67992779"/>
      <w:r w:rsidRPr="00DF18AB">
        <w:t>U.2.1.1</w:t>
      </w:r>
      <w:r w:rsidRPr="00DF18AB">
        <w:tab/>
        <w:t>Introduction</w:t>
      </w:r>
      <w:bookmarkEnd w:id="861"/>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1B5DDFD5"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7464A" w:rsidRPr="00DF18AB">
        <w:t>TS</w:t>
      </w:r>
      <w:r w:rsidR="00A7464A">
        <w:t> </w:t>
      </w:r>
      <w:r w:rsidR="00A7464A" w:rsidRPr="00DF18AB">
        <w:t>33.203</w:t>
      </w:r>
      <w:r w:rsidR="00A7464A">
        <w:t> </w:t>
      </w:r>
      <w:r w:rsidR="00A7464A"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2" w:name="_Toc67992780"/>
      <w:r w:rsidRPr="00DF18AB">
        <w:lastRenderedPageBreak/>
        <w:t>U.2.1.2</w:t>
      </w:r>
      <w:r w:rsidRPr="00DF18AB">
        <w:tab/>
        <w:t>WIC registration of individual Public User Identity using IMS authentication</w:t>
      </w:r>
      <w:bookmarkEnd w:id="862"/>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3" w:name="_MON_1456135724"/>
    <w:bookmarkEnd w:id="863"/>
    <w:p w14:paraId="2F294F32" w14:textId="77777777" w:rsidR="00FF365C" w:rsidRPr="00DF18AB" w:rsidRDefault="00FF365C" w:rsidP="00FF365C">
      <w:pPr>
        <w:pStyle w:val="TH"/>
      </w:pPr>
      <w:r w:rsidRPr="00DF18AB">
        <w:object w:dxaOrig="7784" w:dyaOrig="3098" w14:anchorId="666954CE">
          <v:shape id="_x0000_i1123" type="#_x0000_t75" style="width:389.9pt;height:155.55pt" o:ole="">
            <v:imagedata r:id="rId270" o:title=""/>
          </v:shape>
          <o:OLEObject Type="Embed" ProgID="Word.Picture.8" ShapeID="_x0000_i1123" DrawAspect="Content" ObjectID="_1678621051" r:id="rId271"/>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64" w:name="_Toc67992781"/>
      <w:r w:rsidRPr="00DF18AB">
        <w:t>U.2.1.3</w:t>
      </w:r>
      <w:r w:rsidRPr="00DF18AB">
        <w:tab/>
        <w:t>WIC registration of individual Public User Identity based on web authentication</w:t>
      </w:r>
      <w:bookmarkEnd w:id="86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65" w:name="_MON_1456136014"/>
    <w:bookmarkEnd w:id="865"/>
    <w:p w14:paraId="410945BA" w14:textId="77777777" w:rsidR="00FF365C" w:rsidRPr="00DF18AB" w:rsidRDefault="00FF365C" w:rsidP="00FF365C">
      <w:pPr>
        <w:pStyle w:val="TH"/>
      </w:pPr>
      <w:r w:rsidRPr="00DF18AB">
        <w:object w:dxaOrig="7784" w:dyaOrig="2920" w14:anchorId="71E74AAF">
          <v:shape id="_x0000_i1124" type="#_x0000_t75" style="width:389.9pt;height:145.35pt" o:ole="">
            <v:imagedata r:id="rId272" o:title=""/>
          </v:shape>
          <o:OLEObject Type="Embed" ProgID="Word.Picture.8" ShapeID="_x0000_i1124" DrawAspect="Content" ObjectID="_1678621052" r:id="rId273"/>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1D1EDBFF"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7464A" w:rsidRPr="00DF18AB">
        <w:t>TS</w:t>
      </w:r>
      <w:r w:rsidR="00A7464A">
        <w:t> </w:t>
      </w:r>
      <w:r w:rsidR="00A7464A" w:rsidRPr="00DF18AB">
        <w:t>33.203</w:t>
      </w:r>
      <w:r w:rsidR="00A7464A">
        <w:t> </w:t>
      </w:r>
      <w:r w:rsidR="00A7464A"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66" w:name="_Toc67992782"/>
      <w:r w:rsidRPr="00DF18AB">
        <w:t>U.2.1.4</w:t>
      </w:r>
      <w:r w:rsidRPr="00DF18AB">
        <w:tab/>
        <w:t>WIC registration of individual Public User Identity from a pool of Public User Identities</w:t>
      </w:r>
      <w:bookmarkEnd w:id="866"/>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67" w:name="_Toc67992783"/>
      <w:r w:rsidRPr="00DF18AB">
        <w:t>U.2.2</w:t>
      </w:r>
      <w:r w:rsidRPr="00DF18AB">
        <w:tab/>
        <w:t>Session management related procedures</w:t>
      </w:r>
      <w:bookmarkEnd w:id="867"/>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68" w:name="_Toc67992784"/>
      <w:r w:rsidRPr="00DF18AB">
        <w:t>U.2.3</w:t>
      </w:r>
      <w:r w:rsidRPr="00DF18AB">
        <w:tab/>
        <w:t>De-Registration procedures</w:t>
      </w:r>
      <w:bookmarkEnd w:id="868"/>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69" w:name="_Toc67992785"/>
      <w:r w:rsidRPr="00DF18AB">
        <w:t>U.2.4</w:t>
      </w:r>
      <w:r w:rsidRPr="00DF18AB">
        <w:tab/>
        <w:t>Media plane Optimization</w:t>
      </w:r>
      <w:bookmarkEnd w:id="869"/>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67E6CCEA" w:rsidR="00FF365C" w:rsidRPr="00DF18AB" w:rsidRDefault="00FF365C" w:rsidP="00FF365C">
      <w:r w:rsidRPr="00DF18AB">
        <w:t xml:space="preserve">When LI is performed, media plane interworking is performed according to </w:t>
      </w:r>
      <w:r w:rsidR="00A7464A" w:rsidRPr="00DF18AB">
        <w:t>TS</w:t>
      </w:r>
      <w:r w:rsidR="00A7464A">
        <w:t> </w:t>
      </w:r>
      <w:r w:rsidR="00A7464A" w:rsidRPr="00DF18AB">
        <w:t>33.328</w:t>
      </w:r>
      <w:r w:rsidR="00A7464A">
        <w:t> </w:t>
      </w:r>
      <w:r w:rsidR="00A7464A"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0" w:name="_MON_1503653813"/>
    <w:bookmarkEnd w:id="870"/>
    <w:p w14:paraId="51A52779" w14:textId="77777777" w:rsidR="00FF365C" w:rsidRPr="00DF18AB" w:rsidRDefault="00FF365C" w:rsidP="00FF365C">
      <w:pPr>
        <w:pStyle w:val="TH"/>
      </w:pPr>
      <w:r w:rsidRPr="00DF18AB">
        <w:object w:dxaOrig="9613" w:dyaOrig="10054" w14:anchorId="51291256">
          <v:shape id="_x0000_i1125" type="#_x0000_t75" style="width:480.25pt;height:502.65pt" o:ole="">
            <v:imagedata r:id="rId274" o:title=""/>
          </v:shape>
          <o:OLEObject Type="Embed" ProgID="Word.Picture.8" ShapeID="_x0000_i1125" DrawAspect="Content" ObjectID="_1678621053" r:id="rId275"/>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1" w:name="_Toc67992786"/>
      <w:r w:rsidRPr="00DF18AB">
        <w:lastRenderedPageBreak/>
        <w:t>Annex V (normative):</w:t>
      </w:r>
      <w:r w:rsidRPr="00DF18AB">
        <w:br/>
        <w:t>IP-Connectivity Access Network specific concepts when using Untrusted WLAN to access IMS</w:t>
      </w:r>
      <w:bookmarkEnd w:id="871"/>
    </w:p>
    <w:p w14:paraId="2859BC7F" w14:textId="77777777" w:rsidR="00FF365C" w:rsidRPr="00DF18AB" w:rsidRDefault="00FF365C" w:rsidP="00FF365C">
      <w:pPr>
        <w:pStyle w:val="Heading1"/>
      </w:pPr>
      <w:bookmarkStart w:id="872" w:name="_Toc67992787"/>
      <w:r w:rsidRPr="00DF18AB">
        <w:t>V.1</w:t>
      </w:r>
      <w:r w:rsidRPr="00DF18AB">
        <w:tab/>
        <w:t>General</w:t>
      </w:r>
      <w:bookmarkEnd w:id="872"/>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05F137F" w:rsidR="00FF365C" w:rsidRPr="00DF18AB" w:rsidRDefault="00FF365C" w:rsidP="00FF365C">
      <w:pPr>
        <w:pStyle w:val="B1"/>
      </w:pPr>
      <w:r w:rsidRPr="00DF18AB">
        <w:t>-</w:t>
      </w:r>
      <w:r w:rsidRPr="00DF18AB">
        <w:tab/>
        <w:t xml:space="preserve">The Mobility related procedures for untrusted WLAN access to EPC are described in </w:t>
      </w:r>
      <w:r w:rsidR="00A7464A" w:rsidRPr="00DF18AB">
        <w:t>TS</w:t>
      </w:r>
      <w:r w:rsidR="00A7464A">
        <w:t> </w:t>
      </w:r>
      <w:r w:rsidR="00A7464A" w:rsidRPr="00DF18AB">
        <w:t>23.402</w:t>
      </w:r>
      <w:r w:rsidR="00A7464A">
        <w:t> </w:t>
      </w:r>
      <w:r w:rsidR="00A7464A"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42D24D62"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7464A" w:rsidRPr="00DF18AB">
        <w:t>TS</w:t>
      </w:r>
      <w:r w:rsidR="00A7464A">
        <w:t> </w:t>
      </w:r>
      <w:r w:rsidR="00A7464A" w:rsidRPr="00DF18AB">
        <w:t>23.402</w:t>
      </w:r>
      <w:r w:rsidR="00A7464A">
        <w:t> </w:t>
      </w:r>
      <w:r w:rsidR="00A7464A" w:rsidRPr="00DF18AB">
        <w:t>[</w:t>
      </w:r>
      <w:r w:rsidRPr="00DF18AB">
        <w:t xml:space="preserve">82] and the related PCC Access Network Information reporting procedure is defined in clause H.4 of </w:t>
      </w:r>
      <w:r w:rsidR="00A7464A" w:rsidRPr="00DF18AB">
        <w:t>TS</w:t>
      </w:r>
      <w:r w:rsidR="00A7464A">
        <w:t> </w:t>
      </w:r>
      <w:r w:rsidR="00A7464A" w:rsidRPr="00DF18AB">
        <w:t>23.203</w:t>
      </w:r>
      <w:r w:rsidR="00A7464A">
        <w:t> </w:t>
      </w:r>
      <w:r w:rsidR="00A7464A"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73" w:name="_Toc67992788"/>
      <w:r w:rsidRPr="00DF18AB">
        <w:t>V.2</w:t>
      </w:r>
      <w:r w:rsidRPr="00DF18AB">
        <w:tab/>
        <w:t>UE Provided Access Information in Untrusted WLAN access</w:t>
      </w:r>
      <w:bookmarkEnd w:id="873"/>
    </w:p>
    <w:p w14:paraId="17555A19" w14:textId="77777777" w:rsidR="00FF365C" w:rsidRPr="00DF18AB" w:rsidRDefault="00FF365C" w:rsidP="00FF365C">
      <w:r w:rsidRPr="00DF18AB">
        <w:t>A UE accessing IMS via untrusted WLAN shall support the following:</w:t>
      </w:r>
    </w:p>
    <w:p w14:paraId="406E38CA" w14:textId="2C9C7BF4"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7464A" w:rsidRPr="00DF18AB">
        <w:t>TS</w:t>
      </w:r>
      <w:r w:rsidR="00A7464A">
        <w:t> </w:t>
      </w:r>
      <w:r w:rsidR="00A7464A" w:rsidRPr="00DF18AB">
        <w:t>24.229</w:t>
      </w:r>
      <w:r w:rsidR="00A7464A">
        <w:t> </w:t>
      </w:r>
      <w:r w:rsidR="00A7464A"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45F3F0D5"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7464A" w:rsidRPr="00DF18AB">
        <w:t>TS</w:t>
      </w:r>
      <w:r w:rsidR="00A7464A">
        <w:t> </w:t>
      </w:r>
      <w:r w:rsidR="00A7464A" w:rsidRPr="00DF18AB">
        <w:t>24.229</w:t>
      </w:r>
      <w:r w:rsidR="00A7464A">
        <w:t> </w:t>
      </w:r>
      <w:r w:rsidR="00A7464A"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18AB" w:rsidRDefault="00FF365C" w:rsidP="00FF365C">
      <w:pPr>
        <w:pStyle w:val="Heading8"/>
      </w:pPr>
      <w:bookmarkStart w:id="874" w:name="_Toc67992789"/>
      <w:r w:rsidRPr="00DF18AB">
        <w:lastRenderedPageBreak/>
        <w:t>Annex W (normative):</w:t>
      </w:r>
      <w:r w:rsidRPr="00DF18AB">
        <w:br/>
        <w:t>Support of IMS Services for roaming users in deployments without IMS-level roaming interfaces</w:t>
      </w:r>
      <w:bookmarkEnd w:id="874"/>
    </w:p>
    <w:p w14:paraId="6A396234" w14:textId="77777777" w:rsidR="00FF365C" w:rsidRPr="00DF18AB" w:rsidRDefault="00FF365C" w:rsidP="00FF365C">
      <w:pPr>
        <w:pStyle w:val="Heading1"/>
      </w:pPr>
      <w:bookmarkStart w:id="875" w:name="_Toc67992790"/>
      <w:r w:rsidRPr="00DF18AB">
        <w:t>W.1</w:t>
      </w:r>
      <w:r w:rsidRPr="00DF18AB">
        <w:tab/>
        <w:t>General</w:t>
      </w:r>
      <w:bookmarkEnd w:id="875"/>
    </w:p>
    <w:p w14:paraId="367953C9" w14:textId="2AA945BE"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 UTRAN and E-UTRAN using EPC access and to 5GC. In this roaming model the PGW is located in the home PLMN and therefore UE IMS signalling and user plane are routed to home PLMN.</w:t>
      </w:r>
    </w:p>
    <w:p w14:paraId="67901943" w14:textId="77777777" w:rsidR="00FF365C" w:rsidRPr="00DF18AB" w:rsidRDefault="00FF365C" w:rsidP="00FF365C">
      <w:pPr>
        <w:pStyle w:val="Heading1"/>
      </w:pPr>
      <w:bookmarkStart w:id="876" w:name="_Toc67992791"/>
      <w:r w:rsidRPr="00DF18AB">
        <w:t>W.2</w:t>
      </w:r>
      <w:r w:rsidRPr="00DF18AB">
        <w:tab/>
        <w:t>Architecture</w:t>
      </w:r>
      <w:bookmarkEnd w:id="876"/>
    </w:p>
    <w:p w14:paraId="1E2617FA" w14:textId="77777777"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77" w:name="_MON_1510470846"/>
    <w:bookmarkEnd w:id="877"/>
    <w:p w14:paraId="6C05CCD5" w14:textId="77777777" w:rsidR="00FF365C" w:rsidRPr="00DF18AB" w:rsidRDefault="00FF365C" w:rsidP="00FF365C">
      <w:pPr>
        <w:pStyle w:val="TH"/>
      </w:pPr>
      <w:r w:rsidRPr="00DF18AB">
        <w:object w:dxaOrig="9035" w:dyaOrig="3667" w14:anchorId="2FB14356">
          <v:shape id="_x0000_i1126" type="#_x0000_t75" style="width:452.4pt;height:182.05pt" o:ole="">
            <v:imagedata r:id="rId276" o:title=""/>
          </v:shape>
          <o:OLEObject Type="Embed" ProgID="Word.Picture.8" ShapeID="_x0000_i1126" DrawAspect="Content" ObjectID="_1678621054" r:id="rId277"/>
        </w:object>
      </w:r>
    </w:p>
    <w:p w14:paraId="359003E9" w14:textId="77777777" w:rsidR="00FF365C" w:rsidRPr="00DF18AB" w:rsidRDefault="00FF365C" w:rsidP="00FF365C">
      <w:pPr>
        <w:pStyle w:val="TF"/>
      </w:pPr>
      <w:r w:rsidRPr="00DF18AB">
        <w:t>Figure W.2-1: IMS traffic home routed</w:t>
      </w:r>
    </w:p>
    <w:p w14:paraId="70F2D749" w14:textId="77777777" w:rsidR="00FF365C" w:rsidRPr="00DF18AB" w:rsidRDefault="00FF365C" w:rsidP="00FF365C">
      <w:r w:rsidRPr="00DF18AB">
        <w:t>The corresponding architecture for 5GS is defined in clause Y.9.2.</w:t>
      </w:r>
    </w:p>
    <w:p w14:paraId="2F39FCF6" w14:textId="77777777" w:rsidR="00FF365C" w:rsidRPr="00DF18AB" w:rsidRDefault="00FF365C" w:rsidP="00FF365C">
      <w:pPr>
        <w:pStyle w:val="Heading1"/>
      </w:pPr>
      <w:bookmarkStart w:id="878" w:name="_Toc67992792"/>
      <w:r w:rsidRPr="00DF18AB">
        <w:t>W.3</w:t>
      </w:r>
      <w:r w:rsidRPr="00DF18AB">
        <w:tab/>
        <w:t>Subscription to changes in PLMN ID at IMS Initial Registration</w:t>
      </w:r>
      <w:bookmarkEnd w:id="878"/>
    </w:p>
    <w:p w14:paraId="5EAA4381" w14:textId="77777777" w:rsidR="00FF365C" w:rsidRPr="00DF18AB" w:rsidRDefault="00FF365C" w:rsidP="00FF365C">
      <w:r w:rsidRPr="00DF18AB">
        <w:t>In LBO roaming model where P-CSCF is located in VPLMN (see Annex M.1), the home network determines the serving PLMN of the UE from the location of the P-CSCF during initial IMS Registration, using the P</w:t>
      </w:r>
      <w:r w:rsidRPr="00DF18AB">
        <w:noBreakHyphen/>
        <w:t>CSCF network identifier.</w:t>
      </w:r>
    </w:p>
    <w:p w14:paraId="44EC9969" w14:textId="79436DAC" w:rsidR="00FF365C" w:rsidRPr="00DF18AB" w:rsidRDefault="00FF365C" w:rsidP="00FF365C">
      <w:r w:rsidRPr="00DF18AB">
        <w:t xml:space="preserve">In deployments without IMS-level roaming interfaces, the home network determines the serving PLMN of the UE using procedure defined in </w:t>
      </w:r>
      <w:r w:rsidR="00A7464A" w:rsidRPr="00DF18AB">
        <w:t>TS</w:t>
      </w:r>
      <w:r w:rsidR="00A7464A">
        <w:t> </w:t>
      </w:r>
      <w:r w:rsidR="00A7464A" w:rsidRPr="00DF18AB">
        <w:t>23.203</w:t>
      </w:r>
      <w:r w:rsidR="00A7464A">
        <w:t> </w:t>
      </w:r>
      <w:r w:rsidR="00A7464A" w:rsidRPr="00DF18AB">
        <w:t>[</w:t>
      </w:r>
      <w:r w:rsidRPr="00DF18AB">
        <w:t xml:space="preserve">54] or </w:t>
      </w:r>
      <w:r w:rsidR="00A7464A" w:rsidRPr="00DF18AB">
        <w:t>TS</w:t>
      </w:r>
      <w:r w:rsidR="00A7464A">
        <w:t> </w:t>
      </w:r>
      <w:r w:rsidR="00A7464A" w:rsidRPr="00DF18AB">
        <w:t>23.503</w:t>
      </w:r>
      <w:r w:rsidR="00A7464A">
        <w:t> </w:t>
      </w:r>
      <w:r w:rsidR="00A7464A" w:rsidRPr="00DF18AB">
        <w:t>[</w:t>
      </w:r>
      <w:r w:rsidRPr="00DF18AB">
        <w:t>95], where 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lastRenderedPageBreak/>
        <w:t>This procedure shall be applied by the P-CSCF at initial UE IMS registration.</w:t>
      </w:r>
    </w:p>
    <w:p w14:paraId="21E23473" w14:textId="77777777" w:rsidR="00FF365C" w:rsidRPr="00DF18AB" w:rsidRDefault="00FF365C" w:rsidP="00FF365C">
      <w:r w:rsidRPr="00DF18AB">
        <w:t>The corresponding architecture for 5GS is defined in Annex Y. In this case the P-CSCF interfaces with a PCF instead of interfacing with a PCRF.</w:t>
      </w:r>
    </w:p>
    <w:bookmarkStart w:id="879" w:name="_MON_1618160322"/>
    <w:bookmarkEnd w:id="879"/>
    <w:p w14:paraId="7E02DD71" w14:textId="77777777" w:rsidR="00FF365C" w:rsidRPr="00DF18AB" w:rsidRDefault="00FF365C" w:rsidP="00FF365C">
      <w:pPr>
        <w:pStyle w:val="TH"/>
      </w:pPr>
      <w:r w:rsidRPr="00DF18AB">
        <w:object w:dxaOrig="8400" w:dyaOrig="4830" w14:anchorId="3E7108C4">
          <v:shape id="_x0000_i1127" type="#_x0000_t75" style="width:478.2pt;height:275.75pt" o:ole="">
            <v:imagedata r:id="rId278" o:title=""/>
          </v:shape>
          <o:OLEObject Type="Embed" ProgID="Word.Picture.8" ShapeID="_x0000_i1127" DrawAspect="Content" ObjectID="_1678621055" r:id="rId279"/>
        </w:object>
      </w:r>
    </w:p>
    <w:p w14:paraId="4EF624B2" w14:textId="77777777" w:rsidR="00FF365C" w:rsidRPr="00DF18AB" w:rsidRDefault="00FF365C" w:rsidP="00FF365C">
      <w:pPr>
        <w:pStyle w:val="TF"/>
      </w:pPr>
      <w:r w:rsidRPr="00DF18AB">
        <w:t>Figure W.3-1: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77777777" w:rsidR="00FF365C" w:rsidRPr="00DF18AB" w:rsidRDefault="00FF365C" w:rsidP="00FF365C">
      <w:pPr>
        <w:pStyle w:val="B1"/>
      </w:pPr>
      <w:r w:rsidRPr="00DF18AB">
        <w:t>2.</w:t>
      </w:r>
      <w:r w:rsidRPr="00DF18AB">
        <w:tab/>
        <w:t>If this is initial IMS registration then the P-CSCF subscribes to the PCRF/PCF to be notified of the PLMN ID where the UE is currently attached.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78435DFB" w14:textId="77777777" w:rsidR="00FF365C" w:rsidRPr="00DF18AB" w:rsidRDefault="00FF365C" w:rsidP="00FF365C">
      <w:pPr>
        <w:pStyle w:val="Heading8"/>
      </w:pPr>
      <w:bookmarkStart w:id="880" w:name="_Toc67992793"/>
      <w:r w:rsidRPr="00DF18AB">
        <w:t>Annex X (normative):</w:t>
      </w:r>
      <w:r w:rsidRPr="00DF18AB">
        <w:br/>
        <w:t>IMS 3GPP PS Data Off Service Accessibility</w:t>
      </w:r>
      <w:bookmarkEnd w:id="880"/>
    </w:p>
    <w:p w14:paraId="4B795D52" w14:textId="77777777" w:rsidR="00FF365C" w:rsidRPr="00DF18AB" w:rsidRDefault="00FF365C" w:rsidP="00FF365C">
      <w:pPr>
        <w:pStyle w:val="Heading1"/>
      </w:pPr>
      <w:bookmarkStart w:id="881" w:name="_Toc67992794"/>
      <w:r w:rsidRPr="00DF18AB">
        <w:t>X.1</w:t>
      </w:r>
      <w:r w:rsidRPr="00DF18AB">
        <w:tab/>
        <w:t>General</w:t>
      </w:r>
      <w:bookmarkEnd w:id="881"/>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lastRenderedPageBreak/>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82" w:name="_Toc67992795"/>
      <w:r w:rsidRPr="00DF18AB">
        <w:t>X.2</w:t>
      </w:r>
      <w:r w:rsidRPr="00DF18AB">
        <w:tab/>
        <w:t>UE Behaviour</w:t>
      </w:r>
      <w:bookmarkEnd w:id="882"/>
    </w:p>
    <w:p w14:paraId="658E5B83" w14:textId="77777777" w:rsidR="00FF365C" w:rsidRPr="00DF18AB" w:rsidRDefault="00FF365C" w:rsidP="00FF365C">
      <w:pPr>
        <w:pStyle w:val="Heading2"/>
      </w:pPr>
      <w:bookmarkStart w:id="883" w:name="_Toc67992796"/>
      <w:r w:rsidRPr="00DF18AB">
        <w:t>X.2.1</w:t>
      </w:r>
      <w:r w:rsidRPr="00DF18AB">
        <w:tab/>
        <w:t>UE 3GPP PS Data Off Status Reporting</w:t>
      </w:r>
      <w:bookmarkEnd w:id="883"/>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4492881F"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7464A" w:rsidRPr="00DF18AB">
        <w:t>TS</w:t>
      </w:r>
      <w:r w:rsidR="00A7464A">
        <w:t> </w:t>
      </w:r>
      <w:r w:rsidR="00A7464A" w:rsidRPr="00DF18AB">
        <w:t>24.229</w:t>
      </w:r>
      <w:r w:rsidR="00A7464A">
        <w:t> </w:t>
      </w:r>
      <w:r w:rsidR="00A7464A"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84" w:name="_Toc67992797"/>
      <w:r w:rsidRPr="00DF18AB">
        <w:t>X.2.2</w:t>
      </w:r>
      <w:r w:rsidRPr="00DF18AB">
        <w:tab/>
        <w:t>UE Provisioning</w:t>
      </w:r>
      <w:bookmarkEnd w:id="884"/>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85" w:name="_Toc67992798"/>
      <w:r w:rsidRPr="00DF18AB">
        <w:t>X.2.3</w:t>
      </w:r>
      <w:r w:rsidRPr="00DF18AB">
        <w:tab/>
        <w:t>UE Enforcement of 3GPP SIP-Based 3GPP PS Data Off Exempt Services</w:t>
      </w:r>
      <w:bookmarkEnd w:id="885"/>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86" w:name="_Toc67992799"/>
      <w:r w:rsidRPr="00DF18AB">
        <w:lastRenderedPageBreak/>
        <w:t>X.3</w:t>
      </w:r>
      <w:r w:rsidRPr="00DF18AB">
        <w:tab/>
        <w:t>Network Behaviour</w:t>
      </w:r>
      <w:bookmarkEnd w:id="886"/>
    </w:p>
    <w:p w14:paraId="23F24247" w14:textId="77777777" w:rsidR="00FF365C" w:rsidRPr="00DF18AB" w:rsidRDefault="00FF365C" w:rsidP="00FF365C">
      <w:pPr>
        <w:pStyle w:val="Heading2"/>
      </w:pPr>
      <w:bookmarkStart w:id="887" w:name="_Toc67992800"/>
      <w:r w:rsidRPr="00DF18AB">
        <w:t>X.3.1</w:t>
      </w:r>
      <w:r w:rsidRPr="00DF18AB">
        <w:tab/>
        <w:t>Network Update to 3GPP PS Data Off Exempted Services</w:t>
      </w:r>
      <w:bookmarkEnd w:id="887"/>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88" w:name="_Toc67992801"/>
      <w:r w:rsidRPr="00DF18AB">
        <w:t>X.3.2</w:t>
      </w:r>
      <w:r w:rsidRPr="00DF18AB">
        <w:tab/>
        <w:t>Network Enforcement of SIP-Based 3GPP PS Data Off Exempted Services</w:t>
      </w:r>
      <w:bookmarkEnd w:id="888"/>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89" w:name="_Toc67992802"/>
      <w:r w:rsidRPr="00DF18AB">
        <w:lastRenderedPageBreak/>
        <w:t>Annex Y (normative):</w:t>
      </w:r>
      <w:r w:rsidRPr="00DF18AB">
        <w:br/>
        <w:t>IP-Connectivity Access Network specific concepts when using 5GS to access IMS</w:t>
      </w:r>
      <w:bookmarkEnd w:id="889"/>
    </w:p>
    <w:p w14:paraId="0B596E9D" w14:textId="77777777" w:rsidR="00FF365C" w:rsidRPr="00DF18AB" w:rsidRDefault="00FF365C" w:rsidP="00FF365C">
      <w:pPr>
        <w:pStyle w:val="Heading1"/>
      </w:pPr>
      <w:bookmarkStart w:id="890" w:name="_Toc67992803"/>
      <w:r w:rsidRPr="00DF18AB">
        <w:t>Y.0</w:t>
      </w:r>
      <w:r w:rsidRPr="00DF18AB">
        <w:tab/>
        <w:t>General</w:t>
      </w:r>
      <w:bookmarkEnd w:id="890"/>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2C505F5"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7464A" w:rsidRPr="00DF18AB">
        <w:t>TS</w:t>
      </w:r>
      <w:r w:rsidR="00A7464A">
        <w:t> </w:t>
      </w:r>
      <w:r w:rsidR="00A7464A" w:rsidRPr="00DF18AB">
        <w:t>23.632</w:t>
      </w:r>
      <w:r w:rsidR="00A7464A">
        <w:t> </w:t>
      </w:r>
      <w:r w:rsidR="00A7464A" w:rsidRPr="00DF18AB">
        <w:t>[</w:t>
      </w:r>
      <w:r w:rsidRPr="00DF18AB">
        <w:t xml:space="preserve">97] and </w:t>
      </w:r>
      <w:r w:rsidR="00A7464A" w:rsidRPr="00DF18AB">
        <w:t>TS</w:t>
      </w:r>
      <w:r w:rsidR="00A7464A">
        <w:t> </w:t>
      </w:r>
      <w:r w:rsidR="00A7464A" w:rsidRPr="00DF18AB">
        <w:t>29.563</w:t>
      </w:r>
      <w:r w:rsidR="00A7464A">
        <w:t> </w:t>
      </w:r>
      <w:r w:rsidR="00A7464A" w:rsidRPr="00DF18AB">
        <w:t>[</w:t>
      </w:r>
      <w:r w:rsidRPr="00DF18AB">
        <w:t>98], or it may be implementation specific. A single IMS subscription profile is used regardless of UE accessing IMS via different IP-CANs.</w:t>
      </w:r>
    </w:p>
    <w:bookmarkStart w:id="891" w:name="_MON_1560354578"/>
    <w:bookmarkEnd w:id="891"/>
    <w:p w14:paraId="47A94F06" w14:textId="77777777" w:rsidR="00FF365C" w:rsidRPr="00DF18AB" w:rsidRDefault="00FF365C" w:rsidP="00FF365C">
      <w:pPr>
        <w:pStyle w:val="TH"/>
      </w:pPr>
      <w:r w:rsidRPr="00DF18AB">
        <w:object w:dxaOrig="4251" w:dyaOrig="2266" w14:anchorId="116A2ED5">
          <v:shape id="_x0000_i1128" type="#_x0000_t75" style="width:212.6pt;height:112.75pt" o:ole="">
            <v:imagedata r:id="rId280" o:title=""/>
          </v:shape>
          <o:OLEObject Type="Embed" ProgID="Word.Picture.8" ShapeID="_x0000_i1128" DrawAspect="Content" ObjectID="_1678621056" r:id="rId281"/>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5BDFD7D1" w:rsidR="00FF365C" w:rsidRPr="00DF18AB" w:rsidRDefault="00FF365C" w:rsidP="00FF365C">
      <w:r w:rsidRPr="00DF18AB">
        <w:t xml:space="preserve">From IMS perspective, either the N5 interface as specified in </w:t>
      </w:r>
      <w:r w:rsidR="00A7464A" w:rsidRPr="00DF18AB">
        <w:t>TS</w:t>
      </w:r>
      <w:r w:rsidR="00A7464A">
        <w:t> </w:t>
      </w:r>
      <w:r w:rsidR="00A7464A" w:rsidRPr="00DF18AB">
        <w:t>23.503</w:t>
      </w:r>
      <w:r w:rsidR="00A7464A">
        <w:t> </w:t>
      </w:r>
      <w:r w:rsidR="00A7464A" w:rsidRPr="00DF18AB">
        <w:t>[</w:t>
      </w:r>
      <w:r w:rsidRPr="00DF18AB">
        <w:t xml:space="preserve">95] or the Rx interface as specified in </w:t>
      </w:r>
      <w:r w:rsidR="00A7464A" w:rsidRPr="00DF18AB">
        <w:t>TS</w:t>
      </w:r>
      <w:r w:rsidR="00A7464A">
        <w:t> </w:t>
      </w:r>
      <w:r w:rsidR="00A7464A" w:rsidRPr="00DF18AB">
        <w:t>23.203</w:t>
      </w:r>
      <w:r w:rsidR="00A7464A">
        <w:t> </w:t>
      </w:r>
      <w:r w:rsidR="00A7464A"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892" w:name="_Toc67992804"/>
      <w:r w:rsidRPr="00DF18AB">
        <w:t>Y.1</w:t>
      </w:r>
      <w:r w:rsidRPr="00DF18AB">
        <w:tab/>
        <w:t>Mobility related concepts</w:t>
      </w:r>
      <w:bookmarkEnd w:id="892"/>
    </w:p>
    <w:p w14:paraId="0BED2604" w14:textId="77777777" w:rsidR="00FF365C" w:rsidRPr="00DF18AB" w:rsidRDefault="00FF365C" w:rsidP="00FF365C">
      <w:pPr>
        <w:pStyle w:val="Heading2"/>
      </w:pPr>
      <w:bookmarkStart w:id="893" w:name="_Toc67992805"/>
      <w:r w:rsidRPr="00DF18AB">
        <w:t>Y.1.0</w:t>
      </w:r>
      <w:r w:rsidRPr="00DF18AB">
        <w:tab/>
        <w:t>General</w:t>
      </w:r>
      <w:bookmarkEnd w:id="893"/>
    </w:p>
    <w:p w14:paraId="23D8207A" w14:textId="24431AC0" w:rsidR="00FF365C" w:rsidRPr="00DF18AB" w:rsidRDefault="00FF365C" w:rsidP="00FF365C">
      <w:r w:rsidRPr="00DF18AB">
        <w:t xml:space="preserve">To support IMS, the UE shall establish a PDU session with PDU session type set to IP for the corresponding DNN (see </w:t>
      </w:r>
      <w:r w:rsidR="00A7464A" w:rsidRPr="00DF18AB">
        <w:t>TS</w:t>
      </w:r>
      <w:r w:rsidR="00A7464A">
        <w:t> </w:t>
      </w:r>
      <w:r w:rsidR="00A7464A" w:rsidRPr="00DF18AB">
        <w:t>23.501</w:t>
      </w:r>
      <w:r w:rsidR="00A7464A">
        <w:t> </w:t>
      </w:r>
      <w:r w:rsidR="00A7464A" w:rsidRPr="00DF18AB">
        <w:t>[</w:t>
      </w:r>
      <w:r w:rsidRPr="00DF18AB">
        <w:t xml:space="preserve">93], clause 5.6.1), and acquire an IP address according to </w:t>
      </w:r>
      <w:r w:rsidR="00A7464A" w:rsidRPr="00DF18AB">
        <w:t>TS</w:t>
      </w:r>
      <w:r w:rsidR="00A7464A">
        <w:t> </w:t>
      </w:r>
      <w:r w:rsidR="00A7464A" w:rsidRPr="00DF18AB">
        <w:t>23.501</w:t>
      </w:r>
      <w:r w:rsidR="00A7464A">
        <w:t> </w:t>
      </w:r>
      <w:r w:rsidR="00A7464A" w:rsidRPr="00DF18AB">
        <w:t>[</w:t>
      </w:r>
      <w:r w:rsidRPr="00DF18AB">
        <w:t xml:space="preserve">93], clause 5.8.2.2. If IMS Multimedia Telephony Service as specified in </w:t>
      </w:r>
      <w:r w:rsidR="00A7464A" w:rsidRPr="00DF18AB">
        <w:t>TS</w:t>
      </w:r>
      <w:r w:rsidR="00A7464A">
        <w:t> </w:t>
      </w:r>
      <w:r w:rsidR="00A7464A" w:rsidRPr="00DF18AB">
        <w:t>22.173</w:t>
      </w:r>
      <w:r w:rsidR="00A7464A">
        <w:t> </w:t>
      </w:r>
      <w:r w:rsidR="00A7464A"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7464A" w:rsidRPr="00DF18AB">
        <w:t>TS</w:t>
      </w:r>
      <w:r w:rsidR="00A7464A">
        <w:t> </w:t>
      </w:r>
      <w:r w:rsidR="00A7464A" w:rsidRPr="00DF18AB">
        <w:t>23.501</w:t>
      </w:r>
      <w:r w:rsidR="00A7464A">
        <w:t> </w:t>
      </w:r>
      <w:r w:rsidR="00A7464A" w:rsidRPr="00DF18AB">
        <w:t>[</w:t>
      </w:r>
      <w:r w:rsidRPr="00DF18AB">
        <w:t>93] clause 5.6.4 is not applicable for PDU sessions dedicated to IMS.</w:t>
      </w:r>
    </w:p>
    <w:p w14:paraId="3562BB8F" w14:textId="273166EF" w:rsidR="00FF365C" w:rsidRPr="00DF18AB" w:rsidRDefault="00FF365C" w:rsidP="00FF365C">
      <w:pPr>
        <w:pStyle w:val="NO"/>
      </w:pPr>
      <w:r w:rsidRPr="00DF18AB">
        <w:t>NOTE 1:</w:t>
      </w:r>
      <w:r w:rsidRPr="00DF18AB">
        <w:tab/>
        <w:t xml:space="preserve">In the case of Dual Registration as defined in </w:t>
      </w:r>
      <w:r w:rsidR="00A7464A" w:rsidRPr="00DF18AB">
        <w:t>TS</w:t>
      </w:r>
      <w:r w:rsidR="00A7464A">
        <w:t> </w:t>
      </w:r>
      <w:r w:rsidR="00A7464A" w:rsidRPr="00DF18AB">
        <w:t>23.501</w:t>
      </w:r>
      <w:r w:rsidR="00A7464A">
        <w:t> </w:t>
      </w:r>
      <w:r w:rsidR="00A7464A"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894" w:name="_Toc67992806"/>
      <w:r w:rsidRPr="00DF18AB">
        <w:t>Y.1.1</w:t>
      </w:r>
      <w:r w:rsidRPr="00DF18AB">
        <w:tab/>
        <w:t>Procedures for P</w:t>
      </w:r>
      <w:r w:rsidRPr="00DF18AB">
        <w:noBreakHyphen/>
        <w:t>CSCF discovery</w:t>
      </w:r>
      <w:bookmarkEnd w:id="894"/>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8782DC2"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7464A" w:rsidRPr="00DF18AB">
        <w:t>TS</w:t>
      </w:r>
      <w:r w:rsidR="00A7464A">
        <w:t> </w:t>
      </w:r>
      <w:r w:rsidR="00A7464A" w:rsidRPr="00DF18AB">
        <w:t>23.502</w:t>
      </w:r>
      <w:r w:rsidR="00A7464A">
        <w:t> </w:t>
      </w:r>
      <w:r w:rsidR="00A7464A" w:rsidRPr="00DF18AB">
        <w:t>[</w:t>
      </w:r>
      <w:r w:rsidRPr="00DF18AB">
        <w:t>94], clause 4.3.2.</w:t>
      </w:r>
    </w:p>
    <w:p w14:paraId="791D26EB" w14:textId="2C0D00CE" w:rsidR="00FF365C" w:rsidRPr="00DF18AB" w:rsidRDefault="00FF365C" w:rsidP="00FF365C">
      <w:r w:rsidRPr="00DF18AB">
        <w:t xml:space="preserve">In addition to the procedures in clause 5.1.1, the SMF may determine the P-CSCF using service-based discovery methods (using the NRF), as described in </w:t>
      </w:r>
      <w:r w:rsidR="00A7464A" w:rsidRPr="00DF18AB">
        <w:t>TS</w:t>
      </w:r>
      <w:r w:rsidR="00A7464A">
        <w:t> </w:t>
      </w:r>
      <w:r w:rsidR="00A7464A" w:rsidRPr="00DF18AB">
        <w:t>23.501</w:t>
      </w:r>
      <w:r w:rsidR="00A7464A">
        <w:t> </w:t>
      </w:r>
      <w:r w:rsidR="00A7464A" w:rsidRPr="00DF18AB">
        <w:t>[</w:t>
      </w:r>
      <w:r w:rsidRPr="00DF18AB">
        <w:t>93] clause 5.16.3.</w:t>
      </w:r>
    </w:p>
    <w:p w14:paraId="6E6AEFB1" w14:textId="77777777" w:rsidR="00FF365C" w:rsidRPr="00DF18AB" w:rsidRDefault="00FF365C" w:rsidP="00FF365C">
      <w:pPr>
        <w:pStyle w:val="Heading1"/>
      </w:pPr>
      <w:bookmarkStart w:id="895" w:name="_Toc67992807"/>
      <w:r w:rsidRPr="00DF18AB">
        <w:t>Y.2</w:t>
      </w:r>
      <w:r w:rsidRPr="00DF18AB">
        <w:tab/>
        <w:t>QoS related concepts</w:t>
      </w:r>
      <w:bookmarkEnd w:id="895"/>
    </w:p>
    <w:p w14:paraId="177A4FEA" w14:textId="77777777" w:rsidR="00FF365C" w:rsidRPr="00DF18AB" w:rsidRDefault="00FF365C" w:rsidP="00FF365C">
      <w:pPr>
        <w:pStyle w:val="Heading2"/>
      </w:pPr>
      <w:bookmarkStart w:id="896" w:name="_Toc67992808"/>
      <w:r w:rsidRPr="00DF18AB">
        <w:t>Y.2.1</w:t>
      </w:r>
      <w:r w:rsidRPr="00DF18AB">
        <w:tab/>
        <w:t>Application Level Signalling for IMS</w:t>
      </w:r>
      <w:bookmarkEnd w:id="896"/>
    </w:p>
    <w:p w14:paraId="4A588C2A" w14:textId="77777777" w:rsidR="00FF365C" w:rsidRPr="00DF18AB" w:rsidRDefault="00FF365C" w:rsidP="00FF365C">
      <w:pPr>
        <w:pStyle w:val="Heading3"/>
      </w:pPr>
      <w:bookmarkStart w:id="897" w:name="_Toc67992809"/>
      <w:r w:rsidRPr="00DF18AB">
        <w:t>Y.2.1.0</w:t>
      </w:r>
      <w:r w:rsidRPr="00DF18AB">
        <w:tab/>
        <w:t>General</w:t>
      </w:r>
      <w:bookmarkEnd w:id="897"/>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898" w:name="_Toc67992810"/>
      <w:r w:rsidRPr="00DF18AB">
        <w:t>Y.2.1.1</w:t>
      </w:r>
      <w:r w:rsidRPr="00DF18AB">
        <w:tab/>
        <w:t>QoS Requirements for Application Level Signalling</w:t>
      </w:r>
      <w:bookmarkEnd w:id="898"/>
    </w:p>
    <w:p w14:paraId="40BAE8FC" w14:textId="64B5A43A"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7464A" w:rsidRPr="00DF18AB">
        <w:t>TS</w:t>
      </w:r>
      <w:r w:rsidR="00A7464A">
        <w:t> </w:t>
      </w:r>
      <w:r w:rsidR="00A7464A" w:rsidRPr="00DF18AB">
        <w:t>23.501</w:t>
      </w:r>
      <w:r w:rsidR="00A7464A">
        <w:t> </w:t>
      </w:r>
      <w:r w:rsidR="00A7464A" w:rsidRPr="00DF18AB">
        <w:t>[</w:t>
      </w:r>
      <w:r w:rsidRPr="00DF18AB">
        <w:t>93], clause 5.7.</w:t>
      </w:r>
    </w:p>
    <w:p w14:paraId="5D88F0C6" w14:textId="77777777" w:rsidR="00FF365C" w:rsidRPr="00DF18AB" w:rsidRDefault="00FF365C" w:rsidP="00FF365C">
      <w:pPr>
        <w:pStyle w:val="Heading3"/>
      </w:pPr>
      <w:bookmarkStart w:id="899" w:name="_Toc67992811"/>
      <w:r w:rsidRPr="00DF18AB">
        <w:t>Y.2.1.2</w:t>
      </w:r>
      <w:r w:rsidRPr="00DF18AB">
        <w:tab/>
        <w:t>Void</w:t>
      </w:r>
      <w:bookmarkEnd w:id="899"/>
    </w:p>
    <w:p w14:paraId="6989C4FA" w14:textId="77777777" w:rsidR="00FF365C" w:rsidRPr="00DF18AB" w:rsidRDefault="00FF365C" w:rsidP="00FF365C"/>
    <w:p w14:paraId="65569DFC" w14:textId="77777777" w:rsidR="00FF365C" w:rsidRPr="00DF18AB" w:rsidRDefault="00FF365C" w:rsidP="00FF365C">
      <w:pPr>
        <w:pStyle w:val="Heading2"/>
      </w:pPr>
      <w:bookmarkStart w:id="900" w:name="_Toc67992812"/>
      <w:r w:rsidRPr="00DF18AB">
        <w:t>Y.2.2</w:t>
      </w:r>
      <w:r w:rsidRPr="00DF18AB">
        <w:tab/>
        <w:t>The QoS requirements for an IMS session</w:t>
      </w:r>
      <w:bookmarkEnd w:id="900"/>
    </w:p>
    <w:p w14:paraId="46F7AD5B" w14:textId="77777777" w:rsidR="00FF365C" w:rsidRPr="00DF18AB" w:rsidRDefault="00FF365C" w:rsidP="00FF365C">
      <w:pPr>
        <w:pStyle w:val="Heading3"/>
      </w:pPr>
      <w:bookmarkStart w:id="901" w:name="_Toc67992813"/>
      <w:r w:rsidRPr="00DF18AB">
        <w:t>Y.2.2.0</w:t>
      </w:r>
      <w:r w:rsidRPr="00DF18AB">
        <w:tab/>
        <w:t>General</w:t>
      </w:r>
      <w:bookmarkEnd w:id="901"/>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0553C0CE" w:rsidR="00FF365C" w:rsidRPr="00DF18AB" w:rsidRDefault="00FF365C" w:rsidP="00FF365C">
      <w:pPr>
        <w:pStyle w:val="B1"/>
      </w:pPr>
      <w:r w:rsidRPr="00DF18AB">
        <w:t>-</w:t>
      </w:r>
      <w:r w:rsidRPr="00DF18AB">
        <w:tab/>
        <w:t xml:space="preserve">The QoS handling is described in </w:t>
      </w:r>
      <w:r w:rsidR="00A7464A" w:rsidRPr="00DF18AB">
        <w:t>TS</w:t>
      </w:r>
      <w:r w:rsidR="00A7464A">
        <w:t> </w:t>
      </w:r>
      <w:r w:rsidR="00A7464A" w:rsidRPr="00DF18AB">
        <w:t>23.501</w:t>
      </w:r>
      <w:r w:rsidR="00A7464A">
        <w:t> </w:t>
      </w:r>
      <w:r w:rsidR="00A7464A" w:rsidRPr="00DF18AB">
        <w:t>[</w:t>
      </w:r>
      <w:r w:rsidRPr="00DF18AB">
        <w:t xml:space="preserve">93], </w:t>
      </w:r>
      <w:r w:rsidR="00A7464A" w:rsidRPr="00DF18AB">
        <w:t>TS</w:t>
      </w:r>
      <w:r w:rsidR="00A7464A">
        <w:t> </w:t>
      </w:r>
      <w:r w:rsidR="00A7464A" w:rsidRPr="00DF18AB">
        <w:t>23.502</w:t>
      </w:r>
      <w:r w:rsidR="00A7464A">
        <w:t> </w:t>
      </w:r>
      <w:r w:rsidR="00A7464A" w:rsidRPr="00DF18AB">
        <w:t>[</w:t>
      </w:r>
      <w:r w:rsidRPr="00DF18AB">
        <w:t xml:space="preserve">94] and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62C337D6" w14:textId="77777777" w:rsidR="00FF365C" w:rsidRPr="00DF18AB" w:rsidRDefault="00FF365C" w:rsidP="00FF365C">
      <w:pPr>
        <w:pStyle w:val="Heading3"/>
      </w:pPr>
      <w:bookmarkStart w:id="902" w:name="_Toc67992814"/>
      <w:r w:rsidRPr="00DF18AB">
        <w:lastRenderedPageBreak/>
        <w:t>Y.2.2.1</w:t>
      </w:r>
      <w:r w:rsidRPr="00DF18AB">
        <w:tab/>
        <w:t>Relation of IMS media components and 5GS QoS flows carrying IMS media</w:t>
      </w:r>
      <w:bookmarkEnd w:id="902"/>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03" w:name="_Toc67992815"/>
      <w:r w:rsidRPr="00DF18AB">
        <w:t>Y.2.3</w:t>
      </w:r>
      <w:r w:rsidRPr="00DF18AB">
        <w:tab/>
        <w:t>Interaction between 5GS QoS and session signalling</w:t>
      </w:r>
      <w:bookmarkEnd w:id="903"/>
    </w:p>
    <w:p w14:paraId="69CB3286" w14:textId="77777777" w:rsidR="00FF365C" w:rsidRPr="00DF18AB" w:rsidRDefault="00FF365C" w:rsidP="00FF365C">
      <w:pPr>
        <w:pStyle w:val="Heading3"/>
      </w:pPr>
      <w:bookmarkStart w:id="904" w:name="_Toc67992816"/>
      <w:r w:rsidRPr="00DF18AB">
        <w:t>Y.2.3.0</w:t>
      </w:r>
      <w:r w:rsidRPr="00DF18AB">
        <w:tab/>
        <w:t>General</w:t>
      </w:r>
      <w:bookmarkEnd w:id="904"/>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05" w:name="_Toc67992817"/>
      <w:r w:rsidRPr="00DF18AB">
        <w:t>Y.2.3.1</w:t>
      </w:r>
      <w:r w:rsidRPr="00DF18AB">
        <w:tab/>
        <w:t>Resource Reservation with PCF</w:t>
      </w:r>
      <w:bookmarkEnd w:id="905"/>
    </w:p>
    <w:p w14:paraId="76B3E49E" w14:textId="0305BFD4" w:rsidR="00FF365C" w:rsidRPr="00DF18AB" w:rsidRDefault="00FF365C" w:rsidP="00FF365C">
      <w:r w:rsidRPr="00DF18AB">
        <w:t xml:space="preserve">The UE or 5GC can initiate the resource reservation request for the media parameters negotiated over SDP using PDU session modification procedure, see </w:t>
      </w:r>
      <w:r w:rsidR="00A7464A" w:rsidRPr="00DF18AB">
        <w:t>TS</w:t>
      </w:r>
      <w:r w:rsidR="00A7464A">
        <w:t> </w:t>
      </w:r>
      <w:r w:rsidR="00A7464A" w:rsidRPr="00DF18AB">
        <w:t>23.502</w:t>
      </w:r>
      <w:r w:rsidR="00A7464A">
        <w:t> </w:t>
      </w:r>
      <w:r w:rsidR="00A7464A"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06" w:name="_Toc67992818"/>
      <w:r w:rsidRPr="00DF18AB">
        <w:t>Y.2.4</w:t>
      </w:r>
      <w:r w:rsidRPr="00DF18AB">
        <w:tab/>
        <w:t>Network initiated session release - P-CSCF initiated</w:t>
      </w:r>
      <w:bookmarkEnd w:id="906"/>
    </w:p>
    <w:p w14:paraId="06AE4E98" w14:textId="77777777" w:rsidR="00FF365C" w:rsidRPr="00DF18AB" w:rsidRDefault="00FF365C" w:rsidP="00FF365C">
      <w:pPr>
        <w:pStyle w:val="Heading3"/>
      </w:pPr>
      <w:bookmarkStart w:id="907" w:name="_Toc67992819"/>
      <w:r w:rsidRPr="00DF18AB">
        <w:t>Y.2.4.0</w:t>
      </w:r>
      <w:r w:rsidRPr="00DF18AB">
        <w:tab/>
        <w:t>General</w:t>
      </w:r>
      <w:bookmarkEnd w:id="907"/>
    </w:p>
    <w:p w14:paraId="6809D2CA" w14:textId="0AE6FF6A" w:rsidR="00FF365C" w:rsidRPr="00DF18AB" w:rsidRDefault="00FF365C" w:rsidP="00FF365C">
      <w:r w:rsidRPr="00DF18AB">
        <w:t xml:space="preserve">In the event of loss of coverage for 5GS radio access, </w:t>
      </w:r>
      <w:r w:rsidR="00A7464A" w:rsidRPr="00DF18AB">
        <w:t>TS</w:t>
      </w:r>
      <w:r w:rsidR="00A7464A">
        <w:t> </w:t>
      </w:r>
      <w:r w:rsidR="00A7464A" w:rsidRPr="00DF18AB">
        <w:t>23.502</w:t>
      </w:r>
      <w:r w:rsidR="00A7464A">
        <w:t> </w:t>
      </w:r>
      <w:r w:rsidR="00A7464A"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08" w:name="_Toc67992820"/>
      <w:r w:rsidRPr="00DF18AB">
        <w:t>Y.2.4.1</w:t>
      </w:r>
      <w:r w:rsidRPr="00DF18AB">
        <w:tab/>
        <w:t>Network initiated session release - P-CSCF initiated</w:t>
      </w:r>
      <w:bookmarkEnd w:id="908"/>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29" type="#_x0000_t75" style="width:440.15pt;height:232.3pt" o:ole="">
            <v:imagedata r:id="rId282" o:title=""/>
          </v:shape>
          <o:OLEObject Type="Embed" ProgID="Visio.Drawing.11" ShapeID="_x0000_i1129" DrawAspect="Content" ObjectID="_1678621057" r:id="rId283"/>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B3206E2"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7464A" w:rsidRPr="00DF18AB">
        <w:t>TS</w:t>
      </w:r>
      <w:r w:rsidR="00A7464A">
        <w:t> </w:t>
      </w:r>
      <w:r w:rsidR="00A7464A" w:rsidRPr="00DF18AB">
        <w:t>23.503</w:t>
      </w:r>
      <w:r w:rsidR="00A7464A">
        <w:t> </w:t>
      </w:r>
      <w:r w:rsidR="00A7464A"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09" w:name="_Toc67992821"/>
      <w:r w:rsidRPr="00DF18AB">
        <w:t>Y.3</w:t>
      </w:r>
      <w:r w:rsidRPr="00DF18AB">
        <w:tab/>
        <w:t>Address and identity management concepts</w:t>
      </w:r>
      <w:bookmarkEnd w:id="909"/>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0" w:name="_Toc67992822"/>
      <w:r w:rsidRPr="00DF18AB">
        <w:lastRenderedPageBreak/>
        <w:t>Y.4</w:t>
      </w:r>
      <w:r w:rsidRPr="00DF18AB">
        <w:tab/>
        <w:t>IP version interworking in IMS</w:t>
      </w:r>
      <w:bookmarkEnd w:id="910"/>
    </w:p>
    <w:p w14:paraId="4F3E87F6" w14:textId="5C7C936C" w:rsidR="00FF365C" w:rsidRPr="00DF18AB" w:rsidRDefault="00FF365C" w:rsidP="00FF365C">
      <w:r w:rsidRPr="00DF18AB">
        <w:t xml:space="preserve">A PDU session is associated with either an IPv4 or an IPv6 address. For communication with the IMS, the UE shall acquire an IP address according to </w:t>
      </w:r>
      <w:r w:rsidR="00A7464A" w:rsidRPr="00DF18AB">
        <w:t>TS</w:t>
      </w:r>
      <w:r w:rsidR="00A7464A">
        <w:t> </w:t>
      </w:r>
      <w:r w:rsidR="00A7464A" w:rsidRPr="00DF18AB">
        <w:t>23.501</w:t>
      </w:r>
      <w:r w:rsidR="00A7464A">
        <w:t> </w:t>
      </w:r>
      <w:r w:rsidR="00A7464A"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11" w:name="_Toc67992823"/>
      <w:r w:rsidRPr="00DF18AB">
        <w:t>Y.5</w:t>
      </w:r>
      <w:r w:rsidRPr="00DF18AB">
        <w:tab/>
        <w:t>Usage of NAT in 5GS</w:t>
      </w:r>
      <w:bookmarkEnd w:id="911"/>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12" w:name="_Toc67992824"/>
      <w:r w:rsidRPr="00DF18AB">
        <w:t>Y.6</w:t>
      </w:r>
      <w:r w:rsidRPr="00DF18AB">
        <w:tab/>
        <w:t>Retrieval of Network Provided Location Information in 5GS</w:t>
      </w:r>
      <w:bookmarkEnd w:id="912"/>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1D43F075"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29.214</w:t>
      </w:r>
      <w:r w:rsidR="00A7464A">
        <w:t> </w:t>
      </w:r>
      <w:r w:rsidR="00A7464A"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207E14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7464A" w:rsidRPr="00DF18AB">
        <w:t>TS</w:t>
      </w:r>
      <w:r w:rsidR="00A7464A">
        <w:t> </w:t>
      </w:r>
      <w:r w:rsidR="00A7464A" w:rsidRPr="00DF18AB">
        <w:t>29.328</w:t>
      </w:r>
      <w:r w:rsidR="00A7464A">
        <w:t> </w:t>
      </w:r>
      <w:r w:rsidR="00A7464A"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13" w:name="_Toc67992825"/>
      <w:r w:rsidRPr="00DF18AB">
        <w:t>Y.7</w:t>
      </w:r>
      <w:r w:rsidRPr="00DF18AB">
        <w:tab/>
        <w:t>Geographical Identifier</w:t>
      </w:r>
      <w:bookmarkEnd w:id="913"/>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914" w:name="_Toc67992826"/>
      <w:r w:rsidRPr="00DF18AB">
        <w:t>Y.8</w:t>
      </w:r>
      <w:r w:rsidRPr="00DF18AB">
        <w:tab/>
        <w:t>Support for Paging policy differentiation for IMS services</w:t>
      </w:r>
      <w:bookmarkEnd w:id="914"/>
    </w:p>
    <w:p w14:paraId="4EE2701D" w14:textId="6C857DE3" w:rsidR="00FF365C" w:rsidRPr="00DF18AB" w:rsidRDefault="00FF365C" w:rsidP="00FF365C">
      <w:r w:rsidRPr="00DF18AB">
        <w:t xml:space="preserve">P-CSCF may support Paging Policy Differentiation (as defined in </w:t>
      </w:r>
      <w:r w:rsidR="00A7464A" w:rsidRPr="00DF18AB">
        <w:t>TS</w:t>
      </w:r>
      <w:r w:rsidR="00A7464A">
        <w:t> </w:t>
      </w:r>
      <w:r w:rsidR="00A7464A" w:rsidRPr="00DF18AB">
        <w:t>23.501</w:t>
      </w:r>
      <w:r w:rsidR="00A7464A">
        <w:t> </w:t>
      </w:r>
      <w:r w:rsidR="00A7464A"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15" w:name="_Toc67992827"/>
      <w:r w:rsidRPr="00DF18AB">
        <w:t>Y.9</w:t>
      </w:r>
      <w:r w:rsidRPr="00DF18AB">
        <w:tab/>
        <w:t>Support of IMS Services for roaming users</w:t>
      </w:r>
      <w:bookmarkEnd w:id="915"/>
    </w:p>
    <w:p w14:paraId="70FA4164" w14:textId="77777777" w:rsidR="00FF365C" w:rsidRPr="00DF18AB" w:rsidRDefault="00FF365C" w:rsidP="00FF365C">
      <w:pPr>
        <w:pStyle w:val="Heading2"/>
      </w:pPr>
      <w:bookmarkStart w:id="916" w:name="_Toc67992828"/>
      <w:r w:rsidRPr="00DF18AB">
        <w:t>Y.9.1</w:t>
      </w:r>
      <w:r w:rsidRPr="00DF18AB">
        <w:tab/>
        <w:t>General</w:t>
      </w:r>
      <w:bookmarkEnd w:id="916"/>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17" w:name="_Toc67992829"/>
      <w:r w:rsidRPr="00DF18AB">
        <w:t>Y.9.2</w:t>
      </w:r>
      <w:r w:rsidRPr="00DF18AB">
        <w:tab/>
        <w:t>Architecture without IMS-level roaming interfaces</w:t>
      </w:r>
      <w:bookmarkEnd w:id="917"/>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18" w:name="_MON_1587198493"/>
    <w:bookmarkEnd w:id="918"/>
    <w:p w14:paraId="70EE18EE" w14:textId="77777777" w:rsidR="00FF365C" w:rsidRPr="00DF18AB" w:rsidRDefault="00FF365C" w:rsidP="00FF365C">
      <w:pPr>
        <w:pStyle w:val="TH"/>
      </w:pPr>
      <w:r w:rsidRPr="00DF18AB">
        <w:object w:dxaOrig="9408" w:dyaOrig="3375" w14:anchorId="7D5EB964">
          <v:shape id="_x0000_i1130" type="#_x0000_t75" style="width:470.7pt;height:167.75pt" o:ole="">
            <v:imagedata r:id="rId284" o:title=""/>
          </v:shape>
          <o:OLEObject Type="Embed" ProgID="Word.Picture.8" ShapeID="_x0000_i1130" DrawAspect="Content" ObjectID="_1678621058" r:id="rId285"/>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19" w:name="_Toc67992830"/>
      <w:r w:rsidRPr="00DF18AB">
        <w:t>Y.9.3</w:t>
      </w:r>
      <w:r w:rsidRPr="00DF18AB">
        <w:tab/>
        <w:t>Architecture with IMS-level roaming interfaces</w:t>
      </w:r>
      <w:bookmarkEnd w:id="919"/>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0" w:name="_Toc67992831"/>
      <w:r w:rsidRPr="00DF18AB">
        <w:t>Y.9.4</w:t>
      </w:r>
      <w:r w:rsidRPr="00DF18AB">
        <w:tab/>
        <w:t>Subscription to changes in PLMN ID at IMS Initial Registration</w:t>
      </w:r>
      <w:bookmarkEnd w:id="920"/>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7F0EE6AB" w:rsidR="00FF365C" w:rsidRPr="00DF18AB" w:rsidRDefault="00FF365C" w:rsidP="00FF365C">
      <w:r w:rsidRPr="00DF18AB">
        <w:t xml:space="preserve">In deployments without IMS-level roaming interfaces, the home network determines the serving PLMN of the UE using procedure defined in </w:t>
      </w:r>
      <w:r w:rsidR="00A7464A" w:rsidRPr="00DF18AB">
        <w:t>TS</w:t>
      </w:r>
      <w:r w:rsidR="00A7464A">
        <w:t> </w:t>
      </w:r>
      <w:r w:rsidR="00A7464A" w:rsidRPr="00DF18AB">
        <w:t>23.503</w:t>
      </w:r>
      <w:r w:rsidR="00A7464A">
        <w:t> </w:t>
      </w:r>
      <w:r w:rsidR="00A7464A"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21" w:name="_MON_1558523808"/>
    <w:bookmarkEnd w:id="921"/>
    <w:p w14:paraId="5F0B8D41" w14:textId="77777777" w:rsidR="00FF365C" w:rsidRPr="00DF18AB" w:rsidRDefault="00FF365C" w:rsidP="00FF365C">
      <w:pPr>
        <w:pStyle w:val="TH"/>
      </w:pPr>
      <w:r w:rsidRPr="00DF18AB">
        <w:object w:dxaOrig="8050" w:dyaOrig="4410" w14:anchorId="35FB1E20">
          <v:shape id="_x0000_i1131" type="#_x0000_t75" style="width:459.15pt;height:251.3pt" o:ole="">
            <v:imagedata r:id="rId286" o:title=""/>
          </v:shape>
          <o:OLEObject Type="Embed" ProgID="Word.Picture.8" ShapeID="_x0000_i1131" DrawAspect="Content" ObjectID="_1678621059" r:id="rId287"/>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77777777"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p>
    <w:p w14:paraId="398925D9" w14:textId="77777777" w:rsidR="00FF365C" w:rsidRPr="00DF18AB" w:rsidRDefault="00FF365C" w:rsidP="00FF365C">
      <w:pPr>
        <w:pStyle w:val="B1"/>
      </w:pPr>
      <w:r w:rsidRPr="00DF18AB">
        <w:t>3. 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22" w:name="_Toc67992832"/>
      <w:r w:rsidRPr="00DF18AB">
        <w:t>Y.10</w:t>
      </w:r>
      <w:r w:rsidRPr="00DF18AB">
        <w:tab/>
        <w:t>Support of RAN Assisted Codec Adaptation</w:t>
      </w:r>
      <w:bookmarkEnd w:id="922"/>
    </w:p>
    <w:p w14:paraId="7A7FDE9F" w14:textId="679A4122"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7464A" w:rsidRPr="00DF18AB">
        <w:t>TS</w:t>
      </w:r>
      <w:r w:rsidR="00A7464A">
        <w:t> </w:t>
      </w:r>
      <w:r w:rsidR="00A7464A" w:rsidRPr="00DF18AB">
        <w:t>38.300</w:t>
      </w:r>
      <w:r w:rsidR="00A7464A">
        <w:t> </w:t>
      </w:r>
      <w:r w:rsidR="00A7464A" w:rsidRPr="00DF18AB">
        <w:t>[</w:t>
      </w:r>
      <w:r w:rsidRPr="00DF18AB">
        <w:t xml:space="preserve">101] and </w:t>
      </w:r>
      <w:r w:rsidR="00A7464A" w:rsidRPr="00DF18AB">
        <w:t>TS</w:t>
      </w:r>
      <w:r w:rsidR="00A7464A">
        <w:t> </w:t>
      </w:r>
      <w:r w:rsidR="00A7464A" w:rsidRPr="00DF18AB">
        <w:t>38.321</w:t>
      </w:r>
      <w:r w:rsidR="00A7464A">
        <w:t> </w:t>
      </w:r>
      <w:r w:rsidR="00A7464A" w:rsidRPr="00DF18AB">
        <w:t>[</w:t>
      </w:r>
      <w:r w:rsidRPr="00DF18AB">
        <w:t>102], in addition to E-UTRA RAT.</w:t>
      </w:r>
    </w:p>
    <w:p w14:paraId="168C679C" w14:textId="77777777" w:rsidR="00FF365C" w:rsidRPr="00DF18AB" w:rsidRDefault="00FF365C" w:rsidP="00FF365C">
      <w:pPr>
        <w:pStyle w:val="Heading1"/>
      </w:pPr>
      <w:bookmarkStart w:id="923" w:name="_Toc67992833"/>
      <w:r w:rsidRPr="00DF18AB">
        <w:t>Y.11</w:t>
      </w:r>
      <w:r w:rsidRPr="00DF18AB">
        <w:tab/>
        <w:t>Void</w:t>
      </w:r>
      <w:bookmarkEnd w:id="923"/>
    </w:p>
    <w:p w14:paraId="236F8A3D" w14:textId="77777777" w:rsidR="00FF365C" w:rsidRPr="00DF18AB" w:rsidRDefault="00FF365C" w:rsidP="00FF365C"/>
    <w:p w14:paraId="09171357" w14:textId="77777777" w:rsidR="00FF365C" w:rsidRPr="00DF18AB" w:rsidRDefault="00FF365C" w:rsidP="00FF365C">
      <w:pPr>
        <w:pStyle w:val="Heading1"/>
      </w:pPr>
      <w:bookmarkStart w:id="924" w:name="_Toc67992834"/>
      <w:r w:rsidRPr="00DF18AB">
        <w:t>Y.12</w:t>
      </w:r>
      <w:r w:rsidRPr="00DF18AB">
        <w:tab/>
        <w:t>P-CSCF Registration in NRF</w:t>
      </w:r>
      <w:bookmarkEnd w:id="924"/>
    </w:p>
    <w:p w14:paraId="554DA787" w14:textId="107291A6" w:rsidR="00FF365C" w:rsidRPr="00DF18AB" w:rsidRDefault="00FF365C" w:rsidP="00FF365C">
      <w:r w:rsidRPr="00DF18AB">
        <w:t xml:space="preserve">In order to support service based SMF discovery of the P-CSCF using the NRF (as described in </w:t>
      </w:r>
      <w:r w:rsidR="00A7464A" w:rsidRPr="00DF18AB">
        <w:t>TS</w:t>
      </w:r>
      <w:r w:rsidR="00A7464A">
        <w:t> </w:t>
      </w:r>
      <w:r w:rsidR="00A7464A" w:rsidRPr="00DF18AB">
        <w:t>23.501</w:t>
      </w:r>
      <w:r w:rsidR="00A7464A">
        <w:t> </w:t>
      </w:r>
      <w:r w:rsidR="00A7464A"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lastRenderedPageBreak/>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25" w:name="_Toc67992835"/>
      <w:r w:rsidRPr="00DF18AB">
        <w:t>Y.13</w:t>
      </w:r>
      <w:r w:rsidRPr="00DF18AB">
        <w:tab/>
        <w:t>Subscription to EPS Fallback Event</w:t>
      </w:r>
      <w:bookmarkEnd w:id="925"/>
    </w:p>
    <w:p w14:paraId="37C269D1" w14:textId="214BC44D"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7464A" w:rsidRPr="00DF18AB">
        <w:t>TS</w:t>
      </w:r>
      <w:r w:rsidR="00A7464A">
        <w:t> </w:t>
      </w:r>
      <w:r w:rsidR="00A7464A" w:rsidRPr="00DF18AB">
        <w:t>23.503</w:t>
      </w:r>
      <w:r w:rsidR="00A7464A">
        <w:t> </w:t>
      </w:r>
      <w:r w:rsidR="00A7464A"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26" w:name="_Toc67992836"/>
      <w:r w:rsidRPr="00DF18AB">
        <w:lastRenderedPageBreak/>
        <w:t>Annex Z (normative):</w:t>
      </w:r>
      <w:r w:rsidRPr="00DF18AB">
        <w:br/>
        <w:t>Support of IMS-based Restricted Local Operator Services (RLOS)</w:t>
      </w:r>
      <w:bookmarkEnd w:id="926"/>
    </w:p>
    <w:p w14:paraId="21889A7C" w14:textId="77777777" w:rsidR="00FF365C" w:rsidRPr="00DF18AB" w:rsidRDefault="00FF365C" w:rsidP="00FF365C">
      <w:pPr>
        <w:pStyle w:val="Heading1"/>
      </w:pPr>
      <w:bookmarkStart w:id="927" w:name="_Toc67992837"/>
      <w:r w:rsidRPr="00DF18AB">
        <w:t>Z.1</w:t>
      </w:r>
      <w:r w:rsidRPr="00DF18AB">
        <w:tab/>
        <w:t>General</w:t>
      </w:r>
      <w:bookmarkEnd w:id="927"/>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14FC55B1" w:rsidR="00FF365C" w:rsidRPr="00DF18AB" w:rsidRDefault="00FF365C" w:rsidP="00FF365C">
      <w:r w:rsidRPr="00DF18AB">
        <w:t xml:space="preserve">In this version of the specification, RLOS is only defined for users connected to IMS over EPS (see </w:t>
      </w:r>
      <w:r w:rsidR="00A7464A" w:rsidRPr="00DF18AB">
        <w:t>TS</w:t>
      </w:r>
      <w:r w:rsidR="00A7464A">
        <w:t> </w:t>
      </w:r>
      <w:r w:rsidR="00A7464A" w:rsidRPr="00DF18AB">
        <w:t>23.401</w:t>
      </w:r>
      <w:r w:rsidR="00A7464A">
        <w:t> </w:t>
      </w:r>
      <w:r w:rsidR="00A7464A" w:rsidRPr="00DF18AB">
        <w:t>[</w:t>
      </w:r>
      <w:r w:rsidRPr="00DF18AB">
        <w:t>70]);</w:t>
      </w:r>
    </w:p>
    <w:p w14:paraId="2B2EA505" w14:textId="77777777" w:rsidR="00FF365C" w:rsidRPr="00DF18AB" w:rsidRDefault="00FF365C" w:rsidP="00FF365C">
      <w:pPr>
        <w:pStyle w:val="Heading1"/>
      </w:pPr>
      <w:bookmarkStart w:id="928" w:name="_Toc67992838"/>
      <w:r w:rsidRPr="00DF18AB">
        <w:t>Z.2</w:t>
      </w:r>
      <w:r w:rsidRPr="00DF18AB">
        <w:tab/>
        <w:t>Architecture</w:t>
      </w:r>
      <w:bookmarkEnd w:id="928"/>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29" w:name="_Toc67992839"/>
      <w:r w:rsidRPr="00DF18AB">
        <w:lastRenderedPageBreak/>
        <w:t>Z.3</w:t>
      </w:r>
      <w:r w:rsidRPr="00DF18AB">
        <w:tab/>
        <w:t>IMS Registration to access RLOS</w:t>
      </w:r>
      <w:bookmarkEnd w:id="929"/>
    </w:p>
    <w:p w14:paraId="610FFD7B" w14:textId="77777777" w:rsidR="00FF365C" w:rsidRPr="00DF18AB" w:rsidRDefault="00FF365C" w:rsidP="00FF365C">
      <w:pPr>
        <w:pStyle w:val="Heading2"/>
      </w:pPr>
      <w:bookmarkStart w:id="930" w:name="_Toc67992840"/>
      <w:r w:rsidRPr="00DF18AB">
        <w:t>Z.3.1</w:t>
      </w:r>
      <w:r w:rsidRPr="00DF18AB">
        <w:tab/>
        <w:t>RLOS IMS Registration for Roaming users (no roaming Agreements with home network)</w:t>
      </w:r>
      <w:bookmarkEnd w:id="930"/>
    </w:p>
    <w:p w14:paraId="3D7C332C" w14:textId="77777777" w:rsidR="00FF365C" w:rsidRPr="00DF18AB" w:rsidRDefault="00FF365C" w:rsidP="00FF365C">
      <w:pPr>
        <w:pStyle w:val="TH"/>
      </w:pPr>
      <w:r w:rsidRPr="00DF18AB">
        <w:object w:dxaOrig="11381" w:dyaOrig="13521" w14:anchorId="7DBF8192">
          <v:shape id="_x0000_i1132" type="#_x0000_t75" style="width:398.05pt;height:473.45pt" o:ole="">
            <v:imagedata r:id="rId288" o:title=""/>
          </v:shape>
          <o:OLEObject Type="Embed" ProgID="Visio.Drawing.15" ShapeID="_x0000_i1132" DrawAspect="Content" ObjectID="_1678621060" r:id="rId289"/>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54C11782" w:rsidR="00FF365C" w:rsidRPr="00DF18AB" w:rsidRDefault="00FF365C" w:rsidP="00FF365C">
      <w:pPr>
        <w:pStyle w:val="B1"/>
      </w:pPr>
      <w:r w:rsidRPr="00DF18AB">
        <w:t>1.</w:t>
      </w:r>
      <w:r w:rsidRPr="00DF18AB">
        <w:tab/>
        <w:t xml:space="preserve">After the UE has obtained IP connectivity (as defined in </w:t>
      </w:r>
      <w:r w:rsidR="00A7464A" w:rsidRPr="00DF18AB">
        <w:t>TS</w:t>
      </w:r>
      <w:r w:rsidR="00A7464A">
        <w:t> </w:t>
      </w:r>
      <w:r w:rsidR="00A7464A" w:rsidRPr="00DF18AB">
        <w:t>23.401</w:t>
      </w:r>
      <w:r w:rsidR="00A7464A">
        <w:t> </w:t>
      </w:r>
      <w:r w:rsidR="00A7464A"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31" w:name="_Toc67992841"/>
      <w:r w:rsidRPr="00DF18AB">
        <w:t>Z.3.2</w:t>
      </w:r>
      <w:r w:rsidRPr="00DF18AB">
        <w:tab/>
        <w:t>RLOS IMS Registration for Operator own subscribers and Roaming users with roaming agreements with their home network</w:t>
      </w:r>
      <w:bookmarkEnd w:id="931"/>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32" w:name="_Toc67992842"/>
      <w:r w:rsidRPr="00DF18AB">
        <w:lastRenderedPageBreak/>
        <w:t>Z.3.2.1</w:t>
      </w:r>
      <w:r w:rsidRPr="00DF18AB">
        <w:tab/>
        <w:t>Unsuccessful IMS Registration</w:t>
      </w:r>
      <w:bookmarkEnd w:id="932"/>
    </w:p>
    <w:p w14:paraId="2D2B1B5D" w14:textId="77777777" w:rsidR="00FF365C" w:rsidRPr="00DF18AB" w:rsidRDefault="00FF365C" w:rsidP="00FF365C">
      <w:pPr>
        <w:pStyle w:val="TH"/>
      </w:pPr>
      <w:r w:rsidRPr="00DF18AB">
        <w:object w:dxaOrig="10740" w:dyaOrig="14490" w14:anchorId="36DAB6F9">
          <v:shape id="_x0000_i1133" type="#_x0000_t75" style="width:360.7pt;height:487pt" o:ole="">
            <v:imagedata r:id="rId290" o:title=""/>
          </v:shape>
          <o:OLEObject Type="Embed" ProgID="Visio.Drawing.15" ShapeID="_x0000_i1133" DrawAspect="Content" ObjectID="_1678621061" r:id="rId291"/>
        </w:object>
      </w:r>
    </w:p>
    <w:p w14:paraId="69C578ED" w14:textId="77777777" w:rsidR="00FF365C" w:rsidRPr="00DF18AB" w:rsidRDefault="00FF365C" w:rsidP="00FF365C">
      <w:pPr>
        <w:pStyle w:val="TF"/>
      </w:pPr>
      <w:r w:rsidRPr="00DF18AB">
        <w:t>Figure Z.3.2.1-1: Unsuccessful RLOS IMS Registration procedure</w:t>
      </w:r>
    </w:p>
    <w:p w14:paraId="57BD1A80" w14:textId="22606D69" w:rsidR="00FF365C" w:rsidRPr="00DF18AB" w:rsidRDefault="00FF365C" w:rsidP="00FF365C">
      <w:pPr>
        <w:pStyle w:val="B1"/>
      </w:pPr>
      <w:r w:rsidRPr="00DF18AB">
        <w:t>1.</w:t>
      </w:r>
      <w:r w:rsidRPr="00DF18AB">
        <w:tab/>
        <w:t xml:space="preserve">After the UE has obtained IP connectivity (as defined in </w:t>
      </w:r>
      <w:r w:rsidR="00A7464A" w:rsidRPr="00DF18AB">
        <w:t>TS</w:t>
      </w:r>
      <w:r w:rsidR="00A7464A">
        <w:t> </w:t>
      </w:r>
      <w:r w:rsidR="00A7464A" w:rsidRPr="00DF18AB">
        <w:t>23.401</w:t>
      </w:r>
      <w:r w:rsidR="00A7464A">
        <w:t> </w:t>
      </w:r>
      <w:r w:rsidR="00A7464A"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33" w:name="_Toc67992843"/>
      <w:r w:rsidRPr="00DF18AB">
        <w:t>Z.3.2.2</w:t>
      </w:r>
      <w:r w:rsidRPr="00DF18AB">
        <w:tab/>
        <w:t>Successful IMS Registration</w:t>
      </w:r>
      <w:bookmarkEnd w:id="933"/>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34" w:name="_Toc67992844"/>
      <w:r w:rsidRPr="00DF18AB">
        <w:t>Z.3.3</w:t>
      </w:r>
      <w:r w:rsidRPr="00DF18AB">
        <w:tab/>
        <w:t>RLOS APN Verification</w:t>
      </w:r>
      <w:bookmarkEnd w:id="934"/>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35" w:name="_Toc67992845"/>
      <w:r w:rsidRPr="00DF18AB">
        <w:lastRenderedPageBreak/>
        <w:t>Z.4</w:t>
      </w:r>
      <w:r w:rsidRPr="00DF18AB">
        <w:tab/>
        <w:t>IMS-based RLOS Session Initiation</w:t>
      </w:r>
      <w:bookmarkEnd w:id="935"/>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36" w:name="_Toc67992846"/>
      <w:r w:rsidRPr="00DF18AB">
        <w:lastRenderedPageBreak/>
        <w:t>Annex AA (normative):</w:t>
      </w:r>
      <w:r w:rsidRPr="00DF18AB">
        <w:br/>
        <w:t>Support of SBA in IMS</w:t>
      </w:r>
      <w:bookmarkEnd w:id="936"/>
    </w:p>
    <w:p w14:paraId="37361E98" w14:textId="77777777" w:rsidR="00FF365C" w:rsidRPr="00DF18AB" w:rsidRDefault="00FF365C" w:rsidP="00FF365C">
      <w:pPr>
        <w:pStyle w:val="Heading1"/>
      </w:pPr>
      <w:bookmarkStart w:id="937" w:name="_Toc67992847"/>
      <w:r w:rsidRPr="00DF18AB">
        <w:t>AA.1</w:t>
      </w:r>
      <w:r w:rsidRPr="00DF18AB">
        <w:tab/>
        <w:t>General</w:t>
      </w:r>
      <w:bookmarkEnd w:id="937"/>
    </w:p>
    <w:p w14:paraId="32407779" w14:textId="77777777" w:rsidR="00FF365C" w:rsidRPr="00DF18AB" w:rsidRDefault="00FF365C" w:rsidP="00FF365C">
      <w:pPr>
        <w:pStyle w:val="Heading2"/>
      </w:pPr>
      <w:bookmarkStart w:id="938" w:name="_Toc67992848"/>
      <w:r w:rsidRPr="00DF18AB">
        <w:t>AA.1.0</w:t>
      </w:r>
      <w:r w:rsidRPr="00DF18AB">
        <w:tab/>
        <w:t>Overview</w:t>
      </w:r>
      <w:bookmarkEnd w:id="938"/>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39" w:name="_Toc67992849"/>
      <w:r w:rsidRPr="00DF18AB">
        <w:t>AA.1.1</w:t>
      </w:r>
      <w:r w:rsidRPr="00DF18AB">
        <w:tab/>
        <w:t>Architectural Support</w:t>
      </w:r>
      <w:bookmarkEnd w:id="939"/>
    </w:p>
    <w:p w14:paraId="124F6CCC" w14:textId="77777777" w:rsidR="00FF365C" w:rsidRPr="00DF18AB" w:rsidRDefault="00FF365C" w:rsidP="00FF365C">
      <w:r w:rsidRPr="00DF18AB">
        <w:t>Figure AA.1.1-1 shows the architecture to support SBA interactions between IMS entities.</w:t>
      </w:r>
    </w:p>
    <w:bookmarkStart w:id="940" w:name="_MON_1614587929"/>
    <w:bookmarkEnd w:id="940"/>
    <w:p w14:paraId="0C0D7E11" w14:textId="77777777" w:rsidR="00FF365C" w:rsidRPr="00DF18AB" w:rsidRDefault="00FF365C" w:rsidP="00FF365C">
      <w:pPr>
        <w:pStyle w:val="TH"/>
      </w:pPr>
      <w:r w:rsidRPr="00DF18AB">
        <w:object w:dxaOrig="4962" w:dyaOrig="2124" w14:anchorId="7FAA4EE3">
          <v:shape id="_x0000_i1134" type="#_x0000_t75" style="width:249.3pt;height:105.95pt" o:ole="">
            <v:imagedata r:id="rId292" o:title=""/>
          </v:shape>
          <o:OLEObject Type="Embed" ProgID="Word.Picture.8" ShapeID="_x0000_i1134" DrawAspect="Content" ObjectID="_1678621062" r:id="rId293"/>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941" w:name="_MON_1614590631"/>
    <w:bookmarkEnd w:id="941"/>
    <w:p w14:paraId="5B4D3A26" w14:textId="77777777" w:rsidR="00FF365C" w:rsidRPr="00DF18AB" w:rsidRDefault="00FF365C" w:rsidP="00FF365C">
      <w:pPr>
        <w:pStyle w:val="TH"/>
      </w:pPr>
      <w:r w:rsidRPr="00DF18AB">
        <w:object w:dxaOrig="4962" w:dyaOrig="2124" w14:anchorId="43A151E7">
          <v:shape id="_x0000_i1135" type="#_x0000_t75" style="width:249.3pt;height:105.95pt" o:ole="">
            <v:imagedata r:id="rId294" o:title=""/>
          </v:shape>
          <o:OLEObject Type="Embed" ProgID="Word.Picture.8" ShapeID="_x0000_i1135" DrawAspect="Content" ObjectID="_1678621063" r:id="rId295"/>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942" w:name="_Toc67992850"/>
      <w:r w:rsidRPr="00DF18AB">
        <w:t>AA.1.2</w:t>
      </w:r>
      <w:r w:rsidRPr="00DF18AB">
        <w:tab/>
        <w:t>Reference point to support SBA in IMS</w:t>
      </w:r>
      <w:bookmarkEnd w:id="942"/>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5724C8" w:rsidR="00FF365C" w:rsidRPr="00DF18AB" w:rsidRDefault="00FF365C" w:rsidP="00FF365C">
      <w:pPr>
        <w:pStyle w:val="NO"/>
      </w:pPr>
      <w:r w:rsidRPr="00DF18AB">
        <w:t>NOTE:</w:t>
      </w:r>
      <w:r w:rsidRPr="00DF18AB">
        <w:tab/>
        <w:t xml:space="preserve">P-CSCF acts as an AF from PCF point of view. N5 Reference point is defined in </w:t>
      </w:r>
      <w:r w:rsidR="00A7464A" w:rsidRPr="00DF18AB">
        <w:t>TS</w:t>
      </w:r>
      <w:r w:rsidR="00A7464A">
        <w:t> </w:t>
      </w:r>
      <w:r w:rsidR="00A7464A" w:rsidRPr="00DF18AB">
        <w:t>23.501</w:t>
      </w:r>
      <w:r w:rsidR="00A7464A">
        <w:t> </w:t>
      </w:r>
      <w:r w:rsidR="00A7464A"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943" w:name="_Toc67992851"/>
      <w:r w:rsidRPr="00DF18AB">
        <w:t>AA.1.3</w:t>
      </w:r>
      <w:r w:rsidRPr="00DF18AB">
        <w:tab/>
        <w:t>Service based interface to support SBA in IMS</w:t>
      </w:r>
      <w:bookmarkEnd w:id="943"/>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lastRenderedPageBreak/>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944" w:name="_Toc67992852"/>
      <w:r w:rsidRPr="00DF18AB">
        <w:t>AA.2</w:t>
      </w:r>
      <w:r w:rsidRPr="00DF18AB">
        <w:tab/>
        <w:t>IMS SBA Services</w:t>
      </w:r>
      <w:bookmarkEnd w:id="944"/>
    </w:p>
    <w:p w14:paraId="2D2E0641" w14:textId="77777777" w:rsidR="00FF365C" w:rsidRPr="00DF18AB" w:rsidRDefault="00FF365C" w:rsidP="00FF365C">
      <w:pPr>
        <w:pStyle w:val="Heading2"/>
      </w:pPr>
      <w:bookmarkStart w:id="945" w:name="_Toc67992853"/>
      <w:r w:rsidRPr="00DF18AB">
        <w:t>AA.2.1</w:t>
      </w:r>
      <w:r w:rsidRPr="00DF18AB">
        <w:tab/>
        <w:t>HSS Services</w:t>
      </w:r>
      <w:bookmarkEnd w:id="945"/>
    </w:p>
    <w:p w14:paraId="59B2AE73" w14:textId="77777777" w:rsidR="00FF365C" w:rsidRPr="00DF18AB" w:rsidRDefault="00FF365C" w:rsidP="00FF365C">
      <w:pPr>
        <w:pStyle w:val="Heading3"/>
        <w:ind w:left="1276" w:hanging="1276"/>
      </w:pPr>
      <w:bookmarkStart w:id="946" w:name="_Toc67992854"/>
      <w:r w:rsidRPr="00DF18AB">
        <w:t>AA.2.1.1</w:t>
      </w:r>
      <w:r w:rsidRPr="00DF18AB">
        <w:tab/>
        <w:t>General</w:t>
      </w:r>
      <w:bookmarkEnd w:id="946"/>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FF365C">
      <w:pPr>
        <w:pStyle w:val="Heading3"/>
        <w:ind w:left="1276" w:hanging="1276"/>
      </w:pPr>
      <w:bookmarkStart w:id="947" w:name="_Toc67992855"/>
      <w:r w:rsidRPr="00DF18AB">
        <w:t>AA.2.1.2</w:t>
      </w:r>
      <w:r w:rsidRPr="00DF18AB">
        <w:tab/>
        <w:t>Nhss_ImsUEContextManagement (ImsUECM) service</w:t>
      </w:r>
      <w:bookmarkEnd w:id="947"/>
    </w:p>
    <w:p w14:paraId="585D7B43" w14:textId="77777777" w:rsidR="00FF365C" w:rsidRPr="00DF18AB" w:rsidRDefault="00FF365C" w:rsidP="00FF365C">
      <w:pPr>
        <w:pStyle w:val="Heading4"/>
      </w:pPr>
      <w:bookmarkStart w:id="948" w:name="_Toc67992856"/>
      <w:r w:rsidRPr="00DF18AB">
        <w:t>AA.2.1.2.1</w:t>
      </w:r>
      <w:r w:rsidRPr="00DF18AB">
        <w:tab/>
        <w:t>Nhss_ImsUECM_Registration service operation</w:t>
      </w:r>
      <w:bookmarkEnd w:id="948"/>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49" w:name="_Toc67992857"/>
      <w:r w:rsidRPr="00DF18AB">
        <w:t>AA.2.1.2.2</w:t>
      </w:r>
      <w:r w:rsidRPr="00DF18AB">
        <w:tab/>
        <w:t>Nhss_ImsUECM_Deregistration service operation</w:t>
      </w:r>
      <w:bookmarkEnd w:id="949"/>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lastRenderedPageBreak/>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0" w:name="_Toc67992858"/>
      <w:r w:rsidRPr="00DF18AB">
        <w:t>AA.2.1.2.3</w:t>
      </w:r>
      <w:r w:rsidRPr="00DF18AB">
        <w:tab/>
        <w:t>Nhss_ImsUECM_DeregistrationNotification service operation</w:t>
      </w:r>
      <w:bookmarkEnd w:id="950"/>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51" w:name="_Toc67992859"/>
      <w:r w:rsidRPr="00DF18AB">
        <w:t>AA.2.1.2.4</w:t>
      </w:r>
      <w:r w:rsidRPr="00DF18AB">
        <w:tab/>
        <w:t>Nhss_ImsUECM_Authorize service operation</w:t>
      </w:r>
      <w:bookmarkEnd w:id="951"/>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52" w:name="_Toc67992860"/>
      <w:r w:rsidRPr="00DF18AB">
        <w:t>AA.2.1.2.5</w:t>
      </w:r>
      <w:r w:rsidRPr="00DF18AB">
        <w:tab/>
        <w:t>Nhss_ImsUECM_Update service operation</w:t>
      </w:r>
      <w:bookmarkEnd w:id="952"/>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53" w:name="_Toc67992861"/>
      <w:r w:rsidRPr="00DF18AB">
        <w:lastRenderedPageBreak/>
        <w:t>AA.2.1.2.6</w:t>
      </w:r>
      <w:r w:rsidRPr="00DF18AB">
        <w:tab/>
        <w:t>Nhss_ImsUECM_RestorationInfoGet service operation</w:t>
      </w:r>
      <w:bookmarkEnd w:id="953"/>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54" w:name="_Toc67992862"/>
      <w:r w:rsidRPr="00DF18AB">
        <w:t>AA.2.1.2.7</w:t>
      </w:r>
      <w:r w:rsidRPr="00DF18AB">
        <w:tab/>
        <w:t>Nhss_ImsUECM_RestorationInfoUpdate service operation</w:t>
      </w:r>
      <w:bookmarkEnd w:id="954"/>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FF365C">
      <w:pPr>
        <w:pStyle w:val="Heading3"/>
        <w:ind w:left="1276" w:hanging="1276"/>
      </w:pPr>
      <w:bookmarkStart w:id="955" w:name="_Toc67992863"/>
      <w:r w:rsidRPr="00DF18AB">
        <w:t>AA.2.1.3</w:t>
      </w:r>
      <w:r w:rsidRPr="00DF18AB">
        <w:tab/>
        <w:t>Nhss_ImsSubscriberDataManagement (ImsSDM) service</w:t>
      </w:r>
      <w:bookmarkEnd w:id="955"/>
    </w:p>
    <w:p w14:paraId="29BE5D73" w14:textId="77777777" w:rsidR="00FF365C" w:rsidRPr="00DF18AB" w:rsidRDefault="00FF365C" w:rsidP="00FF365C">
      <w:pPr>
        <w:pStyle w:val="Heading4"/>
      </w:pPr>
      <w:bookmarkStart w:id="956" w:name="_Toc67992864"/>
      <w:r w:rsidRPr="00DF18AB">
        <w:t>AA.2.1.3.1</w:t>
      </w:r>
      <w:r w:rsidRPr="00DF18AB">
        <w:tab/>
        <w:t>General</w:t>
      </w:r>
      <w:bookmarkEnd w:id="956"/>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lastRenderedPageBreak/>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57" w:name="_Toc67992865"/>
      <w:r w:rsidRPr="00DF18AB">
        <w:t>AA.2.1.3.2</w:t>
      </w:r>
      <w:r w:rsidRPr="00DF18AB">
        <w:tab/>
        <w:t>Nhss_ImsSDM_Get service operation</w:t>
      </w:r>
      <w:bookmarkEnd w:id="957"/>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58" w:name="_Toc67992866"/>
      <w:r w:rsidRPr="00DF18AB">
        <w:t>AA.2.1.3.3</w:t>
      </w:r>
      <w:r w:rsidRPr="00DF18AB">
        <w:tab/>
        <w:t>Nhss_ImsSDM_Subscribe service operation</w:t>
      </w:r>
      <w:bookmarkEnd w:id="958"/>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59" w:name="_Toc67992867"/>
      <w:r w:rsidRPr="00DF18AB">
        <w:t>AA.2.1.3.4</w:t>
      </w:r>
      <w:r w:rsidRPr="00DF18AB">
        <w:tab/>
        <w:t>Nhss_ImsSDM_Unsubscribe service operation</w:t>
      </w:r>
      <w:bookmarkEnd w:id="959"/>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0" w:name="_Toc67992868"/>
      <w:r w:rsidRPr="00DF18AB">
        <w:t>AA.2.1.3.5</w:t>
      </w:r>
      <w:r w:rsidRPr="00DF18AB">
        <w:tab/>
        <w:t>Nhss_ImsSDM_Notification service operation</w:t>
      </w:r>
      <w:bookmarkEnd w:id="960"/>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lastRenderedPageBreak/>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61" w:name="_Toc67992869"/>
      <w:r w:rsidRPr="00DF18AB">
        <w:t>AA.2.1.3.6</w:t>
      </w:r>
      <w:r w:rsidRPr="00DF18AB">
        <w:tab/>
        <w:t>Nhss_ImsSDM_Update service operation</w:t>
      </w:r>
      <w:bookmarkEnd w:id="961"/>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FF365C">
      <w:pPr>
        <w:pStyle w:val="Heading3"/>
        <w:ind w:left="1276" w:hanging="1276"/>
      </w:pPr>
      <w:bookmarkStart w:id="962" w:name="_Toc67992870"/>
      <w:r w:rsidRPr="00DF18AB">
        <w:t>AA.2.1.4</w:t>
      </w:r>
      <w:r w:rsidRPr="00DF18AB">
        <w:tab/>
        <w:t>Nhss_ImsUEAuthentication service</w:t>
      </w:r>
      <w:bookmarkEnd w:id="962"/>
    </w:p>
    <w:p w14:paraId="50954267" w14:textId="77777777" w:rsidR="00FF365C" w:rsidRPr="00DF18AB" w:rsidRDefault="00FF365C" w:rsidP="00FF365C">
      <w:pPr>
        <w:pStyle w:val="Heading4"/>
      </w:pPr>
      <w:bookmarkStart w:id="963" w:name="_Toc67992871"/>
      <w:r w:rsidRPr="00DF18AB">
        <w:t>AA.2.1.4.1</w:t>
      </w:r>
      <w:r w:rsidRPr="00DF18AB">
        <w:tab/>
        <w:t>Nhss_ImsUEAuthenticate_Get service operation</w:t>
      </w:r>
      <w:bookmarkEnd w:id="963"/>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64" w:name="_Toc67992872"/>
      <w:r w:rsidRPr="00DF18AB">
        <w:t>AA.2.2</w:t>
      </w:r>
      <w:r w:rsidRPr="00DF18AB">
        <w:tab/>
        <w:t>Mapping of Cx and Sh operations and terminology to HSS SBI services</w:t>
      </w:r>
      <w:bookmarkEnd w:id="964"/>
    </w:p>
    <w:p w14:paraId="43C3731C" w14:textId="77777777" w:rsidR="00FF365C" w:rsidRPr="00DF18AB" w:rsidRDefault="00FF365C" w:rsidP="00FF365C">
      <w:pPr>
        <w:pStyle w:val="Heading3"/>
      </w:pPr>
      <w:bookmarkStart w:id="965" w:name="_Toc67992873"/>
      <w:r w:rsidRPr="00DF18AB">
        <w:t>AA.2.2.1</w:t>
      </w:r>
      <w:r w:rsidRPr="00DF18AB">
        <w:tab/>
        <w:t>General</w:t>
      </w:r>
      <w:bookmarkEnd w:id="965"/>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FF365C">
      <w:pPr>
        <w:pStyle w:val="Heading3"/>
      </w:pPr>
      <w:bookmarkStart w:id="966" w:name="_Toc67992874"/>
      <w:r w:rsidRPr="00DF18AB">
        <w:t>AA.2.2.2</w:t>
      </w:r>
      <w:r w:rsidRPr="00DF18AB">
        <w:tab/>
        <w:t>Mapping of Cx messages to HSS SBI services</w:t>
      </w:r>
      <w:bookmarkEnd w:id="966"/>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FF365C">
      <w:pPr>
        <w:pStyle w:val="Heading3"/>
      </w:pPr>
      <w:bookmarkStart w:id="967" w:name="_Toc67992875"/>
      <w:r w:rsidRPr="00DF18AB">
        <w:t>AA.2.2.3</w:t>
      </w:r>
      <w:r w:rsidRPr="00DF18AB">
        <w:tab/>
        <w:t>Mapping of Sh messages to HSS SBI services</w:t>
      </w:r>
      <w:bookmarkEnd w:id="967"/>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968" w:name="_Toc67992876"/>
      <w:r w:rsidRPr="00DF18AB">
        <w:t>AA.3</w:t>
      </w:r>
      <w:r w:rsidRPr="00DF18AB">
        <w:tab/>
        <w:t>SBI Capable HSS Discovery and Selection</w:t>
      </w:r>
      <w:bookmarkEnd w:id="968"/>
    </w:p>
    <w:p w14:paraId="5B5E9B43" w14:textId="77777777" w:rsidR="00FF365C" w:rsidRPr="00DF18AB" w:rsidRDefault="00FF365C" w:rsidP="00FF365C">
      <w:pPr>
        <w:pStyle w:val="Heading2"/>
      </w:pPr>
      <w:bookmarkStart w:id="969" w:name="_Toc67992877"/>
      <w:r w:rsidRPr="00DF18AB">
        <w:t>AA.3.1</w:t>
      </w:r>
      <w:r w:rsidRPr="00DF18AB">
        <w:tab/>
        <w:t>General</w:t>
      </w:r>
      <w:bookmarkEnd w:id="969"/>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lastRenderedPageBreak/>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70" w:name="_Toc67992878"/>
      <w:r w:rsidRPr="00DF18AB">
        <w:t>AA.3.2</w:t>
      </w:r>
      <w:r w:rsidRPr="00DF18AB">
        <w:tab/>
        <w:t>HSS Registration in NRF</w:t>
      </w:r>
      <w:bookmarkEnd w:id="970"/>
    </w:p>
    <w:p w14:paraId="715FCE36" w14:textId="2D35D231" w:rsidR="00FF365C" w:rsidRPr="00DF18AB" w:rsidRDefault="00FF365C" w:rsidP="00FF365C">
      <w:r w:rsidRPr="00DF18AB">
        <w:t xml:space="preserve">An SBI capable HSS registers in the NRF using the Nnrf_NFManagement_NFRegister Request message as defined in </w:t>
      </w:r>
      <w:r w:rsidR="00A7464A" w:rsidRPr="00DF18AB">
        <w:t>TS</w:t>
      </w:r>
      <w:r w:rsidR="00A7464A">
        <w:t> </w:t>
      </w:r>
      <w:r w:rsidR="00A7464A" w:rsidRPr="00DF18AB">
        <w:t>23.502</w:t>
      </w:r>
      <w:r w:rsidR="00A7464A">
        <w:t> </w:t>
      </w:r>
      <w:r w:rsidR="00A7464A"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71" w:name="_Toc67992879"/>
      <w:r w:rsidRPr="00DF18AB">
        <w:t>AA.3.3</w:t>
      </w:r>
      <w:r w:rsidRPr="00DF18AB">
        <w:tab/>
        <w:t>HSS Discovery and Selection via NRF</w:t>
      </w:r>
      <w:bookmarkEnd w:id="971"/>
    </w:p>
    <w:p w14:paraId="6C9663FC" w14:textId="77777777" w:rsidR="00FF365C" w:rsidRPr="00DF18AB" w:rsidRDefault="00FF365C" w:rsidP="00FF365C">
      <w:pPr>
        <w:pStyle w:val="Heading3"/>
      </w:pPr>
      <w:bookmarkStart w:id="972" w:name="_Toc67992880"/>
      <w:r w:rsidRPr="00DF18AB">
        <w:t>AA.3.3.1</w:t>
      </w:r>
      <w:r w:rsidRPr="00DF18AB">
        <w:tab/>
        <w:t>General</w:t>
      </w:r>
      <w:bookmarkEnd w:id="972"/>
    </w:p>
    <w:p w14:paraId="6086A5B1" w14:textId="26C51226" w:rsidR="00FF365C" w:rsidRPr="00DF18AB" w:rsidRDefault="00FF365C" w:rsidP="00FF365C">
      <w:r w:rsidRPr="00DF18AB">
        <w:t xml:space="preserve">During the IMS procedure, an SBI capable IMS entity sends a Nnrf_NFDiscovery_Request to NRF as defined in </w:t>
      </w:r>
      <w:r w:rsidR="00A7464A" w:rsidRPr="00DF18AB">
        <w:t>TS</w:t>
      </w:r>
      <w:r w:rsidR="00A7464A">
        <w:t> </w:t>
      </w:r>
      <w:r w:rsidR="00A7464A" w:rsidRPr="00DF18AB">
        <w:t>23.502</w:t>
      </w:r>
      <w:r w:rsidR="00A7464A">
        <w:t> </w:t>
      </w:r>
      <w:r w:rsidR="00A7464A"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7D1E9098"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7464A" w:rsidRPr="00DF18AB">
        <w:t>TS</w:t>
      </w:r>
      <w:r w:rsidR="00A7464A">
        <w:t> </w:t>
      </w:r>
      <w:r w:rsidR="00A7464A" w:rsidRPr="00DF18AB">
        <w:t>23.502</w:t>
      </w:r>
      <w:r w:rsidR="00A7464A">
        <w:t> </w:t>
      </w:r>
      <w:r w:rsidR="00A7464A"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D57381">
      <w:pPr>
        <w:pStyle w:val="Heading3"/>
      </w:pPr>
      <w:bookmarkStart w:id="973" w:name="_Toc67992881"/>
      <w:r w:rsidRPr="00D57381">
        <w:lastRenderedPageBreak/>
        <w:t>AA.3.3.2</w:t>
      </w:r>
      <w:r w:rsidR="00D57381">
        <w:tab/>
      </w:r>
      <w:r w:rsidRPr="00D57381">
        <w:t>HSS Discovery</w:t>
      </w:r>
      <w:bookmarkEnd w:id="973"/>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37" type="#_x0000_t75" style="width:479.55pt;height:413pt" o:ole="" o:preferrelative="f">
            <v:imagedata r:id="rId296" o:title=""/>
          </v:shape>
          <o:OLEObject Type="Embed" ProgID="Word.Picture.8" ShapeID="_x0000_i1137" DrawAspect="Content" ObjectID="_1678621064" r:id="rId297"/>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lastRenderedPageBreak/>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28A39681" w:rsidR="00D57381" w:rsidRDefault="00D57381" w:rsidP="00B54F9D">
      <w:pPr>
        <w:pStyle w:val="NO"/>
      </w:pPr>
      <w:r>
        <w:t>NOTE:</w:t>
      </w:r>
      <w:r>
        <w:tab/>
        <w:t>In indirect communication with delegated discovery as specified in TS 23.501 [93],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D57381">
      <w:pPr>
        <w:pStyle w:val="Heading3"/>
      </w:pPr>
      <w:bookmarkStart w:id="974" w:name="_Toc67992882"/>
      <w:r>
        <w:t>AA.3.3.3</w:t>
      </w:r>
      <w:r w:rsidR="00B54F9D">
        <w:tab/>
      </w:r>
      <w:r>
        <w:t>Handling of HSS Group ID in IMS Procedures</w:t>
      </w:r>
      <w:bookmarkEnd w:id="974"/>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77777777" w:rsidR="00D57381" w:rsidRDefault="00D57381" w:rsidP="00D57381">
      <w:r>
        <w:t>The HSS Group ID in SIP signalling shall not be sent outside the HPLMN.</w:t>
      </w:r>
    </w:p>
    <w:p w14:paraId="32631ADE" w14:textId="50E63074" w:rsidR="00FF365C" w:rsidRPr="00DF18AB" w:rsidRDefault="00FF365C" w:rsidP="00FF365C">
      <w:pPr>
        <w:pStyle w:val="Heading8"/>
      </w:pPr>
      <w:r w:rsidRPr="00DF18AB">
        <w:br w:type="page"/>
      </w:r>
      <w:bookmarkStart w:id="975" w:name="historyclause"/>
      <w:bookmarkStart w:id="976" w:name="_Toc67992883"/>
      <w:r w:rsidRPr="00DF18AB">
        <w:lastRenderedPageBreak/>
        <w:t>Annex AB (informative):</w:t>
      </w:r>
      <w:r w:rsidRPr="00DF18AB">
        <w:br/>
        <w:t>Change history</w:t>
      </w:r>
      <w:bookmarkEnd w:id="9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975"/>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bl>
    <w:p w14:paraId="4DF1D993" w14:textId="77777777" w:rsidR="00080512" w:rsidRPr="00DF18AB" w:rsidRDefault="00080512" w:rsidP="00FF365C"/>
    <w:sectPr w:rsidR="00080512" w:rsidRPr="00DF18AB">
      <w:headerReference w:type="default" r:id="rId298"/>
      <w:footerReference w:type="default" r:id="rId2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14A0B1" w14:textId="77777777" w:rsidR="00A7464A" w:rsidRDefault="00A7464A">
      <w:r>
        <w:separator/>
      </w:r>
    </w:p>
  </w:endnote>
  <w:endnote w:type="continuationSeparator" w:id="0">
    <w:p w14:paraId="6EC6C433" w14:textId="77777777" w:rsidR="00A7464A" w:rsidRDefault="00A7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08880" w14:textId="77777777" w:rsidR="00A7464A" w:rsidRDefault="00A7464A">
      <w:r>
        <w:separator/>
      </w:r>
    </w:p>
  </w:footnote>
  <w:footnote w:type="continuationSeparator" w:id="0">
    <w:p w14:paraId="459D3857" w14:textId="77777777" w:rsidR="00A7464A" w:rsidRDefault="00A7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F0474A" w14:textId="2E7721E9"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4F9D">
      <w:rPr>
        <w:rFonts w:ascii="Arial" w:hAnsi="Arial" w:cs="Arial"/>
        <w:b/>
        <w:noProof/>
        <w:sz w:val="18"/>
        <w:szCs w:val="18"/>
      </w:rPr>
      <w:t>3GPP TS 23.228 V17.0.0 (2021-03)</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1EEAD591"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4F9D">
      <w:rPr>
        <w:rFonts w:ascii="Arial" w:hAnsi="Arial" w:cs="Arial"/>
        <w:b/>
        <w:noProof/>
        <w:sz w:val="18"/>
        <w:szCs w:val="18"/>
      </w:rPr>
      <w:t>Release 17</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427B4"/>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03523"/>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6956"/>
    <w:rsid w:val="00A27486"/>
    <w:rsid w:val="00A53724"/>
    <w:rsid w:val="00A56066"/>
    <w:rsid w:val="00A73129"/>
    <w:rsid w:val="00A7464A"/>
    <w:rsid w:val="00A82346"/>
    <w:rsid w:val="00A92BA1"/>
    <w:rsid w:val="00AC6BC6"/>
    <w:rsid w:val="00AE65E2"/>
    <w:rsid w:val="00B15449"/>
    <w:rsid w:val="00B54F9D"/>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381"/>
    <w:rsid w:val="00D57972"/>
    <w:rsid w:val="00D675A9"/>
    <w:rsid w:val="00D738D6"/>
    <w:rsid w:val="00D755EB"/>
    <w:rsid w:val="00D76048"/>
    <w:rsid w:val="00D87E00"/>
    <w:rsid w:val="00D9134D"/>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DF18AB"/>
    <w:pPr>
      <w:ind w:left="1418" w:hanging="1134"/>
    </w:pP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1.wmf"/><Relationship Id="rId299" Type="http://schemas.openxmlformats.org/officeDocument/2006/relationships/footer" Target="footer1.xml"/><Relationship Id="rId21" Type="http://schemas.openxmlformats.org/officeDocument/2006/relationships/image" Target="media/image12.emf"/><Relationship Id="rId42" Type="http://schemas.openxmlformats.org/officeDocument/2006/relationships/oleObject" Target="embeddings/oleObject9.bin"/><Relationship Id="rId63" Type="http://schemas.openxmlformats.org/officeDocument/2006/relationships/oleObject" Target="embeddings/oleObject13.bin"/><Relationship Id="rId84" Type="http://schemas.openxmlformats.org/officeDocument/2006/relationships/image" Target="media/image56.wmf"/><Relationship Id="rId138" Type="http://schemas.openxmlformats.org/officeDocument/2006/relationships/image" Target="media/image96.wmf"/><Relationship Id="rId159" Type="http://schemas.openxmlformats.org/officeDocument/2006/relationships/image" Target="media/image107.emf"/><Relationship Id="rId170" Type="http://schemas.openxmlformats.org/officeDocument/2006/relationships/image" Target="media/image113.wmf"/><Relationship Id="rId191" Type="http://schemas.openxmlformats.org/officeDocument/2006/relationships/oleObject" Target="embeddings/Microsoft_Visio_2003-2010_Drawing5.vsd"/><Relationship Id="rId205" Type="http://schemas.openxmlformats.org/officeDocument/2006/relationships/package" Target="embeddings/Microsoft_Visio_Drawing2.vsdx"/><Relationship Id="rId226" Type="http://schemas.openxmlformats.org/officeDocument/2006/relationships/image" Target="media/image142.emf"/><Relationship Id="rId247" Type="http://schemas.openxmlformats.org/officeDocument/2006/relationships/oleObject" Target="embeddings/oleObject75.bin"/><Relationship Id="rId107" Type="http://schemas.openxmlformats.org/officeDocument/2006/relationships/oleObject" Target="embeddings/oleObject27.bin"/><Relationship Id="rId268" Type="http://schemas.openxmlformats.org/officeDocument/2006/relationships/image" Target="media/image163.emf"/><Relationship Id="rId289" Type="http://schemas.openxmlformats.org/officeDocument/2006/relationships/package" Target="embeddings/Microsoft_Visio_Drawing4.vsdx"/><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36.wmf"/><Relationship Id="rId74" Type="http://schemas.openxmlformats.org/officeDocument/2006/relationships/oleObject" Target="embeddings/oleObject18.bin"/><Relationship Id="rId128" Type="http://schemas.openxmlformats.org/officeDocument/2006/relationships/image" Target="media/image90.wmf"/><Relationship Id="rId149" Type="http://schemas.openxmlformats.org/officeDocument/2006/relationships/oleObject" Target="embeddings/oleObject38.bin"/><Relationship Id="rId5" Type="http://schemas.openxmlformats.org/officeDocument/2006/relationships/settings" Target="settings.xml"/><Relationship Id="rId95" Type="http://schemas.openxmlformats.org/officeDocument/2006/relationships/oleObject" Target="embeddings/oleObject24.bin"/><Relationship Id="rId160" Type="http://schemas.openxmlformats.org/officeDocument/2006/relationships/oleObject" Target="embeddings/oleObject42.bin"/><Relationship Id="rId181" Type="http://schemas.openxmlformats.org/officeDocument/2006/relationships/oleObject" Target="embeddings/oleObject49.bin"/><Relationship Id="rId216" Type="http://schemas.openxmlformats.org/officeDocument/2006/relationships/image" Target="media/image137.emf"/><Relationship Id="rId237" Type="http://schemas.openxmlformats.org/officeDocument/2006/relationships/oleObject" Target="embeddings/oleObject70.bin"/><Relationship Id="rId258" Type="http://schemas.openxmlformats.org/officeDocument/2006/relationships/image" Target="media/image158.emf"/><Relationship Id="rId279" Type="http://schemas.openxmlformats.org/officeDocument/2006/relationships/oleObject" Target="embeddings/oleObject91.bin"/><Relationship Id="rId22" Type="http://schemas.openxmlformats.org/officeDocument/2006/relationships/oleObject" Target="embeddings/oleObject2.bin"/><Relationship Id="rId43" Type="http://schemas.openxmlformats.org/officeDocument/2006/relationships/image" Target="media/image26.wmf"/><Relationship Id="rId64" Type="http://schemas.openxmlformats.org/officeDocument/2006/relationships/image" Target="media/image43.wmf"/><Relationship Id="rId118" Type="http://schemas.openxmlformats.org/officeDocument/2006/relationships/image" Target="media/image82.emf"/><Relationship Id="rId139" Type="http://schemas.openxmlformats.org/officeDocument/2006/relationships/oleObject" Target="embeddings/oleObject34.bin"/><Relationship Id="rId290" Type="http://schemas.openxmlformats.org/officeDocument/2006/relationships/image" Target="media/image174.emf"/><Relationship Id="rId85" Type="http://schemas.openxmlformats.org/officeDocument/2006/relationships/oleObject" Target="embeddings/oleObject21.bin"/><Relationship Id="rId150" Type="http://schemas.openxmlformats.org/officeDocument/2006/relationships/image" Target="media/image102.emf"/><Relationship Id="rId171" Type="http://schemas.openxmlformats.org/officeDocument/2006/relationships/oleObject" Target="embeddings/oleObject47.bin"/><Relationship Id="rId192" Type="http://schemas.openxmlformats.org/officeDocument/2006/relationships/image" Target="media/image125.emf"/><Relationship Id="rId206" Type="http://schemas.openxmlformats.org/officeDocument/2006/relationships/image" Target="media/image132.emf"/><Relationship Id="rId227" Type="http://schemas.openxmlformats.org/officeDocument/2006/relationships/oleObject" Target="embeddings/oleObject65.bin"/><Relationship Id="rId248" Type="http://schemas.openxmlformats.org/officeDocument/2006/relationships/image" Target="media/image153.emf"/><Relationship Id="rId269" Type="http://schemas.openxmlformats.org/officeDocument/2006/relationships/oleObject" Target="embeddings/oleObject86.bin"/><Relationship Id="rId12" Type="http://schemas.openxmlformats.org/officeDocument/2006/relationships/oleObject" Target="embeddings/oleObject1.bin"/><Relationship Id="rId33" Type="http://schemas.openxmlformats.org/officeDocument/2006/relationships/oleObject" Target="embeddings/oleObject6.bin"/><Relationship Id="rId108" Type="http://schemas.openxmlformats.org/officeDocument/2006/relationships/image" Target="media/image73.wmf"/><Relationship Id="rId129" Type="http://schemas.openxmlformats.org/officeDocument/2006/relationships/image" Target="media/image91.wmf"/><Relationship Id="rId280" Type="http://schemas.openxmlformats.org/officeDocument/2006/relationships/image" Target="media/image169.emf"/><Relationship Id="rId54" Type="http://schemas.openxmlformats.org/officeDocument/2006/relationships/oleObject" Target="embeddings/oleObject10.bin"/><Relationship Id="rId75" Type="http://schemas.openxmlformats.org/officeDocument/2006/relationships/image" Target="media/image49.wmf"/><Relationship Id="rId96" Type="http://schemas.openxmlformats.org/officeDocument/2006/relationships/image" Target="media/image64.emf"/><Relationship Id="rId140" Type="http://schemas.openxmlformats.org/officeDocument/2006/relationships/image" Target="media/image97.wmf"/><Relationship Id="rId161" Type="http://schemas.openxmlformats.org/officeDocument/2006/relationships/image" Target="media/image108.wmf"/><Relationship Id="rId182" Type="http://schemas.openxmlformats.org/officeDocument/2006/relationships/image" Target="media/image119.wmf"/><Relationship Id="rId217" Type="http://schemas.openxmlformats.org/officeDocument/2006/relationships/oleObject" Target="embeddings/oleObject60.bin"/><Relationship Id="rId6" Type="http://schemas.openxmlformats.org/officeDocument/2006/relationships/webSettings" Target="webSettings.xml"/><Relationship Id="rId238" Type="http://schemas.openxmlformats.org/officeDocument/2006/relationships/image" Target="media/image148.emf"/><Relationship Id="rId259" Type="http://schemas.openxmlformats.org/officeDocument/2006/relationships/oleObject" Target="embeddings/oleObject81.bin"/><Relationship Id="rId23" Type="http://schemas.openxmlformats.org/officeDocument/2006/relationships/image" Target="media/image13.emf"/><Relationship Id="rId119" Type="http://schemas.openxmlformats.org/officeDocument/2006/relationships/oleObject" Target="embeddings/Microsoft_Word_97_-_2003_Document.doc"/><Relationship Id="rId270" Type="http://schemas.openxmlformats.org/officeDocument/2006/relationships/image" Target="media/image164.emf"/><Relationship Id="rId291" Type="http://schemas.openxmlformats.org/officeDocument/2006/relationships/package" Target="embeddings/Microsoft_Visio_Drawing5.vsdx"/><Relationship Id="rId44" Type="http://schemas.openxmlformats.org/officeDocument/2006/relationships/image" Target="media/image27.wmf"/><Relationship Id="rId65" Type="http://schemas.openxmlformats.org/officeDocument/2006/relationships/image" Target="media/image44.emf"/><Relationship Id="rId86" Type="http://schemas.openxmlformats.org/officeDocument/2006/relationships/image" Target="media/image57.emf"/><Relationship Id="rId130" Type="http://schemas.openxmlformats.org/officeDocument/2006/relationships/image" Target="media/image92.emf"/><Relationship Id="rId151" Type="http://schemas.openxmlformats.org/officeDocument/2006/relationships/oleObject" Target="embeddings/oleObject39.bin"/><Relationship Id="rId172" Type="http://schemas.openxmlformats.org/officeDocument/2006/relationships/image" Target="media/image114.emf"/><Relationship Id="rId193" Type="http://schemas.openxmlformats.org/officeDocument/2006/relationships/oleObject" Target="embeddings/oleObject53.bin"/><Relationship Id="rId207" Type="http://schemas.openxmlformats.org/officeDocument/2006/relationships/package" Target="embeddings/Microsoft_Visio_Drawing3.vsdx"/><Relationship Id="rId228" Type="http://schemas.openxmlformats.org/officeDocument/2006/relationships/image" Target="media/image143.emf"/><Relationship Id="rId249" Type="http://schemas.openxmlformats.org/officeDocument/2006/relationships/oleObject" Target="embeddings/oleObject76.bin"/><Relationship Id="rId13" Type="http://schemas.openxmlformats.org/officeDocument/2006/relationships/image" Target="media/image4.wmf"/><Relationship Id="rId109" Type="http://schemas.openxmlformats.org/officeDocument/2006/relationships/image" Target="media/image74.wmf"/><Relationship Id="rId260" Type="http://schemas.openxmlformats.org/officeDocument/2006/relationships/image" Target="media/image159.emf"/><Relationship Id="rId281" Type="http://schemas.openxmlformats.org/officeDocument/2006/relationships/oleObject" Target="embeddings/oleObject92.bin"/><Relationship Id="rId34" Type="http://schemas.openxmlformats.org/officeDocument/2006/relationships/image" Target="media/image20.wmf"/><Relationship Id="rId55" Type="http://schemas.openxmlformats.org/officeDocument/2006/relationships/image" Target="media/image37.wmf"/><Relationship Id="rId76" Type="http://schemas.openxmlformats.org/officeDocument/2006/relationships/image" Target="media/image50.wmf"/><Relationship Id="rId97" Type="http://schemas.openxmlformats.org/officeDocument/2006/relationships/oleObject" Target="embeddings/oleObject25.bin"/><Relationship Id="rId120" Type="http://schemas.openxmlformats.org/officeDocument/2006/relationships/image" Target="media/image83.wmf"/><Relationship Id="rId141" Type="http://schemas.openxmlformats.org/officeDocument/2006/relationships/oleObject" Target="embeddings/Microsoft_Visio_2003-2010_Drawing.vsd"/><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120.wmf"/><Relationship Id="rId218" Type="http://schemas.openxmlformats.org/officeDocument/2006/relationships/image" Target="media/image138.emf"/><Relationship Id="rId239" Type="http://schemas.openxmlformats.org/officeDocument/2006/relationships/oleObject" Target="embeddings/oleObject71.bin"/><Relationship Id="rId2" Type="http://schemas.openxmlformats.org/officeDocument/2006/relationships/customXml" Target="../customXml/item1.xml"/><Relationship Id="rId29" Type="http://schemas.openxmlformats.org/officeDocument/2006/relationships/image" Target="media/image17.emf"/><Relationship Id="rId250" Type="http://schemas.openxmlformats.org/officeDocument/2006/relationships/image" Target="media/image154.emf"/><Relationship Id="rId255" Type="http://schemas.openxmlformats.org/officeDocument/2006/relationships/oleObject" Target="embeddings/oleObject79.bin"/><Relationship Id="rId271" Type="http://schemas.openxmlformats.org/officeDocument/2006/relationships/oleObject" Target="embeddings/oleObject87.bin"/><Relationship Id="rId276" Type="http://schemas.openxmlformats.org/officeDocument/2006/relationships/image" Target="media/image167.emf"/><Relationship Id="rId292" Type="http://schemas.openxmlformats.org/officeDocument/2006/relationships/image" Target="media/image175.emf"/><Relationship Id="rId297" Type="http://schemas.openxmlformats.org/officeDocument/2006/relationships/oleObject" Target="embeddings/oleObject97.bin"/><Relationship Id="rId24" Type="http://schemas.openxmlformats.org/officeDocument/2006/relationships/oleObject" Target="embeddings/oleObject3.bin"/><Relationship Id="rId40" Type="http://schemas.openxmlformats.org/officeDocument/2006/relationships/oleObject" Target="embeddings/oleObject8.bin"/><Relationship Id="rId45" Type="http://schemas.openxmlformats.org/officeDocument/2006/relationships/image" Target="media/image28.wmf"/><Relationship Id="rId66" Type="http://schemas.openxmlformats.org/officeDocument/2006/relationships/oleObject" Target="embeddings/oleObject14.bin"/><Relationship Id="rId87" Type="http://schemas.openxmlformats.org/officeDocument/2006/relationships/oleObject" Target="embeddings/oleObject22.bin"/><Relationship Id="rId110" Type="http://schemas.openxmlformats.org/officeDocument/2006/relationships/oleObject" Target="embeddings/oleObject28.bin"/><Relationship Id="rId115" Type="http://schemas.openxmlformats.org/officeDocument/2006/relationships/image" Target="media/image79.wmf"/><Relationship Id="rId131" Type="http://schemas.openxmlformats.org/officeDocument/2006/relationships/oleObject" Target="embeddings/oleObject30.bin"/><Relationship Id="rId136" Type="http://schemas.openxmlformats.org/officeDocument/2006/relationships/image" Target="media/image95.wmf"/><Relationship Id="rId157" Type="http://schemas.openxmlformats.org/officeDocument/2006/relationships/image" Target="media/image106.emf"/><Relationship Id="rId178" Type="http://schemas.openxmlformats.org/officeDocument/2006/relationships/image" Target="media/image117.wmf"/><Relationship Id="rId301" Type="http://schemas.openxmlformats.org/officeDocument/2006/relationships/theme" Target="theme/theme1.xml"/><Relationship Id="rId61" Type="http://schemas.openxmlformats.org/officeDocument/2006/relationships/oleObject" Target="embeddings/oleObject12.bin"/><Relationship Id="rId82" Type="http://schemas.openxmlformats.org/officeDocument/2006/relationships/image" Target="media/image54.wmf"/><Relationship Id="rId152" Type="http://schemas.openxmlformats.org/officeDocument/2006/relationships/image" Target="media/image103.emf"/><Relationship Id="rId173" Type="http://schemas.openxmlformats.org/officeDocument/2006/relationships/oleObject" Target="embeddings/Microsoft_Visio_2003-2010_Drawing2.vsd"/><Relationship Id="rId194" Type="http://schemas.openxmlformats.org/officeDocument/2006/relationships/image" Target="media/image126.emf"/><Relationship Id="rId199" Type="http://schemas.openxmlformats.org/officeDocument/2006/relationships/oleObject" Target="embeddings/Microsoft_Visio_2003-2010_Drawing6.vsd"/><Relationship Id="rId203" Type="http://schemas.openxmlformats.org/officeDocument/2006/relationships/package" Target="embeddings/Microsoft_Visio_Drawing1.vsdx"/><Relationship Id="rId208" Type="http://schemas.openxmlformats.org/officeDocument/2006/relationships/image" Target="media/image133.emf"/><Relationship Id="rId229" Type="http://schemas.openxmlformats.org/officeDocument/2006/relationships/oleObject" Target="embeddings/oleObject66.bin"/><Relationship Id="rId19" Type="http://schemas.openxmlformats.org/officeDocument/2006/relationships/image" Target="media/image10.wmf"/><Relationship Id="rId224" Type="http://schemas.openxmlformats.org/officeDocument/2006/relationships/image" Target="media/image141.emf"/><Relationship Id="rId240" Type="http://schemas.openxmlformats.org/officeDocument/2006/relationships/image" Target="media/image149.emf"/><Relationship Id="rId245" Type="http://schemas.openxmlformats.org/officeDocument/2006/relationships/oleObject" Target="embeddings/oleObject74.bin"/><Relationship Id="rId261" Type="http://schemas.openxmlformats.org/officeDocument/2006/relationships/oleObject" Target="embeddings/oleObject82.bin"/><Relationship Id="rId266" Type="http://schemas.openxmlformats.org/officeDocument/2006/relationships/image" Target="media/image162.emf"/><Relationship Id="rId287" Type="http://schemas.openxmlformats.org/officeDocument/2006/relationships/oleObject" Target="embeddings/oleObject94.bin"/><Relationship Id="rId14" Type="http://schemas.openxmlformats.org/officeDocument/2006/relationships/image" Target="media/image5.wmf"/><Relationship Id="rId30" Type="http://schemas.openxmlformats.org/officeDocument/2006/relationships/oleObject" Target="embeddings/oleObject5.bin"/><Relationship Id="rId35" Type="http://schemas.openxmlformats.org/officeDocument/2006/relationships/image" Target="media/image21.wmf"/><Relationship Id="rId56" Type="http://schemas.openxmlformats.org/officeDocument/2006/relationships/oleObject" Target="embeddings/oleObject11.bin"/><Relationship Id="rId77" Type="http://schemas.openxmlformats.org/officeDocument/2006/relationships/image" Target="media/image51.emf"/><Relationship Id="rId100" Type="http://schemas.openxmlformats.org/officeDocument/2006/relationships/image" Target="media/image67.wmf"/><Relationship Id="rId105" Type="http://schemas.openxmlformats.org/officeDocument/2006/relationships/oleObject" Target="embeddings/oleObject26.bin"/><Relationship Id="rId126" Type="http://schemas.openxmlformats.org/officeDocument/2006/relationships/image" Target="media/image88.wmf"/><Relationship Id="rId147" Type="http://schemas.openxmlformats.org/officeDocument/2006/relationships/oleObject" Target="embeddings/oleObject37.bin"/><Relationship Id="rId168" Type="http://schemas.openxmlformats.org/officeDocument/2006/relationships/image" Target="media/image112.wmf"/><Relationship Id="rId282" Type="http://schemas.openxmlformats.org/officeDocument/2006/relationships/image" Target="media/image170.emf"/><Relationship Id="rId8" Type="http://schemas.openxmlformats.org/officeDocument/2006/relationships/endnotes" Target="endnotes.xml"/><Relationship Id="rId51" Type="http://schemas.openxmlformats.org/officeDocument/2006/relationships/image" Target="media/image34.wmf"/><Relationship Id="rId72" Type="http://schemas.openxmlformats.org/officeDocument/2006/relationships/oleObject" Target="embeddings/oleObject17.bin"/><Relationship Id="rId93" Type="http://schemas.openxmlformats.org/officeDocument/2006/relationships/oleObject" Target="embeddings/oleObject23.bin"/><Relationship Id="rId98" Type="http://schemas.openxmlformats.org/officeDocument/2006/relationships/image" Target="media/image65.wmf"/><Relationship Id="rId121" Type="http://schemas.openxmlformats.org/officeDocument/2006/relationships/image" Target="media/image84.wmf"/><Relationship Id="rId142" Type="http://schemas.openxmlformats.org/officeDocument/2006/relationships/image" Target="media/image98.emf"/><Relationship Id="rId163" Type="http://schemas.openxmlformats.org/officeDocument/2006/relationships/image" Target="media/image109.wmf"/><Relationship Id="rId184" Type="http://schemas.openxmlformats.org/officeDocument/2006/relationships/oleObject" Target="embeddings/oleObject50.bin"/><Relationship Id="rId189" Type="http://schemas.openxmlformats.org/officeDocument/2006/relationships/image" Target="media/image123.emf"/><Relationship Id="rId219" Type="http://schemas.openxmlformats.org/officeDocument/2006/relationships/oleObject" Target="embeddings/oleObject61.bin"/><Relationship Id="rId3" Type="http://schemas.openxmlformats.org/officeDocument/2006/relationships/numbering" Target="numbering.xml"/><Relationship Id="rId214" Type="http://schemas.openxmlformats.org/officeDocument/2006/relationships/image" Target="media/image136.emf"/><Relationship Id="rId230" Type="http://schemas.openxmlformats.org/officeDocument/2006/relationships/image" Target="media/image144.emf"/><Relationship Id="rId235" Type="http://schemas.openxmlformats.org/officeDocument/2006/relationships/oleObject" Target="embeddings/oleObject69.bin"/><Relationship Id="rId251" Type="http://schemas.openxmlformats.org/officeDocument/2006/relationships/oleObject" Target="embeddings/oleObject77.bin"/><Relationship Id="rId256" Type="http://schemas.openxmlformats.org/officeDocument/2006/relationships/image" Target="media/image157.emf"/><Relationship Id="rId277" Type="http://schemas.openxmlformats.org/officeDocument/2006/relationships/oleObject" Target="embeddings/oleObject90.bin"/><Relationship Id="rId298" Type="http://schemas.openxmlformats.org/officeDocument/2006/relationships/header" Target="header1.xml"/><Relationship Id="rId25" Type="http://schemas.openxmlformats.org/officeDocument/2006/relationships/image" Target="media/image14.wmf"/><Relationship Id="rId46" Type="http://schemas.openxmlformats.org/officeDocument/2006/relationships/image" Target="media/image29.wmf"/><Relationship Id="rId67" Type="http://schemas.openxmlformats.org/officeDocument/2006/relationships/image" Target="media/image45.wmf"/><Relationship Id="rId116" Type="http://schemas.openxmlformats.org/officeDocument/2006/relationships/image" Target="media/image80.wmf"/><Relationship Id="rId137" Type="http://schemas.openxmlformats.org/officeDocument/2006/relationships/oleObject" Target="embeddings/oleObject33.bin"/><Relationship Id="rId158" Type="http://schemas.openxmlformats.org/officeDocument/2006/relationships/oleObject" Target="embeddings/Microsoft_Visio_2003-2010_Drawing1.vsd"/><Relationship Id="rId272" Type="http://schemas.openxmlformats.org/officeDocument/2006/relationships/image" Target="media/image165.emf"/><Relationship Id="rId293" Type="http://schemas.openxmlformats.org/officeDocument/2006/relationships/oleObject" Target="embeddings/oleObject95.bin"/><Relationship Id="rId20" Type="http://schemas.openxmlformats.org/officeDocument/2006/relationships/image" Target="media/image11.wmf"/><Relationship Id="rId41" Type="http://schemas.openxmlformats.org/officeDocument/2006/relationships/image" Target="media/image25.emf"/><Relationship Id="rId62" Type="http://schemas.openxmlformats.org/officeDocument/2006/relationships/image" Target="media/image42.emf"/><Relationship Id="rId83" Type="http://schemas.openxmlformats.org/officeDocument/2006/relationships/image" Target="media/image55.wmf"/><Relationship Id="rId88" Type="http://schemas.openxmlformats.org/officeDocument/2006/relationships/image" Target="media/image58.wmf"/><Relationship Id="rId111" Type="http://schemas.openxmlformats.org/officeDocument/2006/relationships/image" Target="media/image75.wmf"/><Relationship Id="rId132" Type="http://schemas.openxmlformats.org/officeDocument/2006/relationships/image" Target="media/image93.emf"/><Relationship Id="rId153" Type="http://schemas.openxmlformats.org/officeDocument/2006/relationships/oleObject" Target="embeddings/oleObject40.bin"/><Relationship Id="rId174" Type="http://schemas.openxmlformats.org/officeDocument/2006/relationships/image" Target="media/image115.emf"/><Relationship Id="rId179" Type="http://schemas.openxmlformats.org/officeDocument/2006/relationships/oleObject" Target="embeddings/oleObject48.bin"/><Relationship Id="rId195" Type="http://schemas.openxmlformats.org/officeDocument/2006/relationships/oleObject" Target="embeddings/oleObject54.bin"/><Relationship Id="rId209" Type="http://schemas.openxmlformats.org/officeDocument/2006/relationships/oleObject" Target="embeddings/oleObject56.bin"/><Relationship Id="rId190" Type="http://schemas.openxmlformats.org/officeDocument/2006/relationships/image" Target="media/image124.emf"/><Relationship Id="rId204" Type="http://schemas.openxmlformats.org/officeDocument/2006/relationships/image" Target="media/image131.emf"/><Relationship Id="rId220" Type="http://schemas.openxmlformats.org/officeDocument/2006/relationships/image" Target="media/image139.emf"/><Relationship Id="rId225" Type="http://schemas.openxmlformats.org/officeDocument/2006/relationships/oleObject" Target="embeddings/oleObject64.bin"/><Relationship Id="rId241" Type="http://schemas.openxmlformats.org/officeDocument/2006/relationships/oleObject" Target="embeddings/oleObject72.bin"/><Relationship Id="rId246" Type="http://schemas.openxmlformats.org/officeDocument/2006/relationships/image" Target="media/image152.emf"/><Relationship Id="rId267" Type="http://schemas.openxmlformats.org/officeDocument/2006/relationships/oleObject" Target="embeddings/oleObject85.bin"/><Relationship Id="rId288" Type="http://schemas.openxmlformats.org/officeDocument/2006/relationships/image" Target="media/image173.emf"/><Relationship Id="rId15" Type="http://schemas.openxmlformats.org/officeDocument/2006/relationships/image" Target="media/image6.wmf"/><Relationship Id="rId36" Type="http://schemas.openxmlformats.org/officeDocument/2006/relationships/image" Target="media/image22.wmf"/><Relationship Id="rId57" Type="http://schemas.openxmlformats.org/officeDocument/2006/relationships/image" Target="media/image38.wmf"/><Relationship Id="rId106" Type="http://schemas.openxmlformats.org/officeDocument/2006/relationships/image" Target="media/image72.emf"/><Relationship Id="rId127" Type="http://schemas.openxmlformats.org/officeDocument/2006/relationships/image" Target="media/image89.wmf"/><Relationship Id="rId262" Type="http://schemas.openxmlformats.org/officeDocument/2006/relationships/image" Target="media/image160.emf"/><Relationship Id="rId283" Type="http://schemas.openxmlformats.org/officeDocument/2006/relationships/oleObject" Target="embeddings/Microsoft_Visio_2003-2010_Drawing7.vsd"/><Relationship Id="rId10" Type="http://schemas.openxmlformats.org/officeDocument/2006/relationships/image" Target="media/image2.png"/><Relationship Id="rId31" Type="http://schemas.openxmlformats.org/officeDocument/2006/relationships/image" Target="media/image18.emf"/><Relationship Id="rId52" Type="http://schemas.openxmlformats.org/officeDocument/2006/relationships/image" Target="media/image35.wmf"/><Relationship Id="rId73" Type="http://schemas.openxmlformats.org/officeDocument/2006/relationships/image" Target="media/image48.emf"/><Relationship Id="rId78" Type="http://schemas.openxmlformats.org/officeDocument/2006/relationships/oleObject" Target="embeddings/oleObject19.bin"/><Relationship Id="rId94" Type="http://schemas.openxmlformats.org/officeDocument/2006/relationships/image" Target="media/image63.emf"/><Relationship Id="rId99" Type="http://schemas.openxmlformats.org/officeDocument/2006/relationships/image" Target="media/image66.wmf"/><Relationship Id="rId101" Type="http://schemas.openxmlformats.org/officeDocument/2006/relationships/image" Target="media/image68.wmf"/><Relationship Id="rId122" Type="http://schemas.openxmlformats.org/officeDocument/2006/relationships/image" Target="media/image85.wmf"/><Relationship Id="rId143" Type="http://schemas.openxmlformats.org/officeDocument/2006/relationships/oleObject" Target="embeddings/oleObject35.bin"/><Relationship Id="rId148" Type="http://schemas.openxmlformats.org/officeDocument/2006/relationships/image" Target="media/image101.emf"/><Relationship Id="rId164" Type="http://schemas.openxmlformats.org/officeDocument/2006/relationships/oleObject" Target="embeddings/oleObject44.bin"/><Relationship Id="rId169" Type="http://schemas.openxmlformats.org/officeDocument/2006/relationships/oleObject" Target="embeddings/oleObject46.bin"/><Relationship Id="rId185" Type="http://schemas.openxmlformats.org/officeDocument/2006/relationships/image" Target="media/image121.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8.wmf"/><Relationship Id="rId210" Type="http://schemas.openxmlformats.org/officeDocument/2006/relationships/image" Target="media/image134.emf"/><Relationship Id="rId215" Type="http://schemas.openxmlformats.org/officeDocument/2006/relationships/oleObject" Target="embeddings/oleObject59.bin"/><Relationship Id="rId236" Type="http://schemas.openxmlformats.org/officeDocument/2006/relationships/image" Target="media/image147.emf"/><Relationship Id="rId257" Type="http://schemas.openxmlformats.org/officeDocument/2006/relationships/oleObject" Target="embeddings/oleObject80.bin"/><Relationship Id="rId278" Type="http://schemas.openxmlformats.org/officeDocument/2006/relationships/image" Target="media/image168.emf"/><Relationship Id="rId26" Type="http://schemas.openxmlformats.org/officeDocument/2006/relationships/image" Target="media/image15.wmf"/><Relationship Id="rId231" Type="http://schemas.openxmlformats.org/officeDocument/2006/relationships/oleObject" Target="embeddings/oleObject67.bin"/><Relationship Id="rId252" Type="http://schemas.openxmlformats.org/officeDocument/2006/relationships/image" Target="media/image155.emf"/><Relationship Id="rId273" Type="http://schemas.openxmlformats.org/officeDocument/2006/relationships/oleObject" Target="embeddings/oleObject88.bin"/><Relationship Id="rId294" Type="http://schemas.openxmlformats.org/officeDocument/2006/relationships/image" Target="media/image176.emf"/><Relationship Id="rId47" Type="http://schemas.openxmlformats.org/officeDocument/2006/relationships/image" Target="media/image30.wmf"/><Relationship Id="rId68" Type="http://schemas.openxmlformats.org/officeDocument/2006/relationships/oleObject" Target="embeddings/oleObject15.bin"/><Relationship Id="rId89" Type="http://schemas.openxmlformats.org/officeDocument/2006/relationships/image" Target="media/image59.wmf"/><Relationship Id="rId112" Type="http://schemas.openxmlformats.org/officeDocument/2006/relationships/image" Target="media/image76.wmf"/><Relationship Id="rId133" Type="http://schemas.openxmlformats.org/officeDocument/2006/relationships/oleObject" Target="embeddings/oleObject31.bin"/><Relationship Id="rId154" Type="http://schemas.openxmlformats.org/officeDocument/2006/relationships/image" Target="media/image104.wmf"/><Relationship Id="rId175" Type="http://schemas.openxmlformats.org/officeDocument/2006/relationships/oleObject" Target="embeddings/Microsoft_Visio_2003-2010_Drawing3.vsd"/><Relationship Id="rId196" Type="http://schemas.openxmlformats.org/officeDocument/2006/relationships/image" Target="media/image127.wmf"/><Relationship Id="rId200" Type="http://schemas.openxmlformats.org/officeDocument/2006/relationships/image" Target="media/image129.emf"/><Relationship Id="rId16" Type="http://schemas.openxmlformats.org/officeDocument/2006/relationships/image" Target="media/image7.wmf"/><Relationship Id="rId221" Type="http://schemas.openxmlformats.org/officeDocument/2006/relationships/oleObject" Target="embeddings/oleObject62.bin"/><Relationship Id="rId242" Type="http://schemas.openxmlformats.org/officeDocument/2006/relationships/image" Target="media/image150.emf"/><Relationship Id="rId263" Type="http://schemas.openxmlformats.org/officeDocument/2006/relationships/oleObject" Target="embeddings/oleObject83.bin"/><Relationship Id="rId284" Type="http://schemas.openxmlformats.org/officeDocument/2006/relationships/image" Target="media/image171.emf"/><Relationship Id="rId37" Type="http://schemas.openxmlformats.org/officeDocument/2006/relationships/image" Target="media/image23.wmf"/><Relationship Id="rId58" Type="http://schemas.openxmlformats.org/officeDocument/2006/relationships/image" Target="media/image39.wmf"/><Relationship Id="rId79" Type="http://schemas.openxmlformats.org/officeDocument/2006/relationships/image" Target="media/image52.emf"/><Relationship Id="rId102" Type="http://schemas.openxmlformats.org/officeDocument/2006/relationships/image" Target="media/image69.wmf"/><Relationship Id="rId123" Type="http://schemas.openxmlformats.org/officeDocument/2006/relationships/image" Target="media/image86.wmf"/><Relationship Id="rId144" Type="http://schemas.openxmlformats.org/officeDocument/2006/relationships/image" Target="media/image99.emf"/><Relationship Id="rId90" Type="http://schemas.openxmlformats.org/officeDocument/2006/relationships/image" Target="media/image60.wmf"/><Relationship Id="rId165" Type="http://schemas.openxmlformats.org/officeDocument/2006/relationships/image" Target="media/image110.emf"/><Relationship Id="rId186" Type="http://schemas.openxmlformats.org/officeDocument/2006/relationships/oleObject" Target="embeddings/oleObject51.bin"/><Relationship Id="rId211" Type="http://schemas.openxmlformats.org/officeDocument/2006/relationships/oleObject" Target="embeddings/oleObject57.bin"/><Relationship Id="rId232" Type="http://schemas.openxmlformats.org/officeDocument/2006/relationships/image" Target="media/image145.emf"/><Relationship Id="rId253" Type="http://schemas.openxmlformats.org/officeDocument/2006/relationships/oleObject" Target="embeddings/oleObject78.bin"/><Relationship Id="rId274" Type="http://schemas.openxmlformats.org/officeDocument/2006/relationships/image" Target="media/image166.emf"/><Relationship Id="rId295" Type="http://schemas.openxmlformats.org/officeDocument/2006/relationships/oleObject" Target="embeddings/oleObject96.bin"/><Relationship Id="rId27" Type="http://schemas.openxmlformats.org/officeDocument/2006/relationships/oleObject" Target="embeddings/oleObject4.bin"/><Relationship Id="rId48" Type="http://schemas.openxmlformats.org/officeDocument/2006/relationships/image" Target="media/image31.wmf"/><Relationship Id="rId69" Type="http://schemas.openxmlformats.org/officeDocument/2006/relationships/image" Target="media/image46.wmf"/><Relationship Id="rId113" Type="http://schemas.openxmlformats.org/officeDocument/2006/relationships/image" Target="media/image77.wmf"/><Relationship Id="rId134" Type="http://schemas.openxmlformats.org/officeDocument/2006/relationships/image" Target="media/image94.emf"/><Relationship Id="rId80" Type="http://schemas.openxmlformats.org/officeDocument/2006/relationships/oleObject" Target="embeddings/oleObject20.bin"/><Relationship Id="rId155" Type="http://schemas.openxmlformats.org/officeDocument/2006/relationships/image" Target="media/image105.emf"/><Relationship Id="rId176" Type="http://schemas.openxmlformats.org/officeDocument/2006/relationships/image" Target="media/image116.emf"/><Relationship Id="rId197" Type="http://schemas.openxmlformats.org/officeDocument/2006/relationships/oleObject" Target="embeddings/oleObject55.bin"/><Relationship Id="rId201" Type="http://schemas.openxmlformats.org/officeDocument/2006/relationships/package" Target="embeddings/Microsoft_Visio_Drawing.vsdx"/><Relationship Id="rId222" Type="http://schemas.openxmlformats.org/officeDocument/2006/relationships/image" Target="media/image140.emf"/><Relationship Id="rId243" Type="http://schemas.openxmlformats.org/officeDocument/2006/relationships/oleObject" Target="embeddings/oleObject73.bin"/><Relationship Id="rId264" Type="http://schemas.openxmlformats.org/officeDocument/2006/relationships/image" Target="media/image161.emf"/><Relationship Id="rId285" Type="http://schemas.openxmlformats.org/officeDocument/2006/relationships/oleObject" Target="embeddings/oleObject93.bin"/><Relationship Id="rId17" Type="http://schemas.openxmlformats.org/officeDocument/2006/relationships/image" Target="media/image8.wmf"/><Relationship Id="rId38" Type="http://schemas.openxmlformats.org/officeDocument/2006/relationships/oleObject" Target="embeddings/oleObject7.bin"/><Relationship Id="rId59" Type="http://schemas.openxmlformats.org/officeDocument/2006/relationships/image" Target="media/image40.wmf"/><Relationship Id="rId103" Type="http://schemas.openxmlformats.org/officeDocument/2006/relationships/image" Target="media/image70.wmf"/><Relationship Id="rId124" Type="http://schemas.openxmlformats.org/officeDocument/2006/relationships/oleObject" Target="embeddings/oleObject29.bin"/><Relationship Id="rId70" Type="http://schemas.openxmlformats.org/officeDocument/2006/relationships/oleObject" Target="embeddings/oleObject16.bin"/><Relationship Id="rId91" Type="http://schemas.openxmlformats.org/officeDocument/2006/relationships/image" Target="media/image61.wmf"/><Relationship Id="rId145" Type="http://schemas.openxmlformats.org/officeDocument/2006/relationships/oleObject" Target="embeddings/oleObject36.bin"/><Relationship Id="rId166" Type="http://schemas.openxmlformats.org/officeDocument/2006/relationships/image" Target="media/image111.wmf"/><Relationship Id="rId187" Type="http://schemas.openxmlformats.org/officeDocument/2006/relationships/image" Target="media/image122.emf"/><Relationship Id="rId1" Type="http://schemas.microsoft.com/office/2006/relationships/keyMapCustomizations" Target="customizations.xml"/><Relationship Id="rId212" Type="http://schemas.openxmlformats.org/officeDocument/2006/relationships/image" Target="media/image135.emf"/><Relationship Id="rId233" Type="http://schemas.openxmlformats.org/officeDocument/2006/relationships/oleObject" Target="embeddings/oleObject68.bin"/><Relationship Id="rId254" Type="http://schemas.openxmlformats.org/officeDocument/2006/relationships/image" Target="media/image156.emf"/><Relationship Id="rId28" Type="http://schemas.openxmlformats.org/officeDocument/2006/relationships/image" Target="media/image16.emf"/><Relationship Id="rId49" Type="http://schemas.openxmlformats.org/officeDocument/2006/relationships/image" Target="media/image32.emf"/><Relationship Id="rId114" Type="http://schemas.openxmlformats.org/officeDocument/2006/relationships/image" Target="media/image78.wmf"/><Relationship Id="rId275" Type="http://schemas.openxmlformats.org/officeDocument/2006/relationships/oleObject" Target="embeddings/oleObject89.bin"/><Relationship Id="rId296" Type="http://schemas.openxmlformats.org/officeDocument/2006/relationships/image" Target="media/image177.emf"/><Relationship Id="rId300" Type="http://schemas.openxmlformats.org/officeDocument/2006/relationships/fontTable" Target="fontTable.xml"/><Relationship Id="rId60" Type="http://schemas.openxmlformats.org/officeDocument/2006/relationships/image" Target="media/image41.emf"/><Relationship Id="rId81" Type="http://schemas.openxmlformats.org/officeDocument/2006/relationships/image" Target="media/image53.wmf"/><Relationship Id="rId135" Type="http://schemas.openxmlformats.org/officeDocument/2006/relationships/oleObject" Target="embeddings/oleObject32.bin"/><Relationship Id="rId156" Type="http://schemas.openxmlformats.org/officeDocument/2006/relationships/oleObject" Target="embeddings/oleObject41.bin"/><Relationship Id="rId177" Type="http://schemas.openxmlformats.org/officeDocument/2006/relationships/oleObject" Target="embeddings/Microsoft_Visio_2003-2010_Drawing4.vsd"/><Relationship Id="rId198" Type="http://schemas.openxmlformats.org/officeDocument/2006/relationships/image" Target="media/image128.emf"/><Relationship Id="rId202" Type="http://schemas.openxmlformats.org/officeDocument/2006/relationships/image" Target="media/image130.emf"/><Relationship Id="rId223" Type="http://schemas.openxmlformats.org/officeDocument/2006/relationships/oleObject" Target="embeddings/oleObject63.bin"/><Relationship Id="rId244" Type="http://schemas.openxmlformats.org/officeDocument/2006/relationships/image" Target="media/image151.emf"/><Relationship Id="rId18" Type="http://schemas.openxmlformats.org/officeDocument/2006/relationships/image" Target="media/image9.wmf"/><Relationship Id="rId39" Type="http://schemas.openxmlformats.org/officeDocument/2006/relationships/image" Target="media/image24.emf"/><Relationship Id="rId265" Type="http://schemas.openxmlformats.org/officeDocument/2006/relationships/oleObject" Target="embeddings/oleObject84.bin"/><Relationship Id="rId286" Type="http://schemas.openxmlformats.org/officeDocument/2006/relationships/image" Target="media/image172.emf"/><Relationship Id="rId50" Type="http://schemas.openxmlformats.org/officeDocument/2006/relationships/image" Target="media/image33.wmf"/><Relationship Id="rId104" Type="http://schemas.openxmlformats.org/officeDocument/2006/relationships/image" Target="media/image71.wmf"/><Relationship Id="rId125" Type="http://schemas.openxmlformats.org/officeDocument/2006/relationships/image" Target="media/image87.wmf"/><Relationship Id="rId146" Type="http://schemas.openxmlformats.org/officeDocument/2006/relationships/image" Target="media/image100.emf"/><Relationship Id="rId167" Type="http://schemas.openxmlformats.org/officeDocument/2006/relationships/oleObject" Target="embeddings/oleObject45.bin"/><Relationship Id="rId188" Type="http://schemas.openxmlformats.org/officeDocument/2006/relationships/oleObject" Target="embeddings/oleObject52.bin"/><Relationship Id="rId71" Type="http://schemas.openxmlformats.org/officeDocument/2006/relationships/image" Target="media/image47.wmf"/><Relationship Id="rId92" Type="http://schemas.openxmlformats.org/officeDocument/2006/relationships/image" Target="media/image62.emf"/><Relationship Id="rId213" Type="http://schemas.openxmlformats.org/officeDocument/2006/relationships/oleObject" Target="embeddings/oleObject58.bin"/><Relationship Id="rId234" Type="http://schemas.openxmlformats.org/officeDocument/2006/relationships/image" Target="media/image1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352</Pages>
  <Words>135657</Words>
  <Characters>712200</Characters>
  <Application>Microsoft Office Word</Application>
  <DocSecurity>0</DocSecurity>
  <Lines>11870</Lines>
  <Paragraphs>7850</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840007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17)</dc:subject>
  <dc:creator>MCC Support</dc:creator>
  <cp:keywords/>
  <dc:description/>
  <cp:lastModifiedBy>23.288_CR0233R1_(Rel-17)_eNA_Ph2</cp:lastModifiedBy>
  <cp:revision>2</cp:revision>
  <cp:lastPrinted>2019-02-25T14:05:00Z</cp:lastPrinted>
  <dcterms:created xsi:type="dcterms:W3CDTF">2021-03-30T10:25:00Z</dcterms:created>
  <dcterms:modified xsi:type="dcterms:W3CDTF">2021-03-30T10:25:00Z</dcterms:modified>
</cp:coreProperties>
</file>