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D370441" w:rsidR="004F0988" w:rsidRPr="009A16B6" w:rsidRDefault="004F0988" w:rsidP="00133525">
            <w:pPr>
              <w:pStyle w:val="ZA"/>
              <w:framePr w:w="0" w:hRule="auto" w:wrap="auto" w:vAnchor="margin" w:hAnchor="text" w:yAlign="inline"/>
            </w:pPr>
            <w:bookmarkStart w:id="0" w:name="page1"/>
            <w:r w:rsidRPr="009A16B6">
              <w:rPr>
                <w:sz w:val="64"/>
              </w:rPr>
              <w:t xml:space="preserve">3GPP </w:t>
            </w:r>
            <w:bookmarkStart w:id="1" w:name="specType1"/>
            <w:r w:rsidRPr="009A16B6">
              <w:rPr>
                <w:sz w:val="64"/>
              </w:rPr>
              <w:t>TS</w:t>
            </w:r>
            <w:bookmarkEnd w:id="1"/>
            <w:r w:rsidRPr="009A16B6">
              <w:rPr>
                <w:sz w:val="64"/>
              </w:rPr>
              <w:t xml:space="preserve"> </w:t>
            </w:r>
            <w:bookmarkStart w:id="2" w:name="specNumber"/>
            <w:r w:rsidR="009A16B6">
              <w:rPr>
                <w:sz w:val="64"/>
              </w:rPr>
              <w:t>23</w:t>
            </w:r>
            <w:r w:rsidRPr="009A16B6">
              <w:rPr>
                <w:sz w:val="64"/>
              </w:rPr>
              <w:t>.</w:t>
            </w:r>
            <w:r w:rsidR="009A16B6">
              <w:rPr>
                <w:sz w:val="64"/>
              </w:rPr>
              <w:t>180</w:t>
            </w:r>
            <w:bookmarkEnd w:id="2"/>
            <w:r w:rsidRPr="009A16B6">
              <w:rPr>
                <w:sz w:val="64"/>
              </w:rPr>
              <w:t xml:space="preserve"> </w:t>
            </w:r>
            <w:r w:rsidRPr="009A16B6">
              <w:t>V</w:t>
            </w:r>
            <w:bookmarkStart w:id="3" w:name="specVersion"/>
            <w:r w:rsidR="009A16B6">
              <w:t>1</w:t>
            </w:r>
            <w:r w:rsidR="00E6718C">
              <w:t>9</w:t>
            </w:r>
            <w:r w:rsidRPr="009A16B6">
              <w:t>.</w:t>
            </w:r>
            <w:r w:rsidR="008E66C7">
              <w:t>1</w:t>
            </w:r>
            <w:r w:rsidRPr="009A16B6">
              <w:t>.</w:t>
            </w:r>
            <w:r w:rsidR="009A16B6">
              <w:t>0</w:t>
            </w:r>
            <w:bookmarkEnd w:id="3"/>
            <w:r w:rsidRPr="009A16B6">
              <w:t xml:space="preserve"> </w:t>
            </w:r>
            <w:r w:rsidRPr="009A16B6">
              <w:rPr>
                <w:sz w:val="32"/>
              </w:rPr>
              <w:t>(</w:t>
            </w:r>
            <w:bookmarkStart w:id="4" w:name="issueDate"/>
            <w:r w:rsidR="009A16B6">
              <w:rPr>
                <w:sz w:val="32"/>
              </w:rPr>
              <w:t>202</w:t>
            </w:r>
            <w:r w:rsidR="008E66C7">
              <w:rPr>
                <w:sz w:val="32"/>
              </w:rPr>
              <w:t>5</w:t>
            </w:r>
            <w:r w:rsidRPr="009A16B6">
              <w:rPr>
                <w:sz w:val="32"/>
              </w:rPr>
              <w:t>-</w:t>
            </w:r>
            <w:r w:rsidR="008E66C7">
              <w:rPr>
                <w:sz w:val="32"/>
              </w:rPr>
              <w:t>06</w:t>
            </w:r>
            <w:bookmarkEnd w:id="4"/>
            <w:r w:rsidRPr="009A16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2399756" w:rsidR="004F0988" w:rsidRPr="009A16B6" w:rsidRDefault="004F0988" w:rsidP="00133525">
            <w:pPr>
              <w:pStyle w:val="ZB"/>
              <w:framePr w:w="0" w:hRule="auto" w:wrap="auto" w:vAnchor="margin" w:hAnchor="text" w:yAlign="inline"/>
            </w:pPr>
            <w:r w:rsidRPr="009A16B6">
              <w:t xml:space="preserve">Technical </w:t>
            </w:r>
            <w:bookmarkStart w:id="5" w:name="spectype2"/>
            <w:r w:rsidRPr="009A16B6">
              <w:t>Specification</w:t>
            </w:r>
            <w:bookmarkEnd w:id="5"/>
          </w:p>
          <w:p w14:paraId="462B8E42" w14:textId="7B3360E0" w:rsidR="00BA4B8D" w:rsidRPr="009A16B6"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A16B6" w:rsidRDefault="004F0988" w:rsidP="00133525">
            <w:pPr>
              <w:pStyle w:val="ZT"/>
              <w:framePr w:wrap="auto" w:hAnchor="text" w:yAlign="inline"/>
            </w:pPr>
            <w:r w:rsidRPr="009A16B6">
              <w:t>3rd Generation Partnership Project;</w:t>
            </w:r>
          </w:p>
          <w:p w14:paraId="653799DC" w14:textId="6A213018" w:rsidR="004F0988" w:rsidRPr="009A16B6" w:rsidRDefault="009A16B6" w:rsidP="00133525">
            <w:pPr>
              <w:pStyle w:val="ZT"/>
              <w:framePr w:wrap="auto" w:hAnchor="text" w:yAlign="inline"/>
            </w:pPr>
            <w:r w:rsidRPr="009A16B6">
              <w:t>Technical Specification Group Services and System Aspects</w:t>
            </w:r>
            <w:bookmarkStart w:id="6" w:name="specTitle"/>
            <w:r w:rsidR="004F0988" w:rsidRPr="009A16B6">
              <w:t>;</w:t>
            </w:r>
          </w:p>
          <w:bookmarkEnd w:id="6"/>
          <w:p w14:paraId="7B677EF6" w14:textId="77777777" w:rsidR="009A16B6" w:rsidRPr="00656BA2" w:rsidRDefault="009A16B6" w:rsidP="009A16B6">
            <w:pPr>
              <w:pStyle w:val="ZT"/>
              <w:framePr w:wrap="auto" w:hAnchor="text" w:yAlign="inline"/>
            </w:pPr>
            <w:r w:rsidRPr="00ED796F">
              <w:t xml:space="preserve">Mission critical services support 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rsidRPr="00656BA2">
              <w:t>;</w:t>
            </w:r>
          </w:p>
          <w:p w14:paraId="4C7E96D5" w14:textId="77777777" w:rsidR="009A16B6" w:rsidRPr="00656BA2" w:rsidRDefault="009A16B6" w:rsidP="009A16B6">
            <w:pPr>
              <w:pStyle w:val="ZT"/>
              <w:framePr w:wrap="auto" w:hAnchor="text" w:yAlign="inline"/>
            </w:pPr>
            <w:r w:rsidRPr="00656BA2">
              <w:t>Functional architecture and information flows;</w:t>
            </w:r>
          </w:p>
          <w:p w14:paraId="04CAC1E0" w14:textId="2421AF8F" w:rsidR="004F0988" w:rsidRPr="009A16B6" w:rsidRDefault="004F0988" w:rsidP="00133525">
            <w:pPr>
              <w:pStyle w:val="ZT"/>
              <w:framePr w:wrap="auto" w:hAnchor="text" w:yAlign="inline"/>
              <w:rPr>
                <w:i/>
                <w:sz w:val="28"/>
              </w:rPr>
            </w:pPr>
            <w:r w:rsidRPr="009A16B6">
              <w:t>(</w:t>
            </w:r>
            <w:r w:rsidRPr="009A16B6">
              <w:rPr>
                <w:rStyle w:val="ZGSM"/>
              </w:rPr>
              <w:t xml:space="preserve">Release </w:t>
            </w:r>
            <w:bookmarkStart w:id="7" w:name="specRelease"/>
            <w:r w:rsidR="000270B9" w:rsidRPr="009A16B6">
              <w:rPr>
                <w:rStyle w:val="ZGSM"/>
              </w:rPr>
              <w:t>1</w:t>
            </w:r>
            <w:r w:rsidR="00424482">
              <w:rPr>
                <w:rStyle w:val="ZGSM"/>
              </w:rPr>
              <w:t>9</w:t>
            </w:r>
            <w:bookmarkEnd w:id="7"/>
            <w:r w:rsidRPr="009A16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2.9pt" o:ole="">
                  <v:imagedata r:id="rId9" o:title=""/>
                </v:shape>
                <o:OLEObject Type="Embed" ProgID="Word.Picture.8" ShapeID="_x0000_i1025" DrawAspect="Content" ObjectID="_1810808176"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05pt;height:74.8pt" o:ole="">
                  <v:imagedata r:id="rId11" o:title=""/>
                </v:shape>
                <o:OLEObject Type="Embed" ProgID="Word.Picture.8" ShapeID="_x0000_i1026" DrawAspect="Content" ObjectID="_181080817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5F454E1"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AF386A">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66A009E" w:rsidR="00E16509" w:rsidRPr="00133525" w:rsidRDefault="00E16509" w:rsidP="00133525">
            <w:pPr>
              <w:pStyle w:val="FP"/>
              <w:jc w:val="center"/>
              <w:rPr>
                <w:noProof/>
                <w:sz w:val="18"/>
              </w:rPr>
            </w:pPr>
            <w:r w:rsidRPr="00133525">
              <w:rPr>
                <w:noProof/>
                <w:sz w:val="18"/>
              </w:rPr>
              <w:t xml:space="preserve">© </w:t>
            </w:r>
            <w:bookmarkStart w:id="14" w:name="copyrightDate"/>
            <w:r w:rsidRPr="009A16B6">
              <w:rPr>
                <w:noProof/>
                <w:sz w:val="18"/>
              </w:rPr>
              <w:t>2</w:t>
            </w:r>
            <w:r w:rsidR="008E2D68" w:rsidRPr="009A16B6">
              <w:rPr>
                <w:noProof/>
                <w:sz w:val="18"/>
              </w:rPr>
              <w:t>02</w:t>
            </w:r>
            <w:r w:rsidR="00D244C7">
              <w:rPr>
                <w:noProof/>
                <w:sz w:val="18"/>
              </w:rPr>
              <w:t>5</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5A351B5B" w14:textId="77777777" w:rsidR="009A16B6" w:rsidRPr="00656BA2" w:rsidRDefault="00080512" w:rsidP="009A16B6">
      <w:pPr>
        <w:pStyle w:val="TT"/>
      </w:pPr>
      <w:r w:rsidRPr="004D3578">
        <w:br w:type="page"/>
      </w:r>
      <w:bookmarkStart w:id="16" w:name="tableOfContents"/>
      <w:bookmarkEnd w:id="16"/>
      <w:r w:rsidR="009A16B6" w:rsidRPr="00656BA2">
        <w:lastRenderedPageBreak/>
        <w:t>Contents</w:t>
      </w:r>
    </w:p>
    <w:p w14:paraId="165E9975" w14:textId="1AEADBAE" w:rsidR="00B002CA" w:rsidRDefault="009A16B6">
      <w:pPr>
        <w:pStyle w:val="TOC1"/>
        <w:rPr>
          <w:rFonts w:asciiTheme="minorHAnsi" w:eastAsiaTheme="minorEastAsia" w:hAnsiTheme="minorHAnsi" w:cstheme="minorBidi"/>
          <w:noProof/>
          <w:kern w:val="2"/>
          <w:sz w:val="24"/>
          <w:szCs w:val="24"/>
          <w:lang w:eastAsia="en-GB"/>
          <w14:ligatures w14:val="standardContextual"/>
        </w:rPr>
      </w:pPr>
      <w:r w:rsidRPr="00656BA2">
        <w:fldChar w:fldCharType="begin"/>
      </w:r>
      <w:r w:rsidRPr="00656BA2">
        <w:instrText xml:space="preserve"> TOC \o "1-9" </w:instrText>
      </w:r>
      <w:r w:rsidRPr="00656BA2">
        <w:fldChar w:fldCharType="separate"/>
      </w:r>
      <w:r w:rsidR="00B002CA">
        <w:rPr>
          <w:noProof/>
        </w:rPr>
        <w:t>Foreword</w:t>
      </w:r>
      <w:r w:rsidR="00B002CA">
        <w:rPr>
          <w:noProof/>
        </w:rPr>
        <w:tab/>
      </w:r>
      <w:r w:rsidR="00B002CA">
        <w:rPr>
          <w:noProof/>
        </w:rPr>
        <w:fldChar w:fldCharType="begin"/>
      </w:r>
      <w:r w:rsidR="00B002CA">
        <w:rPr>
          <w:noProof/>
        </w:rPr>
        <w:instrText xml:space="preserve"> PAGEREF _Toc200195385 \h </w:instrText>
      </w:r>
      <w:r w:rsidR="00B002CA">
        <w:rPr>
          <w:noProof/>
        </w:rPr>
      </w:r>
      <w:r w:rsidR="00B002CA">
        <w:rPr>
          <w:noProof/>
        </w:rPr>
        <w:fldChar w:fldCharType="separate"/>
      </w:r>
      <w:r w:rsidR="00B002CA">
        <w:rPr>
          <w:noProof/>
        </w:rPr>
        <w:t>7</w:t>
      </w:r>
      <w:r w:rsidR="00B002CA">
        <w:rPr>
          <w:noProof/>
        </w:rPr>
        <w:fldChar w:fldCharType="end"/>
      </w:r>
    </w:p>
    <w:p w14:paraId="4631DD58" w14:textId="36A3FAB6"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_Toc200195386 \h </w:instrText>
      </w:r>
      <w:r>
        <w:rPr>
          <w:noProof/>
        </w:rPr>
      </w:r>
      <w:r>
        <w:rPr>
          <w:noProof/>
        </w:rPr>
        <w:fldChar w:fldCharType="separate"/>
      </w:r>
      <w:r>
        <w:rPr>
          <w:noProof/>
        </w:rPr>
        <w:t>8</w:t>
      </w:r>
      <w:r>
        <w:rPr>
          <w:noProof/>
        </w:rPr>
        <w:fldChar w:fldCharType="end"/>
      </w:r>
    </w:p>
    <w:p w14:paraId="02054985" w14:textId="7E5ECB61"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_Toc200195387 \h </w:instrText>
      </w:r>
      <w:r>
        <w:rPr>
          <w:noProof/>
        </w:rPr>
      </w:r>
      <w:r>
        <w:rPr>
          <w:noProof/>
        </w:rPr>
        <w:fldChar w:fldCharType="separate"/>
      </w:r>
      <w:r>
        <w:rPr>
          <w:noProof/>
        </w:rPr>
        <w:t>8</w:t>
      </w:r>
      <w:r>
        <w:rPr>
          <w:noProof/>
        </w:rPr>
        <w:fldChar w:fldCharType="end"/>
      </w:r>
    </w:p>
    <w:p w14:paraId="1FE230E9" w14:textId="3437CA12"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_Toc200195388 \h </w:instrText>
      </w:r>
      <w:r>
        <w:rPr>
          <w:noProof/>
        </w:rPr>
      </w:r>
      <w:r>
        <w:rPr>
          <w:noProof/>
        </w:rPr>
        <w:fldChar w:fldCharType="separate"/>
      </w:r>
      <w:r>
        <w:rPr>
          <w:noProof/>
        </w:rPr>
        <w:t>9</w:t>
      </w:r>
      <w:r>
        <w:rPr>
          <w:noProof/>
        </w:rPr>
        <w:fldChar w:fldCharType="end"/>
      </w:r>
    </w:p>
    <w:p w14:paraId="437B19F6" w14:textId="7F7D6DAE"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_Toc200195389 \h </w:instrText>
      </w:r>
      <w:r>
        <w:rPr>
          <w:noProof/>
        </w:rPr>
      </w:r>
      <w:r>
        <w:rPr>
          <w:noProof/>
        </w:rPr>
        <w:fldChar w:fldCharType="separate"/>
      </w:r>
      <w:r>
        <w:rPr>
          <w:noProof/>
        </w:rPr>
        <w:t>9</w:t>
      </w:r>
      <w:r>
        <w:rPr>
          <w:noProof/>
        </w:rPr>
        <w:fldChar w:fldCharType="end"/>
      </w:r>
    </w:p>
    <w:p w14:paraId="649FCF80" w14:textId="4146E112"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_Toc200195390 \h </w:instrText>
      </w:r>
      <w:r>
        <w:rPr>
          <w:noProof/>
        </w:rPr>
      </w:r>
      <w:r>
        <w:rPr>
          <w:noProof/>
        </w:rPr>
        <w:fldChar w:fldCharType="separate"/>
      </w:r>
      <w:r>
        <w:rPr>
          <w:noProof/>
        </w:rPr>
        <w:t>9</w:t>
      </w:r>
      <w:r>
        <w:rPr>
          <w:noProof/>
        </w:rPr>
        <w:fldChar w:fldCharType="end"/>
      </w:r>
    </w:p>
    <w:p w14:paraId="61E8593C" w14:textId="20927A33"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_Toc200195391 \h </w:instrText>
      </w:r>
      <w:r>
        <w:rPr>
          <w:noProof/>
        </w:rPr>
      </w:r>
      <w:r>
        <w:rPr>
          <w:noProof/>
        </w:rPr>
        <w:fldChar w:fldCharType="separate"/>
      </w:r>
      <w:r>
        <w:rPr>
          <w:noProof/>
        </w:rPr>
        <w:t>9</w:t>
      </w:r>
      <w:r>
        <w:rPr>
          <w:noProof/>
        </w:rPr>
        <w:fldChar w:fldCharType="end"/>
      </w:r>
    </w:p>
    <w:p w14:paraId="29B436AE" w14:textId="4A065F66"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_Toc200195392 \h </w:instrText>
      </w:r>
      <w:r>
        <w:rPr>
          <w:noProof/>
        </w:rPr>
      </w:r>
      <w:r>
        <w:rPr>
          <w:noProof/>
        </w:rPr>
        <w:fldChar w:fldCharType="separate"/>
      </w:r>
      <w:r>
        <w:rPr>
          <w:noProof/>
        </w:rPr>
        <w:t>10</w:t>
      </w:r>
      <w:r>
        <w:rPr>
          <w:noProof/>
        </w:rPr>
        <w:fldChar w:fldCharType="end"/>
      </w:r>
    </w:p>
    <w:p w14:paraId="01A26990" w14:textId="2612FF72"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_Toc200195393 \h </w:instrText>
      </w:r>
      <w:r>
        <w:rPr>
          <w:noProof/>
        </w:rPr>
      </w:r>
      <w:r>
        <w:rPr>
          <w:noProof/>
        </w:rPr>
        <w:fldChar w:fldCharType="separate"/>
      </w:r>
      <w:r>
        <w:rPr>
          <w:noProof/>
        </w:rPr>
        <w:t>10</w:t>
      </w:r>
      <w:r>
        <w:rPr>
          <w:noProof/>
        </w:rPr>
        <w:fldChar w:fldCharType="end"/>
      </w:r>
    </w:p>
    <w:p w14:paraId="4EB85D34" w14:textId="495E9CA3"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_Toc200195394 \h </w:instrText>
      </w:r>
      <w:r>
        <w:rPr>
          <w:noProof/>
        </w:rPr>
      </w:r>
      <w:r>
        <w:rPr>
          <w:noProof/>
        </w:rPr>
        <w:fldChar w:fldCharType="separate"/>
      </w:r>
      <w:r>
        <w:rPr>
          <w:noProof/>
        </w:rPr>
        <w:t>10</w:t>
      </w:r>
      <w:r>
        <w:rPr>
          <w:noProof/>
        </w:rPr>
        <w:fldChar w:fldCharType="end"/>
      </w:r>
    </w:p>
    <w:p w14:paraId="11DC6DF5" w14:textId="5650607B"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_Toc200195395 \h </w:instrText>
      </w:r>
      <w:r>
        <w:rPr>
          <w:noProof/>
        </w:rPr>
      </w:r>
      <w:r>
        <w:rPr>
          <w:noProof/>
        </w:rPr>
        <w:fldChar w:fldCharType="separate"/>
      </w:r>
      <w:r>
        <w:rPr>
          <w:noProof/>
        </w:rPr>
        <w:t>10</w:t>
      </w:r>
      <w:r>
        <w:rPr>
          <w:noProof/>
        </w:rPr>
        <w:fldChar w:fldCharType="end"/>
      </w:r>
    </w:p>
    <w:p w14:paraId="50731BAE" w14:textId="3745CD2D"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 service requirements</w:t>
      </w:r>
      <w:r>
        <w:rPr>
          <w:noProof/>
        </w:rPr>
        <w:tab/>
      </w:r>
      <w:r>
        <w:rPr>
          <w:noProof/>
        </w:rPr>
        <w:fldChar w:fldCharType="begin"/>
      </w:r>
      <w:r>
        <w:rPr>
          <w:noProof/>
        </w:rPr>
        <w:instrText xml:space="preserve"> PAGEREF _Toc200195396 \h </w:instrText>
      </w:r>
      <w:r>
        <w:rPr>
          <w:noProof/>
        </w:rPr>
      </w:r>
      <w:r>
        <w:rPr>
          <w:noProof/>
        </w:rPr>
        <w:fldChar w:fldCharType="separate"/>
      </w:r>
      <w:r>
        <w:rPr>
          <w:noProof/>
        </w:rPr>
        <w:t>10</w:t>
      </w:r>
      <w:r>
        <w:rPr>
          <w:noProof/>
        </w:rPr>
        <w:fldChar w:fldCharType="end"/>
      </w:r>
    </w:p>
    <w:p w14:paraId="6AF9CD95" w14:textId="7FBE8BE5"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_Toc200195397 \h </w:instrText>
      </w:r>
      <w:r>
        <w:rPr>
          <w:noProof/>
        </w:rPr>
      </w:r>
      <w:r>
        <w:rPr>
          <w:noProof/>
        </w:rPr>
        <w:fldChar w:fldCharType="separate"/>
      </w:r>
      <w:r>
        <w:rPr>
          <w:noProof/>
        </w:rPr>
        <w:t>10</w:t>
      </w:r>
      <w:r>
        <w:rPr>
          <w:noProof/>
        </w:rPr>
        <w:fldChar w:fldCharType="end"/>
      </w:r>
    </w:p>
    <w:p w14:paraId="0C50B223" w14:textId="75FD4195"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_Toc200195398 \h </w:instrText>
      </w:r>
      <w:r>
        <w:rPr>
          <w:noProof/>
        </w:rPr>
      </w:r>
      <w:r>
        <w:rPr>
          <w:noProof/>
        </w:rPr>
        <w:fldChar w:fldCharType="separate"/>
      </w:r>
      <w:r>
        <w:rPr>
          <w:noProof/>
        </w:rPr>
        <w:t>10</w:t>
      </w:r>
      <w:r>
        <w:rPr>
          <w:noProof/>
        </w:rPr>
        <w:fldChar w:fldCharType="end"/>
      </w:r>
    </w:p>
    <w:p w14:paraId="0ECE9680" w14:textId="0E08ABD4"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broadcast/multicast session requirements</w:t>
      </w:r>
      <w:r>
        <w:rPr>
          <w:noProof/>
        </w:rPr>
        <w:tab/>
      </w:r>
      <w:r>
        <w:rPr>
          <w:noProof/>
        </w:rPr>
        <w:fldChar w:fldCharType="begin"/>
      </w:r>
      <w:r>
        <w:rPr>
          <w:noProof/>
        </w:rPr>
        <w:instrText xml:space="preserve"> PAGEREF _Toc200195399 \h </w:instrText>
      </w:r>
      <w:r>
        <w:rPr>
          <w:noProof/>
        </w:rPr>
      </w:r>
      <w:r>
        <w:rPr>
          <w:noProof/>
        </w:rPr>
        <w:fldChar w:fldCharType="separate"/>
      </w:r>
      <w:r>
        <w:rPr>
          <w:noProof/>
        </w:rPr>
        <w:t>10</w:t>
      </w:r>
      <w:r>
        <w:rPr>
          <w:noProof/>
        </w:rPr>
        <w:fldChar w:fldCharType="end"/>
      </w:r>
    </w:p>
    <w:p w14:paraId="26705F4E" w14:textId="04C67BA5"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_Toc200195400 \h </w:instrText>
      </w:r>
      <w:r>
        <w:rPr>
          <w:noProof/>
        </w:rPr>
      </w:r>
      <w:r>
        <w:rPr>
          <w:noProof/>
        </w:rPr>
        <w:fldChar w:fldCharType="separate"/>
      </w:r>
      <w:r>
        <w:rPr>
          <w:noProof/>
        </w:rPr>
        <w:t>10</w:t>
      </w:r>
      <w:r>
        <w:rPr>
          <w:noProof/>
        </w:rPr>
        <w:fldChar w:fldCharType="end"/>
      </w:r>
    </w:p>
    <w:p w14:paraId="4004ECA8" w14:textId="3DD47FF0"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_Toc200195401 \h </w:instrText>
      </w:r>
      <w:r>
        <w:rPr>
          <w:noProof/>
        </w:rPr>
      </w:r>
      <w:r>
        <w:rPr>
          <w:noProof/>
        </w:rPr>
        <w:fldChar w:fldCharType="separate"/>
      </w:r>
      <w:r>
        <w:rPr>
          <w:noProof/>
        </w:rPr>
        <w:t>10</w:t>
      </w:r>
      <w:r>
        <w:rPr>
          <w:noProof/>
        </w:rPr>
        <w:fldChar w:fldCharType="end"/>
      </w:r>
    </w:p>
    <w:p w14:paraId="17F7C126" w14:textId="63C2A08C"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IP connectivity functionality</w:t>
      </w:r>
      <w:r>
        <w:rPr>
          <w:noProof/>
        </w:rPr>
        <w:tab/>
      </w:r>
      <w:r>
        <w:rPr>
          <w:noProof/>
        </w:rPr>
        <w:fldChar w:fldCharType="begin"/>
      </w:r>
      <w:r>
        <w:rPr>
          <w:noProof/>
        </w:rPr>
        <w:instrText xml:space="preserve"> PAGEREF _Toc200195402 \h </w:instrText>
      </w:r>
      <w:r>
        <w:rPr>
          <w:noProof/>
        </w:rPr>
      </w:r>
      <w:r>
        <w:rPr>
          <w:noProof/>
        </w:rPr>
        <w:fldChar w:fldCharType="separate"/>
      </w:r>
      <w:r>
        <w:rPr>
          <w:noProof/>
        </w:rPr>
        <w:t>11</w:t>
      </w:r>
      <w:r>
        <w:rPr>
          <w:noProof/>
        </w:rPr>
        <w:fldChar w:fldCharType="end"/>
      </w:r>
    </w:p>
    <w:p w14:paraId="16B999A9" w14:textId="74119B51"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_Toc200195403 \h </w:instrText>
      </w:r>
      <w:r>
        <w:rPr>
          <w:noProof/>
        </w:rPr>
      </w:r>
      <w:r>
        <w:rPr>
          <w:noProof/>
        </w:rPr>
        <w:fldChar w:fldCharType="separate"/>
      </w:r>
      <w:r>
        <w:rPr>
          <w:noProof/>
        </w:rPr>
        <w:t>11</w:t>
      </w:r>
      <w:r>
        <w:rPr>
          <w:noProof/>
        </w:rPr>
        <w:fldChar w:fldCharType="end"/>
      </w:r>
    </w:p>
    <w:p w14:paraId="6948AD7A" w14:textId="20C9B78F"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_Toc200195404 \h </w:instrText>
      </w:r>
      <w:r>
        <w:rPr>
          <w:noProof/>
        </w:rPr>
      </w:r>
      <w:r>
        <w:rPr>
          <w:noProof/>
        </w:rPr>
        <w:fldChar w:fldCharType="separate"/>
      </w:r>
      <w:r>
        <w:rPr>
          <w:noProof/>
        </w:rPr>
        <w:t>11</w:t>
      </w:r>
      <w:r>
        <w:rPr>
          <w:noProof/>
        </w:rPr>
        <w:fldChar w:fldCharType="end"/>
      </w:r>
    </w:p>
    <w:p w14:paraId="24340D4B" w14:textId="6128AD9E"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Bearer management requirements</w:t>
      </w:r>
      <w:r>
        <w:rPr>
          <w:noProof/>
        </w:rPr>
        <w:tab/>
      </w:r>
      <w:r>
        <w:rPr>
          <w:noProof/>
        </w:rPr>
        <w:fldChar w:fldCharType="begin"/>
      </w:r>
      <w:r>
        <w:rPr>
          <w:noProof/>
        </w:rPr>
        <w:instrText xml:space="preserve"> PAGEREF _Toc200195405 \h </w:instrText>
      </w:r>
      <w:r>
        <w:rPr>
          <w:noProof/>
        </w:rPr>
      </w:r>
      <w:r>
        <w:rPr>
          <w:noProof/>
        </w:rPr>
        <w:fldChar w:fldCharType="separate"/>
      </w:r>
      <w:r>
        <w:rPr>
          <w:noProof/>
        </w:rPr>
        <w:t>11</w:t>
      </w:r>
      <w:r>
        <w:rPr>
          <w:noProof/>
        </w:rPr>
        <w:fldChar w:fldCharType="end"/>
      </w:r>
    </w:p>
    <w:p w14:paraId="7BEEC644" w14:textId="3CF6CE78"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_Toc200195406 \h </w:instrText>
      </w:r>
      <w:r>
        <w:rPr>
          <w:noProof/>
        </w:rPr>
      </w:r>
      <w:r>
        <w:rPr>
          <w:noProof/>
        </w:rPr>
        <w:fldChar w:fldCharType="separate"/>
      </w:r>
      <w:r>
        <w:rPr>
          <w:noProof/>
        </w:rPr>
        <w:t>11</w:t>
      </w:r>
      <w:r>
        <w:rPr>
          <w:noProof/>
        </w:rPr>
        <w:fldChar w:fldCharType="end"/>
      </w:r>
    </w:p>
    <w:p w14:paraId="12391E9C" w14:textId="058F9FDB"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_Toc200195407 \h </w:instrText>
      </w:r>
      <w:r>
        <w:rPr>
          <w:noProof/>
        </w:rPr>
      </w:r>
      <w:r>
        <w:rPr>
          <w:noProof/>
        </w:rPr>
        <w:fldChar w:fldCharType="separate"/>
      </w:r>
      <w:r>
        <w:rPr>
          <w:noProof/>
        </w:rPr>
        <w:t>12</w:t>
      </w:r>
      <w:r>
        <w:rPr>
          <w:noProof/>
        </w:rPr>
        <w:fldChar w:fldCharType="end"/>
      </w:r>
    </w:p>
    <w:p w14:paraId="3457FC8C" w14:textId="7996090A"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_Toc200195408 \h </w:instrText>
      </w:r>
      <w:r>
        <w:rPr>
          <w:noProof/>
        </w:rPr>
      </w:r>
      <w:r>
        <w:rPr>
          <w:noProof/>
        </w:rPr>
        <w:fldChar w:fldCharType="separate"/>
      </w:r>
      <w:r>
        <w:rPr>
          <w:noProof/>
        </w:rPr>
        <w:t>12</w:t>
      </w:r>
      <w:r>
        <w:rPr>
          <w:noProof/>
        </w:rPr>
        <w:fldChar w:fldCharType="end"/>
      </w:r>
    </w:p>
    <w:p w14:paraId="2E805157" w14:textId="7940920C"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_Toc200195409 \h </w:instrText>
      </w:r>
      <w:r>
        <w:rPr>
          <w:noProof/>
        </w:rPr>
      </w:r>
      <w:r>
        <w:rPr>
          <w:noProof/>
        </w:rPr>
        <w:fldChar w:fldCharType="separate"/>
      </w:r>
      <w:r>
        <w:rPr>
          <w:noProof/>
        </w:rPr>
        <w:t>12</w:t>
      </w:r>
      <w:r>
        <w:rPr>
          <w:noProof/>
        </w:rPr>
        <w:fldChar w:fldCharType="end"/>
      </w:r>
    </w:p>
    <w:p w14:paraId="0BBD3F37" w14:textId="36E497E6"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_Toc200195410 \h </w:instrText>
      </w:r>
      <w:r>
        <w:rPr>
          <w:noProof/>
        </w:rPr>
      </w:r>
      <w:r>
        <w:rPr>
          <w:noProof/>
        </w:rPr>
        <w:fldChar w:fldCharType="separate"/>
      </w:r>
      <w:r>
        <w:rPr>
          <w:noProof/>
        </w:rPr>
        <w:t>12</w:t>
      </w:r>
      <w:r>
        <w:rPr>
          <w:noProof/>
        </w:rPr>
        <w:fldChar w:fldCharType="end"/>
      </w:r>
    </w:p>
    <w:p w14:paraId="762ED4D4" w14:textId="2328D8C3"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7.3.1</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General</w:t>
      </w:r>
      <w:r>
        <w:rPr>
          <w:noProof/>
        </w:rPr>
        <w:tab/>
      </w:r>
      <w:r>
        <w:rPr>
          <w:noProof/>
        </w:rPr>
        <w:fldChar w:fldCharType="begin"/>
      </w:r>
      <w:r>
        <w:rPr>
          <w:noProof/>
        </w:rPr>
        <w:instrText xml:space="preserve"> PAGEREF _Toc200195411 \h </w:instrText>
      </w:r>
      <w:r>
        <w:rPr>
          <w:noProof/>
        </w:rPr>
      </w:r>
      <w:r>
        <w:rPr>
          <w:noProof/>
        </w:rPr>
        <w:fldChar w:fldCharType="separate"/>
      </w:r>
      <w:r>
        <w:rPr>
          <w:noProof/>
        </w:rPr>
        <w:t>12</w:t>
      </w:r>
      <w:r>
        <w:rPr>
          <w:noProof/>
        </w:rPr>
        <w:fldChar w:fldCharType="end"/>
      </w:r>
    </w:p>
    <w:p w14:paraId="7DA7BD87" w14:textId="1508155B"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7.3.2</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Functional model for the signalling control plane in the IOPS mode of operation</w:t>
      </w:r>
      <w:r>
        <w:rPr>
          <w:noProof/>
        </w:rPr>
        <w:tab/>
      </w:r>
      <w:r>
        <w:rPr>
          <w:noProof/>
        </w:rPr>
        <w:fldChar w:fldCharType="begin"/>
      </w:r>
      <w:r>
        <w:rPr>
          <w:noProof/>
        </w:rPr>
        <w:instrText xml:space="preserve"> PAGEREF _Toc200195412 \h </w:instrText>
      </w:r>
      <w:r>
        <w:rPr>
          <w:noProof/>
        </w:rPr>
      </w:r>
      <w:r>
        <w:rPr>
          <w:noProof/>
        </w:rPr>
        <w:fldChar w:fldCharType="separate"/>
      </w:r>
      <w:r>
        <w:rPr>
          <w:noProof/>
        </w:rPr>
        <w:t>12</w:t>
      </w:r>
      <w:r>
        <w:rPr>
          <w:noProof/>
        </w:rPr>
        <w:fldChar w:fldCharType="end"/>
      </w:r>
    </w:p>
    <w:p w14:paraId="271ECF44" w14:textId="3FA5AE47"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7.3.3</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MCPTT functional model for the application plane in the IOPS mode of operation</w:t>
      </w:r>
      <w:r>
        <w:rPr>
          <w:noProof/>
        </w:rPr>
        <w:tab/>
      </w:r>
      <w:r>
        <w:rPr>
          <w:noProof/>
        </w:rPr>
        <w:fldChar w:fldCharType="begin"/>
      </w:r>
      <w:r>
        <w:rPr>
          <w:noProof/>
        </w:rPr>
        <w:instrText xml:space="preserve"> PAGEREF _Toc200195413 \h </w:instrText>
      </w:r>
      <w:r>
        <w:rPr>
          <w:noProof/>
        </w:rPr>
      </w:r>
      <w:r>
        <w:rPr>
          <w:noProof/>
        </w:rPr>
        <w:fldChar w:fldCharType="separate"/>
      </w:r>
      <w:r>
        <w:rPr>
          <w:noProof/>
        </w:rPr>
        <w:t>12</w:t>
      </w:r>
      <w:r>
        <w:rPr>
          <w:noProof/>
        </w:rPr>
        <w:fldChar w:fldCharType="end"/>
      </w:r>
    </w:p>
    <w:p w14:paraId="64023AD8" w14:textId="5EEA48E5"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7.3.4</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MCData functional model for the application plane in the IOPS mode of operation</w:t>
      </w:r>
      <w:r>
        <w:rPr>
          <w:noProof/>
        </w:rPr>
        <w:tab/>
      </w:r>
      <w:r>
        <w:rPr>
          <w:noProof/>
        </w:rPr>
        <w:fldChar w:fldCharType="begin"/>
      </w:r>
      <w:r>
        <w:rPr>
          <w:noProof/>
        </w:rPr>
        <w:instrText xml:space="preserve"> PAGEREF _Toc200195414 \h </w:instrText>
      </w:r>
      <w:r>
        <w:rPr>
          <w:noProof/>
        </w:rPr>
      </w:r>
      <w:r>
        <w:rPr>
          <w:noProof/>
        </w:rPr>
        <w:fldChar w:fldCharType="separate"/>
      </w:r>
      <w:r>
        <w:rPr>
          <w:noProof/>
        </w:rPr>
        <w:t>13</w:t>
      </w:r>
      <w:r>
        <w:rPr>
          <w:noProof/>
        </w:rPr>
        <w:fldChar w:fldCharType="end"/>
      </w:r>
    </w:p>
    <w:p w14:paraId="449853D3" w14:textId="471BC58D"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_Toc200195415 \h </w:instrText>
      </w:r>
      <w:r>
        <w:rPr>
          <w:noProof/>
        </w:rPr>
      </w:r>
      <w:r>
        <w:rPr>
          <w:noProof/>
        </w:rPr>
        <w:fldChar w:fldCharType="separate"/>
      </w:r>
      <w:r>
        <w:rPr>
          <w:noProof/>
        </w:rPr>
        <w:t>14</w:t>
      </w:r>
      <w:r>
        <w:rPr>
          <w:noProof/>
        </w:rPr>
        <w:fldChar w:fldCharType="end"/>
      </w:r>
    </w:p>
    <w:p w14:paraId="22D499F3" w14:textId="69310D55"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7.4.1</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Application plane</w:t>
      </w:r>
      <w:r>
        <w:rPr>
          <w:noProof/>
        </w:rPr>
        <w:tab/>
      </w:r>
      <w:r>
        <w:rPr>
          <w:noProof/>
        </w:rPr>
        <w:fldChar w:fldCharType="begin"/>
      </w:r>
      <w:r>
        <w:rPr>
          <w:noProof/>
        </w:rPr>
        <w:instrText xml:space="preserve"> PAGEREF _Toc200195416 \h </w:instrText>
      </w:r>
      <w:r>
        <w:rPr>
          <w:noProof/>
        </w:rPr>
      </w:r>
      <w:r>
        <w:rPr>
          <w:noProof/>
        </w:rPr>
        <w:fldChar w:fldCharType="separate"/>
      </w:r>
      <w:r>
        <w:rPr>
          <w:noProof/>
        </w:rPr>
        <w:t>14</w:t>
      </w:r>
      <w:r>
        <w:rPr>
          <w:noProof/>
        </w:rPr>
        <w:fldChar w:fldCharType="end"/>
      </w:r>
    </w:p>
    <w:p w14:paraId="5122C004" w14:textId="0723CED9"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_Toc200195417 \h </w:instrText>
      </w:r>
      <w:r>
        <w:rPr>
          <w:noProof/>
        </w:rPr>
      </w:r>
      <w:r>
        <w:rPr>
          <w:noProof/>
        </w:rPr>
        <w:fldChar w:fldCharType="separate"/>
      </w:r>
      <w:r>
        <w:rPr>
          <w:noProof/>
        </w:rPr>
        <w:t>14</w:t>
      </w:r>
      <w:r>
        <w:rPr>
          <w:noProof/>
        </w:rPr>
        <w:fldChar w:fldCharType="end"/>
      </w:r>
    </w:p>
    <w:p w14:paraId="3D2D30E5" w14:textId="7D4AFB47"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IOPS connectivity client</w:t>
      </w:r>
      <w:r>
        <w:rPr>
          <w:noProof/>
        </w:rPr>
        <w:tab/>
      </w:r>
      <w:r>
        <w:rPr>
          <w:noProof/>
        </w:rPr>
        <w:fldChar w:fldCharType="begin"/>
      </w:r>
      <w:r>
        <w:rPr>
          <w:noProof/>
        </w:rPr>
        <w:instrText xml:space="preserve"> PAGEREF _Toc200195418 \h </w:instrText>
      </w:r>
      <w:r>
        <w:rPr>
          <w:noProof/>
        </w:rPr>
      </w:r>
      <w:r>
        <w:rPr>
          <w:noProof/>
        </w:rPr>
        <w:fldChar w:fldCharType="separate"/>
      </w:r>
      <w:r>
        <w:rPr>
          <w:noProof/>
        </w:rPr>
        <w:t>14</w:t>
      </w:r>
      <w:r>
        <w:rPr>
          <w:noProof/>
        </w:rPr>
        <w:fldChar w:fldCharType="end"/>
      </w:r>
    </w:p>
    <w:p w14:paraId="09B99A0F" w14:textId="4B253BAE"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IOPS MC connectivity function</w:t>
      </w:r>
      <w:r>
        <w:rPr>
          <w:noProof/>
        </w:rPr>
        <w:tab/>
      </w:r>
      <w:r>
        <w:rPr>
          <w:noProof/>
        </w:rPr>
        <w:fldChar w:fldCharType="begin"/>
      </w:r>
      <w:r>
        <w:rPr>
          <w:noProof/>
        </w:rPr>
        <w:instrText xml:space="preserve"> PAGEREF _Toc200195419 \h </w:instrText>
      </w:r>
      <w:r>
        <w:rPr>
          <w:noProof/>
        </w:rPr>
      </w:r>
      <w:r>
        <w:rPr>
          <w:noProof/>
        </w:rPr>
        <w:fldChar w:fldCharType="separate"/>
      </w:r>
      <w:r>
        <w:rPr>
          <w:noProof/>
        </w:rPr>
        <w:t>14</w:t>
      </w:r>
      <w:r>
        <w:rPr>
          <w:noProof/>
        </w:rPr>
        <w:fldChar w:fldCharType="end"/>
      </w:r>
    </w:p>
    <w:p w14:paraId="3057F543" w14:textId="306FF7CE"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7.4.1.4</w:t>
      </w:r>
      <w:r>
        <w:rPr>
          <w:rFonts w:asciiTheme="minorHAnsi" w:eastAsiaTheme="minorEastAsia" w:hAnsiTheme="minorHAnsi" w:cstheme="minorBidi"/>
          <w:noProof/>
          <w:kern w:val="2"/>
          <w:sz w:val="24"/>
          <w:szCs w:val="24"/>
          <w:lang w:eastAsia="en-GB"/>
          <w14:ligatures w14:val="standardContextual"/>
        </w:rPr>
        <w:tab/>
      </w:r>
      <w:r>
        <w:rPr>
          <w:noProof/>
        </w:rPr>
        <w:t>IOPS distribution function</w:t>
      </w:r>
      <w:r>
        <w:rPr>
          <w:noProof/>
        </w:rPr>
        <w:tab/>
      </w:r>
      <w:r>
        <w:rPr>
          <w:noProof/>
        </w:rPr>
        <w:fldChar w:fldCharType="begin"/>
      </w:r>
      <w:r>
        <w:rPr>
          <w:noProof/>
        </w:rPr>
        <w:instrText xml:space="preserve"> PAGEREF _Toc200195420 \h </w:instrText>
      </w:r>
      <w:r>
        <w:rPr>
          <w:noProof/>
        </w:rPr>
      </w:r>
      <w:r>
        <w:rPr>
          <w:noProof/>
        </w:rPr>
        <w:fldChar w:fldCharType="separate"/>
      </w:r>
      <w:r>
        <w:rPr>
          <w:noProof/>
        </w:rPr>
        <w:t>15</w:t>
      </w:r>
      <w:r>
        <w:rPr>
          <w:noProof/>
        </w:rPr>
        <w:fldChar w:fldCharType="end"/>
      </w:r>
    </w:p>
    <w:p w14:paraId="3968CD94" w14:textId="4E584D1F"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7.4.1.5</w:t>
      </w:r>
      <w:r>
        <w:rPr>
          <w:rFonts w:asciiTheme="minorHAnsi" w:eastAsiaTheme="minorEastAsia" w:hAnsiTheme="minorHAnsi" w:cstheme="minorBidi"/>
          <w:noProof/>
          <w:kern w:val="2"/>
          <w:sz w:val="24"/>
          <w:szCs w:val="24"/>
          <w:lang w:eastAsia="en-GB"/>
          <w14:ligatures w14:val="standardContextual"/>
        </w:rPr>
        <w:tab/>
      </w:r>
      <w:r>
        <w:rPr>
          <w:noProof/>
        </w:rPr>
        <w:t>MC service client</w:t>
      </w:r>
      <w:r>
        <w:rPr>
          <w:noProof/>
        </w:rPr>
        <w:tab/>
      </w:r>
      <w:r>
        <w:rPr>
          <w:noProof/>
        </w:rPr>
        <w:fldChar w:fldCharType="begin"/>
      </w:r>
      <w:r>
        <w:rPr>
          <w:noProof/>
        </w:rPr>
        <w:instrText xml:space="preserve"> PAGEREF _Toc200195421 \h </w:instrText>
      </w:r>
      <w:r>
        <w:rPr>
          <w:noProof/>
        </w:rPr>
      </w:r>
      <w:r>
        <w:rPr>
          <w:noProof/>
        </w:rPr>
        <w:fldChar w:fldCharType="separate"/>
      </w:r>
      <w:r>
        <w:rPr>
          <w:noProof/>
        </w:rPr>
        <w:t>15</w:t>
      </w:r>
      <w:r>
        <w:rPr>
          <w:noProof/>
        </w:rPr>
        <w:fldChar w:fldCharType="end"/>
      </w:r>
    </w:p>
    <w:p w14:paraId="04A37020" w14:textId="1FC68459"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7.4.2</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Signalling control plane</w:t>
      </w:r>
      <w:r>
        <w:rPr>
          <w:noProof/>
        </w:rPr>
        <w:tab/>
      </w:r>
      <w:r>
        <w:rPr>
          <w:noProof/>
        </w:rPr>
        <w:fldChar w:fldCharType="begin"/>
      </w:r>
      <w:r>
        <w:rPr>
          <w:noProof/>
        </w:rPr>
        <w:instrText xml:space="preserve"> PAGEREF _Toc200195422 \h </w:instrText>
      </w:r>
      <w:r>
        <w:rPr>
          <w:noProof/>
        </w:rPr>
      </w:r>
      <w:r>
        <w:rPr>
          <w:noProof/>
        </w:rPr>
        <w:fldChar w:fldCharType="separate"/>
      </w:r>
      <w:r>
        <w:rPr>
          <w:noProof/>
        </w:rPr>
        <w:t>15</w:t>
      </w:r>
      <w:r>
        <w:rPr>
          <w:noProof/>
        </w:rPr>
        <w:fldChar w:fldCharType="end"/>
      </w:r>
    </w:p>
    <w:p w14:paraId="0D112870" w14:textId="0B7077AC"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Signalling user agent client</w:t>
      </w:r>
      <w:r>
        <w:rPr>
          <w:noProof/>
        </w:rPr>
        <w:tab/>
      </w:r>
      <w:r>
        <w:rPr>
          <w:noProof/>
        </w:rPr>
        <w:fldChar w:fldCharType="begin"/>
      </w:r>
      <w:r>
        <w:rPr>
          <w:noProof/>
        </w:rPr>
        <w:instrText xml:space="preserve"> PAGEREF _Toc200195423 \h </w:instrText>
      </w:r>
      <w:r>
        <w:rPr>
          <w:noProof/>
        </w:rPr>
      </w:r>
      <w:r>
        <w:rPr>
          <w:noProof/>
        </w:rPr>
        <w:fldChar w:fldCharType="separate"/>
      </w:r>
      <w:r>
        <w:rPr>
          <w:noProof/>
        </w:rPr>
        <w:t>15</w:t>
      </w:r>
      <w:r>
        <w:rPr>
          <w:noProof/>
        </w:rPr>
        <w:fldChar w:fldCharType="end"/>
      </w:r>
    </w:p>
    <w:p w14:paraId="6648F5A0" w14:textId="728D3450"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Signalling application server</w:t>
      </w:r>
      <w:r>
        <w:rPr>
          <w:noProof/>
        </w:rPr>
        <w:tab/>
      </w:r>
      <w:r>
        <w:rPr>
          <w:noProof/>
        </w:rPr>
        <w:fldChar w:fldCharType="begin"/>
      </w:r>
      <w:r>
        <w:rPr>
          <w:noProof/>
        </w:rPr>
        <w:instrText xml:space="preserve"> PAGEREF _Toc200195424 \h </w:instrText>
      </w:r>
      <w:r>
        <w:rPr>
          <w:noProof/>
        </w:rPr>
      </w:r>
      <w:r>
        <w:rPr>
          <w:noProof/>
        </w:rPr>
        <w:fldChar w:fldCharType="separate"/>
      </w:r>
      <w:r>
        <w:rPr>
          <w:noProof/>
        </w:rPr>
        <w:t>15</w:t>
      </w:r>
      <w:r>
        <w:rPr>
          <w:noProof/>
        </w:rPr>
        <w:fldChar w:fldCharType="end"/>
      </w:r>
    </w:p>
    <w:p w14:paraId="1803EA06" w14:textId="608C3960"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_Toc200195425 \h </w:instrText>
      </w:r>
      <w:r>
        <w:rPr>
          <w:noProof/>
        </w:rPr>
      </w:r>
      <w:r>
        <w:rPr>
          <w:noProof/>
        </w:rPr>
        <w:fldChar w:fldCharType="separate"/>
      </w:r>
      <w:r>
        <w:rPr>
          <w:noProof/>
        </w:rPr>
        <w:t>15</w:t>
      </w:r>
      <w:r>
        <w:rPr>
          <w:noProof/>
        </w:rPr>
        <w:fldChar w:fldCharType="end"/>
      </w:r>
    </w:p>
    <w:p w14:paraId="6935950F" w14:textId="4A808EC8"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7.5.1</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Application plane</w:t>
      </w:r>
      <w:r>
        <w:rPr>
          <w:noProof/>
        </w:rPr>
        <w:tab/>
      </w:r>
      <w:r>
        <w:rPr>
          <w:noProof/>
        </w:rPr>
        <w:fldChar w:fldCharType="begin"/>
      </w:r>
      <w:r>
        <w:rPr>
          <w:noProof/>
        </w:rPr>
        <w:instrText xml:space="preserve"> PAGEREF _Toc200195426 \h </w:instrText>
      </w:r>
      <w:r>
        <w:rPr>
          <w:noProof/>
        </w:rPr>
      </w:r>
      <w:r>
        <w:rPr>
          <w:noProof/>
        </w:rPr>
        <w:fldChar w:fldCharType="separate"/>
      </w:r>
      <w:r>
        <w:rPr>
          <w:noProof/>
        </w:rPr>
        <w:t>15</w:t>
      </w:r>
      <w:r>
        <w:rPr>
          <w:noProof/>
        </w:rPr>
        <w:fldChar w:fldCharType="end"/>
      </w:r>
    </w:p>
    <w:p w14:paraId="47A45915" w14:textId="4CE20DA2"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MC-IOPS-1 (between the </w:t>
      </w:r>
      <w:r>
        <w:rPr>
          <w:noProof/>
          <w:lang w:eastAsia="zh-CN"/>
        </w:rPr>
        <w:t>IOPS MC connectivity function and the IOPS connectivity client</w:t>
      </w:r>
      <w:r>
        <w:rPr>
          <w:noProof/>
        </w:rPr>
        <w:t>)</w:t>
      </w:r>
      <w:r>
        <w:rPr>
          <w:noProof/>
        </w:rPr>
        <w:tab/>
      </w:r>
      <w:r>
        <w:rPr>
          <w:noProof/>
        </w:rPr>
        <w:fldChar w:fldCharType="begin"/>
      </w:r>
      <w:r>
        <w:rPr>
          <w:noProof/>
        </w:rPr>
        <w:instrText xml:space="preserve"> PAGEREF _Toc200195427 \h </w:instrText>
      </w:r>
      <w:r>
        <w:rPr>
          <w:noProof/>
        </w:rPr>
      </w:r>
      <w:r>
        <w:rPr>
          <w:noProof/>
        </w:rPr>
        <w:fldChar w:fldCharType="separate"/>
      </w:r>
      <w:r>
        <w:rPr>
          <w:noProof/>
        </w:rPr>
        <w:t>15</w:t>
      </w:r>
      <w:r>
        <w:rPr>
          <w:noProof/>
        </w:rPr>
        <w:fldChar w:fldCharType="end"/>
      </w:r>
    </w:p>
    <w:p w14:paraId="06FA6568" w14:textId="510E4B0A"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Reference point MCPTT-IOPS-2 (between the IOPS MC connectivity function and the MCPTT client)</w:t>
      </w:r>
      <w:r>
        <w:rPr>
          <w:noProof/>
        </w:rPr>
        <w:tab/>
      </w:r>
      <w:r>
        <w:rPr>
          <w:noProof/>
        </w:rPr>
        <w:fldChar w:fldCharType="begin"/>
      </w:r>
      <w:r>
        <w:rPr>
          <w:noProof/>
        </w:rPr>
        <w:instrText xml:space="preserve"> PAGEREF _Toc200195428 \h </w:instrText>
      </w:r>
      <w:r>
        <w:rPr>
          <w:noProof/>
        </w:rPr>
      </w:r>
      <w:r>
        <w:rPr>
          <w:noProof/>
        </w:rPr>
        <w:fldChar w:fldCharType="separate"/>
      </w:r>
      <w:r>
        <w:rPr>
          <w:noProof/>
        </w:rPr>
        <w:t>15</w:t>
      </w:r>
      <w:r>
        <w:rPr>
          <w:noProof/>
        </w:rPr>
        <w:fldChar w:fldCharType="end"/>
      </w:r>
    </w:p>
    <w:p w14:paraId="4F10F40A" w14:textId="6CA9D7AA"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Reference point MCData-IOPS-2 (between the IOPS MC connectivity function and the MCData client)</w:t>
      </w:r>
      <w:r>
        <w:rPr>
          <w:noProof/>
        </w:rPr>
        <w:tab/>
      </w:r>
      <w:r>
        <w:rPr>
          <w:noProof/>
        </w:rPr>
        <w:fldChar w:fldCharType="begin"/>
      </w:r>
      <w:r>
        <w:rPr>
          <w:noProof/>
        </w:rPr>
        <w:instrText xml:space="preserve"> PAGEREF _Toc200195429 \h </w:instrText>
      </w:r>
      <w:r>
        <w:rPr>
          <w:noProof/>
        </w:rPr>
      </w:r>
      <w:r>
        <w:rPr>
          <w:noProof/>
        </w:rPr>
        <w:fldChar w:fldCharType="separate"/>
      </w:r>
      <w:r>
        <w:rPr>
          <w:noProof/>
        </w:rPr>
        <w:t>16</w:t>
      </w:r>
      <w:r>
        <w:rPr>
          <w:noProof/>
        </w:rPr>
        <w:fldChar w:fldCharType="end"/>
      </w:r>
    </w:p>
    <w:p w14:paraId="586EF262" w14:textId="58716C9D"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Reference point MCPTT-IOPS-3 (between the IOPS distribution function and the MCPTT client)</w:t>
      </w:r>
      <w:r>
        <w:rPr>
          <w:noProof/>
        </w:rPr>
        <w:tab/>
      </w:r>
      <w:r>
        <w:rPr>
          <w:noProof/>
        </w:rPr>
        <w:fldChar w:fldCharType="begin"/>
      </w:r>
      <w:r>
        <w:rPr>
          <w:noProof/>
        </w:rPr>
        <w:instrText xml:space="preserve"> PAGEREF _Toc200195430 \h </w:instrText>
      </w:r>
      <w:r>
        <w:rPr>
          <w:noProof/>
        </w:rPr>
      </w:r>
      <w:r>
        <w:rPr>
          <w:noProof/>
        </w:rPr>
        <w:fldChar w:fldCharType="separate"/>
      </w:r>
      <w:r>
        <w:rPr>
          <w:noProof/>
        </w:rPr>
        <w:t>16</w:t>
      </w:r>
      <w:r>
        <w:rPr>
          <w:noProof/>
        </w:rPr>
        <w:fldChar w:fldCharType="end"/>
      </w:r>
    </w:p>
    <w:p w14:paraId="33556FC5" w14:textId="5CCA940A"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Reference point MCData-IOPS-3 (between the IOPS distribution function and the MCData client)</w:t>
      </w:r>
      <w:r>
        <w:rPr>
          <w:noProof/>
        </w:rPr>
        <w:tab/>
      </w:r>
      <w:r>
        <w:rPr>
          <w:noProof/>
        </w:rPr>
        <w:fldChar w:fldCharType="begin"/>
      </w:r>
      <w:r>
        <w:rPr>
          <w:noProof/>
        </w:rPr>
        <w:instrText xml:space="preserve"> PAGEREF _Toc200195431 \h </w:instrText>
      </w:r>
      <w:r>
        <w:rPr>
          <w:noProof/>
        </w:rPr>
      </w:r>
      <w:r>
        <w:rPr>
          <w:noProof/>
        </w:rPr>
        <w:fldChar w:fldCharType="separate"/>
      </w:r>
      <w:r>
        <w:rPr>
          <w:noProof/>
        </w:rPr>
        <w:t>16</w:t>
      </w:r>
      <w:r>
        <w:rPr>
          <w:noProof/>
        </w:rPr>
        <w:fldChar w:fldCharType="end"/>
      </w:r>
    </w:p>
    <w:p w14:paraId="6FADAE0F" w14:textId="3E88C13C"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7.5.1.6</w:t>
      </w:r>
      <w:r>
        <w:rPr>
          <w:rFonts w:asciiTheme="minorHAnsi" w:eastAsiaTheme="minorEastAsia" w:hAnsiTheme="minorHAnsi" w:cstheme="minorBidi"/>
          <w:noProof/>
          <w:kern w:val="2"/>
          <w:sz w:val="24"/>
          <w:szCs w:val="24"/>
          <w:lang w:eastAsia="en-GB"/>
          <w14:ligatures w14:val="standardContextual"/>
        </w:rPr>
        <w:tab/>
      </w:r>
      <w:r>
        <w:rPr>
          <w:noProof/>
        </w:rPr>
        <w:t>Reference point MCPTT-IOPS-4 (between the IOPS distribution function and the MCPTT client)</w:t>
      </w:r>
      <w:r>
        <w:rPr>
          <w:noProof/>
        </w:rPr>
        <w:tab/>
      </w:r>
      <w:r>
        <w:rPr>
          <w:noProof/>
        </w:rPr>
        <w:fldChar w:fldCharType="begin"/>
      </w:r>
      <w:r>
        <w:rPr>
          <w:noProof/>
        </w:rPr>
        <w:instrText xml:space="preserve"> PAGEREF _Toc200195432 \h </w:instrText>
      </w:r>
      <w:r>
        <w:rPr>
          <w:noProof/>
        </w:rPr>
      </w:r>
      <w:r>
        <w:rPr>
          <w:noProof/>
        </w:rPr>
        <w:fldChar w:fldCharType="separate"/>
      </w:r>
      <w:r>
        <w:rPr>
          <w:noProof/>
        </w:rPr>
        <w:t>16</w:t>
      </w:r>
      <w:r>
        <w:rPr>
          <w:noProof/>
        </w:rPr>
        <w:fldChar w:fldCharType="end"/>
      </w:r>
    </w:p>
    <w:p w14:paraId="74FB58F3" w14:textId="2D0D4B9C"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7.5.1.7</w:t>
      </w:r>
      <w:r>
        <w:rPr>
          <w:rFonts w:asciiTheme="minorHAnsi" w:eastAsiaTheme="minorEastAsia" w:hAnsiTheme="minorHAnsi" w:cstheme="minorBidi"/>
          <w:noProof/>
          <w:kern w:val="2"/>
          <w:sz w:val="24"/>
          <w:szCs w:val="24"/>
          <w:lang w:eastAsia="en-GB"/>
          <w14:ligatures w14:val="standardContextual"/>
        </w:rPr>
        <w:tab/>
      </w:r>
      <w:r>
        <w:rPr>
          <w:noProof/>
        </w:rPr>
        <w:t>Reference point MCData-IOPS-4 (between the IOPS distribution function and the MCData client)</w:t>
      </w:r>
      <w:r>
        <w:rPr>
          <w:noProof/>
        </w:rPr>
        <w:tab/>
      </w:r>
      <w:r>
        <w:rPr>
          <w:noProof/>
        </w:rPr>
        <w:fldChar w:fldCharType="begin"/>
      </w:r>
      <w:r>
        <w:rPr>
          <w:noProof/>
        </w:rPr>
        <w:instrText xml:space="preserve"> PAGEREF _Toc200195433 \h </w:instrText>
      </w:r>
      <w:r>
        <w:rPr>
          <w:noProof/>
        </w:rPr>
      </w:r>
      <w:r>
        <w:rPr>
          <w:noProof/>
        </w:rPr>
        <w:fldChar w:fldCharType="separate"/>
      </w:r>
      <w:r>
        <w:rPr>
          <w:noProof/>
        </w:rPr>
        <w:t>16</w:t>
      </w:r>
      <w:r>
        <w:rPr>
          <w:noProof/>
        </w:rPr>
        <w:fldChar w:fldCharType="end"/>
      </w:r>
    </w:p>
    <w:p w14:paraId="69906ADF" w14:textId="18A26982"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MC-IOPS-5 (between the </w:t>
      </w:r>
      <w:r>
        <w:rPr>
          <w:noProof/>
          <w:lang w:eastAsia="zh-CN"/>
        </w:rPr>
        <w:t>IOPS MC connectivity function and the IOPS 3GPP system</w:t>
      </w:r>
      <w:r>
        <w:rPr>
          <w:noProof/>
        </w:rPr>
        <w:t>)</w:t>
      </w:r>
      <w:r>
        <w:rPr>
          <w:noProof/>
        </w:rPr>
        <w:tab/>
      </w:r>
      <w:r>
        <w:rPr>
          <w:noProof/>
        </w:rPr>
        <w:fldChar w:fldCharType="begin"/>
      </w:r>
      <w:r>
        <w:rPr>
          <w:noProof/>
        </w:rPr>
        <w:instrText xml:space="preserve"> PAGEREF _Toc200195434 \h </w:instrText>
      </w:r>
      <w:r>
        <w:rPr>
          <w:noProof/>
        </w:rPr>
      </w:r>
      <w:r>
        <w:rPr>
          <w:noProof/>
        </w:rPr>
        <w:fldChar w:fldCharType="separate"/>
      </w:r>
      <w:r>
        <w:rPr>
          <w:noProof/>
        </w:rPr>
        <w:t>16</w:t>
      </w:r>
      <w:r>
        <w:rPr>
          <w:noProof/>
        </w:rPr>
        <w:fldChar w:fldCharType="end"/>
      </w:r>
    </w:p>
    <w:p w14:paraId="6460CBF2" w14:textId="79F96A62"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MC-IOPS-6 (between the </w:t>
      </w:r>
      <w:r>
        <w:rPr>
          <w:noProof/>
          <w:lang w:eastAsia="zh-CN"/>
        </w:rPr>
        <w:t>IOPS MC connectivity function and the IOPS 3GPP system</w:t>
      </w:r>
      <w:r>
        <w:rPr>
          <w:noProof/>
        </w:rPr>
        <w:t>)</w:t>
      </w:r>
      <w:r>
        <w:rPr>
          <w:noProof/>
        </w:rPr>
        <w:tab/>
      </w:r>
      <w:r>
        <w:rPr>
          <w:noProof/>
        </w:rPr>
        <w:fldChar w:fldCharType="begin"/>
      </w:r>
      <w:r>
        <w:rPr>
          <w:noProof/>
        </w:rPr>
        <w:instrText xml:space="preserve"> PAGEREF _Toc200195435 \h </w:instrText>
      </w:r>
      <w:r>
        <w:rPr>
          <w:noProof/>
        </w:rPr>
      </w:r>
      <w:r>
        <w:rPr>
          <w:noProof/>
        </w:rPr>
        <w:fldChar w:fldCharType="separate"/>
      </w:r>
      <w:r>
        <w:rPr>
          <w:noProof/>
        </w:rPr>
        <w:t>16</w:t>
      </w:r>
      <w:r>
        <w:rPr>
          <w:noProof/>
        </w:rPr>
        <w:fldChar w:fldCharType="end"/>
      </w:r>
    </w:p>
    <w:p w14:paraId="707CE212" w14:textId="3769AE94"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7.5.2</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Signalling control plane</w:t>
      </w:r>
      <w:r>
        <w:rPr>
          <w:noProof/>
        </w:rPr>
        <w:tab/>
      </w:r>
      <w:r>
        <w:rPr>
          <w:noProof/>
        </w:rPr>
        <w:fldChar w:fldCharType="begin"/>
      </w:r>
      <w:r>
        <w:rPr>
          <w:noProof/>
        </w:rPr>
        <w:instrText xml:space="preserve"> PAGEREF _Toc200195436 \h </w:instrText>
      </w:r>
      <w:r>
        <w:rPr>
          <w:noProof/>
        </w:rPr>
      </w:r>
      <w:r>
        <w:rPr>
          <w:noProof/>
        </w:rPr>
        <w:fldChar w:fldCharType="separate"/>
      </w:r>
      <w:r>
        <w:rPr>
          <w:noProof/>
        </w:rPr>
        <w:t>17</w:t>
      </w:r>
      <w:r>
        <w:rPr>
          <w:noProof/>
        </w:rPr>
        <w:fldChar w:fldCharType="end"/>
      </w:r>
    </w:p>
    <w:p w14:paraId="01F9C09B" w14:textId="6ABA31E3"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MC-IOPS-X1 (between the </w:t>
      </w:r>
      <w:r>
        <w:rPr>
          <w:noProof/>
          <w:lang w:eastAsia="zh-CN"/>
        </w:rPr>
        <w:t>signalling application server and the signalling user agent client</w:t>
      </w:r>
      <w:r>
        <w:rPr>
          <w:noProof/>
        </w:rPr>
        <w:t>)</w:t>
      </w:r>
      <w:r>
        <w:rPr>
          <w:noProof/>
        </w:rPr>
        <w:tab/>
      </w:r>
      <w:r>
        <w:rPr>
          <w:noProof/>
        </w:rPr>
        <w:fldChar w:fldCharType="begin"/>
      </w:r>
      <w:r>
        <w:rPr>
          <w:noProof/>
        </w:rPr>
        <w:instrText xml:space="preserve"> PAGEREF _Toc200195437 \h </w:instrText>
      </w:r>
      <w:r>
        <w:rPr>
          <w:noProof/>
        </w:rPr>
      </w:r>
      <w:r>
        <w:rPr>
          <w:noProof/>
        </w:rPr>
        <w:fldChar w:fldCharType="separate"/>
      </w:r>
      <w:r>
        <w:rPr>
          <w:noProof/>
        </w:rPr>
        <w:t>17</w:t>
      </w:r>
      <w:r>
        <w:rPr>
          <w:noProof/>
        </w:rPr>
        <w:fldChar w:fldCharType="end"/>
      </w:r>
    </w:p>
    <w:p w14:paraId="655EBBB8" w14:textId="1AA56A13"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_Toc200195438 \h </w:instrText>
      </w:r>
      <w:r>
        <w:rPr>
          <w:noProof/>
        </w:rPr>
      </w:r>
      <w:r>
        <w:rPr>
          <w:noProof/>
        </w:rPr>
        <w:fldChar w:fldCharType="separate"/>
      </w:r>
      <w:r>
        <w:rPr>
          <w:noProof/>
        </w:rPr>
        <w:t>17</w:t>
      </w:r>
      <w:r>
        <w:rPr>
          <w:noProof/>
        </w:rPr>
        <w:fldChar w:fldCharType="end"/>
      </w:r>
    </w:p>
    <w:p w14:paraId="7E5471A3" w14:textId="135C39C5"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_Toc200195439 \h </w:instrText>
      </w:r>
      <w:r>
        <w:rPr>
          <w:noProof/>
        </w:rPr>
      </w:r>
      <w:r>
        <w:rPr>
          <w:noProof/>
        </w:rPr>
        <w:fldChar w:fldCharType="separate"/>
      </w:r>
      <w:r>
        <w:rPr>
          <w:noProof/>
        </w:rPr>
        <w:t>17</w:t>
      </w:r>
      <w:r>
        <w:rPr>
          <w:noProof/>
        </w:rPr>
        <w:fldChar w:fldCharType="end"/>
      </w:r>
    </w:p>
    <w:p w14:paraId="08986B5C" w14:textId="6EDCFA0F"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MC user</w:t>
      </w:r>
      <w:r>
        <w:rPr>
          <w:noProof/>
        </w:rPr>
        <w:t xml:space="preserve"> identity (IOPS </w:t>
      </w:r>
      <w:r>
        <w:rPr>
          <w:noProof/>
          <w:lang w:eastAsia="zh-CN"/>
        </w:rPr>
        <w:t xml:space="preserve">MC </w:t>
      </w:r>
      <w:r>
        <w:rPr>
          <w:noProof/>
        </w:rPr>
        <w:t>ID)</w:t>
      </w:r>
      <w:r>
        <w:rPr>
          <w:noProof/>
        </w:rPr>
        <w:tab/>
      </w:r>
      <w:r>
        <w:rPr>
          <w:noProof/>
        </w:rPr>
        <w:fldChar w:fldCharType="begin"/>
      </w:r>
      <w:r>
        <w:rPr>
          <w:noProof/>
        </w:rPr>
        <w:instrText xml:space="preserve"> PAGEREF _Toc200195440 \h </w:instrText>
      </w:r>
      <w:r>
        <w:rPr>
          <w:noProof/>
        </w:rPr>
      </w:r>
      <w:r>
        <w:rPr>
          <w:noProof/>
        </w:rPr>
        <w:fldChar w:fldCharType="separate"/>
      </w:r>
      <w:r>
        <w:rPr>
          <w:noProof/>
        </w:rPr>
        <w:t>17</w:t>
      </w:r>
      <w:r>
        <w:rPr>
          <w:noProof/>
        </w:rPr>
        <w:fldChar w:fldCharType="end"/>
      </w:r>
    </w:p>
    <w:p w14:paraId="5A5B66B0" w14:textId="34B6B48A"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_Toc200195441 \h </w:instrText>
      </w:r>
      <w:r>
        <w:rPr>
          <w:noProof/>
        </w:rPr>
      </w:r>
      <w:r>
        <w:rPr>
          <w:noProof/>
        </w:rPr>
        <w:fldChar w:fldCharType="separate"/>
      </w:r>
      <w:r>
        <w:rPr>
          <w:noProof/>
        </w:rPr>
        <w:t>17</w:t>
      </w:r>
      <w:r>
        <w:rPr>
          <w:noProof/>
        </w:rPr>
        <w:fldChar w:fldCharType="end"/>
      </w:r>
    </w:p>
    <w:p w14:paraId="7F7F459A" w14:textId="5A768EC8"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MC service user</w:t>
      </w:r>
      <w:r>
        <w:rPr>
          <w:noProof/>
        </w:rPr>
        <w:t xml:space="preserve"> identity (IOPS </w:t>
      </w:r>
      <w:r>
        <w:rPr>
          <w:noProof/>
          <w:lang w:eastAsia="zh-CN"/>
        </w:rPr>
        <w:t xml:space="preserve">MC service </w:t>
      </w:r>
      <w:r>
        <w:rPr>
          <w:noProof/>
        </w:rPr>
        <w:t>ID)</w:t>
      </w:r>
      <w:r>
        <w:rPr>
          <w:noProof/>
        </w:rPr>
        <w:tab/>
      </w:r>
      <w:r>
        <w:rPr>
          <w:noProof/>
        </w:rPr>
        <w:fldChar w:fldCharType="begin"/>
      </w:r>
      <w:r>
        <w:rPr>
          <w:noProof/>
        </w:rPr>
        <w:instrText xml:space="preserve"> PAGEREF _Toc200195442 \h </w:instrText>
      </w:r>
      <w:r>
        <w:rPr>
          <w:noProof/>
        </w:rPr>
      </w:r>
      <w:r>
        <w:rPr>
          <w:noProof/>
        </w:rPr>
        <w:fldChar w:fldCharType="separate"/>
      </w:r>
      <w:r>
        <w:rPr>
          <w:noProof/>
        </w:rPr>
        <w:t>17</w:t>
      </w:r>
      <w:r>
        <w:rPr>
          <w:noProof/>
        </w:rPr>
        <w:fldChar w:fldCharType="end"/>
      </w:r>
    </w:p>
    <w:p w14:paraId="509E12B7" w14:textId="263FFEE2"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_Toc200195443 \h </w:instrText>
      </w:r>
      <w:r>
        <w:rPr>
          <w:noProof/>
        </w:rPr>
      </w:r>
      <w:r>
        <w:rPr>
          <w:noProof/>
        </w:rPr>
        <w:fldChar w:fldCharType="separate"/>
      </w:r>
      <w:r>
        <w:rPr>
          <w:noProof/>
        </w:rPr>
        <w:t>17</w:t>
      </w:r>
      <w:r>
        <w:rPr>
          <w:noProof/>
        </w:rPr>
        <w:fldChar w:fldCharType="end"/>
      </w:r>
    </w:p>
    <w:p w14:paraId="5B40D45D" w14:textId="0468CAC2"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 xml:space="preserve">MC service </w:t>
      </w:r>
      <w:r>
        <w:rPr>
          <w:noProof/>
        </w:rPr>
        <w:t xml:space="preserve">group identity (IOPS </w:t>
      </w:r>
      <w:r>
        <w:rPr>
          <w:noProof/>
          <w:lang w:eastAsia="zh-CN"/>
        </w:rPr>
        <w:t xml:space="preserve">MC service </w:t>
      </w:r>
      <w:r>
        <w:rPr>
          <w:noProof/>
        </w:rPr>
        <w:t>group ID)</w:t>
      </w:r>
      <w:r>
        <w:rPr>
          <w:noProof/>
        </w:rPr>
        <w:tab/>
      </w:r>
      <w:r>
        <w:rPr>
          <w:noProof/>
        </w:rPr>
        <w:fldChar w:fldCharType="begin"/>
      </w:r>
      <w:r>
        <w:rPr>
          <w:noProof/>
        </w:rPr>
        <w:instrText xml:space="preserve"> PAGEREF _Toc200195444 \h </w:instrText>
      </w:r>
      <w:r>
        <w:rPr>
          <w:noProof/>
        </w:rPr>
      </w:r>
      <w:r>
        <w:rPr>
          <w:noProof/>
        </w:rPr>
        <w:fldChar w:fldCharType="separate"/>
      </w:r>
      <w:r>
        <w:rPr>
          <w:noProof/>
        </w:rPr>
        <w:t>17</w:t>
      </w:r>
      <w:r>
        <w:rPr>
          <w:noProof/>
        </w:rPr>
        <w:fldChar w:fldCharType="end"/>
      </w:r>
    </w:p>
    <w:p w14:paraId="611FE47A" w14:textId="192C26C3"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_Toc200195445 \h </w:instrText>
      </w:r>
      <w:r>
        <w:rPr>
          <w:noProof/>
        </w:rPr>
      </w:r>
      <w:r>
        <w:rPr>
          <w:noProof/>
        </w:rPr>
        <w:fldChar w:fldCharType="separate"/>
      </w:r>
      <w:r>
        <w:rPr>
          <w:noProof/>
        </w:rPr>
        <w:t>17</w:t>
      </w:r>
      <w:r>
        <w:rPr>
          <w:noProof/>
        </w:rPr>
        <w:fldChar w:fldCharType="end"/>
      </w:r>
    </w:p>
    <w:p w14:paraId="1F8CFD5B" w14:textId="1CAE8AFF"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 xml:space="preserve">MC service </w:t>
      </w:r>
      <w:r>
        <w:rPr>
          <w:noProof/>
        </w:rPr>
        <w:t>group ID management (IP connectivity functionality)</w:t>
      </w:r>
      <w:r>
        <w:rPr>
          <w:noProof/>
        </w:rPr>
        <w:tab/>
      </w:r>
      <w:r>
        <w:rPr>
          <w:noProof/>
        </w:rPr>
        <w:fldChar w:fldCharType="begin"/>
      </w:r>
      <w:r>
        <w:rPr>
          <w:noProof/>
        </w:rPr>
        <w:instrText xml:space="preserve"> PAGEREF _Toc200195446 \h </w:instrText>
      </w:r>
      <w:r>
        <w:rPr>
          <w:noProof/>
        </w:rPr>
      </w:r>
      <w:r>
        <w:rPr>
          <w:noProof/>
        </w:rPr>
        <w:fldChar w:fldCharType="separate"/>
      </w:r>
      <w:r>
        <w:rPr>
          <w:noProof/>
        </w:rPr>
        <w:t>17</w:t>
      </w:r>
      <w:r>
        <w:rPr>
          <w:noProof/>
        </w:rPr>
        <w:fldChar w:fldCharType="end"/>
      </w:r>
    </w:p>
    <w:p w14:paraId="7EE04826" w14:textId="5A77192E"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_Toc200195447 \h </w:instrText>
      </w:r>
      <w:r>
        <w:rPr>
          <w:noProof/>
        </w:rPr>
      </w:r>
      <w:r>
        <w:rPr>
          <w:noProof/>
        </w:rPr>
        <w:fldChar w:fldCharType="separate"/>
      </w:r>
      <w:r>
        <w:rPr>
          <w:noProof/>
        </w:rPr>
        <w:t>18</w:t>
      </w:r>
      <w:r>
        <w:rPr>
          <w:noProof/>
        </w:rPr>
        <w:fldChar w:fldCharType="end"/>
      </w:r>
    </w:p>
    <w:p w14:paraId="7D3CCD91" w14:textId="1267FD34"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_Toc200195448 \h </w:instrText>
      </w:r>
      <w:r>
        <w:rPr>
          <w:noProof/>
        </w:rPr>
      </w:r>
      <w:r>
        <w:rPr>
          <w:noProof/>
        </w:rPr>
        <w:fldChar w:fldCharType="separate"/>
      </w:r>
      <w:r>
        <w:rPr>
          <w:noProof/>
        </w:rPr>
        <w:t>18</w:t>
      </w:r>
      <w:r>
        <w:rPr>
          <w:noProof/>
        </w:rPr>
        <w:fldChar w:fldCharType="end"/>
      </w:r>
    </w:p>
    <w:p w14:paraId="20A725F2" w14:textId="676EA2AD"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IOPS architectural model diagram</w:t>
      </w:r>
      <w:r>
        <w:rPr>
          <w:noProof/>
        </w:rPr>
        <w:tab/>
      </w:r>
      <w:r>
        <w:rPr>
          <w:noProof/>
        </w:rPr>
        <w:fldChar w:fldCharType="begin"/>
      </w:r>
      <w:r>
        <w:rPr>
          <w:noProof/>
        </w:rPr>
        <w:instrText xml:space="preserve"> PAGEREF _Toc200195449 \h </w:instrText>
      </w:r>
      <w:r>
        <w:rPr>
          <w:noProof/>
        </w:rPr>
      </w:r>
      <w:r>
        <w:rPr>
          <w:noProof/>
        </w:rPr>
        <w:fldChar w:fldCharType="separate"/>
      </w:r>
      <w:r>
        <w:rPr>
          <w:noProof/>
        </w:rPr>
        <w:t>18</w:t>
      </w:r>
      <w:r>
        <w:rPr>
          <w:noProof/>
        </w:rPr>
        <w:fldChar w:fldCharType="end"/>
      </w:r>
    </w:p>
    <w:p w14:paraId="4767688A" w14:textId="4D735EE8"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IOPS application services support layer</w:t>
      </w:r>
      <w:r>
        <w:rPr>
          <w:noProof/>
        </w:rPr>
        <w:tab/>
      </w:r>
      <w:r>
        <w:rPr>
          <w:noProof/>
        </w:rPr>
        <w:fldChar w:fldCharType="begin"/>
      </w:r>
      <w:r>
        <w:rPr>
          <w:noProof/>
        </w:rPr>
        <w:instrText xml:space="preserve"> PAGEREF _Toc200195450 \h </w:instrText>
      </w:r>
      <w:r>
        <w:rPr>
          <w:noProof/>
        </w:rPr>
      </w:r>
      <w:r>
        <w:rPr>
          <w:noProof/>
        </w:rPr>
        <w:fldChar w:fldCharType="separate"/>
      </w:r>
      <w:r>
        <w:rPr>
          <w:noProof/>
        </w:rPr>
        <w:t>19</w:t>
      </w:r>
      <w:r>
        <w:rPr>
          <w:noProof/>
        </w:rPr>
        <w:fldChar w:fldCharType="end"/>
      </w:r>
    </w:p>
    <w:p w14:paraId="652255BD" w14:textId="0AAD5048"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IOPS 3GPP system</w:t>
      </w:r>
      <w:r>
        <w:rPr>
          <w:noProof/>
        </w:rPr>
        <w:tab/>
      </w:r>
      <w:r>
        <w:rPr>
          <w:noProof/>
        </w:rPr>
        <w:fldChar w:fldCharType="begin"/>
      </w:r>
      <w:r>
        <w:rPr>
          <w:noProof/>
        </w:rPr>
        <w:instrText xml:space="preserve"> PAGEREF _Toc200195451 \h </w:instrText>
      </w:r>
      <w:r>
        <w:rPr>
          <w:noProof/>
        </w:rPr>
      </w:r>
      <w:r>
        <w:rPr>
          <w:noProof/>
        </w:rPr>
        <w:fldChar w:fldCharType="separate"/>
      </w:r>
      <w:r>
        <w:rPr>
          <w:noProof/>
        </w:rPr>
        <w:t>19</w:t>
      </w:r>
      <w:r>
        <w:rPr>
          <w:noProof/>
        </w:rPr>
        <w:fldChar w:fldCharType="end"/>
      </w:r>
    </w:p>
    <w:p w14:paraId="71402B2B" w14:textId="29A7B256"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_Toc200195452 \h </w:instrText>
      </w:r>
      <w:r>
        <w:rPr>
          <w:noProof/>
        </w:rPr>
      </w:r>
      <w:r>
        <w:rPr>
          <w:noProof/>
        </w:rPr>
        <w:fldChar w:fldCharType="separate"/>
      </w:r>
      <w:r>
        <w:rPr>
          <w:noProof/>
        </w:rPr>
        <w:t>19</w:t>
      </w:r>
      <w:r>
        <w:rPr>
          <w:noProof/>
        </w:rPr>
        <w:fldChar w:fldCharType="end"/>
      </w:r>
    </w:p>
    <w:p w14:paraId="45C505F5" w14:textId="12F0686D"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_Toc200195453 \h </w:instrText>
      </w:r>
      <w:r>
        <w:rPr>
          <w:noProof/>
        </w:rPr>
      </w:r>
      <w:r>
        <w:rPr>
          <w:noProof/>
        </w:rPr>
        <w:fldChar w:fldCharType="separate"/>
      </w:r>
      <w:r>
        <w:rPr>
          <w:noProof/>
        </w:rPr>
        <w:t>19</w:t>
      </w:r>
      <w:r>
        <w:rPr>
          <w:noProof/>
        </w:rPr>
        <w:fldChar w:fldCharType="end"/>
      </w:r>
    </w:p>
    <w:p w14:paraId="3282733A" w14:textId="15227E12"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_Toc200195454 \h </w:instrText>
      </w:r>
      <w:r>
        <w:rPr>
          <w:noProof/>
        </w:rPr>
      </w:r>
      <w:r>
        <w:rPr>
          <w:noProof/>
        </w:rPr>
        <w:fldChar w:fldCharType="separate"/>
      </w:r>
      <w:r>
        <w:rPr>
          <w:noProof/>
        </w:rPr>
        <w:t>20</w:t>
      </w:r>
      <w:r>
        <w:rPr>
          <w:noProof/>
        </w:rPr>
        <w:fldChar w:fldCharType="end"/>
      </w:r>
    </w:p>
    <w:p w14:paraId="518B4F23" w14:textId="5C7A2E4A"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10.1</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User authentication in the IOPS mode of operation</w:t>
      </w:r>
      <w:r>
        <w:rPr>
          <w:noProof/>
        </w:rPr>
        <w:tab/>
      </w:r>
      <w:r>
        <w:rPr>
          <w:noProof/>
        </w:rPr>
        <w:fldChar w:fldCharType="begin"/>
      </w:r>
      <w:r>
        <w:rPr>
          <w:noProof/>
        </w:rPr>
        <w:instrText xml:space="preserve"> PAGEREF _Toc200195455 \h </w:instrText>
      </w:r>
      <w:r>
        <w:rPr>
          <w:noProof/>
        </w:rPr>
      </w:r>
      <w:r>
        <w:rPr>
          <w:noProof/>
        </w:rPr>
        <w:fldChar w:fldCharType="separate"/>
      </w:r>
      <w:r>
        <w:rPr>
          <w:noProof/>
        </w:rPr>
        <w:t>20</w:t>
      </w:r>
      <w:r>
        <w:rPr>
          <w:noProof/>
        </w:rPr>
        <w:fldChar w:fldCharType="end"/>
      </w:r>
    </w:p>
    <w:p w14:paraId="6867CE19" w14:textId="0B721382"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_Toc200195456 \h </w:instrText>
      </w:r>
      <w:r>
        <w:rPr>
          <w:noProof/>
        </w:rPr>
      </w:r>
      <w:r>
        <w:rPr>
          <w:noProof/>
        </w:rPr>
        <w:fldChar w:fldCharType="separate"/>
      </w:r>
      <w:r>
        <w:rPr>
          <w:noProof/>
        </w:rPr>
        <w:t>20</w:t>
      </w:r>
      <w:r>
        <w:rPr>
          <w:noProof/>
        </w:rPr>
        <w:fldChar w:fldCharType="end"/>
      </w:r>
    </w:p>
    <w:p w14:paraId="715A93DC" w14:textId="28BC71F2"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_Toc200195457 \h </w:instrText>
      </w:r>
      <w:r>
        <w:rPr>
          <w:noProof/>
        </w:rPr>
      </w:r>
      <w:r>
        <w:rPr>
          <w:noProof/>
        </w:rPr>
        <w:fldChar w:fldCharType="separate"/>
      </w:r>
      <w:r>
        <w:rPr>
          <w:noProof/>
        </w:rPr>
        <w:t>20</w:t>
      </w:r>
      <w:r>
        <w:rPr>
          <w:noProof/>
        </w:rPr>
        <w:fldChar w:fldCharType="end"/>
      </w:r>
    </w:p>
    <w:p w14:paraId="3AE745A6" w14:textId="6848E01A"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10.2</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IOPS discovery (IP connectivity functionality)</w:t>
      </w:r>
      <w:r>
        <w:rPr>
          <w:noProof/>
        </w:rPr>
        <w:tab/>
      </w:r>
      <w:r>
        <w:rPr>
          <w:noProof/>
        </w:rPr>
        <w:fldChar w:fldCharType="begin"/>
      </w:r>
      <w:r>
        <w:rPr>
          <w:noProof/>
        </w:rPr>
        <w:instrText xml:space="preserve"> PAGEREF _Toc200195458 \h </w:instrText>
      </w:r>
      <w:r>
        <w:rPr>
          <w:noProof/>
        </w:rPr>
      </w:r>
      <w:r>
        <w:rPr>
          <w:noProof/>
        </w:rPr>
        <w:fldChar w:fldCharType="separate"/>
      </w:r>
      <w:r>
        <w:rPr>
          <w:noProof/>
        </w:rPr>
        <w:t>20</w:t>
      </w:r>
      <w:r>
        <w:rPr>
          <w:noProof/>
        </w:rPr>
        <w:fldChar w:fldCharType="end"/>
      </w:r>
    </w:p>
    <w:p w14:paraId="5567CC57" w14:textId="44C494AE"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_Toc200195459 \h </w:instrText>
      </w:r>
      <w:r>
        <w:rPr>
          <w:noProof/>
        </w:rPr>
      </w:r>
      <w:r>
        <w:rPr>
          <w:noProof/>
        </w:rPr>
        <w:fldChar w:fldCharType="separate"/>
      </w:r>
      <w:r>
        <w:rPr>
          <w:noProof/>
        </w:rPr>
        <w:t>20</w:t>
      </w:r>
      <w:r>
        <w:rPr>
          <w:noProof/>
        </w:rPr>
        <w:fldChar w:fldCharType="end"/>
      </w:r>
    </w:p>
    <w:p w14:paraId="0A171A0C" w14:textId="4C300060"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_Toc200195460 \h </w:instrText>
      </w:r>
      <w:r>
        <w:rPr>
          <w:noProof/>
        </w:rPr>
      </w:r>
      <w:r>
        <w:rPr>
          <w:noProof/>
        </w:rPr>
        <w:fldChar w:fldCharType="separate"/>
      </w:r>
      <w:r>
        <w:rPr>
          <w:noProof/>
        </w:rPr>
        <w:t>20</w:t>
      </w:r>
      <w:r>
        <w:rPr>
          <w:noProof/>
        </w:rPr>
        <w:fldChar w:fldCharType="end"/>
      </w:r>
    </w:p>
    <w:p w14:paraId="334EFC2D" w14:textId="4BCF32FE"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IP connectivity request</w:t>
      </w:r>
      <w:r>
        <w:rPr>
          <w:noProof/>
        </w:rPr>
        <w:tab/>
      </w:r>
      <w:r>
        <w:rPr>
          <w:noProof/>
        </w:rPr>
        <w:fldChar w:fldCharType="begin"/>
      </w:r>
      <w:r>
        <w:rPr>
          <w:noProof/>
        </w:rPr>
        <w:instrText xml:space="preserve"> PAGEREF _Toc200195461 \h </w:instrText>
      </w:r>
      <w:r>
        <w:rPr>
          <w:noProof/>
        </w:rPr>
      </w:r>
      <w:r>
        <w:rPr>
          <w:noProof/>
        </w:rPr>
        <w:fldChar w:fldCharType="separate"/>
      </w:r>
      <w:r>
        <w:rPr>
          <w:noProof/>
        </w:rPr>
        <w:t>20</w:t>
      </w:r>
      <w:r>
        <w:rPr>
          <w:noProof/>
        </w:rPr>
        <w:fldChar w:fldCharType="end"/>
      </w:r>
    </w:p>
    <w:p w14:paraId="782D1E90" w14:textId="6711C8C8"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IP connectivity response</w:t>
      </w:r>
      <w:r>
        <w:rPr>
          <w:noProof/>
        </w:rPr>
        <w:tab/>
      </w:r>
      <w:r>
        <w:rPr>
          <w:noProof/>
        </w:rPr>
        <w:fldChar w:fldCharType="begin"/>
      </w:r>
      <w:r>
        <w:rPr>
          <w:noProof/>
        </w:rPr>
        <w:instrText xml:space="preserve"> PAGEREF _Toc200195462 \h </w:instrText>
      </w:r>
      <w:r>
        <w:rPr>
          <w:noProof/>
        </w:rPr>
      </w:r>
      <w:r>
        <w:rPr>
          <w:noProof/>
        </w:rPr>
        <w:fldChar w:fldCharType="separate"/>
      </w:r>
      <w:r>
        <w:rPr>
          <w:noProof/>
        </w:rPr>
        <w:t>21</w:t>
      </w:r>
      <w:r>
        <w:rPr>
          <w:noProof/>
        </w:rPr>
        <w:fldChar w:fldCharType="end"/>
      </w:r>
    </w:p>
    <w:p w14:paraId="75FA80CE" w14:textId="74C85142"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IOPS discovery request</w:t>
      </w:r>
      <w:r>
        <w:rPr>
          <w:noProof/>
        </w:rPr>
        <w:tab/>
      </w:r>
      <w:r>
        <w:rPr>
          <w:noProof/>
        </w:rPr>
        <w:fldChar w:fldCharType="begin"/>
      </w:r>
      <w:r>
        <w:rPr>
          <w:noProof/>
        </w:rPr>
        <w:instrText xml:space="preserve"> PAGEREF _Toc200195463 \h </w:instrText>
      </w:r>
      <w:r>
        <w:rPr>
          <w:noProof/>
        </w:rPr>
      </w:r>
      <w:r>
        <w:rPr>
          <w:noProof/>
        </w:rPr>
        <w:fldChar w:fldCharType="separate"/>
      </w:r>
      <w:r>
        <w:rPr>
          <w:noProof/>
        </w:rPr>
        <w:t>21</w:t>
      </w:r>
      <w:r>
        <w:rPr>
          <w:noProof/>
        </w:rPr>
        <w:fldChar w:fldCharType="end"/>
      </w:r>
    </w:p>
    <w:p w14:paraId="262C60D7" w14:textId="33B9E4F8"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IOPS discovery response</w:t>
      </w:r>
      <w:r>
        <w:rPr>
          <w:noProof/>
        </w:rPr>
        <w:tab/>
      </w:r>
      <w:r>
        <w:rPr>
          <w:noProof/>
        </w:rPr>
        <w:fldChar w:fldCharType="begin"/>
      </w:r>
      <w:r>
        <w:rPr>
          <w:noProof/>
        </w:rPr>
        <w:instrText xml:space="preserve"> PAGEREF _Toc200195464 \h </w:instrText>
      </w:r>
      <w:r>
        <w:rPr>
          <w:noProof/>
        </w:rPr>
      </w:r>
      <w:r>
        <w:rPr>
          <w:noProof/>
        </w:rPr>
        <w:fldChar w:fldCharType="separate"/>
      </w:r>
      <w:r>
        <w:rPr>
          <w:noProof/>
        </w:rPr>
        <w:t>21</w:t>
      </w:r>
      <w:r>
        <w:rPr>
          <w:noProof/>
        </w:rPr>
        <w:fldChar w:fldCharType="end"/>
      </w:r>
    </w:p>
    <w:p w14:paraId="0F8BD147" w14:textId="4CD067AC"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_Toc200195465 \h </w:instrText>
      </w:r>
      <w:r>
        <w:rPr>
          <w:noProof/>
        </w:rPr>
      </w:r>
      <w:r>
        <w:rPr>
          <w:noProof/>
        </w:rPr>
        <w:fldChar w:fldCharType="separate"/>
      </w:r>
      <w:r>
        <w:rPr>
          <w:noProof/>
        </w:rPr>
        <w:t>22</w:t>
      </w:r>
      <w:r>
        <w:rPr>
          <w:noProof/>
        </w:rPr>
        <w:fldChar w:fldCharType="end"/>
      </w:r>
    </w:p>
    <w:p w14:paraId="01E85AFA" w14:textId="1F8644DD"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10.3</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IOPS subscription and notification (IP connectivity functionality)</w:t>
      </w:r>
      <w:r>
        <w:rPr>
          <w:noProof/>
        </w:rPr>
        <w:tab/>
      </w:r>
      <w:r>
        <w:rPr>
          <w:noProof/>
        </w:rPr>
        <w:fldChar w:fldCharType="begin"/>
      </w:r>
      <w:r>
        <w:rPr>
          <w:noProof/>
        </w:rPr>
        <w:instrText xml:space="preserve"> PAGEREF _Toc200195466 \h </w:instrText>
      </w:r>
      <w:r>
        <w:rPr>
          <w:noProof/>
        </w:rPr>
      </w:r>
      <w:r>
        <w:rPr>
          <w:noProof/>
        </w:rPr>
        <w:fldChar w:fldCharType="separate"/>
      </w:r>
      <w:r>
        <w:rPr>
          <w:noProof/>
        </w:rPr>
        <w:t>24</w:t>
      </w:r>
      <w:r>
        <w:rPr>
          <w:noProof/>
        </w:rPr>
        <w:fldChar w:fldCharType="end"/>
      </w:r>
    </w:p>
    <w:p w14:paraId="49F6D58D" w14:textId="17E21483"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_Toc200195467 \h </w:instrText>
      </w:r>
      <w:r>
        <w:rPr>
          <w:noProof/>
        </w:rPr>
      </w:r>
      <w:r>
        <w:rPr>
          <w:noProof/>
        </w:rPr>
        <w:fldChar w:fldCharType="separate"/>
      </w:r>
      <w:r>
        <w:rPr>
          <w:noProof/>
        </w:rPr>
        <w:t>24</w:t>
      </w:r>
      <w:r>
        <w:rPr>
          <w:noProof/>
        </w:rPr>
        <w:fldChar w:fldCharType="end"/>
      </w:r>
    </w:p>
    <w:p w14:paraId="1D6B6CED" w14:textId="48955747"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_Toc200195468 \h </w:instrText>
      </w:r>
      <w:r>
        <w:rPr>
          <w:noProof/>
        </w:rPr>
      </w:r>
      <w:r>
        <w:rPr>
          <w:noProof/>
        </w:rPr>
        <w:fldChar w:fldCharType="separate"/>
      </w:r>
      <w:r>
        <w:rPr>
          <w:noProof/>
        </w:rPr>
        <w:t>24</w:t>
      </w:r>
      <w:r>
        <w:rPr>
          <w:noProof/>
        </w:rPr>
        <w:fldChar w:fldCharType="end"/>
      </w:r>
    </w:p>
    <w:p w14:paraId="3D3E7D64" w14:textId="4DB11C44"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IP connectivity subscribe request</w:t>
      </w:r>
      <w:r>
        <w:rPr>
          <w:noProof/>
        </w:rPr>
        <w:tab/>
      </w:r>
      <w:r>
        <w:rPr>
          <w:noProof/>
        </w:rPr>
        <w:fldChar w:fldCharType="begin"/>
      </w:r>
      <w:r>
        <w:rPr>
          <w:noProof/>
        </w:rPr>
        <w:instrText xml:space="preserve"> PAGEREF _Toc200195469 \h </w:instrText>
      </w:r>
      <w:r>
        <w:rPr>
          <w:noProof/>
        </w:rPr>
      </w:r>
      <w:r>
        <w:rPr>
          <w:noProof/>
        </w:rPr>
        <w:fldChar w:fldCharType="separate"/>
      </w:r>
      <w:r>
        <w:rPr>
          <w:noProof/>
        </w:rPr>
        <w:t>24</w:t>
      </w:r>
      <w:r>
        <w:rPr>
          <w:noProof/>
        </w:rPr>
        <w:fldChar w:fldCharType="end"/>
      </w:r>
    </w:p>
    <w:p w14:paraId="215D2F22" w14:textId="170568E7"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connectivity subscribe response</w:t>
      </w:r>
      <w:r>
        <w:rPr>
          <w:noProof/>
        </w:rPr>
        <w:tab/>
      </w:r>
      <w:r>
        <w:rPr>
          <w:noProof/>
        </w:rPr>
        <w:fldChar w:fldCharType="begin"/>
      </w:r>
      <w:r>
        <w:rPr>
          <w:noProof/>
        </w:rPr>
        <w:instrText xml:space="preserve"> PAGEREF _Toc200195470 \h </w:instrText>
      </w:r>
      <w:r>
        <w:rPr>
          <w:noProof/>
        </w:rPr>
      </w:r>
      <w:r>
        <w:rPr>
          <w:noProof/>
        </w:rPr>
        <w:fldChar w:fldCharType="separate"/>
      </w:r>
      <w:r>
        <w:rPr>
          <w:noProof/>
        </w:rPr>
        <w:t>24</w:t>
      </w:r>
      <w:r>
        <w:rPr>
          <w:noProof/>
        </w:rPr>
        <w:fldChar w:fldCharType="end"/>
      </w:r>
    </w:p>
    <w:p w14:paraId="0EE601F9" w14:textId="245ACA99"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IP connectivity notify request</w:t>
      </w:r>
      <w:r>
        <w:rPr>
          <w:noProof/>
        </w:rPr>
        <w:tab/>
      </w:r>
      <w:r>
        <w:rPr>
          <w:noProof/>
        </w:rPr>
        <w:fldChar w:fldCharType="begin"/>
      </w:r>
      <w:r>
        <w:rPr>
          <w:noProof/>
        </w:rPr>
        <w:instrText xml:space="preserve"> PAGEREF _Toc200195471 \h </w:instrText>
      </w:r>
      <w:r>
        <w:rPr>
          <w:noProof/>
        </w:rPr>
      </w:r>
      <w:r>
        <w:rPr>
          <w:noProof/>
        </w:rPr>
        <w:fldChar w:fldCharType="separate"/>
      </w:r>
      <w:r>
        <w:rPr>
          <w:noProof/>
        </w:rPr>
        <w:t>24</w:t>
      </w:r>
      <w:r>
        <w:rPr>
          <w:noProof/>
        </w:rPr>
        <w:fldChar w:fldCharType="end"/>
      </w:r>
    </w:p>
    <w:p w14:paraId="28E66009" w14:textId="4C383FA4"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IP connectivity notify response</w:t>
      </w:r>
      <w:r>
        <w:rPr>
          <w:noProof/>
        </w:rPr>
        <w:tab/>
      </w:r>
      <w:r>
        <w:rPr>
          <w:noProof/>
        </w:rPr>
        <w:fldChar w:fldCharType="begin"/>
      </w:r>
      <w:r>
        <w:rPr>
          <w:noProof/>
        </w:rPr>
        <w:instrText xml:space="preserve"> PAGEREF _Toc200195472 \h </w:instrText>
      </w:r>
      <w:r>
        <w:rPr>
          <w:noProof/>
        </w:rPr>
      </w:r>
      <w:r>
        <w:rPr>
          <w:noProof/>
        </w:rPr>
        <w:fldChar w:fldCharType="separate"/>
      </w:r>
      <w:r>
        <w:rPr>
          <w:noProof/>
        </w:rPr>
        <w:t>25</w:t>
      </w:r>
      <w:r>
        <w:rPr>
          <w:noProof/>
        </w:rPr>
        <w:fldChar w:fldCharType="end"/>
      </w:r>
    </w:p>
    <w:p w14:paraId="28FF040D" w14:textId="5957E7C2"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IP connectivity group notify request</w:t>
      </w:r>
      <w:r>
        <w:rPr>
          <w:noProof/>
        </w:rPr>
        <w:tab/>
      </w:r>
      <w:r>
        <w:rPr>
          <w:noProof/>
        </w:rPr>
        <w:fldChar w:fldCharType="begin"/>
      </w:r>
      <w:r>
        <w:rPr>
          <w:noProof/>
        </w:rPr>
        <w:instrText xml:space="preserve"> PAGEREF _Toc200195473 \h </w:instrText>
      </w:r>
      <w:r>
        <w:rPr>
          <w:noProof/>
        </w:rPr>
      </w:r>
      <w:r>
        <w:rPr>
          <w:noProof/>
        </w:rPr>
        <w:fldChar w:fldCharType="separate"/>
      </w:r>
      <w:r>
        <w:rPr>
          <w:noProof/>
        </w:rPr>
        <w:t>25</w:t>
      </w:r>
      <w:r>
        <w:rPr>
          <w:noProof/>
        </w:rPr>
        <w:fldChar w:fldCharType="end"/>
      </w:r>
    </w:p>
    <w:p w14:paraId="5A4B24D6" w14:textId="08022ACE"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IP connectivity group notify response</w:t>
      </w:r>
      <w:r>
        <w:rPr>
          <w:noProof/>
        </w:rPr>
        <w:tab/>
      </w:r>
      <w:r>
        <w:rPr>
          <w:noProof/>
        </w:rPr>
        <w:fldChar w:fldCharType="begin"/>
      </w:r>
      <w:r>
        <w:rPr>
          <w:noProof/>
        </w:rPr>
        <w:instrText xml:space="preserve"> PAGEREF _Toc200195474 \h </w:instrText>
      </w:r>
      <w:r>
        <w:rPr>
          <w:noProof/>
        </w:rPr>
      </w:r>
      <w:r>
        <w:rPr>
          <w:noProof/>
        </w:rPr>
        <w:fldChar w:fldCharType="separate"/>
      </w:r>
      <w:r>
        <w:rPr>
          <w:noProof/>
        </w:rPr>
        <w:t>25</w:t>
      </w:r>
      <w:r>
        <w:rPr>
          <w:noProof/>
        </w:rPr>
        <w:fldChar w:fldCharType="end"/>
      </w:r>
    </w:p>
    <w:p w14:paraId="0FD115D7" w14:textId="4BD7FE46"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_Toc200195475 \h </w:instrText>
      </w:r>
      <w:r>
        <w:rPr>
          <w:noProof/>
        </w:rPr>
      </w:r>
      <w:r>
        <w:rPr>
          <w:noProof/>
        </w:rPr>
        <w:fldChar w:fldCharType="separate"/>
      </w:r>
      <w:r>
        <w:rPr>
          <w:noProof/>
        </w:rPr>
        <w:t>26</w:t>
      </w:r>
      <w:r>
        <w:rPr>
          <w:noProof/>
        </w:rPr>
        <w:fldChar w:fldCharType="end"/>
      </w:r>
    </w:p>
    <w:p w14:paraId="633F8264" w14:textId="0EF2D4FA"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10.4</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Use of broadcast/multicast transmissions</w:t>
      </w:r>
      <w:r>
        <w:rPr>
          <w:noProof/>
        </w:rPr>
        <w:tab/>
      </w:r>
      <w:r>
        <w:rPr>
          <w:noProof/>
        </w:rPr>
        <w:fldChar w:fldCharType="begin"/>
      </w:r>
      <w:r>
        <w:rPr>
          <w:noProof/>
        </w:rPr>
        <w:instrText xml:space="preserve"> PAGEREF _Toc200195476 \h </w:instrText>
      </w:r>
      <w:r>
        <w:rPr>
          <w:noProof/>
        </w:rPr>
      </w:r>
      <w:r>
        <w:rPr>
          <w:noProof/>
        </w:rPr>
        <w:fldChar w:fldCharType="separate"/>
      </w:r>
      <w:r>
        <w:rPr>
          <w:noProof/>
        </w:rPr>
        <w:t>28</w:t>
      </w:r>
      <w:r>
        <w:rPr>
          <w:noProof/>
        </w:rPr>
        <w:fldChar w:fldCharType="end"/>
      </w:r>
    </w:p>
    <w:p w14:paraId="167A1364" w14:textId="2803311C"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10.4.1</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General</w:t>
      </w:r>
      <w:r>
        <w:rPr>
          <w:noProof/>
        </w:rPr>
        <w:tab/>
      </w:r>
      <w:r>
        <w:rPr>
          <w:noProof/>
        </w:rPr>
        <w:fldChar w:fldCharType="begin"/>
      </w:r>
      <w:r>
        <w:rPr>
          <w:noProof/>
        </w:rPr>
        <w:instrText xml:space="preserve"> PAGEREF _Toc200195477 \h </w:instrText>
      </w:r>
      <w:r>
        <w:rPr>
          <w:noProof/>
        </w:rPr>
      </w:r>
      <w:r>
        <w:rPr>
          <w:noProof/>
        </w:rPr>
        <w:fldChar w:fldCharType="separate"/>
      </w:r>
      <w:r>
        <w:rPr>
          <w:noProof/>
        </w:rPr>
        <w:t>28</w:t>
      </w:r>
      <w:r>
        <w:rPr>
          <w:noProof/>
        </w:rPr>
        <w:fldChar w:fldCharType="end"/>
      </w:r>
    </w:p>
    <w:p w14:paraId="6446ADBB" w14:textId="5B83F2FA"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10.4.2</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Information flows</w:t>
      </w:r>
      <w:r>
        <w:rPr>
          <w:noProof/>
        </w:rPr>
        <w:tab/>
      </w:r>
      <w:r>
        <w:rPr>
          <w:noProof/>
        </w:rPr>
        <w:fldChar w:fldCharType="begin"/>
      </w:r>
      <w:r>
        <w:rPr>
          <w:noProof/>
        </w:rPr>
        <w:instrText xml:space="preserve"> PAGEREF _Toc200195478 \h </w:instrText>
      </w:r>
      <w:r>
        <w:rPr>
          <w:noProof/>
        </w:rPr>
      </w:r>
      <w:r>
        <w:rPr>
          <w:noProof/>
        </w:rPr>
        <w:fldChar w:fldCharType="separate"/>
      </w:r>
      <w:r>
        <w:rPr>
          <w:noProof/>
        </w:rPr>
        <w:t>28</w:t>
      </w:r>
      <w:r>
        <w:rPr>
          <w:noProof/>
        </w:rPr>
        <w:fldChar w:fldCharType="end"/>
      </w:r>
    </w:p>
    <w:p w14:paraId="0683C6F0" w14:textId="255F265A"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MapIOPSGroupToNetworkSession (IP connectivity functionality)</w:t>
      </w:r>
      <w:r>
        <w:rPr>
          <w:noProof/>
        </w:rPr>
        <w:tab/>
      </w:r>
      <w:r>
        <w:rPr>
          <w:noProof/>
        </w:rPr>
        <w:fldChar w:fldCharType="begin"/>
      </w:r>
      <w:r>
        <w:rPr>
          <w:noProof/>
        </w:rPr>
        <w:instrText xml:space="preserve"> PAGEREF _Toc200195479 \h </w:instrText>
      </w:r>
      <w:r>
        <w:rPr>
          <w:noProof/>
        </w:rPr>
      </w:r>
      <w:r>
        <w:rPr>
          <w:noProof/>
        </w:rPr>
        <w:fldChar w:fldCharType="separate"/>
      </w:r>
      <w:r>
        <w:rPr>
          <w:noProof/>
        </w:rPr>
        <w:t>28</w:t>
      </w:r>
      <w:r>
        <w:rPr>
          <w:noProof/>
        </w:rPr>
        <w:fldChar w:fldCharType="end"/>
      </w:r>
    </w:p>
    <w:p w14:paraId="08739D2A" w14:textId="5C7B594C"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sidRPr="00D42FE5">
        <w:rPr>
          <w:rFonts w:eastAsia="DengXian"/>
          <w:noProof/>
        </w:rPr>
        <w:t>UnmapIOPSGroupFromNetworkSession</w:t>
      </w:r>
      <w:r>
        <w:rPr>
          <w:noProof/>
        </w:rPr>
        <w:t xml:space="preserve"> (IP connectivity functionality)</w:t>
      </w:r>
      <w:r>
        <w:rPr>
          <w:noProof/>
        </w:rPr>
        <w:tab/>
      </w:r>
      <w:r>
        <w:rPr>
          <w:noProof/>
        </w:rPr>
        <w:fldChar w:fldCharType="begin"/>
      </w:r>
      <w:r>
        <w:rPr>
          <w:noProof/>
        </w:rPr>
        <w:instrText xml:space="preserve"> PAGEREF _Toc200195480 \h </w:instrText>
      </w:r>
      <w:r>
        <w:rPr>
          <w:noProof/>
        </w:rPr>
      </w:r>
      <w:r>
        <w:rPr>
          <w:noProof/>
        </w:rPr>
        <w:fldChar w:fldCharType="separate"/>
      </w:r>
      <w:r>
        <w:rPr>
          <w:noProof/>
        </w:rPr>
        <w:t>28</w:t>
      </w:r>
      <w:r>
        <w:rPr>
          <w:noProof/>
        </w:rPr>
        <w:fldChar w:fldCharType="end"/>
      </w:r>
    </w:p>
    <w:p w14:paraId="5660FBAB" w14:textId="4AC8F26E"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10.4.3</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Use of pre-established broadcast/multicast session</w:t>
      </w:r>
      <w:r>
        <w:rPr>
          <w:noProof/>
        </w:rPr>
        <w:tab/>
      </w:r>
      <w:r>
        <w:rPr>
          <w:noProof/>
        </w:rPr>
        <w:fldChar w:fldCharType="begin"/>
      </w:r>
      <w:r>
        <w:rPr>
          <w:noProof/>
        </w:rPr>
        <w:instrText xml:space="preserve"> PAGEREF _Toc200195481 \h </w:instrText>
      </w:r>
      <w:r>
        <w:rPr>
          <w:noProof/>
        </w:rPr>
      </w:r>
      <w:r>
        <w:rPr>
          <w:noProof/>
        </w:rPr>
        <w:fldChar w:fldCharType="separate"/>
      </w:r>
      <w:r>
        <w:rPr>
          <w:noProof/>
        </w:rPr>
        <w:t>28</w:t>
      </w:r>
      <w:r>
        <w:rPr>
          <w:noProof/>
        </w:rPr>
        <w:fldChar w:fldCharType="end"/>
      </w:r>
    </w:p>
    <w:p w14:paraId="61A3BDCA" w14:textId="5F8B1074"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noProof/>
          <w:lang w:val="nl-NL" w:eastAsia="zh-CN"/>
        </w:rPr>
        <w:t>10.4.4</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 xml:space="preserve">ynamic </w:t>
      </w:r>
      <w:r w:rsidRPr="00D42FE5">
        <w:rPr>
          <w:rFonts w:eastAsia="DengXian"/>
          <w:noProof/>
        </w:rPr>
        <w:t>broadcast</w:t>
      </w:r>
      <w:r w:rsidRPr="00D42FE5">
        <w:rPr>
          <w:rFonts w:eastAsia="DengXian"/>
          <w:noProof/>
          <w:lang w:eastAsia="zh-CN"/>
        </w:rPr>
        <w:t xml:space="preserve">/multicast session </w:t>
      </w:r>
      <w:r>
        <w:rPr>
          <w:noProof/>
        </w:rPr>
        <w:t>establishment</w:t>
      </w:r>
      <w:r>
        <w:rPr>
          <w:noProof/>
        </w:rPr>
        <w:tab/>
      </w:r>
      <w:r>
        <w:rPr>
          <w:noProof/>
        </w:rPr>
        <w:fldChar w:fldCharType="begin"/>
      </w:r>
      <w:r>
        <w:rPr>
          <w:noProof/>
        </w:rPr>
        <w:instrText xml:space="preserve"> PAGEREF _Toc200195482 \h </w:instrText>
      </w:r>
      <w:r>
        <w:rPr>
          <w:noProof/>
        </w:rPr>
      </w:r>
      <w:r>
        <w:rPr>
          <w:noProof/>
        </w:rPr>
        <w:fldChar w:fldCharType="separate"/>
      </w:r>
      <w:r>
        <w:rPr>
          <w:noProof/>
        </w:rPr>
        <w:t>29</w:t>
      </w:r>
      <w:r>
        <w:rPr>
          <w:noProof/>
        </w:rPr>
        <w:fldChar w:fldCharType="end"/>
      </w:r>
    </w:p>
    <w:p w14:paraId="61B4D316" w14:textId="51CCB5ED"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noProof/>
          <w:lang w:val="en-US"/>
        </w:rPr>
        <w:t>10.4.5</w:t>
      </w:r>
      <w:r>
        <w:rPr>
          <w:rFonts w:asciiTheme="minorHAnsi" w:eastAsiaTheme="minorEastAsia" w:hAnsiTheme="minorHAnsi" w:cstheme="minorBidi"/>
          <w:noProof/>
          <w:kern w:val="2"/>
          <w:sz w:val="24"/>
          <w:szCs w:val="24"/>
          <w:lang w:eastAsia="en-GB"/>
          <w14:ligatures w14:val="standardContextual"/>
        </w:rPr>
        <w:tab/>
      </w:r>
      <w:r w:rsidRPr="00D42FE5">
        <w:rPr>
          <w:noProof/>
          <w:lang w:val="en-US"/>
        </w:rPr>
        <w:t xml:space="preserve">Group session connect and disconnect over </w:t>
      </w:r>
      <w:r w:rsidRPr="00D42FE5">
        <w:rPr>
          <w:rFonts w:eastAsia="DengXian"/>
          <w:noProof/>
          <w:lang w:val="en-US"/>
        </w:rPr>
        <w:t>broadcast/multicast</w:t>
      </w:r>
      <w:r w:rsidRPr="00D42FE5">
        <w:rPr>
          <w:noProof/>
          <w:lang w:val="en-US"/>
        </w:rPr>
        <w:t xml:space="preserve"> </w:t>
      </w:r>
      <w:r w:rsidRPr="00D42FE5">
        <w:rPr>
          <w:rFonts w:eastAsia="DengXian"/>
          <w:noProof/>
          <w:lang w:val="en-US"/>
        </w:rPr>
        <w:t>session</w:t>
      </w:r>
      <w:r w:rsidRPr="00D42FE5">
        <w:rPr>
          <w:noProof/>
          <w:lang w:val="en-US"/>
        </w:rPr>
        <w:t xml:space="preserve"> (IP connectivity functionality)</w:t>
      </w:r>
      <w:r>
        <w:rPr>
          <w:noProof/>
        </w:rPr>
        <w:tab/>
      </w:r>
      <w:r>
        <w:rPr>
          <w:noProof/>
        </w:rPr>
        <w:fldChar w:fldCharType="begin"/>
      </w:r>
      <w:r>
        <w:rPr>
          <w:noProof/>
        </w:rPr>
        <w:instrText xml:space="preserve"> PAGEREF _Toc200195483 \h </w:instrText>
      </w:r>
      <w:r>
        <w:rPr>
          <w:noProof/>
        </w:rPr>
      </w:r>
      <w:r>
        <w:rPr>
          <w:noProof/>
        </w:rPr>
        <w:fldChar w:fldCharType="separate"/>
      </w:r>
      <w:r>
        <w:rPr>
          <w:noProof/>
        </w:rPr>
        <w:t>29</w:t>
      </w:r>
      <w:r>
        <w:rPr>
          <w:noProof/>
        </w:rPr>
        <w:fldChar w:fldCharType="end"/>
      </w:r>
    </w:p>
    <w:p w14:paraId="7112D1A0" w14:textId="1CA6941C"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sidRPr="00D42FE5">
        <w:rPr>
          <w:noProof/>
          <w:lang w:val="en-US"/>
        </w:rPr>
        <w:t>10.4.5.1</w:t>
      </w:r>
      <w:r>
        <w:rPr>
          <w:rFonts w:asciiTheme="minorHAnsi" w:eastAsiaTheme="minorEastAsia" w:hAnsiTheme="minorHAnsi" w:cstheme="minorBidi"/>
          <w:noProof/>
          <w:kern w:val="2"/>
          <w:sz w:val="24"/>
          <w:szCs w:val="24"/>
          <w:lang w:eastAsia="en-GB"/>
          <w14:ligatures w14:val="standardContextual"/>
        </w:rPr>
        <w:tab/>
      </w:r>
      <w:r w:rsidRPr="00D42FE5">
        <w:rPr>
          <w:noProof/>
          <w:lang w:val="en-US"/>
        </w:rPr>
        <w:t>General</w:t>
      </w:r>
      <w:r>
        <w:rPr>
          <w:noProof/>
        </w:rPr>
        <w:tab/>
      </w:r>
      <w:r>
        <w:rPr>
          <w:noProof/>
        </w:rPr>
        <w:fldChar w:fldCharType="begin"/>
      </w:r>
      <w:r>
        <w:rPr>
          <w:noProof/>
        </w:rPr>
        <w:instrText xml:space="preserve"> PAGEREF _Toc200195484 \h </w:instrText>
      </w:r>
      <w:r>
        <w:rPr>
          <w:noProof/>
        </w:rPr>
      </w:r>
      <w:r>
        <w:rPr>
          <w:noProof/>
        </w:rPr>
        <w:fldChar w:fldCharType="separate"/>
      </w:r>
      <w:r>
        <w:rPr>
          <w:noProof/>
        </w:rPr>
        <w:t>29</w:t>
      </w:r>
      <w:r>
        <w:rPr>
          <w:noProof/>
        </w:rPr>
        <w:fldChar w:fldCharType="end"/>
      </w:r>
    </w:p>
    <w:p w14:paraId="7A00D0C5" w14:textId="4CB1B92A"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sidRPr="00D42FE5">
        <w:rPr>
          <w:noProof/>
          <w:lang w:val="en-US"/>
        </w:rPr>
        <w:t>10.4.5.2</w:t>
      </w:r>
      <w:r>
        <w:rPr>
          <w:rFonts w:asciiTheme="minorHAnsi" w:eastAsiaTheme="minorEastAsia" w:hAnsiTheme="minorHAnsi" w:cstheme="minorBidi"/>
          <w:noProof/>
          <w:kern w:val="2"/>
          <w:sz w:val="24"/>
          <w:szCs w:val="24"/>
          <w:lang w:eastAsia="en-GB"/>
          <w14:ligatures w14:val="standardContextual"/>
        </w:rPr>
        <w:tab/>
      </w:r>
      <w:r w:rsidRPr="00D42FE5">
        <w:rPr>
          <w:noProof/>
          <w:lang w:val="en-US"/>
        </w:rPr>
        <w:t>Procedure</w:t>
      </w:r>
      <w:r>
        <w:rPr>
          <w:noProof/>
        </w:rPr>
        <w:tab/>
      </w:r>
      <w:r>
        <w:rPr>
          <w:noProof/>
        </w:rPr>
        <w:fldChar w:fldCharType="begin"/>
      </w:r>
      <w:r>
        <w:rPr>
          <w:noProof/>
        </w:rPr>
        <w:instrText xml:space="preserve"> PAGEREF _Toc200195485 \h </w:instrText>
      </w:r>
      <w:r>
        <w:rPr>
          <w:noProof/>
        </w:rPr>
      </w:r>
      <w:r>
        <w:rPr>
          <w:noProof/>
        </w:rPr>
        <w:fldChar w:fldCharType="separate"/>
      </w:r>
      <w:r>
        <w:rPr>
          <w:noProof/>
        </w:rPr>
        <w:t>29</w:t>
      </w:r>
      <w:r>
        <w:rPr>
          <w:noProof/>
        </w:rPr>
        <w:fldChar w:fldCharType="end"/>
      </w:r>
    </w:p>
    <w:p w14:paraId="0C561A45" w14:textId="1E929924"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sidRPr="00D42FE5">
        <w:rPr>
          <w:noProof/>
          <w:lang w:val="en-US"/>
        </w:rPr>
        <w:t>10.4.5.2.1</w:t>
      </w:r>
      <w:r>
        <w:rPr>
          <w:rFonts w:asciiTheme="minorHAnsi" w:eastAsiaTheme="minorEastAsia" w:hAnsiTheme="minorHAnsi" w:cstheme="minorBidi"/>
          <w:noProof/>
          <w:kern w:val="2"/>
          <w:sz w:val="24"/>
          <w:szCs w:val="24"/>
          <w:lang w:eastAsia="en-GB"/>
          <w14:ligatures w14:val="standardContextual"/>
        </w:rPr>
        <w:tab/>
      </w:r>
      <w:r w:rsidRPr="00D42FE5">
        <w:rPr>
          <w:noProof/>
          <w:lang w:val="en-US"/>
        </w:rPr>
        <w:t>Group Session connect over broadcast/multicast session</w:t>
      </w:r>
      <w:r>
        <w:rPr>
          <w:noProof/>
        </w:rPr>
        <w:tab/>
      </w:r>
      <w:r>
        <w:rPr>
          <w:noProof/>
        </w:rPr>
        <w:fldChar w:fldCharType="begin"/>
      </w:r>
      <w:r>
        <w:rPr>
          <w:noProof/>
        </w:rPr>
        <w:instrText xml:space="preserve"> PAGEREF _Toc200195486 \h </w:instrText>
      </w:r>
      <w:r>
        <w:rPr>
          <w:noProof/>
        </w:rPr>
      </w:r>
      <w:r>
        <w:rPr>
          <w:noProof/>
        </w:rPr>
        <w:fldChar w:fldCharType="separate"/>
      </w:r>
      <w:r>
        <w:rPr>
          <w:noProof/>
        </w:rPr>
        <w:t>29</w:t>
      </w:r>
      <w:r>
        <w:rPr>
          <w:noProof/>
        </w:rPr>
        <w:fldChar w:fldCharType="end"/>
      </w:r>
    </w:p>
    <w:p w14:paraId="5E3A708D" w14:textId="1CDD5A88"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sidRPr="00D42FE5">
        <w:rPr>
          <w:noProof/>
          <w:lang w:val="en-US"/>
        </w:rPr>
        <w:t>10.4.5.2.2</w:t>
      </w:r>
      <w:r>
        <w:rPr>
          <w:rFonts w:asciiTheme="minorHAnsi" w:eastAsiaTheme="minorEastAsia" w:hAnsiTheme="minorHAnsi" w:cstheme="minorBidi"/>
          <w:noProof/>
          <w:kern w:val="2"/>
          <w:sz w:val="24"/>
          <w:szCs w:val="24"/>
          <w:lang w:eastAsia="en-GB"/>
          <w14:ligatures w14:val="standardContextual"/>
        </w:rPr>
        <w:tab/>
      </w:r>
      <w:r w:rsidRPr="00D42FE5">
        <w:rPr>
          <w:noProof/>
          <w:lang w:val="en-US"/>
        </w:rPr>
        <w:t xml:space="preserve">Group session disconnect over </w:t>
      </w:r>
      <w:r w:rsidRPr="00D42FE5">
        <w:rPr>
          <w:rFonts w:eastAsia="DengXian"/>
          <w:noProof/>
        </w:rPr>
        <w:t>broadcast</w:t>
      </w:r>
      <w:r w:rsidRPr="00D42FE5">
        <w:rPr>
          <w:rFonts w:eastAsia="DengXian"/>
          <w:noProof/>
          <w:lang w:eastAsia="zh-CN"/>
        </w:rPr>
        <w:t>/multicast session</w:t>
      </w:r>
      <w:r>
        <w:rPr>
          <w:noProof/>
        </w:rPr>
        <w:tab/>
      </w:r>
      <w:r>
        <w:rPr>
          <w:noProof/>
        </w:rPr>
        <w:fldChar w:fldCharType="begin"/>
      </w:r>
      <w:r>
        <w:rPr>
          <w:noProof/>
        </w:rPr>
        <w:instrText xml:space="preserve"> PAGEREF _Toc200195487 \h </w:instrText>
      </w:r>
      <w:r>
        <w:rPr>
          <w:noProof/>
        </w:rPr>
      </w:r>
      <w:r>
        <w:rPr>
          <w:noProof/>
        </w:rPr>
        <w:fldChar w:fldCharType="separate"/>
      </w:r>
      <w:r>
        <w:rPr>
          <w:noProof/>
        </w:rPr>
        <w:t>30</w:t>
      </w:r>
      <w:r>
        <w:rPr>
          <w:noProof/>
        </w:rPr>
        <w:fldChar w:fldCharType="end"/>
      </w:r>
    </w:p>
    <w:p w14:paraId="02FCC6DD" w14:textId="18CE2923"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lastRenderedPageBreak/>
        <w:t>10.5</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MCPTT service</w:t>
      </w:r>
      <w:r>
        <w:rPr>
          <w:noProof/>
        </w:rPr>
        <w:tab/>
      </w:r>
      <w:r>
        <w:rPr>
          <w:noProof/>
        </w:rPr>
        <w:fldChar w:fldCharType="begin"/>
      </w:r>
      <w:r>
        <w:rPr>
          <w:noProof/>
        </w:rPr>
        <w:instrText xml:space="preserve"> PAGEREF _Toc200195488 \h </w:instrText>
      </w:r>
      <w:r>
        <w:rPr>
          <w:noProof/>
        </w:rPr>
      </w:r>
      <w:r>
        <w:rPr>
          <w:noProof/>
        </w:rPr>
        <w:fldChar w:fldCharType="separate"/>
      </w:r>
      <w:r>
        <w:rPr>
          <w:noProof/>
        </w:rPr>
        <w:t>31</w:t>
      </w:r>
      <w:r>
        <w:rPr>
          <w:noProof/>
        </w:rPr>
        <w:fldChar w:fldCharType="end"/>
      </w:r>
    </w:p>
    <w:p w14:paraId="3665C681" w14:textId="6B1D47CC"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10.5.1</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IOPS group call (IP connectivity functionality)</w:t>
      </w:r>
      <w:r>
        <w:rPr>
          <w:noProof/>
        </w:rPr>
        <w:tab/>
      </w:r>
      <w:r>
        <w:rPr>
          <w:noProof/>
        </w:rPr>
        <w:fldChar w:fldCharType="begin"/>
      </w:r>
      <w:r>
        <w:rPr>
          <w:noProof/>
        </w:rPr>
        <w:instrText xml:space="preserve"> PAGEREF _Toc200195489 \h </w:instrText>
      </w:r>
      <w:r>
        <w:rPr>
          <w:noProof/>
        </w:rPr>
      </w:r>
      <w:r>
        <w:rPr>
          <w:noProof/>
        </w:rPr>
        <w:fldChar w:fldCharType="separate"/>
      </w:r>
      <w:r>
        <w:rPr>
          <w:noProof/>
        </w:rPr>
        <w:t>31</w:t>
      </w:r>
      <w:r>
        <w:rPr>
          <w:noProof/>
        </w:rPr>
        <w:fldChar w:fldCharType="end"/>
      </w:r>
    </w:p>
    <w:p w14:paraId="797D21DF" w14:textId="34069DC2"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_Toc200195490 \h </w:instrText>
      </w:r>
      <w:r>
        <w:rPr>
          <w:noProof/>
        </w:rPr>
      </w:r>
      <w:r>
        <w:rPr>
          <w:noProof/>
        </w:rPr>
        <w:fldChar w:fldCharType="separate"/>
      </w:r>
      <w:r>
        <w:rPr>
          <w:noProof/>
        </w:rPr>
        <w:t>31</w:t>
      </w:r>
      <w:r>
        <w:rPr>
          <w:noProof/>
        </w:rPr>
        <w:fldChar w:fldCharType="end"/>
      </w:r>
    </w:p>
    <w:p w14:paraId="50896524" w14:textId="2BF053B0"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_Toc200195491 \h </w:instrText>
      </w:r>
      <w:r>
        <w:rPr>
          <w:noProof/>
        </w:rPr>
      </w:r>
      <w:r>
        <w:rPr>
          <w:noProof/>
        </w:rPr>
        <w:fldChar w:fldCharType="separate"/>
      </w:r>
      <w:r>
        <w:rPr>
          <w:noProof/>
        </w:rPr>
        <w:t>32</w:t>
      </w:r>
      <w:r>
        <w:rPr>
          <w:noProof/>
        </w:rPr>
        <w:fldChar w:fldCharType="end"/>
      </w:r>
    </w:p>
    <w:p w14:paraId="41F9FD1B" w14:textId="5085500B"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10.5.1.2.1</w:t>
      </w:r>
      <w:r>
        <w:rPr>
          <w:rFonts w:asciiTheme="minorHAnsi" w:eastAsiaTheme="minorEastAsia" w:hAnsiTheme="minorHAnsi" w:cstheme="minorBidi"/>
          <w:noProof/>
          <w:kern w:val="2"/>
          <w:sz w:val="24"/>
          <w:szCs w:val="24"/>
          <w:lang w:eastAsia="en-GB"/>
          <w14:ligatures w14:val="standardContextual"/>
        </w:rPr>
        <w:tab/>
      </w:r>
      <w:r>
        <w:rPr>
          <w:noProof/>
          <w:lang w:eastAsia="zh-CN"/>
        </w:rPr>
        <w:t>IOPS group call announcement</w:t>
      </w:r>
      <w:r>
        <w:rPr>
          <w:noProof/>
        </w:rPr>
        <w:tab/>
      </w:r>
      <w:r>
        <w:rPr>
          <w:noProof/>
        </w:rPr>
        <w:fldChar w:fldCharType="begin"/>
      </w:r>
      <w:r>
        <w:rPr>
          <w:noProof/>
        </w:rPr>
        <w:instrText xml:space="preserve"> PAGEREF _Toc200195492 \h </w:instrText>
      </w:r>
      <w:r>
        <w:rPr>
          <w:noProof/>
        </w:rPr>
      </w:r>
      <w:r>
        <w:rPr>
          <w:noProof/>
        </w:rPr>
        <w:fldChar w:fldCharType="separate"/>
      </w:r>
      <w:r>
        <w:rPr>
          <w:noProof/>
        </w:rPr>
        <w:t>32</w:t>
      </w:r>
      <w:r>
        <w:rPr>
          <w:noProof/>
        </w:rPr>
        <w:fldChar w:fldCharType="end"/>
      </w:r>
    </w:p>
    <w:p w14:paraId="2E6FC548" w14:textId="27DBA876"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10.5.1.2.2</w:t>
      </w:r>
      <w:r>
        <w:rPr>
          <w:rFonts w:asciiTheme="minorHAnsi" w:eastAsiaTheme="minorEastAsia" w:hAnsiTheme="minorHAnsi" w:cstheme="minorBidi"/>
          <w:noProof/>
          <w:kern w:val="2"/>
          <w:sz w:val="24"/>
          <w:szCs w:val="24"/>
          <w:lang w:eastAsia="en-GB"/>
          <w14:ligatures w14:val="standardContextual"/>
        </w:rPr>
        <w:tab/>
      </w:r>
      <w:r>
        <w:rPr>
          <w:noProof/>
          <w:lang w:eastAsia="ko-KR"/>
        </w:rPr>
        <w:t>IOPS group call r</w:t>
      </w:r>
      <w:r>
        <w:rPr>
          <w:noProof/>
        </w:rPr>
        <w:t>esponse</w:t>
      </w:r>
      <w:r>
        <w:rPr>
          <w:noProof/>
        </w:rPr>
        <w:tab/>
      </w:r>
      <w:r>
        <w:rPr>
          <w:noProof/>
        </w:rPr>
        <w:fldChar w:fldCharType="begin"/>
      </w:r>
      <w:r>
        <w:rPr>
          <w:noProof/>
        </w:rPr>
        <w:instrText xml:space="preserve"> PAGEREF _Toc200195493 \h </w:instrText>
      </w:r>
      <w:r>
        <w:rPr>
          <w:noProof/>
        </w:rPr>
      </w:r>
      <w:r>
        <w:rPr>
          <w:noProof/>
        </w:rPr>
        <w:fldChar w:fldCharType="separate"/>
      </w:r>
      <w:r>
        <w:rPr>
          <w:noProof/>
        </w:rPr>
        <w:t>32</w:t>
      </w:r>
      <w:r>
        <w:rPr>
          <w:noProof/>
        </w:rPr>
        <w:fldChar w:fldCharType="end"/>
      </w:r>
    </w:p>
    <w:p w14:paraId="10F03825" w14:textId="0F2A97BD"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10.5.1.2.3</w:t>
      </w:r>
      <w:r>
        <w:rPr>
          <w:rFonts w:asciiTheme="minorHAnsi" w:eastAsiaTheme="minorEastAsia" w:hAnsiTheme="minorHAnsi" w:cstheme="minorBidi"/>
          <w:noProof/>
          <w:kern w:val="2"/>
          <w:sz w:val="24"/>
          <w:szCs w:val="24"/>
          <w:lang w:eastAsia="en-GB"/>
          <w14:ligatures w14:val="standardContextual"/>
        </w:rPr>
        <w:tab/>
      </w:r>
      <w:r>
        <w:rPr>
          <w:noProof/>
        </w:rPr>
        <w:t>IOPS emergency group call upgrade</w:t>
      </w:r>
      <w:r>
        <w:rPr>
          <w:noProof/>
        </w:rPr>
        <w:tab/>
      </w:r>
      <w:r>
        <w:rPr>
          <w:noProof/>
        </w:rPr>
        <w:fldChar w:fldCharType="begin"/>
      </w:r>
      <w:r>
        <w:rPr>
          <w:noProof/>
        </w:rPr>
        <w:instrText xml:space="preserve"> PAGEREF _Toc200195494 \h </w:instrText>
      </w:r>
      <w:r>
        <w:rPr>
          <w:noProof/>
        </w:rPr>
      </w:r>
      <w:r>
        <w:rPr>
          <w:noProof/>
        </w:rPr>
        <w:fldChar w:fldCharType="separate"/>
      </w:r>
      <w:r>
        <w:rPr>
          <w:noProof/>
        </w:rPr>
        <w:t>32</w:t>
      </w:r>
      <w:r>
        <w:rPr>
          <w:noProof/>
        </w:rPr>
        <w:fldChar w:fldCharType="end"/>
      </w:r>
    </w:p>
    <w:p w14:paraId="6AA6A6E0" w14:textId="3C3DEE24"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10.5.1.2.4</w:t>
      </w:r>
      <w:r>
        <w:rPr>
          <w:rFonts w:asciiTheme="minorHAnsi" w:eastAsiaTheme="minorEastAsia" w:hAnsiTheme="minorHAnsi" w:cstheme="minorBidi"/>
          <w:noProof/>
          <w:kern w:val="2"/>
          <w:sz w:val="24"/>
          <w:szCs w:val="24"/>
          <w:lang w:eastAsia="en-GB"/>
          <w14:ligatures w14:val="standardContextual"/>
        </w:rPr>
        <w:tab/>
      </w:r>
      <w:r>
        <w:rPr>
          <w:noProof/>
        </w:rPr>
        <w:t>IOPS emergency group call state cancel</w:t>
      </w:r>
      <w:r>
        <w:rPr>
          <w:noProof/>
        </w:rPr>
        <w:tab/>
      </w:r>
      <w:r>
        <w:rPr>
          <w:noProof/>
        </w:rPr>
        <w:fldChar w:fldCharType="begin"/>
      </w:r>
      <w:r>
        <w:rPr>
          <w:noProof/>
        </w:rPr>
        <w:instrText xml:space="preserve"> PAGEREF _Toc200195495 \h </w:instrText>
      </w:r>
      <w:r>
        <w:rPr>
          <w:noProof/>
        </w:rPr>
      </w:r>
      <w:r>
        <w:rPr>
          <w:noProof/>
        </w:rPr>
        <w:fldChar w:fldCharType="separate"/>
      </w:r>
      <w:r>
        <w:rPr>
          <w:noProof/>
        </w:rPr>
        <w:t>33</w:t>
      </w:r>
      <w:r>
        <w:rPr>
          <w:noProof/>
        </w:rPr>
        <w:fldChar w:fldCharType="end"/>
      </w:r>
    </w:p>
    <w:p w14:paraId="165CCB80" w14:textId="7E69103E"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IOPS group call setup</w:t>
      </w:r>
      <w:r>
        <w:rPr>
          <w:noProof/>
        </w:rPr>
        <w:tab/>
      </w:r>
      <w:r>
        <w:rPr>
          <w:noProof/>
        </w:rPr>
        <w:fldChar w:fldCharType="begin"/>
      </w:r>
      <w:r>
        <w:rPr>
          <w:noProof/>
        </w:rPr>
        <w:instrText xml:space="preserve"> PAGEREF _Toc200195496 \h </w:instrText>
      </w:r>
      <w:r>
        <w:rPr>
          <w:noProof/>
        </w:rPr>
      </w:r>
      <w:r>
        <w:rPr>
          <w:noProof/>
        </w:rPr>
        <w:fldChar w:fldCharType="separate"/>
      </w:r>
      <w:r>
        <w:rPr>
          <w:noProof/>
        </w:rPr>
        <w:t>33</w:t>
      </w:r>
      <w:r>
        <w:rPr>
          <w:noProof/>
        </w:rPr>
        <w:fldChar w:fldCharType="end"/>
      </w:r>
    </w:p>
    <w:p w14:paraId="00F7A51A" w14:textId="4CD37506"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10.5.1.4</w:t>
      </w:r>
      <w:r>
        <w:rPr>
          <w:rFonts w:asciiTheme="minorHAnsi" w:eastAsiaTheme="minorEastAsia" w:hAnsiTheme="minorHAnsi" w:cstheme="minorBidi"/>
          <w:noProof/>
          <w:kern w:val="2"/>
          <w:sz w:val="24"/>
          <w:szCs w:val="24"/>
          <w:lang w:eastAsia="en-GB"/>
          <w14:ligatures w14:val="standardContextual"/>
        </w:rPr>
        <w:tab/>
      </w:r>
      <w:r>
        <w:rPr>
          <w:noProof/>
        </w:rPr>
        <w:t>IOPS emergency group call</w:t>
      </w:r>
      <w:r>
        <w:rPr>
          <w:noProof/>
        </w:rPr>
        <w:tab/>
      </w:r>
      <w:r>
        <w:rPr>
          <w:noProof/>
        </w:rPr>
        <w:fldChar w:fldCharType="begin"/>
      </w:r>
      <w:r>
        <w:rPr>
          <w:noProof/>
        </w:rPr>
        <w:instrText xml:space="preserve"> PAGEREF _Toc200195497 \h </w:instrText>
      </w:r>
      <w:r>
        <w:rPr>
          <w:noProof/>
        </w:rPr>
      </w:r>
      <w:r>
        <w:rPr>
          <w:noProof/>
        </w:rPr>
        <w:fldChar w:fldCharType="separate"/>
      </w:r>
      <w:r>
        <w:rPr>
          <w:noProof/>
        </w:rPr>
        <w:t>35</w:t>
      </w:r>
      <w:r>
        <w:rPr>
          <w:noProof/>
        </w:rPr>
        <w:fldChar w:fldCharType="end"/>
      </w:r>
    </w:p>
    <w:p w14:paraId="37858161" w14:textId="5CDD3CCE"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10.5.1.5</w:t>
      </w:r>
      <w:r>
        <w:rPr>
          <w:rFonts w:asciiTheme="minorHAnsi" w:eastAsiaTheme="minorEastAsia" w:hAnsiTheme="minorHAnsi" w:cstheme="minorBidi"/>
          <w:noProof/>
          <w:kern w:val="2"/>
          <w:sz w:val="24"/>
          <w:szCs w:val="24"/>
          <w:lang w:eastAsia="en-GB"/>
          <w14:ligatures w14:val="standardContextual"/>
        </w:rPr>
        <w:tab/>
      </w:r>
      <w:r>
        <w:rPr>
          <w:noProof/>
        </w:rPr>
        <w:t>IOPS group call release</w:t>
      </w:r>
      <w:r>
        <w:rPr>
          <w:noProof/>
        </w:rPr>
        <w:tab/>
      </w:r>
      <w:r>
        <w:rPr>
          <w:noProof/>
        </w:rPr>
        <w:fldChar w:fldCharType="begin"/>
      </w:r>
      <w:r>
        <w:rPr>
          <w:noProof/>
        </w:rPr>
        <w:instrText xml:space="preserve"> PAGEREF _Toc200195498 \h </w:instrText>
      </w:r>
      <w:r>
        <w:rPr>
          <w:noProof/>
        </w:rPr>
      </w:r>
      <w:r>
        <w:rPr>
          <w:noProof/>
        </w:rPr>
        <w:fldChar w:fldCharType="separate"/>
      </w:r>
      <w:r>
        <w:rPr>
          <w:noProof/>
        </w:rPr>
        <w:t>37</w:t>
      </w:r>
      <w:r>
        <w:rPr>
          <w:noProof/>
        </w:rPr>
        <w:fldChar w:fldCharType="end"/>
      </w:r>
    </w:p>
    <w:p w14:paraId="17C14327" w14:textId="165846A9"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10.5.2</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IOPS private call (IP connectivity functionality)</w:t>
      </w:r>
      <w:r>
        <w:rPr>
          <w:noProof/>
        </w:rPr>
        <w:tab/>
      </w:r>
      <w:r>
        <w:rPr>
          <w:noProof/>
        </w:rPr>
        <w:fldChar w:fldCharType="begin"/>
      </w:r>
      <w:r>
        <w:rPr>
          <w:noProof/>
        </w:rPr>
        <w:instrText xml:space="preserve"> PAGEREF _Toc200195499 \h </w:instrText>
      </w:r>
      <w:r>
        <w:rPr>
          <w:noProof/>
        </w:rPr>
      </w:r>
      <w:r>
        <w:rPr>
          <w:noProof/>
        </w:rPr>
        <w:fldChar w:fldCharType="separate"/>
      </w:r>
      <w:r>
        <w:rPr>
          <w:noProof/>
        </w:rPr>
        <w:t>37</w:t>
      </w:r>
      <w:r>
        <w:rPr>
          <w:noProof/>
        </w:rPr>
        <w:fldChar w:fldCharType="end"/>
      </w:r>
    </w:p>
    <w:p w14:paraId="6C39F719" w14:textId="4B299A79"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_Toc200195500 \h </w:instrText>
      </w:r>
      <w:r>
        <w:rPr>
          <w:noProof/>
        </w:rPr>
      </w:r>
      <w:r>
        <w:rPr>
          <w:noProof/>
        </w:rPr>
        <w:fldChar w:fldCharType="separate"/>
      </w:r>
      <w:r>
        <w:rPr>
          <w:noProof/>
        </w:rPr>
        <w:t>37</w:t>
      </w:r>
      <w:r>
        <w:rPr>
          <w:noProof/>
        </w:rPr>
        <w:fldChar w:fldCharType="end"/>
      </w:r>
    </w:p>
    <w:p w14:paraId="06C96250" w14:textId="5627767F"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_Toc200195501 \h </w:instrText>
      </w:r>
      <w:r>
        <w:rPr>
          <w:noProof/>
        </w:rPr>
      </w:r>
      <w:r>
        <w:rPr>
          <w:noProof/>
        </w:rPr>
        <w:fldChar w:fldCharType="separate"/>
      </w:r>
      <w:r>
        <w:rPr>
          <w:noProof/>
        </w:rPr>
        <w:t>38</w:t>
      </w:r>
      <w:r>
        <w:rPr>
          <w:noProof/>
        </w:rPr>
        <w:fldChar w:fldCharType="end"/>
      </w:r>
    </w:p>
    <w:p w14:paraId="76CD3DA6" w14:textId="213B7F63"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10.5.2.2.1</w:t>
      </w:r>
      <w:r>
        <w:rPr>
          <w:rFonts w:asciiTheme="minorHAnsi" w:eastAsiaTheme="minorEastAsia" w:hAnsiTheme="minorHAnsi" w:cstheme="minorBidi"/>
          <w:noProof/>
          <w:kern w:val="2"/>
          <w:sz w:val="24"/>
          <w:szCs w:val="24"/>
          <w:lang w:eastAsia="en-GB"/>
          <w14:ligatures w14:val="standardContextual"/>
        </w:rPr>
        <w:tab/>
      </w:r>
      <w:r>
        <w:rPr>
          <w:noProof/>
          <w:lang w:eastAsia="zh-CN"/>
        </w:rPr>
        <w:t>IOPS call setup request</w:t>
      </w:r>
      <w:r>
        <w:rPr>
          <w:noProof/>
        </w:rPr>
        <w:tab/>
      </w:r>
      <w:r>
        <w:rPr>
          <w:noProof/>
        </w:rPr>
        <w:fldChar w:fldCharType="begin"/>
      </w:r>
      <w:r>
        <w:rPr>
          <w:noProof/>
        </w:rPr>
        <w:instrText xml:space="preserve"> PAGEREF _Toc200195502 \h </w:instrText>
      </w:r>
      <w:r>
        <w:rPr>
          <w:noProof/>
        </w:rPr>
      </w:r>
      <w:r>
        <w:rPr>
          <w:noProof/>
        </w:rPr>
        <w:fldChar w:fldCharType="separate"/>
      </w:r>
      <w:r>
        <w:rPr>
          <w:noProof/>
        </w:rPr>
        <w:t>38</w:t>
      </w:r>
      <w:r>
        <w:rPr>
          <w:noProof/>
        </w:rPr>
        <w:fldChar w:fldCharType="end"/>
      </w:r>
    </w:p>
    <w:p w14:paraId="3AC2F80D" w14:textId="49B0F3F3"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IOPS call setup re</w:t>
      </w:r>
      <w:r>
        <w:rPr>
          <w:noProof/>
          <w:lang w:eastAsia="zh-CN"/>
        </w:rPr>
        <w:t>sponse</w:t>
      </w:r>
      <w:r>
        <w:rPr>
          <w:noProof/>
        </w:rPr>
        <w:tab/>
      </w:r>
      <w:r>
        <w:rPr>
          <w:noProof/>
        </w:rPr>
        <w:fldChar w:fldCharType="begin"/>
      </w:r>
      <w:r>
        <w:rPr>
          <w:noProof/>
        </w:rPr>
        <w:instrText xml:space="preserve"> PAGEREF _Toc200195503 \h </w:instrText>
      </w:r>
      <w:r>
        <w:rPr>
          <w:noProof/>
        </w:rPr>
      </w:r>
      <w:r>
        <w:rPr>
          <w:noProof/>
        </w:rPr>
        <w:fldChar w:fldCharType="separate"/>
      </w:r>
      <w:r>
        <w:rPr>
          <w:noProof/>
        </w:rPr>
        <w:t>38</w:t>
      </w:r>
      <w:r>
        <w:rPr>
          <w:noProof/>
        </w:rPr>
        <w:fldChar w:fldCharType="end"/>
      </w:r>
    </w:p>
    <w:p w14:paraId="64B2D02E" w14:textId="62D45AD4"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10.5.2.2.3</w:t>
      </w:r>
      <w:r>
        <w:rPr>
          <w:rFonts w:asciiTheme="minorHAnsi" w:eastAsiaTheme="minorEastAsia" w:hAnsiTheme="minorHAnsi" w:cstheme="minorBidi"/>
          <w:noProof/>
          <w:kern w:val="2"/>
          <w:sz w:val="24"/>
          <w:szCs w:val="24"/>
          <w:lang w:eastAsia="en-GB"/>
          <w14:ligatures w14:val="standardContextual"/>
        </w:rPr>
        <w:tab/>
      </w:r>
      <w:r>
        <w:rPr>
          <w:noProof/>
        </w:rPr>
        <w:t>IOPS MCPTT ringing</w:t>
      </w:r>
      <w:r>
        <w:rPr>
          <w:noProof/>
        </w:rPr>
        <w:tab/>
      </w:r>
      <w:r>
        <w:rPr>
          <w:noProof/>
        </w:rPr>
        <w:fldChar w:fldCharType="begin"/>
      </w:r>
      <w:r>
        <w:rPr>
          <w:noProof/>
        </w:rPr>
        <w:instrText xml:space="preserve"> PAGEREF _Toc200195504 \h </w:instrText>
      </w:r>
      <w:r>
        <w:rPr>
          <w:noProof/>
        </w:rPr>
      </w:r>
      <w:r>
        <w:rPr>
          <w:noProof/>
        </w:rPr>
        <w:fldChar w:fldCharType="separate"/>
      </w:r>
      <w:r>
        <w:rPr>
          <w:noProof/>
        </w:rPr>
        <w:t>38</w:t>
      </w:r>
      <w:r>
        <w:rPr>
          <w:noProof/>
        </w:rPr>
        <w:fldChar w:fldCharType="end"/>
      </w:r>
    </w:p>
    <w:p w14:paraId="3AE95D29" w14:textId="06BF4DD4"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10.5.2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IOPS call release request</w:t>
      </w:r>
      <w:r>
        <w:rPr>
          <w:noProof/>
        </w:rPr>
        <w:tab/>
      </w:r>
      <w:r>
        <w:rPr>
          <w:noProof/>
        </w:rPr>
        <w:fldChar w:fldCharType="begin"/>
      </w:r>
      <w:r>
        <w:rPr>
          <w:noProof/>
        </w:rPr>
        <w:instrText xml:space="preserve"> PAGEREF _Toc200195505 \h </w:instrText>
      </w:r>
      <w:r>
        <w:rPr>
          <w:noProof/>
        </w:rPr>
      </w:r>
      <w:r>
        <w:rPr>
          <w:noProof/>
        </w:rPr>
        <w:fldChar w:fldCharType="separate"/>
      </w:r>
      <w:r>
        <w:rPr>
          <w:noProof/>
        </w:rPr>
        <w:t>39</w:t>
      </w:r>
      <w:r>
        <w:rPr>
          <w:noProof/>
        </w:rPr>
        <w:fldChar w:fldCharType="end"/>
      </w:r>
    </w:p>
    <w:p w14:paraId="25A7CFAE" w14:textId="77675FD3"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10.5.2</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IOPS 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_Toc200195506 \h </w:instrText>
      </w:r>
      <w:r>
        <w:rPr>
          <w:noProof/>
        </w:rPr>
      </w:r>
      <w:r>
        <w:rPr>
          <w:noProof/>
        </w:rPr>
        <w:fldChar w:fldCharType="separate"/>
      </w:r>
      <w:r>
        <w:rPr>
          <w:noProof/>
        </w:rPr>
        <w:t>39</w:t>
      </w:r>
      <w:r>
        <w:rPr>
          <w:noProof/>
        </w:rPr>
        <w:fldChar w:fldCharType="end"/>
      </w:r>
    </w:p>
    <w:p w14:paraId="31D6FB43" w14:textId="6D52D78C"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10.5.2.2.6</w:t>
      </w:r>
      <w:r>
        <w:rPr>
          <w:rFonts w:asciiTheme="minorHAnsi" w:eastAsiaTheme="minorEastAsia" w:hAnsiTheme="minorHAnsi" w:cstheme="minorBidi"/>
          <w:noProof/>
          <w:kern w:val="2"/>
          <w:sz w:val="24"/>
          <w:szCs w:val="24"/>
          <w:lang w:eastAsia="en-GB"/>
          <w14:ligatures w14:val="standardContextual"/>
        </w:rPr>
        <w:tab/>
      </w:r>
      <w:r>
        <w:rPr>
          <w:noProof/>
        </w:rPr>
        <w:t>IOPS emergency private call upgrade</w:t>
      </w:r>
      <w:r>
        <w:rPr>
          <w:noProof/>
        </w:rPr>
        <w:tab/>
      </w:r>
      <w:r>
        <w:rPr>
          <w:noProof/>
        </w:rPr>
        <w:fldChar w:fldCharType="begin"/>
      </w:r>
      <w:r>
        <w:rPr>
          <w:noProof/>
        </w:rPr>
        <w:instrText xml:space="preserve"> PAGEREF _Toc200195507 \h </w:instrText>
      </w:r>
      <w:r>
        <w:rPr>
          <w:noProof/>
        </w:rPr>
      </w:r>
      <w:r>
        <w:rPr>
          <w:noProof/>
        </w:rPr>
        <w:fldChar w:fldCharType="separate"/>
      </w:r>
      <w:r>
        <w:rPr>
          <w:noProof/>
        </w:rPr>
        <w:t>39</w:t>
      </w:r>
      <w:r>
        <w:rPr>
          <w:noProof/>
        </w:rPr>
        <w:fldChar w:fldCharType="end"/>
      </w:r>
    </w:p>
    <w:p w14:paraId="1F7203E5" w14:textId="61225533"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IOPS private call setup in automatic commencement mode procedure</w:t>
      </w:r>
      <w:r>
        <w:rPr>
          <w:noProof/>
        </w:rPr>
        <w:tab/>
      </w:r>
      <w:r>
        <w:rPr>
          <w:noProof/>
        </w:rPr>
        <w:fldChar w:fldCharType="begin"/>
      </w:r>
      <w:r>
        <w:rPr>
          <w:noProof/>
        </w:rPr>
        <w:instrText xml:space="preserve"> PAGEREF _Toc200195508 \h </w:instrText>
      </w:r>
      <w:r>
        <w:rPr>
          <w:noProof/>
        </w:rPr>
      </w:r>
      <w:r>
        <w:rPr>
          <w:noProof/>
        </w:rPr>
        <w:fldChar w:fldCharType="separate"/>
      </w:r>
      <w:r>
        <w:rPr>
          <w:noProof/>
        </w:rPr>
        <w:t>39</w:t>
      </w:r>
      <w:r>
        <w:rPr>
          <w:noProof/>
        </w:rPr>
        <w:fldChar w:fldCharType="end"/>
      </w:r>
    </w:p>
    <w:p w14:paraId="740C37C3" w14:textId="2EA3F457"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IOPS private call setup in manual commencement mode procedure</w:t>
      </w:r>
      <w:r>
        <w:rPr>
          <w:noProof/>
        </w:rPr>
        <w:tab/>
      </w:r>
      <w:r>
        <w:rPr>
          <w:noProof/>
        </w:rPr>
        <w:fldChar w:fldCharType="begin"/>
      </w:r>
      <w:r>
        <w:rPr>
          <w:noProof/>
        </w:rPr>
        <w:instrText xml:space="preserve"> PAGEREF _Toc200195509 \h </w:instrText>
      </w:r>
      <w:r>
        <w:rPr>
          <w:noProof/>
        </w:rPr>
      </w:r>
      <w:r>
        <w:rPr>
          <w:noProof/>
        </w:rPr>
        <w:fldChar w:fldCharType="separate"/>
      </w:r>
      <w:r>
        <w:rPr>
          <w:noProof/>
        </w:rPr>
        <w:t>41</w:t>
      </w:r>
      <w:r>
        <w:rPr>
          <w:noProof/>
        </w:rPr>
        <w:fldChar w:fldCharType="end"/>
      </w:r>
    </w:p>
    <w:p w14:paraId="13C4304C" w14:textId="42142C7D"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IOPS private call release</w:t>
      </w:r>
      <w:r>
        <w:rPr>
          <w:noProof/>
        </w:rPr>
        <w:tab/>
      </w:r>
      <w:r>
        <w:rPr>
          <w:noProof/>
        </w:rPr>
        <w:fldChar w:fldCharType="begin"/>
      </w:r>
      <w:r>
        <w:rPr>
          <w:noProof/>
        </w:rPr>
        <w:instrText xml:space="preserve"> PAGEREF _Toc200195510 \h </w:instrText>
      </w:r>
      <w:r>
        <w:rPr>
          <w:noProof/>
        </w:rPr>
      </w:r>
      <w:r>
        <w:rPr>
          <w:noProof/>
        </w:rPr>
        <w:fldChar w:fldCharType="separate"/>
      </w:r>
      <w:r>
        <w:rPr>
          <w:noProof/>
        </w:rPr>
        <w:t>43</w:t>
      </w:r>
      <w:r>
        <w:rPr>
          <w:noProof/>
        </w:rPr>
        <w:fldChar w:fldCharType="end"/>
      </w:r>
    </w:p>
    <w:p w14:paraId="687DA235" w14:textId="294AFBCC"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IOPS emergency private call</w:t>
      </w:r>
      <w:r>
        <w:rPr>
          <w:noProof/>
        </w:rPr>
        <w:tab/>
      </w:r>
      <w:r>
        <w:rPr>
          <w:noProof/>
        </w:rPr>
        <w:fldChar w:fldCharType="begin"/>
      </w:r>
      <w:r>
        <w:rPr>
          <w:noProof/>
        </w:rPr>
        <w:instrText xml:space="preserve"> PAGEREF _Toc200195511 \h </w:instrText>
      </w:r>
      <w:r>
        <w:rPr>
          <w:noProof/>
        </w:rPr>
      </w:r>
      <w:r>
        <w:rPr>
          <w:noProof/>
        </w:rPr>
        <w:fldChar w:fldCharType="separate"/>
      </w:r>
      <w:r>
        <w:rPr>
          <w:noProof/>
        </w:rPr>
        <w:t>45</w:t>
      </w:r>
      <w:r>
        <w:rPr>
          <w:noProof/>
        </w:rPr>
        <w:fldChar w:fldCharType="end"/>
      </w:r>
    </w:p>
    <w:p w14:paraId="36C4B9D9" w14:textId="15D6511C"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10.5.3</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IOPS floor control (IP connectivity functionality)</w:t>
      </w:r>
      <w:r>
        <w:rPr>
          <w:noProof/>
        </w:rPr>
        <w:tab/>
      </w:r>
      <w:r>
        <w:rPr>
          <w:noProof/>
        </w:rPr>
        <w:fldChar w:fldCharType="begin"/>
      </w:r>
      <w:r>
        <w:rPr>
          <w:noProof/>
        </w:rPr>
        <w:instrText xml:space="preserve"> PAGEREF _Toc200195512 \h </w:instrText>
      </w:r>
      <w:r>
        <w:rPr>
          <w:noProof/>
        </w:rPr>
      </w:r>
      <w:r>
        <w:rPr>
          <w:noProof/>
        </w:rPr>
        <w:fldChar w:fldCharType="separate"/>
      </w:r>
      <w:r>
        <w:rPr>
          <w:noProof/>
        </w:rPr>
        <w:t>47</w:t>
      </w:r>
      <w:r>
        <w:rPr>
          <w:noProof/>
        </w:rPr>
        <w:fldChar w:fldCharType="end"/>
      </w:r>
    </w:p>
    <w:p w14:paraId="341A9792" w14:textId="1BFA5C39"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_Toc200195513 \h </w:instrText>
      </w:r>
      <w:r>
        <w:rPr>
          <w:noProof/>
        </w:rPr>
      </w:r>
      <w:r>
        <w:rPr>
          <w:noProof/>
        </w:rPr>
        <w:fldChar w:fldCharType="separate"/>
      </w:r>
      <w:r>
        <w:rPr>
          <w:noProof/>
        </w:rPr>
        <w:t>47</w:t>
      </w:r>
      <w:r>
        <w:rPr>
          <w:noProof/>
        </w:rPr>
        <w:fldChar w:fldCharType="end"/>
      </w:r>
    </w:p>
    <w:p w14:paraId="7B35786E" w14:textId="6A0C02D1"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_Toc200195514 \h </w:instrText>
      </w:r>
      <w:r>
        <w:rPr>
          <w:noProof/>
        </w:rPr>
      </w:r>
      <w:r>
        <w:rPr>
          <w:noProof/>
        </w:rPr>
        <w:fldChar w:fldCharType="separate"/>
      </w:r>
      <w:r>
        <w:rPr>
          <w:noProof/>
        </w:rPr>
        <w:t>47</w:t>
      </w:r>
      <w:r>
        <w:rPr>
          <w:noProof/>
        </w:rPr>
        <w:fldChar w:fldCharType="end"/>
      </w:r>
    </w:p>
    <w:p w14:paraId="4D59FD3C" w14:textId="424E5E55"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10.5.3.2.1</w:t>
      </w:r>
      <w:r>
        <w:rPr>
          <w:rFonts w:asciiTheme="minorHAnsi" w:eastAsiaTheme="minorEastAsia" w:hAnsiTheme="minorHAnsi" w:cstheme="minorBidi"/>
          <w:noProof/>
          <w:kern w:val="2"/>
          <w:sz w:val="24"/>
          <w:szCs w:val="24"/>
          <w:lang w:eastAsia="en-GB"/>
          <w14:ligatures w14:val="standardContextual"/>
        </w:rPr>
        <w:tab/>
      </w:r>
      <w:r>
        <w:rPr>
          <w:noProof/>
          <w:lang w:eastAsia="zh-CN"/>
        </w:rPr>
        <w:t>IOPS floor request</w:t>
      </w:r>
      <w:r>
        <w:rPr>
          <w:noProof/>
        </w:rPr>
        <w:tab/>
      </w:r>
      <w:r>
        <w:rPr>
          <w:noProof/>
        </w:rPr>
        <w:fldChar w:fldCharType="begin"/>
      </w:r>
      <w:r>
        <w:rPr>
          <w:noProof/>
        </w:rPr>
        <w:instrText xml:space="preserve"> PAGEREF _Toc200195515 \h </w:instrText>
      </w:r>
      <w:r>
        <w:rPr>
          <w:noProof/>
        </w:rPr>
      </w:r>
      <w:r>
        <w:rPr>
          <w:noProof/>
        </w:rPr>
        <w:fldChar w:fldCharType="separate"/>
      </w:r>
      <w:r>
        <w:rPr>
          <w:noProof/>
        </w:rPr>
        <w:t>47</w:t>
      </w:r>
      <w:r>
        <w:rPr>
          <w:noProof/>
        </w:rPr>
        <w:fldChar w:fldCharType="end"/>
      </w:r>
    </w:p>
    <w:p w14:paraId="1054C895" w14:textId="01EF1D07"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IOPS floor taken</w:t>
      </w:r>
      <w:r>
        <w:rPr>
          <w:noProof/>
        </w:rPr>
        <w:tab/>
      </w:r>
      <w:r>
        <w:rPr>
          <w:noProof/>
        </w:rPr>
        <w:fldChar w:fldCharType="begin"/>
      </w:r>
      <w:r>
        <w:rPr>
          <w:noProof/>
        </w:rPr>
        <w:instrText xml:space="preserve"> PAGEREF _Toc200195516 \h </w:instrText>
      </w:r>
      <w:r>
        <w:rPr>
          <w:noProof/>
        </w:rPr>
      </w:r>
      <w:r>
        <w:rPr>
          <w:noProof/>
        </w:rPr>
        <w:fldChar w:fldCharType="separate"/>
      </w:r>
      <w:r>
        <w:rPr>
          <w:noProof/>
        </w:rPr>
        <w:t>48</w:t>
      </w:r>
      <w:r>
        <w:rPr>
          <w:noProof/>
        </w:rPr>
        <w:fldChar w:fldCharType="end"/>
      </w:r>
    </w:p>
    <w:p w14:paraId="1F9FB12E" w14:textId="7BEBD730"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IOPS floor control during silence</w:t>
      </w:r>
      <w:r>
        <w:rPr>
          <w:noProof/>
        </w:rPr>
        <w:tab/>
      </w:r>
      <w:r>
        <w:rPr>
          <w:noProof/>
        </w:rPr>
        <w:fldChar w:fldCharType="begin"/>
      </w:r>
      <w:r>
        <w:rPr>
          <w:noProof/>
        </w:rPr>
        <w:instrText xml:space="preserve"> PAGEREF _Toc200195517 \h </w:instrText>
      </w:r>
      <w:r>
        <w:rPr>
          <w:noProof/>
        </w:rPr>
      </w:r>
      <w:r>
        <w:rPr>
          <w:noProof/>
        </w:rPr>
        <w:fldChar w:fldCharType="separate"/>
      </w:r>
      <w:r>
        <w:rPr>
          <w:noProof/>
        </w:rPr>
        <w:t>48</w:t>
      </w:r>
      <w:r>
        <w:rPr>
          <w:noProof/>
        </w:rPr>
        <w:fldChar w:fldCharType="end"/>
      </w:r>
    </w:p>
    <w:p w14:paraId="4C5CFC44" w14:textId="038C4ECA"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10.6</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MCData service</w:t>
      </w:r>
      <w:r>
        <w:rPr>
          <w:noProof/>
        </w:rPr>
        <w:tab/>
      </w:r>
      <w:r>
        <w:rPr>
          <w:noProof/>
        </w:rPr>
        <w:fldChar w:fldCharType="begin"/>
      </w:r>
      <w:r>
        <w:rPr>
          <w:noProof/>
        </w:rPr>
        <w:instrText xml:space="preserve"> PAGEREF _Toc200195518 \h </w:instrText>
      </w:r>
      <w:r>
        <w:rPr>
          <w:noProof/>
        </w:rPr>
      </w:r>
      <w:r>
        <w:rPr>
          <w:noProof/>
        </w:rPr>
        <w:fldChar w:fldCharType="separate"/>
      </w:r>
      <w:r>
        <w:rPr>
          <w:noProof/>
        </w:rPr>
        <w:t>50</w:t>
      </w:r>
      <w:r>
        <w:rPr>
          <w:noProof/>
        </w:rPr>
        <w:fldChar w:fldCharType="end"/>
      </w:r>
    </w:p>
    <w:p w14:paraId="26468C47" w14:textId="790D8440"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sidRPr="00D42FE5">
        <w:rPr>
          <w:rFonts w:eastAsia="SimSun"/>
          <w:noProof/>
        </w:rPr>
        <w:t>10.6.1</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rPr>
        <w:t>IOPS short data service (IP connectivity functionality)</w:t>
      </w:r>
      <w:r>
        <w:rPr>
          <w:noProof/>
        </w:rPr>
        <w:tab/>
      </w:r>
      <w:r>
        <w:rPr>
          <w:noProof/>
        </w:rPr>
        <w:fldChar w:fldCharType="begin"/>
      </w:r>
      <w:r>
        <w:rPr>
          <w:noProof/>
        </w:rPr>
        <w:instrText xml:space="preserve"> PAGEREF _Toc200195519 \h </w:instrText>
      </w:r>
      <w:r>
        <w:rPr>
          <w:noProof/>
        </w:rPr>
      </w:r>
      <w:r>
        <w:rPr>
          <w:noProof/>
        </w:rPr>
        <w:fldChar w:fldCharType="separate"/>
      </w:r>
      <w:r>
        <w:rPr>
          <w:noProof/>
        </w:rPr>
        <w:t>50</w:t>
      </w:r>
      <w:r>
        <w:rPr>
          <w:noProof/>
        </w:rPr>
        <w:fldChar w:fldCharType="end"/>
      </w:r>
    </w:p>
    <w:p w14:paraId="7B8055E2" w14:textId="59DECCEE"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_Toc200195520 \h </w:instrText>
      </w:r>
      <w:r>
        <w:rPr>
          <w:noProof/>
        </w:rPr>
      </w:r>
      <w:r>
        <w:rPr>
          <w:noProof/>
        </w:rPr>
        <w:fldChar w:fldCharType="separate"/>
      </w:r>
      <w:r>
        <w:rPr>
          <w:noProof/>
        </w:rPr>
        <w:t>50</w:t>
      </w:r>
      <w:r>
        <w:rPr>
          <w:noProof/>
        </w:rPr>
        <w:fldChar w:fldCharType="end"/>
      </w:r>
    </w:p>
    <w:p w14:paraId="056BB3FE" w14:textId="70877C7D"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_Toc200195521 \h </w:instrText>
      </w:r>
      <w:r>
        <w:rPr>
          <w:noProof/>
        </w:rPr>
      </w:r>
      <w:r>
        <w:rPr>
          <w:noProof/>
        </w:rPr>
        <w:fldChar w:fldCharType="separate"/>
      </w:r>
      <w:r>
        <w:rPr>
          <w:noProof/>
        </w:rPr>
        <w:t>50</w:t>
      </w:r>
      <w:r>
        <w:rPr>
          <w:noProof/>
        </w:rPr>
        <w:fldChar w:fldCharType="end"/>
      </w:r>
    </w:p>
    <w:p w14:paraId="0FE4D88A" w14:textId="4E83B7A1"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10.6.1.2.1</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sidRPr="00D42FE5">
        <w:rPr>
          <w:rFonts w:eastAsia="SimSun"/>
          <w:noProof/>
          <w:lang w:val="en-IN"/>
        </w:rPr>
        <w:t>MCData standalone data request</w:t>
      </w:r>
      <w:r>
        <w:rPr>
          <w:noProof/>
        </w:rPr>
        <w:tab/>
      </w:r>
      <w:r>
        <w:rPr>
          <w:noProof/>
        </w:rPr>
        <w:fldChar w:fldCharType="begin"/>
      </w:r>
      <w:r>
        <w:rPr>
          <w:noProof/>
        </w:rPr>
        <w:instrText xml:space="preserve"> PAGEREF _Toc200195522 \h </w:instrText>
      </w:r>
      <w:r>
        <w:rPr>
          <w:noProof/>
        </w:rPr>
      </w:r>
      <w:r>
        <w:rPr>
          <w:noProof/>
        </w:rPr>
        <w:fldChar w:fldCharType="separate"/>
      </w:r>
      <w:r>
        <w:rPr>
          <w:noProof/>
        </w:rPr>
        <w:t>50</w:t>
      </w:r>
      <w:r>
        <w:rPr>
          <w:noProof/>
        </w:rPr>
        <w:fldChar w:fldCharType="end"/>
      </w:r>
    </w:p>
    <w:p w14:paraId="5953E1A0" w14:textId="178D70EF"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sidRPr="00D42FE5">
        <w:rPr>
          <w:rFonts w:eastAsia="SimSun"/>
          <w:noProof/>
          <w:lang w:val="en-IN"/>
        </w:rPr>
        <w:t>10.6</w:t>
      </w:r>
      <w:r>
        <w:rPr>
          <w:noProof/>
        </w:rPr>
        <w:t>.1.2.2</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lang w:val="en-IN"/>
        </w:rPr>
        <w:t>IOPS MCData data disposition notification</w:t>
      </w:r>
      <w:r>
        <w:rPr>
          <w:noProof/>
        </w:rPr>
        <w:tab/>
      </w:r>
      <w:r>
        <w:rPr>
          <w:noProof/>
        </w:rPr>
        <w:fldChar w:fldCharType="begin"/>
      </w:r>
      <w:r>
        <w:rPr>
          <w:noProof/>
        </w:rPr>
        <w:instrText xml:space="preserve"> PAGEREF _Toc200195523 \h </w:instrText>
      </w:r>
      <w:r>
        <w:rPr>
          <w:noProof/>
        </w:rPr>
      </w:r>
      <w:r>
        <w:rPr>
          <w:noProof/>
        </w:rPr>
        <w:fldChar w:fldCharType="separate"/>
      </w:r>
      <w:r>
        <w:rPr>
          <w:noProof/>
        </w:rPr>
        <w:t>51</w:t>
      </w:r>
      <w:r>
        <w:rPr>
          <w:noProof/>
        </w:rPr>
        <w:fldChar w:fldCharType="end"/>
      </w:r>
    </w:p>
    <w:p w14:paraId="02039983" w14:textId="74568EC0"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sidRPr="00D42FE5">
        <w:rPr>
          <w:rFonts w:eastAsia="SimSun"/>
          <w:noProof/>
          <w:lang w:val="en-IN"/>
        </w:rPr>
        <w:t>10.6.1.2.3</w:t>
      </w:r>
      <w:r>
        <w:rPr>
          <w:rFonts w:asciiTheme="minorHAnsi" w:eastAsiaTheme="minorEastAsia" w:hAnsiTheme="minorHAnsi" w:cstheme="minorBidi"/>
          <w:noProof/>
          <w:kern w:val="2"/>
          <w:sz w:val="24"/>
          <w:szCs w:val="24"/>
          <w:lang w:eastAsia="en-GB"/>
          <w14:ligatures w14:val="standardContextual"/>
        </w:rPr>
        <w:tab/>
      </w:r>
      <w:r w:rsidRPr="00D42FE5">
        <w:rPr>
          <w:rFonts w:eastAsia="SimSun"/>
          <w:noProof/>
          <w:lang w:val="en-IN"/>
        </w:rPr>
        <w:t>IOPS MCData group standalone data request</w:t>
      </w:r>
      <w:r>
        <w:rPr>
          <w:noProof/>
        </w:rPr>
        <w:tab/>
      </w:r>
      <w:r>
        <w:rPr>
          <w:noProof/>
        </w:rPr>
        <w:fldChar w:fldCharType="begin"/>
      </w:r>
      <w:r>
        <w:rPr>
          <w:noProof/>
        </w:rPr>
        <w:instrText xml:space="preserve"> PAGEREF _Toc200195524 \h </w:instrText>
      </w:r>
      <w:r>
        <w:rPr>
          <w:noProof/>
        </w:rPr>
      </w:r>
      <w:r>
        <w:rPr>
          <w:noProof/>
        </w:rPr>
        <w:fldChar w:fldCharType="separate"/>
      </w:r>
      <w:r>
        <w:rPr>
          <w:noProof/>
        </w:rPr>
        <w:t>51</w:t>
      </w:r>
      <w:r>
        <w:rPr>
          <w:noProof/>
        </w:rPr>
        <w:fldChar w:fldCharType="end"/>
      </w:r>
    </w:p>
    <w:p w14:paraId="5F24D6A8" w14:textId="77F72063"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IOPS one-to-one standalone SDS using signalling control plane</w:t>
      </w:r>
      <w:r>
        <w:rPr>
          <w:noProof/>
        </w:rPr>
        <w:tab/>
      </w:r>
      <w:r>
        <w:rPr>
          <w:noProof/>
        </w:rPr>
        <w:fldChar w:fldCharType="begin"/>
      </w:r>
      <w:r>
        <w:rPr>
          <w:noProof/>
        </w:rPr>
        <w:instrText xml:space="preserve"> PAGEREF _Toc200195525 \h </w:instrText>
      </w:r>
      <w:r>
        <w:rPr>
          <w:noProof/>
        </w:rPr>
      </w:r>
      <w:r>
        <w:rPr>
          <w:noProof/>
        </w:rPr>
        <w:fldChar w:fldCharType="separate"/>
      </w:r>
      <w:r>
        <w:rPr>
          <w:noProof/>
        </w:rPr>
        <w:t>51</w:t>
      </w:r>
      <w:r>
        <w:rPr>
          <w:noProof/>
        </w:rPr>
        <w:fldChar w:fldCharType="end"/>
      </w:r>
    </w:p>
    <w:p w14:paraId="234BE159" w14:textId="74A91FC7"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10.6.1.3.1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_Toc200195526 \h </w:instrText>
      </w:r>
      <w:r>
        <w:rPr>
          <w:noProof/>
        </w:rPr>
      </w:r>
      <w:r>
        <w:rPr>
          <w:noProof/>
        </w:rPr>
        <w:fldChar w:fldCharType="separate"/>
      </w:r>
      <w:r>
        <w:rPr>
          <w:noProof/>
        </w:rPr>
        <w:t>51</w:t>
      </w:r>
      <w:r>
        <w:rPr>
          <w:noProof/>
        </w:rPr>
        <w:fldChar w:fldCharType="end"/>
      </w:r>
    </w:p>
    <w:p w14:paraId="3110D68B" w14:textId="42BAA0D3"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10.6.1.3.2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_Toc200195527 \h </w:instrText>
      </w:r>
      <w:r>
        <w:rPr>
          <w:noProof/>
        </w:rPr>
      </w:r>
      <w:r>
        <w:rPr>
          <w:noProof/>
        </w:rPr>
        <w:fldChar w:fldCharType="separate"/>
      </w:r>
      <w:r>
        <w:rPr>
          <w:noProof/>
        </w:rPr>
        <w:t>52</w:t>
      </w:r>
      <w:r>
        <w:rPr>
          <w:noProof/>
        </w:rPr>
        <w:fldChar w:fldCharType="end"/>
      </w:r>
    </w:p>
    <w:p w14:paraId="6E0369B6" w14:textId="00FF9AA5"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IOPS group standalone SDS using signalling control plane</w:t>
      </w:r>
      <w:r>
        <w:rPr>
          <w:noProof/>
        </w:rPr>
        <w:tab/>
      </w:r>
      <w:r>
        <w:rPr>
          <w:noProof/>
        </w:rPr>
        <w:fldChar w:fldCharType="begin"/>
      </w:r>
      <w:r>
        <w:rPr>
          <w:noProof/>
        </w:rPr>
        <w:instrText xml:space="preserve"> PAGEREF _Toc200195528 \h </w:instrText>
      </w:r>
      <w:r>
        <w:rPr>
          <w:noProof/>
        </w:rPr>
      </w:r>
      <w:r>
        <w:rPr>
          <w:noProof/>
        </w:rPr>
        <w:fldChar w:fldCharType="separate"/>
      </w:r>
      <w:r>
        <w:rPr>
          <w:noProof/>
        </w:rPr>
        <w:t>53</w:t>
      </w:r>
      <w:r>
        <w:rPr>
          <w:noProof/>
        </w:rPr>
        <w:fldChar w:fldCharType="end"/>
      </w:r>
    </w:p>
    <w:p w14:paraId="13FB5572" w14:textId="4A5D7586"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10.6.1.4.1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_Toc200195529 \h </w:instrText>
      </w:r>
      <w:r>
        <w:rPr>
          <w:noProof/>
        </w:rPr>
      </w:r>
      <w:r>
        <w:rPr>
          <w:noProof/>
        </w:rPr>
        <w:fldChar w:fldCharType="separate"/>
      </w:r>
      <w:r>
        <w:rPr>
          <w:noProof/>
        </w:rPr>
        <w:t>53</w:t>
      </w:r>
      <w:r>
        <w:rPr>
          <w:noProof/>
        </w:rPr>
        <w:fldChar w:fldCharType="end"/>
      </w:r>
    </w:p>
    <w:p w14:paraId="2C09A04D" w14:textId="4554ADE6" w:rsidR="00B002CA" w:rsidRDefault="00B002CA">
      <w:pPr>
        <w:pStyle w:val="TOC5"/>
        <w:rPr>
          <w:rFonts w:asciiTheme="minorHAnsi" w:eastAsiaTheme="minorEastAsia" w:hAnsiTheme="minorHAnsi" w:cstheme="minorBidi"/>
          <w:noProof/>
          <w:kern w:val="2"/>
          <w:sz w:val="24"/>
          <w:szCs w:val="24"/>
          <w:lang w:eastAsia="en-GB"/>
          <w14:ligatures w14:val="standardContextual"/>
        </w:rPr>
      </w:pPr>
      <w:r>
        <w:rPr>
          <w:noProof/>
        </w:rPr>
        <w:t>10.6.1.4.2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_Toc200195530 \h </w:instrText>
      </w:r>
      <w:r>
        <w:rPr>
          <w:noProof/>
        </w:rPr>
      </w:r>
      <w:r>
        <w:rPr>
          <w:noProof/>
        </w:rPr>
        <w:fldChar w:fldCharType="separate"/>
      </w:r>
      <w:r>
        <w:rPr>
          <w:noProof/>
        </w:rPr>
        <w:t>54</w:t>
      </w:r>
      <w:r>
        <w:rPr>
          <w:noProof/>
        </w:rPr>
        <w:fldChar w:fldCharType="end"/>
      </w:r>
    </w:p>
    <w:p w14:paraId="0857720F" w14:textId="70F81489" w:rsidR="00B002CA" w:rsidRDefault="00B002CA">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MC IOPS notification</w:t>
      </w:r>
      <w:r>
        <w:rPr>
          <w:noProof/>
        </w:rPr>
        <w:tab/>
      </w:r>
      <w:r>
        <w:rPr>
          <w:noProof/>
        </w:rPr>
        <w:fldChar w:fldCharType="begin"/>
      </w:r>
      <w:r>
        <w:rPr>
          <w:noProof/>
        </w:rPr>
        <w:instrText xml:space="preserve"> PAGEREF _Toc200195531 \h </w:instrText>
      </w:r>
      <w:r>
        <w:rPr>
          <w:noProof/>
        </w:rPr>
      </w:r>
      <w:r>
        <w:rPr>
          <w:noProof/>
        </w:rPr>
        <w:fldChar w:fldCharType="separate"/>
      </w:r>
      <w:r>
        <w:rPr>
          <w:noProof/>
        </w:rPr>
        <w:t>56</w:t>
      </w:r>
      <w:r>
        <w:rPr>
          <w:noProof/>
        </w:rPr>
        <w:fldChar w:fldCharType="end"/>
      </w:r>
    </w:p>
    <w:p w14:paraId="1DBF52E3" w14:textId="09FCE611"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_Toc200195532 \h </w:instrText>
      </w:r>
      <w:r>
        <w:rPr>
          <w:noProof/>
        </w:rPr>
      </w:r>
      <w:r>
        <w:rPr>
          <w:noProof/>
        </w:rPr>
        <w:fldChar w:fldCharType="separate"/>
      </w:r>
      <w:r>
        <w:rPr>
          <w:noProof/>
        </w:rPr>
        <w:t>56</w:t>
      </w:r>
      <w:r>
        <w:rPr>
          <w:noProof/>
        </w:rPr>
        <w:fldChar w:fldCharType="end"/>
      </w:r>
    </w:p>
    <w:p w14:paraId="4FDB9319" w14:textId="593FB78B"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_Toc200195533 \h </w:instrText>
      </w:r>
      <w:r>
        <w:rPr>
          <w:noProof/>
        </w:rPr>
      </w:r>
      <w:r>
        <w:rPr>
          <w:noProof/>
        </w:rPr>
        <w:fldChar w:fldCharType="separate"/>
      </w:r>
      <w:r>
        <w:rPr>
          <w:noProof/>
        </w:rPr>
        <w:t>56</w:t>
      </w:r>
      <w:r>
        <w:rPr>
          <w:noProof/>
        </w:rPr>
        <w:fldChar w:fldCharType="end"/>
      </w:r>
    </w:p>
    <w:p w14:paraId="35A70E9C" w14:textId="69DE683D" w:rsidR="00B002CA" w:rsidRDefault="00B002CA">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MC IOPS notification</w:t>
      </w:r>
      <w:r>
        <w:rPr>
          <w:noProof/>
        </w:rPr>
        <w:tab/>
      </w:r>
      <w:r>
        <w:rPr>
          <w:noProof/>
        </w:rPr>
        <w:fldChar w:fldCharType="begin"/>
      </w:r>
      <w:r>
        <w:rPr>
          <w:noProof/>
        </w:rPr>
        <w:instrText xml:space="preserve"> PAGEREF _Toc200195534 \h </w:instrText>
      </w:r>
      <w:r>
        <w:rPr>
          <w:noProof/>
        </w:rPr>
      </w:r>
      <w:r>
        <w:rPr>
          <w:noProof/>
        </w:rPr>
        <w:fldChar w:fldCharType="separate"/>
      </w:r>
      <w:r>
        <w:rPr>
          <w:noProof/>
        </w:rPr>
        <w:t>56</w:t>
      </w:r>
      <w:r>
        <w:rPr>
          <w:noProof/>
        </w:rPr>
        <w:fldChar w:fldCharType="end"/>
      </w:r>
    </w:p>
    <w:p w14:paraId="64E8390E" w14:textId="397398EE" w:rsidR="00B002CA" w:rsidRDefault="00B002CA">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MC IOPS notification procedure</w:t>
      </w:r>
      <w:r>
        <w:rPr>
          <w:noProof/>
        </w:rPr>
        <w:tab/>
      </w:r>
      <w:r>
        <w:rPr>
          <w:noProof/>
        </w:rPr>
        <w:fldChar w:fldCharType="begin"/>
      </w:r>
      <w:r>
        <w:rPr>
          <w:noProof/>
        </w:rPr>
        <w:instrText xml:space="preserve"> PAGEREF _Toc200195535 \h </w:instrText>
      </w:r>
      <w:r>
        <w:rPr>
          <w:noProof/>
        </w:rPr>
      </w:r>
      <w:r>
        <w:rPr>
          <w:noProof/>
        </w:rPr>
        <w:fldChar w:fldCharType="separate"/>
      </w:r>
      <w:r>
        <w:rPr>
          <w:noProof/>
        </w:rPr>
        <w:t>57</w:t>
      </w:r>
      <w:r>
        <w:rPr>
          <w:noProof/>
        </w:rPr>
        <w:fldChar w:fldCharType="end"/>
      </w:r>
    </w:p>
    <w:p w14:paraId="3BE1CBBE" w14:textId="3DF37F84" w:rsidR="00B002CA" w:rsidRDefault="00B002CA">
      <w:pPr>
        <w:pStyle w:val="TOC8"/>
        <w:rPr>
          <w:rFonts w:asciiTheme="minorHAnsi" w:eastAsiaTheme="minorEastAsia" w:hAnsiTheme="minorHAnsi" w:cstheme="minorBidi"/>
          <w:b w:val="0"/>
          <w:noProof/>
          <w:kern w:val="2"/>
          <w:sz w:val="24"/>
          <w:szCs w:val="24"/>
          <w:lang w:eastAsia="en-GB"/>
          <w14:ligatures w14:val="standardContextual"/>
        </w:rPr>
      </w:pPr>
      <w:r w:rsidRPr="00D42FE5">
        <w:rPr>
          <w:rFonts w:eastAsia="SimSun"/>
          <w:noProof/>
        </w:rPr>
        <w:lastRenderedPageBreak/>
        <w:t>Annex A (normative): Configuration data for the support of MC services in the IOPS mode of operation</w:t>
      </w:r>
      <w:r>
        <w:rPr>
          <w:noProof/>
        </w:rPr>
        <w:tab/>
      </w:r>
      <w:r>
        <w:rPr>
          <w:noProof/>
        </w:rPr>
        <w:fldChar w:fldCharType="begin"/>
      </w:r>
      <w:r>
        <w:rPr>
          <w:noProof/>
        </w:rPr>
        <w:instrText xml:space="preserve"> PAGEREF _Toc200195536 \h </w:instrText>
      </w:r>
      <w:r>
        <w:rPr>
          <w:noProof/>
        </w:rPr>
      </w:r>
      <w:r>
        <w:rPr>
          <w:noProof/>
        </w:rPr>
        <w:fldChar w:fldCharType="separate"/>
      </w:r>
      <w:r>
        <w:rPr>
          <w:noProof/>
        </w:rPr>
        <w:t>60</w:t>
      </w:r>
      <w:r>
        <w:rPr>
          <w:noProof/>
        </w:rPr>
        <w:fldChar w:fldCharType="end"/>
      </w:r>
    </w:p>
    <w:p w14:paraId="605202F3" w14:textId="6200E026"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_Toc200195537 \h </w:instrText>
      </w:r>
      <w:r>
        <w:rPr>
          <w:noProof/>
        </w:rPr>
      </w:r>
      <w:r>
        <w:rPr>
          <w:noProof/>
        </w:rPr>
        <w:fldChar w:fldCharType="separate"/>
      </w:r>
      <w:r>
        <w:rPr>
          <w:noProof/>
        </w:rPr>
        <w:t>60</w:t>
      </w:r>
      <w:r>
        <w:rPr>
          <w:noProof/>
        </w:rPr>
        <w:fldChar w:fldCharType="end"/>
      </w:r>
    </w:p>
    <w:p w14:paraId="454816B1" w14:textId="5EB6959D"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_Toc200195538 \h </w:instrText>
      </w:r>
      <w:r>
        <w:rPr>
          <w:noProof/>
        </w:rPr>
      </w:r>
      <w:r>
        <w:rPr>
          <w:noProof/>
        </w:rPr>
        <w:fldChar w:fldCharType="separate"/>
      </w:r>
      <w:r>
        <w:rPr>
          <w:noProof/>
        </w:rPr>
        <w:t>61</w:t>
      </w:r>
      <w:r>
        <w:rPr>
          <w:noProof/>
        </w:rPr>
        <w:fldChar w:fldCharType="end"/>
      </w:r>
    </w:p>
    <w:p w14:paraId="799B6C26" w14:textId="74E3C8A4"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_Toc200195539 \h </w:instrText>
      </w:r>
      <w:r>
        <w:rPr>
          <w:noProof/>
        </w:rPr>
      </w:r>
      <w:r>
        <w:rPr>
          <w:noProof/>
        </w:rPr>
        <w:fldChar w:fldCharType="separate"/>
      </w:r>
      <w:r>
        <w:rPr>
          <w:noProof/>
        </w:rPr>
        <w:t>61</w:t>
      </w:r>
      <w:r>
        <w:rPr>
          <w:noProof/>
        </w:rPr>
        <w:fldChar w:fldCharType="end"/>
      </w:r>
    </w:p>
    <w:p w14:paraId="5A90E491" w14:textId="514C8E2B"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_Toc200195540 \h </w:instrText>
      </w:r>
      <w:r>
        <w:rPr>
          <w:noProof/>
        </w:rPr>
      </w:r>
      <w:r>
        <w:rPr>
          <w:noProof/>
        </w:rPr>
        <w:fldChar w:fldCharType="separate"/>
      </w:r>
      <w:r>
        <w:rPr>
          <w:noProof/>
        </w:rPr>
        <w:t>62</w:t>
      </w:r>
      <w:r>
        <w:rPr>
          <w:noProof/>
        </w:rPr>
        <w:fldChar w:fldCharType="end"/>
      </w:r>
    </w:p>
    <w:p w14:paraId="039D64C6" w14:textId="045EA288"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_Toc200195541 \h </w:instrText>
      </w:r>
      <w:r>
        <w:rPr>
          <w:noProof/>
        </w:rPr>
      </w:r>
      <w:r>
        <w:rPr>
          <w:noProof/>
        </w:rPr>
        <w:fldChar w:fldCharType="separate"/>
      </w:r>
      <w:r>
        <w:rPr>
          <w:noProof/>
        </w:rPr>
        <w:t>63</w:t>
      </w:r>
      <w:r>
        <w:rPr>
          <w:noProof/>
        </w:rPr>
        <w:fldChar w:fldCharType="end"/>
      </w:r>
    </w:p>
    <w:p w14:paraId="482FA817" w14:textId="160B4987"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w:t>
      </w:r>
      <w:r>
        <w:rPr>
          <w:noProof/>
          <w:lang w:eastAsia="zh-CN"/>
        </w:rPr>
        <w:t xml:space="preserve"> service</w:t>
      </w:r>
      <w:r>
        <w:rPr>
          <w:noProof/>
        </w:rPr>
        <w:t xml:space="preserve"> UE configuration data</w:t>
      </w:r>
      <w:r>
        <w:rPr>
          <w:noProof/>
        </w:rPr>
        <w:tab/>
      </w:r>
      <w:r>
        <w:rPr>
          <w:noProof/>
        </w:rPr>
        <w:fldChar w:fldCharType="begin"/>
      </w:r>
      <w:r>
        <w:rPr>
          <w:noProof/>
        </w:rPr>
        <w:instrText xml:space="preserve"> PAGEREF _Toc200195542 \h </w:instrText>
      </w:r>
      <w:r>
        <w:rPr>
          <w:noProof/>
        </w:rPr>
      </w:r>
      <w:r>
        <w:rPr>
          <w:noProof/>
        </w:rPr>
        <w:fldChar w:fldCharType="separate"/>
      </w:r>
      <w:r>
        <w:rPr>
          <w:noProof/>
        </w:rPr>
        <w:t>64</w:t>
      </w:r>
      <w:r>
        <w:rPr>
          <w:noProof/>
        </w:rPr>
        <w:fldChar w:fldCharType="end"/>
      </w:r>
    </w:p>
    <w:p w14:paraId="675061FB" w14:textId="5CFA4BFF" w:rsidR="00B002CA" w:rsidRDefault="00B002CA">
      <w:pPr>
        <w:pStyle w:val="TOC1"/>
        <w:rPr>
          <w:rFonts w:asciiTheme="minorHAnsi" w:eastAsiaTheme="minorEastAsia" w:hAnsiTheme="minorHAnsi" w:cstheme="minorBidi"/>
          <w:noProof/>
          <w:kern w:val="2"/>
          <w:sz w:val="24"/>
          <w:szCs w:val="24"/>
          <w:lang w:eastAsia="en-GB"/>
          <w14:ligatures w14:val="standardContextual"/>
        </w:rPr>
      </w:pPr>
      <w:r w:rsidRPr="00D42FE5">
        <w:rPr>
          <w:rFonts w:eastAsia="GulimChe"/>
          <w:noProof/>
        </w:rPr>
        <w:t>A.7</w:t>
      </w:r>
      <w:r>
        <w:rPr>
          <w:rFonts w:asciiTheme="minorHAnsi" w:eastAsiaTheme="minorEastAsia" w:hAnsiTheme="minorHAnsi" w:cstheme="minorBidi"/>
          <w:noProof/>
          <w:kern w:val="2"/>
          <w:sz w:val="24"/>
          <w:szCs w:val="24"/>
          <w:lang w:eastAsia="en-GB"/>
          <w14:ligatures w14:val="standardContextual"/>
        </w:rPr>
        <w:tab/>
      </w:r>
      <w:r w:rsidRPr="00D42FE5">
        <w:rPr>
          <w:rFonts w:eastAsia="GulimChe"/>
          <w:noProof/>
        </w:rPr>
        <w:t>Location user profile configuration data</w:t>
      </w:r>
      <w:r>
        <w:rPr>
          <w:noProof/>
        </w:rPr>
        <w:tab/>
      </w:r>
      <w:r>
        <w:rPr>
          <w:noProof/>
        </w:rPr>
        <w:fldChar w:fldCharType="begin"/>
      </w:r>
      <w:r>
        <w:rPr>
          <w:noProof/>
        </w:rPr>
        <w:instrText xml:space="preserve"> PAGEREF _Toc200195543 \h </w:instrText>
      </w:r>
      <w:r>
        <w:rPr>
          <w:noProof/>
        </w:rPr>
      </w:r>
      <w:r>
        <w:rPr>
          <w:noProof/>
        </w:rPr>
        <w:fldChar w:fldCharType="separate"/>
      </w:r>
      <w:r>
        <w:rPr>
          <w:noProof/>
        </w:rPr>
        <w:t>66</w:t>
      </w:r>
      <w:r>
        <w:rPr>
          <w:noProof/>
        </w:rPr>
        <w:fldChar w:fldCharType="end"/>
      </w:r>
    </w:p>
    <w:p w14:paraId="11CBBC0B" w14:textId="062707F4" w:rsidR="00B002CA" w:rsidRDefault="00B002CA">
      <w:pPr>
        <w:pStyle w:val="TOC8"/>
        <w:rPr>
          <w:rFonts w:asciiTheme="minorHAnsi" w:eastAsiaTheme="minorEastAsia" w:hAnsiTheme="minorHAnsi" w:cstheme="minorBidi"/>
          <w:b w:val="0"/>
          <w:noProof/>
          <w:kern w:val="2"/>
          <w:sz w:val="24"/>
          <w:szCs w:val="24"/>
          <w:lang w:eastAsia="en-GB"/>
          <w14:ligatures w14:val="standardContextual"/>
        </w:rPr>
      </w:pPr>
      <w:r w:rsidRPr="00D42FE5">
        <w:rPr>
          <w:rFonts w:eastAsia="SimSun"/>
          <w:noProof/>
        </w:rPr>
        <w:t>Annex B (informative): Change history</w:t>
      </w:r>
      <w:r>
        <w:rPr>
          <w:noProof/>
        </w:rPr>
        <w:tab/>
      </w:r>
      <w:r>
        <w:rPr>
          <w:noProof/>
        </w:rPr>
        <w:fldChar w:fldCharType="begin"/>
      </w:r>
      <w:r>
        <w:rPr>
          <w:noProof/>
        </w:rPr>
        <w:instrText xml:space="preserve"> PAGEREF _Toc200195544 \h </w:instrText>
      </w:r>
      <w:r>
        <w:rPr>
          <w:noProof/>
        </w:rPr>
      </w:r>
      <w:r>
        <w:rPr>
          <w:noProof/>
        </w:rPr>
        <w:fldChar w:fldCharType="separate"/>
      </w:r>
      <w:r>
        <w:rPr>
          <w:noProof/>
        </w:rPr>
        <w:t>66</w:t>
      </w:r>
      <w:r>
        <w:rPr>
          <w:noProof/>
        </w:rPr>
        <w:fldChar w:fldCharType="end"/>
      </w:r>
    </w:p>
    <w:p w14:paraId="0BF7F4C7" w14:textId="4FF9AE03" w:rsidR="009A16B6" w:rsidRPr="00656BA2" w:rsidRDefault="009A16B6" w:rsidP="009A16B6">
      <w:r w:rsidRPr="00656BA2">
        <w:rPr>
          <w:noProof/>
          <w:sz w:val="22"/>
        </w:rPr>
        <w:fldChar w:fldCharType="end"/>
      </w:r>
    </w:p>
    <w:p w14:paraId="42763169" w14:textId="77777777" w:rsidR="009A16B6" w:rsidRPr="00656BA2" w:rsidRDefault="009A16B6" w:rsidP="009A16B6">
      <w:pPr>
        <w:pStyle w:val="Heading1"/>
      </w:pPr>
      <w:r w:rsidRPr="00656BA2">
        <w:br w:type="page"/>
      </w:r>
      <w:bookmarkStart w:id="17" w:name="_Toc200195385"/>
      <w:r w:rsidRPr="00656BA2">
        <w:lastRenderedPageBreak/>
        <w:t>Foreword</w:t>
      </w:r>
      <w:bookmarkEnd w:id="17"/>
    </w:p>
    <w:p w14:paraId="4B526F0C" w14:textId="77777777" w:rsidR="009A16B6" w:rsidRPr="00656BA2" w:rsidRDefault="009A16B6" w:rsidP="009A16B6">
      <w:r w:rsidRPr="00656BA2">
        <w:t>This Technical Specification has been produced by the 3rd Generation Partnership Project (3GPP).</w:t>
      </w:r>
    </w:p>
    <w:p w14:paraId="347AFA66" w14:textId="77777777" w:rsidR="009A16B6" w:rsidRPr="00656BA2" w:rsidRDefault="009A16B6" w:rsidP="009A16B6">
      <w:r w:rsidRPr="00656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E4E921" w14:textId="77777777" w:rsidR="009A16B6" w:rsidRPr="00656BA2" w:rsidRDefault="009A16B6" w:rsidP="009A16B6">
      <w:pPr>
        <w:pStyle w:val="B1"/>
      </w:pPr>
      <w:r w:rsidRPr="00656BA2">
        <w:t>Version x.y.z</w:t>
      </w:r>
    </w:p>
    <w:p w14:paraId="24D07B2B" w14:textId="77777777" w:rsidR="009A16B6" w:rsidRPr="00656BA2" w:rsidRDefault="009A16B6" w:rsidP="009A16B6">
      <w:pPr>
        <w:pStyle w:val="B1"/>
      </w:pPr>
      <w:r w:rsidRPr="00656BA2">
        <w:t>where:</w:t>
      </w:r>
    </w:p>
    <w:p w14:paraId="6D11F4EA" w14:textId="77777777" w:rsidR="009A16B6" w:rsidRPr="00656BA2" w:rsidRDefault="009A16B6" w:rsidP="009A16B6">
      <w:pPr>
        <w:pStyle w:val="B2"/>
      </w:pPr>
      <w:r w:rsidRPr="00656BA2">
        <w:t>x</w:t>
      </w:r>
      <w:r w:rsidRPr="00656BA2">
        <w:tab/>
        <w:t>the first digit:</w:t>
      </w:r>
    </w:p>
    <w:p w14:paraId="64ED9C1B" w14:textId="77777777" w:rsidR="009A16B6" w:rsidRPr="00656BA2" w:rsidRDefault="009A16B6" w:rsidP="009A16B6">
      <w:pPr>
        <w:pStyle w:val="B3"/>
      </w:pPr>
      <w:r w:rsidRPr="00656BA2">
        <w:t>1</w:t>
      </w:r>
      <w:r w:rsidRPr="00656BA2">
        <w:tab/>
        <w:t>presented to TSG for information;</w:t>
      </w:r>
    </w:p>
    <w:p w14:paraId="0A8AB59E" w14:textId="77777777" w:rsidR="009A16B6" w:rsidRPr="00656BA2" w:rsidRDefault="009A16B6" w:rsidP="009A16B6">
      <w:pPr>
        <w:pStyle w:val="B3"/>
      </w:pPr>
      <w:r w:rsidRPr="00656BA2">
        <w:t>2</w:t>
      </w:r>
      <w:r w:rsidRPr="00656BA2">
        <w:tab/>
        <w:t>presented to TSG for approval;</w:t>
      </w:r>
    </w:p>
    <w:p w14:paraId="066620E7" w14:textId="77777777" w:rsidR="009A16B6" w:rsidRPr="00656BA2" w:rsidRDefault="009A16B6" w:rsidP="009A16B6">
      <w:pPr>
        <w:pStyle w:val="B3"/>
      </w:pPr>
      <w:r w:rsidRPr="00656BA2">
        <w:t>3</w:t>
      </w:r>
      <w:r w:rsidRPr="00656BA2">
        <w:tab/>
        <w:t>or greater indicates TSG approved document under change control.</w:t>
      </w:r>
    </w:p>
    <w:p w14:paraId="170901BB" w14:textId="77777777" w:rsidR="009A16B6" w:rsidRPr="00656BA2" w:rsidRDefault="009A16B6" w:rsidP="009A16B6">
      <w:pPr>
        <w:pStyle w:val="B2"/>
      </w:pPr>
      <w:r w:rsidRPr="00656BA2">
        <w:t>y</w:t>
      </w:r>
      <w:r w:rsidRPr="00656BA2">
        <w:tab/>
        <w:t>the second digit is incremented for all changes of substance, i.e. technical enhancements, corrections, updates, etc.</w:t>
      </w:r>
    </w:p>
    <w:p w14:paraId="4F94252B" w14:textId="77777777" w:rsidR="009A16B6" w:rsidRPr="00656BA2" w:rsidRDefault="009A16B6" w:rsidP="009A16B6">
      <w:pPr>
        <w:pStyle w:val="B2"/>
      </w:pPr>
      <w:r w:rsidRPr="00656BA2">
        <w:t>z</w:t>
      </w:r>
      <w:r w:rsidRPr="00656BA2">
        <w:tab/>
        <w:t>the third digit is incremented when editorial only changes have been incorporated in the document.</w:t>
      </w:r>
    </w:p>
    <w:p w14:paraId="0162D258" w14:textId="77777777" w:rsidR="009A16B6" w:rsidRPr="00656BA2" w:rsidRDefault="009A16B6" w:rsidP="009A16B6">
      <w:pPr>
        <w:pStyle w:val="Heading1"/>
      </w:pPr>
      <w:r w:rsidRPr="00656BA2">
        <w:br w:type="page"/>
      </w:r>
      <w:bookmarkStart w:id="18" w:name="_Toc200195386"/>
      <w:r w:rsidRPr="00656BA2">
        <w:lastRenderedPageBreak/>
        <w:t>1</w:t>
      </w:r>
      <w:r w:rsidRPr="00656BA2">
        <w:tab/>
        <w:t>Scope</w:t>
      </w:r>
      <w:bookmarkEnd w:id="18"/>
    </w:p>
    <w:p w14:paraId="472C26C7" w14:textId="5F056E88" w:rsidR="009A16B6" w:rsidRDefault="009A16B6" w:rsidP="009A16B6">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rsidR="007D24C5" w:rsidRPr="007D24C5">
        <w:t xml:space="preserve">IOPS mode of operation allows an isolated 3GPP network to maintain a level of MC services in case the backhaul connection is lost. For example, for EPS </w:t>
      </w:r>
      <w:r w:rsidR="007D24C5">
        <w:t>t</w:t>
      </w:r>
      <w:r>
        <w:t xml:space="preserve">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03D86B9A" w14:textId="77777777" w:rsidR="009A16B6" w:rsidRDefault="009A16B6" w:rsidP="009A16B6">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20A4A094" w14:textId="0A91BD21" w:rsidR="009A16B6" w:rsidRDefault="009A16B6" w:rsidP="009A16B6">
      <w:r>
        <w:t xml:space="preserve">The present document is applicable to support </w:t>
      </w:r>
      <w:r>
        <w:rPr>
          <w:rFonts w:hint="eastAsia"/>
          <w:lang w:eastAsia="zh-CN"/>
        </w:rPr>
        <w:t>mission critical services</w:t>
      </w:r>
      <w:r>
        <w:t xml:space="preserve"> in the IOPS mode of operation </w:t>
      </w:r>
      <w:r w:rsidR="007D24C5">
        <w:t xml:space="preserve">for 3GPP </w:t>
      </w:r>
      <w:r w:rsidR="007D24C5" w:rsidRPr="008F07CA">
        <w:t>acces</w:t>
      </w:r>
      <w:r w:rsidR="007D24C5">
        <w:t>s</w:t>
      </w:r>
      <w:r w:rsidR="007D24C5" w:rsidRPr="008F07CA">
        <w:t xml:space="preserve"> types</w:t>
      </w:r>
      <w:r w:rsidR="007D24C5">
        <w:t>, such as</w:t>
      </w:r>
      <w:r w:rsidR="007D24C5" w:rsidRPr="008F07CA">
        <w:t xml:space="preserve"> E-UTRAN </w:t>
      </w:r>
      <w:r w:rsidR="007D24C5">
        <w:t xml:space="preserve">or </w:t>
      </w:r>
      <w:r w:rsidR="007D24C5" w:rsidRPr="008F07CA">
        <w:t>5G</w:t>
      </w:r>
      <w:r w:rsidR="007D24C5">
        <w:t>.</w:t>
      </w:r>
    </w:p>
    <w:p w14:paraId="66B118FE" w14:textId="77777777" w:rsidR="009A16B6" w:rsidRPr="00656BA2" w:rsidRDefault="009A16B6" w:rsidP="009A16B6">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3318B033" w14:textId="77777777" w:rsidR="009A16B6" w:rsidRPr="00656BA2" w:rsidRDefault="009A16B6" w:rsidP="009A16B6">
      <w:pPr>
        <w:pStyle w:val="Heading1"/>
      </w:pPr>
      <w:bookmarkStart w:id="19" w:name="_Hlk17734378"/>
      <w:bookmarkStart w:id="20" w:name="_Toc200195387"/>
      <w:r w:rsidRPr="00656BA2">
        <w:t>2</w:t>
      </w:r>
      <w:r w:rsidRPr="00656BA2">
        <w:tab/>
        <w:t>References</w:t>
      </w:r>
      <w:bookmarkEnd w:id="20"/>
    </w:p>
    <w:p w14:paraId="552C6BE5" w14:textId="77777777" w:rsidR="009A16B6" w:rsidRPr="00656BA2" w:rsidRDefault="009A16B6" w:rsidP="009A16B6">
      <w:r w:rsidRPr="00656BA2">
        <w:t>The following documents contain provisions which, through reference in this text, constitute provisions of the present document.</w:t>
      </w:r>
    </w:p>
    <w:p w14:paraId="24340217" w14:textId="77777777" w:rsidR="009A16B6" w:rsidRPr="00656BA2" w:rsidRDefault="009A16B6" w:rsidP="009A16B6">
      <w:pPr>
        <w:pStyle w:val="B1"/>
      </w:pPr>
      <w:r w:rsidRPr="00656BA2">
        <w:t>-</w:t>
      </w:r>
      <w:r w:rsidRPr="00656BA2">
        <w:tab/>
        <w:t>References are either specific (identified by date of publication, edition number, version number, etc.) or non</w:t>
      </w:r>
      <w:r w:rsidRPr="00656BA2">
        <w:noBreakHyphen/>
        <w:t>specific.</w:t>
      </w:r>
    </w:p>
    <w:p w14:paraId="7A40F449" w14:textId="77777777" w:rsidR="009A16B6" w:rsidRPr="00656BA2" w:rsidRDefault="009A16B6" w:rsidP="009A16B6">
      <w:pPr>
        <w:pStyle w:val="B1"/>
      </w:pPr>
      <w:r w:rsidRPr="00656BA2">
        <w:t>-</w:t>
      </w:r>
      <w:r w:rsidRPr="00656BA2">
        <w:tab/>
        <w:t>For a specific reference, subsequent revisions do not apply.</w:t>
      </w:r>
    </w:p>
    <w:p w14:paraId="28E87CBF" w14:textId="77777777" w:rsidR="009A16B6" w:rsidRPr="00656BA2" w:rsidRDefault="009A16B6" w:rsidP="009A16B6">
      <w:pPr>
        <w:pStyle w:val="B1"/>
      </w:pPr>
      <w:r w:rsidRPr="00656BA2">
        <w:t>-</w:t>
      </w:r>
      <w:r w:rsidRPr="00656BA2">
        <w:tab/>
        <w:t>For a non-specific reference, the latest version applies. In the case of a reference to a 3GPP document (including a GSM document), a non-specific reference implicitly refers to the latest version of that document</w:t>
      </w:r>
      <w:r w:rsidRPr="00656BA2">
        <w:rPr>
          <w:i/>
        </w:rPr>
        <w:t xml:space="preserve"> in the same Release as the present document</w:t>
      </w:r>
      <w:r w:rsidRPr="00656BA2">
        <w:t>.</w:t>
      </w:r>
    </w:p>
    <w:p w14:paraId="7A067856" w14:textId="77777777" w:rsidR="009A16B6" w:rsidRDefault="009A16B6" w:rsidP="009A16B6">
      <w:pPr>
        <w:pStyle w:val="EX"/>
      </w:pPr>
      <w:r w:rsidRPr="00656BA2">
        <w:t>[1]</w:t>
      </w:r>
      <w:r w:rsidRPr="00656BA2">
        <w:tab/>
        <w:t>3GPP TR 21.905: "Vocabulary for 3GPP Specifications".</w:t>
      </w:r>
    </w:p>
    <w:p w14:paraId="654369FC" w14:textId="77777777" w:rsidR="009A16B6" w:rsidRDefault="009A16B6" w:rsidP="009A16B6">
      <w:pPr>
        <w:pStyle w:val="EX"/>
      </w:pPr>
      <w:r>
        <w:t>[2]</w:t>
      </w:r>
      <w:r>
        <w:tab/>
      </w:r>
      <w:r w:rsidRPr="0050663F">
        <w:t>3GPP TS 23.401: "General Packet Radio Service (GPRS) enhancements for Evolved Universal Terrestrial Radio Access Network (E-UTRAN) access".</w:t>
      </w:r>
    </w:p>
    <w:p w14:paraId="6645D45E" w14:textId="77777777" w:rsidR="009A16B6" w:rsidRDefault="009A16B6" w:rsidP="009A16B6">
      <w:pPr>
        <w:pStyle w:val="EX"/>
        <w:rPr>
          <w:lang w:eastAsia="zh-CN"/>
        </w:rPr>
      </w:pPr>
      <w:r>
        <w:t>[3]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280</w:t>
      </w:r>
      <w:r>
        <w:rPr>
          <w:rFonts w:hint="eastAsia"/>
          <w:lang w:eastAsia="zh-CN"/>
        </w:rPr>
        <w:t xml:space="preserve">: "Common functional architecture </w:t>
      </w:r>
      <w:r>
        <w:rPr>
          <w:lang w:eastAsia="zh-CN"/>
        </w:rPr>
        <w:t>to support</w:t>
      </w:r>
      <w:r>
        <w:rPr>
          <w:rFonts w:hint="eastAsia"/>
          <w:lang w:eastAsia="zh-CN"/>
        </w:rPr>
        <w:t xml:space="preserve"> mission critical services ".</w:t>
      </w:r>
    </w:p>
    <w:p w14:paraId="1FF1029A" w14:textId="77777777" w:rsidR="009A16B6" w:rsidRPr="00AB5FED" w:rsidRDefault="009A16B6" w:rsidP="009A16B6">
      <w:pPr>
        <w:pStyle w:val="EX"/>
      </w:pPr>
      <w:r>
        <w:rPr>
          <w:lang w:eastAsia="zh-CN"/>
        </w:rPr>
        <w:t>[4]</w:t>
      </w:r>
      <w:r>
        <w:rPr>
          <w:lang w:eastAsia="zh-CN"/>
        </w:rPr>
        <w:tab/>
      </w:r>
      <w:r w:rsidRPr="00AB5FED">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7BFD895C" w14:textId="77777777" w:rsidR="009A16B6" w:rsidRDefault="009A16B6" w:rsidP="009A16B6">
      <w:pPr>
        <w:pStyle w:val="EX"/>
        <w:rPr>
          <w:lang w:eastAsia="zh-CN"/>
        </w:rPr>
      </w:pPr>
      <w:r>
        <w:t>[5]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488B9033" w14:textId="77777777" w:rsidR="009A16B6" w:rsidRDefault="009A16B6" w:rsidP="009A16B6">
      <w:pPr>
        <w:pStyle w:val="EX"/>
        <w:rPr>
          <w:lang w:eastAsia="zh-CN"/>
        </w:rPr>
      </w:pPr>
      <w:r>
        <w:rPr>
          <w:lang w:eastAsia="zh-CN"/>
        </w:rPr>
        <w:t>[6]</w:t>
      </w:r>
      <w:r>
        <w:rPr>
          <w:lang w:eastAsia="zh-CN"/>
        </w:rP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2D27BF15" w14:textId="77777777" w:rsidR="009A16B6" w:rsidRDefault="009A16B6" w:rsidP="009A16B6">
      <w:pPr>
        <w:pStyle w:val="EX"/>
      </w:pPr>
      <w:r>
        <w:t>[7]</w:t>
      </w:r>
      <w:r>
        <w:tab/>
      </w:r>
      <w:r w:rsidRPr="0050663F">
        <w:t>3GPP TS 23.002: "Network Architecture".</w:t>
      </w:r>
    </w:p>
    <w:p w14:paraId="68DA5833" w14:textId="77777777" w:rsidR="009A16B6" w:rsidRDefault="009A16B6" w:rsidP="009A16B6">
      <w:pPr>
        <w:pStyle w:val="EX"/>
      </w:pPr>
      <w:r>
        <w:t>[8]</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1B7698FC" w14:textId="77777777" w:rsidR="009A16B6" w:rsidRDefault="009A16B6" w:rsidP="009A16B6">
      <w:pPr>
        <w:pStyle w:val="EX"/>
      </w:pPr>
      <w:r>
        <w:t>[9]</w:t>
      </w:r>
      <w:r>
        <w:tab/>
      </w:r>
      <w:r w:rsidRPr="00AB5FED">
        <w:t>3GPP TS </w:t>
      </w:r>
      <w:r>
        <w:t xml:space="preserve">22.346: </w:t>
      </w:r>
      <w:r w:rsidRPr="00AB5FED">
        <w:t>"</w:t>
      </w:r>
      <w:r>
        <w:t>Isolated Evolved Universal Terrestrial Radio Access Network (E-UTRAN) operation for public safety; Stage 1</w:t>
      </w:r>
      <w:r w:rsidRPr="00AB5FED">
        <w:t>".</w:t>
      </w:r>
    </w:p>
    <w:p w14:paraId="2FD7CA13" w14:textId="77777777" w:rsidR="009A16B6" w:rsidRDefault="009A16B6" w:rsidP="009A16B6">
      <w:pPr>
        <w:pStyle w:val="EX"/>
      </w:pPr>
      <w:r>
        <w:t>[10]</w:t>
      </w:r>
      <w:r>
        <w:tab/>
      </w:r>
      <w:r w:rsidRPr="00AB5FED">
        <w:t>3GPP TS </w:t>
      </w:r>
      <w:r>
        <w:t xml:space="preserve">23.281: </w:t>
      </w:r>
      <w:r w:rsidRPr="00AB5FED">
        <w:t>"</w:t>
      </w:r>
      <w:r w:rsidRPr="00DC510E">
        <w:t>Functional architecture and information flows to support Mission Critical Video (MCVideo); Stage 2</w:t>
      </w:r>
      <w:r w:rsidRPr="00AB5FED">
        <w:t>".</w:t>
      </w:r>
    </w:p>
    <w:p w14:paraId="046FFC2B" w14:textId="77777777" w:rsidR="009A16B6" w:rsidRPr="00656BA2" w:rsidRDefault="009A16B6" w:rsidP="009A16B6">
      <w:pPr>
        <w:pStyle w:val="EX"/>
      </w:pPr>
      <w:r>
        <w:t>[11]</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280</w:t>
      </w:r>
      <w:r>
        <w:rPr>
          <w:rFonts w:hint="eastAsia"/>
          <w:lang w:eastAsia="zh-CN"/>
        </w:rPr>
        <w:t>: "</w:t>
      </w:r>
      <w:r w:rsidRPr="008841ED">
        <w:rPr>
          <w:lang w:eastAsia="zh-CN"/>
        </w:rPr>
        <w:t>Mission Critical Services Common Requirements (MCCoRe)</w:t>
      </w:r>
      <w:r>
        <w:rPr>
          <w:lang w:eastAsia="zh-CN"/>
        </w:rPr>
        <w:t>; Stage 1</w:t>
      </w:r>
      <w:r>
        <w:rPr>
          <w:rFonts w:hint="eastAsia"/>
          <w:lang w:eastAsia="zh-CN"/>
        </w:rPr>
        <w:t>".</w:t>
      </w:r>
    </w:p>
    <w:bookmarkEnd w:id="19"/>
    <w:p w14:paraId="0516B920" w14:textId="5693C181" w:rsidR="00DB0EBD" w:rsidRPr="00656BA2" w:rsidRDefault="00DB0EBD" w:rsidP="00DB0EBD">
      <w:pPr>
        <w:pStyle w:val="EX"/>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289</w:t>
      </w:r>
      <w:r>
        <w:rPr>
          <w:rFonts w:hint="eastAsia"/>
          <w:lang w:eastAsia="zh-CN"/>
        </w:rPr>
        <w:t>: "</w:t>
      </w:r>
      <w:r w:rsidRPr="00DB0EBD">
        <w:rPr>
          <w:lang w:eastAsia="zh-CN"/>
        </w:rPr>
        <w:t>Mission Critical services over 5G System; Stage 2</w:t>
      </w:r>
      <w:r>
        <w:rPr>
          <w:rFonts w:hint="eastAsia"/>
          <w:lang w:eastAsia="zh-CN"/>
        </w:rPr>
        <w:t>".</w:t>
      </w:r>
    </w:p>
    <w:p w14:paraId="6CF3A2D5" w14:textId="1BFB6DCA" w:rsidR="0094612F" w:rsidRDefault="0094612F" w:rsidP="0094612F">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501</w:t>
      </w:r>
      <w:r>
        <w:rPr>
          <w:rFonts w:hint="eastAsia"/>
          <w:lang w:eastAsia="zh-CN"/>
        </w:rPr>
        <w:t>: "</w:t>
      </w:r>
      <w:r w:rsidRPr="0094612F">
        <w:rPr>
          <w:lang w:eastAsia="zh-CN"/>
        </w:rPr>
        <w:t>System architecture for the 5G System (5GS)</w:t>
      </w:r>
      <w:r>
        <w:rPr>
          <w:rFonts w:hint="eastAsia"/>
          <w:lang w:eastAsia="zh-CN"/>
        </w:rPr>
        <w:t>".</w:t>
      </w:r>
    </w:p>
    <w:p w14:paraId="0D6E133D" w14:textId="6174EF3E" w:rsidR="0094612F" w:rsidRDefault="0094612F" w:rsidP="0094612F">
      <w:pPr>
        <w:pStyle w:val="EX"/>
        <w:rPr>
          <w:lang w:eastAsia="zh-CN"/>
        </w:rPr>
      </w:pPr>
      <w:r>
        <w:t>[14]</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247</w:t>
      </w:r>
      <w:r>
        <w:rPr>
          <w:rFonts w:hint="eastAsia"/>
          <w:lang w:eastAsia="zh-CN"/>
        </w:rPr>
        <w:t>: "</w:t>
      </w:r>
      <w:r w:rsidRPr="0094612F">
        <w:rPr>
          <w:lang w:eastAsia="zh-CN"/>
        </w:rPr>
        <w:t>Architectural enhancements for 5G multicast-broadcast services</w:t>
      </w:r>
      <w:r>
        <w:rPr>
          <w:rFonts w:hint="eastAsia"/>
          <w:lang w:eastAsia="zh-CN"/>
        </w:rPr>
        <w:t>".</w:t>
      </w:r>
    </w:p>
    <w:p w14:paraId="74F2D5CD" w14:textId="4755F6A9" w:rsidR="0094612F" w:rsidRDefault="0094612F" w:rsidP="0094612F">
      <w:pPr>
        <w:pStyle w:val="EX"/>
        <w:rPr>
          <w:lang w:eastAsia="zh-CN"/>
        </w:rPr>
      </w:pPr>
      <w:r>
        <w:lastRenderedPageBreak/>
        <w:t>[15]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503</w:t>
      </w:r>
      <w:r>
        <w:rPr>
          <w:rFonts w:hint="eastAsia"/>
          <w:lang w:eastAsia="zh-CN"/>
        </w:rPr>
        <w:t>: "</w:t>
      </w:r>
      <w:r w:rsidRPr="0094612F">
        <w:rPr>
          <w:lang w:eastAsia="zh-CN"/>
        </w:rPr>
        <w:t>Policy and charging control framework for the 5G System (5GS); Stage</w:t>
      </w:r>
      <w:r>
        <w:rPr>
          <w:lang w:eastAsia="zh-CN"/>
        </w:rPr>
        <w:t> </w:t>
      </w:r>
      <w:r w:rsidRPr="0094612F">
        <w:rPr>
          <w:lang w:eastAsia="zh-CN"/>
        </w:rPr>
        <w:t>2</w:t>
      </w:r>
      <w:r>
        <w:rPr>
          <w:rFonts w:hint="eastAsia"/>
          <w:lang w:eastAsia="zh-CN"/>
        </w:rPr>
        <w:t>".</w:t>
      </w:r>
    </w:p>
    <w:p w14:paraId="07523894" w14:textId="2ED843BA" w:rsidR="00534859" w:rsidRDefault="00534859" w:rsidP="00562849">
      <w:pPr>
        <w:pStyle w:val="EX"/>
        <w:rPr>
          <w:lang w:eastAsia="zh-CN"/>
        </w:rPr>
      </w:pPr>
      <w:r>
        <w:rPr>
          <w:lang w:eastAsia="zh-CN"/>
        </w:rPr>
        <w:t>[16]</w:t>
      </w:r>
      <w:r>
        <w:rPr>
          <w:lang w:eastAsia="zh-CN"/>
        </w:rPr>
        <w:tab/>
        <w:t xml:space="preserve">3GPP TS 33.180: </w:t>
      </w:r>
      <w:r>
        <w:rPr>
          <w:rFonts w:hint="eastAsia"/>
          <w:lang w:eastAsia="zh-CN"/>
        </w:rPr>
        <w:t>"</w:t>
      </w:r>
      <w:r>
        <w:rPr>
          <w:lang w:eastAsia="zh-CN"/>
        </w:rPr>
        <w:t>Security of the Mission Critical (MC) services</w:t>
      </w:r>
      <w:r>
        <w:rPr>
          <w:rFonts w:hint="eastAsia"/>
          <w:lang w:eastAsia="zh-CN"/>
        </w:rPr>
        <w:t>"</w:t>
      </w:r>
    </w:p>
    <w:p w14:paraId="5729B91D" w14:textId="12133E85" w:rsidR="009A16B6" w:rsidRPr="00656BA2" w:rsidRDefault="009A16B6" w:rsidP="00534859">
      <w:pPr>
        <w:pStyle w:val="Heading1"/>
      </w:pPr>
      <w:bookmarkStart w:id="21" w:name="_Toc200195388"/>
      <w:r w:rsidRPr="00656BA2">
        <w:t>3</w:t>
      </w:r>
      <w:r w:rsidRPr="00656BA2">
        <w:tab/>
        <w:t>Definitions</w:t>
      </w:r>
      <w:r>
        <w:t xml:space="preserve"> </w:t>
      </w:r>
      <w:r w:rsidRPr="00656BA2">
        <w:t>and abbreviations</w:t>
      </w:r>
      <w:bookmarkEnd w:id="21"/>
    </w:p>
    <w:p w14:paraId="76AF6FEA" w14:textId="77777777" w:rsidR="009A16B6" w:rsidRPr="00656BA2" w:rsidRDefault="009A16B6" w:rsidP="009A16B6">
      <w:pPr>
        <w:pStyle w:val="Heading2"/>
      </w:pPr>
      <w:bookmarkStart w:id="22" w:name="_Toc200195389"/>
      <w:r w:rsidRPr="00656BA2">
        <w:t>3.1</w:t>
      </w:r>
      <w:r w:rsidRPr="00656BA2">
        <w:tab/>
        <w:t>Definitions</w:t>
      </w:r>
      <w:bookmarkEnd w:id="22"/>
    </w:p>
    <w:p w14:paraId="436550CE" w14:textId="77777777" w:rsidR="009A16B6" w:rsidRDefault="009A16B6" w:rsidP="009A16B6">
      <w:r w:rsidRPr="00656BA2">
        <w:t>For the purposes of the present document, the terms and definitions given in 3GPP TR 21.905 [1] and the following apply. A term defined in the present document takes precedence over the definition of the same term, if any, in 3GPP TR 21.905 [1].</w:t>
      </w:r>
    </w:p>
    <w:p w14:paraId="20D9BEC9" w14:textId="77777777" w:rsidR="009A16B6" w:rsidRDefault="009A16B6" w:rsidP="009A16B6">
      <w:pPr>
        <w:rPr>
          <w:lang w:eastAsia="zh-CN"/>
        </w:rPr>
      </w:pPr>
      <w:r>
        <w:rPr>
          <w:b/>
          <w:lang w:eastAsia="zh-CN"/>
        </w:rPr>
        <w:t xml:space="preserve">IOPS </w:t>
      </w: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w:t>
      </w:r>
      <w:r>
        <w:rPr>
          <w:lang w:eastAsia="zh-CN"/>
        </w:rPr>
        <w:t xml:space="preserve"> functions</w:t>
      </w:r>
      <w:r w:rsidRPr="003D12AE">
        <w:rPr>
          <w:lang w:eastAsia="zh-CN"/>
        </w:rPr>
        <w:t xml:space="preserve"> and enabling capabilities required to </w:t>
      </w:r>
      <w:r>
        <w:rPr>
          <w:lang w:eastAsia="zh-CN"/>
        </w:rPr>
        <w:t xml:space="preserve">support </w:t>
      </w:r>
      <w:r w:rsidRPr="009F363B">
        <w:rPr>
          <w:lang w:eastAsia="zh-CN"/>
        </w:rPr>
        <w:t>mission critical services</w:t>
      </w:r>
      <w:r>
        <w:rPr>
          <w:lang w:eastAsia="zh-CN"/>
        </w:rPr>
        <w:t xml:space="preserve"> in the IOPS mode of operation</w:t>
      </w:r>
      <w:r w:rsidRPr="003D12AE">
        <w:rPr>
          <w:lang w:eastAsia="zh-CN"/>
        </w:rPr>
        <w:t>.</w:t>
      </w:r>
    </w:p>
    <w:p w14:paraId="5C78F797" w14:textId="0CA271CF" w:rsidR="009A16B6" w:rsidRDefault="009A16B6" w:rsidP="009A16B6">
      <w:r>
        <w:rPr>
          <w:b/>
        </w:rPr>
        <w:t>IOPS mode of operation:</w:t>
      </w:r>
      <w:r w:rsidRPr="00482EA1">
        <w:t xml:space="preserve"> </w:t>
      </w:r>
      <w:r w:rsidR="00DE7B8F" w:rsidRPr="00DE7B8F">
        <w:t>Provides the ability to maintain a level of communications for MC users in case the backhaul connection is lost.</w:t>
      </w:r>
    </w:p>
    <w:p w14:paraId="01EEAC0A" w14:textId="77777777" w:rsidR="00DE7B8F" w:rsidRPr="00CF02C8" w:rsidRDefault="00DE7B8F" w:rsidP="00DE7B8F">
      <w:r w:rsidRPr="00CF02C8">
        <w:rPr>
          <w:b/>
        </w:rPr>
        <w:t>IOPS 3GPP system:</w:t>
      </w:r>
      <w:r w:rsidRPr="00CF02C8">
        <w:t xml:space="preserve"> It is a group of 3GPP core entities that are either co-sited with or co-located in an IOPS capable base station. </w:t>
      </w:r>
    </w:p>
    <w:p w14:paraId="3C4AA080" w14:textId="77777777" w:rsidR="00DE7B8F" w:rsidRPr="0015755A" w:rsidRDefault="00DE7B8F" w:rsidP="00DE7B8F">
      <w:pPr>
        <w:overflowPunct w:val="0"/>
        <w:autoSpaceDE w:val="0"/>
        <w:autoSpaceDN w:val="0"/>
        <w:adjustRightInd w:val="0"/>
        <w:rPr>
          <w:rFonts w:eastAsia="DengXian"/>
          <w:lang w:eastAsia="en-GB"/>
        </w:rPr>
      </w:pPr>
      <w:r w:rsidRPr="0015755A">
        <w:rPr>
          <w:rFonts w:eastAsia="DengXian"/>
          <w:b/>
          <w:lang w:eastAsia="en-GB"/>
        </w:rPr>
        <w:t>Broadcast/multicast session:</w:t>
      </w:r>
      <w:r w:rsidRPr="0015755A">
        <w:rPr>
          <w:rFonts w:eastAsia="DengXian"/>
          <w:lang w:eastAsia="en-GB"/>
        </w:rPr>
        <w:t xml:space="preserve"> </w:t>
      </w:r>
      <w:r>
        <w:rPr>
          <w:rFonts w:eastAsia="DengXian"/>
          <w:lang w:eastAsia="en-GB"/>
        </w:rPr>
        <w:t>I</w:t>
      </w:r>
      <w:r w:rsidRPr="0015755A">
        <w:rPr>
          <w:rFonts w:eastAsia="DengXian"/>
          <w:lang w:eastAsia="en-GB"/>
        </w:rPr>
        <w:t>s either the MBMS bearer in EPS or the MBS session in 5GS.</w:t>
      </w:r>
    </w:p>
    <w:p w14:paraId="15FC1011" w14:textId="77777777" w:rsidR="00DE7B8F" w:rsidRPr="00CF02C8" w:rsidRDefault="00DE7B8F" w:rsidP="00DE7B8F">
      <w:r w:rsidRPr="00CF02C8">
        <w:rPr>
          <w:b/>
        </w:rPr>
        <w:t>Unicast session:</w:t>
      </w:r>
      <w:r w:rsidRPr="00CF02C8">
        <w:t xml:space="preserve"> A unicast session is either a unicast bearer in EPS, or a unicast PDU session in 5GS.</w:t>
      </w:r>
    </w:p>
    <w:p w14:paraId="27BF3C24" w14:textId="77777777" w:rsidR="009A16B6" w:rsidRDefault="009A16B6" w:rsidP="009A16B6">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lang w:eastAsia="zh-CN"/>
        </w:rPr>
        <w:t>3</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6E72F436" w14:textId="77777777" w:rsidR="009A16B6" w:rsidRDefault="009A16B6" w:rsidP="009A16B6">
      <w:pPr>
        <w:pStyle w:val="EW"/>
        <w:rPr>
          <w:b/>
          <w:lang w:eastAsia="zh-CN"/>
        </w:rPr>
      </w:pPr>
      <w:r w:rsidRPr="00F5146C">
        <w:rPr>
          <w:b/>
        </w:rPr>
        <w:t>MC service</w:t>
      </w:r>
      <w:r>
        <w:rPr>
          <w:rFonts w:hint="eastAsia"/>
          <w:b/>
          <w:lang w:eastAsia="zh-CN"/>
        </w:rPr>
        <w:t xml:space="preserve"> </w:t>
      </w:r>
    </w:p>
    <w:p w14:paraId="4B0FB23A" w14:textId="77777777" w:rsidR="009A16B6" w:rsidRDefault="009A16B6" w:rsidP="009A16B6">
      <w:pPr>
        <w:pStyle w:val="EW"/>
        <w:rPr>
          <w:b/>
          <w:lang w:eastAsia="zh-CN"/>
        </w:rPr>
      </w:pPr>
      <w:r w:rsidRPr="001D743D">
        <w:rPr>
          <w:b/>
        </w:rPr>
        <w:t>MC service client</w:t>
      </w:r>
    </w:p>
    <w:p w14:paraId="34354997" w14:textId="77777777" w:rsidR="009A16B6" w:rsidRDefault="009A16B6" w:rsidP="009A16B6">
      <w:pPr>
        <w:pStyle w:val="EW"/>
        <w:rPr>
          <w:b/>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roup</w:t>
      </w:r>
    </w:p>
    <w:p w14:paraId="7B54FC9E" w14:textId="77777777" w:rsidR="009A16B6" w:rsidRDefault="009A16B6" w:rsidP="009A16B6">
      <w:pPr>
        <w:pStyle w:val="EW"/>
        <w:rPr>
          <w:b/>
        </w:rPr>
      </w:pPr>
      <w:r w:rsidRPr="001D743D">
        <w:rPr>
          <w:b/>
        </w:rPr>
        <w:t>MC service ID</w:t>
      </w:r>
    </w:p>
    <w:p w14:paraId="066C46A4" w14:textId="77777777" w:rsidR="009A16B6" w:rsidRDefault="009A16B6" w:rsidP="009A16B6">
      <w:pPr>
        <w:pStyle w:val="EW"/>
        <w:rPr>
          <w:b/>
        </w:rPr>
      </w:pPr>
      <w:r w:rsidRPr="001D743D">
        <w:rPr>
          <w:b/>
        </w:rPr>
        <w:t xml:space="preserve">MC service </w:t>
      </w:r>
      <w:r>
        <w:rPr>
          <w:b/>
        </w:rPr>
        <w:t>user</w:t>
      </w:r>
    </w:p>
    <w:p w14:paraId="02DEC432" w14:textId="77777777" w:rsidR="009A16B6" w:rsidRDefault="009A16B6" w:rsidP="009A16B6">
      <w:pPr>
        <w:pStyle w:val="EW"/>
        <w:rPr>
          <w:b/>
        </w:rPr>
      </w:pPr>
      <w:r w:rsidRPr="001D743D">
        <w:rPr>
          <w:b/>
        </w:rPr>
        <w:t xml:space="preserve">MC service </w:t>
      </w:r>
      <w:r>
        <w:rPr>
          <w:b/>
        </w:rPr>
        <w:t>UE</w:t>
      </w:r>
    </w:p>
    <w:p w14:paraId="615D98C8" w14:textId="49413D60" w:rsidR="009A16B6" w:rsidRPr="009A16B6" w:rsidRDefault="009A16B6" w:rsidP="009A16B6">
      <w:pPr>
        <w:pStyle w:val="EW"/>
        <w:rPr>
          <w:b/>
        </w:rPr>
      </w:pPr>
      <w:r w:rsidRPr="001D743D">
        <w:rPr>
          <w:b/>
        </w:rPr>
        <w:t xml:space="preserve">MC </w:t>
      </w:r>
      <w:r>
        <w:rPr>
          <w:b/>
        </w:rPr>
        <w:t>user</w:t>
      </w:r>
    </w:p>
    <w:p w14:paraId="5EBB14D5" w14:textId="77777777" w:rsidR="009A16B6" w:rsidRPr="00656BA2" w:rsidRDefault="009A16B6" w:rsidP="009A16B6">
      <w:pPr>
        <w:pStyle w:val="Heading2"/>
      </w:pPr>
      <w:bookmarkStart w:id="23" w:name="_Toc200195390"/>
      <w:r w:rsidRPr="00656BA2">
        <w:t>3.2</w:t>
      </w:r>
      <w:r w:rsidRPr="00656BA2">
        <w:tab/>
        <w:t>Abbreviations</w:t>
      </w:r>
      <w:bookmarkEnd w:id="23"/>
    </w:p>
    <w:p w14:paraId="4A1B29F6" w14:textId="77777777" w:rsidR="009A16B6" w:rsidRDefault="009A16B6" w:rsidP="009A16B6">
      <w:pPr>
        <w:keepNext/>
      </w:pPr>
      <w:r w:rsidRPr="00656BA2">
        <w:t>For the purposes of the present document, the abbreviations given in 3GPP</w:t>
      </w:r>
      <w:r>
        <w:rPr>
          <w:lang w:eastAsia="zh-CN"/>
        </w:rPr>
        <w:t> </w:t>
      </w:r>
      <w:r w:rsidRPr="00656BA2">
        <w:t>TR 21.905</w:t>
      </w:r>
      <w:r>
        <w:rPr>
          <w:lang w:eastAsia="zh-CN"/>
        </w:rPr>
        <w:t> </w:t>
      </w:r>
      <w:r w:rsidRPr="00656BA2">
        <w:t>[1] and the following apply. An abbreviation defined in the present document takes precedence over the definition of the same abbreviation, if any, in 3GPP TR 21.905 [1].</w:t>
      </w:r>
    </w:p>
    <w:p w14:paraId="0F25A281" w14:textId="77777777" w:rsidR="009A16B6" w:rsidRDefault="009A16B6" w:rsidP="009A16B6">
      <w:pPr>
        <w:pStyle w:val="EW"/>
      </w:pPr>
      <w:r w:rsidRPr="00AB5FED">
        <w:t>APN</w:t>
      </w:r>
      <w:r>
        <w:tab/>
      </w:r>
      <w:r w:rsidRPr="00AB5FED">
        <w:t>Access Point Name</w:t>
      </w:r>
    </w:p>
    <w:p w14:paraId="75529782" w14:textId="77777777" w:rsidR="00DE7B8F" w:rsidRPr="00CF02C8" w:rsidRDefault="00DE7B8F" w:rsidP="008E00F8">
      <w:pPr>
        <w:pStyle w:val="EW"/>
      </w:pPr>
      <w:r w:rsidRPr="00CF02C8">
        <w:t>DNN</w:t>
      </w:r>
      <w:r w:rsidRPr="00CF02C8">
        <w:tab/>
        <w:t>Data Network Name</w:t>
      </w:r>
    </w:p>
    <w:p w14:paraId="31D7E410" w14:textId="77777777" w:rsidR="009A16B6" w:rsidRDefault="009A16B6" w:rsidP="009A16B6">
      <w:pPr>
        <w:pStyle w:val="EW"/>
      </w:pPr>
      <w:r>
        <w:t>IOPS</w:t>
      </w:r>
      <w:r>
        <w:tab/>
      </w:r>
      <w:r w:rsidRPr="00772EF4">
        <w:t xml:space="preserve">Isolated </w:t>
      </w:r>
      <w:r>
        <w:t>O</w:t>
      </w:r>
      <w:r w:rsidRPr="00772EF4">
        <w:t>peration for Public Safety</w:t>
      </w:r>
    </w:p>
    <w:p w14:paraId="4255124E" w14:textId="77777777" w:rsidR="009A16B6" w:rsidRPr="00AB5FED" w:rsidRDefault="009A16B6" w:rsidP="009A16B6">
      <w:pPr>
        <w:pStyle w:val="EW"/>
      </w:pPr>
      <w:r>
        <w:t>EPC</w:t>
      </w:r>
      <w:r>
        <w:tab/>
      </w:r>
      <w:r w:rsidRPr="00AB5FED">
        <w:t>Evolved Packet Core</w:t>
      </w:r>
    </w:p>
    <w:p w14:paraId="54AC01AB" w14:textId="77777777" w:rsidR="009A16B6" w:rsidRDefault="009A16B6" w:rsidP="009A16B6">
      <w:pPr>
        <w:pStyle w:val="EW"/>
      </w:pPr>
      <w:r w:rsidRPr="00AB5FED">
        <w:t>EPS</w:t>
      </w:r>
      <w:r>
        <w:tab/>
      </w:r>
      <w:r w:rsidRPr="00AB5FED">
        <w:t>Evolved Packet System</w:t>
      </w:r>
    </w:p>
    <w:p w14:paraId="65C8D3F6" w14:textId="77777777" w:rsidR="009A16B6" w:rsidRPr="00AB5FED" w:rsidRDefault="009A16B6" w:rsidP="009A16B6">
      <w:pPr>
        <w:pStyle w:val="EW"/>
      </w:pPr>
      <w:r w:rsidRPr="00AB5FED">
        <w:t>MBMS</w:t>
      </w:r>
      <w:r>
        <w:tab/>
      </w:r>
      <w:r w:rsidRPr="00AB5FED">
        <w:rPr>
          <w:snapToGrid w:val="0"/>
        </w:rPr>
        <w:t>Multimedia Broadcast and Multicast Service</w:t>
      </w:r>
    </w:p>
    <w:p w14:paraId="64787236" w14:textId="77777777" w:rsidR="009A16B6" w:rsidRPr="009F363B" w:rsidRDefault="009A16B6" w:rsidP="009A16B6">
      <w:pPr>
        <w:pStyle w:val="EW"/>
        <w:rPr>
          <w:lang w:eastAsia="zh-CN"/>
        </w:rPr>
      </w:pPr>
      <w:r>
        <w:rPr>
          <w:rFonts w:hint="eastAsia"/>
          <w:noProof/>
          <w:lang w:eastAsia="zh-CN"/>
        </w:rPr>
        <w:t>MC</w:t>
      </w:r>
      <w:r>
        <w:rPr>
          <w:noProof/>
        </w:rPr>
        <w:tab/>
      </w:r>
      <w:r>
        <w:rPr>
          <w:rFonts w:hint="eastAsia"/>
          <w:noProof/>
          <w:lang w:eastAsia="zh-CN"/>
        </w:rPr>
        <w:t>Mission Critical</w:t>
      </w:r>
    </w:p>
    <w:p w14:paraId="7BC26664" w14:textId="77777777" w:rsidR="009A16B6" w:rsidRPr="00AB5FED" w:rsidRDefault="009A16B6" w:rsidP="009A16B6">
      <w:pPr>
        <w:pStyle w:val="EW"/>
      </w:pPr>
      <w:r w:rsidRPr="00AB5FED">
        <w:t>PLMN</w:t>
      </w:r>
      <w:r>
        <w:tab/>
      </w:r>
      <w:r w:rsidRPr="00AB5FED">
        <w:t>Public Land Mobile Network</w:t>
      </w:r>
    </w:p>
    <w:p w14:paraId="6BDF164B" w14:textId="77777777" w:rsidR="009A16B6" w:rsidRPr="00AB5FED" w:rsidRDefault="009A16B6" w:rsidP="009A16B6">
      <w:pPr>
        <w:pStyle w:val="EW"/>
      </w:pPr>
    </w:p>
    <w:p w14:paraId="686720C6" w14:textId="77777777" w:rsidR="009A16B6" w:rsidRPr="00656BA2" w:rsidRDefault="009A16B6" w:rsidP="009A16B6">
      <w:pPr>
        <w:pStyle w:val="EW"/>
        <w:ind w:left="0" w:firstLine="0"/>
      </w:pPr>
    </w:p>
    <w:p w14:paraId="57612A90" w14:textId="77777777" w:rsidR="009A16B6" w:rsidRPr="00656BA2" w:rsidRDefault="009A16B6" w:rsidP="009A16B6">
      <w:pPr>
        <w:pStyle w:val="Heading1"/>
      </w:pPr>
      <w:bookmarkStart w:id="24" w:name="_Toc424654350"/>
      <w:bookmarkStart w:id="25" w:name="_Toc428364934"/>
      <w:bookmarkStart w:id="26" w:name="_Toc433209529"/>
      <w:bookmarkStart w:id="27" w:name="_Toc460615895"/>
      <w:bookmarkStart w:id="28" w:name="_Toc460616756"/>
      <w:bookmarkStart w:id="29" w:name="_Toc11744065"/>
      <w:bookmarkStart w:id="30" w:name="_Toc200195391"/>
      <w:r w:rsidRPr="00656BA2">
        <w:t>4</w:t>
      </w:r>
      <w:r w:rsidRPr="00656BA2">
        <w:tab/>
        <w:t>Introduction</w:t>
      </w:r>
      <w:bookmarkEnd w:id="24"/>
      <w:bookmarkEnd w:id="25"/>
      <w:bookmarkEnd w:id="26"/>
      <w:bookmarkEnd w:id="27"/>
      <w:bookmarkEnd w:id="28"/>
      <w:bookmarkEnd w:id="29"/>
      <w:bookmarkEnd w:id="30"/>
    </w:p>
    <w:p w14:paraId="45AABFF6" w14:textId="4EF4D509" w:rsidR="009A16B6" w:rsidRPr="00E93365" w:rsidRDefault="009A16B6" w:rsidP="009A16B6">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The IOPS MC system provides MC services support to the MC service UE via a single public land mobile network (PLMN) dedicated to the IOPS mode of operation</w:t>
      </w:r>
      <w:r w:rsidR="0061236B" w:rsidRPr="0061236B">
        <w:rPr>
          <w:rFonts w:eastAsia="SimSun"/>
        </w:rPr>
        <w:t>, for example</w:t>
      </w:r>
      <w:r w:rsidR="0061236B">
        <w:rPr>
          <w:rFonts w:eastAsia="SimSun"/>
        </w:rPr>
        <w:t xml:space="preserve"> </w:t>
      </w:r>
      <w:r w:rsidRPr="00E93365">
        <w:rPr>
          <w:rFonts w:eastAsia="SimSun"/>
        </w:rPr>
        <w:t>as defined in 3GPP</w:t>
      </w:r>
      <w:r>
        <w:rPr>
          <w:lang w:eastAsia="zh-CN"/>
        </w:rPr>
        <w:t> </w:t>
      </w:r>
      <w:r w:rsidRPr="00E93365">
        <w:rPr>
          <w:rFonts w:eastAsia="SimSun"/>
        </w:rPr>
        <w:t>TS</w:t>
      </w:r>
      <w:r>
        <w:rPr>
          <w:lang w:eastAsia="zh-CN"/>
        </w:rPr>
        <w:t> </w:t>
      </w:r>
      <w:r w:rsidRPr="00E93365">
        <w:rPr>
          <w:rFonts w:eastAsia="SimSun"/>
        </w:rPr>
        <w:t>23.401</w:t>
      </w:r>
      <w:r>
        <w:rPr>
          <w:lang w:eastAsia="zh-CN"/>
        </w:rPr>
        <w:t> </w:t>
      </w:r>
      <w:r w:rsidRPr="00E93365">
        <w:rPr>
          <w:rFonts w:eastAsia="SimSun"/>
        </w:rPr>
        <w:t>[2].</w:t>
      </w:r>
    </w:p>
    <w:p w14:paraId="42931E8D" w14:textId="77777777" w:rsidR="009A16B6" w:rsidRPr="00E93365" w:rsidRDefault="009A16B6" w:rsidP="009A16B6">
      <w:pPr>
        <w:rPr>
          <w:rFonts w:eastAsia="SimSun"/>
        </w:rPr>
      </w:pPr>
      <w:r w:rsidRPr="00E93365">
        <w:rPr>
          <w:rFonts w:eastAsia="SimSun"/>
        </w:rPr>
        <w:lastRenderedPageBreak/>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2107ED6D" w14:textId="77777777" w:rsidR="009A16B6" w:rsidRPr="00656BA2" w:rsidRDefault="009A16B6" w:rsidP="009A16B6">
      <w:pPr>
        <w:pStyle w:val="Heading1"/>
      </w:pPr>
      <w:bookmarkStart w:id="31" w:name="_Hlk17735093"/>
      <w:bookmarkStart w:id="32" w:name="_Toc200195392"/>
      <w:r w:rsidRPr="00656BA2">
        <w:t>5</w:t>
      </w:r>
      <w:r w:rsidRPr="00656BA2">
        <w:tab/>
        <w:t>Architectural requirements</w:t>
      </w:r>
      <w:bookmarkEnd w:id="32"/>
    </w:p>
    <w:p w14:paraId="482C3F25" w14:textId="77777777" w:rsidR="009A16B6" w:rsidRDefault="009A16B6" w:rsidP="009A16B6">
      <w:pPr>
        <w:pStyle w:val="Heading2"/>
      </w:pPr>
      <w:bookmarkStart w:id="33" w:name="_Toc17721776"/>
      <w:bookmarkStart w:id="34" w:name="_Toc478400627"/>
      <w:bookmarkStart w:id="35" w:name="_Toc526019522"/>
      <w:bookmarkStart w:id="36" w:name="_Toc17721780"/>
      <w:bookmarkStart w:id="37" w:name="_Toc200195393"/>
      <w:bookmarkEnd w:id="31"/>
      <w:r w:rsidRPr="00656BA2">
        <w:t>5.1</w:t>
      </w:r>
      <w:r w:rsidRPr="00656BA2">
        <w:tab/>
        <w:t>General</w:t>
      </w:r>
      <w:bookmarkEnd w:id="33"/>
      <w:r>
        <w:t xml:space="preserve"> requirements</w:t>
      </w:r>
      <w:bookmarkEnd w:id="37"/>
    </w:p>
    <w:p w14:paraId="647F5265" w14:textId="77777777" w:rsidR="009A16B6" w:rsidRPr="00656BA2" w:rsidRDefault="009A16B6" w:rsidP="009A16B6">
      <w:pPr>
        <w:pStyle w:val="Heading3"/>
      </w:pPr>
      <w:bookmarkStart w:id="38" w:name="_Toc200195394"/>
      <w:r w:rsidRPr="00656BA2">
        <w:t>5.</w:t>
      </w:r>
      <w:r>
        <w:t>1</w:t>
      </w:r>
      <w:r w:rsidRPr="00656BA2">
        <w:t>.1</w:t>
      </w:r>
      <w:r w:rsidRPr="00656BA2">
        <w:tab/>
        <w:t>Description</w:t>
      </w:r>
      <w:bookmarkEnd w:id="34"/>
      <w:bookmarkEnd w:id="35"/>
      <w:bookmarkEnd w:id="36"/>
      <w:bookmarkEnd w:id="38"/>
    </w:p>
    <w:p w14:paraId="0388D260" w14:textId="77777777" w:rsidR="009A16B6" w:rsidRDefault="009A16B6" w:rsidP="009A16B6">
      <w:r w:rsidRPr="009721AA">
        <w:t xml:space="preserve">This clause specifies the general requirements </w:t>
      </w:r>
      <w:r>
        <w:t>for the support of MC services in the IOPS mode of operation.</w:t>
      </w:r>
    </w:p>
    <w:p w14:paraId="32FB4CA5" w14:textId="77777777" w:rsidR="009A16B6" w:rsidRPr="009721AA" w:rsidRDefault="009A16B6" w:rsidP="009A16B6">
      <w:pPr>
        <w:pStyle w:val="Heading3"/>
      </w:pPr>
      <w:bookmarkStart w:id="39" w:name="_Toc200195395"/>
      <w:r w:rsidRPr="00656BA2">
        <w:t>5.</w:t>
      </w:r>
      <w:r>
        <w:t>1</w:t>
      </w:r>
      <w:r w:rsidRPr="00656BA2">
        <w:t>.</w:t>
      </w:r>
      <w:r>
        <w:t>2</w:t>
      </w:r>
      <w:r w:rsidRPr="00656BA2">
        <w:tab/>
      </w:r>
      <w:r>
        <w:t>Requirements</w:t>
      </w:r>
      <w:bookmarkEnd w:id="39"/>
    </w:p>
    <w:p w14:paraId="6DB83061" w14:textId="219D9503" w:rsidR="009A16B6" w:rsidRDefault="009A16B6" w:rsidP="009A16B6">
      <w:r>
        <w:t xml:space="preserve">[AR-5.1.2-a] For the case of a backhaul failure between the radio access network and the macro </w:t>
      </w:r>
      <w:r w:rsidR="00BE5B24" w:rsidRPr="00BE5B24">
        <w:t>3GPP core network</w:t>
      </w:r>
      <w:r>
        <w:t>, the IOPS MC system shall provide support for MC services in the IOPS mode of operation until the failure is recovered.</w:t>
      </w:r>
    </w:p>
    <w:p w14:paraId="4E24DC4B" w14:textId="4917798C" w:rsidR="009A16B6" w:rsidRDefault="009A16B6" w:rsidP="009A16B6">
      <w:r>
        <w:t xml:space="preserve">[AR-5.1.2-b] MC service UEs within the coverage of </w:t>
      </w:r>
      <w:r w:rsidRPr="00E36690">
        <w:t xml:space="preserve">the </w:t>
      </w:r>
      <w:r w:rsidR="00BE5B24">
        <w:t xml:space="preserve">local </w:t>
      </w:r>
      <w:r w:rsidRPr="00E36690">
        <w:t xml:space="preserve">IOPS </w:t>
      </w:r>
      <w:r w:rsidR="00DB0EBD">
        <w:t xml:space="preserve">3GPP systems </w:t>
      </w:r>
      <w:r>
        <w:t xml:space="preserve">shall </w:t>
      </w:r>
      <w:r w:rsidRPr="00E36690">
        <w:t>be able to provide</w:t>
      </w:r>
      <w:r>
        <w:t xml:space="preserve"> MC services over the IOPS MC system.</w:t>
      </w:r>
    </w:p>
    <w:p w14:paraId="7724082D" w14:textId="77777777" w:rsidR="009A16B6" w:rsidRPr="00EA726D" w:rsidRDefault="009A16B6" w:rsidP="009A16B6">
      <w:r>
        <w:t>[AR-5.1.2-</w:t>
      </w:r>
      <w:r w:rsidRPr="00EA726D">
        <w:rPr>
          <w:rFonts w:hint="eastAsia"/>
        </w:rPr>
        <w:t>c</w:t>
      </w:r>
      <w:r>
        <w:t>]</w:t>
      </w:r>
      <w:r w:rsidRPr="00EA726D">
        <w:rPr>
          <w:rFonts w:hint="eastAsia"/>
        </w:rPr>
        <w:t xml:space="preserve"> T</w:t>
      </w:r>
      <w:r>
        <w:t>he IOPS MC system</w:t>
      </w:r>
      <w:r w:rsidRPr="00EA726D">
        <w:rPr>
          <w:rFonts w:hint="eastAsia"/>
        </w:rPr>
        <w:t xml:space="preserve"> shall provide mechanisms to verify the availability of MC service UEs within the IOPS MC system.</w:t>
      </w:r>
    </w:p>
    <w:p w14:paraId="3C5AABDF" w14:textId="77777777" w:rsidR="009A16B6" w:rsidRDefault="009A16B6" w:rsidP="009A16B6">
      <w:pPr>
        <w:pStyle w:val="Heading2"/>
      </w:pPr>
      <w:bookmarkStart w:id="40" w:name="_Toc200195396"/>
      <w:r w:rsidRPr="00656BA2">
        <w:t>5.</w:t>
      </w:r>
      <w:r>
        <w:t>2</w:t>
      </w:r>
      <w:r w:rsidRPr="00656BA2">
        <w:tab/>
      </w:r>
      <w:r w:rsidRPr="00E36690">
        <w:t>MC service</w:t>
      </w:r>
      <w:r>
        <w:t xml:space="preserve"> requirements</w:t>
      </w:r>
      <w:bookmarkEnd w:id="40"/>
    </w:p>
    <w:p w14:paraId="7D8057DC" w14:textId="77777777" w:rsidR="009A16B6" w:rsidRPr="00656BA2" w:rsidRDefault="009A16B6" w:rsidP="009A16B6">
      <w:pPr>
        <w:pStyle w:val="Heading3"/>
      </w:pPr>
      <w:bookmarkStart w:id="41" w:name="_Toc200195397"/>
      <w:r w:rsidRPr="00656BA2">
        <w:t>5.</w:t>
      </w:r>
      <w:r>
        <w:t>2</w:t>
      </w:r>
      <w:r w:rsidRPr="00656BA2">
        <w:t>.1</w:t>
      </w:r>
      <w:r w:rsidRPr="00656BA2">
        <w:tab/>
        <w:t>Description</w:t>
      </w:r>
      <w:bookmarkEnd w:id="41"/>
    </w:p>
    <w:p w14:paraId="3FB7888F" w14:textId="77777777" w:rsidR="009A16B6" w:rsidRDefault="009A16B6" w:rsidP="009A16B6">
      <w:r w:rsidRPr="009721AA">
        <w:t xml:space="preserve">This clause specifies the </w:t>
      </w:r>
      <w:r>
        <w:t xml:space="preserve">MC service </w:t>
      </w:r>
      <w:r w:rsidRPr="009721AA">
        <w:t xml:space="preserve">requirements </w:t>
      </w:r>
      <w:r>
        <w:t>in the IOPS mode of operation.</w:t>
      </w:r>
    </w:p>
    <w:p w14:paraId="7EFEB6AE" w14:textId="77777777" w:rsidR="009A16B6" w:rsidRPr="009721AA" w:rsidRDefault="009A16B6" w:rsidP="009A16B6">
      <w:pPr>
        <w:pStyle w:val="Heading3"/>
      </w:pPr>
      <w:bookmarkStart w:id="42" w:name="_Toc200195398"/>
      <w:r w:rsidRPr="00656BA2">
        <w:t>5.</w:t>
      </w:r>
      <w:r>
        <w:t>2</w:t>
      </w:r>
      <w:r w:rsidRPr="00656BA2">
        <w:t>.</w:t>
      </w:r>
      <w:r>
        <w:t>2</w:t>
      </w:r>
      <w:r w:rsidRPr="00656BA2">
        <w:tab/>
      </w:r>
      <w:r>
        <w:t>Requirements</w:t>
      </w:r>
      <w:bookmarkEnd w:id="42"/>
    </w:p>
    <w:p w14:paraId="0CB31E29" w14:textId="77777777" w:rsidR="009A16B6" w:rsidRDefault="009A16B6" w:rsidP="009A16B6">
      <w:r>
        <w:t>[AR-5.2.2-a] The following MCPTT service features shall be supported in the IOPS mode of operation</w:t>
      </w:r>
    </w:p>
    <w:p w14:paraId="4E98C291" w14:textId="77777777" w:rsidR="009A16B6" w:rsidRPr="00AD28D8" w:rsidRDefault="009A16B6" w:rsidP="009A16B6">
      <w:pPr>
        <w:pStyle w:val="B1"/>
      </w:pPr>
      <w:r w:rsidRPr="00AD28D8">
        <w:t>-</w:t>
      </w:r>
      <w:r w:rsidRPr="00AD28D8">
        <w:tab/>
        <w:t xml:space="preserve">MCPTT group call </w:t>
      </w:r>
    </w:p>
    <w:p w14:paraId="556D0CF1" w14:textId="77777777" w:rsidR="009A16B6" w:rsidRPr="00AD28D8" w:rsidRDefault="009A16B6" w:rsidP="009A16B6">
      <w:pPr>
        <w:pStyle w:val="B1"/>
      </w:pPr>
      <w:r w:rsidRPr="00AD28D8">
        <w:t>-</w:t>
      </w:r>
      <w:r w:rsidRPr="00AD28D8">
        <w:tab/>
        <w:t xml:space="preserve">MCPTT </w:t>
      </w:r>
      <w:r w:rsidRPr="00E36690">
        <w:t>emergency group call</w:t>
      </w:r>
    </w:p>
    <w:p w14:paraId="53965257" w14:textId="77777777" w:rsidR="009A16B6" w:rsidRDefault="009A16B6" w:rsidP="009A16B6">
      <w:pPr>
        <w:pStyle w:val="B1"/>
      </w:pPr>
      <w:r w:rsidRPr="00AD28D8">
        <w:t>-</w:t>
      </w:r>
      <w:r w:rsidRPr="00AD28D8">
        <w:tab/>
        <w:t>MCPTT private call</w:t>
      </w:r>
    </w:p>
    <w:p w14:paraId="48E1B6CF" w14:textId="77777777" w:rsidR="009A16B6" w:rsidRPr="00AD28D8" w:rsidRDefault="009A16B6" w:rsidP="009A16B6">
      <w:pPr>
        <w:pStyle w:val="B1"/>
      </w:pPr>
      <w:r w:rsidRPr="00AD28D8">
        <w:t>-</w:t>
      </w:r>
      <w:r w:rsidRPr="00AD28D8">
        <w:tab/>
        <w:t xml:space="preserve">MCPTT </w:t>
      </w:r>
      <w:r w:rsidRPr="00E36690">
        <w:t xml:space="preserve">emergency </w:t>
      </w:r>
      <w:r>
        <w:t>private</w:t>
      </w:r>
      <w:r w:rsidRPr="00E36690">
        <w:t xml:space="preserve"> call</w:t>
      </w:r>
    </w:p>
    <w:p w14:paraId="162F0FEC" w14:textId="77777777" w:rsidR="009A16B6" w:rsidRDefault="009A16B6" w:rsidP="009A16B6">
      <w:r>
        <w:t xml:space="preserve">[AR-5.2.2-b] The following </w:t>
      </w:r>
      <w:r w:rsidRPr="00E36690">
        <w:t>MCData service</w:t>
      </w:r>
      <w:r>
        <w:t xml:space="preserve"> features shall be supported in the IOPS mode of operation</w:t>
      </w:r>
    </w:p>
    <w:p w14:paraId="268299B7" w14:textId="77777777" w:rsidR="009A16B6" w:rsidRPr="00AD28D8" w:rsidRDefault="009A16B6" w:rsidP="009A16B6">
      <w:pPr>
        <w:pStyle w:val="B1"/>
      </w:pPr>
      <w:r w:rsidRPr="00AD28D8">
        <w:t>-</w:t>
      </w:r>
      <w:r w:rsidRPr="00AD28D8">
        <w:tab/>
        <w:t xml:space="preserve">MCData short data </w:t>
      </w:r>
      <w:r w:rsidRPr="009F6626">
        <w:t>service</w:t>
      </w:r>
    </w:p>
    <w:p w14:paraId="7B4FD82B" w14:textId="249EC295" w:rsidR="009A16B6" w:rsidRDefault="009A16B6" w:rsidP="009A16B6">
      <w:pPr>
        <w:pStyle w:val="Heading2"/>
      </w:pPr>
      <w:bookmarkStart w:id="43" w:name="_Toc200195399"/>
      <w:r w:rsidRPr="00656BA2">
        <w:t>5.</w:t>
      </w:r>
      <w:r>
        <w:t>3</w:t>
      </w:r>
      <w:r w:rsidRPr="00656BA2">
        <w:tab/>
      </w:r>
      <w:r>
        <w:t xml:space="preserve">Network </w:t>
      </w:r>
      <w:r w:rsidR="00DB0EBD" w:rsidRPr="00DB0EBD">
        <w:t>broadcast/multicast session</w:t>
      </w:r>
      <w:r w:rsidR="00DB0EBD">
        <w:t xml:space="preserve"> </w:t>
      </w:r>
      <w:r>
        <w:t>requirements</w:t>
      </w:r>
      <w:bookmarkEnd w:id="43"/>
    </w:p>
    <w:p w14:paraId="4124EFE5" w14:textId="77777777" w:rsidR="009A16B6" w:rsidRPr="00656BA2" w:rsidRDefault="009A16B6" w:rsidP="009A16B6">
      <w:pPr>
        <w:pStyle w:val="Heading3"/>
      </w:pPr>
      <w:bookmarkStart w:id="44" w:name="_Toc200195400"/>
      <w:r w:rsidRPr="00656BA2">
        <w:t>5.</w:t>
      </w:r>
      <w:r>
        <w:t>3</w:t>
      </w:r>
      <w:r w:rsidRPr="00656BA2">
        <w:t>.1</w:t>
      </w:r>
      <w:r w:rsidRPr="00656BA2">
        <w:tab/>
        <w:t>Description</w:t>
      </w:r>
      <w:bookmarkEnd w:id="44"/>
    </w:p>
    <w:p w14:paraId="4113EAD9" w14:textId="77777777" w:rsidR="009A16B6" w:rsidRDefault="009A16B6" w:rsidP="009A16B6">
      <w:r w:rsidRPr="009721AA">
        <w:t xml:space="preserve">This clause specifies the </w:t>
      </w:r>
      <w:r>
        <w:t xml:space="preserve">network bearer </w:t>
      </w:r>
      <w:r w:rsidRPr="009721AA">
        <w:t xml:space="preserve">requirements </w:t>
      </w:r>
      <w:r>
        <w:t>in the IOPS mode of operation.</w:t>
      </w:r>
    </w:p>
    <w:p w14:paraId="34256BB0" w14:textId="77777777" w:rsidR="009A16B6" w:rsidRPr="009721AA" w:rsidRDefault="009A16B6" w:rsidP="009A16B6">
      <w:pPr>
        <w:pStyle w:val="Heading3"/>
      </w:pPr>
      <w:bookmarkStart w:id="45" w:name="_Toc200195401"/>
      <w:r w:rsidRPr="00656BA2">
        <w:t>5.</w:t>
      </w:r>
      <w:r>
        <w:t>3</w:t>
      </w:r>
      <w:r w:rsidRPr="00656BA2">
        <w:t>.</w:t>
      </w:r>
      <w:r>
        <w:t>2</w:t>
      </w:r>
      <w:r w:rsidRPr="00656BA2">
        <w:tab/>
      </w:r>
      <w:r>
        <w:t>Requirements</w:t>
      </w:r>
      <w:bookmarkEnd w:id="45"/>
    </w:p>
    <w:p w14:paraId="1AA10526" w14:textId="69C02363" w:rsidR="009A16B6" w:rsidRDefault="009A16B6" w:rsidP="009A16B6">
      <w:r>
        <w:t>[AR-5.3.2-a] The IOPS MC system shall provide</w:t>
      </w:r>
      <w:r w:rsidRPr="00BD46FD">
        <w:t xml:space="preserve"> support for unicast </w:t>
      </w:r>
      <w:r w:rsidR="00DB0EBD" w:rsidRPr="00DB0EBD">
        <w:t>session</w:t>
      </w:r>
      <w:r w:rsidR="00DB0EBD">
        <w:t xml:space="preserve"> </w:t>
      </w:r>
      <w:r w:rsidRPr="00BD46FD">
        <w:t xml:space="preserve">establishment and modification to support </w:t>
      </w:r>
      <w:r>
        <w:t xml:space="preserve">MC </w:t>
      </w:r>
      <w:r w:rsidRPr="00BD46FD">
        <w:t>service</w:t>
      </w:r>
      <w:r>
        <w:t>s via unicast transmissions in the IOPS mode of operation.</w:t>
      </w:r>
    </w:p>
    <w:p w14:paraId="2E4F3DD9" w14:textId="0B1A7C76" w:rsidR="009A16B6" w:rsidRDefault="009A16B6" w:rsidP="009A16B6">
      <w:r>
        <w:lastRenderedPageBreak/>
        <w:t>[AR-5.3.2-b] The IOPS MC system shall provide</w:t>
      </w:r>
      <w:r w:rsidRPr="00BD46FD">
        <w:t xml:space="preserve"> support for </w:t>
      </w:r>
      <w:r w:rsidR="00DB0EBD" w:rsidRPr="00DB0EBD">
        <w:t>broadcast/</w:t>
      </w:r>
      <w:r>
        <w:t>multicast</w:t>
      </w:r>
      <w:r w:rsidRPr="00BD46FD">
        <w:t xml:space="preserve"> </w:t>
      </w:r>
      <w:r w:rsidR="00DB0EBD">
        <w:t xml:space="preserve">session </w:t>
      </w:r>
      <w:r w:rsidRPr="00BD46FD">
        <w:t xml:space="preserve">establishment and modification to support </w:t>
      </w:r>
      <w:r>
        <w:t xml:space="preserve">MC </w:t>
      </w:r>
      <w:r w:rsidRPr="00BD46FD">
        <w:t>service</w:t>
      </w:r>
      <w:r>
        <w:t>s via multicast transmissions in the IOPS mode of operation.</w:t>
      </w:r>
    </w:p>
    <w:p w14:paraId="31048CC4" w14:textId="12257923" w:rsidR="009A16B6" w:rsidRPr="006F6605" w:rsidRDefault="009A16B6" w:rsidP="009A16B6">
      <w:r>
        <w:t xml:space="preserve">[AR-5.3.2-c] The IOPS MC system shall </w:t>
      </w:r>
      <w:r w:rsidRPr="006F6605">
        <w:t xml:space="preserve">support announcement of </w:t>
      </w:r>
      <w:r w:rsidR="00DB0EBD">
        <w:t>broadcast/</w:t>
      </w:r>
      <w:r w:rsidRPr="006F6605">
        <w:t xml:space="preserve">multicast </w:t>
      </w:r>
      <w:r w:rsidR="00DB0EBD">
        <w:t xml:space="preserve">session </w:t>
      </w:r>
      <w:r w:rsidRPr="006F6605">
        <w:t xml:space="preserve">to the </w:t>
      </w:r>
      <w:r>
        <w:t xml:space="preserve">MC service </w:t>
      </w:r>
      <w:r w:rsidRPr="006F6605">
        <w:t>UEs.</w:t>
      </w:r>
    </w:p>
    <w:p w14:paraId="16991A5D" w14:textId="77777777" w:rsidR="009A16B6" w:rsidRDefault="009A16B6" w:rsidP="009A16B6">
      <w:pPr>
        <w:pStyle w:val="Heading2"/>
      </w:pPr>
      <w:bookmarkStart w:id="46" w:name="_Toc200195402"/>
      <w:r w:rsidRPr="00656BA2">
        <w:t>5.</w:t>
      </w:r>
      <w:r>
        <w:t>4</w:t>
      </w:r>
      <w:r w:rsidRPr="00656BA2">
        <w:tab/>
      </w:r>
      <w:r>
        <w:t>IP connectivity functionality</w:t>
      </w:r>
      <w:bookmarkEnd w:id="46"/>
    </w:p>
    <w:p w14:paraId="0A952F7D" w14:textId="77777777" w:rsidR="009A16B6" w:rsidRPr="00656BA2" w:rsidRDefault="009A16B6" w:rsidP="009A16B6">
      <w:pPr>
        <w:pStyle w:val="Heading3"/>
      </w:pPr>
      <w:bookmarkStart w:id="47" w:name="_Toc200195403"/>
      <w:r w:rsidRPr="00656BA2">
        <w:t>5.</w:t>
      </w:r>
      <w:r>
        <w:t>4</w:t>
      </w:r>
      <w:r w:rsidRPr="00656BA2">
        <w:t>.1</w:t>
      </w:r>
      <w:r w:rsidRPr="00656BA2">
        <w:tab/>
        <w:t>Description</w:t>
      </w:r>
      <w:bookmarkEnd w:id="47"/>
    </w:p>
    <w:p w14:paraId="184B8FC0" w14:textId="77777777" w:rsidR="009A16B6" w:rsidRDefault="009A16B6" w:rsidP="009A16B6">
      <w:r>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25D67B37" w14:textId="77777777" w:rsidR="009A16B6" w:rsidRDefault="009A16B6" w:rsidP="009A16B6">
      <w:r>
        <w:t xml:space="preserve">An IOPS MC connectivity function supporting the IP connectivity functionality </w:t>
      </w:r>
      <w:r w:rsidRPr="000C15B8">
        <w:t>does not</w:t>
      </w:r>
      <w:r>
        <w:t xml:space="preserve"> provide MC services. Instead, the IOPS MC connectivity function enables discovering MC service users and provides IP connectivity for the communication among the discovered MC service users, i.e. it distributes the related IP traffic to the MC service UEs over </w:t>
      </w:r>
      <w:r w:rsidRPr="00A3129D">
        <w:t xml:space="preserve">IP unicast </w:t>
      </w:r>
      <w:r>
        <w:t>and/or</w:t>
      </w:r>
      <w:r w:rsidRPr="00A3129D">
        <w:t xml:space="preserve"> multicast transmissions.</w:t>
      </w:r>
      <w:r>
        <w:t xml:space="preserve"> A MC service UE supporting the IP connectivity functionality in the IOPS mode of operation enables transmitting the IP packets related to a MC service communication over the IOPS MC connectivity function.</w:t>
      </w:r>
    </w:p>
    <w:p w14:paraId="3041A4E1" w14:textId="77777777" w:rsidR="009A16B6" w:rsidRDefault="009A16B6" w:rsidP="009A16B6">
      <w:r w:rsidRPr="009721AA">
        <w:t xml:space="preserve">This clause specifies requirements </w:t>
      </w:r>
      <w:r>
        <w:t>for the support of the IP connectivity functionality in the IOPS mode of operation.</w:t>
      </w:r>
    </w:p>
    <w:p w14:paraId="615F128B" w14:textId="77777777" w:rsidR="009A16B6" w:rsidRPr="009721AA" w:rsidRDefault="009A16B6" w:rsidP="009A16B6">
      <w:pPr>
        <w:pStyle w:val="Heading3"/>
      </w:pPr>
      <w:bookmarkStart w:id="48" w:name="_Toc200195404"/>
      <w:r w:rsidRPr="00656BA2">
        <w:t>5.</w:t>
      </w:r>
      <w:r>
        <w:t>4</w:t>
      </w:r>
      <w:r w:rsidRPr="00656BA2">
        <w:t>.</w:t>
      </w:r>
      <w:r>
        <w:t>2</w:t>
      </w:r>
      <w:r w:rsidRPr="00656BA2">
        <w:tab/>
      </w:r>
      <w:r>
        <w:t>General requirements</w:t>
      </w:r>
      <w:bookmarkEnd w:id="48"/>
    </w:p>
    <w:p w14:paraId="1757514A" w14:textId="42A4E505" w:rsidR="009A16B6" w:rsidRDefault="009A16B6" w:rsidP="009A16B6">
      <w:r>
        <w:t xml:space="preserve">[AR-5.4.2-a] </w:t>
      </w:r>
      <w:r w:rsidRPr="00E30B38">
        <w:t xml:space="preserve">The IOPS MC </w:t>
      </w:r>
      <w:r>
        <w:t>connectivity function supporting the IP connectivity functionality</w:t>
      </w:r>
      <w:r w:rsidRPr="00E30B38">
        <w:t xml:space="preserve"> shall support</w:t>
      </w:r>
      <w:r>
        <w:t xml:space="preserve"> discovering MC service users within the coverage of the </w:t>
      </w:r>
      <w:r w:rsidR="00DB0EBD">
        <w:t xml:space="preserve">local </w:t>
      </w:r>
      <w:r>
        <w:t xml:space="preserve">IOPS </w:t>
      </w:r>
      <w:r w:rsidR="00DB0EBD">
        <w:t>3GPP system</w:t>
      </w:r>
      <w:r>
        <w:t>.</w:t>
      </w:r>
    </w:p>
    <w:p w14:paraId="0BD641DA" w14:textId="77777777" w:rsidR="009A16B6" w:rsidRDefault="009A16B6" w:rsidP="009A16B6">
      <w:r>
        <w:t xml:space="preserve">[AR-5.4.2-b] </w:t>
      </w:r>
      <w:r w:rsidRPr="00E30B38">
        <w:t xml:space="preserve">The IOPS MC </w:t>
      </w:r>
      <w:r>
        <w:t>connectivity function supporting the IP connectivity functionality</w:t>
      </w:r>
      <w:r w:rsidRPr="00E30B38">
        <w:t xml:space="preserve"> shall support</w:t>
      </w:r>
      <w:r>
        <w:t xml:space="preserve"> announcement, subscription and notification mechanisms for discovered MC service users supporting the IP connectivity functionality.</w:t>
      </w:r>
    </w:p>
    <w:p w14:paraId="35A903FD" w14:textId="77777777" w:rsidR="009A16B6" w:rsidRDefault="009A16B6" w:rsidP="009A16B6">
      <w:r>
        <w:t xml:space="preserve">[AR-5.4.2-c] </w:t>
      </w:r>
      <w:r w:rsidRPr="00E30B38">
        <w:t xml:space="preserve">The IOPS MC </w:t>
      </w:r>
      <w:r>
        <w:t>connectivity function supporting the IP connectivity functionality</w:t>
      </w:r>
      <w:r w:rsidRPr="00E30B38">
        <w:t xml:space="preserve"> shall </w:t>
      </w:r>
      <w:r>
        <w:t>provide IP connectivity for communication among MC service users requesting the support of the IP connectivity functionality.</w:t>
      </w:r>
    </w:p>
    <w:p w14:paraId="300AD8CD" w14:textId="77777777" w:rsidR="009A16B6" w:rsidRDefault="009A16B6" w:rsidP="009A16B6">
      <w:r>
        <w:t>[AR-5.4.2-d] The MC service UEs supporting the IP connectivity functionality</w:t>
      </w:r>
      <w:r w:rsidRPr="00E30B38">
        <w:t xml:space="preserve"> </w:t>
      </w:r>
      <w:r>
        <w:t xml:space="preserve">in the IOPS mode of operation </w:t>
      </w:r>
      <w:r w:rsidRPr="00E30B38">
        <w:t>shall</w:t>
      </w:r>
      <w:r>
        <w:t xml:space="preserve"> enable transmitting the IP packets related to a MC service communication over the IOPS MC connectivity function.</w:t>
      </w:r>
    </w:p>
    <w:p w14:paraId="2B2C0CC9" w14:textId="77777777" w:rsidR="009A16B6" w:rsidRPr="009721AA" w:rsidRDefault="009A16B6" w:rsidP="009A16B6">
      <w:pPr>
        <w:pStyle w:val="Heading3"/>
      </w:pPr>
      <w:bookmarkStart w:id="49" w:name="_Toc200195405"/>
      <w:r w:rsidRPr="00656BA2">
        <w:t>5.</w:t>
      </w:r>
      <w:r>
        <w:t>4</w:t>
      </w:r>
      <w:r w:rsidRPr="00656BA2">
        <w:t>.</w:t>
      </w:r>
      <w:r>
        <w:t>3</w:t>
      </w:r>
      <w:r w:rsidRPr="00656BA2">
        <w:tab/>
      </w:r>
      <w:r>
        <w:t>Bearer management requirements</w:t>
      </w:r>
      <w:bookmarkEnd w:id="49"/>
    </w:p>
    <w:p w14:paraId="53F34C77" w14:textId="2A1C20C3" w:rsidR="009A16B6" w:rsidRDefault="009A16B6" w:rsidP="009A16B6">
      <w:r>
        <w:t xml:space="preserve">[AR-5.4.3-a] </w:t>
      </w:r>
      <w:r w:rsidRPr="00E30B38">
        <w:t>The</w:t>
      </w:r>
      <w:r>
        <w:t xml:space="preserve"> MC service UEs shall use specific APNs</w:t>
      </w:r>
      <w:r w:rsidR="00DB0EBD" w:rsidRPr="00DB0EBD">
        <w:t xml:space="preserve"> or DNNs</w:t>
      </w:r>
      <w:r>
        <w:t xml:space="preserve"> for the support of the IP connectivity functionality, as follows:</w:t>
      </w:r>
    </w:p>
    <w:p w14:paraId="37C95C14" w14:textId="5A3320CA" w:rsidR="009A16B6" w:rsidRDefault="009A16B6" w:rsidP="009A16B6">
      <w:pPr>
        <w:pStyle w:val="B1"/>
      </w:pPr>
      <w:r>
        <w:t>-</w:t>
      </w:r>
      <w:r>
        <w:tab/>
        <w:t>An APN</w:t>
      </w:r>
      <w:r w:rsidR="00DB0EBD" w:rsidRPr="00DB0EBD">
        <w:t>/DNN</w:t>
      </w:r>
      <w:r>
        <w:t xml:space="preserve"> for the IOPS related application signalling related to the IP connectivity functionality support, e.g. for IOPS discovery, subscription and notification.</w:t>
      </w:r>
    </w:p>
    <w:p w14:paraId="42DE45DB" w14:textId="395B0ABE" w:rsidR="009A16B6" w:rsidRPr="00DB09F1" w:rsidRDefault="009A16B6" w:rsidP="009A16B6">
      <w:pPr>
        <w:pStyle w:val="B1"/>
      </w:pPr>
      <w:r>
        <w:t>-</w:t>
      </w:r>
      <w:r>
        <w:tab/>
        <w:t>An MC service APN</w:t>
      </w:r>
      <w:r w:rsidR="00DB0EBD" w:rsidRPr="00DB0EBD">
        <w:t>/DNN</w:t>
      </w:r>
      <w:r>
        <w:t xml:space="preserve"> for the communication with another MC user or group via the IOPS MC connectivity function based on the IP connectivity functionality, e.g. for the signalling and media.</w:t>
      </w:r>
    </w:p>
    <w:p w14:paraId="642AAD2F" w14:textId="352C87AE" w:rsidR="009A16B6" w:rsidRPr="008E79C5" w:rsidRDefault="009A16B6" w:rsidP="009A16B6">
      <w:pPr>
        <w:rPr>
          <w:lang w:eastAsia="zh-CN"/>
        </w:rPr>
      </w:pPr>
      <w:r>
        <w:t xml:space="preserve">[AR-5.4.3-b] </w:t>
      </w:r>
      <w:r w:rsidRPr="00E30B38">
        <w:t>The</w:t>
      </w:r>
      <w:r>
        <w:t xml:space="preserve"> APNs for the IP connectivity functionality support </w:t>
      </w:r>
      <w:r w:rsidRPr="00057AD4">
        <w:t xml:space="preserve">shall be made available to the </w:t>
      </w:r>
      <w:r>
        <w:t>MC service UEs</w:t>
      </w:r>
      <w:r w:rsidRPr="00057AD4">
        <w:t xml:space="preserve"> either via UE (pre)configuration or via initial UE configuration</w:t>
      </w:r>
      <w:r>
        <w:t xml:space="preserve">,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DB0EBD" w:rsidRPr="00DB0EBD">
        <w:t xml:space="preserve"> </w:t>
      </w:r>
      <w:r w:rsidR="00DB0EBD" w:rsidRPr="00DB0EBD">
        <w:rPr>
          <w:lang w:eastAsia="zh-CN"/>
        </w:rPr>
        <w:t>, and 3GPP</w:t>
      </w:r>
      <w:r w:rsidR="00DB0EBD">
        <w:rPr>
          <w:lang w:eastAsia="zh-CN"/>
        </w:rPr>
        <w:t> </w:t>
      </w:r>
      <w:r w:rsidR="00DB0EBD" w:rsidRPr="00DB0EBD">
        <w:rPr>
          <w:lang w:eastAsia="zh-CN"/>
        </w:rPr>
        <w:t>TS</w:t>
      </w:r>
      <w:r w:rsidR="00DB0EBD">
        <w:rPr>
          <w:lang w:eastAsia="zh-CN"/>
        </w:rPr>
        <w:t> </w:t>
      </w:r>
      <w:r w:rsidR="00DB0EBD" w:rsidRPr="00DB0EBD">
        <w:rPr>
          <w:lang w:eastAsia="zh-CN"/>
        </w:rPr>
        <w:t>23.289</w:t>
      </w:r>
      <w:r w:rsidR="00DB0EBD">
        <w:rPr>
          <w:lang w:eastAsia="zh-CN"/>
        </w:rPr>
        <w:t> </w:t>
      </w:r>
      <w:r w:rsidR="00DB0EBD" w:rsidRPr="00DB0EBD">
        <w:rPr>
          <w:lang w:eastAsia="zh-CN"/>
        </w:rPr>
        <w:t>[</w:t>
      </w:r>
      <w:r w:rsidR="00DB0EBD">
        <w:rPr>
          <w:lang w:eastAsia="zh-CN"/>
        </w:rPr>
        <w:t>12</w:t>
      </w:r>
      <w:r w:rsidR="00DB0EBD" w:rsidRPr="00DB0EBD">
        <w:rPr>
          <w:lang w:eastAsia="zh-CN"/>
        </w:rPr>
        <w:t>]</w:t>
      </w:r>
      <w:r>
        <w:rPr>
          <w:lang w:eastAsia="zh-CN"/>
        </w:rPr>
        <w:t>.</w:t>
      </w:r>
    </w:p>
    <w:p w14:paraId="5442E0FB" w14:textId="77777777" w:rsidR="009A16B6" w:rsidRPr="00656BA2" w:rsidRDefault="009A16B6" w:rsidP="009A16B6"/>
    <w:p w14:paraId="24BDCF28" w14:textId="77777777" w:rsidR="009A16B6" w:rsidRPr="00656BA2" w:rsidRDefault="009A16B6" w:rsidP="009A16B6">
      <w:pPr>
        <w:pStyle w:val="Heading1"/>
      </w:pPr>
      <w:bookmarkStart w:id="50" w:name="_Toc526019524"/>
      <w:bookmarkStart w:id="51" w:name="_Toc478400629"/>
      <w:bookmarkStart w:id="52" w:name="_Toc200195406"/>
      <w:r w:rsidRPr="00656BA2">
        <w:t>6</w:t>
      </w:r>
      <w:r w:rsidRPr="00656BA2">
        <w:tab/>
        <w:t>Involved business relationships</w:t>
      </w:r>
      <w:bookmarkEnd w:id="52"/>
    </w:p>
    <w:p w14:paraId="20C1006F" w14:textId="54B4AF26" w:rsidR="009A16B6" w:rsidRPr="008E00F8" w:rsidRDefault="009A16B6" w:rsidP="009A16B6">
      <w:pPr>
        <w:pStyle w:val="EditorsNote"/>
        <w:ind w:left="0" w:firstLine="0"/>
        <w:rPr>
          <w:color w:val="auto"/>
        </w:rPr>
      </w:pPr>
      <w:r w:rsidRPr="00265C70">
        <w:rPr>
          <w:color w:val="auto"/>
        </w:rPr>
        <w:t>The description of the involved business relationships for the support of MC services in the IOPS mode of operation is contained in clause 6 of 3GPP TS 23.280 [3]</w:t>
      </w:r>
      <w:r w:rsidR="00C566D9" w:rsidRPr="00C566D9">
        <w:rPr>
          <w:color w:val="auto"/>
        </w:rPr>
        <w:t>, and clause 6.4 of 3GPP</w:t>
      </w:r>
      <w:r w:rsidR="00C566D9">
        <w:rPr>
          <w:color w:val="auto"/>
        </w:rPr>
        <w:t> </w:t>
      </w:r>
      <w:r w:rsidR="00C566D9" w:rsidRPr="00C566D9">
        <w:rPr>
          <w:color w:val="auto"/>
        </w:rPr>
        <w:t>TS</w:t>
      </w:r>
      <w:r w:rsidR="00C566D9">
        <w:rPr>
          <w:color w:val="auto"/>
        </w:rPr>
        <w:t> </w:t>
      </w:r>
      <w:r w:rsidR="00C566D9" w:rsidRPr="00C566D9">
        <w:rPr>
          <w:color w:val="auto"/>
        </w:rPr>
        <w:t>23.289</w:t>
      </w:r>
      <w:r w:rsidR="00C566D9">
        <w:rPr>
          <w:color w:val="auto"/>
        </w:rPr>
        <w:t> </w:t>
      </w:r>
      <w:r w:rsidR="00C566D9" w:rsidRPr="00C566D9">
        <w:rPr>
          <w:color w:val="auto"/>
        </w:rPr>
        <w:t>[</w:t>
      </w:r>
      <w:r w:rsidR="00C566D9">
        <w:rPr>
          <w:color w:val="auto"/>
        </w:rPr>
        <w:t>12</w:t>
      </w:r>
      <w:r w:rsidR="00C566D9" w:rsidRPr="00C566D9">
        <w:rPr>
          <w:color w:val="auto"/>
        </w:rPr>
        <w:t>]</w:t>
      </w:r>
      <w:r w:rsidRPr="00265C70">
        <w:rPr>
          <w:color w:val="auto"/>
        </w:rPr>
        <w:t>.</w:t>
      </w:r>
    </w:p>
    <w:p w14:paraId="273A6011" w14:textId="77777777" w:rsidR="009A16B6" w:rsidRPr="00656BA2" w:rsidRDefault="009A16B6" w:rsidP="009A16B6"/>
    <w:p w14:paraId="0584396E" w14:textId="77777777" w:rsidR="009A16B6" w:rsidRPr="00656BA2" w:rsidRDefault="009A16B6" w:rsidP="009A16B6">
      <w:pPr>
        <w:pStyle w:val="Heading1"/>
      </w:pPr>
      <w:bookmarkStart w:id="53" w:name="_Toc200195407"/>
      <w:r w:rsidRPr="00656BA2">
        <w:lastRenderedPageBreak/>
        <w:t>7</w:t>
      </w:r>
      <w:r w:rsidRPr="00656BA2">
        <w:tab/>
        <w:t>Functional model</w:t>
      </w:r>
      <w:bookmarkEnd w:id="50"/>
      <w:bookmarkEnd w:id="53"/>
    </w:p>
    <w:p w14:paraId="3C9BEEDA" w14:textId="77777777" w:rsidR="009A16B6" w:rsidRPr="00656BA2" w:rsidRDefault="009A16B6" w:rsidP="009A16B6">
      <w:pPr>
        <w:pStyle w:val="Heading2"/>
      </w:pPr>
      <w:bookmarkStart w:id="54" w:name="_Toc526019525"/>
      <w:bookmarkStart w:id="55" w:name="_Toc200195408"/>
      <w:r w:rsidRPr="00656BA2">
        <w:t>7.1</w:t>
      </w:r>
      <w:r w:rsidRPr="00656BA2">
        <w:tab/>
        <w:t>General</w:t>
      </w:r>
      <w:bookmarkEnd w:id="54"/>
      <w:bookmarkEnd w:id="55"/>
    </w:p>
    <w:p w14:paraId="4526FC62" w14:textId="77777777" w:rsidR="009A16B6" w:rsidRPr="003E5F68" w:rsidRDefault="009A16B6" w:rsidP="009A16B6">
      <w:r w:rsidRPr="000F7682">
        <w:t xml:space="preserve">The functional model </w:t>
      </w:r>
      <w:r>
        <w:t>to support MC services in</w:t>
      </w:r>
      <w:r w:rsidRPr="000F7682">
        <w:t xml:space="preserve"> the IOPS mode of operation</w:t>
      </w:r>
      <w:r w:rsidRPr="00D95D80">
        <w:t xml:space="preserve"> </w:t>
      </w:r>
      <w:r w:rsidRPr="000F7682">
        <w:t xml:space="preserve">in case of a backhaul failure </w:t>
      </w:r>
      <w:r>
        <w:t xml:space="preserve">consists of </w:t>
      </w:r>
      <w:r w:rsidRPr="00152A50">
        <w:t>a set of functions and reference points</w:t>
      </w:r>
      <w:r w:rsidRPr="003E5F68">
        <w:t>.</w:t>
      </w:r>
    </w:p>
    <w:p w14:paraId="03AD179E" w14:textId="77777777" w:rsidR="009A16B6" w:rsidRPr="00656BA2" w:rsidRDefault="009A16B6" w:rsidP="009A16B6">
      <w:pPr>
        <w:pStyle w:val="NO"/>
      </w:pPr>
      <w:r w:rsidRPr="003E5F68">
        <w:t>NOTE:</w:t>
      </w:r>
      <w:r w:rsidRPr="003E5F68">
        <w:tab/>
        <w:t>Terminology such as client and server are not meant to imply specific physical implementation of a functional entity.</w:t>
      </w:r>
    </w:p>
    <w:p w14:paraId="226FBDF9" w14:textId="77777777" w:rsidR="009A16B6" w:rsidRDefault="009A16B6" w:rsidP="009A16B6">
      <w:pPr>
        <w:pStyle w:val="Heading2"/>
      </w:pPr>
      <w:bookmarkStart w:id="56" w:name="_Toc424654366"/>
      <w:bookmarkStart w:id="57" w:name="_Toc428364952"/>
      <w:bookmarkStart w:id="58" w:name="_Toc433209552"/>
      <w:bookmarkStart w:id="59" w:name="_Toc453260070"/>
      <w:bookmarkStart w:id="60" w:name="_Toc453260957"/>
      <w:bookmarkStart w:id="61" w:name="_Toc453279694"/>
      <w:bookmarkStart w:id="62" w:name="_Toc459375032"/>
      <w:bookmarkStart w:id="63" w:name="_Toc468105266"/>
      <w:bookmarkStart w:id="64" w:name="_Toc468110361"/>
      <w:bookmarkStart w:id="65" w:name="_Toc11449155"/>
      <w:bookmarkStart w:id="66" w:name="_Toc526019526"/>
      <w:bookmarkStart w:id="67" w:name="_Toc200195409"/>
      <w:r w:rsidRPr="003E5F68">
        <w:t>7.2</w:t>
      </w:r>
      <w:r w:rsidRPr="003E5F68">
        <w:tab/>
        <w:t>Description of the planes</w:t>
      </w:r>
      <w:bookmarkEnd w:id="56"/>
      <w:bookmarkEnd w:id="57"/>
      <w:bookmarkEnd w:id="58"/>
      <w:bookmarkEnd w:id="59"/>
      <w:bookmarkEnd w:id="60"/>
      <w:bookmarkEnd w:id="61"/>
      <w:bookmarkEnd w:id="62"/>
      <w:bookmarkEnd w:id="63"/>
      <w:bookmarkEnd w:id="64"/>
      <w:bookmarkEnd w:id="65"/>
      <w:bookmarkEnd w:id="67"/>
    </w:p>
    <w:p w14:paraId="33D7CE6D" w14:textId="77777777" w:rsidR="009A16B6" w:rsidRDefault="009A16B6" w:rsidP="009A16B6">
      <w:r w:rsidRPr="002C1948">
        <w:t xml:space="preserve">The functional model for the support of </w:t>
      </w:r>
      <w:r w:rsidRPr="002C1948">
        <w:rPr>
          <w:rFonts w:hint="eastAsia"/>
        </w:rPr>
        <w:t>MC services</w:t>
      </w:r>
      <w:r w:rsidRPr="002C1948">
        <w:t xml:space="preserve"> in the IOPS mode of operation is defined as a series of planes to allow for the breakdown of the architectural description.</w:t>
      </w:r>
    </w:p>
    <w:p w14:paraId="791704AF" w14:textId="77777777" w:rsidR="009A16B6" w:rsidRPr="00656BA2" w:rsidRDefault="009A16B6" w:rsidP="009A16B6">
      <w:r w:rsidRPr="003E5F68">
        <w:t>The application plane</w:t>
      </w:r>
      <w:r>
        <w:t xml:space="preserve"> supports</w:t>
      </w:r>
      <w:r w:rsidRPr="003E5F68">
        <w:t xml:space="preserve"> </w:t>
      </w:r>
      <w:r>
        <w:t>all t</w:t>
      </w:r>
      <w:r w:rsidRPr="003E5F68">
        <w:t xml:space="preserve">he necessary functions </w:t>
      </w:r>
      <w:r>
        <w:t xml:space="preserve">to establish and </w:t>
      </w:r>
      <w:r w:rsidRPr="003E5F68">
        <w:t>provide</w:t>
      </w:r>
      <w:r>
        <w:t xml:space="preserve"> </w:t>
      </w:r>
      <w:r>
        <w:rPr>
          <w:rFonts w:hint="eastAsia"/>
          <w:lang w:eastAsia="zh-CN"/>
        </w:rPr>
        <w:t>MC service</w:t>
      </w:r>
      <w:r>
        <w:rPr>
          <w:lang w:eastAsia="zh-CN"/>
        </w:rPr>
        <w:t>s in the IOPS mode of operation</w:t>
      </w:r>
      <w:r w:rsidRPr="003E5F68">
        <w:t xml:space="preserve">. </w:t>
      </w:r>
      <w:r>
        <w:t>The application plane</w:t>
      </w:r>
      <w:r w:rsidRPr="003E5F68">
        <w:t xml:space="preserve"> uses the services of the signalling control plane to </w:t>
      </w:r>
      <w:r>
        <w:t>establish the association of the users involved in an MC service.</w:t>
      </w:r>
      <w:r w:rsidRPr="006D4A33">
        <w:t xml:space="preserve"> The signalling control plane also offers access to and control of services across MC services</w:t>
      </w:r>
      <w:r>
        <w:t>.</w:t>
      </w:r>
    </w:p>
    <w:p w14:paraId="031BACA8" w14:textId="77777777" w:rsidR="009A16B6" w:rsidRPr="00656BA2" w:rsidRDefault="009A16B6" w:rsidP="009A16B6">
      <w:pPr>
        <w:pStyle w:val="Heading2"/>
      </w:pPr>
      <w:bookmarkStart w:id="68" w:name="_Toc200195410"/>
      <w:r w:rsidRPr="00656BA2">
        <w:t>7.</w:t>
      </w:r>
      <w:r>
        <w:t>3</w:t>
      </w:r>
      <w:r w:rsidRPr="00656BA2">
        <w:tab/>
        <w:t>Functional model description</w:t>
      </w:r>
      <w:bookmarkEnd w:id="66"/>
      <w:bookmarkEnd w:id="68"/>
    </w:p>
    <w:p w14:paraId="57BB5EE7" w14:textId="77777777" w:rsidR="009A16B6" w:rsidRDefault="009A16B6" w:rsidP="009A16B6">
      <w:pPr>
        <w:pStyle w:val="Heading3"/>
        <w:rPr>
          <w:rFonts w:eastAsia="SimSun"/>
        </w:rPr>
      </w:pPr>
      <w:bookmarkStart w:id="69" w:name="_Toc17709801"/>
      <w:bookmarkStart w:id="70" w:name="_Toc200195411"/>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bookmarkEnd w:id="69"/>
      <w:r>
        <w:rPr>
          <w:rFonts w:eastAsia="SimSun"/>
        </w:rPr>
        <w:t>General</w:t>
      </w:r>
      <w:bookmarkEnd w:id="70"/>
    </w:p>
    <w:p w14:paraId="4A34B4C3" w14:textId="77777777" w:rsidR="009A16B6" w:rsidRDefault="009A16B6" w:rsidP="009A16B6">
      <w:r>
        <w:t>The application plane and signalling plane supporting the functional model for the IOPS mode of operation are described in this clause.</w:t>
      </w:r>
    </w:p>
    <w:p w14:paraId="63077C72" w14:textId="77777777" w:rsidR="009A16B6" w:rsidRDefault="009A16B6" w:rsidP="009A16B6">
      <w:pPr>
        <w:pStyle w:val="Heading3"/>
        <w:rPr>
          <w:rFonts w:eastAsia="SimSun"/>
        </w:rPr>
      </w:pPr>
      <w:bookmarkStart w:id="71" w:name="_Toc200195412"/>
      <w:r w:rsidRPr="00A61298">
        <w:rPr>
          <w:rFonts w:eastAsia="SimSun"/>
        </w:rPr>
        <w:t>7.</w:t>
      </w:r>
      <w:r>
        <w:rPr>
          <w:rFonts w:eastAsia="SimSun"/>
        </w:rPr>
        <w:t>3</w:t>
      </w:r>
      <w:r w:rsidRPr="00A61298">
        <w:rPr>
          <w:rFonts w:eastAsia="SimSun"/>
        </w:rPr>
        <w:t>.</w:t>
      </w:r>
      <w:r>
        <w:rPr>
          <w:rFonts w:eastAsia="SimSun"/>
        </w:rPr>
        <w:t>2</w:t>
      </w:r>
      <w:r w:rsidRPr="00A61298">
        <w:rPr>
          <w:rFonts w:eastAsia="SimSun"/>
        </w:rPr>
        <w:tab/>
      </w:r>
      <w:r>
        <w:rPr>
          <w:rFonts w:eastAsia="SimSun"/>
        </w:rPr>
        <w:t>Functional model for the signalling control plane in the IOPS mode of operation</w:t>
      </w:r>
      <w:bookmarkEnd w:id="71"/>
    </w:p>
    <w:p w14:paraId="313E18ED" w14:textId="77777777" w:rsidR="009A16B6" w:rsidRPr="000F7682" w:rsidRDefault="009A16B6" w:rsidP="009A16B6">
      <w:r w:rsidRPr="000F7682">
        <w:t>Figure 7.3.</w:t>
      </w:r>
      <w:r>
        <w:t>2</w:t>
      </w:r>
      <w:r w:rsidRPr="000F7682">
        <w:t>-</w:t>
      </w:r>
      <w:r>
        <w:t>1</w:t>
      </w:r>
      <w:r w:rsidRPr="000F7682">
        <w:t xml:space="preserve"> shows the </w:t>
      </w:r>
      <w:r>
        <w:t xml:space="preserve">common </w:t>
      </w:r>
      <w:r w:rsidRPr="000F7682">
        <w:t>functional model for the signalling control plane</w:t>
      </w:r>
      <w:r>
        <w:t xml:space="preserve"> in the IOPS mode of operation</w:t>
      </w:r>
      <w:r w:rsidRPr="000F7682">
        <w:t>.</w:t>
      </w:r>
    </w:p>
    <w:p w14:paraId="364F0B13" w14:textId="4AF2B839" w:rsidR="009A16B6" w:rsidRPr="000F7682" w:rsidRDefault="00FC377F" w:rsidP="009A16B6">
      <w:pPr>
        <w:pStyle w:val="TH"/>
      </w:pPr>
      <w:r w:rsidRPr="007722BF">
        <w:object w:dxaOrig="7062" w:dyaOrig="2940" w14:anchorId="70548578">
          <v:shape id="_x0000_i1027" type="#_x0000_t75" style="width:353.1pt;height:146.8pt" o:ole="">
            <v:imagedata r:id="rId13" o:title=""/>
          </v:shape>
          <o:OLEObject Type="Embed" ProgID="Visio.Drawing.11" ShapeID="_x0000_i1027" DrawAspect="Content" ObjectID="_1810808178" r:id="rId14"/>
        </w:object>
      </w:r>
    </w:p>
    <w:p w14:paraId="11689C9D" w14:textId="127CF843" w:rsidR="009A16B6" w:rsidRDefault="009A16B6" w:rsidP="009A16B6">
      <w:pPr>
        <w:pStyle w:val="TF"/>
        <w:rPr>
          <w:rFonts w:eastAsia="SimSun"/>
        </w:rPr>
      </w:pPr>
      <w:r w:rsidRPr="000F7682">
        <w:rPr>
          <w:rFonts w:eastAsia="SimSun"/>
        </w:rPr>
        <w:t>Figure 7.3</w:t>
      </w:r>
      <w:r>
        <w:rPr>
          <w:rFonts w:eastAsia="SimSun"/>
        </w:rPr>
        <w:t>.</w:t>
      </w:r>
      <w:r w:rsidRPr="000F7682">
        <w:rPr>
          <w:rFonts w:eastAsia="SimSun"/>
        </w:rPr>
        <w:t>2</w:t>
      </w:r>
      <w:r>
        <w:rPr>
          <w:rFonts w:eastAsia="SimSun"/>
        </w:rPr>
        <w:t>-1</w:t>
      </w:r>
      <w:r w:rsidR="00FC377F">
        <w:rPr>
          <w:rFonts w:eastAsia="SimSun"/>
        </w:rPr>
        <w:t>:</w:t>
      </w:r>
      <w:r w:rsidRPr="000F7682">
        <w:rPr>
          <w:rFonts w:eastAsia="SimSun"/>
        </w:rPr>
        <w:t xml:space="preserve"> Functional model for </w:t>
      </w:r>
      <w:r>
        <w:rPr>
          <w:rFonts w:eastAsia="SimSun"/>
        </w:rPr>
        <w:t xml:space="preserve">the </w:t>
      </w:r>
      <w:r w:rsidRPr="000F7682">
        <w:rPr>
          <w:rFonts w:eastAsia="SimSun"/>
        </w:rPr>
        <w:t>signa</w:t>
      </w:r>
      <w:r>
        <w:rPr>
          <w:rFonts w:eastAsia="SimSun"/>
        </w:rPr>
        <w:t>l</w:t>
      </w:r>
      <w:r w:rsidRPr="000F7682">
        <w:rPr>
          <w:rFonts w:eastAsia="SimSun"/>
        </w:rPr>
        <w:t xml:space="preserve">ling control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754CFC2A" w14:textId="77777777" w:rsidR="009A16B6" w:rsidRPr="000F7682" w:rsidRDefault="009A16B6" w:rsidP="009A16B6">
      <w:pPr>
        <w:pStyle w:val="NO"/>
        <w:rPr>
          <w:rFonts w:eastAsia="SimSun"/>
        </w:rPr>
      </w:pPr>
      <w:r w:rsidRPr="000F7682">
        <w:t>NOTE:</w:t>
      </w:r>
      <w:r w:rsidRPr="000F7682">
        <w:tab/>
      </w:r>
      <w:r>
        <w:t>The functional model for the signalling plane in the IOPS mode of operation is described as a common functional model across MC services.</w:t>
      </w:r>
    </w:p>
    <w:p w14:paraId="2572BBE3" w14:textId="77777777" w:rsidR="009A16B6" w:rsidRDefault="009A16B6" w:rsidP="009A16B6">
      <w:pPr>
        <w:pStyle w:val="Heading3"/>
        <w:rPr>
          <w:rFonts w:eastAsia="SimSun"/>
        </w:rPr>
      </w:pPr>
      <w:bookmarkStart w:id="72" w:name="_Toc200195413"/>
      <w:r w:rsidRPr="00A61298">
        <w:rPr>
          <w:rFonts w:eastAsia="SimSun"/>
        </w:rPr>
        <w:t>7.</w:t>
      </w:r>
      <w:r>
        <w:rPr>
          <w:rFonts w:eastAsia="SimSun"/>
        </w:rPr>
        <w:t>3</w:t>
      </w:r>
      <w:r w:rsidRPr="00A61298">
        <w:rPr>
          <w:rFonts w:eastAsia="SimSun"/>
        </w:rPr>
        <w:t>.</w:t>
      </w:r>
      <w:r>
        <w:rPr>
          <w:rFonts w:eastAsia="SimSun"/>
        </w:rPr>
        <w:t>3</w:t>
      </w:r>
      <w:r w:rsidRPr="00A61298">
        <w:rPr>
          <w:rFonts w:eastAsia="SimSun"/>
        </w:rPr>
        <w:tab/>
      </w:r>
      <w:r>
        <w:rPr>
          <w:rFonts w:eastAsia="SimSun"/>
        </w:rPr>
        <w:t>MCPTT functional model for the application plane in the IOPS mode of operation</w:t>
      </w:r>
      <w:bookmarkEnd w:id="72"/>
    </w:p>
    <w:p w14:paraId="3D9ECB35" w14:textId="77777777" w:rsidR="009A16B6" w:rsidRPr="000F7682" w:rsidRDefault="009A16B6" w:rsidP="009A16B6">
      <w:r w:rsidRPr="000F7682">
        <w:t>Figure 7.3</w:t>
      </w:r>
      <w:r>
        <w:t>.3</w:t>
      </w:r>
      <w:r w:rsidRPr="000F7682">
        <w:t xml:space="preserve">-1 shows the </w:t>
      </w:r>
      <w:r>
        <w:t xml:space="preserve">MCPTT </w:t>
      </w:r>
      <w:r w:rsidRPr="000F7682">
        <w:t>functional model for the application plane</w:t>
      </w:r>
      <w:r>
        <w:t xml:space="preserve"> in the IOPS mode of operation</w:t>
      </w:r>
      <w:r w:rsidRPr="000F7682">
        <w:t>.</w:t>
      </w:r>
    </w:p>
    <w:p w14:paraId="0FE67EA2" w14:textId="5C924084" w:rsidR="009A16B6" w:rsidRPr="000F7682" w:rsidRDefault="00FC377F" w:rsidP="009A16B6">
      <w:pPr>
        <w:pStyle w:val="TH"/>
      </w:pPr>
      <w:r w:rsidRPr="007722BF">
        <w:object w:dxaOrig="6900" w:dyaOrig="5112" w14:anchorId="0246A524">
          <v:shape id="_x0000_i1028" type="#_x0000_t75" style="width:344.95pt;height:254.5pt" o:ole="">
            <v:imagedata r:id="rId15" o:title=""/>
          </v:shape>
          <o:OLEObject Type="Embed" ProgID="Visio.Drawing.11" ShapeID="_x0000_i1028" DrawAspect="Content" ObjectID="_1810808179" r:id="rId16"/>
        </w:object>
      </w:r>
    </w:p>
    <w:p w14:paraId="1894C02E" w14:textId="2F9AF4FD" w:rsidR="009A16B6" w:rsidRPr="000F7682" w:rsidRDefault="009A16B6" w:rsidP="009A16B6">
      <w:pPr>
        <w:pStyle w:val="TF"/>
        <w:rPr>
          <w:rFonts w:eastAsia="SimSun"/>
        </w:rPr>
      </w:pPr>
      <w:r w:rsidRPr="000F7682">
        <w:rPr>
          <w:rFonts w:eastAsia="SimSun"/>
        </w:rPr>
        <w:t>Figure 7.3</w:t>
      </w:r>
      <w:r>
        <w:rPr>
          <w:rFonts w:eastAsia="SimSun"/>
        </w:rPr>
        <w:t>.3</w:t>
      </w:r>
      <w:r w:rsidRPr="000F7682">
        <w:rPr>
          <w:rFonts w:eastAsia="SimSun"/>
        </w:rPr>
        <w:t>-1</w:t>
      </w:r>
      <w:r w:rsidR="00FC377F">
        <w:rPr>
          <w:rFonts w:eastAsia="SimSun"/>
        </w:rPr>
        <w:t>:</w:t>
      </w:r>
      <w:r w:rsidRPr="000F7682">
        <w:rPr>
          <w:rFonts w:eastAsia="SimSun"/>
        </w:rPr>
        <w:t xml:space="preserve"> </w:t>
      </w:r>
      <w:r>
        <w:rPr>
          <w:rFonts w:eastAsia="SimSun"/>
        </w:rPr>
        <w:t>MCPTT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1D9D6873" w14:textId="77777777" w:rsidR="009A16B6" w:rsidRDefault="009A16B6" w:rsidP="009A16B6">
      <w:pPr>
        <w:pStyle w:val="NO"/>
      </w:pPr>
      <w:r>
        <w:t>NOTE:</w:t>
      </w:r>
      <w:r>
        <w:tab/>
        <w:t>MC-IOPS-1, MC-IOPS-5 and MC-IOPS-6 reference points are common across MC services.</w:t>
      </w:r>
    </w:p>
    <w:p w14:paraId="3ABCBF0C" w14:textId="77777777" w:rsidR="009A16B6" w:rsidRPr="00600B96" w:rsidRDefault="009A16B6" w:rsidP="009A16B6">
      <w:r w:rsidRPr="00600B96">
        <w:t>In the model shown in figure 7.3</w:t>
      </w:r>
      <w:r>
        <w:t>.3</w:t>
      </w:r>
      <w:r w:rsidRPr="00600B96">
        <w:t>-1, the following apply:</w:t>
      </w:r>
    </w:p>
    <w:p w14:paraId="75F9FCD5" w14:textId="0F8C4931" w:rsidR="009A16B6" w:rsidRPr="00600B96" w:rsidRDefault="009A16B6" w:rsidP="009A16B6">
      <w:pPr>
        <w:pStyle w:val="B1"/>
      </w:pPr>
      <w:r w:rsidRPr="00600B96">
        <w:t>-</w:t>
      </w:r>
      <w:r w:rsidRPr="00600B96">
        <w:tab/>
        <w:t>MC</w:t>
      </w:r>
      <w:r>
        <w:t>PTT</w:t>
      </w:r>
      <w:r w:rsidRPr="00600B96">
        <w:t>-</w:t>
      </w:r>
      <w:r>
        <w:t>IOPS-2</w:t>
      </w:r>
      <w:r w:rsidRPr="00600B96">
        <w:t xml:space="preserve"> carries </w:t>
      </w:r>
      <w:r>
        <w:t xml:space="preserve">signalling related to the support of </w:t>
      </w:r>
      <w:r w:rsidR="00FC377F" w:rsidRPr="00FC377F">
        <w:t>broadcast/</w:t>
      </w:r>
      <w:r>
        <w:t>multicast transmissions, e.g. MBMS bearer announcement,</w:t>
      </w:r>
      <w:r w:rsidR="00FC377F" w:rsidRPr="00FC377F">
        <w:t xml:space="preserve"> or 5G MBS session announcement,</w:t>
      </w:r>
      <w:r>
        <w:t xml:space="preserve"> between the IOPS MC connectivity function and the MCPTT client.</w:t>
      </w:r>
    </w:p>
    <w:p w14:paraId="1265708B" w14:textId="77777777" w:rsidR="009A16B6" w:rsidRDefault="009A16B6" w:rsidP="009A16B6">
      <w:pPr>
        <w:pStyle w:val="B1"/>
      </w:pPr>
      <w:r w:rsidRPr="00600B96">
        <w:t>-</w:t>
      </w:r>
      <w:r w:rsidRPr="00600B96">
        <w:tab/>
        <w:t>MC</w:t>
      </w:r>
      <w:r>
        <w:t>PTT</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MCPTT client </w:t>
      </w:r>
      <w:r w:rsidRPr="00600B96">
        <w:t>of the MC</w:t>
      </w:r>
      <w:r>
        <w:t xml:space="preserve">PTT </w:t>
      </w:r>
      <w:r w:rsidRPr="00600B96">
        <w:t>UE.</w:t>
      </w:r>
    </w:p>
    <w:p w14:paraId="589B2D08" w14:textId="77777777" w:rsidR="009A16B6" w:rsidRDefault="009A16B6" w:rsidP="009A16B6">
      <w:pPr>
        <w:pStyle w:val="B1"/>
      </w:pPr>
      <w:r w:rsidRPr="00600B96">
        <w:t>-</w:t>
      </w:r>
      <w:r w:rsidRPr="00600B96">
        <w:tab/>
        <w:t>MC</w:t>
      </w:r>
      <w:r>
        <w:t>PTT</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MCPTT client </w:t>
      </w:r>
      <w:r w:rsidRPr="00600B96">
        <w:t>of the MC</w:t>
      </w:r>
      <w:r>
        <w:t>PTT</w:t>
      </w:r>
      <w:r w:rsidRPr="00600B96">
        <w:t xml:space="preserve"> UE.</w:t>
      </w:r>
    </w:p>
    <w:p w14:paraId="541B7002" w14:textId="77777777" w:rsidR="009A16B6" w:rsidRDefault="009A16B6" w:rsidP="009A16B6">
      <w:pPr>
        <w:pStyle w:val="Heading3"/>
        <w:rPr>
          <w:rFonts w:eastAsia="SimSun"/>
        </w:rPr>
      </w:pPr>
      <w:bookmarkStart w:id="73" w:name="_Toc200195414"/>
      <w:r w:rsidRPr="00A61298">
        <w:rPr>
          <w:rFonts w:eastAsia="SimSun"/>
        </w:rPr>
        <w:t>7.</w:t>
      </w:r>
      <w:r>
        <w:rPr>
          <w:rFonts w:eastAsia="SimSun"/>
        </w:rPr>
        <w:t>3</w:t>
      </w:r>
      <w:r w:rsidRPr="00A61298">
        <w:rPr>
          <w:rFonts w:eastAsia="SimSun"/>
        </w:rPr>
        <w:t>.</w:t>
      </w:r>
      <w:r>
        <w:rPr>
          <w:rFonts w:eastAsia="SimSun"/>
        </w:rPr>
        <w:t>4</w:t>
      </w:r>
      <w:r w:rsidRPr="00A61298">
        <w:rPr>
          <w:rFonts w:eastAsia="SimSun"/>
        </w:rPr>
        <w:tab/>
      </w:r>
      <w:r>
        <w:rPr>
          <w:rFonts w:eastAsia="SimSun"/>
        </w:rPr>
        <w:t>MCData functional model for the application plane in the IOPS mode of operation</w:t>
      </w:r>
      <w:bookmarkEnd w:id="73"/>
    </w:p>
    <w:p w14:paraId="3BA4F057" w14:textId="77777777" w:rsidR="009A16B6" w:rsidRPr="000F7682" w:rsidRDefault="009A16B6" w:rsidP="009A16B6">
      <w:r w:rsidRPr="000F7682">
        <w:t>Figure 7.3</w:t>
      </w:r>
      <w:r>
        <w:t>.4</w:t>
      </w:r>
      <w:r w:rsidRPr="000F7682">
        <w:t xml:space="preserve">-1 shows the </w:t>
      </w:r>
      <w:r>
        <w:t xml:space="preserve">MCData </w:t>
      </w:r>
      <w:r w:rsidRPr="000F7682">
        <w:t>functional model for the application plane</w:t>
      </w:r>
      <w:r>
        <w:t xml:space="preserve"> in the IOPS mode of operation</w:t>
      </w:r>
      <w:r w:rsidRPr="000F7682">
        <w:t>.</w:t>
      </w:r>
    </w:p>
    <w:p w14:paraId="41A51DDC" w14:textId="71C1F1AD" w:rsidR="009A16B6" w:rsidRPr="000F7682" w:rsidRDefault="00FC377F" w:rsidP="009A16B6">
      <w:pPr>
        <w:pStyle w:val="TH"/>
      </w:pPr>
      <w:r w:rsidRPr="007722BF">
        <w:object w:dxaOrig="6900" w:dyaOrig="5112" w14:anchorId="3FED5CD7">
          <v:shape id="_x0000_i1029" type="#_x0000_t75" style="width:344.95pt;height:254.5pt" o:ole="">
            <v:imagedata r:id="rId17" o:title=""/>
          </v:shape>
          <o:OLEObject Type="Embed" ProgID="Visio.Drawing.11" ShapeID="_x0000_i1029" DrawAspect="Content" ObjectID="_1810808180" r:id="rId18"/>
        </w:object>
      </w:r>
    </w:p>
    <w:p w14:paraId="76775C1B" w14:textId="1CD6E679" w:rsidR="009A16B6" w:rsidRPr="000F7682" w:rsidRDefault="009A16B6" w:rsidP="009A16B6">
      <w:pPr>
        <w:pStyle w:val="TF"/>
        <w:rPr>
          <w:rFonts w:eastAsia="SimSun"/>
        </w:rPr>
      </w:pPr>
      <w:r w:rsidRPr="000F7682">
        <w:rPr>
          <w:rFonts w:eastAsia="SimSun"/>
        </w:rPr>
        <w:t>Figure 7.3</w:t>
      </w:r>
      <w:r>
        <w:rPr>
          <w:rFonts w:eastAsia="SimSun"/>
        </w:rPr>
        <w:t>.4</w:t>
      </w:r>
      <w:r w:rsidRPr="000F7682">
        <w:rPr>
          <w:rFonts w:eastAsia="SimSun"/>
        </w:rPr>
        <w:t>-1</w:t>
      </w:r>
      <w:r w:rsidR="00FC377F">
        <w:rPr>
          <w:rFonts w:eastAsia="SimSun"/>
        </w:rPr>
        <w:t>:</w:t>
      </w:r>
      <w:r w:rsidRPr="000F7682">
        <w:rPr>
          <w:rFonts w:eastAsia="SimSun"/>
        </w:rPr>
        <w:t xml:space="preserve"> </w:t>
      </w:r>
      <w:r>
        <w:rPr>
          <w:rFonts w:eastAsia="SimSun"/>
        </w:rPr>
        <w:t>MCData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5C157A2F" w14:textId="77777777" w:rsidR="009A16B6" w:rsidRDefault="009A16B6" w:rsidP="009A16B6">
      <w:pPr>
        <w:pStyle w:val="NO"/>
      </w:pPr>
      <w:r>
        <w:t>NOTE:</w:t>
      </w:r>
      <w:r>
        <w:tab/>
        <w:t>MC-IOPS-1, MC-IOPS-5 and MC-IOPS-6</w:t>
      </w:r>
      <w:r w:rsidRPr="00661A6D">
        <w:t xml:space="preserve"> </w:t>
      </w:r>
      <w:r>
        <w:t>reference points are common across MC services.</w:t>
      </w:r>
    </w:p>
    <w:p w14:paraId="3EFD3903" w14:textId="77777777" w:rsidR="009A16B6" w:rsidRPr="00600B96" w:rsidRDefault="009A16B6" w:rsidP="009A16B6">
      <w:r w:rsidRPr="00600B96">
        <w:t>In the model shown in figure 7.3</w:t>
      </w:r>
      <w:r>
        <w:t>.4</w:t>
      </w:r>
      <w:r w:rsidRPr="00600B96">
        <w:t>-1, the following apply:</w:t>
      </w:r>
    </w:p>
    <w:p w14:paraId="1380FD10" w14:textId="50D4960A" w:rsidR="009A16B6" w:rsidRPr="00600B96" w:rsidRDefault="009A16B6" w:rsidP="009A16B6">
      <w:pPr>
        <w:pStyle w:val="B1"/>
      </w:pPr>
      <w:r w:rsidRPr="00600B96">
        <w:t>-</w:t>
      </w:r>
      <w:r w:rsidRPr="00600B96">
        <w:tab/>
        <w:t>MC</w:t>
      </w:r>
      <w:r>
        <w:t>Data</w:t>
      </w:r>
      <w:r w:rsidRPr="00600B96">
        <w:t>-</w:t>
      </w:r>
      <w:r>
        <w:t>IOPS-2</w:t>
      </w:r>
      <w:r w:rsidRPr="00600B96">
        <w:t xml:space="preserve"> carries </w:t>
      </w:r>
      <w:r>
        <w:t xml:space="preserve">signalling related to the support of </w:t>
      </w:r>
      <w:r w:rsidR="00FC377F" w:rsidRPr="00FC377F">
        <w:t>broadcast/</w:t>
      </w:r>
      <w:r>
        <w:t>multicast transmissions, e.g. MBMS bearer announcement,</w:t>
      </w:r>
      <w:r w:rsidR="00FC377F" w:rsidRPr="00FC377F">
        <w:t xml:space="preserve"> or 5G MBS session announcement,</w:t>
      </w:r>
      <w:r>
        <w:t xml:space="preserve"> between the IOPS MC connectivity function and the MCData client.</w:t>
      </w:r>
    </w:p>
    <w:p w14:paraId="5679018A" w14:textId="77777777" w:rsidR="009A16B6" w:rsidRDefault="009A16B6" w:rsidP="009A16B6">
      <w:pPr>
        <w:pStyle w:val="B1"/>
      </w:pPr>
      <w:r w:rsidRPr="00600B96">
        <w:t>-</w:t>
      </w:r>
      <w:r w:rsidRPr="00600B96">
        <w:tab/>
        <w:t>MC</w:t>
      </w:r>
      <w:r>
        <w:t>Data</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MCData client </w:t>
      </w:r>
      <w:r w:rsidRPr="00600B96">
        <w:t>of the MC</w:t>
      </w:r>
      <w:r>
        <w:t xml:space="preserve">Data </w:t>
      </w:r>
      <w:r w:rsidRPr="00600B96">
        <w:t>UE.</w:t>
      </w:r>
    </w:p>
    <w:p w14:paraId="7B3CE3D8" w14:textId="77777777" w:rsidR="009A16B6" w:rsidRPr="00656BA2" w:rsidRDefault="009A16B6" w:rsidP="009A16B6">
      <w:pPr>
        <w:pStyle w:val="B1"/>
      </w:pPr>
      <w:r w:rsidRPr="00600B96">
        <w:t>-</w:t>
      </w:r>
      <w:r w:rsidRPr="00600B96">
        <w:tab/>
        <w:t>MC</w:t>
      </w:r>
      <w:r>
        <w:t>Data</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MCData client </w:t>
      </w:r>
      <w:r w:rsidRPr="00600B96">
        <w:t>of the MC</w:t>
      </w:r>
      <w:r>
        <w:t>Data</w:t>
      </w:r>
      <w:r w:rsidRPr="00600B96">
        <w:t xml:space="preserve"> UE.</w:t>
      </w:r>
    </w:p>
    <w:p w14:paraId="69FDD811" w14:textId="77777777" w:rsidR="009A16B6" w:rsidRPr="00656BA2" w:rsidRDefault="009A16B6" w:rsidP="009A16B6">
      <w:pPr>
        <w:pStyle w:val="Heading2"/>
      </w:pPr>
      <w:bookmarkStart w:id="74" w:name="_Toc526019527"/>
      <w:bookmarkStart w:id="75" w:name="_Toc200195415"/>
      <w:r w:rsidRPr="00656BA2">
        <w:t>7.</w:t>
      </w:r>
      <w:r>
        <w:t>4</w:t>
      </w:r>
      <w:r w:rsidRPr="00656BA2">
        <w:tab/>
        <w:t>Functional entities description</w:t>
      </w:r>
      <w:bookmarkEnd w:id="74"/>
      <w:bookmarkEnd w:id="75"/>
    </w:p>
    <w:p w14:paraId="4A56F518" w14:textId="77777777" w:rsidR="009A16B6" w:rsidRPr="00A61298" w:rsidRDefault="009A16B6" w:rsidP="009A16B6">
      <w:pPr>
        <w:pStyle w:val="Heading3"/>
        <w:rPr>
          <w:rFonts w:eastAsia="SimSun"/>
        </w:rPr>
      </w:pPr>
      <w:bookmarkStart w:id="76" w:name="_Toc526019528"/>
      <w:bookmarkStart w:id="77" w:name="_Toc200195416"/>
      <w:r w:rsidRPr="00A61298">
        <w:rPr>
          <w:rFonts w:eastAsia="SimSun"/>
        </w:rPr>
        <w:t>7.4.</w:t>
      </w:r>
      <w:r>
        <w:rPr>
          <w:rFonts w:eastAsia="SimSun"/>
        </w:rPr>
        <w:t>1</w:t>
      </w:r>
      <w:r w:rsidRPr="00A61298">
        <w:rPr>
          <w:rFonts w:eastAsia="SimSun"/>
        </w:rPr>
        <w:tab/>
        <w:t>Application plane</w:t>
      </w:r>
      <w:bookmarkEnd w:id="77"/>
    </w:p>
    <w:p w14:paraId="0505694C" w14:textId="77777777" w:rsidR="009A16B6" w:rsidRDefault="009A16B6" w:rsidP="009A16B6">
      <w:pPr>
        <w:pStyle w:val="Heading4"/>
      </w:pPr>
      <w:bookmarkStart w:id="78" w:name="_Toc200195417"/>
      <w:r w:rsidRPr="007936A8">
        <w:t>7.4.1.1</w:t>
      </w:r>
      <w:r w:rsidRPr="007936A8">
        <w:tab/>
      </w:r>
      <w:r>
        <w:t>General</w:t>
      </w:r>
      <w:bookmarkEnd w:id="78"/>
    </w:p>
    <w:p w14:paraId="3BA53857" w14:textId="77777777" w:rsidR="009A16B6" w:rsidRPr="00600B96" w:rsidRDefault="009A16B6" w:rsidP="009A16B6">
      <w:r w:rsidRPr="003E5F68">
        <w:t>Entities within the application plane</w:t>
      </w:r>
      <w:r>
        <w:rPr>
          <w:rFonts w:hint="eastAsia"/>
          <w:lang w:eastAsia="zh-CN"/>
        </w:rPr>
        <w:t xml:space="preserve"> of an </w:t>
      </w:r>
      <w:r>
        <w:rPr>
          <w:lang w:eastAsia="zh-CN"/>
        </w:rPr>
        <w:t xml:space="preserve">IOPS </w:t>
      </w:r>
      <w:r>
        <w:rPr>
          <w:rFonts w:hint="eastAsia"/>
          <w:lang w:eastAsia="zh-CN"/>
        </w:rPr>
        <w:t xml:space="preserve">MC system </w:t>
      </w:r>
      <w:r w:rsidRPr="003E5F68">
        <w:t xml:space="preserve">provide application </w:t>
      </w:r>
      <w:r>
        <w:rPr>
          <w:rFonts w:hint="eastAsia"/>
          <w:lang w:eastAsia="zh-CN"/>
        </w:rPr>
        <w:t>specific functions to support MC services</w:t>
      </w:r>
      <w:r>
        <w:rPr>
          <w:lang w:eastAsia="zh-CN"/>
        </w:rPr>
        <w:t xml:space="preserve"> in the IOPS mode of operation.</w:t>
      </w:r>
    </w:p>
    <w:p w14:paraId="4C6F3021" w14:textId="77777777" w:rsidR="009A16B6" w:rsidRPr="003F71E5" w:rsidRDefault="009A16B6" w:rsidP="009A16B6">
      <w:pPr>
        <w:pStyle w:val="Heading4"/>
      </w:pPr>
      <w:bookmarkStart w:id="79" w:name="_Toc424654380"/>
      <w:bookmarkStart w:id="80" w:name="_Toc428364969"/>
      <w:bookmarkStart w:id="81" w:name="_Toc433209569"/>
      <w:bookmarkStart w:id="82" w:name="_Toc453260089"/>
      <w:bookmarkStart w:id="83" w:name="_Toc453260976"/>
      <w:bookmarkStart w:id="84" w:name="_Toc453279713"/>
      <w:bookmarkStart w:id="85" w:name="_Toc459375051"/>
      <w:bookmarkStart w:id="86" w:name="_Toc468105287"/>
      <w:bookmarkStart w:id="87" w:name="_Toc468110382"/>
      <w:bookmarkStart w:id="88" w:name="_Toc11449179"/>
      <w:bookmarkStart w:id="89" w:name="_Toc200195418"/>
      <w:r w:rsidRPr="003F71E5">
        <w:t>7.4.</w:t>
      </w:r>
      <w:r>
        <w:t>1.2</w:t>
      </w:r>
      <w:r w:rsidRPr="003F71E5">
        <w:tab/>
        <w:t>IOPS connectivity client</w:t>
      </w:r>
      <w:bookmarkEnd w:id="79"/>
      <w:bookmarkEnd w:id="80"/>
      <w:bookmarkEnd w:id="81"/>
      <w:bookmarkEnd w:id="82"/>
      <w:bookmarkEnd w:id="83"/>
      <w:bookmarkEnd w:id="84"/>
      <w:bookmarkEnd w:id="85"/>
      <w:bookmarkEnd w:id="86"/>
      <w:bookmarkEnd w:id="87"/>
      <w:bookmarkEnd w:id="88"/>
      <w:bookmarkEnd w:id="89"/>
    </w:p>
    <w:p w14:paraId="6096499D" w14:textId="77777777" w:rsidR="009A16B6" w:rsidRDefault="009A16B6" w:rsidP="009A16B6">
      <w:r w:rsidRPr="003F71E5">
        <w:t xml:space="preserve">The </w:t>
      </w:r>
      <w:r w:rsidRPr="003F71E5">
        <w:rPr>
          <w:lang w:eastAsia="zh-CN"/>
        </w:rPr>
        <w:t>IOPS connectivity client</w:t>
      </w:r>
      <w:r w:rsidRPr="003F71E5">
        <w:t xml:space="preserve"> functional entity provides support for enabling that </w:t>
      </w:r>
      <w:r>
        <w:t>a</w:t>
      </w:r>
      <w:r w:rsidRPr="003F71E5">
        <w:t xml:space="preserve"> user at the MC service client is</w:t>
      </w:r>
      <w:r>
        <w:t xml:space="preserve"> registered and</w:t>
      </w:r>
      <w:r w:rsidRPr="003F71E5">
        <w:t xml:space="preserve"> discovered by the IOPS MC system</w:t>
      </w:r>
      <w:r>
        <w:t xml:space="preserve"> in the IOPS mode of operation</w:t>
      </w:r>
      <w:r w:rsidRPr="003F71E5">
        <w:t>.</w:t>
      </w:r>
      <w:r>
        <w:t xml:space="preserve"> </w:t>
      </w:r>
      <w:r w:rsidRPr="003F71E5">
        <w:t xml:space="preserve">This functional entity is located in the </w:t>
      </w:r>
      <w:r>
        <w:t xml:space="preserve">MC service </w:t>
      </w:r>
      <w:r w:rsidRPr="003F71E5">
        <w:t>UE.</w:t>
      </w:r>
    </w:p>
    <w:p w14:paraId="0092EDE5" w14:textId="77777777" w:rsidR="009A16B6" w:rsidRPr="003F71E5" w:rsidRDefault="009A16B6" w:rsidP="009A16B6">
      <w:pPr>
        <w:pStyle w:val="Heading4"/>
      </w:pPr>
      <w:bookmarkStart w:id="90" w:name="_Toc200195419"/>
      <w:r w:rsidRPr="003F71E5">
        <w:t>7.4.</w:t>
      </w:r>
      <w:r>
        <w:t>1.3</w:t>
      </w:r>
      <w:r w:rsidRPr="003F71E5">
        <w:tab/>
        <w:t xml:space="preserve">IOPS </w:t>
      </w:r>
      <w:r>
        <w:t xml:space="preserve">MC </w:t>
      </w:r>
      <w:r w:rsidRPr="003F71E5">
        <w:t>connectivity function</w:t>
      </w:r>
      <w:bookmarkEnd w:id="90"/>
    </w:p>
    <w:p w14:paraId="1FBD2636" w14:textId="770D8BCE" w:rsidR="009A16B6" w:rsidRDefault="009A16B6" w:rsidP="009A16B6">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provides support</w:t>
      </w:r>
      <w:r>
        <w:t>ing MC services in the IOPS mode of operation. It includes</w:t>
      </w:r>
      <w:r w:rsidRPr="003F71E5">
        <w:t xml:space="preserve"> </w:t>
      </w:r>
      <w:r>
        <w:t xml:space="preserve">registering and </w:t>
      </w:r>
      <w:r w:rsidRPr="003F71E5">
        <w:t>discovering users within the IOPS MC system.</w:t>
      </w:r>
      <w:r>
        <w:t xml:space="preserve"> </w:t>
      </w:r>
      <w:r w:rsidRPr="003670B0">
        <w:t xml:space="preserve">The </w:t>
      </w:r>
      <w:r>
        <w:t xml:space="preserve">IOPS MC connectivity </w:t>
      </w:r>
      <w:r w:rsidRPr="003670B0">
        <w:t>functional entity represents a specific instantiation of the GCS AS described in 3GPP</w:t>
      </w:r>
      <w:r>
        <w:rPr>
          <w:lang w:eastAsia="zh-CN"/>
        </w:rPr>
        <w:t> </w:t>
      </w:r>
      <w:r w:rsidRPr="003670B0">
        <w:t>TS</w:t>
      </w:r>
      <w:r>
        <w:rPr>
          <w:lang w:eastAsia="zh-CN"/>
        </w:rPr>
        <w:t> </w:t>
      </w:r>
      <w:r w:rsidRPr="003670B0">
        <w:t>23.468</w:t>
      </w:r>
      <w:r>
        <w:rPr>
          <w:lang w:eastAsia="zh-CN"/>
        </w:rPr>
        <w:t> </w:t>
      </w:r>
      <w:r w:rsidRPr="003670B0">
        <w:t>[</w:t>
      </w:r>
      <w:r>
        <w:t>4</w:t>
      </w:r>
      <w:r w:rsidRPr="003670B0">
        <w:t>]</w:t>
      </w:r>
      <w:r w:rsidR="00FC377F" w:rsidRPr="00FC377F">
        <w:t xml:space="preserve"> for EPS or Application Function (AF) for 5GS</w:t>
      </w:r>
      <w:r w:rsidRPr="003670B0">
        <w:t xml:space="preserve"> to </w:t>
      </w:r>
      <w:r>
        <w:t>manage</w:t>
      </w:r>
      <w:r w:rsidRPr="003670B0">
        <w:t xml:space="preserve"> </w:t>
      </w:r>
      <w:r>
        <w:t xml:space="preserve">unicast and </w:t>
      </w:r>
      <w:r w:rsidRPr="003670B0">
        <w:t xml:space="preserve">multicast </w:t>
      </w:r>
      <w:r>
        <w:t>transmissions</w:t>
      </w:r>
      <w:r w:rsidRPr="003670B0">
        <w:t xml:space="preserve"> for group communication</w:t>
      </w:r>
      <w:r>
        <w:t xml:space="preserve"> related sessions.</w:t>
      </w:r>
    </w:p>
    <w:p w14:paraId="366FAC0D" w14:textId="77777777" w:rsidR="009A16B6" w:rsidRDefault="009A16B6" w:rsidP="009A16B6">
      <w:r w:rsidRPr="003F71E5">
        <w:lastRenderedPageBreak/>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is supported by the </w:t>
      </w:r>
      <w:r>
        <w:t>signalling application server</w:t>
      </w:r>
      <w:r w:rsidRPr="003F71E5">
        <w:t xml:space="preserve"> functional entity of the signa</w:t>
      </w:r>
      <w:r>
        <w:t>l</w:t>
      </w:r>
      <w:r w:rsidRPr="003F71E5">
        <w:t>ling control plane.</w:t>
      </w:r>
    </w:p>
    <w:p w14:paraId="75284A2B" w14:textId="77777777" w:rsidR="009A16B6" w:rsidRPr="003F71E5" w:rsidRDefault="009A16B6" w:rsidP="009A16B6">
      <w:pPr>
        <w:pStyle w:val="Heading4"/>
      </w:pPr>
      <w:bookmarkStart w:id="91" w:name="_Toc200195420"/>
      <w:r w:rsidRPr="003F71E5">
        <w:t>7.4.</w:t>
      </w:r>
      <w:r>
        <w:t>1.4</w:t>
      </w:r>
      <w:r w:rsidRPr="003F71E5">
        <w:tab/>
        <w:t xml:space="preserve">IOPS </w:t>
      </w:r>
      <w:r>
        <w:t>distribution</w:t>
      </w:r>
      <w:r w:rsidRPr="003F71E5">
        <w:t xml:space="preserve"> function</w:t>
      </w:r>
      <w:bookmarkEnd w:id="91"/>
    </w:p>
    <w:p w14:paraId="25B25B3E" w14:textId="77777777" w:rsidR="009A16B6" w:rsidRDefault="009A16B6" w:rsidP="009A16B6">
      <w:r w:rsidRPr="003F71E5">
        <w:t xml:space="preserve">The </w:t>
      </w:r>
      <w:r w:rsidRPr="003F71E5">
        <w:rPr>
          <w:lang w:eastAsia="zh-CN"/>
        </w:rPr>
        <w:t xml:space="preserve">IOPS </w:t>
      </w:r>
      <w:r>
        <w:rPr>
          <w:lang w:eastAsia="zh-CN"/>
        </w:rPr>
        <w:t>distribution</w:t>
      </w:r>
      <w:r w:rsidRPr="003F71E5">
        <w:rPr>
          <w:lang w:eastAsia="zh-CN"/>
        </w:rPr>
        <w:t xml:space="preserve"> function</w:t>
      </w:r>
      <w:r w:rsidRPr="003F71E5">
        <w:t xml:space="preserve"> entity</w:t>
      </w:r>
      <w:r>
        <w:t xml:space="preserve"> provides support for distributing the IP packets containing </w:t>
      </w:r>
      <w:r w:rsidRPr="00ED13EB">
        <w:t xml:space="preserve">the </w:t>
      </w:r>
      <w:r>
        <w:t xml:space="preserve">MC service </w:t>
      </w:r>
      <w:r w:rsidRPr="00ED13EB">
        <w:t xml:space="preserve">application data received from a </w:t>
      </w:r>
      <w:r>
        <w:t xml:space="preserve">MC service </w:t>
      </w:r>
      <w:r w:rsidRPr="00ED13EB">
        <w:t>UE</w:t>
      </w:r>
      <w:r>
        <w:t xml:space="preserve"> in the IOPS mode of operation.</w:t>
      </w:r>
    </w:p>
    <w:p w14:paraId="46632AAC" w14:textId="77777777" w:rsidR="009A16B6" w:rsidRPr="00600B96" w:rsidRDefault="009A16B6" w:rsidP="009A16B6">
      <w:r w:rsidRPr="00600B96">
        <w:t xml:space="preserve">By means of information provided by the </w:t>
      </w:r>
      <w:r>
        <w:t>IOPS MC connectivity function</w:t>
      </w:r>
      <w:r w:rsidRPr="00600B96">
        <w:t xml:space="preserve"> (e.g. IP addresses, transport layer ports), it will provide the following functionality:</w:t>
      </w:r>
    </w:p>
    <w:p w14:paraId="6568D775" w14:textId="77777777" w:rsidR="009A16B6" w:rsidRDefault="009A16B6" w:rsidP="009A16B6">
      <w:pPr>
        <w:pStyle w:val="B1"/>
      </w:pPr>
      <w:r w:rsidRPr="00600B96">
        <w:t>-</w:t>
      </w:r>
      <w:r w:rsidRPr="00600B96">
        <w:tab/>
      </w:r>
      <w:r>
        <w:t>receiving</w:t>
      </w:r>
      <w:r w:rsidRPr="00600B96">
        <w:t xml:space="preserve"> uplink </w:t>
      </w:r>
      <w:r>
        <w:t xml:space="preserve">IP </w:t>
      </w:r>
      <w:r w:rsidRPr="00600B96">
        <w:t>transmission</w:t>
      </w:r>
      <w:r>
        <w:t>s</w:t>
      </w:r>
      <w:r w:rsidRPr="00600B96">
        <w:t xml:space="preserve"> </w:t>
      </w:r>
      <w:r>
        <w:t xml:space="preserve">from the MC service UE </w:t>
      </w:r>
      <w:r w:rsidRPr="00600B96">
        <w:t xml:space="preserve">by means </w:t>
      </w:r>
      <w:r>
        <w:t xml:space="preserve">of </w:t>
      </w:r>
      <w:r w:rsidRPr="00600B96">
        <w:t xml:space="preserve">the </w:t>
      </w:r>
      <w:r w:rsidRPr="007936A8">
        <w:t>MCPTT-IOPS-3</w:t>
      </w:r>
      <w:r w:rsidRPr="00600B96">
        <w:t xml:space="preserve"> reference point</w:t>
      </w:r>
      <w:r>
        <w:t xml:space="preserve"> for </w:t>
      </w:r>
      <w:r w:rsidRPr="007A1F5E">
        <w:t>MCP</w:t>
      </w:r>
      <w:r>
        <w:t>T</w:t>
      </w:r>
      <w:r w:rsidRPr="007A1F5E">
        <w:t>T</w:t>
      </w:r>
      <w:r>
        <w:t xml:space="preserve"> and the MCData-IOPS-3 reference point for MCData</w:t>
      </w:r>
      <w:r w:rsidRPr="00600B96">
        <w:t>;</w:t>
      </w:r>
    </w:p>
    <w:p w14:paraId="021E8E95" w14:textId="77777777" w:rsidR="009A16B6" w:rsidRPr="007936A8" w:rsidRDefault="009A16B6" w:rsidP="009A16B6">
      <w:pPr>
        <w:pStyle w:val="B1"/>
      </w:pPr>
      <w:r>
        <w:t>-</w:t>
      </w:r>
      <w:r>
        <w:tab/>
      </w:r>
      <w:r w:rsidRPr="007936A8">
        <w:t>distributing the related IP packets via downlink IP unicast transmissions to MC service UEs by means of the MC</w:t>
      </w:r>
      <w:r>
        <w:t>PTT</w:t>
      </w:r>
      <w:r w:rsidRPr="007936A8">
        <w:t>-IOPS-3 reference point</w:t>
      </w:r>
      <w:r>
        <w:t xml:space="preserve"> for MCPTT and the </w:t>
      </w:r>
      <w:r w:rsidRPr="007936A8">
        <w:t>MC</w:t>
      </w:r>
      <w:r>
        <w:t>Data</w:t>
      </w:r>
      <w:r w:rsidRPr="007936A8">
        <w:t>-IOPS-3 reference point</w:t>
      </w:r>
      <w:r>
        <w:t xml:space="preserve"> for MCData</w:t>
      </w:r>
      <w:r w:rsidRPr="007936A8">
        <w:t>;</w:t>
      </w:r>
    </w:p>
    <w:p w14:paraId="69508CE5" w14:textId="77777777" w:rsidR="009A16B6" w:rsidRDefault="009A16B6" w:rsidP="009A16B6">
      <w:pPr>
        <w:pStyle w:val="B1"/>
      </w:pPr>
      <w:r w:rsidRPr="007936A8">
        <w:t>-</w:t>
      </w:r>
      <w:r w:rsidRPr="007936A8">
        <w:tab/>
        <w:t>distributing the related IP packets via downlink IP multicast transmissions to MC service UEs by means of the MC</w:t>
      </w:r>
      <w:r>
        <w:t>PTT</w:t>
      </w:r>
      <w:r w:rsidRPr="007936A8">
        <w:t>-IOPS-4 reference point</w:t>
      </w:r>
      <w:r>
        <w:t xml:space="preserve"> for MCPTT and the </w:t>
      </w:r>
      <w:r w:rsidRPr="007936A8">
        <w:t>MC</w:t>
      </w:r>
      <w:r>
        <w:t>Data</w:t>
      </w:r>
      <w:r w:rsidRPr="007936A8">
        <w:t>-IOPS-4 reference point</w:t>
      </w:r>
      <w:r>
        <w:t xml:space="preserve"> for MCData.</w:t>
      </w:r>
    </w:p>
    <w:p w14:paraId="523A11D2" w14:textId="77777777" w:rsidR="009A16B6" w:rsidRPr="003F71E5" w:rsidRDefault="009A16B6" w:rsidP="009A16B6">
      <w:pPr>
        <w:pStyle w:val="Heading4"/>
      </w:pPr>
      <w:bookmarkStart w:id="92" w:name="_Toc424654379"/>
      <w:bookmarkStart w:id="93" w:name="_Toc428364968"/>
      <w:bookmarkStart w:id="94" w:name="_Toc433209568"/>
      <w:bookmarkStart w:id="95" w:name="_Toc453260088"/>
      <w:bookmarkStart w:id="96" w:name="_Toc453260975"/>
      <w:bookmarkStart w:id="97" w:name="_Toc453279712"/>
      <w:bookmarkStart w:id="98" w:name="_Toc459375050"/>
      <w:bookmarkStart w:id="99" w:name="_Toc468105286"/>
      <w:bookmarkStart w:id="100" w:name="_Toc468110381"/>
      <w:bookmarkStart w:id="101" w:name="_Toc11449178"/>
      <w:bookmarkStart w:id="102" w:name="_Toc200195421"/>
      <w:r w:rsidRPr="003F71E5">
        <w:t>7.4.</w:t>
      </w:r>
      <w:r>
        <w:t>1</w:t>
      </w:r>
      <w:r w:rsidRPr="003F71E5">
        <w:t>.</w:t>
      </w:r>
      <w:r>
        <w:t>5</w:t>
      </w:r>
      <w:r w:rsidRPr="003F71E5">
        <w:tab/>
        <w:t>MC service client</w:t>
      </w:r>
      <w:bookmarkEnd w:id="92"/>
      <w:bookmarkEnd w:id="93"/>
      <w:bookmarkEnd w:id="94"/>
      <w:bookmarkEnd w:id="95"/>
      <w:bookmarkEnd w:id="96"/>
      <w:bookmarkEnd w:id="97"/>
      <w:bookmarkEnd w:id="98"/>
      <w:bookmarkEnd w:id="99"/>
      <w:bookmarkEnd w:id="100"/>
      <w:bookmarkEnd w:id="101"/>
      <w:bookmarkEnd w:id="102"/>
    </w:p>
    <w:p w14:paraId="18CA93F6" w14:textId="77777777" w:rsidR="009A16B6" w:rsidRDefault="009A16B6" w:rsidP="009A16B6">
      <w:r w:rsidRPr="003F71E5">
        <w:t xml:space="preserve">The </w:t>
      </w:r>
      <w:r w:rsidRPr="003F71E5">
        <w:rPr>
          <w:lang w:eastAsia="zh-CN"/>
        </w:rPr>
        <w:t>MC service</w:t>
      </w:r>
      <w:r w:rsidRPr="003F71E5">
        <w:rPr>
          <w:rFonts w:eastAsia="Malgun Gothic"/>
          <w:lang w:eastAsia="ko-KR"/>
        </w:rPr>
        <w:t xml:space="preserve"> client </w:t>
      </w:r>
      <w:r w:rsidRPr="003F71E5">
        <w:t>functional</w:t>
      </w:r>
      <w:r>
        <w:t xml:space="preserve"> </w:t>
      </w:r>
      <w:r w:rsidRPr="003F71E5">
        <w:t>entity</w:t>
      </w:r>
      <w:r>
        <w:t xml:space="preserve">, e.g. a </w:t>
      </w:r>
      <w:r w:rsidRPr="007A1F5E">
        <w:t>MCP</w:t>
      </w:r>
      <w:r>
        <w:t>T</w:t>
      </w:r>
      <w:r w:rsidRPr="007A1F5E">
        <w:t>T</w:t>
      </w:r>
      <w:r>
        <w:t xml:space="preserve"> client and a MCData client,</w:t>
      </w:r>
      <w:r w:rsidRPr="003F71E5">
        <w:t xml:space="preserve"> </w:t>
      </w:r>
      <w:r w:rsidRPr="002E183E">
        <w:t xml:space="preserve">supporting the IOPS mode of operation </w:t>
      </w:r>
      <w:r w:rsidRPr="003F71E5">
        <w:t xml:space="preserve">acts as the user agent for </w:t>
      </w:r>
      <w:r>
        <w:t>the corresponding</w:t>
      </w:r>
      <w:r w:rsidRPr="003F71E5">
        <w:t xml:space="preserve"> </w:t>
      </w:r>
      <w:r w:rsidRPr="003F71E5">
        <w:rPr>
          <w:lang w:eastAsia="zh-CN"/>
        </w:rPr>
        <w:t>MC service</w:t>
      </w:r>
      <w:r w:rsidRPr="003F71E5">
        <w:t xml:space="preserve"> transactions as well as all IOPS related application transactions.</w:t>
      </w:r>
    </w:p>
    <w:p w14:paraId="2E9B02B5" w14:textId="77777777" w:rsidR="009A16B6" w:rsidRPr="00A61298" w:rsidRDefault="009A16B6" w:rsidP="009A16B6">
      <w:pPr>
        <w:pStyle w:val="Heading3"/>
        <w:rPr>
          <w:rFonts w:eastAsia="SimSun"/>
        </w:rPr>
      </w:pPr>
      <w:bookmarkStart w:id="103" w:name="_Toc200195422"/>
      <w:r w:rsidRPr="00A61298">
        <w:rPr>
          <w:rFonts w:eastAsia="SimSun"/>
        </w:rPr>
        <w:t>7.4.</w:t>
      </w:r>
      <w:r>
        <w:rPr>
          <w:rFonts w:eastAsia="SimSun"/>
        </w:rPr>
        <w:t>2</w:t>
      </w:r>
      <w:r w:rsidRPr="00A61298">
        <w:rPr>
          <w:rFonts w:eastAsia="SimSun"/>
        </w:rPr>
        <w:tab/>
        <w:t>Signalling control plane</w:t>
      </w:r>
      <w:bookmarkEnd w:id="103"/>
    </w:p>
    <w:p w14:paraId="0BC3B864" w14:textId="77777777" w:rsidR="009A16B6" w:rsidRPr="003E5F68" w:rsidRDefault="009A16B6" w:rsidP="009A16B6">
      <w:pPr>
        <w:pStyle w:val="Heading4"/>
      </w:pPr>
      <w:bookmarkStart w:id="104" w:name="_Toc433209577"/>
      <w:bookmarkStart w:id="105" w:name="_Toc453260092"/>
      <w:bookmarkStart w:id="106" w:name="_Toc453260979"/>
      <w:bookmarkStart w:id="107" w:name="_Toc453279716"/>
      <w:bookmarkStart w:id="108" w:name="_Toc459375054"/>
      <w:bookmarkStart w:id="109" w:name="_Toc468105291"/>
      <w:bookmarkStart w:id="110" w:name="_Toc468110386"/>
      <w:bookmarkStart w:id="111" w:name="_Toc11449184"/>
      <w:bookmarkStart w:id="112" w:name="_Toc200195423"/>
      <w:r w:rsidRPr="003E5F68">
        <w:t>7.4.</w:t>
      </w:r>
      <w:r>
        <w:t>2</w:t>
      </w:r>
      <w:r w:rsidRPr="003E5F68">
        <w:t>.1</w:t>
      </w:r>
      <w:r w:rsidRPr="003E5F68">
        <w:tab/>
      </w:r>
      <w:r>
        <w:t>S</w:t>
      </w:r>
      <w:r w:rsidRPr="003E5F68">
        <w:t>ignalling user agent</w:t>
      </w:r>
      <w:bookmarkEnd w:id="104"/>
      <w:bookmarkEnd w:id="105"/>
      <w:bookmarkEnd w:id="106"/>
      <w:bookmarkEnd w:id="107"/>
      <w:bookmarkEnd w:id="108"/>
      <w:bookmarkEnd w:id="109"/>
      <w:bookmarkEnd w:id="110"/>
      <w:bookmarkEnd w:id="111"/>
      <w:r>
        <w:t xml:space="preserve"> client</w:t>
      </w:r>
      <w:bookmarkEnd w:id="112"/>
    </w:p>
    <w:p w14:paraId="6E85979C" w14:textId="77777777" w:rsidR="009A16B6" w:rsidRDefault="009A16B6" w:rsidP="009A16B6">
      <w:r w:rsidRPr="003E5F68">
        <w:t>Th</w:t>
      </w:r>
      <w:r>
        <w:t xml:space="preserve">e signalling user agent client </w:t>
      </w:r>
      <w:r w:rsidRPr="003E5F68">
        <w:t xml:space="preserve">functional entity </w:t>
      </w:r>
      <w:r>
        <w:t>supports at the MC service client all required transactions related to the IOPS discovery. This includes supporting registration, publication, subscription and notification events.</w:t>
      </w:r>
    </w:p>
    <w:p w14:paraId="16164039" w14:textId="77777777" w:rsidR="009A16B6" w:rsidRPr="003E5F68" w:rsidRDefault="009A16B6" w:rsidP="009A16B6">
      <w:pPr>
        <w:pStyle w:val="Heading4"/>
      </w:pPr>
      <w:bookmarkStart w:id="113" w:name="_Toc453260093"/>
      <w:bookmarkStart w:id="114" w:name="_Toc453260980"/>
      <w:bookmarkStart w:id="115" w:name="_Toc453279717"/>
      <w:bookmarkStart w:id="116" w:name="_Toc459375055"/>
      <w:bookmarkStart w:id="117" w:name="_Toc468105292"/>
      <w:bookmarkStart w:id="118" w:name="_Toc468110387"/>
      <w:bookmarkStart w:id="119" w:name="_Toc11449185"/>
      <w:bookmarkStart w:id="120" w:name="_Toc200195424"/>
      <w:r w:rsidRPr="003E5F68">
        <w:t>7.4.</w:t>
      </w:r>
      <w:r>
        <w:t>2</w:t>
      </w:r>
      <w:r w:rsidRPr="003E5F68">
        <w:t>.</w:t>
      </w:r>
      <w:r>
        <w:t>2</w:t>
      </w:r>
      <w:r w:rsidRPr="003E5F68">
        <w:tab/>
      </w:r>
      <w:bookmarkEnd w:id="113"/>
      <w:bookmarkEnd w:id="114"/>
      <w:bookmarkEnd w:id="115"/>
      <w:bookmarkEnd w:id="116"/>
      <w:bookmarkEnd w:id="117"/>
      <w:bookmarkEnd w:id="118"/>
      <w:bookmarkEnd w:id="119"/>
      <w:r>
        <w:t>Signalling application server</w:t>
      </w:r>
      <w:bookmarkEnd w:id="120"/>
    </w:p>
    <w:p w14:paraId="6EAA8A9E" w14:textId="77777777" w:rsidR="009A16B6" w:rsidRDefault="009A16B6" w:rsidP="009A16B6">
      <w:r w:rsidRPr="003E5F68">
        <w:t>Th</w:t>
      </w:r>
      <w:r>
        <w:t xml:space="preserve">e signalling application server </w:t>
      </w:r>
      <w:r w:rsidRPr="003E5F68">
        <w:t>functional entity</w:t>
      </w:r>
      <w:r w:rsidRPr="00AE5852">
        <w:t xml:space="preserve"> </w:t>
      </w:r>
      <w:r>
        <w:t>supports at the IOPS MC system all required transactions related to the IOPS discovery. This includes supporting registration, publication, subscription and notification events.</w:t>
      </w:r>
    </w:p>
    <w:p w14:paraId="1F94CD48" w14:textId="77777777" w:rsidR="009A16B6" w:rsidRPr="00656BA2" w:rsidRDefault="009A16B6" w:rsidP="009A16B6">
      <w:pPr>
        <w:pStyle w:val="Heading2"/>
      </w:pPr>
      <w:bookmarkStart w:id="121" w:name="_Toc200195425"/>
      <w:r w:rsidRPr="00656BA2">
        <w:t>7.</w:t>
      </w:r>
      <w:r>
        <w:t>5</w:t>
      </w:r>
      <w:r w:rsidRPr="00656BA2">
        <w:tab/>
        <w:t>Reference points</w:t>
      </w:r>
      <w:bookmarkEnd w:id="76"/>
      <w:bookmarkEnd w:id="121"/>
    </w:p>
    <w:p w14:paraId="2A93FCA1" w14:textId="77777777" w:rsidR="009A16B6" w:rsidRPr="00A61298" w:rsidRDefault="009A16B6" w:rsidP="009A16B6">
      <w:pPr>
        <w:pStyle w:val="Heading3"/>
        <w:rPr>
          <w:rFonts w:eastAsia="SimSun"/>
        </w:rPr>
      </w:pPr>
      <w:bookmarkStart w:id="122" w:name="_Toc200195426"/>
      <w:r w:rsidRPr="00A61298">
        <w:rPr>
          <w:rFonts w:eastAsia="SimSun"/>
        </w:rPr>
        <w:t>7.5.</w:t>
      </w:r>
      <w:r>
        <w:rPr>
          <w:rFonts w:eastAsia="SimSun"/>
        </w:rPr>
        <w:t>1</w:t>
      </w:r>
      <w:r w:rsidRPr="00A61298">
        <w:rPr>
          <w:rFonts w:eastAsia="SimSun"/>
        </w:rPr>
        <w:tab/>
        <w:t>Application plane</w:t>
      </w:r>
      <w:bookmarkEnd w:id="122"/>
    </w:p>
    <w:p w14:paraId="0A4F6C2E" w14:textId="77777777" w:rsidR="009A16B6" w:rsidRPr="003E5F68" w:rsidRDefault="009A16B6" w:rsidP="009A16B6">
      <w:pPr>
        <w:pStyle w:val="Heading4"/>
      </w:pPr>
      <w:bookmarkStart w:id="123" w:name="_Toc424654409"/>
      <w:bookmarkStart w:id="124" w:name="_Toc428365002"/>
      <w:bookmarkStart w:id="125" w:name="_Toc433209606"/>
      <w:bookmarkStart w:id="126" w:name="_Toc453260112"/>
      <w:bookmarkStart w:id="127" w:name="_Toc453260999"/>
      <w:bookmarkStart w:id="128" w:name="_Toc453279736"/>
      <w:bookmarkStart w:id="129" w:name="_Toc459375074"/>
      <w:bookmarkStart w:id="130" w:name="_Toc468105311"/>
      <w:bookmarkStart w:id="131" w:name="_Toc468110406"/>
      <w:bookmarkStart w:id="132" w:name="_Toc11449205"/>
      <w:bookmarkStart w:id="133" w:name="_Toc200195427"/>
      <w:r w:rsidRPr="003E5F68">
        <w:t>7.5</w:t>
      </w:r>
      <w:r>
        <w:t>.1.1</w:t>
      </w:r>
      <w:r w:rsidRPr="003E5F68">
        <w:tab/>
        <w:t xml:space="preserve">Reference point </w:t>
      </w:r>
      <w:r>
        <w:t>MC-IOPS</w:t>
      </w:r>
      <w:r w:rsidRPr="003E5F68">
        <w:t>-</w:t>
      </w:r>
      <w:r>
        <w:t>1</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IOPS connectivity </w:t>
      </w:r>
      <w:r>
        <w:rPr>
          <w:lang w:eastAsia="zh-CN"/>
        </w:rPr>
        <w:t>client</w:t>
      </w:r>
      <w:r w:rsidRPr="003E5F68">
        <w:t>)</w:t>
      </w:r>
      <w:bookmarkEnd w:id="123"/>
      <w:bookmarkEnd w:id="124"/>
      <w:bookmarkEnd w:id="125"/>
      <w:bookmarkEnd w:id="126"/>
      <w:bookmarkEnd w:id="127"/>
      <w:bookmarkEnd w:id="128"/>
      <w:bookmarkEnd w:id="129"/>
      <w:bookmarkEnd w:id="130"/>
      <w:bookmarkEnd w:id="131"/>
      <w:bookmarkEnd w:id="132"/>
      <w:bookmarkEnd w:id="133"/>
    </w:p>
    <w:p w14:paraId="23F5E353" w14:textId="77777777" w:rsidR="009A16B6" w:rsidRDefault="009A16B6" w:rsidP="009A16B6">
      <w:r w:rsidRPr="003E5F68">
        <w:t xml:space="preserve">The </w:t>
      </w:r>
      <w:r>
        <w:t>MC-IOPS</w:t>
      </w:r>
      <w:r w:rsidRPr="003E5F68">
        <w:t>-</w:t>
      </w:r>
      <w:r>
        <w:t>1</w:t>
      </w:r>
      <w:r w:rsidRPr="003E5F68">
        <w:t xml:space="preserve"> reference point, which exists between </w:t>
      </w:r>
      <w:r w:rsidRPr="009725F4">
        <w:t>the IOPS</w:t>
      </w:r>
      <w:r>
        <w:t xml:space="preserve"> MC</w:t>
      </w:r>
      <w:r w:rsidRPr="009725F4">
        <w:t xml:space="preserve"> connectivity function and the IOPS connectivity client</w:t>
      </w:r>
      <w:r w:rsidRPr="003E5F68">
        <w:t>,</w:t>
      </w:r>
      <w:r>
        <w:t xml:space="preserve"> is used for IOPS related application signalling (e.g. registration, publication, subscription and notification events)</w:t>
      </w:r>
      <w:r w:rsidRPr="003E5F68">
        <w:t xml:space="preserve">. The </w:t>
      </w:r>
      <w:r>
        <w:t>MC-IOPS</w:t>
      </w:r>
      <w:r w:rsidRPr="003E5F68">
        <w:t>-</w:t>
      </w:r>
      <w:r>
        <w:t xml:space="preserve">1 </w:t>
      </w:r>
      <w:r w:rsidRPr="003E5F68">
        <w:t xml:space="preserve">reference point </w:t>
      </w:r>
      <w:r>
        <w:t>utilizes</w:t>
      </w:r>
      <w:r w:rsidRPr="003E5F68">
        <w:t xml:space="preserve"> </w:t>
      </w:r>
      <w:r w:rsidRPr="009725F4">
        <w:t xml:space="preserve">the </w:t>
      </w:r>
      <w:r>
        <w:t>MC-IOPS-X1</w:t>
      </w:r>
      <w:r w:rsidRPr="009725F4">
        <w:t xml:space="preserve"> reference point for transport and routing of </w:t>
      </w:r>
      <w:r>
        <w:t>the IOPS related</w:t>
      </w:r>
      <w:r w:rsidRPr="009725F4">
        <w:t xml:space="preserve"> signalling</w:t>
      </w:r>
      <w:r>
        <w:t>.</w:t>
      </w:r>
    </w:p>
    <w:p w14:paraId="2B1EACFD" w14:textId="77777777" w:rsidR="009A16B6" w:rsidRDefault="009A16B6" w:rsidP="009A16B6">
      <w:pPr>
        <w:pStyle w:val="Heading4"/>
      </w:pPr>
      <w:bookmarkStart w:id="134" w:name="_Toc200195428"/>
      <w:r w:rsidRPr="003E5F68">
        <w:t>7.5</w:t>
      </w:r>
      <w:r>
        <w:t>.1.2</w:t>
      </w:r>
      <w:r w:rsidRPr="003E5F68">
        <w:tab/>
        <w:t xml:space="preserve">Reference point </w:t>
      </w:r>
      <w:r>
        <w:t>MCPTT-IOPS</w:t>
      </w:r>
      <w:r w:rsidRPr="003E5F68">
        <w:t>-</w:t>
      </w:r>
      <w:r>
        <w:t>2</w:t>
      </w:r>
      <w:r w:rsidRPr="003E5F68">
        <w:t xml:space="preserve"> (between the </w:t>
      </w:r>
      <w:r w:rsidRPr="009725F4">
        <w:t xml:space="preserve">IOPS </w:t>
      </w:r>
      <w:r>
        <w:t xml:space="preserve">MC </w:t>
      </w:r>
      <w:r w:rsidRPr="009725F4">
        <w:t xml:space="preserve">connectivity </w:t>
      </w:r>
      <w:r>
        <w:t>function</w:t>
      </w:r>
      <w:r w:rsidRPr="009725F4">
        <w:t xml:space="preserve"> and the </w:t>
      </w:r>
      <w:r>
        <w:t>MCPTT client</w:t>
      </w:r>
      <w:r w:rsidRPr="003E5F68">
        <w:t>)</w:t>
      </w:r>
      <w:bookmarkEnd w:id="134"/>
    </w:p>
    <w:p w14:paraId="52DF2479" w14:textId="38615F00" w:rsidR="009A16B6" w:rsidRDefault="009A16B6" w:rsidP="009A16B6">
      <w:r w:rsidRPr="003E5F68">
        <w:t xml:space="preserve">The </w:t>
      </w:r>
      <w:r>
        <w:t>MCPTT-IOPS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MCPTT</w:t>
      </w:r>
      <w:r w:rsidRPr="009725F4">
        <w:t xml:space="preserve"> client</w:t>
      </w:r>
      <w:r w:rsidRPr="003E5F68">
        <w:t>,</w:t>
      </w:r>
      <w:r>
        <w:t xml:space="preserve"> is used to communicate signalling related to the </w:t>
      </w:r>
      <w:r w:rsidR="00FC377F" w:rsidRPr="00FC377F">
        <w:t xml:space="preserve">broadcast/multicast sessions </w:t>
      </w:r>
      <w:r>
        <w:t>utilized for multicast transmissions, e.g. MBMS bearer announcement</w:t>
      </w:r>
      <w:r w:rsidR="00FC377F" w:rsidRPr="00FC377F">
        <w:t xml:space="preserve"> or 5G MBS session announcement</w:t>
      </w:r>
      <w:r>
        <w:t xml:space="preserve"> in the IOPS mode of operation.</w:t>
      </w:r>
    </w:p>
    <w:p w14:paraId="5587297F" w14:textId="77777777" w:rsidR="009A16B6" w:rsidRDefault="009A16B6" w:rsidP="009A16B6">
      <w:pPr>
        <w:pStyle w:val="Heading4"/>
      </w:pPr>
      <w:bookmarkStart w:id="135" w:name="_Toc200195429"/>
      <w:r w:rsidRPr="003E5F68">
        <w:lastRenderedPageBreak/>
        <w:t>7.5</w:t>
      </w:r>
      <w:r>
        <w:t>.1.3</w:t>
      </w:r>
      <w:r w:rsidRPr="003E5F68">
        <w:tab/>
        <w:t xml:space="preserve">Reference point </w:t>
      </w:r>
      <w:r>
        <w:t>MCData-IOPS</w:t>
      </w:r>
      <w:r w:rsidRPr="003E5F68">
        <w:t>-</w:t>
      </w:r>
      <w:r>
        <w:t>2</w:t>
      </w:r>
      <w:r w:rsidRPr="003E5F68">
        <w:t xml:space="preserve"> (between the </w:t>
      </w:r>
      <w:r w:rsidRPr="009725F4">
        <w:t xml:space="preserve">IOPS </w:t>
      </w:r>
      <w:r>
        <w:t xml:space="preserve">MC </w:t>
      </w:r>
      <w:r w:rsidRPr="009725F4">
        <w:t>connectivity</w:t>
      </w:r>
      <w:r>
        <w:t xml:space="preserve"> function</w:t>
      </w:r>
      <w:r w:rsidRPr="009725F4">
        <w:t xml:space="preserve"> and the </w:t>
      </w:r>
      <w:r>
        <w:t>MCData client</w:t>
      </w:r>
      <w:r w:rsidRPr="003E5F68">
        <w:t>)</w:t>
      </w:r>
      <w:bookmarkEnd w:id="135"/>
    </w:p>
    <w:p w14:paraId="3D4FCA6C" w14:textId="0A86653C" w:rsidR="009A16B6" w:rsidRDefault="009A16B6" w:rsidP="009A16B6">
      <w:r w:rsidRPr="003E5F68">
        <w:t xml:space="preserve">The </w:t>
      </w:r>
      <w:r>
        <w:t>MCData-IOPS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MCData</w:t>
      </w:r>
      <w:r w:rsidRPr="009725F4">
        <w:t xml:space="preserve"> client</w:t>
      </w:r>
      <w:r w:rsidRPr="003E5F68">
        <w:t>,</w:t>
      </w:r>
      <w:r>
        <w:t xml:space="preserve"> is used to communicate signalling related to the </w:t>
      </w:r>
      <w:r w:rsidR="00FC377F" w:rsidRPr="00FC377F">
        <w:t>broadcast/multicast sessions</w:t>
      </w:r>
      <w:r w:rsidR="00FC377F">
        <w:t xml:space="preserve"> </w:t>
      </w:r>
      <w:r>
        <w:t>utilized for multicast transmissions, e.g. MBMS bearer announcement</w:t>
      </w:r>
      <w:r w:rsidR="00FC377F" w:rsidRPr="00FC377F">
        <w:t xml:space="preserve"> or 5G MBS session announcement</w:t>
      </w:r>
      <w:r>
        <w:t xml:space="preserve"> in the IOPS mode of operation.</w:t>
      </w:r>
    </w:p>
    <w:p w14:paraId="3915708B" w14:textId="77777777" w:rsidR="009A16B6" w:rsidRDefault="009A16B6" w:rsidP="009A16B6">
      <w:pPr>
        <w:pStyle w:val="Heading4"/>
      </w:pPr>
      <w:bookmarkStart w:id="136" w:name="_Toc200195430"/>
      <w:r w:rsidRPr="003E5F68">
        <w:t>7.5</w:t>
      </w:r>
      <w:r>
        <w:t>.1.4</w:t>
      </w:r>
      <w:r w:rsidRPr="003E5F68">
        <w:tab/>
        <w:t xml:space="preserve">Reference point </w:t>
      </w:r>
      <w:r>
        <w:t>MCPTT-IOPS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6"/>
    </w:p>
    <w:p w14:paraId="068B6023" w14:textId="324A8EAD" w:rsidR="009A16B6" w:rsidRDefault="009A16B6" w:rsidP="009A16B6">
      <w:r w:rsidRPr="003E5F68">
        <w:t xml:space="preserve">The </w:t>
      </w:r>
      <w:r>
        <w:t>MCPTT-IOPS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unicast transmissions in uplink and downlink. </w:t>
      </w:r>
      <w:r w:rsidRPr="0082511C">
        <w:t>The MC</w:t>
      </w:r>
      <w:r>
        <w:t>PTT-</w:t>
      </w:r>
      <w:r w:rsidRPr="0082511C">
        <w:t>IOPS-</w:t>
      </w:r>
      <w:r>
        <w:t>3</w:t>
      </w:r>
      <w:r w:rsidRPr="0082511C">
        <w:t xml:space="preserve"> reference point uses the SGi reference point</w:t>
      </w:r>
      <w:r>
        <w:t xml:space="preserve"> </w:t>
      </w:r>
      <w:r w:rsidR="00FC377F">
        <w:t xml:space="preserve">as </w:t>
      </w:r>
      <w:r>
        <w:t xml:space="preserve">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r w:rsidR="00FC377F" w:rsidRPr="00FC377F">
        <w:t xml:space="preserve"> or N6 reference point as defined in 3GPP</w:t>
      </w:r>
      <w:r w:rsidR="00FC377F">
        <w:t> </w:t>
      </w:r>
      <w:r w:rsidR="00FC377F" w:rsidRPr="00FC377F">
        <w:t>TS</w:t>
      </w:r>
      <w:r w:rsidR="00FC377F">
        <w:t> </w:t>
      </w:r>
      <w:r w:rsidR="00FC377F" w:rsidRPr="00FC377F">
        <w:t>23.501</w:t>
      </w:r>
      <w:r w:rsidR="00FC377F">
        <w:t> </w:t>
      </w:r>
      <w:r w:rsidR="00FC377F" w:rsidRPr="00FC377F">
        <w:t>[</w:t>
      </w:r>
      <w:r w:rsidR="0094612F">
        <w:t>13</w:t>
      </w:r>
      <w:r w:rsidR="00FC377F" w:rsidRPr="00FC377F">
        <w:t>]</w:t>
      </w:r>
      <w:r w:rsidRPr="0082511C">
        <w:t>.</w:t>
      </w:r>
    </w:p>
    <w:p w14:paraId="2BF3D7D0" w14:textId="77777777" w:rsidR="009A16B6" w:rsidRDefault="009A16B6" w:rsidP="009A16B6">
      <w:pPr>
        <w:pStyle w:val="Heading4"/>
      </w:pPr>
      <w:bookmarkStart w:id="137" w:name="_Toc200195431"/>
      <w:r w:rsidRPr="003E5F68">
        <w:t>7.5</w:t>
      </w:r>
      <w:r>
        <w:t>.1.5</w:t>
      </w:r>
      <w:r w:rsidRPr="003E5F68">
        <w:tab/>
        <w:t xml:space="preserve">Reference point </w:t>
      </w:r>
      <w:r>
        <w:t>MCData-IOPS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7"/>
    </w:p>
    <w:p w14:paraId="44AB09C6" w14:textId="3CE1D919" w:rsidR="009A16B6" w:rsidRPr="00600B96" w:rsidRDefault="009A16B6" w:rsidP="009A16B6">
      <w:r w:rsidRPr="003E5F68">
        <w:t xml:space="preserve">The </w:t>
      </w:r>
      <w:r>
        <w:t>MCData-IOPS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unicast transmissions in uplink and downlink. </w:t>
      </w:r>
      <w:r w:rsidRPr="0082511C">
        <w:t>The MC</w:t>
      </w:r>
      <w:r>
        <w:t>Data-</w:t>
      </w:r>
      <w:r w:rsidRPr="0082511C">
        <w:t>IOPS-</w:t>
      </w:r>
      <w:r>
        <w:t>3</w:t>
      </w:r>
      <w:r w:rsidRPr="0082511C">
        <w:t xml:space="preserve"> reference point uses the SGi reference point</w:t>
      </w:r>
      <w:r>
        <w:t xml:space="preserve"> </w:t>
      </w:r>
      <w:r w:rsidR="00FC377F">
        <w:t xml:space="preserve">as </w:t>
      </w:r>
      <w:r>
        <w:t xml:space="preserve">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r w:rsidR="00FC377F" w:rsidRPr="00FC377F">
        <w:t xml:space="preserve"> or N6 reference point as defined in 3GPP</w:t>
      </w:r>
      <w:r w:rsidR="00FC377F">
        <w:t> </w:t>
      </w:r>
      <w:r w:rsidR="00FC377F" w:rsidRPr="00FC377F">
        <w:t>TS</w:t>
      </w:r>
      <w:r w:rsidR="00FC377F">
        <w:t> </w:t>
      </w:r>
      <w:r w:rsidR="00FC377F" w:rsidRPr="00FC377F">
        <w:t>23.501</w:t>
      </w:r>
      <w:r w:rsidR="00FC377F">
        <w:t> </w:t>
      </w:r>
      <w:r w:rsidR="00FC377F" w:rsidRPr="00FC377F">
        <w:t>[</w:t>
      </w:r>
      <w:r w:rsidR="0094612F">
        <w:t>13</w:t>
      </w:r>
      <w:r w:rsidR="00FC377F" w:rsidRPr="00FC377F">
        <w:t>]</w:t>
      </w:r>
      <w:r>
        <w:t>.</w:t>
      </w:r>
    </w:p>
    <w:p w14:paraId="70A2C825" w14:textId="77777777" w:rsidR="009A16B6" w:rsidRDefault="009A16B6" w:rsidP="009A16B6">
      <w:pPr>
        <w:pStyle w:val="Heading4"/>
      </w:pPr>
      <w:bookmarkStart w:id="138" w:name="_Toc200195432"/>
      <w:r w:rsidRPr="003E5F68">
        <w:t>7.5</w:t>
      </w:r>
      <w:r>
        <w:t>.1.6</w:t>
      </w:r>
      <w:r w:rsidRPr="003E5F68">
        <w:tab/>
        <w:t xml:space="preserve">Reference point </w:t>
      </w:r>
      <w:r>
        <w:t>MCPTT-IOPS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8"/>
    </w:p>
    <w:p w14:paraId="2FE51DC4" w14:textId="42C46DF7" w:rsidR="009A16B6" w:rsidRDefault="009A16B6" w:rsidP="009A16B6">
      <w:r w:rsidRPr="003E5F68">
        <w:t xml:space="preserve">The </w:t>
      </w:r>
      <w:r>
        <w:t>MCPTT-IOPS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multicast transmissions in downlink. </w:t>
      </w:r>
      <w:r w:rsidRPr="0082511C">
        <w:t>The MC</w:t>
      </w:r>
      <w:r>
        <w:t>PTT-</w:t>
      </w:r>
      <w:r w:rsidRPr="0082511C">
        <w:t>IOPS-</w:t>
      </w:r>
      <w:r>
        <w:t>4</w:t>
      </w:r>
      <w:r w:rsidRPr="0082511C">
        <w:t xml:space="preserve"> reference point uses the </w:t>
      </w:r>
      <w:r w:rsidRPr="009E451D">
        <w:t xml:space="preserve">MB2-U </w:t>
      </w:r>
      <w:r>
        <w:t>reference point</w:t>
      </w:r>
      <w:r w:rsidRPr="009E451D">
        <w:t xml:space="preserve"> </w:t>
      </w:r>
      <w:r w:rsidR="00FC377F">
        <w:t xml:space="preserve">as </w:t>
      </w:r>
      <w:r w:rsidRPr="009E451D">
        <w:t>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FC377F" w:rsidRPr="00FC377F">
        <w:t xml:space="preserve"> or Nmb8/ Nmb6 reference point as defined in 3GPP</w:t>
      </w:r>
      <w:r w:rsidR="00FC377F">
        <w:t> </w:t>
      </w:r>
      <w:r w:rsidR="00FC377F" w:rsidRPr="00FC377F">
        <w:t>TS</w:t>
      </w:r>
      <w:r w:rsidR="00FC377F">
        <w:t> </w:t>
      </w:r>
      <w:r w:rsidR="00FC377F" w:rsidRPr="00FC377F">
        <w:t>23.247</w:t>
      </w:r>
      <w:r w:rsidR="00FC377F">
        <w:t> </w:t>
      </w:r>
      <w:r w:rsidR="00FC377F" w:rsidRPr="00FC377F">
        <w:t>[</w:t>
      </w:r>
      <w:r w:rsidR="0094612F">
        <w:t>14</w:t>
      </w:r>
      <w:r w:rsidR="00FC377F" w:rsidRPr="00FC377F">
        <w:t>]</w:t>
      </w:r>
      <w:r w:rsidRPr="0082511C">
        <w:t>.</w:t>
      </w:r>
    </w:p>
    <w:p w14:paraId="03B3B875" w14:textId="77777777" w:rsidR="009A16B6" w:rsidRDefault="009A16B6" w:rsidP="009A16B6">
      <w:pPr>
        <w:pStyle w:val="Heading4"/>
      </w:pPr>
      <w:bookmarkStart w:id="139" w:name="_Toc200195433"/>
      <w:r w:rsidRPr="003E5F68">
        <w:t>7.5</w:t>
      </w:r>
      <w:r>
        <w:t>.1.7</w:t>
      </w:r>
      <w:r w:rsidRPr="003E5F68">
        <w:tab/>
        <w:t xml:space="preserve">Reference point </w:t>
      </w:r>
      <w:r>
        <w:t>MCData-IOPS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9"/>
    </w:p>
    <w:p w14:paraId="20B80239" w14:textId="25FCF1EB" w:rsidR="009A16B6" w:rsidRDefault="009A16B6" w:rsidP="009A16B6">
      <w:r w:rsidRPr="003E5F68">
        <w:t xml:space="preserve">The </w:t>
      </w:r>
      <w:r>
        <w:t>MCData-IOPS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multicast transmissions in downlink. </w:t>
      </w:r>
      <w:r w:rsidRPr="0082511C">
        <w:t>The MC</w:t>
      </w:r>
      <w:r>
        <w:t>Data-</w:t>
      </w:r>
      <w:r w:rsidRPr="0082511C">
        <w:t>IOPS-</w:t>
      </w:r>
      <w:r>
        <w:t>4</w:t>
      </w:r>
      <w:r w:rsidRPr="0082511C">
        <w:t xml:space="preserve"> reference point uses the </w:t>
      </w:r>
      <w:r w:rsidRPr="009E451D">
        <w:t xml:space="preserve">MB2-U </w:t>
      </w:r>
      <w:r>
        <w:t>reference point</w:t>
      </w:r>
      <w:r w:rsidRPr="009E451D">
        <w:t xml:space="preserve"> </w:t>
      </w:r>
      <w:r w:rsidR="00FC377F">
        <w:t xml:space="preserve">as </w:t>
      </w:r>
      <w:r w:rsidRPr="009E451D">
        <w:t>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FC377F" w:rsidRPr="00FC377F">
        <w:t xml:space="preserve"> or Nmb8/ Nmb6 reference point as defined in 3GPP</w:t>
      </w:r>
      <w:r w:rsidR="00FC377F">
        <w:t> </w:t>
      </w:r>
      <w:r w:rsidR="00FC377F" w:rsidRPr="00FC377F">
        <w:t>TS</w:t>
      </w:r>
      <w:r w:rsidR="00FC377F">
        <w:t> </w:t>
      </w:r>
      <w:r w:rsidR="00FC377F" w:rsidRPr="00FC377F">
        <w:t>23.247</w:t>
      </w:r>
      <w:r w:rsidR="00FC377F">
        <w:t> </w:t>
      </w:r>
      <w:r w:rsidR="00FC377F" w:rsidRPr="00FC377F">
        <w:t>[</w:t>
      </w:r>
      <w:r w:rsidR="0094612F">
        <w:t>14</w:t>
      </w:r>
      <w:r w:rsidR="00FC377F" w:rsidRPr="00FC377F">
        <w:t>]</w:t>
      </w:r>
      <w:r>
        <w:t>.</w:t>
      </w:r>
    </w:p>
    <w:p w14:paraId="4E3A1481" w14:textId="60E6674B" w:rsidR="009A16B6" w:rsidRPr="003E5F68" w:rsidRDefault="009A16B6" w:rsidP="009A16B6">
      <w:pPr>
        <w:pStyle w:val="Heading4"/>
      </w:pPr>
      <w:bookmarkStart w:id="140" w:name="_Toc200195434"/>
      <w:r w:rsidRPr="003E5F68">
        <w:t>7.5</w:t>
      </w:r>
      <w:r>
        <w:t>.1.8</w:t>
      </w:r>
      <w:r w:rsidRPr="003E5F68">
        <w:tab/>
        <w:t xml:space="preserve">Reference point </w:t>
      </w:r>
      <w:r>
        <w:t>MC-IOPS</w:t>
      </w:r>
      <w:r w:rsidRPr="003E5F68">
        <w:t>-</w:t>
      </w:r>
      <w:r>
        <w:t>5</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sidR="00C01F94" w:rsidRPr="00C01F94">
        <w:rPr>
          <w:lang w:eastAsia="zh-CN"/>
        </w:rPr>
        <w:t xml:space="preserve">IOPS </w:t>
      </w:r>
      <w:r>
        <w:rPr>
          <w:lang w:eastAsia="zh-CN"/>
        </w:rPr>
        <w:t>3GPP system</w:t>
      </w:r>
      <w:r w:rsidRPr="003E5F68">
        <w:t>)</w:t>
      </w:r>
      <w:bookmarkEnd w:id="140"/>
    </w:p>
    <w:p w14:paraId="253183DD" w14:textId="5C1ED48E" w:rsidR="009A16B6" w:rsidRDefault="009A16B6" w:rsidP="009A16B6">
      <w:r w:rsidRPr="003E5F68">
        <w:t xml:space="preserve">The </w:t>
      </w:r>
      <w:r>
        <w:t>MC-IOPS</w:t>
      </w:r>
      <w:r w:rsidRPr="003E5F68">
        <w:t>-</w:t>
      </w:r>
      <w:r>
        <w:t>5</w:t>
      </w:r>
      <w:r w:rsidRPr="003E5F68">
        <w:t xml:space="preserve"> reference point, which exists between </w:t>
      </w:r>
      <w:r w:rsidRPr="009725F4">
        <w:t>the IOPS</w:t>
      </w:r>
      <w:r>
        <w:t xml:space="preserve"> MC</w:t>
      </w:r>
      <w:r w:rsidRPr="009725F4">
        <w:t xml:space="preserve"> connectivity function and the </w:t>
      </w:r>
      <w:r w:rsidR="00C01F94" w:rsidRPr="00C01F94">
        <w:t xml:space="preserve">IOPS </w:t>
      </w:r>
      <w:r>
        <w:t>3GPP system</w:t>
      </w:r>
      <w:r w:rsidRPr="003E5F68">
        <w:t>,</w:t>
      </w:r>
      <w:r>
        <w:t xml:space="preserve"> is used </w:t>
      </w:r>
      <w:r w:rsidRPr="008C1A9D">
        <w:t xml:space="preserve">to obtain unicast </w:t>
      </w:r>
      <w:r w:rsidR="00C01F94" w:rsidRPr="00C01F94">
        <w:t xml:space="preserve">sessions </w:t>
      </w:r>
      <w:r w:rsidRPr="008C1A9D">
        <w:t xml:space="preserve">with appropriate QoS from the IOPS </w:t>
      </w:r>
      <w:r w:rsidR="00C01F94" w:rsidRPr="00C01F94">
        <w:t>3GPP system</w:t>
      </w:r>
      <w:r w:rsidRPr="008C1A9D">
        <w:t>. The MC</w:t>
      </w:r>
      <w:r>
        <w:t>-</w:t>
      </w:r>
      <w:r w:rsidRPr="008C1A9D">
        <w:t>IOPS-5 reference point utilizes the Rx interface of the EPS according to 3GPP</w:t>
      </w:r>
      <w:r>
        <w:rPr>
          <w:lang w:eastAsia="zh-CN"/>
        </w:rPr>
        <w:t> </w:t>
      </w:r>
      <w:r w:rsidRPr="008C1A9D">
        <w:t>TS</w:t>
      </w:r>
      <w:r>
        <w:rPr>
          <w:lang w:eastAsia="zh-CN"/>
        </w:rPr>
        <w:t> </w:t>
      </w:r>
      <w:r w:rsidRPr="008C1A9D">
        <w:t>23.203</w:t>
      </w:r>
      <w:r>
        <w:rPr>
          <w:lang w:eastAsia="zh-CN"/>
        </w:rPr>
        <w:t> </w:t>
      </w:r>
      <w:r>
        <w:t>[8]</w:t>
      </w:r>
      <w:r w:rsidR="00C01F94" w:rsidRPr="00C01F94">
        <w:t xml:space="preserve"> , or N5 interface of 5GS according to 3GPP</w:t>
      </w:r>
      <w:r w:rsidR="00C01F94">
        <w:t> </w:t>
      </w:r>
      <w:r w:rsidR="00C01F94" w:rsidRPr="00C01F94">
        <w:t>TS</w:t>
      </w:r>
      <w:r w:rsidR="00C01F94">
        <w:t> </w:t>
      </w:r>
      <w:r w:rsidR="00C01F94" w:rsidRPr="00C01F94">
        <w:t>23.503</w:t>
      </w:r>
      <w:r w:rsidR="00C01F94">
        <w:t> </w:t>
      </w:r>
      <w:r w:rsidR="00C01F94" w:rsidRPr="00C01F94">
        <w:t>[</w:t>
      </w:r>
      <w:r w:rsidR="0094612F">
        <w:t>15</w:t>
      </w:r>
      <w:r w:rsidR="00C01F94" w:rsidRPr="00C01F94">
        <w:t>]</w:t>
      </w:r>
      <w:r>
        <w:t>.</w:t>
      </w:r>
    </w:p>
    <w:p w14:paraId="779C7772" w14:textId="25CD2893" w:rsidR="009A16B6" w:rsidRPr="003E5F68" w:rsidRDefault="009A16B6" w:rsidP="009A16B6">
      <w:pPr>
        <w:pStyle w:val="Heading4"/>
      </w:pPr>
      <w:bookmarkStart w:id="141" w:name="_Toc200195435"/>
      <w:r w:rsidRPr="003E5F68">
        <w:t>7.5</w:t>
      </w:r>
      <w:r>
        <w:t>.1.9</w:t>
      </w:r>
      <w:r w:rsidRPr="003E5F68">
        <w:tab/>
        <w:t xml:space="preserve">Reference point </w:t>
      </w:r>
      <w:r>
        <w:t>MC-IOPS</w:t>
      </w:r>
      <w:r w:rsidRPr="003E5F68">
        <w:t>-</w:t>
      </w:r>
      <w:r>
        <w:t>6</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sidR="00EB324D">
        <w:rPr>
          <w:lang w:eastAsia="zh-CN"/>
        </w:rPr>
        <w:t xml:space="preserve">IOPS </w:t>
      </w:r>
      <w:r>
        <w:rPr>
          <w:lang w:eastAsia="zh-CN"/>
        </w:rPr>
        <w:t>3GPP system</w:t>
      </w:r>
      <w:r w:rsidRPr="003E5F68">
        <w:t>)</w:t>
      </w:r>
      <w:bookmarkEnd w:id="141"/>
    </w:p>
    <w:p w14:paraId="489F392A" w14:textId="2D8F65E8" w:rsidR="009A16B6" w:rsidRDefault="009A16B6" w:rsidP="009A16B6">
      <w:r w:rsidRPr="003E5F68">
        <w:t xml:space="preserve">The </w:t>
      </w:r>
      <w:r>
        <w:t>MC-IOPS</w:t>
      </w:r>
      <w:r w:rsidRPr="003E5F68">
        <w:t>-</w:t>
      </w:r>
      <w:r>
        <w:t>6</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 xml:space="preserve">to </w:t>
      </w:r>
      <w:r w:rsidRPr="009E451D">
        <w:t xml:space="preserve">request the allocation and activation of </w:t>
      </w:r>
      <w:r w:rsidR="00EB324D" w:rsidRPr="00EB324D">
        <w:t>broadcast/</w:t>
      </w:r>
      <w:r w:rsidRPr="009E451D">
        <w:t>multicast transport resources</w:t>
      </w:r>
      <w:r>
        <w:t>, i.e. MBMS bearers</w:t>
      </w:r>
      <w:r w:rsidR="00EB324D" w:rsidRPr="00EB324D">
        <w:t xml:space="preserve"> or 5G MBS sessions</w:t>
      </w:r>
      <w:r>
        <w:t>,</w:t>
      </w:r>
      <w:r w:rsidRPr="009E451D">
        <w:t xml:space="preserve"> </w:t>
      </w:r>
      <w:r>
        <w:t xml:space="preserve">during the IOPS mode of operation. </w:t>
      </w:r>
      <w:r w:rsidRPr="009E451D">
        <w:t xml:space="preserve">The </w:t>
      </w:r>
      <w:r>
        <w:t>MC-IOPS</w:t>
      </w:r>
      <w:r w:rsidRPr="009E451D">
        <w:t>-6 reference point uses the MB2-C interface as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EB324D" w:rsidRPr="00EB324D">
        <w:t>, or Nmb10, Nmb13, or N33, as defined in 3GPP</w:t>
      </w:r>
      <w:r w:rsidR="00EB324D">
        <w:t> </w:t>
      </w:r>
      <w:r w:rsidR="00EB324D" w:rsidRPr="00EB324D">
        <w:t>TS</w:t>
      </w:r>
      <w:r w:rsidR="00EB324D">
        <w:t> </w:t>
      </w:r>
      <w:r w:rsidR="00EB324D" w:rsidRPr="00EB324D">
        <w:t>23.247</w:t>
      </w:r>
      <w:r w:rsidR="00EB324D">
        <w:t> </w:t>
      </w:r>
      <w:r w:rsidR="00EB324D" w:rsidRPr="00EB324D">
        <w:t>[</w:t>
      </w:r>
      <w:r w:rsidR="0094612F">
        <w:t>14</w:t>
      </w:r>
      <w:r w:rsidR="00EB324D" w:rsidRPr="00EB324D">
        <w:t>]</w:t>
      </w:r>
      <w:r>
        <w:t>.</w:t>
      </w:r>
    </w:p>
    <w:p w14:paraId="1F60D7B4" w14:textId="77777777" w:rsidR="009A16B6" w:rsidRPr="00A61298" w:rsidRDefault="009A16B6" w:rsidP="009A16B6">
      <w:pPr>
        <w:pStyle w:val="Heading3"/>
        <w:rPr>
          <w:rFonts w:eastAsia="SimSun"/>
        </w:rPr>
      </w:pPr>
      <w:bookmarkStart w:id="142" w:name="_Toc200195436"/>
      <w:r w:rsidRPr="00A61298">
        <w:rPr>
          <w:rFonts w:eastAsia="SimSun"/>
        </w:rPr>
        <w:lastRenderedPageBreak/>
        <w:t>7.5.</w:t>
      </w:r>
      <w:r>
        <w:rPr>
          <w:rFonts w:eastAsia="SimSun"/>
        </w:rPr>
        <w:t>2</w:t>
      </w:r>
      <w:r w:rsidRPr="00A61298">
        <w:rPr>
          <w:rFonts w:eastAsia="SimSun"/>
        </w:rPr>
        <w:tab/>
        <w:t>Signalling control plane</w:t>
      </w:r>
      <w:bookmarkEnd w:id="142"/>
    </w:p>
    <w:p w14:paraId="613FC6E4" w14:textId="77777777" w:rsidR="009A16B6" w:rsidRPr="003E5F68" w:rsidRDefault="009A16B6" w:rsidP="009A16B6">
      <w:pPr>
        <w:pStyle w:val="Heading4"/>
      </w:pPr>
      <w:bookmarkStart w:id="143" w:name="_Toc200195437"/>
      <w:r w:rsidRPr="003E5F68">
        <w:t>7.5</w:t>
      </w:r>
      <w:r>
        <w:t>.2.1</w:t>
      </w:r>
      <w:r w:rsidRPr="003E5F68">
        <w:tab/>
        <w:t xml:space="preserve">Reference point </w:t>
      </w:r>
      <w:r>
        <w:t>MC-IOPS</w:t>
      </w:r>
      <w:r w:rsidRPr="003E5F68">
        <w:t>-</w:t>
      </w:r>
      <w:r>
        <w:t>X1</w:t>
      </w:r>
      <w:r w:rsidRPr="003E5F68">
        <w:t xml:space="preserve"> (between the </w:t>
      </w:r>
      <w:r>
        <w:rPr>
          <w:lang w:eastAsia="zh-CN"/>
        </w:rPr>
        <w:t>signalling application server</w:t>
      </w:r>
      <w:r w:rsidRPr="009725F4">
        <w:rPr>
          <w:lang w:eastAsia="zh-CN"/>
        </w:rPr>
        <w:t xml:space="preserve"> and the </w:t>
      </w:r>
      <w:r>
        <w:rPr>
          <w:lang w:eastAsia="zh-CN"/>
        </w:rPr>
        <w:t>signalling user agent</w:t>
      </w:r>
      <w:r w:rsidRPr="009725F4">
        <w:rPr>
          <w:lang w:eastAsia="zh-CN"/>
        </w:rPr>
        <w:t xml:space="preserve"> </w:t>
      </w:r>
      <w:r>
        <w:rPr>
          <w:lang w:eastAsia="zh-CN"/>
        </w:rPr>
        <w:t>client</w:t>
      </w:r>
      <w:r w:rsidRPr="003E5F68">
        <w:t>)</w:t>
      </w:r>
      <w:bookmarkEnd w:id="143"/>
    </w:p>
    <w:p w14:paraId="66BE0300" w14:textId="77777777" w:rsidR="009A16B6" w:rsidRDefault="009A16B6" w:rsidP="009A16B6">
      <w:r w:rsidRPr="003E5F68">
        <w:t xml:space="preserve">The </w:t>
      </w:r>
      <w:r>
        <w:t>MC-IOPS</w:t>
      </w:r>
      <w:r w:rsidRPr="003E5F68">
        <w:t>-</w:t>
      </w:r>
      <w:r>
        <w:t>X1</w:t>
      </w:r>
      <w:r w:rsidRPr="003E5F68">
        <w:t xml:space="preserve"> reference point, which exists between </w:t>
      </w:r>
      <w:r w:rsidRPr="009725F4">
        <w:t xml:space="preserve">the </w:t>
      </w:r>
      <w:r w:rsidRPr="00821FA3">
        <w:t>signalling application server and the signalling user agent client</w:t>
      </w:r>
      <w:r w:rsidRPr="003E5F68">
        <w:t>,</w:t>
      </w:r>
      <w:r>
        <w:t xml:space="preserve"> is used to support the IOPS related application signalling (e.g. registration, publication, subscription and notification events)</w:t>
      </w:r>
      <w:r w:rsidRPr="003E5F68">
        <w:t>.</w:t>
      </w:r>
    </w:p>
    <w:p w14:paraId="2285FF9A" w14:textId="2E040F8B" w:rsidR="009A16B6" w:rsidRPr="008E00F8" w:rsidRDefault="009A16B6" w:rsidP="009A16B6">
      <w:pPr>
        <w:pStyle w:val="EditorsNote"/>
        <w:rPr>
          <w:color w:val="auto"/>
        </w:rPr>
      </w:pPr>
      <w:r w:rsidRPr="0081374F">
        <w:rPr>
          <w:color w:val="auto"/>
        </w:rPr>
        <w:t>NOTE:</w:t>
      </w:r>
      <w:r w:rsidRPr="0081374F">
        <w:rPr>
          <w:color w:val="auto"/>
        </w:rPr>
        <w:tab/>
        <w:t>The IOPS related signalling supporting, e.g., the IOPS discovery, subscription and notification events can be SIP-based. In such a case, the signalling application server acts as a SIP application server (AS)</w:t>
      </w:r>
      <w:r w:rsidR="00EB324D" w:rsidRPr="00EB324D">
        <w:rPr>
          <w:color w:val="auto"/>
        </w:rPr>
        <w:t xml:space="preserve"> or application function (AF)</w:t>
      </w:r>
      <w:r w:rsidRPr="0081374F">
        <w:rPr>
          <w:color w:val="auto"/>
        </w:rPr>
        <w:t xml:space="preserve"> and the signalling user agent client acts as the SIP user agent for all SIP related transactions.</w:t>
      </w:r>
    </w:p>
    <w:p w14:paraId="09AB804E" w14:textId="77777777" w:rsidR="009A16B6" w:rsidRDefault="009A16B6" w:rsidP="009A16B6">
      <w:pPr>
        <w:pStyle w:val="Heading1"/>
      </w:pPr>
      <w:bookmarkStart w:id="144" w:name="_Toc526019529"/>
      <w:bookmarkStart w:id="145" w:name="_Toc200195438"/>
      <w:r w:rsidRPr="00656BA2">
        <w:t>8</w:t>
      </w:r>
      <w:r w:rsidRPr="00656BA2">
        <w:tab/>
        <w:t>Identities</w:t>
      </w:r>
      <w:bookmarkEnd w:id="145"/>
    </w:p>
    <w:p w14:paraId="1365DD25" w14:textId="77777777" w:rsidR="009A16B6" w:rsidRPr="003E5F68" w:rsidRDefault="009A16B6" w:rsidP="009A16B6">
      <w:pPr>
        <w:pStyle w:val="Heading2"/>
      </w:pPr>
      <w:bookmarkStart w:id="146" w:name="_Toc424654426"/>
      <w:bookmarkStart w:id="147" w:name="_Toc428365013"/>
      <w:bookmarkStart w:id="148" w:name="_Toc433209623"/>
      <w:bookmarkStart w:id="149" w:name="_Toc453260133"/>
      <w:bookmarkStart w:id="150" w:name="_Toc453261020"/>
      <w:bookmarkStart w:id="151" w:name="_Toc453279757"/>
      <w:bookmarkStart w:id="152" w:name="_Toc459375095"/>
      <w:bookmarkStart w:id="153" w:name="_Toc468105333"/>
      <w:bookmarkStart w:id="154" w:name="_Toc468110428"/>
      <w:bookmarkStart w:id="155" w:name="_Toc11449232"/>
      <w:bookmarkStart w:id="156" w:name="_Toc200195439"/>
      <w:r w:rsidRPr="003E5F68">
        <w:t>8.</w:t>
      </w:r>
      <w:r>
        <w:t>1</w:t>
      </w:r>
      <w:r w:rsidRPr="003E5F68">
        <w:tab/>
        <w:t>Application plane</w:t>
      </w:r>
      <w:bookmarkEnd w:id="146"/>
      <w:bookmarkEnd w:id="147"/>
      <w:bookmarkEnd w:id="148"/>
      <w:bookmarkEnd w:id="149"/>
      <w:bookmarkEnd w:id="150"/>
      <w:bookmarkEnd w:id="151"/>
      <w:bookmarkEnd w:id="152"/>
      <w:bookmarkEnd w:id="153"/>
      <w:bookmarkEnd w:id="154"/>
      <w:bookmarkEnd w:id="155"/>
      <w:bookmarkEnd w:id="156"/>
    </w:p>
    <w:p w14:paraId="45E19FBF" w14:textId="77777777" w:rsidR="009A16B6" w:rsidRPr="003E5F68" w:rsidRDefault="009A16B6" w:rsidP="009A16B6">
      <w:pPr>
        <w:pStyle w:val="Heading3"/>
      </w:pPr>
      <w:bookmarkStart w:id="157" w:name="_Toc433209626"/>
      <w:bookmarkStart w:id="158" w:name="_Toc453260136"/>
      <w:bookmarkStart w:id="159" w:name="_Toc453261023"/>
      <w:bookmarkStart w:id="160" w:name="_Toc453279760"/>
      <w:bookmarkStart w:id="161" w:name="_Toc459375098"/>
      <w:bookmarkStart w:id="162" w:name="_Toc468105336"/>
      <w:bookmarkStart w:id="163" w:name="_Toc468110431"/>
      <w:bookmarkStart w:id="164" w:name="_Toc11449235"/>
      <w:bookmarkStart w:id="165" w:name="_Toc200195440"/>
      <w:r>
        <w:t>8.1.1</w:t>
      </w:r>
      <w:r w:rsidRPr="003E5F68">
        <w:tab/>
      </w:r>
      <w:r>
        <w:t xml:space="preserve">IOPS </w:t>
      </w:r>
      <w:r>
        <w:rPr>
          <w:rFonts w:hint="eastAsia"/>
          <w:lang w:eastAsia="zh-CN"/>
        </w:rPr>
        <w:t xml:space="preserve">MC </w:t>
      </w:r>
      <w:r>
        <w:rPr>
          <w:lang w:eastAsia="zh-CN"/>
        </w:rPr>
        <w:t>user</w:t>
      </w:r>
      <w:r w:rsidRPr="003E5F68">
        <w:t xml:space="preserve"> identity (</w:t>
      </w:r>
      <w:r>
        <w:t xml:space="preserve">IOPS </w:t>
      </w:r>
      <w:r>
        <w:rPr>
          <w:rFonts w:hint="eastAsia"/>
          <w:lang w:eastAsia="zh-CN"/>
        </w:rPr>
        <w:t xml:space="preserve">MC </w:t>
      </w:r>
      <w:r w:rsidRPr="003E5F68">
        <w:t>ID)</w:t>
      </w:r>
      <w:bookmarkEnd w:id="165"/>
    </w:p>
    <w:p w14:paraId="7BBA2AEA" w14:textId="77777777" w:rsidR="009A16B6" w:rsidRPr="003E5F68" w:rsidRDefault="009A16B6" w:rsidP="009A16B6">
      <w:pPr>
        <w:pStyle w:val="Heading4"/>
      </w:pPr>
      <w:bookmarkStart w:id="166" w:name="_Toc200195441"/>
      <w:r>
        <w:t>8.1.1</w:t>
      </w:r>
      <w:r w:rsidRPr="003E5F68">
        <w:t>.1</w:t>
      </w:r>
      <w:r w:rsidRPr="003E5F68">
        <w:tab/>
        <w:t>General</w:t>
      </w:r>
      <w:bookmarkEnd w:id="166"/>
    </w:p>
    <w:p w14:paraId="300D4C9E" w14:textId="77777777" w:rsidR="009A16B6" w:rsidRDefault="009A16B6" w:rsidP="009A16B6">
      <w:r>
        <w:t>The</w:t>
      </w:r>
      <w:r w:rsidRPr="003E5F68">
        <w:t xml:space="preserve"> </w:t>
      </w:r>
      <w:r>
        <w:t xml:space="preserve">IOPS </w:t>
      </w:r>
      <w:r>
        <w:rPr>
          <w:rFonts w:hint="eastAsia"/>
          <w:lang w:eastAsia="zh-CN"/>
        </w:rPr>
        <w:t xml:space="preserve">MC </w:t>
      </w:r>
      <w:r>
        <w:rPr>
          <w:lang w:eastAsia="zh-CN"/>
        </w:rPr>
        <w:t xml:space="preserve">ID </w:t>
      </w:r>
      <w:r w:rsidRPr="003E5F68">
        <w:t xml:space="preserve">is used for identifying </w:t>
      </w:r>
      <w:r>
        <w:t>an</w:t>
      </w:r>
      <w:r w:rsidRPr="003E5F68">
        <w:t xml:space="preserve"> </w:t>
      </w:r>
      <w:r>
        <w:rPr>
          <w:rFonts w:hint="eastAsia"/>
          <w:lang w:eastAsia="zh-CN"/>
        </w:rPr>
        <w:t xml:space="preserve">MC </w:t>
      </w:r>
      <w:r>
        <w:t>user</w:t>
      </w:r>
      <w:r w:rsidRPr="003E5F68">
        <w:t xml:space="preserve"> </w:t>
      </w:r>
      <w:r>
        <w:t>in the IOPS mode of operation</w:t>
      </w:r>
      <w:r w:rsidRPr="003E5F68">
        <w:t xml:space="preserve">. </w:t>
      </w:r>
      <w:r>
        <w:t>The IOPS MC ID uniquely identifies an MC user on the IOPS MC system.</w:t>
      </w:r>
    </w:p>
    <w:p w14:paraId="09411BC0" w14:textId="14D210E4" w:rsidR="009A16B6" w:rsidRDefault="009A16B6" w:rsidP="009A16B6">
      <w:r w:rsidRPr="003E5F68">
        <w:t xml:space="preserve">The </w:t>
      </w:r>
      <w:r>
        <w:t xml:space="preserve">IOPS </w:t>
      </w:r>
      <w:r>
        <w:rPr>
          <w:rFonts w:hint="eastAsia"/>
          <w:lang w:eastAsia="zh-CN"/>
        </w:rPr>
        <w:t xml:space="preserve">MC </w:t>
      </w:r>
      <w:r w:rsidRPr="003E5F68">
        <w:t xml:space="preserve">ID </w:t>
      </w:r>
      <w:r>
        <w:t>can be used for the user authentication with the IOPS MC system</w:t>
      </w:r>
      <w:r w:rsidR="00534859" w:rsidRPr="00534859">
        <w:t xml:space="preserve"> as defined in 3GPP</w:t>
      </w:r>
      <w:r w:rsidR="00534859">
        <w:t> </w:t>
      </w:r>
      <w:r w:rsidR="00534859" w:rsidRPr="00534859">
        <w:t>33.180</w:t>
      </w:r>
      <w:r w:rsidR="00534859">
        <w:t> </w:t>
      </w:r>
      <w:r w:rsidR="00534859" w:rsidRPr="00534859">
        <w:t>[</w:t>
      </w:r>
      <w:r w:rsidR="00534859">
        <w:t>16</w:t>
      </w:r>
      <w:r w:rsidR="00534859" w:rsidRPr="00534859">
        <w:t>] clause</w:t>
      </w:r>
      <w:r w:rsidR="00534859">
        <w:t> </w:t>
      </w:r>
      <w:r w:rsidR="00534859" w:rsidRPr="00534859">
        <w:t>5.1.3</w:t>
      </w:r>
      <w:r>
        <w:t>.</w:t>
      </w:r>
    </w:p>
    <w:p w14:paraId="05723F85" w14:textId="77777777" w:rsidR="009A16B6" w:rsidRPr="003E5F68" w:rsidRDefault="009A16B6" w:rsidP="009A16B6">
      <w:pPr>
        <w:pStyle w:val="Heading3"/>
      </w:pPr>
      <w:bookmarkStart w:id="167" w:name="_Toc200195442"/>
      <w:r>
        <w:t>8.1.2</w:t>
      </w:r>
      <w:r w:rsidRPr="003E5F68">
        <w:tab/>
      </w:r>
      <w:r>
        <w:t xml:space="preserve">IOPS </w:t>
      </w:r>
      <w:r>
        <w:rPr>
          <w:rFonts w:hint="eastAsia"/>
          <w:lang w:eastAsia="zh-CN"/>
        </w:rPr>
        <w:t xml:space="preserve">MC </w:t>
      </w:r>
      <w:r>
        <w:rPr>
          <w:lang w:eastAsia="zh-CN"/>
        </w:rPr>
        <w:t>service user</w:t>
      </w:r>
      <w:r w:rsidRPr="003E5F68">
        <w:t xml:space="preserve"> identity (</w:t>
      </w:r>
      <w:r>
        <w:t xml:space="preserve">IOPS </w:t>
      </w:r>
      <w:r>
        <w:rPr>
          <w:rFonts w:hint="eastAsia"/>
          <w:lang w:eastAsia="zh-CN"/>
        </w:rPr>
        <w:t>MC</w:t>
      </w:r>
      <w:r>
        <w:rPr>
          <w:lang w:eastAsia="zh-CN"/>
        </w:rPr>
        <w:t xml:space="preserve"> service</w:t>
      </w:r>
      <w:r>
        <w:rPr>
          <w:rFonts w:hint="eastAsia"/>
          <w:lang w:eastAsia="zh-CN"/>
        </w:rPr>
        <w:t xml:space="preserve"> </w:t>
      </w:r>
      <w:r w:rsidRPr="003E5F68">
        <w:t>ID)</w:t>
      </w:r>
      <w:bookmarkEnd w:id="167"/>
    </w:p>
    <w:p w14:paraId="0AFB7D9A" w14:textId="77777777" w:rsidR="009A16B6" w:rsidRPr="003E5F68" w:rsidRDefault="009A16B6" w:rsidP="009A16B6">
      <w:pPr>
        <w:pStyle w:val="Heading4"/>
      </w:pPr>
      <w:bookmarkStart w:id="168" w:name="_Toc200195443"/>
      <w:r>
        <w:t>8.1.2</w:t>
      </w:r>
      <w:r w:rsidRPr="003E5F68">
        <w:t>.1</w:t>
      </w:r>
      <w:r w:rsidRPr="003E5F68">
        <w:tab/>
        <w:t>General</w:t>
      </w:r>
      <w:bookmarkEnd w:id="168"/>
    </w:p>
    <w:p w14:paraId="6D0E3DD5" w14:textId="77777777" w:rsidR="009A16B6" w:rsidRDefault="009A16B6" w:rsidP="009A16B6">
      <w:pPr>
        <w:keepLines/>
      </w:pPr>
      <w:r>
        <w:t>The</w:t>
      </w:r>
      <w:r w:rsidRPr="003E5F68">
        <w:t xml:space="preserve"> </w:t>
      </w:r>
      <w:r>
        <w:t xml:space="preserve">IOPS </w:t>
      </w:r>
      <w:r>
        <w:rPr>
          <w:rFonts w:hint="eastAsia"/>
          <w:lang w:eastAsia="zh-CN"/>
        </w:rPr>
        <w:t xml:space="preserve">MC </w:t>
      </w:r>
      <w:r>
        <w:rPr>
          <w:lang w:eastAsia="zh-CN"/>
        </w:rPr>
        <w:t xml:space="preserve">service ID </w:t>
      </w:r>
      <w:r w:rsidRPr="003E5F68">
        <w:t>is a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user</w:t>
      </w:r>
      <w:r>
        <w:t xml:space="preserve"> in the IOPS mode of operation</w:t>
      </w:r>
      <w:r w:rsidRPr="003E5F68">
        <w:t>.</w:t>
      </w:r>
      <w:r w:rsidRPr="000B17DA">
        <w:t xml:space="preserve"> </w:t>
      </w:r>
      <w:r w:rsidRPr="00A21CA3">
        <w:t xml:space="preserve">The IOPS MC service ID is the IOPS MCPTT ID for </w:t>
      </w:r>
      <w:r>
        <w:t xml:space="preserve">the </w:t>
      </w:r>
      <w:r w:rsidRPr="00A21CA3">
        <w:t xml:space="preserve">MCPTT service </w:t>
      </w:r>
      <w:r>
        <w:t xml:space="preserve">as defined in </w:t>
      </w:r>
      <w:r w:rsidRPr="009E451D">
        <w:t>3GPP</w:t>
      </w:r>
      <w:r w:rsidRPr="000B17DA">
        <w:t> </w:t>
      </w:r>
      <w:r w:rsidRPr="009E451D">
        <w:t>TS</w:t>
      </w:r>
      <w:r w:rsidRPr="000B17DA">
        <w:t> </w:t>
      </w:r>
      <w:r w:rsidRPr="009E451D">
        <w:t>23.</w:t>
      </w:r>
      <w:r>
        <w:t>379</w:t>
      </w:r>
      <w:r>
        <w:rPr>
          <w:lang w:eastAsia="zh-CN"/>
        </w:rPr>
        <w:t> </w:t>
      </w:r>
      <w:r w:rsidRPr="0082511C">
        <w:t>[</w:t>
      </w:r>
      <w:r>
        <w:t>5</w:t>
      </w:r>
      <w:r w:rsidRPr="0082511C">
        <w:t>]</w:t>
      </w:r>
      <w:r>
        <w:t xml:space="preserve">, </w:t>
      </w:r>
      <w:r w:rsidRPr="00A21CA3">
        <w:t>and is the IOPS MCData ID</w:t>
      </w:r>
      <w:r>
        <w:t xml:space="preserve"> </w:t>
      </w:r>
      <w:r w:rsidRPr="00A21CA3">
        <w:t xml:space="preserve">for </w:t>
      </w:r>
      <w:r>
        <w:t xml:space="preserve">the </w:t>
      </w:r>
      <w:r w:rsidRPr="00A21CA3">
        <w:t>MCData service</w:t>
      </w:r>
      <w:r>
        <w:t xml:space="preserve"> as defined in </w:t>
      </w:r>
      <w:r w:rsidRPr="009E451D">
        <w:t>3GPP</w:t>
      </w:r>
      <w:r w:rsidRPr="000B17DA">
        <w:t> </w:t>
      </w:r>
      <w:r w:rsidRPr="009E451D">
        <w:t>TS</w:t>
      </w:r>
      <w:r w:rsidRPr="000B17DA">
        <w:t> </w:t>
      </w:r>
      <w:r>
        <w:t>23.282</w:t>
      </w:r>
      <w:r>
        <w:rPr>
          <w:lang w:eastAsia="zh-CN"/>
        </w:rPr>
        <w:t> </w:t>
      </w:r>
      <w:r w:rsidRPr="0082511C">
        <w:t>[</w:t>
      </w:r>
      <w:r>
        <w:t>6</w:t>
      </w:r>
      <w:r w:rsidRPr="0082511C">
        <w:t>]</w:t>
      </w:r>
      <w:r>
        <w:t>.</w:t>
      </w:r>
    </w:p>
    <w:p w14:paraId="5666F9C1" w14:textId="77777777" w:rsidR="009A16B6" w:rsidRDefault="009A16B6" w:rsidP="009A16B6">
      <w:pPr>
        <w:pStyle w:val="NO"/>
        <w:rPr>
          <w:noProof/>
          <w:lang w:eastAsia="zh-CN"/>
        </w:rPr>
      </w:pPr>
      <w:r w:rsidRPr="000B17DA">
        <w:t xml:space="preserve">NOTE: </w:t>
      </w:r>
      <w:r>
        <w:t>MCVideo service as defined in 3GPP</w:t>
      </w:r>
      <w:r w:rsidRPr="000B17DA">
        <w:t> </w:t>
      </w:r>
      <w:r>
        <w:t>TS</w:t>
      </w:r>
      <w:r w:rsidRPr="000B17DA">
        <w:t> </w:t>
      </w:r>
      <w:r>
        <w:t>23.281</w:t>
      </w:r>
      <w:r>
        <w:rPr>
          <w:lang w:eastAsia="zh-CN"/>
        </w:rPr>
        <w:t> </w:t>
      </w:r>
      <w:r>
        <w:t>[10] is not supported in the current release.</w:t>
      </w:r>
    </w:p>
    <w:p w14:paraId="4788582D" w14:textId="77777777" w:rsidR="009A16B6" w:rsidRPr="003E5F68" w:rsidRDefault="009A16B6" w:rsidP="009A16B6">
      <w:pPr>
        <w:pStyle w:val="Heading3"/>
      </w:pPr>
      <w:bookmarkStart w:id="169" w:name="_Toc200195444"/>
      <w:r>
        <w:t>8.1.3</w:t>
      </w:r>
      <w:r w:rsidRPr="003E5F68">
        <w:tab/>
      </w:r>
      <w:r>
        <w:t xml:space="preserve">IOPS </w:t>
      </w:r>
      <w:r>
        <w:rPr>
          <w:rFonts w:hint="eastAsia"/>
          <w:lang w:eastAsia="zh-CN"/>
        </w:rPr>
        <w:t xml:space="preserve">MC service </w:t>
      </w:r>
      <w:r w:rsidRPr="003E5F68">
        <w:t>group identity (</w:t>
      </w:r>
      <w:r>
        <w:t xml:space="preserve">IOPS </w:t>
      </w:r>
      <w:r>
        <w:rPr>
          <w:rFonts w:hint="eastAsia"/>
          <w:lang w:eastAsia="zh-CN"/>
        </w:rPr>
        <w:t xml:space="preserve">MC service </w:t>
      </w:r>
      <w:r w:rsidRPr="003E5F68">
        <w:t>group ID)</w:t>
      </w:r>
      <w:bookmarkEnd w:id="157"/>
      <w:bookmarkEnd w:id="158"/>
      <w:bookmarkEnd w:id="159"/>
      <w:bookmarkEnd w:id="160"/>
      <w:bookmarkEnd w:id="161"/>
      <w:bookmarkEnd w:id="162"/>
      <w:bookmarkEnd w:id="163"/>
      <w:bookmarkEnd w:id="164"/>
      <w:bookmarkEnd w:id="169"/>
    </w:p>
    <w:p w14:paraId="54AB81E0" w14:textId="77777777" w:rsidR="009A16B6" w:rsidRPr="003E5F68" w:rsidRDefault="009A16B6" w:rsidP="009A16B6">
      <w:pPr>
        <w:pStyle w:val="Heading4"/>
      </w:pPr>
      <w:bookmarkStart w:id="170" w:name="_Toc433209627"/>
      <w:bookmarkStart w:id="171" w:name="_Toc453260137"/>
      <w:bookmarkStart w:id="172" w:name="_Toc453261024"/>
      <w:bookmarkStart w:id="173" w:name="_Toc453279761"/>
      <w:bookmarkStart w:id="174" w:name="_Toc459375099"/>
      <w:bookmarkStart w:id="175" w:name="_Toc468105337"/>
      <w:bookmarkStart w:id="176" w:name="_Toc468110432"/>
      <w:bookmarkStart w:id="177" w:name="_Toc11449236"/>
      <w:bookmarkStart w:id="178" w:name="_Toc200195445"/>
      <w:r>
        <w:t>8.1.3</w:t>
      </w:r>
      <w:r w:rsidRPr="003E5F68">
        <w:t>.1</w:t>
      </w:r>
      <w:r w:rsidRPr="003E5F68">
        <w:tab/>
        <w:t>General</w:t>
      </w:r>
      <w:bookmarkEnd w:id="170"/>
      <w:bookmarkEnd w:id="171"/>
      <w:bookmarkEnd w:id="172"/>
      <w:bookmarkEnd w:id="173"/>
      <w:bookmarkEnd w:id="174"/>
      <w:bookmarkEnd w:id="175"/>
      <w:bookmarkEnd w:id="176"/>
      <w:bookmarkEnd w:id="177"/>
      <w:bookmarkEnd w:id="178"/>
    </w:p>
    <w:p w14:paraId="52A24BCF" w14:textId="77777777" w:rsidR="009A16B6" w:rsidRDefault="009A16B6" w:rsidP="009A16B6">
      <w:r>
        <w:t>An</w:t>
      </w:r>
      <w:r w:rsidRPr="003E5F68">
        <w:t xml:space="preserve"> </w:t>
      </w:r>
      <w:r>
        <w:t xml:space="preserve">IOPS </w:t>
      </w:r>
      <w:r>
        <w:rPr>
          <w:rFonts w:hint="eastAsia"/>
          <w:lang w:eastAsia="zh-CN"/>
        </w:rPr>
        <w:t xml:space="preserve">MC service </w:t>
      </w:r>
      <w:r w:rsidRPr="003E5F68">
        <w:t xml:space="preserve">group ID is used for identifying </w:t>
      </w:r>
      <w:r>
        <w:t>an</w:t>
      </w:r>
      <w:r w:rsidRPr="003E5F68">
        <w:t xml:space="preserve"> </w:t>
      </w:r>
      <w:r>
        <w:rPr>
          <w:rFonts w:hint="eastAsia"/>
          <w:lang w:eastAsia="zh-CN"/>
        </w:rPr>
        <w:t xml:space="preserve">MC service </w:t>
      </w:r>
      <w:r w:rsidRPr="003E5F68">
        <w:t xml:space="preserve">group </w:t>
      </w:r>
      <w:r>
        <w:t>in the IOPS mode of operation</w:t>
      </w:r>
      <w:r w:rsidRPr="003E5F68">
        <w:t xml:space="preserve">.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w:t>
      </w:r>
      <w:r>
        <w:t>within</w:t>
      </w:r>
      <w:r w:rsidRPr="003E5F68">
        <w:t xml:space="preserve"> the same </w:t>
      </w:r>
      <w:r>
        <w:t xml:space="preserve">IOPS </w:t>
      </w:r>
      <w:r>
        <w:rPr>
          <w:rFonts w:hint="eastAsia"/>
          <w:lang w:eastAsia="zh-CN"/>
        </w:rPr>
        <w:t xml:space="preserve">MC service </w:t>
      </w:r>
      <w:r w:rsidRPr="003E5F68">
        <w:t>group ID</w:t>
      </w:r>
      <w:r>
        <w:t>.</w:t>
      </w:r>
    </w:p>
    <w:p w14:paraId="37433172" w14:textId="77777777" w:rsidR="009A16B6" w:rsidRDefault="009A16B6" w:rsidP="009A16B6">
      <w:pPr>
        <w:rPr>
          <w:noProof/>
          <w:lang w:eastAsia="zh-CN"/>
        </w:rPr>
      </w:pPr>
      <w:r>
        <w:rPr>
          <w:noProof/>
          <w:lang w:eastAsia="zh-CN"/>
        </w:rPr>
        <w:t>The general description of an MC service group ID is provided i</w:t>
      </w:r>
      <w:r>
        <w:rPr>
          <w:rFonts w:hint="eastAsia"/>
          <w:noProof/>
          <w:lang w:eastAsia="zh-CN"/>
        </w:rPr>
        <w:t xml:space="preserve">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w:t>
      </w:r>
      <w:r>
        <w:rPr>
          <w:noProof/>
          <w:lang w:eastAsia="zh-CN"/>
        </w:rPr>
        <w:t>280</w:t>
      </w:r>
      <w:r>
        <w:rPr>
          <w:lang w:eastAsia="zh-CN"/>
        </w:rPr>
        <w:t> </w:t>
      </w:r>
      <w:r>
        <w:rPr>
          <w:noProof/>
          <w:lang w:eastAsia="zh-CN"/>
        </w:rPr>
        <w:t>[3].</w:t>
      </w:r>
    </w:p>
    <w:p w14:paraId="27CCB5D0" w14:textId="77777777" w:rsidR="009A16B6" w:rsidRPr="003E5F68" w:rsidRDefault="009A16B6" w:rsidP="009A16B6">
      <w:pPr>
        <w:pStyle w:val="Heading4"/>
      </w:pPr>
      <w:bookmarkStart w:id="179" w:name="_Toc433209628"/>
      <w:bookmarkStart w:id="180" w:name="_Toc453260138"/>
      <w:bookmarkStart w:id="181" w:name="_Toc453261025"/>
      <w:bookmarkStart w:id="182" w:name="_Toc453279762"/>
      <w:bookmarkStart w:id="183" w:name="_Toc459375100"/>
      <w:bookmarkStart w:id="184" w:name="_Toc468105338"/>
      <w:bookmarkStart w:id="185" w:name="_Toc468110433"/>
      <w:bookmarkStart w:id="186" w:name="_Toc11449237"/>
      <w:bookmarkStart w:id="187" w:name="_Toc200195446"/>
      <w:r>
        <w:t>8.1.3.</w:t>
      </w:r>
      <w:r w:rsidRPr="003E5F68">
        <w:t>2</w:t>
      </w:r>
      <w:r w:rsidRPr="003E5F68">
        <w:tab/>
      </w:r>
      <w:r>
        <w:t xml:space="preserve">IOPS </w:t>
      </w:r>
      <w:r>
        <w:rPr>
          <w:rFonts w:hint="eastAsia"/>
          <w:lang w:eastAsia="zh-CN"/>
        </w:rPr>
        <w:t xml:space="preserve">MC service </w:t>
      </w:r>
      <w:r w:rsidRPr="003E5F68">
        <w:t>group ID management</w:t>
      </w:r>
      <w:bookmarkEnd w:id="179"/>
      <w:bookmarkEnd w:id="180"/>
      <w:bookmarkEnd w:id="181"/>
      <w:bookmarkEnd w:id="182"/>
      <w:bookmarkEnd w:id="183"/>
      <w:bookmarkEnd w:id="184"/>
      <w:bookmarkEnd w:id="185"/>
      <w:bookmarkEnd w:id="186"/>
      <w:r>
        <w:t xml:space="preserve"> (IP connectivity functionality)</w:t>
      </w:r>
      <w:bookmarkEnd w:id="187"/>
    </w:p>
    <w:p w14:paraId="7367A668" w14:textId="77777777" w:rsidR="009A16B6" w:rsidRDefault="009A16B6" w:rsidP="009A16B6">
      <w:r w:rsidRPr="003E5F68">
        <w:t>Figure </w:t>
      </w:r>
      <w:r>
        <w:t>8.1.</w:t>
      </w:r>
      <w:r w:rsidRPr="00DB505A">
        <w:t>3.2-1</w:t>
      </w:r>
      <w:r w:rsidRPr="003E5F68">
        <w:t xml:space="preserve"> illustrates how the</w:t>
      </w:r>
      <w:r>
        <w:t xml:space="preserve"> IOPS</w:t>
      </w:r>
      <w:r w:rsidRPr="003E5F68">
        <w:t xml:space="preserve"> </w:t>
      </w:r>
      <w:r>
        <w:rPr>
          <w:rFonts w:hint="eastAsia"/>
          <w:lang w:eastAsia="zh-CN"/>
        </w:rPr>
        <w:t xml:space="preserve">MC service </w:t>
      </w:r>
      <w:r w:rsidRPr="003E5F68">
        <w:t>group ID</w:t>
      </w:r>
      <w:r>
        <w:t xml:space="preserve"> and the IOPS g</w:t>
      </w:r>
      <w:r w:rsidRPr="003E5F68">
        <w:t>roup IP multicast address are mapped to each other</w:t>
      </w:r>
      <w:r>
        <w:t xml:space="preserve"> for the support of the IP connectivity functionality</w:t>
      </w:r>
      <w:r w:rsidRPr="003E5F68">
        <w:t xml:space="preserve">. </w:t>
      </w:r>
      <w:r>
        <w:t>The IOPS g</w:t>
      </w:r>
      <w:r w:rsidRPr="003E5F68">
        <w:t xml:space="preserve">roup IP multicast address </w:t>
      </w:r>
      <w:r>
        <w:t>is</w:t>
      </w:r>
      <w:r w:rsidRPr="003E5F68">
        <w:t xml:space="preserve"> pre-configured</w:t>
      </w:r>
      <w:r>
        <w:t xml:space="preserve"> in the MC service UEs supporting the IOPS mode of operation</w:t>
      </w:r>
      <w:r w:rsidRPr="003E5F68">
        <w:t xml:space="preserve"> in accordance with the </w:t>
      </w:r>
      <w:r>
        <w:t xml:space="preserve">IOPS </w:t>
      </w:r>
      <w:r>
        <w:rPr>
          <w:rFonts w:hint="eastAsia"/>
          <w:lang w:eastAsia="zh-CN"/>
        </w:rPr>
        <w:t xml:space="preserve">MC service </w:t>
      </w:r>
      <w:r w:rsidRPr="003E5F68">
        <w:t>group ID.</w:t>
      </w:r>
    </w:p>
    <w:p w14:paraId="6A67C64F" w14:textId="77777777" w:rsidR="009A16B6" w:rsidRDefault="009A16B6" w:rsidP="009A16B6">
      <w:pPr>
        <w:pStyle w:val="NO"/>
      </w:pPr>
      <w:r w:rsidRPr="00DB505A">
        <w:lastRenderedPageBreak/>
        <w:t>NOTE:</w:t>
      </w:r>
      <w:r w:rsidRPr="003E5F68">
        <w:tab/>
        <w:t>The</w:t>
      </w:r>
      <w:r w:rsidRPr="009E4EB9">
        <w:t xml:space="preserve"> </w:t>
      </w:r>
      <w:r>
        <w:t xml:space="preserve">association between the </w:t>
      </w:r>
      <w:r w:rsidRPr="009E4EB9">
        <w:t>IOPS MC service group ID and the IOPS group IP multicast address</w:t>
      </w:r>
      <w:r>
        <w:t xml:space="preserve"> may be pre-defined in the MC services UEs.</w:t>
      </w:r>
    </w:p>
    <w:p w14:paraId="2A2FBF82" w14:textId="77777777" w:rsidR="009A16B6" w:rsidRDefault="009A16B6" w:rsidP="009A16B6"/>
    <w:p w14:paraId="04D2ACE8" w14:textId="77777777" w:rsidR="009A16B6" w:rsidRDefault="009A16B6" w:rsidP="009A16B6">
      <w:pPr>
        <w:pStyle w:val="TH"/>
      </w:pPr>
      <w:r>
        <w:object w:dxaOrig="6390" w:dyaOrig="3461" w14:anchorId="55D9C5B7">
          <v:shape id="_x0000_i1030" type="#_x0000_t75" style="width:241.05pt;height:130.25pt" o:ole="">
            <v:imagedata r:id="rId19" o:title=""/>
          </v:shape>
          <o:OLEObject Type="Embed" ProgID="Visio.Drawing.11" ShapeID="_x0000_i1030" DrawAspect="Content" ObjectID="_1810808181" r:id="rId20"/>
        </w:object>
      </w:r>
    </w:p>
    <w:p w14:paraId="213FE91F" w14:textId="77777777" w:rsidR="009A16B6" w:rsidRPr="00060F99" w:rsidRDefault="009A16B6" w:rsidP="009A16B6">
      <w:pPr>
        <w:pStyle w:val="TF"/>
        <w:rPr>
          <w:rFonts w:eastAsia="SimSun"/>
        </w:rPr>
      </w:pPr>
      <w:r w:rsidRPr="00060F99">
        <w:rPr>
          <w:rFonts w:eastAsia="SimSun"/>
        </w:rPr>
        <w:t xml:space="preserve">Figure </w:t>
      </w:r>
      <w:r>
        <w:rPr>
          <w:rFonts w:eastAsia="SimSun"/>
        </w:rPr>
        <w:t>8.1.</w:t>
      </w:r>
      <w:r w:rsidRPr="00DB505A">
        <w:rPr>
          <w:rFonts w:eastAsia="SimSun"/>
        </w:rPr>
        <w:t>3.2-1</w:t>
      </w:r>
      <w:r w:rsidRPr="00060F99">
        <w:rPr>
          <w:rFonts w:eastAsia="SimSun"/>
        </w:rPr>
        <w:t xml:space="preserve">: </w:t>
      </w:r>
      <w:r>
        <w:rPr>
          <w:rFonts w:eastAsia="SimSun"/>
        </w:rPr>
        <w:t xml:space="preserve">IOPS </w:t>
      </w:r>
      <w:r w:rsidRPr="00060F99">
        <w:rPr>
          <w:rFonts w:eastAsia="SimSun"/>
        </w:rPr>
        <w:t>MC service group ID management</w:t>
      </w:r>
      <w:r>
        <w:rPr>
          <w:rFonts w:eastAsia="SimSun"/>
        </w:rPr>
        <w:t xml:space="preserve"> (IP connectivity functionality)</w:t>
      </w:r>
    </w:p>
    <w:p w14:paraId="2BDEFD84" w14:textId="77777777" w:rsidR="009A16B6" w:rsidRPr="00656BA2" w:rsidRDefault="009A16B6" w:rsidP="009A16B6">
      <w:pPr>
        <w:pStyle w:val="Heading1"/>
      </w:pPr>
      <w:bookmarkStart w:id="188" w:name="_Hlk17731748"/>
      <w:bookmarkStart w:id="189" w:name="_Toc200195447"/>
      <w:r w:rsidRPr="00656BA2">
        <w:t>9</w:t>
      </w:r>
      <w:r w:rsidRPr="00656BA2">
        <w:tab/>
        <w:t>Application of functional model to deploymen</w:t>
      </w:r>
      <w:bookmarkEnd w:id="144"/>
      <w:r w:rsidRPr="00656BA2">
        <w:t>ts</w:t>
      </w:r>
      <w:bookmarkEnd w:id="189"/>
    </w:p>
    <w:p w14:paraId="24B06DB9" w14:textId="77777777" w:rsidR="009A16B6" w:rsidRPr="003E5F68" w:rsidRDefault="009A16B6" w:rsidP="009A16B6">
      <w:pPr>
        <w:pStyle w:val="Heading2"/>
      </w:pPr>
      <w:bookmarkStart w:id="190" w:name="_Toc200195448"/>
      <w:bookmarkEnd w:id="188"/>
      <w:r w:rsidRPr="003E5F68">
        <w:t>9.</w:t>
      </w:r>
      <w:r>
        <w:t>1</w:t>
      </w:r>
      <w:r w:rsidRPr="003E5F68">
        <w:tab/>
      </w:r>
      <w:r>
        <w:t>Overview</w:t>
      </w:r>
      <w:bookmarkEnd w:id="190"/>
    </w:p>
    <w:p w14:paraId="1F6E1199" w14:textId="47BA1B0D" w:rsidR="009A16B6" w:rsidRDefault="009A16B6" w:rsidP="009A16B6">
      <w:r>
        <w:t xml:space="preserve">The IOPS architectural model </w:t>
      </w:r>
      <w:r w:rsidRPr="003E5F68">
        <w:t>includes application</w:t>
      </w:r>
      <w:r>
        <w:rPr>
          <w:rFonts w:hint="eastAsia"/>
          <w:lang w:eastAsia="zh-CN"/>
        </w:rPr>
        <w:t xml:space="preserve"> functions</w:t>
      </w:r>
      <w:r>
        <w:rPr>
          <w:lang w:eastAsia="zh-CN"/>
        </w:rPr>
        <w:t xml:space="preserve"> at the IOPS MC system and UEs to support MC services in the IOPS mode of operation during a backhaul failure</w:t>
      </w:r>
      <w:r>
        <w:t xml:space="preserve">. </w:t>
      </w:r>
      <w:r w:rsidRPr="00074B4F">
        <w:t xml:space="preserve">The IOPS MC system provides </w:t>
      </w:r>
      <w:r>
        <w:t xml:space="preserve">MC services </w:t>
      </w:r>
      <w:r w:rsidRPr="00074B4F">
        <w:t xml:space="preserve">support </w:t>
      </w:r>
      <w:r>
        <w:t>to the MC service UE via a single PLMN dedicated to the IOPS mode of operation.</w:t>
      </w:r>
    </w:p>
    <w:p w14:paraId="5CA5E7AF" w14:textId="77777777" w:rsidR="009A16B6" w:rsidRDefault="009A16B6" w:rsidP="009A16B6">
      <w:r>
        <w:t xml:space="preserve">The architectural model to support MC services in the IOPS mode of operation consists of </w:t>
      </w:r>
      <w:r w:rsidRPr="00D855ED">
        <w:t>a signal</w:t>
      </w:r>
      <w:r>
        <w:t>l</w:t>
      </w:r>
      <w:r w:rsidRPr="00D855ED">
        <w:t>ing control plane and an application plane. The signal</w:t>
      </w:r>
      <w:r>
        <w:t>l</w:t>
      </w:r>
      <w:r w:rsidRPr="00D855ED">
        <w:t>ing control plane provides the necessary signal</w:t>
      </w:r>
      <w:r>
        <w:t>l</w:t>
      </w:r>
      <w:r w:rsidRPr="00D855ED">
        <w:t xml:space="preserve">ing support for the </w:t>
      </w:r>
      <w:r>
        <w:t xml:space="preserve">related IOPS application layer transactions, e.g. the </w:t>
      </w:r>
      <w:r w:rsidRPr="00D855ED">
        <w:t xml:space="preserve">registration </w:t>
      </w:r>
      <w:r>
        <w:t xml:space="preserve">and discovery </w:t>
      </w:r>
      <w:r w:rsidRPr="00D855ED">
        <w:t xml:space="preserve">of </w:t>
      </w:r>
      <w:r>
        <w:t>UEs on the IOPS MC system</w:t>
      </w:r>
      <w:r w:rsidRPr="00D855ED">
        <w:t xml:space="preserve">. </w:t>
      </w:r>
      <w:r>
        <w:t>T</w:t>
      </w:r>
      <w:r w:rsidRPr="00D855ED">
        <w:t xml:space="preserve">he IOPS application plane </w:t>
      </w:r>
      <w:r>
        <w:t xml:space="preserve">provides the necessary </w:t>
      </w:r>
      <w:r w:rsidRPr="00D855ED">
        <w:t>support</w:t>
      </w:r>
      <w:r>
        <w:t xml:space="preserve"> for the transport of the IOPS operation related application data </w:t>
      </w:r>
      <w:r w:rsidRPr="00D855ED">
        <w:t xml:space="preserve">as well as the IP packets </w:t>
      </w:r>
      <w:r>
        <w:t>containing</w:t>
      </w:r>
      <w:r w:rsidRPr="00D855ED">
        <w:t xml:space="preserve"> the </w:t>
      </w:r>
      <w:r>
        <w:t>MC service</w:t>
      </w:r>
      <w:r w:rsidRPr="00D855ED">
        <w:t xml:space="preserve"> application data to be </w:t>
      </w:r>
      <w:r>
        <w:t>distributed</w:t>
      </w:r>
      <w:r w:rsidRPr="00D855ED">
        <w:t xml:space="preserve"> </w:t>
      </w:r>
      <w:r>
        <w:t>via</w:t>
      </w:r>
      <w:r w:rsidRPr="00D855ED">
        <w:t xml:space="preserve"> the IOPS MC system.</w:t>
      </w:r>
      <w:r>
        <w:t xml:space="preserve"> </w:t>
      </w:r>
    </w:p>
    <w:p w14:paraId="63B5FAE4" w14:textId="77777777" w:rsidR="009A16B6" w:rsidRPr="00515744" w:rsidRDefault="009A16B6" w:rsidP="009A16B6">
      <w:r w:rsidRPr="000034DB">
        <w:t xml:space="preserve">The </w:t>
      </w:r>
      <w:r>
        <w:t xml:space="preserve">MC service </w:t>
      </w:r>
      <w:r w:rsidRPr="000034DB">
        <w:t xml:space="preserve">application data includes all signalling control data and application data (control and media) </w:t>
      </w:r>
      <w:r>
        <w:t xml:space="preserve">required </w:t>
      </w:r>
      <w:r w:rsidRPr="00F72071">
        <w:t>to provide MC services between MC service clients. The IP related transmissions are established over the IOPS MC</w:t>
      </w:r>
      <w:r>
        <w:t xml:space="preserve"> system via IP unicast and multicast transmissions.</w:t>
      </w:r>
    </w:p>
    <w:p w14:paraId="5766E042" w14:textId="77777777" w:rsidR="009A16B6" w:rsidRPr="003E5F68" w:rsidRDefault="009A16B6" w:rsidP="009A16B6">
      <w:pPr>
        <w:pStyle w:val="Heading2"/>
      </w:pPr>
      <w:bookmarkStart w:id="191" w:name="_Toc433209637"/>
      <w:bookmarkStart w:id="192" w:name="_Toc453260147"/>
      <w:bookmarkStart w:id="193" w:name="_Toc453261034"/>
      <w:bookmarkStart w:id="194" w:name="_Toc453279771"/>
      <w:bookmarkStart w:id="195" w:name="_Toc459375109"/>
      <w:bookmarkStart w:id="196" w:name="_Toc468105347"/>
      <w:bookmarkStart w:id="197" w:name="_Toc468110442"/>
      <w:bookmarkStart w:id="198" w:name="_Toc11449247"/>
      <w:bookmarkStart w:id="199" w:name="_Toc200195449"/>
      <w:r w:rsidRPr="003E5F68">
        <w:t>9.</w:t>
      </w:r>
      <w:r>
        <w:t>2</w:t>
      </w:r>
      <w:r w:rsidRPr="003E5F68">
        <w:tab/>
      </w:r>
      <w:r>
        <w:t>IOPS</w:t>
      </w:r>
      <w:r w:rsidRPr="003E5F68">
        <w:t xml:space="preserve"> architectural model diagram</w:t>
      </w:r>
      <w:bookmarkEnd w:id="191"/>
      <w:bookmarkEnd w:id="192"/>
      <w:bookmarkEnd w:id="193"/>
      <w:bookmarkEnd w:id="194"/>
      <w:bookmarkEnd w:id="195"/>
      <w:bookmarkEnd w:id="196"/>
      <w:bookmarkEnd w:id="197"/>
      <w:bookmarkEnd w:id="198"/>
      <w:bookmarkEnd w:id="199"/>
    </w:p>
    <w:p w14:paraId="20B61F3E" w14:textId="77777777" w:rsidR="009A16B6" w:rsidRDefault="009A16B6" w:rsidP="009A16B6">
      <w:r w:rsidRPr="003E5F68">
        <w:t>Figure 9.</w:t>
      </w:r>
      <w:r>
        <w:t>2-1</w:t>
      </w:r>
      <w:r w:rsidRPr="003E5F68">
        <w:t xml:space="preserve"> </w:t>
      </w:r>
      <w:r>
        <w:t>shows</w:t>
      </w:r>
      <w:r w:rsidRPr="003E5F68">
        <w:t xml:space="preserve"> the </w:t>
      </w:r>
      <w:r>
        <w:t>IOPS</w:t>
      </w:r>
      <w:r w:rsidRPr="003E5F68">
        <w:t xml:space="preserve"> architectural model for </w:t>
      </w:r>
      <w:r>
        <w:t>the IOPS</w:t>
      </w:r>
      <w:r w:rsidRPr="003E5F68">
        <w:t xml:space="preserve"> </w:t>
      </w:r>
      <w:r>
        <w:rPr>
          <w:rFonts w:hint="eastAsia"/>
          <w:lang w:eastAsia="zh-CN"/>
        </w:rPr>
        <w:t>MC</w:t>
      </w:r>
      <w:r w:rsidRPr="003E5F68">
        <w:t xml:space="preserve"> system solution</w:t>
      </w:r>
      <w:r>
        <w:t xml:space="preserve"> in case of a backhaul failure.</w:t>
      </w:r>
    </w:p>
    <w:p w14:paraId="05D94A25" w14:textId="49ACA3F4" w:rsidR="009A16B6" w:rsidRDefault="009D152A" w:rsidP="009A16B6">
      <w:pPr>
        <w:pStyle w:val="TH"/>
      </w:pPr>
      <w:r w:rsidRPr="007A7A0A">
        <w:rPr>
          <w:rFonts w:eastAsia="DengXian"/>
          <w:lang w:eastAsia="en-GB"/>
        </w:rPr>
        <w:object w:dxaOrig="5766" w:dyaOrig="4056" w14:anchorId="68BD9A54">
          <v:shape id="_x0000_i1031" type="#_x0000_t75" style="width:288.65pt;height:203.5pt" o:ole="">
            <v:imagedata r:id="rId21" o:title=""/>
          </v:shape>
          <o:OLEObject Type="Embed" ProgID="Visio.Drawing.15" ShapeID="_x0000_i1031" DrawAspect="Content" ObjectID="_1810808182" r:id="rId22"/>
        </w:object>
      </w:r>
    </w:p>
    <w:p w14:paraId="7BFE1EE4" w14:textId="4FCD950B" w:rsidR="009A16B6" w:rsidRDefault="009A16B6" w:rsidP="009A16B6">
      <w:pPr>
        <w:pStyle w:val="TF"/>
        <w:rPr>
          <w:rFonts w:eastAsia="SimSun"/>
        </w:rPr>
      </w:pPr>
      <w:r w:rsidRPr="00074B4F">
        <w:rPr>
          <w:rFonts w:eastAsia="SimSun"/>
        </w:rPr>
        <w:t xml:space="preserve">Figure </w:t>
      </w:r>
      <w:r>
        <w:rPr>
          <w:rFonts w:eastAsia="SimSun"/>
        </w:rPr>
        <w:t>9.2-1</w:t>
      </w:r>
      <w:r w:rsidR="009D152A">
        <w:rPr>
          <w:rFonts w:eastAsia="SimSun"/>
        </w:rPr>
        <w:t>:</w:t>
      </w:r>
      <w:r>
        <w:rPr>
          <w:rFonts w:eastAsia="SimSun"/>
        </w:rPr>
        <w:t xml:space="preserve"> Architectural model in the IOPS mode of operation</w:t>
      </w:r>
    </w:p>
    <w:p w14:paraId="5EF40C88" w14:textId="77777777" w:rsidR="009A16B6" w:rsidRPr="003E5F68" w:rsidRDefault="009A16B6" w:rsidP="009A16B6">
      <w:pPr>
        <w:pStyle w:val="Heading3"/>
      </w:pPr>
      <w:bookmarkStart w:id="200" w:name="_Toc424654436"/>
      <w:bookmarkStart w:id="201" w:name="_Toc428365025"/>
      <w:bookmarkStart w:id="202" w:name="_Toc433209638"/>
      <w:bookmarkStart w:id="203" w:name="_Toc453260148"/>
      <w:bookmarkStart w:id="204" w:name="_Toc453261035"/>
      <w:bookmarkStart w:id="205" w:name="_Toc453279772"/>
      <w:bookmarkStart w:id="206" w:name="_Toc459375110"/>
      <w:bookmarkStart w:id="207" w:name="_Toc468105348"/>
      <w:bookmarkStart w:id="208" w:name="_Toc468110443"/>
      <w:bookmarkStart w:id="209" w:name="_Toc11449248"/>
      <w:bookmarkStart w:id="210" w:name="_Toc200195450"/>
      <w:r w:rsidRPr="003E5F68">
        <w:t>9.</w:t>
      </w:r>
      <w:r>
        <w:t>2.1</w:t>
      </w:r>
      <w:r w:rsidRPr="003E5F68">
        <w:tab/>
      </w:r>
      <w:r>
        <w:t>IOPS a</w:t>
      </w:r>
      <w:r w:rsidRPr="003E5F68">
        <w:t xml:space="preserve">pplication services </w:t>
      </w:r>
      <w:r>
        <w:t xml:space="preserve">support </w:t>
      </w:r>
      <w:r w:rsidRPr="003E5F68">
        <w:t>layer</w:t>
      </w:r>
      <w:bookmarkEnd w:id="200"/>
      <w:bookmarkEnd w:id="201"/>
      <w:bookmarkEnd w:id="202"/>
      <w:bookmarkEnd w:id="203"/>
      <w:bookmarkEnd w:id="204"/>
      <w:bookmarkEnd w:id="205"/>
      <w:bookmarkEnd w:id="206"/>
      <w:bookmarkEnd w:id="207"/>
      <w:bookmarkEnd w:id="208"/>
      <w:bookmarkEnd w:id="209"/>
      <w:bookmarkEnd w:id="210"/>
    </w:p>
    <w:p w14:paraId="5391B969" w14:textId="77777777" w:rsidR="009A16B6" w:rsidRPr="003E5F68" w:rsidRDefault="009A16B6" w:rsidP="009A16B6">
      <w:r>
        <w:t xml:space="preserve">The IOPS MC system </w:t>
      </w:r>
      <w:r w:rsidRPr="003E5F68">
        <w:t>is composed of the following functional entities</w:t>
      </w:r>
      <w:r>
        <w:t xml:space="preserve"> for the support of MC services in the IOPS mode of operation</w:t>
      </w:r>
      <w:r w:rsidRPr="003E5F68">
        <w:t>:</w:t>
      </w:r>
    </w:p>
    <w:p w14:paraId="1882E297" w14:textId="77777777" w:rsidR="009A16B6" w:rsidRPr="003E5F68" w:rsidRDefault="009A16B6" w:rsidP="009A16B6">
      <w:pPr>
        <w:pStyle w:val="B1"/>
      </w:pPr>
      <w:r w:rsidRPr="003E5F68">
        <w:t>-</w:t>
      </w:r>
      <w:r w:rsidRPr="003E5F68">
        <w:tab/>
      </w:r>
      <w:r>
        <w:t>an IOPS MC connectivity function as described in clause 7.4.1.3, an IOPS distribution function as described in clause 7.4.1.4 and a signalling application server as described in clause 7.4.2.2.</w:t>
      </w:r>
    </w:p>
    <w:p w14:paraId="703B6E7A" w14:textId="7F1AB1F6" w:rsidR="009A16B6" w:rsidRPr="003E5F68" w:rsidRDefault="009A16B6" w:rsidP="009A16B6">
      <w:pPr>
        <w:pStyle w:val="Heading3"/>
      </w:pPr>
      <w:bookmarkStart w:id="211" w:name="_Toc200195451"/>
      <w:r w:rsidRPr="003E5F68">
        <w:t>9.</w:t>
      </w:r>
      <w:r>
        <w:t>2.2</w:t>
      </w:r>
      <w:r w:rsidRPr="003E5F68">
        <w:tab/>
      </w:r>
      <w:r>
        <w:t xml:space="preserve">IOPS </w:t>
      </w:r>
      <w:r w:rsidR="009D152A">
        <w:t>3GPP system</w:t>
      </w:r>
      <w:bookmarkEnd w:id="211"/>
    </w:p>
    <w:p w14:paraId="0E7F57C7" w14:textId="77777777" w:rsidR="009D152A" w:rsidRPr="007A7A0A" w:rsidRDefault="009D152A" w:rsidP="009D152A">
      <w:pPr>
        <w:overflowPunct w:val="0"/>
        <w:autoSpaceDE w:val="0"/>
        <w:autoSpaceDN w:val="0"/>
        <w:adjustRightInd w:val="0"/>
        <w:rPr>
          <w:rFonts w:eastAsia="DengXian"/>
          <w:lang w:eastAsia="en-GB"/>
        </w:rPr>
      </w:pPr>
      <w:r w:rsidRPr="007A7A0A">
        <w:rPr>
          <w:rFonts w:eastAsia="DengXian"/>
          <w:lang w:eastAsia="en-GB"/>
        </w:rPr>
        <w:t>A IOPS 3GPP system can comprise either:</w:t>
      </w:r>
    </w:p>
    <w:p w14:paraId="465738F8" w14:textId="77777777" w:rsidR="009D152A" w:rsidRPr="007A7A0A" w:rsidRDefault="009D152A" w:rsidP="008E00F8">
      <w:pPr>
        <w:pStyle w:val="B1"/>
        <w:rPr>
          <w:rFonts w:eastAsia="DengXian"/>
          <w:lang w:eastAsia="en-GB"/>
        </w:rPr>
      </w:pPr>
      <w:r w:rsidRPr="007A7A0A">
        <w:rPr>
          <w:rFonts w:eastAsia="DengXian"/>
          <w:lang w:eastAsia="en-GB"/>
        </w:rPr>
        <w:t>-</w:t>
      </w:r>
      <w:r w:rsidRPr="007A7A0A">
        <w:rPr>
          <w:rFonts w:eastAsia="DengXian"/>
          <w:lang w:eastAsia="en-GB"/>
        </w:rPr>
        <w:tab/>
        <w:t xml:space="preserve">a local core network and a single isolated IOPS-capable </w:t>
      </w:r>
      <w:r w:rsidRPr="007A7A0A">
        <w:rPr>
          <w:rFonts w:eastAsia="DengXian" w:hint="eastAsia"/>
          <w:noProof/>
          <w:lang w:eastAsia="zh-CN"/>
        </w:rPr>
        <w:t>base</w:t>
      </w:r>
      <w:r w:rsidRPr="007A7A0A">
        <w:rPr>
          <w:rFonts w:eastAsia="DengXian"/>
          <w:noProof/>
          <w:lang w:eastAsia="en-GB"/>
        </w:rPr>
        <w:t xml:space="preserve"> station</w:t>
      </w:r>
      <w:r w:rsidRPr="007A7A0A">
        <w:rPr>
          <w:rFonts w:eastAsia="DengXian"/>
          <w:lang w:eastAsia="en-GB"/>
        </w:rPr>
        <w:t>, which may be co-located or have connectivity to the local core network; or</w:t>
      </w:r>
    </w:p>
    <w:p w14:paraId="1B316D78" w14:textId="77777777" w:rsidR="009D152A" w:rsidRPr="007A7A0A" w:rsidRDefault="009D152A" w:rsidP="008E00F8">
      <w:pPr>
        <w:pStyle w:val="B1"/>
        <w:rPr>
          <w:rFonts w:eastAsia="DengXian"/>
          <w:lang w:eastAsia="en-GB"/>
        </w:rPr>
      </w:pPr>
      <w:r w:rsidRPr="007A7A0A">
        <w:rPr>
          <w:rFonts w:eastAsia="DengXian"/>
          <w:lang w:eastAsia="en-GB"/>
        </w:rPr>
        <w:t>-</w:t>
      </w:r>
      <w:r w:rsidRPr="007A7A0A">
        <w:rPr>
          <w:rFonts w:eastAsia="DengXian"/>
          <w:lang w:eastAsia="en-GB"/>
        </w:rPr>
        <w:tab/>
        <w:t xml:space="preserve">a local core network and two or more IOPS-capable </w:t>
      </w:r>
      <w:r w:rsidRPr="007A7A0A">
        <w:rPr>
          <w:rFonts w:eastAsia="DengXian"/>
          <w:noProof/>
          <w:lang w:eastAsia="en-GB"/>
        </w:rPr>
        <w:t>base station</w:t>
      </w:r>
      <w:r w:rsidRPr="007A7A0A">
        <w:rPr>
          <w:rFonts w:eastAsia="DengXian"/>
          <w:lang w:eastAsia="en-GB"/>
        </w:rPr>
        <w:t>, which have connectivity to a single local core network.</w:t>
      </w:r>
    </w:p>
    <w:p w14:paraId="5241533C" w14:textId="77777777" w:rsidR="009D152A" w:rsidRPr="007A7A0A" w:rsidRDefault="009D152A" w:rsidP="008E00F8">
      <w:pPr>
        <w:pStyle w:val="NO"/>
        <w:rPr>
          <w:rFonts w:eastAsia="DengXian"/>
          <w:lang w:eastAsia="en-GB"/>
        </w:rPr>
      </w:pPr>
      <w:r w:rsidRPr="007A7A0A">
        <w:rPr>
          <w:rFonts w:eastAsia="DengXian"/>
          <w:lang w:eastAsia="en-GB"/>
        </w:rPr>
        <w:t>NOTE:</w:t>
      </w:r>
      <w:r w:rsidRPr="007A7A0A">
        <w:rPr>
          <w:rFonts w:eastAsia="DengXian"/>
          <w:lang w:eastAsia="en-GB"/>
        </w:rPr>
        <w:tab/>
        <w:t>For 4G IOPS, the implementation and deployment guidelines using a Local EPC approach is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w:t>
      </w:r>
    </w:p>
    <w:p w14:paraId="330A444B" w14:textId="713D258B" w:rsidR="009A16B6" w:rsidRDefault="009A16B6" w:rsidP="009A16B6">
      <w:r>
        <w:t xml:space="preserve">The IOPS </w:t>
      </w:r>
      <w:r w:rsidR="009D152A" w:rsidRPr="007A7A0A">
        <w:rPr>
          <w:rFonts w:eastAsia="DengXian"/>
          <w:lang w:eastAsia="en-GB"/>
        </w:rPr>
        <w:t>3GPP system</w:t>
      </w:r>
      <w:r w:rsidR="009D152A">
        <w:t xml:space="preserve"> </w:t>
      </w:r>
      <w:r>
        <w:t xml:space="preserve">provides </w:t>
      </w:r>
      <w:r w:rsidRPr="007F3A14">
        <w:t>point-to-point and</w:t>
      </w:r>
      <w:r w:rsidR="009D152A">
        <w:t>/or</w:t>
      </w:r>
      <w:r w:rsidRPr="007F3A14">
        <w:t xml:space="preserve"> point-to-multipoint </w:t>
      </w:r>
      <w:r w:rsidR="009D152A" w:rsidRPr="007A7A0A">
        <w:rPr>
          <w:rFonts w:eastAsia="DengXian"/>
          <w:lang w:eastAsia="en-GB"/>
        </w:rPr>
        <w:t xml:space="preserve">transmission </w:t>
      </w:r>
      <w:r w:rsidRPr="007F3A14">
        <w:t>services with QoS</w:t>
      </w:r>
      <w:r>
        <w:t xml:space="preserve"> in the IOPS mode of operation, </w:t>
      </w:r>
      <w:r w:rsidR="009D152A" w:rsidRPr="009D152A">
        <w:t xml:space="preserve">e.g., </w:t>
      </w:r>
      <w:r>
        <w:t xml:space="preserve">as described in </w:t>
      </w:r>
      <w:r w:rsidRPr="007F3A14">
        <w:t>3GPP</w:t>
      </w:r>
      <w:r>
        <w:rPr>
          <w:lang w:eastAsia="zh-CN"/>
        </w:rPr>
        <w:t> </w:t>
      </w:r>
      <w:r w:rsidRPr="007F3A14">
        <w:t>TS</w:t>
      </w:r>
      <w:r>
        <w:rPr>
          <w:lang w:eastAsia="zh-CN"/>
        </w:rPr>
        <w:t> </w:t>
      </w:r>
      <w:r w:rsidRPr="007F3A14">
        <w:t>23.401</w:t>
      </w:r>
      <w:r>
        <w:rPr>
          <w:lang w:eastAsia="zh-CN"/>
        </w:rPr>
        <w:t> </w:t>
      </w:r>
      <w:r>
        <w:t>[2]</w:t>
      </w:r>
      <w:r w:rsidR="009D152A" w:rsidRPr="009D152A">
        <w:t xml:space="preserve"> for EPS</w:t>
      </w:r>
      <w:r>
        <w:t xml:space="preserve">. </w:t>
      </w:r>
    </w:p>
    <w:p w14:paraId="2BEAC265" w14:textId="77777777" w:rsidR="009A16B6" w:rsidRPr="003E5F68" w:rsidRDefault="009A16B6" w:rsidP="009A16B6">
      <w:pPr>
        <w:pStyle w:val="Heading3"/>
      </w:pPr>
      <w:bookmarkStart w:id="212" w:name="_Toc200195452"/>
      <w:r w:rsidRPr="003E5F68">
        <w:t>9.</w:t>
      </w:r>
      <w:r>
        <w:t>2.3</w:t>
      </w:r>
      <w:r w:rsidRPr="003E5F68">
        <w:tab/>
      </w:r>
      <w:r w:rsidRPr="00F72071">
        <w:t xml:space="preserve">UE </w:t>
      </w:r>
      <w:r>
        <w:t>1</w:t>
      </w:r>
      <w:bookmarkEnd w:id="212"/>
    </w:p>
    <w:p w14:paraId="68306BAA" w14:textId="77777777" w:rsidR="009A16B6" w:rsidRPr="003E5F68" w:rsidRDefault="009A16B6" w:rsidP="009A16B6">
      <w:r>
        <w:t xml:space="preserve">The UE 1 is an MC service UE supporting the IOPS mode of operation. It supports bearer services and applications to provide MC services over the IOPS MC system. The UE 1 is composed of the following functional </w:t>
      </w:r>
      <w:r w:rsidRPr="003E5F68">
        <w:t>entities:</w:t>
      </w:r>
    </w:p>
    <w:p w14:paraId="249F43D5" w14:textId="77777777" w:rsidR="009A16B6" w:rsidRPr="003E5F68" w:rsidRDefault="009A16B6" w:rsidP="009A16B6">
      <w:pPr>
        <w:pStyle w:val="B1"/>
        <w:rPr>
          <w:lang w:eastAsia="zh-CN"/>
        </w:rPr>
      </w:pPr>
      <w:r w:rsidRPr="003E5F68">
        <w:t>-</w:t>
      </w:r>
      <w:r w:rsidRPr="003E5F68">
        <w:tab/>
        <w:t xml:space="preserve">for </w:t>
      </w:r>
      <w:r>
        <w:rPr>
          <w:rFonts w:hint="eastAsia"/>
          <w:lang w:eastAsia="zh-CN"/>
        </w:rPr>
        <w:t>MC</w:t>
      </w:r>
      <w:r w:rsidRPr="003E5F68">
        <w:t xml:space="preserve"> services</w:t>
      </w:r>
      <w:r>
        <w:t xml:space="preserve"> over the IOPS MC system</w:t>
      </w:r>
      <w:r w:rsidRPr="003E5F68">
        <w:t xml:space="preserve">, </w:t>
      </w:r>
      <w:r>
        <w:rPr>
          <w:rFonts w:hint="eastAsia"/>
          <w:lang w:eastAsia="zh-CN"/>
        </w:rPr>
        <w:t>MC service</w:t>
      </w:r>
      <w:r w:rsidRPr="003E5F68">
        <w:t xml:space="preserve"> client</w:t>
      </w:r>
      <w:r>
        <w:t>(</w:t>
      </w:r>
      <w:r>
        <w:rPr>
          <w:lang w:eastAsia="zh-CN"/>
        </w:rPr>
        <w:t>s)</w:t>
      </w:r>
      <w:r w:rsidRPr="003E5F68">
        <w:t xml:space="preserve"> as described in clause 7.4.</w:t>
      </w:r>
      <w:r>
        <w:t>1.5</w:t>
      </w:r>
      <w:r w:rsidRPr="003E5F68">
        <w:t>;</w:t>
      </w:r>
      <w:r w:rsidRPr="000243F4">
        <w:rPr>
          <w:rFonts w:hint="eastAsia"/>
          <w:lang w:eastAsia="zh-CN"/>
        </w:rPr>
        <w:t xml:space="preserve"> </w:t>
      </w:r>
    </w:p>
    <w:p w14:paraId="0CFA0B83" w14:textId="77777777" w:rsidR="009A16B6" w:rsidRPr="003E5F68" w:rsidRDefault="009A16B6" w:rsidP="009A16B6">
      <w:pPr>
        <w:pStyle w:val="B1"/>
        <w:rPr>
          <w:lang w:eastAsia="zh-CN"/>
        </w:rPr>
      </w:pPr>
      <w:r w:rsidRPr="003E5F68">
        <w:t>-</w:t>
      </w:r>
      <w:r w:rsidRPr="003E5F68">
        <w:tab/>
        <w:t xml:space="preserve">for </w:t>
      </w:r>
      <w:r>
        <w:t>IOPS application plane</w:t>
      </w:r>
      <w:r w:rsidRPr="003E5F68">
        <w:t>, a</w:t>
      </w:r>
      <w:r>
        <w:t>n IOPS</w:t>
      </w:r>
      <w:r w:rsidRPr="003E5F68">
        <w:t xml:space="preserve"> </w:t>
      </w:r>
      <w:r>
        <w:t xml:space="preserve">connectivity client </w:t>
      </w:r>
      <w:r w:rsidRPr="003E5F68">
        <w:t>as described in clause 7.4.</w:t>
      </w:r>
      <w:r>
        <w:t>1.2</w:t>
      </w:r>
      <w:r w:rsidRPr="003E5F68">
        <w:t>;</w:t>
      </w:r>
      <w:r>
        <w:t xml:space="preserve"> and</w:t>
      </w:r>
    </w:p>
    <w:p w14:paraId="6F985EDA" w14:textId="77777777" w:rsidR="009A16B6" w:rsidRDefault="009A16B6" w:rsidP="009A16B6">
      <w:pPr>
        <w:pStyle w:val="B1"/>
        <w:rPr>
          <w:rFonts w:eastAsia="SimSun"/>
        </w:rPr>
      </w:pPr>
      <w:r w:rsidRPr="003E5F68">
        <w:t>-</w:t>
      </w:r>
      <w:r w:rsidRPr="003E5F68">
        <w:tab/>
        <w:t xml:space="preserve">for </w:t>
      </w:r>
      <w:r>
        <w:t xml:space="preserve">IOPS </w:t>
      </w:r>
      <w:r w:rsidRPr="003E5F68">
        <w:t xml:space="preserve">signalling control, </w:t>
      </w:r>
      <w:r w:rsidRPr="00732D1E">
        <w:t>a signalling user agent as described in subclause 7.4.</w:t>
      </w:r>
      <w:r>
        <w:t>2.1.</w:t>
      </w:r>
    </w:p>
    <w:p w14:paraId="437BCF3A" w14:textId="77777777" w:rsidR="009A16B6" w:rsidRPr="003E5F68" w:rsidRDefault="009A16B6" w:rsidP="009A16B6">
      <w:pPr>
        <w:pStyle w:val="Heading3"/>
      </w:pPr>
      <w:bookmarkStart w:id="213" w:name="_Toc200195453"/>
      <w:r w:rsidRPr="003E5F68">
        <w:t>9.</w:t>
      </w:r>
      <w:r>
        <w:t>2.4</w:t>
      </w:r>
      <w:r w:rsidRPr="003E5F68">
        <w:tab/>
      </w:r>
      <w:r w:rsidRPr="00F72071">
        <w:t xml:space="preserve">UE </w:t>
      </w:r>
      <w:r>
        <w:t>2</w:t>
      </w:r>
      <w:bookmarkEnd w:id="213"/>
    </w:p>
    <w:p w14:paraId="7FC9ABA0" w14:textId="77777777" w:rsidR="009A16B6" w:rsidRPr="00656BA2" w:rsidRDefault="009A16B6" w:rsidP="009A16B6">
      <w:r>
        <w:t>The UE 2 represents one or more UEs with the same functionality as UE 1.</w:t>
      </w:r>
    </w:p>
    <w:p w14:paraId="76CA04DE" w14:textId="77777777" w:rsidR="009A16B6" w:rsidRPr="00656BA2" w:rsidRDefault="009A16B6" w:rsidP="009A16B6">
      <w:pPr>
        <w:pStyle w:val="Heading1"/>
      </w:pPr>
      <w:bookmarkStart w:id="214" w:name="_Toc526019530"/>
      <w:bookmarkStart w:id="215" w:name="_Toc200195454"/>
      <w:r w:rsidRPr="00656BA2">
        <w:lastRenderedPageBreak/>
        <w:t>10</w:t>
      </w:r>
      <w:r w:rsidRPr="00656BA2">
        <w:tab/>
      </w:r>
      <w:bookmarkEnd w:id="51"/>
      <w:r w:rsidRPr="00656BA2">
        <w:t>Procedures and information flows</w:t>
      </w:r>
      <w:bookmarkEnd w:id="214"/>
      <w:bookmarkEnd w:id="215"/>
    </w:p>
    <w:p w14:paraId="3F29C0A5" w14:textId="77777777" w:rsidR="009A16B6" w:rsidRPr="008428E0" w:rsidRDefault="009A16B6" w:rsidP="009A16B6">
      <w:pPr>
        <w:pStyle w:val="Heading2"/>
        <w:rPr>
          <w:rFonts w:eastAsia="SimSun"/>
        </w:rPr>
      </w:pPr>
      <w:bookmarkStart w:id="216" w:name="_Toc11744125"/>
      <w:bookmarkStart w:id="217" w:name="_Toc460616816"/>
      <w:bookmarkStart w:id="218" w:name="_Toc460615955"/>
      <w:bookmarkStart w:id="219" w:name="_Toc464463369"/>
      <w:bookmarkStart w:id="220" w:name="_Toc475064963"/>
      <w:bookmarkStart w:id="221" w:name="_Toc478400633"/>
      <w:bookmarkStart w:id="222" w:name="_Toc200195455"/>
      <w:r w:rsidRPr="009E2677">
        <w:rPr>
          <w:rFonts w:eastAsia="SimSun"/>
        </w:rPr>
        <w:t>10.</w:t>
      </w:r>
      <w:r>
        <w:rPr>
          <w:rFonts w:eastAsia="SimSun"/>
        </w:rPr>
        <w:t>1</w:t>
      </w:r>
      <w:r w:rsidRPr="008428E0">
        <w:rPr>
          <w:rFonts w:eastAsia="SimSun"/>
        </w:rPr>
        <w:tab/>
      </w:r>
      <w:r>
        <w:rPr>
          <w:rFonts w:eastAsia="SimSun"/>
        </w:rPr>
        <w:t>U</w:t>
      </w:r>
      <w:r w:rsidRPr="008428E0">
        <w:rPr>
          <w:rFonts w:eastAsia="SimSun"/>
        </w:rPr>
        <w:t xml:space="preserve">ser authentication </w:t>
      </w:r>
      <w:bookmarkEnd w:id="216"/>
      <w:bookmarkEnd w:id="217"/>
      <w:bookmarkEnd w:id="218"/>
      <w:r>
        <w:rPr>
          <w:rFonts w:eastAsia="SimSun"/>
        </w:rPr>
        <w:t>in the IOPS mode of operation</w:t>
      </w:r>
      <w:bookmarkEnd w:id="222"/>
    </w:p>
    <w:p w14:paraId="3FD0477E" w14:textId="77777777" w:rsidR="009A16B6" w:rsidRDefault="009A16B6" w:rsidP="009A16B6">
      <w:pPr>
        <w:pStyle w:val="Heading3"/>
      </w:pPr>
      <w:bookmarkStart w:id="223" w:name="_Toc11449411"/>
      <w:bookmarkStart w:id="224" w:name="_Toc200195456"/>
      <w:r>
        <w:t>10.1.1</w:t>
      </w:r>
      <w:r>
        <w:tab/>
        <w:t>General</w:t>
      </w:r>
      <w:bookmarkEnd w:id="223"/>
      <w:bookmarkEnd w:id="224"/>
    </w:p>
    <w:p w14:paraId="3453868A" w14:textId="77777777" w:rsidR="009A16B6" w:rsidRDefault="009A16B6" w:rsidP="009A16B6">
      <w:r>
        <w:t xml:space="preserve">The following clause describes a high level procedure used for the user authentication in the IOPS mode of operation. </w:t>
      </w:r>
    </w:p>
    <w:p w14:paraId="035D26D7" w14:textId="77777777" w:rsidR="009A16B6" w:rsidRDefault="009A16B6" w:rsidP="009A16B6">
      <w:pPr>
        <w:pStyle w:val="NO"/>
      </w:pPr>
      <w:r>
        <w:t>NOTE:</w:t>
      </w:r>
      <w:r>
        <w:tab/>
        <w:t>The specific user authentication required in the IOPS mode of operation needs to be specified by SA3.</w:t>
      </w:r>
    </w:p>
    <w:p w14:paraId="27A7BD41" w14:textId="77777777" w:rsidR="009A16B6" w:rsidRPr="00656BA2" w:rsidRDefault="009A16B6" w:rsidP="009A16B6">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14:paraId="69143476" w14:textId="77777777" w:rsidR="009A16B6" w:rsidRDefault="009A16B6" w:rsidP="009A16B6">
      <w:pPr>
        <w:pStyle w:val="Heading3"/>
      </w:pPr>
      <w:bookmarkStart w:id="225" w:name="_Toc200195457"/>
      <w:r>
        <w:t>10.1.2</w:t>
      </w:r>
      <w:r>
        <w:tab/>
        <w:t>Procedure</w:t>
      </w:r>
      <w:bookmarkEnd w:id="225"/>
    </w:p>
    <w:p w14:paraId="472D8881" w14:textId="77777777" w:rsidR="009A16B6" w:rsidRDefault="009A16B6" w:rsidP="009A16B6">
      <w:r w:rsidRPr="009E2677">
        <w:t xml:space="preserve">A procedure for </w:t>
      </w:r>
      <w:r>
        <w:t xml:space="preserve">the </w:t>
      </w:r>
      <w:r w:rsidRPr="009E2677">
        <w:t xml:space="preserve">user authentication </w:t>
      </w:r>
      <w:r>
        <w:t xml:space="preserve">in the IOPS mode of operation </w:t>
      </w:r>
      <w:r w:rsidRPr="009E2677">
        <w:t>is illustrated in figure</w:t>
      </w:r>
      <w:r>
        <w:t xml:space="preserve"> </w:t>
      </w:r>
      <w:r w:rsidRPr="009E2677">
        <w:t>10.</w:t>
      </w:r>
      <w:r>
        <w:t>1</w:t>
      </w:r>
      <w:r w:rsidRPr="009E2677">
        <w:t>.</w:t>
      </w:r>
      <w:r>
        <w:t>2</w:t>
      </w:r>
      <w:r w:rsidRPr="009E2677">
        <w:t>-1.</w:t>
      </w:r>
    </w:p>
    <w:p w14:paraId="38DA9D72" w14:textId="77777777" w:rsidR="009A16B6" w:rsidRDefault="009A16B6" w:rsidP="009A16B6">
      <w:pPr>
        <w:pStyle w:val="TH"/>
      </w:pPr>
      <w:r>
        <w:object w:dxaOrig="8570" w:dyaOrig="2560" w14:anchorId="1C37DA37">
          <v:shape id="_x0000_i1032" type="#_x0000_t75" style="width:323.05pt;height:96.75pt" o:ole="">
            <v:imagedata r:id="rId23" o:title=""/>
          </v:shape>
          <o:OLEObject Type="Embed" ProgID="Visio.Drawing.11" ShapeID="_x0000_i1032" DrawAspect="Content" ObjectID="_1810808183" r:id="rId24"/>
        </w:object>
      </w:r>
    </w:p>
    <w:p w14:paraId="35D6FD6D" w14:textId="77777777" w:rsidR="009A16B6" w:rsidRPr="006E2CB4" w:rsidRDefault="009A16B6" w:rsidP="009A16B6">
      <w:pPr>
        <w:pStyle w:val="TF"/>
        <w:rPr>
          <w:rFonts w:eastAsia="SimSun"/>
        </w:rPr>
      </w:pPr>
      <w:r w:rsidRPr="006E2CB4">
        <w:rPr>
          <w:rFonts w:eastAsia="SimSun"/>
        </w:rPr>
        <w:t>Figure 10.</w:t>
      </w:r>
      <w:r>
        <w:rPr>
          <w:rFonts w:eastAsia="SimSun"/>
        </w:rPr>
        <w:t>1</w:t>
      </w:r>
      <w:r w:rsidRPr="006E2CB4">
        <w:rPr>
          <w:rFonts w:eastAsia="SimSun"/>
        </w:rPr>
        <w:t>.2-1</w:t>
      </w:r>
      <w:r>
        <w:rPr>
          <w:rFonts w:eastAsia="SimSun"/>
        </w:rPr>
        <w:t xml:space="preserve"> User authentication in the IOPS mode of operation</w:t>
      </w:r>
    </w:p>
    <w:p w14:paraId="13C4FE5D" w14:textId="77777777" w:rsidR="009A16B6" w:rsidRDefault="009A16B6" w:rsidP="009A16B6">
      <w:pPr>
        <w:pStyle w:val="B1"/>
      </w:pPr>
      <w:r>
        <w:t>1.</w:t>
      </w:r>
      <w:r>
        <w:tab/>
        <w:t>T</w:t>
      </w:r>
      <w:r w:rsidRPr="00AB5FED">
        <w:t xml:space="preserve">he </w:t>
      </w:r>
      <w:r>
        <w:t>IOPS</w:t>
      </w:r>
      <w:r w:rsidRPr="00AB5FED">
        <w:t xml:space="preserve"> </w:t>
      </w:r>
      <w:r>
        <w:t xml:space="preserve">connectivity </w:t>
      </w:r>
      <w:r w:rsidRPr="00AB5FED">
        <w:t xml:space="preserve">client </w:t>
      </w:r>
      <w:r>
        <w:t>initiates</w:t>
      </w:r>
      <w:r w:rsidRPr="00AB5FED">
        <w:t xml:space="preserve"> the </w:t>
      </w:r>
      <w:r>
        <w:t xml:space="preserve">IOPS </w:t>
      </w:r>
      <w:r w:rsidRPr="00AB5FED">
        <w:t xml:space="preserve">user </w:t>
      </w:r>
      <w:r>
        <w:t>authentication</w:t>
      </w:r>
      <w:r w:rsidRPr="00AB5FED">
        <w:t xml:space="preserve"> procedure</w:t>
      </w:r>
      <w:r>
        <w:t xml:space="preserve"> with the IOPS MC connectivity function</w:t>
      </w:r>
      <w:r w:rsidRPr="003B45BA">
        <w:t>.</w:t>
      </w:r>
    </w:p>
    <w:p w14:paraId="075EFF5E" w14:textId="77777777" w:rsidR="009A16B6" w:rsidRPr="008428E0" w:rsidRDefault="009A16B6" w:rsidP="009A16B6">
      <w:pPr>
        <w:pStyle w:val="Heading2"/>
        <w:rPr>
          <w:rFonts w:eastAsia="SimSun"/>
        </w:rPr>
      </w:pPr>
      <w:bookmarkStart w:id="226" w:name="_Toc200195458"/>
      <w:r w:rsidRPr="009E2677">
        <w:rPr>
          <w:rFonts w:eastAsia="SimSun"/>
        </w:rPr>
        <w:t>10.</w:t>
      </w:r>
      <w:r>
        <w:rPr>
          <w:rFonts w:eastAsia="SimSun"/>
        </w:rPr>
        <w:t>2</w:t>
      </w:r>
      <w:r w:rsidRPr="008428E0">
        <w:rPr>
          <w:rFonts w:eastAsia="SimSun"/>
        </w:rPr>
        <w:tab/>
      </w:r>
      <w:r>
        <w:rPr>
          <w:rFonts w:eastAsia="SimSun"/>
        </w:rPr>
        <w:t>IOPS discovery (IP connectivity functionality)</w:t>
      </w:r>
      <w:bookmarkEnd w:id="226"/>
    </w:p>
    <w:p w14:paraId="62777ADC" w14:textId="77777777" w:rsidR="009A16B6" w:rsidRDefault="009A16B6" w:rsidP="009A16B6">
      <w:pPr>
        <w:pStyle w:val="Heading3"/>
      </w:pPr>
      <w:bookmarkStart w:id="227" w:name="_Toc200195459"/>
      <w:r>
        <w:t>10.2.1</w:t>
      </w:r>
      <w:r>
        <w:tab/>
        <w:t>General</w:t>
      </w:r>
      <w:bookmarkEnd w:id="227"/>
    </w:p>
    <w:p w14:paraId="1CB12F3A"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via the IOPS MC </w:t>
      </w:r>
      <w:r>
        <w:t>connectivity function</w:t>
      </w:r>
      <w:r w:rsidRPr="00B01C3B">
        <w:t>.</w:t>
      </w:r>
      <w:r>
        <w:t xml:space="preserve"> An</w:t>
      </w:r>
      <w:r w:rsidRPr="00B01C3B">
        <w:t xml:space="preserve"> IOPS MC </w:t>
      </w:r>
      <w:r>
        <w:t>connectivity function</w:t>
      </w:r>
      <w:r w:rsidRPr="00B01C3B">
        <w:t xml:space="preserve"> provides IP connectivity </w:t>
      </w:r>
      <w:r>
        <w:t xml:space="preserve">for </w:t>
      </w:r>
      <w:r w:rsidRPr="00B01C3B">
        <w:t>the communication among MC service users</w:t>
      </w:r>
      <w:r>
        <w:t xml:space="preserve"> based on an IOPS discovery procedure. </w:t>
      </w:r>
    </w:p>
    <w:p w14:paraId="546D8DB9" w14:textId="77777777" w:rsidR="009A16B6" w:rsidRDefault="009A16B6" w:rsidP="009A16B6">
      <w:r>
        <w:t>The IOPS discovery procedure enables that the IOPS MC connectivity function discovers MC service users within the coverage of the system and receives connectivity information required to establish a communication between discovered users based on the IP connectivity functionality.</w:t>
      </w:r>
    </w:p>
    <w:p w14:paraId="09E2E141" w14:textId="77777777" w:rsidR="009A16B6" w:rsidRDefault="009A16B6" w:rsidP="009A16B6">
      <w:r>
        <w:t xml:space="preserve">The following </w:t>
      </w:r>
      <w:r w:rsidRPr="00E42E13">
        <w:t xml:space="preserve">clauses specify the </w:t>
      </w:r>
      <w:r>
        <w:t>IOPS discovery procedure</w:t>
      </w:r>
      <w:r w:rsidRPr="00E42E13">
        <w:t xml:space="preserve"> </w:t>
      </w:r>
      <w:r>
        <w:t xml:space="preserve">and </w:t>
      </w:r>
      <w:r w:rsidRPr="00E42E13">
        <w:t>information flows</w:t>
      </w:r>
      <w:r>
        <w:t xml:space="preserve"> for the IP connectivity functionality in the IOPS mode of operation.</w:t>
      </w:r>
    </w:p>
    <w:p w14:paraId="5FE8356E" w14:textId="77777777" w:rsidR="009A16B6" w:rsidRDefault="009A16B6" w:rsidP="009A16B6">
      <w:pPr>
        <w:pStyle w:val="Heading3"/>
      </w:pPr>
      <w:bookmarkStart w:id="228" w:name="_Toc200195460"/>
      <w:r>
        <w:t>10.2.2</w:t>
      </w:r>
      <w:r>
        <w:tab/>
        <w:t>Information flows</w:t>
      </w:r>
      <w:bookmarkEnd w:id="228"/>
    </w:p>
    <w:p w14:paraId="6A56AD5A" w14:textId="77777777" w:rsidR="009A16B6" w:rsidRDefault="009A16B6" w:rsidP="009A16B6">
      <w:pPr>
        <w:pStyle w:val="Heading4"/>
      </w:pPr>
      <w:bookmarkStart w:id="229" w:name="_Toc200195461"/>
      <w:r>
        <w:t>10.2.</w:t>
      </w:r>
      <w:r w:rsidRPr="00E563CF">
        <w:t>2.1</w:t>
      </w:r>
      <w:r>
        <w:tab/>
        <w:t>IP connectivity request</w:t>
      </w:r>
      <w:bookmarkEnd w:id="229"/>
    </w:p>
    <w:p w14:paraId="1A454138" w14:textId="77777777" w:rsidR="009A16B6" w:rsidRPr="003E5F68" w:rsidRDefault="009A16B6" w:rsidP="009A16B6">
      <w:r w:rsidRPr="003E5F68">
        <w:t>Table </w:t>
      </w:r>
      <w:r>
        <w:t>10.2.</w:t>
      </w:r>
      <w:r w:rsidRPr="003E5F68">
        <w:rPr>
          <w:lang w:eastAsia="zh-CN"/>
        </w:rPr>
        <w:t>2.1-1</w:t>
      </w:r>
      <w:r w:rsidRPr="003E5F68">
        <w:t xml:space="preserve"> describes the information flow </w:t>
      </w:r>
      <w:r>
        <w:t>for the IP connectivity</w:t>
      </w:r>
      <w:r w:rsidRPr="003E5F68">
        <w:t xml:space="preserve"> request from the </w:t>
      </w:r>
      <w:r>
        <w:t xml:space="preserve">IOPS connectivity </w:t>
      </w:r>
      <w:r w:rsidRPr="003E5F68">
        <w:t xml:space="preserve">client to the </w:t>
      </w:r>
      <w:r>
        <w:t>IOPS MC connectivity function</w:t>
      </w:r>
      <w:r w:rsidRPr="003E5F68">
        <w:t>.</w:t>
      </w:r>
    </w:p>
    <w:p w14:paraId="6DE3CDEB" w14:textId="77777777" w:rsidR="009A16B6" w:rsidRPr="003E5F68" w:rsidRDefault="009A16B6" w:rsidP="009A16B6">
      <w:pPr>
        <w:pStyle w:val="TH"/>
        <w:rPr>
          <w:lang w:val="en-US"/>
        </w:rPr>
      </w:pPr>
      <w:r w:rsidRPr="003E5F68">
        <w:lastRenderedPageBreak/>
        <w:t>Table </w:t>
      </w:r>
      <w:r>
        <w:t>10.2.</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2FBAAA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75FA2A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AEF2135"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9A781" w14:textId="77777777" w:rsidR="009A16B6" w:rsidRPr="003E5F68" w:rsidRDefault="009A16B6" w:rsidP="003F7390">
            <w:pPr>
              <w:pStyle w:val="TAH"/>
            </w:pPr>
            <w:r w:rsidRPr="003E5F68">
              <w:t>Description</w:t>
            </w:r>
          </w:p>
        </w:tc>
      </w:tr>
      <w:tr w:rsidR="009A16B6" w:rsidRPr="003E5F68" w14:paraId="527822E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BCE714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9DC9BD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45CC8" w14:textId="77777777" w:rsidR="009A16B6" w:rsidRPr="00352049" w:rsidRDefault="009A16B6" w:rsidP="003F7390">
            <w:pPr>
              <w:pStyle w:val="TAL"/>
            </w:pPr>
            <w:r>
              <w:t>The IOPS MC service ID of the user requesting support of the IP connectivity functionality</w:t>
            </w:r>
          </w:p>
        </w:tc>
      </w:tr>
    </w:tbl>
    <w:p w14:paraId="65E08F66" w14:textId="77777777" w:rsidR="009A16B6" w:rsidRDefault="009A16B6" w:rsidP="009A16B6"/>
    <w:p w14:paraId="72EA29D2" w14:textId="77777777" w:rsidR="009A16B6" w:rsidRDefault="009A16B6" w:rsidP="009A16B6">
      <w:pPr>
        <w:pStyle w:val="Heading4"/>
      </w:pPr>
      <w:bookmarkStart w:id="230" w:name="_Toc200195462"/>
      <w:r>
        <w:t>10.2.</w:t>
      </w:r>
      <w:r w:rsidRPr="00E563CF">
        <w:t>2.</w:t>
      </w:r>
      <w:r>
        <w:t>2</w:t>
      </w:r>
      <w:r>
        <w:tab/>
        <w:t>IP connectivity response</w:t>
      </w:r>
      <w:bookmarkEnd w:id="230"/>
    </w:p>
    <w:p w14:paraId="1C536177" w14:textId="77777777" w:rsidR="009A16B6" w:rsidRPr="003E5F68" w:rsidRDefault="009A16B6" w:rsidP="009A16B6">
      <w:r w:rsidRPr="003E5F68">
        <w:t>Table </w:t>
      </w:r>
      <w:r>
        <w:t>10.2.</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45CED597"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5601E4B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4E7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A7F19CF"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DEB1F" w14:textId="77777777" w:rsidR="009A16B6" w:rsidRPr="003E5F68" w:rsidRDefault="009A16B6" w:rsidP="003F7390">
            <w:pPr>
              <w:pStyle w:val="TAH"/>
            </w:pPr>
            <w:r w:rsidRPr="003E5F68">
              <w:t>Description</w:t>
            </w:r>
          </w:p>
        </w:tc>
      </w:tr>
      <w:tr w:rsidR="009A16B6" w:rsidRPr="003E5F68" w14:paraId="1FC120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1AF51BD"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DDF87A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73F3" w14:textId="77777777" w:rsidR="009A16B6" w:rsidRPr="00352049" w:rsidRDefault="009A16B6" w:rsidP="003F7390">
            <w:pPr>
              <w:pStyle w:val="TAL"/>
            </w:pPr>
            <w:r>
              <w:t>The IOPS MC service ID of the user requesting support of the IP connectivity functionality</w:t>
            </w:r>
          </w:p>
        </w:tc>
      </w:tr>
      <w:tr w:rsidR="009A16B6" w:rsidRPr="003E5F68" w14:paraId="559660F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F04AAD7" w14:textId="77777777" w:rsidR="009A16B6" w:rsidRDefault="009A16B6" w:rsidP="003F7390">
            <w:pPr>
              <w:pStyle w:val="TAL"/>
            </w:pPr>
            <w:r>
              <w:t>IP connectivity support</w:t>
            </w:r>
          </w:p>
        </w:tc>
        <w:tc>
          <w:tcPr>
            <w:tcW w:w="1440" w:type="dxa"/>
            <w:tcBorders>
              <w:top w:val="single" w:sz="4" w:space="0" w:color="000000"/>
              <w:left w:val="single" w:sz="4" w:space="0" w:color="000000"/>
              <w:bottom w:val="single" w:sz="4" w:space="0" w:color="000000"/>
            </w:tcBorders>
            <w:shd w:val="clear" w:color="auto" w:fill="auto"/>
          </w:tcPr>
          <w:p w14:paraId="011AE662"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4DCC7" w14:textId="77777777" w:rsidR="009A16B6" w:rsidRDefault="009A16B6" w:rsidP="003F7390">
            <w:pPr>
              <w:pStyle w:val="TAL"/>
            </w:pPr>
            <w:r>
              <w:t>It indicates if the IP connectivity functionality is supported or not for the user</w:t>
            </w:r>
          </w:p>
        </w:tc>
      </w:tr>
    </w:tbl>
    <w:p w14:paraId="05138CB6" w14:textId="77777777" w:rsidR="009A16B6" w:rsidRDefault="009A16B6" w:rsidP="009A16B6"/>
    <w:p w14:paraId="5A09D18C" w14:textId="77777777" w:rsidR="009A16B6" w:rsidRDefault="009A16B6" w:rsidP="009A16B6">
      <w:pPr>
        <w:pStyle w:val="Heading4"/>
      </w:pPr>
      <w:bookmarkStart w:id="231" w:name="_Toc200195463"/>
      <w:r>
        <w:t>10.2.</w:t>
      </w:r>
      <w:r w:rsidRPr="00E563CF">
        <w:t>2.</w:t>
      </w:r>
      <w:r>
        <w:t>3</w:t>
      </w:r>
      <w:r>
        <w:tab/>
        <w:t>IOPS discovery request</w:t>
      </w:r>
      <w:bookmarkEnd w:id="231"/>
    </w:p>
    <w:p w14:paraId="45B8C0E0" w14:textId="77777777" w:rsidR="009A16B6" w:rsidRPr="003E5F68" w:rsidRDefault="009A16B6" w:rsidP="009A16B6">
      <w:r w:rsidRPr="003E5F68">
        <w:t>Table </w:t>
      </w:r>
      <w:r>
        <w:t>10.2.</w:t>
      </w:r>
      <w:r w:rsidRPr="003E5F68">
        <w:rPr>
          <w:lang w:eastAsia="zh-CN"/>
        </w:rPr>
        <w:t>2.</w:t>
      </w:r>
      <w:r>
        <w:rPr>
          <w:lang w:eastAsia="zh-CN"/>
        </w:rPr>
        <w:t>3</w:t>
      </w:r>
      <w:r w:rsidRPr="003E5F68">
        <w:rPr>
          <w:lang w:eastAsia="zh-CN"/>
        </w:rPr>
        <w:t>-1</w:t>
      </w:r>
      <w:r w:rsidRPr="003E5F68">
        <w:t xml:space="preserve"> describes the information flow </w:t>
      </w:r>
      <w:r>
        <w:t>for the IOPS discovery</w:t>
      </w:r>
      <w:r w:rsidRPr="003E5F68">
        <w:t xml:space="preserve"> request from the </w:t>
      </w:r>
      <w:r>
        <w:t xml:space="preserve">IOPS connectivity </w:t>
      </w:r>
      <w:r w:rsidRPr="003E5F68">
        <w:t xml:space="preserve">client to the </w:t>
      </w:r>
      <w:r>
        <w:t>IOPS MC connectivity function</w:t>
      </w:r>
      <w:r w:rsidRPr="003E5F68">
        <w:t>.</w:t>
      </w:r>
    </w:p>
    <w:p w14:paraId="5BCC231F"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3</w:t>
      </w:r>
      <w:r w:rsidRPr="003E5F68">
        <w:t xml:space="preserve">-1: </w:t>
      </w:r>
      <w:r>
        <w:rPr>
          <w:lang w:val="en-US"/>
        </w:rPr>
        <w:t xml:space="preserve">IOPS discovery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5EBDB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16C3C9F"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05E69D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35C6" w14:textId="77777777" w:rsidR="009A16B6" w:rsidRPr="003E5F68" w:rsidRDefault="009A16B6" w:rsidP="003F7390">
            <w:pPr>
              <w:pStyle w:val="TAH"/>
            </w:pPr>
            <w:r w:rsidRPr="003E5F68">
              <w:t>Description</w:t>
            </w:r>
          </w:p>
        </w:tc>
      </w:tr>
      <w:tr w:rsidR="009A16B6" w:rsidRPr="003E5F68" w14:paraId="5922B8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5A211B" w14:textId="77777777" w:rsidR="009A16B6" w:rsidRDefault="009A16B6" w:rsidP="003F7390">
            <w:pPr>
              <w:pStyle w:val="TAL"/>
            </w:pPr>
            <w:r>
              <w:t xml:space="preserve">IOPS </w:t>
            </w:r>
            <w:r w:rsidRPr="00780346">
              <w:t>MC service ID</w:t>
            </w:r>
          </w:p>
        </w:tc>
        <w:tc>
          <w:tcPr>
            <w:tcW w:w="1440" w:type="dxa"/>
            <w:tcBorders>
              <w:top w:val="single" w:sz="4" w:space="0" w:color="000000"/>
              <w:left w:val="single" w:sz="4" w:space="0" w:color="000000"/>
              <w:bottom w:val="single" w:sz="4" w:space="0" w:color="000000"/>
            </w:tcBorders>
            <w:shd w:val="clear" w:color="auto" w:fill="auto"/>
          </w:tcPr>
          <w:p w14:paraId="60B4BFC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F281E" w14:textId="77777777" w:rsidR="009A16B6" w:rsidRDefault="009A16B6" w:rsidP="003F7390">
            <w:pPr>
              <w:pStyle w:val="TAL"/>
            </w:pPr>
            <w:r>
              <w:t>The</w:t>
            </w:r>
            <w:r w:rsidRPr="00780346">
              <w:t xml:space="preserve"> </w:t>
            </w:r>
            <w:r>
              <w:t xml:space="preserve">IOPS </w:t>
            </w:r>
            <w:r w:rsidRPr="00780346">
              <w:t xml:space="preserve">MC service ID of the </w:t>
            </w:r>
            <w:r>
              <w:t xml:space="preserve">requesting </w:t>
            </w:r>
            <w:r w:rsidRPr="00780346">
              <w:t>MC user</w:t>
            </w:r>
          </w:p>
        </w:tc>
      </w:tr>
      <w:tr w:rsidR="009A16B6" w:rsidRPr="003E5F68" w14:paraId="0D3102A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3FBAA8F" w14:textId="77777777" w:rsidR="009A16B6" w:rsidRPr="00780346" w:rsidRDefault="009A16B6" w:rsidP="003F7390">
            <w:pPr>
              <w:pStyle w:val="TAL"/>
            </w:pPr>
            <w: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08CAEFA4"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82930" w14:textId="055A2356" w:rsidR="009A16B6" w:rsidRPr="00780346" w:rsidRDefault="009A16B6" w:rsidP="003F7390">
            <w:pPr>
              <w:pStyle w:val="TAL"/>
            </w:pPr>
            <w:r>
              <w:t>It includes the requesting MC service UE</w:t>
            </w:r>
            <w:r w:rsidRPr="009A28EC">
              <w:t>'</w:t>
            </w:r>
            <w:r>
              <w:t>s IP address (</w:t>
            </w:r>
            <w:r w:rsidR="00120E91">
              <w:t xml:space="preserve">see </w:t>
            </w:r>
            <w:r>
              <w:t>NOTE 1)</w:t>
            </w:r>
          </w:p>
        </w:tc>
      </w:tr>
      <w:tr w:rsidR="009A16B6" w:rsidRPr="003E5F68" w14:paraId="424327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3EE5C8" w14:textId="4AFF4BFA" w:rsidR="009A16B6" w:rsidRDefault="009A16B6" w:rsidP="003F7390">
            <w:pPr>
              <w:pStyle w:val="TAL"/>
            </w:pPr>
            <w:r>
              <w:t>List of IOPS MC service group ID (</w:t>
            </w:r>
            <w:r w:rsidR="00120E91">
              <w:t xml:space="preserve">see </w:t>
            </w:r>
            <w:r>
              <w:t>NOTE 2)</w:t>
            </w:r>
          </w:p>
        </w:tc>
        <w:tc>
          <w:tcPr>
            <w:tcW w:w="1440" w:type="dxa"/>
            <w:tcBorders>
              <w:top w:val="single" w:sz="4" w:space="0" w:color="000000"/>
              <w:left w:val="single" w:sz="4" w:space="0" w:color="000000"/>
              <w:bottom w:val="single" w:sz="4" w:space="0" w:color="000000"/>
            </w:tcBorders>
            <w:shd w:val="clear" w:color="auto" w:fill="auto"/>
          </w:tcPr>
          <w:p w14:paraId="0401F6D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726AA" w14:textId="77777777" w:rsidR="009A16B6" w:rsidRDefault="009A16B6" w:rsidP="003F7390">
            <w:pPr>
              <w:pStyle w:val="TAL"/>
            </w:pPr>
            <w:r>
              <w:t>It includes the IOPS group (IOPS MC service group ID and its associated IOPS group IP multicast address) or list of IOPS groups the requesting MC user is configured with</w:t>
            </w:r>
          </w:p>
        </w:tc>
      </w:tr>
      <w:tr w:rsidR="009A16B6" w:rsidRPr="003E5F68" w14:paraId="7724B59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53E92D1" w14:textId="77777777" w:rsidR="009A16B6" w:rsidRDefault="009A16B6" w:rsidP="003F7390">
            <w:pPr>
              <w:pStyle w:val="TAL"/>
            </w:pPr>
            <w: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C93150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A4A63" w14:textId="77777777" w:rsidR="009A16B6" w:rsidRDefault="009A16B6" w:rsidP="003F7390">
            <w:pPr>
              <w:pStyle w:val="TAL"/>
            </w:pPr>
            <w:r>
              <w:t>It indicates if the connectivity information of the requesting MC user can be made available to other users on the system</w:t>
            </w:r>
          </w:p>
        </w:tc>
      </w:tr>
      <w:tr w:rsidR="009A16B6" w:rsidRPr="003E5F68" w14:paraId="6CEB5C4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585FB0" w14:textId="27A4B7EC" w:rsidR="009A16B6" w:rsidRDefault="009A16B6" w:rsidP="003F7390">
            <w:pPr>
              <w:pStyle w:val="TAL"/>
            </w:pPr>
            <w:r w:rsidRPr="00780346">
              <w:t xml:space="preserve">List of </w:t>
            </w:r>
            <w:r>
              <w:t xml:space="preserve">IOPS </w:t>
            </w:r>
            <w:r w:rsidRPr="00780346">
              <w:t>MC service IDs</w:t>
            </w:r>
            <w:r>
              <w:t xml:space="preserve"> (</w:t>
            </w:r>
            <w:r w:rsidR="00120E91">
              <w:t xml:space="preserve">see </w:t>
            </w:r>
            <w:r>
              <w:t>NOTE 2 and NOTE 3)</w:t>
            </w:r>
          </w:p>
        </w:tc>
        <w:tc>
          <w:tcPr>
            <w:tcW w:w="1440" w:type="dxa"/>
            <w:tcBorders>
              <w:top w:val="single" w:sz="4" w:space="0" w:color="000000"/>
              <w:left w:val="single" w:sz="4" w:space="0" w:color="000000"/>
              <w:bottom w:val="single" w:sz="4" w:space="0" w:color="000000"/>
            </w:tcBorders>
            <w:shd w:val="clear" w:color="auto" w:fill="auto"/>
          </w:tcPr>
          <w:p w14:paraId="175BD55B"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4C58C" w14:textId="77777777" w:rsidR="009A16B6" w:rsidRDefault="009A16B6" w:rsidP="003F7390">
            <w:pPr>
              <w:pStyle w:val="TAL"/>
            </w:pPr>
            <w:r>
              <w:t>The specific l</w:t>
            </w:r>
            <w:r w:rsidRPr="00780346">
              <w:t xml:space="preserve">ist of </w:t>
            </w:r>
            <w:r>
              <w:t xml:space="preserve">IOPS </w:t>
            </w:r>
            <w:r w:rsidRPr="00780346">
              <w:t xml:space="preserve">MC service IDs </w:t>
            </w:r>
            <w:r>
              <w:t>that the requesting MC user</w:t>
            </w:r>
            <w:r w:rsidRPr="000448B1">
              <w:t>'</w:t>
            </w:r>
            <w:r>
              <w:t>s connectivity information can be shared with</w:t>
            </w:r>
          </w:p>
        </w:tc>
      </w:tr>
      <w:tr w:rsidR="009A16B6" w:rsidRPr="003E5F68" w14:paraId="57235A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C3F25FF" w14:textId="77777777" w:rsidR="009A16B6" w:rsidRPr="00780346" w:rsidRDefault="009A16B6" w:rsidP="003F7390">
            <w:pPr>
              <w:pStyle w:val="TAL"/>
            </w:pPr>
            <w:r>
              <w:t>Priority</w:t>
            </w:r>
            <w:r w:rsidRPr="008C2ED7">
              <w:t xml:space="preserve"> state</w:t>
            </w:r>
          </w:p>
        </w:tc>
        <w:tc>
          <w:tcPr>
            <w:tcW w:w="1440" w:type="dxa"/>
            <w:tcBorders>
              <w:top w:val="single" w:sz="4" w:space="0" w:color="000000"/>
              <w:left w:val="single" w:sz="4" w:space="0" w:color="000000"/>
              <w:bottom w:val="single" w:sz="4" w:space="0" w:color="000000"/>
            </w:tcBorders>
            <w:shd w:val="clear" w:color="auto" w:fill="auto"/>
          </w:tcPr>
          <w:p w14:paraId="3DA16F32" w14:textId="77777777" w:rsidR="009A16B6" w:rsidRDefault="009A16B6" w:rsidP="003F7390">
            <w:pPr>
              <w:pStyle w:val="TAL"/>
            </w:pPr>
            <w:r w:rsidRPr="008C2E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968B" w14:textId="77777777" w:rsidR="009A16B6" w:rsidRDefault="009A16B6" w:rsidP="003F7390">
            <w:pPr>
              <w:pStyle w:val="TAL"/>
            </w:pPr>
            <w:r w:rsidRPr="008C2ED7">
              <w:t>Indicates whether the requesting MC user is</w:t>
            </w:r>
            <w:r>
              <w:t xml:space="preserve"> requesting higher priority</w:t>
            </w:r>
            <w:r w:rsidRPr="008C2ED7">
              <w:t xml:space="preserve"> or not</w:t>
            </w:r>
          </w:p>
        </w:tc>
      </w:tr>
      <w:tr w:rsidR="009A16B6" w14:paraId="19B30EAE"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4DA196" w14:textId="085222CD" w:rsidR="009A16B6" w:rsidRDefault="009A16B6" w:rsidP="003F7390">
            <w:pPr>
              <w:pStyle w:val="TAN"/>
            </w:pPr>
            <w:r w:rsidRPr="00352049">
              <w:t>NOTE</w:t>
            </w:r>
            <w:r>
              <w:t xml:space="preserve"> 1</w:t>
            </w:r>
            <w:r w:rsidRPr="00352049">
              <w:t>:</w:t>
            </w:r>
            <w:r w:rsidRPr="00352049">
              <w:tab/>
            </w:r>
            <w:r>
              <w:t>The MC service UE</w:t>
            </w:r>
            <w:r w:rsidRPr="00916BCC">
              <w:t>'</w:t>
            </w:r>
            <w:r>
              <w:t xml:space="preserve">s IP address is assigned by the IOPS </w:t>
            </w:r>
            <w:r w:rsidR="00613F3E">
              <w:t xml:space="preserve">3GPP system </w:t>
            </w:r>
            <w:r>
              <w:t xml:space="preserve">based on the PDN connection </w:t>
            </w:r>
            <w:r w:rsidR="00613F3E" w:rsidRPr="00613F3E">
              <w:t xml:space="preserve">or PDU session </w:t>
            </w:r>
            <w:r>
              <w:t>established by the MC user for the IOPS IP connectivity functionality.</w:t>
            </w:r>
          </w:p>
          <w:p w14:paraId="773CB322" w14:textId="520DC559" w:rsidR="009A16B6" w:rsidRDefault="009A16B6" w:rsidP="003F7390">
            <w:pPr>
              <w:pStyle w:val="TAN"/>
            </w:pPr>
            <w:r>
              <w:t>NOTE 2:</w:t>
            </w:r>
            <w:r w:rsidR="00120E91">
              <w:tab/>
            </w:r>
            <w:r>
              <w:t>The list of IOPS MC service IDs or IOPS MC service group IDs shall be of the same MC service as the MC user requesting to be discovered.</w:t>
            </w:r>
          </w:p>
          <w:p w14:paraId="6EB10FAB" w14:textId="77777777" w:rsidR="009A16B6" w:rsidRDefault="009A16B6" w:rsidP="003F7390">
            <w:pPr>
              <w:pStyle w:val="TAN"/>
            </w:pPr>
            <w:r w:rsidRPr="00352049">
              <w:t>NOTE</w:t>
            </w:r>
            <w:r>
              <w:t xml:space="preserve"> 3</w:t>
            </w:r>
            <w:r w:rsidRPr="00352049">
              <w:t>:</w:t>
            </w:r>
            <w:r w:rsidRPr="00352049">
              <w:tab/>
            </w:r>
            <w:r>
              <w:t>If present, the user</w:t>
            </w:r>
            <w:r w:rsidRPr="00916BCC">
              <w:t>'</w:t>
            </w:r>
            <w:r>
              <w:t>s connectivity information availability can be only made available to the provided specific list of IOPS MC service IDs.</w:t>
            </w:r>
          </w:p>
        </w:tc>
      </w:tr>
    </w:tbl>
    <w:p w14:paraId="0546F0EC" w14:textId="77777777" w:rsidR="009A16B6" w:rsidRPr="00526FC3" w:rsidRDefault="009A16B6" w:rsidP="009A16B6"/>
    <w:p w14:paraId="0D953AB2" w14:textId="77777777" w:rsidR="009A16B6" w:rsidRDefault="009A16B6" w:rsidP="009A16B6">
      <w:pPr>
        <w:pStyle w:val="Heading4"/>
      </w:pPr>
      <w:bookmarkStart w:id="232" w:name="_Toc200195464"/>
      <w:r>
        <w:t>10.2.</w:t>
      </w:r>
      <w:r w:rsidRPr="00E563CF">
        <w:t>2.</w:t>
      </w:r>
      <w:r>
        <w:t>4</w:t>
      </w:r>
      <w:r>
        <w:tab/>
        <w:t>IOPS discovery response</w:t>
      </w:r>
      <w:bookmarkEnd w:id="232"/>
    </w:p>
    <w:p w14:paraId="30F9718B" w14:textId="77777777" w:rsidR="009A16B6" w:rsidRPr="003E5F68" w:rsidRDefault="009A16B6" w:rsidP="009A16B6">
      <w:r w:rsidRPr="003E5F68">
        <w:t>Table </w:t>
      </w:r>
      <w:r>
        <w:t>10.2.</w:t>
      </w:r>
      <w:r w:rsidRPr="003E5F68">
        <w:rPr>
          <w:lang w:eastAsia="zh-CN"/>
        </w:rPr>
        <w:t>2.</w:t>
      </w:r>
      <w:r>
        <w:rPr>
          <w:lang w:eastAsia="zh-CN"/>
        </w:rPr>
        <w:t>4</w:t>
      </w:r>
      <w:r w:rsidRPr="003E5F68">
        <w:rPr>
          <w:lang w:eastAsia="zh-CN"/>
        </w:rPr>
        <w:t>-1</w:t>
      </w:r>
      <w:r w:rsidRPr="003E5F68">
        <w:t xml:space="preserve"> describes the information flow </w:t>
      </w:r>
      <w:r>
        <w:t>for the IOPS discovery</w:t>
      </w:r>
      <w:r w:rsidRPr="003E5F68">
        <w:t xml:space="preserve"> </w:t>
      </w:r>
      <w:r>
        <w:t xml:space="preserve">response </w:t>
      </w:r>
      <w:r w:rsidRPr="003E5F68">
        <w:t xml:space="preserve">from the </w:t>
      </w:r>
      <w:r>
        <w:t>IOPS MC connectivity function</w:t>
      </w:r>
      <w:r w:rsidRPr="003E5F68">
        <w:t xml:space="preserve"> </w:t>
      </w:r>
      <w:r>
        <w:t xml:space="preserve">to </w:t>
      </w:r>
      <w:r w:rsidRPr="003E5F68">
        <w:t xml:space="preserve">the </w:t>
      </w:r>
      <w:r>
        <w:t xml:space="preserve">IOPS connectivity </w:t>
      </w:r>
      <w:r w:rsidRPr="003E5F68">
        <w:t>client.</w:t>
      </w:r>
    </w:p>
    <w:p w14:paraId="6C85A1C8" w14:textId="77777777" w:rsidR="009A16B6" w:rsidRPr="003E5F68" w:rsidRDefault="009A16B6" w:rsidP="009A16B6">
      <w:pPr>
        <w:pStyle w:val="TH"/>
        <w:rPr>
          <w:lang w:val="en-US"/>
        </w:rPr>
      </w:pPr>
      <w:r w:rsidRPr="003E5F68">
        <w:lastRenderedPageBreak/>
        <w:t>Table </w:t>
      </w:r>
      <w:r>
        <w:t>10.2.</w:t>
      </w:r>
      <w:r w:rsidRPr="003E5F68">
        <w:rPr>
          <w:lang w:val="en-US"/>
        </w:rPr>
        <w:t>2</w:t>
      </w:r>
      <w:r w:rsidRPr="003E5F68">
        <w:t>.</w:t>
      </w:r>
      <w:r>
        <w:rPr>
          <w:lang w:val="en-US"/>
        </w:rPr>
        <w:t>4</w:t>
      </w:r>
      <w:r w:rsidRPr="003E5F68">
        <w:t xml:space="preserve">-1: </w:t>
      </w:r>
      <w:r>
        <w:rPr>
          <w:lang w:val="en-US"/>
        </w:rPr>
        <w:t>IOPS discovery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A962F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9C70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8214C1"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1F01" w14:textId="77777777" w:rsidR="009A16B6" w:rsidRPr="003E5F68" w:rsidRDefault="009A16B6" w:rsidP="003F7390">
            <w:pPr>
              <w:pStyle w:val="TAH"/>
            </w:pPr>
            <w:r w:rsidRPr="003E5F68">
              <w:t>Description</w:t>
            </w:r>
          </w:p>
        </w:tc>
      </w:tr>
      <w:tr w:rsidR="009A16B6" w:rsidRPr="003E5F68" w14:paraId="19BF1CC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6BCCE"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CC5F63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36B7B" w14:textId="77777777" w:rsidR="009A16B6" w:rsidRPr="00352049" w:rsidRDefault="009A16B6" w:rsidP="003F7390">
            <w:pPr>
              <w:pStyle w:val="TAL"/>
            </w:pPr>
            <w:r>
              <w:t>The IOPS MC service ID of the user requesting to be discovered</w:t>
            </w:r>
          </w:p>
        </w:tc>
      </w:tr>
      <w:tr w:rsidR="009A16B6" w:rsidRPr="003E5F68" w14:paraId="1E322F5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3C103D8" w14:textId="77777777" w:rsidR="009A16B6" w:rsidRDefault="009A16B6" w:rsidP="003F7390">
            <w:pPr>
              <w:pStyle w:val="TAL"/>
            </w:pPr>
            <w:r>
              <w:t>Connectivity status</w:t>
            </w:r>
          </w:p>
        </w:tc>
        <w:tc>
          <w:tcPr>
            <w:tcW w:w="1440" w:type="dxa"/>
            <w:tcBorders>
              <w:top w:val="single" w:sz="4" w:space="0" w:color="000000"/>
              <w:left w:val="single" w:sz="4" w:space="0" w:color="000000"/>
              <w:bottom w:val="single" w:sz="4" w:space="0" w:color="000000"/>
            </w:tcBorders>
            <w:shd w:val="clear" w:color="auto" w:fill="auto"/>
          </w:tcPr>
          <w:p w14:paraId="2EBD5CB9"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AE439" w14:textId="77777777" w:rsidR="009A16B6" w:rsidRDefault="009A16B6" w:rsidP="003F7390">
            <w:pPr>
              <w:pStyle w:val="TAL"/>
            </w:pPr>
            <w:r>
              <w:t>It indicates the connectivity status of the requesting MC user on the system</w:t>
            </w:r>
          </w:p>
        </w:tc>
      </w:tr>
      <w:tr w:rsidR="009A16B6" w14:paraId="444D529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64E9471" w14:textId="77777777" w:rsidR="009A16B6" w:rsidRDefault="009A16B6" w:rsidP="003F7390">
            <w:pPr>
              <w:pStyle w:val="TAL"/>
            </w:pPr>
            <w:r>
              <w:t>IOPS discovery request periodicity</w:t>
            </w:r>
          </w:p>
        </w:tc>
        <w:tc>
          <w:tcPr>
            <w:tcW w:w="1440" w:type="dxa"/>
            <w:tcBorders>
              <w:top w:val="single" w:sz="4" w:space="0" w:color="000000"/>
              <w:left w:val="single" w:sz="4" w:space="0" w:color="000000"/>
              <w:bottom w:val="single" w:sz="4" w:space="0" w:color="000000"/>
            </w:tcBorders>
            <w:shd w:val="clear" w:color="auto" w:fill="auto"/>
          </w:tcPr>
          <w:p w14:paraId="0FA16E3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F2D65" w14:textId="0B3A31E1" w:rsidR="009A16B6" w:rsidRDefault="009A16B6" w:rsidP="003F7390">
            <w:pPr>
              <w:pStyle w:val="TAL"/>
            </w:pPr>
            <w:r>
              <w:t>It indicates the periodicity at which the requesting MC user is required to transmit IOPS discovery requests (</w:t>
            </w:r>
            <w:r w:rsidR="00120E91">
              <w:t xml:space="preserve">see </w:t>
            </w:r>
            <w:r>
              <w:t>NOTE)</w:t>
            </w:r>
          </w:p>
        </w:tc>
      </w:tr>
      <w:tr w:rsidR="009A16B6" w14:paraId="3A6FFAEB"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66F91F" w14:textId="77777777" w:rsidR="009A16B6" w:rsidRDefault="009A16B6" w:rsidP="003F7390">
            <w:pPr>
              <w:pStyle w:val="TAN"/>
            </w:pPr>
            <w:r w:rsidRPr="00352049">
              <w:t>NOTE:</w:t>
            </w:r>
            <w:r w:rsidRPr="00352049">
              <w:tab/>
            </w:r>
            <w:r>
              <w:t>An MC user is required to periodically transmit an IOPS discovery request. The periodic IOPS discovery requests are used by the IOPS MC connectivity function to verify the availability of the MC user and its IP connectivity information within the IOPS MC system.</w:t>
            </w:r>
          </w:p>
        </w:tc>
      </w:tr>
    </w:tbl>
    <w:p w14:paraId="74F9EF58" w14:textId="77777777" w:rsidR="009A16B6" w:rsidRDefault="009A16B6" w:rsidP="009A16B6"/>
    <w:p w14:paraId="33600B57" w14:textId="77777777" w:rsidR="009A16B6" w:rsidRDefault="009A16B6" w:rsidP="009A16B6">
      <w:pPr>
        <w:pStyle w:val="Heading3"/>
      </w:pPr>
      <w:bookmarkStart w:id="233" w:name="_Toc200195465"/>
      <w:r>
        <w:t>10.2.3</w:t>
      </w:r>
      <w:r>
        <w:tab/>
        <w:t>Procedure</w:t>
      </w:r>
      <w:bookmarkEnd w:id="233"/>
    </w:p>
    <w:p w14:paraId="069FD290" w14:textId="77777777" w:rsidR="009A16B6" w:rsidRDefault="009A16B6" w:rsidP="009A16B6">
      <w:r>
        <w:t xml:space="preserve">After an </w:t>
      </w:r>
      <w:r w:rsidRPr="008F54C6">
        <w:t>MC service user is authenticated on the IOPS MC connectivity function</w:t>
      </w:r>
      <w:r>
        <w:t>,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3C5D9C81" w14:textId="77777777" w:rsidR="009A16B6" w:rsidRDefault="009A16B6" w:rsidP="009A16B6">
      <w:r>
        <w:t xml:space="preserve">The procedure for requesting </w:t>
      </w:r>
      <w:r w:rsidRPr="004E30B6">
        <w:t xml:space="preserve">support of the IP connectivity functionality </w:t>
      </w:r>
      <w:r>
        <w:t xml:space="preserve">by the IOPS connectivity client </w:t>
      </w:r>
      <w:r w:rsidRPr="004E30B6">
        <w:t>to the IOPS MC connectivity function</w:t>
      </w:r>
      <w:r>
        <w:t xml:space="preserve"> is described in figure 10.2.3-1.</w:t>
      </w:r>
    </w:p>
    <w:p w14:paraId="6E49D18F" w14:textId="77777777" w:rsidR="009A16B6" w:rsidRPr="00AB5FED" w:rsidRDefault="009A16B6" w:rsidP="009A16B6">
      <w:pPr>
        <w:pStyle w:val="NO"/>
      </w:pPr>
      <w:r w:rsidRPr="00AB5FED">
        <w:t>NOTE</w:t>
      </w:r>
      <w:r>
        <w:t xml:space="preserve"> 1</w:t>
      </w:r>
      <w:r w:rsidRPr="00AB5FED">
        <w:t>:</w:t>
      </w:r>
      <w:r w:rsidRPr="00AB5FED">
        <w:tab/>
      </w:r>
      <w:r>
        <w:t xml:space="preserve">The procedure for requesting </w:t>
      </w:r>
      <w:r w:rsidRPr="004E30B6">
        <w:t>support of the IP connectivity functionality</w:t>
      </w:r>
      <w:r>
        <w:t xml:space="preserve"> is only required when the IOPS connectivity client does not contain information about the support of this functionality by the serving IOPS MC connectivity function</w:t>
      </w:r>
      <w:r w:rsidRPr="00AB5FED">
        <w:t>.</w:t>
      </w:r>
    </w:p>
    <w:p w14:paraId="20F94CD8" w14:textId="77777777" w:rsidR="009A16B6" w:rsidRPr="003E5F68" w:rsidRDefault="009A16B6" w:rsidP="009A16B6">
      <w:r w:rsidRPr="003E5F68">
        <w:t>Pre-conditions:</w:t>
      </w:r>
    </w:p>
    <w:p w14:paraId="1705B18B" w14:textId="77777777" w:rsidR="009A16B6" w:rsidRDefault="009A16B6" w:rsidP="009A16B6">
      <w:pPr>
        <w:pStyle w:val="B1"/>
        <w:rPr>
          <w:lang w:eastAsia="zh-CN"/>
        </w:rPr>
      </w:pPr>
      <w:r>
        <w:rPr>
          <w:lang w:eastAsia="zh-CN"/>
        </w:rPr>
        <w:t>-</w:t>
      </w:r>
      <w:r>
        <w:rPr>
          <w:lang w:eastAsia="zh-CN"/>
        </w:rPr>
        <w:tab/>
      </w:r>
      <w:r w:rsidRPr="003E5F68">
        <w:rPr>
          <w:rFonts w:hint="eastAsia"/>
          <w:lang w:eastAsia="zh-CN"/>
        </w:rPr>
        <w:t>The</w:t>
      </w:r>
      <w:r>
        <w:rPr>
          <w:lang w:eastAsia="zh-CN"/>
        </w:rPr>
        <w:t xml:space="preserve"> MC service user is authenticated on the IOPS MC connectivity function.</w:t>
      </w:r>
    </w:p>
    <w:p w14:paraId="5078E861" w14:textId="748E1670" w:rsidR="009A16B6" w:rsidRDefault="009A16B6" w:rsidP="009A16B6">
      <w:pPr>
        <w:pStyle w:val="B1"/>
      </w:pPr>
      <w:r>
        <w:t>-</w:t>
      </w:r>
      <w:r>
        <w:tab/>
        <w:t>The MC service user has an active PDN connection</w:t>
      </w:r>
      <w:r w:rsidR="00882EFD" w:rsidRPr="00882EFD">
        <w:t xml:space="preserve"> or a PDU session</w:t>
      </w:r>
      <w:r>
        <w:t xml:space="preserve"> to the IOPS MC connectivity function for the specific IP connectivity functionality procedure</w:t>
      </w:r>
    </w:p>
    <w:p w14:paraId="4977A4A2" w14:textId="77777777" w:rsidR="009A16B6" w:rsidRPr="00416FBE" w:rsidRDefault="009A16B6" w:rsidP="009A16B6">
      <w:pPr>
        <w:pStyle w:val="B1"/>
      </w:pPr>
      <w:r>
        <w:t>-</w:t>
      </w:r>
      <w:r>
        <w:tab/>
        <w:t xml:space="preserve">The IOPS </w:t>
      </w:r>
      <w:r w:rsidRPr="007D6358">
        <w:t xml:space="preserve">connectivity client does not contain information about the support of </w:t>
      </w:r>
      <w:r>
        <w:t>the IP connectivity</w:t>
      </w:r>
      <w:r w:rsidRPr="007D6358">
        <w:t xml:space="preserve"> functionality by the serving IOPS MC connectivity function</w:t>
      </w:r>
    </w:p>
    <w:p w14:paraId="0DF3BB10" w14:textId="77777777" w:rsidR="009A16B6" w:rsidRDefault="009A16B6" w:rsidP="009A16B6">
      <w:pPr>
        <w:pStyle w:val="TH"/>
      </w:pPr>
    </w:p>
    <w:p w14:paraId="5A5C10FB" w14:textId="77777777" w:rsidR="009A16B6" w:rsidRDefault="009A16B6" w:rsidP="009A16B6">
      <w:pPr>
        <w:pStyle w:val="TH"/>
      </w:pPr>
      <w:r>
        <w:object w:dxaOrig="8671" w:dyaOrig="2920" w14:anchorId="25BB276E">
          <v:shape id="_x0000_i1033" type="#_x0000_t75" style="width:300.5pt;height:101.45pt" o:ole="">
            <v:imagedata r:id="rId25" o:title=""/>
          </v:shape>
          <o:OLEObject Type="Embed" ProgID="Visio.Drawing.11" ShapeID="_x0000_i1033" DrawAspect="Content" ObjectID="_1810808184" r:id="rId26"/>
        </w:object>
      </w:r>
    </w:p>
    <w:p w14:paraId="1904418E" w14:textId="77777777" w:rsidR="009A16B6" w:rsidRPr="004E30B6" w:rsidRDefault="009A16B6" w:rsidP="009A16B6">
      <w:pPr>
        <w:pStyle w:val="TF"/>
        <w:rPr>
          <w:rFonts w:eastAsia="SimSun"/>
        </w:rPr>
      </w:pPr>
      <w:r w:rsidRPr="004E30B6">
        <w:rPr>
          <w:rFonts w:eastAsia="SimSun"/>
        </w:rPr>
        <w:t xml:space="preserve">Figure </w:t>
      </w:r>
      <w:r>
        <w:rPr>
          <w:rFonts w:eastAsia="SimSun"/>
        </w:rPr>
        <w:t>10.2.</w:t>
      </w:r>
      <w:r w:rsidRPr="009F095E">
        <w:rPr>
          <w:rFonts w:eastAsia="SimSun"/>
        </w:rPr>
        <w:t xml:space="preserve">3-1 </w:t>
      </w:r>
      <w:r>
        <w:rPr>
          <w:rFonts w:eastAsia="SimSun"/>
        </w:rPr>
        <w:t xml:space="preserve">IP connectivity functionality request </w:t>
      </w:r>
      <w:r w:rsidRPr="009F095E">
        <w:rPr>
          <w:rFonts w:eastAsia="SimSun"/>
        </w:rPr>
        <w:t>in the IOPS mode of operation</w:t>
      </w:r>
    </w:p>
    <w:p w14:paraId="5353AC4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requests to the IOPS MC connectivity function the support of the IP connectivity functionality</w:t>
      </w:r>
      <w:r w:rsidRPr="003E5F68">
        <w:rPr>
          <w:rFonts w:hint="eastAsia"/>
          <w:lang w:eastAsia="zh-CN"/>
        </w:rPr>
        <w:t>.</w:t>
      </w:r>
    </w:p>
    <w:p w14:paraId="4C058C91" w14:textId="77777777" w:rsidR="009A16B6" w:rsidRPr="003E5F68" w:rsidRDefault="009A16B6" w:rsidP="009A16B6">
      <w:pPr>
        <w:pStyle w:val="B1"/>
        <w:rPr>
          <w:lang w:eastAsia="zh-CN"/>
        </w:rPr>
      </w:pPr>
      <w:r>
        <w:rPr>
          <w:lang w:eastAsia="zh-CN"/>
        </w:rPr>
        <w:t>2.</w:t>
      </w:r>
      <w:r>
        <w:rPr>
          <w:lang w:eastAsia="zh-CN"/>
        </w:rPr>
        <w:tab/>
        <w:t>The IOPS MC connectivity function indicates to the IOPS connectivity client if the IP connectivity functionality is supported or not for the MC user.</w:t>
      </w:r>
    </w:p>
    <w:p w14:paraId="0BEE6FEB" w14:textId="77777777" w:rsidR="009A16B6" w:rsidRDefault="009A16B6" w:rsidP="009A16B6">
      <w:r>
        <w:t>The procedure for the discovery of MC users in the IOPS mode of operation is described in figure 10.2.3-2. The IOPS discovery is initiated by the MC users to support MC services based on the IP connectivity functionality.</w:t>
      </w:r>
    </w:p>
    <w:p w14:paraId="55484AA9" w14:textId="77777777" w:rsidR="009A16B6" w:rsidRDefault="009A16B6" w:rsidP="009A16B6">
      <w:r>
        <w:t xml:space="preserve">As part of the IOPS discovery procedure, </w:t>
      </w:r>
      <w:r w:rsidRPr="00DF2BBF">
        <w:t xml:space="preserve">an MC user can </w:t>
      </w:r>
      <w:r>
        <w:t xml:space="preserve">request higher priority from </w:t>
      </w:r>
      <w:r w:rsidRPr="00DF2BBF">
        <w:t>the IOPS MC connectivity function</w:t>
      </w:r>
      <w:r>
        <w:t xml:space="preserve"> by including a priority state indication within the IOPS discovery request</w:t>
      </w:r>
      <w:r w:rsidRPr="00DF2BBF">
        <w:t xml:space="preserve">. Based on this indication, the IOPS </w:t>
      </w:r>
      <w:r w:rsidRPr="00DF2BBF">
        <w:lastRenderedPageBreak/>
        <w:t xml:space="preserve">MC </w:t>
      </w:r>
      <w:r>
        <w:t>connectivity function</w:t>
      </w:r>
      <w:r w:rsidRPr="008111A6">
        <w:t xml:space="preserve"> </w:t>
      </w:r>
      <w:r>
        <w:t>can decide</w:t>
      </w:r>
      <w:r w:rsidRPr="00DF2BBF">
        <w:t xml:space="preserve"> </w:t>
      </w:r>
      <w:r>
        <w:t xml:space="preserve">to </w:t>
      </w:r>
      <w:r w:rsidRPr="00DF2BBF">
        <w:t>handl</w:t>
      </w:r>
      <w:r>
        <w:t>e</w:t>
      </w:r>
      <w:r w:rsidRPr="00DF2BBF">
        <w:t xml:space="preserve"> </w:t>
      </w:r>
      <w:r>
        <w:t xml:space="preserve">with higher priority the </w:t>
      </w:r>
      <w:r w:rsidRPr="00DF2BBF">
        <w:t>transactions</w:t>
      </w:r>
      <w:r>
        <w:t xml:space="preserve"> related to the </w:t>
      </w:r>
      <w:r w:rsidRPr="00DF2BBF">
        <w:t>MC user, e.g. the distributi</w:t>
      </w:r>
      <w:r>
        <w:t>o</w:t>
      </w:r>
      <w:r w:rsidRPr="00DF2BBF">
        <w:t>n</w:t>
      </w:r>
      <w:r>
        <w:t xml:space="preserve"> of</w:t>
      </w:r>
      <w:r w:rsidRPr="00DF2BBF">
        <w:t xml:space="preserve"> packets related to any MC communication from or to the corresponding MC user, subscriptions</w:t>
      </w:r>
      <w:r>
        <w:t>,</w:t>
      </w:r>
      <w:r w:rsidRPr="00DF2BBF">
        <w:t xml:space="preserve"> and notifications. </w:t>
      </w:r>
      <w:r>
        <w:t>W</w:t>
      </w:r>
      <w:r w:rsidRPr="00DF2BBF">
        <w:t>hen an MC user intend</w:t>
      </w:r>
      <w:r>
        <w:t>s</w:t>
      </w:r>
      <w:r w:rsidRPr="00DF2BBF">
        <w:t xml:space="preserve"> to establish an IOPS emergency (group or private) call, the MC user </w:t>
      </w:r>
      <w:r>
        <w:t>can request a priority</w:t>
      </w:r>
      <w:r w:rsidRPr="00DF2BBF">
        <w:t xml:space="preserve"> state</w:t>
      </w:r>
      <w:r>
        <w:t xml:space="preserve"> from the IOPS MC connectivity function</w:t>
      </w:r>
      <w:r w:rsidRPr="00DF2BBF">
        <w:t>.</w:t>
      </w:r>
    </w:p>
    <w:p w14:paraId="51650963" w14:textId="77777777" w:rsidR="009A16B6" w:rsidRDefault="009A16B6" w:rsidP="009A16B6">
      <w:r>
        <w:t>The MC user</w:t>
      </w:r>
      <w:r w:rsidRPr="00916BCC">
        <w:rPr>
          <w:lang w:eastAsia="zh-CN"/>
        </w:rPr>
        <w:t>'</w:t>
      </w:r>
      <w:r>
        <w:t>s priority state remains unchanged until the MC user explicitly changes it (i.e. by sending a new IOPS discovery request) or the discovery status of the MC user changes to not-discovered on the IOPS MC connectivity function.</w:t>
      </w:r>
    </w:p>
    <w:p w14:paraId="2C260C8F" w14:textId="77777777" w:rsidR="009A16B6" w:rsidRPr="003E5F68" w:rsidRDefault="009A16B6" w:rsidP="009A16B6">
      <w:r w:rsidRPr="003E5F68">
        <w:t>Pre-conditions:</w:t>
      </w:r>
    </w:p>
    <w:p w14:paraId="4ABC8B8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authenticated on the IOPS MC connectivity function.</w:t>
      </w:r>
    </w:p>
    <w:p w14:paraId="3E40F7F5" w14:textId="601019A1" w:rsidR="009A16B6" w:rsidRDefault="009A16B6" w:rsidP="009A16B6">
      <w:pPr>
        <w:pStyle w:val="B1"/>
      </w:pPr>
      <w:r>
        <w:t>-</w:t>
      </w:r>
      <w:r>
        <w:tab/>
        <w:t>The MC service user has an active PDN connection</w:t>
      </w:r>
      <w:r w:rsidR="00882EFD" w:rsidRPr="00882EFD">
        <w:t xml:space="preserve"> or PDU session</w:t>
      </w:r>
      <w:r>
        <w:t xml:space="preserve"> to the IOPS MC connectivity function for the specific IP connectivity functionality procedure</w:t>
      </w:r>
    </w:p>
    <w:p w14:paraId="5D7543E6" w14:textId="77777777" w:rsidR="009A16B6" w:rsidRPr="00416FBE" w:rsidRDefault="009A16B6" w:rsidP="009A16B6">
      <w:pPr>
        <w:pStyle w:val="B1"/>
      </w:pPr>
      <w:r>
        <w:t>-</w:t>
      </w:r>
      <w:r>
        <w:tab/>
        <w:t>The</w:t>
      </w:r>
      <w:r w:rsidRPr="007D6358">
        <w:t xml:space="preserve"> IOPS MC connectivity function</w:t>
      </w:r>
      <w:r>
        <w:t xml:space="preserve"> has indicated to the IOPS connectivity client the support of the IP connectivity functionality. </w:t>
      </w:r>
    </w:p>
    <w:p w14:paraId="76BABCD9" w14:textId="77777777" w:rsidR="009A16B6" w:rsidRPr="00416FBE" w:rsidRDefault="009A16B6" w:rsidP="009A16B6">
      <w:pPr>
        <w:pStyle w:val="B1"/>
      </w:pPr>
    </w:p>
    <w:p w14:paraId="74EBB90E" w14:textId="77777777" w:rsidR="009A16B6" w:rsidRDefault="009A16B6" w:rsidP="009A16B6"/>
    <w:p w14:paraId="12274167" w14:textId="77777777" w:rsidR="009A16B6" w:rsidRDefault="009A16B6" w:rsidP="009A16B6">
      <w:pPr>
        <w:pStyle w:val="TH"/>
      </w:pPr>
      <w:r>
        <w:object w:dxaOrig="8671" w:dyaOrig="4720" w14:anchorId="17E46A53">
          <v:shape id="_x0000_i1034" type="#_x0000_t75" style="width:312.75pt;height:169.35pt" o:ole="">
            <v:imagedata r:id="rId27" o:title=""/>
          </v:shape>
          <o:OLEObject Type="Embed" ProgID="Visio.Drawing.11" ShapeID="_x0000_i1034" DrawAspect="Content" ObjectID="_1810808185" r:id="rId28"/>
        </w:object>
      </w:r>
    </w:p>
    <w:p w14:paraId="0704D4E1" w14:textId="77777777" w:rsidR="009A16B6" w:rsidRPr="009F095E" w:rsidRDefault="009A16B6" w:rsidP="009A16B6">
      <w:pPr>
        <w:pStyle w:val="TF"/>
        <w:rPr>
          <w:rFonts w:eastAsia="SimSun"/>
        </w:rPr>
      </w:pPr>
      <w:r w:rsidRPr="009F095E">
        <w:rPr>
          <w:rFonts w:eastAsia="SimSun"/>
        </w:rPr>
        <w:t xml:space="preserve">Figure </w:t>
      </w:r>
      <w:r>
        <w:rPr>
          <w:rFonts w:eastAsia="SimSun"/>
        </w:rPr>
        <w:t>10.2.</w:t>
      </w:r>
      <w:r w:rsidRPr="009F095E">
        <w:rPr>
          <w:rFonts w:eastAsia="SimSun"/>
        </w:rPr>
        <w:t>3-</w:t>
      </w:r>
      <w:r>
        <w:rPr>
          <w:rFonts w:eastAsia="SimSun"/>
        </w:rPr>
        <w:t>2</w:t>
      </w:r>
      <w:r w:rsidRPr="009F095E">
        <w:rPr>
          <w:rFonts w:eastAsia="SimSun"/>
        </w:rPr>
        <w:t xml:space="preserve"> User discovery in the IOPS mode of operation</w:t>
      </w:r>
    </w:p>
    <w:p w14:paraId="5F6761A7" w14:textId="77777777" w:rsidR="009A16B6" w:rsidRDefault="009A16B6" w:rsidP="009A16B6">
      <w:pPr>
        <w:pStyle w:val="B1"/>
        <w:rPr>
          <w:lang w:eastAsia="zh-CN"/>
        </w:rPr>
      </w:pPr>
      <w:r w:rsidRPr="003E5F68">
        <w:t>1.</w:t>
      </w:r>
      <w:r w:rsidRPr="003E5F68">
        <w:tab/>
      </w:r>
      <w:r w:rsidRPr="003E5F68">
        <w:rPr>
          <w:rFonts w:hint="eastAsia"/>
          <w:lang w:eastAsia="zh-CN"/>
        </w:rPr>
        <w:t>T</w:t>
      </w:r>
      <w:r>
        <w:rPr>
          <w:lang w:eastAsia="zh-CN"/>
        </w:rPr>
        <w:t>he MC user sends an IOPS discovery request to the IOPS MC connectivity function</w:t>
      </w:r>
      <w:r w:rsidRPr="003E5F68">
        <w:rPr>
          <w:rFonts w:hint="eastAsia"/>
          <w:lang w:eastAsia="zh-CN"/>
        </w:rPr>
        <w:t>.</w:t>
      </w:r>
      <w:r>
        <w:rPr>
          <w:lang w:eastAsia="zh-CN"/>
        </w:rPr>
        <w:t xml:space="preserve"> The request includes providing connectivity information for the support of MC services based on the IP connectivity functionality.</w:t>
      </w:r>
    </w:p>
    <w:p w14:paraId="1C1A1A10" w14:textId="77777777" w:rsidR="009A16B6" w:rsidRDefault="009A16B6" w:rsidP="009A16B6">
      <w:pPr>
        <w:pStyle w:val="B1"/>
        <w:rPr>
          <w:lang w:eastAsia="zh-CN"/>
        </w:rPr>
      </w:pPr>
      <w:r>
        <w:rPr>
          <w:lang w:eastAsia="zh-CN"/>
        </w:rPr>
        <w:t>2.</w:t>
      </w:r>
      <w:r>
        <w:rPr>
          <w:lang w:eastAsia="zh-CN"/>
        </w:rPr>
        <w:tab/>
        <w:t>The IOPS MC connectivity function stores the information received from the MC user and registers the user</w:t>
      </w:r>
      <w:r w:rsidRPr="00916BCC">
        <w:rPr>
          <w:lang w:eastAsia="zh-CN"/>
        </w:rPr>
        <w:t>'</w:t>
      </w:r>
      <w:r>
        <w:rPr>
          <w:lang w:eastAsia="zh-CN"/>
        </w:rPr>
        <w:t>s connectivity status as discovered.</w:t>
      </w:r>
    </w:p>
    <w:p w14:paraId="30669BD9" w14:textId="77777777" w:rsidR="009A16B6" w:rsidRDefault="009A16B6" w:rsidP="009A16B6">
      <w:pPr>
        <w:pStyle w:val="B1"/>
        <w:rPr>
          <w:lang w:eastAsia="zh-CN"/>
        </w:rPr>
      </w:pPr>
      <w:r>
        <w:rPr>
          <w:lang w:eastAsia="zh-CN"/>
        </w:rPr>
        <w:t>3.</w:t>
      </w:r>
      <w:r>
        <w:rPr>
          <w:lang w:eastAsia="zh-CN"/>
        </w:rPr>
        <w:tab/>
        <w:t>The IOPS MC connectivity function provides a response to the IOPS connectivity client indicating the success or failure of the discovery of the requesting MC user.</w:t>
      </w:r>
    </w:p>
    <w:p w14:paraId="6B75AAF9" w14:textId="77777777" w:rsidR="009A16B6" w:rsidRDefault="009A16B6" w:rsidP="009A16B6">
      <w:pPr>
        <w:pStyle w:val="NO"/>
      </w:pPr>
      <w:r w:rsidRPr="00AB5FED">
        <w:t>NOTE</w:t>
      </w:r>
      <w:r>
        <w:t xml:space="preserve"> 2</w:t>
      </w:r>
      <w:r w:rsidRPr="00AB5FED">
        <w:t>:</w:t>
      </w:r>
      <w:r w:rsidRPr="00AB5FED">
        <w:tab/>
      </w:r>
      <w:r>
        <w:t>The MC user shall send a new IOPS discovery request to update or modify information elements</w:t>
      </w:r>
      <w:r w:rsidRPr="00AB5FED">
        <w:t>.</w:t>
      </w:r>
    </w:p>
    <w:p w14:paraId="1C2CF5D1" w14:textId="77777777" w:rsidR="009A16B6" w:rsidRPr="003E5F68" w:rsidRDefault="009A16B6" w:rsidP="009A16B6">
      <w:pPr>
        <w:pStyle w:val="NO"/>
      </w:pPr>
      <w:r w:rsidRPr="00AB5FED">
        <w:t>NOTE</w:t>
      </w:r>
      <w:r>
        <w:t xml:space="preserve"> 3</w:t>
      </w:r>
      <w:r w:rsidRPr="00AB5FED">
        <w:t>:</w:t>
      </w:r>
      <w:r w:rsidRPr="00AB5FED">
        <w:tab/>
      </w:r>
      <w:r>
        <w:t xml:space="preserve">The IOPS MC connectivity function shall send a new IOPS discovery response to the IOPS connectivity client for the case that the periodic IOPS discovery request has not been received yet or when the </w:t>
      </w:r>
      <w:r w:rsidRPr="005E2508">
        <w:t xml:space="preserve">IOPS discovery request </w:t>
      </w:r>
      <w:r>
        <w:t>periodicity needs to be changed. The IOPS MC connectivity function can verify the availability and IP connectivity information of the discovered MC user within the IOPS MC system based on the reception of periodic IOPS discovery requests.</w:t>
      </w:r>
    </w:p>
    <w:p w14:paraId="03DF0103" w14:textId="77777777" w:rsidR="009A16B6" w:rsidRPr="008428E0" w:rsidRDefault="009A16B6" w:rsidP="009A16B6">
      <w:pPr>
        <w:pStyle w:val="Heading2"/>
        <w:rPr>
          <w:rFonts w:eastAsia="SimSun"/>
        </w:rPr>
      </w:pPr>
      <w:bookmarkStart w:id="234" w:name="_Toc200195466"/>
      <w:r w:rsidRPr="009E2677">
        <w:rPr>
          <w:rFonts w:eastAsia="SimSun"/>
        </w:rPr>
        <w:lastRenderedPageBreak/>
        <w:t>10.</w:t>
      </w:r>
      <w:r>
        <w:rPr>
          <w:rFonts w:eastAsia="SimSun"/>
        </w:rPr>
        <w:t>3</w:t>
      </w:r>
      <w:r w:rsidRPr="008428E0">
        <w:rPr>
          <w:rFonts w:eastAsia="SimSun"/>
        </w:rPr>
        <w:tab/>
      </w:r>
      <w:r>
        <w:rPr>
          <w:rFonts w:eastAsia="SimSun"/>
        </w:rPr>
        <w:t>IOPS subscription and notification (</w:t>
      </w:r>
      <w:r w:rsidRPr="003B4319">
        <w:rPr>
          <w:rFonts w:eastAsia="SimSun"/>
        </w:rPr>
        <w:t>IP connectivity functionality</w:t>
      </w:r>
      <w:r>
        <w:rPr>
          <w:rFonts w:eastAsia="SimSun"/>
        </w:rPr>
        <w:t>)</w:t>
      </w:r>
      <w:bookmarkEnd w:id="234"/>
    </w:p>
    <w:p w14:paraId="1D367867" w14:textId="77777777" w:rsidR="009A16B6" w:rsidRDefault="009A16B6" w:rsidP="009A16B6">
      <w:pPr>
        <w:pStyle w:val="Heading3"/>
      </w:pPr>
      <w:bookmarkStart w:id="235" w:name="_Toc200195467"/>
      <w:r>
        <w:t>10.3.1</w:t>
      </w:r>
      <w:r>
        <w:tab/>
        <w:t>General</w:t>
      </w:r>
      <w:bookmarkEnd w:id="235"/>
    </w:p>
    <w:p w14:paraId="4DB5D69E"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w:t>
      </w:r>
      <w:r>
        <w:t>over</w:t>
      </w:r>
      <w:r w:rsidRPr="00B01C3B">
        <w:t xml:space="preserve"> the IOPS MC </w:t>
      </w:r>
      <w:r>
        <w:t>connectivity function</w:t>
      </w:r>
      <w:r w:rsidRPr="00B01C3B">
        <w:t>.</w:t>
      </w:r>
      <w:r>
        <w:t xml:space="preserve"> An</w:t>
      </w:r>
      <w:r w:rsidRPr="00B01C3B">
        <w:t xml:space="preserve"> </w:t>
      </w:r>
      <w:r>
        <w:t xml:space="preserve">MC user that has been discovered by the IOPS MC connectivity function can subscribe to be notified about the connectivity information of other discovered MC users on the IOPS MC connectivity function. Also, a discovered MC user can subscribe to be notified about the number of other discovered MC users on the </w:t>
      </w:r>
      <w:r w:rsidRPr="00970453">
        <w:t xml:space="preserve">IOPS MC </w:t>
      </w:r>
      <w:r>
        <w:t>connectivity function within its associated IOPS groups.</w:t>
      </w:r>
    </w:p>
    <w:p w14:paraId="53F74503" w14:textId="77777777" w:rsidR="009A16B6" w:rsidRDefault="009A16B6" w:rsidP="009A16B6">
      <w:r>
        <w:t xml:space="preserve">The following </w:t>
      </w:r>
      <w:r w:rsidRPr="00E42E13">
        <w:t xml:space="preserve">clauses specify the </w:t>
      </w:r>
      <w:r>
        <w:t>IOPS subscription and notification procedures</w:t>
      </w:r>
      <w:r w:rsidRPr="00E42E13">
        <w:t xml:space="preserve"> </w:t>
      </w:r>
      <w:r>
        <w:t xml:space="preserve">and </w:t>
      </w:r>
      <w:r w:rsidRPr="00E42E13">
        <w:t>information flows</w:t>
      </w:r>
      <w:r>
        <w:t xml:space="preserve"> for the IP connectivity functionality in the IOPS mode of operation.</w:t>
      </w:r>
    </w:p>
    <w:p w14:paraId="501F6738" w14:textId="77777777" w:rsidR="009A16B6" w:rsidRDefault="009A16B6" w:rsidP="009A16B6">
      <w:pPr>
        <w:pStyle w:val="Heading3"/>
      </w:pPr>
      <w:bookmarkStart w:id="236" w:name="_Toc200195468"/>
      <w:r>
        <w:t>10.3.2</w:t>
      </w:r>
      <w:r>
        <w:tab/>
        <w:t>Information flows</w:t>
      </w:r>
      <w:bookmarkEnd w:id="236"/>
    </w:p>
    <w:p w14:paraId="5FC7B518" w14:textId="77777777" w:rsidR="009A16B6" w:rsidRDefault="009A16B6" w:rsidP="009A16B6">
      <w:pPr>
        <w:pStyle w:val="Heading4"/>
      </w:pPr>
      <w:bookmarkStart w:id="237" w:name="_Toc200195469"/>
      <w:r>
        <w:t>10.3.</w:t>
      </w:r>
      <w:r w:rsidRPr="00E563CF">
        <w:t>2.1</w:t>
      </w:r>
      <w:r>
        <w:tab/>
        <w:t>IP connectivity subscribe request</w:t>
      </w:r>
      <w:bookmarkEnd w:id="237"/>
    </w:p>
    <w:p w14:paraId="0B7B4D30" w14:textId="77777777" w:rsidR="009A16B6" w:rsidRPr="003E5F68" w:rsidRDefault="009A16B6" w:rsidP="009A16B6">
      <w:r w:rsidRPr="003E5F68">
        <w:t>Table </w:t>
      </w:r>
      <w:r>
        <w:t>10.3.</w:t>
      </w:r>
      <w:r w:rsidRPr="003E5F68">
        <w:rPr>
          <w:lang w:eastAsia="zh-CN"/>
        </w:rPr>
        <w:t>2.1-1</w:t>
      </w:r>
      <w:r w:rsidRPr="003E5F68">
        <w:t xml:space="preserve"> describes the information flow </w:t>
      </w:r>
      <w:r>
        <w:t>for the IP connectivity</w:t>
      </w:r>
      <w:r w:rsidRPr="003E5F68">
        <w:t xml:space="preserve"> </w:t>
      </w:r>
      <w:r>
        <w:t xml:space="preserve">subscribe </w:t>
      </w:r>
      <w:r w:rsidRPr="003E5F68">
        <w:t xml:space="preserve">request from the </w:t>
      </w:r>
      <w:r>
        <w:t xml:space="preserve">IOPS connectivity </w:t>
      </w:r>
      <w:r w:rsidRPr="003E5F68">
        <w:t xml:space="preserve">client to the </w:t>
      </w:r>
      <w:r>
        <w:t>IOPS MC connectivity function</w:t>
      </w:r>
      <w:r w:rsidRPr="003E5F68">
        <w:t>.</w:t>
      </w:r>
    </w:p>
    <w:p w14:paraId="144CDA65" w14:textId="77777777" w:rsidR="009A16B6" w:rsidRPr="003E5F68" w:rsidRDefault="009A16B6" w:rsidP="009A16B6">
      <w:pPr>
        <w:pStyle w:val="TH"/>
        <w:rPr>
          <w:lang w:val="en-US"/>
        </w:rPr>
      </w:pPr>
      <w:r w:rsidRPr="003E5F68">
        <w:t>Table </w:t>
      </w:r>
      <w:r>
        <w:t>10.3.</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w:t>
      </w:r>
      <w:r>
        <w:rPr>
          <w:lang w:val="en-US"/>
        </w:rPr>
        <w:t xml:space="preserve">subscribe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0B1716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311C2"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AAD1AB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7A7A5" w14:textId="77777777" w:rsidR="009A16B6" w:rsidRPr="003E5F68" w:rsidRDefault="009A16B6" w:rsidP="003F7390">
            <w:pPr>
              <w:pStyle w:val="TAH"/>
            </w:pPr>
            <w:r w:rsidRPr="003E5F68">
              <w:t>Description</w:t>
            </w:r>
          </w:p>
        </w:tc>
      </w:tr>
      <w:tr w:rsidR="009A16B6" w:rsidRPr="003E5F68" w14:paraId="10EB941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FC2F60A"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45658CD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8D837" w14:textId="77777777" w:rsidR="009A16B6" w:rsidRPr="00352049" w:rsidRDefault="009A16B6" w:rsidP="003F7390">
            <w:pPr>
              <w:pStyle w:val="TAL"/>
            </w:pPr>
            <w:r>
              <w:t xml:space="preserve">The IOPS MC service ID of the requesting MC user </w:t>
            </w:r>
          </w:p>
        </w:tc>
      </w:tr>
      <w:tr w:rsidR="009A16B6" w:rsidRPr="003E5F68" w14:paraId="44922B4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89D1597" w14:textId="2F14EBE7" w:rsidR="009A16B6" w:rsidRDefault="009A16B6" w:rsidP="003F7390">
            <w:pPr>
              <w:pStyle w:val="TAL"/>
            </w:pPr>
            <w:r w:rsidRPr="00780346">
              <w:t xml:space="preserve">List of </w:t>
            </w:r>
            <w:r>
              <w:t xml:space="preserve">IOPS </w:t>
            </w:r>
            <w:r w:rsidRPr="00780346">
              <w:t>MC service IDs</w:t>
            </w:r>
            <w:r>
              <w:t xml:space="preserve"> (</w:t>
            </w:r>
            <w:r w:rsidR="00120E91">
              <w:t xml:space="preserve">see </w:t>
            </w:r>
            <w:r>
              <w:t>NOTE 1)</w:t>
            </w:r>
          </w:p>
        </w:tc>
        <w:tc>
          <w:tcPr>
            <w:tcW w:w="1440" w:type="dxa"/>
            <w:tcBorders>
              <w:top w:val="single" w:sz="4" w:space="0" w:color="000000"/>
              <w:left w:val="single" w:sz="4" w:space="0" w:color="000000"/>
              <w:bottom w:val="single" w:sz="4" w:space="0" w:color="000000"/>
            </w:tcBorders>
            <w:shd w:val="clear" w:color="auto" w:fill="auto"/>
          </w:tcPr>
          <w:p w14:paraId="7D52168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6F642" w14:textId="77777777" w:rsidR="009A16B6" w:rsidRDefault="009A16B6" w:rsidP="003F7390">
            <w:pPr>
              <w:pStyle w:val="TAL"/>
            </w:pPr>
            <w:r w:rsidRPr="00780346">
              <w:t xml:space="preserve">List of </w:t>
            </w:r>
            <w:r>
              <w:t xml:space="preserve">IOPS </w:t>
            </w:r>
            <w:r w:rsidRPr="00780346">
              <w:t xml:space="preserve">MC service IDs the </w:t>
            </w:r>
            <w:r>
              <w:t xml:space="preserve">requesting </w:t>
            </w:r>
            <w:r w:rsidRPr="00780346">
              <w:t>MC user</w:t>
            </w:r>
            <w:r>
              <w:t xml:space="preserve"> subscribes to receive connectivity information from</w:t>
            </w:r>
          </w:p>
        </w:tc>
      </w:tr>
      <w:tr w:rsidR="009A16B6" w:rsidRPr="003E5F68" w14:paraId="34DB69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CE8CA47" w14:textId="77777777" w:rsidR="00120E91" w:rsidRDefault="009A16B6" w:rsidP="003F7390">
            <w:pPr>
              <w:pStyle w:val="TAL"/>
            </w:pPr>
            <w:r>
              <w:t xml:space="preserve">List of </w:t>
            </w:r>
            <w:r w:rsidRPr="00CF21BE">
              <w:t>IOPS group</w:t>
            </w:r>
            <w:r>
              <w:t xml:space="preserve">s </w:t>
            </w:r>
          </w:p>
          <w:p w14:paraId="369217F5" w14:textId="6AE3108A" w:rsidR="009A16B6" w:rsidRPr="00780346" w:rsidRDefault="009A16B6" w:rsidP="003F7390">
            <w:pPr>
              <w:pStyle w:val="TAL"/>
            </w:pPr>
            <w:r>
              <w:t>(</w:t>
            </w:r>
            <w:r w:rsidR="00120E91">
              <w:t xml:space="preserve">see </w:t>
            </w:r>
            <w:r>
              <w:t>NOTE</w:t>
            </w:r>
            <w:r w:rsidR="00120E91">
              <w:t> </w:t>
            </w:r>
            <w:r>
              <w:t>1 and NOTE</w:t>
            </w:r>
            <w:r w:rsidR="00120E91">
              <w:t> </w:t>
            </w:r>
            <w:r>
              <w:t>2)</w:t>
            </w:r>
          </w:p>
        </w:tc>
        <w:tc>
          <w:tcPr>
            <w:tcW w:w="1440" w:type="dxa"/>
            <w:tcBorders>
              <w:top w:val="single" w:sz="4" w:space="0" w:color="000000"/>
              <w:left w:val="single" w:sz="4" w:space="0" w:color="000000"/>
              <w:bottom w:val="single" w:sz="4" w:space="0" w:color="000000"/>
            </w:tcBorders>
            <w:shd w:val="clear" w:color="auto" w:fill="auto"/>
          </w:tcPr>
          <w:p w14:paraId="1DADE673"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6E9874" w14:textId="77777777" w:rsidR="009A16B6" w:rsidRPr="00780346" w:rsidRDefault="009A16B6" w:rsidP="003F7390">
            <w:pPr>
              <w:pStyle w:val="TAL"/>
            </w:pPr>
            <w:r w:rsidRPr="00780346">
              <w:t xml:space="preserve">List of </w:t>
            </w:r>
            <w:r>
              <w:t xml:space="preserve">IOPS groups (IOPS MC service group IDs) </w:t>
            </w:r>
            <w:r w:rsidRPr="00780346">
              <w:t xml:space="preserve">the </w:t>
            </w:r>
            <w:r>
              <w:t xml:space="preserve">requesting </w:t>
            </w:r>
            <w:r w:rsidRPr="00780346">
              <w:t>MC user</w:t>
            </w:r>
            <w:r>
              <w:t xml:space="preserve"> subscribes to receive group connectivity information from</w:t>
            </w:r>
          </w:p>
        </w:tc>
      </w:tr>
      <w:tr w:rsidR="009A16B6" w:rsidRPr="003E5F68" w14:paraId="589F1AB5"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650838" w14:textId="77777777" w:rsidR="009A16B6" w:rsidRDefault="009A16B6" w:rsidP="003F7390">
            <w:pPr>
              <w:pStyle w:val="TAN"/>
            </w:pPr>
            <w:bookmarkStart w:id="238" w:name="_Hlk21709175"/>
            <w:r w:rsidRPr="00352049">
              <w:t>NOTE</w:t>
            </w:r>
            <w:r>
              <w:t xml:space="preserve"> 1</w:t>
            </w:r>
            <w:r w:rsidRPr="00352049">
              <w:t>:</w:t>
            </w:r>
            <w:r w:rsidRPr="00352049">
              <w:tab/>
            </w:r>
            <w:r>
              <w:t>The list of IOPS MC service IDs or IOPS MC service group IDs shall be of the same MC service as the MC user subscribing to receive the connectivity information. At least one should be present.</w:t>
            </w:r>
          </w:p>
          <w:p w14:paraId="1EF92F7A" w14:textId="77777777" w:rsidR="009A16B6" w:rsidRDefault="009A16B6" w:rsidP="003F7390">
            <w:pPr>
              <w:pStyle w:val="TAN"/>
            </w:pPr>
            <w:r w:rsidRPr="00352049">
              <w:t>NOTE</w:t>
            </w:r>
            <w:r>
              <w:t xml:space="preserve"> 2</w:t>
            </w:r>
            <w:r w:rsidRPr="00352049">
              <w:t>:</w:t>
            </w:r>
            <w:r w:rsidRPr="00352049">
              <w:tab/>
            </w:r>
            <w:r>
              <w:t>The IOPS group(s) should belong to the list of IOPS groups the requesting MC user included in its IOPS discovery request.</w:t>
            </w:r>
          </w:p>
        </w:tc>
      </w:tr>
      <w:bookmarkEnd w:id="238"/>
    </w:tbl>
    <w:p w14:paraId="6AD08537" w14:textId="77777777" w:rsidR="009A16B6" w:rsidRDefault="009A16B6" w:rsidP="009A16B6"/>
    <w:p w14:paraId="5C938BA9" w14:textId="77777777" w:rsidR="009A16B6" w:rsidRDefault="009A16B6" w:rsidP="009A16B6">
      <w:pPr>
        <w:pStyle w:val="Heading4"/>
      </w:pPr>
      <w:bookmarkStart w:id="239" w:name="_Toc200195470"/>
      <w:r>
        <w:t>10.3.</w:t>
      </w:r>
      <w:r w:rsidRPr="00E563CF">
        <w:t>2.</w:t>
      </w:r>
      <w:r>
        <w:t>2</w:t>
      </w:r>
      <w:r>
        <w:tab/>
        <w:t>IP connectivity subscribe response</w:t>
      </w:r>
      <w:bookmarkEnd w:id="239"/>
    </w:p>
    <w:p w14:paraId="2361B5D4" w14:textId="77777777" w:rsidR="009A16B6" w:rsidRPr="003E5F68" w:rsidRDefault="009A16B6" w:rsidP="009A16B6">
      <w:r w:rsidRPr="003E5F68">
        <w:t>Table </w:t>
      </w:r>
      <w:r>
        <w:t>10.3.</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subscribe 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76893AE9"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subscribe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74567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A605FE"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4092C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C9EC8" w14:textId="77777777" w:rsidR="009A16B6" w:rsidRPr="003E5F68" w:rsidRDefault="009A16B6" w:rsidP="003F7390">
            <w:pPr>
              <w:pStyle w:val="TAH"/>
            </w:pPr>
            <w:r w:rsidRPr="003E5F68">
              <w:t>Description</w:t>
            </w:r>
          </w:p>
        </w:tc>
      </w:tr>
      <w:tr w:rsidR="009A16B6" w:rsidRPr="003E5F68" w14:paraId="4BA20AF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525FE14"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2D911FDB"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FDF30" w14:textId="77777777" w:rsidR="009A16B6" w:rsidRPr="00352049" w:rsidRDefault="009A16B6" w:rsidP="003F7390">
            <w:pPr>
              <w:pStyle w:val="TAL"/>
            </w:pPr>
            <w:r>
              <w:t>The IOPS MC service ID of the requesting MC user</w:t>
            </w:r>
          </w:p>
        </w:tc>
      </w:tr>
      <w:tr w:rsidR="009A16B6" w:rsidRPr="003E5F68" w14:paraId="041B836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28C1128" w14:textId="77777777" w:rsidR="009A16B6" w:rsidRDefault="009A16B6" w:rsidP="003F7390">
            <w:pPr>
              <w:pStyle w:val="TAL"/>
            </w:pPr>
            <w:r>
              <w:t>Subscription status</w:t>
            </w:r>
          </w:p>
        </w:tc>
        <w:tc>
          <w:tcPr>
            <w:tcW w:w="1440" w:type="dxa"/>
            <w:tcBorders>
              <w:top w:val="single" w:sz="4" w:space="0" w:color="000000"/>
              <w:left w:val="single" w:sz="4" w:space="0" w:color="000000"/>
              <w:bottom w:val="single" w:sz="4" w:space="0" w:color="000000"/>
            </w:tcBorders>
            <w:shd w:val="clear" w:color="auto" w:fill="auto"/>
          </w:tcPr>
          <w:p w14:paraId="727AFA6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63210" w14:textId="77777777" w:rsidR="009A16B6" w:rsidRDefault="009A16B6" w:rsidP="003F7390">
            <w:pPr>
              <w:pStyle w:val="TAL"/>
            </w:pPr>
            <w:r>
              <w:t>It lists the subscription status, success or failure, of the requested subscription(s)</w:t>
            </w:r>
          </w:p>
        </w:tc>
      </w:tr>
    </w:tbl>
    <w:p w14:paraId="2E8DD0EE" w14:textId="77777777" w:rsidR="009A16B6" w:rsidRDefault="009A16B6" w:rsidP="009A16B6"/>
    <w:p w14:paraId="1194F642" w14:textId="77777777" w:rsidR="009A16B6" w:rsidRDefault="009A16B6" w:rsidP="009A16B6">
      <w:pPr>
        <w:pStyle w:val="Heading4"/>
      </w:pPr>
      <w:bookmarkStart w:id="240" w:name="_Toc200195471"/>
      <w:r>
        <w:t>10.3.</w:t>
      </w:r>
      <w:r w:rsidRPr="00E563CF">
        <w:t>2.</w:t>
      </w:r>
      <w:r>
        <w:t>3</w:t>
      </w:r>
      <w:r>
        <w:tab/>
        <w:t>IP connectivity notify request</w:t>
      </w:r>
      <w:bookmarkEnd w:id="240"/>
    </w:p>
    <w:p w14:paraId="1AB7F382" w14:textId="77777777" w:rsidR="009A16B6" w:rsidRPr="003E5F68" w:rsidRDefault="009A16B6" w:rsidP="009A16B6">
      <w:r w:rsidRPr="003E5F68">
        <w:t>Table </w:t>
      </w:r>
      <w:r>
        <w:t>10.3.</w:t>
      </w:r>
      <w:r w:rsidRPr="003E5F68">
        <w:rPr>
          <w:lang w:eastAsia="zh-CN"/>
        </w:rPr>
        <w:t>2.</w:t>
      </w:r>
      <w:r>
        <w:rPr>
          <w:lang w:eastAsia="zh-CN"/>
        </w:rPr>
        <w:t>3</w:t>
      </w:r>
      <w:r w:rsidRPr="003E5F68">
        <w:rPr>
          <w:lang w:eastAsia="zh-CN"/>
        </w:rPr>
        <w:t>-1</w:t>
      </w:r>
      <w:r w:rsidRPr="003E5F68">
        <w:t xml:space="preserve"> describes the information flow </w:t>
      </w:r>
      <w:r>
        <w:t>for the IP connectivity</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E05782D" w14:textId="77777777" w:rsidR="009A16B6" w:rsidRPr="003E5F68" w:rsidRDefault="009A16B6" w:rsidP="009A16B6">
      <w:pPr>
        <w:pStyle w:val="TH"/>
        <w:rPr>
          <w:lang w:val="en-US"/>
        </w:rPr>
      </w:pPr>
      <w:r w:rsidRPr="003E5F68">
        <w:lastRenderedPageBreak/>
        <w:t>Table </w:t>
      </w:r>
      <w:r>
        <w:t>10.3.</w:t>
      </w:r>
      <w:r w:rsidRPr="003E5F68">
        <w:rPr>
          <w:lang w:val="en-US"/>
        </w:rPr>
        <w:t>2</w:t>
      </w:r>
      <w:r w:rsidRPr="003E5F68">
        <w:t>.</w:t>
      </w:r>
      <w:r>
        <w:rPr>
          <w:lang w:val="en-US"/>
        </w:rPr>
        <w:t>3</w:t>
      </w:r>
      <w:r w:rsidRPr="003E5F68">
        <w:t xml:space="preserve">-1: </w:t>
      </w:r>
      <w:r>
        <w:rPr>
          <w:lang w:val="en-US"/>
        </w:rPr>
        <w:t>IP connectivity</w:t>
      </w:r>
      <w:r w:rsidRPr="003E5F68">
        <w:rPr>
          <w:lang w:val="en-US"/>
        </w:rPr>
        <w:t xml:space="preserve"> </w:t>
      </w:r>
      <w:r>
        <w:rPr>
          <w:lang w:val="en-US"/>
        </w:rPr>
        <w:t xml:space="preserve">notify </w:t>
      </w:r>
      <w:r w:rsidRPr="003E5F68">
        <w:rPr>
          <w:lang w:val="en-US"/>
        </w:rPr>
        <w:t>request</w:t>
      </w:r>
    </w:p>
    <w:tbl>
      <w:tblPr>
        <w:tblW w:w="8640" w:type="dxa"/>
        <w:jc w:val="center"/>
        <w:tblLayout w:type="fixed"/>
        <w:tblLook w:val="0000" w:firstRow="0" w:lastRow="0" w:firstColumn="0" w:lastColumn="0" w:noHBand="0" w:noVBand="0"/>
      </w:tblPr>
      <w:tblGrid>
        <w:gridCol w:w="2830"/>
        <w:gridCol w:w="1490"/>
        <w:gridCol w:w="4320"/>
      </w:tblGrid>
      <w:tr w:rsidR="009A16B6" w:rsidRPr="003E5F68" w14:paraId="206095E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52E027CB" w14:textId="77777777" w:rsidR="009A16B6" w:rsidRPr="003E5F68" w:rsidRDefault="009A16B6" w:rsidP="003F7390">
            <w:pPr>
              <w:pStyle w:val="TAH"/>
            </w:pPr>
            <w:r w:rsidRPr="003E5F68">
              <w:t>Information element</w:t>
            </w:r>
          </w:p>
        </w:tc>
        <w:tc>
          <w:tcPr>
            <w:tcW w:w="1490" w:type="dxa"/>
            <w:tcBorders>
              <w:top w:val="single" w:sz="4" w:space="0" w:color="000000"/>
              <w:left w:val="single" w:sz="4" w:space="0" w:color="000000"/>
              <w:bottom w:val="single" w:sz="4" w:space="0" w:color="000000"/>
            </w:tcBorders>
            <w:shd w:val="clear" w:color="auto" w:fill="auto"/>
          </w:tcPr>
          <w:p w14:paraId="7C638197"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F7ECF" w14:textId="77777777" w:rsidR="009A16B6" w:rsidRPr="003E5F68" w:rsidRDefault="009A16B6" w:rsidP="003F7390">
            <w:pPr>
              <w:pStyle w:val="TAH"/>
            </w:pPr>
            <w:r w:rsidRPr="003E5F68">
              <w:t>Description</w:t>
            </w:r>
          </w:p>
        </w:tc>
      </w:tr>
      <w:tr w:rsidR="009A16B6" w:rsidRPr="003E5F68" w14:paraId="4CF82179"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34639C6E" w14:textId="77777777" w:rsidR="009A16B6" w:rsidRPr="00352049" w:rsidRDefault="009A16B6" w:rsidP="003F7390">
            <w:pPr>
              <w:pStyle w:val="TAL"/>
            </w:pPr>
            <w:r w:rsidRPr="003C3244">
              <w:t xml:space="preserve">IOPS MC </w:t>
            </w:r>
            <w:r>
              <w:t xml:space="preserve">service </w:t>
            </w:r>
            <w:r w:rsidRPr="003C3244">
              <w:t>ID</w:t>
            </w:r>
          </w:p>
        </w:tc>
        <w:tc>
          <w:tcPr>
            <w:tcW w:w="1490" w:type="dxa"/>
            <w:tcBorders>
              <w:top w:val="single" w:sz="4" w:space="0" w:color="000000"/>
              <w:left w:val="single" w:sz="4" w:space="0" w:color="000000"/>
              <w:bottom w:val="single" w:sz="4" w:space="0" w:color="000000"/>
            </w:tcBorders>
            <w:shd w:val="clear" w:color="auto" w:fill="auto"/>
          </w:tcPr>
          <w:p w14:paraId="6C74F5CF"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6FBD6" w14:textId="77777777" w:rsidR="009A16B6" w:rsidRPr="00352049" w:rsidRDefault="009A16B6" w:rsidP="003F7390">
            <w:pPr>
              <w:pStyle w:val="TAL"/>
            </w:pPr>
            <w:r>
              <w:t>The IOPS MC service ID of the MC user with active subscription(s)</w:t>
            </w:r>
          </w:p>
        </w:tc>
      </w:tr>
      <w:tr w:rsidR="009A16B6" w:rsidRPr="003E5F68" w14:paraId="40815B4A"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2C303DB3" w14:textId="23FE6FCD" w:rsidR="00120E91" w:rsidRDefault="009A16B6" w:rsidP="003F7390">
            <w:pPr>
              <w:pStyle w:val="TAL"/>
            </w:pPr>
            <w:r>
              <w:t>IOPS MC service ID</w:t>
            </w:r>
          </w:p>
          <w:p w14:paraId="66290BE7" w14:textId="17D39CBA" w:rsidR="009A16B6" w:rsidRDefault="009A16B6" w:rsidP="003F7390">
            <w:pPr>
              <w:pStyle w:val="TAL"/>
            </w:pPr>
            <w:r>
              <w:t>(</w:t>
            </w:r>
            <w:r w:rsidR="00120E91">
              <w:t xml:space="preserve">see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4FBA7ACD"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5FB2A" w14:textId="77777777" w:rsidR="009A16B6" w:rsidRDefault="009A16B6" w:rsidP="003F7390">
            <w:pPr>
              <w:pStyle w:val="TAL"/>
            </w:pPr>
            <w:r>
              <w:t xml:space="preserve">The IOPS </w:t>
            </w:r>
            <w:r w:rsidRPr="00780346">
              <w:t>MC service ID</w:t>
            </w:r>
            <w:r>
              <w:t xml:space="preserve"> associated to the active subscription for which connectivity information is being notified</w:t>
            </w:r>
          </w:p>
        </w:tc>
      </w:tr>
      <w:tr w:rsidR="009A16B6" w:rsidRPr="003E5F68" w14:paraId="36B0C98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0B2CE50E" w14:textId="7313D413" w:rsidR="00120E91" w:rsidRDefault="009A16B6" w:rsidP="003F7390">
            <w:pPr>
              <w:pStyle w:val="TAL"/>
            </w:pPr>
            <w:r>
              <w:t>Connectivity information</w:t>
            </w:r>
          </w:p>
          <w:p w14:paraId="3D980857" w14:textId="4D929362" w:rsidR="009A16B6" w:rsidRDefault="009A16B6" w:rsidP="003F7390">
            <w:pPr>
              <w:pStyle w:val="TAL"/>
            </w:pPr>
            <w:r>
              <w:t>(</w:t>
            </w:r>
            <w:r w:rsidR="00120E91">
              <w:t xml:space="preserve">see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0C84BF03"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07B8D" w14:textId="5ABBDD7A" w:rsidR="009A16B6" w:rsidRDefault="009A16B6" w:rsidP="003F7390">
            <w:pPr>
              <w:pStyle w:val="TAL"/>
            </w:pPr>
            <w:r>
              <w:t>It provides connectivity information about the MC service ID of the corresponding subscription. It includes the MC service UE</w:t>
            </w:r>
            <w:r w:rsidRPr="00916BCC">
              <w:t>'</w:t>
            </w:r>
            <w:r>
              <w:t>s IP address of the associated IOPS MC service ID in the system and its connectivity status on the system (see</w:t>
            </w:r>
            <w:r w:rsidR="00813D80">
              <w:t> </w:t>
            </w:r>
            <w:r>
              <w:t>NOTE 2)</w:t>
            </w:r>
          </w:p>
        </w:tc>
      </w:tr>
      <w:tr w:rsidR="009A16B6" w:rsidRPr="003E5F68" w14:paraId="40E0A313"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30432B" w14:textId="77777777" w:rsidR="009A16B6" w:rsidRDefault="009A16B6" w:rsidP="003F7390">
            <w:pPr>
              <w:pStyle w:val="TAN"/>
            </w:pPr>
            <w:r w:rsidRPr="00352049">
              <w:t>NOTE</w:t>
            </w:r>
            <w:r>
              <w:t xml:space="preserve"> 1</w:t>
            </w:r>
            <w:r w:rsidRPr="00352049">
              <w:t>:</w:t>
            </w:r>
            <w:r w:rsidRPr="00352049">
              <w:tab/>
            </w:r>
            <w:r>
              <w:t>It can be a list associated to multiple active subscriptions.</w:t>
            </w:r>
          </w:p>
          <w:p w14:paraId="518D9D84" w14:textId="77777777" w:rsidR="009A16B6" w:rsidRDefault="009A16B6" w:rsidP="003F7390">
            <w:pPr>
              <w:pStyle w:val="TAN"/>
            </w:pPr>
            <w:r w:rsidRPr="00352049">
              <w:t>NOTE</w:t>
            </w:r>
            <w:r>
              <w:t xml:space="preserve"> 2</w:t>
            </w:r>
            <w:r w:rsidRPr="00352049">
              <w:t>:</w:t>
            </w:r>
            <w:r w:rsidRPr="00352049">
              <w:tab/>
            </w:r>
            <w:r w:rsidRPr="00515D73">
              <w:t>Whether the IOPS MC connectivity function provides within the IP connectivity notify request the actual MC service UE's IP address or an associated application IP address assigned by the IOPS MC connectivity function is</w:t>
            </w:r>
            <w:r>
              <w:t xml:space="preserve"> implementation specific. </w:t>
            </w:r>
            <w:r w:rsidRPr="00F41864">
              <w:t>For the la</w:t>
            </w:r>
            <w:r>
              <w:t>t</w:t>
            </w:r>
            <w:r w:rsidRPr="00F41864">
              <w:t>ter</w:t>
            </w:r>
            <w:r>
              <w:t>, it is up to the IOPS MC connectivity function to correctly maintain the defined association.</w:t>
            </w:r>
          </w:p>
        </w:tc>
      </w:tr>
    </w:tbl>
    <w:p w14:paraId="04DCECBE" w14:textId="77777777" w:rsidR="009A16B6" w:rsidRPr="00656BA2" w:rsidRDefault="009A16B6" w:rsidP="009A16B6"/>
    <w:p w14:paraId="2A72EA86" w14:textId="77777777" w:rsidR="009A16B6" w:rsidRDefault="009A16B6" w:rsidP="009A16B6">
      <w:pPr>
        <w:pStyle w:val="Heading4"/>
      </w:pPr>
      <w:bookmarkStart w:id="241" w:name="_Toc200195472"/>
      <w:r>
        <w:t>10.3.</w:t>
      </w:r>
      <w:r w:rsidRPr="00E563CF">
        <w:t>2.</w:t>
      </w:r>
      <w:r>
        <w:t>4</w:t>
      </w:r>
      <w:r>
        <w:tab/>
        <w:t>IP connectivity notify response</w:t>
      </w:r>
      <w:bookmarkEnd w:id="241"/>
    </w:p>
    <w:p w14:paraId="159BE4AF" w14:textId="77777777" w:rsidR="009A16B6" w:rsidRPr="003E5F68" w:rsidRDefault="009A16B6" w:rsidP="009A16B6">
      <w:r w:rsidRPr="003E5F68">
        <w:t>Table </w:t>
      </w:r>
      <w:r>
        <w:t>10.3.</w:t>
      </w:r>
      <w:r w:rsidRPr="003E5F68">
        <w:rPr>
          <w:lang w:eastAsia="zh-CN"/>
        </w:rPr>
        <w:t>2.</w:t>
      </w:r>
      <w:r>
        <w:rPr>
          <w:lang w:eastAsia="zh-CN"/>
        </w:rPr>
        <w:t>4</w:t>
      </w:r>
      <w:r w:rsidRPr="003E5F68">
        <w:rPr>
          <w:lang w:eastAsia="zh-CN"/>
        </w:rPr>
        <w:t>-1</w:t>
      </w:r>
      <w:r w:rsidRPr="003E5F68">
        <w:t xml:space="preserve"> describes the information flow </w:t>
      </w:r>
      <w:r>
        <w:t>for the IP connectivity</w:t>
      </w:r>
      <w:r w:rsidRPr="003E5F68">
        <w:t xml:space="preserve"> </w:t>
      </w:r>
      <w:r>
        <w:t>notify response</w:t>
      </w:r>
      <w:r w:rsidRPr="003E5F68">
        <w:t xml:space="preserve"> from the </w:t>
      </w:r>
      <w:r>
        <w:t xml:space="preserve">IOPS connectivity </w:t>
      </w:r>
      <w:r w:rsidRPr="003E5F68">
        <w:t xml:space="preserve">client to the </w:t>
      </w:r>
      <w:r>
        <w:t>IOPS MC connectivity function</w:t>
      </w:r>
      <w:r w:rsidRPr="003E5F68">
        <w:t>.</w:t>
      </w:r>
    </w:p>
    <w:p w14:paraId="18A0C46D" w14:textId="77777777" w:rsidR="009A16B6" w:rsidRPr="003E5F68" w:rsidRDefault="009A16B6" w:rsidP="009A16B6">
      <w:pPr>
        <w:pStyle w:val="TH"/>
        <w:rPr>
          <w:lang w:val="en-US"/>
        </w:rPr>
      </w:pPr>
      <w:r w:rsidRPr="003E5F68">
        <w:t>Table </w:t>
      </w:r>
      <w:r>
        <w:t>10.3.</w:t>
      </w:r>
      <w:r w:rsidRPr="003E5F68">
        <w:rPr>
          <w:lang w:val="en-US"/>
        </w:rPr>
        <w:t>2</w:t>
      </w:r>
      <w:r w:rsidRPr="003E5F68">
        <w:t>.</w:t>
      </w:r>
      <w:r>
        <w:t>4</w:t>
      </w:r>
      <w:r w:rsidRPr="003E5F68">
        <w:t xml:space="preserve">-1: </w:t>
      </w:r>
      <w:r>
        <w:rPr>
          <w:lang w:val="en-US"/>
        </w:rPr>
        <w:t>IP connectivity</w:t>
      </w:r>
      <w:r w:rsidRPr="003E5F68">
        <w:rPr>
          <w:lang w:val="en-US"/>
        </w:rPr>
        <w:t xml:space="preserve"> </w:t>
      </w:r>
      <w:r>
        <w:rPr>
          <w:lang w:val="en-US"/>
        </w:rPr>
        <w:t>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73A400EA"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A9C3B9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A6562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441FB" w14:textId="77777777" w:rsidR="009A16B6" w:rsidRPr="003E5F68" w:rsidRDefault="009A16B6" w:rsidP="003F7390">
            <w:pPr>
              <w:pStyle w:val="TAH"/>
            </w:pPr>
            <w:r w:rsidRPr="003E5F68">
              <w:t>Description</w:t>
            </w:r>
          </w:p>
        </w:tc>
      </w:tr>
      <w:tr w:rsidR="009A16B6" w:rsidRPr="003E5F68" w14:paraId="7529D45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5C3FCD4" w14:textId="77777777" w:rsidR="009A16B6" w:rsidRPr="00352049" w:rsidRDefault="009A16B6" w:rsidP="003F7390">
            <w:pPr>
              <w:pStyle w:val="TAL"/>
            </w:pPr>
            <w:r w:rsidRPr="00A72436">
              <w:t xml:space="preserve">IOPS MC </w:t>
            </w:r>
            <w:r>
              <w:t xml:space="preserve">service </w:t>
            </w:r>
            <w:r w:rsidRPr="00A72436">
              <w:t>ID</w:t>
            </w:r>
          </w:p>
        </w:tc>
        <w:tc>
          <w:tcPr>
            <w:tcW w:w="1440" w:type="dxa"/>
            <w:tcBorders>
              <w:top w:val="single" w:sz="4" w:space="0" w:color="000000"/>
              <w:left w:val="single" w:sz="4" w:space="0" w:color="000000"/>
              <w:bottom w:val="single" w:sz="4" w:space="0" w:color="000000"/>
            </w:tcBorders>
            <w:shd w:val="clear" w:color="auto" w:fill="auto"/>
          </w:tcPr>
          <w:p w14:paraId="7AC7398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74BF5" w14:textId="77777777" w:rsidR="009A16B6" w:rsidRPr="00352049" w:rsidRDefault="009A16B6" w:rsidP="003F7390">
            <w:pPr>
              <w:pStyle w:val="TAL"/>
            </w:pPr>
            <w:r>
              <w:t>The IOPS MC service ID of the responding MC user</w:t>
            </w:r>
          </w:p>
        </w:tc>
      </w:tr>
      <w:tr w:rsidR="009A16B6" w14:paraId="2B5633F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CCBE5D9" w14:textId="742C85D5" w:rsidR="00813D80" w:rsidRDefault="009A16B6" w:rsidP="003F7390">
            <w:pPr>
              <w:pStyle w:val="TAL"/>
            </w:pPr>
            <w:r>
              <w:t xml:space="preserve">IOPS </w:t>
            </w:r>
            <w:r w:rsidRPr="00780346">
              <w:t>MC service ID</w:t>
            </w:r>
          </w:p>
          <w:p w14:paraId="60C3DB61" w14:textId="49423A85" w:rsidR="009A16B6"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tcBorders>
            <w:shd w:val="clear" w:color="auto" w:fill="auto"/>
          </w:tcPr>
          <w:p w14:paraId="54C4070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F96B9" w14:textId="77777777" w:rsidR="009A16B6" w:rsidRDefault="009A16B6" w:rsidP="003F7390">
            <w:pPr>
              <w:pStyle w:val="TAL"/>
            </w:pPr>
            <w:r>
              <w:t xml:space="preserve">The IOPS </w:t>
            </w:r>
            <w:r w:rsidRPr="00780346">
              <w:t>MC service ID</w:t>
            </w:r>
            <w:r>
              <w:t xml:space="preserve"> for which connectivity information was received</w:t>
            </w:r>
          </w:p>
        </w:tc>
      </w:tr>
      <w:tr w:rsidR="009A16B6" w:rsidRPr="003E5F68" w14:paraId="17216C38"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44ED8" w14:textId="77777777" w:rsidR="009A16B6" w:rsidRDefault="009A16B6" w:rsidP="003F7390">
            <w:pPr>
              <w:pStyle w:val="TAN"/>
            </w:pPr>
            <w:r w:rsidRPr="00352049">
              <w:t>NOTE:</w:t>
            </w:r>
            <w:r w:rsidRPr="00352049">
              <w:tab/>
            </w:r>
            <w:r>
              <w:t>It can be a list associated to multiple active subscriptions.</w:t>
            </w:r>
          </w:p>
        </w:tc>
      </w:tr>
    </w:tbl>
    <w:p w14:paraId="78415936" w14:textId="77777777" w:rsidR="009A16B6" w:rsidRDefault="009A16B6" w:rsidP="009A16B6"/>
    <w:p w14:paraId="7E0867A5" w14:textId="77777777" w:rsidR="009A16B6" w:rsidRDefault="009A16B6" w:rsidP="009A16B6">
      <w:pPr>
        <w:pStyle w:val="Heading4"/>
      </w:pPr>
      <w:bookmarkStart w:id="242" w:name="_Toc200195473"/>
      <w:r>
        <w:t>10.3.</w:t>
      </w:r>
      <w:r w:rsidRPr="00E563CF">
        <w:t>2.</w:t>
      </w:r>
      <w:r>
        <w:t>5</w:t>
      </w:r>
      <w:r>
        <w:tab/>
        <w:t>IP connectivity group notify request</w:t>
      </w:r>
      <w:bookmarkEnd w:id="242"/>
    </w:p>
    <w:p w14:paraId="237D2F09" w14:textId="77777777" w:rsidR="009A16B6" w:rsidRPr="003E5F68" w:rsidRDefault="009A16B6" w:rsidP="009A16B6">
      <w:r w:rsidRPr="003E5F68">
        <w:t>Table </w:t>
      </w:r>
      <w:r>
        <w:t>10.3.</w:t>
      </w:r>
      <w:r w:rsidRPr="003E5F68">
        <w:rPr>
          <w:lang w:eastAsia="zh-CN"/>
        </w:rPr>
        <w:t>2.</w:t>
      </w:r>
      <w:r>
        <w:rPr>
          <w:lang w:eastAsia="zh-CN"/>
        </w:rPr>
        <w:t>5</w:t>
      </w:r>
      <w:r w:rsidRPr="003E5F68">
        <w:rPr>
          <w:lang w:eastAsia="zh-CN"/>
        </w:rPr>
        <w:t>-1</w:t>
      </w:r>
      <w:r w:rsidRPr="003E5F68">
        <w:t xml:space="preserve"> describes the information flow </w:t>
      </w:r>
      <w:r>
        <w:t>for the IP connectivity group</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4823D1F"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5</w:t>
      </w:r>
      <w:r w:rsidRPr="003E5F68">
        <w:t xml:space="preserve">-1: </w:t>
      </w:r>
      <w:r>
        <w:rPr>
          <w:lang w:val="en-US"/>
        </w:rPr>
        <w:t>IP connectivity</w:t>
      </w:r>
      <w:r w:rsidRPr="003E5F68">
        <w:rPr>
          <w:lang w:val="en-US"/>
        </w:rPr>
        <w:t xml:space="preserve"> </w:t>
      </w:r>
      <w:r>
        <w:rPr>
          <w:lang w:val="en-US"/>
        </w:rPr>
        <w:t xml:space="preserve">group notify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EFFDB4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F815C"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7C2A1F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CE1D1" w14:textId="77777777" w:rsidR="009A16B6" w:rsidRPr="003E5F68" w:rsidRDefault="009A16B6" w:rsidP="003F7390">
            <w:pPr>
              <w:pStyle w:val="TAH"/>
            </w:pPr>
            <w:r w:rsidRPr="003E5F68">
              <w:t>Description</w:t>
            </w:r>
          </w:p>
        </w:tc>
      </w:tr>
      <w:tr w:rsidR="009A16B6" w:rsidRPr="003E5F68" w14:paraId="1750C44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88C102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10548E73"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982EF" w14:textId="77777777" w:rsidR="009A16B6" w:rsidRPr="00352049" w:rsidRDefault="009A16B6" w:rsidP="003F7390">
            <w:pPr>
              <w:pStyle w:val="TAL"/>
            </w:pPr>
            <w:r>
              <w:t>The IOPS MC service ID of the MC user with active subscription(s)</w:t>
            </w:r>
          </w:p>
        </w:tc>
      </w:tr>
      <w:tr w:rsidR="009A16B6" w:rsidRPr="003E5F68" w14:paraId="6033F41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A950432" w14:textId="6B172786" w:rsidR="00813D80" w:rsidRDefault="009A16B6" w:rsidP="003F7390">
            <w:pPr>
              <w:pStyle w:val="TAL"/>
            </w:pPr>
            <w:r>
              <w:t>IOPS group</w:t>
            </w:r>
          </w:p>
          <w:p w14:paraId="1087574D" w14:textId="65C25072" w:rsidR="009A16B6" w:rsidRDefault="009A16B6" w:rsidP="003F7390">
            <w:pPr>
              <w:pStyle w:val="TAL"/>
            </w:pPr>
            <w:r>
              <w:t>(</w:t>
            </w:r>
            <w:r w:rsidR="00813D80">
              <w:t>see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32CE79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D2B53" w14:textId="77777777" w:rsidR="009A16B6" w:rsidRDefault="009A16B6" w:rsidP="003F7390">
            <w:pPr>
              <w:pStyle w:val="TAL"/>
            </w:pPr>
            <w:r>
              <w:t>The IOPS MC service group ID related to the active group subscription for which group connectivity information is being notified</w:t>
            </w:r>
          </w:p>
        </w:tc>
      </w:tr>
      <w:tr w:rsidR="009A16B6" w:rsidRPr="003E5F68" w14:paraId="51303AA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42796CE" w14:textId="6977490F" w:rsidR="009A16B6" w:rsidRPr="00780346" w:rsidRDefault="009A16B6" w:rsidP="003F7390">
            <w:pPr>
              <w:pStyle w:val="TAL"/>
            </w:pPr>
            <w:r>
              <w:t>G</w:t>
            </w:r>
            <w:r w:rsidRPr="00CF21BE">
              <w:t>roup</w:t>
            </w:r>
            <w:r>
              <w:t xml:space="preserve"> connectivity information (</w:t>
            </w:r>
            <w:r w:rsidR="00813D80">
              <w:t>see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DD13A1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F9693" w14:textId="77777777" w:rsidR="009A16B6" w:rsidRPr="00780346" w:rsidRDefault="009A16B6" w:rsidP="003F7390">
            <w:pPr>
              <w:pStyle w:val="TAL"/>
            </w:pPr>
            <w:r>
              <w:t>It indicates the number of other discovered MC users on the IOPS MC connectivity function of the corresponding group subscription</w:t>
            </w:r>
          </w:p>
        </w:tc>
      </w:tr>
      <w:tr w:rsidR="009A16B6" w:rsidRPr="003E5F68" w14:paraId="5A283FE9"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7DE4E" w14:textId="77777777" w:rsidR="009A16B6" w:rsidRDefault="009A16B6" w:rsidP="003F7390">
            <w:pPr>
              <w:pStyle w:val="TAN"/>
            </w:pPr>
            <w:r w:rsidRPr="00352049">
              <w:t>NOTE:</w:t>
            </w:r>
            <w:r w:rsidRPr="00352049">
              <w:tab/>
            </w:r>
            <w:r>
              <w:t>It can be a list associated to multiple active group subscriptions.</w:t>
            </w:r>
          </w:p>
        </w:tc>
      </w:tr>
    </w:tbl>
    <w:p w14:paraId="5528A4DC" w14:textId="77777777" w:rsidR="009A16B6" w:rsidRDefault="009A16B6" w:rsidP="009A16B6"/>
    <w:p w14:paraId="13497640" w14:textId="77777777" w:rsidR="009A16B6" w:rsidRDefault="009A16B6" w:rsidP="009A16B6">
      <w:pPr>
        <w:pStyle w:val="Heading4"/>
      </w:pPr>
      <w:bookmarkStart w:id="243" w:name="_Toc200195474"/>
      <w:r>
        <w:t>10.3.</w:t>
      </w:r>
      <w:r w:rsidRPr="00E563CF">
        <w:t>2.</w:t>
      </w:r>
      <w:r>
        <w:t>6</w:t>
      </w:r>
      <w:r>
        <w:tab/>
        <w:t>IP connectivity group notify response</w:t>
      </w:r>
      <w:bookmarkEnd w:id="243"/>
    </w:p>
    <w:p w14:paraId="044A1F10" w14:textId="77777777" w:rsidR="009A16B6" w:rsidRPr="003E5F68" w:rsidRDefault="009A16B6" w:rsidP="009A16B6">
      <w:r w:rsidRPr="003E5F68">
        <w:t>Table </w:t>
      </w:r>
      <w:r>
        <w:t>10.3.</w:t>
      </w:r>
      <w:r w:rsidRPr="003E5F68">
        <w:rPr>
          <w:lang w:eastAsia="zh-CN"/>
        </w:rPr>
        <w:t>2.</w:t>
      </w:r>
      <w:r>
        <w:rPr>
          <w:lang w:eastAsia="zh-CN"/>
        </w:rPr>
        <w:t>6</w:t>
      </w:r>
      <w:r w:rsidRPr="003E5F68">
        <w:rPr>
          <w:lang w:eastAsia="zh-CN"/>
        </w:rPr>
        <w:t>-1</w:t>
      </w:r>
      <w:r w:rsidRPr="003E5F68">
        <w:t xml:space="preserve"> describes the information flow </w:t>
      </w:r>
      <w:r>
        <w:t>for the IP connectivity</w:t>
      </w:r>
      <w:r w:rsidRPr="003E5F68">
        <w:t xml:space="preserve"> </w:t>
      </w:r>
      <w:r>
        <w:t>group notify response</w:t>
      </w:r>
      <w:r w:rsidRPr="003E5F68">
        <w:t xml:space="preserve"> from the </w:t>
      </w:r>
      <w:r>
        <w:t xml:space="preserve">IOPS connectivity </w:t>
      </w:r>
      <w:r w:rsidRPr="003E5F68">
        <w:t xml:space="preserve">client to the </w:t>
      </w:r>
      <w:r>
        <w:t>IOPS MC connectivity function</w:t>
      </w:r>
      <w:r w:rsidRPr="003E5F68">
        <w:t>.</w:t>
      </w:r>
    </w:p>
    <w:p w14:paraId="2A9669ED" w14:textId="77777777" w:rsidR="009A16B6" w:rsidRPr="003E5F68" w:rsidRDefault="009A16B6" w:rsidP="009A16B6">
      <w:pPr>
        <w:pStyle w:val="TH"/>
        <w:rPr>
          <w:lang w:val="en-US"/>
        </w:rPr>
      </w:pPr>
      <w:r w:rsidRPr="003E5F68">
        <w:lastRenderedPageBreak/>
        <w:t>Table </w:t>
      </w:r>
      <w:r>
        <w:t>10.3.</w:t>
      </w:r>
      <w:r w:rsidRPr="003E5F68">
        <w:rPr>
          <w:lang w:val="en-US"/>
        </w:rPr>
        <w:t>2</w:t>
      </w:r>
      <w:r w:rsidRPr="003E5F68">
        <w:t>.</w:t>
      </w:r>
      <w:r>
        <w:t>6</w:t>
      </w:r>
      <w:r w:rsidRPr="003E5F68">
        <w:t xml:space="preserve">-1: </w:t>
      </w:r>
      <w:r>
        <w:rPr>
          <w:lang w:val="en-US"/>
        </w:rPr>
        <w:t>IP connectivity</w:t>
      </w:r>
      <w:r w:rsidRPr="003E5F68">
        <w:rPr>
          <w:lang w:val="en-US"/>
        </w:rPr>
        <w:t xml:space="preserve"> </w:t>
      </w:r>
      <w:r>
        <w:rPr>
          <w:lang w:val="en-US"/>
        </w:rPr>
        <w:t>group 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38D08A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76A7D04"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B4AED13"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5DDF4" w14:textId="77777777" w:rsidR="009A16B6" w:rsidRPr="003E5F68" w:rsidRDefault="009A16B6" w:rsidP="003F7390">
            <w:pPr>
              <w:pStyle w:val="TAH"/>
            </w:pPr>
            <w:r w:rsidRPr="003E5F68">
              <w:t>Description</w:t>
            </w:r>
          </w:p>
        </w:tc>
      </w:tr>
      <w:tr w:rsidR="009A16B6" w:rsidRPr="003E5F68" w14:paraId="7F804CE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35B0E3A"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73D9B5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E25E4" w14:textId="77777777" w:rsidR="009A16B6" w:rsidRPr="00352049" w:rsidRDefault="009A16B6" w:rsidP="003F7390">
            <w:pPr>
              <w:pStyle w:val="TAL"/>
            </w:pPr>
            <w:r>
              <w:t>The IOPS MC service ID of the responding MC user</w:t>
            </w:r>
          </w:p>
        </w:tc>
      </w:tr>
      <w:tr w:rsidR="009A16B6" w:rsidRPr="00780346" w14:paraId="4132373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0374B8A" w14:textId="7254364A" w:rsidR="00813D80" w:rsidRDefault="009A16B6" w:rsidP="003F7390">
            <w:pPr>
              <w:pStyle w:val="TAL"/>
            </w:pPr>
            <w:r w:rsidRPr="00CF21BE">
              <w:t>IOPS group</w:t>
            </w:r>
          </w:p>
          <w:p w14:paraId="78133925" w14:textId="286545E6" w:rsidR="009A16B6" w:rsidRPr="00780346"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tcBorders>
            <w:shd w:val="clear" w:color="auto" w:fill="auto"/>
          </w:tcPr>
          <w:p w14:paraId="14842AC5"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97174" w14:textId="77777777" w:rsidR="009A16B6" w:rsidRPr="00780346" w:rsidRDefault="009A16B6" w:rsidP="003F7390">
            <w:pPr>
              <w:pStyle w:val="TAL"/>
            </w:pPr>
            <w:r>
              <w:t>The IOPS MC service group ID for which group connectivity information was received</w:t>
            </w:r>
          </w:p>
        </w:tc>
      </w:tr>
      <w:tr w:rsidR="009A16B6" w:rsidRPr="003E5F68" w14:paraId="694620D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7D5582" w14:textId="77777777" w:rsidR="009A16B6" w:rsidRDefault="009A16B6" w:rsidP="003F7390">
            <w:pPr>
              <w:pStyle w:val="TAN"/>
            </w:pPr>
            <w:r w:rsidRPr="00352049">
              <w:t>NOTE:</w:t>
            </w:r>
            <w:r w:rsidRPr="00352049">
              <w:tab/>
            </w:r>
            <w:r>
              <w:t>It can be a list associated to multiple active group subscriptions.</w:t>
            </w:r>
          </w:p>
        </w:tc>
      </w:tr>
    </w:tbl>
    <w:p w14:paraId="42678072" w14:textId="77777777" w:rsidR="009A16B6" w:rsidRDefault="009A16B6" w:rsidP="009A16B6"/>
    <w:p w14:paraId="17B77E2B" w14:textId="77777777" w:rsidR="009A16B6" w:rsidRDefault="009A16B6" w:rsidP="009A16B6">
      <w:pPr>
        <w:pStyle w:val="Heading3"/>
      </w:pPr>
      <w:bookmarkStart w:id="244" w:name="_Toc200195475"/>
      <w:r>
        <w:t>10.3.3</w:t>
      </w:r>
      <w:r>
        <w:tab/>
        <w:t>Procedures</w:t>
      </w:r>
      <w:bookmarkEnd w:id="244"/>
    </w:p>
    <w:p w14:paraId="756FE88C" w14:textId="77777777" w:rsidR="009A16B6" w:rsidRDefault="009A16B6" w:rsidP="009A16B6">
      <w:r>
        <w:t>The procedure for the IP connectivity subscription of MC users in the IOPS mode of operation is described in figure 10.3.3-1.</w:t>
      </w:r>
    </w:p>
    <w:p w14:paraId="61393426" w14:textId="77777777" w:rsidR="009A16B6" w:rsidRPr="003E5F68" w:rsidRDefault="009A16B6" w:rsidP="009A16B6">
      <w:r w:rsidRPr="003E5F68">
        <w:t>Pre-conditions:</w:t>
      </w:r>
    </w:p>
    <w:p w14:paraId="6A928838" w14:textId="1797303D"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1280B43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discovered by the IOPS MC connectivity function to</w:t>
      </w:r>
      <w:r w:rsidRPr="004F245F">
        <w:rPr>
          <w:lang w:eastAsia="zh-CN"/>
        </w:rPr>
        <w:t xml:space="preserve"> support MC services based on the IP connectivity functionality</w:t>
      </w:r>
      <w:r>
        <w:rPr>
          <w:lang w:eastAsia="zh-CN"/>
        </w:rPr>
        <w:t>.</w:t>
      </w:r>
    </w:p>
    <w:p w14:paraId="6E8DB28F" w14:textId="77777777" w:rsidR="009A16B6" w:rsidRPr="003E5F68" w:rsidRDefault="009A16B6" w:rsidP="009A16B6">
      <w:pPr>
        <w:pStyle w:val="B1"/>
      </w:pPr>
      <w:r w:rsidRPr="003E5F68">
        <w:t>-</w:t>
      </w:r>
      <w:r w:rsidRPr="003E5F68">
        <w:tab/>
      </w:r>
      <w:r w:rsidRPr="003E5F68">
        <w:rPr>
          <w:rFonts w:hint="eastAsia"/>
          <w:lang w:eastAsia="zh-CN"/>
        </w:rPr>
        <w:t>The</w:t>
      </w:r>
      <w:r>
        <w:rPr>
          <w:lang w:eastAsia="zh-CN"/>
        </w:rPr>
        <w:t xml:space="preserve"> MC service user has decided to subscribe</w:t>
      </w:r>
      <w:r w:rsidRPr="00142640">
        <w:t xml:space="preserve"> </w:t>
      </w:r>
      <w:r>
        <w:t xml:space="preserve">to </w:t>
      </w:r>
      <w:r w:rsidRPr="00142640">
        <w:rPr>
          <w:lang w:eastAsia="zh-CN"/>
        </w:rPr>
        <w:t xml:space="preserve">receive connectivity information of other discovered MC users and/or </w:t>
      </w:r>
      <w:r>
        <w:rPr>
          <w:lang w:eastAsia="zh-CN"/>
        </w:rPr>
        <w:t xml:space="preserve">IOPS </w:t>
      </w:r>
      <w:r w:rsidRPr="00142640">
        <w:rPr>
          <w:lang w:eastAsia="zh-CN"/>
        </w:rPr>
        <w:t xml:space="preserve">groups on the IOPS MC </w:t>
      </w:r>
      <w:r>
        <w:rPr>
          <w:lang w:eastAsia="zh-CN"/>
        </w:rPr>
        <w:t>connectivity function.</w:t>
      </w:r>
    </w:p>
    <w:p w14:paraId="4D081454" w14:textId="77777777" w:rsidR="009A16B6" w:rsidRDefault="009A16B6" w:rsidP="009A16B6">
      <w:pPr>
        <w:pStyle w:val="TH"/>
      </w:pPr>
      <w:r>
        <w:object w:dxaOrig="8671" w:dyaOrig="4720" w14:anchorId="30CFB0F2">
          <v:shape id="_x0000_i1035" type="#_x0000_t75" style="width:301.75pt;height:164.65pt" o:ole="">
            <v:imagedata r:id="rId29" o:title=""/>
          </v:shape>
          <o:OLEObject Type="Embed" ProgID="Visio.Drawing.11" ShapeID="_x0000_i1035" DrawAspect="Content" ObjectID="_1810808186" r:id="rId30"/>
        </w:object>
      </w:r>
    </w:p>
    <w:p w14:paraId="4A00C86F" w14:textId="77777777" w:rsidR="009A16B6" w:rsidRPr="00292053" w:rsidRDefault="009A16B6" w:rsidP="009A16B6">
      <w:pPr>
        <w:pStyle w:val="TF"/>
        <w:rPr>
          <w:rFonts w:eastAsia="SimSun"/>
        </w:rPr>
      </w:pPr>
      <w:r w:rsidRPr="00292053">
        <w:rPr>
          <w:rFonts w:eastAsia="SimSun"/>
        </w:rPr>
        <w:t xml:space="preserve">Figure </w:t>
      </w:r>
      <w:r>
        <w:rPr>
          <w:rFonts w:eastAsia="SimSun"/>
        </w:rPr>
        <w:t>10.3.</w:t>
      </w:r>
      <w:r w:rsidRPr="00292053">
        <w:rPr>
          <w:rFonts w:eastAsia="SimSun"/>
        </w:rPr>
        <w:t>3-1 IP connectivity subscription in the IOPS mode of operation</w:t>
      </w:r>
    </w:p>
    <w:p w14:paraId="1B163613"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subscribes to receive connectivity information of other discovered MC users and/or groups on the IOPS MC connectivity function</w:t>
      </w:r>
      <w:r w:rsidRPr="003E5F68">
        <w:rPr>
          <w:rFonts w:hint="eastAsia"/>
          <w:lang w:eastAsia="zh-CN"/>
        </w:rPr>
        <w:t>.</w:t>
      </w:r>
    </w:p>
    <w:p w14:paraId="3E253205" w14:textId="77777777" w:rsidR="009A16B6" w:rsidRDefault="009A16B6" w:rsidP="009A16B6">
      <w:pPr>
        <w:pStyle w:val="B1"/>
        <w:rPr>
          <w:lang w:eastAsia="zh-CN"/>
        </w:rPr>
      </w:pPr>
      <w:r>
        <w:rPr>
          <w:lang w:eastAsia="zh-CN"/>
        </w:rPr>
        <w:t>2.</w:t>
      </w:r>
      <w:r>
        <w:rPr>
          <w:lang w:eastAsia="zh-CN"/>
        </w:rPr>
        <w:tab/>
        <w:t xml:space="preserve">The IOPS MC connectivity function checks if a subscription for the MC service ID(s) and/or IOPS group(s) included in the request can be activated for the requesting MC user. </w:t>
      </w:r>
    </w:p>
    <w:p w14:paraId="33FCCFB8" w14:textId="77777777" w:rsidR="009A16B6" w:rsidRPr="008116E4" w:rsidRDefault="009A16B6" w:rsidP="009A16B6">
      <w:pPr>
        <w:pStyle w:val="NO"/>
      </w:pPr>
      <w:r>
        <w:t>NOTE:</w:t>
      </w:r>
      <w:r>
        <w:tab/>
      </w:r>
      <w:r>
        <w:rPr>
          <w:lang w:eastAsia="zh-CN"/>
        </w:rPr>
        <w:t xml:space="preserve">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w:t>
      </w:r>
      <w:r w:rsidRPr="004D798F">
        <w:rPr>
          <w:lang w:eastAsia="zh-CN"/>
        </w:rPr>
        <w:t>does</w:t>
      </w:r>
      <w:r>
        <w:rPr>
          <w:lang w:eastAsia="zh-CN"/>
        </w:rPr>
        <w:t xml:space="preserve"> not belong to the </w:t>
      </w:r>
      <w:r w:rsidRPr="005D0FA3">
        <w:rPr>
          <w:lang w:eastAsia="zh-CN"/>
        </w:rPr>
        <w:t>list of IOPS groups the requesting MC user</w:t>
      </w:r>
      <w:r>
        <w:rPr>
          <w:lang w:eastAsia="zh-CN"/>
        </w:rPr>
        <w:t xml:space="preserve"> has</w:t>
      </w:r>
      <w:r w:rsidRPr="005D0FA3">
        <w:rPr>
          <w:lang w:eastAsia="zh-CN"/>
        </w:rPr>
        <w:t xml:space="preserve"> included in </w:t>
      </w:r>
      <w:r>
        <w:rPr>
          <w:lang w:eastAsia="zh-CN"/>
        </w:rPr>
        <w:t>its</w:t>
      </w:r>
      <w:r w:rsidRPr="005D0FA3">
        <w:rPr>
          <w:lang w:eastAsia="zh-CN"/>
        </w:rPr>
        <w:t xml:space="preserve"> IOPS discovery request</w:t>
      </w:r>
      <w:r>
        <w:rPr>
          <w:lang w:eastAsia="zh-CN"/>
        </w:rPr>
        <w:t>.</w:t>
      </w:r>
    </w:p>
    <w:p w14:paraId="04B9A0E3" w14:textId="77777777" w:rsidR="009A16B6" w:rsidRPr="003E5F68" w:rsidRDefault="009A16B6" w:rsidP="009A16B6">
      <w:pPr>
        <w:pStyle w:val="B1"/>
        <w:rPr>
          <w:lang w:eastAsia="zh-CN"/>
        </w:rPr>
      </w:pPr>
      <w:r>
        <w:rPr>
          <w:lang w:eastAsia="zh-CN"/>
        </w:rPr>
        <w:t>3.</w:t>
      </w:r>
      <w:r>
        <w:rPr>
          <w:lang w:eastAsia="zh-CN"/>
        </w:rPr>
        <w:tab/>
        <w:t>The IOPS MC connectivity function indicates to the IOPS connectivity</w:t>
      </w:r>
      <w:r w:rsidRPr="003E5F68">
        <w:rPr>
          <w:rFonts w:hint="eastAsia"/>
          <w:lang w:eastAsia="zh-CN"/>
        </w:rPr>
        <w:t xml:space="preserve"> client </w:t>
      </w:r>
      <w:r>
        <w:rPr>
          <w:lang w:eastAsia="zh-CN"/>
        </w:rPr>
        <w:t>the subscription status associated to the request.</w:t>
      </w:r>
    </w:p>
    <w:p w14:paraId="605DCC2D" w14:textId="77777777" w:rsidR="009A16B6" w:rsidRDefault="009A16B6" w:rsidP="009A16B6">
      <w:r>
        <w:t>The procedure for the IP connectivity notification of MC users in the IOPS mode of operation is described in figure 10.3.3-2.</w:t>
      </w:r>
    </w:p>
    <w:p w14:paraId="096EBE88" w14:textId="77777777" w:rsidR="009A16B6" w:rsidRPr="003E5F68" w:rsidRDefault="009A16B6" w:rsidP="009A16B6">
      <w:r w:rsidRPr="003E5F68">
        <w:t>Pre-conditions:</w:t>
      </w:r>
    </w:p>
    <w:p w14:paraId="78901542" w14:textId="25CDFB86"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4A8C8B79" w14:textId="77777777" w:rsidR="009A16B6" w:rsidRDefault="009A16B6" w:rsidP="009A16B6">
      <w:pPr>
        <w:pStyle w:val="B1"/>
        <w:rPr>
          <w:lang w:eastAsia="zh-CN"/>
        </w:rPr>
      </w:pPr>
      <w:r w:rsidRPr="003E5F68">
        <w:rPr>
          <w:lang w:eastAsia="zh-CN"/>
        </w:rPr>
        <w:lastRenderedPageBreak/>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MC service IDs.</w:t>
      </w:r>
    </w:p>
    <w:p w14:paraId="0CCF7C99"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MC service IDs.</w:t>
      </w:r>
    </w:p>
    <w:p w14:paraId="0EEBB2AE" w14:textId="77777777" w:rsidR="009A16B6" w:rsidRDefault="009A16B6" w:rsidP="009A16B6"/>
    <w:p w14:paraId="0332806D" w14:textId="77777777" w:rsidR="009A16B6" w:rsidRDefault="009A16B6" w:rsidP="009A16B6">
      <w:pPr>
        <w:pStyle w:val="TH"/>
      </w:pPr>
      <w:r>
        <w:object w:dxaOrig="8671" w:dyaOrig="3280" w14:anchorId="2AC3EFA2">
          <v:shape id="_x0000_i1036" type="#_x0000_t75" style="width:316.15pt;height:119.6pt" o:ole="">
            <v:imagedata r:id="rId31" o:title=""/>
          </v:shape>
          <o:OLEObject Type="Embed" ProgID="Visio.Drawing.11" ShapeID="_x0000_i1036" DrawAspect="Content" ObjectID="_1810808187" r:id="rId32"/>
        </w:object>
      </w:r>
    </w:p>
    <w:p w14:paraId="43758673"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3-2 IP connectivity notification in the IOPS mode of operation</w:t>
      </w:r>
    </w:p>
    <w:p w14:paraId="0EB3D41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connectivity information related to an active IP connectivity subscription associated to one or multiple MC service IDs</w:t>
      </w:r>
      <w:r w:rsidRPr="003E5F68">
        <w:rPr>
          <w:rFonts w:hint="eastAsia"/>
          <w:lang w:eastAsia="zh-CN"/>
        </w:rPr>
        <w:t>.</w:t>
      </w:r>
      <w:r>
        <w:rPr>
          <w:lang w:eastAsia="zh-CN"/>
        </w:rPr>
        <w:t xml:space="preserve"> The connectivity information can be retrieved by the MC service client to establish an MC service communication based on the IP connectivity functionality. </w:t>
      </w:r>
    </w:p>
    <w:p w14:paraId="23DCD0A0" w14:textId="77777777" w:rsidR="009A16B6" w:rsidRDefault="009A16B6" w:rsidP="009A16B6">
      <w:pPr>
        <w:pStyle w:val="B1"/>
        <w:rPr>
          <w:lang w:eastAsia="zh-CN"/>
        </w:rPr>
      </w:pPr>
      <w:r>
        <w:rPr>
          <w:lang w:eastAsia="zh-CN"/>
        </w:rPr>
        <w:t>2.</w:t>
      </w:r>
      <w:r>
        <w:rPr>
          <w:lang w:eastAsia="zh-CN"/>
        </w:rPr>
        <w:tab/>
        <w:t xml:space="preserve">The IOPS connectivity client provides an IP connectivity notify response to the IOPS MC connectivity function. </w:t>
      </w:r>
    </w:p>
    <w:p w14:paraId="693C422B" w14:textId="77777777" w:rsidR="009A16B6" w:rsidRDefault="009A16B6" w:rsidP="009A16B6">
      <w:r>
        <w:t>The procedure for the IP connectivity group notification of MC users in the IOPS mode of operation is described in figure 10.3.3-3.</w:t>
      </w:r>
    </w:p>
    <w:p w14:paraId="47C366BA" w14:textId="77777777" w:rsidR="009A16B6" w:rsidRPr="003E5F68" w:rsidRDefault="009A16B6" w:rsidP="009A16B6">
      <w:r w:rsidRPr="003E5F68">
        <w:t>Pre-conditions:</w:t>
      </w:r>
    </w:p>
    <w:p w14:paraId="2E48D81F" w14:textId="03C49DBD"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3B97DBFA"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IOPS MC service group IDs.</w:t>
      </w:r>
    </w:p>
    <w:p w14:paraId="4BDEE0EF"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IOPS MC service group IDs.</w:t>
      </w:r>
    </w:p>
    <w:p w14:paraId="406805DE" w14:textId="77777777" w:rsidR="009A16B6" w:rsidRDefault="009A16B6" w:rsidP="009A16B6"/>
    <w:p w14:paraId="71B5F5B4" w14:textId="77777777" w:rsidR="009A16B6" w:rsidRDefault="009A16B6" w:rsidP="009A16B6">
      <w:pPr>
        <w:pStyle w:val="TH"/>
      </w:pPr>
      <w:r>
        <w:object w:dxaOrig="8671" w:dyaOrig="3280" w14:anchorId="39CCEAC6">
          <v:shape id="_x0000_i1037" type="#_x0000_t75" style="width:314.3pt;height:118.65pt" o:ole="">
            <v:imagedata r:id="rId33" o:title=""/>
          </v:shape>
          <o:OLEObject Type="Embed" ProgID="Visio.Drawing.11" ShapeID="_x0000_i1037" DrawAspect="Content" ObjectID="_1810808188" r:id="rId34"/>
        </w:object>
      </w:r>
    </w:p>
    <w:p w14:paraId="6C9FF558"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w:t>
      </w:r>
      <w:r>
        <w:rPr>
          <w:rFonts w:eastAsia="SimSun"/>
        </w:rPr>
        <w:t>3</w:t>
      </w:r>
      <w:r w:rsidRPr="005F335C">
        <w:rPr>
          <w:rFonts w:eastAsia="SimSun"/>
        </w:rPr>
        <w:t xml:space="preserve"> IP connectivity </w:t>
      </w:r>
      <w:r>
        <w:rPr>
          <w:rFonts w:eastAsia="SimSun"/>
        </w:rPr>
        <w:t xml:space="preserve">group </w:t>
      </w:r>
      <w:r w:rsidRPr="005F335C">
        <w:rPr>
          <w:rFonts w:eastAsia="SimSun"/>
        </w:rPr>
        <w:t>notification in the IOPS mode of operation</w:t>
      </w:r>
    </w:p>
    <w:p w14:paraId="4F943405"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group connectivity information related to an active IP connectivity group subscription associated to one or multiple IOPS MC service group IDs</w:t>
      </w:r>
      <w:r w:rsidRPr="003E5F68">
        <w:rPr>
          <w:rFonts w:hint="eastAsia"/>
          <w:lang w:eastAsia="zh-CN"/>
        </w:rPr>
        <w:t>.</w:t>
      </w:r>
      <w:r>
        <w:rPr>
          <w:lang w:eastAsia="zh-CN"/>
        </w:rPr>
        <w:t xml:space="preserve"> The group connectivity information can be retrieved by the MC service client to establish an MC service group communication based on the IP connectivity functionality. </w:t>
      </w:r>
    </w:p>
    <w:p w14:paraId="039C71D2" w14:textId="77777777" w:rsidR="009A16B6" w:rsidRDefault="009A16B6" w:rsidP="009A16B6">
      <w:pPr>
        <w:pStyle w:val="B1"/>
        <w:rPr>
          <w:lang w:eastAsia="zh-CN"/>
        </w:rPr>
      </w:pPr>
      <w:r>
        <w:rPr>
          <w:lang w:eastAsia="zh-CN"/>
        </w:rPr>
        <w:t>2.</w:t>
      </w:r>
      <w:r>
        <w:rPr>
          <w:lang w:eastAsia="zh-CN"/>
        </w:rPr>
        <w:tab/>
        <w:t>The IOPS connectivity client provides an IP connectivity group notify response to the IOPS MC connectivity function.</w:t>
      </w:r>
    </w:p>
    <w:p w14:paraId="23C73C23" w14:textId="23B3A367" w:rsidR="009A16B6" w:rsidRPr="00BB2BEB" w:rsidRDefault="009A16B6" w:rsidP="009A16B6">
      <w:pPr>
        <w:pStyle w:val="Heading2"/>
        <w:rPr>
          <w:rFonts w:eastAsia="SimSun"/>
        </w:rPr>
      </w:pPr>
      <w:bookmarkStart w:id="245" w:name="_Toc200195476"/>
      <w:r w:rsidRPr="00416FBE">
        <w:rPr>
          <w:rFonts w:eastAsia="SimSun"/>
        </w:rPr>
        <w:lastRenderedPageBreak/>
        <w:t>10.</w:t>
      </w:r>
      <w:r>
        <w:rPr>
          <w:rFonts w:eastAsia="SimSun"/>
        </w:rPr>
        <w:t>4</w:t>
      </w:r>
      <w:r w:rsidRPr="00BB2BEB">
        <w:rPr>
          <w:rFonts w:eastAsia="SimSun"/>
        </w:rPr>
        <w:tab/>
      </w:r>
      <w:r>
        <w:rPr>
          <w:rFonts w:eastAsia="SimSun"/>
        </w:rPr>
        <w:t xml:space="preserve">Use of </w:t>
      </w:r>
      <w:r w:rsidR="007D7C6D" w:rsidRPr="007D7C6D">
        <w:rPr>
          <w:rFonts w:eastAsia="SimSun"/>
        </w:rPr>
        <w:t xml:space="preserve">broadcast/multicast </w:t>
      </w:r>
      <w:r>
        <w:rPr>
          <w:rFonts w:eastAsia="SimSun"/>
        </w:rPr>
        <w:t>transmissions</w:t>
      </w:r>
      <w:bookmarkEnd w:id="245"/>
    </w:p>
    <w:p w14:paraId="2D5AE30F" w14:textId="77777777" w:rsidR="009A16B6" w:rsidRPr="00BB2BEB" w:rsidRDefault="009A16B6" w:rsidP="009A16B6">
      <w:pPr>
        <w:pStyle w:val="Heading3"/>
        <w:rPr>
          <w:rFonts w:eastAsia="SimSun"/>
        </w:rPr>
      </w:pPr>
      <w:bookmarkStart w:id="246" w:name="_Toc200195477"/>
      <w:r>
        <w:rPr>
          <w:rFonts w:eastAsia="SimSun"/>
        </w:rPr>
        <w:t>10.4.</w:t>
      </w:r>
      <w:r w:rsidRPr="00BB2BEB">
        <w:rPr>
          <w:rFonts w:eastAsia="SimSun"/>
        </w:rPr>
        <w:t>1</w:t>
      </w:r>
      <w:r w:rsidRPr="00BB2BEB">
        <w:rPr>
          <w:rFonts w:eastAsia="SimSun"/>
        </w:rPr>
        <w:tab/>
      </w:r>
      <w:r>
        <w:rPr>
          <w:rFonts w:eastAsia="SimSun"/>
        </w:rPr>
        <w:t>General</w:t>
      </w:r>
      <w:bookmarkEnd w:id="246"/>
    </w:p>
    <w:p w14:paraId="12C56FD9" w14:textId="6B223AD2" w:rsidR="009A16B6" w:rsidRDefault="009A16B6" w:rsidP="009A16B6">
      <w:r>
        <w:t xml:space="preserve">An IOPS MC connectivity </w:t>
      </w:r>
      <w:r w:rsidRPr="009724DE">
        <w:t>function</w:t>
      </w:r>
      <w:r>
        <w:t xml:space="preserve"> can provide support for group communications based on </w:t>
      </w:r>
      <w:r w:rsidR="007D7C6D" w:rsidRPr="007D7C6D">
        <w:t>broadcast/multicast</w:t>
      </w:r>
      <w:r w:rsidR="007D7C6D">
        <w:t xml:space="preserve"> </w:t>
      </w:r>
      <w:r>
        <w:t xml:space="preserve">transmissions. </w:t>
      </w:r>
      <w:r w:rsidR="007D7C6D" w:rsidRPr="007D7C6D">
        <w:t>Broadcast/multicast</w:t>
      </w:r>
      <w:r w:rsidR="007D7C6D">
        <w:t xml:space="preserve"> </w:t>
      </w:r>
      <w:r>
        <w:t xml:space="preserve">transmissions can be used for the downlink delivery of MC service application signalling and media to the MC service UEs over </w:t>
      </w:r>
      <w:r w:rsidR="007D7C6D" w:rsidRPr="007D7C6D">
        <w:t xml:space="preserve">broadcast/multicast session (e.g., </w:t>
      </w:r>
      <w:r>
        <w:t>MBMS bearers</w:t>
      </w:r>
      <w:r w:rsidR="007D7C6D" w:rsidRPr="007D7C6D">
        <w:t xml:space="preserve"> in EPS, MBS session in 5GS)</w:t>
      </w:r>
      <w:r>
        <w:t>.</w:t>
      </w:r>
    </w:p>
    <w:p w14:paraId="3B60908E" w14:textId="38ACC4DB" w:rsidR="009A16B6" w:rsidRDefault="009A16B6" w:rsidP="009A16B6">
      <w:r>
        <w:t xml:space="preserve">The use of </w:t>
      </w:r>
      <w:r w:rsidR="007D7C6D" w:rsidRPr="007D7C6D">
        <w:t xml:space="preserve">broadcast/multicast </w:t>
      </w:r>
      <w:r>
        <w:t xml:space="preserve">transmissions in the IOPS mode of operation are based on the related information flows and procedures specified in </w:t>
      </w:r>
      <w:r w:rsidRPr="00BE40BA">
        <w:t>3GPP</w:t>
      </w:r>
      <w:r>
        <w:rPr>
          <w:lang w:eastAsia="zh-CN"/>
        </w:rPr>
        <w:t> </w:t>
      </w:r>
      <w:r w:rsidRPr="00BE40BA">
        <w:t>TS</w:t>
      </w:r>
      <w:r>
        <w:rPr>
          <w:lang w:eastAsia="zh-CN"/>
        </w:rPr>
        <w:t> </w:t>
      </w:r>
      <w:r w:rsidRPr="00BE40BA">
        <w:t>23.280</w:t>
      </w:r>
      <w:r>
        <w:rPr>
          <w:lang w:eastAsia="zh-CN"/>
        </w:rPr>
        <w:t> </w:t>
      </w:r>
      <w:r w:rsidRPr="00BE40BA">
        <w:t>[3]</w:t>
      </w:r>
      <w:r>
        <w:t xml:space="preserve">, </w:t>
      </w:r>
      <w:r w:rsidRPr="00BE40BA">
        <w:t>3GPP</w:t>
      </w:r>
      <w:r>
        <w:rPr>
          <w:lang w:eastAsia="zh-CN"/>
        </w:rPr>
        <w:t> </w:t>
      </w:r>
      <w:r w:rsidRPr="00BE40BA">
        <w:t>TS</w:t>
      </w:r>
      <w:r>
        <w:rPr>
          <w:lang w:eastAsia="zh-CN"/>
        </w:rPr>
        <w:t> </w:t>
      </w:r>
      <w:r w:rsidRPr="00BE40BA">
        <w:t>23.</w:t>
      </w:r>
      <w:r>
        <w:t>379</w:t>
      </w:r>
      <w:r>
        <w:rPr>
          <w:lang w:eastAsia="zh-CN"/>
        </w:rPr>
        <w:t> </w:t>
      </w:r>
      <w:r w:rsidRPr="00BE40BA">
        <w:t>[</w:t>
      </w:r>
      <w:r>
        <w:t>5</w:t>
      </w:r>
      <w:r w:rsidRPr="00BE40BA">
        <w:t>]</w:t>
      </w:r>
      <w:r>
        <w:t xml:space="preserve">, </w:t>
      </w:r>
      <w:r w:rsidRPr="00BE40BA">
        <w:t>3GPP</w:t>
      </w:r>
      <w:r>
        <w:rPr>
          <w:lang w:eastAsia="zh-CN"/>
        </w:rPr>
        <w:t> </w:t>
      </w:r>
      <w:r w:rsidRPr="00BE40BA">
        <w:t>TS</w:t>
      </w:r>
      <w:r>
        <w:rPr>
          <w:lang w:eastAsia="zh-CN"/>
        </w:rPr>
        <w:t> </w:t>
      </w:r>
      <w:r w:rsidRPr="00BE40BA">
        <w:t>23.28</w:t>
      </w:r>
      <w:r>
        <w:t>2</w:t>
      </w:r>
      <w:r>
        <w:rPr>
          <w:lang w:eastAsia="zh-CN"/>
        </w:rPr>
        <w:t> </w:t>
      </w:r>
      <w:r w:rsidRPr="00BE40BA">
        <w:t>[</w:t>
      </w:r>
      <w:r>
        <w:t>6</w:t>
      </w:r>
      <w:r w:rsidRPr="00BE40BA">
        <w:t>]</w:t>
      </w:r>
      <w:r w:rsidR="007D7C6D" w:rsidRPr="00BD6252">
        <w:rPr>
          <w:rFonts w:eastAsia="DengXian"/>
          <w:lang w:eastAsia="en-GB"/>
        </w:rPr>
        <w:t>, and 3GPP</w:t>
      </w:r>
      <w:r w:rsidR="007D7C6D" w:rsidRPr="00BD6252">
        <w:rPr>
          <w:rFonts w:eastAsia="DengXian"/>
          <w:lang w:eastAsia="zh-CN"/>
        </w:rPr>
        <w:t> </w:t>
      </w:r>
      <w:r w:rsidR="007D7C6D" w:rsidRPr="00BD6252">
        <w:rPr>
          <w:rFonts w:eastAsia="DengXian"/>
          <w:lang w:eastAsia="en-GB"/>
        </w:rPr>
        <w:t>TS</w:t>
      </w:r>
      <w:r w:rsidR="007D7C6D" w:rsidRPr="00BD6252">
        <w:rPr>
          <w:rFonts w:eastAsia="DengXian"/>
          <w:lang w:eastAsia="zh-CN"/>
        </w:rPr>
        <w:t> </w:t>
      </w:r>
      <w:r w:rsidR="007D7C6D" w:rsidRPr="00BD6252">
        <w:rPr>
          <w:rFonts w:eastAsia="DengXian"/>
          <w:lang w:eastAsia="en-GB"/>
        </w:rPr>
        <w:t>23.289</w:t>
      </w:r>
      <w:r w:rsidR="007D7C6D" w:rsidRPr="00BD6252">
        <w:rPr>
          <w:rFonts w:eastAsia="DengXian"/>
          <w:lang w:eastAsia="zh-CN"/>
        </w:rPr>
        <w:t> </w:t>
      </w:r>
      <w:r w:rsidR="007D7C6D" w:rsidRPr="00BD6252">
        <w:rPr>
          <w:rFonts w:eastAsia="DengXian"/>
          <w:lang w:eastAsia="en-GB"/>
        </w:rPr>
        <w:t>[</w:t>
      </w:r>
      <w:r w:rsidR="007D7C6D">
        <w:rPr>
          <w:rFonts w:eastAsia="DengXian"/>
          <w:lang w:eastAsia="en-GB"/>
        </w:rPr>
        <w:t>12</w:t>
      </w:r>
      <w:r w:rsidR="007D7C6D" w:rsidRPr="00BD6252">
        <w:rPr>
          <w:rFonts w:eastAsia="DengXian"/>
          <w:lang w:eastAsia="en-GB"/>
        </w:rPr>
        <w:t>]</w:t>
      </w:r>
      <w:r>
        <w:t>.</w:t>
      </w:r>
    </w:p>
    <w:p w14:paraId="02965E53" w14:textId="77777777" w:rsidR="009A16B6" w:rsidRDefault="009A16B6" w:rsidP="009A16B6">
      <w:pPr>
        <w:pStyle w:val="Heading3"/>
        <w:rPr>
          <w:rFonts w:eastAsia="SimSun"/>
        </w:rPr>
      </w:pPr>
      <w:bookmarkStart w:id="247" w:name="_Toc200195478"/>
      <w:r>
        <w:rPr>
          <w:rFonts w:eastAsia="SimSun"/>
        </w:rPr>
        <w:t>10.4.2</w:t>
      </w:r>
      <w:r w:rsidRPr="00BB2BEB">
        <w:rPr>
          <w:rFonts w:eastAsia="SimSun"/>
        </w:rPr>
        <w:tab/>
        <w:t>Information flows</w:t>
      </w:r>
      <w:bookmarkEnd w:id="247"/>
    </w:p>
    <w:p w14:paraId="5DAD353F" w14:textId="7D8CE343" w:rsidR="009A16B6" w:rsidRPr="00AB5FED" w:rsidRDefault="009A16B6" w:rsidP="009A16B6">
      <w:pPr>
        <w:pStyle w:val="Heading4"/>
        <w:rPr>
          <w:lang w:val="en-US"/>
        </w:rPr>
      </w:pPr>
      <w:bookmarkStart w:id="248" w:name="_Toc460616185"/>
      <w:bookmarkStart w:id="249" w:name="_Toc460617046"/>
      <w:bookmarkStart w:id="250" w:name="_Toc11744415"/>
      <w:bookmarkStart w:id="251" w:name="_Toc200195479"/>
      <w:r>
        <w:t>10.4.2</w:t>
      </w:r>
      <w:r w:rsidRPr="00AB5FED">
        <w:t>.</w:t>
      </w:r>
      <w:r>
        <w:t>1</w:t>
      </w:r>
      <w:r w:rsidRPr="00AB5FED">
        <w:tab/>
      </w:r>
      <w:r w:rsidR="007D7C6D" w:rsidRPr="007D7C6D">
        <w:t xml:space="preserve">MapIOPSGroupToNetworkSession </w:t>
      </w:r>
      <w:bookmarkEnd w:id="248"/>
      <w:bookmarkEnd w:id="249"/>
      <w:bookmarkEnd w:id="250"/>
      <w:r>
        <w:t>(IP connectivity functionality)</w:t>
      </w:r>
      <w:bookmarkEnd w:id="251"/>
    </w:p>
    <w:p w14:paraId="58E09A57" w14:textId="50E6F20A" w:rsidR="009A16B6" w:rsidRPr="00AB5FED" w:rsidRDefault="009A16B6" w:rsidP="009A16B6">
      <w:r w:rsidRPr="00AB5FED">
        <w:t>Table </w:t>
      </w:r>
      <w:r>
        <w:t>10.4.</w:t>
      </w:r>
      <w:r>
        <w:rPr>
          <w:lang w:eastAsia="zh-CN"/>
        </w:rPr>
        <w:t>2</w:t>
      </w:r>
      <w:r w:rsidRPr="00AB5FED">
        <w:rPr>
          <w:lang w:eastAsia="zh-CN"/>
        </w:rPr>
        <w:t>.</w:t>
      </w:r>
      <w:r>
        <w:rPr>
          <w:lang w:eastAsia="zh-CN"/>
        </w:rPr>
        <w:t>1</w:t>
      </w:r>
      <w:r w:rsidRPr="00AB5FED">
        <w:rPr>
          <w:lang w:eastAsia="zh-CN"/>
        </w:rPr>
        <w:t>-1</w:t>
      </w:r>
      <w:r w:rsidRPr="00AB5FED">
        <w:t xml:space="preserve"> describes the information flow to associate a group </w:t>
      </w:r>
      <w:r>
        <w:t>session based on the IP connectivity functionality</w:t>
      </w:r>
      <w:r w:rsidRPr="00AB5FED">
        <w:t xml:space="preserve"> to a</w:t>
      </w:r>
      <w:r w:rsidR="007D7C6D">
        <w:t xml:space="preserve"> </w:t>
      </w:r>
      <w:r w:rsidR="007D7C6D" w:rsidRPr="007D7C6D">
        <w:t>broadcast/multicast session</w:t>
      </w:r>
      <w:r w:rsidRPr="00AB5FED">
        <w:t xml:space="preserve">.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rsidRPr="00AB5FED">
        <w:rPr>
          <w:lang w:eastAsia="zh-CN"/>
        </w:rPr>
        <w:t>MC</w:t>
      </w:r>
      <w:r>
        <w:rPr>
          <w:lang w:eastAsia="zh-CN"/>
        </w:rPr>
        <w:t xml:space="preserve"> service</w:t>
      </w:r>
      <w:r w:rsidRPr="00AB5FED">
        <w:t xml:space="preserve"> client. </w:t>
      </w:r>
    </w:p>
    <w:p w14:paraId="3B8DCE07" w14:textId="772AE872" w:rsidR="009A16B6" w:rsidRPr="00AB5FED" w:rsidRDefault="009A16B6" w:rsidP="009A16B6">
      <w:pPr>
        <w:pStyle w:val="TH"/>
        <w:rPr>
          <w:lang w:val="en-US"/>
        </w:rPr>
      </w:pPr>
      <w:r w:rsidRPr="00AB5FED">
        <w:t>Table </w:t>
      </w:r>
      <w:r>
        <w:t>10.4.</w:t>
      </w:r>
      <w:r>
        <w:rPr>
          <w:lang w:val="en-US"/>
        </w:rPr>
        <w:t>2</w:t>
      </w:r>
      <w:r w:rsidRPr="00AB5FED">
        <w:rPr>
          <w:lang w:val="en-US"/>
        </w:rPr>
        <w:t>.</w:t>
      </w:r>
      <w:r>
        <w:rPr>
          <w:lang w:val="en-US"/>
        </w:rPr>
        <w:t>1</w:t>
      </w:r>
      <w:r w:rsidRPr="00AB5FED">
        <w:t xml:space="preserve">-1: </w:t>
      </w:r>
      <w:r w:rsidR="007D7C6D" w:rsidRPr="007D7C6D">
        <w:t xml:space="preserve">MapIOPSGroupToNetworkSession </w:t>
      </w:r>
      <w:r>
        <w:t>(IP connectivity functionality)</w:t>
      </w:r>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570D253D"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4A25B4E4"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3995A35"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672C1" w14:textId="77777777" w:rsidR="009A16B6" w:rsidRPr="00AB5FED" w:rsidRDefault="009A16B6" w:rsidP="003F7390">
            <w:pPr>
              <w:pStyle w:val="TAH"/>
            </w:pPr>
            <w:r w:rsidRPr="00AB5FED">
              <w:t>Description</w:t>
            </w:r>
          </w:p>
        </w:tc>
      </w:tr>
      <w:tr w:rsidR="009A16B6" w:rsidRPr="00AB5FED" w14:paraId="250B5323"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2E5A67CF" w14:textId="77777777" w:rsidR="009A16B6" w:rsidRPr="00AB5FED" w:rsidRDefault="009A16B6" w:rsidP="003F7390">
            <w:pPr>
              <w:pStyle w:val="TAL"/>
            </w:pPr>
            <w:r w:rsidRPr="00334E59">
              <w:t xml:space="preserve">IOPS </w:t>
            </w:r>
            <w:r w:rsidRPr="00D20216">
              <w:t>MC serv</w:t>
            </w:r>
            <w:r w:rsidRPr="00F53008">
              <w:t xml:space="preserve">ice </w:t>
            </w:r>
            <w:r w:rsidRPr="00582487">
              <w:t>group ID</w:t>
            </w:r>
          </w:p>
        </w:tc>
        <w:tc>
          <w:tcPr>
            <w:tcW w:w="1440" w:type="dxa"/>
            <w:tcBorders>
              <w:top w:val="single" w:sz="4" w:space="0" w:color="000000"/>
              <w:left w:val="single" w:sz="4" w:space="0" w:color="000000"/>
              <w:bottom w:val="single" w:sz="4" w:space="0" w:color="000000"/>
              <w:right w:val="nil"/>
            </w:tcBorders>
            <w:hideMark/>
          </w:tcPr>
          <w:p w14:paraId="5D4D311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60FE5E"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r w:rsidR="009A16B6" w:rsidRPr="00AB5FED" w14:paraId="69BB6FDC"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3E812A46" w14:textId="77777777" w:rsidR="009A16B6" w:rsidRPr="00AB5FED" w:rsidRDefault="009A16B6" w:rsidP="003F7390">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C3FA0FC"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00FD06B" w14:textId="77777777" w:rsidR="009A16B6" w:rsidRPr="00AB5FED" w:rsidRDefault="009A16B6" w:rsidP="003F7390">
            <w:pPr>
              <w:pStyle w:val="TAL"/>
            </w:pPr>
            <w:r w:rsidRPr="00AB5FED">
              <w:t xml:space="preserve">This element identifies the media stream of the SDP used for the </w:t>
            </w:r>
            <w:r>
              <w:t>group session</w:t>
            </w:r>
            <w:r w:rsidRPr="00AB5FED">
              <w:t xml:space="preserve"> (e.g. MBMS subchannel).</w:t>
            </w:r>
          </w:p>
        </w:tc>
      </w:tr>
      <w:tr w:rsidR="009A16B6" w:rsidRPr="00AB5FED" w14:paraId="23643744" w14:textId="77777777" w:rsidTr="003F7390">
        <w:trPr>
          <w:trHeight w:val="773"/>
          <w:jc w:val="center"/>
        </w:trPr>
        <w:tc>
          <w:tcPr>
            <w:tcW w:w="2880" w:type="dxa"/>
            <w:tcBorders>
              <w:top w:val="single" w:sz="4" w:space="0" w:color="000000"/>
              <w:left w:val="single" w:sz="4" w:space="0" w:color="000000"/>
              <w:bottom w:val="single" w:sz="4" w:space="0" w:color="000000"/>
              <w:right w:val="nil"/>
            </w:tcBorders>
            <w:hideMark/>
          </w:tcPr>
          <w:p w14:paraId="39C938BF" w14:textId="3FAD04CD" w:rsidR="00813D80" w:rsidRDefault="007D7C6D" w:rsidP="003F7390">
            <w:pPr>
              <w:pStyle w:val="TAL"/>
            </w:pPr>
            <w:r w:rsidRPr="007D7C6D">
              <w:t>Identifier of broadcast/multicast session</w:t>
            </w:r>
            <w:r>
              <w:t xml:space="preserve"> </w:t>
            </w:r>
          </w:p>
          <w:p w14:paraId="56BF46B4" w14:textId="232767E3" w:rsidR="009A16B6" w:rsidRPr="00AB5FED"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right w:val="nil"/>
            </w:tcBorders>
            <w:hideMark/>
          </w:tcPr>
          <w:p w14:paraId="030843EE"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6F22C172" w14:textId="042E02A0" w:rsidR="009A16B6" w:rsidRPr="00AB5FED" w:rsidRDefault="009A16B6" w:rsidP="003F7390">
            <w:pPr>
              <w:pStyle w:val="TAL"/>
            </w:pPr>
            <w:r w:rsidRPr="00AB5FED">
              <w:t xml:space="preserve">The identifier </w:t>
            </w:r>
            <w:r w:rsidR="007D7C6D" w:rsidRPr="00BD6252">
              <w:rPr>
                <w:rFonts w:eastAsia="DengXian"/>
                <w:lang w:eastAsia="en-GB"/>
              </w:rPr>
              <w:t>of the network broadcast</w:t>
            </w:r>
            <w:r w:rsidR="007D7C6D" w:rsidRPr="00BD6252">
              <w:rPr>
                <w:rFonts w:eastAsia="DengXian"/>
                <w:lang w:eastAsia="zh-CN"/>
              </w:rPr>
              <w:t>/multicast session (e.g., TMGI)</w:t>
            </w:r>
            <w:r w:rsidR="007D7C6D">
              <w:rPr>
                <w:rFonts w:eastAsia="DengXian"/>
                <w:lang w:eastAsia="zh-CN"/>
              </w:rPr>
              <w:t xml:space="preserve"> </w:t>
            </w:r>
            <w:r w:rsidRPr="00AB5FED">
              <w:t xml:space="preserve">if the </w:t>
            </w:r>
            <w:r>
              <w:t>media of the group session</w:t>
            </w:r>
            <w:r w:rsidRPr="00AB5FED">
              <w:t xml:space="preserve"> is not sent on the same </w:t>
            </w:r>
            <w:r w:rsidR="007D7C6D" w:rsidRPr="007D7C6D">
              <w:t>broadcast/multicast session</w:t>
            </w:r>
            <w:r w:rsidR="007D7C6D">
              <w:t xml:space="preserve"> </w:t>
            </w:r>
            <w:r w:rsidRPr="00AB5FED">
              <w:t xml:space="preserve">as this </w:t>
            </w:r>
            <w:r>
              <w:t>MapIOPSGroupTo</w:t>
            </w:r>
            <w:r w:rsidR="007D7C6D" w:rsidRPr="007D7C6D">
              <w:t>NetworkSession</w:t>
            </w:r>
            <w:r w:rsidRPr="00AB5FED">
              <w:t xml:space="preserve"> message.</w:t>
            </w:r>
          </w:p>
        </w:tc>
      </w:tr>
      <w:tr w:rsidR="009A16B6" w:rsidRPr="00AB5FED" w14:paraId="57B78AD1" w14:textId="77777777" w:rsidTr="003F7390">
        <w:trPr>
          <w:trHeight w:val="530"/>
          <w:jc w:val="center"/>
        </w:trPr>
        <w:tc>
          <w:tcPr>
            <w:tcW w:w="2880" w:type="dxa"/>
            <w:tcBorders>
              <w:top w:val="single" w:sz="4" w:space="0" w:color="000000"/>
              <w:left w:val="single" w:sz="4" w:space="0" w:color="000000"/>
              <w:bottom w:val="single" w:sz="4" w:space="0" w:color="000000"/>
              <w:right w:val="nil"/>
            </w:tcBorders>
            <w:hideMark/>
          </w:tcPr>
          <w:p w14:paraId="56A8F80E" w14:textId="77777777" w:rsidR="009A16B6" w:rsidRPr="00AB5FED" w:rsidRDefault="009A16B6" w:rsidP="003F7390">
            <w:pPr>
              <w:pStyle w:val="TAL"/>
            </w:pPr>
            <w:r>
              <w:t>Session</w:t>
            </w:r>
            <w:r w:rsidRPr="007C1B3D">
              <w:t xml:space="preserve"> acknowledgement indicator</w:t>
            </w:r>
          </w:p>
        </w:tc>
        <w:tc>
          <w:tcPr>
            <w:tcW w:w="1440" w:type="dxa"/>
            <w:tcBorders>
              <w:top w:val="single" w:sz="4" w:space="0" w:color="000000"/>
              <w:left w:val="single" w:sz="4" w:space="0" w:color="000000"/>
              <w:bottom w:val="single" w:sz="4" w:space="0" w:color="000000"/>
              <w:right w:val="nil"/>
            </w:tcBorders>
            <w:hideMark/>
          </w:tcPr>
          <w:p w14:paraId="2B410E73" w14:textId="77777777" w:rsidR="009A16B6" w:rsidRPr="00AB5FED" w:rsidRDefault="009A16B6" w:rsidP="003F7390">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79D411B0" w14:textId="77777777" w:rsidR="009A16B6" w:rsidRPr="00AB5FED" w:rsidRDefault="009A16B6" w:rsidP="003F7390">
            <w:pPr>
              <w:pStyle w:val="TAL"/>
            </w:pPr>
            <w:r w:rsidRPr="007C1B3D">
              <w:t xml:space="preserve">Indication that the group </w:t>
            </w:r>
            <w:r>
              <w:t>session</w:t>
            </w:r>
            <w:r w:rsidRPr="007C1B3D">
              <w:t xml:space="preserve"> requires acknowledgement from receiving MC</w:t>
            </w:r>
            <w:r>
              <w:t xml:space="preserve"> service</w:t>
            </w:r>
            <w:r w:rsidRPr="007C1B3D">
              <w:t xml:space="preserve"> clients.</w:t>
            </w:r>
          </w:p>
        </w:tc>
      </w:tr>
      <w:tr w:rsidR="009A16B6" w:rsidRPr="00AB5FED" w14:paraId="5F7B1F87" w14:textId="77777777" w:rsidTr="003F7390">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5553C3" w14:textId="4B053D55" w:rsidR="009A16B6" w:rsidRPr="007C1B3D" w:rsidRDefault="009A16B6" w:rsidP="003F7390">
            <w:pPr>
              <w:pStyle w:val="TAN"/>
            </w:pPr>
            <w:r w:rsidRPr="00BB356E">
              <w:rPr>
                <w:rFonts w:hint="eastAsia"/>
              </w:rPr>
              <w:t>NOTE:</w:t>
            </w:r>
            <w:r>
              <w:tab/>
            </w:r>
            <w:r w:rsidR="007D7C6D" w:rsidRPr="007D7C6D">
              <w:t>“Identifier of broadcast/multicast session”</w:t>
            </w:r>
            <w:r w:rsidR="007D7C6D">
              <w:t xml:space="preserve"> IE </w:t>
            </w:r>
            <w:r w:rsidRPr="00BB356E">
              <w:t xml:space="preserve">shall be present if this message is sent over a different </w:t>
            </w:r>
            <w:r w:rsidR="007D7C6D" w:rsidRPr="007D7C6D">
              <w:t>broadcast/multicast session</w:t>
            </w:r>
            <w:r w:rsidR="007D7C6D">
              <w:t xml:space="preserve"> </w:t>
            </w:r>
            <w:r w:rsidRPr="00BB356E">
              <w:t xml:space="preserve">than the </w:t>
            </w:r>
            <w:r>
              <w:t xml:space="preserve">media of the </w:t>
            </w:r>
            <w:r w:rsidRPr="00BB356E">
              <w:t xml:space="preserve">group </w:t>
            </w:r>
            <w:r>
              <w:t xml:space="preserve">session; </w:t>
            </w:r>
            <w:r w:rsidR="007D7C6D" w:rsidRPr="007D7C6D">
              <w:t>This IE</w:t>
            </w:r>
            <w:r>
              <w:t xml:space="preserve"> may be present if this</w:t>
            </w:r>
            <w:r w:rsidRPr="00BB356E">
              <w:t xml:space="preserve"> message is sent over the same </w:t>
            </w:r>
            <w:r w:rsidR="007D7C6D" w:rsidRPr="007D7C6D">
              <w:t>broadcast/multicast session</w:t>
            </w:r>
            <w:r w:rsidR="007D7C6D">
              <w:t xml:space="preserve"> </w:t>
            </w:r>
            <w:r w:rsidRPr="00BB356E">
              <w:t xml:space="preserve">as the </w:t>
            </w:r>
            <w:r>
              <w:t xml:space="preserve">media of the </w:t>
            </w:r>
            <w:r w:rsidRPr="00BB356E">
              <w:t xml:space="preserve">group </w:t>
            </w:r>
            <w:r>
              <w:t>session</w:t>
            </w:r>
            <w:r w:rsidRPr="00BB356E">
              <w:t>.</w:t>
            </w:r>
          </w:p>
        </w:tc>
      </w:tr>
    </w:tbl>
    <w:p w14:paraId="11756705" w14:textId="77777777" w:rsidR="009A16B6" w:rsidRPr="00AB5FED" w:rsidRDefault="009A16B6" w:rsidP="009A16B6"/>
    <w:p w14:paraId="5FFDF0A6" w14:textId="5362BBDA" w:rsidR="009A16B6" w:rsidRPr="00AB5FED" w:rsidRDefault="009A16B6" w:rsidP="009A16B6">
      <w:pPr>
        <w:pStyle w:val="Heading4"/>
      </w:pPr>
      <w:bookmarkStart w:id="252" w:name="_Toc460616186"/>
      <w:bookmarkStart w:id="253" w:name="_Toc460617047"/>
      <w:bookmarkStart w:id="254" w:name="_Toc11744416"/>
      <w:bookmarkStart w:id="255" w:name="_Toc200195480"/>
      <w:r>
        <w:t>10.4.2.2</w:t>
      </w:r>
      <w:r w:rsidRPr="00AB5FED">
        <w:tab/>
      </w:r>
      <w:r w:rsidR="007D7C6D" w:rsidRPr="00BD6252">
        <w:rPr>
          <w:rFonts w:eastAsia="DengXian"/>
        </w:rPr>
        <w:t>UnmapIOPSGroupFromNetworkSession</w:t>
      </w:r>
      <w:r w:rsidR="007D7C6D" w:rsidRPr="00AB5FED">
        <w:t xml:space="preserve"> </w:t>
      </w:r>
      <w:bookmarkEnd w:id="252"/>
      <w:bookmarkEnd w:id="253"/>
      <w:bookmarkEnd w:id="254"/>
      <w:r>
        <w:t>(IP connectivity functionality)</w:t>
      </w:r>
      <w:bookmarkEnd w:id="255"/>
    </w:p>
    <w:p w14:paraId="2C05F53C" w14:textId="202DF4D2" w:rsidR="009A16B6" w:rsidRPr="00AB5FED" w:rsidRDefault="009A16B6" w:rsidP="009A16B6">
      <w:r w:rsidRPr="00AB5FED">
        <w:t>Table </w:t>
      </w:r>
      <w:r>
        <w:t>10.4.</w:t>
      </w:r>
      <w:r>
        <w:rPr>
          <w:lang w:eastAsia="zh-CN"/>
        </w:rPr>
        <w:t>2.2</w:t>
      </w:r>
      <w:r w:rsidRPr="00AB5FED">
        <w:rPr>
          <w:lang w:eastAsia="zh-CN"/>
        </w:rPr>
        <w:t>-</w:t>
      </w:r>
      <w:r w:rsidRPr="00AB5FED">
        <w:rPr>
          <w:rFonts w:hint="eastAsia"/>
          <w:lang w:eastAsia="zh-CN"/>
        </w:rPr>
        <w:t>1</w:t>
      </w:r>
      <w:r w:rsidRPr="00AB5FED">
        <w:t xml:space="preserve"> describes the information flow to disconnect a group </w:t>
      </w:r>
      <w:r>
        <w:t>session based on the IP connectivity functionality</w:t>
      </w:r>
      <w:r w:rsidRPr="00AB5FED">
        <w:t xml:space="preserve"> from a</w:t>
      </w:r>
      <w:r w:rsidR="007D7C6D">
        <w:t xml:space="preserve"> </w:t>
      </w:r>
      <w:r w:rsidR="007D7C6D" w:rsidRPr="00BD6252">
        <w:rPr>
          <w:rFonts w:eastAsia="DengXian"/>
          <w:lang w:eastAsia="en-GB"/>
        </w:rPr>
        <w:t>broadcast</w:t>
      </w:r>
      <w:r w:rsidR="007D7C6D" w:rsidRPr="00BD6252">
        <w:rPr>
          <w:rFonts w:eastAsia="DengXian"/>
          <w:lang w:eastAsia="zh-CN"/>
        </w:rPr>
        <w:t>/multicast session</w:t>
      </w:r>
      <w:r w:rsidRPr="00AB5FED">
        <w:t xml:space="preserve">.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t>MC service</w:t>
      </w:r>
      <w:r w:rsidRPr="00AB5FED">
        <w:t xml:space="preserve"> client.</w:t>
      </w:r>
    </w:p>
    <w:p w14:paraId="7B9DCBF8" w14:textId="27499996" w:rsidR="009A16B6" w:rsidRPr="00AB5FED" w:rsidRDefault="009A16B6" w:rsidP="009A16B6">
      <w:pPr>
        <w:pStyle w:val="TH"/>
        <w:rPr>
          <w:lang w:val="en-US"/>
        </w:rPr>
      </w:pPr>
      <w:r w:rsidRPr="00AB5FED">
        <w:t>Table </w:t>
      </w:r>
      <w:r>
        <w:t>10.4.</w:t>
      </w:r>
      <w:r>
        <w:rPr>
          <w:lang w:val="en-US"/>
        </w:rPr>
        <w:t>2</w:t>
      </w:r>
      <w:r w:rsidRPr="00AB5FED">
        <w:rPr>
          <w:lang w:val="en-US"/>
        </w:rPr>
        <w:t>.</w:t>
      </w:r>
      <w:r>
        <w:rPr>
          <w:lang w:val="en-US" w:eastAsia="zh-CN"/>
        </w:rPr>
        <w:t>2</w:t>
      </w:r>
      <w:r w:rsidRPr="00AB5FED">
        <w:t>-</w:t>
      </w:r>
      <w:r w:rsidRPr="00AB5FED">
        <w:rPr>
          <w:rFonts w:hint="eastAsia"/>
          <w:lang w:eastAsia="zh-CN"/>
        </w:rPr>
        <w:t>1</w:t>
      </w:r>
      <w:r w:rsidRPr="00AB5FED">
        <w:t xml:space="preserve">: </w:t>
      </w:r>
      <w:r w:rsidR="007D7C6D" w:rsidRPr="00BD6252">
        <w:rPr>
          <w:rFonts w:eastAsia="DengXian"/>
          <w:lang w:eastAsia="en-GB"/>
        </w:rPr>
        <w:t>UnmapIOPSGroupFromNetworkSession</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4A56DD3F"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6FA6ECBD"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1D51468"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CBC77" w14:textId="77777777" w:rsidR="009A16B6" w:rsidRPr="00AB5FED" w:rsidRDefault="009A16B6" w:rsidP="003F7390">
            <w:pPr>
              <w:pStyle w:val="TAH"/>
            </w:pPr>
            <w:r w:rsidRPr="00AB5FED">
              <w:t>Description</w:t>
            </w:r>
          </w:p>
        </w:tc>
      </w:tr>
      <w:tr w:rsidR="009A16B6" w:rsidRPr="00AB5FED" w14:paraId="1D8CBD09"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0172A6B0" w14:textId="77777777" w:rsidR="009A16B6" w:rsidRPr="00AB5FED" w:rsidRDefault="009A16B6" w:rsidP="003F7390">
            <w:pPr>
              <w:pStyle w:val="TAL"/>
            </w:pPr>
            <w:r w:rsidRPr="00334E59">
              <w:t xml:space="preserve">IOPS </w:t>
            </w:r>
            <w:r w:rsidRPr="00D20216">
              <w:t>MC serv</w:t>
            </w:r>
            <w:r w:rsidRPr="00F53008">
              <w:t xml:space="preserve">ice </w:t>
            </w:r>
            <w:r w:rsidRPr="00AB5FED">
              <w:t>group ID</w:t>
            </w:r>
          </w:p>
        </w:tc>
        <w:tc>
          <w:tcPr>
            <w:tcW w:w="1440" w:type="dxa"/>
            <w:tcBorders>
              <w:top w:val="single" w:sz="4" w:space="0" w:color="000000"/>
              <w:left w:val="single" w:sz="4" w:space="0" w:color="000000"/>
              <w:bottom w:val="single" w:sz="4" w:space="0" w:color="000000"/>
              <w:right w:val="nil"/>
            </w:tcBorders>
            <w:hideMark/>
          </w:tcPr>
          <w:p w14:paraId="2671578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378240"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bl>
    <w:p w14:paraId="3B3CD418" w14:textId="77777777" w:rsidR="009A16B6" w:rsidRPr="000D1356" w:rsidRDefault="009A16B6" w:rsidP="009A16B6">
      <w:pPr>
        <w:rPr>
          <w:rFonts w:eastAsia="SimSun"/>
        </w:rPr>
      </w:pPr>
    </w:p>
    <w:p w14:paraId="27A15DAF" w14:textId="4D95C870" w:rsidR="009A16B6" w:rsidRDefault="009A16B6" w:rsidP="009A16B6">
      <w:pPr>
        <w:pStyle w:val="Heading3"/>
        <w:rPr>
          <w:rFonts w:eastAsia="SimSun"/>
        </w:rPr>
      </w:pPr>
      <w:bookmarkStart w:id="256" w:name="_Toc460616128"/>
      <w:bookmarkStart w:id="257" w:name="_Toc460616989"/>
      <w:bookmarkStart w:id="258" w:name="_Toc11744334"/>
      <w:bookmarkStart w:id="259" w:name="_Toc200195481"/>
      <w:r>
        <w:rPr>
          <w:rFonts w:eastAsia="SimSun"/>
        </w:rPr>
        <w:t>10.4.3</w:t>
      </w:r>
      <w:r w:rsidRPr="002F144D">
        <w:rPr>
          <w:rFonts w:eastAsia="SimSun"/>
        </w:rPr>
        <w:tab/>
      </w:r>
      <w:bookmarkEnd w:id="256"/>
      <w:bookmarkEnd w:id="257"/>
      <w:bookmarkEnd w:id="258"/>
      <w:r w:rsidRPr="002F144D">
        <w:rPr>
          <w:rFonts w:eastAsia="SimSun"/>
        </w:rPr>
        <w:t>Use</w:t>
      </w:r>
      <w:r>
        <w:rPr>
          <w:rFonts w:eastAsia="SimSun"/>
        </w:rPr>
        <w:t xml:space="preserve"> of pre-established </w:t>
      </w:r>
      <w:r w:rsidR="007D7C6D" w:rsidRPr="007D7C6D">
        <w:rPr>
          <w:rFonts w:eastAsia="SimSun"/>
        </w:rPr>
        <w:t>broadcast/multicast session</w:t>
      </w:r>
      <w:bookmarkEnd w:id="259"/>
    </w:p>
    <w:p w14:paraId="7493C88E" w14:textId="06374C54" w:rsidR="009A16B6" w:rsidRPr="00F26BD9" w:rsidRDefault="009A16B6" w:rsidP="009A16B6">
      <w:pPr>
        <w:rPr>
          <w:rFonts w:eastAsia="SimSun"/>
        </w:rPr>
      </w:pPr>
      <w:r>
        <w:rPr>
          <w:noProof/>
          <w:lang w:eastAsia="ko-KR"/>
        </w:rPr>
        <w:t xml:space="preserve">The MC services in the IOPS mode of operation shall support the procedure for using pre-established </w:t>
      </w:r>
      <w:r w:rsidR="007D7C6D" w:rsidRPr="00BD6252">
        <w:rPr>
          <w:rFonts w:eastAsia="DengXian"/>
          <w:lang w:eastAsia="en-GB"/>
        </w:rPr>
        <w:t>broadcast</w:t>
      </w:r>
      <w:r w:rsidR="007D7C6D" w:rsidRPr="00BD6252">
        <w:rPr>
          <w:rFonts w:eastAsia="DengXian"/>
          <w:lang w:eastAsia="zh-CN"/>
        </w:rPr>
        <w:t>/multicast session</w:t>
      </w:r>
      <w:r w:rsidR="007D7C6D">
        <w:rPr>
          <w:rFonts w:eastAsia="DengXian"/>
          <w:lang w:eastAsia="zh-CN"/>
        </w:rPr>
        <w:t xml:space="preserve"> </w:t>
      </w:r>
      <w:r>
        <w:rPr>
          <w:noProof/>
          <w:lang w:eastAsia="ko-KR"/>
        </w:rPr>
        <w:t>as specified 3GPP TS 23.280 [3]</w:t>
      </w:r>
      <w:r w:rsidR="007D7C6D" w:rsidRPr="007D7C6D">
        <w:rPr>
          <w:noProof/>
          <w:lang w:eastAsia="ko-KR"/>
        </w:rPr>
        <w:t xml:space="preserve"> or 3GPP</w:t>
      </w:r>
      <w:r w:rsidR="007D7C6D">
        <w:rPr>
          <w:noProof/>
          <w:lang w:eastAsia="ko-KR"/>
        </w:rPr>
        <w:t> </w:t>
      </w:r>
      <w:r w:rsidR="007D7C6D" w:rsidRPr="007D7C6D">
        <w:rPr>
          <w:noProof/>
          <w:lang w:eastAsia="ko-KR"/>
        </w:rPr>
        <w:t>TS</w:t>
      </w:r>
      <w:r w:rsidR="007D7C6D">
        <w:rPr>
          <w:noProof/>
          <w:lang w:eastAsia="ko-KR"/>
        </w:rPr>
        <w:t> </w:t>
      </w:r>
      <w:r w:rsidR="007D7C6D" w:rsidRPr="007D7C6D">
        <w:rPr>
          <w:noProof/>
          <w:lang w:eastAsia="ko-KR"/>
        </w:rPr>
        <w:t>23.289</w:t>
      </w:r>
      <w:r w:rsidR="007D7C6D">
        <w:rPr>
          <w:noProof/>
          <w:lang w:eastAsia="ko-KR"/>
        </w:rPr>
        <w:t> </w:t>
      </w:r>
      <w:r w:rsidR="007D7C6D" w:rsidRPr="007D7C6D">
        <w:rPr>
          <w:noProof/>
          <w:lang w:eastAsia="ko-KR"/>
        </w:rPr>
        <w:t>[</w:t>
      </w:r>
      <w:r w:rsidR="007D7C6D">
        <w:rPr>
          <w:noProof/>
          <w:lang w:eastAsia="ko-KR"/>
        </w:rPr>
        <w:t>12</w:t>
      </w:r>
      <w:r w:rsidR="007D7C6D" w:rsidRPr="007D7C6D">
        <w:rPr>
          <w:noProof/>
          <w:lang w:eastAsia="ko-KR"/>
        </w:rPr>
        <w:t>]</w:t>
      </w:r>
      <w:r>
        <w:rPr>
          <w:noProof/>
          <w:lang w:eastAsia="ko-KR"/>
        </w:rPr>
        <w:t xml:space="preserve"> </w:t>
      </w:r>
      <w:r w:rsidRPr="00F26BD9">
        <w:rPr>
          <w:rFonts w:eastAsia="SimSun"/>
        </w:rPr>
        <w:t>with the following clarification:</w:t>
      </w:r>
    </w:p>
    <w:p w14:paraId="6481E273" w14:textId="77777777" w:rsidR="009A16B6" w:rsidRPr="00A47809" w:rsidRDefault="009A16B6" w:rsidP="009A16B6">
      <w:pPr>
        <w:pStyle w:val="B1"/>
      </w:pPr>
      <w:r w:rsidRPr="00A47809">
        <w:t>-</w:t>
      </w:r>
      <w:r w:rsidRPr="00A47809">
        <w:tab/>
        <w:t xml:space="preserve">The MC service server is the </w:t>
      </w:r>
      <w:r>
        <w:t>IOPS MC connectivity function.</w:t>
      </w:r>
    </w:p>
    <w:p w14:paraId="65D94126" w14:textId="77777777" w:rsidR="009A16B6" w:rsidRDefault="009A16B6" w:rsidP="009A16B6">
      <w:pPr>
        <w:rPr>
          <w:noProof/>
          <w:lang w:eastAsia="ko-KR"/>
        </w:rPr>
      </w:pPr>
      <w:r>
        <w:rPr>
          <w:noProof/>
          <w:lang w:eastAsia="ko-KR"/>
        </w:rPr>
        <w:lastRenderedPageBreak/>
        <w:t>The MCPTT service shall use the MCPTT-IOPS-2, MCPTT-IOPS-4, and MC-IOPS-6 reference points for this procedure.</w:t>
      </w:r>
    </w:p>
    <w:p w14:paraId="5AA533C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0EC16059" w14:textId="37E7AD1B" w:rsidR="009A16B6" w:rsidRDefault="009A16B6" w:rsidP="009A16B6">
      <w:pPr>
        <w:rPr>
          <w:lang w:val="en-US"/>
        </w:rPr>
      </w:pPr>
      <w:r>
        <w:t xml:space="preserve">The IOPS MC system may use pre-established </w:t>
      </w:r>
      <w:r w:rsidR="00CA3CE4" w:rsidRPr="00CA3CE4">
        <w:t>broadcast/multicast sessions</w:t>
      </w:r>
      <w:r w:rsidR="00CA3CE4">
        <w:t xml:space="preserve"> </w:t>
      </w:r>
      <w:r>
        <w:t>for distributing the media associated to group sessions.</w:t>
      </w:r>
      <w:r>
        <w:rPr>
          <w:lang w:val="en-US"/>
        </w:rPr>
        <w:t xml:space="preserve"> </w:t>
      </w:r>
      <w:r w:rsidRPr="00AB5FED">
        <w:rPr>
          <w:lang w:val="en-US"/>
        </w:rPr>
        <w:t xml:space="preserve">Depending on the capacity of the </w:t>
      </w:r>
      <w:r w:rsidR="00CA3CE4" w:rsidRPr="00BD6252">
        <w:rPr>
          <w:rFonts w:eastAsia="DengXian"/>
          <w:lang w:eastAsia="en-GB"/>
        </w:rPr>
        <w:t>broadcast</w:t>
      </w:r>
      <w:r w:rsidR="00CA3CE4" w:rsidRPr="00BD6252">
        <w:rPr>
          <w:rFonts w:eastAsia="DengXian"/>
          <w:lang w:eastAsia="zh-CN"/>
        </w:rPr>
        <w:t>/multicast session</w:t>
      </w:r>
      <w:r w:rsidRPr="00AB5FED">
        <w:rPr>
          <w:lang w:val="en-US"/>
        </w:rPr>
        <w:t xml:space="preserve">, the </w:t>
      </w:r>
      <w:r w:rsidR="00CA3CE4" w:rsidRPr="00CA3CE4">
        <w:rPr>
          <w:lang w:val="en-US"/>
        </w:rPr>
        <w:t>broadcast/multicast session</w:t>
      </w:r>
      <w:r w:rsidR="00CA3CE4">
        <w:rPr>
          <w:lang w:val="en-US"/>
        </w:rPr>
        <w:t xml:space="preserve"> </w:t>
      </w:r>
      <w:r w:rsidRPr="00AB5FED">
        <w:rPr>
          <w:lang w:val="en-US"/>
        </w:rPr>
        <w:t xml:space="preserve">can be used to broadcast one or more group </w:t>
      </w:r>
      <w:r>
        <w:rPr>
          <w:lang w:val="en-US"/>
        </w:rPr>
        <w:t>sessions</w:t>
      </w:r>
      <w:r w:rsidRPr="00AB5FED">
        <w:rPr>
          <w:lang w:val="en-US"/>
        </w:rPr>
        <w:t xml:space="preserve"> in parallel.</w:t>
      </w:r>
    </w:p>
    <w:p w14:paraId="2B99E923" w14:textId="4DE8A8C5" w:rsidR="009A16B6" w:rsidRPr="00AB5FED" w:rsidRDefault="009A16B6" w:rsidP="009A16B6">
      <w:pPr>
        <w:pStyle w:val="Heading3"/>
      </w:pPr>
      <w:bookmarkStart w:id="260" w:name="_Toc433209850"/>
      <w:bookmarkStart w:id="261" w:name="_Toc460616191"/>
      <w:bookmarkStart w:id="262" w:name="_Toc460617052"/>
      <w:bookmarkStart w:id="263" w:name="_Toc11744419"/>
      <w:bookmarkStart w:id="264" w:name="_Toc200195482"/>
      <w:r>
        <w:rPr>
          <w:rFonts w:hint="eastAsia"/>
          <w:lang w:val="nl-NL" w:eastAsia="zh-CN"/>
        </w:rPr>
        <w:t>10.4.</w:t>
      </w:r>
      <w:r>
        <w:rPr>
          <w:lang w:val="nl-NL" w:eastAsia="zh-CN"/>
        </w:rPr>
        <w:t>4</w:t>
      </w:r>
      <w:r w:rsidRPr="00AB5FED">
        <w:rPr>
          <w:lang w:val="nl-NL" w:eastAsia="zh-CN"/>
        </w:rPr>
        <w:tab/>
      </w:r>
      <w:r w:rsidRPr="00AB5FED">
        <w:t xml:space="preserve">Use of </w:t>
      </w:r>
      <w:r w:rsidRPr="00AB5FED">
        <w:rPr>
          <w:rFonts w:hint="eastAsia"/>
          <w:lang w:eastAsia="zh-CN"/>
        </w:rPr>
        <w:t>d</w:t>
      </w:r>
      <w:r w:rsidRPr="00AB5FED">
        <w:t xml:space="preserve">ynamic </w:t>
      </w:r>
      <w:r w:rsidR="00CA3CE4" w:rsidRPr="00BD6252">
        <w:rPr>
          <w:rFonts w:eastAsia="DengXian"/>
        </w:rPr>
        <w:t>broadcast</w:t>
      </w:r>
      <w:r w:rsidR="00CA3CE4" w:rsidRPr="00BD6252">
        <w:rPr>
          <w:rFonts w:eastAsia="DengXian"/>
          <w:lang w:eastAsia="zh-CN"/>
        </w:rPr>
        <w:t>/multicast session</w:t>
      </w:r>
      <w:r w:rsidR="00CA3CE4">
        <w:rPr>
          <w:rFonts w:eastAsia="DengXian"/>
          <w:lang w:eastAsia="zh-CN"/>
        </w:rPr>
        <w:t xml:space="preserve"> </w:t>
      </w:r>
      <w:r w:rsidRPr="00AB5FED">
        <w:t>establishment</w:t>
      </w:r>
      <w:bookmarkEnd w:id="260"/>
      <w:bookmarkEnd w:id="261"/>
      <w:bookmarkEnd w:id="262"/>
      <w:bookmarkEnd w:id="263"/>
      <w:bookmarkEnd w:id="264"/>
    </w:p>
    <w:p w14:paraId="4A919D09" w14:textId="719F5DBD" w:rsidR="009A16B6" w:rsidRPr="00F26BD9" w:rsidRDefault="009A16B6" w:rsidP="009A16B6">
      <w:pPr>
        <w:rPr>
          <w:rFonts w:eastAsia="SimSun"/>
        </w:rPr>
      </w:pPr>
      <w:r>
        <w:rPr>
          <w:noProof/>
          <w:lang w:eastAsia="ko-KR"/>
        </w:rPr>
        <w:t xml:space="preserve">The MC services in the IOPS mode of operation shall support the procedure for using dynamic </w:t>
      </w:r>
      <w:r w:rsidR="00CA3CE4" w:rsidRPr="00CA3CE4">
        <w:rPr>
          <w:noProof/>
          <w:lang w:eastAsia="ko-KR"/>
        </w:rPr>
        <w:t>broadcast/multicast session</w:t>
      </w:r>
      <w:r w:rsidR="00CA3CE4">
        <w:rPr>
          <w:noProof/>
          <w:lang w:eastAsia="ko-KR"/>
        </w:rPr>
        <w:t xml:space="preserve"> </w:t>
      </w:r>
      <w:r>
        <w:rPr>
          <w:noProof/>
          <w:lang w:eastAsia="ko-KR"/>
        </w:rPr>
        <w:t>as specified 3GPP TS 23.280 [3]</w:t>
      </w:r>
      <w:r w:rsidR="00CA3CE4" w:rsidRPr="00CA3CE4">
        <w:t xml:space="preserve"> </w:t>
      </w:r>
      <w:r w:rsidR="00CA3CE4" w:rsidRPr="00CA3CE4">
        <w:rPr>
          <w:noProof/>
          <w:lang w:eastAsia="ko-KR"/>
        </w:rPr>
        <w:t>or 3GPP</w:t>
      </w:r>
      <w:r w:rsidR="00CA3CE4">
        <w:rPr>
          <w:noProof/>
          <w:lang w:eastAsia="ko-KR"/>
        </w:rPr>
        <w:t> </w:t>
      </w:r>
      <w:r w:rsidR="00CA3CE4" w:rsidRPr="00CA3CE4">
        <w:rPr>
          <w:noProof/>
          <w:lang w:eastAsia="ko-KR"/>
        </w:rPr>
        <w:t>TS</w:t>
      </w:r>
      <w:r w:rsidR="00CA3CE4">
        <w:rPr>
          <w:noProof/>
          <w:lang w:eastAsia="ko-KR"/>
        </w:rPr>
        <w:t> </w:t>
      </w:r>
      <w:r w:rsidR="00CA3CE4" w:rsidRPr="00CA3CE4">
        <w:rPr>
          <w:noProof/>
          <w:lang w:eastAsia="ko-KR"/>
        </w:rPr>
        <w:t>23.289 [</w:t>
      </w:r>
      <w:r w:rsidR="00CA3CE4">
        <w:rPr>
          <w:noProof/>
          <w:lang w:eastAsia="ko-KR"/>
        </w:rPr>
        <w:t>12</w:t>
      </w:r>
      <w:r w:rsidR="00CA3CE4" w:rsidRPr="00CA3CE4">
        <w:rPr>
          <w:noProof/>
          <w:lang w:eastAsia="ko-KR"/>
        </w:rPr>
        <w:t>]</w:t>
      </w:r>
      <w:r>
        <w:rPr>
          <w:noProof/>
          <w:lang w:eastAsia="ko-KR"/>
        </w:rPr>
        <w:t xml:space="preserve"> </w:t>
      </w:r>
      <w:r w:rsidRPr="00F26BD9">
        <w:rPr>
          <w:rFonts w:eastAsia="SimSun"/>
        </w:rPr>
        <w:t>with the following clarification:</w:t>
      </w:r>
    </w:p>
    <w:p w14:paraId="4F423A62" w14:textId="77777777" w:rsidR="009A16B6" w:rsidRPr="00A47809" w:rsidRDefault="009A16B6" w:rsidP="009A16B6">
      <w:pPr>
        <w:pStyle w:val="B1"/>
      </w:pPr>
      <w:r w:rsidRPr="00A47809">
        <w:t>-</w:t>
      </w:r>
      <w:r w:rsidRPr="00A47809">
        <w:tab/>
        <w:t xml:space="preserve">The MC service server is the </w:t>
      </w:r>
      <w:r>
        <w:t>IOPS MC connectivity function.</w:t>
      </w:r>
    </w:p>
    <w:p w14:paraId="3AC6B2D2" w14:textId="77777777" w:rsidR="009A16B6" w:rsidRDefault="009A16B6" w:rsidP="009A16B6">
      <w:pPr>
        <w:rPr>
          <w:noProof/>
          <w:lang w:eastAsia="ko-KR"/>
        </w:rPr>
      </w:pPr>
      <w:r>
        <w:rPr>
          <w:noProof/>
          <w:lang w:eastAsia="ko-KR"/>
        </w:rPr>
        <w:t>The MCPTT service shall use the MCPTT-IOPS-2, MCPTT-IOPS-4, and MC-IOPS-6 reference points for this procedure.</w:t>
      </w:r>
    </w:p>
    <w:p w14:paraId="73C6E75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30A7137C" w14:textId="77777777" w:rsidR="009A16B6" w:rsidRDefault="009A16B6" w:rsidP="009A16B6">
      <w:pPr>
        <w:rPr>
          <w:lang w:val="en-US"/>
        </w:rPr>
      </w:pPr>
      <w:r>
        <w:t>The IOPS MC system may use dynamic MBMS bearer establishment for distributing the media associated to group sessions</w:t>
      </w:r>
      <w:r w:rsidRPr="00AB5FED">
        <w:rPr>
          <w:lang w:val="en-US"/>
        </w:rPr>
        <w:t>.</w:t>
      </w:r>
    </w:p>
    <w:p w14:paraId="14A34C26" w14:textId="587129B5" w:rsidR="009A16B6" w:rsidRPr="00AB5FED" w:rsidRDefault="009A16B6" w:rsidP="009A16B6">
      <w:pPr>
        <w:pStyle w:val="Heading3"/>
        <w:rPr>
          <w:lang w:val="en-US"/>
        </w:rPr>
      </w:pPr>
      <w:bookmarkStart w:id="265" w:name="_Toc460616192"/>
      <w:bookmarkStart w:id="266" w:name="_Toc460617053"/>
      <w:bookmarkStart w:id="267" w:name="_Toc11744420"/>
      <w:bookmarkStart w:id="268" w:name="_Toc200195483"/>
      <w:r>
        <w:rPr>
          <w:lang w:val="en-US"/>
        </w:rPr>
        <w:t>10.4.5</w:t>
      </w:r>
      <w:r w:rsidRPr="00AB5FED">
        <w:rPr>
          <w:lang w:val="en-US"/>
        </w:rPr>
        <w:tab/>
      </w:r>
      <w:r>
        <w:rPr>
          <w:lang w:val="en-US"/>
        </w:rPr>
        <w:t>Group session</w:t>
      </w:r>
      <w:r w:rsidRPr="00AB5FED">
        <w:rPr>
          <w:lang w:val="en-US"/>
        </w:rPr>
        <w:t xml:space="preserve"> connect and disconnect over </w:t>
      </w:r>
      <w:r w:rsidR="00CA3CE4" w:rsidRPr="00BD6252">
        <w:rPr>
          <w:rFonts w:eastAsia="DengXian"/>
          <w:lang w:val="en-US"/>
        </w:rPr>
        <w:t>broadcast/multicast</w:t>
      </w:r>
      <w:r w:rsidR="00CA3CE4" w:rsidRPr="00AB5FED">
        <w:rPr>
          <w:lang w:val="en-US"/>
        </w:rPr>
        <w:t xml:space="preserve"> </w:t>
      </w:r>
      <w:r w:rsidR="00CA3CE4" w:rsidRPr="00BD6252">
        <w:rPr>
          <w:rFonts w:eastAsia="DengXian"/>
          <w:lang w:val="en-US"/>
        </w:rPr>
        <w:t>session</w:t>
      </w:r>
      <w:r w:rsidR="00CA3CE4" w:rsidRPr="00AB5FED" w:rsidDel="00CA3CE4">
        <w:rPr>
          <w:lang w:val="en-US"/>
        </w:rPr>
        <w:t xml:space="preserve"> </w:t>
      </w:r>
      <w:bookmarkEnd w:id="265"/>
      <w:bookmarkEnd w:id="266"/>
      <w:bookmarkEnd w:id="267"/>
      <w:r>
        <w:rPr>
          <w:lang w:val="en-US"/>
        </w:rPr>
        <w:t>(IP connectivity functionality)</w:t>
      </w:r>
      <w:bookmarkEnd w:id="268"/>
    </w:p>
    <w:p w14:paraId="57AD07F3" w14:textId="77777777" w:rsidR="009A16B6" w:rsidRPr="00AB5FED" w:rsidRDefault="009A16B6" w:rsidP="009A16B6">
      <w:pPr>
        <w:pStyle w:val="Heading4"/>
        <w:rPr>
          <w:lang w:val="en-US"/>
        </w:rPr>
      </w:pPr>
      <w:bookmarkStart w:id="269" w:name="_Toc460616193"/>
      <w:bookmarkStart w:id="270" w:name="_Toc460617054"/>
      <w:bookmarkStart w:id="271" w:name="_Toc11744421"/>
      <w:bookmarkStart w:id="272" w:name="_Toc200195484"/>
      <w:r>
        <w:rPr>
          <w:lang w:val="en-US"/>
        </w:rPr>
        <w:t>10.4.5</w:t>
      </w:r>
      <w:r w:rsidRPr="00AB5FED">
        <w:rPr>
          <w:lang w:val="en-US"/>
        </w:rPr>
        <w:t>.1</w:t>
      </w:r>
      <w:r w:rsidRPr="00AB5FED">
        <w:rPr>
          <w:lang w:val="en-US"/>
        </w:rPr>
        <w:tab/>
        <w:t>General</w:t>
      </w:r>
      <w:bookmarkEnd w:id="269"/>
      <w:bookmarkEnd w:id="270"/>
      <w:bookmarkEnd w:id="271"/>
      <w:bookmarkEnd w:id="272"/>
    </w:p>
    <w:p w14:paraId="2416CD52" w14:textId="35B7D675" w:rsidR="009A16B6" w:rsidRPr="002A0983" w:rsidRDefault="009A16B6" w:rsidP="009A16B6">
      <w:r w:rsidRPr="002A0983">
        <w:t xml:space="preserve">MBMS bearers can be used for group sessions based on the IP connectivity functionality. One </w:t>
      </w:r>
      <w:r w:rsidR="00CA3CE4" w:rsidRPr="00CA3CE4">
        <w:t>broadcast/multicast session</w:t>
      </w:r>
      <w:r w:rsidR="00CA3CE4">
        <w:t xml:space="preserve"> </w:t>
      </w:r>
      <w:r w:rsidRPr="002A0983">
        <w:t xml:space="preserve">can be associated to one or more specific groups or group sessions. </w:t>
      </w:r>
      <w:r w:rsidRPr="002A0983">
        <w:rPr>
          <w:rFonts w:eastAsia="Malgun Gothic"/>
          <w:lang w:eastAsia="ko-KR"/>
        </w:rPr>
        <w:t>Before sending packets related to a group session, i.e. signalling and media, over a</w:t>
      </w:r>
      <w:r w:rsidR="000A4373">
        <w:rPr>
          <w:rFonts w:eastAsia="Malgun Gothic"/>
          <w:lang w:eastAsia="ko-KR"/>
        </w:rPr>
        <w:t xml:space="preserve"> </w:t>
      </w:r>
      <w:r w:rsidR="000A4373" w:rsidRPr="00BD6252">
        <w:rPr>
          <w:rFonts w:eastAsia="DengXian"/>
          <w:lang w:eastAsia="en-GB"/>
        </w:rPr>
        <w:t>broadcast</w:t>
      </w:r>
      <w:r w:rsidR="000A4373" w:rsidRPr="00BD6252">
        <w:rPr>
          <w:rFonts w:eastAsia="DengXian"/>
          <w:lang w:eastAsia="zh-CN"/>
        </w:rPr>
        <w:t>/multicast session</w:t>
      </w:r>
      <w:r w:rsidRPr="002A0983">
        <w:rPr>
          <w:rFonts w:eastAsia="Malgun Gothic"/>
          <w:lang w:eastAsia="ko-KR"/>
        </w:rPr>
        <w:t xml:space="preserve">, the IOPS MC connectivity function transmits the association information between the group session and the </w:t>
      </w:r>
      <w:r w:rsidR="000A4373" w:rsidRPr="00BD6252">
        <w:rPr>
          <w:rFonts w:eastAsia="DengXian"/>
          <w:lang w:eastAsia="en-GB"/>
        </w:rPr>
        <w:t>broadcast</w:t>
      </w:r>
      <w:r w:rsidR="000A4373" w:rsidRPr="00BD6252">
        <w:rPr>
          <w:rFonts w:eastAsia="DengXian"/>
          <w:lang w:eastAsia="zh-CN"/>
        </w:rPr>
        <w:t>/multicast session</w:t>
      </w:r>
      <w:r w:rsidRPr="002A0983">
        <w:rPr>
          <w:rFonts w:eastAsia="Malgun Gothic"/>
          <w:lang w:eastAsia="ko-KR"/>
        </w:rPr>
        <w:t xml:space="preserve">. </w:t>
      </w:r>
      <w:r w:rsidRPr="002A0983">
        <w:t xml:space="preserve">When the group session over the </w:t>
      </w:r>
      <w:r w:rsidR="000A4373" w:rsidRPr="000A4373">
        <w:t>broadcast/multicast session</w:t>
      </w:r>
      <w:r w:rsidR="000A4373">
        <w:t xml:space="preserve"> </w:t>
      </w:r>
      <w:r w:rsidRPr="002A0983">
        <w:t xml:space="preserve">is finished, this temporary association information of a group session to specific resources on a </w:t>
      </w:r>
      <w:r w:rsidR="000A4373" w:rsidRPr="000A4373">
        <w:t>broadcast/multicast session</w:t>
      </w:r>
      <w:r w:rsidR="000A4373">
        <w:t xml:space="preserve"> </w:t>
      </w:r>
      <w:r w:rsidRPr="002A0983">
        <w:t>is undone. Prior to the association of a group session to a</w:t>
      </w:r>
      <w:r w:rsidR="000A4373">
        <w:t xml:space="preserve"> </w:t>
      </w:r>
      <w:r w:rsidR="000A4373" w:rsidRPr="000A4373">
        <w:t>broadcast/multicast session</w:t>
      </w:r>
      <w:r w:rsidR="000A4373">
        <w:t xml:space="preserve"> </w:t>
      </w:r>
      <w:r w:rsidRPr="002A0983">
        <w:t xml:space="preserve">the </w:t>
      </w:r>
      <w:r w:rsidR="000A4373" w:rsidRPr="000A4373">
        <w:t>broadcast/multicast session</w:t>
      </w:r>
      <w:r w:rsidR="000A4373">
        <w:t xml:space="preserve"> </w:t>
      </w:r>
      <w:r w:rsidRPr="002A0983">
        <w:t>is activated and announced to the MC service clients.</w:t>
      </w:r>
    </w:p>
    <w:p w14:paraId="19CF86AD" w14:textId="77777777" w:rsidR="009A16B6" w:rsidRPr="00AB5FED" w:rsidRDefault="009A16B6" w:rsidP="009A16B6">
      <w:pPr>
        <w:pStyle w:val="Heading4"/>
        <w:rPr>
          <w:lang w:val="en-US"/>
        </w:rPr>
      </w:pPr>
      <w:bookmarkStart w:id="273" w:name="_Toc460616194"/>
      <w:bookmarkStart w:id="274" w:name="_Toc460617055"/>
      <w:bookmarkStart w:id="275" w:name="_Toc11744422"/>
      <w:bookmarkStart w:id="276" w:name="_Toc200195485"/>
      <w:r>
        <w:rPr>
          <w:lang w:val="en-US"/>
        </w:rPr>
        <w:t>10.4.5</w:t>
      </w:r>
      <w:r w:rsidRPr="00AB5FED">
        <w:rPr>
          <w:lang w:val="en-US"/>
        </w:rPr>
        <w:t>.2</w:t>
      </w:r>
      <w:r w:rsidRPr="00AB5FED">
        <w:rPr>
          <w:lang w:val="en-US"/>
        </w:rPr>
        <w:tab/>
        <w:t>Procedure</w:t>
      </w:r>
      <w:bookmarkEnd w:id="273"/>
      <w:bookmarkEnd w:id="274"/>
      <w:bookmarkEnd w:id="275"/>
      <w:bookmarkEnd w:id="276"/>
    </w:p>
    <w:p w14:paraId="496E640D" w14:textId="68AB273C" w:rsidR="009A16B6" w:rsidRPr="00AB5FED" w:rsidRDefault="009A16B6" w:rsidP="009A16B6">
      <w:pPr>
        <w:pStyle w:val="Heading5"/>
        <w:rPr>
          <w:lang w:val="en-US"/>
        </w:rPr>
      </w:pPr>
      <w:bookmarkStart w:id="277" w:name="_Toc460616195"/>
      <w:bookmarkStart w:id="278" w:name="_Toc460617056"/>
      <w:bookmarkStart w:id="279" w:name="_Toc11744423"/>
      <w:bookmarkStart w:id="280" w:name="_Toc200195486"/>
      <w:r>
        <w:rPr>
          <w:lang w:val="en-US"/>
        </w:rPr>
        <w:t>10.4.5</w:t>
      </w:r>
      <w:r w:rsidRPr="00AB5FED">
        <w:rPr>
          <w:lang w:val="en-US"/>
        </w:rPr>
        <w:t>.2.1</w:t>
      </w:r>
      <w:r w:rsidRPr="00AB5FED">
        <w:rPr>
          <w:lang w:val="en-US"/>
        </w:rPr>
        <w:tab/>
      </w:r>
      <w:r>
        <w:rPr>
          <w:lang w:val="en-US"/>
        </w:rPr>
        <w:t>Group Session</w:t>
      </w:r>
      <w:r w:rsidRPr="00AB5FED">
        <w:rPr>
          <w:lang w:val="en-US"/>
        </w:rPr>
        <w:t xml:space="preserve"> connect over </w:t>
      </w:r>
      <w:r w:rsidR="000A4373" w:rsidRPr="000A4373">
        <w:rPr>
          <w:lang w:val="en-US"/>
        </w:rPr>
        <w:t>broadcast/multicast session</w:t>
      </w:r>
      <w:bookmarkEnd w:id="277"/>
      <w:bookmarkEnd w:id="278"/>
      <w:bookmarkEnd w:id="279"/>
      <w:bookmarkEnd w:id="280"/>
    </w:p>
    <w:p w14:paraId="2B013252" w14:textId="5607F7E8" w:rsidR="009A16B6" w:rsidRPr="00AB5FED" w:rsidRDefault="009A16B6" w:rsidP="009A16B6">
      <w:pPr>
        <w:rPr>
          <w:lang w:val="en-US"/>
        </w:rPr>
      </w:pPr>
      <w:r w:rsidRPr="00AB5FED">
        <w:rPr>
          <w:lang w:val="en-US"/>
        </w:rPr>
        <w:t>In figure </w:t>
      </w:r>
      <w:r>
        <w:rPr>
          <w:lang w:val="en-US"/>
        </w:rPr>
        <w:t>10.4.5</w:t>
      </w:r>
      <w:r w:rsidRPr="00AB5FED">
        <w:rPr>
          <w:lang w:val="en-US"/>
        </w:rPr>
        <w:t>.2</w:t>
      </w:r>
      <w:r w:rsidRPr="00AB5FED">
        <w:rPr>
          <w:rFonts w:hint="eastAsia"/>
          <w:lang w:val="en-US" w:eastAsia="zh-CN"/>
        </w:rPr>
        <w:t>.1</w:t>
      </w:r>
      <w:r w:rsidRPr="00AB5FED">
        <w:rPr>
          <w:lang w:val="en-US"/>
        </w:rPr>
        <w:t>-1 the MC</w:t>
      </w:r>
      <w:r>
        <w:rPr>
          <w:lang w:val="en-US"/>
        </w:rPr>
        <w:t xml:space="preserve"> service</w:t>
      </w:r>
      <w:r w:rsidRPr="00AB5FED">
        <w:rPr>
          <w:lang w:val="en-US"/>
        </w:rPr>
        <w:t xml:space="preserve"> client 1 is the client that initiate</w:t>
      </w:r>
      <w:r>
        <w:rPr>
          <w:lang w:val="en-US"/>
        </w:rPr>
        <w:t>s</w:t>
      </w:r>
      <w:r w:rsidRPr="00AB5FED">
        <w:rPr>
          <w:lang w:val="en-US"/>
        </w:rPr>
        <w:t xml:space="preserve"> a</w:t>
      </w:r>
      <w:r>
        <w:rPr>
          <w:lang w:val="en-US"/>
        </w:rPr>
        <w:t xml:space="preserve"> group session, e.g. an MCPTT client initiating a </w:t>
      </w:r>
      <w:r w:rsidRPr="00AB5FED">
        <w:rPr>
          <w:lang w:val="en-US"/>
        </w:rPr>
        <w:t xml:space="preserve">group call. </w:t>
      </w:r>
      <w:r>
        <w:rPr>
          <w:lang w:val="en-US"/>
        </w:rPr>
        <w:t xml:space="preserve">The </w:t>
      </w:r>
      <w:r w:rsidRPr="00AB5FED">
        <w:rPr>
          <w:lang w:val="en-US"/>
        </w:rPr>
        <w:t>MC</w:t>
      </w:r>
      <w:r>
        <w:rPr>
          <w:lang w:val="en-US"/>
        </w:rPr>
        <w:t xml:space="preserve"> service</w:t>
      </w:r>
      <w:r w:rsidRPr="00AB5FED">
        <w:rPr>
          <w:lang w:val="en-US"/>
        </w:rPr>
        <w:t xml:space="preserve"> client 1 may</w:t>
      </w:r>
      <w:r>
        <w:rPr>
          <w:lang w:val="en-US"/>
        </w:rPr>
        <w:t xml:space="preserve"> be within the </w:t>
      </w:r>
      <w:r w:rsidR="000A4373" w:rsidRPr="000A4373">
        <w:rPr>
          <w:lang w:val="en-US"/>
        </w:rPr>
        <w:t xml:space="preserve">broadcast/multicast </w:t>
      </w:r>
      <w:r w:rsidRPr="00AB5FED">
        <w:rPr>
          <w:lang w:val="en-US"/>
        </w:rPr>
        <w:t xml:space="preserve">service area. The </w:t>
      </w:r>
      <w:r>
        <w:rPr>
          <w:lang w:val="en-US"/>
        </w:rPr>
        <w:t>MC service</w:t>
      </w:r>
      <w:r w:rsidRPr="00AB5FED">
        <w:rPr>
          <w:lang w:val="en-US"/>
        </w:rPr>
        <w:t xml:space="preserve"> client</w:t>
      </w:r>
      <w:r>
        <w:rPr>
          <w:lang w:val="en-US"/>
        </w:rPr>
        <w:t>s</w:t>
      </w:r>
      <w:r w:rsidRPr="00AB5FED">
        <w:rPr>
          <w:lang w:val="en-US"/>
        </w:rPr>
        <w:t xml:space="preserve"> 2</w:t>
      </w:r>
      <w:r>
        <w:rPr>
          <w:lang w:val="en-US"/>
        </w:rPr>
        <w:t xml:space="preserve"> … n</w:t>
      </w:r>
      <w:r w:rsidRPr="00AB5FED">
        <w:rPr>
          <w:lang w:val="en-US"/>
        </w:rPr>
        <w:t xml:space="preserve"> represent </w:t>
      </w:r>
      <w:r>
        <w:rPr>
          <w:lang w:val="en-US"/>
        </w:rPr>
        <w:t>MC service</w:t>
      </w:r>
      <w:r w:rsidRPr="00AB5FED">
        <w:rPr>
          <w:lang w:val="en-US"/>
        </w:rPr>
        <w:t xml:space="preserve"> clients</w:t>
      </w:r>
      <w:r>
        <w:rPr>
          <w:lang w:val="en-US"/>
        </w:rPr>
        <w:t>, e.g. MCPTT clients,</w:t>
      </w:r>
      <w:r w:rsidRPr="00AB5FED">
        <w:rPr>
          <w:lang w:val="en-US"/>
        </w:rPr>
        <w:t xml:space="preserve"> receiving the </w:t>
      </w:r>
      <w:r>
        <w:rPr>
          <w:lang w:val="en-US"/>
        </w:rPr>
        <w:t>group session packets</w:t>
      </w:r>
      <w:r w:rsidRPr="00AB5FED">
        <w:rPr>
          <w:lang w:val="en-US"/>
        </w:rPr>
        <w:t xml:space="preserve"> over an MBMS bearer. There may be other receiving </w:t>
      </w:r>
      <w:r>
        <w:rPr>
          <w:lang w:val="en-US"/>
        </w:rPr>
        <w:t xml:space="preserve">MC service </w:t>
      </w:r>
      <w:r w:rsidRPr="00AB5FED">
        <w:rPr>
          <w:lang w:val="en-US"/>
        </w:rPr>
        <w:t xml:space="preserve">clients both over unicast bearers and over this or other </w:t>
      </w:r>
      <w:r w:rsidR="000A4373" w:rsidRPr="000A4373">
        <w:rPr>
          <w:lang w:val="en-US"/>
        </w:rPr>
        <w:t>broadcast/multicast session</w:t>
      </w:r>
      <w:r w:rsidRPr="00AB5FED">
        <w:rPr>
          <w:lang w:val="en-US"/>
        </w:rPr>
        <w:t>(s), however</w:t>
      </w:r>
      <w:r>
        <w:rPr>
          <w:lang w:val="en-US"/>
        </w:rPr>
        <w:t>,</w:t>
      </w:r>
      <w:r w:rsidRPr="00AB5FED">
        <w:rPr>
          <w:lang w:val="en-US"/>
        </w:rPr>
        <w:t xml:space="preserve"> they are not illustrated in this figure.</w:t>
      </w:r>
    </w:p>
    <w:p w14:paraId="67F44755" w14:textId="77777777" w:rsidR="009A16B6" w:rsidRDefault="009A16B6" w:rsidP="009A16B6">
      <w:pPr>
        <w:rPr>
          <w:lang w:val="en-US"/>
        </w:rPr>
      </w:pPr>
      <w:r w:rsidRPr="00AB5FED">
        <w:rPr>
          <w:lang w:val="en-US"/>
        </w:rPr>
        <w:t xml:space="preserve">Pre-conditions: </w:t>
      </w:r>
    </w:p>
    <w:p w14:paraId="21617607" w14:textId="77777777" w:rsidR="009A16B6" w:rsidRDefault="009A16B6" w:rsidP="009A16B6">
      <w:pPr>
        <w:pStyle w:val="B1"/>
      </w:pPr>
      <w:r>
        <w:t>-</w:t>
      </w:r>
      <w:r>
        <w:tab/>
        <w:t xml:space="preserve">The </w:t>
      </w:r>
      <w:r w:rsidRPr="00416FBE">
        <w:t>MC</w:t>
      </w:r>
      <w:r>
        <w:t xml:space="preserve"> service</w:t>
      </w:r>
      <w:r w:rsidRPr="00416FBE">
        <w:t xml:space="preserve"> user profile used for the IOPS mode of operation is pre-provisioned in the MC</w:t>
      </w:r>
      <w:r>
        <w:t xml:space="preserve"> service</w:t>
      </w:r>
      <w:r w:rsidRPr="00416FBE">
        <w:t xml:space="preserve"> UEs</w:t>
      </w:r>
    </w:p>
    <w:p w14:paraId="32F99E78" w14:textId="77777777" w:rsidR="009A16B6" w:rsidRDefault="009A16B6" w:rsidP="009A16B6">
      <w:pPr>
        <w:pStyle w:val="B1"/>
      </w:pPr>
      <w:r>
        <w:t>-</w:t>
      </w:r>
      <w:r>
        <w:tab/>
        <w:t xml:space="preserve">The IOPS MC service group ID and its associated </w:t>
      </w:r>
      <w:r w:rsidRPr="00D87F58">
        <w:t>IOPS group IP multicast address</w:t>
      </w:r>
      <w:r>
        <w:t xml:space="preserve"> are pre-configured in the MC service clients</w:t>
      </w:r>
    </w:p>
    <w:p w14:paraId="2D4136B7" w14:textId="77777777" w:rsidR="009A16B6" w:rsidRPr="00416FBE" w:rsidRDefault="009A16B6" w:rsidP="009A16B6">
      <w:pPr>
        <w:pStyle w:val="B1"/>
      </w:pPr>
      <w:bookmarkStart w:id="281" w:name="_Hlk22832831"/>
      <w:r>
        <w:t>-</w:t>
      </w:r>
      <w:r>
        <w:tab/>
        <w:t>The MC service users have an active PDN connection to the IOPS MC connectivity function for the communication based on the IP connectivity functionality</w:t>
      </w:r>
    </w:p>
    <w:bookmarkEnd w:id="281"/>
    <w:p w14:paraId="39DCCB25" w14:textId="77777777" w:rsidR="009A16B6" w:rsidRDefault="009A16B6" w:rsidP="009A16B6">
      <w:pPr>
        <w:pStyle w:val="B1"/>
      </w:pPr>
      <w:r>
        <w:t>-</w:t>
      </w:r>
      <w:r>
        <w:tab/>
      </w:r>
      <w:r w:rsidRPr="00EC2117">
        <w:t>The MC</w:t>
      </w:r>
      <w:r>
        <w:t xml:space="preserve"> service</w:t>
      </w:r>
      <w:r w:rsidRPr="00EC2117">
        <w:t xml:space="preserve"> users are discovered by the IOPS MC </w:t>
      </w:r>
      <w:r>
        <w:t xml:space="preserve">connectivity function </w:t>
      </w:r>
      <w:r w:rsidRPr="006B57F9">
        <w:t>to support MC services based on the IP connectivity functionality</w:t>
      </w:r>
    </w:p>
    <w:p w14:paraId="666A1AEA" w14:textId="77777777" w:rsidR="009A16B6" w:rsidRPr="00B46F55" w:rsidRDefault="009A16B6" w:rsidP="009A16B6"/>
    <w:p w14:paraId="0F975FFF" w14:textId="0ABE6FFA" w:rsidR="009A16B6" w:rsidRPr="00AB5FED" w:rsidRDefault="00A65665" w:rsidP="009A16B6">
      <w:pPr>
        <w:pStyle w:val="TH"/>
      </w:pPr>
      <w:r w:rsidRPr="00BD6252">
        <w:rPr>
          <w:rFonts w:eastAsia="DengXian"/>
          <w:lang w:eastAsia="en-GB"/>
        </w:rPr>
        <w:object w:dxaOrig="6114" w:dyaOrig="4301" w14:anchorId="784BD801">
          <v:shape id="_x0000_i1038" type="#_x0000_t75" style="width:305.55pt;height:215.35pt" o:ole="">
            <v:imagedata r:id="rId35" o:title=""/>
          </v:shape>
          <o:OLEObject Type="Embed" ProgID="Visio.Drawing.15" ShapeID="_x0000_i1038" DrawAspect="Content" ObjectID="_1810808189" r:id="rId36"/>
        </w:object>
      </w:r>
    </w:p>
    <w:p w14:paraId="3D4A7D13" w14:textId="481991DE" w:rsidR="009A16B6" w:rsidRPr="00AB5FED" w:rsidRDefault="009A16B6" w:rsidP="009A16B6">
      <w:pPr>
        <w:pStyle w:val="TF"/>
      </w:pPr>
      <w:r w:rsidRPr="00AB5FED">
        <w:t>Figure </w:t>
      </w:r>
      <w:r>
        <w:t>10.4.5</w:t>
      </w:r>
      <w:r w:rsidRPr="00AB5FED">
        <w:t>.2</w:t>
      </w:r>
      <w:r w:rsidRPr="00AB5FED">
        <w:rPr>
          <w:rFonts w:hint="eastAsia"/>
          <w:lang w:eastAsia="zh-CN"/>
        </w:rPr>
        <w:t>.1</w:t>
      </w:r>
      <w:r w:rsidRPr="00AB5FED">
        <w:t xml:space="preserve">-1: </w:t>
      </w:r>
      <w:r>
        <w:t>Group session</w:t>
      </w:r>
      <w:r w:rsidRPr="00AB5FED">
        <w:t xml:space="preserve"> connect on </w:t>
      </w:r>
      <w:r w:rsidR="00A65665" w:rsidRPr="00A65665">
        <w:t>broadcast/multicast session</w:t>
      </w:r>
      <w:r w:rsidR="00A65665">
        <w:t xml:space="preserve"> </w:t>
      </w:r>
      <w:r>
        <w:t>(IP connectivity functionality)</w:t>
      </w:r>
    </w:p>
    <w:p w14:paraId="6DAD07A8" w14:textId="17FDBF0D" w:rsidR="009A16B6" w:rsidRPr="00AB5FED" w:rsidRDefault="009A16B6" w:rsidP="009A16B6">
      <w:pPr>
        <w:pStyle w:val="B1"/>
      </w:pPr>
      <w:r w:rsidRPr="00AB5FED">
        <w:t>1.</w:t>
      </w:r>
      <w:r w:rsidRPr="00AB5FED">
        <w:tab/>
        <w:t xml:space="preserve">Activation and announcement of </w:t>
      </w:r>
      <w:bookmarkStart w:id="282" w:name="_Hlk178524447"/>
      <w:r w:rsidR="00A65665" w:rsidRPr="00BD6252">
        <w:rPr>
          <w:rFonts w:eastAsia="DengXian"/>
          <w:lang w:eastAsia="en-GB"/>
        </w:rPr>
        <w:t>broadcast</w:t>
      </w:r>
      <w:r w:rsidR="00A65665" w:rsidRPr="00BD6252">
        <w:rPr>
          <w:rFonts w:eastAsia="DengXian"/>
          <w:lang w:eastAsia="zh-CN"/>
        </w:rPr>
        <w:t>/multicast session</w:t>
      </w:r>
      <w:bookmarkEnd w:id="282"/>
      <w:r w:rsidR="00A65665">
        <w:rPr>
          <w:rFonts w:eastAsia="DengXian"/>
          <w:lang w:eastAsia="zh-CN"/>
        </w:rPr>
        <w:t xml:space="preserve"> </w:t>
      </w:r>
      <w:r w:rsidRPr="00AB5FED">
        <w:t>availability.</w:t>
      </w:r>
    </w:p>
    <w:p w14:paraId="220BBC5B" w14:textId="77777777" w:rsidR="009A16B6" w:rsidRDefault="009A16B6" w:rsidP="009A16B6">
      <w:pPr>
        <w:pStyle w:val="B1"/>
      </w:pPr>
      <w:r w:rsidRPr="00AB5FED">
        <w:t>2.</w:t>
      </w:r>
      <w:r w:rsidRPr="00AB5FED">
        <w:tab/>
      </w:r>
      <w:r>
        <w:t xml:space="preserve">MC user at the </w:t>
      </w:r>
      <w:r w:rsidRPr="00AB5FED">
        <w:t>MC</w:t>
      </w:r>
      <w:r>
        <w:t xml:space="preserve"> service</w:t>
      </w:r>
      <w:r w:rsidRPr="00AB5FED">
        <w:t xml:space="preserve"> client 1 </w:t>
      </w:r>
      <w:r>
        <w:t xml:space="preserve">wants to </w:t>
      </w:r>
      <w:r w:rsidRPr="00AB5FED">
        <w:t xml:space="preserve">initiate </w:t>
      </w:r>
      <w:r>
        <w:t>an MC service</w:t>
      </w:r>
      <w:r w:rsidRPr="00AB5FED">
        <w:t xml:space="preserve"> group </w:t>
      </w:r>
      <w:r>
        <w:t>session with a specific IOPS MC service group based on the IP connectivity functionality</w:t>
      </w:r>
      <w:r w:rsidRPr="00AB5FED">
        <w:t>.</w:t>
      </w:r>
    </w:p>
    <w:p w14:paraId="3745C082" w14:textId="77777777" w:rsidR="009A16B6" w:rsidRPr="00AB5FED" w:rsidRDefault="009A16B6" w:rsidP="009A16B6">
      <w:pPr>
        <w:pStyle w:val="B1"/>
      </w:pPr>
      <w:r>
        <w:t>3.</w:t>
      </w:r>
      <w:r>
        <w:tab/>
        <w:t xml:space="preserve">The MC service client 1 transmits the related group session packets via the IOPS MC connectivity function targeting the IOPS MC service group (i.e. using the corresponding IOPS group IP multicast address) </w:t>
      </w:r>
    </w:p>
    <w:p w14:paraId="09F6FFB7" w14:textId="731CCC0A" w:rsidR="009A16B6" w:rsidRPr="00AB5FED" w:rsidRDefault="009A16B6" w:rsidP="009A16B6">
      <w:pPr>
        <w:pStyle w:val="B1"/>
      </w:pPr>
      <w:r>
        <w:t>4</w:t>
      </w:r>
      <w:r w:rsidRPr="00AB5FED">
        <w:t>.</w:t>
      </w:r>
      <w:r w:rsidRPr="00AB5FED">
        <w:tab/>
        <w:t xml:space="preserve">The </w:t>
      </w:r>
      <w:r>
        <w:t>IOPS MC connectivity function determines that the received packets correspond to a group session. Therefore, the IOPS MC connectivity function transmits</w:t>
      </w:r>
      <w:r w:rsidRPr="00AB5FED">
        <w:t xml:space="preserve"> a </w:t>
      </w:r>
      <w:r w:rsidR="00A65665" w:rsidRPr="00BD6252">
        <w:rPr>
          <w:rFonts w:eastAsia="DengXian"/>
          <w:lang w:eastAsia="en-GB"/>
        </w:rPr>
        <w:t xml:space="preserve">MapIOPSGroupToNetwork </w:t>
      </w:r>
      <w:r w:rsidRPr="00AB5FED">
        <w:t xml:space="preserve">message over a previously </w:t>
      </w:r>
      <w:r>
        <w:t>established</w:t>
      </w:r>
      <w:r w:rsidRPr="00AB5FED">
        <w:t xml:space="preserve"> </w:t>
      </w:r>
      <w:r w:rsidR="00A65665" w:rsidRPr="00BD6252">
        <w:rPr>
          <w:rFonts w:eastAsia="DengXian"/>
          <w:lang w:eastAsia="en-GB"/>
        </w:rPr>
        <w:t>broadcast</w:t>
      </w:r>
      <w:r w:rsidR="00A65665" w:rsidRPr="00BD6252">
        <w:rPr>
          <w:rFonts w:eastAsia="DengXian"/>
          <w:lang w:eastAsia="zh-CN"/>
        </w:rPr>
        <w:t>/multicast session</w:t>
      </w:r>
      <w:r w:rsidR="00A65665">
        <w:rPr>
          <w:rFonts w:eastAsia="DengXian"/>
          <w:lang w:eastAsia="zh-CN"/>
        </w:rPr>
        <w:t xml:space="preserve"> </w:t>
      </w:r>
      <w:r w:rsidRPr="00AB5FED">
        <w:t xml:space="preserve">to all users </w:t>
      </w:r>
      <w:r>
        <w:t>monitoring the</w:t>
      </w:r>
      <w:r w:rsidRPr="00AB5FED">
        <w:t xml:space="preserve"> </w:t>
      </w:r>
      <w:r w:rsidR="00A65665" w:rsidRPr="00BD6252">
        <w:rPr>
          <w:rFonts w:eastAsia="DengXian"/>
          <w:lang w:eastAsia="en-GB"/>
        </w:rPr>
        <w:t>broadcast</w:t>
      </w:r>
      <w:r w:rsidR="00A65665" w:rsidRPr="00BD6252">
        <w:rPr>
          <w:rFonts w:eastAsia="DengXian"/>
          <w:lang w:eastAsia="zh-CN"/>
        </w:rPr>
        <w:t>/multicast session</w:t>
      </w:r>
      <w:r w:rsidRPr="00AB5FED">
        <w:t xml:space="preserve">. The </w:t>
      </w:r>
      <w:r w:rsidR="00A65665" w:rsidRPr="00BD6252">
        <w:rPr>
          <w:rFonts w:eastAsia="DengXian"/>
          <w:lang w:eastAsia="en-GB"/>
        </w:rPr>
        <w:t xml:space="preserve">MapIOPSGroupToNetwork </w:t>
      </w:r>
      <w:r w:rsidRPr="00AB5FED">
        <w:t xml:space="preserve">message includes association information between the group </w:t>
      </w:r>
      <w:r>
        <w:t>session</w:t>
      </w:r>
      <w:r w:rsidRPr="00AB5FED">
        <w:t xml:space="preserve"> and </w:t>
      </w:r>
      <w:r>
        <w:t xml:space="preserve">the </w:t>
      </w:r>
      <w:r w:rsidR="00A65665" w:rsidRPr="00BD6252">
        <w:rPr>
          <w:rFonts w:eastAsia="DengXian"/>
          <w:lang w:eastAsia="en-GB"/>
        </w:rPr>
        <w:t>broadcast</w:t>
      </w:r>
      <w:r w:rsidR="00A65665" w:rsidRPr="00BD6252">
        <w:rPr>
          <w:rFonts w:eastAsia="DengXian"/>
          <w:lang w:eastAsia="zh-CN"/>
        </w:rPr>
        <w:t>/multicast session</w:t>
      </w:r>
      <w:r w:rsidRPr="00AB5FED">
        <w:t>.</w:t>
      </w:r>
      <w:r>
        <w:t xml:space="preserve"> It includes the corresponding IOPS </w:t>
      </w:r>
      <w:r w:rsidRPr="00DB6D54">
        <w:t>MC service group ID</w:t>
      </w:r>
      <w:r>
        <w:t xml:space="preserve"> associated to the IOPS group IP multicast address related to the group session.</w:t>
      </w:r>
    </w:p>
    <w:p w14:paraId="63BCC3B4" w14:textId="32CC85A8" w:rsidR="009A16B6" w:rsidRPr="00AB5FED" w:rsidRDefault="009A16B6" w:rsidP="009A16B6">
      <w:pPr>
        <w:pStyle w:val="B1"/>
      </w:pPr>
      <w:r>
        <w:t>5</w:t>
      </w:r>
      <w:r w:rsidRPr="00AB5FED">
        <w:t>.</w:t>
      </w:r>
      <w:r w:rsidRPr="00AB5FED">
        <w:tab/>
        <w:t xml:space="preserve">The </w:t>
      </w:r>
      <w:r>
        <w:t>IOPS MC connectivity function distributes the received group session packets</w:t>
      </w:r>
      <w:r w:rsidRPr="00AB5FED">
        <w:t xml:space="preserve"> from </w:t>
      </w:r>
      <w:r>
        <w:t xml:space="preserve">the </w:t>
      </w:r>
      <w:r w:rsidRPr="00AB5FED">
        <w:t>MC</w:t>
      </w:r>
      <w:r>
        <w:t xml:space="preserve"> service</w:t>
      </w:r>
      <w:r w:rsidRPr="00AB5FED">
        <w:t xml:space="preserve"> client 1 to </w:t>
      </w:r>
      <w:r>
        <w:t>other</w:t>
      </w:r>
      <w:r w:rsidRPr="00AB5FED">
        <w:t xml:space="preserve"> </w:t>
      </w:r>
      <w:r>
        <w:t xml:space="preserve">MC service clients (e.g. </w:t>
      </w:r>
      <w:r w:rsidRPr="00AB5FED">
        <w:t>MC</w:t>
      </w:r>
      <w:r>
        <w:t xml:space="preserve"> service</w:t>
      </w:r>
      <w:r w:rsidRPr="00AB5FED">
        <w:t xml:space="preserve"> client</w:t>
      </w:r>
      <w:r>
        <w:t>s</w:t>
      </w:r>
      <w:r w:rsidRPr="00AB5FED">
        <w:t xml:space="preserve"> 2</w:t>
      </w:r>
      <w:r>
        <w:t xml:space="preserve"> … n)</w:t>
      </w:r>
      <w:r w:rsidRPr="00AB5FED">
        <w:t xml:space="preserve"> over </w:t>
      </w:r>
      <w:r>
        <w:t xml:space="preserve">the </w:t>
      </w:r>
      <w:r w:rsidR="00B44F0B" w:rsidRPr="00BD6252">
        <w:rPr>
          <w:rFonts w:eastAsia="DengXian"/>
          <w:lang w:eastAsia="en-GB"/>
        </w:rPr>
        <w:t>broadcast</w:t>
      </w:r>
      <w:r w:rsidR="00B44F0B" w:rsidRPr="00BD6252">
        <w:rPr>
          <w:rFonts w:eastAsia="DengXian"/>
          <w:lang w:eastAsia="zh-CN"/>
        </w:rPr>
        <w:t>/multicast session</w:t>
      </w:r>
      <w:r w:rsidRPr="00AB5FED">
        <w:t>.</w:t>
      </w:r>
    </w:p>
    <w:p w14:paraId="5BACC162" w14:textId="6B3058C4" w:rsidR="009A16B6" w:rsidRPr="00AB5FED" w:rsidRDefault="009A16B6" w:rsidP="009A16B6">
      <w:pPr>
        <w:pStyle w:val="NO"/>
      </w:pPr>
      <w:r w:rsidRPr="00AB5FED">
        <w:t>NOTE:</w:t>
      </w:r>
      <w:r w:rsidRPr="00AB5FED">
        <w:tab/>
      </w:r>
      <w:r>
        <w:t>MC service clients</w:t>
      </w:r>
      <w:r w:rsidRPr="00DB6D54">
        <w:t xml:space="preserve"> </w:t>
      </w:r>
      <w:r>
        <w:t xml:space="preserve">receiving the group session packets over the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DB6D54">
        <w:t xml:space="preserve">only decode </w:t>
      </w:r>
      <w:r>
        <w:t xml:space="preserve">the </w:t>
      </w:r>
      <w:r w:rsidRPr="00DB6D54">
        <w:t>packets</w:t>
      </w:r>
      <w:r>
        <w:t xml:space="preserve"> that are</w:t>
      </w:r>
      <w:r w:rsidRPr="00DB6D54">
        <w:t xml:space="preserve"> addressed to </w:t>
      </w:r>
      <w:r>
        <w:t>their</w:t>
      </w:r>
      <w:r w:rsidRPr="00DB6D54">
        <w:t xml:space="preserve"> </w:t>
      </w:r>
      <w:r>
        <w:t>pre-</w:t>
      </w:r>
      <w:r w:rsidRPr="00DB6D54">
        <w:t>configured IOPS group IP multicast address(es). Otherwise, the MC service client</w:t>
      </w:r>
      <w:r>
        <w:t>s</w:t>
      </w:r>
      <w:r w:rsidRPr="00DB6D54">
        <w:t xml:space="preserve"> discard the packets</w:t>
      </w:r>
      <w:r w:rsidRPr="00AB5FED">
        <w:t>.</w:t>
      </w:r>
    </w:p>
    <w:p w14:paraId="0D83A326" w14:textId="38CA5622" w:rsidR="009A16B6" w:rsidRPr="00AB5FED" w:rsidRDefault="009A16B6" w:rsidP="009A16B6">
      <w:pPr>
        <w:pStyle w:val="Heading5"/>
        <w:rPr>
          <w:lang w:val="en-US"/>
        </w:rPr>
      </w:pPr>
      <w:bookmarkStart w:id="283" w:name="_Toc460616196"/>
      <w:bookmarkStart w:id="284" w:name="_Toc460617057"/>
      <w:bookmarkStart w:id="285" w:name="_Toc11744424"/>
      <w:bookmarkStart w:id="286" w:name="_Toc200195487"/>
      <w:r>
        <w:rPr>
          <w:lang w:val="en-US"/>
        </w:rPr>
        <w:t>10.4.5</w:t>
      </w:r>
      <w:r w:rsidRPr="00AB5FED">
        <w:rPr>
          <w:lang w:val="en-US"/>
        </w:rPr>
        <w:t>.2.2</w:t>
      </w:r>
      <w:r w:rsidRPr="00AB5FED">
        <w:rPr>
          <w:lang w:val="en-US"/>
        </w:rPr>
        <w:tab/>
      </w:r>
      <w:r>
        <w:rPr>
          <w:lang w:val="en-US"/>
        </w:rPr>
        <w:t>Group session</w:t>
      </w:r>
      <w:r w:rsidRPr="00AB5FED">
        <w:rPr>
          <w:lang w:val="en-US"/>
        </w:rPr>
        <w:t xml:space="preserve"> disconnect over </w:t>
      </w:r>
      <w:r w:rsidR="00B44F0B" w:rsidRPr="00BD6252">
        <w:rPr>
          <w:rFonts w:eastAsia="DengXian"/>
        </w:rPr>
        <w:t>broadcast</w:t>
      </w:r>
      <w:r w:rsidR="00B44F0B" w:rsidRPr="00BD6252">
        <w:rPr>
          <w:rFonts w:eastAsia="DengXian"/>
          <w:lang w:eastAsia="zh-CN"/>
        </w:rPr>
        <w:t>/multicast session</w:t>
      </w:r>
      <w:bookmarkEnd w:id="283"/>
      <w:bookmarkEnd w:id="284"/>
      <w:bookmarkEnd w:id="285"/>
      <w:bookmarkEnd w:id="286"/>
    </w:p>
    <w:p w14:paraId="0E16946B" w14:textId="18067D9E" w:rsidR="009A16B6" w:rsidRPr="00AB5FED" w:rsidRDefault="009A16B6" w:rsidP="009A16B6">
      <w:r w:rsidRPr="00AB5FED">
        <w:rPr>
          <w:lang w:val="en-US"/>
        </w:rPr>
        <w:t>Figure</w:t>
      </w:r>
      <w:r>
        <w:t> </w:t>
      </w:r>
      <w:r>
        <w:rPr>
          <w:lang w:val="en-US"/>
        </w:rPr>
        <w:t>10.4.5</w:t>
      </w:r>
      <w:r w:rsidRPr="00AB5FED">
        <w:rPr>
          <w:lang w:val="en-US"/>
        </w:rPr>
        <w:t>.2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w:t>
      </w:r>
      <w:r w:rsidR="00B44F0B" w:rsidRPr="00BD6252">
        <w:rPr>
          <w:rFonts w:eastAsia="DengXian"/>
          <w:lang w:eastAsia="en-GB"/>
        </w:rPr>
        <w:t>high-level</w:t>
      </w:r>
      <w:r w:rsidR="00B44F0B">
        <w:rPr>
          <w:rFonts w:eastAsia="DengXian"/>
          <w:lang w:eastAsia="en-GB"/>
        </w:rPr>
        <w:t xml:space="preserve"> </w:t>
      </w:r>
      <w:r w:rsidRPr="00AB5FED">
        <w:t xml:space="preserve">procedure where an </w:t>
      </w:r>
      <w:r w:rsidR="00B44F0B" w:rsidRPr="00BD6252">
        <w:rPr>
          <w:rFonts w:eastAsia="DengXian"/>
          <w:lang w:eastAsia="en-GB"/>
        </w:rPr>
        <w:t>UnmapIOPSGroupFromNetworkSession</w:t>
      </w:r>
      <w:r w:rsidR="00B44F0B">
        <w:t xml:space="preserve"> </w:t>
      </w:r>
      <w:r w:rsidRPr="00AB5FED">
        <w:t xml:space="preserve">message is </w:t>
      </w:r>
      <w:r>
        <w:t>transmitted from</w:t>
      </w:r>
      <w:r w:rsidRPr="00AB5FED">
        <w:t xml:space="preserve"> the </w:t>
      </w:r>
      <w:r>
        <w:t>IOPS MC connectivity function</w:t>
      </w:r>
      <w:r w:rsidRPr="00AB5FED">
        <w:t xml:space="preserve"> to </w:t>
      </w:r>
      <w:r>
        <w:t xml:space="preserve">MC service </w:t>
      </w:r>
      <w:r w:rsidRPr="00AB5FED">
        <w:t xml:space="preserve">clients to indicate that </w:t>
      </w:r>
      <w:r>
        <w:t xml:space="preserve">a </w:t>
      </w:r>
      <w:r w:rsidRPr="00AB5FED">
        <w:t xml:space="preserve">group </w:t>
      </w:r>
      <w:r>
        <w:t>session</w:t>
      </w:r>
      <w:r w:rsidRPr="00AB5FED">
        <w:t xml:space="preserve"> is being </w:t>
      </w:r>
      <w:r>
        <w:t xml:space="preserve">disconnected or </w:t>
      </w:r>
      <w:r w:rsidRPr="00AB5FED">
        <w:t xml:space="preserve">dissociated from the </w:t>
      </w:r>
      <w:r w:rsidR="00B44F0B" w:rsidRPr="00BD6252">
        <w:rPr>
          <w:rFonts w:eastAsia="DengXian"/>
          <w:lang w:eastAsia="en-GB"/>
        </w:rPr>
        <w:t>broadcast</w:t>
      </w:r>
      <w:r w:rsidR="00B44F0B" w:rsidRPr="00BD6252">
        <w:rPr>
          <w:rFonts w:eastAsia="DengXian"/>
          <w:lang w:eastAsia="zh-CN"/>
        </w:rPr>
        <w:t>/multicast session</w:t>
      </w:r>
      <w:r w:rsidRPr="00AB5FED">
        <w:t>.</w:t>
      </w:r>
    </w:p>
    <w:p w14:paraId="13487569" w14:textId="4C0DD497" w:rsidR="009A16B6" w:rsidRPr="00AB5FED" w:rsidRDefault="00B44F0B" w:rsidP="009A16B6">
      <w:pPr>
        <w:pStyle w:val="TH"/>
      </w:pPr>
      <w:r w:rsidRPr="00BD6252">
        <w:rPr>
          <w:rFonts w:eastAsia="DengXian"/>
          <w:lang w:eastAsia="en-GB"/>
        </w:rPr>
        <w:object w:dxaOrig="6107" w:dyaOrig="4580" w14:anchorId="6AD2EAEE">
          <v:shape id="_x0000_i1039" type="#_x0000_t75" style="width:305.2pt;height:228.5pt" o:ole="">
            <v:imagedata r:id="rId37" o:title=""/>
          </v:shape>
          <o:OLEObject Type="Embed" ProgID="Visio.Drawing.15" ShapeID="_x0000_i1039" DrawAspect="Content" ObjectID="_1810808190" r:id="rId38"/>
        </w:object>
      </w:r>
    </w:p>
    <w:p w14:paraId="5DCCFAE2" w14:textId="5227941D" w:rsidR="009A16B6" w:rsidRPr="00AB5FED" w:rsidRDefault="009A16B6" w:rsidP="009A16B6">
      <w:pPr>
        <w:pStyle w:val="TF"/>
      </w:pPr>
      <w:r w:rsidRPr="00AB5FED">
        <w:t>Figure </w:t>
      </w:r>
      <w:r>
        <w:t>10.4.5</w:t>
      </w:r>
      <w:r w:rsidRPr="00AB5FED">
        <w:t>.2</w:t>
      </w:r>
      <w:r w:rsidRPr="00AB5FED">
        <w:rPr>
          <w:rFonts w:hint="eastAsia"/>
          <w:lang w:eastAsia="zh-CN"/>
        </w:rPr>
        <w:t>.2</w:t>
      </w:r>
      <w:r w:rsidRPr="00AB5FED">
        <w:t>-</w:t>
      </w:r>
      <w:r w:rsidRPr="00AB5FED">
        <w:rPr>
          <w:rFonts w:hint="eastAsia"/>
          <w:lang w:eastAsia="zh-CN"/>
        </w:rPr>
        <w:t>1</w:t>
      </w:r>
      <w:r w:rsidRPr="00AB5FED">
        <w:t xml:space="preserve">: </w:t>
      </w:r>
      <w:r>
        <w:t>G</w:t>
      </w:r>
      <w:r w:rsidRPr="00AB5FED">
        <w:t xml:space="preserve">roup </w:t>
      </w:r>
      <w:r>
        <w:t>session</w:t>
      </w:r>
      <w:r w:rsidRPr="00AB5FED">
        <w:t xml:space="preserve"> disconnect on </w:t>
      </w:r>
      <w:r w:rsidR="00B44F0B" w:rsidRPr="00BD6252">
        <w:rPr>
          <w:rFonts w:eastAsia="DengXian"/>
          <w:lang w:eastAsia="en-GB"/>
        </w:rPr>
        <w:t>broadcast/multicast session</w:t>
      </w:r>
      <w:r w:rsidR="00B44F0B">
        <w:rPr>
          <w:rFonts w:eastAsia="DengXian"/>
          <w:lang w:eastAsia="en-GB"/>
        </w:rPr>
        <w:t xml:space="preserve"> </w:t>
      </w:r>
      <w:r>
        <w:t>(IP connectivity functionality)</w:t>
      </w:r>
    </w:p>
    <w:p w14:paraId="1BC1A3B8" w14:textId="5369F9F8" w:rsidR="009A16B6" w:rsidRPr="00AB5FED" w:rsidRDefault="009A16B6" w:rsidP="009A16B6">
      <w:pPr>
        <w:pStyle w:val="B1"/>
      </w:pPr>
      <w:r w:rsidRPr="00AB5FED">
        <w:t>1.</w:t>
      </w:r>
      <w:r w:rsidRPr="00AB5FED">
        <w:tab/>
        <w:t>A</w:t>
      </w:r>
      <w:r>
        <w:t xml:space="preserve"> </w:t>
      </w:r>
      <w:r w:rsidRPr="00AB5FED">
        <w:t xml:space="preserve">group </w:t>
      </w:r>
      <w:r>
        <w:t>session based on the IP connectivity functionality</w:t>
      </w:r>
      <w:r w:rsidRPr="00AB5FED">
        <w:t xml:space="preserve"> is ongoing; the </w:t>
      </w:r>
      <w:r>
        <w:t>group session packets received from the MC service client 1 are distributed</w:t>
      </w:r>
      <w:r w:rsidRPr="00AB5FED">
        <w:t xml:space="preserve"> over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AB5FED">
        <w:t>to</w:t>
      </w:r>
      <w:r>
        <w:t xml:space="preserve"> other</w:t>
      </w:r>
      <w:r w:rsidRPr="00AB5FED">
        <w:t xml:space="preserve"> MC</w:t>
      </w:r>
      <w:r>
        <w:t xml:space="preserve"> service clients within the system</w:t>
      </w:r>
      <w:r w:rsidRPr="00AB5FED">
        <w:t>.</w:t>
      </w:r>
    </w:p>
    <w:p w14:paraId="6EB287BB" w14:textId="23A78C57" w:rsidR="009A16B6" w:rsidRDefault="009A16B6" w:rsidP="009A16B6">
      <w:pPr>
        <w:pStyle w:val="B1"/>
      </w:pPr>
      <w:r w:rsidRPr="00AB5FED">
        <w:t>2.</w:t>
      </w:r>
      <w:r w:rsidRPr="00AB5FED">
        <w:tab/>
      </w:r>
      <w:r>
        <w:t>The IOPS MC connectivity function</w:t>
      </w:r>
      <w:r w:rsidRPr="00AB5FED">
        <w:t xml:space="preserve"> has determined to disconnect the </w:t>
      </w:r>
      <w:r>
        <w:t>group session from</w:t>
      </w:r>
      <w:r w:rsidRPr="00AB5FED">
        <w:t xml:space="preserve"> the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AB5FED">
        <w:t>for the MC</w:t>
      </w:r>
      <w:r>
        <w:t xml:space="preserve"> service</w:t>
      </w:r>
      <w:r w:rsidRPr="00AB5FED">
        <w:t xml:space="preserve"> clients</w:t>
      </w:r>
      <w:r>
        <w:t xml:space="preserve"> within the system.</w:t>
      </w:r>
    </w:p>
    <w:p w14:paraId="520E127C" w14:textId="6DBFB900" w:rsidR="009A16B6" w:rsidRPr="00AB5FED" w:rsidRDefault="009A16B6" w:rsidP="009A16B6">
      <w:pPr>
        <w:pStyle w:val="NO"/>
      </w:pPr>
      <w:r w:rsidRPr="00AB5FED">
        <w:t>NOTE:</w:t>
      </w:r>
      <w:r w:rsidRPr="00AB5FED">
        <w:tab/>
        <w:t xml:space="preserve">The </w:t>
      </w:r>
      <w:r>
        <w:t>IOPS MC connectivity function may decide to disconnect a group session from a</w:t>
      </w:r>
      <w:r w:rsidR="00B44F0B">
        <w:t xml:space="preserve"> </w:t>
      </w:r>
      <w:r w:rsidR="00B44F0B" w:rsidRPr="00BD6252">
        <w:rPr>
          <w:rFonts w:eastAsia="DengXian"/>
          <w:lang w:eastAsia="en-GB"/>
        </w:rPr>
        <w:t>broadcast</w:t>
      </w:r>
      <w:r w:rsidR="00B44F0B" w:rsidRPr="00BD6252">
        <w:rPr>
          <w:rFonts w:eastAsia="DengXian"/>
          <w:lang w:eastAsia="zh-CN"/>
        </w:rPr>
        <w:t>/multicast sessio</w:t>
      </w:r>
      <w:r>
        <w:t>n if group session packets are not anymore received addressing the corresponding IOPS MC service group (or IOPS group IP multicast address)</w:t>
      </w:r>
      <w:r w:rsidRPr="00AB5FED">
        <w:t>.</w:t>
      </w:r>
    </w:p>
    <w:p w14:paraId="00E7FB23" w14:textId="161F74CA" w:rsidR="009A16B6" w:rsidRPr="00AB5FED" w:rsidRDefault="009A16B6" w:rsidP="009A16B6">
      <w:pPr>
        <w:pStyle w:val="B1"/>
      </w:pPr>
      <w:r w:rsidRPr="00AB5FED">
        <w:t>3.</w:t>
      </w:r>
      <w:r w:rsidRPr="00AB5FED">
        <w:tab/>
        <w:t xml:space="preserve">An UnmapGroupFromBearer message is </w:t>
      </w:r>
      <w:r>
        <w:t xml:space="preserve">transmitted from </w:t>
      </w:r>
      <w:r w:rsidRPr="00AB5FED">
        <w:t xml:space="preserve">the </w:t>
      </w:r>
      <w:r>
        <w:t>IOPS MC connectivity function</w:t>
      </w:r>
      <w:r w:rsidRPr="00AB5FED">
        <w:t xml:space="preserve"> </w:t>
      </w:r>
      <w:r>
        <w:t>to the</w:t>
      </w:r>
      <w:r w:rsidRPr="00AB5FED">
        <w:t xml:space="preserve"> MC</w:t>
      </w:r>
      <w:r>
        <w:t xml:space="preserve"> service</w:t>
      </w:r>
      <w:r w:rsidRPr="00AB5FED">
        <w:t xml:space="preserve"> client</w:t>
      </w:r>
      <w:r>
        <w:t xml:space="preserve">s </w:t>
      </w:r>
      <w:r w:rsidRPr="00AB5FED">
        <w:t xml:space="preserve">and possibly to </w:t>
      </w:r>
      <w:r>
        <w:t xml:space="preserve">the </w:t>
      </w:r>
      <w:r w:rsidRPr="00AB5FED">
        <w:t>MC</w:t>
      </w:r>
      <w:r>
        <w:t xml:space="preserve"> service</w:t>
      </w:r>
      <w:r w:rsidRPr="00AB5FED">
        <w:t xml:space="preserve"> client 1 (if</w:t>
      </w:r>
      <w:r>
        <w:t xml:space="preserve"> it is</w:t>
      </w:r>
      <w:r w:rsidRPr="00AB5FED">
        <w:t xml:space="preserve"> </w:t>
      </w:r>
      <w:r>
        <w:t>with</w:t>
      </w:r>
      <w:r w:rsidRPr="00AB5FED">
        <w:t xml:space="preserve">in </w:t>
      </w:r>
      <w:r>
        <w:t xml:space="preserve">the </w:t>
      </w:r>
      <w:r w:rsidR="00B44F0B" w:rsidRPr="00BD6252">
        <w:rPr>
          <w:rFonts w:eastAsia="DengXian"/>
          <w:lang w:eastAsia="en-GB"/>
        </w:rPr>
        <w:t>broadcast</w:t>
      </w:r>
      <w:r w:rsidR="00B44F0B" w:rsidRPr="00BD6252">
        <w:rPr>
          <w:rFonts w:eastAsia="DengXian"/>
          <w:lang w:eastAsia="zh-CN"/>
        </w:rPr>
        <w:t>/multicast</w:t>
      </w:r>
      <w:r w:rsidR="00B44F0B" w:rsidRPr="00BD6252">
        <w:rPr>
          <w:rFonts w:eastAsia="DengXian"/>
          <w:lang w:eastAsia="en-GB"/>
        </w:rPr>
        <w:t xml:space="preserve"> </w:t>
      </w:r>
      <w:r w:rsidRPr="00AB5FED">
        <w:t>coverage area) on</w:t>
      </w:r>
      <w:r w:rsidR="00B44F0B">
        <w:t xml:space="preserve"> </w:t>
      </w:r>
      <w:r w:rsidR="00B44F0B" w:rsidRPr="00BD6252">
        <w:rPr>
          <w:rFonts w:eastAsia="DengXian"/>
          <w:lang w:eastAsia="en-GB"/>
        </w:rPr>
        <w:t>broadcast</w:t>
      </w:r>
      <w:r w:rsidR="00B44F0B" w:rsidRPr="00BD6252">
        <w:rPr>
          <w:rFonts w:eastAsia="DengXian"/>
          <w:lang w:eastAsia="zh-CN"/>
        </w:rPr>
        <w:t>/multicast session</w:t>
      </w:r>
      <w:r w:rsidRPr="00AB5FED">
        <w:t>(s).</w:t>
      </w:r>
    </w:p>
    <w:p w14:paraId="5E9A2A41" w14:textId="77777777" w:rsidR="009A16B6" w:rsidRPr="00DE083E" w:rsidRDefault="009A16B6" w:rsidP="009A16B6">
      <w:pPr>
        <w:pStyle w:val="Heading2"/>
        <w:rPr>
          <w:rFonts w:eastAsia="SimSun"/>
        </w:rPr>
      </w:pPr>
      <w:bookmarkStart w:id="287" w:name="_Toc200195488"/>
      <w:r w:rsidRPr="00416FBE">
        <w:rPr>
          <w:rFonts w:eastAsia="SimSun"/>
        </w:rPr>
        <w:t>10.</w:t>
      </w:r>
      <w:r>
        <w:rPr>
          <w:rFonts w:eastAsia="SimSun"/>
        </w:rPr>
        <w:t>5</w:t>
      </w:r>
      <w:r w:rsidRPr="00DE083E">
        <w:rPr>
          <w:rFonts w:eastAsia="SimSun"/>
        </w:rPr>
        <w:tab/>
        <w:t>MCPTT service</w:t>
      </w:r>
      <w:bookmarkEnd w:id="287"/>
    </w:p>
    <w:p w14:paraId="5B53F6D3" w14:textId="77777777" w:rsidR="009A16B6" w:rsidRPr="00CE653C" w:rsidRDefault="009A16B6" w:rsidP="009A16B6">
      <w:pPr>
        <w:pStyle w:val="Heading3"/>
        <w:rPr>
          <w:rFonts w:eastAsia="SimSun"/>
        </w:rPr>
      </w:pPr>
      <w:bookmarkStart w:id="288" w:name="_Toc200195489"/>
      <w:r>
        <w:rPr>
          <w:rFonts w:eastAsia="SimSun"/>
        </w:rPr>
        <w:t>10.5.1</w:t>
      </w:r>
      <w:r w:rsidRPr="00CE653C">
        <w:rPr>
          <w:rFonts w:eastAsia="SimSun"/>
        </w:rPr>
        <w:tab/>
      </w:r>
      <w:r>
        <w:rPr>
          <w:rFonts w:eastAsia="SimSun"/>
        </w:rPr>
        <w:t>IOPS group</w:t>
      </w:r>
      <w:r w:rsidRPr="00CE653C">
        <w:rPr>
          <w:rFonts w:eastAsia="SimSun"/>
        </w:rPr>
        <w:t xml:space="preserve"> call</w:t>
      </w:r>
      <w:r>
        <w:rPr>
          <w:rFonts w:eastAsia="SimSun"/>
        </w:rPr>
        <w:t xml:space="preserve"> (</w:t>
      </w:r>
      <w:r w:rsidRPr="00CE653C">
        <w:rPr>
          <w:rFonts w:eastAsia="SimSun"/>
        </w:rPr>
        <w:t>IP connectivity functionality</w:t>
      </w:r>
      <w:r>
        <w:rPr>
          <w:rFonts w:eastAsia="SimSun"/>
        </w:rPr>
        <w:t>)</w:t>
      </w:r>
      <w:bookmarkEnd w:id="288"/>
    </w:p>
    <w:p w14:paraId="3F30E195" w14:textId="77777777" w:rsidR="009A16B6" w:rsidRPr="00CE653C" w:rsidRDefault="009A16B6" w:rsidP="009A16B6">
      <w:pPr>
        <w:pStyle w:val="Heading4"/>
      </w:pPr>
      <w:bookmarkStart w:id="289" w:name="_Toc200195490"/>
      <w:r>
        <w:t>10.5.1</w:t>
      </w:r>
      <w:r w:rsidRPr="00CE653C">
        <w:t>.1</w:t>
      </w:r>
      <w:r w:rsidRPr="00CE653C">
        <w:tab/>
        <w:t>General</w:t>
      </w:r>
      <w:bookmarkEnd w:id="289"/>
    </w:p>
    <w:p w14:paraId="514ADE4E" w14:textId="77777777" w:rsidR="009A16B6" w:rsidRDefault="009A16B6" w:rsidP="009A16B6">
      <w:r w:rsidRPr="00CE653C">
        <w:t xml:space="preserve">The support of MCPTT </w:t>
      </w:r>
      <w:r>
        <w:t>group</w:t>
      </w:r>
      <w:r w:rsidRPr="00CE653C">
        <w:t xml:space="preserve"> calls based on the IP connectivity functionality in the IOPS mode of operation enables that the service is provided by the MCPTT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MCPTT users.</w:t>
      </w:r>
    </w:p>
    <w:p w14:paraId="403F339F" w14:textId="77777777" w:rsidR="009A16B6" w:rsidRDefault="009A16B6" w:rsidP="009A16B6">
      <w:r>
        <w:t>IOPS g</w:t>
      </w:r>
      <w:r w:rsidRPr="00AB5FED">
        <w:t>roup calls</w:t>
      </w:r>
      <w:r>
        <w:t xml:space="preserve"> based on the </w:t>
      </w:r>
      <w:r w:rsidRPr="00CE653C">
        <w:t>IP connectivity functionality</w:t>
      </w:r>
      <w:r w:rsidRPr="00AB5FED">
        <w:t xml:space="preserve"> can use pre-configur</w:t>
      </w:r>
      <w:r>
        <w:t>ed</w:t>
      </w:r>
      <w:r w:rsidRPr="00AB5FED">
        <w:t xml:space="preserve"> information provided to MCPTT clients prior to the </w:t>
      </w:r>
      <w:r>
        <w:t xml:space="preserve">IOPS </w:t>
      </w:r>
      <w:r w:rsidRPr="00AB5FED">
        <w:t>group call</w:t>
      </w:r>
      <w:r>
        <w:t xml:space="preserve">. Therefore, when a MCPTT client initiates an IOPS group call it uses the pre-configured </w:t>
      </w:r>
      <w:r w:rsidRPr="00D87F58">
        <w:t>IOPS group IP multicast address</w:t>
      </w:r>
      <w:r>
        <w:t xml:space="preserve"> associated to the target IOPS </w:t>
      </w:r>
      <w:r w:rsidRPr="008356D7">
        <w:t>MC</w:t>
      </w:r>
      <w:r>
        <w:t xml:space="preserve">PTT </w:t>
      </w:r>
      <w:r w:rsidRPr="008356D7">
        <w:t>group ID</w:t>
      </w:r>
      <w:r>
        <w:t xml:space="preserve"> to establish the IOPS group call based on the IP connectivity functionality. </w:t>
      </w:r>
      <w:bookmarkStart w:id="290" w:name="_Hlk24550230"/>
      <w:r>
        <w:t>The related packets, i.e. signalling and media, of the IOPS group call are transmitted to the IOPS MC connectivity function for distribution to the corresponding discovered MC users of the target IOPS MCPTT group.</w:t>
      </w:r>
      <w:bookmarkEnd w:id="290"/>
    </w:p>
    <w:p w14:paraId="53AC3A12" w14:textId="77777777" w:rsidR="009A16B6" w:rsidRDefault="009A16B6" w:rsidP="009A16B6">
      <w:r>
        <w:t>The IOPS MC connectivity function can distribute the group session packets to the discovered MC users over MBMS bearers as described in clause 10.4.5.</w:t>
      </w:r>
    </w:p>
    <w:p w14:paraId="113CA02E" w14:textId="77777777" w:rsidR="009A16B6" w:rsidRDefault="009A16B6" w:rsidP="009A16B6">
      <w:bookmarkStart w:id="291" w:name="_Hlk24550372"/>
      <w:r>
        <w:t xml:space="preserve">The IOPS MC connectivity function can also replicate and distribute the group session packets over unicast transmissions </w:t>
      </w:r>
      <w:bookmarkEnd w:id="291"/>
      <w:r>
        <w:t xml:space="preserve">to MCPTT UEs associated to the target IOPS MCPTT group. MCPTT UEs receiving the group session </w:t>
      </w:r>
      <w:r>
        <w:lastRenderedPageBreak/>
        <w:t>packets are associated to discovered MC users that included the target IOPS MCPTT group ID in the IOPS discovery request, as described in clause 10.5.2.3.</w:t>
      </w:r>
    </w:p>
    <w:p w14:paraId="5DD9BDCE" w14:textId="77777777" w:rsidR="009A16B6" w:rsidRPr="00416FBE" w:rsidRDefault="009A16B6" w:rsidP="009A16B6">
      <w:pPr>
        <w:rPr>
          <w:lang w:eastAsia="zh-CN"/>
        </w:rPr>
      </w:pPr>
      <w:r w:rsidRPr="009C67A9">
        <w:t xml:space="preserve">The following clauses specify the </w:t>
      </w:r>
      <w:r>
        <w:t>IOPS group</w:t>
      </w:r>
      <w:r w:rsidRPr="00722F91">
        <w:t xml:space="preserve"> call procedures </w:t>
      </w:r>
      <w:r w:rsidRPr="003870EE">
        <w:t>and information flows for the IP connectivity functionality in the IOPS mode of operation.</w:t>
      </w:r>
    </w:p>
    <w:p w14:paraId="0553716A" w14:textId="77777777" w:rsidR="009A16B6" w:rsidRPr="00B629E7" w:rsidRDefault="009A16B6" w:rsidP="009A16B6">
      <w:pPr>
        <w:pStyle w:val="Heading4"/>
      </w:pPr>
      <w:bookmarkStart w:id="292" w:name="_Toc200195491"/>
      <w:r>
        <w:t>10.5.1</w:t>
      </w:r>
      <w:r w:rsidRPr="00B629E7">
        <w:t>.2</w:t>
      </w:r>
      <w:r w:rsidRPr="00B629E7">
        <w:tab/>
        <w:t>Information flows</w:t>
      </w:r>
      <w:bookmarkEnd w:id="292"/>
    </w:p>
    <w:p w14:paraId="6D32A05C" w14:textId="77777777" w:rsidR="009A16B6" w:rsidRDefault="009A16B6" w:rsidP="009A16B6">
      <w:pPr>
        <w:pStyle w:val="Heading5"/>
        <w:rPr>
          <w:lang w:eastAsia="zh-CN"/>
        </w:rPr>
      </w:pPr>
      <w:bookmarkStart w:id="293" w:name="_Toc200195492"/>
      <w:r>
        <w:t>10.5.1</w:t>
      </w:r>
      <w:r w:rsidRPr="00B629E7">
        <w:t>.2.1</w:t>
      </w:r>
      <w:r w:rsidRPr="00B629E7">
        <w:rPr>
          <w:lang w:eastAsia="zh-CN"/>
        </w:rPr>
        <w:tab/>
      </w:r>
      <w:r>
        <w:rPr>
          <w:lang w:eastAsia="zh-CN"/>
        </w:rPr>
        <w:t>IOPS group c</w:t>
      </w:r>
      <w:r w:rsidRPr="00B629E7">
        <w:rPr>
          <w:lang w:eastAsia="zh-CN"/>
        </w:rPr>
        <w:t xml:space="preserve">all </w:t>
      </w:r>
      <w:r>
        <w:rPr>
          <w:lang w:eastAsia="zh-CN"/>
        </w:rPr>
        <w:t>announcement</w:t>
      </w:r>
      <w:bookmarkEnd w:id="293"/>
    </w:p>
    <w:p w14:paraId="4A3ED3BF" w14:textId="77777777" w:rsidR="009A16B6" w:rsidRPr="00AB5FED" w:rsidRDefault="009A16B6" w:rsidP="009A16B6">
      <w:r w:rsidRPr="00AB5FED">
        <w:t>Table </w:t>
      </w:r>
      <w:r>
        <w:t>10.5.1</w:t>
      </w:r>
      <w:r w:rsidRPr="00AB5FED">
        <w:t xml:space="preserve">.2.1-1 describes the information flow for the </w:t>
      </w:r>
      <w:r>
        <w:t xml:space="preserve">IOPS </w:t>
      </w:r>
      <w:r w:rsidRPr="00AB5FED">
        <w:t xml:space="preserve">group call announcement from </w:t>
      </w:r>
      <w:r>
        <w:t>one</w:t>
      </w:r>
      <w:r w:rsidRPr="00AB5FED">
        <w:t xml:space="preserve"> MCPTT client to other MCPTT clients</w:t>
      </w:r>
      <w:r>
        <w:t>. The packet(s) carrying the IOPS group call announcement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674E16A2" w14:textId="77777777" w:rsidR="009A16B6" w:rsidRPr="00AB5FED" w:rsidRDefault="009A16B6" w:rsidP="009A16B6">
      <w:pPr>
        <w:pStyle w:val="TH"/>
      </w:pPr>
      <w:r w:rsidRPr="00AB5FED">
        <w:t>Table </w:t>
      </w:r>
      <w:r>
        <w:t>10.5.1</w:t>
      </w:r>
      <w:r w:rsidRPr="00AB5FED">
        <w:t xml:space="preserve">.2.1-1: </w:t>
      </w:r>
      <w:r>
        <w:t>IOPS g</w:t>
      </w:r>
      <w:r w:rsidRPr="00AB5FED">
        <w:t>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29E844D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334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7BA69"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712C8" w14:textId="77777777" w:rsidR="009A16B6" w:rsidRPr="00AB5FED" w:rsidRDefault="009A16B6" w:rsidP="003F7390">
            <w:pPr>
              <w:pStyle w:val="TAH"/>
            </w:pPr>
            <w:r w:rsidRPr="00AB5FED">
              <w:t>Description</w:t>
            </w:r>
          </w:p>
        </w:tc>
      </w:tr>
      <w:tr w:rsidR="009A16B6" w:rsidRPr="00AB5FED" w14:paraId="5D1512C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4EEA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53A2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44202" w14:textId="77777777" w:rsidR="009A16B6" w:rsidRPr="00AB5FED" w:rsidRDefault="009A16B6" w:rsidP="003F7390">
            <w:pPr>
              <w:pStyle w:val="TAL"/>
            </w:pPr>
            <w:r w:rsidRPr="00AB5FED">
              <w:t>The identity of the calling party</w:t>
            </w:r>
          </w:p>
        </w:tc>
      </w:tr>
      <w:tr w:rsidR="009A16B6" w:rsidRPr="00AB5FED" w14:paraId="4DB3702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E442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90FD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1811F" w14:textId="77777777" w:rsidR="009A16B6" w:rsidRPr="00AB5FED" w:rsidRDefault="009A16B6" w:rsidP="003F7390">
            <w:pPr>
              <w:pStyle w:val="TAL"/>
            </w:pPr>
            <w:r w:rsidRPr="00AB5FED">
              <w:t xml:space="preserve">The </w:t>
            </w:r>
            <w:r w:rsidRPr="002F7D7B">
              <w:t>IOPS</w:t>
            </w:r>
            <w:r>
              <w:t xml:space="preserve"> </w:t>
            </w:r>
            <w:r w:rsidRPr="00AB5FED">
              <w:t>MCPTT group ID on which the call is to be conducted</w:t>
            </w:r>
          </w:p>
        </w:tc>
      </w:tr>
      <w:tr w:rsidR="009A16B6" w:rsidRPr="00AB5FED" w14:paraId="2DC47CD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8088" w14:textId="77777777" w:rsidR="009A16B6" w:rsidRPr="00AB5FED" w:rsidRDefault="009A16B6" w:rsidP="003F7390">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6C9D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AB87D" w14:textId="77777777" w:rsidR="009A16B6" w:rsidRPr="00AB5FED" w:rsidRDefault="009A16B6" w:rsidP="003F7390">
            <w:pPr>
              <w:pStyle w:val="TAL"/>
            </w:pPr>
            <w:r>
              <w:t>Media parameters</w:t>
            </w:r>
            <w:r w:rsidRPr="00AF3B82">
              <w:t xml:space="preserve"> </w:t>
            </w:r>
            <w:r>
              <w:t>of the MCPTT</w:t>
            </w:r>
            <w:r w:rsidRPr="00AF3B82">
              <w:t xml:space="preserve"> client</w:t>
            </w:r>
          </w:p>
        </w:tc>
      </w:tr>
      <w:tr w:rsidR="009A16B6" w:rsidRPr="00AB5FED" w14:paraId="33A18CE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5E718" w14:textId="77777777" w:rsidR="009A16B6" w:rsidRPr="00AB5FED" w:rsidRDefault="009A16B6" w:rsidP="003F7390">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F7D41"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4F1EA" w14:textId="77777777" w:rsidR="009A16B6" w:rsidRPr="00AB5FED" w:rsidRDefault="009A16B6" w:rsidP="003F7390">
            <w:pPr>
              <w:pStyle w:val="TAL"/>
            </w:pPr>
            <w:r w:rsidRPr="00AB5FED">
              <w:t>Period of the group call announcement</w:t>
            </w:r>
          </w:p>
        </w:tc>
      </w:tr>
      <w:tr w:rsidR="009A16B6" w:rsidRPr="00AB5FED" w14:paraId="448BDC8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4D2A" w14:textId="77777777" w:rsidR="009A16B6" w:rsidRPr="00AB5FED" w:rsidRDefault="009A16B6" w:rsidP="003F7390">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8168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523D2" w14:textId="77777777" w:rsidR="009A16B6" w:rsidRPr="00AB5FED" w:rsidRDefault="009A16B6" w:rsidP="003F7390">
            <w:pPr>
              <w:pStyle w:val="TAL"/>
            </w:pPr>
            <w:r w:rsidRPr="00AB5FED">
              <w:t>Encryption parameters to be used for the call, if the call is to be encrypted</w:t>
            </w:r>
          </w:p>
        </w:tc>
      </w:tr>
      <w:tr w:rsidR="009A16B6" w:rsidRPr="00AB5FED" w14:paraId="531F791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98B59C" w14:textId="77777777" w:rsidR="009A16B6" w:rsidRPr="00AB5FED" w:rsidRDefault="009A16B6" w:rsidP="003F7390">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F7D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FC898" w14:textId="77777777" w:rsidR="009A16B6" w:rsidRPr="00AB5FED" w:rsidRDefault="009A16B6" w:rsidP="003F7390">
            <w:pPr>
              <w:pStyle w:val="TAL"/>
            </w:pPr>
            <w:r w:rsidRPr="00AB5FED">
              <w:t>Indicates whether the MCPTT group call is to be confirmed</w:t>
            </w:r>
          </w:p>
        </w:tc>
      </w:tr>
      <w:tr w:rsidR="009A16B6" w:rsidRPr="00AB5FED" w14:paraId="3D65003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2338" w14:textId="77777777" w:rsidR="009A16B6" w:rsidRPr="00AB5FED" w:rsidRDefault="009A16B6" w:rsidP="003F7390">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52092"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F3305" w14:textId="77777777" w:rsidR="009A16B6" w:rsidRPr="00AB5FED" w:rsidRDefault="009A16B6" w:rsidP="003F7390">
            <w:pPr>
              <w:pStyle w:val="TAL"/>
            </w:pPr>
            <w:r w:rsidRPr="00AB5FED">
              <w:t>Indicates that the MCPTT group call is an MCPTT emergency call</w:t>
            </w:r>
          </w:p>
        </w:tc>
      </w:tr>
    </w:tbl>
    <w:p w14:paraId="66C5F6B3" w14:textId="77777777" w:rsidR="009A16B6" w:rsidRDefault="009A16B6" w:rsidP="009A16B6">
      <w:pPr>
        <w:rPr>
          <w:lang w:eastAsia="ko-KR"/>
        </w:rPr>
      </w:pPr>
    </w:p>
    <w:p w14:paraId="53961E1F" w14:textId="77777777" w:rsidR="009A16B6" w:rsidRPr="00AB5FED" w:rsidRDefault="009A16B6" w:rsidP="009A16B6">
      <w:pPr>
        <w:pStyle w:val="Heading5"/>
        <w:rPr>
          <w:lang w:eastAsia="ko-KR"/>
        </w:rPr>
      </w:pPr>
      <w:bookmarkStart w:id="294" w:name="_Toc460616080"/>
      <w:bookmarkStart w:id="295" w:name="_Toc460616941"/>
      <w:bookmarkStart w:id="296" w:name="_Toc11744285"/>
      <w:bookmarkStart w:id="297" w:name="_Toc200195493"/>
      <w:r>
        <w:rPr>
          <w:lang w:eastAsia="ko-KR"/>
        </w:rPr>
        <w:t>10.5.1</w:t>
      </w:r>
      <w:r w:rsidRPr="00AB5FED">
        <w:rPr>
          <w:lang w:eastAsia="ko-KR"/>
        </w:rPr>
        <w:t>.2.</w:t>
      </w:r>
      <w:r>
        <w:rPr>
          <w:lang w:eastAsia="ko-KR"/>
        </w:rPr>
        <w:t>2</w:t>
      </w:r>
      <w:r w:rsidRPr="00AB5FED">
        <w:rPr>
          <w:lang w:eastAsia="ko-KR"/>
        </w:rPr>
        <w:tab/>
      </w:r>
      <w:r>
        <w:rPr>
          <w:lang w:eastAsia="ko-KR"/>
        </w:rPr>
        <w:t>IOPS group call r</w:t>
      </w:r>
      <w:r w:rsidRPr="00AB5FED">
        <w:t>esponse</w:t>
      </w:r>
      <w:bookmarkEnd w:id="294"/>
      <w:bookmarkEnd w:id="295"/>
      <w:bookmarkEnd w:id="296"/>
      <w:bookmarkEnd w:id="297"/>
    </w:p>
    <w:p w14:paraId="410E7715" w14:textId="77777777" w:rsidR="009A16B6" w:rsidRPr="00AB5FED" w:rsidRDefault="009A16B6" w:rsidP="009A16B6">
      <w:r w:rsidRPr="00AB5FED">
        <w:t>Table </w:t>
      </w:r>
      <w:r>
        <w:t>10.5.1</w:t>
      </w:r>
      <w:r w:rsidRPr="00AB5FED">
        <w:t>.2.</w:t>
      </w:r>
      <w:r>
        <w:t>2</w:t>
      </w:r>
      <w:r w:rsidRPr="00AB5FED">
        <w:t xml:space="preserve">-1 describes the information flow for the </w:t>
      </w:r>
      <w:r>
        <w:t xml:space="preserve">IOPS group call </w:t>
      </w:r>
      <w:r w:rsidRPr="00AB5FED">
        <w:t>response</w:t>
      </w:r>
      <w:r>
        <w:t xml:space="preserve"> </w:t>
      </w:r>
      <w:r w:rsidRPr="00AB5FED">
        <w:t xml:space="preserve">from </w:t>
      </w:r>
      <w:r>
        <w:t>one</w:t>
      </w:r>
      <w:r w:rsidRPr="00AB5FED">
        <w:t xml:space="preserve"> MCPTT client to other MCPTT clients</w:t>
      </w:r>
      <w:r>
        <w:t xml:space="preserve">. The packet(s) carrying the IOPS group call response is transmitted from the called MCPTT client to </w:t>
      </w:r>
      <w:r w:rsidRPr="00B629E7">
        <w:rPr>
          <w:lang w:eastAsia="zh-CN"/>
        </w:rPr>
        <w:t xml:space="preserve">the IOPS MC </w:t>
      </w:r>
      <w:r>
        <w:rPr>
          <w:lang w:eastAsia="zh-CN"/>
        </w:rPr>
        <w:t>connectivity function for distribution to the target MCPTT clients</w:t>
      </w:r>
      <w:r w:rsidRPr="00AB5FED">
        <w:t>.</w:t>
      </w:r>
    </w:p>
    <w:p w14:paraId="62FB4914" w14:textId="77777777" w:rsidR="009A16B6" w:rsidRPr="00AB5FED" w:rsidRDefault="009A16B6" w:rsidP="009A16B6">
      <w:pPr>
        <w:pStyle w:val="TH"/>
      </w:pPr>
      <w:r w:rsidRPr="00AB5FED">
        <w:t>Table </w:t>
      </w:r>
      <w:r>
        <w:t>10.5.1</w:t>
      </w:r>
      <w:r w:rsidRPr="00AB5FED">
        <w:t>.2.</w:t>
      </w:r>
      <w:r>
        <w:t>2</w:t>
      </w:r>
      <w:r w:rsidRPr="00AB5FED">
        <w:t xml:space="preserve">-1: </w:t>
      </w:r>
      <w:r>
        <w:t>IOPS group call 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5B795FB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F660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AB5C5"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C377B" w14:textId="77777777" w:rsidR="009A16B6" w:rsidRPr="00AB5FED" w:rsidRDefault="009A16B6" w:rsidP="003F7390">
            <w:pPr>
              <w:pStyle w:val="TAH"/>
            </w:pPr>
            <w:r w:rsidRPr="00AB5FED">
              <w:t>Description</w:t>
            </w:r>
          </w:p>
        </w:tc>
      </w:tr>
      <w:tr w:rsidR="009A16B6" w:rsidRPr="00AB5FED" w14:paraId="187BABD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90CB9"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A05FA"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40976" w14:textId="77777777" w:rsidR="009A16B6" w:rsidRPr="00AB5FED" w:rsidRDefault="009A16B6" w:rsidP="003F7390">
            <w:pPr>
              <w:pStyle w:val="TAL"/>
            </w:pPr>
            <w:r w:rsidRPr="00AB5FED">
              <w:t>The identity of the called party</w:t>
            </w:r>
          </w:p>
        </w:tc>
      </w:tr>
      <w:tr w:rsidR="009A16B6" w:rsidRPr="00AB5FED" w14:paraId="424ECFA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C24E1" w14:textId="77777777" w:rsidR="009A16B6" w:rsidRPr="00AB5FED" w:rsidRDefault="009A16B6" w:rsidP="003F7390">
            <w:pPr>
              <w:pStyle w:val="TAL"/>
            </w:pPr>
            <w:r>
              <w:t xml:space="preserve">IOPS </w:t>
            </w:r>
            <w:r w:rsidRPr="00AB5FED">
              <w:rPr>
                <w:rFonts w:hint="eastAsia"/>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FBA6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F0C7C" w14:textId="77777777" w:rsidR="009A16B6" w:rsidRPr="00AB5FED" w:rsidRDefault="009A16B6" w:rsidP="003F7390">
            <w:pPr>
              <w:pStyle w:val="TAL"/>
            </w:pPr>
            <w:r w:rsidRPr="00AB5FED">
              <w:t xml:space="preserve">The </w:t>
            </w:r>
            <w:r w:rsidRPr="002F7D7B">
              <w:t>IOPS</w:t>
            </w:r>
            <w:r>
              <w:t xml:space="preserve"> </w:t>
            </w:r>
            <w:r w:rsidRPr="00AB5FED">
              <w:rPr>
                <w:rFonts w:hint="eastAsia"/>
              </w:rPr>
              <w:t>MCPTT group ID of the group</w:t>
            </w:r>
            <w:r w:rsidRPr="00AB5FED">
              <w:t xml:space="preserve"> on which the call is </w:t>
            </w:r>
            <w:r w:rsidRPr="00AB5FED">
              <w:rPr>
                <w:rFonts w:hint="eastAsia"/>
              </w:rPr>
              <w:t>requested</w:t>
            </w:r>
          </w:p>
        </w:tc>
      </w:tr>
      <w:tr w:rsidR="009A16B6" w:rsidRPr="00AB5FED" w14:paraId="345F1EA4"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2FDC" w14:textId="77777777" w:rsidR="009A16B6" w:rsidRPr="00AB5FED" w:rsidRDefault="009A16B6" w:rsidP="003F7390">
            <w:pPr>
              <w:pStyle w:val="TAL"/>
            </w:pPr>
            <w:r w:rsidRPr="00AB5FED">
              <w:rPr>
                <w:rFonts w:hint="eastAsia"/>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2E91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9702" w14:textId="77777777" w:rsidR="009A16B6" w:rsidRPr="00AB5FED" w:rsidRDefault="009A16B6" w:rsidP="003F7390">
            <w:pPr>
              <w:pStyle w:val="TAL"/>
            </w:pPr>
            <w:r w:rsidRPr="00AB5FED">
              <w:t>Media parameters selected</w:t>
            </w:r>
          </w:p>
        </w:tc>
      </w:tr>
      <w:tr w:rsidR="009A16B6" w:rsidRPr="00AB5FED" w14:paraId="39EC583F"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372B" w14:textId="77777777" w:rsidR="009A16B6" w:rsidRPr="00AB5FED" w:rsidRDefault="009A16B6" w:rsidP="003F7390">
            <w:pPr>
              <w:pStyle w:val="TAL"/>
            </w:pPr>
            <w:r>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C524D" w14:textId="77777777" w:rsidR="009A16B6" w:rsidRPr="00AB5FED" w:rsidRDefault="009A16B6" w:rsidP="003F7390">
            <w:pPr>
              <w:pStyle w:val="TAL"/>
            </w:pPr>
            <w:r>
              <w:rPr>
                <w:rFonts w:hint="eastAsia"/>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E1A1B" w14:textId="77777777" w:rsidR="009A16B6" w:rsidRPr="00AB5FED" w:rsidRDefault="009A16B6" w:rsidP="003F7390">
            <w:pPr>
              <w:pStyle w:val="TAL"/>
            </w:pPr>
            <w:r w:rsidRPr="00427AD1">
              <w:t xml:space="preserve">Result of the </w:t>
            </w:r>
            <w:r>
              <w:t>group</w:t>
            </w:r>
            <w:r w:rsidRPr="00427AD1">
              <w:t xml:space="preserve"> </w:t>
            </w:r>
            <w:r>
              <w:t>call</w:t>
            </w:r>
            <w:r w:rsidRPr="00427AD1">
              <w:t xml:space="preserve"> </w:t>
            </w:r>
            <w:r>
              <w:t>announcement</w:t>
            </w:r>
            <w:r w:rsidRPr="00427AD1">
              <w:t xml:space="preserve"> </w:t>
            </w:r>
            <w:r>
              <w:t>(</w:t>
            </w:r>
            <w:r w:rsidRPr="00427AD1">
              <w:t>success or fail</w:t>
            </w:r>
            <w:r>
              <w:t>ure)</w:t>
            </w:r>
          </w:p>
        </w:tc>
      </w:tr>
    </w:tbl>
    <w:p w14:paraId="3B024BF1" w14:textId="77777777" w:rsidR="009A16B6" w:rsidRDefault="009A16B6" w:rsidP="009A16B6">
      <w:pPr>
        <w:rPr>
          <w:lang w:eastAsia="ko-KR"/>
        </w:rPr>
      </w:pPr>
    </w:p>
    <w:p w14:paraId="62283B55" w14:textId="77777777" w:rsidR="009A16B6" w:rsidRPr="00AB5FED" w:rsidRDefault="009A16B6" w:rsidP="009A16B6">
      <w:pPr>
        <w:pStyle w:val="Heading5"/>
        <w:rPr>
          <w:lang w:eastAsia="ko-KR"/>
        </w:rPr>
      </w:pPr>
      <w:bookmarkStart w:id="298" w:name="_Toc200195494"/>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3</w:t>
      </w:r>
      <w:r w:rsidRPr="00AB5FED">
        <w:rPr>
          <w:lang w:eastAsia="ko-KR"/>
        </w:rPr>
        <w:tab/>
      </w:r>
      <w:r>
        <w:t>IOPS</w:t>
      </w:r>
      <w:r w:rsidRPr="00AB5FED">
        <w:t xml:space="preserve"> emergency</w:t>
      </w:r>
      <w:r>
        <w:t xml:space="preserve"> group</w:t>
      </w:r>
      <w:r w:rsidRPr="00AB5FED">
        <w:t xml:space="preserve"> call</w:t>
      </w:r>
      <w:r w:rsidRPr="00EE183F">
        <w:t xml:space="preserve"> </w:t>
      </w:r>
      <w:r w:rsidRPr="00AB5FED">
        <w:t>upgrade</w:t>
      </w:r>
      <w:bookmarkEnd w:id="298"/>
    </w:p>
    <w:p w14:paraId="3C792377" w14:textId="77777777" w:rsidR="009A16B6" w:rsidRPr="00AB5FED" w:rsidRDefault="009A16B6" w:rsidP="009A16B6">
      <w:r w:rsidRPr="00AB5FED">
        <w:t>Table 10.</w:t>
      </w:r>
      <w:r>
        <w:t>5</w:t>
      </w:r>
      <w:r w:rsidRPr="00AB5FED">
        <w:t>.</w:t>
      </w:r>
      <w:r>
        <w:t>1</w:t>
      </w:r>
      <w:r w:rsidRPr="00AB5FED">
        <w:t>.2.</w:t>
      </w:r>
      <w:r>
        <w:t>3</w:t>
      </w:r>
      <w:r w:rsidRPr="00AB5FED">
        <w:t xml:space="preserve">-1 describes the information flow for the </w:t>
      </w:r>
      <w:r>
        <w:t>IOPS emergency</w:t>
      </w:r>
      <w:r w:rsidRPr="00AB5FED">
        <w:t xml:space="preserve"> </w:t>
      </w:r>
      <w:r>
        <w:t xml:space="preserve">group </w:t>
      </w:r>
      <w:r w:rsidRPr="00AB5FED">
        <w:t xml:space="preserve">call </w:t>
      </w:r>
      <w:r>
        <w:t>upgrade</w:t>
      </w:r>
      <w:r w:rsidRPr="00AB5FED">
        <w:t xml:space="preserve"> from </w:t>
      </w:r>
      <w:r>
        <w:t>one</w:t>
      </w:r>
      <w:r w:rsidRPr="00AB5FED">
        <w:t xml:space="preserve"> MCPTT client to other MCPTT clients</w:t>
      </w:r>
      <w:r>
        <w:t>. The packet(s) carrying the IOPS emergency group call upgrade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0E52622D" w14:textId="77777777" w:rsidR="009A16B6" w:rsidRPr="00AB5FED" w:rsidRDefault="009A16B6" w:rsidP="009A16B6">
      <w:pPr>
        <w:pStyle w:val="TH"/>
      </w:pPr>
      <w:r w:rsidRPr="00AB5FED">
        <w:lastRenderedPageBreak/>
        <w:t>Table 10.</w:t>
      </w:r>
      <w:r>
        <w:t>5</w:t>
      </w:r>
      <w:r w:rsidRPr="00AB5FED">
        <w:t>.</w:t>
      </w:r>
      <w:r>
        <w:t>1</w:t>
      </w:r>
      <w:r w:rsidRPr="00AB5FED">
        <w:t>.2.</w:t>
      </w:r>
      <w:r>
        <w:t>3</w:t>
      </w:r>
      <w:r w:rsidRPr="00AB5FED">
        <w:t xml:space="preserve">-1: </w:t>
      </w:r>
      <w:r>
        <w:t>IOPS</w:t>
      </w:r>
      <w:r w:rsidRPr="00AB5FED">
        <w:t xml:space="preserve"> emergency </w:t>
      </w:r>
      <w:r>
        <w:t xml:space="preserve">group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1B3F223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18F1"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78B2"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CFF68" w14:textId="77777777" w:rsidR="009A16B6" w:rsidRPr="00AB5FED" w:rsidRDefault="009A16B6" w:rsidP="003F7390">
            <w:pPr>
              <w:pStyle w:val="TAH"/>
            </w:pPr>
            <w:r w:rsidRPr="00AB5FED">
              <w:t>Description</w:t>
            </w:r>
          </w:p>
        </w:tc>
      </w:tr>
      <w:tr w:rsidR="009A16B6" w:rsidRPr="00AB5FED" w14:paraId="2D5F784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01488"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097F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2FAE2" w14:textId="77777777" w:rsidR="009A16B6" w:rsidRPr="00AB5FED" w:rsidRDefault="009A16B6" w:rsidP="003F7390">
            <w:pPr>
              <w:pStyle w:val="TAL"/>
            </w:pPr>
            <w:r w:rsidRPr="00AB5FED">
              <w:t>The identity of the</w:t>
            </w:r>
            <w:r>
              <w:t xml:space="preserve"> upgrading MC user</w:t>
            </w:r>
          </w:p>
        </w:tc>
      </w:tr>
      <w:tr w:rsidR="009A16B6" w:rsidRPr="00AB5FED" w14:paraId="4E2D585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552BE"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429E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84574" w14:textId="77777777" w:rsidR="009A16B6" w:rsidRPr="00AB5FED" w:rsidRDefault="009A16B6" w:rsidP="003F7390">
            <w:pPr>
              <w:pStyle w:val="TAL"/>
            </w:pPr>
            <w:r w:rsidRPr="00AB5FED">
              <w:t xml:space="preserve">The </w:t>
            </w:r>
            <w:r>
              <w:t xml:space="preserve">IOPS </w:t>
            </w:r>
            <w:r w:rsidRPr="00AB5FED">
              <w:t xml:space="preserve">MCPTT group ID on which the call is to be </w:t>
            </w:r>
            <w:r>
              <w:t>upgraded to emergency call</w:t>
            </w:r>
          </w:p>
        </w:tc>
      </w:tr>
    </w:tbl>
    <w:p w14:paraId="3CA3F733" w14:textId="77777777" w:rsidR="009A16B6" w:rsidRPr="00AB5FED" w:rsidRDefault="009A16B6" w:rsidP="009A16B6"/>
    <w:p w14:paraId="794F2C53" w14:textId="77777777" w:rsidR="009A16B6" w:rsidRPr="00AB5FED" w:rsidRDefault="009A16B6" w:rsidP="009A16B6">
      <w:pPr>
        <w:pStyle w:val="Heading5"/>
        <w:rPr>
          <w:lang w:eastAsia="ko-KR"/>
        </w:rPr>
      </w:pPr>
      <w:bookmarkStart w:id="299" w:name="_Toc460616079"/>
      <w:bookmarkStart w:id="300" w:name="_Toc460616940"/>
      <w:bookmarkStart w:id="301" w:name="_Toc27953372"/>
      <w:bookmarkStart w:id="302" w:name="_Toc200195495"/>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4</w:t>
      </w:r>
      <w:r w:rsidRPr="00AB5FED">
        <w:rPr>
          <w:lang w:eastAsia="ko-KR"/>
        </w:rPr>
        <w:tab/>
      </w:r>
      <w:r>
        <w:t>IOPS</w:t>
      </w:r>
      <w:r w:rsidRPr="00AB5FED">
        <w:t xml:space="preserve"> emergency group </w:t>
      </w:r>
      <w:r>
        <w:t xml:space="preserve">call state </w:t>
      </w:r>
      <w:r w:rsidRPr="00AB5FED">
        <w:t>cancel</w:t>
      </w:r>
      <w:bookmarkEnd w:id="299"/>
      <w:bookmarkEnd w:id="300"/>
      <w:bookmarkEnd w:id="301"/>
      <w:bookmarkEnd w:id="302"/>
    </w:p>
    <w:p w14:paraId="6D647352" w14:textId="77777777" w:rsidR="009A16B6" w:rsidRPr="00AB5FED" w:rsidRDefault="009A16B6" w:rsidP="009A16B6">
      <w:r w:rsidRPr="00AB5FED">
        <w:t>Table 10.</w:t>
      </w:r>
      <w:r>
        <w:t>5</w:t>
      </w:r>
      <w:r w:rsidRPr="00AB5FED">
        <w:t>.</w:t>
      </w:r>
      <w:r>
        <w:t>1</w:t>
      </w:r>
      <w:r w:rsidRPr="00AB5FED">
        <w:t>.2.</w:t>
      </w:r>
      <w:r>
        <w:t>4</w:t>
      </w:r>
      <w:r w:rsidRPr="00AB5FED">
        <w:t>-1 describes the information flow for</w:t>
      </w:r>
      <w:r>
        <w:t xml:space="preserve"> the</w:t>
      </w:r>
      <w:r w:rsidRPr="00AB5FED">
        <w:t xml:space="preserve"> </w:t>
      </w:r>
      <w:r>
        <w:t>IOPS emergency</w:t>
      </w:r>
      <w:r w:rsidRPr="00AB5FED">
        <w:t xml:space="preserve"> </w:t>
      </w:r>
      <w:r>
        <w:t xml:space="preserve">group </w:t>
      </w:r>
      <w:r w:rsidRPr="00AB5FED">
        <w:t xml:space="preserve">call </w:t>
      </w:r>
      <w:r>
        <w:t>state cancel</w:t>
      </w:r>
      <w:r w:rsidRPr="00AB5FED">
        <w:t xml:space="preserve"> from </w:t>
      </w:r>
      <w:r>
        <w:t>one</w:t>
      </w:r>
      <w:r w:rsidRPr="00AB5FED">
        <w:t xml:space="preserve"> MCPTT client to other MCPTT clients</w:t>
      </w:r>
      <w:r>
        <w:t>. The packet(s) carrying the IOPS emergency group call state cancel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41A904B4" w14:textId="77777777" w:rsidR="009A16B6" w:rsidRPr="00AB5FED" w:rsidRDefault="009A16B6" w:rsidP="009A16B6">
      <w:pPr>
        <w:pStyle w:val="TH"/>
      </w:pPr>
      <w:r w:rsidRPr="00AB5FED">
        <w:t>Table 10.</w:t>
      </w:r>
      <w:r>
        <w:t>5</w:t>
      </w:r>
      <w:r w:rsidRPr="00AB5FED">
        <w:t>.</w:t>
      </w:r>
      <w:r>
        <w:t>1</w:t>
      </w:r>
      <w:r w:rsidRPr="00AB5FED">
        <w:t>.2.</w:t>
      </w:r>
      <w:r>
        <w:t>4</w:t>
      </w:r>
      <w:r w:rsidRPr="00AB5FED">
        <w:t xml:space="preserve">-1: </w:t>
      </w:r>
      <w:r>
        <w:t>IOPS</w:t>
      </w:r>
      <w:r w:rsidRPr="00AB5FED">
        <w:t xml:space="preserve"> emergency group </w:t>
      </w:r>
      <w:r>
        <w:t xml:space="preserve">call 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7433B7C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647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7741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E0932" w14:textId="77777777" w:rsidR="009A16B6" w:rsidRPr="00AB5FED" w:rsidRDefault="009A16B6" w:rsidP="003F7390">
            <w:pPr>
              <w:pStyle w:val="TAH"/>
            </w:pPr>
            <w:r w:rsidRPr="00AB5FED">
              <w:t>Description</w:t>
            </w:r>
          </w:p>
        </w:tc>
      </w:tr>
      <w:tr w:rsidR="009A16B6" w:rsidRPr="00AB5FED" w14:paraId="27D8840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D32D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53AB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9CCF3" w14:textId="77777777" w:rsidR="009A16B6" w:rsidRPr="00AB5FED" w:rsidRDefault="009A16B6" w:rsidP="003F7390">
            <w:pPr>
              <w:pStyle w:val="TAL"/>
            </w:pPr>
            <w:r w:rsidRPr="00AB5FED">
              <w:t xml:space="preserve">The identity of the </w:t>
            </w:r>
            <w:r>
              <w:t>cancelling MC user</w:t>
            </w:r>
          </w:p>
        </w:tc>
      </w:tr>
      <w:tr w:rsidR="009A16B6" w:rsidRPr="00AB5FED" w14:paraId="06F2736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12C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60BC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F7117" w14:textId="77777777" w:rsidR="009A16B6" w:rsidRPr="00AB5FED" w:rsidRDefault="009A16B6" w:rsidP="003F7390">
            <w:pPr>
              <w:pStyle w:val="TAL"/>
            </w:pPr>
            <w:r w:rsidRPr="00AB5FED">
              <w:t xml:space="preserve">The </w:t>
            </w:r>
            <w:r>
              <w:t xml:space="preserve">IOPS </w:t>
            </w:r>
            <w:r w:rsidRPr="00AB5FED">
              <w:t xml:space="preserve">MCPTT group ID </w:t>
            </w:r>
            <w:r>
              <w:t xml:space="preserve">on which the emergency call state is </w:t>
            </w:r>
            <w:r w:rsidRPr="00AB5FED">
              <w:t>to be cancelled</w:t>
            </w:r>
          </w:p>
        </w:tc>
      </w:tr>
    </w:tbl>
    <w:p w14:paraId="1E42B793" w14:textId="77777777" w:rsidR="009A16B6" w:rsidRPr="00AB5FED" w:rsidRDefault="009A16B6" w:rsidP="009A16B6">
      <w:pPr>
        <w:rPr>
          <w:lang w:eastAsia="ko-KR"/>
        </w:rPr>
      </w:pPr>
    </w:p>
    <w:p w14:paraId="008944DE" w14:textId="77777777" w:rsidR="009A16B6" w:rsidRPr="00FB507F" w:rsidRDefault="009A16B6" w:rsidP="009A16B6">
      <w:pPr>
        <w:pStyle w:val="Heading4"/>
      </w:pPr>
      <w:bookmarkStart w:id="303" w:name="_Toc200195496"/>
      <w:r>
        <w:t>10.5.1</w:t>
      </w:r>
      <w:r w:rsidRPr="003870EE">
        <w:t>.3</w:t>
      </w:r>
      <w:r w:rsidRPr="00FB507F">
        <w:tab/>
      </w:r>
      <w:r>
        <w:t>IOPS group</w:t>
      </w:r>
      <w:r w:rsidRPr="00FB507F">
        <w:t xml:space="preserve"> call setup</w:t>
      </w:r>
      <w:bookmarkEnd w:id="303"/>
    </w:p>
    <w:p w14:paraId="2D23B08C" w14:textId="77777777" w:rsidR="009A16B6" w:rsidRDefault="009A16B6" w:rsidP="009A16B6">
      <w:r>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4D38B1AB" w14:textId="77777777" w:rsidR="009A16B6" w:rsidRPr="00416FBE" w:rsidRDefault="009A16B6" w:rsidP="009A16B6">
      <w:r w:rsidRPr="00416FBE">
        <w:t>Pre-conditions:</w:t>
      </w:r>
    </w:p>
    <w:p w14:paraId="1304C50D" w14:textId="77777777" w:rsidR="009A16B6" w:rsidRDefault="009A16B6" w:rsidP="009A16B6">
      <w:pPr>
        <w:pStyle w:val="B1"/>
      </w:pPr>
      <w:r>
        <w:t>-</w:t>
      </w:r>
      <w:r>
        <w:tab/>
      </w:r>
      <w:r w:rsidRPr="00416FBE">
        <w:t>MCPTT user profile used for the IOPS mode of operation is pre-provisioned in the MCPTT UEs</w:t>
      </w:r>
      <w:r>
        <w:t>;</w:t>
      </w:r>
    </w:p>
    <w:p w14:paraId="3908504D"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0EFD65E1" w14:textId="3A3A261C" w:rsidR="009A16B6" w:rsidRPr="00416FBE" w:rsidRDefault="009A16B6" w:rsidP="009A16B6">
      <w:pPr>
        <w:pStyle w:val="B1"/>
      </w:pPr>
      <w:r>
        <w:t>-</w:t>
      </w:r>
      <w:r>
        <w:tab/>
        <w:t xml:space="preserve">MCPTT users have an active PDN connection </w:t>
      </w:r>
      <w:r w:rsidR="00FD4FB1" w:rsidRPr="00FD4FB1">
        <w:t xml:space="preserve">or PDU session </w:t>
      </w:r>
      <w:r>
        <w:t>to the IOPS MC connectivity function for the communication based on the IP connectivity functionality;</w:t>
      </w:r>
    </w:p>
    <w:p w14:paraId="2A3A1C4A"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125C1B87" w14:textId="4FD01777" w:rsidR="009A16B6" w:rsidRPr="00EC2117" w:rsidRDefault="009A16B6" w:rsidP="009A16B6">
      <w:pPr>
        <w:pStyle w:val="B1"/>
      </w:pPr>
      <w:r>
        <w:t>-</w:t>
      </w:r>
      <w:r>
        <w:tab/>
        <w:t>The IOPC MC connectivity function may have established a</w:t>
      </w:r>
      <w:r w:rsidR="00FD4FB1" w:rsidRPr="00FD4FB1">
        <w:t xml:space="preserve"> </w:t>
      </w:r>
      <w:r w:rsidR="00FD4FB1" w:rsidRPr="00E64FFD">
        <w:t>broadcast</w:t>
      </w:r>
      <w:r w:rsidR="00FD4FB1">
        <w:t>/</w:t>
      </w:r>
      <w:r w:rsidR="00FD4FB1" w:rsidRPr="00E64FFD">
        <w:t>multicast session</w:t>
      </w:r>
      <w:r w:rsidR="00FD4FB1">
        <w:t xml:space="preserve"> </w:t>
      </w:r>
      <w:r>
        <w:t>and announced it to the MCPTT clients;</w:t>
      </w:r>
    </w:p>
    <w:p w14:paraId="7298B8F2"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67FC10E0" w14:textId="77777777" w:rsidR="009A16B6" w:rsidRPr="00416FBE" w:rsidRDefault="009A16B6" w:rsidP="009A16B6">
      <w:pPr>
        <w:pStyle w:val="B1"/>
      </w:pPr>
      <w:r>
        <w:t>-</w:t>
      </w:r>
      <w:r>
        <w:tab/>
        <w:t>MCPTT clients 1, 2 … n are configured within the same IOPS MCPTT group.</w:t>
      </w:r>
    </w:p>
    <w:p w14:paraId="4C20500B" w14:textId="77777777" w:rsidR="009A16B6" w:rsidRPr="00416FBE" w:rsidRDefault="009A16B6" w:rsidP="009A16B6">
      <w:pPr>
        <w:pStyle w:val="TH"/>
      </w:pPr>
      <w:r>
        <w:object w:dxaOrig="7550" w:dyaOrig="8880" w14:anchorId="33F9FDEE">
          <v:shape id="_x0000_i1040" type="#_x0000_t75" style="width:359.35pt;height:421.65pt" o:ole="">
            <v:imagedata r:id="rId39" o:title=""/>
          </v:shape>
          <o:OLEObject Type="Embed" ProgID="Visio.Drawing.11" ShapeID="_x0000_i1040" DrawAspect="Content" ObjectID="_1810808191" r:id="rId40"/>
        </w:object>
      </w:r>
    </w:p>
    <w:p w14:paraId="0EAB9AB4" w14:textId="77777777" w:rsidR="009A16B6" w:rsidRPr="00416FBE" w:rsidRDefault="009A16B6" w:rsidP="009A16B6">
      <w:pPr>
        <w:pStyle w:val="TF"/>
      </w:pPr>
      <w:r w:rsidRPr="00416FBE">
        <w:t>Figure </w:t>
      </w:r>
      <w:r>
        <w:t>10.5.1</w:t>
      </w:r>
      <w:r w:rsidRPr="00416FBE">
        <w:t xml:space="preserve">.3-1: </w:t>
      </w:r>
      <w:r>
        <w:t>IOPS group</w:t>
      </w:r>
      <w:r w:rsidRPr="00416FBE">
        <w:t xml:space="preserve"> call setup </w:t>
      </w:r>
      <w:bookmarkStart w:id="304" w:name="_Hlk22810691"/>
      <w:r>
        <w:t>based on the IP connectivity functionality</w:t>
      </w:r>
      <w:bookmarkEnd w:id="304"/>
    </w:p>
    <w:p w14:paraId="685AA3A9" w14:textId="77777777" w:rsidR="009A16B6" w:rsidRPr="00416FBE"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group</w:t>
      </w:r>
      <w:r w:rsidRPr="00416FBE">
        <w:t xml:space="preserve"> call </w:t>
      </w:r>
      <w:r>
        <w:t xml:space="preserve">with a specific IOPS </w:t>
      </w:r>
      <w:r w:rsidRPr="00416FBE">
        <w:t xml:space="preserve">MCPTT </w:t>
      </w:r>
      <w:r>
        <w:t>group based on the IP connectivity functionality</w:t>
      </w:r>
      <w:r w:rsidRPr="00416FBE">
        <w:t>.</w:t>
      </w:r>
    </w:p>
    <w:p w14:paraId="7845740A"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1B81A82F" w14:textId="7D20FEE7" w:rsidR="009A16B6" w:rsidRDefault="009A16B6" w:rsidP="009A16B6">
      <w:pPr>
        <w:pStyle w:val="B1"/>
      </w:pPr>
      <w:r>
        <w:t>3.</w:t>
      </w:r>
      <w:r>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305" w:name="_Hlk24538829"/>
      <w:r>
        <w:t xml:space="preserve">the target MCPTT clients </w:t>
      </w:r>
      <w:bookmarkEnd w:id="305"/>
      <w:r>
        <w:t xml:space="preserve">over </w:t>
      </w:r>
      <w:r w:rsidR="00FD4FB1" w:rsidRPr="00FD4FB1">
        <w:t xml:space="preserve">broadcast/multicast </w:t>
      </w:r>
      <w:r>
        <w:t>and/or unicast transmissions.</w:t>
      </w:r>
    </w:p>
    <w:p w14:paraId="581DD2FD"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0B340B6E" w14:textId="77777777" w:rsidR="009A16B6" w:rsidRPr="00416FBE" w:rsidRDefault="009A16B6" w:rsidP="009A16B6">
      <w:pPr>
        <w:pStyle w:val="B1"/>
      </w:pPr>
      <w:r>
        <w:t>5</w:t>
      </w:r>
      <w:r w:rsidRPr="00416FBE">
        <w:t>.</w:t>
      </w:r>
      <w:r w:rsidRPr="00416FBE">
        <w:tab/>
        <w:t>The MCPTT client</w:t>
      </w:r>
      <w:r>
        <w:t>s receiving the IOPS group call announcement</w:t>
      </w:r>
      <w:r w:rsidRPr="00416FBE">
        <w:t xml:space="preserve"> </w:t>
      </w:r>
      <w:r>
        <w:t xml:space="preserve">join the IOPS group call and </w:t>
      </w:r>
      <w:r w:rsidRPr="00416FBE">
        <w:t>notif</w:t>
      </w:r>
      <w:r>
        <w:t>y</w:t>
      </w:r>
      <w:r w:rsidRPr="00416FBE">
        <w:t xml:space="preserve"> the </w:t>
      </w:r>
      <w:r>
        <w:t xml:space="preserve">target </w:t>
      </w:r>
      <w:r w:rsidRPr="00416FBE">
        <w:t>MCPTT user</w:t>
      </w:r>
      <w:r>
        <w:t>s</w:t>
      </w:r>
      <w:r w:rsidRPr="00416FBE">
        <w:t xml:space="preserve"> about the </w:t>
      </w:r>
      <w:r>
        <w:t>IOPS group</w:t>
      </w:r>
      <w:r w:rsidRPr="00416FBE">
        <w:t xml:space="preserve"> call.</w:t>
      </w:r>
    </w:p>
    <w:p w14:paraId="66A7346E"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37934604" w14:textId="77777777" w:rsidR="009A16B6" w:rsidRDefault="009A16B6" w:rsidP="009A16B6">
      <w:pPr>
        <w:pStyle w:val="NO"/>
      </w:pPr>
      <w:r w:rsidRPr="0074781F">
        <w:t>NOTE</w:t>
      </w:r>
      <w:r>
        <w:t xml:space="preserve"> 1</w:t>
      </w:r>
      <w:r w:rsidRPr="0074781F">
        <w:t>:</w:t>
      </w:r>
      <w:r w:rsidRPr="0074781F">
        <w:tab/>
        <w:t xml:space="preserve">Step </w:t>
      </w:r>
      <w:r>
        <w:t>6</w:t>
      </w:r>
      <w:r w:rsidRPr="0074781F">
        <w:t xml:space="preserve"> can also occur prior to step </w:t>
      </w:r>
      <w:r>
        <w:t>5</w:t>
      </w:r>
      <w:r w:rsidRPr="0074781F">
        <w:t>.</w:t>
      </w:r>
    </w:p>
    <w:p w14:paraId="27F1CA11" w14:textId="75DFD97A" w:rsidR="009A16B6" w:rsidRDefault="009A16B6" w:rsidP="009A16B6">
      <w:pPr>
        <w:pStyle w:val="B1"/>
      </w:pPr>
      <w:r>
        <w:lastRenderedPageBreak/>
        <w:t>7.</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FD4FB1" w:rsidRPr="00FD4FB1">
        <w:t xml:space="preserve">broadcast/multicast </w:t>
      </w:r>
      <w:r>
        <w:t>and/or unicast transmissions.</w:t>
      </w:r>
    </w:p>
    <w:p w14:paraId="01E1B403"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AC395A8"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 xml:space="preserve">IOPS group call </w:t>
      </w:r>
      <w:r w:rsidRPr="0074781F">
        <w:t xml:space="preserve">with floor control </w:t>
      </w:r>
      <w:r>
        <w:t>based on the IP connectivity functionality</w:t>
      </w:r>
      <w:r w:rsidRPr="0074781F">
        <w:t>.</w:t>
      </w:r>
    </w:p>
    <w:p w14:paraId="4C511B36" w14:textId="511EAFAF" w:rsidR="009A16B6" w:rsidRPr="00AB5FED" w:rsidRDefault="009A16B6" w:rsidP="009A16B6">
      <w:pPr>
        <w:pStyle w:val="NO"/>
      </w:pPr>
      <w:r w:rsidRPr="00AB5FED">
        <w:t>NOTE </w:t>
      </w:r>
      <w:r>
        <w:t>2</w:t>
      </w:r>
      <w:r w:rsidRPr="00AB5FED">
        <w:t>:</w:t>
      </w:r>
      <w:r w:rsidRPr="00AB5FED">
        <w:tab/>
        <w:t xml:space="preserve">Due to the movement of the participants (in and out of the </w:t>
      </w:r>
      <w:r>
        <w:t>IOPS</w:t>
      </w:r>
      <w:r w:rsidR="00FD4FB1" w:rsidRPr="00FD4FB1">
        <w:t xml:space="preserve"> 3GPP system</w:t>
      </w:r>
      <w:r>
        <w:t xml:space="preserve"> </w:t>
      </w:r>
      <w:r w:rsidRPr="00AB5FED">
        <w:t xml:space="preserve">coverage) during the </w:t>
      </w:r>
      <w:r>
        <w:t>IOPS</w:t>
      </w:r>
      <w:r w:rsidRPr="00AB5FED">
        <w:t xml:space="preserve"> group call, the </w:t>
      </w:r>
      <w:r>
        <w:t xml:space="preserve">IOPS </w:t>
      </w:r>
      <w:r w:rsidRPr="00AB5FED">
        <w:t>group call announcement is periodically sent</w:t>
      </w:r>
      <w:r>
        <w:t xml:space="preserve"> by the MCPTT client 1</w:t>
      </w:r>
      <w:r w:rsidRPr="00AB5FED">
        <w:t xml:space="preserve">. </w:t>
      </w:r>
    </w:p>
    <w:p w14:paraId="5E8DB48B" w14:textId="77777777" w:rsidR="009A16B6" w:rsidRDefault="009A16B6" w:rsidP="009A16B6">
      <w:pPr>
        <w:pStyle w:val="NO"/>
      </w:pPr>
      <w:r w:rsidRPr="00AB5FED">
        <w:t>NOTE </w:t>
      </w:r>
      <w:r>
        <w:t>3</w:t>
      </w:r>
      <w:r w:rsidRPr="00AB5FED">
        <w:t>:</w:t>
      </w:r>
      <w:r w:rsidRPr="00AB5FED">
        <w:tab/>
        <w:t xml:space="preserve">The participating MCPTT clients do not need to respond to the periodic </w:t>
      </w:r>
      <w:r>
        <w:t xml:space="preserve">IOPS </w:t>
      </w:r>
      <w:r w:rsidRPr="00AB5FED">
        <w:t>group call announcement.</w:t>
      </w:r>
    </w:p>
    <w:p w14:paraId="7D540EBC" w14:textId="77777777" w:rsidR="009A16B6" w:rsidRPr="00FB507F" w:rsidRDefault="009A16B6" w:rsidP="009A16B6">
      <w:pPr>
        <w:pStyle w:val="Heading4"/>
      </w:pPr>
      <w:bookmarkStart w:id="306" w:name="_Toc200195497"/>
      <w:r>
        <w:t>10.5.1</w:t>
      </w:r>
      <w:r w:rsidRPr="003870EE">
        <w:t>.</w:t>
      </w:r>
      <w:r>
        <w:t>4</w:t>
      </w:r>
      <w:r w:rsidRPr="00FB507F">
        <w:tab/>
      </w:r>
      <w:r>
        <w:t>IOPS emergency group</w:t>
      </w:r>
      <w:r w:rsidRPr="00FB507F">
        <w:t xml:space="preserve"> call</w:t>
      </w:r>
      <w:bookmarkEnd w:id="306"/>
    </w:p>
    <w:p w14:paraId="1CC64520" w14:textId="77777777" w:rsidR="009A16B6" w:rsidRDefault="009A16B6" w:rsidP="009A16B6">
      <w:r>
        <w:t>The procedure in figure 10.5.1.4-1 illustrates the procedure for an IOPS MCPTT emergency group call establishment based on the IP connectivity functionality.</w:t>
      </w:r>
      <w:r w:rsidRPr="00AB5FED">
        <w:t xml:space="preserve"> The </w:t>
      </w:r>
      <w:r>
        <w:t>IOPS</w:t>
      </w:r>
      <w:r w:rsidRPr="00AB5FED">
        <w:t xml:space="preserve"> emergency group call</w:t>
      </w:r>
      <w:r>
        <w:t xml:space="preserve"> </w:t>
      </w:r>
      <w:r w:rsidRPr="00AB5FED">
        <w:t xml:space="preserve">is a special case of </w:t>
      </w:r>
      <w:r>
        <w:t>the IOPS</w:t>
      </w:r>
      <w:r w:rsidRPr="00AB5FED">
        <w:t xml:space="preserve"> group call </w:t>
      </w:r>
      <w:r>
        <w:t>setup procedure described in clause 10.5.1.3, wherein t</w:t>
      </w:r>
      <w:r w:rsidRPr="00AB5FED">
        <w:t xml:space="preserve">he </w:t>
      </w:r>
      <w:r>
        <w:t xml:space="preserve">IOPS </w:t>
      </w:r>
      <w:r w:rsidRPr="00AB5FED">
        <w:t xml:space="preserve">group call announcement contains an indication that the </w:t>
      </w:r>
      <w:r>
        <w:t>IOPS</w:t>
      </w:r>
      <w:r w:rsidRPr="00AB5FED">
        <w:t xml:space="preserve"> group call is an </w:t>
      </w:r>
      <w:r>
        <w:t>IOPS</w:t>
      </w:r>
      <w:r w:rsidRPr="00AB5FED">
        <w:t xml:space="preserve"> emergency</w:t>
      </w:r>
      <w:r>
        <w:t xml:space="preserve"> group</w:t>
      </w:r>
      <w:r w:rsidRPr="00AB5FED">
        <w:t xml:space="preserve"> call.</w:t>
      </w:r>
      <w:r>
        <w:t xml:space="preserve"> The group call participants can become aware of the IOPS MCPTT group</w:t>
      </w:r>
      <w:r w:rsidRPr="00685C04">
        <w:t>'</w:t>
      </w:r>
      <w:r>
        <w:t xml:space="preserve">s in-progress emergency state based on the emergency indicator. </w:t>
      </w:r>
    </w:p>
    <w:p w14:paraId="7D5695CB" w14:textId="77777777" w:rsidR="009A16B6" w:rsidRDefault="009A16B6" w:rsidP="009A16B6">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group </w:t>
      </w:r>
      <w:r w:rsidRPr="00AB5FED">
        <w:t>call</w:t>
      </w:r>
      <w:r>
        <w:t>, the MCPTT client can</w:t>
      </w:r>
      <w:r w:rsidRPr="00AB5FED">
        <w:t xml:space="preserve"> </w:t>
      </w:r>
      <w:r>
        <w:t>request higher priority from the IOPS MC connectivity function</w:t>
      </w:r>
      <w:r w:rsidRPr="00AB5FED">
        <w:t xml:space="preserve"> </w:t>
      </w:r>
      <w:r>
        <w:t>via the IOPS discovery request.</w:t>
      </w:r>
    </w:p>
    <w:p w14:paraId="7DBD7D49" w14:textId="77777777" w:rsidR="009A16B6" w:rsidRDefault="009A16B6" w:rsidP="009A16B6">
      <w:pPr>
        <w:rPr>
          <w:lang w:eastAsia="ko-KR"/>
        </w:rPr>
      </w:pPr>
      <w:r>
        <w:t>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group call in-progress</w:t>
      </w:r>
      <w:r>
        <w:rPr>
          <w:lang w:eastAsia="ko-KR"/>
        </w:rPr>
        <w:t xml:space="preserve"> can be </w:t>
      </w:r>
      <w:r w:rsidRPr="00AB5FED">
        <w:rPr>
          <w:rFonts w:hint="eastAsia"/>
          <w:lang w:eastAsia="ko-KR"/>
        </w:rPr>
        <w:t>upgrade</w:t>
      </w:r>
      <w:r>
        <w:rPr>
          <w:lang w:eastAsia="ko-KR"/>
        </w:rPr>
        <w:t xml:space="preserve">d </w:t>
      </w:r>
      <w:r w:rsidRPr="00AB5FED">
        <w:rPr>
          <w:rFonts w:hint="eastAsia"/>
          <w:lang w:eastAsia="ko-KR"/>
        </w:rPr>
        <w:t xml:space="preserve">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group call </w:t>
      </w:r>
      <w:r>
        <w:rPr>
          <w:lang w:eastAsia="ko-KR"/>
        </w:rPr>
        <w:t>by including the emergency indicator within the</w:t>
      </w:r>
      <w:r w:rsidRPr="00AB5FED">
        <w:rPr>
          <w:rFonts w:hint="eastAsia"/>
          <w:lang w:eastAsia="ko-KR"/>
        </w:rPr>
        <w:t xml:space="preserve"> periodic </w:t>
      </w:r>
      <w:r>
        <w:rPr>
          <w:lang w:eastAsia="ko-KR"/>
        </w:rPr>
        <w:t xml:space="preserve">IOPS </w:t>
      </w:r>
      <w:r w:rsidRPr="00AB5FED">
        <w:rPr>
          <w:rFonts w:hint="eastAsia"/>
          <w:lang w:eastAsia="ko-KR"/>
        </w:rPr>
        <w:t>group call announcement.</w:t>
      </w:r>
      <w:r>
        <w:rPr>
          <w:lang w:eastAsia="ko-KR"/>
        </w:rPr>
        <w:t xml:space="preserve"> </w:t>
      </w:r>
      <w:r>
        <w:t>A</w:t>
      </w:r>
      <w:r w:rsidRPr="00AB5FED">
        <w:rPr>
          <w:lang w:eastAsia="ko-KR"/>
        </w:rPr>
        <w:t>n</w:t>
      </w:r>
      <w:r w:rsidRPr="00AB5FED">
        <w:rPr>
          <w:rFonts w:hint="eastAsia"/>
          <w:lang w:eastAsia="ko-KR"/>
        </w:rPr>
        <w:t xml:space="preserve"> </w:t>
      </w:r>
      <w:r>
        <w:rPr>
          <w:lang w:eastAsia="ko-KR"/>
        </w:rPr>
        <w:t xml:space="preserve">IOPS </w:t>
      </w:r>
      <w:r w:rsidRPr="00AB5FED">
        <w:rPr>
          <w:rFonts w:hint="eastAsia"/>
          <w:lang w:eastAsia="ko-KR"/>
        </w:rPr>
        <w:t xml:space="preserve">group call in-progress </w:t>
      </w:r>
      <w:r>
        <w:rPr>
          <w:lang w:eastAsia="ko-KR"/>
        </w:rPr>
        <w:t xml:space="preserve">can also be upgraded by a participating MCPTT client by sending an </w:t>
      </w:r>
      <w:r>
        <w:t>IOPS emergency</w:t>
      </w:r>
      <w:r w:rsidRPr="00AB5FED">
        <w:t xml:space="preserve"> </w:t>
      </w:r>
      <w:r>
        <w:t xml:space="preserve">group </w:t>
      </w:r>
      <w:r w:rsidRPr="00AB5FED">
        <w:t xml:space="preserve">call </w:t>
      </w:r>
      <w:r>
        <w:t>upgrade to the IOPS group</w:t>
      </w:r>
      <w:r w:rsidRPr="00AB5FED">
        <w:rPr>
          <w:rFonts w:hint="eastAsia"/>
          <w:lang w:eastAsia="ko-KR"/>
        </w:rPr>
        <w:t>.</w:t>
      </w:r>
    </w:p>
    <w:p w14:paraId="697C5320" w14:textId="30A148B4" w:rsidR="009A16B6" w:rsidRDefault="009A16B6" w:rsidP="009A16B6">
      <w:pPr>
        <w:rPr>
          <w:lang w:eastAsia="ko-KR"/>
        </w:rPr>
      </w:pPr>
      <w:r>
        <w:t>The MCPTT user who initiated a</w:t>
      </w:r>
      <w:r w:rsidRPr="00AB5FED">
        <w:rPr>
          <w:lang w:eastAsia="ko-KR"/>
        </w:rPr>
        <w:t>n</w:t>
      </w:r>
      <w:r w:rsidRPr="00AB5FED">
        <w:rPr>
          <w:rFonts w:hint="eastAsia"/>
          <w:lang w:eastAsia="ko-KR"/>
        </w:rPr>
        <w:t xml:space="preserve"> </w:t>
      </w:r>
      <w:r>
        <w:rPr>
          <w:lang w:eastAsia="ko-KR"/>
        </w:rPr>
        <w:t>IOPS emergency</w:t>
      </w:r>
      <w:r w:rsidRPr="00AB5FED">
        <w:rPr>
          <w:rFonts w:hint="eastAsia"/>
          <w:lang w:eastAsia="ko-KR"/>
        </w:rPr>
        <w:t xml:space="preserve"> group </w:t>
      </w:r>
      <w:r w:rsidR="00FD4FB1" w:rsidRPr="00FD4FB1">
        <w:rPr>
          <w:lang w:eastAsia="ko-KR"/>
        </w:rPr>
        <w:t>call or</w:t>
      </w:r>
      <w:r w:rsidR="00FD4FB1">
        <w:rPr>
          <w:lang w:eastAsia="ko-KR"/>
        </w:rPr>
        <w:t xml:space="preserve"> </w:t>
      </w:r>
      <w:r w:rsidRPr="00AB5FED">
        <w:t>upgraded a</w:t>
      </w:r>
      <w:r>
        <w:t>n IOPS</w:t>
      </w:r>
      <w:r w:rsidRPr="00AB5FED">
        <w:t xml:space="preserve"> group call to an emergency </w:t>
      </w:r>
      <w:r>
        <w:t xml:space="preserve">group </w:t>
      </w:r>
      <w:r w:rsidRPr="00AB5FED">
        <w:t>call</w:t>
      </w:r>
      <w:r>
        <w:t>, or an authorized user</w:t>
      </w:r>
      <w:r w:rsidRPr="00AB5FED">
        <w:rPr>
          <w:rFonts w:hint="eastAsia"/>
          <w:lang w:eastAsia="ko-KR"/>
        </w:rPr>
        <w:t xml:space="preserve"> </w:t>
      </w:r>
      <w:r>
        <w:rPr>
          <w:lang w:eastAsia="ko-KR"/>
        </w:rPr>
        <w:t xml:space="preserve">can cancel the emergency state of the group call by sending an </w:t>
      </w:r>
      <w:r>
        <w:t>IOPS emergency</w:t>
      </w:r>
      <w:r w:rsidRPr="00AB5FED">
        <w:t xml:space="preserve"> </w:t>
      </w:r>
      <w:r>
        <w:t xml:space="preserve">group </w:t>
      </w:r>
      <w:r w:rsidRPr="00AB5FED">
        <w:t xml:space="preserve">call </w:t>
      </w:r>
      <w:r>
        <w:t>state cancel to the IOPS MCPTT group</w:t>
      </w:r>
      <w:r w:rsidRPr="00AB5FED">
        <w:rPr>
          <w:rFonts w:hint="eastAsia"/>
          <w:lang w:eastAsia="ko-KR"/>
        </w:rPr>
        <w:t>.</w:t>
      </w:r>
      <w:r>
        <w:rPr>
          <w:lang w:eastAsia="ko-KR"/>
        </w:rPr>
        <w:t xml:space="preserve"> </w:t>
      </w:r>
      <w:bookmarkStart w:id="307" w:name="_Hlk36748309"/>
      <w:r w:rsidRPr="006539DC">
        <w:rPr>
          <w:lang w:eastAsia="ko-KR"/>
        </w:rPr>
        <w:t xml:space="preserve">The </w:t>
      </w:r>
      <w:r>
        <w:rPr>
          <w:lang w:eastAsia="ko-KR"/>
        </w:rPr>
        <w:t xml:space="preserve">emergency state of the IOPS </w:t>
      </w:r>
      <w:r w:rsidRPr="006539DC">
        <w:rPr>
          <w:lang w:eastAsia="ko-KR"/>
        </w:rPr>
        <w:t>group</w:t>
      </w:r>
      <w:r>
        <w:rPr>
          <w:lang w:eastAsia="ko-KR"/>
        </w:rPr>
        <w:t xml:space="preserve"> call</w:t>
      </w:r>
      <w:r w:rsidRPr="006539DC">
        <w:rPr>
          <w:lang w:eastAsia="ko-KR"/>
        </w:rPr>
        <w:t xml:space="preserve"> remains</w:t>
      </w:r>
      <w:r>
        <w:rPr>
          <w:lang w:eastAsia="ko-KR"/>
        </w:rPr>
        <w:t xml:space="preserve"> active</w:t>
      </w:r>
      <w:r w:rsidRPr="006539DC">
        <w:rPr>
          <w:lang w:eastAsia="ko-KR"/>
        </w:rPr>
        <w:t xml:space="preserve"> until the emergency group call ends or the in-progress emergency state is cancelled</w:t>
      </w:r>
      <w:bookmarkEnd w:id="307"/>
      <w:r>
        <w:rPr>
          <w:lang w:eastAsia="ko-KR"/>
        </w:rPr>
        <w:t>.</w:t>
      </w:r>
      <w:bookmarkStart w:id="308" w:name="_Hlk36748263"/>
    </w:p>
    <w:bookmarkEnd w:id="308"/>
    <w:p w14:paraId="618DEB55" w14:textId="77777777" w:rsidR="009A16B6" w:rsidRPr="00416FBE" w:rsidRDefault="009A16B6" w:rsidP="009A16B6">
      <w:r w:rsidRPr="00416FBE">
        <w:t>Pre-conditions:</w:t>
      </w:r>
    </w:p>
    <w:p w14:paraId="1C8A0D9F" w14:textId="77777777" w:rsidR="009A16B6" w:rsidRDefault="009A16B6" w:rsidP="009A16B6">
      <w:pPr>
        <w:pStyle w:val="B1"/>
      </w:pPr>
      <w:r>
        <w:t>-</w:t>
      </w:r>
      <w:r>
        <w:tab/>
      </w:r>
      <w:r w:rsidRPr="00416FBE">
        <w:t>MCPTT user profile used for the IOPS mode of operation is pre-provisioned in the MCPTT UEs</w:t>
      </w:r>
      <w:r>
        <w:t>;</w:t>
      </w:r>
    </w:p>
    <w:p w14:paraId="77395C42"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6E954576" w14:textId="6C7D80A5" w:rsidR="009A16B6" w:rsidRPr="00416FBE" w:rsidRDefault="009A16B6" w:rsidP="009A16B6">
      <w:pPr>
        <w:pStyle w:val="B1"/>
      </w:pPr>
      <w:r>
        <w:t>-</w:t>
      </w:r>
      <w:r>
        <w:tab/>
        <w:t>MCPTT users have an active PDN connection</w:t>
      </w:r>
      <w:r w:rsidR="00FD4FB1" w:rsidRPr="00FD4FB1">
        <w:t xml:space="preserve"> or PDU session</w:t>
      </w:r>
      <w:r>
        <w:t xml:space="preserve"> to the IOPS MC connectivity function for the communication based on the IP connectivity functionality;</w:t>
      </w:r>
    </w:p>
    <w:p w14:paraId="6F96B8E0"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043F50B5" w14:textId="366EF490" w:rsidR="009A16B6" w:rsidRPr="00EC2117" w:rsidRDefault="009A16B6" w:rsidP="009A16B6">
      <w:pPr>
        <w:pStyle w:val="B1"/>
      </w:pPr>
      <w:r>
        <w:t>-</w:t>
      </w:r>
      <w:r>
        <w:tab/>
        <w:t>The IOPC MC connectivity function may have established a</w:t>
      </w:r>
      <w:r w:rsidR="00FD4FB1" w:rsidRPr="00FD4FB1">
        <w:t xml:space="preserve"> broadcast/multicast/ session </w:t>
      </w:r>
      <w:r>
        <w:t>and announced it to the MCPTT clients;</w:t>
      </w:r>
    </w:p>
    <w:p w14:paraId="0C07CF74"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22AE4240" w14:textId="77777777" w:rsidR="009A16B6" w:rsidRPr="00416FBE" w:rsidRDefault="009A16B6" w:rsidP="009A16B6">
      <w:pPr>
        <w:pStyle w:val="B1"/>
      </w:pPr>
      <w:r>
        <w:t>-</w:t>
      </w:r>
      <w:r>
        <w:tab/>
        <w:t>MCPTT clients 1, 2 … n are configured within the same IOPS MCPTT group.</w:t>
      </w:r>
    </w:p>
    <w:p w14:paraId="12305211" w14:textId="77777777" w:rsidR="009A16B6" w:rsidRPr="00416FBE" w:rsidRDefault="009A16B6" w:rsidP="009A16B6">
      <w:pPr>
        <w:pStyle w:val="TH"/>
      </w:pPr>
      <w:r>
        <w:object w:dxaOrig="7551" w:dyaOrig="8881" w14:anchorId="188F5C4B">
          <v:shape id="_x0000_i1041" type="#_x0000_t75" style="width:376.9pt;height:443.6pt" o:ole="">
            <v:imagedata r:id="rId41" o:title=""/>
          </v:shape>
          <o:OLEObject Type="Embed" ProgID="Visio.Drawing.11" ShapeID="_x0000_i1041" DrawAspect="Content" ObjectID="_1810808192" r:id="rId42"/>
        </w:object>
      </w:r>
    </w:p>
    <w:p w14:paraId="62C90E38" w14:textId="77777777" w:rsidR="009A16B6" w:rsidRPr="00416FBE" w:rsidRDefault="009A16B6" w:rsidP="009A16B6">
      <w:pPr>
        <w:pStyle w:val="TF"/>
      </w:pPr>
      <w:r w:rsidRPr="00416FBE">
        <w:t>Figure </w:t>
      </w:r>
      <w:r>
        <w:t>10.5.1</w:t>
      </w:r>
      <w:r w:rsidRPr="00416FBE">
        <w:t>.</w:t>
      </w:r>
      <w:r>
        <w:t>4</w:t>
      </w:r>
      <w:r w:rsidRPr="00416FBE">
        <w:t xml:space="preserve">-1: </w:t>
      </w:r>
      <w:r>
        <w:t>IOPS emergency group</w:t>
      </w:r>
      <w:r w:rsidRPr="00416FBE">
        <w:t xml:space="preserve"> call setup </w:t>
      </w:r>
      <w:r>
        <w:t>based on the IP connectivity functionality</w:t>
      </w:r>
    </w:p>
    <w:p w14:paraId="56337573" w14:textId="77777777" w:rsidR="009A16B6"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emergency group</w:t>
      </w:r>
      <w:r w:rsidRPr="00416FBE">
        <w:t xml:space="preserve"> call </w:t>
      </w:r>
      <w:r>
        <w:t xml:space="preserve">with a specific IOPS </w:t>
      </w:r>
      <w:r w:rsidRPr="00416FBE">
        <w:t xml:space="preserve">MCPTT </w:t>
      </w:r>
      <w:r>
        <w:t>group based on the IP connectivity functionality</w:t>
      </w:r>
      <w:r w:rsidRPr="00416FBE">
        <w:t>.</w:t>
      </w:r>
    </w:p>
    <w:p w14:paraId="0F2DA754"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6579003B"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announcement contains an indication </w:t>
      </w:r>
      <w:r w:rsidRPr="00AB5FED">
        <w:t xml:space="preserve">that the call is an </w:t>
      </w:r>
      <w:r>
        <w:t>IOPS</w:t>
      </w:r>
      <w:r w:rsidRPr="00AB5FED">
        <w:t xml:space="preserve"> emergency</w:t>
      </w:r>
      <w:r>
        <w:t xml:space="preserve"> group </w:t>
      </w:r>
      <w:r w:rsidRPr="00AB5FED">
        <w:t>call</w:t>
      </w:r>
      <w:r>
        <w:t xml:space="preserve">.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6E0AB28B" w14:textId="59A9039D" w:rsidR="009A16B6" w:rsidRDefault="009A16B6" w:rsidP="009A16B6">
      <w:pPr>
        <w:pStyle w:val="B1"/>
      </w:pPr>
      <w:r>
        <w:t>3.</w:t>
      </w:r>
      <w:r>
        <w:tab/>
        <w:t xml:space="preserve">The IOPS MC connectivity function determines that the received packets correspond to a group session targeting a specific IOPS MCPTT group. The IOPS MC connectivity function decides to distribute the received group session packets to the target MCPTT clients over </w:t>
      </w:r>
      <w:r w:rsidR="00FD4FB1" w:rsidRPr="00FD4FB1">
        <w:t xml:space="preserve">broadcast/multicast </w:t>
      </w:r>
      <w:r>
        <w:t>and/or unicast transmissions. If the MCPTT client 1 requested a priority state from the IOPS MC connectivity function, the IOPS MC connectivity function distributes the group session packets with higher priority.</w:t>
      </w:r>
    </w:p>
    <w:p w14:paraId="2B7079E8"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1501730E" w14:textId="77777777" w:rsidR="009A16B6" w:rsidRDefault="009A16B6" w:rsidP="009A16B6">
      <w:pPr>
        <w:pStyle w:val="B1"/>
      </w:pPr>
      <w:r>
        <w:lastRenderedPageBreak/>
        <w:t>5</w:t>
      </w:r>
      <w:r w:rsidRPr="00416FBE">
        <w:t>.</w:t>
      </w:r>
      <w:r w:rsidRPr="00416FBE">
        <w:tab/>
        <w:t>The MCPTT client</w:t>
      </w:r>
      <w:r>
        <w:t>s receiving the IOPS group call announcement with an emergency indicator</w:t>
      </w:r>
      <w:r w:rsidRPr="00416FBE">
        <w:t xml:space="preserve"> </w:t>
      </w:r>
      <w:r>
        <w:t xml:space="preserve">join the IOPS emergency group call and </w:t>
      </w:r>
      <w:r w:rsidRPr="00416FBE">
        <w:t>notif</w:t>
      </w:r>
      <w:r>
        <w:t>y</w:t>
      </w:r>
      <w:r w:rsidRPr="00416FBE">
        <w:t xml:space="preserve"> the </w:t>
      </w:r>
      <w:r>
        <w:t xml:space="preserve">target </w:t>
      </w:r>
      <w:r w:rsidRPr="00416FBE">
        <w:t>MCPTT user</w:t>
      </w:r>
      <w:r>
        <w:t>s</w:t>
      </w:r>
      <w:r w:rsidRPr="00416FBE">
        <w:t xml:space="preserve"> about the </w:t>
      </w:r>
      <w:r>
        <w:t>IOPS emergency group</w:t>
      </w:r>
      <w:r w:rsidRPr="00416FBE">
        <w:t xml:space="preserve"> call.</w:t>
      </w:r>
      <w:r>
        <w:t xml:space="preserve"> The IOPS MCPTT group</w:t>
      </w:r>
      <w:r w:rsidRPr="001D4B7A">
        <w:t>'</w:t>
      </w:r>
      <w:r>
        <w:t>s emergency state is defined.</w:t>
      </w:r>
    </w:p>
    <w:p w14:paraId="73A79548" w14:textId="77777777" w:rsidR="009A16B6" w:rsidRDefault="009A16B6" w:rsidP="009A16B6">
      <w:pPr>
        <w:pStyle w:val="NO"/>
        <w:rPr>
          <w:lang w:eastAsia="ko-KR"/>
        </w:rPr>
      </w:pPr>
      <w:r w:rsidRPr="0074781F">
        <w:t>NOTE</w:t>
      </w:r>
      <w:r>
        <w:t xml:space="preserve"> 2</w:t>
      </w:r>
      <w:r w:rsidRPr="0074781F">
        <w:t>:</w:t>
      </w:r>
      <w:r w:rsidRPr="0074781F">
        <w:tab/>
      </w:r>
      <w:r>
        <w:t>Whilst the emergency state of the IOPS group call remains active, other participating MCPTT clients of the group call may also request higher priority from the IOPS MC connectivity function using the IOPS discovery request.</w:t>
      </w:r>
    </w:p>
    <w:p w14:paraId="7F16EA02"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emergency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2D1C3C7F" w14:textId="77777777" w:rsidR="009A16B6"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2F49B206" w14:textId="43FC8CEE" w:rsidR="009A16B6" w:rsidRDefault="009A16B6" w:rsidP="009A16B6">
      <w:pPr>
        <w:pStyle w:val="B1"/>
      </w:pPr>
      <w:r>
        <w:t>7.</w:t>
      </w:r>
      <w:r>
        <w:tab/>
        <w:t xml:space="preserve">The IOPS MC connectivity function determines that the received packets correspond to a group session targeting a specific IOPS MCPTT group. The IOPS MC connectivity function decides to distribute the received group session packets to the target MCPTT clients over </w:t>
      </w:r>
      <w:r w:rsidR="00FD4FB1" w:rsidRPr="00FD4FB1">
        <w:t xml:space="preserve">broadcast/multicast </w:t>
      </w:r>
      <w:r>
        <w:t>and/or unicast transmissions. If any participating MCPTT client of the group call requested a priority state from the IOPS MC connectivity function, the IOPS MC connectivity function distributes the group session packets with higher priority.</w:t>
      </w:r>
    </w:p>
    <w:p w14:paraId="393F5A82"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emergency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E800E42"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IOPS emergency group call based on the IP connectivity functionality</w:t>
      </w:r>
      <w:r w:rsidRPr="0074781F">
        <w:t>.</w:t>
      </w:r>
    </w:p>
    <w:p w14:paraId="21AFDC6F" w14:textId="76F94706" w:rsidR="009A16B6" w:rsidRPr="00AB5FED" w:rsidRDefault="009A16B6" w:rsidP="009A16B6">
      <w:pPr>
        <w:pStyle w:val="NO"/>
      </w:pPr>
      <w:r w:rsidRPr="00AB5FED">
        <w:t>NOTE </w:t>
      </w:r>
      <w:r>
        <w:t>4</w:t>
      </w:r>
      <w:r w:rsidRPr="00AB5FED">
        <w:t>:</w:t>
      </w:r>
      <w:r w:rsidRPr="00AB5FED">
        <w:tab/>
        <w:t xml:space="preserve">Due to the movement of the participants (in and out of the </w:t>
      </w:r>
      <w:r>
        <w:t xml:space="preserve">IOPS </w:t>
      </w:r>
      <w:r w:rsidR="00FD4FB1" w:rsidRPr="00FD4FB1">
        <w:t xml:space="preserve"> 3GPP system </w:t>
      </w:r>
      <w:r w:rsidRPr="00AB5FED">
        <w:t xml:space="preserve">coverage) during the </w:t>
      </w:r>
      <w:r>
        <w:t>IOPS</w:t>
      </w:r>
      <w:r w:rsidRPr="00AB5FED">
        <w:t xml:space="preserve"> </w:t>
      </w:r>
      <w:r>
        <w:t xml:space="preserve">emergency </w:t>
      </w:r>
      <w:r w:rsidRPr="00AB5FED">
        <w:t xml:space="preserve">group call, the </w:t>
      </w:r>
      <w:r>
        <w:t xml:space="preserve">IOPS </w:t>
      </w:r>
      <w:r w:rsidRPr="00AB5FED">
        <w:t>group call announcement is periodically sent</w:t>
      </w:r>
      <w:r>
        <w:t xml:space="preserve"> by the MCPTT client 1</w:t>
      </w:r>
      <w:r w:rsidRPr="00AB5FED">
        <w:t xml:space="preserve">. </w:t>
      </w:r>
    </w:p>
    <w:p w14:paraId="72A85BB9" w14:textId="77777777" w:rsidR="009A16B6" w:rsidRDefault="009A16B6" w:rsidP="009A16B6">
      <w:pPr>
        <w:pStyle w:val="NO"/>
      </w:pPr>
      <w:r w:rsidRPr="00AB5FED">
        <w:t>NOTE </w:t>
      </w:r>
      <w:r>
        <w:t>5</w:t>
      </w:r>
      <w:r w:rsidRPr="00AB5FED">
        <w:t>:</w:t>
      </w:r>
      <w:r w:rsidRPr="00AB5FED">
        <w:tab/>
        <w:t xml:space="preserve">The participating MCPTT clients do not need to respond to the periodic </w:t>
      </w:r>
      <w:r>
        <w:t xml:space="preserve">IOPS </w:t>
      </w:r>
      <w:r w:rsidRPr="00AB5FED">
        <w:t>group call announcement.</w:t>
      </w:r>
    </w:p>
    <w:p w14:paraId="3FD3BA66" w14:textId="77777777" w:rsidR="009A16B6" w:rsidRPr="00FB507F" w:rsidRDefault="009A16B6" w:rsidP="009A16B6">
      <w:pPr>
        <w:pStyle w:val="Heading4"/>
      </w:pPr>
      <w:bookmarkStart w:id="309" w:name="_Toc200195498"/>
      <w:r>
        <w:t>10.5.1</w:t>
      </w:r>
      <w:r w:rsidRPr="003870EE">
        <w:t>.</w:t>
      </w:r>
      <w:r>
        <w:t>5</w:t>
      </w:r>
      <w:r w:rsidRPr="00FB507F">
        <w:tab/>
      </w:r>
      <w:r>
        <w:t>IOPS group</w:t>
      </w:r>
      <w:r w:rsidRPr="00FB507F">
        <w:t xml:space="preserve"> call </w:t>
      </w:r>
      <w:r>
        <w:t>release</w:t>
      </w:r>
      <w:bookmarkEnd w:id="309"/>
    </w:p>
    <w:p w14:paraId="38A2AE00" w14:textId="77777777" w:rsidR="009A16B6" w:rsidRPr="00AB5FED" w:rsidRDefault="009A16B6" w:rsidP="009A16B6">
      <w:pPr>
        <w:rPr>
          <w:rFonts w:eastAsia="Malgun Gothic"/>
          <w:lang w:eastAsia="ko-KR"/>
        </w:rPr>
      </w:pPr>
      <w:bookmarkStart w:id="310" w:name="_Toc424654504"/>
      <w:bookmarkStart w:id="311" w:name="_Toc428365096"/>
      <w:r>
        <w:rPr>
          <w:rFonts w:eastAsia="Malgun Gothic"/>
          <w:lang w:eastAsia="ko-KR"/>
        </w:rPr>
        <w:t>Each MCPTT client may release itself from an</w:t>
      </w:r>
      <w:r w:rsidRPr="00AB5FED">
        <w:rPr>
          <w:rFonts w:eastAsia="Malgun Gothic" w:hint="eastAsia"/>
          <w:lang w:eastAsia="ko-KR"/>
        </w:rPr>
        <w:t xml:space="preserve"> ongoing </w:t>
      </w:r>
      <w:r>
        <w:rPr>
          <w:rFonts w:eastAsia="Malgun Gothic"/>
          <w:lang w:eastAsia="ko-KR"/>
        </w:rPr>
        <w:t>IOPS</w:t>
      </w:r>
      <w:r w:rsidRPr="00AB5FED">
        <w:rPr>
          <w:rFonts w:eastAsia="Malgun Gothic" w:hint="eastAsia"/>
          <w:lang w:eastAsia="ko-KR"/>
        </w:rPr>
        <w:t xml:space="preserve"> group call </w:t>
      </w:r>
      <w:r>
        <w:rPr>
          <w:rFonts w:eastAsia="Malgun Gothic"/>
          <w:lang w:eastAsia="ko-KR"/>
        </w:rPr>
        <w:t>without the transmission of any signalling if the call has been</w:t>
      </w:r>
      <w:r w:rsidRPr="00AB5FED">
        <w:rPr>
          <w:rFonts w:eastAsia="Malgun Gothic" w:hint="eastAsia"/>
          <w:lang w:eastAsia="ko-KR"/>
        </w:rPr>
        <w:t xml:space="preserve"> inactive for a specific duration. </w:t>
      </w:r>
    </w:p>
    <w:p w14:paraId="53FA12C3" w14:textId="77777777" w:rsidR="009A16B6" w:rsidRPr="00AB5FED" w:rsidRDefault="009A16B6" w:rsidP="009A16B6">
      <w:pPr>
        <w:pStyle w:val="NO"/>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 xml:space="preserve">Inactivity time can be set according to the policy of </w:t>
      </w:r>
      <w:r>
        <w:rPr>
          <w:rFonts w:eastAsia="Malgun Gothic"/>
        </w:rPr>
        <w:t xml:space="preserve">the </w:t>
      </w:r>
      <w:r w:rsidRPr="00AB5FED">
        <w:rPr>
          <w:rFonts w:eastAsia="Malgun Gothic" w:hint="eastAsia"/>
        </w:rPr>
        <w:t>MCPTT service provider.</w:t>
      </w:r>
      <w:bookmarkEnd w:id="310"/>
      <w:bookmarkEnd w:id="311"/>
    </w:p>
    <w:p w14:paraId="3BAE97BC" w14:textId="77777777" w:rsidR="009A16B6" w:rsidRPr="0014397E" w:rsidRDefault="009A16B6" w:rsidP="009A16B6">
      <w:pPr>
        <w:pStyle w:val="Heading3"/>
        <w:rPr>
          <w:rFonts w:eastAsia="SimSun"/>
        </w:rPr>
      </w:pPr>
      <w:bookmarkStart w:id="312" w:name="_Toc200195499"/>
      <w:r>
        <w:rPr>
          <w:rFonts w:eastAsia="SimSun"/>
        </w:rPr>
        <w:t>10.5.2</w:t>
      </w:r>
      <w:r w:rsidRPr="0014397E">
        <w:rPr>
          <w:rFonts w:eastAsia="SimSun"/>
        </w:rPr>
        <w:tab/>
      </w:r>
      <w:r>
        <w:rPr>
          <w:rFonts w:eastAsia="SimSun"/>
        </w:rPr>
        <w:t>IOPS p</w:t>
      </w:r>
      <w:r w:rsidRPr="0014397E">
        <w:rPr>
          <w:rFonts w:eastAsia="SimSun"/>
        </w:rPr>
        <w:t>rivate call</w:t>
      </w:r>
      <w:r>
        <w:rPr>
          <w:rFonts w:eastAsia="SimSun"/>
        </w:rPr>
        <w:t xml:space="preserve"> (</w:t>
      </w:r>
      <w:r w:rsidRPr="0014397E">
        <w:rPr>
          <w:rFonts w:eastAsia="SimSun"/>
        </w:rPr>
        <w:t>IP connectivity functionality</w:t>
      </w:r>
      <w:r>
        <w:rPr>
          <w:rFonts w:eastAsia="SimSun"/>
        </w:rPr>
        <w:t>)</w:t>
      </w:r>
      <w:bookmarkEnd w:id="312"/>
    </w:p>
    <w:p w14:paraId="33FFD96B" w14:textId="77777777" w:rsidR="009A16B6" w:rsidRPr="0014397E" w:rsidRDefault="009A16B6" w:rsidP="009A16B6">
      <w:pPr>
        <w:pStyle w:val="Heading4"/>
      </w:pPr>
      <w:bookmarkStart w:id="313" w:name="_Toc200195500"/>
      <w:r>
        <w:t>10.5.2</w:t>
      </w:r>
      <w:r w:rsidRPr="0014397E">
        <w:t>.1</w:t>
      </w:r>
      <w:r w:rsidRPr="0014397E">
        <w:tab/>
        <w:t>General</w:t>
      </w:r>
      <w:bookmarkEnd w:id="313"/>
    </w:p>
    <w:p w14:paraId="7944BAB4" w14:textId="77777777" w:rsidR="009A16B6" w:rsidRPr="0004621D" w:rsidRDefault="009A16B6" w:rsidP="009A16B6">
      <w:r w:rsidRPr="0014397E">
        <w:t xml:space="preserve">The support of MCPTT private calls based on the IP connectivity functionality in the IOPS mode of </w:t>
      </w:r>
      <w:r w:rsidRPr="00A86D0C">
        <w:t>operation enables that the</w:t>
      </w:r>
      <w:r w:rsidRPr="009E1AF6">
        <w:t xml:space="preserve"> service is provided by the MCPTT clients </w:t>
      </w:r>
      <w:r>
        <w:t>over</w:t>
      </w:r>
      <w:r w:rsidRPr="009E1AF6">
        <w:t xml:space="preserve"> the IOPS MC </w:t>
      </w:r>
      <w:r>
        <w:t>connectivity function</w:t>
      </w:r>
      <w:r w:rsidRPr="009E1AF6">
        <w:t xml:space="preserve">. The IOPS MC </w:t>
      </w:r>
      <w:r>
        <w:t>connectivity function</w:t>
      </w:r>
      <w:r w:rsidRPr="009E1AF6" w:rsidDel="0004621D">
        <w:t xml:space="preserve"> </w:t>
      </w:r>
      <w:r w:rsidRPr="009E1AF6">
        <w:t>provides IP connectivity for the communication among MC</w:t>
      </w:r>
      <w:r w:rsidRPr="0004621D">
        <w:t>PTT users.</w:t>
      </w:r>
    </w:p>
    <w:p w14:paraId="5CBB8D9D" w14:textId="77777777" w:rsidR="009A16B6" w:rsidRPr="0074781F" w:rsidRDefault="009A16B6" w:rsidP="009A16B6">
      <w:r w:rsidRPr="0004621D">
        <w:t xml:space="preserve">When an MCPTT user wants to communicate with a specific </w:t>
      </w:r>
      <w:r>
        <w:t xml:space="preserve">target </w:t>
      </w:r>
      <w:r w:rsidRPr="003E4FD3">
        <w:t>MCPTT user based on the IP connectivity functionality, the MCPTT client retrieves the connectivity information of the target MCPTT user</w:t>
      </w:r>
      <w:r>
        <w:t xml:space="preserve"> </w:t>
      </w:r>
      <w:r w:rsidRPr="00FF7006">
        <w:t xml:space="preserve">(i.e. </w:t>
      </w:r>
      <w:r>
        <w:t xml:space="preserve">the </w:t>
      </w:r>
      <w:r w:rsidRPr="00FF7006">
        <w:t>MCPTT UE</w:t>
      </w:r>
      <w:r w:rsidRPr="00916BCC">
        <w:t>'</w:t>
      </w:r>
      <w:r w:rsidRPr="00FF7006">
        <w:t xml:space="preserve">s IP address) </w:t>
      </w:r>
      <w:r w:rsidRPr="0074781F">
        <w:t>from the IOPS connectivity client.</w:t>
      </w:r>
      <w:r>
        <w:t xml:space="preserve"> Then, t</w:t>
      </w:r>
      <w:r w:rsidRPr="00E70A92">
        <w:t xml:space="preserve">he MCPTT clients enable </w:t>
      </w:r>
      <w:r>
        <w:t>establishing the IOPS private call over</w:t>
      </w:r>
      <w:r w:rsidRPr="00E70A92">
        <w:t xml:space="preserve"> the IOPS MC </w:t>
      </w:r>
      <w:r>
        <w:t xml:space="preserve">connectivity function. The related session packets, i.e. signalling and media, of the IOPS private call are transmitted to the IOPS MC connectivity function addressing the corresponding target </w:t>
      </w:r>
      <w:r w:rsidRPr="00FF7006">
        <w:t>MCPTT UE</w:t>
      </w:r>
      <w:r w:rsidRPr="00916BCC">
        <w:t>'</w:t>
      </w:r>
      <w:r w:rsidRPr="00FF7006">
        <w:t>s IP address</w:t>
      </w:r>
      <w:r>
        <w:t>.</w:t>
      </w:r>
    </w:p>
    <w:p w14:paraId="2234B48D" w14:textId="77777777" w:rsidR="009A16B6" w:rsidRPr="00416FBE"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MCPTT user if it is already available (see clauses 10.</w:t>
      </w:r>
      <w:r>
        <w:rPr>
          <w:lang w:eastAsia="zh-CN"/>
        </w:rPr>
        <w:t>3</w:t>
      </w:r>
      <w:r w:rsidRPr="00416FBE">
        <w:rPr>
          <w:lang w:eastAsia="zh-CN"/>
        </w:rPr>
        <w:t xml:space="preserve"> on IOPS subscription and notification procedures).</w:t>
      </w:r>
    </w:p>
    <w:p w14:paraId="5AFF4A01" w14:textId="77777777" w:rsidR="009A16B6" w:rsidRDefault="009A16B6" w:rsidP="009A16B6">
      <w:r>
        <w:t xml:space="preserve">The IOPS MC connectivity function distributes the received session packets over unicast transmissions to </w:t>
      </w:r>
      <w:r w:rsidRPr="00354AA4">
        <w:t>the target</w:t>
      </w:r>
      <w:r>
        <w:t xml:space="preserve"> MCPTT client.</w:t>
      </w:r>
    </w:p>
    <w:p w14:paraId="0EC6FED4" w14:textId="77777777" w:rsidR="009A16B6" w:rsidRPr="003E4FD3" w:rsidRDefault="009A16B6" w:rsidP="009A16B6">
      <w:r>
        <w:lastRenderedPageBreak/>
        <w:t>IOPS p</w:t>
      </w:r>
      <w:r w:rsidRPr="003E4FD3">
        <w:t>rivate calls can be setup in two different commencement modes, automatic commencement mode and manual commencement mode.</w:t>
      </w:r>
    </w:p>
    <w:p w14:paraId="032AC52A" w14:textId="77777777" w:rsidR="009A16B6" w:rsidRPr="00416FBE" w:rsidRDefault="009A16B6" w:rsidP="009A16B6">
      <w:pPr>
        <w:rPr>
          <w:lang w:eastAsia="zh-CN"/>
        </w:rPr>
      </w:pPr>
      <w:r w:rsidRPr="009C67A9">
        <w:t xml:space="preserve">The following clauses specify the </w:t>
      </w:r>
      <w:r>
        <w:t xml:space="preserve">IOPS </w:t>
      </w:r>
      <w:r w:rsidRPr="00EB3506">
        <w:t>pr</w:t>
      </w:r>
      <w:r w:rsidRPr="00722F91">
        <w:t xml:space="preserve">ivate call procedures </w:t>
      </w:r>
      <w:r w:rsidRPr="003870EE">
        <w:t>and information flows for the IP connectivity functionality in the IOPS mode of operation.</w:t>
      </w:r>
    </w:p>
    <w:p w14:paraId="1ADA8DF0" w14:textId="77777777" w:rsidR="009A16B6" w:rsidRPr="00B629E7" w:rsidRDefault="009A16B6" w:rsidP="009A16B6">
      <w:pPr>
        <w:pStyle w:val="Heading4"/>
      </w:pPr>
      <w:bookmarkStart w:id="314" w:name="_Toc200195501"/>
      <w:r>
        <w:t>10.5.2</w:t>
      </w:r>
      <w:r w:rsidRPr="00B629E7">
        <w:t>.2</w:t>
      </w:r>
      <w:r w:rsidRPr="00B629E7">
        <w:tab/>
        <w:t>Information flows</w:t>
      </w:r>
      <w:bookmarkEnd w:id="314"/>
    </w:p>
    <w:p w14:paraId="4D83F413" w14:textId="77777777" w:rsidR="009A16B6" w:rsidRPr="00B629E7" w:rsidRDefault="009A16B6" w:rsidP="009A16B6">
      <w:pPr>
        <w:pStyle w:val="Heading5"/>
        <w:rPr>
          <w:lang w:eastAsia="zh-CN"/>
        </w:rPr>
      </w:pPr>
      <w:bookmarkStart w:id="315" w:name="_Toc200195502"/>
      <w:r>
        <w:t>10.5.2</w:t>
      </w:r>
      <w:r w:rsidRPr="00B629E7">
        <w:t>.2.1</w:t>
      </w:r>
      <w:r w:rsidRPr="00B629E7">
        <w:rPr>
          <w:lang w:eastAsia="zh-CN"/>
        </w:rPr>
        <w:tab/>
      </w:r>
      <w:r>
        <w:rPr>
          <w:lang w:eastAsia="zh-CN"/>
        </w:rPr>
        <w:t>IOPS c</w:t>
      </w:r>
      <w:r w:rsidRPr="00B629E7">
        <w:rPr>
          <w:lang w:eastAsia="zh-CN"/>
        </w:rPr>
        <w:t>all setup request</w:t>
      </w:r>
      <w:bookmarkEnd w:id="315"/>
    </w:p>
    <w:p w14:paraId="5A375D1C" w14:textId="77777777" w:rsidR="009A16B6" w:rsidRPr="00B629E7" w:rsidRDefault="009A16B6" w:rsidP="009A16B6">
      <w:pPr>
        <w:rPr>
          <w:lang w:eastAsia="zh-CN"/>
        </w:rPr>
      </w:pPr>
      <w:r w:rsidRPr="00B629E7">
        <w:t>Table </w:t>
      </w:r>
      <w:r>
        <w:t>10.5.2</w:t>
      </w:r>
      <w:r w:rsidRPr="00B629E7">
        <w:rPr>
          <w:lang w:eastAsia="zh-CN"/>
        </w:rPr>
        <w:t>.2.1-1</w:t>
      </w:r>
      <w:r w:rsidRPr="00B629E7">
        <w:t xml:space="preserve"> describes the information flow </w:t>
      </w:r>
      <w:r>
        <w:t xml:space="preserve">for the IOPS </w:t>
      </w:r>
      <w:r w:rsidRPr="00B629E7">
        <w:rPr>
          <w:lang w:eastAsia="zh-CN"/>
        </w:rPr>
        <w:t>call setup</w:t>
      </w:r>
      <w:r w:rsidRPr="00B629E7">
        <w:t xml:space="preserve"> request</w:t>
      </w:r>
      <w:r w:rsidRPr="00B629E7">
        <w:rPr>
          <w:lang w:eastAsia="zh-CN"/>
        </w:rPr>
        <w:t xml:space="preserve"> </w:t>
      </w:r>
      <w:r w:rsidRPr="00B629E7">
        <w:t xml:space="preserve">from </w:t>
      </w:r>
      <w:r w:rsidRPr="00B629E7">
        <w:rPr>
          <w:lang w:eastAsia="zh-CN"/>
        </w:rPr>
        <w:t>one</w:t>
      </w:r>
      <w:r w:rsidRPr="00B629E7">
        <w:t xml:space="preserve"> MCPTT client to </w:t>
      </w:r>
      <w:r w:rsidRPr="00B629E7">
        <w:rPr>
          <w:lang w:eastAsia="zh-CN"/>
        </w:rPr>
        <w:t xml:space="preserve">another </w:t>
      </w:r>
      <w:r w:rsidRPr="00B629E7">
        <w:t>MCPTT</w:t>
      </w:r>
      <w:r w:rsidRPr="00B629E7">
        <w:rPr>
          <w:lang w:eastAsia="zh-CN"/>
        </w:rPr>
        <w:t xml:space="preserve"> client</w:t>
      </w:r>
      <w:r>
        <w:rPr>
          <w:lang w:eastAsia="zh-CN"/>
        </w:rPr>
        <w:t xml:space="preserve">. </w:t>
      </w:r>
      <w:r>
        <w:t>The packet(s) carrying the IOPS call setup request are transmitted from the calling MCPTT client to</w:t>
      </w:r>
      <w:r w:rsidRPr="00B629E7">
        <w:rPr>
          <w:lang w:eastAsia="zh-CN"/>
        </w:rPr>
        <w:t xml:space="preserve"> the IOPS MC </w:t>
      </w:r>
      <w:r>
        <w:t xml:space="preserve">connectivity function </w:t>
      </w:r>
      <w:r>
        <w:rPr>
          <w:lang w:eastAsia="zh-CN"/>
        </w:rPr>
        <w:t>for distribution to the called MCPTT client</w:t>
      </w:r>
      <w:r w:rsidRPr="00B629E7">
        <w:rPr>
          <w:lang w:eastAsia="zh-CN"/>
        </w:rPr>
        <w:t>.</w:t>
      </w:r>
    </w:p>
    <w:p w14:paraId="18FBDDB5" w14:textId="77777777" w:rsidR="009A16B6" w:rsidRPr="00416FBE" w:rsidRDefault="009A16B6" w:rsidP="009A16B6">
      <w:pPr>
        <w:pStyle w:val="TH"/>
      </w:pPr>
      <w:r w:rsidRPr="00B629E7">
        <w:t>Table </w:t>
      </w:r>
      <w:r>
        <w:t>10.5.2</w:t>
      </w:r>
      <w:r w:rsidRPr="00B629E7">
        <w:t>.2.</w:t>
      </w:r>
      <w:r w:rsidRPr="00416FBE">
        <w:t xml:space="preserve">1-1: </w:t>
      </w:r>
      <w:r>
        <w:t xml:space="preserve">IOPS </w:t>
      </w:r>
      <w:r w:rsidRPr="00416FBE">
        <w:rPr>
          <w:lang w:eastAsia="zh-CN"/>
        </w:rPr>
        <w:t>call setup</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436301F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17516C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53F6FE8C"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0142E" w14:textId="77777777" w:rsidR="009A16B6" w:rsidRPr="00416FBE" w:rsidRDefault="009A16B6" w:rsidP="003F7390">
            <w:pPr>
              <w:pStyle w:val="TAH"/>
            </w:pPr>
            <w:r w:rsidRPr="00416FBE">
              <w:t>Description</w:t>
            </w:r>
          </w:p>
        </w:tc>
      </w:tr>
      <w:tr w:rsidR="009A16B6" w:rsidRPr="00DE083E" w14:paraId="154963D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EADEE" w14:textId="77777777" w:rsidR="009A16B6" w:rsidRPr="003628D3" w:rsidRDefault="009A16B6" w:rsidP="003F7390">
            <w:pPr>
              <w:pStyle w:val="TAL"/>
              <w:rPr>
                <w:lang w:eastAsia="zh-CN"/>
              </w:rPr>
            </w:pPr>
            <w:r>
              <w:t xml:space="preserve">IOPS </w:t>
            </w:r>
            <w:r w:rsidRPr="003628D3">
              <w:t>MCPTT ID</w:t>
            </w:r>
          </w:p>
        </w:tc>
        <w:tc>
          <w:tcPr>
            <w:tcW w:w="1440" w:type="dxa"/>
            <w:tcBorders>
              <w:top w:val="single" w:sz="4" w:space="0" w:color="000000"/>
              <w:left w:val="single" w:sz="4" w:space="0" w:color="000000"/>
              <w:bottom w:val="single" w:sz="4" w:space="0" w:color="000000"/>
            </w:tcBorders>
            <w:shd w:val="clear" w:color="auto" w:fill="auto"/>
          </w:tcPr>
          <w:p w14:paraId="0D735775" w14:textId="77777777" w:rsidR="009A16B6" w:rsidRPr="003628D3" w:rsidRDefault="009A16B6" w:rsidP="003F7390">
            <w:pPr>
              <w:pStyle w:val="TAL"/>
            </w:pPr>
            <w:r w:rsidRPr="003628D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EEEBC" w14:textId="77777777" w:rsidR="009A16B6" w:rsidRPr="003628D3" w:rsidRDefault="009A16B6" w:rsidP="003F7390">
            <w:pPr>
              <w:pStyle w:val="TAL"/>
              <w:rPr>
                <w:lang w:eastAsia="zh-CN"/>
              </w:rPr>
            </w:pPr>
            <w:r w:rsidRPr="003628D3">
              <w:t>The identity of the calling party</w:t>
            </w:r>
          </w:p>
        </w:tc>
      </w:tr>
      <w:tr w:rsidR="009A16B6" w:rsidRPr="00DE083E" w14:paraId="0C9428B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B88C64A" w14:textId="77777777" w:rsidR="009A16B6" w:rsidRPr="003628D3" w:rsidRDefault="009A16B6" w:rsidP="003F7390">
            <w:pPr>
              <w:pStyle w:val="TAL"/>
              <w:rPr>
                <w:lang w:eastAsia="zh-CN"/>
              </w:rPr>
            </w:pPr>
            <w:r>
              <w:rPr>
                <w:lang w:eastAsia="zh-CN"/>
              </w:rPr>
              <w:t xml:space="preserve">IOPS </w:t>
            </w:r>
            <w:r w:rsidRPr="003628D3">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092BD6C8" w14:textId="77777777" w:rsidR="009A16B6" w:rsidRPr="003628D3" w:rsidRDefault="009A16B6" w:rsidP="003F7390">
            <w:pPr>
              <w:pStyle w:val="TAL"/>
              <w:rPr>
                <w:lang w:eastAsia="zh-CN"/>
              </w:rPr>
            </w:pPr>
            <w:r w:rsidRPr="003628D3">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B7E96" w14:textId="77777777" w:rsidR="009A16B6" w:rsidRPr="003628D3" w:rsidRDefault="009A16B6" w:rsidP="003F7390">
            <w:pPr>
              <w:pStyle w:val="TAL"/>
              <w:rPr>
                <w:lang w:eastAsia="zh-CN"/>
              </w:rPr>
            </w:pPr>
            <w:r w:rsidRPr="003628D3">
              <w:t>The identity of the call</w:t>
            </w:r>
            <w:r w:rsidRPr="003628D3">
              <w:rPr>
                <w:lang w:eastAsia="zh-CN"/>
              </w:rPr>
              <w:t>ed</w:t>
            </w:r>
            <w:r w:rsidRPr="003628D3">
              <w:t xml:space="preserve"> party</w:t>
            </w:r>
          </w:p>
        </w:tc>
      </w:tr>
      <w:tr w:rsidR="009A16B6" w:rsidRPr="00DE083E" w14:paraId="64E3D82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AE7CC" w14:textId="77777777" w:rsidR="009A16B6" w:rsidRPr="003628D3" w:rsidRDefault="009A16B6" w:rsidP="003F7390">
            <w:pPr>
              <w:pStyle w:val="TAL"/>
            </w:pPr>
            <w:r w:rsidRPr="00DE083E">
              <w:t xml:space="preserve">SDP offer for </w:t>
            </w:r>
            <w:r>
              <w:t xml:space="preserve">the IOPS </w:t>
            </w:r>
            <w:r w:rsidRPr="003628D3">
              <w:t>private call</w:t>
            </w:r>
          </w:p>
        </w:tc>
        <w:tc>
          <w:tcPr>
            <w:tcW w:w="1440" w:type="dxa"/>
            <w:tcBorders>
              <w:top w:val="single" w:sz="4" w:space="0" w:color="000000"/>
              <w:left w:val="single" w:sz="4" w:space="0" w:color="000000"/>
              <w:bottom w:val="single" w:sz="4" w:space="0" w:color="000000"/>
            </w:tcBorders>
            <w:shd w:val="clear" w:color="auto" w:fill="auto"/>
          </w:tcPr>
          <w:p w14:paraId="10CB457E" w14:textId="77777777" w:rsidR="009A16B6" w:rsidRPr="00AF3B82"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5B815" w14:textId="77777777" w:rsidR="009A16B6" w:rsidRPr="00AF3B82" w:rsidRDefault="009A16B6" w:rsidP="003F7390">
            <w:pPr>
              <w:pStyle w:val="TAL"/>
            </w:pPr>
            <w:r w:rsidRPr="00AF3B82">
              <w:t>SDP with media information offered by (to) client</w:t>
            </w:r>
          </w:p>
        </w:tc>
      </w:tr>
      <w:tr w:rsidR="009A16B6" w:rsidRPr="00DE083E" w14:paraId="50B011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E7C71B" w14:textId="77777777" w:rsidR="009A16B6" w:rsidRPr="00DE083E" w:rsidRDefault="009A16B6" w:rsidP="003F7390">
            <w:pPr>
              <w:pStyle w:val="TAL"/>
            </w:pPr>
            <w:r w:rsidRPr="00DE083E">
              <w:t>Location information</w:t>
            </w:r>
          </w:p>
        </w:tc>
        <w:tc>
          <w:tcPr>
            <w:tcW w:w="1440" w:type="dxa"/>
            <w:tcBorders>
              <w:top w:val="single" w:sz="4" w:space="0" w:color="000000"/>
              <w:left w:val="single" w:sz="4" w:space="0" w:color="000000"/>
              <w:bottom w:val="single" w:sz="4" w:space="0" w:color="000000"/>
            </w:tcBorders>
            <w:shd w:val="clear" w:color="auto" w:fill="auto"/>
          </w:tcPr>
          <w:p w14:paraId="3DCE0B1C" w14:textId="77777777" w:rsidR="009A16B6" w:rsidRPr="00DE083E" w:rsidRDefault="009A16B6" w:rsidP="003F7390">
            <w:pPr>
              <w:pStyle w:val="TAL"/>
            </w:pPr>
            <w:r w:rsidRPr="00DE083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02C5" w14:textId="77777777" w:rsidR="009A16B6" w:rsidRPr="00DE083E" w:rsidRDefault="009A16B6" w:rsidP="003F7390">
            <w:pPr>
              <w:pStyle w:val="TAL"/>
            </w:pPr>
            <w:r w:rsidRPr="00DE083E">
              <w:t>Location of the calling party</w:t>
            </w:r>
          </w:p>
        </w:tc>
      </w:tr>
      <w:tr w:rsidR="009A16B6" w:rsidRPr="00AB5FED" w14:paraId="6B1E9B1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DAEE942" w14:textId="77777777" w:rsidR="009A16B6" w:rsidRPr="00AB5FED" w:rsidRDefault="009A16B6" w:rsidP="003F7390">
            <w:pPr>
              <w:pStyle w:val="TAL"/>
            </w:pPr>
            <w:r w:rsidRPr="00AB5FED">
              <w:t>Requested commencement mode</w:t>
            </w:r>
          </w:p>
        </w:tc>
        <w:tc>
          <w:tcPr>
            <w:tcW w:w="1440" w:type="dxa"/>
            <w:tcBorders>
              <w:top w:val="single" w:sz="4" w:space="0" w:color="000000"/>
              <w:left w:val="single" w:sz="4" w:space="0" w:color="000000"/>
              <w:bottom w:val="single" w:sz="4" w:space="0" w:color="000000"/>
            </w:tcBorders>
            <w:shd w:val="clear" w:color="auto" w:fill="auto"/>
          </w:tcPr>
          <w:p w14:paraId="0A37545C"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ABF690" w14:textId="77777777" w:rsidR="009A16B6" w:rsidRPr="00AB5FED" w:rsidRDefault="009A16B6" w:rsidP="003F7390">
            <w:pPr>
              <w:pStyle w:val="TAL"/>
            </w:pPr>
            <w:r w:rsidRPr="00AB5FED">
              <w:t>An indication that is included if the user is requesting a particular commencement mode</w:t>
            </w:r>
          </w:p>
        </w:tc>
      </w:tr>
      <w:tr w:rsidR="009A16B6" w:rsidRPr="00AB5FED" w14:paraId="31BC0AB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2FFA8D" w14:textId="77777777" w:rsidR="009A16B6" w:rsidRPr="00AB5FED" w:rsidRDefault="009A16B6" w:rsidP="003F7390">
            <w:pPr>
              <w:pStyle w:val="TAL"/>
            </w:pPr>
            <w:r w:rsidRPr="00AB5FED">
              <w:t>Implicit floor request</w:t>
            </w:r>
          </w:p>
        </w:tc>
        <w:tc>
          <w:tcPr>
            <w:tcW w:w="1440" w:type="dxa"/>
            <w:tcBorders>
              <w:top w:val="single" w:sz="4" w:space="0" w:color="000000"/>
              <w:left w:val="single" w:sz="4" w:space="0" w:color="000000"/>
              <w:bottom w:val="single" w:sz="4" w:space="0" w:color="000000"/>
            </w:tcBorders>
            <w:shd w:val="clear" w:color="auto" w:fill="auto"/>
          </w:tcPr>
          <w:p w14:paraId="1BABB43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C5B6C" w14:textId="77777777" w:rsidR="009A16B6" w:rsidRPr="00AB5FED" w:rsidRDefault="009A16B6" w:rsidP="003F7390">
            <w:pPr>
              <w:pStyle w:val="TAL"/>
            </w:pPr>
            <w:r w:rsidRPr="00AB5FED">
              <w:t xml:space="preserve">An indication that the user is also requesting the floor. </w:t>
            </w:r>
          </w:p>
        </w:tc>
      </w:tr>
      <w:tr w:rsidR="009A16B6" w:rsidRPr="00AB5FED" w14:paraId="209DDB8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5F4B999" w14:textId="77777777" w:rsidR="009A16B6" w:rsidRPr="00AB5FED" w:rsidRDefault="009A16B6" w:rsidP="003F7390">
            <w:pPr>
              <w:pStyle w:val="TAL"/>
            </w:pPr>
            <w:r w:rsidRPr="00AB5FED">
              <w:t>Emergency indicator</w:t>
            </w:r>
          </w:p>
        </w:tc>
        <w:tc>
          <w:tcPr>
            <w:tcW w:w="1440" w:type="dxa"/>
            <w:tcBorders>
              <w:top w:val="single" w:sz="4" w:space="0" w:color="000000"/>
              <w:left w:val="single" w:sz="4" w:space="0" w:color="000000"/>
              <w:bottom w:val="single" w:sz="4" w:space="0" w:color="000000"/>
            </w:tcBorders>
            <w:shd w:val="clear" w:color="auto" w:fill="auto"/>
          </w:tcPr>
          <w:p w14:paraId="6880DA4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41C7E1" w14:textId="77777777" w:rsidR="009A16B6" w:rsidRPr="00AB5FED" w:rsidRDefault="009A16B6" w:rsidP="003F7390">
            <w:pPr>
              <w:pStyle w:val="TAL"/>
            </w:pPr>
            <w:r w:rsidRPr="00AB5FED">
              <w:t xml:space="preserve">Indicates that the MCPTT </w:t>
            </w:r>
            <w:r>
              <w:t>private</w:t>
            </w:r>
            <w:r w:rsidRPr="00AB5FED">
              <w:t xml:space="preserve"> call is an MCPTT emergency call</w:t>
            </w:r>
          </w:p>
        </w:tc>
      </w:tr>
    </w:tbl>
    <w:p w14:paraId="62FBAD3F" w14:textId="77777777" w:rsidR="009A16B6" w:rsidRPr="00155E6E" w:rsidRDefault="009A16B6" w:rsidP="009A16B6">
      <w:pPr>
        <w:rPr>
          <w:lang w:eastAsia="zh-CN"/>
        </w:rPr>
      </w:pPr>
    </w:p>
    <w:p w14:paraId="6C32369B" w14:textId="77777777" w:rsidR="009A16B6" w:rsidRPr="003628D3" w:rsidRDefault="009A16B6" w:rsidP="009A16B6">
      <w:pPr>
        <w:pStyle w:val="Heading5"/>
        <w:rPr>
          <w:lang w:eastAsia="zh-CN"/>
        </w:rPr>
      </w:pPr>
      <w:bookmarkStart w:id="316" w:name="_Toc460616129"/>
      <w:bookmarkStart w:id="317" w:name="_Toc460616990"/>
      <w:bookmarkStart w:id="318" w:name="_Toc11744335"/>
      <w:bookmarkStart w:id="319" w:name="_Toc200195503"/>
      <w:r>
        <w:rPr>
          <w:lang w:eastAsia="zh-CN"/>
        </w:rPr>
        <w:t>10.5.2</w:t>
      </w:r>
      <w:r w:rsidRPr="003808E8">
        <w:t>.</w:t>
      </w:r>
      <w:r w:rsidRPr="003808E8">
        <w:rPr>
          <w:lang w:eastAsia="zh-CN"/>
        </w:rPr>
        <w:t>2</w:t>
      </w:r>
      <w:r w:rsidRPr="003808E8">
        <w:t>.</w:t>
      </w:r>
      <w:r w:rsidRPr="003808E8">
        <w:rPr>
          <w:lang w:eastAsia="zh-CN"/>
        </w:rPr>
        <w:t>2</w:t>
      </w:r>
      <w:r w:rsidRPr="003628D3">
        <w:tab/>
      </w:r>
      <w:r>
        <w:t>IOPS c</w:t>
      </w:r>
      <w:r w:rsidRPr="003628D3">
        <w:t>all setup re</w:t>
      </w:r>
      <w:r w:rsidRPr="003628D3">
        <w:rPr>
          <w:lang w:eastAsia="zh-CN"/>
        </w:rPr>
        <w:t>sponse</w:t>
      </w:r>
      <w:bookmarkEnd w:id="316"/>
      <w:bookmarkEnd w:id="317"/>
      <w:bookmarkEnd w:id="318"/>
      <w:bookmarkEnd w:id="319"/>
    </w:p>
    <w:p w14:paraId="5D65C7A7" w14:textId="77777777" w:rsidR="009A16B6" w:rsidRPr="00A86D0C" w:rsidRDefault="009A16B6" w:rsidP="009A16B6">
      <w:pPr>
        <w:rPr>
          <w:lang w:eastAsia="zh-CN"/>
        </w:rPr>
      </w:pPr>
      <w:r w:rsidRPr="003628D3">
        <w:t>Table </w:t>
      </w:r>
      <w:r>
        <w:t>10.5.2</w:t>
      </w:r>
      <w:r w:rsidRPr="0014397E">
        <w:rPr>
          <w:lang w:eastAsia="zh-CN"/>
        </w:rPr>
        <w:t>.2.2-1</w:t>
      </w:r>
      <w:r w:rsidRPr="0014397E">
        <w:t xml:space="preserve"> describes the information flow </w:t>
      </w:r>
      <w:r>
        <w:t xml:space="preserve">for the IOPS </w:t>
      </w:r>
      <w:r w:rsidRPr="0014397E">
        <w:rPr>
          <w:lang w:eastAsia="zh-CN"/>
        </w:rPr>
        <w:t>c</w:t>
      </w:r>
      <w:r w:rsidRPr="00A86D0C">
        <w:rPr>
          <w:lang w:eastAsia="zh-CN"/>
        </w:rPr>
        <w:t>all setup</w:t>
      </w:r>
      <w:r w:rsidRPr="00A86D0C">
        <w:t xml:space="preserve"> re</w:t>
      </w:r>
      <w:r w:rsidRPr="00A86D0C">
        <w:rPr>
          <w:lang w:eastAsia="zh-CN"/>
        </w:rPr>
        <w:t xml:space="preserve">sponse </w:t>
      </w:r>
      <w:r w:rsidRPr="00A86D0C">
        <w:t xml:space="preserve">from </w:t>
      </w:r>
      <w:r w:rsidRPr="00A86D0C">
        <w:rPr>
          <w:lang w:eastAsia="zh-CN"/>
        </w:rPr>
        <w:t>one</w:t>
      </w:r>
      <w:r w:rsidRPr="00A86D0C">
        <w:t xml:space="preserve"> MCPTT client to </w:t>
      </w:r>
      <w:r w:rsidRPr="00A86D0C">
        <w:rPr>
          <w:lang w:eastAsia="zh-CN"/>
        </w:rPr>
        <w:t xml:space="preserve">another </w:t>
      </w:r>
      <w:r w:rsidRPr="00A86D0C">
        <w:t>MCPTT</w:t>
      </w:r>
      <w:r w:rsidRPr="00A86D0C">
        <w:rPr>
          <w:lang w:eastAsia="zh-CN"/>
        </w:rPr>
        <w:t xml:space="preserve"> client</w:t>
      </w:r>
      <w:r>
        <w:rPr>
          <w:lang w:eastAsia="zh-CN"/>
        </w:rPr>
        <w:t xml:space="preserve">. </w:t>
      </w:r>
      <w:r>
        <w:t>The packet(s) carrying the IOPS call setup response are transmitted from the called MCPTT client to</w:t>
      </w:r>
      <w:r w:rsidRPr="00A86D0C">
        <w:rPr>
          <w:lang w:eastAsia="zh-CN"/>
        </w:rPr>
        <w:t xml:space="preserve"> the IOPS MC </w:t>
      </w:r>
      <w:r>
        <w:t xml:space="preserve">connectivity function </w:t>
      </w:r>
      <w:r>
        <w:rPr>
          <w:lang w:eastAsia="zh-CN"/>
        </w:rPr>
        <w:t>for distribution to the calling MCPTT client</w:t>
      </w:r>
      <w:r w:rsidRPr="00A86D0C">
        <w:rPr>
          <w:lang w:eastAsia="zh-CN"/>
        </w:rPr>
        <w:t>.</w:t>
      </w:r>
    </w:p>
    <w:p w14:paraId="24A92883" w14:textId="77777777" w:rsidR="009A16B6" w:rsidRPr="00416FBE" w:rsidRDefault="009A16B6" w:rsidP="009A16B6">
      <w:pPr>
        <w:pStyle w:val="TH"/>
        <w:rPr>
          <w:lang w:eastAsia="zh-CN"/>
        </w:rPr>
      </w:pPr>
      <w:r w:rsidRPr="00A86D0C">
        <w:t>Table </w:t>
      </w:r>
      <w:r>
        <w:t>10.5.2</w:t>
      </w:r>
      <w:r w:rsidRPr="00416FBE">
        <w:rPr>
          <w:lang w:eastAsia="zh-CN"/>
        </w:rPr>
        <w:t>.2.2</w:t>
      </w:r>
      <w:r w:rsidRPr="00416FBE">
        <w:t xml:space="preserve">-1: </w:t>
      </w:r>
      <w:r>
        <w:t xml:space="preserve">IOPS </w:t>
      </w:r>
      <w:r w:rsidRPr="00416FBE">
        <w:rPr>
          <w:lang w:eastAsia="zh-CN"/>
        </w:rPr>
        <w:t>call setup</w:t>
      </w:r>
      <w:r w:rsidRPr="00416FBE">
        <w:t xml:space="preserve"> re</w:t>
      </w:r>
      <w:r w:rsidRPr="00416FBE">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77107B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883F11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48C42451"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21D08" w14:textId="77777777" w:rsidR="009A16B6" w:rsidRPr="00416FBE" w:rsidRDefault="009A16B6" w:rsidP="003F7390">
            <w:pPr>
              <w:pStyle w:val="TAH"/>
            </w:pPr>
            <w:r w:rsidRPr="00416FBE">
              <w:t>Description</w:t>
            </w:r>
          </w:p>
        </w:tc>
      </w:tr>
      <w:tr w:rsidR="009A16B6" w:rsidRPr="00DE083E" w14:paraId="255FBD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E4E4019" w14:textId="77777777" w:rsidR="009A16B6" w:rsidRPr="00700BB4" w:rsidRDefault="009A16B6" w:rsidP="003F7390">
            <w:pPr>
              <w:pStyle w:val="TAL"/>
              <w:rPr>
                <w:lang w:eastAsia="zh-CN"/>
              </w:rPr>
            </w:pPr>
            <w:r>
              <w:t xml:space="preserve">IOPS </w:t>
            </w:r>
            <w:r w:rsidRPr="00700BB4">
              <w:t>MCPTT ID</w:t>
            </w:r>
          </w:p>
        </w:tc>
        <w:tc>
          <w:tcPr>
            <w:tcW w:w="1440" w:type="dxa"/>
            <w:tcBorders>
              <w:top w:val="single" w:sz="4" w:space="0" w:color="000000"/>
              <w:left w:val="single" w:sz="4" w:space="0" w:color="000000"/>
              <w:bottom w:val="single" w:sz="4" w:space="0" w:color="000000"/>
            </w:tcBorders>
            <w:shd w:val="clear" w:color="auto" w:fill="auto"/>
          </w:tcPr>
          <w:p w14:paraId="2AFDE1EA" w14:textId="77777777" w:rsidR="009A16B6" w:rsidRPr="00700BB4" w:rsidRDefault="009A16B6" w:rsidP="003F7390">
            <w:pPr>
              <w:pStyle w:val="TAL"/>
            </w:pPr>
            <w:r w:rsidRPr="00700BB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097E3" w14:textId="77777777" w:rsidR="009A16B6" w:rsidRPr="00700BB4" w:rsidRDefault="009A16B6" w:rsidP="003F7390">
            <w:pPr>
              <w:pStyle w:val="TAL"/>
              <w:rPr>
                <w:lang w:eastAsia="zh-CN"/>
              </w:rPr>
            </w:pPr>
            <w:r w:rsidRPr="00700BB4">
              <w:t>The identity of the calling party</w:t>
            </w:r>
          </w:p>
        </w:tc>
      </w:tr>
      <w:tr w:rsidR="009A16B6" w:rsidRPr="00DE083E" w14:paraId="133309D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E4708A" w14:textId="77777777" w:rsidR="009A16B6" w:rsidRPr="00700BB4" w:rsidRDefault="009A16B6" w:rsidP="003F7390">
            <w:pPr>
              <w:pStyle w:val="TAL"/>
              <w:rPr>
                <w:lang w:eastAsia="zh-CN"/>
              </w:rPr>
            </w:pPr>
            <w:r>
              <w:rPr>
                <w:lang w:eastAsia="zh-CN"/>
              </w:rPr>
              <w:t xml:space="preserve">IOPS </w:t>
            </w:r>
            <w:r w:rsidRPr="00700BB4">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2ABE4FA7" w14:textId="77777777" w:rsidR="009A16B6" w:rsidRPr="00700BB4" w:rsidRDefault="009A16B6" w:rsidP="003F7390">
            <w:pPr>
              <w:pStyle w:val="TAL"/>
              <w:rPr>
                <w:lang w:eastAsia="zh-CN"/>
              </w:rPr>
            </w:pPr>
            <w:r w:rsidRPr="00700BB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7443" w14:textId="77777777" w:rsidR="009A16B6" w:rsidRPr="00700BB4" w:rsidRDefault="009A16B6" w:rsidP="003F7390">
            <w:pPr>
              <w:pStyle w:val="TAL"/>
              <w:rPr>
                <w:lang w:eastAsia="zh-CN"/>
              </w:rPr>
            </w:pPr>
            <w:r w:rsidRPr="00700BB4">
              <w:t>The identity of the call</w:t>
            </w:r>
            <w:r w:rsidRPr="00700BB4">
              <w:rPr>
                <w:lang w:eastAsia="zh-CN"/>
              </w:rPr>
              <w:t>ed</w:t>
            </w:r>
            <w:r w:rsidRPr="00700BB4">
              <w:t xml:space="preserve"> party</w:t>
            </w:r>
          </w:p>
        </w:tc>
      </w:tr>
      <w:tr w:rsidR="009A16B6" w:rsidRPr="00DE083E" w14:paraId="53DB005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80CDB8A" w14:textId="77777777" w:rsidR="009A16B6" w:rsidRPr="00DE083E" w:rsidRDefault="009A16B6" w:rsidP="003F7390">
            <w:pPr>
              <w:pStyle w:val="TAL"/>
            </w:pPr>
            <w:r w:rsidRPr="00DE083E">
              <w:t>SDP answer for private call</w:t>
            </w:r>
          </w:p>
        </w:tc>
        <w:tc>
          <w:tcPr>
            <w:tcW w:w="1440" w:type="dxa"/>
            <w:tcBorders>
              <w:top w:val="single" w:sz="4" w:space="0" w:color="000000"/>
              <w:left w:val="single" w:sz="4" w:space="0" w:color="000000"/>
              <w:bottom w:val="single" w:sz="4" w:space="0" w:color="000000"/>
            </w:tcBorders>
            <w:shd w:val="clear" w:color="auto" w:fill="auto"/>
          </w:tcPr>
          <w:p w14:paraId="104F0897" w14:textId="77777777" w:rsidR="009A16B6" w:rsidRPr="00DE083E" w:rsidRDefault="009A16B6" w:rsidP="003F7390">
            <w:pPr>
              <w:pStyle w:val="TAL"/>
            </w:pPr>
            <w:r w:rsidRPr="00DE083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38F6" w14:textId="77777777" w:rsidR="009A16B6" w:rsidRPr="00DE083E" w:rsidRDefault="009A16B6" w:rsidP="003F7390">
            <w:pPr>
              <w:pStyle w:val="TAL"/>
            </w:pPr>
            <w:r w:rsidRPr="00DE083E">
              <w:t xml:space="preserve">SDP with media </w:t>
            </w:r>
            <w:r>
              <w:t>parameters selected</w:t>
            </w:r>
          </w:p>
        </w:tc>
      </w:tr>
      <w:tr w:rsidR="009A16B6" w:rsidRPr="00DE083E" w14:paraId="1203790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AA0F89" w14:textId="77777777" w:rsidR="009A16B6" w:rsidRPr="00DE083E" w:rsidRDefault="009A16B6" w:rsidP="003F7390">
            <w:pPr>
              <w:pStyle w:val="TAL"/>
            </w:pPr>
            <w:r>
              <w:t>Acceptance confirmation</w:t>
            </w:r>
          </w:p>
        </w:tc>
        <w:tc>
          <w:tcPr>
            <w:tcW w:w="1440" w:type="dxa"/>
            <w:tcBorders>
              <w:top w:val="single" w:sz="4" w:space="0" w:color="000000"/>
              <w:left w:val="single" w:sz="4" w:space="0" w:color="000000"/>
              <w:bottom w:val="single" w:sz="4" w:space="0" w:color="000000"/>
            </w:tcBorders>
            <w:shd w:val="clear" w:color="auto" w:fill="auto"/>
          </w:tcPr>
          <w:p w14:paraId="7E22B822" w14:textId="77777777" w:rsidR="009A16B6" w:rsidRPr="00DE083E"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EE77E" w14:textId="77777777" w:rsidR="009A16B6" w:rsidRPr="00DE083E" w:rsidRDefault="009A16B6" w:rsidP="003F7390">
            <w:pPr>
              <w:pStyle w:val="TAL"/>
            </w:pPr>
            <w:r w:rsidRPr="00AB5FED">
              <w:t>An indication whether the user has positively accepted the call.</w:t>
            </w:r>
          </w:p>
        </w:tc>
      </w:tr>
    </w:tbl>
    <w:p w14:paraId="2A47F557" w14:textId="77777777" w:rsidR="009A16B6" w:rsidRDefault="009A16B6" w:rsidP="009A16B6">
      <w:pPr>
        <w:rPr>
          <w:lang w:eastAsia="zh-CN"/>
        </w:rPr>
      </w:pPr>
    </w:p>
    <w:p w14:paraId="259BC99F" w14:textId="77777777" w:rsidR="009A16B6" w:rsidRPr="00AB5FED" w:rsidRDefault="009A16B6" w:rsidP="009A16B6">
      <w:pPr>
        <w:pStyle w:val="Heading5"/>
      </w:pPr>
      <w:bookmarkStart w:id="320" w:name="_Toc460616110"/>
      <w:bookmarkStart w:id="321" w:name="_Toc460616971"/>
      <w:bookmarkStart w:id="322" w:name="_Toc11744316"/>
      <w:bookmarkStart w:id="323" w:name="_Toc200195504"/>
      <w:r>
        <w:t>10.5.2</w:t>
      </w:r>
      <w:r w:rsidRPr="00AB5FED">
        <w:t>.</w:t>
      </w:r>
      <w:r>
        <w:t>2</w:t>
      </w:r>
      <w:r w:rsidRPr="00AB5FED">
        <w:t>.</w:t>
      </w:r>
      <w:r>
        <w:t>3</w:t>
      </w:r>
      <w:r w:rsidRPr="00AB5FED">
        <w:tab/>
      </w:r>
      <w:r>
        <w:t xml:space="preserve">IOPS </w:t>
      </w:r>
      <w:r w:rsidRPr="00AB5FED">
        <w:t>MCPTT ringing</w:t>
      </w:r>
      <w:bookmarkEnd w:id="320"/>
      <w:bookmarkEnd w:id="321"/>
      <w:bookmarkEnd w:id="322"/>
      <w:bookmarkEnd w:id="323"/>
    </w:p>
    <w:p w14:paraId="6492A962" w14:textId="77777777" w:rsidR="009A16B6" w:rsidRPr="00AB5FED" w:rsidRDefault="009A16B6" w:rsidP="009A16B6">
      <w:r w:rsidRPr="00AB5FED">
        <w:t>Table </w:t>
      </w:r>
      <w:r>
        <w:t>10.5.2</w:t>
      </w:r>
      <w:r w:rsidRPr="00AB5FED">
        <w:t>.</w:t>
      </w:r>
      <w:r>
        <w:t>2</w:t>
      </w:r>
      <w:r w:rsidRPr="00AB5FED">
        <w:t>.</w:t>
      </w:r>
      <w:r>
        <w:t>3</w:t>
      </w:r>
      <w:r w:rsidRPr="00AB5FED">
        <w:t xml:space="preserve">-1 describes the information flow </w:t>
      </w:r>
      <w:r>
        <w:t xml:space="preserve">for the IOPS </w:t>
      </w:r>
      <w:r w:rsidRPr="00AB5FED">
        <w:t xml:space="preserve">MCPTT ringing from </w:t>
      </w:r>
      <w:r w:rsidRPr="00FF7006">
        <w:rPr>
          <w:lang w:eastAsia="zh-CN"/>
        </w:rPr>
        <w:t>one</w:t>
      </w:r>
      <w:r w:rsidRPr="00FF7006">
        <w:t xml:space="preserve"> MCPTT client to </w:t>
      </w:r>
      <w:r w:rsidRPr="00FF7006">
        <w:rPr>
          <w:lang w:eastAsia="zh-CN"/>
        </w:rPr>
        <w:t xml:space="preserve">another </w:t>
      </w:r>
      <w:r w:rsidRPr="00FF7006">
        <w:t>MCPTT</w:t>
      </w:r>
      <w:r w:rsidRPr="00FF7006">
        <w:rPr>
          <w:lang w:eastAsia="zh-CN"/>
        </w:rPr>
        <w:t xml:space="preserve"> client</w:t>
      </w:r>
      <w:r>
        <w:rPr>
          <w:lang w:eastAsia="zh-CN"/>
        </w:rPr>
        <w:t xml:space="preserve">. </w:t>
      </w:r>
      <w:r>
        <w:t>The packet(s) carrying the IOPS MCPTT ringing are transmitted from the called MCPTT client to</w:t>
      </w:r>
      <w:r w:rsidRPr="00A86D0C">
        <w:rPr>
          <w:lang w:eastAsia="zh-CN"/>
        </w:rPr>
        <w:t xml:space="preserve"> the IOPS MC </w:t>
      </w:r>
      <w:r>
        <w:t xml:space="preserve">connectivity function </w:t>
      </w:r>
      <w:r>
        <w:rPr>
          <w:lang w:eastAsia="zh-CN"/>
        </w:rPr>
        <w:t>for distribution to the calling MCPTT client.</w:t>
      </w:r>
    </w:p>
    <w:p w14:paraId="6978FF86" w14:textId="77777777" w:rsidR="009A16B6" w:rsidRPr="00AB5FED" w:rsidRDefault="009A16B6" w:rsidP="009A16B6">
      <w:pPr>
        <w:pStyle w:val="TH"/>
      </w:pPr>
      <w:r w:rsidRPr="00AB5FED">
        <w:t>Table </w:t>
      </w:r>
      <w:r>
        <w:t>10.5.2</w:t>
      </w:r>
      <w:r w:rsidRPr="00AB5FED">
        <w:t>.</w:t>
      </w:r>
      <w:r>
        <w:t>2</w:t>
      </w:r>
      <w:r w:rsidRPr="00AB5FED">
        <w:t>.</w:t>
      </w:r>
      <w:r>
        <w:t>3</w:t>
      </w:r>
      <w:r w:rsidRPr="00AB5FED">
        <w:t xml:space="preserve">-1: </w:t>
      </w:r>
      <w:r>
        <w:t xml:space="preserve">IOPS </w:t>
      </w:r>
      <w:r w:rsidRPr="00AB5FED">
        <w:t>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69DE401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F99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67FA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9A0A" w14:textId="77777777" w:rsidR="009A16B6" w:rsidRPr="00AB5FED" w:rsidRDefault="009A16B6" w:rsidP="003F7390">
            <w:pPr>
              <w:pStyle w:val="TAH"/>
            </w:pPr>
            <w:r w:rsidRPr="00AB5FED">
              <w:t>Description</w:t>
            </w:r>
          </w:p>
        </w:tc>
      </w:tr>
      <w:tr w:rsidR="009A16B6" w:rsidRPr="00AB5FED" w14:paraId="134DBB6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4D464A"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E447F"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9E24" w14:textId="77777777" w:rsidR="009A16B6" w:rsidRPr="00AB5FED" w:rsidRDefault="009A16B6" w:rsidP="003F7390">
            <w:pPr>
              <w:pStyle w:val="TAL"/>
            </w:pPr>
            <w:r w:rsidRPr="00AB5FED">
              <w:t xml:space="preserve">The </w:t>
            </w:r>
            <w:r w:rsidRPr="00AB5FED">
              <w:rPr>
                <w:rFonts w:hint="eastAsia"/>
                <w:lang w:eastAsia="zh-CN"/>
              </w:rPr>
              <w:t>MCPTT ID</w:t>
            </w:r>
            <w:r w:rsidRPr="00AB5FED">
              <w:t xml:space="preserve"> of the calling party</w:t>
            </w:r>
          </w:p>
        </w:tc>
      </w:tr>
      <w:tr w:rsidR="009A16B6" w:rsidRPr="00AB5FED" w14:paraId="02BB327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AF652"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87F75"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E72EA" w14:textId="77777777" w:rsidR="009A16B6" w:rsidRPr="00AB5FED" w:rsidRDefault="009A16B6" w:rsidP="003F7390">
            <w:pPr>
              <w:pStyle w:val="TAL"/>
            </w:pPr>
            <w:r w:rsidRPr="00AB5FED">
              <w:t>The</w:t>
            </w:r>
            <w:r w:rsidRPr="00AB5FED">
              <w:rPr>
                <w:rFonts w:hint="eastAsia"/>
                <w:lang w:eastAsia="zh-CN"/>
              </w:rPr>
              <w:t xml:space="preserve"> MCPTT ID</w:t>
            </w:r>
            <w:r w:rsidRPr="00AB5FED">
              <w:t xml:space="preserve"> of the called party</w:t>
            </w:r>
          </w:p>
        </w:tc>
      </w:tr>
      <w:tr w:rsidR="009A16B6" w:rsidRPr="00AB5FED" w14:paraId="3B1834C9"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B75DD" w14:textId="77777777" w:rsidR="009A16B6" w:rsidRPr="00AB5FED" w:rsidRDefault="009A16B6" w:rsidP="003F739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58471"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6B5C5" w14:textId="77777777" w:rsidR="009A16B6" w:rsidRPr="00AB5FED" w:rsidRDefault="009A16B6" w:rsidP="003F7390">
            <w:pPr>
              <w:pStyle w:val="TAL"/>
            </w:pPr>
            <w:r w:rsidRPr="00AB5FED">
              <w:t>Indication to the caller.</w:t>
            </w:r>
          </w:p>
        </w:tc>
      </w:tr>
    </w:tbl>
    <w:p w14:paraId="2AADE45A" w14:textId="77777777" w:rsidR="009A16B6" w:rsidRDefault="009A16B6" w:rsidP="009A16B6">
      <w:pPr>
        <w:rPr>
          <w:lang w:eastAsia="zh-CN"/>
        </w:rPr>
      </w:pPr>
    </w:p>
    <w:p w14:paraId="6C1E28A9" w14:textId="77777777" w:rsidR="009A16B6" w:rsidRPr="007617AF" w:rsidRDefault="009A16B6" w:rsidP="009A16B6">
      <w:pPr>
        <w:pStyle w:val="Heading5"/>
        <w:rPr>
          <w:lang w:eastAsia="zh-CN"/>
        </w:rPr>
      </w:pPr>
      <w:bookmarkStart w:id="324" w:name="_Toc460616130"/>
      <w:bookmarkStart w:id="325" w:name="_Toc460616991"/>
      <w:bookmarkStart w:id="326" w:name="_Toc11744336"/>
      <w:bookmarkStart w:id="327" w:name="_Toc200195505"/>
      <w:r>
        <w:lastRenderedPageBreak/>
        <w:t>10.5.2</w:t>
      </w:r>
      <w:r w:rsidRPr="0014397E">
        <w:rPr>
          <w:lang w:eastAsia="zh-CN"/>
        </w:rPr>
        <w:t>.2</w:t>
      </w:r>
      <w:r w:rsidRPr="0014397E">
        <w:t>.</w:t>
      </w:r>
      <w:r>
        <w:rPr>
          <w:lang w:eastAsia="zh-CN"/>
        </w:rPr>
        <w:t>4</w:t>
      </w:r>
      <w:r w:rsidRPr="007617AF">
        <w:rPr>
          <w:lang w:eastAsia="zh-CN"/>
        </w:rPr>
        <w:tab/>
      </w:r>
      <w:r>
        <w:rPr>
          <w:lang w:eastAsia="zh-CN"/>
        </w:rPr>
        <w:t>IOPS c</w:t>
      </w:r>
      <w:r w:rsidRPr="007617AF">
        <w:rPr>
          <w:lang w:eastAsia="zh-CN"/>
        </w:rPr>
        <w:t>all release request</w:t>
      </w:r>
      <w:bookmarkEnd w:id="324"/>
      <w:bookmarkEnd w:id="325"/>
      <w:bookmarkEnd w:id="326"/>
      <w:bookmarkEnd w:id="327"/>
    </w:p>
    <w:p w14:paraId="5C0ABEAC" w14:textId="77777777" w:rsidR="009A16B6" w:rsidRPr="007617AF" w:rsidRDefault="009A16B6" w:rsidP="009A16B6">
      <w:pPr>
        <w:rPr>
          <w:lang w:eastAsia="zh-CN"/>
        </w:rPr>
      </w:pPr>
      <w:r w:rsidRPr="007617AF">
        <w:t>Table </w:t>
      </w:r>
      <w:r>
        <w:t>10.5.2</w:t>
      </w:r>
      <w:r w:rsidRPr="0014397E">
        <w:rPr>
          <w:lang w:eastAsia="zh-CN"/>
        </w:rPr>
        <w:t>.2.</w:t>
      </w:r>
      <w:r>
        <w:rPr>
          <w:lang w:eastAsia="zh-CN"/>
        </w:rPr>
        <w:t>4</w:t>
      </w:r>
      <w:r w:rsidRPr="0014397E">
        <w:rPr>
          <w:lang w:eastAsia="zh-CN"/>
        </w:rPr>
        <w:t>-1</w:t>
      </w:r>
      <w:r w:rsidRPr="0014397E">
        <w:t xml:space="preserve"> describes the information flow </w:t>
      </w:r>
      <w:r>
        <w:t xml:space="preserve">for the IOPS </w:t>
      </w:r>
      <w:r w:rsidRPr="0014397E">
        <w:rPr>
          <w:lang w:eastAsia="zh-CN"/>
        </w:rPr>
        <w:t>call release</w:t>
      </w:r>
      <w:r w:rsidRPr="008953CA">
        <w:t xml:space="preserve"> request</w:t>
      </w:r>
      <w:r w:rsidRPr="008953CA">
        <w:rPr>
          <w:lang w:eastAsia="zh-CN"/>
        </w:rPr>
        <w:t xml:space="preserv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client</w:t>
      </w:r>
      <w:r>
        <w:rPr>
          <w:lang w:eastAsia="zh-CN"/>
        </w:rPr>
        <w:t xml:space="preserve">. </w:t>
      </w:r>
      <w:r>
        <w:t xml:space="preserve">The packet(s) carrying the IOPS </w:t>
      </w:r>
      <w:r w:rsidRPr="0014397E">
        <w:rPr>
          <w:lang w:eastAsia="zh-CN"/>
        </w:rPr>
        <w:t>call release</w:t>
      </w:r>
      <w:r w:rsidRPr="008953CA">
        <w:t xml:space="preserve"> request</w:t>
      </w:r>
      <w:r w:rsidRPr="008953CA">
        <w:rPr>
          <w:lang w:eastAsia="zh-CN"/>
        </w:rPr>
        <w:t xml:space="preserv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2341C040" w14:textId="77777777" w:rsidR="009A16B6" w:rsidRPr="00416FBE" w:rsidRDefault="009A16B6" w:rsidP="009A16B6">
      <w:pPr>
        <w:pStyle w:val="TH"/>
      </w:pPr>
      <w:r w:rsidRPr="007617AF">
        <w:t>Table </w:t>
      </w:r>
      <w:r>
        <w:t>10.5.2</w:t>
      </w:r>
      <w:r w:rsidRPr="00416FBE">
        <w:rPr>
          <w:lang w:eastAsia="zh-CN"/>
        </w:rPr>
        <w:t>.2.</w:t>
      </w:r>
      <w:r>
        <w:rPr>
          <w:lang w:eastAsia="zh-CN"/>
        </w:rPr>
        <w:t>4</w:t>
      </w:r>
      <w:r w:rsidRPr="00416FBE">
        <w:t xml:space="preserve">-1: </w:t>
      </w:r>
      <w:r>
        <w:t xml:space="preserve">IOPS </w:t>
      </w:r>
      <w:r w:rsidRPr="00416FBE">
        <w:rPr>
          <w:lang w:eastAsia="zh-CN"/>
        </w:rPr>
        <w:t>call release</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7617AF" w14:paraId="041B932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792314"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3E438936"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B961" w14:textId="77777777" w:rsidR="009A16B6" w:rsidRPr="00416FBE" w:rsidRDefault="009A16B6" w:rsidP="003F7390">
            <w:pPr>
              <w:pStyle w:val="TAH"/>
            </w:pPr>
            <w:r w:rsidRPr="00416FBE">
              <w:t>Description</w:t>
            </w:r>
          </w:p>
        </w:tc>
      </w:tr>
      <w:tr w:rsidR="009A16B6" w:rsidRPr="007617AF" w14:paraId="4C13FCA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0E85179" w14:textId="77777777" w:rsidR="009A16B6" w:rsidRPr="007617AF" w:rsidRDefault="009A16B6" w:rsidP="003F7390">
            <w:pPr>
              <w:pStyle w:val="TAL"/>
              <w:rPr>
                <w:lang w:eastAsia="zh-CN"/>
              </w:rPr>
            </w:pPr>
            <w:r>
              <w:t xml:space="preserve">IOPS </w:t>
            </w:r>
            <w:r w:rsidRPr="007617AF">
              <w:t>MCPTT ID</w:t>
            </w:r>
          </w:p>
        </w:tc>
        <w:tc>
          <w:tcPr>
            <w:tcW w:w="1440" w:type="dxa"/>
            <w:tcBorders>
              <w:top w:val="single" w:sz="4" w:space="0" w:color="000000"/>
              <w:left w:val="single" w:sz="4" w:space="0" w:color="000000"/>
              <w:bottom w:val="single" w:sz="4" w:space="0" w:color="000000"/>
            </w:tcBorders>
            <w:shd w:val="clear" w:color="auto" w:fill="auto"/>
          </w:tcPr>
          <w:p w14:paraId="5B8A6BCB" w14:textId="77777777" w:rsidR="009A16B6" w:rsidRPr="007617AF" w:rsidRDefault="009A16B6" w:rsidP="003F7390">
            <w:pPr>
              <w:pStyle w:val="TAL"/>
            </w:pPr>
            <w:r w:rsidRPr="00761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269B" w14:textId="77777777" w:rsidR="009A16B6" w:rsidRPr="007617AF" w:rsidRDefault="009A16B6" w:rsidP="003F7390">
            <w:pPr>
              <w:pStyle w:val="TAL"/>
              <w:rPr>
                <w:lang w:eastAsia="zh-CN"/>
              </w:rPr>
            </w:pPr>
            <w:r w:rsidRPr="007617AF">
              <w:t>The identity of the calling party</w:t>
            </w:r>
          </w:p>
        </w:tc>
      </w:tr>
      <w:tr w:rsidR="009A16B6" w:rsidRPr="007617AF" w14:paraId="4EB70A5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5D12FB2"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51F9801" w14:textId="77777777" w:rsidR="009A16B6" w:rsidRPr="007617AF" w:rsidRDefault="009A16B6" w:rsidP="003F7390">
            <w:pPr>
              <w:pStyle w:val="TAL"/>
              <w:rPr>
                <w:lang w:eastAsia="zh-CN"/>
              </w:rPr>
            </w:pPr>
            <w:r w:rsidRPr="00761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73E20"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r w:rsidR="009A16B6" w:rsidRPr="007617AF" w14:paraId="7707D2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F14BF10" w14:textId="77777777" w:rsidR="009A16B6" w:rsidRPr="007617AF" w:rsidRDefault="009A16B6" w:rsidP="003F7390">
            <w:pPr>
              <w:pStyle w:val="TAL"/>
              <w:rPr>
                <w:lang w:eastAsia="zh-CN"/>
              </w:rPr>
            </w:pPr>
            <w:r w:rsidRPr="007617AF">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39F2B4A3" w14:textId="77777777" w:rsidR="009A16B6" w:rsidRPr="007617AF" w:rsidRDefault="009A16B6" w:rsidP="003F7390">
            <w:pPr>
              <w:pStyle w:val="TAL"/>
              <w:rPr>
                <w:lang w:eastAsia="zh-CN"/>
              </w:rPr>
            </w:pPr>
            <w:r w:rsidRPr="00761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934E" w14:textId="77777777" w:rsidR="009A16B6" w:rsidRPr="007617AF" w:rsidRDefault="009A16B6" w:rsidP="003F7390">
            <w:pPr>
              <w:pStyle w:val="TAL"/>
            </w:pPr>
            <w:r w:rsidRPr="007617AF">
              <w:t xml:space="preserve">This element indicates the reason for the private call release. </w:t>
            </w:r>
            <w:r w:rsidRPr="009952C5">
              <w:t>e.g., Originating client requested</w:t>
            </w:r>
            <w:r>
              <w:t>.</w:t>
            </w:r>
          </w:p>
        </w:tc>
      </w:tr>
    </w:tbl>
    <w:p w14:paraId="022D1188" w14:textId="77777777" w:rsidR="009A16B6" w:rsidRPr="007617AF" w:rsidRDefault="009A16B6" w:rsidP="009A16B6">
      <w:pPr>
        <w:rPr>
          <w:lang w:eastAsia="zh-CN"/>
        </w:rPr>
      </w:pPr>
    </w:p>
    <w:p w14:paraId="16063299" w14:textId="77777777" w:rsidR="009A16B6" w:rsidRPr="007617AF" w:rsidRDefault="009A16B6" w:rsidP="009A16B6">
      <w:pPr>
        <w:pStyle w:val="Heading5"/>
        <w:rPr>
          <w:lang w:eastAsia="zh-CN"/>
        </w:rPr>
      </w:pPr>
      <w:bookmarkStart w:id="328" w:name="_Toc460616131"/>
      <w:bookmarkStart w:id="329" w:name="_Toc460616992"/>
      <w:bookmarkStart w:id="330" w:name="_Toc11744337"/>
      <w:bookmarkStart w:id="331" w:name="_Toc200195506"/>
      <w:r>
        <w:rPr>
          <w:lang w:eastAsia="zh-CN"/>
        </w:rPr>
        <w:t>10.5.2</w:t>
      </w:r>
      <w:r w:rsidRPr="0014397E">
        <w:t>.2.</w:t>
      </w:r>
      <w:r>
        <w:rPr>
          <w:lang w:eastAsia="zh-CN"/>
        </w:rPr>
        <w:t>5</w:t>
      </w:r>
      <w:r w:rsidRPr="007617AF">
        <w:tab/>
      </w:r>
      <w:r>
        <w:t>IOPS c</w:t>
      </w:r>
      <w:r w:rsidRPr="007617AF">
        <w:t xml:space="preserve">all </w:t>
      </w:r>
      <w:r w:rsidRPr="007617AF">
        <w:rPr>
          <w:lang w:eastAsia="zh-CN"/>
        </w:rPr>
        <w:t>release</w:t>
      </w:r>
      <w:r w:rsidRPr="007617AF">
        <w:t xml:space="preserve"> re</w:t>
      </w:r>
      <w:r w:rsidRPr="007617AF">
        <w:rPr>
          <w:lang w:eastAsia="zh-CN"/>
        </w:rPr>
        <w:t>sponse</w:t>
      </w:r>
      <w:bookmarkEnd w:id="328"/>
      <w:bookmarkEnd w:id="329"/>
      <w:bookmarkEnd w:id="330"/>
      <w:bookmarkEnd w:id="331"/>
    </w:p>
    <w:p w14:paraId="06CFE729" w14:textId="77777777" w:rsidR="009A16B6" w:rsidRPr="007617AF" w:rsidRDefault="009A16B6" w:rsidP="009A16B6">
      <w:pPr>
        <w:rPr>
          <w:lang w:eastAsia="zh-CN"/>
        </w:rPr>
      </w:pPr>
      <w:r w:rsidRPr="007617AF">
        <w:t>Table </w:t>
      </w:r>
      <w:r>
        <w:t>10.5.2</w:t>
      </w:r>
      <w:r w:rsidRPr="0014397E">
        <w:rPr>
          <w:lang w:eastAsia="zh-CN"/>
        </w:rPr>
        <w:t>.2.</w:t>
      </w:r>
      <w:r>
        <w:rPr>
          <w:lang w:eastAsia="zh-CN"/>
        </w:rPr>
        <w:t>5</w:t>
      </w:r>
      <w:r w:rsidRPr="0014397E">
        <w:rPr>
          <w:lang w:eastAsia="zh-CN"/>
        </w:rPr>
        <w:t>-1</w:t>
      </w:r>
      <w:r w:rsidRPr="0014397E">
        <w:t xml:space="preserve"> describes the information flow</w:t>
      </w:r>
      <w:r>
        <w:t xml:space="preserve"> for the IOPS </w:t>
      </w:r>
      <w:r w:rsidRPr="0014397E">
        <w:rPr>
          <w:lang w:eastAsia="zh-CN"/>
        </w:rPr>
        <w:t>call release</w:t>
      </w:r>
      <w:r w:rsidRPr="008953CA">
        <w:t xml:space="preserve"> re</w:t>
      </w:r>
      <w:r w:rsidRPr="008953CA">
        <w:rPr>
          <w:lang w:eastAsia="zh-CN"/>
        </w:rPr>
        <w:t xml:space="preserve">sponse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w:t>
      </w:r>
      <w:r>
        <w:rPr>
          <w:lang w:eastAsia="zh-CN"/>
        </w:rPr>
        <w:t xml:space="preserve">t. </w:t>
      </w:r>
      <w:r>
        <w:t xml:space="preserve">The packet(s) carrying the IOPS </w:t>
      </w:r>
      <w:r w:rsidRPr="0014397E">
        <w:rPr>
          <w:lang w:eastAsia="zh-CN"/>
        </w:rPr>
        <w:t>call release</w:t>
      </w:r>
      <w:r w:rsidRPr="008953CA">
        <w:t xml:space="preserve"> re</w:t>
      </w:r>
      <w:r w:rsidRPr="008953CA">
        <w:rPr>
          <w:lang w:eastAsia="zh-CN"/>
        </w:rPr>
        <w:t xml:space="preserve">sponse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70E3D6A0" w14:textId="77777777" w:rsidR="009A16B6" w:rsidRPr="00416FBE" w:rsidRDefault="009A16B6" w:rsidP="009A16B6">
      <w:pPr>
        <w:pStyle w:val="TH"/>
        <w:rPr>
          <w:lang w:eastAsia="zh-CN"/>
        </w:rPr>
      </w:pPr>
      <w:r w:rsidRPr="007617AF">
        <w:t>Table </w:t>
      </w:r>
      <w:r>
        <w:t>10.5.2</w:t>
      </w:r>
      <w:r w:rsidRPr="00416FBE">
        <w:rPr>
          <w:lang w:eastAsia="zh-CN"/>
        </w:rPr>
        <w:t>.2.</w:t>
      </w:r>
      <w:r>
        <w:rPr>
          <w:lang w:eastAsia="zh-CN"/>
        </w:rPr>
        <w:t>5</w:t>
      </w:r>
      <w:r w:rsidRPr="00416FBE">
        <w:t xml:space="preserve">-1: </w:t>
      </w:r>
      <w:r>
        <w:t xml:space="preserve">IOPS </w:t>
      </w:r>
      <w:r w:rsidRPr="00416FBE">
        <w:rPr>
          <w:lang w:eastAsia="zh-CN"/>
        </w:rPr>
        <w:t>call release</w:t>
      </w:r>
      <w:r w:rsidRPr="00416FBE">
        <w:t xml:space="preserve"> re</w:t>
      </w:r>
      <w:r w:rsidRPr="00416FBE">
        <w:rPr>
          <w:lang w:eastAsia="zh-CN"/>
        </w:rPr>
        <w:t>sponse</w:t>
      </w:r>
    </w:p>
    <w:tbl>
      <w:tblPr>
        <w:tblW w:w="6860" w:type="dxa"/>
        <w:jc w:val="center"/>
        <w:tblLayout w:type="fixed"/>
        <w:tblLook w:val="0000" w:firstRow="0" w:lastRow="0" w:firstColumn="0" w:lastColumn="0" w:noHBand="0" w:noVBand="0"/>
      </w:tblPr>
      <w:tblGrid>
        <w:gridCol w:w="2240"/>
        <w:gridCol w:w="1560"/>
        <w:gridCol w:w="3060"/>
      </w:tblGrid>
      <w:tr w:rsidR="009A16B6" w:rsidRPr="007617AF" w14:paraId="070387EE"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6FADA3F2" w14:textId="77777777" w:rsidR="009A16B6" w:rsidRPr="00416FBE" w:rsidRDefault="009A16B6" w:rsidP="003F7390">
            <w:pPr>
              <w:pStyle w:val="TAH"/>
            </w:pPr>
            <w:r w:rsidRPr="00416FBE">
              <w:t>Information element</w:t>
            </w:r>
          </w:p>
        </w:tc>
        <w:tc>
          <w:tcPr>
            <w:tcW w:w="1560" w:type="dxa"/>
            <w:tcBorders>
              <w:top w:val="single" w:sz="4" w:space="0" w:color="000000"/>
              <w:left w:val="single" w:sz="4" w:space="0" w:color="000000"/>
              <w:bottom w:val="single" w:sz="4" w:space="0" w:color="000000"/>
            </w:tcBorders>
            <w:shd w:val="clear" w:color="auto" w:fill="auto"/>
          </w:tcPr>
          <w:p w14:paraId="73776370" w14:textId="77777777" w:rsidR="009A16B6" w:rsidRPr="00416FBE" w:rsidRDefault="009A16B6" w:rsidP="003F7390">
            <w:pPr>
              <w:pStyle w:val="TAH"/>
            </w:pPr>
            <w:r w:rsidRPr="00416FBE">
              <w:t>Status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62EA883" w14:textId="77777777" w:rsidR="009A16B6" w:rsidRPr="00416FBE" w:rsidRDefault="009A16B6" w:rsidP="003F7390">
            <w:pPr>
              <w:pStyle w:val="TAH"/>
            </w:pPr>
            <w:r w:rsidRPr="00416FBE">
              <w:t>Description</w:t>
            </w:r>
          </w:p>
        </w:tc>
      </w:tr>
      <w:tr w:rsidR="009A16B6" w:rsidRPr="007617AF" w14:paraId="468657A4"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D825CE0" w14:textId="77777777" w:rsidR="009A16B6" w:rsidRPr="007617AF" w:rsidRDefault="009A16B6" w:rsidP="003F7390">
            <w:pPr>
              <w:pStyle w:val="TAL"/>
              <w:rPr>
                <w:lang w:eastAsia="zh-CN"/>
              </w:rPr>
            </w:pPr>
            <w:r>
              <w:t xml:space="preserve">IOPS </w:t>
            </w:r>
            <w:r w:rsidRPr="007617AF">
              <w:t>MCPTT ID</w:t>
            </w:r>
          </w:p>
        </w:tc>
        <w:tc>
          <w:tcPr>
            <w:tcW w:w="1560" w:type="dxa"/>
            <w:tcBorders>
              <w:top w:val="single" w:sz="4" w:space="0" w:color="000000"/>
              <w:left w:val="single" w:sz="4" w:space="0" w:color="000000"/>
              <w:bottom w:val="single" w:sz="4" w:space="0" w:color="000000"/>
            </w:tcBorders>
            <w:shd w:val="clear" w:color="auto" w:fill="auto"/>
          </w:tcPr>
          <w:p w14:paraId="7D31C5AD" w14:textId="77777777" w:rsidR="009A16B6" w:rsidRPr="007617AF" w:rsidRDefault="009A16B6" w:rsidP="003F7390">
            <w:pPr>
              <w:pStyle w:val="TAL"/>
            </w:pPr>
            <w:r w:rsidRPr="007617AF">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97988E9" w14:textId="77777777" w:rsidR="009A16B6" w:rsidRPr="007617AF" w:rsidRDefault="009A16B6" w:rsidP="003F7390">
            <w:pPr>
              <w:pStyle w:val="TAL"/>
              <w:rPr>
                <w:lang w:eastAsia="zh-CN"/>
              </w:rPr>
            </w:pPr>
            <w:r w:rsidRPr="007617AF">
              <w:t>The identity of the calling party</w:t>
            </w:r>
          </w:p>
        </w:tc>
      </w:tr>
      <w:tr w:rsidR="009A16B6" w:rsidRPr="007617AF" w14:paraId="0A7568C1"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ADD184E"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560" w:type="dxa"/>
            <w:tcBorders>
              <w:top w:val="single" w:sz="4" w:space="0" w:color="000000"/>
              <w:left w:val="single" w:sz="4" w:space="0" w:color="000000"/>
              <w:bottom w:val="single" w:sz="4" w:space="0" w:color="000000"/>
            </w:tcBorders>
            <w:shd w:val="clear" w:color="auto" w:fill="auto"/>
          </w:tcPr>
          <w:p w14:paraId="7EFA271F" w14:textId="77777777" w:rsidR="009A16B6" w:rsidRPr="007617AF" w:rsidRDefault="009A16B6" w:rsidP="003F7390">
            <w:pPr>
              <w:pStyle w:val="TAL"/>
              <w:rPr>
                <w:lang w:eastAsia="zh-CN"/>
              </w:rPr>
            </w:pPr>
            <w:r w:rsidRPr="007617AF">
              <w:rPr>
                <w:lang w:eastAsia="zh-CN"/>
              </w:rPr>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DBBD8B4"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bl>
    <w:p w14:paraId="55407526" w14:textId="77777777" w:rsidR="009A16B6" w:rsidRDefault="009A16B6" w:rsidP="009A16B6">
      <w:pPr>
        <w:rPr>
          <w:lang w:eastAsia="zh-CN"/>
        </w:rPr>
      </w:pPr>
    </w:p>
    <w:p w14:paraId="24DB261F" w14:textId="77777777" w:rsidR="009A16B6" w:rsidRPr="00AB5FED" w:rsidRDefault="009A16B6" w:rsidP="009A16B6">
      <w:pPr>
        <w:pStyle w:val="Heading5"/>
        <w:rPr>
          <w:lang w:eastAsia="ko-KR"/>
        </w:rPr>
      </w:pPr>
      <w:bookmarkStart w:id="332" w:name="_Toc460616078"/>
      <w:bookmarkStart w:id="333" w:name="_Toc460616939"/>
      <w:bookmarkStart w:id="334" w:name="_Toc27953371"/>
      <w:bookmarkStart w:id="335" w:name="_Toc200195507"/>
      <w:r w:rsidRPr="00AB5FED">
        <w:rPr>
          <w:lang w:eastAsia="ko-KR"/>
        </w:rPr>
        <w:t>10.</w:t>
      </w:r>
      <w:r>
        <w:rPr>
          <w:lang w:eastAsia="ko-KR"/>
        </w:rPr>
        <w:t>5</w:t>
      </w:r>
      <w:r w:rsidRPr="00AB5FED">
        <w:rPr>
          <w:lang w:eastAsia="ko-KR"/>
        </w:rPr>
        <w:t>.</w:t>
      </w:r>
      <w:r>
        <w:rPr>
          <w:lang w:eastAsia="ko-KR"/>
        </w:rPr>
        <w:t>2</w:t>
      </w:r>
      <w:r w:rsidRPr="00AB5FED">
        <w:rPr>
          <w:lang w:eastAsia="ko-KR"/>
        </w:rPr>
        <w:t>.2.</w:t>
      </w:r>
      <w:r>
        <w:rPr>
          <w:lang w:eastAsia="ko-KR"/>
        </w:rPr>
        <w:t>6</w:t>
      </w:r>
      <w:r w:rsidRPr="00AB5FED">
        <w:rPr>
          <w:lang w:eastAsia="ko-KR"/>
        </w:rPr>
        <w:tab/>
      </w:r>
      <w:r>
        <w:t>IOPS</w:t>
      </w:r>
      <w:r w:rsidRPr="00AB5FED">
        <w:t xml:space="preserve"> emergency</w:t>
      </w:r>
      <w:r>
        <w:t xml:space="preserve"> private</w:t>
      </w:r>
      <w:r w:rsidRPr="00AB5FED">
        <w:t xml:space="preserve"> call</w:t>
      </w:r>
      <w:bookmarkEnd w:id="332"/>
      <w:bookmarkEnd w:id="333"/>
      <w:bookmarkEnd w:id="334"/>
      <w:r w:rsidRPr="00EE183F">
        <w:t xml:space="preserve"> </w:t>
      </w:r>
      <w:r w:rsidRPr="00AB5FED">
        <w:t>upgrade</w:t>
      </w:r>
      <w:bookmarkEnd w:id="335"/>
    </w:p>
    <w:p w14:paraId="06523BA5" w14:textId="77777777" w:rsidR="009A16B6" w:rsidRPr="00AB5FED" w:rsidRDefault="009A16B6" w:rsidP="009A16B6">
      <w:r w:rsidRPr="00AB5FED">
        <w:t>Table 10.</w:t>
      </w:r>
      <w:r>
        <w:t>5</w:t>
      </w:r>
      <w:r w:rsidRPr="00AB5FED">
        <w:t>.</w:t>
      </w:r>
      <w:r>
        <w:t>2</w:t>
      </w:r>
      <w:r w:rsidRPr="00AB5FED">
        <w:t>.2.</w:t>
      </w:r>
      <w:r>
        <w:t>6</w:t>
      </w:r>
      <w:r w:rsidRPr="00AB5FED">
        <w:t xml:space="preserve">-1 describes the information flow for the </w:t>
      </w:r>
      <w:r>
        <w:t>IOPS emergency</w:t>
      </w:r>
      <w:r w:rsidRPr="00AB5FED">
        <w:t xml:space="preserve"> </w:t>
      </w:r>
      <w:r>
        <w:t xml:space="preserve">private </w:t>
      </w:r>
      <w:r w:rsidRPr="00AB5FED">
        <w:t xml:space="preserve">call </w:t>
      </w:r>
      <w:r>
        <w:t>upgrade</w:t>
      </w:r>
      <w:r w:rsidRPr="00AB5FED">
        <w:t xml:space="preserve"> from </w:t>
      </w:r>
      <w:r>
        <w:t>one</w:t>
      </w:r>
      <w:r w:rsidRPr="00AB5FED">
        <w:t xml:space="preserve"> MCPTT client to </w:t>
      </w:r>
      <w:r>
        <w:t>ano</w:t>
      </w:r>
      <w:r w:rsidRPr="00AB5FED">
        <w:t>ther MCPTT client</w:t>
      </w:r>
      <w:r>
        <w:t>. The packet(s) carrying the IOPS emergency private call upgrade are transmitted from the originating MCPTT client to</w:t>
      </w:r>
      <w:r w:rsidRPr="00B629E7">
        <w:rPr>
          <w:lang w:eastAsia="zh-CN"/>
        </w:rPr>
        <w:t xml:space="preserve"> the IOPS MC </w:t>
      </w:r>
      <w:r>
        <w:rPr>
          <w:lang w:eastAsia="zh-CN"/>
        </w:rPr>
        <w:t>connectivity function for distribution to the target MCPTT client</w:t>
      </w:r>
      <w:r w:rsidRPr="00AB5FED">
        <w:t>.</w:t>
      </w:r>
    </w:p>
    <w:p w14:paraId="1BC6EE41" w14:textId="77777777" w:rsidR="009A16B6" w:rsidRPr="00AB5FED" w:rsidRDefault="009A16B6" w:rsidP="009A16B6">
      <w:pPr>
        <w:pStyle w:val="TH"/>
      </w:pPr>
      <w:r w:rsidRPr="00AB5FED">
        <w:t>Table 10.</w:t>
      </w:r>
      <w:r>
        <w:t>5</w:t>
      </w:r>
      <w:r w:rsidRPr="00AB5FED">
        <w:t>.</w:t>
      </w:r>
      <w:r>
        <w:t>2</w:t>
      </w:r>
      <w:r w:rsidRPr="00AB5FED">
        <w:t>.2.</w:t>
      </w:r>
      <w:r>
        <w:t>6</w:t>
      </w:r>
      <w:r w:rsidRPr="00AB5FED">
        <w:t xml:space="preserve">-1: </w:t>
      </w:r>
      <w:r>
        <w:t>IOPS</w:t>
      </w:r>
      <w:r w:rsidRPr="00AB5FED">
        <w:t xml:space="preserve"> emergency </w:t>
      </w:r>
      <w:r>
        <w:t xml:space="preserve">private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44C588E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EE7C4"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E0DDE"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6B1F2" w14:textId="77777777" w:rsidR="009A16B6" w:rsidRPr="00AB5FED" w:rsidRDefault="009A16B6" w:rsidP="003F7390">
            <w:pPr>
              <w:pStyle w:val="TAH"/>
            </w:pPr>
            <w:r w:rsidRPr="00AB5FED">
              <w:t>Description</w:t>
            </w:r>
          </w:p>
        </w:tc>
      </w:tr>
      <w:tr w:rsidR="009A16B6" w:rsidRPr="00AB5FED" w14:paraId="6FF29FCD"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0CBDE"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A035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E74C7" w14:textId="77777777" w:rsidR="009A16B6" w:rsidRPr="00AB5FED" w:rsidRDefault="009A16B6" w:rsidP="003F7390">
            <w:pPr>
              <w:pStyle w:val="TAL"/>
            </w:pPr>
            <w:r w:rsidRPr="00AB5FED">
              <w:t>The identity of the</w:t>
            </w:r>
            <w:r>
              <w:t xml:space="preserve"> calling party</w:t>
            </w:r>
          </w:p>
        </w:tc>
      </w:tr>
      <w:tr w:rsidR="009A16B6" w:rsidRPr="00AB5FED" w14:paraId="3795B158"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D70"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462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8A95B" w14:textId="77777777" w:rsidR="009A16B6" w:rsidRPr="00AB5FED" w:rsidRDefault="009A16B6" w:rsidP="003F7390">
            <w:pPr>
              <w:pStyle w:val="TAL"/>
            </w:pPr>
            <w:r w:rsidRPr="00AB5FED">
              <w:t xml:space="preserve">The </w:t>
            </w:r>
            <w:r>
              <w:t>identity of the called party</w:t>
            </w:r>
          </w:p>
        </w:tc>
      </w:tr>
    </w:tbl>
    <w:p w14:paraId="04C15A09" w14:textId="77777777" w:rsidR="009A16B6" w:rsidRPr="00DE083E" w:rsidRDefault="009A16B6" w:rsidP="009A16B6">
      <w:pPr>
        <w:rPr>
          <w:lang w:eastAsia="zh-CN"/>
        </w:rPr>
      </w:pPr>
    </w:p>
    <w:p w14:paraId="08A7AF50" w14:textId="77777777" w:rsidR="009A16B6" w:rsidRPr="00700BB4" w:rsidRDefault="009A16B6" w:rsidP="009A16B6">
      <w:pPr>
        <w:pStyle w:val="Heading4"/>
      </w:pPr>
      <w:bookmarkStart w:id="336" w:name="_Toc200195508"/>
      <w:r>
        <w:t>10.5.2</w:t>
      </w:r>
      <w:r w:rsidRPr="003870EE">
        <w:t>.3</w:t>
      </w:r>
      <w:r w:rsidRPr="00700BB4">
        <w:tab/>
      </w:r>
      <w:r>
        <w:t>IOPS p</w:t>
      </w:r>
      <w:r w:rsidRPr="00700BB4">
        <w:t>rivate call setup in automatic commencement mode procedure</w:t>
      </w:r>
      <w:bookmarkEnd w:id="336"/>
    </w:p>
    <w:p w14:paraId="23FD51B4" w14:textId="77777777" w:rsidR="009A16B6" w:rsidRDefault="009A16B6" w:rsidP="009A16B6">
      <w:r w:rsidRPr="00416FBE">
        <w:t>The procedure in figure </w:t>
      </w:r>
      <w:r>
        <w:t>10.5.2</w:t>
      </w:r>
      <w:r w:rsidRPr="00416FBE">
        <w:t xml:space="preserve">.3-1 is the basic procedure for </w:t>
      </w:r>
      <w:r>
        <w:t>an</w:t>
      </w:r>
      <w:r w:rsidRPr="00416FBE">
        <w:t xml:space="preserve"> MCPTT client initiating </w:t>
      </w:r>
      <w:r>
        <w:t xml:space="preserve">the </w:t>
      </w:r>
      <w:r w:rsidRPr="00416FBE">
        <w:t xml:space="preserve">establishment of an </w:t>
      </w:r>
      <w:r>
        <w:t xml:space="preserve">IOPS </w:t>
      </w:r>
      <w:r w:rsidRPr="00416FBE">
        <w:t xml:space="preserve">MCPTT private call with </w:t>
      </w:r>
      <w:r>
        <w:t>a</w:t>
      </w:r>
      <w:r w:rsidRPr="00416FBE">
        <w:t xml:space="preserve"> target MCPTT </w:t>
      </w:r>
      <w:r>
        <w:t>client</w:t>
      </w:r>
      <w:r w:rsidRPr="00416FBE">
        <w:t xml:space="preserve"> </w:t>
      </w:r>
      <w:bookmarkStart w:id="337" w:name="_Hlk22809970"/>
      <w:r w:rsidRPr="00416FBE">
        <w:t>based on the IP connectivity functionality</w:t>
      </w:r>
      <w:bookmarkEnd w:id="337"/>
      <w:r w:rsidRPr="00416FBE">
        <w:t>.</w:t>
      </w:r>
    </w:p>
    <w:p w14:paraId="48341E5D" w14:textId="77777777" w:rsidR="009A16B6" w:rsidRPr="00416FBE" w:rsidRDefault="009A16B6" w:rsidP="009A16B6">
      <w:r w:rsidRPr="00416FBE">
        <w:t xml:space="preserve">The procedure focuses on the case </w:t>
      </w:r>
      <w:r>
        <w:t>of</w:t>
      </w:r>
      <w:r w:rsidRPr="00416FBE">
        <w:t xml:space="preserve"> an </w:t>
      </w:r>
      <w:r>
        <w:t xml:space="preserve">IOPS </w:t>
      </w:r>
      <w:r w:rsidRPr="00416FBE">
        <w:t>MCPTT private call using an automatic commencement mode.</w:t>
      </w:r>
    </w:p>
    <w:p w14:paraId="127DA390" w14:textId="77777777" w:rsidR="009A16B6" w:rsidRPr="00416FBE" w:rsidRDefault="009A16B6" w:rsidP="009A16B6">
      <w:r w:rsidRPr="00416FBE">
        <w:t>Pre-conditions:</w:t>
      </w:r>
    </w:p>
    <w:p w14:paraId="78F8939D" w14:textId="77777777" w:rsidR="009A16B6" w:rsidRDefault="009A16B6" w:rsidP="009A16B6">
      <w:pPr>
        <w:pStyle w:val="B1"/>
      </w:pPr>
      <w:r>
        <w:t>-</w:t>
      </w:r>
      <w:r>
        <w:tab/>
      </w:r>
      <w:r w:rsidRPr="00416FBE">
        <w:t>MCPTT user profile used for the IOPS mode of operation is pre-provisioned in the MCPTT UEs.</w:t>
      </w:r>
    </w:p>
    <w:p w14:paraId="7343F919"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11B83915"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63729DFD" w14:textId="77777777" w:rsidR="009A16B6" w:rsidRPr="00416FBE"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3F23D810" w14:textId="77777777" w:rsidR="009A16B6" w:rsidRPr="00416FBE" w:rsidRDefault="009A16B6" w:rsidP="009A16B6">
      <w:pPr>
        <w:pStyle w:val="TH"/>
      </w:pPr>
      <w:r>
        <w:object w:dxaOrig="7420" w:dyaOrig="8920" w14:anchorId="4ED47200">
          <v:shape id="_x0000_i1042" type="#_x0000_t75" style="width:353.45pt;height:426.7pt" o:ole="">
            <v:imagedata r:id="rId43" o:title=""/>
          </v:shape>
          <o:OLEObject Type="Embed" ProgID="Visio.Drawing.11" ShapeID="_x0000_i1042" DrawAspect="Content" ObjectID="_1810808193" r:id="rId44"/>
        </w:object>
      </w:r>
    </w:p>
    <w:p w14:paraId="5D24BFE4" w14:textId="77777777" w:rsidR="009A16B6" w:rsidRPr="00416FBE" w:rsidRDefault="009A16B6" w:rsidP="009A16B6">
      <w:pPr>
        <w:pStyle w:val="TF"/>
      </w:pPr>
      <w:r w:rsidRPr="00416FBE">
        <w:t>Figure </w:t>
      </w:r>
      <w:r>
        <w:t>10.5.2</w:t>
      </w:r>
      <w:r w:rsidRPr="00416FBE">
        <w:t xml:space="preserve">.3-1: </w:t>
      </w:r>
      <w:r>
        <w:t>IOPS p</w:t>
      </w:r>
      <w:r w:rsidRPr="00416FBE">
        <w:t>rivate call setup in automatic commencement mode</w:t>
      </w:r>
      <w:r>
        <w:t xml:space="preserve"> based on the IP connectivity functionality</w:t>
      </w:r>
    </w:p>
    <w:p w14:paraId="65E2851D" w14:textId="77777777" w:rsidR="009A16B6" w:rsidRPr="00416FBE" w:rsidRDefault="009A16B6" w:rsidP="009A16B6">
      <w:pPr>
        <w:pStyle w:val="B1"/>
      </w:pPr>
      <w:r w:rsidRPr="00416FBE">
        <w:t>1.</w:t>
      </w:r>
      <w:r w:rsidRPr="00416FBE">
        <w:tab/>
        <w:t>The MCPTT user at MCPTT client 1 would like to initiate a</w:t>
      </w:r>
      <w:r>
        <w:t>n IOPS</w:t>
      </w:r>
      <w:r w:rsidRPr="00416FBE">
        <w:t xml:space="preserve"> private call </w:t>
      </w:r>
      <w:r>
        <w:t>with</w:t>
      </w:r>
      <w:r w:rsidRPr="00416FBE">
        <w:t xml:space="preserve"> the MCPTT user at MCPTT client 2</w:t>
      </w:r>
      <w:r>
        <w:t xml:space="preserve"> based on the IP connectivity functionality</w:t>
      </w:r>
      <w:r w:rsidRPr="00416FBE">
        <w:t>.</w:t>
      </w:r>
    </w:p>
    <w:p w14:paraId="3E1989F8"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74CEC02A" w14:textId="77777777" w:rsidR="009A16B6" w:rsidRDefault="009A16B6" w:rsidP="009A16B6">
      <w:pPr>
        <w:pStyle w:val="B1"/>
        <w:ind w:firstLine="0"/>
      </w:pPr>
      <w:r w:rsidRPr="00416FBE">
        <w:t xml:space="preserve">The </w:t>
      </w:r>
      <w:r>
        <w:t xml:space="preserve">IOPS </w:t>
      </w:r>
      <w:r w:rsidRPr="00416FBE">
        <w:t xml:space="preserve">call setup request contains an SDP offer, an automatic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p>
    <w:p w14:paraId="3AAEF9A1"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65AB5E64"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7A511869" w14:textId="77777777" w:rsidR="009A16B6" w:rsidRPr="00416FBE" w:rsidRDefault="009A16B6" w:rsidP="009A16B6">
      <w:pPr>
        <w:pStyle w:val="B1"/>
      </w:pPr>
      <w:r>
        <w:t>5</w:t>
      </w:r>
      <w:r w:rsidRPr="00416FBE">
        <w:t>.</w:t>
      </w:r>
      <w:r w:rsidRPr="00416FBE">
        <w:tab/>
        <w:t xml:space="preserve">The MCPTT client 2 notifies the </w:t>
      </w:r>
      <w:r>
        <w:t xml:space="preserve">target </w:t>
      </w:r>
      <w:r w:rsidRPr="00416FBE">
        <w:t xml:space="preserve">MCPTT user about the incoming </w:t>
      </w:r>
      <w:r>
        <w:t xml:space="preserve">IOPS </w:t>
      </w:r>
      <w:r w:rsidRPr="00416FBE">
        <w:t>private call.</w:t>
      </w:r>
    </w:p>
    <w:p w14:paraId="14227E8A" w14:textId="77777777" w:rsidR="009A16B6" w:rsidRDefault="009A16B6" w:rsidP="009A16B6">
      <w:pPr>
        <w:pStyle w:val="B1"/>
      </w:pPr>
      <w:r>
        <w:lastRenderedPageBreak/>
        <w:t>6</w:t>
      </w:r>
      <w:r w:rsidRPr="00EC2117">
        <w:t>.</w:t>
      </w:r>
      <w:r w:rsidRPr="002D5757">
        <w:tab/>
        <w:t xml:space="preserve">The receiving MCPTT client 2 accepts the </w:t>
      </w:r>
      <w:r>
        <w:t xml:space="preserve">IOPS </w:t>
      </w:r>
      <w:r w:rsidRPr="002D5757">
        <w:t>private call automatically,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A5D3A7E" w14:textId="77777777" w:rsidR="009A16B6" w:rsidRPr="0074781F" w:rsidRDefault="009A16B6" w:rsidP="009A16B6">
      <w:pPr>
        <w:pStyle w:val="B1"/>
        <w:ind w:firstLine="0"/>
      </w:pPr>
      <w:r w:rsidRPr="0074781F">
        <w:t>If MCPTT client 2 rejected the incoming call, the MCPTT client 2 sends a</w:t>
      </w:r>
      <w:r>
        <w:t>n IOPS</w:t>
      </w:r>
      <w:r w:rsidRPr="0074781F">
        <w:t xml:space="preserve"> call setup response indicating the failure reason to the MCPTT client 1.</w:t>
      </w:r>
    </w:p>
    <w:p w14:paraId="3599BCC1" w14:textId="77777777" w:rsidR="009A16B6" w:rsidRPr="0074781F" w:rsidRDefault="009A16B6" w:rsidP="009A16B6">
      <w:pPr>
        <w:pStyle w:val="NO"/>
      </w:pPr>
      <w:r w:rsidRPr="0074781F">
        <w:t>NOTE:</w:t>
      </w:r>
      <w:r w:rsidRPr="0074781F">
        <w:tab/>
        <w:t xml:space="preserve">Step </w:t>
      </w:r>
      <w:r>
        <w:t>6</w:t>
      </w:r>
      <w:r w:rsidRPr="0074781F">
        <w:t xml:space="preserve"> can also occur prior to step </w:t>
      </w:r>
      <w:r>
        <w:t>5</w:t>
      </w:r>
      <w:r w:rsidRPr="0074781F">
        <w:t>.</w:t>
      </w:r>
    </w:p>
    <w:p w14:paraId="65EB0ECE"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05A3D4BF"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79256A0A" w14:textId="77777777" w:rsidR="009A16B6" w:rsidRDefault="009A16B6" w:rsidP="009A16B6">
      <w:pPr>
        <w:pStyle w:val="B1"/>
      </w:pPr>
      <w:r>
        <w:t>9</w:t>
      </w:r>
      <w:r w:rsidRPr="0074781F">
        <w:t>.</w:t>
      </w:r>
      <w:r w:rsidRPr="0074781F">
        <w:tab/>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p>
    <w:p w14:paraId="2B620CDA" w14:textId="77777777" w:rsidR="009A16B6" w:rsidRPr="00345D50" w:rsidRDefault="009A16B6" w:rsidP="009A16B6">
      <w:pPr>
        <w:pStyle w:val="Heading4"/>
      </w:pPr>
      <w:bookmarkStart w:id="338" w:name="_Toc200195509"/>
      <w:r w:rsidRPr="004A4D90">
        <w:t>10.</w:t>
      </w:r>
      <w:r>
        <w:t>5</w:t>
      </w:r>
      <w:r w:rsidRPr="004A4D90">
        <w:t>.</w:t>
      </w:r>
      <w:r>
        <w:t>2</w:t>
      </w:r>
      <w:r w:rsidRPr="004A4D90">
        <w:t>.</w:t>
      </w:r>
      <w:r>
        <w:t>4</w:t>
      </w:r>
      <w:r w:rsidRPr="00345D50">
        <w:tab/>
      </w:r>
      <w:r>
        <w:t>IOPS p</w:t>
      </w:r>
      <w:r w:rsidRPr="00345D50">
        <w:t>rivate call setup in manual commencement mode procedure</w:t>
      </w:r>
      <w:bookmarkEnd w:id="338"/>
    </w:p>
    <w:p w14:paraId="6B93CD8D" w14:textId="77777777" w:rsidR="009A16B6" w:rsidRPr="004A4D90" w:rsidRDefault="009A16B6" w:rsidP="009A16B6">
      <w:r w:rsidRPr="004A4D90">
        <w:t>Th</w:t>
      </w:r>
      <w:r>
        <w:t>e</w:t>
      </w:r>
      <w:r w:rsidRPr="004A4D90">
        <w:t xml:space="preserve"> procedure in figure 10.</w:t>
      </w:r>
      <w:r>
        <w:t>5</w:t>
      </w:r>
      <w:r w:rsidRPr="004A4D90">
        <w:t>.</w:t>
      </w:r>
      <w:r>
        <w:t>2</w:t>
      </w:r>
      <w:r w:rsidRPr="004A4D90">
        <w:t>.</w:t>
      </w:r>
      <w:r>
        <w:t>4</w:t>
      </w:r>
      <w:r w:rsidRPr="004A4D90">
        <w:t xml:space="preserve">-1 focuses on the case where an MCPTT user is initiating an </w:t>
      </w:r>
      <w:r>
        <w:t xml:space="preserve">IOPS </w:t>
      </w:r>
      <w:r w:rsidRPr="004A4D90">
        <w:t xml:space="preserve">MCPTT private call for communicating with another MCPTT user using a manual commencement mode. </w:t>
      </w:r>
      <w:r>
        <w:t>The IOPS MCPTT private call is based on the IP connectivity functionality.</w:t>
      </w:r>
    </w:p>
    <w:p w14:paraId="20418992" w14:textId="77777777" w:rsidR="009A16B6" w:rsidRPr="004A4D90" w:rsidRDefault="009A16B6" w:rsidP="009A16B6">
      <w:r w:rsidRPr="004A4D90">
        <w:t>Pre-conditions:</w:t>
      </w:r>
    </w:p>
    <w:p w14:paraId="0D475685" w14:textId="77777777" w:rsidR="009A16B6" w:rsidRDefault="009A16B6" w:rsidP="009A16B6">
      <w:pPr>
        <w:pStyle w:val="B1"/>
      </w:pPr>
      <w:bookmarkStart w:id="339" w:name="_Hlk22810094"/>
      <w:r>
        <w:t>-</w:t>
      </w:r>
      <w:r>
        <w:tab/>
      </w:r>
      <w:r w:rsidRPr="00416FBE">
        <w:t>MCPTT user profile used for the IOPS mode of operation is pre-provisioned in the MCPTT UEs.</w:t>
      </w:r>
    </w:p>
    <w:p w14:paraId="04CEF3CD"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126BBDE4"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4A609311" w14:textId="77777777" w:rsidR="009A16B6" w:rsidRPr="00416FBE" w:rsidRDefault="009A16B6" w:rsidP="009A16B6">
      <w:pPr>
        <w:pStyle w:val="B1"/>
      </w:pPr>
      <w:r>
        <w:t>-</w:t>
      </w:r>
      <w:r>
        <w:tab/>
      </w:r>
      <w:r w:rsidRPr="00345D50">
        <w:t>MCPTT clients have retrieved connectivity information from target MCPTT users</w:t>
      </w:r>
      <w:r w:rsidRPr="00416FBE">
        <w:t>.</w:t>
      </w:r>
    </w:p>
    <w:bookmarkEnd w:id="339"/>
    <w:p w14:paraId="75F6D8B3" w14:textId="77777777" w:rsidR="009A16B6" w:rsidRPr="004A4D90" w:rsidRDefault="009A16B6" w:rsidP="009A16B6">
      <w:pPr>
        <w:pStyle w:val="B1"/>
      </w:pPr>
    </w:p>
    <w:p w14:paraId="19E44FF4" w14:textId="77777777" w:rsidR="009A16B6" w:rsidRPr="004A4D90" w:rsidRDefault="009A16B6" w:rsidP="009A16B6">
      <w:pPr>
        <w:pStyle w:val="TH"/>
      </w:pPr>
      <w:r>
        <w:object w:dxaOrig="7490" w:dyaOrig="11761" w14:anchorId="47265226">
          <v:shape id="_x0000_i1043" type="#_x0000_t75" style="width:374.4pt;height:587.9pt" o:ole="">
            <v:imagedata r:id="rId45" o:title=""/>
          </v:shape>
          <o:OLEObject Type="Embed" ProgID="Visio.Drawing.11" ShapeID="_x0000_i1043" DrawAspect="Content" ObjectID="_1810808194" r:id="rId46"/>
        </w:object>
      </w:r>
    </w:p>
    <w:p w14:paraId="66DC001B" w14:textId="77777777" w:rsidR="009A16B6" w:rsidRPr="004A4D90" w:rsidRDefault="009A16B6" w:rsidP="009A16B6">
      <w:pPr>
        <w:pStyle w:val="TF"/>
      </w:pPr>
      <w:r w:rsidRPr="004A4D90">
        <w:t>Figure 10.</w:t>
      </w:r>
      <w:r>
        <w:t>5</w:t>
      </w:r>
      <w:r w:rsidRPr="004A4D90">
        <w:t>.</w:t>
      </w:r>
      <w:r>
        <w:t>2</w:t>
      </w:r>
      <w:r w:rsidRPr="004A4D90">
        <w:t>.</w:t>
      </w:r>
      <w:r>
        <w:t>4</w:t>
      </w:r>
      <w:r w:rsidRPr="004A4D90">
        <w:t xml:space="preserve">-1: </w:t>
      </w:r>
      <w:r>
        <w:t>IOPS p</w:t>
      </w:r>
      <w:r w:rsidRPr="004A4D90">
        <w:t>rivate call setup in manual commencement mode</w:t>
      </w:r>
      <w:r>
        <w:t xml:space="preserve"> b</w:t>
      </w:r>
      <w:r w:rsidRPr="005C765C">
        <w:t>ased on the IP connectivity functionality</w:t>
      </w:r>
    </w:p>
    <w:p w14:paraId="20FCFC0E" w14:textId="77777777" w:rsidR="009A16B6" w:rsidRPr="004A4D90" w:rsidRDefault="009A16B6" w:rsidP="009A16B6">
      <w:pPr>
        <w:pStyle w:val="B1"/>
      </w:pPr>
      <w:r w:rsidRPr="004A4D90">
        <w:t>1.</w:t>
      </w:r>
      <w:r w:rsidRPr="004A4D90">
        <w:tab/>
        <w:t xml:space="preserve">The MCPTT user at MCPTT client 1 would like to initiate an </w:t>
      </w:r>
      <w:r>
        <w:t xml:space="preserve">IOPS </w:t>
      </w:r>
      <w:r w:rsidRPr="004A4D90">
        <w:t xml:space="preserve">MCPTT private call </w:t>
      </w:r>
      <w:r>
        <w:t>with</w:t>
      </w:r>
      <w:r w:rsidRPr="004A4D90">
        <w:t xml:space="preserve"> the MCPTT user at MCPTT client 2</w:t>
      </w:r>
      <w:r>
        <w:t xml:space="preserve"> based on the IP connectivity functionality</w:t>
      </w:r>
      <w:r w:rsidRPr="004A4D90">
        <w:t>.</w:t>
      </w:r>
    </w:p>
    <w:p w14:paraId="245E5C4F" w14:textId="77777777" w:rsidR="009A16B6" w:rsidRDefault="009A16B6" w:rsidP="009A16B6">
      <w:pPr>
        <w:pStyle w:val="B1"/>
      </w:pPr>
      <w:r w:rsidRPr="004A4D90">
        <w:t>2.</w:t>
      </w:r>
      <w:r w:rsidRPr="004A4D90">
        <w:tab/>
      </w:r>
      <w:r w:rsidRPr="00416FBE">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53081784" w14:textId="77777777" w:rsidR="009A16B6" w:rsidRDefault="009A16B6" w:rsidP="009A16B6">
      <w:pPr>
        <w:pStyle w:val="B1"/>
        <w:ind w:firstLine="0"/>
      </w:pPr>
      <w:r w:rsidRPr="00416FBE">
        <w:lastRenderedPageBreak/>
        <w:t xml:space="preserve">The </w:t>
      </w:r>
      <w:r>
        <w:t xml:space="preserve">IOPS </w:t>
      </w:r>
      <w:r w:rsidRPr="00416FBE">
        <w:t xml:space="preserve">call setup request contains an SDP offer, a </w:t>
      </w:r>
      <w:r>
        <w:t>manual</w:t>
      </w:r>
      <w:r w:rsidRPr="00416FBE">
        <w:t xml:space="preserve">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r w:rsidRPr="0089403F">
        <w:t>.</w:t>
      </w:r>
    </w:p>
    <w:p w14:paraId="787B1477"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24CD208E" w14:textId="77777777" w:rsidR="009A16B6" w:rsidRPr="0089403F" w:rsidRDefault="009A16B6" w:rsidP="009A16B6">
      <w:pPr>
        <w:pStyle w:val="B1"/>
      </w:pPr>
      <w:r>
        <w:t>4.</w:t>
      </w:r>
      <w:r>
        <w:tab/>
        <w:t>The IOPS MC connectivity function distributes the session packets carrying the IOPS call setup request to the MCPTT client 2.</w:t>
      </w:r>
    </w:p>
    <w:p w14:paraId="6C669CDC" w14:textId="77777777" w:rsidR="009A16B6" w:rsidRPr="0089403F" w:rsidRDefault="009A16B6" w:rsidP="009A16B6">
      <w:pPr>
        <w:pStyle w:val="B1"/>
      </w:pPr>
      <w:r>
        <w:t>5</w:t>
      </w:r>
      <w:r w:rsidRPr="0089403F">
        <w:t>.</w:t>
      </w:r>
      <w:r w:rsidRPr="0089403F">
        <w:tab/>
      </w:r>
      <w:r w:rsidRPr="00416FBE">
        <w:t xml:space="preserve">The MCPTT client 2 notifies the </w:t>
      </w:r>
      <w:r>
        <w:t xml:space="preserve">target </w:t>
      </w:r>
      <w:r w:rsidRPr="00416FBE">
        <w:t xml:space="preserve">MCPTT user about the incoming </w:t>
      </w:r>
      <w:r>
        <w:t xml:space="preserve">IOPS </w:t>
      </w:r>
      <w:r w:rsidRPr="00416FBE">
        <w:t>private call</w:t>
      </w:r>
      <w:r w:rsidRPr="0089403F">
        <w:t>.</w:t>
      </w:r>
    </w:p>
    <w:p w14:paraId="379C8362" w14:textId="77777777" w:rsidR="009A16B6" w:rsidRPr="0089403F" w:rsidRDefault="009A16B6" w:rsidP="009A16B6">
      <w:pPr>
        <w:pStyle w:val="B1"/>
      </w:pPr>
      <w:r>
        <w:t>6</w:t>
      </w:r>
      <w:r w:rsidRPr="0089403F">
        <w:t>.</w:t>
      </w:r>
      <w:r w:rsidRPr="0089403F">
        <w:tab/>
        <w:t xml:space="preserve">The MCPTT client 2 sends </w:t>
      </w:r>
      <w:r>
        <w:t xml:space="preserve">an IOPS </w:t>
      </w:r>
      <w:r w:rsidRPr="0089403F">
        <w:t>MCPTT ringing message to the MCPTT client 1</w:t>
      </w:r>
      <w:r>
        <w:t xml:space="preserve">. </w:t>
      </w:r>
      <w:r w:rsidRPr="004E675D">
        <w:t xml:space="preserve">The MCPTT client </w:t>
      </w:r>
      <w:r>
        <w:t xml:space="preserve">2 </w:t>
      </w:r>
      <w:r w:rsidRPr="004E675D">
        <w:t xml:space="preserve">transmits the session packet(s) carrying the IOPS </w:t>
      </w:r>
      <w:r w:rsidRPr="0089403F">
        <w:t>MCPTT ringing</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0A6909F7" w14:textId="77777777" w:rsidR="009A16B6" w:rsidRPr="00584F0E" w:rsidRDefault="009A16B6" w:rsidP="009A16B6">
      <w:pPr>
        <w:pStyle w:val="NO"/>
      </w:pPr>
      <w:r w:rsidRPr="0089403F">
        <w:t>NOTE</w:t>
      </w:r>
      <w:r>
        <w:t xml:space="preserve"> 1</w:t>
      </w:r>
      <w:r w:rsidRPr="0089403F">
        <w:t>:</w:t>
      </w:r>
      <w:r w:rsidRPr="0089403F">
        <w:tab/>
        <w:t xml:space="preserve">Step </w:t>
      </w:r>
      <w:r>
        <w:t>6</w:t>
      </w:r>
      <w:r w:rsidRPr="0089403F">
        <w:t xml:space="preserve"> can </w:t>
      </w:r>
      <w:r w:rsidRPr="00584F0E">
        <w:t xml:space="preserve">also occur prior to step </w:t>
      </w:r>
      <w:r>
        <w:t>5</w:t>
      </w:r>
      <w:r w:rsidRPr="00584F0E">
        <w:t>.</w:t>
      </w:r>
    </w:p>
    <w:p w14:paraId="7AB00784"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4E1D5B66" w14:textId="77777777" w:rsidR="009A16B6" w:rsidRDefault="009A16B6" w:rsidP="009A16B6">
      <w:pPr>
        <w:pStyle w:val="B1"/>
      </w:pPr>
      <w:r>
        <w:t>8.</w:t>
      </w:r>
      <w:r>
        <w:tab/>
        <w:t xml:space="preserve">The IOPS MC connectivity function distributes the session packets carrying the IOPS </w:t>
      </w:r>
      <w:r w:rsidRPr="0089403F">
        <w:t>MCPTT ringing</w:t>
      </w:r>
      <w:r w:rsidRPr="004E675D">
        <w:t xml:space="preserve"> </w:t>
      </w:r>
      <w:r>
        <w:t>to the MCPTT client 1.</w:t>
      </w:r>
    </w:p>
    <w:p w14:paraId="5748290D" w14:textId="77777777" w:rsidR="009A16B6" w:rsidRDefault="009A16B6" w:rsidP="009A16B6">
      <w:pPr>
        <w:pStyle w:val="B1"/>
      </w:pPr>
      <w:r>
        <w:t>9</w:t>
      </w:r>
      <w:r w:rsidRPr="00584F0E">
        <w:t>.</w:t>
      </w:r>
      <w:r w:rsidRPr="00584F0E">
        <w:tab/>
        <w:t xml:space="preserve">The MCPTT user at the MCPTT client 2 has accepted the call using manual commencement mode (i.e., </w:t>
      </w:r>
      <w:r>
        <w:t xml:space="preserve">it </w:t>
      </w:r>
      <w:r w:rsidRPr="00584F0E">
        <w:t xml:space="preserve">has taken some action to accept </w:t>
      </w:r>
      <w:r>
        <w:t xml:space="preserve">it </w:t>
      </w:r>
      <w:r w:rsidRPr="00584F0E">
        <w:t>via the user interface). The MCPTT user may also reject or fail to answer the incoming call.</w:t>
      </w:r>
    </w:p>
    <w:p w14:paraId="065BBF21" w14:textId="77777777" w:rsidR="009A16B6" w:rsidRPr="00584F0E" w:rsidRDefault="009A16B6" w:rsidP="009A16B6">
      <w:pPr>
        <w:pStyle w:val="NO"/>
      </w:pPr>
      <w:r w:rsidRPr="0089403F">
        <w:t>NOTE</w:t>
      </w:r>
      <w:r>
        <w:t xml:space="preserve"> 2</w:t>
      </w:r>
      <w:r w:rsidRPr="0089403F">
        <w:t>:</w:t>
      </w:r>
      <w:r w:rsidRPr="0089403F">
        <w:tab/>
        <w:t xml:space="preserve">Step </w:t>
      </w:r>
      <w:r>
        <w:t>9</w:t>
      </w:r>
      <w:r w:rsidRPr="0089403F">
        <w:t xml:space="preserve"> can </w:t>
      </w:r>
      <w:r>
        <w:t xml:space="preserve">also </w:t>
      </w:r>
      <w:r w:rsidRPr="00584F0E">
        <w:t xml:space="preserve">occur </w:t>
      </w:r>
      <w:r>
        <w:t>at any time between steps 6 and 8.</w:t>
      </w:r>
    </w:p>
    <w:p w14:paraId="08BFFB94" w14:textId="77777777" w:rsidR="009A16B6" w:rsidRDefault="009A16B6" w:rsidP="009A16B6">
      <w:pPr>
        <w:pStyle w:val="B1"/>
      </w:pPr>
      <w:r>
        <w:t>10</w:t>
      </w:r>
      <w:r w:rsidRPr="00584F0E">
        <w:t>.</w:t>
      </w:r>
      <w:r w:rsidRPr="00584F0E">
        <w:tab/>
        <w:t>The MCPTT client 2 sends a</w:t>
      </w:r>
      <w:r>
        <w:t>n IOPS</w:t>
      </w:r>
      <w:r w:rsidRPr="00584F0E">
        <w:t xml:space="preserve"> call setup response indicating the successful call establishment to </w:t>
      </w:r>
      <w:r>
        <w:t xml:space="preserve">the </w:t>
      </w:r>
      <w:r w:rsidRPr="00584F0E">
        <w:t xml:space="preserve">MCPTT client 1. If the MCPTT client 2 rejected the call or the MCPTT user 2 rejected or failed to answer the incoming call, the MCPTT client 2 sends </w:t>
      </w:r>
      <w:r>
        <w:t>an IOPS</w:t>
      </w:r>
      <w:r w:rsidRPr="00584F0E">
        <w:t xml:space="preserve"> call setup response indicating the failure reason to the MCP</w:t>
      </w:r>
      <w:r w:rsidRPr="00385FB5">
        <w:t>TT client 1</w:t>
      </w:r>
      <w:r>
        <w:t xml:space="preserve">. </w:t>
      </w:r>
      <w:r w:rsidRPr="004E675D">
        <w:t xml:space="preserve">The MCPTT client </w:t>
      </w:r>
      <w:r>
        <w:t xml:space="preserve">2 </w:t>
      </w:r>
      <w:r w:rsidRPr="004E675D">
        <w:t xml:space="preserve">transmits the session packet(s) carrying the </w:t>
      </w:r>
      <w:r>
        <w:t>IOPS</w:t>
      </w:r>
      <w:r w:rsidRPr="00584F0E">
        <w:t xml:space="preserve"> call setup response </w:t>
      </w:r>
      <w:r w:rsidRPr="004E675D">
        <w:t>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385FB5">
        <w:t>.</w:t>
      </w:r>
    </w:p>
    <w:p w14:paraId="48232525" w14:textId="77777777" w:rsidR="009A16B6" w:rsidRDefault="009A16B6" w:rsidP="009A16B6">
      <w:pPr>
        <w:pStyle w:val="B1"/>
      </w:pPr>
      <w:r>
        <w:t>11.</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0754E81E" w14:textId="77777777" w:rsidR="009A16B6" w:rsidRDefault="009A16B6" w:rsidP="009A16B6">
      <w:pPr>
        <w:pStyle w:val="B1"/>
      </w:pPr>
      <w:r>
        <w:t>12.</w:t>
      </w:r>
      <w:r>
        <w:tab/>
        <w:t xml:space="preserve">The IOPS MC connectivity function distributes the session packets carrying the IOPS </w:t>
      </w:r>
      <w:r w:rsidRPr="00584F0E">
        <w:t xml:space="preserve">call setup response </w:t>
      </w:r>
      <w:r>
        <w:t>to the MCPTT client 1.</w:t>
      </w:r>
    </w:p>
    <w:p w14:paraId="5F597B0C" w14:textId="77777777" w:rsidR="009A16B6" w:rsidRDefault="009A16B6" w:rsidP="009A16B6">
      <w:pPr>
        <w:pStyle w:val="B1"/>
      </w:pPr>
      <w:r>
        <w:t>13</w:t>
      </w:r>
      <w:r w:rsidRPr="00385FB5">
        <w:t>.</w:t>
      </w:r>
      <w:r w:rsidRPr="00385FB5">
        <w:tab/>
      </w:r>
      <w:r w:rsidRPr="0074781F">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r w:rsidRPr="00385FB5">
        <w:t>.</w:t>
      </w:r>
    </w:p>
    <w:p w14:paraId="06D26563" w14:textId="77777777" w:rsidR="009A16B6" w:rsidRPr="00FB3429" w:rsidRDefault="009A16B6" w:rsidP="009A16B6">
      <w:pPr>
        <w:pStyle w:val="Heading4"/>
      </w:pPr>
      <w:bookmarkStart w:id="340" w:name="_Toc200195510"/>
      <w:r w:rsidRPr="004A4D90">
        <w:t>10.</w:t>
      </w:r>
      <w:r>
        <w:t>5</w:t>
      </w:r>
      <w:r w:rsidRPr="004A4D90">
        <w:t>.</w:t>
      </w:r>
      <w:r>
        <w:t>2</w:t>
      </w:r>
      <w:r w:rsidRPr="004A4D90">
        <w:t>.</w:t>
      </w:r>
      <w:r>
        <w:t>5</w:t>
      </w:r>
      <w:r w:rsidRPr="00FB3429">
        <w:tab/>
      </w:r>
      <w:r>
        <w:t>IOPS p</w:t>
      </w:r>
      <w:r w:rsidRPr="00FB3429">
        <w:t xml:space="preserve">rivate call </w:t>
      </w:r>
      <w:r>
        <w:t>release</w:t>
      </w:r>
      <w:bookmarkEnd w:id="340"/>
    </w:p>
    <w:p w14:paraId="50883B44" w14:textId="77777777" w:rsidR="009A16B6" w:rsidRPr="00AB5FED" w:rsidRDefault="009A16B6" w:rsidP="009A16B6">
      <w:r w:rsidRPr="00AB5FED">
        <w:t xml:space="preserve">The procedure </w:t>
      </w:r>
      <w:r>
        <w:t xml:space="preserve">in </w:t>
      </w:r>
      <w:r w:rsidRPr="00AB5FED">
        <w:t>figure 10.</w:t>
      </w:r>
      <w:r>
        <w:t>5</w:t>
      </w:r>
      <w:r w:rsidRPr="00AB5FED">
        <w:t>.</w:t>
      </w:r>
      <w:r>
        <w:t>2</w:t>
      </w:r>
      <w:r w:rsidRPr="00AB5FED">
        <w:t>.</w:t>
      </w:r>
      <w:r>
        <w:t>5</w:t>
      </w:r>
      <w:r w:rsidRPr="00AB5FED">
        <w:t xml:space="preserve">-1 focuses on the case where an MCPTT client is requesting to release an ongoing </w:t>
      </w:r>
      <w:r>
        <w:t xml:space="preserve">IOPS </w:t>
      </w:r>
      <w:r w:rsidRPr="00AB5FED">
        <w:t>MCPTT private call</w:t>
      </w:r>
      <w:r>
        <w:t xml:space="preserve"> </w:t>
      </w:r>
      <w:r w:rsidRPr="00416FBE">
        <w:t>based on the IP connectivity functionality</w:t>
      </w:r>
      <w:r w:rsidRPr="00AB5FED">
        <w:t>. Either MCPTT client can initiate the call release procedure.</w:t>
      </w:r>
    </w:p>
    <w:p w14:paraId="1556714E" w14:textId="77777777" w:rsidR="009A16B6" w:rsidRDefault="009A16B6" w:rsidP="009A16B6">
      <w:r w:rsidRPr="00AB5FED">
        <w:t>Pre-conditions:</w:t>
      </w:r>
    </w:p>
    <w:p w14:paraId="30456965" w14:textId="77777777" w:rsidR="009A16B6" w:rsidRPr="00416FBE" w:rsidRDefault="009A16B6" w:rsidP="009A16B6">
      <w:pPr>
        <w:pStyle w:val="B1"/>
      </w:pPr>
      <w:r>
        <w:t>-</w:t>
      </w:r>
      <w:r>
        <w:tab/>
        <w:t xml:space="preserve">Two </w:t>
      </w:r>
      <w:r w:rsidRPr="00AB5FED">
        <w:t xml:space="preserve">MCPTT users are currently engaged in an </w:t>
      </w:r>
      <w:r>
        <w:t xml:space="preserve">IOPS </w:t>
      </w:r>
      <w:r w:rsidRPr="00AB5FED">
        <w:t>MCPTT private call</w:t>
      </w:r>
      <w:r>
        <w:t xml:space="preserve"> </w:t>
      </w:r>
      <w:r w:rsidRPr="00416FBE">
        <w:t>based on the IP connectivity functionality</w:t>
      </w:r>
      <w:r>
        <w:t>.</w:t>
      </w:r>
      <w:r w:rsidRPr="00416FBE">
        <w:t xml:space="preserve"> </w:t>
      </w:r>
    </w:p>
    <w:p w14:paraId="71E91A09" w14:textId="77777777" w:rsidR="009A16B6" w:rsidRPr="00AB5FED" w:rsidRDefault="009A16B6" w:rsidP="009A16B6">
      <w:pPr>
        <w:pStyle w:val="TH"/>
      </w:pPr>
      <w:r>
        <w:object w:dxaOrig="7421" w:dyaOrig="8921" w14:anchorId="242A6814">
          <v:shape id="_x0000_i1044" type="#_x0000_t75" style="width:366.9pt;height:441.7pt" o:ole="">
            <v:imagedata r:id="rId47" o:title=""/>
          </v:shape>
          <o:OLEObject Type="Embed" ProgID="Visio.Drawing.11" ShapeID="_x0000_i1044" DrawAspect="Content" ObjectID="_1810808195" r:id="rId48"/>
        </w:object>
      </w:r>
    </w:p>
    <w:p w14:paraId="1698BD03" w14:textId="77777777" w:rsidR="009A16B6" w:rsidRPr="00AB5FED" w:rsidRDefault="009A16B6" w:rsidP="009A16B6">
      <w:pPr>
        <w:pStyle w:val="TF"/>
      </w:pPr>
      <w:r w:rsidRPr="00AB5FED">
        <w:t>Figure 10.</w:t>
      </w:r>
      <w:r>
        <w:t>5</w:t>
      </w:r>
      <w:r w:rsidRPr="00AB5FED">
        <w:t>.</w:t>
      </w:r>
      <w:r>
        <w:t>2</w:t>
      </w:r>
      <w:r w:rsidRPr="00AB5FED">
        <w:t>.</w:t>
      </w:r>
      <w:r>
        <w:t>5</w:t>
      </w:r>
      <w:r w:rsidRPr="00AB5FED">
        <w:t xml:space="preserve">-1: </w:t>
      </w:r>
      <w:r>
        <w:t>IOPS p</w:t>
      </w:r>
      <w:r w:rsidRPr="00AB5FED">
        <w:t>rivate call release</w:t>
      </w:r>
      <w:r>
        <w:t xml:space="preserve"> </w:t>
      </w:r>
      <w:r w:rsidRPr="0045467C">
        <w:t>based on the IP connectivity functionality</w:t>
      </w:r>
    </w:p>
    <w:p w14:paraId="7C97EBBC" w14:textId="77777777" w:rsidR="009A16B6" w:rsidRPr="00AB5FED" w:rsidRDefault="009A16B6" w:rsidP="009A16B6">
      <w:pPr>
        <w:pStyle w:val="B1"/>
      </w:pPr>
      <w:r w:rsidRPr="00AB5FED">
        <w:t>1.</w:t>
      </w:r>
      <w:r w:rsidRPr="00AB5FED">
        <w:tab/>
        <w:t xml:space="preserve">The MCPTT user at MCPTT client 1 would like to initiate an </w:t>
      </w:r>
      <w:r>
        <w:t>IOPS</w:t>
      </w:r>
      <w:r w:rsidRPr="00AB5FED">
        <w:t xml:space="preserve"> </w:t>
      </w:r>
      <w:r>
        <w:t xml:space="preserve">MCPTT </w:t>
      </w:r>
      <w:r w:rsidRPr="00AB5FED">
        <w:t>private call release to the MCPTT user at MCPTT client 2</w:t>
      </w:r>
      <w:r>
        <w:t xml:space="preserve"> based on the IP connectivity functionality</w:t>
      </w:r>
      <w:r w:rsidRPr="00AB5FED">
        <w:t>.</w:t>
      </w:r>
    </w:p>
    <w:p w14:paraId="6B3B8EB8" w14:textId="77777777" w:rsidR="009A16B6" w:rsidRDefault="009A16B6" w:rsidP="009A16B6">
      <w:pPr>
        <w:pStyle w:val="B1"/>
      </w:pPr>
      <w:r w:rsidRPr="00AB5FED">
        <w:t>2.</w:t>
      </w:r>
      <w:r w:rsidRPr="00AB5FED">
        <w:tab/>
        <w:t>The</w:t>
      </w:r>
      <w:r>
        <w:t xml:space="preserve"> </w:t>
      </w:r>
      <w:r w:rsidRPr="00416FBE">
        <w:t xml:space="preserve">MCPTT client 1 </w:t>
      </w:r>
      <w:r>
        <w:t xml:space="preserve">retrieves the connectivity information of the target MCPTT user from the IOPS connectivity client 1 (not shown in figure) and </w:t>
      </w:r>
      <w:r w:rsidRPr="00416FBE">
        <w:t>sends a</w:t>
      </w:r>
      <w:r>
        <w:t>n IOPS</w:t>
      </w:r>
      <w:r w:rsidRPr="00416FBE">
        <w:t xml:space="preserve"> call </w:t>
      </w:r>
      <w:r>
        <w:t>release</w:t>
      </w:r>
      <w:r w:rsidRPr="00416FBE">
        <w:t xml:space="preserve"> request towards the MCPTT client 2</w:t>
      </w:r>
      <w:r>
        <w:t>.</w:t>
      </w:r>
      <w:r w:rsidRPr="00AB5FED">
        <w:t xml:space="preserve"> </w:t>
      </w:r>
      <w:r w:rsidRPr="004E675D">
        <w:t xml:space="preserve">The MCPTT client 1 transmits the session packets carrying the IOPS call </w:t>
      </w:r>
      <w:r>
        <w:t>release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AB5FED">
        <w:t>.</w:t>
      </w:r>
    </w:p>
    <w:p w14:paraId="66DF19C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17EC1D7E" w14:textId="77777777" w:rsidR="009A16B6" w:rsidRPr="00AB5FED" w:rsidRDefault="009A16B6" w:rsidP="009A16B6">
      <w:pPr>
        <w:pStyle w:val="B1"/>
      </w:pPr>
      <w:r>
        <w:t>4.</w:t>
      </w:r>
      <w:r>
        <w:tab/>
        <w:t>The IOPS MC connectivity function distributes the session packets carrying the IOPS call release request to the MCPTT client 2.</w:t>
      </w:r>
    </w:p>
    <w:p w14:paraId="58342178" w14:textId="77777777" w:rsidR="009A16B6" w:rsidRPr="00AB5FED" w:rsidRDefault="009A16B6" w:rsidP="009A16B6">
      <w:pPr>
        <w:pStyle w:val="B1"/>
      </w:pPr>
      <w:r>
        <w:t>5</w:t>
      </w:r>
      <w:r w:rsidRPr="00AB5FED">
        <w:t>.</w:t>
      </w:r>
      <w:r w:rsidRPr="00AB5FED">
        <w:tab/>
        <w:t xml:space="preserve">The MCPTT client 2 notifies the MCPTT user about the </w:t>
      </w:r>
      <w:r>
        <w:t xml:space="preserve">IOPS </w:t>
      </w:r>
      <w:r w:rsidRPr="00AB5FED">
        <w:t>private call release.</w:t>
      </w:r>
    </w:p>
    <w:p w14:paraId="62F4E95C" w14:textId="77777777" w:rsidR="009A16B6" w:rsidRPr="00AB5FED" w:rsidRDefault="009A16B6" w:rsidP="009A16B6">
      <w:pPr>
        <w:pStyle w:val="B1"/>
      </w:pPr>
      <w:r>
        <w:t>6</w:t>
      </w:r>
      <w:r w:rsidRPr="00AB5FED">
        <w:t>.</w:t>
      </w:r>
      <w:r>
        <w:tab/>
      </w:r>
      <w:r w:rsidRPr="00AB5FED">
        <w:t>The MCPTT client 2 sends a</w:t>
      </w:r>
      <w:r>
        <w:t>n IOPS</w:t>
      </w:r>
      <w:r w:rsidRPr="00AB5FED">
        <w:t xml:space="preserve"> call release response indicating the successful call release to</w:t>
      </w:r>
      <w:r>
        <w:t xml:space="preserve"> the</w:t>
      </w:r>
      <w:r w:rsidRPr="00AB5FED">
        <w:t xml:space="preserve"> MCPTT client 1</w:t>
      </w:r>
      <w:r>
        <w:t xml:space="preserve">. </w:t>
      </w:r>
      <w:r w:rsidRPr="004E675D">
        <w:t xml:space="preserve">The MCPTT client </w:t>
      </w:r>
      <w:r>
        <w:t xml:space="preserve">2 </w:t>
      </w:r>
      <w:r w:rsidRPr="004E675D">
        <w:t xml:space="preserve">transmits the session packet(s) carrying the IOPS </w:t>
      </w:r>
      <w:r>
        <w:t>call release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68A9566C" w14:textId="77777777" w:rsidR="009A16B6" w:rsidRPr="00AB5FED" w:rsidRDefault="009A16B6" w:rsidP="009A16B6">
      <w:pPr>
        <w:pStyle w:val="NO"/>
      </w:pPr>
      <w:r w:rsidRPr="00AB5FED">
        <w:lastRenderedPageBreak/>
        <w:t>NOTE:</w:t>
      </w:r>
      <w:r w:rsidRPr="00AB5FED">
        <w:tab/>
        <w:t xml:space="preserve">Step </w:t>
      </w:r>
      <w:r>
        <w:t>6</w:t>
      </w:r>
      <w:r w:rsidRPr="00AB5FED">
        <w:t xml:space="preserve"> can also occur prior to step </w:t>
      </w:r>
      <w:r>
        <w:t>5</w:t>
      </w:r>
      <w:r w:rsidRPr="00AB5FED">
        <w:t>.</w:t>
      </w:r>
    </w:p>
    <w:p w14:paraId="43654B92"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2010EDD1" w14:textId="77777777" w:rsidR="009A16B6" w:rsidRDefault="009A16B6" w:rsidP="009A16B6">
      <w:pPr>
        <w:pStyle w:val="B1"/>
      </w:pPr>
      <w:r>
        <w:t>8.</w:t>
      </w:r>
      <w:r>
        <w:tab/>
        <w:t>The IOPS MC connectivity function distributes the session packets carrying the IOPS call release response</w:t>
      </w:r>
      <w:r w:rsidRPr="004E675D">
        <w:t xml:space="preserve"> </w:t>
      </w:r>
      <w:r>
        <w:t>to the MCPTT client 1.</w:t>
      </w:r>
    </w:p>
    <w:p w14:paraId="4480333B" w14:textId="77777777" w:rsidR="009A16B6" w:rsidRDefault="009A16B6" w:rsidP="009A16B6">
      <w:pPr>
        <w:pStyle w:val="B1"/>
      </w:pPr>
      <w:r>
        <w:t>9</w:t>
      </w:r>
      <w:r w:rsidRPr="00AB5FED">
        <w:t>.</w:t>
      </w:r>
      <w:r w:rsidRPr="00AB5FED">
        <w:tab/>
        <w:t xml:space="preserve">The MCPTT client 1 and the MCPTT client 2 release all associated </w:t>
      </w:r>
      <w:r>
        <w:t>call</w:t>
      </w:r>
      <w:r w:rsidRPr="00AB5FED">
        <w:t xml:space="preserve"> resources</w:t>
      </w:r>
      <w:r>
        <w:t xml:space="preserve"> from the private call communication based on the IP connectivity functionality</w:t>
      </w:r>
      <w:r w:rsidRPr="00AB5FED">
        <w:t>.</w:t>
      </w:r>
    </w:p>
    <w:p w14:paraId="053A4324" w14:textId="77777777" w:rsidR="009A16B6" w:rsidRPr="00FB507F" w:rsidRDefault="009A16B6" w:rsidP="009A16B6">
      <w:pPr>
        <w:pStyle w:val="Heading4"/>
      </w:pPr>
      <w:bookmarkStart w:id="341" w:name="_Toc200195511"/>
      <w:r>
        <w:t>10.5.2</w:t>
      </w:r>
      <w:r w:rsidRPr="003870EE">
        <w:t>.</w:t>
      </w:r>
      <w:r>
        <w:t>6</w:t>
      </w:r>
      <w:r w:rsidRPr="00FB507F">
        <w:tab/>
      </w:r>
      <w:r>
        <w:t>IOPS emergency private</w:t>
      </w:r>
      <w:r w:rsidRPr="00FB507F">
        <w:t xml:space="preserve"> call</w:t>
      </w:r>
      <w:bookmarkEnd w:id="341"/>
    </w:p>
    <w:p w14:paraId="272E745A" w14:textId="77777777" w:rsidR="009A16B6" w:rsidRDefault="009A16B6" w:rsidP="009A16B6">
      <w:r w:rsidRPr="00416FBE">
        <w:t>The procedure in figure </w:t>
      </w:r>
      <w:r>
        <w:t>10.5.2</w:t>
      </w:r>
      <w:r w:rsidRPr="00416FBE">
        <w:t>.</w:t>
      </w:r>
      <w:r>
        <w:t>6</w:t>
      </w:r>
      <w:r w:rsidRPr="00416FBE">
        <w:t xml:space="preserve">-1 is the basic procedure for </w:t>
      </w:r>
      <w:r>
        <w:t>an</w:t>
      </w:r>
      <w:r w:rsidRPr="00416FBE">
        <w:t xml:space="preserve"> MCPTT client initiating </w:t>
      </w:r>
      <w:r>
        <w:t xml:space="preserve">the </w:t>
      </w:r>
      <w:r w:rsidRPr="00416FBE">
        <w:t xml:space="preserve">establishment of an </w:t>
      </w:r>
      <w:r>
        <w:t xml:space="preserve">IOPS emergency </w:t>
      </w:r>
      <w:r w:rsidRPr="00416FBE">
        <w:t xml:space="preserve">private call with </w:t>
      </w:r>
      <w:r>
        <w:t>a</w:t>
      </w:r>
      <w:r w:rsidRPr="00416FBE">
        <w:t xml:space="preserve"> target MCPTT </w:t>
      </w:r>
      <w:r>
        <w:t>client</w:t>
      </w:r>
      <w:r w:rsidRPr="00416FBE">
        <w:t xml:space="preserve"> based on the IP connectivity functionality.</w:t>
      </w:r>
      <w:r>
        <w:t xml:space="preserve"> </w:t>
      </w:r>
      <w:r w:rsidRPr="00AB5FED">
        <w:t xml:space="preserve">The </w:t>
      </w:r>
      <w:r>
        <w:t>IOPS</w:t>
      </w:r>
      <w:r w:rsidRPr="00AB5FED">
        <w:t xml:space="preserve"> emergency </w:t>
      </w:r>
      <w:r>
        <w:t>private</w:t>
      </w:r>
      <w:r w:rsidRPr="00AB5FED">
        <w:t xml:space="preserve"> call</w:t>
      </w:r>
      <w:r>
        <w:t xml:space="preserve"> </w:t>
      </w:r>
      <w:r w:rsidRPr="00AB5FED">
        <w:t xml:space="preserve">is a special case of </w:t>
      </w:r>
      <w:r>
        <w:t>the IOPS</w:t>
      </w:r>
      <w:r w:rsidRPr="00AB5FED">
        <w:t xml:space="preserve"> </w:t>
      </w:r>
      <w:r>
        <w:t xml:space="preserve">private </w:t>
      </w:r>
      <w:r w:rsidRPr="00AB5FED">
        <w:t xml:space="preserve">call </w:t>
      </w:r>
      <w:r>
        <w:t xml:space="preserve">setup procedures described in clause 10.5.2.3, wherein the IOPS </w:t>
      </w:r>
      <w:r w:rsidRPr="00AB5FED">
        <w:t xml:space="preserve">call </w:t>
      </w:r>
      <w:r>
        <w:t>setup request</w:t>
      </w:r>
      <w:r w:rsidRPr="00AB5FED">
        <w:t xml:space="preserve"> contains an indication that the </w:t>
      </w:r>
      <w:r>
        <w:t>IOPS</w:t>
      </w:r>
      <w:r w:rsidRPr="00AB5FED">
        <w:t xml:space="preserve"> </w:t>
      </w:r>
      <w:r>
        <w:t xml:space="preserve">private </w:t>
      </w:r>
      <w:r w:rsidRPr="00AB5FED">
        <w:t xml:space="preserve">call is an </w:t>
      </w:r>
      <w:r>
        <w:t>IOPS</w:t>
      </w:r>
      <w:r w:rsidRPr="00AB5FED">
        <w:t xml:space="preserve"> emergency</w:t>
      </w:r>
      <w:r>
        <w:t xml:space="preserve"> private </w:t>
      </w:r>
      <w:r w:rsidRPr="00AB5FED">
        <w:t>call.</w:t>
      </w:r>
      <w:bookmarkStart w:id="342" w:name="_Hlk36744988"/>
      <w:r>
        <w:t xml:space="preserve"> The called MCPTT user can become aware of the emergency state of the calling MCPTT user based on the emergency indicator.</w:t>
      </w:r>
      <w:bookmarkEnd w:id="342"/>
    </w:p>
    <w:p w14:paraId="3C3263FB" w14:textId="77777777" w:rsidR="009A16B6" w:rsidRDefault="009A16B6" w:rsidP="009A16B6">
      <w:bookmarkStart w:id="343" w:name="_Hlk36745162"/>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private </w:t>
      </w:r>
      <w:r w:rsidRPr="00AB5FED">
        <w:t>call</w:t>
      </w:r>
      <w:r>
        <w:t>, the MCPTT client can</w:t>
      </w:r>
      <w:r w:rsidRPr="00AB5FED">
        <w:t xml:space="preserve"> </w:t>
      </w:r>
      <w:r>
        <w:t>request higher priority from the IOPS MC connectivity function</w:t>
      </w:r>
      <w:r w:rsidRPr="00AB5FED">
        <w:t xml:space="preserve"> </w:t>
      </w:r>
      <w:r>
        <w:t xml:space="preserve">via the IOPS discovery request.  </w:t>
      </w:r>
    </w:p>
    <w:bookmarkEnd w:id="343"/>
    <w:p w14:paraId="7432725E" w14:textId="77777777" w:rsidR="009A16B6" w:rsidRDefault="009A16B6" w:rsidP="009A16B6">
      <w:r>
        <w:t>For the case of 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w:t>
      </w:r>
      <w:r>
        <w:rPr>
          <w:lang w:eastAsia="ko-KR"/>
        </w:rPr>
        <w:t>private</w:t>
      </w:r>
      <w:r w:rsidRPr="00AB5FED">
        <w:rPr>
          <w:rFonts w:hint="eastAsia"/>
          <w:lang w:eastAsia="ko-KR"/>
        </w:rPr>
        <w:t xml:space="preserve"> call in-progress</w:t>
      </w:r>
      <w:r>
        <w:rPr>
          <w:lang w:eastAsia="ko-KR"/>
        </w:rPr>
        <w:t xml:space="preserve">, either call participant can </w:t>
      </w:r>
      <w:r w:rsidRPr="00AB5FED">
        <w:rPr>
          <w:rFonts w:hint="eastAsia"/>
          <w:lang w:eastAsia="ko-KR"/>
        </w:rPr>
        <w:t>upgrade</w:t>
      </w:r>
      <w:r>
        <w:rPr>
          <w:lang w:eastAsia="ko-KR"/>
        </w:rPr>
        <w:t xml:space="preserve"> the call</w:t>
      </w:r>
      <w:r w:rsidRPr="00AB5FED">
        <w:rPr>
          <w:rFonts w:hint="eastAsia"/>
          <w:lang w:eastAsia="ko-KR"/>
        </w:rPr>
        <w:t xml:space="preserve"> 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w:t>
      </w:r>
      <w:r>
        <w:rPr>
          <w:lang w:eastAsia="ko-KR"/>
        </w:rPr>
        <w:t>private</w:t>
      </w:r>
      <w:r w:rsidRPr="00AB5FED">
        <w:rPr>
          <w:rFonts w:hint="eastAsia"/>
          <w:lang w:eastAsia="ko-KR"/>
        </w:rPr>
        <w:t xml:space="preserve"> call </w:t>
      </w:r>
      <w:r>
        <w:rPr>
          <w:lang w:eastAsia="ko-KR"/>
        </w:rPr>
        <w:t xml:space="preserve">by sending an </w:t>
      </w:r>
      <w:r>
        <w:t>IOPS emergency</w:t>
      </w:r>
      <w:r w:rsidRPr="00AB5FED">
        <w:t xml:space="preserve"> </w:t>
      </w:r>
      <w:r>
        <w:t xml:space="preserve">private </w:t>
      </w:r>
      <w:r w:rsidRPr="00AB5FED">
        <w:t xml:space="preserve">call </w:t>
      </w:r>
      <w:r>
        <w:t>upgrade.</w:t>
      </w:r>
    </w:p>
    <w:p w14:paraId="4E5A665A" w14:textId="77777777" w:rsidR="009A16B6" w:rsidRDefault="009A16B6" w:rsidP="009A16B6">
      <w:pPr>
        <w:rPr>
          <w:lang w:eastAsia="ko-KR"/>
        </w:rPr>
      </w:pPr>
      <w:r w:rsidRPr="006539DC">
        <w:rPr>
          <w:lang w:eastAsia="ko-KR"/>
        </w:rPr>
        <w:t xml:space="preserve">The </w:t>
      </w:r>
      <w:r>
        <w:rPr>
          <w:lang w:eastAsia="ko-KR"/>
        </w:rPr>
        <w:t>emergency state of the call</w:t>
      </w:r>
      <w:r w:rsidRPr="006539DC">
        <w:rPr>
          <w:lang w:eastAsia="ko-KR"/>
        </w:rPr>
        <w:t xml:space="preserve"> remains until the emergency call ends</w:t>
      </w:r>
      <w:r>
        <w:rPr>
          <w:lang w:eastAsia="ko-KR"/>
        </w:rPr>
        <w:t>.</w:t>
      </w:r>
    </w:p>
    <w:p w14:paraId="7D155B3D" w14:textId="77777777" w:rsidR="009A16B6" w:rsidRPr="00416FBE" w:rsidRDefault="009A16B6" w:rsidP="009A16B6">
      <w:r w:rsidRPr="00416FBE">
        <w:t>Pre-conditions:</w:t>
      </w:r>
    </w:p>
    <w:p w14:paraId="375A3D7B" w14:textId="77777777" w:rsidR="009A16B6" w:rsidRDefault="009A16B6" w:rsidP="009A16B6">
      <w:pPr>
        <w:pStyle w:val="B1"/>
      </w:pPr>
      <w:r>
        <w:t>-</w:t>
      </w:r>
      <w:r>
        <w:tab/>
      </w:r>
      <w:r w:rsidRPr="00416FBE">
        <w:t>MCPTT user profile used for the IOPS mode of operation is pre-provisioned in the MCPTT UEs.</w:t>
      </w:r>
    </w:p>
    <w:p w14:paraId="1BF55726"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2E1D20E0"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2E830393" w14:textId="77777777" w:rsidR="009A16B6" w:rsidRPr="008428E0"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732CDBD7" w14:textId="77777777" w:rsidR="009A16B6" w:rsidRPr="00416FBE" w:rsidRDefault="009A16B6" w:rsidP="009A16B6">
      <w:pPr>
        <w:pStyle w:val="B1"/>
      </w:pPr>
    </w:p>
    <w:p w14:paraId="1AFAC536" w14:textId="77777777" w:rsidR="009A16B6" w:rsidRPr="00416FBE" w:rsidRDefault="009A16B6" w:rsidP="009A16B6">
      <w:pPr>
        <w:pStyle w:val="TH"/>
      </w:pPr>
      <w:r>
        <w:object w:dxaOrig="7421" w:dyaOrig="8921" w14:anchorId="09E78CCD">
          <v:shape id="_x0000_i1045" type="#_x0000_t75" style="width:371.25pt;height:445.45pt" o:ole="">
            <v:imagedata r:id="rId49" o:title=""/>
          </v:shape>
          <o:OLEObject Type="Embed" ProgID="Visio.Drawing.11" ShapeID="_x0000_i1045" DrawAspect="Content" ObjectID="_1810808196" r:id="rId50"/>
        </w:object>
      </w:r>
    </w:p>
    <w:p w14:paraId="216C7712" w14:textId="77777777" w:rsidR="009A16B6" w:rsidRPr="00416FBE" w:rsidRDefault="009A16B6" w:rsidP="009A16B6">
      <w:pPr>
        <w:pStyle w:val="TF"/>
      </w:pPr>
      <w:r w:rsidRPr="00416FBE">
        <w:t>Figure </w:t>
      </w:r>
      <w:r>
        <w:t>10.5.2</w:t>
      </w:r>
      <w:r w:rsidRPr="00416FBE">
        <w:t>.</w:t>
      </w:r>
      <w:r>
        <w:t>6</w:t>
      </w:r>
      <w:r w:rsidRPr="00416FBE">
        <w:t xml:space="preserve">-1: </w:t>
      </w:r>
      <w:r>
        <w:t>IOPS emergency p</w:t>
      </w:r>
      <w:r w:rsidRPr="00416FBE">
        <w:t xml:space="preserve">rivate call setup </w:t>
      </w:r>
      <w:r>
        <w:t>based on the IP connectivity functionality</w:t>
      </w:r>
    </w:p>
    <w:p w14:paraId="5920A7D5" w14:textId="77777777" w:rsidR="009A16B6" w:rsidRDefault="009A16B6" w:rsidP="009A16B6">
      <w:pPr>
        <w:pStyle w:val="B1"/>
      </w:pPr>
      <w:r w:rsidRPr="00416FBE">
        <w:t>1.</w:t>
      </w:r>
      <w:r w:rsidRPr="00416FBE">
        <w:tab/>
        <w:t>The MCPTT user at MCPTT client 1 would like to initiate a</w:t>
      </w:r>
      <w:r>
        <w:t>n IOPS</w:t>
      </w:r>
      <w:r w:rsidRPr="00416FBE">
        <w:t xml:space="preserve"> </w:t>
      </w:r>
      <w:r>
        <w:t xml:space="preserve">emergency </w:t>
      </w:r>
      <w:r w:rsidRPr="00416FBE">
        <w:t xml:space="preserve">private call </w:t>
      </w:r>
      <w:r>
        <w:t>with</w:t>
      </w:r>
      <w:r w:rsidRPr="00416FBE">
        <w:t xml:space="preserve"> the MCPTT user at MCPTT client 2</w:t>
      </w:r>
      <w:r>
        <w:t xml:space="preserve"> based on the IP connectivity functionality</w:t>
      </w:r>
      <w:r w:rsidRPr="00416FBE">
        <w:t>.</w:t>
      </w:r>
    </w:p>
    <w:p w14:paraId="54D37C5B"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50569110"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The request contains an indication </w:t>
      </w:r>
      <w:r w:rsidRPr="00AB5FED">
        <w:t xml:space="preserve">that the call is an </w:t>
      </w:r>
      <w:r>
        <w:t>IOPS</w:t>
      </w:r>
      <w:r w:rsidRPr="00AB5FED">
        <w:t xml:space="preserve"> emergency</w:t>
      </w:r>
      <w:r>
        <w:t xml:space="preserve"> private </w:t>
      </w:r>
      <w:r w:rsidRPr="00AB5FED">
        <w:t>call</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2408032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the MCPTT client 1 requested a priority state from the IOPS MC connectivity function, the IOPS MC connectivity function distributes the session packets with higher priority.</w:t>
      </w:r>
    </w:p>
    <w:p w14:paraId="626CED8A"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07E1BE33" w14:textId="77777777" w:rsidR="009A16B6" w:rsidRPr="00416FBE" w:rsidRDefault="009A16B6" w:rsidP="009A16B6">
      <w:pPr>
        <w:pStyle w:val="B1"/>
      </w:pPr>
      <w:r>
        <w:lastRenderedPageBreak/>
        <w:t>5</w:t>
      </w:r>
      <w:r w:rsidRPr="00416FBE">
        <w:t>.</w:t>
      </w:r>
      <w:r w:rsidRPr="00416FBE">
        <w:tab/>
        <w:t xml:space="preserve">The MCPTT client 2 notifies the </w:t>
      </w:r>
      <w:r>
        <w:t xml:space="preserve">target </w:t>
      </w:r>
      <w:r w:rsidRPr="00416FBE">
        <w:t xml:space="preserve">MCPTT user about the incoming </w:t>
      </w:r>
      <w:r>
        <w:t xml:space="preserve">IOPS emergency </w:t>
      </w:r>
      <w:r w:rsidRPr="00416FBE">
        <w:t>private call.</w:t>
      </w:r>
    </w:p>
    <w:p w14:paraId="7A4A4FB0" w14:textId="77777777" w:rsidR="009A16B6" w:rsidRDefault="009A16B6" w:rsidP="009A16B6">
      <w:pPr>
        <w:pStyle w:val="B1"/>
      </w:pPr>
      <w:r>
        <w:t>6</w:t>
      </w:r>
      <w:r w:rsidRPr="00EC2117">
        <w:t>.</w:t>
      </w:r>
      <w:r w:rsidRPr="002D5757">
        <w:tab/>
        <w:t xml:space="preserve">The receiving MCPTT client 2 accepts the </w:t>
      </w:r>
      <w:r>
        <w:t xml:space="preserve">IOPS emergency </w:t>
      </w:r>
      <w:r w:rsidRPr="002D5757">
        <w:t>private call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FE016BD" w14:textId="77777777" w:rsidR="009A16B6" w:rsidRDefault="009A16B6" w:rsidP="009A16B6">
      <w:pPr>
        <w:pStyle w:val="NO"/>
      </w:pPr>
      <w:r w:rsidRPr="0074781F">
        <w:t>NOTE</w:t>
      </w:r>
      <w:r>
        <w:t xml:space="preserve"> 2</w:t>
      </w:r>
      <w:r w:rsidRPr="0074781F">
        <w:t>:</w:t>
      </w:r>
      <w:r w:rsidRPr="0074781F">
        <w:tab/>
      </w:r>
      <w:r>
        <w:t>Whilst the IOPS emergency private call is in progress, the MCPTT client 2 may also request higher priority from the IOPS MC connectivity function using the IOPS discovery request.</w:t>
      </w:r>
    </w:p>
    <w:p w14:paraId="22D5179F" w14:textId="77777777" w:rsidR="009A16B6" w:rsidRPr="0074781F"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63F7E2C3"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any participating MCPTT client of the call requested a priority state from the IOPS MC connectivity function, the IOPS MC connectivity function distributes the session packets with higher priority.</w:t>
      </w:r>
    </w:p>
    <w:p w14:paraId="37C32EED"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55EC1D01" w14:textId="77777777" w:rsidR="009A16B6" w:rsidRDefault="009A16B6" w:rsidP="009A16B6">
      <w:pPr>
        <w:pStyle w:val="B1"/>
      </w:pPr>
      <w:r>
        <w:t>9</w:t>
      </w:r>
      <w:r w:rsidRPr="0074781F">
        <w:t>.</w:t>
      </w:r>
      <w:r w:rsidRPr="0074781F">
        <w:tab/>
        <w:t xml:space="preserve">The MCPTT client 1 and the MCPTT client 2 have successfully established the </w:t>
      </w:r>
      <w:r>
        <w:t>IOPS emergency private call based on the IP connectivity functionality</w:t>
      </w:r>
      <w:r w:rsidRPr="0074781F">
        <w:t>.</w:t>
      </w:r>
    </w:p>
    <w:p w14:paraId="5E218036" w14:textId="77777777" w:rsidR="009A16B6" w:rsidRPr="0014397E" w:rsidRDefault="009A16B6" w:rsidP="009A16B6">
      <w:pPr>
        <w:pStyle w:val="Heading3"/>
        <w:rPr>
          <w:rFonts w:eastAsia="SimSun"/>
        </w:rPr>
      </w:pPr>
      <w:bookmarkStart w:id="344" w:name="_Toc200195512"/>
      <w:r>
        <w:rPr>
          <w:rFonts w:eastAsia="SimSun"/>
        </w:rPr>
        <w:t>10.5.3</w:t>
      </w:r>
      <w:r w:rsidRPr="0014397E">
        <w:rPr>
          <w:rFonts w:eastAsia="SimSun"/>
        </w:rPr>
        <w:tab/>
      </w:r>
      <w:r>
        <w:rPr>
          <w:rFonts w:eastAsia="SimSun"/>
        </w:rPr>
        <w:t>IOPS floor control (</w:t>
      </w:r>
      <w:r w:rsidRPr="0014397E">
        <w:rPr>
          <w:rFonts w:eastAsia="SimSun"/>
        </w:rPr>
        <w:t>IP connectivity functionality</w:t>
      </w:r>
      <w:r>
        <w:rPr>
          <w:rFonts w:eastAsia="SimSun"/>
        </w:rPr>
        <w:t>)</w:t>
      </w:r>
      <w:bookmarkEnd w:id="344"/>
    </w:p>
    <w:p w14:paraId="46407115" w14:textId="77777777" w:rsidR="009A16B6" w:rsidRPr="0014397E" w:rsidRDefault="009A16B6" w:rsidP="009A16B6">
      <w:pPr>
        <w:pStyle w:val="Heading4"/>
      </w:pPr>
      <w:bookmarkStart w:id="345" w:name="_Toc200195513"/>
      <w:r>
        <w:t>10.5.3</w:t>
      </w:r>
      <w:r w:rsidRPr="0014397E">
        <w:t>.1</w:t>
      </w:r>
      <w:r w:rsidRPr="0014397E">
        <w:tab/>
        <w:t>General</w:t>
      </w:r>
      <w:bookmarkEnd w:id="345"/>
    </w:p>
    <w:p w14:paraId="313F07D3" w14:textId="77777777" w:rsidR="009A16B6" w:rsidRDefault="009A16B6" w:rsidP="009A16B6">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5A1BF148" w14:textId="77777777" w:rsidR="009A16B6" w:rsidRPr="00AB5FED" w:rsidRDefault="009A16B6" w:rsidP="009A16B6">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7D0449DE" w14:textId="54269BF4" w:rsidR="009A16B6" w:rsidRPr="006768C6" w:rsidRDefault="009A16B6" w:rsidP="009A16B6">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 xml:space="preserve">can be transmitted by the IOPS MC connectivity function over </w:t>
      </w:r>
      <w:r w:rsidR="00935CBB" w:rsidRPr="00935CBB">
        <w:rPr>
          <w:rFonts w:eastAsia="Malgun Gothic"/>
          <w:lang w:eastAsia="ko-KR"/>
        </w:rPr>
        <w:t xml:space="preserve">broadcast/multicast </w:t>
      </w:r>
      <w:r>
        <w:rPr>
          <w:rFonts w:eastAsia="Malgun Gothic"/>
          <w:lang w:eastAsia="ko-KR"/>
        </w:rPr>
        <w:t>transmissions</w:t>
      </w:r>
      <w:r w:rsidRPr="00AB5FED">
        <w:t xml:space="preserve"> and can be monitored by all the members </w:t>
      </w:r>
      <w:r>
        <w:t>from</w:t>
      </w:r>
      <w:r w:rsidRPr="00AB5FED">
        <w:t xml:space="preserve"> the </w:t>
      </w:r>
      <w:r>
        <w:t xml:space="preserve">target IOPS </w:t>
      </w:r>
      <w:r w:rsidRPr="00AB5FED">
        <w:t>MCPTT group.</w:t>
      </w:r>
    </w:p>
    <w:p w14:paraId="2892CD60" w14:textId="77777777" w:rsidR="009A16B6" w:rsidRPr="00416FBE" w:rsidRDefault="009A16B6" w:rsidP="009A16B6">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22DD9BF1" w14:textId="77777777" w:rsidR="009A16B6" w:rsidRPr="00B629E7" w:rsidRDefault="009A16B6" w:rsidP="009A16B6">
      <w:pPr>
        <w:pStyle w:val="Heading4"/>
      </w:pPr>
      <w:bookmarkStart w:id="346" w:name="_Toc200195514"/>
      <w:r>
        <w:t>10.5.3</w:t>
      </w:r>
      <w:r w:rsidRPr="00B629E7">
        <w:t>.2</w:t>
      </w:r>
      <w:r w:rsidRPr="00B629E7">
        <w:tab/>
        <w:t>Information flows</w:t>
      </w:r>
      <w:bookmarkEnd w:id="346"/>
    </w:p>
    <w:p w14:paraId="2AB42BA4" w14:textId="77777777" w:rsidR="009A16B6" w:rsidRPr="00B629E7" w:rsidRDefault="009A16B6" w:rsidP="009A16B6">
      <w:pPr>
        <w:pStyle w:val="Heading5"/>
        <w:rPr>
          <w:lang w:eastAsia="zh-CN"/>
        </w:rPr>
      </w:pPr>
      <w:bookmarkStart w:id="347" w:name="_Toc200195515"/>
      <w:r>
        <w:t>10.5.3</w:t>
      </w:r>
      <w:r w:rsidRPr="00B629E7">
        <w:t>.2.1</w:t>
      </w:r>
      <w:r w:rsidRPr="00B629E7">
        <w:rPr>
          <w:lang w:eastAsia="zh-CN"/>
        </w:rPr>
        <w:tab/>
      </w:r>
      <w:r>
        <w:rPr>
          <w:lang w:eastAsia="zh-CN"/>
        </w:rPr>
        <w:t>IOPS floor</w:t>
      </w:r>
      <w:r w:rsidRPr="00B629E7">
        <w:rPr>
          <w:lang w:eastAsia="zh-CN"/>
        </w:rPr>
        <w:t xml:space="preserve"> request</w:t>
      </w:r>
      <w:bookmarkEnd w:id="347"/>
    </w:p>
    <w:p w14:paraId="5CFB0A2B" w14:textId="77777777" w:rsidR="009A16B6" w:rsidRPr="00AB5FED" w:rsidRDefault="009A16B6" w:rsidP="009A16B6">
      <w:r w:rsidRPr="00AB5FED">
        <w:t>Table </w:t>
      </w:r>
      <w:r>
        <w:t>10.5.</w:t>
      </w:r>
      <w:r>
        <w:rPr>
          <w:lang w:eastAsia="zh-CN"/>
        </w:rPr>
        <w:t>3</w:t>
      </w:r>
      <w:r w:rsidRPr="00AB5FED">
        <w:rPr>
          <w:lang w:eastAsia="zh-CN"/>
        </w:rPr>
        <w:t>.2.</w:t>
      </w:r>
      <w:r>
        <w:rPr>
          <w:lang w:eastAsia="zh-CN"/>
        </w:rPr>
        <w:t>1</w:t>
      </w:r>
      <w:r w:rsidRPr="00AB5FED">
        <w:rPr>
          <w:lang w:eastAsia="zh-CN"/>
        </w:rPr>
        <w:t>-1</w:t>
      </w:r>
      <w:r w:rsidRPr="00AB5FED">
        <w:t xml:space="preserve"> describes the information flow</w:t>
      </w:r>
      <w:r>
        <w:t xml:space="preserve"> for the IOPS</w:t>
      </w:r>
      <w:r w:rsidRPr="00AB5FED">
        <w:t xml:space="preserve"> floor request, from the floor participant to </w:t>
      </w:r>
      <w:r>
        <w:t>another</w:t>
      </w:r>
      <w:r w:rsidRPr="00AB5FED">
        <w:t xml:space="preserve"> floor </w:t>
      </w:r>
      <w:r>
        <w:t>participant</w:t>
      </w:r>
      <w:r w:rsidRPr="00AB5FED">
        <w:t>, which is used to request the floor for media transfer.</w:t>
      </w:r>
      <w:r>
        <w:t xml:space="preserve"> </w:t>
      </w:r>
      <w:r w:rsidRPr="0079682D">
        <w:t xml:space="preserve">The packet(s) carrying the IOPS floor request are transmitted from the requesting MCPTT client to the IOPS MC </w:t>
      </w:r>
      <w:r>
        <w:t xml:space="preserve">connectivity function </w:t>
      </w:r>
      <w:r>
        <w:rPr>
          <w:lang w:eastAsia="zh-CN"/>
        </w:rPr>
        <w:t>for distribution to the target MCPTT client.</w:t>
      </w:r>
    </w:p>
    <w:p w14:paraId="25C1FA6D" w14:textId="77777777" w:rsidR="009A16B6" w:rsidRPr="00AB5FED" w:rsidRDefault="009A16B6" w:rsidP="009A16B6">
      <w:pPr>
        <w:pStyle w:val="TH"/>
        <w:rPr>
          <w:lang w:val="en-US"/>
        </w:rPr>
      </w:pPr>
      <w:r w:rsidRPr="00AB5FED">
        <w:lastRenderedPageBreak/>
        <w:t>Table </w:t>
      </w:r>
      <w:r>
        <w:t>10.5.3</w:t>
      </w:r>
      <w:r w:rsidRPr="00AB5FED">
        <w:t>.</w:t>
      </w:r>
      <w:r w:rsidRPr="00AB5FED">
        <w:rPr>
          <w:lang w:val="en-US"/>
        </w:rPr>
        <w:t>2</w:t>
      </w:r>
      <w:r w:rsidRPr="00AB5FED">
        <w:t>.</w:t>
      </w:r>
      <w:r>
        <w:rPr>
          <w:lang w:val="en-US"/>
        </w:rPr>
        <w:t>1</w:t>
      </w:r>
      <w:r w:rsidRPr="00AB5FED">
        <w:t xml:space="preserve">-1: </w:t>
      </w:r>
      <w:r>
        <w:t xml:space="preserve">IOPS </w:t>
      </w:r>
      <w:r>
        <w:rPr>
          <w:lang w:val="en-US"/>
        </w:rPr>
        <w:t>f</w:t>
      </w:r>
      <w:r w:rsidRPr="00AB5FED">
        <w:rPr>
          <w:lang w:val="en-US"/>
        </w:rPr>
        <w:t>loor request</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6EA330D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DB0E32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607AB9C"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41FD" w14:textId="77777777" w:rsidR="009A16B6" w:rsidRPr="00AB5FED" w:rsidRDefault="009A16B6" w:rsidP="003F7390">
            <w:pPr>
              <w:pStyle w:val="TAH"/>
            </w:pPr>
            <w:r w:rsidRPr="00AB5FED">
              <w:t>Description</w:t>
            </w:r>
          </w:p>
        </w:tc>
      </w:tr>
      <w:tr w:rsidR="009A16B6" w:rsidRPr="00AB5FED" w14:paraId="0A70608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6AA11"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06F392"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ACDA8" w14:textId="77777777" w:rsidR="009A16B6" w:rsidRPr="00AB5FED" w:rsidRDefault="009A16B6" w:rsidP="003F7390">
            <w:pPr>
              <w:pStyle w:val="TAL"/>
            </w:pPr>
            <w:r w:rsidRPr="00AB5FED">
              <w:t>Requester identity</w:t>
            </w:r>
          </w:p>
        </w:tc>
      </w:tr>
      <w:tr w:rsidR="009A16B6" w:rsidRPr="00AB5FED" w14:paraId="42A0C9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34E362" w14:textId="77777777" w:rsidR="009A16B6" w:rsidRPr="00AB5FED" w:rsidRDefault="009A16B6" w:rsidP="003F739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4C03D821"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7464D" w14:textId="77777777" w:rsidR="009A16B6" w:rsidRPr="00AB5FED" w:rsidRDefault="009A16B6" w:rsidP="003F7390">
            <w:pPr>
              <w:pStyle w:val="TAL"/>
            </w:pPr>
            <w:r w:rsidRPr="00AB5FED">
              <w:t>Priority of the request</w:t>
            </w:r>
          </w:p>
        </w:tc>
      </w:tr>
    </w:tbl>
    <w:p w14:paraId="2D5BF8B8" w14:textId="77777777" w:rsidR="009A16B6" w:rsidRDefault="009A16B6" w:rsidP="009A16B6"/>
    <w:p w14:paraId="3C61856F" w14:textId="77777777" w:rsidR="009A16B6" w:rsidRPr="00FC145B" w:rsidRDefault="009A16B6" w:rsidP="009A16B6">
      <w:pPr>
        <w:pStyle w:val="Heading5"/>
        <w:rPr>
          <w:lang w:eastAsia="zh-CN"/>
        </w:rPr>
      </w:pPr>
      <w:bookmarkStart w:id="348" w:name="_Toc200195516"/>
      <w:r>
        <w:rPr>
          <w:lang w:eastAsia="zh-CN"/>
        </w:rPr>
        <w:t>10.5.3</w:t>
      </w:r>
      <w:r w:rsidRPr="003808E8">
        <w:t>.</w:t>
      </w:r>
      <w:r w:rsidRPr="003808E8">
        <w:rPr>
          <w:lang w:eastAsia="zh-CN"/>
        </w:rPr>
        <w:t>2</w:t>
      </w:r>
      <w:r w:rsidRPr="003808E8">
        <w:t>.</w:t>
      </w:r>
      <w:r w:rsidRPr="003808E8">
        <w:rPr>
          <w:lang w:eastAsia="zh-CN"/>
        </w:rPr>
        <w:t>2</w:t>
      </w:r>
      <w:r w:rsidRPr="00FC145B">
        <w:tab/>
      </w:r>
      <w:r>
        <w:t>IOPS floor taken</w:t>
      </w:r>
      <w:bookmarkEnd w:id="348"/>
    </w:p>
    <w:p w14:paraId="0448BDF5" w14:textId="77777777" w:rsidR="009A16B6" w:rsidRPr="00AB5FED" w:rsidRDefault="009A16B6" w:rsidP="009A16B6">
      <w:r w:rsidRPr="00AB5FED">
        <w:t>Table </w:t>
      </w:r>
      <w:r>
        <w:t>10.5.3</w:t>
      </w:r>
      <w:r w:rsidRPr="0014397E">
        <w:rPr>
          <w:lang w:eastAsia="zh-CN"/>
        </w:rPr>
        <w:t>.2.2-1</w:t>
      </w:r>
      <w:r w:rsidRPr="0014397E">
        <w:t xml:space="preserve"> </w:t>
      </w:r>
      <w:r w:rsidRPr="00AB5FED">
        <w:t xml:space="preserve">describes the information flow </w:t>
      </w:r>
      <w:r>
        <w:t xml:space="preserve">for the IOPS </w:t>
      </w:r>
      <w:r w:rsidRPr="00AB5FED">
        <w:t xml:space="preserve">floor taken, from the floor </w:t>
      </w:r>
      <w:r>
        <w:t>participant</w:t>
      </w:r>
      <w:r w:rsidRPr="00AB5FED">
        <w:t xml:space="preserve"> to the floor participant, which is used to indicate the floor is granted to </w:t>
      </w:r>
      <w:r>
        <w:t>an</w:t>
      </w:r>
      <w:r w:rsidRPr="00AB5FED">
        <w:t xml:space="preserve"> MCPTT user.</w:t>
      </w:r>
      <w:r>
        <w:t xml:space="preserve"> </w:t>
      </w:r>
      <w:r w:rsidRPr="0079682D">
        <w:t xml:space="preserve">The packet(s) carrying the IOPS floor </w:t>
      </w:r>
      <w:r>
        <w:t>taken</w:t>
      </w:r>
      <w:r w:rsidRPr="0079682D">
        <w:t xml:space="preserve"> are transmitted from the </w:t>
      </w:r>
      <w:r>
        <w:t>originating</w:t>
      </w:r>
      <w:r w:rsidRPr="0079682D">
        <w:t xml:space="preserve"> MCPTT client to the IOPS MC </w:t>
      </w:r>
      <w:r>
        <w:t xml:space="preserve">connectivity function </w:t>
      </w:r>
      <w:r>
        <w:rPr>
          <w:lang w:eastAsia="zh-CN"/>
        </w:rPr>
        <w:t>for distribution to target MCPTT client.</w:t>
      </w:r>
    </w:p>
    <w:p w14:paraId="75AC102E" w14:textId="77777777" w:rsidR="009A16B6" w:rsidRPr="00AB5FED" w:rsidRDefault="009A16B6" w:rsidP="009A16B6">
      <w:pPr>
        <w:pStyle w:val="TH"/>
        <w:rPr>
          <w:lang w:val="en-US"/>
        </w:rPr>
      </w:pPr>
      <w:r w:rsidRPr="00AB5FED">
        <w:t>Table </w:t>
      </w:r>
      <w:r>
        <w:t>10.5.3</w:t>
      </w:r>
      <w:r w:rsidRPr="00416FBE">
        <w:rPr>
          <w:lang w:eastAsia="zh-CN"/>
        </w:rPr>
        <w:t>.2.2</w:t>
      </w:r>
      <w:r w:rsidRPr="00AB5FED">
        <w:t xml:space="preserve">-1: </w:t>
      </w:r>
      <w:r>
        <w:t xml:space="preserve">IOPS </w:t>
      </w:r>
      <w:r>
        <w:rPr>
          <w:lang w:val="en-US"/>
        </w:rPr>
        <w:t>f</w:t>
      </w:r>
      <w:r w:rsidRPr="00AB5FED">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5B6E82A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F5AD0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FFC7469"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AABD2" w14:textId="77777777" w:rsidR="009A16B6" w:rsidRPr="00AB5FED" w:rsidRDefault="009A16B6" w:rsidP="003F7390">
            <w:pPr>
              <w:pStyle w:val="TAH"/>
            </w:pPr>
            <w:r w:rsidRPr="00AB5FED">
              <w:t>Description</w:t>
            </w:r>
          </w:p>
        </w:tc>
      </w:tr>
      <w:tr w:rsidR="009A16B6" w:rsidRPr="00AB5FED" w14:paraId="10A7CD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9977266"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0C8734"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B88B1" w14:textId="77777777" w:rsidR="009A16B6" w:rsidRPr="00AB5FED" w:rsidRDefault="009A16B6" w:rsidP="003F7390">
            <w:pPr>
              <w:pStyle w:val="TAL"/>
            </w:pPr>
            <w:r w:rsidRPr="00AB5FED">
              <w:t>Identity for the granted party</w:t>
            </w:r>
          </w:p>
        </w:tc>
      </w:tr>
      <w:tr w:rsidR="009A16B6" w:rsidRPr="00AB5FED" w14:paraId="2ADAFD3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962BAB" w14:textId="77777777" w:rsidR="009A16B6" w:rsidRPr="00AB5FED" w:rsidRDefault="009A16B6" w:rsidP="003F739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C1600E8"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DB08E" w14:textId="77777777" w:rsidR="009A16B6" w:rsidRPr="00AB5FED" w:rsidRDefault="009A16B6" w:rsidP="003F7390">
            <w:pPr>
              <w:pStyle w:val="TAL"/>
            </w:pPr>
            <w:r w:rsidRPr="00AB5FED">
              <w:t>Indicates if acknowledgement from the floor participant is required</w:t>
            </w:r>
          </w:p>
        </w:tc>
      </w:tr>
    </w:tbl>
    <w:p w14:paraId="2E303730" w14:textId="77777777" w:rsidR="009A16B6" w:rsidRDefault="009A16B6" w:rsidP="009A16B6"/>
    <w:p w14:paraId="0AC205FB" w14:textId="77777777" w:rsidR="009A16B6" w:rsidRPr="007416F0" w:rsidRDefault="009A16B6" w:rsidP="009A16B6">
      <w:pPr>
        <w:pStyle w:val="Heading4"/>
      </w:pPr>
      <w:bookmarkStart w:id="349" w:name="_Toc200195517"/>
      <w:r>
        <w:t>10.5.3</w:t>
      </w:r>
      <w:r w:rsidRPr="003870EE">
        <w:t>.3</w:t>
      </w:r>
      <w:r w:rsidRPr="007416F0">
        <w:tab/>
      </w:r>
      <w:r>
        <w:t>IOPS floor control during silence</w:t>
      </w:r>
      <w:bookmarkEnd w:id="349"/>
    </w:p>
    <w:p w14:paraId="506C23FB" w14:textId="77777777" w:rsidR="009A16B6" w:rsidRPr="00AB5FED" w:rsidRDefault="009A16B6" w:rsidP="009A16B6">
      <w:r w:rsidRPr="00AB5FED">
        <w:t>If a floor arbitrator does not exist, figure </w:t>
      </w:r>
      <w:r>
        <w:t>10.5.</w:t>
      </w:r>
      <w:r>
        <w:rPr>
          <w:lang w:eastAsia="ko-KR"/>
        </w:rPr>
        <w:t>3</w:t>
      </w:r>
      <w:r w:rsidRPr="00AB5FED">
        <w:rPr>
          <w:lang w:eastAsia="ko-KR"/>
        </w:rPr>
        <w:t>.3</w:t>
      </w:r>
      <w:r w:rsidRPr="00AB5FED">
        <w:t>-1 shows the successful high level floor control procedure during periods </w:t>
      </w:r>
      <w:r w:rsidRPr="00AB5FED">
        <w:rPr>
          <w:bCs/>
        </w:rPr>
        <w:t>when there is no detectable talker</w:t>
      </w:r>
      <w:r>
        <w:rPr>
          <w:bCs/>
        </w:rPr>
        <w:t xml:space="preserve"> in an IOPS group call based on the IP connectivity functionality</w:t>
      </w:r>
      <w:r w:rsidRPr="00AB5FED">
        <w:t>.</w:t>
      </w:r>
    </w:p>
    <w:p w14:paraId="5FAD3E0E" w14:textId="77777777" w:rsidR="009A16B6" w:rsidRPr="00AB5FED" w:rsidRDefault="009A16B6" w:rsidP="009A16B6">
      <w:pPr>
        <w:pStyle w:val="NO"/>
      </w:pPr>
      <w:r w:rsidRPr="00AB5FED">
        <w:t>NOTE 1:</w:t>
      </w:r>
      <w:r w:rsidRPr="00AB5FED">
        <w:tab/>
        <w:t xml:space="preserve">The description also applies to </w:t>
      </w:r>
      <w:r>
        <w:t xml:space="preserve">IOPS </w:t>
      </w:r>
      <w:r w:rsidRPr="00AB5FED">
        <w:t>private calls.</w:t>
      </w:r>
    </w:p>
    <w:p w14:paraId="1432922E" w14:textId="77777777" w:rsidR="009A16B6" w:rsidRDefault="009A16B6" w:rsidP="009A16B6">
      <w:r w:rsidRPr="00AB5FED">
        <w:t xml:space="preserve">Pre-conditions: </w:t>
      </w:r>
    </w:p>
    <w:p w14:paraId="731EA22F" w14:textId="77777777" w:rsidR="009A16B6" w:rsidRDefault="009A16B6" w:rsidP="009A16B6">
      <w:pPr>
        <w:pStyle w:val="B1"/>
      </w:pPr>
      <w:r>
        <w:t>-</w:t>
      </w:r>
      <w:r>
        <w:tab/>
      </w:r>
      <w:r w:rsidRPr="00416FBE">
        <w:t>MCPTT user profile used for the IOPS mode of operation is pre-provisioned in the MCPTT UEs.</w:t>
      </w:r>
    </w:p>
    <w:p w14:paraId="7940DD1B" w14:textId="40DEFD60" w:rsidR="009A16B6" w:rsidRDefault="009A16B6" w:rsidP="009A16B6">
      <w:pPr>
        <w:pStyle w:val="B1"/>
      </w:pPr>
      <w:r>
        <w:t>-</w:t>
      </w:r>
      <w:r>
        <w:tab/>
        <w:t>MCPTT users have an active PDN connection</w:t>
      </w:r>
      <w:r w:rsidR="00935CBB" w:rsidRPr="00935CBB">
        <w:t xml:space="preserve"> or PDU session</w:t>
      </w:r>
      <w:r>
        <w:t xml:space="preserve"> to the IOPS MC connectivity function for the communication based on the IP connectivity functionality</w:t>
      </w:r>
    </w:p>
    <w:p w14:paraId="486F54B6"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 (for the case of an IOPS group call)</w:t>
      </w:r>
    </w:p>
    <w:p w14:paraId="7211A65A" w14:textId="6839B355" w:rsidR="009A16B6" w:rsidRPr="00EC2117" w:rsidRDefault="009A16B6" w:rsidP="009A16B6">
      <w:pPr>
        <w:pStyle w:val="B1"/>
      </w:pPr>
      <w:r>
        <w:t>-</w:t>
      </w:r>
      <w:r>
        <w:tab/>
        <w:t>The IOPC MC connectivity function may have established a</w:t>
      </w:r>
      <w:r w:rsidR="00935CBB" w:rsidRPr="00935CBB">
        <w:t xml:space="preserve"> broadcast/multicast session </w:t>
      </w:r>
      <w:r>
        <w:t>and announced it to the MCPTT clients</w:t>
      </w:r>
    </w:p>
    <w:p w14:paraId="2A27BB8A" w14:textId="77777777" w:rsidR="009A16B6" w:rsidRPr="00EC2117" w:rsidRDefault="009A16B6" w:rsidP="009A16B6">
      <w:pPr>
        <w:pStyle w:val="B1"/>
      </w:pPr>
      <w:r>
        <w:t>-</w:t>
      </w:r>
      <w:r>
        <w:tab/>
      </w:r>
      <w:r w:rsidRPr="00EC2117">
        <w:t xml:space="preserve">The MCPTT users are discovered by the IOPS MC </w:t>
      </w:r>
      <w:r>
        <w:t>connectivity function supporting the IP connectivity functionality</w:t>
      </w:r>
      <w:r w:rsidRPr="00EC2117">
        <w:t>.</w:t>
      </w:r>
    </w:p>
    <w:p w14:paraId="515265E3" w14:textId="77777777" w:rsidR="009A16B6" w:rsidRDefault="009A16B6" w:rsidP="009A16B6">
      <w:pPr>
        <w:pStyle w:val="B1"/>
      </w:pPr>
      <w:r>
        <w:t>-</w:t>
      </w:r>
      <w:r>
        <w:tab/>
      </w:r>
      <w:r w:rsidRPr="00EC2117">
        <w:t>MCPTT client</w:t>
      </w:r>
      <w:r>
        <w:t>s</w:t>
      </w:r>
      <w:r w:rsidRPr="00EC2117">
        <w:t xml:space="preserve"> has re</w:t>
      </w:r>
      <w:r w:rsidRPr="00613E19">
        <w:t>trieved connectivi</w:t>
      </w:r>
      <w:r>
        <w:t>t</w:t>
      </w:r>
      <w:r w:rsidRPr="00416FBE">
        <w:t xml:space="preserve">y information from </w:t>
      </w:r>
      <w:r>
        <w:t xml:space="preserve">the target </w:t>
      </w:r>
      <w:r w:rsidRPr="00416FBE">
        <w:t>MCPTT user</w:t>
      </w:r>
      <w:r>
        <w:t xml:space="preserve"> (for the case of an IOPS private call)</w:t>
      </w:r>
      <w:r w:rsidRPr="00416FBE">
        <w:t>.</w:t>
      </w:r>
    </w:p>
    <w:p w14:paraId="611B9D9D" w14:textId="77777777" w:rsidR="009A16B6" w:rsidRPr="00416FBE" w:rsidRDefault="009A16B6" w:rsidP="009A16B6">
      <w:pPr>
        <w:pStyle w:val="B1"/>
      </w:pPr>
      <w:r>
        <w:t>-</w:t>
      </w:r>
      <w:r>
        <w:tab/>
        <w:t xml:space="preserve">An IOPS private call or IOPS group call based on the IP connectivity functionality has been established. No participant is currently talking (i.e. the floor is idle) and </w:t>
      </w:r>
      <w:r w:rsidRPr="00AB5FED">
        <w:t>no floor arbitrator is identified</w:t>
      </w:r>
      <w:r>
        <w:t>.</w:t>
      </w:r>
    </w:p>
    <w:p w14:paraId="7B7A7C4E" w14:textId="77777777" w:rsidR="009A16B6" w:rsidRPr="00AB5FED" w:rsidRDefault="009A16B6" w:rsidP="009A16B6">
      <w:pPr>
        <w:pStyle w:val="TH"/>
        <w:rPr>
          <w:rFonts w:eastAsia="Malgun Gothic"/>
          <w:lang w:eastAsia="ko-KR"/>
        </w:rPr>
      </w:pPr>
      <w:r>
        <w:rPr>
          <w:rFonts w:eastAsia="Malgun Gothic"/>
          <w:lang w:eastAsia="ko-KR"/>
        </w:rPr>
        <w:object w:dxaOrig="7550" w:dyaOrig="9960" w14:anchorId="13115D88">
          <v:shape id="_x0000_i1046" type="#_x0000_t75" style="width:371.6pt;height:489.9pt" o:ole="">
            <v:imagedata r:id="rId51" o:title=""/>
          </v:shape>
          <o:OLEObject Type="Embed" ProgID="Visio.Drawing.11" ShapeID="_x0000_i1046" DrawAspect="Content" ObjectID="_1810808197" r:id="rId52"/>
        </w:object>
      </w:r>
    </w:p>
    <w:p w14:paraId="24FFA83C" w14:textId="77777777" w:rsidR="009A16B6" w:rsidRPr="00AB5FED" w:rsidRDefault="009A16B6" w:rsidP="009A16B6">
      <w:pPr>
        <w:pStyle w:val="TF"/>
        <w:rPr>
          <w:rFonts w:eastAsia="Malgun Gothic"/>
          <w:lang w:eastAsia="ko-KR"/>
        </w:rPr>
      </w:pPr>
      <w:r w:rsidRPr="00AB5FED">
        <w:t>Figure </w:t>
      </w:r>
      <w:r>
        <w:t>10.5.</w:t>
      </w:r>
      <w:r w:rsidRPr="00543FD6">
        <w:t>3.3</w:t>
      </w:r>
      <w:r w:rsidRPr="00AB5FED">
        <w:t>-1: Successful floor taken flow</w:t>
      </w:r>
      <w:r>
        <w:t xml:space="preserve"> in an IOPS group call based on the IP connectivity functionality</w:t>
      </w:r>
      <w:r w:rsidRPr="00AB5FED">
        <w:t xml:space="preserve"> (</w:t>
      </w:r>
      <w:r>
        <w:t>n</w:t>
      </w:r>
      <w:r w:rsidRPr="00AB5FED">
        <w:t>o floor contention)</w:t>
      </w:r>
    </w:p>
    <w:p w14:paraId="7EE5CED9" w14:textId="77777777" w:rsidR="009A16B6" w:rsidRDefault="009A16B6" w:rsidP="009A16B6">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request</w:t>
      </w:r>
      <w:r w:rsidRPr="00AB5FED">
        <w:rPr>
          <w:rFonts w:eastAsia="Malgun Gothic" w:hint="eastAsia"/>
          <w:lang w:eastAsia="ko-KR"/>
        </w:rPr>
        <w:t xml:space="preserve"> message to the</w:t>
      </w:r>
      <w:r>
        <w:rPr>
          <w:rFonts w:eastAsia="Malgun Gothic"/>
          <w:lang w:eastAsia="ko-KR"/>
        </w:rPr>
        <w:t xml:space="preserve"> target</w:t>
      </w:r>
      <w:r w:rsidRPr="00AB5FED">
        <w:rPr>
          <w:rFonts w:eastAsia="Malgun Gothic" w:hint="eastAsia"/>
          <w:lang w:eastAsia="ko-KR"/>
        </w:rPr>
        <w:t xml:space="preserv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request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513D5EDB" w14:textId="08A1BFF7" w:rsidR="009A16B6" w:rsidRDefault="009A16B6" w:rsidP="009A16B6">
      <w:pPr>
        <w:pStyle w:val="B1"/>
      </w:pPr>
      <w:r>
        <w:t>2.</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935CBB" w:rsidRPr="00935CBB">
        <w:t xml:space="preserve">broadcast/multicast </w:t>
      </w:r>
      <w:r>
        <w:t>and/or unicast transmissions.</w:t>
      </w:r>
    </w:p>
    <w:p w14:paraId="3A6CD37F" w14:textId="77777777" w:rsidR="009A16B6" w:rsidRDefault="009A16B6" w:rsidP="009A16B6">
      <w:pPr>
        <w:pStyle w:val="B1"/>
      </w:pPr>
      <w:r>
        <w:t>3.</w:t>
      </w:r>
      <w:r>
        <w:tab/>
        <w:t>The IOPS MC connectivity function distributes the group session packets carrying the IOPS floor request to the MCPTT clients from the target IOPS MCPTT group.</w:t>
      </w:r>
    </w:p>
    <w:p w14:paraId="54AAD8E6" w14:textId="77777777" w:rsidR="009A16B6" w:rsidRPr="00AB5FED" w:rsidRDefault="009A16B6" w:rsidP="009A16B6">
      <w:pPr>
        <w:pStyle w:val="B1"/>
        <w:rPr>
          <w:rFonts w:eastAsia="Malgun Gothic"/>
          <w:lang w:eastAsia="ko-KR"/>
        </w:rPr>
      </w:pPr>
      <w:r>
        <w:rPr>
          <w:rFonts w:eastAsia="Malgun Gothic"/>
          <w:lang w:eastAsia="ko-KR"/>
        </w:rPr>
        <w:t>4</w:t>
      </w:r>
      <w:r w:rsidRPr="00AB5FED">
        <w:rPr>
          <w:rFonts w:eastAsia="Malgun Gothic"/>
          <w:lang w:eastAsia="ko-KR"/>
        </w:rPr>
        <w:t>.</w:t>
      </w:r>
      <w:r w:rsidRPr="00AB5FED">
        <w:rPr>
          <w:rFonts w:eastAsia="Malgun Gothic"/>
          <w:lang w:eastAsia="ko-KR"/>
        </w:rPr>
        <w:tab/>
        <w:t>The MCPTT client 1 does not detect any floor contention. Floor contention occurs when multiple floor requests may exist simultaneously.</w:t>
      </w:r>
    </w:p>
    <w:p w14:paraId="394FC858" w14:textId="77777777" w:rsidR="009A16B6" w:rsidRPr="00AB5FED" w:rsidRDefault="009A16B6" w:rsidP="009A16B6">
      <w:pPr>
        <w:pStyle w:val="NO"/>
        <w:rPr>
          <w:rFonts w:eastAsia="Malgun Gothic"/>
        </w:rPr>
      </w:pPr>
      <w:r w:rsidRPr="00AB5FED">
        <w:rPr>
          <w:rFonts w:eastAsia="Malgun Gothic"/>
        </w:rPr>
        <w:t>NOTE 2:</w:t>
      </w:r>
      <w:r w:rsidRPr="00AB5FED">
        <w:rPr>
          <w:rFonts w:eastAsia="Malgun Gothic"/>
        </w:rPr>
        <w:tab/>
        <w:t>The mechanism for detecting floor contention</w:t>
      </w:r>
      <w:r>
        <w:rPr>
          <w:rFonts w:eastAsia="Malgun Gothic"/>
        </w:rPr>
        <w:t xml:space="preserve"> in the IOPS mode of operation</w:t>
      </w:r>
      <w:r w:rsidRPr="00AB5FED">
        <w:rPr>
          <w:rFonts w:eastAsia="Malgun Gothic"/>
        </w:rPr>
        <w:t xml:space="preserve"> is out of scope of the present document. </w:t>
      </w:r>
    </w:p>
    <w:p w14:paraId="44C5BB2D" w14:textId="77777777" w:rsidR="009A16B6" w:rsidRDefault="009A16B6" w:rsidP="009A16B6">
      <w:pPr>
        <w:pStyle w:val="B1"/>
        <w:rPr>
          <w:rFonts w:eastAsia="Malgun Gothic"/>
          <w:lang w:eastAsia="ko-KR"/>
        </w:rPr>
      </w:pPr>
      <w:r>
        <w:lastRenderedPageBreak/>
        <w:t>5</w:t>
      </w:r>
      <w:r w:rsidRPr="00AB5FED">
        <w:t>.</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taken</w:t>
      </w:r>
      <w:r w:rsidRPr="00AB5FED">
        <w:rPr>
          <w:rFonts w:eastAsia="Malgun Gothic" w:hint="eastAsia"/>
          <w:lang w:eastAsia="ko-KR"/>
        </w:rPr>
        <w:t xml:space="preserve"> message to the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taken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70AA73B4" w14:textId="404E126A" w:rsidR="009A16B6" w:rsidRDefault="009A16B6" w:rsidP="009A16B6">
      <w:pPr>
        <w:pStyle w:val="B1"/>
      </w:pPr>
      <w:r>
        <w:t>6.</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935CBB" w:rsidRPr="00935CBB">
        <w:t xml:space="preserve">broadcast/multicast </w:t>
      </w:r>
      <w:r>
        <w:t>and/or unicast transmissions.</w:t>
      </w:r>
    </w:p>
    <w:p w14:paraId="5625AFBC" w14:textId="77777777" w:rsidR="009A16B6" w:rsidRPr="00AB5FED" w:rsidRDefault="009A16B6" w:rsidP="009A16B6">
      <w:pPr>
        <w:pStyle w:val="B1"/>
        <w:rPr>
          <w:rFonts w:eastAsia="Malgun Gothic"/>
          <w:lang w:eastAsia="ko-KR"/>
        </w:rPr>
      </w:pPr>
      <w:r>
        <w:t>7.</w:t>
      </w:r>
      <w:r>
        <w:tab/>
        <w:t>The IOPS MC connectivity function distributes the group session packets carrying the IOPS floor taken message to the MCPTT clients from the target IOPS MCPTT group.</w:t>
      </w:r>
    </w:p>
    <w:p w14:paraId="7ED39623" w14:textId="77777777" w:rsidR="009A16B6" w:rsidRDefault="009A16B6" w:rsidP="009A16B6">
      <w:pPr>
        <w:pStyle w:val="B1"/>
        <w:rPr>
          <w:rFonts w:eastAsia="Malgun Gothic"/>
          <w:lang w:eastAsia="ko-KR"/>
        </w:rPr>
      </w:pPr>
      <w:r>
        <w:rPr>
          <w:rFonts w:eastAsia="Malgun Gothic"/>
          <w:lang w:eastAsia="ko-KR"/>
        </w:rPr>
        <w:t>8</w:t>
      </w:r>
      <w:r w:rsidRPr="00AB5FED">
        <w:rPr>
          <w:rFonts w:eastAsia="Malgun Gothic"/>
          <w:lang w:eastAsia="ko-KR"/>
        </w:rPr>
        <w:t>.</w:t>
      </w:r>
      <w:r w:rsidRPr="00AB5FED">
        <w:rPr>
          <w:rFonts w:eastAsia="Malgun Gothic"/>
          <w:lang w:eastAsia="ko-KR"/>
        </w:rPr>
        <w:tab/>
        <w:t xml:space="preserve">The </w:t>
      </w:r>
      <w:r>
        <w:rPr>
          <w:rFonts w:eastAsia="Malgun Gothic"/>
          <w:lang w:eastAsia="ko-KR"/>
        </w:rPr>
        <w:t xml:space="preserve">MC </w:t>
      </w:r>
      <w:r w:rsidRPr="00AB5FED">
        <w:rPr>
          <w:rFonts w:eastAsia="Malgun Gothic"/>
          <w:lang w:eastAsia="ko-KR"/>
        </w:rPr>
        <w:t>user</w:t>
      </w:r>
      <w:r>
        <w:rPr>
          <w:rFonts w:eastAsia="Malgun Gothic"/>
          <w:lang w:eastAsia="ko-KR"/>
        </w:rPr>
        <w:t xml:space="preserve"> at MCPTT client 1</w:t>
      </w:r>
      <w:r w:rsidRPr="00AB5FED">
        <w:rPr>
          <w:rFonts w:eastAsia="Malgun Gothic"/>
          <w:lang w:eastAsia="ko-KR"/>
        </w:rPr>
        <w:t xml:space="preserve"> gets a notification that the </w:t>
      </w:r>
      <w:r>
        <w:rPr>
          <w:rFonts w:eastAsia="Malgun Gothic"/>
          <w:lang w:eastAsia="ko-KR"/>
        </w:rPr>
        <w:t xml:space="preserve">IOPS </w:t>
      </w:r>
      <w:r w:rsidRPr="00AB5FED">
        <w:rPr>
          <w:rFonts w:eastAsia="Malgun Gothic"/>
          <w:lang w:eastAsia="ko-KR"/>
        </w:rPr>
        <w:t>floor request was successful (the floor has been granted).</w:t>
      </w:r>
    </w:p>
    <w:p w14:paraId="1633AA90" w14:textId="77777777" w:rsidR="009A16B6" w:rsidRPr="00AB5FED" w:rsidRDefault="009A16B6" w:rsidP="009A16B6">
      <w:pPr>
        <w:pStyle w:val="NO"/>
        <w:rPr>
          <w:rFonts w:eastAsia="Malgun Gothic"/>
          <w:lang w:eastAsia="ko-KR"/>
        </w:rPr>
      </w:pPr>
      <w:r w:rsidRPr="00AB5FED">
        <w:rPr>
          <w:rFonts w:eastAsia="Malgun Gothic"/>
        </w:rPr>
        <w:t>NOTE </w:t>
      </w:r>
      <w:r>
        <w:rPr>
          <w:rFonts w:eastAsia="Malgun Gothic"/>
        </w:rPr>
        <w:t>3</w:t>
      </w:r>
      <w:r w:rsidRPr="00AB5FED">
        <w:rPr>
          <w:rFonts w:eastAsia="Malgun Gothic"/>
        </w:rPr>
        <w:t>:</w:t>
      </w:r>
      <w:r w:rsidRPr="00AB5FED">
        <w:rPr>
          <w:rFonts w:eastAsia="Malgun Gothic"/>
        </w:rPr>
        <w:tab/>
      </w:r>
      <w:r w:rsidRPr="0074781F">
        <w:t xml:space="preserve">Step </w:t>
      </w:r>
      <w:r>
        <w:t>8</w:t>
      </w:r>
      <w:r w:rsidRPr="0074781F">
        <w:t xml:space="preserve"> can also occur prior to step</w:t>
      </w:r>
      <w:r>
        <w:t>s</w:t>
      </w:r>
      <w:r w:rsidRPr="0074781F">
        <w:t xml:space="preserve"> </w:t>
      </w:r>
      <w:r>
        <w:t>6 and 7</w:t>
      </w:r>
      <w:r w:rsidRPr="00AB5FED">
        <w:rPr>
          <w:rFonts w:eastAsia="Malgun Gothic"/>
        </w:rPr>
        <w:t>.</w:t>
      </w:r>
    </w:p>
    <w:p w14:paraId="572314E0" w14:textId="77777777" w:rsidR="009A16B6" w:rsidRDefault="009A16B6" w:rsidP="009A16B6">
      <w:pPr>
        <w:pStyle w:val="B1"/>
      </w:pPr>
      <w:r>
        <w:t>9</w:t>
      </w:r>
      <w:r w:rsidRPr="00AB5FED">
        <w:t>.</w:t>
      </w:r>
      <w:r w:rsidRPr="00AB5FED">
        <w:tab/>
        <w:t xml:space="preserve">The </w:t>
      </w:r>
      <w:r w:rsidRPr="00AB5FED">
        <w:rPr>
          <w:rFonts w:eastAsia="Malgun Gothic"/>
          <w:lang w:eastAsia="ko-KR"/>
        </w:rPr>
        <w:t>MCPTT client 1 begins voice transmission</w:t>
      </w:r>
      <w:r>
        <w:rPr>
          <w:rFonts w:eastAsia="Malgun Gothic"/>
          <w:lang w:eastAsia="ko-KR"/>
        </w:rPr>
        <w:t xml:space="preserve"> with the target IOPS MCPTT group based on the IP connectivity functionality</w:t>
      </w:r>
      <w:r w:rsidRPr="00AB5FED">
        <w:rPr>
          <w:rFonts w:eastAsia="Malgun Gothic"/>
          <w:lang w:eastAsia="ko-KR"/>
        </w:rPr>
        <w:t>.</w:t>
      </w:r>
    </w:p>
    <w:p w14:paraId="77E4C8E9" w14:textId="77777777" w:rsidR="009A16B6" w:rsidRPr="00DE083E" w:rsidRDefault="009A16B6" w:rsidP="009A16B6">
      <w:pPr>
        <w:pStyle w:val="Heading2"/>
        <w:rPr>
          <w:rFonts w:eastAsia="SimSun"/>
        </w:rPr>
      </w:pPr>
      <w:bookmarkStart w:id="350" w:name="_Toc200195518"/>
      <w:r>
        <w:rPr>
          <w:rFonts w:eastAsia="SimSun"/>
        </w:rPr>
        <w:t>10.6</w:t>
      </w:r>
      <w:r w:rsidRPr="00DE083E">
        <w:rPr>
          <w:rFonts w:eastAsia="SimSun"/>
        </w:rPr>
        <w:tab/>
        <w:t>MC</w:t>
      </w:r>
      <w:r>
        <w:rPr>
          <w:rFonts w:eastAsia="SimSun"/>
        </w:rPr>
        <w:t>Data</w:t>
      </w:r>
      <w:r w:rsidRPr="00DE083E">
        <w:rPr>
          <w:rFonts w:eastAsia="SimSun"/>
        </w:rPr>
        <w:t xml:space="preserve"> service</w:t>
      </w:r>
      <w:bookmarkEnd w:id="350"/>
    </w:p>
    <w:p w14:paraId="1EFC964C" w14:textId="77777777" w:rsidR="009A16B6" w:rsidRPr="00CE653C" w:rsidRDefault="009A16B6" w:rsidP="009A16B6">
      <w:pPr>
        <w:pStyle w:val="Heading3"/>
        <w:rPr>
          <w:rFonts w:eastAsia="SimSun"/>
        </w:rPr>
      </w:pPr>
      <w:bookmarkStart w:id="351" w:name="_Toc200195519"/>
      <w:r>
        <w:rPr>
          <w:rFonts w:eastAsia="SimSun"/>
        </w:rPr>
        <w:t>10.6.1</w:t>
      </w:r>
      <w:r w:rsidRPr="00CE653C">
        <w:rPr>
          <w:rFonts w:eastAsia="SimSun"/>
        </w:rPr>
        <w:tab/>
      </w:r>
      <w:r>
        <w:rPr>
          <w:rFonts w:eastAsia="SimSun"/>
        </w:rPr>
        <w:t>IOPS short data service (</w:t>
      </w:r>
      <w:r w:rsidRPr="00CE653C">
        <w:rPr>
          <w:rFonts w:eastAsia="SimSun"/>
        </w:rPr>
        <w:t>IP connectivity functionality</w:t>
      </w:r>
      <w:r>
        <w:rPr>
          <w:rFonts w:eastAsia="SimSun"/>
        </w:rPr>
        <w:t>)</w:t>
      </w:r>
      <w:bookmarkEnd w:id="351"/>
    </w:p>
    <w:p w14:paraId="5B1E9AA1" w14:textId="77777777" w:rsidR="009A16B6" w:rsidRPr="00CE653C" w:rsidRDefault="009A16B6" w:rsidP="009A16B6">
      <w:pPr>
        <w:pStyle w:val="Heading4"/>
      </w:pPr>
      <w:bookmarkStart w:id="352" w:name="_Toc200195520"/>
      <w:r>
        <w:t>10.6.1</w:t>
      </w:r>
      <w:r w:rsidRPr="00CE653C">
        <w:t>.1</w:t>
      </w:r>
      <w:r w:rsidRPr="00CE653C">
        <w:tab/>
        <w:t>General</w:t>
      </w:r>
      <w:bookmarkEnd w:id="352"/>
    </w:p>
    <w:p w14:paraId="401EF518" w14:textId="77777777" w:rsidR="009A16B6" w:rsidRDefault="009A16B6" w:rsidP="009A16B6">
      <w:r w:rsidRPr="00CE653C">
        <w:t xml:space="preserve">The support of </w:t>
      </w:r>
      <w:r>
        <w:t xml:space="preserve">the MCData short data service (SDS) </w:t>
      </w:r>
      <w:r w:rsidRPr="00CE653C">
        <w:t xml:space="preserve">based on the IP connectivity functionality in the IOPS mode of operation enables that the service is provided by the </w:t>
      </w:r>
      <w:r>
        <w:t>MCData</w:t>
      </w:r>
      <w:r w:rsidRPr="00CE653C">
        <w:t xml:space="preserve">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w:t>
      </w:r>
      <w:r>
        <w:t>Data</w:t>
      </w:r>
      <w:r w:rsidRPr="00CE653C">
        <w:t xml:space="preserve"> users.</w:t>
      </w:r>
    </w:p>
    <w:p w14:paraId="7EAD750E" w14:textId="77777777" w:rsidR="009A16B6" w:rsidRPr="00CE653C" w:rsidRDefault="009A16B6" w:rsidP="009A16B6">
      <w:pPr>
        <w:pStyle w:val="Heading4"/>
      </w:pPr>
      <w:bookmarkStart w:id="353" w:name="_Toc200195521"/>
      <w:r>
        <w:t>10.6.1</w:t>
      </w:r>
      <w:r w:rsidRPr="00CE653C">
        <w:t>.</w:t>
      </w:r>
      <w:r>
        <w:t>2</w:t>
      </w:r>
      <w:r w:rsidRPr="00CE653C">
        <w:tab/>
      </w:r>
      <w:r>
        <w:t>Information flows</w:t>
      </w:r>
      <w:bookmarkEnd w:id="353"/>
    </w:p>
    <w:p w14:paraId="5F708408" w14:textId="77777777" w:rsidR="009A16B6" w:rsidRPr="008B3098" w:rsidRDefault="009A16B6" w:rsidP="009A16B6">
      <w:pPr>
        <w:pStyle w:val="Heading5"/>
        <w:rPr>
          <w:rFonts w:eastAsia="SimSun"/>
          <w:b/>
          <w:bCs/>
          <w:i/>
          <w:iCs/>
          <w:lang w:val="en-IN"/>
        </w:rPr>
      </w:pPr>
      <w:bookmarkStart w:id="354" w:name="_Toc200195522"/>
      <w:r>
        <w:t>10.6.1</w:t>
      </w:r>
      <w:r w:rsidRPr="00CE653C">
        <w:t>.</w:t>
      </w:r>
      <w:r>
        <w:t>2.1</w:t>
      </w:r>
      <w:r w:rsidRPr="00CE653C">
        <w:tab/>
      </w:r>
      <w:r>
        <w:t xml:space="preserve">IOPS </w:t>
      </w:r>
      <w:r w:rsidRPr="008B3098">
        <w:rPr>
          <w:rFonts w:eastAsia="SimSun"/>
          <w:lang w:val="en-IN"/>
        </w:rPr>
        <w:t>MCData standalone data request</w:t>
      </w:r>
      <w:bookmarkEnd w:id="354"/>
    </w:p>
    <w:p w14:paraId="7A86211C" w14:textId="77777777" w:rsidR="009A16B6" w:rsidRPr="008B3098" w:rsidRDefault="009A16B6" w:rsidP="009A16B6">
      <w:r w:rsidRPr="008B3098">
        <w:t>Table </w:t>
      </w:r>
      <w:r>
        <w:t>10.6</w:t>
      </w:r>
      <w:r w:rsidRPr="008B3098">
        <w:t>.</w:t>
      </w:r>
      <w:r>
        <w:t>1</w:t>
      </w:r>
      <w:r w:rsidRPr="008B3098">
        <w:t>.2</w:t>
      </w:r>
      <w:r w:rsidRPr="008B3098">
        <w:rPr>
          <w:lang w:eastAsia="ko-KR"/>
        </w:rPr>
        <w:t>.1</w:t>
      </w:r>
      <w:r w:rsidRPr="008B3098">
        <w:t xml:space="preserve">-1 describes the information flow for the </w:t>
      </w:r>
      <w:r>
        <w:t xml:space="preserve">IOPS </w:t>
      </w:r>
      <w:r w:rsidRPr="008B3098">
        <w:rPr>
          <w:lang w:eastAsia="ko-KR"/>
        </w:rPr>
        <w:t>MCData standalone data request</w:t>
      </w:r>
      <w:r w:rsidRPr="008B3098">
        <w:t xml:space="preserve"> from </w:t>
      </w:r>
      <w:r>
        <w:t>one</w:t>
      </w:r>
      <w:r w:rsidRPr="008B3098">
        <w:t xml:space="preserve"> MCData client to another MCData client.</w:t>
      </w:r>
      <w:r>
        <w:t xml:space="preserve"> The packet(s) carrying the IOPS </w:t>
      </w:r>
      <w:r w:rsidRPr="008B3098">
        <w:rPr>
          <w:lang w:eastAsia="ko-KR"/>
        </w:rPr>
        <w:t>MCData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06B13932" w14:textId="77777777" w:rsidR="009A16B6" w:rsidRPr="008B3098" w:rsidRDefault="009A16B6" w:rsidP="009A16B6">
      <w:pPr>
        <w:pStyle w:val="TH"/>
      </w:pPr>
      <w:r w:rsidRPr="008B3098">
        <w:t>Table </w:t>
      </w:r>
      <w:r>
        <w:t>10.6</w:t>
      </w:r>
      <w:r w:rsidRPr="008B3098">
        <w:t>.</w:t>
      </w:r>
      <w:r>
        <w:t>1</w:t>
      </w:r>
      <w:r w:rsidRPr="008B3098">
        <w:t xml:space="preserve">.2.1-1: </w:t>
      </w:r>
      <w:r>
        <w:t xml:space="preserve">IOPS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67F271D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7EBD6C1"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9A8EAC"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6006D1" w14:textId="77777777" w:rsidR="009A16B6" w:rsidRPr="008B3098" w:rsidRDefault="009A16B6" w:rsidP="003F7390">
            <w:pPr>
              <w:pStyle w:val="TAH"/>
            </w:pPr>
            <w:r w:rsidRPr="008B3098">
              <w:t>Description</w:t>
            </w:r>
          </w:p>
        </w:tc>
      </w:tr>
      <w:tr w:rsidR="009A16B6" w:rsidRPr="008B3098" w14:paraId="497B813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B053C5C"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2E982AA"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46AD85" w14:textId="77777777" w:rsidR="009A16B6" w:rsidRPr="002C7CB4" w:rsidRDefault="009A16B6" w:rsidP="003F7390">
            <w:pPr>
              <w:pStyle w:val="TAL"/>
            </w:pPr>
            <w:r w:rsidRPr="002C7CB4">
              <w:t>The identity of the MCData user sending data</w:t>
            </w:r>
          </w:p>
        </w:tc>
      </w:tr>
      <w:tr w:rsidR="009A16B6" w:rsidRPr="008B3098" w14:paraId="0BE491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219C44D"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8C7EDC" w14:textId="77777777" w:rsidR="009A16B6" w:rsidRPr="002C7CB4" w:rsidRDefault="009A16B6" w:rsidP="003F7390">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EBA34E" w14:textId="77777777" w:rsidR="009A16B6" w:rsidRPr="002C7CB4" w:rsidRDefault="009A16B6" w:rsidP="003F7390">
            <w:pPr>
              <w:pStyle w:val="TAL"/>
              <w:rPr>
                <w:lang w:eastAsia="zh-CN"/>
              </w:rPr>
            </w:pPr>
            <w:r w:rsidRPr="002C7CB4">
              <w:t>The identity of the MCData user towards which the data is sent</w:t>
            </w:r>
          </w:p>
        </w:tc>
      </w:tr>
      <w:tr w:rsidR="009A16B6" w:rsidRPr="008B3098" w14:paraId="62F8E81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AB25F24"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F8C9A3"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5C38B8" w14:textId="77777777" w:rsidR="009A16B6" w:rsidRPr="002C7CB4" w:rsidRDefault="009A16B6" w:rsidP="003F7390">
            <w:pPr>
              <w:pStyle w:val="TAL"/>
            </w:pPr>
            <w:r w:rsidRPr="002C7CB4">
              <w:t>Identifies the conversation</w:t>
            </w:r>
          </w:p>
        </w:tc>
      </w:tr>
      <w:tr w:rsidR="009A16B6" w:rsidRPr="008B3098" w14:paraId="191D4F1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1EDE214"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E06D39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EEFAEF" w14:textId="77777777" w:rsidR="009A16B6" w:rsidRPr="002C7CB4" w:rsidRDefault="009A16B6" w:rsidP="003F7390">
            <w:pPr>
              <w:pStyle w:val="TAL"/>
            </w:pPr>
            <w:r w:rsidRPr="002C7CB4">
              <w:t>Identifies the MCData transaction</w:t>
            </w:r>
          </w:p>
        </w:tc>
      </w:tr>
      <w:tr w:rsidR="009A16B6" w:rsidRPr="008B3098" w14:paraId="1ACFFB24"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470A610"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409F72D4"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04FFA4"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2B3DD64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7E24F46"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007F6F1"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992C1B"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542755E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E519044"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A188F4B"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3DFD33"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11727F7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660BF02" w14:textId="0E254261" w:rsidR="00813D80" w:rsidRDefault="009A16B6" w:rsidP="003F7390">
            <w:pPr>
              <w:pStyle w:val="TAL"/>
            </w:pPr>
            <w:r w:rsidRPr="002C7CB4">
              <w:t>Application identifier</w:t>
            </w:r>
          </w:p>
          <w:p w14:paraId="041790F5" w14:textId="1A382143" w:rsidR="009A16B6" w:rsidRPr="002C7CB4" w:rsidRDefault="009A16B6" w:rsidP="003F7390">
            <w:pPr>
              <w:pStyle w:val="TAL"/>
            </w:pPr>
            <w:r w:rsidRPr="002C7CB4">
              <w:t>(see NOTE)</w:t>
            </w:r>
          </w:p>
        </w:tc>
        <w:tc>
          <w:tcPr>
            <w:tcW w:w="993" w:type="dxa"/>
            <w:tcBorders>
              <w:top w:val="single" w:sz="4" w:space="0" w:color="000000"/>
              <w:left w:val="single" w:sz="4" w:space="0" w:color="000000"/>
              <w:bottom w:val="single" w:sz="4" w:space="0" w:color="000000"/>
            </w:tcBorders>
            <w:shd w:val="clear" w:color="auto" w:fill="auto"/>
          </w:tcPr>
          <w:p w14:paraId="1720BB28"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B8B131"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3F2AEFB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090C9D3"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7D9B9C6F"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CD4708" w14:textId="77777777" w:rsidR="009A16B6" w:rsidRPr="002C7CB4" w:rsidRDefault="009A16B6" w:rsidP="003F7390">
            <w:pPr>
              <w:pStyle w:val="TAL"/>
            </w:pPr>
            <w:r w:rsidRPr="002C7CB4">
              <w:t>SDS content</w:t>
            </w:r>
          </w:p>
        </w:tc>
      </w:tr>
      <w:tr w:rsidR="009A16B6" w:rsidRPr="008B3098" w14:paraId="1A4551DA"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3B62AC"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061EB4A" w14:textId="77777777" w:rsidR="009A16B6" w:rsidRPr="008B3098" w:rsidRDefault="009A16B6" w:rsidP="009A16B6">
      <w:pPr>
        <w:rPr>
          <w:rFonts w:eastAsia="SimSun"/>
        </w:rPr>
      </w:pPr>
    </w:p>
    <w:p w14:paraId="778C6094" w14:textId="77777777" w:rsidR="009A16B6" w:rsidRPr="008B3098" w:rsidRDefault="009A16B6" w:rsidP="009A16B6">
      <w:pPr>
        <w:pStyle w:val="Heading5"/>
        <w:rPr>
          <w:rFonts w:eastAsia="SimSun"/>
          <w:lang w:val="en-IN"/>
        </w:rPr>
      </w:pPr>
      <w:bookmarkStart w:id="355" w:name="_Toc38385469"/>
      <w:bookmarkStart w:id="356" w:name="_Toc200195523"/>
      <w:r>
        <w:rPr>
          <w:rFonts w:eastAsia="SimSun"/>
          <w:lang w:val="en-IN"/>
        </w:rPr>
        <w:lastRenderedPageBreak/>
        <w:t>10.6</w:t>
      </w:r>
      <w:r>
        <w:t>.1</w:t>
      </w:r>
      <w:r w:rsidRPr="00CE653C">
        <w:t>.</w:t>
      </w:r>
      <w:r>
        <w:t>2.2</w:t>
      </w:r>
      <w:r w:rsidRPr="008B3098">
        <w:rPr>
          <w:rFonts w:eastAsia="SimSun"/>
          <w:lang w:val="en-IN"/>
        </w:rPr>
        <w:tab/>
      </w:r>
      <w:r>
        <w:rPr>
          <w:rFonts w:eastAsia="SimSun"/>
          <w:lang w:val="en-IN"/>
        </w:rPr>
        <w:t xml:space="preserve">IOPS </w:t>
      </w:r>
      <w:r w:rsidRPr="008B3098">
        <w:rPr>
          <w:rFonts w:eastAsia="SimSun"/>
          <w:lang w:val="en-IN"/>
        </w:rPr>
        <w:t>MCData data disposition notification</w:t>
      </w:r>
      <w:bookmarkEnd w:id="355"/>
      <w:bookmarkEnd w:id="356"/>
    </w:p>
    <w:p w14:paraId="5F6200C7" w14:textId="77777777" w:rsidR="009A16B6" w:rsidRPr="008B3098" w:rsidRDefault="009A16B6" w:rsidP="009A16B6">
      <w:r w:rsidRPr="008B3098">
        <w:t>Table </w:t>
      </w:r>
      <w:r>
        <w:t>10.6.1</w:t>
      </w:r>
      <w:r w:rsidRPr="00CE653C">
        <w:t>.</w:t>
      </w:r>
      <w:r>
        <w:t>2.2</w:t>
      </w:r>
      <w:r w:rsidRPr="008B3098">
        <w:t xml:space="preserve">-1 describes the information flow for the </w:t>
      </w:r>
      <w:r>
        <w:t xml:space="preserve">IOPS </w:t>
      </w:r>
      <w:r w:rsidRPr="008B3098">
        <w:rPr>
          <w:lang w:eastAsia="ko-KR"/>
        </w:rPr>
        <w:t>MCData data disposition notification</w:t>
      </w:r>
      <w:r w:rsidRPr="008B3098">
        <w:t xml:space="preserve"> from </w:t>
      </w:r>
      <w:r>
        <w:t>one</w:t>
      </w:r>
      <w:r w:rsidRPr="008B3098">
        <w:t xml:space="preserve"> MCData client to another MCData client.</w:t>
      </w:r>
      <w:r>
        <w:t xml:space="preserve"> The packet(s) carrying the IOPS </w:t>
      </w:r>
      <w:r w:rsidRPr="008B3098">
        <w:rPr>
          <w:lang w:eastAsia="ko-KR"/>
        </w:rPr>
        <w:t>MCData data disposition notification</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4DC4CB9A" w14:textId="77777777" w:rsidR="009A16B6" w:rsidRPr="008B3098" w:rsidRDefault="009A16B6" w:rsidP="009A16B6">
      <w:pPr>
        <w:pStyle w:val="TH"/>
      </w:pPr>
      <w:r w:rsidRPr="008B3098">
        <w:t>Table </w:t>
      </w:r>
      <w:r>
        <w:t>10.6</w:t>
      </w:r>
      <w:r w:rsidRPr="008B3098">
        <w:t>.</w:t>
      </w:r>
      <w:r>
        <w:t>1</w:t>
      </w:r>
      <w:r w:rsidRPr="008B3098">
        <w:t xml:space="preserve">.2.2-1: </w:t>
      </w:r>
      <w:r>
        <w:t xml:space="preserve">IOPS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9A16B6" w:rsidRPr="008B3098" w14:paraId="6447DB6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1C3AFB6" w14:textId="77777777" w:rsidR="009A16B6" w:rsidRPr="008B3098" w:rsidRDefault="009A16B6" w:rsidP="003F7390">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3887A6" w14:textId="77777777" w:rsidR="009A16B6" w:rsidRPr="008B3098" w:rsidRDefault="009A16B6" w:rsidP="003F7390">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2B8BD6D" w14:textId="77777777" w:rsidR="009A16B6" w:rsidRPr="008B3098" w:rsidRDefault="009A16B6" w:rsidP="003F7390">
            <w:pPr>
              <w:pStyle w:val="TAH"/>
            </w:pPr>
            <w:r w:rsidRPr="008B3098">
              <w:t>Description</w:t>
            </w:r>
          </w:p>
        </w:tc>
      </w:tr>
      <w:tr w:rsidR="009A16B6" w:rsidRPr="008B3098" w14:paraId="3632B8E5"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3BA0D30"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398B871" w14:textId="77777777" w:rsidR="009A16B6" w:rsidRPr="002C7CB4" w:rsidRDefault="009A16B6" w:rsidP="003F7390">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E87DE7" w14:textId="77777777" w:rsidR="009A16B6" w:rsidRPr="002C7CB4" w:rsidRDefault="009A16B6" w:rsidP="003F7390">
            <w:pPr>
              <w:pStyle w:val="TAL"/>
              <w:rPr>
                <w:lang w:eastAsia="zh-CN"/>
              </w:rPr>
            </w:pPr>
            <w:r w:rsidRPr="002C7CB4">
              <w:t>The identity of the MCData user towards which the notification is sent</w:t>
            </w:r>
          </w:p>
        </w:tc>
      </w:tr>
      <w:tr w:rsidR="009A16B6" w:rsidRPr="008B3098" w14:paraId="3B4C4AC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2EC08F3"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420315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128385" w14:textId="77777777" w:rsidR="009A16B6" w:rsidRPr="002C7CB4" w:rsidRDefault="009A16B6" w:rsidP="003F7390">
            <w:pPr>
              <w:pStyle w:val="TAL"/>
            </w:pPr>
            <w:r w:rsidRPr="002C7CB4">
              <w:t>The identity of the MCData user sending notification</w:t>
            </w:r>
          </w:p>
        </w:tc>
      </w:tr>
      <w:tr w:rsidR="009A16B6" w:rsidRPr="008B3098" w14:paraId="721521DB"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8DD7660" w14:textId="77777777" w:rsidR="009A16B6" w:rsidRPr="002C7CB4" w:rsidRDefault="009A16B6" w:rsidP="003F7390">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3134905"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E5204D" w14:textId="77777777" w:rsidR="009A16B6" w:rsidRPr="002C7CB4" w:rsidRDefault="009A16B6" w:rsidP="003F7390">
            <w:pPr>
              <w:pStyle w:val="TAL"/>
            </w:pPr>
            <w:r w:rsidRPr="002C7CB4">
              <w:t>Identifies the conversation</w:t>
            </w:r>
          </w:p>
        </w:tc>
      </w:tr>
      <w:tr w:rsidR="009A16B6" w:rsidRPr="008B3098" w14:paraId="6A3CE05E"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FC0C060" w14:textId="77777777" w:rsidR="009A16B6" w:rsidRPr="002C7CB4" w:rsidRDefault="009A16B6" w:rsidP="003F7390">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10A0F96C"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A8D4FD9" w14:textId="77777777" w:rsidR="009A16B6" w:rsidRPr="002C7CB4" w:rsidRDefault="009A16B6" w:rsidP="003F7390">
            <w:pPr>
              <w:pStyle w:val="TAL"/>
            </w:pPr>
            <w:r w:rsidRPr="002C7CB4">
              <w:t>Identity of the original MCData transaction</w:t>
            </w:r>
          </w:p>
        </w:tc>
      </w:tr>
      <w:tr w:rsidR="009A16B6" w:rsidRPr="008B3098" w14:paraId="10625F7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C785A41" w14:textId="77777777" w:rsidR="009A16B6" w:rsidRPr="002C7CB4" w:rsidRDefault="009A16B6" w:rsidP="003F7390">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702B3CD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CACE8A" w14:textId="77777777" w:rsidR="009A16B6" w:rsidRPr="002C7CB4" w:rsidRDefault="009A16B6" w:rsidP="003F7390">
            <w:pPr>
              <w:pStyle w:val="TAL"/>
            </w:pPr>
            <w:r w:rsidRPr="002C7CB4">
              <w:t>Disposition which is delivered or read or both</w:t>
            </w:r>
          </w:p>
        </w:tc>
      </w:tr>
    </w:tbl>
    <w:p w14:paraId="28F5688B" w14:textId="77777777" w:rsidR="009A16B6" w:rsidRDefault="009A16B6" w:rsidP="009A16B6">
      <w:pPr>
        <w:rPr>
          <w:rFonts w:eastAsia="SimSun"/>
        </w:rPr>
      </w:pPr>
    </w:p>
    <w:p w14:paraId="69B87030" w14:textId="77777777" w:rsidR="009A16B6" w:rsidRPr="008B3098" w:rsidRDefault="009A16B6" w:rsidP="009A16B6">
      <w:pPr>
        <w:pStyle w:val="Heading5"/>
        <w:rPr>
          <w:rFonts w:eastAsia="SimSun"/>
          <w:lang w:val="en-IN"/>
        </w:rPr>
      </w:pPr>
      <w:bookmarkStart w:id="357" w:name="_Toc38385470"/>
      <w:bookmarkStart w:id="358" w:name="_Toc200195524"/>
      <w:r>
        <w:rPr>
          <w:rFonts w:eastAsia="SimSun"/>
          <w:lang w:val="en-IN"/>
        </w:rPr>
        <w:t>10.6</w:t>
      </w:r>
      <w:r w:rsidRPr="008B3098">
        <w:rPr>
          <w:rFonts w:eastAsia="SimSun"/>
          <w:lang w:val="en-IN"/>
        </w:rPr>
        <w:t>.</w:t>
      </w:r>
      <w:r>
        <w:rPr>
          <w:rFonts w:eastAsia="SimSun"/>
          <w:lang w:val="en-IN"/>
        </w:rPr>
        <w:t>1</w:t>
      </w:r>
      <w:r w:rsidRPr="008B3098">
        <w:rPr>
          <w:rFonts w:eastAsia="SimSun"/>
          <w:lang w:val="en-IN"/>
        </w:rPr>
        <w:t>.2.3</w:t>
      </w:r>
      <w:r w:rsidRPr="008B3098">
        <w:rPr>
          <w:rFonts w:eastAsia="SimSun"/>
          <w:lang w:val="en-IN"/>
        </w:rPr>
        <w:tab/>
      </w:r>
      <w:r>
        <w:rPr>
          <w:rFonts w:eastAsia="SimSun"/>
          <w:lang w:val="en-IN"/>
        </w:rPr>
        <w:t xml:space="preserve">IOPS </w:t>
      </w:r>
      <w:r w:rsidRPr="008B3098">
        <w:rPr>
          <w:rFonts w:eastAsia="SimSun"/>
          <w:lang w:val="en-IN"/>
        </w:rPr>
        <w:t>MCData group standalone data request</w:t>
      </w:r>
      <w:bookmarkEnd w:id="357"/>
      <w:bookmarkEnd w:id="358"/>
    </w:p>
    <w:p w14:paraId="63B4DD84" w14:textId="77777777" w:rsidR="009A16B6" w:rsidRPr="008B3098" w:rsidRDefault="009A16B6" w:rsidP="009A16B6">
      <w:r w:rsidRPr="008B3098">
        <w:t>Table </w:t>
      </w:r>
      <w:r>
        <w:t>10.6</w:t>
      </w:r>
      <w:r w:rsidRPr="008B3098">
        <w:t>.</w:t>
      </w:r>
      <w:r>
        <w:t>1</w:t>
      </w:r>
      <w:r w:rsidRPr="008B3098">
        <w:t>.2</w:t>
      </w:r>
      <w:r w:rsidRPr="008B3098">
        <w:rPr>
          <w:lang w:eastAsia="ko-KR"/>
        </w:rPr>
        <w:t>.3</w:t>
      </w:r>
      <w:r w:rsidRPr="008B3098">
        <w:t xml:space="preserve">-1 describes the information flow for the </w:t>
      </w:r>
      <w:r>
        <w:t xml:space="preserve">IOPS </w:t>
      </w:r>
      <w:r w:rsidRPr="008B3098">
        <w:rPr>
          <w:lang w:eastAsia="ko-KR"/>
        </w:rPr>
        <w:t>MCData group standalone data request</w:t>
      </w:r>
      <w:r w:rsidRPr="008B3098">
        <w:t xml:space="preserve"> from </w:t>
      </w:r>
      <w:r>
        <w:t>one</w:t>
      </w:r>
      <w:r w:rsidRPr="008B3098">
        <w:t xml:space="preserve"> MCData client to other</w:t>
      </w:r>
      <w:r>
        <w:t xml:space="preserve"> </w:t>
      </w:r>
      <w:r w:rsidRPr="008B3098">
        <w:t>MCData client</w:t>
      </w:r>
      <w:r>
        <w:t>s</w:t>
      </w:r>
      <w:r w:rsidRPr="008B3098">
        <w:t>.</w:t>
      </w:r>
      <w:r w:rsidRPr="00D11B7D">
        <w:t xml:space="preserve"> </w:t>
      </w:r>
      <w:r>
        <w:t xml:space="preserve">The packet(s) carrying the IOPS </w:t>
      </w:r>
      <w:r w:rsidRPr="008B3098">
        <w:rPr>
          <w:lang w:eastAsia="ko-KR"/>
        </w:rPr>
        <w:t>MCData group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clients.</w:t>
      </w:r>
    </w:p>
    <w:p w14:paraId="2CA3095D" w14:textId="77777777" w:rsidR="009A16B6" w:rsidRPr="008B3098" w:rsidRDefault="009A16B6" w:rsidP="009A16B6">
      <w:pPr>
        <w:pStyle w:val="TH"/>
      </w:pPr>
      <w:r w:rsidRPr="008B3098">
        <w:t>Table </w:t>
      </w:r>
      <w:r>
        <w:t>10.6</w:t>
      </w:r>
      <w:r w:rsidRPr="008B3098">
        <w:t>.</w:t>
      </w:r>
      <w:r>
        <w:t>1</w:t>
      </w:r>
      <w:r w:rsidRPr="008B3098">
        <w:t xml:space="preserve">.2.3-1: </w:t>
      </w:r>
      <w:r>
        <w:t xml:space="preserve">IOPS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7504E9FA"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5AB0AA8"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C488A8"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BB3C4B" w14:textId="77777777" w:rsidR="009A16B6" w:rsidRPr="008B3098" w:rsidRDefault="009A16B6" w:rsidP="003F7390">
            <w:pPr>
              <w:pStyle w:val="TAH"/>
            </w:pPr>
            <w:r w:rsidRPr="008B3098">
              <w:t>Description</w:t>
            </w:r>
          </w:p>
        </w:tc>
      </w:tr>
      <w:tr w:rsidR="009A16B6" w:rsidRPr="008B3098" w14:paraId="5CC9C76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9108C4"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0A253D"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36D6D" w14:textId="77777777" w:rsidR="009A16B6" w:rsidRPr="002C7CB4" w:rsidRDefault="009A16B6" w:rsidP="003F7390">
            <w:pPr>
              <w:pStyle w:val="TAL"/>
            </w:pPr>
            <w:r w:rsidRPr="002C7CB4">
              <w:t>The identity of the MCData user sending data</w:t>
            </w:r>
          </w:p>
        </w:tc>
      </w:tr>
      <w:tr w:rsidR="009A16B6" w:rsidRPr="008B3098" w14:paraId="79EA3AF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3F3042C" w14:textId="77777777" w:rsidR="009A16B6" w:rsidRPr="002C7CB4" w:rsidRDefault="009A16B6" w:rsidP="003F7390">
            <w:pPr>
              <w:pStyle w:val="TAL"/>
            </w:pPr>
            <w:r>
              <w:t xml:space="preserve">IOPS </w:t>
            </w: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F3D257"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D942F4" w14:textId="77777777" w:rsidR="009A16B6" w:rsidRPr="002C7CB4" w:rsidRDefault="009A16B6" w:rsidP="003F7390">
            <w:pPr>
              <w:pStyle w:val="TAL"/>
            </w:pPr>
            <w:r w:rsidRPr="002C7CB4">
              <w:t xml:space="preserve">The </w:t>
            </w:r>
            <w:r>
              <w:t xml:space="preserve">IOPS </w:t>
            </w:r>
            <w:r w:rsidRPr="002C7CB4">
              <w:t>MCData group ID to which the data is to be sent</w:t>
            </w:r>
          </w:p>
        </w:tc>
      </w:tr>
      <w:tr w:rsidR="009A16B6" w:rsidRPr="008B3098" w14:paraId="73EBC1B0"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9E51C01"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701905"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7CB9AB" w14:textId="77777777" w:rsidR="009A16B6" w:rsidRPr="002C7CB4" w:rsidRDefault="009A16B6" w:rsidP="003F7390">
            <w:pPr>
              <w:pStyle w:val="TAL"/>
            </w:pPr>
            <w:r w:rsidRPr="002C7CB4">
              <w:t>Identifies the conversation</w:t>
            </w:r>
          </w:p>
        </w:tc>
      </w:tr>
      <w:tr w:rsidR="009A16B6" w:rsidRPr="008B3098" w14:paraId="79F571C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67284B5"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59F2B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C02919" w14:textId="77777777" w:rsidR="009A16B6" w:rsidRPr="002C7CB4" w:rsidRDefault="009A16B6" w:rsidP="003F7390">
            <w:pPr>
              <w:pStyle w:val="TAL"/>
            </w:pPr>
            <w:r w:rsidRPr="002C7CB4">
              <w:t>Identifies the MCData transaction</w:t>
            </w:r>
          </w:p>
        </w:tc>
      </w:tr>
      <w:tr w:rsidR="009A16B6" w:rsidRPr="008B3098" w14:paraId="1921C69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1AED5B"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C10A4E3"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2505D"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33F0AA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FCC81A5"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967B4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03E839"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2867A16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2CD8BE5"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27CA1A4"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1D510"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213A11E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B119DE9" w14:textId="46703CDC" w:rsidR="00813D80" w:rsidRDefault="009A16B6" w:rsidP="003F7390">
            <w:pPr>
              <w:pStyle w:val="TAL"/>
            </w:pPr>
            <w:r w:rsidRPr="002C7CB4">
              <w:t>Application identifier</w:t>
            </w:r>
          </w:p>
          <w:p w14:paraId="2AA7B70C" w14:textId="4AED4234" w:rsidR="009A16B6" w:rsidRPr="002C7CB4" w:rsidRDefault="009A16B6" w:rsidP="003F7390">
            <w:pPr>
              <w:pStyle w:val="TAL"/>
            </w:pPr>
            <w:r w:rsidRPr="002C7CB4">
              <w:t>(see NOTE)</w:t>
            </w:r>
          </w:p>
        </w:tc>
        <w:tc>
          <w:tcPr>
            <w:tcW w:w="993" w:type="dxa"/>
            <w:tcBorders>
              <w:top w:val="single" w:sz="4" w:space="0" w:color="000000"/>
              <w:left w:val="single" w:sz="4" w:space="0" w:color="000000"/>
              <w:bottom w:val="single" w:sz="4" w:space="0" w:color="000000"/>
            </w:tcBorders>
            <w:shd w:val="clear" w:color="auto" w:fill="auto"/>
          </w:tcPr>
          <w:p w14:paraId="7F261DE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55F8E3"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5E01AE5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BCCB07E"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69B9DC1"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FFAFA3" w14:textId="77777777" w:rsidR="009A16B6" w:rsidRPr="002C7CB4" w:rsidRDefault="009A16B6" w:rsidP="003F7390">
            <w:pPr>
              <w:pStyle w:val="TAL"/>
            </w:pPr>
            <w:r w:rsidRPr="002C7CB4">
              <w:t>SDS content</w:t>
            </w:r>
          </w:p>
        </w:tc>
      </w:tr>
      <w:tr w:rsidR="009A16B6" w:rsidRPr="008B3098" w14:paraId="575BF19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8B4829"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D50C7A9" w14:textId="77777777" w:rsidR="009A16B6" w:rsidRPr="008B3098" w:rsidRDefault="009A16B6" w:rsidP="009A16B6">
      <w:pPr>
        <w:rPr>
          <w:rFonts w:eastAsia="SimSun"/>
        </w:rPr>
      </w:pPr>
    </w:p>
    <w:p w14:paraId="1F088978" w14:textId="77777777" w:rsidR="009A16B6" w:rsidRPr="00CE653C" w:rsidRDefault="009A16B6" w:rsidP="009A16B6">
      <w:pPr>
        <w:pStyle w:val="Heading4"/>
      </w:pPr>
      <w:bookmarkStart w:id="359" w:name="_Toc200195525"/>
      <w:r>
        <w:t>10.6.1</w:t>
      </w:r>
      <w:r w:rsidRPr="00CE653C">
        <w:t>.</w:t>
      </w:r>
      <w:r>
        <w:t>3</w:t>
      </w:r>
      <w:r w:rsidRPr="00CE653C">
        <w:tab/>
      </w:r>
      <w:r>
        <w:t>IOPS one-to-one standalone SDS using signalling control plane</w:t>
      </w:r>
      <w:bookmarkEnd w:id="359"/>
    </w:p>
    <w:p w14:paraId="258E89CD" w14:textId="77777777" w:rsidR="009A16B6" w:rsidRPr="00CE653C" w:rsidRDefault="009A16B6" w:rsidP="009A16B6">
      <w:pPr>
        <w:pStyle w:val="Heading5"/>
      </w:pPr>
      <w:bookmarkStart w:id="360" w:name="_Toc200195526"/>
      <w:r>
        <w:t>10.6.1</w:t>
      </w:r>
      <w:r w:rsidRPr="00CE653C">
        <w:t>.</w:t>
      </w:r>
      <w:r>
        <w:t>3.1</w:t>
      </w:r>
      <w:r w:rsidRPr="00CE653C">
        <w:tab/>
        <w:t>General</w:t>
      </w:r>
      <w:bookmarkEnd w:id="360"/>
    </w:p>
    <w:p w14:paraId="684942B4" w14:textId="77777777" w:rsidR="009A16B6" w:rsidRPr="0074781F" w:rsidRDefault="009A16B6" w:rsidP="009A16B6">
      <w:r w:rsidRPr="0004621D">
        <w:t>When an MC</w:t>
      </w:r>
      <w:r>
        <w:t>Data</w:t>
      </w:r>
      <w:r w:rsidRPr="0004621D">
        <w:t xml:space="preserve"> user </w:t>
      </w:r>
      <w:r>
        <w:t xml:space="preserve">initiates an IOPS standalone SDS data transfer </w:t>
      </w:r>
      <w:r w:rsidRPr="0004621D">
        <w:t>with a</w:t>
      </w:r>
      <w:r>
        <w:t xml:space="preserve">nother </w:t>
      </w:r>
      <w:r w:rsidRPr="003E4FD3">
        <w:t>MC</w:t>
      </w:r>
      <w:r>
        <w:t>Data</w:t>
      </w:r>
      <w:r w:rsidRPr="003E4FD3">
        <w:t xml:space="preserve"> user </w:t>
      </w:r>
      <w:r>
        <w:t xml:space="preserve">using the signalling control plane </w:t>
      </w:r>
      <w:r w:rsidRPr="003E4FD3">
        <w:t>based on the IP connectivity functionality, the M</w:t>
      </w:r>
      <w:r>
        <w:t>CData</w:t>
      </w:r>
      <w:r w:rsidRPr="003E4FD3">
        <w:t xml:space="preserve"> client retrieves the connectivity information of the target MC</w:t>
      </w:r>
      <w:r>
        <w:t>Data</w:t>
      </w:r>
      <w:r w:rsidRPr="003E4FD3">
        <w:t xml:space="preserve"> user</w:t>
      </w:r>
      <w:r>
        <w:t xml:space="preserve"> </w:t>
      </w:r>
      <w:r w:rsidRPr="00FF7006">
        <w:t xml:space="preserve">(i.e. </w:t>
      </w:r>
      <w:r>
        <w:t xml:space="preserve">the </w:t>
      </w:r>
      <w:r w:rsidRPr="00FF7006">
        <w:t>MC</w:t>
      </w:r>
      <w:r>
        <w:t>Data</w:t>
      </w:r>
      <w:r w:rsidRPr="00FF7006">
        <w:t xml:space="preserve"> UE</w:t>
      </w:r>
      <w:r w:rsidRPr="00916BCC">
        <w:t>'</w:t>
      </w:r>
      <w:r w:rsidRPr="00FF7006">
        <w:t xml:space="preserve">s IP address) </w:t>
      </w:r>
      <w:r w:rsidRPr="0074781F">
        <w:t>from the IOPS connectivity client.</w:t>
      </w:r>
      <w:r>
        <w:t xml:space="preserve"> Then, t</w:t>
      </w:r>
      <w:r w:rsidRPr="00E70A92">
        <w:t>he MC</w:t>
      </w:r>
      <w:r>
        <w:t>Data</w:t>
      </w:r>
      <w:r w:rsidRPr="00E70A92">
        <w:t xml:space="preserve"> client enable</w:t>
      </w:r>
      <w:r>
        <w:t>s</w:t>
      </w:r>
      <w:r w:rsidRPr="00E70A92">
        <w:t xml:space="preserve"> </w:t>
      </w:r>
      <w:r>
        <w:t>the IOPS SDS data transfer over</w:t>
      </w:r>
      <w:r w:rsidRPr="00E70A92">
        <w:t xml:space="preserve"> the IOPS MC </w:t>
      </w:r>
      <w:r>
        <w:t xml:space="preserve">connectivity function. The related session packets, i.e. signalling messages, carrying the data are transmitted to the IOPS MC connectivity function addressing the corresponding target </w:t>
      </w:r>
      <w:r w:rsidRPr="00FF7006">
        <w:t>M</w:t>
      </w:r>
      <w:r>
        <w:t>CData</w:t>
      </w:r>
      <w:r w:rsidRPr="00FF7006">
        <w:t xml:space="preserve"> UE</w:t>
      </w:r>
      <w:r w:rsidRPr="00916BCC">
        <w:t>'</w:t>
      </w:r>
      <w:r w:rsidRPr="00FF7006">
        <w:t>s IP address</w:t>
      </w:r>
      <w:r>
        <w:t>.</w:t>
      </w:r>
    </w:p>
    <w:p w14:paraId="5D90ED4C" w14:textId="77777777" w:rsidR="009A16B6"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w:t>
      </w:r>
      <w:r>
        <w:rPr>
          <w:lang w:eastAsia="zh-CN"/>
        </w:rPr>
        <w:t>Data</w:t>
      </w:r>
      <w:r w:rsidRPr="00416FBE">
        <w:rPr>
          <w:lang w:eastAsia="zh-CN"/>
        </w:rPr>
        <w:t xml:space="preserve"> user if it is already available (see clauses 10.</w:t>
      </w:r>
      <w:r>
        <w:rPr>
          <w:lang w:eastAsia="zh-CN"/>
        </w:rPr>
        <w:t>3</w:t>
      </w:r>
      <w:r w:rsidRPr="00416FBE">
        <w:rPr>
          <w:lang w:eastAsia="zh-CN"/>
        </w:rPr>
        <w:t xml:space="preserve"> on IOPS subscription and notification procedures).</w:t>
      </w:r>
    </w:p>
    <w:p w14:paraId="1BEC6AC2" w14:textId="77777777" w:rsidR="009A16B6" w:rsidRDefault="009A16B6" w:rsidP="009A16B6">
      <w:r>
        <w:t xml:space="preserve">The IOPS MC connectivity function distributes the received session packets over unicast transmissions to </w:t>
      </w:r>
      <w:r w:rsidRPr="00354AA4">
        <w:t>the target</w:t>
      </w:r>
      <w:r>
        <w:t xml:space="preserve"> MCData client.</w:t>
      </w:r>
    </w:p>
    <w:p w14:paraId="57C84867" w14:textId="77777777" w:rsidR="009A16B6" w:rsidRPr="00CE653C" w:rsidRDefault="009A16B6" w:rsidP="009A16B6">
      <w:pPr>
        <w:pStyle w:val="Heading5"/>
      </w:pPr>
      <w:bookmarkStart w:id="361" w:name="_Toc200195527"/>
      <w:r>
        <w:lastRenderedPageBreak/>
        <w:t>10.6.1</w:t>
      </w:r>
      <w:r w:rsidRPr="00CE653C">
        <w:t>.</w:t>
      </w:r>
      <w:r>
        <w:t>3.2</w:t>
      </w:r>
      <w:r w:rsidRPr="00CE653C">
        <w:tab/>
      </w:r>
      <w:r>
        <w:t>Procedure</w:t>
      </w:r>
      <w:bookmarkEnd w:id="361"/>
    </w:p>
    <w:p w14:paraId="398E6C8A" w14:textId="77777777" w:rsidR="009A16B6" w:rsidRDefault="009A16B6" w:rsidP="009A16B6">
      <w:pPr>
        <w:rPr>
          <w:lang w:eastAsia="zh-CN"/>
        </w:rPr>
      </w:pPr>
      <w:r w:rsidRPr="00416FBE">
        <w:t>The procedure in figure </w:t>
      </w:r>
      <w:r>
        <w:t>10.6.1.3</w:t>
      </w:r>
      <w:r w:rsidRPr="00416FBE">
        <w:t>.</w:t>
      </w:r>
      <w:r>
        <w:t>2</w:t>
      </w:r>
      <w:r w:rsidRPr="00416FBE">
        <w:t xml:space="preserve">-1 </w:t>
      </w:r>
      <w:r>
        <w:rPr>
          <w:lang w:eastAsia="zh-CN"/>
        </w:rPr>
        <w:t>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 xml:space="preserve">an IOPS one-to-one MCData communication </w:t>
      </w:r>
      <w:r w:rsidRPr="0052003A">
        <w:rPr>
          <w:lang w:eastAsia="zh-CN"/>
        </w:rPr>
        <w:t xml:space="preserve">for </w:t>
      </w:r>
      <w:r>
        <w:rPr>
          <w:lang w:eastAsia="zh-CN"/>
        </w:rPr>
        <w:t>sending standalone SDS data over signalling control plane to another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27E6AACC" w14:textId="77777777" w:rsidR="009A16B6" w:rsidRPr="00416FBE" w:rsidRDefault="009A16B6" w:rsidP="009A16B6">
      <w:r w:rsidRPr="00416FBE">
        <w:t>Pre-conditions:</w:t>
      </w:r>
    </w:p>
    <w:p w14:paraId="57332495" w14:textId="77777777" w:rsidR="009A16B6" w:rsidRDefault="009A16B6" w:rsidP="009A16B6">
      <w:pPr>
        <w:pStyle w:val="B1"/>
      </w:pPr>
      <w:r>
        <w:t>-</w:t>
      </w:r>
      <w:r>
        <w:tab/>
      </w:r>
      <w:r w:rsidRPr="00416FBE">
        <w:t>MC</w:t>
      </w:r>
      <w:r>
        <w:t>Data</w:t>
      </w:r>
      <w:r w:rsidRPr="00416FBE">
        <w:t xml:space="preserve"> user profile used for the IOPS mode of operation is pre-provisioned in the MC</w:t>
      </w:r>
      <w:r>
        <w:t>Data</w:t>
      </w:r>
      <w:r w:rsidRPr="00416FBE">
        <w:t xml:space="preserve"> UEs.</w:t>
      </w:r>
    </w:p>
    <w:p w14:paraId="600F451D" w14:textId="3C5148A0" w:rsidR="009A16B6" w:rsidRPr="00416FBE" w:rsidRDefault="009A16B6" w:rsidP="009A16B6">
      <w:pPr>
        <w:pStyle w:val="B1"/>
      </w:pPr>
      <w:r>
        <w:t>-</w:t>
      </w:r>
      <w:r>
        <w:tab/>
        <w:t>MCData users have an active PDN connection</w:t>
      </w:r>
      <w:r w:rsidR="00882EFD" w:rsidRPr="00882EFD">
        <w:t xml:space="preserve"> or PDU session</w:t>
      </w:r>
      <w:r>
        <w:t xml:space="preserve"> to the IOPS MC connectivity function</w:t>
      </w:r>
      <w:r w:rsidDel="0004621D">
        <w:t xml:space="preserve"> </w:t>
      </w:r>
      <w:r>
        <w:t>for the communication based on the IP connectivity functionality.</w:t>
      </w:r>
    </w:p>
    <w:p w14:paraId="44DB5355" w14:textId="77777777" w:rsidR="009A16B6" w:rsidRPr="00EC2117" w:rsidRDefault="009A16B6" w:rsidP="009A16B6">
      <w:pPr>
        <w:pStyle w:val="B1"/>
      </w:pPr>
      <w:r>
        <w:t>-</w:t>
      </w:r>
      <w:r>
        <w:tab/>
      </w:r>
      <w:r w:rsidRPr="00EC2117">
        <w:t>The MC</w:t>
      </w:r>
      <w:r>
        <w:t>Data</w:t>
      </w:r>
      <w:r w:rsidRPr="00EC2117">
        <w:t xml:space="preserve"> users are discovered by the IOPS MC </w:t>
      </w:r>
      <w:r>
        <w:t>connectivity function</w:t>
      </w:r>
      <w:r w:rsidRPr="00EC2117" w:rsidDel="0004621D">
        <w:t xml:space="preserve"> </w:t>
      </w:r>
      <w:r>
        <w:t>supporting the IP connectivity functionality</w:t>
      </w:r>
      <w:r w:rsidRPr="00EC2117">
        <w:t>.</w:t>
      </w:r>
    </w:p>
    <w:p w14:paraId="2D18D000" w14:textId="77777777" w:rsidR="009A16B6" w:rsidRPr="00416FBE" w:rsidRDefault="009A16B6" w:rsidP="009A16B6">
      <w:pPr>
        <w:pStyle w:val="B1"/>
      </w:pPr>
      <w:r>
        <w:t>-</w:t>
      </w:r>
      <w:r>
        <w:tab/>
      </w:r>
      <w:r w:rsidRPr="00EC2117">
        <w:t>MC</w:t>
      </w:r>
      <w:r>
        <w:t>Data</w:t>
      </w:r>
      <w:r w:rsidRPr="00EC2117">
        <w:t xml:space="preserve">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w:t>
      </w:r>
      <w:r>
        <w:t>Data</w:t>
      </w:r>
      <w:r w:rsidRPr="00416FBE">
        <w:t xml:space="preserve"> user</w:t>
      </w:r>
      <w:r>
        <w:t>s</w:t>
      </w:r>
      <w:r w:rsidRPr="00416FBE">
        <w:t>.</w:t>
      </w:r>
    </w:p>
    <w:p w14:paraId="2BF06DF6" w14:textId="77777777" w:rsidR="009A16B6" w:rsidRPr="00416FBE" w:rsidRDefault="009A16B6" w:rsidP="009A16B6">
      <w:pPr>
        <w:pStyle w:val="TH"/>
      </w:pPr>
      <w:r>
        <w:object w:dxaOrig="7380" w:dyaOrig="8020" w14:anchorId="1C3DE1B5">
          <v:shape id="_x0000_i1047" type="#_x0000_t75" style="width:369.4pt;height:401pt" o:ole="">
            <v:imagedata r:id="rId53" o:title=""/>
          </v:shape>
          <o:OLEObject Type="Embed" ProgID="Visio.Drawing.11" ShapeID="_x0000_i1047" DrawAspect="Content" ObjectID="_1810808198" r:id="rId54"/>
        </w:object>
      </w:r>
    </w:p>
    <w:p w14:paraId="41B747AA" w14:textId="77777777" w:rsidR="009A16B6" w:rsidRPr="00416FBE" w:rsidRDefault="009A16B6" w:rsidP="009A16B6">
      <w:pPr>
        <w:pStyle w:val="TF"/>
      </w:pPr>
      <w:r w:rsidRPr="00416FBE">
        <w:t>Figure </w:t>
      </w:r>
      <w:r>
        <w:t>10.6.1.3</w:t>
      </w:r>
      <w:r w:rsidRPr="00416FBE">
        <w:t>.</w:t>
      </w:r>
      <w:r>
        <w:t>2</w:t>
      </w:r>
      <w:r w:rsidRPr="00416FBE">
        <w:t xml:space="preserve">-1: </w:t>
      </w:r>
      <w:r>
        <w:t xml:space="preserve">IOPS </w:t>
      </w:r>
      <w:bookmarkStart w:id="362" w:name="_Hlk39767681"/>
      <w:r w:rsidRPr="00193228">
        <w:t>one-to-one standalone SDS using signalling control plane</w:t>
      </w:r>
      <w:r>
        <w:t xml:space="preserve"> </w:t>
      </w:r>
      <w:bookmarkEnd w:id="362"/>
      <w:r>
        <w:t>based on the IP connectivity functionality</w:t>
      </w:r>
    </w:p>
    <w:p w14:paraId="2F4521AC" w14:textId="77777777" w:rsidR="009A16B6" w:rsidRPr="00416FBE" w:rsidRDefault="009A16B6" w:rsidP="009A16B6">
      <w:pPr>
        <w:pStyle w:val="B1"/>
      </w:pPr>
      <w:r w:rsidRPr="00416FBE">
        <w:t>1.</w:t>
      </w:r>
      <w:r w:rsidRPr="00416FBE">
        <w:tab/>
        <w:t>The MC</w:t>
      </w:r>
      <w:r>
        <w:t>Data</w:t>
      </w:r>
      <w:r w:rsidRPr="00416FBE">
        <w:t xml:space="preserve"> user at MC</w:t>
      </w:r>
      <w:r>
        <w:t>Data</w:t>
      </w:r>
      <w:r w:rsidRPr="00416FBE">
        <w:t xml:space="preserve"> client 1 would like to initiate a</w:t>
      </w:r>
      <w:r>
        <w:t xml:space="preserve">n </w:t>
      </w:r>
      <w:bookmarkStart w:id="363" w:name="_Hlk39768090"/>
      <w:r>
        <w:t>IOPS</w:t>
      </w:r>
      <w:r w:rsidRPr="00416FBE">
        <w:t xml:space="preserve"> </w:t>
      </w:r>
      <w:r>
        <w:t>SDS data transfer</w:t>
      </w:r>
      <w:r w:rsidRPr="00416FBE">
        <w:t xml:space="preserve"> </w:t>
      </w:r>
      <w:r>
        <w:t>with</w:t>
      </w:r>
      <w:r w:rsidRPr="00416FBE">
        <w:t xml:space="preserve"> the MC</w:t>
      </w:r>
      <w:r>
        <w:t>Data</w:t>
      </w:r>
      <w:r w:rsidRPr="00416FBE">
        <w:t xml:space="preserve"> user at MC</w:t>
      </w:r>
      <w:r>
        <w:t>Data</w:t>
      </w:r>
      <w:r w:rsidRPr="00416FBE">
        <w:t xml:space="preserve"> client 2</w:t>
      </w:r>
      <w:r>
        <w:t xml:space="preserve">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standalone data request</w:t>
      </w:r>
      <w:r>
        <w:t>.</w:t>
      </w:r>
      <w:bookmarkEnd w:id="363"/>
    </w:p>
    <w:p w14:paraId="0A297FF5" w14:textId="77777777" w:rsidR="009A16B6" w:rsidRDefault="009A16B6" w:rsidP="009A16B6">
      <w:pPr>
        <w:pStyle w:val="B1"/>
      </w:pPr>
      <w:r w:rsidRPr="00416FBE">
        <w:t>2.</w:t>
      </w:r>
      <w:r w:rsidRPr="00416FBE">
        <w:tab/>
        <w:t xml:space="preserve">The </w:t>
      </w:r>
      <w:r w:rsidRPr="00486B04">
        <w:t>MCData</w:t>
      </w:r>
      <w:r w:rsidRPr="00416FBE">
        <w:t xml:space="preserve"> client 1 </w:t>
      </w:r>
      <w:r>
        <w:t xml:space="preserve">retrieves the connectivity information of the target </w:t>
      </w:r>
      <w:r w:rsidRPr="00486B04">
        <w:t>MCData</w:t>
      </w:r>
      <w:r>
        <w:t xml:space="preserve"> user from the IOPS connectivity client 1 (not shown in figure) and </w:t>
      </w:r>
      <w:r w:rsidRPr="00416FBE">
        <w:t>sends a</w:t>
      </w:r>
      <w:r>
        <w:t>n IOPS</w:t>
      </w:r>
      <w:r w:rsidRPr="00416FBE">
        <w:t xml:space="preserve"> </w:t>
      </w:r>
      <w:r>
        <w:t>MCData standalone data</w:t>
      </w:r>
      <w:r w:rsidRPr="00416FBE">
        <w:t xml:space="preserve"> request towards the </w:t>
      </w:r>
      <w:r w:rsidRPr="00486B04">
        <w:lastRenderedPageBreak/>
        <w:t>MCData</w:t>
      </w:r>
      <w:r w:rsidRPr="00416FBE">
        <w:t xml:space="preserve"> client 2</w:t>
      </w:r>
      <w:r>
        <w:t xml:space="preserve">. </w:t>
      </w:r>
      <w:r w:rsidRPr="004E675D">
        <w:t xml:space="preserve">The </w:t>
      </w:r>
      <w:r w:rsidRPr="00486B04">
        <w:t>MCData</w:t>
      </w:r>
      <w:r w:rsidRPr="004E675D">
        <w:t xml:space="preserve"> client 1 transmits the session packets carrying the IOPS </w:t>
      </w:r>
      <w:r>
        <w:t>MCData standalone data</w:t>
      </w:r>
      <w:r w:rsidRPr="00416FBE">
        <w:t xml:space="preserve"> </w:t>
      </w:r>
      <w:r>
        <w:t>request</w:t>
      </w:r>
      <w:r w:rsidRPr="004E675D">
        <w:t xml:space="preserve"> to</w:t>
      </w:r>
      <w:r>
        <w:t xml:space="preserve"> the IOPS MC connectivity function for distribution to the</w:t>
      </w:r>
      <w:r w:rsidRPr="004E675D">
        <w:t xml:space="preserve"> </w:t>
      </w:r>
      <w:r>
        <w:t xml:space="preserve">corresponding target </w:t>
      </w:r>
      <w:r w:rsidRPr="00486B04">
        <w:t>MCData</w:t>
      </w:r>
      <w:r w:rsidRPr="00FF7006">
        <w:t xml:space="preserve"> UE</w:t>
      </w:r>
      <w:r>
        <w:t xml:space="preserve"> 2</w:t>
      </w:r>
      <w:r w:rsidRPr="00916BCC">
        <w:t>'</w:t>
      </w:r>
      <w:r w:rsidRPr="00FF7006">
        <w:t>s IP address</w:t>
      </w:r>
      <w:r w:rsidRPr="00416FBE">
        <w:t xml:space="preserve">. </w:t>
      </w:r>
    </w:p>
    <w:p w14:paraId="751E7D84" w14:textId="77777777" w:rsidR="009A16B6" w:rsidRDefault="009A16B6" w:rsidP="009A16B6">
      <w:pPr>
        <w:pStyle w:val="B1"/>
        <w:ind w:firstLine="0"/>
      </w:pPr>
      <w:bookmarkStart w:id="364" w:name="_Hlk39770258"/>
      <w:r w:rsidRPr="00416FBE">
        <w:t xml:space="preserve">The </w:t>
      </w:r>
      <w:r>
        <w:t xml:space="preserve">IOPS </w:t>
      </w:r>
      <w:r w:rsidRPr="00574233">
        <w:t xml:space="preserve">MCData 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bookmarkEnd w:id="364"/>
    </w:p>
    <w:p w14:paraId="2DC234E7" w14:textId="77777777" w:rsidR="009A16B6" w:rsidRDefault="009A16B6" w:rsidP="009A16B6">
      <w:pPr>
        <w:pStyle w:val="B1"/>
      </w:pPr>
      <w:r>
        <w:t>3.</w:t>
      </w:r>
      <w:r>
        <w:tab/>
        <w:t xml:space="preserve">The IOPS MC connectivity function receives the session packets addressing the </w:t>
      </w:r>
      <w:r w:rsidRPr="00486B04">
        <w:t>MCData</w:t>
      </w:r>
      <w:r w:rsidRPr="00FF7006">
        <w:t xml:space="preserve"> UE</w:t>
      </w:r>
      <w:r>
        <w:t xml:space="preserve"> 2</w:t>
      </w:r>
      <w:r w:rsidRPr="00916BCC">
        <w:t>'</w:t>
      </w:r>
      <w:r w:rsidRPr="00FF7006">
        <w:t>s IP address</w:t>
      </w:r>
      <w:r>
        <w:t xml:space="preserve">. The IOPS MC connectivity function checks if the </w:t>
      </w:r>
      <w:r w:rsidRPr="00486B04">
        <w:t>MCData</w:t>
      </w:r>
      <w:r w:rsidRPr="00FF7006">
        <w:t xml:space="preserve">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E7456D1" w14:textId="77777777" w:rsidR="009A16B6" w:rsidRPr="00416FBE" w:rsidRDefault="009A16B6" w:rsidP="009A16B6">
      <w:pPr>
        <w:pStyle w:val="B1"/>
      </w:pPr>
      <w:r>
        <w:t>4.</w:t>
      </w:r>
      <w:r>
        <w:tab/>
        <w:t>The IOPS MC connectivity function distributes the session packets carrying the IOPS MCData standalone data</w:t>
      </w:r>
      <w:r w:rsidRPr="00416FBE">
        <w:t xml:space="preserve"> </w:t>
      </w:r>
      <w:r>
        <w:t xml:space="preserve">request to the </w:t>
      </w:r>
      <w:r w:rsidRPr="00486B04">
        <w:t>MCData</w:t>
      </w:r>
      <w:r>
        <w:t xml:space="preserve"> client 2.</w:t>
      </w:r>
    </w:p>
    <w:p w14:paraId="20333BB0" w14:textId="77777777" w:rsidR="009A16B6" w:rsidRDefault="009A16B6" w:rsidP="009A16B6">
      <w:pPr>
        <w:pStyle w:val="B1"/>
      </w:pPr>
      <w:r>
        <w:t>5</w:t>
      </w:r>
      <w:r w:rsidRPr="00416FBE">
        <w:t>.</w:t>
      </w:r>
      <w:r w:rsidRPr="00416FBE">
        <w:tab/>
      </w:r>
      <w:r>
        <w:t>Upon the</w:t>
      </w:r>
      <w:r w:rsidRPr="00574233">
        <w:t xml:space="preserve"> recei</w:t>
      </w:r>
      <w:r>
        <w:t>pt of the</w:t>
      </w:r>
      <w:r w:rsidRPr="00574233">
        <w:t xml:space="preserve"> </w:t>
      </w:r>
      <w:r>
        <w:t xml:space="preserve">IOPS </w:t>
      </w:r>
      <w:r w:rsidRPr="00574233">
        <w:t xml:space="preserve">MCData standalone data request, the MCData client 2 </w:t>
      </w:r>
      <w:bookmarkStart w:id="365" w:name="_Hlk39768370"/>
      <w:r w:rsidRPr="00574233">
        <w:t>checks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 2 notifies the </w:t>
      </w:r>
      <w:r>
        <w:t xml:space="preserve">target </w:t>
      </w:r>
      <w:r w:rsidRPr="00486B04">
        <w:t>MCData</w:t>
      </w:r>
      <w:r w:rsidRPr="00416FBE">
        <w:t xml:space="preserve"> user.</w:t>
      </w:r>
    </w:p>
    <w:p w14:paraId="68858569" w14:textId="77777777" w:rsidR="009A16B6" w:rsidRPr="00A62A28" w:rsidRDefault="009A16B6" w:rsidP="009A16B6">
      <w:pPr>
        <w:pStyle w:val="B1"/>
        <w:ind w:firstLine="0"/>
      </w:pPr>
      <w:r>
        <w:t>The actions taken when the payload contains application data or command instructions are based on the payload content.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55BE901" w14:textId="77777777" w:rsidR="009A16B6" w:rsidRPr="00416FBE" w:rsidRDefault="009A16B6" w:rsidP="009A16B6">
      <w:pPr>
        <w:pStyle w:val="NO"/>
      </w:pPr>
      <w:r w:rsidRPr="00A62A28">
        <w:t>NOTE:</w:t>
      </w:r>
      <w:r w:rsidRPr="00A62A28">
        <w:tab/>
      </w:r>
      <w:r w:rsidRPr="00564027">
        <w:t>If the policy assertion was negative, the MCData client 2 sends an appropriate notification to MCData client 1.</w:t>
      </w:r>
    </w:p>
    <w:bookmarkEnd w:id="365"/>
    <w:p w14:paraId="1206BFBB" w14:textId="77777777" w:rsidR="009A16B6" w:rsidRPr="0074781F" w:rsidRDefault="009A16B6" w:rsidP="009A16B6">
      <w:pPr>
        <w:pStyle w:val="B1"/>
      </w:pPr>
      <w:r>
        <w:t>6</w:t>
      </w:r>
      <w:r w:rsidRPr="00EC2117">
        <w:t>.</w:t>
      </w:r>
      <w:r w:rsidRPr="002D5757">
        <w:tab/>
      </w:r>
      <w:bookmarkStart w:id="366" w:name="_Hlk39768506"/>
      <w:r w:rsidRPr="000F535D">
        <w:t xml:space="preserve">If 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 xml:space="preserve">by the MCData client 1, then the receiving MCData client 2 initiates </w:t>
      </w:r>
      <w:r>
        <w:t>the corresponding</w:t>
      </w:r>
      <w:r w:rsidRPr="000F535D">
        <w:t xml:space="preserve"> </w:t>
      </w:r>
      <w:r>
        <w:t xml:space="preserve">IOPS </w:t>
      </w:r>
      <w:r w:rsidRPr="000F535D">
        <w:t>MCData data disposition notification</w:t>
      </w:r>
      <w:r>
        <w:t>(s)</w:t>
      </w:r>
      <w:bookmarkEnd w:id="366"/>
      <w:r>
        <w:t xml:space="preserve"> towards the MCData client 1, i.e. addressing the MCData UE 1</w:t>
      </w:r>
      <w:r w:rsidRPr="00916BCC">
        <w:t>'</w:t>
      </w:r>
      <w:r w:rsidRPr="00FF7006">
        <w:t>s IP address</w:t>
      </w:r>
      <w:r>
        <w:t>.</w:t>
      </w:r>
    </w:p>
    <w:p w14:paraId="27F61FC8" w14:textId="77777777" w:rsidR="009A16B6" w:rsidRDefault="009A16B6" w:rsidP="009A16B6">
      <w:pPr>
        <w:pStyle w:val="B1"/>
      </w:pPr>
      <w:r>
        <w:t>7.</w:t>
      </w:r>
      <w:r>
        <w:tab/>
        <w:t xml:space="preserve">The IOPS MC connectivity function </w:t>
      </w:r>
      <w:bookmarkStart w:id="367" w:name="_Hlk39769820"/>
      <w:r>
        <w:t xml:space="preserve">receives the session packets addressing the </w:t>
      </w:r>
      <w:r w:rsidRPr="00486B04">
        <w:t>MCData</w:t>
      </w:r>
      <w:r w:rsidRPr="00FF7006">
        <w:t xml:space="preserve"> UE</w:t>
      </w:r>
      <w:r>
        <w:t xml:space="preserve"> 1</w:t>
      </w:r>
      <w:r w:rsidRPr="00916BCC">
        <w:t>'</w:t>
      </w:r>
      <w:r w:rsidRPr="00FF7006">
        <w:t>s IP address</w:t>
      </w:r>
      <w:bookmarkEnd w:id="367"/>
      <w:r>
        <w:t xml:space="preserve">. </w:t>
      </w:r>
      <w:bookmarkStart w:id="368" w:name="_Hlk39770014"/>
      <w:r>
        <w:t xml:space="preserve">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bookmarkEnd w:id="368"/>
      <w:r>
        <w:t>.</w:t>
      </w:r>
    </w:p>
    <w:p w14:paraId="282E1400" w14:textId="77777777" w:rsidR="009A16B6" w:rsidRDefault="009A16B6" w:rsidP="009A16B6">
      <w:pPr>
        <w:pStyle w:val="B1"/>
      </w:pPr>
      <w:r>
        <w:t>8.</w:t>
      </w:r>
      <w:r>
        <w:tab/>
        <w:t xml:space="preserve">The IOPS MC connectivity function </w:t>
      </w:r>
      <w:bookmarkStart w:id="369" w:name="_Hlk39770063"/>
      <w:r>
        <w:t xml:space="preserve">distributes the session packets carrying the IOPS </w:t>
      </w:r>
      <w:r w:rsidRPr="000F535D">
        <w:t>MCData data disposition notification</w:t>
      </w:r>
      <w:r>
        <w:t xml:space="preserve"> to the </w:t>
      </w:r>
      <w:r w:rsidRPr="00486B04">
        <w:t>MCData</w:t>
      </w:r>
      <w:r>
        <w:t xml:space="preserve"> client 1</w:t>
      </w:r>
      <w:bookmarkEnd w:id="369"/>
      <w:r>
        <w:t>.</w:t>
      </w:r>
    </w:p>
    <w:p w14:paraId="0AC1FD66" w14:textId="77777777" w:rsidR="009A16B6" w:rsidRPr="00CE653C" w:rsidRDefault="009A16B6" w:rsidP="009A16B6">
      <w:pPr>
        <w:pStyle w:val="Heading4"/>
      </w:pPr>
      <w:bookmarkStart w:id="370" w:name="_Toc200195528"/>
      <w:r>
        <w:t>10.6.1</w:t>
      </w:r>
      <w:r w:rsidRPr="00CE653C">
        <w:t>.</w:t>
      </w:r>
      <w:r>
        <w:t>4</w:t>
      </w:r>
      <w:r w:rsidRPr="00CE653C">
        <w:tab/>
      </w:r>
      <w:r>
        <w:t>IOPS group standalone SDS using signalling control plane</w:t>
      </w:r>
      <w:bookmarkEnd w:id="370"/>
    </w:p>
    <w:p w14:paraId="4F22EAC6" w14:textId="77777777" w:rsidR="009A16B6" w:rsidRPr="00CE653C" w:rsidRDefault="009A16B6" w:rsidP="009A16B6">
      <w:pPr>
        <w:pStyle w:val="Heading5"/>
      </w:pPr>
      <w:bookmarkStart w:id="371" w:name="_Toc200195529"/>
      <w:r>
        <w:t>10.6.1</w:t>
      </w:r>
      <w:r w:rsidRPr="00CE653C">
        <w:t>.</w:t>
      </w:r>
      <w:r>
        <w:t>4.1</w:t>
      </w:r>
      <w:r w:rsidRPr="00CE653C">
        <w:tab/>
        <w:t>General</w:t>
      </w:r>
      <w:bookmarkEnd w:id="371"/>
    </w:p>
    <w:p w14:paraId="09959B07" w14:textId="77777777" w:rsidR="009A16B6" w:rsidRDefault="009A16B6" w:rsidP="009A16B6">
      <w:r>
        <w:t xml:space="preserve">IOPS group standalone SDS using signalling control plane based on the </w:t>
      </w:r>
      <w:r w:rsidRPr="00CE653C">
        <w:t>IP connectivity functionality</w:t>
      </w:r>
      <w:r w:rsidRPr="00AB5FED">
        <w:t xml:space="preserve"> can use pre-configur</w:t>
      </w:r>
      <w:r>
        <w:t>ed</w:t>
      </w:r>
      <w:r w:rsidRPr="00AB5FED">
        <w:t xml:space="preserve"> information provided to MC</w:t>
      </w:r>
      <w:r>
        <w:t>Data</w:t>
      </w:r>
      <w:r w:rsidRPr="00AB5FED">
        <w:t xml:space="preserve"> clients prior to </w:t>
      </w:r>
      <w:r>
        <w:t xml:space="preserve">initiating the data service. When an MCData client initiates an IOPS group standalone SDS based on the IP connectivity functionality it uses the pre-configured </w:t>
      </w:r>
      <w:r w:rsidRPr="00D87F58">
        <w:t>IOPS group IP multicast address</w:t>
      </w:r>
      <w:r>
        <w:t xml:space="preserve"> associated to the target IOPS </w:t>
      </w:r>
      <w:r w:rsidRPr="008356D7">
        <w:t>MC</w:t>
      </w:r>
      <w:r>
        <w:t xml:space="preserve">Data </w:t>
      </w:r>
      <w:r w:rsidRPr="008356D7">
        <w:t>group ID</w:t>
      </w:r>
      <w:r>
        <w:t>. The related group session packets, i.e. signalling messages, carrying the data are transmitted to the IOPS MC connectivity function for distribution to the corresponding discovered MC users of the target IOPS MCData group.</w:t>
      </w:r>
    </w:p>
    <w:p w14:paraId="4B692100" w14:textId="5ADB918C" w:rsidR="009A16B6" w:rsidRDefault="009A16B6" w:rsidP="009A16B6">
      <w:r>
        <w:t xml:space="preserve">The IOPS MC connectivity function can distribute the group session packets to the discovered MC users over </w:t>
      </w:r>
      <w:r w:rsidR="00E6718C" w:rsidRPr="00E6718C">
        <w:t xml:space="preserve">broadcast/multicast sessions </w:t>
      </w:r>
      <w:r>
        <w:t>as described in clause 10.4.5.</w:t>
      </w:r>
    </w:p>
    <w:p w14:paraId="1B23E574" w14:textId="77777777" w:rsidR="009A16B6" w:rsidRDefault="009A16B6" w:rsidP="009A16B6">
      <w:r>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4B264E8F" w14:textId="77777777" w:rsidR="009A16B6" w:rsidRPr="00CE653C" w:rsidRDefault="009A16B6" w:rsidP="009A16B6">
      <w:pPr>
        <w:pStyle w:val="Heading5"/>
      </w:pPr>
      <w:bookmarkStart w:id="372" w:name="_Toc200195530"/>
      <w:r>
        <w:lastRenderedPageBreak/>
        <w:t>10.6.1</w:t>
      </w:r>
      <w:r w:rsidRPr="00CE653C">
        <w:t>.</w:t>
      </w:r>
      <w:r>
        <w:t>4.2</w:t>
      </w:r>
      <w:r w:rsidRPr="00CE653C">
        <w:tab/>
      </w:r>
      <w:r>
        <w:t>Procedure</w:t>
      </w:r>
      <w:bookmarkEnd w:id="372"/>
    </w:p>
    <w:p w14:paraId="17A09F5D" w14:textId="77777777" w:rsidR="009A16B6" w:rsidRDefault="009A16B6" w:rsidP="009A16B6">
      <w:pPr>
        <w:rPr>
          <w:lang w:eastAsia="zh-CN"/>
        </w:rPr>
      </w:pPr>
      <w:r w:rsidRPr="00416FBE">
        <w:t>The procedure in figure </w:t>
      </w:r>
      <w:r>
        <w:t>10.6.1.4</w:t>
      </w:r>
      <w:r w:rsidRPr="00416FBE">
        <w:t>.</w:t>
      </w:r>
      <w:r>
        <w:t>2</w:t>
      </w:r>
      <w:r w:rsidRPr="00416FBE">
        <w:t xml:space="preserve">-1 </w:t>
      </w:r>
      <w:r>
        <w:rPr>
          <w:lang w:eastAsia="zh-CN"/>
        </w:rPr>
        <w:t xml:space="preserve">describes the case </w:t>
      </w:r>
      <w:r w:rsidRPr="0052003A">
        <w:rPr>
          <w:lang w:eastAsia="zh-CN"/>
        </w:rPr>
        <w:t xml:space="preserve">where an </w:t>
      </w:r>
      <w:r>
        <w:rPr>
          <w:lang w:eastAsia="zh-CN"/>
        </w:rPr>
        <w:t>MCData</w:t>
      </w:r>
      <w:r w:rsidRPr="0052003A">
        <w:rPr>
          <w:lang w:eastAsia="zh-CN"/>
        </w:rPr>
        <w:t xml:space="preserve"> user is initiating </w:t>
      </w:r>
      <w:r>
        <w:rPr>
          <w:lang w:eastAsia="zh-CN"/>
        </w:rPr>
        <w:t xml:space="preserve">an IOPS group MCData communication </w:t>
      </w:r>
      <w:r w:rsidRPr="0052003A">
        <w:rPr>
          <w:lang w:eastAsia="zh-CN"/>
        </w:rPr>
        <w:t xml:space="preserve">for </w:t>
      </w:r>
      <w:r>
        <w:rPr>
          <w:lang w:eastAsia="zh-CN"/>
        </w:rPr>
        <w:t>sending standalone SDS data over signalling control plane to an IOPS MCData</w:t>
      </w:r>
      <w:r w:rsidRPr="0052003A">
        <w:rPr>
          <w:lang w:eastAsia="zh-CN"/>
        </w:rPr>
        <w:t xml:space="preserve"> </w:t>
      </w:r>
      <w:r>
        <w:rPr>
          <w:lang w:eastAsia="zh-CN"/>
        </w:rPr>
        <w:t>group</w:t>
      </w:r>
      <w:r w:rsidRPr="0052003A">
        <w:rPr>
          <w:lang w:eastAsia="zh-CN"/>
        </w:rPr>
        <w:t xml:space="preserve">,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080E7D58" w14:textId="77777777" w:rsidR="009A16B6" w:rsidRPr="00416FBE" w:rsidRDefault="009A16B6" w:rsidP="009A16B6">
      <w:r w:rsidRPr="00416FBE">
        <w:t>Pre-conditions:</w:t>
      </w:r>
    </w:p>
    <w:p w14:paraId="2EEB422E" w14:textId="77777777" w:rsidR="009A16B6" w:rsidRDefault="009A16B6" w:rsidP="009A16B6">
      <w:pPr>
        <w:pStyle w:val="B1"/>
      </w:pPr>
      <w:r>
        <w:t>-</w:t>
      </w:r>
      <w:r>
        <w:tab/>
        <w:t>MCData</w:t>
      </w:r>
      <w:r w:rsidRPr="00416FBE">
        <w:t xml:space="preserve"> user profile used for the IOPS mode of operation is pre-provisioned in the </w:t>
      </w:r>
      <w:r>
        <w:t>MCData</w:t>
      </w:r>
      <w:r w:rsidRPr="00416FBE">
        <w:t xml:space="preserve"> UEs</w:t>
      </w:r>
      <w:r>
        <w:t>.</w:t>
      </w:r>
    </w:p>
    <w:p w14:paraId="1256B4CF" w14:textId="77777777" w:rsidR="009A16B6" w:rsidRDefault="009A16B6" w:rsidP="009A16B6">
      <w:pPr>
        <w:pStyle w:val="B1"/>
      </w:pPr>
      <w:r>
        <w:t>-</w:t>
      </w:r>
      <w:r>
        <w:tab/>
        <w:t xml:space="preserve">The IOPS MCData group ID and its associated </w:t>
      </w:r>
      <w:r w:rsidRPr="00D87F58">
        <w:t>IOPS group IP multicast address</w:t>
      </w:r>
      <w:r>
        <w:t xml:space="preserve"> are pre-configured in the MCData clients.</w:t>
      </w:r>
    </w:p>
    <w:p w14:paraId="2363115D" w14:textId="59CD936F" w:rsidR="009A16B6" w:rsidRPr="00416FBE" w:rsidRDefault="009A16B6" w:rsidP="009A16B6">
      <w:pPr>
        <w:pStyle w:val="B1"/>
      </w:pPr>
      <w:r>
        <w:t>-</w:t>
      </w:r>
      <w:r>
        <w:tab/>
        <w:t>MCData users have an active PDN connection</w:t>
      </w:r>
      <w:r w:rsidR="00E6718C" w:rsidRPr="00E6718C">
        <w:t xml:space="preserve"> or PDU session</w:t>
      </w:r>
      <w:r>
        <w:t xml:space="preserve"> to the IOPS MC connectivity function for the communication based on the IP connectivity functionality.</w:t>
      </w:r>
    </w:p>
    <w:p w14:paraId="2A9DDE0D" w14:textId="77777777" w:rsidR="009A16B6" w:rsidRDefault="009A16B6" w:rsidP="009A16B6">
      <w:pPr>
        <w:pStyle w:val="B1"/>
      </w:pPr>
      <w:r>
        <w:t>-</w:t>
      </w:r>
      <w:r>
        <w:tab/>
        <w:t>MCData</w:t>
      </w:r>
      <w:r w:rsidRPr="00EC2117">
        <w:t xml:space="preserve"> user</w:t>
      </w:r>
      <w:r>
        <w:t>s affiliated to the target</w:t>
      </w:r>
      <w:r w:rsidRPr="00EC2117">
        <w:t xml:space="preserve"> </w:t>
      </w:r>
      <w:r>
        <w:t xml:space="preserve">IOPS MCData group </w:t>
      </w:r>
      <w:r w:rsidRPr="00EC2117">
        <w:t xml:space="preserve">are discovered by the IOPS MC </w:t>
      </w:r>
      <w:r>
        <w:t>connectivity function supporting the IP connectivity functionality.</w:t>
      </w:r>
    </w:p>
    <w:p w14:paraId="055C5438" w14:textId="346B8898" w:rsidR="009A16B6" w:rsidRPr="00EC2117" w:rsidRDefault="009A16B6" w:rsidP="009A16B6">
      <w:pPr>
        <w:pStyle w:val="B1"/>
      </w:pPr>
      <w:r>
        <w:t>-</w:t>
      </w:r>
      <w:r>
        <w:tab/>
        <w:t>The IOPS MC connectivity function may have established a</w:t>
      </w:r>
      <w:r w:rsidR="00E6718C" w:rsidRPr="00E6718C">
        <w:t xml:space="preserve"> broadcast/multicast session </w:t>
      </w:r>
      <w:r>
        <w:t>and announced it to the MCData clients.</w:t>
      </w:r>
    </w:p>
    <w:p w14:paraId="4217A45D" w14:textId="77777777" w:rsidR="009A16B6" w:rsidRDefault="009A16B6" w:rsidP="009A16B6">
      <w:pPr>
        <w:pStyle w:val="B1"/>
      </w:pPr>
      <w:r>
        <w:t>-</w:t>
      </w:r>
      <w:r>
        <w:tab/>
        <w:t>MCData</w:t>
      </w:r>
      <w:r w:rsidRPr="00EC2117">
        <w:t xml:space="preserve">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MCData group.</w:t>
      </w:r>
    </w:p>
    <w:p w14:paraId="20094A38" w14:textId="77777777" w:rsidR="009A16B6" w:rsidRPr="00416FBE" w:rsidRDefault="009A16B6" w:rsidP="009A16B6">
      <w:pPr>
        <w:pStyle w:val="B1"/>
      </w:pPr>
      <w:r>
        <w:t>-</w:t>
      </w:r>
      <w:r>
        <w:tab/>
        <w:t>MCData clients 1, 2 … n are configured within the same IOPS MCData group.</w:t>
      </w:r>
    </w:p>
    <w:p w14:paraId="1F71164B" w14:textId="77777777" w:rsidR="009A16B6" w:rsidRPr="00416FBE" w:rsidRDefault="009A16B6" w:rsidP="009A16B6">
      <w:pPr>
        <w:pStyle w:val="TH"/>
      </w:pPr>
      <w:r>
        <w:object w:dxaOrig="8050" w:dyaOrig="7981" w14:anchorId="0D08922E">
          <v:shape id="_x0000_i1048" type="#_x0000_t75" style="width:402.55pt;height:398.5pt" o:ole="">
            <v:imagedata r:id="rId55" o:title=""/>
          </v:shape>
          <o:OLEObject Type="Embed" ProgID="Visio.Drawing.11" ShapeID="_x0000_i1048" DrawAspect="Content" ObjectID="_1810808199" r:id="rId56"/>
        </w:object>
      </w:r>
    </w:p>
    <w:p w14:paraId="50710DD1" w14:textId="77777777" w:rsidR="009A16B6" w:rsidRPr="00416FBE" w:rsidRDefault="009A16B6" w:rsidP="009A16B6">
      <w:pPr>
        <w:pStyle w:val="TF"/>
      </w:pPr>
      <w:r w:rsidRPr="00416FBE">
        <w:t>Figure </w:t>
      </w:r>
      <w:r>
        <w:t>10.6.1.4</w:t>
      </w:r>
      <w:r w:rsidRPr="00416FBE">
        <w:t>.</w:t>
      </w:r>
      <w:r>
        <w:t>2</w:t>
      </w:r>
      <w:r w:rsidRPr="00416FBE">
        <w:t xml:space="preserve">-1: </w:t>
      </w:r>
      <w:r>
        <w:t>IOPS group</w:t>
      </w:r>
      <w:r w:rsidRPr="00416FBE">
        <w:t xml:space="preserve"> </w:t>
      </w:r>
      <w:r w:rsidRPr="001C3F5F">
        <w:t xml:space="preserve">standalone SDS using signalling control plane </w:t>
      </w:r>
      <w:r>
        <w:t>based on the IP connectivity functionality</w:t>
      </w:r>
    </w:p>
    <w:p w14:paraId="1C2BEB36" w14:textId="77777777" w:rsidR="009A16B6" w:rsidRPr="00416FBE" w:rsidRDefault="009A16B6" w:rsidP="009A16B6">
      <w:pPr>
        <w:pStyle w:val="B1"/>
      </w:pPr>
      <w:r w:rsidRPr="00416FBE">
        <w:t>1.</w:t>
      </w:r>
      <w:r w:rsidRPr="00416FBE">
        <w:tab/>
        <w:t xml:space="preserve">The </w:t>
      </w:r>
      <w:r>
        <w:t>MCData</w:t>
      </w:r>
      <w:r w:rsidRPr="00416FBE">
        <w:t xml:space="preserve"> user at </w:t>
      </w:r>
      <w:r>
        <w:t>MCData</w:t>
      </w:r>
      <w:r w:rsidRPr="00416FBE">
        <w:t xml:space="preserve"> client 1</w:t>
      </w:r>
      <w:r>
        <w:t xml:space="preserve"> </w:t>
      </w:r>
      <w:r w:rsidRPr="00416FBE">
        <w:t>would like to initiate a</w:t>
      </w:r>
      <w:r>
        <w:t>n IOPS</w:t>
      </w:r>
      <w:r w:rsidRPr="00416FBE">
        <w:t xml:space="preserve"> </w:t>
      </w:r>
      <w:r>
        <w:t>SDS data transfer</w:t>
      </w:r>
      <w:r w:rsidRPr="00416FBE">
        <w:t xml:space="preserve"> </w:t>
      </w:r>
      <w:r>
        <w:t>with</w:t>
      </w:r>
      <w:r w:rsidRPr="00416FBE">
        <w:t xml:space="preserve"> </w:t>
      </w:r>
      <w:r>
        <w:t>a specific</w:t>
      </w:r>
      <w:r w:rsidRPr="00416FBE">
        <w:t xml:space="preserve"> </w:t>
      </w:r>
      <w:r>
        <w:t xml:space="preserve">IOPS </w:t>
      </w:r>
      <w:r w:rsidRPr="00416FBE">
        <w:t>MC</w:t>
      </w:r>
      <w:r>
        <w:t>Data</w:t>
      </w:r>
      <w:r w:rsidRPr="00416FBE">
        <w:t xml:space="preserve"> </w:t>
      </w:r>
      <w:r>
        <w:t>group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w:t>
      </w:r>
      <w:r>
        <w:t xml:space="preserve">group </w:t>
      </w:r>
      <w:r w:rsidRPr="00486B04">
        <w:t>standalone data request</w:t>
      </w:r>
      <w:r w:rsidRPr="00416FBE">
        <w:t>.</w:t>
      </w:r>
    </w:p>
    <w:p w14:paraId="5BEB39C0" w14:textId="77777777" w:rsidR="009A16B6" w:rsidRDefault="009A16B6" w:rsidP="009A16B6">
      <w:pPr>
        <w:pStyle w:val="B1"/>
      </w:pPr>
      <w:r w:rsidRPr="00416FBE">
        <w:t>2.</w:t>
      </w:r>
      <w:r w:rsidRPr="00416FBE">
        <w:tab/>
        <w:t xml:space="preserve">The </w:t>
      </w:r>
      <w:r>
        <w:t>MCData</w:t>
      </w:r>
      <w:r w:rsidRPr="00416FBE">
        <w:t xml:space="preserve"> client 1 sends a</w:t>
      </w:r>
      <w:r>
        <w:t>n IOPS</w:t>
      </w:r>
      <w:r w:rsidRPr="00416FBE">
        <w:t xml:space="preserve"> </w:t>
      </w:r>
      <w:r>
        <w:t xml:space="preserve">MCData group standalone data request to the target IOPS MCData group. The MCData client 1 transmits the group session packets carrying the IOPS MCData group standalone data request to the IOPS MC connectivity function for distribution to the corresponding </w:t>
      </w:r>
      <w:r w:rsidRPr="00D87F58">
        <w:t>IOPS group IP multicast address</w:t>
      </w:r>
      <w:r w:rsidRPr="00416FBE">
        <w:t>.</w:t>
      </w:r>
    </w:p>
    <w:p w14:paraId="6A13715C" w14:textId="77777777" w:rsidR="009A16B6" w:rsidRDefault="009A16B6" w:rsidP="009A16B6">
      <w:pPr>
        <w:pStyle w:val="B1"/>
        <w:ind w:firstLine="0"/>
      </w:pPr>
      <w:r w:rsidRPr="00416FBE">
        <w:t xml:space="preserve">The </w:t>
      </w:r>
      <w:r>
        <w:t xml:space="preserve">IOPS </w:t>
      </w:r>
      <w:r w:rsidRPr="00574233">
        <w:t xml:space="preserve">MCData </w:t>
      </w:r>
      <w:r>
        <w:t xml:space="preserve">group </w:t>
      </w:r>
      <w:r w:rsidRPr="00574233">
        <w:t xml:space="preserve">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p>
    <w:p w14:paraId="06F0C4DF" w14:textId="1C63F5CE" w:rsidR="009A16B6" w:rsidRDefault="009A16B6" w:rsidP="009A16B6">
      <w:pPr>
        <w:pStyle w:val="B1"/>
      </w:pPr>
      <w:r>
        <w:t>3.</w:t>
      </w:r>
      <w:r>
        <w:tab/>
        <w:t xml:space="preserve">The IOPS MC connectivity function determines that the received packets correspond to a group session targeting a specific IOPS MCData group. The IOPS MC connectivity function decides distributing the received group session packets to the target MCData clients over </w:t>
      </w:r>
      <w:r w:rsidR="00E6718C" w:rsidRPr="00E6718C">
        <w:t xml:space="preserve">broadcast/multicast session </w:t>
      </w:r>
      <w:r>
        <w:t>and/or unicast transmissions.</w:t>
      </w:r>
    </w:p>
    <w:p w14:paraId="5DBD4872" w14:textId="77777777" w:rsidR="009A16B6" w:rsidRDefault="009A16B6" w:rsidP="009A16B6">
      <w:pPr>
        <w:pStyle w:val="B1"/>
      </w:pPr>
      <w:r>
        <w:t>4.</w:t>
      </w:r>
      <w:r>
        <w:tab/>
        <w:t>The IOPS MC connectivity function distributes the group session packets carrying the IOPS MCData group standalone data request to the discovered MCData clients from the target IOPS MCData group.</w:t>
      </w:r>
    </w:p>
    <w:p w14:paraId="41912869" w14:textId="41D9975C" w:rsidR="009A16B6" w:rsidRDefault="009A16B6" w:rsidP="009A16B6">
      <w:pPr>
        <w:pStyle w:val="B1"/>
      </w:pPr>
      <w:r>
        <w:t>5</w:t>
      </w:r>
      <w:r w:rsidRPr="00416FBE">
        <w:t>.</w:t>
      </w:r>
      <w:r w:rsidRPr="00416FBE">
        <w:tab/>
        <w:t xml:space="preserve">The </w:t>
      </w:r>
      <w:r>
        <w:t>MCData</w:t>
      </w:r>
      <w:r w:rsidRPr="00416FBE">
        <w:t xml:space="preserve"> client</w:t>
      </w:r>
      <w:r>
        <w:t xml:space="preserve">s receiving the IOPS MCData group standalone data request </w:t>
      </w:r>
      <w:r w:rsidRPr="00574233">
        <w:t xml:space="preserve">check whether any policy is to be asserted to limit certain types of </w:t>
      </w:r>
      <w:r w:rsidR="00E6718C" w:rsidRPr="00E6718C">
        <w:t>messages</w:t>
      </w:r>
      <w:r w:rsidR="00E6718C">
        <w:t xml:space="preserve"> </w:t>
      </w:r>
      <w:r w:rsidRPr="00574233">
        <w:t>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w:t>
      </w:r>
      <w:r>
        <w:t>s</w:t>
      </w:r>
      <w:r w:rsidRPr="00416FBE">
        <w:t xml:space="preserve"> notif</w:t>
      </w:r>
      <w:r>
        <w:t>y</w:t>
      </w:r>
      <w:r w:rsidRPr="00416FBE">
        <w:t xml:space="preserve"> the </w:t>
      </w:r>
      <w:r>
        <w:t xml:space="preserve">target </w:t>
      </w:r>
      <w:r w:rsidRPr="00486B04">
        <w:t>MCData</w:t>
      </w:r>
      <w:r w:rsidRPr="00416FBE">
        <w:t xml:space="preserve"> user</w:t>
      </w:r>
      <w:r>
        <w:t>s</w:t>
      </w:r>
      <w:r w:rsidRPr="00416FBE">
        <w:t>.</w:t>
      </w:r>
    </w:p>
    <w:p w14:paraId="78C82CAB" w14:textId="77777777" w:rsidR="009A16B6" w:rsidRPr="00A62A28" w:rsidRDefault="009A16B6" w:rsidP="009A16B6">
      <w:pPr>
        <w:pStyle w:val="B1"/>
        <w:ind w:firstLine="0"/>
      </w:pPr>
      <w:r>
        <w:lastRenderedPageBreak/>
        <w:t>The actions taken when the payload contains application data or command instructions are based on the payload content. Payload c</w:t>
      </w:r>
      <w:r w:rsidRPr="0002246D">
        <w:t xml:space="preserve">ontent received </w:t>
      </w:r>
      <w:r>
        <w:t>by an MCData client</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26684DF" w14:textId="77777777" w:rsidR="009A16B6" w:rsidRPr="00416FBE" w:rsidRDefault="009A16B6" w:rsidP="009A16B6">
      <w:pPr>
        <w:pStyle w:val="NO"/>
      </w:pPr>
      <w:r w:rsidRPr="00A62A28">
        <w:t>NOTE:</w:t>
      </w:r>
      <w:r w:rsidRPr="00A62A28">
        <w:tab/>
      </w:r>
      <w:r w:rsidRPr="00564027">
        <w:t xml:space="preserve">If the policy assertion was negative, the </w:t>
      </w:r>
      <w:r>
        <w:t xml:space="preserve">corresponding </w:t>
      </w:r>
      <w:r w:rsidRPr="00564027">
        <w:t>MCData client sends an appropriate notification to MCData client 1.</w:t>
      </w:r>
    </w:p>
    <w:p w14:paraId="22043675" w14:textId="77777777" w:rsidR="009A16B6" w:rsidRDefault="009A16B6" w:rsidP="009A16B6">
      <w:pPr>
        <w:pStyle w:val="B1"/>
      </w:pPr>
      <w:r>
        <w:t>6</w:t>
      </w:r>
      <w:r w:rsidRPr="00EC2117">
        <w:t>.</w:t>
      </w:r>
      <w:r w:rsidRPr="004E0CD5">
        <w:tab/>
      </w:r>
      <w:r>
        <w:t xml:space="preserve">If </w:t>
      </w:r>
      <w:r w:rsidRPr="000F535D">
        <w:t xml:space="preserve">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by the MCData client 1, then the receiving MCData client</w:t>
      </w:r>
      <w:r>
        <w:t>s</w:t>
      </w:r>
      <w:r w:rsidRPr="000F535D">
        <w:t xml:space="preserve"> initiate </w:t>
      </w:r>
      <w:r>
        <w:t>the corresponding</w:t>
      </w:r>
      <w:r w:rsidRPr="000F535D">
        <w:t xml:space="preserve"> </w:t>
      </w:r>
      <w:r>
        <w:t xml:space="preserve">IOPS </w:t>
      </w:r>
      <w:r w:rsidRPr="000F535D">
        <w:t>MCData data disposition notification</w:t>
      </w:r>
      <w:r>
        <w:t xml:space="preserve">(s) towards the MCData client 1, </w:t>
      </w:r>
      <w:bookmarkStart w:id="373" w:name="_Hlk39769967"/>
      <w:r>
        <w:t>i.e. addressing the MCData UE 1</w:t>
      </w:r>
      <w:r w:rsidRPr="00916BCC">
        <w:t>'</w:t>
      </w:r>
      <w:r w:rsidRPr="00FF7006">
        <w:t>s IP address</w:t>
      </w:r>
      <w:bookmarkEnd w:id="373"/>
      <w:r>
        <w:t>.</w:t>
      </w:r>
    </w:p>
    <w:p w14:paraId="16A9D902" w14:textId="77777777" w:rsidR="009A16B6" w:rsidRDefault="009A16B6" w:rsidP="009A16B6">
      <w:pPr>
        <w:pStyle w:val="B1"/>
      </w:pPr>
      <w:r>
        <w:t>7.</w:t>
      </w:r>
      <w:r>
        <w:tab/>
        <w:t xml:space="preserve">The IOPS MC connectivity function receives the session packets addressing the </w:t>
      </w:r>
      <w:r w:rsidRPr="00486B04">
        <w:t>MCData</w:t>
      </w:r>
      <w:r w:rsidRPr="00FF7006">
        <w:t xml:space="preserve"> UE</w:t>
      </w:r>
      <w:r>
        <w:t xml:space="preserve"> 1</w:t>
      </w:r>
      <w:r w:rsidRPr="00916BCC">
        <w:t>'</w:t>
      </w:r>
      <w:r w:rsidRPr="00FF7006">
        <w:t>s IP address</w:t>
      </w:r>
      <w:r>
        <w:t xml:space="preserve">. 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CF6E58A" w14:textId="77777777" w:rsidR="009A16B6" w:rsidRDefault="009A16B6" w:rsidP="009A16B6">
      <w:pPr>
        <w:pStyle w:val="B1"/>
      </w:pPr>
      <w:r>
        <w:t>8.</w:t>
      </w:r>
      <w:r>
        <w:tab/>
        <w:t xml:space="preserve">The IOPS MC connectivity function distributes the session packets carrying the IOPS </w:t>
      </w:r>
      <w:r w:rsidRPr="000F535D">
        <w:t>MCData data disposition notification</w:t>
      </w:r>
      <w:r>
        <w:t xml:space="preserve"> to the </w:t>
      </w:r>
      <w:r w:rsidRPr="00486B04">
        <w:t>MCData</w:t>
      </w:r>
      <w:r>
        <w:t xml:space="preserve"> client 1</w:t>
      </w:r>
      <w:r w:rsidRPr="00217693">
        <w:t>.</w:t>
      </w:r>
    </w:p>
    <w:p w14:paraId="76D0A15E" w14:textId="77777777" w:rsidR="009A16B6" w:rsidRPr="00526FC3" w:rsidRDefault="009A16B6" w:rsidP="009A16B6">
      <w:pPr>
        <w:pStyle w:val="Heading2"/>
      </w:pPr>
      <w:bookmarkStart w:id="374" w:name="_Toc44891544"/>
      <w:bookmarkStart w:id="375" w:name="_Toc200195531"/>
      <w:r>
        <w:t>10.7</w:t>
      </w:r>
      <w:r w:rsidRPr="00526FC3">
        <w:tab/>
      </w:r>
      <w:bookmarkEnd w:id="374"/>
      <w:r>
        <w:t>MC IOPS notification</w:t>
      </w:r>
      <w:bookmarkEnd w:id="375"/>
    </w:p>
    <w:p w14:paraId="3CCB82DE" w14:textId="77777777" w:rsidR="009A16B6" w:rsidRPr="00526FC3" w:rsidRDefault="009A16B6" w:rsidP="009A16B6">
      <w:pPr>
        <w:pStyle w:val="Heading3"/>
      </w:pPr>
      <w:bookmarkStart w:id="376" w:name="_Toc44891545"/>
      <w:bookmarkStart w:id="377" w:name="_Toc200195532"/>
      <w:r>
        <w:t>10.7.</w:t>
      </w:r>
      <w:r w:rsidRPr="00526FC3">
        <w:t>1</w:t>
      </w:r>
      <w:r w:rsidRPr="00526FC3">
        <w:tab/>
        <w:t>General</w:t>
      </w:r>
      <w:bookmarkEnd w:id="376"/>
      <w:bookmarkEnd w:id="377"/>
    </w:p>
    <w:p w14:paraId="666851E4" w14:textId="77777777" w:rsidR="009A16B6" w:rsidRDefault="009A16B6" w:rsidP="009A16B6">
      <w:r>
        <w:t>In the IOPS mode of operation</w:t>
      </w:r>
      <w:r w:rsidRPr="00E90E79">
        <w:t xml:space="preserve">, </w:t>
      </w:r>
      <w:r>
        <w:t>i</w:t>
      </w:r>
      <w:r w:rsidRPr="00F61A9C">
        <w:t xml:space="preserve">t is </w:t>
      </w:r>
      <w:r>
        <w:t>assumed</w:t>
      </w:r>
      <w:r w:rsidRPr="00F61A9C">
        <w:t xml:space="preserve"> that the IOPS MC system does not have connectivity to the primary MC system</w:t>
      </w:r>
      <w:r>
        <w:t xml:space="preserve"> due to the backhaul failure. Therefore, the primary MC system cannot be aware of the initiation of the IOPS operation and the corresponding activation of an IOPS MC connectivity function within the primary MC system coverage. </w:t>
      </w:r>
      <w:r w:rsidRPr="00F61A9C">
        <w:t xml:space="preserve"> </w:t>
      </w:r>
    </w:p>
    <w:p w14:paraId="4B1A9076" w14:textId="77777777" w:rsidR="009A16B6" w:rsidRDefault="009A16B6" w:rsidP="009A16B6">
      <w:r>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5524E9A4" w14:textId="77777777" w:rsidR="009A16B6" w:rsidRDefault="009A16B6" w:rsidP="009A16B6">
      <w:r>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04240C34" w14:textId="77777777" w:rsidR="009A16B6" w:rsidRPr="008153C6" w:rsidRDefault="009A16B6" w:rsidP="009A16B6">
      <w:pPr>
        <w:pStyle w:val="NO"/>
        <w:rPr>
          <w:lang w:val="en-US"/>
        </w:rPr>
      </w:pPr>
      <w:r w:rsidRPr="008153C6">
        <w:rPr>
          <w:lang w:val="en-US"/>
        </w:rPr>
        <w:t>NOTE:</w:t>
      </w:r>
      <w:r w:rsidRPr="008153C6">
        <w:rPr>
          <w:lang w:val="en-US"/>
        </w:rPr>
        <w:tab/>
        <w:t xml:space="preserve">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w:t>
      </w:r>
      <w:r>
        <w:rPr>
          <w:lang w:val="en-US"/>
        </w:rPr>
        <w:t xml:space="preserve">be registered on the active IOPS MC connectivity function and might </w:t>
      </w:r>
      <w:r w:rsidRPr="008153C6">
        <w:rPr>
          <w:lang w:val="en-US"/>
        </w:rPr>
        <w:t>not be reachable on the system.</w:t>
      </w:r>
    </w:p>
    <w:p w14:paraId="75F4CF46" w14:textId="77777777" w:rsidR="009A16B6" w:rsidRDefault="009A16B6" w:rsidP="009A16B6">
      <w:r>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4BC0ACF6" w14:textId="77777777" w:rsidR="009A16B6" w:rsidRPr="00526FC3" w:rsidRDefault="009A16B6" w:rsidP="009A16B6">
      <w:pPr>
        <w:pStyle w:val="Heading3"/>
      </w:pPr>
      <w:bookmarkStart w:id="378" w:name="_Toc44891546"/>
      <w:bookmarkStart w:id="379" w:name="_Toc200195533"/>
      <w:r>
        <w:t>10.7.</w:t>
      </w:r>
      <w:r w:rsidRPr="00526FC3">
        <w:t>2</w:t>
      </w:r>
      <w:r w:rsidRPr="00526FC3">
        <w:tab/>
        <w:t>Information flows</w:t>
      </w:r>
      <w:bookmarkEnd w:id="378"/>
      <w:bookmarkEnd w:id="379"/>
    </w:p>
    <w:p w14:paraId="39B82F03" w14:textId="77777777" w:rsidR="009A16B6" w:rsidRPr="00526FC3" w:rsidRDefault="009A16B6" w:rsidP="009A16B6">
      <w:pPr>
        <w:pStyle w:val="Heading4"/>
      </w:pPr>
      <w:bookmarkStart w:id="380" w:name="_Toc44891547"/>
      <w:bookmarkStart w:id="381" w:name="_Toc200195534"/>
      <w:r>
        <w:t>10.7.</w:t>
      </w:r>
      <w:r w:rsidRPr="00526FC3">
        <w:t>2.1</w:t>
      </w:r>
      <w:r w:rsidRPr="00526FC3">
        <w:tab/>
      </w:r>
      <w:bookmarkEnd w:id="380"/>
      <w:r>
        <w:t>MC IOPS notification</w:t>
      </w:r>
      <w:bookmarkEnd w:id="381"/>
    </w:p>
    <w:p w14:paraId="69F0512A" w14:textId="77777777" w:rsidR="009A16B6" w:rsidRPr="00526FC3" w:rsidRDefault="009A16B6" w:rsidP="009A16B6">
      <w:pPr>
        <w:rPr>
          <w:lang w:eastAsia="zh-CN"/>
        </w:rPr>
      </w:pPr>
      <w:r w:rsidRPr="00526FC3">
        <w:t>Table </w:t>
      </w:r>
      <w:r>
        <w:t>10.7.</w:t>
      </w:r>
      <w:r>
        <w:rPr>
          <w:lang w:eastAsia="zh-CN"/>
        </w:rPr>
        <w:t>2</w:t>
      </w:r>
      <w:r w:rsidRPr="00526FC3">
        <w:rPr>
          <w:lang w:eastAsia="zh-CN"/>
        </w:rPr>
        <w:t>.1-1</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the</w:t>
      </w:r>
      <w:r w:rsidRPr="00526FC3">
        <w:rPr>
          <w:lang w:eastAsia="zh-CN"/>
        </w:rPr>
        <w:t xml:space="preserve"> MC service </w:t>
      </w:r>
      <w:r>
        <w:rPr>
          <w:lang w:eastAsia="zh-CN"/>
        </w:rPr>
        <w:t>client</w:t>
      </w:r>
      <w:r w:rsidRPr="00526FC3">
        <w:rPr>
          <w:lang w:eastAsia="zh-CN"/>
        </w:rPr>
        <w:t xml:space="preserve"> to </w:t>
      </w:r>
      <w:r>
        <w:rPr>
          <w:lang w:eastAsia="zh-CN"/>
        </w:rPr>
        <w:t>the</w:t>
      </w:r>
      <w:r w:rsidRPr="00526FC3">
        <w:rPr>
          <w:lang w:eastAsia="zh-CN"/>
        </w:rPr>
        <w:t xml:space="preserve"> </w:t>
      </w:r>
      <w:r>
        <w:rPr>
          <w:lang w:eastAsia="zh-CN"/>
        </w:rPr>
        <w:t xml:space="preserve">primary </w:t>
      </w:r>
      <w:r w:rsidRPr="00526FC3">
        <w:rPr>
          <w:lang w:eastAsia="zh-CN"/>
        </w:rPr>
        <w:t>MC service server.</w:t>
      </w:r>
    </w:p>
    <w:p w14:paraId="4366B89C" w14:textId="77777777" w:rsidR="009A16B6" w:rsidRPr="00526FC3" w:rsidRDefault="009A16B6" w:rsidP="009A16B6">
      <w:pPr>
        <w:pStyle w:val="TH"/>
      </w:pPr>
      <w:r w:rsidRPr="00526FC3">
        <w:lastRenderedPageBreak/>
        <w:t>Table </w:t>
      </w:r>
      <w:r>
        <w:t>10.7.2</w:t>
      </w:r>
      <w:r w:rsidRPr="00526FC3">
        <w:t xml:space="preserve">.1-1: </w:t>
      </w:r>
      <w:r>
        <w:rPr>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9A16B6" w:rsidRPr="00526FC3" w14:paraId="626A0FC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C51848"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241534D" w14:textId="77777777" w:rsidR="009A16B6" w:rsidRPr="00526FC3" w:rsidRDefault="009A16B6" w:rsidP="003F7390">
            <w:pPr>
              <w:pStyle w:val="TAH"/>
            </w:pPr>
            <w:r w:rsidRPr="00526FC3">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F25A64F" w14:textId="77777777" w:rsidR="009A16B6" w:rsidRPr="00526FC3" w:rsidRDefault="009A16B6" w:rsidP="003F7390">
            <w:pPr>
              <w:pStyle w:val="TAH"/>
            </w:pPr>
            <w:r w:rsidRPr="00526FC3">
              <w:t>Description</w:t>
            </w:r>
          </w:p>
        </w:tc>
      </w:tr>
      <w:tr w:rsidR="009A16B6" w:rsidRPr="00526FC3" w14:paraId="1C54727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9EBE823" w14:textId="77777777" w:rsidR="009A16B6" w:rsidRPr="00352049" w:rsidRDefault="009A16B6" w:rsidP="003F7390">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A354BF4" w14:textId="77777777" w:rsidR="009A16B6" w:rsidRPr="00352049" w:rsidRDefault="009A16B6" w:rsidP="003F7390">
            <w:pPr>
              <w:pStyle w:val="TAL"/>
            </w:pPr>
            <w:r w:rsidRPr="00352049">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9AF7CD3"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providing the notification</w:t>
            </w:r>
          </w:p>
        </w:tc>
      </w:tr>
      <w:tr w:rsidR="009A16B6" w:rsidRPr="00526FC3" w14:paraId="23F86BB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EB6E69C"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9B9EA27" w14:textId="77777777" w:rsidR="009A16B6" w:rsidRPr="00352049" w:rsidRDefault="009A16B6" w:rsidP="003F7390">
            <w:pPr>
              <w:pStyle w:val="TAL"/>
              <w:rPr>
                <w:lang w:eastAsia="zh-CN"/>
              </w:rPr>
            </w:pPr>
            <w:r w:rsidRPr="00352049">
              <w:rPr>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C58C131" w14:textId="77777777" w:rsidR="009A16B6" w:rsidRPr="00352049" w:rsidRDefault="009A16B6" w:rsidP="003F7390">
            <w:pPr>
              <w:pStyle w:val="TAL"/>
              <w:rPr>
                <w:lang w:eastAsia="zh-CN"/>
              </w:rPr>
            </w:pPr>
            <w:r>
              <w:t>Information related to the identified active IOPS MC connectivity function (see NOTE)</w:t>
            </w:r>
          </w:p>
        </w:tc>
      </w:tr>
      <w:tr w:rsidR="009A16B6" w:rsidRPr="00526FC3" w14:paraId="7B4339F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C490926" w14:textId="77777777" w:rsidR="009A16B6" w:rsidRPr="00352049" w:rsidRDefault="009A16B6" w:rsidP="003F7390">
            <w:pPr>
              <w:pStyle w:val="TAL"/>
              <w:rPr>
                <w:lang w:eastAsia="zh-CN"/>
              </w:rPr>
            </w:pPr>
            <w:r>
              <w:rPr>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68F0BD16" w14:textId="77777777" w:rsidR="009A16B6" w:rsidRPr="00352049" w:rsidRDefault="009A16B6" w:rsidP="003F7390">
            <w:pPr>
              <w:pStyle w:val="TAL"/>
              <w:rPr>
                <w:lang w:eastAsia="zh-CN"/>
              </w:rPr>
            </w:pPr>
            <w:r w:rsidRPr="00352049">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692DD5D" w14:textId="77777777" w:rsidR="009A16B6" w:rsidRPr="00352049" w:rsidRDefault="009A16B6" w:rsidP="003F7390">
            <w:pPr>
              <w:pStyle w:val="TAL"/>
            </w:pPr>
            <w:r>
              <w:t>The list of groups identified by the MC service user as active on the IOPS MC connectivity function</w:t>
            </w:r>
          </w:p>
        </w:tc>
      </w:tr>
      <w:tr w:rsidR="009A16B6" w:rsidRPr="00526FC3" w14:paraId="68B4F9E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1371E6" w14:textId="77777777" w:rsidR="009A16B6" w:rsidRDefault="009A16B6" w:rsidP="003F7390">
            <w:pPr>
              <w:pStyle w:val="TAL"/>
              <w:rPr>
                <w:lang w:eastAsia="zh-CN"/>
              </w:rPr>
            </w:pPr>
            <w:r>
              <w:rPr>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4E05752C" w14:textId="77777777" w:rsidR="009A16B6" w:rsidRPr="00352049" w:rsidRDefault="009A16B6" w:rsidP="003F7390">
            <w:pPr>
              <w:pStyle w:val="TAL"/>
              <w:rPr>
                <w:lang w:eastAsia="zh-CN"/>
              </w:rPr>
            </w:pPr>
            <w:r>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426CF30C" w14:textId="77777777" w:rsidR="009A16B6" w:rsidRDefault="009A16B6" w:rsidP="003F7390">
            <w:pPr>
              <w:pStyle w:val="TAL"/>
            </w:pPr>
            <w:r>
              <w:t>The list of other users identified by the MC service user as available on the IOPS MC connectivity function</w:t>
            </w:r>
          </w:p>
        </w:tc>
      </w:tr>
      <w:tr w:rsidR="009A16B6" w:rsidRPr="00526FC3" w14:paraId="51D0C254" w14:textId="77777777" w:rsidTr="003F7390">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01E53938" w14:textId="77777777" w:rsidR="009A16B6" w:rsidRPr="00352049" w:rsidRDefault="009A16B6" w:rsidP="003F7390">
            <w:pPr>
              <w:pStyle w:val="TAN"/>
            </w:pPr>
            <w:r w:rsidRPr="00162AE1">
              <w:rPr>
                <w:rFonts w:eastAsia="SimSun"/>
                <w:lang w:eastAsia="x-none"/>
              </w:rPr>
              <w:t>NOTE:</w:t>
            </w:r>
            <w:r w:rsidRPr="00162AE1">
              <w:rPr>
                <w:rFonts w:eastAsia="SimSun"/>
                <w:lang w:eastAsia="x-none"/>
              </w:rPr>
              <w:tab/>
              <w:t xml:space="preserve">The IOPS MC system information consists of the following elements: IOPS PLMN ID,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w:t>
            </w:r>
            <w:r>
              <w:rPr>
                <w:rFonts w:eastAsia="SimSun"/>
                <w:lang w:eastAsia="x-none"/>
              </w:rPr>
              <w:t xml:space="preserve">, and </w:t>
            </w:r>
            <w:r w:rsidRPr="000B1292">
              <w:t>time of measurement and optional accuracy</w:t>
            </w:r>
            <w:r>
              <w:rPr>
                <w:rFonts w:eastAsia="SimSun"/>
                <w:lang w:eastAsia="x-none"/>
              </w:rPr>
              <w:t>)</w:t>
            </w:r>
            <w:r w:rsidRPr="00162AE1">
              <w:rPr>
                <w:rFonts w:eastAsia="SimSun"/>
                <w:lang w:eastAsia="x-none"/>
              </w:rPr>
              <w:t xml:space="preserve"> </w:t>
            </w:r>
            <w:r>
              <w:rPr>
                <w:rFonts w:eastAsia="SimSun"/>
                <w:lang w:eastAsia="x-none"/>
              </w:rPr>
              <w:t>related to</w:t>
            </w:r>
            <w:r w:rsidRPr="00162AE1">
              <w:rPr>
                <w:rFonts w:eastAsia="SimSun"/>
                <w:lang w:eastAsia="x-none"/>
              </w:rPr>
              <w:t xml:space="preserve"> the MC service user regist</w:t>
            </w:r>
            <w:r>
              <w:rPr>
                <w:rFonts w:eastAsia="SimSun"/>
                <w:lang w:eastAsia="x-none"/>
              </w:rPr>
              <w:t>ration on</w:t>
            </w:r>
            <w:r w:rsidRPr="00162AE1">
              <w:rPr>
                <w:rFonts w:eastAsia="SimSun"/>
                <w:lang w:eastAsia="x-none"/>
              </w:rPr>
              <w:t xml:space="preserve"> the IOPS MC </w:t>
            </w:r>
            <w:r>
              <w:t>connectivity function</w:t>
            </w:r>
            <w:r w:rsidRPr="00162AE1">
              <w:rPr>
                <w:rFonts w:eastAsia="SimSun"/>
                <w:lang w:eastAsia="x-none"/>
              </w:rPr>
              <w:t>.</w:t>
            </w:r>
          </w:p>
        </w:tc>
      </w:tr>
    </w:tbl>
    <w:p w14:paraId="50BBF811" w14:textId="77777777" w:rsidR="009A16B6" w:rsidRDefault="009A16B6" w:rsidP="009A16B6"/>
    <w:p w14:paraId="56289611" w14:textId="77777777" w:rsidR="009A16B6" w:rsidRPr="00526FC3" w:rsidRDefault="009A16B6" w:rsidP="009A16B6">
      <w:pPr>
        <w:rPr>
          <w:lang w:eastAsia="zh-CN"/>
        </w:rPr>
      </w:pPr>
      <w:r w:rsidRPr="00526FC3">
        <w:t>Table </w:t>
      </w:r>
      <w:r>
        <w:t>10.7.</w:t>
      </w:r>
      <w:r>
        <w:rPr>
          <w:lang w:eastAsia="zh-CN"/>
        </w:rPr>
        <w:t>2</w:t>
      </w:r>
      <w:r w:rsidRPr="00526FC3">
        <w:rPr>
          <w:lang w:eastAsia="zh-CN"/>
        </w:rPr>
        <w:t>.1-</w:t>
      </w:r>
      <w:r>
        <w:rPr>
          <w:lang w:eastAsia="zh-CN"/>
        </w:rPr>
        <w:t>2</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 xml:space="preserve">the primary </w:t>
      </w:r>
      <w:r w:rsidRPr="00526FC3">
        <w:rPr>
          <w:lang w:eastAsia="zh-CN"/>
        </w:rPr>
        <w:t xml:space="preserve">MC service server to </w:t>
      </w:r>
      <w:r>
        <w:rPr>
          <w:lang w:eastAsia="zh-CN"/>
        </w:rPr>
        <w:t xml:space="preserve">the </w:t>
      </w:r>
      <w:r w:rsidRPr="00526FC3">
        <w:rPr>
          <w:lang w:eastAsia="zh-CN"/>
        </w:rPr>
        <w:t xml:space="preserve">MC service </w:t>
      </w:r>
      <w:r>
        <w:rPr>
          <w:lang w:eastAsia="zh-CN"/>
        </w:rPr>
        <w:t>client</w:t>
      </w:r>
      <w:r w:rsidRPr="00526FC3">
        <w:rPr>
          <w:lang w:eastAsia="zh-CN"/>
        </w:rPr>
        <w:t>.</w:t>
      </w:r>
    </w:p>
    <w:p w14:paraId="6E11E79C" w14:textId="77777777" w:rsidR="009A16B6" w:rsidRPr="00526FC3" w:rsidRDefault="009A16B6" w:rsidP="009A16B6">
      <w:pPr>
        <w:pStyle w:val="TH"/>
      </w:pPr>
      <w:r w:rsidRPr="00526FC3">
        <w:t>Table </w:t>
      </w:r>
      <w:r>
        <w:t>10.7.2</w:t>
      </w:r>
      <w:r w:rsidRPr="00526FC3">
        <w:t>.1-</w:t>
      </w:r>
      <w:r>
        <w:t>2</w:t>
      </w:r>
      <w:r w:rsidRPr="00526FC3">
        <w:t xml:space="preserve">: </w:t>
      </w:r>
      <w:r>
        <w:rPr>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9A16B6" w:rsidRPr="00526FC3" w14:paraId="2CE2477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FEF38EB"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76762EA" w14:textId="77777777" w:rsidR="009A16B6" w:rsidRPr="00526FC3" w:rsidRDefault="009A16B6" w:rsidP="003F7390">
            <w:pPr>
              <w:pStyle w:val="TAH"/>
            </w:pPr>
            <w:r w:rsidRPr="00526FC3">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44A9927" w14:textId="77777777" w:rsidR="009A16B6" w:rsidRPr="00526FC3" w:rsidRDefault="009A16B6" w:rsidP="003F7390">
            <w:pPr>
              <w:pStyle w:val="TAH"/>
            </w:pPr>
            <w:r w:rsidRPr="00526FC3">
              <w:t>Description</w:t>
            </w:r>
          </w:p>
        </w:tc>
      </w:tr>
      <w:tr w:rsidR="009A16B6" w:rsidRPr="00526FC3" w14:paraId="08AA01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FC46610" w14:textId="53906EC0" w:rsidR="00813D80" w:rsidRDefault="009A16B6" w:rsidP="003F7390">
            <w:pPr>
              <w:pStyle w:val="TAL"/>
              <w:rPr>
                <w:lang w:eastAsia="zh-CN"/>
              </w:rPr>
            </w:pPr>
            <w:r w:rsidRPr="00352049">
              <w:rPr>
                <w:rFonts w:hint="eastAsia"/>
                <w:lang w:eastAsia="zh-CN"/>
              </w:rPr>
              <w:t>MC service ID</w:t>
            </w:r>
          </w:p>
          <w:p w14:paraId="7FDC289E" w14:textId="6583E3BB" w:rsidR="009A16B6" w:rsidRPr="00352049" w:rsidRDefault="009A16B6" w:rsidP="003F7390">
            <w:pPr>
              <w:pStyle w:val="TAL"/>
              <w:rPr>
                <w:lang w:eastAsia="zh-CN"/>
              </w:rPr>
            </w:pPr>
            <w:r>
              <w:t>(see NOTE 1)</w:t>
            </w:r>
          </w:p>
        </w:tc>
        <w:tc>
          <w:tcPr>
            <w:tcW w:w="1440" w:type="dxa"/>
            <w:tcBorders>
              <w:top w:val="single" w:sz="4" w:space="0" w:color="000000"/>
              <w:left w:val="single" w:sz="4" w:space="0" w:color="000000"/>
              <w:bottom w:val="single" w:sz="4" w:space="0" w:color="000000"/>
            </w:tcBorders>
            <w:shd w:val="clear" w:color="auto" w:fill="auto"/>
          </w:tcPr>
          <w:p w14:paraId="3C0F42CA" w14:textId="77777777" w:rsidR="009A16B6" w:rsidRPr="00352049" w:rsidRDefault="009A16B6" w:rsidP="003F7390">
            <w:pPr>
              <w:pStyle w:val="TAL"/>
            </w:pPr>
            <w:r w:rsidRPr="00352049">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0820FEF"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receiving the notification</w:t>
            </w:r>
          </w:p>
        </w:tc>
      </w:tr>
      <w:tr w:rsidR="009A16B6" w:rsidRPr="00526FC3" w14:paraId="5C88C26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D05252F"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49706892" w14:textId="77777777" w:rsidR="009A16B6" w:rsidRPr="00352049" w:rsidRDefault="009A16B6" w:rsidP="003F7390">
            <w:pPr>
              <w:pStyle w:val="TAL"/>
              <w:rPr>
                <w:lang w:eastAsia="zh-CN"/>
              </w:rPr>
            </w:pPr>
            <w:r w:rsidRPr="00352049">
              <w:rPr>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8688379" w14:textId="77777777" w:rsidR="009A16B6" w:rsidRPr="00352049" w:rsidRDefault="009A16B6" w:rsidP="003F7390">
            <w:pPr>
              <w:pStyle w:val="TAL"/>
              <w:rPr>
                <w:lang w:eastAsia="zh-CN"/>
              </w:rPr>
            </w:pPr>
            <w:r>
              <w:t xml:space="preserve">Information related to the identified active IOPS MC </w:t>
            </w:r>
            <w:r>
              <w:rPr>
                <w:rFonts w:eastAsia="SimSun"/>
                <w:lang w:eastAsia="x-none"/>
              </w:rPr>
              <w:t>connectivity function</w:t>
            </w:r>
            <w:r w:rsidDel="00AD5F69">
              <w:t xml:space="preserve"> </w:t>
            </w:r>
            <w:r>
              <w:t>(see NOTE 2)</w:t>
            </w:r>
          </w:p>
        </w:tc>
      </w:tr>
      <w:tr w:rsidR="009A16B6" w:rsidRPr="00526FC3" w14:paraId="75F312F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5BBD0" w14:textId="77777777" w:rsidR="009A16B6" w:rsidRPr="00352049" w:rsidRDefault="009A16B6" w:rsidP="003F7390">
            <w:pPr>
              <w:pStyle w:val="TAL"/>
              <w:rPr>
                <w:lang w:eastAsia="zh-CN"/>
              </w:rPr>
            </w:pPr>
            <w:r>
              <w:rPr>
                <w:lang w:eastAsia="zh-CN"/>
              </w:rPr>
              <w:t xml:space="preserve">List of MC service group IDs </w:t>
            </w:r>
            <w:r>
              <w:t>(see NOTE 3)</w:t>
            </w:r>
          </w:p>
        </w:tc>
        <w:tc>
          <w:tcPr>
            <w:tcW w:w="1440" w:type="dxa"/>
            <w:tcBorders>
              <w:top w:val="single" w:sz="4" w:space="0" w:color="000000"/>
              <w:left w:val="single" w:sz="4" w:space="0" w:color="000000"/>
              <w:bottom w:val="single" w:sz="4" w:space="0" w:color="000000"/>
            </w:tcBorders>
            <w:shd w:val="clear" w:color="auto" w:fill="auto"/>
          </w:tcPr>
          <w:p w14:paraId="5C52D35B" w14:textId="77777777" w:rsidR="009A16B6" w:rsidRPr="00352049" w:rsidRDefault="009A16B6" w:rsidP="003F7390">
            <w:pPr>
              <w:pStyle w:val="TAL"/>
              <w:rPr>
                <w:lang w:eastAsia="zh-CN"/>
              </w:rPr>
            </w:pPr>
            <w:r w:rsidRPr="00352049">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0833E1F" w14:textId="77777777" w:rsidR="009A16B6" w:rsidRPr="00352049" w:rsidRDefault="009A16B6" w:rsidP="003F7390">
            <w:pPr>
              <w:pStyle w:val="TAL"/>
            </w:pPr>
            <w:r>
              <w:t xml:space="preserve">The list of MC service groups identified as active on the IOPS MC </w:t>
            </w:r>
            <w:r>
              <w:rPr>
                <w:rFonts w:eastAsia="SimSun"/>
                <w:lang w:eastAsia="x-none"/>
              </w:rPr>
              <w:t>connectivity function</w:t>
            </w:r>
          </w:p>
        </w:tc>
      </w:tr>
      <w:tr w:rsidR="009A16B6" w:rsidRPr="00526FC3" w14:paraId="0B8AFC1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2B5032" w14:textId="778C871C" w:rsidR="009A16B6" w:rsidRDefault="009A16B6" w:rsidP="003F7390">
            <w:pPr>
              <w:pStyle w:val="TAL"/>
              <w:rPr>
                <w:lang w:eastAsia="zh-CN"/>
              </w:rPr>
            </w:pPr>
            <w:r>
              <w:rPr>
                <w:lang w:eastAsia="zh-CN"/>
              </w:rPr>
              <w:t xml:space="preserve">List of MC service IDs </w:t>
            </w:r>
            <w:r>
              <w:t>(see</w:t>
            </w:r>
            <w:r w:rsidR="00813D80">
              <w:t> </w:t>
            </w:r>
            <w:r>
              <w:t>NOTE</w:t>
            </w:r>
            <w:r w:rsidR="00813D80">
              <w:t> </w:t>
            </w:r>
            <w:r>
              <w:t>3)</w:t>
            </w:r>
          </w:p>
        </w:tc>
        <w:tc>
          <w:tcPr>
            <w:tcW w:w="1440" w:type="dxa"/>
            <w:tcBorders>
              <w:top w:val="single" w:sz="4" w:space="0" w:color="000000"/>
              <w:left w:val="single" w:sz="4" w:space="0" w:color="000000"/>
              <w:bottom w:val="single" w:sz="4" w:space="0" w:color="000000"/>
            </w:tcBorders>
            <w:shd w:val="clear" w:color="auto" w:fill="auto"/>
          </w:tcPr>
          <w:p w14:paraId="5DB04622" w14:textId="77777777" w:rsidR="009A16B6" w:rsidRPr="00352049" w:rsidRDefault="009A16B6" w:rsidP="003F7390">
            <w:pPr>
              <w:pStyle w:val="TAL"/>
              <w:rPr>
                <w:lang w:eastAsia="zh-CN"/>
              </w:rPr>
            </w:pPr>
            <w:r>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E7F7A7D" w14:textId="77777777" w:rsidR="009A16B6" w:rsidRDefault="009A16B6" w:rsidP="003F7390">
            <w:pPr>
              <w:pStyle w:val="TAL"/>
            </w:pPr>
            <w:r>
              <w:t xml:space="preserve">The list of MC service users identified as available on the IOPS MC </w:t>
            </w:r>
            <w:r>
              <w:rPr>
                <w:rFonts w:eastAsia="SimSun"/>
                <w:lang w:eastAsia="x-none"/>
              </w:rPr>
              <w:t>connectivity function</w:t>
            </w:r>
          </w:p>
        </w:tc>
      </w:tr>
      <w:tr w:rsidR="009A16B6" w:rsidRPr="00526FC3" w14:paraId="2A729A7A" w14:textId="77777777" w:rsidTr="003F7390">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6DF56FF7" w14:textId="652830EF" w:rsidR="009A16B6" w:rsidRPr="00162AE1" w:rsidRDefault="009A16B6" w:rsidP="003F7390">
            <w:pPr>
              <w:pStyle w:val="TAN"/>
              <w:rPr>
                <w:rFonts w:eastAsia="SimSun"/>
                <w:lang w:eastAsia="x-none"/>
              </w:rPr>
            </w:pPr>
            <w:r w:rsidRPr="00162AE1">
              <w:rPr>
                <w:rFonts w:eastAsia="SimSun"/>
                <w:lang w:eastAsia="x-none"/>
              </w:rPr>
              <w:t>NOTE 1:</w:t>
            </w:r>
            <w:r w:rsidRPr="00162AE1">
              <w:rPr>
                <w:rFonts w:eastAsia="SimSun"/>
                <w:lang w:eastAsia="x-none"/>
              </w:rPr>
              <w:tab/>
              <w:t xml:space="preserve">This information element is not included if the notification is transmitted over </w:t>
            </w:r>
            <w:r w:rsidR="00E6718C" w:rsidRPr="00E6718C">
              <w:rPr>
                <w:rFonts w:eastAsia="SimSun"/>
                <w:lang w:eastAsia="x-none"/>
              </w:rPr>
              <w:t>broadcast/multicast session</w:t>
            </w:r>
            <w:r w:rsidRPr="00162AE1">
              <w:rPr>
                <w:rFonts w:eastAsia="SimSun"/>
                <w:lang w:eastAsia="x-none"/>
              </w:rPr>
              <w:t>.</w:t>
            </w:r>
          </w:p>
          <w:p w14:paraId="7BD55BBA" w14:textId="77777777" w:rsidR="009A16B6" w:rsidRPr="00162AE1" w:rsidRDefault="009A16B6" w:rsidP="003F7390">
            <w:pPr>
              <w:pStyle w:val="TAN"/>
              <w:rPr>
                <w:rFonts w:eastAsia="SimSun"/>
                <w:lang w:eastAsia="x-none"/>
              </w:rPr>
            </w:pPr>
            <w:r w:rsidRPr="00162AE1">
              <w:rPr>
                <w:rFonts w:eastAsia="SimSun"/>
                <w:lang w:eastAsia="x-none"/>
              </w:rPr>
              <w:t>NOTE 2:</w:t>
            </w:r>
            <w:r w:rsidRPr="00162AE1">
              <w:rPr>
                <w:rFonts w:eastAsia="SimSun"/>
                <w:lang w:eastAsia="x-none"/>
              </w:rPr>
              <w:tab/>
              <w:t xml:space="preserve">The IOPS MC system information consists of the following elements: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 where the IOPS MC </w:t>
            </w:r>
            <w:r>
              <w:rPr>
                <w:rFonts w:eastAsia="SimSun"/>
                <w:lang w:eastAsia="x-none"/>
              </w:rPr>
              <w:t>connectivity function</w:t>
            </w:r>
            <w:r w:rsidRPr="00162AE1" w:rsidDel="00AD5F69">
              <w:rPr>
                <w:rFonts w:eastAsia="SimSun"/>
                <w:lang w:eastAsia="x-none"/>
              </w:rPr>
              <w:t xml:space="preserve"> </w:t>
            </w:r>
            <w:r w:rsidRPr="00162AE1">
              <w:rPr>
                <w:rFonts w:eastAsia="SimSun"/>
                <w:lang w:eastAsia="x-none"/>
              </w:rPr>
              <w:t>is</w:t>
            </w:r>
            <w:r>
              <w:rPr>
                <w:rFonts w:eastAsia="SimSun"/>
                <w:lang w:eastAsia="x-none"/>
              </w:rPr>
              <w:t xml:space="preserve"> identified as active</w:t>
            </w:r>
            <w:r w:rsidRPr="00162AE1">
              <w:rPr>
                <w:rFonts w:eastAsia="SimSun"/>
                <w:lang w:eastAsia="x-none"/>
              </w:rPr>
              <w:t>.</w:t>
            </w:r>
          </w:p>
          <w:p w14:paraId="432CD84B" w14:textId="51EA3317" w:rsidR="009A16B6" w:rsidRPr="00352049" w:rsidRDefault="009A16B6" w:rsidP="003F7390">
            <w:pPr>
              <w:pStyle w:val="TAN"/>
            </w:pPr>
            <w:r w:rsidRPr="00162AE1">
              <w:rPr>
                <w:rFonts w:eastAsia="SimSun"/>
                <w:lang w:eastAsia="x-none"/>
              </w:rPr>
              <w:t>NOTE 3:</w:t>
            </w:r>
            <w:r w:rsidRPr="00162AE1">
              <w:rPr>
                <w:rFonts w:eastAsia="SimSun"/>
                <w:lang w:eastAsia="x-none"/>
              </w:rPr>
              <w:tab/>
              <w:t xml:space="preserve">The MC service server </w:t>
            </w:r>
            <w:r>
              <w:rPr>
                <w:rFonts w:eastAsia="SimSun"/>
                <w:lang w:eastAsia="x-none"/>
              </w:rPr>
              <w:t xml:space="preserve">may </w:t>
            </w:r>
            <w:r w:rsidRPr="00162AE1">
              <w:rPr>
                <w:rFonts w:eastAsia="SimSun"/>
                <w:lang w:eastAsia="x-none"/>
              </w:rPr>
              <w:t xml:space="preserve">provide information about </w:t>
            </w:r>
            <w:r>
              <w:rPr>
                <w:rFonts w:eastAsia="SimSun"/>
                <w:lang w:eastAsia="x-none"/>
              </w:rPr>
              <w:t xml:space="preserve">identified </w:t>
            </w:r>
            <w:r w:rsidRPr="00162AE1">
              <w:rPr>
                <w:rFonts w:eastAsia="SimSun"/>
                <w:lang w:eastAsia="x-none"/>
              </w:rPr>
              <w:t xml:space="preserve">active MC service groups or </w:t>
            </w:r>
            <w:r>
              <w:rPr>
                <w:rFonts w:eastAsia="SimSun"/>
                <w:lang w:eastAsia="x-none"/>
              </w:rPr>
              <w:t xml:space="preserve">available </w:t>
            </w:r>
            <w:r w:rsidRPr="00162AE1">
              <w:rPr>
                <w:rFonts w:eastAsia="SimSun"/>
                <w:lang w:eastAsia="x-none"/>
              </w:rPr>
              <w:t>MC service users</w:t>
            </w:r>
            <w:r>
              <w:rPr>
                <w:rFonts w:eastAsia="SimSun"/>
                <w:lang w:eastAsia="x-none"/>
              </w:rPr>
              <w:t xml:space="preserve"> on the IOPS MC connectivity function. This information is</w:t>
            </w:r>
            <w:r w:rsidRPr="00162AE1">
              <w:rPr>
                <w:rFonts w:eastAsia="SimSun"/>
                <w:lang w:eastAsia="x-none"/>
              </w:rPr>
              <w:t xml:space="preserve"> only</w:t>
            </w:r>
            <w:r>
              <w:rPr>
                <w:rFonts w:eastAsia="SimSun"/>
                <w:lang w:eastAsia="x-none"/>
              </w:rPr>
              <w:t xml:space="preserve"> included</w:t>
            </w:r>
            <w:r w:rsidRPr="00162AE1">
              <w:rPr>
                <w:rFonts w:eastAsia="SimSun"/>
                <w:lang w:eastAsia="x-none"/>
              </w:rPr>
              <w:t xml:space="preserve"> if the MC service user receiving the notification is authorized, e.g. if the MC service user is a member of the corresponding MC service groups. This information element is not included if the notification is transmitted over </w:t>
            </w:r>
            <w:r w:rsidR="00E6718C" w:rsidRPr="00E6718C">
              <w:rPr>
                <w:rFonts w:eastAsia="SimSun"/>
                <w:lang w:eastAsia="x-none"/>
              </w:rPr>
              <w:t>broadcast/multicast session</w:t>
            </w:r>
            <w:r w:rsidRPr="00162AE1">
              <w:rPr>
                <w:rFonts w:eastAsia="SimSun"/>
                <w:lang w:eastAsia="x-none"/>
              </w:rPr>
              <w:t>.</w:t>
            </w:r>
          </w:p>
        </w:tc>
      </w:tr>
    </w:tbl>
    <w:p w14:paraId="099CFD03" w14:textId="77777777" w:rsidR="009A16B6" w:rsidRPr="00526FC3" w:rsidRDefault="009A16B6" w:rsidP="009A16B6"/>
    <w:p w14:paraId="66A30287" w14:textId="77777777" w:rsidR="009A16B6" w:rsidRPr="00526FC3" w:rsidRDefault="009A16B6" w:rsidP="009A16B6">
      <w:pPr>
        <w:pStyle w:val="Heading3"/>
      </w:pPr>
      <w:bookmarkStart w:id="382" w:name="_Toc433209820"/>
      <w:bookmarkStart w:id="383" w:name="_Toc460616158"/>
      <w:bookmarkStart w:id="384" w:name="_Toc460617019"/>
      <w:bookmarkStart w:id="385" w:name="_Toc477419466"/>
      <w:bookmarkStart w:id="386" w:name="_Toc44891548"/>
      <w:bookmarkStart w:id="387" w:name="_Toc200195535"/>
      <w:r>
        <w:t>10.7.</w:t>
      </w:r>
      <w:r w:rsidRPr="00526FC3">
        <w:t>3</w:t>
      </w:r>
      <w:r w:rsidRPr="00526FC3">
        <w:tab/>
      </w:r>
      <w:bookmarkEnd w:id="382"/>
      <w:bookmarkEnd w:id="383"/>
      <w:bookmarkEnd w:id="384"/>
      <w:bookmarkEnd w:id="385"/>
      <w:r>
        <w:t>MC IOPS notification p</w:t>
      </w:r>
      <w:r w:rsidRPr="00526FC3">
        <w:t>rocedure</w:t>
      </w:r>
      <w:bookmarkEnd w:id="386"/>
      <w:bookmarkEnd w:id="387"/>
    </w:p>
    <w:p w14:paraId="16A4D5DA" w14:textId="77777777" w:rsidR="009A16B6" w:rsidRDefault="009A16B6" w:rsidP="009A16B6">
      <w:r>
        <w:t>Figure 10.7</w:t>
      </w:r>
      <w:r w:rsidRPr="00B42144">
        <w:t>.3-1</w:t>
      </w:r>
      <w:r>
        <w:t xml:space="preserve"> describes the IOPS MC notification procedure when an MC service user has left an active IOPS MC system and enters the primary MC system. </w:t>
      </w:r>
    </w:p>
    <w:p w14:paraId="4CACD9BF" w14:textId="77777777" w:rsidR="009A16B6" w:rsidRDefault="009A16B6" w:rsidP="009A16B6">
      <w:r>
        <w:t>Pre-conditions:</w:t>
      </w:r>
    </w:p>
    <w:p w14:paraId="1E2A4E27" w14:textId="77777777" w:rsidR="009A16B6" w:rsidRDefault="009A16B6" w:rsidP="009A16B6">
      <w:pPr>
        <w:pStyle w:val="B1"/>
      </w:pPr>
      <w:r>
        <w:t>-</w:t>
      </w:r>
      <w:r>
        <w:tab/>
        <w:t>There is an active IOPS MC connectivity function and the neighbouring cells of the IOPS MC system are part of the primary MC system.</w:t>
      </w:r>
    </w:p>
    <w:p w14:paraId="5804F8DF" w14:textId="77777777" w:rsidR="009A16B6" w:rsidRDefault="009A16B6" w:rsidP="009A16B6">
      <w:pPr>
        <w:pStyle w:val="B1"/>
      </w:pPr>
      <w:r>
        <w:t>-</w:t>
      </w:r>
      <w:r>
        <w:tab/>
        <w:t>The MC service user 1 is initially registered to the IOPS MC connectivity function for the support of MC services in the IOPS mode of operation. The MC service user 1 is authorized to provide MC IOPS notifications to the primary MC service server.</w:t>
      </w:r>
    </w:p>
    <w:p w14:paraId="51CC6085" w14:textId="77777777" w:rsidR="009A16B6" w:rsidRDefault="009A16B6" w:rsidP="009A16B6">
      <w:pPr>
        <w:pStyle w:val="B1"/>
      </w:pPr>
      <w:r>
        <w:t>-</w:t>
      </w:r>
      <w:r>
        <w:tab/>
        <w:t>The MC service user 2 is registered to the primary MC service server and is in the proximity of the IOPS MC system coverage.</w:t>
      </w:r>
    </w:p>
    <w:p w14:paraId="289FC288" w14:textId="77777777" w:rsidR="009A16B6" w:rsidRDefault="009A16B6" w:rsidP="009A16B6">
      <w:pPr>
        <w:pStyle w:val="B1"/>
      </w:pPr>
      <w:r>
        <w:t>-</w:t>
      </w:r>
      <w:r>
        <w:tab/>
        <w:t xml:space="preserve">MC server users 1 and 2 </w:t>
      </w:r>
      <w:r w:rsidRPr="00400056">
        <w:t>are</w:t>
      </w:r>
      <w:r>
        <w:t xml:space="preserve"> members of the same MC service group or are authorized to have a one-to-one MC service communication.</w:t>
      </w:r>
    </w:p>
    <w:p w14:paraId="13F6AAAF" w14:textId="77777777" w:rsidR="009A16B6" w:rsidRDefault="009A16B6" w:rsidP="009A16B6">
      <w:pPr>
        <w:pStyle w:val="B1"/>
      </w:pPr>
    </w:p>
    <w:p w14:paraId="78FEB5CA" w14:textId="77777777" w:rsidR="009A16B6" w:rsidRDefault="009A16B6" w:rsidP="009A16B6">
      <w:pPr>
        <w:pStyle w:val="TH"/>
      </w:pPr>
      <w:r>
        <w:object w:dxaOrig="10101" w:dyaOrig="6851" w14:anchorId="1CDCB5BF">
          <v:shape id="_x0000_i1049" type="#_x0000_t75" style="width:459.55pt;height:311.8pt" o:ole="">
            <v:imagedata r:id="rId57" o:title=""/>
          </v:shape>
          <o:OLEObject Type="Embed" ProgID="Visio.Drawing.11" ShapeID="_x0000_i1049" DrawAspect="Content" ObjectID="_1810808200" r:id="rId58"/>
        </w:object>
      </w:r>
    </w:p>
    <w:p w14:paraId="5E910BC1" w14:textId="77777777" w:rsidR="009A16B6" w:rsidRPr="0021322B" w:rsidRDefault="009A16B6" w:rsidP="009A16B6">
      <w:pPr>
        <w:pStyle w:val="TF"/>
        <w:rPr>
          <w:lang w:eastAsia="zh-CN"/>
        </w:rPr>
      </w:pPr>
      <w:r w:rsidRPr="0021322B">
        <w:t>Figure </w:t>
      </w:r>
      <w:r>
        <w:t>10.7</w:t>
      </w:r>
      <w:r w:rsidRPr="0021322B">
        <w:t>.</w:t>
      </w:r>
      <w:r>
        <w:t>3</w:t>
      </w:r>
      <w:r w:rsidRPr="0021322B">
        <w:t xml:space="preserve">-1: </w:t>
      </w:r>
      <w:r>
        <w:t>MC IOPS notification procedure</w:t>
      </w:r>
    </w:p>
    <w:p w14:paraId="7D7CD13D" w14:textId="78C5FE90" w:rsidR="009A16B6" w:rsidRDefault="009A16B6" w:rsidP="009A16B6">
      <w:pPr>
        <w:pStyle w:val="B1"/>
      </w:pPr>
      <w:r w:rsidRPr="0021322B">
        <w:t>1.</w:t>
      </w:r>
      <w:r w:rsidRPr="0021322B">
        <w:tab/>
      </w:r>
      <w:r>
        <w:t>An IOPS mode of operation is active</w:t>
      </w:r>
      <w:r w:rsidR="00E6718C">
        <w:t>,</w:t>
      </w:r>
      <w:r>
        <w:t xml:space="preserve"> and the MC service</w:t>
      </w:r>
      <w:r w:rsidRPr="0021322B">
        <w:t xml:space="preserve"> </w:t>
      </w:r>
      <w:r>
        <w:t>communication</w:t>
      </w:r>
      <w:r w:rsidRPr="0021322B">
        <w:t xml:space="preserve"> i</w:t>
      </w:r>
      <w:r>
        <w:t xml:space="preserve">s handled by the IOPS MC connectivity function. The MC service client 1 is registered to the IOPS MC connectivity function. </w:t>
      </w:r>
    </w:p>
    <w:p w14:paraId="3874011B" w14:textId="77777777" w:rsidR="009A16B6" w:rsidRPr="0021322B" w:rsidRDefault="009A16B6" w:rsidP="009A16B6">
      <w:pPr>
        <w:pStyle w:val="B1"/>
      </w:pPr>
      <w:r>
        <w:t>2.</w:t>
      </w:r>
      <w:r>
        <w:tab/>
        <w:t xml:space="preserve">The MC service client 1 moves out of the coverage of the IOPS MC system and registers to the primary MC service server. </w:t>
      </w:r>
    </w:p>
    <w:p w14:paraId="555B2AAB" w14:textId="77777777" w:rsidR="009A16B6" w:rsidRDefault="009A16B6" w:rsidP="009A16B6">
      <w:pPr>
        <w:pStyle w:val="B1"/>
      </w:pPr>
      <w:r>
        <w:t>3</w:t>
      </w:r>
      <w:r w:rsidRPr="0021322B">
        <w:t>.</w:t>
      </w:r>
      <w:r w:rsidRPr="0021322B">
        <w:tab/>
      </w:r>
      <w:r>
        <w:t xml:space="preserve">The MC service client 1 sends a MC IOPS notification to the primary MC service server to provide information about an active IOPS MC connectivity function in the area. </w:t>
      </w:r>
      <w:r w:rsidRPr="00833B57">
        <w:t>This notification includes information</w:t>
      </w:r>
      <w:r>
        <w:t xml:space="preserve"> about the active IOPS MC connectivity function</w:t>
      </w:r>
      <w:r w:rsidRPr="00833B57">
        <w:t xml:space="preserve"> such as server URI, associated IOPS PLMN ID, </w:t>
      </w:r>
      <w:r>
        <w:t>and location information</w:t>
      </w:r>
      <w:r w:rsidRPr="00833B57">
        <w:t>.</w:t>
      </w:r>
      <w:r>
        <w:t xml:space="preserve"> Also, the MC service client 1 may indicate which MC service groups and MC service users were identified as active and available on the IOPS MC connectivity function.</w:t>
      </w:r>
    </w:p>
    <w:p w14:paraId="2580D55D" w14:textId="77777777" w:rsidR="009A16B6" w:rsidRDefault="009A16B6" w:rsidP="009A16B6">
      <w:pPr>
        <w:pStyle w:val="B1"/>
      </w:pPr>
      <w:r>
        <w:t>4.</w:t>
      </w:r>
      <w:r>
        <w:tab/>
      </w:r>
      <w:r>
        <w:rPr>
          <w:lang w:val="en-US"/>
        </w:rPr>
        <w:t>The primary MC service server</w:t>
      </w:r>
      <w:r w:rsidRPr="004551F5">
        <w:t xml:space="preserve"> </w:t>
      </w:r>
      <w:r>
        <w:t>becomes aware of the active IOPS MC connectivity function and can use the received information to</w:t>
      </w:r>
      <w:r w:rsidRPr="004551F5">
        <w:rPr>
          <w:lang w:val="en-US"/>
        </w:rPr>
        <w:t xml:space="preserve"> </w:t>
      </w:r>
      <w:r w:rsidRPr="008153C6">
        <w:rPr>
          <w:lang w:val="en-US"/>
        </w:rPr>
        <w:t xml:space="preserve">determine that affiliated MC service users might </w:t>
      </w:r>
      <w:r>
        <w:rPr>
          <w:lang w:val="en-US"/>
        </w:rPr>
        <w:t xml:space="preserve">be registered on the active IOPS MC connectivity function and might </w:t>
      </w:r>
      <w:r w:rsidRPr="008153C6">
        <w:rPr>
          <w:lang w:val="en-US"/>
        </w:rPr>
        <w:t>not be reachable on the system</w:t>
      </w:r>
      <w:r>
        <w:rPr>
          <w:lang w:val="en-US"/>
        </w:rPr>
        <w:t>.</w:t>
      </w:r>
      <w:r>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r w:rsidRPr="00C20444">
        <w:t>.</w:t>
      </w:r>
    </w:p>
    <w:p w14:paraId="5A861232" w14:textId="77777777" w:rsidR="009A16B6" w:rsidRDefault="009A16B6" w:rsidP="009A16B6">
      <w:pPr>
        <w:pStyle w:val="NO"/>
        <w:rPr>
          <w:lang w:val="en-US"/>
        </w:rPr>
      </w:pPr>
      <w:r>
        <w:rPr>
          <w:lang w:val="en-US" w:eastAsia="zh-CN"/>
        </w:rPr>
        <w:t>NOTE 1</w:t>
      </w:r>
      <w:r w:rsidRPr="00162D6D">
        <w:rPr>
          <w:lang w:eastAsia="zh-CN"/>
        </w:rPr>
        <w:t>:</w:t>
      </w:r>
      <w:r>
        <w:rPr>
          <w:lang w:eastAsia="zh-CN"/>
        </w:rPr>
        <w:tab/>
      </w:r>
      <w:r>
        <w:rPr>
          <w:lang w:val="en-US"/>
        </w:rPr>
        <w:t xml:space="preserve">The primary MC service server can use received information </w:t>
      </w:r>
      <w:r>
        <w:t>from different MC IOPS notifications</w:t>
      </w:r>
      <w:r>
        <w:rPr>
          <w:lang w:val="en-US"/>
        </w:rPr>
        <w:t xml:space="preserve"> (e.g. location information including the time of</w:t>
      </w:r>
      <w:r w:rsidRPr="00592297">
        <w:t xml:space="preserve"> </w:t>
      </w:r>
      <w:r w:rsidRPr="000B1292">
        <w:t>measurement</w:t>
      </w:r>
      <w:r>
        <w:t xml:space="preserve">) and the information obtained from location information subscriptions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t xml:space="preserve"> to determine if the IOPS MC connectivity function might be still active</w:t>
      </w:r>
      <w:r>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6474F7F5" w14:textId="77777777" w:rsidR="009A16B6" w:rsidRDefault="009A16B6" w:rsidP="009A16B6">
      <w:pPr>
        <w:pStyle w:val="B1"/>
        <w:rPr>
          <w:lang w:val="en-US"/>
        </w:rPr>
      </w:pPr>
      <w:r>
        <w:t>5.</w:t>
      </w:r>
      <w:r>
        <w:tab/>
        <w:t>If the primary MC service server determines that the IOPS MC connectivity function is active, it sends a MC IOPS notification to the MC service client 2 in proximity of the active IOPS MC system coverage.</w:t>
      </w:r>
      <w:r>
        <w:rPr>
          <w:lang w:val="en-US"/>
        </w:rPr>
        <w:t xml:space="preserve"> </w:t>
      </w:r>
      <w:r>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76594C24" w14:textId="20D3D6B5" w:rsidR="009A16B6" w:rsidRPr="00355848" w:rsidRDefault="009A16B6" w:rsidP="009A16B6">
      <w:pPr>
        <w:pStyle w:val="NO"/>
        <w:rPr>
          <w:lang w:val="en-US"/>
        </w:rPr>
      </w:pPr>
      <w:r>
        <w:rPr>
          <w:lang w:val="en-US"/>
        </w:rPr>
        <w:lastRenderedPageBreak/>
        <w:t>NOTE 2</w:t>
      </w:r>
      <w:r w:rsidRPr="00ED19BC">
        <w:rPr>
          <w:lang w:val="en-US"/>
        </w:rPr>
        <w:t>:</w:t>
      </w:r>
      <w:r w:rsidRPr="00ED19BC">
        <w:rPr>
          <w:lang w:val="en-US"/>
        </w:rPr>
        <w:tab/>
      </w:r>
      <w:r>
        <w:rPr>
          <w:lang w:val="en-US"/>
        </w:rPr>
        <w:t xml:space="preserve">The MC IOPS notification can </w:t>
      </w:r>
      <w:r w:rsidRPr="00C20444">
        <w:rPr>
          <w:lang w:val="en-US"/>
        </w:rPr>
        <w:t>be sent on a</w:t>
      </w:r>
      <w:r w:rsidR="00E6718C" w:rsidRPr="00E6718C">
        <w:t xml:space="preserve"> </w:t>
      </w:r>
      <w:r w:rsidR="00E6718C" w:rsidRPr="00E6718C">
        <w:rPr>
          <w:lang w:val="en-US"/>
        </w:rPr>
        <w:t xml:space="preserve">broadcast/multicast session </w:t>
      </w:r>
      <w:r>
        <w:rPr>
          <w:lang w:val="en-US"/>
        </w:rPr>
        <w:t>configured within the proximity of the active IOPS MC system to target multiple MC service users. In this case, information about the active MC service IDs and MC service group IDs is not included in the MC IOPS notification.</w:t>
      </w:r>
    </w:p>
    <w:p w14:paraId="5ACAEE9F" w14:textId="77777777" w:rsidR="009A16B6" w:rsidRPr="00656BA2" w:rsidRDefault="009A16B6" w:rsidP="009A16B6">
      <w:pPr>
        <w:pStyle w:val="Heading8"/>
      </w:pPr>
      <w:r w:rsidRPr="00526FC3">
        <w:br w:type="page"/>
      </w:r>
      <w:bookmarkStart w:id="388" w:name="_Toc11449597"/>
      <w:bookmarkStart w:id="389" w:name="_Toc200195536"/>
      <w:bookmarkEnd w:id="219"/>
      <w:bookmarkEnd w:id="220"/>
      <w:bookmarkEnd w:id="221"/>
      <w:r w:rsidRPr="003D63F1">
        <w:rPr>
          <w:rFonts w:eastAsia="SimSun"/>
        </w:rPr>
        <w:lastRenderedPageBreak/>
        <w:t>Annex A (normative):</w:t>
      </w:r>
      <w:r w:rsidRPr="003D63F1">
        <w:rPr>
          <w:rFonts w:eastAsia="SimSun"/>
        </w:rPr>
        <w:br/>
      </w:r>
      <w:bookmarkStart w:id="390" w:name="_Toc428365161"/>
      <w:bookmarkStart w:id="391" w:name="_Toc433209860"/>
      <w:bookmarkStart w:id="392" w:name="_Toc460616236"/>
      <w:bookmarkStart w:id="393" w:name="_Toc460617097"/>
      <w:bookmarkStart w:id="394" w:name="_Toc460662486"/>
      <w:r w:rsidRPr="003D63F1">
        <w:rPr>
          <w:rFonts w:eastAsia="SimSun"/>
        </w:rPr>
        <w:t>Configuration data</w:t>
      </w:r>
      <w:bookmarkEnd w:id="390"/>
      <w:bookmarkEnd w:id="391"/>
      <w:bookmarkEnd w:id="392"/>
      <w:bookmarkEnd w:id="393"/>
      <w:bookmarkEnd w:id="394"/>
      <w:r w:rsidRPr="003D63F1">
        <w:rPr>
          <w:rFonts w:eastAsia="SimSun"/>
        </w:rPr>
        <w:t xml:space="preserve"> for the support of MC services</w:t>
      </w:r>
      <w:bookmarkEnd w:id="388"/>
      <w:r w:rsidRPr="003D63F1">
        <w:rPr>
          <w:rFonts w:eastAsia="SimSun"/>
        </w:rPr>
        <w:t xml:space="preserve"> in the IOPS mode of operation</w:t>
      </w:r>
      <w:bookmarkEnd w:id="389"/>
    </w:p>
    <w:p w14:paraId="3631392E" w14:textId="77777777" w:rsidR="009A16B6" w:rsidRDefault="009A16B6" w:rsidP="009A16B6">
      <w:pPr>
        <w:pStyle w:val="Heading1"/>
      </w:pPr>
      <w:bookmarkStart w:id="395" w:name="_Toc44894151"/>
      <w:bookmarkStart w:id="396" w:name="_Toc200195537"/>
      <w:r>
        <w:t>A.1</w:t>
      </w:r>
      <w:r>
        <w:tab/>
        <w:t>General</w:t>
      </w:r>
      <w:bookmarkEnd w:id="395"/>
      <w:bookmarkEnd w:id="396"/>
    </w:p>
    <w:p w14:paraId="196B7760" w14:textId="77777777" w:rsidR="009A16B6" w:rsidRDefault="009A16B6" w:rsidP="009A16B6">
      <w:r>
        <w:t>This Annex provides information about the static configuration data needed for the support of MC services in the IOPS mode of operation.</w:t>
      </w:r>
    </w:p>
    <w:p w14:paraId="4ACF534C" w14:textId="77777777" w:rsidR="009A16B6" w:rsidRDefault="009A16B6" w:rsidP="009A16B6">
      <w:r>
        <w:t>The configuration data belong to one of the following categories:</w:t>
      </w:r>
    </w:p>
    <w:p w14:paraId="0EBB7802" w14:textId="77777777" w:rsidR="009A16B6" w:rsidRDefault="009A16B6" w:rsidP="009A16B6">
      <w:pPr>
        <w:pStyle w:val="B1"/>
      </w:pPr>
      <w:r>
        <w:t>-</w:t>
      </w:r>
      <w:r>
        <w:tab/>
        <w:t>MC service UE configuration data (see subclause</w:t>
      </w:r>
      <w:r>
        <w:rPr>
          <w:rFonts w:eastAsia="SimSun" w:hint="cs"/>
          <w:lang w:eastAsia="zh-CN"/>
        </w:rPr>
        <w:t> </w:t>
      </w:r>
      <w:r>
        <w:t>A.2);</w:t>
      </w:r>
    </w:p>
    <w:p w14:paraId="48F79FB2" w14:textId="77777777" w:rsidR="009A16B6" w:rsidRDefault="009A16B6" w:rsidP="009A16B6">
      <w:pPr>
        <w:pStyle w:val="B1"/>
      </w:pPr>
      <w:r>
        <w:t>-</w:t>
      </w:r>
      <w:r>
        <w:tab/>
        <w:t>MC service user profile configuration data (see subclause</w:t>
      </w:r>
      <w:r>
        <w:rPr>
          <w:rFonts w:eastAsia="SimSun" w:hint="cs"/>
          <w:lang w:eastAsia="zh-CN"/>
        </w:rPr>
        <w:t> </w:t>
      </w:r>
      <w:r>
        <w:t>A.3);</w:t>
      </w:r>
    </w:p>
    <w:p w14:paraId="5EB647A1" w14:textId="77777777" w:rsidR="009A16B6" w:rsidRDefault="009A16B6" w:rsidP="009A16B6">
      <w:pPr>
        <w:pStyle w:val="B1"/>
      </w:pPr>
      <w:r>
        <w:t>-</w:t>
      </w:r>
      <w:r>
        <w:tab/>
        <w:t>MC service group configuration data (see subclause</w:t>
      </w:r>
      <w:r>
        <w:rPr>
          <w:rFonts w:eastAsia="SimSun" w:hint="cs"/>
          <w:lang w:eastAsia="zh-CN"/>
        </w:rPr>
        <w:t> </w:t>
      </w:r>
      <w:r>
        <w:t>A.4); and</w:t>
      </w:r>
    </w:p>
    <w:p w14:paraId="11E6CEC5" w14:textId="77777777" w:rsidR="009A16B6" w:rsidRDefault="009A16B6" w:rsidP="009A16B6">
      <w:pPr>
        <w:pStyle w:val="B1"/>
      </w:pPr>
      <w:r>
        <w:t>-</w:t>
      </w:r>
      <w:r>
        <w:tab/>
        <w:t>MC service configuration data (see subclause</w:t>
      </w:r>
      <w:r>
        <w:rPr>
          <w:rFonts w:eastAsia="SimSun" w:hint="cs"/>
          <w:lang w:eastAsia="zh-CN"/>
        </w:rPr>
        <w:t> </w:t>
      </w:r>
      <w:r>
        <w:t>A.5).</w:t>
      </w:r>
    </w:p>
    <w:p w14:paraId="43A43824" w14:textId="77777777" w:rsidR="008D0741" w:rsidRDefault="008D0741" w:rsidP="008D0741">
      <w:pPr>
        <w:pStyle w:val="B1"/>
      </w:pPr>
      <w:r>
        <w:t>-</w:t>
      </w:r>
      <w:r>
        <w:tab/>
        <w:t>Location user profile configuration data (see subclause A.8)</w:t>
      </w:r>
    </w:p>
    <w:p w14:paraId="5E9728E4" w14:textId="77777777" w:rsidR="009A16B6" w:rsidRDefault="009A16B6" w:rsidP="009A16B6">
      <w:r w:rsidRPr="000F0CF9">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68089E0C" w14:textId="5CF181CE" w:rsidR="009A16B6" w:rsidRPr="000F0CF9" w:rsidRDefault="009A16B6" w:rsidP="009A16B6">
      <w:pPr>
        <w:pStyle w:val="NO"/>
      </w:pPr>
      <w:r>
        <w:t>NOTE:</w:t>
      </w:r>
      <w:r>
        <w:tab/>
        <w:t xml:space="preserve">The configuration data described in this Annex together with corresponding configuration data provided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rsidR="008D0741" w:rsidRPr="008D0741">
        <w:rPr>
          <w:lang w:eastAsia="zh-CN"/>
        </w:rPr>
        <w:t xml:space="preserve">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Pr>
          <w:lang w:eastAsia="zh-CN"/>
        </w:rPr>
        <w:t xml:space="preserve">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w:t>
      </w:r>
      <w:r w:rsidRPr="000F0CF9">
        <w:t>represent the complete set of data for each configuration data category element.</w:t>
      </w:r>
    </w:p>
    <w:p w14:paraId="2DA42FCA" w14:textId="77777777" w:rsidR="009A16B6" w:rsidRPr="000F0CF9" w:rsidRDefault="009A16B6" w:rsidP="009A16B6">
      <w:r w:rsidRPr="00526FC3">
        <w:t>The columns in the tables have the following meanings:</w:t>
      </w:r>
    </w:p>
    <w:p w14:paraId="0ECA34C6" w14:textId="77777777" w:rsidR="009A16B6" w:rsidRPr="00526FC3" w:rsidRDefault="009A16B6" w:rsidP="009A16B6">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 xml:space="preserve">Reference: the reference of the corresponding requirement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Pr>
          <w:lang w:eastAsia="zh-CN"/>
        </w:rPr>
        <w:t xml:space="preserve"> 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 xml:space="preserve"> o</w:t>
      </w:r>
      <w:r w:rsidRPr="00526FC3">
        <w:t xml:space="preserve">r the corresponding clause from </w:t>
      </w:r>
      <w:r>
        <w:t xml:space="preserve">either </w:t>
      </w:r>
      <w:r w:rsidRPr="00526FC3">
        <w:t>the present document</w:t>
      </w:r>
      <w:r>
        <w:t xml:space="preserve"> or the referenced document</w:t>
      </w:r>
      <w:r w:rsidRPr="00526FC3">
        <w:t>.</w:t>
      </w:r>
    </w:p>
    <w:p w14:paraId="7E5741FA" w14:textId="77777777" w:rsidR="009A16B6" w:rsidRPr="00526FC3" w:rsidRDefault="009A16B6" w:rsidP="009A16B6">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748B20E8" w14:textId="77777777" w:rsidR="009A16B6" w:rsidRPr="00526FC3" w:rsidRDefault="009A16B6" w:rsidP="009A16B6">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187A65AF" w14:textId="77777777" w:rsidR="009A16B6" w:rsidRPr="00526FC3" w:rsidRDefault="009A16B6" w:rsidP="009A16B6">
      <w:pPr>
        <w:pStyle w:val="B2"/>
      </w:pPr>
      <w:r w:rsidRPr="00526FC3">
        <w:t>-</w:t>
      </w:r>
      <w:r w:rsidRPr="00526FC3">
        <w:tab/>
        <w:t>"Y" to denote "Yes" i.e. the parameter denoted for the row needs to be configured to the functional entity denoted for the column.</w:t>
      </w:r>
    </w:p>
    <w:p w14:paraId="2A9BB8BA" w14:textId="77777777" w:rsidR="009A16B6" w:rsidRPr="00526FC3" w:rsidRDefault="009A16B6" w:rsidP="009A16B6">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30A7C5B" w14:textId="77777777" w:rsidR="009A16B6" w:rsidRPr="000F0CF9" w:rsidRDefault="009A16B6" w:rsidP="009A16B6">
      <w:r w:rsidRPr="000F0CF9">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0F0CF9">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4517F28" w14:textId="77777777" w:rsidR="009A16B6" w:rsidRDefault="009A16B6" w:rsidP="009A16B6">
      <w:r w:rsidRPr="000F0CF9">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0F0CF9">
        <w:t xml:space="preserve"> data made available to the </w:t>
      </w:r>
      <w:r w:rsidRPr="000F0CF9">
        <w:rPr>
          <w:rFonts w:hint="eastAsia"/>
        </w:rPr>
        <w:t>MC service</w:t>
      </w:r>
      <w:r w:rsidRPr="000F0CF9">
        <w:t xml:space="preserve"> UE shall always overwrite previous configuration data, irrespective of whether the configuration data was provided via the online or offline mechanism.</w:t>
      </w:r>
    </w:p>
    <w:p w14:paraId="3588020A" w14:textId="77777777" w:rsidR="009A16B6" w:rsidRPr="00526FC3" w:rsidRDefault="009A16B6" w:rsidP="009A16B6">
      <w:pPr>
        <w:pStyle w:val="Heading1"/>
      </w:pPr>
      <w:bookmarkStart w:id="397" w:name="_Toc460616238"/>
      <w:bookmarkStart w:id="398" w:name="_Toc460617099"/>
      <w:bookmarkStart w:id="399" w:name="_Toc460662488"/>
      <w:bookmarkStart w:id="400" w:name="_Toc468105562"/>
      <w:bookmarkStart w:id="401" w:name="_Toc468110657"/>
      <w:bookmarkStart w:id="402" w:name="_Toc44891629"/>
      <w:bookmarkStart w:id="403" w:name="_Toc200195538"/>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97"/>
      <w:bookmarkEnd w:id="398"/>
      <w:bookmarkEnd w:id="399"/>
      <w:bookmarkEnd w:id="400"/>
      <w:bookmarkEnd w:id="401"/>
      <w:bookmarkEnd w:id="402"/>
      <w:bookmarkEnd w:id="403"/>
    </w:p>
    <w:p w14:paraId="3DC311AD" w14:textId="77777777" w:rsidR="009A16B6" w:rsidRPr="00526FC3" w:rsidRDefault="009A16B6" w:rsidP="009A16B6">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526FC3">
        <w:rPr>
          <w:rFonts w:eastAsia="GulimChe"/>
        </w:rPr>
        <w:t>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7F89DDBB" w14:textId="32BDBF22" w:rsidR="009A16B6" w:rsidRDefault="009A16B6" w:rsidP="009A16B6">
      <w:pPr>
        <w:rPr>
          <w:rFonts w:eastAsia="GulimChe"/>
        </w:rPr>
      </w:pPr>
      <w:r w:rsidRPr="00526FC3">
        <w:rPr>
          <w:rFonts w:eastAsia="GulimChe"/>
        </w:rPr>
        <w:t>MC service UE configuration data can be configured offline using the CSC-11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8D0741" w:rsidRPr="008D0741">
        <w:rPr>
          <w:lang w:eastAsia="zh-CN"/>
        </w:rPr>
        <w:t>, and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sidRPr="00526FC3">
        <w:rPr>
          <w:rFonts w:eastAsia="GulimChe"/>
        </w:rPr>
        <w:t>.</w:t>
      </w:r>
    </w:p>
    <w:p w14:paraId="670C3E80" w14:textId="77777777" w:rsidR="009A16B6" w:rsidRPr="009E2677" w:rsidRDefault="009A16B6" w:rsidP="009A16B6">
      <w:r w:rsidRPr="00526FC3">
        <w:rPr>
          <w:rFonts w:eastAsia="GulimChe"/>
        </w:rPr>
        <w:t>Within each MC service, the MC service UE configuration data can be the same or different across MC service UEs.</w:t>
      </w:r>
    </w:p>
    <w:p w14:paraId="5BC6A02C"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PTT</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for the MCPTT service.</w:t>
      </w:r>
    </w:p>
    <w:p w14:paraId="6DFB927F"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Data</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for the MCData service.</w:t>
      </w:r>
    </w:p>
    <w:p w14:paraId="672FFC28" w14:textId="77777777" w:rsidR="009A16B6" w:rsidRPr="00526FC3" w:rsidRDefault="009A16B6" w:rsidP="009A16B6">
      <w:pPr>
        <w:pStyle w:val="Heading1"/>
      </w:pPr>
      <w:bookmarkStart w:id="404" w:name="_Toc460616239"/>
      <w:bookmarkStart w:id="405" w:name="_Toc460617100"/>
      <w:bookmarkStart w:id="406" w:name="_Toc460662489"/>
      <w:bookmarkStart w:id="407" w:name="_Toc468105563"/>
      <w:bookmarkStart w:id="408" w:name="_Toc468110658"/>
      <w:bookmarkStart w:id="409" w:name="_Toc44891630"/>
      <w:bookmarkStart w:id="410" w:name="_Toc200195539"/>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404"/>
      <w:bookmarkEnd w:id="405"/>
      <w:bookmarkEnd w:id="406"/>
      <w:bookmarkEnd w:id="407"/>
      <w:bookmarkEnd w:id="408"/>
      <w:bookmarkEnd w:id="409"/>
      <w:bookmarkEnd w:id="410"/>
    </w:p>
    <w:p w14:paraId="36E98BA2" w14:textId="77777777" w:rsidR="009A16B6" w:rsidRPr="00526FC3" w:rsidRDefault="009A16B6" w:rsidP="009A16B6">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r>
        <w:rPr>
          <w:rStyle w:val="apple-converted-space"/>
          <w:rFonts w:eastAsia="GulimChe"/>
          <w:color w:val="222222"/>
        </w:rPr>
        <w:t xml:space="preserve">, 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Style w:val="apple-converted-space"/>
          <w:rFonts w:eastAsia="GulimChe"/>
          <w:color w:val="222222"/>
        </w:rPr>
        <w:t>.</w:t>
      </w:r>
    </w:p>
    <w:p w14:paraId="389E9E6B" w14:textId="77777777" w:rsidR="009A16B6" w:rsidRPr="00526FC3" w:rsidRDefault="009A16B6" w:rsidP="009A16B6">
      <w:r w:rsidRPr="00526FC3">
        <w:t>MC service user profile configuration data can be configured offline using the CSC-11 reference point</w:t>
      </w:r>
      <w:r w:rsidRPr="00792CD1">
        <w:rPr>
          <w:rFonts w:eastAsia="GulimChe"/>
        </w:rPr>
        <w:t xml:space="preserve">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t>.</w:t>
      </w:r>
    </w:p>
    <w:p w14:paraId="38303D2C" w14:textId="77777777" w:rsidR="009A16B6" w:rsidRDefault="009A16B6" w:rsidP="009A16B6">
      <w:pPr>
        <w:rPr>
          <w:rFonts w:eastAsia="GulimChe"/>
        </w:rPr>
      </w:pPr>
      <w:r>
        <w:rPr>
          <w:rFonts w:eastAsia="GulimChe"/>
        </w:rPr>
        <w:t xml:space="preserve">For the MCPTT service, the </w:t>
      </w:r>
      <w:r w:rsidRPr="00526FC3">
        <w:rPr>
          <w:rFonts w:eastAsia="GulimChe"/>
        </w:rPr>
        <w:t>MC</w:t>
      </w:r>
      <w:r>
        <w:rPr>
          <w:rFonts w:eastAsia="GulimChe"/>
        </w:rPr>
        <w:t>PTT</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wherein the IOPS MCPTT user identity (IOPS MCPTT ID) can be the MCPTT user identity (MCPTT ID) or a specific ID configured for the IOPS mode of operation.</w:t>
      </w:r>
    </w:p>
    <w:p w14:paraId="2DA793B5" w14:textId="77777777" w:rsidR="009A16B6" w:rsidRDefault="009A16B6" w:rsidP="009A16B6">
      <w:pPr>
        <w:rPr>
          <w:rFonts w:eastAsia="GulimChe"/>
        </w:rPr>
      </w:pPr>
      <w:r>
        <w:rPr>
          <w:rFonts w:eastAsia="GulimChe"/>
        </w:rPr>
        <w:t xml:space="preserve">For the MCData service, the </w:t>
      </w:r>
      <w:r w:rsidRPr="00526FC3">
        <w:rPr>
          <w:rFonts w:eastAsia="GulimChe"/>
        </w:rPr>
        <w:t>MC</w:t>
      </w:r>
      <w:r>
        <w:rPr>
          <w:rFonts w:eastAsia="GulimChe"/>
        </w:rPr>
        <w:t>Data</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w:t>
      </w:r>
      <w:r>
        <w:rPr>
          <w:rFonts w:eastAsia="SimSun"/>
        </w:rPr>
        <w:t>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wherein the IOPS MCData user identity (IOPS MCData ID) can be the MCData user identity (MCData ID) or a specific ID configured for the IOPS mode of operation.</w:t>
      </w:r>
    </w:p>
    <w:p w14:paraId="10DA4E9D" w14:textId="77777777" w:rsidR="009A16B6" w:rsidRDefault="009A16B6" w:rsidP="009A16B6">
      <w:pPr>
        <w:rPr>
          <w:rFonts w:eastAsia="GulimChe"/>
        </w:rPr>
      </w:pPr>
      <w:r w:rsidRPr="00AB5FED">
        <w:rPr>
          <w:rFonts w:eastAsia="GulimChe"/>
          <w:color w:val="222222"/>
        </w:rPr>
        <w:t>Table </w:t>
      </w:r>
      <w:r>
        <w:rPr>
          <w:rFonts w:eastAsia="GulimChe"/>
          <w:color w:val="222222"/>
        </w:rPr>
        <w:t>A</w:t>
      </w:r>
      <w:r w:rsidRPr="00AB5FED">
        <w:rPr>
          <w:rFonts w:eastAsia="GulimChe"/>
          <w:color w:val="222222"/>
        </w:rPr>
        <w:t xml:space="preserve">.3-1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MC service user profile </w:t>
      </w:r>
      <w:r w:rsidRPr="00AB5FED">
        <w:rPr>
          <w:rFonts w:eastAsia="GulimChe"/>
          <w:color w:val="222222"/>
        </w:rPr>
        <w:t>configuration required to support MC service</w:t>
      </w:r>
      <w:r>
        <w:rPr>
          <w:rFonts w:eastAsia="GulimChe"/>
          <w:color w:val="222222"/>
        </w:rPr>
        <w:t>s in the IOPS mode of operation</w:t>
      </w:r>
      <w:r w:rsidRPr="00AB5FED">
        <w:rPr>
          <w:rFonts w:eastAsia="GulimChe"/>
          <w:color w:val="222222"/>
        </w:rPr>
        <w:t>.</w:t>
      </w:r>
    </w:p>
    <w:p w14:paraId="220697EE"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3</w:t>
      </w:r>
      <w:r w:rsidRPr="00AB5FED">
        <w:t>-</w:t>
      </w:r>
      <w:r>
        <w:rPr>
          <w:lang w:eastAsia="ko-KR"/>
        </w:rPr>
        <w:t>1</w:t>
      </w:r>
      <w:r w:rsidRPr="00AB5FED">
        <w:t xml:space="preserve">: </w:t>
      </w:r>
      <w:r w:rsidRPr="00AB5FED">
        <w:rPr>
          <w:lang w:eastAsia="ko-KR"/>
        </w:rPr>
        <w:t>MC</w:t>
      </w:r>
      <w:r>
        <w:rPr>
          <w:lang w:eastAsia="ko-KR"/>
        </w:rPr>
        <w:t xml:space="preserve"> service</w:t>
      </w:r>
      <w:r w:rsidRPr="00AB5FED">
        <w:rPr>
          <w:lang w:eastAsia="ko-KR"/>
        </w:rPr>
        <w:t xml:space="preserve"> user profile data (</w:t>
      </w:r>
      <w:r>
        <w:rPr>
          <w:lang w:eastAsia="ko-KR"/>
        </w:rPr>
        <w:t>IOPS</w:t>
      </w:r>
      <w:r w:rsidRPr="00AB5FED">
        <w:rPr>
          <w:lang w:eastAsia="ko-KR"/>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1440"/>
        <w:gridCol w:w="1080"/>
      </w:tblGrid>
      <w:tr w:rsidR="009A16B6" w:rsidRPr="00AB5FED" w14:paraId="533D4E3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1FF5675" w14:textId="77777777" w:rsidR="009A16B6" w:rsidRPr="00AB5FED" w:rsidRDefault="009A16B6" w:rsidP="003F7390">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BA4ADE7" w14:textId="77777777" w:rsidR="009A16B6" w:rsidRPr="00AB5FED" w:rsidRDefault="009A16B6" w:rsidP="003F7390">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7B06A3C" w14:textId="77777777" w:rsidR="009A16B6" w:rsidRPr="00AB5FED" w:rsidRDefault="009A16B6" w:rsidP="003F7390">
            <w:pPr>
              <w:pStyle w:val="TAH"/>
              <w:rPr>
                <w:lang w:eastAsia="en-GB"/>
              </w:rPr>
            </w:pPr>
            <w:r w:rsidRPr="00AB5FED">
              <w:rPr>
                <w:lang w:eastAsia="en-GB"/>
              </w:rPr>
              <w:t>MC</w:t>
            </w:r>
            <w:r>
              <w:rPr>
                <w:lang w:eastAsia="en-GB"/>
              </w:rPr>
              <w:t xml:space="preserve"> service </w:t>
            </w:r>
            <w:r w:rsidRPr="00AB5FED">
              <w:rPr>
                <w:lang w:eastAsia="en-GB"/>
              </w:rPr>
              <w:t>UE</w:t>
            </w:r>
          </w:p>
        </w:tc>
        <w:tc>
          <w:tcPr>
            <w:tcW w:w="1440" w:type="dxa"/>
            <w:tcBorders>
              <w:top w:val="single" w:sz="4" w:space="0" w:color="auto"/>
              <w:left w:val="single" w:sz="4" w:space="0" w:color="auto"/>
              <w:bottom w:val="single" w:sz="4" w:space="0" w:color="auto"/>
              <w:right w:val="single" w:sz="4" w:space="0" w:color="auto"/>
            </w:tcBorders>
          </w:tcPr>
          <w:p w14:paraId="35E84841"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B28B1E4" w14:textId="77777777" w:rsidR="009A16B6" w:rsidRPr="00AB5FED" w:rsidDel="00A5434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user database</w:t>
            </w:r>
          </w:p>
        </w:tc>
      </w:tr>
      <w:tr w:rsidR="009A16B6" w:rsidRPr="00AB5FED" w14:paraId="24DA24E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1EEA4BD" w14:textId="77777777" w:rsidR="009A16B6" w:rsidRPr="00AB5FED" w:rsidRDefault="009A16B6" w:rsidP="003F7390">
            <w:pPr>
              <w:pStyle w:val="TAL"/>
              <w:rPr>
                <w:lang w:val="nl-NL" w:eastAsia="zh-CN"/>
              </w:rPr>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6B32E42A" w14:textId="77777777" w:rsidR="009A16B6" w:rsidRPr="00AB5FED" w:rsidRDefault="009A16B6" w:rsidP="003F7390">
            <w:pPr>
              <w:pStyle w:val="TAL"/>
              <w:rPr>
                <w:lang w:val="nl-NL" w:eastAsia="zh-CN"/>
              </w:rPr>
            </w:pPr>
            <w:r w:rsidRPr="00AB5FED">
              <w:rPr>
                <w:rFonts w:cs="Arial"/>
                <w:szCs w:val="18"/>
              </w:rPr>
              <w:t xml:space="preserve">List of </w:t>
            </w:r>
            <w:r>
              <w:rPr>
                <w:rFonts w:cs="Arial"/>
                <w:szCs w:val="18"/>
              </w:rPr>
              <w:t>IOPS</w:t>
            </w:r>
            <w:r w:rsidRPr="00AB5FED">
              <w:rPr>
                <w:rFonts w:cs="Arial"/>
                <w:szCs w:val="18"/>
              </w:rPr>
              <w:t xml:space="preserve"> MC</w:t>
            </w:r>
            <w:r>
              <w:rPr>
                <w:rFonts w:cs="Arial"/>
                <w:szCs w:val="18"/>
              </w:rPr>
              <w:t xml:space="preserve"> service</w:t>
            </w:r>
            <w:r w:rsidRPr="00AB5FED">
              <w:rPr>
                <w:rFonts w:cs="Arial"/>
                <w:szCs w:val="18"/>
              </w:rPr>
              <w:t xml:space="preserve"> groups for use by an MC</w:t>
            </w:r>
            <w:r>
              <w:rPr>
                <w:rFonts w:cs="Arial"/>
                <w:szCs w:val="18"/>
              </w:rPr>
              <w:t xml:space="preserve"> service</w:t>
            </w:r>
            <w:r w:rsidRPr="00AB5FED">
              <w:rPr>
                <w:rFonts w:cs="Arial"/>
                <w:szCs w:val="18"/>
              </w:rPr>
              <w:t xml:space="preserve"> user</w:t>
            </w:r>
          </w:p>
        </w:tc>
        <w:tc>
          <w:tcPr>
            <w:tcW w:w="900" w:type="dxa"/>
            <w:tcBorders>
              <w:top w:val="single" w:sz="4" w:space="0" w:color="auto"/>
              <w:left w:val="single" w:sz="4" w:space="0" w:color="auto"/>
              <w:bottom w:val="single" w:sz="4" w:space="0" w:color="auto"/>
              <w:right w:val="single" w:sz="4" w:space="0" w:color="auto"/>
            </w:tcBorders>
          </w:tcPr>
          <w:p w14:paraId="1A6802B1"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33BF54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E3D6861"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6CDFF08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C7BA8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0C4C388C" w14:textId="77777777" w:rsidR="009A16B6" w:rsidRPr="00AB5FED" w:rsidRDefault="009A16B6" w:rsidP="003F7390">
            <w:pPr>
              <w:pStyle w:val="TAL"/>
              <w:rPr>
                <w:rFonts w:cs="Arial"/>
                <w:szCs w:val="18"/>
              </w:rPr>
            </w:pPr>
            <w:r>
              <w:rPr>
                <w:rFonts w:cs="Arial"/>
                <w:szCs w:val="18"/>
              </w:rPr>
              <w:t>&gt; IOPS MC service Group ID</w:t>
            </w:r>
          </w:p>
        </w:tc>
        <w:tc>
          <w:tcPr>
            <w:tcW w:w="900" w:type="dxa"/>
            <w:tcBorders>
              <w:top w:val="single" w:sz="4" w:space="0" w:color="auto"/>
              <w:left w:val="single" w:sz="4" w:space="0" w:color="auto"/>
              <w:bottom w:val="single" w:sz="4" w:space="0" w:color="auto"/>
              <w:right w:val="single" w:sz="4" w:space="0" w:color="auto"/>
            </w:tcBorders>
          </w:tcPr>
          <w:p w14:paraId="6322025D"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AC189C5"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DCF1831" w14:textId="77777777" w:rsidR="009A16B6" w:rsidRPr="00AB5FED" w:rsidRDefault="009A16B6" w:rsidP="003F7390">
            <w:pPr>
              <w:pStyle w:val="TAL"/>
              <w:jc w:val="center"/>
              <w:rPr>
                <w:lang w:eastAsia="zh-CN"/>
              </w:rPr>
            </w:pPr>
          </w:p>
        </w:tc>
      </w:tr>
      <w:tr w:rsidR="009A16B6" w:rsidRPr="00AB5FED" w14:paraId="1670D636"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61B7E5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7CB20BB" w14:textId="77777777" w:rsidR="009A16B6" w:rsidRPr="00AB5FED" w:rsidRDefault="009A16B6" w:rsidP="003F7390">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56B37E33"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3EFD4351"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50C5DA2" w14:textId="77777777" w:rsidR="009A16B6" w:rsidRPr="00AB5FED" w:rsidRDefault="009A16B6" w:rsidP="003F7390">
            <w:pPr>
              <w:pStyle w:val="TAL"/>
              <w:jc w:val="center"/>
              <w:rPr>
                <w:lang w:eastAsia="zh-CN"/>
              </w:rPr>
            </w:pPr>
          </w:p>
        </w:tc>
      </w:tr>
      <w:tr w:rsidR="009A16B6" w:rsidRPr="00AB5FED" w14:paraId="4D0C7EC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01D69E9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218F2A47" w14:textId="77777777" w:rsidR="009A16B6" w:rsidRPr="00AB5FED"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0C559F58" w14:textId="77777777" w:rsidR="009A16B6" w:rsidRPr="00AB5FED"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BCEAA44" w14:textId="77777777" w:rsidR="009A16B6" w:rsidRPr="00AB5FED"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266CE7D"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rsidDel="006542B7" w14:paraId="042E0A3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369862A"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324CF797" w14:textId="77777777" w:rsidR="009A16B6" w:rsidDel="006542B7" w:rsidRDefault="009A16B6" w:rsidP="003F7390">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4DC318EC" w14:textId="77777777" w:rsidR="009A16B6" w:rsidDel="006542B7"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09FF0FF" w14:textId="77777777" w:rsidR="009A16B6" w:rsidDel="006542B7"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2ED499E" w14:textId="77777777" w:rsidR="009A16B6" w:rsidDel="006542B7" w:rsidRDefault="009A16B6" w:rsidP="003F7390">
            <w:pPr>
              <w:pStyle w:val="TAL"/>
              <w:jc w:val="center"/>
              <w:rPr>
                <w:lang w:eastAsia="zh-CN"/>
              </w:rPr>
            </w:pPr>
          </w:p>
        </w:tc>
      </w:tr>
      <w:tr w:rsidR="009A16B6" w:rsidRPr="00AB5FED" w:rsidDel="006542B7" w14:paraId="0162E62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54AB552"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E1B06B8" w14:textId="77777777" w:rsidR="009A16B6" w:rsidDel="006542B7"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7DDDAB77" w14:textId="77777777" w:rsidR="009A16B6" w:rsidDel="006542B7"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3C07E047" w14:textId="77777777" w:rsidR="009A16B6" w:rsidDel="006542B7"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533DAF0" w14:textId="77777777" w:rsidR="009A16B6" w:rsidDel="006542B7" w:rsidRDefault="009A16B6" w:rsidP="003F7390">
            <w:pPr>
              <w:pStyle w:val="TAL"/>
              <w:jc w:val="center"/>
              <w:rPr>
                <w:lang w:eastAsia="zh-CN"/>
              </w:rPr>
            </w:pPr>
            <w:r w:rsidRPr="00AB5FED">
              <w:rPr>
                <w:rFonts w:hint="eastAsia"/>
                <w:lang w:eastAsia="zh-CN"/>
              </w:rPr>
              <w:t>Y</w:t>
            </w:r>
          </w:p>
        </w:tc>
      </w:tr>
      <w:tr w:rsidR="009A16B6" w:rsidRPr="00AB5FED" w14:paraId="45FDF77D"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A254701"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1321D878" w14:textId="77777777" w:rsidR="009A16B6" w:rsidRPr="00AB5FED" w:rsidRDefault="009A16B6" w:rsidP="003F7390">
            <w:pPr>
              <w:pStyle w:val="TAL"/>
              <w:rPr>
                <w:lang w:val="nl-NL" w:eastAsia="zh-CN"/>
              </w:rPr>
            </w:pPr>
            <w:r w:rsidRPr="00AB5FED">
              <w:t xml:space="preserve">Authorization for participant to change an </w:t>
            </w:r>
            <w:r>
              <w:t>IOPS</w:t>
            </w:r>
            <w:r w:rsidRPr="00AB5FED">
              <w:t xml:space="preserve"> group call in-progress to </w:t>
            </w:r>
            <w:r>
              <w:t>IOPS</w:t>
            </w:r>
            <w:r w:rsidRPr="00AB5FED">
              <w:t xml:space="preserve"> emergency group call</w:t>
            </w:r>
            <w:r>
              <w:t xml:space="preserve"> (see NOTE 2)</w:t>
            </w:r>
          </w:p>
        </w:tc>
        <w:tc>
          <w:tcPr>
            <w:tcW w:w="900" w:type="dxa"/>
            <w:tcBorders>
              <w:top w:val="single" w:sz="4" w:space="0" w:color="auto"/>
              <w:left w:val="single" w:sz="4" w:space="0" w:color="auto"/>
              <w:bottom w:val="single" w:sz="4" w:space="0" w:color="auto"/>
              <w:right w:val="single" w:sz="4" w:space="0" w:color="auto"/>
            </w:tcBorders>
          </w:tcPr>
          <w:p w14:paraId="147A3024"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E957F90"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84B90C7"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251FBDF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B0C3E0B"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5FB4F859" w14:textId="77777777" w:rsidR="009A16B6" w:rsidRPr="00AB5FED" w:rsidRDefault="009A16B6" w:rsidP="003F7390">
            <w:pPr>
              <w:pStyle w:val="TAL"/>
              <w:rPr>
                <w:lang w:val="nl-NL" w:eastAsia="zh-CN"/>
              </w:rPr>
            </w:pPr>
            <w:r w:rsidRPr="00AB5FED">
              <w:t xml:space="preserve">Authorization for </w:t>
            </w:r>
            <w:r>
              <w:t xml:space="preserve">MC </w:t>
            </w:r>
            <w:r w:rsidRPr="00AB5FED">
              <w:t>services</w:t>
            </w:r>
            <w:r>
              <w:t xml:space="preserve"> in the IOPS mode of operation</w:t>
            </w:r>
          </w:p>
        </w:tc>
        <w:tc>
          <w:tcPr>
            <w:tcW w:w="900" w:type="dxa"/>
            <w:tcBorders>
              <w:top w:val="single" w:sz="4" w:space="0" w:color="auto"/>
              <w:left w:val="single" w:sz="4" w:space="0" w:color="auto"/>
              <w:bottom w:val="single" w:sz="4" w:space="0" w:color="auto"/>
              <w:right w:val="single" w:sz="4" w:space="0" w:color="auto"/>
            </w:tcBorders>
          </w:tcPr>
          <w:p w14:paraId="3CA84BB1"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F6CAB95"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FF2449"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53651C6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DC878F6" w14:textId="77777777" w:rsidR="009A16B6" w:rsidRPr="00AB5FED" w:rsidRDefault="009A16B6" w:rsidP="003F7390">
            <w:pPr>
              <w:pStyle w:val="TAL"/>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1ED55E58" w14:textId="77777777" w:rsidR="009A16B6" w:rsidRPr="00AB5FED" w:rsidRDefault="009A16B6" w:rsidP="003F7390">
            <w:pPr>
              <w:pStyle w:val="TAL"/>
            </w:pPr>
            <w:r>
              <w:rPr>
                <w:lang w:val="nl-NL" w:eastAsia="zh-CN"/>
              </w:rPr>
              <w:t>Authorization for participant to indicate availability of connectivity information</w:t>
            </w:r>
          </w:p>
        </w:tc>
        <w:tc>
          <w:tcPr>
            <w:tcW w:w="900" w:type="dxa"/>
            <w:tcBorders>
              <w:top w:val="single" w:sz="4" w:space="0" w:color="auto"/>
              <w:left w:val="single" w:sz="4" w:space="0" w:color="auto"/>
              <w:bottom w:val="single" w:sz="4" w:space="0" w:color="auto"/>
              <w:right w:val="single" w:sz="4" w:space="0" w:color="auto"/>
            </w:tcBorders>
          </w:tcPr>
          <w:p w14:paraId="7A911BCC"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BE46C6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51F78AB"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349AFCD9"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8FE6A36" w14:textId="77777777" w:rsidR="009A16B6" w:rsidRDefault="009A16B6" w:rsidP="003F7390">
            <w:pPr>
              <w:pStyle w:val="TAL"/>
              <w:rPr>
                <w:szCs w:val="18"/>
              </w:rPr>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033D8392" w14:textId="77777777" w:rsidR="009A16B6" w:rsidRDefault="009A16B6" w:rsidP="003F7390">
            <w:pPr>
              <w:pStyle w:val="TAL"/>
              <w:rPr>
                <w:lang w:val="nl-NL" w:eastAsia="zh-CN"/>
              </w:rPr>
            </w:pPr>
            <w:r>
              <w:rPr>
                <w:lang w:val="nl-NL" w:eastAsia="zh-CN"/>
              </w:rPr>
              <w:t>Authorization for participant to request priority state</w:t>
            </w:r>
          </w:p>
        </w:tc>
        <w:tc>
          <w:tcPr>
            <w:tcW w:w="900" w:type="dxa"/>
            <w:tcBorders>
              <w:top w:val="single" w:sz="4" w:space="0" w:color="auto"/>
              <w:left w:val="single" w:sz="4" w:space="0" w:color="auto"/>
              <w:bottom w:val="single" w:sz="4" w:space="0" w:color="auto"/>
              <w:right w:val="single" w:sz="4" w:space="0" w:color="auto"/>
            </w:tcBorders>
          </w:tcPr>
          <w:p w14:paraId="69ED255E"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9BF833B"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1A577B"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14:paraId="092841C2" w14:textId="77777777" w:rsidTr="003F7390">
        <w:trPr>
          <w:trHeight w:val="341"/>
          <w:jc w:val="center"/>
        </w:trPr>
        <w:tc>
          <w:tcPr>
            <w:tcW w:w="8640" w:type="dxa"/>
            <w:gridSpan w:val="5"/>
            <w:tcBorders>
              <w:top w:val="single" w:sz="4" w:space="0" w:color="auto"/>
              <w:left w:val="single" w:sz="4" w:space="0" w:color="auto"/>
              <w:bottom w:val="single" w:sz="4" w:space="0" w:color="auto"/>
              <w:right w:val="single" w:sz="4" w:space="0" w:color="auto"/>
            </w:tcBorders>
          </w:tcPr>
          <w:p w14:paraId="38E2F1A4" w14:textId="77777777" w:rsidR="009A16B6" w:rsidRPr="00F3509C" w:rsidRDefault="009A16B6" w:rsidP="003F7390">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configured in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w:t>
            </w:r>
            <w:r>
              <w:rPr>
                <w:lang w:eastAsia="zh-CN"/>
              </w:rPr>
              <w:t>3</w:t>
            </w:r>
            <w:r w:rsidRPr="00F3509C">
              <w:rPr>
                <w:lang w:eastAsia="zh-CN"/>
              </w:rPr>
              <w:t>].</w:t>
            </w:r>
          </w:p>
          <w:p w14:paraId="755CEE20" w14:textId="77777777" w:rsidR="009A16B6" w:rsidRPr="00AB5FED" w:rsidRDefault="009A16B6" w:rsidP="003F7390">
            <w:pPr>
              <w:pStyle w:val="TAN"/>
              <w:rPr>
                <w:lang w:eastAsia="zh-CN"/>
              </w:rPr>
            </w:pPr>
            <w:r w:rsidRPr="00F3509C">
              <w:rPr>
                <w:lang w:eastAsia="zh-CN"/>
              </w:rPr>
              <w:t>NOTE 2:</w:t>
            </w:r>
            <w:r w:rsidRPr="00F3509C">
              <w:rPr>
                <w:lang w:eastAsia="zh-CN"/>
              </w:rPr>
              <w:tab/>
              <w:t>Th</w:t>
            </w:r>
            <w:r>
              <w:rPr>
                <w:lang w:eastAsia="zh-CN"/>
              </w:rPr>
              <w:t>is parameter only applies for the MCPTT service.</w:t>
            </w:r>
          </w:p>
        </w:tc>
      </w:tr>
    </w:tbl>
    <w:p w14:paraId="686F53F7" w14:textId="77777777" w:rsidR="009A16B6" w:rsidRDefault="009A16B6" w:rsidP="009A16B6"/>
    <w:p w14:paraId="11F5162E" w14:textId="77777777" w:rsidR="009A16B6" w:rsidRPr="00526FC3" w:rsidRDefault="009A16B6" w:rsidP="009A16B6">
      <w:pPr>
        <w:pStyle w:val="Heading1"/>
      </w:pPr>
      <w:bookmarkStart w:id="411" w:name="_Toc460616240"/>
      <w:bookmarkStart w:id="412" w:name="_Toc460617101"/>
      <w:bookmarkStart w:id="413" w:name="_Toc460662490"/>
      <w:bookmarkStart w:id="414" w:name="_Toc468105564"/>
      <w:bookmarkStart w:id="415" w:name="_Toc468110659"/>
      <w:bookmarkStart w:id="416" w:name="_Toc44891631"/>
      <w:bookmarkStart w:id="417" w:name="_Toc200195540"/>
      <w:r w:rsidRPr="00526FC3">
        <w:t>A.4</w:t>
      </w:r>
      <w:r w:rsidRPr="00526FC3">
        <w:tab/>
      </w:r>
      <w:r w:rsidRPr="00526FC3">
        <w:rPr>
          <w:lang w:eastAsia="zh-CN"/>
        </w:rPr>
        <w:t>G</w:t>
      </w:r>
      <w:r w:rsidRPr="00526FC3">
        <w:t>roup configuration data</w:t>
      </w:r>
      <w:bookmarkEnd w:id="411"/>
      <w:bookmarkEnd w:id="412"/>
      <w:bookmarkEnd w:id="413"/>
      <w:bookmarkEnd w:id="414"/>
      <w:bookmarkEnd w:id="415"/>
      <w:bookmarkEnd w:id="416"/>
      <w:bookmarkEnd w:id="417"/>
    </w:p>
    <w:p w14:paraId="0260A853" w14:textId="77777777" w:rsidR="009A16B6" w:rsidRDefault="009A16B6" w:rsidP="009A16B6">
      <w:pPr>
        <w:rPr>
          <w:rFonts w:eastAsia="GulimChe"/>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rPr>
        <w: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Pr>
          <w:rFonts w:eastAsia="GulimChe"/>
        </w:rPr>
        <w:t xml:space="preserve"> </w:t>
      </w:r>
      <w:r w:rsidRPr="00526FC3">
        <w:rPr>
          <w:rFonts w:eastAsia="GulimChe"/>
        </w:rPr>
        <w:t>The group configuration data can be configured offline using the CSC-12 reference point.</w:t>
      </w:r>
    </w:p>
    <w:p w14:paraId="512621D0" w14:textId="77777777" w:rsidR="009A16B6" w:rsidRDefault="009A16B6" w:rsidP="009A16B6">
      <w:pPr>
        <w:rPr>
          <w:rFonts w:eastAsia="GulimChe"/>
        </w:rPr>
      </w:pPr>
      <w:r w:rsidRPr="00526FC3">
        <w:rPr>
          <w:rFonts w:eastAsia="GulimChe"/>
        </w:rPr>
        <w:t>The common group configuration data specified in table A.4-1</w:t>
      </w:r>
      <w:r>
        <w:rPr>
          <w:rFonts w:eastAsia="GulimChe"/>
        </w:rPr>
        <w:t xml:space="preserve">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xml:space="preserve"> </w:t>
      </w:r>
      <w:r>
        <w:rPr>
          <w:rFonts w:eastAsia="SimSun"/>
        </w:rPr>
        <w:t xml:space="preserve">is also </w:t>
      </w:r>
      <w:r>
        <w:rPr>
          <w:rFonts w:eastAsia="GulimChe"/>
        </w:rPr>
        <w:t>used, as needed, in the IOPS mode of operation.</w:t>
      </w:r>
    </w:p>
    <w:p w14:paraId="3EEC021B" w14:textId="77777777" w:rsidR="009A16B6" w:rsidRDefault="009A16B6" w:rsidP="009A16B6">
      <w:pPr>
        <w:rPr>
          <w:rFonts w:eastAsia="GulimChe"/>
          <w:color w:val="222222"/>
        </w:rPr>
      </w:pPr>
      <w:r w:rsidRPr="00AB5FED">
        <w:rPr>
          <w:rFonts w:eastAsia="GulimChe"/>
          <w:color w:val="222222"/>
        </w:rPr>
        <w:t>Table </w:t>
      </w:r>
      <w:r>
        <w:rPr>
          <w:rFonts w:eastAsia="GulimChe"/>
          <w:color w:val="222222"/>
        </w:rPr>
        <w:t>A</w:t>
      </w:r>
      <w:r w:rsidRPr="00AB5FED">
        <w:rPr>
          <w:rFonts w:eastAsia="GulimChe"/>
          <w:color w:val="222222"/>
        </w:rPr>
        <w:t>.</w:t>
      </w:r>
      <w:r>
        <w:rPr>
          <w:rFonts w:eastAsia="GulimChe"/>
          <w:color w:val="222222"/>
        </w:rPr>
        <w:t>4</w:t>
      </w:r>
      <w:r w:rsidRPr="00AB5FED">
        <w:rPr>
          <w:rFonts w:eastAsia="GulimChe"/>
          <w:color w:val="222222"/>
        </w:rPr>
        <w:t xml:space="preserve">-1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group </w:t>
      </w:r>
      <w:r w:rsidRPr="00AB5FED">
        <w:rPr>
          <w:rFonts w:eastAsia="GulimChe"/>
          <w:color w:val="222222"/>
        </w:rPr>
        <w:t xml:space="preserve">configuration </w:t>
      </w:r>
      <w:r>
        <w:rPr>
          <w:rFonts w:eastAsia="GulimChe"/>
          <w:color w:val="222222"/>
        </w:rPr>
        <w:t xml:space="preserve">data </w:t>
      </w:r>
      <w:r w:rsidRPr="00AB5FED">
        <w:rPr>
          <w:rFonts w:eastAsia="GulimChe"/>
          <w:color w:val="222222"/>
        </w:rPr>
        <w:t>required to support MC service</w:t>
      </w:r>
      <w:r>
        <w:rPr>
          <w:rFonts w:eastAsia="GulimChe"/>
          <w:color w:val="222222"/>
        </w:rPr>
        <w:t>s in the IOPS mode of operation</w:t>
      </w:r>
      <w:r>
        <w:rPr>
          <w:lang w:eastAsia="zh-CN"/>
        </w:rPr>
        <w:t>.</w:t>
      </w:r>
    </w:p>
    <w:p w14:paraId="7F19929B" w14:textId="77777777" w:rsidR="009A16B6" w:rsidRPr="00AB5FED" w:rsidRDefault="009A16B6" w:rsidP="009A16B6">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4CAAEFC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31A4B7B"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CE7B3B"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65A868F" w14:textId="77777777" w:rsidR="009A16B6" w:rsidRPr="00AB5FE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UE</w:t>
            </w:r>
          </w:p>
        </w:tc>
        <w:tc>
          <w:tcPr>
            <w:tcW w:w="1559" w:type="dxa"/>
            <w:tcBorders>
              <w:top w:val="single" w:sz="4" w:space="0" w:color="auto"/>
              <w:left w:val="single" w:sz="4" w:space="0" w:color="auto"/>
              <w:bottom w:val="single" w:sz="4" w:space="0" w:color="auto"/>
              <w:right w:val="single" w:sz="4" w:space="0" w:color="auto"/>
            </w:tcBorders>
          </w:tcPr>
          <w:p w14:paraId="09E90D2B" w14:textId="77777777" w:rsidR="009A16B6" w:rsidRPr="00AB5FED" w:rsidRDefault="009A16B6" w:rsidP="003F7390">
            <w:pPr>
              <w:pStyle w:val="TAH"/>
              <w:rPr>
                <w:lang w:eastAsia="en-GB"/>
              </w:rPr>
            </w:pPr>
            <w:r w:rsidRPr="00AB5FED">
              <w:rPr>
                <w:lang w:eastAsia="en-GB"/>
              </w:rPr>
              <w:t>Group management server</w:t>
            </w:r>
          </w:p>
        </w:tc>
      </w:tr>
      <w:tr w:rsidR="009A16B6" w:rsidRPr="00AB5FED" w14:paraId="5EE99C11"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54BD983B"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vAlign w:val="center"/>
          </w:tcPr>
          <w:p w14:paraId="088601B4" w14:textId="77777777" w:rsidR="009A16B6" w:rsidRPr="00AB5FED" w:rsidRDefault="009A16B6" w:rsidP="003F7390">
            <w:pPr>
              <w:pStyle w:val="TAL"/>
            </w:pPr>
            <w:r w:rsidRPr="00352049">
              <w:t xml:space="preserve">List of </w:t>
            </w:r>
            <w:r>
              <w:t xml:space="preserve">IOPS MC service </w:t>
            </w:r>
            <w:r w:rsidRPr="00352049">
              <w:t>group</w:t>
            </w:r>
            <w:r>
              <w:t>s</w:t>
            </w:r>
          </w:p>
        </w:tc>
        <w:tc>
          <w:tcPr>
            <w:tcW w:w="1275" w:type="dxa"/>
            <w:tcBorders>
              <w:top w:val="single" w:sz="4" w:space="0" w:color="auto"/>
              <w:left w:val="single" w:sz="4" w:space="0" w:color="auto"/>
              <w:bottom w:val="single" w:sz="4" w:space="0" w:color="auto"/>
              <w:right w:val="single" w:sz="4" w:space="0" w:color="auto"/>
            </w:tcBorders>
          </w:tcPr>
          <w:p w14:paraId="17FC09F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B163B3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60B82B8A"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3152D24"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1E718650" w14:textId="77777777" w:rsidR="009A16B6" w:rsidRPr="00352049" w:rsidRDefault="009A16B6" w:rsidP="003F7390">
            <w:pPr>
              <w:pStyle w:val="TAL"/>
            </w:pPr>
            <w:r>
              <w:rPr>
                <w:rFonts w:cs="Arial"/>
                <w:szCs w:val="18"/>
              </w:rPr>
              <w:t>&gt; IOPS MCPTT Group ID</w:t>
            </w:r>
          </w:p>
        </w:tc>
        <w:tc>
          <w:tcPr>
            <w:tcW w:w="1275" w:type="dxa"/>
            <w:tcBorders>
              <w:top w:val="single" w:sz="4" w:space="0" w:color="auto"/>
              <w:left w:val="single" w:sz="4" w:space="0" w:color="auto"/>
              <w:bottom w:val="single" w:sz="4" w:space="0" w:color="auto"/>
              <w:right w:val="single" w:sz="4" w:space="0" w:color="auto"/>
            </w:tcBorders>
          </w:tcPr>
          <w:p w14:paraId="043A6270"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EDF1F14" w14:textId="77777777" w:rsidR="009A16B6" w:rsidRPr="00113FC2" w:rsidRDefault="009A16B6" w:rsidP="003F7390">
            <w:pPr>
              <w:pStyle w:val="TAL"/>
              <w:jc w:val="center"/>
              <w:rPr>
                <w:rFonts w:cs="Arial"/>
                <w:szCs w:val="18"/>
              </w:rPr>
            </w:pPr>
          </w:p>
        </w:tc>
      </w:tr>
      <w:tr w:rsidR="009A16B6" w:rsidRPr="00AB5FED" w14:paraId="541B647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46B2ED8" w14:textId="77777777" w:rsidR="009A16B6" w:rsidRPr="00AB5FED"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vAlign w:val="center"/>
          </w:tcPr>
          <w:p w14:paraId="6EF0C28C"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256469E6"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83F6BE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957927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9EA2A7C"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676C972F" w14:textId="77777777" w:rsidR="009A16B6" w:rsidRPr="00C806C1" w:rsidRDefault="009A16B6" w:rsidP="003F7390">
            <w:pPr>
              <w:pStyle w:val="TAL"/>
              <w:rPr>
                <w:rFonts w:cs="Arial"/>
                <w:szCs w:val="18"/>
              </w:rPr>
            </w:pPr>
            <w:r w:rsidRPr="00C806C1">
              <w:rPr>
                <w:rFonts w:cs="Arial"/>
                <w:szCs w:val="18"/>
              </w:rPr>
              <w:t xml:space="preserve">&gt;&gt; Preferred voice codecs for </w:t>
            </w:r>
            <w:r>
              <w:rPr>
                <w:rFonts w:cs="Arial"/>
                <w:szCs w:val="18"/>
              </w:rPr>
              <w:t xml:space="preserve">IOPS </w:t>
            </w:r>
            <w:r w:rsidRPr="00C806C1">
              <w:rPr>
                <w:rFonts w:cs="Arial"/>
                <w:szCs w:val="18"/>
              </w:rPr>
              <w:t>MCPTT group</w:t>
            </w:r>
          </w:p>
        </w:tc>
        <w:tc>
          <w:tcPr>
            <w:tcW w:w="1275" w:type="dxa"/>
            <w:tcBorders>
              <w:top w:val="single" w:sz="4" w:space="0" w:color="auto"/>
              <w:left w:val="single" w:sz="4" w:space="0" w:color="auto"/>
              <w:bottom w:val="single" w:sz="4" w:space="0" w:color="auto"/>
              <w:right w:val="single" w:sz="4" w:space="0" w:color="auto"/>
            </w:tcBorders>
          </w:tcPr>
          <w:p w14:paraId="4BF0D27F"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0C8259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0CB97DE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9B7D88"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B2BA61E" w14:textId="77777777" w:rsidR="009A16B6" w:rsidRPr="00AB5FED" w:rsidRDefault="009A16B6" w:rsidP="003F7390">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Pr>
                <w:lang w:val="nl-NL" w:eastAsia="zh-CN"/>
              </w:rPr>
              <w:t xml:space="preserve">IOPS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6490B35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E3C5C9C"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30BA8F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FC75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52FCFFE" w14:textId="77777777" w:rsidR="009A16B6" w:rsidRPr="00AB5FED" w:rsidRDefault="009A16B6" w:rsidP="003F7390">
            <w:pPr>
              <w:pStyle w:val="TAL"/>
              <w:rPr>
                <w:lang w:val="nl-NL" w:eastAsia="zh-CN"/>
              </w:rPr>
            </w:pPr>
            <w:r>
              <w:rPr>
                <w:rFonts w:cs="Arial"/>
                <w:szCs w:val="18"/>
              </w:rPr>
              <w:t>&gt; IOPS MCData Group ID</w:t>
            </w:r>
          </w:p>
        </w:tc>
        <w:tc>
          <w:tcPr>
            <w:tcW w:w="1275" w:type="dxa"/>
            <w:tcBorders>
              <w:top w:val="single" w:sz="4" w:space="0" w:color="auto"/>
              <w:left w:val="single" w:sz="4" w:space="0" w:color="auto"/>
              <w:bottom w:val="single" w:sz="4" w:space="0" w:color="auto"/>
              <w:right w:val="single" w:sz="4" w:space="0" w:color="auto"/>
            </w:tcBorders>
          </w:tcPr>
          <w:p w14:paraId="064B064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73BFAA8" w14:textId="77777777" w:rsidR="009A16B6" w:rsidRPr="00113FC2" w:rsidRDefault="009A16B6" w:rsidP="003F7390">
            <w:pPr>
              <w:pStyle w:val="TAL"/>
              <w:jc w:val="center"/>
              <w:rPr>
                <w:rFonts w:cs="Arial"/>
                <w:szCs w:val="18"/>
              </w:rPr>
            </w:pPr>
          </w:p>
        </w:tc>
      </w:tr>
      <w:tr w:rsidR="009A16B6" w:rsidRPr="00AB5FED" w14:paraId="51E889B4"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15EE753" w14:textId="77777777" w:rsidR="009A16B6" w:rsidRPr="00D05EF0"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0DD26D6"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3F277E6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92880F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14B5BD11"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F78F89"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44A701C" w14:textId="77777777" w:rsidR="009A16B6" w:rsidRPr="00AB5FED" w:rsidRDefault="009A16B6" w:rsidP="003F7390">
            <w:pPr>
              <w:pStyle w:val="TAL"/>
              <w:rPr>
                <w:lang w:val="nl-NL" w:eastAsia="zh-CN"/>
              </w:rPr>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06BBA6E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67FDF53B" w14:textId="77777777" w:rsidR="009A16B6" w:rsidRPr="00113FC2" w:rsidRDefault="009A16B6" w:rsidP="003F7390">
            <w:pPr>
              <w:pStyle w:val="TAL"/>
              <w:jc w:val="center"/>
              <w:rPr>
                <w:rFonts w:cs="Arial"/>
                <w:szCs w:val="18"/>
              </w:rPr>
            </w:pPr>
          </w:p>
        </w:tc>
      </w:tr>
      <w:tr w:rsidR="009A16B6" w:rsidRPr="00AB5FED" w14:paraId="23970A57"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22E67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4F0C418" w14:textId="77777777" w:rsidR="009A16B6" w:rsidRPr="00AB5FED" w:rsidRDefault="009A16B6" w:rsidP="003F7390">
            <w:pPr>
              <w:pStyle w:val="TAL"/>
              <w:rPr>
                <w:lang w:val="nl-NL" w:eastAsia="zh-CN"/>
              </w:rPr>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439F842A"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99E28F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3D3EC95"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4746752"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0ACAC13" w14:textId="77777777" w:rsidR="009A16B6" w:rsidRPr="002C7CB4" w:rsidRDefault="009A16B6" w:rsidP="003F7390">
            <w:pPr>
              <w:pStyle w:val="TAL"/>
            </w:pPr>
            <w:r w:rsidRPr="002C7CB4">
              <w:t>&gt;&gt;&gt; Whether MCData user is permitted to transmit data in the group</w:t>
            </w:r>
          </w:p>
        </w:tc>
        <w:tc>
          <w:tcPr>
            <w:tcW w:w="1275" w:type="dxa"/>
            <w:tcBorders>
              <w:top w:val="single" w:sz="4" w:space="0" w:color="auto"/>
              <w:left w:val="single" w:sz="4" w:space="0" w:color="auto"/>
              <w:bottom w:val="single" w:sz="4" w:space="0" w:color="auto"/>
              <w:right w:val="single" w:sz="4" w:space="0" w:color="auto"/>
            </w:tcBorders>
          </w:tcPr>
          <w:p w14:paraId="6B523555"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4BD4F550"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F4A9C1D"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427E6E6"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9D1C611" w14:textId="77777777" w:rsidR="009A16B6" w:rsidRPr="002C7CB4" w:rsidRDefault="009A16B6" w:rsidP="003F7390">
            <w:pPr>
              <w:pStyle w:val="TAL"/>
            </w:pPr>
            <w:r w:rsidRPr="002C7CB4">
              <w:rPr>
                <w:szCs w:val="18"/>
              </w:rPr>
              <w:t>&gt;&gt;&gt; Maximum amount of data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7FA8631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9EDB52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9022D8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C53D861"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7A0E4E5" w14:textId="77777777" w:rsidR="009A16B6" w:rsidRPr="002C7CB4" w:rsidRDefault="009A16B6" w:rsidP="003F7390">
            <w:pPr>
              <w:pStyle w:val="TAL"/>
              <w:rPr>
                <w:szCs w:val="18"/>
              </w:rPr>
            </w:pPr>
            <w:r w:rsidRPr="002C7CB4">
              <w:rPr>
                <w:szCs w:val="18"/>
              </w:rPr>
              <w:t>&gt;&gt;&gt; Maximum amount of time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1279EF00"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AD28340" w14:textId="77777777" w:rsidR="009A16B6" w:rsidRPr="00113FC2" w:rsidRDefault="009A16B6" w:rsidP="003F7390">
            <w:pPr>
              <w:pStyle w:val="TAL"/>
              <w:jc w:val="center"/>
              <w:rPr>
                <w:rFonts w:cs="Arial"/>
                <w:szCs w:val="18"/>
              </w:rPr>
            </w:pPr>
            <w:r w:rsidRPr="00113FC2">
              <w:rPr>
                <w:rFonts w:cs="Arial"/>
                <w:szCs w:val="18"/>
              </w:rPr>
              <w:t>Y</w:t>
            </w:r>
          </w:p>
        </w:tc>
      </w:tr>
    </w:tbl>
    <w:p w14:paraId="539A6B70" w14:textId="77777777" w:rsidR="009A16B6" w:rsidRDefault="009A16B6" w:rsidP="009A16B6"/>
    <w:p w14:paraId="66189322" w14:textId="77777777" w:rsidR="009A16B6" w:rsidRPr="00526FC3" w:rsidRDefault="009A16B6" w:rsidP="009A16B6">
      <w:pPr>
        <w:pStyle w:val="Heading1"/>
      </w:pPr>
      <w:bookmarkStart w:id="418" w:name="_Toc460616241"/>
      <w:bookmarkStart w:id="419" w:name="_Toc460617102"/>
      <w:bookmarkStart w:id="420" w:name="_Toc460662491"/>
      <w:bookmarkStart w:id="421" w:name="_Toc468105565"/>
      <w:bookmarkStart w:id="422" w:name="_Toc468110660"/>
      <w:bookmarkStart w:id="423" w:name="_Toc44891632"/>
      <w:bookmarkStart w:id="424" w:name="_Toc200195541"/>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418"/>
      <w:bookmarkEnd w:id="419"/>
      <w:bookmarkEnd w:id="420"/>
      <w:bookmarkEnd w:id="421"/>
      <w:bookmarkEnd w:id="422"/>
      <w:bookmarkEnd w:id="423"/>
      <w:bookmarkEnd w:id="424"/>
    </w:p>
    <w:p w14:paraId="57D16B52" w14:textId="77777777" w:rsidR="009A16B6" w:rsidRDefault="009A16B6" w:rsidP="009A16B6">
      <w:pPr>
        <w:rPr>
          <w:rFonts w:eastAsia="GulimChe"/>
          <w:color w:val="222222"/>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color w:val="222222"/>
        </w:rPr>
        <w:t>he configuration management server is used to configure the MC service configuration data to the MC</w:t>
      </w:r>
      <w:r w:rsidRPr="00526FC3">
        <w:rPr>
          <w:rFonts w:hint="eastAsia"/>
          <w:color w:val="222222"/>
          <w:lang w:eastAsia="zh-CN"/>
        </w:rPr>
        <w:t xml:space="preserve"> service</w:t>
      </w:r>
      <w:r w:rsidRPr="00526FC3">
        <w:rPr>
          <w:rFonts w:eastAsia="GulimChe"/>
          <w:color w:val="222222"/>
        </w:rPr>
        <w:t xml:space="preserve"> UE (CSC-4).</w:t>
      </w:r>
      <w:r>
        <w:rPr>
          <w:rFonts w:eastAsia="GulimChe"/>
          <w:color w:val="222222"/>
        </w:rPr>
        <w:t xml:space="preserve"> </w:t>
      </w:r>
      <w:r w:rsidRPr="00526FC3">
        <w:rPr>
          <w:rFonts w:eastAsia="GulimChe"/>
          <w:color w:val="222222"/>
        </w:rPr>
        <w:t>The MC service configuration data can be configured offline using the CSC-11 reference point.</w:t>
      </w:r>
    </w:p>
    <w:p w14:paraId="180F1F2E" w14:textId="77777777" w:rsidR="009A16B6" w:rsidRDefault="009A16B6" w:rsidP="009A16B6">
      <w:pPr>
        <w:rPr>
          <w:rFonts w:eastAsia="GulimChe"/>
          <w:color w:val="222222"/>
        </w:rPr>
      </w:pPr>
      <w:r>
        <w:rPr>
          <w:rFonts w:eastAsia="GulimChe"/>
          <w:color w:val="222222"/>
        </w:rPr>
        <w:t xml:space="preserve">Tables </w:t>
      </w:r>
      <w:r w:rsidRPr="00420B5F">
        <w:rPr>
          <w:rFonts w:eastAsia="GulimChe"/>
          <w:color w:val="222222"/>
        </w:rPr>
        <w:t>A.5-1</w:t>
      </w:r>
      <w:r>
        <w:rPr>
          <w:rFonts w:eastAsia="GulimChe"/>
          <w:color w:val="222222"/>
        </w:rPr>
        <w:t xml:space="preserve"> and</w:t>
      </w:r>
      <w:r w:rsidRPr="00420B5F">
        <w:t xml:space="preserve"> </w:t>
      </w:r>
      <w:r>
        <w:t>A</w:t>
      </w:r>
      <w:r w:rsidRPr="00AB5FED">
        <w:t>.</w:t>
      </w:r>
      <w:r w:rsidRPr="00AB5FED">
        <w:rPr>
          <w:lang w:eastAsia="ko-KR"/>
        </w:rPr>
        <w:t>5</w:t>
      </w:r>
      <w:r w:rsidRPr="00AB5FED">
        <w:t>-</w:t>
      </w:r>
      <w:r>
        <w:rPr>
          <w:lang w:eastAsia="ko-KR"/>
        </w:rPr>
        <w:t>2 describe</w:t>
      </w:r>
      <w:r w:rsidRPr="00420B5F">
        <w:t xml:space="preserve"> </w:t>
      </w:r>
      <w:r w:rsidRPr="00420B5F">
        <w:rPr>
          <w:lang w:eastAsia="ko-KR"/>
        </w:rPr>
        <w:t>the configuration data required to support</w:t>
      </w:r>
      <w:r>
        <w:rPr>
          <w:lang w:eastAsia="ko-KR"/>
        </w:rPr>
        <w:t xml:space="preserve"> in IOPS</w:t>
      </w:r>
      <w:r w:rsidRPr="00420B5F">
        <w:rPr>
          <w:lang w:eastAsia="ko-KR"/>
        </w:rPr>
        <w:t xml:space="preserve"> the use of MC</w:t>
      </w:r>
      <w:r>
        <w:rPr>
          <w:lang w:eastAsia="ko-KR"/>
        </w:rPr>
        <w:t>PTT</w:t>
      </w:r>
      <w:r w:rsidRPr="00420B5F">
        <w:rPr>
          <w:lang w:eastAsia="ko-KR"/>
        </w:rPr>
        <w:t xml:space="preserve"> service</w:t>
      </w:r>
      <w:r>
        <w:rPr>
          <w:lang w:eastAsia="ko-KR"/>
        </w:rPr>
        <w:t xml:space="preserve"> and MCData service, respectively.</w:t>
      </w:r>
    </w:p>
    <w:p w14:paraId="172BDAE4"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5</w:t>
      </w:r>
      <w:r w:rsidRPr="00AB5FED">
        <w:t>-</w:t>
      </w:r>
      <w:r>
        <w:rPr>
          <w:lang w:eastAsia="ko-KR"/>
        </w:rPr>
        <w:t>1</w:t>
      </w:r>
      <w:r w:rsidRPr="00AB5FED">
        <w:t xml:space="preserve">: </w:t>
      </w:r>
      <w:r>
        <w:t xml:space="preserve">MCPTT </w:t>
      </w:r>
      <w:r>
        <w:rPr>
          <w:lang w:eastAsia="ko-KR"/>
        </w:rPr>
        <w:t>s</w:t>
      </w:r>
      <w:r w:rsidRPr="00AB5FED">
        <w:rPr>
          <w:lang w:eastAsia="ko-KR"/>
        </w:rPr>
        <w:t>ervice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0EF414D2"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087912A1"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7CC6E00"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8A4C2B9" w14:textId="77777777" w:rsidR="009A16B6" w:rsidRPr="00AB5FED" w:rsidRDefault="009A16B6" w:rsidP="003F7390">
            <w:pPr>
              <w:pStyle w:val="TAH"/>
              <w:rPr>
                <w:lang w:eastAsia="en-GB"/>
              </w:rPr>
            </w:pPr>
            <w:r w:rsidRPr="00AB5FED">
              <w:rPr>
                <w:lang w:eastAsia="en-GB"/>
              </w:rPr>
              <w:t>MCPTT UE</w:t>
            </w:r>
          </w:p>
        </w:tc>
        <w:tc>
          <w:tcPr>
            <w:tcW w:w="1559" w:type="dxa"/>
            <w:tcBorders>
              <w:top w:val="single" w:sz="4" w:space="0" w:color="auto"/>
              <w:left w:val="single" w:sz="4" w:space="0" w:color="auto"/>
              <w:bottom w:val="single" w:sz="4" w:space="0" w:color="auto"/>
              <w:right w:val="single" w:sz="4" w:space="0" w:color="auto"/>
            </w:tcBorders>
          </w:tcPr>
          <w:p w14:paraId="13CF336A"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r>
      <w:tr w:rsidR="009A16B6" w:rsidRPr="00AB5FED" w14:paraId="56615D8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4CF6F51"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4EE44A6" w14:textId="77777777" w:rsidR="009A16B6" w:rsidRPr="00AB5FED" w:rsidRDefault="009A16B6" w:rsidP="003F7390">
            <w:pPr>
              <w:pStyle w:val="TAL"/>
            </w:pPr>
            <w:r w:rsidRPr="00AB5FED">
              <w:t xml:space="preserve">Max </w:t>
            </w:r>
            <w:r>
              <w:t>IOPS</w:t>
            </w:r>
            <w:r w:rsidRPr="00AB5FED">
              <w:t xml:space="preserve">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23CC866C"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84DA935" w14:textId="77777777" w:rsidR="009A16B6" w:rsidRPr="00AB5FED" w:rsidRDefault="009A16B6" w:rsidP="003F7390">
            <w:pPr>
              <w:pStyle w:val="TAL"/>
              <w:jc w:val="center"/>
            </w:pPr>
            <w:r w:rsidRPr="00AB5FED">
              <w:t>Y</w:t>
            </w:r>
          </w:p>
        </w:tc>
      </w:tr>
      <w:tr w:rsidR="009A16B6" w:rsidRPr="00AB5FED" w14:paraId="65AA540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04CCC1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4D3E9154" w14:textId="77777777" w:rsidR="009A16B6" w:rsidRPr="00AB5FED" w:rsidRDefault="009A16B6" w:rsidP="003F7390">
            <w:pPr>
              <w:pStyle w:val="TAL"/>
            </w:pPr>
            <w:r w:rsidRPr="00AB5FED">
              <w:t xml:space="preserve">Hang timer for private calls in </w:t>
            </w:r>
            <w:r>
              <w:t>IOPS</w:t>
            </w:r>
          </w:p>
        </w:tc>
        <w:tc>
          <w:tcPr>
            <w:tcW w:w="1275" w:type="dxa"/>
            <w:tcBorders>
              <w:top w:val="single" w:sz="4" w:space="0" w:color="auto"/>
              <w:left w:val="single" w:sz="4" w:space="0" w:color="auto"/>
              <w:bottom w:val="single" w:sz="4" w:space="0" w:color="auto"/>
              <w:right w:val="single" w:sz="4" w:space="0" w:color="auto"/>
            </w:tcBorders>
          </w:tcPr>
          <w:p w14:paraId="745A30D5"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3105C1B" w14:textId="77777777" w:rsidR="009A16B6" w:rsidRPr="00AB5FED" w:rsidRDefault="009A16B6" w:rsidP="003F7390">
            <w:pPr>
              <w:pStyle w:val="TAL"/>
              <w:jc w:val="center"/>
            </w:pPr>
            <w:r w:rsidRPr="00AB5FED">
              <w:t>Y</w:t>
            </w:r>
          </w:p>
        </w:tc>
      </w:tr>
      <w:tr w:rsidR="009A16B6" w:rsidRPr="00AB5FED" w14:paraId="419BD0B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2671AD6"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87D72B6" w14:textId="77777777" w:rsidR="009A16B6" w:rsidRPr="00AB5FED" w:rsidRDefault="009A16B6" w:rsidP="003F7390">
            <w:pPr>
              <w:pStyle w:val="TAL"/>
            </w:pPr>
            <w:r w:rsidRPr="00AB5FED">
              <w:t xml:space="preserve">Priority hierarchy for floor control override in </w:t>
            </w:r>
            <w:r>
              <w:t>IOPS</w:t>
            </w:r>
          </w:p>
        </w:tc>
        <w:tc>
          <w:tcPr>
            <w:tcW w:w="1275" w:type="dxa"/>
            <w:tcBorders>
              <w:top w:val="single" w:sz="4" w:space="0" w:color="auto"/>
              <w:left w:val="single" w:sz="4" w:space="0" w:color="auto"/>
              <w:bottom w:val="single" w:sz="4" w:space="0" w:color="auto"/>
              <w:right w:val="single" w:sz="4" w:space="0" w:color="auto"/>
            </w:tcBorders>
          </w:tcPr>
          <w:p w14:paraId="5FA68A54"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315AD08" w14:textId="77777777" w:rsidR="009A16B6" w:rsidRPr="00AB5FED" w:rsidRDefault="009A16B6" w:rsidP="003F7390">
            <w:pPr>
              <w:pStyle w:val="TAL"/>
              <w:jc w:val="center"/>
            </w:pPr>
            <w:r w:rsidRPr="00AB5FED">
              <w:t>Y</w:t>
            </w:r>
          </w:p>
        </w:tc>
      </w:tr>
      <w:tr w:rsidR="009A16B6" w:rsidRPr="00AB5FED" w14:paraId="45FA7A1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1A1E66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B10B791" w14:textId="77777777" w:rsidR="009A16B6" w:rsidRPr="00AB5FED" w:rsidRDefault="009A16B6" w:rsidP="003F7390">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1B5EE75B"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2DE51F2" w14:textId="77777777" w:rsidR="009A16B6" w:rsidRPr="00AB5FED" w:rsidRDefault="009A16B6" w:rsidP="003F7390">
            <w:pPr>
              <w:pStyle w:val="TAL"/>
              <w:jc w:val="center"/>
            </w:pPr>
            <w:r w:rsidRPr="00AB5FED">
              <w:t>Y</w:t>
            </w:r>
          </w:p>
        </w:tc>
      </w:tr>
      <w:tr w:rsidR="009A16B6" w:rsidRPr="00AB5FED" w14:paraId="2BB4208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52BBC7F"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9EB27AE" w14:textId="77777777" w:rsidR="009A16B6" w:rsidRPr="00AB5FED" w:rsidRDefault="009A16B6" w:rsidP="003F7390">
            <w:pPr>
              <w:pStyle w:val="TAL"/>
            </w:pPr>
            <w:r w:rsidRPr="00AB5FED">
              <w:t>Configuration of warning time before time limit of transmission is reached</w:t>
            </w:r>
            <w:r>
              <w:t xml:space="preserve"> in an IOPS call</w:t>
            </w:r>
          </w:p>
        </w:tc>
        <w:tc>
          <w:tcPr>
            <w:tcW w:w="1275" w:type="dxa"/>
            <w:tcBorders>
              <w:top w:val="single" w:sz="4" w:space="0" w:color="auto"/>
              <w:left w:val="single" w:sz="4" w:space="0" w:color="auto"/>
              <w:bottom w:val="single" w:sz="4" w:space="0" w:color="auto"/>
              <w:right w:val="single" w:sz="4" w:space="0" w:color="auto"/>
            </w:tcBorders>
          </w:tcPr>
          <w:p w14:paraId="7D5E2C5A"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0D87959" w14:textId="77777777" w:rsidR="009A16B6" w:rsidRPr="00AB5FED" w:rsidRDefault="009A16B6" w:rsidP="003F7390">
            <w:pPr>
              <w:pStyle w:val="TAL"/>
              <w:jc w:val="center"/>
            </w:pPr>
            <w:r w:rsidRPr="00AB5FED">
              <w:t>Y</w:t>
            </w:r>
          </w:p>
        </w:tc>
      </w:tr>
      <w:tr w:rsidR="009A16B6" w:rsidRPr="00AB5FED" w14:paraId="05927A8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850A2AD"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87D9334" w14:textId="77777777" w:rsidR="009A16B6" w:rsidRPr="00AB5FED" w:rsidRDefault="009A16B6" w:rsidP="003F7390">
            <w:pPr>
              <w:pStyle w:val="TAL"/>
            </w:pPr>
            <w:r w:rsidRPr="00AB5FED">
              <w:t xml:space="preserve">Configuration of warning time before hang time is reached </w:t>
            </w:r>
            <w:r>
              <w:t>in an IOPS call</w:t>
            </w:r>
          </w:p>
        </w:tc>
        <w:tc>
          <w:tcPr>
            <w:tcW w:w="1275" w:type="dxa"/>
            <w:tcBorders>
              <w:top w:val="single" w:sz="4" w:space="0" w:color="auto"/>
              <w:left w:val="single" w:sz="4" w:space="0" w:color="auto"/>
              <w:bottom w:val="single" w:sz="4" w:space="0" w:color="auto"/>
              <w:right w:val="single" w:sz="4" w:space="0" w:color="auto"/>
            </w:tcBorders>
          </w:tcPr>
          <w:p w14:paraId="5484E8E3"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9E732BF" w14:textId="77777777" w:rsidR="009A16B6" w:rsidRPr="00AB5FED" w:rsidRDefault="009A16B6" w:rsidP="003F7390">
            <w:pPr>
              <w:pStyle w:val="TAL"/>
              <w:jc w:val="center"/>
            </w:pPr>
            <w:r w:rsidRPr="00AB5FED">
              <w:t>Y</w:t>
            </w:r>
          </w:p>
        </w:tc>
      </w:tr>
      <w:tr w:rsidR="009A16B6" w:rsidRPr="00AB5FED" w14:paraId="50829F5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73DFF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7B63ECC8" w14:textId="77777777" w:rsidR="009A16B6" w:rsidRPr="00AB5FED" w:rsidRDefault="009A16B6" w:rsidP="003F7390">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437F9DA2"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1CF15C3" w14:textId="77777777" w:rsidR="009A16B6" w:rsidRPr="00AB5FED" w:rsidRDefault="009A16B6" w:rsidP="003F7390">
            <w:pPr>
              <w:pStyle w:val="TAL"/>
              <w:jc w:val="center"/>
            </w:pPr>
            <w:r w:rsidRPr="00AB5FED">
              <w:t>Y</w:t>
            </w:r>
          </w:p>
        </w:tc>
      </w:tr>
    </w:tbl>
    <w:p w14:paraId="3E28EEEE" w14:textId="77777777" w:rsidR="009A16B6" w:rsidRDefault="009A16B6" w:rsidP="009A16B6"/>
    <w:p w14:paraId="4362FE1F" w14:textId="77777777" w:rsidR="009A16B6" w:rsidRDefault="009A16B6" w:rsidP="009A16B6">
      <w:pPr>
        <w:pStyle w:val="TH"/>
        <w:rPr>
          <w:rFonts w:eastAsia="SimSun"/>
        </w:rPr>
      </w:pPr>
      <w:r>
        <w:rPr>
          <w:rFonts w:eastAsia="SimSun"/>
        </w:rPr>
        <w:t>Table A.5-2: MCData service configuration data (IOPS)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14:paraId="09838E86"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7BBC70C" w14:textId="77777777" w:rsidR="009A16B6" w:rsidRDefault="009A16B6" w:rsidP="003F7390">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9D004C2" w14:textId="77777777" w:rsidR="009A16B6" w:rsidRDefault="009A16B6" w:rsidP="003F7390">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C534173" w14:textId="77777777" w:rsidR="009A16B6" w:rsidRDefault="009A16B6" w:rsidP="003F7390">
            <w:pPr>
              <w:pStyle w:val="TAH"/>
              <w:rPr>
                <w:rFonts w:eastAsia="SimSun"/>
                <w:lang w:eastAsia="en-GB"/>
              </w:rPr>
            </w:pPr>
            <w:r>
              <w:rPr>
                <w:rFonts w:eastAsia="SimSun"/>
                <w:lang w:eastAsia="en-GB"/>
              </w:rPr>
              <w:t>MCData UE</w:t>
            </w:r>
          </w:p>
        </w:tc>
        <w:tc>
          <w:tcPr>
            <w:tcW w:w="1559" w:type="dxa"/>
            <w:tcBorders>
              <w:top w:val="single" w:sz="4" w:space="0" w:color="auto"/>
              <w:left w:val="single" w:sz="4" w:space="0" w:color="auto"/>
              <w:bottom w:val="single" w:sz="4" w:space="0" w:color="auto"/>
              <w:right w:val="single" w:sz="4" w:space="0" w:color="auto"/>
            </w:tcBorders>
          </w:tcPr>
          <w:p w14:paraId="71028A61" w14:textId="77777777" w:rsidR="009A16B6" w:rsidRDefault="009A16B6" w:rsidP="003F7390">
            <w:pPr>
              <w:pStyle w:val="TAH"/>
              <w:rPr>
                <w:rFonts w:eastAsia="SimSun"/>
                <w:lang w:eastAsia="en-GB"/>
              </w:rPr>
            </w:pPr>
            <w:r>
              <w:rPr>
                <w:rFonts w:eastAsia="SimSun" w:hint="eastAsia"/>
                <w:lang w:eastAsia="zh-CN"/>
              </w:rPr>
              <w:t>C</w:t>
            </w:r>
            <w:r>
              <w:rPr>
                <w:rFonts w:eastAsia="SimSun"/>
                <w:lang w:eastAsia="en-GB"/>
              </w:rPr>
              <w:t>onfiguration management server</w:t>
            </w:r>
          </w:p>
        </w:tc>
      </w:tr>
      <w:tr w:rsidR="009A16B6" w14:paraId="72669E3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6FF51B8" w14:textId="77777777" w:rsidR="009A16B6" w:rsidRPr="002C7CB4" w:rsidRDefault="009A16B6" w:rsidP="003F7390">
            <w:pPr>
              <w:pStyle w:val="TAL"/>
              <w:rPr>
                <w:rFonts w:eastAsia="SimSun"/>
              </w:rPr>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BEECBAB" w14:textId="77777777" w:rsidR="009A16B6" w:rsidRPr="002C7CB4" w:rsidRDefault="009A16B6" w:rsidP="003F7390">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7308586D" w14:textId="77777777" w:rsidR="009A16B6" w:rsidRPr="002C7CB4" w:rsidRDefault="009A16B6" w:rsidP="003F7390">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223550B9" w14:textId="77777777" w:rsidR="009A16B6" w:rsidRPr="002C7CB4" w:rsidRDefault="009A16B6" w:rsidP="003F7390">
            <w:pPr>
              <w:pStyle w:val="TAC"/>
              <w:rPr>
                <w:rFonts w:eastAsia="SimSun"/>
              </w:rPr>
            </w:pPr>
          </w:p>
        </w:tc>
      </w:tr>
      <w:tr w:rsidR="009A16B6" w14:paraId="714D9D8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5D1DD4E" w14:textId="77777777" w:rsidR="009A16B6" w:rsidRPr="002C7CB4"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3F23F472" w14:textId="77777777" w:rsidR="009A16B6" w:rsidRPr="002C7CB4" w:rsidRDefault="009A16B6" w:rsidP="003F7390">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61657D99"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903BAA" w14:textId="77777777" w:rsidR="009A16B6" w:rsidRPr="002C7CB4" w:rsidRDefault="009A16B6" w:rsidP="003F7390">
            <w:pPr>
              <w:pStyle w:val="TAC"/>
              <w:rPr>
                <w:rFonts w:eastAsia="SimSun"/>
              </w:rPr>
            </w:pPr>
            <w:r w:rsidRPr="002C7CB4">
              <w:rPr>
                <w:rFonts w:eastAsia="SimSun"/>
              </w:rPr>
              <w:t>Y</w:t>
            </w:r>
          </w:p>
        </w:tc>
      </w:tr>
      <w:tr w:rsidR="009A16B6" w14:paraId="7FD06A3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9A05945" w14:textId="77777777" w:rsidR="009A16B6" w:rsidRPr="002C7CB4" w:rsidRDefault="009A16B6" w:rsidP="003F7390">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8D8C34" w14:textId="77777777" w:rsidR="009A16B6" w:rsidRPr="002C7CB4" w:rsidRDefault="009A16B6" w:rsidP="003F7390">
            <w:pPr>
              <w:pStyle w:val="TAL"/>
              <w:rPr>
                <w:rFonts w:eastAsia="SimSun"/>
              </w:rPr>
            </w:pPr>
            <w:r w:rsidRPr="002C7CB4">
              <w:rPr>
                <w:szCs w:val="18"/>
              </w:rPr>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7C485C16"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1B6D8" w14:textId="77777777" w:rsidR="009A16B6" w:rsidRPr="002C7CB4" w:rsidRDefault="009A16B6" w:rsidP="003F7390">
            <w:pPr>
              <w:pStyle w:val="TAC"/>
              <w:rPr>
                <w:rFonts w:eastAsia="SimSun"/>
              </w:rPr>
            </w:pPr>
            <w:r w:rsidRPr="002C7CB4">
              <w:rPr>
                <w:rFonts w:eastAsia="SimSun"/>
              </w:rPr>
              <w:t>Y</w:t>
            </w:r>
          </w:p>
        </w:tc>
      </w:tr>
    </w:tbl>
    <w:p w14:paraId="7988840B" w14:textId="77777777" w:rsidR="009A16B6" w:rsidRDefault="009A16B6" w:rsidP="009A16B6"/>
    <w:p w14:paraId="053E8AC4" w14:textId="77777777" w:rsidR="009A16B6" w:rsidRPr="00526FC3" w:rsidRDefault="009A16B6" w:rsidP="009A16B6">
      <w:pPr>
        <w:pStyle w:val="Heading1"/>
      </w:pPr>
      <w:bookmarkStart w:id="425" w:name="_Toc200195542"/>
      <w:r w:rsidRPr="00526FC3">
        <w:t>A.</w:t>
      </w:r>
      <w:r>
        <w:t>6</w:t>
      </w:r>
      <w:r w:rsidRPr="00526FC3">
        <w:tab/>
      </w:r>
      <w:r>
        <w:t xml:space="preserve">Initial </w:t>
      </w:r>
      <w:r w:rsidRPr="00526FC3">
        <w:rPr>
          <w:rFonts w:hint="eastAsia"/>
        </w:rPr>
        <w:t>MC</w:t>
      </w:r>
      <w:r w:rsidRPr="00526FC3">
        <w:rPr>
          <w:rFonts w:hint="eastAsia"/>
          <w:lang w:eastAsia="zh-CN"/>
        </w:rPr>
        <w:t xml:space="preserve"> service</w:t>
      </w:r>
      <w:r w:rsidRPr="00526FC3">
        <w:rPr>
          <w:rFonts w:hint="eastAsia"/>
        </w:rPr>
        <w:t xml:space="preserve"> </w:t>
      </w:r>
      <w:r>
        <w:t>UE</w:t>
      </w:r>
      <w:r w:rsidRPr="00526FC3">
        <w:rPr>
          <w:rFonts w:hint="eastAsia"/>
        </w:rPr>
        <w:t xml:space="preserve"> </w:t>
      </w:r>
      <w:r w:rsidRPr="00526FC3">
        <w:t xml:space="preserve">configuration </w:t>
      </w:r>
      <w:r w:rsidRPr="00526FC3">
        <w:rPr>
          <w:rFonts w:hint="eastAsia"/>
        </w:rPr>
        <w:t>data</w:t>
      </w:r>
      <w:bookmarkEnd w:id="425"/>
    </w:p>
    <w:p w14:paraId="4B5E42EA" w14:textId="639B722C" w:rsidR="009A16B6" w:rsidRDefault="009A16B6" w:rsidP="009A16B6">
      <w:pPr>
        <w:rPr>
          <w:rFonts w:eastAsia="GulimChe"/>
          <w:color w:val="222222"/>
        </w:rPr>
      </w:pPr>
      <w:r>
        <w:rPr>
          <w:rStyle w:val="apple-converted-space"/>
          <w:rFonts w:eastAsia="GulimChe"/>
          <w:color w:val="222222"/>
        </w:rPr>
        <w:t xml:space="preserve">Initial </w:t>
      </w:r>
      <w:r w:rsidRPr="00526FC3">
        <w:rPr>
          <w:rStyle w:val="apple-converted-space"/>
          <w:rFonts w:hint="eastAsia"/>
          <w:color w:val="222222"/>
          <w:lang w:eastAsia="zh-CN"/>
        </w:rPr>
        <w:t xml:space="preserve">MC service </w:t>
      </w:r>
      <w:r>
        <w:rPr>
          <w:rStyle w:val="apple-converted-space"/>
          <w:color w:val="222222"/>
          <w:lang w:eastAsia="zh-CN"/>
        </w:rPr>
        <w:t>UE</w:t>
      </w:r>
      <w:r w:rsidRPr="00526FC3">
        <w:rPr>
          <w:rStyle w:val="apple-converted-space"/>
          <w:rFonts w:eastAsia="GulimChe"/>
          <w:color w:val="222222"/>
        </w:rPr>
        <w:t xml:space="preserve"> configuration data is </w:t>
      </w:r>
      <w:r w:rsidRPr="00526FC3">
        <w:rPr>
          <w:rFonts w:eastAsia="GulimChe"/>
          <w:color w:val="222222"/>
        </w:rPr>
        <w:t>essential to the MC</w:t>
      </w:r>
      <w:r w:rsidRPr="00526FC3">
        <w:rPr>
          <w:rFonts w:hint="eastAsia"/>
          <w:color w:val="222222"/>
          <w:lang w:eastAsia="zh-CN"/>
        </w:rPr>
        <w:t xml:space="preserve"> service</w:t>
      </w:r>
      <w:r w:rsidRPr="00526FC3">
        <w:rPr>
          <w:rFonts w:eastAsia="GulimChe"/>
          <w:color w:val="222222"/>
        </w:rPr>
        <w:t xml:space="preserve"> UE to successfully connect to the</w:t>
      </w:r>
      <w:r>
        <w:rPr>
          <w:rFonts w:eastAsia="GulimChe"/>
          <w:color w:val="222222"/>
        </w:rPr>
        <w:t xml:space="preserve"> MC system,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8D0741" w:rsidRPr="008D0741">
        <w:rPr>
          <w:lang w:eastAsia="zh-CN"/>
        </w:rPr>
        <w:t>, and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Pr>
          <w:rStyle w:val="apple-converted-space"/>
          <w:rFonts w:eastAsia="GulimChe"/>
          <w:color w:val="222222"/>
        </w:rPr>
        <w:t>.</w:t>
      </w:r>
    </w:p>
    <w:p w14:paraId="7A39F04F" w14:textId="77777777" w:rsidR="009A16B6" w:rsidRDefault="009A16B6" w:rsidP="009A16B6">
      <w:pPr>
        <w:rPr>
          <w:rFonts w:eastAsia="GulimChe"/>
          <w:color w:val="222222"/>
        </w:rPr>
      </w:pPr>
      <w:r>
        <w:rPr>
          <w:rFonts w:eastAsia="GulimChe"/>
          <w:color w:val="222222"/>
        </w:rPr>
        <w:t xml:space="preserve">The configuration data defined </w:t>
      </w:r>
      <w:r w:rsidRPr="00526FC3">
        <w:rPr>
          <w:rFonts w:eastAsia="GulimChe"/>
          <w:color w:val="222222"/>
        </w:rPr>
        <w:t xml:space="preserve">in table A.6-1 is </w:t>
      </w:r>
      <w:r>
        <w:rPr>
          <w:rFonts w:eastAsia="GulimChe"/>
          <w:color w:val="222222"/>
        </w:rPr>
        <w:t xml:space="preserve">additionally </w:t>
      </w:r>
      <w:r w:rsidRPr="00526FC3">
        <w:rPr>
          <w:rFonts w:eastAsia="GulimChe"/>
          <w:color w:val="222222"/>
        </w:rPr>
        <w:t>provided to the MC</w:t>
      </w:r>
      <w:r w:rsidRPr="00526FC3">
        <w:rPr>
          <w:rFonts w:hint="eastAsia"/>
          <w:color w:val="222222"/>
          <w:lang w:eastAsia="zh-CN"/>
        </w:rPr>
        <w:t xml:space="preserve"> service</w:t>
      </w:r>
      <w:r>
        <w:rPr>
          <w:color w:val="222222"/>
          <w:lang w:eastAsia="zh-CN"/>
        </w:rPr>
        <w:t xml:space="preserve"> UE</w:t>
      </w:r>
      <w:r w:rsidRPr="00526FC3">
        <w:rPr>
          <w:rFonts w:eastAsia="GulimChe"/>
          <w:color w:val="222222"/>
        </w:rPr>
        <w:t>'s clients</w:t>
      </w:r>
      <w:r>
        <w:rPr>
          <w:rFonts w:eastAsia="GulimChe"/>
          <w:color w:val="222222"/>
        </w:rPr>
        <w:t xml:space="preserve"> to successfully connect to the IOPS </w:t>
      </w:r>
      <w:r w:rsidRPr="00526FC3">
        <w:rPr>
          <w:rFonts w:eastAsia="GulimChe"/>
          <w:color w:val="222222"/>
        </w:rPr>
        <w:t>MC system</w:t>
      </w:r>
      <w:r>
        <w:rPr>
          <w:rFonts w:eastAsia="GulimChe"/>
          <w:color w:val="222222"/>
        </w:rPr>
        <w:t xml:space="preserve"> in the IOPS mode of operation. The MC </w:t>
      </w:r>
      <w:r w:rsidRPr="00526FC3">
        <w:rPr>
          <w:rFonts w:hint="eastAsia"/>
          <w:color w:val="222222"/>
          <w:lang w:eastAsia="zh-CN"/>
        </w:rPr>
        <w:t>service</w:t>
      </w:r>
      <w:r w:rsidRPr="00526FC3">
        <w:rPr>
          <w:rFonts w:eastAsia="GulimChe"/>
          <w:color w:val="222222"/>
        </w:rPr>
        <w:t xml:space="preserve"> UE's clients </w:t>
      </w:r>
      <w:r>
        <w:rPr>
          <w:rFonts w:eastAsia="GulimChe"/>
          <w:color w:val="222222"/>
        </w:rPr>
        <w:t xml:space="preserve">(e.g. MC service client, IOPS connectivity client) obtain the data </w:t>
      </w:r>
      <w:r w:rsidRPr="00526FC3">
        <w:rPr>
          <w:rFonts w:eastAsia="GulimChe"/>
          <w:color w:val="222222"/>
        </w:rPr>
        <w:t>during the bootstrap process (</w:t>
      </w:r>
      <w:r>
        <w:rPr>
          <w:rFonts w:eastAsia="GulimChe"/>
          <w:color w:val="222222"/>
        </w:rPr>
        <w:t xml:space="preserve">described in </w:t>
      </w:r>
      <w:r w:rsidRPr="00526FC3">
        <w:rPr>
          <w:rFonts w:eastAsia="GulimChe"/>
          <w:color w:val="222222"/>
        </w:rPr>
        <w:t>clause 10.1.1</w:t>
      </w:r>
      <w:r w:rsidRPr="00DF0582">
        <w:rPr>
          <w:rFonts w:eastAsia="GulimChe"/>
          <w:color w:val="222222"/>
        </w:rPr>
        <w:t xml:space="preserve"> </w:t>
      </w:r>
      <w:r>
        <w:rPr>
          <w:rFonts w:eastAsia="GulimChe"/>
          <w:color w:val="222222"/>
        </w:rPr>
        <w:t xml:space="preserve">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color w:val="222222"/>
        </w:rPr>
        <w:t>),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w:t>
      </w:r>
      <w:r>
        <w:rPr>
          <w:rFonts w:eastAsia="GulimChe"/>
          <w:color w:val="222222"/>
        </w:rPr>
        <w:t xml:space="preserve"> service</w:t>
      </w:r>
      <w:r w:rsidRPr="00526FC3">
        <w:rPr>
          <w:rFonts w:eastAsia="GulimChe"/>
          <w:color w:val="222222"/>
        </w:rPr>
        <w:t xml:space="preserve"> client's provisioning on the UE, using a device management procedure.</w:t>
      </w:r>
      <w:r w:rsidRPr="00DF0582">
        <w:rPr>
          <w:rFonts w:eastAsia="GulimChe"/>
          <w:color w:val="222222"/>
        </w:rPr>
        <w:t xml:space="preserve"> </w:t>
      </w:r>
    </w:p>
    <w:p w14:paraId="1BC4F6B8" w14:textId="77777777" w:rsidR="009A16B6" w:rsidRPr="00526FC3" w:rsidRDefault="009A16B6" w:rsidP="009A16B6">
      <w:pPr>
        <w:pStyle w:val="TH"/>
        <w:rPr>
          <w:lang w:eastAsia="ko-KR"/>
        </w:rPr>
      </w:pPr>
      <w:r w:rsidRPr="00526FC3">
        <w:lastRenderedPageBreak/>
        <w:t xml:space="preserve">Table A.6-1: </w:t>
      </w:r>
      <w:r w:rsidRPr="00526FC3">
        <w:rPr>
          <w:lang w:eastAsia="ko-KR"/>
        </w:rPr>
        <w:t>Initial MC service UE configuration data (</w:t>
      </w:r>
      <w:r>
        <w:rPr>
          <w:lang w:eastAsia="ko-KR"/>
        </w:rPr>
        <w:t>IOPS</w:t>
      </w:r>
      <w:r w:rsidRPr="00526FC3">
        <w:rPr>
          <w:lang w:eastAsia="ko-KR"/>
        </w:rPr>
        <w:t>)</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9A16B6" w:rsidRPr="00526FC3" w14:paraId="78B2945A" w14:textId="77777777" w:rsidTr="003F739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6E39B999" w14:textId="77777777" w:rsidR="009A16B6" w:rsidRPr="00526FC3" w:rsidRDefault="009A16B6" w:rsidP="003F7390">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7920ABC" w14:textId="77777777" w:rsidR="009A16B6" w:rsidRPr="00526FC3" w:rsidRDefault="009A16B6" w:rsidP="003F7390">
            <w:pPr>
              <w:pStyle w:val="TAH"/>
              <w:rPr>
                <w:rFonts w:eastAsia="Malgun Gothic"/>
                <w:lang w:eastAsia="ko-KR"/>
              </w:rPr>
            </w:pPr>
            <w:r w:rsidRPr="00526FC3">
              <w:t>Parameter description</w:t>
            </w:r>
          </w:p>
        </w:tc>
      </w:tr>
      <w:tr w:rsidR="009A16B6" w:rsidRPr="00526FC3" w14:paraId="1731E693"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F23A87" w14:textId="77777777" w:rsidR="009A16B6" w:rsidRPr="00352049" w:rsidRDefault="009A16B6" w:rsidP="003F7390">
            <w:pPr>
              <w:pStyle w:val="TAL"/>
            </w:pPr>
            <w:r>
              <w:t>C</w:t>
            </w:r>
            <w:r w:rsidRPr="00352049">
              <w:t>lause </w:t>
            </w:r>
            <w:r>
              <w:t>5.4.3</w:t>
            </w:r>
          </w:p>
        </w:tc>
        <w:tc>
          <w:tcPr>
            <w:tcW w:w="6033" w:type="dxa"/>
            <w:tcBorders>
              <w:top w:val="single" w:sz="4" w:space="0" w:color="auto"/>
              <w:left w:val="single" w:sz="4" w:space="0" w:color="auto"/>
              <w:bottom w:val="single" w:sz="4" w:space="0" w:color="auto"/>
              <w:right w:val="single" w:sz="4" w:space="0" w:color="auto"/>
            </w:tcBorders>
          </w:tcPr>
          <w:p w14:paraId="68BC345E" w14:textId="371368CF" w:rsidR="009A16B6" w:rsidRPr="00352049" w:rsidRDefault="009A16B6" w:rsidP="003F7390">
            <w:pPr>
              <w:pStyle w:val="TAL"/>
            </w:pPr>
            <w:r w:rsidRPr="00352049">
              <w:t>PDN connectivity information</w:t>
            </w:r>
            <w:r>
              <w:t xml:space="preserve"> in IOPS</w:t>
            </w:r>
            <w:r w:rsidR="008D0741" w:rsidRPr="008D0741">
              <w:t xml:space="preserve"> (</w:t>
            </w:r>
            <w:r w:rsidR="003A142B">
              <w:t xml:space="preserve">see </w:t>
            </w:r>
            <w:r w:rsidR="008D0741" w:rsidRPr="008D0741">
              <w:t>NOTE</w:t>
            </w:r>
            <w:r w:rsidR="008D0741">
              <w:t> </w:t>
            </w:r>
            <w:r w:rsidR="008D0741" w:rsidRPr="008D0741">
              <w:t>1)</w:t>
            </w:r>
          </w:p>
        </w:tc>
      </w:tr>
      <w:tr w:rsidR="009A16B6" w:rsidRPr="00526FC3" w14:paraId="7F38B9E6"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674282"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46F5C67" w14:textId="77777777" w:rsidR="009A16B6" w:rsidRPr="00352049" w:rsidRDefault="009A16B6" w:rsidP="003F7390">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9A16B6" w:rsidRPr="00526FC3" w14:paraId="69C5C27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40AEA1"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783CEA" w14:textId="77777777" w:rsidR="009A16B6" w:rsidRPr="00352049" w:rsidRDefault="009A16B6" w:rsidP="003F7390">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r>
              <w:t xml:space="preserve"> in IOPS</w:t>
            </w:r>
          </w:p>
        </w:tc>
      </w:tr>
      <w:tr w:rsidR="009A16B6" w:rsidRPr="00526FC3" w14:paraId="3DF2E54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C20075"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986F4E" w14:textId="77777777" w:rsidR="009A16B6" w:rsidRPr="00352049" w:rsidRDefault="009A16B6" w:rsidP="003F7390">
            <w:pPr>
              <w:pStyle w:val="TAL"/>
            </w:pPr>
            <w:r w:rsidRPr="00352049">
              <w:t>&gt;&gt; APN</w:t>
            </w:r>
          </w:p>
        </w:tc>
      </w:tr>
      <w:tr w:rsidR="009A16B6" w:rsidRPr="00526FC3" w14:paraId="14FF8B61"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524B0E"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2161A66" w14:textId="77777777" w:rsidR="009A16B6" w:rsidRPr="00352049" w:rsidRDefault="009A16B6" w:rsidP="003F7390">
            <w:pPr>
              <w:pStyle w:val="TAL"/>
            </w:pPr>
            <w:r w:rsidRPr="00352049">
              <w:t>&gt;&gt; PDN access credentials</w:t>
            </w:r>
          </w:p>
        </w:tc>
      </w:tr>
      <w:tr w:rsidR="008D0741" w:rsidRPr="00526FC3" w14:paraId="706405A6"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CEF467"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F830502" w14:textId="29C426A6" w:rsidR="008D0741" w:rsidRPr="00352049" w:rsidRDefault="008D0741" w:rsidP="008D0741">
            <w:pPr>
              <w:pStyle w:val="TAL"/>
            </w:pPr>
            <w:r>
              <w:t>PDU session information in IOPS (</w:t>
            </w:r>
            <w:r w:rsidR="003A142B">
              <w:t xml:space="preserve">see </w:t>
            </w:r>
            <w:r>
              <w:t>NOTE 2)</w:t>
            </w:r>
          </w:p>
        </w:tc>
      </w:tr>
      <w:tr w:rsidR="008D0741" w:rsidRPr="00526FC3" w14:paraId="43BFFC4E"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A57A587"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F762D99" w14:textId="0EF2BFC5" w:rsidR="008D0741" w:rsidRPr="00352049" w:rsidRDefault="008D0741" w:rsidP="008D0741">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8D0741" w:rsidRPr="00526FC3" w14:paraId="48ADBCB0"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CCF390"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3A8AAD0" w14:textId="11B3A7BC" w:rsidR="008D0741" w:rsidRPr="00352049" w:rsidRDefault="008D0741" w:rsidP="008D0741">
            <w:pPr>
              <w:pStyle w:val="TAL"/>
            </w:pPr>
            <w:r>
              <w:t>&gt; MC service PDU in IOPS</w:t>
            </w:r>
          </w:p>
        </w:tc>
      </w:tr>
      <w:tr w:rsidR="008D0741" w:rsidRPr="00526FC3" w14:paraId="300E53C7"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4C7683"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6B3CF4" w14:textId="34368F7F" w:rsidR="008D0741" w:rsidRPr="00352049" w:rsidRDefault="008D0741" w:rsidP="008D0741">
            <w:pPr>
              <w:pStyle w:val="TAL"/>
            </w:pPr>
            <w:r>
              <w:t>&gt;&gt; DNN</w:t>
            </w:r>
          </w:p>
        </w:tc>
      </w:tr>
      <w:tr w:rsidR="008D0741" w:rsidRPr="00526FC3" w14:paraId="291E2A5A"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1524B4"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B2DDA57" w14:textId="2C2BB775" w:rsidR="008D0741" w:rsidRPr="00352049" w:rsidRDefault="008D0741" w:rsidP="008D0741">
            <w:pPr>
              <w:pStyle w:val="TAL"/>
            </w:pPr>
            <w:r>
              <w:t>&gt;&gt; PDU access credentials</w:t>
            </w:r>
          </w:p>
        </w:tc>
      </w:tr>
      <w:tr w:rsidR="008D0741" w:rsidRPr="00526FC3" w14:paraId="2A184802"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F423EF5"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6B7607DB" w14:textId="2429BF73" w:rsidR="008D0741" w:rsidRPr="00352049" w:rsidRDefault="008D0741" w:rsidP="008D0741">
            <w:pPr>
              <w:pStyle w:val="TAL"/>
            </w:pPr>
            <w:r>
              <w:t>&gt;Default configured slice(s) S-NSSAI(s)</w:t>
            </w:r>
          </w:p>
        </w:tc>
      </w:tr>
      <w:tr w:rsidR="009A16B6" w:rsidRPr="00526FC3" w14:paraId="3D614252"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92D74A" w14:textId="77777777" w:rsidR="009A16B6" w:rsidRPr="00352049"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5E59FD8F" w14:textId="77777777" w:rsidR="009A16B6" w:rsidRPr="00352049" w:rsidRDefault="009A16B6" w:rsidP="003F7390">
            <w:pPr>
              <w:pStyle w:val="TAL"/>
            </w:pPr>
            <w:r w:rsidRPr="00352049">
              <w:t>Application plane server identity information</w:t>
            </w:r>
          </w:p>
        </w:tc>
      </w:tr>
      <w:tr w:rsidR="009A16B6" w:rsidRPr="00526FC3" w:rsidDel="00367E10" w14:paraId="29704EFF"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3A28C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6D3BC7E3" w14:textId="77777777" w:rsidR="009A16B6" w:rsidRPr="00352049" w:rsidRDefault="009A16B6" w:rsidP="003F7390">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the support of MC services in IOPS</w:t>
            </w:r>
          </w:p>
        </w:tc>
      </w:tr>
      <w:tr w:rsidR="009A16B6" w:rsidRPr="00526FC3" w:rsidDel="00367E10" w14:paraId="506B63E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93461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30F55FDD" w14:textId="77777777" w:rsidR="009A16B6" w:rsidRPr="00352049" w:rsidRDefault="009A16B6" w:rsidP="003F7390">
            <w:pPr>
              <w:pStyle w:val="TAL"/>
            </w:pPr>
            <w:r>
              <w:t xml:space="preserve">&gt; </w:t>
            </w:r>
            <w:r w:rsidRPr="00352049">
              <w:t>I</w:t>
            </w:r>
            <w:r>
              <w:t>OPS MC connectivity function</w:t>
            </w:r>
          </w:p>
        </w:tc>
      </w:tr>
      <w:tr w:rsidR="009A16B6" w:rsidRPr="00526FC3" w:rsidDel="00367E10" w14:paraId="5D6E845E"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E43463"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47BA9EE5" w14:textId="77777777" w:rsidR="009A16B6" w:rsidRPr="00352049" w:rsidRDefault="009A16B6" w:rsidP="003F7390">
            <w:pPr>
              <w:pStyle w:val="TAL"/>
            </w:pPr>
            <w:r>
              <w:t>&gt;&gt; Server URI</w:t>
            </w:r>
          </w:p>
        </w:tc>
      </w:tr>
      <w:tr w:rsidR="008D0741" w:rsidRPr="00526FC3" w:rsidDel="00367E10" w14:paraId="1CF199C5" w14:textId="77777777" w:rsidTr="003A4FBF">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D854A27" w14:textId="12102DE7" w:rsidR="008D0741" w:rsidRDefault="008D0741" w:rsidP="008E00F8">
            <w:pPr>
              <w:pStyle w:val="TAN"/>
            </w:pPr>
            <w:r>
              <w:t>NOTE 1:</w:t>
            </w:r>
            <w:r>
              <w:tab/>
              <w:t>These configurations shall only be used to access via IOPS EPS system.</w:t>
            </w:r>
          </w:p>
          <w:p w14:paraId="1B797105" w14:textId="58B867DB" w:rsidR="008D0741" w:rsidRDefault="008D0741" w:rsidP="008E00F8">
            <w:pPr>
              <w:pStyle w:val="TAN"/>
            </w:pPr>
            <w:r>
              <w:t>NOTE 2:</w:t>
            </w:r>
            <w:r>
              <w:tab/>
              <w:t>These configurations shall only be used to access via IOPS 5GS system.</w:t>
            </w:r>
          </w:p>
        </w:tc>
      </w:tr>
    </w:tbl>
    <w:p w14:paraId="73D8E76E" w14:textId="77777777" w:rsidR="009A16B6" w:rsidRDefault="009A16B6" w:rsidP="009A16B6">
      <w:pPr>
        <w:rPr>
          <w:rFonts w:eastAsia="GulimChe"/>
        </w:rPr>
      </w:pPr>
    </w:p>
    <w:p w14:paraId="21F39FFC" w14:textId="1D93DEA8" w:rsidR="008D0741" w:rsidRDefault="009A16B6" w:rsidP="008E00F8">
      <w:pPr>
        <w:pStyle w:val="Heading1"/>
        <w:rPr>
          <w:rFonts w:eastAsia="GulimChe"/>
        </w:rPr>
      </w:pPr>
      <w:bookmarkStart w:id="426" w:name="historyclause"/>
      <w:r w:rsidRPr="00656BA2">
        <w:br w:type="page"/>
      </w:r>
      <w:bookmarkStart w:id="427" w:name="_Toc200195543"/>
      <w:r w:rsidR="008D0741">
        <w:rPr>
          <w:rFonts w:eastAsia="GulimChe"/>
        </w:rPr>
        <w:lastRenderedPageBreak/>
        <w:t>A.7</w:t>
      </w:r>
      <w:r w:rsidR="008D0741">
        <w:rPr>
          <w:rFonts w:eastAsia="GulimChe"/>
        </w:rPr>
        <w:tab/>
        <w:t>Location user profile configuration data</w:t>
      </w:r>
      <w:bookmarkEnd w:id="427"/>
    </w:p>
    <w:p w14:paraId="1A4D3A66" w14:textId="5EA8EEB0" w:rsidR="008D0741" w:rsidRPr="00F0071D" w:rsidRDefault="008D0741" w:rsidP="008D0741">
      <w:pPr>
        <w:rPr>
          <w:rFonts w:eastAsia="GulimChe"/>
        </w:rPr>
      </w:pPr>
      <w:r>
        <w:rPr>
          <w:rFonts w:eastAsia="GulimChe"/>
        </w:rPr>
        <w:t xml:space="preserve">The location user profile configuration data defined in annex A.8 of 3GPP TS 23.280 [3] is applicable as needed in the IOPS mode of operation. </w:t>
      </w:r>
    </w:p>
    <w:p w14:paraId="63336CA2" w14:textId="1FC62935" w:rsidR="009A16B6" w:rsidRPr="00656BA2" w:rsidRDefault="009A16B6" w:rsidP="009A16B6">
      <w:pPr>
        <w:pStyle w:val="Heading8"/>
      </w:pPr>
      <w:bookmarkStart w:id="428" w:name="_Toc200195544"/>
      <w:r w:rsidRPr="003D63F1">
        <w:rPr>
          <w:rFonts w:eastAsia="SimSun"/>
        </w:rPr>
        <w:t>Annex B (informative):</w:t>
      </w:r>
      <w:r w:rsidRPr="003D63F1">
        <w:rPr>
          <w:rFonts w:eastAsia="SimSun"/>
        </w:rPr>
        <w:br/>
        <w:t>Change history</w:t>
      </w:r>
      <w:bookmarkEnd w:id="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9A16B6" w:rsidRPr="00656BA2" w14:paraId="68C4C0DE" w14:textId="77777777" w:rsidTr="00E6718C">
        <w:trPr>
          <w:cantSplit/>
        </w:trPr>
        <w:tc>
          <w:tcPr>
            <w:tcW w:w="9639" w:type="dxa"/>
            <w:gridSpan w:val="8"/>
            <w:tcBorders>
              <w:bottom w:val="nil"/>
            </w:tcBorders>
            <w:shd w:val="solid" w:color="FFFFFF" w:fill="auto"/>
          </w:tcPr>
          <w:bookmarkEnd w:id="426"/>
          <w:p w14:paraId="46DB5E7D" w14:textId="77777777" w:rsidR="009A16B6" w:rsidRPr="00656BA2" w:rsidRDefault="009A16B6" w:rsidP="003F7390">
            <w:pPr>
              <w:pStyle w:val="TAL"/>
              <w:jc w:val="center"/>
              <w:rPr>
                <w:b/>
                <w:sz w:val="16"/>
              </w:rPr>
            </w:pPr>
            <w:r w:rsidRPr="00656BA2">
              <w:rPr>
                <w:b/>
              </w:rPr>
              <w:t>Change history</w:t>
            </w:r>
          </w:p>
        </w:tc>
      </w:tr>
      <w:tr w:rsidR="009A16B6" w:rsidRPr="00656BA2" w14:paraId="6280AA94" w14:textId="77777777" w:rsidTr="008E00F8">
        <w:tc>
          <w:tcPr>
            <w:tcW w:w="800" w:type="dxa"/>
            <w:shd w:val="pct10" w:color="auto" w:fill="FFFFFF"/>
          </w:tcPr>
          <w:p w14:paraId="5F27EE39" w14:textId="77777777" w:rsidR="009A16B6" w:rsidRPr="00656BA2" w:rsidRDefault="009A16B6" w:rsidP="003F7390">
            <w:pPr>
              <w:pStyle w:val="TAL"/>
              <w:rPr>
                <w:b/>
                <w:sz w:val="16"/>
              </w:rPr>
            </w:pPr>
            <w:r w:rsidRPr="00656BA2">
              <w:rPr>
                <w:b/>
                <w:sz w:val="16"/>
              </w:rPr>
              <w:t>Date</w:t>
            </w:r>
          </w:p>
        </w:tc>
        <w:tc>
          <w:tcPr>
            <w:tcW w:w="800" w:type="dxa"/>
            <w:shd w:val="pct10" w:color="auto" w:fill="FFFFFF"/>
          </w:tcPr>
          <w:p w14:paraId="19EAD7ED" w14:textId="77777777" w:rsidR="009A16B6" w:rsidRPr="00656BA2" w:rsidRDefault="009A16B6" w:rsidP="003F7390">
            <w:pPr>
              <w:pStyle w:val="TAL"/>
              <w:rPr>
                <w:b/>
                <w:sz w:val="16"/>
              </w:rPr>
            </w:pPr>
            <w:r w:rsidRPr="00656BA2">
              <w:rPr>
                <w:b/>
                <w:sz w:val="16"/>
              </w:rPr>
              <w:t>Meeting</w:t>
            </w:r>
          </w:p>
        </w:tc>
        <w:tc>
          <w:tcPr>
            <w:tcW w:w="1094" w:type="dxa"/>
            <w:shd w:val="pct10" w:color="auto" w:fill="FFFFFF"/>
          </w:tcPr>
          <w:p w14:paraId="616A630E" w14:textId="77777777" w:rsidR="009A16B6" w:rsidRPr="00656BA2" w:rsidRDefault="009A16B6" w:rsidP="003F7390">
            <w:pPr>
              <w:pStyle w:val="TAL"/>
              <w:rPr>
                <w:b/>
                <w:sz w:val="16"/>
              </w:rPr>
            </w:pPr>
            <w:r w:rsidRPr="00656BA2">
              <w:rPr>
                <w:b/>
                <w:sz w:val="16"/>
              </w:rPr>
              <w:t>TDoc</w:t>
            </w:r>
          </w:p>
        </w:tc>
        <w:tc>
          <w:tcPr>
            <w:tcW w:w="519" w:type="dxa"/>
            <w:shd w:val="pct10" w:color="auto" w:fill="FFFFFF"/>
          </w:tcPr>
          <w:p w14:paraId="4967069F" w14:textId="77777777" w:rsidR="009A16B6" w:rsidRPr="00656BA2" w:rsidRDefault="009A16B6" w:rsidP="003F7390">
            <w:pPr>
              <w:pStyle w:val="TAL"/>
              <w:rPr>
                <w:b/>
                <w:sz w:val="16"/>
              </w:rPr>
            </w:pPr>
            <w:r w:rsidRPr="00656BA2">
              <w:rPr>
                <w:b/>
                <w:sz w:val="16"/>
              </w:rPr>
              <w:t>CR</w:t>
            </w:r>
          </w:p>
        </w:tc>
        <w:tc>
          <w:tcPr>
            <w:tcW w:w="331" w:type="dxa"/>
            <w:shd w:val="pct10" w:color="auto" w:fill="FFFFFF"/>
          </w:tcPr>
          <w:p w14:paraId="1075E93E" w14:textId="77777777" w:rsidR="009A16B6" w:rsidRPr="00656BA2" w:rsidRDefault="009A16B6" w:rsidP="003F7390">
            <w:pPr>
              <w:pStyle w:val="TAL"/>
              <w:rPr>
                <w:b/>
                <w:sz w:val="16"/>
              </w:rPr>
            </w:pPr>
            <w:r w:rsidRPr="00656BA2">
              <w:rPr>
                <w:b/>
                <w:sz w:val="16"/>
              </w:rPr>
              <w:t>Rev</w:t>
            </w:r>
          </w:p>
        </w:tc>
        <w:tc>
          <w:tcPr>
            <w:tcW w:w="425" w:type="dxa"/>
            <w:shd w:val="pct10" w:color="auto" w:fill="FFFFFF"/>
          </w:tcPr>
          <w:p w14:paraId="16819D15" w14:textId="77777777" w:rsidR="009A16B6" w:rsidRPr="00656BA2" w:rsidRDefault="009A16B6" w:rsidP="003F7390">
            <w:pPr>
              <w:pStyle w:val="TAL"/>
              <w:rPr>
                <w:b/>
                <w:sz w:val="16"/>
              </w:rPr>
            </w:pPr>
            <w:r w:rsidRPr="00656BA2">
              <w:rPr>
                <w:b/>
                <w:sz w:val="16"/>
              </w:rPr>
              <w:t>Cat</w:t>
            </w:r>
          </w:p>
        </w:tc>
        <w:tc>
          <w:tcPr>
            <w:tcW w:w="4962" w:type="dxa"/>
            <w:shd w:val="pct10" w:color="auto" w:fill="FFFFFF"/>
          </w:tcPr>
          <w:p w14:paraId="0573F2E4" w14:textId="77777777" w:rsidR="009A16B6" w:rsidRPr="00656BA2" w:rsidRDefault="009A16B6" w:rsidP="003F7390">
            <w:pPr>
              <w:pStyle w:val="TAL"/>
              <w:rPr>
                <w:b/>
                <w:sz w:val="16"/>
              </w:rPr>
            </w:pPr>
            <w:r w:rsidRPr="00656BA2">
              <w:rPr>
                <w:b/>
                <w:sz w:val="16"/>
              </w:rPr>
              <w:t>Subject/Comment</w:t>
            </w:r>
          </w:p>
        </w:tc>
        <w:tc>
          <w:tcPr>
            <w:tcW w:w="708" w:type="dxa"/>
            <w:shd w:val="pct10" w:color="auto" w:fill="FFFFFF"/>
          </w:tcPr>
          <w:p w14:paraId="4C39DA83" w14:textId="77777777" w:rsidR="009A16B6" w:rsidRPr="00656BA2" w:rsidRDefault="009A16B6" w:rsidP="003F7390">
            <w:pPr>
              <w:pStyle w:val="TAL"/>
              <w:rPr>
                <w:b/>
                <w:sz w:val="16"/>
              </w:rPr>
            </w:pPr>
            <w:r w:rsidRPr="00656BA2">
              <w:rPr>
                <w:b/>
                <w:sz w:val="16"/>
              </w:rPr>
              <w:t>New version</w:t>
            </w:r>
          </w:p>
        </w:tc>
      </w:tr>
      <w:tr w:rsidR="009A16B6" w:rsidRPr="00656BA2" w14:paraId="5A9AB979" w14:textId="77777777" w:rsidTr="008E00F8">
        <w:tc>
          <w:tcPr>
            <w:tcW w:w="800" w:type="dxa"/>
            <w:shd w:val="solid" w:color="FFFFFF" w:fill="auto"/>
          </w:tcPr>
          <w:p w14:paraId="7D1CEB8B" w14:textId="77777777" w:rsidR="009A16B6" w:rsidRPr="00656BA2" w:rsidRDefault="009A16B6" w:rsidP="003F7390">
            <w:pPr>
              <w:pStyle w:val="TAC"/>
              <w:rPr>
                <w:sz w:val="16"/>
                <w:szCs w:val="16"/>
              </w:rPr>
            </w:pPr>
            <w:r w:rsidRPr="00656BA2">
              <w:rPr>
                <w:sz w:val="16"/>
                <w:szCs w:val="16"/>
              </w:rPr>
              <w:t>2019-09</w:t>
            </w:r>
          </w:p>
        </w:tc>
        <w:tc>
          <w:tcPr>
            <w:tcW w:w="800" w:type="dxa"/>
            <w:shd w:val="solid" w:color="FFFFFF" w:fill="auto"/>
          </w:tcPr>
          <w:p w14:paraId="59853665" w14:textId="77777777" w:rsidR="009A16B6" w:rsidRPr="00656BA2" w:rsidRDefault="009A16B6" w:rsidP="003F7390">
            <w:pPr>
              <w:pStyle w:val="TAC"/>
              <w:rPr>
                <w:sz w:val="16"/>
                <w:szCs w:val="16"/>
              </w:rPr>
            </w:pPr>
            <w:r w:rsidRPr="00656BA2">
              <w:rPr>
                <w:sz w:val="16"/>
                <w:szCs w:val="16"/>
              </w:rPr>
              <w:t>SA6#33</w:t>
            </w:r>
          </w:p>
        </w:tc>
        <w:tc>
          <w:tcPr>
            <w:tcW w:w="1094" w:type="dxa"/>
            <w:shd w:val="solid" w:color="FFFFFF" w:fill="auto"/>
          </w:tcPr>
          <w:p w14:paraId="6684A71E" w14:textId="77777777" w:rsidR="009A16B6" w:rsidRPr="00656BA2" w:rsidRDefault="009A16B6" w:rsidP="003F7390">
            <w:pPr>
              <w:pStyle w:val="TAC"/>
              <w:rPr>
                <w:sz w:val="16"/>
                <w:szCs w:val="16"/>
              </w:rPr>
            </w:pPr>
          </w:p>
        </w:tc>
        <w:tc>
          <w:tcPr>
            <w:tcW w:w="519" w:type="dxa"/>
            <w:shd w:val="solid" w:color="FFFFFF" w:fill="auto"/>
          </w:tcPr>
          <w:p w14:paraId="0A0C0F5B" w14:textId="77777777" w:rsidR="009A16B6" w:rsidRPr="00656BA2" w:rsidRDefault="009A16B6" w:rsidP="003F7390">
            <w:pPr>
              <w:pStyle w:val="TAL"/>
              <w:rPr>
                <w:sz w:val="16"/>
                <w:szCs w:val="16"/>
              </w:rPr>
            </w:pPr>
          </w:p>
        </w:tc>
        <w:tc>
          <w:tcPr>
            <w:tcW w:w="331" w:type="dxa"/>
            <w:shd w:val="solid" w:color="FFFFFF" w:fill="auto"/>
          </w:tcPr>
          <w:p w14:paraId="0BB5C74A" w14:textId="77777777" w:rsidR="009A16B6" w:rsidRPr="00656BA2" w:rsidRDefault="009A16B6" w:rsidP="003F7390">
            <w:pPr>
              <w:pStyle w:val="TAR"/>
              <w:rPr>
                <w:sz w:val="16"/>
                <w:szCs w:val="16"/>
              </w:rPr>
            </w:pPr>
          </w:p>
        </w:tc>
        <w:tc>
          <w:tcPr>
            <w:tcW w:w="425" w:type="dxa"/>
            <w:shd w:val="solid" w:color="FFFFFF" w:fill="auto"/>
          </w:tcPr>
          <w:p w14:paraId="57AB2252" w14:textId="77777777" w:rsidR="009A16B6" w:rsidRPr="00656BA2" w:rsidRDefault="009A16B6" w:rsidP="003F7390">
            <w:pPr>
              <w:pStyle w:val="TAC"/>
              <w:rPr>
                <w:sz w:val="16"/>
                <w:szCs w:val="16"/>
              </w:rPr>
            </w:pPr>
          </w:p>
        </w:tc>
        <w:tc>
          <w:tcPr>
            <w:tcW w:w="4962" w:type="dxa"/>
            <w:shd w:val="solid" w:color="FFFFFF" w:fill="auto"/>
          </w:tcPr>
          <w:p w14:paraId="5B5085B8" w14:textId="77777777" w:rsidR="009A16B6" w:rsidRPr="00656BA2" w:rsidRDefault="009A16B6" w:rsidP="003F7390">
            <w:pPr>
              <w:pStyle w:val="TAL"/>
              <w:rPr>
                <w:sz w:val="16"/>
                <w:szCs w:val="16"/>
              </w:rPr>
            </w:pPr>
            <w:r w:rsidRPr="00656BA2">
              <w:rPr>
                <w:sz w:val="16"/>
                <w:szCs w:val="16"/>
              </w:rPr>
              <w:t>TS skeleton</w:t>
            </w:r>
          </w:p>
        </w:tc>
        <w:tc>
          <w:tcPr>
            <w:tcW w:w="708" w:type="dxa"/>
            <w:shd w:val="solid" w:color="FFFFFF" w:fill="auto"/>
          </w:tcPr>
          <w:p w14:paraId="3B26CD32" w14:textId="77777777" w:rsidR="009A16B6" w:rsidRPr="00656BA2" w:rsidRDefault="009A16B6" w:rsidP="003F7390">
            <w:pPr>
              <w:pStyle w:val="TAC"/>
              <w:rPr>
                <w:sz w:val="16"/>
                <w:szCs w:val="16"/>
              </w:rPr>
            </w:pPr>
            <w:r w:rsidRPr="00656BA2">
              <w:rPr>
                <w:sz w:val="16"/>
                <w:szCs w:val="16"/>
              </w:rPr>
              <w:t>0.0.0</w:t>
            </w:r>
          </w:p>
        </w:tc>
      </w:tr>
      <w:tr w:rsidR="009A16B6" w:rsidRPr="00656BA2" w14:paraId="2D74E669" w14:textId="77777777" w:rsidTr="008E00F8">
        <w:tc>
          <w:tcPr>
            <w:tcW w:w="800" w:type="dxa"/>
            <w:shd w:val="solid" w:color="FFFFFF" w:fill="auto"/>
          </w:tcPr>
          <w:p w14:paraId="7CCA4DA4" w14:textId="77777777" w:rsidR="009A16B6" w:rsidRPr="00656BA2" w:rsidRDefault="009A16B6" w:rsidP="003F7390">
            <w:pPr>
              <w:pStyle w:val="TAC"/>
              <w:rPr>
                <w:sz w:val="16"/>
                <w:szCs w:val="16"/>
              </w:rPr>
            </w:pPr>
            <w:r>
              <w:rPr>
                <w:sz w:val="16"/>
                <w:szCs w:val="16"/>
              </w:rPr>
              <w:t>2019-09</w:t>
            </w:r>
          </w:p>
        </w:tc>
        <w:tc>
          <w:tcPr>
            <w:tcW w:w="800" w:type="dxa"/>
            <w:shd w:val="solid" w:color="FFFFFF" w:fill="auto"/>
          </w:tcPr>
          <w:p w14:paraId="781181FD" w14:textId="77777777" w:rsidR="009A16B6" w:rsidRPr="00656BA2" w:rsidRDefault="009A16B6" w:rsidP="003F7390">
            <w:pPr>
              <w:pStyle w:val="TAC"/>
              <w:rPr>
                <w:sz w:val="16"/>
                <w:szCs w:val="16"/>
              </w:rPr>
            </w:pPr>
            <w:r>
              <w:rPr>
                <w:sz w:val="16"/>
                <w:szCs w:val="16"/>
              </w:rPr>
              <w:t>SA6#33</w:t>
            </w:r>
          </w:p>
        </w:tc>
        <w:tc>
          <w:tcPr>
            <w:tcW w:w="1094" w:type="dxa"/>
            <w:shd w:val="solid" w:color="FFFFFF" w:fill="auto"/>
          </w:tcPr>
          <w:p w14:paraId="52B4B906" w14:textId="77777777" w:rsidR="009A16B6" w:rsidRPr="00656BA2" w:rsidRDefault="009A16B6" w:rsidP="003F7390">
            <w:pPr>
              <w:pStyle w:val="TAC"/>
              <w:rPr>
                <w:sz w:val="16"/>
                <w:szCs w:val="16"/>
              </w:rPr>
            </w:pPr>
          </w:p>
        </w:tc>
        <w:tc>
          <w:tcPr>
            <w:tcW w:w="519" w:type="dxa"/>
            <w:shd w:val="solid" w:color="FFFFFF" w:fill="auto"/>
          </w:tcPr>
          <w:p w14:paraId="7A2B0D98" w14:textId="77777777" w:rsidR="009A16B6" w:rsidRPr="00656BA2" w:rsidRDefault="009A16B6" w:rsidP="003F7390">
            <w:pPr>
              <w:pStyle w:val="TAL"/>
              <w:rPr>
                <w:sz w:val="16"/>
                <w:szCs w:val="16"/>
              </w:rPr>
            </w:pPr>
          </w:p>
        </w:tc>
        <w:tc>
          <w:tcPr>
            <w:tcW w:w="331" w:type="dxa"/>
            <w:shd w:val="solid" w:color="FFFFFF" w:fill="auto"/>
          </w:tcPr>
          <w:p w14:paraId="60B56811" w14:textId="77777777" w:rsidR="009A16B6" w:rsidRPr="00656BA2" w:rsidRDefault="009A16B6" w:rsidP="003F7390">
            <w:pPr>
              <w:pStyle w:val="TAR"/>
              <w:rPr>
                <w:sz w:val="16"/>
                <w:szCs w:val="16"/>
              </w:rPr>
            </w:pPr>
          </w:p>
        </w:tc>
        <w:tc>
          <w:tcPr>
            <w:tcW w:w="425" w:type="dxa"/>
            <w:shd w:val="solid" w:color="FFFFFF" w:fill="auto"/>
          </w:tcPr>
          <w:p w14:paraId="2A664B17" w14:textId="77777777" w:rsidR="009A16B6" w:rsidRPr="00656BA2" w:rsidRDefault="009A16B6" w:rsidP="003F7390">
            <w:pPr>
              <w:pStyle w:val="TAC"/>
              <w:rPr>
                <w:sz w:val="16"/>
                <w:szCs w:val="16"/>
              </w:rPr>
            </w:pPr>
          </w:p>
        </w:tc>
        <w:tc>
          <w:tcPr>
            <w:tcW w:w="4962" w:type="dxa"/>
            <w:shd w:val="solid" w:color="FFFFFF" w:fill="auto"/>
          </w:tcPr>
          <w:p w14:paraId="315B6EF3" w14:textId="77777777" w:rsidR="009A16B6" w:rsidRDefault="009A16B6" w:rsidP="003F7390">
            <w:pPr>
              <w:pStyle w:val="TAL"/>
              <w:rPr>
                <w:sz w:val="16"/>
                <w:szCs w:val="16"/>
              </w:rPr>
            </w:pPr>
            <w:r w:rsidRPr="005D2703">
              <w:rPr>
                <w:sz w:val="16"/>
                <w:szCs w:val="16"/>
              </w:rPr>
              <w:t>Implementation of the following pCRs approved by SA6:</w:t>
            </w:r>
          </w:p>
          <w:p w14:paraId="1BBC1F98" w14:textId="77777777" w:rsidR="009A16B6" w:rsidRDefault="009A16B6" w:rsidP="003F7390">
            <w:pPr>
              <w:pStyle w:val="TAL"/>
              <w:rPr>
                <w:sz w:val="16"/>
                <w:szCs w:val="16"/>
              </w:rPr>
            </w:pPr>
            <w:r w:rsidRPr="005D2703">
              <w:rPr>
                <w:sz w:val="16"/>
                <w:szCs w:val="16"/>
              </w:rPr>
              <w:t>S6-191814</w:t>
            </w:r>
            <w:r>
              <w:rPr>
                <w:sz w:val="16"/>
                <w:szCs w:val="16"/>
              </w:rPr>
              <w:t xml:space="preserve">, </w:t>
            </w:r>
            <w:r w:rsidRPr="005D2703">
              <w:rPr>
                <w:sz w:val="16"/>
                <w:szCs w:val="16"/>
              </w:rPr>
              <w:t>S6-191821</w:t>
            </w:r>
            <w:r>
              <w:rPr>
                <w:sz w:val="16"/>
                <w:szCs w:val="16"/>
              </w:rPr>
              <w:t xml:space="preserve">, </w:t>
            </w:r>
            <w:r w:rsidRPr="005D2703">
              <w:rPr>
                <w:sz w:val="16"/>
                <w:szCs w:val="16"/>
              </w:rPr>
              <w:t>S6-191815</w:t>
            </w:r>
            <w:r>
              <w:rPr>
                <w:sz w:val="16"/>
                <w:szCs w:val="16"/>
              </w:rPr>
              <w:t xml:space="preserve">, </w:t>
            </w:r>
            <w:r w:rsidRPr="005D2703">
              <w:rPr>
                <w:sz w:val="16"/>
                <w:szCs w:val="16"/>
              </w:rPr>
              <w:t>S6-191816</w:t>
            </w:r>
            <w:r>
              <w:rPr>
                <w:sz w:val="16"/>
                <w:szCs w:val="16"/>
              </w:rPr>
              <w:t xml:space="preserve">, </w:t>
            </w:r>
            <w:r w:rsidRPr="005D2703">
              <w:rPr>
                <w:sz w:val="16"/>
                <w:szCs w:val="16"/>
              </w:rPr>
              <w:t>S6-191817</w:t>
            </w:r>
            <w:r>
              <w:rPr>
                <w:sz w:val="16"/>
                <w:szCs w:val="16"/>
              </w:rPr>
              <w:t xml:space="preserve">, </w:t>
            </w:r>
            <w:r w:rsidRPr="005D2703">
              <w:rPr>
                <w:sz w:val="16"/>
                <w:szCs w:val="16"/>
              </w:rPr>
              <w:t>S6-191818</w:t>
            </w:r>
            <w:r>
              <w:rPr>
                <w:sz w:val="16"/>
                <w:szCs w:val="16"/>
              </w:rPr>
              <w:t xml:space="preserve">, </w:t>
            </w:r>
            <w:r w:rsidRPr="005D2703">
              <w:rPr>
                <w:sz w:val="16"/>
                <w:szCs w:val="16"/>
              </w:rPr>
              <w:t>S6-191851</w:t>
            </w:r>
            <w:r>
              <w:rPr>
                <w:sz w:val="16"/>
                <w:szCs w:val="16"/>
              </w:rPr>
              <w:t xml:space="preserve">, </w:t>
            </w:r>
            <w:r w:rsidRPr="005D2703">
              <w:rPr>
                <w:sz w:val="16"/>
                <w:szCs w:val="16"/>
              </w:rPr>
              <w:t>S6-191820</w:t>
            </w:r>
            <w:r>
              <w:rPr>
                <w:sz w:val="16"/>
                <w:szCs w:val="16"/>
              </w:rPr>
              <w:t xml:space="preserve">, </w:t>
            </w:r>
            <w:r w:rsidRPr="005D2703">
              <w:rPr>
                <w:sz w:val="16"/>
                <w:szCs w:val="16"/>
              </w:rPr>
              <w:t>S6-191822</w:t>
            </w:r>
            <w:r>
              <w:rPr>
                <w:sz w:val="16"/>
                <w:szCs w:val="16"/>
              </w:rPr>
              <w:t>.</w:t>
            </w:r>
          </w:p>
          <w:p w14:paraId="1B14D05B" w14:textId="77777777" w:rsidR="009A16B6" w:rsidRPr="00656BA2"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0889E723" w14:textId="77777777" w:rsidR="009A16B6" w:rsidRPr="00656BA2" w:rsidRDefault="009A16B6" w:rsidP="003F7390">
            <w:pPr>
              <w:pStyle w:val="TAC"/>
              <w:rPr>
                <w:sz w:val="16"/>
                <w:szCs w:val="16"/>
              </w:rPr>
            </w:pPr>
            <w:r>
              <w:rPr>
                <w:sz w:val="16"/>
                <w:szCs w:val="16"/>
              </w:rPr>
              <w:t>0.1.0</w:t>
            </w:r>
          </w:p>
        </w:tc>
      </w:tr>
      <w:tr w:rsidR="009A16B6" w:rsidRPr="00656BA2" w14:paraId="607D3074" w14:textId="77777777" w:rsidTr="008E00F8">
        <w:tc>
          <w:tcPr>
            <w:tcW w:w="800" w:type="dxa"/>
            <w:shd w:val="solid" w:color="FFFFFF" w:fill="auto"/>
          </w:tcPr>
          <w:p w14:paraId="78B80290" w14:textId="77777777" w:rsidR="009A16B6" w:rsidRDefault="009A16B6" w:rsidP="003F7390">
            <w:pPr>
              <w:pStyle w:val="TAC"/>
              <w:rPr>
                <w:sz w:val="16"/>
                <w:szCs w:val="16"/>
              </w:rPr>
            </w:pPr>
            <w:r>
              <w:rPr>
                <w:sz w:val="16"/>
                <w:szCs w:val="16"/>
              </w:rPr>
              <w:t>2019-11</w:t>
            </w:r>
          </w:p>
        </w:tc>
        <w:tc>
          <w:tcPr>
            <w:tcW w:w="800" w:type="dxa"/>
            <w:shd w:val="solid" w:color="FFFFFF" w:fill="auto"/>
          </w:tcPr>
          <w:p w14:paraId="464745E6" w14:textId="77777777" w:rsidR="009A16B6" w:rsidRDefault="009A16B6" w:rsidP="003F7390">
            <w:pPr>
              <w:pStyle w:val="TAC"/>
              <w:rPr>
                <w:sz w:val="16"/>
                <w:szCs w:val="16"/>
              </w:rPr>
            </w:pPr>
            <w:r>
              <w:rPr>
                <w:sz w:val="16"/>
                <w:szCs w:val="16"/>
              </w:rPr>
              <w:t>SA6#34</w:t>
            </w:r>
          </w:p>
        </w:tc>
        <w:tc>
          <w:tcPr>
            <w:tcW w:w="1094" w:type="dxa"/>
            <w:shd w:val="solid" w:color="FFFFFF" w:fill="auto"/>
          </w:tcPr>
          <w:p w14:paraId="37515E80" w14:textId="77777777" w:rsidR="009A16B6" w:rsidRPr="00656BA2" w:rsidRDefault="009A16B6" w:rsidP="003F7390">
            <w:pPr>
              <w:pStyle w:val="TAC"/>
              <w:rPr>
                <w:sz w:val="16"/>
                <w:szCs w:val="16"/>
              </w:rPr>
            </w:pPr>
          </w:p>
        </w:tc>
        <w:tc>
          <w:tcPr>
            <w:tcW w:w="519" w:type="dxa"/>
            <w:shd w:val="solid" w:color="FFFFFF" w:fill="auto"/>
          </w:tcPr>
          <w:p w14:paraId="47A31517" w14:textId="77777777" w:rsidR="009A16B6" w:rsidRPr="00656BA2" w:rsidRDefault="009A16B6" w:rsidP="003F7390">
            <w:pPr>
              <w:pStyle w:val="TAL"/>
              <w:rPr>
                <w:sz w:val="16"/>
                <w:szCs w:val="16"/>
              </w:rPr>
            </w:pPr>
          </w:p>
        </w:tc>
        <w:tc>
          <w:tcPr>
            <w:tcW w:w="331" w:type="dxa"/>
            <w:shd w:val="solid" w:color="FFFFFF" w:fill="auto"/>
          </w:tcPr>
          <w:p w14:paraId="566CDCDC" w14:textId="77777777" w:rsidR="009A16B6" w:rsidRPr="00656BA2" w:rsidRDefault="009A16B6" w:rsidP="003F7390">
            <w:pPr>
              <w:pStyle w:val="TAR"/>
              <w:rPr>
                <w:sz w:val="16"/>
                <w:szCs w:val="16"/>
              </w:rPr>
            </w:pPr>
          </w:p>
        </w:tc>
        <w:tc>
          <w:tcPr>
            <w:tcW w:w="425" w:type="dxa"/>
            <w:shd w:val="solid" w:color="FFFFFF" w:fill="auto"/>
          </w:tcPr>
          <w:p w14:paraId="2961C508" w14:textId="77777777" w:rsidR="009A16B6" w:rsidRPr="00656BA2" w:rsidRDefault="009A16B6" w:rsidP="003F7390">
            <w:pPr>
              <w:pStyle w:val="TAC"/>
              <w:rPr>
                <w:sz w:val="16"/>
                <w:szCs w:val="16"/>
              </w:rPr>
            </w:pPr>
          </w:p>
        </w:tc>
        <w:tc>
          <w:tcPr>
            <w:tcW w:w="4962" w:type="dxa"/>
            <w:shd w:val="solid" w:color="FFFFFF" w:fill="auto"/>
          </w:tcPr>
          <w:p w14:paraId="26D086F8" w14:textId="77777777" w:rsidR="009A16B6" w:rsidRDefault="009A16B6" w:rsidP="003F7390">
            <w:pPr>
              <w:pStyle w:val="TAL"/>
              <w:rPr>
                <w:sz w:val="16"/>
                <w:szCs w:val="16"/>
              </w:rPr>
            </w:pPr>
            <w:r w:rsidRPr="005D2703">
              <w:rPr>
                <w:sz w:val="16"/>
                <w:szCs w:val="16"/>
              </w:rPr>
              <w:t>Implementation of the following pCRs approved by SA6:</w:t>
            </w:r>
          </w:p>
          <w:p w14:paraId="28D6A160" w14:textId="77777777" w:rsidR="009A16B6" w:rsidRDefault="009A16B6" w:rsidP="003F7390">
            <w:pPr>
              <w:pStyle w:val="TAL"/>
              <w:rPr>
                <w:sz w:val="16"/>
                <w:szCs w:val="16"/>
              </w:rPr>
            </w:pPr>
            <w:r w:rsidRPr="005D2703">
              <w:rPr>
                <w:sz w:val="16"/>
                <w:szCs w:val="16"/>
              </w:rPr>
              <w:t>S6-1922</w:t>
            </w:r>
            <w:r>
              <w:rPr>
                <w:sz w:val="16"/>
                <w:szCs w:val="16"/>
              </w:rPr>
              <w:t xml:space="preserve">26, </w:t>
            </w:r>
            <w:r w:rsidRPr="005D2703">
              <w:rPr>
                <w:sz w:val="16"/>
                <w:szCs w:val="16"/>
              </w:rPr>
              <w:t>S6-1922</w:t>
            </w:r>
            <w:r>
              <w:rPr>
                <w:sz w:val="16"/>
                <w:szCs w:val="16"/>
              </w:rPr>
              <w:t xml:space="preserve">27, </w:t>
            </w:r>
            <w:r w:rsidRPr="005D2703">
              <w:rPr>
                <w:sz w:val="16"/>
                <w:szCs w:val="16"/>
              </w:rPr>
              <w:t>S6-1922</w:t>
            </w:r>
            <w:r>
              <w:rPr>
                <w:sz w:val="16"/>
                <w:szCs w:val="16"/>
              </w:rPr>
              <w:t xml:space="preserve">28, </w:t>
            </w:r>
            <w:r w:rsidRPr="005D2703">
              <w:rPr>
                <w:sz w:val="16"/>
                <w:szCs w:val="16"/>
              </w:rPr>
              <w:t>S6-1922</w:t>
            </w:r>
            <w:r>
              <w:rPr>
                <w:sz w:val="16"/>
                <w:szCs w:val="16"/>
              </w:rPr>
              <w:t xml:space="preserve">29, </w:t>
            </w:r>
            <w:r w:rsidRPr="005D2703">
              <w:rPr>
                <w:sz w:val="16"/>
                <w:szCs w:val="16"/>
              </w:rPr>
              <w:t>S6-1922</w:t>
            </w:r>
            <w:r>
              <w:rPr>
                <w:sz w:val="16"/>
                <w:szCs w:val="16"/>
              </w:rPr>
              <w:t xml:space="preserve">30, </w:t>
            </w:r>
            <w:r w:rsidRPr="005D2703">
              <w:rPr>
                <w:sz w:val="16"/>
                <w:szCs w:val="16"/>
              </w:rPr>
              <w:t>S6-1922</w:t>
            </w:r>
            <w:r>
              <w:rPr>
                <w:sz w:val="16"/>
                <w:szCs w:val="16"/>
              </w:rPr>
              <w:t xml:space="preserve">31, </w:t>
            </w:r>
            <w:r w:rsidRPr="005D2703">
              <w:rPr>
                <w:sz w:val="16"/>
                <w:szCs w:val="16"/>
              </w:rPr>
              <w:t>S6-1922</w:t>
            </w:r>
            <w:r>
              <w:rPr>
                <w:sz w:val="16"/>
                <w:szCs w:val="16"/>
              </w:rPr>
              <w:t xml:space="preserve">33, </w:t>
            </w:r>
            <w:r w:rsidRPr="005D2703">
              <w:rPr>
                <w:sz w:val="16"/>
                <w:szCs w:val="16"/>
              </w:rPr>
              <w:t>S6-19</w:t>
            </w:r>
            <w:r>
              <w:rPr>
                <w:sz w:val="16"/>
                <w:szCs w:val="16"/>
              </w:rPr>
              <w:t xml:space="preserve">2349, </w:t>
            </w:r>
            <w:r w:rsidRPr="005D2703">
              <w:rPr>
                <w:sz w:val="16"/>
                <w:szCs w:val="16"/>
              </w:rPr>
              <w:t>S6-192</w:t>
            </w:r>
            <w:r>
              <w:rPr>
                <w:sz w:val="16"/>
                <w:szCs w:val="16"/>
              </w:rPr>
              <w:t>350.</w:t>
            </w:r>
          </w:p>
          <w:p w14:paraId="4CF9AC14"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14B4AB1" w14:textId="77777777" w:rsidR="009A16B6" w:rsidRDefault="009A16B6" w:rsidP="003F7390">
            <w:pPr>
              <w:pStyle w:val="TAC"/>
              <w:rPr>
                <w:sz w:val="16"/>
                <w:szCs w:val="16"/>
              </w:rPr>
            </w:pPr>
            <w:r>
              <w:rPr>
                <w:sz w:val="16"/>
                <w:szCs w:val="16"/>
              </w:rPr>
              <w:t>0.2.0</w:t>
            </w:r>
          </w:p>
        </w:tc>
      </w:tr>
      <w:tr w:rsidR="009A16B6" w:rsidRPr="00656BA2" w14:paraId="2221D7AE" w14:textId="77777777" w:rsidTr="008E00F8">
        <w:tc>
          <w:tcPr>
            <w:tcW w:w="800" w:type="dxa"/>
            <w:shd w:val="solid" w:color="FFFFFF" w:fill="auto"/>
          </w:tcPr>
          <w:p w14:paraId="3DB8CF45" w14:textId="77777777" w:rsidR="009A16B6" w:rsidRDefault="009A16B6" w:rsidP="003F7390">
            <w:pPr>
              <w:pStyle w:val="TAC"/>
              <w:rPr>
                <w:sz w:val="16"/>
                <w:szCs w:val="16"/>
              </w:rPr>
            </w:pPr>
            <w:r>
              <w:rPr>
                <w:sz w:val="16"/>
                <w:szCs w:val="16"/>
              </w:rPr>
              <w:t>2020-01</w:t>
            </w:r>
          </w:p>
        </w:tc>
        <w:tc>
          <w:tcPr>
            <w:tcW w:w="800" w:type="dxa"/>
            <w:shd w:val="solid" w:color="FFFFFF" w:fill="auto"/>
          </w:tcPr>
          <w:p w14:paraId="75F470F1" w14:textId="77777777" w:rsidR="009A16B6" w:rsidRDefault="009A16B6" w:rsidP="003F7390">
            <w:pPr>
              <w:pStyle w:val="TAC"/>
              <w:rPr>
                <w:sz w:val="16"/>
                <w:szCs w:val="16"/>
              </w:rPr>
            </w:pPr>
            <w:r>
              <w:rPr>
                <w:sz w:val="16"/>
                <w:szCs w:val="16"/>
              </w:rPr>
              <w:t>SA6#35</w:t>
            </w:r>
          </w:p>
        </w:tc>
        <w:tc>
          <w:tcPr>
            <w:tcW w:w="1094" w:type="dxa"/>
            <w:shd w:val="solid" w:color="FFFFFF" w:fill="auto"/>
          </w:tcPr>
          <w:p w14:paraId="3D9DB673" w14:textId="77777777" w:rsidR="009A16B6" w:rsidRPr="00656BA2" w:rsidRDefault="009A16B6" w:rsidP="003F7390">
            <w:pPr>
              <w:pStyle w:val="TAC"/>
              <w:rPr>
                <w:sz w:val="16"/>
                <w:szCs w:val="16"/>
              </w:rPr>
            </w:pPr>
          </w:p>
        </w:tc>
        <w:tc>
          <w:tcPr>
            <w:tcW w:w="519" w:type="dxa"/>
            <w:shd w:val="solid" w:color="FFFFFF" w:fill="auto"/>
          </w:tcPr>
          <w:p w14:paraId="666D3F01" w14:textId="77777777" w:rsidR="009A16B6" w:rsidRPr="00656BA2" w:rsidRDefault="009A16B6" w:rsidP="003F7390">
            <w:pPr>
              <w:pStyle w:val="TAL"/>
              <w:rPr>
                <w:sz w:val="16"/>
                <w:szCs w:val="16"/>
              </w:rPr>
            </w:pPr>
          </w:p>
        </w:tc>
        <w:tc>
          <w:tcPr>
            <w:tcW w:w="331" w:type="dxa"/>
            <w:shd w:val="solid" w:color="FFFFFF" w:fill="auto"/>
          </w:tcPr>
          <w:p w14:paraId="0816F26B" w14:textId="77777777" w:rsidR="009A16B6" w:rsidRPr="00656BA2" w:rsidRDefault="009A16B6" w:rsidP="003F7390">
            <w:pPr>
              <w:pStyle w:val="TAR"/>
              <w:rPr>
                <w:sz w:val="16"/>
                <w:szCs w:val="16"/>
              </w:rPr>
            </w:pPr>
          </w:p>
        </w:tc>
        <w:tc>
          <w:tcPr>
            <w:tcW w:w="425" w:type="dxa"/>
            <w:shd w:val="solid" w:color="FFFFFF" w:fill="auto"/>
          </w:tcPr>
          <w:p w14:paraId="735E994E" w14:textId="77777777" w:rsidR="009A16B6" w:rsidRPr="00656BA2" w:rsidRDefault="009A16B6" w:rsidP="003F7390">
            <w:pPr>
              <w:pStyle w:val="TAC"/>
              <w:rPr>
                <w:sz w:val="16"/>
                <w:szCs w:val="16"/>
              </w:rPr>
            </w:pPr>
          </w:p>
        </w:tc>
        <w:tc>
          <w:tcPr>
            <w:tcW w:w="4962" w:type="dxa"/>
            <w:shd w:val="solid" w:color="FFFFFF" w:fill="auto"/>
          </w:tcPr>
          <w:p w14:paraId="0F2C4C83" w14:textId="77777777" w:rsidR="009A16B6" w:rsidRDefault="009A16B6" w:rsidP="003F7390">
            <w:pPr>
              <w:pStyle w:val="TAL"/>
              <w:rPr>
                <w:sz w:val="16"/>
                <w:szCs w:val="16"/>
              </w:rPr>
            </w:pPr>
            <w:r w:rsidRPr="005D2703">
              <w:rPr>
                <w:sz w:val="16"/>
                <w:szCs w:val="16"/>
              </w:rPr>
              <w:t>Implementation of the following pCRs approved by SA6:</w:t>
            </w:r>
          </w:p>
          <w:p w14:paraId="317FE4C7" w14:textId="77777777" w:rsidR="009A16B6" w:rsidRDefault="009A16B6" w:rsidP="003F7390">
            <w:pPr>
              <w:pStyle w:val="TAL"/>
              <w:rPr>
                <w:sz w:val="16"/>
                <w:szCs w:val="16"/>
              </w:rPr>
            </w:pPr>
            <w:r w:rsidRPr="005D2703">
              <w:rPr>
                <w:sz w:val="16"/>
                <w:szCs w:val="16"/>
              </w:rPr>
              <w:t>S6-</w:t>
            </w:r>
            <w:r>
              <w:rPr>
                <w:sz w:val="16"/>
                <w:szCs w:val="16"/>
              </w:rPr>
              <w:t xml:space="preserve">200280, </w:t>
            </w:r>
            <w:r w:rsidRPr="005D2703">
              <w:rPr>
                <w:sz w:val="16"/>
                <w:szCs w:val="16"/>
              </w:rPr>
              <w:t>S6-</w:t>
            </w:r>
            <w:r>
              <w:rPr>
                <w:sz w:val="16"/>
                <w:szCs w:val="16"/>
              </w:rPr>
              <w:t xml:space="preserve">200185, </w:t>
            </w:r>
            <w:r w:rsidRPr="005D2703">
              <w:rPr>
                <w:sz w:val="16"/>
                <w:szCs w:val="16"/>
              </w:rPr>
              <w:t>S6-</w:t>
            </w:r>
            <w:r>
              <w:rPr>
                <w:sz w:val="16"/>
                <w:szCs w:val="16"/>
              </w:rPr>
              <w:t xml:space="preserve">200186, </w:t>
            </w:r>
            <w:r w:rsidRPr="005D2703">
              <w:rPr>
                <w:sz w:val="16"/>
                <w:szCs w:val="16"/>
              </w:rPr>
              <w:t>S6-</w:t>
            </w:r>
            <w:r>
              <w:rPr>
                <w:sz w:val="16"/>
                <w:szCs w:val="16"/>
              </w:rPr>
              <w:t xml:space="preserve">200187, </w:t>
            </w:r>
            <w:r w:rsidRPr="005D2703">
              <w:rPr>
                <w:sz w:val="16"/>
                <w:szCs w:val="16"/>
              </w:rPr>
              <w:t>S6-</w:t>
            </w:r>
            <w:r>
              <w:rPr>
                <w:sz w:val="16"/>
                <w:szCs w:val="16"/>
              </w:rPr>
              <w:t xml:space="preserve">200097, </w:t>
            </w:r>
            <w:r w:rsidRPr="005D2703">
              <w:rPr>
                <w:sz w:val="16"/>
                <w:szCs w:val="16"/>
              </w:rPr>
              <w:t>S6-</w:t>
            </w:r>
            <w:r>
              <w:rPr>
                <w:sz w:val="16"/>
                <w:szCs w:val="16"/>
              </w:rPr>
              <w:t>200098.</w:t>
            </w:r>
          </w:p>
          <w:p w14:paraId="1278800F"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3D58A27" w14:textId="77777777" w:rsidR="009A16B6" w:rsidRDefault="009A16B6" w:rsidP="003F7390">
            <w:pPr>
              <w:pStyle w:val="TAC"/>
              <w:rPr>
                <w:sz w:val="16"/>
                <w:szCs w:val="16"/>
              </w:rPr>
            </w:pPr>
            <w:r>
              <w:rPr>
                <w:sz w:val="16"/>
                <w:szCs w:val="16"/>
              </w:rPr>
              <w:t>0.3.0</w:t>
            </w:r>
          </w:p>
        </w:tc>
      </w:tr>
      <w:tr w:rsidR="009A16B6" w:rsidRPr="00656BA2" w14:paraId="1AB6FB1D" w14:textId="77777777" w:rsidTr="008E00F8">
        <w:tc>
          <w:tcPr>
            <w:tcW w:w="800" w:type="dxa"/>
            <w:shd w:val="solid" w:color="FFFFFF" w:fill="auto"/>
          </w:tcPr>
          <w:p w14:paraId="075BFC11" w14:textId="77777777" w:rsidR="009A16B6" w:rsidRDefault="009A16B6" w:rsidP="003F7390">
            <w:pPr>
              <w:pStyle w:val="TAC"/>
              <w:rPr>
                <w:sz w:val="16"/>
                <w:szCs w:val="16"/>
              </w:rPr>
            </w:pPr>
            <w:r>
              <w:rPr>
                <w:sz w:val="16"/>
                <w:szCs w:val="16"/>
              </w:rPr>
              <w:t>2020-04</w:t>
            </w:r>
          </w:p>
        </w:tc>
        <w:tc>
          <w:tcPr>
            <w:tcW w:w="800" w:type="dxa"/>
            <w:shd w:val="solid" w:color="FFFFFF" w:fill="auto"/>
          </w:tcPr>
          <w:p w14:paraId="6EE1C116" w14:textId="77777777" w:rsidR="009A16B6" w:rsidRDefault="009A16B6" w:rsidP="003F7390">
            <w:pPr>
              <w:pStyle w:val="TAC"/>
              <w:rPr>
                <w:sz w:val="16"/>
                <w:szCs w:val="16"/>
              </w:rPr>
            </w:pPr>
            <w:r>
              <w:rPr>
                <w:sz w:val="16"/>
                <w:szCs w:val="16"/>
              </w:rPr>
              <w:t>SA6#36 BIS-e</w:t>
            </w:r>
          </w:p>
        </w:tc>
        <w:tc>
          <w:tcPr>
            <w:tcW w:w="1094" w:type="dxa"/>
            <w:shd w:val="solid" w:color="FFFFFF" w:fill="auto"/>
          </w:tcPr>
          <w:p w14:paraId="65B94993" w14:textId="77777777" w:rsidR="009A16B6" w:rsidRPr="00656BA2" w:rsidRDefault="009A16B6" w:rsidP="003F7390">
            <w:pPr>
              <w:pStyle w:val="TAC"/>
              <w:rPr>
                <w:sz w:val="16"/>
                <w:szCs w:val="16"/>
              </w:rPr>
            </w:pPr>
          </w:p>
        </w:tc>
        <w:tc>
          <w:tcPr>
            <w:tcW w:w="519" w:type="dxa"/>
            <w:shd w:val="solid" w:color="FFFFFF" w:fill="auto"/>
          </w:tcPr>
          <w:p w14:paraId="10486B7D" w14:textId="77777777" w:rsidR="009A16B6" w:rsidRPr="00656BA2" w:rsidRDefault="009A16B6" w:rsidP="003F7390">
            <w:pPr>
              <w:pStyle w:val="TAL"/>
              <w:rPr>
                <w:sz w:val="16"/>
                <w:szCs w:val="16"/>
              </w:rPr>
            </w:pPr>
          </w:p>
        </w:tc>
        <w:tc>
          <w:tcPr>
            <w:tcW w:w="331" w:type="dxa"/>
            <w:shd w:val="solid" w:color="FFFFFF" w:fill="auto"/>
          </w:tcPr>
          <w:p w14:paraId="45506124" w14:textId="77777777" w:rsidR="009A16B6" w:rsidRPr="00656BA2" w:rsidRDefault="009A16B6" w:rsidP="003F7390">
            <w:pPr>
              <w:pStyle w:val="TAR"/>
              <w:rPr>
                <w:sz w:val="16"/>
                <w:szCs w:val="16"/>
              </w:rPr>
            </w:pPr>
          </w:p>
        </w:tc>
        <w:tc>
          <w:tcPr>
            <w:tcW w:w="425" w:type="dxa"/>
            <w:shd w:val="solid" w:color="FFFFFF" w:fill="auto"/>
          </w:tcPr>
          <w:p w14:paraId="37AB8DE7" w14:textId="77777777" w:rsidR="009A16B6" w:rsidRPr="00656BA2" w:rsidRDefault="009A16B6" w:rsidP="003F7390">
            <w:pPr>
              <w:pStyle w:val="TAC"/>
              <w:rPr>
                <w:sz w:val="16"/>
                <w:szCs w:val="16"/>
              </w:rPr>
            </w:pPr>
          </w:p>
        </w:tc>
        <w:tc>
          <w:tcPr>
            <w:tcW w:w="4962" w:type="dxa"/>
            <w:shd w:val="solid" w:color="FFFFFF" w:fill="auto"/>
          </w:tcPr>
          <w:p w14:paraId="4B6F9901" w14:textId="77777777" w:rsidR="009A16B6" w:rsidRDefault="009A16B6" w:rsidP="003F7390">
            <w:pPr>
              <w:pStyle w:val="TAL"/>
              <w:rPr>
                <w:sz w:val="16"/>
                <w:szCs w:val="16"/>
              </w:rPr>
            </w:pPr>
            <w:r w:rsidRPr="005D2703">
              <w:rPr>
                <w:sz w:val="16"/>
                <w:szCs w:val="16"/>
              </w:rPr>
              <w:t>Implementation of the following pCRs approved by SA6:</w:t>
            </w:r>
          </w:p>
          <w:p w14:paraId="134D9D26" w14:textId="77777777" w:rsidR="009A16B6" w:rsidRDefault="009A16B6" w:rsidP="003F7390">
            <w:pPr>
              <w:pStyle w:val="TAL"/>
              <w:rPr>
                <w:sz w:val="16"/>
                <w:szCs w:val="16"/>
              </w:rPr>
            </w:pPr>
            <w:r w:rsidRPr="005D2703">
              <w:rPr>
                <w:sz w:val="16"/>
                <w:szCs w:val="16"/>
              </w:rPr>
              <w:t>S6-</w:t>
            </w:r>
            <w:r>
              <w:rPr>
                <w:sz w:val="16"/>
                <w:szCs w:val="16"/>
              </w:rPr>
              <w:t xml:space="preserve">200588, </w:t>
            </w:r>
            <w:r w:rsidRPr="005D2703">
              <w:rPr>
                <w:sz w:val="16"/>
                <w:szCs w:val="16"/>
              </w:rPr>
              <w:t>S6-</w:t>
            </w:r>
            <w:r>
              <w:rPr>
                <w:sz w:val="16"/>
                <w:szCs w:val="16"/>
              </w:rPr>
              <w:t xml:space="preserve">200589, </w:t>
            </w:r>
            <w:r w:rsidRPr="005D2703">
              <w:rPr>
                <w:sz w:val="16"/>
                <w:szCs w:val="16"/>
              </w:rPr>
              <w:t>S6-</w:t>
            </w:r>
            <w:r>
              <w:rPr>
                <w:sz w:val="16"/>
                <w:szCs w:val="16"/>
              </w:rPr>
              <w:t xml:space="preserve">200590, </w:t>
            </w:r>
            <w:r w:rsidRPr="005D2703">
              <w:rPr>
                <w:sz w:val="16"/>
                <w:szCs w:val="16"/>
              </w:rPr>
              <w:t>S6-</w:t>
            </w:r>
            <w:r>
              <w:rPr>
                <w:sz w:val="16"/>
                <w:szCs w:val="16"/>
              </w:rPr>
              <w:t xml:space="preserve">200591, </w:t>
            </w:r>
            <w:r w:rsidRPr="005D2703">
              <w:rPr>
                <w:sz w:val="16"/>
                <w:szCs w:val="16"/>
              </w:rPr>
              <w:t>S6-</w:t>
            </w:r>
            <w:r>
              <w:rPr>
                <w:sz w:val="16"/>
                <w:szCs w:val="16"/>
              </w:rPr>
              <w:t xml:space="preserve">200561, </w:t>
            </w:r>
            <w:r w:rsidRPr="005D2703">
              <w:rPr>
                <w:sz w:val="16"/>
                <w:szCs w:val="16"/>
              </w:rPr>
              <w:t>S6-</w:t>
            </w:r>
            <w:r>
              <w:rPr>
                <w:sz w:val="16"/>
                <w:szCs w:val="16"/>
              </w:rPr>
              <w:t xml:space="preserve">200562, </w:t>
            </w:r>
            <w:r w:rsidRPr="005D2703">
              <w:rPr>
                <w:sz w:val="16"/>
                <w:szCs w:val="16"/>
              </w:rPr>
              <w:t>S6-</w:t>
            </w:r>
            <w:r>
              <w:rPr>
                <w:sz w:val="16"/>
                <w:szCs w:val="16"/>
              </w:rPr>
              <w:t>200563.</w:t>
            </w:r>
          </w:p>
          <w:p w14:paraId="23926FDB"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43D9EF1D" w14:textId="77777777" w:rsidR="009A16B6" w:rsidRDefault="009A16B6" w:rsidP="003F7390">
            <w:pPr>
              <w:pStyle w:val="TAC"/>
              <w:rPr>
                <w:sz w:val="16"/>
                <w:szCs w:val="16"/>
              </w:rPr>
            </w:pPr>
            <w:r>
              <w:rPr>
                <w:sz w:val="16"/>
                <w:szCs w:val="16"/>
              </w:rPr>
              <w:t>0.4.0</w:t>
            </w:r>
          </w:p>
        </w:tc>
      </w:tr>
      <w:tr w:rsidR="009A16B6" w:rsidRPr="00656BA2" w14:paraId="0C149BEE" w14:textId="77777777" w:rsidTr="008E00F8">
        <w:tc>
          <w:tcPr>
            <w:tcW w:w="800" w:type="dxa"/>
            <w:shd w:val="solid" w:color="FFFFFF" w:fill="auto"/>
          </w:tcPr>
          <w:p w14:paraId="78CC3743" w14:textId="77777777" w:rsidR="009A16B6" w:rsidRDefault="009A16B6" w:rsidP="003F7390">
            <w:pPr>
              <w:pStyle w:val="TAC"/>
              <w:rPr>
                <w:sz w:val="16"/>
                <w:szCs w:val="16"/>
              </w:rPr>
            </w:pPr>
            <w:r>
              <w:rPr>
                <w:sz w:val="16"/>
                <w:szCs w:val="16"/>
              </w:rPr>
              <w:t>2020-05</w:t>
            </w:r>
          </w:p>
        </w:tc>
        <w:tc>
          <w:tcPr>
            <w:tcW w:w="800" w:type="dxa"/>
            <w:shd w:val="solid" w:color="FFFFFF" w:fill="auto"/>
          </w:tcPr>
          <w:p w14:paraId="4D70FA3A" w14:textId="77777777" w:rsidR="009A16B6" w:rsidRDefault="009A16B6" w:rsidP="003F7390">
            <w:pPr>
              <w:pStyle w:val="TAC"/>
              <w:rPr>
                <w:sz w:val="16"/>
                <w:szCs w:val="16"/>
              </w:rPr>
            </w:pPr>
            <w:r>
              <w:rPr>
                <w:sz w:val="16"/>
                <w:szCs w:val="16"/>
              </w:rPr>
              <w:t>SA6#37-e</w:t>
            </w:r>
          </w:p>
        </w:tc>
        <w:tc>
          <w:tcPr>
            <w:tcW w:w="1094" w:type="dxa"/>
            <w:shd w:val="solid" w:color="FFFFFF" w:fill="auto"/>
          </w:tcPr>
          <w:p w14:paraId="023C6AB3" w14:textId="77777777" w:rsidR="009A16B6" w:rsidRPr="00656BA2" w:rsidRDefault="009A16B6" w:rsidP="003F7390">
            <w:pPr>
              <w:pStyle w:val="TAC"/>
              <w:rPr>
                <w:sz w:val="16"/>
                <w:szCs w:val="16"/>
              </w:rPr>
            </w:pPr>
          </w:p>
        </w:tc>
        <w:tc>
          <w:tcPr>
            <w:tcW w:w="519" w:type="dxa"/>
            <w:shd w:val="solid" w:color="FFFFFF" w:fill="auto"/>
          </w:tcPr>
          <w:p w14:paraId="62D61085" w14:textId="77777777" w:rsidR="009A16B6" w:rsidRPr="00656BA2" w:rsidRDefault="009A16B6" w:rsidP="003F7390">
            <w:pPr>
              <w:pStyle w:val="TAL"/>
              <w:rPr>
                <w:sz w:val="16"/>
                <w:szCs w:val="16"/>
              </w:rPr>
            </w:pPr>
          </w:p>
        </w:tc>
        <w:tc>
          <w:tcPr>
            <w:tcW w:w="331" w:type="dxa"/>
            <w:shd w:val="solid" w:color="FFFFFF" w:fill="auto"/>
          </w:tcPr>
          <w:p w14:paraId="4944A0B3" w14:textId="77777777" w:rsidR="009A16B6" w:rsidRPr="00656BA2" w:rsidRDefault="009A16B6" w:rsidP="003F7390">
            <w:pPr>
              <w:pStyle w:val="TAR"/>
              <w:rPr>
                <w:sz w:val="16"/>
                <w:szCs w:val="16"/>
              </w:rPr>
            </w:pPr>
          </w:p>
        </w:tc>
        <w:tc>
          <w:tcPr>
            <w:tcW w:w="425" w:type="dxa"/>
            <w:shd w:val="solid" w:color="FFFFFF" w:fill="auto"/>
          </w:tcPr>
          <w:p w14:paraId="68D5D076" w14:textId="77777777" w:rsidR="009A16B6" w:rsidRPr="00656BA2" w:rsidRDefault="009A16B6" w:rsidP="003F7390">
            <w:pPr>
              <w:pStyle w:val="TAC"/>
              <w:rPr>
                <w:sz w:val="16"/>
                <w:szCs w:val="16"/>
              </w:rPr>
            </w:pPr>
          </w:p>
        </w:tc>
        <w:tc>
          <w:tcPr>
            <w:tcW w:w="4962" w:type="dxa"/>
            <w:shd w:val="solid" w:color="FFFFFF" w:fill="auto"/>
          </w:tcPr>
          <w:p w14:paraId="6DAB2C1C" w14:textId="77777777" w:rsidR="009A16B6" w:rsidRDefault="009A16B6" w:rsidP="003F7390">
            <w:pPr>
              <w:pStyle w:val="TAL"/>
              <w:rPr>
                <w:sz w:val="16"/>
                <w:szCs w:val="16"/>
              </w:rPr>
            </w:pPr>
            <w:r w:rsidRPr="005D2703">
              <w:rPr>
                <w:sz w:val="16"/>
                <w:szCs w:val="16"/>
              </w:rPr>
              <w:t>Implementation of the following pCRs approved by SA6:</w:t>
            </w:r>
          </w:p>
          <w:p w14:paraId="5AC827EE" w14:textId="77777777" w:rsidR="009A16B6" w:rsidRDefault="009A16B6" w:rsidP="003F7390">
            <w:pPr>
              <w:pStyle w:val="TAL"/>
              <w:rPr>
                <w:sz w:val="16"/>
                <w:szCs w:val="16"/>
              </w:rPr>
            </w:pPr>
            <w:r w:rsidRPr="005D2703">
              <w:rPr>
                <w:sz w:val="16"/>
                <w:szCs w:val="16"/>
              </w:rPr>
              <w:t>S6-</w:t>
            </w:r>
            <w:r>
              <w:rPr>
                <w:sz w:val="16"/>
                <w:szCs w:val="16"/>
              </w:rPr>
              <w:t xml:space="preserve">200928, </w:t>
            </w:r>
            <w:r w:rsidRPr="005D2703">
              <w:rPr>
                <w:sz w:val="16"/>
                <w:szCs w:val="16"/>
              </w:rPr>
              <w:t>S6-</w:t>
            </w:r>
            <w:r>
              <w:rPr>
                <w:sz w:val="16"/>
                <w:szCs w:val="16"/>
              </w:rPr>
              <w:t>200933.</w:t>
            </w:r>
          </w:p>
          <w:p w14:paraId="4BB0B5B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55392386" w14:textId="77777777" w:rsidR="009A16B6" w:rsidRDefault="009A16B6" w:rsidP="003F7390">
            <w:pPr>
              <w:pStyle w:val="TAC"/>
              <w:rPr>
                <w:sz w:val="16"/>
                <w:szCs w:val="16"/>
              </w:rPr>
            </w:pPr>
            <w:r>
              <w:rPr>
                <w:sz w:val="16"/>
                <w:szCs w:val="16"/>
              </w:rPr>
              <w:t>0.5.0</w:t>
            </w:r>
          </w:p>
        </w:tc>
      </w:tr>
      <w:tr w:rsidR="009A16B6" w:rsidRPr="00656BA2" w14:paraId="460AE1C4" w14:textId="77777777" w:rsidTr="008E00F8">
        <w:tc>
          <w:tcPr>
            <w:tcW w:w="800" w:type="dxa"/>
            <w:shd w:val="solid" w:color="FFFFFF" w:fill="auto"/>
          </w:tcPr>
          <w:p w14:paraId="0DAEC18C" w14:textId="77777777" w:rsidR="009A16B6" w:rsidRDefault="009A16B6" w:rsidP="003F7390">
            <w:pPr>
              <w:pStyle w:val="TAC"/>
              <w:rPr>
                <w:sz w:val="16"/>
                <w:szCs w:val="16"/>
              </w:rPr>
            </w:pPr>
            <w:r>
              <w:rPr>
                <w:sz w:val="16"/>
                <w:szCs w:val="16"/>
              </w:rPr>
              <w:t>2020-06</w:t>
            </w:r>
          </w:p>
        </w:tc>
        <w:tc>
          <w:tcPr>
            <w:tcW w:w="800" w:type="dxa"/>
            <w:shd w:val="solid" w:color="FFFFFF" w:fill="auto"/>
          </w:tcPr>
          <w:p w14:paraId="0443C14C" w14:textId="77777777" w:rsidR="009A16B6" w:rsidRDefault="009A16B6" w:rsidP="003F7390">
            <w:pPr>
              <w:pStyle w:val="TAC"/>
              <w:rPr>
                <w:sz w:val="16"/>
                <w:szCs w:val="16"/>
              </w:rPr>
            </w:pPr>
            <w:r>
              <w:rPr>
                <w:sz w:val="16"/>
                <w:szCs w:val="16"/>
              </w:rPr>
              <w:t>SA#88-e</w:t>
            </w:r>
          </w:p>
        </w:tc>
        <w:tc>
          <w:tcPr>
            <w:tcW w:w="1094" w:type="dxa"/>
            <w:shd w:val="solid" w:color="FFFFFF" w:fill="auto"/>
          </w:tcPr>
          <w:p w14:paraId="365B453F" w14:textId="77777777" w:rsidR="009A16B6" w:rsidRPr="00656BA2" w:rsidRDefault="009A16B6" w:rsidP="003F7390">
            <w:pPr>
              <w:pStyle w:val="TAC"/>
              <w:rPr>
                <w:sz w:val="16"/>
                <w:szCs w:val="16"/>
              </w:rPr>
            </w:pPr>
            <w:r w:rsidRPr="008D5E20">
              <w:rPr>
                <w:sz w:val="16"/>
                <w:szCs w:val="16"/>
              </w:rPr>
              <w:t>SP-200</w:t>
            </w:r>
            <w:r>
              <w:rPr>
                <w:sz w:val="16"/>
                <w:szCs w:val="16"/>
              </w:rPr>
              <w:t>334</w:t>
            </w:r>
          </w:p>
        </w:tc>
        <w:tc>
          <w:tcPr>
            <w:tcW w:w="519" w:type="dxa"/>
            <w:shd w:val="solid" w:color="FFFFFF" w:fill="auto"/>
          </w:tcPr>
          <w:p w14:paraId="667C440C" w14:textId="77777777" w:rsidR="009A16B6" w:rsidRPr="00656BA2" w:rsidRDefault="009A16B6" w:rsidP="003F7390">
            <w:pPr>
              <w:pStyle w:val="TAL"/>
              <w:rPr>
                <w:sz w:val="16"/>
                <w:szCs w:val="16"/>
              </w:rPr>
            </w:pPr>
          </w:p>
        </w:tc>
        <w:tc>
          <w:tcPr>
            <w:tcW w:w="331" w:type="dxa"/>
            <w:shd w:val="solid" w:color="FFFFFF" w:fill="auto"/>
          </w:tcPr>
          <w:p w14:paraId="484B691C" w14:textId="77777777" w:rsidR="009A16B6" w:rsidRPr="00656BA2" w:rsidRDefault="009A16B6" w:rsidP="003F7390">
            <w:pPr>
              <w:pStyle w:val="TAR"/>
              <w:rPr>
                <w:sz w:val="16"/>
                <w:szCs w:val="16"/>
              </w:rPr>
            </w:pPr>
          </w:p>
        </w:tc>
        <w:tc>
          <w:tcPr>
            <w:tcW w:w="425" w:type="dxa"/>
            <w:shd w:val="solid" w:color="FFFFFF" w:fill="auto"/>
          </w:tcPr>
          <w:p w14:paraId="100C2E77" w14:textId="77777777" w:rsidR="009A16B6" w:rsidRPr="00656BA2" w:rsidRDefault="009A16B6" w:rsidP="003F7390">
            <w:pPr>
              <w:pStyle w:val="TAC"/>
              <w:rPr>
                <w:sz w:val="16"/>
                <w:szCs w:val="16"/>
              </w:rPr>
            </w:pPr>
          </w:p>
        </w:tc>
        <w:tc>
          <w:tcPr>
            <w:tcW w:w="4962" w:type="dxa"/>
            <w:shd w:val="solid" w:color="FFFFFF" w:fill="auto"/>
          </w:tcPr>
          <w:p w14:paraId="3E5F5629"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information</w:t>
            </w:r>
            <w:r w:rsidRPr="008D5E20">
              <w:rPr>
                <w:sz w:val="16"/>
                <w:szCs w:val="16"/>
              </w:rPr>
              <w:t xml:space="preserve"> at SA#8</w:t>
            </w:r>
            <w:r>
              <w:rPr>
                <w:sz w:val="16"/>
                <w:szCs w:val="16"/>
              </w:rPr>
              <w:t>8</w:t>
            </w:r>
            <w:r w:rsidRPr="008D5E20">
              <w:rPr>
                <w:sz w:val="16"/>
                <w:szCs w:val="16"/>
              </w:rPr>
              <w:t>-</w:t>
            </w:r>
            <w:r>
              <w:rPr>
                <w:sz w:val="16"/>
                <w:szCs w:val="16"/>
              </w:rPr>
              <w:t>e</w:t>
            </w:r>
          </w:p>
        </w:tc>
        <w:tc>
          <w:tcPr>
            <w:tcW w:w="708" w:type="dxa"/>
            <w:shd w:val="solid" w:color="FFFFFF" w:fill="auto"/>
          </w:tcPr>
          <w:p w14:paraId="6A792EF2" w14:textId="77777777" w:rsidR="009A16B6" w:rsidRDefault="009A16B6" w:rsidP="003F7390">
            <w:pPr>
              <w:pStyle w:val="TAC"/>
              <w:rPr>
                <w:sz w:val="16"/>
                <w:szCs w:val="16"/>
              </w:rPr>
            </w:pPr>
            <w:r>
              <w:rPr>
                <w:sz w:val="16"/>
                <w:szCs w:val="16"/>
              </w:rPr>
              <w:t>1.0.0</w:t>
            </w:r>
          </w:p>
        </w:tc>
      </w:tr>
      <w:tr w:rsidR="009A16B6" w:rsidRPr="00656BA2" w14:paraId="0698F1DB" w14:textId="77777777" w:rsidTr="008E00F8">
        <w:tc>
          <w:tcPr>
            <w:tcW w:w="800" w:type="dxa"/>
            <w:shd w:val="solid" w:color="FFFFFF" w:fill="auto"/>
          </w:tcPr>
          <w:p w14:paraId="2A83EC9A" w14:textId="77777777" w:rsidR="009A16B6" w:rsidRDefault="009A16B6" w:rsidP="003F7390">
            <w:pPr>
              <w:pStyle w:val="TAC"/>
              <w:rPr>
                <w:sz w:val="16"/>
                <w:szCs w:val="16"/>
              </w:rPr>
            </w:pPr>
            <w:r>
              <w:rPr>
                <w:sz w:val="16"/>
                <w:szCs w:val="16"/>
              </w:rPr>
              <w:t>2020-07</w:t>
            </w:r>
          </w:p>
        </w:tc>
        <w:tc>
          <w:tcPr>
            <w:tcW w:w="800" w:type="dxa"/>
            <w:shd w:val="solid" w:color="FFFFFF" w:fill="auto"/>
          </w:tcPr>
          <w:p w14:paraId="2218A5F7" w14:textId="77777777" w:rsidR="009A16B6" w:rsidRDefault="009A16B6" w:rsidP="003F7390">
            <w:pPr>
              <w:pStyle w:val="TAC"/>
              <w:rPr>
                <w:sz w:val="16"/>
                <w:szCs w:val="16"/>
              </w:rPr>
            </w:pPr>
            <w:r>
              <w:rPr>
                <w:sz w:val="16"/>
                <w:szCs w:val="16"/>
              </w:rPr>
              <w:t>SA6#38-e</w:t>
            </w:r>
          </w:p>
        </w:tc>
        <w:tc>
          <w:tcPr>
            <w:tcW w:w="1094" w:type="dxa"/>
            <w:shd w:val="solid" w:color="FFFFFF" w:fill="auto"/>
          </w:tcPr>
          <w:p w14:paraId="26A3BC4A" w14:textId="77777777" w:rsidR="009A16B6" w:rsidRPr="008D5E20" w:rsidRDefault="009A16B6" w:rsidP="003F7390">
            <w:pPr>
              <w:pStyle w:val="TAC"/>
              <w:rPr>
                <w:sz w:val="16"/>
                <w:szCs w:val="16"/>
              </w:rPr>
            </w:pPr>
          </w:p>
        </w:tc>
        <w:tc>
          <w:tcPr>
            <w:tcW w:w="519" w:type="dxa"/>
            <w:shd w:val="solid" w:color="FFFFFF" w:fill="auto"/>
          </w:tcPr>
          <w:p w14:paraId="727B2843" w14:textId="77777777" w:rsidR="009A16B6" w:rsidRPr="00656BA2" w:rsidRDefault="009A16B6" w:rsidP="003F7390">
            <w:pPr>
              <w:pStyle w:val="TAL"/>
              <w:rPr>
                <w:sz w:val="16"/>
                <w:szCs w:val="16"/>
              </w:rPr>
            </w:pPr>
          </w:p>
        </w:tc>
        <w:tc>
          <w:tcPr>
            <w:tcW w:w="331" w:type="dxa"/>
            <w:shd w:val="solid" w:color="FFFFFF" w:fill="auto"/>
          </w:tcPr>
          <w:p w14:paraId="79C49A2E" w14:textId="77777777" w:rsidR="009A16B6" w:rsidRPr="00656BA2" w:rsidRDefault="009A16B6" w:rsidP="003F7390">
            <w:pPr>
              <w:pStyle w:val="TAR"/>
              <w:rPr>
                <w:sz w:val="16"/>
                <w:szCs w:val="16"/>
              </w:rPr>
            </w:pPr>
          </w:p>
        </w:tc>
        <w:tc>
          <w:tcPr>
            <w:tcW w:w="425" w:type="dxa"/>
            <w:shd w:val="solid" w:color="FFFFFF" w:fill="auto"/>
          </w:tcPr>
          <w:p w14:paraId="065BE30E" w14:textId="77777777" w:rsidR="009A16B6" w:rsidRPr="00656BA2" w:rsidRDefault="009A16B6" w:rsidP="003F7390">
            <w:pPr>
              <w:pStyle w:val="TAC"/>
              <w:rPr>
                <w:sz w:val="16"/>
                <w:szCs w:val="16"/>
              </w:rPr>
            </w:pPr>
          </w:p>
        </w:tc>
        <w:tc>
          <w:tcPr>
            <w:tcW w:w="4962" w:type="dxa"/>
            <w:shd w:val="solid" w:color="FFFFFF" w:fill="auto"/>
          </w:tcPr>
          <w:p w14:paraId="0E224BCF" w14:textId="77777777" w:rsidR="009A16B6" w:rsidRDefault="009A16B6" w:rsidP="003F7390">
            <w:pPr>
              <w:pStyle w:val="TAL"/>
              <w:rPr>
                <w:sz w:val="16"/>
                <w:szCs w:val="16"/>
              </w:rPr>
            </w:pPr>
            <w:r w:rsidRPr="005D2703">
              <w:rPr>
                <w:sz w:val="16"/>
                <w:szCs w:val="16"/>
              </w:rPr>
              <w:t>Implementation of the following pCRs approved by SA6:</w:t>
            </w:r>
          </w:p>
          <w:p w14:paraId="54C2EEC2" w14:textId="77777777" w:rsidR="009A16B6" w:rsidRDefault="009A16B6" w:rsidP="003F7390">
            <w:pPr>
              <w:pStyle w:val="TAL"/>
              <w:rPr>
                <w:sz w:val="16"/>
                <w:szCs w:val="16"/>
              </w:rPr>
            </w:pPr>
            <w:r w:rsidRPr="000F4727">
              <w:rPr>
                <w:sz w:val="16"/>
                <w:szCs w:val="16"/>
              </w:rPr>
              <w:t>S6-201084</w:t>
            </w:r>
            <w:r>
              <w:rPr>
                <w:sz w:val="16"/>
                <w:szCs w:val="16"/>
              </w:rPr>
              <w:t xml:space="preserve">, </w:t>
            </w:r>
            <w:r w:rsidRPr="005D2703">
              <w:rPr>
                <w:sz w:val="16"/>
                <w:szCs w:val="16"/>
              </w:rPr>
              <w:t>S6-</w:t>
            </w:r>
            <w:r w:rsidRPr="000F4727">
              <w:rPr>
                <w:sz w:val="16"/>
                <w:szCs w:val="16"/>
              </w:rPr>
              <w:t>20108</w:t>
            </w:r>
            <w:r>
              <w:rPr>
                <w:sz w:val="16"/>
                <w:szCs w:val="16"/>
              </w:rPr>
              <w:t xml:space="preserve">5, </w:t>
            </w:r>
            <w:r w:rsidRPr="005D2703">
              <w:rPr>
                <w:sz w:val="16"/>
                <w:szCs w:val="16"/>
              </w:rPr>
              <w:t>S6-</w:t>
            </w:r>
            <w:r w:rsidRPr="000F4727">
              <w:rPr>
                <w:sz w:val="16"/>
                <w:szCs w:val="16"/>
              </w:rPr>
              <w:t>20108</w:t>
            </w:r>
            <w:r>
              <w:rPr>
                <w:sz w:val="16"/>
                <w:szCs w:val="16"/>
              </w:rPr>
              <w:t xml:space="preserve">7, </w:t>
            </w:r>
            <w:r w:rsidRPr="005D2703">
              <w:rPr>
                <w:sz w:val="16"/>
                <w:szCs w:val="16"/>
              </w:rPr>
              <w:t>S6-</w:t>
            </w:r>
            <w:r w:rsidRPr="000F4727">
              <w:rPr>
                <w:sz w:val="16"/>
                <w:szCs w:val="16"/>
              </w:rPr>
              <w:t>20108</w:t>
            </w:r>
            <w:r>
              <w:rPr>
                <w:sz w:val="16"/>
                <w:szCs w:val="16"/>
              </w:rPr>
              <w:t xml:space="preserve">8, </w:t>
            </w:r>
            <w:r w:rsidRPr="005D2703">
              <w:rPr>
                <w:sz w:val="16"/>
                <w:szCs w:val="16"/>
              </w:rPr>
              <w:t>S6-</w:t>
            </w:r>
            <w:r w:rsidRPr="000F4727">
              <w:rPr>
                <w:sz w:val="16"/>
                <w:szCs w:val="16"/>
              </w:rPr>
              <w:t>201</w:t>
            </w:r>
            <w:r>
              <w:rPr>
                <w:sz w:val="16"/>
                <w:szCs w:val="16"/>
              </w:rPr>
              <w:t xml:space="preserve">108, </w:t>
            </w:r>
            <w:r w:rsidRPr="005D2703">
              <w:rPr>
                <w:sz w:val="16"/>
                <w:szCs w:val="16"/>
              </w:rPr>
              <w:t>S6-</w:t>
            </w:r>
            <w:r w:rsidRPr="000F4727">
              <w:rPr>
                <w:sz w:val="16"/>
                <w:szCs w:val="16"/>
              </w:rPr>
              <w:t>201</w:t>
            </w:r>
            <w:r>
              <w:rPr>
                <w:sz w:val="16"/>
                <w:szCs w:val="16"/>
              </w:rPr>
              <w:t xml:space="preserve">109, </w:t>
            </w:r>
            <w:r w:rsidRPr="005D2703">
              <w:rPr>
                <w:sz w:val="16"/>
                <w:szCs w:val="16"/>
              </w:rPr>
              <w:t>S6-</w:t>
            </w:r>
            <w:r w:rsidRPr="000F4727">
              <w:rPr>
                <w:sz w:val="16"/>
                <w:szCs w:val="16"/>
              </w:rPr>
              <w:t>201</w:t>
            </w:r>
            <w:r>
              <w:rPr>
                <w:sz w:val="16"/>
                <w:szCs w:val="16"/>
              </w:rPr>
              <w:t>110.</w:t>
            </w:r>
          </w:p>
          <w:p w14:paraId="554E68E9" w14:textId="77777777" w:rsidR="009A16B6" w:rsidRPr="008D5E20"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C1B83B8" w14:textId="77777777" w:rsidR="009A16B6" w:rsidRDefault="009A16B6" w:rsidP="003F7390">
            <w:pPr>
              <w:pStyle w:val="TAC"/>
              <w:rPr>
                <w:sz w:val="16"/>
                <w:szCs w:val="16"/>
              </w:rPr>
            </w:pPr>
            <w:r>
              <w:rPr>
                <w:sz w:val="16"/>
                <w:szCs w:val="16"/>
              </w:rPr>
              <w:t>1.1.0</w:t>
            </w:r>
          </w:p>
        </w:tc>
      </w:tr>
      <w:tr w:rsidR="009A16B6" w:rsidRPr="00656BA2" w14:paraId="38F53D82" w14:textId="77777777" w:rsidTr="008E00F8">
        <w:tc>
          <w:tcPr>
            <w:tcW w:w="800" w:type="dxa"/>
            <w:shd w:val="solid" w:color="FFFFFF" w:fill="auto"/>
          </w:tcPr>
          <w:p w14:paraId="34830107" w14:textId="77777777" w:rsidR="009A16B6" w:rsidRDefault="009A16B6" w:rsidP="003F7390">
            <w:pPr>
              <w:pStyle w:val="TAC"/>
              <w:rPr>
                <w:sz w:val="16"/>
                <w:szCs w:val="16"/>
              </w:rPr>
            </w:pPr>
            <w:r>
              <w:rPr>
                <w:sz w:val="16"/>
                <w:szCs w:val="16"/>
              </w:rPr>
              <w:t>2020-09</w:t>
            </w:r>
          </w:p>
        </w:tc>
        <w:tc>
          <w:tcPr>
            <w:tcW w:w="800" w:type="dxa"/>
            <w:shd w:val="solid" w:color="FFFFFF" w:fill="auto"/>
          </w:tcPr>
          <w:p w14:paraId="20CB324D" w14:textId="77777777" w:rsidR="009A16B6" w:rsidRDefault="009A16B6" w:rsidP="003F7390">
            <w:pPr>
              <w:pStyle w:val="TAC"/>
              <w:rPr>
                <w:sz w:val="16"/>
                <w:szCs w:val="16"/>
              </w:rPr>
            </w:pPr>
            <w:r>
              <w:rPr>
                <w:sz w:val="16"/>
                <w:szCs w:val="16"/>
              </w:rPr>
              <w:t>SA6#39-e</w:t>
            </w:r>
          </w:p>
        </w:tc>
        <w:tc>
          <w:tcPr>
            <w:tcW w:w="1094" w:type="dxa"/>
            <w:shd w:val="solid" w:color="FFFFFF" w:fill="auto"/>
          </w:tcPr>
          <w:p w14:paraId="2E5575C3" w14:textId="77777777" w:rsidR="009A16B6" w:rsidRPr="008D5E20" w:rsidRDefault="009A16B6" w:rsidP="003F7390">
            <w:pPr>
              <w:pStyle w:val="TAC"/>
              <w:rPr>
                <w:sz w:val="16"/>
                <w:szCs w:val="16"/>
              </w:rPr>
            </w:pPr>
          </w:p>
        </w:tc>
        <w:tc>
          <w:tcPr>
            <w:tcW w:w="519" w:type="dxa"/>
            <w:shd w:val="solid" w:color="FFFFFF" w:fill="auto"/>
          </w:tcPr>
          <w:p w14:paraId="1F937FC0" w14:textId="77777777" w:rsidR="009A16B6" w:rsidRPr="00656BA2" w:rsidRDefault="009A16B6" w:rsidP="003F7390">
            <w:pPr>
              <w:pStyle w:val="TAL"/>
              <w:rPr>
                <w:sz w:val="16"/>
                <w:szCs w:val="16"/>
              </w:rPr>
            </w:pPr>
          </w:p>
        </w:tc>
        <w:tc>
          <w:tcPr>
            <w:tcW w:w="331" w:type="dxa"/>
            <w:shd w:val="solid" w:color="FFFFFF" w:fill="auto"/>
          </w:tcPr>
          <w:p w14:paraId="7898AE48" w14:textId="77777777" w:rsidR="009A16B6" w:rsidRPr="00656BA2" w:rsidRDefault="009A16B6" w:rsidP="003F7390">
            <w:pPr>
              <w:pStyle w:val="TAR"/>
              <w:rPr>
                <w:sz w:val="16"/>
                <w:szCs w:val="16"/>
              </w:rPr>
            </w:pPr>
          </w:p>
        </w:tc>
        <w:tc>
          <w:tcPr>
            <w:tcW w:w="425" w:type="dxa"/>
            <w:shd w:val="solid" w:color="FFFFFF" w:fill="auto"/>
          </w:tcPr>
          <w:p w14:paraId="1462EF94" w14:textId="77777777" w:rsidR="009A16B6" w:rsidRPr="00656BA2" w:rsidRDefault="009A16B6" w:rsidP="003F7390">
            <w:pPr>
              <w:pStyle w:val="TAC"/>
              <w:rPr>
                <w:sz w:val="16"/>
                <w:szCs w:val="16"/>
              </w:rPr>
            </w:pPr>
          </w:p>
        </w:tc>
        <w:tc>
          <w:tcPr>
            <w:tcW w:w="4962" w:type="dxa"/>
            <w:shd w:val="solid" w:color="FFFFFF" w:fill="auto"/>
          </w:tcPr>
          <w:p w14:paraId="328DB824" w14:textId="77777777" w:rsidR="009A16B6" w:rsidRDefault="009A16B6" w:rsidP="003F7390">
            <w:pPr>
              <w:pStyle w:val="TAL"/>
              <w:rPr>
                <w:sz w:val="16"/>
                <w:szCs w:val="16"/>
              </w:rPr>
            </w:pPr>
            <w:r w:rsidRPr="005D2703">
              <w:rPr>
                <w:sz w:val="16"/>
                <w:szCs w:val="16"/>
              </w:rPr>
              <w:t>Implementation of the following pCRs approved by SA6:</w:t>
            </w:r>
          </w:p>
          <w:p w14:paraId="01DDF979" w14:textId="77777777" w:rsidR="009A16B6" w:rsidRDefault="009A16B6" w:rsidP="003F7390">
            <w:pPr>
              <w:pStyle w:val="TAL"/>
              <w:rPr>
                <w:sz w:val="16"/>
                <w:szCs w:val="16"/>
              </w:rPr>
            </w:pPr>
            <w:r w:rsidRPr="000F4727">
              <w:rPr>
                <w:sz w:val="16"/>
                <w:szCs w:val="16"/>
              </w:rPr>
              <w:t>S6-201</w:t>
            </w:r>
            <w:r>
              <w:rPr>
                <w:sz w:val="16"/>
                <w:szCs w:val="16"/>
              </w:rPr>
              <w:t xml:space="preserve">432, </w:t>
            </w:r>
            <w:r w:rsidRPr="000F4727">
              <w:rPr>
                <w:sz w:val="16"/>
                <w:szCs w:val="16"/>
              </w:rPr>
              <w:t>S6-201</w:t>
            </w:r>
            <w:r>
              <w:rPr>
                <w:sz w:val="16"/>
                <w:szCs w:val="16"/>
              </w:rPr>
              <w:t xml:space="preserve">433, </w:t>
            </w:r>
            <w:r w:rsidRPr="000F4727">
              <w:rPr>
                <w:sz w:val="16"/>
                <w:szCs w:val="16"/>
              </w:rPr>
              <w:t>S6-201</w:t>
            </w:r>
            <w:r>
              <w:rPr>
                <w:sz w:val="16"/>
                <w:szCs w:val="16"/>
              </w:rPr>
              <w:t xml:space="preserve">434, </w:t>
            </w:r>
            <w:r w:rsidRPr="000F4727">
              <w:rPr>
                <w:sz w:val="16"/>
                <w:szCs w:val="16"/>
              </w:rPr>
              <w:t>S6-201</w:t>
            </w:r>
            <w:r>
              <w:rPr>
                <w:sz w:val="16"/>
                <w:szCs w:val="16"/>
              </w:rPr>
              <w:t xml:space="preserve">435, </w:t>
            </w:r>
            <w:r w:rsidRPr="000F4727">
              <w:rPr>
                <w:sz w:val="16"/>
                <w:szCs w:val="16"/>
              </w:rPr>
              <w:t>S6-201</w:t>
            </w:r>
            <w:r>
              <w:rPr>
                <w:sz w:val="16"/>
                <w:szCs w:val="16"/>
              </w:rPr>
              <w:t>532.</w:t>
            </w:r>
          </w:p>
          <w:p w14:paraId="3BB859D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A5C7B5C" w14:textId="77777777" w:rsidR="009A16B6" w:rsidRDefault="009A16B6" w:rsidP="003F7390">
            <w:pPr>
              <w:pStyle w:val="TAC"/>
              <w:rPr>
                <w:sz w:val="16"/>
                <w:szCs w:val="16"/>
              </w:rPr>
            </w:pPr>
            <w:r>
              <w:rPr>
                <w:sz w:val="16"/>
                <w:szCs w:val="16"/>
              </w:rPr>
              <w:t>1.2.0</w:t>
            </w:r>
          </w:p>
        </w:tc>
      </w:tr>
      <w:tr w:rsidR="009A16B6" w:rsidRPr="00656BA2" w14:paraId="0D4DCD72" w14:textId="77777777" w:rsidTr="008E00F8">
        <w:tc>
          <w:tcPr>
            <w:tcW w:w="800" w:type="dxa"/>
            <w:shd w:val="solid" w:color="FFFFFF" w:fill="auto"/>
          </w:tcPr>
          <w:p w14:paraId="334569D6" w14:textId="77777777" w:rsidR="009A16B6" w:rsidRDefault="009A16B6" w:rsidP="003F7390">
            <w:pPr>
              <w:pStyle w:val="TAC"/>
              <w:rPr>
                <w:sz w:val="16"/>
                <w:szCs w:val="16"/>
              </w:rPr>
            </w:pPr>
            <w:r>
              <w:rPr>
                <w:sz w:val="16"/>
                <w:szCs w:val="16"/>
              </w:rPr>
              <w:t>2020-09</w:t>
            </w:r>
          </w:p>
        </w:tc>
        <w:tc>
          <w:tcPr>
            <w:tcW w:w="800" w:type="dxa"/>
            <w:shd w:val="solid" w:color="FFFFFF" w:fill="auto"/>
          </w:tcPr>
          <w:p w14:paraId="08FA06C5" w14:textId="77777777" w:rsidR="009A16B6" w:rsidRDefault="009A16B6" w:rsidP="003F7390">
            <w:pPr>
              <w:pStyle w:val="TAC"/>
              <w:rPr>
                <w:sz w:val="16"/>
                <w:szCs w:val="16"/>
              </w:rPr>
            </w:pPr>
            <w:r>
              <w:rPr>
                <w:sz w:val="16"/>
                <w:szCs w:val="16"/>
              </w:rPr>
              <w:t>SA#89-e</w:t>
            </w:r>
          </w:p>
        </w:tc>
        <w:tc>
          <w:tcPr>
            <w:tcW w:w="1094" w:type="dxa"/>
            <w:shd w:val="solid" w:color="FFFFFF" w:fill="auto"/>
          </w:tcPr>
          <w:p w14:paraId="7AE266BD" w14:textId="77777777" w:rsidR="009A16B6" w:rsidRPr="00656BA2" w:rsidRDefault="009A16B6" w:rsidP="003F7390">
            <w:pPr>
              <w:pStyle w:val="TAC"/>
              <w:rPr>
                <w:sz w:val="16"/>
                <w:szCs w:val="16"/>
              </w:rPr>
            </w:pPr>
            <w:r w:rsidRPr="008D5E20">
              <w:rPr>
                <w:sz w:val="16"/>
                <w:szCs w:val="16"/>
              </w:rPr>
              <w:t>SP-200</w:t>
            </w:r>
            <w:r>
              <w:rPr>
                <w:sz w:val="16"/>
                <w:szCs w:val="16"/>
              </w:rPr>
              <w:t>826</w:t>
            </w:r>
          </w:p>
        </w:tc>
        <w:tc>
          <w:tcPr>
            <w:tcW w:w="519" w:type="dxa"/>
            <w:shd w:val="solid" w:color="FFFFFF" w:fill="auto"/>
          </w:tcPr>
          <w:p w14:paraId="5A8C632F" w14:textId="77777777" w:rsidR="009A16B6" w:rsidRPr="00656BA2" w:rsidRDefault="009A16B6" w:rsidP="003F7390">
            <w:pPr>
              <w:pStyle w:val="TAL"/>
              <w:rPr>
                <w:sz w:val="16"/>
                <w:szCs w:val="16"/>
              </w:rPr>
            </w:pPr>
          </w:p>
        </w:tc>
        <w:tc>
          <w:tcPr>
            <w:tcW w:w="331" w:type="dxa"/>
            <w:shd w:val="solid" w:color="FFFFFF" w:fill="auto"/>
          </w:tcPr>
          <w:p w14:paraId="56C5EC19" w14:textId="77777777" w:rsidR="009A16B6" w:rsidRPr="00656BA2" w:rsidRDefault="009A16B6" w:rsidP="003F7390">
            <w:pPr>
              <w:pStyle w:val="TAR"/>
              <w:rPr>
                <w:sz w:val="16"/>
                <w:szCs w:val="16"/>
              </w:rPr>
            </w:pPr>
          </w:p>
        </w:tc>
        <w:tc>
          <w:tcPr>
            <w:tcW w:w="425" w:type="dxa"/>
            <w:shd w:val="solid" w:color="FFFFFF" w:fill="auto"/>
          </w:tcPr>
          <w:p w14:paraId="01FF55C0" w14:textId="77777777" w:rsidR="009A16B6" w:rsidRPr="00656BA2" w:rsidRDefault="009A16B6" w:rsidP="003F7390">
            <w:pPr>
              <w:pStyle w:val="TAC"/>
              <w:rPr>
                <w:sz w:val="16"/>
                <w:szCs w:val="16"/>
              </w:rPr>
            </w:pPr>
          </w:p>
        </w:tc>
        <w:tc>
          <w:tcPr>
            <w:tcW w:w="4962" w:type="dxa"/>
            <w:shd w:val="solid" w:color="FFFFFF" w:fill="auto"/>
          </w:tcPr>
          <w:p w14:paraId="3B8951FC"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approval</w:t>
            </w:r>
            <w:r w:rsidRPr="008D5E20">
              <w:rPr>
                <w:sz w:val="16"/>
                <w:szCs w:val="16"/>
              </w:rPr>
              <w:t xml:space="preserve"> at SA#8</w:t>
            </w:r>
            <w:r>
              <w:rPr>
                <w:sz w:val="16"/>
                <w:szCs w:val="16"/>
              </w:rPr>
              <w:t>9</w:t>
            </w:r>
            <w:r w:rsidRPr="008D5E20">
              <w:rPr>
                <w:sz w:val="16"/>
                <w:szCs w:val="16"/>
              </w:rPr>
              <w:t>-</w:t>
            </w:r>
            <w:r>
              <w:rPr>
                <w:sz w:val="16"/>
                <w:szCs w:val="16"/>
              </w:rPr>
              <w:t>e</w:t>
            </w:r>
          </w:p>
        </w:tc>
        <w:tc>
          <w:tcPr>
            <w:tcW w:w="708" w:type="dxa"/>
            <w:shd w:val="solid" w:color="FFFFFF" w:fill="auto"/>
          </w:tcPr>
          <w:p w14:paraId="1E1B02F9" w14:textId="77777777" w:rsidR="009A16B6" w:rsidRDefault="009A16B6" w:rsidP="003F7390">
            <w:pPr>
              <w:pStyle w:val="TAC"/>
              <w:rPr>
                <w:sz w:val="16"/>
                <w:szCs w:val="16"/>
              </w:rPr>
            </w:pPr>
            <w:r>
              <w:rPr>
                <w:sz w:val="16"/>
                <w:szCs w:val="16"/>
              </w:rPr>
              <w:t>2.0.0</w:t>
            </w:r>
          </w:p>
        </w:tc>
      </w:tr>
      <w:tr w:rsidR="009A16B6" w:rsidRPr="00656BA2" w14:paraId="281950C9" w14:textId="77777777" w:rsidTr="008E00F8">
        <w:tc>
          <w:tcPr>
            <w:tcW w:w="800" w:type="dxa"/>
            <w:shd w:val="solid" w:color="FFFFFF" w:fill="auto"/>
          </w:tcPr>
          <w:p w14:paraId="7CCF50B9" w14:textId="77777777" w:rsidR="009A16B6" w:rsidRDefault="009A16B6" w:rsidP="003F7390">
            <w:pPr>
              <w:pStyle w:val="TAC"/>
              <w:rPr>
                <w:sz w:val="16"/>
                <w:szCs w:val="16"/>
              </w:rPr>
            </w:pPr>
            <w:r>
              <w:rPr>
                <w:sz w:val="16"/>
                <w:szCs w:val="16"/>
              </w:rPr>
              <w:t>2020-09</w:t>
            </w:r>
          </w:p>
        </w:tc>
        <w:tc>
          <w:tcPr>
            <w:tcW w:w="800" w:type="dxa"/>
            <w:shd w:val="solid" w:color="FFFFFF" w:fill="auto"/>
          </w:tcPr>
          <w:p w14:paraId="3858BFE5" w14:textId="77777777" w:rsidR="009A16B6" w:rsidRDefault="009A16B6" w:rsidP="003F7390">
            <w:pPr>
              <w:pStyle w:val="TAC"/>
              <w:rPr>
                <w:sz w:val="16"/>
                <w:szCs w:val="16"/>
              </w:rPr>
            </w:pPr>
            <w:r>
              <w:rPr>
                <w:sz w:val="16"/>
                <w:szCs w:val="16"/>
              </w:rPr>
              <w:t>SA#89-e</w:t>
            </w:r>
          </w:p>
        </w:tc>
        <w:tc>
          <w:tcPr>
            <w:tcW w:w="1094" w:type="dxa"/>
            <w:shd w:val="solid" w:color="FFFFFF" w:fill="auto"/>
          </w:tcPr>
          <w:p w14:paraId="3FC6833E" w14:textId="77777777" w:rsidR="009A16B6" w:rsidRDefault="009A16B6" w:rsidP="003F7390">
            <w:pPr>
              <w:pStyle w:val="TAC"/>
              <w:rPr>
                <w:sz w:val="16"/>
                <w:szCs w:val="16"/>
              </w:rPr>
            </w:pPr>
            <w:r>
              <w:rPr>
                <w:sz w:val="16"/>
                <w:szCs w:val="16"/>
              </w:rPr>
              <w:t>SP-200826</w:t>
            </w:r>
          </w:p>
        </w:tc>
        <w:tc>
          <w:tcPr>
            <w:tcW w:w="519" w:type="dxa"/>
            <w:shd w:val="solid" w:color="FFFFFF" w:fill="auto"/>
          </w:tcPr>
          <w:p w14:paraId="3DA5AD34" w14:textId="77777777" w:rsidR="009A16B6" w:rsidRDefault="009A16B6" w:rsidP="003F7390">
            <w:pPr>
              <w:pStyle w:val="TAL"/>
              <w:rPr>
                <w:sz w:val="16"/>
                <w:szCs w:val="16"/>
              </w:rPr>
            </w:pPr>
          </w:p>
        </w:tc>
        <w:tc>
          <w:tcPr>
            <w:tcW w:w="331" w:type="dxa"/>
            <w:shd w:val="solid" w:color="FFFFFF" w:fill="auto"/>
          </w:tcPr>
          <w:p w14:paraId="17F268E7" w14:textId="77777777" w:rsidR="009A16B6" w:rsidRDefault="009A16B6" w:rsidP="003F7390">
            <w:pPr>
              <w:pStyle w:val="TAR"/>
              <w:rPr>
                <w:sz w:val="16"/>
                <w:szCs w:val="16"/>
              </w:rPr>
            </w:pPr>
          </w:p>
        </w:tc>
        <w:tc>
          <w:tcPr>
            <w:tcW w:w="425" w:type="dxa"/>
            <w:shd w:val="solid" w:color="FFFFFF" w:fill="auto"/>
          </w:tcPr>
          <w:p w14:paraId="49AF248F" w14:textId="77777777" w:rsidR="009A16B6" w:rsidRDefault="009A16B6" w:rsidP="003F7390">
            <w:pPr>
              <w:pStyle w:val="TAC"/>
              <w:rPr>
                <w:sz w:val="16"/>
                <w:szCs w:val="16"/>
              </w:rPr>
            </w:pPr>
          </w:p>
        </w:tc>
        <w:tc>
          <w:tcPr>
            <w:tcW w:w="4962" w:type="dxa"/>
            <w:shd w:val="solid" w:color="FFFFFF" w:fill="auto"/>
          </w:tcPr>
          <w:p w14:paraId="5F1A5618" w14:textId="77777777" w:rsidR="009A16B6" w:rsidRDefault="009A16B6" w:rsidP="003F7390">
            <w:pPr>
              <w:pStyle w:val="TAL"/>
              <w:rPr>
                <w:snapToGrid w:val="0"/>
              </w:rPr>
            </w:pPr>
            <w:r>
              <w:rPr>
                <w:sz w:val="16"/>
                <w:szCs w:val="16"/>
              </w:rPr>
              <w:t>MCC Editorial update for publication after TSG SA approval (SA#89)</w:t>
            </w:r>
          </w:p>
        </w:tc>
        <w:tc>
          <w:tcPr>
            <w:tcW w:w="708" w:type="dxa"/>
            <w:shd w:val="solid" w:color="FFFFFF" w:fill="auto"/>
          </w:tcPr>
          <w:p w14:paraId="1065AFE3" w14:textId="77777777" w:rsidR="009A16B6" w:rsidRDefault="009A16B6" w:rsidP="003F7390">
            <w:pPr>
              <w:pStyle w:val="TAC"/>
              <w:rPr>
                <w:sz w:val="16"/>
                <w:szCs w:val="16"/>
              </w:rPr>
            </w:pPr>
            <w:r>
              <w:rPr>
                <w:sz w:val="16"/>
                <w:szCs w:val="16"/>
              </w:rPr>
              <w:t>17.0.0</w:t>
            </w:r>
          </w:p>
        </w:tc>
      </w:tr>
      <w:tr w:rsidR="009A16B6" w:rsidRPr="00656BA2" w14:paraId="71E17CE6" w14:textId="77777777" w:rsidTr="008E00F8">
        <w:tc>
          <w:tcPr>
            <w:tcW w:w="800" w:type="dxa"/>
            <w:shd w:val="solid" w:color="FFFFFF" w:fill="auto"/>
          </w:tcPr>
          <w:p w14:paraId="4EF970FA" w14:textId="7EFF142C" w:rsidR="009A16B6" w:rsidRDefault="009A16B6" w:rsidP="003F7390">
            <w:pPr>
              <w:pStyle w:val="TAC"/>
              <w:rPr>
                <w:sz w:val="16"/>
                <w:szCs w:val="16"/>
              </w:rPr>
            </w:pPr>
            <w:r>
              <w:rPr>
                <w:sz w:val="16"/>
                <w:szCs w:val="16"/>
              </w:rPr>
              <w:t>2024-05</w:t>
            </w:r>
          </w:p>
        </w:tc>
        <w:tc>
          <w:tcPr>
            <w:tcW w:w="800" w:type="dxa"/>
            <w:shd w:val="solid" w:color="FFFFFF" w:fill="auto"/>
          </w:tcPr>
          <w:p w14:paraId="527009F3" w14:textId="77777777" w:rsidR="009A16B6" w:rsidRDefault="009A16B6" w:rsidP="003F7390">
            <w:pPr>
              <w:pStyle w:val="TAC"/>
              <w:rPr>
                <w:sz w:val="16"/>
                <w:szCs w:val="16"/>
              </w:rPr>
            </w:pPr>
          </w:p>
        </w:tc>
        <w:tc>
          <w:tcPr>
            <w:tcW w:w="1094" w:type="dxa"/>
            <w:shd w:val="solid" w:color="FFFFFF" w:fill="auto"/>
          </w:tcPr>
          <w:p w14:paraId="2F3A9508" w14:textId="77777777" w:rsidR="009A16B6" w:rsidRDefault="009A16B6" w:rsidP="003F7390">
            <w:pPr>
              <w:pStyle w:val="TAC"/>
              <w:rPr>
                <w:sz w:val="16"/>
                <w:szCs w:val="16"/>
              </w:rPr>
            </w:pPr>
          </w:p>
        </w:tc>
        <w:tc>
          <w:tcPr>
            <w:tcW w:w="519" w:type="dxa"/>
            <w:shd w:val="solid" w:color="FFFFFF" w:fill="auto"/>
          </w:tcPr>
          <w:p w14:paraId="75742101" w14:textId="77777777" w:rsidR="009A16B6" w:rsidRDefault="009A16B6" w:rsidP="003F7390">
            <w:pPr>
              <w:pStyle w:val="TAL"/>
              <w:rPr>
                <w:sz w:val="16"/>
                <w:szCs w:val="16"/>
              </w:rPr>
            </w:pPr>
          </w:p>
        </w:tc>
        <w:tc>
          <w:tcPr>
            <w:tcW w:w="331" w:type="dxa"/>
            <w:shd w:val="solid" w:color="FFFFFF" w:fill="auto"/>
          </w:tcPr>
          <w:p w14:paraId="0323200C" w14:textId="77777777" w:rsidR="009A16B6" w:rsidRDefault="009A16B6" w:rsidP="003F7390">
            <w:pPr>
              <w:pStyle w:val="TAR"/>
              <w:rPr>
                <w:sz w:val="16"/>
                <w:szCs w:val="16"/>
              </w:rPr>
            </w:pPr>
          </w:p>
        </w:tc>
        <w:tc>
          <w:tcPr>
            <w:tcW w:w="425" w:type="dxa"/>
            <w:shd w:val="solid" w:color="FFFFFF" w:fill="auto"/>
          </w:tcPr>
          <w:p w14:paraId="7591296C" w14:textId="77777777" w:rsidR="009A16B6" w:rsidRDefault="009A16B6" w:rsidP="003F7390">
            <w:pPr>
              <w:pStyle w:val="TAC"/>
              <w:rPr>
                <w:sz w:val="16"/>
                <w:szCs w:val="16"/>
              </w:rPr>
            </w:pPr>
          </w:p>
        </w:tc>
        <w:tc>
          <w:tcPr>
            <w:tcW w:w="4962" w:type="dxa"/>
            <w:shd w:val="solid" w:color="FFFFFF" w:fill="auto"/>
          </w:tcPr>
          <w:p w14:paraId="5CEF15DC" w14:textId="557A0252" w:rsidR="009A16B6" w:rsidRDefault="009A16B6" w:rsidP="003F7390">
            <w:pPr>
              <w:pStyle w:val="TAL"/>
              <w:rPr>
                <w:sz w:val="16"/>
                <w:szCs w:val="16"/>
              </w:rPr>
            </w:pPr>
            <w:r w:rsidRPr="009A16B6">
              <w:rPr>
                <w:sz w:val="16"/>
                <w:szCs w:val="16"/>
              </w:rPr>
              <w:t>Update to Rel-18 version (MCC)</w:t>
            </w:r>
          </w:p>
        </w:tc>
        <w:tc>
          <w:tcPr>
            <w:tcW w:w="708" w:type="dxa"/>
            <w:shd w:val="solid" w:color="FFFFFF" w:fill="auto"/>
          </w:tcPr>
          <w:p w14:paraId="5B2692FB" w14:textId="1E4F9400" w:rsidR="009A16B6" w:rsidRDefault="009A16B6" w:rsidP="003F7390">
            <w:pPr>
              <w:pStyle w:val="TAC"/>
              <w:rPr>
                <w:sz w:val="16"/>
                <w:szCs w:val="16"/>
              </w:rPr>
            </w:pPr>
            <w:r>
              <w:rPr>
                <w:sz w:val="16"/>
                <w:szCs w:val="16"/>
              </w:rPr>
              <w:t>18.0.0</w:t>
            </w:r>
          </w:p>
        </w:tc>
      </w:tr>
      <w:tr w:rsidR="00E6718C" w:rsidRPr="00656BA2" w14:paraId="0AB6AE42" w14:textId="77777777" w:rsidTr="008E00F8">
        <w:tc>
          <w:tcPr>
            <w:tcW w:w="800" w:type="dxa"/>
            <w:shd w:val="solid" w:color="FFFFFF" w:fill="auto"/>
          </w:tcPr>
          <w:p w14:paraId="773F7A27" w14:textId="4F7F25D5" w:rsidR="00E6718C" w:rsidRDefault="00E6718C" w:rsidP="00E6718C">
            <w:pPr>
              <w:pStyle w:val="TAC"/>
              <w:rPr>
                <w:sz w:val="16"/>
                <w:szCs w:val="16"/>
              </w:rPr>
            </w:pPr>
            <w:r>
              <w:rPr>
                <w:sz w:val="16"/>
                <w:szCs w:val="16"/>
              </w:rPr>
              <w:t>2024-12</w:t>
            </w:r>
          </w:p>
        </w:tc>
        <w:tc>
          <w:tcPr>
            <w:tcW w:w="800" w:type="dxa"/>
            <w:shd w:val="solid" w:color="FFFFFF" w:fill="auto"/>
          </w:tcPr>
          <w:p w14:paraId="593E1371" w14:textId="26C8B7C7" w:rsidR="00E6718C" w:rsidRDefault="00E6718C" w:rsidP="00E6718C">
            <w:pPr>
              <w:pStyle w:val="TAC"/>
              <w:rPr>
                <w:sz w:val="16"/>
                <w:szCs w:val="16"/>
              </w:rPr>
            </w:pPr>
            <w:r>
              <w:rPr>
                <w:sz w:val="16"/>
                <w:szCs w:val="16"/>
              </w:rPr>
              <w:t>SA#106</w:t>
            </w:r>
          </w:p>
        </w:tc>
        <w:tc>
          <w:tcPr>
            <w:tcW w:w="1094" w:type="dxa"/>
            <w:shd w:val="solid" w:color="FFFFFF" w:fill="auto"/>
          </w:tcPr>
          <w:p w14:paraId="3D7CB7D5" w14:textId="4FCB4286" w:rsidR="00E6718C" w:rsidRDefault="00E6718C" w:rsidP="00E6718C">
            <w:pPr>
              <w:pStyle w:val="TAC"/>
              <w:rPr>
                <w:sz w:val="16"/>
                <w:szCs w:val="16"/>
              </w:rPr>
            </w:pPr>
            <w:r w:rsidRPr="00E6718C">
              <w:rPr>
                <w:sz w:val="16"/>
                <w:szCs w:val="16"/>
              </w:rPr>
              <w:t>SP-241726</w:t>
            </w:r>
          </w:p>
        </w:tc>
        <w:tc>
          <w:tcPr>
            <w:tcW w:w="519" w:type="dxa"/>
            <w:shd w:val="solid" w:color="FFFFFF" w:fill="auto"/>
          </w:tcPr>
          <w:p w14:paraId="74A541CA" w14:textId="53BD21DF" w:rsidR="00E6718C" w:rsidRDefault="0061236B" w:rsidP="00E6718C">
            <w:pPr>
              <w:pStyle w:val="TAL"/>
              <w:rPr>
                <w:sz w:val="16"/>
                <w:szCs w:val="16"/>
              </w:rPr>
            </w:pPr>
            <w:r>
              <w:rPr>
                <w:sz w:val="16"/>
                <w:szCs w:val="16"/>
              </w:rPr>
              <w:t>0001</w:t>
            </w:r>
          </w:p>
        </w:tc>
        <w:tc>
          <w:tcPr>
            <w:tcW w:w="331" w:type="dxa"/>
            <w:shd w:val="solid" w:color="FFFFFF" w:fill="auto"/>
          </w:tcPr>
          <w:p w14:paraId="02D9D34E" w14:textId="6187B39B" w:rsidR="00E6718C" w:rsidRDefault="0061236B" w:rsidP="008E00F8">
            <w:pPr>
              <w:pStyle w:val="TAR"/>
              <w:jc w:val="center"/>
              <w:rPr>
                <w:sz w:val="16"/>
                <w:szCs w:val="16"/>
              </w:rPr>
            </w:pPr>
            <w:r>
              <w:rPr>
                <w:sz w:val="16"/>
                <w:szCs w:val="16"/>
              </w:rPr>
              <w:t>1</w:t>
            </w:r>
          </w:p>
        </w:tc>
        <w:tc>
          <w:tcPr>
            <w:tcW w:w="425" w:type="dxa"/>
            <w:shd w:val="solid" w:color="FFFFFF" w:fill="auto"/>
          </w:tcPr>
          <w:p w14:paraId="798C009E" w14:textId="0BC94C7E" w:rsidR="00E6718C" w:rsidRDefault="00FD4FB1" w:rsidP="00E6718C">
            <w:pPr>
              <w:pStyle w:val="TAC"/>
              <w:rPr>
                <w:sz w:val="16"/>
                <w:szCs w:val="16"/>
              </w:rPr>
            </w:pPr>
            <w:r>
              <w:rPr>
                <w:sz w:val="16"/>
                <w:szCs w:val="16"/>
              </w:rPr>
              <w:t>B</w:t>
            </w:r>
          </w:p>
        </w:tc>
        <w:tc>
          <w:tcPr>
            <w:tcW w:w="4962" w:type="dxa"/>
            <w:shd w:val="solid" w:color="FFFFFF" w:fill="auto"/>
          </w:tcPr>
          <w:p w14:paraId="0B00B0D4" w14:textId="1F85D3E6" w:rsidR="00E6718C" w:rsidRPr="009A16B6" w:rsidRDefault="00E6718C" w:rsidP="00E6718C">
            <w:pPr>
              <w:pStyle w:val="TAL"/>
              <w:rPr>
                <w:sz w:val="16"/>
                <w:szCs w:val="16"/>
              </w:rPr>
            </w:pPr>
            <w:r w:rsidRPr="00E6718C">
              <w:rPr>
                <w:sz w:val="16"/>
                <w:szCs w:val="16"/>
              </w:rPr>
              <w:t>Updates to sections 10.6.1.4 and 10.7 to support generic IOPS</w:t>
            </w:r>
          </w:p>
        </w:tc>
        <w:tc>
          <w:tcPr>
            <w:tcW w:w="708" w:type="dxa"/>
            <w:shd w:val="solid" w:color="FFFFFF" w:fill="auto"/>
          </w:tcPr>
          <w:p w14:paraId="348C7023" w14:textId="693E0821" w:rsidR="00E6718C" w:rsidRDefault="00E6718C" w:rsidP="00E6718C">
            <w:pPr>
              <w:pStyle w:val="TAC"/>
              <w:rPr>
                <w:sz w:val="16"/>
                <w:szCs w:val="16"/>
              </w:rPr>
            </w:pPr>
            <w:r>
              <w:rPr>
                <w:sz w:val="16"/>
                <w:szCs w:val="16"/>
              </w:rPr>
              <w:t>19.0.0</w:t>
            </w:r>
          </w:p>
        </w:tc>
      </w:tr>
      <w:tr w:rsidR="00FD4FB1" w:rsidRPr="00656BA2" w14:paraId="2E629201" w14:textId="77777777" w:rsidTr="008E00F8">
        <w:tc>
          <w:tcPr>
            <w:tcW w:w="800" w:type="dxa"/>
            <w:shd w:val="solid" w:color="FFFFFF" w:fill="auto"/>
          </w:tcPr>
          <w:p w14:paraId="312F5967" w14:textId="5F27180B" w:rsidR="00FD4FB1" w:rsidRDefault="00FD4FB1" w:rsidP="00FD4FB1">
            <w:pPr>
              <w:pStyle w:val="TAC"/>
              <w:rPr>
                <w:sz w:val="16"/>
                <w:szCs w:val="16"/>
              </w:rPr>
            </w:pPr>
            <w:r>
              <w:rPr>
                <w:sz w:val="16"/>
                <w:szCs w:val="16"/>
              </w:rPr>
              <w:t>2024-12</w:t>
            </w:r>
          </w:p>
        </w:tc>
        <w:tc>
          <w:tcPr>
            <w:tcW w:w="800" w:type="dxa"/>
            <w:shd w:val="solid" w:color="FFFFFF" w:fill="auto"/>
          </w:tcPr>
          <w:p w14:paraId="008590A0" w14:textId="79D2343C" w:rsidR="00FD4FB1" w:rsidRDefault="00FD4FB1" w:rsidP="00FD4FB1">
            <w:pPr>
              <w:pStyle w:val="TAC"/>
              <w:rPr>
                <w:sz w:val="16"/>
                <w:szCs w:val="16"/>
              </w:rPr>
            </w:pPr>
            <w:r>
              <w:rPr>
                <w:sz w:val="16"/>
                <w:szCs w:val="16"/>
              </w:rPr>
              <w:t>SA#106</w:t>
            </w:r>
          </w:p>
        </w:tc>
        <w:tc>
          <w:tcPr>
            <w:tcW w:w="1094" w:type="dxa"/>
            <w:shd w:val="solid" w:color="FFFFFF" w:fill="auto"/>
          </w:tcPr>
          <w:p w14:paraId="1F09F330" w14:textId="102AE4A0" w:rsidR="00FD4FB1" w:rsidRPr="00E6718C" w:rsidRDefault="00FD4FB1" w:rsidP="00FD4FB1">
            <w:pPr>
              <w:pStyle w:val="TAC"/>
              <w:rPr>
                <w:sz w:val="16"/>
                <w:szCs w:val="16"/>
              </w:rPr>
            </w:pPr>
            <w:r w:rsidRPr="00E6718C">
              <w:rPr>
                <w:sz w:val="16"/>
                <w:szCs w:val="16"/>
              </w:rPr>
              <w:t>SP-241726</w:t>
            </w:r>
          </w:p>
        </w:tc>
        <w:tc>
          <w:tcPr>
            <w:tcW w:w="519" w:type="dxa"/>
            <w:shd w:val="solid" w:color="FFFFFF" w:fill="auto"/>
          </w:tcPr>
          <w:p w14:paraId="5BC34098" w14:textId="5696D4E3" w:rsidR="00FD4FB1" w:rsidRDefault="00FD4FB1" w:rsidP="008E00F8">
            <w:pPr>
              <w:pStyle w:val="TAL"/>
              <w:jc w:val="center"/>
              <w:rPr>
                <w:sz w:val="16"/>
                <w:szCs w:val="16"/>
              </w:rPr>
            </w:pPr>
            <w:r>
              <w:rPr>
                <w:sz w:val="16"/>
                <w:szCs w:val="16"/>
              </w:rPr>
              <w:t>0002</w:t>
            </w:r>
          </w:p>
        </w:tc>
        <w:tc>
          <w:tcPr>
            <w:tcW w:w="331" w:type="dxa"/>
            <w:shd w:val="solid" w:color="FFFFFF" w:fill="auto"/>
          </w:tcPr>
          <w:p w14:paraId="6C91E97C" w14:textId="27084E9B" w:rsidR="00FD4FB1" w:rsidRDefault="00FD4FB1" w:rsidP="008E00F8">
            <w:pPr>
              <w:pStyle w:val="TAR"/>
              <w:jc w:val="center"/>
              <w:rPr>
                <w:sz w:val="16"/>
                <w:szCs w:val="16"/>
              </w:rPr>
            </w:pPr>
            <w:r>
              <w:rPr>
                <w:sz w:val="16"/>
                <w:szCs w:val="16"/>
              </w:rPr>
              <w:t>2</w:t>
            </w:r>
          </w:p>
        </w:tc>
        <w:tc>
          <w:tcPr>
            <w:tcW w:w="425" w:type="dxa"/>
            <w:shd w:val="solid" w:color="FFFFFF" w:fill="auto"/>
          </w:tcPr>
          <w:p w14:paraId="34B72F89" w14:textId="506ECCFE" w:rsidR="00FD4FB1" w:rsidRDefault="00FD4FB1" w:rsidP="00FD4FB1">
            <w:pPr>
              <w:pStyle w:val="TAC"/>
              <w:rPr>
                <w:sz w:val="16"/>
                <w:szCs w:val="16"/>
              </w:rPr>
            </w:pPr>
            <w:r>
              <w:rPr>
                <w:sz w:val="16"/>
                <w:szCs w:val="16"/>
              </w:rPr>
              <w:t>B</w:t>
            </w:r>
          </w:p>
        </w:tc>
        <w:tc>
          <w:tcPr>
            <w:tcW w:w="4962" w:type="dxa"/>
            <w:shd w:val="solid" w:color="FFFFFF" w:fill="auto"/>
          </w:tcPr>
          <w:p w14:paraId="72A76D6A" w14:textId="12310317" w:rsidR="00FD4FB1" w:rsidRPr="00E6718C" w:rsidRDefault="00FD4FB1" w:rsidP="00FD4FB1">
            <w:pPr>
              <w:pStyle w:val="TAL"/>
              <w:rPr>
                <w:sz w:val="16"/>
                <w:szCs w:val="16"/>
              </w:rPr>
            </w:pPr>
            <w:r w:rsidRPr="00FD4FB1">
              <w:rPr>
                <w:sz w:val="16"/>
                <w:szCs w:val="16"/>
              </w:rPr>
              <w:t>Updates to sections 10.5.1.3, 10.5.1.4, 10.5.3.1, and 10.5.3.3 to support generic IOPS</w:t>
            </w:r>
          </w:p>
        </w:tc>
        <w:tc>
          <w:tcPr>
            <w:tcW w:w="708" w:type="dxa"/>
            <w:shd w:val="solid" w:color="FFFFFF" w:fill="auto"/>
          </w:tcPr>
          <w:p w14:paraId="1C1D62C3" w14:textId="620038C9" w:rsidR="00FD4FB1" w:rsidRDefault="00FD4FB1" w:rsidP="00FD4FB1">
            <w:pPr>
              <w:pStyle w:val="TAC"/>
              <w:rPr>
                <w:sz w:val="16"/>
                <w:szCs w:val="16"/>
              </w:rPr>
            </w:pPr>
            <w:r>
              <w:rPr>
                <w:sz w:val="16"/>
                <w:szCs w:val="16"/>
              </w:rPr>
              <w:t>19.0.0</w:t>
            </w:r>
          </w:p>
        </w:tc>
      </w:tr>
      <w:tr w:rsidR="0061236B" w:rsidRPr="00656BA2" w14:paraId="5DD6A9E9" w14:textId="77777777" w:rsidTr="008E00F8">
        <w:tc>
          <w:tcPr>
            <w:tcW w:w="800" w:type="dxa"/>
            <w:shd w:val="solid" w:color="FFFFFF" w:fill="auto"/>
          </w:tcPr>
          <w:p w14:paraId="28413FFC" w14:textId="5053F107" w:rsidR="0061236B" w:rsidRDefault="0061236B" w:rsidP="0061236B">
            <w:pPr>
              <w:pStyle w:val="TAC"/>
              <w:rPr>
                <w:sz w:val="16"/>
                <w:szCs w:val="16"/>
              </w:rPr>
            </w:pPr>
            <w:r>
              <w:rPr>
                <w:sz w:val="16"/>
                <w:szCs w:val="16"/>
              </w:rPr>
              <w:t>2024-12</w:t>
            </w:r>
          </w:p>
        </w:tc>
        <w:tc>
          <w:tcPr>
            <w:tcW w:w="800" w:type="dxa"/>
            <w:shd w:val="solid" w:color="FFFFFF" w:fill="auto"/>
          </w:tcPr>
          <w:p w14:paraId="6A4080FC" w14:textId="3F52807F" w:rsidR="0061236B" w:rsidRDefault="0061236B" w:rsidP="0061236B">
            <w:pPr>
              <w:pStyle w:val="TAC"/>
              <w:rPr>
                <w:sz w:val="16"/>
                <w:szCs w:val="16"/>
              </w:rPr>
            </w:pPr>
            <w:r>
              <w:rPr>
                <w:sz w:val="16"/>
                <w:szCs w:val="16"/>
              </w:rPr>
              <w:t>SA#106</w:t>
            </w:r>
          </w:p>
        </w:tc>
        <w:tc>
          <w:tcPr>
            <w:tcW w:w="1094" w:type="dxa"/>
            <w:shd w:val="solid" w:color="FFFFFF" w:fill="auto"/>
          </w:tcPr>
          <w:p w14:paraId="47A1269A" w14:textId="5B1851A4" w:rsidR="0061236B" w:rsidRPr="00E6718C" w:rsidRDefault="0061236B" w:rsidP="0061236B">
            <w:pPr>
              <w:pStyle w:val="TAC"/>
              <w:rPr>
                <w:sz w:val="16"/>
                <w:szCs w:val="16"/>
              </w:rPr>
            </w:pPr>
            <w:r w:rsidRPr="00E6718C">
              <w:rPr>
                <w:sz w:val="16"/>
                <w:szCs w:val="16"/>
              </w:rPr>
              <w:t>SP-241726</w:t>
            </w:r>
          </w:p>
        </w:tc>
        <w:tc>
          <w:tcPr>
            <w:tcW w:w="519" w:type="dxa"/>
            <w:shd w:val="solid" w:color="FFFFFF" w:fill="auto"/>
          </w:tcPr>
          <w:p w14:paraId="0C52C0BC" w14:textId="5CCFB629" w:rsidR="0061236B" w:rsidRDefault="0061236B" w:rsidP="0061236B">
            <w:pPr>
              <w:pStyle w:val="TAL"/>
              <w:jc w:val="center"/>
              <w:rPr>
                <w:sz w:val="16"/>
                <w:szCs w:val="16"/>
              </w:rPr>
            </w:pPr>
            <w:r>
              <w:rPr>
                <w:sz w:val="16"/>
                <w:szCs w:val="16"/>
              </w:rPr>
              <w:t>0003</w:t>
            </w:r>
          </w:p>
        </w:tc>
        <w:tc>
          <w:tcPr>
            <w:tcW w:w="331" w:type="dxa"/>
            <w:shd w:val="solid" w:color="FFFFFF" w:fill="auto"/>
          </w:tcPr>
          <w:p w14:paraId="5DB89728" w14:textId="4EA23BDB" w:rsidR="0061236B" w:rsidRDefault="0061236B" w:rsidP="0061236B">
            <w:pPr>
              <w:pStyle w:val="TAR"/>
              <w:jc w:val="center"/>
              <w:rPr>
                <w:sz w:val="16"/>
                <w:szCs w:val="16"/>
              </w:rPr>
            </w:pPr>
          </w:p>
        </w:tc>
        <w:tc>
          <w:tcPr>
            <w:tcW w:w="425" w:type="dxa"/>
            <w:shd w:val="solid" w:color="FFFFFF" w:fill="auto"/>
          </w:tcPr>
          <w:p w14:paraId="0D8BAF7A" w14:textId="54442947" w:rsidR="0061236B" w:rsidRDefault="0061236B" w:rsidP="0061236B">
            <w:pPr>
              <w:pStyle w:val="TAC"/>
              <w:rPr>
                <w:sz w:val="16"/>
                <w:szCs w:val="16"/>
              </w:rPr>
            </w:pPr>
            <w:r>
              <w:rPr>
                <w:sz w:val="16"/>
                <w:szCs w:val="16"/>
              </w:rPr>
              <w:t>B</w:t>
            </w:r>
          </w:p>
        </w:tc>
        <w:tc>
          <w:tcPr>
            <w:tcW w:w="4962" w:type="dxa"/>
            <w:shd w:val="solid" w:color="FFFFFF" w:fill="auto"/>
          </w:tcPr>
          <w:p w14:paraId="42D79BE9" w14:textId="455CF63E" w:rsidR="0061236B" w:rsidRPr="00FD4FB1" w:rsidRDefault="0061236B" w:rsidP="0061236B">
            <w:pPr>
              <w:pStyle w:val="TAL"/>
              <w:rPr>
                <w:sz w:val="16"/>
                <w:szCs w:val="16"/>
              </w:rPr>
            </w:pPr>
            <w:r w:rsidRPr="0061236B">
              <w:rPr>
                <w:sz w:val="16"/>
                <w:szCs w:val="16"/>
              </w:rPr>
              <w:t>Clause 4 update</w:t>
            </w:r>
          </w:p>
        </w:tc>
        <w:tc>
          <w:tcPr>
            <w:tcW w:w="708" w:type="dxa"/>
            <w:shd w:val="solid" w:color="FFFFFF" w:fill="auto"/>
          </w:tcPr>
          <w:p w14:paraId="64850326" w14:textId="05BF0797" w:rsidR="0061236B" w:rsidRDefault="0061236B" w:rsidP="0061236B">
            <w:pPr>
              <w:pStyle w:val="TAC"/>
              <w:rPr>
                <w:sz w:val="16"/>
                <w:szCs w:val="16"/>
              </w:rPr>
            </w:pPr>
            <w:r>
              <w:rPr>
                <w:sz w:val="16"/>
                <w:szCs w:val="16"/>
              </w:rPr>
              <w:t>19.0.0</w:t>
            </w:r>
          </w:p>
        </w:tc>
      </w:tr>
      <w:tr w:rsidR="00BE5B24" w:rsidRPr="00656BA2" w14:paraId="10727F25" w14:textId="77777777" w:rsidTr="008E00F8">
        <w:tc>
          <w:tcPr>
            <w:tcW w:w="800" w:type="dxa"/>
            <w:shd w:val="solid" w:color="FFFFFF" w:fill="auto"/>
          </w:tcPr>
          <w:p w14:paraId="2B9A22BE" w14:textId="37AD78BE" w:rsidR="00BE5B24" w:rsidRDefault="00BE5B24" w:rsidP="00BE5B24">
            <w:pPr>
              <w:pStyle w:val="TAC"/>
              <w:rPr>
                <w:sz w:val="16"/>
                <w:szCs w:val="16"/>
              </w:rPr>
            </w:pPr>
            <w:r>
              <w:rPr>
                <w:sz w:val="16"/>
                <w:szCs w:val="16"/>
              </w:rPr>
              <w:t>2024-12</w:t>
            </w:r>
          </w:p>
        </w:tc>
        <w:tc>
          <w:tcPr>
            <w:tcW w:w="800" w:type="dxa"/>
            <w:shd w:val="solid" w:color="FFFFFF" w:fill="auto"/>
          </w:tcPr>
          <w:p w14:paraId="53339004" w14:textId="14FDDD61" w:rsidR="00BE5B24" w:rsidRDefault="00BE5B24" w:rsidP="00BE5B24">
            <w:pPr>
              <w:pStyle w:val="TAC"/>
              <w:rPr>
                <w:sz w:val="16"/>
                <w:szCs w:val="16"/>
              </w:rPr>
            </w:pPr>
            <w:r>
              <w:rPr>
                <w:sz w:val="16"/>
                <w:szCs w:val="16"/>
              </w:rPr>
              <w:t>SA#106</w:t>
            </w:r>
          </w:p>
        </w:tc>
        <w:tc>
          <w:tcPr>
            <w:tcW w:w="1094" w:type="dxa"/>
            <w:shd w:val="solid" w:color="FFFFFF" w:fill="auto"/>
          </w:tcPr>
          <w:p w14:paraId="7C28BDBE" w14:textId="6A22893C" w:rsidR="00BE5B24" w:rsidRPr="00E6718C" w:rsidRDefault="00BE5B24" w:rsidP="00BE5B24">
            <w:pPr>
              <w:pStyle w:val="TAC"/>
              <w:rPr>
                <w:sz w:val="16"/>
                <w:szCs w:val="16"/>
              </w:rPr>
            </w:pPr>
            <w:r w:rsidRPr="00E6718C">
              <w:rPr>
                <w:sz w:val="16"/>
                <w:szCs w:val="16"/>
              </w:rPr>
              <w:t>SP-241726</w:t>
            </w:r>
          </w:p>
        </w:tc>
        <w:tc>
          <w:tcPr>
            <w:tcW w:w="519" w:type="dxa"/>
            <w:shd w:val="solid" w:color="FFFFFF" w:fill="auto"/>
          </w:tcPr>
          <w:p w14:paraId="42042F7D" w14:textId="08566A90" w:rsidR="00BE5B24" w:rsidRDefault="00BE5B24" w:rsidP="00BE5B24">
            <w:pPr>
              <w:pStyle w:val="TAL"/>
              <w:jc w:val="center"/>
              <w:rPr>
                <w:sz w:val="16"/>
                <w:szCs w:val="16"/>
              </w:rPr>
            </w:pPr>
            <w:r>
              <w:rPr>
                <w:sz w:val="16"/>
                <w:szCs w:val="16"/>
              </w:rPr>
              <w:t>0004</w:t>
            </w:r>
          </w:p>
        </w:tc>
        <w:tc>
          <w:tcPr>
            <w:tcW w:w="331" w:type="dxa"/>
            <w:shd w:val="solid" w:color="FFFFFF" w:fill="auto"/>
          </w:tcPr>
          <w:p w14:paraId="359EA5DA" w14:textId="77777777" w:rsidR="00BE5B24" w:rsidRDefault="00BE5B24" w:rsidP="00BE5B24">
            <w:pPr>
              <w:pStyle w:val="TAR"/>
              <w:jc w:val="center"/>
              <w:rPr>
                <w:sz w:val="16"/>
                <w:szCs w:val="16"/>
              </w:rPr>
            </w:pPr>
          </w:p>
        </w:tc>
        <w:tc>
          <w:tcPr>
            <w:tcW w:w="425" w:type="dxa"/>
            <w:shd w:val="solid" w:color="FFFFFF" w:fill="auto"/>
          </w:tcPr>
          <w:p w14:paraId="224D7510" w14:textId="3D1E156B" w:rsidR="00BE5B24" w:rsidRDefault="00BE5B24" w:rsidP="00BE5B24">
            <w:pPr>
              <w:pStyle w:val="TAC"/>
              <w:rPr>
                <w:sz w:val="16"/>
                <w:szCs w:val="16"/>
              </w:rPr>
            </w:pPr>
            <w:r>
              <w:rPr>
                <w:sz w:val="16"/>
                <w:szCs w:val="16"/>
              </w:rPr>
              <w:t>B</w:t>
            </w:r>
          </w:p>
        </w:tc>
        <w:tc>
          <w:tcPr>
            <w:tcW w:w="4962" w:type="dxa"/>
            <w:shd w:val="solid" w:color="FFFFFF" w:fill="auto"/>
          </w:tcPr>
          <w:p w14:paraId="1090AAA0" w14:textId="0166F2A8" w:rsidR="00BE5B24" w:rsidRPr="0061236B" w:rsidRDefault="00BE5B24" w:rsidP="00BE5B24">
            <w:pPr>
              <w:pStyle w:val="TAL"/>
              <w:rPr>
                <w:sz w:val="16"/>
                <w:szCs w:val="16"/>
              </w:rPr>
            </w:pPr>
            <w:r w:rsidRPr="00BE5B24">
              <w:rPr>
                <w:sz w:val="16"/>
                <w:szCs w:val="16"/>
              </w:rPr>
              <w:t>Clause 5 update</w:t>
            </w:r>
          </w:p>
        </w:tc>
        <w:tc>
          <w:tcPr>
            <w:tcW w:w="708" w:type="dxa"/>
            <w:shd w:val="solid" w:color="FFFFFF" w:fill="auto"/>
          </w:tcPr>
          <w:p w14:paraId="18EE7E5D" w14:textId="1C37A472" w:rsidR="00BE5B24" w:rsidRDefault="00BE5B24" w:rsidP="00BE5B24">
            <w:pPr>
              <w:pStyle w:val="TAC"/>
              <w:rPr>
                <w:sz w:val="16"/>
                <w:szCs w:val="16"/>
              </w:rPr>
            </w:pPr>
            <w:r>
              <w:rPr>
                <w:sz w:val="16"/>
                <w:szCs w:val="16"/>
              </w:rPr>
              <w:t>19.0.0</w:t>
            </w:r>
          </w:p>
        </w:tc>
      </w:tr>
      <w:tr w:rsidR="00C566D9" w:rsidRPr="00656BA2" w14:paraId="14EEBFAB" w14:textId="77777777" w:rsidTr="008E00F8">
        <w:tc>
          <w:tcPr>
            <w:tcW w:w="800" w:type="dxa"/>
            <w:shd w:val="solid" w:color="FFFFFF" w:fill="auto"/>
          </w:tcPr>
          <w:p w14:paraId="2D5A7DBD" w14:textId="654DA2AD" w:rsidR="00C566D9" w:rsidRDefault="00C566D9" w:rsidP="00C566D9">
            <w:pPr>
              <w:pStyle w:val="TAC"/>
              <w:rPr>
                <w:sz w:val="16"/>
                <w:szCs w:val="16"/>
              </w:rPr>
            </w:pPr>
            <w:r>
              <w:rPr>
                <w:sz w:val="16"/>
                <w:szCs w:val="16"/>
              </w:rPr>
              <w:t>2024-12</w:t>
            </w:r>
          </w:p>
        </w:tc>
        <w:tc>
          <w:tcPr>
            <w:tcW w:w="800" w:type="dxa"/>
            <w:shd w:val="solid" w:color="FFFFFF" w:fill="auto"/>
          </w:tcPr>
          <w:p w14:paraId="03967788" w14:textId="6E66C6AD" w:rsidR="00C566D9" w:rsidRDefault="00C566D9" w:rsidP="00C566D9">
            <w:pPr>
              <w:pStyle w:val="TAC"/>
              <w:rPr>
                <w:sz w:val="16"/>
                <w:szCs w:val="16"/>
              </w:rPr>
            </w:pPr>
            <w:r>
              <w:rPr>
                <w:sz w:val="16"/>
                <w:szCs w:val="16"/>
              </w:rPr>
              <w:t>SA#106</w:t>
            </w:r>
          </w:p>
        </w:tc>
        <w:tc>
          <w:tcPr>
            <w:tcW w:w="1094" w:type="dxa"/>
            <w:shd w:val="solid" w:color="FFFFFF" w:fill="auto"/>
          </w:tcPr>
          <w:p w14:paraId="3E7454E7" w14:textId="77E0BE6D" w:rsidR="00C566D9" w:rsidRPr="00E6718C" w:rsidRDefault="00C566D9" w:rsidP="00C566D9">
            <w:pPr>
              <w:pStyle w:val="TAC"/>
              <w:rPr>
                <w:sz w:val="16"/>
                <w:szCs w:val="16"/>
              </w:rPr>
            </w:pPr>
            <w:r w:rsidRPr="00E6718C">
              <w:rPr>
                <w:sz w:val="16"/>
                <w:szCs w:val="16"/>
              </w:rPr>
              <w:t>SP-241726</w:t>
            </w:r>
          </w:p>
        </w:tc>
        <w:tc>
          <w:tcPr>
            <w:tcW w:w="519" w:type="dxa"/>
            <w:shd w:val="solid" w:color="FFFFFF" w:fill="auto"/>
          </w:tcPr>
          <w:p w14:paraId="0FE9FA1D" w14:textId="02185518" w:rsidR="00C566D9" w:rsidRDefault="00C566D9" w:rsidP="00C566D9">
            <w:pPr>
              <w:pStyle w:val="TAL"/>
              <w:jc w:val="center"/>
              <w:rPr>
                <w:sz w:val="16"/>
                <w:szCs w:val="16"/>
              </w:rPr>
            </w:pPr>
            <w:r>
              <w:rPr>
                <w:sz w:val="16"/>
                <w:szCs w:val="16"/>
              </w:rPr>
              <w:t>0005</w:t>
            </w:r>
          </w:p>
        </w:tc>
        <w:tc>
          <w:tcPr>
            <w:tcW w:w="331" w:type="dxa"/>
            <w:shd w:val="solid" w:color="FFFFFF" w:fill="auto"/>
          </w:tcPr>
          <w:p w14:paraId="1E2CD5FF" w14:textId="77777777" w:rsidR="00C566D9" w:rsidRDefault="00C566D9" w:rsidP="00C566D9">
            <w:pPr>
              <w:pStyle w:val="TAR"/>
              <w:jc w:val="center"/>
              <w:rPr>
                <w:sz w:val="16"/>
                <w:szCs w:val="16"/>
              </w:rPr>
            </w:pPr>
          </w:p>
        </w:tc>
        <w:tc>
          <w:tcPr>
            <w:tcW w:w="425" w:type="dxa"/>
            <w:shd w:val="solid" w:color="FFFFFF" w:fill="auto"/>
          </w:tcPr>
          <w:p w14:paraId="391A589A" w14:textId="19BD00CC" w:rsidR="00C566D9" w:rsidRDefault="00C566D9" w:rsidP="00C566D9">
            <w:pPr>
              <w:pStyle w:val="TAC"/>
              <w:rPr>
                <w:sz w:val="16"/>
                <w:szCs w:val="16"/>
              </w:rPr>
            </w:pPr>
            <w:r>
              <w:rPr>
                <w:sz w:val="16"/>
                <w:szCs w:val="16"/>
              </w:rPr>
              <w:t>B</w:t>
            </w:r>
          </w:p>
        </w:tc>
        <w:tc>
          <w:tcPr>
            <w:tcW w:w="4962" w:type="dxa"/>
            <w:shd w:val="solid" w:color="FFFFFF" w:fill="auto"/>
          </w:tcPr>
          <w:p w14:paraId="42C5D1EE" w14:textId="4CCD6F98" w:rsidR="00C566D9" w:rsidRPr="00BE5B24" w:rsidRDefault="00C566D9" w:rsidP="00C566D9">
            <w:pPr>
              <w:pStyle w:val="TAL"/>
              <w:rPr>
                <w:sz w:val="16"/>
                <w:szCs w:val="16"/>
              </w:rPr>
            </w:pPr>
            <w:r w:rsidRPr="00C566D9">
              <w:rPr>
                <w:sz w:val="16"/>
                <w:szCs w:val="16"/>
              </w:rPr>
              <w:t>Clause 6 update</w:t>
            </w:r>
          </w:p>
        </w:tc>
        <w:tc>
          <w:tcPr>
            <w:tcW w:w="708" w:type="dxa"/>
            <w:shd w:val="solid" w:color="FFFFFF" w:fill="auto"/>
          </w:tcPr>
          <w:p w14:paraId="3A1363F7" w14:textId="24BABA73" w:rsidR="00C566D9" w:rsidRDefault="00C566D9" w:rsidP="00C566D9">
            <w:pPr>
              <w:pStyle w:val="TAC"/>
              <w:rPr>
                <w:sz w:val="16"/>
                <w:szCs w:val="16"/>
              </w:rPr>
            </w:pPr>
            <w:r>
              <w:rPr>
                <w:sz w:val="16"/>
                <w:szCs w:val="16"/>
              </w:rPr>
              <w:t>19.0.0</w:t>
            </w:r>
          </w:p>
        </w:tc>
      </w:tr>
      <w:tr w:rsidR="00ED71F3" w:rsidRPr="00656BA2" w14:paraId="663FF14C" w14:textId="77777777" w:rsidTr="008E00F8">
        <w:tc>
          <w:tcPr>
            <w:tcW w:w="800" w:type="dxa"/>
            <w:shd w:val="solid" w:color="FFFFFF" w:fill="auto"/>
          </w:tcPr>
          <w:p w14:paraId="49F06F6B" w14:textId="3DF64D2B" w:rsidR="00ED71F3" w:rsidRDefault="00ED71F3" w:rsidP="00ED71F3">
            <w:pPr>
              <w:pStyle w:val="TAC"/>
              <w:rPr>
                <w:sz w:val="16"/>
                <w:szCs w:val="16"/>
              </w:rPr>
            </w:pPr>
            <w:r>
              <w:rPr>
                <w:sz w:val="16"/>
                <w:szCs w:val="16"/>
              </w:rPr>
              <w:t>2024-12</w:t>
            </w:r>
          </w:p>
        </w:tc>
        <w:tc>
          <w:tcPr>
            <w:tcW w:w="800" w:type="dxa"/>
            <w:shd w:val="solid" w:color="FFFFFF" w:fill="auto"/>
          </w:tcPr>
          <w:p w14:paraId="27EF3663" w14:textId="2CFB4450" w:rsidR="00ED71F3" w:rsidRDefault="00ED71F3" w:rsidP="00ED71F3">
            <w:pPr>
              <w:pStyle w:val="TAC"/>
              <w:rPr>
                <w:sz w:val="16"/>
                <w:szCs w:val="16"/>
              </w:rPr>
            </w:pPr>
            <w:r>
              <w:rPr>
                <w:sz w:val="16"/>
                <w:szCs w:val="16"/>
              </w:rPr>
              <w:t>SA#106</w:t>
            </w:r>
          </w:p>
        </w:tc>
        <w:tc>
          <w:tcPr>
            <w:tcW w:w="1094" w:type="dxa"/>
            <w:shd w:val="solid" w:color="FFFFFF" w:fill="auto"/>
          </w:tcPr>
          <w:p w14:paraId="1F064603" w14:textId="3E7874CC" w:rsidR="00ED71F3" w:rsidRPr="00E6718C" w:rsidRDefault="00ED71F3" w:rsidP="00ED71F3">
            <w:pPr>
              <w:pStyle w:val="TAC"/>
              <w:rPr>
                <w:sz w:val="16"/>
                <w:szCs w:val="16"/>
              </w:rPr>
            </w:pPr>
            <w:r w:rsidRPr="00E6718C">
              <w:rPr>
                <w:sz w:val="16"/>
                <w:szCs w:val="16"/>
              </w:rPr>
              <w:t>SP-241726</w:t>
            </w:r>
          </w:p>
        </w:tc>
        <w:tc>
          <w:tcPr>
            <w:tcW w:w="519" w:type="dxa"/>
            <w:shd w:val="solid" w:color="FFFFFF" w:fill="auto"/>
          </w:tcPr>
          <w:p w14:paraId="4EB8B6F5" w14:textId="4E6EA85D" w:rsidR="00ED71F3" w:rsidRDefault="00ED71F3" w:rsidP="00ED71F3">
            <w:pPr>
              <w:pStyle w:val="TAL"/>
              <w:jc w:val="center"/>
              <w:rPr>
                <w:sz w:val="16"/>
                <w:szCs w:val="16"/>
              </w:rPr>
            </w:pPr>
            <w:r>
              <w:rPr>
                <w:sz w:val="16"/>
                <w:szCs w:val="16"/>
              </w:rPr>
              <w:t>0006</w:t>
            </w:r>
          </w:p>
        </w:tc>
        <w:tc>
          <w:tcPr>
            <w:tcW w:w="331" w:type="dxa"/>
            <w:shd w:val="solid" w:color="FFFFFF" w:fill="auto"/>
          </w:tcPr>
          <w:p w14:paraId="1F4FB4FD" w14:textId="08088C4B" w:rsidR="00ED71F3" w:rsidRDefault="00ED71F3" w:rsidP="00ED71F3">
            <w:pPr>
              <w:pStyle w:val="TAR"/>
              <w:jc w:val="center"/>
              <w:rPr>
                <w:sz w:val="16"/>
                <w:szCs w:val="16"/>
              </w:rPr>
            </w:pPr>
            <w:r>
              <w:rPr>
                <w:sz w:val="16"/>
                <w:szCs w:val="16"/>
              </w:rPr>
              <w:t>1</w:t>
            </w:r>
          </w:p>
        </w:tc>
        <w:tc>
          <w:tcPr>
            <w:tcW w:w="425" w:type="dxa"/>
            <w:shd w:val="solid" w:color="FFFFFF" w:fill="auto"/>
          </w:tcPr>
          <w:p w14:paraId="4FDF1B89" w14:textId="733B217F" w:rsidR="00ED71F3" w:rsidRDefault="00ED71F3" w:rsidP="00ED71F3">
            <w:pPr>
              <w:pStyle w:val="TAC"/>
              <w:rPr>
                <w:sz w:val="16"/>
                <w:szCs w:val="16"/>
              </w:rPr>
            </w:pPr>
            <w:r>
              <w:rPr>
                <w:sz w:val="16"/>
                <w:szCs w:val="16"/>
              </w:rPr>
              <w:t>B</w:t>
            </w:r>
          </w:p>
        </w:tc>
        <w:tc>
          <w:tcPr>
            <w:tcW w:w="4962" w:type="dxa"/>
            <w:shd w:val="solid" w:color="FFFFFF" w:fill="auto"/>
          </w:tcPr>
          <w:p w14:paraId="3D303781" w14:textId="25409288" w:rsidR="00ED71F3" w:rsidRPr="00C566D9" w:rsidRDefault="00ED71F3" w:rsidP="00ED71F3">
            <w:pPr>
              <w:pStyle w:val="TAL"/>
              <w:rPr>
                <w:sz w:val="16"/>
                <w:szCs w:val="16"/>
              </w:rPr>
            </w:pPr>
            <w:r w:rsidRPr="00C566D9">
              <w:rPr>
                <w:sz w:val="16"/>
                <w:szCs w:val="16"/>
              </w:rPr>
              <w:t xml:space="preserve">Clause </w:t>
            </w:r>
            <w:r w:rsidR="00FC377F">
              <w:rPr>
                <w:sz w:val="16"/>
                <w:szCs w:val="16"/>
              </w:rPr>
              <w:t>7</w:t>
            </w:r>
            <w:r w:rsidRPr="00C566D9">
              <w:rPr>
                <w:sz w:val="16"/>
                <w:szCs w:val="16"/>
              </w:rPr>
              <w:t xml:space="preserve"> update</w:t>
            </w:r>
          </w:p>
        </w:tc>
        <w:tc>
          <w:tcPr>
            <w:tcW w:w="708" w:type="dxa"/>
            <w:shd w:val="solid" w:color="FFFFFF" w:fill="auto"/>
          </w:tcPr>
          <w:p w14:paraId="7DCE1671" w14:textId="75A87882" w:rsidR="00ED71F3" w:rsidRDefault="00ED71F3" w:rsidP="00ED71F3">
            <w:pPr>
              <w:pStyle w:val="TAC"/>
              <w:rPr>
                <w:sz w:val="16"/>
                <w:szCs w:val="16"/>
              </w:rPr>
            </w:pPr>
            <w:r>
              <w:rPr>
                <w:sz w:val="16"/>
                <w:szCs w:val="16"/>
              </w:rPr>
              <w:t>19.0.0</w:t>
            </w:r>
          </w:p>
        </w:tc>
      </w:tr>
      <w:tr w:rsidR="00882EFD" w:rsidRPr="00656BA2" w14:paraId="53C85B23" w14:textId="77777777" w:rsidTr="008E00F8">
        <w:tc>
          <w:tcPr>
            <w:tcW w:w="800" w:type="dxa"/>
            <w:shd w:val="solid" w:color="FFFFFF" w:fill="auto"/>
          </w:tcPr>
          <w:p w14:paraId="58283B8A" w14:textId="203C1AF0" w:rsidR="00882EFD" w:rsidRDefault="00882EFD" w:rsidP="00882EFD">
            <w:pPr>
              <w:pStyle w:val="TAC"/>
              <w:rPr>
                <w:sz w:val="16"/>
                <w:szCs w:val="16"/>
              </w:rPr>
            </w:pPr>
            <w:r>
              <w:rPr>
                <w:sz w:val="16"/>
                <w:szCs w:val="16"/>
              </w:rPr>
              <w:t>2024-12</w:t>
            </w:r>
          </w:p>
        </w:tc>
        <w:tc>
          <w:tcPr>
            <w:tcW w:w="800" w:type="dxa"/>
            <w:shd w:val="solid" w:color="FFFFFF" w:fill="auto"/>
          </w:tcPr>
          <w:p w14:paraId="1A80F7A6" w14:textId="3CE23398" w:rsidR="00882EFD" w:rsidRDefault="00882EFD" w:rsidP="00882EFD">
            <w:pPr>
              <w:pStyle w:val="TAC"/>
              <w:rPr>
                <w:sz w:val="16"/>
                <w:szCs w:val="16"/>
              </w:rPr>
            </w:pPr>
            <w:r>
              <w:rPr>
                <w:sz w:val="16"/>
                <w:szCs w:val="16"/>
              </w:rPr>
              <w:t>SA#106</w:t>
            </w:r>
          </w:p>
        </w:tc>
        <w:tc>
          <w:tcPr>
            <w:tcW w:w="1094" w:type="dxa"/>
            <w:shd w:val="solid" w:color="FFFFFF" w:fill="auto"/>
          </w:tcPr>
          <w:p w14:paraId="60A95EF7" w14:textId="4CE20FDB" w:rsidR="00882EFD" w:rsidRPr="00E6718C" w:rsidRDefault="00882EFD" w:rsidP="00882EFD">
            <w:pPr>
              <w:pStyle w:val="TAC"/>
              <w:rPr>
                <w:sz w:val="16"/>
                <w:szCs w:val="16"/>
              </w:rPr>
            </w:pPr>
            <w:r w:rsidRPr="00E6718C">
              <w:rPr>
                <w:sz w:val="16"/>
                <w:szCs w:val="16"/>
              </w:rPr>
              <w:t>SP-241726</w:t>
            </w:r>
          </w:p>
        </w:tc>
        <w:tc>
          <w:tcPr>
            <w:tcW w:w="519" w:type="dxa"/>
            <w:shd w:val="solid" w:color="FFFFFF" w:fill="auto"/>
          </w:tcPr>
          <w:p w14:paraId="5CAD0464" w14:textId="583ECDE3" w:rsidR="00882EFD" w:rsidRDefault="00882EFD" w:rsidP="00882EFD">
            <w:pPr>
              <w:pStyle w:val="TAL"/>
              <w:jc w:val="center"/>
              <w:rPr>
                <w:sz w:val="16"/>
                <w:szCs w:val="16"/>
              </w:rPr>
            </w:pPr>
            <w:r>
              <w:rPr>
                <w:sz w:val="16"/>
                <w:szCs w:val="16"/>
              </w:rPr>
              <w:t>0007</w:t>
            </w:r>
          </w:p>
        </w:tc>
        <w:tc>
          <w:tcPr>
            <w:tcW w:w="331" w:type="dxa"/>
            <w:shd w:val="solid" w:color="FFFFFF" w:fill="auto"/>
          </w:tcPr>
          <w:p w14:paraId="748E6849" w14:textId="15FC7F44" w:rsidR="00882EFD" w:rsidRDefault="00882EFD" w:rsidP="00882EFD">
            <w:pPr>
              <w:pStyle w:val="TAR"/>
              <w:jc w:val="center"/>
              <w:rPr>
                <w:sz w:val="16"/>
                <w:szCs w:val="16"/>
              </w:rPr>
            </w:pPr>
          </w:p>
        </w:tc>
        <w:tc>
          <w:tcPr>
            <w:tcW w:w="425" w:type="dxa"/>
            <w:shd w:val="solid" w:color="FFFFFF" w:fill="auto"/>
          </w:tcPr>
          <w:p w14:paraId="1643B14F" w14:textId="14F78A67" w:rsidR="00882EFD" w:rsidRDefault="00882EFD" w:rsidP="00882EFD">
            <w:pPr>
              <w:pStyle w:val="TAC"/>
              <w:rPr>
                <w:sz w:val="16"/>
                <w:szCs w:val="16"/>
              </w:rPr>
            </w:pPr>
            <w:r>
              <w:rPr>
                <w:sz w:val="16"/>
                <w:szCs w:val="16"/>
              </w:rPr>
              <w:t>B</w:t>
            </w:r>
          </w:p>
        </w:tc>
        <w:tc>
          <w:tcPr>
            <w:tcW w:w="4962" w:type="dxa"/>
            <w:shd w:val="solid" w:color="FFFFFF" w:fill="auto"/>
          </w:tcPr>
          <w:p w14:paraId="3DF5CFAF" w14:textId="0B0A355A" w:rsidR="00882EFD" w:rsidRPr="00C566D9" w:rsidRDefault="00882EFD" w:rsidP="00882EFD">
            <w:pPr>
              <w:pStyle w:val="TAL"/>
              <w:rPr>
                <w:sz w:val="16"/>
                <w:szCs w:val="16"/>
              </w:rPr>
            </w:pPr>
            <w:r w:rsidRPr="00882EFD">
              <w:rPr>
                <w:sz w:val="16"/>
                <w:szCs w:val="16"/>
              </w:rPr>
              <w:t>Clauses 10.2.3, 10.3.3 and 10.6.1.3.2 update</w:t>
            </w:r>
          </w:p>
        </w:tc>
        <w:tc>
          <w:tcPr>
            <w:tcW w:w="708" w:type="dxa"/>
            <w:shd w:val="solid" w:color="FFFFFF" w:fill="auto"/>
          </w:tcPr>
          <w:p w14:paraId="1A2D37F4" w14:textId="5051A41C" w:rsidR="00882EFD" w:rsidRDefault="00882EFD" w:rsidP="00882EFD">
            <w:pPr>
              <w:pStyle w:val="TAC"/>
              <w:rPr>
                <w:sz w:val="16"/>
                <w:szCs w:val="16"/>
              </w:rPr>
            </w:pPr>
            <w:r>
              <w:rPr>
                <w:sz w:val="16"/>
                <w:szCs w:val="16"/>
              </w:rPr>
              <w:t>19.0.0</w:t>
            </w:r>
          </w:p>
        </w:tc>
      </w:tr>
      <w:tr w:rsidR="008D0741" w:rsidRPr="00656BA2" w14:paraId="0C8074F3" w14:textId="77777777" w:rsidTr="008E00F8">
        <w:tc>
          <w:tcPr>
            <w:tcW w:w="800" w:type="dxa"/>
            <w:shd w:val="solid" w:color="FFFFFF" w:fill="auto"/>
          </w:tcPr>
          <w:p w14:paraId="6BA217FD" w14:textId="1D69F538" w:rsidR="008D0741" w:rsidRDefault="008D0741" w:rsidP="008D0741">
            <w:pPr>
              <w:pStyle w:val="TAC"/>
              <w:rPr>
                <w:sz w:val="16"/>
                <w:szCs w:val="16"/>
              </w:rPr>
            </w:pPr>
            <w:r>
              <w:rPr>
                <w:sz w:val="16"/>
                <w:szCs w:val="16"/>
              </w:rPr>
              <w:t>2024-12</w:t>
            </w:r>
          </w:p>
        </w:tc>
        <w:tc>
          <w:tcPr>
            <w:tcW w:w="800" w:type="dxa"/>
            <w:shd w:val="solid" w:color="FFFFFF" w:fill="auto"/>
          </w:tcPr>
          <w:p w14:paraId="447F28A4" w14:textId="04F1184D" w:rsidR="008D0741" w:rsidRDefault="008D0741" w:rsidP="008D0741">
            <w:pPr>
              <w:pStyle w:val="TAC"/>
              <w:rPr>
                <w:sz w:val="16"/>
                <w:szCs w:val="16"/>
              </w:rPr>
            </w:pPr>
            <w:r>
              <w:rPr>
                <w:sz w:val="16"/>
                <w:szCs w:val="16"/>
              </w:rPr>
              <w:t>SA#106</w:t>
            </w:r>
          </w:p>
        </w:tc>
        <w:tc>
          <w:tcPr>
            <w:tcW w:w="1094" w:type="dxa"/>
            <w:shd w:val="solid" w:color="FFFFFF" w:fill="auto"/>
          </w:tcPr>
          <w:p w14:paraId="5D46F7F7" w14:textId="303DE2DE" w:rsidR="008D0741" w:rsidRPr="00E6718C" w:rsidRDefault="008D0741" w:rsidP="008D0741">
            <w:pPr>
              <w:pStyle w:val="TAC"/>
              <w:rPr>
                <w:sz w:val="16"/>
                <w:szCs w:val="16"/>
              </w:rPr>
            </w:pPr>
            <w:r w:rsidRPr="00E6718C">
              <w:rPr>
                <w:sz w:val="16"/>
                <w:szCs w:val="16"/>
              </w:rPr>
              <w:t>SP-241726</w:t>
            </w:r>
          </w:p>
        </w:tc>
        <w:tc>
          <w:tcPr>
            <w:tcW w:w="519" w:type="dxa"/>
            <w:shd w:val="solid" w:color="FFFFFF" w:fill="auto"/>
          </w:tcPr>
          <w:p w14:paraId="06A39726" w14:textId="6EA115DD" w:rsidR="008D0741" w:rsidRDefault="008D0741" w:rsidP="008D0741">
            <w:pPr>
              <w:pStyle w:val="TAL"/>
              <w:jc w:val="center"/>
              <w:rPr>
                <w:sz w:val="16"/>
                <w:szCs w:val="16"/>
              </w:rPr>
            </w:pPr>
            <w:r>
              <w:rPr>
                <w:sz w:val="16"/>
                <w:szCs w:val="16"/>
              </w:rPr>
              <w:t>0008</w:t>
            </w:r>
          </w:p>
        </w:tc>
        <w:tc>
          <w:tcPr>
            <w:tcW w:w="331" w:type="dxa"/>
            <w:shd w:val="solid" w:color="FFFFFF" w:fill="auto"/>
          </w:tcPr>
          <w:p w14:paraId="4CEA4D2B" w14:textId="0D4CE838" w:rsidR="008D0741" w:rsidRDefault="008D0741" w:rsidP="008D0741">
            <w:pPr>
              <w:pStyle w:val="TAR"/>
              <w:jc w:val="center"/>
              <w:rPr>
                <w:sz w:val="16"/>
                <w:szCs w:val="16"/>
              </w:rPr>
            </w:pPr>
            <w:r>
              <w:rPr>
                <w:sz w:val="16"/>
                <w:szCs w:val="16"/>
              </w:rPr>
              <w:t>1</w:t>
            </w:r>
          </w:p>
        </w:tc>
        <w:tc>
          <w:tcPr>
            <w:tcW w:w="425" w:type="dxa"/>
            <w:shd w:val="solid" w:color="FFFFFF" w:fill="auto"/>
          </w:tcPr>
          <w:p w14:paraId="539F4595" w14:textId="00469649" w:rsidR="008D0741" w:rsidRDefault="008D0741" w:rsidP="008D0741">
            <w:pPr>
              <w:pStyle w:val="TAC"/>
              <w:rPr>
                <w:sz w:val="16"/>
                <w:szCs w:val="16"/>
              </w:rPr>
            </w:pPr>
            <w:r>
              <w:rPr>
                <w:sz w:val="16"/>
                <w:szCs w:val="16"/>
              </w:rPr>
              <w:t>B</w:t>
            </w:r>
          </w:p>
        </w:tc>
        <w:tc>
          <w:tcPr>
            <w:tcW w:w="4962" w:type="dxa"/>
            <w:shd w:val="solid" w:color="FFFFFF" w:fill="auto"/>
          </w:tcPr>
          <w:p w14:paraId="203D529A" w14:textId="41CE7147" w:rsidR="008D0741" w:rsidRPr="00882EFD" w:rsidRDefault="008D0741" w:rsidP="008D0741">
            <w:pPr>
              <w:pStyle w:val="TAL"/>
              <w:rPr>
                <w:sz w:val="16"/>
                <w:szCs w:val="16"/>
              </w:rPr>
            </w:pPr>
            <w:r w:rsidRPr="008D0741">
              <w:rPr>
                <w:sz w:val="16"/>
                <w:szCs w:val="16"/>
              </w:rPr>
              <w:t>Clause A.1, A.2 and A.6 update</w:t>
            </w:r>
          </w:p>
        </w:tc>
        <w:tc>
          <w:tcPr>
            <w:tcW w:w="708" w:type="dxa"/>
            <w:shd w:val="solid" w:color="FFFFFF" w:fill="auto"/>
          </w:tcPr>
          <w:p w14:paraId="6B969FE1" w14:textId="34BA5313" w:rsidR="008D0741" w:rsidRDefault="008D0741" w:rsidP="008D0741">
            <w:pPr>
              <w:pStyle w:val="TAC"/>
              <w:rPr>
                <w:sz w:val="16"/>
                <w:szCs w:val="16"/>
              </w:rPr>
            </w:pPr>
            <w:r>
              <w:rPr>
                <w:sz w:val="16"/>
                <w:szCs w:val="16"/>
              </w:rPr>
              <w:t>19.0.0</w:t>
            </w:r>
          </w:p>
        </w:tc>
      </w:tr>
      <w:tr w:rsidR="00DE7B8F" w:rsidRPr="00656BA2" w14:paraId="2E8DC3CB" w14:textId="77777777" w:rsidTr="008E00F8">
        <w:tc>
          <w:tcPr>
            <w:tcW w:w="800" w:type="dxa"/>
            <w:shd w:val="solid" w:color="FFFFFF" w:fill="auto"/>
          </w:tcPr>
          <w:p w14:paraId="2CC47C9D" w14:textId="204F7B0F" w:rsidR="00DE7B8F" w:rsidRDefault="00DE7B8F" w:rsidP="00DE7B8F">
            <w:pPr>
              <w:pStyle w:val="TAC"/>
              <w:rPr>
                <w:sz w:val="16"/>
                <w:szCs w:val="16"/>
              </w:rPr>
            </w:pPr>
            <w:r>
              <w:rPr>
                <w:sz w:val="16"/>
                <w:szCs w:val="16"/>
              </w:rPr>
              <w:t>2024-12</w:t>
            </w:r>
          </w:p>
        </w:tc>
        <w:tc>
          <w:tcPr>
            <w:tcW w:w="800" w:type="dxa"/>
            <w:shd w:val="solid" w:color="FFFFFF" w:fill="auto"/>
          </w:tcPr>
          <w:p w14:paraId="08ED6037" w14:textId="2430A167" w:rsidR="00DE7B8F" w:rsidRDefault="00DE7B8F" w:rsidP="00DE7B8F">
            <w:pPr>
              <w:pStyle w:val="TAC"/>
              <w:rPr>
                <w:sz w:val="16"/>
                <w:szCs w:val="16"/>
              </w:rPr>
            </w:pPr>
            <w:r>
              <w:rPr>
                <w:sz w:val="16"/>
                <w:szCs w:val="16"/>
              </w:rPr>
              <w:t>SA#106</w:t>
            </w:r>
          </w:p>
        </w:tc>
        <w:tc>
          <w:tcPr>
            <w:tcW w:w="1094" w:type="dxa"/>
            <w:shd w:val="solid" w:color="FFFFFF" w:fill="auto"/>
          </w:tcPr>
          <w:p w14:paraId="1590E068" w14:textId="78ACB3AC" w:rsidR="00DE7B8F" w:rsidRPr="00E6718C" w:rsidRDefault="00DE7B8F" w:rsidP="00DE7B8F">
            <w:pPr>
              <w:pStyle w:val="TAC"/>
              <w:rPr>
                <w:sz w:val="16"/>
                <w:szCs w:val="16"/>
              </w:rPr>
            </w:pPr>
            <w:r w:rsidRPr="00E6718C">
              <w:rPr>
                <w:sz w:val="16"/>
                <w:szCs w:val="16"/>
              </w:rPr>
              <w:t>SP-241726</w:t>
            </w:r>
          </w:p>
        </w:tc>
        <w:tc>
          <w:tcPr>
            <w:tcW w:w="519" w:type="dxa"/>
            <w:shd w:val="solid" w:color="FFFFFF" w:fill="auto"/>
          </w:tcPr>
          <w:p w14:paraId="71FDBD5F" w14:textId="41EAC2AD" w:rsidR="00DE7B8F" w:rsidRDefault="00DE7B8F" w:rsidP="00DE7B8F">
            <w:pPr>
              <w:pStyle w:val="TAL"/>
              <w:jc w:val="center"/>
              <w:rPr>
                <w:sz w:val="16"/>
                <w:szCs w:val="16"/>
              </w:rPr>
            </w:pPr>
            <w:r>
              <w:rPr>
                <w:sz w:val="16"/>
                <w:szCs w:val="16"/>
              </w:rPr>
              <w:t>0010</w:t>
            </w:r>
          </w:p>
        </w:tc>
        <w:tc>
          <w:tcPr>
            <w:tcW w:w="331" w:type="dxa"/>
            <w:shd w:val="solid" w:color="FFFFFF" w:fill="auto"/>
          </w:tcPr>
          <w:p w14:paraId="2E56E7ED" w14:textId="04E25BF7" w:rsidR="00DE7B8F" w:rsidRDefault="00DE7B8F" w:rsidP="00DE7B8F">
            <w:pPr>
              <w:pStyle w:val="TAR"/>
              <w:jc w:val="center"/>
              <w:rPr>
                <w:sz w:val="16"/>
                <w:szCs w:val="16"/>
              </w:rPr>
            </w:pPr>
            <w:r>
              <w:rPr>
                <w:sz w:val="16"/>
                <w:szCs w:val="16"/>
              </w:rPr>
              <w:t>1</w:t>
            </w:r>
          </w:p>
        </w:tc>
        <w:tc>
          <w:tcPr>
            <w:tcW w:w="425" w:type="dxa"/>
            <w:shd w:val="solid" w:color="FFFFFF" w:fill="auto"/>
          </w:tcPr>
          <w:p w14:paraId="570C3B73" w14:textId="7AEEB857" w:rsidR="00DE7B8F" w:rsidRDefault="00DE7B8F" w:rsidP="00DE7B8F">
            <w:pPr>
              <w:pStyle w:val="TAC"/>
              <w:rPr>
                <w:sz w:val="16"/>
                <w:szCs w:val="16"/>
              </w:rPr>
            </w:pPr>
            <w:r>
              <w:rPr>
                <w:sz w:val="16"/>
                <w:szCs w:val="16"/>
              </w:rPr>
              <w:t>B</w:t>
            </w:r>
          </w:p>
        </w:tc>
        <w:tc>
          <w:tcPr>
            <w:tcW w:w="4962" w:type="dxa"/>
            <w:shd w:val="solid" w:color="FFFFFF" w:fill="auto"/>
          </w:tcPr>
          <w:p w14:paraId="0B518824" w14:textId="00F7C673" w:rsidR="00DE7B8F" w:rsidRPr="008D0741" w:rsidRDefault="00DE7B8F" w:rsidP="00DE7B8F">
            <w:pPr>
              <w:pStyle w:val="TAL"/>
              <w:rPr>
                <w:sz w:val="16"/>
                <w:szCs w:val="16"/>
              </w:rPr>
            </w:pPr>
            <w:r w:rsidRPr="00DE7B8F">
              <w:rPr>
                <w:sz w:val="16"/>
                <w:szCs w:val="16"/>
              </w:rPr>
              <w:t>Updates to clauses</w:t>
            </w:r>
            <w:r>
              <w:rPr>
                <w:sz w:val="16"/>
                <w:szCs w:val="16"/>
              </w:rPr>
              <w:t> </w:t>
            </w:r>
            <w:r w:rsidRPr="00DE7B8F">
              <w:rPr>
                <w:sz w:val="16"/>
                <w:szCs w:val="16"/>
              </w:rPr>
              <w:t>2 and 3 (References, Definitions, Abbreviations) to support access agnostic IOPS</w:t>
            </w:r>
          </w:p>
        </w:tc>
        <w:tc>
          <w:tcPr>
            <w:tcW w:w="708" w:type="dxa"/>
            <w:shd w:val="solid" w:color="FFFFFF" w:fill="auto"/>
          </w:tcPr>
          <w:p w14:paraId="51E08CFE" w14:textId="5D4BC7CA" w:rsidR="00DE7B8F" w:rsidRDefault="00DE7B8F" w:rsidP="00DE7B8F">
            <w:pPr>
              <w:pStyle w:val="TAC"/>
              <w:rPr>
                <w:sz w:val="16"/>
                <w:szCs w:val="16"/>
              </w:rPr>
            </w:pPr>
            <w:r>
              <w:rPr>
                <w:sz w:val="16"/>
                <w:szCs w:val="16"/>
              </w:rPr>
              <w:t>19.0.0</w:t>
            </w:r>
          </w:p>
        </w:tc>
      </w:tr>
      <w:tr w:rsidR="007D24C5" w:rsidRPr="00656BA2" w14:paraId="23D87913" w14:textId="77777777" w:rsidTr="008E00F8">
        <w:tc>
          <w:tcPr>
            <w:tcW w:w="800" w:type="dxa"/>
            <w:shd w:val="solid" w:color="FFFFFF" w:fill="auto"/>
          </w:tcPr>
          <w:p w14:paraId="6DE9B3AE" w14:textId="3193696E" w:rsidR="007D24C5" w:rsidRDefault="007D24C5" w:rsidP="007D24C5">
            <w:pPr>
              <w:pStyle w:val="TAC"/>
              <w:rPr>
                <w:sz w:val="16"/>
                <w:szCs w:val="16"/>
              </w:rPr>
            </w:pPr>
            <w:r>
              <w:rPr>
                <w:sz w:val="16"/>
                <w:szCs w:val="16"/>
              </w:rPr>
              <w:t>2024-12</w:t>
            </w:r>
          </w:p>
        </w:tc>
        <w:tc>
          <w:tcPr>
            <w:tcW w:w="800" w:type="dxa"/>
            <w:shd w:val="solid" w:color="FFFFFF" w:fill="auto"/>
          </w:tcPr>
          <w:p w14:paraId="399F170B" w14:textId="7F4067EA" w:rsidR="007D24C5" w:rsidRDefault="007D24C5" w:rsidP="007D24C5">
            <w:pPr>
              <w:pStyle w:val="TAC"/>
              <w:rPr>
                <w:sz w:val="16"/>
                <w:szCs w:val="16"/>
              </w:rPr>
            </w:pPr>
            <w:r>
              <w:rPr>
                <w:sz w:val="16"/>
                <w:szCs w:val="16"/>
              </w:rPr>
              <w:t>SA#106</w:t>
            </w:r>
          </w:p>
        </w:tc>
        <w:tc>
          <w:tcPr>
            <w:tcW w:w="1094" w:type="dxa"/>
            <w:shd w:val="solid" w:color="FFFFFF" w:fill="auto"/>
          </w:tcPr>
          <w:p w14:paraId="2743CC27" w14:textId="64DF7CBC" w:rsidR="007D24C5" w:rsidRPr="00E6718C" w:rsidRDefault="007D24C5" w:rsidP="007D24C5">
            <w:pPr>
              <w:pStyle w:val="TAC"/>
              <w:rPr>
                <w:sz w:val="16"/>
                <w:szCs w:val="16"/>
              </w:rPr>
            </w:pPr>
            <w:r w:rsidRPr="00E6718C">
              <w:rPr>
                <w:sz w:val="16"/>
                <w:szCs w:val="16"/>
              </w:rPr>
              <w:t>SP-241726</w:t>
            </w:r>
          </w:p>
        </w:tc>
        <w:tc>
          <w:tcPr>
            <w:tcW w:w="519" w:type="dxa"/>
            <w:shd w:val="solid" w:color="FFFFFF" w:fill="auto"/>
          </w:tcPr>
          <w:p w14:paraId="6EFBAEC2" w14:textId="62D8BB8C" w:rsidR="007D24C5" w:rsidRDefault="007D24C5" w:rsidP="007D24C5">
            <w:pPr>
              <w:pStyle w:val="TAL"/>
              <w:jc w:val="center"/>
              <w:rPr>
                <w:sz w:val="16"/>
                <w:szCs w:val="16"/>
              </w:rPr>
            </w:pPr>
            <w:r>
              <w:rPr>
                <w:sz w:val="16"/>
                <w:szCs w:val="16"/>
              </w:rPr>
              <w:t>0011</w:t>
            </w:r>
          </w:p>
        </w:tc>
        <w:tc>
          <w:tcPr>
            <w:tcW w:w="331" w:type="dxa"/>
            <w:shd w:val="solid" w:color="FFFFFF" w:fill="auto"/>
          </w:tcPr>
          <w:p w14:paraId="486C4A54" w14:textId="463D9640" w:rsidR="007D24C5" w:rsidRDefault="007D24C5" w:rsidP="007D24C5">
            <w:pPr>
              <w:pStyle w:val="TAR"/>
              <w:jc w:val="center"/>
              <w:rPr>
                <w:sz w:val="16"/>
                <w:szCs w:val="16"/>
              </w:rPr>
            </w:pPr>
            <w:r>
              <w:rPr>
                <w:sz w:val="16"/>
                <w:szCs w:val="16"/>
              </w:rPr>
              <w:t>1</w:t>
            </w:r>
          </w:p>
        </w:tc>
        <w:tc>
          <w:tcPr>
            <w:tcW w:w="425" w:type="dxa"/>
            <w:shd w:val="solid" w:color="FFFFFF" w:fill="auto"/>
          </w:tcPr>
          <w:p w14:paraId="7D6C4A1C" w14:textId="43B9DE01" w:rsidR="007D24C5" w:rsidRDefault="007D24C5" w:rsidP="007D24C5">
            <w:pPr>
              <w:pStyle w:val="TAC"/>
              <w:rPr>
                <w:sz w:val="16"/>
                <w:szCs w:val="16"/>
              </w:rPr>
            </w:pPr>
            <w:r>
              <w:rPr>
                <w:sz w:val="16"/>
                <w:szCs w:val="16"/>
              </w:rPr>
              <w:t>B</w:t>
            </w:r>
          </w:p>
        </w:tc>
        <w:tc>
          <w:tcPr>
            <w:tcW w:w="4962" w:type="dxa"/>
            <w:shd w:val="solid" w:color="FFFFFF" w:fill="auto"/>
          </w:tcPr>
          <w:p w14:paraId="3E640CF5" w14:textId="067E2841" w:rsidR="007D24C5" w:rsidRPr="00DE7B8F" w:rsidRDefault="007D24C5" w:rsidP="007D24C5">
            <w:pPr>
              <w:pStyle w:val="TAL"/>
              <w:rPr>
                <w:sz w:val="16"/>
                <w:szCs w:val="16"/>
              </w:rPr>
            </w:pPr>
            <w:r w:rsidRPr="007D24C5">
              <w:rPr>
                <w:sz w:val="16"/>
                <w:szCs w:val="16"/>
              </w:rPr>
              <w:t>Updates to clause 1 (Scope) to support access generic IOPS</w:t>
            </w:r>
          </w:p>
        </w:tc>
        <w:tc>
          <w:tcPr>
            <w:tcW w:w="708" w:type="dxa"/>
            <w:shd w:val="solid" w:color="FFFFFF" w:fill="auto"/>
          </w:tcPr>
          <w:p w14:paraId="1F51E55A" w14:textId="66C7F1DC" w:rsidR="007D24C5" w:rsidRDefault="007D24C5" w:rsidP="007D24C5">
            <w:pPr>
              <w:pStyle w:val="TAC"/>
              <w:rPr>
                <w:sz w:val="16"/>
                <w:szCs w:val="16"/>
              </w:rPr>
            </w:pPr>
            <w:r>
              <w:rPr>
                <w:sz w:val="16"/>
                <w:szCs w:val="16"/>
              </w:rPr>
              <w:t>19.0.0</w:t>
            </w:r>
          </w:p>
        </w:tc>
      </w:tr>
      <w:tr w:rsidR="009D152A" w:rsidRPr="00656BA2" w14:paraId="126E9974" w14:textId="77777777" w:rsidTr="008E00F8">
        <w:tc>
          <w:tcPr>
            <w:tcW w:w="800" w:type="dxa"/>
            <w:shd w:val="solid" w:color="FFFFFF" w:fill="auto"/>
          </w:tcPr>
          <w:p w14:paraId="1B438F7F" w14:textId="4076AADE" w:rsidR="009D152A" w:rsidRDefault="009D152A" w:rsidP="009D152A">
            <w:pPr>
              <w:pStyle w:val="TAC"/>
              <w:rPr>
                <w:sz w:val="16"/>
                <w:szCs w:val="16"/>
              </w:rPr>
            </w:pPr>
            <w:r>
              <w:rPr>
                <w:sz w:val="16"/>
                <w:szCs w:val="16"/>
              </w:rPr>
              <w:t>2024-12</w:t>
            </w:r>
          </w:p>
        </w:tc>
        <w:tc>
          <w:tcPr>
            <w:tcW w:w="800" w:type="dxa"/>
            <w:shd w:val="solid" w:color="FFFFFF" w:fill="auto"/>
          </w:tcPr>
          <w:p w14:paraId="09E4CDA3" w14:textId="2385E4D6" w:rsidR="009D152A" w:rsidRDefault="009D152A" w:rsidP="009D152A">
            <w:pPr>
              <w:pStyle w:val="TAC"/>
              <w:rPr>
                <w:sz w:val="16"/>
                <w:szCs w:val="16"/>
              </w:rPr>
            </w:pPr>
            <w:r>
              <w:rPr>
                <w:sz w:val="16"/>
                <w:szCs w:val="16"/>
              </w:rPr>
              <w:t>SA#106</w:t>
            </w:r>
          </w:p>
        </w:tc>
        <w:tc>
          <w:tcPr>
            <w:tcW w:w="1094" w:type="dxa"/>
            <w:shd w:val="solid" w:color="FFFFFF" w:fill="auto"/>
          </w:tcPr>
          <w:p w14:paraId="29B1992B" w14:textId="62A8A594" w:rsidR="009D152A" w:rsidRPr="00E6718C" w:rsidRDefault="009D152A" w:rsidP="009D152A">
            <w:pPr>
              <w:pStyle w:val="TAC"/>
              <w:rPr>
                <w:sz w:val="16"/>
                <w:szCs w:val="16"/>
              </w:rPr>
            </w:pPr>
            <w:r w:rsidRPr="00E6718C">
              <w:rPr>
                <w:sz w:val="16"/>
                <w:szCs w:val="16"/>
              </w:rPr>
              <w:t>SP-241726</w:t>
            </w:r>
          </w:p>
        </w:tc>
        <w:tc>
          <w:tcPr>
            <w:tcW w:w="519" w:type="dxa"/>
            <w:shd w:val="solid" w:color="FFFFFF" w:fill="auto"/>
          </w:tcPr>
          <w:p w14:paraId="1D4DCDE1" w14:textId="3D88B8C0" w:rsidR="009D152A" w:rsidRDefault="009D152A" w:rsidP="009D152A">
            <w:pPr>
              <w:pStyle w:val="TAL"/>
              <w:jc w:val="center"/>
              <w:rPr>
                <w:sz w:val="16"/>
                <w:szCs w:val="16"/>
              </w:rPr>
            </w:pPr>
            <w:r>
              <w:rPr>
                <w:sz w:val="16"/>
                <w:szCs w:val="16"/>
              </w:rPr>
              <w:t>0012</w:t>
            </w:r>
          </w:p>
        </w:tc>
        <w:tc>
          <w:tcPr>
            <w:tcW w:w="331" w:type="dxa"/>
            <w:shd w:val="solid" w:color="FFFFFF" w:fill="auto"/>
          </w:tcPr>
          <w:p w14:paraId="4CE0009D" w14:textId="417D71CD" w:rsidR="009D152A" w:rsidRDefault="009D152A" w:rsidP="009D152A">
            <w:pPr>
              <w:pStyle w:val="TAR"/>
              <w:jc w:val="center"/>
              <w:rPr>
                <w:sz w:val="16"/>
                <w:szCs w:val="16"/>
              </w:rPr>
            </w:pPr>
            <w:r>
              <w:rPr>
                <w:sz w:val="16"/>
                <w:szCs w:val="16"/>
              </w:rPr>
              <w:t>1</w:t>
            </w:r>
          </w:p>
        </w:tc>
        <w:tc>
          <w:tcPr>
            <w:tcW w:w="425" w:type="dxa"/>
            <w:shd w:val="solid" w:color="FFFFFF" w:fill="auto"/>
          </w:tcPr>
          <w:p w14:paraId="488452A3" w14:textId="0483AB4E" w:rsidR="009D152A" w:rsidRDefault="009D152A" w:rsidP="009D152A">
            <w:pPr>
              <w:pStyle w:val="TAC"/>
              <w:rPr>
                <w:sz w:val="16"/>
                <w:szCs w:val="16"/>
              </w:rPr>
            </w:pPr>
            <w:r>
              <w:rPr>
                <w:sz w:val="16"/>
                <w:szCs w:val="16"/>
              </w:rPr>
              <w:t>B</w:t>
            </w:r>
          </w:p>
        </w:tc>
        <w:tc>
          <w:tcPr>
            <w:tcW w:w="4962" w:type="dxa"/>
            <w:shd w:val="solid" w:color="FFFFFF" w:fill="auto"/>
          </w:tcPr>
          <w:p w14:paraId="17631B9F" w14:textId="0597503A" w:rsidR="009D152A" w:rsidRPr="007D24C5" w:rsidRDefault="009D152A" w:rsidP="009D152A">
            <w:pPr>
              <w:pStyle w:val="TAL"/>
              <w:rPr>
                <w:sz w:val="16"/>
                <w:szCs w:val="16"/>
              </w:rPr>
            </w:pPr>
            <w:r w:rsidRPr="009D152A">
              <w:rPr>
                <w:sz w:val="16"/>
                <w:szCs w:val="16"/>
              </w:rPr>
              <w:t>Update the IOPS network deployment</w:t>
            </w:r>
          </w:p>
        </w:tc>
        <w:tc>
          <w:tcPr>
            <w:tcW w:w="708" w:type="dxa"/>
            <w:shd w:val="solid" w:color="FFFFFF" w:fill="auto"/>
          </w:tcPr>
          <w:p w14:paraId="50276586" w14:textId="667CE131" w:rsidR="009D152A" w:rsidRDefault="009D152A" w:rsidP="009D152A">
            <w:pPr>
              <w:pStyle w:val="TAC"/>
              <w:rPr>
                <w:sz w:val="16"/>
                <w:szCs w:val="16"/>
              </w:rPr>
            </w:pPr>
            <w:r>
              <w:rPr>
                <w:sz w:val="16"/>
                <w:szCs w:val="16"/>
              </w:rPr>
              <w:t>19.0.0</w:t>
            </w:r>
          </w:p>
        </w:tc>
      </w:tr>
      <w:tr w:rsidR="007D7C6D" w:rsidRPr="00656BA2" w14:paraId="2127E042" w14:textId="77777777" w:rsidTr="008E00F8">
        <w:tc>
          <w:tcPr>
            <w:tcW w:w="800" w:type="dxa"/>
            <w:shd w:val="solid" w:color="FFFFFF" w:fill="auto"/>
          </w:tcPr>
          <w:p w14:paraId="2374AF27" w14:textId="1532B7C3" w:rsidR="007D7C6D" w:rsidRDefault="007D7C6D" w:rsidP="007D7C6D">
            <w:pPr>
              <w:pStyle w:val="TAC"/>
              <w:rPr>
                <w:sz w:val="16"/>
                <w:szCs w:val="16"/>
              </w:rPr>
            </w:pPr>
            <w:r>
              <w:rPr>
                <w:sz w:val="16"/>
                <w:szCs w:val="16"/>
              </w:rPr>
              <w:t>2024-12</w:t>
            </w:r>
          </w:p>
        </w:tc>
        <w:tc>
          <w:tcPr>
            <w:tcW w:w="800" w:type="dxa"/>
            <w:shd w:val="solid" w:color="FFFFFF" w:fill="auto"/>
          </w:tcPr>
          <w:p w14:paraId="4E7034BF" w14:textId="55C0691D" w:rsidR="007D7C6D" w:rsidRDefault="007D7C6D" w:rsidP="007D7C6D">
            <w:pPr>
              <w:pStyle w:val="TAC"/>
              <w:rPr>
                <w:sz w:val="16"/>
                <w:szCs w:val="16"/>
              </w:rPr>
            </w:pPr>
            <w:r>
              <w:rPr>
                <w:sz w:val="16"/>
                <w:szCs w:val="16"/>
              </w:rPr>
              <w:t>SA#106</w:t>
            </w:r>
          </w:p>
        </w:tc>
        <w:tc>
          <w:tcPr>
            <w:tcW w:w="1094" w:type="dxa"/>
            <w:shd w:val="solid" w:color="FFFFFF" w:fill="auto"/>
          </w:tcPr>
          <w:p w14:paraId="41A46B76" w14:textId="518D5CFE" w:rsidR="007D7C6D" w:rsidRPr="00E6718C" w:rsidRDefault="007D7C6D" w:rsidP="007D7C6D">
            <w:pPr>
              <w:pStyle w:val="TAC"/>
              <w:rPr>
                <w:sz w:val="16"/>
                <w:szCs w:val="16"/>
              </w:rPr>
            </w:pPr>
            <w:r w:rsidRPr="00E6718C">
              <w:rPr>
                <w:sz w:val="16"/>
                <w:szCs w:val="16"/>
              </w:rPr>
              <w:t>SP-241726</w:t>
            </w:r>
          </w:p>
        </w:tc>
        <w:tc>
          <w:tcPr>
            <w:tcW w:w="519" w:type="dxa"/>
            <w:shd w:val="solid" w:color="FFFFFF" w:fill="auto"/>
          </w:tcPr>
          <w:p w14:paraId="5BBB732B" w14:textId="26193C9A" w:rsidR="007D7C6D" w:rsidRDefault="007D7C6D" w:rsidP="007D7C6D">
            <w:pPr>
              <w:pStyle w:val="TAL"/>
              <w:jc w:val="center"/>
              <w:rPr>
                <w:sz w:val="16"/>
                <w:szCs w:val="16"/>
              </w:rPr>
            </w:pPr>
            <w:r>
              <w:rPr>
                <w:sz w:val="16"/>
                <w:szCs w:val="16"/>
              </w:rPr>
              <w:t>0013</w:t>
            </w:r>
          </w:p>
        </w:tc>
        <w:tc>
          <w:tcPr>
            <w:tcW w:w="331" w:type="dxa"/>
            <w:shd w:val="solid" w:color="FFFFFF" w:fill="auto"/>
          </w:tcPr>
          <w:p w14:paraId="413E28A4" w14:textId="16910D0D" w:rsidR="007D7C6D" w:rsidRDefault="007D7C6D" w:rsidP="007D7C6D">
            <w:pPr>
              <w:pStyle w:val="TAR"/>
              <w:jc w:val="center"/>
              <w:rPr>
                <w:sz w:val="16"/>
                <w:szCs w:val="16"/>
              </w:rPr>
            </w:pPr>
            <w:r>
              <w:rPr>
                <w:sz w:val="16"/>
                <w:szCs w:val="16"/>
              </w:rPr>
              <w:t>1</w:t>
            </w:r>
          </w:p>
        </w:tc>
        <w:tc>
          <w:tcPr>
            <w:tcW w:w="425" w:type="dxa"/>
            <w:shd w:val="solid" w:color="FFFFFF" w:fill="auto"/>
          </w:tcPr>
          <w:p w14:paraId="08A9E443" w14:textId="55AE6FAE" w:rsidR="007D7C6D" w:rsidRDefault="007D7C6D" w:rsidP="007D7C6D">
            <w:pPr>
              <w:pStyle w:val="TAC"/>
              <w:rPr>
                <w:sz w:val="16"/>
                <w:szCs w:val="16"/>
              </w:rPr>
            </w:pPr>
            <w:r>
              <w:rPr>
                <w:sz w:val="16"/>
                <w:szCs w:val="16"/>
              </w:rPr>
              <w:t>B</w:t>
            </w:r>
          </w:p>
        </w:tc>
        <w:tc>
          <w:tcPr>
            <w:tcW w:w="4962" w:type="dxa"/>
            <w:shd w:val="solid" w:color="FFFFFF" w:fill="auto"/>
          </w:tcPr>
          <w:p w14:paraId="78A69928" w14:textId="0A410413" w:rsidR="007D7C6D" w:rsidRPr="009D152A" w:rsidRDefault="007D7C6D" w:rsidP="007D7C6D">
            <w:pPr>
              <w:pStyle w:val="TAL"/>
              <w:rPr>
                <w:sz w:val="16"/>
                <w:szCs w:val="16"/>
              </w:rPr>
            </w:pPr>
            <w:r w:rsidRPr="007D7C6D">
              <w:rPr>
                <w:sz w:val="16"/>
                <w:szCs w:val="16"/>
              </w:rPr>
              <w:t>Update MBMS transmissions aspect</w:t>
            </w:r>
          </w:p>
        </w:tc>
        <w:tc>
          <w:tcPr>
            <w:tcW w:w="708" w:type="dxa"/>
            <w:shd w:val="solid" w:color="FFFFFF" w:fill="auto"/>
          </w:tcPr>
          <w:p w14:paraId="2A4E83ED" w14:textId="2295F2DD" w:rsidR="007D7C6D" w:rsidRDefault="007D7C6D" w:rsidP="007D7C6D">
            <w:pPr>
              <w:pStyle w:val="TAC"/>
              <w:rPr>
                <w:sz w:val="16"/>
                <w:szCs w:val="16"/>
              </w:rPr>
            </w:pPr>
            <w:r>
              <w:rPr>
                <w:sz w:val="16"/>
                <w:szCs w:val="16"/>
              </w:rPr>
              <w:t>19.0.0</w:t>
            </w:r>
          </w:p>
        </w:tc>
      </w:tr>
      <w:tr w:rsidR="00613F3E" w:rsidRPr="00656BA2" w14:paraId="5802FFD5" w14:textId="77777777" w:rsidTr="00613F3E">
        <w:tc>
          <w:tcPr>
            <w:tcW w:w="800" w:type="dxa"/>
            <w:shd w:val="solid" w:color="FFFFFF" w:fill="auto"/>
          </w:tcPr>
          <w:p w14:paraId="642488B0" w14:textId="4DFBDCCD" w:rsidR="00613F3E" w:rsidRDefault="00613F3E" w:rsidP="00613F3E">
            <w:pPr>
              <w:pStyle w:val="TAC"/>
              <w:rPr>
                <w:sz w:val="16"/>
                <w:szCs w:val="16"/>
              </w:rPr>
            </w:pPr>
            <w:r>
              <w:rPr>
                <w:sz w:val="16"/>
                <w:szCs w:val="16"/>
              </w:rPr>
              <w:t>2024-12</w:t>
            </w:r>
          </w:p>
        </w:tc>
        <w:tc>
          <w:tcPr>
            <w:tcW w:w="800" w:type="dxa"/>
            <w:shd w:val="solid" w:color="FFFFFF" w:fill="auto"/>
          </w:tcPr>
          <w:p w14:paraId="689CABD1" w14:textId="52527E29" w:rsidR="00613F3E" w:rsidRDefault="00613F3E" w:rsidP="00613F3E">
            <w:pPr>
              <w:pStyle w:val="TAC"/>
              <w:rPr>
                <w:sz w:val="16"/>
                <w:szCs w:val="16"/>
              </w:rPr>
            </w:pPr>
            <w:r>
              <w:rPr>
                <w:sz w:val="16"/>
                <w:szCs w:val="16"/>
              </w:rPr>
              <w:t>SA#106</w:t>
            </w:r>
          </w:p>
        </w:tc>
        <w:tc>
          <w:tcPr>
            <w:tcW w:w="1094" w:type="dxa"/>
            <w:shd w:val="solid" w:color="FFFFFF" w:fill="auto"/>
          </w:tcPr>
          <w:p w14:paraId="5D784FA2" w14:textId="41BED4FE" w:rsidR="00613F3E" w:rsidRPr="00E6718C" w:rsidRDefault="00613F3E" w:rsidP="00613F3E">
            <w:pPr>
              <w:pStyle w:val="TAC"/>
              <w:rPr>
                <w:sz w:val="16"/>
                <w:szCs w:val="16"/>
              </w:rPr>
            </w:pPr>
            <w:r w:rsidRPr="00E6718C">
              <w:rPr>
                <w:sz w:val="16"/>
                <w:szCs w:val="16"/>
              </w:rPr>
              <w:t>SP-241726</w:t>
            </w:r>
          </w:p>
        </w:tc>
        <w:tc>
          <w:tcPr>
            <w:tcW w:w="519" w:type="dxa"/>
            <w:shd w:val="solid" w:color="FFFFFF" w:fill="auto"/>
          </w:tcPr>
          <w:p w14:paraId="6B93EA77" w14:textId="0C19C238" w:rsidR="00613F3E" w:rsidRDefault="00613F3E" w:rsidP="00613F3E">
            <w:pPr>
              <w:pStyle w:val="TAL"/>
              <w:jc w:val="center"/>
              <w:rPr>
                <w:sz w:val="16"/>
                <w:szCs w:val="16"/>
              </w:rPr>
            </w:pPr>
            <w:r>
              <w:rPr>
                <w:sz w:val="16"/>
                <w:szCs w:val="16"/>
              </w:rPr>
              <w:t>0014</w:t>
            </w:r>
          </w:p>
        </w:tc>
        <w:tc>
          <w:tcPr>
            <w:tcW w:w="331" w:type="dxa"/>
            <w:shd w:val="solid" w:color="FFFFFF" w:fill="auto"/>
          </w:tcPr>
          <w:p w14:paraId="2496D7A9" w14:textId="39CF92C2" w:rsidR="00613F3E" w:rsidRDefault="00613F3E" w:rsidP="00613F3E">
            <w:pPr>
              <w:pStyle w:val="TAR"/>
              <w:jc w:val="center"/>
              <w:rPr>
                <w:sz w:val="16"/>
                <w:szCs w:val="16"/>
              </w:rPr>
            </w:pPr>
            <w:r>
              <w:rPr>
                <w:sz w:val="16"/>
                <w:szCs w:val="16"/>
              </w:rPr>
              <w:t>1</w:t>
            </w:r>
          </w:p>
        </w:tc>
        <w:tc>
          <w:tcPr>
            <w:tcW w:w="425" w:type="dxa"/>
            <w:shd w:val="solid" w:color="FFFFFF" w:fill="auto"/>
          </w:tcPr>
          <w:p w14:paraId="49DC2EC2" w14:textId="6B3DEF45" w:rsidR="00613F3E" w:rsidRDefault="00613F3E" w:rsidP="00613F3E">
            <w:pPr>
              <w:pStyle w:val="TAC"/>
              <w:rPr>
                <w:sz w:val="16"/>
                <w:szCs w:val="16"/>
              </w:rPr>
            </w:pPr>
            <w:r>
              <w:rPr>
                <w:sz w:val="16"/>
                <w:szCs w:val="16"/>
              </w:rPr>
              <w:t>B</w:t>
            </w:r>
          </w:p>
        </w:tc>
        <w:tc>
          <w:tcPr>
            <w:tcW w:w="4962" w:type="dxa"/>
            <w:shd w:val="solid" w:color="FFFFFF" w:fill="auto"/>
          </w:tcPr>
          <w:p w14:paraId="1EFAA371" w14:textId="754958C9" w:rsidR="00613F3E" w:rsidRPr="007D7C6D" w:rsidRDefault="00613F3E" w:rsidP="00613F3E">
            <w:pPr>
              <w:pStyle w:val="TAL"/>
              <w:rPr>
                <w:sz w:val="16"/>
                <w:szCs w:val="16"/>
              </w:rPr>
            </w:pPr>
            <w:r w:rsidRPr="00613F3E">
              <w:rPr>
                <w:sz w:val="16"/>
                <w:szCs w:val="16"/>
              </w:rPr>
              <w:t>Updates to clause 10.2.2.3 (IOPS discovery request) to support access generic IOPS</w:t>
            </w:r>
          </w:p>
        </w:tc>
        <w:tc>
          <w:tcPr>
            <w:tcW w:w="708" w:type="dxa"/>
            <w:shd w:val="solid" w:color="FFFFFF" w:fill="auto"/>
          </w:tcPr>
          <w:p w14:paraId="105CED29" w14:textId="25E8DDC0" w:rsidR="00613F3E" w:rsidRDefault="00613F3E" w:rsidP="00613F3E">
            <w:pPr>
              <w:pStyle w:val="TAC"/>
              <w:rPr>
                <w:sz w:val="16"/>
                <w:szCs w:val="16"/>
              </w:rPr>
            </w:pPr>
            <w:r>
              <w:rPr>
                <w:sz w:val="16"/>
                <w:szCs w:val="16"/>
              </w:rPr>
              <w:t>19.0.0</w:t>
            </w:r>
          </w:p>
        </w:tc>
      </w:tr>
      <w:tr w:rsidR="008E66C7" w:rsidRPr="00656BA2" w14:paraId="0A19452A" w14:textId="77777777" w:rsidTr="00613F3E">
        <w:tc>
          <w:tcPr>
            <w:tcW w:w="800" w:type="dxa"/>
            <w:shd w:val="solid" w:color="FFFFFF" w:fill="auto"/>
          </w:tcPr>
          <w:p w14:paraId="055DBACE" w14:textId="0BA8FD4C" w:rsidR="008E66C7" w:rsidRDefault="008E66C7" w:rsidP="008E66C7">
            <w:pPr>
              <w:pStyle w:val="TAC"/>
              <w:rPr>
                <w:sz w:val="16"/>
                <w:szCs w:val="16"/>
              </w:rPr>
            </w:pPr>
            <w:r>
              <w:rPr>
                <w:sz w:val="16"/>
                <w:szCs w:val="16"/>
              </w:rPr>
              <w:t>202</w:t>
            </w:r>
            <w:r>
              <w:rPr>
                <w:sz w:val="16"/>
                <w:szCs w:val="16"/>
              </w:rPr>
              <w:t>5</w:t>
            </w:r>
            <w:r>
              <w:rPr>
                <w:sz w:val="16"/>
                <w:szCs w:val="16"/>
              </w:rPr>
              <w:t>-</w:t>
            </w:r>
            <w:r>
              <w:rPr>
                <w:sz w:val="16"/>
                <w:szCs w:val="16"/>
              </w:rPr>
              <w:t>06</w:t>
            </w:r>
          </w:p>
        </w:tc>
        <w:tc>
          <w:tcPr>
            <w:tcW w:w="800" w:type="dxa"/>
            <w:shd w:val="solid" w:color="FFFFFF" w:fill="auto"/>
          </w:tcPr>
          <w:p w14:paraId="77D41553" w14:textId="67DFDEC2" w:rsidR="008E66C7" w:rsidRDefault="008E66C7" w:rsidP="008E66C7">
            <w:pPr>
              <w:pStyle w:val="TAC"/>
              <w:rPr>
                <w:sz w:val="16"/>
                <w:szCs w:val="16"/>
              </w:rPr>
            </w:pPr>
            <w:r>
              <w:rPr>
                <w:sz w:val="16"/>
                <w:szCs w:val="16"/>
              </w:rPr>
              <w:t>SA#10</w:t>
            </w:r>
            <w:r>
              <w:rPr>
                <w:sz w:val="16"/>
                <w:szCs w:val="16"/>
              </w:rPr>
              <w:t>8</w:t>
            </w:r>
          </w:p>
        </w:tc>
        <w:tc>
          <w:tcPr>
            <w:tcW w:w="1094" w:type="dxa"/>
            <w:shd w:val="solid" w:color="FFFFFF" w:fill="auto"/>
          </w:tcPr>
          <w:p w14:paraId="1E42FC9A" w14:textId="1A632F2F" w:rsidR="008E66C7" w:rsidRPr="00E6718C" w:rsidRDefault="008E66C7" w:rsidP="008E66C7">
            <w:pPr>
              <w:pStyle w:val="TAC"/>
              <w:rPr>
                <w:sz w:val="16"/>
                <w:szCs w:val="16"/>
              </w:rPr>
            </w:pPr>
            <w:r w:rsidRPr="008E66C7">
              <w:rPr>
                <w:sz w:val="16"/>
                <w:szCs w:val="16"/>
              </w:rPr>
              <w:t>SP-250607</w:t>
            </w:r>
          </w:p>
        </w:tc>
        <w:tc>
          <w:tcPr>
            <w:tcW w:w="519" w:type="dxa"/>
            <w:shd w:val="solid" w:color="FFFFFF" w:fill="auto"/>
          </w:tcPr>
          <w:p w14:paraId="0AE165B5" w14:textId="62772403" w:rsidR="008E66C7" w:rsidRDefault="008E66C7" w:rsidP="008E66C7">
            <w:pPr>
              <w:pStyle w:val="TAL"/>
              <w:jc w:val="center"/>
              <w:rPr>
                <w:sz w:val="16"/>
                <w:szCs w:val="16"/>
              </w:rPr>
            </w:pPr>
            <w:r>
              <w:rPr>
                <w:sz w:val="16"/>
                <w:szCs w:val="16"/>
              </w:rPr>
              <w:t>001</w:t>
            </w:r>
            <w:r>
              <w:rPr>
                <w:sz w:val="16"/>
                <w:szCs w:val="16"/>
              </w:rPr>
              <w:t>6</w:t>
            </w:r>
          </w:p>
        </w:tc>
        <w:tc>
          <w:tcPr>
            <w:tcW w:w="331" w:type="dxa"/>
            <w:shd w:val="solid" w:color="FFFFFF" w:fill="auto"/>
          </w:tcPr>
          <w:p w14:paraId="0407885B" w14:textId="555A8313" w:rsidR="008E66C7" w:rsidRDefault="008E66C7" w:rsidP="008E66C7">
            <w:pPr>
              <w:pStyle w:val="TAR"/>
              <w:jc w:val="center"/>
              <w:rPr>
                <w:sz w:val="16"/>
                <w:szCs w:val="16"/>
              </w:rPr>
            </w:pPr>
          </w:p>
        </w:tc>
        <w:tc>
          <w:tcPr>
            <w:tcW w:w="425" w:type="dxa"/>
            <w:shd w:val="solid" w:color="FFFFFF" w:fill="auto"/>
          </w:tcPr>
          <w:p w14:paraId="3006B5FE" w14:textId="1BDC3822" w:rsidR="008E66C7" w:rsidRDefault="008E66C7" w:rsidP="008E66C7">
            <w:pPr>
              <w:pStyle w:val="TAC"/>
              <w:rPr>
                <w:sz w:val="16"/>
                <w:szCs w:val="16"/>
              </w:rPr>
            </w:pPr>
            <w:r>
              <w:rPr>
                <w:sz w:val="16"/>
                <w:szCs w:val="16"/>
              </w:rPr>
              <w:t>F</w:t>
            </w:r>
          </w:p>
        </w:tc>
        <w:tc>
          <w:tcPr>
            <w:tcW w:w="4962" w:type="dxa"/>
            <w:shd w:val="solid" w:color="FFFFFF" w:fill="auto"/>
          </w:tcPr>
          <w:p w14:paraId="0C80AE30" w14:textId="558C7A54" w:rsidR="008E66C7" w:rsidRPr="00613F3E" w:rsidRDefault="008E66C7" w:rsidP="008E66C7">
            <w:pPr>
              <w:pStyle w:val="TAL"/>
              <w:rPr>
                <w:sz w:val="16"/>
                <w:szCs w:val="16"/>
              </w:rPr>
            </w:pPr>
            <w:r w:rsidRPr="008E66C7">
              <w:rPr>
                <w:sz w:val="16"/>
                <w:szCs w:val="16"/>
              </w:rPr>
              <w:t>Removal of Editor's Notes from IOPS 23.180</w:t>
            </w:r>
          </w:p>
        </w:tc>
        <w:tc>
          <w:tcPr>
            <w:tcW w:w="708" w:type="dxa"/>
            <w:shd w:val="solid" w:color="FFFFFF" w:fill="auto"/>
          </w:tcPr>
          <w:p w14:paraId="3FA723E8" w14:textId="55F17495" w:rsidR="008E66C7" w:rsidRDefault="008E66C7" w:rsidP="008E66C7">
            <w:pPr>
              <w:pStyle w:val="TAC"/>
              <w:rPr>
                <w:sz w:val="16"/>
                <w:szCs w:val="16"/>
              </w:rPr>
            </w:pPr>
            <w:r>
              <w:rPr>
                <w:sz w:val="16"/>
                <w:szCs w:val="16"/>
              </w:rPr>
              <w:t>19.</w:t>
            </w:r>
            <w:r>
              <w:rPr>
                <w:sz w:val="16"/>
                <w:szCs w:val="16"/>
              </w:rPr>
              <w:t>1</w:t>
            </w:r>
            <w:r>
              <w:rPr>
                <w:sz w:val="16"/>
                <w:szCs w:val="16"/>
              </w:rPr>
              <w:t>.0</w:t>
            </w:r>
          </w:p>
        </w:tc>
      </w:tr>
    </w:tbl>
    <w:p w14:paraId="6AE5F0B0" w14:textId="36479492" w:rsidR="00080512" w:rsidRDefault="00080512" w:rsidP="009A16B6"/>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AD4BAD" w14:textId="77777777" w:rsidR="005B1E4C" w:rsidRDefault="005B1E4C">
      <w:r>
        <w:separator/>
      </w:r>
    </w:p>
  </w:endnote>
  <w:endnote w:type="continuationSeparator" w:id="0">
    <w:p w14:paraId="419B2CF9" w14:textId="77777777" w:rsidR="005B1E4C" w:rsidRDefault="005B1E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4DDE20" w14:textId="77777777" w:rsidR="005B1E4C" w:rsidRDefault="005B1E4C">
      <w:r>
        <w:separator/>
      </w:r>
    </w:p>
  </w:footnote>
  <w:footnote w:type="continuationSeparator" w:id="0">
    <w:p w14:paraId="76AB23FA" w14:textId="77777777" w:rsidR="005B1E4C" w:rsidRDefault="005B1E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CBC1F8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02CA">
      <w:rPr>
        <w:rFonts w:ascii="Arial" w:hAnsi="Arial" w:cs="Arial"/>
        <w:b/>
        <w:noProof/>
        <w:sz w:val="18"/>
        <w:szCs w:val="18"/>
      </w:rPr>
      <w:t>3GPP TS 23.180 V19.1.0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BF9E0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02C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660A9"/>
    <w:multiLevelType w:val="hybridMultilevel"/>
    <w:tmpl w:val="1ABAD19C"/>
    <w:lvl w:ilvl="0" w:tplc="2CDC71C6">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3" w15:restartNumberingAfterBreak="0">
    <w:nsid w:val="1E45783D"/>
    <w:multiLevelType w:val="hybridMultilevel"/>
    <w:tmpl w:val="5D8E9E14"/>
    <w:lvl w:ilvl="0" w:tplc="012659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701070D"/>
    <w:multiLevelType w:val="hybridMultilevel"/>
    <w:tmpl w:val="7F821B0E"/>
    <w:lvl w:ilvl="0" w:tplc="DE2E273A">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B46C1"/>
    <w:multiLevelType w:val="hybridMultilevel"/>
    <w:tmpl w:val="D6CCCA86"/>
    <w:lvl w:ilvl="0" w:tplc="411AF8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214632F"/>
    <w:multiLevelType w:val="hybridMultilevel"/>
    <w:tmpl w:val="E5964194"/>
    <w:lvl w:ilvl="0" w:tplc="EFECF5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D937AF"/>
    <w:multiLevelType w:val="hybridMultilevel"/>
    <w:tmpl w:val="254AECA6"/>
    <w:lvl w:ilvl="0" w:tplc="4D7E3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F977B9"/>
    <w:multiLevelType w:val="hybridMultilevel"/>
    <w:tmpl w:val="DFE2845C"/>
    <w:lvl w:ilvl="0" w:tplc="2428909A">
      <w:start w:val="1"/>
      <w:numFmt w:val="bullet"/>
      <w:lvlText w:val="-"/>
      <w:lvlJc w:val="left"/>
      <w:pPr>
        <w:ind w:left="714" w:hanging="360"/>
      </w:pPr>
      <w:rPr>
        <w:rFonts w:ascii="Times New Roman" w:eastAsia="SimSun" w:hAnsi="Times New Roman" w:cs="Times New Roman"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19" w15:restartNumberingAfterBreak="0">
    <w:nsid w:val="3A3D765A"/>
    <w:multiLevelType w:val="hybridMultilevel"/>
    <w:tmpl w:val="09D2109A"/>
    <w:lvl w:ilvl="0" w:tplc="4F42F1C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1258FB"/>
    <w:multiLevelType w:val="hybridMultilevel"/>
    <w:tmpl w:val="DF4297A2"/>
    <w:lvl w:ilvl="0" w:tplc="0FAC7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5F6B8A"/>
    <w:multiLevelType w:val="hybridMultilevel"/>
    <w:tmpl w:val="0EB8FEE0"/>
    <w:lvl w:ilvl="0" w:tplc="B93CC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BB63FEC"/>
    <w:multiLevelType w:val="hybridMultilevel"/>
    <w:tmpl w:val="AFFE102A"/>
    <w:lvl w:ilvl="0" w:tplc="820A3C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CE500F"/>
    <w:multiLevelType w:val="hybridMultilevel"/>
    <w:tmpl w:val="ADE85334"/>
    <w:lvl w:ilvl="0" w:tplc="AEFA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7F6503"/>
    <w:multiLevelType w:val="hybridMultilevel"/>
    <w:tmpl w:val="9F4C9CEA"/>
    <w:lvl w:ilvl="0" w:tplc="2460D18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172C8F"/>
    <w:multiLevelType w:val="hybridMultilevel"/>
    <w:tmpl w:val="4888FBE0"/>
    <w:lvl w:ilvl="0" w:tplc="F1222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C375EB"/>
    <w:multiLevelType w:val="hybridMultilevel"/>
    <w:tmpl w:val="0CA69152"/>
    <w:lvl w:ilvl="0" w:tplc="E1AE4F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E66038"/>
    <w:multiLevelType w:val="hybridMultilevel"/>
    <w:tmpl w:val="361E78CA"/>
    <w:lvl w:ilvl="0" w:tplc="F606CC5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A01910"/>
    <w:multiLevelType w:val="hybridMultilevel"/>
    <w:tmpl w:val="E0781038"/>
    <w:lvl w:ilvl="0" w:tplc="60EA8F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CD7903"/>
    <w:multiLevelType w:val="hybridMultilevel"/>
    <w:tmpl w:val="D01A3130"/>
    <w:lvl w:ilvl="0" w:tplc="89F4F1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701C75"/>
    <w:multiLevelType w:val="hybridMultilevel"/>
    <w:tmpl w:val="B3F8E2CA"/>
    <w:lvl w:ilvl="0" w:tplc="BE08F3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462431499">
    <w:abstractNumId w:val="13"/>
  </w:num>
  <w:num w:numId="16" w16cid:durableId="1469669948">
    <w:abstractNumId w:val="12"/>
  </w:num>
  <w:num w:numId="17" w16cid:durableId="875702231">
    <w:abstractNumId w:val="19"/>
  </w:num>
  <w:num w:numId="18" w16cid:durableId="687028352">
    <w:abstractNumId w:val="15"/>
  </w:num>
  <w:num w:numId="19" w16cid:durableId="210385610">
    <w:abstractNumId w:val="30"/>
  </w:num>
  <w:num w:numId="20" w16cid:durableId="316999733">
    <w:abstractNumId w:val="20"/>
  </w:num>
  <w:num w:numId="21" w16cid:durableId="1961260117">
    <w:abstractNumId w:val="23"/>
  </w:num>
  <w:num w:numId="22" w16cid:durableId="2019959049">
    <w:abstractNumId w:val="28"/>
  </w:num>
  <w:num w:numId="23" w16cid:durableId="106702444">
    <w:abstractNumId w:val="17"/>
  </w:num>
  <w:num w:numId="24" w16cid:durableId="249775143">
    <w:abstractNumId w:val="26"/>
  </w:num>
  <w:num w:numId="25" w16cid:durableId="1713311031">
    <w:abstractNumId w:val="22"/>
  </w:num>
  <w:num w:numId="26" w16cid:durableId="972248827">
    <w:abstractNumId w:val="25"/>
  </w:num>
  <w:num w:numId="27" w16cid:durableId="1034308242">
    <w:abstractNumId w:val="14"/>
  </w:num>
  <w:num w:numId="28" w16cid:durableId="21783235">
    <w:abstractNumId w:val="27"/>
  </w:num>
  <w:num w:numId="29" w16cid:durableId="1539464811">
    <w:abstractNumId w:val="18"/>
  </w:num>
  <w:num w:numId="30" w16cid:durableId="1348941455">
    <w:abstractNumId w:val="31"/>
  </w:num>
  <w:num w:numId="31" w16cid:durableId="1301498926">
    <w:abstractNumId w:val="21"/>
  </w:num>
  <w:num w:numId="32" w16cid:durableId="1137068482">
    <w:abstractNumId w:val="16"/>
  </w:num>
  <w:num w:numId="33" w16cid:durableId="83815175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373"/>
    <w:rsid w:val="000C47C3"/>
    <w:rsid w:val="000D58AB"/>
    <w:rsid w:val="00120E91"/>
    <w:rsid w:val="001239CE"/>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B6339"/>
    <w:rsid w:val="002E00EE"/>
    <w:rsid w:val="002E5A08"/>
    <w:rsid w:val="00315B85"/>
    <w:rsid w:val="003172DC"/>
    <w:rsid w:val="0035462D"/>
    <w:rsid w:val="00356555"/>
    <w:rsid w:val="003765B8"/>
    <w:rsid w:val="003A142B"/>
    <w:rsid w:val="003C3971"/>
    <w:rsid w:val="003E01D1"/>
    <w:rsid w:val="00423334"/>
    <w:rsid w:val="004235E5"/>
    <w:rsid w:val="00424482"/>
    <w:rsid w:val="004345EC"/>
    <w:rsid w:val="00465515"/>
    <w:rsid w:val="0049751D"/>
    <w:rsid w:val="004C30AC"/>
    <w:rsid w:val="004D3578"/>
    <w:rsid w:val="004E207D"/>
    <w:rsid w:val="004E213A"/>
    <w:rsid w:val="004F0988"/>
    <w:rsid w:val="004F3340"/>
    <w:rsid w:val="0053388B"/>
    <w:rsid w:val="00534859"/>
    <w:rsid w:val="00535773"/>
    <w:rsid w:val="0054002F"/>
    <w:rsid w:val="00543E6C"/>
    <w:rsid w:val="00562849"/>
    <w:rsid w:val="00565087"/>
    <w:rsid w:val="0058538D"/>
    <w:rsid w:val="00597B11"/>
    <w:rsid w:val="005B1E4C"/>
    <w:rsid w:val="005D2E01"/>
    <w:rsid w:val="005D7526"/>
    <w:rsid w:val="005E4BB2"/>
    <w:rsid w:val="005F788A"/>
    <w:rsid w:val="00602AEA"/>
    <w:rsid w:val="0061236B"/>
    <w:rsid w:val="00613F3E"/>
    <w:rsid w:val="00614FDF"/>
    <w:rsid w:val="0063543D"/>
    <w:rsid w:val="00647114"/>
    <w:rsid w:val="00656939"/>
    <w:rsid w:val="00670CF4"/>
    <w:rsid w:val="006912E9"/>
    <w:rsid w:val="006A24C2"/>
    <w:rsid w:val="006A323F"/>
    <w:rsid w:val="006B30D0"/>
    <w:rsid w:val="006C3D95"/>
    <w:rsid w:val="006E5C86"/>
    <w:rsid w:val="006E770F"/>
    <w:rsid w:val="007000D6"/>
    <w:rsid w:val="00701116"/>
    <w:rsid w:val="0071174C"/>
    <w:rsid w:val="00713C44"/>
    <w:rsid w:val="00734A5B"/>
    <w:rsid w:val="0074026F"/>
    <w:rsid w:val="007429F6"/>
    <w:rsid w:val="00744E76"/>
    <w:rsid w:val="007523A0"/>
    <w:rsid w:val="00765EA3"/>
    <w:rsid w:val="00774DA4"/>
    <w:rsid w:val="00781F0F"/>
    <w:rsid w:val="007B600E"/>
    <w:rsid w:val="007D24C5"/>
    <w:rsid w:val="007D7C6D"/>
    <w:rsid w:val="007E272E"/>
    <w:rsid w:val="007F0F4A"/>
    <w:rsid w:val="008028A4"/>
    <w:rsid w:val="00813D80"/>
    <w:rsid w:val="00830747"/>
    <w:rsid w:val="00830904"/>
    <w:rsid w:val="00845E11"/>
    <w:rsid w:val="00856E5F"/>
    <w:rsid w:val="008768CA"/>
    <w:rsid w:val="00882EFD"/>
    <w:rsid w:val="008A3287"/>
    <w:rsid w:val="008C384C"/>
    <w:rsid w:val="008C7B64"/>
    <w:rsid w:val="008D0741"/>
    <w:rsid w:val="008E00F8"/>
    <w:rsid w:val="008E2D68"/>
    <w:rsid w:val="008E66C7"/>
    <w:rsid w:val="008E6756"/>
    <w:rsid w:val="0090271F"/>
    <w:rsid w:val="00902E23"/>
    <w:rsid w:val="009114D7"/>
    <w:rsid w:val="0091348E"/>
    <w:rsid w:val="00917CCB"/>
    <w:rsid w:val="00933FB0"/>
    <w:rsid w:val="00935CBB"/>
    <w:rsid w:val="00942EC2"/>
    <w:rsid w:val="0094612F"/>
    <w:rsid w:val="009602E5"/>
    <w:rsid w:val="00975DAE"/>
    <w:rsid w:val="009A16B6"/>
    <w:rsid w:val="009D152A"/>
    <w:rsid w:val="009E2532"/>
    <w:rsid w:val="009F1D85"/>
    <w:rsid w:val="009F37B7"/>
    <w:rsid w:val="00A10F02"/>
    <w:rsid w:val="00A164B4"/>
    <w:rsid w:val="00A26956"/>
    <w:rsid w:val="00A27486"/>
    <w:rsid w:val="00A53724"/>
    <w:rsid w:val="00A56066"/>
    <w:rsid w:val="00A65665"/>
    <w:rsid w:val="00A73129"/>
    <w:rsid w:val="00A82346"/>
    <w:rsid w:val="00A92BA1"/>
    <w:rsid w:val="00A95A32"/>
    <w:rsid w:val="00AB4A5D"/>
    <w:rsid w:val="00AC6BC6"/>
    <w:rsid w:val="00AD45A1"/>
    <w:rsid w:val="00AE6164"/>
    <w:rsid w:val="00AE65E2"/>
    <w:rsid w:val="00AF1460"/>
    <w:rsid w:val="00AF386A"/>
    <w:rsid w:val="00B002CA"/>
    <w:rsid w:val="00B11544"/>
    <w:rsid w:val="00B15449"/>
    <w:rsid w:val="00B21D12"/>
    <w:rsid w:val="00B44F0B"/>
    <w:rsid w:val="00B90EE0"/>
    <w:rsid w:val="00B93086"/>
    <w:rsid w:val="00BA19ED"/>
    <w:rsid w:val="00BA4B8D"/>
    <w:rsid w:val="00BC0858"/>
    <w:rsid w:val="00BC0F7D"/>
    <w:rsid w:val="00BC1C4B"/>
    <w:rsid w:val="00BD756E"/>
    <w:rsid w:val="00BD7D31"/>
    <w:rsid w:val="00BE3255"/>
    <w:rsid w:val="00BE5B24"/>
    <w:rsid w:val="00BF128E"/>
    <w:rsid w:val="00C01F94"/>
    <w:rsid w:val="00C074DD"/>
    <w:rsid w:val="00C1496A"/>
    <w:rsid w:val="00C33079"/>
    <w:rsid w:val="00C45231"/>
    <w:rsid w:val="00C551FF"/>
    <w:rsid w:val="00C566D9"/>
    <w:rsid w:val="00C6688B"/>
    <w:rsid w:val="00C72833"/>
    <w:rsid w:val="00C80F1D"/>
    <w:rsid w:val="00C868E7"/>
    <w:rsid w:val="00C91962"/>
    <w:rsid w:val="00C93F40"/>
    <w:rsid w:val="00CA3CE4"/>
    <w:rsid w:val="00CA3D0C"/>
    <w:rsid w:val="00D0744F"/>
    <w:rsid w:val="00D244C7"/>
    <w:rsid w:val="00D24FBD"/>
    <w:rsid w:val="00D57972"/>
    <w:rsid w:val="00D675A9"/>
    <w:rsid w:val="00D738D6"/>
    <w:rsid w:val="00D755EB"/>
    <w:rsid w:val="00D76048"/>
    <w:rsid w:val="00D82E6F"/>
    <w:rsid w:val="00D87E00"/>
    <w:rsid w:val="00D9134D"/>
    <w:rsid w:val="00DA7A03"/>
    <w:rsid w:val="00DB0EBD"/>
    <w:rsid w:val="00DB1818"/>
    <w:rsid w:val="00DC309B"/>
    <w:rsid w:val="00DC4DA2"/>
    <w:rsid w:val="00DC598C"/>
    <w:rsid w:val="00DD4C17"/>
    <w:rsid w:val="00DD74A5"/>
    <w:rsid w:val="00DE7B8F"/>
    <w:rsid w:val="00DF2B1F"/>
    <w:rsid w:val="00DF62CD"/>
    <w:rsid w:val="00E16509"/>
    <w:rsid w:val="00E31385"/>
    <w:rsid w:val="00E44582"/>
    <w:rsid w:val="00E44FFC"/>
    <w:rsid w:val="00E6718C"/>
    <w:rsid w:val="00E77645"/>
    <w:rsid w:val="00EA15B0"/>
    <w:rsid w:val="00EA5EA7"/>
    <w:rsid w:val="00EA66BD"/>
    <w:rsid w:val="00EB324D"/>
    <w:rsid w:val="00EC4A25"/>
    <w:rsid w:val="00ED71F3"/>
    <w:rsid w:val="00EF608C"/>
    <w:rsid w:val="00F025A2"/>
    <w:rsid w:val="00F04712"/>
    <w:rsid w:val="00F13360"/>
    <w:rsid w:val="00F22EC7"/>
    <w:rsid w:val="00F325C8"/>
    <w:rsid w:val="00F34834"/>
    <w:rsid w:val="00F653B8"/>
    <w:rsid w:val="00F9008D"/>
    <w:rsid w:val="00FA1266"/>
    <w:rsid w:val="00FB082E"/>
    <w:rsid w:val="00FC1192"/>
    <w:rsid w:val="00FC377F"/>
    <w:rsid w:val="00FD4F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9A16B6"/>
    <w:rPr>
      <w:rFonts w:ascii="Arial" w:hAnsi="Arial"/>
      <w:sz w:val="36"/>
      <w:lang w:eastAsia="en-US"/>
    </w:rPr>
  </w:style>
  <w:style w:type="character" w:customStyle="1" w:styleId="Heading2Char">
    <w:name w:val="Heading 2 Char"/>
    <w:basedOn w:val="DefaultParagraphFont"/>
    <w:link w:val="Heading2"/>
    <w:rsid w:val="009A16B6"/>
    <w:rPr>
      <w:rFonts w:ascii="Arial" w:hAnsi="Arial"/>
      <w:sz w:val="32"/>
      <w:lang w:eastAsia="en-US"/>
    </w:rPr>
  </w:style>
  <w:style w:type="character" w:customStyle="1" w:styleId="Heading3Char">
    <w:name w:val="Heading 3 Char"/>
    <w:basedOn w:val="DefaultParagraphFont"/>
    <w:link w:val="Heading3"/>
    <w:rsid w:val="009A16B6"/>
    <w:rPr>
      <w:rFonts w:ascii="Arial" w:hAnsi="Arial"/>
      <w:sz w:val="28"/>
      <w:lang w:eastAsia="en-US"/>
    </w:rPr>
  </w:style>
  <w:style w:type="character" w:customStyle="1" w:styleId="Heading4Char">
    <w:name w:val="Heading 4 Char"/>
    <w:basedOn w:val="DefaultParagraphFont"/>
    <w:link w:val="Heading4"/>
    <w:rsid w:val="009A16B6"/>
    <w:rPr>
      <w:rFonts w:ascii="Arial" w:hAnsi="Arial"/>
      <w:sz w:val="24"/>
      <w:lang w:eastAsia="en-US"/>
    </w:rPr>
  </w:style>
  <w:style w:type="character" w:customStyle="1" w:styleId="Heading5Char">
    <w:name w:val="Heading 5 Char"/>
    <w:basedOn w:val="DefaultParagraphFont"/>
    <w:link w:val="Heading5"/>
    <w:rsid w:val="009A16B6"/>
    <w:rPr>
      <w:rFonts w:ascii="Arial" w:hAnsi="Arial"/>
      <w:sz w:val="22"/>
      <w:lang w:eastAsia="en-US"/>
    </w:rPr>
  </w:style>
  <w:style w:type="character" w:customStyle="1" w:styleId="Heading6Char">
    <w:name w:val="Heading 6 Char"/>
    <w:basedOn w:val="DefaultParagraphFont"/>
    <w:link w:val="Heading6"/>
    <w:rsid w:val="009A16B6"/>
    <w:rPr>
      <w:rFonts w:ascii="Arial" w:hAnsi="Arial"/>
      <w:lang w:eastAsia="en-US"/>
    </w:rPr>
  </w:style>
  <w:style w:type="character" w:customStyle="1" w:styleId="Heading7Char">
    <w:name w:val="Heading 7 Char"/>
    <w:basedOn w:val="DefaultParagraphFont"/>
    <w:link w:val="Heading7"/>
    <w:rsid w:val="009A16B6"/>
    <w:rPr>
      <w:rFonts w:ascii="Arial" w:hAnsi="Arial"/>
      <w:lang w:eastAsia="en-US"/>
    </w:rPr>
  </w:style>
  <w:style w:type="character" w:customStyle="1" w:styleId="Heading8Char">
    <w:name w:val="Heading 8 Char"/>
    <w:basedOn w:val="DefaultParagraphFont"/>
    <w:link w:val="Heading8"/>
    <w:rsid w:val="009A16B6"/>
    <w:rPr>
      <w:rFonts w:ascii="Arial" w:hAnsi="Arial"/>
      <w:sz w:val="36"/>
      <w:lang w:eastAsia="en-US"/>
    </w:rPr>
  </w:style>
  <w:style w:type="character" w:customStyle="1" w:styleId="Heading9Char">
    <w:name w:val="Heading 9 Char"/>
    <w:basedOn w:val="DefaultParagraphFont"/>
    <w:link w:val="Heading9"/>
    <w:rsid w:val="009A16B6"/>
    <w:rPr>
      <w:rFonts w:ascii="Arial" w:hAnsi="Arial"/>
      <w:sz w:val="36"/>
      <w:lang w:eastAsia="en-US"/>
    </w:rPr>
  </w:style>
  <w:style w:type="character" w:customStyle="1" w:styleId="HeaderChar">
    <w:name w:val="Header Char"/>
    <w:basedOn w:val="DefaultParagraphFont"/>
    <w:link w:val="Header"/>
    <w:rsid w:val="009A16B6"/>
    <w:rPr>
      <w:rFonts w:ascii="Arial" w:hAnsi="Arial"/>
      <w:b/>
      <w:sz w:val="18"/>
      <w:lang w:eastAsia="ja-JP"/>
    </w:rPr>
  </w:style>
  <w:style w:type="character" w:customStyle="1" w:styleId="FooterChar">
    <w:name w:val="Footer Char"/>
    <w:basedOn w:val="DefaultParagraphFont"/>
    <w:link w:val="Footer"/>
    <w:rsid w:val="009A16B6"/>
    <w:rPr>
      <w:rFonts w:ascii="Arial" w:hAnsi="Arial"/>
      <w:b/>
      <w:i/>
      <w:sz w:val="18"/>
      <w:lang w:eastAsia="ja-JP"/>
    </w:rPr>
  </w:style>
  <w:style w:type="character" w:customStyle="1" w:styleId="EditorsNoteChar">
    <w:name w:val="Editor's Note Char"/>
    <w:aliases w:val="EN Char"/>
    <w:link w:val="EditorsNote"/>
    <w:locked/>
    <w:rsid w:val="009A16B6"/>
    <w:rPr>
      <w:color w:val="FF0000"/>
      <w:lang w:eastAsia="en-US"/>
    </w:rPr>
  </w:style>
  <w:style w:type="character" w:customStyle="1" w:styleId="TALChar">
    <w:name w:val="TAL Char"/>
    <w:link w:val="TAL"/>
    <w:rsid w:val="009A16B6"/>
    <w:rPr>
      <w:rFonts w:ascii="Arial" w:hAnsi="Arial"/>
      <w:sz w:val="18"/>
      <w:lang w:eastAsia="en-US"/>
    </w:rPr>
  </w:style>
  <w:style w:type="character" w:customStyle="1" w:styleId="B1Char">
    <w:name w:val="B1 Char"/>
    <w:link w:val="B1"/>
    <w:locked/>
    <w:rsid w:val="009A16B6"/>
    <w:rPr>
      <w:lang w:eastAsia="en-US"/>
    </w:rPr>
  </w:style>
  <w:style w:type="character" w:customStyle="1" w:styleId="TFChar">
    <w:name w:val="TF Char"/>
    <w:link w:val="TF"/>
    <w:locked/>
    <w:rsid w:val="009A16B6"/>
    <w:rPr>
      <w:rFonts w:ascii="Arial" w:hAnsi="Arial"/>
      <w:b/>
      <w:lang w:eastAsia="en-US"/>
    </w:rPr>
  </w:style>
  <w:style w:type="character" w:customStyle="1" w:styleId="NOChar">
    <w:name w:val="NO Char"/>
    <w:link w:val="NO"/>
    <w:locked/>
    <w:rsid w:val="009A16B6"/>
    <w:rPr>
      <w:lang w:eastAsia="en-US"/>
    </w:rPr>
  </w:style>
  <w:style w:type="character" w:customStyle="1" w:styleId="TAHChar">
    <w:name w:val="TAH Char"/>
    <w:link w:val="TAH"/>
    <w:locked/>
    <w:rsid w:val="009A16B6"/>
    <w:rPr>
      <w:rFonts w:ascii="Arial" w:hAnsi="Arial"/>
      <w:b/>
      <w:sz w:val="18"/>
      <w:lang w:eastAsia="en-US"/>
    </w:rPr>
  </w:style>
  <w:style w:type="character" w:customStyle="1" w:styleId="TALCar">
    <w:name w:val="TAL Car"/>
    <w:locked/>
    <w:rsid w:val="009A16B6"/>
    <w:rPr>
      <w:rFonts w:ascii="Arial" w:hAnsi="Arial"/>
      <w:sz w:val="18"/>
      <w:lang w:val="en-GB"/>
    </w:rPr>
  </w:style>
  <w:style w:type="character" w:styleId="FootnoteReference">
    <w:name w:val="footnote reference"/>
    <w:rsid w:val="009A16B6"/>
    <w:rPr>
      <w:b/>
      <w:position w:val="6"/>
      <w:sz w:val="16"/>
    </w:rPr>
  </w:style>
  <w:style w:type="paragraph" w:customStyle="1" w:styleId="CRCoverPage">
    <w:name w:val="CR Cover Page"/>
    <w:rsid w:val="009A16B6"/>
    <w:pPr>
      <w:spacing w:after="120"/>
    </w:pPr>
    <w:rPr>
      <w:rFonts w:ascii="Arial" w:hAnsi="Arial"/>
      <w:lang w:eastAsia="en-US"/>
    </w:rPr>
  </w:style>
  <w:style w:type="paragraph" w:customStyle="1" w:styleId="tdoc-header">
    <w:name w:val="tdoc-header"/>
    <w:rsid w:val="009A16B6"/>
    <w:rPr>
      <w:rFonts w:ascii="Arial" w:hAnsi="Arial"/>
      <w:sz w:val="24"/>
      <w:lang w:eastAsia="en-US"/>
    </w:rPr>
  </w:style>
  <w:style w:type="character" w:styleId="CommentReference">
    <w:name w:val="annotation reference"/>
    <w:rsid w:val="009A16B6"/>
    <w:rPr>
      <w:sz w:val="16"/>
    </w:rPr>
  </w:style>
  <w:style w:type="character" w:customStyle="1" w:styleId="apple-converted-space">
    <w:name w:val="apple-converted-space"/>
    <w:rsid w:val="009A16B6"/>
  </w:style>
  <w:style w:type="paragraph" w:styleId="Revision">
    <w:name w:val="Revision"/>
    <w:hidden/>
    <w:uiPriority w:val="99"/>
    <w:semiHidden/>
    <w:rsid w:val="00E6718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1.vsd"/><Relationship Id="rId47" Type="http://schemas.openxmlformats.org/officeDocument/2006/relationships/image" Target="media/image20.emf"/><Relationship Id="rId50" Type="http://schemas.openxmlformats.org/officeDocument/2006/relationships/oleObject" Target="embeddings/Microsoft_Visio_2003-2010_Drawing15.vsd"/><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17.vsd"/><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0.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9.vsd"/><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2.vsdx"/><Relationship Id="rId46" Type="http://schemas.openxmlformats.org/officeDocument/2006/relationships/oleObject" Target="embeddings/Microsoft_Visio_2003-2010_Drawing13.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66</Pages>
  <Words>22464</Words>
  <Characters>128050</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150214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CR0016</cp:lastModifiedBy>
  <cp:revision>4</cp:revision>
  <cp:lastPrinted>2019-02-25T14:05:00Z</cp:lastPrinted>
  <dcterms:created xsi:type="dcterms:W3CDTF">2025-06-07T11:26:00Z</dcterms:created>
  <dcterms:modified xsi:type="dcterms:W3CDTF">2025-06-07T11:27:00Z</dcterms:modified>
</cp:coreProperties>
</file>