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8D489" w14:textId="5DEFA903" w:rsidR="00E97638" w:rsidRPr="00D27A95" w:rsidRDefault="00E97638" w:rsidP="00D42AC3">
      <w:pPr>
        <w:pStyle w:val="ZA"/>
        <w:framePr w:wrap="notBeside"/>
      </w:pPr>
      <w:bookmarkStart w:id="0" w:name="page1"/>
      <w:r w:rsidRPr="00D27A95">
        <w:rPr>
          <w:sz w:val="64"/>
        </w:rPr>
        <w:t xml:space="preserve">3GPP TS 23.122 </w:t>
      </w:r>
      <w:r w:rsidR="004E3951" w:rsidRPr="00D27A95">
        <w:t>V</w:t>
      </w:r>
      <w:r w:rsidR="004E3951">
        <w:t>1</w:t>
      </w:r>
      <w:r w:rsidR="008C7C9B">
        <w:t>7</w:t>
      </w:r>
      <w:r w:rsidR="004414FC">
        <w:t>.</w:t>
      </w:r>
      <w:r w:rsidR="00BD3702">
        <w:t>4</w:t>
      </w:r>
      <w:r w:rsidR="004414FC">
        <w:t>.</w:t>
      </w:r>
      <w:r w:rsidR="006914EE">
        <w:t>0</w:t>
      </w:r>
      <w:r w:rsidR="006914EE" w:rsidRPr="00D27A95">
        <w:rPr>
          <w:sz w:val="32"/>
        </w:rPr>
        <w:t xml:space="preserve"> </w:t>
      </w:r>
      <w:r w:rsidRPr="00D27A95">
        <w:rPr>
          <w:sz w:val="32"/>
        </w:rPr>
        <w:t>(</w:t>
      </w:r>
      <w:r w:rsidR="00444243">
        <w:rPr>
          <w:sz w:val="32"/>
        </w:rPr>
        <w:t>202</w:t>
      </w:r>
      <w:r w:rsidR="003E4EA4">
        <w:rPr>
          <w:sz w:val="32"/>
        </w:rPr>
        <w:t>1</w:t>
      </w:r>
      <w:r w:rsidR="00176181">
        <w:rPr>
          <w:sz w:val="32"/>
        </w:rPr>
        <w:t>-</w:t>
      </w:r>
      <w:r w:rsidR="006914EE">
        <w:rPr>
          <w:sz w:val="32"/>
        </w:rPr>
        <w:t>0</w:t>
      </w:r>
      <w:r w:rsidR="00BD3702">
        <w:rPr>
          <w:sz w:val="32"/>
        </w:rPr>
        <w:t>9</w:t>
      </w:r>
      <w:r w:rsidR="00372CBB">
        <w:rPr>
          <w:sz w:val="32"/>
        </w:rPr>
        <w:t>)</w:t>
      </w:r>
    </w:p>
    <w:p w14:paraId="7EFE80BB" w14:textId="77777777" w:rsidR="00E97638" w:rsidRPr="00D27A95" w:rsidRDefault="00E97638">
      <w:pPr>
        <w:pStyle w:val="ZB"/>
        <w:framePr w:wrap="notBeside"/>
      </w:pPr>
      <w:r w:rsidRPr="00D27A95">
        <w:t>Technical Specification</w:t>
      </w:r>
    </w:p>
    <w:p w14:paraId="049D7488" w14:textId="77777777" w:rsidR="00E97638" w:rsidRPr="00D27A95" w:rsidRDefault="00E97638">
      <w:pPr>
        <w:pStyle w:val="ZT"/>
        <w:framePr w:wrap="notBeside"/>
      </w:pPr>
      <w:r w:rsidRPr="00D27A95">
        <w:t>3rd Generation Partnership Project;</w:t>
      </w:r>
    </w:p>
    <w:p w14:paraId="278C3CC8" w14:textId="77777777" w:rsidR="00E97638" w:rsidRPr="00D27A95" w:rsidRDefault="002A2778">
      <w:pPr>
        <w:pStyle w:val="ZT"/>
        <w:framePr w:wrap="notBeside"/>
      </w:pPr>
      <w:r w:rsidRPr="00D27A95">
        <w:t>Technical Specification Group Core Network and Terminals;</w:t>
      </w:r>
    </w:p>
    <w:p w14:paraId="4A04810C"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29D792A3"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8C7C9B">
        <w:rPr>
          <w:rStyle w:val="ZGSM"/>
        </w:rPr>
        <w:t>7</w:t>
      </w:r>
      <w:r w:rsidRPr="00D27A95">
        <w:t>)</w:t>
      </w:r>
    </w:p>
    <w:p w14:paraId="4E21328F" w14:textId="77777777" w:rsidR="00E97638" w:rsidRPr="00D27A95" w:rsidRDefault="00E97638">
      <w:pPr>
        <w:pStyle w:val="ZT"/>
        <w:framePr w:wrap="notBeside"/>
      </w:pPr>
    </w:p>
    <w:p w14:paraId="6A9D6C64" w14:textId="77777777" w:rsidR="00E97638" w:rsidRPr="00D27A95" w:rsidRDefault="00E97638">
      <w:pPr>
        <w:pStyle w:val="ZT"/>
        <w:framePr w:wrap="notBeside"/>
      </w:pPr>
    </w:p>
    <w:p w14:paraId="34542D5E" w14:textId="7AD29A0F" w:rsidR="004E3951" w:rsidRPr="00235394" w:rsidRDefault="006C4ADE" w:rsidP="004E3951">
      <w:pPr>
        <w:pStyle w:val="ZU"/>
        <w:framePr w:wrap="notBeside"/>
        <w:tabs>
          <w:tab w:val="right" w:pos="10206"/>
        </w:tabs>
        <w:jc w:val="left"/>
      </w:pPr>
      <w:r>
        <w:rPr>
          <w:i/>
          <w:lang w:eastAsia="en-GB"/>
        </w:rPr>
        <w:drawing>
          <wp:inline distT="0" distB="0" distL="0" distR="0" wp14:anchorId="4433D114" wp14:editId="32FBA415">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4E3951" w:rsidRPr="00235394">
        <w:rPr>
          <w:color w:val="0000FF"/>
        </w:rPr>
        <w:tab/>
      </w:r>
      <w:r w:rsidRPr="00235394">
        <w:rPr>
          <w:lang w:eastAsia="en-GB"/>
        </w:rPr>
        <w:drawing>
          <wp:inline distT="0" distB="0" distL="0" distR="0" wp14:anchorId="12E8D6BE" wp14:editId="6FEABC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1C5D3E5A" w14:textId="120D0066"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007D41BB">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962AC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402DB5F2" w14:textId="77777777" w:rsidR="00E97638" w:rsidRPr="00D27A95" w:rsidRDefault="00E97638">
      <w:pPr>
        <w:pStyle w:val="ZV"/>
        <w:framePr w:wrap="notBeside"/>
      </w:pPr>
    </w:p>
    <w:p w14:paraId="34A9E80C" w14:textId="77777777" w:rsidR="00E97638" w:rsidRPr="00D27A95" w:rsidRDefault="00E97638"/>
    <w:p w14:paraId="7537D3BF"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79C339D9" w14:textId="77777777" w:rsidR="00E97638" w:rsidRPr="00D27A95" w:rsidRDefault="00E97638">
      <w:bookmarkStart w:id="1" w:name="page2"/>
    </w:p>
    <w:p w14:paraId="518F3696"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7E2E02F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46349BD7" w14:textId="77777777" w:rsidR="00E97638" w:rsidRPr="00D27A95" w:rsidRDefault="00E97638"/>
    <w:p w14:paraId="6B4B6656"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46A1EC46"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4CF21D29" w14:textId="77777777" w:rsidR="00E97638" w:rsidRPr="00D27A95" w:rsidRDefault="00E97638">
      <w:pPr>
        <w:pStyle w:val="FP"/>
        <w:framePr w:wrap="notBeside" w:hAnchor="margin" w:yAlign="center"/>
        <w:ind w:left="2835" w:right="2835"/>
        <w:jc w:val="center"/>
        <w:rPr>
          <w:rFonts w:ascii="Arial" w:hAnsi="Arial"/>
          <w:sz w:val="18"/>
        </w:rPr>
      </w:pPr>
    </w:p>
    <w:p w14:paraId="7F557EA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0DE9389F"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472DDECA"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5C8B99C"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4085616D"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57F75E9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F40E49" w14:textId="77777777" w:rsidR="00E97638" w:rsidRPr="00D27A95" w:rsidRDefault="00E97638"/>
    <w:p w14:paraId="78D4DB0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E3E447"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9B942F1" w14:textId="77777777" w:rsidR="0024759D" w:rsidRDefault="0024759D" w:rsidP="0024759D">
      <w:pPr>
        <w:pStyle w:val="FP"/>
        <w:framePr w:h="3057" w:hRule="exact" w:wrap="notBeside" w:vAnchor="page" w:hAnchor="margin" w:y="12605"/>
        <w:jc w:val="center"/>
        <w:rPr>
          <w:noProof/>
        </w:rPr>
      </w:pPr>
    </w:p>
    <w:p w14:paraId="534A1EDF" w14:textId="77777777" w:rsidR="0024759D" w:rsidRDefault="0024759D" w:rsidP="00D42AC3">
      <w:pPr>
        <w:pStyle w:val="FP"/>
        <w:framePr w:h="3057" w:hRule="exact" w:wrap="notBeside" w:vAnchor="page" w:hAnchor="margin" w:y="12605"/>
        <w:jc w:val="center"/>
        <w:rPr>
          <w:noProof/>
          <w:sz w:val="18"/>
        </w:rPr>
      </w:pPr>
      <w:r>
        <w:rPr>
          <w:noProof/>
          <w:sz w:val="18"/>
        </w:rPr>
        <w:t xml:space="preserve">© </w:t>
      </w:r>
      <w:r w:rsidR="00B4267A">
        <w:rPr>
          <w:noProof/>
          <w:sz w:val="18"/>
        </w:rPr>
        <w:t>20</w:t>
      </w:r>
      <w:r w:rsidR="00444243">
        <w:rPr>
          <w:noProof/>
          <w:sz w:val="18"/>
        </w:rPr>
        <w:t>2</w:t>
      </w:r>
      <w:r w:rsidR="003E4EA4">
        <w:rPr>
          <w:noProof/>
          <w:sz w:val="18"/>
        </w:rPr>
        <w:t>1</w:t>
      </w:r>
      <w:r>
        <w:rPr>
          <w:noProof/>
          <w:sz w:val="18"/>
        </w:rPr>
        <w:t xml:space="preserve">, 3GPP Organizational Partners (ARIB, ATIS, CCSA, ETSI, </w:t>
      </w:r>
      <w:r w:rsidR="00647FBD">
        <w:rPr>
          <w:noProof/>
          <w:sz w:val="18"/>
        </w:rPr>
        <w:t xml:space="preserve">TSDSI, </w:t>
      </w:r>
      <w:r>
        <w:rPr>
          <w:noProof/>
          <w:sz w:val="18"/>
        </w:rPr>
        <w:t>TTA, TTC).</w:t>
      </w:r>
      <w:bookmarkStart w:id="2" w:name="copyrightaddon"/>
      <w:bookmarkEnd w:id="2"/>
    </w:p>
    <w:p w14:paraId="5D8F2CA6"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8B0BBC3" w14:textId="77777777" w:rsidR="0024759D" w:rsidRDefault="0024759D" w:rsidP="0024759D">
      <w:pPr>
        <w:pStyle w:val="FP"/>
        <w:framePr w:h="3057" w:hRule="exact" w:wrap="notBeside" w:vAnchor="page" w:hAnchor="margin" w:y="12605"/>
        <w:rPr>
          <w:noProof/>
          <w:sz w:val="18"/>
        </w:rPr>
      </w:pPr>
    </w:p>
    <w:p w14:paraId="0F20116B"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C48E6B9"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C83187"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6220FE94" w14:textId="77777777" w:rsidR="00E97638" w:rsidRPr="00D27A95" w:rsidRDefault="00E97638"/>
    <w:bookmarkEnd w:id="1"/>
    <w:p w14:paraId="26D35B65" w14:textId="77777777" w:rsidR="00E97638" w:rsidRPr="00D27A95" w:rsidRDefault="00E97638">
      <w:pPr>
        <w:pStyle w:val="TT"/>
      </w:pPr>
      <w:r w:rsidRPr="00D27A95">
        <w:br w:type="page"/>
      </w:r>
      <w:bookmarkEnd w:id="0"/>
      <w:r w:rsidRPr="00D27A95">
        <w:lastRenderedPageBreak/>
        <w:t>Contents</w:t>
      </w:r>
    </w:p>
    <w:p w14:paraId="325E4060" w14:textId="4A279853" w:rsidR="007D41BB" w:rsidRDefault="0043032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D41BB">
        <w:t>Foreword</w:t>
      </w:r>
      <w:r w:rsidR="007D41BB">
        <w:tab/>
      </w:r>
      <w:r w:rsidR="007D41BB">
        <w:fldChar w:fldCharType="begin" w:fldLock="1"/>
      </w:r>
      <w:r w:rsidR="007D41BB">
        <w:instrText xml:space="preserve"> PAGEREF _Toc83313299 \h </w:instrText>
      </w:r>
      <w:r w:rsidR="007D41BB">
        <w:fldChar w:fldCharType="separate"/>
      </w:r>
      <w:r w:rsidR="007D41BB">
        <w:t>4</w:t>
      </w:r>
      <w:r w:rsidR="007D41BB">
        <w:fldChar w:fldCharType="end"/>
      </w:r>
    </w:p>
    <w:p w14:paraId="64D86D21" w14:textId="3DA63165" w:rsidR="007D41BB" w:rsidRDefault="007D41B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_Toc83313300 \h </w:instrText>
      </w:r>
      <w:r>
        <w:fldChar w:fldCharType="separate"/>
      </w:r>
      <w:r>
        <w:t>6</w:t>
      </w:r>
      <w:r>
        <w:fldChar w:fldCharType="end"/>
      </w:r>
    </w:p>
    <w:p w14:paraId="5DDF650D" w14:textId="3B7680F4" w:rsidR="007D41BB" w:rsidRDefault="007D41BB">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_Toc83313301 \h </w:instrText>
      </w:r>
      <w:r>
        <w:fldChar w:fldCharType="separate"/>
      </w:r>
      <w:r>
        <w:t>6</w:t>
      </w:r>
      <w:r>
        <w:fldChar w:fldCharType="end"/>
      </w:r>
    </w:p>
    <w:p w14:paraId="5E348A4C" w14:textId="41CFEAE0" w:rsidR="007D41BB" w:rsidRDefault="007D41BB">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Definitions and abbreviations</w:t>
      </w:r>
      <w:r>
        <w:tab/>
      </w:r>
      <w:r>
        <w:fldChar w:fldCharType="begin" w:fldLock="1"/>
      </w:r>
      <w:r>
        <w:instrText xml:space="preserve"> PAGEREF _Toc83313302 \h </w:instrText>
      </w:r>
      <w:r>
        <w:fldChar w:fldCharType="separate"/>
      </w:r>
      <w:r>
        <w:t>9</w:t>
      </w:r>
      <w:r>
        <w:fldChar w:fldCharType="end"/>
      </w:r>
    </w:p>
    <w:p w14:paraId="20AA7900" w14:textId="6BE4D317" w:rsidR="007D41BB" w:rsidRDefault="007D41B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General description of idle mode</w:t>
      </w:r>
      <w:r>
        <w:tab/>
      </w:r>
      <w:r>
        <w:fldChar w:fldCharType="begin" w:fldLock="1"/>
      </w:r>
      <w:r>
        <w:instrText xml:space="preserve"> PAGEREF _Toc83313303 \h </w:instrText>
      </w:r>
      <w:r>
        <w:fldChar w:fldCharType="separate"/>
      </w:r>
      <w:r>
        <w:t>15</w:t>
      </w:r>
      <w:r>
        <w:fldChar w:fldCharType="end"/>
      </w:r>
    </w:p>
    <w:p w14:paraId="46F0C459" w14:textId="12A8A2FF" w:rsidR="007D41BB" w:rsidRDefault="007D41B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Requirements and technical solutions</w:t>
      </w:r>
      <w:r>
        <w:tab/>
      </w:r>
      <w:r>
        <w:fldChar w:fldCharType="begin" w:fldLock="1"/>
      </w:r>
      <w:r>
        <w:instrText xml:space="preserve"> PAGEREF _Toc83313304 \h </w:instrText>
      </w:r>
      <w:r>
        <w:fldChar w:fldCharType="separate"/>
      </w:r>
      <w:r>
        <w:t>16</w:t>
      </w:r>
      <w:r>
        <w:fldChar w:fldCharType="end"/>
      </w:r>
    </w:p>
    <w:p w14:paraId="1DA971E3" w14:textId="7AD6F9F4" w:rsidR="007D41BB" w:rsidRDefault="007D41BB">
      <w:pPr>
        <w:pStyle w:val="TOC2"/>
        <w:rPr>
          <w:rFonts w:asciiTheme="minorHAnsi" w:eastAsiaTheme="minorEastAsia" w:hAnsiTheme="minorHAnsi" w:cstheme="minorBidi"/>
          <w:sz w:val="22"/>
          <w:szCs w:val="22"/>
          <w:lang w:eastAsia="en-GB"/>
        </w:rPr>
      </w:pPr>
      <w:r>
        <w:t>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_Toc83313305 \h </w:instrText>
      </w:r>
      <w:r>
        <w:fldChar w:fldCharType="separate"/>
      </w:r>
      <w:r>
        <w:t>16</w:t>
      </w:r>
      <w:r>
        <w:fldChar w:fldCharType="end"/>
      </w:r>
    </w:p>
    <w:p w14:paraId="0882C5FE" w14:textId="076EACFB" w:rsidR="007D41BB" w:rsidRDefault="007D41B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PLMN selection and roaming</w:t>
      </w:r>
      <w:r>
        <w:tab/>
      </w:r>
      <w:r>
        <w:fldChar w:fldCharType="begin" w:fldLock="1"/>
      </w:r>
      <w:r>
        <w:instrText xml:space="preserve"> PAGEREF _Toc83313306 \h </w:instrText>
      </w:r>
      <w:r>
        <w:fldChar w:fldCharType="separate"/>
      </w:r>
      <w:r>
        <w:t>16</w:t>
      </w:r>
      <w:r>
        <w:fldChar w:fldCharType="end"/>
      </w:r>
    </w:p>
    <w:p w14:paraId="1BF2616A" w14:textId="73D9CD16" w:rsidR="007D41BB" w:rsidRDefault="007D41BB">
      <w:pPr>
        <w:pStyle w:val="TOC2"/>
        <w:rPr>
          <w:rFonts w:asciiTheme="minorHAnsi" w:eastAsiaTheme="minorEastAsia" w:hAnsiTheme="minorHAnsi" w:cstheme="minorBidi"/>
          <w:sz w:val="22"/>
          <w:szCs w:val="22"/>
          <w:lang w:eastAsia="en-GB"/>
        </w:rPr>
      </w:pPr>
      <w:r>
        <w:t>3.1A</w:t>
      </w:r>
      <w:r>
        <w:rPr>
          <w:rFonts w:asciiTheme="minorHAnsi" w:eastAsiaTheme="minorEastAsia" w:hAnsiTheme="minorHAnsi" w:cstheme="minorBidi"/>
          <w:sz w:val="22"/>
          <w:szCs w:val="22"/>
          <w:lang w:eastAsia="en-GB"/>
        </w:rPr>
        <w:tab/>
      </w:r>
      <w:r>
        <w:t>CSG selection / restriction</w:t>
      </w:r>
      <w:r>
        <w:tab/>
      </w:r>
      <w:r>
        <w:fldChar w:fldCharType="begin" w:fldLock="1"/>
      </w:r>
      <w:r>
        <w:instrText xml:space="preserve"> PAGEREF _Toc83313307 \h </w:instrText>
      </w:r>
      <w:r>
        <w:fldChar w:fldCharType="separate"/>
      </w:r>
      <w:r>
        <w:t>19</w:t>
      </w:r>
      <w:r>
        <w:fldChar w:fldCharType="end"/>
      </w:r>
    </w:p>
    <w:p w14:paraId="3C8FE591" w14:textId="79557279" w:rsidR="007D41BB" w:rsidRDefault="007D41BB">
      <w:pPr>
        <w:pStyle w:val="TOC2"/>
        <w:rPr>
          <w:rFonts w:asciiTheme="minorHAnsi" w:eastAsiaTheme="minorEastAsia" w:hAnsiTheme="minorHAnsi" w:cstheme="minorBidi"/>
          <w:sz w:val="22"/>
          <w:szCs w:val="22"/>
          <w:lang w:eastAsia="en-GB"/>
        </w:rPr>
      </w:pPr>
      <w:r>
        <w:t>3.1B</w:t>
      </w:r>
      <w:r>
        <w:rPr>
          <w:rFonts w:asciiTheme="minorHAnsi" w:eastAsiaTheme="minorEastAsia" w:hAnsiTheme="minorHAnsi" w:cstheme="minorBidi"/>
          <w:sz w:val="22"/>
          <w:szCs w:val="22"/>
          <w:lang w:eastAsia="en-GB"/>
        </w:rPr>
        <w:tab/>
      </w:r>
      <w:r>
        <w:t>PLMN selection triggered by ProSe communications</w:t>
      </w:r>
      <w:r>
        <w:tab/>
      </w:r>
      <w:r>
        <w:fldChar w:fldCharType="begin" w:fldLock="1"/>
      </w:r>
      <w:r>
        <w:instrText xml:space="preserve"> PAGEREF _Toc83313308 \h </w:instrText>
      </w:r>
      <w:r>
        <w:fldChar w:fldCharType="separate"/>
      </w:r>
      <w:r>
        <w:t>20</w:t>
      </w:r>
      <w:r>
        <w:fldChar w:fldCharType="end"/>
      </w:r>
    </w:p>
    <w:p w14:paraId="7766BF25" w14:textId="2C2CB6F8" w:rsidR="007D41BB" w:rsidRDefault="007D41BB">
      <w:pPr>
        <w:pStyle w:val="TOC2"/>
        <w:rPr>
          <w:rFonts w:asciiTheme="minorHAnsi" w:eastAsiaTheme="minorEastAsia" w:hAnsiTheme="minorHAnsi" w:cstheme="minorBidi"/>
          <w:sz w:val="22"/>
          <w:szCs w:val="22"/>
          <w:lang w:eastAsia="en-GB"/>
        </w:rPr>
      </w:pPr>
      <w:r>
        <w:t>3.1C</w:t>
      </w:r>
      <w:r>
        <w:rPr>
          <w:rFonts w:asciiTheme="minorHAnsi" w:eastAsiaTheme="minorEastAsia" w:hAnsiTheme="minorHAnsi" w:cstheme="minorBidi"/>
          <w:sz w:val="22"/>
          <w:szCs w:val="22"/>
          <w:lang w:eastAsia="en-GB"/>
        </w:rPr>
        <w:tab/>
      </w:r>
      <w:r>
        <w:t>PLMN selection triggered by V2X communication over PC5</w:t>
      </w:r>
      <w:r>
        <w:tab/>
      </w:r>
      <w:r>
        <w:fldChar w:fldCharType="begin" w:fldLock="1"/>
      </w:r>
      <w:r>
        <w:instrText xml:space="preserve"> PAGEREF _Toc83313309 \h </w:instrText>
      </w:r>
      <w:r>
        <w:fldChar w:fldCharType="separate"/>
      </w:r>
      <w:r>
        <w:t>22</w:t>
      </w:r>
      <w:r>
        <w:fldChar w:fldCharType="end"/>
      </w:r>
    </w:p>
    <w:p w14:paraId="3BBFD59E" w14:textId="7B5BA4A2" w:rsidR="007D41BB" w:rsidRDefault="007D41B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Regional provision of service</w:t>
      </w:r>
      <w:r>
        <w:tab/>
      </w:r>
      <w:r>
        <w:fldChar w:fldCharType="begin" w:fldLock="1"/>
      </w:r>
      <w:r>
        <w:instrText xml:space="preserve"> PAGEREF _Toc83313310 \h </w:instrText>
      </w:r>
      <w:r>
        <w:fldChar w:fldCharType="separate"/>
      </w:r>
      <w:r>
        <w:t>24</w:t>
      </w:r>
      <w:r>
        <w:fldChar w:fldCharType="end"/>
      </w:r>
    </w:p>
    <w:p w14:paraId="4972ECE2" w14:textId="6379E46E" w:rsidR="007D41BB" w:rsidRDefault="007D41B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Borders between registration areas</w:t>
      </w:r>
      <w:r>
        <w:tab/>
      </w:r>
      <w:r>
        <w:fldChar w:fldCharType="begin" w:fldLock="1"/>
      </w:r>
      <w:r>
        <w:instrText xml:space="preserve"> PAGEREF _Toc83313311 \h </w:instrText>
      </w:r>
      <w:r>
        <w:fldChar w:fldCharType="separate"/>
      </w:r>
      <w:r>
        <w:t>26</w:t>
      </w:r>
      <w:r>
        <w:fldChar w:fldCharType="end"/>
      </w:r>
    </w:p>
    <w:p w14:paraId="58F675D0" w14:textId="1B21CCB1" w:rsidR="007D41BB" w:rsidRDefault="007D41B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Access control</w:t>
      </w:r>
      <w:r>
        <w:tab/>
      </w:r>
      <w:r>
        <w:fldChar w:fldCharType="begin" w:fldLock="1"/>
      </w:r>
      <w:r>
        <w:instrText xml:space="preserve"> PAGEREF _Toc83313312 \h </w:instrText>
      </w:r>
      <w:r>
        <w:fldChar w:fldCharType="separate"/>
      </w:r>
      <w:r>
        <w:t>26</w:t>
      </w:r>
      <w:r>
        <w:fldChar w:fldCharType="end"/>
      </w:r>
    </w:p>
    <w:p w14:paraId="021292FE" w14:textId="5405C45F" w:rsidR="007D41BB" w:rsidRDefault="007D41BB">
      <w:pPr>
        <w:pStyle w:val="TOC3"/>
        <w:rPr>
          <w:rFonts w:asciiTheme="minorHAnsi" w:eastAsiaTheme="minorEastAsia" w:hAnsiTheme="minorHAnsi" w:cstheme="minorBidi"/>
          <w:sz w:val="22"/>
          <w:szCs w:val="22"/>
          <w:lang w:eastAsia="en-GB"/>
        </w:rPr>
      </w:pPr>
      <w:r>
        <w:t>3.4.1</w:t>
      </w:r>
      <w:r>
        <w:rPr>
          <w:rFonts w:asciiTheme="minorHAnsi" w:eastAsiaTheme="minorEastAsia" w:hAnsiTheme="minorHAnsi" w:cstheme="minorBidi"/>
          <w:sz w:val="22"/>
          <w:szCs w:val="22"/>
          <w:lang w:eastAsia="en-GB"/>
        </w:rPr>
        <w:tab/>
      </w:r>
      <w:r>
        <w:t>Access control</w:t>
      </w:r>
      <w:r>
        <w:tab/>
      </w:r>
      <w:r>
        <w:fldChar w:fldCharType="begin" w:fldLock="1"/>
      </w:r>
      <w:r>
        <w:instrText xml:space="preserve"> PAGEREF _Toc83313313 \h </w:instrText>
      </w:r>
      <w:r>
        <w:fldChar w:fldCharType="separate"/>
      </w:r>
      <w:r>
        <w:t>26</w:t>
      </w:r>
      <w:r>
        <w:fldChar w:fldCharType="end"/>
      </w:r>
    </w:p>
    <w:p w14:paraId="1D9DD95E" w14:textId="3641B240" w:rsidR="007D41BB" w:rsidRDefault="007D41BB">
      <w:pPr>
        <w:pStyle w:val="TOC3"/>
        <w:rPr>
          <w:rFonts w:asciiTheme="minorHAnsi" w:eastAsiaTheme="minorEastAsia" w:hAnsiTheme="minorHAnsi" w:cstheme="minorBidi"/>
          <w:sz w:val="22"/>
          <w:szCs w:val="22"/>
          <w:lang w:eastAsia="en-GB"/>
        </w:rPr>
      </w:pPr>
      <w:r>
        <w:t>3.4.2</w:t>
      </w:r>
      <w:r>
        <w:rPr>
          <w:rFonts w:asciiTheme="minorHAnsi" w:eastAsiaTheme="minorEastAsia" w:hAnsiTheme="minorHAnsi" w:cstheme="minorBidi"/>
          <w:sz w:val="22"/>
          <w:szCs w:val="22"/>
          <w:lang w:eastAsia="en-GB"/>
        </w:rPr>
        <w:tab/>
      </w:r>
      <w:r>
        <w:t>Forbidden LA or TA for regional provision of service</w:t>
      </w:r>
      <w:r>
        <w:tab/>
      </w:r>
      <w:r>
        <w:fldChar w:fldCharType="begin" w:fldLock="1"/>
      </w:r>
      <w:r>
        <w:instrText xml:space="preserve"> PAGEREF _Toc83313314 \h </w:instrText>
      </w:r>
      <w:r>
        <w:fldChar w:fldCharType="separate"/>
      </w:r>
      <w:r>
        <w:t>26</w:t>
      </w:r>
      <w:r>
        <w:fldChar w:fldCharType="end"/>
      </w:r>
    </w:p>
    <w:p w14:paraId="4BA89C61" w14:textId="36D9F6CF" w:rsidR="007D41BB" w:rsidRDefault="007D41BB">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No suitable cell (limited service state)</w:t>
      </w:r>
      <w:r>
        <w:tab/>
      </w:r>
      <w:r>
        <w:fldChar w:fldCharType="begin" w:fldLock="1"/>
      </w:r>
      <w:r>
        <w:instrText xml:space="preserve"> PAGEREF _Toc83313315 \h </w:instrText>
      </w:r>
      <w:r>
        <w:fldChar w:fldCharType="separate"/>
      </w:r>
      <w:r>
        <w:t>27</w:t>
      </w:r>
      <w:r>
        <w:fldChar w:fldCharType="end"/>
      </w:r>
    </w:p>
    <w:p w14:paraId="1E840CAF" w14:textId="1E3A9010" w:rsidR="007D41BB" w:rsidRDefault="007D41BB">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CTS fixed part selection (A/Gb mode only)</w:t>
      </w:r>
      <w:r>
        <w:tab/>
      </w:r>
      <w:r>
        <w:fldChar w:fldCharType="begin" w:fldLock="1"/>
      </w:r>
      <w:r>
        <w:instrText xml:space="preserve"> PAGEREF _Toc83313316 \h </w:instrText>
      </w:r>
      <w:r>
        <w:fldChar w:fldCharType="separate"/>
      </w:r>
      <w:r>
        <w:t>28</w:t>
      </w:r>
      <w:r>
        <w:fldChar w:fldCharType="end"/>
      </w:r>
    </w:p>
    <w:p w14:paraId="4AE74813" w14:textId="7AA87A90" w:rsidR="007D41BB" w:rsidRDefault="007D41BB">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NAS behaviour configuration</w:t>
      </w:r>
      <w:r>
        <w:tab/>
      </w:r>
      <w:r>
        <w:fldChar w:fldCharType="begin" w:fldLock="1"/>
      </w:r>
      <w:r>
        <w:instrText xml:space="preserve"> PAGEREF _Toc83313317 \h </w:instrText>
      </w:r>
      <w:r>
        <w:fldChar w:fldCharType="separate"/>
      </w:r>
      <w:r>
        <w:t>28</w:t>
      </w:r>
      <w:r>
        <w:fldChar w:fldCharType="end"/>
      </w:r>
    </w:p>
    <w:p w14:paraId="25C4EB14" w14:textId="732B8C2E" w:rsidR="007D41BB" w:rsidRDefault="007D41BB">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CAG selection (N1 mode only)</w:t>
      </w:r>
      <w:r>
        <w:tab/>
      </w:r>
      <w:r>
        <w:fldChar w:fldCharType="begin" w:fldLock="1"/>
      </w:r>
      <w:r>
        <w:instrText xml:space="preserve"> PAGEREF _Toc83313318 \h </w:instrText>
      </w:r>
      <w:r>
        <w:fldChar w:fldCharType="separate"/>
      </w:r>
      <w:r>
        <w:t>28</w:t>
      </w:r>
      <w:r>
        <w:fldChar w:fldCharType="end"/>
      </w:r>
    </w:p>
    <w:p w14:paraId="0E7B2081" w14:textId="36B94710" w:rsidR="007D41BB" w:rsidRDefault="007D41BB">
      <w:pPr>
        <w:pStyle w:val="TOC2"/>
        <w:rPr>
          <w:rFonts w:asciiTheme="minorHAnsi" w:eastAsiaTheme="minorEastAsia" w:hAnsiTheme="minorHAnsi" w:cstheme="minorBidi"/>
          <w:sz w:val="22"/>
          <w:szCs w:val="22"/>
          <w:lang w:eastAsia="en-GB"/>
        </w:rPr>
      </w:pPr>
      <w:r>
        <w:t>3.9</w:t>
      </w:r>
      <w:r>
        <w:rPr>
          <w:rFonts w:asciiTheme="minorHAnsi" w:eastAsiaTheme="minorEastAsia" w:hAnsiTheme="minorHAnsi" w:cstheme="minorBidi"/>
          <w:sz w:val="22"/>
          <w:szCs w:val="22"/>
          <w:lang w:eastAsia="en-GB"/>
        </w:rPr>
        <w:tab/>
      </w:r>
      <w:r>
        <w:t>SNPN selection</w:t>
      </w:r>
      <w:r>
        <w:tab/>
      </w:r>
      <w:r>
        <w:fldChar w:fldCharType="begin" w:fldLock="1"/>
      </w:r>
      <w:r>
        <w:instrText xml:space="preserve"> PAGEREF _Toc83313319 \h </w:instrText>
      </w:r>
      <w:r>
        <w:fldChar w:fldCharType="separate"/>
      </w:r>
      <w:r>
        <w:t>29</w:t>
      </w:r>
      <w:r>
        <w:fldChar w:fldCharType="end"/>
      </w:r>
    </w:p>
    <w:p w14:paraId="249ABE38" w14:textId="0EC94317" w:rsidR="007D41BB" w:rsidRDefault="007D41BB">
      <w:pPr>
        <w:pStyle w:val="TOC2"/>
        <w:rPr>
          <w:rFonts w:asciiTheme="minorHAnsi" w:eastAsiaTheme="minorEastAsia" w:hAnsiTheme="minorHAnsi" w:cstheme="minorBidi"/>
          <w:sz w:val="22"/>
          <w:szCs w:val="22"/>
          <w:lang w:eastAsia="en-GB"/>
        </w:rPr>
      </w:pPr>
      <w:r>
        <w:t>3.10</w:t>
      </w:r>
      <w:r>
        <w:rPr>
          <w:rFonts w:asciiTheme="minorHAnsi" w:eastAsiaTheme="minorEastAsia" w:hAnsiTheme="minorHAnsi" w:cstheme="minorBidi"/>
          <w:sz w:val="22"/>
          <w:szCs w:val="22"/>
          <w:lang w:eastAsia="en-GB"/>
        </w:rPr>
        <w:tab/>
      </w:r>
      <w:r>
        <w:t>Minimization of service interruption</w:t>
      </w:r>
      <w:r>
        <w:tab/>
      </w:r>
      <w:r>
        <w:fldChar w:fldCharType="begin" w:fldLock="1"/>
      </w:r>
      <w:r>
        <w:instrText xml:space="preserve"> PAGEREF _Toc83313320 \h </w:instrText>
      </w:r>
      <w:r>
        <w:fldChar w:fldCharType="separate"/>
      </w:r>
      <w:r>
        <w:t>30</w:t>
      </w:r>
      <w:r>
        <w:fldChar w:fldCharType="end"/>
      </w:r>
    </w:p>
    <w:p w14:paraId="5F803D83" w14:textId="06218B4D" w:rsidR="007D41BB" w:rsidRDefault="007D41B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Overall process structure</w:t>
      </w:r>
      <w:r>
        <w:tab/>
      </w:r>
      <w:r>
        <w:fldChar w:fldCharType="begin" w:fldLock="1"/>
      </w:r>
      <w:r>
        <w:instrText xml:space="preserve"> PAGEREF _Toc83313321 \h </w:instrText>
      </w:r>
      <w:r>
        <w:fldChar w:fldCharType="separate"/>
      </w:r>
      <w:r>
        <w:t>31</w:t>
      </w:r>
      <w:r>
        <w:fldChar w:fldCharType="end"/>
      </w:r>
    </w:p>
    <w:p w14:paraId="55C4BC41" w14:textId="31F7B812" w:rsidR="007D41BB" w:rsidRDefault="007D41B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Process goal</w:t>
      </w:r>
      <w:r>
        <w:tab/>
      </w:r>
      <w:r>
        <w:fldChar w:fldCharType="begin" w:fldLock="1"/>
      </w:r>
      <w:r>
        <w:instrText xml:space="preserve"> PAGEREF _Toc83313322 \h </w:instrText>
      </w:r>
      <w:r>
        <w:fldChar w:fldCharType="separate"/>
      </w:r>
      <w:r>
        <w:t>31</w:t>
      </w:r>
      <w:r>
        <w:fldChar w:fldCharType="end"/>
      </w:r>
    </w:p>
    <w:p w14:paraId="7776F881" w14:textId="76F70A6C" w:rsidR="007D41BB" w:rsidRDefault="007D41B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States description</w:t>
      </w:r>
      <w:r>
        <w:tab/>
      </w:r>
      <w:r>
        <w:fldChar w:fldCharType="begin" w:fldLock="1"/>
      </w:r>
      <w:r>
        <w:instrText xml:space="preserve"> PAGEREF _Toc83313323 \h </w:instrText>
      </w:r>
      <w:r>
        <w:fldChar w:fldCharType="separate"/>
      </w:r>
      <w:r>
        <w:t>31</w:t>
      </w:r>
      <w:r>
        <w:fldChar w:fldCharType="end"/>
      </w:r>
    </w:p>
    <w:p w14:paraId="2A286679" w14:textId="4D4EC29B" w:rsidR="007D41BB" w:rsidRDefault="007D41B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List of states</w:t>
      </w:r>
      <w:r>
        <w:tab/>
      </w:r>
      <w:r>
        <w:fldChar w:fldCharType="begin" w:fldLock="1"/>
      </w:r>
      <w:r>
        <w:instrText xml:space="preserve"> PAGEREF _Toc83313324 \h </w:instrText>
      </w:r>
      <w:r>
        <w:fldChar w:fldCharType="separate"/>
      </w:r>
      <w:r>
        <w:t>32</w:t>
      </w:r>
      <w:r>
        <w:fldChar w:fldCharType="end"/>
      </w:r>
    </w:p>
    <w:p w14:paraId="6AF0024D" w14:textId="6E6B4A73" w:rsidR="007D41BB" w:rsidRDefault="007D41B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List of states for the PLMN selection process</w:t>
      </w:r>
      <w:r>
        <w:tab/>
      </w:r>
      <w:r>
        <w:fldChar w:fldCharType="begin" w:fldLock="1"/>
      </w:r>
      <w:r>
        <w:instrText xml:space="preserve"> PAGEREF _Toc83313325 \h </w:instrText>
      </w:r>
      <w:r>
        <w:fldChar w:fldCharType="separate"/>
      </w:r>
      <w:r>
        <w:t>32</w:t>
      </w:r>
      <w:r>
        <w:fldChar w:fldCharType="end"/>
      </w:r>
    </w:p>
    <w:p w14:paraId="149535B7" w14:textId="636BFB6E" w:rsidR="007D41BB" w:rsidRDefault="007D41BB">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List of states for automatic mode (figure 2a)</w:t>
      </w:r>
      <w:r>
        <w:tab/>
      </w:r>
      <w:r>
        <w:fldChar w:fldCharType="begin" w:fldLock="1"/>
      </w:r>
      <w:r>
        <w:instrText xml:space="preserve"> PAGEREF _Toc83313326 \h </w:instrText>
      </w:r>
      <w:r>
        <w:fldChar w:fldCharType="separate"/>
      </w:r>
      <w:r>
        <w:t>32</w:t>
      </w:r>
      <w:r>
        <w:fldChar w:fldCharType="end"/>
      </w:r>
    </w:p>
    <w:p w14:paraId="3B3A7D21" w14:textId="4FD0F9EE" w:rsidR="007D41BB" w:rsidRDefault="007D41BB">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t>List of states for manual mode (figure 2b)</w:t>
      </w:r>
      <w:r>
        <w:tab/>
      </w:r>
      <w:r>
        <w:fldChar w:fldCharType="begin" w:fldLock="1"/>
      </w:r>
      <w:r>
        <w:instrText xml:space="preserve"> PAGEREF _Toc83313327 \h </w:instrText>
      </w:r>
      <w:r>
        <w:fldChar w:fldCharType="separate"/>
      </w:r>
      <w:r>
        <w:t>32</w:t>
      </w:r>
      <w:r>
        <w:fldChar w:fldCharType="end"/>
      </w:r>
    </w:p>
    <w:p w14:paraId="4DDF380C" w14:textId="187B49C1" w:rsidR="007D41BB" w:rsidRDefault="007D41B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_Toc83313328 \h </w:instrText>
      </w:r>
      <w:r>
        <w:fldChar w:fldCharType="separate"/>
      </w:r>
      <w:r>
        <w:t>32</w:t>
      </w:r>
      <w:r>
        <w:fldChar w:fldCharType="end"/>
      </w:r>
    </w:p>
    <w:p w14:paraId="07761521" w14:textId="4FBB2D7E" w:rsidR="007D41BB" w:rsidRDefault="007D41BB">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List of states for location registration (figure 3)</w:t>
      </w:r>
      <w:r>
        <w:tab/>
      </w:r>
      <w:r>
        <w:fldChar w:fldCharType="begin" w:fldLock="1"/>
      </w:r>
      <w:r>
        <w:instrText xml:space="preserve"> PAGEREF _Toc83313329 \h </w:instrText>
      </w:r>
      <w:r>
        <w:fldChar w:fldCharType="separate"/>
      </w:r>
      <w:r>
        <w:t>32</w:t>
      </w:r>
      <w:r>
        <w:fldChar w:fldCharType="end"/>
      </w:r>
    </w:p>
    <w:p w14:paraId="581554A0" w14:textId="74E4676A" w:rsidR="007D41BB" w:rsidRDefault="007D41B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PLMN selection process</w:t>
      </w:r>
      <w:r>
        <w:tab/>
      </w:r>
      <w:r>
        <w:fldChar w:fldCharType="begin" w:fldLock="1"/>
      </w:r>
      <w:r>
        <w:instrText xml:space="preserve"> PAGEREF _Toc83313330 \h </w:instrText>
      </w:r>
      <w:r>
        <w:fldChar w:fldCharType="separate"/>
      </w:r>
      <w:r>
        <w:t>33</w:t>
      </w:r>
      <w:r>
        <w:fldChar w:fldCharType="end"/>
      </w:r>
    </w:p>
    <w:p w14:paraId="455C5C76" w14:textId="46C2ECFF" w:rsidR="007D41BB" w:rsidRDefault="007D41B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_Toc83313331 \h </w:instrText>
      </w:r>
      <w:r>
        <w:fldChar w:fldCharType="separate"/>
      </w:r>
      <w:r>
        <w:t>33</w:t>
      </w:r>
      <w:r>
        <w:fldChar w:fldCharType="end"/>
      </w:r>
    </w:p>
    <w:p w14:paraId="0353E8A6" w14:textId="5EF08EC1" w:rsidR="007D41BB" w:rsidRDefault="007D41B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Registration on a PLMN</w:t>
      </w:r>
      <w:r>
        <w:tab/>
      </w:r>
      <w:r>
        <w:fldChar w:fldCharType="begin" w:fldLock="1"/>
      </w:r>
      <w:r>
        <w:instrText xml:space="preserve"> PAGEREF _Toc83313332 \h </w:instrText>
      </w:r>
      <w:r>
        <w:fldChar w:fldCharType="separate"/>
      </w:r>
      <w:r>
        <w:t>34</w:t>
      </w:r>
      <w:r>
        <w:fldChar w:fldCharType="end"/>
      </w:r>
    </w:p>
    <w:p w14:paraId="4510CA3F" w14:textId="2FE182E0" w:rsidR="007D41BB" w:rsidRDefault="007D41BB">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PLMN selection</w:t>
      </w:r>
      <w:r>
        <w:tab/>
      </w:r>
      <w:r>
        <w:fldChar w:fldCharType="begin" w:fldLock="1"/>
      </w:r>
      <w:r>
        <w:instrText xml:space="preserve"> PAGEREF _Toc83313333 \h </w:instrText>
      </w:r>
      <w:r>
        <w:fldChar w:fldCharType="separate"/>
      </w:r>
      <w:r>
        <w:t>34</w:t>
      </w:r>
      <w:r>
        <w:fldChar w:fldCharType="end"/>
      </w:r>
    </w:p>
    <w:p w14:paraId="302BB798" w14:textId="01EBE044" w:rsidR="007D41BB" w:rsidRDefault="007D41BB">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At switch</w:t>
      </w:r>
      <w:r>
        <w:noBreakHyphen/>
        <w:t>on or recovery from lack of coverage</w:t>
      </w:r>
      <w:r>
        <w:tab/>
      </w:r>
      <w:r>
        <w:fldChar w:fldCharType="begin" w:fldLock="1"/>
      </w:r>
      <w:r>
        <w:instrText xml:space="preserve"> PAGEREF _Toc83313334 \h </w:instrText>
      </w:r>
      <w:r>
        <w:fldChar w:fldCharType="separate"/>
      </w:r>
      <w:r>
        <w:t>35</w:t>
      </w:r>
      <w:r>
        <w:fldChar w:fldCharType="end"/>
      </w:r>
    </w:p>
    <w:p w14:paraId="182F117F" w14:textId="2216EECF" w:rsidR="007D41BB" w:rsidRDefault="007D41BB">
      <w:pPr>
        <w:pStyle w:val="TOC5"/>
        <w:rPr>
          <w:rFonts w:asciiTheme="minorHAnsi" w:eastAsiaTheme="minorEastAsia" w:hAnsiTheme="minorHAnsi" w:cstheme="minorBidi"/>
          <w:sz w:val="22"/>
          <w:szCs w:val="22"/>
          <w:lang w:eastAsia="en-GB"/>
        </w:rPr>
      </w:pPr>
      <w:r>
        <w:t>4.4.3.1.1</w:t>
      </w:r>
      <w:r>
        <w:rPr>
          <w:rFonts w:asciiTheme="minorHAnsi" w:eastAsiaTheme="minorEastAsia" w:hAnsiTheme="minorHAnsi" w:cstheme="minorBidi"/>
          <w:sz w:val="22"/>
          <w:szCs w:val="22"/>
          <w:lang w:eastAsia="en-GB"/>
        </w:rPr>
        <w:tab/>
      </w:r>
      <w:r>
        <w:t>Automatic Network Selection Mode Procedure</w:t>
      </w:r>
      <w:r>
        <w:tab/>
      </w:r>
      <w:r>
        <w:fldChar w:fldCharType="begin" w:fldLock="1"/>
      </w:r>
      <w:r>
        <w:instrText xml:space="preserve"> PAGEREF _Toc83313335 \h </w:instrText>
      </w:r>
      <w:r>
        <w:fldChar w:fldCharType="separate"/>
      </w:r>
      <w:r>
        <w:t>36</w:t>
      </w:r>
      <w:r>
        <w:fldChar w:fldCharType="end"/>
      </w:r>
    </w:p>
    <w:p w14:paraId="60BEEF5B" w14:textId="3F5C89F5" w:rsidR="007D41BB" w:rsidRDefault="007D41BB">
      <w:pPr>
        <w:pStyle w:val="TOC5"/>
        <w:rPr>
          <w:rFonts w:asciiTheme="minorHAnsi" w:eastAsiaTheme="minorEastAsia" w:hAnsiTheme="minorHAnsi" w:cstheme="minorBidi"/>
          <w:sz w:val="22"/>
          <w:szCs w:val="22"/>
          <w:lang w:eastAsia="en-GB"/>
        </w:rPr>
      </w:pPr>
      <w:r>
        <w:t>4.4.3.1.2</w:t>
      </w:r>
      <w:r>
        <w:rPr>
          <w:rFonts w:asciiTheme="minorHAnsi" w:eastAsiaTheme="minorEastAsia" w:hAnsiTheme="minorHAnsi" w:cstheme="minorBidi"/>
          <w:sz w:val="22"/>
          <w:szCs w:val="22"/>
          <w:lang w:eastAsia="en-GB"/>
        </w:rPr>
        <w:tab/>
      </w:r>
      <w:r>
        <w:t>Manual Network Selection Mode Procedure</w:t>
      </w:r>
      <w:r>
        <w:tab/>
      </w:r>
      <w:r>
        <w:fldChar w:fldCharType="begin" w:fldLock="1"/>
      </w:r>
      <w:r>
        <w:instrText xml:space="preserve"> PAGEREF _Toc83313336 \h </w:instrText>
      </w:r>
      <w:r>
        <w:fldChar w:fldCharType="separate"/>
      </w:r>
      <w:r>
        <w:t>39</w:t>
      </w:r>
      <w:r>
        <w:fldChar w:fldCharType="end"/>
      </w:r>
    </w:p>
    <w:p w14:paraId="17F15512" w14:textId="350C65AB" w:rsidR="007D41BB" w:rsidRDefault="007D41BB">
      <w:pPr>
        <w:pStyle w:val="TOC5"/>
        <w:rPr>
          <w:rFonts w:asciiTheme="minorHAnsi" w:eastAsiaTheme="minorEastAsia" w:hAnsiTheme="minorHAnsi" w:cstheme="minorBidi"/>
          <w:sz w:val="22"/>
          <w:szCs w:val="22"/>
          <w:lang w:eastAsia="en-GB"/>
        </w:rPr>
      </w:pPr>
      <w:r>
        <w:t>4.4.3.1.3</w:t>
      </w:r>
      <w:r>
        <w:rPr>
          <w:rFonts w:asciiTheme="minorHAnsi" w:eastAsiaTheme="minorEastAsia" w:hAnsiTheme="minorHAnsi" w:cstheme="minorBidi"/>
          <w:sz w:val="22"/>
          <w:szCs w:val="22"/>
          <w:lang w:eastAsia="en-GB"/>
        </w:rPr>
        <w:tab/>
      </w:r>
      <w:r>
        <w:t>Manual CSG selection</w:t>
      </w:r>
      <w:r>
        <w:tab/>
      </w:r>
      <w:r>
        <w:fldChar w:fldCharType="begin" w:fldLock="1"/>
      </w:r>
      <w:r>
        <w:instrText xml:space="preserve"> PAGEREF _Toc83313337 \h </w:instrText>
      </w:r>
      <w:r>
        <w:fldChar w:fldCharType="separate"/>
      </w:r>
      <w:r>
        <w:t>42</w:t>
      </w:r>
      <w:r>
        <w:fldChar w:fldCharType="end"/>
      </w:r>
    </w:p>
    <w:p w14:paraId="2059534E" w14:textId="11D173FE" w:rsidR="007D41BB" w:rsidRDefault="007D41BB">
      <w:pPr>
        <w:pStyle w:val="TOC6"/>
        <w:rPr>
          <w:rFonts w:asciiTheme="minorHAnsi" w:eastAsiaTheme="minorEastAsia" w:hAnsiTheme="minorHAnsi" w:cstheme="minorBidi"/>
          <w:sz w:val="22"/>
          <w:szCs w:val="22"/>
          <w:lang w:eastAsia="en-GB"/>
        </w:rPr>
      </w:pPr>
      <w:r>
        <w:t>4.4.3.1.3.1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_Toc83313338 \h </w:instrText>
      </w:r>
      <w:r>
        <w:fldChar w:fldCharType="separate"/>
      </w:r>
      <w:r>
        <w:t>42</w:t>
      </w:r>
      <w:r>
        <w:fldChar w:fldCharType="end"/>
      </w:r>
    </w:p>
    <w:p w14:paraId="1DDDA0EB" w14:textId="3ED4AE6E" w:rsidR="007D41BB" w:rsidRDefault="007D41BB">
      <w:pPr>
        <w:pStyle w:val="TOC6"/>
        <w:rPr>
          <w:rFonts w:asciiTheme="minorHAnsi" w:eastAsiaTheme="minorEastAsia" w:hAnsiTheme="minorHAnsi" w:cstheme="minorBidi"/>
          <w:sz w:val="22"/>
          <w:szCs w:val="22"/>
          <w:lang w:eastAsia="en-GB"/>
        </w:rPr>
      </w:pPr>
      <w:r>
        <w:t>4.4.3.1.3.2</w:t>
      </w:r>
      <w:r>
        <w:rPr>
          <w:rFonts w:asciiTheme="minorHAnsi" w:eastAsiaTheme="minorEastAsia" w:hAnsiTheme="minorHAnsi" w:cstheme="minorBidi"/>
          <w:sz w:val="22"/>
          <w:szCs w:val="22"/>
          <w:lang w:eastAsia="en-GB"/>
        </w:rPr>
        <w:tab/>
      </w:r>
      <w:r>
        <w:t>Manual CSG selection within the RPLMN</w:t>
      </w:r>
      <w:r>
        <w:tab/>
      </w:r>
      <w:r>
        <w:fldChar w:fldCharType="begin" w:fldLock="1"/>
      </w:r>
      <w:r>
        <w:instrText xml:space="preserve"> PAGEREF _Toc83313339 \h </w:instrText>
      </w:r>
      <w:r>
        <w:fldChar w:fldCharType="separate"/>
      </w:r>
      <w:r>
        <w:t>42</w:t>
      </w:r>
      <w:r>
        <w:fldChar w:fldCharType="end"/>
      </w:r>
    </w:p>
    <w:p w14:paraId="5A731915" w14:textId="4C2830C6" w:rsidR="007D41BB" w:rsidRDefault="007D41BB">
      <w:pPr>
        <w:pStyle w:val="TOC6"/>
        <w:rPr>
          <w:rFonts w:asciiTheme="minorHAnsi" w:eastAsiaTheme="minorEastAsia" w:hAnsiTheme="minorHAnsi" w:cstheme="minorBidi"/>
          <w:sz w:val="22"/>
          <w:szCs w:val="22"/>
          <w:lang w:eastAsia="en-GB"/>
        </w:rPr>
      </w:pPr>
      <w:r>
        <w:t>4.4.3.1.3.3</w:t>
      </w:r>
      <w:r>
        <w:rPr>
          <w:rFonts w:asciiTheme="minorHAnsi" w:eastAsiaTheme="minorEastAsia" w:hAnsiTheme="minorHAnsi" w:cstheme="minorBidi"/>
          <w:sz w:val="22"/>
          <w:szCs w:val="22"/>
          <w:lang w:eastAsia="en-GB"/>
        </w:rPr>
        <w:tab/>
      </w:r>
      <w:r>
        <w:t>Manual CSG selection in a PLMN different from the RPLMN</w:t>
      </w:r>
      <w:r>
        <w:tab/>
      </w:r>
      <w:r>
        <w:fldChar w:fldCharType="begin" w:fldLock="1"/>
      </w:r>
      <w:r>
        <w:instrText xml:space="preserve"> PAGEREF _Toc83313340 \h </w:instrText>
      </w:r>
      <w:r>
        <w:fldChar w:fldCharType="separate"/>
      </w:r>
      <w:r>
        <w:t>42</w:t>
      </w:r>
      <w:r>
        <w:fldChar w:fldCharType="end"/>
      </w:r>
    </w:p>
    <w:p w14:paraId="0C961FEF" w14:textId="78688817" w:rsidR="007D41BB" w:rsidRDefault="007D41BB">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User reselection</w:t>
      </w:r>
      <w:r>
        <w:tab/>
      </w:r>
      <w:r>
        <w:fldChar w:fldCharType="begin" w:fldLock="1"/>
      </w:r>
      <w:r>
        <w:instrText xml:space="preserve"> PAGEREF _Toc83313341 \h </w:instrText>
      </w:r>
      <w:r>
        <w:fldChar w:fldCharType="separate"/>
      </w:r>
      <w:r>
        <w:t>43</w:t>
      </w:r>
      <w:r>
        <w:fldChar w:fldCharType="end"/>
      </w:r>
    </w:p>
    <w:p w14:paraId="7653DD7A" w14:textId="400AE17F" w:rsidR="007D41BB" w:rsidRDefault="007D41BB">
      <w:pPr>
        <w:pStyle w:val="TOC5"/>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lang w:eastAsia="en-GB"/>
        </w:rPr>
        <w:tab/>
      </w:r>
      <w:r>
        <w:t>Automatic Network Selection Mode</w:t>
      </w:r>
      <w:r>
        <w:tab/>
      </w:r>
      <w:r>
        <w:fldChar w:fldCharType="begin" w:fldLock="1"/>
      </w:r>
      <w:r>
        <w:instrText xml:space="preserve"> PAGEREF _Toc83313342 \h </w:instrText>
      </w:r>
      <w:r>
        <w:fldChar w:fldCharType="separate"/>
      </w:r>
      <w:r>
        <w:t>43</w:t>
      </w:r>
      <w:r>
        <w:fldChar w:fldCharType="end"/>
      </w:r>
    </w:p>
    <w:p w14:paraId="0A64805E" w14:textId="098FEA32" w:rsidR="007D41BB" w:rsidRDefault="007D41BB">
      <w:pPr>
        <w:pStyle w:val="TOC5"/>
        <w:rPr>
          <w:rFonts w:asciiTheme="minorHAnsi" w:eastAsiaTheme="minorEastAsia" w:hAnsiTheme="minorHAnsi" w:cstheme="minorBidi"/>
          <w:sz w:val="22"/>
          <w:szCs w:val="22"/>
          <w:lang w:eastAsia="en-GB"/>
        </w:rPr>
      </w:pPr>
      <w:r>
        <w:t>4.4.3.2.2</w:t>
      </w:r>
      <w:r>
        <w:rPr>
          <w:rFonts w:asciiTheme="minorHAnsi" w:eastAsiaTheme="minorEastAsia" w:hAnsiTheme="minorHAnsi" w:cstheme="minorBidi"/>
          <w:sz w:val="22"/>
          <w:szCs w:val="22"/>
          <w:lang w:eastAsia="en-GB"/>
        </w:rPr>
        <w:tab/>
      </w:r>
      <w:r>
        <w:t>Manual Network Selection Mode</w:t>
      </w:r>
      <w:r>
        <w:tab/>
      </w:r>
      <w:r>
        <w:fldChar w:fldCharType="begin" w:fldLock="1"/>
      </w:r>
      <w:r>
        <w:instrText xml:space="preserve"> PAGEREF _Toc83313343 \h </w:instrText>
      </w:r>
      <w:r>
        <w:fldChar w:fldCharType="separate"/>
      </w:r>
      <w:r>
        <w:t>44</w:t>
      </w:r>
      <w:r>
        <w:fldChar w:fldCharType="end"/>
      </w:r>
    </w:p>
    <w:p w14:paraId="4C9D511E" w14:textId="703FB4D3" w:rsidR="007D41BB" w:rsidRDefault="007D41BB">
      <w:pPr>
        <w:pStyle w:val="TOC5"/>
        <w:rPr>
          <w:rFonts w:asciiTheme="minorHAnsi" w:eastAsiaTheme="minorEastAsia" w:hAnsiTheme="minorHAnsi" w:cstheme="minorBidi"/>
          <w:sz w:val="22"/>
          <w:szCs w:val="22"/>
          <w:lang w:eastAsia="en-GB"/>
        </w:rPr>
      </w:pPr>
      <w:r>
        <w:t>4.4.3.2.3</w:t>
      </w:r>
      <w:r>
        <w:rPr>
          <w:rFonts w:asciiTheme="minorHAnsi" w:eastAsiaTheme="minorEastAsia" w:hAnsiTheme="minorHAnsi" w:cstheme="minorBidi"/>
          <w:sz w:val="22"/>
          <w:szCs w:val="22"/>
          <w:lang w:eastAsia="en-GB"/>
        </w:rPr>
        <w:tab/>
      </w:r>
      <w:r>
        <w:t>Manual CSG selection</w:t>
      </w:r>
      <w:r>
        <w:tab/>
      </w:r>
      <w:r>
        <w:fldChar w:fldCharType="begin" w:fldLock="1"/>
      </w:r>
      <w:r>
        <w:instrText xml:space="preserve"> PAGEREF _Toc83313344 \h </w:instrText>
      </w:r>
      <w:r>
        <w:fldChar w:fldCharType="separate"/>
      </w:r>
      <w:r>
        <w:t>44</w:t>
      </w:r>
      <w:r>
        <w:fldChar w:fldCharType="end"/>
      </w:r>
    </w:p>
    <w:p w14:paraId="4A3DC3DD" w14:textId="022FB528" w:rsidR="007D41BB" w:rsidRDefault="007D41BB">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In VPLMN</w:t>
      </w:r>
      <w:r>
        <w:tab/>
      </w:r>
      <w:r>
        <w:fldChar w:fldCharType="begin" w:fldLock="1"/>
      </w:r>
      <w:r>
        <w:instrText xml:space="preserve"> PAGEREF _Toc83313345 \h </w:instrText>
      </w:r>
      <w:r>
        <w:fldChar w:fldCharType="separate"/>
      </w:r>
      <w:r>
        <w:t>44</w:t>
      </w:r>
      <w:r>
        <w:fldChar w:fldCharType="end"/>
      </w:r>
    </w:p>
    <w:p w14:paraId="3E8FD891" w14:textId="5B04761F" w:rsidR="007D41BB" w:rsidRDefault="007D41BB">
      <w:pPr>
        <w:pStyle w:val="TOC5"/>
        <w:rPr>
          <w:rFonts w:asciiTheme="minorHAnsi" w:eastAsiaTheme="minorEastAsia" w:hAnsiTheme="minorHAnsi" w:cstheme="minorBidi"/>
          <w:sz w:val="22"/>
          <w:szCs w:val="22"/>
          <w:lang w:eastAsia="en-GB"/>
        </w:rPr>
      </w:pPr>
      <w:r>
        <w:t>4.4.3.3.1</w:t>
      </w:r>
      <w:r>
        <w:rPr>
          <w:rFonts w:asciiTheme="minorHAnsi" w:eastAsiaTheme="minorEastAsia" w:hAnsiTheme="minorHAnsi" w:cstheme="minorBidi"/>
          <w:sz w:val="22"/>
          <w:szCs w:val="22"/>
          <w:lang w:eastAsia="en-GB"/>
        </w:rPr>
        <w:tab/>
      </w:r>
      <w:r>
        <w:t>Automatic and manual network selection modes</w:t>
      </w:r>
      <w:r>
        <w:tab/>
      </w:r>
      <w:r>
        <w:fldChar w:fldCharType="begin" w:fldLock="1"/>
      </w:r>
      <w:r>
        <w:instrText xml:space="preserve"> PAGEREF _Toc83313346 \h </w:instrText>
      </w:r>
      <w:r>
        <w:fldChar w:fldCharType="separate"/>
      </w:r>
      <w:r>
        <w:t>44</w:t>
      </w:r>
      <w:r>
        <w:fldChar w:fldCharType="end"/>
      </w:r>
    </w:p>
    <w:p w14:paraId="2F740001" w14:textId="0E349847" w:rsidR="007D41BB" w:rsidRDefault="007D41BB">
      <w:pPr>
        <w:pStyle w:val="TOC5"/>
        <w:rPr>
          <w:rFonts w:asciiTheme="minorHAnsi" w:eastAsiaTheme="minorEastAsia" w:hAnsiTheme="minorHAnsi" w:cstheme="minorBidi"/>
          <w:sz w:val="22"/>
          <w:szCs w:val="22"/>
          <w:lang w:eastAsia="en-GB"/>
        </w:rPr>
      </w:pPr>
      <w:r>
        <w:t>4.4.3.3.2</w:t>
      </w:r>
      <w:r>
        <w:rPr>
          <w:rFonts w:asciiTheme="minorHAnsi" w:eastAsiaTheme="minorEastAsia" w:hAnsiTheme="minorHAnsi" w:cstheme="minorBidi"/>
          <w:sz w:val="22"/>
          <w:szCs w:val="22"/>
          <w:lang w:eastAsia="en-GB"/>
        </w:rPr>
        <w:tab/>
      </w:r>
      <w:r>
        <w:t>Manual CSG selection</w:t>
      </w:r>
      <w:r>
        <w:tab/>
      </w:r>
      <w:r>
        <w:fldChar w:fldCharType="begin" w:fldLock="1"/>
      </w:r>
      <w:r>
        <w:instrText xml:space="preserve"> PAGEREF _Toc83313347 \h </w:instrText>
      </w:r>
      <w:r>
        <w:fldChar w:fldCharType="separate"/>
      </w:r>
      <w:r>
        <w:t>46</w:t>
      </w:r>
      <w:r>
        <w:fldChar w:fldCharType="end"/>
      </w:r>
    </w:p>
    <w:p w14:paraId="1030EB3A" w14:textId="22D99DEE" w:rsidR="007D41BB" w:rsidRDefault="007D41BB">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Investigation Scan for higher prioritized PLMN</w:t>
      </w:r>
      <w:r>
        <w:tab/>
      </w:r>
      <w:r>
        <w:fldChar w:fldCharType="begin" w:fldLock="1"/>
      </w:r>
      <w:r>
        <w:instrText xml:space="preserve"> PAGEREF _Toc83313348 \h </w:instrText>
      </w:r>
      <w:r>
        <w:fldChar w:fldCharType="separate"/>
      </w:r>
      <w:r>
        <w:t>46</w:t>
      </w:r>
      <w:r>
        <w:fldChar w:fldCharType="end"/>
      </w:r>
    </w:p>
    <w:p w14:paraId="3FBCC0C6" w14:textId="7286A0A7" w:rsidR="007D41BB" w:rsidRDefault="007D41BB">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_Toc83313349 \h </w:instrText>
      </w:r>
      <w:r>
        <w:fldChar w:fldCharType="separate"/>
      </w:r>
      <w:r>
        <w:t>47</w:t>
      </w:r>
      <w:r>
        <w:fldChar w:fldCharType="end"/>
      </w:r>
    </w:p>
    <w:p w14:paraId="473C4851" w14:textId="78D4AE6D" w:rsidR="007D41BB" w:rsidRDefault="007D41BB">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Roaming not allowed in this LA or TA</w:t>
      </w:r>
      <w:r>
        <w:tab/>
      </w:r>
      <w:r>
        <w:fldChar w:fldCharType="begin" w:fldLock="1"/>
      </w:r>
      <w:r>
        <w:instrText xml:space="preserve"> PAGEREF _Toc83313350 \h </w:instrText>
      </w:r>
      <w:r>
        <w:fldChar w:fldCharType="separate"/>
      </w:r>
      <w:r>
        <w:t>47</w:t>
      </w:r>
      <w:r>
        <w:fldChar w:fldCharType="end"/>
      </w:r>
    </w:p>
    <w:p w14:paraId="6EAF23D7" w14:textId="27C12CA3" w:rsidR="007D41BB" w:rsidRDefault="007D41BB">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Steering of roaming</w:t>
      </w:r>
      <w:r>
        <w:tab/>
      </w:r>
      <w:r>
        <w:fldChar w:fldCharType="begin" w:fldLock="1"/>
      </w:r>
      <w:r>
        <w:instrText xml:space="preserve"> PAGEREF _Toc83313351 \h </w:instrText>
      </w:r>
      <w:r>
        <w:fldChar w:fldCharType="separate"/>
      </w:r>
      <w:r>
        <w:t>47</w:t>
      </w:r>
      <w:r>
        <w:fldChar w:fldCharType="end"/>
      </w:r>
    </w:p>
    <w:p w14:paraId="4FFED5D5" w14:textId="1FB0A284" w:rsidR="007D41BB" w:rsidRDefault="007D41B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registration process</w:t>
      </w:r>
      <w:r>
        <w:tab/>
      </w:r>
      <w:r>
        <w:fldChar w:fldCharType="begin" w:fldLock="1"/>
      </w:r>
      <w:r>
        <w:instrText xml:space="preserve"> PAGEREF _Toc83313352 \h </w:instrText>
      </w:r>
      <w:r>
        <w:fldChar w:fldCharType="separate"/>
      </w:r>
      <w:r>
        <w:t>47</w:t>
      </w:r>
      <w:r>
        <w:fldChar w:fldCharType="end"/>
      </w:r>
    </w:p>
    <w:p w14:paraId="7E5E276A" w14:textId="6B16917D" w:rsidR="007D41BB" w:rsidRDefault="007D41BB">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_Toc83313353 \h </w:instrText>
      </w:r>
      <w:r>
        <w:fldChar w:fldCharType="separate"/>
      </w:r>
      <w:r>
        <w:t>47</w:t>
      </w:r>
      <w:r>
        <w:fldChar w:fldCharType="end"/>
      </w:r>
    </w:p>
    <w:p w14:paraId="7D1B01F1" w14:textId="01E9E422" w:rsidR="007D41BB" w:rsidRDefault="007D41BB">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Initiation of Location Registration</w:t>
      </w:r>
      <w:r>
        <w:tab/>
      </w:r>
      <w:r>
        <w:fldChar w:fldCharType="begin" w:fldLock="1"/>
      </w:r>
      <w:r>
        <w:instrText xml:space="preserve"> PAGEREF _Toc83313354 \h </w:instrText>
      </w:r>
      <w:r>
        <w:fldChar w:fldCharType="separate"/>
      </w:r>
      <w:r>
        <w:t>48</w:t>
      </w:r>
      <w:r>
        <w:fldChar w:fldCharType="end"/>
      </w:r>
    </w:p>
    <w:p w14:paraId="1026853F" w14:textId="2CCE37EB" w:rsidR="007D41BB" w:rsidRDefault="007D41BB">
      <w:pPr>
        <w:pStyle w:val="TOC3"/>
        <w:rPr>
          <w:rFonts w:asciiTheme="minorHAnsi" w:eastAsiaTheme="minorEastAsia" w:hAnsiTheme="minorHAnsi" w:cstheme="minorBidi"/>
          <w:sz w:val="22"/>
          <w:szCs w:val="22"/>
          <w:lang w:eastAsia="en-GB"/>
        </w:rPr>
      </w:pPr>
      <w:r>
        <w:lastRenderedPageBreak/>
        <w:t>4.5.3</w:t>
      </w:r>
      <w:r>
        <w:rPr>
          <w:rFonts w:asciiTheme="minorHAnsi" w:eastAsiaTheme="minorEastAsia" w:hAnsiTheme="minorHAnsi" w:cstheme="minorBidi"/>
          <w:sz w:val="22"/>
          <w:szCs w:val="22"/>
          <w:lang w:eastAsia="en-GB"/>
        </w:rPr>
        <w:tab/>
      </w:r>
      <w:r>
        <w:t>Periodic Location Registration</w:t>
      </w:r>
      <w:r>
        <w:tab/>
      </w:r>
      <w:r>
        <w:fldChar w:fldCharType="begin" w:fldLock="1"/>
      </w:r>
      <w:r>
        <w:instrText xml:space="preserve"> PAGEREF _Toc83313355 \h </w:instrText>
      </w:r>
      <w:r>
        <w:fldChar w:fldCharType="separate"/>
      </w:r>
      <w:r>
        <w:t>50</w:t>
      </w:r>
      <w:r>
        <w:fldChar w:fldCharType="end"/>
      </w:r>
    </w:p>
    <w:p w14:paraId="30D27DC1" w14:textId="56CF52BD" w:rsidR="007D41BB" w:rsidRDefault="007D41BB">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IMSI attach/detach operation</w:t>
      </w:r>
      <w:r>
        <w:tab/>
      </w:r>
      <w:r>
        <w:fldChar w:fldCharType="begin" w:fldLock="1"/>
      </w:r>
      <w:r>
        <w:instrText xml:space="preserve"> PAGEREF _Toc83313356 \h </w:instrText>
      </w:r>
      <w:r>
        <w:fldChar w:fldCharType="separate"/>
      </w:r>
      <w:r>
        <w:t>50</w:t>
      </w:r>
      <w:r>
        <w:fldChar w:fldCharType="end"/>
      </w:r>
    </w:p>
    <w:p w14:paraId="162F33FA" w14:textId="1A0DD9AD" w:rsidR="007D41BB" w:rsidRDefault="007D41BB">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No Suitable Cells In Location Area</w:t>
      </w:r>
      <w:r>
        <w:tab/>
      </w:r>
      <w:r>
        <w:fldChar w:fldCharType="begin" w:fldLock="1"/>
      </w:r>
      <w:r>
        <w:instrText xml:space="preserve"> PAGEREF _Toc83313357 \h </w:instrText>
      </w:r>
      <w:r>
        <w:fldChar w:fldCharType="separate"/>
      </w:r>
      <w:r>
        <w:t>51</w:t>
      </w:r>
      <w:r>
        <w:fldChar w:fldCharType="end"/>
      </w:r>
    </w:p>
    <w:p w14:paraId="2BE9AFA6" w14:textId="47C5207E" w:rsidR="007D41BB" w:rsidRDefault="007D41B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Service indication (A/Gb mode only)</w:t>
      </w:r>
      <w:r>
        <w:tab/>
      </w:r>
      <w:r>
        <w:fldChar w:fldCharType="begin" w:fldLock="1"/>
      </w:r>
      <w:r>
        <w:instrText xml:space="preserve"> PAGEREF _Toc83313358 \h </w:instrText>
      </w:r>
      <w:r>
        <w:fldChar w:fldCharType="separate"/>
      </w:r>
      <w:r>
        <w:t>51</w:t>
      </w:r>
      <w:r>
        <w:fldChar w:fldCharType="end"/>
      </w:r>
    </w:p>
    <w:p w14:paraId="3F044520" w14:textId="69BAD75D" w:rsidR="007D41BB" w:rsidRDefault="007D41B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Pageability of the mobile subscriber</w:t>
      </w:r>
      <w:r>
        <w:tab/>
      </w:r>
      <w:r>
        <w:fldChar w:fldCharType="begin" w:fldLock="1"/>
      </w:r>
      <w:r>
        <w:instrText xml:space="preserve"> PAGEREF _Toc83313359 \h </w:instrText>
      </w:r>
      <w:r>
        <w:fldChar w:fldCharType="separate"/>
      </w:r>
      <w:r>
        <w:t>51</w:t>
      </w:r>
      <w:r>
        <w:fldChar w:fldCharType="end"/>
      </w:r>
    </w:p>
    <w:p w14:paraId="21DCC3F4" w14:textId="02896AE5" w:rsidR="007D41BB" w:rsidRDefault="007D41BB">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MM Restart Procedure</w:t>
      </w:r>
      <w:r>
        <w:tab/>
      </w:r>
      <w:r>
        <w:fldChar w:fldCharType="begin" w:fldLock="1"/>
      </w:r>
      <w:r>
        <w:instrText xml:space="preserve"> PAGEREF _Toc83313360 \h </w:instrText>
      </w:r>
      <w:r>
        <w:fldChar w:fldCharType="separate"/>
      </w:r>
      <w:r>
        <w:t>51</w:t>
      </w:r>
      <w:r>
        <w:fldChar w:fldCharType="end"/>
      </w:r>
    </w:p>
    <w:p w14:paraId="2D562DA0" w14:textId="1D748FFA" w:rsidR="007D41BB" w:rsidRDefault="007D41BB">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SNPN selection process</w:t>
      </w:r>
      <w:r>
        <w:tab/>
      </w:r>
      <w:r>
        <w:fldChar w:fldCharType="begin" w:fldLock="1"/>
      </w:r>
      <w:r>
        <w:instrText xml:space="preserve"> PAGEREF _Toc83313361 \h </w:instrText>
      </w:r>
      <w:r>
        <w:fldChar w:fldCharType="separate"/>
      </w:r>
      <w:r>
        <w:t>52</w:t>
      </w:r>
      <w:r>
        <w:fldChar w:fldCharType="end"/>
      </w:r>
    </w:p>
    <w:p w14:paraId="5E211FA0" w14:textId="6797D5C3" w:rsidR="007D41BB" w:rsidRDefault="007D41BB">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_Toc83313362 \h </w:instrText>
      </w:r>
      <w:r>
        <w:fldChar w:fldCharType="separate"/>
      </w:r>
      <w:r>
        <w:t>52</w:t>
      </w:r>
      <w:r>
        <w:fldChar w:fldCharType="end"/>
      </w:r>
    </w:p>
    <w:p w14:paraId="37C7286C" w14:textId="3C4A5E8D" w:rsidR="007D41BB" w:rsidRDefault="007D41BB">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Registration on an SNPN</w:t>
      </w:r>
      <w:r>
        <w:tab/>
      </w:r>
      <w:r>
        <w:fldChar w:fldCharType="begin" w:fldLock="1"/>
      </w:r>
      <w:r>
        <w:instrText xml:space="preserve"> PAGEREF _Toc83313363 \h </w:instrText>
      </w:r>
      <w:r>
        <w:fldChar w:fldCharType="separate"/>
      </w:r>
      <w:r>
        <w:t>52</w:t>
      </w:r>
      <w:r>
        <w:fldChar w:fldCharType="end"/>
      </w:r>
    </w:p>
    <w:p w14:paraId="6E669544" w14:textId="0FCB85A1" w:rsidR="007D41BB" w:rsidRDefault="007D41BB">
      <w:pPr>
        <w:pStyle w:val="TOC3"/>
        <w:rPr>
          <w:rFonts w:asciiTheme="minorHAnsi" w:eastAsiaTheme="minorEastAsia" w:hAnsiTheme="minorHAnsi" w:cstheme="minorBidi"/>
          <w:sz w:val="22"/>
          <w:szCs w:val="22"/>
          <w:lang w:eastAsia="en-GB"/>
        </w:rPr>
      </w:pPr>
      <w:r>
        <w:t>4.9.3</w:t>
      </w:r>
      <w:r>
        <w:rPr>
          <w:rFonts w:asciiTheme="minorHAnsi" w:eastAsiaTheme="minorEastAsia" w:hAnsiTheme="minorHAnsi" w:cstheme="minorBidi"/>
          <w:sz w:val="22"/>
          <w:szCs w:val="22"/>
          <w:lang w:eastAsia="en-GB"/>
        </w:rPr>
        <w:tab/>
      </w:r>
      <w:r>
        <w:t>SNPN selection</w:t>
      </w:r>
      <w:r>
        <w:tab/>
      </w:r>
      <w:r>
        <w:fldChar w:fldCharType="begin" w:fldLock="1"/>
      </w:r>
      <w:r>
        <w:instrText xml:space="preserve"> PAGEREF _Toc83313364 \h </w:instrText>
      </w:r>
      <w:r>
        <w:fldChar w:fldCharType="separate"/>
      </w:r>
      <w:r>
        <w:t>52</w:t>
      </w:r>
      <w:r>
        <w:fldChar w:fldCharType="end"/>
      </w:r>
    </w:p>
    <w:p w14:paraId="70795054" w14:textId="3C47D0B3" w:rsidR="007D41BB" w:rsidRDefault="007D41BB">
      <w:pPr>
        <w:pStyle w:val="TOC4"/>
        <w:rPr>
          <w:rFonts w:asciiTheme="minorHAnsi" w:eastAsiaTheme="minorEastAsia" w:hAnsiTheme="minorHAnsi" w:cstheme="minorBidi"/>
          <w:sz w:val="22"/>
          <w:szCs w:val="22"/>
          <w:lang w:eastAsia="en-GB"/>
        </w:rPr>
      </w:pPr>
      <w:r>
        <w:t>4.9.3.0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_Toc83313365 \h </w:instrText>
      </w:r>
      <w:r>
        <w:fldChar w:fldCharType="separate"/>
      </w:r>
      <w:r>
        <w:t>52</w:t>
      </w:r>
      <w:r>
        <w:fldChar w:fldCharType="end"/>
      </w:r>
    </w:p>
    <w:p w14:paraId="790BA5D1" w14:textId="34E68E98" w:rsidR="007D41BB" w:rsidRDefault="007D41BB">
      <w:pPr>
        <w:pStyle w:val="TOC4"/>
        <w:rPr>
          <w:rFonts w:asciiTheme="minorHAnsi" w:eastAsiaTheme="minorEastAsia" w:hAnsiTheme="minorHAnsi" w:cstheme="minorBidi"/>
          <w:sz w:val="22"/>
          <w:szCs w:val="22"/>
          <w:lang w:eastAsia="en-GB"/>
        </w:rPr>
      </w:pPr>
      <w:r>
        <w:t>4.9.3.1</w:t>
      </w:r>
      <w:r>
        <w:rPr>
          <w:rFonts w:asciiTheme="minorHAnsi" w:eastAsiaTheme="minorEastAsia" w:hAnsiTheme="minorHAnsi" w:cstheme="minorBidi"/>
          <w:sz w:val="22"/>
          <w:szCs w:val="22"/>
          <w:lang w:eastAsia="en-GB"/>
        </w:rPr>
        <w:tab/>
      </w:r>
      <w:r>
        <w:t>At switch</w:t>
      </w:r>
      <w:r>
        <w:noBreakHyphen/>
        <w:t>on or recovery from lack of coverage</w:t>
      </w:r>
      <w:r>
        <w:tab/>
      </w:r>
      <w:r>
        <w:fldChar w:fldCharType="begin" w:fldLock="1"/>
      </w:r>
      <w:r>
        <w:instrText xml:space="preserve"> PAGEREF _Toc83313366 \h </w:instrText>
      </w:r>
      <w:r>
        <w:fldChar w:fldCharType="separate"/>
      </w:r>
      <w:r>
        <w:t>56</w:t>
      </w:r>
      <w:r>
        <w:fldChar w:fldCharType="end"/>
      </w:r>
    </w:p>
    <w:p w14:paraId="4EE53424" w14:textId="60D9C49F" w:rsidR="007D41BB" w:rsidRDefault="007D41BB">
      <w:pPr>
        <w:pStyle w:val="TOC5"/>
        <w:rPr>
          <w:rFonts w:asciiTheme="minorHAnsi" w:eastAsiaTheme="minorEastAsia" w:hAnsiTheme="minorHAnsi" w:cstheme="minorBidi"/>
          <w:sz w:val="22"/>
          <w:szCs w:val="22"/>
          <w:lang w:eastAsia="en-GB"/>
        </w:rPr>
      </w:pPr>
      <w:r>
        <w:t>4.9.3.1.0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_Toc83313367 \h </w:instrText>
      </w:r>
      <w:r>
        <w:fldChar w:fldCharType="separate"/>
      </w:r>
      <w:r>
        <w:t>56</w:t>
      </w:r>
      <w:r>
        <w:fldChar w:fldCharType="end"/>
      </w:r>
    </w:p>
    <w:p w14:paraId="4A0E349A" w14:textId="2748F5AD" w:rsidR="007D41BB" w:rsidRDefault="007D41BB">
      <w:pPr>
        <w:pStyle w:val="TOC5"/>
        <w:rPr>
          <w:rFonts w:asciiTheme="minorHAnsi" w:eastAsiaTheme="minorEastAsia" w:hAnsiTheme="minorHAnsi" w:cstheme="minorBidi"/>
          <w:sz w:val="22"/>
          <w:szCs w:val="22"/>
          <w:lang w:eastAsia="en-GB"/>
        </w:rPr>
      </w:pPr>
      <w:r>
        <w:t>4.9.3.1.1</w:t>
      </w:r>
      <w:r>
        <w:rPr>
          <w:rFonts w:asciiTheme="minorHAnsi" w:eastAsiaTheme="minorEastAsia" w:hAnsiTheme="minorHAnsi" w:cstheme="minorBidi"/>
          <w:sz w:val="22"/>
          <w:szCs w:val="22"/>
          <w:lang w:eastAsia="en-GB"/>
        </w:rPr>
        <w:tab/>
      </w:r>
      <w:r>
        <w:t>Automatic SNPN selection mode procedure</w:t>
      </w:r>
      <w:r>
        <w:tab/>
      </w:r>
      <w:r>
        <w:fldChar w:fldCharType="begin" w:fldLock="1"/>
      </w:r>
      <w:r>
        <w:instrText xml:space="preserve"> PAGEREF _Toc83313368 \h </w:instrText>
      </w:r>
      <w:r>
        <w:fldChar w:fldCharType="separate"/>
      </w:r>
      <w:r>
        <w:t>56</w:t>
      </w:r>
      <w:r>
        <w:fldChar w:fldCharType="end"/>
      </w:r>
    </w:p>
    <w:p w14:paraId="1E04C486" w14:textId="50552343" w:rsidR="007D41BB" w:rsidRDefault="007D41BB">
      <w:pPr>
        <w:pStyle w:val="TOC5"/>
        <w:rPr>
          <w:rFonts w:asciiTheme="minorHAnsi" w:eastAsiaTheme="minorEastAsia" w:hAnsiTheme="minorHAnsi" w:cstheme="minorBidi"/>
          <w:sz w:val="22"/>
          <w:szCs w:val="22"/>
          <w:lang w:eastAsia="en-GB"/>
        </w:rPr>
      </w:pPr>
      <w:r>
        <w:t>4.9.3.1.2</w:t>
      </w:r>
      <w:r>
        <w:rPr>
          <w:rFonts w:asciiTheme="minorHAnsi" w:eastAsiaTheme="minorEastAsia" w:hAnsiTheme="minorHAnsi" w:cstheme="minorBidi"/>
          <w:sz w:val="22"/>
          <w:szCs w:val="22"/>
          <w:lang w:eastAsia="en-GB"/>
        </w:rPr>
        <w:tab/>
      </w:r>
      <w:r>
        <w:t>Manual SNPN selection mode procedure</w:t>
      </w:r>
      <w:r>
        <w:tab/>
      </w:r>
      <w:r>
        <w:fldChar w:fldCharType="begin" w:fldLock="1"/>
      </w:r>
      <w:r>
        <w:instrText xml:space="preserve"> PAGEREF _Toc83313369 \h </w:instrText>
      </w:r>
      <w:r>
        <w:fldChar w:fldCharType="separate"/>
      </w:r>
      <w:r>
        <w:t>57</w:t>
      </w:r>
      <w:r>
        <w:fldChar w:fldCharType="end"/>
      </w:r>
    </w:p>
    <w:p w14:paraId="37F41495" w14:textId="5839771E" w:rsidR="007D41BB" w:rsidRDefault="007D41BB">
      <w:pPr>
        <w:pStyle w:val="TOC5"/>
        <w:rPr>
          <w:rFonts w:asciiTheme="minorHAnsi" w:eastAsiaTheme="minorEastAsia" w:hAnsiTheme="minorHAnsi" w:cstheme="minorBidi"/>
          <w:sz w:val="22"/>
          <w:szCs w:val="22"/>
          <w:lang w:eastAsia="en-GB"/>
        </w:rPr>
      </w:pPr>
      <w:r>
        <w:t>4.9.3.1.3</w:t>
      </w:r>
      <w:r>
        <w:rPr>
          <w:rFonts w:asciiTheme="minorHAnsi" w:eastAsiaTheme="minorEastAsia" w:hAnsiTheme="minorHAnsi" w:cstheme="minorBidi"/>
          <w:sz w:val="22"/>
          <w:szCs w:val="22"/>
          <w:lang w:eastAsia="en-GB"/>
        </w:rPr>
        <w:tab/>
      </w:r>
      <w:r>
        <w:t>Automatic SNPN selection mode procedure for onboarding services in SNPN</w:t>
      </w:r>
      <w:r>
        <w:tab/>
      </w:r>
      <w:r>
        <w:fldChar w:fldCharType="begin" w:fldLock="1"/>
      </w:r>
      <w:r>
        <w:instrText xml:space="preserve"> PAGEREF _Toc83313370 \h </w:instrText>
      </w:r>
      <w:r>
        <w:fldChar w:fldCharType="separate"/>
      </w:r>
      <w:r>
        <w:t>59</w:t>
      </w:r>
      <w:r>
        <w:fldChar w:fldCharType="end"/>
      </w:r>
    </w:p>
    <w:p w14:paraId="29C6720B" w14:textId="135A394B" w:rsidR="007D41BB" w:rsidRDefault="007D41BB">
      <w:pPr>
        <w:pStyle w:val="TOC5"/>
        <w:rPr>
          <w:rFonts w:asciiTheme="minorHAnsi" w:eastAsiaTheme="minorEastAsia" w:hAnsiTheme="minorHAnsi" w:cstheme="minorBidi"/>
          <w:sz w:val="22"/>
          <w:szCs w:val="22"/>
          <w:lang w:eastAsia="en-GB"/>
        </w:rPr>
      </w:pPr>
      <w:r>
        <w:t>4.9.3.1.4</w:t>
      </w:r>
      <w:r>
        <w:rPr>
          <w:rFonts w:asciiTheme="minorHAnsi" w:eastAsiaTheme="minorEastAsia" w:hAnsiTheme="minorHAnsi" w:cstheme="minorBidi"/>
          <w:sz w:val="22"/>
          <w:szCs w:val="22"/>
          <w:lang w:eastAsia="en-GB"/>
        </w:rPr>
        <w:tab/>
      </w:r>
      <w:r>
        <w:t>Manual SNPN selection mode procedure for onboarding services in SNPN</w:t>
      </w:r>
      <w:r>
        <w:tab/>
      </w:r>
      <w:r>
        <w:fldChar w:fldCharType="begin" w:fldLock="1"/>
      </w:r>
      <w:r>
        <w:instrText xml:space="preserve"> PAGEREF _Toc83313371 \h </w:instrText>
      </w:r>
      <w:r>
        <w:fldChar w:fldCharType="separate"/>
      </w:r>
      <w:r>
        <w:t>60</w:t>
      </w:r>
      <w:r>
        <w:fldChar w:fldCharType="end"/>
      </w:r>
    </w:p>
    <w:p w14:paraId="3D11E8A3" w14:textId="725C4B51" w:rsidR="007D41BB" w:rsidRDefault="007D41BB">
      <w:pPr>
        <w:pStyle w:val="TOC4"/>
        <w:rPr>
          <w:rFonts w:asciiTheme="minorHAnsi" w:eastAsiaTheme="minorEastAsia" w:hAnsiTheme="minorHAnsi" w:cstheme="minorBidi"/>
          <w:sz w:val="22"/>
          <w:szCs w:val="22"/>
          <w:lang w:eastAsia="en-GB"/>
        </w:rPr>
      </w:pPr>
      <w:r>
        <w:t>4.9.3.2</w:t>
      </w:r>
      <w:r>
        <w:rPr>
          <w:rFonts w:asciiTheme="minorHAnsi" w:eastAsiaTheme="minorEastAsia" w:hAnsiTheme="minorHAnsi" w:cstheme="minorBidi"/>
          <w:sz w:val="22"/>
          <w:szCs w:val="22"/>
          <w:lang w:eastAsia="en-GB"/>
        </w:rPr>
        <w:tab/>
      </w:r>
      <w:r>
        <w:t>User reselection</w:t>
      </w:r>
      <w:r>
        <w:tab/>
      </w:r>
      <w:r>
        <w:fldChar w:fldCharType="begin" w:fldLock="1"/>
      </w:r>
      <w:r>
        <w:instrText xml:space="preserve"> PAGEREF _Toc83313372 \h </w:instrText>
      </w:r>
      <w:r>
        <w:fldChar w:fldCharType="separate"/>
      </w:r>
      <w:r>
        <w:t>60</w:t>
      </w:r>
      <w:r>
        <w:fldChar w:fldCharType="end"/>
      </w:r>
    </w:p>
    <w:p w14:paraId="73168A7B" w14:textId="34C3EBBD" w:rsidR="007D41BB" w:rsidRDefault="007D41BB">
      <w:pPr>
        <w:pStyle w:val="TOC5"/>
        <w:rPr>
          <w:rFonts w:asciiTheme="minorHAnsi" w:eastAsiaTheme="minorEastAsia" w:hAnsiTheme="minorHAnsi" w:cstheme="minorBidi"/>
          <w:sz w:val="22"/>
          <w:szCs w:val="22"/>
          <w:lang w:eastAsia="en-GB"/>
        </w:rPr>
      </w:pPr>
      <w:r>
        <w:t>4.9.3.2.0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_Toc83313373 \h </w:instrText>
      </w:r>
      <w:r>
        <w:fldChar w:fldCharType="separate"/>
      </w:r>
      <w:r>
        <w:t>60</w:t>
      </w:r>
      <w:r>
        <w:fldChar w:fldCharType="end"/>
      </w:r>
    </w:p>
    <w:p w14:paraId="42CB85A6" w14:textId="0B2CCE97" w:rsidR="007D41BB" w:rsidRDefault="007D41BB">
      <w:pPr>
        <w:pStyle w:val="TOC5"/>
        <w:rPr>
          <w:rFonts w:asciiTheme="minorHAnsi" w:eastAsiaTheme="minorEastAsia" w:hAnsiTheme="minorHAnsi" w:cstheme="minorBidi"/>
          <w:sz w:val="22"/>
          <w:szCs w:val="22"/>
          <w:lang w:eastAsia="en-GB"/>
        </w:rPr>
      </w:pPr>
      <w:r>
        <w:t>4.9.3.2.1</w:t>
      </w:r>
      <w:r>
        <w:rPr>
          <w:rFonts w:asciiTheme="minorHAnsi" w:eastAsiaTheme="minorEastAsia" w:hAnsiTheme="minorHAnsi" w:cstheme="minorBidi"/>
          <w:sz w:val="22"/>
          <w:szCs w:val="22"/>
          <w:lang w:eastAsia="en-GB"/>
        </w:rPr>
        <w:tab/>
      </w:r>
      <w:r>
        <w:t>Automatic SNPN selection mode</w:t>
      </w:r>
      <w:r>
        <w:tab/>
      </w:r>
      <w:r>
        <w:fldChar w:fldCharType="begin" w:fldLock="1"/>
      </w:r>
      <w:r>
        <w:instrText xml:space="preserve"> PAGEREF _Toc83313374 \h </w:instrText>
      </w:r>
      <w:r>
        <w:fldChar w:fldCharType="separate"/>
      </w:r>
      <w:r>
        <w:t>60</w:t>
      </w:r>
      <w:r>
        <w:fldChar w:fldCharType="end"/>
      </w:r>
    </w:p>
    <w:p w14:paraId="14D2F99D" w14:textId="15928A90" w:rsidR="007D41BB" w:rsidRDefault="007D41BB">
      <w:pPr>
        <w:pStyle w:val="TOC5"/>
        <w:rPr>
          <w:rFonts w:asciiTheme="minorHAnsi" w:eastAsiaTheme="minorEastAsia" w:hAnsiTheme="minorHAnsi" w:cstheme="minorBidi"/>
          <w:sz w:val="22"/>
          <w:szCs w:val="22"/>
          <w:lang w:eastAsia="en-GB"/>
        </w:rPr>
      </w:pPr>
      <w:r>
        <w:t>4.9.3.2.2</w:t>
      </w:r>
      <w:r>
        <w:rPr>
          <w:rFonts w:asciiTheme="minorHAnsi" w:eastAsiaTheme="minorEastAsia" w:hAnsiTheme="minorHAnsi" w:cstheme="minorBidi"/>
          <w:sz w:val="22"/>
          <w:szCs w:val="22"/>
          <w:lang w:eastAsia="en-GB"/>
        </w:rPr>
        <w:tab/>
      </w:r>
      <w:r>
        <w:t>Manual SNPN selection mode procedure</w:t>
      </w:r>
      <w:r>
        <w:tab/>
      </w:r>
      <w:r>
        <w:fldChar w:fldCharType="begin" w:fldLock="1"/>
      </w:r>
      <w:r>
        <w:instrText xml:space="preserve"> PAGEREF _Toc83313375 \h </w:instrText>
      </w:r>
      <w:r>
        <w:fldChar w:fldCharType="separate"/>
      </w:r>
      <w:r>
        <w:t>61</w:t>
      </w:r>
      <w:r>
        <w:fldChar w:fldCharType="end"/>
      </w:r>
    </w:p>
    <w:p w14:paraId="7CBEBA5F" w14:textId="1267111E" w:rsidR="007D41BB" w:rsidRDefault="007D41BB">
      <w:pPr>
        <w:pStyle w:val="TOC3"/>
        <w:rPr>
          <w:rFonts w:asciiTheme="minorHAnsi" w:eastAsiaTheme="minorEastAsia" w:hAnsiTheme="minorHAnsi" w:cstheme="minorBidi"/>
          <w:sz w:val="22"/>
          <w:szCs w:val="22"/>
          <w:lang w:eastAsia="en-GB"/>
        </w:rPr>
      </w:pPr>
      <w:r>
        <w:t>4.9.4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_Toc83313376 \h </w:instrText>
      </w:r>
      <w:r>
        <w:fldChar w:fldCharType="separate"/>
      </w:r>
      <w:r>
        <w:t>61</w:t>
      </w:r>
      <w:r>
        <w:fldChar w:fldCharType="end"/>
      </w:r>
    </w:p>
    <w:p w14:paraId="3C00D383" w14:textId="43FD9767" w:rsidR="007D41BB" w:rsidRDefault="007D41B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Tables and Figures</w:t>
      </w:r>
      <w:r>
        <w:tab/>
      </w:r>
      <w:r>
        <w:fldChar w:fldCharType="begin" w:fldLock="1"/>
      </w:r>
      <w:r>
        <w:instrText xml:space="preserve"> PAGEREF _Toc83313377 \h </w:instrText>
      </w:r>
      <w:r>
        <w:fldChar w:fldCharType="separate"/>
      </w:r>
      <w:r>
        <w:t>63</w:t>
      </w:r>
      <w:r>
        <w:fldChar w:fldCharType="end"/>
      </w:r>
    </w:p>
    <w:p w14:paraId="06BF0BF4" w14:textId="4A38D282" w:rsidR="007D41BB" w:rsidRDefault="007D41B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MS supporting access technologies defined both by 3GPP and 3GPP2</w:t>
      </w:r>
      <w:r>
        <w:tab/>
      </w:r>
      <w:r>
        <w:fldChar w:fldCharType="begin" w:fldLock="1"/>
      </w:r>
      <w:r>
        <w:instrText xml:space="preserve"> PAGEREF _Toc83313378 \h </w:instrText>
      </w:r>
      <w:r>
        <w:fldChar w:fldCharType="separate"/>
      </w:r>
      <w:r>
        <w:t>69</w:t>
      </w:r>
      <w:r>
        <w:fldChar w:fldCharType="end"/>
      </w:r>
    </w:p>
    <w:p w14:paraId="6A3A4E6E" w14:textId="16F05D94" w:rsidR="007D41BB" w:rsidRDefault="007D41B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_Toc83313379 \h </w:instrText>
      </w:r>
      <w:r>
        <w:fldChar w:fldCharType="separate"/>
      </w:r>
      <w:r>
        <w:t>69</w:t>
      </w:r>
      <w:r>
        <w:fldChar w:fldCharType="end"/>
      </w:r>
    </w:p>
    <w:p w14:paraId="59DFB40A" w14:textId="175EAB73" w:rsidR="007D41BB" w:rsidRDefault="007D41BB">
      <w:pPr>
        <w:pStyle w:val="TOC8"/>
        <w:rPr>
          <w:rFonts w:asciiTheme="minorHAnsi" w:eastAsiaTheme="minorEastAsia" w:hAnsiTheme="minorHAnsi" w:cstheme="minorBidi"/>
          <w:b w:val="0"/>
          <w:szCs w:val="22"/>
          <w:lang w:eastAsia="en-GB"/>
        </w:rPr>
      </w:pPr>
      <w:r>
        <w:t>Annex A (normative): HPLMN Matching Criteria</w:t>
      </w:r>
      <w:r>
        <w:tab/>
      </w:r>
      <w:r>
        <w:fldChar w:fldCharType="begin" w:fldLock="1"/>
      </w:r>
      <w:r>
        <w:instrText xml:space="preserve"> PAGEREF _Toc83313380 \h </w:instrText>
      </w:r>
      <w:r>
        <w:fldChar w:fldCharType="separate"/>
      </w:r>
      <w:r>
        <w:t>71</w:t>
      </w:r>
      <w:r>
        <w:fldChar w:fldCharType="end"/>
      </w:r>
    </w:p>
    <w:p w14:paraId="760ADAEA" w14:textId="4354EB95" w:rsidR="007D41BB" w:rsidRDefault="007D41BB">
      <w:pPr>
        <w:pStyle w:val="TOC8"/>
        <w:rPr>
          <w:rFonts w:asciiTheme="minorHAnsi" w:eastAsiaTheme="minorEastAsia" w:hAnsiTheme="minorHAnsi" w:cstheme="minorBidi"/>
          <w:b w:val="0"/>
          <w:szCs w:val="22"/>
          <w:lang w:eastAsia="en-GB"/>
        </w:rPr>
      </w:pPr>
      <w:r>
        <w:t>Annex B (normative): PLMN matching criteria to be of same country as VPLMN</w:t>
      </w:r>
      <w:r>
        <w:tab/>
      </w:r>
      <w:r>
        <w:fldChar w:fldCharType="begin" w:fldLock="1"/>
      </w:r>
      <w:r>
        <w:instrText xml:space="preserve"> PAGEREF _Toc83313381 \h </w:instrText>
      </w:r>
      <w:r>
        <w:fldChar w:fldCharType="separate"/>
      </w:r>
      <w:r>
        <w:t>75</w:t>
      </w:r>
      <w:r>
        <w:fldChar w:fldCharType="end"/>
      </w:r>
    </w:p>
    <w:p w14:paraId="197D49CE" w14:textId="3626983C" w:rsidR="007D41BB" w:rsidRDefault="007D41BB">
      <w:pPr>
        <w:pStyle w:val="TOC8"/>
        <w:rPr>
          <w:rFonts w:asciiTheme="minorHAnsi" w:eastAsiaTheme="minorEastAsia" w:hAnsiTheme="minorHAnsi" w:cstheme="minorBidi"/>
          <w:b w:val="0"/>
          <w:szCs w:val="22"/>
          <w:lang w:eastAsia="en-GB"/>
        </w:rPr>
      </w:pPr>
      <w:r>
        <w:t>Annex C (normative): Control plane solution for steering of roaming in 5GS</w:t>
      </w:r>
      <w:r>
        <w:tab/>
      </w:r>
      <w:r>
        <w:fldChar w:fldCharType="begin" w:fldLock="1"/>
      </w:r>
      <w:r>
        <w:instrText xml:space="preserve"> PAGEREF _Toc83313382 \h </w:instrText>
      </w:r>
      <w:r>
        <w:fldChar w:fldCharType="separate"/>
      </w:r>
      <w:r>
        <w:t>76</w:t>
      </w:r>
      <w:r>
        <w:fldChar w:fldCharType="end"/>
      </w:r>
    </w:p>
    <w:p w14:paraId="768534FB" w14:textId="0E0D6505" w:rsidR="007D41BB" w:rsidRDefault="007D41BB">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Requirements for 5G steering of roaming over the control plane</w:t>
      </w:r>
      <w:r>
        <w:tab/>
      </w:r>
      <w:r>
        <w:fldChar w:fldCharType="begin" w:fldLock="1"/>
      </w:r>
      <w:r>
        <w:instrText xml:space="preserve"> PAGEREF _Toc83313383 \h </w:instrText>
      </w:r>
      <w:r>
        <w:fldChar w:fldCharType="separate"/>
      </w:r>
      <w:r>
        <w:t>76</w:t>
      </w:r>
      <w:r>
        <w:fldChar w:fldCharType="end"/>
      </w:r>
    </w:p>
    <w:p w14:paraId="6F4E7685" w14:textId="3E63A4EC" w:rsidR="007D41BB" w:rsidRDefault="007D41B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_Toc83313384 \h </w:instrText>
      </w:r>
      <w:r>
        <w:fldChar w:fldCharType="separate"/>
      </w:r>
      <w:r>
        <w:t>76</w:t>
      </w:r>
      <w:r>
        <w:fldChar w:fldCharType="end"/>
      </w:r>
    </w:p>
    <w:p w14:paraId="3025B78A" w14:textId="5FC72804" w:rsidR="007D41BB" w:rsidRDefault="007D41BB">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Stage-2 flow for steering of UE in VPLMN during registration</w:t>
      </w:r>
      <w:r>
        <w:tab/>
      </w:r>
      <w:r>
        <w:fldChar w:fldCharType="begin" w:fldLock="1"/>
      </w:r>
      <w:r>
        <w:instrText xml:space="preserve"> PAGEREF _Toc83313385 \h </w:instrText>
      </w:r>
      <w:r>
        <w:fldChar w:fldCharType="separate"/>
      </w:r>
      <w:r>
        <w:t>78</w:t>
      </w:r>
      <w:r>
        <w:fldChar w:fldCharType="end"/>
      </w:r>
    </w:p>
    <w:p w14:paraId="31FF0047" w14:textId="6D05A98B" w:rsidR="007D41BB" w:rsidRDefault="007D41BB">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Stage-2 flow for steering of UE in HPLMN or VPLMN after registration</w:t>
      </w:r>
      <w:r>
        <w:tab/>
      </w:r>
      <w:r>
        <w:fldChar w:fldCharType="begin" w:fldLock="1"/>
      </w:r>
      <w:r>
        <w:instrText xml:space="preserve"> PAGEREF _Toc83313386 \h </w:instrText>
      </w:r>
      <w:r>
        <w:fldChar w:fldCharType="separate"/>
      </w:r>
      <w:r>
        <w:t>85</w:t>
      </w:r>
      <w:r>
        <w:fldChar w:fldCharType="end"/>
      </w:r>
    </w:p>
    <w:p w14:paraId="1EBA60C9" w14:textId="614369E4" w:rsidR="007D41BB" w:rsidRDefault="007D41BB">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Enhanced 5G control plane steering of roaming for the UE in connected mode</w:t>
      </w:r>
      <w:r>
        <w:tab/>
      </w:r>
      <w:r>
        <w:fldChar w:fldCharType="begin" w:fldLock="1"/>
      </w:r>
      <w:r>
        <w:instrText xml:space="preserve"> PAGEREF _Toc83313387 \h </w:instrText>
      </w:r>
      <w:r>
        <w:fldChar w:fldCharType="separate"/>
      </w:r>
      <w:r>
        <w:t>88</w:t>
      </w:r>
      <w:r>
        <w:fldChar w:fldCharType="end"/>
      </w:r>
    </w:p>
    <w:p w14:paraId="6F1FD350" w14:textId="5FADF9CB" w:rsidR="007D41BB" w:rsidRDefault="007D41BB">
      <w:pPr>
        <w:pStyle w:val="TOC3"/>
        <w:rPr>
          <w:rFonts w:asciiTheme="minorHAnsi" w:eastAsiaTheme="minorEastAsia" w:hAnsiTheme="minorHAnsi" w:cstheme="minorBidi"/>
          <w:sz w:val="22"/>
          <w:szCs w:val="22"/>
          <w:lang w:eastAsia="en-GB"/>
        </w:rPr>
      </w:pPr>
      <w:r>
        <w:t>C.4.1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_Toc83313388 \h </w:instrText>
      </w:r>
      <w:r>
        <w:fldChar w:fldCharType="separate"/>
      </w:r>
      <w:r>
        <w:t>88</w:t>
      </w:r>
      <w:r>
        <w:fldChar w:fldCharType="end"/>
      </w:r>
    </w:p>
    <w:p w14:paraId="32FA8B2A" w14:textId="677268CA" w:rsidR="007D41BB" w:rsidRDefault="007D41BB">
      <w:pPr>
        <w:pStyle w:val="TOC3"/>
        <w:rPr>
          <w:rFonts w:asciiTheme="minorHAnsi" w:eastAsiaTheme="minorEastAsia" w:hAnsiTheme="minorHAnsi" w:cstheme="minorBidi"/>
          <w:sz w:val="22"/>
          <w:szCs w:val="22"/>
          <w:lang w:eastAsia="en-GB"/>
        </w:rPr>
      </w:pPr>
      <w:r>
        <w:t>C.4.2</w:t>
      </w:r>
      <w:r>
        <w:rPr>
          <w:rFonts w:asciiTheme="minorHAnsi" w:eastAsiaTheme="minorEastAsia" w:hAnsiTheme="minorHAnsi" w:cstheme="minorBidi"/>
          <w:sz w:val="22"/>
          <w:szCs w:val="22"/>
          <w:lang w:eastAsia="en-GB"/>
        </w:rPr>
        <w:tab/>
      </w:r>
      <w:r>
        <w:t>Applying SOR-CMCI in the UE</w:t>
      </w:r>
      <w:r>
        <w:tab/>
      </w:r>
      <w:r>
        <w:fldChar w:fldCharType="begin" w:fldLock="1"/>
      </w:r>
      <w:r>
        <w:instrText xml:space="preserve"> PAGEREF _Toc83313389 \h </w:instrText>
      </w:r>
      <w:r>
        <w:fldChar w:fldCharType="separate"/>
      </w:r>
      <w:r>
        <w:t>90</w:t>
      </w:r>
      <w:r>
        <w:fldChar w:fldCharType="end"/>
      </w:r>
    </w:p>
    <w:p w14:paraId="50B9A1B3" w14:textId="32EE0736" w:rsidR="007D41BB" w:rsidRDefault="007D41BB">
      <w:pPr>
        <w:pStyle w:val="TOC3"/>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Stage-2 flow for providing UE with SOR-CMCI in HPLMN or VPLMN after registration</w:t>
      </w:r>
      <w:r>
        <w:tab/>
      </w:r>
      <w:r>
        <w:fldChar w:fldCharType="begin" w:fldLock="1"/>
      </w:r>
      <w:r>
        <w:instrText xml:space="preserve"> PAGEREF _Toc83313390 \h </w:instrText>
      </w:r>
      <w:r>
        <w:fldChar w:fldCharType="separate"/>
      </w:r>
      <w:r>
        <w:t>93</w:t>
      </w:r>
      <w:r>
        <w:fldChar w:fldCharType="end"/>
      </w:r>
    </w:p>
    <w:p w14:paraId="7C7D28E4" w14:textId="3E620092" w:rsidR="007D41BB" w:rsidRDefault="007D41BB">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_Toc83313391 \h </w:instrText>
      </w:r>
      <w:r>
        <w:fldChar w:fldCharType="separate"/>
      </w:r>
      <w:r>
        <w:t>96</w:t>
      </w:r>
      <w:r>
        <w:fldChar w:fldCharType="end"/>
      </w:r>
    </w:p>
    <w:p w14:paraId="13E489DB" w14:textId="68969D00" w:rsidR="00E97638" w:rsidRPr="00D27A95" w:rsidRDefault="0043032E">
      <w:r>
        <w:rPr>
          <w:noProof/>
          <w:sz w:val="22"/>
        </w:rPr>
        <w:fldChar w:fldCharType="end"/>
      </w:r>
    </w:p>
    <w:p w14:paraId="418943E4" w14:textId="77777777" w:rsidR="00E97638" w:rsidRPr="00D27A95" w:rsidRDefault="00E97638">
      <w:pPr>
        <w:pStyle w:val="Heading1"/>
      </w:pPr>
      <w:bookmarkStart w:id="3" w:name="_Toc20125176"/>
      <w:bookmarkStart w:id="4" w:name="_Toc27486373"/>
      <w:bookmarkStart w:id="5" w:name="_Toc36210425"/>
      <w:bookmarkStart w:id="6" w:name="_Toc45096284"/>
      <w:bookmarkStart w:id="7" w:name="_Toc45882317"/>
      <w:bookmarkStart w:id="8" w:name="_Toc51762113"/>
      <w:bookmarkStart w:id="9" w:name="_Toc83313299"/>
      <w:r w:rsidRPr="00D27A95">
        <w:t>Foreword</w:t>
      </w:r>
      <w:bookmarkEnd w:id="3"/>
      <w:bookmarkEnd w:id="4"/>
      <w:bookmarkEnd w:id="5"/>
      <w:bookmarkEnd w:id="6"/>
      <w:bookmarkEnd w:id="7"/>
      <w:bookmarkEnd w:id="8"/>
      <w:bookmarkEnd w:id="9"/>
    </w:p>
    <w:p w14:paraId="49FE578C"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3D7167E8" w14:textId="77777777" w:rsidR="00E97638" w:rsidRPr="00D27A95" w:rsidRDefault="00E97638">
      <w:r w:rsidRPr="00D27A95">
        <w:t>The present document specifies functions related to Mobile Station (MS) in idle mode and within the 3GPP system.</w:t>
      </w:r>
    </w:p>
    <w:p w14:paraId="42AC0526"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E62C9" w14:textId="77777777" w:rsidR="00E97638" w:rsidRPr="00D27A95" w:rsidRDefault="00E97638">
      <w:pPr>
        <w:pStyle w:val="B1"/>
      </w:pPr>
      <w:r w:rsidRPr="00D27A95">
        <w:t>Version x.y.z</w:t>
      </w:r>
      <w:r w:rsidR="00B72E32" w:rsidRPr="00D27A95">
        <w:t xml:space="preserve"> </w:t>
      </w:r>
      <w:r w:rsidRPr="00D27A95">
        <w:t>where:</w:t>
      </w:r>
    </w:p>
    <w:p w14:paraId="4630AD02" w14:textId="77777777" w:rsidR="00E97638" w:rsidRPr="00D27A95" w:rsidRDefault="00E97638">
      <w:pPr>
        <w:pStyle w:val="B2"/>
      </w:pPr>
      <w:r w:rsidRPr="00D27A95">
        <w:t>x</w:t>
      </w:r>
      <w:r w:rsidRPr="00D27A95">
        <w:tab/>
        <w:t>the first digit:</w:t>
      </w:r>
    </w:p>
    <w:p w14:paraId="546A0675" w14:textId="77777777" w:rsidR="00E97638" w:rsidRPr="00D27A95" w:rsidRDefault="00E97638">
      <w:pPr>
        <w:pStyle w:val="B3"/>
      </w:pPr>
      <w:r w:rsidRPr="00D27A95">
        <w:t>1</w:t>
      </w:r>
      <w:r w:rsidRPr="00D27A95">
        <w:tab/>
        <w:t>presented to TSG for information;</w:t>
      </w:r>
    </w:p>
    <w:p w14:paraId="0286A374" w14:textId="77777777" w:rsidR="00E97638" w:rsidRPr="00D27A95" w:rsidRDefault="00E97638">
      <w:pPr>
        <w:pStyle w:val="B3"/>
      </w:pPr>
      <w:r w:rsidRPr="00D27A95">
        <w:t>2</w:t>
      </w:r>
      <w:r w:rsidRPr="00D27A95">
        <w:tab/>
        <w:t>presented to TSG for approval;</w:t>
      </w:r>
    </w:p>
    <w:p w14:paraId="023950AB" w14:textId="77777777" w:rsidR="00E97638" w:rsidRPr="00D27A95" w:rsidRDefault="00E97638">
      <w:pPr>
        <w:pStyle w:val="B3"/>
      </w:pPr>
      <w:r w:rsidRPr="00D27A95">
        <w:lastRenderedPageBreak/>
        <w:t>3</w:t>
      </w:r>
      <w:r w:rsidRPr="00D27A95">
        <w:tab/>
        <w:t>or greater indicates TSG approved document under change control.</w:t>
      </w:r>
    </w:p>
    <w:p w14:paraId="6BD85416" w14:textId="77777777" w:rsidR="00E97638" w:rsidRPr="00D27A95" w:rsidRDefault="00E97638">
      <w:pPr>
        <w:pStyle w:val="B2"/>
      </w:pPr>
      <w:r w:rsidRPr="00D27A95">
        <w:t>y</w:t>
      </w:r>
      <w:r w:rsidRPr="00D27A95">
        <w:tab/>
        <w:t>the second digit is incremented for all changes of substance, i.e. technical enhancements, corrections, updates, etc.</w:t>
      </w:r>
    </w:p>
    <w:p w14:paraId="651EC805" w14:textId="77777777" w:rsidR="00E97638" w:rsidRPr="00D27A95" w:rsidRDefault="00E97638">
      <w:pPr>
        <w:pStyle w:val="B2"/>
      </w:pPr>
      <w:r w:rsidRPr="00D27A95">
        <w:t>z</w:t>
      </w:r>
      <w:r w:rsidRPr="00D27A95">
        <w:tab/>
        <w:t>the third digit is incremented when editorial only changes have been incorporated in the document.</w:t>
      </w:r>
    </w:p>
    <w:p w14:paraId="68EC6013" w14:textId="77777777" w:rsidR="00E97638" w:rsidRPr="00D27A95" w:rsidRDefault="00E97638">
      <w:pPr>
        <w:pStyle w:val="Heading1"/>
      </w:pPr>
      <w:r w:rsidRPr="00D27A95">
        <w:br w:type="page"/>
      </w:r>
      <w:bookmarkStart w:id="10" w:name="_Toc20125177"/>
      <w:bookmarkStart w:id="11" w:name="_Toc27486374"/>
      <w:bookmarkStart w:id="12" w:name="_Toc36210426"/>
      <w:bookmarkStart w:id="13" w:name="_Toc45096285"/>
      <w:bookmarkStart w:id="14" w:name="_Toc45882318"/>
      <w:bookmarkStart w:id="15" w:name="_Toc51762114"/>
      <w:bookmarkStart w:id="16" w:name="_Toc83313300"/>
      <w:r w:rsidRPr="00D27A95">
        <w:lastRenderedPageBreak/>
        <w:t>1</w:t>
      </w:r>
      <w:r w:rsidRPr="00D27A95">
        <w:tab/>
        <w:t>Scope</w:t>
      </w:r>
      <w:bookmarkEnd w:id="10"/>
      <w:bookmarkEnd w:id="11"/>
      <w:bookmarkEnd w:id="12"/>
      <w:bookmarkEnd w:id="13"/>
      <w:bookmarkEnd w:id="14"/>
      <w:bookmarkEnd w:id="15"/>
      <w:bookmarkEnd w:id="16"/>
    </w:p>
    <w:p w14:paraId="4F2EA732"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4BD11164" w14:textId="77777777" w:rsidR="00301851" w:rsidRDefault="0024759D" w:rsidP="00301851">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2E94F635" w14:textId="77777777" w:rsidR="00E97638" w:rsidRPr="00D27A95" w:rsidRDefault="00301851" w:rsidP="0024759D">
      <w:pPr>
        <w:rPr>
          <w:lang w:eastAsia="ko-KR"/>
        </w:rPr>
      </w:pPr>
      <w:r>
        <w:t>The present document gives procedures for using the CSG cells, whenever such use is permitted.</w:t>
      </w:r>
    </w:p>
    <w:p w14:paraId="23B610AB" w14:textId="77777777" w:rsidR="009E1FB5" w:rsidRPr="00D27A95" w:rsidRDefault="009E1FB5" w:rsidP="009E1FB5">
      <w:pPr>
        <w:rPr>
          <w:lang w:eastAsia="ko-KR"/>
        </w:rPr>
      </w:pPr>
      <w:r>
        <w:t>The present document gives procedures for using the CAG cells, when the MS supports CAG.</w:t>
      </w:r>
    </w:p>
    <w:p w14:paraId="1AAA398E"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0F6EB05D"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2470A6F8"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10C24101"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07446CBA" w14:textId="77777777" w:rsidR="009D3BCF" w:rsidRDefault="009D3BCF" w:rsidP="009D3BCF">
      <w:r>
        <w:t>The present document describes the procedures for control plane solution of steering of roaming in 5GS in annex C.</w:t>
      </w:r>
    </w:p>
    <w:p w14:paraId="670BD93C"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4C99BF71" w14:textId="77777777" w:rsidR="00F11585" w:rsidRPr="00FE320E" w:rsidRDefault="00F11585" w:rsidP="00F11585">
      <w:r>
        <w:t>The present document does not consider GERAN Iu mode.</w:t>
      </w:r>
    </w:p>
    <w:p w14:paraId="41523A6D" w14:textId="77777777" w:rsidR="00E97638" w:rsidRPr="00D27A95" w:rsidRDefault="00E97638">
      <w:pPr>
        <w:pStyle w:val="Heading2"/>
      </w:pPr>
      <w:bookmarkStart w:id="17" w:name="_Toc20125178"/>
      <w:bookmarkStart w:id="18" w:name="_Toc27486375"/>
      <w:bookmarkStart w:id="19" w:name="_Toc36210427"/>
      <w:bookmarkStart w:id="20" w:name="_Toc45096286"/>
      <w:bookmarkStart w:id="21" w:name="_Toc45882319"/>
      <w:bookmarkStart w:id="22" w:name="_Toc51762115"/>
      <w:bookmarkStart w:id="23" w:name="_Toc83313301"/>
      <w:r w:rsidRPr="00D27A95">
        <w:t>1.1</w:t>
      </w:r>
      <w:r w:rsidRPr="00D27A95">
        <w:tab/>
        <w:t>References</w:t>
      </w:r>
      <w:bookmarkEnd w:id="17"/>
      <w:bookmarkEnd w:id="18"/>
      <w:bookmarkEnd w:id="19"/>
      <w:bookmarkEnd w:id="20"/>
      <w:bookmarkEnd w:id="21"/>
      <w:bookmarkEnd w:id="22"/>
      <w:bookmarkEnd w:id="23"/>
    </w:p>
    <w:p w14:paraId="0A98426A" w14:textId="77777777" w:rsidR="00E97638" w:rsidRPr="00D27A95" w:rsidRDefault="00E97638">
      <w:r w:rsidRPr="00D27A95">
        <w:t>The following documents contain provisions which, through reference in this text, constitute provisions of the present document.</w:t>
      </w:r>
    </w:p>
    <w:p w14:paraId="0E3895A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2BD2FE64" w14:textId="77777777" w:rsidR="00E97638" w:rsidRPr="00D27A95" w:rsidRDefault="00E97638">
      <w:pPr>
        <w:pStyle w:val="listbody"/>
        <w:rPr>
          <w:snapToGrid w:val="0"/>
        </w:rPr>
      </w:pPr>
      <w:r w:rsidRPr="00D27A95">
        <w:t>-</w:t>
      </w:r>
      <w:r w:rsidRPr="00D27A95">
        <w:tab/>
        <w:t>For a specific reference, subsequent revisions do not apply.</w:t>
      </w:r>
    </w:p>
    <w:p w14:paraId="5876156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4520BAEF" w14:textId="77777777" w:rsidR="00E97638" w:rsidRPr="00B63539" w:rsidRDefault="00E97638">
      <w:pPr>
        <w:pStyle w:val="EX"/>
        <w:rPr>
          <w:lang w:val="fi-FI"/>
        </w:rPr>
      </w:pPr>
      <w:r w:rsidRPr="00B63539">
        <w:rPr>
          <w:lang w:val="fi-FI"/>
        </w:rPr>
        <w:t>[1]</w:t>
      </w:r>
      <w:r w:rsidRPr="00B63539">
        <w:rPr>
          <w:lang w:val="fi-FI"/>
        </w:rPr>
        <w:tab/>
        <w:t>Void.</w:t>
      </w:r>
    </w:p>
    <w:p w14:paraId="13B02F7B"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91A2E30" w14:textId="77777777" w:rsidR="00E97638" w:rsidRPr="00B63539" w:rsidRDefault="00E97638">
      <w:pPr>
        <w:pStyle w:val="EX"/>
        <w:rPr>
          <w:lang w:val="fi-FI"/>
        </w:rPr>
      </w:pPr>
      <w:r w:rsidRPr="00B63539">
        <w:rPr>
          <w:lang w:val="fi-FI"/>
        </w:rPr>
        <w:t>[3]</w:t>
      </w:r>
      <w:r w:rsidRPr="00B63539">
        <w:rPr>
          <w:lang w:val="fi-FI"/>
        </w:rPr>
        <w:tab/>
      </w:r>
      <w:bookmarkStart w:id="24" w:name="_Hlt476675439"/>
      <w:bookmarkEnd w:id="24"/>
      <w:r w:rsidR="004509D5" w:rsidRPr="00B63539">
        <w:rPr>
          <w:lang w:val="fi-FI"/>
        </w:rPr>
        <w:t>Void</w:t>
      </w:r>
      <w:r w:rsidRPr="00B63539">
        <w:rPr>
          <w:lang w:val="fi-FI"/>
        </w:rPr>
        <w:t>.</w:t>
      </w:r>
    </w:p>
    <w:p w14:paraId="2C6AE398"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1BAA173C"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674A2A8B" w14:textId="77777777" w:rsidR="00E97638" w:rsidRPr="00D27A95" w:rsidRDefault="00E97638">
      <w:pPr>
        <w:pStyle w:val="EX"/>
      </w:pPr>
      <w:r w:rsidRPr="00D27A95">
        <w:t>[6]</w:t>
      </w:r>
      <w:r w:rsidRPr="00D27A95">
        <w:tab/>
        <w:t>Void.</w:t>
      </w:r>
    </w:p>
    <w:p w14:paraId="234EF6DB" w14:textId="77777777" w:rsidR="00E97638" w:rsidRPr="00D27A95" w:rsidRDefault="00E97638">
      <w:pPr>
        <w:pStyle w:val="EX"/>
      </w:pPr>
      <w:r w:rsidRPr="00D27A95">
        <w:t>[7]</w:t>
      </w:r>
      <w:r w:rsidRPr="00D27A95">
        <w:tab/>
        <w:t>Void</w:t>
      </w:r>
    </w:p>
    <w:p w14:paraId="2760F9AA" w14:textId="77777777" w:rsidR="00E97638" w:rsidRPr="00D27A95" w:rsidRDefault="00E97638">
      <w:pPr>
        <w:pStyle w:val="EX"/>
      </w:pPr>
      <w:r w:rsidRPr="00D27A95">
        <w:lastRenderedPageBreak/>
        <w:t>[8]</w:t>
      </w:r>
      <w:r w:rsidRPr="00D27A95">
        <w:tab/>
        <w:t>Void.</w:t>
      </w:r>
    </w:p>
    <w:p w14:paraId="4E56BAE2"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704C5EEB"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3CE25003" w14:textId="77777777" w:rsidR="00E97638" w:rsidRPr="00B63539" w:rsidRDefault="00E97638">
      <w:pPr>
        <w:pStyle w:val="EX"/>
        <w:rPr>
          <w:lang w:val="fi-FI"/>
        </w:rPr>
      </w:pPr>
      <w:r w:rsidRPr="00B63539">
        <w:rPr>
          <w:lang w:val="fi-FI"/>
        </w:rPr>
        <w:t>[11]</w:t>
      </w:r>
      <w:r w:rsidRPr="00B63539">
        <w:rPr>
          <w:lang w:val="fi-FI"/>
        </w:rPr>
        <w:tab/>
        <w:t>Void.</w:t>
      </w:r>
    </w:p>
    <w:p w14:paraId="512459A2"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7A8F6DD2"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6B75068D" w14:textId="77777777" w:rsidR="00E97638" w:rsidRPr="00B63539" w:rsidRDefault="00E97638">
      <w:pPr>
        <w:pStyle w:val="EX"/>
        <w:rPr>
          <w:lang w:val="fi-FI"/>
        </w:rPr>
      </w:pPr>
      <w:r w:rsidRPr="00B63539">
        <w:rPr>
          <w:lang w:val="fi-FI"/>
        </w:rPr>
        <w:t>[14]</w:t>
      </w:r>
      <w:r w:rsidRPr="00B63539">
        <w:rPr>
          <w:lang w:val="fi-FI"/>
        </w:rPr>
        <w:tab/>
        <w:t>Void.</w:t>
      </w:r>
    </w:p>
    <w:p w14:paraId="03893368"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4185CAB6"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44BE8F38"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5D892EC9"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72D4ADE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641FA146" w14:textId="77777777" w:rsidR="00E97638" w:rsidRPr="00D27A95" w:rsidRDefault="00E97638">
      <w:pPr>
        <w:pStyle w:val="EX"/>
      </w:pPr>
      <w:r w:rsidRPr="00D27A95">
        <w:t>[20]</w:t>
      </w:r>
      <w:r w:rsidRPr="00D27A95">
        <w:tab/>
      </w:r>
      <w:r w:rsidR="004B7275">
        <w:t>Void</w:t>
      </w:r>
      <w:r w:rsidRPr="00D27A95">
        <w:rPr>
          <w:snapToGrid w:val="0"/>
        </w:rPr>
        <w:t>.</w:t>
      </w:r>
    </w:p>
    <w:p w14:paraId="2C7AE31B" w14:textId="77777777" w:rsidR="00E97638" w:rsidRPr="00D27A95" w:rsidRDefault="00E97638">
      <w:pPr>
        <w:pStyle w:val="EX"/>
      </w:pPr>
      <w:r w:rsidRPr="00D27A95">
        <w:t>[21]</w:t>
      </w:r>
      <w:r w:rsidRPr="00D27A95">
        <w:tab/>
      </w:r>
      <w:r w:rsidR="004B7275">
        <w:t>Void</w:t>
      </w:r>
      <w:r w:rsidRPr="00D27A95">
        <w:rPr>
          <w:snapToGrid w:val="0"/>
        </w:rPr>
        <w:t>.</w:t>
      </w:r>
    </w:p>
    <w:p w14:paraId="01675323" w14:textId="77777777" w:rsidR="00E97638" w:rsidRPr="00D27A95" w:rsidRDefault="00E97638">
      <w:pPr>
        <w:pStyle w:val="EX"/>
      </w:pPr>
      <w:r w:rsidRPr="00D27A95">
        <w:t>[22]</w:t>
      </w:r>
      <w:r w:rsidRPr="00D27A95">
        <w:tab/>
      </w:r>
      <w:r w:rsidR="004B7275">
        <w:t>Void</w:t>
      </w:r>
      <w:r w:rsidRPr="00D27A95">
        <w:rPr>
          <w:snapToGrid w:val="0"/>
        </w:rPr>
        <w:t>.</w:t>
      </w:r>
    </w:p>
    <w:p w14:paraId="73ED0E66" w14:textId="77777777" w:rsidR="0024759D" w:rsidRDefault="0024759D">
      <w:pPr>
        <w:pStyle w:val="EX"/>
      </w:pPr>
      <w:r w:rsidRPr="007E6407">
        <w:t>[22A]</w:t>
      </w:r>
      <w:r w:rsidRPr="007E6407">
        <w:tab/>
        <w:t>3GPP TS 23.003: "Numbering, addressing and identification".</w:t>
      </w:r>
    </w:p>
    <w:p w14:paraId="684E5118"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1F89FCA2"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0BAD9072"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1C8B24BB"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10CE012" w14:textId="77777777" w:rsidR="00E97638" w:rsidRPr="00D27A95" w:rsidRDefault="00E97638">
      <w:pPr>
        <w:pStyle w:val="EX"/>
      </w:pPr>
      <w:r w:rsidRPr="00D27A95">
        <w:t>[26]</w:t>
      </w:r>
      <w:r w:rsidRPr="00D27A95">
        <w:tab/>
      </w:r>
      <w:r w:rsidR="004B7275">
        <w:t>Void</w:t>
      </w:r>
      <w:r w:rsidRPr="00D27A95">
        <w:rPr>
          <w:snapToGrid w:val="0"/>
        </w:rPr>
        <w:t>.</w:t>
      </w:r>
    </w:p>
    <w:p w14:paraId="05FCC69E"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4D5C5817" w14:textId="77777777" w:rsidR="00794368" w:rsidRDefault="00794368" w:rsidP="00794368">
      <w:pPr>
        <w:pStyle w:val="EX"/>
      </w:pPr>
      <w:r>
        <w:t>[27A]</w:t>
      </w:r>
      <w:r>
        <w:tab/>
        <w:t>3GPP TS 23.682: "Architecture enhancements to facilitate communications with packet data networks and applications".</w:t>
      </w:r>
    </w:p>
    <w:p w14:paraId="6AAC4923" w14:textId="77777777" w:rsidR="00E97638" w:rsidRPr="00D27A95" w:rsidRDefault="00E97638" w:rsidP="00794368">
      <w:pPr>
        <w:pStyle w:val="EX"/>
      </w:pPr>
      <w:r w:rsidRPr="00D27A95">
        <w:t>[28]</w:t>
      </w:r>
      <w:r w:rsidRPr="00D27A95">
        <w:tab/>
      </w:r>
      <w:r w:rsidR="004B7275">
        <w:t>Void</w:t>
      </w:r>
      <w:r w:rsidRPr="00D27A95">
        <w:t>.</w:t>
      </w:r>
    </w:p>
    <w:p w14:paraId="6E7EBB4C" w14:textId="77777777" w:rsidR="00E97638" w:rsidRPr="00D27A95" w:rsidRDefault="00E97638">
      <w:pPr>
        <w:pStyle w:val="EX"/>
      </w:pPr>
      <w:r w:rsidRPr="00D27A95">
        <w:t>[29]</w:t>
      </w:r>
      <w:r w:rsidRPr="00D27A95">
        <w:tab/>
        <w:t>Void.</w:t>
      </w:r>
    </w:p>
    <w:p w14:paraId="0EE44EEB" w14:textId="77777777" w:rsidR="00E97638" w:rsidRPr="00D27A95" w:rsidRDefault="00E97638">
      <w:pPr>
        <w:pStyle w:val="EX"/>
      </w:pPr>
      <w:r w:rsidRPr="00D27A95">
        <w:t>[30]</w:t>
      </w:r>
      <w:r w:rsidRPr="00D27A95">
        <w:tab/>
        <w:t>Void.</w:t>
      </w:r>
    </w:p>
    <w:p w14:paraId="67B44E08"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0B227FBF"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458B7902"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2AE2B87"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3EC89FCD"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31A7596F" w14:textId="77777777" w:rsidR="00270AC4" w:rsidRPr="001674B1" w:rsidRDefault="00270AC4" w:rsidP="001674B1">
      <w:pPr>
        <w:pStyle w:val="EX"/>
      </w:pPr>
      <w:r w:rsidRPr="001674B1">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7C1EC89E" w14:textId="77777777" w:rsidR="00270AC4" w:rsidRPr="001674B1" w:rsidRDefault="00270AC4" w:rsidP="001674B1">
      <w:pPr>
        <w:pStyle w:val="EX"/>
      </w:pPr>
      <w:r w:rsidRPr="001674B1">
        <w:lastRenderedPageBreak/>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440358AC"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4F6DA150" w14:textId="77777777" w:rsidR="00E97638" w:rsidRPr="00D27A95" w:rsidRDefault="00E97638">
      <w:pPr>
        <w:pStyle w:val="EX"/>
        <w:rPr>
          <w:snapToGrid w:val="0"/>
        </w:rPr>
      </w:pPr>
      <w:r w:rsidRPr="00D27A95">
        <w:rPr>
          <w:snapToGrid w:val="0"/>
        </w:rPr>
        <w:t>[37]</w:t>
      </w:r>
      <w:r w:rsidRPr="00D27A95">
        <w:rPr>
          <w:snapToGrid w:val="0"/>
        </w:rPr>
        <w:tab/>
        <w:t>Void.</w:t>
      </w:r>
    </w:p>
    <w:p w14:paraId="3BD26A4E"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12450FED"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General Packet Radio Service (GPRS);Mobile Station (MS) - Base Station System (BSS) interface;</w:t>
      </w:r>
      <w:r w:rsidR="00D06143">
        <w:t xml:space="preserve"> </w:t>
      </w:r>
      <w:r w:rsidRPr="00D27A95">
        <w:t>Radio Link Control/Medium Access Control (RLC/MAC) protocol</w:t>
      </w:r>
      <w:r w:rsidRPr="00D27A95">
        <w:rPr>
          <w:snapToGrid w:val="0"/>
        </w:rPr>
        <w:t>".</w:t>
      </w:r>
    </w:p>
    <w:p w14:paraId="7E80A58D"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85C03BE"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D084AB1"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72264AC1"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420EC207"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4B36606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001C6147"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5BCC93D1" w14:textId="77777777" w:rsidR="00301851" w:rsidRDefault="00301851" w:rsidP="00301851">
      <w:pPr>
        <w:pStyle w:val="EX"/>
      </w:pPr>
      <w:r>
        <w:t>[47]</w:t>
      </w:r>
      <w:r>
        <w:tab/>
        <w:t>3GPP TS 24.285: "Allowed Closed Subscriber Group (CSG) List Management Object (MO)".</w:t>
      </w:r>
    </w:p>
    <w:p w14:paraId="524FAD84" w14:textId="77777777" w:rsidR="00301851" w:rsidRPr="00301851" w:rsidRDefault="00176181" w:rsidP="00301851">
      <w:pPr>
        <w:pStyle w:val="EX"/>
      </w:pPr>
      <w:r w:rsidRPr="003922A3">
        <w:t>[48]</w:t>
      </w:r>
      <w:r w:rsidRPr="003922A3">
        <w:tab/>
      </w:r>
      <w:r w:rsidR="00845702">
        <w:t>Void</w:t>
      </w:r>
      <w:r w:rsidRPr="003922A3">
        <w:t>.</w:t>
      </w:r>
    </w:p>
    <w:p w14:paraId="55C07B17" w14:textId="77777777" w:rsidR="00845702" w:rsidRDefault="00845702" w:rsidP="00845702">
      <w:pPr>
        <w:pStyle w:val="EX"/>
      </w:pPr>
      <w:r>
        <w:t>[49]</w:t>
      </w:r>
      <w:r>
        <w:tab/>
      </w:r>
      <w:r w:rsidRPr="002E3C5B">
        <w:t>3GPP TS 22.220: "Service requirements for Home Node B (HNB) and Home eNode B (HeNB)".</w:t>
      </w:r>
    </w:p>
    <w:p w14:paraId="543F0EE6"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122B7CD4"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29607A61"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754398E7"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3D4DC291"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B2DF6D6"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D63587E"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746B137"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7E0963D8"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49483FA4"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73BE5F40" w14:textId="77777777" w:rsidR="00B4267A" w:rsidRPr="00962AC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95910EF"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8EB963D" w14:textId="77777777" w:rsidR="00B77708" w:rsidRDefault="00B77708" w:rsidP="00B77708">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20EF6DD7" w14:textId="77777777" w:rsidR="005A0EA5" w:rsidRDefault="005A0EA5" w:rsidP="005A0EA5">
      <w:pPr>
        <w:pStyle w:val="EX"/>
        <w:rPr>
          <w:snapToGrid w:val="0"/>
        </w:rPr>
      </w:pPr>
      <w:r>
        <w:rPr>
          <w:snapToGrid w:val="0"/>
        </w:rPr>
        <w:lastRenderedPageBreak/>
        <w:t>[63]</w:t>
      </w:r>
      <w:r>
        <w:rPr>
          <w:snapToGrid w:val="0"/>
        </w:rPr>
        <w:tab/>
        <w:t>3GPP TS 23.502: "Procedures for the 5G System; Stage 2".</w:t>
      </w:r>
    </w:p>
    <w:p w14:paraId="1C55961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A6CBB8B"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863714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9FD89F4"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0EA25BB1"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05A44722" w14:textId="77777777" w:rsidR="001A0571" w:rsidRDefault="001A0571" w:rsidP="001A0571">
      <w:pPr>
        <w:pStyle w:val="EX"/>
      </w:pPr>
      <w:r>
        <w:t>[69]</w:t>
      </w:r>
      <w:r>
        <w:tab/>
        <w:t>3GPP TS 23.221: "Architectural requirements".</w:t>
      </w:r>
    </w:p>
    <w:p w14:paraId="0A498ED0" w14:textId="77777777" w:rsidR="00017FFD" w:rsidRDefault="00017FFD" w:rsidP="00017FFD">
      <w:pPr>
        <w:pStyle w:val="EX"/>
      </w:pPr>
      <w:bookmarkStart w:id="25" w:name="_Toc20125179"/>
      <w:r>
        <w:t>[70]</w:t>
      </w:r>
      <w:r>
        <w:tab/>
        <w:t>3GPP TS 23.273: "</w:t>
      </w:r>
      <w:r w:rsidRPr="003F16FD">
        <w:t>5G System (5GS) Location Services (LCS)</w:t>
      </w:r>
      <w:r>
        <w:t>".</w:t>
      </w:r>
    </w:p>
    <w:p w14:paraId="42F88287"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52B43B06"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749480B" w14:textId="77777777" w:rsidR="007A6AAD" w:rsidRDefault="007A6AAD" w:rsidP="007A6AAD">
      <w:pPr>
        <w:pStyle w:val="EX"/>
      </w:pPr>
      <w:bookmarkStart w:id="26" w:name="_Toc27486376"/>
      <w:bookmarkStart w:id="27" w:name="_Toc36210428"/>
      <w:bookmarkStart w:id="28" w:name="_Toc45096287"/>
      <w:bookmarkStart w:id="29" w:name="_Toc45882320"/>
      <w:r>
        <w:t>[73]</w:t>
      </w:r>
      <w:r>
        <w:tab/>
        <w:t>ETSI TS 102 225: "Smart Cards; Secured packet structure for UICC based applications".</w:t>
      </w:r>
    </w:p>
    <w:p w14:paraId="015DB94C" w14:textId="77777777" w:rsidR="00D06143" w:rsidRDefault="00D06143" w:rsidP="00D06143">
      <w:pPr>
        <w:pStyle w:val="EX"/>
      </w:pPr>
      <w:bookmarkStart w:id="30"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039A5049" w14:textId="77777777" w:rsidR="006A63CA" w:rsidRDefault="006A63CA" w:rsidP="006A63CA">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206B26C" w14:textId="77777777" w:rsidR="009F138E" w:rsidRDefault="009B46BC" w:rsidP="009F138E">
      <w:pPr>
        <w:pStyle w:val="EX"/>
      </w:pPr>
      <w:r>
        <w:t>[76]</w:t>
      </w:r>
      <w:r>
        <w:tab/>
        <w:t>ITU-T Recommendation E.212: "</w:t>
      </w:r>
      <w:r w:rsidRPr="007C4D96">
        <w:t>The international identification plan for public networks and subscriptions</w:t>
      </w:r>
      <w:r>
        <w:t>"</w:t>
      </w:r>
      <w:r w:rsidR="009F138E" w:rsidRPr="00F4349B">
        <w:t>.</w:t>
      </w:r>
    </w:p>
    <w:p w14:paraId="65F7BD85" w14:textId="77777777" w:rsidR="009B46BC" w:rsidRDefault="009F138E" w:rsidP="009F138E">
      <w:pPr>
        <w:pStyle w:val="EX"/>
      </w:pPr>
      <w:r>
        <w:t>[77</w:t>
      </w:r>
      <w:r w:rsidRPr="003168A2">
        <w:t>]</w:t>
      </w:r>
      <w:r w:rsidRPr="003168A2">
        <w:tab/>
      </w:r>
      <w:r>
        <w:t>3GPP TS 24.526</w:t>
      </w:r>
      <w:r w:rsidRPr="003168A2">
        <w:t>: "</w:t>
      </w:r>
      <w:r>
        <w:t>UE policies for 5G System (5GS); Stage 3</w:t>
      </w:r>
      <w:r w:rsidRPr="003168A2">
        <w:t>".</w:t>
      </w:r>
    </w:p>
    <w:p w14:paraId="6C2E8190" w14:textId="77777777" w:rsidR="0049599C" w:rsidRDefault="0049599C" w:rsidP="0049599C">
      <w:pPr>
        <w:pStyle w:val="EX"/>
      </w:pPr>
      <w:r>
        <w:t>[</w:t>
      </w:r>
      <w:r w:rsidR="001531FE">
        <w:t>78</w:t>
      </w:r>
      <w:r>
        <w:t>]</w:t>
      </w:r>
      <w:r>
        <w:tab/>
        <w:t>3GPP TS 29.503: "</w:t>
      </w:r>
      <w:r w:rsidRPr="00FB03DE">
        <w:t>5G System; Unified Data Management Services</w:t>
      </w:r>
      <w:r w:rsidRPr="00D62695">
        <w:t>; Stage</w:t>
      </w:r>
      <w:r>
        <w:t> </w:t>
      </w:r>
      <w:r w:rsidRPr="00D62695">
        <w:t>3</w:t>
      </w:r>
      <w:r>
        <w:t>".</w:t>
      </w:r>
    </w:p>
    <w:p w14:paraId="4F2D60E1" w14:textId="13B45214" w:rsidR="0049599C" w:rsidRDefault="001231C1" w:rsidP="009F138E">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669D4559" w14:textId="6AA3BFA8" w:rsidR="007F2009" w:rsidRDefault="007F2009" w:rsidP="007F2009">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07BD86C9" w14:textId="12AC574F" w:rsidR="007F2009" w:rsidRDefault="007F2009" w:rsidP="009F138E">
      <w:pPr>
        <w:pStyle w:val="EX"/>
      </w:pPr>
      <w:r>
        <w:t>[</w:t>
      </w:r>
      <w:r>
        <w:rPr>
          <w:lang w:eastAsia="zh-CN"/>
        </w:rPr>
        <w:t>81</w:t>
      </w:r>
      <w:r>
        <w:t>]</w:t>
      </w:r>
      <w:r>
        <w:tab/>
        <w:t>3GPP TS 24.555: "Proximity-services (ProSe) in 5G System (5GS); User Equipment (UE) policies; Stage 3".</w:t>
      </w:r>
    </w:p>
    <w:p w14:paraId="1AEA836A" w14:textId="77777777" w:rsidR="00E97638" w:rsidRPr="00D27A95" w:rsidRDefault="00E97638" w:rsidP="005A0EA5">
      <w:pPr>
        <w:pStyle w:val="Heading2"/>
      </w:pPr>
      <w:bookmarkStart w:id="31" w:name="_Toc83313302"/>
      <w:r w:rsidRPr="00D27A95">
        <w:t>1.2</w:t>
      </w:r>
      <w:r w:rsidRPr="00D27A95">
        <w:tab/>
        <w:t>Definitions and abbreviations</w:t>
      </w:r>
      <w:bookmarkEnd w:id="25"/>
      <w:bookmarkEnd w:id="26"/>
      <w:bookmarkEnd w:id="27"/>
      <w:bookmarkEnd w:id="28"/>
      <w:bookmarkEnd w:id="29"/>
      <w:bookmarkEnd w:id="30"/>
      <w:bookmarkEnd w:id="31"/>
    </w:p>
    <w:p w14:paraId="31C02DA9"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34A4700E"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236BA3C0" w14:textId="77777777" w:rsidR="00E97638" w:rsidRPr="00D27A95" w:rsidRDefault="00E97638">
      <w:r w:rsidRPr="00D27A95">
        <w:rPr>
          <w:b/>
        </w:rPr>
        <w:t xml:space="preserve">(Iu mode only): </w:t>
      </w:r>
      <w:r w:rsidRPr="00D27A95">
        <w:t>Indicates this clause applies only to UMTS. For multi system case this is determined by the current serving radio access network.</w:t>
      </w:r>
    </w:p>
    <w:p w14:paraId="7375CE58" w14:textId="77777777" w:rsidR="009B5ABE" w:rsidRPr="00FE320E" w:rsidRDefault="009B5ABE" w:rsidP="009B5ABE">
      <w:pPr>
        <w:pStyle w:val="NO"/>
      </w:pPr>
      <w:r>
        <w:t>NOTE</w:t>
      </w:r>
      <w:r w:rsidR="005E1882">
        <w:t> 1</w:t>
      </w:r>
      <w:r>
        <w:t>:</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979FEC2"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2F0476"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Iu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eCall </w:t>
      </w:r>
      <w:r w:rsidR="000201E7">
        <w:t>o</w:t>
      </w:r>
      <w:r w:rsidR="000201E7" w:rsidRPr="006704A8">
        <w:t xml:space="preserve">nly </w:t>
      </w:r>
      <w:r w:rsidR="000201E7">
        <w:t>m</w:t>
      </w:r>
      <w:r w:rsidR="000201E7" w:rsidRPr="006704A8">
        <w:t xml:space="preserve">ode, an acceptable cell must further satisfy the criteria defined in </w:t>
      </w:r>
      <w:r w:rsidR="00962ACC">
        <w:t>clause</w:t>
      </w:r>
      <w:r w:rsidR="000201E7">
        <w:t> </w:t>
      </w:r>
      <w:r w:rsidR="000201E7" w:rsidRPr="006704A8">
        <w:t>4.4.3.1.1.</w:t>
      </w:r>
    </w:p>
    <w:p w14:paraId="2ECAEE3F" w14:textId="77777777" w:rsidR="00EA3520" w:rsidRDefault="00E97638" w:rsidP="00EA3520">
      <w:pPr>
        <w:rPr>
          <w:lang w:eastAsia="ko-KR"/>
        </w:rPr>
      </w:pPr>
      <w:r w:rsidRPr="00D27A95">
        <w:rPr>
          <w:b/>
        </w:rPr>
        <w:lastRenderedPageBreak/>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A22B66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0BBC316"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E381C01"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not supporting A/Gb mode and not supporting Iu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69971340" w14:textId="77777777" w:rsidR="0058691B" w:rsidRPr="00D27A95" w:rsidRDefault="0058691B" w:rsidP="0058691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3CA63A0"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65CE81C"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5416519"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8D02B47" w14:textId="77777777" w:rsidR="00E9736F" w:rsidRPr="00FE320E" w:rsidRDefault="00E9736F" w:rsidP="00E9736F">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519094D"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1C86A5E4" w14:textId="77777777" w:rsidR="00E9736F" w:rsidRDefault="00E9736F" w:rsidP="00E9736F">
      <w:pPr>
        <w:pStyle w:val="EditorsNote"/>
      </w:pPr>
      <w:r>
        <w:t>Editor</w:t>
      </w:r>
      <w:r w:rsidRPr="00B477DF">
        <w:t>'</w:t>
      </w:r>
      <w:r>
        <w:t>s note:</w:t>
      </w:r>
      <w:r>
        <w:tab/>
        <w:t xml:space="preserve">conditions that make a PLMN available when a UE is accessing NR via </w:t>
      </w:r>
      <w:r w:rsidRPr="005F1A05">
        <w:t>satellite access</w:t>
      </w:r>
      <w:r>
        <w:t>, are FFS.</w:t>
      </w:r>
    </w:p>
    <w:p w14:paraId="7496EA46"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CA68673"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B80CFE7"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17B4C0DD" w14:textId="77777777" w:rsidR="009B46BC" w:rsidRDefault="0033126B" w:rsidP="009B46BC">
      <w:pPr>
        <w:rPr>
          <w:bCs/>
        </w:rPr>
      </w:pPr>
      <w:r>
        <w:rPr>
          <w:b/>
        </w:rPr>
        <w:t xml:space="preserve">Country: </w:t>
      </w:r>
      <w:r>
        <w:rPr>
          <w:bCs/>
        </w:rPr>
        <w:t>A country is identified by a single MCC value</w:t>
      </w:r>
      <w:r w:rsidR="009B46BC">
        <w:rPr>
          <w:bCs/>
        </w:rPr>
        <w:t xml:space="preserve"> defined in ITU-T</w:t>
      </w:r>
      <w:r w:rsidR="009B46BC">
        <w:t> </w:t>
      </w:r>
      <w:r w:rsidR="009B46BC">
        <w:rPr>
          <w:bCs/>
        </w:rPr>
        <w:t>recommendation</w:t>
      </w:r>
      <w:r w:rsidR="009B46BC">
        <w:t> </w:t>
      </w:r>
      <w:r w:rsidR="009B46BC">
        <w:rPr>
          <w:bCs/>
        </w:rPr>
        <w:t>E.212</w:t>
      </w:r>
      <w:r w:rsidR="009B46BC">
        <w:t> </w:t>
      </w:r>
      <w:r w:rsidR="009B46BC">
        <w:rPr>
          <w:bCs/>
        </w:rPr>
        <w:t>[76]</w:t>
      </w:r>
      <w:r>
        <w:rPr>
          <w:bCs/>
        </w:rPr>
        <w:t>, with the exception</w:t>
      </w:r>
      <w:r w:rsidR="009B46BC">
        <w:rPr>
          <w:bCs/>
        </w:rPr>
        <w:t xml:space="preserve"> of the following MCC ranges that identify a single country:</w:t>
      </w:r>
    </w:p>
    <w:p w14:paraId="0C57A027" w14:textId="77777777" w:rsidR="009B46BC" w:rsidRDefault="009B46BC" w:rsidP="009B46BC">
      <w:pPr>
        <w:pStyle w:val="B1"/>
      </w:pPr>
      <w:r>
        <w:t>-</w:t>
      </w:r>
      <w:r>
        <w:tab/>
        <w:t>values 310 through 316 (USA);</w:t>
      </w:r>
    </w:p>
    <w:p w14:paraId="18A79EAF" w14:textId="77777777" w:rsidR="009B46BC" w:rsidRDefault="009B46BC" w:rsidP="009B46BC">
      <w:pPr>
        <w:pStyle w:val="B1"/>
      </w:pPr>
      <w:r>
        <w:t>-</w:t>
      </w:r>
      <w:r>
        <w:tab/>
        <w:t>values 404 through 406 (India);</w:t>
      </w:r>
    </w:p>
    <w:p w14:paraId="717F60FC" w14:textId="77777777" w:rsidR="009B46BC" w:rsidRDefault="009B46BC" w:rsidP="009B46BC">
      <w:pPr>
        <w:pStyle w:val="B1"/>
      </w:pPr>
      <w:r>
        <w:t>-</w:t>
      </w:r>
      <w:r>
        <w:tab/>
        <w:t>values 440 through 441 (Japan);</w:t>
      </w:r>
    </w:p>
    <w:p w14:paraId="3EB89357" w14:textId="77777777" w:rsidR="009B46BC" w:rsidRDefault="009B46BC" w:rsidP="009B46BC">
      <w:pPr>
        <w:pStyle w:val="B1"/>
      </w:pPr>
      <w:r>
        <w:t>-</w:t>
      </w:r>
      <w:r>
        <w:tab/>
        <w:t>values 460 through 461 (China); and</w:t>
      </w:r>
    </w:p>
    <w:p w14:paraId="49F94ABE" w14:textId="77777777" w:rsidR="009B46BC" w:rsidRDefault="009B46BC" w:rsidP="009B46BC">
      <w:pPr>
        <w:pStyle w:val="B1"/>
      </w:pPr>
      <w:r>
        <w:t>-</w:t>
      </w:r>
      <w:r>
        <w:tab/>
        <w:t>values 234 through 235 (United Kingdom).</w:t>
      </w:r>
    </w:p>
    <w:p w14:paraId="7BB54891" w14:textId="77777777" w:rsidR="00E97638" w:rsidRPr="00D27A95" w:rsidRDefault="005D68FB">
      <w:r>
        <w:rPr>
          <w:b/>
        </w:rPr>
        <w:t>Permitted CSG list</w:t>
      </w:r>
      <w:r w:rsidR="00176181" w:rsidRPr="003922A3">
        <w:rPr>
          <w:b/>
        </w:rPr>
        <w:t>:</w:t>
      </w:r>
      <w:r w:rsidR="00FD49D0">
        <w:t xml:space="preserve"> See 3GPP</w:t>
      </w:r>
      <w:r w:rsidR="00176181">
        <w:t> </w:t>
      </w:r>
      <w:r w:rsidR="00FD49D0">
        <w:t>TS</w:t>
      </w:r>
      <w:r w:rsidR="00176181">
        <w:t> </w:t>
      </w:r>
      <w:r w:rsidR="00FD49D0">
        <w:t>36.30</w:t>
      </w:r>
      <w:r w:rsidR="00845702">
        <w:t>4</w:t>
      </w:r>
      <w:r w:rsidR="00176181">
        <w:t> </w:t>
      </w:r>
      <w:r w:rsidR="00176181" w:rsidRPr="003922A3">
        <w:t>[4</w:t>
      </w:r>
      <w:r w:rsidR="00845702">
        <w:t>3</w:t>
      </w:r>
      <w:r w:rsidR="00176181" w:rsidRPr="003922A3">
        <w:t>].</w:t>
      </w:r>
    </w:p>
    <w:p w14:paraId="74ADD1F1" w14:textId="77777777" w:rsidR="00E97638" w:rsidRPr="00D27A95" w:rsidRDefault="00E97638">
      <w:r w:rsidRPr="00D27A95">
        <w:rPr>
          <w:b/>
        </w:rPr>
        <w:t xml:space="preserve">Current serving cell: </w:t>
      </w:r>
      <w:r w:rsidRPr="00D27A95">
        <w:t>This is the cell on which the MS is camped.</w:t>
      </w:r>
    </w:p>
    <w:p w14:paraId="4B5C00B6" w14:textId="77777777" w:rsidR="00E97638" w:rsidRPr="00D27A95" w:rsidRDefault="00E97638">
      <w:r w:rsidRPr="00D27A95">
        <w:rPr>
          <w:b/>
        </w:rPr>
        <w:t xml:space="preserve">CTS MS: </w:t>
      </w:r>
      <w:r w:rsidRPr="00D27A95">
        <w:t>An MS capable of CTS services is a CTS MS.</w:t>
      </w:r>
    </w:p>
    <w:p w14:paraId="23943131"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2FEDEF" w14:textId="77777777" w:rsidR="00067D67" w:rsidRDefault="00673F4C" w:rsidP="00067D67">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54C7A817"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0A885206"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ABF7797"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0E5B934E"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6A2EDAB2" w14:textId="77777777" w:rsidR="00E97638" w:rsidRPr="00D27A95" w:rsidRDefault="00E97638">
      <w:r w:rsidRPr="00D27A95">
        <w:rPr>
          <w:b/>
        </w:rPr>
        <w:t xml:space="preserve">GPRS MS: </w:t>
      </w:r>
      <w:r w:rsidRPr="00D27A95">
        <w:t xml:space="preserve">An MS capable of GPRS services is a GPRS MS. </w:t>
      </w:r>
    </w:p>
    <w:p w14:paraId="2288C3D2" w14:textId="77777777" w:rsidR="00E97638" w:rsidRPr="00D27A95" w:rsidRDefault="00E97638">
      <w:pPr>
        <w:rPr>
          <w:b/>
        </w:rPr>
      </w:pPr>
      <w:r w:rsidRPr="00D27A95">
        <w:rPr>
          <w:b/>
          <w:bCs/>
        </w:rPr>
        <w:t>MS operation mode:</w:t>
      </w:r>
      <w:r w:rsidRPr="00D27A95">
        <w:t xml:space="preserve"> See 3GPP</w:t>
      </w:r>
      <w:r w:rsidR="0024759D">
        <w:t> </w:t>
      </w:r>
      <w:r w:rsidRPr="00D27A95">
        <w:t>TS</w:t>
      </w:r>
      <w:r w:rsidR="0024759D">
        <w:t> </w:t>
      </w:r>
      <w:r w:rsidRPr="00D27A95">
        <w:t>23.060</w:t>
      </w:r>
      <w:r w:rsidR="0024759D">
        <w:t> </w:t>
      </w:r>
      <w:r w:rsidRPr="00D27A95">
        <w:t>[27].</w:t>
      </w:r>
    </w:p>
    <w:p w14:paraId="73CD0B01"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32"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32"/>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1C2C1CA7"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6353ECBC"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25ADDFBC" w14:textId="77777777" w:rsidR="00E97638" w:rsidRPr="00D27A95" w:rsidRDefault="00E97638">
      <w:r w:rsidRPr="00D27A95">
        <w:rPr>
          <w:b/>
        </w:rPr>
        <w:t xml:space="preserve">In Iu mode,...: </w:t>
      </w:r>
      <w:r w:rsidRPr="00D27A95">
        <w:t>Indicates this clause applies only to UMTS. For multi system case this is determined by the current serving radio access network.</w:t>
      </w:r>
    </w:p>
    <w:p w14:paraId="1A6CF74E"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158342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r w:rsidR="004612BD">
        <w:t>4</w:t>
      </w:r>
      <w:r>
        <w:t>2], 3GPP TS 36.306 [54]).</w:t>
      </w:r>
    </w:p>
    <w:p w14:paraId="0FD61E61"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583107"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665D9F73"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0BAEAAD"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DC9B7E8" w14:textId="77777777" w:rsidR="001A0571" w:rsidRPr="00451CDE" w:rsidRDefault="001A0571" w:rsidP="001A0571">
      <w:pPr>
        <w:rPr>
          <w:b/>
        </w:rPr>
      </w:pPr>
      <w:r w:rsidRPr="00EE131F">
        <w:rPr>
          <w:b/>
        </w:rPr>
        <w:t>Limited Service State:</w:t>
      </w:r>
      <w:r>
        <w:t xml:space="preserve"> See </w:t>
      </w:r>
      <w:r w:rsidR="00962ACC">
        <w:t>clause</w:t>
      </w:r>
      <w:r>
        <w:t> 3.5.</w:t>
      </w:r>
    </w:p>
    <w:p w14:paraId="0EA0F695" w14:textId="77777777" w:rsidR="00E97638" w:rsidRPr="00D27A95" w:rsidRDefault="00E97638">
      <w:r w:rsidRPr="00D27A95">
        <w:rPr>
          <w:b/>
        </w:rPr>
        <w:lastRenderedPageBreak/>
        <w:t>Localised Service Area (LSA):</w:t>
      </w:r>
      <w:r w:rsidRPr="00D27A95">
        <w:t xml:space="preserve"> A localised service area consists of a cell or a number of cells. The cells constituting a LSA may not necessarily provide contiguous coverage. </w:t>
      </w:r>
    </w:p>
    <w:p w14:paraId="5020678D"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696B8066" w14:textId="578B207C" w:rsidR="005957AA" w:rsidRDefault="005957AA">
      <w:pPr>
        <w:rPr>
          <w:b/>
        </w:rPr>
      </w:pPr>
      <w:r w:rsidRPr="005957AA">
        <w:rPr>
          <w:b/>
        </w:rPr>
        <w:t>MINT: Minimization of service interruption (see 3GPP TS 22.261 [71]).</w:t>
      </w:r>
    </w:p>
    <w:p w14:paraId="0631799F" w14:textId="3D044F85"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31383BB"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EB174E7" w14:textId="77777777" w:rsidR="00673F4C" w:rsidRDefault="00673F4C" w:rsidP="00673F4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8DE7ED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1AB4A512" w14:textId="77777777" w:rsidR="00295D29" w:rsidRDefault="00295D29" w:rsidP="00295D2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F2D6867" w14:textId="77777777" w:rsidR="00295D29" w:rsidRDefault="00295D29" w:rsidP="00DB768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C0AE81F"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977C9A6"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7FBDB8"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169E2293"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4BA11600" w14:textId="77777777" w:rsidR="00EB7504" w:rsidRDefault="00E97638" w:rsidP="00EB7504">
      <w:r w:rsidRPr="00D27A95">
        <w:t>The PLMN to which a cell belongs (PLMN identity)</w:t>
      </w:r>
      <w:r w:rsidR="00EB7504">
        <w:t>:</w:t>
      </w:r>
    </w:p>
    <w:p w14:paraId="7DD5EB77"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12B742E6"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1B8E1F0A"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6497FED"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3CBD70E7"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4AA12489"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0374B6"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lastRenderedPageBreak/>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00E52926" w14:textId="77777777" w:rsidR="001231C1" w:rsidRDefault="006657AB" w:rsidP="001231C1">
      <w:r>
        <w:rPr>
          <w:b/>
        </w:rPr>
        <w:t>Secured packet:</w:t>
      </w:r>
      <w:r>
        <w:t xml:space="preserve"> In this specification, a</w:t>
      </w:r>
      <w:r w:rsidRPr="00E87412">
        <w:t xml:space="preserve"> secured packet contains </w:t>
      </w:r>
      <w:r w:rsidR="001231C1">
        <w:t>one or both of the following:</w:t>
      </w:r>
    </w:p>
    <w:p w14:paraId="37E5BC30" w14:textId="65ADEEA9" w:rsidR="001231C1" w:rsidRDefault="001231C1" w:rsidP="00CB1BFF">
      <w:pPr>
        <w:pStyle w:val="B1"/>
      </w:pPr>
      <w:r>
        <w:t>-</w:t>
      </w:r>
      <w:r>
        <w:tab/>
      </w:r>
      <w:r w:rsidR="006657AB" w:rsidRPr="00E87412">
        <w:t>list of preferred PLMN/access technology combinations</w:t>
      </w:r>
      <w:r>
        <w:t>,</w:t>
      </w:r>
    </w:p>
    <w:p w14:paraId="05CE46CE" w14:textId="4B681241" w:rsidR="001231C1" w:rsidRDefault="001231C1" w:rsidP="00CB1BFF">
      <w:pPr>
        <w:pStyle w:val="B1"/>
      </w:pPr>
      <w:r>
        <w:t>-</w:t>
      </w:r>
      <w:r>
        <w:tab/>
      </w:r>
      <w:r w:rsidR="00485228" w:rsidRPr="0071757C">
        <w:t>SOR-CMCI,</w:t>
      </w:r>
    </w:p>
    <w:p w14:paraId="56A134E5" w14:textId="5DA9FD81" w:rsidR="006657AB" w:rsidRDefault="006657AB" w:rsidP="001231C1">
      <w:r w:rsidRPr="00E87412">
        <w:t>encapsulated with a security mechanism as described in 3GPP</w:t>
      </w:r>
      <w:r>
        <w:t> </w:t>
      </w:r>
      <w:r w:rsidRPr="00E87412">
        <w:t>TS</w:t>
      </w:r>
      <w:r>
        <w:t> </w:t>
      </w:r>
      <w:r w:rsidRPr="00E87412">
        <w:t>31.115</w:t>
      </w:r>
      <w:r>
        <w:t> [67].</w:t>
      </w:r>
    </w:p>
    <w:p w14:paraId="017719AD" w14:textId="77777777" w:rsidR="00E97638" w:rsidRPr="00D27A95" w:rsidRDefault="00E97638">
      <w:r w:rsidRPr="00D27A95">
        <w:rPr>
          <w:b/>
        </w:rPr>
        <w:t>Selected PLMN:</w:t>
      </w:r>
      <w:r w:rsidRPr="00D27A95">
        <w:t xml:space="preserve"> This is the PLMN that has been selected according to </w:t>
      </w:r>
      <w:r w:rsidR="00962ACC">
        <w:t>clause</w:t>
      </w:r>
      <w:r w:rsidRPr="00D27A95">
        <w:t> 3.1, either manually or automatically.</w:t>
      </w:r>
    </w:p>
    <w:p w14:paraId="5120A537"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962ACC">
        <w:t>clause</w:t>
      </w:r>
      <w:r w:rsidRPr="00D27A95">
        <w:t> 3.</w:t>
      </w:r>
      <w:r w:rsidR="00A5242A" w:rsidRPr="00B05C81">
        <w:t>9</w:t>
      </w:r>
      <w:r w:rsidRPr="00D27A95">
        <w:t>, either manually or automatically.</w:t>
      </w:r>
    </w:p>
    <w:p w14:paraId="6C6EFEA1"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792B4F03"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0D830EEB" w14:textId="77777777" w:rsidR="009E1FB5" w:rsidRPr="001E1304" w:rsidRDefault="009E1FB5" w:rsidP="009E1FB5">
      <w:r w:rsidRPr="00592BCB">
        <w:rPr>
          <w:b/>
        </w:rPr>
        <w:t>SNPN identity</w:t>
      </w:r>
      <w:r>
        <w:t>: a PLMN ID and an NID combination.</w:t>
      </w:r>
    </w:p>
    <w:p w14:paraId="77E00557" w14:textId="77777777" w:rsidR="00E97638" w:rsidRDefault="00E97638">
      <w:r w:rsidRPr="00D27A95">
        <w:rPr>
          <w:b/>
        </w:rPr>
        <w:t xml:space="preserve">SoLSA exclusive access: </w:t>
      </w:r>
      <w:r w:rsidRPr="00D27A95">
        <w:t>Cells on which normal camping is allowed only for MS with Localised Service Area (LSA) subscription.</w:t>
      </w:r>
    </w:p>
    <w:p w14:paraId="6839CEBE" w14:textId="77777777" w:rsidR="00A50AAF" w:rsidRPr="00D27A95" w:rsidRDefault="00A50AAF">
      <w:r w:rsidRPr="00D27A95">
        <w:rPr>
          <w:b/>
        </w:rPr>
        <w:t>S</w:t>
      </w:r>
      <w:r>
        <w:rPr>
          <w:b/>
        </w:rPr>
        <w:t>ubscribed SNPN</w:t>
      </w:r>
      <w:r w:rsidRPr="00D27A95">
        <w:rPr>
          <w:b/>
        </w:rPr>
        <w:t xml:space="preserve">: </w:t>
      </w:r>
      <w:r>
        <w:t>An SNPN for which the UE has a subscription</w:t>
      </w:r>
      <w:r w:rsidRPr="00D27A95">
        <w:t>.</w:t>
      </w:r>
    </w:p>
    <w:p w14:paraId="0CBD3DD9"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e criteria are defined 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eCall only mode, a suitable cell must further satisfy the criteria defined in </w:t>
      </w:r>
      <w:r w:rsidR="00962ACC">
        <w:t>clause</w:t>
      </w:r>
      <w:r w:rsidR="000201E7">
        <w:t> 4.4.3.1.1.</w:t>
      </w:r>
    </w:p>
    <w:p w14:paraId="52FA53B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686B9CC7" w14:textId="77777777" w:rsidR="00D224FC" w:rsidRPr="00EA3115" w:rsidRDefault="00D224FC" w:rsidP="00D224F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36A68B2" w14:textId="77777777" w:rsidR="00D224FC" w:rsidRDefault="00D224FC" w:rsidP="00D224FC">
      <w:pPr>
        <w:pStyle w:val="B1"/>
      </w:pPr>
      <w:r>
        <w:t>a)</w:t>
      </w:r>
      <w:r>
        <w:tab/>
        <w:t>one or both of the following:</w:t>
      </w:r>
    </w:p>
    <w:p w14:paraId="243F2572" w14:textId="77777777" w:rsidR="00D224FC" w:rsidRDefault="00D224FC" w:rsidP="00DB768E">
      <w:pPr>
        <w:pStyle w:val="B2"/>
      </w:pPr>
      <w:r>
        <w:t>-</w:t>
      </w:r>
      <w:r>
        <w:tab/>
      </w:r>
      <w:r w:rsidRPr="00EA3115">
        <w:t>list of preferred PLMN/access technology combinations</w:t>
      </w:r>
      <w:r>
        <w:t>.</w:t>
      </w:r>
    </w:p>
    <w:p w14:paraId="258C4368" w14:textId="13A85E98" w:rsidR="00D224FC" w:rsidRDefault="00D224FC" w:rsidP="00D224FC">
      <w:pPr>
        <w:pStyle w:val="B2"/>
      </w:pPr>
      <w:r>
        <w:t>-</w:t>
      </w:r>
      <w:r>
        <w:tab/>
        <w:t>SOR-CMCI, together with the "Store the SOR-CMCI in the ME" indicator</w:t>
      </w:r>
      <w:r w:rsidR="00811CEC" w:rsidRPr="00811CEC">
        <w:t xml:space="preserve"> if applicable</w:t>
      </w:r>
      <w:r>
        <w:t>;</w:t>
      </w:r>
    </w:p>
    <w:p w14:paraId="1102C114" w14:textId="50183F79" w:rsidR="00D224FC" w:rsidRDefault="00D224FC" w:rsidP="00D224FC">
      <w:pPr>
        <w:pStyle w:val="B1"/>
      </w:pPr>
      <w:r>
        <w:t>b)</w:t>
      </w:r>
      <w:r>
        <w:tab/>
      </w:r>
      <w:r w:rsidRPr="00EA3115">
        <w:t>a secured packet</w:t>
      </w:r>
      <w:r w:rsidR="00811CEC" w:rsidRPr="00811CEC">
        <w:t>, together with the indicator, if applicable, that</w:t>
      </w:r>
      <w:r w:rsidR="00811CEC">
        <w:t xml:space="preserve"> </w:t>
      </w:r>
      <w:r w:rsidR="00811CEC" w:rsidRPr="00811CEC">
        <w:t>"the list of preferred PLMN/access technology combinations is not included in the secured packet"</w:t>
      </w:r>
      <w:r w:rsidRPr="00EA3115">
        <w:t>; or</w:t>
      </w:r>
    </w:p>
    <w:p w14:paraId="31B5DD01" w14:textId="77777777" w:rsidR="00D224FC" w:rsidRDefault="00D224FC" w:rsidP="00D224FC">
      <w:pPr>
        <w:pStyle w:val="B1"/>
      </w:pPr>
      <w:r>
        <w:t>c)</w:t>
      </w:r>
      <w:r>
        <w:tab/>
      </w:r>
      <w:r w:rsidRPr="00461E5C">
        <w:t xml:space="preserve">neither of </w:t>
      </w:r>
      <w:r>
        <w:t>a) or b),</w:t>
      </w:r>
    </w:p>
    <w:p w14:paraId="28EC46CE" w14:textId="77777777" w:rsidR="00D224FC" w:rsidRPr="00F83805" w:rsidRDefault="00D224FC" w:rsidP="00D224FC">
      <w:r w:rsidRPr="00F83805">
        <w:t>generated dynamically based on operator specific data analytics solutions.</w:t>
      </w:r>
    </w:p>
    <w:p w14:paraId="0B6525B4" w14:textId="77777777" w:rsidR="00D224FC" w:rsidRDefault="00D224FC" w:rsidP="00D224F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2642E33" w14:textId="77777777" w:rsidR="00D224FC" w:rsidRDefault="00D224FC" w:rsidP="00D224FC">
      <w:pPr>
        <w:pStyle w:val="B1"/>
      </w:pPr>
      <w:r>
        <w:t>a)</w:t>
      </w:r>
      <w:r>
        <w:tab/>
        <w:t>the following indicators, of whether:</w:t>
      </w:r>
    </w:p>
    <w:p w14:paraId="184D4321" w14:textId="77777777" w:rsidR="00D224FC" w:rsidRDefault="00D224FC" w:rsidP="00DB768E">
      <w:pPr>
        <w:pStyle w:val="B2"/>
      </w:pPr>
      <w:r>
        <w:t>-</w:t>
      </w:r>
      <w:r>
        <w:tab/>
        <w:t xml:space="preserve">the UDM requests an acknowledgement from the UE for successful reception of the steering of roaming information. </w:t>
      </w:r>
    </w:p>
    <w:p w14:paraId="67151257" w14:textId="77777777" w:rsidR="00D224FC" w:rsidRDefault="00D224FC" w:rsidP="00DB768E">
      <w:pPr>
        <w:pStyle w:val="B2"/>
      </w:pPr>
      <w:r>
        <w:t>-</w:t>
      </w:r>
      <w:r>
        <w:tab/>
        <w:t>the UDM requests the UE to store the SOR-CMCI in the ME, which is provided along with the SOR-CMCI; and</w:t>
      </w:r>
    </w:p>
    <w:p w14:paraId="2E6D8D24" w14:textId="77777777" w:rsidR="00D224FC" w:rsidRDefault="00D224FC" w:rsidP="00D224FC">
      <w:pPr>
        <w:pStyle w:val="B1"/>
      </w:pPr>
      <w:r>
        <w:lastRenderedPageBreak/>
        <w:t>b)</w:t>
      </w:r>
      <w:r>
        <w:tab/>
        <w:t>one of the following:</w:t>
      </w:r>
    </w:p>
    <w:p w14:paraId="3BCC6962" w14:textId="77777777" w:rsidR="00D224FC" w:rsidRDefault="00D224FC" w:rsidP="00D224FC">
      <w:pPr>
        <w:pStyle w:val="B2"/>
      </w:pPr>
      <w:r>
        <w:t>1)</w:t>
      </w:r>
      <w:r>
        <w:tab/>
        <w:t>one or both of the following:</w:t>
      </w:r>
    </w:p>
    <w:p w14:paraId="2BF39D22" w14:textId="77777777" w:rsidR="00D224FC" w:rsidRDefault="00D224FC" w:rsidP="00DB768E">
      <w:pPr>
        <w:pStyle w:val="B3"/>
      </w:pPr>
      <w:r>
        <w:t>-</w:t>
      </w:r>
      <w:r>
        <w:tab/>
      </w:r>
      <w:r w:rsidRPr="00D44BCC">
        <w:t>list of preferred PLMN/access technology combinations</w:t>
      </w:r>
      <w:r>
        <w:t xml:space="preserve"> with an indication that it is included.</w:t>
      </w:r>
    </w:p>
    <w:p w14:paraId="004C98B8" w14:textId="77777777" w:rsidR="00811CEC" w:rsidRDefault="00D224FC" w:rsidP="001F7D98">
      <w:pPr>
        <w:pStyle w:val="B3"/>
      </w:pPr>
      <w:r>
        <w:t>-</w:t>
      </w:r>
      <w:r>
        <w:tab/>
        <w:t>SOR-CMCI;</w:t>
      </w:r>
    </w:p>
    <w:p w14:paraId="3BDFF499" w14:textId="7BF4FAF6" w:rsidR="00D224FC" w:rsidRDefault="00D224FC" w:rsidP="0060701F">
      <w:pPr>
        <w:pStyle w:val="B2"/>
      </w:pPr>
      <w:r>
        <w:t>2)</w:t>
      </w:r>
      <w:r>
        <w:tab/>
        <w:t>a secured packet with an indication that it is included; or</w:t>
      </w:r>
    </w:p>
    <w:p w14:paraId="19B763DB" w14:textId="5100A17B" w:rsidR="00D224FC" w:rsidRDefault="00D224FC" w:rsidP="0060701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30F2D9B7" w14:textId="77777777" w:rsidR="00F2612B" w:rsidRDefault="00F2612B" w:rsidP="00F2612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567D9B"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3E1D5297" w14:textId="77777777" w:rsidR="000201E7" w:rsidRDefault="000201E7" w:rsidP="000201E7">
      <w:r>
        <w:t xml:space="preserve">For the purposes of the present document, the following terms and definitions given in </w:t>
      </w:r>
      <w:r w:rsidR="006D16BB">
        <w:t>3GPP </w:t>
      </w:r>
      <w:r>
        <w:t>TS 23.167 [57] apply:</w:t>
      </w:r>
    </w:p>
    <w:p w14:paraId="05F635F0" w14:textId="77777777" w:rsidR="000201E7" w:rsidRPr="001B33C7" w:rsidRDefault="000201E7" w:rsidP="001B33C7">
      <w:pPr>
        <w:pStyle w:val="EW"/>
        <w:rPr>
          <w:b/>
        </w:rPr>
      </w:pPr>
      <w:r w:rsidRPr="001B33C7">
        <w:rPr>
          <w:b/>
        </w:rPr>
        <w:t>eCall over IMS</w:t>
      </w:r>
    </w:p>
    <w:p w14:paraId="517FEBD0" w14:textId="77777777" w:rsidR="00106FD7" w:rsidRDefault="00106FD7" w:rsidP="001B33C7">
      <w:pPr>
        <w:pStyle w:val="EW"/>
        <w:rPr>
          <w:b/>
        </w:rPr>
      </w:pPr>
      <w:r>
        <w:rPr>
          <w:b/>
        </w:rPr>
        <w:t>EPC</w:t>
      </w:r>
    </w:p>
    <w:p w14:paraId="33866A2C" w14:textId="77777777" w:rsidR="00106FD7" w:rsidRDefault="00106FD7" w:rsidP="00106FD7">
      <w:pPr>
        <w:pStyle w:val="EX"/>
        <w:rPr>
          <w:b/>
        </w:rPr>
      </w:pPr>
      <w:r>
        <w:rPr>
          <w:b/>
        </w:rPr>
        <w:t>E-UTRAN</w:t>
      </w:r>
    </w:p>
    <w:p w14:paraId="46A3EB22" w14:textId="77777777" w:rsidR="000201E7" w:rsidRDefault="000201E7" w:rsidP="000201E7">
      <w:r>
        <w:t xml:space="preserve">For the purposes of the present document, the following terms and definitions given in </w:t>
      </w:r>
      <w:r w:rsidR="006D16BB">
        <w:t>3GPP </w:t>
      </w:r>
      <w:r>
        <w:t>TS 23.401 [58] apply:</w:t>
      </w:r>
    </w:p>
    <w:p w14:paraId="19804654" w14:textId="77777777" w:rsidR="00B77708" w:rsidRPr="00F355CE" w:rsidRDefault="000201E7" w:rsidP="00F355CE">
      <w:pPr>
        <w:pStyle w:val="EX"/>
        <w:rPr>
          <w:b/>
        </w:rPr>
      </w:pPr>
      <w:r w:rsidRPr="00F355CE">
        <w:rPr>
          <w:b/>
        </w:rPr>
        <w:t>eCall only mode</w:t>
      </w:r>
    </w:p>
    <w:p w14:paraId="6916C939" w14:textId="77777777" w:rsidR="001A0571" w:rsidRDefault="001A0571" w:rsidP="001A0571">
      <w:r>
        <w:t>For the purposes of the present document, the following terms and definitions given in 3GPP TS 23.221 [69] apply:</w:t>
      </w:r>
    </w:p>
    <w:p w14:paraId="2A327F34" w14:textId="77777777" w:rsidR="001A0571" w:rsidRDefault="001A0571" w:rsidP="001A0571">
      <w:pPr>
        <w:pStyle w:val="EX"/>
        <w:rPr>
          <w:b/>
        </w:rPr>
      </w:pPr>
      <w:r w:rsidRPr="0088391F">
        <w:rPr>
          <w:b/>
        </w:rPr>
        <w:t>Restricted local operator services</w:t>
      </w:r>
      <w:r>
        <w:rPr>
          <w:b/>
        </w:rPr>
        <w:t xml:space="preserve"> (RLOS)</w:t>
      </w:r>
    </w:p>
    <w:p w14:paraId="6E46AC27"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8475233" w14:textId="77777777" w:rsidR="009E1FB5" w:rsidRPr="002D573A" w:rsidRDefault="009E1FB5" w:rsidP="009E1FB5">
      <w:pPr>
        <w:pStyle w:val="EW"/>
        <w:rPr>
          <w:b/>
          <w:bCs/>
        </w:rPr>
      </w:pPr>
      <w:r w:rsidRPr="002D573A">
        <w:rPr>
          <w:b/>
          <w:bCs/>
        </w:rPr>
        <w:t>Closed Access Group (CAG)</w:t>
      </w:r>
    </w:p>
    <w:p w14:paraId="53293615" w14:textId="77777777" w:rsidR="00506706" w:rsidRDefault="00506706" w:rsidP="00506706">
      <w:pPr>
        <w:pStyle w:val="EW"/>
        <w:rPr>
          <w:b/>
          <w:bCs/>
        </w:rPr>
      </w:pPr>
      <w:r>
        <w:rPr>
          <w:b/>
          <w:bCs/>
        </w:rPr>
        <w:t>Credentials holder</w:t>
      </w:r>
    </w:p>
    <w:p w14:paraId="08351BA2" w14:textId="77777777" w:rsidR="0009375B" w:rsidRPr="0009375B" w:rsidRDefault="00295D29" w:rsidP="0009375B">
      <w:pPr>
        <w:pStyle w:val="EW"/>
        <w:rPr>
          <w:b/>
          <w:bCs/>
        </w:rPr>
      </w:pPr>
      <w:r>
        <w:rPr>
          <w:b/>
          <w:bCs/>
        </w:rPr>
        <w:t>Default UE credentials</w:t>
      </w:r>
    </w:p>
    <w:p w14:paraId="6F0CAF60" w14:textId="7871C3A1" w:rsidR="00295D29" w:rsidRPr="002D573A" w:rsidRDefault="0009375B" w:rsidP="0009375B">
      <w:pPr>
        <w:pStyle w:val="EW"/>
        <w:rPr>
          <w:b/>
          <w:bCs/>
        </w:rPr>
      </w:pPr>
      <w:r w:rsidRPr="0009375B">
        <w:rPr>
          <w:b/>
          <w:bCs/>
        </w:rPr>
        <w:t>Group ID for Network Selection (GIN)</w:t>
      </w:r>
    </w:p>
    <w:p w14:paraId="54B0D75B" w14:textId="77777777" w:rsidR="009E1FB5" w:rsidRPr="00F355CE" w:rsidRDefault="009E1FB5" w:rsidP="00506706">
      <w:pPr>
        <w:pStyle w:val="EW"/>
        <w:rPr>
          <w:b/>
        </w:rPr>
      </w:pPr>
      <w:r w:rsidRPr="00F355CE">
        <w:rPr>
          <w:b/>
        </w:rPr>
        <w:t>Network identifier (NID)</w:t>
      </w:r>
    </w:p>
    <w:p w14:paraId="1F42A40A" w14:textId="77777777" w:rsidR="00B77708" w:rsidRDefault="00B77708" w:rsidP="00F355CE">
      <w:pPr>
        <w:pStyle w:val="EW"/>
        <w:rPr>
          <w:b/>
        </w:rPr>
      </w:pPr>
      <w:r w:rsidRPr="00EB2FA4">
        <w:rPr>
          <w:b/>
        </w:rPr>
        <w:t>NG-RAN</w:t>
      </w:r>
    </w:p>
    <w:p w14:paraId="5A9BCF46" w14:textId="77777777" w:rsidR="009E1FB5" w:rsidRPr="002D573A" w:rsidRDefault="009E1FB5" w:rsidP="009E1FB5">
      <w:pPr>
        <w:pStyle w:val="EW"/>
        <w:rPr>
          <w:b/>
        </w:rPr>
      </w:pPr>
      <w:r w:rsidRPr="002D573A">
        <w:rPr>
          <w:b/>
        </w:rPr>
        <w:t>Stand-alone Non-Public Network (SNPN)</w:t>
      </w:r>
    </w:p>
    <w:p w14:paraId="266BA0C0" w14:textId="77777777" w:rsidR="009E1FB5" w:rsidRPr="00F355CE" w:rsidRDefault="009E1FB5" w:rsidP="009E1FB5">
      <w:pPr>
        <w:pStyle w:val="EX"/>
        <w:rPr>
          <w:b/>
        </w:rPr>
      </w:pPr>
      <w:r w:rsidRPr="00F355CE">
        <w:rPr>
          <w:b/>
        </w:rPr>
        <w:t>SNPN access mode</w:t>
      </w:r>
    </w:p>
    <w:p w14:paraId="0A02A3F2"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582540" w14:textId="77777777" w:rsidR="00D35AE7" w:rsidRDefault="00106FD7" w:rsidP="00D35AE7">
      <w:pPr>
        <w:pStyle w:val="EW"/>
        <w:rPr>
          <w:b/>
        </w:rPr>
      </w:pPr>
      <w:r>
        <w:rPr>
          <w:b/>
        </w:rPr>
        <w:t>5GCN</w:t>
      </w:r>
    </w:p>
    <w:p w14:paraId="2A99D3C8" w14:textId="77777777" w:rsidR="009B46BC" w:rsidRDefault="009B46BC" w:rsidP="009B46BC">
      <w:pPr>
        <w:pStyle w:val="EW"/>
        <w:rPr>
          <w:b/>
        </w:rPr>
      </w:pPr>
      <w:r w:rsidRPr="00E55DB2">
        <w:rPr>
          <w:rFonts w:hint="eastAsia"/>
          <w:b/>
          <w:lang w:eastAsia="zh-CN"/>
        </w:rPr>
        <w:t>C</w:t>
      </w:r>
      <w:r w:rsidRPr="00E55DB2">
        <w:rPr>
          <w:b/>
          <w:lang w:eastAsia="zh-CN"/>
        </w:rPr>
        <w:t>AG cell</w:t>
      </w:r>
    </w:p>
    <w:p w14:paraId="6A5E56BA" w14:textId="77777777" w:rsidR="00D35AE7" w:rsidRDefault="00D35AE7" w:rsidP="00D35AE7">
      <w:pPr>
        <w:pStyle w:val="EW"/>
        <w:rPr>
          <w:b/>
        </w:rPr>
      </w:pPr>
      <w:r w:rsidRPr="00FE335A">
        <w:rPr>
          <w:b/>
        </w:rPr>
        <w:t>Emergency PDU session</w:t>
      </w:r>
    </w:p>
    <w:p w14:paraId="40320AD1" w14:textId="77777777" w:rsidR="00D35AE7" w:rsidRDefault="00D35AE7" w:rsidP="00D35AE7">
      <w:pPr>
        <w:pStyle w:val="EW"/>
        <w:rPr>
          <w:b/>
        </w:rPr>
      </w:pPr>
      <w:r>
        <w:rPr>
          <w:b/>
        </w:rPr>
        <w:t>Initial registration for emergency services</w:t>
      </w:r>
    </w:p>
    <w:p w14:paraId="5AD5C752" w14:textId="77777777" w:rsidR="00295D29" w:rsidRDefault="00295D29" w:rsidP="00295D29">
      <w:pPr>
        <w:pStyle w:val="EW"/>
        <w:rPr>
          <w:b/>
        </w:rPr>
      </w:pPr>
      <w:bookmarkStart w:id="33" w:name="OLE_LINK6"/>
      <w:r>
        <w:rPr>
          <w:b/>
        </w:rPr>
        <w:t>Initial registration for onboarding services in SNPN</w:t>
      </w:r>
    </w:p>
    <w:p w14:paraId="564C74FF" w14:textId="77777777" w:rsidR="009B46BC" w:rsidRPr="008A1E11" w:rsidRDefault="009B46BC" w:rsidP="009B46BC">
      <w:pPr>
        <w:pStyle w:val="EW"/>
        <w:rPr>
          <w:b/>
        </w:rPr>
      </w:pPr>
      <w:r>
        <w:rPr>
          <w:b/>
        </w:rPr>
        <w:t>Non-CAG cell</w:t>
      </w:r>
    </w:p>
    <w:p w14:paraId="4E313D2B" w14:textId="77777777" w:rsidR="00295D29" w:rsidRPr="00DB768E" w:rsidRDefault="00D35AE7" w:rsidP="00DB768E">
      <w:pPr>
        <w:pStyle w:val="EW"/>
        <w:rPr>
          <w:b/>
          <w:bCs/>
        </w:rPr>
      </w:pPr>
      <w:r>
        <w:rPr>
          <w:b/>
        </w:rPr>
        <w:t>Registere</w:t>
      </w:r>
      <w:r w:rsidRPr="00DE1AEF">
        <w:rPr>
          <w:b/>
        </w:rPr>
        <w:t>d for emergency service</w:t>
      </w:r>
      <w:bookmarkEnd w:id="33"/>
      <w:r w:rsidRPr="00DE1AEF">
        <w:rPr>
          <w:b/>
        </w:rPr>
        <w:t>s</w:t>
      </w:r>
    </w:p>
    <w:p w14:paraId="52046EFD" w14:textId="77777777" w:rsidR="00295D29" w:rsidRDefault="00295D29" w:rsidP="00295D29">
      <w:pPr>
        <w:pStyle w:val="EX"/>
        <w:rPr>
          <w:b/>
        </w:rPr>
      </w:pPr>
      <w:r>
        <w:rPr>
          <w:b/>
        </w:rPr>
        <w:t>R</w:t>
      </w:r>
      <w:r w:rsidRPr="00C40120">
        <w:rPr>
          <w:b/>
        </w:rPr>
        <w:t>egistered for onboarding services in SNPN</w:t>
      </w:r>
    </w:p>
    <w:p w14:paraId="44C1F599" w14:textId="77777777" w:rsidR="005A5F3E" w:rsidRDefault="005A5F3E" w:rsidP="005A5F3E">
      <w:r>
        <w:t>For the purposes of the present document, the following terms and definitions given in 3GPP TS 22.261 [74] apply:</w:t>
      </w:r>
    </w:p>
    <w:p w14:paraId="5FF7BA08" w14:textId="77777777" w:rsidR="005A5F3E" w:rsidRPr="00CB1BFF" w:rsidRDefault="005A5F3E" w:rsidP="00CB1BFF">
      <w:pPr>
        <w:pStyle w:val="EW"/>
        <w:rPr>
          <w:b/>
          <w:bCs/>
        </w:rPr>
      </w:pPr>
      <w:r w:rsidRPr="00CB1BFF">
        <w:rPr>
          <w:b/>
          <w:bCs/>
        </w:rPr>
        <w:t>Disaster condition</w:t>
      </w:r>
    </w:p>
    <w:p w14:paraId="0F22CDFC" w14:textId="3DA8C1BD" w:rsidR="00295D29" w:rsidRPr="00CB1BFF" w:rsidRDefault="005A5F3E" w:rsidP="00CB1BFF">
      <w:pPr>
        <w:pStyle w:val="EX"/>
        <w:rPr>
          <w:b/>
          <w:bCs/>
        </w:rPr>
      </w:pPr>
      <w:r w:rsidRPr="00CB1BFF">
        <w:rPr>
          <w:b/>
          <w:bCs/>
        </w:rPr>
        <w:t>Disaster roaming</w:t>
      </w:r>
    </w:p>
    <w:p w14:paraId="4544E981" w14:textId="77777777" w:rsidR="00E97638" w:rsidRPr="00D27A95" w:rsidRDefault="00E97638">
      <w:pPr>
        <w:pStyle w:val="Heading1"/>
      </w:pPr>
      <w:bookmarkStart w:id="34" w:name="_Toc20125180"/>
      <w:bookmarkStart w:id="35" w:name="_Toc27486377"/>
      <w:bookmarkStart w:id="36" w:name="_Toc36210429"/>
      <w:bookmarkStart w:id="37" w:name="_Toc45096288"/>
      <w:bookmarkStart w:id="38" w:name="_Toc45882321"/>
      <w:bookmarkStart w:id="39" w:name="_Toc51762117"/>
      <w:bookmarkStart w:id="40" w:name="_Toc83313303"/>
      <w:r w:rsidRPr="00D27A95">
        <w:lastRenderedPageBreak/>
        <w:t>2</w:t>
      </w:r>
      <w:r w:rsidRPr="00D27A95">
        <w:tab/>
        <w:t>General description of idle mode</w:t>
      </w:r>
      <w:bookmarkEnd w:id="34"/>
      <w:bookmarkEnd w:id="35"/>
      <w:bookmarkEnd w:id="36"/>
      <w:bookmarkEnd w:id="37"/>
      <w:bookmarkEnd w:id="38"/>
      <w:bookmarkEnd w:id="39"/>
      <w:bookmarkEnd w:id="40"/>
    </w:p>
    <w:p w14:paraId="7FBED319"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56B5731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0A0D5A3B"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3D4B3C3C"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0A52A97C" w14:textId="77777777" w:rsidR="00E97638" w:rsidRPr="00D27A95" w:rsidRDefault="00E97638">
      <w:r w:rsidRPr="00D27A95">
        <w:t xml:space="preserve">Registration is not performed by MSs only capable of services that need no registration. </w:t>
      </w:r>
    </w:p>
    <w:p w14:paraId="203CABCD" w14:textId="77777777" w:rsidR="00E97638" w:rsidRPr="00D27A95" w:rsidRDefault="00E97638">
      <w:r w:rsidRPr="00D27A95">
        <w:t>The purpose of camping on a cell in idle mode is fourfold:</w:t>
      </w:r>
    </w:p>
    <w:p w14:paraId="5297A253"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1E3B359A"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60841A8D"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46FB899C" w14:textId="77777777" w:rsidR="0005516E" w:rsidRDefault="00E97638" w:rsidP="0005516E">
      <w:pPr>
        <w:pStyle w:val="B1"/>
      </w:pPr>
      <w:r w:rsidRPr="00D27A95">
        <w:t>d)</w:t>
      </w:r>
      <w:r w:rsidRPr="00D27A95">
        <w:tab/>
        <w:t>It enables the MS to receive cell broadcast messages.</w:t>
      </w:r>
    </w:p>
    <w:p w14:paraId="3ADAFF36" w14:textId="77777777" w:rsidR="0005516E" w:rsidRPr="00D27A95" w:rsidRDefault="0005516E" w:rsidP="00DB768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7E7D96C7" w14:textId="77777777" w:rsidR="00D9166D" w:rsidRPr="00F12420" w:rsidRDefault="000201E7" w:rsidP="00D9166D">
      <w:r w:rsidRPr="00FE319B">
        <w:t xml:space="preserve">If the MS is in eCall </w:t>
      </w:r>
      <w:r>
        <w:t>o</w:t>
      </w:r>
      <w:r w:rsidRPr="00FE319B">
        <w:t xml:space="preserve">nly </w:t>
      </w:r>
      <w:r>
        <w:t>m</w:t>
      </w:r>
      <w:r w:rsidRPr="00FE319B">
        <w:t>ode, it attempts to camp on a suitable cell</w:t>
      </w:r>
      <w:r w:rsidR="00D9166D" w:rsidRPr="00F12420">
        <w:t xml:space="preserve"> and enters an "eCall inactive" state in which it can only attempt an eCall over IMS</w:t>
      </w:r>
      <w:r w:rsidR="00D9166D">
        <w:t>,</w:t>
      </w:r>
      <w:r w:rsidR="00D9166D" w:rsidRPr="00F12420">
        <w:t xml:space="preserve"> or a call to a non-emergency MSISDN or URI for test or terminal reconfiguration services as specified in 3GPP TS 31.102 [40].</w:t>
      </w:r>
    </w:p>
    <w:p w14:paraId="330E3A2B" w14:textId="77777777" w:rsidR="00D9166D" w:rsidRDefault="00D9166D" w:rsidP="00D9166D">
      <w:r w:rsidRPr="00F12420">
        <w:t>If the MS is in eCall</w:t>
      </w:r>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 xml:space="preserve">an acceptable cell in limited service state, and enters an "eCall inactive" state in which it can only attempt an eCall </w:t>
      </w:r>
      <w:r w:rsidR="000201E7">
        <w:t>o</w:t>
      </w:r>
      <w:r w:rsidR="000201E7" w:rsidRPr="00FE319B">
        <w:t>ver IMS.</w:t>
      </w:r>
    </w:p>
    <w:p w14:paraId="43DA506C" w14:textId="77777777" w:rsidR="000201E7" w:rsidRDefault="000201E7" w:rsidP="00D9166D">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294C200B"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6876138B"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14D8BBA0" w14:textId="77777777" w:rsidR="00E97638" w:rsidRDefault="00E97638">
      <w:pPr>
        <w:pStyle w:val="B1"/>
      </w:pPr>
      <w:r w:rsidRPr="00D27A95">
        <w:t>-</w:t>
      </w:r>
      <w:r w:rsidRPr="00D27A95">
        <w:tab/>
        <w:t>PLMN selection;</w:t>
      </w:r>
    </w:p>
    <w:p w14:paraId="59A2B3D4" w14:textId="77777777" w:rsidR="00F87F5B" w:rsidRPr="00D27A95" w:rsidRDefault="00F87F5B" w:rsidP="00F87F5B">
      <w:pPr>
        <w:pStyle w:val="B1"/>
      </w:pPr>
      <w:r>
        <w:t>-</w:t>
      </w:r>
      <w:r>
        <w:tab/>
        <w:t>SNPN selection (N1 mode only);</w:t>
      </w:r>
    </w:p>
    <w:p w14:paraId="51D9A986" w14:textId="77777777" w:rsidR="002E771E" w:rsidRPr="00D27A95" w:rsidRDefault="002E771E">
      <w:pPr>
        <w:pStyle w:val="B1"/>
      </w:pPr>
      <w:r>
        <w:t>-</w:t>
      </w:r>
      <w:r>
        <w:tab/>
        <w:t>CSG selection (</w:t>
      </w:r>
      <w:r w:rsidR="009B5ABE" w:rsidRPr="00F15A5F">
        <w:t>Iu mode</w:t>
      </w:r>
      <w:r>
        <w:t xml:space="preserve"> and </w:t>
      </w:r>
      <w:r w:rsidR="009B5ABE" w:rsidRPr="00F15A5F">
        <w:t>S1 mode</w:t>
      </w:r>
      <w:r>
        <w:t xml:space="preserve"> only);</w:t>
      </w:r>
    </w:p>
    <w:p w14:paraId="26496DE5" w14:textId="77777777" w:rsidR="00E97638" w:rsidRPr="00D27A95" w:rsidRDefault="00E97638">
      <w:pPr>
        <w:pStyle w:val="B1"/>
      </w:pPr>
      <w:r w:rsidRPr="00D27A95">
        <w:t>-</w:t>
      </w:r>
      <w:r w:rsidRPr="00D27A95">
        <w:tab/>
        <w:t>Cell selection and reselection;</w:t>
      </w:r>
    </w:p>
    <w:p w14:paraId="6A09B977" w14:textId="77777777" w:rsidR="00E97638" w:rsidRPr="00D27A95" w:rsidRDefault="00E97638">
      <w:pPr>
        <w:pStyle w:val="B1"/>
      </w:pPr>
      <w:r w:rsidRPr="00D27A95">
        <w:t>-</w:t>
      </w:r>
      <w:r w:rsidRPr="00D27A95">
        <w:tab/>
        <w:t>Location registration;</w:t>
      </w:r>
    </w:p>
    <w:p w14:paraId="121CEAD1" w14:textId="77777777" w:rsidR="009E1FB5" w:rsidRDefault="00E97638" w:rsidP="009E1FB5">
      <w:pPr>
        <w:pStyle w:val="B1"/>
      </w:pPr>
      <w:r w:rsidRPr="00D27A95">
        <w:t>-</w:t>
      </w:r>
      <w:r w:rsidRPr="00D27A95">
        <w:tab/>
        <w:t>CTS fixed part selection (A/Gb mode only)</w:t>
      </w:r>
      <w:r w:rsidR="009E1FB5">
        <w:t>; and</w:t>
      </w:r>
    </w:p>
    <w:p w14:paraId="7A690C91"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2B14232B" w14:textId="77777777" w:rsidR="00E97638" w:rsidRPr="00D27A95" w:rsidRDefault="00E97638">
      <w:r w:rsidRPr="00D27A95">
        <w:t>In A/Gb mode, to make this initial CTS fixed part selection, the MS shall be enrolled on at least one fixed part.</w:t>
      </w:r>
    </w:p>
    <w:p w14:paraId="3E95F247"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197C567A" w14:textId="77777777" w:rsidR="00E97638" w:rsidRPr="00D27A95" w:rsidRDefault="00E97638">
      <w:pPr>
        <w:pStyle w:val="Heading1"/>
      </w:pPr>
      <w:bookmarkStart w:id="41" w:name="_Toc20125181"/>
      <w:bookmarkStart w:id="42" w:name="_Toc27486378"/>
      <w:bookmarkStart w:id="43" w:name="_Toc36210430"/>
      <w:bookmarkStart w:id="44" w:name="_Toc45096289"/>
      <w:bookmarkStart w:id="45" w:name="_Toc45882322"/>
      <w:bookmarkStart w:id="46" w:name="_Toc51762118"/>
      <w:bookmarkStart w:id="47" w:name="_Toc83313304"/>
      <w:r w:rsidRPr="00D27A95">
        <w:t>3</w:t>
      </w:r>
      <w:r w:rsidRPr="00D27A95">
        <w:tab/>
        <w:t>Requirements and technical solutions</w:t>
      </w:r>
      <w:bookmarkEnd w:id="41"/>
      <w:bookmarkEnd w:id="42"/>
      <w:bookmarkEnd w:id="43"/>
      <w:bookmarkEnd w:id="44"/>
      <w:bookmarkEnd w:id="45"/>
      <w:bookmarkEnd w:id="46"/>
      <w:bookmarkEnd w:id="47"/>
    </w:p>
    <w:p w14:paraId="520E4123" w14:textId="77777777" w:rsidR="00444243" w:rsidRDefault="00444243" w:rsidP="007D3B50">
      <w:pPr>
        <w:pStyle w:val="Heading2"/>
      </w:pPr>
      <w:bookmarkStart w:id="48" w:name="_Toc36210431"/>
      <w:bookmarkStart w:id="49" w:name="_Toc45096290"/>
      <w:bookmarkStart w:id="50" w:name="_Toc45882323"/>
      <w:bookmarkStart w:id="51" w:name="_Toc51762119"/>
      <w:bookmarkStart w:id="52" w:name="_Toc83313305"/>
      <w:r>
        <w:t>3.0</w:t>
      </w:r>
      <w:r>
        <w:tab/>
        <w:t>General</w:t>
      </w:r>
      <w:bookmarkEnd w:id="48"/>
      <w:bookmarkEnd w:id="49"/>
      <w:bookmarkEnd w:id="50"/>
      <w:bookmarkEnd w:id="51"/>
      <w:bookmarkEnd w:id="52"/>
    </w:p>
    <w:p w14:paraId="07E5CC1C" w14:textId="77777777" w:rsidR="00E97638" w:rsidRPr="00D27A95" w:rsidRDefault="00E97638">
      <w:r w:rsidRPr="00D27A95">
        <w:t>The following clauses list the main requirements of idle mode operation and give an outline of the technical solution.</w:t>
      </w:r>
    </w:p>
    <w:p w14:paraId="15D41355" w14:textId="77777777" w:rsidR="00E97638" w:rsidRPr="00D27A95" w:rsidRDefault="00E97638">
      <w:pPr>
        <w:pStyle w:val="Heading2"/>
      </w:pPr>
      <w:bookmarkStart w:id="53" w:name="_Toc20125182"/>
      <w:bookmarkStart w:id="54" w:name="_Toc27486379"/>
      <w:bookmarkStart w:id="55" w:name="_Toc36210432"/>
      <w:bookmarkStart w:id="56" w:name="_Toc45096291"/>
      <w:bookmarkStart w:id="57" w:name="_Toc45882324"/>
      <w:bookmarkStart w:id="58" w:name="_Toc51762120"/>
      <w:bookmarkStart w:id="59" w:name="_Toc83313306"/>
      <w:r w:rsidRPr="00D27A95">
        <w:t>3.1</w:t>
      </w:r>
      <w:r w:rsidRPr="00D27A95">
        <w:tab/>
        <w:t>PLMN selection and roaming</w:t>
      </w:r>
      <w:bookmarkEnd w:id="53"/>
      <w:bookmarkEnd w:id="54"/>
      <w:bookmarkEnd w:id="55"/>
      <w:bookmarkEnd w:id="56"/>
      <w:bookmarkEnd w:id="57"/>
      <w:bookmarkEnd w:id="58"/>
      <w:bookmarkEnd w:id="59"/>
    </w:p>
    <w:p w14:paraId="03F67076"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20450469" w14:textId="77777777" w:rsidR="00E97638" w:rsidRPr="00D27A95" w:rsidRDefault="00E97638">
      <w:pPr>
        <w:pStyle w:val="B1"/>
        <w:keepNext/>
        <w:keepLines/>
      </w:pPr>
      <w:r w:rsidRPr="00D27A95">
        <w:t>i)</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12C6E3B3"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19FC4D"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46F1119B"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293D360F" w14:textId="77777777" w:rsidR="00335946" w:rsidRDefault="00335946" w:rsidP="00335946">
      <w:pPr>
        <w:pStyle w:val="B1"/>
      </w:pPr>
      <w:r w:rsidRPr="007E6407">
        <w:t>GSM, GSM COMPACT or UTRAN:</w:t>
      </w:r>
    </w:p>
    <w:p w14:paraId="2C4FB39E"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08AA89E5" w14:textId="77777777" w:rsidR="00335946" w:rsidRDefault="00335946" w:rsidP="00335946">
      <w:pPr>
        <w:pStyle w:val="B1"/>
      </w:pPr>
      <w:r>
        <w:t>E-UTRAN:</w:t>
      </w:r>
    </w:p>
    <w:p w14:paraId="1178D356"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6350461C" w14:textId="77777777" w:rsidR="00B77708" w:rsidRDefault="00B77708" w:rsidP="00B77708">
      <w:pPr>
        <w:pStyle w:val="B1"/>
      </w:pPr>
      <w:r>
        <w:t>NG-RAN:</w:t>
      </w:r>
    </w:p>
    <w:p w14:paraId="199E7F09"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C2E18" w14:textId="1DDAA02F" w:rsidR="005D3CE0" w:rsidRDefault="005D3CE0" w:rsidP="005D3CE0">
      <w:r>
        <w:t xml:space="preserve">A </w:t>
      </w:r>
      <w:r w:rsidR="00E97638" w:rsidRPr="00D27A95">
        <w:t xml:space="preserve">VPLMN is added to a list of "forbidden PLMNs" in the SIM and thereafter that VPLMN will not be accessed </w:t>
      </w:r>
      <w:r w:rsidR="005A5F3E" w:rsidRPr="005A5F3E">
        <w:t xml:space="preserve">except for disaster roaming services, </w:t>
      </w:r>
      <w:r w:rsidR="00E97638" w:rsidRPr="00D27A95">
        <w:t>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670146E7"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3709F33F"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13C57DDF"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A7AA084"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6D6CACE2" w14:textId="77777777" w:rsidR="00F2612B" w:rsidRDefault="00F2612B" w:rsidP="00F2612B">
      <w:r>
        <w:t>I</w:t>
      </w:r>
      <w:r w:rsidR="00E97638" w:rsidRPr="00D27A95">
        <w:t>f</w:t>
      </w:r>
      <w:r>
        <w:t>:</w:t>
      </w:r>
    </w:p>
    <w:p w14:paraId="7D315E7F" w14:textId="777D9A4F" w:rsidR="00F2612B" w:rsidRDefault="00F2612B" w:rsidP="00F2612B">
      <w:pPr>
        <w:pStyle w:val="B1"/>
      </w:pPr>
      <w:r>
        <w:t>-</w:t>
      </w:r>
      <w:r>
        <w:tab/>
      </w:r>
      <w:r w:rsidR="00E97638" w:rsidRPr="00D27A95">
        <w:t>after a subsequent manual selection of that PLMN, there is a successful LR</w:t>
      </w:r>
      <w:r w:rsidR="005A5F3E" w:rsidRPr="005A5F3E">
        <w:t xml:space="preserve"> not for disaster roaming</w:t>
      </w:r>
      <w:r>
        <w:t>, then the</w:t>
      </w:r>
      <w:r w:rsidRPr="00D27A95">
        <w:t xml:space="preserve"> PLMN is removed from the "forbidden PLMNs" list</w:t>
      </w:r>
      <w:r>
        <w:t>;</w:t>
      </w:r>
    </w:p>
    <w:p w14:paraId="6A032CD7" w14:textId="77777777" w:rsidR="00F2612B" w:rsidRDefault="00F2612B" w:rsidP="00F2612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005D3CE0" w:rsidRPr="000D4129">
        <w:t xml:space="preserve"> timer T3245</w:t>
      </w:r>
      <w:r w:rsidR="005D3CE0">
        <w:t xml:space="preserve"> </w:t>
      </w:r>
      <w:r>
        <w:t xml:space="preserve">expires, </w:t>
      </w:r>
      <w:r w:rsidRPr="00020E61">
        <w:t>then the PLMN is removed from the "forbidden PLMNs" list</w:t>
      </w:r>
      <w:r>
        <w:t xml:space="preserve"> ; or</w:t>
      </w:r>
    </w:p>
    <w:p w14:paraId="16DC13F1" w14:textId="77777777" w:rsidR="00F2612B" w:rsidRDefault="00F2612B" w:rsidP="00F2612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3F5C43E" w14:textId="77777777" w:rsidR="00F2612B" w:rsidRDefault="00F2612B" w:rsidP="00F2612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6764122" w14:textId="77777777" w:rsidR="00F2612B" w:rsidRDefault="00F2612B" w:rsidP="00F2612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ADA18D" w14:textId="77777777" w:rsidR="00E97638" w:rsidRPr="00D27A95" w:rsidRDefault="00E97638" w:rsidP="00F2612B">
      <w:r w:rsidRPr="00D27A95">
        <w:t xml:space="preserve">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4D1B5CCA" w14:textId="77777777" w:rsidR="00E97638" w:rsidRPr="00D27A95" w:rsidRDefault="00E97638">
      <w:r w:rsidRPr="00D27A95">
        <w:t>In A/Gb mode, an ME not supporting SoLSA may consider a cell with the escape PLMN code (see 3GPP</w:t>
      </w:r>
      <w:r w:rsidR="00B81004">
        <w:t> </w:t>
      </w:r>
      <w:r w:rsidRPr="00D27A95">
        <w:t>TS</w:t>
      </w:r>
      <w:r w:rsidR="00B81004">
        <w:t> </w:t>
      </w:r>
      <w:r w:rsidRPr="00D27A95">
        <w:t>23.073) to be a part of a PLMN belonging to the list of "forbidden PLMNs".</w:t>
      </w:r>
    </w:p>
    <w:p w14:paraId="2DC37E8F"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FDB113C"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52310A1B"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3E5D8972" w14:textId="2FA8B730"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 xml:space="preserve">from a VPLMN, that VPLMN is added to a list of "forbidden PLMNs for GPRS service" which is stored in the MS and thereafter that VPLMN will not be accessed by the MS for GPRS service </w:t>
      </w:r>
      <w:r w:rsidR="005A5F3E"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rsidR="005D3CE0">
        <w:t>:</w:t>
      </w:r>
    </w:p>
    <w:p w14:paraId="256EB9E0"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3DD8996"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4F416B6"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3180814" w14:textId="77777777" w:rsidR="00E703E3" w:rsidRDefault="00E97638" w:rsidP="005D3CE0">
      <w:pPr>
        <w:rPr>
          <w:lang w:eastAsia="zh-CN"/>
        </w:rPr>
      </w:pPr>
      <w:r w:rsidRPr="00D27A95">
        <w:lastRenderedPageBreak/>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6BFAB770"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0C5C2B2B"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962ACC">
        <w:t>clause</w:t>
      </w:r>
      <w:r w:rsidR="00AD0AE5">
        <w:t> </w:t>
      </w:r>
      <w:r>
        <w:t>5.3.3 of 3GPP</w:t>
      </w:r>
      <w:r w:rsidR="00AD0AE5">
        <w:t> </w:t>
      </w:r>
      <w:r>
        <w:t>TS</w:t>
      </w:r>
      <w:r w:rsidR="00AD0AE5">
        <w:t> </w:t>
      </w:r>
      <w:r>
        <w:t>24.301</w:t>
      </w:r>
      <w:r w:rsidR="00AD0AE5">
        <w:t> </w:t>
      </w:r>
      <w:r>
        <w:t>[23A].</w:t>
      </w:r>
    </w:p>
    <w:p w14:paraId="46F0BE41"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BF8ED8" w14:textId="77777777" w:rsidR="00B77708" w:rsidRDefault="00BF6944" w:rsidP="00BF6944">
      <w:pPr>
        <w:rPr>
          <w:lang w:val="en-US"/>
        </w:rPr>
      </w:pPr>
      <w:r>
        <w:rPr>
          <w:lang w:val="en-US"/>
        </w:rPr>
        <w:t xml:space="preserve">If </w:t>
      </w:r>
      <w:r w:rsidR="00C43CC1">
        <w:rPr>
          <w:lang w:val="en-US"/>
        </w:rPr>
        <w:t xml:space="preserve">an </w:t>
      </w:r>
      <w:r>
        <w:rPr>
          <w:lang w:val="en-US"/>
        </w:rPr>
        <w:t>MS</w:t>
      </w:r>
      <w:r w:rsidRPr="001B0D09">
        <w:rPr>
          <w:lang w:val="en-US"/>
        </w:rPr>
        <w:t xml:space="preserve"> </w:t>
      </w:r>
      <w:r>
        <w:rPr>
          <w:lang w:val="en-US"/>
        </w:rPr>
        <w:t>that has disabled its E-UTRA capability re-enables it when PLMN selection is performed, then</w:t>
      </w:r>
      <w:r w:rsidR="00C43CC1">
        <w:rPr>
          <w:lang w:val="en-US"/>
        </w:rPr>
        <w:t xml:space="preserve"> the MS of which usage setting is "voice centric"</w:t>
      </w:r>
      <w:r w:rsidR="00B77708">
        <w:rPr>
          <w:lang w:val="en-US"/>
        </w:rPr>
        <w:t>:</w:t>
      </w:r>
    </w:p>
    <w:p w14:paraId="7BD7B607" w14:textId="77777777" w:rsidR="00BF6944" w:rsidRDefault="00B77708" w:rsidP="00B77708">
      <w:pPr>
        <w:pStyle w:val="B1"/>
        <w:rPr>
          <w:lang w:val="en-US"/>
        </w:rPr>
      </w:pPr>
      <w:r>
        <w:rPr>
          <w:lang w:val="en-US"/>
        </w:rPr>
        <w:t>-</w:t>
      </w:r>
      <w:r>
        <w:rPr>
          <w:lang w:val="en-US"/>
        </w:rPr>
        <w:tab/>
      </w:r>
      <w:r w:rsidR="00BF6944">
        <w:rPr>
          <w:lang w:val="en-US"/>
        </w:rPr>
        <w:t xml:space="preserve">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962ACC">
        <w:rPr>
          <w:lang w:val="en-US"/>
        </w:rPr>
        <w:t>clause</w:t>
      </w:r>
      <w:r w:rsidR="00BF6944">
        <w:rPr>
          <w:lang w:val="en-US"/>
        </w:rPr>
        <w:t> 4.4.3.3.1.</w:t>
      </w:r>
    </w:p>
    <w:p w14:paraId="1D6F2846" w14:textId="77777777" w:rsidR="005B2211" w:rsidRDefault="00B77708" w:rsidP="00B77708">
      <w:pPr>
        <w:pStyle w:val="B1"/>
        <w:rPr>
          <w:lang w:val="en-US"/>
        </w:rPr>
      </w:pPr>
      <w:r>
        <w:rPr>
          <w:lang w:val="en-US"/>
        </w:rPr>
        <w:t>-</w:t>
      </w:r>
      <w:r>
        <w:rPr>
          <w:lang w:val="en-US"/>
        </w:rPr>
        <w:tab/>
        <w:t>i</w:t>
      </w:r>
      <w:r w:rsidR="00BF6944">
        <w:rPr>
          <w:lang w:val="en-US"/>
        </w:rPr>
        <w:t>n automatic PLMN selection</w:t>
      </w:r>
      <w:r w:rsidR="00C43CC1">
        <w:rPr>
          <w:lang w:val="en-US"/>
        </w:rPr>
        <w:t>,</w:t>
      </w:r>
      <w:r w:rsidR="00BF6944">
        <w:rPr>
          <w:lang w:val="en-US"/>
        </w:rPr>
        <w:t xml:space="preserve">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4C68D77A" w14:textId="77777777" w:rsidR="007A6E71" w:rsidRDefault="00B77708" w:rsidP="00B77708">
      <w:pPr>
        <w:pStyle w:val="B1"/>
        <w:rPr>
          <w:lang w:val="en-US"/>
        </w:rPr>
      </w:pPr>
      <w:r>
        <w:t>-</w:t>
      </w:r>
      <w:r>
        <w:tab/>
      </w:r>
      <w:r w:rsidR="005B2211" w:rsidRPr="00F54C73">
        <w:t xml:space="preserve">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6D1F3930"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1E1C66B"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D85EAF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0592BA87"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0A8F81"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962ACC">
        <w:rPr>
          <w:lang w:val="en-US"/>
        </w:rPr>
        <w:t>clause</w:t>
      </w:r>
      <w:r>
        <w:rPr>
          <w:lang w:val="en-US"/>
        </w:rPr>
        <w:t> 4.4.3.3.1;</w:t>
      </w:r>
    </w:p>
    <w:p w14:paraId="5530261F"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3333606F"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074EC0"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962AC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962ACC">
        <w:rPr>
          <w:lang w:val="en-US"/>
        </w:rPr>
        <w:t>'</w:t>
      </w:r>
      <w:r w:rsidRPr="00770F8C">
        <w:rPr>
          <w:lang w:val="en-US"/>
        </w:rPr>
        <w:t>s us</w:t>
      </w:r>
      <w:r>
        <w:rPr>
          <w:lang w:val="en-US"/>
        </w:rPr>
        <w:t>age setting was "voice centric":</w:t>
      </w:r>
    </w:p>
    <w:p w14:paraId="14650015"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r>
        <w:rPr>
          <w:lang w:val="en-US"/>
        </w:rPr>
        <w:t xml:space="preserve"> </w:t>
      </w:r>
    </w:p>
    <w:p w14:paraId="01C0E16D" w14:textId="77777777" w:rsidR="00B77708" w:rsidRPr="0025660A" w:rsidRDefault="00B77708" w:rsidP="00B77708">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F94C420"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6934DBF0"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BE66EA4"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422F44FF" w14:textId="77777777" w:rsidR="00BE79A2" w:rsidRDefault="00B77708" w:rsidP="00BE79A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2A76C60D"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962ACC">
        <w:t>clause</w:t>
      </w:r>
      <w:r>
        <w:t xml:space="preserve"> 5.3.20.2 in </w:t>
      </w:r>
      <w:r w:rsidRPr="007E6407">
        <w:t>3GPP TS 2</w:t>
      </w:r>
      <w:r>
        <w:t>4.501 [64];</w:t>
      </w:r>
      <w:r w:rsidR="00B77708">
        <w:rPr>
          <w:lang w:val="en-US"/>
        </w:rPr>
        <w:t xml:space="preserve"> and</w:t>
      </w:r>
    </w:p>
    <w:p w14:paraId="2998AB47"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0EF925D"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1CEF63D"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BC9770C"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5AE8EEFC"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5251B67"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B9920CC" w14:textId="77777777" w:rsidR="002E771E" w:rsidRDefault="002E771E" w:rsidP="002E771E">
      <w:pPr>
        <w:pStyle w:val="Heading2"/>
      </w:pPr>
      <w:bookmarkStart w:id="60" w:name="_Toc20125183"/>
      <w:bookmarkStart w:id="61" w:name="_Toc27486380"/>
      <w:bookmarkStart w:id="62" w:name="_Toc36210433"/>
      <w:bookmarkStart w:id="63" w:name="_Toc45096292"/>
      <w:bookmarkStart w:id="64" w:name="_Toc45882325"/>
      <w:bookmarkStart w:id="65" w:name="_Toc51762121"/>
      <w:bookmarkStart w:id="66" w:name="_Toc83313307"/>
      <w:r>
        <w:t>3.1A</w:t>
      </w:r>
      <w:r>
        <w:tab/>
        <w:t>CSG selection</w:t>
      </w:r>
      <w:r w:rsidR="00764DC2">
        <w:t xml:space="preserve"> / restriction</w:t>
      </w:r>
      <w:bookmarkEnd w:id="60"/>
      <w:bookmarkEnd w:id="61"/>
      <w:bookmarkEnd w:id="62"/>
      <w:bookmarkEnd w:id="63"/>
      <w:bookmarkEnd w:id="64"/>
      <w:bookmarkEnd w:id="65"/>
      <w:bookmarkEnd w:id="66"/>
    </w:p>
    <w:p w14:paraId="6C8C1EE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568A7A3B"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197FFC15" w14:textId="77777777" w:rsidR="002E771E" w:rsidRDefault="002E771E" w:rsidP="002E771E">
      <w:r>
        <w:lastRenderedPageBreak/>
        <w:t>There are two modes of CSG selection:</w:t>
      </w:r>
    </w:p>
    <w:p w14:paraId="5DF67284"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29417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164FE881"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1297616D" w14:textId="77777777" w:rsidR="00E703E3" w:rsidRDefault="00E703E3" w:rsidP="00E703E3">
      <w:pPr>
        <w:pStyle w:val="B2"/>
      </w:pPr>
      <w:r>
        <w:t>-</w:t>
      </w:r>
      <w:r>
        <w:tab/>
        <w:t>restricted to entries in the Operator CSG List only.</w:t>
      </w:r>
    </w:p>
    <w:p w14:paraId="54814DCA"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7F922B40" w14:textId="77777777" w:rsidR="00845702" w:rsidRDefault="00845702" w:rsidP="00845702">
      <w:pPr>
        <w:overflowPunct/>
        <w:autoSpaceDE/>
        <w:autoSpaceDN/>
        <w:adjustRightInd/>
        <w:textAlignment w:val="auto"/>
      </w:pPr>
      <w:r>
        <w:t xml:space="preserve">The </w:t>
      </w:r>
      <w:r w:rsidR="005D68FB">
        <w:t>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w:t>
      </w:r>
      <w:r w:rsidR="005D68FB">
        <w:t>permitted CSG list</w:t>
      </w:r>
      <w:r>
        <w:t xml:space="preserve"> to the AS</w:t>
      </w:r>
      <w:r w:rsidR="00E703E3">
        <w:t xml:space="preserve">. If the contents of the </w:t>
      </w:r>
      <w:r w:rsidR="005D68FB">
        <w:t>permitted CSG list</w:t>
      </w:r>
      <w:r w:rsidR="00E703E3">
        <w:t xml:space="preserve"> have changed, NAS</w:t>
      </w:r>
      <w:r>
        <w:t xml:space="preserve"> shall provide an updated </w:t>
      </w:r>
      <w:r w:rsidR="005D68FB">
        <w:t>permitted CSG list</w:t>
      </w:r>
      <w:r>
        <w:t xml:space="preserve"> to the AS.</w:t>
      </w:r>
    </w:p>
    <w:p w14:paraId="25923388" w14:textId="77777777" w:rsidR="004509D5" w:rsidRPr="004843D3" w:rsidRDefault="004509D5" w:rsidP="004509D5">
      <w:pPr>
        <w:pStyle w:val="NO"/>
      </w:pPr>
      <w:r>
        <w:t>NOTE 2:</w:t>
      </w:r>
      <w:r>
        <w:tab/>
        <w:t xml:space="preserve">The same CSG ID and its associated PLMN can exist in both the Operator CSG list and the Allowed CSG list. Such duplicates can be removed when combining these lists to form the </w:t>
      </w:r>
      <w:r w:rsidR="005D68FB">
        <w:t>permitted CSG list</w:t>
      </w:r>
      <w:r>
        <w:t>.</w:t>
      </w:r>
    </w:p>
    <w:p w14:paraId="74CFB6DA"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5FA6D037"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 xml:space="preserve">in the </w:t>
      </w:r>
      <w:r w:rsidR="005D68FB">
        <w:t>permitted CSG list</w:t>
      </w:r>
      <w:r w:rsidRPr="003922A3">
        <w:t xml:space="preserve"> provided to the AS;</w:t>
      </w:r>
      <w:r w:rsidR="00FF480B">
        <w:rPr>
          <w:rFonts w:hint="eastAsia"/>
          <w:lang w:eastAsia="ko-KR"/>
        </w:rPr>
        <w:t xml:space="preserve"> and</w:t>
      </w:r>
    </w:p>
    <w:p w14:paraId="1D8EB41C"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6A05FC1"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518630D3" w14:textId="3843FD9A" w:rsidR="009B5ABE" w:rsidRDefault="009B5ABE" w:rsidP="009B5ABE">
      <w:pPr>
        <w:pStyle w:val="Heading2"/>
      </w:pPr>
      <w:bookmarkStart w:id="67" w:name="_Toc20125184"/>
      <w:bookmarkStart w:id="68" w:name="_Toc27486381"/>
      <w:bookmarkStart w:id="69" w:name="_Toc36210434"/>
      <w:bookmarkStart w:id="70" w:name="_Toc45096293"/>
      <w:bookmarkStart w:id="71" w:name="_Toc45882326"/>
      <w:bookmarkStart w:id="72" w:name="_Toc51762122"/>
      <w:bookmarkStart w:id="73" w:name="_Toc83313308"/>
      <w:r>
        <w:t>3.1B</w:t>
      </w:r>
      <w:r>
        <w:tab/>
      </w:r>
      <w:r w:rsidRPr="0053143E">
        <w:t>PLMN selection triggered by ProSe communication</w:t>
      </w:r>
      <w:bookmarkEnd w:id="67"/>
      <w:bookmarkEnd w:id="68"/>
      <w:bookmarkEnd w:id="69"/>
      <w:bookmarkEnd w:id="70"/>
      <w:bookmarkEnd w:id="71"/>
      <w:bookmarkEnd w:id="72"/>
      <w:r w:rsidR="00886BC5" w:rsidRPr="00886BC5">
        <w:t>s</w:t>
      </w:r>
      <w:bookmarkEnd w:id="73"/>
    </w:p>
    <w:p w14:paraId="240BF3F5" w14:textId="4EB72FA1" w:rsidR="009B5ABE" w:rsidRDefault="009B5ABE" w:rsidP="009B5ABE">
      <w:r>
        <w:rPr>
          <w:lang w:val="en-US"/>
        </w:rPr>
        <w:t>If the MS supports ProSe communication</w:t>
      </w:r>
      <w:r w:rsidR="00886BC5" w:rsidRPr="00886BC5">
        <w:rPr>
          <w:lang w:val="en-US"/>
        </w:rPr>
        <w:t>s</w:t>
      </w:r>
      <w:r>
        <w:rPr>
          <w:lang w:val="en-US"/>
        </w:rPr>
        <w:t xml:space="preserve"> and needs to perform PLMN selection for ProSe communication</w:t>
      </w:r>
      <w:r w:rsidR="00886BC5"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00886BC5" w:rsidRPr="00886BC5">
        <w:rPr>
          <w:lang w:eastAsia="ja-JP"/>
        </w:rPr>
        <w:t xml:space="preserve"> or 3GPP TS 24.554 [</w:t>
      </w:r>
      <w:r w:rsidR="00886BC5">
        <w:rPr>
          <w:lang w:eastAsia="ja-JP"/>
        </w:rPr>
        <w:t>80</w:t>
      </w:r>
      <w:r w:rsidR="00886BC5" w:rsidRPr="00886BC5">
        <w:rPr>
          <w:lang w:eastAsia="ja-JP"/>
        </w:rPr>
        <w:t>]</w:t>
      </w:r>
      <w:r>
        <w:rPr>
          <w:lang w:eastAsia="ja-JP"/>
        </w:rPr>
        <w:t>, t</w:t>
      </w:r>
      <w:r>
        <w:t>hen the MS shall proceed as follows:</w:t>
      </w:r>
    </w:p>
    <w:p w14:paraId="799AC7A8" w14:textId="6BB58E58" w:rsidR="009B5ABE" w:rsidRDefault="009B5ABE" w:rsidP="009B5ABE">
      <w:pPr>
        <w:pStyle w:val="B1"/>
      </w:pPr>
      <w:r w:rsidRPr="00D27A95">
        <w:t>i)</w:t>
      </w:r>
      <w:r>
        <w:tab/>
        <w:t>the MS shall store a duplicate value of the RPLMN and a duplicate of the PLMN selection mode that were in use before PLMN selection due to ProSe communication</w:t>
      </w:r>
      <w:r w:rsidR="00886BC5" w:rsidRPr="00886BC5">
        <w:t>s</w:t>
      </w:r>
      <w:r>
        <w:t xml:space="preserve"> was initiated, unless this PLMN selection due to ProSe communication</w:t>
      </w:r>
      <w:r w:rsidR="00886BC5" w:rsidRPr="00886BC5">
        <w:t>s</w:t>
      </w:r>
      <w:r>
        <w:t xml:space="preserve"> follows another PLMN selection due to ProSe communication</w:t>
      </w:r>
      <w:r w:rsidR="00886BC5" w:rsidRPr="00886BC5">
        <w:t>s</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962ACC">
        <w:t>clause</w:t>
      </w:r>
      <w:r w:rsidR="007942EA" w:rsidRPr="0041645E">
        <w:rPr>
          <w:lang w:eastAsia="ja-JP"/>
        </w:rPr>
        <w:t> </w:t>
      </w:r>
      <w:r w:rsidR="007942EA">
        <w:t>4.4.3.1</w:t>
      </w:r>
      <w:r w:rsidR="007942EA">
        <w:rPr>
          <w:rFonts w:hint="eastAsia"/>
          <w:lang w:eastAsia="ko-KR"/>
        </w:rPr>
        <w:t>.3.3</w:t>
      </w:r>
      <w:r>
        <w:t>;</w:t>
      </w:r>
    </w:p>
    <w:p w14:paraId="41EA6713"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962ACC">
        <w:t>clause</w:t>
      </w:r>
      <w:r>
        <w:t> </w:t>
      </w:r>
      <w:r w:rsidRPr="007C0EDD">
        <w:t xml:space="preserve">4.4 taking into account the additional requirements in </w:t>
      </w:r>
      <w:r>
        <w:t>item</w:t>
      </w:r>
      <w:r w:rsidRPr="007C0EDD">
        <w:t>s</w:t>
      </w:r>
      <w:r>
        <w:t> </w:t>
      </w:r>
      <w:r w:rsidRPr="007C0EDD">
        <w:t>iii) to x) below</w:t>
      </w:r>
      <w:r>
        <w:t>;</w:t>
      </w:r>
    </w:p>
    <w:p w14:paraId="5881253C" w14:textId="24FE58A4" w:rsidR="009B5ABE" w:rsidRDefault="009B5ABE" w:rsidP="009B5ABE">
      <w:pPr>
        <w:pStyle w:val="B1"/>
      </w:pPr>
      <w:r>
        <w:t>iii)</w:t>
      </w:r>
      <w:r>
        <w:tab/>
        <w:t>Among the PLMNs advertised by the E-UTRA cell</w:t>
      </w:r>
      <w:r w:rsidR="005B340D" w:rsidRPr="005B340D">
        <w:t xml:space="preserve"> or NR cell</w:t>
      </w:r>
      <w:r>
        <w:t xml:space="preserve"> operating in the radio resources provisioned to the MS for ProSe communication</w:t>
      </w:r>
      <w:r w:rsidR="005B340D"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005B340D" w:rsidRPr="005B340D">
        <w:rPr>
          <w:lang w:eastAsia="ja-JP"/>
        </w:rPr>
        <w:t>, 3GPP</w:t>
      </w:r>
      <w:r w:rsidR="00046069" w:rsidRPr="0041645E">
        <w:rPr>
          <w:lang w:eastAsia="ja-JP"/>
        </w:rPr>
        <w:t> </w:t>
      </w:r>
      <w:r w:rsidR="005B340D" w:rsidRPr="005B340D">
        <w:rPr>
          <w:lang w:eastAsia="ja-JP"/>
        </w:rPr>
        <w:t>TS 24.555 [</w:t>
      </w:r>
      <w:r w:rsidR="005B340D">
        <w:rPr>
          <w:lang w:eastAsia="ja-JP"/>
        </w:rPr>
        <w:t>81</w:t>
      </w:r>
      <w:r w:rsidR="005B340D"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rsidR="005B340D">
        <w:t xml:space="preserve"> meets</w:t>
      </w:r>
      <w:r>
        <w:t>:</w:t>
      </w:r>
    </w:p>
    <w:p w14:paraId="79C1240C" w14:textId="77777777" w:rsidR="005B340D" w:rsidRDefault="005B340D" w:rsidP="00046069">
      <w:pPr>
        <w:pStyle w:val="B2"/>
      </w:pPr>
      <w:r w:rsidRPr="00F7542D">
        <w:t>1)</w:t>
      </w:r>
      <w:r w:rsidRPr="00F7542D">
        <w:tab/>
      </w:r>
      <w:r w:rsidRPr="00F7542D">
        <w:rPr>
          <w:rFonts w:hint="eastAsia"/>
        </w:rPr>
        <w:t>the following:</w:t>
      </w:r>
    </w:p>
    <w:p w14:paraId="2AB98C07" w14:textId="17A4EFED" w:rsidR="005B340D" w:rsidRPr="00F7542D" w:rsidRDefault="005B340D" w:rsidP="00046069">
      <w:pPr>
        <w:pStyle w:val="B3"/>
        <w:rPr>
          <w:rFonts w:eastAsia="DengXian"/>
          <w:lang w:val="en-US"/>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2B3DBBB7" w14:textId="77777777" w:rsidR="005B340D" w:rsidRPr="00F7542D" w:rsidRDefault="005B340D" w:rsidP="0004606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7A573248" w14:textId="77777777" w:rsidR="005B340D" w:rsidRPr="00F7542D" w:rsidRDefault="005B340D" w:rsidP="00046069">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075DADAF" w14:textId="77777777" w:rsidR="005B340D" w:rsidRPr="000A4996" w:rsidRDefault="005B340D" w:rsidP="00046069">
      <w:pPr>
        <w:pStyle w:val="B2"/>
      </w:pPr>
      <w:r>
        <w:rPr>
          <w:rFonts w:hint="eastAsia"/>
        </w:rPr>
        <w:t>2</w:t>
      </w:r>
      <w:r w:rsidRPr="00F7542D">
        <w:t>)</w:t>
      </w:r>
      <w:r w:rsidRPr="00F7542D">
        <w:tab/>
      </w:r>
      <w:r w:rsidRPr="00F7542D">
        <w:rPr>
          <w:rFonts w:hint="eastAsia"/>
        </w:rPr>
        <w:t>the following:</w:t>
      </w:r>
    </w:p>
    <w:p w14:paraId="2FDCB3FE" w14:textId="77777777" w:rsidR="005B340D" w:rsidRPr="000A4996" w:rsidRDefault="005B340D" w:rsidP="00046069">
      <w:pPr>
        <w:pStyle w:val="B3"/>
        <w:rPr>
          <w:rFonts w:eastAsia="DengXian"/>
          <w:lang w:val="en-US" w:eastAsia="zh-CN"/>
        </w:rPr>
      </w:pPr>
      <w:r w:rsidRPr="000A4996">
        <w:rPr>
          <w:rFonts w:eastAsia="DengXian" w:hint="eastAsia"/>
          <w:lang w:val="en-US"/>
        </w:rPr>
        <w:lastRenderedPageBreak/>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40F1F190" w14:textId="77777777" w:rsidR="005B340D" w:rsidRPr="00F7542D" w:rsidRDefault="005B340D" w:rsidP="0004606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1CCCF66F" w14:textId="77777777" w:rsidR="005B340D" w:rsidRPr="00F7542D" w:rsidRDefault="005B340D" w:rsidP="00046069">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rPr>
          <w:rFonts w:hint="eastAsia"/>
          <w:lang w:eastAsia="zh-CN"/>
        </w:rPr>
        <w:t>xx</w:t>
      </w:r>
      <w:r w:rsidRPr="008278FF">
        <w:t>]</w:t>
      </w:r>
      <w:r w:rsidRPr="00F7542D">
        <w:rPr>
          <w:rFonts w:eastAsia="DengXian"/>
          <w:lang w:val="en-US"/>
        </w:rPr>
        <w:t xml:space="preserve">; </w:t>
      </w:r>
    </w:p>
    <w:p w14:paraId="7E16C0FC" w14:textId="77777777" w:rsidR="005B340D" w:rsidRPr="00F7542D" w:rsidRDefault="005B340D" w:rsidP="0004606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68C9A05E" w14:textId="1427BE42" w:rsidR="005B340D" w:rsidRDefault="005B340D" w:rsidP="00046069">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4DF7091" w14:textId="6939E76A" w:rsidR="005B340D" w:rsidRDefault="005B340D" w:rsidP="005B340D">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0AEE182A" w14:textId="77777777" w:rsidR="005B340D" w:rsidRPr="00C23047" w:rsidRDefault="005B340D" w:rsidP="005B340D">
      <w:pPr>
        <w:pStyle w:val="EditorsNote"/>
        <w:ind w:left="1560" w:hanging="1276"/>
      </w:pPr>
      <w:r w:rsidRPr="00C23047">
        <w:t xml:space="preserve">Editor's </w:t>
      </w:r>
      <w:r w:rsidRPr="00304FF2">
        <w:t>Note</w:t>
      </w:r>
      <w:r w:rsidRPr="00841E62">
        <w:t xml:space="preserve">: </w:t>
      </w:r>
      <w:r w:rsidRPr="00C23047">
        <w:rPr>
          <w:rFonts w:hint="eastAsia"/>
        </w:rPr>
        <w:t>the PLMN selection for Layer-2 remote UE is FFS</w:t>
      </w:r>
      <w:r>
        <w:rPr>
          <w:rFonts w:hint="eastAsia"/>
        </w:rPr>
        <w:t>.</w:t>
      </w:r>
    </w:p>
    <w:p w14:paraId="6B21B12D" w14:textId="384ED377" w:rsidR="005B340D" w:rsidRDefault="005B340D" w:rsidP="005B340D">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 xml:space="preserve">then the MS shall update the appropriate list of forbidden PLMNs as specified in </w:t>
      </w:r>
      <w:r w:rsidR="007D41BB">
        <w:t>clause</w:t>
      </w:r>
      <w:r>
        <w:t> 3.1, and</w:t>
      </w:r>
      <w:r w:rsidRPr="00964807">
        <w:t xml:space="preserve"> </w:t>
      </w:r>
      <w:r>
        <w:t>shall either:</w:t>
      </w:r>
      <w:r w:rsidRPr="008278FF">
        <w:t xml:space="preserve"> </w:t>
      </w:r>
    </w:p>
    <w:p w14:paraId="0697098F" w14:textId="1DCC1990" w:rsidR="005B340D" w:rsidRPr="00ED75F6" w:rsidRDefault="005B340D" w:rsidP="005B340D">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6B56696B" w14:textId="77777777" w:rsidR="005B340D" w:rsidRDefault="005B340D" w:rsidP="005B340D">
      <w:pPr>
        <w:pStyle w:val="B2"/>
      </w:pPr>
      <w:r>
        <w:t>B)</w:t>
      </w:r>
      <w:r>
        <w:tab/>
      </w:r>
      <w:r w:rsidRPr="00A120DA">
        <w:t>return to the stored duplicate PLMN selection mode</w:t>
      </w:r>
      <w:r w:rsidRPr="003C3E1B">
        <w:t xml:space="preserve"> and use the stored duplicate value of RPLMN for further action</w:t>
      </w:r>
      <w:r>
        <w:t>; or</w:t>
      </w:r>
    </w:p>
    <w:p w14:paraId="6D173018" w14:textId="77777777" w:rsidR="005B340D" w:rsidRDefault="005B340D" w:rsidP="005B340D">
      <w:pPr>
        <w:pStyle w:val="B2"/>
      </w:pPr>
      <w:r>
        <w:t>C)</w:t>
      </w:r>
      <w:r>
        <w:tab/>
        <w:t>perform the action described in iii) again with the choice of PLMNs further excluding the PLMNs on which the MS has failed to register</w:t>
      </w:r>
      <w:r>
        <w:rPr>
          <w:lang w:eastAsia="ja-JP"/>
        </w:rPr>
        <w:t>.</w:t>
      </w:r>
    </w:p>
    <w:p w14:paraId="2D9CFD3C" w14:textId="77777777" w:rsidR="005B340D" w:rsidRDefault="005B340D" w:rsidP="005B340D">
      <w:pPr>
        <w:pStyle w:val="B1"/>
        <w:rPr>
          <w:noProof/>
          <w:lang w:eastAsia="zh-CN"/>
        </w:rPr>
      </w:pPr>
      <w:r>
        <w:rPr>
          <w:noProof/>
          <w:lang w:eastAsia="zh-CN"/>
        </w:rPr>
        <w:tab/>
        <w:t>Whether the MS performs A), B) or C) above is left up to MS implementation.</w:t>
      </w:r>
    </w:p>
    <w:p w14:paraId="7AABABA7" w14:textId="77777777" w:rsidR="005B340D" w:rsidRDefault="005B340D" w:rsidP="005B340D">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26E5231A" w14:textId="77777777" w:rsidR="005B340D" w:rsidRDefault="005B340D" w:rsidP="005B340D">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3F80529E" w14:textId="77777777" w:rsidR="005B340D" w:rsidRDefault="005B340D" w:rsidP="005B340D">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7D9A2942"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1E2DCFDA" w14:textId="77777777" w:rsidR="009B5ABE" w:rsidRDefault="009B5ABE" w:rsidP="009B5ABE">
      <w:pPr>
        <w:pStyle w:val="B1"/>
      </w:pPr>
      <w:r>
        <w:tab/>
        <w:t>and the MS shall either:</w:t>
      </w:r>
    </w:p>
    <w:p w14:paraId="5E8B8FDF"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2B1B4843"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7B74E203" w14:textId="0B11F005" w:rsidR="00DC0D86" w:rsidRDefault="00DC0D86" w:rsidP="00DC0D86">
      <w:pPr>
        <w:pStyle w:val="B2"/>
        <w:rPr>
          <w:lang w:eastAsia="ja-JP"/>
        </w:rPr>
      </w:pPr>
      <w:bookmarkStart w:id="74" w:name="_Toc20125185"/>
      <w:bookmarkStart w:id="75" w:name="_Toc27486382"/>
      <w:bookmarkStart w:id="76" w:name="_Toc36210435"/>
      <w:bookmarkStart w:id="77" w:name="_Toc45096294"/>
      <w:bookmarkStart w:id="78" w:name="_Toc45882327"/>
      <w:bookmarkStart w:id="79"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rFonts w:hint="eastAsia"/>
          <w:lang w:eastAsia="zh-CN"/>
        </w:rPr>
        <w:t>yy</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rFonts w:hint="eastAsia"/>
          <w:lang w:eastAsia="zh-CN"/>
        </w:rPr>
        <w:t>xx</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4E0F8C64" w14:textId="77777777" w:rsidR="00DC0D86" w:rsidRDefault="00DC0D86" w:rsidP="00DC0D86">
      <w:pPr>
        <w:pStyle w:val="B1"/>
        <w:rPr>
          <w:noProof/>
          <w:lang w:eastAsia="zh-CN"/>
        </w:rPr>
      </w:pPr>
      <w:r>
        <w:rPr>
          <w:noProof/>
          <w:lang w:eastAsia="zh-CN"/>
        </w:rPr>
        <w:lastRenderedPageBreak/>
        <w:tab/>
        <w:t>Whether the MS performs A1), B1) or C1) above is left up to MS implementation.</w:t>
      </w:r>
    </w:p>
    <w:p w14:paraId="4589C98B" w14:textId="77777777" w:rsidR="00DC0D86" w:rsidRDefault="00DC0D86" w:rsidP="00DC0D86">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5205C4F1" w14:textId="7916297C" w:rsidR="00DC0D86" w:rsidRPr="00ED75F6" w:rsidRDefault="00DC0D86" w:rsidP="00DC0D86">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Pr>
          <w:rFonts w:hint="eastAsia"/>
          <w:lang w:eastAsia="zh-CN"/>
        </w:rPr>
        <w:t>xx</w:t>
      </w:r>
      <w:r w:rsidRPr="008278FF">
        <w:t>]</w:t>
      </w:r>
      <w:r>
        <w:rPr>
          <w:lang w:eastAsia="ja-JP"/>
        </w:rPr>
        <w:t>; or</w:t>
      </w:r>
    </w:p>
    <w:p w14:paraId="42613D86" w14:textId="77777777" w:rsidR="00DC0D86" w:rsidRDefault="00DC0D86" w:rsidP="00DC0D86">
      <w:pPr>
        <w:pStyle w:val="B2"/>
      </w:pPr>
      <w:r>
        <w:t>B2)</w:t>
      </w:r>
      <w:r>
        <w:tab/>
      </w:r>
      <w:r w:rsidRPr="00A120DA">
        <w:t>return to the stored duplicate PLMN selection mode</w:t>
      </w:r>
      <w:r w:rsidRPr="003C3E1B">
        <w:t xml:space="preserve"> and use the stored duplicate value of RPLMN for further action</w:t>
      </w:r>
      <w:r>
        <w:t>.</w:t>
      </w:r>
    </w:p>
    <w:p w14:paraId="27820DB4" w14:textId="77777777" w:rsidR="00DC0D86" w:rsidRDefault="00DC0D86" w:rsidP="00DC0D86">
      <w:pPr>
        <w:pStyle w:val="B1"/>
        <w:rPr>
          <w:noProof/>
          <w:lang w:eastAsia="zh-CN"/>
        </w:rPr>
      </w:pPr>
      <w:r>
        <w:rPr>
          <w:noProof/>
          <w:lang w:eastAsia="zh-CN"/>
        </w:rPr>
        <w:tab/>
        <w:t>Whether the MS performs A2) or B2) above is left up to MS implementation.</w:t>
      </w:r>
    </w:p>
    <w:p w14:paraId="43548BEE" w14:textId="77777777" w:rsidR="00DC0D86" w:rsidRDefault="00DC0D86" w:rsidP="00DC0D86">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8905A0" w14:textId="68AC6028" w:rsidR="00DC0D86" w:rsidRPr="00ED75F6" w:rsidRDefault="00DC0D86" w:rsidP="00DC0D86">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2CA98EA3" w14:textId="77777777" w:rsidR="00DC0D86" w:rsidRDefault="00DC0D86" w:rsidP="00DC0D86">
      <w:pPr>
        <w:pStyle w:val="B2"/>
      </w:pPr>
      <w:r>
        <w:t>B3)</w:t>
      </w:r>
      <w:r>
        <w:tab/>
      </w:r>
      <w:r w:rsidRPr="00A120DA">
        <w:t>return to the stored duplicate PLMN selection mode</w:t>
      </w:r>
      <w:r w:rsidRPr="003C3E1B">
        <w:t xml:space="preserve"> and use the stored duplicate value of RPLMN for further action</w:t>
      </w:r>
      <w:r>
        <w:t>.</w:t>
      </w:r>
    </w:p>
    <w:p w14:paraId="7FD1CFF0" w14:textId="77777777" w:rsidR="00DC0D86" w:rsidRDefault="00DC0D86" w:rsidP="00DC0D86">
      <w:pPr>
        <w:pStyle w:val="B1"/>
        <w:rPr>
          <w:noProof/>
          <w:lang w:eastAsia="zh-CN"/>
        </w:rPr>
      </w:pPr>
      <w:r>
        <w:rPr>
          <w:noProof/>
          <w:lang w:eastAsia="zh-CN"/>
        </w:rPr>
        <w:tab/>
        <w:t>Whether the MS performs A3) or B3) above is left up to MS implementation.</w:t>
      </w:r>
    </w:p>
    <w:p w14:paraId="2F232A64" w14:textId="0E8275E3" w:rsidR="00DC0D86" w:rsidRDefault="00DC0D86" w:rsidP="00DC0D86">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7D41BB">
        <w:t>clause</w:t>
      </w:r>
      <w:r w:rsidRPr="0041645E">
        <w:rPr>
          <w:lang w:eastAsia="ja-JP"/>
        </w:rPr>
        <w:t> </w:t>
      </w:r>
      <w:r>
        <w:t>4.4.3.1</w:t>
      </w:r>
      <w:r>
        <w:rPr>
          <w:lang w:val="en-US"/>
        </w:rPr>
        <w:t>;</w:t>
      </w:r>
    </w:p>
    <w:p w14:paraId="731E1012" w14:textId="6D4A02E1" w:rsidR="00DC0D86" w:rsidRPr="00FF480B" w:rsidRDefault="00DC0D86" w:rsidP="00DC0D86">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7D41BB">
        <w:rPr>
          <w:noProof/>
        </w:rPr>
        <w:t>clause</w:t>
      </w:r>
      <w:r>
        <w:t> </w:t>
      </w:r>
      <w:r>
        <w:rPr>
          <w:noProof/>
        </w:rPr>
        <w:t>4.4.3.1. The MS shall delete the stored duplicate value of RPLMN once the MS has successfully registered to the selected PLMN; and</w:t>
      </w:r>
    </w:p>
    <w:p w14:paraId="635B8942" w14:textId="37F1D166" w:rsidR="00DC0D86" w:rsidRDefault="00DC0D86" w:rsidP="00DC0D86">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9AD9998" w14:textId="52FAFAFD" w:rsidR="00DC0D86" w:rsidRDefault="00DC0D86" w:rsidP="00DC0D86">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23EA3649" w14:textId="2D6BE6EA" w:rsidR="00DC0D86" w:rsidRDefault="00DC0D86" w:rsidP="00DC0D86">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6B314EBB" w14:textId="009E1F22" w:rsidR="00DC0D86" w:rsidRPr="00FF480B" w:rsidRDefault="00DC0D86" w:rsidP="00DC0D86">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40CAA79E" w14:textId="77777777" w:rsidR="00B4267A" w:rsidRDefault="00B4267A" w:rsidP="00B4267A">
      <w:pPr>
        <w:pStyle w:val="Heading2"/>
      </w:pPr>
      <w:bookmarkStart w:id="80" w:name="_Toc83313309"/>
      <w:r>
        <w:t>3.1C</w:t>
      </w:r>
      <w:r>
        <w:tab/>
      </w:r>
      <w:r w:rsidRPr="0053143E">
        <w:t xml:space="preserve">PLMN selection triggered by </w:t>
      </w:r>
      <w:r>
        <w:t>V2X communication over PC5</w:t>
      </w:r>
      <w:bookmarkEnd w:id="74"/>
      <w:bookmarkEnd w:id="75"/>
      <w:bookmarkEnd w:id="76"/>
      <w:bookmarkEnd w:id="77"/>
      <w:bookmarkEnd w:id="78"/>
      <w:bookmarkEnd w:id="79"/>
      <w:bookmarkEnd w:id="80"/>
    </w:p>
    <w:p w14:paraId="398D1FF5" w14:textId="77777777" w:rsidR="00F7542D" w:rsidRPr="00F7542D" w:rsidRDefault="00F7542D" w:rsidP="00F7542D">
      <w:pPr>
        <w:overflowPunct/>
        <w:autoSpaceDE/>
        <w:autoSpaceDN/>
        <w:adjustRightInd/>
        <w:textAlignment w:val="auto"/>
      </w:pPr>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760FBF62" w14:textId="77777777" w:rsidR="00F7542D" w:rsidRPr="00F7542D" w:rsidRDefault="00F7542D" w:rsidP="001C1BA9">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rsidR="00962ACC">
        <w:t>clause</w:t>
      </w:r>
      <w:r w:rsidRPr="00F7542D">
        <w:rPr>
          <w:lang w:eastAsia="ja-JP"/>
        </w:rPr>
        <w:t> </w:t>
      </w:r>
      <w:r w:rsidRPr="00F7542D">
        <w:t>4.4.3.1</w:t>
      </w:r>
      <w:r w:rsidRPr="00F7542D">
        <w:rPr>
          <w:lang w:eastAsia="ko-KR"/>
        </w:rPr>
        <w:t>.3.3</w:t>
      </w:r>
      <w:r w:rsidRPr="00F7542D">
        <w:t>;</w:t>
      </w:r>
    </w:p>
    <w:p w14:paraId="552E1A72" w14:textId="77777777" w:rsidR="00F7542D" w:rsidRPr="00F7542D" w:rsidRDefault="00F7542D" w:rsidP="001C1BA9">
      <w:pPr>
        <w:pStyle w:val="B1"/>
      </w:pPr>
      <w:r w:rsidRPr="00F7542D" w:rsidDel="00DB5977">
        <w:rPr>
          <w:lang w:val="en-US"/>
        </w:rPr>
        <w:t xml:space="preserve"> </w:t>
      </w:r>
      <w:r w:rsidRPr="00F7542D">
        <w:t>ii)</w:t>
      </w:r>
      <w:r w:rsidRPr="00F7542D">
        <w:tab/>
        <w:t xml:space="preserve">the MS shall enter into Automatic mode of PLMN selection as specified in </w:t>
      </w:r>
      <w:r w:rsidR="00962ACC">
        <w:t>clause</w:t>
      </w:r>
      <w:r w:rsidRPr="00F7542D">
        <w:t> 4.4 taking into account the additional requirements in items iii) to x) below;</w:t>
      </w:r>
      <w:r w:rsidRPr="00F7542D">
        <w:rPr>
          <w:rFonts w:hint="eastAsia"/>
          <w:lang w:val="en-US" w:eastAsia="zh-CN"/>
        </w:rPr>
        <w:t xml:space="preserve"> </w:t>
      </w:r>
    </w:p>
    <w:p w14:paraId="64B96D64" w14:textId="1932C73D" w:rsidR="00F7542D" w:rsidRPr="00F7542D" w:rsidRDefault="00F7542D" w:rsidP="001C1BA9">
      <w:pPr>
        <w:pStyle w:val="B1"/>
      </w:pPr>
      <w:r w:rsidRPr="00F7542D">
        <w:t>iii)</w:t>
      </w:r>
      <w:r w:rsidRPr="00F7542D">
        <w:tab/>
        <w:t>Among the PLMNs advertised by the E-UTRA or NG-RAN</w:t>
      </w:r>
      <w:r w:rsidR="00657AE6"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00657AE6" w:rsidRPr="00657AE6">
        <w:t>588</w:t>
      </w:r>
      <w:r w:rsidR="00657AE6" w:rsidRPr="00F7542D">
        <w:t> </w:t>
      </w:r>
      <w:r w:rsidRPr="00F7542D">
        <w:t>[</w:t>
      </w:r>
      <w:r w:rsidR="00657AE6">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38A67756" w14:textId="77777777" w:rsidR="00F7542D" w:rsidRPr="00F7542D" w:rsidRDefault="00F7542D" w:rsidP="001C1BA9">
      <w:pPr>
        <w:pStyle w:val="B2"/>
      </w:pPr>
      <w:r w:rsidRPr="00F7542D">
        <w:t>1)</w:t>
      </w:r>
      <w:r w:rsidRPr="00F7542D">
        <w:tab/>
      </w:r>
      <w:r w:rsidRPr="00F7542D">
        <w:rPr>
          <w:rFonts w:hint="eastAsia"/>
        </w:rPr>
        <w:t>the following:</w:t>
      </w:r>
    </w:p>
    <w:p w14:paraId="653CE832" w14:textId="77777777" w:rsidR="00F7542D" w:rsidRPr="00F7542D" w:rsidRDefault="00F7542D" w:rsidP="001C1BA9">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F7542D">
        <w:rPr>
          <w:rFonts w:eastAsia="DengXian"/>
          <w:lang w:val="en-US"/>
        </w:rPr>
        <w:t>provides radio resources for V2X communication over PC5;</w:t>
      </w:r>
    </w:p>
    <w:p w14:paraId="6CA4AAB7" w14:textId="77777777" w:rsidR="00F7542D" w:rsidRPr="00F7542D" w:rsidRDefault="00F7542D" w:rsidP="001C1BA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0436258C" w14:textId="77777777" w:rsidR="00F7542D" w:rsidRPr="00F7542D" w:rsidRDefault="00F7542D" w:rsidP="001C1BA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sidR="00962ACC">
        <w:rPr>
          <w:rFonts w:eastAsia="DengXian"/>
          <w:lang w:val="en-US"/>
        </w:rPr>
        <w:t>clause</w:t>
      </w:r>
      <w:r w:rsidRPr="00F7542D">
        <w:rPr>
          <w:rFonts w:eastAsia="DengXian"/>
          <w:lang w:val="en-US"/>
        </w:rPr>
        <w:t> 3.1;</w:t>
      </w:r>
      <w:r w:rsidRPr="00F7542D">
        <w:rPr>
          <w:rFonts w:eastAsia="DengXian" w:hint="eastAsia"/>
          <w:lang w:val="en-US"/>
        </w:rPr>
        <w:t xml:space="preserve"> or</w:t>
      </w:r>
    </w:p>
    <w:p w14:paraId="2C4B111A" w14:textId="77777777" w:rsidR="00F7542D" w:rsidRPr="00F7542D" w:rsidRDefault="00F7542D" w:rsidP="001C1BA9">
      <w:pPr>
        <w:pStyle w:val="B2"/>
      </w:pPr>
      <w:r w:rsidRPr="00F7542D">
        <w:rPr>
          <w:rFonts w:hint="eastAsia"/>
        </w:rPr>
        <w:t>2</w:t>
      </w:r>
      <w:r w:rsidRPr="00F7542D">
        <w:t>)</w:t>
      </w:r>
      <w:r w:rsidRPr="00F7542D">
        <w:tab/>
      </w:r>
      <w:r w:rsidRPr="00F7542D">
        <w:rPr>
          <w:rFonts w:hint="eastAsia"/>
        </w:rPr>
        <w:t>the following:</w:t>
      </w:r>
    </w:p>
    <w:p w14:paraId="56DBD07C" w14:textId="77777777" w:rsidR="00F7542D" w:rsidRPr="00F7542D" w:rsidRDefault="00F7542D" w:rsidP="001C1BA9">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49DA0E2C" w14:textId="77777777" w:rsidR="00F7542D" w:rsidRPr="00F7542D" w:rsidRDefault="00F7542D" w:rsidP="001C1BA9">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V2X communication over PC5 as specified in 3GPP TS 24.386 [59] or 3GPP TS 24.587 [75]; </w:t>
      </w:r>
    </w:p>
    <w:p w14:paraId="4D5E81C1" w14:textId="77777777" w:rsidR="00F7542D" w:rsidRPr="00F7542D" w:rsidRDefault="00F7542D" w:rsidP="001C1BA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sidR="00962ACC">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DA4A5CD" w14:textId="77777777" w:rsidR="00F7542D" w:rsidRPr="00F7542D" w:rsidRDefault="00F7542D" w:rsidP="001C1BA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sidR="00962ACC">
        <w:rPr>
          <w:rFonts w:eastAsia="DengXian"/>
          <w:lang w:val="en-US"/>
        </w:rPr>
        <w:t>clause</w:t>
      </w:r>
      <w:r w:rsidRPr="00F7542D">
        <w:rPr>
          <w:rFonts w:eastAsia="DengXian"/>
          <w:lang w:val="en-US"/>
        </w:rPr>
        <w:t> 3.1;</w:t>
      </w:r>
    </w:p>
    <w:p w14:paraId="70797765" w14:textId="77777777" w:rsidR="00F7542D" w:rsidRPr="00F7542D" w:rsidRDefault="00F7542D" w:rsidP="001C1BA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7EE65A4B" w14:textId="77777777" w:rsidR="00F7542D" w:rsidRPr="00F7542D" w:rsidRDefault="00F7542D" w:rsidP="001C1BA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rsidR="00962ACC">
        <w:t>clause</w:t>
      </w:r>
      <w:r w:rsidRPr="00F7542D">
        <w:t xml:space="preserve"> 3.1, and shall: </w:t>
      </w:r>
    </w:p>
    <w:p w14:paraId="6622F225" w14:textId="77777777" w:rsidR="00F7542D" w:rsidRPr="00F7542D" w:rsidRDefault="00F7542D" w:rsidP="001C1BA9">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65B05BDE" w14:textId="77777777" w:rsidR="00F7542D" w:rsidRPr="00F7542D" w:rsidRDefault="00F7542D" w:rsidP="001C1BA9">
      <w:pPr>
        <w:pStyle w:val="B2"/>
      </w:pPr>
      <w:r w:rsidRPr="00F7542D">
        <w:t>B)</w:t>
      </w:r>
      <w:r w:rsidRPr="00F7542D">
        <w:tab/>
        <w:t>return to the stored duplicate PLMN selection mode and use the stored duplicate value of RPLMN for further action; or</w:t>
      </w:r>
    </w:p>
    <w:p w14:paraId="39C1391A" w14:textId="77777777" w:rsidR="00F7542D" w:rsidRPr="00F7542D" w:rsidRDefault="00F7542D" w:rsidP="001C1BA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44B87209" w14:textId="77777777" w:rsidR="00F7542D" w:rsidRPr="00F7542D" w:rsidRDefault="00F7542D" w:rsidP="001C1BA9">
      <w:pPr>
        <w:pStyle w:val="B1"/>
        <w:rPr>
          <w:noProof/>
          <w:lang w:eastAsia="zh-CN"/>
        </w:rPr>
      </w:pPr>
      <w:r w:rsidRPr="00F7542D">
        <w:rPr>
          <w:noProof/>
          <w:lang w:eastAsia="zh-CN"/>
        </w:rPr>
        <w:tab/>
        <w:t>Whether the MS performs A), B) or C) above is left up to MS implementation.</w:t>
      </w:r>
    </w:p>
    <w:p w14:paraId="72FBAA12" w14:textId="77777777" w:rsidR="00F7542D" w:rsidRPr="00F7542D" w:rsidRDefault="00F7542D" w:rsidP="001C1BA9">
      <w:pPr>
        <w:pStyle w:val="B1"/>
      </w:pPr>
      <w:r w:rsidRPr="00F7542D">
        <w:t>v)</w:t>
      </w:r>
      <w:r w:rsidRPr="00F7542D">
        <w:tab/>
        <w:t>if the registration fails due to causes other than "PLMN not allowed" or "EPS services not allowed" or "5GS services not allowed", the MS shall:</w:t>
      </w:r>
    </w:p>
    <w:p w14:paraId="3BB85679" w14:textId="77777777" w:rsidR="00F7542D" w:rsidRPr="00F7542D" w:rsidRDefault="00F7542D" w:rsidP="001C1BA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29DA2305" w14:textId="77777777" w:rsidR="00F7542D" w:rsidRPr="00F7542D" w:rsidRDefault="00F7542D" w:rsidP="001C1BA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07E4019" w14:textId="77777777" w:rsidR="00F7542D" w:rsidRPr="00F7542D" w:rsidRDefault="00F7542D" w:rsidP="001C1BA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66DCB48" w14:textId="77777777" w:rsidR="00F7542D" w:rsidRPr="00F7542D" w:rsidRDefault="00F7542D" w:rsidP="00A571CF">
      <w:pPr>
        <w:pStyle w:val="B1"/>
      </w:pPr>
      <w:r w:rsidRPr="00F7542D">
        <w:tab/>
        <w:t>and the MS shall:</w:t>
      </w:r>
    </w:p>
    <w:p w14:paraId="6D1C7EF1" w14:textId="77777777" w:rsidR="00F7542D" w:rsidRPr="00F7542D" w:rsidRDefault="00F7542D" w:rsidP="00A571CF">
      <w:pPr>
        <w:pStyle w:val="B2"/>
      </w:pPr>
      <w:r w:rsidRPr="00F7542D">
        <w:t>A1)</w:t>
      </w:r>
      <w:r w:rsidRPr="00F7542D">
        <w:tab/>
        <w:t>return to the stored duplicate PLMN selection mode and use the stored duplicate value of RPLMN for further action;</w:t>
      </w:r>
    </w:p>
    <w:p w14:paraId="793ED211" w14:textId="77777777" w:rsidR="00F7542D" w:rsidRPr="00F7542D" w:rsidRDefault="00F7542D" w:rsidP="00A571CF">
      <w:pPr>
        <w:pStyle w:val="B2"/>
        <w:rPr>
          <w:lang w:eastAsia="ja-JP"/>
        </w:rPr>
      </w:pPr>
      <w:r w:rsidRPr="00F7542D">
        <w:t>B1)</w:t>
      </w:r>
      <w:r w:rsidRPr="00F7542D">
        <w:tab/>
        <w:t>perform the action described in iii) again with the choice of PLMNs further excluding the PLMNs on which the MS has failed to register; or</w:t>
      </w:r>
    </w:p>
    <w:p w14:paraId="7A0DD361" w14:textId="460DF2BB" w:rsidR="00F7542D" w:rsidRPr="00F7542D" w:rsidRDefault="00F7542D" w:rsidP="00A571CF">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w:t>
      </w:r>
      <w:r w:rsidR="00657AE6" w:rsidRPr="00F7542D">
        <w:rPr>
          <w:lang w:eastAsia="ja-JP"/>
        </w:rPr>
        <w:t>58</w:t>
      </w:r>
      <w:r w:rsidR="00657AE6">
        <w:rPr>
          <w:rFonts w:hint="eastAsia"/>
          <w:lang w:eastAsia="zh-CN"/>
        </w:rPr>
        <w:t>8</w:t>
      </w:r>
      <w:r w:rsidR="00657AE6" w:rsidRPr="00F7542D">
        <w:rPr>
          <w:lang w:eastAsia="ja-JP"/>
        </w:rPr>
        <w:t> </w:t>
      </w:r>
      <w:r w:rsidRPr="00F7542D">
        <w:rPr>
          <w:lang w:eastAsia="ja-JP"/>
        </w:rPr>
        <w:t>[</w:t>
      </w:r>
      <w:r w:rsidR="00657AE6">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as specified in </w:t>
      </w:r>
      <w:r w:rsidRPr="00F7542D">
        <w:lastRenderedPageBreak/>
        <w:t>3GPP TS 24.386 [59]</w:t>
      </w:r>
      <w:r w:rsidRPr="00F7542D">
        <w:rPr>
          <w:rFonts w:hint="eastAsia"/>
          <w:lang w:eastAsia="zh-CN"/>
        </w:rPr>
        <w:t>,</w:t>
      </w:r>
      <w:r w:rsidRPr="00F7542D">
        <w:t xml:space="preserve"> or due to </w:t>
      </w:r>
      <w:bookmarkStart w:id="81" w:name="OLE_LINK1"/>
      <w:bookmarkStart w:id="82" w:name="OLE_LINK2"/>
      <w:r w:rsidRPr="00F7542D">
        <w:t>"PLMN not allowed" or "5GS services not allowed"</w:t>
      </w:r>
      <w:bookmarkEnd w:id="81"/>
      <w:bookmarkEnd w:id="82"/>
      <w:r w:rsidRPr="00F7542D">
        <w:rPr>
          <w:lang w:eastAsia="ja-JP"/>
        </w:rPr>
        <w:t xml:space="preserve"> as specified in </w:t>
      </w:r>
      <w:r w:rsidRPr="00F7542D">
        <w:t xml:space="preserve">3GPP TS 24.587 [75], </w:t>
      </w:r>
      <w:r w:rsidR="00657AE6"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F731E28" w14:textId="77777777" w:rsidR="00F7542D" w:rsidRPr="00F7542D" w:rsidRDefault="00F7542D" w:rsidP="001C1BA9">
      <w:pPr>
        <w:pStyle w:val="B1"/>
        <w:rPr>
          <w:noProof/>
          <w:lang w:eastAsia="zh-CN"/>
        </w:rPr>
      </w:pPr>
      <w:r w:rsidRPr="00F7542D">
        <w:rPr>
          <w:noProof/>
          <w:lang w:eastAsia="zh-CN"/>
        </w:rPr>
        <w:tab/>
        <w:t>Whether the MS performs A1), B1) or C1) above is left up to MS implementation.</w:t>
      </w:r>
    </w:p>
    <w:p w14:paraId="7E58D059" w14:textId="77777777" w:rsidR="00F7542D" w:rsidRPr="00F7542D" w:rsidRDefault="00F7542D" w:rsidP="001C1BA9">
      <w:pPr>
        <w:pStyle w:val="B1"/>
      </w:pPr>
      <w:r w:rsidRPr="00F7542D">
        <w:t>vi)</w:t>
      </w:r>
      <w:r w:rsidRPr="00F7542D">
        <w:tab/>
        <w:t>if the MS is no longer in the coverage of the selected PLMN, then the MS shall:</w:t>
      </w:r>
    </w:p>
    <w:p w14:paraId="303DF539" w14:textId="77777777" w:rsidR="00F7542D" w:rsidRPr="00F7542D" w:rsidRDefault="00F7542D" w:rsidP="001C1BA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3F54E2B" w14:textId="77777777" w:rsidR="00F7542D" w:rsidRPr="00F7542D" w:rsidRDefault="00F7542D" w:rsidP="001C1BA9">
      <w:pPr>
        <w:pStyle w:val="B2"/>
      </w:pPr>
      <w:r w:rsidRPr="00F7542D">
        <w:t>B2)</w:t>
      </w:r>
      <w:r w:rsidRPr="00F7542D">
        <w:tab/>
        <w:t>return to the stored duplicate PLMN selection mode and use the stored duplicate value of RPLMN for further action.</w:t>
      </w:r>
    </w:p>
    <w:p w14:paraId="04C4A5E3" w14:textId="77777777" w:rsidR="00F7542D" w:rsidRPr="00F7542D" w:rsidRDefault="00F7542D" w:rsidP="001C1BA9">
      <w:pPr>
        <w:pStyle w:val="B1"/>
        <w:rPr>
          <w:noProof/>
          <w:lang w:eastAsia="zh-CN"/>
        </w:rPr>
      </w:pPr>
      <w:r w:rsidRPr="00F7542D">
        <w:rPr>
          <w:noProof/>
          <w:lang w:eastAsia="zh-CN"/>
        </w:rPr>
        <w:tab/>
        <w:t>Whether the MS performs A2) or B2) above is left up to MS implementation.</w:t>
      </w:r>
    </w:p>
    <w:p w14:paraId="071C95EA" w14:textId="77777777" w:rsidR="00F7542D" w:rsidRPr="00F7542D" w:rsidRDefault="00F7542D" w:rsidP="001C1BA9">
      <w:pPr>
        <w:pStyle w:val="B1"/>
      </w:pPr>
      <w:r w:rsidRPr="00F7542D">
        <w:t>vii)</w:t>
      </w:r>
      <w:r w:rsidR="00962ACC">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6EAFD812" w14:textId="77777777" w:rsidR="00F7542D" w:rsidRPr="00F7542D" w:rsidRDefault="00F7542D" w:rsidP="001C1BA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B010EDE" w14:textId="77777777" w:rsidR="00F7542D" w:rsidRPr="00F7542D" w:rsidRDefault="00F7542D" w:rsidP="001C1BA9">
      <w:pPr>
        <w:pStyle w:val="B2"/>
      </w:pPr>
      <w:r w:rsidRPr="00F7542D">
        <w:t>B3)</w:t>
      </w:r>
      <w:r w:rsidRPr="00F7542D">
        <w:tab/>
        <w:t>return to the stored duplicate PLMN selection mode and use the stored duplicate value of RPLMN for further action.</w:t>
      </w:r>
    </w:p>
    <w:p w14:paraId="22A43CE2" w14:textId="77777777" w:rsidR="00F7542D" w:rsidRPr="00F7542D" w:rsidRDefault="00F7542D" w:rsidP="001C1BA9">
      <w:pPr>
        <w:pStyle w:val="B1"/>
        <w:rPr>
          <w:noProof/>
          <w:lang w:eastAsia="zh-CN"/>
        </w:rPr>
      </w:pPr>
      <w:r w:rsidRPr="00F7542D">
        <w:rPr>
          <w:noProof/>
          <w:lang w:eastAsia="zh-CN"/>
        </w:rPr>
        <w:tab/>
        <w:t>Whether the MS performs A3) or B3) above is left up to MS implementation.</w:t>
      </w:r>
    </w:p>
    <w:p w14:paraId="11C062AD" w14:textId="77777777" w:rsidR="00F7542D" w:rsidRPr="00F7542D" w:rsidRDefault="00F7542D" w:rsidP="001C1BA9">
      <w:pPr>
        <w:pStyle w:val="B1"/>
      </w:pPr>
      <w:r w:rsidRPr="00F7542D">
        <w:t>viii)</w:t>
      </w:r>
      <w:r w:rsidRPr="00F7542D">
        <w:tab/>
        <w:t xml:space="preserve">if the MS is switched off while on the selected PLMN and switched on again, the MS shall use the stored duplicate value of RPLMN as RPLMN and behave as specified in </w:t>
      </w:r>
      <w:r w:rsidR="00962ACC">
        <w:t>clause</w:t>
      </w:r>
      <w:r w:rsidRPr="00F7542D">
        <w:rPr>
          <w:lang w:eastAsia="ja-JP"/>
        </w:rPr>
        <w:t> </w:t>
      </w:r>
      <w:r w:rsidRPr="00F7542D">
        <w:t>4.4.3.1</w:t>
      </w:r>
      <w:r w:rsidRPr="00F7542D">
        <w:rPr>
          <w:lang w:val="en-US"/>
        </w:rPr>
        <w:t>;</w:t>
      </w:r>
    </w:p>
    <w:p w14:paraId="1C963FA5" w14:textId="77777777" w:rsidR="00F7542D" w:rsidRPr="00F7542D" w:rsidRDefault="00F7542D" w:rsidP="001C1BA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sidR="00962ACC">
        <w:rPr>
          <w:noProof/>
        </w:rPr>
        <w:t>clause</w:t>
      </w:r>
      <w:r w:rsidRPr="00F7542D">
        <w:t> </w:t>
      </w:r>
      <w:r w:rsidRPr="00F7542D">
        <w:rPr>
          <w:noProof/>
        </w:rPr>
        <w:t>4.4.3.1. The MS shall delete the stored duplicate value of RPLMN once the MS has successfully registered to the selected PLMN; and</w:t>
      </w:r>
    </w:p>
    <w:p w14:paraId="4B146AA4" w14:textId="77777777" w:rsidR="00F7542D" w:rsidRPr="00F7542D" w:rsidRDefault="00F7542D" w:rsidP="001C1BA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694BFD47" w14:textId="77777777" w:rsidR="00F7542D" w:rsidRPr="00F7542D" w:rsidRDefault="00F7542D" w:rsidP="001C1BA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340759F"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7AED0CA8"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730B7633" w14:textId="77777777" w:rsidR="00E97638" w:rsidRPr="00D27A95" w:rsidRDefault="00E97638">
      <w:pPr>
        <w:pStyle w:val="Heading2"/>
      </w:pPr>
      <w:bookmarkStart w:id="83" w:name="_Toc20125186"/>
      <w:bookmarkStart w:id="84" w:name="_Toc27486383"/>
      <w:bookmarkStart w:id="85" w:name="_Toc36210436"/>
      <w:bookmarkStart w:id="86" w:name="_Toc45096295"/>
      <w:bookmarkStart w:id="87" w:name="_Toc45882328"/>
      <w:bookmarkStart w:id="88" w:name="_Toc51762124"/>
      <w:bookmarkStart w:id="89" w:name="_Toc83313310"/>
      <w:r w:rsidRPr="00D27A95">
        <w:t>3.2</w:t>
      </w:r>
      <w:r w:rsidRPr="00D27A95">
        <w:tab/>
        <w:t>Regional provision of service</w:t>
      </w:r>
      <w:bookmarkEnd w:id="83"/>
      <w:bookmarkEnd w:id="84"/>
      <w:bookmarkEnd w:id="85"/>
      <w:bookmarkEnd w:id="86"/>
      <w:bookmarkEnd w:id="87"/>
      <w:bookmarkEnd w:id="88"/>
      <w:bookmarkEnd w:id="89"/>
    </w:p>
    <w:p w14:paraId="19C27565"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1E68B3" w14:textId="77777777" w:rsidR="00335946" w:rsidRPr="00335946" w:rsidRDefault="00335946" w:rsidP="00335946">
      <w:pPr>
        <w:pStyle w:val="B1"/>
      </w:pPr>
      <w:r w:rsidRPr="00335946">
        <w:t>GSM, GSM COMPACT or UTRAN:</w:t>
      </w:r>
    </w:p>
    <w:p w14:paraId="2DA3800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 xml:space="preserve">s for regional provision of service", to prevent repeated access attempts on a cell of the forbidden LA. This list is deleted when the MS is </w:t>
      </w:r>
      <w:r w:rsidR="00E97638" w:rsidRPr="00D27A95">
        <w:lastRenderedPageBreak/>
        <w:t>switched off</w:t>
      </w:r>
      <w:r w:rsidR="00E94E4A">
        <w:t>,</w:t>
      </w:r>
      <w:r w:rsidR="00E97638" w:rsidRPr="00D27A95">
        <w:t xml:space="preserve"> the SIM is removed</w:t>
      </w:r>
      <w:r w:rsidR="00E94E4A">
        <w:t xml:space="preserve"> </w:t>
      </w:r>
      <w:r w:rsidR="00E94E4A">
        <w:rPr>
          <w:noProof/>
        </w:rPr>
        <w:t>or periodically (with period in the range 12 to 24 hours)</w:t>
      </w:r>
      <w:r w:rsidR="00E97638" w:rsidRPr="00D27A95">
        <w:t>. The MS enters the limited service state.</w:t>
      </w:r>
    </w:p>
    <w:p w14:paraId="7473870C" w14:textId="77777777" w:rsidR="00811083" w:rsidRDefault="00811083" w:rsidP="00811083">
      <w:pPr>
        <w:pStyle w:val="B1"/>
      </w:pPr>
      <w:r>
        <w:t>E-UTRAN:</w:t>
      </w:r>
    </w:p>
    <w:p w14:paraId="0F10D6E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w:t>
      </w:r>
      <w:r w:rsidR="00E94E4A">
        <w:t>,</w:t>
      </w:r>
      <w:r w:rsidRPr="007E6407">
        <w:t xml:space="preserve"> the SIM is removed</w:t>
      </w:r>
      <w:r w:rsidR="00E94E4A">
        <w:t xml:space="preserve"> </w:t>
      </w:r>
      <w:r w:rsidR="00E94E4A">
        <w:rPr>
          <w:noProof/>
        </w:rPr>
        <w:t>or periodically (with period in the range 12 to 24 hours)</w:t>
      </w:r>
      <w:r w:rsidRPr="007E6407">
        <w:t>. The MS enters the limited service state.</w:t>
      </w:r>
    </w:p>
    <w:p w14:paraId="1410A24D" w14:textId="77777777" w:rsidR="00B77708" w:rsidRDefault="00B77708" w:rsidP="00B77708">
      <w:pPr>
        <w:pStyle w:val="B1"/>
      </w:pPr>
      <w:r>
        <w:t>NG-RAN:</w:t>
      </w:r>
    </w:p>
    <w:p w14:paraId="5D2F23A9"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rsidR="00E94E4A">
        <w:t>,</w:t>
      </w:r>
      <w:r w:rsidRPr="007E6407">
        <w:t xml:space="preserve"> the SIM is removed</w:t>
      </w:r>
      <w:r w:rsidR="00E94E4A">
        <w:t xml:space="preserve"> </w:t>
      </w:r>
      <w:r w:rsidR="00E94E4A">
        <w:rPr>
          <w:noProof/>
        </w:rPr>
        <w:t>or periodically (with period in the range 12 to 24 hours)</w:t>
      </w:r>
      <w:r w:rsidRPr="007E6407">
        <w:t>. The MS enters the limited service state.</w:t>
      </w:r>
    </w:p>
    <w:p w14:paraId="7477F35E" w14:textId="77777777" w:rsidR="00E97638" w:rsidRPr="00D27A95" w:rsidRDefault="00E97638">
      <w:r w:rsidRPr="00D27A95">
        <w:t>In A/Gb mode, a cell may be reserved for SoLSA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38C04958" w14:textId="77777777" w:rsidR="00E97638" w:rsidRPr="00D27A95" w:rsidRDefault="00E97638">
      <w:pPr>
        <w:pStyle w:val="NO"/>
      </w:pPr>
      <w:r w:rsidRPr="00D27A95">
        <w:t>NOTE</w:t>
      </w:r>
      <w:r w:rsidR="00831867">
        <w:t> 1</w:t>
      </w:r>
      <w:r w:rsidRPr="00D27A95">
        <w:t>:</w:t>
      </w:r>
      <w:r w:rsidRPr="00D27A95">
        <w:tab/>
        <w:t>In A/Gb mode, in a SoLSA exclusive cell the MCC+MNC code is replaced by a unique escape PLMN code (see 3GPP</w:t>
      </w:r>
      <w:r w:rsidR="00B81004">
        <w:t> </w:t>
      </w:r>
      <w:r w:rsidRPr="00D27A95">
        <w:t>TS</w:t>
      </w:r>
      <w:r w:rsidR="00B81004">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43CA99E6" w14:textId="77777777" w:rsidR="007623DB" w:rsidRDefault="007623DB" w:rsidP="007623DB">
      <w:bookmarkStart w:id="90" w:name="_Toc20125187"/>
      <w:bookmarkStart w:id="91" w:name="_Toc27486384"/>
      <w:bookmarkStart w:id="92" w:name="_Toc36210437"/>
      <w:bookmarkStart w:id="93" w:name="_Toc45096296"/>
      <w:bookmarkStart w:id="94" w:name="_Toc45882329"/>
      <w:bookmarkStart w:id="95"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4E7ED9BB" w14:textId="77777777" w:rsidR="007623DB" w:rsidRDefault="007623DB" w:rsidP="00DB768E">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73B837" w14:textId="77777777" w:rsidR="007623DB" w:rsidRDefault="007623DB" w:rsidP="00DB768E">
      <w:pPr>
        <w:pStyle w:val="B1"/>
        <w:rPr>
          <w:noProof/>
        </w:rPr>
      </w:pPr>
      <w:r>
        <w:rPr>
          <w:noProof/>
        </w:rPr>
        <w:t>b)</w:t>
      </w:r>
      <w:r>
        <w:rPr>
          <w:noProof/>
        </w:rPr>
        <w:tab/>
        <w:t xml:space="preserve">when the USIM is removed </w:t>
      </w:r>
      <w:r w:rsidRPr="004F5C7F">
        <w:rPr>
          <w:noProof/>
        </w:rPr>
        <w:t>if</w:t>
      </w:r>
      <w:r>
        <w:rPr>
          <w:noProof/>
        </w:rPr>
        <w:t>:</w:t>
      </w:r>
    </w:p>
    <w:p w14:paraId="396F1BA7" w14:textId="77777777" w:rsidR="007623DB" w:rsidRDefault="007623DB" w:rsidP="00DB768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684B14D" w14:textId="77777777" w:rsidR="007623DB" w:rsidRDefault="007623DB" w:rsidP="00DB768E">
      <w:pPr>
        <w:pStyle w:val="B2"/>
        <w:rPr>
          <w:noProof/>
        </w:rPr>
      </w:pPr>
      <w:r>
        <w:rPr>
          <w:noProof/>
        </w:rPr>
        <w:t>-</w:t>
      </w:r>
      <w:r>
        <w:rPr>
          <w:noProof/>
        </w:rPr>
        <w:tab/>
      </w:r>
      <w:r w:rsidRPr="004F5C7F">
        <w:rPr>
          <w:noProof/>
        </w:rPr>
        <w:t>5G AKA based primary authentication and key agreement procedure</w:t>
      </w:r>
      <w:r>
        <w:rPr>
          <w:noProof/>
        </w:rPr>
        <w:t>;</w:t>
      </w:r>
    </w:p>
    <w:p w14:paraId="5B92DCCB" w14:textId="77777777" w:rsidR="007623DB" w:rsidRDefault="007623DB" w:rsidP="00DB768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C2D4179" w14:textId="77777777" w:rsidR="007623DB" w:rsidRDefault="007623DB" w:rsidP="00DB768E">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5F357DBF" w14:textId="77777777" w:rsidR="007623DB" w:rsidRDefault="007623DB" w:rsidP="00DB768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225EA78" w14:textId="77777777" w:rsidR="007623DB" w:rsidRDefault="007623DB" w:rsidP="00DB768E">
      <w:pPr>
        <w:pStyle w:val="B2"/>
      </w:pPr>
      <w:r>
        <w:t>-</w:t>
      </w:r>
      <w:r>
        <w:tab/>
        <w:t>the PLMN subscription and USIM is removed</w:t>
      </w:r>
      <w:r>
        <w:rPr>
          <w:noProof/>
        </w:rPr>
        <w:t>.</w:t>
      </w:r>
    </w:p>
    <w:p w14:paraId="23A0CE85" w14:textId="77777777" w:rsidR="007623DB" w:rsidRDefault="007623DB" w:rsidP="007623DB">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B1F7E62" w14:textId="77777777" w:rsidR="007623DB" w:rsidRDefault="007623DB" w:rsidP="007623DB"/>
    <w:p w14:paraId="32406D0A" w14:textId="77777777" w:rsidR="00E97638" w:rsidRPr="00D27A95" w:rsidRDefault="00E97638">
      <w:pPr>
        <w:pStyle w:val="Heading2"/>
      </w:pPr>
      <w:bookmarkStart w:id="96" w:name="_Toc83313311"/>
      <w:r w:rsidRPr="00D27A95">
        <w:lastRenderedPageBreak/>
        <w:t>3.3</w:t>
      </w:r>
      <w:r w:rsidRPr="00D27A95">
        <w:tab/>
        <w:t>Borders between registration areas</w:t>
      </w:r>
      <w:bookmarkEnd w:id="90"/>
      <w:bookmarkEnd w:id="91"/>
      <w:bookmarkEnd w:id="92"/>
      <w:bookmarkEnd w:id="93"/>
      <w:bookmarkEnd w:id="94"/>
      <w:bookmarkEnd w:id="95"/>
      <w:bookmarkEnd w:id="96"/>
    </w:p>
    <w:p w14:paraId="6CA3E0C9"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65F37C26" w14:textId="77777777" w:rsidR="00E97638" w:rsidRPr="00D27A95" w:rsidRDefault="00E97638">
      <w:pPr>
        <w:pStyle w:val="Heading2"/>
      </w:pPr>
      <w:bookmarkStart w:id="97" w:name="_Toc20125188"/>
      <w:bookmarkStart w:id="98" w:name="_Toc27486385"/>
      <w:bookmarkStart w:id="99" w:name="_Toc36210438"/>
      <w:bookmarkStart w:id="100" w:name="_Toc45096297"/>
      <w:bookmarkStart w:id="101" w:name="_Toc45882330"/>
      <w:bookmarkStart w:id="102" w:name="_Toc51762126"/>
      <w:bookmarkStart w:id="103" w:name="_Toc83313312"/>
      <w:r w:rsidRPr="00D27A95">
        <w:t>3.4</w:t>
      </w:r>
      <w:r w:rsidRPr="00D27A95">
        <w:tab/>
        <w:t>Access control</w:t>
      </w:r>
      <w:bookmarkEnd w:id="97"/>
      <w:bookmarkEnd w:id="98"/>
      <w:bookmarkEnd w:id="99"/>
      <w:bookmarkEnd w:id="100"/>
      <w:bookmarkEnd w:id="101"/>
      <w:bookmarkEnd w:id="102"/>
      <w:bookmarkEnd w:id="103"/>
    </w:p>
    <w:p w14:paraId="48EEA4D5" w14:textId="77777777" w:rsidR="00E97638" w:rsidRPr="00D27A95" w:rsidRDefault="00E97638">
      <w:pPr>
        <w:pStyle w:val="Heading3"/>
      </w:pPr>
      <w:bookmarkStart w:id="104" w:name="_Toc20125189"/>
      <w:bookmarkStart w:id="105" w:name="_Toc27486386"/>
      <w:bookmarkStart w:id="106" w:name="_Toc36210439"/>
      <w:bookmarkStart w:id="107" w:name="_Toc45096298"/>
      <w:bookmarkStart w:id="108" w:name="_Toc45882331"/>
      <w:bookmarkStart w:id="109" w:name="_Toc51762127"/>
      <w:bookmarkStart w:id="110" w:name="_Toc83313313"/>
      <w:r w:rsidRPr="00D27A95">
        <w:t>3.4.1</w:t>
      </w:r>
      <w:r w:rsidRPr="00D27A95">
        <w:tab/>
        <w:t>Access control</w:t>
      </w:r>
      <w:bookmarkEnd w:id="104"/>
      <w:bookmarkEnd w:id="105"/>
      <w:bookmarkEnd w:id="106"/>
      <w:bookmarkEnd w:id="107"/>
      <w:bookmarkEnd w:id="108"/>
      <w:bookmarkEnd w:id="109"/>
      <w:bookmarkEnd w:id="110"/>
    </w:p>
    <w:p w14:paraId="06364FDB"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is provided. In A/Gb mode and Iu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6CA23B2E"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6C53D83"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77D59058"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70F844B"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095302B2"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509B2B26"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6BD32B64"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F348C53"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DF7FC55" w14:textId="77777777" w:rsidR="009A6AC1" w:rsidRDefault="00DD32B5" w:rsidP="00DD32B5">
      <w:r>
        <w:t>If an MS configured for EAB is initiating an emergency call, then the MS shall ignore EAB.</w:t>
      </w:r>
    </w:p>
    <w:p w14:paraId="6D981AD9" w14:textId="77777777" w:rsidR="00EA3520" w:rsidRDefault="00DE4602" w:rsidP="00EA3520">
      <w:pPr>
        <w:rPr>
          <w:lang w:eastAsia="ko-KR"/>
        </w:rPr>
      </w:pPr>
      <w:r>
        <w:t>If an MS configured for EAB is responding to paging, then the MS shall ignore EAB.</w:t>
      </w:r>
    </w:p>
    <w:p w14:paraId="7F4AEC17"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785038E5" w14:textId="77777777" w:rsidR="00D9166D" w:rsidRPr="00843632" w:rsidRDefault="00D9166D" w:rsidP="00D9166D">
      <w:pPr>
        <w:rPr>
          <w:noProof/>
        </w:rPr>
      </w:pPr>
      <w:r>
        <w:t>If an MS configured for ACDC is initiating an emergency call, then the MS shall ignore ACDC.</w:t>
      </w:r>
    </w:p>
    <w:p w14:paraId="38A3A3DA"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78D1A301" w14:textId="77777777" w:rsidR="00E97638" w:rsidRPr="00D27A95" w:rsidRDefault="00E97638">
      <w:pPr>
        <w:pStyle w:val="Heading3"/>
      </w:pPr>
      <w:bookmarkStart w:id="111" w:name="_Toc20125190"/>
      <w:bookmarkStart w:id="112" w:name="_Toc27486387"/>
      <w:bookmarkStart w:id="113" w:name="_Toc36210440"/>
      <w:bookmarkStart w:id="114" w:name="_Toc45096299"/>
      <w:bookmarkStart w:id="115" w:name="_Toc45882332"/>
      <w:bookmarkStart w:id="116" w:name="_Toc51762128"/>
      <w:bookmarkStart w:id="117" w:name="_Toc83313314"/>
      <w:r w:rsidRPr="00D27A95">
        <w:t>3.4.2</w:t>
      </w:r>
      <w:r w:rsidRPr="00D27A95">
        <w:tab/>
        <w:t xml:space="preserve">Forbidden LA </w:t>
      </w:r>
      <w:r w:rsidR="00811083">
        <w:t xml:space="preserve">or TA </w:t>
      </w:r>
      <w:r w:rsidRPr="00D27A95">
        <w:t>for regional provision of service</w:t>
      </w:r>
      <w:bookmarkEnd w:id="111"/>
      <w:bookmarkEnd w:id="112"/>
      <w:bookmarkEnd w:id="113"/>
      <w:bookmarkEnd w:id="114"/>
      <w:bookmarkEnd w:id="115"/>
      <w:bookmarkEnd w:id="116"/>
      <w:bookmarkEnd w:id="117"/>
    </w:p>
    <w:p w14:paraId="1D676223"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222CAD76" w14:textId="77777777" w:rsidR="00E97638" w:rsidRPr="00D27A95" w:rsidRDefault="00362702">
      <w:r>
        <w:lastRenderedPageBreak/>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27074C0E"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DFD73CD" w14:textId="77777777" w:rsidR="00E97638" w:rsidRPr="00D27A95" w:rsidRDefault="00E97638">
      <w:pPr>
        <w:pStyle w:val="Heading2"/>
      </w:pPr>
      <w:bookmarkStart w:id="118" w:name="_Toc20125191"/>
      <w:bookmarkStart w:id="119" w:name="_Toc27486388"/>
      <w:bookmarkStart w:id="120" w:name="_Toc36210441"/>
      <w:bookmarkStart w:id="121" w:name="_Toc45096300"/>
      <w:bookmarkStart w:id="122" w:name="_Toc45882333"/>
      <w:bookmarkStart w:id="123" w:name="_Toc51762129"/>
      <w:bookmarkStart w:id="124" w:name="_Toc83313315"/>
      <w:r w:rsidRPr="00D27A95">
        <w:t>3.5</w:t>
      </w:r>
      <w:r w:rsidRPr="00D27A95">
        <w:tab/>
        <w:t>No suitable cell (limited service state)</w:t>
      </w:r>
      <w:bookmarkEnd w:id="118"/>
      <w:bookmarkEnd w:id="119"/>
      <w:bookmarkEnd w:id="120"/>
      <w:bookmarkEnd w:id="121"/>
      <w:bookmarkEnd w:id="122"/>
      <w:bookmarkEnd w:id="123"/>
      <w:bookmarkEnd w:id="124"/>
    </w:p>
    <w:p w14:paraId="5F505A95"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28B0018A"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0337C4D5"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0D86CD9D"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078AB64A"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6F7FEC7A"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199FFBFC"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2992A92C"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7A70C06B"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292B4FE" w14:textId="77777777" w:rsidR="00E1083D" w:rsidRDefault="00E1083D" w:rsidP="00E1083D">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136524F"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7C0078F6"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92D7485"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1FDBF599"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469BBE8"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with the 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962ACC">
        <w:t>clause</w:t>
      </w:r>
      <w:r w:rsidR="00E97638" w:rsidRPr="00D27A95">
        <w:t xml:space="preserve"> 4.4.3.1 and when indicated in the SIM also as described in </w:t>
      </w:r>
      <w:r w:rsidR="00962ACC">
        <w:t>clause</w:t>
      </w:r>
      <w:r w:rsidR="00B81004">
        <w:t> </w:t>
      </w:r>
      <w:r w:rsidR="00E97638" w:rsidRPr="00D27A95">
        <w:t xml:space="preserve">4.4.3.4. </w:t>
      </w:r>
      <w:r w:rsidR="00D9166D">
        <w:t>For an MS that is not in eCall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lastRenderedPageBreak/>
        <w:t>For an MS in eCall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4620D14D" w14:textId="77777777" w:rsidR="0049359A" w:rsidRDefault="0005516E" w:rsidP="0049359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rsidR="00962ACC">
        <w:t>clause</w:t>
      </w:r>
      <w:r>
        <w:t> </w:t>
      </w:r>
      <w:r w:rsidRPr="00D456CC">
        <w:t>4.</w:t>
      </w:r>
      <w:r>
        <w:t>9</w:t>
      </w:r>
      <w:r w:rsidRPr="00D456CC">
        <w:t xml:space="preserve">.3.1. </w:t>
      </w:r>
      <w:r>
        <w:t>For the item b, i</w:t>
      </w:r>
      <w:r w:rsidRPr="00D456CC">
        <w:t>f the MS operates in SNPN access mode, the MS</w:t>
      </w:r>
      <w:r w:rsidR="0049359A" w:rsidRPr="0049359A">
        <w:t>:</w:t>
      </w:r>
      <w:r w:rsidRPr="00D456CC">
        <w:t xml:space="preserve"> </w:t>
      </w:r>
    </w:p>
    <w:p w14:paraId="294FF697" w14:textId="4D2F20D1" w:rsidR="0049359A" w:rsidRDefault="0049359A" w:rsidP="00B9643D">
      <w:pPr>
        <w:pStyle w:val="B1"/>
      </w:pPr>
      <w:r>
        <w:t>-</w:t>
      </w:r>
      <w:r>
        <w:tab/>
      </w:r>
      <w:r w:rsidR="0005516E" w:rsidRPr="00D456CC">
        <w:t>attempts to camp on an acceptable cell</w:t>
      </w:r>
      <w:r w:rsidR="0005516E">
        <w:t xml:space="preserve"> so that emergency calls can be made if supported and necessary</w:t>
      </w:r>
      <w:r>
        <w:t>; and</w:t>
      </w:r>
    </w:p>
    <w:p w14:paraId="77FDA8CC" w14:textId="77777777" w:rsidR="0049359A" w:rsidRDefault="0049359A" w:rsidP="00B9643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775A9E80" w14:textId="240AC52C" w:rsidR="0005516E" w:rsidRPr="00D27A95" w:rsidRDefault="0005516E" w:rsidP="0049359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006155DD" w:rsidRPr="006155DD">
        <w:t xml:space="preserve"> and attempt to camp on a cell of a PLMN so that emergency calls can be made</w:t>
      </w:r>
      <w:r>
        <w:t>.</w:t>
      </w:r>
      <w:r w:rsidR="00DA5AB8" w:rsidRPr="00DA5AB8">
        <w:t xml:space="preserve"> After an emergency call is released, the MS may re-start operating in SNPN access mode and perform SNPN selection.</w:t>
      </w:r>
    </w:p>
    <w:p w14:paraId="6A7F91ED" w14:textId="77777777" w:rsidR="0005516E" w:rsidRDefault="0005516E" w:rsidP="0005516E">
      <w:pPr>
        <w:pStyle w:val="EditorsNote"/>
      </w:pPr>
      <w:r>
        <w:t>Editor's note:</w:t>
      </w:r>
      <w:r>
        <w:tab/>
        <w:t>It is FFS whether all acceptable cells in SNPN support emergency calls.</w:t>
      </w:r>
    </w:p>
    <w:p w14:paraId="3B0E33FF" w14:textId="4B9B94AB"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r w:rsidR="009B5ABE">
        <w:rPr>
          <w:rFonts w:hint="eastAsia"/>
          <w:lang w:eastAsia="ko-KR"/>
        </w:rPr>
        <w:t>ProSe communication</w:t>
      </w:r>
      <w:r w:rsidR="00DC0D86" w:rsidRPr="00DC0D86">
        <w:rPr>
          <w:lang w:eastAsia="ko-KR"/>
        </w:rPr>
        <w:t>s</w:t>
      </w:r>
      <w:r w:rsidR="009B5ABE">
        <w:rPr>
          <w:rFonts w:hint="eastAsia"/>
          <w:lang w:eastAsia="ko-KR"/>
        </w:rPr>
        <w:t xml:space="preserve"> 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w:t>
      </w:r>
      <w:r w:rsidR="00DC0D86" w:rsidRPr="00DC0D86">
        <w:rPr>
          <w:lang w:eastAsia="ko-KR"/>
        </w:rPr>
        <w:t xml:space="preserve"> or 3GPP TS 24.554 [</w:t>
      </w:r>
      <w:r w:rsidR="00DC0D86">
        <w:rPr>
          <w:lang w:eastAsia="ko-KR"/>
        </w:rPr>
        <w:t>80</w:t>
      </w:r>
      <w:r w:rsidR="00DC0D86" w:rsidRPr="00DC0D86">
        <w:rPr>
          <w:lang w:eastAsia="ko-KR"/>
        </w:rPr>
        <w:t>]</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r w:rsidR="007F2009" w:rsidRPr="007F2009">
        <w:rPr>
          <w:rFonts w:hint="eastAsia"/>
          <w:lang w:eastAsia="zh-CN"/>
        </w:rPr>
        <w:t xml:space="preserve"> </w:t>
      </w:r>
      <w:r w:rsidR="007F2009">
        <w:rPr>
          <w:rFonts w:hint="eastAsia"/>
          <w:lang w:eastAsia="zh-CN"/>
        </w:rPr>
        <w:t>or 3GPP TS 24.587 [75]</w:t>
      </w:r>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2AEDA3FE" w14:textId="77777777" w:rsidR="00E97638" w:rsidRPr="00656071" w:rsidRDefault="00E97638" w:rsidP="001674B1">
      <w:pPr>
        <w:pStyle w:val="Heading2"/>
      </w:pPr>
      <w:bookmarkStart w:id="125" w:name="_Toc20125192"/>
      <w:bookmarkStart w:id="126" w:name="_Toc27486389"/>
      <w:bookmarkStart w:id="127" w:name="_Toc36210442"/>
      <w:bookmarkStart w:id="128" w:name="_Toc45096301"/>
      <w:bookmarkStart w:id="129" w:name="_Toc45882334"/>
      <w:bookmarkStart w:id="130" w:name="_Toc51762130"/>
      <w:bookmarkStart w:id="131" w:name="_Toc83313316"/>
      <w:r w:rsidRPr="00656071">
        <w:t>3.6</w:t>
      </w:r>
      <w:r w:rsidRPr="00656071">
        <w:tab/>
        <w:t>CTS fixed part selection (A/Gb mode only)</w:t>
      </w:r>
      <w:bookmarkEnd w:id="125"/>
      <w:bookmarkEnd w:id="126"/>
      <w:bookmarkEnd w:id="127"/>
      <w:bookmarkEnd w:id="128"/>
      <w:bookmarkEnd w:id="129"/>
      <w:bookmarkEnd w:id="130"/>
      <w:bookmarkEnd w:id="131"/>
    </w:p>
    <w:p w14:paraId="79B8FF64"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492AA167" w14:textId="77777777" w:rsidR="00E97638" w:rsidRPr="00D27A95" w:rsidRDefault="00E97638">
      <w:r w:rsidRPr="00D27A95">
        <w:t>To select a CTS fixed part, the CTS MS shall listen to the CTSBCH frequencies of all the fixed parts on which the MS is currently enrolled.</w:t>
      </w:r>
    </w:p>
    <w:p w14:paraId="037ED2D9"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962ACC">
        <w:t>clause</w:t>
      </w:r>
      <w:r w:rsidR="00B81004">
        <w:t> </w:t>
      </w:r>
      <w:r w:rsidRPr="00D27A95">
        <w:t>11.1) are used. To attach to a CTS FP, the C1_CTS criterion shall be greater than zero. When the C2_CTS criterion falls below zero, the CTS MS shall consider itself to be no more under CTS coverage.</w:t>
      </w:r>
    </w:p>
    <w:p w14:paraId="336B8DEC" w14:textId="77777777" w:rsidR="00C110B0" w:rsidRDefault="00C110B0" w:rsidP="00C110B0">
      <w:pPr>
        <w:pStyle w:val="Heading2"/>
      </w:pPr>
      <w:bookmarkStart w:id="132" w:name="_Toc20125193"/>
      <w:bookmarkStart w:id="133" w:name="_Toc27486390"/>
      <w:bookmarkStart w:id="134" w:name="_Toc36210443"/>
      <w:bookmarkStart w:id="135" w:name="_Toc45096302"/>
      <w:bookmarkStart w:id="136" w:name="_Toc45882335"/>
      <w:bookmarkStart w:id="137" w:name="_Toc51762131"/>
      <w:bookmarkStart w:id="138" w:name="_Toc83313317"/>
      <w:r>
        <w:t>3.7</w:t>
      </w:r>
      <w:r>
        <w:tab/>
        <w:t>NAS behaviour configuration</w:t>
      </w:r>
      <w:bookmarkEnd w:id="132"/>
      <w:bookmarkEnd w:id="133"/>
      <w:bookmarkEnd w:id="134"/>
      <w:bookmarkEnd w:id="135"/>
      <w:bookmarkEnd w:id="136"/>
      <w:bookmarkEnd w:id="137"/>
      <w:bookmarkEnd w:id="138"/>
      <w:r>
        <w:t xml:space="preserve"> </w:t>
      </w:r>
    </w:p>
    <w:p w14:paraId="40306E53"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962ACC">
        <w:t>clause</w:t>
      </w:r>
      <w:r>
        <w:t> 5.2.29.</w:t>
      </w:r>
    </w:p>
    <w:p w14:paraId="1D054CF5" w14:textId="77777777" w:rsidR="009E1FB5" w:rsidRDefault="009E1FB5" w:rsidP="009E1FB5">
      <w:pPr>
        <w:pStyle w:val="Heading2"/>
      </w:pPr>
      <w:bookmarkStart w:id="139" w:name="_Toc20125194"/>
      <w:bookmarkStart w:id="140" w:name="_Toc27486391"/>
      <w:bookmarkStart w:id="141" w:name="_Toc36210444"/>
      <w:bookmarkStart w:id="142" w:name="_Toc45096303"/>
      <w:bookmarkStart w:id="143" w:name="_Toc45882336"/>
      <w:bookmarkStart w:id="144" w:name="_Toc51762132"/>
      <w:bookmarkStart w:id="145" w:name="_Toc83313318"/>
      <w:r>
        <w:t>3.8</w:t>
      </w:r>
      <w:r>
        <w:tab/>
        <w:t>CAG selection (N1 mode only)</w:t>
      </w:r>
      <w:bookmarkEnd w:id="139"/>
      <w:bookmarkEnd w:id="140"/>
      <w:bookmarkEnd w:id="141"/>
      <w:bookmarkEnd w:id="142"/>
      <w:bookmarkEnd w:id="143"/>
      <w:bookmarkEnd w:id="144"/>
      <w:bookmarkEnd w:id="145"/>
    </w:p>
    <w:p w14:paraId="6F660E92" w14:textId="77777777" w:rsidR="009E1FB5" w:rsidRDefault="009E1FB5" w:rsidP="009E1FB5">
      <w:r>
        <w:t>The MS may support CAG.</w:t>
      </w:r>
    </w:p>
    <w:p w14:paraId="3949E064" w14:textId="77777777" w:rsidR="009E1FB5" w:rsidRDefault="009E1FB5" w:rsidP="009E1FB5">
      <w:r>
        <w:t>If the MS supports CAG</w:t>
      </w:r>
      <w:r w:rsidR="00831867">
        <w:t xml:space="preserve">, the MS can be provisioned </w:t>
      </w:r>
      <w:r w:rsidR="004E339B">
        <w:t xml:space="preserve">by the network </w:t>
      </w:r>
      <w:r w:rsidR="00831867">
        <w:t>with a "CAG information list", consisting of zero or more entries, each containing</w:t>
      </w:r>
      <w:r>
        <w:t>:</w:t>
      </w:r>
    </w:p>
    <w:p w14:paraId="62321ECA" w14:textId="77777777" w:rsidR="00831867" w:rsidRDefault="00831867" w:rsidP="00831867">
      <w:pPr>
        <w:pStyle w:val="B1"/>
      </w:pPr>
      <w:r>
        <w:t>a)</w:t>
      </w:r>
      <w:r>
        <w:tab/>
        <w:t>a PLMN ID;</w:t>
      </w:r>
    </w:p>
    <w:p w14:paraId="37D409A5" w14:textId="77777777" w:rsidR="009E1FB5" w:rsidRDefault="00831867" w:rsidP="009E1FB5">
      <w:pPr>
        <w:pStyle w:val="B1"/>
      </w:pPr>
      <w:r>
        <w:lastRenderedPageBreak/>
        <w:t>b</w:t>
      </w:r>
      <w:r w:rsidR="009E1FB5">
        <w:t>)</w:t>
      </w:r>
      <w:r w:rsidR="009E1FB5">
        <w:tab/>
        <w:t>an "Allowed CAG list". The "Allowed CAG list" contains zero or more CAG-IDs; and</w:t>
      </w:r>
    </w:p>
    <w:p w14:paraId="5C82C5BF"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1FE9232E" w14:textId="77777777" w:rsidR="00045011" w:rsidRDefault="009E1FB5" w:rsidP="00045011">
      <w:r>
        <w:t>The "</w:t>
      </w:r>
      <w:r w:rsidR="00831867">
        <w:t>CAG information list</w:t>
      </w:r>
      <w:r>
        <w:t xml:space="preserve">" </w:t>
      </w:r>
      <w:r w:rsidR="004E339B">
        <w:t xml:space="preserve">provisioned by the network </w:t>
      </w:r>
      <w:r>
        <w:t xml:space="preserve">is stored in </w:t>
      </w:r>
      <w:r w:rsidR="004E339B" w:rsidRPr="00686772">
        <w:t xml:space="preserve">the non-volatile memory of </w:t>
      </w:r>
      <w:r>
        <w:t>the ME</w:t>
      </w:r>
      <w:r w:rsidR="004E339B">
        <w:t xml:space="preserve">, as specified in </w:t>
      </w:r>
      <w:r w:rsidR="004E339B" w:rsidRPr="0009143F">
        <w:rPr>
          <w:noProof/>
        </w:rPr>
        <w:t>3GPP</w:t>
      </w:r>
      <w:r w:rsidR="004E339B">
        <w:t> </w:t>
      </w:r>
      <w:r w:rsidR="004E339B" w:rsidRPr="0009143F">
        <w:rPr>
          <w:noProof/>
        </w:rPr>
        <w:t>TS</w:t>
      </w:r>
      <w:r w:rsidR="004E339B">
        <w:t> </w:t>
      </w:r>
      <w:r w:rsidR="004E339B" w:rsidRPr="0009143F">
        <w:rPr>
          <w:noProof/>
        </w:rPr>
        <w:t>24.501</w:t>
      </w:r>
      <w:r w:rsidR="004E339B">
        <w:rPr>
          <w:noProof/>
        </w:rPr>
        <w:t xml:space="preserve"> [64] </w:t>
      </w:r>
      <w:r w:rsidR="004E339B">
        <w:t>annex C</w:t>
      </w:r>
      <w:r>
        <w:t>.</w:t>
      </w:r>
    </w:p>
    <w:p w14:paraId="4DF759AD" w14:textId="77777777" w:rsidR="009E1FB5" w:rsidRPr="00872B96" w:rsidRDefault="00045011" w:rsidP="00F815D2">
      <w:pPr>
        <w:pStyle w:val="NO"/>
      </w:pPr>
      <w:r w:rsidRPr="00F815D2">
        <w:t>NOTE</w:t>
      </w:r>
      <w:r w:rsidR="004E339B" w:rsidRPr="00F815D2">
        <w:t> 1</w:t>
      </w:r>
      <w:r w:rsidR="00526FCB" w:rsidRPr="00872B96">
        <w:t>:</w:t>
      </w:r>
      <w:r w:rsidRPr="00F815D2">
        <w:tab/>
        <w:t xml:space="preserve">When the </w:t>
      </w:r>
      <w:r w:rsidR="004E339B" w:rsidRPr="00F815D2">
        <w:t xml:space="preserve">MS </w:t>
      </w:r>
      <w:r w:rsidRPr="00F815D2">
        <w:t xml:space="preserve">is registering or registered to a PLMN other than the HPLMN or EHPLMN, then the HPLMN will send a "CAG information list" consisting of CAG subscription information related to the serving PLMN only. When the </w:t>
      </w:r>
      <w:r w:rsidR="004E339B" w:rsidRPr="009D29BB">
        <w:t>MS</w:t>
      </w:r>
      <w:r w:rsidR="004E339B" w:rsidRPr="00872B96">
        <w:t xml:space="preserve"> </w:t>
      </w:r>
      <w:r w:rsidRPr="00872B96">
        <w:t>is registering or registered to the HPLMN</w:t>
      </w:r>
      <w:r w:rsidRPr="00F815D2">
        <w:t xml:space="preserve"> or EHPLMN then the HPLMN or EHPLMN </w:t>
      </w:r>
      <w:r w:rsidR="00E64A7D" w:rsidRPr="009D29BB">
        <w:t>c</w:t>
      </w:r>
      <w:r w:rsidR="00E64A7D" w:rsidRPr="00872B96">
        <w:t>an</w:t>
      </w:r>
      <w:r w:rsidRPr="00872B96">
        <w:t xml:space="preserve"> send CAG subscription information related to any PLMN in the "CAG information list".</w:t>
      </w:r>
    </w:p>
    <w:p w14:paraId="25382401" w14:textId="77777777" w:rsidR="004E339B" w:rsidRDefault="004E339B" w:rsidP="004E339B">
      <w:r>
        <w:t>In addition, the MS can also be pre-configured with a "CAG information list" stored in the USIM (</w:t>
      </w:r>
      <w:r>
        <w:rPr>
          <w:rFonts w:eastAsia="MS Mincho"/>
          <w:lang w:eastAsia="ja-JP"/>
        </w:rPr>
        <w:t>see 3GPP TS 31.102 [40])</w:t>
      </w:r>
      <w:r>
        <w:t>.</w:t>
      </w:r>
      <w:r w:rsidR="00C37332">
        <w:t xml:space="preserve"> </w:t>
      </w:r>
      <w:r w:rsidR="00C37332">
        <w:rPr>
          <w:rFonts w:hint="eastAsia"/>
          <w:lang w:eastAsia="zh-CN"/>
        </w:rPr>
        <w:t>T</w:t>
      </w:r>
      <w:r w:rsidR="00C37332" w:rsidRPr="001A69CF">
        <w:t>he "Allowed CAG list"</w:t>
      </w:r>
      <w:r w:rsidR="00C37332">
        <w:rPr>
          <w:rFonts w:hint="eastAsia"/>
          <w:lang w:eastAsia="zh-CN"/>
        </w:rPr>
        <w:t xml:space="preserve"> </w:t>
      </w:r>
      <w:r w:rsidR="00C37332">
        <w:t>include</w:t>
      </w:r>
      <w:r w:rsidR="00C37332">
        <w:rPr>
          <w:rFonts w:hint="eastAsia"/>
          <w:lang w:eastAsia="zh-CN"/>
        </w:rPr>
        <w:t xml:space="preserve">d in the entry for the HPLMN or EHPLMN in </w:t>
      </w:r>
      <w:r w:rsidR="00C37332" w:rsidRPr="001A69CF">
        <w:t xml:space="preserve">"CAG information list" stored in the USIM </w:t>
      </w:r>
      <w:r w:rsidR="00C37332">
        <w:rPr>
          <w:rFonts w:hint="eastAsia"/>
          <w:lang w:eastAsia="zh-CN"/>
        </w:rPr>
        <w:t xml:space="preserve">can </w:t>
      </w:r>
      <w:r w:rsidR="00C37332">
        <w:t>contain</w:t>
      </w:r>
      <w:r w:rsidR="00C37332" w:rsidRPr="001A69CF">
        <w:t xml:space="preserve"> </w:t>
      </w:r>
      <w:r w:rsidR="00C37332">
        <w:rPr>
          <w:rFonts w:hint="eastAsia"/>
          <w:lang w:eastAsia="zh-CN"/>
        </w:rPr>
        <w:t xml:space="preserve">a </w:t>
      </w:r>
      <w:r w:rsidR="00C37332" w:rsidRPr="001A69CF">
        <w:t>range of CAG-IDs</w:t>
      </w:r>
      <w:r w:rsidR="00C37332">
        <w:rPr>
          <w:rFonts w:hint="eastAsia"/>
          <w:lang w:eastAsia="zh-CN"/>
        </w:rPr>
        <w:t>.</w:t>
      </w:r>
    </w:p>
    <w:p w14:paraId="75CA1240" w14:textId="77777777" w:rsidR="00C37332" w:rsidRPr="00221C10" w:rsidRDefault="00C37332" w:rsidP="00C37332">
      <w:pPr>
        <w:pStyle w:val="EditorsNote"/>
        <w:rPr>
          <w:lang w:eastAsia="zh-CN"/>
        </w:rPr>
      </w:pPr>
      <w:r w:rsidRPr="00221C10">
        <w:rPr>
          <w:lang w:eastAsia="zh-CN"/>
        </w:rPr>
        <w:t>Editor's note (WI 5GProtoc17, CR#0714):</w:t>
      </w:r>
      <w:r w:rsidRPr="00221C10">
        <w:rPr>
          <w:lang w:eastAsia="zh-CN"/>
        </w:rPr>
        <w:tab/>
      </w:r>
      <w:r>
        <w:rPr>
          <w:rFonts w:hint="eastAsia"/>
          <w:lang w:eastAsia="zh-CN"/>
        </w:rPr>
        <w:t xml:space="preserve">It is FFS whether the encoding of the </w:t>
      </w:r>
      <w:r w:rsidRPr="00221C10">
        <w:rPr>
          <w:lang w:eastAsia="zh-CN"/>
        </w:rPr>
        <w:t xml:space="preserve">"CAG information list" stored in the USIM is to be </w:t>
      </w:r>
      <w:r>
        <w:rPr>
          <w:rFonts w:hint="eastAsia"/>
          <w:lang w:eastAsia="zh-CN"/>
        </w:rPr>
        <w:t>updated</w:t>
      </w:r>
      <w:r w:rsidRPr="00221C10">
        <w:rPr>
          <w:lang w:eastAsia="zh-CN"/>
        </w:rPr>
        <w:t xml:space="preserve"> by CT6.</w:t>
      </w:r>
    </w:p>
    <w:p w14:paraId="642B23EC" w14:textId="77777777" w:rsidR="004E339B" w:rsidRDefault="004E339B" w:rsidP="004E339B">
      <w:bookmarkStart w:id="146" w:name="_Hlk54121246"/>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60E0C8B" w14:textId="77777777" w:rsidR="004E339B" w:rsidRDefault="004E339B" w:rsidP="0043032E">
      <w:pPr>
        <w:pStyle w:val="B1"/>
      </w:pPr>
      <w:r>
        <w:t>-</w:t>
      </w:r>
      <w:r>
        <w:tab/>
        <w:t xml:space="preserve">no "CAG information list" is stored </w:t>
      </w:r>
      <w:r w:rsidRPr="00686772">
        <w:t>in the non-volatile memory of the ME</w:t>
      </w:r>
      <w:r>
        <w:t>; or</w:t>
      </w:r>
    </w:p>
    <w:p w14:paraId="44041B58" w14:textId="77777777" w:rsidR="004E339B" w:rsidRDefault="004E339B" w:rsidP="0043032E">
      <w:pPr>
        <w:pStyle w:val="B1"/>
      </w:pPr>
      <w:r>
        <w:t>-</w:t>
      </w:r>
      <w:bookmarkStart w:id="147" w:name="_Hlk54698344"/>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6C99D98E" w14:textId="77777777" w:rsidR="00C37332" w:rsidRDefault="004E339B" w:rsidP="00C37332">
      <w:pPr>
        <w:rPr>
          <w:lang w:eastAsia="zh-CN"/>
        </w:rPr>
      </w:pPr>
      <w:r>
        <w:t xml:space="preserve">and </w:t>
      </w:r>
      <w:bookmarkEnd w:id="147"/>
      <w:r>
        <w:t>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37332">
        <w:t xml:space="preserve"> </w:t>
      </w:r>
      <w:r w:rsidR="00C37332" w:rsidRPr="001A69CF">
        <w:t xml:space="preserve">If an entry in the "CAG information list" stored in the USIM includes an "Allowed CAG list" which contains </w:t>
      </w:r>
      <w:r w:rsidR="00C37332">
        <w:rPr>
          <w:rFonts w:hint="eastAsia"/>
          <w:lang w:eastAsia="zh-CN"/>
        </w:rPr>
        <w:t xml:space="preserve">a </w:t>
      </w:r>
      <w:r w:rsidR="00C37332" w:rsidRPr="001A69CF">
        <w:t xml:space="preserve">range of CAG-IDs, </w:t>
      </w:r>
      <w:r w:rsidR="00C37332">
        <w:rPr>
          <w:rFonts w:hint="eastAsia"/>
          <w:lang w:eastAsia="zh-CN"/>
        </w:rPr>
        <w:t>the range of</w:t>
      </w:r>
      <w:r w:rsidR="00C37332">
        <w:t xml:space="preserve"> CAG-IDs </w:t>
      </w:r>
      <w:r w:rsidR="00C37332">
        <w:rPr>
          <w:rFonts w:hint="eastAsia"/>
          <w:lang w:eastAsia="zh-CN"/>
        </w:rPr>
        <w:t>can be</w:t>
      </w:r>
      <w:r w:rsidR="00C37332" w:rsidRPr="006A5448">
        <w:t xml:space="preserve"> replaced with individual CAG-IDs matching the range</w:t>
      </w:r>
      <w:r w:rsidR="00C37332">
        <w:rPr>
          <w:rFonts w:hint="eastAsia"/>
          <w:lang w:eastAsia="zh-CN"/>
        </w:rPr>
        <w:t xml:space="preserve"> up to ME implementation.</w:t>
      </w:r>
    </w:p>
    <w:bookmarkEnd w:id="146"/>
    <w:p w14:paraId="4BE1BD4F" w14:textId="77777777" w:rsidR="004E339B" w:rsidRDefault="004E339B" w:rsidP="004E339B">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2E2851AC" w14:textId="77777777" w:rsidR="009E1FB5" w:rsidRDefault="009E1FB5" w:rsidP="009E1FB5">
      <w:r>
        <w:t xml:space="preserve">If the MS supports CAG </w:t>
      </w:r>
      <w:r w:rsidR="007A6AAD">
        <w:t xml:space="preserve">and a PLMN is selected as described in </w:t>
      </w:r>
      <w:r w:rsidR="00962ACC">
        <w:t>clause</w:t>
      </w:r>
      <w:r w:rsidR="007A6AAD">
        <w:t> </w:t>
      </w:r>
      <w:r w:rsidR="007A6AAD" w:rsidRPr="00D27A95">
        <w:t>4.4.3.1.</w:t>
      </w:r>
      <w:r w:rsidR="007A6AAD">
        <w:t>1, the automatic</w:t>
      </w:r>
      <w:r>
        <w:t xml:space="preserve"> CAG selection is performed as part of </w:t>
      </w:r>
      <w:r w:rsidR="00962ACC">
        <w:t>clause</w:t>
      </w:r>
      <w:r>
        <w:t> </w:t>
      </w:r>
      <w:r w:rsidRPr="00D27A95">
        <w:t>4.4.3.1.1</w:t>
      </w:r>
      <w:r>
        <w:t>.</w:t>
      </w:r>
    </w:p>
    <w:p w14:paraId="5BD20262" w14:textId="77777777" w:rsidR="00831867" w:rsidRPr="00C373BF" w:rsidRDefault="00831867" w:rsidP="00831867">
      <w:bookmarkStart w:id="148" w:name="_Hlk4750097"/>
      <w:r>
        <w:t xml:space="preserve">If </w:t>
      </w:r>
      <w:r w:rsidR="007A6AAD">
        <w:t xml:space="preserve">the MS supports CAG and </w:t>
      </w:r>
      <w:r>
        <w:t xml:space="preserve">a PLMN is selected as described in </w:t>
      </w:r>
      <w:r w:rsidR="00962ACC">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962ACC">
        <w:t>clause</w:t>
      </w:r>
      <w:r>
        <w:t> </w:t>
      </w:r>
      <w:r w:rsidRPr="00D27A95">
        <w:t>4.4.3.1.</w:t>
      </w:r>
      <w:r>
        <w:t>2.</w:t>
      </w:r>
    </w:p>
    <w:p w14:paraId="22B24DB5" w14:textId="1E0D0240" w:rsidR="003A5ED6" w:rsidRDefault="003A5ED6" w:rsidP="003A5ED6">
      <w:bookmarkStart w:id="149" w:name="_Toc20125195"/>
      <w:bookmarkEnd w:id="148"/>
      <w:r>
        <w:t>The NAS shall provide the AS with a "CAG information list", if available. If the contents of the "CAG information list" have changed, the NAS shall provide an updated "CAG information list" to the AS.</w:t>
      </w:r>
      <w:r w:rsidR="0043494A" w:rsidRPr="0043494A">
        <w:t xml:space="preserve"> If an entry in the "CAG information list" includes an "Allowed CAG list" which contains a range of CAG-IDs, whether the NAS provides the AS the range of CAG-IDs or individual CAG-IDs matching the range is up to ME implementation.</w:t>
      </w:r>
    </w:p>
    <w:p w14:paraId="2D5BE602" w14:textId="77777777" w:rsidR="006A63CA" w:rsidRDefault="006A63CA" w:rsidP="006A63CA">
      <w:pPr>
        <w:rPr>
          <w:noProof/>
        </w:rPr>
      </w:pPr>
      <w:bookmarkStart w:id="150" w:name="_Toc27486392"/>
      <w:bookmarkStart w:id="151" w:name="_Toc36210445"/>
      <w:bookmarkStart w:id="152" w:name="_Toc45096304"/>
      <w:bookmarkStart w:id="153" w:name="_Toc45882337"/>
      <w:bookmarkStart w:id="154" w:name="_Toc51762133"/>
      <w:r w:rsidRPr="0005138D">
        <w:rPr>
          <w:noProof/>
          <w:lang w:val="en-US"/>
        </w:rPr>
        <w:t xml:space="preserve">The "indication that the MS is only allowed to access 5GS via CAG cells" </w:t>
      </w:r>
      <w:r>
        <w:rPr>
          <w:noProof/>
          <w:lang w:val="en-US"/>
        </w:rPr>
        <w:t>is not applicable in EPS.</w:t>
      </w:r>
    </w:p>
    <w:p w14:paraId="3993989E" w14:textId="77777777" w:rsidR="00F87F5B" w:rsidRPr="00D27A95" w:rsidRDefault="00F87F5B" w:rsidP="00F87F5B">
      <w:pPr>
        <w:pStyle w:val="Heading2"/>
      </w:pPr>
      <w:bookmarkStart w:id="155" w:name="_Toc83313319"/>
      <w:r w:rsidRPr="00D27A95">
        <w:t>3.</w:t>
      </w:r>
      <w:r>
        <w:t>9</w:t>
      </w:r>
      <w:r w:rsidRPr="00D27A95">
        <w:tab/>
      </w:r>
      <w:r>
        <w:t>SNPN</w:t>
      </w:r>
      <w:r w:rsidRPr="00D27A95">
        <w:t xml:space="preserve"> selection</w:t>
      </w:r>
      <w:bookmarkEnd w:id="149"/>
      <w:bookmarkEnd w:id="150"/>
      <w:bookmarkEnd w:id="151"/>
      <w:bookmarkEnd w:id="152"/>
      <w:bookmarkEnd w:id="153"/>
      <w:bookmarkEnd w:id="154"/>
      <w:bookmarkEnd w:id="155"/>
    </w:p>
    <w:p w14:paraId="6E52C095" w14:textId="77777777" w:rsidR="00506706" w:rsidRDefault="00506706" w:rsidP="00506706">
      <w:pPr>
        <w:rPr>
          <w:lang w:eastAsia="x-none"/>
        </w:rPr>
      </w:pPr>
      <w:bookmarkStart w:id="156" w:name="_Toc20125196"/>
      <w:bookmarkStart w:id="157" w:name="_Toc27486393"/>
      <w:bookmarkStart w:id="158" w:name="_Toc36210446"/>
      <w:bookmarkStart w:id="159" w:name="_Toc45096305"/>
      <w:bookmarkStart w:id="160" w:name="_Toc45882338"/>
      <w:bookmarkStart w:id="161" w:name="_Toc51762134"/>
      <w:r w:rsidRPr="005339EB">
        <w:rPr>
          <w:lang w:eastAsia="x-none"/>
        </w:rPr>
        <w:t>An MS may be enabled for SNPN</w:t>
      </w:r>
      <w:r>
        <w:rPr>
          <w:lang w:eastAsia="x-none"/>
        </w:rPr>
        <w:t>.</w:t>
      </w:r>
    </w:p>
    <w:p w14:paraId="77B31680" w14:textId="77777777" w:rsidR="00295D29" w:rsidRDefault="00506706" w:rsidP="00295D29">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2C732ECD" w14:textId="77777777" w:rsidR="00506706" w:rsidRDefault="00295D29" w:rsidP="00506706">
      <w:pPr>
        <w:rPr>
          <w:lang w:eastAsia="x-none"/>
        </w:rPr>
      </w:pPr>
      <w:r>
        <w:rPr>
          <w:noProof/>
        </w:rPr>
        <w:t xml:space="preserve">An MS may support </w:t>
      </w:r>
      <w:r>
        <w:t>onboarding services in SNPN.</w:t>
      </w:r>
    </w:p>
    <w:p w14:paraId="59D74384" w14:textId="77777777" w:rsidR="00506706" w:rsidRDefault="00506706" w:rsidP="00506706">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245FF03" w14:textId="77777777" w:rsidR="00506706" w:rsidRDefault="00295D29" w:rsidP="00506706">
      <w:pPr>
        <w:keepNext/>
        <w:keepLines/>
        <w:rPr>
          <w:noProof/>
        </w:rPr>
      </w:pPr>
      <w:r>
        <w:t>With the exception of onboarding services in SNPN, t</w:t>
      </w:r>
      <w:r w:rsidRPr="00D27A95">
        <w:t xml:space="preserve">he </w:t>
      </w:r>
      <w:r w:rsidR="00506706" w:rsidRPr="00D27A95">
        <w:t xml:space="preserve">MS </w:t>
      </w:r>
      <w:r w:rsidR="00506706">
        <w:rPr>
          <w:lang w:eastAsia="x-none"/>
        </w:rPr>
        <w:t xml:space="preserve">operating in SNPN </w:t>
      </w:r>
      <w:r w:rsidR="00506706">
        <w:rPr>
          <w:noProof/>
        </w:rPr>
        <w:t>access mode selects:</w:t>
      </w:r>
    </w:p>
    <w:p w14:paraId="4254EAAF" w14:textId="77777777" w:rsidR="00506706" w:rsidRDefault="00506706" w:rsidP="00506706">
      <w:pPr>
        <w:pStyle w:val="B1"/>
      </w:pPr>
      <w:r>
        <w:rPr>
          <w:noProof/>
        </w:rPr>
        <w:t>a)</w:t>
      </w:r>
      <w:r>
        <w:rPr>
          <w:noProof/>
        </w:rPr>
        <w:tab/>
        <w:t xml:space="preserve">an </w:t>
      </w:r>
      <w:r>
        <w:t>SNPN for which it is configured with a subscriber identifier and credentials; or</w:t>
      </w:r>
    </w:p>
    <w:p w14:paraId="4EBC182F" w14:textId="77777777" w:rsidR="00506706" w:rsidRDefault="00506706" w:rsidP="00506706">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20F8B066" w14:textId="77777777" w:rsidR="00506706" w:rsidRPr="00D27A95" w:rsidRDefault="00506706" w:rsidP="003A765C">
      <w:r>
        <w:lastRenderedPageBreak/>
        <w:t xml:space="preserve">The MS can have several sets of subscriber identifiers, credentials, SNPN identities, and other parameters related to SNPN selection (see </w:t>
      </w:r>
      <w:r w:rsidR="00962ACC">
        <w:t>clause</w:t>
      </w:r>
      <w:r>
        <w:t xml:space="preserve"> 4.9.3.0). </w:t>
      </w:r>
      <w:r w:rsidRPr="00D27A95">
        <w:t xml:space="preserve">There are two modes for </w:t>
      </w:r>
      <w:r>
        <w:t>SNPN</w:t>
      </w:r>
      <w:r w:rsidRPr="00D27A95">
        <w:t xml:space="preserve"> selection:</w:t>
      </w:r>
    </w:p>
    <w:p w14:paraId="7F93ED0D" w14:textId="77777777" w:rsidR="00506706" w:rsidRPr="00D27A95" w:rsidRDefault="00506706" w:rsidP="00506706">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68FA0E2C" w14:textId="77777777" w:rsidR="00506706" w:rsidRDefault="00506706" w:rsidP="00506706">
      <w:pPr>
        <w:pStyle w:val="B1"/>
      </w:pPr>
      <w:r w:rsidRPr="00D27A95">
        <w:t>ii)</w:t>
      </w:r>
      <w:r w:rsidRPr="00D27A95">
        <w:tab/>
        <w:t xml:space="preserve">Manual </w:t>
      </w:r>
      <w:r>
        <w:t>SNPN</w:t>
      </w:r>
      <w:r w:rsidRPr="00D27A95">
        <w:t xml:space="preserve"> </w:t>
      </w:r>
      <w:r>
        <w:t xml:space="preserve">selection </w:t>
      </w:r>
      <w:r w:rsidRPr="00D27A95">
        <w:t>mode.</w:t>
      </w:r>
    </w:p>
    <w:p w14:paraId="5BFE90F7" w14:textId="77777777" w:rsidR="00A31D2D" w:rsidRPr="00D27A95" w:rsidRDefault="00A31D2D" w:rsidP="00A31D2D">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500C2B8C" w14:textId="77777777" w:rsidR="00A31D2D" w:rsidRPr="00D27A95" w:rsidRDefault="00A31D2D" w:rsidP="00A31D2D">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7DEF6F33" w14:textId="77777777" w:rsidR="00A31D2D" w:rsidRPr="00D27A95" w:rsidRDefault="00A31D2D" w:rsidP="00A31D2D">
      <w:pPr>
        <w:pStyle w:val="B1"/>
      </w:pPr>
      <w:r w:rsidRPr="00D27A95">
        <w:t>ii)</w:t>
      </w:r>
      <w:r w:rsidRPr="00D27A95">
        <w:tab/>
        <w:t xml:space="preserve">Manual </w:t>
      </w:r>
      <w:r>
        <w:t>SNPN</w:t>
      </w:r>
      <w:r w:rsidRPr="00D27A95">
        <w:t xml:space="preserve"> </w:t>
      </w:r>
      <w:r>
        <w:t xml:space="preserve">selection </w:t>
      </w:r>
      <w:r w:rsidRPr="00D27A95">
        <w:t>mode.</w:t>
      </w:r>
    </w:p>
    <w:p w14:paraId="0C7BAE6A" w14:textId="6F0A9922" w:rsidR="005957AA" w:rsidRPr="00C607F7" w:rsidRDefault="005957AA" w:rsidP="005957AA">
      <w:pPr>
        <w:pStyle w:val="Heading2"/>
      </w:pPr>
      <w:bookmarkStart w:id="162" w:name="_Toc45286573"/>
      <w:bookmarkStart w:id="163" w:name="_Toc51947840"/>
      <w:bookmarkStart w:id="164" w:name="_Toc51948932"/>
      <w:bookmarkStart w:id="165" w:name="_Toc76118724"/>
      <w:bookmarkStart w:id="166" w:name="_Toc83313320"/>
      <w:r>
        <w:t>3.10</w:t>
      </w:r>
      <w:r w:rsidRPr="00C607F7">
        <w:tab/>
      </w:r>
      <w:r>
        <w:t>Minimization of service interruption</w:t>
      </w:r>
      <w:bookmarkEnd w:id="162"/>
      <w:bookmarkEnd w:id="163"/>
      <w:bookmarkEnd w:id="164"/>
      <w:bookmarkEnd w:id="165"/>
      <w:bookmarkEnd w:id="166"/>
    </w:p>
    <w:p w14:paraId="7FDEC0F7" w14:textId="77777777" w:rsidR="005957AA" w:rsidRDefault="005957AA" w:rsidP="005957AA">
      <w:r>
        <w:t xml:space="preserve">The MS may support Minimization of service interruption (MINT). </w:t>
      </w:r>
    </w:p>
    <w:p w14:paraId="1F9DC73B" w14:textId="77777777" w:rsidR="005957AA" w:rsidRDefault="005957AA" w:rsidP="005957AA">
      <w:r>
        <w:t>MINT is not applicable in SNPNs.</w:t>
      </w:r>
    </w:p>
    <w:p w14:paraId="02F0F3E2" w14:textId="77777777" w:rsidR="005957AA" w:rsidRDefault="005957AA" w:rsidP="005957AA">
      <w:r>
        <w:t>If the MS supports MINT, the MS can be provisioned by the network with:</w:t>
      </w:r>
    </w:p>
    <w:p w14:paraId="70C8E995" w14:textId="77777777" w:rsidR="005957AA" w:rsidRDefault="005957AA" w:rsidP="005957AA">
      <w:pPr>
        <w:pStyle w:val="B1"/>
      </w:pPr>
      <w:r>
        <w:t>a)</w:t>
      </w:r>
      <w:r>
        <w:tab/>
        <w:t>a "list of PLMN(s) to be used in disaster condition", consisting of zero or more entries, each containing a PLMN ID. The PLMNs are listed in order of decreasing priority, with the first PLMN being the highest priority PLMN; and</w:t>
      </w:r>
    </w:p>
    <w:p w14:paraId="66B5FA15" w14:textId="77777777" w:rsidR="005957AA" w:rsidRDefault="005957AA" w:rsidP="00B9643D">
      <w:pPr>
        <w:pStyle w:val="B1"/>
      </w:pPr>
      <w:r>
        <w:t>b)</w:t>
      </w:r>
      <w:r>
        <w:tab/>
        <w:t>a disaster roaming wait range consisting of a minimum wait time and a maximum wait time.</w:t>
      </w:r>
    </w:p>
    <w:p w14:paraId="6E47D942" w14:textId="77777777" w:rsidR="005957AA" w:rsidRDefault="005957AA" w:rsidP="005957AA">
      <w:r>
        <w:t xml:space="preserve">The "list of PLMN(s) to be used in disaster condition" and the disaster roaming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566ACD1" w14:textId="77777777" w:rsidR="005957AA" w:rsidRDefault="005957AA" w:rsidP="005957AA">
      <w:r>
        <w:t>In addition, the MS can also be pre-configured with a "list of PLMN(s) to be used in disaster condition" and a disaster roaming wait range stored in the USIM (</w:t>
      </w:r>
      <w:r>
        <w:rPr>
          <w:rFonts w:eastAsia="MS Mincho"/>
          <w:lang w:eastAsia="ja-JP"/>
        </w:rPr>
        <w:t>see 3GPP TS 31.102 [40])</w:t>
      </w:r>
      <w:r>
        <w:t>.</w:t>
      </w:r>
    </w:p>
    <w:p w14:paraId="5F00A0DF" w14:textId="77777777" w:rsidR="005957AA" w:rsidRPr="005C18E4" w:rsidRDefault="005957AA" w:rsidP="005957A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362867C6" w14:textId="77777777" w:rsidR="005957AA" w:rsidRDefault="005957AA" w:rsidP="005957A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4721EBD3" w14:textId="77777777" w:rsidR="005957AA" w:rsidRDefault="005957AA" w:rsidP="00B9643D">
      <w:pPr>
        <w:pStyle w:val="B1"/>
      </w:pPr>
      <w:r>
        <w:t>a)</w:t>
      </w:r>
      <w:r>
        <w:tab/>
        <w:t>when a USIM is inserted:</w:t>
      </w:r>
    </w:p>
    <w:p w14:paraId="7B60CFC5" w14:textId="77777777" w:rsidR="005957AA" w:rsidRDefault="005957AA" w:rsidP="00B9643D">
      <w:pPr>
        <w:pStyle w:val="B2"/>
      </w:pPr>
      <w:r>
        <w:t>1)</w:t>
      </w:r>
      <w:r>
        <w:tab/>
        <w:t>if:</w:t>
      </w:r>
    </w:p>
    <w:p w14:paraId="4C0FBBC4" w14:textId="77777777" w:rsidR="005957AA" w:rsidRDefault="005957AA" w:rsidP="00B9643D">
      <w:pPr>
        <w:pStyle w:val="B3"/>
      </w:pPr>
      <w:r>
        <w:t>i)</w:t>
      </w:r>
      <w:r>
        <w:tab/>
        <w:t xml:space="preserve">no "list of PLMN(s) to be used in disaster condition" is stored </w:t>
      </w:r>
      <w:r w:rsidRPr="00686772">
        <w:t>in the non-volatile memory of the ME</w:t>
      </w:r>
      <w:r>
        <w:t>; or</w:t>
      </w:r>
    </w:p>
    <w:p w14:paraId="12A32A25" w14:textId="77777777" w:rsidR="005957AA" w:rsidRDefault="005957AA" w:rsidP="00B9643D">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18947C0D" w14:textId="77777777" w:rsidR="005957AA" w:rsidRDefault="005957AA" w:rsidP="00B9643D">
      <w:pPr>
        <w:pStyle w:val="B2"/>
        <w:rPr>
          <w:lang w:eastAsia="zh-CN"/>
        </w:rPr>
      </w:pPr>
      <w:r>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367B174" w14:textId="77777777" w:rsidR="005957AA" w:rsidRDefault="005957AA" w:rsidP="00B9643D">
      <w:pPr>
        <w:pStyle w:val="B2"/>
      </w:pPr>
      <w:r>
        <w:t>2)</w:t>
      </w:r>
      <w:r>
        <w:tab/>
        <w:t>if:</w:t>
      </w:r>
    </w:p>
    <w:p w14:paraId="0C0F617F" w14:textId="77777777" w:rsidR="005957AA" w:rsidRDefault="005957AA" w:rsidP="00B9643D">
      <w:pPr>
        <w:pStyle w:val="B3"/>
      </w:pPr>
      <w:r>
        <w:t>i)</w:t>
      </w:r>
      <w:r>
        <w:tab/>
        <w:t xml:space="preserve">no disaster roaming wait range is stored </w:t>
      </w:r>
      <w:r w:rsidRPr="00686772">
        <w:t>in the non-volatile memory of the ME</w:t>
      </w:r>
      <w:r>
        <w:t>; or</w:t>
      </w:r>
    </w:p>
    <w:p w14:paraId="451BFB03" w14:textId="77777777" w:rsidR="005957AA" w:rsidRDefault="005957AA" w:rsidP="00B9643D">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D796C91" w14:textId="77777777" w:rsidR="005957AA" w:rsidRDefault="005957AA" w:rsidP="00B9643D">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646E5A6" w14:textId="77777777" w:rsidR="005957AA" w:rsidRPr="00BC4D98" w:rsidRDefault="005957AA" w:rsidP="005957AA">
      <w:pPr>
        <w:pStyle w:val="B1"/>
      </w:pPr>
      <w:r w:rsidRPr="00BC4D98">
        <w:t>b)</w:t>
      </w:r>
      <w:r w:rsidRPr="00BC4D98">
        <w:tab/>
        <w:t>when the M</w:t>
      </w:r>
      <w:r>
        <w:t>E</w:t>
      </w:r>
      <w:r w:rsidRPr="00BC4D98">
        <w:t xml:space="preserve"> receives a USAT REFRESH command indicating that:</w:t>
      </w:r>
    </w:p>
    <w:p w14:paraId="38E4C528" w14:textId="77777777" w:rsidR="005957AA" w:rsidRPr="00BC4D98" w:rsidRDefault="005957AA" w:rsidP="005957AA">
      <w:pPr>
        <w:pStyle w:val="B2"/>
      </w:pPr>
      <w:r w:rsidRPr="00BC4D98">
        <w:lastRenderedPageBreak/>
        <w:t>1)</w:t>
      </w:r>
      <w:r w:rsidRPr="00BC4D98">
        <w:tab/>
        <w:t xml:space="preserve">the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3B6C5DAF" w14:textId="77777777" w:rsidR="005957AA" w:rsidRPr="00BC4D98" w:rsidRDefault="005957AA" w:rsidP="00B9643D">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4752C75C" w14:textId="77777777" w:rsidR="005957AA" w:rsidRPr="00BC4D98" w:rsidRDefault="005957AA" w:rsidP="005957AA">
      <w:pPr>
        <w:pStyle w:val="NO"/>
      </w:pPr>
      <w:r w:rsidRPr="00BC4D98">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4DB6E485" w14:textId="77777777" w:rsidR="005957AA" w:rsidRDefault="005957AA" w:rsidP="005957AA">
      <w:pPr>
        <w:pStyle w:val="NO"/>
      </w:pPr>
      <w:r w:rsidRPr="00BC4D98">
        <w:t>NOTE</w:t>
      </w:r>
      <w:r w:rsidRPr="00BC4D98">
        <w:rPr>
          <w:rFonts w:eastAsia="MS Mincho"/>
          <w:lang w:eastAsia="ja-JP"/>
        </w:rPr>
        <w:t> 2</w:t>
      </w:r>
      <w:r w:rsidRPr="00BC4D98">
        <w:t>:</w:t>
      </w:r>
      <w:r w:rsidRPr="00BC4D98">
        <w:tab/>
        <w:t xml:space="preserve">The MS ignores the disaster roaming waitn range stored in the USIM except when the USIM is inserted or when the </w:t>
      </w:r>
      <w:r>
        <w:t>M</w:t>
      </w:r>
      <w:r w:rsidRPr="00BC4D98">
        <w:t>E receives a USAT REFRESH command indicating that the disaster roaming wait range stored in the USIM has been updated.</w:t>
      </w:r>
    </w:p>
    <w:p w14:paraId="7C69A2D2" w14:textId="77777777" w:rsidR="005957AA" w:rsidRDefault="005957AA" w:rsidP="005957AA">
      <w:pPr>
        <w:rPr>
          <w:noProof/>
        </w:rPr>
      </w:pPr>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p>
    <w:p w14:paraId="7B9850B1" w14:textId="77777777" w:rsidR="005957AA" w:rsidRDefault="005957AA" w:rsidP="005957AA">
      <w:pPr>
        <w:rPr>
          <w:noProof/>
        </w:rPr>
      </w:pPr>
      <w:r>
        <w:rPr>
          <w:noProof/>
        </w:rPr>
        <w:t>Upon:</w:t>
      </w:r>
    </w:p>
    <w:p w14:paraId="1D5C80A0" w14:textId="77777777" w:rsidR="005957AA" w:rsidRDefault="005957AA" w:rsidP="005957AA">
      <w:pPr>
        <w:pStyle w:val="B1"/>
        <w:rPr>
          <w:noProof/>
        </w:rPr>
      </w:pPr>
      <w:r>
        <w:rPr>
          <w:noProof/>
        </w:rPr>
        <w:t>a)</w:t>
      </w:r>
      <w:r>
        <w:rPr>
          <w:noProof/>
        </w:rPr>
        <w:tab/>
        <w:t>selecting a PLMN for disaster roaming; or</w:t>
      </w:r>
    </w:p>
    <w:p w14:paraId="00BF4A61" w14:textId="77777777" w:rsidR="005957AA" w:rsidRDefault="005957AA" w:rsidP="005957AA">
      <w:pPr>
        <w:pStyle w:val="B1"/>
        <w:rPr>
          <w:noProof/>
        </w:rPr>
      </w:pPr>
      <w:r>
        <w:rPr>
          <w:noProof/>
        </w:rPr>
        <w:t>b)</w:t>
      </w:r>
      <w:r>
        <w:rPr>
          <w:noProof/>
        </w:rPr>
        <w:tab/>
        <w:t>determining that a disaster condition has ended and selecting the PLMN previously with disaster condition,</w:t>
      </w:r>
    </w:p>
    <w:p w14:paraId="45950CF5" w14:textId="77777777" w:rsidR="005957AA" w:rsidRDefault="005957AA" w:rsidP="005957AA">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p w14:paraId="6589F375" w14:textId="77777777" w:rsidR="00A31D2D" w:rsidRPr="00D27A95" w:rsidRDefault="00A31D2D" w:rsidP="00A31D2D"/>
    <w:p w14:paraId="784DBA20" w14:textId="77777777" w:rsidR="00E97638" w:rsidRPr="00D27A95" w:rsidRDefault="00E97638">
      <w:pPr>
        <w:pStyle w:val="Heading1"/>
      </w:pPr>
      <w:bookmarkStart w:id="167" w:name="_Toc83313321"/>
      <w:r w:rsidRPr="00D27A95">
        <w:t>4</w:t>
      </w:r>
      <w:r w:rsidRPr="00D27A95">
        <w:tab/>
        <w:t>Overall process structure</w:t>
      </w:r>
      <w:bookmarkEnd w:id="156"/>
      <w:bookmarkEnd w:id="157"/>
      <w:bookmarkEnd w:id="158"/>
      <w:bookmarkEnd w:id="159"/>
      <w:bookmarkEnd w:id="160"/>
      <w:bookmarkEnd w:id="161"/>
      <w:bookmarkEnd w:id="167"/>
    </w:p>
    <w:p w14:paraId="58EA49AC" w14:textId="77777777" w:rsidR="00E97638" w:rsidRPr="00D27A95" w:rsidRDefault="00E97638">
      <w:pPr>
        <w:pStyle w:val="Heading2"/>
      </w:pPr>
      <w:bookmarkStart w:id="168" w:name="_Toc20125197"/>
      <w:bookmarkStart w:id="169" w:name="_Toc27486394"/>
      <w:bookmarkStart w:id="170" w:name="_Toc36210447"/>
      <w:bookmarkStart w:id="171" w:name="_Toc45096306"/>
      <w:bookmarkStart w:id="172" w:name="_Toc45882339"/>
      <w:bookmarkStart w:id="173" w:name="_Toc51762135"/>
      <w:bookmarkStart w:id="174" w:name="_Toc83313322"/>
      <w:r w:rsidRPr="00D27A95">
        <w:t>4.1</w:t>
      </w:r>
      <w:r w:rsidRPr="00D27A95">
        <w:tab/>
        <w:t>Process goal</w:t>
      </w:r>
      <w:bookmarkEnd w:id="168"/>
      <w:bookmarkEnd w:id="169"/>
      <w:bookmarkEnd w:id="170"/>
      <w:bookmarkEnd w:id="171"/>
      <w:bookmarkEnd w:id="172"/>
      <w:bookmarkEnd w:id="173"/>
      <w:bookmarkEnd w:id="174"/>
    </w:p>
    <w:p w14:paraId="2F1922A1"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7252377A" w14:textId="77777777" w:rsidR="00E97638" w:rsidRPr="00D27A95" w:rsidRDefault="00E97638">
      <w:pPr>
        <w:pStyle w:val="Heading2"/>
      </w:pPr>
      <w:bookmarkStart w:id="175" w:name="_Toc20125198"/>
      <w:bookmarkStart w:id="176" w:name="_Toc27486395"/>
      <w:bookmarkStart w:id="177" w:name="_Toc36210448"/>
      <w:bookmarkStart w:id="178" w:name="_Toc45096307"/>
      <w:bookmarkStart w:id="179" w:name="_Toc45882340"/>
      <w:bookmarkStart w:id="180" w:name="_Toc51762136"/>
      <w:bookmarkStart w:id="181" w:name="_Toc83313323"/>
      <w:r w:rsidRPr="00D27A95">
        <w:t>4.2</w:t>
      </w:r>
      <w:r w:rsidRPr="00D27A95">
        <w:tab/>
        <w:t>States description</w:t>
      </w:r>
      <w:bookmarkEnd w:id="175"/>
      <w:bookmarkEnd w:id="176"/>
      <w:bookmarkEnd w:id="177"/>
      <w:bookmarkEnd w:id="178"/>
      <w:bookmarkEnd w:id="179"/>
      <w:bookmarkEnd w:id="180"/>
      <w:bookmarkEnd w:id="181"/>
    </w:p>
    <w:p w14:paraId="57273DFA"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17818700"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5F24C30B" w14:textId="77777777" w:rsidR="00E97638" w:rsidRPr="00D27A95" w:rsidRDefault="00E97638">
      <w:r w:rsidRPr="00D27A95">
        <w:t>In the event of any conflict between the diagrams and the text in the present document, the text takes precedence.</w:t>
      </w:r>
    </w:p>
    <w:p w14:paraId="205B781B" w14:textId="77777777" w:rsidR="00E97638" w:rsidRPr="00D27A95" w:rsidRDefault="00E97638">
      <w:pPr>
        <w:pStyle w:val="Heading2"/>
      </w:pPr>
      <w:bookmarkStart w:id="182" w:name="_Toc20125199"/>
      <w:bookmarkStart w:id="183" w:name="_Toc27486396"/>
      <w:bookmarkStart w:id="184" w:name="_Toc36210449"/>
      <w:bookmarkStart w:id="185" w:name="_Toc45096308"/>
      <w:bookmarkStart w:id="186" w:name="_Toc45882341"/>
      <w:bookmarkStart w:id="187" w:name="_Toc51762137"/>
      <w:bookmarkStart w:id="188" w:name="_Toc83313324"/>
      <w:r w:rsidRPr="00D27A95">
        <w:lastRenderedPageBreak/>
        <w:t>4.3</w:t>
      </w:r>
      <w:r w:rsidRPr="00D27A95">
        <w:tab/>
        <w:t>List of states</w:t>
      </w:r>
      <w:bookmarkEnd w:id="182"/>
      <w:bookmarkEnd w:id="183"/>
      <w:bookmarkEnd w:id="184"/>
      <w:bookmarkEnd w:id="185"/>
      <w:bookmarkEnd w:id="186"/>
      <w:bookmarkEnd w:id="187"/>
      <w:bookmarkEnd w:id="188"/>
    </w:p>
    <w:p w14:paraId="701B67FE" w14:textId="77777777" w:rsidR="00E97638" w:rsidRPr="00D27A95" w:rsidRDefault="00E97638">
      <w:pPr>
        <w:pStyle w:val="Heading3"/>
      </w:pPr>
      <w:bookmarkStart w:id="189" w:name="_Toc20125200"/>
      <w:bookmarkStart w:id="190" w:name="_Toc27486397"/>
      <w:bookmarkStart w:id="191" w:name="_Toc36210450"/>
      <w:bookmarkStart w:id="192" w:name="_Toc45096309"/>
      <w:bookmarkStart w:id="193" w:name="_Toc45882342"/>
      <w:bookmarkStart w:id="194" w:name="_Toc51762138"/>
      <w:bookmarkStart w:id="195" w:name="_Toc83313325"/>
      <w:r w:rsidRPr="00D27A95">
        <w:t>4.3.1</w:t>
      </w:r>
      <w:r w:rsidRPr="00D27A95">
        <w:tab/>
        <w:t>List of states for the PLMN selection process</w:t>
      </w:r>
      <w:bookmarkEnd w:id="189"/>
      <w:bookmarkEnd w:id="190"/>
      <w:bookmarkEnd w:id="191"/>
      <w:bookmarkEnd w:id="192"/>
      <w:bookmarkEnd w:id="193"/>
      <w:bookmarkEnd w:id="194"/>
      <w:bookmarkEnd w:id="195"/>
    </w:p>
    <w:p w14:paraId="6671605A" w14:textId="77777777" w:rsidR="00E97638" w:rsidRPr="00D27A95" w:rsidRDefault="00E97638">
      <w:pPr>
        <w:pStyle w:val="Heading4"/>
      </w:pPr>
      <w:bookmarkStart w:id="196" w:name="_Toc20125201"/>
      <w:bookmarkStart w:id="197" w:name="_Toc27486398"/>
      <w:bookmarkStart w:id="198" w:name="_Toc36210451"/>
      <w:bookmarkStart w:id="199" w:name="_Toc45096310"/>
      <w:bookmarkStart w:id="200" w:name="_Toc45882343"/>
      <w:bookmarkStart w:id="201" w:name="_Toc51762139"/>
      <w:bookmarkStart w:id="202" w:name="_Toc83313326"/>
      <w:r w:rsidRPr="00D27A95">
        <w:t>4.3.1.1</w:t>
      </w:r>
      <w:r w:rsidRPr="00D27A95">
        <w:tab/>
        <w:t>List of states for automatic mode (figure 2a)</w:t>
      </w:r>
      <w:bookmarkEnd w:id="196"/>
      <w:bookmarkEnd w:id="197"/>
      <w:bookmarkEnd w:id="198"/>
      <w:bookmarkEnd w:id="199"/>
      <w:bookmarkEnd w:id="200"/>
      <w:bookmarkEnd w:id="201"/>
      <w:bookmarkEnd w:id="202"/>
    </w:p>
    <w:p w14:paraId="268A37E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1F8EB51E" w14:textId="77777777" w:rsidR="00E97638" w:rsidRPr="00D27A95" w:rsidRDefault="00E97638">
      <w:pPr>
        <w:pStyle w:val="EX"/>
      </w:pPr>
      <w:r w:rsidRPr="00D27A95">
        <w:t>A2</w:t>
      </w:r>
      <w:r w:rsidRPr="00D27A95">
        <w:tab/>
        <w:t xml:space="preserve">On PLMN </w:t>
      </w:r>
      <w:r w:rsidRPr="00D27A95">
        <w:noBreakHyphen/>
        <w:t xml:space="preserve"> The MS has successfully registered on a PLMN.</w:t>
      </w:r>
    </w:p>
    <w:p w14:paraId="40C6F57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2BC3F7ED"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180B1831"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7CABC226"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64442E67" w14:textId="77777777" w:rsidR="00E97638" w:rsidRPr="00D27A95" w:rsidRDefault="00E97638">
      <w:pPr>
        <w:pStyle w:val="Heading4"/>
        <w:widowControl w:val="0"/>
      </w:pPr>
      <w:bookmarkStart w:id="203" w:name="_Toc20125202"/>
      <w:bookmarkStart w:id="204" w:name="_Toc27486399"/>
      <w:bookmarkStart w:id="205" w:name="_Toc36210452"/>
      <w:bookmarkStart w:id="206" w:name="_Toc45096311"/>
      <w:bookmarkStart w:id="207" w:name="_Toc45882344"/>
      <w:bookmarkStart w:id="208" w:name="_Toc51762140"/>
      <w:bookmarkStart w:id="209" w:name="_Toc83313327"/>
      <w:r w:rsidRPr="00D27A95">
        <w:t>4.3.1.2</w:t>
      </w:r>
      <w:r w:rsidRPr="00D27A95">
        <w:tab/>
        <w:t>List of states for manual mode (figure 2b)</w:t>
      </w:r>
      <w:bookmarkEnd w:id="203"/>
      <w:bookmarkEnd w:id="204"/>
      <w:bookmarkEnd w:id="205"/>
      <w:bookmarkEnd w:id="206"/>
      <w:bookmarkEnd w:id="207"/>
      <w:bookmarkEnd w:id="208"/>
      <w:bookmarkEnd w:id="209"/>
    </w:p>
    <w:p w14:paraId="26B51656"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0C26B0D2"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35A1805"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72584657"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F8F5F3B"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7A453C5D" w14:textId="77777777" w:rsidR="00E97638" w:rsidRPr="00D27A95" w:rsidRDefault="00E97638">
      <w:pPr>
        <w:pStyle w:val="Heading3"/>
      </w:pPr>
      <w:bookmarkStart w:id="210" w:name="_Toc20125203"/>
      <w:bookmarkStart w:id="211" w:name="_Toc27486400"/>
      <w:bookmarkStart w:id="212" w:name="_Toc36210453"/>
      <w:bookmarkStart w:id="213" w:name="_Toc45096312"/>
      <w:bookmarkStart w:id="214" w:name="_Toc45882345"/>
      <w:bookmarkStart w:id="215" w:name="_Toc51762141"/>
      <w:bookmarkStart w:id="216" w:name="_Toc83313328"/>
      <w:r w:rsidRPr="00D27A95">
        <w:t>4.3.2</w:t>
      </w:r>
      <w:r w:rsidRPr="00D27A95">
        <w:tab/>
      </w:r>
      <w:r w:rsidR="00FD49D0">
        <w:t>Void</w:t>
      </w:r>
      <w:bookmarkEnd w:id="210"/>
      <w:bookmarkEnd w:id="211"/>
      <w:bookmarkEnd w:id="212"/>
      <w:bookmarkEnd w:id="213"/>
      <w:bookmarkEnd w:id="214"/>
      <w:bookmarkEnd w:id="215"/>
      <w:bookmarkEnd w:id="216"/>
    </w:p>
    <w:p w14:paraId="4D29A522" w14:textId="77777777" w:rsidR="00E97638" w:rsidRPr="00D27A95" w:rsidRDefault="00E97638">
      <w:pPr>
        <w:pStyle w:val="Heading3"/>
      </w:pPr>
      <w:bookmarkStart w:id="217" w:name="_Toc20125204"/>
      <w:bookmarkStart w:id="218" w:name="_Toc27486401"/>
      <w:bookmarkStart w:id="219" w:name="_Toc36210454"/>
      <w:bookmarkStart w:id="220" w:name="_Toc45096313"/>
      <w:bookmarkStart w:id="221" w:name="_Toc45882346"/>
      <w:bookmarkStart w:id="222" w:name="_Toc51762142"/>
      <w:bookmarkStart w:id="223" w:name="_Toc83313329"/>
      <w:r w:rsidRPr="00D27A95">
        <w:t>4.3.3</w:t>
      </w:r>
      <w:r w:rsidRPr="00D27A95">
        <w:tab/>
        <w:t>List of states for location registration (figure 3)</w:t>
      </w:r>
      <w:bookmarkEnd w:id="217"/>
      <w:bookmarkEnd w:id="218"/>
      <w:bookmarkEnd w:id="219"/>
      <w:bookmarkEnd w:id="220"/>
      <w:bookmarkEnd w:id="221"/>
      <w:bookmarkEnd w:id="222"/>
      <w:bookmarkEnd w:id="223"/>
    </w:p>
    <w:p w14:paraId="51B0F22D"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0C47869C" w14:textId="77777777" w:rsidR="00FD49D0" w:rsidRDefault="00FD49D0" w:rsidP="00FD49D0">
      <w:pPr>
        <w:pStyle w:val="EX"/>
      </w:pPr>
      <w:r>
        <w:t>L0</w:t>
      </w:r>
      <w:r>
        <w:tab/>
        <w:t>Null – The MS is considered in this state when switched off.</w:t>
      </w:r>
    </w:p>
    <w:p w14:paraId="2F03D57B"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w:t>
      </w:r>
      <w:r w:rsidR="00D4491F">
        <w:t>n</w:t>
      </w:r>
      <w:r w:rsidRPr="00D27A95">
        <w:t xml:space="preserve">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1219C1C"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416EC280" w14:textId="77777777" w:rsidR="00E97638" w:rsidRPr="00D27A95" w:rsidRDefault="00E97638">
      <w:pPr>
        <w:pStyle w:val="B5"/>
      </w:pPr>
      <w:r w:rsidRPr="00D27A95">
        <w:tab/>
        <w:t>a)</w:t>
      </w:r>
      <w:r w:rsidRPr="00D27A95">
        <w:tab/>
        <w:t>IMSI unknown in HLR;</w:t>
      </w:r>
    </w:p>
    <w:p w14:paraId="51288AA8" w14:textId="77777777" w:rsidR="00E97638" w:rsidRPr="00D27A95" w:rsidRDefault="00E97638">
      <w:pPr>
        <w:pStyle w:val="B5"/>
      </w:pPr>
      <w:r w:rsidRPr="00D27A95">
        <w:tab/>
        <w:t>b)</w:t>
      </w:r>
      <w:r w:rsidRPr="00D27A95">
        <w:tab/>
        <w:t>illegal ME;</w:t>
      </w:r>
    </w:p>
    <w:p w14:paraId="1B5C26ED" w14:textId="77777777" w:rsidR="00E97638" w:rsidRPr="00D27A95" w:rsidRDefault="00E97638">
      <w:pPr>
        <w:pStyle w:val="B5"/>
      </w:pPr>
      <w:r w:rsidRPr="00D27A95">
        <w:tab/>
        <w:t>c)</w:t>
      </w:r>
      <w:r w:rsidRPr="00D27A95">
        <w:tab/>
        <w:t>illegal MS;</w:t>
      </w:r>
    </w:p>
    <w:p w14:paraId="394E080C"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019785D0"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2CF51AAF" w14:textId="77777777" w:rsidR="00E97638" w:rsidRPr="00D27A95" w:rsidRDefault="00E97638">
      <w:pPr>
        <w:pStyle w:val="EX"/>
      </w:pPr>
      <w:r w:rsidRPr="00D27A95">
        <w:lastRenderedPageBreak/>
        <w:tab/>
        <w:t>or if there is no SIM. All update states of a</w:t>
      </w:r>
      <w:r w:rsidR="00D4491F">
        <w:t>n</w:t>
      </w:r>
      <w:r w:rsidRPr="00D27A95">
        <w:t xml:space="preserve">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520D862A"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6BE0CF63"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2A80EE1F" w14:textId="77777777" w:rsidR="00E97638" w:rsidRPr="00D27A95" w:rsidRDefault="00E97638">
      <w:pPr>
        <w:pStyle w:val="B5"/>
      </w:pPr>
      <w:r w:rsidRPr="00D27A95">
        <w:tab/>
        <w:t>a)</w:t>
      </w:r>
      <w:r w:rsidRPr="00D27A95">
        <w:tab/>
        <w:t>PLMN not allowed;</w:t>
      </w:r>
    </w:p>
    <w:p w14:paraId="2F3BD721" w14:textId="77777777" w:rsidR="00E97638" w:rsidRPr="00D27A95" w:rsidRDefault="00E97638">
      <w:pPr>
        <w:pStyle w:val="B5"/>
      </w:pPr>
      <w:r w:rsidRPr="00D27A95">
        <w:tab/>
        <w:t>b)</w:t>
      </w:r>
      <w:r w:rsidRPr="00D27A95">
        <w:tab/>
        <w:t>Location area not allowed;</w:t>
      </w:r>
    </w:p>
    <w:p w14:paraId="25B8EBD9" w14:textId="43B540F7" w:rsidR="00811083" w:rsidRDefault="007D41BB">
      <w:pPr>
        <w:pStyle w:val="B5"/>
      </w:pPr>
      <w:r>
        <w:tab/>
      </w:r>
      <w:r w:rsidR="00811083" w:rsidRPr="00811083">
        <w:t>c)</w:t>
      </w:r>
      <w:r w:rsidR="00811083" w:rsidRPr="00811083">
        <w:tab/>
        <w:t>Tracking area not allowed;</w:t>
      </w:r>
    </w:p>
    <w:p w14:paraId="423CBC06" w14:textId="77777777" w:rsidR="00E97638" w:rsidRDefault="00811083">
      <w:pPr>
        <w:pStyle w:val="B5"/>
      </w:pPr>
      <w:r>
        <w:tab/>
        <w:t>d</w:t>
      </w:r>
      <w:r w:rsidR="00E97638" w:rsidRPr="00D27A95">
        <w:t>)</w:t>
      </w:r>
      <w:r w:rsidR="00E97638" w:rsidRPr="00D27A95">
        <w:tab/>
        <w:t>Roaming not allowed in this location area</w:t>
      </w:r>
      <w:r>
        <w:t>;</w:t>
      </w:r>
    </w:p>
    <w:p w14:paraId="2F060401" w14:textId="77777777" w:rsidR="00811083" w:rsidRPr="00811083" w:rsidRDefault="00811083">
      <w:pPr>
        <w:pStyle w:val="B5"/>
      </w:pPr>
      <w:r w:rsidRPr="00811083">
        <w:tab/>
        <w:t>e)</w:t>
      </w:r>
      <w:r w:rsidRPr="00811083">
        <w:tab/>
        <w:t>Roaming not allowed in this tracking area;</w:t>
      </w:r>
    </w:p>
    <w:p w14:paraId="14D45B54" w14:textId="1F01802B" w:rsidR="00E97638" w:rsidRPr="00D27A95" w:rsidRDefault="007D41BB">
      <w:pPr>
        <w:pStyle w:val="B5"/>
      </w:pPr>
      <w:r>
        <w:tab/>
      </w:r>
      <w:r w:rsidR="00811083">
        <w:t>f</w:t>
      </w:r>
      <w:r w:rsidR="00E97638" w:rsidRPr="00D27A95">
        <w:t>)</w:t>
      </w:r>
      <w:r w:rsidR="00E97638" w:rsidRPr="00D27A95">
        <w:tab/>
        <w:t>GPRS services not allowed in this PLMN;</w:t>
      </w:r>
    </w:p>
    <w:p w14:paraId="31C06B80"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3DE8DA01"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29001D4D" w14:textId="77777777" w:rsidR="00811083" w:rsidRPr="00D27A95" w:rsidRDefault="00FD49D0">
      <w:pPr>
        <w:pStyle w:val="B5"/>
      </w:pPr>
      <w:r>
        <w:rPr>
          <w:rFonts w:hint="eastAsia"/>
          <w:lang w:eastAsia="zh-TW"/>
        </w:rPr>
        <w:tab/>
        <w:t>i)</w:t>
      </w:r>
      <w:r w:rsidR="00176181">
        <w:rPr>
          <w:lang w:eastAsia="zh-TW"/>
        </w:rPr>
        <w:tab/>
      </w:r>
      <w:r w:rsidR="00176181" w:rsidRPr="00B950EB">
        <w:t>Not authorized for this CSG</w:t>
      </w:r>
      <w:r w:rsidR="00176181">
        <w:rPr>
          <w:rFonts w:hint="eastAsia"/>
          <w:lang w:eastAsia="zh-TW"/>
        </w:rPr>
        <w:t>.</w:t>
      </w:r>
    </w:p>
    <w:p w14:paraId="0470CAA6"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761AF434"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962ACC">
        <w:t>clause</w:t>
      </w:r>
      <w:r w:rsidRPr="00D27A95">
        <w:t> 4.4.3.1.1 to be started; it is also caused by "GPRS services not allowed in this PLMN" when received by a GPRS MS operating in MS operation mode C;</w:t>
      </w:r>
    </w:p>
    <w:p w14:paraId="03176E0C"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962ACC">
        <w:t>clause</w:t>
      </w:r>
      <w:r w:rsidRPr="00D27A95">
        <w:t> 4.4.3.1.2 to be started; it is also caused by "GPRS services not allowed in this PLMN" when received by a GPRS MS operating in MS operation mode C.</w:t>
      </w:r>
    </w:p>
    <w:p w14:paraId="34E57F47"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6350941F" w14:textId="77777777" w:rsidR="00FD49D0" w:rsidRDefault="00FD49D0" w:rsidP="00FD49D0">
      <w:pPr>
        <w:pStyle w:val="EX"/>
      </w:pPr>
      <w:r>
        <w:t>L5</w:t>
      </w:r>
      <w:r>
        <w:tab/>
        <w:t>LR request – The MS enters this state when determining that a LR request is to be made.</w:t>
      </w:r>
    </w:p>
    <w:p w14:paraId="254F4520" w14:textId="77777777" w:rsidR="00E97638" w:rsidRPr="00D27A95" w:rsidRDefault="00FD49D0">
      <w:pPr>
        <w:pStyle w:val="EX"/>
      </w:pPr>
      <w:r>
        <w:t>L6</w:t>
      </w:r>
      <w:r>
        <w:tab/>
        <w:t>LR pending – The MS enters this state after having started the LR, waiting for the outcome (response message from the network).</w:t>
      </w:r>
    </w:p>
    <w:p w14:paraId="6D1BAA9F"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596D9956" w14:textId="77777777" w:rsidR="00E97638" w:rsidRPr="00D27A95" w:rsidRDefault="00E97638">
      <w:pPr>
        <w:pStyle w:val="Heading2"/>
      </w:pPr>
      <w:bookmarkStart w:id="224" w:name="_Toc20125205"/>
      <w:bookmarkStart w:id="225" w:name="_Toc27486402"/>
      <w:bookmarkStart w:id="226" w:name="_Toc36210455"/>
      <w:bookmarkStart w:id="227" w:name="_Toc45096314"/>
      <w:bookmarkStart w:id="228" w:name="_Toc45882347"/>
      <w:bookmarkStart w:id="229" w:name="_Toc51762143"/>
      <w:bookmarkStart w:id="230" w:name="_Toc83313330"/>
      <w:r w:rsidRPr="00D27A95">
        <w:t>4.4</w:t>
      </w:r>
      <w:r w:rsidRPr="00D27A95">
        <w:tab/>
        <w:t>PLMN selection process</w:t>
      </w:r>
      <w:bookmarkEnd w:id="224"/>
      <w:bookmarkEnd w:id="225"/>
      <w:bookmarkEnd w:id="226"/>
      <w:bookmarkEnd w:id="227"/>
      <w:bookmarkEnd w:id="228"/>
      <w:bookmarkEnd w:id="229"/>
      <w:bookmarkEnd w:id="230"/>
    </w:p>
    <w:p w14:paraId="5CA05095" w14:textId="77777777" w:rsidR="00E97638" w:rsidRPr="00D27A95" w:rsidRDefault="00E97638">
      <w:pPr>
        <w:pStyle w:val="Heading3"/>
      </w:pPr>
      <w:bookmarkStart w:id="231" w:name="_Toc20125206"/>
      <w:bookmarkStart w:id="232" w:name="_Toc27486403"/>
      <w:bookmarkStart w:id="233" w:name="_Toc36210456"/>
      <w:bookmarkStart w:id="234" w:name="_Toc45096315"/>
      <w:bookmarkStart w:id="235" w:name="_Toc45882348"/>
      <w:bookmarkStart w:id="236" w:name="_Toc51762144"/>
      <w:bookmarkStart w:id="237" w:name="_Toc83313331"/>
      <w:r w:rsidRPr="00D27A95">
        <w:t>4.4.1</w:t>
      </w:r>
      <w:r w:rsidRPr="00D27A95">
        <w:tab/>
        <w:t>Introduction</w:t>
      </w:r>
      <w:bookmarkEnd w:id="231"/>
      <w:bookmarkEnd w:id="232"/>
      <w:bookmarkEnd w:id="233"/>
      <w:bookmarkEnd w:id="234"/>
      <w:bookmarkEnd w:id="235"/>
      <w:bookmarkEnd w:id="236"/>
      <w:bookmarkEnd w:id="237"/>
    </w:p>
    <w:p w14:paraId="0D4043E4" w14:textId="77777777" w:rsidR="00E97638" w:rsidRPr="00D27A95" w:rsidRDefault="00E97638">
      <w:r w:rsidRPr="00D27A95">
        <w:t xml:space="preserve">There are two modes for PLMN selection, automatic and manual. These are described in </w:t>
      </w:r>
      <w:r w:rsidR="00962ACC">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75793A8C" w14:textId="77777777" w:rsidR="003A5ED6" w:rsidRDefault="003A5ED6" w:rsidP="003A5ED6">
      <w:pPr>
        <w:pStyle w:val="NO"/>
      </w:pPr>
      <w:r>
        <w:lastRenderedPageBreak/>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6C7F9F4"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00CCF177"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51582451" w14:textId="77777777" w:rsidR="00E97638" w:rsidRPr="00D27A95" w:rsidRDefault="00E97638">
      <w:pPr>
        <w:pStyle w:val="Heading3"/>
      </w:pPr>
      <w:bookmarkStart w:id="238" w:name="_Toc20125207"/>
      <w:bookmarkStart w:id="239" w:name="_Toc27486404"/>
      <w:bookmarkStart w:id="240" w:name="_Toc36210457"/>
      <w:bookmarkStart w:id="241" w:name="_Toc45096316"/>
      <w:bookmarkStart w:id="242" w:name="_Toc45882349"/>
      <w:bookmarkStart w:id="243" w:name="_Toc51762145"/>
      <w:bookmarkStart w:id="244" w:name="_Toc83313332"/>
      <w:r w:rsidRPr="00D27A95">
        <w:t>4.4.2</w:t>
      </w:r>
      <w:r w:rsidRPr="00D27A95">
        <w:tab/>
        <w:t>Registration on a PLMN</w:t>
      </w:r>
      <w:bookmarkEnd w:id="238"/>
      <w:bookmarkEnd w:id="239"/>
      <w:bookmarkEnd w:id="240"/>
      <w:bookmarkEnd w:id="241"/>
      <w:bookmarkEnd w:id="242"/>
      <w:bookmarkEnd w:id="243"/>
      <w:bookmarkEnd w:id="244"/>
    </w:p>
    <w:p w14:paraId="3D761935"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76B1ED21" w14:textId="77777777" w:rsidR="00E97638" w:rsidRPr="00D27A95" w:rsidRDefault="00E97638">
      <w:pPr>
        <w:pStyle w:val="B1"/>
      </w:pPr>
      <w:r w:rsidRPr="00D27A95">
        <w:t>a)</w:t>
      </w:r>
      <w:r w:rsidRPr="00D27A95">
        <w:tab/>
      </w:r>
      <w:r w:rsidR="002A5AE3">
        <w:t>t</w:t>
      </w:r>
      <w:r w:rsidRPr="00D27A95">
        <w:t>he MS has found a suitable cell of the PLMN to camp on; and</w:t>
      </w:r>
    </w:p>
    <w:p w14:paraId="22E2F3E4" w14:textId="77777777" w:rsidR="00E97638" w:rsidRPr="00D27A95" w:rsidRDefault="00E97638">
      <w:pPr>
        <w:pStyle w:val="B1"/>
      </w:pPr>
      <w:r w:rsidRPr="00D27A95">
        <w:t>b)</w:t>
      </w:r>
      <w:r w:rsidRPr="00D27A95">
        <w:tab/>
      </w:r>
      <w:r w:rsidR="002A5AE3">
        <w:t>a</w:t>
      </w:r>
      <w:r w:rsidRPr="00D27A95">
        <w:t>n LR request from the MS has been accepted in the registration area of the cell on which the MS is camped (see table 1).</w:t>
      </w:r>
    </w:p>
    <w:p w14:paraId="77B330B1" w14:textId="77777777" w:rsidR="00E97638" w:rsidRPr="00D27A95" w:rsidRDefault="00E97638">
      <w:pPr>
        <w:pStyle w:val="Heading3"/>
      </w:pPr>
      <w:bookmarkStart w:id="245" w:name="_Toc20125208"/>
      <w:bookmarkStart w:id="246" w:name="_Toc27486405"/>
      <w:bookmarkStart w:id="247" w:name="_Toc36210458"/>
      <w:bookmarkStart w:id="248" w:name="_Toc45096317"/>
      <w:bookmarkStart w:id="249" w:name="_Toc45882350"/>
      <w:bookmarkStart w:id="250" w:name="_Toc51762146"/>
      <w:bookmarkStart w:id="251" w:name="_Toc83313333"/>
      <w:r w:rsidRPr="00D27A95">
        <w:t>4.4.3</w:t>
      </w:r>
      <w:r w:rsidRPr="00D27A95">
        <w:tab/>
        <w:t>PLMN selection</w:t>
      </w:r>
      <w:bookmarkEnd w:id="245"/>
      <w:bookmarkEnd w:id="246"/>
      <w:bookmarkEnd w:id="247"/>
      <w:bookmarkEnd w:id="248"/>
      <w:bookmarkEnd w:id="249"/>
      <w:bookmarkEnd w:id="250"/>
      <w:bookmarkEnd w:id="251"/>
    </w:p>
    <w:p w14:paraId="305FDF5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69084CA5"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7E7144AF"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5A64D93F"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9EF2079"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15BDB2F4"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2986EAD2" w14:textId="77777777" w:rsidR="00E97638" w:rsidRPr="00D27A95" w:rsidRDefault="00E97638">
      <w:r w:rsidRPr="00D27A95">
        <w:t>The MS shall not use the PLMN codes contained in the "HPLMN Selector with Access Technology" data file.</w:t>
      </w:r>
    </w:p>
    <w:p w14:paraId="37EB4C43"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58D9753D" w14:textId="77777777" w:rsidR="00E97638" w:rsidRPr="00D27A95" w:rsidRDefault="00E97638">
      <w:pPr>
        <w:pStyle w:val="NO"/>
      </w:pPr>
      <w:r w:rsidRPr="00D27A95">
        <w:lastRenderedPageBreak/>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29738944"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962ACC">
        <w:t>'</w:t>
      </w:r>
      <w:r w:rsidRPr="00D27A95">
        <w:t>s supports when scanning for GSM frequencies. However GSM COMPACT systems which use GSM frequency bands but with the CBPCCH broadcast channel are considered as a separate access technology from GSM.</w:t>
      </w:r>
    </w:p>
    <w:p w14:paraId="5065C2F4"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377C46FB" w14:textId="77777777" w:rsidR="0034441A" w:rsidRDefault="0034441A" w:rsidP="00B9643D">
      <w:bookmarkStart w:id="252" w:name="_Toc20125209"/>
      <w:bookmarkStart w:id="253" w:name="_Toc27486406"/>
      <w:bookmarkStart w:id="254" w:name="_Toc36210459"/>
      <w:bookmarkStart w:id="255" w:name="_Toc45096318"/>
      <w:bookmarkStart w:id="256" w:name="_Toc45882351"/>
      <w:bookmarkStart w:id="257" w:name="_Toc51762147"/>
      <w:r w:rsidRPr="0034441A">
        <w:t>The MS may support minimization of service interruption (MINT).</w:t>
      </w:r>
    </w:p>
    <w:p w14:paraId="6AF4EEE4" w14:textId="185CB444" w:rsidR="00E97638" w:rsidRPr="00D27A95" w:rsidRDefault="00E97638">
      <w:pPr>
        <w:pStyle w:val="Heading4"/>
      </w:pPr>
      <w:bookmarkStart w:id="258" w:name="_Toc83313334"/>
      <w:r w:rsidRPr="00D27A95">
        <w:t>4.4.3.1</w:t>
      </w:r>
      <w:r w:rsidRPr="00D27A95">
        <w:tab/>
        <w:t>At switch</w:t>
      </w:r>
      <w:r w:rsidRPr="00D27A95">
        <w:noBreakHyphen/>
        <w:t>on or recovery from lack of coverage</w:t>
      </w:r>
      <w:bookmarkEnd w:id="252"/>
      <w:bookmarkEnd w:id="253"/>
      <w:bookmarkEnd w:id="254"/>
      <w:bookmarkEnd w:id="255"/>
      <w:bookmarkEnd w:id="256"/>
      <w:bookmarkEnd w:id="257"/>
      <w:bookmarkEnd w:id="258"/>
    </w:p>
    <w:p w14:paraId="517DA261"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962ACC">
        <w:t>clause</w:t>
      </w:r>
      <w:r w:rsidR="00A23C5F">
        <w:t> </w:t>
      </w:r>
      <w:r w:rsidRPr="00D27A95">
        <w:t>4.5.2) attempts to perform a Location Registration.</w:t>
      </w:r>
    </w:p>
    <w:p w14:paraId="5BCB3F53" w14:textId="77777777" w:rsidR="004E3951" w:rsidRPr="00D27A95" w:rsidRDefault="004E3951" w:rsidP="004E3951">
      <w:pPr>
        <w:pStyle w:val="NO"/>
      </w:pPr>
      <w:r w:rsidRPr="00D27A95">
        <w:t>NOTE</w:t>
      </w:r>
      <w:r>
        <w:t> </w:t>
      </w:r>
      <w:r w:rsidRPr="00D27A95">
        <w:t>1:</w:t>
      </w:r>
      <w:r w:rsidR="00962AC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F49360F"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ABAE4C"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134A7314" w14:textId="77777777" w:rsidR="009A27EE" w:rsidRDefault="009A27EE" w:rsidP="009A27EE">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rsidR="00962ACC">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w:t>
      </w:r>
      <w:r w:rsidR="00962ACC">
        <w:t>clause</w:t>
      </w:r>
      <w:r>
        <w:t xml:space="preserv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A2D7519"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2CF207B7" w14:textId="77777777" w:rsidR="00E97638" w:rsidRPr="00D27A95" w:rsidRDefault="00E97638">
      <w:r w:rsidRPr="00D27A95">
        <w:t>If successful registration is achieved, the MS indicates the selected PLMN.</w:t>
      </w:r>
    </w:p>
    <w:p w14:paraId="5C1EC3D5"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234B9FB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962ACC">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273BFBF0" w14:textId="77777777" w:rsidR="00260B60" w:rsidRPr="00D27A95" w:rsidRDefault="00260B60" w:rsidP="00260B60">
      <w:pPr>
        <w:pStyle w:val="NO"/>
      </w:pPr>
      <w:r w:rsidRPr="00D27A95">
        <w:t>NOTE</w:t>
      </w:r>
      <w:r w:rsidR="000C6340">
        <w:t> </w:t>
      </w:r>
      <w:r w:rsidR="00172074">
        <w:t>3</w:t>
      </w:r>
      <w:r w:rsidRPr="00D27A95">
        <w:t>:</w:t>
      </w:r>
      <w:r w:rsidR="00962ACC">
        <w:tab/>
      </w:r>
      <w:r w:rsidRPr="00D27A95">
        <w:t xml:space="preserve">If successful registration is achieved, then the current serving PLMN becomes the registered PLMN and the MS does not store the previous registered PLMN for later use. </w:t>
      </w:r>
    </w:p>
    <w:p w14:paraId="433CFDB4"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15DDC23A" w14:textId="77777777" w:rsidR="00E97638" w:rsidRPr="00D27A95" w:rsidRDefault="00E97638">
      <w:pPr>
        <w:pStyle w:val="NO"/>
      </w:pPr>
      <w:r w:rsidRPr="00D27A95">
        <w:lastRenderedPageBreak/>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7770EAC2" w14:textId="77777777" w:rsidR="00E97638" w:rsidRPr="00D27A95" w:rsidRDefault="00E97638">
      <w:pPr>
        <w:pStyle w:val="Heading5"/>
      </w:pPr>
      <w:bookmarkStart w:id="259" w:name="_Toc20125210"/>
      <w:bookmarkStart w:id="260" w:name="_Toc27486407"/>
      <w:bookmarkStart w:id="261" w:name="_Toc36210460"/>
      <w:bookmarkStart w:id="262" w:name="_Toc45096319"/>
      <w:bookmarkStart w:id="263" w:name="_Toc45882352"/>
      <w:bookmarkStart w:id="264" w:name="_Toc51762148"/>
      <w:bookmarkStart w:id="265" w:name="_Toc83313335"/>
      <w:r w:rsidRPr="00D27A95">
        <w:t>4.4.3.1.1</w:t>
      </w:r>
      <w:r w:rsidRPr="00D27A95">
        <w:tab/>
        <w:t>Automatic Network Selection Mode Procedure</w:t>
      </w:r>
      <w:bookmarkEnd w:id="259"/>
      <w:bookmarkEnd w:id="260"/>
      <w:bookmarkEnd w:id="261"/>
      <w:bookmarkEnd w:id="262"/>
      <w:bookmarkEnd w:id="263"/>
      <w:bookmarkEnd w:id="264"/>
      <w:bookmarkEnd w:id="265"/>
    </w:p>
    <w:p w14:paraId="41EAFD74" w14:textId="264913F0" w:rsidR="00E97638" w:rsidRPr="00D27A95" w:rsidRDefault="00E97638">
      <w:r w:rsidRPr="00D27A95">
        <w:t>The MS selects and attempts registration on other PLMN/access technology combinations, if available and</w:t>
      </w:r>
      <w:r w:rsidR="0034441A" w:rsidRPr="0034441A">
        <w:t>, for bullets i, ii, iii, iv, v,</w:t>
      </w:r>
      <w:r w:rsidRPr="00D27A95">
        <w:t xml:space="preserve"> allowable, in the following order:</w:t>
      </w:r>
    </w:p>
    <w:p w14:paraId="6F0A110C" w14:textId="77777777" w:rsidR="00E97638" w:rsidRPr="00D27A95" w:rsidRDefault="00E97638">
      <w:pPr>
        <w:pStyle w:val="B1"/>
      </w:pPr>
      <w:r w:rsidRPr="00D27A95">
        <w:t>i)</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703CE541"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6B33DE08"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3FD9B6A4" w14:textId="77777777" w:rsidR="00E97638" w:rsidRPr="00D27A95" w:rsidRDefault="00E97638">
      <w:pPr>
        <w:pStyle w:val="B1"/>
      </w:pPr>
      <w:r w:rsidRPr="00D27A95">
        <w:t>iv)</w:t>
      </w:r>
      <w:r w:rsidRPr="00D27A95">
        <w:tab/>
        <w:t>other PLMN/access technology combinations with received high quality signal in random order;</w:t>
      </w:r>
    </w:p>
    <w:p w14:paraId="1E409469" w14:textId="77777777" w:rsidR="004612BD" w:rsidRDefault="004612BD" w:rsidP="004612BD">
      <w:pPr>
        <w:pStyle w:val="NO"/>
      </w:pPr>
      <w:r>
        <w:t>NOTE 1:</w:t>
      </w:r>
      <w:r>
        <w:tab/>
        <w:t>High quality signal is defined in the appropriate AS specification.</w:t>
      </w:r>
    </w:p>
    <w:p w14:paraId="2E8A4A06" w14:textId="77777777" w:rsidR="00E97638" w:rsidRPr="00D27A95" w:rsidRDefault="00E97638">
      <w:pPr>
        <w:pStyle w:val="B1"/>
      </w:pPr>
      <w:r w:rsidRPr="00D27A95">
        <w:t>v)</w:t>
      </w:r>
      <w:r w:rsidRPr="00D27A95">
        <w:tab/>
        <w:t>other PLMN/access technology combinations in order of decreasing signal quality.</w:t>
      </w:r>
    </w:p>
    <w:p w14:paraId="2AB80844" w14:textId="77777777" w:rsidR="0034441A" w:rsidRDefault="0034441A" w:rsidP="00B9643D">
      <w:pPr>
        <w:pStyle w:val="B1"/>
      </w:pPr>
      <w:r>
        <w:t>vi)</w:t>
      </w:r>
      <w:r>
        <w:tab/>
        <w:t>PLMN/NG-RAN combinations for disaster roaming with a PLMN in the "list of PLMN(s) to be used in disaster condition", ordered based on the "list of PLMN(s) to be used in disaster condition".</w:t>
      </w:r>
    </w:p>
    <w:p w14:paraId="31EAAA32" w14:textId="77777777" w:rsidR="0034441A" w:rsidRDefault="0034441A" w:rsidP="00B9643D">
      <w:pPr>
        <w:pStyle w:val="B1"/>
      </w:pPr>
      <w:r>
        <w:t>vii)</w:t>
      </w:r>
      <w:r>
        <w:tab/>
        <w:t>PLMN/NG-RAN combinations for disaster roaming with a PLMN not in the "list of PLMN(s) to be used in disaster condition", in random order.</w:t>
      </w:r>
    </w:p>
    <w:p w14:paraId="0A46A5C5" w14:textId="2601E63E" w:rsidR="00E97638" w:rsidRPr="00D27A95" w:rsidRDefault="00E97638" w:rsidP="0034441A">
      <w:r w:rsidRPr="00D27A95">
        <w:t>When following the above procedure the following requirements apply:</w:t>
      </w:r>
    </w:p>
    <w:p w14:paraId="53522505" w14:textId="77777777" w:rsidR="00E97638" w:rsidRPr="00D27A95" w:rsidRDefault="00E97638">
      <w:pPr>
        <w:pStyle w:val="B1"/>
      </w:pPr>
      <w:r w:rsidRPr="00D27A95">
        <w:t>a)</w:t>
      </w:r>
      <w:r w:rsidRPr="00D27A95">
        <w:tab/>
        <w:t>An MS with voice capability shall ignore PLMNs for which the MS has identified at least one GSM COMPACT.</w:t>
      </w:r>
    </w:p>
    <w:p w14:paraId="11632256"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2328F7D7"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5B8A83A"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81AB0F5" w14:textId="1976857F" w:rsidR="00E97638" w:rsidRPr="00D27A95" w:rsidRDefault="00E97638">
      <w:pPr>
        <w:pStyle w:val="B1"/>
      </w:pPr>
      <w:r w:rsidRPr="00D27A95">
        <w:t>d)</w:t>
      </w:r>
      <w:r w:rsidRPr="00D27A95">
        <w:tab/>
        <w:t>In iv</w:t>
      </w:r>
      <w:r w:rsidR="0034441A" w:rsidRPr="0034441A">
        <w:t>,</w:t>
      </w:r>
      <w:r w:rsidRPr="00D27A95">
        <w:t xml:space="preserve"> </w:t>
      </w:r>
      <w:r w:rsidR="0034441A" w:rsidRPr="0034441A">
        <w:t xml:space="preserve">v, vi </w:t>
      </w:r>
      <w:r w:rsidRPr="00D27A95">
        <w:t>and v</w:t>
      </w:r>
      <w:r w:rsidR="0034441A">
        <w:t>ii</w:t>
      </w:r>
      <w:r w:rsidRPr="00D27A95">
        <w:t>, the MS shall search for all access technologies it is capable of, before deciding which PLMN to select.</w:t>
      </w:r>
    </w:p>
    <w:p w14:paraId="43037275"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4AC8F8" w14:textId="77777777" w:rsidR="00E97638" w:rsidRPr="00D27A95" w:rsidRDefault="00E9763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E0CC376" w14:textId="77777777" w:rsidR="00E97638" w:rsidRPr="00D27A95" w:rsidRDefault="00E9763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3AB358F7" w14:textId="77777777" w:rsidR="004E3951" w:rsidRPr="00D27A95" w:rsidRDefault="004E3951" w:rsidP="004E3951">
      <w:pPr>
        <w:pStyle w:val="NO"/>
      </w:pPr>
      <w:r w:rsidRPr="00D27A95">
        <w:t>NOTE</w:t>
      </w:r>
      <w:r>
        <w:t> </w:t>
      </w:r>
      <w:r w:rsidR="004612BD">
        <w:t>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D68C012" w14:textId="77777777" w:rsidR="00172074" w:rsidRPr="00D27A95" w:rsidRDefault="00172074" w:rsidP="00172074">
      <w:pPr>
        <w:pStyle w:val="NO"/>
      </w:pPr>
      <w:r w:rsidRPr="00D27A95">
        <w:t>NOTE</w:t>
      </w:r>
      <w:r>
        <w:t> </w:t>
      </w:r>
      <w:r w:rsidR="004612BD">
        <w:t>3</w:t>
      </w:r>
      <w:r>
        <w:t>:</w:t>
      </w:r>
      <w:r>
        <w:tab/>
        <w:t>For i, ii and iii, the MS can use location information to determine which PLMNs can be available</w:t>
      </w:r>
      <w:r w:rsidRPr="003D6038">
        <w:t xml:space="preserve"> in its present location</w:t>
      </w:r>
      <w:r w:rsidRPr="00D27A95">
        <w:t>.</w:t>
      </w:r>
    </w:p>
    <w:p w14:paraId="069D18D5"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3CE4FE3" w14:textId="77777777" w:rsidR="00E97638" w:rsidRPr="00D27A95" w:rsidRDefault="00E97638">
      <w:pPr>
        <w:pStyle w:val="NO"/>
      </w:pPr>
      <w:r w:rsidRPr="00D27A95">
        <w:t>NOTE</w:t>
      </w:r>
      <w:r w:rsidR="000C6340">
        <w:t> </w:t>
      </w:r>
      <w:r w:rsidR="004612BD">
        <w:t>4</w:t>
      </w:r>
      <w:r w:rsidRPr="00D27A95">
        <w:t>:</w:t>
      </w:r>
      <w:r w:rsidRPr="00D27A95">
        <w:tab/>
        <w:t xml:space="preserve">Requirements a) and b) apply also to requirement d), so a GSM voice capable MS should not search for GSM COMPACT PLMNs, even if capable of GSM COMPACT. </w:t>
      </w:r>
    </w:p>
    <w:p w14:paraId="2CDB8D42" w14:textId="77777777" w:rsidR="00E97638" w:rsidRPr="00D27A95" w:rsidRDefault="00E97638">
      <w:pPr>
        <w:pStyle w:val="NO"/>
      </w:pPr>
      <w:r w:rsidRPr="00D27A95">
        <w:t>NOTE</w:t>
      </w:r>
      <w:r w:rsidR="000C6340">
        <w:t> </w:t>
      </w:r>
      <w:r w:rsidR="004612BD">
        <w:t>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DC6F5FD" w14:textId="5A583D52" w:rsidR="00067D67" w:rsidRDefault="00BF6944" w:rsidP="00067D67">
      <w:pPr>
        <w:pStyle w:val="B1"/>
      </w:pPr>
      <w:r>
        <w:t>i</w:t>
      </w:r>
      <w:r w:rsidRPr="00D27A95">
        <w:t>)</w:t>
      </w:r>
      <w:r w:rsidRPr="00D27A95">
        <w:tab/>
        <w:t xml:space="preserve">In </w:t>
      </w:r>
      <w:r>
        <w:t>i to v</w:t>
      </w:r>
      <w:r w:rsidR="0034441A"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54D7E305" w14:textId="77777777" w:rsidR="00067D67" w:rsidRPr="00DA52EA" w:rsidRDefault="00067D67" w:rsidP="00067D6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92D173F" w14:textId="77777777" w:rsidR="00BF6944" w:rsidRDefault="00067D67" w:rsidP="00BF6944">
      <w:pPr>
        <w:pStyle w:val="B1"/>
      </w:pPr>
      <w:r w:rsidRPr="00DA52EA">
        <w:t>k)</w:t>
      </w:r>
      <w:r w:rsidRPr="00DA52EA">
        <w:tab/>
        <w:t>In i to v, if the MS</w:t>
      </w:r>
      <w:r>
        <w:t xml:space="preserve"> only supports</w:t>
      </w:r>
      <w:r w:rsidRPr="00DA52EA">
        <w:t xml:space="preserve"> </w:t>
      </w:r>
      <w:r>
        <w:t>control plane</w:t>
      </w:r>
      <w:r w:rsidRPr="00DA52EA">
        <w:t xml:space="preserve"> CIoT</w:t>
      </w:r>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w:t>
      </w:r>
      <w:r w:rsidR="004612BD">
        <w:t> </w:t>
      </w:r>
      <w:r w:rsidR="00673F4C">
        <w:t>[</w:t>
      </w:r>
      <w:r w:rsidR="004612BD">
        <w:t>42</w:t>
      </w:r>
      <w:r w:rsidR="00673F4C">
        <w:t>])</w:t>
      </w:r>
      <w:r w:rsidRPr="00DA52EA">
        <w:t xml:space="preserve">, the MS shall not consider PLMNs which do not advertise support of EPS services with </w:t>
      </w:r>
      <w:r>
        <w:t xml:space="preserve">control plane </w:t>
      </w:r>
      <w:r w:rsidRPr="00DA52EA">
        <w:t>CIoT</w:t>
      </w:r>
      <w:r w:rsidR="00673F4C">
        <w:t xml:space="preserve"> EPS</w:t>
      </w:r>
      <w:r w:rsidRPr="00DA52EA">
        <w:t xml:space="preserve"> optimi</w:t>
      </w:r>
      <w:r>
        <w:t>z</w:t>
      </w:r>
      <w:r w:rsidRPr="00DA52EA">
        <w:t>ation.</w:t>
      </w:r>
    </w:p>
    <w:p w14:paraId="51E1C352" w14:textId="01B2A0C3" w:rsidR="000201E7" w:rsidRDefault="000201E7" w:rsidP="000201E7">
      <w:pPr>
        <w:pStyle w:val="B1"/>
      </w:pPr>
      <w:r>
        <w:t>l</w:t>
      </w:r>
      <w:r w:rsidRPr="00DA52EA">
        <w:t>)</w:t>
      </w:r>
      <w:r w:rsidRPr="00DA52EA">
        <w:tab/>
        <w:t>In i to v</w:t>
      </w:r>
      <w:r w:rsidR="0034441A"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5D0F0F4F" w14:textId="77777777" w:rsidR="000201E7" w:rsidRPr="00C373BF" w:rsidRDefault="000201E7" w:rsidP="000201E7">
      <w:pPr>
        <w:pStyle w:val="NO"/>
      </w:pPr>
      <w:r w:rsidRPr="00C373BF">
        <w:t>NOTE </w:t>
      </w:r>
      <w:r w:rsidR="00172074">
        <w:t>6</w:t>
      </w:r>
      <w:r w:rsidRPr="00C373BF">
        <w:t>:</w:t>
      </w:r>
      <w:r w:rsidRPr="00C373BF">
        <w:tab/>
      </w:r>
      <w:r>
        <w:t>As an implementation option, an MS in eCall only mode that was not able to select any PLMN according to l) can perform a second iteration of i to v with no restriction.</w:t>
      </w:r>
    </w:p>
    <w:p w14:paraId="25CB2078" w14:textId="4BFB0BEC" w:rsidR="007A6AAD" w:rsidRDefault="009E1FB5" w:rsidP="009E1FB5">
      <w:pPr>
        <w:pStyle w:val="B1"/>
      </w:pPr>
      <w:r>
        <w:t>m)</w:t>
      </w:r>
      <w:r>
        <w:tab/>
      </w:r>
      <w:r w:rsidRPr="00DA52EA">
        <w:t>In i to v</w:t>
      </w:r>
      <w:r w:rsidR="0034441A" w:rsidRPr="0034441A">
        <w:t>ii</w:t>
      </w:r>
      <w:r w:rsidRPr="00DA52EA">
        <w:t xml:space="preserve">, </w:t>
      </w:r>
      <w:r>
        <w:t>if the MS supports CAG and</w:t>
      </w:r>
      <w:r w:rsidR="007A6AAD">
        <w:t>:</w:t>
      </w:r>
    </w:p>
    <w:p w14:paraId="7CA95C1B" w14:textId="77777777" w:rsidR="009E1FB5" w:rsidRDefault="007A6AAD" w:rsidP="00484527">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83F60B6" w14:textId="77777777" w:rsidR="009E1FB5" w:rsidRDefault="007A6AAD" w:rsidP="00484527">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026DE4FC" w14:textId="77777777" w:rsidR="00831867" w:rsidRDefault="007A6AAD" w:rsidP="00484527">
      <w:pPr>
        <w:pStyle w:val="B3"/>
      </w:pPr>
      <w:r>
        <w:t>B</w:t>
      </w:r>
      <w:r w:rsidR="009E1FB5">
        <w:t>)</w:t>
      </w:r>
      <w:r w:rsidR="009E1FB5">
        <w:tab/>
        <w:t>the cell is not a CAG cell and</w:t>
      </w:r>
      <w:r w:rsidR="00831867">
        <w:t>:</w:t>
      </w:r>
    </w:p>
    <w:p w14:paraId="4CF65A3C" w14:textId="77777777" w:rsidR="00831867" w:rsidRDefault="00831867" w:rsidP="00484527">
      <w:pPr>
        <w:pStyle w:val="B4"/>
      </w:pPr>
      <w:r>
        <w:t>-</w:t>
      </w:r>
      <w:r>
        <w:tab/>
        <w:t>there is no entry with the PLMN ID of the PLMN in the "CAG information list"; or</w:t>
      </w:r>
    </w:p>
    <w:p w14:paraId="21F07C9A" w14:textId="77777777" w:rsidR="009E1FB5" w:rsidRPr="00C373BF" w:rsidRDefault="00831867" w:rsidP="00484527">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21E8F165" w14:textId="77777777" w:rsidR="007A6AAD" w:rsidRPr="00C373BF" w:rsidRDefault="007A6AAD" w:rsidP="0048452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081742E" w14:textId="364283B5" w:rsidR="001A0571" w:rsidRDefault="001A0571" w:rsidP="001A0571">
      <w:pPr>
        <w:pStyle w:val="B1"/>
      </w:pPr>
      <w:r>
        <w:t>n</w:t>
      </w:r>
      <w:r w:rsidRPr="00DA52EA">
        <w:t>)</w:t>
      </w:r>
      <w:r w:rsidRPr="00DA52EA">
        <w:tab/>
        <w:t>In i to v</w:t>
      </w:r>
      <w:r w:rsidR="0034441A"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w:t>
      </w:r>
      <w:r w:rsidR="004612BD">
        <w:t>4</w:t>
      </w:r>
      <w:r>
        <w:t>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152BCF1" w14:textId="256C8A18" w:rsidR="001A0571" w:rsidRDefault="001A0571" w:rsidP="001A0571">
      <w:pPr>
        <w:pStyle w:val="B1"/>
      </w:pPr>
      <w:r>
        <w:t>o</w:t>
      </w:r>
      <w:r w:rsidRPr="006B4430">
        <w:t>)</w:t>
      </w:r>
      <w:r w:rsidRPr="006B4430">
        <w:tab/>
        <w:t>In i to v</w:t>
      </w:r>
      <w:r w:rsidR="0034441A"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E270DD1" w14:textId="77777777" w:rsidR="001A0571" w:rsidRDefault="001A0571" w:rsidP="001A0571">
      <w:pPr>
        <w:pStyle w:val="NO"/>
      </w:pPr>
      <w:r w:rsidRPr="00C373BF">
        <w:lastRenderedPageBreak/>
        <w:t>NOTE </w:t>
      </w:r>
      <w:r>
        <w:t>7</w:t>
      </w:r>
      <w:r w:rsidRPr="00C373BF">
        <w:t>:</w:t>
      </w:r>
      <w:r w:rsidRPr="00C373BF">
        <w:tab/>
      </w:r>
      <w:r>
        <w:t xml:space="preserve">As an implementation option, the MS supporting CIoT 5GS optimizations that was not able to select any PLMN according to </w:t>
      </w:r>
      <w:r w:rsidR="00806966">
        <w:t>o</w:t>
      </w:r>
      <w:r>
        <w:t>) can perform a second iteration of i to v with no restriction.</w:t>
      </w:r>
    </w:p>
    <w:p w14:paraId="1B49ECF8"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0D41458" w14:textId="77777777" w:rsidR="0034441A" w:rsidRDefault="0034441A" w:rsidP="0034441A">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131D67F6" w14:textId="77777777" w:rsidR="0034441A" w:rsidRDefault="0034441A" w:rsidP="0034441A">
      <w:pPr>
        <w:pStyle w:val="B2"/>
      </w:pPr>
      <w:bookmarkStart w:id="266" w:name="_Hlk78537010"/>
      <w:r>
        <w:t>1)</w:t>
      </w:r>
      <w:r>
        <w:tab/>
      </w:r>
      <w:bookmarkStart w:id="267" w:name="_Hlk78537064"/>
      <w:r>
        <w:t>the MS supports MINT</w:t>
      </w:r>
      <w:bookmarkEnd w:id="267"/>
      <w:r>
        <w:t>;</w:t>
      </w:r>
    </w:p>
    <w:p w14:paraId="6A2A02BC" w14:textId="77777777" w:rsidR="0034441A" w:rsidRDefault="0034441A" w:rsidP="0034441A">
      <w:pPr>
        <w:pStyle w:val="B2"/>
      </w:pPr>
      <w:r>
        <w:t>2</w:t>
      </w:r>
      <w:r w:rsidRPr="00A53372">
        <w:t>)</w:t>
      </w:r>
      <w:r w:rsidRPr="00A53372">
        <w:tab/>
        <w:t xml:space="preserve">the "list of PLMN(s) to be used in disaster condition" </w:t>
      </w:r>
      <w:r>
        <w:t>is non-empty</w:t>
      </w:r>
      <w:r w:rsidRPr="00A53372">
        <w:t>;</w:t>
      </w:r>
    </w:p>
    <w:p w14:paraId="68B7D33E" w14:textId="77777777" w:rsidR="0034441A" w:rsidRDefault="0034441A" w:rsidP="0034441A">
      <w:pPr>
        <w:pStyle w:val="B2"/>
      </w:pPr>
      <w:r>
        <w:t>3)</w:t>
      </w:r>
      <w:r>
        <w:tab/>
        <w:t>there is no available PLMN which is allowable;</w:t>
      </w:r>
    </w:p>
    <w:p w14:paraId="6F2FCF68" w14:textId="77777777" w:rsidR="0034441A" w:rsidRDefault="0034441A" w:rsidP="0034441A">
      <w:pPr>
        <w:pStyle w:val="B2"/>
      </w:pPr>
      <w:r>
        <w:t>4)</w:t>
      </w:r>
      <w:r>
        <w:tab/>
        <w:t>the MS is not registered via non-3GPP access connected to 5GCN; and</w:t>
      </w:r>
    </w:p>
    <w:p w14:paraId="1834B97A" w14:textId="77777777" w:rsidR="0034441A" w:rsidRDefault="0034441A" w:rsidP="0034441A">
      <w:pPr>
        <w:pStyle w:val="B2"/>
      </w:pPr>
      <w:r>
        <w:t>5)</w:t>
      </w:r>
      <w:r>
        <w:tab/>
        <w:t>an NG-RAN cell of the PLMN:</w:t>
      </w:r>
    </w:p>
    <w:p w14:paraId="39BC37FD" w14:textId="77777777" w:rsidR="0034441A" w:rsidRDefault="0034441A" w:rsidP="0034441A">
      <w:pPr>
        <w:pStyle w:val="B3"/>
      </w:pPr>
      <w:r>
        <w:t>A)</w:t>
      </w:r>
      <w:r>
        <w:tab/>
        <w:t>broadcasts the disaster related indication; or</w:t>
      </w:r>
    </w:p>
    <w:p w14:paraId="04BCC75F" w14:textId="77777777" w:rsidR="0034441A" w:rsidRDefault="0034441A" w:rsidP="00B9643D">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59392E8C" w14:textId="77777777" w:rsidR="0034441A" w:rsidRDefault="0034441A" w:rsidP="00B9643D">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266"/>
      <w:r>
        <w:t>determined as follows:</w:t>
      </w:r>
    </w:p>
    <w:p w14:paraId="01BBA30E" w14:textId="77777777" w:rsidR="0034441A" w:rsidRDefault="0034441A" w:rsidP="00B9643D">
      <w:pPr>
        <w:pStyle w:val="B4"/>
      </w:pPr>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166AFCAC" w14:textId="77777777" w:rsidR="0034441A" w:rsidRDefault="0034441A" w:rsidP="00B9643D">
      <w:pPr>
        <w:pStyle w:val="B4"/>
      </w:pPr>
      <w:bookmarkStart w:id="268"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216C08E3" w14:textId="77777777" w:rsidR="0034441A" w:rsidRDefault="0034441A" w:rsidP="00B9643D">
      <w:pPr>
        <w:pStyle w:val="B5"/>
      </w:pPr>
      <w:r>
        <w:t>-</w:t>
      </w:r>
      <w:r>
        <w:tab/>
        <w:t>in the "</w:t>
      </w:r>
      <w:r w:rsidRPr="00531D28">
        <w:t>list of one or more PLMN(s) with disaster condition for which disaster roaming is offered by the available PLMN</w:t>
      </w:r>
      <w:r>
        <w:t>" broadcast by any NG-RAN cell; and</w:t>
      </w:r>
    </w:p>
    <w:p w14:paraId="489DB200" w14:textId="77777777" w:rsidR="0034441A" w:rsidRDefault="0034441A" w:rsidP="00B9643D">
      <w:pPr>
        <w:pStyle w:val="B5"/>
      </w:pPr>
      <w:r>
        <w:t>-</w:t>
      </w:r>
      <w:r>
        <w:tab/>
        <w:t>which are allowable;</w:t>
      </w:r>
    </w:p>
    <w:p w14:paraId="64C2730E" w14:textId="77777777" w:rsidR="0034441A" w:rsidRDefault="0034441A" w:rsidP="00B9643D">
      <w:pPr>
        <w:pStyle w:val="B4"/>
      </w:pPr>
      <w:r>
        <w:tab/>
        <w:t>in the following order:</w:t>
      </w:r>
    </w:p>
    <w:p w14:paraId="12C4BDC0" w14:textId="77777777" w:rsidR="0034441A" w:rsidRPr="00D27A95" w:rsidRDefault="0034441A" w:rsidP="00B9643D">
      <w:pPr>
        <w:pStyle w:val="B5"/>
      </w:pPr>
      <w:r>
        <w:t>-</w:t>
      </w:r>
      <w:r>
        <w:tab/>
      </w:r>
      <w:r w:rsidRPr="00D27A95">
        <w:t>either the HPLMN (if the EHPLMN list is not present or is empty) or the highest priority EHPLMN that is available (if the EHPLMN list is present);</w:t>
      </w:r>
    </w:p>
    <w:p w14:paraId="20B0242D" w14:textId="77777777" w:rsidR="0034441A" w:rsidRDefault="0034441A" w:rsidP="00B9643D">
      <w:pPr>
        <w:pStyle w:val="B5"/>
      </w:pPr>
      <w:r>
        <w:t>-</w:t>
      </w:r>
      <w:r w:rsidRPr="00D27A95">
        <w:tab/>
        <w:t>each PLMN in the "User Controlled PLMN Selector with Access Technology" data file in the SIM (in priority order);</w:t>
      </w:r>
    </w:p>
    <w:p w14:paraId="20689962" w14:textId="77777777" w:rsidR="0034441A" w:rsidRDefault="0034441A" w:rsidP="00B9643D">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7D0FF91" w14:textId="77777777" w:rsidR="0034441A" w:rsidRPr="00161695" w:rsidRDefault="0034441A" w:rsidP="00B9643D">
      <w:pPr>
        <w:pStyle w:val="B5"/>
      </w:pPr>
      <w:r>
        <w:t>-</w:t>
      </w:r>
      <w:r>
        <w:tab/>
      </w:r>
      <w:r w:rsidRPr="00D27A95">
        <w:t>other PLMN</w:t>
      </w:r>
      <w:r>
        <w:t>s.</w:t>
      </w:r>
    </w:p>
    <w:bookmarkEnd w:id="268"/>
    <w:p w14:paraId="7E14AFBF" w14:textId="77777777" w:rsidR="00E97638" w:rsidRPr="00D27A95" w:rsidRDefault="00E97638">
      <w:r w:rsidRPr="00D27A95">
        <w:t>If successful registration is achieved, the MS indicates the selected PLMN.</w:t>
      </w:r>
    </w:p>
    <w:p w14:paraId="7AA7216D"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78BA5A4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w:t>
      </w:r>
      <w:r w:rsidR="00B77708">
        <w:rPr>
          <w:rFonts w:hint="eastAsia"/>
          <w:lang w:eastAsia="zh-CN"/>
        </w:rPr>
        <w:lastRenderedPageBreak/>
        <w:t>service</w:t>
      </w:r>
      <w:r w:rsidR="00B77708" w:rsidRPr="00D27A95">
        <w:t>"</w:t>
      </w:r>
      <w:r w:rsidR="008A267B">
        <w:t>, or "CAG information list"</w:t>
      </w:r>
      <w:r w:rsidRPr="00D27A95">
        <w:t xml:space="preserve"> prevented a registration attempt, the MS selects the first such PLMN again and enters a limited service state.</w:t>
      </w:r>
    </w:p>
    <w:p w14:paraId="2026C74A" w14:textId="77777777" w:rsidR="00E028EC" w:rsidRDefault="00E028EC" w:rsidP="00E028EC">
      <w:r>
        <w:t>If:</w:t>
      </w:r>
    </w:p>
    <w:p w14:paraId="0AB825D9" w14:textId="77777777" w:rsidR="00806966" w:rsidRDefault="00806966" w:rsidP="00806966">
      <w:pPr>
        <w:pStyle w:val="B1"/>
      </w:pPr>
      <w:r>
        <w:t>-</w:t>
      </w:r>
      <w:r>
        <w:tab/>
      </w:r>
      <w:r w:rsidRPr="00EF3771">
        <w:t xml:space="preserve">the </w:t>
      </w:r>
      <w:r>
        <w:t>MS supports access to RLOS;</w:t>
      </w:r>
    </w:p>
    <w:p w14:paraId="55909FA4"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493E0E" w14:textId="77777777" w:rsidR="00806966" w:rsidRDefault="00806966" w:rsidP="0080696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CDE7302" w14:textId="77777777" w:rsidR="00E028EC" w:rsidRDefault="00E028EC" w:rsidP="001B33C7">
      <w:pPr>
        <w:pStyle w:val="B1"/>
      </w:pPr>
      <w:r>
        <w:t>-</w:t>
      </w:r>
      <w:r>
        <w:tab/>
        <w:t>registration cannot be achieved on any PLMN;</w:t>
      </w:r>
      <w:r w:rsidR="00806966">
        <w:t xml:space="preserve"> and</w:t>
      </w:r>
    </w:p>
    <w:p w14:paraId="1CEED7FD"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1E0CA99" w14:textId="77777777" w:rsidR="00FD10E8" w:rsidRDefault="00E028EC" w:rsidP="00FD10E8">
      <w:r>
        <w:t>the MS shall select</w:t>
      </w:r>
      <w:r w:rsidRPr="00C5578E">
        <w:t xml:space="preserve"> a PLMN offering </w:t>
      </w:r>
      <w:r>
        <w:t>access to RLOS</w:t>
      </w:r>
      <w:r w:rsidR="00FD10E8">
        <w:t xml:space="preserve"> as follows:</w:t>
      </w:r>
    </w:p>
    <w:p w14:paraId="77C90035"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7519ED08"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7EA74EC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69" w:name="_Hlk33388065"/>
      <w:r w:rsidR="00FD10E8">
        <w:t xml:space="preserve">none of the PLMNs offering access to RLOS is allowed to be accessed according to the </w:t>
      </w:r>
      <w:r w:rsidR="00FD10E8" w:rsidRPr="009910B9">
        <w:t>RLOS allowed MCC list</w:t>
      </w:r>
      <w:bookmarkEnd w:id="269"/>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73871B43" w14:textId="77777777" w:rsidR="00E97638" w:rsidRPr="00D27A95" w:rsidRDefault="00E97638">
      <w:pPr>
        <w:pStyle w:val="Heading5"/>
      </w:pPr>
      <w:bookmarkStart w:id="270" w:name="_Toc20125211"/>
      <w:bookmarkStart w:id="271" w:name="_Toc27486408"/>
      <w:bookmarkStart w:id="272" w:name="_Toc36210461"/>
      <w:bookmarkStart w:id="273" w:name="_Toc45096320"/>
      <w:bookmarkStart w:id="274" w:name="_Toc45882353"/>
      <w:bookmarkStart w:id="275" w:name="_Toc51762149"/>
      <w:bookmarkStart w:id="276" w:name="_Toc83313336"/>
      <w:r w:rsidRPr="00D27A95">
        <w:t>4.4.3.1.2</w:t>
      </w:r>
      <w:r w:rsidRPr="00D27A95">
        <w:tab/>
        <w:t>Manual Network Selection Mode Procedure</w:t>
      </w:r>
      <w:bookmarkEnd w:id="270"/>
      <w:bookmarkEnd w:id="271"/>
      <w:bookmarkEnd w:id="272"/>
      <w:bookmarkEnd w:id="273"/>
      <w:bookmarkEnd w:id="274"/>
      <w:bookmarkEnd w:id="275"/>
      <w:bookmarkEnd w:id="276"/>
    </w:p>
    <w:p w14:paraId="212DBEDF"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73002948" w14:textId="77777777" w:rsidR="00E97638" w:rsidRPr="00D27A95" w:rsidRDefault="00E97638">
      <w:r w:rsidRPr="00D27A95">
        <w:t>If displayed, PLMNs meeting the criteria above are presented in the following order:</w:t>
      </w:r>
    </w:p>
    <w:p w14:paraId="683C98CE" w14:textId="77777777" w:rsidR="00E97638" w:rsidRPr="00D27A95" w:rsidRDefault="00E97638">
      <w:pPr>
        <w:pStyle w:val="B1"/>
      </w:pPr>
      <w:r w:rsidRPr="00D27A95">
        <w:t>i)-</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77BEF52B"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73D066C2"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1D030F4C" w14:textId="77777777" w:rsidR="00E97638" w:rsidRPr="00D27A95" w:rsidRDefault="00E97638">
      <w:pPr>
        <w:pStyle w:val="B1"/>
      </w:pPr>
      <w:r w:rsidRPr="00D27A95">
        <w:t>iv)- other PLMN/access technology combinations with received high quality signal in random order;</w:t>
      </w:r>
    </w:p>
    <w:p w14:paraId="196EA2F7" w14:textId="77777777" w:rsidR="004612BD" w:rsidRDefault="004612BD" w:rsidP="004612BD">
      <w:pPr>
        <w:pStyle w:val="NO"/>
      </w:pPr>
      <w:r>
        <w:t>NOTE 1:</w:t>
      </w:r>
      <w:r>
        <w:tab/>
      </w:r>
      <w:bookmarkStart w:id="277" w:name="_Hlk49168171"/>
      <w:r>
        <w:t>High quality signal is defined in the appropriate AS specification</w:t>
      </w:r>
      <w:bookmarkEnd w:id="277"/>
      <w:r>
        <w:t>.</w:t>
      </w:r>
    </w:p>
    <w:p w14:paraId="446E94BA" w14:textId="77777777" w:rsidR="00E97638" w:rsidRPr="00D27A95" w:rsidRDefault="00E97638">
      <w:pPr>
        <w:pStyle w:val="B1"/>
      </w:pPr>
      <w:r w:rsidRPr="00D27A95">
        <w:t>v)-</w:t>
      </w:r>
      <w:r w:rsidRPr="00D27A95">
        <w:tab/>
        <w:t>other PLMN/access technology combinations in order of decreasing signal quality.</w:t>
      </w:r>
    </w:p>
    <w:p w14:paraId="614C89D9"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0512159" w14:textId="77777777" w:rsidR="00067D67" w:rsidRDefault="00E97638" w:rsidP="00067D67">
      <w:r w:rsidRPr="00D27A95">
        <w:lastRenderedPageBreak/>
        <w:t xml:space="preserve">In v, requirement h) in </w:t>
      </w:r>
      <w:r w:rsidR="00962ACC">
        <w:t>clause</w:t>
      </w:r>
      <w:r w:rsidRPr="00D27A95">
        <w:t xml:space="preserve"> 4.4.3.1.1 applies.</w:t>
      </w:r>
      <w:r w:rsidR="00067D67" w:rsidRPr="00067D67">
        <w:t xml:space="preserve"> </w:t>
      </w:r>
    </w:p>
    <w:p w14:paraId="5379332A" w14:textId="77777777" w:rsidR="00E97638" w:rsidRPr="00D27A95" w:rsidRDefault="00067D67">
      <w:r w:rsidRPr="00D27A95">
        <w:t xml:space="preserve">In </w:t>
      </w:r>
      <w:r>
        <w:t xml:space="preserve">i to </w:t>
      </w:r>
      <w:r w:rsidRPr="00D27A95">
        <w:t>v, requirement</w:t>
      </w:r>
      <w:r>
        <w:t>s j</w:t>
      </w:r>
      <w:r w:rsidRPr="00D27A95">
        <w:t>)</w:t>
      </w:r>
      <w:r>
        <w:t>, k)</w:t>
      </w:r>
      <w:r w:rsidRPr="00D27A95">
        <w:t xml:space="preserve"> </w:t>
      </w:r>
      <w:r w:rsidR="000201E7">
        <w:t xml:space="preserve">and l) </w:t>
      </w:r>
      <w:r w:rsidRPr="00D27A95">
        <w:t xml:space="preserve">in </w:t>
      </w:r>
      <w:r w:rsidR="00962ACC">
        <w:t>clause</w:t>
      </w:r>
      <w:r>
        <w:t xml:space="preserve"> 4.4.3.1.1 apply</w:t>
      </w:r>
      <w:r w:rsidRPr="00D27A95">
        <w:t>.</w:t>
      </w:r>
    </w:p>
    <w:p w14:paraId="6BACB84F" w14:textId="77777777" w:rsidR="00806966" w:rsidRPr="00D27A95" w:rsidRDefault="00806966" w:rsidP="00806966">
      <w:r>
        <w:t xml:space="preserve">In </w:t>
      </w:r>
      <w:r w:rsidRPr="00D27A95">
        <w:t>iii</w:t>
      </w:r>
      <w:r>
        <w:t xml:space="preserve">, requirement p) in </w:t>
      </w:r>
      <w:r w:rsidR="00962ACC">
        <w:t>clause</w:t>
      </w:r>
      <w:r w:rsidRPr="00D653A7">
        <w:t> </w:t>
      </w:r>
      <w:r>
        <w:t xml:space="preserve"> 4.4.3.1.1 applies</w:t>
      </w:r>
      <w:r w:rsidRPr="00D27A95">
        <w:t>.</w:t>
      </w:r>
    </w:p>
    <w:p w14:paraId="5C2797AC" w14:textId="77777777" w:rsidR="00E97638" w:rsidRPr="00D27A95" w:rsidRDefault="00E97638">
      <w:r w:rsidRPr="00D27A95">
        <w:t>In GSM COMPACT, the non</w:t>
      </w:r>
      <w:r w:rsidR="00813E44">
        <w:t>-</w:t>
      </w:r>
      <w:r w:rsidRPr="00D27A95">
        <w:t>support of voice services shall be indicated to the user.</w:t>
      </w:r>
    </w:p>
    <w:p w14:paraId="75F28DC1"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75351102" w14:textId="77777777" w:rsidR="00624715" w:rsidRPr="00656071" w:rsidRDefault="00624715" w:rsidP="001674B1">
      <w:pPr>
        <w:pStyle w:val="B1"/>
      </w:pPr>
      <w:r w:rsidRPr="00656071">
        <w:t>-</w:t>
      </w:r>
      <w:r w:rsidRPr="00656071">
        <w:tab/>
        <w:t>preferred partner,</w:t>
      </w:r>
    </w:p>
    <w:p w14:paraId="0FDA6926" w14:textId="77777777" w:rsidR="00624715" w:rsidRPr="001674B1" w:rsidRDefault="00624715" w:rsidP="001674B1">
      <w:pPr>
        <w:pStyle w:val="B1"/>
      </w:pPr>
      <w:r w:rsidRPr="001674B1">
        <w:t>-</w:t>
      </w:r>
      <w:r w:rsidRPr="001674B1">
        <w:tab/>
        <w:t xml:space="preserve">roaming agreement status, </w:t>
      </w:r>
    </w:p>
    <w:p w14:paraId="49008E2D" w14:textId="77777777" w:rsidR="00624715" w:rsidRPr="001674B1" w:rsidRDefault="00624715" w:rsidP="001674B1">
      <w:pPr>
        <w:pStyle w:val="B1"/>
      </w:pPr>
      <w:r w:rsidRPr="001674B1">
        <w:t>-</w:t>
      </w:r>
      <w:r w:rsidRPr="001674B1">
        <w:tab/>
        <w:t xml:space="preserve">supported services </w:t>
      </w:r>
    </w:p>
    <w:p w14:paraId="355B371B"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75DC9B9" w14:textId="77777777" w:rsidR="009E1FB5" w:rsidRDefault="009E1FB5" w:rsidP="009E1FB5">
      <w:r>
        <w:t>In i to v, if the MS supports CAG, for each PLMN/access technology combination of NG-RAN access technology</w:t>
      </w:r>
      <w:r w:rsidR="00813E44" w:rsidRPr="00EB06E8">
        <w:t>, the MS shall present to the user:</w:t>
      </w:r>
    </w:p>
    <w:p w14:paraId="3410798D"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7713EAAA" w14:textId="77777777" w:rsidR="009E1FB5" w:rsidRDefault="009E1FB5" w:rsidP="009E1FB5">
      <w:pPr>
        <w:pStyle w:val="B2"/>
      </w:pPr>
      <w:r>
        <w:t>1)</w:t>
      </w:r>
      <w:r>
        <w:tab/>
        <w:t>there is an available CAG cell which broadcasts the CAG-ID for the PLMN; and</w:t>
      </w:r>
    </w:p>
    <w:p w14:paraId="521E70CC" w14:textId="77777777" w:rsidR="00813E44" w:rsidRDefault="009E1FB5" w:rsidP="009E1FB5">
      <w:pPr>
        <w:pStyle w:val="B2"/>
      </w:pPr>
      <w:r>
        <w:t>2)</w:t>
      </w:r>
      <w:r>
        <w:tab/>
      </w:r>
      <w:r w:rsidR="00813E44" w:rsidRPr="00EB06E8">
        <w:t>the following is true:</w:t>
      </w:r>
    </w:p>
    <w:p w14:paraId="74DA1175" w14:textId="77777777" w:rsidR="009E1FB5" w:rsidRDefault="00813E44" w:rsidP="00DC236F">
      <w:pPr>
        <w:pStyle w:val="B3"/>
      </w:pPr>
      <w:r w:rsidRPr="00EB06E8">
        <w:t>i)</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6CDC9D0D"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681FD1F"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23D882C7" w14:textId="77777777" w:rsidR="009E1FB5" w:rsidRDefault="009E1FB5" w:rsidP="00E1083D">
      <w:pPr>
        <w:pStyle w:val="B1"/>
      </w:pPr>
      <w:r>
        <w:t>b)</w:t>
      </w:r>
      <w:r>
        <w:tab/>
      </w:r>
      <w:bookmarkStart w:id="278"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278"/>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441DD114"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D32BA1">
        <w:t xml:space="preserve"> for use in manual CAG selection</w:t>
      </w:r>
      <w:r>
        <w:t>.</w:t>
      </w:r>
    </w:p>
    <w:p w14:paraId="46EABC5D" w14:textId="77777777" w:rsidR="00523ACB" w:rsidRDefault="00523ACB" w:rsidP="00DC236F">
      <w:pPr>
        <w:pStyle w:val="NO"/>
      </w:pPr>
      <w:r>
        <w:t>NOTE </w:t>
      </w:r>
      <w:r w:rsidR="004612BD">
        <w:t>2</w:t>
      </w:r>
      <w:r>
        <w:t>:</w:t>
      </w:r>
      <w:r>
        <w:tab/>
        <w:t>A human-readable network name can be broadcasted per CAG-ID and PLMN ID by a CAG cell.</w:t>
      </w:r>
    </w:p>
    <w:p w14:paraId="36491C4B" w14:textId="77777777" w:rsidR="009351FF" w:rsidRPr="00D27A95" w:rsidRDefault="009351FF" w:rsidP="009351FF">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2DCF414A" w14:textId="77777777" w:rsidR="009351FF" w:rsidRPr="00D27A95" w:rsidRDefault="009351FF" w:rsidP="009351FF">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30877C6" w14:textId="205DD7FF" w:rsidR="009351FF" w:rsidRDefault="009351FF" w:rsidP="009351FF">
      <w:r>
        <w:t>If the UE has a PDU session for emergency services</w:t>
      </w:r>
      <w:r w:rsidR="00CD7A3C" w:rsidRPr="00CD7A3C">
        <w:t>, a PDN connection for emergency bearer services or a PDP context for emergency bearer services</w:t>
      </w:r>
      <w:r>
        <w:t xml:space="preserve">, manual </w:t>
      </w:r>
      <w:r w:rsidR="00CD7A3C" w:rsidRPr="00CD7A3C">
        <w:t xml:space="preserve">network </w:t>
      </w:r>
      <w:r>
        <w:t>selection shall not be performed.</w:t>
      </w:r>
    </w:p>
    <w:p w14:paraId="76E789C5" w14:textId="77777777" w:rsidR="009351FF" w:rsidRDefault="009351FF" w:rsidP="009351FF">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2B9D362B" w14:textId="77777777" w:rsidR="009351FF" w:rsidRDefault="009351FF" w:rsidP="009351FF">
      <w:pPr>
        <w:pStyle w:val="B1"/>
      </w:pPr>
      <w:r>
        <w:t>i)</w:t>
      </w:r>
      <w:r>
        <w:tab/>
        <w:t>the MS shall indicate to user that it can not find the selected PLMN and CAG-ID</w:t>
      </w:r>
      <w:r w:rsidRPr="00D27A95">
        <w:t xml:space="preserve">; </w:t>
      </w:r>
      <w:r>
        <w:t>and</w:t>
      </w:r>
    </w:p>
    <w:p w14:paraId="4933D3E1" w14:textId="29BA0CE9" w:rsidR="009351FF" w:rsidRPr="00D27A95" w:rsidRDefault="009351FF" w:rsidP="009351FF">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004C0C64"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004C0C64" w:rsidRPr="004C0C64">
        <w:t xml:space="preserve"> or an acceptable cell</w:t>
      </w:r>
      <w:r w:rsidRPr="00D27A95">
        <w:t>.</w:t>
      </w:r>
    </w:p>
    <w:p w14:paraId="64544AC8" w14:textId="77777777" w:rsidR="009351FF" w:rsidRPr="00D27A95" w:rsidRDefault="009351FF" w:rsidP="009351FF">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0C5D804" w14:textId="77777777" w:rsidR="008F4950" w:rsidRPr="00D27A95" w:rsidRDefault="008F4950" w:rsidP="008F4950">
      <w:pPr>
        <w:pStyle w:val="B1"/>
      </w:pPr>
      <w:r w:rsidRPr="00D27A95">
        <w:t>i)</w:t>
      </w:r>
      <w:r w:rsidRPr="00D27A95">
        <w:tab/>
        <w:t xml:space="preserve">the new PLMN is declared as an equivalent PLMN by the registered PLMN; </w:t>
      </w:r>
    </w:p>
    <w:p w14:paraId="10FCC083" w14:textId="77777777" w:rsidR="00600EFF" w:rsidRDefault="008F4950" w:rsidP="00600EFF">
      <w:pPr>
        <w:pStyle w:val="B1"/>
      </w:pPr>
      <w:r w:rsidRPr="00D27A95">
        <w:t>ii)</w:t>
      </w:r>
      <w:r w:rsidRPr="00D27A95">
        <w:tab/>
        <w:t>the user selects automatic mode</w:t>
      </w:r>
      <w:r w:rsidR="00600EFF">
        <w:t>;</w:t>
      </w:r>
    </w:p>
    <w:p w14:paraId="4B7217C3" w14:textId="77777777" w:rsidR="00E028EC" w:rsidRDefault="00600EFF" w:rsidP="00E028EC">
      <w:pPr>
        <w:pStyle w:val="B1"/>
      </w:pPr>
      <w:r w:rsidRPr="00D27A95">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73067A30"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5A8A8849" w14:textId="77777777" w:rsidR="00B77708" w:rsidRDefault="00B77708" w:rsidP="00B77708">
      <w:pPr>
        <w:pStyle w:val="NO"/>
      </w:pPr>
      <w:r>
        <w:t>NOTE </w:t>
      </w:r>
      <w:r w:rsidR="004612BD">
        <w:t>4</w:t>
      </w:r>
      <w:r>
        <w:t>:</w:t>
      </w:r>
      <w:r>
        <w:tab/>
        <w:t xml:space="preserve">If case iii) </w:t>
      </w:r>
      <w:r w:rsidR="00E028EC">
        <w:t xml:space="preserve">or iv) </w:t>
      </w:r>
      <w:r>
        <w:t>occurs, the MS can provide an indication to the upper layers that the MS has exited manual network selection mode.</w:t>
      </w:r>
    </w:p>
    <w:p w14:paraId="0F9B344F" w14:textId="77777777" w:rsidR="009351FF" w:rsidRPr="00D27A95" w:rsidRDefault="009351FF" w:rsidP="009351FF">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03281BB" w14:textId="77777777" w:rsidR="00806966" w:rsidRDefault="00806966" w:rsidP="00806966">
      <w:r>
        <w:t>If:</w:t>
      </w:r>
    </w:p>
    <w:p w14:paraId="3CA7C444" w14:textId="77777777" w:rsidR="00806966" w:rsidRDefault="00806966" w:rsidP="00806966">
      <w:pPr>
        <w:pStyle w:val="B1"/>
      </w:pPr>
      <w:r>
        <w:t>-</w:t>
      </w:r>
      <w:r>
        <w:tab/>
      </w:r>
      <w:r w:rsidRPr="00EF3771">
        <w:t xml:space="preserve">the </w:t>
      </w:r>
      <w:r>
        <w:t>MS supports access to RLOS;</w:t>
      </w:r>
    </w:p>
    <w:p w14:paraId="0B213CAC"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5214F67" w14:textId="77777777" w:rsidR="00806966" w:rsidRDefault="00806966" w:rsidP="00806966">
      <w:pPr>
        <w:pStyle w:val="B1"/>
      </w:pPr>
      <w:r>
        <w:t>-</w:t>
      </w:r>
      <w:r>
        <w:tab/>
        <w:t>one or more PLMNs offering access to RLOS has been found;</w:t>
      </w:r>
    </w:p>
    <w:p w14:paraId="39EFEFBF" w14:textId="77777777" w:rsidR="00806966" w:rsidRDefault="00806966" w:rsidP="00806966">
      <w:pPr>
        <w:pStyle w:val="B1"/>
      </w:pPr>
      <w:r>
        <w:t>-</w:t>
      </w:r>
      <w:r>
        <w:tab/>
        <w:t>registration cannot be achieved on any PLMN; and</w:t>
      </w:r>
    </w:p>
    <w:p w14:paraId="44CD373F" w14:textId="77777777" w:rsidR="00806966" w:rsidRDefault="00806966" w:rsidP="00806966">
      <w:pPr>
        <w:pStyle w:val="B1"/>
      </w:pPr>
      <w:r>
        <w:t>-</w:t>
      </w:r>
      <w:r>
        <w:tab/>
        <w:t>the MS is in limited service state,</w:t>
      </w:r>
    </w:p>
    <w:p w14:paraId="0FCD42F5"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08E6707" w14:textId="77777777" w:rsidR="00806966" w:rsidRPr="00D27A95" w:rsidRDefault="00806966" w:rsidP="00806966">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02134FF6" w14:textId="77777777" w:rsidR="00FD10E8" w:rsidRDefault="00FD10E8" w:rsidP="00FD10E8">
      <w:pPr>
        <w:pStyle w:val="B1"/>
      </w:pPr>
      <w:r>
        <w:lastRenderedPageBreak/>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9EF50B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F8F0E6" w14:textId="77777777" w:rsidR="002E771E" w:rsidRDefault="002E771E" w:rsidP="002E771E">
      <w:pPr>
        <w:pStyle w:val="Heading5"/>
      </w:pPr>
      <w:bookmarkStart w:id="279" w:name="_Toc20125212"/>
      <w:bookmarkStart w:id="280" w:name="_Toc27486409"/>
      <w:bookmarkStart w:id="281" w:name="_Toc36210462"/>
      <w:bookmarkStart w:id="282" w:name="_Toc45096321"/>
      <w:bookmarkStart w:id="283" w:name="_Toc45882354"/>
      <w:bookmarkStart w:id="284" w:name="_Toc51762150"/>
      <w:bookmarkStart w:id="285" w:name="_Toc83313337"/>
      <w:r>
        <w:t>4.4.3.1.3</w:t>
      </w:r>
      <w:r>
        <w:tab/>
        <w:t>Manual CSG selection</w:t>
      </w:r>
      <w:bookmarkEnd w:id="279"/>
      <w:bookmarkEnd w:id="280"/>
      <w:bookmarkEnd w:id="281"/>
      <w:bookmarkEnd w:id="282"/>
      <w:bookmarkEnd w:id="283"/>
      <w:bookmarkEnd w:id="284"/>
      <w:bookmarkEnd w:id="285"/>
    </w:p>
    <w:p w14:paraId="653E85AA" w14:textId="77777777" w:rsidR="00E50586" w:rsidRDefault="00E50586" w:rsidP="00E50586">
      <w:pPr>
        <w:pStyle w:val="Heading6"/>
      </w:pPr>
      <w:bookmarkStart w:id="286" w:name="_Toc20125213"/>
      <w:bookmarkStart w:id="287" w:name="_Toc27486410"/>
      <w:bookmarkStart w:id="288" w:name="_Toc36210463"/>
      <w:bookmarkStart w:id="289" w:name="_Toc45096322"/>
      <w:bookmarkStart w:id="290" w:name="_Toc45882355"/>
      <w:bookmarkStart w:id="291" w:name="_Toc51762151"/>
      <w:bookmarkStart w:id="292" w:name="_Toc83313338"/>
      <w:r>
        <w:t>4.4.3.1.3.1</w:t>
      </w:r>
      <w:r>
        <w:tab/>
        <w:t>General</w:t>
      </w:r>
      <w:bookmarkEnd w:id="286"/>
      <w:bookmarkEnd w:id="287"/>
      <w:bookmarkEnd w:id="288"/>
      <w:bookmarkEnd w:id="289"/>
      <w:bookmarkEnd w:id="290"/>
      <w:bookmarkEnd w:id="291"/>
      <w:bookmarkEnd w:id="292"/>
    </w:p>
    <w:p w14:paraId="2A9AA9FE"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A7849F2" w14:textId="77777777" w:rsidR="00E703E3" w:rsidRDefault="00E703E3" w:rsidP="00E703E3">
      <w:pPr>
        <w:pStyle w:val="B1"/>
      </w:pPr>
      <w:r>
        <w:t>-</w:t>
      </w:r>
      <w:r w:rsidR="00962ACC">
        <w:tab/>
      </w:r>
      <w:r>
        <w:t>in</w:t>
      </w:r>
      <w:r w:rsidRPr="00E73733">
        <w:t xml:space="preserve"> the USIM if the </w:t>
      </w:r>
      <w:r>
        <w:t xml:space="preserve">Operator CSG list is available in the USIM; or </w:t>
      </w:r>
    </w:p>
    <w:p w14:paraId="43B98621"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3F5B8930" w14:textId="77777777" w:rsidR="00E703E3" w:rsidRDefault="00E703E3" w:rsidP="00E703E3">
      <w:r>
        <w:t>In the absence of  such configuration from the HPLMN for a certain PLMN, the MS shall by default provide to the user CSGs for that PLMN without any restriction.</w:t>
      </w:r>
    </w:p>
    <w:p w14:paraId="35AAD12D"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752783E9" w14:textId="77777777" w:rsidR="00E703E3" w:rsidRDefault="00E703E3" w:rsidP="00E703E3">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07FC7650"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7B53877E" w14:textId="77777777" w:rsidR="00FD49D0" w:rsidRDefault="002E771E" w:rsidP="00FD49D0">
      <w:r>
        <w:t xml:space="preserve">The user may select a CSG from </w:t>
      </w:r>
      <w:r w:rsidR="00764DC2">
        <w:t xml:space="preserve">the </w:t>
      </w:r>
      <w:r w:rsidR="00E703E3">
        <w:t>indicated CSGs</w:t>
      </w:r>
      <w:r w:rsidR="00E50586">
        <w:t>.</w:t>
      </w:r>
    </w:p>
    <w:p w14:paraId="4E81E1F6"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67C67780" w14:textId="77777777" w:rsidR="00E50586" w:rsidRDefault="00E50586" w:rsidP="00E50586">
      <w:pPr>
        <w:pStyle w:val="Heading6"/>
      </w:pPr>
      <w:bookmarkStart w:id="293" w:name="_Toc20125214"/>
      <w:bookmarkStart w:id="294" w:name="_Toc27486411"/>
      <w:bookmarkStart w:id="295" w:name="_Toc36210464"/>
      <w:bookmarkStart w:id="296" w:name="_Toc45096323"/>
      <w:bookmarkStart w:id="297" w:name="_Toc45882356"/>
      <w:bookmarkStart w:id="298" w:name="_Toc51762152"/>
      <w:bookmarkStart w:id="299" w:name="_Toc83313339"/>
      <w:r>
        <w:t>4.4.3.1.3.2</w:t>
      </w:r>
      <w:r>
        <w:tab/>
        <w:t>Manual CSG selection within the RPLMN</w:t>
      </w:r>
      <w:bookmarkEnd w:id="293"/>
      <w:bookmarkEnd w:id="294"/>
      <w:bookmarkEnd w:id="295"/>
      <w:bookmarkEnd w:id="296"/>
      <w:bookmarkEnd w:id="297"/>
      <w:bookmarkEnd w:id="298"/>
      <w:bookmarkEnd w:id="299"/>
    </w:p>
    <w:p w14:paraId="43E3613C"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05161EA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CA3B18F" w14:textId="77777777" w:rsidR="00F11585" w:rsidRDefault="00F11585" w:rsidP="00E50586">
      <w:r>
        <w:t>Manual CSG selection within the RPLMN does not affect the current PLMN selection mode.</w:t>
      </w:r>
    </w:p>
    <w:p w14:paraId="6EDF8533" w14:textId="77777777" w:rsidR="00E50586" w:rsidRDefault="00E50586" w:rsidP="00E50586">
      <w:pPr>
        <w:pStyle w:val="Heading6"/>
      </w:pPr>
      <w:bookmarkStart w:id="300" w:name="_Toc20125215"/>
      <w:bookmarkStart w:id="301" w:name="_Toc27486412"/>
      <w:bookmarkStart w:id="302" w:name="_Toc36210465"/>
      <w:bookmarkStart w:id="303" w:name="_Toc45096324"/>
      <w:bookmarkStart w:id="304" w:name="_Toc45882357"/>
      <w:bookmarkStart w:id="305" w:name="_Toc51762153"/>
      <w:bookmarkStart w:id="306" w:name="_Toc83313340"/>
      <w:r>
        <w:t>4.4.3.1.3.3</w:t>
      </w:r>
      <w:r>
        <w:tab/>
        <w:t>Manual CSG selection in a PLMN different from the RPLMN</w:t>
      </w:r>
      <w:bookmarkEnd w:id="300"/>
      <w:bookmarkEnd w:id="301"/>
      <w:bookmarkEnd w:id="302"/>
      <w:bookmarkEnd w:id="303"/>
      <w:bookmarkEnd w:id="304"/>
      <w:bookmarkEnd w:id="305"/>
      <w:bookmarkEnd w:id="306"/>
    </w:p>
    <w:p w14:paraId="1005F5F5" w14:textId="77777777" w:rsidR="00E50586" w:rsidRDefault="00E50586" w:rsidP="00E50586">
      <w:r>
        <w:t>If the user selects a CSG in a PLMN that is different from the RPLMN, then</w:t>
      </w:r>
      <w:r w:rsidRPr="00D3087F">
        <w:t xml:space="preserve"> </w:t>
      </w:r>
      <w:r>
        <w:t>the following applies:</w:t>
      </w:r>
    </w:p>
    <w:p w14:paraId="4FB9785E" w14:textId="74121F32" w:rsidR="00E50586" w:rsidRDefault="00E50586" w:rsidP="00E50586">
      <w:pPr>
        <w:pStyle w:val="B1"/>
      </w:pPr>
      <w:r w:rsidRPr="00D27A95">
        <w:t>i)</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or a PLMN selection triggered by ProSe communication</w:t>
      </w:r>
      <w:r w:rsidR="00DC0D86" w:rsidRPr="00DC0D86">
        <w:t>s</w:t>
      </w:r>
      <w:r w:rsidR="007942EA" w:rsidRPr="00A9583A">
        <w:t xml:space="preserve"> as specified in </w:t>
      </w:r>
      <w:r w:rsidR="00962ACC">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962ACC">
        <w:t>clause</w:t>
      </w:r>
      <w:r w:rsidR="00B4267A">
        <w:t> </w:t>
      </w:r>
      <w:r w:rsidR="00B4267A" w:rsidRPr="00A9583A">
        <w:t>3.</w:t>
      </w:r>
      <w:r w:rsidR="007F2009" w:rsidRPr="007F2009">
        <w:t>1C</w:t>
      </w:r>
      <w:r>
        <w:t>;</w:t>
      </w:r>
    </w:p>
    <w:p w14:paraId="194B891D" w14:textId="77777777" w:rsidR="00E50586" w:rsidRDefault="00E50586" w:rsidP="00E50586">
      <w:pPr>
        <w:pStyle w:val="B1"/>
      </w:pPr>
      <w:r>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962ACC">
        <w:t>clause</w:t>
      </w:r>
      <w:r>
        <w:t> 4.3.1.2;</w:t>
      </w:r>
    </w:p>
    <w:p w14:paraId="01D7E4A5" w14:textId="77777777" w:rsidR="00E50586" w:rsidRDefault="00E50586" w:rsidP="00E50586">
      <w:pPr>
        <w:pStyle w:val="B1"/>
      </w:pPr>
      <w:r w:rsidRPr="00D27A95">
        <w:lastRenderedPageBreak/>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526B4FE1"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79E43E95"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4441D4C9"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962ACC">
        <w:rPr>
          <w:noProof/>
        </w:rPr>
        <w:t>clause</w:t>
      </w:r>
      <w:r>
        <w:t> </w:t>
      </w:r>
      <w:r>
        <w:rPr>
          <w:noProof/>
        </w:rPr>
        <w:t>4.4.3.1. The MS shall delete the stored duplicate value of RPLMN once the PLMN selection has been completed successfully</w:t>
      </w:r>
      <w:r w:rsidR="00E77F9A">
        <w:rPr>
          <w:noProof/>
        </w:rPr>
        <w:t>;</w:t>
      </w:r>
    </w:p>
    <w:p w14:paraId="2C8D0A33"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962ACC">
        <w:t>clause</w:t>
      </w:r>
      <w:r>
        <w:t>s 5.5.1.3.4.2, 5.5.1.3.4.3, 5.5.3.3.4.2 and 5.5.3.3.4.3</w:t>
      </w:r>
      <w:r w:rsidRPr="007E6407">
        <w:t>)</w:t>
      </w:r>
      <w:r>
        <w:t xml:space="preserve"> and the selected CSG is not available on UTRAN radio access technology, the MS shall re-enable the E-UTRA capability, return to the 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39CCFE93"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962ACC">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084F2226" w14:textId="77777777" w:rsidR="00E97638" w:rsidRPr="00D27A95" w:rsidRDefault="00E97638">
      <w:pPr>
        <w:pStyle w:val="Heading4"/>
      </w:pPr>
      <w:bookmarkStart w:id="307" w:name="_Toc20125216"/>
      <w:bookmarkStart w:id="308" w:name="_Toc27486413"/>
      <w:bookmarkStart w:id="309" w:name="_Toc36210466"/>
      <w:bookmarkStart w:id="310" w:name="_Toc45096325"/>
      <w:bookmarkStart w:id="311" w:name="_Toc45882358"/>
      <w:bookmarkStart w:id="312" w:name="_Toc51762154"/>
      <w:bookmarkStart w:id="313" w:name="_Toc83313341"/>
      <w:r w:rsidRPr="00D27A95">
        <w:t>4.4.3.2</w:t>
      </w:r>
      <w:r w:rsidRPr="00D27A95">
        <w:tab/>
        <w:t>User reselection</w:t>
      </w:r>
      <w:bookmarkEnd w:id="307"/>
      <w:bookmarkEnd w:id="308"/>
      <w:bookmarkEnd w:id="309"/>
      <w:bookmarkEnd w:id="310"/>
      <w:bookmarkEnd w:id="311"/>
      <w:bookmarkEnd w:id="312"/>
      <w:bookmarkEnd w:id="313"/>
    </w:p>
    <w:p w14:paraId="5EDDCFF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7E8101FC" w14:textId="77777777" w:rsidR="00E97638" w:rsidRPr="00D27A95" w:rsidRDefault="00E97638">
      <w:pPr>
        <w:pStyle w:val="Heading5"/>
      </w:pPr>
      <w:bookmarkStart w:id="314" w:name="_Toc20125217"/>
      <w:bookmarkStart w:id="315" w:name="_Toc27486414"/>
      <w:bookmarkStart w:id="316" w:name="_Toc36210467"/>
      <w:bookmarkStart w:id="317" w:name="_Toc45096326"/>
      <w:bookmarkStart w:id="318" w:name="_Toc45882359"/>
      <w:bookmarkStart w:id="319" w:name="_Toc51762155"/>
      <w:bookmarkStart w:id="320" w:name="_Toc83313342"/>
      <w:r w:rsidRPr="00D27A95">
        <w:t>4.4.3.2.1</w:t>
      </w:r>
      <w:r w:rsidRPr="00D27A95">
        <w:tab/>
        <w:t>Automatic Network Selection Mode</w:t>
      </w:r>
      <w:bookmarkEnd w:id="314"/>
      <w:bookmarkEnd w:id="315"/>
      <w:bookmarkEnd w:id="316"/>
      <w:bookmarkEnd w:id="317"/>
      <w:bookmarkEnd w:id="318"/>
      <w:bookmarkEnd w:id="319"/>
      <w:bookmarkEnd w:id="320"/>
    </w:p>
    <w:p w14:paraId="36362206"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55C41539" w14:textId="77777777" w:rsidR="00E97638" w:rsidRPr="00D27A95" w:rsidRDefault="00E97638">
      <w:pPr>
        <w:pStyle w:val="B1"/>
      </w:pPr>
      <w:r w:rsidRPr="00D27A95">
        <w:t>i)</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5E6F0BC3"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52332CC"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126098B9"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ECFB82B" w14:textId="77777777" w:rsidR="004612BD" w:rsidRDefault="004612BD" w:rsidP="004612BD">
      <w:pPr>
        <w:pStyle w:val="NO"/>
      </w:pPr>
      <w:r>
        <w:t>NOTE 1:</w:t>
      </w:r>
      <w:r>
        <w:tab/>
        <w:t>High quality signal is defined in the appropriate AS specification.</w:t>
      </w:r>
    </w:p>
    <w:p w14:paraId="21D8FDA0" w14:textId="77777777" w:rsidR="00E97638" w:rsidRPr="00D27A95" w:rsidRDefault="00E97638">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1C8698DA" w14:textId="77777777" w:rsidR="00E97638" w:rsidRPr="00D27A95" w:rsidRDefault="00E97638">
      <w:pPr>
        <w:pStyle w:val="B1"/>
      </w:pPr>
      <w:r w:rsidRPr="00D27A95">
        <w:lastRenderedPageBreak/>
        <w:t>vi)</w:t>
      </w:r>
      <w:r w:rsidRPr="00D27A95">
        <w:tab/>
        <w:t>The previously selected PLMN/access technology combination.</w:t>
      </w:r>
    </w:p>
    <w:p w14:paraId="72A29FBC"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3D6E682" w14:textId="77777777" w:rsidR="00E97638" w:rsidRPr="00D27A95" w:rsidRDefault="00E97638">
      <w:pPr>
        <w:pStyle w:val="NO"/>
      </w:pPr>
      <w:r w:rsidRPr="00D27A95">
        <w:t>NOTE</w:t>
      </w:r>
      <w:r w:rsidR="000C6340">
        <w:t> </w:t>
      </w:r>
      <w:r w:rsidR="004612BD">
        <w:t>2</w:t>
      </w:r>
      <w:r w:rsidRPr="00D27A95">
        <w:t>:</w:t>
      </w:r>
      <w:r w:rsidR="00962ACC">
        <w:tab/>
      </w:r>
      <w:r w:rsidRPr="00D27A95">
        <w:t>If the previously selected PLMN is chosen, and registration has not been attempted on any other PLMNs, then the MS is already registered on the PLMN, and so registration is not necessary.</w:t>
      </w:r>
    </w:p>
    <w:p w14:paraId="4655E2C4" w14:textId="77777777" w:rsidR="00E97638" w:rsidRPr="00D27A95" w:rsidRDefault="00E97638">
      <w:r w:rsidRPr="00D27A95">
        <w:t>The equivalent PLMNs list shall not be applied to the user reselection in Automatic Network Selection Mode.</w:t>
      </w:r>
    </w:p>
    <w:p w14:paraId="67E9555D"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962ACC">
        <w:t>clause</w:t>
      </w:r>
      <w:r w:rsidR="001A0571">
        <w:t> </w:t>
      </w:r>
      <w:r w:rsidRPr="00D27A95">
        <w:t>4.4.3.1.1 apply: Requirement d) shall apply as shown below:</w:t>
      </w:r>
    </w:p>
    <w:p w14:paraId="7D7CBAA8"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3511B21F" w14:textId="77777777" w:rsidR="00E97638" w:rsidRPr="00D27A95" w:rsidRDefault="00E97638">
      <w:pPr>
        <w:pStyle w:val="Heading5"/>
      </w:pPr>
      <w:bookmarkStart w:id="321" w:name="_Toc20125218"/>
      <w:bookmarkStart w:id="322" w:name="_Toc27486415"/>
      <w:bookmarkStart w:id="323" w:name="_Toc36210468"/>
      <w:bookmarkStart w:id="324" w:name="_Toc45096327"/>
      <w:bookmarkStart w:id="325" w:name="_Toc45882360"/>
      <w:bookmarkStart w:id="326" w:name="_Toc51762156"/>
      <w:bookmarkStart w:id="327" w:name="_Toc83313343"/>
      <w:r w:rsidRPr="00D27A95">
        <w:t>4.4.3.2.2</w:t>
      </w:r>
      <w:r w:rsidRPr="00D27A95">
        <w:tab/>
        <w:t>Manual Network Selection Mode</w:t>
      </w:r>
      <w:bookmarkEnd w:id="321"/>
      <w:bookmarkEnd w:id="322"/>
      <w:bookmarkEnd w:id="323"/>
      <w:bookmarkEnd w:id="324"/>
      <w:bookmarkEnd w:id="325"/>
      <w:bookmarkEnd w:id="326"/>
      <w:bookmarkEnd w:id="327"/>
    </w:p>
    <w:p w14:paraId="02EB291B" w14:textId="77777777" w:rsidR="00E97638" w:rsidRDefault="00E97638">
      <w:r w:rsidRPr="00D27A95">
        <w:t xml:space="preserve">The Manual Network Selection Mode Procedure of </w:t>
      </w:r>
      <w:r w:rsidR="00962ACC">
        <w:t>clause</w:t>
      </w:r>
      <w:r w:rsidRPr="00D27A95">
        <w:t> 4.4.3.1.2 is followed.</w:t>
      </w:r>
    </w:p>
    <w:p w14:paraId="12949C1F" w14:textId="77777777" w:rsidR="002E771E" w:rsidRDefault="002E771E" w:rsidP="002E771E">
      <w:pPr>
        <w:pStyle w:val="Heading5"/>
      </w:pPr>
      <w:bookmarkStart w:id="328" w:name="_Toc20125219"/>
      <w:bookmarkStart w:id="329" w:name="_Toc27486416"/>
      <w:bookmarkStart w:id="330" w:name="_Toc36210469"/>
      <w:bookmarkStart w:id="331" w:name="_Toc45096328"/>
      <w:bookmarkStart w:id="332" w:name="_Toc45882361"/>
      <w:bookmarkStart w:id="333" w:name="_Toc51762157"/>
      <w:bookmarkStart w:id="334" w:name="_Toc83313344"/>
      <w:r>
        <w:t>4.4.3.2.3</w:t>
      </w:r>
      <w:r>
        <w:tab/>
        <w:t>Manual CSG selection</w:t>
      </w:r>
      <w:bookmarkEnd w:id="328"/>
      <w:bookmarkEnd w:id="329"/>
      <w:bookmarkEnd w:id="330"/>
      <w:bookmarkEnd w:id="331"/>
      <w:bookmarkEnd w:id="332"/>
      <w:bookmarkEnd w:id="333"/>
      <w:bookmarkEnd w:id="334"/>
    </w:p>
    <w:p w14:paraId="6A36044A" w14:textId="77777777" w:rsidR="002E771E" w:rsidRPr="00D27A95" w:rsidRDefault="002E771E" w:rsidP="002E771E">
      <w:r>
        <w:t xml:space="preserve">The procedure of </w:t>
      </w:r>
      <w:r w:rsidR="00962ACC">
        <w:t>clause</w:t>
      </w:r>
      <w:r>
        <w:t> 4.4.3.1.3 is followed.</w:t>
      </w:r>
    </w:p>
    <w:p w14:paraId="354F701D" w14:textId="77777777" w:rsidR="00E97638" w:rsidRPr="00D27A95" w:rsidRDefault="00E97638">
      <w:pPr>
        <w:pStyle w:val="Heading4"/>
      </w:pPr>
      <w:bookmarkStart w:id="335" w:name="_Toc20125220"/>
      <w:bookmarkStart w:id="336" w:name="_Toc27486417"/>
      <w:bookmarkStart w:id="337" w:name="_Toc36210470"/>
      <w:bookmarkStart w:id="338" w:name="_Toc45096329"/>
      <w:bookmarkStart w:id="339" w:name="_Toc45882362"/>
      <w:bookmarkStart w:id="340" w:name="_Toc51762158"/>
      <w:bookmarkStart w:id="341" w:name="_Toc83313345"/>
      <w:r w:rsidRPr="00D27A95">
        <w:t>4.4.3.3</w:t>
      </w:r>
      <w:r w:rsidRPr="00D27A95">
        <w:tab/>
        <w:t>In VPLMN</w:t>
      </w:r>
      <w:bookmarkEnd w:id="335"/>
      <w:bookmarkEnd w:id="336"/>
      <w:bookmarkEnd w:id="337"/>
      <w:bookmarkEnd w:id="338"/>
      <w:bookmarkEnd w:id="339"/>
      <w:bookmarkEnd w:id="340"/>
      <w:bookmarkEnd w:id="341"/>
    </w:p>
    <w:p w14:paraId="438CCB39" w14:textId="77777777" w:rsidR="002E771E" w:rsidRDefault="002E771E" w:rsidP="002E771E">
      <w:pPr>
        <w:pStyle w:val="Heading5"/>
      </w:pPr>
      <w:bookmarkStart w:id="342" w:name="_Toc20125221"/>
      <w:bookmarkStart w:id="343" w:name="_Toc27486418"/>
      <w:bookmarkStart w:id="344" w:name="_Toc36210471"/>
      <w:bookmarkStart w:id="345" w:name="_Toc45096330"/>
      <w:bookmarkStart w:id="346" w:name="_Toc45882363"/>
      <w:bookmarkStart w:id="347" w:name="_Toc51762159"/>
      <w:bookmarkStart w:id="348" w:name="_Toc83313346"/>
      <w:r>
        <w:t>4.4.3.3.1</w:t>
      </w:r>
      <w:r>
        <w:tab/>
        <w:t>Automatic and manual network selection modes</w:t>
      </w:r>
      <w:bookmarkEnd w:id="342"/>
      <w:bookmarkEnd w:id="343"/>
      <w:bookmarkEnd w:id="344"/>
      <w:bookmarkEnd w:id="345"/>
      <w:bookmarkEnd w:id="346"/>
      <w:bookmarkEnd w:id="347"/>
      <w:bookmarkEnd w:id="348"/>
    </w:p>
    <w:p w14:paraId="0B5D1683"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i), ii) and iii) as defined in the Automatic Network Selection Mode in </w:t>
      </w:r>
      <w:r w:rsidR="00962ACC">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D355A0A"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52CBD8D2"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149CA0D"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6D945CA"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85733F8"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547185E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222B2D2A"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D705ED9" w14:textId="77777777" w:rsidR="00E97F8A" w:rsidRDefault="00E97F8A" w:rsidP="00E97F8A">
      <w:pPr>
        <w:pStyle w:val="B3"/>
      </w:pPr>
      <w:r>
        <w:lastRenderedPageBreak/>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796EAE" w14:textId="77777777" w:rsidR="0009375B" w:rsidRDefault="0009375B" w:rsidP="0009375B">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0AF3ACB0" w14:textId="13799956"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134872C"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00136703">
        <w:t xml:space="preserve"> or mobile initiated connection only mode (MICO) as described in </w:t>
      </w:r>
      <w:r w:rsidR="00136703" w:rsidRPr="0009143F">
        <w:rPr>
          <w:noProof/>
        </w:rPr>
        <w:t>3GPP</w:t>
      </w:r>
      <w:r w:rsidR="00136703">
        <w:t> </w:t>
      </w:r>
      <w:r w:rsidR="00136703" w:rsidRPr="0009143F">
        <w:rPr>
          <w:noProof/>
        </w:rPr>
        <w:t>TS</w:t>
      </w:r>
      <w:r w:rsidR="00136703">
        <w:t> </w:t>
      </w:r>
      <w:r w:rsidR="00136703" w:rsidRPr="0009143F">
        <w:rPr>
          <w:noProof/>
        </w:rPr>
        <w:t>24.501</w:t>
      </w:r>
      <w:r w:rsidR="00136703">
        <w:rPr>
          <w:noProof/>
        </w:rPr>
        <w:t> [64]</w:t>
      </w:r>
      <w:r w:rsidRPr="00D27A95">
        <w:t>.</w:t>
      </w:r>
    </w:p>
    <w:p w14:paraId="17327569"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5CEE922"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6DD2625D"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B147FA6"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1C71D282" w14:textId="77777777" w:rsidR="00954EA0" w:rsidRDefault="00954EA0" w:rsidP="00954EA0">
      <w:pPr>
        <w:pStyle w:val="B2"/>
      </w:pPr>
      <w:r>
        <w:t>-</w:t>
      </w:r>
      <w:r>
        <w:tab/>
        <w:t>only after switch on if Fast First Higher Priority PLMN search is disabled; or</w:t>
      </w:r>
    </w:p>
    <w:p w14:paraId="55A5787A" w14:textId="77777777" w:rsidR="00954EA0" w:rsidRDefault="00954EA0" w:rsidP="00954EA0">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480BC373"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0655F889" w14:textId="77777777" w:rsidR="00E97638" w:rsidRPr="00D27A95" w:rsidRDefault="00E97638">
      <w:pPr>
        <w:pStyle w:val="B1"/>
      </w:pPr>
      <w:r w:rsidRPr="00D27A95">
        <w:t>d)</w:t>
      </w:r>
      <w:r w:rsidRPr="00D27A95">
        <w:tab/>
        <w:t>Periodic attempts shall only be performed by the MS while in idle mode</w:t>
      </w:r>
      <w:r w:rsidR="004E339B">
        <w:t xml:space="preserve"> or 5GMM-CONNECTED mode with RRC inactive indication (see 3GPP TS 24.501 [64])</w:t>
      </w:r>
      <w:r w:rsidRPr="00D27A95">
        <w:t>;</w:t>
      </w:r>
    </w:p>
    <w:p w14:paraId="2B2C4682"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C99BF8B"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11561AEE"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F53D15D"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D939967" w14:textId="77777777" w:rsidR="00136703" w:rsidRPr="0043032E" w:rsidRDefault="00136703" w:rsidP="00136703">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270DC3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1EBDBF24" w14:textId="77777777" w:rsidR="00E97638" w:rsidRPr="00D27A95" w:rsidRDefault="00E97638">
      <w:pPr>
        <w:pStyle w:val="B1"/>
      </w:pPr>
      <w:r w:rsidRPr="00D27A95">
        <w:t>f)</w:t>
      </w:r>
      <w:r w:rsidRPr="00D27A95">
        <w:tab/>
        <w:t xml:space="preserve">In steps i), ii) and iii) </w:t>
      </w:r>
      <w:r w:rsidR="00685D7D" w:rsidRPr="00D27A95">
        <w:t xml:space="preserve">of </w:t>
      </w:r>
      <w:r w:rsidR="00962ACC">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705A9DA5"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w:t>
      </w:r>
      <w:r w:rsidR="00D32BA1" w:rsidRPr="00BA7621">
        <w:t xml:space="preserve">and which are not in the list of "PLMNs where registration was aborted due to SOR" </w:t>
      </w:r>
      <w:r w:rsidR="00D32BA1" w:rsidRPr="00403434">
        <w:t>if the UE has a list of "PLMNs where registration was aborted due to SOR</w:t>
      </w:r>
      <w:r w:rsidR="00D32BA1" w:rsidRPr="00BA7621">
        <w:t xml:space="preserve">" </w:t>
      </w:r>
      <w:r w:rsidRPr="00D27A95">
        <w:t>shall be taken into account to compare with the priority level of a selected PLMN.</w:t>
      </w:r>
    </w:p>
    <w:p w14:paraId="5F5EAD6A"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w:t>
      </w:r>
      <w:r w:rsidR="00D32BA1"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E2F99B1" w14:textId="6190DC8C" w:rsidR="00D32BA1" w:rsidRDefault="00D32BA1" w:rsidP="00D32BA1">
      <w:pPr>
        <w:pStyle w:val="B1"/>
      </w:pPr>
      <w:bookmarkStart w:id="349" w:name="_Toc20125222"/>
      <w:bookmarkStart w:id="350" w:name="_Toc27486419"/>
      <w:bookmarkStart w:id="351" w:name="_Toc36210472"/>
      <w:bookmarkStart w:id="352" w:name="_Toc45096331"/>
      <w:bookmarkStart w:id="353" w:name="_Toc45882364"/>
      <w:bookmarkStart w:id="354" w:name="_Toc51762160"/>
      <w:r w:rsidRPr="00B52450">
        <w:lastRenderedPageBreak/>
        <w:t>i)</w:t>
      </w:r>
      <w:r w:rsidRPr="00B52450">
        <w:tab/>
        <w:t xml:space="preserve">In step iii) of </w:t>
      </w:r>
      <w:r w:rsidR="00962ACC">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D69C6FF" w14:textId="5F4A6BC8" w:rsidR="001A7432" w:rsidRPr="00B52450" w:rsidRDefault="001A7432" w:rsidP="00AE2CB4">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3280182" w14:textId="76DD224C" w:rsidR="002E771E" w:rsidRDefault="002E771E" w:rsidP="002E771E">
      <w:pPr>
        <w:pStyle w:val="Heading5"/>
      </w:pPr>
      <w:bookmarkStart w:id="355" w:name="_Toc83313347"/>
      <w:r>
        <w:t>4.4.3.3.2</w:t>
      </w:r>
      <w:r>
        <w:tab/>
        <w:t>Manual CSG selection</w:t>
      </w:r>
      <w:bookmarkEnd w:id="349"/>
      <w:bookmarkEnd w:id="350"/>
      <w:bookmarkEnd w:id="351"/>
      <w:bookmarkEnd w:id="352"/>
      <w:bookmarkEnd w:id="353"/>
      <w:bookmarkEnd w:id="354"/>
      <w:bookmarkEnd w:id="355"/>
      <w:r>
        <w:t xml:space="preserve"> </w:t>
      </w:r>
    </w:p>
    <w:p w14:paraId="00CE826A" w14:textId="77777777" w:rsidR="002E771E" w:rsidRPr="00D27A95" w:rsidRDefault="002E771E" w:rsidP="002E771E">
      <w:r>
        <w:t xml:space="preserve">The procedure of </w:t>
      </w:r>
      <w:r w:rsidR="00962ACC">
        <w:t>clause</w:t>
      </w:r>
      <w:r>
        <w:t> 4.4.3.1.3 is followed.</w:t>
      </w:r>
    </w:p>
    <w:p w14:paraId="0D6DDA1A" w14:textId="77777777" w:rsidR="00E97638" w:rsidRPr="00D27A95" w:rsidRDefault="00E97638">
      <w:pPr>
        <w:pStyle w:val="Heading4"/>
      </w:pPr>
      <w:bookmarkStart w:id="356" w:name="_Toc20125223"/>
      <w:bookmarkStart w:id="357" w:name="_Toc27486420"/>
      <w:bookmarkStart w:id="358" w:name="_Toc36210473"/>
      <w:bookmarkStart w:id="359" w:name="_Toc45096332"/>
      <w:bookmarkStart w:id="360" w:name="_Toc45882365"/>
      <w:bookmarkStart w:id="361" w:name="_Toc51762161"/>
      <w:bookmarkStart w:id="362" w:name="_Toc83313348"/>
      <w:r w:rsidRPr="00D27A95">
        <w:t>4.4.3.4</w:t>
      </w:r>
      <w:r w:rsidRPr="00D27A95">
        <w:tab/>
        <w:t>Investigation Scan for higher prioritized PLMN</w:t>
      </w:r>
      <w:bookmarkEnd w:id="356"/>
      <w:bookmarkEnd w:id="357"/>
      <w:bookmarkEnd w:id="358"/>
      <w:bookmarkEnd w:id="359"/>
      <w:bookmarkEnd w:id="360"/>
      <w:bookmarkEnd w:id="361"/>
      <w:bookmarkEnd w:id="362"/>
    </w:p>
    <w:p w14:paraId="4A54D6C3" w14:textId="77777777" w:rsidR="00E97638" w:rsidRPr="00D27A95" w:rsidRDefault="00E97638">
      <w:pPr>
        <w:keepNext/>
        <w:keepLines/>
      </w:pPr>
      <w:r w:rsidRPr="00D27A95">
        <w:t>The support of this procedure is mandatory if the ME supports GSM COMPACT and otherwise optional.</w:t>
      </w:r>
    </w:p>
    <w:p w14:paraId="33BFC87A" w14:textId="77777777" w:rsidR="00E97638" w:rsidRPr="00D27A95" w:rsidRDefault="00E97638">
      <w:pPr>
        <w:keepNext/>
        <w:keepLines/>
      </w:pPr>
      <w:r w:rsidRPr="00D27A95">
        <w:t>A</w:t>
      </w:r>
      <w:r w:rsidR="00D4491F">
        <w:t>n</w:t>
      </w:r>
      <w:r w:rsidRPr="00D27A95">
        <w:t xml:space="preserve">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5F7AB301" w14:textId="77777777" w:rsidR="00E97638" w:rsidRPr="00D27A95" w:rsidRDefault="00E97638">
      <w:pPr>
        <w:keepNext/>
        <w:keepLines/>
      </w:pPr>
      <w:r w:rsidRPr="00D27A95">
        <w:t xml:space="preserve">The MS shall scan for PLMNs in accordance with the requirements described for automatic network selection mode in </w:t>
      </w:r>
      <w:r w:rsidR="00962ACC">
        <w:t>clause</w:t>
      </w:r>
      <w:r w:rsidR="000C6340">
        <w:t> </w:t>
      </w:r>
      <w:r w:rsidRPr="00D27A95">
        <w:t xml:space="preserve">4.4.3.1.1 that are applicable to i), ii) and iii) with the exception of requirement a) and b) in </w:t>
      </w:r>
      <w:r w:rsidR="00962ACC">
        <w:t>clause</w:t>
      </w:r>
      <w:r w:rsidRPr="00D27A95">
        <w:t xml:space="preserve"> 4.4.3.1. Requirement a) and b) that are specified for automatic network selection mode in </w:t>
      </w:r>
      <w:r w:rsidR="00962ACC">
        <w:t>clause</w:t>
      </w:r>
      <w:r w:rsidR="000C6340">
        <w:t> </w:t>
      </w:r>
      <w:r w:rsidRPr="00D27A95">
        <w:t xml:space="preserve">4.4.3.1 shall be ignored during the investigation scan. </w:t>
      </w:r>
    </w:p>
    <w:p w14:paraId="01322088" w14:textId="77777777" w:rsidR="00E97638" w:rsidRPr="00D27A95" w:rsidRDefault="00E97638">
      <w:pPr>
        <w:keepLines/>
      </w:pPr>
      <w:r w:rsidRPr="00D27A95">
        <w:t>If indicated on the SIM, the investigation scan shall be performed:</w:t>
      </w:r>
    </w:p>
    <w:p w14:paraId="7B16BBD9" w14:textId="77777777" w:rsidR="00E97638" w:rsidRPr="00D27A95" w:rsidRDefault="003F5A54" w:rsidP="003F5A54">
      <w:pPr>
        <w:pStyle w:val="B1"/>
      </w:pPr>
      <w:r>
        <w:t>i)</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323167C0"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962ACC">
        <w:t>clause</w:t>
      </w:r>
      <w:r w:rsidR="000C6340">
        <w:t> </w:t>
      </w:r>
      <w:r w:rsidR="00E97638" w:rsidRPr="00D27A95">
        <w:t xml:space="preserve">3.5. </w:t>
      </w:r>
    </w:p>
    <w:p w14:paraId="2C65EFC4"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5DAC02D3" w14:textId="77777777" w:rsidR="00E97638" w:rsidRPr="00D27A95" w:rsidRDefault="00E97638">
      <w:r w:rsidRPr="00D27A95">
        <w:t>The MS shall return to RPLMN after the investigation scan is performed.</w:t>
      </w:r>
    </w:p>
    <w:p w14:paraId="2AF5439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1E2E3FF6" w14:textId="77777777" w:rsidR="00E97638" w:rsidRPr="00D27A95" w:rsidRDefault="00E97638">
      <w:pPr>
        <w:pStyle w:val="Heading3"/>
        <w:widowControl w:val="0"/>
      </w:pPr>
      <w:bookmarkStart w:id="363" w:name="_Toc20125224"/>
      <w:bookmarkStart w:id="364" w:name="_Toc27486421"/>
      <w:bookmarkStart w:id="365" w:name="_Toc36210474"/>
      <w:bookmarkStart w:id="366" w:name="_Toc45096333"/>
      <w:bookmarkStart w:id="367" w:name="_Toc45882366"/>
      <w:bookmarkStart w:id="368" w:name="_Toc51762162"/>
      <w:bookmarkStart w:id="369" w:name="_Toc83313349"/>
      <w:r w:rsidRPr="00D27A95">
        <w:lastRenderedPageBreak/>
        <w:t>4.4.4</w:t>
      </w:r>
      <w:r w:rsidRPr="00D27A95">
        <w:tab/>
        <w:t>Abnormal cases</w:t>
      </w:r>
      <w:bookmarkEnd w:id="363"/>
      <w:bookmarkEnd w:id="364"/>
      <w:bookmarkEnd w:id="365"/>
      <w:bookmarkEnd w:id="366"/>
      <w:bookmarkEnd w:id="367"/>
      <w:bookmarkEnd w:id="368"/>
      <w:bookmarkEnd w:id="369"/>
    </w:p>
    <w:p w14:paraId="6F5886DF"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323B164B"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962ACC">
        <w:t>clause</w:t>
      </w:r>
      <w:r w:rsidR="000C6340">
        <w:t> </w:t>
      </w:r>
      <w:r w:rsidRPr="00D27A95">
        <w:t>4.4.3.2</w:t>
      </w:r>
      <w:r w:rsidR="009A5AC9">
        <w:t>.</w:t>
      </w:r>
      <w:r w:rsidRPr="00D27A95">
        <w:t>1.</w:t>
      </w:r>
    </w:p>
    <w:p w14:paraId="1FD309B3" w14:textId="77777777" w:rsidR="00811083" w:rsidRPr="00D27A95" w:rsidRDefault="00811083" w:rsidP="00811083">
      <w:pPr>
        <w:keepNext/>
        <w:keepLines/>
        <w:widowControl w:val="0"/>
      </w:pPr>
      <w:r>
        <w:t>A multi mode MS that also supports 3GPP2 access technology may fall back to 3GPP2 mode if no SIM is inserted.</w:t>
      </w:r>
    </w:p>
    <w:p w14:paraId="7E27D251" w14:textId="77777777" w:rsidR="00E97638" w:rsidRPr="00D27A95" w:rsidRDefault="00E97638">
      <w:pPr>
        <w:pStyle w:val="Heading3"/>
      </w:pPr>
      <w:bookmarkStart w:id="370" w:name="_Toc20125225"/>
      <w:bookmarkStart w:id="371" w:name="_Toc27486422"/>
      <w:bookmarkStart w:id="372" w:name="_Toc36210475"/>
      <w:bookmarkStart w:id="373" w:name="_Toc45096334"/>
      <w:bookmarkStart w:id="374" w:name="_Toc45882367"/>
      <w:bookmarkStart w:id="375" w:name="_Toc51762163"/>
      <w:bookmarkStart w:id="376" w:name="_Toc83313350"/>
      <w:r w:rsidRPr="00D27A95">
        <w:t>4.4.5</w:t>
      </w:r>
      <w:r w:rsidRPr="00D27A95">
        <w:tab/>
        <w:t>Roaming not allowed in this LA</w:t>
      </w:r>
      <w:r w:rsidR="00811083">
        <w:t xml:space="preserve"> or TA</w:t>
      </w:r>
      <w:bookmarkEnd w:id="370"/>
      <w:bookmarkEnd w:id="371"/>
      <w:bookmarkEnd w:id="372"/>
      <w:bookmarkEnd w:id="373"/>
      <w:bookmarkEnd w:id="374"/>
      <w:bookmarkEnd w:id="375"/>
      <w:bookmarkEnd w:id="376"/>
    </w:p>
    <w:p w14:paraId="58BC79C4"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51983649" w14:textId="77777777" w:rsidR="00E97638" w:rsidRPr="00D27A95" w:rsidRDefault="00E97638">
      <w:pPr>
        <w:pStyle w:val="B1"/>
      </w:pPr>
      <w:r w:rsidRPr="00D27A95">
        <w:tab/>
        <w:t xml:space="preserve">The PLMN Automatic or Manual Mode Selection Procedure of </w:t>
      </w:r>
      <w:r w:rsidR="00962ACC">
        <w:t>clause</w:t>
      </w:r>
      <w:r w:rsidRPr="00D27A95">
        <w:t> 4.4.3.1 are followed, depending on whether the MS is in automatic or manual mode.</w:t>
      </w:r>
    </w:p>
    <w:p w14:paraId="57675F71" w14:textId="77777777" w:rsidR="00011552" w:rsidRPr="00D27A95" w:rsidRDefault="00011552" w:rsidP="00011552">
      <w:pPr>
        <w:pStyle w:val="Heading3"/>
      </w:pPr>
      <w:bookmarkStart w:id="377" w:name="_Toc20125226"/>
      <w:bookmarkStart w:id="378" w:name="_Toc27486423"/>
      <w:bookmarkStart w:id="379" w:name="_Toc36210476"/>
      <w:bookmarkStart w:id="380" w:name="_Toc45096335"/>
      <w:bookmarkStart w:id="381" w:name="_Toc45882368"/>
      <w:bookmarkStart w:id="382" w:name="_Toc51762164"/>
      <w:bookmarkStart w:id="383" w:name="_Toc83313351"/>
      <w:r w:rsidRPr="00D27A95">
        <w:t>4.4.6</w:t>
      </w:r>
      <w:r w:rsidRPr="00D27A95">
        <w:tab/>
        <w:t>Steering of roaming</w:t>
      </w:r>
      <w:bookmarkEnd w:id="377"/>
      <w:bookmarkEnd w:id="378"/>
      <w:bookmarkEnd w:id="379"/>
      <w:bookmarkEnd w:id="380"/>
      <w:bookmarkEnd w:id="381"/>
      <w:bookmarkEnd w:id="382"/>
      <w:bookmarkEnd w:id="383"/>
    </w:p>
    <w:p w14:paraId="33C5527C"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33FA301F"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2014DD4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5B7968E5"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5BBA084F" w14:textId="77777777" w:rsidR="00011552" w:rsidRPr="00D27A95" w:rsidRDefault="00011552" w:rsidP="00011552">
      <w:pPr>
        <w:pStyle w:val="B1"/>
      </w:pPr>
      <w:r w:rsidRPr="00D27A95">
        <w:t>d)</w:t>
      </w:r>
      <w:r w:rsidRPr="00D27A95">
        <w:tab/>
        <w:t xml:space="preserve">attempt to obtain service on a higher priority PLMN as specified in </w:t>
      </w:r>
      <w:r w:rsidR="00962ACC">
        <w:t>clause</w:t>
      </w:r>
      <w:r w:rsidR="00A23C5F">
        <w:t> </w:t>
      </w:r>
      <w:r w:rsidRPr="00D27A95">
        <w:t xml:space="preserve">4.4.3.3 </w:t>
      </w:r>
      <w:r w:rsidR="00DF6A66">
        <w:t xml:space="preserve">by acting as if </w:t>
      </w:r>
      <w:r w:rsidRPr="00D27A95">
        <w:t>timer T that controls periodic attempts has expired.</w:t>
      </w:r>
    </w:p>
    <w:p w14:paraId="0ADDA6DA" w14:textId="77777777" w:rsidR="00011552" w:rsidRPr="00D27A95" w:rsidRDefault="00011552" w:rsidP="00011552">
      <w:r w:rsidRPr="00D27A95">
        <w:t>In order to avoid unnecessary signalling, the network operator should avoid repeatedly using steering of roaming of a particular MS.</w:t>
      </w:r>
    </w:p>
    <w:p w14:paraId="7456BF1A" w14:textId="77777777" w:rsidR="00E97638" w:rsidRPr="00D27A95" w:rsidRDefault="00E97638">
      <w:pPr>
        <w:pStyle w:val="Heading2"/>
      </w:pPr>
      <w:bookmarkStart w:id="384" w:name="_Toc20125227"/>
      <w:bookmarkStart w:id="385" w:name="_Toc27486424"/>
      <w:bookmarkStart w:id="386" w:name="_Toc36210477"/>
      <w:bookmarkStart w:id="387" w:name="_Toc45096336"/>
      <w:bookmarkStart w:id="388" w:name="_Toc45882369"/>
      <w:bookmarkStart w:id="389" w:name="_Toc51762165"/>
      <w:bookmarkStart w:id="390" w:name="_Toc83313352"/>
      <w:r w:rsidRPr="00D27A95">
        <w:t>4.5</w:t>
      </w:r>
      <w:r w:rsidRPr="00D27A95">
        <w:tab/>
        <w:t>Location registration process</w:t>
      </w:r>
      <w:bookmarkEnd w:id="384"/>
      <w:bookmarkEnd w:id="385"/>
      <w:bookmarkEnd w:id="386"/>
      <w:bookmarkEnd w:id="387"/>
      <w:bookmarkEnd w:id="388"/>
      <w:bookmarkEnd w:id="389"/>
      <w:bookmarkEnd w:id="390"/>
    </w:p>
    <w:p w14:paraId="3EEE3458" w14:textId="77777777" w:rsidR="00E97638" w:rsidRPr="00D27A95" w:rsidRDefault="00E97638">
      <w:pPr>
        <w:pStyle w:val="Heading3"/>
      </w:pPr>
      <w:bookmarkStart w:id="391" w:name="_Toc20125228"/>
      <w:bookmarkStart w:id="392" w:name="_Toc27486425"/>
      <w:bookmarkStart w:id="393" w:name="_Toc36210478"/>
      <w:bookmarkStart w:id="394" w:name="_Toc45096337"/>
      <w:bookmarkStart w:id="395" w:name="_Toc45882370"/>
      <w:bookmarkStart w:id="396" w:name="_Toc51762166"/>
      <w:bookmarkStart w:id="397" w:name="_Toc83313353"/>
      <w:r w:rsidRPr="00D27A95">
        <w:t>4.5.1</w:t>
      </w:r>
      <w:r w:rsidRPr="00D27A95">
        <w:tab/>
        <w:t>General</w:t>
      </w:r>
      <w:bookmarkEnd w:id="391"/>
      <w:bookmarkEnd w:id="392"/>
      <w:bookmarkEnd w:id="393"/>
      <w:bookmarkEnd w:id="394"/>
      <w:bookmarkEnd w:id="395"/>
      <w:bookmarkEnd w:id="396"/>
      <w:bookmarkEnd w:id="397"/>
    </w:p>
    <w:p w14:paraId="535ADD06" w14:textId="77777777" w:rsidR="00E97638" w:rsidRPr="00D27A95" w:rsidRDefault="00E97638">
      <w:r w:rsidRPr="00D27A95">
        <w:t>When the MS is switched on and capable of services requiring registration, the action taken by the location registration process is as follows:</w:t>
      </w:r>
    </w:p>
    <w:p w14:paraId="5FDE0CD7"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649F6FE4" w14:textId="77777777" w:rsidR="00E97638" w:rsidRPr="00D27A95" w:rsidRDefault="00E97638">
      <w:pPr>
        <w:pStyle w:val="B1"/>
      </w:pPr>
      <w:r w:rsidRPr="00D27A95">
        <w:t>b)</w:t>
      </w:r>
      <w:r w:rsidRPr="00D27A95">
        <w:tab/>
        <w:t>SIM present and LR needed: A LR request is made;</w:t>
      </w:r>
    </w:p>
    <w:p w14:paraId="53946B39"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FE24B09"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962ACC">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2765969A"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F4F4F02" w14:textId="77777777" w:rsidR="00E97638" w:rsidRPr="00D27A95" w:rsidRDefault="00811083">
      <w:r w:rsidRPr="007E6407">
        <w:t>A multi mode MS that also supports 3GPP2 access technology may fall back to 3GPP2 mode if no SIM is inserted</w:t>
      </w:r>
      <w:r>
        <w:t>.</w:t>
      </w:r>
    </w:p>
    <w:p w14:paraId="2097015B" w14:textId="77777777" w:rsidR="00E97638" w:rsidRPr="00D27A95" w:rsidRDefault="00E97638">
      <w:pPr>
        <w:pStyle w:val="Heading3"/>
      </w:pPr>
      <w:bookmarkStart w:id="398" w:name="_Toc20125229"/>
      <w:bookmarkStart w:id="399" w:name="_Toc27486426"/>
      <w:bookmarkStart w:id="400" w:name="_Toc36210479"/>
      <w:bookmarkStart w:id="401" w:name="_Toc45096338"/>
      <w:bookmarkStart w:id="402" w:name="_Toc45882371"/>
      <w:bookmarkStart w:id="403" w:name="_Toc51762167"/>
      <w:bookmarkStart w:id="404" w:name="_Toc83313354"/>
      <w:r w:rsidRPr="00D27A95">
        <w:t>4.5.2</w:t>
      </w:r>
      <w:r w:rsidRPr="00D27A95">
        <w:tab/>
        <w:t>Initiation of Location Registration</w:t>
      </w:r>
      <w:bookmarkEnd w:id="398"/>
      <w:bookmarkEnd w:id="399"/>
      <w:bookmarkEnd w:id="400"/>
      <w:bookmarkEnd w:id="401"/>
      <w:bookmarkEnd w:id="402"/>
      <w:bookmarkEnd w:id="403"/>
      <w:bookmarkEnd w:id="404"/>
    </w:p>
    <w:p w14:paraId="5C1BBCD3" w14:textId="77777777" w:rsidR="00E97638" w:rsidRPr="00D27A95" w:rsidRDefault="00E97638">
      <w:pPr>
        <w:keepNext/>
        <w:keepLines/>
      </w:pPr>
      <w:r w:rsidRPr="00D27A95">
        <w:t>An LR request indicating Normal Updating is made when, in idle mode,</w:t>
      </w:r>
    </w:p>
    <w:p w14:paraId="2F27D06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2572F2E2"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45DC9E6B" w14:textId="77777777" w:rsidR="00E97638" w:rsidRPr="00D27A95" w:rsidRDefault="00E97638">
      <w:pPr>
        <w:pStyle w:val="B2"/>
      </w:pPr>
      <w:r w:rsidRPr="00D27A95">
        <w:t>-</w:t>
      </w:r>
      <w:r w:rsidRPr="00D27A95">
        <w:tab/>
        <w:t>UPDATED;</w:t>
      </w:r>
    </w:p>
    <w:p w14:paraId="3BB6524D" w14:textId="77777777" w:rsidR="00E97638" w:rsidRPr="00D27A95" w:rsidRDefault="00E97638">
      <w:pPr>
        <w:pStyle w:val="B2"/>
      </w:pPr>
      <w:r w:rsidRPr="00D27A95">
        <w:t>-</w:t>
      </w:r>
      <w:r w:rsidRPr="00D27A95">
        <w:tab/>
        <w:t>NOT UPDATED;</w:t>
      </w:r>
    </w:p>
    <w:p w14:paraId="5C802F3C" w14:textId="77777777" w:rsidR="008F4950" w:rsidRDefault="00E97638" w:rsidP="008F4950">
      <w:pPr>
        <w:pStyle w:val="B2"/>
      </w:pPr>
      <w:r w:rsidRPr="00D27A95">
        <w:t>-</w:t>
      </w:r>
      <w:r w:rsidRPr="00D27A95">
        <w:tab/>
        <w:t>ROAMING NOT ALLOWED.</w:t>
      </w:r>
      <w:r w:rsidR="008F4950" w:rsidRPr="008F4950">
        <w:t xml:space="preserve"> </w:t>
      </w:r>
    </w:p>
    <w:p w14:paraId="3CA0F3C7"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05B4F11D"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0992948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57586185"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74A215C9"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092AC47F" w14:textId="77777777" w:rsidR="00136703" w:rsidRDefault="00136703" w:rsidP="0013670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8C0F502"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2D842266" w14:textId="77777777" w:rsidR="00E97638" w:rsidRPr="00D27A95" w:rsidRDefault="003423DD" w:rsidP="003423DD">
      <w:pPr>
        <w:pStyle w:val="B1"/>
      </w:pPr>
      <w:r>
        <w:t>-</w:t>
      </w:r>
      <w:r>
        <w:tab/>
        <w:t>emergency bearer services over packet services are requested by upper layers.</w:t>
      </w:r>
    </w:p>
    <w:p w14:paraId="41286045" w14:textId="77777777" w:rsidR="00DB7A3B" w:rsidRDefault="00DB7A3B" w:rsidP="00DB7A3B">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5022044" w14:textId="77777777" w:rsidR="00DB7A3B" w:rsidRDefault="00DB7A3B" w:rsidP="00DB7A3B">
      <w:pPr>
        <w:pStyle w:val="B1"/>
      </w:pPr>
      <w:r>
        <w:t>a)</w:t>
      </w:r>
      <w:r>
        <w:tab/>
        <w:t xml:space="preserve">if </w:t>
      </w:r>
      <w:r w:rsidRPr="00DA11CC">
        <w:t xml:space="preserve">the </w:t>
      </w:r>
      <w:r>
        <w:t>MS:</w:t>
      </w:r>
    </w:p>
    <w:p w14:paraId="7D9CAB70" w14:textId="77777777" w:rsidR="00DB7A3B" w:rsidRDefault="00DB7A3B" w:rsidP="00DA1B50">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E69E69D" w14:textId="77777777" w:rsidR="00DB7A3B" w:rsidRDefault="00DB7A3B" w:rsidP="00DA1B50">
      <w:pPr>
        <w:pStyle w:val="B2"/>
      </w:pPr>
      <w:r>
        <w:lastRenderedPageBreak/>
        <w:t>2)</w:t>
      </w:r>
      <w:r>
        <w:tab/>
        <w:t>operates in SNPN access mode;</w:t>
      </w:r>
    </w:p>
    <w:p w14:paraId="3FC109D9" w14:textId="77777777" w:rsidR="00DB7A3B" w:rsidRPr="0001531B" w:rsidRDefault="00DB7A3B" w:rsidP="00DB7A3B">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BA3AA90" w14:textId="77777777" w:rsidR="00DB7A3B" w:rsidRDefault="00DB7A3B" w:rsidP="00DB7A3B">
      <w:pPr>
        <w:pStyle w:val="B1"/>
      </w:pPr>
      <w:r>
        <w:t>c)</w:t>
      </w:r>
      <w:r>
        <w:tab/>
      </w:r>
      <w:r w:rsidRPr="0001531B">
        <w:t>the current update stat</w:t>
      </w:r>
      <w:r>
        <w:t>e</w:t>
      </w:r>
      <w:r w:rsidRPr="0001531B">
        <w:t xml:space="preserve"> is different from "</w:t>
      </w:r>
      <w:r w:rsidRPr="00D27A95">
        <w:t>Idle, No IMSI</w:t>
      </w:r>
      <w:r w:rsidRPr="0001531B">
        <w:t>"</w:t>
      </w:r>
      <w:r>
        <w:t>; and</w:t>
      </w:r>
    </w:p>
    <w:p w14:paraId="00D34343" w14:textId="77777777" w:rsidR="00DB7A3B" w:rsidRDefault="00DB7A3B" w:rsidP="00DB7A3B">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43C81903" w14:textId="77777777" w:rsidR="00DB7A3B" w:rsidRPr="0001531B" w:rsidRDefault="00DB7A3B" w:rsidP="00DB7A3B">
      <w:pPr>
        <w:pStyle w:val="B2"/>
      </w:pPr>
      <w:r>
        <w:t>2)</w:t>
      </w:r>
      <w:r>
        <w:tab/>
        <w:t>the MS is not configured to perform the attach procedure with IMSI at PLMN change.</w:t>
      </w:r>
    </w:p>
    <w:p w14:paraId="6E74605B" w14:textId="77777777" w:rsidR="00DB7A3B" w:rsidRDefault="00DB7A3B" w:rsidP="00DB7A3B">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01A16751" w14:textId="77777777" w:rsidR="0030378F" w:rsidRDefault="0030378F" w:rsidP="0030378F">
      <w:pPr>
        <w:pStyle w:val="B1"/>
      </w:pPr>
      <w:r>
        <w:t>-</w:t>
      </w:r>
      <w:r>
        <w:tab/>
        <w:t>the currently stored TAI list does not contain the TAI of the current serving cell.</w:t>
      </w:r>
    </w:p>
    <w:p w14:paraId="2805436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6CF78A01"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6F76278F"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22D87D6E"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6650AEC3"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404D6BD2"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752E303A"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07FD1237"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12B08640"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191AF68E"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3A716CFE" w14:textId="77777777" w:rsidR="00E97638" w:rsidRPr="00D27A95" w:rsidRDefault="00E97638">
      <w:pPr>
        <w:pStyle w:val="Heading3"/>
      </w:pPr>
      <w:bookmarkStart w:id="405" w:name="_Toc20125230"/>
      <w:bookmarkStart w:id="406" w:name="_Toc27486427"/>
      <w:bookmarkStart w:id="407" w:name="_Toc36210480"/>
      <w:bookmarkStart w:id="408" w:name="_Toc45096339"/>
      <w:bookmarkStart w:id="409" w:name="_Toc45882372"/>
      <w:bookmarkStart w:id="410" w:name="_Toc51762168"/>
      <w:bookmarkStart w:id="411" w:name="_Toc83313355"/>
      <w:r w:rsidRPr="00D27A95">
        <w:lastRenderedPageBreak/>
        <w:t>4.5.3</w:t>
      </w:r>
      <w:r w:rsidRPr="00D27A95">
        <w:tab/>
        <w:t>Periodic Location Registration</w:t>
      </w:r>
      <w:bookmarkEnd w:id="405"/>
      <w:bookmarkEnd w:id="406"/>
      <w:bookmarkEnd w:id="407"/>
      <w:bookmarkEnd w:id="408"/>
      <w:bookmarkEnd w:id="409"/>
      <w:bookmarkEnd w:id="410"/>
      <w:bookmarkEnd w:id="411"/>
    </w:p>
    <w:p w14:paraId="2C6F2A16"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3FAE515A" w14:textId="77777777" w:rsidR="00E97638" w:rsidRPr="00D27A95" w:rsidRDefault="00E97638">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D73CEDA" w14:textId="77777777" w:rsidR="00E97638" w:rsidRPr="00D27A95" w:rsidRDefault="00E97638">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7ED33CE9"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08D4ADEF"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622163E4"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36021944"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09900DB6"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766AC7F2" w14:textId="77777777" w:rsidR="00922DAA" w:rsidRDefault="00922DAA" w:rsidP="00922DAA">
      <w:pPr>
        <w:pStyle w:val="B1"/>
      </w:pPr>
      <w:bookmarkStart w:id="412"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79857E08"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1140E122" w14:textId="77777777" w:rsidR="00E97638" w:rsidRPr="00D27A95" w:rsidRDefault="00E97638">
      <w:pPr>
        <w:pStyle w:val="Heading3"/>
      </w:pPr>
      <w:bookmarkStart w:id="413" w:name="_Toc27486428"/>
      <w:bookmarkStart w:id="414" w:name="_Toc36210481"/>
      <w:bookmarkStart w:id="415" w:name="_Toc45096340"/>
      <w:bookmarkStart w:id="416" w:name="_Toc45882373"/>
      <w:bookmarkStart w:id="417" w:name="_Toc51762169"/>
      <w:bookmarkStart w:id="418" w:name="_Toc83313356"/>
      <w:r w:rsidRPr="00D27A95">
        <w:t>4.5.4</w:t>
      </w:r>
      <w:r w:rsidRPr="00D27A95">
        <w:tab/>
        <w:t>IMSI attach/detach operation</w:t>
      </w:r>
      <w:bookmarkEnd w:id="412"/>
      <w:bookmarkEnd w:id="413"/>
      <w:bookmarkEnd w:id="414"/>
      <w:bookmarkEnd w:id="415"/>
      <w:bookmarkEnd w:id="416"/>
      <w:bookmarkEnd w:id="417"/>
      <w:bookmarkEnd w:id="418"/>
    </w:p>
    <w:p w14:paraId="0109A24F"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9A452B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0062227" w14:textId="77777777" w:rsidR="00E97638" w:rsidRPr="00D27A95" w:rsidRDefault="00E97638">
      <w:r w:rsidRPr="00D27A95">
        <w:t>When IMSI attach/detach operation applies, a</w:t>
      </w:r>
      <w:r w:rsidR="00D4491F">
        <w:t>n</w:t>
      </w:r>
      <w:r w:rsidRPr="00D27A95">
        <w:t xml:space="preserve">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591825"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962ACC">
        <w:t>clause</w:t>
      </w:r>
      <w:r w:rsidRPr="00D27A95">
        <w:t> 4.5.2 shall be performed.</w:t>
      </w:r>
    </w:p>
    <w:p w14:paraId="03002574" w14:textId="77777777" w:rsidR="00E97638" w:rsidRPr="00D27A95" w:rsidRDefault="00E97638">
      <w:pPr>
        <w:pStyle w:val="Heading3"/>
      </w:pPr>
      <w:bookmarkStart w:id="419" w:name="_Toc20125232"/>
      <w:bookmarkStart w:id="420" w:name="_Toc27486429"/>
      <w:bookmarkStart w:id="421" w:name="_Toc36210482"/>
      <w:bookmarkStart w:id="422" w:name="_Toc45096341"/>
      <w:bookmarkStart w:id="423" w:name="_Toc45882374"/>
      <w:bookmarkStart w:id="424" w:name="_Toc51762170"/>
      <w:bookmarkStart w:id="425" w:name="_Toc83313357"/>
      <w:r w:rsidRPr="00D27A95">
        <w:lastRenderedPageBreak/>
        <w:t>4.5.5</w:t>
      </w:r>
      <w:r w:rsidRPr="00D27A95">
        <w:tab/>
        <w:t>No Suitable Cells In Location Area</w:t>
      </w:r>
      <w:bookmarkEnd w:id="419"/>
      <w:bookmarkEnd w:id="420"/>
      <w:bookmarkEnd w:id="421"/>
      <w:bookmarkEnd w:id="422"/>
      <w:bookmarkEnd w:id="423"/>
      <w:bookmarkEnd w:id="424"/>
      <w:bookmarkEnd w:id="425"/>
    </w:p>
    <w:p w14:paraId="37A976BB"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7B3CC87D"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962ACC">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962ACC">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65E44B1C" w14:textId="77777777" w:rsidR="00E97638" w:rsidRPr="00D27A95" w:rsidRDefault="00E97638">
      <w:pPr>
        <w:pStyle w:val="Heading2"/>
      </w:pPr>
      <w:bookmarkStart w:id="426" w:name="_Toc20125233"/>
      <w:bookmarkStart w:id="427" w:name="_Toc27486430"/>
      <w:bookmarkStart w:id="428" w:name="_Toc36210483"/>
      <w:bookmarkStart w:id="429" w:name="_Toc45096342"/>
      <w:bookmarkStart w:id="430" w:name="_Toc45882375"/>
      <w:bookmarkStart w:id="431" w:name="_Toc51762171"/>
      <w:bookmarkStart w:id="432" w:name="_Toc83313358"/>
      <w:r w:rsidRPr="00D27A95">
        <w:t>4.6</w:t>
      </w:r>
      <w:r w:rsidRPr="00D27A95">
        <w:tab/>
        <w:t>Service indication (A/Gb mode only)</w:t>
      </w:r>
      <w:bookmarkEnd w:id="426"/>
      <w:bookmarkEnd w:id="427"/>
      <w:bookmarkEnd w:id="428"/>
      <w:bookmarkEnd w:id="429"/>
      <w:bookmarkEnd w:id="430"/>
      <w:bookmarkEnd w:id="431"/>
      <w:bookmarkEnd w:id="432"/>
    </w:p>
    <w:p w14:paraId="02225A00" w14:textId="77777777" w:rsidR="00E97638" w:rsidRPr="00D27A95" w:rsidRDefault="00E97638">
      <w:r w:rsidRPr="00D27A95">
        <w:t>This is an indication to the user that service or CTS service is available.</w:t>
      </w:r>
    </w:p>
    <w:p w14:paraId="7AE369E5" w14:textId="77777777" w:rsidR="00E97638" w:rsidRPr="00D27A95" w:rsidRDefault="00E97638">
      <w:r w:rsidRPr="00D27A95">
        <w:t>The service indication should be set if the following conditions are all satisfied:</w:t>
      </w:r>
    </w:p>
    <w:p w14:paraId="0162635E"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368ACA37" w14:textId="77777777" w:rsidR="00E97638" w:rsidRPr="00D27A95" w:rsidRDefault="00E97638">
      <w:pPr>
        <w:pStyle w:val="B1"/>
      </w:pPr>
      <w:r w:rsidRPr="00D27A95">
        <w:t>b)</w:t>
      </w:r>
      <w:r w:rsidRPr="00D27A95">
        <w:tab/>
        <w:t>Location registration: In updated state, for MSs capable of services requiring registration.</w:t>
      </w:r>
    </w:p>
    <w:p w14:paraId="057C7B40" w14:textId="77777777" w:rsidR="00E97638" w:rsidRPr="00D27A95" w:rsidRDefault="00E97638">
      <w:r w:rsidRPr="00D27A95">
        <w:t>A specific CTS service indication should be set when the CTS MS is attached to a CTS FP.</w:t>
      </w:r>
    </w:p>
    <w:p w14:paraId="1390E7F9"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91FE4E5" w14:textId="77777777" w:rsidR="00E97638" w:rsidRPr="00D27A95" w:rsidRDefault="00E97638">
      <w:pPr>
        <w:pStyle w:val="Heading2"/>
      </w:pPr>
      <w:bookmarkStart w:id="433" w:name="_Toc20125234"/>
      <w:bookmarkStart w:id="434" w:name="_Toc27486431"/>
      <w:bookmarkStart w:id="435" w:name="_Toc36210484"/>
      <w:bookmarkStart w:id="436" w:name="_Toc45096343"/>
      <w:bookmarkStart w:id="437" w:name="_Toc45882376"/>
      <w:bookmarkStart w:id="438" w:name="_Toc51762172"/>
      <w:bookmarkStart w:id="439" w:name="_Toc83313359"/>
      <w:r w:rsidRPr="00D27A95">
        <w:t>4.7</w:t>
      </w:r>
      <w:r w:rsidRPr="00D27A95">
        <w:tab/>
        <w:t>Pageability of the mobile subscriber</w:t>
      </w:r>
      <w:bookmarkEnd w:id="433"/>
      <w:bookmarkEnd w:id="434"/>
      <w:bookmarkEnd w:id="435"/>
      <w:bookmarkEnd w:id="436"/>
      <w:bookmarkEnd w:id="437"/>
      <w:bookmarkEnd w:id="438"/>
      <w:bookmarkEnd w:id="439"/>
    </w:p>
    <w:p w14:paraId="179CE9D4"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79C32C2D" w14:textId="77777777" w:rsidR="00E97638" w:rsidRPr="00D27A95" w:rsidRDefault="00E97638">
      <w:pPr>
        <w:pStyle w:val="B1"/>
      </w:pPr>
      <w:r w:rsidRPr="00D27A95">
        <w:t>-</w:t>
      </w:r>
      <w:r w:rsidRPr="00D27A95">
        <w:tab/>
        <w:t>A SIM is inserted</w:t>
      </w:r>
      <w:r w:rsidR="000C6340">
        <w:t>;</w:t>
      </w:r>
    </w:p>
    <w:p w14:paraId="4F82A319" w14:textId="77777777" w:rsidR="00E97638" w:rsidRPr="00D27A95" w:rsidRDefault="00E97638">
      <w:pPr>
        <w:pStyle w:val="B1"/>
      </w:pPr>
      <w:r w:rsidRPr="00D27A95">
        <w:t>-</w:t>
      </w:r>
      <w:r w:rsidRPr="00D27A95">
        <w:tab/>
        <w:t>The MS is camped on a cell</w:t>
      </w:r>
      <w:r w:rsidR="000C6340">
        <w:t>;</w:t>
      </w:r>
    </w:p>
    <w:p w14:paraId="61B7CD86" w14:textId="77777777" w:rsidR="00E97638" w:rsidRPr="00D27A95" w:rsidRDefault="00E97638">
      <w:pPr>
        <w:pStyle w:val="B1"/>
      </w:pPr>
      <w:r w:rsidRPr="00D27A95">
        <w:t>-</w:t>
      </w:r>
      <w:r w:rsidRPr="00D27A95">
        <w:tab/>
        <w:t>The MS is not in state "Idle, No IMSI"</w:t>
      </w:r>
      <w:r w:rsidR="000C6340">
        <w:t>; and</w:t>
      </w:r>
    </w:p>
    <w:p w14:paraId="6354668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37EECCAC"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before camping on the new cell. This leads to a period of slightly more than 8 51 frame multiframes when the MS will not necessarily be pageable</w:t>
      </w:r>
      <w:r w:rsidR="000201E7">
        <w:t xml:space="preserve"> </w:t>
      </w:r>
      <w:r w:rsidR="000201E7" w:rsidRPr="00425778">
        <w:t>(full BCCH or CPBCCH is decoded) or up to 32 51 frame multiframes when the MS will not necessarily be pageable (full EC-BCCH is decoded)</w:t>
      </w:r>
      <w:r w:rsidRPr="00D27A95">
        <w:t>.</w:t>
      </w:r>
    </w:p>
    <w:p w14:paraId="5F2EA4B8" w14:textId="77777777" w:rsidR="00E97638" w:rsidRPr="00D27A95" w:rsidRDefault="00E97638">
      <w:pPr>
        <w:pStyle w:val="Heading2"/>
      </w:pPr>
      <w:bookmarkStart w:id="440" w:name="_Toc20125235"/>
      <w:bookmarkStart w:id="441" w:name="_Toc27486432"/>
      <w:bookmarkStart w:id="442" w:name="_Toc36210485"/>
      <w:bookmarkStart w:id="443" w:name="_Toc45096344"/>
      <w:bookmarkStart w:id="444" w:name="_Toc45882377"/>
      <w:bookmarkStart w:id="445" w:name="_Toc51762173"/>
      <w:bookmarkStart w:id="446" w:name="_Toc83313360"/>
      <w:r w:rsidRPr="00D27A95">
        <w:t>4.8</w:t>
      </w:r>
      <w:r w:rsidRPr="00D27A95">
        <w:tab/>
        <w:t>MM Restart Procedure</w:t>
      </w:r>
      <w:bookmarkEnd w:id="440"/>
      <w:bookmarkEnd w:id="441"/>
      <w:bookmarkEnd w:id="442"/>
      <w:bookmarkEnd w:id="443"/>
      <w:bookmarkEnd w:id="444"/>
      <w:bookmarkEnd w:id="445"/>
      <w:bookmarkEnd w:id="446"/>
    </w:p>
    <w:p w14:paraId="1B721690" w14:textId="77777777" w:rsidR="00E97638" w:rsidRPr="00D27A95" w:rsidRDefault="00E97638">
      <w:r w:rsidRPr="00D27A95">
        <w:t>In some cases, e.g. on change of SIM data, there is a need for the MM to be restarted without the need for user intervention.</w:t>
      </w:r>
    </w:p>
    <w:p w14:paraId="02D8657D" w14:textId="77777777" w:rsidR="00E97638" w:rsidRPr="00D27A95" w:rsidRDefault="00E97638">
      <w:r w:rsidRPr="00D27A95">
        <w:t xml:space="preserve">To perform the procedure the MS shall behave as if the SIM is removed and afterwards a new SIM is inserted. </w:t>
      </w:r>
    </w:p>
    <w:p w14:paraId="42BA115A" w14:textId="77777777" w:rsidR="00F87F5B" w:rsidRPr="00D27A95" w:rsidRDefault="00F87F5B" w:rsidP="00F87F5B">
      <w:pPr>
        <w:pStyle w:val="Heading2"/>
      </w:pPr>
      <w:bookmarkStart w:id="447" w:name="_Toc20125236"/>
      <w:bookmarkStart w:id="448" w:name="_Toc27486433"/>
      <w:bookmarkStart w:id="449" w:name="_Toc36210486"/>
      <w:bookmarkStart w:id="450" w:name="_Toc45096345"/>
      <w:bookmarkStart w:id="451" w:name="_Toc45882378"/>
      <w:bookmarkStart w:id="452" w:name="_Toc51762174"/>
      <w:bookmarkStart w:id="453" w:name="_Toc83313361"/>
      <w:r>
        <w:lastRenderedPageBreak/>
        <w:t>4.9</w:t>
      </w:r>
      <w:r w:rsidRPr="00D27A95">
        <w:tab/>
      </w:r>
      <w:r>
        <w:t>SNPN</w:t>
      </w:r>
      <w:r w:rsidRPr="00D27A95">
        <w:t xml:space="preserve"> selection process</w:t>
      </w:r>
      <w:bookmarkEnd w:id="447"/>
      <w:bookmarkEnd w:id="448"/>
      <w:bookmarkEnd w:id="449"/>
      <w:bookmarkEnd w:id="450"/>
      <w:bookmarkEnd w:id="451"/>
      <w:bookmarkEnd w:id="452"/>
      <w:bookmarkEnd w:id="453"/>
    </w:p>
    <w:p w14:paraId="7738723A" w14:textId="77777777" w:rsidR="00F87F5B" w:rsidRPr="00D27A95" w:rsidRDefault="00F87F5B" w:rsidP="00F87F5B">
      <w:pPr>
        <w:pStyle w:val="Heading3"/>
      </w:pPr>
      <w:bookmarkStart w:id="454" w:name="_Toc20125237"/>
      <w:bookmarkStart w:id="455" w:name="_Toc27486434"/>
      <w:bookmarkStart w:id="456" w:name="_Toc36210487"/>
      <w:bookmarkStart w:id="457" w:name="_Toc45096346"/>
      <w:bookmarkStart w:id="458" w:name="_Toc45882379"/>
      <w:bookmarkStart w:id="459" w:name="_Toc51762175"/>
      <w:bookmarkStart w:id="460" w:name="_Toc83313362"/>
      <w:r>
        <w:t>4.9</w:t>
      </w:r>
      <w:r w:rsidRPr="00D27A95">
        <w:t>.1</w:t>
      </w:r>
      <w:r w:rsidRPr="00D27A95">
        <w:tab/>
      </w:r>
      <w:r>
        <w:t>General</w:t>
      </w:r>
      <w:bookmarkEnd w:id="454"/>
      <w:bookmarkEnd w:id="455"/>
      <w:bookmarkEnd w:id="456"/>
      <w:bookmarkEnd w:id="457"/>
      <w:bookmarkEnd w:id="458"/>
      <w:bookmarkEnd w:id="459"/>
      <w:bookmarkEnd w:id="460"/>
    </w:p>
    <w:p w14:paraId="4B830551"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7C6FE424"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6B90329C"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5F27C7E"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29E9DF5" w14:textId="77777777" w:rsidR="00F87F5B" w:rsidRPr="00D27A95" w:rsidRDefault="00F87F5B" w:rsidP="00F87F5B">
      <w:pPr>
        <w:pStyle w:val="Heading3"/>
      </w:pPr>
      <w:bookmarkStart w:id="461" w:name="_Toc20125238"/>
      <w:bookmarkStart w:id="462" w:name="_Toc27486435"/>
      <w:bookmarkStart w:id="463" w:name="_Toc36210488"/>
      <w:bookmarkStart w:id="464" w:name="_Toc45096347"/>
      <w:bookmarkStart w:id="465" w:name="_Toc45882380"/>
      <w:bookmarkStart w:id="466" w:name="_Toc51762176"/>
      <w:bookmarkStart w:id="467" w:name="_Toc83313363"/>
      <w:r>
        <w:t>4.9</w:t>
      </w:r>
      <w:r w:rsidRPr="00D27A95">
        <w:t>.2</w:t>
      </w:r>
      <w:r w:rsidRPr="00D27A95">
        <w:tab/>
        <w:t>Registration on a</w:t>
      </w:r>
      <w:r>
        <w:t>n</w:t>
      </w:r>
      <w:r w:rsidRPr="00D27A95">
        <w:t xml:space="preserve"> </w:t>
      </w:r>
      <w:r>
        <w:t>SNPN</w:t>
      </w:r>
      <w:bookmarkEnd w:id="461"/>
      <w:bookmarkEnd w:id="462"/>
      <w:bookmarkEnd w:id="463"/>
      <w:bookmarkEnd w:id="464"/>
      <w:bookmarkEnd w:id="465"/>
      <w:bookmarkEnd w:id="466"/>
      <w:bookmarkEnd w:id="467"/>
    </w:p>
    <w:p w14:paraId="6A1E6B9C"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C1334F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77E298ED"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4B11AFB6" w14:textId="77777777" w:rsidR="00F87F5B" w:rsidRPr="00D27A95" w:rsidRDefault="00F87F5B" w:rsidP="00F87F5B">
      <w:pPr>
        <w:pStyle w:val="Heading3"/>
      </w:pPr>
      <w:bookmarkStart w:id="468" w:name="_Toc20125239"/>
      <w:bookmarkStart w:id="469" w:name="_Toc27486436"/>
      <w:bookmarkStart w:id="470" w:name="_Toc36210489"/>
      <w:bookmarkStart w:id="471" w:name="_Toc45096348"/>
      <w:bookmarkStart w:id="472" w:name="_Toc45882381"/>
      <w:bookmarkStart w:id="473" w:name="_Toc51762177"/>
      <w:bookmarkStart w:id="474" w:name="_Toc83313364"/>
      <w:r>
        <w:t>4.9</w:t>
      </w:r>
      <w:r w:rsidRPr="00D27A95">
        <w:t>.3</w:t>
      </w:r>
      <w:r w:rsidRPr="00D27A95">
        <w:tab/>
      </w:r>
      <w:r>
        <w:t>SNPN</w:t>
      </w:r>
      <w:r w:rsidRPr="00D27A95">
        <w:t xml:space="preserve"> selection</w:t>
      </w:r>
      <w:bookmarkEnd w:id="468"/>
      <w:bookmarkEnd w:id="469"/>
      <w:bookmarkEnd w:id="470"/>
      <w:bookmarkEnd w:id="471"/>
      <w:bookmarkEnd w:id="472"/>
      <w:bookmarkEnd w:id="473"/>
      <w:bookmarkEnd w:id="474"/>
    </w:p>
    <w:p w14:paraId="008EBD73" w14:textId="77777777" w:rsidR="00F87F5B" w:rsidRPr="00D27A95" w:rsidRDefault="00F87F5B" w:rsidP="00F87F5B">
      <w:pPr>
        <w:pStyle w:val="Heading4"/>
      </w:pPr>
      <w:bookmarkStart w:id="475" w:name="_Toc20125240"/>
      <w:bookmarkStart w:id="476" w:name="_Toc27486437"/>
      <w:bookmarkStart w:id="477" w:name="_Toc36210490"/>
      <w:bookmarkStart w:id="478" w:name="_Toc45096349"/>
      <w:bookmarkStart w:id="479" w:name="_Toc45882382"/>
      <w:bookmarkStart w:id="480" w:name="_Toc51762178"/>
      <w:bookmarkStart w:id="481" w:name="_Toc83313365"/>
      <w:r>
        <w:t>4.9</w:t>
      </w:r>
      <w:r w:rsidRPr="00D27A95">
        <w:t>.3.</w:t>
      </w:r>
      <w:r>
        <w:t>0</w:t>
      </w:r>
      <w:r w:rsidRPr="00D27A95">
        <w:tab/>
      </w:r>
      <w:r>
        <w:t>General</w:t>
      </w:r>
      <w:bookmarkEnd w:id="475"/>
      <w:bookmarkEnd w:id="476"/>
      <w:bookmarkEnd w:id="477"/>
      <w:bookmarkEnd w:id="478"/>
      <w:bookmarkEnd w:id="479"/>
      <w:bookmarkEnd w:id="480"/>
      <w:bookmarkEnd w:id="481"/>
    </w:p>
    <w:p w14:paraId="7F06A091" w14:textId="77777777" w:rsidR="00FA56B7" w:rsidRDefault="00F87F5B" w:rsidP="00FA56B7">
      <w:pPr>
        <w:rPr>
          <w:noProof/>
        </w:rPr>
      </w:pPr>
      <w:r>
        <w:rPr>
          <w:lang w:eastAsia="ja-JP"/>
        </w:rPr>
        <w:t xml:space="preserve">The ME is configured with a </w:t>
      </w:r>
      <w:bookmarkStart w:id="482" w:name="_Hlk3884673"/>
      <w:r>
        <w:rPr>
          <w:lang w:eastAsia="ja-JP"/>
        </w:rPr>
        <w:t xml:space="preserve">"list of </w:t>
      </w:r>
      <w:r>
        <w:rPr>
          <w:noProof/>
        </w:rPr>
        <w:t xml:space="preserve">subscriber data" containing zero or more entries. </w:t>
      </w:r>
      <w:bookmarkEnd w:id="482"/>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3C4AD8EF"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1E710A64" w14:textId="77777777" w:rsidR="00D65D53" w:rsidRPr="009E46AA" w:rsidRDefault="00D65D53" w:rsidP="00D65D53">
      <w:pPr>
        <w:pStyle w:val="B2"/>
      </w:pPr>
      <w:r w:rsidRPr="009E46AA">
        <w:t>1)</w:t>
      </w:r>
      <w:r w:rsidRPr="009E46AA">
        <w:tab/>
        <w:t>the EAP based primary authentication and key agreement procedure using the EAP-AKA'; or</w:t>
      </w:r>
    </w:p>
    <w:p w14:paraId="71A84F54"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60F841C6" w14:textId="77777777" w:rsidR="00D65D53"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F00374D" w14:textId="36EED6E3" w:rsidR="004B4EEC" w:rsidRPr="009E46AA" w:rsidRDefault="004B4EEC" w:rsidP="00D65D53">
      <w:pPr>
        <w:pStyle w:val="NO"/>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004D051C" w:rsidRPr="004D051C">
        <w:rPr>
          <w:noProof/>
        </w:rPr>
        <w:t>h</w:t>
      </w:r>
      <w:r>
        <w:rPr>
          <w:noProof/>
        </w:rPr>
        <w:t>)</w:t>
      </w:r>
      <w:r>
        <w:t>, the subscriber identifier in the form of a SUPI configured in the ME or the USIM needs to be with the SUPI format "network specific identifier".</w:t>
      </w:r>
    </w:p>
    <w:p w14:paraId="36564DCE"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27F3A098"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864A901"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58B477A2" w14:textId="77777777" w:rsidR="00506706" w:rsidRDefault="00506706" w:rsidP="00506706">
      <w:pPr>
        <w:pStyle w:val="NO"/>
        <w:rPr>
          <w:noProof/>
        </w:rPr>
      </w:pPr>
      <w:bookmarkStart w:id="483" w:name="_Toc20125241"/>
      <w:bookmarkStart w:id="484" w:name="_Toc27486438"/>
      <w:bookmarkStart w:id="485" w:name="_Toc36210491"/>
      <w:bookmarkStart w:id="486" w:name="_Toc45096350"/>
      <w:bookmarkStart w:id="487" w:name="_Toc45882383"/>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E5E6DC0" w14:textId="77777777" w:rsidR="00506706" w:rsidRDefault="00506706" w:rsidP="005067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7A527CF" w14:textId="77777777" w:rsidR="00506706" w:rsidRDefault="00506706" w:rsidP="00506706">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5F4E780" w14:textId="77777777" w:rsidR="00506706" w:rsidRDefault="00506706" w:rsidP="00506706">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1F61CEED" w14:textId="26B41E31" w:rsidR="000B0654" w:rsidRPr="006E4896" w:rsidRDefault="000B0654" w:rsidP="000B0654">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64C2122" w14:textId="77777777" w:rsidR="00506706" w:rsidRDefault="000B0654" w:rsidP="00506706">
      <w:pPr>
        <w:pStyle w:val="B1"/>
      </w:pPr>
      <w:r>
        <w:lastRenderedPageBreak/>
        <w:t>h</w:t>
      </w:r>
      <w:r w:rsidR="00506706">
        <w:t>)</w:t>
      </w:r>
      <w:r w:rsidR="00506706">
        <w:tab/>
        <w:t xml:space="preserve">optionally, if the MS supports </w:t>
      </w:r>
      <w:r w:rsidR="00506706" w:rsidRPr="00D84BE3">
        <w:t xml:space="preserve">access to an SNPN using credentials from a </w:t>
      </w:r>
      <w:r w:rsidR="00506706">
        <w:t>c</w:t>
      </w:r>
      <w:r w:rsidR="00506706" w:rsidRPr="00CF7D2C">
        <w:t xml:space="preserve">redentials </w:t>
      </w:r>
      <w:r w:rsidR="00506706">
        <w:t>h</w:t>
      </w:r>
      <w:r w:rsidR="00506706" w:rsidRPr="00CF7D2C">
        <w:t>older</w:t>
      </w:r>
      <w:r w:rsidR="00506706">
        <w:t xml:space="preserve">, </w:t>
      </w:r>
      <w:r w:rsidR="00506706">
        <w:rPr>
          <w:noProof/>
        </w:rPr>
        <w:t>the SNPN selection parameters, consisting of</w:t>
      </w:r>
      <w:r w:rsidR="00506706">
        <w:t>:</w:t>
      </w:r>
    </w:p>
    <w:p w14:paraId="319FD052" w14:textId="77777777" w:rsidR="00506706" w:rsidRDefault="00506706" w:rsidP="00506706">
      <w:pPr>
        <w:pStyle w:val="B2"/>
      </w:pPr>
      <w:r>
        <w:t>1)</w:t>
      </w:r>
      <w:r>
        <w:tab/>
        <w:t>a user controlled prioritized list of preferred SNPNs, where each entry contains an SNPN identity;</w:t>
      </w:r>
    </w:p>
    <w:p w14:paraId="5B07B1C1" w14:textId="77777777" w:rsidR="00506706" w:rsidRDefault="00506706" w:rsidP="0050670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13B1C64" w14:textId="66F70821" w:rsidR="00506706" w:rsidRDefault="00506706" w:rsidP="00506706">
      <w:pPr>
        <w:pStyle w:val="B2"/>
      </w:pPr>
      <w:r>
        <w:t>3)</w:t>
      </w:r>
      <w:r>
        <w:tab/>
        <w:t>a c</w:t>
      </w:r>
      <w:r w:rsidRPr="00CF7D2C">
        <w:t xml:space="preserve">redentials </w:t>
      </w:r>
      <w:r>
        <w:t>h</w:t>
      </w:r>
      <w:r w:rsidRPr="00CF7D2C">
        <w:t>older</w:t>
      </w:r>
      <w:r>
        <w:t xml:space="preserve"> controlled prioritized list of Group IDs for Network Selection (GINs)</w:t>
      </w:r>
      <w:r w:rsidR="00EA2B17" w:rsidRPr="00EA2B17">
        <w:t>; and</w:t>
      </w:r>
    </w:p>
    <w:p w14:paraId="63BD1C04" w14:textId="77777777" w:rsidR="00506706" w:rsidRDefault="00506706" w:rsidP="00506706">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8E8B0AC" w14:textId="77777777" w:rsidR="00506706" w:rsidRDefault="00506706" w:rsidP="00506706">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CEB3EA" w14:textId="77777777" w:rsidR="00506706" w:rsidRDefault="00506706" w:rsidP="00506706">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31D8F465" w14:textId="77777777" w:rsidR="00506706" w:rsidRDefault="00506706" w:rsidP="00506706">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B249F1B" w14:textId="77777777" w:rsidR="00A31D2D" w:rsidRDefault="00506706" w:rsidP="00A31D2D">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486F25E" w14:textId="77777777" w:rsidR="00BD3702" w:rsidRDefault="00BD3702" w:rsidP="00BD3702">
      <w:pPr>
        <w:pStyle w:val="NO"/>
      </w:pPr>
      <w:bookmarkStart w:id="488"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488"/>
    <w:p w14:paraId="4830B8AB" w14:textId="4D41DFE3" w:rsidR="00EA2B17" w:rsidRDefault="00EA2B17" w:rsidP="00EA2B17">
      <w:pPr>
        <w:pStyle w:val="B1"/>
        <w:rPr>
          <w:noProof/>
        </w:rPr>
      </w:pPr>
      <w:r>
        <w:rPr>
          <w:noProof/>
        </w:rPr>
        <w:t>i)</w:t>
      </w:r>
      <w:r>
        <w:rPr>
          <w:noProof/>
        </w:rPr>
        <w:tab/>
        <w:t>optionally:</w:t>
      </w:r>
    </w:p>
    <w:p w14:paraId="10294FCA" w14:textId="77777777" w:rsidR="00EA2B17" w:rsidRDefault="00EA2B17" w:rsidP="00EA2B17">
      <w:pPr>
        <w:pStyle w:val="B2"/>
        <w:rPr>
          <w:noProof/>
        </w:rPr>
      </w:pPr>
      <w:r>
        <w:rPr>
          <w:noProof/>
        </w:rPr>
        <w:t>1)</w:t>
      </w:r>
      <w:r>
        <w:rPr>
          <w:noProof/>
        </w:rPr>
        <w:tab/>
        <w:t>an indication of whether the MS shall ignore all warning messages received in the subscribed SNPN; and</w:t>
      </w:r>
    </w:p>
    <w:p w14:paraId="1BE6BFCB" w14:textId="77777777" w:rsidR="00EA2B17" w:rsidRDefault="00EA2B17" w:rsidP="00AE2CB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6F8B588" w14:textId="021131AB" w:rsidR="00506706" w:rsidRPr="009E46AA" w:rsidRDefault="00A31D2D" w:rsidP="00A31D2D">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3E5923CF" w14:textId="77777777" w:rsidR="00506706" w:rsidRDefault="00506706" w:rsidP="00506706">
      <w:r>
        <w:t xml:space="preserve">Additionally, if the MS has a USIM with a PLMN subscription, the ME may be configured with </w:t>
      </w:r>
      <w:r>
        <w:rPr>
          <w:noProof/>
        </w:rPr>
        <w:t>the SNPN selection parameters associated with the PLMN subscription, consisting of</w:t>
      </w:r>
      <w:r>
        <w:t>:</w:t>
      </w:r>
    </w:p>
    <w:p w14:paraId="7CBF8A59" w14:textId="77777777" w:rsidR="00506706" w:rsidRDefault="00506706" w:rsidP="00506706">
      <w:pPr>
        <w:pStyle w:val="B1"/>
      </w:pPr>
      <w:r>
        <w:t>a)</w:t>
      </w:r>
      <w:r>
        <w:tab/>
        <w:t>a user controlled prioritized list of preferred SNPNs, where each entry contains an SNPN identity;</w:t>
      </w:r>
    </w:p>
    <w:p w14:paraId="5B2B637A" w14:textId="77777777" w:rsidR="00506706" w:rsidRDefault="00506706" w:rsidP="00506706">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A9435EF" w14:textId="77777777" w:rsidR="00506706" w:rsidRDefault="00506706" w:rsidP="00506706">
      <w:pPr>
        <w:pStyle w:val="B1"/>
      </w:pPr>
      <w:r>
        <w:t>c)</w:t>
      </w:r>
      <w:r>
        <w:tab/>
        <w:t>a c</w:t>
      </w:r>
      <w:r w:rsidRPr="00CF7D2C">
        <w:t xml:space="preserve">redentials </w:t>
      </w:r>
      <w:r>
        <w:t>h</w:t>
      </w:r>
      <w:r w:rsidRPr="00CF7D2C">
        <w:t>older</w:t>
      </w:r>
      <w:r>
        <w:t xml:space="preserve"> controlled prioritized list of GINs.</w:t>
      </w:r>
    </w:p>
    <w:p w14:paraId="4D27A6DC" w14:textId="77777777" w:rsidR="00BD3702" w:rsidRDefault="00BD3702" w:rsidP="00BD3702">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0CD7C13D" w14:textId="77777777" w:rsidR="00EA2B17" w:rsidRPr="005C18E4" w:rsidRDefault="00EA2B17" w:rsidP="00EA2B17">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2E5D9E9" w14:textId="77777777" w:rsidR="00CC4485" w:rsidRDefault="00CC4485" w:rsidP="00CC448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16E56915" w14:textId="77777777" w:rsidR="00CC4485" w:rsidRDefault="00CC4485" w:rsidP="00CC4485">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9FD0F43" w14:textId="77777777" w:rsidR="00CC4485" w:rsidRDefault="00CC4485" w:rsidP="00CC4485">
      <w:pPr>
        <w:pStyle w:val="B1"/>
      </w:pPr>
      <w:r>
        <w:rPr>
          <w:lang w:val="en-US"/>
        </w:rPr>
        <w:lastRenderedPageBreak/>
        <w:t>-</w:t>
      </w:r>
      <w:r>
        <w:rPr>
          <w:lang w:val="en-US"/>
        </w:rPr>
        <w:tab/>
      </w:r>
      <w:r w:rsidRPr="00B04690">
        <w:t>the message is integrity-protected;</w:t>
      </w:r>
      <w:r>
        <w:t xml:space="preserve"> or</w:t>
      </w:r>
    </w:p>
    <w:p w14:paraId="7C3F65DD" w14:textId="77777777" w:rsidR="00CC4485" w:rsidRDefault="00CC4485" w:rsidP="00CC448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733B81D" w14:textId="77777777" w:rsidR="00CC4485" w:rsidRDefault="00CC4485" w:rsidP="00CC4485">
      <w:r>
        <w:t>then the MS shall start an MS implementation specific timer not shorter than 60 minutes.</w:t>
      </w:r>
    </w:p>
    <w:p w14:paraId="062AE883" w14:textId="77777777" w:rsidR="00CC4485" w:rsidRDefault="00CC4485" w:rsidP="00CC4485">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7269101" w14:textId="77777777" w:rsidR="00CC4485" w:rsidRDefault="00CC4485" w:rsidP="00CC4485">
      <w:pPr>
        <w:pStyle w:val="B1"/>
      </w:pPr>
      <w:r>
        <w:t>a)</w:t>
      </w:r>
      <w:r>
        <w:tab/>
        <w:t xml:space="preserve">there is a successful LR </w:t>
      </w:r>
      <w:r w:rsidRPr="00D27A95">
        <w:t xml:space="preserve">after a subsequent manual selection of </w:t>
      </w:r>
      <w:r>
        <w:t>the SNPN;</w:t>
      </w:r>
    </w:p>
    <w:p w14:paraId="5D959BAB" w14:textId="77777777" w:rsidR="00CC4485" w:rsidRDefault="00CC4485" w:rsidP="00CC4485">
      <w:pPr>
        <w:pStyle w:val="B1"/>
        <w:rPr>
          <w:lang w:eastAsia="ja-JP"/>
        </w:rPr>
      </w:pPr>
      <w:r>
        <w:rPr>
          <w:lang w:eastAsia="ja-JP"/>
        </w:rPr>
        <w:t>b)</w:t>
      </w:r>
      <w:r>
        <w:rPr>
          <w:lang w:eastAsia="ja-JP"/>
        </w:rPr>
        <w:tab/>
        <w:t>the MS implementation specific timer not shorter than 60 minutes expires;</w:t>
      </w:r>
    </w:p>
    <w:p w14:paraId="4F81D3D3" w14:textId="77777777" w:rsidR="00CC4485" w:rsidRDefault="00CC4485" w:rsidP="00CC4485">
      <w:pPr>
        <w:pStyle w:val="B1"/>
        <w:rPr>
          <w:lang w:eastAsia="ja-JP"/>
        </w:rPr>
      </w:pPr>
      <w:r>
        <w:rPr>
          <w:lang w:eastAsia="ja-JP"/>
        </w:rPr>
        <w:t>c)</w:t>
      </w:r>
      <w:r>
        <w:rPr>
          <w:lang w:eastAsia="ja-JP"/>
        </w:rPr>
        <w:tab/>
        <w:t>the MS is configured to use timer T3245 and timer T3245 expires;</w:t>
      </w:r>
    </w:p>
    <w:p w14:paraId="42A82449" w14:textId="77777777" w:rsidR="00CC4485" w:rsidRDefault="00CC4485" w:rsidP="00CC448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784EE2B" w14:textId="77777777" w:rsidR="00CC4485" w:rsidRDefault="00CC4485" w:rsidP="00CC4485">
      <w:pPr>
        <w:pStyle w:val="B1"/>
      </w:pPr>
      <w:r>
        <w:rPr>
          <w:lang w:eastAsia="ja-JP"/>
        </w:rPr>
        <w:t>e)</w:t>
      </w:r>
      <w:r>
        <w:rPr>
          <w:lang w:eastAsia="ja-JP"/>
        </w:rPr>
        <w:tab/>
      </w:r>
      <w:r w:rsidRPr="00D27A95">
        <w:t>the MS is switched off</w:t>
      </w:r>
      <w:r>
        <w:t>;</w:t>
      </w:r>
    </w:p>
    <w:p w14:paraId="51B1C5CE" w14:textId="77777777" w:rsidR="00CC4485" w:rsidRDefault="00CC4485" w:rsidP="00CC448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BFE560A" w14:textId="77777777" w:rsidR="00CC4485" w:rsidRDefault="00CC4485" w:rsidP="00CC44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378E2E" w14:textId="77777777" w:rsidR="00CC4485" w:rsidRDefault="00CC4485" w:rsidP="00CC4485">
      <w:pPr>
        <w:pStyle w:val="B2"/>
        <w:rPr>
          <w:noProof/>
        </w:rPr>
      </w:pPr>
      <w:r>
        <w:rPr>
          <w:noProof/>
        </w:rPr>
        <w:t>-</w:t>
      </w:r>
      <w:r>
        <w:rPr>
          <w:noProof/>
        </w:rPr>
        <w:tab/>
      </w:r>
      <w:r w:rsidRPr="004F5C7F">
        <w:rPr>
          <w:noProof/>
        </w:rPr>
        <w:t>5G AKA based primary authentication and key agreement procedure</w:t>
      </w:r>
      <w:r>
        <w:rPr>
          <w:noProof/>
        </w:rPr>
        <w:t>;</w:t>
      </w:r>
    </w:p>
    <w:p w14:paraId="09565EAB" w14:textId="77777777" w:rsidR="00CC4485" w:rsidRDefault="00CC4485" w:rsidP="00CC44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17A856F" w14:textId="77777777" w:rsidR="00CC4485" w:rsidRPr="00D27A95" w:rsidRDefault="00CC4485" w:rsidP="00CC448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45DDFD2" w14:textId="77777777" w:rsidR="00CC4485" w:rsidRDefault="00CC4485" w:rsidP="00CC4485">
      <w:r>
        <w:t xml:space="preserve">If an SNPN is removed from the list of "temporarily forbidden SNPNs" list, the MS shall stop the </w:t>
      </w:r>
      <w:r>
        <w:rPr>
          <w:lang w:eastAsia="ja-JP"/>
        </w:rPr>
        <w:t>MS implementation specific timer not shorter than 60 minutes, if running.</w:t>
      </w:r>
    </w:p>
    <w:p w14:paraId="006055BB" w14:textId="77777777" w:rsidR="00CC4485" w:rsidRDefault="00CC4485" w:rsidP="00CC4485">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AC5A3A1" w14:textId="77777777" w:rsidR="00CC4485" w:rsidRDefault="00CC4485" w:rsidP="00CC448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B230FE9" w14:textId="77777777" w:rsidR="00CC4485" w:rsidRDefault="00CC4485" w:rsidP="00CC4485">
      <w:pPr>
        <w:pStyle w:val="B1"/>
      </w:pPr>
      <w:r>
        <w:t>a)</w:t>
      </w:r>
      <w:r>
        <w:tab/>
        <w:t xml:space="preserve">there is a successful LR </w:t>
      </w:r>
      <w:r w:rsidRPr="00D27A95">
        <w:t xml:space="preserve">after a subsequent manual selection of </w:t>
      </w:r>
      <w:r>
        <w:t>the SNPN;</w:t>
      </w:r>
    </w:p>
    <w:p w14:paraId="6B263D3E" w14:textId="77777777" w:rsidR="00CC4485" w:rsidRDefault="00CC4485" w:rsidP="00CC4485">
      <w:pPr>
        <w:pStyle w:val="B1"/>
        <w:rPr>
          <w:lang w:eastAsia="ja-JP"/>
        </w:rPr>
      </w:pPr>
      <w:r>
        <w:rPr>
          <w:lang w:eastAsia="ja-JP"/>
        </w:rPr>
        <w:t>b)</w:t>
      </w:r>
      <w:r>
        <w:rPr>
          <w:lang w:eastAsia="ja-JP"/>
        </w:rPr>
        <w:tab/>
        <w:t>the MS is configured to use timer T3245 and timer T3245 expires;</w:t>
      </w:r>
    </w:p>
    <w:p w14:paraId="35085BC0" w14:textId="40A28694" w:rsidR="00CC4485" w:rsidRDefault="00CC4485" w:rsidP="00CC4485">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CB4A1B4" w14:textId="77777777" w:rsidR="00CC4485" w:rsidRDefault="00CC4485" w:rsidP="00CC448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8AC3EC5" w14:textId="77777777" w:rsidR="00CC4485" w:rsidRDefault="00CC4485" w:rsidP="00CC44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2F0F73D" w14:textId="77777777" w:rsidR="00CC4485" w:rsidRDefault="00CC4485" w:rsidP="00CC4485">
      <w:pPr>
        <w:pStyle w:val="B2"/>
        <w:rPr>
          <w:noProof/>
        </w:rPr>
      </w:pPr>
      <w:r>
        <w:rPr>
          <w:noProof/>
        </w:rPr>
        <w:t>-</w:t>
      </w:r>
      <w:r>
        <w:rPr>
          <w:noProof/>
        </w:rPr>
        <w:tab/>
      </w:r>
      <w:r w:rsidRPr="004F5C7F">
        <w:rPr>
          <w:noProof/>
        </w:rPr>
        <w:t>5G AKA based primary authentication and key agreement procedure</w:t>
      </w:r>
      <w:r>
        <w:rPr>
          <w:noProof/>
        </w:rPr>
        <w:t>;</w:t>
      </w:r>
    </w:p>
    <w:p w14:paraId="5149B9AC" w14:textId="77777777" w:rsidR="00CC4485" w:rsidRDefault="00CC4485" w:rsidP="00CC44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64E583" w14:textId="77777777" w:rsidR="00CC4485" w:rsidRPr="00D27A95" w:rsidRDefault="00CC4485" w:rsidP="00CC448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DC586E3" w14:textId="77777777" w:rsidR="00506706" w:rsidRPr="00D27A95" w:rsidRDefault="00506706" w:rsidP="00506706">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DD4AA6D" w14:textId="77777777" w:rsidR="007623DB" w:rsidRDefault="007623DB" w:rsidP="007623D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29AEA19" w14:textId="77777777" w:rsidR="007623DB" w:rsidRDefault="007623DB" w:rsidP="00DA1B50">
      <w:pPr>
        <w:pStyle w:val="B1"/>
        <w:rPr>
          <w:noProof/>
        </w:rPr>
      </w:pPr>
      <w:r>
        <w:t>a)</w:t>
      </w:r>
      <w:r>
        <w:tab/>
        <w:t>when the entry with the subscribed SNPN identifying the SNPN in the "</w:t>
      </w:r>
      <w:r>
        <w:rPr>
          <w:lang w:eastAsia="ja-JP"/>
        </w:rPr>
        <w:t xml:space="preserve">list of </w:t>
      </w:r>
      <w:r>
        <w:rPr>
          <w:noProof/>
        </w:rPr>
        <w:t>subscriber data" is updated;</w:t>
      </w:r>
    </w:p>
    <w:p w14:paraId="0C137409" w14:textId="77777777" w:rsidR="007623DB" w:rsidRDefault="007623DB" w:rsidP="00DA1B5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1574487" w14:textId="77777777" w:rsidR="007623DB" w:rsidRDefault="007623DB" w:rsidP="00DA1B5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BECD5E8" w14:textId="77777777" w:rsidR="007623DB" w:rsidRDefault="007623DB" w:rsidP="00DA1B5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7D72541" w14:textId="77777777" w:rsidR="007623DB" w:rsidRDefault="007623DB" w:rsidP="00DA6906">
      <w:pPr>
        <w:pStyle w:val="B1"/>
        <w:rPr>
          <w:noProof/>
        </w:rPr>
      </w:pPr>
      <w:r>
        <w:rPr>
          <w:noProof/>
        </w:rPr>
        <w:tab/>
      </w:r>
      <w:r w:rsidRPr="009C28DA">
        <w:rPr>
          <w:noProof/>
        </w:rPr>
        <w:t>was performed in the selected SNPN</w:t>
      </w:r>
      <w:r>
        <w:rPr>
          <w:noProof/>
        </w:rPr>
        <w:t>; or</w:t>
      </w:r>
    </w:p>
    <w:p w14:paraId="13BD381C" w14:textId="77777777" w:rsidR="007623DB" w:rsidRDefault="007623DB" w:rsidP="00DA1B5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D1E49A2" w14:textId="77777777" w:rsidR="007623DB" w:rsidRDefault="007623DB" w:rsidP="00DA1B5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DFBC648" w14:textId="77777777" w:rsidR="007623DB" w:rsidRDefault="007623DB" w:rsidP="00DA1B50">
      <w:pPr>
        <w:pStyle w:val="B2"/>
      </w:pPr>
      <w:r>
        <w:t>-</w:t>
      </w:r>
      <w:r>
        <w:tab/>
        <w:t>the PLMN subscription and USIM is removed</w:t>
      </w:r>
      <w:r>
        <w:rPr>
          <w:noProof/>
        </w:rPr>
        <w:t>.</w:t>
      </w:r>
    </w:p>
    <w:p w14:paraId="6EF2B0B7" w14:textId="77777777" w:rsidR="007623DB" w:rsidRDefault="007623DB" w:rsidP="007623DB">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F72405B" w14:textId="77777777" w:rsidR="007623DB" w:rsidRDefault="007623DB" w:rsidP="007623D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D1BE836" w14:textId="77777777" w:rsidR="007623DB" w:rsidRDefault="007623DB" w:rsidP="007623D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2A80A8E" w14:textId="4A5B90A1" w:rsidR="007623DB" w:rsidRDefault="007623DB" w:rsidP="007623D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3A9A023" w14:textId="77777777" w:rsidR="007623DB" w:rsidRPr="0025660A" w:rsidRDefault="007623DB" w:rsidP="007623D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711B30" w14:textId="77777777" w:rsidR="007623DB" w:rsidRPr="0025660A" w:rsidRDefault="007623DB" w:rsidP="007623D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962ACC">
        <w:t>clause</w:t>
      </w:r>
      <w:r>
        <w:t xml:space="preserve"> 5.3.20.3 in </w:t>
      </w:r>
      <w:r w:rsidRPr="007E6407">
        <w:t>3GPP TS 2</w:t>
      </w:r>
      <w:r>
        <w:t>4.501 [64];</w:t>
      </w:r>
      <w:r>
        <w:rPr>
          <w:lang w:val="en-US"/>
        </w:rPr>
        <w:t xml:space="preserve"> and</w:t>
      </w:r>
    </w:p>
    <w:p w14:paraId="172CBAF3" w14:textId="77777777" w:rsidR="007623DB" w:rsidRPr="00770F8C" w:rsidRDefault="007623DB" w:rsidP="007623DB">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66A0212" w14:textId="1905A459" w:rsidR="00314420" w:rsidRPr="00307539" w:rsidRDefault="00314420" w:rsidP="00AE2CB4">
      <w:pPr>
        <w:pStyle w:val="NO"/>
        <w:rPr>
          <w:rFonts w:eastAsia="SimSun"/>
          <w:lang w:val="en-US" w:eastAsia="zh-CN"/>
        </w:rPr>
      </w:pPr>
      <w:bookmarkStart w:id="489" w:name="_Toc51762179"/>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6BDE4570" w14:textId="77777777" w:rsidR="00314420" w:rsidRDefault="00314420" w:rsidP="00314420">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rsidR="00962ACC">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sidR="00962ACC">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sidR="00962ACC">
        <w:rPr>
          <w:lang w:val="en-US"/>
        </w:rPr>
        <w:t>'</w:t>
      </w:r>
      <w:r w:rsidRPr="006866E0">
        <w:rPr>
          <w:lang w:val="en-US"/>
        </w:rPr>
        <w:t>s usage setting was "voice centric":</w:t>
      </w:r>
    </w:p>
    <w:p w14:paraId="491ADA90" w14:textId="77777777" w:rsidR="00314420" w:rsidRDefault="00314420" w:rsidP="0031442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263FB057" w14:textId="77777777" w:rsidR="00314420" w:rsidRPr="0025660A" w:rsidRDefault="00314420" w:rsidP="0031442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45CADE7" w14:textId="77777777" w:rsidR="00314420" w:rsidRPr="00962ACC" w:rsidRDefault="00314420" w:rsidP="00DA1B5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2886EE1" w14:textId="77777777" w:rsidR="00F87F5B" w:rsidRPr="00D27A95" w:rsidRDefault="00F87F5B" w:rsidP="00F87F5B">
      <w:pPr>
        <w:pStyle w:val="Heading4"/>
      </w:pPr>
      <w:bookmarkStart w:id="490" w:name="_Toc83313366"/>
      <w:r>
        <w:t>4.9</w:t>
      </w:r>
      <w:r w:rsidRPr="00D27A95">
        <w:t>.3.1</w:t>
      </w:r>
      <w:r w:rsidRPr="00D27A95">
        <w:tab/>
        <w:t>At switch</w:t>
      </w:r>
      <w:r w:rsidRPr="00D27A95">
        <w:noBreakHyphen/>
        <w:t>on or recovery from lack of coverage</w:t>
      </w:r>
      <w:bookmarkEnd w:id="483"/>
      <w:bookmarkEnd w:id="484"/>
      <w:bookmarkEnd w:id="485"/>
      <w:bookmarkEnd w:id="486"/>
      <w:bookmarkEnd w:id="487"/>
      <w:bookmarkEnd w:id="489"/>
      <w:bookmarkEnd w:id="490"/>
    </w:p>
    <w:p w14:paraId="6712803B" w14:textId="77777777" w:rsidR="00F87F5B" w:rsidRPr="00D27A95" w:rsidRDefault="00F87F5B" w:rsidP="00F87F5B">
      <w:pPr>
        <w:pStyle w:val="Heading5"/>
      </w:pPr>
      <w:bookmarkStart w:id="491" w:name="_Toc20125242"/>
      <w:bookmarkStart w:id="492" w:name="_Toc27486439"/>
      <w:bookmarkStart w:id="493" w:name="_Toc36210492"/>
      <w:bookmarkStart w:id="494" w:name="_Toc45096351"/>
      <w:bookmarkStart w:id="495" w:name="_Toc45882384"/>
      <w:bookmarkStart w:id="496" w:name="_Toc51762180"/>
      <w:bookmarkStart w:id="497" w:name="_Toc83313367"/>
      <w:r>
        <w:t>4.9</w:t>
      </w:r>
      <w:r w:rsidRPr="00D27A95">
        <w:t>.3.1.</w:t>
      </w:r>
      <w:r>
        <w:t>0</w:t>
      </w:r>
      <w:r w:rsidRPr="00D27A95">
        <w:tab/>
      </w:r>
      <w:r>
        <w:t>General</w:t>
      </w:r>
      <w:bookmarkEnd w:id="491"/>
      <w:bookmarkEnd w:id="492"/>
      <w:bookmarkEnd w:id="493"/>
      <w:bookmarkEnd w:id="494"/>
      <w:bookmarkEnd w:id="495"/>
      <w:bookmarkEnd w:id="496"/>
      <w:bookmarkEnd w:id="497"/>
    </w:p>
    <w:p w14:paraId="4BCE571C" w14:textId="77777777" w:rsidR="00A31D2D" w:rsidRPr="00D27A95" w:rsidRDefault="00A31D2D" w:rsidP="00A31D2D">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962ACC">
        <w:t>clause</w:t>
      </w:r>
      <w:r>
        <w:t> </w:t>
      </w:r>
      <w:r w:rsidRPr="00CC14B2">
        <w:t>4.5.2</w:t>
      </w:r>
      <w:r w:rsidRPr="00D27A95">
        <w:t>) attempts to perform a</w:t>
      </w:r>
      <w:r>
        <w:t>n</w:t>
      </w:r>
      <w:r w:rsidRPr="00D27A95">
        <w:t xml:space="preserve"> </w:t>
      </w:r>
      <w:r>
        <w:t>LR</w:t>
      </w:r>
      <w:r w:rsidRPr="00D27A95">
        <w:t>.</w:t>
      </w:r>
    </w:p>
    <w:p w14:paraId="45F0BACB" w14:textId="77777777" w:rsidR="00A31D2D" w:rsidRPr="00D27A95" w:rsidRDefault="00A31D2D" w:rsidP="00A31D2D">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3F3ACD9F" w14:textId="77777777" w:rsidR="00A31D2D" w:rsidRPr="00D27A95" w:rsidRDefault="00A31D2D" w:rsidP="00A31D2D">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4DEF185D" w14:textId="77777777" w:rsidR="00A31D2D" w:rsidRPr="00D27A95" w:rsidRDefault="00A31D2D" w:rsidP="00A31D2D">
      <w:r w:rsidRPr="00D27A95">
        <w:t xml:space="preserve">If successful registration is achieved, the </w:t>
      </w:r>
      <w:r>
        <w:t>MS</w:t>
      </w:r>
      <w:r w:rsidRPr="00D27A95">
        <w:t xml:space="preserve"> indicates the selected </w:t>
      </w:r>
      <w:r>
        <w:t>SNPN</w:t>
      </w:r>
      <w:r w:rsidRPr="00D27A95">
        <w:t>.</w:t>
      </w:r>
    </w:p>
    <w:p w14:paraId="68868C30" w14:textId="77777777" w:rsidR="00A31D2D" w:rsidRPr="00D27A95" w:rsidRDefault="00A31D2D" w:rsidP="00A31D2D">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w:t>
      </w:r>
      <w:r w:rsidR="00962ACC">
        <w:t>clause</w:t>
      </w:r>
      <w:r>
        <w:t>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rsidR="00DF27C8">
        <w:t>3</w:t>
      </w:r>
      <w:r>
        <w:t xml:space="preserve"> or clause 4.9</w:t>
      </w:r>
      <w:r w:rsidRPr="00D27A95">
        <w:t>.3.1.</w:t>
      </w:r>
      <w:r w:rsidR="00DF27C8">
        <w:t>4</w:t>
      </w:r>
      <w:r>
        <w:t xml:space="preserve"> </w:t>
      </w:r>
      <w:r w:rsidRPr="00D27A95">
        <w:t xml:space="preserve">depending on its </w:t>
      </w:r>
      <w:r>
        <w:t>SNPN</w:t>
      </w:r>
      <w:r w:rsidRPr="00D27A95">
        <w:t xml:space="preserve"> selection mode</w:t>
      </w:r>
      <w:r>
        <w:t xml:space="preserve"> for onboarding services in SNPN</w:t>
      </w:r>
      <w:r w:rsidRPr="00D27A95">
        <w:t xml:space="preserve">. </w:t>
      </w:r>
      <w:bookmarkStart w:id="498" w:name="_Hlk72487732"/>
      <w:r w:rsidRPr="00D27A95">
        <w:t xml:space="preserve">At switch on, </w:t>
      </w:r>
      <w:r>
        <w:t>the MS shall use the SNPN selection mode and the SNPN</w:t>
      </w:r>
      <w:r w:rsidRPr="00D27A95">
        <w:t xml:space="preserve"> selection mode</w:t>
      </w:r>
      <w:r>
        <w:t xml:space="preserve"> for onboarding services in SNPN that were used before switching off.</w:t>
      </w:r>
    </w:p>
    <w:bookmarkEnd w:id="498"/>
    <w:p w14:paraId="0CBCF691" w14:textId="77777777" w:rsidR="00A31D2D" w:rsidRPr="00D27A95" w:rsidRDefault="00A31D2D" w:rsidP="00A31D2D">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484BC615" w14:textId="77777777" w:rsidR="00A31D2D" w:rsidRPr="00D27A95" w:rsidRDefault="00A31D2D" w:rsidP="00A31D2D">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FAF051"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3EE2215A" w14:textId="77777777" w:rsidR="00F87F5B" w:rsidRPr="00D27A95" w:rsidRDefault="00F87F5B" w:rsidP="00F87F5B">
      <w:pPr>
        <w:pStyle w:val="Heading5"/>
      </w:pPr>
      <w:bookmarkStart w:id="499" w:name="_Toc20125243"/>
      <w:bookmarkStart w:id="500" w:name="_Toc27486440"/>
      <w:bookmarkStart w:id="501" w:name="_Toc36210493"/>
      <w:bookmarkStart w:id="502" w:name="_Toc45096352"/>
      <w:bookmarkStart w:id="503" w:name="_Toc45882385"/>
      <w:bookmarkStart w:id="504" w:name="_Toc51762181"/>
      <w:bookmarkStart w:id="505" w:name="_Toc8331336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99"/>
      <w:bookmarkEnd w:id="500"/>
      <w:bookmarkEnd w:id="501"/>
      <w:bookmarkEnd w:id="502"/>
      <w:bookmarkEnd w:id="503"/>
      <w:bookmarkEnd w:id="504"/>
      <w:bookmarkEnd w:id="505"/>
    </w:p>
    <w:p w14:paraId="04264FF1" w14:textId="77777777" w:rsidR="008621CE" w:rsidRDefault="008621CE" w:rsidP="008621CE">
      <w:bookmarkStart w:id="506" w:name="_Toc20125244"/>
      <w:bookmarkStart w:id="507" w:name="_Toc27486441"/>
      <w:bookmarkStart w:id="508" w:name="_Toc36210494"/>
      <w:bookmarkStart w:id="509" w:name="_Toc45096353"/>
      <w:bookmarkStart w:id="510" w:name="_Toc45882386"/>
      <w:bookmarkStart w:id="511" w:name="_Toc51762182"/>
      <w:r>
        <w:t>If:</w:t>
      </w:r>
    </w:p>
    <w:p w14:paraId="4CD586A6" w14:textId="77777777" w:rsidR="008621CE" w:rsidRDefault="008621CE" w:rsidP="008621CE">
      <w:pPr>
        <w:pStyle w:val="B1"/>
        <w:rPr>
          <w:noProof/>
        </w:rPr>
      </w:pPr>
      <w:r>
        <w:t>-</w:t>
      </w:r>
      <w:r>
        <w:tab/>
        <w:t xml:space="preserve">there is at least one entry in the </w:t>
      </w:r>
      <w:r>
        <w:rPr>
          <w:lang w:eastAsia="ja-JP"/>
        </w:rPr>
        <w:t xml:space="preserve">"list of </w:t>
      </w:r>
      <w:r>
        <w:rPr>
          <w:noProof/>
        </w:rPr>
        <w:t>subscriber data"; or</w:t>
      </w:r>
    </w:p>
    <w:p w14:paraId="369B6DB0" w14:textId="77777777" w:rsidR="008621CE" w:rsidRDefault="008621CE" w:rsidP="008621CE">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03CBDB8C" w14:textId="77777777" w:rsidR="008621CE" w:rsidRDefault="008621CE" w:rsidP="008621CE">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3EB23ED6" w14:textId="77777777" w:rsidR="008621CE" w:rsidRPr="00D27A95" w:rsidRDefault="008621CE" w:rsidP="008621CE">
      <w:r w:rsidRPr="00D27A95">
        <w:t xml:space="preserve">The MS selects </w:t>
      </w:r>
      <w:r>
        <w:t>an SNPN</w:t>
      </w:r>
      <w:r w:rsidRPr="00D27A95">
        <w:t>, if available and allowable, in the following order:</w:t>
      </w:r>
    </w:p>
    <w:p w14:paraId="57215B54" w14:textId="77777777" w:rsidR="008621CE" w:rsidRDefault="008621CE" w:rsidP="008621CE">
      <w:pPr>
        <w:pStyle w:val="B1"/>
      </w:pPr>
      <w:r>
        <w:t>a)</w:t>
      </w:r>
      <w:r>
        <w:tab/>
        <w:t>the SNPN with which the UE was last registered;</w:t>
      </w:r>
    </w:p>
    <w:p w14:paraId="35B97936" w14:textId="77777777" w:rsidR="008621CE" w:rsidRDefault="008621CE" w:rsidP="005746AF">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276BE256" w14:textId="77777777" w:rsidR="008621CE" w:rsidRDefault="008621CE" w:rsidP="008621CE">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70D6CF49" w14:textId="77777777" w:rsidR="008621CE" w:rsidRDefault="008621CE" w:rsidP="008621CE">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7BDB1FBF" w14:textId="77777777" w:rsidR="008621CE" w:rsidRDefault="008621CE" w:rsidP="008621CE">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205DE8E3" w14:textId="77777777" w:rsidR="008621CE" w:rsidRDefault="008621CE" w:rsidP="008621CE">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DBC01BD" w14:textId="77777777" w:rsidR="008621CE" w:rsidRDefault="008621CE" w:rsidP="008621CE">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09B8F1E"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ACE5B79" w14:textId="77777777" w:rsidR="008621CE" w:rsidRDefault="008621CE" w:rsidP="008621CE">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4998082C" w14:textId="77777777" w:rsidR="008621CE" w:rsidRPr="00D27A95" w:rsidRDefault="008621CE" w:rsidP="008621CE">
      <w:r w:rsidRPr="00D27A95">
        <w:t xml:space="preserve">If successful registration is achieved, the </w:t>
      </w:r>
      <w:r>
        <w:t>MS</w:t>
      </w:r>
      <w:r w:rsidRPr="00D27A95">
        <w:t xml:space="preserve"> indicates the selected </w:t>
      </w:r>
      <w:r>
        <w:t>SNPN</w:t>
      </w:r>
      <w:r w:rsidRPr="00D27A95">
        <w:t>.</w:t>
      </w:r>
    </w:p>
    <w:p w14:paraId="687E6A4E" w14:textId="77777777" w:rsidR="008621CE" w:rsidRPr="00D27A95" w:rsidRDefault="008621CE" w:rsidP="008621CE">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4C128DF" w14:textId="77777777" w:rsidR="008621CE" w:rsidRDefault="008621CE" w:rsidP="008621CE">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149DA7E" w14:textId="77777777" w:rsidR="00F87F5B" w:rsidRPr="00D27A95" w:rsidRDefault="00F87F5B" w:rsidP="00F87F5B">
      <w:pPr>
        <w:pStyle w:val="Heading5"/>
      </w:pPr>
      <w:bookmarkStart w:id="512" w:name="_Toc8331336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06"/>
      <w:bookmarkEnd w:id="507"/>
      <w:bookmarkEnd w:id="508"/>
      <w:bookmarkEnd w:id="509"/>
      <w:bookmarkEnd w:id="510"/>
      <w:bookmarkEnd w:id="511"/>
      <w:bookmarkEnd w:id="512"/>
    </w:p>
    <w:p w14:paraId="594FC154" w14:textId="77777777" w:rsidR="008621CE" w:rsidRPr="00D27A95" w:rsidRDefault="008621CE" w:rsidP="008621CE">
      <w:bookmarkStart w:id="513" w:name="_Toc20125245"/>
      <w:bookmarkStart w:id="514" w:name="_Toc27486442"/>
      <w:bookmarkStart w:id="515" w:name="_Toc36210495"/>
      <w:bookmarkStart w:id="516" w:name="_Toc45096354"/>
      <w:bookmarkStart w:id="517" w:name="_Toc45882387"/>
      <w:bookmarkStart w:id="518"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w:t>
      </w:r>
      <w:r>
        <w:lastRenderedPageBreak/>
        <w:t xml:space="preserve">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63B89E23" w14:textId="77777777" w:rsidR="008621CE" w:rsidRDefault="008621CE" w:rsidP="008621CE">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C9790C3" w14:textId="77777777" w:rsidR="008621CE" w:rsidRDefault="008621CE" w:rsidP="008621CE">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1D995FD6" w14:textId="77777777" w:rsidR="008621CE" w:rsidRDefault="008621CE" w:rsidP="008621CE">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FFE43CD" w14:textId="77777777" w:rsidR="008621CE" w:rsidRDefault="008621CE" w:rsidP="008621CE">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787BC5A5" w14:textId="77777777" w:rsidR="008621CE" w:rsidRDefault="008621CE" w:rsidP="008621CE">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F5A314B" w14:textId="77777777" w:rsidR="008621CE" w:rsidRPr="00D27A95" w:rsidRDefault="008621CE" w:rsidP="005746AF">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21E8E2" w14:textId="77777777" w:rsidR="008621CE" w:rsidRPr="000D10CE" w:rsidRDefault="008621CE" w:rsidP="008621CE">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9EFE963"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3D95927" w14:textId="77777777" w:rsidR="008621CE" w:rsidRDefault="008621CE" w:rsidP="008621C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343E0403" w14:textId="77777777" w:rsidR="008621CE" w:rsidRPr="00D27A95" w:rsidRDefault="008621CE" w:rsidP="005746AF">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4A2CAE92" w14:textId="77777777" w:rsidR="008621CE" w:rsidRPr="00D27A95" w:rsidRDefault="008621CE" w:rsidP="008621CE">
      <w:pPr>
        <w:pStyle w:val="B1"/>
      </w:pPr>
      <w:r>
        <w:t>-</w:t>
      </w:r>
      <w:r>
        <w:tab/>
        <w:t>for bullet b-1) above:</w:t>
      </w:r>
    </w:p>
    <w:p w14:paraId="2F31FBD2" w14:textId="77777777" w:rsidR="008621CE" w:rsidRDefault="008621CE" w:rsidP="008621CE">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B966688" w14:textId="77777777" w:rsidR="008621CE" w:rsidRDefault="008621CE" w:rsidP="008621CE">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3E82E92" w14:textId="77777777" w:rsidR="008621CE" w:rsidRPr="00D27A95" w:rsidRDefault="008621CE" w:rsidP="008621CE">
      <w:pPr>
        <w:pStyle w:val="B1"/>
      </w:pPr>
      <w:r>
        <w:t>-</w:t>
      </w:r>
      <w:r>
        <w:tab/>
        <w:t>for bullet b-2) above:</w:t>
      </w:r>
    </w:p>
    <w:p w14:paraId="3D4F7599" w14:textId="77777777" w:rsidR="008621CE" w:rsidRDefault="008621CE" w:rsidP="008621CE">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C5F5144" w14:textId="77777777" w:rsidR="008621CE" w:rsidRDefault="008621CE" w:rsidP="008621CE">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5FBD59A5" w14:textId="77777777" w:rsidR="008621CE" w:rsidRPr="00D27A95" w:rsidRDefault="008621CE" w:rsidP="008621CE">
      <w:pPr>
        <w:pStyle w:val="B1"/>
      </w:pPr>
      <w:r>
        <w:t>-</w:t>
      </w:r>
      <w:r>
        <w:tab/>
        <w:t>for bullet b-3) above:</w:t>
      </w:r>
    </w:p>
    <w:p w14:paraId="7E24F4C4" w14:textId="77777777" w:rsidR="008621CE" w:rsidRDefault="008621CE" w:rsidP="008621CE">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6ACEFDA2" w14:textId="77777777" w:rsidR="008621CE" w:rsidRDefault="008621CE" w:rsidP="008621CE">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21E52890" w14:textId="77777777" w:rsidR="008621CE" w:rsidRPr="00D27A95" w:rsidRDefault="008621CE" w:rsidP="008621CE">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6F51E7C3" w14:textId="77777777" w:rsidR="008621CE" w:rsidRPr="00D27A95" w:rsidRDefault="008621CE" w:rsidP="008621CE">
      <w:pPr>
        <w:pStyle w:val="NO"/>
        <w:rPr>
          <w:noProof/>
        </w:rPr>
      </w:pPr>
      <w:r>
        <w:t>NOTE:</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343520AC" w14:textId="77777777" w:rsidR="008621CE" w:rsidRDefault="008621CE" w:rsidP="008621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753331A2" w14:textId="77777777" w:rsidR="008621CE" w:rsidRDefault="008621CE" w:rsidP="008621C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48041B2C" w14:textId="77777777" w:rsidR="00A31D2D" w:rsidRPr="00D27A95" w:rsidRDefault="00A31D2D" w:rsidP="00A31D2D">
      <w:pPr>
        <w:pStyle w:val="Heading5"/>
      </w:pPr>
      <w:bookmarkStart w:id="519" w:name="_Toc83313370"/>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19"/>
    </w:p>
    <w:p w14:paraId="6093429F" w14:textId="77777777" w:rsidR="00A31D2D" w:rsidRDefault="00A31D2D" w:rsidP="00A31D2D">
      <w:r>
        <w:t xml:space="preserve">When the MS needs to access an SNPN for onboarding services in SNPN, the MS shall select an SNPN </w:t>
      </w:r>
      <w:bookmarkStart w:id="520" w:name="_Hlk72484969"/>
      <w:r>
        <w:t>indicating that onboarding is allowed</w:t>
      </w:r>
      <w:bookmarkEnd w:id="520"/>
      <w:r>
        <w:t xml:space="preserve">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0C6FAD39" w14:textId="77777777" w:rsidR="00A31D2D" w:rsidRDefault="00A31D2D" w:rsidP="00A31D2D">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35526EB" w14:textId="77777777" w:rsidR="00A31D2D" w:rsidRDefault="00A31D2D" w:rsidP="00A31D2D">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64C2DC96" w14:textId="77777777" w:rsidR="00A31D2D" w:rsidRPr="00D27A95" w:rsidRDefault="00A31D2D" w:rsidP="00A31D2D">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229550D1" w14:textId="77777777" w:rsidR="00A31D2D" w:rsidRPr="00D27A95" w:rsidRDefault="00A31D2D" w:rsidP="00A31D2D">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w:t>
      </w:r>
      <w:bookmarkStart w:id="521" w:name="_Hlk72487788"/>
      <w:r>
        <w:t xml:space="preserve">the MS can perform SNPN selection not for </w:t>
      </w:r>
      <w:r w:rsidRPr="00F76E84">
        <w:t>onboarding services in SNPN</w:t>
      </w:r>
      <w:r>
        <w:t xml:space="preserve"> as specified in </w:t>
      </w:r>
      <w:r w:rsidR="00962ACC">
        <w:t>clause</w:t>
      </w:r>
      <w:r>
        <w:t> 4.9</w:t>
      </w:r>
      <w:r w:rsidRPr="00D27A95">
        <w:t>.3.1.1</w:t>
      </w:r>
      <w:r>
        <w:t xml:space="preserve"> or </w:t>
      </w:r>
      <w:r w:rsidR="00962ACC">
        <w:t>clause</w:t>
      </w:r>
      <w:r>
        <w:t> 4.9</w:t>
      </w:r>
      <w:r w:rsidRPr="00D27A95">
        <w:t>.3.1.</w:t>
      </w:r>
      <w:r>
        <w:t xml:space="preserve">2 </w:t>
      </w:r>
      <w:r w:rsidRPr="00D27A95">
        <w:t xml:space="preserve">depending on its </w:t>
      </w:r>
      <w:r>
        <w:t>SNPN selection mode</w:t>
      </w:r>
      <w:bookmarkEnd w:id="521"/>
      <w:r>
        <w:t>.</w:t>
      </w:r>
    </w:p>
    <w:p w14:paraId="554A3219" w14:textId="77777777" w:rsidR="00A31D2D" w:rsidRDefault="00A31D2D" w:rsidP="00A31D2D">
      <w:r w:rsidRPr="00D27A95">
        <w:t>If</w:t>
      </w:r>
      <w:r>
        <w:t>:</w:t>
      </w:r>
    </w:p>
    <w:p w14:paraId="1A70D090" w14:textId="77777777" w:rsidR="00A31D2D" w:rsidRDefault="00A31D2D" w:rsidP="005746AF">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74FDD1DE" w14:textId="77777777" w:rsidR="00A31D2D" w:rsidRDefault="00A31D2D" w:rsidP="005746AF">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8691C45" w14:textId="77777777" w:rsidR="00A31D2D" w:rsidRPr="00D27A95" w:rsidRDefault="00A31D2D" w:rsidP="00A31D2D">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w:t>
      </w:r>
      <w:r w:rsidR="00962ACC">
        <w:t>clause</w:t>
      </w:r>
      <w:r>
        <w:t> 4.9</w:t>
      </w:r>
      <w:r w:rsidRPr="00D27A95">
        <w:t>.3.1.1</w:t>
      </w:r>
      <w:r>
        <w:t xml:space="preserve"> or </w:t>
      </w:r>
      <w:r w:rsidR="00962ACC">
        <w:t>clause</w:t>
      </w:r>
      <w:r>
        <w:t> 4.9</w:t>
      </w:r>
      <w:r w:rsidRPr="00D27A95">
        <w:t>.3.1.</w:t>
      </w:r>
      <w:r>
        <w:t xml:space="preserve">2 </w:t>
      </w:r>
      <w:r w:rsidRPr="00D27A95">
        <w:t xml:space="preserve">depending on its </w:t>
      </w:r>
      <w:r>
        <w:t>SNPN selection mode</w:t>
      </w:r>
      <w:r w:rsidRPr="00D27A95">
        <w:t>.</w:t>
      </w:r>
    </w:p>
    <w:p w14:paraId="3EAC6266" w14:textId="48B85B21" w:rsidR="00A31D2D" w:rsidRDefault="00A31D2D" w:rsidP="00D16D33">
      <w:pPr>
        <w:pStyle w:val="EditorsNote"/>
      </w:pPr>
      <w:bookmarkStart w:id="522" w:name="_Hlk72485044"/>
      <w:r>
        <w:rPr>
          <w:noProof/>
        </w:rPr>
        <w:t xml:space="preserve">Editor's note: </w:t>
      </w:r>
      <w:r>
        <w:rPr>
          <w:noProof/>
          <w:lang w:val="en-US"/>
        </w:rPr>
        <w:t xml:space="preserve">(WI: eNPN, CR#0711) it is FFS whether the MS can enter limited service state when the MS </w:t>
      </w:r>
      <w:r>
        <w:t>needs to select an SNPN for onboarding services in SNPN</w:t>
      </w:r>
      <w:r>
        <w:rPr>
          <w:lang w:val="en-US"/>
        </w:rPr>
        <w:t xml:space="preserve"> and </w:t>
      </w:r>
      <w:r w:rsidRPr="00D27A95">
        <w:t xml:space="preserve">there were one or more </w:t>
      </w:r>
      <w:r>
        <w:t>SNPN</w:t>
      </w:r>
      <w:r w:rsidRPr="00D27A95">
        <w:t xml:space="preserve">s </w:t>
      </w:r>
      <w:r>
        <w:t xml:space="preserve">indicating that onboarding is </w:t>
      </w:r>
      <w:r>
        <w:rPr>
          <w:lang w:val="en-US"/>
        </w:rPr>
        <w:t>allowed</w:t>
      </w:r>
      <w:r>
        <w:t xml:space="preserve">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7647B459" w14:textId="77777777" w:rsidR="00A31D2D" w:rsidRPr="00D27A95" w:rsidRDefault="00A31D2D" w:rsidP="00A31D2D">
      <w:pPr>
        <w:pStyle w:val="Heading5"/>
      </w:pPr>
      <w:bookmarkStart w:id="523" w:name="_Toc83313371"/>
      <w:bookmarkEnd w:id="522"/>
      <w:r>
        <w:lastRenderedPageBreak/>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23"/>
    </w:p>
    <w:p w14:paraId="37DEBD9B" w14:textId="77777777" w:rsidR="00A31D2D" w:rsidRDefault="00A31D2D" w:rsidP="00A31D2D">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p>
    <w:p w14:paraId="771CC623" w14:textId="77777777" w:rsidR="00A31D2D" w:rsidRDefault="00A31D2D" w:rsidP="00A31D2D">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165C0BE" w14:textId="2FE4F833" w:rsidR="00A31D2D" w:rsidRPr="00D27A95" w:rsidRDefault="00A31D2D" w:rsidP="00D16D33">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r>
        <w:rPr>
          <w:lang w:val="en-US"/>
        </w:rPr>
        <w:t>are</w:t>
      </w:r>
      <w:r>
        <w:t xml:space="preserve"> FFS.</w:t>
      </w:r>
    </w:p>
    <w:p w14:paraId="579FF56A" w14:textId="77777777" w:rsidR="00F87F5B" w:rsidRPr="00D27A95" w:rsidRDefault="00F87F5B" w:rsidP="00F87F5B">
      <w:pPr>
        <w:pStyle w:val="Heading4"/>
      </w:pPr>
      <w:bookmarkStart w:id="524" w:name="_Toc83313372"/>
      <w:r>
        <w:t>4.9</w:t>
      </w:r>
      <w:r w:rsidRPr="00D27A95">
        <w:t>.3.2</w:t>
      </w:r>
      <w:r w:rsidRPr="00D27A95">
        <w:tab/>
        <w:t>User reselection</w:t>
      </w:r>
      <w:bookmarkEnd w:id="513"/>
      <w:bookmarkEnd w:id="514"/>
      <w:bookmarkEnd w:id="515"/>
      <w:bookmarkEnd w:id="516"/>
      <w:bookmarkEnd w:id="517"/>
      <w:bookmarkEnd w:id="518"/>
      <w:bookmarkEnd w:id="524"/>
    </w:p>
    <w:p w14:paraId="2E96CCC9" w14:textId="77777777" w:rsidR="00F87F5B" w:rsidRPr="00D27A95" w:rsidRDefault="00F87F5B" w:rsidP="00F87F5B">
      <w:pPr>
        <w:pStyle w:val="Heading5"/>
      </w:pPr>
      <w:bookmarkStart w:id="525" w:name="_Toc20125246"/>
      <w:bookmarkStart w:id="526" w:name="_Toc27486443"/>
      <w:bookmarkStart w:id="527" w:name="_Toc36210496"/>
      <w:bookmarkStart w:id="528" w:name="_Toc45096355"/>
      <w:bookmarkStart w:id="529" w:name="_Toc45882388"/>
      <w:bookmarkStart w:id="530" w:name="_Toc51762184"/>
      <w:bookmarkStart w:id="531" w:name="_Toc83313373"/>
      <w:r>
        <w:t>4.9</w:t>
      </w:r>
      <w:r w:rsidRPr="00D27A95">
        <w:t>.3.2.</w:t>
      </w:r>
      <w:r>
        <w:t>0</w:t>
      </w:r>
      <w:r w:rsidRPr="00D27A95">
        <w:tab/>
      </w:r>
      <w:r>
        <w:t>General</w:t>
      </w:r>
      <w:bookmarkEnd w:id="525"/>
      <w:bookmarkEnd w:id="526"/>
      <w:bookmarkEnd w:id="527"/>
      <w:bookmarkEnd w:id="528"/>
      <w:bookmarkEnd w:id="529"/>
      <w:bookmarkEnd w:id="530"/>
      <w:bookmarkEnd w:id="531"/>
    </w:p>
    <w:p w14:paraId="6A3AF65C"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30A223A" w14:textId="77777777" w:rsidR="00F87F5B" w:rsidRPr="00D27A95" w:rsidRDefault="00F87F5B" w:rsidP="00F87F5B">
      <w:pPr>
        <w:pStyle w:val="Heading5"/>
      </w:pPr>
      <w:bookmarkStart w:id="532" w:name="_Toc20125247"/>
      <w:bookmarkStart w:id="533" w:name="_Toc27486444"/>
      <w:bookmarkStart w:id="534" w:name="_Toc36210497"/>
      <w:bookmarkStart w:id="535" w:name="_Toc45096356"/>
      <w:bookmarkStart w:id="536" w:name="_Toc45882389"/>
      <w:bookmarkStart w:id="537" w:name="_Toc51762185"/>
      <w:bookmarkStart w:id="538" w:name="_Toc83313374"/>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32"/>
      <w:bookmarkEnd w:id="533"/>
      <w:bookmarkEnd w:id="534"/>
      <w:bookmarkEnd w:id="535"/>
      <w:bookmarkEnd w:id="536"/>
      <w:bookmarkEnd w:id="537"/>
      <w:bookmarkEnd w:id="538"/>
    </w:p>
    <w:p w14:paraId="66D0001B" w14:textId="77777777" w:rsidR="008621CE" w:rsidRDefault="008621CE" w:rsidP="008621CE">
      <w:bookmarkStart w:id="539" w:name="_Toc20125248"/>
      <w:bookmarkStart w:id="540" w:name="_Toc27486445"/>
      <w:bookmarkStart w:id="541" w:name="_Toc36210498"/>
      <w:bookmarkStart w:id="542" w:name="_Toc45096357"/>
      <w:bookmarkStart w:id="543" w:name="_Toc45882390"/>
      <w:bookmarkStart w:id="544" w:name="_Toc51762186"/>
      <w:r>
        <w:t>If:</w:t>
      </w:r>
    </w:p>
    <w:p w14:paraId="54A10185" w14:textId="77777777" w:rsidR="008621CE" w:rsidRDefault="008621CE" w:rsidP="008621CE">
      <w:pPr>
        <w:pStyle w:val="B1"/>
        <w:rPr>
          <w:noProof/>
        </w:rPr>
      </w:pPr>
      <w:r>
        <w:t>-</w:t>
      </w:r>
      <w:r>
        <w:tab/>
        <w:t xml:space="preserve">there is at least one entry in the </w:t>
      </w:r>
      <w:r>
        <w:rPr>
          <w:lang w:eastAsia="ja-JP"/>
        </w:rPr>
        <w:t xml:space="preserve">"list of </w:t>
      </w:r>
      <w:r>
        <w:rPr>
          <w:noProof/>
        </w:rPr>
        <w:t>subscriber data"; or</w:t>
      </w:r>
    </w:p>
    <w:p w14:paraId="3FC432DE" w14:textId="77777777" w:rsidR="008621CE" w:rsidRDefault="008621CE" w:rsidP="008621CE">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64E04989" w14:textId="77777777" w:rsidR="008621CE" w:rsidRDefault="008621CE" w:rsidP="008621CE">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B71F346" w14:textId="77777777" w:rsidR="008621CE" w:rsidRPr="00D27A95" w:rsidRDefault="008621CE" w:rsidP="008621CE">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D8E8A7D" w14:textId="77777777" w:rsidR="008621CE" w:rsidRPr="00D27A95" w:rsidRDefault="008621CE" w:rsidP="008621CE">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5063B0E1" w14:textId="77777777" w:rsidR="008621CE" w:rsidRDefault="008621CE" w:rsidP="008621CE">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1B858EEB" w14:textId="77777777" w:rsidR="008621CE" w:rsidRDefault="008621CE" w:rsidP="008621CE">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DC8856A" w14:textId="77777777" w:rsidR="008621CE" w:rsidRDefault="008621CE" w:rsidP="008621CE">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40B32E9E" w14:textId="77777777" w:rsidR="008621CE" w:rsidRDefault="008621CE" w:rsidP="008621CE">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351027A9" w14:textId="77777777" w:rsidR="008621CE" w:rsidRDefault="008621CE" w:rsidP="008621CE">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47CE4414" w14:textId="77777777" w:rsidR="008621CE" w:rsidRPr="00D27A95" w:rsidRDefault="008621CE" w:rsidP="008621CE">
      <w:pPr>
        <w:pStyle w:val="B1"/>
      </w:pPr>
      <w:r>
        <w:t>c</w:t>
      </w:r>
      <w:r w:rsidRPr="00D27A95">
        <w:t>)</w:t>
      </w:r>
      <w:r w:rsidRPr="00D27A95">
        <w:tab/>
      </w:r>
      <w:r>
        <w:t>t</w:t>
      </w:r>
      <w:r w:rsidRPr="00D27A95">
        <w:t xml:space="preserve">he previously selected </w:t>
      </w:r>
      <w:r>
        <w:t>SNPN</w:t>
      </w:r>
      <w:r w:rsidRPr="00D27A95">
        <w:t>.</w:t>
      </w:r>
    </w:p>
    <w:p w14:paraId="4F168A42"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EC2DB65" w14:textId="77777777" w:rsidR="008621CE" w:rsidRPr="00D27A95" w:rsidRDefault="008621CE" w:rsidP="008621CE">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4678E3B" w14:textId="77777777" w:rsidR="008621CE" w:rsidRDefault="008621CE" w:rsidP="008621CE">
      <w:r>
        <w:lastRenderedPageBreak/>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3C82D6D" w14:textId="77777777" w:rsidR="008621CE" w:rsidRPr="00D27A95" w:rsidRDefault="008621CE" w:rsidP="008621CE">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018366B9" w14:textId="77777777" w:rsidR="00F87F5B" w:rsidRPr="00D27A95" w:rsidRDefault="00F87F5B" w:rsidP="00F87F5B">
      <w:pPr>
        <w:pStyle w:val="Heading5"/>
      </w:pPr>
      <w:bookmarkStart w:id="545" w:name="_Toc83313375"/>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39"/>
      <w:bookmarkEnd w:id="540"/>
      <w:bookmarkEnd w:id="541"/>
      <w:bookmarkEnd w:id="542"/>
      <w:bookmarkEnd w:id="543"/>
      <w:bookmarkEnd w:id="544"/>
      <w:bookmarkEnd w:id="545"/>
    </w:p>
    <w:p w14:paraId="29087C8F"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962ACC">
        <w:t>clause</w:t>
      </w:r>
      <w:r w:rsidRPr="00D27A95">
        <w:t> </w:t>
      </w:r>
      <w:r>
        <w:t>4.9</w:t>
      </w:r>
      <w:r w:rsidRPr="00D27A95">
        <w:t>.3.1.2 is followed.</w:t>
      </w:r>
    </w:p>
    <w:p w14:paraId="459F3A04" w14:textId="77777777" w:rsidR="00F87F5B" w:rsidRPr="00D27A95" w:rsidRDefault="00F87F5B" w:rsidP="00F87F5B">
      <w:pPr>
        <w:pStyle w:val="Heading3"/>
        <w:widowControl w:val="0"/>
      </w:pPr>
      <w:bookmarkStart w:id="546" w:name="_Toc20125249"/>
      <w:bookmarkStart w:id="547" w:name="_Toc27486446"/>
      <w:bookmarkStart w:id="548" w:name="_Toc36210499"/>
      <w:bookmarkStart w:id="549" w:name="_Toc45096358"/>
      <w:bookmarkStart w:id="550" w:name="_Toc45882391"/>
      <w:bookmarkStart w:id="551" w:name="_Toc51762187"/>
      <w:bookmarkStart w:id="552" w:name="_Toc83313376"/>
      <w:r>
        <w:t>4.9</w:t>
      </w:r>
      <w:r w:rsidRPr="00D27A95">
        <w:t>.4</w:t>
      </w:r>
      <w:r w:rsidRPr="00D27A95">
        <w:tab/>
        <w:t>Abnormal cases</w:t>
      </w:r>
      <w:bookmarkEnd w:id="546"/>
      <w:bookmarkEnd w:id="547"/>
      <w:bookmarkEnd w:id="548"/>
      <w:bookmarkEnd w:id="549"/>
      <w:bookmarkEnd w:id="550"/>
      <w:bookmarkEnd w:id="551"/>
      <w:bookmarkEnd w:id="552"/>
    </w:p>
    <w:p w14:paraId="0881760C" w14:textId="77777777" w:rsidR="008621CE" w:rsidRDefault="008621CE" w:rsidP="008621CE">
      <w:pPr>
        <w:keepNext/>
        <w:keepLines/>
        <w:widowControl w:val="0"/>
      </w:pPr>
      <w:r w:rsidRPr="00D27A95">
        <w:t>If</w:t>
      </w:r>
      <w:r>
        <w:t>:</w:t>
      </w:r>
    </w:p>
    <w:p w14:paraId="699A6A32" w14:textId="77777777" w:rsidR="008621CE" w:rsidRDefault="008621CE" w:rsidP="008621CE">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63E8F713" w14:textId="77777777" w:rsidR="008621CE" w:rsidRDefault="008621CE" w:rsidP="005746AF">
      <w:pPr>
        <w:pStyle w:val="B2"/>
      </w:pPr>
      <w:r>
        <w:t>1)</w:t>
      </w:r>
      <w:r>
        <w:tab/>
        <w:t>the "</w:t>
      </w:r>
      <w:r>
        <w:rPr>
          <w:lang w:eastAsia="ja-JP"/>
        </w:rPr>
        <w:t xml:space="preserve">list of </w:t>
      </w:r>
      <w:r>
        <w:rPr>
          <w:noProof/>
        </w:rPr>
        <w:t>subscriber data" is empty</w:t>
      </w:r>
      <w:r>
        <w:t>; or</w:t>
      </w:r>
    </w:p>
    <w:p w14:paraId="7B5B77DA" w14:textId="77777777" w:rsidR="008621CE" w:rsidRDefault="008621CE" w:rsidP="005746AF">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7F11F23C" w14:textId="77777777" w:rsidR="008621CE" w:rsidRDefault="008621CE" w:rsidP="005746AF">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E86D45E" w14:textId="77777777" w:rsidR="008621CE" w:rsidRDefault="008621CE" w:rsidP="005746AF">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458DFBA1" w14:textId="77777777" w:rsidR="008621CE" w:rsidRDefault="008621CE" w:rsidP="008621CE">
      <w:pPr>
        <w:pStyle w:val="B1"/>
      </w:pPr>
      <w:r>
        <w:t>b)</w:t>
      </w:r>
      <w:r>
        <w:tab/>
      </w:r>
      <w:r>
        <w:rPr>
          <w:noProof/>
        </w:rPr>
        <w:t xml:space="preserve">the MS </w:t>
      </w:r>
      <w:r>
        <w:t xml:space="preserve">supports </w:t>
      </w:r>
      <w:r w:rsidRPr="00FD1F18">
        <w:t xml:space="preserve">access to an SNPN using credentials from a </w:t>
      </w:r>
      <w:r>
        <w:t>credentials holder and:</w:t>
      </w:r>
    </w:p>
    <w:p w14:paraId="72FB3577" w14:textId="77777777" w:rsidR="008621CE" w:rsidRDefault="008621CE" w:rsidP="008621CE">
      <w:pPr>
        <w:pStyle w:val="B2"/>
        <w:rPr>
          <w:noProof/>
        </w:rPr>
      </w:pPr>
      <w:r>
        <w:t>1)</w:t>
      </w:r>
      <w:r>
        <w:tab/>
        <w:t>the "</w:t>
      </w:r>
      <w:r>
        <w:rPr>
          <w:lang w:eastAsia="ja-JP"/>
        </w:rPr>
        <w:t xml:space="preserve">list of </w:t>
      </w:r>
      <w:r>
        <w:rPr>
          <w:noProof/>
        </w:rPr>
        <w:t>subscriber data" is empty and:</w:t>
      </w:r>
    </w:p>
    <w:p w14:paraId="2A3EF83D" w14:textId="77777777" w:rsidR="008621CE" w:rsidRDefault="008621CE" w:rsidP="008621CE">
      <w:pPr>
        <w:pStyle w:val="B3"/>
        <w:rPr>
          <w:noProof/>
        </w:rPr>
      </w:pPr>
      <w:r>
        <w:rPr>
          <w:noProof/>
        </w:rPr>
        <w:t>i)</w:t>
      </w:r>
      <w:r>
        <w:rPr>
          <w:noProof/>
        </w:rPr>
        <w:tab/>
        <w:t>the MS is not provisioned with SNPN selection parameters associated with the PLMN subscription;</w:t>
      </w:r>
    </w:p>
    <w:p w14:paraId="4CC6061D" w14:textId="77777777" w:rsidR="008621CE" w:rsidRDefault="008621CE" w:rsidP="008621CE">
      <w:pPr>
        <w:pStyle w:val="B3"/>
        <w:rPr>
          <w:noProof/>
        </w:rPr>
      </w:pPr>
      <w:r>
        <w:rPr>
          <w:noProof/>
        </w:rPr>
        <w:t>ii)</w:t>
      </w:r>
      <w:r>
        <w:rPr>
          <w:noProof/>
        </w:rPr>
        <w:tab/>
        <w:t>the MS does not have a USIM; or</w:t>
      </w:r>
    </w:p>
    <w:p w14:paraId="63E56B16" w14:textId="7EE85714" w:rsidR="008621CE" w:rsidRDefault="008621CE" w:rsidP="008621CE">
      <w:pPr>
        <w:pStyle w:val="B3"/>
      </w:pPr>
      <w:r>
        <w:rPr>
          <w:noProof/>
        </w:rPr>
        <w:t>iii)</w:t>
      </w:r>
      <w:r>
        <w:rPr>
          <w:noProof/>
        </w:rPr>
        <w:tab/>
        <w:t>both of the above</w:t>
      </w:r>
      <w:r>
        <w:t>;</w:t>
      </w:r>
    </w:p>
    <w:p w14:paraId="734A220D" w14:textId="77777777" w:rsidR="008621CE" w:rsidRDefault="008621CE" w:rsidP="008621CE">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E093E9C" w14:textId="77777777" w:rsidR="008621CE" w:rsidRDefault="008621CE" w:rsidP="008621CE">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3B3EA79" w14:textId="77777777" w:rsidR="008621CE" w:rsidRDefault="008621CE" w:rsidP="008621C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836EAE9" w14:textId="77777777" w:rsidR="008621CE" w:rsidRDefault="008621CE" w:rsidP="008621CE">
      <w:pPr>
        <w:pStyle w:val="B2"/>
        <w:rPr>
          <w:noProof/>
        </w:rPr>
      </w:pPr>
      <w:r>
        <w:rPr>
          <w:noProof/>
        </w:rPr>
        <w:tab/>
        <w:t>and:</w:t>
      </w:r>
    </w:p>
    <w:p w14:paraId="1DDEED60" w14:textId="77777777" w:rsidR="008621CE" w:rsidRDefault="008621CE" w:rsidP="008621CE">
      <w:pPr>
        <w:pStyle w:val="B3"/>
        <w:rPr>
          <w:noProof/>
        </w:rPr>
      </w:pPr>
      <w:r>
        <w:rPr>
          <w:noProof/>
        </w:rPr>
        <w:t>i)</w:t>
      </w:r>
      <w:r>
        <w:rPr>
          <w:noProof/>
        </w:rPr>
        <w:tab/>
        <w:t>the MS is not provisioned with SNPN selection parameters associated with the PLMN subscription;</w:t>
      </w:r>
    </w:p>
    <w:p w14:paraId="0C45319A" w14:textId="77777777" w:rsidR="008621CE" w:rsidRDefault="008621CE" w:rsidP="008621CE">
      <w:pPr>
        <w:pStyle w:val="B3"/>
        <w:rPr>
          <w:noProof/>
        </w:rPr>
      </w:pPr>
      <w:r>
        <w:rPr>
          <w:noProof/>
        </w:rPr>
        <w:t>ii)</w:t>
      </w:r>
      <w:r>
        <w:rPr>
          <w:noProof/>
        </w:rPr>
        <w:tab/>
        <w:t>the MS does not have a USIM; or</w:t>
      </w:r>
    </w:p>
    <w:p w14:paraId="558C9D7D" w14:textId="77777777" w:rsidR="008621CE" w:rsidRDefault="008621CE" w:rsidP="008621CE">
      <w:pPr>
        <w:pStyle w:val="B3"/>
      </w:pPr>
      <w:r>
        <w:rPr>
          <w:noProof/>
        </w:rPr>
        <w:t>iii)</w:t>
      </w:r>
      <w:r>
        <w:rPr>
          <w:noProof/>
        </w:rPr>
        <w:tab/>
        <w:t xml:space="preserve">both of the above; </w:t>
      </w:r>
      <w:r>
        <w:t>or</w:t>
      </w:r>
    </w:p>
    <w:p w14:paraId="0E829543" w14:textId="77777777" w:rsidR="008621CE" w:rsidRDefault="008621CE" w:rsidP="008621CE">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42A4DE71" w14:textId="77777777" w:rsidR="008621CE" w:rsidRDefault="008621CE" w:rsidP="008621CE">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49F66A3E" w14:textId="77777777" w:rsidR="008621CE" w:rsidRDefault="008621CE" w:rsidP="008621CE">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0D56BA86" w14:textId="77777777" w:rsidR="008621CE" w:rsidRDefault="008621CE" w:rsidP="008621CE">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533E4CAB" w14:textId="77777777" w:rsidR="008621CE" w:rsidRDefault="008621CE" w:rsidP="008621CE">
      <w:pPr>
        <w:pStyle w:val="B3"/>
      </w:pPr>
      <w:r>
        <w:lastRenderedPageBreak/>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1810197C" w14:textId="77777777" w:rsidR="008621CE" w:rsidRDefault="008621CE" w:rsidP="008621CE">
      <w:pPr>
        <w:pStyle w:val="B2"/>
      </w:pPr>
      <w:r>
        <w:tab/>
        <w:t>the following applies:</w:t>
      </w:r>
    </w:p>
    <w:p w14:paraId="3CAE69F6" w14:textId="77777777" w:rsidR="008621CE" w:rsidRDefault="008621CE" w:rsidP="008621CE">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0A23D9E3" w14:textId="77777777" w:rsidR="008621CE" w:rsidRDefault="008621CE" w:rsidP="008621C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0FDA7E71" w14:textId="5229FD1D" w:rsidR="004D051C" w:rsidRDefault="00DB7A3B" w:rsidP="00DB7A3B">
      <w:pPr>
        <w:keepNext/>
        <w:keepLines/>
        <w:widowControl w:val="0"/>
      </w:pPr>
      <w:r w:rsidRPr="00D27A95">
        <w:t xml:space="preserve">then effectively there is no selected </w:t>
      </w:r>
      <w:r>
        <w:t>SNPN</w:t>
      </w:r>
      <w:r w:rsidRPr="00D27A95">
        <w:t xml:space="preserve"> ("No SIM" state).</w:t>
      </w:r>
    </w:p>
    <w:p w14:paraId="1C6A92F0" w14:textId="2FE034ED" w:rsidR="00DB7A3B" w:rsidRDefault="00DB7A3B" w:rsidP="00DB7A3B">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004D051C" w:rsidRPr="004D051C">
        <w:t xml:space="preserve">An MS in "No SIM" state configured with default UE credentials may perform SNPN selection procedure for onboarding services in SNPN. </w:t>
      </w:r>
      <w:r>
        <w:t xml:space="preserve">Except when </w:t>
      </w:r>
      <w:r w:rsidR="004D051C" w:rsidRPr="004D051C">
        <w:t xml:space="preserve">an MS in "No SIM" state </w:t>
      </w:r>
      <w:r>
        <w:t>perform</w:t>
      </w:r>
      <w:r w:rsidR="004D051C" w:rsidRPr="004D051C">
        <w:t>s</w:t>
      </w:r>
      <w:r>
        <w:t xml:space="preserve"> an initial registration for emergency services to an SNPN</w:t>
      </w:r>
      <w:r w:rsidR="004D051C"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00DA5AB8" w:rsidRPr="00DA5AB8">
        <w:t xml:space="preserve"> After an emergency call is released, the MS may re-start operating in SNPN access mode and perform SNPN selection.</w:t>
      </w:r>
    </w:p>
    <w:p w14:paraId="3F93C0E0" w14:textId="77777777" w:rsidR="00DB7A3B" w:rsidRDefault="00DB7A3B" w:rsidP="00DB7A3B">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25B3A5A" w14:textId="77777777" w:rsidR="00F87F5B" w:rsidRDefault="00F87F5B" w:rsidP="00F87F5B">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20DA5488" w14:textId="77777777" w:rsidR="00E97638" w:rsidRPr="00D27A95" w:rsidRDefault="00E97638">
      <w:pPr>
        <w:pStyle w:val="Heading1"/>
      </w:pPr>
      <w:bookmarkStart w:id="553" w:name="_Toc20125250"/>
      <w:bookmarkStart w:id="554" w:name="_Toc27486447"/>
      <w:bookmarkStart w:id="555" w:name="_Toc36210500"/>
      <w:bookmarkStart w:id="556" w:name="_Toc45096359"/>
      <w:bookmarkStart w:id="557" w:name="_Toc45882392"/>
      <w:bookmarkStart w:id="558" w:name="_Toc51762188"/>
      <w:bookmarkStart w:id="559" w:name="_Toc83313377"/>
      <w:r w:rsidRPr="00D27A95">
        <w:t>5</w:t>
      </w:r>
      <w:r w:rsidRPr="00D27A95">
        <w:tab/>
        <w:t>Tables and Figures</w:t>
      </w:r>
      <w:bookmarkEnd w:id="553"/>
      <w:bookmarkEnd w:id="554"/>
      <w:bookmarkEnd w:id="555"/>
      <w:bookmarkEnd w:id="556"/>
      <w:bookmarkEnd w:id="557"/>
      <w:bookmarkEnd w:id="558"/>
      <w:bookmarkEnd w:id="559"/>
    </w:p>
    <w:p w14:paraId="72E9A3F8"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5C566399" w14:textId="77777777">
        <w:trPr>
          <w:jc w:val="center"/>
        </w:trPr>
        <w:tc>
          <w:tcPr>
            <w:tcW w:w="3119" w:type="dxa"/>
            <w:tcBorders>
              <w:top w:val="single" w:sz="4" w:space="0" w:color="auto"/>
              <w:left w:val="single" w:sz="4" w:space="0" w:color="auto"/>
              <w:right w:val="single" w:sz="6" w:space="0" w:color="auto"/>
            </w:tcBorders>
          </w:tcPr>
          <w:p w14:paraId="084454A3"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406FA84A"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1697E5C5" w14:textId="77777777" w:rsidR="00E97638" w:rsidRPr="00D27A95" w:rsidRDefault="00E97638">
            <w:pPr>
              <w:pStyle w:val="TAH"/>
            </w:pPr>
            <w:r w:rsidRPr="00D27A95">
              <w:t>Registered PLMN is</w:t>
            </w:r>
          </w:p>
        </w:tc>
      </w:tr>
      <w:tr w:rsidR="00E97638" w:rsidRPr="00D27A95" w14:paraId="5C65D4E4" w14:textId="77777777">
        <w:trPr>
          <w:jc w:val="center"/>
        </w:trPr>
        <w:tc>
          <w:tcPr>
            <w:tcW w:w="3119" w:type="dxa"/>
            <w:tcBorders>
              <w:top w:val="single" w:sz="6" w:space="0" w:color="auto"/>
              <w:left w:val="single" w:sz="4" w:space="0" w:color="auto"/>
              <w:right w:val="single" w:sz="6" w:space="0" w:color="auto"/>
            </w:tcBorders>
          </w:tcPr>
          <w:p w14:paraId="7937C4C9"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6B855BE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623F473" w14:textId="77777777" w:rsidR="00E97638" w:rsidRPr="00D27A95" w:rsidRDefault="00E97638">
            <w:pPr>
              <w:pStyle w:val="TAL"/>
            </w:pPr>
            <w:r w:rsidRPr="00D27A95">
              <w:t>Indicated in the stored registration area identity</w:t>
            </w:r>
          </w:p>
        </w:tc>
      </w:tr>
      <w:tr w:rsidR="00E97638" w:rsidRPr="00D27A95" w14:paraId="3FCDF535" w14:textId="77777777">
        <w:trPr>
          <w:jc w:val="center"/>
        </w:trPr>
        <w:tc>
          <w:tcPr>
            <w:tcW w:w="3119" w:type="dxa"/>
            <w:tcBorders>
              <w:left w:val="single" w:sz="4" w:space="0" w:color="auto"/>
              <w:right w:val="single" w:sz="6" w:space="0" w:color="auto"/>
            </w:tcBorders>
          </w:tcPr>
          <w:p w14:paraId="49A50512"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5AC06000"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212FBF63" w14:textId="77777777" w:rsidR="00E97638" w:rsidRPr="00D27A95" w:rsidRDefault="00E97638">
            <w:pPr>
              <w:pStyle w:val="TAL"/>
            </w:pPr>
            <w:r w:rsidRPr="00D27A95">
              <w:t>No registered PLMN (3) (4)</w:t>
            </w:r>
          </w:p>
        </w:tc>
      </w:tr>
      <w:tr w:rsidR="00E97638" w:rsidRPr="00D27A95" w14:paraId="77B63C32" w14:textId="77777777">
        <w:trPr>
          <w:jc w:val="center"/>
        </w:trPr>
        <w:tc>
          <w:tcPr>
            <w:tcW w:w="3119" w:type="dxa"/>
            <w:tcBorders>
              <w:left w:val="single" w:sz="4" w:space="0" w:color="auto"/>
              <w:right w:val="single" w:sz="6" w:space="0" w:color="auto"/>
            </w:tcBorders>
          </w:tcPr>
          <w:p w14:paraId="5B44CD97"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99003CD" w14:textId="77777777" w:rsidR="00E97638" w:rsidRPr="00D27A95" w:rsidRDefault="00E97638">
            <w:pPr>
              <w:pStyle w:val="TAL"/>
            </w:pPr>
          </w:p>
        </w:tc>
        <w:tc>
          <w:tcPr>
            <w:tcW w:w="3172" w:type="dxa"/>
            <w:tcBorders>
              <w:left w:val="single" w:sz="6" w:space="0" w:color="auto"/>
              <w:right w:val="single" w:sz="4" w:space="0" w:color="auto"/>
            </w:tcBorders>
          </w:tcPr>
          <w:p w14:paraId="24EEC988" w14:textId="77777777" w:rsidR="00E97638" w:rsidRPr="00D27A95" w:rsidRDefault="00E97638">
            <w:pPr>
              <w:pStyle w:val="TAL"/>
            </w:pPr>
          </w:p>
        </w:tc>
      </w:tr>
      <w:tr w:rsidR="00E97638" w:rsidRPr="00D27A95" w14:paraId="596AAD34" w14:textId="77777777">
        <w:trPr>
          <w:jc w:val="center"/>
        </w:trPr>
        <w:tc>
          <w:tcPr>
            <w:tcW w:w="3119" w:type="dxa"/>
            <w:tcBorders>
              <w:left w:val="single" w:sz="4" w:space="0" w:color="auto"/>
              <w:right w:val="single" w:sz="6" w:space="0" w:color="auto"/>
            </w:tcBorders>
          </w:tcPr>
          <w:p w14:paraId="2530498B"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8822B3E"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44C1C9E2" w14:textId="77777777" w:rsidR="00E97638" w:rsidRPr="00D27A95" w:rsidRDefault="00E97638">
            <w:pPr>
              <w:pStyle w:val="TAL"/>
            </w:pPr>
            <w:r w:rsidRPr="00D27A95">
              <w:t>No registered PLMN (4)</w:t>
            </w:r>
          </w:p>
        </w:tc>
      </w:tr>
      <w:tr w:rsidR="00E97638" w:rsidRPr="00D27A95" w14:paraId="512FBAD5" w14:textId="77777777">
        <w:trPr>
          <w:jc w:val="center"/>
        </w:trPr>
        <w:tc>
          <w:tcPr>
            <w:tcW w:w="3119" w:type="dxa"/>
            <w:tcBorders>
              <w:left w:val="single" w:sz="4" w:space="0" w:color="auto"/>
              <w:right w:val="single" w:sz="6" w:space="0" w:color="auto"/>
            </w:tcBorders>
          </w:tcPr>
          <w:p w14:paraId="6C839661"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0F2CF60F"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4AE869CD" w14:textId="77777777" w:rsidR="00E97638" w:rsidRPr="00D27A95" w:rsidRDefault="00E97638">
            <w:pPr>
              <w:pStyle w:val="TAL"/>
            </w:pPr>
            <w:r w:rsidRPr="00D27A95">
              <w:t xml:space="preserve">No registered PLMN </w:t>
            </w:r>
          </w:p>
        </w:tc>
      </w:tr>
      <w:tr w:rsidR="00E97638" w:rsidRPr="00D27A95" w14:paraId="6491B15A" w14:textId="77777777">
        <w:trPr>
          <w:jc w:val="center"/>
        </w:trPr>
        <w:tc>
          <w:tcPr>
            <w:tcW w:w="3119" w:type="dxa"/>
            <w:tcBorders>
              <w:left w:val="single" w:sz="4" w:space="0" w:color="auto"/>
              <w:right w:val="single" w:sz="6" w:space="0" w:color="auto"/>
            </w:tcBorders>
          </w:tcPr>
          <w:p w14:paraId="2F1F63A8"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623EFB8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254509B2" w14:textId="77777777" w:rsidR="00E97638" w:rsidRPr="00D27A95" w:rsidRDefault="00E97638">
            <w:pPr>
              <w:pStyle w:val="TAL"/>
            </w:pPr>
            <w:r w:rsidRPr="00D27A95">
              <w:t>No registered PLMN (4)</w:t>
            </w:r>
          </w:p>
        </w:tc>
      </w:tr>
      <w:tr w:rsidR="00E97638" w:rsidRPr="00D27A95" w14:paraId="2396BE50" w14:textId="77777777">
        <w:trPr>
          <w:jc w:val="center"/>
        </w:trPr>
        <w:tc>
          <w:tcPr>
            <w:tcW w:w="3119" w:type="dxa"/>
            <w:tcBorders>
              <w:left w:val="single" w:sz="4" w:space="0" w:color="auto"/>
              <w:right w:val="single" w:sz="6" w:space="0" w:color="auto"/>
            </w:tcBorders>
          </w:tcPr>
          <w:p w14:paraId="444DB2AB"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3CC3651"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7C4CA65A" w14:textId="77777777" w:rsidR="00E97638" w:rsidRPr="00D27A95" w:rsidRDefault="00E97638">
            <w:pPr>
              <w:pStyle w:val="TAL"/>
            </w:pPr>
            <w:r w:rsidRPr="00D27A95">
              <w:t xml:space="preserve">No registered PLMN </w:t>
            </w:r>
          </w:p>
        </w:tc>
      </w:tr>
      <w:tr w:rsidR="007A0036" w:rsidRPr="00D27A95" w14:paraId="639178AE" w14:textId="77777777">
        <w:trPr>
          <w:jc w:val="center"/>
        </w:trPr>
        <w:tc>
          <w:tcPr>
            <w:tcW w:w="3119" w:type="dxa"/>
            <w:tcBorders>
              <w:left w:val="single" w:sz="4" w:space="0" w:color="auto"/>
              <w:right w:val="single" w:sz="6" w:space="0" w:color="auto"/>
            </w:tcBorders>
          </w:tcPr>
          <w:p w14:paraId="690FC107"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1C6D0BB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1E66A9EC" w14:textId="77777777" w:rsidR="007A0036" w:rsidRPr="00D27A95" w:rsidRDefault="007A0036">
            <w:pPr>
              <w:pStyle w:val="TAL"/>
            </w:pPr>
            <w:r w:rsidRPr="00B950EB">
              <w:t>No registered PLMN</w:t>
            </w:r>
          </w:p>
        </w:tc>
      </w:tr>
      <w:tr w:rsidR="00E97638" w:rsidRPr="00D27A95" w14:paraId="3D214DF6" w14:textId="77777777">
        <w:trPr>
          <w:jc w:val="center"/>
        </w:trPr>
        <w:tc>
          <w:tcPr>
            <w:tcW w:w="3119" w:type="dxa"/>
            <w:tcBorders>
              <w:left w:val="single" w:sz="4" w:space="0" w:color="auto"/>
              <w:bottom w:val="single" w:sz="6" w:space="0" w:color="auto"/>
              <w:right w:val="single" w:sz="6" w:space="0" w:color="auto"/>
            </w:tcBorders>
          </w:tcPr>
          <w:p w14:paraId="5ECFA305"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5EADE1AA"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4FB71158" w14:textId="77777777" w:rsidR="00E97638" w:rsidRPr="00D27A95" w:rsidRDefault="00E97638">
            <w:pPr>
              <w:pStyle w:val="TAL"/>
            </w:pPr>
            <w:r w:rsidRPr="00D27A95">
              <w:t>No registered PLMN (4)</w:t>
            </w:r>
          </w:p>
        </w:tc>
      </w:tr>
      <w:tr w:rsidR="00E97638" w:rsidRPr="00D27A95" w14:paraId="444859F1" w14:textId="77777777">
        <w:trPr>
          <w:cantSplit/>
          <w:jc w:val="center"/>
        </w:trPr>
        <w:tc>
          <w:tcPr>
            <w:tcW w:w="9463" w:type="dxa"/>
            <w:gridSpan w:val="3"/>
            <w:tcBorders>
              <w:left w:val="single" w:sz="4" w:space="0" w:color="auto"/>
              <w:bottom w:val="single" w:sz="4" w:space="0" w:color="auto"/>
              <w:right w:val="single" w:sz="4" w:space="0" w:color="auto"/>
            </w:tcBorders>
          </w:tcPr>
          <w:p w14:paraId="41B8ACE9" w14:textId="77777777" w:rsidR="00E97638" w:rsidRPr="00D27A95" w:rsidRDefault="00E97638">
            <w:pPr>
              <w:pStyle w:val="TAN"/>
            </w:pPr>
          </w:p>
          <w:p w14:paraId="64CE389D"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565ED44C"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962ACC">
              <w:t>clause</w:t>
            </w:r>
            <w:r w:rsidRPr="00D27A95">
              <w:t> 4.4.3.1</w:t>
            </w:r>
            <w:r w:rsidR="00AE5EE0">
              <w:t>.1</w:t>
            </w:r>
            <w:r w:rsidRPr="00D27A95">
              <w:t xml:space="preserve">. If in manual mode, the MS will display the list of available PLMNs and follow the Manual Network Selection Mode Procedure of </w:t>
            </w:r>
            <w:r w:rsidR="00962ACC">
              <w:t>clause</w:t>
            </w:r>
            <w:r w:rsidRPr="00D27A95">
              <w:t xml:space="preserve"> 4.4.3.1.2 If the appropriate process does not result in registration, the MS will eventually enter the limited service state. </w:t>
            </w:r>
          </w:p>
          <w:p w14:paraId="0F034BB8"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0C7C78BC"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1E308231"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if available</w:t>
            </w:r>
            <w:r w:rsidR="00C1503E" w:rsidRPr="00D27A95">
              <w:t>.O</w:t>
            </w:r>
            <w:r w:rsidRPr="00D27A95">
              <w:t xml:space="preserve">therwise it will enter either the Automatic Network Selection Mode procedure of </w:t>
            </w:r>
            <w:r w:rsidR="00962ACC">
              <w:t>clause</w:t>
            </w:r>
            <w:r w:rsidR="000C6340">
              <w:t> </w:t>
            </w:r>
            <w:r w:rsidRPr="00D27A95">
              <w:t>4.4.3.1</w:t>
            </w:r>
            <w:r w:rsidR="00AE5EE0">
              <w:t>.1</w:t>
            </w:r>
            <w:r w:rsidRPr="00D27A95">
              <w:t xml:space="preserve"> or follow the Manual Network Selection Mode procedure of </w:t>
            </w:r>
            <w:r w:rsidR="00962ACC">
              <w:t>clause</w:t>
            </w:r>
            <w:r w:rsidR="000C6340">
              <w:t> </w:t>
            </w:r>
            <w:r w:rsidRPr="00D27A95">
              <w:t>4.4.3.1.2. If the appropriate process does not result in registration, the MS will eventually enter the limited service state.</w:t>
            </w:r>
          </w:p>
          <w:p w14:paraId="45FF46A0" w14:textId="77777777" w:rsidR="007A0036" w:rsidRDefault="007A0036">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 xml:space="preserve">ion Mode procedure of </w:t>
            </w:r>
            <w:r w:rsidR="00962ACC">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962ACC">
              <w:rPr>
                <w:lang w:val="en-US"/>
              </w:rPr>
              <w:t>clause</w:t>
            </w:r>
            <w:r>
              <w:rPr>
                <w:lang w:val="en-US"/>
              </w:rPr>
              <w:t> </w:t>
            </w:r>
            <w:r w:rsidRPr="007A0036">
              <w:rPr>
                <w:lang w:val="en-US"/>
              </w:rPr>
              <w:t>4.4.3.1.2. If the appropriate process does not result in registration, the MS will eventually enter the limited service state.</w:t>
            </w:r>
          </w:p>
          <w:p w14:paraId="6D454422" w14:textId="77777777" w:rsidR="007A0036" w:rsidRPr="007A0036" w:rsidRDefault="007A0036">
            <w:pPr>
              <w:pStyle w:val="TAN"/>
              <w:rPr>
                <w:lang w:val="en-US"/>
              </w:rPr>
            </w:pPr>
          </w:p>
          <w:p w14:paraId="1553CEA8"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4B2BB1B6"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664D732C" w14:textId="77777777" w:rsidR="00E97638" w:rsidRPr="00D27A95" w:rsidRDefault="00E97638">
            <w:pPr>
              <w:pStyle w:val="TAN"/>
            </w:pPr>
          </w:p>
        </w:tc>
      </w:tr>
    </w:tbl>
    <w:p w14:paraId="26AF4F2A" w14:textId="77777777" w:rsidR="00E97638" w:rsidRPr="00D27A95" w:rsidRDefault="00E97638"/>
    <w:p w14:paraId="2E7CC537"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2E284BC4" w14:textId="77777777">
        <w:trPr>
          <w:jc w:val="center"/>
        </w:trPr>
        <w:tc>
          <w:tcPr>
            <w:tcW w:w="1985" w:type="dxa"/>
            <w:tcBorders>
              <w:top w:val="single" w:sz="6" w:space="0" w:color="auto"/>
              <w:left w:val="single" w:sz="6" w:space="0" w:color="auto"/>
              <w:right w:val="single" w:sz="6" w:space="0" w:color="auto"/>
            </w:tcBorders>
          </w:tcPr>
          <w:p w14:paraId="03A6A959"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2BBB710F" w14:textId="77777777" w:rsidR="00E97638" w:rsidRPr="00D27A95" w:rsidRDefault="00E97638">
            <w:pPr>
              <w:pStyle w:val="TAH"/>
            </w:pPr>
            <w:r w:rsidRPr="00D27A95">
              <w:t>New LR request when</w:t>
            </w:r>
          </w:p>
          <w:p w14:paraId="50ED08FE"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307EC91F"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0AF683BB" w14:textId="77777777" w:rsidR="00E97638" w:rsidRPr="00D27A95" w:rsidRDefault="00E97638">
            <w:pPr>
              <w:pStyle w:val="TAH"/>
            </w:pPr>
            <w:r w:rsidRPr="00D27A95">
              <w:t>Paging responded</w:t>
            </w:r>
          </w:p>
        </w:tc>
      </w:tr>
      <w:tr w:rsidR="00E97638" w:rsidRPr="00D27A95" w14:paraId="3E4226DD" w14:textId="77777777">
        <w:trPr>
          <w:jc w:val="center"/>
        </w:trPr>
        <w:tc>
          <w:tcPr>
            <w:tcW w:w="1985" w:type="dxa"/>
            <w:tcBorders>
              <w:left w:val="single" w:sz="6" w:space="0" w:color="auto"/>
              <w:right w:val="single" w:sz="6" w:space="0" w:color="auto"/>
            </w:tcBorders>
          </w:tcPr>
          <w:p w14:paraId="5AEF65D5"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D228F18"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21D86915"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06440A8C"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7B554E02"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29EA8E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6BC34BDC" w14:textId="77777777" w:rsidR="00E97638" w:rsidRPr="00D27A95" w:rsidRDefault="00E97638">
            <w:pPr>
              <w:pStyle w:val="TAH"/>
            </w:pPr>
            <w:r w:rsidRPr="00D27A95">
              <w:t>to</w:t>
            </w:r>
          </w:p>
        </w:tc>
      </w:tr>
      <w:tr w:rsidR="00E97638" w:rsidRPr="00D27A95" w14:paraId="5BF9694E" w14:textId="77777777">
        <w:trPr>
          <w:jc w:val="center"/>
        </w:trPr>
        <w:tc>
          <w:tcPr>
            <w:tcW w:w="1985" w:type="dxa"/>
            <w:tcBorders>
              <w:top w:val="single" w:sz="6" w:space="0" w:color="auto"/>
              <w:left w:val="single" w:sz="6" w:space="0" w:color="auto"/>
              <w:right w:val="single" w:sz="6" w:space="0" w:color="auto"/>
            </w:tcBorders>
          </w:tcPr>
          <w:p w14:paraId="0AD9D484"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1BA7277"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48C62702"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74D34127"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77775AB"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CEA0EB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6A445EE5" w14:textId="77777777" w:rsidR="00E97638" w:rsidRPr="00D27A95" w:rsidRDefault="00E97638">
            <w:pPr>
              <w:pStyle w:val="TAC"/>
            </w:pPr>
            <w:r w:rsidRPr="00D27A95">
              <w:t>No</w:t>
            </w:r>
          </w:p>
        </w:tc>
      </w:tr>
      <w:tr w:rsidR="00E97638" w:rsidRPr="00D27A95" w14:paraId="1B9050F4" w14:textId="77777777">
        <w:trPr>
          <w:jc w:val="center"/>
        </w:trPr>
        <w:tc>
          <w:tcPr>
            <w:tcW w:w="1985" w:type="dxa"/>
            <w:tcBorders>
              <w:left w:val="single" w:sz="6" w:space="0" w:color="auto"/>
              <w:right w:val="single" w:sz="6" w:space="0" w:color="auto"/>
            </w:tcBorders>
          </w:tcPr>
          <w:p w14:paraId="0A49C7AE"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4B7E18B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F87927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F0A41C8"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8A871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786DA411"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213C2626" w14:textId="77777777" w:rsidR="00E97638" w:rsidRPr="00D27A95" w:rsidRDefault="00E97638">
            <w:pPr>
              <w:pStyle w:val="TAC"/>
            </w:pPr>
            <w:r w:rsidRPr="00D27A95">
              <w:t>Yes</w:t>
            </w:r>
          </w:p>
        </w:tc>
      </w:tr>
      <w:tr w:rsidR="00E97638" w:rsidRPr="00D27A95" w14:paraId="2ABB3CA6" w14:textId="77777777">
        <w:trPr>
          <w:jc w:val="center"/>
        </w:trPr>
        <w:tc>
          <w:tcPr>
            <w:tcW w:w="1985" w:type="dxa"/>
            <w:tcBorders>
              <w:left w:val="single" w:sz="6" w:space="0" w:color="auto"/>
              <w:right w:val="single" w:sz="6" w:space="0" w:color="auto"/>
            </w:tcBorders>
          </w:tcPr>
          <w:p w14:paraId="0A7E6F9E"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2F8CC51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728C4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337D4A9A"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8A3CD9C"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F13C77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64D717DC" w14:textId="77777777" w:rsidR="00E97638" w:rsidRPr="00D27A95" w:rsidRDefault="00E97638">
            <w:pPr>
              <w:pStyle w:val="TAC"/>
            </w:pPr>
            <w:r w:rsidRPr="00D27A95">
              <w:t>No</w:t>
            </w:r>
          </w:p>
        </w:tc>
      </w:tr>
      <w:tr w:rsidR="00E97638" w:rsidRPr="00D27A95" w14:paraId="5DA6031C" w14:textId="77777777">
        <w:trPr>
          <w:jc w:val="center"/>
        </w:trPr>
        <w:tc>
          <w:tcPr>
            <w:tcW w:w="1985" w:type="dxa"/>
            <w:tcBorders>
              <w:left w:val="single" w:sz="6" w:space="0" w:color="auto"/>
              <w:right w:val="single" w:sz="6" w:space="0" w:color="auto"/>
            </w:tcBorders>
          </w:tcPr>
          <w:p w14:paraId="6C126B1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19A359CD" w14:textId="77777777" w:rsidR="00E97638" w:rsidRPr="00D27A95" w:rsidRDefault="00E97638">
            <w:pPr>
              <w:pStyle w:val="TAC"/>
            </w:pPr>
          </w:p>
        </w:tc>
        <w:tc>
          <w:tcPr>
            <w:tcW w:w="1222" w:type="dxa"/>
            <w:tcBorders>
              <w:left w:val="single" w:sz="6" w:space="0" w:color="auto"/>
              <w:right w:val="single" w:sz="6" w:space="0" w:color="auto"/>
            </w:tcBorders>
          </w:tcPr>
          <w:p w14:paraId="2AB8DE79" w14:textId="77777777" w:rsidR="00E97638" w:rsidRPr="00D27A95" w:rsidRDefault="00E97638">
            <w:pPr>
              <w:pStyle w:val="TAC"/>
            </w:pPr>
          </w:p>
        </w:tc>
        <w:tc>
          <w:tcPr>
            <w:tcW w:w="1114" w:type="dxa"/>
            <w:tcBorders>
              <w:left w:val="single" w:sz="6" w:space="0" w:color="auto"/>
              <w:right w:val="single" w:sz="6" w:space="0" w:color="auto"/>
            </w:tcBorders>
          </w:tcPr>
          <w:p w14:paraId="113B88FF" w14:textId="77777777" w:rsidR="00E97638" w:rsidRPr="00D27A95" w:rsidRDefault="00E97638">
            <w:pPr>
              <w:pStyle w:val="TAC"/>
            </w:pPr>
          </w:p>
        </w:tc>
        <w:tc>
          <w:tcPr>
            <w:tcW w:w="1114" w:type="dxa"/>
            <w:tcBorders>
              <w:left w:val="single" w:sz="6" w:space="0" w:color="auto"/>
              <w:right w:val="single" w:sz="6" w:space="0" w:color="auto"/>
            </w:tcBorders>
          </w:tcPr>
          <w:p w14:paraId="34036B97" w14:textId="77777777" w:rsidR="00E97638" w:rsidRPr="00D27A95" w:rsidRDefault="00E97638">
            <w:pPr>
              <w:pStyle w:val="TAC"/>
            </w:pPr>
          </w:p>
        </w:tc>
        <w:tc>
          <w:tcPr>
            <w:tcW w:w="1251" w:type="dxa"/>
            <w:tcBorders>
              <w:left w:val="single" w:sz="6" w:space="0" w:color="auto"/>
              <w:right w:val="single" w:sz="6" w:space="0" w:color="auto"/>
            </w:tcBorders>
          </w:tcPr>
          <w:p w14:paraId="0243483E" w14:textId="77777777" w:rsidR="00E97638" w:rsidRPr="00D27A95" w:rsidRDefault="00E97638">
            <w:pPr>
              <w:pStyle w:val="TAC"/>
            </w:pPr>
          </w:p>
        </w:tc>
        <w:tc>
          <w:tcPr>
            <w:tcW w:w="1393" w:type="dxa"/>
            <w:tcBorders>
              <w:left w:val="single" w:sz="6" w:space="0" w:color="auto"/>
              <w:right w:val="single" w:sz="6" w:space="0" w:color="auto"/>
            </w:tcBorders>
          </w:tcPr>
          <w:p w14:paraId="6A371177" w14:textId="77777777" w:rsidR="00E97638" w:rsidRPr="00D27A95" w:rsidRDefault="00E97638">
            <w:pPr>
              <w:pStyle w:val="TAC"/>
            </w:pPr>
          </w:p>
        </w:tc>
      </w:tr>
      <w:tr w:rsidR="00E97638" w:rsidRPr="00D27A95" w14:paraId="7FBA21E5" w14:textId="77777777">
        <w:trPr>
          <w:jc w:val="center"/>
        </w:trPr>
        <w:tc>
          <w:tcPr>
            <w:tcW w:w="1985" w:type="dxa"/>
            <w:tcBorders>
              <w:left w:val="single" w:sz="6" w:space="0" w:color="auto"/>
              <w:right w:val="single" w:sz="6" w:space="0" w:color="auto"/>
            </w:tcBorders>
          </w:tcPr>
          <w:p w14:paraId="44D223D6"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4CB59A57"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DEECE06"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D62B4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EC25A48"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110E52B4"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6D876EFF" w14:textId="77777777" w:rsidR="00E97638" w:rsidRPr="00D27A95" w:rsidRDefault="00E97638">
            <w:pPr>
              <w:pStyle w:val="TAC"/>
            </w:pPr>
            <w:r w:rsidRPr="00D27A95">
              <w:t>Optional if with IMSI</w:t>
            </w:r>
          </w:p>
        </w:tc>
      </w:tr>
      <w:tr w:rsidR="00E97638" w:rsidRPr="00D27A95" w14:paraId="58DEBE3C" w14:textId="77777777">
        <w:trPr>
          <w:jc w:val="center"/>
        </w:trPr>
        <w:tc>
          <w:tcPr>
            <w:tcW w:w="1985" w:type="dxa"/>
            <w:tcBorders>
              <w:left w:val="single" w:sz="6" w:space="0" w:color="auto"/>
              <w:right w:val="single" w:sz="6" w:space="0" w:color="auto"/>
            </w:tcBorders>
          </w:tcPr>
          <w:p w14:paraId="22B358BC"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555FF897"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DD09FF5"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27955172"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6625B48"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549CF8"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7169855" w14:textId="77777777" w:rsidR="00E97638" w:rsidRPr="00D27A95" w:rsidRDefault="00E97638">
            <w:pPr>
              <w:pStyle w:val="TAC"/>
            </w:pPr>
            <w:r w:rsidRPr="00D27A95">
              <w:t>Optional if with IMSI</w:t>
            </w:r>
          </w:p>
        </w:tc>
      </w:tr>
      <w:tr w:rsidR="00E97638" w:rsidRPr="00D27A95" w14:paraId="6BBF8C15" w14:textId="77777777">
        <w:trPr>
          <w:jc w:val="center"/>
        </w:trPr>
        <w:tc>
          <w:tcPr>
            <w:tcW w:w="1985" w:type="dxa"/>
            <w:tcBorders>
              <w:left w:val="single" w:sz="6" w:space="0" w:color="auto"/>
              <w:right w:val="single" w:sz="6" w:space="0" w:color="auto"/>
            </w:tcBorders>
          </w:tcPr>
          <w:p w14:paraId="7434D6F7"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2A27B366"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501A18A9"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430E59C"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32E55FD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499E670"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F2A26C9"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F1ECD87" w14:textId="77777777" w:rsidR="00E97638" w:rsidRPr="00D27A95" w:rsidRDefault="00E97638">
            <w:pPr>
              <w:pStyle w:val="TAC"/>
            </w:pPr>
            <w:r w:rsidRPr="00D27A95">
              <w:t>Optional if with IMSI</w:t>
            </w:r>
          </w:p>
        </w:tc>
      </w:tr>
      <w:tr w:rsidR="00E97638" w:rsidRPr="00D27A95" w14:paraId="149EFA8B" w14:textId="77777777">
        <w:trPr>
          <w:jc w:val="center"/>
        </w:trPr>
        <w:tc>
          <w:tcPr>
            <w:tcW w:w="1985" w:type="dxa"/>
            <w:tcBorders>
              <w:left w:val="single" w:sz="6" w:space="0" w:color="auto"/>
              <w:right w:val="single" w:sz="6" w:space="0" w:color="auto"/>
            </w:tcBorders>
          </w:tcPr>
          <w:p w14:paraId="2E6DEBE1"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49FEE018"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51E7CBE3"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485B522"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5882A1E2"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6892E59"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77C3DE9A"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03FA4B8" w14:textId="77777777" w:rsidR="00E97638" w:rsidRPr="00D27A95" w:rsidRDefault="00E97638">
            <w:pPr>
              <w:pStyle w:val="TAC"/>
            </w:pPr>
            <w:r w:rsidRPr="00D27A95">
              <w:t>Optional if with IMSI</w:t>
            </w:r>
          </w:p>
        </w:tc>
      </w:tr>
      <w:tr w:rsidR="007A0036" w:rsidRPr="00D27A95" w14:paraId="2EB61EEF" w14:textId="77777777">
        <w:trPr>
          <w:jc w:val="center"/>
        </w:trPr>
        <w:tc>
          <w:tcPr>
            <w:tcW w:w="1985" w:type="dxa"/>
            <w:tcBorders>
              <w:left w:val="single" w:sz="6" w:space="0" w:color="auto"/>
              <w:right w:val="single" w:sz="6" w:space="0" w:color="auto"/>
            </w:tcBorders>
          </w:tcPr>
          <w:p w14:paraId="31FE55DA"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05305E3F"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B9C466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5454A50"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E40ACB0"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422DBCAC"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6FABD924" w14:textId="77777777" w:rsidR="007A0036" w:rsidRPr="00D27A95" w:rsidRDefault="007A0036">
            <w:pPr>
              <w:pStyle w:val="TAC"/>
            </w:pPr>
            <w:r w:rsidRPr="00E84FC5">
              <w:t>Optional if with IMSI</w:t>
            </w:r>
          </w:p>
        </w:tc>
      </w:tr>
      <w:tr w:rsidR="00E97638" w:rsidRPr="00D27A95" w14:paraId="6485E158" w14:textId="77777777">
        <w:trPr>
          <w:jc w:val="center"/>
        </w:trPr>
        <w:tc>
          <w:tcPr>
            <w:tcW w:w="1985" w:type="dxa"/>
            <w:tcBorders>
              <w:left w:val="single" w:sz="6" w:space="0" w:color="auto"/>
              <w:bottom w:val="single" w:sz="6" w:space="0" w:color="auto"/>
              <w:right w:val="single" w:sz="6" w:space="0" w:color="auto"/>
            </w:tcBorders>
          </w:tcPr>
          <w:p w14:paraId="1BCD7D2F"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35483D0E"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F5B18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4D26A33"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2741138D"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0697C6B7"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07AF20B1" w14:textId="77777777" w:rsidR="00E97638" w:rsidRPr="00D27A95" w:rsidRDefault="00E97638">
            <w:pPr>
              <w:pStyle w:val="TAC"/>
            </w:pPr>
            <w:r w:rsidRPr="00D27A95">
              <w:t>Yes if with IMSI</w:t>
            </w:r>
          </w:p>
        </w:tc>
      </w:tr>
      <w:tr w:rsidR="00E97638" w:rsidRPr="00D27A95" w14:paraId="2ACF2964" w14:textId="77777777">
        <w:trPr>
          <w:cantSplit/>
          <w:jc w:val="center"/>
        </w:trPr>
        <w:tc>
          <w:tcPr>
            <w:tcW w:w="9125" w:type="dxa"/>
            <w:gridSpan w:val="7"/>
            <w:tcBorders>
              <w:left w:val="single" w:sz="6" w:space="0" w:color="auto"/>
              <w:bottom w:val="single" w:sz="6" w:space="0" w:color="auto"/>
              <w:right w:val="single" w:sz="6" w:space="0" w:color="auto"/>
            </w:tcBorders>
          </w:tcPr>
          <w:p w14:paraId="7F22CBE6" w14:textId="77777777" w:rsidR="00E97638" w:rsidRPr="00D27A95" w:rsidRDefault="00E97638">
            <w:pPr>
              <w:pStyle w:val="TAN"/>
            </w:pPr>
            <w:r w:rsidRPr="00D27A95">
              <w:t>1):</w:t>
            </w:r>
            <w:r w:rsidRPr="00D27A95">
              <w:tab/>
              <w:t>Emergency calls may always be made, subject to access control permitting it.</w:t>
            </w:r>
          </w:p>
          <w:p w14:paraId="74F53C13" w14:textId="77777777" w:rsidR="00E97638" w:rsidRPr="00D27A95" w:rsidRDefault="00E97638">
            <w:pPr>
              <w:pStyle w:val="TAN"/>
            </w:pPr>
            <w:r w:rsidRPr="00D27A95">
              <w:t>2):</w:t>
            </w:r>
            <w:r w:rsidRPr="00D27A95">
              <w:tab/>
              <w:t>A new LR is made when the periodic registration timer expires.</w:t>
            </w:r>
          </w:p>
          <w:p w14:paraId="7F0E991D"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6E14E33F"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25ECF84"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7A4BB685"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45A5F5AA"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962ACC">
              <w:rPr>
                <w:rFonts w:hint="eastAsia"/>
                <w:lang w:eastAsia="zh-CN"/>
              </w:rPr>
              <w:t>clause</w:t>
            </w:r>
            <w:r w:rsidR="004746FC">
              <w:rPr>
                <w:rFonts w:hint="eastAsia"/>
                <w:lang w:eastAsia="zh-CN"/>
              </w:rPr>
              <w:t xml:space="preserve"> </w:t>
            </w:r>
            <w:r w:rsidR="004746FC" w:rsidRPr="00D27A95">
              <w:t>4.3.3</w:t>
            </w:r>
            <w:r w:rsidRPr="00D27A95">
              <w:t xml:space="preserve">. </w:t>
            </w:r>
          </w:p>
          <w:p w14:paraId="0ACE6396" w14:textId="77777777" w:rsidR="00E97638" w:rsidRPr="00D27A95" w:rsidRDefault="008F4950" w:rsidP="008F4950">
            <w:pPr>
              <w:pStyle w:val="TAN"/>
            </w:pPr>
            <w:r>
              <w:t>8):</w:t>
            </w:r>
            <w:r w:rsidR="00962ACC">
              <w:tab/>
            </w:r>
            <w:r>
              <w:t>A</w:t>
            </w:r>
            <w:r w:rsidR="00D4491F">
              <w:t>n</w:t>
            </w:r>
            <w:r>
              <w:t xml:space="preserve">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6873A822"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8061324"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5C193068" w14:textId="77777777" w:rsidR="0070712F" w:rsidRDefault="0070712F" w:rsidP="0070712F">
      <w:pPr>
        <w:pStyle w:val="TH"/>
      </w:pPr>
    </w:p>
    <w:p w14:paraId="4D62E7F0" w14:textId="77777777" w:rsidR="00AD0AE5" w:rsidRDefault="00AD0AE5" w:rsidP="0070712F">
      <w:pPr>
        <w:pStyle w:val="TF"/>
      </w:pPr>
    </w:p>
    <w:p w14:paraId="6668BA14" w14:textId="77777777" w:rsidR="00CB4CFE" w:rsidRDefault="00AB74EE" w:rsidP="00AB74EE">
      <w:pPr>
        <w:pStyle w:val="TH"/>
      </w:pPr>
      <w:r>
        <w:object w:dxaOrig="8165" w:dyaOrig="7343" w14:anchorId="0982E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5pt;height:367.25pt" o:ole="" o:allowoverlap="f">
            <v:imagedata r:id="rId16" o:title=""/>
          </v:shape>
          <o:OLEObject Type="Embed" ProgID="Visio.Drawing.11" ShapeID="_x0000_i1025" DrawAspect="Content" ObjectID="_1693926571" r:id="rId17"/>
        </w:object>
      </w:r>
    </w:p>
    <w:p w14:paraId="5AB76D93" w14:textId="77777777" w:rsidR="00E97638" w:rsidRPr="00D27A95" w:rsidRDefault="00E97638" w:rsidP="0070712F">
      <w:pPr>
        <w:pStyle w:val="TF"/>
      </w:pPr>
      <w:r w:rsidRPr="00D27A95">
        <w:t>Figure 1: Overall Idle Mode process</w:t>
      </w:r>
    </w:p>
    <w:p w14:paraId="49F39836" w14:textId="77777777" w:rsidR="00FD49D0" w:rsidRDefault="00FD49D0" w:rsidP="00FD49D0">
      <w:r>
        <w:t>The individual steps are the following (they are not necessarily executed in the number sequence):</w:t>
      </w:r>
    </w:p>
    <w:p w14:paraId="21233A78" w14:textId="77777777" w:rsidR="00FD49D0" w:rsidRPr="001625B0" w:rsidRDefault="00FD49D0" w:rsidP="00FD49D0">
      <w:pPr>
        <w:pStyle w:val="B1"/>
      </w:pPr>
      <w:r>
        <w:t xml:space="preserve">(1) </w:t>
      </w:r>
      <w:r w:rsidRPr="001625B0">
        <w:t>The PLMN selection mode is set (e.g. by the user via the user interface or by AT command).</w:t>
      </w:r>
    </w:p>
    <w:p w14:paraId="5F86C1D1"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962ACC">
        <w:t>clause</w:t>
      </w:r>
      <w:r w:rsidR="00AD0AE5">
        <w:t> </w:t>
      </w:r>
      <w:r w:rsidRPr="001625B0">
        <w:t>4.4.3.1.2.</w:t>
      </w:r>
    </w:p>
    <w:p w14:paraId="4FC65FEB" w14:textId="77777777" w:rsidR="00FD49D0" w:rsidRPr="001625B0" w:rsidRDefault="00FD49D0" w:rsidP="00FD49D0">
      <w:pPr>
        <w:pStyle w:val="B1"/>
      </w:pPr>
      <w:r>
        <w:t xml:space="preserve">(3) </w:t>
      </w:r>
      <w:r w:rsidRPr="001625B0">
        <w:t>In manual PLMN selection mode the user selects from the available PLMNs.</w:t>
      </w:r>
    </w:p>
    <w:p w14:paraId="085A90EB"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962ACC">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157632FB"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962ACC">
        <w:t>clause</w:t>
      </w:r>
      <w:r w:rsidR="00AD0AE5">
        <w:t> </w:t>
      </w:r>
      <w:r w:rsidRPr="001625B0">
        <w:t>3.1A).</w:t>
      </w:r>
    </w:p>
    <w:p w14:paraId="728E961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632087BB"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7204048C"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1F2F531E"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75945ADF"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76F06F6" w14:textId="77777777" w:rsidR="00FD49D0" w:rsidRPr="001625B0" w:rsidRDefault="00FD49D0" w:rsidP="00FD49D0">
      <w:pPr>
        <w:pStyle w:val="B1"/>
      </w:pPr>
      <w:r w:rsidRPr="001625B0">
        <w:lastRenderedPageBreak/>
        <w:t>(10a) A</w:t>
      </w:r>
      <w:r w:rsidR="00D4491F">
        <w:t>n</w:t>
      </w:r>
      <w:r w:rsidRPr="001625B0">
        <w:t xml:space="preserve"> MS</w:t>
      </w:r>
      <w:r w:rsidR="00AD0AE5">
        <w:t>'</w:t>
      </w:r>
      <w:r w:rsidRPr="001625B0">
        <w:t>s CM requests may lead to a registration request.</w:t>
      </w:r>
    </w:p>
    <w:p w14:paraId="596ADF36"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7401FE45"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0B848D3D" w14:textId="77777777" w:rsidR="00FD49D0" w:rsidRPr="001674B1" w:rsidRDefault="00FD49D0" w:rsidP="001674B1">
      <w:pPr>
        <w:pStyle w:val="B1"/>
      </w:pPr>
      <w:r w:rsidRPr="001674B1">
        <w:t>(13) If the LR is not successful, and if the cause received from the network excludes the RPLMN, the MS performs PLMN selection.</w:t>
      </w:r>
    </w:p>
    <w:p w14:paraId="772B0D7C"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49B15451" w14:textId="77777777" w:rsidR="00FD49D0" w:rsidRDefault="00FD49D0" w:rsidP="00FD49D0"/>
    <w:p w14:paraId="32FC9473" w14:textId="77777777" w:rsidR="00FD49D0" w:rsidRDefault="00FD49D0" w:rsidP="00FD49D0">
      <w:r>
        <w:t>Possible sequences of steps are e.g.:</w:t>
      </w:r>
    </w:p>
    <w:p w14:paraId="1ED7BE45"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55AB2346"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217515D7" w14:textId="77777777" w:rsidR="00E97638" w:rsidRPr="00D27A95" w:rsidRDefault="00E97638"/>
    <w:p w14:paraId="23D391AE" w14:textId="77777777" w:rsidR="00685D7D" w:rsidRPr="00D27A95" w:rsidRDefault="00685D7D" w:rsidP="00685D7D">
      <w:pPr>
        <w:pStyle w:val="TH"/>
      </w:pPr>
    </w:p>
    <w:bookmarkStart w:id="560" w:name="_MON_1270828577"/>
    <w:bookmarkStart w:id="561" w:name="_MON_1270887651"/>
    <w:bookmarkEnd w:id="560"/>
    <w:bookmarkEnd w:id="561"/>
    <w:bookmarkStart w:id="562" w:name="_MON_1272294241"/>
    <w:bookmarkEnd w:id="562"/>
    <w:p w14:paraId="06887903" w14:textId="77777777" w:rsidR="00811083" w:rsidRDefault="00811083" w:rsidP="00392520">
      <w:pPr>
        <w:pStyle w:val="TH"/>
      </w:pPr>
      <w:r w:rsidRPr="007E6407">
        <w:object w:dxaOrig="9476" w:dyaOrig="11955" w14:anchorId="7F0EDACC">
          <v:shape id="_x0000_i1026" type="#_x0000_t75" style="width:470.15pt;height:592.9pt" o:ole="" fillcolor="window">
            <v:imagedata r:id="rId18" o:title=""/>
          </v:shape>
          <o:OLEObject Type="Embed" ProgID="Word.Picture.8" ShapeID="_x0000_i1026" DrawAspect="Content" ObjectID="_1693926572" r:id="rId19"/>
        </w:object>
      </w:r>
    </w:p>
    <w:p w14:paraId="3C970F6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A37B04D" w14:textId="77777777" w:rsidR="0091076E" w:rsidRDefault="0091076E" w:rsidP="00392520">
      <w:pPr>
        <w:pStyle w:val="TH"/>
      </w:pPr>
      <w:r w:rsidRPr="007E6407">
        <w:object w:dxaOrig="8584" w:dyaOrig="13179" w14:anchorId="77ECBF23">
          <v:shape id="_x0000_i1027" type="#_x0000_t75" style="width:429.1pt;height:659.1pt" o:ole="">
            <v:imagedata r:id="rId20" o:title=""/>
          </v:shape>
          <o:OLEObject Type="Embed" ProgID="Visio.Drawing.11" ShapeID="_x0000_i1027" DrawAspect="Content" ObjectID="_1693926573" r:id="rId21"/>
        </w:object>
      </w:r>
    </w:p>
    <w:p w14:paraId="15733C70"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00E24C97" w14:textId="77777777" w:rsidR="00E97638" w:rsidRPr="00D27A95" w:rsidRDefault="00E97638"/>
    <w:p w14:paraId="04A0DD4E" w14:textId="77777777" w:rsidR="00E97638" w:rsidRPr="00D27A95" w:rsidRDefault="00E97638"/>
    <w:p w14:paraId="2A569F67" w14:textId="77777777" w:rsidR="0091076E" w:rsidRDefault="004746FC" w:rsidP="00417DA6">
      <w:pPr>
        <w:pStyle w:val="TH"/>
      </w:pPr>
      <w:r w:rsidRPr="00116F70">
        <w:rPr>
          <w:lang w:val="en-US"/>
        </w:rPr>
        <w:object w:dxaOrig="12954" w:dyaOrig="10762" w14:anchorId="506DABCF">
          <v:shape id="_x0000_i1028" type="#_x0000_t75" style="width:481.75pt;height:400.1pt" o:ole="">
            <v:imagedata r:id="rId22" o:title=""/>
          </v:shape>
          <o:OLEObject Type="Embed" ProgID="Visio.Drawing.11" ShapeID="_x0000_i1028" DrawAspect="Content" ObjectID="_1693926574" r:id="rId23"/>
        </w:object>
      </w:r>
    </w:p>
    <w:p w14:paraId="582DFBE1"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7724CFE6" w14:textId="77777777" w:rsidR="00E97638" w:rsidRPr="00D27A95" w:rsidRDefault="00E97638">
      <w:pPr>
        <w:pStyle w:val="NF"/>
      </w:pPr>
      <w:r w:rsidRPr="00D27A95">
        <w:t>NOTE</w:t>
      </w:r>
      <w:r w:rsidR="000C6340">
        <w:t> </w:t>
      </w:r>
      <w:r w:rsidRPr="00D27A95">
        <w:t>2:</w:t>
      </w:r>
      <w:r w:rsidRPr="00D27A95">
        <w:tab/>
        <w:t>A</w:t>
      </w:r>
      <w:r w:rsidR="00D4491F">
        <w:t>n</w:t>
      </w:r>
      <w:r w:rsidRPr="00D27A95">
        <w:t xml:space="preserve"> MS capable of GPRS and non-GPRS services has two Task State machines one for GPRS and one for non-GPRS operation.</w:t>
      </w:r>
    </w:p>
    <w:p w14:paraId="5A4894F4" w14:textId="77777777" w:rsidR="00E97638" w:rsidRPr="00D27A95" w:rsidRDefault="00E97638">
      <w:pPr>
        <w:pStyle w:val="NF"/>
      </w:pPr>
    </w:p>
    <w:p w14:paraId="2D872BC9"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35A77B03" w14:textId="77777777" w:rsidR="005B42FD" w:rsidRPr="007E6407" w:rsidRDefault="005B42FD" w:rsidP="005B42FD">
      <w:pPr>
        <w:pStyle w:val="Heading1"/>
      </w:pPr>
      <w:bookmarkStart w:id="563" w:name="_Toc20125251"/>
      <w:bookmarkStart w:id="564" w:name="_Toc27486448"/>
      <w:bookmarkStart w:id="565" w:name="_Toc36210501"/>
      <w:bookmarkStart w:id="566" w:name="_Toc45096360"/>
      <w:bookmarkStart w:id="567" w:name="_Toc45882393"/>
      <w:bookmarkStart w:id="568" w:name="_Toc51762189"/>
      <w:bookmarkStart w:id="569" w:name="_Toc83313378"/>
      <w:r w:rsidRPr="007E6407">
        <w:t>6</w:t>
      </w:r>
      <w:r w:rsidRPr="007E6407">
        <w:tab/>
        <w:t>MS supporting access technologies defined both by 3GPP and 3GPP2</w:t>
      </w:r>
      <w:bookmarkEnd w:id="563"/>
      <w:bookmarkEnd w:id="564"/>
      <w:bookmarkEnd w:id="565"/>
      <w:bookmarkEnd w:id="566"/>
      <w:bookmarkEnd w:id="567"/>
      <w:bookmarkEnd w:id="568"/>
      <w:bookmarkEnd w:id="569"/>
    </w:p>
    <w:p w14:paraId="7526F662" w14:textId="77777777" w:rsidR="005B42FD" w:rsidRPr="007E6407" w:rsidRDefault="005B42FD" w:rsidP="005B42FD">
      <w:pPr>
        <w:pStyle w:val="Heading2"/>
      </w:pPr>
      <w:bookmarkStart w:id="570" w:name="_Toc20125252"/>
      <w:bookmarkStart w:id="571" w:name="_Toc27486449"/>
      <w:bookmarkStart w:id="572" w:name="_Toc36210502"/>
      <w:bookmarkStart w:id="573" w:name="_Toc45096361"/>
      <w:bookmarkStart w:id="574" w:name="_Toc45882394"/>
      <w:bookmarkStart w:id="575" w:name="_Toc51762190"/>
      <w:bookmarkStart w:id="576" w:name="_Toc83313379"/>
      <w:r w:rsidRPr="007E6407">
        <w:t>6.1</w:t>
      </w:r>
      <w:r w:rsidRPr="007E6407">
        <w:tab/>
        <w:t>General</w:t>
      </w:r>
      <w:bookmarkEnd w:id="570"/>
      <w:bookmarkEnd w:id="571"/>
      <w:bookmarkEnd w:id="572"/>
      <w:bookmarkEnd w:id="573"/>
      <w:bookmarkEnd w:id="574"/>
      <w:bookmarkEnd w:id="575"/>
      <w:bookmarkEnd w:id="576"/>
    </w:p>
    <w:p w14:paraId="72C6F4B3"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55A674D5" w14:textId="77777777" w:rsidR="005B42FD" w:rsidRPr="007E6407" w:rsidRDefault="005B42FD" w:rsidP="005B42FD">
      <w:r w:rsidRPr="007E6407">
        <w:t>The goal of the PLMN selection proc</w:t>
      </w:r>
      <w:r>
        <w:t>ess for such a multi mode MS</w:t>
      </w:r>
      <w:r w:rsidRPr="007E6407">
        <w:t xml:space="preserve"> is to find the highest priority PLMN and to attempt to register to it.</w:t>
      </w:r>
    </w:p>
    <w:p w14:paraId="6DDCE851" w14:textId="77777777" w:rsidR="005B42FD" w:rsidRPr="00A30E6C" w:rsidDel="00816C9F" w:rsidRDefault="005B42FD" w:rsidP="00A30E6C">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4EC95C91" w14:textId="77777777" w:rsidR="005B42FD" w:rsidRDefault="005B42FD" w:rsidP="005B42FD">
      <w:r>
        <w:t xml:space="preserve">While registered to VPLMN via 3GPP2 access, the MS shall follow the 3GPP2 specifications for scan of higher priority PLMNs. Additionally to the requirements specified for 3GPP2 system, a multi mode MS while registered to a 3GPP2 VPLMN shall follow the requirements specified in </w:t>
      </w:r>
      <w:r w:rsidR="00962ACC">
        <w:t>clause</w:t>
      </w:r>
      <w:r>
        <w:t> 4.4.3.3.</w:t>
      </w:r>
    </w:p>
    <w:p w14:paraId="1DF10B4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434B8701" w14:textId="77777777" w:rsidR="00E97638" w:rsidRPr="00D27A95" w:rsidRDefault="00E97638">
      <w:pPr>
        <w:pStyle w:val="Heading8"/>
      </w:pPr>
      <w:r w:rsidRPr="00D27A95">
        <w:br w:type="page"/>
      </w:r>
      <w:bookmarkStart w:id="577" w:name="_Toc20125253"/>
      <w:bookmarkStart w:id="578" w:name="_Toc27486450"/>
      <w:bookmarkStart w:id="579" w:name="_Toc36210503"/>
      <w:bookmarkStart w:id="580" w:name="_Toc45096362"/>
      <w:bookmarkStart w:id="581" w:name="_Toc45882395"/>
      <w:bookmarkStart w:id="582" w:name="_Toc51762191"/>
      <w:bookmarkStart w:id="583" w:name="_Toc83313380"/>
      <w:r w:rsidRPr="00D27A95">
        <w:lastRenderedPageBreak/>
        <w:t>Annex A (normative):</w:t>
      </w:r>
      <w:r w:rsidRPr="00D27A95">
        <w:br/>
        <w:t>HPLMN Matching Criteria</w:t>
      </w:r>
      <w:bookmarkEnd w:id="577"/>
      <w:bookmarkEnd w:id="578"/>
      <w:bookmarkEnd w:id="579"/>
      <w:bookmarkEnd w:id="580"/>
      <w:bookmarkEnd w:id="581"/>
      <w:bookmarkEnd w:id="582"/>
      <w:bookmarkEnd w:id="583"/>
    </w:p>
    <w:p w14:paraId="4386F8C5" w14:textId="77777777" w:rsidR="00E97638" w:rsidRPr="00D27A95" w:rsidRDefault="00E97638">
      <w:r w:rsidRPr="00D27A95">
        <w:t>With the introduction of PCS1900 with the regulatory mandate to allocate 3-digit MNC codes, additional functionality is required to identify the HPLMN.</w:t>
      </w:r>
    </w:p>
    <w:p w14:paraId="2C027B61" w14:textId="77777777" w:rsidR="00E97638" w:rsidRPr="00D27A95" w:rsidRDefault="00E97638">
      <w:pPr>
        <w:pStyle w:val="H6"/>
      </w:pPr>
      <w:r w:rsidRPr="00D27A95">
        <w:t>Assumptions</w:t>
      </w:r>
    </w:p>
    <w:p w14:paraId="7643FB99" w14:textId="77777777" w:rsidR="00E97638" w:rsidRPr="00D27A95" w:rsidRDefault="00E97638">
      <w:r w:rsidRPr="00D27A95">
        <w:t>An MNC code shall consist of 2 or 3 decimal digits. In NA PCS1900, all SIMs shall store 3 digit MNCs.</w:t>
      </w:r>
    </w:p>
    <w:p w14:paraId="291801B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9076B88"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4CB4F8E7"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55BD8E1C"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0199FE"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2C7D8C9A" w14:textId="77777777" w:rsidR="00E97638" w:rsidRPr="00D27A95" w:rsidRDefault="00E97638">
      <w:pPr>
        <w:pStyle w:val="H6"/>
      </w:pPr>
      <w:r w:rsidRPr="00D27A95">
        <w:t>Definitions and abbreviations</w:t>
      </w:r>
    </w:p>
    <w:p w14:paraId="6787B5ED"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5C5B37F6"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327EC3AA"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44252ECB"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6180FA03" w14:textId="77777777" w:rsidR="00E97638" w:rsidRPr="00D27A95" w:rsidRDefault="00E97638">
      <w:pPr>
        <w:pStyle w:val="H6"/>
      </w:pPr>
      <w:r w:rsidRPr="00D27A95">
        <w:t>HPLMN Matching Criteria in mobiles which don</w:t>
      </w:r>
      <w:r w:rsidR="00962ACC">
        <w:t>'</w:t>
      </w:r>
      <w:r w:rsidRPr="00D27A95">
        <w:t>t support PCS1900 for NA:</w:t>
      </w:r>
    </w:p>
    <w:p w14:paraId="2C041DE2" w14:textId="77777777" w:rsidR="00E97638" w:rsidRPr="00D27A95" w:rsidRDefault="00E97638">
      <w:r w:rsidRPr="00D27A95">
        <w:t>Figure A.1 illustrates the logic flow described below. The text below is normative. Figure A.1 is informative.</w:t>
      </w:r>
    </w:p>
    <w:p w14:paraId="34FB23F2"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219EC146"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62696368"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01789D7"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20FB6A7"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4FDEEB53" w14:textId="77777777" w:rsidR="007346C3" w:rsidRDefault="007346C3" w:rsidP="007346C3">
      <w:r>
        <w:lastRenderedPageBreak/>
        <w:t>If the EHPLMN list is present and is empty or if the EHPLMN list is not present, the matching procedure shall be done for the MCC/MNC of the IMSI.</w:t>
      </w:r>
    </w:p>
    <w:p w14:paraId="35F6C1A5" w14:textId="77777777" w:rsidR="001D74A9" w:rsidRPr="00D27A95" w:rsidRDefault="007346C3" w:rsidP="007346C3">
      <w:r>
        <w:t>If the EHPLMN list is present and is not empty, the matching procedure shall be done for all entries in the EHPLMN list until a match is found or all matches fail.</w:t>
      </w:r>
    </w:p>
    <w:p w14:paraId="566F9F65" w14:textId="77777777" w:rsidR="001D74A9" w:rsidRPr="00D27A95" w:rsidRDefault="001D74A9">
      <w:pPr>
        <w:pStyle w:val="B1"/>
      </w:pPr>
    </w:p>
    <w:p w14:paraId="1342D856" w14:textId="7BAAFA9B" w:rsidR="00E97638" w:rsidRPr="00D27A95" w:rsidRDefault="006C4ADE">
      <w:pPr>
        <w:pStyle w:val="TH"/>
      </w:pPr>
      <w:r w:rsidRPr="00D27A95">
        <w:rPr>
          <w:noProof/>
          <w:lang w:val="en-GB" w:eastAsia="en-GB"/>
        </w:rPr>
        <w:drawing>
          <wp:inline distT="0" distB="0" distL="0" distR="0" wp14:anchorId="1A64F50D" wp14:editId="6ABD4FCA">
            <wp:extent cx="5055870" cy="4512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5870" cy="4512310"/>
                    </a:xfrm>
                    <a:prstGeom prst="rect">
                      <a:avLst/>
                    </a:prstGeom>
                    <a:noFill/>
                    <a:ln>
                      <a:noFill/>
                    </a:ln>
                  </pic:spPr>
                </pic:pic>
              </a:graphicData>
            </a:graphic>
          </wp:inline>
        </w:drawing>
      </w:r>
    </w:p>
    <w:p w14:paraId="06720B46"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60274077" w14:textId="77777777" w:rsidR="00E97638" w:rsidRPr="00D27A95" w:rsidRDefault="00E97638">
      <w:pPr>
        <w:pStyle w:val="H6"/>
      </w:pPr>
      <w:r w:rsidRPr="00D27A95">
        <w:t>HPLMN Matching Criteria for mobiles which support PCS1900 for NA:</w:t>
      </w:r>
    </w:p>
    <w:p w14:paraId="5CE0EC5F" w14:textId="77777777" w:rsidR="00E97638" w:rsidRPr="00D27A95" w:rsidRDefault="00E97638">
      <w:r w:rsidRPr="00D27A95">
        <w:t>Figure A.2 illustrates the logic flow described below. The text below is normative. Figure</w:t>
      </w:r>
      <w:r w:rsidR="00AF4EF1">
        <w:t> </w:t>
      </w:r>
      <w:r w:rsidRPr="00D27A95">
        <w:t>A.2 is informative.</w:t>
      </w:r>
    </w:p>
    <w:p w14:paraId="3BD8DBDE"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0977A7F2"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E72AFA7"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20C9711D" w14:textId="77777777" w:rsidR="00E97638" w:rsidRPr="00D27A95" w:rsidRDefault="00E97638">
      <w:pPr>
        <w:pStyle w:val="NO"/>
      </w:pPr>
      <w:r w:rsidRPr="00D27A95">
        <w:t>NOTE:</w:t>
      </w:r>
      <w:r w:rsidRPr="00D27A95">
        <w:tab/>
        <w:t>These rules (1) – (3) are the same as for mobiles which don</w:t>
      </w:r>
      <w:r w:rsidR="00962ACC">
        <w:t>'</w:t>
      </w:r>
      <w:r w:rsidRPr="00D27A95">
        <w:t>t support PCS1900 for NA, except step (4) is different.</w:t>
      </w:r>
    </w:p>
    <w:p w14:paraId="6B051809"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3D77FB72"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962ACC">
        <w:t>'</w:t>
      </w:r>
      <w:r w:rsidRPr="00D27A95">
        <w:t>0</w:t>
      </w:r>
      <w:r w:rsidR="00962ACC">
        <w:t>'</w:t>
      </w:r>
      <w:r w:rsidRPr="00D27A95">
        <w:t>. If the 3</w:t>
      </w:r>
      <w:r w:rsidRPr="00D27A95">
        <w:rPr>
          <w:vertAlign w:val="superscript"/>
        </w:rPr>
        <w:t>rd</w:t>
      </w:r>
      <w:r w:rsidRPr="00D27A95">
        <w:t xml:space="preserve"> digit is not </w:t>
      </w:r>
      <w:r w:rsidR="00962ACC">
        <w:t>'</w:t>
      </w:r>
      <w:r w:rsidRPr="00D27A95">
        <w:t>0</w:t>
      </w:r>
      <w:r w:rsidR="00962ACC">
        <w:t>'</w:t>
      </w:r>
      <w:r w:rsidRPr="00D27A95">
        <w:t xml:space="preserve"> then the HPLMN match fails.</w:t>
      </w:r>
    </w:p>
    <w:p w14:paraId="3EF606BA" w14:textId="77777777" w:rsidR="00E97638" w:rsidRPr="00D27A95" w:rsidRDefault="00E97638">
      <w:pPr>
        <w:pStyle w:val="NO"/>
      </w:pPr>
      <w:r w:rsidRPr="00D27A95">
        <w:lastRenderedPageBreak/>
        <w:t>NOTE:</w:t>
      </w:r>
      <w:r w:rsidRPr="00D27A95">
        <w:tab/>
        <w:t xml:space="preserve">This is the </w:t>
      </w:r>
      <w:r w:rsidR="00962ACC">
        <w:t>'</w:t>
      </w:r>
      <w:r w:rsidRPr="00D27A95">
        <w:t>0</w:t>
      </w:r>
      <w:r w:rsidR="00962ACC">
        <w:t>'</w:t>
      </w:r>
      <w:r w:rsidRPr="00D27A95">
        <w:t xml:space="preserve"> suffix rule.</w:t>
      </w:r>
    </w:p>
    <w:p w14:paraId="7F6CDDE4"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E89693E"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48973B47" w14:textId="77777777" w:rsidR="007346C3" w:rsidRDefault="007346C3" w:rsidP="007346C3">
      <w:r>
        <w:t>If the EHPLMN list is present and is empty or if the EHPLMN list is not present, the matching procedure shall be done for the MCC/MNC of the IMSI.</w:t>
      </w:r>
    </w:p>
    <w:p w14:paraId="6CC9DEC5" w14:textId="77777777" w:rsidR="007346C3" w:rsidRPr="00D27A95" w:rsidRDefault="007346C3" w:rsidP="007346C3">
      <w:r>
        <w:t>If the EHPLMN list is present and is not empty, the matching procedure shall be done for all entries in the EHPLMN list until a match is found or all matches fail.</w:t>
      </w:r>
    </w:p>
    <w:p w14:paraId="17740C74" w14:textId="77777777" w:rsidR="00E97638" w:rsidRPr="00D27A95" w:rsidRDefault="00E97638">
      <w:pPr>
        <w:pStyle w:val="H6"/>
      </w:pPr>
      <w:r w:rsidRPr="00D27A95">
        <w:t>Guidance for Networks in PCS1900 for NA</w:t>
      </w:r>
    </w:p>
    <w:p w14:paraId="5A0E6C5F" w14:textId="77777777" w:rsidR="00E97638" w:rsidRPr="00D27A95" w:rsidRDefault="00E97638">
      <w:r w:rsidRPr="00D27A95">
        <w:t>There may be some problems in the transition period from broadcasting 2 MNC digits to broadcasting 3 MNC digits. Here are some guidelines to avoid these problems.</w:t>
      </w:r>
    </w:p>
    <w:p w14:paraId="7660551F" w14:textId="77777777" w:rsidR="00E97638" w:rsidRPr="00D27A95" w:rsidRDefault="00E97638">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68AE7394"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0794F592" w14:textId="7148EB71" w:rsidR="00E97638" w:rsidRPr="00D27A95" w:rsidRDefault="006C4ADE">
      <w:pPr>
        <w:pStyle w:val="TH"/>
      </w:pPr>
      <w:r w:rsidRPr="00D27A95">
        <w:rPr>
          <w:noProof/>
          <w:lang w:val="en-GB" w:eastAsia="en-GB"/>
        </w:rPr>
        <w:lastRenderedPageBreak/>
        <w:drawing>
          <wp:inline distT="0" distB="0" distL="0" distR="0" wp14:anchorId="2E19A6D3" wp14:editId="1FFE13C3">
            <wp:extent cx="5015865" cy="7394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5865" cy="7394575"/>
                    </a:xfrm>
                    <a:prstGeom prst="rect">
                      <a:avLst/>
                    </a:prstGeom>
                    <a:noFill/>
                    <a:ln>
                      <a:noFill/>
                    </a:ln>
                  </pic:spPr>
                </pic:pic>
              </a:graphicData>
            </a:graphic>
          </wp:inline>
        </w:drawing>
      </w:r>
    </w:p>
    <w:p w14:paraId="789D9EBA" w14:textId="77777777" w:rsidR="00E97638" w:rsidRPr="00D27A95" w:rsidRDefault="00E97638">
      <w:pPr>
        <w:pStyle w:val="TF"/>
      </w:pPr>
      <w:r w:rsidRPr="00D27A95">
        <w:t>Figure A.2: HPLMN Matching Criteria Logic Flow for mobiles which support PCS1900 for NA (informative)</w:t>
      </w:r>
    </w:p>
    <w:p w14:paraId="51DF4AB8" w14:textId="77777777" w:rsidR="00E97638" w:rsidRPr="00D27A95" w:rsidRDefault="00E97638">
      <w:pPr>
        <w:pStyle w:val="Heading8"/>
      </w:pPr>
      <w:r w:rsidRPr="00D27A95">
        <w:br w:type="page"/>
      </w:r>
      <w:bookmarkStart w:id="584" w:name="_Toc20125254"/>
      <w:bookmarkStart w:id="585" w:name="_Toc27486451"/>
      <w:bookmarkStart w:id="586" w:name="_Toc36210504"/>
      <w:bookmarkStart w:id="587" w:name="_Toc45096363"/>
      <w:bookmarkStart w:id="588" w:name="_Toc45882396"/>
      <w:bookmarkStart w:id="589" w:name="_Toc51762192"/>
      <w:bookmarkStart w:id="590" w:name="_Toc83313381"/>
      <w:r w:rsidRPr="00D27A95">
        <w:lastRenderedPageBreak/>
        <w:t>Annex B (normative):</w:t>
      </w:r>
      <w:r w:rsidRPr="00D27A95">
        <w:br/>
        <w:t>PLMN matching criteria to be of same country as VPLMN</w:t>
      </w:r>
      <w:bookmarkEnd w:id="584"/>
      <w:bookmarkEnd w:id="585"/>
      <w:bookmarkEnd w:id="586"/>
      <w:bookmarkEnd w:id="587"/>
      <w:bookmarkEnd w:id="588"/>
      <w:bookmarkEnd w:id="589"/>
      <w:bookmarkEnd w:id="590"/>
    </w:p>
    <w:p w14:paraId="7E424623" w14:textId="77777777" w:rsidR="00E97638" w:rsidRPr="00D27A95" w:rsidRDefault="00E97638" w:rsidP="0033126B">
      <w:r w:rsidRPr="00D27A95">
        <w:t>While a</w:t>
      </w:r>
      <w:r w:rsidR="00D4491F">
        <w:t>n</w:t>
      </w:r>
      <w:r w:rsidRPr="00D27A95">
        <w:t xml:space="preserve">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962ACC">
        <w:t>clause</w:t>
      </w:r>
      <w:r w:rsidR="0033126B">
        <w:t xml:space="preserve"> 1.2 for the definition of country.</w:t>
      </w:r>
    </w:p>
    <w:p w14:paraId="4F89AFFD" w14:textId="77777777" w:rsidR="009D3BCF" w:rsidRDefault="00E97638" w:rsidP="009D3BCF">
      <w:pPr>
        <w:pStyle w:val="Heading8"/>
      </w:pPr>
      <w:r w:rsidRPr="00D27A95">
        <w:br w:type="page"/>
      </w:r>
      <w:bookmarkStart w:id="591" w:name="_Toc20125255"/>
      <w:bookmarkStart w:id="592" w:name="_Toc27486452"/>
      <w:bookmarkStart w:id="593" w:name="_Toc36210505"/>
      <w:bookmarkStart w:id="594" w:name="_Toc45096364"/>
      <w:bookmarkStart w:id="595" w:name="_Toc45882397"/>
      <w:bookmarkStart w:id="596" w:name="_Toc51762193"/>
      <w:bookmarkStart w:id="597" w:name="_Toc83313382"/>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591"/>
      <w:bookmarkEnd w:id="592"/>
      <w:bookmarkEnd w:id="593"/>
      <w:bookmarkEnd w:id="594"/>
      <w:bookmarkEnd w:id="595"/>
      <w:bookmarkEnd w:id="596"/>
      <w:bookmarkEnd w:id="597"/>
    </w:p>
    <w:p w14:paraId="70315FBD" w14:textId="77777777" w:rsidR="005E1882" w:rsidRPr="004D63BC" w:rsidRDefault="005E1882" w:rsidP="00CA10D7">
      <w:pPr>
        <w:pStyle w:val="Heading2"/>
        <w:rPr>
          <w:noProof/>
        </w:rPr>
      </w:pPr>
      <w:bookmarkStart w:id="598" w:name="_Toc20125256"/>
      <w:bookmarkStart w:id="599" w:name="_Toc27486453"/>
      <w:bookmarkStart w:id="600" w:name="_Toc36210506"/>
      <w:bookmarkStart w:id="601" w:name="_Toc45096365"/>
      <w:bookmarkStart w:id="602" w:name="_Toc45882398"/>
      <w:bookmarkStart w:id="603" w:name="_Toc51762194"/>
      <w:bookmarkStart w:id="604"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98"/>
      <w:bookmarkEnd w:id="599"/>
      <w:bookmarkEnd w:id="600"/>
      <w:bookmarkEnd w:id="601"/>
      <w:bookmarkEnd w:id="602"/>
      <w:bookmarkEnd w:id="603"/>
      <w:bookmarkEnd w:id="604"/>
    </w:p>
    <w:p w14:paraId="3132C5E7"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962ACC">
        <w:rPr>
          <w:noProof/>
        </w:rPr>
        <w:t>clause</w:t>
      </w:r>
      <w:r w:rsidRPr="008278FF">
        <w:t> </w:t>
      </w:r>
      <w:r>
        <w:rPr>
          <w:noProof/>
        </w:rPr>
        <w:t>3.2.2.8</w:t>
      </w:r>
      <w:r w:rsidR="00D06143">
        <w:rPr>
          <w:noProof/>
        </w:rPr>
        <w:t xml:space="preserve"> and </w:t>
      </w:r>
      <w:r w:rsidR="00D06143" w:rsidRPr="00FD6822">
        <w:rPr>
          <w:noProof/>
        </w:rPr>
        <w:t xml:space="preserve">in </w:t>
      </w:r>
      <w:r w:rsidR="00D06143">
        <w:rPr>
          <w:noProof/>
        </w:rPr>
        <w:t>3GPP</w:t>
      </w:r>
      <w:r w:rsidR="00D06143" w:rsidRPr="008278FF">
        <w:t> </w:t>
      </w:r>
      <w:r w:rsidR="00D06143">
        <w:rPr>
          <w:noProof/>
        </w:rPr>
        <w:t>TS</w:t>
      </w:r>
      <w:r w:rsidR="00D06143" w:rsidRPr="008278FF">
        <w:t> </w:t>
      </w:r>
      <w:r w:rsidR="00D06143">
        <w:rPr>
          <w:noProof/>
        </w:rPr>
        <w:t>22.261</w:t>
      </w:r>
      <w:r w:rsidR="00D06143" w:rsidRPr="008278FF">
        <w:t> </w:t>
      </w:r>
      <w:r w:rsidR="00D06143">
        <w:rPr>
          <w:noProof/>
        </w:rPr>
        <w:t xml:space="preserve">[74] </w:t>
      </w:r>
      <w:r w:rsidR="00962ACC">
        <w:rPr>
          <w:noProof/>
        </w:rPr>
        <w:t>clause</w:t>
      </w:r>
      <w:r w:rsidR="00D06143" w:rsidRPr="008278FF">
        <w:t> </w:t>
      </w:r>
      <w:r w:rsidR="00D06143">
        <w:rPr>
          <w:noProof/>
        </w:rPr>
        <w:t>6.30</w:t>
      </w:r>
      <w:r>
        <w:rPr>
          <w:noProof/>
        </w:rPr>
        <w:t xml:space="preserve">, </w:t>
      </w:r>
      <w:r>
        <w:t xml:space="preserve">the requirements in this </w:t>
      </w:r>
      <w:r w:rsidR="00962ACC">
        <w:t>clause</w:t>
      </w:r>
      <w:r>
        <w:t xml:space="preserve"> apply.</w:t>
      </w:r>
    </w:p>
    <w:p w14:paraId="03DF0CA8"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1EF5456D"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42752982" w14:textId="77777777" w:rsidR="005A0EA5" w:rsidRDefault="005A0EA5" w:rsidP="00CA10D7">
      <w:pPr>
        <w:pStyle w:val="Heading2"/>
      </w:pPr>
      <w:bookmarkStart w:id="605" w:name="_Toc20125257"/>
      <w:bookmarkStart w:id="606" w:name="_Toc27486454"/>
      <w:bookmarkStart w:id="607" w:name="_Toc36210507"/>
      <w:bookmarkStart w:id="608" w:name="_Toc45096366"/>
      <w:bookmarkStart w:id="609" w:name="_Toc45882399"/>
      <w:bookmarkStart w:id="610" w:name="_Toc51762195"/>
      <w:bookmarkStart w:id="611" w:name="_Toc83313384"/>
      <w:r>
        <w:t>C.1</w:t>
      </w:r>
      <w:r w:rsidRPr="00767EFE">
        <w:tab/>
      </w:r>
      <w:r>
        <w:t>General</w:t>
      </w:r>
      <w:bookmarkEnd w:id="605"/>
      <w:bookmarkEnd w:id="606"/>
      <w:bookmarkEnd w:id="607"/>
      <w:bookmarkEnd w:id="608"/>
      <w:bookmarkEnd w:id="609"/>
      <w:bookmarkEnd w:id="610"/>
      <w:bookmarkEnd w:id="611"/>
    </w:p>
    <w:p w14:paraId="23C641EF"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07DC4246"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27E71FBE"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8B98B38"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11EE353" w14:textId="77777777" w:rsidR="00FB688E" w:rsidRDefault="00D35AE7" w:rsidP="0048452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sidR="00B776D0">
        <w:rPr>
          <w:noProof/>
        </w:rPr>
        <w:t xml:space="preserve"> (SOR-AF)</w:t>
      </w:r>
      <w:r w:rsidRPr="001D6153">
        <w:rPr>
          <w:noProof/>
        </w:rPr>
        <w:t xml:space="preserve"> is out of scope of 3GPP.</w:t>
      </w:r>
    </w:p>
    <w:p w14:paraId="0903A3EC" w14:textId="77777777" w:rsidR="00FA5B48" w:rsidRDefault="00FA5B48" w:rsidP="00FA5B4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BB4541F" w14:textId="77777777" w:rsidR="00FA5B48" w:rsidRDefault="00FA5B48" w:rsidP="00FA5B48">
      <w:pPr>
        <w:rPr>
          <w:noProof/>
        </w:rPr>
      </w:pPr>
      <w:r>
        <w:rPr>
          <w:noProof/>
        </w:rPr>
        <w:t xml:space="preserve">The following requirements are applicable for </w:t>
      </w:r>
      <w:r>
        <w:t xml:space="preserve">the </w:t>
      </w:r>
      <w:r>
        <w:rPr>
          <w:noProof/>
        </w:rPr>
        <w:t>SOR-CMCI:</w:t>
      </w:r>
    </w:p>
    <w:p w14:paraId="000C1CBB" w14:textId="77777777" w:rsidR="00FA5B48" w:rsidRDefault="00FA5B48" w:rsidP="00FA5B48">
      <w:pPr>
        <w:pStyle w:val="B1"/>
      </w:pPr>
      <w:r>
        <w:lastRenderedPageBreak/>
        <w:t>-</w:t>
      </w:r>
      <w:r>
        <w:tab/>
        <w:t>The HPLMN may configure SOR-CMCI in the UE and may also send SOR-CMCI over N1 NAS signalling. The SOR-CMCI received over N1 NAS signalling has precedence over the SOR-CMCI configured in the UE.</w:t>
      </w:r>
    </w:p>
    <w:p w14:paraId="6BB6E1F6" w14:textId="77777777" w:rsidR="00FA5B48" w:rsidRDefault="00FA5B48" w:rsidP="00FA5B48">
      <w:pPr>
        <w:pStyle w:val="B1"/>
      </w:pPr>
      <w:r>
        <w:t>-</w:t>
      </w:r>
      <w:r>
        <w:tab/>
        <w:t xml:space="preserve">The user may configure the UE with a </w:t>
      </w:r>
      <w:r w:rsidRPr="00FB2E19">
        <w:t>"</w:t>
      </w:r>
      <w:r>
        <w:t>user controlled list of services exempted from release due to SOR</w:t>
      </w:r>
      <w:r w:rsidRPr="00FB2E19">
        <w:t>"</w:t>
      </w:r>
      <w:r w:rsidR="00F50200">
        <w:t xml:space="preserve">. </w:t>
      </w:r>
      <w:r w:rsidR="00F50200"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20784C4" w14:textId="77777777" w:rsidR="00FA5B48" w:rsidRDefault="00FA5B48" w:rsidP="00FA5B48">
      <w:pPr>
        <w:pStyle w:val="B1"/>
      </w:pPr>
      <w:r>
        <w:t>-</w:t>
      </w:r>
      <w:r>
        <w:tab/>
        <w:t>The UE shall indicate ME's support for SOR-CMCI to the HPLMN.</w:t>
      </w:r>
    </w:p>
    <w:p w14:paraId="557D3821" w14:textId="77777777" w:rsidR="00FA5B48" w:rsidRDefault="00FA5B48" w:rsidP="00FA5B48">
      <w:pPr>
        <w:pStyle w:val="NO"/>
      </w:pPr>
      <w:r>
        <w:t>NOTE 3</w:t>
      </w:r>
      <w:r w:rsidRPr="00671744">
        <w:t>:</w:t>
      </w:r>
      <w:r w:rsidRPr="00671744">
        <w:tab/>
        <w:t>The HPLMN has the knowledge of the USIM's capabilities in supporting SOR-CMCI.</w:t>
      </w:r>
    </w:p>
    <w:p w14:paraId="3FDF3D87" w14:textId="77777777" w:rsidR="00FA5B48" w:rsidRDefault="00FA5B48" w:rsidP="00FA5B4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2484153" w14:textId="77777777" w:rsidR="00FA5B48" w:rsidRPr="00850C86" w:rsidRDefault="00FA5B48" w:rsidP="00FA5B48">
      <w:pPr>
        <w:pStyle w:val="B1"/>
      </w:pPr>
      <w:r>
        <w:t>-</w:t>
      </w:r>
      <w:r>
        <w:tab/>
        <w:t xml:space="preserve">The HPLMN may provision the SOR-CMCI in the UE over N1 NAS signalling. The UE shall store the configured SOR-CMCI in the non-volatile memory of the ME or in the USIM as described in </w:t>
      </w:r>
      <w:r w:rsidR="00962ACC">
        <w:t>clause</w:t>
      </w:r>
      <w:r>
        <w:t> C.4.</w:t>
      </w:r>
    </w:p>
    <w:p w14:paraId="58FF12D3" w14:textId="77777777" w:rsidR="00FA5B48" w:rsidRDefault="00FA5B48" w:rsidP="00FA5B48">
      <w:pPr>
        <w:rPr>
          <w:noProof/>
        </w:rPr>
      </w:pPr>
      <w:r w:rsidRPr="00B571F8">
        <w:t>In order to support various deployment scenarios,</w:t>
      </w:r>
      <w:r>
        <w:t xml:space="preserve"> the UDM </w:t>
      </w:r>
      <w:r>
        <w:rPr>
          <w:noProof/>
        </w:rPr>
        <w:t>may support:</w:t>
      </w:r>
    </w:p>
    <w:p w14:paraId="4C82044A" w14:textId="77777777" w:rsidR="00FA5B48" w:rsidRDefault="00FA5B48" w:rsidP="00FA5B4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EB6A58" w14:textId="77777777" w:rsidR="00FA5B48" w:rsidRDefault="00FA5B48" w:rsidP="00FA5B48">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C5B752F" w14:textId="77777777" w:rsidR="00FA5B48" w:rsidRDefault="00FA5B48" w:rsidP="00FA5B48">
      <w:pPr>
        <w:pStyle w:val="B1"/>
      </w:pPr>
      <w:r>
        <w:t>-</w:t>
      </w:r>
      <w:r>
        <w:tab/>
        <w:t>obtaining a list of preferred PLMN/access technology combinations and SOR-CMCI, if any, (if supported by the UDM and required by the HPLMN), or a secured packet from the SOR-AF; or</w:t>
      </w:r>
    </w:p>
    <w:p w14:paraId="2BAB3CEE" w14:textId="77777777" w:rsidR="00FA5B48" w:rsidRDefault="00FA5B48" w:rsidP="00FA5B48">
      <w:pPr>
        <w:pStyle w:val="B1"/>
        <w:rPr>
          <w:noProof/>
        </w:rPr>
      </w:pPr>
      <w:r>
        <w:t>-</w:t>
      </w:r>
      <w:r>
        <w:tab/>
      </w:r>
      <w:r>
        <w:rPr>
          <w:noProof/>
        </w:rPr>
        <w:t>both of the above.</w:t>
      </w:r>
    </w:p>
    <w:p w14:paraId="634D3A6B" w14:textId="77777777" w:rsidR="00FA5B48" w:rsidRDefault="00FA5B48" w:rsidP="00FA5B48">
      <w:pPr>
        <w:rPr>
          <w:noProof/>
        </w:rPr>
      </w:pPr>
      <w:r w:rsidRPr="00EF4386">
        <w:rPr>
          <w:noProof/>
        </w:rPr>
        <w:t xml:space="preserve">The </w:t>
      </w:r>
      <w:bookmarkStart w:id="612" w:name="_Hlk42286240"/>
      <w:r w:rsidRPr="00EF4386">
        <w:rPr>
          <w:noProof/>
        </w:rPr>
        <w:t>HPLMN policy for the SOR-AF invocation</w:t>
      </w:r>
      <w:bookmarkEnd w:id="61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4C71169" w14:textId="77777777" w:rsidR="00FA5B48" w:rsidRDefault="00FA5B48" w:rsidP="00FA5B4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3F3AA43" w14:textId="77777777" w:rsidR="009B46BC" w:rsidRDefault="009B46BC" w:rsidP="009B46B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5D779E6" w14:textId="77777777" w:rsidR="00FF2112" w:rsidRPr="00170395" w:rsidRDefault="00FF2112" w:rsidP="00FF2112">
      <w:r w:rsidRPr="00170395">
        <w:t>If:</w:t>
      </w:r>
    </w:p>
    <w:p w14:paraId="266C30D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F99879D"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F442A9"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8AE492D" w14:textId="77777777" w:rsidR="00FF2112" w:rsidRPr="00170395" w:rsidRDefault="00FF2112" w:rsidP="00FF2112">
      <w:pPr>
        <w:pStyle w:val="B1"/>
      </w:pPr>
      <w:r w:rsidRPr="00170395">
        <w:t>-</w:t>
      </w:r>
      <w:r w:rsidRPr="00170395">
        <w:tab/>
        <w:t>the UE is not in manual mode of operation</w:t>
      </w:r>
      <w:r>
        <w:t>;</w:t>
      </w:r>
    </w:p>
    <w:p w14:paraId="113A1FE3"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7DE60773" w14:textId="77777777" w:rsidR="00FA5B48" w:rsidRPr="00230AB9" w:rsidRDefault="00FA5B48" w:rsidP="00FA5B48">
      <w:bookmarkStart w:id="613" w:name="_Hlk518027077"/>
      <w:bookmarkStart w:id="614" w:name="_Toc20125258"/>
      <w:bookmarkStart w:id="615" w:name="_Toc27486455"/>
      <w:bookmarkStart w:id="616" w:name="_Toc36210508"/>
      <w:bookmarkStart w:id="617" w:name="_Toc45096367"/>
      <w:bookmarkStart w:id="618" w:name="_Toc45882400"/>
      <w:bookmarkStart w:id="619" w:name="_Toc51762196"/>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962ACC">
        <w:t>clause</w:t>
      </w:r>
      <w:r>
        <w:t> C.2</w:t>
      </w:r>
      <w:r w:rsidRPr="00FF44BA">
        <w:t xml:space="preserve">, </w:t>
      </w:r>
      <w:r>
        <w:t>and</w:t>
      </w:r>
      <w:r w:rsidRPr="00FF44BA">
        <w:t xml:space="preserve"> after the UE has registered onto the </w:t>
      </w:r>
      <w:r>
        <w:t xml:space="preserve">VPLMN as described in </w:t>
      </w:r>
      <w:r w:rsidR="00962ACC">
        <w:t>clause</w:t>
      </w:r>
      <w:r>
        <w:t> C.3 and C.4.3</w:t>
      </w:r>
      <w:r w:rsidRPr="00FF44BA">
        <w:t>.</w:t>
      </w:r>
      <w:bookmarkEnd w:id="613"/>
    </w:p>
    <w:p w14:paraId="7CB8CB9F" w14:textId="77777777" w:rsidR="00FA5B48" w:rsidRDefault="00FA5B48" w:rsidP="00FA5B4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86894E9" w14:textId="77777777" w:rsidR="00FA5B48" w:rsidRDefault="00FA5B48" w:rsidP="00FA5B48">
      <w:r>
        <w:t xml:space="preserve">The ME shall delete the </w:t>
      </w:r>
      <w:r w:rsidRPr="00162554">
        <w:t>"Operator Controlled PLMN Selector with Access Technology"</w:t>
      </w:r>
      <w:r>
        <w:t xml:space="preserve"> list stored in the ME when a new USIM is inserted.</w:t>
      </w:r>
    </w:p>
    <w:p w14:paraId="3F259C1D" w14:textId="77777777" w:rsidR="00FA5B48" w:rsidRPr="00230AB9" w:rsidRDefault="00FA5B48" w:rsidP="00FA5B48">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962ACC">
        <w:t>clause</w:t>
      </w:r>
      <w:r>
        <w:t> C.2</w:t>
      </w:r>
      <w:r w:rsidRPr="00FF44BA">
        <w:t xml:space="preserve">, or after the UE has registered onto the </w:t>
      </w:r>
      <w:r>
        <w:t xml:space="preserve">HPLMN or the VPLMN as described in </w:t>
      </w:r>
      <w:r w:rsidR="00962ACC">
        <w:t>clause</w:t>
      </w:r>
      <w:r>
        <w:t> C.3</w:t>
      </w:r>
      <w:r w:rsidRPr="00FF44BA">
        <w:t>.</w:t>
      </w:r>
    </w:p>
    <w:p w14:paraId="3CA4A196" w14:textId="77777777" w:rsidR="009D3BCF" w:rsidRPr="00922DC7" w:rsidRDefault="009D3BCF" w:rsidP="005746AF">
      <w:pPr>
        <w:pStyle w:val="Heading2"/>
      </w:pPr>
      <w:bookmarkStart w:id="620" w:name="_Toc83313385"/>
      <w:r>
        <w:t>C.</w:t>
      </w:r>
      <w:r w:rsidR="005A0EA5">
        <w:t>2</w:t>
      </w:r>
      <w:r w:rsidRPr="00767EFE">
        <w:tab/>
      </w:r>
      <w:r>
        <w:t>Stage-2 flow for steering of UE in VPLMN during registration</w:t>
      </w:r>
      <w:bookmarkEnd w:id="614"/>
      <w:bookmarkEnd w:id="615"/>
      <w:bookmarkEnd w:id="616"/>
      <w:bookmarkEnd w:id="617"/>
      <w:bookmarkEnd w:id="618"/>
      <w:bookmarkEnd w:id="619"/>
      <w:bookmarkEnd w:id="620"/>
    </w:p>
    <w:p w14:paraId="12D7DB26"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p w14:paraId="7DFF0A9B" w14:textId="77777777" w:rsidR="009D3BCF" w:rsidRDefault="007F545E" w:rsidP="009D3BCF">
      <w:pPr>
        <w:pStyle w:val="TF"/>
      </w:pPr>
      <w:r>
        <w:object w:dxaOrig="11039" w:dyaOrig="11777" w14:anchorId="2921C1D9">
          <v:shape id="_x0000_i1029" type="#_x0000_t75" style="width:481.75pt;height:513.65pt" o:ole="">
            <v:imagedata r:id="rId26" o:title=""/>
          </v:shape>
          <o:OLEObject Type="Embed" ProgID="Word.Picture.8" ShapeID="_x0000_i1029" DrawAspect="Content" ObjectID="_1693926575" r:id="rId27"/>
        </w:object>
      </w:r>
      <w:r w:rsidR="009D3BCF" w:rsidRPr="0022618C">
        <w:t>Fig</w:t>
      </w:r>
      <w:r w:rsidR="009D3BCF">
        <w:t>ure</w:t>
      </w:r>
      <w:r w:rsidR="009D3BCF">
        <w:rPr>
          <w:noProof/>
        </w:rPr>
        <w:t> </w:t>
      </w:r>
      <w:r w:rsidR="009D3BCF">
        <w:t>C.</w:t>
      </w:r>
      <w:r w:rsidR="005A0EA5" w:rsidRPr="005A0EA5">
        <w:rPr>
          <w:lang w:val="en-GB"/>
        </w:rPr>
        <w:t>2</w:t>
      </w:r>
      <w:r w:rsidR="009D3BCF">
        <w:t>.1:</w:t>
      </w:r>
      <w:r w:rsidR="009D3BCF" w:rsidRPr="0022618C">
        <w:t xml:space="preserve"> </w:t>
      </w:r>
      <w:r w:rsidR="009D3BCF">
        <w:t>P</w:t>
      </w:r>
      <w:r w:rsidR="009D3BCF" w:rsidRPr="003B540A">
        <w:t>rocedure</w:t>
      </w:r>
      <w:r w:rsidR="009D3BCF">
        <w:t xml:space="preserve"> for providing </w:t>
      </w:r>
      <w:r w:rsidR="009D3BCF" w:rsidRPr="008928AB">
        <w:t>list of preferred PLMN/access technology combinations</w:t>
      </w:r>
      <w:r w:rsidR="004C7B9F">
        <w:rPr>
          <w:noProof/>
        </w:rPr>
        <w:t xml:space="preserve"> </w:t>
      </w:r>
      <w:r w:rsidR="004C7B9F" w:rsidRPr="0049722C">
        <w:rPr>
          <w:noProof/>
        </w:rPr>
        <w:t>and the SOR-CMCI</w:t>
      </w:r>
      <w:r w:rsidR="004C7B9F">
        <w:rPr>
          <w:noProof/>
        </w:rPr>
        <w:t>,</w:t>
      </w:r>
      <w:r w:rsidR="004C7B9F" w:rsidRPr="0049722C">
        <w:rPr>
          <w:noProof/>
        </w:rPr>
        <w:t xml:space="preserve"> if any</w:t>
      </w:r>
    </w:p>
    <w:p w14:paraId="3C46D94A" w14:textId="77777777" w:rsidR="00EE5364" w:rsidRDefault="00EE5364" w:rsidP="00EE5364">
      <w:r>
        <w:t xml:space="preserve">For </w:t>
      </w:r>
      <w:r w:rsidR="00D107FB">
        <w:t xml:space="preserve">the </w:t>
      </w:r>
      <w:r>
        <w:t>steps below, security protection is described in 3GPP TS 33.501 [24].</w:t>
      </w:r>
    </w:p>
    <w:p w14:paraId="050AC4D4"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092D9D6F"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962ACC">
        <w:t>clause</w:t>
      </w:r>
      <w:r w:rsidR="005A0EA5">
        <w:t> 4.2.2.2.2 of 3GPP TS 23.502 [</w:t>
      </w:r>
      <w:r w:rsidR="00D27C1D">
        <w:t>63</w:t>
      </w:r>
      <w:r w:rsidR="005A0EA5">
        <w:t>]. As part of the registration procedure</w:t>
      </w:r>
      <w:r w:rsidR="00B776D0">
        <w:t>:</w:t>
      </w:r>
    </w:p>
    <w:p w14:paraId="35FD6971"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invokes Nudm_SDM_Get</w:t>
      </w:r>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962ACC">
        <w:t>clause</w:t>
      </w:r>
      <w:r w:rsidR="005A0EA5">
        <w:t> 4.2.2.2.2 of 3GPP TS 23.502 [</w:t>
      </w:r>
      <w:r w:rsidR="00D27C1D">
        <w:t>63</w:t>
      </w:r>
      <w:r w:rsidR="005A0EA5">
        <w:t>])</w:t>
      </w:r>
      <w:r w:rsidR="009D3BCF">
        <w:rPr>
          <w:noProof/>
        </w:rPr>
        <w:t>;</w:t>
      </w:r>
      <w:r>
        <w:rPr>
          <w:noProof/>
        </w:rPr>
        <w:t xml:space="preserve"> or</w:t>
      </w:r>
    </w:p>
    <w:p w14:paraId="55C2DDC7"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r w:rsidR="00B776D0">
        <w:t>:</w:t>
      </w:r>
    </w:p>
    <w:p w14:paraId="2FC3114E" w14:textId="77777777" w:rsidR="008A267B" w:rsidRDefault="008A267B" w:rsidP="007D3B50">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97BBA65"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AAAA575" w14:textId="77777777" w:rsidR="008A267B" w:rsidRPr="001674B1" w:rsidRDefault="0011502F" w:rsidP="001674B1">
      <w:pPr>
        <w:pStyle w:val="B2"/>
      </w:pPr>
      <w:r>
        <w:tab/>
      </w:r>
      <w:r w:rsidR="008A267B" w:rsidRPr="001674B1">
        <w:t xml:space="preserve">then the VPLMN AMF invokes Nudm_SDM_Get service operation message to the HPLMN UDM to retrieve the steering of roaming information (see step 14b in </w:t>
      </w:r>
      <w:r w:rsidR="00962ACC">
        <w:t>clause</w:t>
      </w:r>
      <w:r w:rsidR="008A267B" w:rsidRPr="001674B1">
        <w:t> 4.2.2.2.2 of 3GPP TS 23.502 [63]);</w:t>
      </w:r>
    </w:p>
    <w:p w14:paraId="0F9A6182"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09B7033"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r w:rsidR="0083138C" w:rsidRPr="00671744">
        <w:t xml:space="preserve"> If the UE is performing initial registration or emergency registration, the HPLMN UDM shall delete the stored "ME support of SOR-CMCI" indicator, if any.</w:t>
      </w:r>
    </w:p>
    <w:p w14:paraId="562C224D"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62CD2A4" w14:textId="77777777" w:rsidR="00E23DFC" w:rsidRDefault="00831867" w:rsidP="00E23DFC">
      <w:pPr>
        <w:pStyle w:val="B1"/>
      </w:pPr>
      <w:r>
        <w:rPr>
          <w:noProof/>
        </w:rPr>
        <w:tab/>
      </w:r>
      <w:bookmarkStart w:id="621" w:name="_Hlk16579581"/>
      <w:r w:rsidR="00E23DFC">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00E23DFC" w:rsidRPr="0049722C">
        <w:rPr>
          <w:noProof/>
        </w:rPr>
        <w:t xml:space="preserve"> </w:t>
      </w:r>
      <w:r w:rsidR="00E23DFC">
        <w:rPr>
          <w:noProof/>
        </w:rPr>
        <w:t xml:space="preserve">or the available secured packet </w:t>
      </w:r>
      <w:r w:rsidR="00E23DFC">
        <w:t>(i.e. all retrieved from the UDR)</w:t>
      </w:r>
      <w:r w:rsidR="00E23DFC">
        <w:rPr>
          <w:noProof/>
        </w:rPr>
        <w:t>.</w:t>
      </w:r>
      <w:r w:rsidR="00E23DFC"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00E23DFC" w:rsidRPr="0083138C">
        <w:t xml:space="preserve"> </w:t>
      </w:r>
      <w:r w:rsidR="00E23DFC">
        <w:t>If the SOR-CMCI is provided then the HPLMN UDM may indicate to the UE to store the SOR-CMCI in the ME by providing the "Store the SOR-CMCI in the ME" indicator.</w:t>
      </w:r>
    </w:p>
    <w:p w14:paraId="3099C248" w14:textId="77777777" w:rsidR="004575EC" w:rsidRDefault="00FC1E57" w:rsidP="004575EC">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5BF22CB" w14:textId="77777777" w:rsidR="00FC1E57" w:rsidRDefault="004575EC" w:rsidP="00FC1E57">
      <w:pPr>
        <w:pStyle w:val="B1"/>
        <w:rPr>
          <w:noProof/>
        </w:rPr>
      </w:pPr>
      <w:r>
        <w:rPr>
          <w:noProof/>
        </w:rPr>
        <w:tab/>
      </w:r>
      <w:r w:rsidR="00FC1E57">
        <w:rPr>
          <w:noProof/>
        </w:rPr>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0A68908" w14:textId="77777777" w:rsidR="00FC1E57" w:rsidRPr="0004354A" w:rsidRDefault="00FC1E57" w:rsidP="00FC1E5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FE3D617" w14:textId="77777777" w:rsidR="00970796" w:rsidRPr="0004354A" w:rsidRDefault="00970796" w:rsidP="00970796">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12991690" w14:textId="77777777" w:rsidR="00970796" w:rsidRDefault="00970796" w:rsidP="0097079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6033C80" w14:textId="77777777" w:rsidR="00970796" w:rsidRDefault="00970796" w:rsidP="005746AF">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534B818" w14:textId="77777777" w:rsidR="00970796" w:rsidRDefault="00970796" w:rsidP="005746AF">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22873009" w14:textId="77777777" w:rsidR="00970796" w:rsidRDefault="00970796" w:rsidP="005746AF">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74A8F67" w14:textId="77777777" w:rsidR="00970796" w:rsidRDefault="00970796" w:rsidP="005746AF">
      <w:pPr>
        <w:pStyle w:val="B1"/>
        <w:ind w:left="567" w:firstLine="0"/>
      </w:pPr>
      <w:r w:rsidRPr="00671744">
        <w:lastRenderedPageBreak/>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426C3CDB" w14:textId="77777777" w:rsidR="00970796" w:rsidRDefault="00970796" w:rsidP="0097079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D67809D" w14:textId="77777777" w:rsidR="00970796" w:rsidRDefault="00970796" w:rsidP="0097079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6BDE5D3" w14:textId="77777777" w:rsidR="00970796" w:rsidRDefault="00970796" w:rsidP="0097079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0E267A84" w14:textId="77777777" w:rsidR="00FC1E57" w:rsidRDefault="00FC1E57" w:rsidP="00FC1E5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536C988" w14:textId="77777777" w:rsidR="0049599C" w:rsidRDefault="0049599C" w:rsidP="0049599C">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1DE4D5B" w14:textId="77777777" w:rsidR="00FC1E57" w:rsidRPr="00671744" w:rsidRDefault="00FC1E57" w:rsidP="00FC1E57">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584A8C13" w14:textId="77777777" w:rsidR="00970796" w:rsidRPr="00671744" w:rsidRDefault="00970796" w:rsidP="00970796">
      <w:pPr>
        <w:pStyle w:val="NO"/>
      </w:pPr>
      <w:r w:rsidRPr="00671744">
        <w:t>NOTE </w:t>
      </w:r>
      <w:r>
        <w:t>5c</w:t>
      </w:r>
      <w:r w:rsidRPr="00671744">
        <w:t>:</w:t>
      </w:r>
      <w:r w:rsidRPr="00671744">
        <w:tab/>
      </w:r>
      <w:r>
        <w:t>The secured packet provided by the SOR-AF does not include the "Store the SOR-CMCI in the ME" indicator.</w:t>
      </w:r>
    </w:p>
    <w:p w14:paraId="3EECA3F2" w14:textId="77777777" w:rsidR="00FC1E57" w:rsidRDefault="00970796" w:rsidP="00970796">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r w:rsidR="00FC1E57" w:rsidRPr="0004354A">
        <w:t xml:space="preserve"> </w:t>
      </w:r>
    </w:p>
    <w:p w14:paraId="175A5C19" w14:textId="77777777" w:rsidR="00FC1E57" w:rsidRDefault="00FC1E57" w:rsidP="00FC1E57">
      <w:pPr>
        <w:pStyle w:val="B1"/>
      </w:pPr>
      <w:r>
        <w:tab/>
      </w:r>
      <w:r w:rsidRPr="0004354A">
        <w:t>If</w:t>
      </w:r>
      <w:r>
        <w:t>:</w:t>
      </w:r>
    </w:p>
    <w:p w14:paraId="008BF51E" w14:textId="77777777" w:rsidR="00831867" w:rsidRDefault="00831867" w:rsidP="00402BB2">
      <w:pPr>
        <w:pStyle w:val="B2"/>
      </w:pPr>
      <w:r>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14471EB2"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4C051E" w:rsidRPr="00020E5B">
        <w:rPr>
          <w:noProof/>
          <w:lang w:eastAsia="zh-CN"/>
        </w:rPr>
        <w:t>Nsoraf_SoR_</w:t>
      </w:r>
      <w:r w:rsidR="004C051E">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4C051E" w:rsidRPr="00020E5B">
        <w:rPr>
          <w:noProof/>
          <w:lang w:eastAsia="zh-CN"/>
        </w:rPr>
        <w:t>Nsoraf_SoR_</w:t>
      </w:r>
      <w:r w:rsidR="004C051E">
        <w:rPr>
          <w:rFonts w:hint="eastAsia"/>
          <w:noProof/>
          <w:lang w:eastAsia="zh-CN"/>
        </w:rPr>
        <w:t>Get</w:t>
      </w:r>
      <w:r w:rsidRPr="0004354A">
        <w:t xml:space="preserve"> request </w:t>
      </w:r>
      <w:r>
        <w:t>(step 3b);</w:t>
      </w:r>
    </w:p>
    <w:p w14:paraId="07715F3F"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35FA4EE"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21"/>
      <w:r w:rsidRPr="0004354A">
        <w:t>as specified in 3GPP TS 33.501 [66] from the HPLMN indication that 'no change of the "Operator Controlled PLMN Selector with Access Technology" list stored in the UE is needed and thus no list of preferred PLMN/access technology combinations is provided'</w:t>
      </w:r>
      <w:r w:rsidR="00B776D0">
        <w:t>;</w:t>
      </w:r>
    </w:p>
    <w:p w14:paraId="274700A9" w14:textId="77777777" w:rsidR="009C226B" w:rsidRPr="00671744" w:rsidRDefault="005A0EA5" w:rsidP="009C226B">
      <w:pPr>
        <w:pStyle w:val="B1"/>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r w:rsidRPr="00D44BCC">
        <w:t>Nudm_SDM_Get</w:t>
      </w:r>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962ACC">
        <w:t>clause</w:t>
      </w:r>
      <w:r>
        <w:t> 5.2.3.3.1 of 3GPP TS 23.502 [</w:t>
      </w:r>
      <w:r w:rsidR="00D27C1D">
        <w:t>63</w:t>
      </w:r>
      <w:r>
        <w:t>]).</w:t>
      </w:r>
    </w:p>
    <w:p w14:paraId="69F12C72" w14:textId="77777777" w:rsidR="0049599C" w:rsidRPr="00671744" w:rsidRDefault="0049599C" w:rsidP="0049599C">
      <w:pPr>
        <w:pStyle w:val="NO"/>
      </w:pPr>
      <w:bookmarkStart w:id="622"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622"/>
      <w:r>
        <w:t>.</w:t>
      </w:r>
    </w:p>
    <w:p w14:paraId="6442F9D3" w14:textId="77777777" w:rsidR="005A0EA5" w:rsidRDefault="009C226B" w:rsidP="009C226B">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w:t>
      </w:r>
      <w:r w:rsidRPr="00671744">
        <w:lastRenderedPageBreak/>
        <w:t>of roaming information, by providing the indication as part of the steering of roaming information in the Nudm_SDM_Get response service operation. Otherwise, t</w:t>
      </w:r>
      <w:r w:rsidR="005A0EA5">
        <w:t xml:space="preserve">he HPLMN may request the UE to acknowledge the successful security check of the received </w:t>
      </w:r>
      <w:r w:rsidR="00FF2112">
        <w:t>steering of roaming information</w:t>
      </w:r>
      <w:r w:rsidR="005A0EA5">
        <w:t xml:space="preserve">, by providing the indication </w:t>
      </w:r>
      <w:r w:rsidR="005E1882">
        <w:t xml:space="preserve">as part of the steering of roaming information </w:t>
      </w:r>
      <w:r w:rsidR="005A0EA5">
        <w:t xml:space="preserve">in the </w:t>
      </w:r>
      <w:r w:rsidR="005A0EA5" w:rsidRPr="00D44BCC">
        <w:t>Nudm_SDM_Get</w:t>
      </w:r>
      <w:r w:rsidR="005A0EA5">
        <w:t xml:space="preserve"> response service operation</w:t>
      </w:r>
      <w:r w:rsidR="009D3BCF">
        <w:rPr>
          <w:noProof/>
        </w:rPr>
        <w:t>;</w:t>
      </w:r>
    </w:p>
    <w:p w14:paraId="78770517"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r w:rsidR="00D32BA1">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962ACC">
        <w:t>clause</w:t>
      </w:r>
      <w:r>
        <w:t> 4.2.2.2.2 of 3GPP TS 23.502 [</w:t>
      </w:r>
      <w:r w:rsidR="00D27C1D">
        <w:t>63</w:t>
      </w:r>
      <w:r>
        <w:t>])</w:t>
      </w:r>
      <w:r w:rsidRPr="00D44BCC">
        <w:t>;</w:t>
      </w:r>
    </w:p>
    <w:p w14:paraId="090B43B6"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10315671" w14:textId="77777777" w:rsidR="00C13D81" w:rsidRDefault="00C13D81" w:rsidP="00C13D8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FCDDECD" w14:textId="77777777" w:rsidR="00C13D81" w:rsidRDefault="00C13D81" w:rsidP="00C13D8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7E94FB1" w14:textId="77777777" w:rsidR="00C13D81" w:rsidRDefault="00C13D81" w:rsidP="00C13D81">
      <w:pPr>
        <w:pStyle w:val="B2"/>
      </w:pPr>
      <w:r>
        <w:t>b)</w:t>
      </w:r>
      <w:r>
        <w:tab/>
        <w:t xml:space="preserve">if the steering of roaming information contains a secured packet (see 3GPP TS 31.115 [67]): </w:t>
      </w:r>
    </w:p>
    <w:p w14:paraId="3CA2FE63" w14:textId="77777777" w:rsidR="00C13D81" w:rsidRDefault="00C13D81" w:rsidP="00C13D8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405E193" w14:textId="77777777" w:rsidR="00C13D81" w:rsidRDefault="00C13D81" w:rsidP="00C13D8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0AB946E" w14:textId="77777777" w:rsidR="00C13D81" w:rsidRDefault="00C13D81" w:rsidP="00C13D81">
      <w:pPr>
        <w:pStyle w:val="B3"/>
      </w:pPr>
      <w:r>
        <w:t>-</w:t>
      </w:r>
      <w:r>
        <w:tab/>
      </w:r>
      <w:r>
        <w:rPr>
          <w:noProof/>
        </w:rPr>
        <w:t>i</w:t>
      </w:r>
      <w:r w:rsidRPr="00DC480E">
        <w:rPr>
          <w:noProof/>
        </w:rPr>
        <w:t xml:space="preserve">f </w:t>
      </w:r>
      <w:r w:rsidRPr="00DC480E">
        <w:t>the UDM has not requested an acknowledgement from the UE</w:t>
      </w:r>
      <w:r>
        <w:t xml:space="preserve"> and:</w:t>
      </w:r>
    </w:p>
    <w:p w14:paraId="5169F323" w14:textId="77777777" w:rsidR="00C13D81" w:rsidRDefault="00C13D81" w:rsidP="00C13D8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rsidR="00962ACC">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rsidR="00962ACC">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234C3B7" w14:textId="77777777" w:rsidR="00C13D81" w:rsidRDefault="00C13D81" w:rsidP="00C13D8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xml:space="preserve">, it shall perform items a), b) and c) of the procedure for steering of roaming in </w:t>
      </w:r>
      <w:r w:rsidR="00962ACC">
        <w:t>clause</w:t>
      </w:r>
      <w:r>
        <w:t> 4.4.6</w:t>
      </w:r>
      <w:r w:rsidRPr="00807F51">
        <w:t xml:space="preserve"> </w:t>
      </w:r>
      <w:r w:rsidRPr="00DC640C">
        <w:t xml:space="preserve">and </w:t>
      </w:r>
      <w:r w:rsidRPr="00DC640C">
        <w:rPr>
          <w:noProof/>
        </w:rPr>
        <w:t>if</w:t>
      </w:r>
      <w:r>
        <w:t>:</w:t>
      </w:r>
    </w:p>
    <w:p w14:paraId="0D450831" w14:textId="77777777" w:rsidR="004E339B" w:rsidRDefault="004E339B" w:rsidP="004E339B">
      <w:pPr>
        <w:pStyle w:val="B5"/>
        <w:rPr>
          <w:noProof/>
        </w:rPr>
      </w:pPr>
      <w:r>
        <w:rPr>
          <w:noProof/>
        </w:rPr>
        <w:t>i)</w:t>
      </w:r>
      <w:r>
        <w:rPr>
          <w:noProof/>
        </w:rPr>
        <w:tab/>
      </w:r>
      <w:r w:rsidR="00D107FB" w:rsidRPr="006310B8">
        <w:rPr>
          <w:noProof/>
        </w:rPr>
        <w:t xml:space="preserve">the UE </w:t>
      </w:r>
      <w:r w:rsidR="00D107FB">
        <w:rPr>
          <w:noProof/>
        </w:rPr>
        <w:t>has</w:t>
      </w:r>
      <w:r w:rsidR="00D107FB" w:rsidRPr="009F378B">
        <w:rPr>
          <w:noProof/>
        </w:rPr>
        <w:t xml:space="preserve"> a list of available </w:t>
      </w:r>
      <w:r w:rsidR="00D107FB">
        <w:rPr>
          <w:noProof/>
        </w:rPr>
        <w:t xml:space="preserve">and allowable </w:t>
      </w:r>
      <w:r w:rsidR="00D107FB" w:rsidRPr="009F378B">
        <w:rPr>
          <w:noProof/>
        </w:rPr>
        <w:t xml:space="preserve">PLMNs in the area and based on this list </w:t>
      </w:r>
      <w:r w:rsidRPr="008C51D2">
        <w:rPr>
          <w:noProof/>
        </w:rPr>
        <w:t>or any other implementation specific means</w:t>
      </w:r>
      <w:r>
        <w:rPr>
          <w:noProof/>
        </w:rPr>
        <w:t xml:space="preserve"> </w:t>
      </w:r>
      <w:r w:rsidR="00D107FB" w:rsidRPr="009F378B">
        <w:rPr>
          <w:noProof/>
        </w:rPr>
        <w:t xml:space="preserve">the </w:t>
      </w:r>
      <w:r w:rsidR="00D107FB">
        <w:rPr>
          <w:noProof/>
        </w:rPr>
        <w:t xml:space="preserve">UE </w:t>
      </w:r>
      <w:r w:rsidR="00D107FB" w:rsidRPr="006310B8">
        <w:rPr>
          <w:noProof/>
        </w:rPr>
        <w:t xml:space="preserve">determines that there is a higher priority PLMN than </w:t>
      </w:r>
      <w:r w:rsidR="00D107FB">
        <w:rPr>
          <w:noProof/>
        </w:rPr>
        <w:t xml:space="preserve">the </w:t>
      </w:r>
      <w:r w:rsidR="0027136A">
        <w:rPr>
          <w:noProof/>
        </w:rPr>
        <w:t xml:space="preserve">selected </w:t>
      </w:r>
      <w:r w:rsidR="00D107FB" w:rsidRPr="006310B8">
        <w:rPr>
          <w:noProof/>
        </w:rPr>
        <w:t>VPLMN</w:t>
      </w:r>
      <w:r>
        <w:rPr>
          <w:noProof/>
        </w:rPr>
        <w:t>; or</w:t>
      </w:r>
    </w:p>
    <w:p w14:paraId="2C5808EF" w14:textId="77777777" w:rsidR="004E339B" w:rsidRDefault="004E339B" w:rsidP="0043032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5B7717" w14:textId="77777777" w:rsidR="00D107FB" w:rsidRDefault="004E339B" w:rsidP="0043032E">
      <w:pPr>
        <w:pStyle w:val="B4"/>
      </w:pPr>
      <w:r>
        <w:rPr>
          <w:noProof/>
        </w:rPr>
        <w:tab/>
      </w:r>
      <w:r w:rsidR="00D107FB">
        <w:rPr>
          <w:noProof/>
        </w:rPr>
        <w:t xml:space="preserve">and </w:t>
      </w:r>
      <w:r w:rsidR="00D107FB" w:rsidRPr="00A77F6C">
        <w:t xml:space="preserve">the UE is in </w:t>
      </w:r>
      <w:r w:rsidR="00D107FB" w:rsidRPr="00FE320E">
        <w:t>automatic network selection mode</w:t>
      </w:r>
      <w:r w:rsidR="00D107FB" w:rsidRPr="006310B8">
        <w:rPr>
          <w:noProof/>
        </w:rPr>
        <w:t xml:space="preserve">, then the UE </w:t>
      </w:r>
      <w:r w:rsidR="00D107FB">
        <w:rPr>
          <w:noProof/>
        </w:rPr>
        <w:t>shall either</w:t>
      </w:r>
      <w:r w:rsidR="00D107FB">
        <w:t>:</w:t>
      </w:r>
    </w:p>
    <w:p w14:paraId="77F48505" w14:textId="77777777" w:rsidR="00D107FB" w:rsidRDefault="00D107FB" w:rsidP="0043032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D32BA1" w:rsidRPr="0067287C">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7A9FFE95" w14:textId="77777777" w:rsidR="00D107FB" w:rsidRDefault="00D107FB" w:rsidP="0043032E">
      <w:pPr>
        <w:pStyle w:val="B5"/>
        <w:rPr>
          <w:noProof/>
        </w:rPr>
      </w:pPr>
      <w:r>
        <w:rPr>
          <w:noProof/>
        </w:rPr>
        <w:t>ii)</w:t>
      </w:r>
      <w:r>
        <w:rPr>
          <w:noProof/>
        </w:rPr>
        <w:tab/>
      </w:r>
      <w:r w:rsidRPr="0009143F">
        <w:rPr>
          <w:noProof/>
        </w:rPr>
        <w:t xml:space="preserve">not release the current N1 NAS signalling connection locally </w:t>
      </w:r>
      <w:r w:rsidR="00D32BA1">
        <w:rPr>
          <w:noProof/>
        </w:rPr>
        <w:t xml:space="preserve">(e.g. if the UE has established PDU session(s)) </w:t>
      </w:r>
      <w:r w:rsidRPr="0009143F">
        <w:rPr>
          <w:noProof/>
        </w:rPr>
        <w:t xml:space="preserve">and </w:t>
      </w:r>
      <w:r>
        <w:rPr>
          <w:noProof/>
        </w:rPr>
        <w:t xml:space="preserve">skip </w:t>
      </w:r>
      <w:r w:rsidRPr="0009143F">
        <w:rPr>
          <w:noProof/>
        </w:rPr>
        <w:t>steps 8 to 10</w:t>
      </w:r>
      <w:r w:rsidR="00B776D0">
        <w:rPr>
          <w:noProof/>
        </w:rPr>
        <w:t>;</w:t>
      </w:r>
    </w:p>
    <w:p w14:paraId="66F69E60" w14:textId="77777777" w:rsidR="0019391F" w:rsidRDefault="0019391F" w:rsidP="0019391F">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w:t>
      </w:r>
      <w:r w:rsidRPr="00283781">
        <w:rPr>
          <w:noProof/>
        </w:rPr>
        <w:lastRenderedPageBreak/>
        <w:t xml:space="preserve">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E26B9A5" w14:textId="77777777" w:rsidR="004E339B" w:rsidRDefault="004E339B" w:rsidP="004E339B">
      <w:pPr>
        <w:pStyle w:val="B3"/>
        <w:rPr>
          <w:noProof/>
        </w:rPr>
      </w:pPr>
      <w:r>
        <w:rPr>
          <w:noProof/>
        </w:rPr>
        <w:t>i)</w:t>
      </w:r>
      <w:r>
        <w:rPr>
          <w:noProof/>
        </w:rPr>
        <w:tab/>
      </w:r>
      <w:r w:rsidR="00FF2112" w:rsidRPr="006310B8">
        <w:rPr>
          <w:noProof/>
        </w:rPr>
        <w:t xml:space="preserve">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w:t>
      </w:r>
      <w:r w:rsidRPr="008C51D2">
        <w:rPr>
          <w:noProof/>
        </w:rPr>
        <w:t>or any other implementation specific means</w:t>
      </w:r>
      <w:r>
        <w:rPr>
          <w:noProof/>
        </w:rPr>
        <w:t xml:space="preserve"> </w:t>
      </w:r>
      <w:r w:rsidR="00FF2112" w:rsidRPr="009F378B">
        <w:rPr>
          <w:noProof/>
        </w:rPr>
        <w:t xml:space="preserve">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Pr>
          <w:noProof/>
        </w:rPr>
        <w:t>; or</w:t>
      </w:r>
    </w:p>
    <w:p w14:paraId="4EACB094" w14:textId="77777777" w:rsidR="004E339B" w:rsidRDefault="004E339B" w:rsidP="0043032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1FEFC19" w14:textId="77777777" w:rsidR="00FF2112" w:rsidRDefault="004E339B" w:rsidP="004E339B">
      <w:pPr>
        <w:pStyle w:val="B2"/>
        <w:rPr>
          <w:noProof/>
        </w:rPr>
      </w:pPr>
      <w:r>
        <w:rPr>
          <w:noProof/>
        </w:rPr>
        <w:tab/>
      </w:r>
      <w:r w:rsidR="00FF2112">
        <w:rPr>
          <w:noProof/>
        </w:rPr>
        <w:t xml:space="preserve">and </w:t>
      </w:r>
      <w:r w:rsidR="00FF2112" w:rsidRPr="00A77F6C">
        <w:t xml:space="preserve">the UE is in </w:t>
      </w:r>
      <w:r w:rsidR="00FF2112" w:rsidRPr="00FE320E">
        <w:t>automatic network selection mode</w:t>
      </w:r>
      <w:r w:rsidR="00FF2112">
        <w:rPr>
          <w:noProof/>
        </w:rPr>
        <w:t>:</w:t>
      </w:r>
    </w:p>
    <w:p w14:paraId="3E1A3F39" w14:textId="77777777" w:rsidR="00384AE9" w:rsidRPr="00FB2E19" w:rsidRDefault="00384AE9" w:rsidP="00384AE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rsidR="00962ACC">
        <w:t>clause</w:t>
      </w:r>
      <w:r w:rsidRPr="00FB2E19">
        <w:t> </w:t>
      </w:r>
      <w:r w:rsidR="00820B97">
        <w:t>C.4</w:t>
      </w:r>
      <w:r w:rsidRPr="00FB2E19">
        <w:t>.2</w:t>
      </w:r>
      <w:r>
        <w:t>. In this case</w:t>
      </w:r>
      <w:r w:rsidRPr="00FB2E19">
        <w:t xml:space="preserve"> steps </w:t>
      </w:r>
      <w:r w:rsidRPr="00195860">
        <w:t>8 to 11</w:t>
      </w:r>
      <w:r>
        <w:t xml:space="preserve"> are skipped</w:t>
      </w:r>
      <w:r w:rsidRPr="00FB2E19">
        <w:t>;</w:t>
      </w:r>
    </w:p>
    <w:p w14:paraId="0FF83604" w14:textId="77777777" w:rsidR="00384AE9" w:rsidRPr="00FB2E19" w:rsidRDefault="00384AE9" w:rsidP="00384AE9">
      <w:pPr>
        <w:pStyle w:val="B3"/>
      </w:pPr>
      <w:r w:rsidRPr="00FB2E19">
        <w:t>B)</w:t>
      </w:r>
      <w:r w:rsidR="00F2645F">
        <w:tab/>
      </w:r>
      <w:r w:rsidRPr="00FB2E19">
        <w:t>otherwise, the UE shall:</w:t>
      </w:r>
    </w:p>
    <w:p w14:paraId="403CF5CB" w14:textId="77777777" w:rsidR="00FF2112" w:rsidRDefault="00631A2E" w:rsidP="0043032E">
      <w:pPr>
        <w:pStyle w:val="B4"/>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962ACC">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D32BA1" w:rsidRPr="00A01479">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2645F">
        <w:t xml:space="preserve">. </w:t>
      </w:r>
      <w:r w:rsidR="00F2645F" w:rsidRPr="00A47EC8">
        <w:t>If</w:t>
      </w:r>
      <w:r w:rsidR="00F2645F">
        <w:t xml:space="preserve"> </w:t>
      </w:r>
      <w:r w:rsidR="00F2645F" w:rsidRPr="00A47EC8">
        <w:rPr>
          <w:lang w:eastAsia="x-none"/>
        </w:rPr>
        <w:t xml:space="preserve">the UE </w:t>
      </w:r>
      <w:r w:rsidR="00F2645F">
        <w:rPr>
          <w:lang w:eastAsia="x-none"/>
        </w:rPr>
        <w:t>needs to</w:t>
      </w:r>
      <w:r w:rsidR="00F2645F" w:rsidRPr="00A47EC8">
        <w:rPr>
          <w:lang w:eastAsia="x-none"/>
        </w:rPr>
        <w:t xml:space="preserve"> disable the </w:t>
      </w:r>
      <w:r w:rsidR="00F2645F" w:rsidRPr="00E432A8">
        <w:rPr>
          <w:lang w:eastAsia="x-none"/>
        </w:rPr>
        <w:t>N1 mode capability</w:t>
      </w:r>
      <w:r w:rsidR="00F2645F">
        <w:rPr>
          <w:lang w:eastAsia="x-none"/>
        </w:rPr>
        <w:t xml:space="preserve"> </w:t>
      </w:r>
      <w:r w:rsidR="00F2645F" w:rsidRPr="00A47EC8">
        <w:rPr>
          <w:lang w:eastAsia="x-none"/>
        </w:rPr>
        <w:t xml:space="preserve">(see </w:t>
      </w:r>
      <w:r w:rsidR="00F2645F">
        <w:rPr>
          <w:lang w:eastAsia="x-none"/>
        </w:rPr>
        <w:t>3GPP </w:t>
      </w:r>
      <w:r w:rsidR="00F2645F" w:rsidRPr="00A47EC8">
        <w:rPr>
          <w:lang w:eastAsia="x-none"/>
        </w:rPr>
        <w:t>TS</w:t>
      </w:r>
      <w:r w:rsidR="00F2645F">
        <w:rPr>
          <w:lang w:eastAsia="x-none"/>
        </w:rPr>
        <w:t> </w:t>
      </w:r>
      <w:r w:rsidR="00F2645F" w:rsidRPr="00A47EC8">
        <w:rPr>
          <w:lang w:eastAsia="x-none"/>
        </w:rPr>
        <w:t>24.501</w:t>
      </w:r>
      <w:r w:rsidR="00F2645F">
        <w:rPr>
          <w:lang w:eastAsia="x-none"/>
        </w:rPr>
        <w:t> [64]</w:t>
      </w:r>
      <w:r w:rsidR="00F2645F" w:rsidRPr="00A47EC8">
        <w:rPr>
          <w:lang w:eastAsia="x-none"/>
        </w:rPr>
        <w:t>)</w:t>
      </w:r>
      <w:r w:rsidR="00F2645F" w:rsidRPr="00462C97">
        <w:rPr>
          <w:lang w:eastAsia="x-none"/>
        </w:rPr>
        <w:t xml:space="preserve"> </w:t>
      </w:r>
      <w:r w:rsidR="00F2645F">
        <w:rPr>
          <w:lang w:eastAsia="x-none"/>
        </w:rPr>
        <w:t>and there is no emergency service pending</w:t>
      </w:r>
      <w:r w:rsidR="00F2645F">
        <w:rPr>
          <w:lang w:val="en-US"/>
        </w:rPr>
        <w:t>,</w:t>
      </w:r>
      <w:r w:rsidR="00F2645F" w:rsidRPr="00A47EC8">
        <w:rPr>
          <w:lang w:eastAsia="x-none"/>
        </w:rPr>
        <w:t xml:space="preserve"> the UE shall first </w:t>
      </w:r>
      <w:r w:rsidR="00F2645F" w:rsidRPr="00A47EC8">
        <w:t xml:space="preserve">attempt to obtain service on a higher priority PLMN as described </w:t>
      </w:r>
      <w:r w:rsidR="00F2645F">
        <w:t>in this step, and i</w:t>
      </w:r>
      <w:r w:rsidR="00F2645F" w:rsidRPr="00A47EC8">
        <w:t>f no higher prior</w:t>
      </w:r>
      <w:r w:rsidR="00F2645F">
        <w:t>i</w:t>
      </w:r>
      <w:r w:rsidR="00F2645F" w:rsidRPr="00A47EC8">
        <w:t>ty PLMN c</w:t>
      </w:r>
      <w:r w:rsidR="00F2645F">
        <w:t>an</w:t>
      </w:r>
      <w:r w:rsidR="00F2645F" w:rsidRPr="00A47EC8">
        <w:t xml:space="preserve"> be selected but the last registered PLMN is selected, </w:t>
      </w:r>
      <w:r w:rsidR="00F2645F">
        <w:t xml:space="preserve">then </w:t>
      </w:r>
      <w:r w:rsidR="00F2645F" w:rsidRPr="00A47EC8">
        <w:t xml:space="preserve">the UE shall disable the </w:t>
      </w:r>
      <w:r w:rsidR="00F2645F" w:rsidRPr="00E432A8">
        <w:rPr>
          <w:lang w:eastAsia="x-none"/>
        </w:rPr>
        <w:t>N1 mode capability</w:t>
      </w:r>
      <w:r w:rsidR="00FF2112">
        <w:rPr>
          <w:noProof/>
        </w:rPr>
        <w:t>; or</w:t>
      </w:r>
    </w:p>
    <w:p w14:paraId="7DAE4B61" w14:textId="77777777" w:rsidR="009D3BCF" w:rsidRDefault="00631A2E" w:rsidP="0043032E">
      <w:pPr>
        <w:pStyle w:val="B4"/>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D32BA1">
        <w:rPr>
          <w:noProof/>
        </w:rPr>
        <w:t>(e.g. if the UE has established PDU session(s))</w:t>
      </w:r>
      <w:r w:rsidR="00D32BA1"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6A63CA">
        <w:rPr>
          <w:noProof/>
        </w:rPr>
        <w:t>to</w:t>
      </w:r>
      <w:r w:rsidR="006A63CA" w:rsidRPr="0009143F">
        <w:rPr>
          <w:noProof/>
        </w:rPr>
        <w:t xml:space="preserve"> </w:t>
      </w:r>
      <w:r w:rsidR="00FF2112" w:rsidRPr="0009143F">
        <w:rPr>
          <w:noProof/>
        </w:rPr>
        <w:t>10</w:t>
      </w:r>
      <w:r w:rsidR="009478F1">
        <w:rPr>
          <w:noProof/>
        </w:rPr>
        <w:t>;</w:t>
      </w:r>
    </w:p>
    <w:p w14:paraId="228EB1E4" w14:textId="77777777" w:rsidR="003231AE" w:rsidRPr="00484527" w:rsidRDefault="003231AE" w:rsidP="0048452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74B2FCC" w14:textId="77777777" w:rsidR="009D3BCF" w:rsidRDefault="00892856" w:rsidP="0043032E">
      <w:pPr>
        <w:pStyle w:val="B1"/>
        <w:rPr>
          <w:noProof/>
        </w:rPr>
      </w:pPr>
      <w:r>
        <w:rPr>
          <w:noProof/>
        </w:rPr>
        <w:t>8</w:t>
      </w:r>
      <w:r w:rsidR="009D3BCF">
        <w:rPr>
          <w:noProof/>
        </w:rPr>
        <w:t>)</w:t>
      </w:r>
      <w:r w:rsidR="009D3BCF">
        <w:rPr>
          <w:noProof/>
        </w:rPr>
        <w:tab/>
      </w:r>
      <w:r w:rsidR="00FF2112">
        <w:rPr>
          <w:noProof/>
        </w:rPr>
        <w:t>I</w:t>
      </w:r>
      <w:r w:rsidR="009D3BCF">
        <w:rPr>
          <w:noProof/>
        </w:rPr>
        <w:t>f</w:t>
      </w:r>
      <w:r w:rsidR="00D32BA1">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32BA1">
        <w:rPr>
          <w:noProof/>
        </w:rPr>
        <w:t>, then the UE shall:</w:t>
      </w:r>
    </w:p>
    <w:p w14:paraId="7A75993F" w14:textId="77777777" w:rsidR="00D32BA1" w:rsidRDefault="00D32BA1" w:rsidP="00D32BA1">
      <w:pPr>
        <w:pStyle w:val="B2"/>
      </w:pPr>
      <w:r>
        <w:t>a)</w:t>
      </w:r>
      <w:r>
        <w:tab/>
      </w:r>
      <w:bookmarkStart w:id="623" w:name="_Hlk74068464"/>
      <w:r w:rsidR="00F66EF7">
        <w:rPr>
          <w:noProof/>
        </w:rPr>
        <w:t xml:space="preserve">if the </w:t>
      </w:r>
      <w:r w:rsidR="00F66EF7" w:rsidRPr="00CE60D4">
        <w:rPr>
          <w:noProof/>
        </w:rPr>
        <w:t>SOR transparent container</w:t>
      </w:r>
      <w:r w:rsidR="00F66EF7">
        <w:rPr>
          <w:noProof/>
        </w:rPr>
        <w:t xml:space="preserve"> is included </w:t>
      </w:r>
      <w:r w:rsidR="00F66EF7" w:rsidRPr="00530B7A">
        <w:rPr>
          <w:noProof/>
        </w:rPr>
        <w:t>in</w:t>
      </w:r>
      <w:r w:rsidR="00F66EF7" w:rsidRPr="00530B7A">
        <w:t xml:space="preserve"> the REGISTRATION ACCEPT message</w:t>
      </w:r>
      <w:r w:rsidR="00F66EF7">
        <w:rPr>
          <w:rFonts w:hint="eastAsia"/>
          <w:lang w:eastAsia="zh-CN"/>
        </w:rPr>
        <w:t>,</w:t>
      </w:r>
      <w:bookmarkEnd w:id="623"/>
      <w:r w:rsidR="00F66EF7">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0C84F48F" w14:textId="77777777" w:rsidR="00892856" w:rsidRDefault="00892856" w:rsidP="0043032E">
      <w:pPr>
        <w:pStyle w:val="B2"/>
        <w:rPr>
          <w:noProof/>
        </w:rPr>
      </w:pPr>
      <w:r>
        <w:rPr>
          <w:noProof/>
        </w:rPr>
        <w:t>b</w:t>
      </w:r>
      <w:r w:rsidR="009D3BCF">
        <w:rPr>
          <w:noProof/>
        </w:rPr>
        <w:t>)</w:t>
      </w:r>
      <w:r w:rsidR="009D3BCF">
        <w:rPr>
          <w:noProof/>
        </w:rPr>
        <w:tab/>
      </w:r>
      <w:r w:rsidR="00D32BA1">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32BA1">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D32BA1">
        <w:t xml:space="preserve">and </w:t>
      </w:r>
      <w:r w:rsidR="009D3BCF">
        <w:t>the UE is not in manual mode of operation</w:t>
      </w:r>
      <w:r w:rsidR="00D32BA1">
        <w:t xml:space="preserve">, </w:t>
      </w:r>
      <w:r w:rsidRPr="00DD6F10">
        <w:rPr>
          <w:noProof/>
        </w:rPr>
        <w:t xml:space="preserve">release the current N1 NAS signalling connection </w:t>
      </w:r>
      <w:r>
        <w:rPr>
          <w:noProof/>
        </w:rPr>
        <w:t>locally</w:t>
      </w:r>
      <w:r w:rsidR="00D32BA1">
        <w:rPr>
          <w:noProof/>
        </w:rPr>
        <w:t xml:space="preserve"> </w:t>
      </w:r>
      <w:r>
        <w:rPr>
          <w:noProof/>
        </w:rPr>
        <w:t>and</w:t>
      </w:r>
      <w:r w:rsidR="009D3BCF">
        <w:rPr>
          <w:noProof/>
        </w:rPr>
        <w:t xml:space="preserve"> </w:t>
      </w:r>
      <w:r w:rsidR="00FF2112" w:rsidRPr="00210733">
        <w:t xml:space="preserve">attempt to obtain service on a higher priority PLMN as specified in </w:t>
      </w:r>
      <w:r w:rsidR="00962ACC">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w:t>
      </w:r>
      <w:r w:rsidR="009B46BC">
        <w:rPr>
          <w:noProof/>
        </w:rPr>
        <w:t>1</w:t>
      </w:r>
      <w:r w:rsidR="00D35AE7">
        <w:rPr>
          <w:noProof/>
        </w:rPr>
        <w:t xml:space="preserve">. </w:t>
      </w:r>
      <w:r w:rsidR="00D32BA1" w:rsidRPr="00A01479">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sidR="00F2645F">
        <w:t xml:space="preserve">. </w:t>
      </w:r>
      <w:r w:rsidR="00F2645F" w:rsidRPr="00A47EC8">
        <w:t>If</w:t>
      </w:r>
      <w:r w:rsidR="00F2645F">
        <w:t xml:space="preserve"> </w:t>
      </w:r>
      <w:r w:rsidR="00F2645F" w:rsidRPr="00A47EC8">
        <w:t xml:space="preserve">the UE </w:t>
      </w:r>
      <w:r w:rsidR="00F2645F">
        <w:t>needs to</w:t>
      </w:r>
      <w:r w:rsidR="00F2645F" w:rsidRPr="00A47EC8">
        <w:t xml:space="preserve"> disable the </w:t>
      </w:r>
      <w:r w:rsidR="00F2645F" w:rsidRPr="00E432A8">
        <w:t>N1 mode capability</w:t>
      </w:r>
      <w:r w:rsidR="00F2645F">
        <w:t xml:space="preserve"> </w:t>
      </w:r>
      <w:r w:rsidR="00F2645F" w:rsidRPr="00A47EC8">
        <w:t xml:space="preserve">(see </w:t>
      </w:r>
      <w:r w:rsidR="00F2645F">
        <w:t xml:space="preserve">3GPP </w:t>
      </w:r>
      <w:r w:rsidR="00F2645F" w:rsidRPr="00A47EC8">
        <w:t>TS 24.501</w:t>
      </w:r>
      <w:r w:rsidR="00F2645F">
        <w:t xml:space="preserve"> [64]</w:t>
      </w:r>
      <w:r w:rsidR="00F2645F" w:rsidRPr="00A47EC8">
        <w:t>)</w:t>
      </w:r>
      <w:r w:rsidR="00F2645F" w:rsidRPr="00081D93">
        <w:t xml:space="preserve"> </w:t>
      </w:r>
      <w:r w:rsidR="00F2645F">
        <w:t>and there is no emergency service pending</w:t>
      </w:r>
      <w:r w:rsidR="00F2645F">
        <w:rPr>
          <w:lang w:val="en-US"/>
        </w:rPr>
        <w:t>,</w:t>
      </w:r>
      <w:r w:rsidR="00F2645F" w:rsidRPr="00A47EC8">
        <w:t xml:space="preserve"> the UE shall first attempt to obtain service on a higher priority PLMN as described </w:t>
      </w:r>
      <w:r w:rsidR="00F2645F">
        <w:t>in this step, and i</w:t>
      </w:r>
      <w:r w:rsidR="00F2645F" w:rsidRPr="00A47EC8">
        <w:t>f no higher prior</w:t>
      </w:r>
      <w:r w:rsidR="00F2645F">
        <w:t>i</w:t>
      </w:r>
      <w:r w:rsidR="00F2645F" w:rsidRPr="00A47EC8">
        <w:t>ty PLMN c</w:t>
      </w:r>
      <w:r w:rsidR="00F2645F">
        <w:t>an</w:t>
      </w:r>
      <w:r w:rsidR="00F2645F" w:rsidRPr="00A47EC8">
        <w:t xml:space="preserve"> be selected but the last registered PLMN is selected, </w:t>
      </w:r>
      <w:r w:rsidR="00F2645F">
        <w:t xml:space="preserve">then </w:t>
      </w:r>
      <w:r w:rsidR="00F2645F" w:rsidRPr="00A47EC8">
        <w:t xml:space="preserve">the UE shall disable the </w:t>
      </w:r>
      <w:r w:rsidR="00F2645F" w:rsidRPr="00E432A8">
        <w:t>N1 mode capability</w:t>
      </w:r>
      <w:r>
        <w:rPr>
          <w:noProof/>
        </w:rPr>
        <w:t>;</w:t>
      </w:r>
      <w:r w:rsidR="00D32BA1">
        <w:rPr>
          <w:noProof/>
        </w:rPr>
        <w:t xml:space="preserve"> and</w:t>
      </w:r>
    </w:p>
    <w:p w14:paraId="63A6D05D" w14:textId="2014EFA3" w:rsidR="00D32BA1" w:rsidRDefault="00D32BA1" w:rsidP="00D32BA1">
      <w:pPr>
        <w:pStyle w:val="B2"/>
      </w:pPr>
      <w:r>
        <w:t>c)</w:t>
      </w:r>
      <w:r>
        <w:tab/>
      </w:r>
      <w:r w:rsidR="0009375B"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rsidR="009478F1">
        <w:t>;</w:t>
      </w:r>
    </w:p>
    <w:p w14:paraId="11946564" w14:textId="77777777" w:rsidR="009D3BCF" w:rsidRDefault="00892856" w:rsidP="009A3BF1">
      <w:pPr>
        <w:pStyle w:val="NO"/>
        <w:rPr>
          <w:noProof/>
        </w:rPr>
      </w:pPr>
      <w:r w:rsidRPr="00A45795">
        <w:rPr>
          <w:noProof/>
        </w:rPr>
        <w:lastRenderedPageBreak/>
        <w:t>NOTE</w:t>
      </w:r>
      <w:r w:rsidR="003F58D4">
        <w:rPr>
          <w:noProof/>
        </w:rPr>
        <w:t> </w:t>
      </w:r>
      <w:r w:rsidR="003231AE">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5026C7F"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9C226B" w:rsidRPr="00671744">
        <w:t xml:space="preserve"> and the UE verified that the steering of roaming information</w:t>
      </w:r>
      <w:r w:rsidR="009C226B" w:rsidRPr="00671744" w:rsidDel="00B908E1">
        <w:t xml:space="preserve"> </w:t>
      </w:r>
      <w:r w:rsidR="009C226B" w:rsidRPr="00671744">
        <w:t>has been provided by the HPLMN in step 7, then:</w:t>
      </w:r>
    </w:p>
    <w:p w14:paraId="4908FC55" w14:textId="77777777" w:rsidR="00892856" w:rsidRDefault="009C226B" w:rsidP="001B33C7">
      <w:pPr>
        <w:pStyle w:val="B2"/>
      </w:pPr>
      <w:r w:rsidRPr="00671744">
        <w:t>a)</w:t>
      </w:r>
      <w:r w:rsidR="00D107FB">
        <w:tab/>
      </w:r>
      <w:r w:rsidR="00892856">
        <w:t>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rsidR="00D107FB">
        <w:t xml:space="preserve"> </w:t>
      </w:r>
    </w:p>
    <w:p w14:paraId="78C52B8E" w14:textId="77777777" w:rsidR="009C226B" w:rsidRPr="00671744" w:rsidRDefault="009C226B" w:rsidP="009C226B">
      <w:pPr>
        <w:pStyle w:val="B2"/>
      </w:pPr>
      <w:r w:rsidRPr="00671744">
        <w:t>b)</w:t>
      </w:r>
      <w:r w:rsidRPr="00671744">
        <w:tab/>
        <w:t>the UE shall set the "ME support of SOR-CMCI" indicator in the header of the SOR transparent container to "supported"; and</w:t>
      </w:r>
    </w:p>
    <w:p w14:paraId="3F24EF41" w14:textId="77777777" w:rsidR="001C191D" w:rsidRPr="00671744" w:rsidRDefault="001C191D" w:rsidP="001C191D">
      <w:pPr>
        <w:pStyle w:val="B2"/>
      </w:pPr>
      <w:r w:rsidRPr="00671744">
        <w:t>c)</w:t>
      </w:r>
      <w:r w:rsidRPr="00671744">
        <w:tab/>
        <w:t>if:</w:t>
      </w:r>
    </w:p>
    <w:p w14:paraId="06FB7672" w14:textId="77777777" w:rsidR="001C191D" w:rsidRDefault="001C191D" w:rsidP="001C191D">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624" w:name="_Hlk536095690"/>
      <w:r w:rsidRPr="00E253A7">
        <w:t xml:space="preserve"> </w:t>
      </w:r>
      <w:r>
        <w:t xml:space="preserve">and neither a </w:t>
      </w:r>
      <w:r w:rsidRPr="00FB2E19">
        <w:t>SOR-CMCI</w:t>
      </w:r>
      <w:r>
        <w:t xml:space="preserve"> is included, nor </w:t>
      </w:r>
      <w:r w:rsidRPr="00FB2E19">
        <w:t>the UE is configured with the SOR-CMCI</w:t>
      </w:r>
      <w:r>
        <w:t xml:space="preserve">, it performs items a), b) and c) of the procedure for steering of roaming in </w:t>
      </w:r>
      <w:r w:rsidR="00962ACC">
        <w:t>clause</w:t>
      </w:r>
      <w:r>
        <w:t> 4.4.6;</w:t>
      </w:r>
      <w:bookmarkEnd w:id="624"/>
    </w:p>
    <w:p w14:paraId="77FBA11E" w14:textId="77777777" w:rsidR="001C191D" w:rsidRDefault="001C191D" w:rsidP="001C191D">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rsidR="00962ACC">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rsidR="00962ACC">
        <w:t>clause</w:t>
      </w:r>
      <w:r w:rsidRPr="00FB2E19">
        <w:t> </w:t>
      </w:r>
      <w:r>
        <w:t>C.4</w:t>
      </w:r>
      <w:r w:rsidRPr="00FB2E19">
        <w:t>.2</w:t>
      </w:r>
      <w:r>
        <w:t>, and</w:t>
      </w:r>
      <w:r w:rsidRPr="00195860">
        <w:t xml:space="preserve"> step 11 is skipped</w:t>
      </w:r>
      <w:r>
        <w:t>; or</w:t>
      </w:r>
    </w:p>
    <w:p w14:paraId="0B60F476" w14:textId="77777777" w:rsidR="00384AE9" w:rsidRPr="00FB2E19" w:rsidRDefault="00384AE9" w:rsidP="00384AE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00960D51"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rsidR="00962ACC">
        <w:t>clause</w:t>
      </w:r>
      <w:r w:rsidRPr="00FB2E19">
        <w:t> </w:t>
      </w:r>
      <w:r w:rsidR="00820B97">
        <w:t>C.4</w:t>
      </w:r>
      <w:r w:rsidRPr="00FB2E19">
        <w:t>.2</w:t>
      </w:r>
      <w:r>
        <w:t>, and</w:t>
      </w:r>
      <w:r w:rsidRPr="00FB2E19">
        <w:t xml:space="preserve"> step</w:t>
      </w:r>
      <w:r w:rsidRPr="00195860">
        <w:t xml:space="preserve"> 11</w:t>
      </w:r>
      <w:r>
        <w:t xml:space="preserve"> is skipped</w:t>
      </w:r>
      <w:r w:rsidRPr="00FB2E19">
        <w:t>;</w:t>
      </w:r>
    </w:p>
    <w:p w14:paraId="218F1063"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Nudm_SDM_Info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rsidR="00F815D2">
        <w:t>.</w:t>
      </w:r>
      <w:r w:rsidR="00960D51" w:rsidRPr="00960D51">
        <w:t xml:space="preserve"> </w:t>
      </w:r>
      <w:r w:rsidR="00960D51" w:rsidRPr="00671744">
        <w:t xml:space="preserve">If the "ME support of SOR-CMCI" indicator in the header of the SOR transparent container is set to </w:t>
      </w:r>
      <w:r w:rsidR="00960D51">
        <w:t>"</w:t>
      </w:r>
      <w:r w:rsidR="00960D51" w:rsidRPr="00671744">
        <w:t>supported</w:t>
      </w:r>
      <w:r w:rsidR="00960D51">
        <w:t>"</w:t>
      </w:r>
      <w:r w:rsidR="00960D51" w:rsidRPr="00671744">
        <w:t>, then the HPLMN UDM shall store the "ME support of SOR-CMCI" indicator</w:t>
      </w:r>
      <w:r w:rsidR="00960D51">
        <w:t xml:space="preserve">, otherwise the HPLMN UDM shall </w:t>
      </w:r>
      <w:r w:rsidR="00960D51" w:rsidRPr="00671744">
        <w:t>delete the stored "ME support of SOR-CMCI" indicator, if any.</w:t>
      </w:r>
    </w:p>
    <w:p w14:paraId="08745E51" w14:textId="77777777" w:rsidR="0049599C" w:rsidRPr="00671744" w:rsidRDefault="0049599C" w:rsidP="0049599C">
      <w:pPr>
        <w:pStyle w:val="NO"/>
      </w:pPr>
      <w:bookmarkStart w:id="625"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625"/>
    <w:p w14:paraId="7352ED50" w14:textId="77777777" w:rsidR="00FC1E57" w:rsidRDefault="00831867" w:rsidP="00FC1E57">
      <w:pPr>
        <w:pStyle w:val="B1"/>
      </w:pPr>
      <w:r>
        <w:rPr>
          <w:noProof/>
        </w:rPr>
        <w:t>10a)</w:t>
      </w:r>
      <w:r>
        <w:rPr>
          <w:noProof/>
        </w:rPr>
        <w:tab/>
        <w:t>The HPLMN UDM to the SOR-AF: N</w:t>
      </w:r>
      <w:r>
        <w:t>soraf</w:t>
      </w:r>
      <w:r>
        <w:rPr>
          <w:noProof/>
        </w:rPr>
        <w:t>_SoR_Info (SUPI of the UE, successful delivery</w:t>
      </w:r>
      <w:r w:rsidR="00960D51">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62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26"/>
      <w:r w:rsidR="00960D51">
        <w:t>. If the "ME support of SOR-CMCI" indicator is stored for the UE, the HPLMN UDM shall include the "ME support of SOR-CMCI" indicator</w:t>
      </w:r>
      <w:r>
        <w:t>;</w:t>
      </w:r>
      <w:r w:rsidR="007C5BC7">
        <w:t xml:space="preserve"> and</w:t>
      </w:r>
    </w:p>
    <w:p w14:paraId="4F67167D" w14:textId="77777777" w:rsidR="00831867" w:rsidRDefault="00FC1E57" w:rsidP="00FC1E57">
      <w:pPr>
        <w:pStyle w:val="B1"/>
        <w:rPr>
          <w:noProof/>
        </w:rPr>
      </w:pPr>
      <w:r w:rsidRPr="00671744">
        <w:t>NOTE </w:t>
      </w:r>
      <w:r>
        <w:t>9b</w:t>
      </w:r>
      <w:r w:rsidRPr="00671744">
        <w:t>:</w:t>
      </w:r>
      <w:r w:rsidR="00962ACC">
        <w:tab/>
      </w:r>
      <w:r>
        <w:t>How the SOR-AF determines that the USIM for the indicated SUPI supports SOR-CMCI is implementation specific.</w:t>
      </w:r>
    </w:p>
    <w:p w14:paraId="40D6A023" w14:textId="77777777" w:rsidR="00892856" w:rsidRDefault="00892856" w:rsidP="007C5BC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962ACC">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00960D51" w:rsidRPr="00671744">
        <w:t>l</w:t>
      </w:r>
      <w:r>
        <w:rPr>
          <w:noProof/>
        </w:rPr>
        <w:t>ing connection is not released after implementation dependent time, the UE may locally release the N1 signal</w:t>
      </w:r>
      <w:r w:rsidR="00960D51" w:rsidRPr="00671744">
        <w:t>l</w:t>
      </w:r>
      <w:r>
        <w:rPr>
          <w:noProof/>
        </w:rPr>
        <w:t>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7C5BC7">
        <w:rPr>
          <w:noProof/>
        </w:rPr>
        <w:t>.</w:t>
      </w:r>
    </w:p>
    <w:p w14:paraId="04CA39AF"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962ACC">
        <w:t>clause</w:t>
      </w:r>
      <w:r>
        <w:t xml:space="preserve"> may apply.</w:t>
      </w:r>
    </w:p>
    <w:p w14:paraId="5D138F51" w14:textId="77777777" w:rsidR="00FA56B7" w:rsidRDefault="00FA56B7" w:rsidP="00402BB2">
      <w:r>
        <w:t>If:</w:t>
      </w:r>
    </w:p>
    <w:p w14:paraId="526DFEBA" w14:textId="77777777" w:rsidR="00FA56B7" w:rsidRDefault="00FA56B7" w:rsidP="00402BB2">
      <w:pPr>
        <w:pStyle w:val="B1"/>
      </w:pPr>
      <w:r>
        <w:lastRenderedPageBreak/>
        <w:t>-</w:t>
      </w:r>
      <w:r>
        <w:tab/>
        <w:t xml:space="preserve">the UE in manual mode of operation encounters scenario mentioned in </w:t>
      </w:r>
      <w:r w:rsidR="008308DC">
        <w:t>step</w:t>
      </w:r>
      <w:r>
        <w:t> 8 above; and</w:t>
      </w:r>
    </w:p>
    <w:p w14:paraId="60D1F96A" w14:textId="77777777" w:rsidR="00FA56B7" w:rsidRDefault="00FA56B7" w:rsidP="00402BB2">
      <w:pPr>
        <w:pStyle w:val="B1"/>
      </w:pPr>
      <w:r>
        <w:t>-</w:t>
      </w:r>
      <w:r>
        <w:tab/>
        <w:t>upon switching to automatic network selection mode</w:t>
      </w:r>
      <w:r w:rsidR="00960D51">
        <w:t>,</w:t>
      </w:r>
      <w:r>
        <w:t xml:space="preserve"> the UE remembers that it is still registered on the PLMN where the missing or security check failure of SOR information was encountered as described in </w:t>
      </w:r>
      <w:r w:rsidR="00962ACC">
        <w:t>clause</w:t>
      </w:r>
      <w:r>
        <w:t> 8;</w:t>
      </w:r>
    </w:p>
    <w:p w14:paraId="725A3B29"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962ACC">
        <w:t>clause</w:t>
      </w:r>
      <w:r>
        <w:t> 4.4.3.3, by acting as if timer T that controls periodic attempts has expired, with an exception that the current registered PLMN is considered as lowest priority. If the UE has an established emergency PDU session</w:t>
      </w:r>
      <w:r w:rsidR="00960D51">
        <w:t>,</w:t>
      </w:r>
      <w:r>
        <w:t xml:space="preserve"> then the UE shall attempt to perform the PLMN selection </w:t>
      </w:r>
      <w:r w:rsidR="00E1083D">
        <w:t xml:space="preserve">subsequently </w:t>
      </w:r>
      <w:r>
        <w:t>after the emergency PDU session</w:t>
      </w:r>
      <w:r w:rsidR="00E1083D">
        <w:t xml:space="preserve"> is released</w:t>
      </w:r>
      <w:r>
        <w:t>.</w:t>
      </w:r>
    </w:p>
    <w:p w14:paraId="0A9C8411" w14:textId="77777777" w:rsidR="00E1083D" w:rsidRDefault="00E1083D" w:rsidP="00E1083D">
      <w:pPr>
        <w:pStyle w:val="NO"/>
        <w:rPr>
          <w:noProof/>
        </w:rPr>
      </w:pPr>
      <w:r>
        <w:t>NOTE </w:t>
      </w:r>
      <w:r w:rsidR="003231AE">
        <w:t>10</w:t>
      </w:r>
      <w:r>
        <w:t>:</w:t>
      </w:r>
      <w:r>
        <w:tab/>
        <w:t>The receipt of the steering of roaming information by itself does not trigger the release of the emergency PDU session</w:t>
      </w:r>
      <w:r>
        <w:rPr>
          <w:noProof/>
        </w:rPr>
        <w:t>.</w:t>
      </w:r>
    </w:p>
    <w:p w14:paraId="31833081" w14:textId="77777777" w:rsidR="004E339B" w:rsidRPr="00DD6F10" w:rsidRDefault="004E339B" w:rsidP="00E1083D">
      <w:pPr>
        <w:pStyle w:val="NO"/>
      </w:pPr>
      <w:r w:rsidRPr="008C51D2">
        <w:t>NOTE</w:t>
      </w:r>
      <w:r>
        <w:t> 11</w:t>
      </w:r>
      <w:r w:rsidRPr="008C51D2">
        <w:t>:</w:t>
      </w:r>
      <w:r>
        <w:tab/>
      </w:r>
      <w:r w:rsidRPr="008C51D2">
        <w:t>The list of available and allowable PLMNs in the area is implementation specific.</w:t>
      </w:r>
    </w:p>
    <w:p w14:paraId="10E8A4C6" w14:textId="77777777" w:rsidR="009D3BCF" w:rsidRDefault="009D3BCF" w:rsidP="007276FF">
      <w:pPr>
        <w:pStyle w:val="Heading2"/>
      </w:pPr>
      <w:bookmarkStart w:id="627" w:name="_Toc20125259"/>
      <w:bookmarkStart w:id="628" w:name="_Toc27486456"/>
      <w:bookmarkStart w:id="629" w:name="_Toc36210509"/>
      <w:bookmarkStart w:id="630" w:name="_Toc45096368"/>
      <w:bookmarkStart w:id="631" w:name="_Toc45882401"/>
      <w:bookmarkStart w:id="632" w:name="_Toc51762197"/>
      <w:bookmarkStart w:id="633" w:name="_Toc83313386"/>
      <w:r>
        <w:t>C.</w:t>
      </w:r>
      <w:r w:rsidR="00892856">
        <w:t>3</w:t>
      </w:r>
      <w:r w:rsidRPr="00767EFE">
        <w:tab/>
      </w:r>
      <w:r>
        <w:t xml:space="preserve">Stage-2 flow for steering of UE in </w:t>
      </w:r>
      <w:r w:rsidR="0027136A">
        <w:t xml:space="preserve">HPLMN or </w:t>
      </w:r>
      <w:r>
        <w:t>VPLMN after registration</w:t>
      </w:r>
      <w:bookmarkEnd w:id="627"/>
      <w:bookmarkEnd w:id="628"/>
      <w:bookmarkEnd w:id="629"/>
      <w:bookmarkEnd w:id="630"/>
      <w:bookmarkEnd w:id="631"/>
      <w:bookmarkEnd w:id="632"/>
      <w:bookmarkEnd w:id="633"/>
    </w:p>
    <w:p w14:paraId="48060696" w14:textId="380FD3F7" w:rsidR="001A5692" w:rsidRDefault="001A5692" w:rsidP="001A5692">
      <w:bookmarkStart w:id="634"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2A378D59" w14:textId="77777777" w:rsidR="001A5692" w:rsidRDefault="001A5692" w:rsidP="001A5692">
      <w:r>
        <w:t>The procedure is triggered:</w:t>
      </w:r>
    </w:p>
    <w:p w14:paraId="3036558B" w14:textId="77777777" w:rsidR="001A5692" w:rsidRDefault="00FC1E57" w:rsidP="001A569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rsidR="001A5692">
        <w:t xml:space="preserve">and optionally provides the "Store the SOR-CMCI in the ME" indicator </w:t>
      </w:r>
      <w:r w:rsidR="001A5692" w:rsidRPr="00671744">
        <w:t>otherwise the SOR-AF shall provide</w:t>
      </w:r>
      <w:r w:rsidR="001A5692">
        <w:t xml:space="preserve"> neither</w:t>
      </w:r>
      <w:r w:rsidR="001A5692" w:rsidRPr="00671744">
        <w:t xml:space="preserve"> the SOR-CMCI</w:t>
      </w:r>
      <w:r w:rsidR="001A5692">
        <w:t xml:space="preserve"> nor the "Store the SOR-CMCI in the ME" indicator; or</w:t>
      </w:r>
    </w:p>
    <w:p w14:paraId="2F7C708A" w14:textId="77777777" w:rsidR="00FC1E57" w:rsidRPr="00671744" w:rsidRDefault="00FC1E57" w:rsidP="001A5692">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3F63D11" w14:textId="77777777" w:rsidR="00FC1E57" w:rsidRPr="00671744" w:rsidRDefault="00FC1E57" w:rsidP="00FC1E57">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8919456" w14:textId="6C310171" w:rsidR="001A5692" w:rsidRDefault="001A5692" w:rsidP="001A5692">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73F474F1" w14:textId="77777777" w:rsidR="001A5692" w:rsidRDefault="001A5692" w:rsidP="001A569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4372941" w14:textId="77777777" w:rsidR="00FC1E57" w:rsidRDefault="00FC1E57" w:rsidP="00FC1E5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962ACC">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3366513" w14:textId="1C7DD1C3" w:rsidR="00FC1E57" w:rsidRPr="00671744" w:rsidRDefault="00FC1E57" w:rsidP="00FC1E57">
      <w:pPr>
        <w:pStyle w:val="NO"/>
      </w:pPr>
      <w:r w:rsidRPr="00671744">
        <w:lastRenderedPageBreak/>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0082081C" w:rsidRPr="0082081C">
        <w:t xml:space="preserve">the </w:t>
      </w:r>
      <w:r>
        <w:t>SOR-CMCI, if any, cannot be included in the secured packet.</w:t>
      </w:r>
    </w:p>
    <w:p w14:paraId="68D06829" w14:textId="77777777" w:rsidR="00D91BE4" w:rsidRDefault="00D91BE4" w:rsidP="00017FFD">
      <w:pPr>
        <w:pStyle w:val="NO"/>
      </w:pPr>
    </w:p>
    <w:bookmarkEnd w:id="634"/>
    <w:p w14:paraId="1E38DA11" w14:textId="77777777" w:rsidR="009D3BCF" w:rsidRPr="00BD0557" w:rsidRDefault="004216AE" w:rsidP="009D3BCF">
      <w:pPr>
        <w:pStyle w:val="TF"/>
      </w:pPr>
      <w:r w:rsidRPr="00671744">
        <w:object w:dxaOrig="11039" w:dyaOrig="5386" w14:anchorId="0F166977">
          <v:shape id="_x0000_i1030" type="#_x0000_t75" style="width:485.15pt;height:245.95pt" o:ole="">
            <v:imagedata r:id="rId28" o:title="" cropright="2451f"/>
          </v:shape>
          <o:OLEObject Type="Embed" ProgID="Word.Picture.8" ShapeID="_x0000_i1030" DrawAspect="Content" ObjectID="_1693926576"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4C7B9F">
        <w:rPr>
          <w:noProof/>
        </w:rPr>
        <w:t xml:space="preserve"> </w:t>
      </w:r>
      <w:r w:rsidR="004C7B9F" w:rsidRPr="0049722C">
        <w:rPr>
          <w:noProof/>
        </w:rPr>
        <w:t>and the SOR-CMCI</w:t>
      </w:r>
      <w:r w:rsidR="004C7B9F">
        <w:rPr>
          <w:noProof/>
        </w:rPr>
        <w:t>,</w:t>
      </w:r>
      <w:r w:rsidR="004C7B9F" w:rsidRPr="0049722C">
        <w:rPr>
          <w:noProof/>
        </w:rPr>
        <w:t xml:space="preserve"> if any</w:t>
      </w:r>
      <w:r w:rsidR="004C7B9F">
        <w:rPr>
          <w:noProof/>
        </w:rPr>
        <w:t>,</w:t>
      </w:r>
      <w:r w:rsidR="009D3BCF">
        <w:t xml:space="preserve"> after registration</w:t>
      </w:r>
    </w:p>
    <w:p w14:paraId="06128A9B" w14:textId="77777777" w:rsidR="00EE5364" w:rsidRDefault="00EE5364" w:rsidP="00EE5364">
      <w:r>
        <w:t xml:space="preserve">For </w:t>
      </w:r>
      <w:r w:rsidR="00D107FB">
        <w:t xml:space="preserve">the </w:t>
      </w:r>
      <w:r>
        <w:t>steps below, security protection is described in 3GPP TS 33.501 [24].</w:t>
      </w:r>
    </w:p>
    <w:p w14:paraId="105C1A47" w14:textId="77777777" w:rsidR="00CB605A" w:rsidRDefault="00CB605A" w:rsidP="00CB605A">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3868D196" w14:textId="77777777" w:rsidR="00CB605A" w:rsidRDefault="00FC1E57" w:rsidP="00CB605A">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w:t>
      </w:r>
      <w:r w:rsidR="00CB605A">
        <w:t>. If the "Store the SOR-CMCI in the ME" indicator was obtained, the HPLMN UDM shall include the "Store the SOR-CMCI in the ME" indicator;</w:t>
      </w:r>
    </w:p>
    <w:p w14:paraId="283D3F63" w14:textId="77777777" w:rsidR="001531FE" w:rsidRPr="00671744" w:rsidRDefault="001531FE" w:rsidP="001531FE">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0B56EEA"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5B6CD874" w14:textId="77777777" w:rsidR="008D747C" w:rsidRDefault="008D747C" w:rsidP="008D747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9B8C4FC" w14:textId="77777777" w:rsidR="008D747C" w:rsidRDefault="008D747C" w:rsidP="008D747C">
      <w:pPr>
        <w:pStyle w:val="B2"/>
      </w:pPr>
      <w:r>
        <w:rPr>
          <w:noProof/>
        </w:rPr>
        <w:t>a)</w:t>
      </w:r>
      <w:r w:rsidR="00962ACC">
        <w:rPr>
          <w:noProof/>
        </w:rPr>
        <w:tab/>
      </w:r>
      <w:r>
        <w:t>if the steering of roaming information contains a secured packet (see 3GPP TS 31.115 [67]):</w:t>
      </w:r>
    </w:p>
    <w:p w14:paraId="4069F880" w14:textId="77777777" w:rsidR="008D747C" w:rsidRDefault="008D747C" w:rsidP="008D747C">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3C6F1134" w14:textId="77777777" w:rsidR="008D747C" w:rsidRDefault="008D747C" w:rsidP="008D747C">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0BF3D568" w14:textId="77777777" w:rsidR="008D747C" w:rsidRDefault="008D747C" w:rsidP="008D747C">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44E9E45" w14:textId="32399C47" w:rsidR="008D747C" w:rsidRDefault="008D747C" w:rsidP="008D747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w:t>
      </w:r>
      <w:r w:rsidR="00962ACC">
        <w:t>clause</w:t>
      </w:r>
      <w:r>
        <w:t xml:space="preserv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rsidR="00962ACC">
        <w:t>clause</w:t>
      </w:r>
      <w:r>
        <w:t> 4.4.6 bullet d); or</w:t>
      </w:r>
    </w:p>
    <w:p w14:paraId="771A8C56" w14:textId="77777777" w:rsidR="008D747C" w:rsidRDefault="008D747C" w:rsidP="008D747C">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w:t>
      </w:r>
      <w:r w:rsidR="00962ACC">
        <w:t>clause</w:t>
      </w:r>
      <w:r>
        <w:t xml:space="preserve"> 4.4.6. If the UE is in automatic network selection mode it shall </w:t>
      </w:r>
      <w:r w:rsidRPr="00FB2E19">
        <w:t xml:space="preserve">apply the </w:t>
      </w:r>
      <w:r>
        <w:t>actions</w:t>
      </w:r>
      <w:r w:rsidRPr="00FB2E19">
        <w:t xml:space="preserve"> in </w:t>
      </w:r>
      <w:r w:rsidR="00962ACC">
        <w:t>clause</w:t>
      </w:r>
      <w:r w:rsidRPr="00FB2E19">
        <w:t> </w:t>
      </w:r>
      <w:r>
        <w:t>C.4</w:t>
      </w:r>
      <w:r w:rsidRPr="00FB2E19">
        <w:t>.2</w:t>
      </w:r>
      <w:r>
        <w:t>;</w:t>
      </w:r>
    </w:p>
    <w:p w14:paraId="5D6DFE85" w14:textId="77777777" w:rsidR="008D747C" w:rsidRDefault="008D747C" w:rsidP="007276F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FCA2169" w14:textId="77777777" w:rsidR="00FC1E57" w:rsidRDefault="00FC1E57" w:rsidP="00FC1E5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6870A4F7" w14:textId="77777777" w:rsidR="00820B97" w:rsidRDefault="00F2645F" w:rsidP="003F58D4">
      <w:pPr>
        <w:pStyle w:val="B3"/>
        <w:rPr>
          <w:noProof/>
        </w:rPr>
      </w:pPr>
      <w:r>
        <w:rPr>
          <w:noProof/>
        </w:rPr>
        <w:tab/>
      </w:r>
      <w:r w:rsidR="003F58D4">
        <w:rPr>
          <w:noProof/>
        </w:rPr>
        <w:t xml:space="preserve">If </w:t>
      </w:r>
      <w:r w:rsidR="003F58D4" w:rsidRPr="00A77F6C">
        <w:t xml:space="preserve">the UE is in </w:t>
      </w:r>
      <w:r w:rsidR="003F58D4" w:rsidRPr="00FE320E">
        <w:t>automatic network selection mode</w:t>
      </w:r>
      <w:r w:rsidR="0027136A" w:rsidRPr="0089417E">
        <w:t xml:space="preserve"> </w:t>
      </w:r>
      <w:r w:rsidR="0027136A" w:rsidRPr="002B282D">
        <w:t>and the selected PLMN is a VPLMN</w:t>
      </w:r>
      <w:r w:rsidR="003F58D4" w:rsidRPr="006310B8">
        <w:rPr>
          <w:noProof/>
        </w:rPr>
        <w:t>, then</w:t>
      </w:r>
      <w:r w:rsidR="00820B97">
        <w:rPr>
          <w:noProof/>
        </w:rPr>
        <w:t>:</w:t>
      </w:r>
    </w:p>
    <w:p w14:paraId="4475802E" w14:textId="64C97758" w:rsidR="00820B97" w:rsidRPr="00FB2E19" w:rsidRDefault="00820B97" w:rsidP="0043032E">
      <w:pPr>
        <w:pStyle w:val="B4"/>
      </w:pPr>
      <w:r>
        <w:t>-</w:t>
      </w:r>
      <w:r w:rsidRPr="00FB2E19">
        <w:tab/>
        <w:t xml:space="preserve">if the UE is configured with the SOR-CMCI or received the SOR-CMCI over N1 NAS signalling, the UE shall apply the </w:t>
      </w:r>
      <w:r>
        <w:t>actions</w:t>
      </w:r>
      <w:r w:rsidRPr="00FB2E19">
        <w:t xml:space="preserve"> in </w:t>
      </w:r>
      <w:r w:rsidR="00962ACC">
        <w:t>clause</w:t>
      </w:r>
      <w:r w:rsidRPr="00FB2E19">
        <w:t> </w:t>
      </w:r>
      <w:r>
        <w:t>C.4</w:t>
      </w:r>
      <w:r w:rsidRPr="00FB2E19">
        <w:t>; or</w:t>
      </w:r>
    </w:p>
    <w:p w14:paraId="6AC3467D" w14:textId="77777777" w:rsidR="009D3BCF" w:rsidRDefault="00820B97" w:rsidP="0043032E">
      <w:pPr>
        <w:pStyle w:val="B4"/>
      </w:pPr>
      <w:r>
        <w:rPr>
          <w:noProof/>
        </w:rPr>
        <w:t>-</w:t>
      </w:r>
      <w:r>
        <w:rPr>
          <w:noProof/>
        </w:rPr>
        <w:tab/>
      </w:r>
      <w:r w:rsidR="003F58D4" w:rsidRPr="006310B8">
        <w:rPr>
          <w:noProof/>
        </w:rPr>
        <w:t xml:space="preserve">the UE </w:t>
      </w:r>
      <w:r w:rsidR="003F58D4">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003F58D4" w:rsidRPr="00D27A95">
        <w:t>attempt</w:t>
      </w:r>
      <w:r w:rsidR="005E1882">
        <w:t>ing</w:t>
      </w:r>
      <w:r w:rsidR="003F58D4" w:rsidRPr="00D27A95">
        <w:t xml:space="preserve"> to obtain service on a higher priority PLMN as specified in </w:t>
      </w:r>
      <w:r w:rsidR="00962ACC">
        <w:t>clause</w:t>
      </w:r>
      <w:r w:rsidR="003F58D4">
        <w:t> </w:t>
      </w:r>
      <w:r w:rsidR="003F58D4" w:rsidRPr="00D27A95">
        <w:t xml:space="preserve">4.4.3.3 </w:t>
      </w:r>
      <w:r w:rsidR="003F58D4">
        <w:t xml:space="preserve">by acting as if </w:t>
      </w:r>
      <w:r w:rsidR="003F58D4" w:rsidRPr="00D27A95">
        <w:t>timer T that controls periodic attempts has expired</w:t>
      </w:r>
      <w:r w:rsidR="003F58D4">
        <w:t>.</w:t>
      </w:r>
    </w:p>
    <w:p w14:paraId="60742B2F" w14:textId="77777777" w:rsidR="00F2612B" w:rsidRDefault="003F58D4" w:rsidP="00F2612B">
      <w:pPr>
        <w:pStyle w:val="B2"/>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 xml:space="preserve">PDU session then </w:t>
      </w:r>
      <w:r w:rsidR="00820B97" w:rsidRPr="00FB2E19">
        <w:t xml:space="preserve">the UE shall attempt to perform the PLMN selection </w:t>
      </w:r>
      <w:r w:rsidR="00F2612B">
        <w:t xml:space="preserve">subsequently after the emergency PDU session is released, if </w:t>
      </w:r>
      <w:r w:rsidR="00F2612B" w:rsidRPr="00A77F6C">
        <w:t xml:space="preserve">the UE is in </w:t>
      </w:r>
      <w:r w:rsidR="00F2612B" w:rsidRPr="00FE320E">
        <w:t>automatic network selection mode</w:t>
      </w:r>
      <w:r w:rsidR="00820B97">
        <w:t>.</w:t>
      </w:r>
    </w:p>
    <w:p w14:paraId="63A99AFD" w14:textId="77777777" w:rsidR="003F58D4" w:rsidRDefault="00967F18" w:rsidP="0043032E">
      <w:pPr>
        <w:pStyle w:val="B2"/>
      </w:pPr>
      <w:r>
        <w:rPr>
          <w:noProof/>
        </w:rPr>
        <w:tab/>
      </w:r>
      <w:r w:rsidR="003F58D4">
        <w:rPr>
          <w:noProof/>
        </w:rPr>
        <w:t xml:space="preserve">If </w:t>
      </w:r>
      <w:r w:rsidR="003F58D4">
        <w:t>the UDM has not requested an acknowledgement from the UE</w:t>
      </w:r>
      <w:r w:rsidR="00D91BE4">
        <w:t>,</w:t>
      </w:r>
      <w:r w:rsidR="003F58D4">
        <w:t xml:space="preserve"> then</w:t>
      </w:r>
      <w:r w:rsidR="00820B97">
        <w:t xml:space="preserve"> </w:t>
      </w:r>
      <w:r w:rsidR="003F58D4">
        <w:rPr>
          <w:noProof/>
        </w:rPr>
        <w:t xml:space="preserve">steps </w:t>
      </w:r>
      <w:r w:rsidR="00D107FB">
        <w:rPr>
          <w:noProof/>
        </w:rPr>
        <w:t xml:space="preserve">5 </w:t>
      </w:r>
      <w:r w:rsidR="00F2645F">
        <w:rPr>
          <w:noProof/>
        </w:rPr>
        <w:t>is</w:t>
      </w:r>
      <w:r w:rsidR="003F58D4">
        <w:rPr>
          <w:noProof/>
        </w:rPr>
        <w:t xml:space="preserve"> skipped</w:t>
      </w:r>
      <w:r w:rsidR="003F58D4">
        <w:t>; and</w:t>
      </w:r>
    </w:p>
    <w:p w14:paraId="7CABD1D8" w14:textId="77777777" w:rsidR="008D747C" w:rsidRDefault="008D747C" w:rsidP="007276F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69E47EC" w14:textId="77777777" w:rsidR="003F58D4" w:rsidRDefault="00967F18" w:rsidP="00967F18">
      <w:pPr>
        <w:pStyle w:val="B2"/>
      </w:pPr>
      <w:r>
        <w:tab/>
      </w:r>
      <w:r w:rsidR="003F58D4">
        <w:rPr>
          <w:noProof/>
        </w:rPr>
        <w:t xml:space="preserve">If </w:t>
      </w:r>
      <w:r w:rsidR="003F58D4">
        <w:t>the UDM has not requested an acknowledgement from the UE</w:t>
      </w:r>
      <w:r w:rsidR="00D91BE4">
        <w:t>,</w:t>
      </w:r>
      <w:r w:rsidR="003F58D4">
        <w:t xml:space="preserve"> then </w:t>
      </w:r>
      <w:r w:rsidR="003F58D4">
        <w:rPr>
          <w:noProof/>
        </w:rPr>
        <w:t xml:space="preserve">step </w:t>
      </w:r>
      <w:r w:rsidR="00D107FB">
        <w:rPr>
          <w:noProof/>
        </w:rPr>
        <w:t>5</w:t>
      </w:r>
      <w:r w:rsidR="003F58D4">
        <w:rPr>
          <w:noProof/>
        </w:rPr>
        <w:t xml:space="preserve"> </w:t>
      </w:r>
      <w:r w:rsidR="00F2645F">
        <w:rPr>
          <w:noProof/>
        </w:rPr>
        <w:t>is</w:t>
      </w:r>
      <w:r w:rsidR="003F58D4">
        <w:rPr>
          <w:noProof/>
        </w:rPr>
        <w:t xml:space="preserve"> skipped;</w:t>
      </w:r>
    </w:p>
    <w:p w14:paraId="613A1DB2" w14:textId="77777777" w:rsidR="003F58D4" w:rsidRDefault="003F58D4" w:rsidP="003F58D4">
      <w:pPr>
        <w:pStyle w:val="NO"/>
        <w:rPr>
          <w:noProof/>
        </w:rPr>
      </w:pPr>
      <w:r w:rsidRPr="00D048CE">
        <w:rPr>
          <w:noProof/>
        </w:rPr>
        <w:t>NOTE</w:t>
      </w:r>
      <w:r>
        <w:rPr>
          <w:noProof/>
        </w:rPr>
        <w:t> </w:t>
      </w:r>
      <w:r w:rsidR="00D32BA1">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D922443" w14:textId="77777777" w:rsidR="00444DB7" w:rsidRDefault="00444DB7" w:rsidP="00444DB7">
      <w:pPr>
        <w:pStyle w:val="B1"/>
      </w:pPr>
      <w:bookmarkStart w:id="635" w:name="historyclause"/>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A85D5B6" w14:textId="77777777" w:rsidR="00444DB7" w:rsidRDefault="00444DB7" w:rsidP="00444DB7">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B6489E0" w14:textId="77777777" w:rsidR="00444DB7" w:rsidRDefault="00444DB7" w:rsidP="00444DB7">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1B0A194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6D78E739"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4B7084" w14:textId="77777777" w:rsidR="00FA56B7" w:rsidRDefault="00FA56B7" w:rsidP="00402BB2">
      <w:pPr>
        <w:pStyle w:val="B1"/>
      </w:pPr>
      <w:r>
        <w:t>-</w:t>
      </w:r>
      <w:r>
        <w:tab/>
        <w:t xml:space="preserve">upon switching to </w:t>
      </w:r>
      <w:r w:rsidRPr="007C351F">
        <w:t>automatic network selection mode</w:t>
      </w:r>
      <w:r w:rsidR="00D91BE4">
        <w:t>,</w:t>
      </w:r>
      <w:r>
        <w:t xml:space="preserve"> </w:t>
      </w:r>
      <w:r w:rsidRPr="007C3C82">
        <w:t>the UE remembers</w:t>
      </w:r>
      <w:r>
        <w:t xml:space="preserve"> that it is still registered on the PLMN where the security check failure of SOR information was encountered;</w:t>
      </w:r>
    </w:p>
    <w:p w14:paraId="332846B4"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962ACC">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w:t>
      </w:r>
      <w:r w:rsidR="00D91BE4">
        <w:t>,</w:t>
      </w:r>
      <w:r>
        <w:t xml:space="preserve"> then the UE shall attempt to perform the PLMN selection after the emergency PDU session</w:t>
      </w:r>
      <w:r w:rsidR="00E1083D">
        <w:t xml:space="preserve"> is released</w:t>
      </w:r>
      <w:r>
        <w:t>.</w:t>
      </w:r>
    </w:p>
    <w:p w14:paraId="2B2D3D8F" w14:textId="77777777" w:rsidR="00C20C37" w:rsidRDefault="00E1083D" w:rsidP="00C20C37">
      <w:pPr>
        <w:pStyle w:val="NO"/>
        <w:rPr>
          <w:noProof/>
        </w:rPr>
      </w:pPr>
      <w:r>
        <w:t>NOTE </w:t>
      </w:r>
      <w:r w:rsidR="00D32BA1">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19F6C72" w14:textId="77777777" w:rsidR="00FA56B7" w:rsidRDefault="00C20C37" w:rsidP="00C20C37">
      <w:pPr>
        <w:pStyle w:val="NO"/>
        <w:rPr>
          <w:lang w:val="en-US"/>
        </w:rPr>
      </w:pPr>
      <w:r>
        <w:rPr>
          <w:noProof/>
        </w:rPr>
        <w:t>NOTE </w:t>
      </w:r>
      <w:r w:rsidR="00D32BA1">
        <w:rPr>
          <w:noProof/>
        </w:rPr>
        <w:t>6</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C100E8E" w14:textId="77777777" w:rsidR="00820B97" w:rsidRPr="00FB2E19" w:rsidRDefault="00820B97" w:rsidP="007276FF">
      <w:pPr>
        <w:pStyle w:val="Heading2"/>
      </w:pPr>
      <w:bookmarkStart w:id="636" w:name="_Toc83313387"/>
      <w:r>
        <w:t>C.4</w:t>
      </w:r>
      <w:r w:rsidRPr="00FB2E19">
        <w:tab/>
      </w:r>
      <w:r>
        <w:t>E</w:t>
      </w:r>
      <w:r w:rsidRPr="00FB2E19">
        <w:t xml:space="preserve">nhanced </w:t>
      </w:r>
      <w:r w:rsidR="00F31212">
        <w:t>5G control plane steering of roaming for the UE</w:t>
      </w:r>
      <w:r w:rsidRPr="00FB2E19">
        <w:t xml:space="preserve"> in connected mode</w:t>
      </w:r>
      <w:bookmarkEnd w:id="636"/>
    </w:p>
    <w:p w14:paraId="6F0B3FD1" w14:textId="77777777" w:rsidR="00820B97" w:rsidRPr="00FB2E19" w:rsidRDefault="00820B97" w:rsidP="007276FF">
      <w:pPr>
        <w:pStyle w:val="Heading3"/>
      </w:pPr>
      <w:bookmarkStart w:id="637" w:name="_Toc83313388"/>
      <w:r>
        <w:t>C.4</w:t>
      </w:r>
      <w:r w:rsidRPr="00FB2E19">
        <w:t>.1</w:t>
      </w:r>
      <w:r w:rsidRPr="00FB2E19">
        <w:tab/>
        <w:t>General</w:t>
      </w:r>
      <w:bookmarkEnd w:id="637"/>
    </w:p>
    <w:p w14:paraId="1D9C1F40" w14:textId="77777777" w:rsidR="00820B97" w:rsidRPr="00FB2E19" w:rsidRDefault="00820B97" w:rsidP="00820B97">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0967AA80" w14:textId="77777777" w:rsidR="00820B97" w:rsidRPr="00FB2E19" w:rsidRDefault="00820B97" w:rsidP="00820B97">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6904B894" w14:textId="77777777" w:rsidR="00154E31" w:rsidRDefault="00820B97" w:rsidP="00154E31">
      <w:r w:rsidRPr="00FB2E19">
        <w:t>The HPLMN may configure the SOR-CMCI in the UE, and may also provide the SOR-CMCI to the UE over N1 NAS signalling. The SOR-CMCI received over N1 NAS signalling takes precedence over the SOR-CMCI configured in the UE.</w:t>
      </w:r>
    </w:p>
    <w:p w14:paraId="7529FBED" w14:textId="77777777" w:rsidR="002F7E51" w:rsidRPr="00FB2E19" w:rsidRDefault="002F7E51" w:rsidP="002F7E51">
      <w:pPr>
        <w:pStyle w:val="NO"/>
      </w:pPr>
      <w:r w:rsidRPr="00FB2E19">
        <w:lastRenderedPageBreak/>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66B29E18" w14:textId="77777777" w:rsidR="002F7E51" w:rsidRDefault="002F7E51" w:rsidP="002F7E51">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 then</w:t>
      </w:r>
      <w:r>
        <w:t>:</w:t>
      </w:r>
    </w:p>
    <w:p w14:paraId="6D67E73E" w14:textId="77777777" w:rsidR="00154E31" w:rsidRDefault="00154E31" w:rsidP="00154E31">
      <w:pPr>
        <w:ind w:left="567" w:hanging="283"/>
      </w:pPr>
      <w:r>
        <w:t>1)</w:t>
      </w:r>
      <w:r>
        <w:tab/>
        <w:t>if the UE has SOR-CMCI stored in the non-volatile memory of the ME,</w:t>
      </w:r>
      <w:r w:rsidRPr="00E07EA9">
        <w:t xml:space="preserve"> the UE shall use the SOR-CMCI stored in the non-volatile memory of the ME</w:t>
      </w:r>
      <w:r>
        <w:t>; and</w:t>
      </w:r>
    </w:p>
    <w:p w14:paraId="461F1E46" w14:textId="77777777" w:rsidR="00154E31" w:rsidRDefault="00154E31" w:rsidP="00154E31">
      <w:pPr>
        <w:ind w:left="567" w:hanging="283"/>
      </w:pPr>
      <w:r>
        <w:t>2)</w:t>
      </w:r>
      <w:r>
        <w:tab/>
        <w:t>if the UE has no SOR-CMCI stored in the non-volatile memory of the ME,</w:t>
      </w:r>
      <w:r w:rsidRPr="00E07EA9">
        <w:t xml:space="preserve"> the UE shall use</w:t>
      </w:r>
      <w:r>
        <w:t xml:space="preserve"> the SOR-CMCI stored in the USIM, if any.</w:t>
      </w:r>
    </w:p>
    <w:p w14:paraId="32D93ADF" w14:textId="77777777" w:rsidR="000C4568" w:rsidRPr="00E07EA9" w:rsidRDefault="000C4568" w:rsidP="000C4568">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52B455E0" w14:textId="77777777" w:rsidR="00CB605A" w:rsidRPr="00E07EA9" w:rsidRDefault="00CB605A" w:rsidP="00CB605A">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6B4F5C8C" w14:textId="77777777" w:rsidR="00CB605A" w:rsidRPr="00E07EA9" w:rsidRDefault="00CB605A" w:rsidP="00CB605A">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5E9E4F75" w14:textId="77777777" w:rsidR="00CB605A" w:rsidRPr="00E07EA9" w:rsidRDefault="00CB605A" w:rsidP="00CB605A">
      <w:r w:rsidRPr="00E07EA9">
        <w:t>The ME shall not delete the SOR-CMCI when the UE is switched off. The ME shall delete the SOR-CMCI when a new USIM is inserted.</w:t>
      </w:r>
    </w:p>
    <w:p w14:paraId="7A5B2B38" w14:textId="65FA15B6" w:rsidR="00875BA1" w:rsidRPr="0072185C" w:rsidRDefault="00875BA1" w:rsidP="00875BA1">
      <w:pPr>
        <w:rPr>
          <w:noProof/>
        </w:rPr>
      </w:pPr>
      <w:r w:rsidRPr="0072185C">
        <w:rPr>
          <w:noProof/>
        </w:rPr>
        <w:t xml:space="preserve">SOR-CMCI consists of </w:t>
      </w:r>
      <w:r w:rsidR="001125AA" w:rsidRPr="001125AA">
        <w:rPr>
          <w:noProof/>
        </w:rPr>
        <w:t xml:space="preserve">SOR-CMCI rules. Each SOR-CMCI rule consists of </w:t>
      </w:r>
      <w:r w:rsidRPr="0072185C">
        <w:rPr>
          <w:noProof/>
        </w:rPr>
        <w:t>the following parameters:</w:t>
      </w:r>
    </w:p>
    <w:p w14:paraId="004C444E" w14:textId="78FA0BD9" w:rsidR="001125AA" w:rsidRDefault="00875BA1" w:rsidP="001125AA">
      <w:pPr>
        <w:pStyle w:val="B1"/>
        <w:rPr>
          <w:noProof/>
        </w:rPr>
      </w:pPr>
      <w:r w:rsidRPr="0072185C">
        <w:rPr>
          <w:noProof/>
        </w:rPr>
        <w:t>i)</w:t>
      </w:r>
      <w:r w:rsidRPr="0072185C">
        <w:rPr>
          <w:noProof/>
        </w:rPr>
        <w:tab/>
      </w:r>
      <w:r w:rsidR="001125AA" w:rsidRPr="001125AA">
        <w:rPr>
          <w:noProof/>
        </w:rPr>
        <w:t xml:space="preserve">a </w:t>
      </w:r>
      <w:r w:rsidRPr="0072185C">
        <w:rPr>
          <w:noProof/>
        </w:rPr>
        <w:t>criteri</w:t>
      </w:r>
      <w:r w:rsidR="001125AA" w:rsidRPr="001125AA">
        <w:rPr>
          <w:noProof/>
        </w:rPr>
        <w:t>on</w:t>
      </w:r>
      <w:r w:rsidRPr="0072185C">
        <w:rPr>
          <w:noProof/>
        </w:rPr>
        <w:t xml:space="preserve"> </w:t>
      </w:r>
      <w:r w:rsidR="001125AA" w:rsidRPr="001125AA">
        <w:rPr>
          <w:noProof/>
        </w:rPr>
        <w:t>of one of the following types:</w:t>
      </w:r>
    </w:p>
    <w:p w14:paraId="2E611546" w14:textId="06C74A9B" w:rsidR="001125AA" w:rsidRDefault="001125AA" w:rsidP="00A6647F">
      <w:pPr>
        <w:pStyle w:val="B2"/>
        <w:rPr>
          <w:noProof/>
        </w:rPr>
      </w:pPr>
      <w:r>
        <w:rPr>
          <w:noProof/>
        </w:rPr>
        <w:t>-</w:t>
      </w:r>
      <w:r>
        <w:rPr>
          <w:noProof/>
        </w:rPr>
        <w:tab/>
      </w:r>
      <w:r w:rsidR="00875BA1" w:rsidRPr="0072185C">
        <w:rPr>
          <w:noProof/>
        </w:rPr>
        <w:t>PDU session attribute type</w:t>
      </w:r>
      <w:r w:rsidR="00875BA1">
        <w:rPr>
          <w:noProof/>
        </w:rPr>
        <w:t xml:space="preserve"> </w:t>
      </w:r>
      <w:r w:rsidR="00875BA1" w:rsidRPr="0072185C">
        <w:rPr>
          <w:noProof/>
        </w:rPr>
        <w:t>criterion</w:t>
      </w:r>
      <w:r>
        <w:rPr>
          <w:noProof/>
        </w:rPr>
        <w:t>;</w:t>
      </w:r>
    </w:p>
    <w:p w14:paraId="1695FCE1" w14:textId="2544C1D8" w:rsidR="00875BA1" w:rsidRPr="0072185C" w:rsidRDefault="001125AA" w:rsidP="00A6647F">
      <w:pPr>
        <w:pStyle w:val="B2"/>
        <w:rPr>
          <w:noProof/>
        </w:rPr>
      </w:pPr>
      <w:r>
        <w:rPr>
          <w:noProof/>
        </w:rPr>
        <w:t>-</w:t>
      </w:r>
      <w:r>
        <w:rPr>
          <w:noProof/>
        </w:rPr>
        <w:tab/>
      </w:r>
      <w:r w:rsidR="00875BA1" w:rsidRPr="0072185C">
        <w:rPr>
          <w:noProof/>
        </w:rPr>
        <w:t>service type</w:t>
      </w:r>
      <w:r w:rsidR="00875BA1">
        <w:rPr>
          <w:noProof/>
        </w:rPr>
        <w:t xml:space="preserve"> </w:t>
      </w:r>
      <w:r w:rsidR="00875BA1" w:rsidRPr="0072185C">
        <w:rPr>
          <w:noProof/>
        </w:rPr>
        <w:t>criteri</w:t>
      </w:r>
      <w:r w:rsidR="00875BA1">
        <w:rPr>
          <w:noProof/>
        </w:rPr>
        <w:t>on</w:t>
      </w:r>
      <w:r w:rsidRPr="001125AA">
        <w:rPr>
          <w:noProof/>
        </w:rPr>
        <w:t>; or</w:t>
      </w:r>
      <w:r w:rsidR="00875BA1" w:rsidRPr="0072185C">
        <w:rPr>
          <w:noProof/>
        </w:rPr>
        <w:t>:</w:t>
      </w:r>
    </w:p>
    <w:p w14:paraId="001EF545" w14:textId="0EF75BA5" w:rsidR="00820B97" w:rsidRPr="00FB2E19" w:rsidRDefault="00D16D33" w:rsidP="00A6647F">
      <w:pPr>
        <w:pStyle w:val="B2"/>
      </w:pPr>
      <w:r>
        <w:rPr>
          <w:noProof/>
        </w:rPr>
        <w:t>-</w:t>
      </w:r>
      <w:r w:rsidR="00820B97" w:rsidRPr="00FB2E19">
        <w:tab/>
        <w:t>match all</w:t>
      </w:r>
      <w:r w:rsidR="00820B97">
        <w:t xml:space="preserve"> type criterion</w:t>
      </w:r>
      <w:r w:rsidR="00820B97" w:rsidRPr="00FB2E19">
        <w:t>; and</w:t>
      </w:r>
    </w:p>
    <w:p w14:paraId="3EB3F5F7" w14:textId="1CD37B53" w:rsidR="00820B97" w:rsidRPr="00FB2E19" w:rsidRDefault="00820B97" w:rsidP="00820B97">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00EE201A" w:rsidRPr="00EE201A">
        <w:t xml:space="preserve"> or the services</w:t>
      </w:r>
      <w:r w:rsidRPr="00FB2E19">
        <w:t xml:space="preserve"> and entering idle mode.</w:t>
      </w:r>
    </w:p>
    <w:p w14:paraId="3E9E4483" w14:textId="77777777" w:rsidR="008B5243" w:rsidRDefault="008B5243" w:rsidP="008B5243">
      <w:pPr>
        <w:rPr>
          <w:noProof/>
        </w:rPr>
      </w:pPr>
      <w:bookmarkStart w:id="638"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638"/>
    <w:p w14:paraId="58B73BF1" w14:textId="77777777" w:rsidR="008B5243" w:rsidRDefault="008B5243" w:rsidP="008B5243">
      <w:pPr>
        <w:rPr>
          <w:noProof/>
        </w:rPr>
      </w:pPr>
      <w:r>
        <w:rPr>
          <w:noProof/>
        </w:rPr>
        <w:t>PDU session attribute type criterion consists of one of the following:</w:t>
      </w:r>
    </w:p>
    <w:p w14:paraId="08837681" w14:textId="145BB6CD" w:rsidR="008B5243" w:rsidRDefault="008B5243" w:rsidP="008B5243">
      <w:pPr>
        <w:pStyle w:val="B1"/>
        <w:rPr>
          <w:noProof/>
        </w:rPr>
      </w:pPr>
      <w:r>
        <w:rPr>
          <w:noProof/>
        </w:rPr>
        <w:t>a)</w:t>
      </w:r>
      <w:r>
        <w:rPr>
          <w:noProof/>
        </w:rPr>
        <w:tab/>
        <w:t>DNN of the PDU session;</w:t>
      </w:r>
    </w:p>
    <w:p w14:paraId="7DA59DA3" w14:textId="1D808C0C" w:rsidR="00B147B5" w:rsidRDefault="008B5243" w:rsidP="00B147B5">
      <w:pPr>
        <w:pStyle w:val="B1"/>
        <w:rPr>
          <w:noProof/>
        </w:rPr>
      </w:pPr>
      <w:r>
        <w:rPr>
          <w:noProof/>
        </w:rPr>
        <w:t>b)</w:t>
      </w:r>
      <w:r>
        <w:rPr>
          <w:noProof/>
        </w:rPr>
        <w:tab/>
        <w:t xml:space="preserve">S-NSSAI </w:t>
      </w:r>
      <w:r w:rsidR="00B147B5">
        <w:rPr>
          <w:noProof/>
        </w:rPr>
        <w:t xml:space="preserve">STT </w:t>
      </w:r>
      <w:r>
        <w:rPr>
          <w:noProof/>
        </w:rPr>
        <w:t>of the PDU session</w:t>
      </w:r>
      <w:r w:rsidR="00B147B5">
        <w:rPr>
          <w:noProof/>
        </w:rPr>
        <w:t>; or</w:t>
      </w:r>
    </w:p>
    <w:p w14:paraId="55C874A9" w14:textId="64EE2DAD" w:rsidR="00B147B5" w:rsidRDefault="00B147B5" w:rsidP="008B5243">
      <w:pPr>
        <w:pStyle w:val="B1"/>
        <w:rPr>
          <w:noProof/>
        </w:rPr>
      </w:pPr>
      <w:r>
        <w:rPr>
          <w:noProof/>
        </w:rPr>
        <w:t>c)</w:t>
      </w:r>
      <w:r>
        <w:rPr>
          <w:noProof/>
        </w:rPr>
        <w:tab/>
        <w:t>S-NSSAI SST and SD of the PDU session.</w:t>
      </w:r>
    </w:p>
    <w:p w14:paraId="7D56B3E1" w14:textId="77777777" w:rsidR="008B5243" w:rsidRDefault="008B5243" w:rsidP="008B5243">
      <w:pPr>
        <w:rPr>
          <w:noProof/>
        </w:rPr>
      </w:pPr>
      <w:r>
        <w:rPr>
          <w:noProof/>
        </w:rPr>
        <w:t>Service type criterion consists of one of the following:</w:t>
      </w:r>
    </w:p>
    <w:p w14:paraId="023FB727" w14:textId="77777777" w:rsidR="008B5243" w:rsidRDefault="008B5243" w:rsidP="008B5243">
      <w:pPr>
        <w:pStyle w:val="B1"/>
        <w:rPr>
          <w:noProof/>
        </w:rPr>
      </w:pPr>
      <w:r>
        <w:rPr>
          <w:noProof/>
        </w:rPr>
        <w:t>a)</w:t>
      </w:r>
      <w:r>
        <w:rPr>
          <w:noProof/>
        </w:rPr>
        <w:tab/>
        <w:t>IMS registration related signalling;</w:t>
      </w:r>
    </w:p>
    <w:p w14:paraId="616202BF" w14:textId="77777777" w:rsidR="008B5243" w:rsidRDefault="008B5243" w:rsidP="008B5243">
      <w:pPr>
        <w:pStyle w:val="B1"/>
        <w:rPr>
          <w:noProof/>
        </w:rPr>
      </w:pPr>
      <w:r>
        <w:rPr>
          <w:noProof/>
        </w:rPr>
        <w:t>b)</w:t>
      </w:r>
      <w:r>
        <w:rPr>
          <w:noProof/>
        </w:rPr>
        <w:tab/>
        <w:t>MMTEL voice call;</w:t>
      </w:r>
    </w:p>
    <w:p w14:paraId="08104058" w14:textId="77777777" w:rsidR="008B5243" w:rsidRDefault="008B5243" w:rsidP="008B5243">
      <w:pPr>
        <w:pStyle w:val="B1"/>
        <w:rPr>
          <w:noProof/>
        </w:rPr>
      </w:pPr>
      <w:r>
        <w:rPr>
          <w:noProof/>
        </w:rPr>
        <w:t>c)</w:t>
      </w:r>
      <w:r>
        <w:rPr>
          <w:noProof/>
        </w:rPr>
        <w:tab/>
        <w:t>MMTEL video call; or</w:t>
      </w:r>
    </w:p>
    <w:p w14:paraId="72812A1C" w14:textId="77777777" w:rsidR="008B5243" w:rsidRDefault="008B5243" w:rsidP="008B5243">
      <w:pPr>
        <w:pStyle w:val="B1"/>
      </w:pPr>
      <w:r>
        <w:rPr>
          <w:noProof/>
        </w:rPr>
        <w:t>d)</w:t>
      </w:r>
      <w:r>
        <w:rPr>
          <w:noProof/>
        </w:rPr>
        <w:tab/>
        <w:t>MO SMS over NAS or MO SMSoIP.</w:t>
      </w:r>
    </w:p>
    <w:p w14:paraId="60397293" w14:textId="77777777" w:rsidR="008B5243" w:rsidRDefault="008B5243" w:rsidP="008B5243">
      <w:pPr>
        <w:rPr>
          <w:noProof/>
        </w:rPr>
      </w:pPr>
      <w:r>
        <w:t>M</w:t>
      </w:r>
      <w:r w:rsidRPr="00FB2E19">
        <w:t>atch all</w:t>
      </w:r>
      <w:r>
        <w:t xml:space="preserve"> type </w:t>
      </w:r>
      <w:r>
        <w:rPr>
          <w:noProof/>
        </w:rPr>
        <w:t>criterion consists of:</w:t>
      </w:r>
    </w:p>
    <w:p w14:paraId="16ED5BBA" w14:textId="13027992" w:rsidR="008B5243" w:rsidRDefault="00A6647F" w:rsidP="00A6647F">
      <w:pPr>
        <w:pStyle w:val="B1"/>
      </w:pPr>
      <w:r>
        <w:rPr>
          <w:noProof/>
        </w:rPr>
        <w:t>a)</w:t>
      </w:r>
      <w:r>
        <w:rPr>
          <w:noProof/>
        </w:rPr>
        <w:tab/>
      </w:r>
      <w:r w:rsidR="008B5243">
        <w:t>match all.</w:t>
      </w:r>
    </w:p>
    <w:p w14:paraId="2AE4BEBF" w14:textId="77777777" w:rsidR="008B5243" w:rsidRPr="005C2BA1" w:rsidRDefault="008B5243" w:rsidP="008B5243">
      <w:pPr>
        <w:pStyle w:val="EditorsNote"/>
      </w:pPr>
      <w:r>
        <w:t>Editor's note:</w:t>
      </w:r>
      <w:r>
        <w:tab/>
        <w:t>How to specify handling of the match all criterion to make the lowest priority in the SOR-CMCI criteria is FFS.</w:t>
      </w:r>
    </w:p>
    <w:p w14:paraId="24766680" w14:textId="77777777" w:rsidR="008B5243" w:rsidRDefault="008B5243" w:rsidP="008B5243">
      <w:pPr>
        <w:rPr>
          <w:noProof/>
        </w:rPr>
      </w:pPr>
      <w:r w:rsidRPr="00C579E0">
        <w:lastRenderedPageBreak/>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18EFCA6B" w14:textId="77777777" w:rsidR="00865855" w:rsidRDefault="00820B97" w:rsidP="00865855">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423529E3" w14:textId="77777777" w:rsidR="00865855" w:rsidRDefault="00865855" w:rsidP="00865855">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Tsor-cm timers, then all the applicable Tsor-cm timers shall be started. Further handling of such cases is described in </w:t>
      </w:r>
      <w:r w:rsidR="00962ACC">
        <w:t>clause</w:t>
      </w:r>
      <w:r>
        <w:t> C.4.2.</w:t>
      </w:r>
    </w:p>
    <w:p w14:paraId="0C94BA17" w14:textId="77777777" w:rsidR="00820B97" w:rsidRDefault="00820B97" w:rsidP="00820B97">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0B3C8EA" w14:textId="77777777" w:rsidR="00820B97" w:rsidRPr="00FB2E19" w:rsidRDefault="00820B97" w:rsidP="00820B97">
      <w:r>
        <w:t xml:space="preserve">The timer Tsor-cm is applicable only if the </w:t>
      </w:r>
      <w:r w:rsidRPr="00FB2E19">
        <w:t>UE is in automatic network selection mode</w:t>
      </w:r>
      <w:r>
        <w:t>.</w:t>
      </w:r>
    </w:p>
    <w:p w14:paraId="4C2F9A90" w14:textId="77777777" w:rsidR="008308DC" w:rsidRDefault="008308DC" w:rsidP="008308DC">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5949732F" w14:textId="77777777" w:rsidR="00820B97" w:rsidRPr="00FB2E19" w:rsidRDefault="00820B97" w:rsidP="00820B97">
      <w:r w:rsidRPr="00FD77CB">
        <w:t>The UE shall conside</w:t>
      </w:r>
      <w:r w:rsidRPr="00FB2E19">
        <w:t>r the following services as exe</w:t>
      </w:r>
      <w:r w:rsidRPr="00FD77CB">
        <w:t>m</w:t>
      </w:r>
      <w:r w:rsidRPr="00FB2E19">
        <w:t>pted from being forced to release the related established PDU session</w:t>
      </w:r>
      <w:r w:rsidR="00E561B6">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71D4A8FD" w14:textId="77777777" w:rsidR="00820B97" w:rsidRPr="00FB2E19" w:rsidRDefault="00E561B6" w:rsidP="00820B97">
      <w:pPr>
        <w:pStyle w:val="B1"/>
      </w:pPr>
      <w:r>
        <w:t>i</w:t>
      </w:r>
      <w:r w:rsidR="00820B97" w:rsidRPr="00FB2E19">
        <w:t>)</w:t>
      </w:r>
      <w:r w:rsidR="00820B97" w:rsidRPr="00FB2E19">
        <w:tab/>
        <w:t>emergency service</w:t>
      </w:r>
      <w:r w:rsidR="00820B97">
        <w:t>s.</w:t>
      </w:r>
    </w:p>
    <w:p w14:paraId="0663E6BA" w14:textId="76338B38" w:rsidR="00820B97" w:rsidRDefault="00820B97" w:rsidP="00820B97">
      <w:r>
        <w:t xml:space="preserve">The UE configured with high priority access in the selected PLMN shall consider all services to be </w:t>
      </w:r>
      <w:r w:rsidR="00F37794">
        <w:t>exempted</w:t>
      </w:r>
      <w:r>
        <w:t xml:space="preserve"> from being </w:t>
      </w:r>
      <w:r w:rsidRPr="00FB2E19">
        <w:t>forced</w:t>
      </w:r>
      <w:r w:rsidR="00EE201A" w:rsidRPr="00EE201A">
        <w:t xml:space="preserve"> to release or</w:t>
      </w:r>
      <w:r w:rsidRPr="00FB2E19">
        <w:t xml:space="preserve"> to release the related established PDU session</w:t>
      </w:r>
      <w:r w:rsidR="00E561B6">
        <w:t>, if any,</w:t>
      </w:r>
      <w:r w:rsidRPr="00FB2E19">
        <w:t xml:space="preserve"> enter idle mode and perform high priority PLMN/Access technology selection.</w:t>
      </w:r>
    </w:p>
    <w:p w14:paraId="419727F1" w14:textId="77777777" w:rsidR="00E561B6" w:rsidRDefault="00E561B6" w:rsidP="00E561B6">
      <w:r>
        <w:t xml:space="preserve">The user may configure the UE with a </w:t>
      </w:r>
      <w:r w:rsidRPr="00FB2E19">
        <w:t>"</w:t>
      </w:r>
      <w:r>
        <w:t>user controlled list of services exempted from release due to SOR</w:t>
      </w:r>
      <w:r w:rsidRPr="00FB2E19">
        <w:t>"</w:t>
      </w:r>
      <w:r>
        <w:t>, consisting of one or more of the following:</w:t>
      </w:r>
    </w:p>
    <w:p w14:paraId="5EE40F22" w14:textId="77777777" w:rsidR="00E561B6" w:rsidRDefault="00E561B6" w:rsidP="00E561B6">
      <w:pPr>
        <w:pStyle w:val="B1"/>
      </w:pPr>
      <w:r>
        <w:t>i)</w:t>
      </w:r>
      <w:r>
        <w:tab/>
        <w:t>MMTEL voice call;</w:t>
      </w:r>
    </w:p>
    <w:p w14:paraId="6E25693C" w14:textId="77777777" w:rsidR="00E561B6" w:rsidRDefault="00E561B6" w:rsidP="00E561B6">
      <w:pPr>
        <w:pStyle w:val="B1"/>
      </w:pPr>
      <w:r>
        <w:t>ii)</w:t>
      </w:r>
      <w:r>
        <w:tab/>
        <w:t>MMTEL video call; and</w:t>
      </w:r>
    </w:p>
    <w:p w14:paraId="2C43137E" w14:textId="77777777" w:rsidR="00E561B6" w:rsidRPr="00FB2E19" w:rsidRDefault="00E561B6" w:rsidP="00E561B6">
      <w:pPr>
        <w:pStyle w:val="B1"/>
      </w:pPr>
      <w:r>
        <w:t>ii)</w:t>
      </w:r>
      <w:r>
        <w:tab/>
        <w:t>SMS over NAS or SMSoIP.</w:t>
      </w:r>
    </w:p>
    <w:p w14:paraId="244F8372" w14:textId="77777777" w:rsidR="009C0011" w:rsidRDefault="009C0011" w:rsidP="009C0011">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19726882" w14:textId="77777777" w:rsidR="00E561B6" w:rsidRDefault="00E561B6" w:rsidP="00E561B6">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552010A0" w14:textId="77777777" w:rsidR="00E561B6" w:rsidRPr="00FB2E19" w:rsidRDefault="00E561B6" w:rsidP="00E561B6">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A2ABC51" w14:textId="77777777" w:rsidR="00820B97" w:rsidRPr="00FB2E19" w:rsidRDefault="00820B97" w:rsidP="007276FF">
      <w:pPr>
        <w:pStyle w:val="Heading3"/>
      </w:pPr>
      <w:bookmarkStart w:id="639" w:name="_Toc83313389"/>
      <w:r>
        <w:t>C.4</w:t>
      </w:r>
      <w:r w:rsidRPr="00FB2E19">
        <w:t>.2</w:t>
      </w:r>
      <w:r w:rsidRPr="00FB2E19">
        <w:tab/>
        <w:t>Applying SOR-CMCI in the UE</w:t>
      </w:r>
      <w:bookmarkEnd w:id="639"/>
    </w:p>
    <w:p w14:paraId="6487425F" w14:textId="77F950A1" w:rsidR="00AF16B4" w:rsidRDefault="00820B97" w:rsidP="00AF16B4">
      <w:r w:rsidRPr="00FB2E19">
        <w:t xml:space="preserve">During SOR procedure and while applying SOR-CMCI, the UE shall determine the time to release the PDU session(s) </w:t>
      </w:r>
      <w:r w:rsidR="00EE201A" w:rsidRPr="00EE201A">
        <w:t xml:space="preserve">or the services </w:t>
      </w:r>
      <w:r w:rsidRPr="00FB2E19">
        <w:t>as follows:</w:t>
      </w:r>
    </w:p>
    <w:p w14:paraId="340A1346" w14:textId="77777777" w:rsidR="001E75DD" w:rsidRPr="00FB2E19" w:rsidRDefault="001E75DD" w:rsidP="001E75DD">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01923954" w14:textId="77777777" w:rsidR="00820B97" w:rsidRPr="00FB2E19" w:rsidRDefault="00820B97" w:rsidP="00820B97">
      <w:pPr>
        <w:pStyle w:val="B1"/>
        <w:rPr>
          <w:rFonts w:eastAsia="SimSun"/>
        </w:rPr>
      </w:pPr>
      <w:r w:rsidRPr="00FB2E19">
        <w:rPr>
          <w:rFonts w:eastAsia="SimSun"/>
        </w:rPr>
        <w:t>-</w:t>
      </w:r>
      <w:r w:rsidRPr="00FB2E19">
        <w:rPr>
          <w:rFonts w:eastAsia="SimSun"/>
        </w:rPr>
        <w:tab/>
      </w:r>
      <w:r w:rsidR="00AF16B4">
        <w:rPr>
          <w:rFonts w:eastAsia="SimSun"/>
        </w:rPr>
        <w:t>If</w:t>
      </w:r>
      <w:r>
        <w:rPr>
          <w:rFonts w:eastAsia="SimSun"/>
        </w:rPr>
        <w:t xml:space="preserve"> </w:t>
      </w:r>
      <w:r w:rsidR="00AF16B4">
        <w:rPr>
          <w:rFonts w:eastAsia="SimSun"/>
        </w:rPr>
        <w:t xml:space="preserve">one or more </w:t>
      </w:r>
      <w:r w:rsidRPr="00FB2E19">
        <w:rPr>
          <w:rFonts w:eastAsia="SimSun"/>
        </w:rPr>
        <w:t xml:space="preserve">SOR-CMCI rules </w:t>
      </w:r>
      <w:r w:rsidR="00AF16B4">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61ADF746" w14:textId="77777777" w:rsidR="00820B97" w:rsidRPr="00FB2E19" w:rsidRDefault="00820B97" w:rsidP="00820B97">
      <w:pPr>
        <w:pStyle w:val="B2"/>
      </w:pPr>
      <w:r w:rsidRPr="00FB2E19">
        <w:rPr>
          <w:rFonts w:eastAsia="SimSun"/>
        </w:rPr>
        <w:t>a)</w:t>
      </w:r>
      <w:r w:rsidRPr="00FB2E19">
        <w:rPr>
          <w:rFonts w:eastAsia="SimSun"/>
        </w:rPr>
        <w:tab/>
      </w:r>
      <w:r w:rsidRPr="00FB2E19">
        <w:t>DNN of the PDU session:</w:t>
      </w:r>
    </w:p>
    <w:p w14:paraId="69F41544" w14:textId="0FB078BA" w:rsidR="00820B97" w:rsidRPr="007D41BB" w:rsidRDefault="00820B97" w:rsidP="00820B97">
      <w:pPr>
        <w:pStyle w:val="B2"/>
      </w:pPr>
      <w:r w:rsidRPr="00FB2E19">
        <w:rPr>
          <w:rFonts w:eastAsia="SimSun"/>
        </w:rPr>
        <w:lastRenderedPageBreak/>
        <w:tab/>
      </w:r>
      <w:r w:rsidRPr="007D41BB">
        <w:rPr>
          <w:rFonts w:eastAsia="SimSun"/>
        </w:rPr>
        <w:t>the UE shall check whether it has a PDU session with a DNN matching to the DNN included in SOR-CMCI, and if any, the UE shall</w:t>
      </w:r>
      <w:r w:rsidR="00EE201A" w:rsidRPr="007D41BB">
        <w:t>, if the timer value is not zero, start an</w:t>
      </w:r>
      <w:r w:rsidRPr="007D41BB">
        <w:t xml:space="preserve"> associated timer Tsor-cm </w:t>
      </w:r>
      <w:r w:rsidR="00EE201A" w:rsidRPr="007D41BB">
        <w:t>with</w:t>
      </w:r>
      <w:r w:rsidRPr="007D41BB">
        <w:t xml:space="preserve"> the value included in the SOR-CMCI</w:t>
      </w:r>
      <w:r w:rsidRPr="007D41BB">
        <w:rPr>
          <w:rFonts w:eastAsia="SimSun"/>
        </w:rPr>
        <w:t>;</w:t>
      </w:r>
    </w:p>
    <w:p w14:paraId="53E0B907" w14:textId="6F8A0532" w:rsidR="00820B97" w:rsidRPr="007D41BB" w:rsidRDefault="00820B97" w:rsidP="00820B97">
      <w:pPr>
        <w:pStyle w:val="B2"/>
      </w:pPr>
      <w:r w:rsidRPr="007D41BB">
        <w:t>b)</w:t>
      </w:r>
      <w:r w:rsidRPr="007D41BB">
        <w:tab/>
        <w:t xml:space="preserve">S-NSSAI </w:t>
      </w:r>
      <w:r w:rsidR="00055599" w:rsidRPr="007D41BB">
        <w:t xml:space="preserve">SST </w:t>
      </w:r>
      <w:r w:rsidRPr="007D41BB">
        <w:t>of the PDU session:</w:t>
      </w:r>
    </w:p>
    <w:p w14:paraId="7D4C355D" w14:textId="0CCCBFA0" w:rsidR="00055599" w:rsidRDefault="00820B97" w:rsidP="00055599">
      <w:pPr>
        <w:pStyle w:val="B2"/>
      </w:pPr>
      <w:r w:rsidRPr="007D41BB">
        <w:tab/>
        <w:t xml:space="preserve">the UE shall check whether it has a PDU session with a S-NSSAI </w:t>
      </w:r>
      <w:r w:rsidR="00055599" w:rsidRPr="007D41BB">
        <w:t xml:space="preserve">SST </w:t>
      </w:r>
      <w:r w:rsidRPr="007D41BB">
        <w:t xml:space="preserve">matching the S-NSSAI </w:t>
      </w:r>
      <w:r w:rsidR="00055599" w:rsidRPr="007D41BB">
        <w:t xml:space="preserve">SST </w:t>
      </w:r>
      <w:r w:rsidRPr="007D41BB">
        <w:t>included in SOR-CMCI, and if any, the UE shall</w:t>
      </w:r>
      <w:r w:rsidR="00EE201A" w:rsidRPr="007D41BB">
        <w:t>, if the timer value is not zero, start an</w:t>
      </w:r>
      <w:r w:rsidRPr="007D41BB">
        <w:t xml:space="preserve"> associated timer Tsor-cm </w:t>
      </w:r>
      <w:r w:rsidR="00AE0600" w:rsidRPr="007D41BB">
        <w:t>with</w:t>
      </w:r>
      <w:r w:rsidRPr="007D41BB">
        <w:t xml:space="preserve"> the value included in the SOR-CMCI;</w:t>
      </w:r>
    </w:p>
    <w:p w14:paraId="6FA8393A" w14:textId="77777777" w:rsidR="00055599" w:rsidRDefault="00055599" w:rsidP="00055599">
      <w:pPr>
        <w:pStyle w:val="B2"/>
      </w:pPr>
      <w:r>
        <w:t>b1)</w:t>
      </w:r>
      <w:r>
        <w:tab/>
        <w:t>S-NSSAI SST and SD of the PDU session:</w:t>
      </w:r>
    </w:p>
    <w:p w14:paraId="6F272DE3" w14:textId="23A85D6F" w:rsidR="00820B97" w:rsidRPr="00FB2E19" w:rsidRDefault="00055599" w:rsidP="00055599">
      <w:pPr>
        <w:pStyle w:val="B2"/>
      </w:pPr>
      <w:r>
        <w:tab/>
        <w:t>the UE shall check whether it has a PDU session with a S-NSSAI SST and SD matching the S-NSSAI SST and SD included in SOR-CMCI, and if any, the UE shall set the associated timer Tsor-cm to the value included in the SOR-CMCI;</w:t>
      </w:r>
    </w:p>
    <w:p w14:paraId="4D185054" w14:textId="77777777" w:rsidR="00820B97" w:rsidRPr="00FB2E19" w:rsidRDefault="00820B97" w:rsidP="00820B97">
      <w:pPr>
        <w:pStyle w:val="B2"/>
      </w:pPr>
      <w:r>
        <w:t>c</w:t>
      </w:r>
      <w:r w:rsidRPr="00FB2E19">
        <w:t>)</w:t>
      </w:r>
      <w:r w:rsidRPr="00FB2E19">
        <w:tab/>
        <w:t>IMS registration related signalling:</w:t>
      </w:r>
    </w:p>
    <w:p w14:paraId="38CE91E3" w14:textId="3D4E1901" w:rsidR="00820B97" w:rsidRPr="00FB2E19" w:rsidRDefault="00820B97" w:rsidP="00820B97">
      <w:pPr>
        <w:pStyle w:val="B2"/>
      </w:pPr>
      <w:r w:rsidRPr="00FB2E19">
        <w:tab/>
        <w:t>the UE shall check whether IMS registration related signalling is ongoing as specified in 3GPP TS 24.501 [64], and if it is ongoing, the UE shall</w:t>
      </w:r>
      <w:r w:rsidR="00AE0600" w:rsidRPr="00AE0600">
        <w:t>, if the timer value is not zero, start an</w:t>
      </w:r>
      <w:r w:rsidRPr="00FB2E19">
        <w:t xml:space="preserve"> associated timer Tsor-cm</w:t>
      </w:r>
      <w:r>
        <w:t xml:space="preserve"> </w:t>
      </w:r>
      <w:r w:rsidR="00AE0600" w:rsidRPr="00AE0600">
        <w:t>with</w:t>
      </w:r>
      <w:r>
        <w:t xml:space="preserve"> the value included in the SOR-CMCI</w:t>
      </w:r>
      <w:r w:rsidRPr="00FB2E19">
        <w:t>;</w:t>
      </w:r>
    </w:p>
    <w:p w14:paraId="67BF9677" w14:textId="77777777" w:rsidR="00820B97" w:rsidRPr="00FB2E19" w:rsidRDefault="00820B97" w:rsidP="00820B97">
      <w:pPr>
        <w:pStyle w:val="B2"/>
      </w:pPr>
      <w:r>
        <w:t>d</w:t>
      </w:r>
      <w:r w:rsidRPr="00FB2E19">
        <w:t>)</w:t>
      </w:r>
      <w:r w:rsidRPr="00FB2E19">
        <w:tab/>
        <w:t>MMTEL voice call:</w:t>
      </w:r>
    </w:p>
    <w:p w14:paraId="3BFC4DBD" w14:textId="031959A3" w:rsidR="00820B97" w:rsidRPr="00FB2E19" w:rsidRDefault="00820B97" w:rsidP="00820B97">
      <w:pPr>
        <w:pStyle w:val="B2"/>
      </w:pPr>
      <w:r w:rsidRPr="00FB2E19">
        <w:tab/>
        <w:t>the UE shall check whether MMTEL voice call is ongoing as specified in 3GPP TS 24.501 [64], and if it is ongoing, the UE shall</w:t>
      </w:r>
      <w:r w:rsidR="00AE0600" w:rsidRPr="00AE0600">
        <w:t>, if the timer value is not zero, start an</w:t>
      </w:r>
      <w:r w:rsidRPr="00FB2E19">
        <w:t xml:space="preserve"> associated timer Tsor-cm</w:t>
      </w:r>
      <w:r>
        <w:t xml:space="preserve"> </w:t>
      </w:r>
      <w:r w:rsidR="00AE0600" w:rsidRPr="00AE0600">
        <w:t>with</w:t>
      </w:r>
      <w:r>
        <w:t xml:space="preserve"> the value included in the SOR-CMCI</w:t>
      </w:r>
      <w:r w:rsidRPr="00FB2E19">
        <w:t>;</w:t>
      </w:r>
    </w:p>
    <w:p w14:paraId="593F24D3" w14:textId="77777777" w:rsidR="00820B97" w:rsidRPr="00FB2E19" w:rsidRDefault="00820B97" w:rsidP="00820B97">
      <w:pPr>
        <w:pStyle w:val="B2"/>
      </w:pPr>
      <w:r>
        <w:t>e</w:t>
      </w:r>
      <w:r w:rsidRPr="00FB2E19">
        <w:t>)</w:t>
      </w:r>
      <w:r w:rsidRPr="00FB2E19">
        <w:tab/>
        <w:t>MMTEL video call:</w:t>
      </w:r>
    </w:p>
    <w:p w14:paraId="66749255" w14:textId="0DA860F7" w:rsidR="00820B97" w:rsidRPr="00FB2E19" w:rsidRDefault="00820B97" w:rsidP="00820B97">
      <w:pPr>
        <w:pStyle w:val="B2"/>
      </w:pPr>
      <w:r w:rsidRPr="00FB2E19">
        <w:tab/>
        <w:t>the UE shall check whether MMTEL video call is ongoing as specified in 3GPP TS 24.501 [64], and if it is ongoing, the UE shall</w:t>
      </w:r>
      <w:r w:rsidR="00AE0600" w:rsidRPr="00AE0600">
        <w:t>, if the timer value is not zero, start an</w:t>
      </w:r>
      <w:r w:rsidRPr="00FB2E19">
        <w:t xml:space="preserve"> associated timer Tsor-cm</w:t>
      </w:r>
      <w:r>
        <w:t xml:space="preserve"> </w:t>
      </w:r>
      <w:r w:rsidR="00AE0600" w:rsidRPr="00AE0600">
        <w:t>with</w:t>
      </w:r>
      <w:r>
        <w:t xml:space="preserve"> the value included in the SOR-CMCI</w:t>
      </w:r>
      <w:r w:rsidRPr="00FB2E19">
        <w:t>;</w:t>
      </w:r>
    </w:p>
    <w:p w14:paraId="211EC55C" w14:textId="77777777" w:rsidR="00820B97" w:rsidRPr="00FB2E19" w:rsidRDefault="00820B97" w:rsidP="00820B97">
      <w:pPr>
        <w:pStyle w:val="B2"/>
      </w:pPr>
      <w:r>
        <w:t>f</w:t>
      </w:r>
      <w:r w:rsidRPr="00FB2E19">
        <w:t>)</w:t>
      </w:r>
      <w:r w:rsidRPr="00FB2E19">
        <w:tab/>
        <w:t>MO SMS over NAS or MO SMSoIP:</w:t>
      </w:r>
    </w:p>
    <w:p w14:paraId="34862547" w14:textId="621C5BBA" w:rsidR="00820B97" w:rsidRPr="00FB2E19" w:rsidRDefault="00820B97" w:rsidP="00820B97">
      <w:pPr>
        <w:pStyle w:val="B2"/>
      </w:pPr>
      <w:r w:rsidRPr="00FB2E19">
        <w:tab/>
        <w:t>the UE shall check whether MO SMS over NAS or MO SMSoIP services is ongoing as specified in TS 24.501 [64], and if it is ongoing, the UE shall</w:t>
      </w:r>
      <w:r w:rsidR="00AE0600" w:rsidRPr="00AE0600">
        <w:t>, if the timer value is not zero, start an</w:t>
      </w:r>
      <w:r w:rsidRPr="00FB2E19">
        <w:t xml:space="preserve"> associated timer Tsor-cm</w:t>
      </w:r>
      <w:r>
        <w:t xml:space="preserve"> </w:t>
      </w:r>
      <w:r w:rsidR="00AE0600" w:rsidRPr="00AE0600">
        <w:t>with</w:t>
      </w:r>
      <w:r>
        <w:t xml:space="preserve"> the value included in the SOR-CMCI</w:t>
      </w:r>
      <w:r w:rsidRPr="00FB2E19">
        <w:t>; or</w:t>
      </w:r>
    </w:p>
    <w:p w14:paraId="1950D9E1" w14:textId="77777777" w:rsidR="00820B97" w:rsidRPr="00FB2E19" w:rsidRDefault="00820B97" w:rsidP="00820B97">
      <w:pPr>
        <w:pStyle w:val="B2"/>
      </w:pPr>
      <w:r>
        <w:t>g</w:t>
      </w:r>
      <w:r w:rsidRPr="00FB2E19">
        <w:t>)</w:t>
      </w:r>
      <w:r w:rsidRPr="00FB2E19">
        <w:tab/>
        <w:t>match all:</w:t>
      </w:r>
    </w:p>
    <w:p w14:paraId="4DC35259" w14:textId="4C1F5CC5" w:rsidR="00820B97" w:rsidRPr="00FB2E19" w:rsidRDefault="00820B97" w:rsidP="00820B97">
      <w:pPr>
        <w:pStyle w:val="B2"/>
      </w:pPr>
      <w:r w:rsidRPr="00FB2E19">
        <w:tab/>
        <w:t>the UE shall</w:t>
      </w:r>
      <w:r w:rsidR="00AE0600" w:rsidRPr="00AE0600">
        <w:t>, if the timer value is not zero, start an</w:t>
      </w:r>
      <w:r w:rsidRPr="00FB2E19">
        <w:t xml:space="preserve"> associated timer Tsor-cm</w:t>
      </w:r>
      <w:r>
        <w:t xml:space="preserve"> </w:t>
      </w:r>
      <w:r w:rsidR="00AE0600" w:rsidRPr="00AE0600">
        <w:t>with</w:t>
      </w:r>
      <w:r>
        <w:t xml:space="preserve"> the value included in the SOR-CMCI</w:t>
      </w:r>
      <w:r w:rsidR="00AE0600" w:rsidRPr="00AE0600">
        <w:t xml:space="preserve"> .</w:t>
      </w:r>
    </w:p>
    <w:p w14:paraId="27C73B1A" w14:textId="77777777" w:rsidR="00AE0600" w:rsidRDefault="00AE0600" w:rsidP="00AE0600">
      <w:r>
        <w:t>If the SOR-CMCI is available, and</w:t>
      </w:r>
    </w:p>
    <w:p w14:paraId="2133145D" w14:textId="77777777" w:rsidR="00AE0600" w:rsidRDefault="00AE0600" w:rsidP="000A5B23">
      <w:pPr>
        <w:pStyle w:val="B1"/>
      </w:pPr>
      <w:r>
        <w:t>-</w:t>
      </w:r>
      <w:r>
        <w:tab/>
        <w:t xml:space="preserve">there is no SOR-CMCI rule (the contents of the SOR-CMCI are empty); </w:t>
      </w:r>
    </w:p>
    <w:p w14:paraId="3FA0E4F0" w14:textId="77777777" w:rsidR="00AE0600" w:rsidRDefault="00AE0600" w:rsidP="000A5B23">
      <w:pPr>
        <w:pStyle w:val="B1"/>
      </w:pPr>
      <w:r>
        <w:t>-</w:t>
      </w:r>
      <w:r>
        <w:tab/>
        <w:t>there are one or more SOR-CMCI rules but there is no criterion matched with any ongoing PDU session or service; or</w:t>
      </w:r>
    </w:p>
    <w:p w14:paraId="1A7BAB06" w14:textId="77777777" w:rsidR="00AE0600" w:rsidRDefault="00AE0600" w:rsidP="000A5B23">
      <w:pPr>
        <w:pStyle w:val="B1"/>
      </w:pPr>
      <w:r>
        <w:t>-</w:t>
      </w:r>
      <w:r>
        <w:tab/>
        <w:t>there are one or more SOR-CMCI rules and there is one or more criteria matched with an ongoing PDU session or service, but the highest timer value associated with the matched criteria is equal to zero;</w:t>
      </w:r>
    </w:p>
    <w:p w14:paraId="1AB56171" w14:textId="77777777" w:rsidR="00AE0600" w:rsidRDefault="00AE0600" w:rsidP="00AE0600">
      <w:r>
        <w:t>then there is no Tsor-cm timer started for the PDU session or service.</w:t>
      </w:r>
    </w:p>
    <w:p w14:paraId="04A145BF" w14:textId="6BD9B9AF" w:rsidR="00F815D2" w:rsidRDefault="00F815D2" w:rsidP="00AE0600">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9FD73E6" w14:textId="77777777" w:rsidR="00F815D2" w:rsidRDefault="00F815D2" w:rsidP="00F815D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4B540B48" w14:textId="105D554E" w:rsidR="00F815D2" w:rsidRPr="00871DED" w:rsidRDefault="00F815D2" w:rsidP="00F815D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w:t>
      </w:r>
      <w:r w:rsidR="00EE201A" w:rsidRPr="00EE201A">
        <w:t xml:space="preserve"> or the service</w:t>
      </w:r>
      <w:r>
        <w:t xml:space="preserve"> to infinity; or</w:t>
      </w:r>
    </w:p>
    <w:p w14:paraId="7241A2FE" w14:textId="77777777" w:rsidR="00F815D2" w:rsidRDefault="00F815D2" w:rsidP="00F815D2">
      <w:pPr>
        <w:pStyle w:val="B1"/>
      </w:pPr>
      <w:r w:rsidRPr="00871DED">
        <w:lastRenderedPageBreak/>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5B16E24F" w14:textId="77777777" w:rsidR="00F815D2" w:rsidRDefault="00F815D2" w:rsidP="00F815D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17F4CA3E" w14:textId="77777777" w:rsidR="00F815D2" w:rsidRDefault="00F815D2" w:rsidP="00F815D2">
      <w:pPr>
        <w:pStyle w:val="NO"/>
      </w:pPr>
      <w:r>
        <w:t>NOTE 2:</w:t>
      </w:r>
      <w:r>
        <w:tab/>
        <w:t xml:space="preserve">NAS 5GMM layer will receive an explicit indication from the upper layers that a service is started or stopped. When a service is started, it is handled as a new service in the procedures described in this </w:t>
      </w:r>
      <w:r w:rsidR="00962ACC">
        <w:t>clause</w:t>
      </w:r>
      <w:r>
        <w:t>.</w:t>
      </w:r>
    </w:p>
    <w:p w14:paraId="24FF6253" w14:textId="77777777" w:rsidR="00F815D2" w:rsidRDefault="00F815D2" w:rsidP="00F815D2">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46BCDA9" w14:textId="77777777" w:rsidR="00CB605A" w:rsidRPr="00E33C4D" w:rsidRDefault="00CB605A" w:rsidP="00CB605A">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66BDBF7B" w14:textId="77777777" w:rsidR="00825472" w:rsidRDefault="00825472" w:rsidP="0082547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1867D1E3" w14:textId="77777777" w:rsidR="00825472" w:rsidRDefault="00825472" w:rsidP="0082547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61EBC323" w14:textId="77777777" w:rsidR="00825472" w:rsidRDefault="00825472" w:rsidP="0082547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CA9EF1B" w14:textId="77777777" w:rsidR="00825472" w:rsidRPr="00F22054" w:rsidRDefault="00825472" w:rsidP="00825472">
      <w:pPr>
        <w:pStyle w:val="B1"/>
      </w:pPr>
      <w:r>
        <w:t>-</w:t>
      </w:r>
      <w:r>
        <w:tab/>
        <w:t>for all other cases, the running Tsor-cm timers for the associated PDU sessions or services are kept unchanged</w:t>
      </w:r>
      <w:r w:rsidRPr="00F22054">
        <w:t>.</w:t>
      </w:r>
    </w:p>
    <w:p w14:paraId="0E46AD09" w14:textId="77777777" w:rsidR="008A41F3" w:rsidRPr="00980BA5" w:rsidRDefault="008A41F3" w:rsidP="008A41F3">
      <w:r>
        <w:t>While one or more Tsor-cm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4868FE06" w14:textId="77777777" w:rsidR="008A41F3" w:rsidRDefault="008A41F3" w:rsidP="008A41F3">
      <w:pPr>
        <w:pStyle w:val="B1"/>
      </w:pPr>
      <w:r>
        <w:t>a)</w:t>
      </w:r>
      <w:r w:rsidRPr="00644A58">
        <w:tab/>
      </w:r>
      <w:r>
        <w:t>i</w:t>
      </w:r>
      <w:r w:rsidRPr="00871DED">
        <w:t xml:space="preserve">f </w:t>
      </w:r>
      <w:r>
        <w:t xml:space="preserve">an ongoing service is included in </w:t>
      </w:r>
      <w:bookmarkStart w:id="640" w:name="_Hlk69892732"/>
      <w:r w:rsidRPr="0054391C">
        <w:t>the updated "user controlled list of services exempted from release due to SOR"</w:t>
      </w:r>
      <w:bookmarkEnd w:id="640"/>
      <w:r>
        <w:t>, and the current value of the running Tsor-cm timer</w:t>
      </w:r>
      <w:r w:rsidRPr="00CE43E2">
        <w:t xml:space="preserve"> for the associated service</w:t>
      </w:r>
      <w:r>
        <w:t xml:space="preserve"> is not infinity</w:t>
      </w:r>
      <w:r w:rsidRPr="00871DED">
        <w:t xml:space="preserve">, </w:t>
      </w:r>
      <w:r w:rsidRPr="00FB0510">
        <w:t>then the Tsor-cm timer value for the associated service shall be set to infinity</w:t>
      </w:r>
      <w:r>
        <w:t>;</w:t>
      </w:r>
    </w:p>
    <w:p w14:paraId="7EE5F827" w14:textId="77777777" w:rsidR="008A41F3" w:rsidRDefault="008A41F3" w:rsidP="008A41F3">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576DF76A" w14:textId="77777777" w:rsidR="008A41F3" w:rsidRDefault="008A41F3" w:rsidP="008A41F3">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Tsor-cm timer in the SOR-CMCI is other than infinity and does not exceed the highest value of the </w:t>
      </w:r>
      <w:r w:rsidRPr="00871DED">
        <w:t>current value</w:t>
      </w:r>
      <w:r>
        <w:t xml:space="preserve">s of all running Tsor-cm timers, then the </w:t>
      </w:r>
      <w:r w:rsidRPr="006C7BAF">
        <w:t xml:space="preserve">Tsor-cm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30B9721A" w14:textId="77777777" w:rsidR="008A41F3" w:rsidRDefault="008A41F3" w:rsidP="008A41F3">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Tsor-cm timer value for the associated service shall be set to </w:t>
      </w:r>
      <w:r>
        <w:t>zero; or</w:t>
      </w:r>
    </w:p>
    <w:p w14:paraId="555B2C0E" w14:textId="77777777" w:rsidR="008A41F3" w:rsidRPr="008831C4" w:rsidRDefault="008A41F3" w:rsidP="008A41F3">
      <w:pPr>
        <w:pStyle w:val="B1"/>
        <w:rPr>
          <w:noProof/>
        </w:rPr>
      </w:pPr>
      <w:r>
        <w:t>c)</w:t>
      </w:r>
      <w:r>
        <w:tab/>
        <w:t>for all other cases, the running Tsor-cm timers for the associated services are kept unchanged</w:t>
      </w:r>
      <w:r w:rsidRPr="00F22054">
        <w:t>.</w:t>
      </w:r>
    </w:p>
    <w:p w14:paraId="25B60269" w14:textId="77777777" w:rsidR="008A41F3" w:rsidRDefault="008A41F3" w:rsidP="008A41F3">
      <w:pPr>
        <w:rPr>
          <w:rFonts w:eastAsia="SimSun"/>
        </w:rPr>
      </w:pPr>
      <w:r w:rsidRPr="00FB2E19">
        <w:rPr>
          <w:rFonts w:eastAsia="SimSun"/>
        </w:rPr>
        <w:t xml:space="preserve">The timer </w:t>
      </w:r>
      <w:r w:rsidRPr="00FB2E19">
        <w:t xml:space="preserve">Tsor-cm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2872A25" w14:textId="77777777" w:rsidR="00DB2483" w:rsidRDefault="00DB2483" w:rsidP="00DB2483">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r w:rsidRPr="00FB2E19">
        <w:rPr>
          <w:rFonts w:eastAsia="SimSun"/>
        </w:rPr>
        <w:t xml:space="preserve"> </w:t>
      </w:r>
    </w:p>
    <w:p w14:paraId="2668A988" w14:textId="77777777" w:rsidR="00DB2483" w:rsidRDefault="00DB2483" w:rsidP="00DB2483">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183C82F3" w14:textId="77777777" w:rsidR="00DB2483" w:rsidRDefault="00DB2483" w:rsidP="00DB2483">
      <w:pPr>
        <w:pStyle w:val="B1"/>
      </w:pPr>
      <w:r>
        <w:rPr>
          <w:rFonts w:eastAsia="SimSun"/>
        </w:rPr>
        <w:t>b)</w:t>
      </w:r>
      <w:r>
        <w:rPr>
          <w:rFonts w:eastAsia="SimSun"/>
        </w:rPr>
        <w:tab/>
      </w:r>
      <w:r w:rsidRPr="009E159C">
        <w:rPr>
          <w:rFonts w:eastAsia="SimSun"/>
        </w:rPr>
        <w:t xml:space="preserve">is not able to </w:t>
      </w:r>
      <w:r w:rsidR="005971AD" w:rsidRPr="009E159C">
        <w:rPr>
          <w:rFonts w:eastAsia="SimSun"/>
        </w:rPr>
        <w:t>su</w:t>
      </w:r>
      <w:r w:rsidR="005971AD">
        <w:rPr>
          <w:rFonts w:eastAsia="SimSun"/>
        </w:rPr>
        <w:t>c</w:t>
      </w:r>
      <w:r w:rsidR="005971AD" w:rsidRPr="009E159C">
        <w:rPr>
          <w:rFonts w:eastAsia="SimSun"/>
        </w:rPr>
        <w:t>cessfully</w:t>
      </w:r>
      <w:r w:rsidRPr="009E159C">
        <w:rPr>
          <w:rFonts w:eastAsia="SimSun"/>
        </w:rPr>
        <w:t xml:space="preserve"> recover the N1 NAS signalling connection</w:t>
      </w:r>
      <w:r>
        <w:rPr>
          <w:rFonts w:eastAsia="SimSun"/>
        </w:rPr>
        <w:t xml:space="preserve"> </w:t>
      </w:r>
      <w:r w:rsidRPr="00FB2E19">
        <w:t>(see 3GPP TS 24.501 [64])</w:t>
      </w:r>
      <w:r>
        <w:t xml:space="preserve">; </w:t>
      </w:r>
      <w:r w:rsidRPr="00FB2E19">
        <w:rPr>
          <w:rFonts w:eastAsia="SimSun"/>
        </w:rPr>
        <w:t>or</w:t>
      </w:r>
    </w:p>
    <w:p w14:paraId="64787520" w14:textId="77777777" w:rsidR="00DB2483" w:rsidRDefault="00DB2483" w:rsidP="00DB2483">
      <w:pPr>
        <w:pStyle w:val="B1"/>
        <w:rPr>
          <w:rFonts w:eastAsia="SimSun"/>
        </w:rPr>
      </w:pPr>
      <w:r>
        <w:t>c)</w:t>
      </w:r>
      <w:r>
        <w:tab/>
        <w:t xml:space="preserve">enters </w:t>
      </w:r>
      <w:r w:rsidRPr="00FB2E19">
        <w:t>5GMM-CONNECTED mode with RRC inactive indication (see 3GPP TS 24.501 [64])</w:t>
      </w:r>
      <w:r>
        <w:t xml:space="preserve">; </w:t>
      </w:r>
    </w:p>
    <w:p w14:paraId="7C322616" w14:textId="77777777" w:rsidR="00DB2483" w:rsidRDefault="00DB2483" w:rsidP="00DB2483">
      <w:pPr>
        <w:rPr>
          <w:lang w:eastAsia="zh-CN"/>
        </w:rPr>
      </w:pPr>
      <w:r w:rsidRPr="00FB2E19">
        <w:rPr>
          <w:rFonts w:eastAsia="SimSun"/>
        </w:rPr>
        <w:lastRenderedPageBreak/>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AEC158D" w14:textId="77777777" w:rsidR="00DB2483" w:rsidRDefault="00DB2483" w:rsidP="00DB2483">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3E0389EE" w14:textId="77777777" w:rsidR="00DB2483" w:rsidRDefault="00DB2483" w:rsidP="00DB248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CF42C8" w14:textId="77777777" w:rsidR="00DB2483" w:rsidRDefault="00DB2483" w:rsidP="00DB2483">
      <w:r>
        <w:t xml:space="preserve">then the UE shall </w:t>
      </w:r>
      <w:r w:rsidRPr="00BD471C">
        <w:t xml:space="preserve">attempt to obtain service on a higher priority PLMN as specified in </w:t>
      </w:r>
      <w:r w:rsidR="00962ACC">
        <w:t>clause</w:t>
      </w:r>
      <w:r>
        <w:t> </w:t>
      </w:r>
      <w:r w:rsidRPr="00BD471C">
        <w:t>4.4.3.3 by acting as if timer T that controls periodic attempts has expired</w:t>
      </w:r>
      <w:r>
        <w:t>.</w:t>
      </w:r>
    </w:p>
    <w:p w14:paraId="3241CBE6" w14:textId="77777777" w:rsidR="00DB2483" w:rsidRDefault="00DB2483" w:rsidP="00DB2483">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137F6D8" w14:textId="0C04EE1D" w:rsidR="008A41F3" w:rsidRPr="004945D7" w:rsidRDefault="008A41F3" w:rsidP="008A41F3">
      <w:r>
        <w:rPr>
          <w:rFonts w:eastAsia="SimSun"/>
        </w:rPr>
        <w:t xml:space="preserve">When </w:t>
      </w:r>
      <w:r w:rsidR="00AE0600" w:rsidRPr="00AE0600">
        <w:rPr>
          <w:rFonts w:eastAsia="SimSun"/>
        </w:rPr>
        <w:t xml:space="preserve">the UE determines that no Tsor-cm timer is running, </w:t>
      </w:r>
      <w:r>
        <w:rPr>
          <w:rFonts w:eastAsia="SimSun"/>
        </w:rPr>
        <w:t xml:space="preserve">the </w:t>
      </w:r>
      <w:r>
        <w:t>last running Tsor-cm timer is stopped due to release of the associated PDU sessions or stop of the associated services</w:t>
      </w:r>
      <w:r w:rsidR="00AE0600"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7B059076" w14:textId="77777777" w:rsidR="008A41F3" w:rsidRDefault="008A41F3" w:rsidP="008A41F3">
      <w:pPr>
        <w:pStyle w:val="B1"/>
      </w:pPr>
      <w:r>
        <w:t>i)</w:t>
      </w:r>
      <w:r w:rsidR="00962ACC">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1F83F076" w14:textId="77777777" w:rsidR="008A41F3" w:rsidRDefault="008A41F3" w:rsidP="008A41F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3ACA06E" w14:textId="74476D5F" w:rsidR="008A41F3" w:rsidRDefault="008A41F3" w:rsidP="008A41F3">
      <w:r>
        <w:t>then</w:t>
      </w:r>
      <w:r w:rsidRPr="00FB2E19">
        <w:t xml:space="preserve"> </w:t>
      </w:r>
      <w:r w:rsidR="00DB2483">
        <w:t xml:space="preserve">if the UE is in </w:t>
      </w:r>
      <w:r w:rsidR="00DB2483" w:rsidRPr="00FB2E19">
        <w:t>5GMM-CONNECTED mode</w:t>
      </w:r>
      <w:r w:rsidR="00DB2483">
        <w:t>,</w:t>
      </w:r>
      <w:r w:rsidR="00DB2483" w:rsidRPr="00FB2E19">
        <w:t xml:space="preserve"> </w:t>
      </w:r>
      <w:r w:rsidRPr="00FB2E19">
        <w:t>the UE shall perform the deregistration procedure (see</w:t>
      </w:r>
      <w:r>
        <w:t xml:space="preserve"> </w:t>
      </w:r>
      <w:r w:rsidRPr="00FB2E19">
        <w:t>clause 4.2.2.3 of 3GPP TS 23.502 [63]) that releases all the established PDU sessions</w:t>
      </w:r>
      <w:r w:rsidR="00EE201A" w:rsidRPr="00EE201A">
        <w:t xml:space="preserve"> and services</w:t>
      </w:r>
      <w:r>
        <w:t>, if any,</w:t>
      </w:r>
      <w:r w:rsidRPr="00FB2E19">
        <w:t xml:space="preserve"> and </w:t>
      </w:r>
      <w:r w:rsidR="00DB2483">
        <w:t xml:space="preserve">once </w:t>
      </w:r>
      <w:r w:rsidRPr="00FB2E19">
        <w:t>the UE enters idle mode</w:t>
      </w:r>
      <w:r>
        <w:t xml:space="preserve"> </w:t>
      </w:r>
      <w:r w:rsidR="00DB2483">
        <w:rPr>
          <w:rFonts w:eastAsia="SimSun"/>
        </w:rPr>
        <w:t>it shall</w:t>
      </w:r>
      <w:r w:rsidRPr="00FB2E19">
        <w:rPr>
          <w:rFonts w:eastAsia="SimSun"/>
        </w:rPr>
        <w:t xml:space="preserve"> </w:t>
      </w:r>
      <w:r w:rsidRPr="00FB2E19">
        <w:t xml:space="preserve">attempt to obtain service on a higher priority PLMN as specified in </w:t>
      </w:r>
      <w:r w:rsidR="00962ACC">
        <w:t>clause</w:t>
      </w:r>
      <w:r w:rsidRPr="00FB2E19">
        <w:t> 4.4.3.3 by acting as if timer T that controls periodic attempts has expired.</w:t>
      </w:r>
    </w:p>
    <w:p w14:paraId="30937354" w14:textId="77777777" w:rsidR="00820B97" w:rsidRPr="00FB2E19" w:rsidRDefault="00820B97" w:rsidP="00820B97">
      <w:pPr>
        <w:pStyle w:val="NO"/>
        <w:rPr>
          <w:rFonts w:eastAsia="SimSun"/>
        </w:rPr>
      </w:pPr>
      <w:r>
        <w:t>NOTE</w:t>
      </w:r>
      <w:r w:rsidR="00AF16B4">
        <w:t> </w:t>
      </w:r>
      <w:r w:rsidR="00DB2483">
        <w:t>5</w:t>
      </w:r>
      <w:r>
        <w:t>:</w:t>
      </w:r>
      <w:r>
        <w:tab/>
        <w:t xml:space="preserve">The </w:t>
      </w:r>
      <w:r w:rsidRPr="00FB2E19">
        <w:t>list of available and allowable PLMNs in the area</w:t>
      </w:r>
      <w:r>
        <w:t xml:space="preserve"> is implementation specific.</w:t>
      </w:r>
    </w:p>
    <w:p w14:paraId="23BC2F6A" w14:textId="77777777" w:rsidR="00444DB7" w:rsidRDefault="00444DB7" w:rsidP="00444DB7">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he UE shall attempt to perform the PLMN 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573BD71" w14:textId="77777777" w:rsidR="00CB605A" w:rsidRDefault="00CB605A" w:rsidP="007276FF">
      <w:pPr>
        <w:pStyle w:val="Heading3"/>
      </w:pPr>
      <w:bookmarkStart w:id="641" w:name="_Toc83313390"/>
      <w:r>
        <w:t>C.4.3</w:t>
      </w:r>
      <w:r w:rsidRPr="00767EFE">
        <w:tab/>
      </w:r>
      <w:r>
        <w:t>Stage-2 flow for providing UE with SOR-CMCI in HPLMN or VPLMN after registration</w:t>
      </w:r>
      <w:bookmarkEnd w:id="641"/>
    </w:p>
    <w:p w14:paraId="443759EA" w14:textId="29211943" w:rsidR="00AE65D9" w:rsidRDefault="00CB605A" w:rsidP="00CB605A">
      <w:r>
        <w:t>The stage-2 flow for providing UE with SOR-CMCI in HPLMN or VPLMN after registration is indicated in figure C.4.3.1</w:t>
      </w:r>
      <w:r w:rsidR="00AE65D9">
        <w:t>,</w:t>
      </w:r>
      <w:r w:rsidR="00AE65D9" w:rsidRPr="00671744">
        <w:t xml:space="preserve"> </w:t>
      </w:r>
      <w:r w:rsidR="00AE65D9">
        <w:t xml:space="preserve">when the </w:t>
      </w:r>
      <w:r w:rsidR="00AE65D9"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w:t>
      </w:r>
      <w:r w:rsidR="00E1431D">
        <w:t>In this procedure, the SOR-CMCI is sent in plain text or sent within the secured packet.</w:t>
      </w:r>
    </w:p>
    <w:p w14:paraId="1A8132E3" w14:textId="77777777" w:rsidR="00AE65D9" w:rsidRPr="00671744" w:rsidRDefault="00AE65D9" w:rsidP="00AE65D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6989EFE0" w14:textId="77777777" w:rsidR="00CB605A" w:rsidRDefault="00CB605A" w:rsidP="00CB605A">
      <w:r>
        <w:t>The procedure is triggered:</w:t>
      </w:r>
    </w:p>
    <w:p w14:paraId="6BC4542A" w14:textId="77777777" w:rsidR="00CB605A" w:rsidRDefault="00CB605A" w:rsidP="00CB605A">
      <w:pPr>
        <w:pStyle w:val="B1"/>
      </w:pPr>
      <w:r>
        <w:t>-</w:t>
      </w:r>
      <w:r>
        <w:tab/>
        <w:t>If</w:t>
      </w:r>
      <w:r w:rsidRPr="00FB688E">
        <w:rPr>
          <w:noProof/>
        </w:rPr>
        <w:t xml:space="preserve"> </w:t>
      </w:r>
      <w:r>
        <w:rPr>
          <w:noProof/>
        </w:rPr>
        <w:t xml:space="preserve">the HPLMN UDM supports </w:t>
      </w:r>
      <w:r>
        <w:t xml:space="preserve">obtaining </w:t>
      </w:r>
      <w:r w:rsidR="00E1431D">
        <w:t xml:space="preserve">the parameters of the </w:t>
      </w:r>
      <w:r>
        <w:t xml:space="preserve">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65DDCFC2" w14:textId="77777777" w:rsidR="00CB605A" w:rsidRDefault="00CB605A" w:rsidP="00CB605A">
      <w:pPr>
        <w:pStyle w:val="B1"/>
      </w:pPr>
      <w:r>
        <w:t>-</w:t>
      </w:r>
      <w:r>
        <w:tab/>
        <w:t xml:space="preserve">When </w:t>
      </w:r>
      <w:r>
        <w:rPr>
          <w:noProof/>
        </w:rPr>
        <w:t>the SOR-CMCI</w:t>
      </w:r>
      <w:r>
        <w:t xml:space="preserve"> becomes available in the HPLMN UDM (i.e. retrieved from the UDR).</w:t>
      </w:r>
    </w:p>
    <w:p w14:paraId="0978331A" w14:textId="77777777" w:rsidR="00DA23E1" w:rsidRPr="005F66D4" w:rsidRDefault="00DA23E1" w:rsidP="00DA23E1">
      <w:pPr>
        <w:pStyle w:val="B1"/>
      </w:pPr>
    </w:p>
    <w:p w14:paraId="634D15F4" w14:textId="77777777" w:rsidR="00DA23E1" w:rsidRPr="00BD0557" w:rsidRDefault="00DA23E1" w:rsidP="00DA23E1">
      <w:pPr>
        <w:pStyle w:val="TF"/>
      </w:pPr>
      <w:r>
        <w:object w:dxaOrig="11039" w:dyaOrig="5386" w14:anchorId="69D8C695">
          <v:shape id="_x0000_i1031" type="#_x0000_t75" style="width:551.85pt;height:270.6pt" o:ole="">
            <v:imagedata r:id="rId30" o:title=""/>
          </v:shape>
          <o:OLEObject Type="Embed" ProgID="Word.Picture.8" ShapeID="_x0000_i1031" DrawAspect="Content" ObjectID="_1693926577" r:id="rId31"/>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1F50239C" w14:textId="77777777" w:rsidR="00DA23E1" w:rsidRDefault="00DA23E1" w:rsidP="00DA23E1">
      <w:r>
        <w:t>For the steps below, security protection is described in 3GPP TS 33.501 [24].</w:t>
      </w:r>
    </w:p>
    <w:p w14:paraId="6072D5B6" w14:textId="77777777" w:rsidR="00E1431D" w:rsidRDefault="00E1431D" w:rsidP="00E1431D">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307D903E" w14:textId="77777777" w:rsidR="00E1431D" w:rsidRDefault="00CB605A" w:rsidP="00E1431D">
      <w:pPr>
        <w:pStyle w:val="B1"/>
        <w:rPr>
          <w:lang w:val="en-US"/>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HPLMN UDM</w:t>
      </w:r>
      <w:r w:rsidR="00E1431D">
        <w:rPr>
          <w:lang w:val="en-US"/>
        </w:rPr>
        <w:t xml:space="preserve">: </w:t>
      </w:r>
    </w:p>
    <w:p w14:paraId="5C136E4B" w14:textId="72445DFE" w:rsidR="00CB605A" w:rsidRDefault="0010345A" w:rsidP="003A24F7">
      <w:pPr>
        <w:pStyle w:val="B2"/>
      </w:pPr>
      <w:r>
        <w:rPr>
          <w:lang w:val="en-US"/>
        </w:rPr>
        <w:t>-</w:t>
      </w:r>
      <w:r>
        <w:rPr>
          <w:lang w:val="en-US"/>
        </w:rPr>
        <w:tab/>
        <w:t>upon receiving the SOR-CMCI (in plain text), shall include the SOR-CMCI,</w:t>
      </w:r>
      <w:r w:rsidRPr="00EE41C2">
        <w:t xml:space="preserve"> </w:t>
      </w:r>
      <w:r>
        <w:t>the "Store the SOR-CMCI in the ME" indicator, if any,</w:t>
      </w:r>
      <w:r w:rsidR="00CB605A">
        <w:rPr>
          <w:lang w:val="en-US"/>
        </w:rPr>
        <w:t xml:space="preserve"> </w:t>
      </w:r>
      <w:r w:rsidR="0082081C" w:rsidRPr="0082081C">
        <w:rPr>
          <w:lang w:val="en-US"/>
        </w:rPr>
        <w:t xml:space="preserve">and </w:t>
      </w:r>
      <w:r w:rsidR="00CB605A">
        <w:t xml:space="preserve">the </w:t>
      </w:r>
      <w:r w:rsidR="00CB605A" w:rsidRPr="00772EC1">
        <w:t>HPLMN indication that 'no change of the "Operator Controlled PLMN Selector with Access Technology" list stored in the UE is needed and thus no list of preferred PLMN/access technology combinations is provided'</w:t>
      </w:r>
      <w:r w:rsidR="00CB605A">
        <w:t>;</w:t>
      </w:r>
      <w:r w:rsidR="0034777B">
        <w:t xml:space="preserve"> or</w:t>
      </w:r>
    </w:p>
    <w:p w14:paraId="707B0FEE" w14:textId="77777777" w:rsidR="0010345A" w:rsidRDefault="0010345A" w:rsidP="0010345A">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3C1F11C0" w14:textId="22056A31" w:rsidR="0010345A" w:rsidRDefault="0010345A" w:rsidP="0010345A">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0082081C" w:rsidRPr="0082081C">
        <w:t>. However, the SOR-CMCI included in the secured packet can be applied by the UE if the UE has one or more Tsor-cm timers running as described in C.4.2</w:t>
      </w:r>
      <w:r>
        <w:t>.</w:t>
      </w:r>
    </w:p>
    <w:p w14:paraId="0EF8C8FF" w14:textId="77777777" w:rsidR="005F66D4" w:rsidRPr="00671744" w:rsidRDefault="005F66D4" w:rsidP="005F66D4">
      <w:pPr>
        <w:pStyle w:val="NO"/>
      </w:pPr>
      <w:r w:rsidRPr="00671744">
        <w:t>NOTE </w:t>
      </w:r>
      <w:r>
        <w:t>2</w:t>
      </w:r>
      <w:r w:rsidRPr="00671744">
        <w:t>:</w:t>
      </w:r>
      <w:r w:rsidRPr="00671744">
        <w:tab/>
      </w:r>
      <w:r>
        <w:t>The UDM cannot provide the SOR-CMCI, if any, to the VPLMN AMF which does not support receiving SoR transparent container (see 3GPP TS 29.503 [</w:t>
      </w:r>
      <w:r w:rsidR="00AB3B6F">
        <w:t>78</w:t>
      </w:r>
      <w:r>
        <w:t>]).</w:t>
      </w:r>
    </w:p>
    <w:p w14:paraId="794394BB" w14:textId="77777777" w:rsidR="00DA23E1" w:rsidRDefault="00DA23E1" w:rsidP="00DA23E1">
      <w:pPr>
        <w:pStyle w:val="B1"/>
      </w:pPr>
      <w:r>
        <w:t>3)</w:t>
      </w:r>
      <w:r>
        <w:tab/>
        <w:t>The AMF to the UE: the AMF sends a DL NAS TRANSPORT message to the served UE. The AMF includes in the DL NAS TRANSPORT message the steering of roaming information received from the UDM.</w:t>
      </w:r>
    </w:p>
    <w:p w14:paraId="30ADCFAF" w14:textId="77777777" w:rsidR="00DA23E1" w:rsidRDefault="00DA23E1" w:rsidP="00DA23E1">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 xml:space="preserve">HPLMN indication that 'no change of the "Operator Controlled PLMN Selector with Access Technology" list stored in the UE is needed </w:t>
      </w:r>
      <w:r w:rsidRPr="00772EC1">
        <w:lastRenderedPageBreak/>
        <w:t>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0528E5" w14:textId="144BC285" w:rsidR="005F66D4" w:rsidRDefault="005F66D4" w:rsidP="005F66D4">
      <w:pPr>
        <w:pStyle w:val="B2"/>
        <w:rPr>
          <w:noProof/>
        </w:rPr>
      </w:pPr>
      <w:bookmarkStart w:id="642"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rsidR="00962ACC">
        <w:t>clause</w:t>
      </w:r>
      <w:r>
        <w:t> </w:t>
      </w:r>
      <w:r w:rsidRPr="00D057CC">
        <w:t>C.4.1</w:t>
      </w:r>
      <w:r>
        <w:rPr>
          <w:noProof/>
        </w:rPr>
        <w:t>.</w:t>
      </w:r>
      <w:r w:rsidR="0082081C" w:rsidRPr="0082081C">
        <w:rPr>
          <w:noProof/>
        </w:rPr>
        <w:t xml:space="preserve"> If the UE has one or more Tsor-cm timers running, the UE shall apply the received SOR-CMCI as described in C.4.2.</w:t>
      </w:r>
    </w:p>
    <w:p w14:paraId="3BFE9522" w14:textId="77777777" w:rsidR="005F66D4" w:rsidRDefault="005F66D4" w:rsidP="005F66D4">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642"/>
    <w:p w14:paraId="30AC1F2E" w14:textId="77777777" w:rsidR="00DA23E1" w:rsidRDefault="00DA23E1" w:rsidP="00DA23E1">
      <w:pPr>
        <w:pStyle w:val="B2"/>
      </w:pPr>
      <w:r>
        <w:rPr>
          <w:noProof/>
        </w:rPr>
        <w:tab/>
        <w:t xml:space="preserve">If </w:t>
      </w:r>
      <w:r>
        <w:t xml:space="preserve">the UDM has not requested an acknowledgement from the UE then </w:t>
      </w:r>
      <w:r>
        <w:rPr>
          <w:noProof/>
        </w:rPr>
        <w:t>step 5 is skipped</w:t>
      </w:r>
      <w:r>
        <w:t>; and</w:t>
      </w:r>
    </w:p>
    <w:p w14:paraId="5634FBC8" w14:textId="77777777" w:rsidR="00736EC1" w:rsidRDefault="00736EC1" w:rsidP="00736EC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9ABF9DA" w14:textId="77777777" w:rsidR="00DA23E1" w:rsidRDefault="00DA23E1" w:rsidP="00DA23E1">
      <w:pPr>
        <w:pStyle w:val="B2"/>
      </w:pPr>
      <w:r>
        <w:tab/>
      </w:r>
      <w:r>
        <w:rPr>
          <w:noProof/>
        </w:rPr>
        <w:t>Step 5 is skipped;</w:t>
      </w:r>
    </w:p>
    <w:p w14:paraId="659D03FF" w14:textId="77777777" w:rsidR="00AB3B6F" w:rsidRDefault="00AB3B6F" w:rsidP="00AB3B6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3AF4BBD" w14:textId="77777777" w:rsidR="00AB3B6F" w:rsidRDefault="00AB3B6F" w:rsidP="00AB3B6F">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06F98667" w14:textId="77777777" w:rsidR="00AB3B6F" w:rsidRDefault="00AB3B6F" w:rsidP="00AB3B6F">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2DA5D0BF" w14:textId="77777777" w:rsidR="00AB3B6F" w:rsidRDefault="00AB3B6F" w:rsidP="00AB3B6F">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4D45F31F" w14:textId="77777777" w:rsidR="00DA23E1" w:rsidRPr="00FA56B7" w:rsidRDefault="00DA23E1" w:rsidP="00DA23E1">
      <w:r>
        <w:t xml:space="preserve">If </w:t>
      </w:r>
      <w:r>
        <w:rPr>
          <w:noProof/>
        </w:rPr>
        <w:t>the selected PLMN</w:t>
      </w:r>
      <w:r>
        <w:t xml:space="preserve"> is a VPLMN and:</w:t>
      </w:r>
    </w:p>
    <w:p w14:paraId="0F8CCDE6" w14:textId="77777777" w:rsidR="00DA23E1" w:rsidRDefault="00DA23E1" w:rsidP="00DA23E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7C397AB" w14:textId="77777777" w:rsidR="00DA23E1" w:rsidRDefault="00DA23E1" w:rsidP="00DA23E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59E4DEB" w14:textId="77777777" w:rsidR="00736EC1" w:rsidRDefault="00736EC1" w:rsidP="00736EC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962ACC">
        <w:t>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751FFF31" w14:textId="77777777" w:rsidR="00AB3B6F" w:rsidRDefault="00AB3B6F" w:rsidP="00AB3B6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678DFE4C" w14:textId="77777777" w:rsidR="00E97638" w:rsidRDefault="009D3BCF">
      <w:pPr>
        <w:pStyle w:val="Heading8"/>
      </w:pPr>
      <w:r>
        <w:br w:type="page"/>
      </w:r>
      <w:bookmarkStart w:id="643" w:name="_Toc20125260"/>
      <w:bookmarkStart w:id="644" w:name="_Toc27486457"/>
      <w:bookmarkStart w:id="645" w:name="_Toc36210510"/>
      <w:bookmarkStart w:id="646" w:name="_Toc45096369"/>
      <w:bookmarkStart w:id="647" w:name="_Toc45882402"/>
      <w:bookmarkStart w:id="648" w:name="_Toc51762198"/>
      <w:bookmarkStart w:id="649" w:name="_Toc83313391"/>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43"/>
      <w:bookmarkEnd w:id="644"/>
      <w:bookmarkEnd w:id="645"/>
      <w:bookmarkEnd w:id="646"/>
      <w:bookmarkEnd w:id="647"/>
      <w:bookmarkEnd w:id="648"/>
      <w:bookmarkEnd w:id="649"/>
    </w:p>
    <w:bookmarkEnd w:id="635"/>
    <w:p w14:paraId="4D61A16B" w14:textId="77777777" w:rsidR="003F5A54" w:rsidRPr="003F5A54" w:rsidRDefault="003F5A54" w:rsidP="003F5A5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5D5D52AC"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357A70B8" w14:textId="77777777" w:rsidR="00E97638" w:rsidRPr="00D27A95" w:rsidRDefault="00E97638">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5431D6F" w14:textId="77777777" w:rsidR="00E97638" w:rsidRPr="00D27A95" w:rsidRDefault="00E97638">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ACCF5F3"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5404682F"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81DA51F"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34546C21"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25C50DF9"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13B5D716"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209215D"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351B35D"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205AFB09" w14:textId="77777777" w:rsidR="00E97638" w:rsidRPr="00D27A95" w:rsidRDefault="00E97638">
            <w:pPr>
              <w:pStyle w:val="TAH"/>
              <w:rPr>
                <w:snapToGrid w:val="0"/>
                <w:sz w:val="16"/>
              </w:rPr>
            </w:pPr>
            <w:r w:rsidRPr="00D27A95">
              <w:rPr>
                <w:snapToGrid w:val="0"/>
                <w:sz w:val="16"/>
              </w:rPr>
              <w:t>comment</w:t>
            </w:r>
          </w:p>
        </w:tc>
      </w:tr>
      <w:tr w:rsidR="00E97638" w:rsidRPr="00D27A95" w14:paraId="269CC38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39787C"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D00B6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517C61"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D5D8C"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99A8233"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BD29"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42B78A"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5882DAE"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4D527C"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5625CEE"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93CFEF" w14:textId="77777777" w:rsidR="00E97638" w:rsidRPr="00D27A95" w:rsidRDefault="00E97638">
            <w:pPr>
              <w:pStyle w:val="TAL"/>
              <w:rPr>
                <w:snapToGrid w:val="0"/>
                <w:sz w:val="16"/>
              </w:rPr>
            </w:pPr>
          </w:p>
        </w:tc>
      </w:tr>
      <w:tr w:rsidR="00E97638" w:rsidRPr="00D27A95" w14:paraId="603F7D8D" w14:textId="77777777">
        <w:trPr>
          <w:cantSplit/>
        </w:trPr>
        <w:tc>
          <w:tcPr>
            <w:tcW w:w="568" w:type="dxa"/>
            <w:tcBorders>
              <w:top w:val="single" w:sz="6" w:space="0" w:color="C0C0C0"/>
              <w:left w:val="single" w:sz="6" w:space="0" w:color="C0C0C0"/>
              <w:right w:val="single" w:sz="6" w:space="0" w:color="C0C0C0"/>
            </w:tcBorders>
            <w:shd w:val="solid" w:color="FFFFFF" w:fill="auto"/>
          </w:tcPr>
          <w:p w14:paraId="670561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547CBD82"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507F0927"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348F10B5"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6F80CD09"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3B46D7F1"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27D714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12E54E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697BBEC3"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B523C6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2CE4CAA9"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1C3B3FEF"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EC060FC"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555B0CA"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336BF7FF"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5015B778"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6C2C5B85"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CBFF0DA"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A87DEFE"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7982A397"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23CAD89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37E3A85E"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33BEE8A1"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3DEF3118"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3827FA7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1081FA"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57189B"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57C268"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C9F04A"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F141EEC"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1F32DFB"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37E5E8"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7BA22B"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08F787"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D0CE0D0"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219859F"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5FDA34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12BA"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F865C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66499C"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229ADF"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E9C3581"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BD5D32"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AD1E02"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64FA3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DFA808"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73E2095"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574E0A0"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B49D31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1F5B5E"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0103EF"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0B90C"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3C7D74E"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9B8BED"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E53CC99"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DD110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E409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3FC028"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BBB81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9912F7A"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1D74A4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06B239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4343B"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FC4A695"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377260"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2BBB52"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0BE08BD"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5620D3C"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270B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BCB05FB"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B13E6E"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B4F067"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0779596" w14:textId="77777777" w:rsidR="00E97638" w:rsidRPr="00D27A95" w:rsidRDefault="00E97638">
            <w:pPr>
              <w:pStyle w:val="TAL"/>
              <w:rPr>
                <w:snapToGrid w:val="0"/>
                <w:color w:val="000000"/>
                <w:sz w:val="16"/>
              </w:rPr>
            </w:pPr>
          </w:p>
        </w:tc>
      </w:tr>
      <w:tr w:rsidR="00E97638" w:rsidRPr="00D27A95" w14:paraId="15EF925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5ED65D"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52A20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1F193F"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1867E5"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F56862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5651E0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3C9056"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79FEC6"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FA902"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373523F"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270E48" w14:textId="77777777" w:rsidR="00E97638" w:rsidRPr="00D27A95" w:rsidRDefault="00E97638">
            <w:pPr>
              <w:pStyle w:val="TAL"/>
              <w:rPr>
                <w:snapToGrid w:val="0"/>
                <w:color w:val="000000"/>
                <w:sz w:val="16"/>
              </w:rPr>
            </w:pPr>
            <w:r w:rsidRPr="00D27A95">
              <w:rPr>
                <w:snapToGrid w:val="0"/>
                <w:color w:val="000000"/>
                <w:sz w:val="16"/>
              </w:rPr>
              <w:t>23.Oct.2000</w:t>
            </w:r>
          </w:p>
          <w:p w14:paraId="775BC05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4CF8B5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CD01DF"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DCD96B0"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31AAD23"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70F154"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4E706A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F6CDC4"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40D2A4"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1DD898F"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324B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D37830"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B693C3" w14:textId="77777777" w:rsidR="00E97638" w:rsidRPr="00D27A95" w:rsidRDefault="00E97638">
            <w:pPr>
              <w:pStyle w:val="TAL"/>
              <w:rPr>
                <w:snapToGrid w:val="0"/>
                <w:color w:val="000000"/>
                <w:sz w:val="16"/>
              </w:rPr>
            </w:pPr>
            <w:r w:rsidRPr="00D27A95">
              <w:rPr>
                <w:snapToGrid w:val="0"/>
                <w:color w:val="000000"/>
                <w:sz w:val="16"/>
              </w:rPr>
              <w:t>1 Nov..2000</w:t>
            </w:r>
          </w:p>
          <w:p w14:paraId="324FA73D"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4AFE02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0E9E3"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EB9712C"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37784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0F2194"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187EB0E"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6514C14"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E08CDC"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88957B"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B8D6A"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7CCED8E"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BC23674"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7DE2242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35F954"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AACCDA"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81B0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4A8E14"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3395C13"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A8E115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3BA7D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6A2EBA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363105"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0342C4"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252AA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209F682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91E40D"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E6B889"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25C9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E74AF3"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331F4D"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C448A5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7BFC6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B8DE7B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FFF0B0"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C15E29"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463D04"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6D46B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6B14EE"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0EBEDD"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BCD3F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1B8C1C"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7DAD38E"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F2D011"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25021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CD944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BF426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639A54"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243660"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293BB1C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32781"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5BF5881"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3222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B3140F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B9598E0"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51680C0"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6022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9D085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564679"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DA91BC"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5A3DB"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203CEE5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1FA8A8"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9629E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D303F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4D2F7F"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23D74E"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A079FB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86AA76"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646443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B2B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49D980"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29D77F"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3F435D4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914DB6"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D5F167C"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EE64F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BA35FD8"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A0C9B2"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4667E9E"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143BC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2462CF7"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37DA3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EBC668D"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B6E38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CD60D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5E3F4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AED333"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E912C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8278E4"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D64B4CC"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78B43A"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A6DEC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BE2E1F"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FC3852"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09928E"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48399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AF69B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DD4BC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B17334"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9D5E3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354DE2"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7F9BD61"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E309C1"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FA10F2"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668F9F7"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4A61B5"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9322AA"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BA5994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370D1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B0B6A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35B40A4"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B9A9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F7340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D92E254"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0193F2"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95864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4C2F3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EBB8B38"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BD8DF6C"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A002AA5"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68980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30B20E"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2B8C97"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BD5DF6"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CA8FCA"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FB281A"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03E409E"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41B8B4"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5799E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B8C5FB"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900075"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6E4CEA" w14:textId="77777777" w:rsidR="00E97638" w:rsidRPr="00D27A95" w:rsidRDefault="00E97638">
            <w:pPr>
              <w:pStyle w:val="TAL"/>
              <w:rPr>
                <w:snapToGrid w:val="0"/>
                <w:color w:val="000000"/>
                <w:sz w:val="16"/>
              </w:rPr>
            </w:pPr>
          </w:p>
        </w:tc>
      </w:tr>
      <w:tr w:rsidR="00E97638" w:rsidRPr="00D27A95" w14:paraId="351BEA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4186F3C"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8704D53"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53652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CA0FA"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D984A73"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66CD705"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81D254"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6EAF91"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52195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A37D11"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01DA2D"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0F7C8A8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0DACCD"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AAF4C3"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CB0D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98CCF8"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FC2E04"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27E4D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63D5F8"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B14796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81B331"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9C42BAD"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CC73A1"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70FED5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DC43B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1EFDC1"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F99E04"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2FF58A"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0EB9329"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879788A"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7122E82"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8F0C1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D09B09"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D894B0"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CD1DD8"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71370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58A244"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256091C"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A83B2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F157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6B79727"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2EAD74"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C0FF67"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12D81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5F9346F"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5D821A" w14:textId="77777777" w:rsidR="00E97638" w:rsidRPr="00D27A95" w:rsidRDefault="00E97638">
            <w:pPr>
              <w:pStyle w:val="TAL"/>
              <w:rPr>
                <w:sz w:val="16"/>
              </w:rPr>
            </w:pPr>
            <w:r w:rsidRPr="00D27A95">
              <w:rPr>
                <w:sz w:val="16"/>
              </w:rPr>
              <w:t xml:space="preserve">Removal of </w:t>
            </w:r>
            <w:r w:rsidR="00962AC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2552258"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02B858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CBB826"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5643B08"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3988B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3E69B0"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6947ED"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1F9116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1DB978"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E60FFA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3C3F9E"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619911"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F3A0700"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1CE41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ADA564"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AECD04"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FBC43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A2F01D"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2E22741"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08D49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059F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18C3B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8C235"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DF58BA"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25B9983"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32F417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666A32"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04E0FA"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377E0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E9EC7E"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268A0"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714AD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53A60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714911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0FDF12"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EDB811"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BB27D5" w14:textId="77777777" w:rsidR="00E97638" w:rsidRPr="00D27A95" w:rsidRDefault="00E97638">
            <w:pPr>
              <w:pStyle w:val="TAL"/>
              <w:rPr>
                <w:sz w:val="16"/>
              </w:rPr>
            </w:pPr>
            <w:r w:rsidRPr="00D27A95">
              <w:rPr>
                <w:sz w:val="16"/>
              </w:rPr>
              <w:t>COMPACT</w:t>
            </w:r>
          </w:p>
        </w:tc>
      </w:tr>
      <w:tr w:rsidR="00E97638" w:rsidRPr="00D27A95" w14:paraId="798D14F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932C287"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5D9567"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395A8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5292CE"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1D6D7A8"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C144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43F118"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84E9C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086841"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694690B"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68EA643" w14:textId="77777777" w:rsidR="00E97638" w:rsidRPr="00D27A95" w:rsidRDefault="00E97638">
            <w:pPr>
              <w:pStyle w:val="TAL"/>
              <w:rPr>
                <w:sz w:val="16"/>
              </w:rPr>
            </w:pPr>
            <w:r w:rsidRPr="00D27A95">
              <w:rPr>
                <w:sz w:val="16"/>
              </w:rPr>
              <w:t>TEI5</w:t>
            </w:r>
          </w:p>
        </w:tc>
      </w:tr>
      <w:tr w:rsidR="00E97638" w:rsidRPr="00D27A95" w14:paraId="339A11C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9D2D2"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C997A2"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CAF76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82AE58"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3674416"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BABA98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928578"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7170AB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02B1D9"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6DA17C"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CD8C8BE" w14:textId="77777777" w:rsidR="00E97638" w:rsidRPr="00D27A95" w:rsidRDefault="00E97638">
            <w:pPr>
              <w:pStyle w:val="TAL"/>
              <w:rPr>
                <w:sz w:val="16"/>
              </w:rPr>
            </w:pPr>
            <w:r w:rsidRPr="00D27A95">
              <w:rPr>
                <w:sz w:val="16"/>
              </w:rPr>
              <w:t>TEI</w:t>
            </w:r>
          </w:p>
        </w:tc>
      </w:tr>
      <w:tr w:rsidR="00E97638" w:rsidRPr="00D27A95" w14:paraId="710DCB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A95A62"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FD3FEF"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8AA7F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5A770A"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9578F9"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14EC71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38A70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6BAF8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3A741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9835A5B"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2E5F60" w14:textId="77777777" w:rsidR="00E97638" w:rsidRPr="00D27A95" w:rsidRDefault="00E97638">
            <w:pPr>
              <w:pStyle w:val="TAL"/>
              <w:rPr>
                <w:sz w:val="16"/>
              </w:rPr>
            </w:pPr>
            <w:r w:rsidRPr="00D27A95">
              <w:rPr>
                <w:sz w:val="16"/>
              </w:rPr>
              <w:t>TEI</w:t>
            </w:r>
          </w:p>
        </w:tc>
      </w:tr>
      <w:tr w:rsidR="00E97638" w:rsidRPr="00D27A95" w14:paraId="057B60D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4C8C76"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8B55D37"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C5D25B"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23E2EB"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BC546EF"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3F188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9C43B0"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DD9892"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2E697"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DC5089E"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AE88677" w14:textId="77777777" w:rsidR="00E97638" w:rsidRPr="00D27A95" w:rsidRDefault="00E97638">
            <w:pPr>
              <w:pStyle w:val="TAL"/>
              <w:rPr>
                <w:sz w:val="16"/>
              </w:rPr>
            </w:pPr>
          </w:p>
        </w:tc>
      </w:tr>
      <w:tr w:rsidR="00E97638" w:rsidRPr="00D27A95" w14:paraId="264465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3E06BE"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95988B"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509C71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2798D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11F67FF"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E546B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D72409"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28E6A23"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8AA27E"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88BD8D" w14:textId="77777777" w:rsidR="00E97638" w:rsidRPr="00D27A95" w:rsidRDefault="00E97638">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1DC94C7" w14:textId="77777777" w:rsidR="00E97638" w:rsidRPr="00D27A95" w:rsidRDefault="00E97638">
            <w:pPr>
              <w:pStyle w:val="TAL"/>
              <w:rPr>
                <w:sz w:val="16"/>
              </w:rPr>
            </w:pPr>
            <w:r w:rsidRPr="00D27A95">
              <w:rPr>
                <w:sz w:val="16"/>
              </w:rPr>
              <w:t>TEI</w:t>
            </w:r>
          </w:p>
        </w:tc>
      </w:tr>
      <w:tr w:rsidR="00E97638" w:rsidRPr="00D27A95" w14:paraId="752C0D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04CBB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09068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4D107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7E46E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772EE4D"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2CC66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C453BA"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CCFF9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75B817"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2436B3"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75363E5" w14:textId="77777777" w:rsidR="00E97638" w:rsidRPr="00D27A95" w:rsidRDefault="00E97638">
            <w:pPr>
              <w:pStyle w:val="TAL"/>
              <w:rPr>
                <w:sz w:val="16"/>
              </w:rPr>
            </w:pPr>
            <w:r w:rsidRPr="00D27A95">
              <w:rPr>
                <w:sz w:val="16"/>
              </w:rPr>
              <w:t>TEI6</w:t>
            </w:r>
          </w:p>
        </w:tc>
      </w:tr>
      <w:tr w:rsidR="00E97638" w:rsidRPr="00D27A95" w14:paraId="2A1CAF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0062A9"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D5C5BC"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0F9D0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09012C"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7EBBCC"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F7272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A6A750"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6D8A39"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C5E3D"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98001B" w14:textId="77777777" w:rsidR="00E97638" w:rsidRPr="00D27A95" w:rsidRDefault="00E97638">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49039F" w14:textId="77777777" w:rsidR="00E97638" w:rsidRPr="00D27A95" w:rsidRDefault="00E97638">
            <w:pPr>
              <w:pStyle w:val="TAL"/>
              <w:rPr>
                <w:sz w:val="16"/>
              </w:rPr>
            </w:pPr>
            <w:r w:rsidRPr="00D27A95">
              <w:rPr>
                <w:sz w:val="16"/>
              </w:rPr>
              <w:t>TEI6</w:t>
            </w:r>
          </w:p>
        </w:tc>
      </w:tr>
      <w:tr w:rsidR="00E97638" w:rsidRPr="00D27A95" w14:paraId="609791C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7BDE7A" w14:textId="77777777" w:rsidR="00E97638" w:rsidRPr="00D27A95" w:rsidRDefault="00E97638">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12B8F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4E18D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1B0244"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32933E"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E476F43"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8450F5"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2284F9"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540041"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9A6F25"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A69464" w14:textId="77777777" w:rsidR="00E97638" w:rsidRPr="00D27A95" w:rsidRDefault="00E97638">
            <w:pPr>
              <w:pStyle w:val="TAL"/>
              <w:rPr>
                <w:sz w:val="16"/>
              </w:rPr>
            </w:pPr>
            <w:r w:rsidRPr="00D27A95">
              <w:rPr>
                <w:sz w:val="16"/>
              </w:rPr>
              <w:t>TEI6</w:t>
            </w:r>
          </w:p>
        </w:tc>
      </w:tr>
      <w:tr w:rsidR="00E97638" w:rsidRPr="00D27A95" w14:paraId="0A75D42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C043C7"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F503E2"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A2BFB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A23F79"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669FD4B"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26F54C"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9D304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524BE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64ED6"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F7B1587" w14:textId="77777777" w:rsidR="00E97638" w:rsidRPr="00D27A95" w:rsidRDefault="00E97638">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F58ED7" w14:textId="77777777" w:rsidR="00E97638" w:rsidRPr="00D27A95" w:rsidRDefault="00E97638">
            <w:pPr>
              <w:pStyle w:val="TAL"/>
              <w:rPr>
                <w:sz w:val="16"/>
              </w:rPr>
            </w:pPr>
            <w:r w:rsidRPr="00D27A95">
              <w:rPr>
                <w:sz w:val="16"/>
              </w:rPr>
              <w:t>TEI6</w:t>
            </w:r>
          </w:p>
        </w:tc>
      </w:tr>
      <w:tr w:rsidR="00E97638" w:rsidRPr="00D27A95" w14:paraId="5143ADB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8B45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0BFF3F"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4BD4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31752D"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693236"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B82CFD"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A2CAF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2270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AFE639"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11FF8C5"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2974BCD" w14:textId="77777777" w:rsidR="00E97638" w:rsidRPr="00D27A95" w:rsidRDefault="00E97638">
            <w:pPr>
              <w:pStyle w:val="TAL"/>
              <w:rPr>
                <w:sz w:val="16"/>
              </w:rPr>
            </w:pPr>
            <w:r w:rsidRPr="00D27A95">
              <w:rPr>
                <w:sz w:val="16"/>
              </w:rPr>
              <w:t>TEI6</w:t>
            </w:r>
          </w:p>
        </w:tc>
      </w:tr>
      <w:tr w:rsidR="00E97638" w:rsidRPr="00D27A95" w14:paraId="321A01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6C592A"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A57A9F"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5E01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79C4BD"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7D5782"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92EFB1"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022E7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BE85C6"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1EA2EB"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C5CEEBC"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43F7937" w14:textId="77777777" w:rsidR="00E97638" w:rsidRPr="00D27A95" w:rsidRDefault="00E97638">
            <w:pPr>
              <w:pStyle w:val="TAL"/>
              <w:rPr>
                <w:sz w:val="16"/>
              </w:rPr>
            </w:pPr>
            <w:r w:rsidRPr="00D27A95">
              <w:rPr>
                <w:sz w:val="16"/>
              </w:rPr>
              <w:t>TEI6</w:t>
            </w:r>
          </w:p>
        </w:tc>
      </w:tr>
      <w:tr w:rsidR="00C747A3" w:rsidRPr="00D27A95" w14:paraId="1888FC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B5B99F"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9EC861"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79ECE2"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81640E"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851A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90D14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9B95C64"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1A7318"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BE48D8"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D5A3E"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BB2DA" w14:textId="77777777" w:rsidR="00C747A3" w:rsidRPr="00D27A95" w:rsidRDefault="00C747A3">
            <w:pPr>
              <w:pStyle w:val="TAL"/>
              <w:rPr>
                <w:sz w:val="16"/>
                <w:szCs w:val="16"/>
              </w:rPr>
            </w:pPr>
            <w:r w:rsidRPr="00D27A95">
              <w:rPr>
                <w:sz w:val="16"/>
                <w:szCs w:val="16"/>
              </w:rPr>
              <w:t>NTShar</w:t>
            </w:r>
          </w:p>
        </w:tc>
      </w:tr>
      <w:tr w:rsidR="00C747A3" w:rsidRPr="00D27A95" w14:paraId="130AAA9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5574B8"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6B934F"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FEF6B9"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4BD373"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FBBE1D"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9487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1E90BD"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1A39EBE"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0DB11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14ED568"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5DD6EB" w14:textId="77777777" w:rsidR="00C747A3" w:rsidRPr="00D27A95" w:rsidRDefault="00C747A3">
            <w:pPr>
              <w:pStyle w:val="TAL"/>
              <w:rPr>
                <w:sz w:val="16"/>
                <w:szCs w:val="16"/>
              </w:rPr>
            </w:pPr>
            <w:r w:rsidRPr="00D27A95">
              <w:rPr>
                <w:sz w:val="16"/>
                <w:szCs w:val="16"/>
              </w:rPr>
              <w:t>TEI6</w:t>
            </w:r>
          </w:p>
        </w:tc>
      </w:tr>
      <w:tr w:rsidR="00D03DCF" w:rsidRPr="00D27A95" w14:paraId="7578DF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3E7B88"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15D7B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024481"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0AD058"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A4C0"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A81910"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D66750"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F461C22"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B24DC5"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65E5D80"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35D6A8" w14:textId="77777777" w:rsidR="00D03DCF" w:rsidRPr="00D27A95" w:rsidRDefault="00D03DCF">
            <w:pPr>
              <w:pStyle w:val="TAL"/>
              <w:rPr>
                <w:sz w:val="16"/>
                <w:szCs w:val="16"/>
              </w:rPr>
            </w:pPr>
            <w:r w:rsidRPr="00D27A95">
              <w:rPr>
                <w:sz w:val="16"/>
                <w:szCs w:val="16"/>
              </w:rPr>
              <w:t>NTShar</w:t>
            </w:r>
          </w:p>
        </w:tc>
      </w:tr>
      <w:tr w:rsidR="00D03DCF" w:rsidRPr="00D27A95" w14:paraId="4D3781B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13836C"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CA588B2"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79F2ED"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934E8"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1F74B5"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CD2816"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878FCA"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6A3E9E8"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516BF6"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A76774"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83891A1" w14:textId="77777777" w:rsidR="00D03DCF" w:rsidRPr="00D27A95" w:rsidRDefault="00D03DCF">
            <w:pPr>
              <w:pStyle w:val="TAL"/>
              <w:rPr>
                <w:sz w:val="16"/>
                <w:szCs w:val="16"/>
              </w:rPr>
            </w:pPr>
            <w:r w:rsidRPr="00D27A95">
              <w:rPr>
                <w:sz w:val="16"/>
                <w:szCs w:val="16"/>
              </w:rPr>
              <w:t>TEI6</w:t>
            </w:r>
          </w:p>
        </w:tc>
      </w:tr>
      <w:tr w:rsidR="008D3E04" w:rsidRPr="00D27A95" w14:paraId="36D565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78141B"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A84CB7"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93DA74"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0630B"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45ABD"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29D1E9"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66BBE6"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54341E5"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43B1C8"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007F2FD"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01A9A2" w14:textId="77777777" w:rsidR="008D3E04" w:rsidRPr="00D27A95" w:rsidRDefault="008D3E04">
            <w:pPr>
              <w:pStyle w:val="TAL"/>
              <w:rPr>
                <w:sz w:val="16"/>
                <w:szCs w:val="16"/>
              </w:rPr>
            </w:pPr>
            <w:r w:rsidRPr="00D27A95">
              <w:rPr>
                <w:sz w:val="16"/>
                <w:szCs w:val="16"/>
              </w:rPr>
              <w:t>TEI7</w:t>
            </w:r>
          </w:p>
        </w:tc>
      </w:tr>
      <w:tr w:rsidR="00975AB0" w:rsidRPr="00D27A95" w14:paraId="61513F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B3DFC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D035"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494A16"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ABF6BF"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25E589"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E3A531"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451C46"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A6A3D"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AAAAEF"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6C6792" w14:textId="77777777" w:rsidR="00975AB0" w:rsidRPr="00D27A95" w:rsidRDefault="00975AB0">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E103A" w14:textId="77777777" w:rsidR="00975AB0" w:rsidRPr="00D27A95" w:rsidRDefault="00975AB0">
            <w:pPr>
              <w:pStyle w:val="TAL"/>
              <w:rPr>
                <w:sz w:val="16"/>
                <w:szCs w:val="16"/>
              </w:rPr>
            </w:pPr>
            <w:r w:rsidRPr="00D27A95">
              <w:rPr>
                <w:sz w:val="16"/>
                <w:szCs w:val="16"/>
              </w:rPr>
              <w:t>ACBOP</w:t>
            </w:r>
          </w:p>
        </w:tc>
      </w:tr>
      <w:tr w:rsidR="00975AB0" w:rsidRPr="00D27A95" w14:paraId="05E3EC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08DD23"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183665"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EBA0BF"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82BA59"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339EA8"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5A60F5"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466D40"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9E65A"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66C3B8"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F3478"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3CDC80" w14:textId="77777777" w:rsidR="00975AB0" w:rsidRPr="00D27A95" w:rsidRDefault="00975AB0">
            <w:pPr>
              <w:pStyle w:val="TAL"/>
              <w:rPr>
                <w:sz w:val="16"/>
                <w:szCs w:val="16"/>
              </w:rPr>
            </w:pPr>
            <w:r w:rsidRPr="00D27A95">
              <w:rPr>
                <w:sz w:val="16"/>
                <w:szCs w:val="16"/>
              </w:rPr>
              <w:t>TEI7</w:t>
            </w:r>
          </w:p>
        </w:tc>
      </w:tr>
      <w:tr w:rsidR="008143C5" w:rsidRPr="00D27A95" w14:paraId="4F35F1C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F3ACD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3B31AB"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ED1403"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2574FB"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059C5F"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CC486"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1C249D"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5965D"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566D63"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F55B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774243" w14:textId="77777777" w:rsidR="008143C5" w:rsidRPr="00D27A95" w:rsidRDefault="008143C5">
            <w:pPr>
              <w:pStyle w:val="TAL"/>
              <w:rPr>
                <w:sz w:val="16"/>
                <w:szCs w:val="16"/>
              </w:rPr>
            </w:pPr>
            <w:r w:rsidRPr="00D27A95">
              <w:rPr>
                <w:sz w:val="16"/>
                <w:szCs w:val="16"/>
              </w:rPr>
              <w:t>TEI6</w:t>
            </w:r>
          </w:p>
        </w:tc>
      </w:tr>
      <w:tr w:rsidR="0005109F" w:rsidRPr="00D27A95" w14:paraId="1FC1FCE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8A7A7F"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8A5458"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D297A0"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F9EED"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50E715"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DC335"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FF69308"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737E62"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C465B1"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7E2D50"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9D3332" w14:textId="77777777" w:rsidR="0005109F" w:rsidRPr="00D27A95" w:rsidRDefault="0005109F">
            <w:pPr>
              <w:pStyle w:val="TAL"/>
              <w:rPr>
                <w:sz w:val="16"/>
                <w:szCs w:val="16"/>
              </w:rPr>
            </w:pPr>
            <w:r w:rsidRPr="00D27A95">
              <w:rPr>
                <w:sz w:val="16"/>
                <w:szCs w:val="16"/>
              </w:rPr>
              <w:t>TEI7</w:t>
            </w:r>
          </w:p>
        </w:tc>
      </w:tr>
      <w:tr w:rsidR="00EB55D9" w:rsidRPr="00D27A95" w14:paraId="339D6E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0FE795"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42BC7"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80337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42D1E3"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7AEF1F"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44330"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27ADA"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FE50C"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72CDE8"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2213D"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1E079"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85B453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A340F7"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0021FD"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24D41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8F60D"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45B6A"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3D3BD"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D886"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53E82"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FBD30D"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C5AAF"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8FD7EB"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972D8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7BFA2C"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28A0"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D8564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726E3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FBAD44"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2EFD4"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2787F6"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7AA3C"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6A664F"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3CC79"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82DD4"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3D1B10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F553C6"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9B9817"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2676EF"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AD7AB9"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A0B7C"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A76CA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0171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0CCDA"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FB5C9"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DE41E"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F535B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13F302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60D926"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75B9F"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02D447"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688BF"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9093D"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B43AC3"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3EF6E5"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92A7E7"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0144B"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7771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813C4C"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658F31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AA5ED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0629A9"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792F76"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1E6708"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637B58"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7FA5D9"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A6F9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7D423"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22C37"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7213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2B9CF"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4CA69A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5EC2F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6B923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44EAD"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DAF37A"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B64BE"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48333"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F9FB85"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2D570"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30567"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3007B"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6542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DC832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8048E1"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8B96E"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6E74B2"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7FB24C"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DB16"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CADCB"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33ED35"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FE764"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B8B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468EE9"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538FD"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10F346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473F1C"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4CD589"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A8C3BC"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69CA67"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B9B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F9BB1"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549297"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89B07"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00BE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C449EB"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4A963"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053093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D83F6E"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64E4F"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F6DD07"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B8A3574"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169CC"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49BF7"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D01916"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5F5056"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9C9F0"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E4B5BB"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1CB3F5"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20E0CB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9752A4"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4A3FCF"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7EC70E"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762A5"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FFF7B"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8B34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81867A"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0CEAA"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D50926"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FC40"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6106B"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643374F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F4D698"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D96341"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C18CF5"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494C6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4C423"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55FCF"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97405"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04CC57"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00E5B"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39080" w14:textId="77777777" w:rsidR="005B6CFA" w:rsidRPr="00D27A95" w:rsidRDefault="005B6CFA">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B575D"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4E03E36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1AC3AE"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1BA8A"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EDE8D2"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098BF8"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4B6E1B"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BC074"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CFEC"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0F69E6"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5E7C3D"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10846"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3756A6"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4BBEBE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3738F1"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270A3429" w14:textId="77777777">
              <w:trPr>
                <w:trHeight w:val="510"/>
              </w:trPr>
              <w:tc>
                <w:tcPr>
                  <w:tcW w:w="940" w:type="dxa"/>
                  <w:shd w:val="clear" w:color="auto" w:fill="auto"/>
                  <w:vAlign w:val="bottom"/>
                </w:tcPr>
                <w:p w14:paraId="0F901F37"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4D7FBEB1"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2D"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996913"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0D7BE"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65B2"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7370D"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7E24F"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F1E2D1"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737FA"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59AC"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704C23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55131E"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B53D3"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5B64A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1FBF8"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C2FA4"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C5230"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49CA57"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E42959"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130894"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D2063"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02AF0"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121B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ECC990"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FD56AE"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F321F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6B930A"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4E650"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45251"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546E3A9"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98BC5C"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7EF9E6"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5DCA6"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9BF5"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5C1E2D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510FCD"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D7DDC0"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62E404"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D2626B"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66B2E"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1A820C"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FC0B5C"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C8BC7"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9B5CCF"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44536E"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181D2"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7B56B83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C39982"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E4D130"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3A0AC8"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BC8D8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8E129E"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CEF11"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C5DCF"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478C18"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D6298B"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049582"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E8782B"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54A7062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E66229"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097AF"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D7F7C8"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497A03"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AB46F"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8DD2B"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9821B"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1043A"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BE450"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2903B"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03DFA1"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7885E8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A481EE"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946EE"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C2C62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3931D2"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902BB"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A97AC"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09963A"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4E266"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FE26CA"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2F504" w14:textId="77777777" w:rsidR="008F4950" w:rsidRPr="00EB4C8D" w:rsidRDefault="008F4950">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E67EE"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2DA8F95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2BFAC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41679B"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309D0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0592E0"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07A28"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481E"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CA7CD7"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42B0E"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094A81A"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01DC7C"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748897"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216466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71B148"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AADF9D"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515650"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B691175"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CF798A"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767A47"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DB2C9"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009D50"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9FED2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A3BB2"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B11AF8"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2860CE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CE3D5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4DE6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A498B7"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837E05"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661FA"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99DB2"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D3826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E102B"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FF134B"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93FDA3"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62471"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1B3C55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EA80D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C8C72"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84C5EF"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AA377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1EC1AC"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8BD79"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89AA90"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614DD4"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F366A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B4F333"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B4BC" w14:textId="77777777" w:rsidR="0091076E" w:rsidRPr="00AA2550" w:rsidRDefault="005B42FD">
            <w:pPr>
              <w:pStyle w:val="TAL"/>
              <w:rPr>
                <w:rFonts w:cs="Arial"/>
                <w:color w:val="000000"/>
                <w:sz w:val="16"/>
                <w:szCs w:val="16"/>
              </w:rPr>
            </w:pPr>
            <w:r w:rsidRPr="00AA2550">
              <w:rPr>
                <w:rFonts w:cs="Arial"/>
                <w:color w:val="000000"/>
                <w:sz w:val="16"/>
                <w:szCs w:val="16"/>
              </w:rPr>
              <w:t>HomeNB-3G, HomeNB-LTE</w:t>
            </w:r>
          </w:p>
        </w:tc>
      </w:tr>
      <w:tr w:rsidR="00A23C5F" w:rsidRPr="00D27A95" w14:paraId="67378F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4AA15F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8F96C"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257EAD"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796F8B"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B8DFEC"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730B98"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909C29"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C3B7D9"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70C956"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8C959" w14:textId="77777777" w:rsidR="00A23C5F" w:rsidRPr="005B42FD" w:rsidRDefault="00A23C5F">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8144C1" w14:textId="77777777" w:rsidR="00A23C5F" w:rsidRPr="00AA2550" w:rsidRDefault="00A23C5F">
            <w:pPr>
              <w:pStyle w:val="TAL"/>
              <w:rPr>
                <w:rFonts w:cs="Arial"/>
                <w:color w:val="000000"/>
                <w:sz w:val="16"/>
                <w:szCs w:val="16"/>
              </w:rPr>
            </w:pPr>
          </w:p>
        </w:tc>
      </w:tr>
      <w:tr w:rsidR="009065A3" w:rsidRPr="00D27A95" w14:paraId="497CA3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992D1AD"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2CFA2"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4685E"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04DB5A"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5FF98A"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F507E9"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5B3F"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E2656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597212"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9D8DB"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812BDD"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399350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8A63A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EE360"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05B98F"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BAC7B10"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FA0608"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C625FD"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AC46E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83321"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E4977"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510DA"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464FF"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3B4C73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8010A6" w14:textId="77777777" w:rsidR="009065A3" w:rsidRDefault="009065A3">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BA7F7"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378BA5"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F4F569"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78706"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83CEC4"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A00A06"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D5355"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62C4D7"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213B"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D5A5F5"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BA416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F625F8"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B8C76"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E85DF6"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699111"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EF05D4"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F68E2"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227A243"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8896FF"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156005"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1802D"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F0874"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2D45A14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F71D86"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3469F4"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D1B265"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B5B717"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DC480"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81F7E"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CCF912"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BE848"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8AC33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ADAA"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962ACC">
              <w:rPr>
                <w:rFonts w:cs="Arial"/>
                <w:color w:val="000000"/>
                <w:sz w:val="16"/>
                <w:szCs w:val="16"/>
              </w:rPr>
              <w:t>"</w:t>
            </w:r>
            <w:r w:rsidRPr="00AA2550">
              <w:rPr>
                <w:rFonts w:cs="Arial"/>
                <w:color w:val="000000"/>
                <w:sz w:val="16"/>
                <w:szCs w:val="16"/>
              </w:rPr>
              <w:t>HPLMN selector with access technology</w:t>
            </w:r>
            <w:r w:rsidR="00962ACC">
              <w:rPr>
                <w:rFonts w:cs="Arial"/>
                <w:color w:val="000000"/>
                <w:sz w:val="16"/>
                <w:szCs w:val="16"/>
              </w:rPr>
              <w:t>"</w:t>
            </w:r>
            <w:r w:rsidRPr="00AA2550">
              <w:rPr>
                <w:rFonts w:cs="Arial"/>
                <w:color w:val="000000"/>
                <w:sz w:val="16"/>
                <w:szCs w:val="16"/>
              </w:rPr>
              <w:t xml:space="preserve"> data file is missing in the SIM or </w:t>
            </w:r>
            <w:r w:rsidR="00962ACC">
              <w:rPr>
                <w:rFonts w:cs="Arial"/>
                <w:color w:val="000000"/>
                <w:sz w:val="16"/>
                <w:szCs w:val="16"/>
              </w:rPr>
              <w:t>"</w:t>
            </w:r>
            <w:r w:rsidRPr="00AA2550">
              <w:rPr>
                <w:rFonts w:cs="Arial"/>
                <w:color w:val="000000"/>
                <w:sz w:val="16"/>
                <w:szCs w:val="16"/>
              </w:rPr>
              <w:t>PLMN selector</w:t>
            </w:r>
            <w:r w:rsidR="00962ACC">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31691"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E8EF6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48EA25"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4B86F9"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85F020"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59C43C"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9E5A6"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BDF7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38504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CF6FB"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4BDBB2"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7ED57"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990CDB"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4ACD7D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3422D"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EAA03"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3D23FC"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9A4DCB"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73704"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F67F39"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BA7B0"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D000E"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57C8F7"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58831"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6AAA5"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1B74BE9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42E7A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BD2D7C"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86BCA5"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FFF48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550981"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5A7C9E"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BA2AC"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C8243"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2E461E"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44B774"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EACB7"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47959A7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BFDBED"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4FABA"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36D0F"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ABE131"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EB01AC"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BFA6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B20FD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79861"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3DAE2F"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01F1D"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C64D6F"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29B729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54292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B165B"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557774"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4612D"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A0D27E"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7E8C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697B80"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9E3D"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CA619B"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0F29D0"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3D4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20680B6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B106E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22C01"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3EC774"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76839B"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A3C2AD"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7039DF"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8DD61"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01A304"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1D77C96"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35FD0"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0F4F76"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0AA4603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896AD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D48DCC"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50C732"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F674D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D7EB4"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28484"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4271D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70C6D"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44B1B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2F76D"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AD5A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5619F7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0ABB1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8879F"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37BAE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AD99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B027A"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ABCC3"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1878C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DD5DF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6A2B6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F5554"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493243"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0DCEC3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D34F3B3"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75E63B"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0E34D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EA41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A09"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59BC9"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D6308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19CD1"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B9C09D"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1F13D7"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8D98D"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65F7F9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395CB1"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5E35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106AA9"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D8A33E"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FB772A"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1740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116754"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5E7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846E8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0CC65"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DFDA1"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38A7D15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2BB8F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45D56"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D724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F6C771"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E213A"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5D8C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E31F6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98325"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690786"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525482"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0B4E0"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0D4AD2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15BF0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E6EFE"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05055A"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AB29EF"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74804E"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8F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DD0FC3"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2A05B"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BE87D7"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6E399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962ACC">
              <w:rPr>
                <w:rFonts w:cs="Arial"/>
                <w:color w:val="000000"/>
                <w:sz w:val="16"/>
                <w:szCs w:val="16"/>
              </w:rPr>
              <w:t>"</w:t>
            </w:r>
            <w:r>
              <w:rPr>
                <w:rFonts w:cs="Arial"/>
                <w:color w:val="000000"/>
                <w:sz w:val="16"/>
                <w:szCs w:val="16"/>
              </w:rPr>
              <w:t>acceptable cell</w:t>
            </w:r>
            <w:r w:rsidR="00962ACC">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A35042"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F5B45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8CF3AD"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CFD6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4326A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2F79C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60040A"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7BC50"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502A3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17CE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D20887"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9E15FB"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E309A"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42E7D39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86639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79045"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5656A5"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46DEE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E1C0B1"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AA4DC6"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7667F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80448D"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D2C7C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475FE3"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36304E"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24A60EC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AD049F"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72D83"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B9EE0F"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EE6567"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503D8"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17718"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22B6DA"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D8896"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DAF98"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63089"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C0DB32"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76A2AF3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923E84"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50D58"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8DB61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8EA6DC"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402FE"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137F2C"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029DF7"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2E48D"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6A435"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C63476"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76DF9"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6C0DA80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28AEF0"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C24FF"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B4357C"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74B0A3"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A927D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6A6003"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F22524"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78595"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1C851E"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2B773C"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8A208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369AEF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F463CB"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A54CC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7EFC3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9F350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4654"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0D6DD"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0FA7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FF443"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6A572C"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F32F6"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2EA7F"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1A5A57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F1CAE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2E2C8"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C2CFB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7C779"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C2994"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3C437"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BB6DB0"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BCE95"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E0F5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2BCC3F"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474623" w14:textId="77777777" w:rsidR="00845702" w:rsidRPr="00845702" w:rsidRDefault="00845702">
            <w:pPr>
              <w:pStyle w:val="TAL"/>
              <w:rPr>
                <w:rFonts w:cs="Arial"/>
                <w:color w:val="000000"/>
                <w:sz w:val="16"/>
                <w:szCs w:val="16"/>
              </w:rPr>
            </w:pPr>
            <w:r w:rsidRPr="00845702">
              <w:rPr>
                <w:rFonts w:cs="Arial"/>
                <w:color w:val="000000"/>
                <w:sz w:val="16"/>
                <w:szCs w:val="16"/>
              </w:rPr>
              <w:t>HomeNB-LTE, HomeNB-3G</w:t>
            </w:r>
          </w:p>
        </w:tc>
      </w:tr>
      <w:tr w:rsidR="00845702" w:rsidRPr="00D27A95" w14:paraId="116B1C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DB987A"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54509"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60D0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8EF6E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2B8B9"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956739"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A5E3A0"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A5CF3"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C9870"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0E970"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844FB"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540D24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225096"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A7258"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816A5F"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DA6E2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12F2E"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BBD18"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9D22332"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9D416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E3F3FF"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47214"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92714"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0CD29E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4B78F8"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6C774B"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D2950B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0B29F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6CC1D"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16262"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88082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E26CD"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133D6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272B00"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97AA2"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40170D9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1E1636"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6D46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4F7BDD"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F9E35"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537B0"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E62C02"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3337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D582E9"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0C13C4"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F07FE"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612E"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2D5F4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1E2BA"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3D73B"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34CE39"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D827B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5EFF"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E0E3E"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51D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375C6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1DF7B62"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3465"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FDFB6"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62D4F80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11B2D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076C07"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C814A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CDD2F2"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2233E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2E024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1A441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23E21"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065ED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22D30"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C494D"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98A55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3BCAFC"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E6DFFD"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BE0D3"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5CD86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74B93"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B23EA"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AD95D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AE833"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8AA6B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2BCC66"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D24D2"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54E30E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D1C1C"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C3EAF"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FD7141"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EE8E80"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D8DB4"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21DFD"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954675"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CBE4A"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DCD0C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436A51" w14:textId="77777777" w:rsidR="00E703E3" w:rsidRPr="00E703E3" w:rsidRDefault="00E703E3">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28C74"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3AA719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B47A06"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9FB9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6A22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B7B67F"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E0D112"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17C73"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D02A9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FF6C8D"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F43AF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86ABC2"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81AC1"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0C793C4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8871F3"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8845F5"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F070D6"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25C1B9"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592F9"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44036"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0024B7"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D7D2A"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77153"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35869"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3BD7C"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23D7E7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0B3249"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4EBF8"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2D4D94"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06015A"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6ECAB0"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62987B"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8078A9"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193ED"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B4F591"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D88ED"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D05B"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0A89A96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E7A51D"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B62579"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C867ED"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7C830"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7B227"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A5E68"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7648642"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F80F3"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829E21"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F92624"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38F7DD" w14:textId="77777777" w:rsidR="00C110B0" w:rsidRPr="00C110B0" w:rsidRDefault="00C110B0">
            <w:pPr>
              <w:pStyle w:val="TAL"/>
              <w:rPr>
                <w:rFonts w:cs="Arial"/>
                <w:color w:val="000000"/>
                <w:sz w:val="16"/>
                <w:szCs w:val="16"/>
              </w:rPr>
            </w:pPr>
            <w:r w:rsidRPr="00C110B0">
              <w:rPr>
                <w:rFonts w:cs="Arial"/>
                <w:color w:val="000000"/>
                <w:sz w:val="16"/>
                <w:szCs w:val="16"/>
              </w:rPr>
              <w:t>HomeNB-3G, HomeNB-LTE</w:t>
            </w:r>
          </w:p>
        </w:tc>
      </w:tr>
      <w:tr w:rsidR="00C110B0" w:rsidRPr="00D27A95" w14:paraId="526121E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3F51C"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4F0B3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6E00DE"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40DDB"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344FC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F24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8CEF07"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AB9D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77F580"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1F02A"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374BBB"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796CEA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5F1E2B"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543B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D4AE10"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264DB7"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803E45"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1D747"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0C7C2A"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401A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C0CF9E"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E9B9B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8668BE"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43AAAB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6E555F"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CE18EB"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9ECF6E"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8838E"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BBB32"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B95A7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216A"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B953C"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DB57"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238075"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3D90E"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2B2EEAB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88F187"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A68E2C"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A92ECA"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74B825"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C96F8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C98E33"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11EC7"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6B9FE"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7A2F4B"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755147"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BBC2D"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25E6C3B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EEEBDC" w14:textId="77777777" w:rsidR="005B6D48" w:rsidRDefault="005B6D48">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B230E"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C722E"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51AFE"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9324E"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B9E60"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8779A8"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2DF07"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42BD79"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BB20F"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C0E5"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68A0DC8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EE477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8D58E"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65984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90BB9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91566"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36D4D3"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F9CA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8E7F7"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67C4E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9810C"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D88CDE"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4095F150"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892CF"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50DC0"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D7702"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B760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CB860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E220E0"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13F2C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F8CF"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3371DB4"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B49A6"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8C5352D"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24336B6C"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76E8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89439"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9B44B9"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823E8"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645B0"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C3E09"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2C4DBF4"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6DCB6"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BDE704"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54676F"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510E523"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6DB1F61B"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CE3E0"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EF9D0"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B2A0EB"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D410B1"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912E6A"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AE89B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E669BB"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2F783"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8E287E"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B443AF"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958F93"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31CDF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3B65D0"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DCE15"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97B63A"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368432"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A43AF"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38DDB"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E5D903"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30262"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F4F95"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CC2D8"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BCFC1"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1D0B53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D16EEF"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98ED4"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094A35"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0C25F"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DD9EBD"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F8589"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52C08C"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B1845E"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2FC4E4"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14841"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5DAEE4"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1B43A6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8B191D"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4F5C0E"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8B5BDA"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4FA113"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31871"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D65EB"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AB0F"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E2B41"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E170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6801"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DA1C3"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4EF3B2C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66EFDF"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CEC7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D882C0"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1CBA5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59D7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66306"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4E1CF00"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EE31A"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EB4DD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4F794"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AF2DD"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09AF4E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1E090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4D4D1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93A627"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59F9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C7E986"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675DA"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F3DA35"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6C49A"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B0F4E8"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03227"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80FE79"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616B6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30A2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934E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4FB81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5553D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D6BA5"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74FF0"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E29076"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CFCC0"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090B3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0496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C90AA"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A5F8F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52168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695F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24715D"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1DC0F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0CF2D"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8A618"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28E221"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7C5B0"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E79F2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2113D"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962ACC">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BFD41"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064AA85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F15C996"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E35EE0"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BB99F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F0D8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869144"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FB166"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56BC5"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45CFA"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2FB8C3"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FF7CB"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1F040"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34FCAF4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929947B"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2225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BCD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696E03"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E290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7E2E2"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77B19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41417"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E39F54"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445C9"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61BFE"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5D683A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DD026"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871DF7"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95769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6F3E50A"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6641C"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B57D7"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D2DB"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B71038"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F62D82"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C7CAF"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84913"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0E1590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A8004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EF677"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E1EAD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FAAF5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245C6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FA2BD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71C9EE"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C609E"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46D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298B3"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8F401"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22218DD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4C92F6"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AED6C9"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72BAC1"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7360DE"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80DEC"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AF885"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5BCBB5E"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CCFB4"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90A59"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BEEFFD"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9C042"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245C45B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4BB0EB"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CF2792"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2E0426"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2063D"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6234F"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55CA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511D8F"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E7C027"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C383C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2C9C1"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29289"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6B5AA17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A92C9"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DE9AE"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CAAF0D"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AA536C"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4F3DF0"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E2A5"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F8ED89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6F9A2"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739638"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69811" w14:textId="77777777" w:rsidR="00F11585" w:rsidRPr="00F11585" w:rsidRDefault="00F11585">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4A715"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7F257AE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F19ECA"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55A5C"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48775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17A22B"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529BB"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ECA2A"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EA849"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B0276"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DA5225"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8E10C9"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C37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76D0A2C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E8E57B"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B87960"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151B9D"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D1114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1AAD0"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2C05B"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A583F"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84606"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973258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4761A"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3A227"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4652B43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D01D315"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0BB35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EC8505"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B7FE49"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31EE5"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51214"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F36FC4"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139E9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9339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D3566"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F6421B"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3DC5B4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D77FFC"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5CB9F"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719451"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539D26"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09DB5"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6F1FF6"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2A2033"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1F38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8797CC"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D73139"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80F7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1DD5E7C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59B8B"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D0713"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154D1A"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3BB92F"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18A4"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8A19E0"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0F9F76"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539BA"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644F76"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9593B"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F0ED8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00224B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29A7E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BA80F"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0AF814"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DBECA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3E91D"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2DAD3"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F18998"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88E37"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EB4D9CD"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147731"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9E6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2D946B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B574E9"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2EB55"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1AF83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0413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3F8BC"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A1F0A"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F574D6"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90040C"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F7ECB8"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116B2"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0B249"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109458B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F34E19"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7D9CA"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3B09E0"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F6BB00"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70ED1B"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44F32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22BC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C5C1F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DF5D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BC46D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F67FDF"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173AC7C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C41FE"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7B20"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AC49E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9BDD22"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F66BA"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94AD55"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CA85D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CC871"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7A4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B8FC56"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53839"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7707BE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0F452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BFE64"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BB48C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2C27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4C4653"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29CDE"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8CBC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6DCCE2"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59DA29"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132BA4"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DF6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665F00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4EC18E"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466F5"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CEC74E"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C0D061"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6F94B"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96AD33"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F809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47BC5"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CEB69"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019DA"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C8534"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6AE1E53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B22555"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F2D67"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8DCE77"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36836B"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5C980F"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2386A"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7B007E"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CEAE47"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009EBA"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D6239B"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0C994"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210BA7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26C01"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64F15"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C80C"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5B5219"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94579"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B1C3B"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96E524"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16A86"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C0655B"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D234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3E7498"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37E9B41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38544C"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06DB13"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0F3E38"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2CDC6"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D0032"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D3AC8"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74E27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21114E"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A18C8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9749B"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B3C6C"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2A70EC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AF447B"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2DFE7"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B463C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63BDD9"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72CD7"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FE30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B4B8B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E2688"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B90D24"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3A00D5"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3ED4A7" w14:textId="77777777" w:rsidR="007A6E71" w:rsidRDefault="00794368">
            <w:pPr>
              <w:pStyle w:val="TAL"/>
              <w:rPr>
                <w:rFonts w:cs="Arial"/>
                <w:color w:val="000000"/>
                <w:sz w:val="16"/>
                <w:szCs w:val="16"/>
              </w:rPr>
            </w:pPr>
            <w:r w:rsidRPr="00794368">
              <w:rPr>
                <w:rFonts w:cs="Arial"/>
                <w:color w:val="000000"/>
                <w:sz w:val="16"/>
                <w:szCs w:val="16"/>
              </w:rPr>
              <w:t>MTCe-UEPCOP-CT</w:t>
            </w:r>
          </w:p>
        </w:tc>
      </w:tr>
      <w:tr w:rsidR="007A6E71" w:rsidRPr="00D27A95" w14:paraId="4352CC1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28F352"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B5F77"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5A276E"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A78093"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C6A89"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FC93C"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27D6DF"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AD4D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744646"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C32C"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43D5D"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17338F8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6D3845"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4A7B4"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7268CD"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2B5419"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5EB78"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30C4"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67E56"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E96663"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7099FD5"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58D3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8355A"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14B8DF3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5A248" w14:textId="77777777" w:rsidR="00761F6F" w:rsidRDefault="00761F6F">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F6A2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97B395"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D12011"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C7E3D9"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CD419"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E19BE0"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59D38"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0D33B4"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5605F"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F1081"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976202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8C762"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5B21F"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3FF4"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7554AD"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E2CF0"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EE6F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EEA8B"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8B068"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1484C9"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6E85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7D0D5B" w14:textId="77777777" w:rsidR="00647FBD" w:rsidRDefault="00647FBD">
            <w:pPr>
              <w:pStyle w:val="TAL"/>
              <w:rPr>
                <w:rFonts w:cs="Arial"/>
                <w:color w:val="000000"/>
                <w:sz w:val="16"/>
                <w:szCs w:val="16"/>
              </w:rPr>
            </w:pPr>
            <w:r>
              <w:rPr>
                <w:rFonts w:cs="Arial"/>
                <w:color w:val="000000"/>
                <w:sz w:val="16"/>
                <w:szCs w:val="16"/>
              </w:rPr>
              <w:t>ProSe-CT</w:t>
            </w:r>
          </w:p>
        </w:tc>
      </w:tr>
      <w:tr w:rsidR="00647FBD" w:rsidRPr="00D27A95" w14:paraId="39EC9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BCEFB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5B82C"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B71E4B"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11E076"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CF811"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257EEA"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2AF93"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668B3"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3B941D"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DE46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1FB195"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7DB5F73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A2DA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40A63"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FF3C3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B642C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BBD1B"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028A3A"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7DAF9B"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C6B3A8"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E738E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DEB86" w14:textId="77777777" w:rsidR="009B5ABE" w:rsidRPr="009636DE" w:rsidRDefault="009B5ABE">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C16114" w14:textId="77777777" w:rsidR="009B5ABE" w:rsidRDefault="009B5ABE">
            <w:pPr>
              <w:pStyle w:val="TAL"/>
              <w:rPr>
                <w:rFonts w:cs="Arial"/>
                <w:color w:val="000000"/>
                <w:sz w:val="16"/>
                <w:szCs w:val="16"/>
              </w:rPr>
            </w:pPr>
            <w:r>
              <w:rPr>
                <w:rFonts w:cs="Arial"/>
                <w:color w:val="000000"/>
                <w:sz w:val="16"/>
                <w:szCs w:val="16"/>
              </w:rPr>
              <w:t>ProSe-CT</w:t>
            </w:r>
          </w:p>
        </w:tc>
      </w:tr>
      <w:tr w:rsidR="009B5ABE" w:rsidRPr="00D27A95" w14:paraId="3E2FBF3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DA90C3" w14:textId="77777777" w:rsidR="009B5ABE" w:rsidRDefault="009B5ABE">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06C46"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766E54"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736F8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932F4"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48FF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48C1D"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401F02"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F26DEA"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F69D9"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C7A62"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64A112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C6A07A"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754D2"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4DB05D"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73C2D8"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0690E4"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F14C0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FF64A9"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B4CA"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B5539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3C5A2" w14:textId="77777777" w:rsidR="009B5ABE" w:rsidRPr="009636DE" w:rsidRDefault="009B5ABE">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D1972A" w14:textId="77777777" w:rsidR="009B5ABE" w:rsidRDefault="009B5ABE">
            <w:pPr>
              <w:pStyle w:val="TAL"/>
              <w:rPr>
                <w:rFonts w:cs="Arial"/>
                <w:color w:val="000000"/>
                <w:sz w:val="16"/>
                <w:szCs w:val="16"/>
              </w:rPr>
            </w:pPr>
            <w:r>
              <w:rPr>
                <w:rFonts w:cs="Arial"/>
                <w:color w:val="000000"/>
                <w:sz w:val="16"/>
                <w:szCs w:val="16"/>
              </w:rPr>
              <w:t>ProSe-CT</w:t>
            </w:r>
          </w:p>
        </w:tc>
      </w:tr>
      <w:tr w:rsidR="00EA3520" w:rsidRPr="00D27A95" w14:paraId="6F8B7F7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9508E"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741448"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B3AC695"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E0ECFC"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07BDB"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CC4125"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EC184F"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D6FE1"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9FB2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40C8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0CA3E"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3D0E5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A5FB5B"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A8A71A"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1F7080"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2BD976"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423A32"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BF37BB"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C9BC51"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A342D"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C05BC8"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DD70B" w14:textId="77777777" w:rsidR="00EA3520" w:rsidRPr="009B5ABE" w:rsidRDefault="00B50355">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7FA45B" w14:textId="77777777" w:rsidR="00EA3520" w:rsidRDefault="00B50355">
            <w:pPr>
              <w:pStyle w:val="TAL"/>
              <w:rPr>
                <w:rFonts w:cs="Arial"/>
                <w:color w:val="000000"/>
                <w:sz w:val="16"/>
                <w:szCs w:val="16"/>
              </w:rPr>
            </w:pPr>
            <w:r>
              <w:rPr>
                <w:rFonts w:cs="Arial"/>
                <w:color w:val="000000"/>
                <w:sz w:val="16"/>
                <w:szCs w:val="16"/>
              </w:rPr>
              <w:t>ProSe-CT</w:t>
            </w:r>
          </w:p>
        </w:tc>
      </w:tr>
      <w:tr w:rsidR="00EA3520" w:rsidRPr="00D27A95" w14:paraId="001D2F4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FF364C1"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D0F77"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F7096C"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3128C3"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580FA"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61E33E"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5794FD"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FBBB73"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530943"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72B0E"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5B7826"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787A12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AACEB7"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C93739"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58476C"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B8B92D"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A4BD01"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F3980B"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1CBF2D"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DF11D1"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BB4B21"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E0069" w14:textId="77777777" w:rsidR="002C35CF" w:rsidRPr="007D3654" w:rsidRDefault="002C35CF">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2AAAA" w14:textId="77777777" w:rsidR="002C35CF" w:rsidRDefault="002C35CF">
            <w:pPr>
              <w:pStyle w:val="TAL"/>
              <w:rPr>
                <w:rFonts w:cs="Arial"/>
                <w:color w:val="000000"/>
                <w:sz w:val="16"/>
                <w:szCs w:val="16"/>
              </w:rPr>
            </w:pPr>
            <w:r>
              <w:rPr>
                <w:rFonts w:cs="Arial"/>
                <w:color w:val="000000"/>
                <w:sz w:val="16"/>
                <w:szCs w:val="16"/>
              </w:rPr>
              <w:t>eProSe-Ext-CT</w:t>
            </w:r>
          </w:p>
        </w:tc>
      </w:tr>
      <w:tr w:rsidR="00964E67" w:rsidRPr="00D27A95" w14:paraId="3F13AFD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28656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C7EB86"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A3674C"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E8C9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23C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5ED6D8"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64D26C"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9245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23224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6B205"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83484" w14:textId="77777777" w:rsidR="00964E67" w:rsidRDefault="00964E67">
            <w:pPr>
              <w:pStyle w:val="TAL"/>
              <w:rPr>
                <w:rFonts w:cs="Arial"/>
                <w:color w:val="000000"/>
                <w:sz w:val="16"/>
                <w:szCs w:val="16"/>
              </w:rPr>
            </w:pPr>
            <w:r>
              <w:rPr>
                <w:rFonts w:cs="Arial"/>
                <w:color w:val="000000"/>
                <w:sz w:val="16"/>
                <w:szCs w:val="16"/>
              </w:rPr>
              <w:t>CIoT-CT</w:t>
            </w:r>
          </w:p>
        </w:tc>
      </w:tr>
      <w:tr w:rsidR="00964E67" w:rsidRPr="00D27A95" w14:paraId="7753FF9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4D25DD"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B284EC"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A23277"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76EC2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F583C"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F8C020"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EF6CA7"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84B7D"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E4C7F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8022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D69D0E"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7A1ACB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815E6E"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097A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97891D"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73D9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9C3ED"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BE2187"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192E5B"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142BA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DA9FC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303210" w14:textId="77777777" w:rsidR="00964E67" w:rsidRPr="002C35CF" w:rsidRDefault="007942EA">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D866C" w14:textId="77777777" w:rsidR="00964E67" w:rsidRDefault="007942EA">
            <w:pPr>
              <w:pStyle w:val="TAL"/>
              <w:rPr>
                <w:rFonts w:cs="Arial"/>
                <w:color w:val="000000"/>
                <w:sz w:val="16"/>
                <w:szCs w:val="16"/>
              </w:rPr>
            </w:pPr>
            <w:r>
              <w:rPr>
                <w:rFonts w:cs="Arial"/>
                <w:color w:val="000000"/>
                <w:sz w:val="16"/>
                <w:szCs w:val="16"/>
              </w:rPr>
              <w:t>ProSe-CT, TEI12</w:t>
            </w:r>
          </w:p>
        </w:tc>
      </w:tr>
      <w:tr w:rsidR="00964E67" w:rsidRPr="00D27A95" w14:paraId="721773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04A202"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811CC"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5FAEAD"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BD0E72"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DFFEF5"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44EB26"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FDEB3F"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68C95"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BBE88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53A73"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2FFD5B" w14:textId="77777777" w:rsidR="00964E67" w:rsidRDefault="00067D67">
            <w:pPr>
              <w:pStyle w:val="TAL"/>
              <w:rPr>
                <w:rFonts w:cs="Arial"/>
                <w:color w:val="000000"/>
                <w:sz w:val="16"/>
                <w:szCs w:val="16"/>
              </w:rPr>
            </w:pPr>
            <w:r>
              <w:rPr>
                <w:rFonts w:cs="Arial"/>
                <w:color w:val="000000"/>
                <w:sz w:val="16"/>
                <w:szCs w:val="16"/>
              </w:rPr>
              <w:t>CIoT-CT</w:t>
            </w:r>
          </w:p>
        </w:tc>
      </w:tr>
      <w:tr w:rsidR="00964E67" w:rsidRPr="00D27A95" w14:paraId="6D6F18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8A40399"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ABF67"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FD9C72"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67ACEF"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623FC3"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350E1B"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6AFBB9"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7C0D9"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BE1A1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C260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C6297" w14:textId="77777777" w:rsidR="00964E67" w:rsidRDefault="00067D67">
            <w:pPr>
              <w:pStyle w:val="TAL"/>
              <w:rPr>
                <w:rFonts w:cs="Arial"/>
                <w:color w:val="000000"/>
                <w:sz w:val="16"/>
                <w:szCs w:val="16"/>
              </w:rPr>
            </w:pPr>
            <w:r w:rsidRPr="00067D67">
              <w:rPr>
                <w:rFonts w:cs="Arial"/>
                <w:color w:val="000000"/>
                <w:sz w:val="16"/>
                <w:szCs w:val="16"/>
              </w:rPr>
              <w:t>TEI13, CIoT_EC_GSM</w:t>
            </w:r>
          </w:p>
        </w:tc>
      </w:tr>
      <w:tr w:rsidR="00964E67" w:rsidRPr="00D27A95" w14:paraId="56715BB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0F3B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6EB919"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BFBD5C"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D064FC"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F0D56"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6F6466"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6B73D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7262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900227"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AF9DC2" w14:textId="77777777" w:rsidR="00964E67" w:rsidRPr="002C35CF" w:rsidRDefault="00067D67">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4049B" w14:textId="77777777" w:rsidR="00964E67" w:rsidRDefault="00067D67">
            <w:pPr>
              <w:pStyle w:val="TAL"/>
              <w:rPr>
                <w:rFonts w:cs="Arial"/>
                <w:color w:val="000000"/>
                <w:sz w:val="16"/>
                <w:szCs w:val="16"/>
              </w:rPr>
            </w:pPr>
            <w:r>
              <w:rPr>
                <w:rFonts w:cs="Arial"/>
                <w:color w:val="000000"/>
                <w:sz w:val="16"/>
                <w:szCs w:val="16"/>
              </w:rPr>
              <w:t>CIoT-CT</w:t>
            </w:r>
          </w:p>
        </w:tc>
      </w:tr>
    </w:tbl>
    <w:p w14:paraId="55D8582A"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144ECC1B" w14:textId="77777777" w:rsidTr="003F58D4">
        <w:trPr>
          <w:cantSplit/>
        </w:trPr>
        <w:tc>
          <w:tcPr>
            <w:tcW w:w="10398" w:type="dxa"/>
            <w:gridSpan w:val="8"/>
            <w:tcBorders>
              <w:bottom w:val="nil"/>
            </w:tcBorders>
            <w:shd w:val="solid" w:color="FFFFFF" w:fill="auto"/>
          </w:tcPr>
          <w:p w14:paraId="67BB378B"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38A6B042" w14:textId="77777777" w:rsidTr="003F58D4">
        <w:tc>
          <w:tcPr>
            <w:tcW w:w="844" w:type="dxa"/>
            <w:shd w:val="pct10" w:color="auto" w:fill="FFFFFF"/>
          </w:tcPr>
          <w:p w14:paraId="2DF8DDE9" w14:textId="77777777" w:rsidR="00EB7504" w:rsidRPr="00121B1C" w:rsidRDefault="00EB7504" w:rsidP="00121B1C">
            <w:pPr>
              <w:pStyle w:val="TAL"/>
            </w:pPr>
            <w:r w:rsidRPr="00121B1C">
              <w:t>Date</w:t>
            </w:r>
          </w:p>
        </w:tc>
        <w:tc>
          <w:tcPr>
            <w:tcW w:w="953" w:type="dxa"/>
            <w:shd w:val="pct10" w:color="auto" w:fill="FFFFFF"/>
          </w:tcPr>
          <w:p w14:paraId="3F65ECAA" w14:textId="77777777" w:rsidR="00EB7504" w:rsidRPr="00121B1C" w:rsidRDefault="00EB7504" w:rsidP="00121B1C">
            <w:pPr>
              <w:pStyle w:val="TAL"/>
            </w:pPr>
            <w:r w:rsidRPr="00121B1C">
              <w:t>Meeting</w:t>
            </w:r>
          </w:p>
        </w:tc>
        <w:tc>
          <w:tcPr>
            <w:tcW w:w="1156" w:type="dxa"/>
            <w:shd w:val="pct10" w:color="auto" w:fill="FFFFFF"/>
          </w:tcPr>
          <w:p w14:paraId="4435185D" w14:textId="77777777" w:rsidR="00EB7504" w:rsidRPr="00121B1C" w:rsidRDefault="00EB7504" w:rsidP="00121B1C">
            <w:pPr>
              <w:pStyle w:val="TAL"/>
            </w:pPr>
            <w:r w:rsidRPr="00121B1C">
              <w:t>TDoc</w:t>
            </w:r>
          </w:p>
        </w:tc>
        <w:tc>
          <w:tcPr>
            <w:tcW w:w="558" w:type="dxa"/>
            <w:shd w:val="pct10" w:color="auto" w:fill="FFFFFF"/>
          </w:tcPr>
          <w:p w14:paraId="43F4831F" w14:textId="77777777" w:rsidR="00EB7504" w:rsidRPr="00121B1C" w:rsidRDefault="00EB7504" w:rsidP="00121B1C">
            <w:pPr>
              <w:pStyle w:val="TAL"/>
            </w:pPr>
            <w:r w:rsidRPr="00121B1C">
              <w:t>CR</w:t>
            </w:r>
          </w:p>
        </w:tc>
        <w:tc>
          <w:tcPr>
            <w:tcW w:w="449" w:type="dxa"/>
            <w:shd w:val="pct10" w:color="auto" w:fill="FFFFFF"/>
          </w:tcPr>
          <w:p w14:paraId="16572637" w14:textId="77777777" w:rsidR="00EB7504" w:rsidRPr="00121B1C" w:rsidRDefault="00EB7504" w:rsidP="00121B1C">
            <w:pPr>
              <w:pStyle w:val="TAL"/>
            </w:pPr>
            <w:r w:rsidRPr="00121B1C">
              <w:t>Rev</w:t>
            </w:r>
          </w:p>
        </w:tc>
        <w:tc>
          <w:tcPr>
            <w:tcW w:w="449" w:type="dxa"/>
            <w:shd w:val="pct10" w:color="auto" w:fill="FFFFFF"/>
          </w:tcPr>
          <w:p w14:paraId="2861B950" w14:textId="77777777" w:rsidR="00EB7504" w:rsidRPr="00121B1C" w:rsidRDefault="00EB7504" w:rsidP="00121B1C">
            <w:pPr>
              <w:pStyle w:val="TAL"/>
            </w:pPr>
            <w:r w:rsidRPr="00121B1C">
              <w:t>Cat</w:t>
            </w:r>
          </w:p>
        </w:tc>
        <w:tc>
          <w:tcPr>
            <w:tcW w:w="5241" w:type="dxa"/>
            <w:shd w:val="pct10" w:color="auto" w:fill="FFFFFF"/>
          </w:tcPr>
          <w:p w14:paraId="480F07C8" w14:textId="77777777" w:rsidR="00EB7504" w:rsidRPr="00121B1C" w:rsidRDefault="00EB7504" w:rsidP="00121B1C">
            <w:pPr>
              <w:pStyle w:val="TAL"/>
            </w:pPr>
            <w:r w:rsidRPr="00121B1C">
              <w:t>Subject/Comment</w:t>
            </w:r>
          </w:p>
        </w:tc>
        <w:tc>
          <w:tcPr>
            <w:tcW w:w="748" w:type="dxa"/>
            <w:shd w:val="pct10" w:color="auto" w:fill="FFFFFF"/>
          </w:tcPr>
          <w:p w14:paraId="03AA55B5" w14:textId="77777777" w:rsidR="00EB7504" w:rsidRPr="00121B1C" w:rsidRDefault="00EB7504" w:rsidP="00121B1C">
            <w:pPr>
              <w:pStyle w:val="TAL"/>
            </w:pPr>
            <w:r w:rsidRPr="00121B1C">
              <w:t>New version</w:t>
            </w:r>
          </w:p>
        </w:tc>
      </w:tr>
      <w:tr w:rsidR="00EB7504" w:rsidRPr="006B0D02" w14:paraId="73CF086F" w14:textId="77777777" w:rsidTr="003F58D4">
        <w:tc>
          <w:tcPr>
            <w:tcW w:w="844" w:type="dxa"/>
            <w:shd w:val="solid" w:color="FFFFFF" w:fill="auto"/>
          </w:tcPr>
          <w:p w14:paraId="6DC4B3F5"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2E38B1FF"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50113E01"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4084994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39FA4996" w14:textId="77777777" w:rsidR="00EB7504" w:rsidRPr="006B0D02" w:rsidRDefault="00EB7504" w:rsidP="00871FD3">
            <w:pPr>
              <w:pStyle w:val="TAR"/>
              <w:rPr>
                <w:sz w:val="16"/>
                <w:szCs w:val="16"/>
              </w:rPr>
            </w:pPr>
          </w:p>
        </w:tc>
        <w:tc>
          <w:tcPr>
            <w:tcW w:w="449" w:type="dxa"/>
            <w:shd w:val="solid" w:color="FFFFFF" w:fill="auto"/>
          </w:tcPr>
          <w:p w14:paraId="51E5C9D2"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777C5E51"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793B523E" w14:textId="77777777" w:rsidR="00EB7504" w:rsidRPr="007D6048" w:rsidRDefault="00EB7504" w:rsidP="00871FD3">
            <w:pPr>
              <w:pStyle w:val="TAC"/>
              <w:rPr>
                <w:sz w:val="16"/>
                <w:szCs w:val="16"/>
              </w:rPr>
            </w:pPr>
            <w:r>
              <w:rPr>
                <w:sz w:val="16"/>
                <w:szCs w:val="16"/>
              </w:rPr>
              <w:t>13.6.0</w:t>
            </w:r>
          </w:p>
        </w:tc>
      </w:tr>
      <w:tr w:rsidR="00EB7504" w:rsidRPr="006B0D02" w14:paraId="66A0259A" w14:textId="77777777" w:rsidTr="003F58D4">
        <w:tc>
          <w:tcPr>
            <w:tcW w:w="844" w:type="dxa"/>
            <w:shd w:val="solid" w:color="FFFFFF" w:fill="auto"/>
          </w:tcPr>
          <w:p w14:paraId="68838A86" w14:textId="77777777" w:rsidR="00EB7504" w:rsidRDefault="00EB7504" w:rsidP="00871FD3">
            <w:pPr>
              <w:pStyle w:val="TAC"/>
              <w:rPr>
                <w:sz w:val="16"/>
                <w:szCs w:val="16"/>
              </w:rPr>
            </w:pPr>
            <w:r>
              <w:rPr>
                <w:sz w:val="16"/>
                <w:szCs w:val="16"/>
              </w:rPr>
              <w:t>2016-09</w:t>
            </w:r>
          </w:p>
        </w:tc>
        <w:tc>
          <w:tcPr>
            <w:tcW w:w="953" w:type="dxa"/>
            <w:shd w:val="solid" w:color="FFFFFF" w:fill="auto"/>
          </w:tcPr>
          <w:p w14:paraId="19662ECB" w14:textId="77777777" w:rsidR="00EB7504" w:rsidRDefault="00EB7504" w:rsidP="00871FD3">
            <w:pPr>
              <w:pStyle w:val="TAC"/>
              <w:rPr>
                <w:sz w:val="16"/>
                <w:szCs w:val="16"/>
              </w:rPr>
            </w:pPr>
            <w:r>
              <w:rPr>
                <w:sz w:val="16"/>
                <w:szCs w:val="16"/>
              </w:rPr>
              <w:t>CP-73</w:t>
            </w:r>
          </w:p>
        </w:tc>
        <w:tc>
          <w:tcPr>
            <w:tcW w:w="1156" w:type="dxa"/>
            <w:shd w:val="solid" w:color="FFFFFF" w:fill="auto"/>
          </w:tcPr>
          <w:p w14:paraId="001DDBBF"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1483D221"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2021081F" w14:textId="77777777" w:rsidR="00EB7504" w:rsidRPr="006B0D02" w:rsidRDefault="00EB7504" w:rsidP="00871FD3">
            <w:pPr>
              <w:pStyle w:val="TAR"/>
              <w:rPr>
                <w:sz w:val="16"/>
                <w:szCs w:val="16"/>
              </w:rPr>
            </w:pPr>
          </w:p>
        </w:tc>
        <w:tc>
          <w:tcPr>
            <w:tcW w:w="449" w:type="dxa"/>
            <w:shd w:val="solid" w:color="FFFFFF" w:fill="auto"/>
          </w:tcPr>
          <w:p w14:paraId="2E413DB9"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17E9B18F" w14:textId="77777777" w:rsidR="00EB7504" w:rsidRPr="006B0D02" w:rsidRDefault="00EB7504" w:rsidP="00871FD3">
            <w:pPr>
              <w:pStyle w:val="TAL"/>
              <w:rPr>
                <w:sz w:val="16"/>
                <w:szCs w:val="16"/>
              </w:rPr>
            </w:pPr>
            <w:r w:rsidRPr="00673F4C">
              <w:rPr>
                <w:sz w:val="16"/>
                <w:szCs w:val="16"/>
              </w:rPr>
              <w:t>Corrections due to added CIoT requirements</w:t>
            </w:r>
          </w:p>
        </w:tc>
        <w:tc>
          <w:tcPr>
            <w:tcW w:w="748" w:type="dxa"/>
            <w:shd w:val="solid" w:color="FFFFFF" w:fill="auto"/>
          </w:tcPr>
          <w:p w14:paraId="7B4D7C22" w14:textId="77777777" w:rsidR="00EB7504" w:rsidRDefault="00EB7504" w:rsidP="00871FD3">
            <w:pPr>
              <w:pStyle w:val="TAC"/>
              <w:rPr>
                <w:sz w:val="16"/>
                <w:szCs w:val="16"/>
              </w:rPr>
            </w:pPr>
            <w:r>
              <w:rPr>
                <w:sz w:val="16"/>
                <w:szCs w:val="16"/>
              </w:rPr>
              <w:t>13.6.0</w:t>
            </w:r>
          </w:p>
        </w:tc>
      </w:tr>
      <w:tr w:rsidR="00EB7504" w:rsidRPr="006B0D02" w14:paraId="09037257" w14:textId="77777777" w:rsidTr="003F58D4">
        <w:tc>
          <w:tcPr>
            <w:tcW w:w="844" w:type="dxa"/>
            <w:shd w:val="solid" w:color="FFFFFF" w:fill="auto"/>
          </w:tcPr>
          <w:p w14:paraId="28CF6B86" w14:textId="77777777" w:rsidR="00EB7504" w:rsidRDefault="00EB7504" w:rsidP="00871FD3">
            <w:pPr>
              <w:pStyle w:val="TAC"/>
              <w:rPr>
                <w:sz w:val="16"/>
                <w:szCs w:val="16"/>
              </w:rPr>
            </w:pPr>
            <w:r>
              <w:rPr>
                <w:sz w:val="16"/>
                <w:szCs w:val="16"/>
              </w:rPr>
              <w:t>2016-09</w:t>
            </w:r>
          </w:p>
        </w:tc>
        <w:tc>
          <w:tcPr>
            <w:tcW w:w="953" w:type="dxa"/>
            <w:shd w:val="solid" w:color="FFFFFF" w:fill="auto"/>
          </w:tcPr>
          <w:p w14:paraId="385CC0B5" w14:textId="77777777" w:rsidR="00EB7504" w:rsidRDefault="00EB7504" w:rsidP="00871FD3">
            <w:pPr>
              <w:pStyle w:val="TAC"/>
              <w:rPr>
                <w:sz w:val="16"/>
                <w:szCs w:val="16"/>
              </w:rPr>
            </w:pPr>
            <w:r>
              <w:rPr>
                <w:sz w:val="16"/>
                <w:szCs w:val="16"/>
              </w:rPr>
              <w:t>CP-73</w:t>
            </w:r>
          </w:p>
        </w:tc>
        <w:tc>
          <w:tcPr>
            <w:tcW w:w="1156" w:type="dxa"/>
            <w:shd w:val="solid" w:color="FFFFFF" w:fill="auto"/>
          </w:tcPr>
          <w:p w14:paraId="5959AF1A"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09F5FFF" w14:textId="77777777" w:rsidR="00EB7504" w:rsidRDefault="00EB7504" w:rsidP="00871FD3">
            <w:pPr>
              <w:pStyle w:val="TAL"/>
              <w:rPr>
                <w:sz w:val="16"/>
                <w:szCs w:val="16"/>
              </w:rPr>
            </w:pPr>
            <w:r>
              <w:rPr>
                <w:sz w:val="16"/>
                <w:szCs w:val="16"/>
              </w:rPr>
              <w:t>0301</w:t>
            </w:r>
          </w:p>
        </w:tc>
        <w:tc>
          <w:tcPr>
            <w:tcW w:w="449" w:type="dxa"/>
            <w:shd w:val="solid" w:color="FFFFFF" w:fill="auto"/>
          </w:tcPr>
          <w:p w14:paraId="5D329486"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7878BF2E" w14:textId="77777777" w:rsidR="00EB7504" w:rsidRDefault="00EB7504" w:rsidP="00871FD3">
            <w:pPr>
              <w:pStyle w:val="TAC"/>
              <w:rPr>
                <w:sz w:val="16"/>
                <w:szCs w:val="16"/>
              </w:rPr>
            </w:pPr>
            <w:r>
              <w:rPr>
                <w:sz w:val="16"/>
                <w:szCs w:val="16"/>
              </w:rPr>
              <w:t>F</w:t>
            </w:r>
          </w:p>
        </w:tc>
        <w:tc>
          <w:tcPr>
            <w:tcW w:w="5241" w:type="dxa"/>
            <w:shd w:val="solid" w:color="FFFFFF" w:fill="auto"/>
          </w:tcPr>
          <w:p w14:paraId="4B4B3422"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1F1BCFE6" w14:textId="77777777" w:rsidR="00EB7504" w:rsidRDefault="00EB7504" w:rsidP="00871FD3">
            <w:pPr>
              <w:pStyle w:val="TAC"/>
              <w:rPr>
                <w:sz w:val="16"/>
                <w:szCs w:val="16"/>
              </w:rPr>
            </w:pPr>
            <w:r>
              <w:rPr>
                <w:sz w:val="16"/>
                <w:szCs w:val="16"/>
              </w:rPr>
              <w:t>14.0.0</w:t>
            </w:r>
          </w:p>
        </w:tc>
      </w:tr>
      <w:tr w:rsidR="00EB7504" w:rsidRPr="006B0D02" w14:paraId="1F87E494" w14:textId="77777777" w:rsidTr="003F58D4">
        <w:tc>
          <w:tcPr>
            <w:tcW w:w="844" w:type="dxa"/>
            <w:shd w:val="solid" w:color="FFFFFF" w:fill="auto"/>
          </w:tcPr>
          <w:p w14:paraId="64462787" w14:textId="77777777" w:rsidR="00EB7504" w:rsidRDefault="00EB7504" w:rsidP="00871FD3">
            <w:pPr>
              <w:pStyle w:val="TAC"/>
              <w:rPr>
                <w:sz w:val="16"/>
                <w:szCs w:val="16"/>
              </w:rPr>
            </w:pPr>
            <w:r>
              <w:rPr>
                <w:sz w:val="16"/>
                <w:szCs w:val="16"/>
              </w:rPr>
              <w:t>2016-09</w:t>
            </w:r>
          </w:p>
        </w:tc>
        <w:tc>
          <w:tcPr>
            <w:tcW w:w="953" w:type="dxa"/>
            <w:shd w:val="solid" w:color="FFFFFF" w:fill="auto"/>
          </w:tcPr>
          <w:p w14:paraId="72676186" w14:textId="77777777" w:rsidR="00EB7504" w:rsidRDefault="00EB7504" w:rsidP="00871FD3">
            <w:pPr>
              <w:pStyle w:val="TAC"/>
              <w:rPr>
                <w:sz w:val="16"/>
                <w:szCs w:val="16"/>
              </w:rPr>
            </w:pPr>
            <w:r>
              <w:rPr>
                <w:sz w:val="16"/>
                <w:szCs w:val="16"/>
              </w:rPr>
              <w:t>CP-73</w:t>
            </w:r>
          </w:p>
        </w:tc>
        <w:tc>
          <w:tcPr>
            <w:tcW w:w="1156" w:type="dxa"/>
            <w:shd w:val="solid" w:color="FFFFFF" w:fill="auto"/>
          </w:tcPr>
          <w:p w14:paraId="031538B6"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602D484D" w14:textId="77777777" w:rsidR="00EB7504" w:rsidRDefault="00EB7504" w:rsidP="00871FD3">
            <w:pPr>
              <w:pStyle w:val="TAL"/>
              <w:rPr>
                <w:sz w:val="16"/>
                <w:szCs w:val="16"/>
              </w:rPr>
            </w:pPr>
            <w:r>
              <w:rPr>
                <w:sz w:val="16"/>
                <w:szCs w:val="16"/>
              </w:rPr>
              <w:t>0303</w:t>
            </w:r>
          </w:p>
        </w:tc>
        <w:tc>
          <w:tcPr>
            <w:tcW w:w="449" w:type="dxa"/>
            <w:shd w:val="solid" w:color="FFFFFF" w:fill="auto"/>
          </w:tcPr>
          <w:p w14:paraId="443B95EE"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3CF3A1C7" w14:textId="77777777" w:rsidR="00EB7504" w:rsidRDefault="00EB7504" w:rsidP="00871FD3">
            <w:pPr>
              <w:pStyle w:val="TAC"/>
              <w:rPr>
                <w:sz w:val="16"/>
                <w:szCs w:val="16"/>
              </w:rPr>
            </w:pPr>
            <w:r>
              <w:rPr>
                <w:sz w:val="16"/>
                <w:szCs w:val="16"/>
              </w:rPr>
              <w:t>B</w:t>
            </w:r>
          </w:p>
        </w:tc>
        <w:tc>
          <w:tcPr>
            <w:tcW w:w="5241" w:type="dxa"/>
            <w:shd w:val="solid" w:color="FFFFFF" w:fill="auto"/>
          </w:tcPr>
          <w:p w14:paraId="699232B8" w14:textId="77777777" w:rsidR="00EB7504" w:rsidRPr="00673F4C" w:rsidRDefault="00EB7504" w:rsidP="00871FD3">
            <w:pPr>
              <w:pStyle w:val="TAL"/>
              <w:rPr>
                <w:sz w:val="16"/>
                <w:szCs w:val="16"/>
              </w:rPr>
            </w:pPr>
            <w:r w:rsidRPr="000201E7">
              <w:rPr>
                <w:sz w:val="16"/>
                <w:szCs w:val="16"/>
              </w:rPr>
              <w:t>PLMN selection for eCall over IMS</w:t>
            </w:r>
          </w:p>
        </w:tc>
        <w:tc>
          <w:tcPr>
            <w:tcW w:w="748" w:type="dxa"/>
            <w:shd w:val="solid" w:color="FFFFFF" w:fill="auto"/>
          </w:tcPr>
          <w:p w14:paraId="28B0BE79" w14:textId="77777777" w:rsidR="00EB7504" w:rsidRDefault="00EB7504" w:rsidP="00871FD3">
            <w:pPr>
              <w:pStyle w:val="TAC"/>
              <w:rPr>
                <w:sz w:val="16"/>
                <w:szCs w:val="16"/>
              </w:rPr>
            </w:pPr>
            <w:r>
              <w:rPr>
                <w:sz w:val="16"/>
                <w:szCs w:val="16"/>
              </w:rPr>
              <w:t>14.0.0</w:t>
            </w:r>
          </w:p>
        </w:tc>
      </w:tr>
      <w:tr w:rsidR="00EB7504" w:rsidRPr="006B0D02" w14:paraId="0C82D3E1" w14:textId="77777777" w:rsidTr="003F58D4">
        <w:tc>
          <w:tcPr>
            <w:tcW w:w="844" w:type="dxa"/>
            <w:shd w:val="solid" w:color="FFFFFF" w:fill="auto"/>
          </w:tcPr>
          <w:p w14:paraId="3B58B338" w14:textId="77777777" w:rsidR="00EB7504" w:rsidRDefault="00EB7504" w:rsidP="00871FD3">
            <w:pPr>
              <w:pStyle w:val="TAC"/>
              <w:rPr>
                <w:sz w:val="16"/>
                <w:szCs w:val="16"/>
              </w:rPr>
            </w:pPr>
            <w:r>
              <w:rPr>
                <w:sz w:val="16"/>
                <w:szCs w:val="16"/>
              </w:rPr>
              <w:t>2016-12</w:t>
            </w:r>
          </w:p>
        </w:tc>
        <w:tc>
          <w:tcPr>
            <w:tcW w:w="953" w:type="dxa"/>
            <w:shd w:val="solid" w:color="FFFFFF" w:fill="auto"/>
          </w:tcPr>
          <w:p w14:paraId="54E040B0" w14:textId="77777777" w:rsidR="00EB7504" w:rsidRDefault="00EB7504" w:rsidP="00871FD3">
            <w:pPr>
              <w:pStyle w:val="TAC"/>
              <w:rPr>
                <w:sz w:val="16"/>
                <w:szCs w:val="16"/>
              </w:rPr>
            </w:pPr>
            <w:r>
              <w:rPr>
                <w:sz w:val="16"/>
                <w:szCs w:val="16"/>
              </w:rPr>
              <w:t>CP-74</w:t>
            </w:r>
          </w:p>
        </w:tc>
        <w:tc>
          <w:tcPr>
            <w:tcW w:w="1156" w:type="dxa"/>
            <w:shd w:val="solid" w:color="FFFFFF" w:fill="auto"/>
          </w:tcPr>
          <w:p w14:paraId="3A1E7582"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3D8EC056" w14:textId="77777777" w:rsidR="00EB7504" w:rsidRDefault="00EB7504" w:rsidP="00871FD3">
            <w:pPr>
              <w:pStyle w:val="TAL"/>
              <w:rPr>
                <w:sz w:val="16"/>
                <w:szCs w:val="16"/>
              </w:rPr>
            </w:pPr>
            <w:r>
              <w:rPr>
                <w:sz w:val="16"/>
                <w:szCs w:val="16"/>
              </w:rPr>
              <w:t>0305</w:t>
            </w:r>
          </w:p>
        </w:tc>
        <w:tc>
          <w:tcPr>
            <w:tcW w:w="449" w:type="dxa"/>
            <w:shd w:val="solid" w:color="FFFFFF" w:fill="auto"/>
          </w:tcPr>
          <w:p w14:paraId="2875815B" w14:textId="77777777" w:rsidR="00EB7504" w:rsidRDefault="00EB7504" w:rsidP="00871FD3">
            <w:pPr>
              <w:pStyle w:val="TAR"/>
              <w:rPr>
                <w:sz w:val="16"/>
                <w:szCs w:val="16"/>
              </w:rPr>
            </w:pPr>
          </w:p>
        </w:tc>
        <w:tc>
          <w:tcPr>
            <w:tcW w:w="449" w:type="dxa"/>
            <w:shd w:val="solid" w:color="FFFFFF" w:fill="auto"/>
          </w:tcPr>
          <w:p w14:paraId="3EF038EE" w14:textId="77777777" w:rsidR="00EB7504" w:rsidRDefault="00EB7504" w:rsidP="00871FD3">
            <w:pPr>
              <w:pStyle w:val="TAC"/>
              <w:rPr>
                <w:sz w:val="16"/>
                <w:szCs w:val="16"/>
              </w:rPr>
            </w:pPr>
            <w:r>
              <w:rPr>
                <w:sz w:val="16"/>
                <w:szCs w:val="16"/>
              </w:rPr>
              <w:t>F</w:t>
            </w:r>
          </w:p>
        </w:tc>
        <w:tc>
          <w:tcPr>
            <w:tcW w:w="5241" w:type="dxa"/>
            <w:shd w:val="solid" w:color="FFFFFF" w:fill="auto"/>
          </w:tcPr>
          <w:p w14:paraId="20C4D722" w14:textId="77777777" w:rsidR="00EB7504" w:rsidRPr="000201E7" w:rsidRDefault="00EB7504" w:rsidP="00871FD3">
            <w:pPr>
              <w:pStyle w:val="TAL"/>
              <w:rPr>
                <w:sz w:val="16"/>
                <w:szCs w:val="16"/>
              </w:rPr>
            </w:pPr>
            <w:r w:rsidRPr="00D9166D">
              <w:rPr>
                <w:sz w:val="16"/>
                <w:szCs w:val="16"/>
              </w:rPr>
              <w:t>MS in eCall only mode</w:t>
            </w:r>
          </w:p>
        </w:tc>
        <w:tc>
          <w:tcPr>
            <w:tcW w:w="748" w:type="dxa"/>
            <w:shd w:val="solid" w:color="FFFFFF" w:fill="auto"/>
          </w:tcPr>
          <w:p w14:paraId="3A7DF092" w14:textId="77777777" w:rsidR="00EB7504" w:rsidRDefault="00EB7504" w:rsidP="00871FD3">
            <w:pPr>
              <w:pStyle w:val="TAC"/>
              <w:rPr>
                <w:sz w:val="16"/>
                <w:szCs w:val="16"/>
              </w:rPr>
            </w:pPr>
            <w:r>
              <w:rPr>
                <w:sz w:val="16"/>
                <w:szCs w:val="16"/>
              </w:rPr>
              <w:t>14.1.0</w:t>
            </w:r>
          </w:p>
        </w:tc>
      </w:tr>
      <w:tr w:rsidR="00EB7504" w:rsidRPr="006B0D02" w14:paraId="61A77688" w14:textId="77777777" w:rsidTr="003F58D4">
        <w:tc>
          <w:tcPr>
            <w:tcW w:w="844" w:type="dxa"/>
            <w:shd w:val="solid" w:color="FFFFFF" w:fill="auto"/>
          </w:tcPr>
          <w:p w14:paraId="1207131E" w14:textId="77777777" w:rsidR="00EB7504" w:rsidRDefault="00EB7504" w:rsidP="00871FD3">
            <w:pPr>
              <w:pStyle w:val="TAC"/>
              <w:rPr>
                <w:sz w:val="16"/>
                <w:szCs w:val="16"/>
              </w:rPr>
            </w:pPr>
            <w:r>
              <w:rPr>
                <w:sz w:val="16"/>
                <w:szCs w:val="16"/>
              </w:rPr>
              <w:t>2016-12</w:t>
            </w:r>
          </w:p>
        </w:tc>
        <w:tc>
          <w:tcPr>
            <w:tcW w:w="953" w:type="dxa"/>
            <w:shd w:val="solid" w:color="FFFFFF" w:fill="auto"/>
          </w:tcPr>
          <w:p w14:paraId="3475181A" w14:textId="77777777" w:rsidR="00EB7504" w:rsidRDefault="00EB7504" w:rsidP="00871FD3">
            <w:pPr>
              <w:pStyle w:val="TAC"/>
              <w:rPr>
                <w:sz w:val="16"/>
                <w:szCs w:val="16"/>
              </w:rPr>
            </w:pPr>
            <w:r>
              <w:rPr>
                <w:sz w:val="16"/>
                <w:szCs w:val="16"/>
              </w:rPr>
              <w:t>CP-74</w:t>
            </w:r>
          </w:p>
        </w:tc>
        <w:tc>
          <w:tcPr>
            <w:tcW w:w="1156" w:type="dxa"/>
            <w:shd w:val="solid" w:color="FFFFFF" w:fill="auto"/>
          </w:tcPr>
          <w:p w14:paraId="0B2A6BC0"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7574511B" w14:textId="77777777" w:rsidR="00EB7504" w:rsidRDefault="00EB7504" w:rsidP="00871FD3">
            <w:pPr>
              <w:pStyle w:val="TAL"/>
              <w:rPr>
                <w:sz w:val="16"/>
                <w:szCs w:val="16"/>
              </w:rPr>
            </w:pPr>
            <w:r>
              <w:rPr>
                <w:sz w:val="16"/>
                <w:szCs w:val="16"/>
              </w:rPr>
              <w:t>0306</w:t>
            </w:r>
          </w:p>
        </w:tc>
        <w:tc>
          <w:tcPr>
            <w:tcW w:w="449" w:type="dxa"/>
            <w:shd w:val="solid" w:color="FFFFFF" w:fill="auto"/>
          </w:tcPr>
          <w:p w14:paraId="0A586708" w14:textId="77777777" w:rsidR="00EB7504" w:rsidRDefault="00EB7504" w:rsidP="00871FD3">
            <w:pPr>
              <w:pStyle w:val="TAR"/>
              <w:rPr>
                <w:sz w:val="16"/>
                <w:szCs w:val="16"/>
              </w:rPr>
            </w:pPr>
            <w:r>
              <w:rPr>
                <w:sz w:val="16"/>
                <w:szCs w:val="16"/>
              </w:rPr>
              <w:t>1</w:t>
            </w:r>
          </w:p>
        </w:tc>
        <w:tc>
          <w:tcPr>
            <w:tcW w:w="449" w:type="dxa"/>
            <w:shd w:val="solid" w:color="FFFFFF" w:fill="auto"/>
          </w:tcPr>
          <w:p w14:paraId="7C7558DF" w14:textId="77777777" w:rsidR="00EB7504" w:rsidRDefault="00EB7504" w:rsidP="00871FD3">
            <w:pPr>
              <w:pStyle w:val="TAC"/>
              <w:rPr>
                <w:sz w:val="16"/>
                <w:szCs w:val="16"/>
              </w:rPr>
            </w:pPr>
            <w:r>
              <w:rPr>
                <w:sz w:val="16"/>
                <w:szCs w:val="16"/>
              </w:rPr>
              <w:t>B</w:t>
            </w:r>
          </w:p>
        </w:tc>
        <w:tc>
          <w:tcPr>
            <w:tcW w:w="5241" w:type="dxa"/>
            <w:shd w:val="solid" w:color="FFFFFF" w:fill="auto"/>
          </w:tcPr>
          <w:p w14:paraId="3CDF6157" w14:textId="77777777" w:rsidR="00EB7504" w:rsidRPr="000201E7" w:rsidRDefault="00EB7504" w:rsidP="00871FD3">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60A62A09" w14:textId="77777777" w:rsidR="00EB7504" w:rsidRDefault="00EB7504" w:rsidP="00871FD3">
            <w:pPr>
              <w:pStyle w:val="TAC"/>
              <w:rPr>
                <w:sz w:val="16"/>
                <w:szCs w:val="16"/>
              </w:rPr>
            </w:pPr>
            <w:r>
              <w:rPr>
                <w:sz w:val="16"/>
                <w:szCs w:val="16"/>
              </w:rPr>
              <w:t>14.1.0</w:t>
            </w:r>
          </w:p>
        </w:tc>
      </w:tr>
      <w:tr w:rsidR="00EB7504" w:rsidRPr="006B0D02" w14:paraId="0CEF5062" w14:textId="77777777" w:rsidTr="003F58D4">
        <w:tc>
          <w:tcPr>
            <w:tcW w:w="844" w:type="dxa"/>
            <w:shd w:val="solid" w:color="FFFFFF" w:fill="auto"/>
          </w:tcPr>
          <w:p w14:paraId="707B2262" w14:textId="77777777" w:rsidR="00EB7504" w:rsidRDefault="00EB7504" w:rsidP="00871FD3">
            <w:pPr>
              <w:pStyle w:val="TAC"/>
              <w:rPr>
                <w:sz w:val="16"/>
                <w:szCs w:val="16"/>
              </w:rPr>
            </w:pPr>
            <w:r>
              <w:rPr>
                <w:sz w:val="16"/>
                <w:szCs w:val="16"/>
              </w:rPr>
              <w:t>2016-12</w:t>
            </w:r>
          </w:p>
        </w:tc>
        <w:tc>
          <w:tcPr>
            <w:tcW w:w="953" w:type="dxa"/>
            <w:shd w:val="solid" w:color="FFFFFF" w:fill="auto"/>
          </w:tcPr>
          <w:p w14:paraId="3EE307C8" w14:textId="77777777" w:rsidR="00EB7504" w:rsidRDefault="00EB7504" w:rsidP="00871FD3">
            <w:pPr>
              <w:pStyle w:val="TAC"/>
              <w:rPr>
                <w:sz w:val="16"/>
                <w:szCs w:val="16"/>
              </w:rPr>
            </w:pPr>
            <w:r>
              <w:rPr>
                <w:sz w:val="16"/>
                <w:szCs w:val="16"/>
              </w:rPr>
              <w:t>CP-74</w:t>
            </w:r>
          </w:p>
        </w:tc>
        <w:tc>
          <w:tcPr>
            <w:tcW w:w="1156" w:type="dxa"/>
            <w:shd w:val="solid" w:color="FFFFFF" w:fill="auto"/>
          </w:tcPr>
          <w:p w14:paraId="26AE5900"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09992A92" w14:textId="77777777" w:rsidR="00EB7504" w:rsidRDefault="00EB7504" w:rsidP="00871FD3">
            <w:pPr>
              <w:pStyle w:val="TAL"/>
              <w:rPr>
                <w:sz w:val="16"/>
                <w:szCs w:val="16"/>
              </w:rPr>
            </w:pPr>
            <w:r>
              <w:rPr>
                <w:sz w:val="16"/>
                <w:szCs w:val="16"/>
              </w:rPr>
              <w:t>0308</w:t>
            </w:r>
          </w:p>
        </w:tc>
        <w:tc>
          <w:tcPr>
            <w:tcW w:w="449" w:type="dxa"/>
            <w:shd w:val="solid" w:color="FFFFFF" w:fill="auto"/>
          </w:tcPr>
          <w:p w14:paraId="5402E726" w14:textId="77777777" w:rsidR="00EB7504" w:rsidRDefault="00EB7504" w:rsidP="00871FD3">
            <w:pPr>
              <w:pStyle w:val="TAR"/>
              <w:rPr>
                <w:sz w:val="16"/>
                <w:szCs w:val="16"/>
              </w:rPr>
            </w:pPr>
            <w:r>
              <w:rPr>
                <w:sz w:val="16"/>
                <w:szCs w:val="16"/>
              </w:rPr>
              <w:t>1</w:t>
            </w:r>
          </w:p>
        </w:tc>
        <w:tc>
          <w:tcPr>
            <w:tcW w:w="449" w:type="dxa"/>
            <w:shd w:val="solid" w:color="FFFFFF" w:fill="auto"/>
          </w:tcPr>
          <w:p w14:paraId="0E6A7AEB" w14:textId="77777777" w:rsidR="00EB7504" w:rsidRDefault="00EB7504" w:rsidP="00871FD3">
            <w:pPr>
              <w:pStyle w:val="TAC"/>
              <w:rPr>
                <w:sz w:val="16"/>
                <w:szCs w:val="16"/>
              </w:rPr>
            </w:pPr>
            <w:r>
              <w:rPr>
                <w:sz w:val="16"/>
                <w:szCs w:val="16"/>
              </w:rPr>
              <w:t>F</w:t>
            </w:r>
          </w:p>
        </w:tc>
        <w:tc>
          <w:tcPr>
            <w:tcW w:w="5241" w:type="dxa"/>
            <w:shd w:val="solid" w:color="FFFFFF" w:fill="auto"/>
          </w:tcPr>
          <w:p w14:paraId="25FA423E" w14:textId="77777777" w:rsidR="00EB7504" w:rsidRPr="000201E7" w:rsidRDefault="00EB7504" w:rsidP="00871FD3">
            <w:pPr>
              <w:pStyle w:val="TAL"/>
              <w:rPr>
                <w:sz w:val="16"/>
                <w:szCs w:val="16"/>
              </w:rPr>
            </w:pPr>
            <w:r w:rsidRPr="00D9166D">
              <w:rPr>
                <w:sz w:val="16"/>
                <w:szCs w:val="16"/>
              </w:rPr>
              <w:t>Skip ACDC for emergency call, MO MMTEL voice/video and MO SMSoIP</w:t>
            </w:r>
          </w:p>
        </w:tc>
        <w:tc>
          <w:tcPr>
            <w:tcW w:w="748" w:type="dxa"/>
            <w:shd w:val="solid" w:color="FFFFFF" w:fill="auto"/>
          </w:tcPr>
          <w:p w14:paraId="0CCC1932" w14:textId="77777777" w:rsidR="00EB7504" w:rsidRDefault="00EB7504" w:rsidP="00871FD3">
            <w:pPr>
              <w:pStyle w:val="TAC"/>
              <w:rPr>
                <w:sz w:val="16"/>
                <w:szCs w:val="16"/>
              </w:rPr>
            </w:pPr>
            <w:r>
              <w:rPr>
                <w:sz w:val="16"/>
                <w:szCs w:val="16"/>
              </w:rPr>
              <w:t>14.1.0</w:t>
            </w:r>
          </w:p>
        </w:tc>
      </w:tr>
      <w:tr w:rsidR="00EB7504" w:rsidRPr="006B0D02" w14:paraId="3CD57299" w14:textId="77777777" w:rsidTr="003F58D4">
        <w:tc>
          <w:tcPr>
            <w:tcW w:w="844" w:type="dxa"/>
            <w:shd w:val="solid" w:color="FFFFFF" w:fill="auto"/>
          </w:tcPr>
          <w:p w14:paraId="53EB8270" w14:textId="77777777" w:rsidR="00EB7504" w:rsidRDefault="00EB7504" w:rsidP="00871FD3">
            <w:pPr>
              <w:pStyle w:val="TAC"/>
              <w:rPr>
                <w:sz w:val="16"/>
                <w:szCs w:val="16"/>
              </w:rPr>
            </w:pPr>
            <w:r>
              <w:rPr>
                <w:sz w:val="16"/>
                <w:szCs w:val="16"/>
              </w:rPr>
              <w:t>2016-12</w:t>
            </w:r>
          </w:p>
        </w:tc>
        <w:tc>
          <w:tcPr>
            <w:tcW w:w="953" w:type="dxa"/>
            <w:shd w:val="solid" w:color="FFFFFF" w:fill="auto"/>
          </w:tcPr>
          <w:p w14:paraId="0CF7DD6E" w14:textId="77777777" w:rsidR="00EB7504" w:rsidRDefault="00EB7504" w:rsidP="00871FD3">
            <w:pPr>
              <w:pStyle w:val="TAC"/>
              <w:rPr>
                <w:sz w:val="16"/>
                <w:szCs w:val="16"/>
              </w:rPr>
            </w:pPr>
            <w:r>
              <w:rPr>
                <w:sz w:val="16"/>
                <w:szCs w:val="16"/>
              </w:rPr>
              <w:t>CP-74</w:t>
            </w:r>
          </w:p>
        </w:tc>
        <w:tc>
          <w:tcPr>
            <w:tcW w:w="1156" w:type="dxa"/>
            <w:shd w:val="solid" w:color="FFFFFF" w:fill="auto"/>
          </w:tcPr>
          <w:p w14:paraId="1BF6772A"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946548F" w14:textId="77777777" w:rsidR="00EB7504" w:rsidRDefault="00EB7504" w:rsidP="00871FD3">
            <w:pPr>
              <w:pStyle w:val="TAL"/>
              <w:rPr>
                <w:sz w:val="16"/>
                <w:szCs w:val="16"/>
              </w:rPr>
            </w:pPr>
            <w:r>
              <w:rPr>
                <w:sz w:val="16"/>
                <w:szCs w:val="16"/>
              </w:rPr>
              <w:t>0310</w:t>
            </w:r>
          </w:p>
        </w:tc>
        <w:tc>
          <w:tcPr>
            <w:tcW w:w="449" w:type="dxa"/>
            <w:shd w:val="solid" w:color="FFFFFF" w:fill="auto"/>
          </w:tcPr>
          <w:p w14:paraId="7A26C4AB" w14:textId="77777777" w:rsidR="00EB7504" w:rsidRDefault="00EB7504" w:rsidP="00871FD3">
            <w:pPr>
              <w:pStyle w:val="TAR"/>
              <w:rPr>
                <w:sz w:val="16"/>
                <w:szCs w:val="16"/>
              </w:rPr>
            </w:pPr>
            <w:r>
              <w:rPr>
                <w:sz w:val="16"/>
                <w:szCs w:val="16"/>
              </w:rPr>
              <w:t>1</w:t>
            </w:r>
          </w:p>
        </w:tc>
        <w:tc>
          <w:tcPr>
            <w:tcW w:w="449" w:type="dxa"/>
            <w:shd w:val="solid" w:color="FFFFFF" w:fill="auto"/>
          </w:tcPr>
          <w:p w14:paraId="3C53C257" w14:textId="77777777" w:rsidR="00EB7504" w:rsidRDefault="00EB7504" w:rsidP="00871FD3">
            <w:pPr>
              <w:pStyle w:val="TAC"/>
              <w:rPr>
                <w:sz w:val="16"/>
                <w:szCs w:val="16"/>
              </w:rPr>
            </w:pPr>
            <w:r>
              <w:rPr>
                <w:sz w:val="16"/>
                <w:szCs w:val="16"/>
              </w:rPr>
              <w:t>F</w:t>
            </w:r>
          </w:p>
        </w:tc>
        <w:tc>
          <w:tcPr>
            <w:tcW w:w="5241" w:type="dxa"/>
            <w:shd w:val="solid" w:color="FFFFFF" w:fill="auto"/>
          </w:tcPr>
          <w:p w14:paraId="745364EF"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E542327" w14:textId="77777777" w:rsidR="00EB7504" w:rsidRDefault="00EB7504" w:rsidP="00871FD3">
            <w:pPr>
              <w:pStyle w:val="TAC"/>
              <w:rPr>
                <w:sz w:val="16"/>
                <w:szCs w:val="16"/>
              </w:rPr>
            </w:pPr>
            <w:r>
              <w:rPr>
                <w:sz w:val="16"/>
                <w:szCs w:val="16"/>
              </w:rPr>
              <w:t>14.1.0</w:t>
            </w:r>
          </w:p>
        </w:tc>
      </w:tr>
      <w:tr w:rsidR="00EB7504" w:rsidRPr="006B0D02" w14:paraId="2B6E7166" w14:textId="77777777" w:rsidTr="003F58D4">
        <w:tc>
          <w:tcPr>
            <w:tcW w:w="844" w:type="dxa"/>
            <w:shd w:val="solid" w:color="FFFFFF" w:fill="auto"/>
          </w:tcPr>
          <w:p w14:paraId="639A32D8" w14:textId="77777777" w:rsidR="00EB7504" w:rsidRDefault="00EB7504" w:rsidP="00871FD3">
            <w:pPr>
              <w:pStyle w:val="TAC"/>
              <w:rPr>
                <w:sz w:val="16"/>
                <w:szCs w:val="16"/>
              </w:rPr>
            </w:pPr>
            <w:r>
              <w:rPr>
                <w:sz w:val="16"/>
                <w:szCs w:val="16"/>
              </w:rPr>
              <w:t>2017-03</w:t>
            </w:r>
          </w:p>
        </w:tc>
        <w:tc>
          <w:tcPr>
            <w:tcW w:w="953" w:type="dxa"/>
            <w:shd w:val="solid" w:color="FFFFFF" w:fill="auto"/>
          </w:tcPr>
          <w:p w14:paraId="2D9D6B73" w14:textId="77777777" w:rsidR="00EB7504" w:rsidRDefault="00EB7504" w:rsidP="00871FD3">
            <w:pPr>
              <w:pStyle w:val="TAC"/>
              <w:rPr>
                <w:sz w:val="16"/>
                <w:szCs w:val="16"/>
              </w:rPr>
            </w:pPr>
            <w:r>
              <w:rPr>
                <w:sz w:val="16"/>
                <w:szCs w:val="16"/>
              </w:rPr>
              <w:t>CP-75</w:t>
            </w:r>
          </w:p>
        </w:tc>
        <w:tc>
          <w:tcPr>
            <w:tcW w:w="1156" w:type="dxa"/>
            <w:shd w:val="solid" w:color="FFFFFF" w:fill="auto"/>
          </w:tcPr>
          <w:p w14:paraId="0B2FF299"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497A8690" w14:textId="77777777" w:rsidR="00EB7504" w:rsidRDefault="00EB7504" w:rsidP="00871FD3">
            <w:pPr>
              <w:pStyle w:val="TAL"/>
              <w:rPr>
                <w:sz w:val="16"/>
                <w:szCs w:val="16"/>
              </w:rPr>
            </w:pPr>
            <w:r>
              <w:rPr>
                <w:sz w:val="16"/>
                <w:szCs w:val="16"/>
              </w:rPr>
              <w:t>0315</w:t>
            </w:r>
          </w:p>
        </w:tc>
        <w:tc>
          <w:tcPr>
            <w:tcW w:w="449" w:type="dxa"/>
            <w:shd w:val="solid" w:color="FFFFFF" w:fill="auto"/>
          </w:tcPr>
          <w:p w14:paraId="7C8917E1" w14:textId="77777777" w:rsidR="00EB7504" w:rsidRDefault="00EB7504" w:rsidP="00871FD3">
            <w:pPr>
              <w:pStyle w:val="TAR"/>
              <w:rPr>
                <w:sz w:val="16"/>
                <w:szCs w:val="16"/>
              </w:rPr>
            </w:pPr>
          </w:p>
        </w:tc>
        <w:tc>
          <w:tcPr>
            <w:tcW w:w="449" w:type="dxa"/>
            <w:shd w:val="solid" w:color="FFFFFF" w:fill="auto"/>
          </w:tcPr>
          <w:p w14:paraId="3265FD36" w14:textId="77777777" w:rsidR="00EB7504" w:rsidRDefault="00EB7504" w:rsidP="00871FD3">
            <w:pPr>
              <w:pStyle w:val="TAC"/>
              <w:rPr>
                <w:sz w:val="16"/>
                <w:szCs w:val="16"/>
              </w:rPr>
            </w:pPr>
            <w:r>
              <w:rPr>
                <w:sz w:val="16"/>
                <w:szCs w:val="16"/>
              </w:rPr>
              <w:t>F</w:t>
            </w:r>
          </w:p>
        </w:tc>
        <w:tc>
          <w:tcPr>
            <w:tcW w:w="5241" w:type="dxa"/>
            <w:shd w:val="solid" w:color="FFFFFF" w:fill="auto"/>
          </w:tcPr>
          <w:p w14:paraId="0DAFDECE"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2F0344AD" w14:textId="77777777" w:rsidR="00EB7504" w:rsidRDefault="00EB7504" w:rsidP="00871FD3">
            <w:pPr>
              <w:pStyle w:val="TAC"/>
              <w:rPr>
                <w:sz w:val="16"/>
                <w:szCs w:val="16"/>
              </w:rPr>
            </w:pPr>
            <w:r>
              <w:rPr>
                <w:sz w:val="16"/>
                <w:szCs w:val="16"/>
              </w:rPr>
              <w:t>14.2.0</w:t>
            </w:r>
          </w:p>
        </w:tc>
      </w:tr>
      <w:tr w:rsidR="00EB7504" w:rsidRPr="006B0D02" w14:paraId="7F16FAEE" w14:textId="77777777" w:rsidTr="003F58D4">
        <w:tc>
          <w:tcPr>
            <w:tcW w:w="844" w:type="dxa"/>
            <w:shd w:val="solid" w:color="FFFFFF" w:fill="auto"/>
          </w:tcPr>
          <w:p w14:paraId="470113A5" w14:textId="77777777" w:rsidR="00EB7504" w:rsidRDefault="00EB7504" w:rsidP="00871FD3">
            <w:pPr>
              <w:pStyle w:val="TAC"/>
              <w:rPr>
                <w:sz w:val="16"/>
                <w:szCs w:val="16"/>
              </w:rPr>
            </w:pPr>
            <w:r>
              <w:rPr>
                <w:sz w:val="16"/>
                <w:szCs w:val="16"/>
              </w:rPr>
              <w:t>2017-06</w:t>
            </w:r>
          </w:p>
        </w:tc>
        <w:tc>
          <w:tcPr>
            <w:tcW w:w="953" w:type="dxa"/>
            <w:shd w:val="solid" w:color="FFFFFF" w:fill="auto"/>
          </w:tcPr>
          <w:p w14:paraId="0F5B869F" w14:textId="77777777" w:rsidR="00EB7504" w:rsidRDefault="00EB7504" w:rsidP="00871FD3">
            <w:pPr>
              <w:pStyle w:val="TAC"/>
              <w:rPr>
                <w:sz w:val="16"/>
                <w:szCs w:val="16"/>
              </w:rPr>
            </w:pPr>
            <w:r>
              <w:rPr>
                <w:sz w:val="16"/>
                <w:szCs w:val="16"/>
              </w:rPr>
              <w:t>CP-76</w:t>
            </w:r>
          </w:p>
        </w:tc>
        <w:tc>
          <w:tcPr>
            <w:tcW w:w="1156" w:type="dxa"/>
            <w:shd w:val="solid" w:color="FFFFFF" w:fill="auto"/>
          </w:tcPr>
          <w:p w14:paraId="454847E5"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00FAF6A2" w14:textId="77777777" w:rsidR="00EB7504" w:rsidRDefault="00EB7504" w:rsidP="00871FD3">
            <w:pPr>
              <w:pStyle w:val="TAL"/>
              <w:rPr>
                <w:sz w:val="16"/>
                <w:szCs w:val="16"/>
              </w:rPr>
            </w:pPr>
            <w:r>
              <w:rPr>
                <w:sz w:val="16"/>
                <w:szCs w:val="16"/>
              </w:rPr>
              <w:t>0321</w:t>
            </w:r>
          </w:p>
        </w:tc>
        <w:tc>
          <w:tcPr>
            <w:tcW w:w="449" w:type="dxa"/>
            <w:shd w:val="solid" w:color="FFFFFF" w:fill="auto"/>
          </w:tcPr>
          <w:p w14:paraId="36D4618B" w14:textId="77777777" w:rsidR="00EB7504" w:rsidRDefault="00EB7504" w:rsidP="00871FD3">
            <w:pPr>
              <w:pStyle w:val="TAR"/>
              <w:rPr>
                <w:sz w:val="16"/>
                <w:szCs w:val="16"/>
              </w:rPr>
            </w:pPr>
          </w:p>
        </w:tc>
        <w:tc>
          <w:tcPr>
            <w:tcW w:w="449" w:type="dxa"/>
            <w:shd w:val="solid" w:color="FFFFFF" w:fill="auto"/>
          </w:tcPr>
          <w:p w14:paraId="0CAEF049" w14:textId="77777777" w:rsidR="00EB7504" w:rsidRDefault="00EB7504" w:rsidP="00871FD3">
            <w:pPr>
              <w:pStyle w:val="TAC"/>
              <w:rPr>
                <w:sz w:val="16"/>
                <w:szCs w:val="16"/>
              </w:rPr>
            </w:pPr>
            <w:r>
              <w:rPr>
                <w:sz w:val="16"/>
                <w:szCs w:val="16"/>
              </w:rPr>
              <w:t>F</w:t>
            </w:r>
          </w:p>
        </w:tc>
        <w:tc>
          <w:tcPr>
            <w:tcW w:w="5241" w:type="dxa"/>
            <w:shd w:val="solid" w:color="FFFFFF" w:fill="auto"/>
          </w:tcPr>
          <w:p w14:paraId="2E44D6D8"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21F2EA65" w14:textId="77777777" w:rsidR="00EB7504" w:rsidRDefault="00EB7504" w:rsidP="00871FD3">
            <w:pPr>
              <w:pStyle w:val="TAC"/>
              <w:rPr>
                <w:sz w:val="16"/>
                <w:szCs w:val="16"/>
              </w:rPr>
            </w:pPr>
            <w:r>
              <w:rPr>
                <w:sz w:val="16"/>
                <w:szCs w:val="16"/>
              </w:rPr>
              <w:t>14.3.0</w:t>
            </w:r>
          </w:p>
        </w:tc>
      </w:tr>
      <w:tr w:rsidR="00EB7504" w:rsidRPr="006B0D02" w14:paraId="6F06E5FE" w14:textId="77777777" w:rsidTr="003F58D4">
        <w:tc>
          <w:tcPr>
            <w:tcW w:w="844" w:type="dxa"/>
            <w:shd w:val="solid" w:color="FFFFFF" w:fill="auto"/>
          </w:tcPr>
          <w:p w14:paraId="2FA57F49" w14:textId="77777777" w:rsidR="00EB7504" w:rsidRDefault="00EB7504" w:rsidP="00871FD3">
            <w:pPr>
              <w:pStyle w:val="TAC"/>
              <w:rPr>
                <w:sz w:val="16"/>
                <w:szCs w:val="16"/>
              </w:rPr>
            </w:pPr>
            <w:r>
              <w:rPr>
                <w:sz w:val="16"/>
                <w:szCs w:val="16"/>
              </w:rPr>
              <w:t>2017-06</w:t>
            </w:r>
          </w:p>
        </w:tc>
        <w:tc>
          <w:tcPr>
            <w:tcW w:w="953" w:type="dxa"/>
            <w:shd w:val="solid" w:color="FFFFFF" w:fill="auto"/>
          </w:tcPr>
          <w:p w14:paraId="7B10F30D" w14:textId="77777777" w:rsidR="00EB7504" w:rsidRDefault="00EB7504" w:rsidP="00871FD3">
            <w:pPr>
              <w:pStyle w:val="TAC"/>
              <w:rPr>
                <w:sz w:val="16"/>
                <w:szCs w:val="16"/>
              </w:rPr>
            </w:pPr>
            <w:r>
              <w:rPr>
                <w:sz w:val="16"/>
                <w:szCs w:val="16"/>
              </w:rPr>
              <w:t>CP-76</w:t>
            </w:r>
          </w:p>
        </w:tc>
        <w:tc>
          <w:tcPr>
            <w:tcW w:w="1156" w:type="dxa"/>
            <w:shd w:val="solid" w:color="FFFFFF" w:fill="auto"/>
          </w:tcPr>
          <w:p w14:paraId="54492A44"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15E745F4" w14:textId="77777777" w:rsidR="00EB7504" w:rsidRDefault="00EB7504" w:rsidP="00871FD3">
            <w:pPr>
              <w:pStyle w:val="TAL"/>
              <w:rPr>
                <w:sz w:val="16"/>
                <w:szCs w:val="16"/>
              </w:rPr>
            </w:pPr>
            <w:r>
              <w:rPr>
                <w:sz w:val="16"/>
                <w:szCs w:val="16"/>
              </w:rPr>
              <w:t>0318</w:t>
            </w:r>
          </w:p>
        </w:tc>
        <w:tc>
          <w:tcPr>
            <w:tcW w:w="449" w:type="dxa"/>
            <w:shd w:val="solid" w:color="FFFFFF" w:fill="auto"/>
          </w:tcPr>
          <w:p w14:paraId="64734D8C" w14:textId="77777777" w:rsidR="00EB7504" w:rsidRDefault="00EB7504" w:rsidP="00871FD3">
            <w:pPr>
              <w:pStyle w:val="TAR"/>
              <w:rPr>
                <w:sz w:val="16"/>
                <w:szCs w:val="16"/>
              </w:rPr>
            </w:pPr>
            <w:r>
              <w:rPr>
                <w:sz w:val="16"/>
                <w:szCs w:val="16"/>
              </w:rPr>
              <w:t>1</w:t>
            </w:r>
          </w:p>
        </w:tc>
        <w:tc>
          <w:tcPr>
            <w:tcW w:w="449" w:type="dxa"/>
            <w:shd w:val="solid" w:color="FFFFFF" w:fill="auto"/>
          </w:tcPr>
          <w:p w14:paraId="3672DEA2" w14:textId="77777777" w:rsidR="00EB7504" w:rsidRDefault="00EB7504" w:rsidP="00871FD3">
            <w:pPr>
              <w:pStyle w:val="TAC"/>
              <w:rPr>
                <w:sz w:val="16"/>
                <w:szCs w:val="16"/>
              </w:rPr>
            </w:pPr>
            <w:r>
              <w:rPr>
                <w:sz w:val="16"/>
                <w:szCs w:val="16"/>
              </w:rPr>
              <w:t>F</w:t>
            </w:r>
          </w:p>
        </w:tc>
        <w:tc>
          <w:tcPr>
            <w:tcW w:w="5241" w:type="dxa"/>
            <w:shd w:val="solid" w:color="FFFFFF" w:fill="auto"/>
          </w:tcPr>
          <w:p w14:paraId="6FD3C078"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298BB0B5" w14:textId="77777777" w:rsidR="00EB7504" w:rsidRDefault="00EB7504" w:rsidP="00871FD3">
            <w:pPr>
              <w:pStyle w:val="TAC"/>
              <w:rPr>
                <w:sz w:val="16"/>
                <w:szCs w:val="16"/>
              </w:rPr>
            </w:pPr>
            <w:r>
              <w:rPr>
                <w:sz w:val="16"/>
                <w:szCs w:val="16"/>
              </w:rPr>
              <w:t>15.0.0</w:t>
            </w:r>
          </w:p>
        </w:tc>
      </w:tr>
      <w:tr w:rsidR="00EB7504" w:rsidRPr="006B0D02" w14:paraId="5484E998" w14:textId="77777777" w:rsidTr="003F58D4">
        <w:tc>
          <w:tcPr>
            <w:tcW w:w="844" w:type="dxa"/>
            <w:shd w:val="solid" w:color="FFFFFF" w:fill="auto"/>
          </w:tcPr>
          <w:p w14:paraId="76B24418" w14:textId="77777777" w:rsidR="00EB7504" w:rsidRDefault="00EB7504" w:rsidP="00871FD3">
            <w:pPr>
              <w:pStyle w:val="TAC"/>
              <w:rPr>
                <w:sz w:val="16"/>
                <w:szCs w:val="16"/>
              </w:rPr>
            </w:pPr>
            <w:r>
              <w:rPr>
                <w:sz w:val="16"/>
                <w:szCs w:val="16"/>
              </w:rPr>
              <w:t>2017-09</w:t>
            </w:r>
          </w:p>
        </w:tc>
        <w:tc>
          <w:tcPr>
            <w:tcW w:w="953" w:type="dxa"/>
            <w:shd w:val="solid" w:color="FFFFFF" w:fill="auto"/>
          </w:tcPr>
          <w:p w14:paraId="2FEB529E" w14:textId="77777777" w:rsidR="00EB7504" w:rsidRDefault="00EB7504" w:rsidP="00871FD3">
            <w:pPr>
              <w:pStyle w:val="TAC"/>
              <w:rPr>
                <w:sz w:val="16"/>
                <w:szCs w:val="16"/>
              </w:rPr>
            </w:pPr>
            <w:r>
              <w:rPr>
                <w:sz w:val="16"/>
                <w:szCs w:val="16"/>
              </w:rPr>
              <w:t>CP-77</w:t>
            </w:r>
          </w:p>
        </w:tc>
        <w:tc>
          <w:tcPr>
            <w:tcW w:w="1156" w:type="dxa"/>
            <w:shd w:val="solid" w:color="FFFFFF" w:fill="auto"/>
          </w:tcPr>
          <w:p w14:paraId="71CD41A6"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6A5C7DBB" w14:textId="77777777" w:rsidR="00EB7504" w:rsidRDefault="00EB7504" w:rsidP="00871FD3">
            <w:pPr>
              <w:pStyle w:val="TAL"/>
              <w:rPr>
                <w:sz w:val="16"/>
                <w:szCs w:val="16"/>
              </w:rPr>
            </w:pPr>
            <w:r>
              <w:rPr>
                <w:sz w:val="16"/>
                <w:szCs w:val="16"/>
              </w:rPr>
              <w:t>0322</w:t>
            </w:r>
          </w:p>
        </w:tc>
        <w:tc>
          <w:tcPr>
            <w:tcW w:w="449" w:type="dxa"/>
            <w:shd w:val="solid" w:color="FFFFFF" w:fill="auto"/>
          </w:tcPr>
          <w:p w14:paraId="795055A8" w14:textId="77777777" w:rsidR="00EB7504" w:rsidRDefault="00EB7504" w:rsidP="00871FD3">
            <w:pPr>
              <w:pStyle w:val="TAR"/>
              <w:rPr>
                <w:sz w:val="16"/>
                <w:szCs w:val="16"/>
              </w:rPr>
            </w:pPr>
            <w:r>
              <w:rPr>
                <w:sz w:val="16"/>
                <w:szCs w:val="16"/>
              </w:rPr>
              <w:t>1</w:t>
            </w:r>
          </w:p>
        </w:tc>
        <w:tc>
          <w:tcPr>
            <w:tcW w:w="449" w:type="dxa"/>
            <w:shd w:val="solid" w:color="FFFFFF" w:fill="auto"/>
          </w:tcPr>
          <w:p w14:paraId="19F30F5C" w14:textId="77777777" w:rsidR="00EB7504" w:rsidRDefault="00EB7504" w:rsidP="00871FD3">
            <w:pPr>
              <w:pStyle w:val="TAC"/>
              <w:rPr>
                <w:sz w:val="16"/>
                <w:szCs w:val="16"/>
              </w:rPr>
            </w:pPr>
            <w:r>
              <w:rPr>
                <w:sz w:val="16"/>
                <w:szCs w:val="16"/>
              </w:rPr>
              <w:t>F</w:t>
            </w:r>
          </w:p>
        </w:tc>
        <w:tc>
          <w:tcPr>
            <w:tcW w:w="5241" w:type="dxa"/>
            <w:shd w:val="solid" w:color="FFFFFF" w:fill="auto"/>
          </w:tcPr>
          <w:p w14:paraId="1CA103AE"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6816FA15" w14:textId="77777777" w:rsidR="00EB7504" w:rsidRDefault="00EB7504" w:rsidP="00871FD3">
            <w:pPr>
              <w:pStyle w:val="TAC"/>
              <w:rPr>
                <w:sz w:val="16"/>
                <w:szCs w:val="16"/>
              </w:rPr>
            </w:pPr>
            <w:r>
              <w:rPr>
                <w:sz w:val="16"/>
                <w:szCs w:val="16"/>
              </w:rPr>
              <w:t>15.1.0</w:t>
            </w:r>
          </w:p>
        </w:tc>
      </w:tr>
      <w:tr w:rsidR="00EB7504" w:rsidRPr="006B0D02" w14:paraId="3BF70D5A" w14:textId="77777777" w:rsidTr="003F58D4">
        <w:tc>
          <w:tcPr>
            <w:tcW w:w="844" w:type="dxa"/>
            <w:shd w:val="solid" w:color="FFFFFF" w:fill="auto"/>
          </w:tcPr>
          <w:p w14:paraId="0A0250A0" w14:textId="77777777" w:rsidR="00EB7504" w:rsidRDefault="00EB7504" w:rsidP="00871FD3">
            <w:pPr>
              <w:pStyle w:val="TAC"/>
              <w:rPr>
                <w:sz w:val="16"/>
                <w:szCs w:val="16"/>
              </w:rPr>
            </w:pPr>
            <w:r>
              <w:rPr>
                <w:sz w:val="16"/>
                <w:szCs w:val="16"/>
              </w:rPr>
              <w:t>2017-09</w:t>
            </w:r>
          </w:p>
        </w:tc>
        <w:tc>
          <w:tcPr>
            <w:tcW w:w="953" w:type="dxa"/>
            <w:shd w:val="solid" w:color="FFFFFF" w:fill="auto"/>
          </w:tcPr>
          <w:p w14:paraId="15DBCCE4" w14:textId="77777777" w:rsidR="00EB7504" w:rsidRDefault="00EB7504" w:rsidP="00871FD3">
            <w:pPr>
              <w:pStyle w:val="TAC"/>
              <w:rPr>
                <w:sz w:val="16"/>
                <w:szCs w:val="16"/>
              </w:rPr>
            </w:pPr>
            <w:r>
              <w:rPr>
                <w:sz w:val="16"/>
                <w:szCs w:val="16"/>
              </w:rPr>
              <w:t>CP-77</w:t>
            </w:r>
          </w:p>
        </w:tc>
        <w:tc>
          <w:tcPr>
            <w:tcW w:w="1156" w:type="dxa"/>
            <w:shd w:val="solid" w:color="FFFFFF" w:fill="auto"/>
          </w:tcPr>
          <w:p w14:paraId="2C4FF43C"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12597E7C" w14:textId="77777777" w:rsidR="00EB7504" w:rsidRDefault="00EB7504" w:rsidP="00871FD3">
            <w:pPr>
              <w:pStyle w:val="TAL"/>
              <w:rPr>
                <w:sz w:val="16"/>
                <w:szCs w:val="16"/>
              </w:rPr>
            </w:pPr>
            <w:r>
              <w:rPr>
                <w:sz w:val="16"/>
                <w:szCs w:val="16"/>
              </w:rPr>
              <w:t>0326</w:t>
            </w:r>
          </w:p>
        </w:tc>
        <w:tc>
          <w:tcPr>
            <w:tcW w:w="449" w:type="dxa"/>
            <w:shd w:val="solid" w:color="FFFFFF" w:fill="auto"/>
          </w:tcPr>
          <w:p w14:paraId="0E5628FA" w14:textId="77777777" w:rsidR="00EB7504" w:rsidRDefault="00EB7504" w:rsidP="00871FD3">
            <w:pPr>
              <w:pStyle w:val="TAR"/>
              <w:rPr>
                <w:sz w:val="16"/>
                <w:szCs w:val="16"/>
              </w:rPr>
            </w:pPr>
          </w:p>
        </w:tc>
        <w:tc>
          <w:tcPr>
            <w:tcW w:w="449" w:type="dxa"/>
            <w:shd w:val="solid" w:color="FFFFFF" w:fill="auto"/>
          </w:tcPr>
          <w:p w14:paraId="1A6EAEB4" w14:textId="77777777" w:rsidR="00EB7504" w:rsidRDefault="00EB7504" w:rsidP="00871FD3">
            <w:pPr>
              <w:pStyle w:val="TAC"/>
              <w:rPr>
                <w:sz w:val="16"/>
                <w:szCs w:val="16"/>
              </w:rPr>
            </w:pPr>
            <w:r>
              <w:rPr>
                <w:sz w:val="16"/>
                <w:szCs w:val="16"/>
              </w:rPr>
              <w:t>A</w:t>
            </w:r>
          </w:p>
        </w:tc>
        <w:tc>
          <w:tcPr>
            <w:tcW w:w="5241" w:type="dxa"/>
            <w:shd w:val="solid" w:color="FFFFFF" w:fill="auto"/>
          </w:tcPr>
          <w:p w14:paraId="2330E57E"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25E0CBCC" w14:textId="77777777" w:rsidR="00EB7504" w:rsidRDefault="00EB7504" w:rsidP="00871FD3">
            <w:pPr>
              <w:pStyle w:val="TAC"/>
              <w:rPr>
                <w:sz w:val="16"/>
                <w:szCs w:val="16"/>
              </w:rPr>
            </w:pPr>
            <w:r>
              <w:rPr>
                <w:sz w:val="16"/>
                <w:szCs w:val="16"/>
              </w:rPr>
              <w:t>15.1.0</w:t>
            </w:r>
          </w:p>
        </w:tc>
      </w:tr>
      <w:tr w:rsidR="00EB7504" w:rsidRPr="006B0D02" w14:paraId="102765BF" w14:textId="77777777" w:rsidTr="003F58D4">
        <w:tc>
          <w:tcPr>
            <w:tcW w:w="844" w:type="dxa"/>
            <w:shd w:val="solid" w:color="FFFFFF" w:fill="auto"/>
          </w:tcPr>
          <w:p w14:paraId="0FC81109" w14:textId="77777777" w:rsidR="00EB7504" w:rsidRDefault="00EB7504" w:rsidP="00871FD3">
            <w:pPr>
              <w:pStyle w:val="TAC"/>
              <w:rPr>
                <w:sz w:val="16"/>
                <w:szCs w:val="16"/>
              </w:rPr>
            </w:pPr>
            <w:r>
              <w:rPr>
                <w:sz w:val="16"/>
                <w:szCs w:val="16"/>
              </w:rPr>
              <w:t>2017-12</w:t>
            </w:r>
          </w:p>
        </w:tc>
        <w:tc>
          <w:tcPr>
            <w:tcW w:w="953" w:type="dxa"/>
            <w:shd w:val="solid" w:color="FFFFFF" w:fill="auto"/>
          </w:tcPr>
          <w:p w14:paraId="094249DC" w14:textId="77777777" w:rsidR="00EB7504" w:rsidRDefault="00EB7504" w:rsidP="00871FD3">
            <w:pPr>
              <w:pStyle w:val="TAC"/>
              <w:rPr>
                <w:sz w:val="16"/>
                <w:szCs w:val="16"/>
              </w:rPr>
            </w:pPr>
            <w:r>
              <w:rPr>
                <w:sz w:val="16"/>
                <w:szCs w:val="16"/>
              </w:rPr>
              <w:t>CP-78</w:t>
            </w:r>
          </w:p>
        </w:tc>
        <w:tc>
          <w:tcPr>
            <w:tcW w:w="1156" w:type="dxa"/>
            <w:shd w:val="solid" w:color="FFFFFF" w:fill="auto"/>
          </w:tcPr>
          <w:p w14:paraId="4F182A4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6D19D554" w14:textId="77777777" w:rsidR="00EB7504" w:rsidRDefault="00EB7504" w:rsidP="00871FD3">
            <w:pPr>
              <w:pStyle w:val="TAL"/>
              <w:rPr>
                <w:sz w:val="16"/>
                <w:szCs w:val="16"/>
              </w:rPr>
            </w:pPr>
            <w:r>
              <w:rPr>
                <w:sz w:val="16"/>
                <w:szCs w:val="16"/>
              </w:rPr>
              <w:t>0327</w:t>
            </w:r>
          </w:p>
        </w:tc>
        <w:tc>
          <w:tcPr>
            <w:tcW w:w="449" w:type="dxa"/>
            <w:shd w:val="solid" w:color="FFFFFF" w:fill="auto"/>
          </w:tcPr>
          <w:p w14:paraId="1319EFEE" w14:textId="77777777" w:rsidR="00EB7504" w:rsidRDefault="00EB7504" w:rsidP="00871FD3">
            <w:pPr>
              <w:pStyle w:val="TAR"/>
              <w:rPr>
                <w:sz w:val="16"/>
                <w:szCs w:val="16"/>
              </w:rPr>
            </w:pPr>
          </w:p>
        </w:tc>
        <w:tc>
          <w:tcPr>
            <w:tcW w:w="449" w:type="dxa"/>
            <w:shd w:val="solid" w:color="FFFFFF" w:fill="auto"/>
          </w:tcPr>
          <w:p w14:paraId="65162D0A" w14:textId="77777777" w:rsidR="00EB7504" w:rsidRDefault="00EB7504" w:rsidP="00871FD3">
            <w:pPr>
              <w:pStyle w:val="TAC"/>
              <w:rPr>
                <w:sz w:val="16"/>
                <w:szCs w:val="16"/>
              </w:rPr>
            </w:pPr>
            <w:r>
              <w:rPr>
                <w:sz w:val="16"/>
                <w:szCs w:val="16"/>
              </w:rPr>
              <w:t>A</w:t>
            </w:r>
          </w:p>
        </w:tc>
        <w:tc>
          <w:tcPr>
            <w:tcW w:w="5241" w:type="dxa"/>
            <w:shd w:val="solid" w:color="FFFFFF" w:fill="auto"/>
          </w:tcPr>
          <w:p w14:paraId="1ECABF96"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324A6FF" w14:textId="77777777" w:rsidR="00EB7504" w:rsidRDefault="00EB7504" w:rsidP="00871FD3">
            <w:pPr>
              <w:pStyle w:val="TAC"/>
              <w:rPr>
                <w:sz w:val="16"/>
                <w:szCs w:val="16"/>
              </w:rPr>
            </w:pPr>
            <w:r>
              <w:rPr>
                <w:sz w:val="16"/>
                <w:szCs w:val="16"/>
              </w:rPr>
              <w:t>15.2.0</w:t>
            </w:r>
          </w:p>
        </w:tc>
      </w:tr>
      <w:tr w:rsidR="00EB7504" w:rsidRPr="006B0D02" w14:paraId="1C76605D" w14:textId="77777777" w:rsidTr="003F58D4">
        <w:tc>
          <w:tcPr>
            <w:tcW w:w="844" w:type="dxa"/>
            <w:shd w:val="solid" w:color="FFFFFF" w:fill="auto"/>
          </w:tcPr>
          <w:p w14:paraId="52771372" w14:textId="77777777" w:rsidR="00EB7504" w:rsidRDefault="00EB7504" w:rsidP="00871FD3">
            <w:pPr>
              <w:pStyle w:val="TAC"/>
              <w:rPr>
                <w:sz w:val="16"/>
                <w:szCs w:val="16"/>
              </w:rPr>
            </w:pPr>
            <w:r>
              <w:rPr>
                <w:sz w:val="16"/>
                <w:szCs w:val="16"/>
              </w:rPr>
              <w:t>2017-12</w:t>
            </w:r>
          </w:p>
        </w:tc>
        <w:tc>
          <w:tcPr>
            <w:tcW w:w="953" w:type="dxa"/>
            <w:shd w:val="solid" w:color="FFFFFF" w:fill="auto"/>
          </w:tcPr>
          <w:p w14:paraId="3D31EC0F" w14:textId="77777777" w:rsidR="00EB7504" w:rsidRDefault="00EB7504" w:rsidP="00871FD3">
            <w:pPr>
              <w:pStyle w:val="TAC"/>
              <w:rPr>
                <w:sz w:val="16"/>
                <w:szCs w:val="16"/>
              </w:rPr>
            </w:pPr>
            <w:r>
              <w:rPr>
                <w:sz w:val="16"/>
                <w:szCs w:val="16"/>
              </w:rPr>
              <w:t>CP-78</w:t>
            </w:r>
          </w:p>
        </w:tc>
        <w:tc>
          <w:tcPr>
            <w:tcW w:w="1156" w:type="dxa"/>
            <w:shd w:val="solid" w:color="FFFFFF" w:fill="auto"/>
          </w:tcPr>
          <w:p w14:paraId="3F39C7A7"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26AD2118" w14:textId="77777777" w:rsidR="00EB7504" w:rsidRDefault="00EB7504" w:rsidP="00871FD3">
            <w:pPr>
              <w:pStyle w:val="TAL"/>
              <w:rPr>
                <w:sz w:val="16"/>
                <w:szCs w:val="16"/>
              </w:rPr>
            </w:pPr>
            <w:r>
              <w:rPr>
                <w:sz w:val="16"/>
                <w:szCs w:val="16"/>
              </w:rPr>
              <w:t>0328</w:t>
            </w:r>
          </w:p>
        </w:tc>
        <w:tc>
          <w:tcPr>
            <w:tcW w:w="449" w:type="dxa"/>
            <w:shd w:val="solid" w:color="FFFFFF" w:fill="auto"/>
          </w:tcPr>
          <w:p w14:paraId="5ADB5DE0" w14:textId="77777777" w:rsidR="00EB7504" w:rsidRDefault="00EB7504" w:rsidP="00871FD3">
            <w:pPr>
              <w:pStyle w:val="TAR"/>
              <w:rPr>
                <w:sz w:val="16"/>
                <w:szCs w:val="16"/>
              </w:rPr>
            </w:pPr>
          </w:p>
        </w:tc>
        <w:tc>
          <w:tcPr>
            <w:tcW w:w="449" w:type="dxa"/>
            <w:shd w:val="solid" w:color="FFFFFF" w:fill="auto"/>
          </w:tcPr>
          <w:p w14:paraId="2CAD3125" w14:textId="77777777" w:rsidR="00EB7504" w:rsidRDefault="00EB7504" w:rsidP="00871FD3">
            <w:pPr>
              <w:pStyle w:val="TAC"/>
              <w:rPr>
                <w:sz w:val="16"/>
                <w:szCs w:val="16"/>
              </w:rPr>
            </w:pPr>
            <w:r>
              <w:rPr>
                <w:sz w:val="16"/>
                <w:szCs w:val="16"/>
              </w:rPr>
              <w:t>D</w:t>
            </w:r>
          </w:p>
        </w:tc>
        <w:tc>
          <w:tcPr>
            <w:tcW w:w="5241" w:type="dxa"/>
            <w:shd w:val="solid" w:color="FFFFFF" w:fill="auto"/>
          </w:tcPr>
          <w:p w14:paraId="0B4318F5" w14:textId="77777777" w:rsidR="00EB7504" w:rsidRPr="005D3CE0" w:rsidRDefault="00EB7504" w:rsidP="00871FD3">
            <w:pPr>
              <w:pStyle w:val="TAL"/>
              <w:rPr>
                <w:sz w:val="16"/>
                <w:szCs w:val="16"/>
              </w:rPr>
            </w:pPr>
            <w:r w:rsidRPr="00600EFF">
              <w:rPr>
                <w:sz w:val="16"/>
                <w:szCs w:val="16"/>
              </w:rPr>
              <w:t>Editorial correction: wrong color</w:t>
            </w:r>
          </w:p>
        </w:tc>
        <w:tc>
          <w:tcPr>
            <w:tcW w:w="748" w:type="dxa"/>
            <w:shd w:val="solid" w:color="FFFFFF" w:fill="auto"/>
          </w:tcPr>
          <w:p w14:paraId="2821318B" w14:textId="77777777" w:rsidR="00EB7504" w:rsidRDefault="00EB7504" w:rsidP="00871FD3">
            <w:pPr>
              <w:pStyle w:val="TAC"/>
              <w:rPr>
                <w:sz w:val="16"/>
                <w:szCs w:val="16"/>
              </w:rPr>
            </w:pPr>
            <w:r>
              <w:rPr>
                <w:sz w:val="16"/>
                <w:szCs w:val="16"/>
              </w:rPr>
              <w:t>15.2.0</w:t>
            </w:r>
          </w:p>
        </w:tc>
      </w:tr>
      <w:tr w:rsidR="00EB7504" w:rsidRPr="006B0D02" w14:paraId="6BEA018B" w14:textId="77777777" w:rsidTr="003F58D4">
        <w:tc>
          <w:tcPr>
            <w:tcW w:w="844" w:type="dxa"/>
            <w:shd w:val="solid" w:color="FFFFFF" w:fill="auto"/>
          </w:tcPr>
          <w:p w14:paraId="045B927A" w14:textId="77777777" w:rsidR="00EB7504" w:rsidRDefault="00EB7504" w:rsidP="00871FD3">
            <w:pPr>
              <w:pStyle w:val="TAC"/>
              <w:rPr>
                <w:sz w:val="16"/>
                <w:szCs w:val="16"/>
              </w:rPr>
            </w:pPr>
            <w:r>
              <w:rPr>
                <w:sz w:val="16"/>
                <w:szCs w:val="16"/>
              </w:rPr>
              <w:t>2017-12</w:t>
            </w:r>
          </w:p>
        </w:tc>
        <w:tc>
          <w:tcPr>
            <w:tcW w:w="953" w:type="dxa"/>
            <w:shd w:val="solid" w:color="FFFFFF" w:fill="auto"/>
          </w:tcPr>
          <w:p w14:paraId="480EF8C2" w14:textId="77777777" w:rsidR="00EB7504" w:rsidRDefault="00EB7504" w:rsidP="00871FD3">
            <w:pPr>
              <w:pStyle w:val="TAC"/>
              <w:rPr>
                <w:sz w:val="16"/>
                <w:szCs w:val="16"/>
              </w:rPr>
            </w:pPr>
            <w:r>
              <w:rPr>
                <w:sz w:val="16"/>
                <w:szCs w:val="16"/>
              </w:rPr>
              <w:t>CP-78</w:t>
            </w:r>
          </w:p>
        </w:tc>
        <w:tc>
          <w:tcPr>
            <w:tcW w:w="1156" w:type="dxa"/>
            <w:shd w:val="solid" w:color="FFFFFF" w:fill="auto"/>
          </w:tcPr>
          <w:p w14:paraId="016A0B4A"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5C3FBD12" w14:textId="77777777" w:rsidR="00EB7504" w:rsidRDefault="00EB7504" w:rsidP="00871FD3">
            <w:pPr>
              <w:pStyle w:val="TAL"/>
              <w:rPr>
                <w:sz w:val="16"/>
                <w:szCs w:val="16"/>
              </w:rPr>
            </w:pPr>
            <w:r>
              <w:rPr>
                <w:sz w:val="16"/>
                <w:szCs w:val="16"/>
              </w:rPr>
              <w:t>0329</w:t>
            </w:r>
          </w:p>
        </w:tc>
        <w:tc>
          <w:tcPr>
            <w:tcW w:w="449" w:type="dxa"/>
            <w:shd w:val="solid" w:color="FFFFFF" w:fill="auto"/>
          </w:tcPr>
          <w:p w14:paraId="1445354F" w14:textId="77777777" w:rsidR="00EB7504" w:rsidRDefault="00EB7504" w:rsidP="00871FD3">
            <w:pPr>
              <w:pStyle w:val="TAR"/>
              <w:rPr>
                <w:sz w:val="16"/>
                <w:szCs w:val="16"/>
              </w:rPr>
            </w:pPr>
          </w:p>
        </w:tc>
        <w:tc>
          <w:tcPr>
            <w:tcW w:w="449" w:type="dxa"/>
            <w:shd w:val="solid" w:color="FFFFFF" w:fill="auto"/>
          </w:tcPr>
          <w:p w14:paraId="3E1AC781" w14:textId="77777777" w:rsidR="00EB7504" w:rsidRDefault="00EB7504" w:rsidP="00871FD3">
            <w:pPr>
              <w:pStyle w:val="TAC"/>
              <w:rPr>
                <w:sz w:val="16"/>
                <w:szCs w:val="16"/>
              </w:rPr>
            </w:pPr>
            <w:r>
              <w:rPr>
                <w:sz w:val="16"/>
                <w:szCs w:val="16"/>
              </w:rPr>
              <w:t>F</w:t>
            </w:r>
          </w:p>
        </w:tc>
        <w:tc>
          <w:tcPr>
            <w:tcW w:w="5241" w:type="dxa"/>
            <w:shd w:val="solid" w:color="FFFFFF" w:fill="auto"/>
          </w:tcPr>
          <w:p w14:paraId="2464755C"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CF70790" w14:textId="77777777" w:rsidR="00EB7504" w:rsidRDefault="00EB7504" w:rsidP="00871FD3">
            <w:pPr>
              <w:pStyle w:val="TAC"/>
              <w:rPr>
                <w:sz w:val="16"/>
                <w:szCs w:val="16"/>
              </w:rPr>
            </w:pPr>
            <w:r>
              <w:rPr>
                <w:sz w:val="16"/>
                <w:szCs w:val="16"/>
              </w:rPr>
              <w:t>15.2.0</w:t>
            </w:r>
          </w:p>
        </w:tc>
      </w:tr>
      <w:tr w:rsidR="00EB7504" w:rsidRPr="006B0D02" w14:paraId="71B90217" w14:textId="77777777" w:rsidTr="003F58D4">
        <w:tc>
          <w:tcPr>
            <w:tcW w:w="844" w:type="dxa"/>
            <w:shd w:val="solid" w:color="FFFFFF" w:fill="auto"/>
          </w:tcPr>
          <w:p w14:paraId="0B4A105C" w14:textId="77777777" w:rsidR="00EB7504" w:rsidRDefault="00EB7504" w:rsidP="00871FD3">
            <w:pPr>
              <w:pStyle w:val="TAC"/>
              <w:rPr>
                <w:sz w:val="16"/>
                <w:szCs w:val="16"/>
              </w:rPr>
            </w:pPr>
            <w:r>
              <w:rPr>
                <w:sz w:val="16"/>
                <w:szCs w:val="16"/>
              </w:rPr>
              <w:t>2017-12</w:t>
            </w:r>
          </w:p>
        </w:tc>
        <w:tc>
          <w:tcPr>
            <w:tcW w:w="953" w:type="dxa"/>
            <w:shd w:val="solid" w:color="FFFFFF" w:fill="auto"/>
          </w:tcPr>
          <w:p w14:paraId="33624B66" w14:textId="77777777" w:rsidR="00EB7504" w:rsidRDefault="00EB7504" w:rsidP="00871FD3">
            <w:pPr>
              <w:pStyle w:val="TAC"/>
              <w:rPr>
                <w:sz w:val="16"/>
                <w:szCs w:val="16"/>
              </w:rPr>
            </w:pPr>
            <w:r>
              <w:rPr>
                <w:sz w:val="16"/>
                <w:szCs w:val="16"/>
              </w:rPr>
              <w:t>CP-78</w:t>
            </w:r>
          </w:p>
        </w:tc>
        <w:tc>
          <w:tcPr>
            <w:tcW w:w="1156" w:type="dxa"/>
            <w:shd w:val="solid" w:color="FFFFFF" w:fill="auto"/>
          </w:tcPr>
          <w:p w14:paraId="5CF367D0"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0E275A7" w14:textId="77777777" w:rsidR="00EB7504" w:rsidRDefault="00EB7504" w:rsidP="00871FD3">
            <w:pPr>
              <w:pStyle w:val="TAL"/>
              <w:rPr>
                <w:sz w:val="16"/>
                <w:szCs w:val="16"/>
              </w:rPr>
            </w:pPr>
            <w:r>
              <w:rPr>
                <w:sz w:val="16"/>
                <w:szCs w:val="16"/>
              </w:rPr>
              <w:t>0332</w:t>
            </w:r>
          </w:p>
        </w:tc>
        <w:tc>
          <w:tcPr>
            <w:tcW w:w="449" w:type="dxa"/>
            <w:shd w:val="solid" w:color="FFFFFF" w:fill="auto"/>
          </w:tcPr>
          <w:p w14:paraId="0AC8280A" w14:textId="77777777" w:rsidR="00EB7504" w:rsidRDefault="00EB7504" w:rsidP="00871FD3">
            <w:pPr>
              <w:pStyle w:val="TAR"/>
              <w:rPr>
                <w:sz w:val="16"/>
                <w:szCs w:val="16"/>
              </w:rPr>
            </w:pPr>
            <w:r>
              <w:rPr>
                <w:sz w:val="16"/>
                <w:szCs w:val="16"/>
              </w:rPr>
              <w:t>1</w:t>
            </w:r>
          </w:p>
        </w:tc>
        <w:tc>
          <w:tcPr>
            <w:tcW w:w="449" w:type="dxa"/>
            <w:shd w:val="solid" w:color="FFFFFF" w:fill="auto"/>
          </w:tcPr>
          <w:p w14:paraId="3BB4CD18" w14:textId="77777777" w:rsidR="00EB7504" w:rsidRDefault="00EB7504" w:rsidP="00871FD3">
            <w:pPr>
              <w:pStyle w:val="TAC"/>
              <w:rPr>
                <w:sz w:val="16"/>
                <w:szCs w:val="16"/>
              </w:rPr>
            </w:pPr>
            <w:r>
              <w:rPr>
                <w:sz w:val="16"/>
                <w:szCs w:val="16"/>
              </w:rPr>
              <w:t>F</w:t>
            </w:r>
          </w:p>
        </w:tc>
        <w:tc>
          <w:tcPr>
            <w:tcW w:w="5241" w:type="dxa"/>
            <w:shd w:val="solid" w:color="FFFFFF" w:fill="auto"/>
          </w:tcPr>
          <w:p w14:paraId="222CDF4F"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E7FA3BB" w14:textId="77777777" w:rsidR="00EB7504" w:rsidRDefault="00EB7504" w:rsidP="00871FD3">
            <w:pPr>
              <w:pStyle w:val="TAC"/>
              <w:rPr>
                <w:sz w:val="16"/>
                <w:szCs w:val="16"/>
              </w:rPr>
            </w:pPr>
            <w:r>
              <w:rPr>
                <w:sz w:val="16"/>
                <w:szCs w:val="16"/>
              </w:rPr>
              <w:t>15.2.0</w:t>
            </w:r>
          </w:p>
        </w:tc>
      </w:tr>
      <w:tr w:rsidR="00EB7504" w:rsidRPr="006B0D02" w14:paraId="2D2CE9FD" w14:textId="77777777" w:rsidTr="003F58D4">
        <w:tc>
          <w:tcPr>
            <w:tcW w:w="844" w:type="dxa"/>
            <w:shd w:val="solid" w:color="FFFFFF" w:fill="auto"/>
          </w:tcPr>
          <w:p w14:paraId="61921F4B" w14:textId="77777777" w:rsidR="00EB7504" w:rsidRDefault="00EB7504" w:rsidP="00871FD3">
            <w:pPr>
              <w:pStyle w:val="TAC"/>
              <w:rPr>
                <w:sz w:val="16"/>
                <w:szCs w:val="16"/>
              </w:rPr>
            </w:pPr>
            <w:r>
              <w:rPr>
                <w:sz w:val="16"/>
                <w:szCs w:val="16"/>
              </w:rPr>
              <w:t>2018-03</w:t>
            </w:r>
          </w:p>
        </w:tc>
        <w:tc>
          <w:tcPr>
            <w:tcW w:w="953" w:type="dxa"/>
            <w:shd w:val="solid" w:color="FFFFFF" w:fill="auto"/>
          </w:tcPr>
          <w:p w14:paraId="3DC772A9" w14:textId="77777777" w:rsidR="00EB7504" w:rsidRDefault="00EB7504" w:rsidP="00871FD3">
            <w:pPr>
              <w:pStyle w:val="TAC"/>
              <w:rPr>
                <w:sz w:val="16"/>
                <w:szCs w:val="16"/>
              </w:rPr>
            </w:pPr>
            <w:r>
              <w:rPr>
                <w:sz w:val="16"/>
                <w:szCs w:val="16"/>
              </w:rPr>
              <w:t>CP-79</w:t>
            </w:r>
          </w:p>
        </w:tc>
        <w:tc>
          <w:tcPr>
            <w:tcW w:w="1156" w:type="dxa"/>
            <w:shd w:val="solid" w:color="FFFFFF" w:fill="auto"/>
          </w:tcPr>
          <w:p w14:paraId="2786A53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737E3248" w14:textId="77777777" w:rsidR="00EB7504" w:rsidRDefault="00EB7504" w:rsidP="00871FD3">
            <w:pPr>
              <w:pStyle w:val="TAL"/>
              <w:rPr>
                <w:sz w:val="16"/>
                <w:szCs w:val="16"/>
              </w:rPr>
            </w:pPr>
            <w:r>
              <w:rPr>
                <w:sz w:val="16"/>
                <w:szCs w:val="16"/>
              </w:rPr>
              <w:t>0333</w:t>
            </w:r>
          </w:p>
        </w:tc>
        <w:tc>
          <w:tcPr>
            <w:tcW w:w="449" w:type="dxa"/>
            <w:shd w:val="solid" w:color="FFFFFF" w:fill="auto"/>
          </w:tcPr>
          <w:p w14:paraId="4B5BF089" w14:textId="77777777" w:rsidR="00EB7504" w:rsidRDefault="00EB7504" w:rsidP="00871FD3">
            <w:pPr>
              <w:pStyle w:val="TAR"/>
              <w:rPr>
                <w:sz w:val="16"/>
                <w:szCs w:val="16"/>
              </w:rPr>
            </w:pPr>
            <w:r>
              <w:rPr>
                <w:sz w:val="16"/>
                <w:szCs w:val="16"/>
              </w:rPr>
              <w:t>4</w:t>
            </w:r>
          </w:p>
        </w:tc>
        <w:tc>
          <w:tcPr>
            <w:tcW w:w="449" w:type="dxa"/>
            <w:shd w:val="solid" w:color="FFFFFF" w:fill="auto"/>
          </w:tcPr>
          <w:p w14:paraId="2127A5B1" w14:textId="77777777" w:rsidR="00EB7504" w:rsidRDefault="00EB7504" w:rsidP="00871FD3">
            <w:pPr>
              <w:pStyle w:val="TAC"/>
              <w:rPr>
                <w:sz w:val="16"/>
                <w:szCs w:val="16"/>
              </w:rPr>
            </w:pPr>
            <w:r>
              <w:rPr>
                <w:sz w:val="16"/>
                <w:szCs w:val="16"/>
              </w:rPr>
              <w:t>B</w:t>
            </w:r>
          </w:p>
        </w:tc>
        <w:tc>
          <w:tcPr>
            <w:tcW w:w="5241" w:type="dxa"/>
            <w:shd w:val="solid" w:color="FFFFFF" w:fill="auto"/>
          </w:tcPr>
          <w:p w14:paraId="090C3CB0"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3580E70F" w14:textId="77777777" w:rsidR="00EB7504" w:rsidRDefault="00EB7504" w:rsidP="00871FD3">
            <w:pPr>
              <w:pStyle w:val="TAC"/>
              <w:rPr>
                <w:sz w:val="16"/>
                <w:szCs w:val="16"/>
              </w:rPr>
            </w:pPr>
            <w:r>
              <w:rPr>
                <w:sz w:val="16"/>
                <w:szCs w:val="16"/>
              </w:rPr>
              <w:t>15.3.0</w:t>
            </w:r>
          </w:p>
        </w:tc>
      </w:tr>
      <w:tr w:rsidR="00EB7504" w:rsidRPr="006B0D02" w14:paraId="765C44D8" w14:textId="77777777" w:rsidTr="003F58D4">
        <w:tc>
          <w:tcPr>
            <w:tcW w:w="844" w:type="dxa"/>
            <w:shd w:val="solid" w:color="FFFFFF" w:fill="auto"/>
          </w:tcPr>
          <w:p w14:paraId="2F1969F3" w14:textId="77777777" w:rsidR="00EB7504" w:rsidRDefault="00EB7504" w:rsidP="00871FD3">
            <w:pPr>
              <w:pStyle w:val="TAC"/>
              <w:rPr>
                <w:sz w:val="16"/>
                <w:szCs w:val="16"/>
              </w:rPr>
            </w:pPr>
            <w:r>
              <w:rPr>
                <w:sz w:val="16"/>
                <w:szCs w:val="16"/>
              </w:rPr>
              <w:t>2018-03</w:t>
            </w:r>
          </w:p>
        </w:tc>
        <w:tc>
          <w:tcPr>
            <w:tcW w:w="953" w:type="dxa"/>
            <w:shd w:val="solid" w:color="FFFFFF" w:fill="auto"/>
          </w:tcPr>
          <w:p w14:paraId="7D025D59" w14:textId="77777777" w:rsidR="00EB7504" w:rsidRDefault="00EB7504" w:rsidP="00871FD3">
            <w:pPr>
              <w:pStyle w:val="TAC"/>
              <w:rPr>
                <w:sz w:val="16"/>
                <w:szCs w:val="16"/>
              </w:rPr>
            </w:pPr>
            <w:r>
              <w:rPr>
                <w:sz w:val="16"/>
                <w:szCs w:val="16"/>
              </w:rPr>
              <w:t>CP-79</w:t>
            </w:r>
          </w:p>
        </w:tc>
        <w:tc>
          <w:tcPr>
            <w:tcW w:w="1156" w:type="dxa"/>
            <w:shd w:val="solid" w:color="FFFFFF" w:fill="auto"/>
          </w:tcPr>
          <w:p w14:paraId="5EC429DF"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26874AAC" w14:textId="77777777" w:rsidR="00EB7504" w:rsidRDefault="00EB7504" w:rsidP="00871FD3">
            <w:pPr>
              <w:pStyle w:val="TAL"/>
              <w:rPr>
                <w:sz w:val="16"/>
                <w:szCs w:val="16"/>
              </w:rPr>
            </w:pPr>
            <w:r>
              <w:rPr>
                <w:sz w:val="16"/>
                <w:szCs w:val="16"/>
              </w:rPr>
              <w:t>0334</w:t>
            </w:r>
          </w:p>
        </w:tc>
        <w:tc>
          <w:tcPr>
            <w:tcW w:w="449" w:type="dxa"/>
            <w:shd w:val="solid" w:color="FFFFFF" w:fill="auto"/>
          </w:tcPr>
          <w:p w14:paraId="2F486939" w14:textId="77777777" w:rsidR="00EB7504" w:rsidRDefault="00EB7504" w:rsidP="00871FD3">
            <w:pPr>
              <w:pStyle w:val="TAR"/>
              <w:rPr>
                <w:sz w:val="16"/>
                <w:szCs w:val="16"/>
              </w:rPr>
            </w:pPr>
            <w:r>
              <w:rPr>
                <w:sz w:val="16"/>
                <w:szCs w:val="16"/>
              </w:rPr>
              <w:t>1</w:t>
            </w:r>
          </w:p>
        </w:tc>
        <w:tc>
          <w:tcPr>
            <w:tcW w:w="449" w:type="dxa"/>
            <w:shd w:val="solid" w:color="FFFFFF" w:fill="auto"/>
          </w:tcPr>
          <w:p w14:paraId="07F98727" w14:textId="77777777" w:rsidR="00EB7504" w:rsidRDefault="00EB7504" w:rsidP="00871FD3">
            <w:pPr>
              <w:pStyle w:val="TAC"/>
              <w:rPr>
                <w:sz w:val="16"/>
                <w:szCs w:val="16"/>
              </w:rPr>
            </w:pPr>
            <w:r>
              <w:rPr>
                <w:sz w:val="16"/>
                <w:szCs w:val="16"/>
              </w:rPr>
              <w:t>F</w:t>
            </w:r>
          </w:p>
        </w:tc>
        <w:tc>
          <w:tcPr>
            <w:tcW w:w="5241" w:type="dxa"/>
            <w:shd w:val="solid" w:color="FFFFFF" w:fill="auto"/>
          </w:tcPr>
          <w:p w14:paraId="0AC295AC"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65F4AB4B" w14:textId="77777777" w:rsidR="00EB7504" w:rsidRDefault="00EB7504" w:rsidP="00871FD3">
            <w:pPr>
              <w:pStyle w:val="TAC"/>
              <w:rPr>
                <w:sz w:val="16"/>
                <w:szCs w:val="16"/>
              </w:rPr>
            </w:pPr>
            <w:r>
              <w:rPr>
                <w:sz w:val="16"/>
                <w:szCs w:val="16"/>
              </w:rPr>
              <w:t>15.3.0</w:t>
            </w:r>
          </w:p>
        </w:tc>
      </w:tr>
      <w:tr w:rsidR="00EB7504" w:rsidRPr="006B0D02" w14:paraId="76B459CF" w14:textId="77777777" w:rsidTr="003F58D4">
        <w:tc>
          <w:tcPr>
            <w:tcW w:w="844" w:type="dxa"/>
            <w:shd w:val="solid" w:color="FFFFFF" w:fill="auto"/>
          </w:tcPr>
          <w:p w14:paraId="4CCA0230" w14:textId="77777777" w:rsidR="00EB7504" w:rsidRDefault="00EB7504" w:rsidP="00871FD3">
            <w:pPr>
              <w:pStyle w:val="TAC"/>
              <w:rPr>
                <w:sz w:val="16"/>
                <w:szCs w:val="16"/>
              </w:rPr>
            </w:pPr>
            <w:r>
              <w:rPr>
                <w:sz w:val="16"/>
                <w:szCs w:val="16"/>
              </w:rPr>
              <w:t>2018-03</w:t>
            </w:r>
          </w:p>
        </w:tc>
        <w:tc>
          <w:tcPr>
            <w:tcW w:w="953" w:type="dxa"/>
            <w:shd w:val="solid" w:color="FFFFFF" w:fill="auto"/>
          </w:tcPr>
          <w:p w14:paraId="7CC2BEAE" w14:textId="77777777" w:rsidR="00EB7504" w:rsidRDefault="00EB7504" w:rsidP="00871FD3">
            <w:pPr>
              <w:pStyle w:val="TAC"/>
              <w:rPr>
                <w:sz w:val="16"/>
                <w:szCs w:val="16"/>
              </w:rPr>
            </w:pPr>
            <w:r>
              <w:rPr>
                <w:sz w:val="16"/>
                <w:szCs w:val="16"/>
              </w:rPr>
              <w:t>CP-79</w:t>
            </w:r>
          </w:p>
        </w:tc>
        <w:tc>
          <w:tcPr>
            <w:tcW w:w="1156" w:type="dxa"/>
            <w:shd w:val="solid" w:color="FFFFFF" w:fill="auto"/>
          </w:tcPr>
          <w:p w14:paraId="561A11D8"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12B7664" w14:textId="77777777" w:rsidR="00EB7504" w:rsidRDefault="00EB7504" w:rsidP="00871FD3">
            <w:pPr>
              <w:pStyle w:val="TAL"/>
              <w:rPr>
                <w:sz w:val="16"/>
                <w:szCs w:val="16"/>
              </w:rPr>
            </w:pPr>
            <w:r>
              <w:rPr>
                <w:sz w:val="16"/>
                <w:szCs w:val="16"/>
              </w:rPr>
              <w:t>0335</w:t>
            </w:r>
          </w:p>
        </w:tc>
        <w:tc>
          <w:tcPr>
            <w:tcW w:w="449" w:type="dxa"/>
            <w:shd w:val="solid" w:color="FFFFFF" w:fill="auto"/>
          </w:tcPr>
          <w:p w14:paraId="3B69BBE3" w14:textId="77777777" w:rsidR="00EB7504" w:rsidRDefault="00EB7504" w:rsidP="00871FD3">
            <w:pPr>
              <w:pStyle w:val="TAR"/>
              <w:rPr>
                <w:sz w:val="16"/>
                <w:szCs w:val="16"/>
              </w:rPr>
            </w:pPr>
            <w:r>
              <w:rPr>
                <w:sz w:val="16"/>
                <w:szCs w:val="16"/>
              </w:rPr>
              <w:t>1</w:t>
            </w:r>
          </w:p>
        </w:tc>
        <w:tc>
          <w:tcPr>
            <w:tcW w:w="449" w:type="dxa"/>
            <w:shd w:val="solid" w:color="FFFFFF" w:fill="auto"/>
          </w:tcPr>
          <w:p w14:paraId="6259B9F8" w14:textId="77777777" w:rsidR="00EB7504" w:rsidRDefault="00EB7504" w:rsidP="00871FD3">
            <w:pPr>
              <w:pStyle w:val="TAC"/>
              <w:rPr>
                <w:sz w:val="16"/>
                <w:szCs w:val="16"/>
              </w:rPr>
            </w:pPr>
            <w:r>
              <w:rPr>
                <w:sz w:val="16"/>
                <w:szCs w:val="16"/>
              </w:rPr>
              <w:t>B</w:t>
            </w:r>
          </w:p>
        </w:tc>
        <w:tc>
          <w:tcPr>
            <w:tcW w:w="5241" w:type="dxa"/>
            <w:shd w:val="solid" w:color="FFFFFF" w:fill="auto"/>
          </w:tcPr>
          <w:p w14:paraId="27405C60"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6B249D53" w14:textId="77777777" w:rsidR="00EB7504" w:rsidRDefault="00EB7504" w:rsidP="00871FD3">
            <w:pPr>
              <w:pStyle w:val="TAC"/>
              <w:rPr>
                <w:sz w:val="16"/>
                <w:szCs w:val="16"/>
              </w:rPr>
            </w:pPr>
            <w:r>
              <w:rPr>
                <w:sz w:val="16"/>
                <w:szCs w:val="16"/>
              </w:rPr>
              <w:t>15.3.0</w:t>
            </w:r>
          </w:p>
        </w:tc>
      </w:tr>
      <w:tr w:rsidR="00EB7504" w:rsidRPr="006B0D02" w14:paraId="48DB92A2" w14:textId="77777777" w:rsidTr="003F58D4">
        <w:tc>
          <w:tcPr>
            <w:tcW w:w="844" w:type="dxa"/>
            <w:shd w:val="solid" w:color="FFFFFF" w:fill="auto"/>
          </w:tcPr>
          <w:p w14:paraId="7FE64053" w14:textId="77777777" w:rsidR="00EB7504" w:rsidRDefault="00EB7504" w:rsidP="00871FD3">
            <w:pPr>
              <w:pStyle w:val="TAC"/>
              <w:rPr>
                <w:sz w:val="16"/>
                <w:szCs w:val="16"/>
              </w:rPr>
            </w:pPr>
            <w:r>
              <w:rPr>
                <w:sz w:val="16"/>
                <w:szCs w:val="16"/>
              </w:rPr>
              <w:t>2018-03</w:t>
            </w:r>
          </w:p>
        </w:tc>
        <w:tc>
          <w:tcPr>
            <w:tcW w:w="953" w:type="dxa"/>
            <w:shd w:val="solid" w:color="FFFFFF" w:fill="auto"/>
          </w:tcPr>
          <w:p w14:paraId="3F3EA02C" w14:textId="77777777" w:rsidR="00EB7504" w:rsidRDefault="00EB7504" w:rsidP="00871FD3">
            <w:pPr>
              <w:pStyle w:val="TAC"/>
              <w:rPr>
                <w:sz w:val="16"/>
                <w:szCs w:val="16"/>
              </w:rPr>
            </w:pPr>
            <w:r>
              <w:rPr>
                <w:sz w:val="16"/>
                <w:szCs w:val="16"/>
              </w:rPr>
              <w:t>CP-79</w:t>
            </w:r>
          </w:p>
        </w:tc>
        <w:tc>
          <w:tcPr>
            <w:tcW w:w="1156" w:type="dxa"/>
            <w:shd w:val="solid" w:color="FFFFFF" w:fill="auto"/>
          </w:tcPr>
          <w:p w14:paraId="609380BD"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15BEBAD0" w14:textId="77777777" w:rsidR="00EB7504" w:rsidRDefault="00EB7504" w:rsidP="00871FD3">
            <w:pPr>
              <w:pStyle w:val="TAL"/>
              <w:rPr>
                <w:sz w:val="16"/>
                <w:szCs w:val="16"/>
              </w:rPr>
            </w:pPr>
            <w:r>
              <w:rPr>
                <w:sz w:val="16"/>
                <w:szCs w:val="16"/>
              </w:rPr>
              <w:t>0337</w:t>
            </w:r>
          </w:p>
        </w:tc>
        <w:tc>
          <w:tcPr>
            <w:tcW w:w="449" w:type="dxa"/>
            <w:shd w:val="solid" w:color="FFFFFF" w:fill="auto"/>
          </w:tcPr>
          <w:p w14:paraId="51118378" w14:textId="77777777" w:rsidR="00EB7504" w:rsidRDefault="00EB7504" w:rsidP="00871FD3">
            <w:pPr>
              <w:pStyle w:val="TAR"/>
              <w:rPr>
                <w:sz w:val="16"/>
                <w:szCs w:val="16"/>
              </w:rPr>
            </w:pPr>
            <w:r>
              <w:rPr>
                <w:sz w:val="16"/>
                <w:szCs w:val="16"/>
              </w:rPr>
              <w:t>1</w:t>
            </w:r>
          </w:p>
        </w:tc>
        <w:tc>
          <w:tcPr>
            <w:tcW w:w="449" w:type="dxa"/>
            <w:shd w:val="solid" w:color="FFFFFF" w:fill="auto"/>
          </w:tcPr>
          <w:p w14:paraId="27ED7E7E" w14:textId="77777777" w:rsidR="00EB7504" w:rsidRDefault="00EB7504" w:rsidP="00871FD3">
            <w:pPr>
              <w:pStyle w:val="TAC"/>
              <w:rPr>
                <w:sz w:val="16"/>
                <w:szCs w:val="16"/>
              </w:rPr>
            </w:pPr>
            <w:r>
              <w:rPr>
                <w:sz w:val="16"/>
                <w:szCs w:val="16"/>
              </w:rPr>
              <w:t>B</w:t>
            </w:r>
          </w:p>
        </w:tc>
        <w:tc>
          <w:tcPr>
            <w:tcW w:w="5241" w:type="dxa"/>
            <w:shd w:val="solid" w:color="FFFFFF" w:fill="auto"/>
          </w:tcPr>
          <w:p w14:paraId="5D1A70D4"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5A6752AD" w14:textId="77777777" w:rsidR="00EB7504" w:rsidRDefault="00EB7504" w:rsidP="00871FD3">
            <w:pPr>
              <w:pStyle w:val="TAC"/>
              <w:rPr>
                <w:sz w:val="16"/>
                <w:szCs w:val="16"/>
              </w:rPr>
            </w:pPr>
            <w:r>
              <w:rPr>
                <w:sz w:val="16"/>
                <w:szCs w:val="16"/>
              </w:rPr>
              <w:t>15.3.0</w:t>
            </w:r>
          </w:p>
        </w:tc>
      </w:tr>
      <w:tr w:rsidR="00EB7504" w:rsidRPr="006B0D02" w14:paraId="1D65A8DE" w14:textId="77777777" w:rsidTr="003F58D4">
        <w:tc>
          <w:tcPr>
            <w:tcW w:w="844" w:type="dxa"/>
            <w:shd w:val="solid" w:color="FFFFFF" w:fill="auto"/>
          </w:tcPr>
          <w:p w14:paraId="2A953E40" w14:textId="77777777" w:rsidR="00EB7504" w:rsidRDefault="00EB7504" w:rsidP="00871FD3">
            <w:pPr>
              <w:pStyle w:val="TAC"/>
              <w:rPr>
                <w:sz w:val="16"/>
                <w:szCs w:val="16"/>
              </w:rPr>
            </w:pPr>
            <w:r>
              <w:rPr>
                <w:sz w:val="16"/>
                <w:szCs w:val="16"/>
              </w:rPr>
              <w:t>2018-03</w:t>
            </w:r>
          </w:p>
        </w:tc>
        <w:tc>
          <w:tcPr>
            <w:tcW w:w="953" w:type="dxa"/>
            <w:shd w:val="solid" w:color="FFFFFF" w:fill="auto"/>
          </w:tcPr>
          <w:p w14:paraId="3A81D838" w14:textId="77777777" w:rsidR="00EB7504" w:rsidRDefault="00EB7504" w:rsidP="00871FD3">
            <w:pPr>
              <w:pStyle w:val="TAC"/>
              <w:rPr>
                <w:sz w:val="16"/>
                <w:szCs w:val="16"/>
              </w:rPr>
            </w:pPr>
            <w:r>
              <w:rPr>
                <w:sz w:val="16"/>
                <w:szCs w:val="16"/>
              </w:rPr>
              <w:t>CP-79</w:t>
            </w:r>
          </w:p>
        </w:tc>
        <w:tc>
          <w:tcPr>
            <w:tcW w:w="1156" w:type="dxa"/>
            <w:shd w:val="solid" w:color="FFFFFF" w:fill="auto"/>
          </w:tcPr>
          <w:p w14:paraId="2250B450"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D221DFC" w14:textId="77777777" w:rsidR="00EB7504" w:rsidRDefault="00EB7504" w:rsidP="00871FD3">
            <w:pPr>
              <w:pStyle w:val="TAL"/>
              <w:rPr>
                <w:sz w:val="16"/>
                <w:szCs w:val="16"/>
              </w:rPr>
            </w:pPr>
            <w:r>
              <w:rPr>
                <w:sz w:val="16"/>
                <w:szCs w:val="16"/>
              </w:rPr>
              <w:t>0339</w:t>
            </w:r>
          </w:p>
        </w:tc>
        <w:tc>
          <w:tcPr>
            <w:tcW w:w="449" w:type="dxa"/>
            <w:shd w:val="solid" w:color="FFFFFF" w:fill="auto"/>
          </w:tcPr>
          <w:p w14:paraId="70E4F382" w14:textId="77777777" w:rsidR="00EB7504" w:rsidRDefault="00EB7504" w:rsidP="00871FD3">
            <w:pPr>
              <w:pStyle w:val="TAR"/>
              <w:rPr>
                <w:sz w:val="16"/>
                <w:szCs w:val="16"/>
              </w:rPr>
            </w:pPr>
            <w:r>
              <w:rPr>
                <w:sz w:val="16"/>
                <w:szCs w:val="16"/>
              </w:rPr>
              <w:t>2</w:t>
            </w:r>
          </w:p>
        </w:tc>
        <w:tc>
          <w:tcPr>
            <w:tcW w:w="449" w:type="dxa"/>
            <w:shd w:val="solid" w:color="FFFFFF" w:fill="auto"/>
          </w:tcPr>
          <w:p w14:paraId="1A5EAD74" w14:textId="77777777" w:rsidR="00EB7504" w:rsidRDefault="00EB7504" w:rsidP="00871FD3">
            <w:pPr>
              <w:pStyle w:val="TAC"/>
              <w:rPr>
                <w:sz w:val="16"/>
                <w:szCs w:val="16"/>
              </w:rPr>
            </w:pPr>
            <w:r>
              <w:rPr>
                <w:sz w:val="16"/>
                <w:szCs w:val="16"/>
              </w:rPr>
              <w:t>B</w:t>
            </w:r>
          </w:p>
        </w:tc>
        <w:tc>
          <w:tcPr>
            <w:tcW w:w="5241" w:type="dxa"/>
            <w:shd w:val="solid" w:color="FFFFFF" w:fill="auto"/>
          </w:tcPr>
          <w:p w14:paraId="3D30EBEB"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D779BB" w14:textId="77777777" w:rsidR="00EB7504" w:rsidRDefault="00EB7504" w:rsidP="00871FD3">
            <w:pPr>
              <w:pStyle w:val="TAC"/>
              <w:rPr>
                <w:sz w:val="16"/>
                <w:szCs w:val="16"/>
              </w:rPr>
            </w:pPr>
            <w:r>
              <w:rPr>
                <w:sz w:val="16"/>
                <w:szCs w:val="16"/>
              </w:rPr>
              <w:t>15.3.0</w:t>
            </w:r>
          </w:p>
        </w:tc>
      </w:tr>
      <w:tr w:rsidR="00EB7504" w:rsidRPr="006B0D02" w14:paraId="390CBAD7" w14:textId="77777777" w:rsidTr="003F58D4">
        <w:tc>
          <w:tcPr>
            <w:tcW w:w="844" w:type="dxa"/>
            <w:shd w:val="solid" w:color="FFFFFF" w:fill="auto"/>
          </w:tcPr>
          <w:p w14:paraId="600C0D63" w14:textId="77777777" w:rsidR="00EB7504" w:rsidRDefault="00EB7504" w:rsidP="00871FD3">
            <w:pPr>
              <w:pStyle w:val="TAC"/>
              <w:rPr>
                <w:sz w:val="16"/>
                <w:szCs w:val="16"/>
              </w:rPr>
            </w:pPr>
            <w:r>
              <w:rPr>
                <w:sz w:val="16"/>
                <w:szCs w:val="16"/>
              </w:rPr>
              <w:t>2018-03</w:t>
            </w:r>
          </w:p>
        </w:tc>
        <w:tc>
          <w:tcPr>
            <w:tcW w:w="953" w:type="dxa"/>
            <w:shd w:val="solid" w:color="FFFFFF" w:fill="auto"/>
          </w:tcPr>
          <w:p w14:paraId="496A6668" w14:textId="77777777" w:rsidR="00EB7504" w:rsidRDefault="00EB7504" w:rsidP="00871FD3">
            <w:pPr>
              <w:pStyle w:val="TAC"/>
              <w:rPr>
                <w:sz w:val="16"/>
                <w:szCs w:val="16"/>
              </w:rPr>
            </w:pPr>
            <w:r>
              <w:rPr>
                <w:sz w:val="16"/>
                <w:szCs w:val="16"/>
              </w:rPr>
              <w:t>CP-79</w:t>
            </w:r>
          </w:p>
        </w:tc>
        <w:tc>
          <w:tcPr>
            <w:tcW w:w="1156" w:type="dxa"/>
            <w:shd w:val="solid" w:color="FFFFFF" w:fill="auto"/>
          </w:tcPr>
          <w:p w14:paraId="11E77CA6"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78A5B01D" w14:textId="77777777" w:rsidR="00EB7504" w:rsidRDefault="00EB7504" w:rsidP="00871FD3">
            <w:pPr>
              <w:pStyle w:val="TAL"/>
              <w:rPr>
                <w:sz w:val="16"/>
                <w:szCs w:val="16"/>
              </w:rPr>
            </w:pPr>
            <w:r>
              <w:rPr>
                <w:sz w:val="16"/>
                <w:szCs w:val="16"/>
              </w:rPr>
              <w:t>0340</w:t>
            </w:r>
          </w:p>
        </w:tc>
        <w:tc>
          <w:tcPr>
            <w:tcW w:w="449" w:type="dxa"/>
            <w:shd w:val="solid" w:color="FFFFFF" w:fill="auto"/>
          </w:tcPr>
          <w:p w14:paraId="07623124" w14:textId="77777777" w:rsidR="00EB7504" w:rsidRDefault="00EB7504" w:rsidP="00871FD3">
            <w:pPr>
              <w:pStyle w:val="TAR"/>
              <w:rPr>
                <w:sz w:val="16"/>
                <w:szCs w:val="16"/>
              </w:rPr>
            </w:pPr>
            <w:r>
              <w:rPr>
                <w:sz w:val="16"/>
                <w:szCs w:val="16"/>
              </w:rPr>
              <w:t>5</w:t>
            </w:r>
          </w:p>
        </w:tc>
        <w:tc>
          <w:tcPr>
            <w:tcW w:w="449" w:type="dxa"/>
            <w:shd w:val="solid" w:color="FFFFFF" w:fill="auto"/>
          </w:tcPr>
          <w:p w14:paraId="5D03D511" w14:textId="77777777" w:rsidR="00EB7504" w:rsidRDefault="00EB7504" w:rsidP="00871FD3">
            <w:pPr>
              <w:pStyle w:val="TAC"/>
              <w:rPr>
                <w:sz w:val="16"/>
                <w:szCs w:val="16"/>
              </w:rPr>
            </w:pPr>
            <w:r>
              <w:rPr>
                <w:sz w:val="16"/>
                <w:szCs w:val="16"/>
              </w:rPr>
              <w:t>B</w:t>
            </w:r>
          </w:p>
        </w:tc>
        <w:tc>
          <w:tcPr>
            <w:tcW w:w="5241" w:type="dxa"/>
            <w:shd w:val="solid" w:color="FFFFFF" w:fill="auto"/>
          </w:tcPr>
          <w:p w14:paraId="7711E6B5"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04CC9F6D" w14:textId="77777777" w:rsidR="00EB7504" w:rsidRDefault="00EB7504" w:rsidP="00871FD3">
            <w:pPr>
              <w:pStyle w:val="TAC"/>
              <w:rPr>
                <w:sz w:val="16"/>
                <w:szCs w:val="16"/>
              </w:rPr>
            </w:pPr>
            <w:r>
              <w:rPr>
                <w:sz w:val="16"/>
                <w:szCs w:val="16"/>
              </w:rPr>
              <w:t>15.3.0</w:t>
            </w:r>
          </w:p>
        </w:tc>
      </w:tr>
      <w:tr w:rsidR="00EB7504" w:rsidRPr="006B0D02" w14:paraId="79208C9B" w14:textId="77777777" w:rsidTr="003F58D4">
        <w:tc>
          <w:tcPr>
            <w:tcW w:w="844" w:type="dxa"/>
            <w:shd w:val="solid" w:color="FFFFFF" w:fill="auto"/>
          </w:tcPr>
          <w:p w14:paraId="3868A452" w14:textId="77777777" w:rsidR="00EB7504" w:rsidRDefault="00EB7504" w:rsidP="00871FD3">
            <w:pPr>
              <w:pStyle w:val="TAC"/>
              <w:rPr>
                <w:sz w:val="16"/>
                <w:szCs w:val="16"/>
              </w:rPr>
            </w:pPr>
            <w:r>
              <w:rPr>
                <w:sz w:val="16"/>
                <w:szCs w:val="16"/>
              </w:rPr>
              <w:t>2018-06</w:t>
            </w:r>
          </w:p>
        </w:tc>
        <w:tc>
          <w:tcPr>
            <w:tcW w:w="953" w:type="dxa"/>
            <w:shd w:val="solid" w:color="FFFFFF" w:fill="auto"/>
          </w:tcPr>
          <w:p w14:paraId="2174ABF1" w14:textId="77777777" w:rsidR="00EB7504" w:rsidRDefault="00EB7504" w:rsidP="00871FD3">
            <w:pPr>
              <w:pStyle w:val="TAC"/>
              <w:rPr>
                <w:sz w:val="16"/>
                <w:szCs w:val="16"/>
              </w:rPr>
            </w:pPr>
            <w:r>
              <w:rPr>
                <w:sz w:val="16"/>
                <w:szCs w:val="16"/>
              </w:rPr>
              <w:t>CP-80</w:t>
            </w:r>
          </w:p>
        </w:tc>
        <w:tc>
          <w:tcPr>
            <w:tcW w:w="1156" w:type="dxa"/>
            <w:shd w:val="solid" w:color="FFFFFF" w:fill="auto"/>
          </w:tcPr>
          <w:p w14:paraId="13F50157"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9411057" w14:textId="77777777" w:rsidR="00EB7504" w:rsidRDefault="00EB7504" w:rsidP="00871FD3">
            <w:pPr>
              <w:pStyle w:val="TAL"/>
              <w:rPr>
                <w:sz w:val="16"/>
                <w:szCs w:val="16"/>
              </w:rPr>
            </w:pPr>
            <w:r>
              <w:rPr>
                <w:sz w:val="16"/>
                <w:szCs w:val="16"/>
              </w:rPr>
              <w:t>0343</w:t>
            </w:r>
          </w:p>
        </w:tc>
        <w:tc>
          <w:tcPr>
            <w:tcW w:w="449" w:type="dxa"/>
            <w:shd w:val="solid" w:color="FFFFFF" w:fill="auto"/>
          </w:tcPr>
          <w:p w14:paraId="101CBA1E" w14:textId="77777777" w:rsidR="00EB7504" w:rsidRDefault="00EB7504" w:rsidP="00871FD3">
            <w:pPr>
              <w:pStyle w:val="TAR"/>
              <w:rPr>
                <w:sz w:val="16"/>
                <w:szCs w:val="16"/>
              </w:rPr>
            </w:pPr>
            <w:r>
              <w:rPr>
                <w:sz w:val="16"/>
                <w:szCs w:val="16"/>
              </w:rPr>
              <w:t>1</w:t>
            </w:r>
          </w:p>
        </w:tc>
        <w:tc>
          <w:tcPr>
            <w:tcW w:w="449" w:type="dxa"/>
            <w:shd w:val="solid" w:color="FFFFFF" w:fill="auto"/>
          </w:tcPr>
          <w:p w14:paraId="391CC294" w14:textId="77777777" w:rsidR="00EB7504" w:rsidRDefault="00EB7504" w:rsidP="00871FD3">
            <w:pPr>
              <w:pStyle w:val="TAC"/>
              <w:rPr>
                <w:sz w:val="16"/>
                <w:szCs w:val="16"/>
              </w:rPr>
            </w:pPr>
            <w:r>
              <w:rPr>
                <w:sz w:val="16"/>
                <w:szCs w:val="16"/>
              </w:rPr>
              <w:t>F</w:t>
            </w:r>
          </w:p>
        </w:tc>
        <w:tc>
          <w:tcPr>
            <w:tcW w:w="5241" w:type="dxa"/>
            <w:shd w:val="solid" w:color="FFFFFF" w:fill="auto"/>
          </w:tcPr>
          <w:p w14:paraId="1F616BA7"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776BAEDF" w14:textId="77777777" w:rsidR="00EB7504" w:rsidRDefault="00EB7504" w:rsidP="00871FD3">
            <w:pPr>
              <w:pStyle w:val="TAC"/>
              <w:rPr>
                <w:sz w:val="16"/>
                <w:szCs w:val="16"/>
              </w:rPr>
            </w:pPr>
            <w:r>
              <w:rPr>
                <w:sz w:val="16"/>
                <w:szCs w:val="16"/>
              </w:rPr>
              <w:t>15.4.0</w:t>
            </w:r>
          </w:p>
        </w:tc>
      </w:tr>
      <w:tr w:rsidR="00EB7504" w:rsidRPr="006B0D02" w14:paraId="51D0BDDA" w14:textId="77777777" w:rsidTr="003F58D4">
        <w:tc>
          <w:tcPr>
            <w:tcW w:w="844" w:type="dxa"/>
            <w:shd w:val="solid" w:color="FFFFFF" w:fill="auto"/>
          </w:tcPr>
          <w:p w14:paraId="70BF1037" w14:textId="77777777" w:rsidR="00EB7504" w:rsidRDefault="00EB7504" w:rsidP="00871FD3">
            <w:pPr>
              <w:pStyle w:val="TAC"/>
              <w:rPr>
                <w:sz w:val="16"/>
                <w:szCs w:val="16"/>
              </w:rPr>
            </w:pPr>
            <w:r>
              <w:rPr>
                <w:sz w:val="16"/>
                <w:szCs w:val="16"/>
              </w:rPr>
              <w:t>2018-06</w:t>
            </w:r>
          </w:p>
        </w:tc>
        <w:tc>
          <w:tcPr>
            <w:tcW w:w="953" w:type="dxa"/>
            <w:shd w:val="solid" w:color="FFFFFF" w:fill="auto"/>
          </w:tcPr>
          <w:p w14:paraId="6CDDFC33" w14:textId="77777777" w:rsidR="00EB7504" w:rsidRDefault="00EB7504" w:rsidP="00871FD3">
            <w:pPr>
              <w:pStyle w:val="TAC"/>
              <w:rPr>
                <w:sz w:val="16"/>
                <w:szCs w:val="16"/>
              </w:rPr>
            </w:pPr>
            <w:r>
              <w:rPr>
                <w:sz w:val="16"/>
                <w:szCs w:val="16"/>
              </w:rPr>
              <w:t>CP-80</w:t>
            </w:r>
          </w:p>
        </w:tc>
        <w:tc>
          <w:tcPr>
            <w:tcW w:w="1156" w:type="dxa"/>
            <w:shd w:val="solid" w:color="FFFFFF" w:fill="auto"/>
          </w:tcPr>
          <w:p w14:paraId="1B2111D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5EB6FCF6" w14:textId="77777777" w:rsidR="00EB7504" w:rsidRDefault="00EB7504" w:rsidP="00871FD3">
            <w:pPr>
              <w:pStyle w:val="TAL"/>
              <w:rPr>
                <w:sz w:val="16"/>
                <w:szCs w:val="16"/>
              </w:rPr>
            </w:pPr>
            <w:r>
              <w:rPr>
                <w:sz w:val="16"/>
                <w:szCs w:val="16"/>
              </w:rPr>
              <w:t>0344</w:t>
            </w:r>
          </w:p>
        </w:tc>
        <w:tc>
          <w:tcPr>
            <w:tcW w:w="449" w:type="dxa"/>
            <w:shd w:val="solid" w:color="FFFFFF" w:fill="auto"/>
          </w:tcPr>
          <w:p w14:paraId="2D13539E" w14:textId="77777777" w:rsidR="00EB7504" w:rsidRDefault="00EB7504" w:rsidP="00871FD3">
            <w:pPr>
              <w:pStyle w:val="TAR"/>
              <w:rPr>
                <w:sz w:val="16"/>
                <w:szCs w:val="16"/>
              </w:rPr>
            </w:pPr>
          </w:p>
        </w:tc>
        <w:tc>
          <w:tcPr>
            <w:tcW w:w="449" w:type="dxa"/>
            <w:shd w:val="solid" w:color="FFFFFF" w:fill="auto"/>
          </w:tcPr>
          <w:p w14:paraId="597B9D9A" w14:textId="77777777" w:rsidR="00EB7504" w:rsidRDefault="00EB7504" w:rsidP="00871FD3">
            <w:pPr>
              <w:pStyle w:val="TAC"/>
              <w:rPr>
                <w:sz w:val="16"/>
                <w:szCs w:val="16"/>
              </w:rPr>
            </w:pPr>
            <w:r>
              <w:rPr>
                <w:sz w:val="16"/>
                <w:szCs w:val="16"/>
              </w:rPr>
              <w:t>B</w:t>
            </w:r>
          </w:p>
        </w:tc>
        <w:tc>
          <w:tcPr>
            <w:tcW w:w="5241" w:type="dxa"/>
            <w:shd w:val="solid" w:color="FFFFFF" w:fill="auto"/>
          </w:tcPr>
          <w:p w14:paraId="765A088A" w14:textId="77777777" w:rsidR="00EB7504" w:rsidRPr="009D3BCF" w:rsidRDefault="00EB7504" w:rsidP="00871FD3">
            <w:pPr>
              <w:pStyle w:val="TAL"/>
              <w:rPr>
                <w:sz w:val="16"/>
                <w:szCs w:val="16"/>
              </w:rPr>
            </w:pPr>
            <w:r w:rsidRPr="005A0EA5">
              <w:rPr>
                <w:sz w:val="16"/>
                <w:szCs w:val="16"/>
              </w:rPr>
              <w:t>Adding support for eCall over IMS in 5GS</w:t>
            </w:r>
          </w:p>
        </w:tc>
        <w:tc>
          <w:tcPr>
            <w:tcW w:w="748" w:type="dxa"/>
            <w:shd w:val="solid" w:color="FFFFFF" w:fill="auto"/>
          </w:tcPr>
          <w:p w14:paraId="7706900A" w14:textId="77777777" w:rsidR="00EB7504" w:rsidRDefault="00EB7504" w:rsidP="00871FD3">
            <w:pPr>
              <w:pStyle w:val="TAC"/>
              <w:rPr>
                <w:sz w:val="16"/>
                <w:szCs w:val="16"/>
              </w:rPr>
            </w:pPr>
            <w:r w:rsidRPr="00E45589">
              <w:rPr>
                <w:sz w:val="16"/>
                <w:szCs w:val="16"/>
              </w:rPr>
              <w:t>15.4.0</w:t>
            </w:r>
          </w:p>
        </w:tc>
      </w:tr>
      <w:tr w:rsidR="00EB7504" w:rsidRPr="006B0D02" w14:paraId="0B7A13DF" w14:textId="77777777" w:rsidTr="003F58D4">
        <w:tc>
          <w:tcPr>
            <w:tcW w:w="844" w:type="dxa"/>
            <w:shd w:val="solid" w:color="FFFFFF" w:fill="auto"/>
          </w:tcPr>
          <w:p w14:paraId="50103587" w14:textId="77777777" w:rsidR="00EB7504" w:rsidRDefault="00EB7504" w:rsidP="00871FD3">
            <w:pPr>
              <w:pStyle w:val="TAC"/>
              <w:rPr>
                <w:sz w:val="16"/>
                <w:szCs w:val="16"/>
              </w:rPr>
            </w:pPr>
            <w:r>
              <w:rPr>
                <w:sz w:val="16"/>
                <w:szCs w:val="16"/>
              </w:rPr>
              <w:t>2018-06</w:t>
            </w:r>
          </w:p>
        </w:tc>
        <w:tc>
          <w:tcPr>
            <w:tcW w:w="953" w:type="dxa"/>
            <w:shd w:val="solid" w:color="FFFFFF" w:fill="auto"/>
          </w:tcPr>
          <w:p w14:paraId="18E25403" w14:textId="77777777" w:rsidR="00EB7504" w:rsidRDefault="00EB7504" w:rsidP="00871FD3">
            <w:pPr>
              <w:pStyle w:val="TAC"/>
              <w:rPr>
                <w:sz w:val="16"/>
                <w:szCs w:val="16"/>
              </w:rPr>
            </w:pPr>
            <w:r>
              <w:rPr>
                <w:sz w:val="16"/>
                <w:szCs w:val="16"/>
              </w:rPr>
              <w:t>CP-80</w:t>
            </w:r>
          </w:p>
        </w:tc>
        <w:tc>
          <w:tcPr>
            <w:tcW w:w="1156" w:type="dxa"/>
            <w:shd w:val="solid" w:color="FFFFFF" w:fill="auto"/>
          </w:tcPr>
          <w:p w14:paraId="3DBDB402"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31AF7E0E" w14:textId="77777777" w:rsidR="00EB7504" w:rsidRDefault="00EB7504" w:rsidP="00871FD3">
            <w:pPr>
              <w:pStyle w:val="TAL"/>
              <w:rPr>
                <w:sz w:val="16"/>
                <w:szCs w:val="16"/>
              </w:rPr>
            </w:pPr>
            <w:r>
              <w:rPr>
                <w:sz w:val="16"/>
                <w:szCs w:val="16"/>
              </w:rPr>
              <w:t>0345</w:t>
            </w:r>
          </w:p>
        </w:tc>
        <w:tc>
          <w:tcPr>
            <w:tcW w:w="449" w:type="dxa"/>
            <w:shd w:val="solid" w:color="FFFFFF" w:fill="auto"/>
          </w:tcPr>
          <w:p w14:paraId="3483A3F2" w14:textId="77777777" w:rsidR="00EB7504" w:rsidRDefault="00EB7504" w:rsidP="00871FD3">
            <w:pPr>
              <w:pStyle w:val="TAR"/>
              <w:rPr>
                <w:sz w:val="16"/>
                <w:szCs w:val="16"/>
              </w:rPr>
            </w:pPr>
            <w:r>
              <w:rPr>
                <w:sz w:val="16"/>
                <w:szCs w:val="16"/>
              </w:rPr>
              <w:t>3</w:t>
            </w:r>
          </w:p>
        </w:tc>
        <w:tc>
          <w:tcPr>
            <w:tcW w:w="449" w:type="dxa"/>
            <w:shd w:val="solid" w:color="FFFFFF" w:fill="auto"/>
          </w:tcPr>
          <w:p w14:paraId="393551FB" w14:textId="77777777" w:rsidR="00EB7504" w:rsidRDefault="00EB7504" w:rsidP="00871FD3">
            <w:pPr>
              <w:pStyle w:val="TAC"/>
              <w:rPr>
                <w:sz w:val="16"/>
                <w:szCs w:val="16"/>
              </w:rPr>
            </w:pPr>
            <w:r>
              <w:rPr>
                <w:sz w:val="16"/>
                <w:szCs w:val="16"/>
              </w:rPr>
              <w:t>B</w:t>
            </w:r>
          </w:p>
        </w:tc>
        <w:tc>
          <w:tcPr>
            <w:tcW w:w="5241" w:type="dxa"/>
            <w:shd w:val="solid" w:color="FFFFFF" w:fill="auto"/>
          </w:tcPr>
          <w:p w14:paraId="4D96E692"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31184775" w14:textId="77777777" w:rsidR="00EB7504" w:rsidRDefault="00EB7504" w:rsidP="00871FD3">
            <w:pPr>
              <w:pStyle w:val="TAC"/>
              <w:rPr>
                <w:sz w:val="16"/>
                <w:szCs w:val="16"/>
              </w:rPr>
            </w:pPr>
            <w:r w:rsidRPr="00E45589">
              <w:rPr>
                <w:sz w:val="16"/>
                <w:szCs w:val="16"/>
              </w:rPr>
              <w:t>15.4.0</w:t>
            </w:r>
          </w:p>
        </w:tc>
      </w:tr>
      <w:tr w:rsidR="00EB7504" w:rsidRPr="006B0D02" w14:paraId="4727C769" w14:textId="77777777" w:rsidTr="003F58D4">
        <w:tc>
          <w:tcPr>
            <w:tcW w:w="844" w:type="dxa"/>
            <w:shd w:val="solid" w:color="FFFFFF" w:fill="auto"/>
          </w:tcPr>
          <w:p w14:paraId="6559069C" w14:textId="77777777" w:rsidR="00EB7504" w:rsidRDefault="00EB7504" w:rsidP="00871FD3">
            <w:pPr>
              <w:pStyle w:val="TAC"/>
              <w:rPr>
                <w:sz w:val="16"/>
                <w:szCs w:val="16"/>
              </w:rPr>
            </w:pPr>
            <w:r>
              <w:rPr>
                <w:sz w:val="16"/>
                <w:szCs w:val="16"/>
              </w:rPr>
              <w:t>2018-06</w:t>
            </w:r>
          </w:p>
        </w:tc>
        <w:tc>
          <w:tcPr>
            <w:tcW w:w="953" w:type="dxa"/>
            <w:shd w:val="solid" w:color="FFFFFF" w:fill="auto"/>
          </w:tcPr>
          <w:p w14:paraId="235F7C25" w14:textId="77777777" w:rsidR="00EB7504" w:rsidRDefault="00EB7504" w:rsidP="00871FD3">
            <w:pPr>
              <w:pStyle w:val="TAC"/>
              <w:rPr>
                <w:sz w:val="16"/>
                <w:szCs w:val="16"/>
              </w:rPr>
            </w:pPr>
            <w:r>
              <w:rPr>
                <w:sz w:val="16"/>
                <w:szCs w:val="16"/>
              </w:rPr>
              <w:t>CP-80</w:t>
            </w:r>
          </w:p>
        </w:tc>
        <w:tc>
          <w:tcPr>
            <w:tcW w:w="1156" w:type="dxa"/>
            <w:shd w:val="solid" w:color="FFFFFF" w:fill="auto"/>
          </w:tcPr>
          <w:p w14:paraId="212A596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70B3B215" w14:textId="77777777" w:rsidR="00EB7504" w:rsidRDefault="00EB7504" w:rsidP="00871FD3">
            <w:pPr>
              <w:pStyle w:val="TAL"/>
              <w:rPr>
                <w:sz w:val="16"/>
                <w:szCs w:val="16"/>
              </w:rPr>
            </w:pPr>
            <w:r>
              <w:rPr>
                <w:sz w:val="16"/>
                <w:szCs w:val="16"/>
              </w:rPr>
              <w:t>0347</w:t>
            </w:r>
          </w:p>
        </w:tc>
        <w:tc>
          <w:tcPr>
            <w:tcW w:w="449" w:type="dxa"/>
            <w:shd w:val="solid" w:color="FFFFFF" w:fill="auto"/>
          </w:tcPr>
          <w:p w14:paraId="38C3B349" w14:textId="77777777" w:rsidR="00EB7504" w:rsidRDefault="00EB7504" w:rsidP="00871FD3">
            <w:pPr>
              <w:pStyle w:val="TAR"/>
              <w:rPr>
                <w:sz w:val="16"/>
                <w:szCs w:val="16"/>
              </w:rPr>
            </w:pPr>
            <w:r>
              <w:rPr>
                <w:sz w:val="16"/>
                <w:szCs w:val="16"/>
              </w:rPr>
              <w:t>6</w:t>
            </w:r>
          </w:p>
        </w:tc>
        <w:tc>
          <w:tcPr>
            <w:tcW w:w="449" w:type="dxa"/>
            <w:shd w:val="solid" w:color="FFFFFF" w:fill="auto"/>
          </w:tcPr>
          <w:p w14:paraId="46C1C179" w14:textId="77777777" w:rsidR="00EB7504" w:rsidRDefault="00EB7504" w:rsidP="00871FD3">
            <w:pPr>
              <w:pStyle w:val="TAC"/>
              <w:rPr>
                <w:sz w:val="16"/>
                <w:szCs w:val="16"/>
              </w:rPr>
            </w:pPr>
            <w:r>
              <w:rPr>
                <w:sz w:val="16"/>
                <w:szCs w:val="16"/>
              </w:rPr>
              <w:t>B</w:t>
            </w:r>
          </w:p>
        </w:tc>
        <w:tc>
          <w:tcPr>
            <w:tcW w:w="5241" w:type="dxa"/>
            <w:shd w:val="solid" w:color="FFFFFF" w:fill="auto"/>
          </w:tcPr>
          <w:p w14:paraId="12282384"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8E7294A" w14:textId="77777777" w:rsidR="00EB7504" w:rsidRDefault="00EB7504" w:rsidP="00871FD3">
            <w:pPr>
              <w:pStyle w:val="TAC"/>
              <w:rPr>
                <w:sz w:val="16"/>
                <w:szCs w:val="16"/>
              </w:rPr>
            </w:pPr>
            <w:r w:rsidRPr="00E45589">
              <w:rPr>
                <w:sz w:val="16"/>
                <w:szCs w:val="16"/>
              </w:rPr>
              <w:t>15.4.0</w:t>
            </w:r>
          </w:p>
        </w:tc>
      </w:tr>
      <w:tr w:rsidR="00EB7504" w:rsidRPr="006B0D02" w14:paraId="7D2CF933" w14:textId="77777777" w:rsidTr="003F58D4">
        <w:tc>
          <w:tcPr>
            <w:tcW w:w="844" w:type="dxa"/>
            <w:shd w:val="solid" w:color="FFFFFF" w:fill="auto"/>
          </w:tcPr>
          <w:p w14:paraId="5C19E494" w14:textId="77777777" w:rsidR="00EB7504" w:rsidRDefault="00EB7504" w:rsidP="00871FD3">
            <w:pPr>
              <w:pStyle w:val="TAC"/>
              <w:rPr>
                <w:sz w:val="16"/>
                <w:szCs w:val="16"/>
              </w:rPr>
            </w:pPr>
            <w:r>
              <w:rPr>
                <w:sz w:val="16"/>
                <w:szCs w:val="16"/>
              </w:rPr>
              <w:t>2018-06</w:t>
            </w:r>
          </w:p>
        </w:tc>
        <w:tc>
          <w:tcPr>
            <w:tcW w:w="953" w:type="dxa"/>
            <w:shd w:val="solid" w:color="FFFFFF" w:fill="auto"/>
          </w:tcPr>
          <w:p w14:paraId="6862EF02" w14:textId="77777777" w:rsidR="00EB7504" w:rsidRDefault="00EB7504" w:rsidP="00871FD3">
            <w:pPr>
              <w:pStyle w:val="TAC"/>
              <w:rPr>
                <w:sz w:val="16"/>
                <w:szCs w:val="16"/>
              </w:rPr>
            </w:pPr>
            <w:r>
              <w:rPr>
                <w:sz w:val="16"/>
                <w:szCs w:val="16"/>
              </w:rPr>
              <w:t>CP-80</w:t>
            </w:r>
          </w:p>
        </w:tc>
        <w:tc>
          <w:tcPr>
            <w:tcW w:w="1156" w:type="dxa"/>
            <w:shd w:val="solid" w:color="FFFFFF" w:fill="auto"/>
          </w:tcPr>
          <w:p w14:paraId="3678197C"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38768A41" w14:textId="77777777" w:rsidR="00EB7504" w:rsidRDefault="00EB7504" w:rsidP="00871FD3">
            <w:pPr>
              <w:pStyle w:val="TAL"/>
              <w:rPr>
                <w:sz w:val="16"/>
                <w:szCs w:val="16"/>
              </w:rPr>
            </w:pPr>
            <w:r>
              <w:rPr>
                <w:sz w:val="16"/>
                <w:szCs w:val="16"/>
              </w:rPr>
              <w:t>0348</w:t>
            </w:r>
          </w:p>
        </w:tc>
        <w:tc>
          <w:tcPr>
            <w:tcW w:w="449" w:type="dxa"/>
            <w:shd w:val="solid" w:color="FFFFFF" w:fill="auto"/>
          </w:tcPr>
          <w:p w14:paraId="36A2C225" w14:textId="77777777" w:rsidR="00EB7504" w:rsidRDefault="00EB7504" w:rsidP="00871FD3">
            <w:pPr>
              <w:pStyle w:val="TAR"/>
              <w:rPr>
                <w:sz w:val="16"/>
                <w:szCs w:val="16"/>
              </w:rPr>
            </w:pPr>
            <w:r>
              <w:rPr>
                <w:sz w:val="16"/>
                <w:szCs w:val="16"/>
              </w:rPr>
              <w:t>1</w:t>
            </w:r>
          </w:p>
        </w:tc>
        <w:tc>
          <w:tcPr>
            <w:tcW w:w="449" w:type="dxa"/>
            <w:shd w:val="solid" w:color="FFFFFF" w:fill="auto"/>
          </w:tcPr>
          <w:p w14:paraId="1CFED9D0" w14:textId="77777777" w:rsidR="00EB7504" w:rsidRDefault="00EB7504" w:rsidP="00871FD3">
            <w:pPr>
              <w:pStyle w:val="TAC"/>
              <w:rPr>
                <w:sz w:val="16"/>
                <w:szCs w:val="16"/>
              </w:rPr>
            </w:pPr>
            <w:r>
              <w:rPr>
                <w:sz w:val="16"/>
                <w:szCs w:val="16"/>
              </w:rPr>
              <w:t>F</w:t>
            </w:r>
          </w:p>
        </w:tc>
        <w:tc>
          <w:tcPr>
            <w:tcW w:w="5241" w:type="dxa"/>
            <w:shd w:val="solid" w:color="FFFFFF" w:fill="auto"/>
          </w:tcPr>
          <w:p w14:paraId="77F6C844"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516DD263" w14:textId="77777777" w:rsidR="00EB7504" w:rsidRDefault="00EB7504" w:rsidP="00871FD3">
            <w:pPr>
              <w:pStyle w:val="TAC"/>
              <w:rPr>
                <w:sz w:val="16"/>
                <w:szCs w:val="16"/>
              </w:rPr>
            </w:pPr>
            <w:r w:rsidRPr="00E45589">
              <w:rPr>
                <w:sz w:val="16"/>
                <w:szCs w:val="16"/>
              </w:rPr>
              <w:t>15.4.0</w:t>
            </w:r>
          </w:p>
        </w:tc>
      </w:tr>
      <w:tr w:rsidR="00EB7504" w:rsidRPr="006B0D02" w14:paraId="2B7290BD" w14:textId="77777777" w:rsidTr="003F58D4">
        <w:tc>
          <w:tcPr>
            <w:tcW w:w="844" w:type="dxa"/>
            <w:shd w:val="solid" w:color="FFFFFF" w:fill="auto"/>
          </w:tcPr>
          <w:p w14:paraId="4161268B" w14:textId="77777777" w:rsidR="00EB7504" w:rsidRDefault="00EB7504" w:rsidP="00871FD3">
            <w:pPr>
              <w:pStyle w:val="TAC"/>
              <w:rPr>
                <w:sz w:val="16"/>
                <w:szCs w:val="16"/>
              </w:rPr>
            </w:pPr>
            <w:r>
              <w:rPr>
                <w:sz w:val="16"/>
                <w:szCs w:val="16"/>
              </w:rPr>
              <w:t>2018-06</w:t>
            </w:r>
          </w:p>
        </w:tc>
        <w:tc>
          <w:tcPr>
            <w:tcW w:w="953" w:type="dxa"/>
            <w:shd w:val="solid" w:color="FFFFFF" w:fill="auto"/>
          </w:tcPr>
          <w:p w14:paraId="471076A4" w14:textId="77777777" w:rsidR="00EB7504" w:rsidRDefault="00EB7504" w:rsidP="00871FD3">
            <w:pPr>
              <w:pStyle w:val="TAC"/>
              <w:rPr>
                <w:sz w:val="16"/>
                <w:szCs w:val="16"/>
              </w:rPr>
            </w:pPr>
            <w:r>
              <w:rPr>
                <w:sz w:val="16"/>
                <w:szCs w:val="16"/>
              </w:rPr>
              <w:t>CP-80</w:t>
            </w:r>
          </w:p>
        </w:tc>
        <w:tc>
          <w:tcPr>
            <w:tcW w:w="1156" w:type="dxa"/>
            <w:shd w:val="solid" w:color="FFFFFF" w:fill="auto"/>
          </w:tcPr>
          <w:p w14:paraId="5DA44ABE"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02D43AB6" w14:textId="77777777" w:rsidR="00EB7504" w:rsidRDefault="00EB7504" w:rsidP="00871FD3">
            <w:pPr>
              <w:pStyle w:val="TAL"/>
              <w:rPr>
                <w:sz w:val="16"/>
                <w:szCs w:val="16"/>
              </w:rPr>
            </w:pPr>
            <w:r>
              <w:rPr>
                <w:sz w:val="16"/>
                <w:szCs w:val="16"/>
              </w:rPr>
              <w:t>0349</w:t>
            </w:r>
          </w:p>
        </w:tc>
        <w:tc>
          <w:tcPr>
            <w:tcW w:w="449" w:type="dxa"/>
            <w:shd w:val="solid" w:color="FFFFFF" w:fill="auto"/>
          </w:tcPr>
          <w:p w14:paraId="22DD09DF" w14:textId="77777777" w:rsidR="00EB7504" w:rsidRDefault="00EB7504" w:rsidP="00871FD3">
            <w:pPr>
              <w:pStyle w:val="TAR"/>
              <w:rPr>
                <w:sz w:val="16"/>
                <w:szCs w:val="16"/>
              </w:rPr>
            </w:pPr>
            <w:r>
              <w:rPr>
                <w:sz w:val="16"/>
                <w:szCs w:val="16"/>
              </w:rPr>
              <w:t>2</w:t>
            </w:r>
          </w:p>
        </w:tc>
        <w:tc>
          <w:tcPr>
            <w:tcW w:w="449" w:type="dxa"/>
            <w:shd w:val="solid" w:color="FFFFFF" w:fill="auto"/>
          </w:tcPr>
          <w:p w14:paraId="14D07ADF" w14:textId="77777777" w:rsidR="00EB7504" w:rsidRDefault="00EB7504" w:rsidP="00871FD3">
            <w:pPr>
              <w:pStyle w:val="TAC"/>
              <w:rPr>
                <w:sz w:val="16"/>
                <w:szCs w:val="16"/>
              </w:rPr>
            </w:pPr>
            <w:r>
              <w:rPr>
                <w:sz w:val="16"/>
                <w:szCs w:val="16"/>
              </w:rPr>
              <w:t>B</w:t>
            </w:r>
          </w:p>
        </w:tc>
        <w:tc>
          <w:tcPr>
            <w:tcW w:w="5241" w:type="dxa"/>
            <w:shd w:val="solid" w:color="FFFFFF" w:fill="auto"/>
          </w:tcPr>
          <w:p w14:paraId="1D0672BD"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1B6C7934" w14:textId="77777777" w:rsidR="00EB7504" w:rsidRDefault="00EB7504" w:rsidP="00871FD3">
            <w:pPr>
              <w:pStyle w:val="TAC"/>
              <w:rPr>
                <w:sz w:val="16"/>
                <w:szCs w:val="16"/>
              </w:rPr>
            </w:pPr>
            <w:r w:rsidRPr="00E45589">
              <w:rPr>
                <w:sz w:val="16"/>
                <w:szCs w:val="16"/>
              </w:rPr>
              <w:t>15.4.0</w:t>
            </w:r>
          </w:p>
        </w:tc>
      </w:tr>
      <w:tr w:rsidR="00EB7504" w:rsidRPr="006B0D02" w14:paraId="2B9B93F0" w14:textId="77777777" w:rsidTr="003F58D4">
        <w:tc>
          <w:tcPr>
            <w:tcW w:w="844" w:type="dxa"/>
            <w:shd w:val="solid" w:color="FFFFFF" w:fill="auto"/>
          </w:tcPr>
          <w:p w14:paraId="65277C1F" w14:textId="77777777" w:rsidR="00EB7504" w:rsidRDefault="00EB7504" w:rsidP="00871FD3">
            <w:pPr>
              <w:pStyle w:val="TAC"/>
              <w:rPr>
                <w:sz w:val="16"/>
                <w:szCs w:val="16"/>
              </w:rPr>
            </w:pPr>
            <w:r>
              <w:rPr>
                <w:sz w:val="16"/>
                <w:szCs w:val="16"/>
              </w:rPr>
              <w:t>2018-06</w:t>
            </w:r>
          </w:p>
        </w:tc>
        <w:tc>
          <w:tcPr>
            <w:tcW w:w="953" w:type="dxa"/>
            <w:shd w:val="solid" w:color="FFFFFF" w:fill="auto"/>
          </w:tcPr>
          <w:p w14:paraId="36D1ACD2" w14:textId="77777777" w:rsidR="00EB7504" w:rsidRDefault="00EB7504" w:rsidP="00871FD3">
            <w:pPr>
              <w:pStyle w:val="TAC"/>
              <w:rPr>
                <w:sz w:val="16"/>
                <w:szCs w:val="16"/>
              </w:rPr>
            </w:pPr>
            <w:r>
              <w:rPr>
                <w:sz w:val="16"/>
                <w:szCs w:val="16"/>
              </w:rPr>
              <w:t>CP-80</w:t>
            </w:r>
          </w:p>
        </w:tc>
        <w:tc>
          <w:tcPr>
            <w:tcW w:w="1156" w:type="dxa"/>
            <w:shd w:val="solid" w:color="FFFFFF" w:fill="auto"/>
          </w:tcPr>
          <w:p w14:paraId="24DFBBEC"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36391916" w14:textId="77777777" w:rsidR="00EB7504" w:rsidRDefault="00EB7504" w:rsidP="00871FD3">
            <w:pPr>
              <w:pStyle w:val="TAL"/>
              <w:rPr>
                <w:sz w:val="16"/>
                <w:szCs w:val="16"/>
              </w:rPr>
            </w:pPr>
            <w:r>
              <w:rPr>
                <w:sz w:val="16"/>
                <w:szCs w:val="16"/>
              </w:rPr>
              <w:t>0350</w:t>
            </w:r>
          </w:p>
        </w:tc>
        <w:tc>
          <w:tcPr>
            <w:tcW w:w="449" w:type="dxa"/>
            <w:shd w:val="solid" w:color="FFFFFF" w:fill="auto"/>
          </w:tcPr>
          <w:p w14:paraId="47843E5A" w14:textId="77777777" w:rsidR="00EB7504" w:rsidRDefault="00EB7504" w:rsidP="00871FD3">
            <w:pPr>
              <w:pStyle w:val="TAR"/>
              <w:rPr>
                <w:sz w:val="16"/>
                <w:szCs w:val="16"/>
              </w:rPr>
            </w:pPr>
            <w:r>
              <w:rPr>
                <w:sz w:val="16"/>
                <w:szCs w:val="16"/>
              </w:rPr>
              <w:t>1</w:t>
            </w:r>
          </w:p>
        </w:tc>
        <w:tc>
          <w:tcPr>
            <w:tcW w:w="449" w:type="dxa"/>
            <w:shd w:val="solid" w:color="FFFFFF" w:fill="auto"/>
          </w:tcPr>
          <w:p w14:paraId="3758E8F9" w14:textId="77777777" w:rsidR="00EB7504" w:rsidRDefault="00EB7504" w:rsidP="00871FD3">
            <w:pPr>
              <w:pStyle w:val="TAC"/>
              <w:rPr>
                <w:sz w:val="16"/>
                <w:szCs w:val="16"/>
              </w:rPr>
            </w:pPr>
            <w:r>
              <w:rPr>
                <w:sz w:val="16"/>
                <w:szCs w:val="16"/>
              </w:rPr>
              <w:t>B</w:t>
            </w:r>
          </w:p>
        </w:tc>
        <w:tc>
          <w:tcPr>
            <w:tcW w:w="5241" w:type="dxa"/>
            <w:shd w:val="solid" w:color="FFFFFF" w:fill="auto"/>
          </w:tcPr>
          <w:p w14:paraId="68EE6FF9"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1E4A834B" w14:textId="77777777" w:rsidR="00EB7504" w:rsidRDefault="00EB7504" w:rsidP="00871FD3">
            <w:pPr>
              <w:pStyle w:val="TAC"/>
              <w:rPr>
                <w:sz w:val="16"/>
                <w:szCs w:val="16"/>
              </w:rPr>
            </w:pPr>
            <w:r w:rsidRPr="00E45589">
              <w:rPr>
                <w:sz w:val="16"/>
                <w:szCs w:val="16"/>
              </w:rPr>
              <w:t>15.4.0</w:t>
            </w:r>
          </w:p>
        </w:tc>
      </w:tr>
      <w:tr w:rsidR="00EB7504" w:rsidRPr="006B0D02" w14:paraId="3FB1E668" w14:textId="77777777" w:rsidTr="003F58D4">
        <w:tc>
          <w:tcPr>
            <w:tcW w:w="844" w:type="dxa"/>
            <w:shd w:val="solid" w:color="FFFFFF" w:fill="auto"/>
          </w:tcPr>
          <w:p w14:paraId="0A8720CD" w14:textId="77777777" w:rsidR="00EB7504" w:rsidRDefault="00EB7504" w:rsidP="00871FD3">
            <w:pPr>
              <w:pStyle w:val="TAC"/>
              <w:rPr>
                <w:sz w:val="16"/>
                <w:szCs w:val="16"/>
              </w:rPr>
            </w:pPr>
            <w:r>
              <w:rPr>
                <w:sz w:val="16"/>
                <w:szCs w:val="16"/>
              </w:rPr>
              <w:t>2018-06</w:t>
            </w:r>
          </w:p>
        </w:tc>
        <w:tc>
          <w:tcPr>
            <w:tcW w:w="953" w:type="dxa"/>
            <w:shd w:val="solid" w:color="FFFFFF" w:fill="auto"/>
          </w:tcPr>
          <w:p w14:paraId="7D021E4D" w14:textId="77777777" w:rsidR="00EB7504" w:rsidRDefault="00EB7504" w:rsidP="00871FD3">
            <w:pPr>
              <w:pStyle w:val="TAC"/>
              <w:rPr>
                <w:sz w:val="16"/>
                <w:szCs w:val="16"/>
              </w:rPr>
            </w:pPr>
            <w:r>
              <w:rPr>
                <w:sz w:val="16"/>
                <w:szCs w:val="16"/>
              </w:rPr>
              <w:t>CP-80</w:t>
            </w:r>
          </w:p>
        </w:tc>
        <w:tc>
          <w:tcPr>
            <w:tcW w:w="1156" w:type="dxa"/>
            <w:shd w:val="solid" w:color="FFFFFF" w:fill="auto"/>
          </w:tcPr>
          <w:p w14:paraId="55517B43"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31F2ACF5" w14:textId="77777777" w:rsidR="00EB7504" w:rsidRDefault="00EB7504" w:rsidP="00871FD3">
            <w:pPr>
              <w:pStyle w:val="TAL"/>
              <w:rPr>
                <w:sz w:val="16"/>
                <w:szCs w:val="16"/>
              </w:rPr>
            </w:pPr>
            <w:r>
              <w:rPr>
                <w:sz w:val="16"/>
                <w:szCs w:val="16"/>
              </w:rPr>
              <w:t>0352</w:t>
            </w:r>
          </w:p>
        </w:tc>
        <w:tc>
          <w:tcPr>
            <w:tcW w:w="449" w:type="dxa"/>
            <w:shd w:val="solid" w:color="FFFFFF" w:fill="auto"/>
          </w:tcPr>
          <w:p w14:paraId="45E1F0E5" w14:textId="77777777" w:rsidR="00EB7504" w:rsidRDefault="00EB7504" w:rsidP="00871FD3">
            <w:pPr>
              <w:pStyle w:val="TAR"/>
              <w:rPr>
                <w:sz w:val="16"/>
                <w:szCs w:val="16"/>
              </w:rPr>
            </w:pPr>
          </w:p>
        </w:tc>
        <w:tc>
          <w:tcPr>
            <w:tcW w:w="449" w:type="dxa"/>
            <w:shd w:val="solid" w:color="FFFFFF" w:fill="auto"/>
          </w:tcPr>
          <w:p w14:paraId="07E35C62" w14:textId="77777777" w:rsidR="00EB7504" w:rsidRDefault="00EB7504" w:rsidP="00871FD3">
            <w:pPr>
              <w:pStyle w:val="TAC"/>
              <w:rPr>
                <w:sz w:val="16"/>
                <w:szCs w:val="16"/>
              </w:rPr>
            </w:pPr>
            <w:r>
              <w:rPr>
                <w:sz w:val="16"/>
                <w:szCs w:val="16"/>
              </w:rPr>
              <w:t>A</w:t>
            </w:r>
          </w:p>
        </w:tc>
        <w:tc>
          <w:tcPr>
            <w:tcW w:w="5241" w:type="dxa"/>
            <w:shd w:val="solid" w:color="FFFFFF" w:fill="auto"/>
          </w:tcPr>
          <w:p w14:paraId="385BD140"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35776030" w14:textId="77777777" w:rsidR="00EB7504" w:rsidRDefault="00EB7504" w:rsidP="00871FD3">
            <w:pPr>
              <w:pStyle w:val="TAC"/>
              <w:rPr>
                <w:sz w:val="16"/>
                <w:szCs w:val="16"/>
              </w:rPr>
            </w:pPr>
            <w:r w:rsidRPr="00E45589">
              <w:rPr>
                <w:sz w:val="16"/>
                <w:szCs w:val="16"/>
              </w:rPr>
              <w:t>15.4.0</w:t>
            </w:r>
          </w:p>
        </w:tc>
      </w:tr>
      <w:tr w:rsidR="00EB7504" w:rsidRPr="006B0D02" w14:paraId="3E70392F" w14:textId="77777777" w:rsidTr="003F58D4">
        <w:tc>
          <w:tcPr>
            <w:tcW w:w="844" w:type="dxa"/>
            <w:shd w:val="solid" w:color="FFFFFF" w:fill="auto"/>
          </w:tcPr>
          <w:p w14:paraId="26E0FCDF" w14:textId="77777777" w:rsidR="00EB7504" w:rsidRDefault="00EB7504" w:rsidP="00871FD3">
            <w:pPr>
              <w:pStyle w:val="TAC"/>
              <w:rPr>
                <w:sz w:val="16"/>
                <w:szCs w:val="16"/>
              </w:rPr>
            </w:pPr>
            <w:r>
              <w:rPr>
                <w:sz w:val="16"/>
                <w:szCs w:val="16"/>
              </w:rPr>
              <w:t>2018-06</w:t>
            </w:r>
          </w:p>
        </w:tc>
        <w:tc>
          <w:tcPr>
            <w:tcW w:w="953" w:type="dxa"/>
            <w:shd w:val="solid" w:color="FFFFFF" w:fill="auto"/>
          </w:tcPr>
          <w:p w14:paraId="2051CFBB" w14:textId="77777777" w:rsidR="00EB7504" w:rsidRDefault="00EB7504" w:rsidP="00871FD3">
            <w:pPr>
              <w:pStyle w:val="TAC"/>
              <w:rPr>
                <w:sz w:val="16"/>
                <w:szCs w:val="16"/>
              </w:rPr>
            </w:pPr>
            <w:r>
              <w:rPr>
                <w:sz w:val="16"/>
                <w:szCs w:val="16"/>
              </w:rPr>
              <w:t>CP-80</w:t>
            </w:r>
          </w:p>
        </w:tc>
        <w:tc>
          <w:tcPr>
            <w:tcW w:w="1156" w:type="dxa"/>
            <w:shd w:val="solid" w:color="FFFFFF" w:fill="auto"/>
          </w:tcPr>
          <w:p w14:paraId="7D9AEECE"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3BC845AE" w14:textId="77777777" w:rsidR="00EB7504" w:rsidRDefault="00EB7504" w:rsidP="00871FD3">
            <w:pPr>
              <w:pStyle w:val="TAL"/>
              <w:rPr>
                <w:sz w:val="16"/>
                <w:szCs w:val="16"/>
              </w:rPr>
            </w:pPr>
            <w:r>
              <w:rPr>
                <w:sz w:val="16"/>
                <w:szCs w:val="16"/>
              </w:rPr>
              <w:t>0356</w:t>
            </w:r>
          </w:p>
        </w:tc>
        <w:tc>
          <w:tcPr>
            <w:tcW w:w="449" w:type="dxa"/>
            <w:shd w:val="solid" w:color="FFFFFF" w:fill="auto"/>
          </w:tcPr>
          <w:p w14:paraId="0D25ECF8" w14:textId="77777777" w:rsidR="00EB7504" w:rsidRDefault="00EB7504" w:rsidP="00871FD3">
            <w:pPr>
              <w:pStyle w:val="TAR"/>
              <w:rPr>
                <w:sz w:val="16"/>
                <w:szCs w:val="16"/>
              </w:rPr>
            </w:pPr>
            <w:r>
              <w:rPr>
                <w:sz w:val="16"/>
                <w:szCs w:val="16"/>
              </w:rPr>
              <w:t>1</w:t>
            </w:r>
          </w:p>
        </w:tc>
        <w:tc>
          <w:tcPr>
            <w:tcW w:w="449" w:type="dxa"/>
            <w:shd w:val="solid" w:color="FFFFFF" w:fill="auto"/>
          </w:tcPr>
          <w:p w14:paraId="0300A7E3" w14:textId="77777777" w:rsidR="00EB7504" w:rsidRDefault="00EB7504" w:rsidP="00871FD3">
            <w:pPr>
              <w:pStyle w:val="TAC"/>
              <w:rPr>
                <w:sz w:val="16"/>
                <w:szCs w:val="16"/>
              </w:rPr>
            </w:pPr>
            <w:r>
              <w:rPr>
                <w:sz w:val="16"/>
                <w:szCs w:val="16"/>
              </w:rPr>
              <w:t>C</w:t>
            </w:r>
          </w:p>
        </w:tc>
        <w:tc>
          <w:tcPr>
            <w:tcW w:w="5241" w:type="dxa"/>
            <w:shd w:val="solid" w:color="FFFFFF" w:fill="auto"/>
          </w:tcPr>
          <w:p w14:paraId="4B354F02"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5724EBA0" w14:textId="77777777" w:rsidR="00EB7504" w:rsidRDefault="00EB7504" w:rsidP="00871FD3">
            <w:pPr>
              <w:pStyle w:val="TAC"/>
              <w:rPr>
                <w:sz w:val="16"/>
                <w:szCs w:val="16"/>
              </w:rPr>
            </w:pPr>
            <w:r w:rsidRPr="00E45589">
              <w:rPr>
                <w:sz w:val="16"/>
                <w:szCs w:val="16"/>
              </w:rPr>
              <w:t>15.4.0</w:t>
            </w:r>
          </w:p>
        </w:tc>
      </w:tr>
      <w:tr w:rsidR="00EB7504" w:rsidRPr="006B0D02" w14:paraId="524A2AE4" w14:textId="77777777" w:rsidTr="003F58D4">
        <w:tc>
          <w:tcPr>
            <w:tcW w:w="844" w:type="dxa"/>
            <w:shd w:val="solid" w:color="FFFFFF" w:fill="auto"/>
          </w:tcPr>
          <w:p w14:paraId="724E94AA" w14:textId="77777777" w:rsidR="00EB7504" w:rsidRDefault="00EB7504" w:rsidP="00871FD3">
            <w:pPr>
              <w:pStyle w:val="TAC"/>
              <w:rPr>
                <w:sz w:val="16"/>
                <w:szCs w:val="16"/>
              </w:rPr>
            </w:pPr>
            <w:r>
              <w:rPr>
                <w:sz w:val="16"/>
                <w:szCs w:val="16"/>
              </w:rPr>
              <w:t>2018-09</w:t>
            </w:r>
          </w:p>
        </w:tc>
        <w:tc>
          <w:tcPr>
            <w:tcW w:w="953" w:type="dxa"/>
            <w:shd w:val="solid" w:color="FFFFFF" w:fill="auto"/>
          </w:tcPr>
          <w:p w14:paraId="4BAA40BB" w14:textId="77777777" w:rsidR="00EB7504" w:rsidRDefault="00EB7504" w:rsidP="00871FD3">
            <w:pPr>
              <w:pStyle w:val="TAC"/>
              <w:rPr>
                <w:sz w:val="16"/>
                <w:szCs w:val="16"/>
              </w:rPr>
            </w:pPr>
            <w:r>
              <w:rPr>
                <w:sz w:val="16"/>
                <w:szCs w:val="16"/>
              </w:rPr>
              <w:t>CP-81</w:t>
            </w:r>
          </w:p>
        </w:tc>
        <w:tc>
          <w:tcPr>
            <w:tcW w:w="1156" w:type="dxa"/>
            <w:shd w:val="solid" w:color="FFFFFF" w:fill="auto"/>
          </w:tcPr>
          <w:p w14:paraId="5D823341"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66F51EFA" w14:textId="77777777" w:rsidR="00EB7504" w:rsidRDefault="00EB7504" w:rsidP="00871FD3">
            <w:pPr>
              <w:pStyle w:val="TAL"/>
              <w:rPr>
                <w:sz w:val="16"/>
                <w:szCs w:val="16"/>
              </w:rPr>
            </w:pPr>
            <w:r>
              <w:rPr>
                <w:sz w:val="16"/>
                <w:szCs w:val="16"/>
              </w:rPr>
              <w:t>0357</w:t>
            </w:r>
          </w:p>
        </w:tc>
        <w:tc>
          <w:tcPr>
            <w:tcW w:w="449" w:type="dxa"/>
            <w:shd w:val="solid" w:color="FFFFFF" w:fill="auto"/>
          </w:tcPr>
          <w:p w14:paraId="64B238E8" w14:textId="77777777" w:rsidR="00EB7504" w:rsidRDefault="00EB7504" w:rsidP="00871FD3">
            <w:pPr>
              <w:pStyle w:val="TAR"/>
              <w:rPr>
                <w:sz w:val="16"/>
                <w:szCs w:val="16"/>
              </w:rPr>
            </w:pPr>
            <w:r>
              <w:rPr>
                <w:sz w:val="16"/>
                <w:szCs w:val="16"/>
              </w:rPr>
              <w:t>2</w:t>
            </w:r>
          </w:p>
        </w:tc>
        <w:tc>
          <w:tcPr>
            <w:tcW w:w="449" w:type="dxa"/>
            <w:shd w:val="solid" w:color="FFFFFF" w:fill="auto"/>
          </w:tcPr>
          <w:p w14:paraId="243DFF30" w14:textId="77777777" w:rsidR="00EB7504" w:rsidRDefault="00EB7504" w:rsidP="00871FD3">
            <w:pPr>
              <w:pStyle w:val="TAC"/>
              <w:rPr>
                <w:sz w:val="16"/>
                <w:szCs w:val="16"/>
              </w:rPr>
            </w:pPr>
            <w:r>
              <w:rPr>
                <w:sz w:val="16"/>
                <w:szCs w:val="16"/>
              </w:rPr>
              <w:t>F</w:t>
            </w:r>
          </w:p>
        </w:tc>
        <w:tc>
          <w:tcPr>
            <w:tcW w:w="5241" w:type="dxa"/>
            <w:shd w:val="solid" w:color="FFFFFF" w:fill="auto"/>
          </w:tcPr>
          <w:p w14:paraId="7973A548"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6498BAFB" w14:textId="77777777" w:rsidR="00EB7504" w:rsidRPr="00E45589" w:rsidRDefault="00EB7504" w:rsidP="00871FD3">
            <w:pPr>
              <w:pStyle w:val="TAC"/>
              <w:rPr>
                <w:sz w:val="16"/>
                <w:szCs w:val="16"/>
              </w:rPr>
            </w:pPr>
            <w:r>
              <w:rPr>
                <w:sz w:val="16"/>
                <w:szCs w:val="16"/>
              </w:rPr>
              <w:t>15.5.0</w:t>
            </w:r>
          </w:p>
        </w:tc>
      </w:tr>
      <w:tr w:rsidR="003F58D4" w:rsidRPr="006B0D02" w14:paraId="26E8FAC7" w14:textId="77777777" w:rsidTr="003F58D4">
        <w:tc>
          <w:tcPr>
            <w:tcW w:w="844" w:type="dxa"/>
            <w:shd w:val="solid" w:color="FFFFFF" w:fill="auto"/>
          </w:tcPr>
          <w:p w14:paraId="025C4266" w14:textId="77777777" w:rsidR="003F58D4" w:rsidRDefault="003F58D4" w:rsidP="00871FD3">
            <w:pPr>
              <w:pStyle w:val="TAC"/>
              <w:rPr>
                <w:sz w:val="16"/>
                <w:szCs w:val="16"/>
              </w:rPr>
            </w:pPr>
            <w:r>
              <w:rPr>
                <w:sz w:val="16"/>
                <w:szCs w:val="16"/>
              </w:rPr>
              <w:t>2018-09</w:t>
            </w:r>
          </w:p>
        </w:tc>
        <w:tc>
          <w:tcPr>
            <w:tcW w:w="953" w:type="dxa"/>
            <w:shd w:val="solid" w:color="FFFFFF" w:fill="auto"/>
          </w:tcPr>
          <w:p w14:paraId="286C072B" w14:textId="77777777" w:rsidR="003F58D4" w:rsidRDefault="003F58D4" w:rsidP="00871FD3">
            <w:pPr>
              <w:pStyle w:val="TAC"/>
              <w:rPr>
                <w:sz w:val="16"/>
                <w:szCs w:val="16"/>
              </w:rPr>
            </w:pPr>
            <w:r>
              <w:rPr>
                <w:sz w:val="16"/>
                <w:szCs w:val="16"/>
              </w:rPr>
              <w:t>CP-81</w:t>
            </w:r>
          </w:p>
        </w:tc>
        <w:tc>
          <w:tcPr>
            <w:tcW w:w="1156" w:type="dxa"/>
            <w:shd w:val="solid" w:color="FFFFFF" w:fill="auto"/>
          </w:tcPr>
          <w:p w14:paraId="535BB45F"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00237064" w14:textId="77777777" w:rsidR="003F58D4" w:rsidRDefault="003F58D4" w:rsidP="00871FD3">
            <w:pPr>
              <w:pStyle w:val="TAL"/>
              <w:rPr>
                <w:sz w:val="16"/>
                <w:szCs w:val="16"/>
              </w:rPr>
            </w:pPr>
            <w:r>
              <w:rPr>
                <w:sz w:val="16"/>
                <w:szCs w:val="16"/>
              </w:rPr>
              <w:t>0358</w:t>
            </w:r>
          </w:p>
        </w:tc>
        <w:tc>
          <w:tcPr>
            <w:tcW w:w="449" w:type="dxa"/>
            <w:shd w:val="solid" w:color="FFFFFF" w:fill="auto"/>
          </w:tcPr>
          <w:p w14:paraId="6A9B5191" w14:textId="77777777" w:rsidR="003F58D4" w:rsidRDefault="003F58D4" w:rsidP="00871FD3">
            <w:pPr>
              <w:pStyle w:val="TAR"/>
              <w:rPr>
                <w:sz w:val="16"/>
                <w:szCs w:val="16"/>
              </w:rPr>
            </w:pPr>
            <w:r>
              <w:rPr>
                <w:sz w:val="16"/>
                <w:szCs w:val="16"/>
              </w:rPr>
              <w:t>4</w:t>
            </w:r>
          </w:p>
        </w:tc>
        <w:tc>
          <w:tcPr>
            <w:tcW w:w="449" w:type="dxa"/>
            <w:shd w:val="solid" w:color="FFFFFF" w:fill="auto"/>
          </w:tcPr>
          <w:p w14:paraId="63950C14" w14:textId="77777777" w:rsidR="003F58D4" w:rsidRDefault="003F58D4" w:rsidP="00871FD3">
            <w:pPr>
              <w:pStyle w:val="TAC"/>
              <w:rPr>
                <w:sz w:val="16"/>
                <w:szCs w:val="16"/>
              </w:rPr>
            </w:pPr>
            <w:r>
              <w:rPr>
                <w:sz w:val="16"/>
                <w:szCs w:val="16"/>
              </w:rPr>
              <w:t>B</w:t>
            </w:r>
          </w:p>
        </w:tc>
        <w:tc>
          <w:tcPr>
            <w:tcW w:w="5241" w:type="dxa"/>
            <w:shd w:val="solid" w:color="FFFFFF" w:fill="auto"/>
          </w:tcPr>
          <w:p w14:paraId="67FD52C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7C5D6B44" w14:textId="77777777" w:rsidR="003F58D4" w:rsidRDefault="003F58D4" w:rsidP="00871FD3">
            <w:pPr>
              <w:pStyle w:val="TAC"/>
              <w:rPr>
                <w:sz w:val="16"/>
                <w:szCs w:val="16"/>
              </w:rPr>
            </w:pPr>
            <w:r w:rsidRPr="008C6EA7">
              <w:rPr>
                <w:sz w:val="16"/>
                <w:szCs w:val="16"/>
              </w:rPr>
              <w:t>15.5.0</w:t>
            </w:r>
          </w:p>
        </w:tc>
      </w:tr>
      <w:tr w:rsidR="003F58D4" w:rsidRPr="006B0D02" w14:paraId="79D42F6D" w14:textId="77777777" w:rsidTr="003F58D4">
        <w:tc>
          <w:tcPr>
            <w:tcW w:w="844" w:type="dxa"/>
            <w:shd w:val="solid" w:color="FFFFFF" w:fill="auto"/>
          </w:tcPr>
          <w:p w14:paraId="52E96D7F" w14:textId="77777777" w:rsidR="003F58D4" w:rsidRDefault="003F58D4" w:rsidP="00871FD3">
            <w:pPr>
              <w:pStyle w:val="TAC"/>
              <w:rPr>
                <w:sz w:val="16"/>
                <w:szCs w:val="16"/>
              </w:rPr>
            </w:pPr>
            <w:r>
              <w:rPr>
                <w:sz w:val="16"/>
                <w:szCs w:val="16"/>
              </w:rPr>
              <w:t>2018-09</w:t>
            </w:r>
          </w:p>
        </w:tc>
        <w:tc>
          <w:tcPr>
            <w:tcW w:w="953" w:type="dxa"/>
            <w:shd w:val="solid" w:color="FFFFFF" w:fill="auto"/>
          </w:tcPr>
          <w:p w14:paraId="601A8CBB" w14:textId="77777777" w:rsidR="003F58D4" w:rsidRDefault="003F58D4" w:rsidP="00871FD3">
            <w:pPr>
              <w:pStyle w:val="TAC"/>
              <w:rPr>
                <w:sz w:val="16"/>
                <w:szCs w:val="16"/>
              </w:rPr>
            </w:pPr>
            <w:r>
              <w:rPr>
                <w:sz w:val="16"/>
                <w:szCs w:val="16"/>
              </w:rPr>
              <w:t>CP-81</w:t>
            </w:r>
          </w:p>
        </w:tc>
        <w:tc>
          <w:tcPr>
            <w:tcW w:w="1156" w:type="dxa"/>
            <w:shd w:val="solid" w:color="FFFFFF" w:fill="auto"/>
          </w:tcPr>
          <w:p w14:paraId="7595DBD7"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111FB541" w14:textId="77777777" w:rsidR="003F58D4" w:rsidRDefault="003F58D4" w:rsidP="00871FD3">
            <w:pPr>
              <w:pStyle w:val="TAL"/>
              <w:rPr>
                <w:sz w:val="16"/>
                <w:szCs w:val="16"/>
              </w:rPr>
            </w:pPr>
            <w:r>
              <w:rPr>
                <w:sz w:val="16"/>
                <w:szCs w:val="16"/>
              </w:rPr>
              <w:t>0359</w:t>
            </w:r>
          </w:p>
        </w:tc>
        <w:tc>
          <w:tcPr>
            <w:tcW w:w="449" w:type="dxa"/>
            <w:shd w:val="solid" w:color="FFFFFF" w:fill="auto"/>
          </w:tcPr>
          <w:p w14:paraId="087932B1" w14:textId="77777777" w:rsidR="003F58D4" w:rsidRDefault="003F58D4" w:rsidP="00871FD3">
            <w:pPr>
              <w:pStyle w:val="TAR"/>
              <w:rPr>
                <w:sz w:val="16"/>
                <w:szCs w:val="16"/>
              </w:rPr>
            </w:pPr>
            <w:r>
              <w:rPr>
                <w:sz w:val="16"/>
                <w:szCs w:val="16"/>
              </w:rPr>
              <w:t>2</w:t>
            </w:r>
          </w:p>
        </w:tc>
        <w:tc>
          <w:tcPr>
            <w:tcW w:w="449" w:type="dxa"/>
            <w:shd w:val="solid" w:color="FFFFFF" w:fill="auto"/>
          </w:tcPr>
          <w:p w14:paraId="2C9A6CFF" w14:textId="77777777" w:rsidR="003F58D4" w:rsidRDefault="003F58D4" w:rsidP="00871FD3">
            <w:pPr>
              <w:pStyle w:val="TAC"/>
              <w:rPr>
                <w:sz w:val="16"/>
                <w:szCs w:val="16"/>
              </w:rPr>
            </w:pPr>
            <w:r>
              <w:rPr>
                <w:sz w:val="16"/>
                <w:szCs w:val="16"/>
              </w:rPr>
              <w:t>F</w:t>
            </w:r>
          </w:p>
        </w:tc>
        <w:tc>
          <w:tcPr>
            <w:tcW w:w="5241" w:type="dxa"/>
            <w:shd w:val="solid" w:color="FFFFFF" w:fill="auto"/>
          </w:tcPr>
          <w:p w14:paraId="3B542B0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2704AFAC" w14:textId="77777777" w:rsidR="003F58D4" w:rsidRDefault="003F58D4" w:rsidP="00871FD3">
            <w:pPr>
              <w:pStyle w:val="TAC"/>
              <w:rPr>
                <w:sz w:val="16"/>
                <w:szCs w:val="16"/>
              </w:rPr>
            </w:pPr>
            <w:r w:rsidRPr="008C6EA7">
              <w:rPr>
                <w:sz w:val="16"/>
                <w:szCs w:val="16"/>
              </w:rPr>
              <w:t>15.5.0</w:t>
            </w:r>
          </w:p>
        </w:tc>
      </w:tr>
      <w:tr w:rsidR="003F58D4" w:rsidRPr="006B0D02" w14:paraId="247F7D54" w14:textId="77777777" w:rsidTr="003F58D4">
        <w:tc>
          <w:tcPr>
            <w:tcW w:w="844" w:type="dxa"/>
            <w:shd w:val="solid" w:color="FFFFFF" w:fill="auto"/>
          </w:tcPr>
          <w:p w14:paraId="5C2C4F8C" w14:textId="77777777" w:rsidR="003F58D4" w:rsidRDefault="003F58D4" w:rsidP="00871FD3">
            <w:pPr>
              <w:pStyle w:val="TAC"/>
              <w:rPr>
                <w:sz w:val="16"/>
                <w:szCs w:val="16"/>
              </w:rPr>
            </w:pPr>
            <w:r>
              <w:rPr>
                <w:sz w:val="16"/>
                <w:szCs w:val="16"/>
              </w:rPr>
              <w:t>2018-09</w:t>
            </w:r>
          </w:p>
        </w:tc>
        <w:tc>
          <w:tcPr>
            <w:tcW w:w="953" w:type="dxa"/>
            <w:shd w:val="solid" w:color="FFFFFF" w:fill="auto"/>
          </w:tcPr>
          <w:p w14:paraId="2AF49DE1" w14:textId="77777777" w:rsidR="003F58D4" w:rsidRDefault="003F58D4" w:rsidP="00871FD3">
            <w:pPr>
              <w:pStyle w:val="TAC"/>
              <w:rPr>
                <w:sz w:val="16"/>
                <w:szCs w:val="16"/>
              </w:rPr>
            </w:pPr>
            <w:r>
              <w:rPr>
                <w:sz w:val="16"/>
                <w:szCs w:val="16"/>
              </w:rPr>
              <w:t>CP-81</w:t>
            </w:r>
          </w:p>
        </w:tc>
        <w:tc>
          <w:tcPr>
            <w:tcW w:w="1156" w:type="dxa"/>
            <w:shd w:val="solid" w:color="FFFFFF" w:fill="auto"/>
          </w:tcPr>
          <w:p w14:paraId="0559896C"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56F9AF0D" w14:textId="77777777" w:rsidR="003F58D4" w:rsidRDefault="003F58D4" w:rsidP="00871FD3">
            <w:pPr>
              <w:pStyle w:val="TAL"/>
              <w:rPr>
                <w:sz w:val="16"/>
                <w:szCs w:val="16"/>
              </w:rPr>
            </w:pPr>
            <w:r>
              <w:rPr>
                <w:sz w:val="16"/>
                <w:szCs w:val="16"/>
              </w:rPr>
              <w:t>0360</w:t>
            </w:r>
          </w:p>
        </w:tc>
        <w:tc>
          <w:tcPr>
            <w:tcW w:w="449" w:type="dxa"/>
            <w:shd w:val="solid" w:color="FFFFFF" w:fill="auto"/>
          </w:tcPr>
          <w:p w14:paraId="43BD761D" w14:textId="77777777" w:rsidR="003F58D4" w:rsidRDefault="003F58D4" w:rsidP="00871FD3">
            <w:pPr>
              <w:pStyle w:val="TAR"/>
              <w:rPr>
                <w:sz w:val="16"/>
                <w:szCs w:val="16"/>
              </w:rPr>
            </w:pPr>
          </w:p>
        </w:tc>
        <w:tc>
          <w:tcPr>
            <w:tcW w:w="449" w:type="dxa"/>
            <w:shd w:val="solid" w:color="FFFFFF" w:fill="auto"/>
          </w:tcPr>
          <w:p w14:paraId="5669220E" w14:textId="77777777" w:rsidR="003F58D4" w:rsidRDefault="003F58D4" w:rsidP="00871FD3">
            <w:pPr>
              <w:pStyle w:val="TAC"/>
              <w:rPr>
                <w:sz w:val="16"/>
                <w:szCs w:val="16"/>
              </w:rPr>
            </w:pPr>
            <w:r>
              <w:rPr>
                <w:sz w:val="16"/>
                <w:szCs w:val="16"/>
              </w:rPr>
              <w:t>C</w:t>
            </w:r>
          </w:p>
        </w:tc>
        <w:tc>
          <w:tcPr>
            <w:tcW w:w="5241" w:type="dxa"/>
            <w:shd w:val="solid" w:color="FFFFFF" w:fill="auto"/>
          </w:tcPr>
          <w:p w14:paraId="1A4C6607"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FF2E671" w14:textId="77777777" w:rsidR="003F58D4" w:rsidRDefault="003F58D4" w:rsidP="00871FD3">
            <w:pPr>
              <w:pStyle w:val="TAC"/>
              <w:rPr>
                <w:sz w:val="16"/>
                <w:szCs w:val="16"/>
              </w:rPr>
            </w:pPr>
            <w:r w:rsidRPr="008C6EA7">
              <w:rPr>
                <w:sz w:val="16"/>
                <w:szCs w:val="16"/>
              </w:rPr>
              <w:t>15.5.0</w:t>
            </w:r>
          </w:p>
        </w:tc>
      </w:tr>
      <w:tr w:rsidR="003F58D4" w:rsidRPr="006B0D02" w14:paraId="2223E1E4" w14:textId="77777777" w:rsidTr="003F58D4">
        <w:tc>
          <w:tcPr>
            <w:tcW w:w="844" w:type="dxa"/>
            <w:shd w:val="solid" w:color="FFFFFF" w:fill="auto"/>
          </w:tcPr>
          <w:p w14:paraId="49F7D828" w14:textId="77777777" w:rsidR="003F58D4" w:rsidRDefault="003F58D4" w:rsidP="00871FD3">
            <w:pPr>
              <w:pStyle w:val="TAC"/>
              <w:rPr>
                <w:sz w:val="16"/>
                <w:szCs w:val="16"/>
              </w:rPr>
            </w:pPr>
            <w:r>
              <w:rPr>
                <w:sz w:val="16"/>
                <w:szCs w:val="16"/>
              </w:rPr>
              <w:t>2018-09</w:t>
            </w:r>
          </w:p>
        </w:tc>
        <w:tc>
          <w:tcPr>
            <w:tcW w:w="953" w:type="dxa"/>
            <w:shd w:val="solid" w:color="FFFFFF" w:fill="auto"/>
          </w:tcPr>
          <w:p w14:paraId="442C4BCD" w14:textId="77777777" w:rsidR="003F58D4" w:rsidRDefault="003F58D4" w:rsidP="00871FD3">
            <w:pPr>
              <w:pStyle w:val="TAC"/>
              <w:rPr>
                <w:sz w:val="16"/>
                <w:szCs w:val="16"/>
              </w:rPr>
            </w:pPr>
            <w:r>
              <w:rPr>
                <w:sz w:val="16"/>
                <w:szCs w:val="16"/>
              </w:rPr>
              <w:t>CP-81</w:t>
            </w:r>
          </w:p>
        </w:tc>
        <w:tc>
          <w:tcPr>
            <w:tcW w:w="1156" w:type="dxa"/>
            <w:shd w:val="solid" w:color="FFFFFF" w:fill="auto"/>
          </w:tcPr>
          <w:p w14:paraId="7264C612"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1F0F8F23" w14:textId="77777777" w:rsidR="003F58D4" w:rsidRDefault="003F58D4" w:rsidP="00871FD3">
            <w:pPr>
              <w:pStyle w:val="TAL"/>
              <w:rPr>
                <w:sz w:val="16"/>
                <w:szCs w:val="16"/>
              </w:rPr>
            </w:pPr>
            <w:r>
              <w:rPr>
                <w:sz w:val="16"/>
                <w:szCs w:val="16"/>
              </w:rPr>
              <w:t>0361</w:t>
            </w:r>
          </w:p>
        </w:tc>
        <w:tc>
          <w:tcPr>
            <w:tcW w:w="449" w:type="dxa"/>
            <w:shd w:val="solid" w:color="FFFFFF" w:fill="auto"/>
          </w:tcPr>
          <w:p w14:paraId="32F2E917" w14:textId="77777777" w:rsidR="003F58D4" w:rsidRDefault="003F58D4" w:rsidP="00871FD3">
            <w:pPr>
              <w:pStyle w:val="TAR"/>
              <w:rPr>
                <w:sz w:val="16"/>
                <w:szCs w:val="16"/>
              </w:rPr>
            </w:pPr>
          </w:p>
        </w:tc>
        <w:tc>
          <w:tcPr>
            <w:tcW w:w="449" w:type="dxa"/>
            <w:shd w:val="solid" w:color="FFFFFF" w:fill="auto"/>
          </w:tcPr>
          <w:p w14:paraId="2BE4D3C0" w14:textId="77777777" w:rsidR="003F58D4" w:rsidRDefault="003F58D4" w:rsidP="00871FD3">
            <w:pPr>
              <w:pStyle w:val="TAC"/>
              <w:rPr>
                <w:sz w:val="16"/>
                <w:szCs w:val="16"/>
              </w:rPr>
            </w:pPr>
            <w:r>
              <w:rPr>
                <w:sz w:val="16"/>
                <w:szCs w:val="16"/>
              </w:rPr>
              <w:t>F</w:t>
            </w:r>
          </w:p>
        </w:tc>
        <w:tc>
          <w:tcPr>
            <w:tcW w:w="5241" w:type="dxa"/>
            <w:shd w:val="solid" w:color="FFFFFF" w:fill="auto"/>
          </w:tcPr>
          <w:p w14:paraId="049C2FAA"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6DD4819" w14:textId="77777777" w:rsidR="003F58D4" w:rsidRDefault="003F58D4" w:rsidP="00871FD3">
            <w:pPr>
              <w:pStyle w:val="TAC"/>
              <w:rPr>
                <w:sz w:val="16"/>
                <w:szCs w:val="16"/>
              </w:rPr>
            </w:pPr>
            <w:r w:rsidRPr="008C6EA7">
              <w:rPr>
                <w:sz w:val="16"/>
                <w:szCs w:val="16"/>
              </w:rPr>
              <w:t>15.5.0</w:t>
            </w:r>
          </w:p>
        </w:tc>
      </w:tr>
      <w:tr w:rsidR="003F58D4" w:rsidRPr="006B0D02" w14:paraId="58B44F2A" w14:textId="77777777" w:rsidTr="003F58D4">
        <w:tc>
          <w:tcPr>
            <w:tcW w:w="844" w:type="dxa"/>
            <w:shd w:val="solid" w:color="FFFFFF" w:fill="auto"/>
          </w:tcPr>
          <w:p w14:paraId="559DB694" w14:textId="77777777" w:rsidR="003F58D4" w:rsidRDefault="003F58D4" w:rsidP="00871FD3">
            <w:pPr>
              <w:pStyle w:val="TAC"/>
              <w:rPr>
                <w:sz w:val="16"/>
                <w:szCs w:val="16"/>
              </w:rPr>
            </w:pPr>
            <w:r>
              <w:rPr>
                <w:sz w:val="16"/>
                <w:szCs w:val="16"/>
              </w:rPr>
              <w:t>2018-09</w:t>
            </w:r>
          </w:p>
        </w:tc>
        <w:tc>
          <w:tcPr>
            <w:tcW w:w="953" w:type="dxa"/>
            <w:shd w:val="solid" w:color="FFFFFF" w:fill="auto"/>
          </w:tcPr>
          <w:p w14:paraId="1E7221EF" w14:textId="77777777" w:rsidR="003F58D4" w:rsidRDefault="003F58D4" w:rsidP="00871FD3">
            <w:pPr>
              <w:pStyle w:val="TAC"/>
              <w:rPr>
                <w:sz w:val="16"/>
                <w:szCs w:val="16"/>
              </w:rPr>
            </w:pPr>
            <w:r>
              <w:rPr>
                <w:sz w:val="16"/>
                <w:szCs w:val="16"/>
              </w:rPr>
              <w:t>CP-81</w:t>
            </w:r>
          </w:p>
        </w:tc>
        <w:tc>
          <w:tcPr>
            <w:tcW w:w="1156" w:type="dxa"/>
            <w:shd w:val="solid" w:color="FFFFFF" w:fill="auto"/>
          </w:tcPr>
          <w:p w14:paraId="1B8CA352"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7D623DED" w14:textId="77777777" w:rsidR="003F58D4" w:rsidRDefault="003F58D4" w:rsidP="00871FD3">
            <w:pPr>
              <w:pStyle w:val="TAL"/>
              <w:rPr>
                <w:sz w:val="16"/>
                <w:szCs w:val="16"/>
              </w:rPr>
            </w:pPr>
            <w:r>
              <w:rPr>
                <w:sz w:val="16"/>
                <w:szCs w:val="16"/>
              </w:rPr>
              <w:t>0364</w:t>
            </w:r>
          </w:p>
        </w:tc>
        <w:tc>
          <w:tcPr>
            <w:tcW w:w="449" w:type="dxa"/>
            <w:shd w:val="solid" w:color="FFFFFF" w:fill="auto"/>
          </w:tcPr>
          <w:p w14:paraId="3CEEB5B1" w14:textId="77777777" w:rsidR="003F58D4" w:rsidRDefault="003F58D4" w:rsidP="00871FD3">
            <w:pPr>
              <w:pStyle w:val="TAR"/>
              <w:rPr>
                <w:sz w:val="16"/>
                <w:szCs w:val="16"/>
              </w:rPr>
            </w:pPr>
            <w:r>
              <w:rPr>
                <w:sz w:val="16"/>
                <w:szCs w:val="16"/>
              </w:rPr>
              <w:t>1</w:t>
            </w:r>
          </w:p>
        </w:tc>
        <w:tc>
          <w:tcPr>
            <w:tcW w:w="449" w:type="dxa"/>
            <w:shd w:val="solid" w:color="FFFFFF" w:fill="auto"/>
          </w:tcPr>
          <w:p w14:paraId="2CBD263D" w14:textId="77777777" w:rsidR="003F58D4" w:rsidRDefault="003F58D4" w:rsidP="00871FD3">
            <w:pPr>
              <w:pStyle w:val="TAC"/>
              <w:rPr>
                <w:sz w:val="16"/>
                <w:szCs w:val="16"/>
              </w:rPr>
            </w:pPr>
            <w:r>
              <w:rPr>
                <w:sz w:val="16"/>
                <w:szCs w:val="16"/>
              </w:rPr>
              <w:t>B</w:t>
            </w:r>
          </w:p>
        </w:tc>
        <w:tc>
          <w:tcPr>
            <w:tcW w:w="5241" w:type="dxa"/>
            <w:shd w:val="solid" w:color="FFFFFF" w:fill="auto"/>
          </w:tcPr>
          <w:p w14:paraId="6F70AAF4"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505B46B4" w14:textId="77777777" w:rsidR="003F58D4" w:rsidRDefault="003F58D4" w:rsidP="00871FD3">
            <w:pPr>
              <w:pStyle w:val="TAC"/>
              <w:rPr>
                <w:sz w:val="16"/>
                <w:szCs w:val="16"/>
              </w:rPr>
            </w:pPr>
            <w:r w:rsidRPr="008C6EA7">
              <w:rPr>
                <w:sz w:val="16"/>
                <w:szCs w:val="16"/>
              </w:rPr>
              <w:t>15.5.0</w:t>
            </w:r>
          </w:p>
        </w:tc>
      </w:tr>
      <w:tr w:rsidR="003F58D4" w:rsidRPr="006B0D02" w14:paraId="65797E5D" w14:textId="77777777" w:rsidTr="003F58D4">
        <w:tc>
          <w:tcPr>
            <w:tcW w:w="844" w:type="dxa"/>
            <w:shd w:val="solid" w:color="FFFFFF" w:fill="auto"/>
          </w:tcPr>
          <w:p w14:paraId="184DEE0E" w14:textId="77777777" w:rsidR="003F58D4" w:rsidRDefault="003F58D4" w:rsidP="00871FD3">
            <w:pPr>
              <w:pStyle w:val="TAC"/>
              <w:rPr>
                <w:sz w:val="16"/>
                <w:szCs w:val="16"/>
              </w:rPr>
            </w:pPr>
            <w:r>
              <w:rPr>
                <w:sz w:val="16"/>
                <w:szCs w:val="16"/>
              </w:rPr>
              <w:t>2018-09</w:t>
            </w:r>
          </w:p>
        </w:tc>
        <w:tc>
          <w:tcPr>
            <w:tcW w:w="953" w:type="dxa"/>
            <w:shd w:val="solid" w:color="FFFFFF" w:fill="auto"/>
          </w:tcPr>
          <w:p w14:paraId="00B242DE" w14:textId="77777777" w:rsidR="003F58D4" w:rsidRDefault="003F58D4" w:rsidP="00871FD3">
            <w:pPr>
              <w:pStyle w:val="TAC"/>
              <w:rPr>
                <w:sz w:val="16"/>
                <w:szCs w:val="16"/>
              </w:rPr>
            </w:pPr>
            <w:r>
              <w:rPr>
                <w:sz w:val="16"/>
                <w:szCs w:val="16"/>
              </w:rPr>
              <w:t>CP-81</w:t>
            </w:r>
          </w:p>
        </w:tc>
        <w:tc>
          <w:tcPr>
            <w:tcW w:w="1156" w:type="dxa"/>
            <w:shd w:val="solid" w:color="FFFFFF" w:fill="auto"/>
          </w:tcPr>
          <w:p w14:paraId="51BBDF77"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2F78C780" w14:textId="77777777" w:rsidR="003F58D4" w:rsidRDefault="003F58D4" w:rsidP="00871FD3">
            <w:pPr>
              <w:pStyle w:val="TAL"/>
              <w:rPr>
                <w:sz w:val="16"/>
                <w:szCs w:val="16"/>
              </w:rPr>
            </w:pPr>
            <w:r>
              <w:rPr>
                <w:sz w:val="16"/>
                <w:szCs w:val="16"/>
              </w:rPr>
              <w:t>0365</w:t>
            </w:r>
          </w:p>
        </w:tc>
        <w:tc>
          <w:tcPr>
            <w:tcW w:w="449" w:type="dxa"/>
            <w:shd w:val="solid" w:color="FFFFFF" w:fill="auto"/>
          </w:tcPr>
          <w:p w14:paraId="478A54B0" w14:textId="77777777" w:rsidR="003F58D4" w:rsidRDefault="003F58D4" w:rsidP="00871FD3">
            <w:pPr>
              <w:pStyle w:val="TAR"/>
              <w:rPr>
                <w:sz w:val="16"/>
                <w:szCs w:val="16"/>
              </w:rPr>
            </w:pPr>
            <w:r>
              <w:rPr>
                <w:sz w:val="16"/>
                <w:szCs w:val="16"/>
              </w:rPr>
              <w:t>7</w:t>
            </w:r>
          </w:p>
        </w:tc>
        <w:tc>
          <w:tcPr>
            <w:tcW w:w="449" w:type="dxa"/>
            <w:shd w:val="solid" w:color="FFFFFF" w:fill="auto"/>
          </w:tcPr>
          <w:p w14:paraId="20DFBFF4" w14:textId="77777777" w:rsidR="003F58D4" w:rsidRDefault="003F58D4" w:rsidP="00871FD3">
            <w:pPr>
              <w:pStyle w:val="TAC"/>
              <w:rPr>
                <w:sz w:val="16"/>
                <w:szCs w:val="16"/>
              </w:rPr>
            </w:pPr>
            <w:r>
              <w:rPr>
                <w:sz w:val="16"/>
                <w:szCs w:val="16"/>
              </w:rPr>
              <w:t>B</w:t>
            </w:r>
          </w:p>
        </w:tc>
        <w:tc>
          <w:tcPr>
            <w:tcW w:w="5241" w:type="dxa"/>
            <w:shd w:val="solid" w:color="FFFFFF" w:fill="auto"/>
          </w:tcPr>
          <w:p w14:paraId="42D3A937"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4D0F77F3" w14:textId="77777777" w:rsidR="003F58D4" w:rsidRDefault="003F58D4" w:rsidP="00871FD3">
            <w:pPr>
              <w:pStyle w:val="TAC"/>
              <w:rPr>
                <w:sz w:val="16"/>
                <w:szCs w:val="16"/>
              </w:rPr>
            </w:pPr>
            <w:r w:rsidRPr="008C6EA7">
              <w:rPr>
                <w:sz w:val="16"/>
                <w:szCs w:val="16"/>
              </w:rPr>
              <w:t>15.5.0</w:t>
            </w:r>
          </w:p>
        </w:tc>
      </w:tr>
      <w:tr w:rsidR="003F58D4" w:rsidRPr="006B0D02" w14:paraId="373D3642" w14:textId="77777777" w:rsidTr="003F58D4">
        <w:tc>
          <w:tcPr>
            <w:tcW w:w="844" w:type="dxa"/>
            <w:shd w:val="solid" w:color="FFFFFF" w:fill="auto"/>
          </w:tcPr>
          <w:p w14:paraId="00F1B4DE" w14:textId="77777777" w:rsidR="003F58D4" w:rsidRDefault="003F58D4" w:rsidP="00871FD3">
            <w:pPr>
              <w:pStyle w:val="TAC"/>
              <w:rPr>
                <w:sz w:val="16"/>
                <w:szCs w:val="16"/>
              </w:rPr>
            </w:pPr>
            <w:r>
              <w:rPr>
                <w:sz w:val="16"/>
                <w:szCs w:val="16"/>
              </w:rPr>
              <w:t>2018-09</w:t>
            </w:r>
          </w:p>
        </w:tc>
        <w:tc>
          <w:tcPr>
            <w:tcW w:w="953" w:type="dxa"/>
            <w:shd w:val="solid" w:color="FFFFFF" w:fill="auto"/>
          </w:tcPr>
          <w:p w14:paraId="53B45E85" w14:textId="77777777" w:rsidR="003F58D4" w:rsidRDefault="003F58D4" w:rsidP="00871FD3">
            <w:pPr>
              <w:pStyle w:val="TAC"/>
              <w:rPr>
                <w:sz w:val="16"/>
                <w:szCs w:val="16"/>
              </w:rPr>
            </w:pPr>
            <w:r>
              <w:rPr>
                <w:sz w:val="16"/>
                <w:szCs w:val="16"/>
              </w:rPr>
              <w:t>CP-81</w:t>
            </w:r>
          </w:p>
        </w:tc>
        <w:tc>
          <w:tcPr>
            <w:tcW w:w="1156" w:type="dxa"/>
            <w:shd w:val="solid" w:color="FFFFFF" w:fill="auto"/>
          </w:tcPr>
          <w:p w14:paraId="499B0529"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5B21C9F6" w14:textId="77777777" w:rsidR="003F58D4" w:rsidRDefault="003F58D4" w:rsidP="00871FD3">
            <w:pPr>
              <w:pStyle w:val="TAL"/>
              <w:rPr>
                <w:sz w:val="16"/>
                <w:szCs w:val="16"/>
              </w:rPr>
            </w:pPr>
            <w:r>
              <w:rPr>
                <w:sz w:val="16"/>
                <w:szCs w:val="16"/>
              </w:rPr>
              <w:t>0366</w:t>
            </w:r>
          </w:p>
        </w:tc>
        <w:tc>
          <w:tcPr>
            <w:tcW w:w="449" w:type="dxa"/>
            <w:shd w:val="solid" w:color="FFFFFF" w:fill="auto"/>
          </w:tcPr>
          <w:p w14:paraId="3A4DDAED" w14:textId="77777777" w:rsidR="003F58D4" w:rsidRDefault="003F58D4" w:rsidP="00871FD3">
            <w:pPr>
              <w:pStyle w:val="TAR"/>
              <w:rPr>
                <w:sz w:val="16"/>
                <w:szCs w:val="16"/>
              </w:rPr>
            </w:pPr>
            <w:r>
              <w:rPr>
                <w:sz w:val="16"/>
                <w:szCs w:val="16"/>
              </w:rPr>
              <w:t>3</w:t>
            </w:r>
          </w:p>
        </w:tc>
        <w:tc>
          <w:tcPr>
            <w:tcW w:w="449" w:type="dxa"/>
            <w:shd w:val="solid" w:color="FFFFFF" w:fill="auto"/>
          </w:tcPr>
          <w:p w14:paraId="57D499E7" w14:textId="77777777" w:rsidR="003F58D4" w:rsidRDefault="003F58D4" w:rsidP="00871FD3">
            <w:pPr>
              <w:pStyle w:val="TAC"/>
              <w:rPr>
                <w:sz w:val="16"/>
                <w:szCs w:val="16"/>
              </w:rPr>
            </w:pPr>
            <w:r>
              <w:rPr>
                <w:sz w:val="16"/>
                <w:szCs w:val="16"/>
              </w:rPr>
              <w:t>F</w:t>
            </w:r>
          </w:p>
        </w:tc>
        <w:tc>
          <w:tcPr>
            <w:tcW w:w="5241" w:type="dxa"/>
            <w:shd w:val="solid" w:color="FFFFFF" w:fill="auto"/>
          </w:tcPr>
          <w:p w14:paraId="12210AAA"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18A2C3C6" w14:textId="77777777" w:rsidR="003F58D4" w:rsidRDefault="003F58D4" w:rsidP="00871FD3">
            <w:pPr>
              <w:pStyle w:val="TAC"/>
              <w:rPr>
                <w:sz w:val="16"/>
                <w:szCs w:val="16"/>
              </w:rPr>
            </w:pPr>
            <w:r w:rsidRPr="008C6EA7">
              <w:rPr>
                <w:sz w:val="16"/>
                <w:szCs w:val="16"/>
              </w:rPr>
              <w:t>15.5.0</w:t>
            </w:r>
          </w:p>
        </w:tc>
      </w:tr>
      <w:tr w:rsidR="003F58D4" w:rsidRPr="006B0D02" w14:paraId="0AB3C3D3" w14:textId="77777777" w:rsidTr="003F58D4">
        <w:tc>
          <w:tcPr>
            <w:tcW w:w="844" w:type="dxa"/>
            <w:shd w:val="solid" w:color="FFFFFF" w:fill="auto"/>
          </w:tcPr>
          <w:p w14:paraId="425745B6" w14:textId="77777777" w:rsidR="003F58D4" w:rsidRDefault="003F58D4" w:rsidP="00871FD3">
            <w:pPr>
              <w:pStyle w:val="TAC"/>
              <w:rPr>
                <w:sz w:val="16"/>
                <w:szCs w:val="16"/>
              </w:rPr>
            </w:pPr>
            <w:r>
              <w:rPr>
                <w:sz w:val="16"/>
                <w:szCs w:val="16"/>
              </w:rPr>
              <w:t>2018-09</w:t>
            </w:r>
          </w:p>
        </w:tc>
        <w:tc>
          <w:tcPr>
            <w:tcW w:w="953" w:type="dxa"/>
            <w:shd w:val="solid" w:color="FFFFFF" w:fill="auto"/>
          </w:tcPr>
          <w:p w14:paraId="291A38C0" w14:textId="77777777" w:rsidR="003F58D4" w:rsidRDefault="003F58D4" w:rsidP="00871FD3">
            <w:pPr>
              <w:pStyle w:val="TAC"/>
              <w:rPr>
                <w:sz w:val="16"/>
                <w:szCs w:val="16"/>
              </w:rPr>
            </w:pPr>
            <w:r>
              <w:rPr>
                <w:sz w:val="16"/>
                <w:szCs w:val="16"/>
              </w:rPr>
              <w:t>CP-81</w:t>
            </w:r>
          </w:p>
        </w:tc>
        <w:tc>
          <w:tcPr>
            <w:tcW w:w="1156" w:type="dxa"/>
            <w:shd w:val="solid" w:color="FFFFFF" w:fill="auto"/>
          </w:tcPr>
          <w:p w14:paraId="6DFFEB39"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0DEFE2DF" w14:textId="77777777" w:rsidR="003F58D4" w:rsidRDefault="003F58D4" w:rsidP="00871FD3">
            <w:pPr>
              <w:pStyle w:val="TAL"/>
              <w:rPr>
                <w:sz w:val="16"/>
                <w:szCs w:val="16"/>
              </w:rPr>
            </w:pPr>
            <w:r>
              <w:rPr>
                <w:sz w:val="16"/>
                <w:szCs w:val="16"/>
              </w:rPr>
              <w:t>0367</w:t>
            </w:r>
          </w:p>
        </w:tc>
        <w:tc>
          <w:tcPr>
            <w:tcW w:w="449" w:type="dxa"/>
            <w:shd w:val="solid" w:color="FFFFFF" w:fill="auto"/>
          </w:tcPr>
          <w:p w14:paraId="46DF2D8C" w14:textId="77777777" w:rsidR="003F58D4" w:rsidRDefault="003F58D4" w:rsidP="00871FD3">
            <w:pPr>
              <w:pStyle w:val="TAR"/>
              <w:rPr>
                <w:sz w:val="16"/>
                <w:szCs w:val="16"/>
              </w:rPr>
            </w:pPr>
            <w:r>
              <w:rPr>
                <w:sz w:val="16"/>
                <w:szCs w:val="16"/>
              </w:rPr>
              <w:t>2</w:t>
            </w:r>
          </w:p>
        </w:tc>
        <w:tc>
          <w:tcPr>
            <w:tcW w:w="449" w:type="dxa"/>
            <w:shd w:val="solid" w:color="FFFFFF" w:fill="auto"/>
          </w:tcPr>
          <w:p w14:paraId="7AE337F6" w14:textId="77777777" w:rsidR="003F58D4" w:rsidRDefault="003F58D4" w:rsidP="00871FD3">
            <w:pPr>
              <w:pStyle w:val="TAC"/>
              <w:rPr>
                <w:sz w:val="16"/>
                <w:szCs w:val="16"/>
              </w:rPr>
            </w:pPr>
            <w:r>
              <w:rPr>
                <w:sz w:val="16"/>
                <w:szCs w:val="16"/>
              </w:rPr>
              <w:t>F</w:t>
            </w:r>
          </w:p>
        </w:tc>
        <w:tc>
          <w:tcPr>
            <w:tcW w:w="5241" w:type="dxa"/>
            <w:shd w:val="solid" w:color="FFFFFF" w:fill="auto"/>
          </w:tcPr>
          <w:p w14:paraId="79E6CBFA" w14:textId="77777777" w:rsidR="003F58D4" w:rsidRPr="00D1436D" w:rsidRDefault="003F58D4" w:rsidP="00871FD3">
            <w:pPr>
              <w:pStyle w:val="TAL"/>
              <w:rPr>
                <w:sz w:val="16"/>
                <w:szCs w:val="16"/>
              </w:rPr>
            </w:pPr>
            <w:r w:rsidRPr="00556F68">
              <w:rPr>
                <w:sz w:val="16"/>
                <w:szCs w:val="16"/>
              </w:rPr>
              <w:t>PLMN selection when UE</w:t>
            </w:r>
            <w:r w:rsidR="00962ACC">
              <w:rPr>
                <w:sz w:val="16"/>
                <w:szCs w:val="16"/>
              </w:rPr>
              <w:t>'</w:t>
            </w:r>
            <w:r w:rsidRPr="00556F68">
              <w:rPr>
                <w:sz w:val="16"/>
                <w:szCs w:val="16"/>
              </w:rPr>
              <w:t>s N1 mode capability is disabled per access type</w:t>
            </w:r>
          </w:p>
        </w:tc>
        <w:tc>
          <w:tcPr>
            <w:tcW w:w="748" w:type="dxa"/>
            <w:shd w:val="solid" w:color="FFFFFF" w:fill="auto"/>
          </w:tcPr>
          <w:p w14:paraId="262C4084" w14:textId="77777777" w:rsidR="003F58D4" w:rsidRDefault="003F58D4" w:rsidP="00871FD3">
            <w:pPr>
              <w:pStyle w:val="TAC"/>
              <w:rPr>
                <w:sz w:val="16"/>
                <w:szCs w:val="16"/>
              </w:rPr>
            </w:pPr>
            <w:r w:rsidRPr="008C6EA7">
              <w:rPr>
                <w:sz w:val="16"/>
                <w:szCs w:val="16"/>
              </w:rPr>
              <w:t>15.5.0</w:t>
            </w:r>
          </w:p>
        </w:tc>
      </w:tr>
      <w:tr w:rsidR="005E1882" w:rsidRPr="006B0D02" w14:paraId="6D8D9EA1" w14:textId="77777777" w:rsidTr="003F58D4">
        <w:tc>
          <w:tcPr>
            <w:tcW w:w="844" w:type="dxa"/>
            <w:shd w:val="solid" w:color="FFFFFF" w:fill="auto"/>
          </w:tcPr>
          <w:p w14:paraId="2D6C2E26" w14:textId="77777777" w:rsidR="005E1882" w:rsidRDefault="005E1882" w:rsidP="005E1882">
            <w:pPr>
              <w:pStyle w:val="TAC"/>
              <w:rPr>
                <w:sz w:val="16"/>
                <w:szCs w:val="16"/>
              </w:rPr>
            </w:pPr>
            <w:r>
              <w:rPr>
                <w:sz w:val="16"/>
                <w:szCs w:val="16"/>
              </w:rPr>
              <w:t>2018-12</w:t>
            </w:r>
          </w:p>
        </w:tc>
        <w:tc>
          <w:tcPr>
            <w:tcW w:w="953" w:type="dxa"/>
            <w:shd w:val="solid" w:color="FFFFFF" w:fill="auto"/>
          </w:tcPr>
          <w:p w14:paraId="2A333FFF" w14:textId="77777777" w:rsidR="005E1882" w:rsidRDefault="005E1882" w:rsidP="005E1882">
            <w:pPr>
              <w:pStyle w:val="TAC"/>
              <w:rPr>
                <w:sz w:val="16"/>
                <w:szCs w:val="16"/>
              </w:rPr>
            </w:pPr>
            <w:r>
              <w:rPr>
                <w:sz w:val="16"/>
                <w:szCs w:val="16"/>
              </w:rPr>
              <w:t>CP-82</w:t>
            </w:r>
          </w:p>
        </w:tc>
        <w:tc>
          <w:tcPr>
            <w:tcW w:w="1156" w:type="dxa"/>
            <w:shd w:val="solid" w:color="FFFFFF" w:fill="auto"/>
          </w:tcPr>
          <w:p w14:paraId="0B2AEB76"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0897CED5" w14:textId="77777777" w:rsidR="005E1882" w:rsidRDefault="005E1882" w:rsidP="005E1882">
            <w:pPr>
              <w:pStyle w:val="TAL"/>
              <w:rPr>
                <w:sz w:val="16"/>
                <w:szCs w:val="16"/>
              </w:rPr>
            </w:pPr>
            <w:r>
              <w:rPr>
                <w:sz w:val="16"/>
                <w:szCs w:val="16"/>
              </w:rPr>
              <w:t>0368</w:t>
            </w:r>
          </w:p>
        </w:tc>
        <w:tc>
          <w:tcPr>
            <w:tcW w:w="449" w:type="dxa"/>
            <w:shd w:val="solid" w:color="FFFFFF" w:fill="auto"/>
          </w:tcPr>
          <w:p w14:paraId="42E6875D" w14:textId="77777777" w:rsidR="005E1882" w:rsidRDefault="005E1882" w:rsidP="005E1882">
            <w:pPr>
              <w:pStyle w:val="TAR"/>
              <w:rPr>
                <w:sz w:val="16"/>
                <w:szCs w:val="16"/>
              </w:rPr>
            </w:pPr>
          </w:p>
        </w:tc>
        <w:tc>
          <w:tcPr>
            <w:tcW w:w="449" w:type="dxa"/>
            <w:shd w:val="solid" w:color="FFFFFF" w:fill="auto"/>
          </w:tcPr>
          <w:p w14:paraId="20E3C74A" w14:textId="77777777" w:rsidR="005E1882" w:rsidRDefault="005E1882" w:rsidP="005E1882">
            <w:pPr>
              <w:pStyle w:val="TAC"/>
              <w:rPr>
                <w:sz w:val="16"/>
                <w:szCs w:val="16"/>
              </w:rPr>
            </w:pPr>
            <w:r>
              <w:rPr>
                <w:sz w:val="16"/>
                <w:szCs w:val="16"/>
              </w:rPr>
              <w:t>F</w:t>
            </w:r>
          </w:p>
        </w:tc>
        <w:tc>
          <w:tcPr>
            <w:tcW w:w="5241" w:type="dxa"/>
            <w:shd w:val="solid" w:color="FFFFFF" w:fill="auto"/>
          </w:tcPr>
          <w:p w14:paraId="5D6126D1" w14:textId="77777777" w:rsidR="005E1882" w:rsidRPr="00556F68" w:rsidRDefault="005E1882" w:rsidP="005E188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731AFDF5" w14:textId="77777777" w:rsidR="005E1882" w:rsidRPr="008C6EA7" w:rsidRDefault="005E1882" w:rsidP="005E1882">
            <w:pPr>
              <w:pStyle w:val="TAC"/>
              <w:rPr>
                <w:sz w:val="16"/>
                <w:szCs w:val="16"/>
              </w:rPr>
            </w:pPr>
            <w:r w:rsidRPr="00797BE6">
              <w:rPr>
                <w:sz w:val="16"/>
                <w:szCs w:val="16"/>
              </w:rPr>
              <w:t>15.6.0</w:t>
            </w:r>
          </w:p>
        </w:tc>
      </w:tr>
      <w:tr w:rsidR="005E1882" w:rsidRPr="006B0D02" w14:paraId="68A8BC26" w14:textId="77777777" w:rsidTr="003F58D4">
        <w:tc>
          <w:tcPr>
            <w:tcW w:w="844" w:type="dxa"/>
            <w:shd w:val="solid" w:color="FFFFFF" w:fill="auto"/>
          </w:tcPr>
          <w:p w14:paraId="6D0B85CA" w14:textId="77777777" w:rsidR="005E1882" w:rsidRDefault="005E1882" w:rsidP="005E1882">
            <w:pPr>
              <w:pStyle w:val="TAC"/>
              <w:rPr>
                <w:sz w:val="16"/>
                <w:szCs w:val="16"/>
              </w:rPr>
            </w:pPr>
            <w:r>
              <w:rPr>
                <w:sz w:val="16"/>
                <w:szCs w:val="16"/>
              </w:rPr>
              <w:t>2018-12</w:t>
            </w:r>
          </w:p>
        </w:tc>
        <w:tc>
          <w:tcPr>
            <w:tcW w:w="953" w:type="dxa"/>
            <w:shd w:val="solid" w:color="FFFFFF" w:fill="auto"/>
          </w:tcPr>
          <w:p w14:paraId="6E188799" w14:textId="77777777" w:rsidR="005E1882" w:rsidRDefault="005E1882" w:rsidP="005E1882">
            <w:pPr>
              <w:pStyle w:val="TAC"/>
              <w:rPr>
                <w:sz w:val="16"/>
                <w:szCs w:val="16"/>
              </w:rPr>
            </w:pPr>
            <w:r>
              <w:rPr>
                <w:sz w:val="16"/>
                <w:szCs w:val="16"/>
              </w:rPr>
              <w:t>CP-82</w:t>
            </w:r>
          </w:p>
        </w:tc>
        <w:tc>
          <w:tcPr>
            <w:tcW w:w="1156" w:type="dxa"/>
            <w:shd w:val="solid" w:color="FFFFFF" w:fill="auto"/>
          </w:tcPr>
          <w:p w14:paraId="3E16E41B"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0F39AC77" w14:textId="77777777" w:rsidR="005E1882" w:rsidRDefault="005E1882" w:rsidP="005E1882">
            <w:pPr>
              <w:pStyle w:val="TAL"/>
              <w:rPr>
                <w:sz w:val="16"/>
                <w:szCs w:val="16"/>
              </w:rPr>
            </w:pPr>
            <w:r>
              <w:rPr>
                <w:sz w:val="16"/>
                <w:szCs w:val="16"/>
              </w:rPr>
              <w:t>0369</w:t>
            </w:r>
          </w:p>
        </w:tc>
        <w:tc>
          <w:tcPr>
            <w:tcW w:w="449" w:type="dxa"/>
            <w:shd w:val="solid" w:color="FFFFFF" w:fill="auto"/>
          </w:tcPr>
          <w:p w14:paraId="3299FDBD" w14:textId="77777777" w:rsidR="005E1882" w:rsidRDefault="005E1882" w:rsidP="005E1882">
            <w:pPr>
              <w:pStyle w:val="TAR"/>
              <w:rPr>
                <w:sz w:val="16"/>
                <w:szCs w:val="16"/>
              </w:rPr>
            </w:pPr>
            <w:r>
              <w:rPr>
                <w:sz w:val="16"/>
                <w:szCs w:val="16"/>
              </w:rPr>
              <w:t>2</w:t>
            </w:r>
          </w:p>
        </w:tc>
        <w:tc>
          <w:tcPr>
            <w:tcW w:w="449" w:type="dxa"/>
            <w:shd w:val="solid" w:color="FFFFFF" w:fill="auto"/>
          </w:tcPr>
          <w:p w14:paraId="58A81174" w14:textId="77777777" w:rsidR="005E1882" w:rsidRDefault="005E1882" w:rsidP="005E1882">
            <w:pPr>
              <w:pStyle w:val="TAC"/>
              <w:rPr>
                <w:sz w:val="16"/>
                <w:szCs w:val="16"/>
              </w:rPr>
            </w:pPr>
            <w:r>
              <w:rPr>
                <w:sz w:val="16"/>
                <w:szCs w:val="16"/>
              </w:rPr>
              <w:t>F</w:t>
            </w:r>
          </w:p>
        </w:tc>
        <w:tc>
          <w:tcPr>
            <w:tcW w:w="5241" w:type="dxa"/>
            <w:shd w:val="solid" w:color="FFFFFF" w:fill="auto"/>
          </w:tcPr>
          <w:p w14:paraId="42B26828" w14:textId="77777777" w:rsidR="005E1882" w:rsidRPr="00942CE8" w:rsidRDefault="005E1882" w:rsidP="005E1882">
            <w:pPr>
              <w:pStyle w:val="TAL"/>
              <w:rPr>
                <w:sz w:val="16"/>
                <w:szCs w:val="16"/>
              </w:rPr>
            </w:pPr>
            <w:r w:rsidRPr="005E1882">
              <w:rPr>
                <w:sz w:val="16"/>
                <w:szCs w:val="16"/>
              </w:rPr>
              <w:t>Correction for sending of Nudm_SDM_info</w:t>
            </w:r>
          </w:p>
        </w:tc>
        <w:tc>
          <w:tcPr>
            <w:tcW w:w="748" w:type="dxa"/>
            <w:shd w:val="solid" w:color="FFFFFF" w:fill="auto"/>
          </w:tcPr>
          <w:p w14:paraId="51529847" w14:textId="77777777" w:rsidR="005E1882" w:rsidRPr="008C6EA7" w:rsidRDefault="005E1882" w:rsidP="005E1882">
            <w:pPr>
              <w:pStyle w:val="TAC"/>
              <w:rPr>
                <w:sz w:val="16"/>
                <w:szCs w:val="16"/>
              </w:rPr>
            </w:pPr>
            <w:r w:rsidRPr="00797BE6">
              <w:rPr>
                <w:sz w:val="16"/>
                <w:szCs w:val="16"/>
              </w:rPr>
              <w:t>15.6.0</w:t>
            </w:r>
          </w:p>
        </w:tc>
      </w:tr>
      <w:tr w:rsidR="005E1882" w:rsidRPr="006B0D02" w14:paraId="3D7FB223" w14:textId="77777777" w:rsidTr="003F58D4">
        <w:tc>
          <w:tcPr>
            <w:tcW w:w="844" w:type="dxa"/>
            <w:shd w:val="solid" w:color="FFFFFF" w:fill="auto"/>
          </w:tcPr>
          <w:p w14:paraId="2C46EE46" w14:textId="77777777" w:rsidR="005E1882" w:rsidRDefault="005E1882" w:rsidP="005E1882">
            <w:pPr>
              <w:pStyle w:val="TAC"/>
              <w:rPr>
                <w:sz w:val="16"/>
                <w:szCs w:val="16"/>
              </w:rPr>
            </w:pPr>
            <w:r>
              <w:rPr>
                <w:sz w:val="16"/>
                <w:szCs w:val="16"/>
              </w:rPr>
              <w:t>2018-12</w:t>
            </w:r>
          </w:p>
        </w:tc>
        <w:tc>
          <w:tcPr>
            <w:tcW w:w="953" w:type="dxa"/>
            <w:shd w:val="solid" w:color="FFFFFF" w:fill="auto"/>
          </w:tcPr>
          <w:p w14:paraId="382FBF8F" w14:textId="77777777" w:rsidR="005E1882" w:rsidRDefault="005E1882" w:rsidP="005E1882">
            <w:pPr>
              <w:pStyle w:val="TAC"/>
              <w:rPr>
                <w:sz w:val="16"/>
                <w:szCs w:val="16"/>
              </w:rPr>
            </w:pPr>
            <w:r>
              <w:rPr>
                <w:sz w:val="16"/>
                <w:szCs w:val="16"/>
              </w:rPr>
              <w:t>CP-82</w:t>
            </w:r>
          </w:p>
        </w:tc>
        <w:tc>
          <w:tcPr>
            <w:tcW w:w="1156" w:type="dxa"/>
            <w:shd w:val="solid" w:color="FFFFFF" w:fill="auto"/>
          </w:tcPr>
          <w:p w14:paraId="1AD49968"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690DF70E" w14:textId="77777777" w:rsidR="005E1882" w:rsidRDefault="005E1882" w:rsidP="005E1882">
            <w:pPr>
              <w:pStyle w:val="TAL"/>
              <w:rPr>
                <w:sz w:val="16"/>
                <w:szCs w:val="16"/>
              </w:rPr>
            </w:pPr>
            <w:r>
              <w:rPr>
                <w:sz w:val="16"/>
                <w:szCs w:val="16"/>
              </w:rPr>
              <w:t>0370</w:t>
            </w:r>
          </w:p>
        </w:tc>
        <w:tc>
          <w:tcPr>
            <w:tcW w:w="449" w:type="dxa"/>
            <w:shd w:val="solid" w:color="FFFFFF" w:fill="auto"/>
          </w:tcPr>
          <w:p w14:paraId="57CBD0D7" w14:textId="77777777" w:rsidR="005E1882" w:rsidRDefault="005E1882" w:rsidP="005E1882">
            <w:pPr>
              <w:pStyle w:val="TAR"/>
              <w:rPr>
                <w:sz w:val="16"/>
                <w:szCs w:val="16"/>
              </w:rPr>
            </w:pPr>
            <w:r>
              <w:rPr>
                <w:sz w:val="16"/>
                <w:szCs w:val="16"/>
              </w:rPr>
              <w:t>3</w:t>
            </w:r>
          </w:p>
        </w:tc>
        <w:tc>
          <w:tcPr>
            <w:tcW w:w="449" w:type="dxa"/>
            <w:shd w:val="solid" w:color="FFFFFF" w:fill="auto"/>
          </w:tcPr>
          <w:p w14:paraId="4117B281" w14:textId="77777777" w:rsidR="005E1882" w:rsidRDefault="005E1882" w:rsidP="005E1882">
            <w:pPr>
              <w:pStyle w:val="TAC"/>
              <w:rPr>
                <w:sz w:val="16"/>
                <w:szCs w:val="16"/>
              </w:rPr>
            </w:pPr>
            <w:r>
              <w:rPr>
                <w:sz w:val="16"/>
                <w:szCs w:val="16"/>
              </w:rPr>
              <w:t>F</w:t>
            </w:r>
          </w:p>
        </w:tc>
        <w:tc>
          <w:tcPr>
            <w:tcW w:w="5241" w:type="dxa"/>
            <w:shd w:val="solid" w:color="FFFFFF" w:fill="auto"/>
          </w:tcPr>
          <w:p w14:paraId="4527D601"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2449C7B8" w14:textId="77777777" w:rsidR="005E1882" w:rsidRPr="008C6EA7" w:rsidRDefault="005E1882" w:rsidP="005E1882">
            <w:pPr>
              <w:pStyle w:val="TAC"/>
              <w:rPr>
                <w:sz w:val="16"/>
                <w:szCs w:val="16"/>
              </w:rPr>
            </w:pPr>
            <w:r w:rsidRPr="00797BE6">
              <w:rPr>
                <w:sz w:val="16"/>
                <w:szCs w:val="16"/>
              </w:rPr>
              <w:t>15.6.0</w:t>
            </w:r>
          </w:p>
        </w:tc>
      </w:tr>
      <w:tr w:rsidR="005E1882" w:rsidRPr="006B0D02" w14:paraId="3FC1030F" w14:textId="77777777" w:rsidTr="003F58D4">
        <w:tc>
          <w:tcPr>
            <w:tcW w:w="844" w:type="dxa"/>
            <w:shd w:val="solid" w:color="FFFFFF" w:fill="auto"/>
          </w:tcPr>
          <w:p w14:paraId="66E1CFD0" w14:textId="77777777" w:rsidR="005E1882" w:rsidRDefault="005E1882" w:rsidP="005E1882">
            <w:pPr>
              <w:pStyle w:val="TAC"/>
              <w:rPr>
                <w:sz w:val="16"/>
                <w:szCs w:val="16"/>
              </w:rPr>
            </w:pPr>
            <w:r>
              <w:rPr>
                <w:sz w:val="16"/>
                <w:szCs w:val="16"/>
              </w:rPr>
              <w:t>2018-12</w:t>
            </w:r>
          </w:p>
        </w:tc>
        <w:tc>
          <w:tcPr>
            <w:tcW w:w="953" w:type="dxa"/>
            <w:shd w:val="solid" w:color="FFFFFF" w:fill="auto"/>
          </w:tcPr>
          <w:p w14:paraId="7FEE5C5D" w14:textId="77777777" w:rsidR="005E1882" w:rsidRDefault="005E1882" w:rsidP="005E1882">
            <w:pPr>
              <w:pStyle w:val="TAC"/>
              <w:rPr>
                <w:sz w:val="16"/>
                <w:szCs w:val="16"/>
              </w:rPr>
            </w:pPr>
            <w:r>
              <w:rPr>
                <w:sz w:val="16"/>
                <w:szCs w:val="16"/>
              </w:rPr>
              <w:t>CP-82</w:t>
            </w:r>
          </w:p>
        </w:tc>
        <w:tc>
          <w:tcPr>
            <w:tcW w:w="1156" w:type="dxa"/>
            <w:shd w:val="solid" w:color="FFFFFF" w:fill="auto"/>
          </w:tcPr>
          <w:p w14:paraId="765A5B03"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03626C6B" w14:textId="77777777" w:rsidR="005E1882" w:rsidRDefault="005E1882" w:rsidP="005E1882">
            <w:pPr>
              <w:pStyle w:val="TAL"/>
              <w:rPr>
                <w:sz w:val="16"/>
                <w:szCs w:val="16"/>
              </w:rPr>
            </w:pPr>
            <w:r>
              <w:rPr>
                <w:sz w:val="16"/>
                <w:szCs w:val="16"/>
              </w:rPr>
              <w:t>0371</w:t>
            </w:r>
          </w:p>
        </w:tc>
        <w:tc>
          <w:tcPr>
            <w:tcW w:w="449" w:type="dxa"/>
            <w:shd w:val="solid" w:color="FFFFFF" w:fill="auto"/>
          </w:tcPr>
          <w:p w14:paraId="71E5EEC1" w14:textId="77777777" w:rsidR="005E1882" w:rsidRDefault="005E1882" w:rsidP="005E1882">
            <w:pPr>
              <w:pStyle w:val="TAR"/>
              <w:rPr>
                <w:sz w:val="16"/>
                <w:szCs w:val="16"/>
              </w:rPr>
            </w:pPr>
          </w:p>
        </w:tc>
        <w:tc>
          <w:tcPr>
            <w:tcW w:w="449" w:type="dxa"/>
            <w:shd w:val="solid" w:color="FFFFFF" w:fill="auto"/>
          </w:tcPr>
          <w:p w14:paraId="1D05508F" w14:textId="77777777" w:rsidR="005E1882" w:rsidRDefault="005E1882" w:rsidP="005E1882">
            <w:pPr>
              <w:pStyle w:val="TAC"/>
              <w:rPr>
                <w:sz w:val="16"/>
                <w:szCs w:val="16"/>
              </w:rPr>
            </w:pPr>
            <w:r>
              <w:rPr>
                <w:sz w:val="16"/>
                <w:szCs w:val="16"/>
              </w:rPr>
              <w:t>F</w:t>
            </w:r>
          </w:p>
        </w:tc>
        <w:tc>
          <w:tcPr>
            <w:tcW w:w="5241" w:type="dxa"/>
            <w:shd w:val="solid" w:color="FFFFFF" w:fill="auto"/>
          </w:tcPr>
          <w:p w14:paraId="6FF04DE5" w14:textId="77777777" w:rsidR="005E1882" w:rsidRPr="00942CE8" w:rsidRDefault="005E1882" w:rsidP="005E1882">
            <w:pPr>
              <w:pStyle w:val="TAL"/>
              <w:rPr>
                <w:sz w:val="16"/>
                <w:szCs w:val="16"/>
              </w:rPr>
            </w:pPr>
            <w:r w:rsidRPr="00EE5364">
              <w:rPr>
                <w:sz w:val="16"/>
                <w:szCs w:val="16"/>
              </w:rPr>
              <w:t>Corrections to SoR procedure after registration</w:t>
            </w:r>
          </w:p>
        </w:tc>
        <w:tc>
          <w:tcPr>
            <w:tcW w:w="748" w:type="dxa"/>
            <w:shd w:val="solid" w:color="FFFFFF" w:fill="auto"/>
          </w:tcPr>
          <w:p w14:paraId="70E9431F" w14:textId="77777777" w:rsidR="005E1882" w:rsidRPr="008C6EA7" w:rsidRDefault="005E1882" w:rsidP="005E1882">
            <w:pPr>
              <w:pStyle w:val="TAC"/>
              <w:rPr>
                <w:sz w:val="16"/>
                <w:szCs w:val="16"/>
              </w:rPr>
            </w:pPr>
            <w:r w:rsidRPr="00797BE6">
              <w:rPr>
                <w:sz w:val="16"/>
                <w:szCs w:val="16"/>
              </w:rPr>
              <w:t>15.6.0</w:t>
            </w:r>
          </w:p>
        </w:tc>
      </w:tr>
      <w:tr w:rsidR="005E1882" w:rsidRPr="006B0D02" w14:paraId="4AEEB552" w14:textId="77777777" w:rsidTr="003F58D4">
        <w:tc>
          <w:tcPr>
            <w:tcW w:w="844" w:type="dxa"/>
            <w:shd w:val="solid" w:color="FFFFFF" w:fill="auto"/>
          </w:tcPr>
          <w:p w14:paraId="6A9F2798" w14:textId="77777777" w:rsidR="005E1882" w:rsidRDefault="005E1882" w:rsidP="005E1882">
            <w:pPr>
              <w:pStyle w:val="TAC"/>
              <w:rPr>
                <w:sz w:val="16"/>
                <w:szCs w:val="16"/>
              </w:rPr>
            </w:pPr>
            <w:r>
              <w:rPr>
                <w:sz w:val="16"/>
                <w:szCs w:val="16"/>
              </w:rPr>
              <w:t>2018-12</w:t>
            </w:r>
          </w:p>
        </w:tc>
        <w:tc>
          <w:tcPr>
            <w:tcW w:w="953" w:type="dxa"/>
            <w:shd w:val="solid" w:color="FFFFFF" w:fill="auto"/>
          </w:tcPr>
          <w:p w14:paraId="76BEE78E" w14:textId="77777777" w:rsidR="005E1882" w:rsidRDefault="005E1882" w:rsidP="005E1882">
            <w:pPr>
              <w:pStyle w:val="TAC"/>
              <w:rPr>
                <w:sz w:val="16"/>
                <w:szCs w:val="16"/>
              </w:rPr>
            </w:pPr>
            <w:r>
              <w:rPr>
                <w:sz w:val="16"/>
                <w:szCs w:val="16"/>
              </w:rPr>
              <w:t>CP-82</w:t>
            </w:r>
          </w:p>
        </w:tc>
        <w:tc>
          <w:tcPr>
            <w:tcW w:w="1156" w:type="dxa"/>
            <w:shd w:val="solid" w:color="FFFFFF" w:fill="auto"/>
          </w:tcPr>
          <w:p w14:paraId="14C61DA9"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0F6CA59A" w14:textId="77777777" w:rsidR="005E1882" w:rsidRDefault="005E1882" w:rsidP="005E1882">
            <w:pPr>
              <w:pStyle w:val="TAL"/>
              <w:rPr>
                <w:sz w:val="16"/>
                <w:szCs w:val="16"/>
              </w:rPr>
            </w:pPr>
            <w:r>
              <w:rPr>
                <w:sz w:val="16"/>
                <w:szCs w:val="16"/>
              </w:rPr>
              <w:t>0372</w:t>
            </w:r>
          </w:p>
        </w:tc>
        <w:tc>
          <w:tcPr>
            <w:tcW w:w="449" w:type="dxa"/>
            <w:shd w:val="solid" w:color="FFFFFF" w:fill="auto"/>
          </w:tcPr>
          <w:p w14:paraId="5619CA2E" w14:textId="77777777" w:rsidR="005E1882" w:rsidRDefault="005E1882" w:rsidP="005E1882">
            <w:pPr>
              <w:pStyle w:val="TAR"/>
              <w:rPr>
                <w:sz w:val="16"/>
                <w:szCs w:val="16"/>
              </w:rPr>
            </w:pPr>
            <w:r>
              <w:rPr>
                <w:sz w:val="16"/>
                <w:szCs w:val="16"/>
              </w:rPr>
              <w:t>1</w:t>
            </w:r>
          </w:p>
        </w:tc>
        <w:tc>
          <w:tcPr>
            <w:tcW w:w="449" w:type="dxa"/>
            <w:shd w:val="solid" w:color="FFFFFF" w:fill="auto"/>
          </w:tcPr>
          <w:p w14:paraId="366E1A42" w14:textId="77777777" w:rsidR="005E1882" w:rsidRDefault="005E1882" w:rsidP="005E1882">
            <w:pPr>
              <w:pStyle w:val="TAC"/>
              <w:rPr>
                <w:sz w:val="16"/>
                <w:szCs w:val="16"/>
              </w:rPr>
            </w:pPr>
            <w:r>
              <w:rPr>
                <w:sz w:val="16"/>
                <w:szCs w:val="16"/>
              </w:rPr>
              <w:t>F</w:t>
            </w:r>
          </w:p>
        </w:tc>
        <w:tc>
          <w:tcPr>
            <w:tcW w:w="5241" w:type="dxa"/>
            <w:shd w:val="solid" w:color="FFFFFF" w:fill="auto"/>
          </w:tcPr>
          <w:p w14:paraId="38F21DC2"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B6C75C4" w14:textId="77777777" w:rsidR="005E1882" w:rsidRPr="008C6EA7" w:rsidRDefault="005E1882" w:rsidP="005E1882">
            <w:pPr>
              <w:pStyle w:val="TAC"/>
              <w:rPr>
                <w:sz w:val="16"/>
                <w:szCs w:val="16"/>
              </w:rPr>
            </w:pPr>
            <w:r w:rsidRPr="00797BE6">
              <w:rPr>
                <w:sz w:val="16"/>
                <w:szCs w:val="16"/>
              </w:rPr>
              <w:t>15.6.0</w:t>
            </w:r>
          </w:p>
        </w:tc>
      </w:tr>
      <w:tr w:rsidR="005E1882" w:rsidRPr="006B0D02" w14:paraId="06543608" w14:textId="77777777" w:rsidTr="003F58D4">
        <w:tc>
          <w:tcPr>
            <w:tcW w:w="844" w:type="dxa"/>
            <w:shd w:val="solid" w:color="FFFFFF" w:fill="auto"/>
          </w:tcPr>
          <w:p w14:paraId="42AEF1D1" w14:textId="77777777" w:rsidR="005E1882" w:rsidRDefault="005E1882" w:rsidP="005E1882">
            <w:pPr>
              <w:pStyle w:val="TAC"/>
              <w:rPr>
                <w:sz w:val="16"/>
                <w:szCs w:val="16"/>
              </w:rPr>
            </w:pPr>
            <w:r>
              <w:rPr>
                <w:sz w:val="16"/>
                <w:szCs w:val="16"/>
              </w:rPr>
              <w:t>2018-12</w:t>
            </w:r>
          </w:p>
        </w:tc>
        <w:tc>
          <w:tcPr>
            <w:tcW w:w="953" w:type="dxa"/>
            <w:shd w:val="solid" w:color="FFFFFF" w:fill="auto"/>
          </w:tcPr>
          <w:p w14:paraId="4C7FAF66" w14:textId="77777777" w:rsidR="005E1882" w:rsidRDefault="005E1882" w:rsidP="005E1882">
            <w:pPr>
              <w:pStyle w:val="TAC"/>
              <w:rPr>
                <w:sz w:val="16"/>
                <w:szCs w:val="16"/>
              </w:rPr>
            </w:pPr>
            <w:r>
              <w:rPr>
                <w:sz w:val="16"/>
                <w:szCs w:val="16"/>
              </w:rPr>
              <w:t>CP-82</w:t>
            </w:r>
          </w:p>
        </w:tc>
        <w:tc>
          <w:tcPr>
            <w:tcW w:w="1156" w:type="dxa"/>
            <w:shd w:val="solid" w:color="FFFFFF" w:fill="auto"/>
          </w:tcPr>
          <w:p w14:paraId="5978B90A"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075F9E6F" w14:textId="77777777" w:rsidR="005E1882" w:rsidRDefault="005E1882" w:rsidP="005E1882">
            <w:pPr>
              <w:pStyle w:val="TAL"/>
              <w:rPr>
                <w:sz w:val="16"/>
                <w:szCs w:val="16"/>
              </w:rPr>
            </w:pPr>
            <w:r>
              <w:rPr>
                <w:sz w:val="16"/>
                <w:szCs w:val="16"/>
              </w:rPr>
              <w:t>0373</w:t>
            </w:r>
          </w:p>
        </w:tc>
        <w:tc>
          <w:tcPr>
            <w:tcW w:w="449" w:type="dxa"/>
            <w:shd w:val="solid" w:color="FFFFFF" w:fill="auto"/>
          </w:tcPr>
          <w:p w14:paraId="7A4DCE14" w14:textId="77777777" w:rsidR="005E1882" w:rsidRDefault="005E1882" w:rsidP="005E1882">
            <w:pPr>
              <w:pStyle w:val="TAR"/>
              <w:rPr>
                <w:sz w:val="16"/>
                <w:szCs w:val="16"/>
              </w:rPr>
            </w:pPr>
            <w:r>
              <w:rPr>
                <w:sz w:val="16"/>
                <w:szCs w:val="16"/>
              </w:rPr>
              <w:t>3</w:t>
            </w:r>
          </w:p>
        </w:tc>
        <w:tc>
          <w:tcPr>
            <w:tcW w:w="449" w:type="dxa"/>
            <w:shd w:val="solid" w:color="FFFFFF" w:fill="auto"/>
          </w:tcPr>
          <w:p w14:paraId="15E7D998" w14:textId="77777777" w:rsidR="005E1882" w:rsidRDefault="005E1882" w:rsidP="005E1882">
            <w:pPr>
              <w:pStyle w:val="TAC"/>
              <w:rPr>
                <w:sz w:val="16"/>
                <w:szCs w:val="16"/>
              </w:rPr>
            </w:pPr>
            <w:r>
              <w:rPr>
                <w:sz w:val="16"/>
                <w:szCs w:val="16"/>
              </w:rPr>
              <w:t>F</w:t>
            </w:r>
          </w:p>
        </w:tc>
        <w:tc>
          <w:tcPr>
            <w:tcW w:w="5241" w:type="dxa"/>
            <w:shd w:val="solid" w:color="FFFFFF" w:fill="auto"/>
          </w:tcPr>
          <w:p w14:paraId="7A93474D"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7F233FD1" w14:textId="77777777" w:rsidR="005E1882" w:rsidRPr="008C6EA7" w:rsidRDefault="005E1882" w:rsidP="005E1882">
            <w:pPr>
              <w:pStyle w:val="TAC"/>
              <w:rPr>
                <w:sz w:val="16"/>
                <w:szCs w:val="16"/>
              </w:rPr>
            </w:pPr>
            <w:r w:rsidRPr="00797BE6">
              <w:rPr>
                <w:sz w:val="16"/>
                <w:szCs w:val="16"/>
              </w:rPr>
              <w:t>15.6.0</w:t>
            </w:r>
          </w:p>
        </w:tc>
      </w:tr>
      <w:tr w:rsidR="005E1882" w:rsidRPr="006B0D02" w14:paraId="3C4A0617" w14:textId="77777777" w:rsidTr="003F58D4">
        <w:tc>
          <w:tcPr>
            <w:tcW w:w="844" w:type="dxa"/>
            <w:shd w:val="solid" w:color="FFFFFF" w:fill="auto"/>
          </w:tcPr>
          <w:p w14:paraId="67A9832E" w14:textId="77777777" w:rsidR="005E1882" w:rsidRDefault="005E1882" w:rsidP="005E1882">
            <w:pPr>
              <w:pStyle w:val="TAC"/>
              <w:rPr>
                <w:sz w:val="16"/>
                <w:szCs w:val="16"/>
              </w:rPr>
            </w:pPr>
            <w:r>
              <w:rPr>
                <w:sz w:val="16"/>
                <w:szCs w:val="16"/>
              </w:rPr>
              <w:t>2018-12</w:t>
            </w:r>
          </w:p>
        </w:tc>
        <w:tc>
          <w:tcPr>
            <w:tcW w:w="953" w:type="dxa"/>
            <w:shd w:val="solid" w:color="FFFFFF" w:fill="auto"/>
          </w:tcPr>
          <w:p w14:paraId="6D1A7757" w14:textId="77777777" w:rsidR="005E1882" w:rsidRDefault="005E1882" w:rsidP="005E1882">
            <w:pPr>
              <w:pStyle w:val="TAC"/>
              <w:rPr>
                <w:sz w:val="16"/>
                <w:szCs w:val="16"/>
              </w:rPr>
            </w:pPr>
            <w:r>
              <w:rPr>
                <w:sz w:val="16"/>
                <w:szCs w:val="16"/>
              </w:rPr>
              <w:t>CP-82</w:t>
            </w:r>
          </w:p>
        </w:tc>
        <w:tc>
          <w:tcPr>
            <w:tcW w:w="1156" w:type="dxa"/>
            <w:shd w:val="solid" w:color="FFFFFF" w:fill="auto"/>
          </w:tcPr>
          <w:p w14:paraId="2B613992"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BEA5E58" w14:textId="77777777" w:rsidR="005E1882" w:rsidRDefault="005E1882" w:rsidP="005E1882">
            <w:pPr>
              <w:pStyle w:val="TAL"/>
              <w:rPr>
                <w:sz w:val="16"/>
                <w:szCs w:val="16"/>
              </w:rPr>
            </w:pPr>
            <w:r>
              <w:rPr>
                <w:sz w:val="16"/>
                <w:szCs w:val="16"/>
              </w:rPr>
              <w:t>0375</w:t>
            </w:r>
          </w:p>
        </w:tc>
        <w:tc>
          <w:tcPr>
            <w:tcW w:w="449" w:type="dxa"/>
            <w:shd w:val="solid" w:color="FFFFFF" w:fill="auto"/>
          </w:tcPr>
          <w:p w14:paraId="79323AAB" w14:textId="77777777" w:rsidR="005E1882" w:rsidRDefault="005E1882" w:rsidP="005E1882">
            <w:pPr>
              <w:pStyle w:val="TAR"/>
              <w:rPr>
                <w:sz w:val="16"/>
                <w:szCs w:val="16"/>
              </w:rPr>
            </w:pPr>
            <w:r>
              <w:rPr>
                <w:sz w:val="16"/>
                <w:szCs w:val="16"/>
              </w:rPr>
              <w:t>1</w:t>
            </w:r>
          </w:p>
        </w:tc>
        <w:tc>
          <w:tcPr>
            <w:tcW w:w="449" w:type="dxa"/>
            <w:shd w:val="solid" w:color="FFFFFF" w:fill="auto"/>
          </w:tcPr>
          <w:p w14:paraId="1701B71F" w14:textId="77777777" w:rsidR="005E1882" w:rsidRDefault="005E1882" w:rsidP="005E1882">
            <w:pPr>
              <w:pStyle w:val="TAC"/>
              <w:rPr>
                <w:sz w:val="16"/>
                <w:szCs w:val="16"/>
              </w:rPr>
            </w:pPr>
            <w:r>
              <w:rPr>
                <w:sz w:val="16"/>
                <w:szCs w:val="16"/>
              </w:rPr>
              <w:t>F</w:t>
            </w:r>
          </w:p>
        </w:tc>
        <w:tc>
          <w:tcPr>
            <w:tcW w:w="5241" w:type="dxa"/>
            <w:shd w:val="solid" w:color="FFFFFF" w:fill="auto"/>
          </w:tcPr>
          <w:p w14:paraId="37DAE3A0"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635B2FEA" w14:textId="77777777" w:rsidR="005E1882" w:rsidRPr="008C6EA7" w:rsidRDefault="005E1882" w:rsidP="005E1882">
            <w:pPr>
              <w:pStyle w:val="TAC"/>
              <w:rPr>
                <w:sz w:val="16"/>
                <w:szCs w:val="16"/>
              </w:rPr>
            </w:pPr>
            <w:r w:rsidRPr="00797BE6">
              <w:rPr>
                <w:sz w:val="16"/>
                <w:szCs w:val="16"/>
              </w:rPr>
              <w:t>15.6.0</w:t>
            </w:r>
          </w:p>
        </w:tc>
      </w:tr>
      <w:tr w:rsidR="005E1882" w:rsidRPr="006B0D02" w14:paraId="0FDE0C4A" w14:textId="77777777" w:rsidTr="003F58D4">
        <w:tc>
          <w:tcPr>
            <w:tcW w:w="844" w:type="dxa"/>
            <w:shd w:val="solid" w:color="FFFFFF" w:fill="auto"/>
          </w:tcPr>
          <w:p w14:paraId="7ED87146" w14:textId="77777777" w:rsidR="005E1882" w:rsidRDefault="005E1882" w:rsidP="005E1882">
            <w:pPr>
              <w:pStyle w:val="TAC"/>
              <w:rPr>
                <w:sz w:val="16"/>
                <w:szCs w:val="16"/>
              </w:rPr>
            </w:pPr>
            <w:r>
              <w:rPr>
                <w:sz w:val="16"/>
                <w:szCs w:val="16"/>
              </w:rPr>
              <w:t>2018-12</w:t>
            </w:r>
          </w:p>
        </w:tc>
        <w:tc>
          <w:tcPr>
            <w:tcW w:w="953" w:type="dxa"/>
            <w:shd w:val="solid" w:color="FFFFFF" w:fill="auto"/>
          </w:tcPr>
          <w:p w14:paraId="507E913A" w14:textId="77777777" w:rsidR="005E1882" w:rsidRDefault="005E1882" w:rsidP="005E1882">
            <w:pPr>
              <w:pStyle w:val="TAC"/>
              <w:rPr>
                <w:sz w:val="16"/>
                <w:szCs w:val="16"/>
              </w:rPr>
            </w:pPr>
            <w:r>
              <w:rPr>
                <w:sz w:val="16"/>
                <w:szCs w:val="16"/>
              </w:rPr>
              <w:t>CP-82</w:t>
            </w:r>
          </w:p>
        </w:tc>
        <w:tc>
          <w:tcPr>
            <w:tcW w:w="1156" w:type="dxa"/>
            <w:shd w:val="solid" w:color="FFFFFF" w:fill="auto"/>
          </w:tcPr>
          <w:p w14:paraId="22962F38"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69E4651" w14:textId="77777777" w:rsidR="005E1882" w:rsidRDefault="005E1882" w:rsidP="005E1882">
            <w:pPr>
              <w:pStyle w:val="TAL"/>
              <w:rPr>
                <w:sz w:val="16"/>
                <w:szCs w:val="16"/>
              </w:rPr>
            </w:pPr>
            <w:r>
              <w:rPr>
                <w:sz w:val="16"/>
                <w:szCs w:val="16"/>
              </w:rPr>
              <w:t>0377</w:t>
            </w:r>
          </w:p>
        </w:tc>
        <w:tc>
          <w:tcPr>
            <w:tcW w:w="449" w:type="dxa"/>
            <w:shd w:val="solid" w:color="FFFFFF" w:fill="auto"/>
          </w:tcPr>
          <w:p w14:paraId="30FC7C80" w14:textId="77777777" w:rsidR="005E1882" w:rsidRDefault="005E1882" w:rsidP="005E1882">
            <w:pPr>
              <w:pStyle w:val="TAR"/>
              <w:rPr>
                <w:sz w:val="16"/>
                <w:szCs w:val="16"/>
              </w:rPr>
            </w:pPr>
            <w:r>
              <w:rPr>
                <w:sz w:val="16"/>
                <w:szCs w:val="16"/>
              </w:rPr>
              <w:t>1</w:t>
            </w:r>
          </w:p>
        </w:tc>
        <w:tc>
          <w:tcPr>
            <w:tcW w:w="449" w:type="dxa"/>
            <w:shd w:val="solid" w:color="FFFFFF" w:fill="auto"/>
          </w:tcPr>
          <w:p w14:paraId="614103B4" w14:textId="77777777" w:rsidR="005E1882" w:rsidRDefault="005E1882" w:rsidP="005E1882">
            <w:pPr>
              <w:pStyle w:val="TAC"/>
              <w:rPr>
                <w:sz w:val="16"/>
                <w:szCs w:val="16"/>
              </w:rPr>
            </w:pPr>
            <w:r>
              <w:rPr>
                <w:sz w:val="16"/>
                <w:szCs w:val="16"/>
              </w:rPr>
              <w:t>F</w:t>
            </w:r>
          </w:p>
        </w:tc>
        <w:tc>
          <w:tcPr>
            <w:tcW w:w="5241" w:type="dxa"/>
            <w:shd w:val="solid" w:color="FFFFFF" w:fill="auto"/>
          </w:tcPr>
          <w:p w14:paraId="1637FBFE" w14:textId="77777777" w:rsidR="005E1882" w:rsidRPr="005E1882" w:rsidRDefault="005E1882" w:rsidP="005E1882">
            <w:pPr>
              <w:pStyle w:val="TAL"/>
              <w:rPr>
                <w:sz w:val="16"/>
                <w:szCs w:val="16"/>
              </w:rPr>
            </w:pPr>
            <w:r w:rsidRPr="005E1882">
              <w:rPr>
                <w:sz w:val="16"/>
                <w:szCs w:val="16"/>
              </w:rPr>
              <w:t>VPLMN AMF behavior clarification.</w:t>
            </w:r>
          </w:p>
        </w:tc>
        <w:tc>
          <w:tcPr>
            <w:tcW w:w="748" w:type="dxa"/>
            <w:shd w:val="solid" w:color="FFFFFF" w:fill="auto"/>
          </w:tcPr>
          <w:p w14:paraId="7CCAEC74" w14:textId="77777777" w:rsidR="005E1882" w:rsidRPr="008C6EA7" w:rsidRDefault="005E1882" w:rsidP="005E1882">
            <w:pPr>
              <w:pStyle w:val="TAC"/>
              <w:rPr>
                <w:sz w:val="16"/>
                <w:szCs w:val="16"/>
              </w:rPr>
            </w:pPr>
            <w:r w:rsidRPr="00797BE6">
              <w:rPr>
                <w:sz w:val="16"/>
                <w:szCs w:val="16"/>
              </w:rPr>
              <w:t>15.6.0</w:t>
            </w:r>
          </w:p>
        </w:tc>
      </w:tr>
      <w:tr w:rsidR="005E1882" w:rsidRPr="006B0D02" w14:paraId="697A02DE" w14:textId="77777777" w:rsidTr="003F58D4">
        <w:tc>
          <w:tcPr>
            <w:tcW w:w="844" w:type="dxa"/>
            <w:shd w:val="solid" w:color="FFFFFF" w:fill="auto"/>
          </w:tcPr>
          <w:p w14:paraId="548A26F5" w14:textId="77777777" w:rsidR="005E1882" w:rsidRDefault="005E1882" w:rsidP="005E1882">
            <w:pPr>
              <w:pStyle w:val="TAC"/>
              <w:rPr>
                <w:sz w:val="16"/>
                <w:szCs w:val="16"/>
              </w:rPr>
            </w:pPr>
            <w:r>
              <w:rPr>
                <w:sz w:val="16"/>
                <w:szCs w:val="16"/>
              </w:rPr>
              <w:t>2018-12</w:t>
            </w:r>
          </w:p>
        </w:tc>
        <w:tc>
          <w:tcPr>
            <w:tcW w:w="953" w:type="dxa"/>
            <w:shd w:val="solid" w:color="FFFFFF" w:fill="auto"/>
          </w:tcPr>
          <w:p w14:paraId="5305680F" w14:textId="77777777" w:rsidR="005E1882" w:rsidRDefault="005E1882" w:rsidP="005E1882">
            <w:pPr>
              <w:pStyle w:val="TAC"/>
              <w:rPr>
                <w:sz w:val="16"/>
                <w:szCs w:val="16"/>
              </w:rPr>
            </w:pPr>
            <w:r>
              <w:rPr>
                <w:sz w:val="16"/>
                <w:szCs w:val="16"/>
              </w:rPr>
              <w:t>CP-82</w:t>
            </w:r>
          </w:p>
        </w:tc>
        <w:tc>
          <w:tcPr>
            <w:tcW w:w="1156" w:type="dxa"/>
            <w:shd w:val="solid" w:color="FFFFFF" w:fill="auto"/>
          </w:tcPr>
          <w:p w14:paraId="1175E63D"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30E5D04" w14:textId="77777777" w:rsidR="005E1882" w:rsidRDefault="005E1882" w:rsidP="005E1882">
            <w:pPr>
              <w:pStyle w:val="TAL"/>
              <w:rPr>
                <w:sz w:val="16"/>
                <w:szCs w:val="16"/>
              </w:rPr>
            </w:pPr>
            <w:r>
              <w:rPr>
                <w:sz w:val="16"/>
                <w:szCs w:val="16"/>
              </w:rPr>
              <w:t>0378</w:t>
            </w:r>
          </w:p>
        </w:tc>
        <w:tc>
          <w:tcPr>
            <w:tcW w:w="449" w:type="dxa"/>
            <w:shd w:val="solid" w:color="FFFFFF" w:fill="auto"/>
          </w:tcPr>
          <w:p w14:paraId="09135EC3" w14:textId="77777777" w:rsidR="005E1882" w:rsidRDefault="005E1882" w:rsidP="005E1882">
            <w:pPr>
              <w:pStyle w:val="TAR"/>
              <w:rPr>
                <w:sz w:val="16"/>
                <w:szCs w:val="16"/>
              </w:rPr>
            </w:pPr>
            <w:r>
              <w:rPr>
                <w:sz w:val="16"/>
                <w:szCs w:val="16"/>
              </w:rPr>
              <w:t>1</w:t>
            </w:r>
          </w:p>
        </w:tc>
        <w:tc>
          <w:tcPr>
            <w:tcW w:w="449" w:type="dxa"/>
            <w:shd w:val="solid" w:color="FFFFFF" w:fill="auto"/>
          </w:tcPr>
          <w:p w14:paraId="47271F81" w14:textId="77777777" w:rsidR="005E1882" w:rsidRDefault="005E1882" w:rsidP="005E1882">
            <w:pPr>
              <w:pStyle w:val="TAC"/>
              <w:rPr>
                <w:sz w:val="16"/>
                <w:szCs w:val="16"/>
              </w:rPr>
            </w:pPr>
            <w:r>
              <w:rPr>
                <w:sz w:val="16"/>
                <w:szCs w:val="16"/>
              </w:rPr>
              <w:t>F</w:t>
            </w:r>
          </w:p>
        </w:tc>
        <w:tc>
          <w:tcPr>
            <w:tcW w:w="5241" w:type="dxa"/>
            <w:shd w:val="solid" w:color="FFFFFF" w:fill="auto"/>
          </w:tcPr>
          <w:p w14:paraId="42F06856"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1BDF883B" w14:textId="77777777" w:rsidR="005E1882" w:rsidRPr="008C6EA7" w:rsidRDefault="005E1882" w:rsidP="005E1882">
            <w:pPr>
              <w:pStyle w:val="TAC"/>
              <w:rPr>
                <w:sz w:val="16"/>
                <w:szCs w:val="16"/>
              </w:rPr>
            </w:pPr>
            <w:r w:rsidRPr="00797BE6">
              <w:rPr>
                <w:sz w:val="16"/>
                <w:szCs w:val="16"/>
              </w:rPr>
              <w:t>15.6.0</w:t>
            </w:r>
          </w:p>
        </w:tc>
      </w:tr>
      <w:tr w:rsidR="005E1882" w:rsidRPr="006B0D02" w14:paraId="6FD4B9E8" w14:textId="77777777" w:rsidTr="003F58D4">
        <w:tc>
          <w:tcPr>
            <w:tcW w:w="844" w:type="dxa"/>
            <w:shd w:val="solid" w:color="FFFFFF" w:fill="auto"/>
          </w:tcPr>
          <w:p w14:paraId="08CCEAC6" w14:textId="77777777" w:rsidR="005E1882" w:rsidRDefault="005E1882" w:rsidP="005E1882">
            <w:pPr>
              <w:pStyle w:val="TAC"/>
              <w:rPr>
                <w:sz w:val="16"/>
                <w:szCs w:val="16"/>
              </w:rPr>
            </w:pPr>
            <w:r>
              <w:rPr>
                <w:sz w:val="16"/>
                <w:szCs w:val="16"/>
              </w:rPr>
              <w:t>2018-12</w:t>
            </w:r>
          </w:p>
        </w:tc>
        <w:tc>
          <w:tcPr>
            <w:tcW w:w="953" w:type="dxa"/>
            <w:shd w:val="solid" w:color="FFFFFF" w:fill="auto"/>
          </w:tcPr>
          <w:p w14:paraId="38576587" w14:textId="77777777" w:rsidR="005E1882" w:rsidRDefault="005E1882" w:rsidP="005E1882">
            <w:pPr>
              <w:pStyle w:val="TAC"/>
              <w:rPr>
                <w:sz w:val="16"/>
                <w:szCs w:val="16"/>
              </w:rPr>
            </w:pPr>
            <w:r>
              <w:rPr>
                <w:sz w:val="16"/>
                <w:szCs w:val="16"/>
              </w:rPr>
              <w:t>CP-82</w:t>
            </w:r>
          </w:p>
        </w:tc>
        <w:tc>
          <w:tcPr>
            <w:tcW w:w="1156" w:type="dxa"/>
            <w:shd w:val="solid" w:color="FFFFFF" w:fill="auto"/>
          </w:tcPr>
          <w:p w14:paraId="0BDEBD58"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B128F83" w14:textId="77777777" w:rsidR="005E1882" w:rsidRDefault="005E1882" w:rsidP="005E1882">
            <w:pPr>
              <w:pStyle w:val="TAL"/>
              <w:rPr>
                <w:sz w:val="16"/>
                <w:szCs w:val="16"/>
              </w:rPr>
            </w:pPr>
            <w:r>
              <w:rPr>
                <w:sz w:val="16"/>
                <w:szCs w:val="16"/>
              </w:rPr>
              <w:t>0381</w:t>
            </w:r>
          </w:p>
        </w:tc>
        <w:tc>
          <w:tcPr>
            <w:tcW w:w="449" w:type="dxa"/>
            <w:shd w:val="solid" w:color="FFFFFF" w:fill="auto"/>
          </w:tcPr>
          <w:p w14:paraId="12189DC9" w14:textId="77777777" w:rsidR="005E1882" w:rsidRDefault="005E1882" w:rsidP="005E1882">
            <w:pPr>
              <w:pStyle w:val="TAR"/>
              <w:rPr>
                <w:sz w:val="16"/>
                <w:szCs w:val="16"/>
              </w:rPr>
            </w:pPr>
            <w:r>
              <w:rPr>
                <w:sz w:val="16"/>
                <w:szCs w:val="16"/>
              </w:rPr>
              <w:t>1</w:t>
            </w:r>
          </w:p>
        </w:tc>
        <w:tc>
          <w:tcPr>
            <w:tcW w:w="449" w:type="dxa"/>
            <w:shd w:val="solid" w:color="FFFFFF" w:fill="auto"/>
          </w:tcPr>
          <w:p w14:paraId="5569F1F9" w14:textId="77777777" w:rsidR="005E1882" w:rsidRDefault="005E1882" w:rsidP="005E1882">
            <w:pPr>
              <w:pStyle w:val="TAC"/>
              <w:rPr>
                <w:sz w:val="16"/>
                <w:szCs w:val="16"/>
              </w:rPr>
            </w:pPr>
            <w:r>
              <w:rPr>
                <w:sz w:val="16"/>
                <w:szCs w:val="16"/>
              </w:rPr>
              <w:t>F</w:t>
            </w:r>
          </w:p>
        </w:tc>
        <w:tc>
          <w:tcPr>
            <w:tcW w:w="5241" w:type="dxa"/>
            <w:shd w:val="solid" w:color="FFFFFF" w:fill="auto"/>
          </w:tcPr>
          <w:p w14:paraId="5C74C20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643BDCB" w14:textId="77777777" w:rsidR="005E1882" w:rsidRPr="008C6EA7" w:rsidRDefault="005E1882" w:rsidP="005E1882">
            <w:pPr>
              <w:pStyle w:val="TAC"/>
              <w:rPr>
                <w:sz w:val="16"/>
                <w:szCs w:val="16"/>
              </w:rPr>
            </w:pPr>
            <w:r w:rsidRPr="00797BE6">
              <w:rPr>
                <w:sz w:val="16"/>
                <w:szCs w:val="16"/>
              </w:rPr>
              <w:t>15.6.0</w:t>
            </w:r>
          </w:p>
        </w:tc>
      </w:tr>
      <w:tr w:rsidR="005E1882" w:rsidRPr="006B0D02" w14:paraId="1FB374D3" w14:textId="77777777" w:rsidTr="003F58D4">
        <w:tc>
          <w:tcPr>
            <w:tcW w:w="844" w:type="dxa"/>
            <w:shd w:val="solid" w:color="FFFFFF" w:fill="auto"/>
          </w:tcPr>
          <w:p w14:paraId="4EECFD14" w14:textId="77777777" w:rsidR="005E1882" w:rsidRDefault="005E1882" w:rsidP="005E1882">
            <w:pPr>
              <w:pStyle w:val="TAC"/>
              <w:rPr>
                <w:sz w:val="16"/>
                <w:szCs w:val="16"/>
              </w:rPr>
            </w:pPr>
            <w:r>
              <w:rPr>
                <w:sz w:val="16"/>
                <w:szCs w:val="16"/>
              </w:rPr>
              <w:t>2018-12</w:t>
            </w:r>
          </w:p>
        </w:tc>
        <w:tc>
          <w:tcPr>
            <w:tcW w:w="953" w:type="dxa"/>
            <w:shd w:val="solid" w:color="FFFFFF" w:fill="auto"/>
          </w:tcPr>
          <w:p w14:paraId="74B5D595" w14:textId="77777777" w:rsidR="005E1882" w:rsidRDefault="005E1882" w:rsidP="005E1882">
            <w:pPr>
              <w:pStyle w:val="TAC"/>
              <w:rPr>
                <w:sz w:val="16"/>
                <w:szCs w:val="16"/>
              </w:rPr>
            </w:pPr>
            <w:r>
              <w:rPr>
                <w:sz w:val="16"/>
                <w:szCs w:val="16"/>
              </w:rPr>
              <w:t>CP-82</w:t>
            </w:r>
          </w:p>
        </w:tc>
        <w:tc>
          <w:tcPr>
            <w:tcW w:w="1156" w:type="dxa"/>
            <w:shd w:val="solid" w:color="FFFFFF" w:fill="auto"/>
          </w:tcPr>
          <w:p w14:paraId="7ECFB5DA"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01806ECD" w14:textId="77777777" w:rsidR="005E1882" w:rsidRDefault="005E1882" w:rsidP="005E1882">
            <w:pPr>
              <w:pStyle w:val="TAL"/>
              <w:rPr>
                <w:sz w:val="16"/>
                <w:szCs w:val="16"/>
              </w:rPr>
            </w:pPr>
            <w:r>
              <w:rPr>
                <w:sz w:val="16"/>
                <w:szCs w:val="16"/>
              </w:rPr>
              <w:t>0382</w:t>
            </w:r>
          </w:p>
        </w:tc>
        <w:tc>
          <w:tcPr>
            <w:tcW w:w="449" w:type="dxa"/>
            <w:shd w:val="solid" w:color="FFFFFF" w:fill="auto"/>
          </w:tcPr>
          <w:p w14:paraId="372752AA" w14:textId="77777777" w:rsidR="005E1882" w:rsidRDefault="005E1882" w:rsidP="005E1882">
            <w:pPr>
              <w:pStyle w:val="TAR"/>
              <w:rPr>
                <w:sz w:val="16"/>
                <w:szCs w:val="16"/>
              </w:rPr>
            </w:pPr>
          </w:p>
        </w:tc>
        <w:tc>
          <w:tcPr>
            <w:tcW w:w="449" w:type="dxa"/>
            <w:shd w:val="solid" w:color="FFFFFF" w:fill="auto"/>
          </w:tcPr>
          <w:p w14:paraId="7A9B1354" w14:textId="77777777" w:rsidR="005E1882" w:rsidRDefault="005E1882" w:rsidP="005E1882">
            <w:pPr>
              <w:pStyle w:val="TAC"/>
              <w:rPr>
                <w:sz w:val="16"/>
                <w:szCs w:val="16"/>
              </w:rPr>
            </w:pPr>
            <w:r>
              <w:rPr>
                <w:sz w:val="16"/>
                <w:szCs w:val="16"/>
              </w:rPr>
              <w:t>F</w:t>
            </w:r>
          </w:p>
        </w:tc>
        <w:tc>
          <w:tcPr>
            <w:tcW w:w="5241" w:type="dxa"/>
            <w:shd w:val="solid" w:color="FFFFFF" w:fill="auto"/>
          </w:tcPr>
          <w:p w14:paraId="2A418570"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2EA8E059" w14:textId="77777777" w:rsidR="005E1882" w:rsidRPr="008C6EA7" w:rsidRDefault="005E1882" w:rsidP="005E1882">
            <w:pPr>
              <w:pStyle w:val="TAC"/>
              <w:rPr>
                <w:sz w:val="16"/>
                <w:szCs w:val="16"/>
              </w:rPr>
            </w:pPr>
            <w:r w:rsidRPr="00797BE6">
              <w:rPr>
                <w:sz w:val="16"/>
                <w:szCs w:val="16"/>
              </w:rPr>
              <w:t>15.6.0</w:t>
            </w:r>
          </w:p>
        </w:tc>
      </w:tr>
      <w:tr w:rsidR="005E1882" w:rsidRPr="006B0D02" w14:paraId="13EE6AEA" w14:textId="77777777" w:rsidTr="003F58D4">
        <w:tc>
          <w:tcPr>
            <w:tcW w:w="844" w:type="dxa"/>
            <w:shd w:val="solid" w:color="FFFFFF" w:fill="auto"/>
          </w:tcPr>
          <w:p w14:paraId="429588DC" w14:textId="77777777" w:rsidR="005E1882" w:rsidRDefault="005E1882" w:rsidP="005E1882">
            <w:pPr>
              <w:pStyle w:val="TAC"/>
              <w:rPr>
                <w:sz w:val="16"/>
                <w:szCs w:val="16"/>
              </w:rPr>
            </w:pPr>
            <w:r>
              <w:rPr>
                <w:sz w:val="16"/>
                <w:szCs w:val="16"/>
              </w:rPr>
              <w:t>2018-12</w:t>
            </w:r>
          </w:p>
        </w:tc>
        <w:tc>
          <w:tcPr>
            <w:tcW w:w="953" w:type="dxa"/>
            <w:shd w:val="solid" w:color="FFFFFF" w:fill="auto"/>
          </w:tcPr>
          <w:p w14:paraId="7DB04153" w14:textId="77777777" w:rsidR="005E1882" w:rsidRDefault="005E1882" w:rsidP="005E1882">
            <w:pPr>
              <w:pStyle w:val="TAC"/>
              <w:rPr>
                <w:sz w:val="16"/>
                <w:szCs w:val="16"/>
              </w:rPr>
            </w:pPr>
            <w:r>
              <w:rPr>
                <w:sz w:val="16"/>
                <w:szCs w:val="16"/>
              </w:rPr>
              <w:t>CP-82</w:t>
            </w:r>
          </w:p>
        </w:tc>
        <w:tc>
          <w:tcPr>
            <w:tcW w:w="1156" w:type="dxa"/>
            <w:shd w:val="solid" w:color="FFFFFF" w:fill="auto"/>
          </w:tcPr>
          <w:p w14:paraId="6DC71273"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091BA504" w14:textId="77777777" w:rsidR="005E1882" w:rsidRDefault="005E1882" w:rsidP="005E1882">
            <w:pPr>
              <w:pStyle w:val="TAL"/>
              <w:rPr>
                <w:sz w:val="16"/>
                <w:szCs w:val="16"/>
              </w:rPr>
            </w:pPr>
            <w:r>
              <w:rPr>
                <w:sz w:val="16"/>
                <w:szCs w:val="16"/>
              </w:rPr>
              <w:t>0383</w:t>
            </w:r>
          </w:p>
        </w:tc>
        <w:tc>
          <w:tcPr>
            <w:tcW w:w="449" w:type="dxa"/>
            <w:shd w:val="solid" w:color="FFFFFF" w:fill="auto"/>
          </w:tcPr>
          <w:p w14:paraId="049638D6" w14:textId="77777777" w:rsidR="005E1882" w:rsidRDefault="005E1882" w:rsidP="005E1882">
            <w:pPr>
              <w:pStyle w:val="TAR"/>
              <w:rPr>
                <w:sz w:val="16"/>
                <w:szCs w:val="16"/>
              </w:rPr>
            </w:pPr>
            <w:r>
              <w:rPr>
                <w:sz w:val="16"/>
                <w:szCs w:val="16"/>
              </w:rPr>
              <w:t>1</w:t>
            </w:r>
          </w:p>
        </w:tc>
        <w:tc>
          <w:tcPr>
            <w:tcW w:w="449" w:type="dxa"/>
            <w:shd w:val="solid" w:color="FFFFFF" w:fill="auto"/>
          </w:tcPr>
          <w:p w14:paraId="120F2DEE" w14:textId="77777777" w:rsidR="005E1882" w:rsidRDefault="005E1882" w:rsidP="005E1882">
            <w:pPr>
              <w:pStyle w:val="TAC"/>
              <w:rPr>
                <w:sz w:val="16"/>
                <w:szCs w:val="16"/>
              </w:rPr>
            </w:pPr>
            <w:r>
              <w:rPr>
                <w:sz w:val="16"/>
                <w:szCs w:val="16"/>
              </w:rPr>
              <w:t>F</w:t>
            </w:r>
          </w:p>
        </w:tc>
        <w:tc>
          <w:tcPr>
            <w:tcW w:w="5241" w:type="dxa"/>
            <w:shd w:val="solid" w:color="FFFFFF" w:fill="auto"/>
          </w:tcPr>
          <w:p w14:paraId="6B61C22C"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20631376" w14:textId="77777777" w:rsidR="005E1882" w:rsidRPr="008C6EA7" w:rsidRDefault="005E1882" w:rsidP="005E1882">
            <w:pPr>
              <w:pStyle w:val="TAC"/>
              <w:rPr>
                <w:sz w:val="16"/>
                <w:szCs w:val="16"/>
              </w:rPr>
            </w:pPr>
            <w:r w:rsidRPr="00797BE6">
              <w:rPr>
                <w:sz w:val="16"/>
                <w:szCs w:val="16"/>
              </w:rPr>
              <w:t>15.6.0</w:t>
            </w:r>
          </w:p>
        </w:tc>
      </w:tr>
      <w:tr w:rsidR="00E76078" w:rsidRPr="006B0D02" w14:paraId="6D0ADA08" w14:textId="77777777" w:rsidTr="003F58D4">
        <w:tc>
          <w:tcPr>
            <w:tcW w:w="844" w:type="dxa"/>
            <w:shd w:val="solid" w:color="FFFFFF" w:fill="auto"/>
          </w:tcPr>
          <w:p w14:paraId="3C884CB4" w14:textId="77777777" w:rsidR="00E76078" w:rsidRDefault="00E76078" w:rsidP="00E76078">
            <w:pPr>
              <w:pStyle w:val="TAC"/>
              <w:rPr>
                <w:sz w:val="16"/>
                <w:szCs w:val="16"/>
              </w:rPr>
            </w:pPr>
            <w:r>
              <w:rPr>
                <w:sz w:val="16"/>
                <w:szCs w:val="16"/>
              </w:rPr>
              <w:t>2018-12</w:t>
            </w:r>
          </w:p>
        </w:tc>
        <w:tc>
          <w:tcPr>
            <w:tcW w:w="953" w:type="dxa"/>
            <w:shd w:val="solid" w:color="FFFFFF" w:fill="auto"/>
          </w:tcPr>
          <w:p w14:paraId="53F369FC" w14:textId="77777777" w:rsidR="00E76078" w:rsidRDefault="00E76078" w:rsidP="00E76078">
            <w:pPr>
              <w:pStyle w:val="TAC"/>
              <w:rPr>
                <w:sz w:val="16"/>
                <w:szCs w:val="16"/>
              </w:rPr>
            </w:pPr>
            <w:r>
              <w:rPr>
                <w:sz w:val="16"/>
                <w:szCs w:val="16"/>
              </w:rPr>
              <w:t>CP-82</w:t>
            </w:r>
          </w:p>
        </w:tc>
        <w:tc>
          <w:tcPr>
            <w:tcW w:w="1156" w:type="dxa"/>
            <w:shd w:val="solid" w:color="FFFFFF" w:fill="auto"/>
          </w:tcPr>
          <w:p w14:paraId="3C35C529"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75D97CD9" w14:textId="77777777" w:rsidR="00E76078" w:rsidRDefault="00E76078" w:rsidP="00E76078">
            <w:pPr>
              <w:pStyle w:val="TAL"/>
              <w:rPr>
                <w:sz w:val="16"/>
                <w:szCs w:val="16"/>
              </w:rPr>
            </w:pPr>
            <w:r>
              <w:rPr>
                <w:sz w:val="16"/>
                <w:szCs w:val="16"/>
              </w:rPr>
              <w:t>0374</w:t>
            </w:r>
          </w:p>
        </w:tc>
        <w:tc>
          <w:tcPr>
            <w:tcW w:w="449" w:type="dxa"/>
            <w:shd w:val="solid" w:color="FFFFFF" w:fill="auto"/>
          </w:tcPr>
          <w:p w14:paraId="3397918F" w14:textId="77777777" w:rsidR="00E76078" w:rsidRDefault="00E76078" w:rsidP="00E76078">
            <w:pPr>
              <w:pStyle w:val="TAR"/>
              <w:rPr>
                <w:sz w:val="16"/>
                <w:szCs w:val="16"/>
              </w:rPr>
            </w:pPr>
            <w:r>
              <w:rPr>
                <w:sz w:val="16"/>
                <w:szCs w:val="16"/>
              </w:rPr>
              <w:t>1</w:t>
            </w:r>
          </w:p>
        </w:tc>
        <w:tc>
          <w:tcPr>
            <w:tcW w:w="449" w:type="dxa"/>
            <w:shd w:val="solid" w:color="FFFFFF" w:fill="auto"/>
          </w:tcPr>
          <w:p w14:paraId="58B7F72F" w14:textId="77777777" w:rsidR="00E76078" w:rsidRDefault="00E76078" w:rsidP="00E76078">
            <w:pPr>
              <w:pStyle w:val="TAC"/>
              <w:rPr>
                <w:sz w:val="16"/>
                <w:szCs w:val="16"/>
              </w:rPr>
            </w:pPr>
            <w:r>
              <w:rPr>
                <w:sz w:val="16"/>
                <w:szCs w:val="16"/>
              </w:rPr>
              <w:t>C</w:t>
            </w:r>
          </w:p>
        </w:tc>
        <w:tc>
          <w:tcPr>
            <w:tcW w:w="5241" w:type="dxa"/>
            <w:shd w:val="solid" w:color="FFFFFF" w:fill="auto"/>
          </w:tcPr>
          <w:p w14:paraId="2492B6EB"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2B801DFA" w14:textId="77777777" w:rsidR="00E76078" w:rsidRPr="00797BE6" w:rsidRDefault="00E76078" w:rsidP="00E76078">
            <w:pPr>
              <w:pStyle w:val="TAC"/>
              <w:rPr>
                <w:sz w:val="16"/>
                <w:szCs w:val="16"/>
              </w:rPr>
            </w:pPr>
            <w:r>
              <w:rPr>
                <w:sz w:val="16"/>
                <w:szCs w:val="16"/>
              </w:rPr>
              <w:t>16.0.0</w:t>
            </w:r>
          </w:p>
        </w:tc>
      </w:tr>
      <w:tr w:rsidR="00D107FB" w:rsidRPr="006B0D02" w14:paraId="16049F80" w14:textId="77777777" w:rsidTr="003F58D4">
        <w:tc>
          <w:tcPr>
            <w:tcW w:w="844" w:type="dxa"/>
            <w:shd w:val="solid" w:color="FFFFFF" w:fill="auto"/>
          </w:tcPr>
          <w:p w14:paraId="545B596B" w14:textId="77777777" w:rsidR="00D107FB" w:rsidRDefault="00D107FB" w:rsidP="00E76078">
            <w:pPr>
              <w:pStyle w:val="TAC"/>
              <w:rPr>
                <w:sz w:val="16"/>
                <w:szCs w:val="16"/>
              </w:rPr>
            </w:pPr>
            <w:r>
              <w:rPr>
                <w:sz w:val="16"/>
                <w:szCs w:val="16"/>
              </w:rPr>
              <w:t>2019-03</w:t>
            </w:r>
          </w:p>
        </w:tc>
        <w:tc>
          <w:tcPr>
            <w:tcW w:w="953" w:type="dxa"/>
            <w:shd w:val="solid" w:color="FFFFFF" w:fill="auto"/>
          </w:tcPr>
          <w:p w14:paraId="4F824918" w14:textId="77777777" w:rsidR="00D107FB" w:rsidRDefault="00D107FB" w:rsidP="00E76078">
            <w:pPr>
              <w:pStyle w:val="TAC"/>
              <w:rPr>
                <w:sz w:val="16"/>
                <w:szCs w:val="16"/>
              </w:rPr>
            </w:pPr>
            <w:r>
              <w:rPr>
                <w:sz w:val="16"/>
                <w:szCs w:val="16"/>
              </w:rPr>
              <w:t>CP-83</w:t>
            </w:r>
          </w:p>
        </w:tc>
        <w:tc>
          <w:tcPr>
            <w:tcW w:w="1156" w:type="dxa"/>
            <w:shd w:val="solid" w:color="FFFFFF" w:fill="auto"/>
          </w:tcPr>
          <w:p w14:paraId="543AF4C9"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74CD9F67" w14:textId="77777777" w:rsidR="00D107FB" w:rsidRDefault="00D107FB" w:rsidP="00E76078">
            <w:pPr>
              <w:pStyle w:val="TAL"/>
              <w:rPr>
                <w:sz w:val="16"/>
                <w:szCs w:val="16"/>
              </w:rPr>
            </w:pPr>
            <w:r>
              <w:rPr>
                <w:sz w:val="16"/>
                <w:szCs w:val="16"/>
              </w:rPr>
              <w:t>0384</w:t>
            </w:r>
          </w:p>
        </w:tc>
        <w:tc>
          <w:tcPr>
            <w:tcW w:w="449" w:type="dxa"/>
            <w:shd w:val="solid" w:color="FFFFFF" w:fill="auto"/>
          </w:tcPr>
          <w:p w14:paraId="0F693133" w14:textId="77777777" w:rsidR="00D107FB" w:rsidRDefault="00D107FB" w:rsidP="00E76078">
            <w:pPr>
              <w:pStyle w:val="TAR"/>
              <w:rPr>
                <w:sz w:val="16"/>
                <w:szCs w:val="16"/>
              </w:rPr>
            </w:pPr>
            <w:r>
              <w:rPr>
                <w:sz w:val="16"/>
                <w:szCs w:val="16"/>
              </w:rPr>
              <w:t>4</w:t>
            </w:r>
          </w:p>
        </w:tc>
        <w:tc>
          <w:tcPr>
            <w:tcW w:w="449" w:type="dxa"/>
            <w:shd w:val="solid" w:color="FFFFFF" w:fill="auto"/>
          </w:tcPr>
          <w:p w14:paraId="519131E4" w14:textId="77777777" w:rsidR="00D107FB" w:rsidRDefault="00D107FB" w:rsidP="00E76078">
            <w:pPr>
              <w:pStyle w:val="TAC"/>
              <w:rPr>
                <w:sz w:val="16"/>
                <w:szCs w:val="16"/>
              </w:rPr>
            </w:pPr>
            <w:r>
              <w:rPr>
                <w:sz w:val="16"/>
                <w:szCs w:val="16"/>
              </w:rPr>
              <w:t>A</w:t>
            </w:r>
          </w:p>
        </w:tc>
        <w:tc>
          <w:tcPr>
            <w:tcW w:w="5241" w:type="dxa"/>
            <w:shd w:val="solid" w:color="FFFFFF" w:fill="auto"/>
          </w:tcPr>
          <w:p w14:paraId="4A33D2CA"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412A7CDA" w14:textId="77777777" w:rsidR="00D107FB" w:rsidRDefault="00D107FB" w:rsidP="00E76078">
            <w:pPr>
              <w:pStyle w:val="TAC"/>
              <w:rPr>
                <w:sz w:val="16"/>
                <w:szCs w:val="16"/>
              </w:rPr>
            </w:pPr>
            <w:r>
              <w:rPr>
                <w:sz w:val="16"/>
                <w:szCs w:val="16"/>
              </w:rPr>
              <w:t>16.1.0</w:t>
            </w:r>
          </w:p>
        </w:tc>
      </w:tr>
      <w:tr w:rsidR="001B33C7" w:rsidRPr="006B0D02" w14:paraId="339AF607" w14:textId="77777777" w:rsidTr="003F58D4">
        <w:tc>
          <w:tcPr>
            <w:tcW w:w="844" w:type="dxa"/>
            <w:shd w:val="solid" w:color="FFFFFF" w:fill="auto"/>
          </w:tcPr>
          <w:p w14:paraId="4A679EFB" w14:textId="77777777" w:rsidR="001B33C7" w:rsidRDefault="001B33C7" w:rsidP="001B33C7">
            <w:pPr>
              <w:pStyle w:val="TAC"/>
              <w:rPr>
                <w:sz w:val="16"/>
                <w:szCs w:val="16"/>
              </w:rPr>
            </w:pPr>
            <w:r>
              <w:rPr>
                <w:sz w:val="16"/>
                <w:szCs w:val="16"/>
              </w:rPr>
              <w:t>2019-03</w:t>
            </w:r>
          </w:p>
        </w:tc>
        <w:tc>
          <w:tcPr>
            <w:tcW w:w="953" w:type="dxa"/>
            <w:shd w:val="solid" w:color="FFFFFF" w:fill="auto"/>
          </w:tcPr>
          <w:p w14:paraId="044AE6D8" w14:textId="77777777" w:rsidR="001B33C7" w:rsidRDefault="001B33C7" w:rsidP="001B33C7">
            <w:pPr>
              <w:pStyle w:val="TAC"/>
              <w:rPr>
                <w:sz w:val="16"/>
                <w:szCs w:val="16"/>
              </w:rPr>
            </w:pPr>
            <w:r>
              <w:rPr>
                <w:sz w:val="16"/>
                <w:szCs w:val="16"/>
              </w:rPr>
              <w:t>CP-83</w:t>
            </w:r>
          </w:p>
        </w:tc>
        <w:tc>
          <w:tcPr>
            <w:tcW w:w="1156" w:type="dxa"/>
            <w:shd w:val="solid" w:color="FFFFFF" w:fill="auto"/>
          </w:tcPr>
          <w:p w14:paraId="48868FE9"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6D4BB442" w14:textId="77777777" w:rsidR="001B33C7" w:rsidRDefault="001B33C7" w:rsidP="001B33C7">
            <w:pPr>
              <w:pStyle w:val="TAL"/>
              <w:rPr>
                <w:sz w:val="16"/>
                <w:szCs w:val="16"/>
              </w:rPr>
            </w:pPr>
            <w:r>
              <w:rPr>
                <w:sz w:val="16"/>
                <w:szCs w:val="16"/>
              </w:rPr>
              <w:t>0386</w:t>
            </w:r>
          </w:p>
        </w:tc>
        <w:tc>
          <w:tcPr>
            <w:tcW w:w="449" w:type="dxa"/>
            <w:shd w:val="solid" w:color="FFFFFF" w:fill="auto"/>
          </w:tcPr>
          <w:p w14:paraId="0C4F4749" w14:textId="77777777" w:rsidR="001B33C7" w:rsidRDefault="001B33C7" w:rsidP="001B33C7">
            <w:pPr>
              <w:pStyle w:val="TAR"/>
              <w:rPr>
                <w:sz w:val="16"/>
                <w:szCs w:val="16"/>
              </w:rPr>
            </w:pPr>
            <w:r>
              <w:rPr>
                <w:sz w:val="16"/>
                <w:szCs w:val="16"/>
              </w:rPr>
              <w:t>1</w:t>
            </w:r>
          </w:p>
        </w:tc>
        <w:tc>
          <w:tcPr>
            <w:tcW w:w="449" w:type="dxa"/>
            <w:shd w:val="solid" w:color="FFFFFF" w:fill="auto"/>
          </w:tcPr>
          <w:p w14:paraId="586E6002" w14:textId="77777777" w:rsidR="001B33C7" w:rsidRDefault="001B33C7" w:rsidP="001B33C7">
            <w:pPr>
              <w:pStyle w:val="TAC"/>
              <w:rPr>
                <w:sz w:val="16"/>
                <w:szCs w:val="16"/>
              </w:rPr>
            </w:pPr>
            <w:r>
              <w:rPr>
                <w:sz w:val="16"/>
                <w:szCs w:val="16"/>
              </w:rPr>
              <w:t>A</w:t>
            </w:r>
          </w:p>
        </w:tc>
        <w:tc>
          <w:tcPr>
            <w:tcW w:w="5241" w:type="dxa"/>
            <w:shd w:val="solid" w:color="FFFFFF" w:fill="auto"/>
          </w:tcPr>
          <w:p w14:paraId="1D66182D" w14:textId="77777777" w:rsidR="001B33C7" w:rsidRPr="00E76078" w:rsidRDefault="001B33C7" w:rsidP="001B33C7">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70BA3BF4" w14:textId="77777777" w:rsidR="001B33C7" w:rsidRPr="001B33C7" w:rsidRDefault="001B33C7" w:rsidP="001B33C7">
            <w:pPr>
              <w:pStyle w:val="TAC"/>
              <w:rPr>
                <w:sz w:val="16"/>
                <w:szCs w:val="16"/>
              </w:rPr>
            </w:pPr>
            <w:r w:rsidRPr="001B33C7">
              <w:rPr>
                <w:sz w:val="16"/>
                <w:szCs w:val="16"/>
              </w:rPr>
              <w:t>16.1.0</w:t>
            </w:r>
          </w:p>
        </w:tc>
      </w:tr>
      <w:tr w:rsidR="001B33C7" w:rsidRPr="006B0D02" w14:paraId="4FEA21C6" w14:textId="77777777" w:rsidTr="003F58D4">
        <w:tc>
          <w:tcPr>
            <w:tcW w:w="844" w:type="dxa"/>
            <w:shd w:val="solid" w:color="FFFFFF" w:fill="auto"/>
          </w:tcPr>
          <w:p w14:paraId="5ADD4415"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7589B5CA" w14:textId="77777777" w:rsidR="001B33C7" w:rsidRDefault="001B33C7" w:rsidP="001B33C7">
            <w:pPr>
              <w:pStyle w:val="TAC"/>
              <w:rPr>
                <w:sz w:val="16"/>
                <w:szCs w:val="16"/>
              </w:rPr>
            </w:pPr>
            <w:r>
              <w:rPr>
                <w:sz w:val="16"/>
                <w:szCs w:val="16"/>
              </w:rPr>
              <w:t>CP-83</w:t>
            </w:r>
          </w:p>
        </w:tc>
        <w:tc>
          <w:tcPr>
            <w:tcW w:w="1156" w:type="dxa"/>
            <w:shd w:val="solid" w:color="FFFFFF" w:fill="auto"/>
          </w:tcPr>
          <w:p w14:paraId="3F0FF042"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6180E0C7" w14:textId="77777777" w:rsidR="001B33C7" w:rsidRDefault="001B33C7" w:rsidP="001B33C7">
            <w:pPr>
              <w:pStyle w:val="TAL"/>
              <w:rPr>
                <w:sz w:val="16"/>
                <w:szCs w:val="16"/>
              </w:rPr>
            </w:pPr>
            <w:r>
              <w:rPr>
                <w:sz w:val="16"/>
                <w:szCs w:val="16"/>
              </w:rPr>
              <w:t>0390</w:t>
            </w:r>
          </w:p>
        </w:tc>
        <w:tc>
          <w:tcPr>
            <w:tcW w:w="449" w:type="dxa"/>
            <w:shd w:val="solid" w:color="FFFFFF" w:fill="auto"/>
          </w:tcPr>
          <w:p w14:paraId="283C131A" w14:textId="77777777" w:rsidR="001B33C7" w:rsidRDefault="001B33C7" w:rsidP="001B33C7">
            <w:pPr>
              <w:pStyle w:val="TAR"/>
              <w:rPr>
                <w:sz w:val="16"/>
                <w:szCs w:val="16"/>
              </w:rPr>
            </w:pPr>
            <w:r>
              <w:rPr>
                <w:sz w:val="16"/>
                <w:szCs w:val="16"/>
              </w:rPr>
              <w:t>1</w:t>
            </w:r>
          </w:p>
        </w:tc>
        <w:tc>
          <w:tcPr>
            <w:tcW w:w="449" w:type="dxa"/>
            <w:shd w:val="solid" w:color="FFFFFF" w:fill="auto"/>
          </w:tcPr>
          <w:p w14:paraId="23B59A00" w14:textId="77777777" w:rsidR="001B33C7" w:rsidRDefault="001B33C7" w:rsidP="001B33C7">
            <w:pPr>
              <w:pStyle w:val="TAC"/>
              <w:rPr>
                <w:sz w:val="16"/>
                <w:szCs w:val="16"/>
              </w:rPr>
            </w:pPr>
            <w:r>
              <w:rPr>
                <w:sz w:val="16"/>
                <w:szCs w:val="16"/>
              </w:rPr>
              <w:t>A</w:t>
            </w:r>
          </w:p>
        </w:tc>
        <w:tc>
          <w:tcPr>
            <w:tcW w:w="5241" w:type="dxa"/>
            <w:shd w:val="solid" w:color="FFFFFF" w:fill="auto"/>
          </w:tcPr>
          <w:p w14:paraId="08E1A568"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53932B1F" w14:textId="77777777" w:rsidR="001B33C7" w:rsidRPr="001B33C7" w:rsidRDefault="001B33C7" w:rsidP="001B33C7">
            <w:pPr>
              <w:pStyle w:val="TAC"/>
              <w:rPr>
                <w:sz w:val="16"/>
                <w:szCs w:val="16"/>
              </w:rPr>
            </w:pPr>
            <w:r w:rsidRPr="001B33C7">
              <w:rPr>
                <w:sz w:val="16"/>
                <w:szCs w:val="16"/>
              </w:rPr>
              <w:t>16.1.0</w:t>
            </w:r>
          </w:p>
        </w:tc>
      </w:tr>
      <w:tr w:rsidR="001B33C7" w:rsidRPr="006B0D02" w14:paraId="0A05B4F2" w14:textId="77777777" w:rsidTr="003F58D4">
        <w:tc>
          <w:tcPr>
            <w:tcW w:w="844" w:type="dxa"/>
            <w:shd w:val="solid" w:color="FFFFFF" w:fill="auto"/>
          </w:tcPr>
          <w:p w14:paraId="641E76C7" w14:textId="77777777" w:rsidR="001B33C7" w:rsidRDefault="001B33C7" w:rsidP="001B33C7">
            <w:pPr>
              <w:pStyle w:val="TAC"/>
              <w:rPr>
                <w:sz w:val="16"/>
                <w:szCs w:val="16"/>
              </w:rPr>
            </w:pPr>
            <w:r>
              <w:rPr>
                <w:sz w:val="16"/>
                <w:szCs w:val="16"/>
              </w:rPr>
              <w:t>2019-03</w:t>
            </w:r>
          </w:p>
        </w:tc>
        <w:tc>
          <w:tcPr>
            <w:tcW w:w="953" w:type="dxa"/>
            <w:shd w:val="solid" w:color="FFFFFF" w:fill="auto"/>
          </w:tcPr>
          <w:p w14:paraId="7FBFA5ED" w14:textId="77777777" w:rsidR="001B33C7" w:rsidRDefault="001B33C7" w:rsidP="001B33C7">
            <w:pPr>
              <w:pStyle w:val="TAC"/>
              <w:rPr>
                <w:sz w:val="16"/>
                <w:szCs w:val="16"/>
              </w:rPr>
            </w:pPr>
            <w:r>
              <w:rPr>
                <w:sz w:val="16"/>
                <w:szCs w:val="16"/>
              </w:rPr>
              <w:t>CP-83</w:t>
            </w:r>
          </w:p>
        </w:tc>
        <w:tc>
          <w:tcPr>
            <w:tcW w:w="1156" w:type="dxa"/>
            <w:shd w:val="solid" w:color="FFFFFF" w:fill="auto"/>
          </w:tcPr>
          <w:p w14:paraId="764D7C0A"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159C9115" w14:textId="77777777" w:rsidR="001B33C7" w:rsidRDefault="001B33C7" w:rsidP="001B33C7">
            <w:pPr>
              <w:pStyle w:val="TAL"/>
              <w:rPr>
                <w:sz w:val="16"/>
                <w:szCs w:val="16"/>
              </w:rPr>
            </w:pPr>
            <w:r>
              <w:rPr>
                <w:sz w:val="16"/>
                <w:szCs w:val="16"/>
              </w:rPr>
              <w:t>0392</w:t>
            </w:r>
          </w:p>
        </w:tc>
        <w:tc>
          <w:tcPr>
            <w:tcW w:w="449" w:type="dxa"/>
            <w:shd w:val="solid" w:color="FFFFFF" w:fill="auto"/>
          </w:tcPr>
          <w:p w14:paraId="32769970" w14:textId="77777777" w:rsidR="001B33C7" w:rsidRDefault="001B33C7" w:rsidP="001B33C7">
            <w:pPr>
              <w:pStyle w:val="TAR"/>
              <w:rPr>
                <w:sz w:val="16"/>
                <w:szCs w:val="16"/>
              </w:rPr>
            </w:pPr>
          </w:p>
        </w:tc>
        <w:tc>
          <w:tcPr>
            <w:tcW w:w="449" w:type="dxa"/>
            <w:shd w:val="solid" w:color="FFFFFF" w:fill="auto"/>
          </w:tcPr>
          <w:p w14:paraId="0AE92A1E" w14:textId="77777777" w:rsidR="001B33C7" w:rsidRDefault="001B33C7" w:rsidP="001B33C7">
            <w:pPr>
              <w:pStyle w:val="TAC"/>
              <w:rPr>
                <w:sz w:val="16"/>
                <w:szCs w:val="16"/>
              </w:rPr>
            </w:pPr>
            <w:r>
              <w:rPr>
                <w:sz w:val="16"/>
                <w:szCs w:val="16"/>
              </w:rPr>
              <w:t>A</w:t>
            </w:r>
          </w:p>
        </w:tc>
        <w:tc>
          <w:tcPr>
            <w:tcW w:w="5241" w:type="dxa"/>
            <w:shd w:val="solid" w:color="FFFFFF" w:fill="auto"/>
          </w:tcPr>
          <w:p w14:paraId="2E017ED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0A6CC672" w14:textId="77777777" w:rsidR="001B33C7" w:rsidRPr="001B33C7" w:rsidRDefault="001B33C7" w:rsidP="001B33C7">
            <w:pPr>
              <w:pStyle w:val="TAC"/>
              <w:rPr>
                <w:sz w:val="16"/>
                <w:szCs w:val="16"/>
              </w:rPr>
            </w:pPr>
            <w:r w:rsidRPr="001B33C7">
              <w:rPr>
                <w:sz w:val="16"/>
                <w:szCs w:val="16"/>
              </w:rPr>
              <w:t>16.1.0</w:t>
            </w:r>
          </w:p>
        </w:tc>
      </w:tr>
      <w:tr w:rsidR="001B33C7" w:rsidRPr="006B0D02" w14:paraId="1DFEFD63" w14:textId="77777777" w:rsidTr="003F58D4">
        <w:tc>
          <w:tcPr>
            <w:tcW w:w="844" w:type="dxa"/>
            <w:shd w:val="solid" w:color="FFFFFF" w:fill="auto"/>
          </w:tcPr>
          <w:p w14:paraId="17FB5DDD" w14:textId="77777777" w:rsidR="001B33C7" w:rsidRDefault="001B33C7" w:rsidP="001B33C7">
            <w:pPr>
              <w:pStyle w:val="TAC"/>
              <w:rPr>
                <w:sz w:val="16"/>
                <w:szCs w:val="16"/>
              </w:rPr>
            </w:pPr>
            <w:r>
              <w:rPr>
                <w:sz w:val="16"/>
                <w:szCs w:val="16"/>
              </w:rPr>
              <w:t>2019-03</w:t>
            </w:r>
          </w:p>
        </w:tc>
        <w:tc>
          <w:tcPr>
            <w:tcW w:w="953" w:type="dxa"/>
            <w:shd w:val="solid" w:color="FFFFFF" w:fill="auto"/>
          </w:tcPr>
          <w:p w14:paraId="214CB8BC" w14:textId="77777777" w:rsidR="001B33C7" w:rsidRDefault="001B33C7" w:rsidP="001B33C7">
            <w:pPr>
              <w:pStyle w:val="TAC"/>
              <w:rPr>
                <w:sz w:val="16"/>
                <w:szCs w:val="16"/>
              </w:rPr>
            </w:pPr>
            <w:r>
              <w:rPr>
                <w:sz w:val="16"/>
                <w:szCs w:val="16"/>
              </w:rPr>
              <w:t>CP-83</w:t>
            </w:r>
          </w:p>
        </w:tc>
        <w:tc>
          <w:tcPr>
            <w:tcW w:w="1156" w:type="dxa"/>
            <w:shd w:val="solid" w:color="FFFFFF" w:fill="auto"/>
          </w:tcPr>
          <w:p w14:paraId="1757C8C9"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1DBE7B3F" w14:textId="77777777" w:rsidR="001B33C7" w:rsidRDefault="001B33C7" w:rsidP="001B33C7">
            <w:pPr>
              <w:pStyle w:val="TAL"/>
              <w:rPr>
                <w:sz w:val="16"/>
                <w:szCs w:val="16"/>
              </w:rPr>
            </w:pPr>
            <w:r>
              <w:rPr>
                <w:sz w:val="16"/>
                <w:szCs w:val="16"/>
              </w:rPr>
              <w:t>0393</w:t>
            </w:r>
          </w:p>
        </w:tc>
        <w:tc>
          <w:tcPr>
            <w:tcW w:w="449" w:type="dxa"/>
            <w:shd w:val="solid" w:color="FFFFFF" w:fill="auto"/>
          </w:tcPr>
          <w:p w14:paraId="2F8AEA84" w14:textId="77777777" w:rsidR="001B33C7" w:rsidRDefault="001B33C7" w:rsidP="001B33C7">
            <w:pPr>
              <w:pStyle w:val="TAR"/>
              <w:rPr>
                <w:sz w:val="16"/>
                <w:szCs w:val="16"/>
              </w:rPr>
            </w:pPr>
          </w:p>
        </w:tc>
        <w:tc>
          <w:tcPr>
            <w:tcW w:w="449" w:type="dxa"/>
            <w:shd w:val="solid" w:color="FFFFFF" w:fill="auto"/>
          </w:tcPr>
          <w:p w14:paraId="7F53A07E" w14:textId="77777777" w:rsidR="001B33C7" w:rsidRDefault="001B33C7" w:rsidP="001B33C7">
            <w:pPr>
              <w:pStyle w:val="TAC"/>
              <w:rPr>
                <w:sz w:val="16"/>
                <w:szCs w:val="16"/>
              </w:rPr>
            </w:pPr>
            <w:r>
              <w:rPr>
                <w:sz w:val="16"/>
                <w:szCs w:val="16"/>
              </w:rPr>
              <w:t>F</w:t>
            </w:r>
          </w:p>
        </w:tc>
        <w:tc>
          <w:tcPr>
            <w:tcW w:w="5241" w:type="dxa"/>
            <w:shd w:val="solid" w:color="FFFFFF" w:fill="auto"/>
          </w:tcPr>
          <w:p w14:paraId="4640FA1C"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45C7D339" w14:textId="77777777" w:rsidR="001B33C7" w:rsidRPr="001B33C7" w:rsidRDefault="001B33C7" w:rsidP="001B33C7">
            <w:pPr>
              <w:pStyle w:val="TAC"/>
              <w:rPr>
                <w:sz w:val="16"/>
                <w:szCs w:val="16"/>
              </w:rPr>
            </w:pPr>
            <w:r w:rsidRPr="001B33C7">
              <w:rPr>
                <w:sz w:val="16"/>
                <w:szCs w:val="16"/>
              </w:rPr>
              <w:t>16.1.0</w:t>
            </w:r>
          </w:p>
        </w:tc>
      </w:tr>
      <w:tr w:rsidR="001B33C7" w:rsidRPr="006B0D02" w14:paraId="1D40222F" w14:textId="77777777" w:rsidTr="003F58D4">
        <w:tc>
          <w:tcPr>
            <w:tcW w:w="844" w:type="dxa"/>
            <w:shd w:val="solid" w:color="FFFFFF" w:fill="auto"/>
          </w:tcPr>
          <w:p w14:paraId="5A4B83F9" w14:textId="77777777" w:rsidR="001B33C7" w:rsidRDefault="001B33C7" w:rsidP="001B33C7">
            <w:pPr>
              <w:pStyle w:val="TAC"/>
              <w:rPr>
                <w:sz w:val="16"/>
                <w:szCs w:val="16"/>
              </w:rPr>
            </w:pPr>
            <w:r>
              <w:rPr>
                <w:sz w:val="16"/>
                <w:szCs w:val="16"/>
              </w:rPr>
              <w:t>2019-03</w:t>
            </w:r>
          </w:p>
        </w:tc>
        <w:tc>
          <w:tcPr>
            <w:tcW w:w="953" w:type="dxa"/>
            <w:shd w:val="solid" w:color="FFFFFF" w:fill="auto"/>
          </w:tcPr>
          <w:p w14:paraId="1E12CC76" w14:textId="77777777" w:rsidR="001B33C7" w:rsidRDefault="001B33C7" w:rsidP="001B33C7">
            <w:pPr>
              <w:pStyle w:val="TAC"/>
              <w:rPr>
                <w:sz w:val="16"/>
                <w:szCs w:val="16"/>
              </w:rPr>
            </w:pPr>
            <w:r>
              <w:rPr>
                <w:sz w:val="16"/>
                <w:szCs w:val="16"/>
              </w:rPr>
              <w:t>CP-83</w:t>
            </w:r>
          </w:p>
        </w:tc>
        <w:tc>
          <w:tcPr>
            <w:tcW w:w="1156" w:type="dxa"/>
            <w:shd w:val="solid" w:color="FFFFFF" w:fill="auto"/>
          </w:tcPr>
          <w:p w14:paraId="523A9F03"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DF30F42" w14:textId="77777777" w:rsidR="001B33C7" w:rsidRDefault="001B33C7" w:rsidP="001B33C7">
            <w:pPr>
              <w:pStyle w:val="TAL"/>
              <w:rPr>
                <w:sz w:val="16"/>
                <w:szCs w:val="16"/>
              </w:rPr>
            </w:pPr>
            <w:r>
              <w:rPr>
                <w:sz w:val="16"/>
                <w:szCs w:val="16"/>
              </w:rPr>
              <w:t>0395</w:t>
            </w:r>
          </w:p>
        </w:tc>
        <w:tc>
          <w:tcPr>
            <w:tcW w:w="449" w:type="dxa"/>
            <w:shd w:val="solid" w:color="FFFFFF" w:fill="auto"/>
          </w:tcPr>
          <w:p w14:paraId="609D104C" w14:textId="77777777" w:rsidR="001B33C7" w:rsidRDefault="001B33C7" w:rsidP="001B33C7">
            <w:pPr>
              <w:pStyle w:val="TAR"/>
              <w:rPr>
                <w:sz w:val="16"/>
                <w:szCs w:val="16"/>
              </w:rPr>
            </w:pPr>
            <w:r>
              <w:rPr>
                <w:sz w:val="16"/>
                <w:szCs w:val="16"/>
              </w:rPr>
              <w:t>1</w:t>
            </w:r>
          </w:p>
        </w:tc>
        <w:tc>
          <w:tcPr>
            <w:tcW w:w="449" w:type="dxa"/>
            <w:shd w:val="solid" w:color="FFFFFF" w:fill="auto"/>
          </w:tcPr>
          <w:p w14:paraId="04870BBB" w14:textId="77777777" w:rsidR="001B33C7" w:rsidRDefault="001B33C7" w:rsidP="001B33C7">
            <w:pPr>
              <w:pStyle w:val="TAC"/>
              <w:rPr>
                <w:sz w:val="16"/>
                <w:szCs w:val="16"/>
              </w:rPr>
            </w:pPr>
            <w:r>
              <w:rPr>
                <w:sz w:val="16"/>
                <w:szCs w:val="16"/>
              </w:rPr>
              <w:t>A</w:t>
            </w:r>
          </w:p>
        </w:tc>
        <w:tc>
          <w:tcPr>
            <w:tcW w:w="5241" w:type="dxa"/>
            <w:shd w:val="solid" w:color="FFFFFF" w:fill="auto"/>
          </w:tcPr>
          <w:p w14:paraId="4BD9A96C" w14:textId="77777777" w:rsidR="001B33C7" w:rsidRPr="00D107FB" w:rsidRDefault="001B33C7" w:rsidP="001B33C7">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78457FAE" w14:textId="77777777" w:rsidR="001B33C7" w:rsidRPr="001B33C7" w:rsidRDefault="001B33C7" w:rsidP="001B33C7">
            <w:pPr>
              <w:pStyle w:val="TAC"/>
              <w:rPr>
                <w:sz w:val="16"/>
                <w:szCs w:val="16"/>
              </w:rPr>
            </w:pPr>
            <w:r w:rsidRPr="001B33C7">
              <w:rPr>
                <w:sz w:val="16"/>
                <w:szCs w:val="16"/>
              </w:rPr>
              <w:t>16.1.0</w:t>
            </w:r>
          </w:p>
        </w:tc>
      </w:tr>
      <w:tr w:rsidR="001B33C7" w:rsidRPr="006B0D02" w14:paraId="1D6113E0" w14:textId="77777777" w:rsidTr="003F58D4">
        <w:tc>
          <w:tcPr>
            <w:tcW w:w="844" w:type="dxa"/>
            <w:shd w:val="solid" w:color="FFFFFF" w:fill="auto"/>
          </w:tcPr>
          <w:p w14:paraId="406C352C" w14:textId="77777777" w:rsidR="001B33C7" w:rsidRDefault="001B33C7" w:rsidP="001B33C7">
            <w:pPr>
              <w:pStyle w:val="TAC"/>
              <w:rPr>
                <w:sz w:val="16"/>
                <w:szCs w:val="16"/>
              </w:rPr>
            </w:pPr>
            <w:r>
              <w:rPr>
                <w:sz w:val="16"/>
                <w:szCs w:val="16"/>
              </w:rPr>
              <w:t>2019-03</w:t>
            </w:r>
          </w:p>
        </w:tc>
        <w:tc>
          <w:tcPr>
            <w:tcW w:w="953" w:type="dxa"/>
            <w:shd w:val="solid" w:color="FFFFFF" w:fill="auto"/>
          </w:tcPr>
          <w:p w14:paraId="1240B97F" w14:textId="77777777" w:rsidR="001B33C7" w:rsidRDefault="001B33C7" w:rsidP="001B33C7">
            <w:pPr>
              <w:pStyle w:val="TAC"/>
              <w:rPr>
                <w:sz w:val="16"/>
                <w:szCs w:val="16"/>
              </w:rPr>
            </w:pPr>
            <w:r>
              <w:rPr>
                <w:sz w:val="16"/>
                <w:szCs w:val="16"/>
              </w:rPr>
              <w:t>CP-83</w:t>
            </w:r>
          </w:p>
        </w:tc>
        <w:tc>
          <w:tcPr>
            <w:tcW w:w="1156" w:type="dxa"/>
            <w:shd w:val="solid" w:color="FFFFFF" w:fill="auto"/>
          </w:tcPr>
          <w:p w14:paraId="5818EED0"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4F8E8BCF" w14:textId="77777777" w:rsidR="001B33C7" w:rsidRDefault="001B33C7" w:rsidP="001B33C7">
            <w:pPr>
              <w:pStyle w:val="TAL"/>
              <w:rPr>
                <w:sz w:val="16"/>
                <w:szCs w:val="16"/>
              </w:rPr>
            </w:pPr>
            <w:r>
              <w:rPr>
                <w:sz w:val="16"/>
                <w:szCs w:val="16"/>
              </w:rPr>
              <w:t>0398</w:t>
            </w:r>
          </w:p>
        </w:tc>
        <w:tc>
          <w:tcPr>
            <w:tcW w:w="449" w:type="dxa"/>
            <w:shd w:val="solid" w:color="FFFFFF" w:fill="auto"/>
          </w:tcPr>
          <w:p w14:paraId="2A9673C5" w14:textId="77777777" w:rsidR="001B33C7" w:rsidRDefault="001B33C7" w:rsidP="001B33C7">
            <w:pPr>
              <w:pStyle w:val="TAR"/>
              <w:rPr>
                <w:sz w:val="16"/>
                <w:szCs w:val="16"/>
              </w:rPr>
            </w:pPr>
            <w:r>
              <w:rPr>
                <w:sz w:val="16"/>
                <w:szCs w:val="16"/>
              </w:rPr>
              <w:t>2</w:t>
            </w:r>
          </w:p>
        </w:tc>
        <w:tc>
          <w:tcPr>
            <w:tcW w:w="449" w:type="dxa"/>
            <w:shd w:val="solid" w:color="FFFFFF" w:fill="auto"/>
          </w:tcPr>
          <w:p w14:paraId="68E411CC" w14:textId="77777777" w:rsidR="001B33C7" w:rsidRDefault="001B33C7" w:rsidP="001B33C7">
            <w:pPr>
              <w:pStyle w:val="TAC"/>
              <w:rPr>
                <w:sz w:val="16"/>
                <w:szCs w:val="16"/>
              </w:rPr>
            </w:pPr>
            <w:r>
              <w:rPr>
                <w:sz w:val="16"/>
                <w:szCs w:val="16"/>
              </w:rPr>
              <w:t>F</w:t>
            </w:r>
          </w:p>
        </w:tc>
        <w:tc>
          <w:tcPr>
            <w:tcW w:w="5241" w:type="dxa"/>
            <w:shd w:val="solid" w:color="FFFFFF" w:fill="auto"/>
          </w:tcPr>
          <w:p w14:paraId="108BB905"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5B45BC99" w14:textId="77777777" w:rsidR="001B33C7" w:rsidRPr="001B33C7" w:rsidRDefault="001B33C7" w:rsidP="001B33C7">
            <w:pPr>
              <w:pStyle w:val="TAC"/>
              <w:rPr>
                <w:sz w:val="16"/>
                <w:szCs w:val="16"/>
              </w:rPr>
            </w:pPr>
            <w:r w:rsidRPr="001B33C7">
              <w:rPr>
                <w:sz w:val="16"/>
                <w:szCs w:val="16"/>
              </w:rPr>
              <w:t>16.1.0</w:t>
            </w:r>
          </w:p>
        </w:tc>
      </w:tr>
      <w:tr w:rsidR="001B33C7" w:rsidRPr="006B0D02" w14:paraId="73DD7B13" w14:textId="77777777" w:rsidTr="003F58D4">
        <w:tc>
          <w:tcPr>
            <w:tcW w:w="844" w:type="dxa"/>
            <w:shd w:val="solid" w:color="FFFFFF" w:fill="auto"/>
          </w:tcPr>
          <w:p w14:paraId="30442722" w14:textId="77777777" w:rsidR="001B33C7" w:rsidRDefault="001B33C7" w:rsidP="001B33C7">
            <w:pPr>
              <w:pStyle w:val="TAC"/>
              <w:rPr>
                <w:sz w:val="16"/>
                <w:szCs w:val="16"/>
              </w:rPr>
            </w:pPr>
            <w:r>
              <w:rPr>
                <w:sz w:val="16"/>
                <w:szCs w:val="16"/>
              </w:rPr>
              <w:t>2019-03</w:t>
            </w:r>
          </w:p>
        </w:tc>
        <w:tc>
          <w:tcPr>
            <w:tcW w:w="953" w:type="dxa"/>
            <w:shd w:val="solid" w:color="FFFFFF" w:fill="auto"/>
          </w:tcPr>
          <w:p w14:paraId="419E0404" w14:textId="77777777" w:rsidR="001B33C7" w:rsidRDefault="001B33C7" w:rsidP="001B33C7">
            <w:pPr>
              <w:pStyle w:val="TAC"/>
              <w:rPr>
                <w:sz w:val="16"/>
                <w:szCs w:val="16"/>
              </w:rPr>
            </w:pPr>
            <w:r>
              <w:rPr>
                <w:sz w:val="16"/>
                <w:szCs w:val="16"/>
              </w:rPr>
              <w:t>CP-83</w:t>
            </w:r>
          </w:p>
        </w:tc>
        <w:tc>
          <w:tcPr>
            <w:tcW w:w="1156" w:type="dxa"/>
            <w:shd w:val="solid" w:color="FFFFFF" w:fill="auto"/>
          </w:tcPr>
          <w:p w14:paraId="660CDDED"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16AAAA16" w14:textId="77777777" w:rsidR="001B33C7" w:rsidRDefault="001B33C7" w:rsidP="001B33C7">
            <w:pPr>
              <w:pStyle w:val="TAL"/>
              <w:rPr>
                <w:sz w:val="16"/>
                <w:szCs w:val="16"/>
              </w:rPr>
            </w:pPr>
            <w:r>
              <w:rPr>
                <w:sz w:val="16"/>
                <w:szCs w:val="16"/>
              </w:rPr>
              <w:t>0400</w:t>
            </w:r>
          </w:p>
        </w:tc>
        <w:tc>
          <w:tcPr>
            <w:tcW w:w="449" w:type="dxa"/>
            <w:shd w:val="solid" w:color="FFFFFF" w:fill="auto"/>
          </w:tcPr>
          <w:p w14:paraId="2C4BD16E" w14:textId="77777777" w:rsidR="001B33C7" w:rsidRDefault="001B33C7" w:rsidP="001B33C7">
            <w:pPr>
              <w:pStyle w:val="TAR"/>
              <w:rPr>
                <w:sz w:val="16"/>
                <w:szCs w:val="16"/>
              </w:rPr>
            </w:pPr>
            <w:r>
              <w:rPr>
                <w:sz w:val="16"/>
                <w:szCs w:val="16"/>
              </w:rPr>
              <w:t>2</w:t>
            </w:r>
          </w:p>
        </w:tc>
        <w:tc>
          <w:tcPr>
            <w:tcW w:w="449" w:type="dxa"/>
            <w:shd w:val="solid" w:color="FFFFFF" w:fill="auto"/>
          </w:tcPr>
          <w:p w14:paraId="73AE2EB7" w14:textId="77777777" w:rsidR="001B33C7" w:rsidRDefault="001B33C7" w:rsidP="001B33C7">
            <w:pPr>
              <w:pStyle w:val="TAC"/>
              <w:rPr>
                <w:sz w:val="16"/>
                <w:szCs w:val="16"/>
              </w:rPr>
            </w:pPr>
            <w:r>
              <w:rPr>
                <w:sz w:val="16"/>
                <w:szCs w:val="16"/>
              </w:rPr>
              <w:t>A</w:t>
            </w:r>
          </w:p>
        </w:tc>
        <w:tc>
          <w:tcPr>
            <w:tcW w:w="5241" w:type="dxa"/>
            <w:shd w:val="solid" w:color="FFFFFF" w:fill="auto"/>
          </w:tcPr>
          <w:p w14:paraId="7C4326CD" w14:textId="77777777" w:rsidR="001B33C7" w:rsidRPr="00106FD7" w:rsidRDefault="001B33C7" w:rsidP="001B33C7">
            <w:pPr>
              <w:pStyle w:val="TAL"/>
              <w:rPr>
                <w:sz w:val="16"/>
                <w:szCs w:val="16"/>
              </w:rPr>
            </w:pPr>
            <w:r w:rsidRPr="00106FD7">
              <w:rPr>
                <w:sz w:val="16"/>
                <w:szCs w:val="16"/>
              </w:rPr>
              <w:t>Providing SoR information due to mobility registration update</w:t>
            </w:r>
          </w:p>
        </w:tc>
        <w:tc>
          <w:tcPr>
            <w:tcW w:w="748" w:type="dxa"/>
            <w:shd w:val="solid" w:color="FFFFFF" w:fill="auto"/>
          </w:tcPr>
          <w:p w14:paraId="37347E49" w14:textId="77777777" w:rsidR="001B33C7" w:rsidRPr="001B33C7" w:rsidRDefault="001B33C7" w:rsidP="001B33C7">
            <w:pPr>
              <w:pStyle w:val="TAC"/>
              <w:rPr>
                <w:sz w:val="16"/>
                <w:szCs w:val="16"/>
              </w:rPr>
            </w:pPr>
            <w:r w:rsidRPr="001B33C7">
              <w:rPr>
                <w:sz w:val="16"/>
                <w:szCs w:val="16"/>
              </w:rPr>
              <w:t>16.1.0</w:t>
            </w:r>
          </w:p>
        </w:tc>
      </w:tr>
      <w:tr w:rsidR="001B33C7" w:rsidRPr="006B0D02" w14:paraId="1240F481" w14:textId="77777777" w:rsidTr="003F58D4">
        <w:tc>
          <w:tcPr>
            <w:tcW w:w="844" w:type="dxa"/>
            <w:shd w:val="solid" w:color="FFFFFF" w:fill="auto"/>
          </w:tcPr>
          <w:p w14:paraId="12C78FD3" w14:textId="77777777" w:rsidR="001B33C7" w:rsidRDefault="001B33C7" w:rsidP="001B33C7">
            <w:pPr>
              <w:pStyle w:val="TAC"/>
              <w:rPr>
                <w:sz w:val="16"/>
                <w:szCs w:val="16"/>
              </w:rPr>
            </w:pPr>
            <w:r>
              <w:rPr>
                <w:sz w:val="16"/>
                <w:szCs w:val="16"/>
              </w:rPr>
              <w:t>2019-03</w:t>
            </w:r>
          </w:p>
        </w:tc>
        <w:tc>
          <w:tcPr>
            <w:tcW w:w="953" w:type="dxa"/>
            <w:shd w:val="solid" w:color="FFFFFF" w:fill="auto"/>
          </w:tcPr>
          <w:p w14:paraId="0CE55850" w14:textId="77777777" w:rsidR="001B33C7" w:rsidRDefault="001B33C7" w:rsidP="001B33C7">
            <w:pPr>
              <w:pStyle w:val="TAC"/>
              <w:rPr>
                <w:sz w:val="16"/>
                <w:szCs w:val="16"/>
              </w:rPr>
            </w:pPr>
            <w:r>
              <w:rPr>
                <w:sz w:val="16"/>
                <w:szCs w:val="16"/>
              </w:rPr>
              <w:t>CP-83</w:t>
            </w:r>
          </w:p>
        </w:tc>
        <w:tc>
          <w:tcPr>
            <w:tcW w:w="1156" w:type="dxa"/>
            <w:shd w:val="solid" w:color="FFFFFF" w:fill="auto"/>
          </w:tcPr>
          <w:p w14:paraId="5579B38D"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38EA14CB" w14:textId="77777777" w:rsidR="001B33C7" w:rsidRDefault="001B33C7" w:rsidP="001B33C7">
            <w:pPr>
              <w:pStyle w:val="TAL"/>
              <w:rPr>
                <w:sz w:val="16"/>
                <w:szCs w:val="16"/>
              </w:rPr>
            </w:pPr>
            <w:r>
              <w:rPr>
                <w:sz w:val="16"/>
                <w:szCs w:val="16"/>
              </w:rPr>
              <w:t>0402</w:t>
            </w:r>
          </w:p>
        </w:tc>
        <w:tc>
          <w:tcPr>
            <w:tcW w:w="449" w:type="dxa"/>
            <w:shd w:val="solid" w:color="FFFFFF" w:fill="auto"/>
          </w:tcPr>
          <w:p w14:paraId="072C9128" w14:textId="77777777" w:rsidR="001B33C7" w:rsidRDefault="001B33C7" w:rsidP="001B33C7">
            <w:pPr>
              <w:pStyle w:val="TAR"/>
              <w:rPr>
                <w:sz w:val="16"/>
                <w:szCs w:val="16"/>
              </w:rPr>
            </w:pPr>
            <w:r>
              <w:rPr>
                <w:sz w:val="16"/>
                <w:szCs w:val="16"/>
              </w:rPr>
              <w:t>1</w:t>
            </w:r>
          </w:p>
        </w:tc>
        <w:tc>
          <w:tcPr>
            <w:tcW w:w="449" w:type="dxa"/>
            <w:shd w:val="solid" w:color="FFFFFF" w:fill="auto"/>
          </w:tcPr>
          <w:p w14:paraId="53C9641A" w14:textId="77777777" w:rsidR="001B33C7" w:rsidRDefault="001B33C7" w:rsidP="001B33C7">
            <w:pPr>
              <w:pStyle w:val="TAC"/>
              <w:rPr>
                <w:sz w:val="16"/>
                <w:szCs w:val="16"/>
              </w:rPr>
            </w:pPr>
            <w:r>
              <w:rPr>
                <w:sz w:val="16"/>
                <w:szCs w:val="16"/>
              </w:rPr>
              <w:t>A</w:t>
            </w:r>
          </w:p>
        </w:tc>
        <w:tc>
          <w:tcPr>
            <w:tcW w:w="5241" w:type="dxa"/>
            <w:shd w:val="solid" w:color="FFFFFF" w:fill="auto"/>
          </w:tcPr>
          <w:p w14:paraId="7012189A"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146C003" w14:textId="77777777" w:rsidR="001B33C7" w:rsidRPr="001B33C7" w:rsidRDefault="001B33C7" w:rsidP="001B33C7">
            <w:pPr>
              <w:pStyle w:val="TAC"/>
              <w:rPr>
                <w:sz w:val="16"/>
                <w:szCs w:val="16"/>
              </w:rPr>
            </w:pPr>
            <w:r w:rsidRPr="001B33C7">
              <w:rPr>
                <w:sz w:val="16"/>
                <w:szCs w:val="16"/>
              </w:rPr>
              <w:t>16.1.0</w:t>
            </w:r>
          </w:p>
        </w:tc>
      </w:tr>
      <w:tr w:rsidR="001B33C7" w:rsidRPr="006B0D02" w14:paraId="4DE579C7" w14:textId="77777777" w:rsidTr="003F58D4">
        <w:tc>
          <w:tcPr>
            <w:tcW w:w="844" w:type="dxa"/>
            <w:shd w:val="solid" w:color="FFFFFF" w:fill="auto"/>
          </w:tcPr>
          <w:p w14:paraId="60F0C24B" w14:textId="77777777" w:rsidR="001B33C7" w:rsidRDefault="001B33C7" w:rsidP="001B33C7">
            <w:pPr>
              <w:pStyle w:val="TAC"/>
              <w:rPr>
                <w:sz w:val="16"/>
                <w:szCs w:val="16"/>
              </w:rPr>
            </w:pPr>
            <w:r>
              <w:rPr>
                <w:sz w:val="16"/>
                <w:szCs w:val="16"/>
              </w:rPr>
              <w:t>2019-03</w:t>
            </w:r>
          </w:p>
        </w:tc>
        <w:tc>
          <w:tcPr>
            <w:tcW w:w="953" w:type="dxa"/>
            <w:shd w:val="solid" w:color="FFFFFF" w:fill="auto"/>
          </w:tcPr>
          <w:p w14:paraId="0F5A9CE4" w14:textId="77777777" w:rsidR="001B33C7" w:rsidRDefault="001B33C7" w:rsidP="001B33C7">
            <w:pPr>
              <w:pStyle w:val="TAC"/>
              <w:rPr>
                <w:sz w:val="16"/>
                <w:szCs w:val="16"/>
              </w:rPr>
            </w:pPr>
            <w:r>
              <w:rPr>
                <w:sz w:val="16"/>
                <w:szCs w:val="16"/>
              </w:rPr>
              <w:t>CP-83</w:t>
            </w:r>
          </w:p>
        </w:tc>
        <w:tc>
          <w:tcPr>
            <w:tcW w:w="1156" w:type="dxa"/>
            <w:shd w:val="solid" w:color="FFFFFF" w:fill="auto"/>
          </w:tcPr>
          <w:p w14:paraId="22418656"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6CB4ADD" w14:textId="77777777" w:rsidR="001B33C7" w:rsidRDefault="001B33C7" w:rsidP="001B33C7">
            <w:pPr>
              <w:pStyle w:val="TAL"/>
              <w:rPr>
                <w:sz w:val="16"/>
                <w:szCs w:val="16"/>
              </w:rPr>
            </w:pPr>
            <w:r>
              <w:rPr>
                <w:sz w:val="16"/>
                <w:szCs w:val="16"/>
              </w:rPr>
              <w:t>0404</w:t>
            </w:r>
          </w:p>
        </w:tc>
        <w:tc>
          <w:tcPr>
            <w:tcW w:w="449" w:type="dxa"/>
            <w:shd w:val="solid" w:color="FFFFFF" w:fill="auto"/>
          </w:tcPr>
          <w:p w14:paraId="0003CDEA" w14:textId="77777777" w:rsidR="001B33C7" w:rsidRDefault="001B33C7" w:rsidP="001B33C7">
            <w:pPr>
              <w:pStyle w:val="TAR"/>
              <w:rPr>
                <w:sz w:val="16"/>
                <w:szCs w:val="16"/>
              </w:rPr>
            </w:pPr>
            <w:r>
              <w:rPr>
                <w:sz w:val="16"/>
                <w:szCs w:val="16"/>
              </w:rPr>
              <w:t>2</w:t>
            </w:r>
          </w:p>
        </w:tc>
        <w:tc>
          <w:tcPr>
            <w:tcW w:w="449" w:type="dxa"/>
            <w:shd w:val="solid" w:color="FFFFFF" w:fill="auto"/>
          </w:tcPr>
          <w:p w14:paraId="2CFF4461" w14:textId="77777777" w:rsidR="001B33C7" w:rsidRDefault="001B33C7" w:rsidP="001B33C7">
            <w:pPr>
              <w:pStyle w:val="TAC"/>
              <w:rPr>
                <w:sz w:val="16"/>
                <w:szCs w:val="16"/>
              </w:rPr>
            </w:pPr>
          </w:p>
        </w:tc>
        <w:tc>
          <w:tcPr>
            <w:tcW w:w="5241" w:type="dxa"/>
            <w:shd w:val="solid" w:color="FFFFFF" w:fill="auto"/>
          </w:tcPr>
          <w:p w14:paraId="57EF03D2"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7727B01" w14:textId="77777777" w:rsidR="001B33C7" w:rsidRPr="001B33C7" w:rsidRDefault="001B33C7" w:rsidP="001B33C7">
            <w:pPr>
              <w:pStyle w:val="TAC"/>
              <w:rPr>
                <w:sz w:val="16"/>
                <w:szCs w:val="16"/>
              </w:rPr>
            </w:pPr>
            <w:r w:rsidRPr="001B33C7">
              <w:rPr>
                <w:sz w:val="16"/>
                <w:szCs w:val="16"/>
              </w:rPr>
              <w:t>16.1.0</w:t>
            </w:r>
          </w:p>
        </w:tc>
      </w:tr>
      <w:tr w:rsidR="001B33C7" w:rsidRPr="006B0D02" w14:paraId="479CF0D6" w14:textId="77777777" w:rsidTr="003F58D4">
        <w:tc>
          <w:tcPr>
            <w:tcW w:w="844" w:type="dxa"/>
            <w:shd w:val="solid" w:color="FFFFFF" w:fill="auto"/>
          </w:tcPr>
          <w:p w14:paraId="777DABC5" w14:textId="77777777" w:rsidR="001B33C7" w:rsidRDefault="001B33C7" w:rsidP="001B33C7">
            <w:pPr>
              <w:pStyle w:val="TAC"/>
              <w:rPr>
                <w:sz w:val="16"/>
                <w:szCs w:val="16"/>
              </w:rPr>
            </w:pPr>
            <w:r>
              <w:rPr>
                <w:sz w:val="16"/>
                <w:szCs w:val="16"/>
              </w:rPr>
              <w:t>2019-03</w:t>
            </w:r>
          </w:p>
        </w:tc>
        <w:tc>
          <w:tcPr>
            <w:tcW w:w="953" w:type="dxa"/>
            <w:shd w:val="solid" w:color="FFFFFF" w:fill="auto"/>
          </w:tcPr>
          <w:p w14:paraId="2B3394A9" w14:textId="77777777" w:rsidR="001B33C7" w:rsidRDefault="001B33C7" w:rsidP="001B33C7">
            <w:pPr>
              <w:pStyle w:val="TAC"/>
              <w:rPr>
                <w:sz w:val="16"/>
                <w:szCs w:val="16"/>
              </w:rPr>
            </w:pPr>
            <w:r>
              <w:rPr>
                <w:sz w:val="16"/>
                <w:szCs w:val="16"/>
              </w:rPr>
              <w:t>CP-83</w:t>
            </w:r>
          </w:p>
        </w:tc>
        <w:tc>
          <w:tcPr>
            <w:tcW w:w="1156" w:type="dxa"/>
            <w:shd w:val="solid" w:color="FFFFFF" w:fill="auto"/>
          </w:tcPr>
          <w:p w14:paraId="74DAE70A"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0CDE6E0F" w14:textId="77777777" w:rsidR="001B33C7" w:rsidRDefault="001B33C7" w:rsidP="001B33C7">
            <w:pPr>
              <w:pStyle w:val="TAL"/>
              <w:rPr>
                <w:sz w:val="16"/>
                <w:szCs w:val="16"/>
              </w:rPr>
            </w:pPr>
            <w:r>
              <w:rPr>
                <w:sz w:val="16"/>
                <w:szCs w:val="16"/>
              </w:rPr>
              <w:t>0407</w:t>
            </w:r>
          </w:p>
        </w:tc>
        <w:tc>
          <w:tcPr>
            <w:tcW w:w="449" w:type="dxa"/>
            <w:shd w:val="solid" w:color="FFFFFF" w:fill="auto"/>
          </w:tcPr>
          <w:p w14:paraId="4C310001" w14:textId="77777777" w:rsidR="001B33C7" w:rsidRDefault="001B33C7" w:rsidP="001B33C7">
            <w:pPr>
              <w:pStyle w:val="TAR"/>
              <w:rPr>
                <w:sz w:val="16"/>
                <w:szCs w:val="16"/>
              </w:rPr>
            </w:pPr>
            <w:r>
              <w:rPr>
                <w:sz w:val="16"/>
                <w:szCs w:val="16"/>
              </w:rPr>
              <w:t>1</w:t>
            </w:r>
          </w:p>
        </w:tc>
        <w:tc>
          <w:tcPr>
            <w:tcW w:w="449" w:type="dxa"/>
            <w:shd w:val="solid" w:color="FFFFFF" w:fill="auto"/>
          </w:tcPr>
          <w:p w14:paraId="0ED9F5F1" w14:textId="77777777" w:rsidR="001B33C7" w:rsidRDefault="001B33C7" w:rsidP="001B33C7">
            <w:pPr>
              <w:pStyle w:val="TAC"/>
              <w:rPr>
                <w:sz w:val="16"/>
                <w:szCs w:val="16"/>
              </w:rPr>
            </w:pPr>
            <w:r>
              <w:rPr>
                <w:sz w:val="16"/>
                <w:szCs w:val="16"/>
              </w:rPr>
              <w:t>A</w:t>
            </w:r>
          </w:p>
        </w:tc>
        <w:tc>
          <w:tcPr>
            <w:tcW w:w="5241" w:type="dxa"/>
            <w:shd w:val="solid" w:color="FFFFFF" w:fill="auto"/>
          </w:tcPr>
          <w:p w14:paraId="5ABCCE47"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18426EAF" w14:textId="77777777" w:rsidR="001B33C7" w:rsidRPr="001B33C7" w:rsidRDefault="001B33C7" w:rsidP="001B33C7">
            <w:pPr>
              <w:pStyle w:val="TAC"/>
              <w:rPr>
                <w:sz w:val="16"/>
                <w:szCs w:val="16"/>
              </w:rPr>
            </w:pPr>
            <w:r w:rsidRPr="001B33C7">
              <w:rPr>
                <w:sz w:val="16"/>
                <w:szCs w:val="16"/>
              </w:rPr>
              <w:t>16.1.0</w:t>
            </w:r>
          </w:p>
        </w:tc>
      </w:tr>
      <w:tr w:rsidR="001B33C7" w:rsidRPr="006B0D02" w14:paraId="5A77554E" w14:textId="77777777" w:rsidTr="003F58D4">
        <w:tc>
          <w:tcPr>
            <w:tcW w:w="844" w:type="dxa"/>
            <w:shd w:val="solid" w:color="FFFFFF" w:fill="auto"/>
          </w:tcPr>
          <w:p w14:paraId="6AD02399" w14:textId="77777777" w:rsidR="001B33C7" w:rsidRDefault="001B33C7" w:rsidP="001B33C7">
            <w:pPr>
              <w:pStyle w:val="TAC"/>
              <w:rPr>
                <w:sz w:val="16"/>
                <w:szCs w:val="16"/>
              </w:rPr>
            </w:pPr>
            <w:r>
              <w:rPr>
                <w:sz w:val="16"/>
                <w:szCs w:val="16"/>
              </w:rPr>
              <w:t>2019-03</w:t>
            </w:r>
          </w:p>
        </w:tc>
        <w:tc>
          <w:tcPr>
            <w:tcW w:w="953" w:type="dxa"/>
            <w:shd w:val="solid" w:color="FFFFFF" w:fill="auto"/>
          </w:tcPr>
          <w:p w14:paraId="4DF286F6" w14:textId="77777777" w:rsidR="001B33C7" w:rsidRDefault="001B33C7" w:rsidP="001B33C7">
            <w:pPr>
              <w:pStyle w:val="TAC"/>
              <w:rPr>
                <w:sz w:val="16"/>
                <w:szCs w:val="16"/>
              </w:rPr>
            </w:pPr>
            <w:r>
              <w:rPr>
                <w:sz w:val="16"/>
                <w:szCs w:val="16"/>
              </w:rPr>
              <w:t>CP-83</w:t>
            </w:r>
          </w:p>
        </w:tc>
        <w:tc>
          <w:tcPr>
            <w:tcW w:w="1156" w:type="dxa"/>
            <w:shd w:val="solid" w:color="FFFFFF" w:fill="auto"/>
          </w:tcPr>
          <w:p w14:paraId="6C30783C"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1A819314" w14:textId="77777777" w:rsidR="001B33C7" w:rsidRDefault="001B33C7" w:rsidP="001B33C7">
            <w:pPr>
              <w:pStyle w:val="TAL"/>
              <w:rPr>
                <w:sz w:val="16"/>
                <w:szCs w:val="16"/>
              </w:rPr>
            </w:pPr>
            <w:r>
              <w:rPr>
                <w:sz w:val="16"/>
                <w:szCs w:val="16"/>
              </w:rPr>
              <w:t>0408</w:t>
            </w:r>
          </w:p>
        </w:tc>
        <w:tc>
          <w:tcPr>
            <w:tcW w:w="449" w:type="dxa"/>
            <w:shd w:val="solid" w:color="FFFFFF" w:fill="auto"/>
          </w:tcPr>
          <w:p w14:paraId="77F434B6" w14:textId="77777777" w:rsidR="001B33C7" w:rsidRDefault="001B33C7" w:rsidP="001B33C7">
            <w:pPr>
              <w:pStyle w:val="TAR"/>
              <w:rPr>
                <w:sz w:val="16"/>
                <w:szCs w:val="16"/>
              </w:rPr>
            </w:pPr>
          </w:p>
        </w:tc>
        <w:tc>
          <w:tcPr>
            <w:tcW w:w="449" w:type="dxa"/>
            <w:shd w:val="solid" w:color="FFFFFF" w:fill="auto"/>
          </w:tcPr>
          <w:p w14:paraId="6E973123" w14:textId="77777777" w:rsidR="001B33C7" w:rsidRDefault="001B33C7" w:rsidP="001B33C7">
            <w:pPr>
              <w:pStyle w:val="TAC"/>
              <w:rPr>
                <w:sz w:val="16"/>
                <w:szCs w:val="16"/>
              </w:rPr>
            </w:pPr>
            <w:r>
              <w:rPr>
                <w:sz w:val="16"/>
                <w:szCs w:val="16"/>
              </w:rPr>
              <w:t>F</w:t>
            </w:r>
          </w:p>
        </w:tc>
        <w:tc>
          <w:tcPr>
            <w:tcW w:w="5241" w:type="dxa"/>
            <w:shd w:val="solid" w:color="FFFFFF" w:fill="auto"/>
          </w:tcPr>
          <w:p w14:paraId="3944F1D8" w14:textId="77777777" w:rsidR="001B33C7" w:rsidRPr="00AE5EE0" w:rsidRDefault="00962ACC"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24FEB520" w14:textId="77777777" w:rsidR="001B33C7" w:rsidRPr="001B33C7" w:rsidRDefault="001B33C7" w:rsidP="001B33C7">
            <w:pPr>
              <w:pStyle w:val="TAC"/>
              <w:rPr>
                <w:sz w:val="16"/>
                <w:szCs w:val="16"/>
              </w:rPr>
            </w:pPr>
            <w:r w:rsidRPr="001B33C7">
              <w:rPr>
                <w:sz w:val="16"/>
                <w:szCs w:val="16"/>
              </w:rPr>
              <w:t>16.1.0</w:t>
            </w:r>
          </w:p>
        </w:tc>
      </w:tr>
      <w:tr w:rsidR="001B33C7" w:rsidRPr="006B0D02" w14:paraId="7845AA85" w14:textId="77777777" w:rsidTr="003F58D4">
        <w:tc>
          <w:tcPr>
            <w:tcW w:w="844" w:type="dxa"/>
            <w:shd w:val="solid" w:color="FFFFFF" w:fill="auto"/>
          </w:tcPr>
          <w:p w14:paraId="2F107285" w14:textId="77777777" w:rsidR="001B33C7" w:rsidRDefault="001B33C7" w:rsidP="001B33C7">
            <w:pPr>
              <w:pStyle w:val="TAC"/>
              <w:rPr>
                <w:sz w:val="16"/>
                <w:szCs w:val="16"/>
              </w:rPr>
            </w:pPr>
            <w:r>
              <w:rPr>
                <w:sz w:val="16"/>
                <w:szCs w:val="16"/>
              </w:rPr>
              <w:t>2019-03</w:t>
            </w:r>
          </w:p>
        </w:tc>
        <w:tc>
          <w:tcPr>
            <w:tcW w:w="953" w:type="dxa"/>
            <w:shd w:val="solid" w:color="FFFFFF" w:fill="auto"/>
          </w:tcPr>
          <w:p w14:paraId="25062259" w14:textId="77777777" w:rsidR="001B33C7" w:rsidRDefault="001B33C7" w:rsidP="001B33C7">
            <w:pPr>
              <w:pStyle w:val="TAC"/>
              <w:rPr>
                <w:sz w:val="16"/>
                <w:szCs w:val="16"/>
              </w:rPr>
            </w:pPr>
            <w:r>
              <w:rPr>
                <w:sz w:val="16"/>
                <w:szCs w:val="16"/>
              </w:rPr>
              <w:t>CP-83</w:t>
            </w:r>
          </w:p>
        </w:tc>
        <w:tc>
          <w:tcPr>
            <w:tcW w:w="1156" w:type="dxa"/>
            <w:shd w:val="solid" w:color="FFFFFF" w:fill="auto"/>
          </w:tcPr>
          <w:p w14:paraId="7760757D"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4A882F5A" w14:textId="77777777" w:rsidR="001B33C7" w:rsidRDefault="001B33C7" w:rsidP="001B33C7">
            <w:pPr>
              <w:pStyle w:val="TAL"/>
              <w:rPr>
                <w:sz w:val="16"/>
                <w:szCs w:val="16"/>
              </w:rPr>
            </w:pPr>
            <w:r>
              <w:rPr>
                <w:sz w:val="16"/>
                <w:szCs w:val="16"/>
              </w:rPr>
              <w:t>0409</w:t>
            </w:r>
          </w:p>
        </w:tc>
        <w:tc>
          <w:tcPr>
            <w:tcW w:w="449" w:type="dxa"/>
            <w:shd w:val="solid" w:color="FFFFFF" w:fill="auto"/>
          </w:tcPr>
          <w:p w14:paraId="658D5BBF" w14:textId="77777777" w:rsidR="001B33C7" w:rsidRDefault="001B33C7" w:rsidP="001B33C7">
            <w:pPr>
              <w:pStyle w:val="TAR"/>
              <w:rPr>
                <w:sz w:val="16"/>
                <w:szCs w:val="16"/>
              </w:rPr>
            </w:pPr>
            <w:r>
              <w:rPr>
                <w:sz w:val="16"/>
                <w:szCs w:val="16"/>
              </w:rPr>
              <w:t>1</w:t>
            </w:r>
          </w:p>
        </w:tc>
        <w:tc>
          <w:tcPr>
            <w:tcW w:w="449" w:type="dxa"/>
            <w:shd w:val="solid" w:color="FFFFFF" w:fill="auto"/>
          </w:tcPr>
          <w:p w14:paraId="7B05963C" w14:textId="77777777" w:rsidR="001B33C7" w:rsidRDefault="001B33C7" w:rsidP="001B33C7">
            <w:pPr>
              <w:pStyle w:val="TAC"/>
              <w:rPr>
                <w:sz w:val="16"/>
                <w:szCs w:val="16"/>
              </w:rPr>
            </w:pPr>
            <w:r>
              <w:rPr>
                <w:sz w:val="16"/>
                <w:szCs w:val="16"/>
              </w:rPr>
              <w:t>F</w:t>
            </w:r>
          </w:p>
        </w:tc>
        <w:tc>
          <w:tcPr>
            <w:tcW w:w="5241" w:type="dxa"/>
            <w:shd w:val="solid" w:color="FFFFFF" w:fill="auto"/>
          </w:tcPr>
          <w:p w14:paraId="2061728F"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5574AE0A" w14:textId="77777777" w:rsidR="001B33C7" w:rsidRPr="001B33C7" w:rsidRDefault="001B33C7" w:rsidP="001B33C7">
            <w:pPr>
              <w:pStyle w:val="TAC"/>
              <w:rPr>
                <w:sz w:val="16"/>
                <w:szCs w:val="16"/>
              </w:rPr>
            </w:pPr>
            <w:r w:rsidRPr="001B33C7">
              <w:rPr>
                <w:sz w:val="16"/>
                <w:szCs w:val="16"/>
              </w:rPr>
              <w:t>16.1.0</w:t>
            </w:r>
          </w:p>
        </w:tc>
      </w:tr>
      <w:tr w:rsidR="001B33C7" w:rsidRPr="006B0D02" w14:paraId="4740FF1F" w14:textId="77777777" w:rsidTr="003F58D4">
        <w:tc>
          <w:tcPr>
            <w:tcW w:w="844" w:type="dxa"/>
            <w:shd w:val="solid" w:color="FFFFFF" w:fill="auto"/>
          </w:tcPr>
          <w:p w14:paraId="23AB97F2" w14:textId="77777777" w:rsidR="001B33C7" w:rsidRDefault="001B33C7" w:rsidP="001B33C7">
            <w:pPr>
              <w:pStyle w:val="TAC"/>
              <w:rPr>
                <w:sz w:val="16"/>
                <w:szCs w:val="16"/>
              </w:rPr>
            </w:pPr>
            <w:r>
              <w:rPr>
                <w:sz w:val="16"/>
                <w:szCs w:val="16"/>
              </w:rPr>
              <w:t>2019-03</w:t>
            </w:r>
          </w:p>
        </w:tc>
        <w:tc>
          <w:tcPr>
            <w:tcW w:w="953" w:type="dxa"/>
            <w:shd w:val="solid" w:color="FFFFFF" w:fill="auto"/>
          </w:tcPr>
          <w:p w14:paraId="08F0DA7C" w14:textId="77777777" w:rsidR="001B33C7" w:rsidRDefault="001B33C7" w:rsidP="001B33C7">
            <w:pPr>
              <w:pStyle w:val="TAC"/>
              <w:rPr>
                <w:sz w:val="16"/>
                <w:szCs w:val="16"/>
              </w:rPr>
            </w:pPr>
            <w:r>
              <w:rPr>
                <w:sz w:val="16"/>
                <w:szCs w:val="16"/>
              </w:rPr>
              <w:t>CP-83</w:t>
            </w:r>
          </w:p>
        </w:tc>
        <w:tc>
          <w:tcPr>
            <w:tcW w:w="1156" w:type="dxa"/>
            <w:shd w:val="solid" w:color="FFFFFF" w:fill="auto"/>
          </w:tcPr>
          <w:p w14:paraId="1AFA8A09"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188E3D95" w14:textId="77777777" w:rsidR="001B33C7" w:rsidRDefault="001B33C7" w:rsidP="001B33C7">
            <w:pPr>
              <w:pStyle w:val="TAL"/>
              <w:rPr>
                <w:sz w:val="16"/>
                <w:szCs w:val="16"/>
              </w:rPr>
            </w:pPr>
            <w:r>
              <w:rPr>
                <w:sz w:val="16"/>
                <w:szCs w:val="16"/>
              </w:rPr>
              <w:t>0410</w:t>
            </w:r>
          </w:p>
        </w:tc>
        <w:tc>
          <w:tcPr>
            <w:tcW w:w="449" w:type="dxa"/>
            <w:shd w:val="solid" w:color="FFFFFF" w:fill="auto"/>
          </w:tcPr>
          <w:p w14:paraId="23DD4D74" w14:textId="77777777" w:rsidR="001B33C7" w:rsidRDefault="001B33C7" w:rsidP="001B33C7">
            <w:pPr>
              <w:pStyle w:val="TAR"/>
              <w:rPr>
                <w:sz w:val="16"/>
                <w:szCs w:val="16"/>
              </w:rPr>
            </w:pPr>
            <w:r>
              <w:rPr>
                <w:sz w:val="16"/>
                <w:szCs w:val="16"/>
              </w:rPr>
              <w:t>2</w:t>
            </w:r>
          </w:p>
        </w:tc>
        <w:tc>
          <w:tcPr>
            <w:tcW w:w="449" w:type="dxa"/>
            <w:shd w:val="solid" w:color="FFFFFF" w:fill="auto"/>
          </w:tcPr>
          <w:p w14:paraId="7BF12A30" w14:textId="77777777" w:rsidR="001B33C7" w:rsidRDefault="001B33C7" w:rsidP="001B33C7">
            <w:pPr>
              <w:pStyle w:val="TAC"/>
              <w:rPr>
                <w:sz w:val="16"/>
                <w:szCs w:val="16"/>
              </w:rPr>
            </w:pPr>
            <w:r>
              <w:rPr>
                <w:sz w:val="16"/>
                <w:szCs w:val="16"/>
              </w:rPr>
              <w:t>B</w:t>
            </w:r>
          </w:p>
        </w:tc>
        <w:tc>
          <w:tcPr>
            <w:tcW w:w="5241" w:type="dxa"/>
            <w:shd w:val="solid" w:color="FFFFFF" w:fill="auto"/>
          </w:tcPr>
          <w:p w14:paraId="6DEC657A"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0FDE4D8" w14:textId="77777777" w:rsidR="001B33C7" w:rsidRPr="001B33C7" w:rsidRDefault="001B33C7" w:rsidP="001B33C7">
            <w:pPr>
              <w:pStyle w:val="TAC"/>
              <w:rPr>
                <w:sz w:val="16"/>
                <w:szCs w:val="16"/>
              </w:rPr>
            </w:pPr>
            <w:r w:rsidRPr="001B33C7">
              <w:rPr>
                <w:sz w:val="16"/>
                <w:szCs w:val="16"/>
              </w:rPr>
              <w:t>16.1.0</w:t>
            </w:r>
          </w:p>
        </w:tc>
      </w:tr>
      <w:tr w:rsidR="001B33C7" w:rsidRPr="006B0D02" w14:paraId="0929A82A" w14:textId="77777777" w:rsidTr="003F58D4">
        <w:tc>
          <w:tcPr>
            <w:tcW w:w="844" w:type="dxa"/>
            <w:shd w:val="solid" w:color="FFFFFF" w:fill="auto"/>
          </w:tcPr>
          <w:p w14:paraId="23881B22" w14:textId="77777777" w:rsidR="001B33C7" w:rsidRDefault="001B33C7" w:rsidP="001B33C7">
            <w:pPr>
              <w:pStyle w:val="TAC"/>
              <w:rPr>
                <w:sz w:val="16"/>
                <w:szCs w:val="16"/>
              </w:rPr>
            </w:pPr>
            <w:r>
              <w:rPr>
                <w:sz w:val="16"/>
                <w:szCs w:val="16"/>
              </w:rPr>
              <w:t>2019-03</w:t>
            </w:r>
          </w:p>
        </w:tc>
        <w:tc>
          <w:tcPr>
            <w:tcW w:w="953" w:type="dxa"/>
            <w:shd w:val="solid" w:color="FFFFFF" w:fill="auto"/>
          </w:tcPr>
          <w:p w14:paraId="3785BD25" w14:textId="77777777" w:rsidR="001B33C7" w:rsidRDefault="001B33C7" w:rsidP="001B33C7">
            <w:pPr>
              <w:pStyle w:val="TAC"/>
              <w:rPr>
                <w:sz w:val="16"/>
                <w:szCs w:val="16"/>
              </w:rPr>
            </w:pPr>
            <w:r>
              <w:rPr>
                <w:sz w:val="16"/>
                <w:szCs w:val="16"/>
              </w:rPr>
              <w:t>CP-83</w:t>
            </w:r>
          </w:p>
        </w:tc>
        <w:tc>
          <w:tcPr>
            <w:tcW w:w="1156" w:type="dxa"/>
            <w:shd w:val="solid" w:color="FFFFFF" w:fill="auto"/>
          </w:tcPr>
          <w:p w14:paraId="20B60D75"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032F1341" w14:textId="77777777" w:rsidR="001B33C7" w:rsidRDefault="001B33C7" w:rsidP="001B33C7">
            <w:pPr>
              <w:pStyle w:val="TAL"/>
              <w:rPr>
                <w:sz w:val="16"/>
                <w:szCs w:val="16"/>
              </w:rPr>
            </w:pPr>
            <w:r>
              <w:rPr>
                <w:sz w:val="16"/>
                <w:szCs w:val="16"/>
              </w:rPr>
              <w:t>0412</w:t>
            </w:r>
          </w:p>
        </w:tc>
        <w:tc>
          <w:tcPr>
            <w:tcW w:w="449" w:type="dxa"/>
            <w:shd w:val="solid" w:color="FFFFFF" w:fill="auto"/>
          </w:tcPr>
          <w:p w14:paraId="40025E9C" w14:textId="77777777" w:rsidR="001B33C7" w:rsidRDefault="001B33C7" w:rsidP="001B33C7">
            <w:pPr>
              <w:pStyle w:val="TAR"/>
              <w:rPr>
                <w:sz w:val="16"/>
                <w:szCs w:val="16"/>
              </w:rPr>
            </w:pPr>
            <w:r>
              <w:rPr>
                <w:sz w:val="16"/>
                <w:szCs w:val="16"/>
              </w:rPr>
              <w:t>2</w:t>
            </w:r>
          </w:p>
        </w:tc>
        <w:tc>
          <w:tcPr>
            <w:tcW w:w="449" w:type="dxa"/>
            <w:shd w:val="solid" w:color="FFFFFF" w:fill="auto"/>
          </w:tcPr>
          <w:p w14:paraId="35F450C7" w14:textId="77777777" w:rsidR="001B33C7" w:rsidRDefault="001B33C7" w:rsidP="001B33C7">
            <w:pPr>
              <w:pStyle w:val="TAC"/>
              <w:rPr>
                <w:sz w:val="16"/>
                <w:szCs w:val="16"/>
              </w:rPr>
            </w:pPr>
            <w:r>
              <w:rPr>
                <w:sz w:val="16"/>
                <w:szCs w:val="16"/>
              </w:rPr>
              <w:t>A</w:t>
            </w:r>
          </w:p>
        </w:tc>
        <w:tc>
          <w:tcPr>
            <w:tcW w:w="5241" w:type="dxa"/>
            <w:shd w:val="solid" w:color="FFFFFF" w:fill="auto"/>
          </w:tcPr>
          <w:p w14:paraId="78CBC56C"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3C61A5FD" w14:textId="77777777" w:rsidR="001B33C7" w:rsidRPr="001B33C7" w:rsidRDefault="001B33C7" w:rsidP="001B33C7">
            <w:pPr>
              <w:pStyle w:val="TAC"/>
              <w:rPr>
                <w:sz w:val="16"/>
                <w:szCs w:val="16"/>
              </w:rPr>
            </w:pPr>
            <w:r w:rsidRPr="001B33C7">
              <w:rPr>
                <w:sz w:val="16"/>
                <w:szCs w:val="16"/>
              </w:rPr>
              <w:t>16.1.0</w:t>
            </w:r>
          </w:p>
        </w:tc>
      </w:tr>
      <w:tr w:rsidR="009E1FB5" w:rsidRPr="006B0D02" w14:paraId="1607E4D0" w14:textId="77777777" w:rsidTr="003F58D4">
        <w:tc>
          <w:tcPr>
            <w:tcW w:w="844" w:type="dxa"/>
            <w:shd w:val="solid" w:color="FFFFFF" w:fill="auto"/>
          </w:tcPr>
          <w:p w14:paraId="1E251127" w14:textId="77777777" w:rsidR="009E1FB5" w:rsidRDefault="009E1FB5" w:rsidP="001B33C7">
            <w:pPr>
              <w:pStyle w:val="TAC"/>
              <w:rPr>
                <w:sz w:val="16"/>
                <w:szCs w:val="16"/>
              </w:rPr>
            </w:pPr>
            <w:r>
              <w:rPr>
                <w:sz w:val="16"/>
                <w:szCs w:val="16"/>
              </w:rPr>
              <w:t>2019-06</w:t>
            </w:r>
          </w:p>
        </w:tc>
        <w:tc>
          <w:tcPr>
            <w:tcW w:w="953" w:type="dxa"/>
            <w:shd w:val="solid" w:color="FFFFFF" w:fill="auto"/>
          </w:tcPr>
          <w:p w14:paraId="0F0FB9FF" w14:textId="77777777" w:rsidR="009E1FB5" w:rsidRDefault="009E1FB5" w:rsidP="001B33C7">
            <w:pPr>
              <w:pStyle w:val="TAC"/>
              <w:rPr>
                <w:sz w:val="16"/>
                <w:szCs w:val="16"/>
              </w:rPr>
            </w:pPr>
            <w:r>
              <w:rPr>
                <w:sz w:val="16"/>
                <w:szCs w:val="16"/>
              </w:rPr>
              <w:t>CP-84</w:t>
            </w:r>
          </w:p>
        </w:tc>
        <w:tc>
          <w:tcPr>
            <w:tcW w:w="1156" w:type="dxa"/>
            <w:shd w:val="solid" w:color="FFFFFF" w:fill="auto"/>
          </w:tcPr>
          <w:p w14:paraId="695F2148"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018CC976" w14:textId="77777777" w:rsidR="009E1FB5" w:rsidRDefault="009E1FB5" w:rsidP="001B33C7">
            <w:pPr>
              <w:pStyle w:val="TAL"/>
              <w:rPr>
                <w:sz w:val="16"/>
                <w:szCs w:val="16"/>
              </w:rPr>
            </w:pPr>
            <w:r>
              <w:rPr>
                <w:sz w:val="16"/>
                <w:szCs w:val="16"/>
              </w:rPr>
              <w:t>0403</w:t>
            </w:r>
          </w:p>
        </w:tc>
        <w:tc>
          <w:tcPr>
            <w:tcW w:w="449" w:type="dxa"/>
            <w:shd w:val="solid" w:color="FFFFFF" w:fill="auto"/>
          </w:tcPr>
          <w:p w14:paraId="1119627A" w14:textId="77777777" w:rsidR="009E1FB5" w:rsidRDefault="009E1FB5" w:rsidP="001B33C7">
            <w:pPr>
              <w:pStyle w:val="TAR"/>
              <w:rPr>
                <w:sz w:val="16"/>
                <w:szCs w:val="16"/>
              </w:rPr>
            </w:pPr>
            <w:r>
              <w:rPr>
                <w:sz w:val="16"/>
                <w:szCs w:val="16"/>
              </w:rPr>
              <w:t>2</w:t>
            </w:r>
          </w:p>
        </w:tc>
        <w:tc>
          <w:tcPr>
            <w:tcW w:w="449" w:type="dxa"/>
            <w:shd w:val="solid" w:color="FFFFFF" w:fill="auto"/>
          </w:tcPr>
          <w:p w14:paraId="15E3950D" w14:textId="77777777" w:rsidR="009E1FB5" w:rsidRDefault="009E1FB5" w:rsidP="001B33C7">
            <w:pPr>
              <w:pStyle w:val="TAC"/>
              <w:rPr>
                <w:sz w:val="16"/>
                <w:szCs w:val="16"/>
              </w:rPr>
            </w:pPr>
            <w:r>
              <w:rPr>
                <w:sz w:val="16"/>
                <w:szCs w:val="16"/>
              </w:rPr>
              <w:t>B</w:t>
            </w:r>
          </w:p>
        </w:tc>
        <w:tc>
          <w:tcPr>
            <w:tcW w:w="5241" w:type="dxa"/>
            <w:shd w:val="solid" w:color="FFFFFF" w:fill="auto"/>
          </w:tcPr>
          <w:p w14:paraId="56D9D193"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7D49DF49" w14:textId="77777777" w:rsidR="009E1FB5" w:rsidRPr="001B33C7" w:rsidRDefault="009E1FB5" w:rsidP="001B33C7">
            <w:pPr>
              <w:pStyle w:val="TAC"/>
              <w:rPr>
                <w:sz w:val="16"/>
                <w:szCs w:val="16"/>
              </w:rPr>
            </w:pPr>
            <w:r>
              <w:rPr>
                <w:sz w:val="16"/>
                <w:szCs w:val="16"/>
              </w:rPr>
              <w:t>16.2.0</w:t>
            </w:r>
          </w:p>
        </w:tc>
      </w:tr>
      <w:tr w:rsidR="00D35AE7" w:rsidRPr="006B0D02" w14:paraId="1A1A0F2F" w14:textId="77777777" w:rsidTr="003F58D4">
        <w:tc>
          <w:tcPr>
            <w:tcW w:w="844" w:type="dxa"/>
            <w:shd w:val="solid" w:color="FFFFFF" w:fill="auto"/>
          </w:tcPr>
          <w:p w14:paraId="47E1CB9D" w14:textId="77777777" w:rsidR="00D35AE7" w:rsidRDefault="00D35AE7" w:rsidP="00D35AE7">
            <w:pPr>
              <w:pStyle w:val="TAC"/>
              <w:rPr>
                <w:sz w:val="16"/>
                <w:szCs w:val="16"/>
              </w:rPr>
            </w:pPr>
            <w:r>
              <w:rPr>
                <w:sz w:val="16"/>
                <w:szCs w:val="16"/>
              </w:rPr>
              <w:t>2019-06</w:t>
            </w:r>
          </w:p>
        </w:tc>
        <w:tc>
          <w:tcPr>
            <w:tcW w:w="953" w:type="dxa"/>
            <w:shd w:val="solid" w:color="FFFFFF" w:fill="auto"/>
          </w:tcPr>
          <w:p w14:paraId="3C4D2DE3" w14:textId="77777777" w:rsidR="00D35AE7" w:rsidRDefault="00D35AE7" w:rsidP="00D35AE7">
            <w:pPr>
              <w:pStyle w:val="TAC"/>
              <w:rPr>
                <w:sz w:val="16"/>
                <w:szCs w:val="16"/>
              </w:rPr>
            </w:pPr>
            <w:r>
              <w:rPr>
                <w:sz w:val="16"/>
                <w:szCs w:val="16"/>
              </w:rPr>
              <w:t>CP-84</w:t>
            </w:r>
          </w:p>
        </w:tc>
        <w:tc>
          <w:tcPr>
            <w:tcW w:w="1156" w:type="dxa"/>
            <w:shd w:val="solid" w:color="FFFFFF" w:fill="auto"/>
          </w:tcPr>
          <w:p w14:paraId="77E62DDC"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547A4D4D" w14:textId="77777777" w:rsidR="00D35AE7" w:rsidRDefault="00D35AE7" w:rsidP="00D35AE7">
            <w:pPr>
              <w:pStyle w:val="TAL"/>
              <w:rPr>
                <w:sz w:val="16"/>
                <w:szCs w:val="16"/>
              </w:rPr>
            </w:pPr>
            <w:r>
              <w:rPr>
                <w:sz w:val="16"/>
                <w:szCs w:val="16"/>
              </w:rPr>
              <w:t>0413</w:t>
            </w:r>
          </w:p>
        </w:tc>
        <w:tc>
          <w:tcPr>
            <w:tcW w:w="449" w:type="dxa"/>
            <w:shd w:val="solid" w:color="FFFFFF" w:fill="auto"/>
          </w:tcPr>
          <w:p w14:paraId="72F470E4" w14:textId="77777777" w:rsidR="00D35AE7" w:rsidRDefault="00D35AE7" w:rsidP="00D35AE7">
            <w:pPr>
              <w:pStyle w:val="TAR"/>
              <w:rPr>
                <w:sz w:val="16"/>
                <w:szCs w:val="16"/>
              </w:rPr>
            </w:pPr>
            <w:r>
              <w:rPr>
                <w:sz w:val="16"/>
                <w:szCs w:val="16"/>
              </w:rPr>
              <w:t>2</w:t>
            </w:r>
          </w:p>
        </w:tc>
        <w:tc>
          <w:tcPr>
            <w:tcW w:w="449" w:type="dxa"/>
            <w:shd w:val="solid" w:color="FFFFFF" w:fill="auto"/>
          </w:tcPr>
          <w:p w14:paraId="269BC694" w14:textId="77777777" w:rsidR="00D35AE7" w:rsidRDefault="00D35AE7" w:rsidP="00D35AE7">
            <w:pPr>
              <w:pStyle w:val="TAC"/>
              <w:rPr>
                <w:sz w:val="16"/>
                <w:szCs w:val="16"/>
              </w:rPr>
            </w:pPr>
            <w:r>
              <w:rPr>
                <w:sz w:val="16"/>
                <w:szCs w:val="16"/>
              </w:rPr>
              <w:t>B</w:t>
            </w:r>
          </w:p>
        </w:tc>
        <w:tc>
          <w:tcPr>
            <w:tcW w:w="5241" w:type="dxa"/>
            <w:shd w:val="solid" w:color="FFFFFF" w:fill="auto"/>
          </w:tcPr>
          <w:p w14:paraId="411DD709" w14:textId="77777777" w:rsidR="00D35AE7" w:rsidRPr="00AE5EE0" w:rsidRDefault="00D35AE7" w:rsidP="00D35AE7">
            <w:pPr>
              <w:pStyle w:val="TAL"/>
              <w:rPr>
                <w:sz w:val="16"/>
                <w:szCs w:val="16"/>
              </w:rPr>
            </w:pPr>
            <w:r w:rsidRPr="009E1FB5">
              <w:rPr>
                <w:sz w:val="16"/>
                <w:szCs w:val="16"/>
              </w:rPr>
              <w:t xml:space="preserve">SNPN selection - new </w:t>
            </w:r>
            <w:r w:rsidR="00962ACC">
              <w:rPr>
                <w:sz w:val="16"/>
                <w:szCs w:val="16"/>
              </w:rPr>
              <w:t>clause</w:t>
            </w:r>
            <w:r w:rsidRPr="009E1FB5">
              <w:rPr>
                <w:sz w:val="16"/>
                <w:szCs w:val="16"/>
              </w:rPr>
              <w:t>s</w:t>
            </w:r>
          </w:p>
        </w:tc>
        <w:tc>
          <w:tcPr>
            <w:tcW w:w="748" w:type="dxa"/>
            <w:shd w:val="solid" w:color="FFFFFF" w:fill="auto"/>
          </w:tcPr>
          <w:p w14:paraId="30CF41BF" w14:textId="77777777" w:rsidR="00D35AE7" w:rsidRDefault="00D35AE7" w:rsidP="00D35AE7">
            <w:pPr>
              <w:pStyle w:val="TAC"/>
              <w:rPr>
                <w:sz w:val="16"/>
                <w:szCs w:val="16"/>
              </w:rPr>
            </w:pPr>
            <w:r w:rsidRPr="00140B6F">
              <w:rPr>
                <w:sz w:val="16"/>
                <w:szCs w:val="16"/>
              </w:rPr>
              <w:t>16.2.0</w:t>
            </w:r>
          </w:p>
        </w:tc>
      </w:tr>
      <w:tr w:rsidR="00D35AE7" w:rsidRPr="006B0D02" w14:paraId="446B58D9" w14:textId="77777777" w:rsidTr="003F58D4">
        <w:tc>
          <w:tcPr>
            <w:tcW w:w="844" w:type="dxa"/>
            <w:shd w:val="solid" w:color="FFFFFF" w:fill="auto"/>
          </w:tcPr>
          <w:p w14:paraId="74C54CE5" w14:textId="77777777" w:rsidR="00D35AE7" w:rsidRDefault="00D35AE7" w:rsidP="00D35AE7">
            <w:pPr>
              <w:pStyle w:val="TAC"/>
              <w:rPr>
                <w:sz w:val="16"/>
                <w:szCs w:val="16"/>
              </w:rPr>
            </w:pPr>
            <w:r>
              <w:rPr>
                <w:sz w:val="16"/>
                <w:szCs w:val="16"/>
              </w:rPr>
              <w:t>2019-06</w:t>
            </w:r>
          </w:p>
        </w:tc>
        <w:tc>
          <w:tcPr>
            <w:tcW w:w="953" w:type="dxa"/>
            <w:shd w:val="solid" w:color="FFFFFF" w:fill="auto"/>
          </w:tcPr>
          <w:p w14:paraId="5023F0B1" w14:textId="77777777" w:rsidR="00D35AE7" w:rsidRDefault="00D35AE7" w:rsidP="00D35AE7">
            <w:pPr>
              <w:pStyle w:val="TAC"/>
              <w:rPr>
                <w:sz w:val="16"/>
                <w:szCs w:val="16"/>
              </w:rPr>
            </w:pPr>
            <w:r>
              <w:rPr>
                <w:sz w:val="16"/>
                <w:szCs w:val="16"/>
              </w:rPr>
              <w:t>CP-84</w:t>
            </w:r>
          </w:p>
        </w:tc>
        <w:tc>
          <w:tcPr>
            <w:tcW w:w="1156" w:type="dxa"/>
            <w:shd w:val="solid" w:color="FFFFFF" w:fill="auto"/>
          </w:tcPr>
          <w:p w14:paraId="0DD587C0"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3C5953C" w14:textId="77777777" w:rsidR="00D35AE7" w:rsidRDefault="00D35AE7" w:rsidP="00D35AE7">
            <w:pPr>
              <w:pStyle w:val="TAL"/>
              <w:rPr>
                <w:sz w:val="16"/>
                <w:szCs w:val="16"/>
              </w:rPr>
            </w:pPr>
            <w:r>
              <w:rPr>
                <w:sz w:val="16"/>
                <w:szCs w:val="16"/>
              </w:rPr>
              <w:t>0414</w:t>
            </w:r>
          </w:p>
        </w:tc>
        <w:tc>
          <w:tcPr>
            <w:tcW w:w="449" w:type="dxa"/>
            <w:shd w:val="solid" w:color="FFFFFF" w:fill="auto"/>
          </w:tcPr>
          <w:p w14:paraId="5DFAF962" w14:textId="77777777" w:rsidR="00D35AE7" w:rsidRDefault="00D35AE7" w:rsidP="00D35AE7">
            <w:pPr>
              <w:pStyle w:val="TAR"/>
              <w:rPr>
                <w:sz w:val="16"/>
                <w:szCs w:val="16"/>
              </w:rPr>
            </w:pPr>
            <w:r>
              <w:rPr>
                <w:sz w:val="16"/>
                <w:szCs w:val="16"/>
              </w:rPr>
              <w:t>3</w:t>
            </w:r>
          </w:p>
        </w:tc>
        <w:tc>
          <w:tcPr>
            <w:tcW w:w="449" w:type="dxa"/>
            <w:shd w:val="solid" w:color="FFFFFF" w:fill="auto"/>
          </w:tcPr>
          <w:p w14:paraId="003E1599" w14:textId="77777777" w:rsidR="00D35AE7" w:rsidRDefault="00D35AE7" w:rsidP="00D35AE7">
            <w:pPr>
              <w:pStyle w:val="TAC"/>
              <w:rPr>
                <w:sz w:val="16"/>
                <w:szCs w:val="16"/>
              </w:rPr>
            </w:pPr>
            <w:r>
              <w:rPr>
                <w:sz w:val="16"/>
                <w:szCs w:val="16"/>
              </w:rPr>
              <w:t>B</w:t>
            </w:r>
          </w:p>
        </w:tc>
        <w:tc>
          <w:tcPr>
            <w:tcW w:w="5241" w:type="dxa"/>
            <w:shd w:val="solid" w:color="FFFFFF" w:fill="auto"/>
          </w:tcPr>
          <w:p w14:paraId="68CF3EC2" w14:textId="77777777" w:rsidR="00D35AE7" w:rsidRPr="009E1FB5" w:rsidRDefault="00D35AE7" w:rsidP="00D35AE7">
            <w:pPr>
              <w:pStyle w:val="TAL"/>
              <w:rPr>
                <w:sz w:val="16"/>
                <w:szCs w:val="16"/>
              </w:rPr>
            </w:pPr>
            <w:r w:rsidRPr="00F87F5B">
              <w:rPr>
                <w:sz w:val="16"/>
                <w:szCs w:val="16"/>
              </w:rPr>
              <w:t xml:space="preserve">SNPN selection - update of existing </w:t>
            </w:r>
            <w:r w:rsidR="00962ACC">
              <w:rPr>
                <w:sz w:val="16"/>
                <w:szCs w:val="16"/>
              </w:rPr>
              <w:t>clause</w:t>
            </w:r>
            <w:r w:rsidRPr="00F87F5B">
              <w:rPr>
                <w:sz w:val="16"/>
                <w:szCs w:val="16"/>
              </w:rPr>
              <w:t>s</w:t>
            </w:r>
          </w:p>
        </w:tc>
        <w:tc>
          <w:tcPr>
            <w:tcW w:w="748" w:type="dxa"/>
            <w:shd w:val="solid" w:color="FFFFFF" w:fill="auto"/>
          </w:tcPr>
          <w:p w14:paraId="71A790CF" w14:textId="77777777" w:rsidR="00D35AE7" w:rsidRDefault="00D35AE7" w:rsidP="00D35AE7">
            <w:pPr>
              <w:pStyle w:val="TAC"/>
              <w:rPr>
                <w:sz w:val="16"/>
                <w:szCs w:val="16"/>
              </w:rPr>
            </w:pPr>
            <w:r w:rsidRPr="00140B6F">
              <w:rPr>
                <w:sz w:val="16"/>
                <w:szCs w:val="16"/>
              </w:rPr>
              <w:t>16.2.0</w:t>
            </w:r>
          </w:p>
        </w:tc>
      </w:tr>
      <w:tr w:rsidR="00D35AE7" w:rsidRPr="006B0D02" w14:paraId="02C4D3A4" w14:textId="77777777" w:rsidTr="003F58D4">
        <w:tc>
          <w:tcPr>
            <w:tcW w:w="844" w:type="dxa"/>
            <w:shd w:val="solid" w:color="FFFFFF" w:fill="auto"/>
          </w:tcPr>
          <w:p w14:paraId="653C5C37" w14:textId="77777777" w:rsidR="00D35AE7" w:rsidRDefault="00D35AE7" w:rsidP="00D35AE7">
            <w:pPr>
              <w:pStyle w:val="TAC"/>
              <w:rPr>
                <w:sz w:val="16"/>
                <w:szCs w:val="16"/>
              </w:rPr>
            </w:pPr>
            <w:r>
              <w:rPr>
                <w:sz w:val="16"/>
                <w:szCs w:val="16"/>
              </w:rPr>
              <w:t>2019-06</w:t>
            </w:r>
          </w:p>
        </w:tc>
        <w:tc>
          <w:tcPr>
            <w:tcW w:w="953" w:type="dxa"/>
            <w:shd w:val="solid" w:color="FFFFFF" w:fill="auto"/>
          </w:tcPr>
          <w:p w14:paraId="57AA8C96" w14:textId="77777777" w:rsidR="00D35AE7" w:rsidRDefault="00D35AE7" w:rsidP="00D35AE7">
            <w:pPr>
              <w:pStyle w:val="TAC"/>
              <w:rPr>
                <w:sz w:val="16"/>
                <w:szCs w:val="16"/>
              </w:rPr>
            </w:pPr>
            <w:r>
              <w:rPr>
                <w:sz w:val="16"/>
                <w:szCs w:val="16"/>
              </w:rPr>
              <w:t>CP-84</w:t>
            </w:r>
          </w:p>
        </w:tc>
        <w:tc>
          <w:tcPr>
            <w:tcW w:w="1156" w:type="dxa"/>
            <w:shd w:val="solid" w:color="FFFFFF" w:fill="auto"/>
          </w:tcPr>
          <w:p w14:paraId="44E031D4"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67E47BF6" w14:textId="77777777" w:rsidR="00D35AE7" w:rsidRDefault="00D35AE7" w:rsidP="00D35AE7">
            <w:pPr>
              <w:pStyle w:val="TAL"/>
              <w:rPr>
                <w:sz w:val="16"/>
                <w:szCs w:val="16"/>
              </w:rPr>
            </w:pPr>
            <w:r>
              <w:rPr>
                <w:sz w:val="16"/>
                <w:szCs w:val="16"/>
              </w:rPr>
              <w:t>0415</w:t>
            </w:r>
          </w:p>
        </w:tc>
        <w:tc>
          <w:tcPr>
            <w:tcW w:w="449" w:type="dxa"/>
            <w:shd w:val="solid" w:color="FFFFFF" w:fill="auto"/>
          </w:tcPr>
          <w:p w14:paraId="4374866D" w14:textId="77777777" w:rsidR="00D35AE7" w:rsidRDefault="00D35AE7" w:rsidP="00D35AE7">
            <w:pPr>
              <w:pStyle w:val="TAR"/>
              <w:rPr>
                <w:sz w:val="16"/>
                <w:szCs w:val="16"/>
              </w:rPr>
            </w:pPr>
            <w:r>
              <w:rPr>
                <w:sz w:val="16"/>
                <w:szCs w:val="16"/>
              </w:rPr>
              <w:t>2</w:t>
            </w:r>
          </w:p>
        </w:tc>
        <w:tc>
          <w:tcPr>
            <w:tcW w:w="449" w:type="dxa"/>
            <w:shd w:val="solid" w:color="FFFFFF" w:fill="auto"/>
          </w:tcPr>
          <w:p w14:paraId="6855D950" w14:textId="77777777" w:rsidR="00D35AE7" w:rsidRDefault="00D35AE7" w:rsidP="00D35AE7">
            <w:pPr>
              <w:pStyle w:val="TAC"/>
              <w:rPr>
                <w:sz w:val="16"/>
                <w:szCs w:val="16"/>
              </w:rPr>
            </w:pPr>
            <w:r>
              <w:rPr>
                <w:sz w:val="16"/>
                <w:szCs w:val="16"/>
              </w:rPr>
              <w:t>B</w:t>
            </w:r>
          </w:p>
        </w:tc>
        <w:tc>
          <w:tcPr>
            <w:tcW w:w="5241" w:type="dxa"/>
            <w:shd w:val="solid" w:color="FFFFFF" w:fill="auto"/>
          </w:tcPr>
          <w:p w14:paraId="407ECA79"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5B2A59D3" w14:textId="77777777" w:rsidR="00D35AE7" w:rsidRDefault="00D35AE7" w:rsidP="00D35AE7">
            <w:pPr>
              <w:pStyle w:val="TAC"/>
              <w:rPr>
                <w:sz w:val="16"/>
                <w:szCs w:val="16"/>
              </w:rPr>
            </w:pPr>
            <w:r w:rsidRPr="00140B6F">
              <w:rPr>
                <w:sz w:val="16"/>
                <w:szCs w:val="16"/>
              </w:rPr>
              <w:t>16.2.0</w:t>
            </w:r>
          </w:p>
        </w:tc>
      </w:tr>
      <w:tr w:rsidR="00D35AE7" w:rsidRPr="006B0D02" w14:paraId="7CB9B9CD" w14:textId="77777777" w:rsidTr="003F58D4">
        <w:tc>
          <w:tcPr>
            <w:tcW w:w="844" w:type="dxa"/>
            <w:shd w:val="solid" w:color="FFFFFF" w:fill="auto"/>
          </w:tcPr>
          <w:p w14:paraId="53F7E1D7" w14:textId="77777777" w:rsidR="00D35AE7" w:rsidRDefault="00D35AE7" w:rsidP="00D35AE7">
            <w:pPr>
              <w:pStyle w:val="TAC"/>
              <w:rPr>
                <w:sz w:val="16"/>
                <w:szCs w:val="16"/>
              </w:rPr>
            </w:pPr>
            <w:r>
              <w:rPr>
                <w:sz w:val="16"/>
                <w:szCs w:val="16"/>
              </w:rPr>
              <w:t>2019-06</w:t>
            </w:r>
          </w:p>
        </w:tc>
        <w:tc>
          <w:tcPr>
            <w:tcW w:w="953" w:type="dxa"/>
            <w:shd w:val="solid" w:color="FFFFFF" w:fill="auto"/>
          </w:tcPr>
          <w:p w14:paraId="679FD5D7" w14:textId="77777777" w:rsidR="00D35AE7" w:rsidRDefault="00D35AE7" w:rsidP="00D35AE7">
            <w:pPr>
              <w:pStyle w:val="TAC"/>
              <w:rPr>
                <w:sz w:val="16"/>
                <w:szCs w:val="16"/>
              </w:rPr>
            </w:pPr>
            <w:r>
              <w:rPr>
                <w:sz w:val="16"/>
                <w:szCs w:val="16"/>
              </w:rPr>
              <w:t>CP-84</w:t>
            </w:r>
          </w:p>
        </w:tc>
        <w:tc>
          <w:tcPr>
            <w:tcW w:w="1156" w:type="dxa"/>
            <w:shd w:val="solid" w:color="FFFFFF" w:fill="auto"/>
          </w:tcPr>
          <w:p w14:paraId="79DB76B0"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365391E" w14:textId="77777777" w:rsidR="00D35AE7" w:rsidRDefault="00D35AE7" w:rsidP="00D35AE7">
            <w:pPr>
              <w:pStyle w:val="TAL"/>
              <w:rPr>
                <w:sz w:val="16"/>
                <w:szCs w:val="16"/>
              </w:rPr>
            </w:pPr>
            <w:r>
              <w:rPr>
                <w:sz w:val="16"/>
                <w:szCs w:val="16"/>
              </w:rPr>
              <w:t>0418</w:t>
            </w:r>
          </w:p>
        </w:tc>
        <w:tc>
          <w:tcPr>
            <w:tcW w:w="449" w:type="dxa"/>
            <w:shd w:val="solid" w:color="FFFFFF" w:fill="auto"/>
          </w:tcPr>
          <w:p w14:paraId="0D4D256B" w14:textId="77777777" w:rsidR="00D35AE7" w:rsidRDefault="00D35AE7" w:rsidP="00D35AE7">
            <w:pPr>
              <w:pStyle w:val="TAR"/>
              <w:rPr>
                <w:sz w:val="16"/>
                <w:szCs w:val="16"/>
              </w:rPr>
            </w:pPr>
            <w:r>
              <w:rPr>
                <w:sz w:val="16"/>
                <w:szCs w:val="16"/>
              </w:rPr>
              <w:t>1</w:t>
            </w:r>
          </w:p>
        </w:tc>
        <w:tc>
          <w:tcPr>
            <w:tcW w:w="449" w:type="dxa"/>
            <w:shd w:val="solid" w:color="FFFFFF" w:fill="auto"/>
          </w:tcPr>
          <w:p w14:paraId="63A1348A" w14:textId="77777777" w:rsidR="00D35AE7" w:rsidRDefault="00D35AE7" w:rsidP="00D35AE7">
            <w:pPr>
              <w:pStyle w:val="TAC"/>
              <w:rPr>
                <w:sz w:val="16"/>
                <w:szCs w:val="16"/>
              </w:rPr>
            </w:pPr>
            <w:r>
              <w:rPr>
                <w:sz w:val="16"/>
                <w:szCs w:val="16"/>
              </w:rPr>
              <w:t>F</w:t>
            </w:r>
          </w:p>
        </w:tc>
        <w:tc>
          <w:tcPr>
            <w:tcW w:w="5241" w:type="dxa"/>
            <w:shd w:val="solid" w:color="FFFFFF" w:fill="auto"/>
          </w:tcPr>
          <w:p w14:paraId="3A697497"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7AAA9241" w14:textId="77777777" w:rsidR="00D35AE7" w:rsidRDefault="00D35AE7" w:rsidP="00D35AE7">
            <w:pPr>
              <w:pStyle w:val="TAC"/>
              <w:rPr>
                <w:sz w:val="16"/>
                <w:szCs w:val="16"/>
              </w:rPr>
            </w:pPr>
            <w:r w:rsidRPr="00140B6F">
              <w:rPr>
                <w:sz w:val="16"/>
                <w:szCs w:val="16"/>
              </w:rPr>
              <w:t>16.2.0</w:t>
            </w:r>
          </w:p>
        </w:tc>
      </w:tr>
      <w:tr w:rsidR="00D35AE7" w:rsidRPr="006B0D02" w14:paraId="010BBCA5" w14:textId="77777777" w:rsidTr="003F58D4">
        <w:tc>
          <w:tcPr>
            <w:tcW w:w="844" w:type="dxa"/>
            <w:shd w:val="solid" w:color="FFFFFF" w:fill="auto"/>
          </w:tcPr>
          <w:p w14:paraId="7C19E6C7" w14:textId="77777777" w:rsidR="00D35AE7" w:rsidRDefault="00D35AE7" w:rsidP="00D35AE7">
            <w:pPr>
              <w:pStyle w:val="TAC"/>
              <w:rPr>
                <w:sz w:val="16"/>
                <w:szCs w:val="16"/>
              </w:rPr>
            </w:pPr>
            <w:r>
              <w:rPr>
                <w:sz w:val="16"/>
                <w:szCs w:val="16"/>
              </w:rPr>
              <w:t>2019-06</w:t>
            </w:r>
          </w:p>
        </w:tc>
        <w:tc>
          <w:tcPr>
            <w:tcW w:w="953" w:type="dxa"/>
            <w:shd w:val="solid" w:color="FFFFFF" w:fill="auto"/>
          </w:tcPr>
          <w:p w14:paraId="08B7637F" w14:textId="77777777" w:rsidR="00D35AE7" w:rsidRDefault="00D35AE7" w:rsidP="00D35AE7">
            <w:pPr>
              <w:pStyle w:val="TAC"/>
              <w:rPr>
                <w:sz w:val="16"/>
                <w:szCs w:val="16"/>
              </w:rPr>
            </w:pPr>
            <w:r>
              <w:rPr>
                <w:sz w:val="16"/>
                <w:szCs w:val="16"/>
              </w:rPr>
              <w:t>CP-84</w:t>
            </w:r>
          </w:p>
        </w:tc>
        <w:tc>
          <w:tcPr>
            <w:tcW w:w="1156" w:type="dxa"/>
            <w:shd w:val="solid" w:color="FFFFFF" w:fill="auto"/>
          </w:tcPr>
          <w:p w14:paraId="7E70B4B5"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44D17F16" w14:textId="77777777" w:rsidR="00D35AE7" w:rsidRDefault="00D35AE7" w:rsidP="00D35AE7">
            <w:pPr>
              <w:pStyle w:val="TAL"/>
              <w:rPr>
                <w:sz w:val="16"/>
                <w:szCs w:val="16"/>
              </w:rPr>
            </w:pPr>
            <w:r>
              <w:rPr>
                <w:sz w:val="16"/>
                <w:szCs w:val="16"/>
              </w:rPr>
              <w:t>0419</w:t>
            </w:r>
          </w:p>
        </w:tc>
        <w:tc>
          <w:tcPr>
            <w:tcW w:w="449" w:type="dxa"/>
            <w:shd w:val="solid" w:color="FFFFFF" w:fill="auto"/>
          </w:tcPr>
          <w:p w14:paraId="3405483C" w14:textId="77777777" w:rsidR="00D35AE7" w:rsidRDefault="00D35AE7" w:rsidP="00D35AE7">
            <w:pPr>
              <w:pStyle w:val="TAR"/>
              <w:rPr>
                <w:sz w:val="16"/>
                <w:szCs w:val="16"/>
              </w:rPr>
            </w:pPr>
            <w:r>
              <w:rPr>
                <w:sz w:val="16"/>
                <w:szCs w:val="16"/>
              </w:rPr>
              <w:t>1</w:t>
            </w:r>
          </w:p>
        </w:tc>
        <w:tc>
          <w:tcPr>
            <w:tcW w:w="449" w:type="dxa"/>
            <w:shd w:val="solid" w:color="FFFFFF" w:fill="auto"/>
          </w:tcPr>
          <w:p w14:paraId="49B0E616" w14:textId="77777777" w:rsidR="00D35AE7" w:rsidRDefault="00D35AE7" w:rsidP="00D35AE7">
            <w:pPr>
              <w:pStyle w:val="TAC"/>
              <w:rPr>
                <w:sz w:val="16"/>
                <w:szCs w:val="16"/>
              </w:rPr>
            </w:pPr>
            <w:r>
              <w:rPr>
                <w:sz w:val="16"/>
                <w:szCs w:val="16"/>
              </w:rPr>
              <w:t>F</w:t>
            </w:r>
          </w:p>
        </w:tc>
        <w:tc>
          <w:tcPr>
            <w:tcW w:w="5241" w:type="dxa"/>
            <w:shd w:val="solid" w:color="FFFFFF" w:fill="auto"/>
          </w:tcPr>
          <w:p w14:paraId="2277ADFD"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645A8E23" w14:textId="77777777" w:rsidR="00D35AE7" w:rsidRDefault="00D35AE7" w:rsidP="00D35AE7">
            <w:pPr>
              <w:pStyle w:val="TAC"/>
              <w:rPr>
                <w:sz w:val="16"/>
                <w:szCs w:val="16"/>
              </w:rPr>
            </w:pPr>
            <w:r w:rsidRPr="00140B6F">
              <w:rPr>
                <w:sz w:val="16"/>
                <w:szCs w:val="16"/>
              </w:rPr>
              <w:t>16.2.0</w:t>
            </w:r>
          </w:p>
        </w:tc>
      </w:tr>
      <w:tr w:rsidR="00D35AE7" w:rsidRPr="006B0D02" w14:paraId="1133F0F8" w14:textId="77777777" w:rsidTr="003F58D4">
        <w:tc>
          <w:tcPr>
            <w:tcW w:w="844" w:type="dxa"/>
            <w:shd w:val="solid" w:color="FFFFFF" w:fill="auto"/>
          </w:tcPr>
          <w:p w14:paraId="3A50B6F2" w14:textId="77777777" w:rsidR="00D35AE7" w:rsidRDefault="00D35AE7" w:rsidP="00D35AE7">
            <w:pPr>
              <w:pStyle w:val="TAC"/>
              <w:rPr>
                <w:sz w:val="16"/>
                <w:szCs w:val="16"/>
              </w:rPr>
            </w:pPr>
            <w:r>
              <w:rPr>
                <w:sz w:val="16"/>
                <w:szCs w:val="16"/>
              </w:rPr>
              <w:t>2019-06</w:t>
            </w:r>
          </w:p>
        </w:tc>
        <w:tc>
          <w:tcPr>
            <w:tcW w:w="953" w:type="dxa"/>
            <w:shd w:val="solid" w:color="FFFFFF" w:fill="auto"/>
          </w:tcPr>
          <w:p w14:paraId="458733D0" w14:textId="77777777" w:rsidR="00D35AE7" w:rsidRDefault="00D35AE7" w:rsidP="00D35AE7">
            <w:pPr>
              <w:pStyle w:val="TAC"/>
              <w:rPr>
                <w:sz w:val="16"/>
                <w:szCs w:val="16"/>
              </w:rPr>
            </w:pPr>
            <w:r>
              <w:rPr>
                <w:sz w:val="16"/>
                <w:szCs w:val="16"/>
              </w:rPr>
              <w:t>CP-84</w:t>
            </w:r>
          </w:p>
        </w:tc>
        <w:tc>
          <w:tcPr>
            <w:tcW w:w="1156" w:type="dxa"/>
            <w:shd w:val="solid" w:color="FFFFFF" w:fill="auto"/>
          </w:tcPr>
          <w:p w14:paraId="6EDB85F5"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76AEE835" w14:textId="77777777" w:rsidR="00D35AE7" w:rsidRDefault="00D35AE7" w:rsidP="00D35AE7">
            <w:pPr>
              <w:pStyle w:val="TAL"/>
              <w:rPr>
                <w:sz w:val="16"/>
                <w:szCs w:val="16"/>
              </w:rPr>
            </w:pPr>
            <w:r>
              <w:rPr>
                <w:sz w:val="16"/>
                <w:szCs w:val="16"/>
              </w:rPr>
              <w:t>0420</w:t>
            </w:r>
          </w:p>
        </w:tc>
        <w:tc>
          <w:tcPr>
            <w:tcW w:w="449" w:type="dxa"/>
            <w:shd w:val="solid" w:color="FFFFFF" w:fill="auto"/>
          </w:tcPr>
          <w:p w14:paraId="2F0F4226" w14:textId="77777777" w:rsidR="00D35AE7" w:rsidRDefault="00D35AE7" w:rsidP="00D35AE7">
            <w:pPr>
              <w:pStyle w:val="TAR"/>
              <w:rPr>
                <w:sz w:val="16"/>
                <w:szCs w:val="16"/>
              </w:rPr>
            </w:pPr>
            <w:r>
              <w:rPr>
                <w:sz w:val="16"/>
                <w:szCs w:val="16"/>
              </w:rPr>
              <w:t>1</w:t>
            </w:r>
          </w:p>
        </w:tc>
        <w:tc>
          <w:tcPr>
            <w:tcW w:w="449" w:type="dxa"/>
            <w:shd w:val="solid" w:color="FFFFFF" w:fill="auto"/>
          </w:tcPr>
          <w:p w14:paraId="7769803F" w14:textId="77777777" w:rsidR="00D35AE7" w:rsidRDefault="00D35AE7" w:rsidP="00D35AE7">
            <w:pPr>
              <w:pStyle w:val="TAC"/>
              <w:rPr>
                <w:sz w:val="16"/>
                <w:szCs w:val="16"/>
              </w:rPr>
            </w:pPr>
            <w:r>
              <w:rPr>
                <w:sz w:val="16"/>
                <w:szCs w:val="16"/>
              </w:rPr>
              <w:t>F</w:t>
            </w:r>
          </w:p>
        </w:tc>
        <w:tc>
          <w:tcPr>
            <w:tcW w:w="5241" w:type="dxa"/>
            <w:shd w:val="solid" w:color="FFFFFF" w:fill="auto"/>
          </w:tcPr>
          <w:p w14:paraId="2569E5ED"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6AA68472" w14:textId="77777777" w:rsidR="00D35AE7" w:rsidRDefault="00D35AE7" w:rsidP="00D35AE7">
            <w:pPr>
              <w:pStyle w:val="TAC"/>
              <w:rPr>
                <w:sz w:val="16"/>
                <w:szCs w:val="16"/>
              </w:rPr>
            </w:pPr>
            <w:r w:rsidRPr="00140B6F">
              <w:rPr>
                <w:sz w:val="16"/>
                <w:szCs w:val="16"/>
              </w:rPr>
              <w:t>16.2.0</w:t>
            </w:r>
          </w:p>
        </w:tc>
      </w:tr>
      <w:tr w:rsidR="00D35AE7" w:rsidRPr="006B0D02" w14:paraId="404EBD27" w14:textId="77777777" w:rsidTr="003F58D4">
        <w:tc>
          <w:tcPr>
            <w:tcW w:w="844" w:type="dxa"/>
            <w:shd w:val="solid" w:color="FFFFFF" w:fill="auto"/>
          </w:tcPr>
          <w:p w14:paraId="10B00E9F" w14:textId="77777777" w:rsidR="00D35AE7" w:rsidRDefault="00D35AE7" w:rsidP="00D35AE7">
            <w:pPr>
              <w:pStyle w:val="TAC"/>
              <w:rPr>
                <w:sz w:val="16"/>
                <w:szCs w:val="16"/>
              </w:rPr>
            </w:pPr>
            <w:r>
              <w:rPr>
                <w:sz w:val="16"/>
                <w:szCs w:val="16"/>
              </w:rPr>
              <w:t>2019-06</w:t>
            </w:r>
          </w:p>
        </w:tc>
        <w:tc>
          <w:tcPr>
            <w:tcW w:w="953" w:type="dxa"/>
            <w:shd w:val="solid" w:color="FFFFFF" w:fill="auto"/>
          </w:tcPr>
          <w:p w14:paraId="4D2DA9E6" w14:textId="77777777" w:rsidR="00D35AE7" w:rsidRDefault="00D35AE7" w:rsidP="00D35AE7">
            <w:pPr>
              <w:pStyle w:val="TAC"/>
              <w:rPr>
                <w:sz w:val="16"/>
                <w:szCs w:val="16"/>
              </w:rPr>
            </w:pPr>
            <w:r>
              <w:rPr>
                <w:sz w:val="16"/>
                <w:szCs w:val="16"/>
              </w:rPr>
              <w:t>CP-84</w:t>
            </w:r>
          </w:p>
        </w:tc>
        <w:tc>
          <w:tcPr>
            <w:tcW w:w="1156" w:type="dxa"/>
            <w:shd w:val="solid" w:color="FFFFFF" w:fill="auto"/>
          </w:tcPr>
          <w:p w14:paraId="6BDBC8F9"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69B9F24A" w14:textId="77777777" w:rsidR="00D35AE7" w:rsidRDefault="00D35AE7" w:rsidP="00D35AE7">
            <w:pPr>
              <w:pStyle w:val="TAL"/>
              <w:rPr>
                <w:sz w:val="16"/>
                <w:szCs w:val="16"/>
              </w:rPr>
            </w:pPr>
            <w:r>
              <w:rPr>
                <w:sz w:val="16"/>
                <w:szCs w:val="16"/>
              </w:rPr>
              <w:t>0421</w:t>
            </w:r>
          </w:p>
        </w:tc>
        <w:tc>
          <w:tcPr>
            <w:tcW w:w="449" w:type="dxa"/>
            <w:shd w:val="solid" w:color="FFFFFF" w:fill="auto"/>
          </w:tcPr>
          <w:p w14:paraId="1D90E836" w14:textId="77777777" w:rsidR="00D35AE7" w:rsidRDefault="00D35AE7" w:rsidP="00D35AE7">
            <w:pPr>
              <w:pStyle w:val="TAR"/>
              <w:rPr>
                <w:sz w:val="16"/>
                <w:szCs w:val="16"/>
              </w:rPr>
            </w:pPr>
            <w:r>
              <w:rPr>
                <w:sz w:val="16"/>
                <w:szCs w:val="16"/>
              </w:rPr>
              <w:t>1</w:t>
            </w:r>
          </w:p>
        </w:tc>
        <w:tc>
          <w:tcPr>
            <w:tcW w:w="449" w:type="dxa"/>
            <w:shd w:val="solid" w:color="FFFFFF" w:fill="auto"/>
          </w:tcPr>
          <w:p w14:paraId="5B292599" w14:textId="77777777" w:rsidR="00D35AE7" w:rsidRDefault="00D35AE7" w:rsidP="00D35AE7">
            <w:pPr>
              <w:pStyle w:val="TAC"/>
              <w:rPr>
                <w:sz w:val="16"/>
                <w:szCs w:val="16"/>
              </w:rPr>
            </w:pPr>
            <w:r>
              <w:rPr>
                <w:sz w:val="16"/>
                <w:szCs w:val="16"/>
              </w:rPr>
              <w:t>B</w:t>
            </w:r>
          </w:p>
        </w:tc>
        <w:tc>
          <w:tcPr>
            <w:tcW w:w="5241" w:type="dxa"/>
            <w:shd w:val="solid" w:color="FFFFFF" w:fill="auto"/>
          </w:tcPr>
          <w:p w14:paraId="54945172" w14:textId="77777777" w:rsidR="00D35AE7" w:rsidRPr="001A0571" w:rsidRDefault="00D35AE7" w:rsidP="00D35AE7">
            <w:pPr>
              <w:pStyle w:val="TAL"/>
              <w:rPr>
                <w:sz w:val="16"/>
                <w:szCs w:val="16"/>
              </w:rPr>
            </w:pPr>
            <w:r w:rsidRPr="001A0571">
              <w:rPr>
                <w:sz w:val="16"/>
                <w:szCs w:val="16"/>
              </w:rPr>
              <w:t>PLMN selection based on Preferred CIoT Network Behavior</w:t>
            </w:r>
          </w:p>
        </w:tc>
        <w:tc>
          <w:tcPr>
            <w:tcW w:w="748" w:type="dxa"/>
            <w:shd w:val="solid" w:color="FFFFFF" w:fill="auto"/>
          </w:tcPr>
          <w:p w14:paraId="59056DB6" w14:textId="77777777" w:rsidR="00D35AE7" w:rsidRDefault="00D35AE7" w:rsidP="00D35AE7">
            <w:pPr>
              <w:pStyle w:val="TAC"/>
              <w:rPr>
                <w:sz w:val="16"/>
                <w:szCs w:val="16"/>
              </w:rPr>
            </w:pPr>
            <w:r w:rsidRPr="00140B6F">
              <w:rPr>
                <w:sz w:val="16"/>
                <w:szCs w:val="16"/>
              </w:rPr>
              <w:t>16.2.0</w:t>
            </w:r>
          </w:p>
        </w:tc>
      </w:tr>
      <w:tr w:rsidR="00D35AE7" w:rsidRPr="006B0D02" w14:paraId="500240D1" w14:textId="77777777" w:rsidTr="003F58D4">
        <w:tc>
          <w:tcPr>
            <w:tcW w:w="844" w:type="dxa"/>
            <w:shd w:val="solid" w:color="FFFFFF" w:fill="auto"/>
          </w:tcPr>
          <w:p w14:paraId="27BB596F" w14:textId="77777777" w:rsidR="00D35AE7" w:rsidRDefault="00D35AE7" w:rsidP="00D35AE7">
            <w:pPr>
              <w:pStyle w:val="TAC"/>
              <w:rPr>
                <w:sz w:val="16"/>
                <w:szCs w:val="16"/>
              </w:rPr>
            </w:pPr>
            <w:r>
              <w:rPr>
                <w:sz w:val="16"/>
                <w:szCs w:val="16"/>
              </w:rPr>
              <w:t>2019-06</w:t>
            </w:r>
          </w:p>
        </w:tc>
        <w:tc>
          <w:tcPr>
            <w:tcW w:w="953" w:type="dxa"/>
            <w:shd w:val="solid" w:color="FFFFFF" w:fill="auto"/>
          </w:tcPr>
          <w:p w14:paraId="5962D01D" w14:textId="77777777" w:rsidR="00D35AE7" w:rsidRDefault="00D35AE7" w:rsidP="00D35AE7">
            <w:pPr>
              <w:pStyle w:val="TAC"/>
              <w:rPr>
                <w:sz w:val="16"/>
                <w:szCs w:val="16"/>
              </w:rPr>
            </w:pPr>
            <w:r>
              <w:rPr>
                <w:sz w:val="16"/>
                <w:szCs w:val="16"/>
              </w:rPr>
              <w:t>CP-84</w:t>
            </w:r>
          </w:p>
        </w:tc>
        <w:tc>
          <w:tcPr>
            <w:tcW w:w="1156" w:type="dxa"/>
            <w:shd w:val="solid" w:color="FFFFFF" w:fill="auto"/>
          </w:tcPr>
          <w:p w14:paraId="3ED6CB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5152FE61" w14:textId="77777777" w:rsidR="00D35AE7" w:rsidRDefault="00D35AE7" w:rsidP="00D35AE7">
            <w:pPr>
              <w:pStyle w:val="TAL"/>
              <w:rPr>
                <w:sz w:val="16"/>
                <w:szCs w:val="16"/>
              </w:rPr>
            </w:pPr>
            <w:r>
              <w:rPr>
                <w:sz w:val="16"/>
                <w:szCs w:val="16"/>
              </w:rPr>
              <w:t>0424</w:t>
            </w:r>
          </w:p>
        </w:tc>
        <w:tc>
          <w:tcPr>
            <w:tcW w:w="449" w:type="dxa"/>
            <w:shd w:val="solid" w:color="FFFFFF" w:fill="auto"/>
          </w:tcPr>
          <w:p w14:paraId="77F5BE94" w14:textId="77777777" w:rsidR="00D35AE7" w:rsidRDefault="00D35AE7" w:rsidP="00D35AE7">
            <w:pPr>
              <w:pStyle w:val="TAR"/>
              <w:rPr>
                <w:sz w:val="16"/>
                <w:szCs w:val="16"/>
              </w:rPr>
            </w:pPr>
            <w:r>
              <w:rPr>
                <w:sz w:val="16"/>
                <w:szCs w:val="16"/>
              </w:rPr>
              <w:t>1</w:t>
            </w:r>
          </w:p>
        </w:tc>
        <w:tc>
          <w:tcPr>
            <w:tcW w:w="449" w:type="dxa"/>
            <w:shd w:val="solid" w:color="FFFFFF" w:fill="auto"/>
          </w:tcPr>
          <w:p w14:paraId="299D30D3" w14:textId="77777777" w:rsidR="00D35AE7" w:rsidRDefault="00D35AE7" w:rsidP="00D35AE7">
            <w:pPr>
              <w:pStyle w:val="TAC"/>
              <w:rPr>
                <w:sz w:val="16"/>
                <w:szCs w:val="16"/>
              </w:rPr>
            </w:pPr>
            <w:r>
              <w:rPr>
                <w:sz w:val="16"/>
                <w:szCs w:val="16"/>
              </w:rPr>
              <w:t>B</w:t>
            </w:r>
          </w:p>
        </w:tc>
        <w:tc>
          <w:tcPr>
            <w:tcW w:w="5241" w:type="dxa"/>
            <w:shd w:val="solid" w:color="FFFFFF" w:fill="auto"/>
          </w:tcPr>
          <w:p w14:paraId="0E66C847"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181DF30F" w14:textId="77777777" w:rsidR="00D35AE7" w:rsidRDefault="00D35AE7" w:rsidP="00D35AE7">
            <w:pPr>
              <w:pStyle w:val="TAC"/>
              <w:rPr>
                <w:sz w:val="16"/>
                <w:szCs w:val="16"/>
              </w:rPr>
            </w:pPr>
            <w:r w:rsidRPr="00140B6F">
              <w:rPr>
                <w:sz w:val="16"/>
                <w:szCs w:val="16"/>
              </w:rPr>
              <w:t>16.2.0</w:t>
            </w:r>
          </w:p>
        </w:tc>
      </w:tr>
      <w:tr w:rsidR="00D35AE7" w:rsidRPr="006B0D02" w14:paraId="6DA3CDD2" w14:textId="77777777" w:rsidTr="003F58D4">
        <w:tc>
          <w:tcPr>
            <w:tcW w:w="844" w:type="dxa"/>
            <w:shd w:val="solid" w:color="FFFFFF" w:fill="auto"/>
          </w:tcPr>
          <w:p w14:paraId="017D7EE0" w14:textId="77777777" w:rsidR="00D35AE7" w:rsidRDefault="00D35AE7" w:rsidP="00D35AE7">
            <w:pPr>
              <w:pStyle w:val="TAC"/>
              <w:rPr>
                <w:sz w:val="16"/>
                <w:szCs w:val="16"/>
              </w:rPr>
            </w:pPr>
            <w:r>
              <w:rPr>
                <w:sz w:val="16"/>
                <w:szCs w:val="16"/>
              </w:rPr>
              <w:t>2019-06</w:t>
            </w:r>
          </w:p>
        </w:tc>
        <w:tc>
          <w:tcPr>
            <w:tcW w:w="953" w:type="dxa"/>
            <w:shd w:val="solid" w:color="FFFFFF" w:fill="auto"/>
          </w:tcPr>
          <w:p w14:paraId="46790EE6" w14:textId="77777777" w:rsidR="00D35AE7" w:rsidRDefault="00D35AE7" w:rsidP="00D35AE7">
            <w:pPr>
              <w:pStyle w:val="TAC"/>
              <w:rPr>
                <w:sz w:val="16"/>
                <w:szCs w:val="16"/>
              </w:rPr>
            </w:pPr>
            <w:r>
              <w:rPr>
                <w:sz w:val="16"/>
                <w:szCs w:val="16"/>
              </w:rPr>
              <w:t>CP-84</w:t>
            </w:r>
          </w:p>
        </w:tc>
        <w:tc>
          <w:tcPr>
            <w:tcW w:w="1156" w:type="dxa"/>
            <w:shd w:val="solid" w:color="FFFFFF" w:fill="auto"/>
          </w:tcPr>
          <w:p w14:paraId="2D3D57E3"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561659A" w14:textId="77777777" w:rsidR="00D35AE7" w:rsidRDefault="00D35AE7" w:rsidP="00D35AE7">
            <w:pPr>
              <w:pStyle w:val="TAL"/>
              <w:rPr>
                <w:sz w:val="16"/>
                <w:szCs w:val="16"/>
              </w:rPr>
            </w:pPr>
            <w:r>
              <w:rPr>
                <w:sz w:val="16"/>
                <w:szCs w:val="16"/>
              </w:rPr>
              <w:t>0425</w:t>
            </w:r>
          </w:p>
        </w:tc>
        <w:tc>
          <w:tcPr>
            <w:tcW w:w="449" w:type="dxa"/>
            <w:shd w:val="solid" w:color="FFFFFF" w:fill="auto"/>
          </w:tcPr>
          <w:p w14:paraId="24837906" w14:textId="77777777" w:rsidR="00D35AE7" w:rsidRDefault="00D35AE7" w:rsidP="00D35AE7">
            <w:pPr>
              <w:pStyle w:val="TAR"/>
              <w:rPr>
                <w:sz w:val="16"/>
                <w:szCs w:val="16"/>
              </w:rPr>
            </w:pPr>
            <w:r>
              <w:rPr>
                <w:sz w:val="16"/>
                <w:szCs w:val="16"/>
              </w:rPr>
              <w:t>1</w:t>
            </w:r>
          </w:p>
        </w:tc>
        <w:tc>
          <w:tcPr>
            <w:tcW w:w="449" w:type="dxa"/>
            <w:shd w:val="solid" w:color="FFFFFF" w:fill="auto"/>
          </w:tcPr>
          <w:p w14:paraId="62C697DF" w14:textId="77777777" w:rsidR="00D35AE7" w:rsidRDefault="00D35AE7" w:rsidP="00D35AE7">
            <w:pPr>
              <w:pStyle w:val="TAC"/>
              <w:rPr>
                <w:sz w:val="16"/>
                <w:szCs w:val="16"/>
              </w:rPr>
            </w:pPr>
            <w:r>
              <w:rPr>
                <w:sz w:val="16"/>
                <w:szCs w:val="16"/>
              </w:rPr>
              <w:t>B</w:t>
            </w:r>
          </w:p>
        </w:tc>
        <w:tc>
          <w:tcPr>
            <w:tcW w:w="5241" w:type="dxa"/>
            <w:shd w:val="solid" w:color="FFFFFF" w:fill="auto"/>
          </w:tcPr>
          <w:p w14:paraId="77BD24CB"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2E397755" w14:textId="77777777" w:rsidR="00D35AE7" w:rsidRDefault="00D35AE7" w:rsidP="00D35AE7">
            <w:pPr>
              <w:pStyle w:val="TAC"/>
              <w:rPr>
                <w:sz w:val="16"/>
                <w:szCs w:val="16"/>
              </w:rPr>
            </w:pPr>
            <w:r w:rsidRPr="00140B6F">
              <w:rPr>
                <w:sz w:val="16"/>
                <w:szCs w:val="16"/>
              </w:rPr>
              <w:t>16.2.0</w:t>
            </w:r>
          </w:p>
        </w:tc>
      </w:tr>
      <w:tr w:rsidR="00D35AE7" w:rsidRPr="006B0D02" w14:paraId="0E02CCA6" w14:textId="77777777" w:rsidTr="003F58D4">
        <w:tc>
          <w:tcPr>
            <w:tcW w:w="844" w:type="dxa"/>
            <w:shd w:val="solid" w:color="FFFFFF" w:fill="auto"/>
          </w:tcPr>
          <w:p w14:paraId="401BD83E" w14:textId="77777777" w:rsidR="00D35AE7" w:rsidRDefault="00D35AE7" w:rsidP="00D35AE7">
            <w:pPr>
              <w:pStyle w:val="TAC"/>
              <w:rPr>
                <w:sz w:val="16"/>
                <w:szCs w:val="16"/>
              </w:rPr>
            </w:pPr>
            <w:r>
              <w:rPr>
                <w:sz w:val="16"/>
                <w:szCs w:val="16"/>
              </w:rPr>
              <w:t>2019-06</w:t>
            </w:r>
          </w:p>
        </w:tc>
        <w:tc>
          <w:tcPr>
            <w:tcW w:w="953" w:type="dxa"/>
            <w:shd w:val="solid" w:color="FFFFFF" w:fill="auto"/>
          </w:tcPr>
          <w:p w14:paraId="07438C2F" w14:textId="77777777" w:rsidR="00D35AE7" w:rsidRDefault="00D35AE7" w:rsidP="00D35AE7">
            <w:pPr>
              <w:pStyle w:val="TAC"/>
              <w:rPr>
                <w:sz w:val="16"/>
                <w:szCs w:val="16"/>
              </w:rPr>
            </w:pPr>
            <w:r>
              <w:rPr>
                <w:sz w:val="16"/>
                <w:szCs w:val="16"/>
              </w:rPr>
              <w:t>CP-84</w:t>
            </w:r>
          </w:p>
        </w:tc>
        <w:tc>
          <w:tcPr>
            <w:tcW w:w="1156" w:type="dxa"/>
            <w:shd w:val="solid" w:color="FFFFFF" w:fill="auto"/>
          </w:tcPr>
          <w:p w14:paraId="45658964"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354A282" w14:textId="77777777" w:rsidR="00D35AE7" w:rsidRDefault="00D35AE7" w:rsidP="00D35AE7">
            <w:pPr>
              <w:pStyle w:val="TAL"/>
              <w:rPr>
                <w:sz w:val="16"/>
                <w:szCs w:val="16"/>
              </w:rPr>
            </w:pPr>
            <w:r>
              <w:rPr>
                <w:sz w:val="16"/>
                <w:szCs w:val="16"/>
              </w:rPr>
              <w:t>0426</w:t>
            </w:r>
          </w:p>
        </w:tc>
        <w:tc>
          <w:tcPr>
            <w:tcW w:w="449" w:type="dxa"/>
            <w:shd w:val="solid" w:color="FFFFFF" w:fill="auto"/>
          </w:tcPr>
          <w:p w14:paraId="40EB459F" w14:textId="77777777" w:rsidR="00D35AE7" w:rsidRDefault="00D35AE7" w:rsidP="00D35AE7">
            <w:pPr>
              <w:pStyle w:val="TAR"/>
              <w:rPr>
                <w:sz w:val="16"/>
                <w:szCs w:val="16"/>
              </w:rPr>
            </w:pPr>
            <w:r>
              <w:rPr>
                <w:sz w:val="16"/>
                <w:szCs w:val="16"/>
              </w:rPr>
              <w:t>2</w:t>
            </w:r>
          </w:p>
        </w:tc>
        <w:tc>
          <w:tcPr>
            <w:tcW w:w="449" w:type="dxa"/>
            <w:shd w:val="solid" w:color="FFFFFF" w:fill="auto"/>
          </w:tcPr>
          <w:p w14:paraId="1CDAA9EC" w14:textId="77777777" w:rsidR="00D35AE7" w:rsidRDefault="00D35AE7" w:rsidP="00D35AE7">
            <w:pPr>
              <w:pStyle w:val="TAC"/>
              <w:rPr>
                <w:sz w:val="16"/>
                <w:szCs w:val="16"/>
              </w:rPr>
            </w:pPr>
            <w:r>
              <w:rPr>
                <w:sz w:val="16"/>
                <w:szCs w:val="16"/>
              </w:rPr>
              <w:t>F</w:t>
            </w:r>
          </w:p>
        </w:tc>
        <w:tc>
          <w:tcPr>
            <w:tcW w:w="5241" w:type="dxa"/>
            <w:shd w:val="solid" w:color="FFFFFF" w:fill="auto"/>
          </w:tcPr>
          <w:p w14:paraId="0BB58F51"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4F47BBF7" w14:textId="77777777" w:rsidR="00D35AE7" w:rsidRDefault="00D35AE7" w:rsidP="00D35AE7">
            <w:pPr>
              <w:pStyle w:val="TAC"/>
              <w:rPr>
                <w:sz w:val="16"/>
                <w:szCs w:val="16"/>
              </w:rPr>
            </w:pPr>
            <w:r w:rsidRPr="00140B6F">
              <w:rPr>
                <w:sz w:val="16"/>
                <w:szCs w:val="16"/>
              </w:rPr>
              <w:t>16.2.0</w:t>
            </w:r>
          </w:p>
        </w:tc>
      </w:tr>
      <w:tr w:rsidR="00D35AE7" w:rsidRPr="006B0D02" w14:paraId="0C979450" w14:textId="77777777" w:rsidTr="003F58D4">
        <w:tc>
          <w:tcPr>
            <w:tcW w:w="844" w:type="dxa"/>
            <w:shd w:val="solid" w:color="FFFFFF" w:fill="auto"/>
          </w:tcPr>
          <w:p w14:paraId="1C71AE96" w14:textId="77777777" w:rsidR="00D35AE7" w:rsidRDefault="00D35AE7" w:rsidP="00D35AE7">
            <w:pPr>
              <w:pStyle w:val="TAC"/>
              <w:rPr>
                <w:sz w:val="16"/>
                <w:szCs w:val="16"/>
              </w:rPr>
            </w:pPr>
            <w:r>
              <w:rPr>
                <w:sz w:val="16"/>
                <w:szCs w:val="16"/>
              </w:rPr>
              <w:t>2019-06</w:t>
            </w:r>
          </w:p>
        </w:tc>
        <w:tc>
          <w:tcPr>
            <w:tcW w:w="953" w:type="dxa"/>
            <w:shd w:val="solid" w:color="FFFFFF" w:fill="auto"/>
          </w:tcPr>
          <w:p w14:paraId="50435F66" w14:textId="77777777" w:rsidR="00D35AE7" w:rsidRDefault="00D35AE7" w:rsidP="00D35AE7">
            <w:pPr>
              <w:pStyle w:val="TAC"/>
              <w:rPr>
                <w:sz w:val="16"/>
                <w:szCs w:val="16"/>
              </w:rPr>
            </w:pPr>
            <w:r>
              <w:rPr>
                <w:sz w:val="16"/>
                <w:szCs w:val="16"/>
              </w:rPr>
              <w:t>CP-84</w:t>
            </w:r>
          </w:p>
        </w:tc>
        <w:tc>
          <w:tcPr>
            <w:tcW w:w="1156" w:type="dxa"/>
            <w:shd w:val="solid" w:color="FFFFFF" w:fill="auto"/>
          </w:tcPr>
          <w:p w14:paraId="43AF9AA8"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42CCE743" w14:textId="77777777" w:rsidR="00D35AE7" w:rsidRDefault="00D35AE7" w:rsidP="00D35AE7">
            <w:pPr>
              <w:pStyle w:val="TAL"/>
              <w:rPr>
                <w:sz w:val="16"/>
                <w:szCs w:val="16"/>
              </w:rPr>
            </w:pPr>
            <w:r>
              <w:rPr>
                <w:sz w:val="16"/>
                <w:szCs w:val="16"/>
              </w:rPr>
              <w:t>0427</w:t>
            </w:r>
          </w:p>
        </w:tc>
        <w:tc>
          <w:tcPr>
            <w:tcW w:w="449" w:type="dxa"/>
            <w:shd w:val="solid" w:color="FFFFFF" w:fill="auto"/>
          </w:tcPr>
          <w:p w14:paraId="49D0D313" w14:textId="77777777" w:rsidR="00D35AE7" w:rsidRDefault="00D35AE7" w:rsidP="00D35AE7">
            <w:pPr>
              <w:pStyle w:val="TAR"/>
              <w:rPr>
                <w:sz w:val="16"/>
                <w:szCs w:val="16"/>
              </w:rPr>
            </w:pPr>
            <w:r>
              <w:rPr>
                <w:sz w:val="16"/>
                <w:szCs w:val="16"/>
              </w:rPr>
              <w:t>4</w:t>
            </w:r>
          </w:p>
        </w:tc>
        <w:tc>
          <w:tcPr>
            <w:tcW w:w="449" w:type="dxa"/>
            <w:shd w:val="solid" w:color="FFFFFF" w:fill="auto"/>
          </w:tcPr>
          <w:p w14:paraId="6B3E62A8" w14:textId="77777777" w:rsidR="00D35AE7" w:rsidRDefault="00D35AE7" w:rsidP="00D35AE7">
            <w:pPr>
              <w:pStyle w:val="TAC"/>
              <w:rPr>
                <w:sz w:val="16"/>
                <w:szCs w:val="16"/>
              </w:rPr>
            </w:pPr>
            <w:r>
              <w:rPr>
                <w:sz w:val="16"/>
                <w:szCs w:val="16"/>
              </w:rPr>
              <w:t>F</w:t>
            </w:r>
          </w:p>
        </w:tc>
        <w:tc>
          <w:tcPr>
            <w:tcW w:w="5241" w:type="dxa"/>
            <w:shd w:val="solid" w:color="FFFFFF" w:fill="auto"/>
          </w:tcPr>
          <w:p w14:paraId="535BB04E"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7F87821D" w14:textId="77777777" w:rsidR="00D35AE7" w:rsidRDefault="00D35AE7" w:rsidP="00D35AE7">
            <w:pPr>
              <w:pStyle w:val="TAC"/>
              <w:rPr>
                <w:sz w:val="16"/>
                <w:szCs w:val="16"/>
              </w:rPr>
            </w:pPr>
            <w:r w:rsidRPr="00140B6F">
              <w:rPr>
                <w:sz w:val="16"/>
                <w:szCs w:val="16"/>
              </w:rPr>
              <w:t>16.2.0</w:t>
            </w:r>
          </w:p>
        </w:tc>
      </w:tr>
      <w:tr w:rsidR="00D35AE7" w:rsidRPr="006B0D02" w14:paraId="11B7ACAD" w14:textId="77777777" w:rsidTr="003F58D4">
        <w:tc>
          <w:tcPr>
            <w:tcW w:w="844" w:type="dxa"/>
            <w:shd w:val="solid" w:color="FFFFFF" w:fill="auto"/>
          </w:tcPr>
          <w:p w14:paraId="2E218B9E" w14:textId="77777777" w:rsidR="00D35AE7" w:rsidRDefault="00D35AE7" w:rsidP="00D35AE7">
            <w:pPr>
              <w:pStyle w:val="TAC"/>
              <w:rPr>
                <w:sz w:val="16"/>
                <w:szCs w:val="16"/>
              </w:rPr>
            </w:pPr>
            <w:r>
              <w:rPr>
                <w:sz w:val="16"/>
                <w:szCs w:val="16"/>
              </w:rPr>
              <w:t>2019-06</w:t>
            </w:r>
          </w:p>
        </w:tc>
        <w:tc>
          <w:tcPr>
            <w:tcW w:w="953" w:type="dxa"/>
            <w:shd w:val="solid" w:color="FFFFFF" w:fill="auto"/>
          </w:tcPr>
          <w:p w14:paraId="57F5FBF9" w14:textId="77777777" w:rsidR="00D35AE7" w:rsidRDefault="00D35AE7" w:rsidP="00D35AE7">
            <w:pPr>
              <w:pStyle w:val="TAC"/>
              <w:rPr>
                <w:sz w:val="16"/>
                <w:szCs w:val="16"/>
              </w:rPr>
            </w:pPr>
            <w:r>
              <w:rPr>
                <w:sz w:val="16"/>
                <w:szCs w:val="16"/>
              </w:rPr>
              <w:t>CP-84</w:t>
            </w:r>
          </w:p>
        </w:tc>
        <w:tc>
          <w:tcPr>
            <w:tcW w:w="1156" w:type="dxa"/>
            <w:shd w:val="solid" w:color="FFFFFF" w:fill="auto"/>
          </w:tcPr>
          <w:p w14:paraId="12D0558D"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5D6ED0BF" w14:textId="77777777" w:rsidR="00D35AE7" w:rsidRDefault="00D35AE7" w:rsidP="00D35AE7">
            <w:pPr>
              <w:pStyle w:val="TAL"/>
              <w:rPr>
                <w:sz w:val="16"/>
                <w:szCs w:val="16"/>
              </w:rPr>
            </w:pPr>
            <w:r>
              <w:rPr>
                <w:sz w:val="16"/>
                <w:szCs w:val="16"/>
              </w:rPr>
              <w:t>0429</w:t>
            </w:r>
          </w:p>
        </w:tc>
        <w:tc>
          <w:tcPr>
            <w:tcW w:w="449" w:type="dxa"/>
            <w:shd w:val="solid" w:color="FFFFFF" w:fill="auto"/>
          </w:tcPr>
          <w:p w14:paraId="7F4B1702" w14:textId="77777777" w:rsidR="00D35AE7" w:rsidRDefault="00D35AE7" w:rsidP="00D35AE7">
            <w:pPr>
              <w:pStyle w:val="TAR"/>
              <w:rPr>
                <w:sz w:val="16"/>
                <w:szCs w:val="16"/>
              </w:rPr>
            </w:pPr>
            <w:r>
              <w:rPr>
                <w:sz w:val="16"/>
                <w:szCs w:val="16"/>
              </w:rPr>
              <w:t>1</w:t>
            </w:r>
          </w:p>
        </w:tc>
        <w:tc>
          <w:tcPr>
            <w:tcW w:w="449" w:type="dxa"/>
            <w:shd w:val="solid" w:color="FFFFFF" w:fill="auto"/>
          </w:tcPr>
          <w:p w14:paraId="7EBEAFF1" w14:textId="77777777" w:rsidR="00D35AE7" w:rsidRDefault="00D35AE7" w:rsidP="00D35AE7">
            <w:pPr>
              <w:pStyle w:val="TAC"/>
              <w:rPr>
                <w:sz w:val="16"/>
                <w:szCs w:val="16"/>
              </w:rPr>
            </w:pPr>
            <w:r>
              <w:rPr>
                <w:sz w:val="16"/>
                <w:szCs w:val="16"/>
              </w:rPr>
              <w:t>B</w:t>
            </w:r>
          </w:p>
        </w:tc>
        <w:tc>
          <w:tcPr>
            <w:tcW w:w="5241" w:type="dxa"/>
            <w:shd w:val="solid" w:color="FFFFFF" w:fill="auto"/>
          </w:tcPr>
          <w:p w14:paraId="7470B971"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23871EDC" w14:textId="77777777" w:rsidR="00D35AE7" w:rsidRDefault="00D35AE7" w:rsidP="00D35AE7">
            <w:pPr>
              <w:pStyle w:val="TAC"/>
              <w:rPr>
                <w:sz w:val="16"/>
                <w:szCs w:val="16"/>
              </w:rPr>
            </w:pPr>
            <w:r w:rsidRPr="00140B6F">
              <w:rPr>
                <w:sz w:val="16"/>
                <w:szCs w:val="16"/>
              </w:rPr>
              <w:t>16.2.0</w:t>
            </w:r>
          </w:p>
        </w:tc>
      </w:tr>
      <w:tr w:rsidR="00D35AE7" w:rsidRPr="006B0D02" w14:paraId="517DA087" w14:textId="77777777" w:rsidTr="003F58D4">
        <w:tc>
          <w:tcPr>
            <w:tcW w:w="844" w:type="dxa"/>
            <w:shd w:val="solid" w:color="FFFFFF" w:fill="auto"/>
          </w:tcPr>
          <w:p w14:paraId="4E6818A7" w14:textId="77777777" w:rsidR="00D35AE7" w:rsidRDefault="00D35AE7" w:rsidP="00D35AE7">
            <w:pPr>
              <w:pStyle w:val="TAC"/>
              <w:rPr>
                <w:sz w:val="16"/>
                <w:szCs w:val="16"/>
              </w:rPr>
            </w:pPr>
            <w:r>
              <w:rPr>
                <w:sz w:val="16"/>
                <w:szCs w:val="16"/>
              </w:rPr>
              <w:t>2019-06</w:t>
            </w:r>
          </w:p>
        </w:tc>
        <w:tc>
          <w:tcPr>
            <w:tcW w:w="953" w:type="dxa"/>
            <w:shd w:val="solid" w:color="FFFFFF" w:fill="auto"/>
          </w:tcPr>
          <w:p w14:paraId="0A86942A" w14:textId="77777777" w:rsidR="00D35AE7" w:rsidRDefault="00D35AE7" w:rsidP="00D35AE7">
            <w:pPr>
              <w:pStyle w:val="TAC"/>
              <w:rPr>
                <w:sz w:val="16"/>
                <w:szCs w:val="16"/>
              </w:rPr>
            </w:pPr>
            <w:r>
              <w:rPr>
                <w:sz w:val="16"/>
                <w:szCs w:val="16"/>
              </w:rPr>
              <w:t>CP-84</w:t>
            </w:r>
          </w:p>
        </w:tc>
        <w:tc>
          <w:tcPr>
            <w:tcW w:w="1156" w:type="dxa"/>
            <w:shd w:val="solid" w:color="FFFFFF" w:fill="auto"/>
          </w:tcPr>
          <w:p w14:paraId="67EECC66"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4F244749" w14:textId="77777777" w:rsidR="00D35AE7" w:rsidRDefault="00D35AE7" w:rsidP="00D35AE7">
            <w:pPr>
              <w:pStyle w:val="TAL"/>
              <w:rPr>
                <w:sz w:val="16"/>
                <w:szCs w:val="16"/>
              </w:rPr>
            </w:pPr>
            <w:r>
              <w:rPr>
                <w:sz w:val="16"/>
                <w:szCs w:val="16"/>
              </w:rPr>
              <w:t>0431</w:t>
            </w:r>
          </w:p>
        </w:tc>
        <w:tc>
          <w:tcPr>
            <w:tcW w:w="449" w:type="dxa"/>
            <w:shd w:val="solid" w:color="FFFFFF" w:fill="auto"/>
          </w:tcPr>
          <w:p w14:paraId="3DCF9A61" w14:textId="77777777" w:rsidR="00D35AE7" w:rsidRDefault="00D35AE7" w:rsidP="00D35AE7">
            <w:pPr>
              <w:pStyle w:val="TAR"/>
              <w:rPr>
                <w:sz w:val="16"/>
                <w:szCs w:val="16"/>
              </w:rPr>
            </w:pPr>
            <w:r>
              <w:rPr>
                <w:sz w:val="16"/>
                <w:szCs w:val="16"/>
              </w:rPr>
              <w:t>1</w:t>
            </w:r>
          </w:p>
        </w:tc>
        <w:tc>
          <w:tcPr>
            <w:tcW w:w="449" w:type="dxa"/>
            <w:shd w:val="solid" w:color="FFFFFF" w:fill="auto"/>
          </w:tcPr>
          <w:p w14:paraId="6062536D" w14:textId="77777777" w:rsidR="00D35AE7" w:rsidRDefault="00D35AE7" w:rsidP="00D35AE7">
            <w:pPr>
              <w:pStyle w:val="TAC"/>
              <w:rPr>
                <w:sz w:val="16"/>
                <w:szCs w:val="16"/>
              </w:rPr>
            </w:pPr>
            <w:r>
              <w:rPr>
                <w:sz w:val="16"/>
                <w:szCs w:val="16"/>
              </w:rPr>
              <w:t>F</w:t>
            </w:r>
          </w:p>
        </w:tc>
        <w:tc>
          <w:tcPr>
            <w:tcW w:w="5241" w:type="dxa"/>
            <w:shd w:val="solid" w:color="FFFFFF" w:fill="auto"/>
          </w:tcPr>
          <w:p w14:paraId="372774C9"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7FB803FB" w14:textId="77777777" w:rsidR="00D35AE7" w:rsidRDefault="00D35AE7" w:rsidP="00D35AE7">
            <w:pPr>
              <w:pStyle w:val="TAC"/>
              <w:rPr>
                <w:sz w:val="16"/>
                <w:szCs w:val="16"/>
              </w:rPr>
            </w:pPr>
            <w:r w:rsidRPr="00140B6F">
              <w:rPr>
                <w:sz w:val="16"/>
                <w:szCs w:val="16"/>
              </w:rPr>
              <w:t>16.2.0</w:t>
            </w:r>
          </w:p>
        </w:tc>
      </w:tr>
      <w:tr w:rsidR="00D35AE7" w:rsidRPr="006B0D02" w14:paraId="79FDDF4B" w14:textId="77777777" w:rsidTr="003F58D4">
        <w:tc>
          <w:tcPr>
            <w:tcW w:w="844" w:type="dxa"/>
            <w:shd w:val="solid" w:color="FFFFFF" w:fill="auto"/>
          </w:tcPr>
          <w:p w14:paraId="5B844E0E" w14:textId="77777777" w:rsidR="00D35AE7" w:rsidRDefault="00D35AE7" w:rsidP="00D35AE7">
            <w:pPr>
              <w:pStyle w:val="TAC"/>
              <w:rPr>
                <w:sz w:val="16"/>
                <w:szCs w:val="16"/>
              </w:rPr>
            </w:pPr>
            <w:r>
              <w:rPr>
                <w:sz w:val="16"/>
                <w:szCs w:val="16"/>
              </w:rPr>
              <w:t>2019-06</w:t>
            </w:r>
          </w:p>
        </w:tc>
        <w:tc>
          <w:tcPr>
            <w:tcW w:w="953" w:type="dxa"/>
            <w:shd w:val="solid" w:color="FFFFFF" w:fill="auto"/>
          </w:tcPr>
          <w:p w14:paraId="7DB36851" w14:textId="77777777" w:rsidR="00D35AE7" w:rsidRDefault="00D35AE7" w:rsidP="00D35AE7">
            <w:pPr>
              <w:pStyle w:val="TAC"/>
              <w:rPr>
                <w:sz w:val="16"/>
                <w:szCs w:val="16"/>
              </w:rPr>
            </w:pPr>
            <w:r>
              <w:rPr>
                <w:sz w:val="16"/>
                <w:szCs w:val="16"/>
              </w:rPr>
              <w:t>CP-84</w:t>
            </w:r>
          </w:p>
        </w:tc>
        <w:tc>
          <w:tcPr>
            <w:tcW w:w="1156" w:type="dxa"/>
            <w:shd w:val="solid" w:color="FFFFFF" w:fill="auto"/>
          </w:tcPr>
          <w:p w14:paraId="66B5E794"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6B821837" w14:textId="77777777" w:rsidR="00D35AE7" w:rsidRDefault="00D35AE7" w:rsidP="00D35AE7">
            <w:pPr>
              <w:pStyle w:val="TAL"/>
              <w:rPr>
                <w:sz w:val="16"/>
                <w:szCs w:val="16"/>
              </w:rPr>
            </w:pPr>
            <w:r>
              <w:rPr>
                <w:sz w:val="16"/>
                <w:szCs w:val="16"/>
              </w:rPr>
              <w:t>0432</w:t>
            </w:r>
          </w:p>
        </w:tc>
        <w:tc>
          <w:tcPr>
            <w:tcW w:w="449" w:type="dxa"/>
            <w:shd w:val="solid" w:color="FFFFFF" w:fill="auto"/>
          </w:tcPr>
          <w:p w14:paraId="78E7F50E" w14:textId="77777777" w:rsidR="00D35AE7" w:rsidRDefault="00D35AE7" w:rsidP="00D35AE7">
            <w:pPr>
              <w:pStyle w:val="TAR"/>
              <w:rPr>
                <w:sz w:val="16"/>
                <w:szCs w:val="16"/>
              </w:rPr>
            </w:pPr>
            <w:r>
              <w:rPr>
                <w:sz w:val="16"/>
                <w:szCs w:val="16"/>
              </w:rPr>
              <w:t>1</w:t>
            </w:r>
          </w:p>
        </w:tc>
        <w:tc>
          <w:tcPr>
            <w:tcW w:w="449" w:type="dxa"/>
            <w:shd w:val="solid" w:color="FFFFFF" w:fill="auto"/>
          </w:tcPr>
          <w:p w14:paraId="75B11CAF" w14:textId="77777777" w:rsidR="00D35AE7" w:rsidRDefault="00D35AE7" w:rsidP="00D35AE7">
            <w:pPr>
              <w:pStyle w:val="TAC"/>
              <w:rPr>
                <w:sz w:val="16"/>
                <w:szCs w:val="16"/>
              </w:rPr>
            </w:pPr>
            <w:r>
              <w:rPr>
                <w:sz w:val="16"/>
                <w:szCs w:val="16"/>
              </w:rPr>
              <w:t>F</w:t>
            </w:r>
          </w:p>
        </w:tc>
        <w:tc>
          <w:tcPr>
            <w:tcW w:w="5241" w:type="dxa"/>
            <w:shd w:val="solid" w:color="FFFFFF" w:fill="auto"/>
          </w:tcPr>
          <w:p w14:paraId="26A6567E"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650EF6C" w14:textId="77777777" w:rsidR="00D35AE7" w:rsidRDefault="00D35AE7" w:rsidP="00D35AE7">
            <w:pPr>
              <w:pStyle w:val="TAC"/>
              <w:rPr>
                <w:sz w:val="16"/>
                <w:szCs w:val="16"/>
              </w:rPr>
            </w:pPr>
            <w:r w:rsidRPr="00140B6F">
              <w:rPr>
                <w:sz w:val="16"/>
                <w:szCs w:val="16"/>
              </w:rPr>
              <w:t>16.2.0</w:t>
            </w:r>
          </w:p>
        </w:tc>
      </w:tr>
      <w:tr w:rsidR="00D35AE7" w:rsidRPr="006B0D02" w14:paraId="08CA1753" w14:textId="77777777" w:rsidTr="003F58D4">
        <w:tc>
          <w:tcPr>
            <w:tcW w:w="844" w:type="dxa"/>
            <w:shd w:val="solid" w:color="FFFFFF" w:fill="auto"/>
          </w:tcPr>
          <w:p w14:paraId="1B6C3104" w14:textId="77777777" w:rsidR="00D35AE7" w:rsidRDefault="00D35AE7" w:rsidP="00D35AE7">
            <w:pPr>
              <w:pStyle w:val="TAC"/>
              <w:rPr>
                <w:sz w:val="16"/>
                <w:szCs w:val="16"/>
              </w:rPr>
            </w:pPr>
            <w:r>
              <w:rPr>
                <w:sz w:val="16"/>
                <w:szCs w:val="16"/>
              </w:rPr>
              <w:t>2019-06</w:t>
            </w:r>
          </w:p>
        </w:tc>
        <w:tc>
          <w:tcPr>
            <w:tcW w:w="953" w:type="dxa"/>
            <w:shd w:val="solid" w:color="FFFFFF" w:fill="auto"/>
          </w:tcPr>
          <w:p w14:paraId="20A1282B" w14:textId="77777777" w:rsidR="00D35AE7" w:rsidRDefault="00D35AE7" w:rsidP="00D35AE7">
            <w:pPr>
              <w:pStyle w:val="TAC"/>
              <w:rPr>
                <w:sz w:val="16"/>
                <w:szCs w:val="16"/>
              </w:rPr>
            </w:pPr>
            <w:r>
              <w:rPr>
                <w:sz w:val="16"/>
                <w:szCs w:val="16"/>
              </w:rPr>
              <w:t>CP-84</w:t>
            </w:r>
          </w:p>
        </w:tc>
        <w:tc>
          <w:tcPr>
            <w:tcW w:w="1156" w:type="dxa"/>
            <w:shd w:val="solid" w:color="FFFFFF" w:fill="auto"/>
          </w:tcPr>
          <w:p w14:paraId="618EB88F"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4B35F8" w14:textId="77777777" w:rsidR="00D35AE7" w:rsidRDefault="00D35AE7" w:rsidP="00D35AE7">
            <w:pPr>
              <w:pStyle w:val="TAL"/>
              <w:rPr>
                <w:sz w:val="16"/>
                <w:szCs w:val="16"/>
              </w:rPr>
            </w:pPr>
            <w:r>
              <w:rPr>
                <w:sz w:val="16"/>
                <w:szCs w:val="16"/>
              </w:rPr>
              <w:t>0433</w:t>
            </w:r>
          </w:p>
        </w:tc>
        <w:tc>
          <w:tcPr>
            <w:tcW w:w="449" w:type="dxa"/>
            <w:shd w:val="solid" w:color="FFFFFF" w:fill="auto"/>
          </w:tcPr>
          <w:p w14:paraId="4F6233C6" w14:textId="77777777" w:rsidR="00D35AE7" w:rsidRDefault="00D35AE7" w:rsidP="00D35AE7">
            <w:pPr>
              <w:pStyle w:val="TAR"/>
              <w:rPr>
                <w:sz w:val="16"/>
                <w:szCs w:val="16"/>
              </w:rPr>
            </w:pPr>
          </w:p>
        </w:tc>
        <w:tc>
          <w:tcPr>
            <w:tcW w:w="449" w:type="dxa"/>
            <w:shd w:val="solid" w:color="FFFFFF" w:fill="auto"/>
          </w:tcPr>
          <w:p w14:paraId="0569141E" w14:textId="77777777" w:rsidR="00D35AE7" w:rsidRDefault="00D35AE7" w:rsidP="00D35AE7">
            <w:pPr>
              <w:pStyle w:val="TAC"/>
              <w:rPr>
                <w:sz w:val="16"/>
                <w:szCs w:val="16"/>
              </w:rPr>
            </w:pPr>
            <w:r>
              <w:rPr>
                <w:sz w:val="16"/>
                <w:szCs w:val="16"/>
              </w:rPr>
              <w:t>F</w:t>
            </w:r>
          </w:p>
        </w:tc>
        <w:tc>
          <w:tcPr>
            <w:tcW w:w="5241" w:type="dxa"/>
            <w:shd w:val="solid" w:color="FFFFFF" w:fill="auto"/>
          </w:tcPr>
          <w:p w14:paraId="2B356691"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3AAC8DD6" w14:textId="77777777" w:rsidR="00D35AE7" w:rsidRDefault="00D35AE7" w:rsidP="00D35AE7">
            <w:pPr>
              <w:pStyle w:val="TAC"/>
              <w:rPr>
                <w:sz w:val="16"/>
                <w:szCs w:val="16"/>
              </w:rPr>
            </w:pPr>
            <w:r w:rsidRPr="00140B6F">
              <w:rPr>
                <w:sz w:val="16"/>
                <w:szCs w:val="16"/>
              </w:rPr>
              <w:t>16.2.0</w:t>
            </w:r>
          </w:p>
        </w:tc>
      </w:tr>
      <w:tr w:rsidR="00831867" w:rsidRPr="006B0D02" w14:paraId="2B1F8C31" w14:textId="77777777" w:rsidTr="003F58D4">
        <w:tc>
          <w:tcPr>
            <w:tcW w:w="844" w:type="dxa"/>
            <w:shd w:val="solid" w:color="FFFFFF" w:fill="auto"/>
          </w:tcPr>
          <w:p w14:paraId="4BED70B1" w14:textId="77777777" w:rsidR="00831867" w:rsidRDefault="00831867" w:rsidP="00D35AE7">
            <w:pPr>
              <w:pStyle w:val="TAC"/>
              <w:rPr>
                <w:sz w:val="16"/>
                <w:szCs w:val="16"/>
              </w:rPr>
            </w:pPr>
            <w:r>
              <w:rPr>
                <w:sz w:val="16"/>
                <w:szCs w:val="16"/>
              </w:rPr>
              <w:t>2019-09</w:t>
            </w:r>
          </w:p>
        </w:tc>
        <w:tc>
          <w:tcPr>
            <w:tcW w:w="953" w:type="dxa"/>
            <w:shd w:val="solid" w:color="FFFFFF" w:fill="auto"/>
          </w:tcPr>
          <w:p w14:paraId="6F091036" w14:textId="77777777" w:rsidR="00831867" w:rsidRDefault="00831867" w:rsidP="00D35AE7">
            <w:pPr>
              <w:pStyle w:val="TAC"/>
              <w:rPr>
                <w:sz w:val="16"/>
                <w:szCs w:val="16"/>
              </w:rPr>
            </w:pPr>
            <w:r>
              <w:rPr>
                <w:sz w:val="16"/>
                <w:szCs w:val="16"/>
              </w:rPr>
              <w:t>CP-85</w:t>
            </w:r>
          </w:p>
        </w:tc>
        <w:tc>
          <w:tcPr>
            <w:tcW w:w="1156" w:type="dxa"/>
            <w:shd w:val="solid" w:color="FFFFFF" w:fill="auto"/>
          </w:tcPr>
          <w:p w14:paraId="49BFE69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61FF371A" w14:textId="77777777" w:rsidR="00831867" w:rsidRDefault="00831867" w:rsidP="00D35AE7">
            <w:pPr>
              <w:pStyle w:val="TAL"/>
              <w:rPr>
                <w:sz w:val="16"/>
                <w:szCs w:val="16"/>
              </w:rPr>
            </w:pPr>
            <w:r>
              <w:rPr>
                <w:sz w:val="16"/>
                <w:szCs w:val="16"/>
              </w:rPr>
              <w:t>0435</w:t>
            </w:r>
          </w:p>
        </w:tc>
        <w:tc>
          <w:tcPr>
            <w:tcW w:w="449" w:type="dxa"/>
            <w:shd w:val="solid" w:color="FFFFFF" w:fill="auto"/>
          </w:tcPr>
          <w:p w14:paraId="16F1DC61" w14:textId="77777777" w:rsidR="00831867" w:rsidRDefault="00831867" w:rsidP="00D35AE7">
            <w:pPr>
              <w:pStyle w:val="TAR"/>
              <w:rPr>
                <w:sz w:val="16"/>
                <w:szCs w:val="16"/>
              </w:rPr>
            </w:pPr>
            <w:r>
              <w:rPr>
                <w:sz w:val="16"/>
                <w:szCs w:val="16"/>
              </w:rPr>
              <w:t>3</w:t>
            </w:r>
          </w:p>
        </w:tc>
        <w:tc>
          <w:tcPr>
            <w:tcW w:w="449" w:type="dxa"/>
            <w:shd w:val="solid" w:color="FFFFFF" w:fill="auto"/>
          </w:tcPr>
          <w:p w14:paraId="57A03959" w14:textId="77777777" w:rsidR="00831867" w:rsidRDefault="00831867" w:rsidP="00D35AE7">
            <w:pPr>
              <w:pStyle w:val="TAC"/>
              <w:rPr>
                <w:sz w:val="16"/>
                <w:szCs w:val="16"/>
              </w:rPr>
            </w:pPr>
            <w:r>
              <w:rPr>
                <w:sz w:val="16"/>
                <w:szCs w:val="16"/>
              </w:rPr>
              <w:t>F</w:t>
            </w:r>
          </w:p>
        </w:tc>
        <w:tc>
          <w:tcPr>
            <w:tcW w:w="5241" w:type="dxa"/>
            <w:shd w:val="solid" w:color="FFFFFF" w:fill="auto"/>
          </w:tcPr>
          <w:p w14:paraId="38C4E971"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753C7348" w14:textId="77777777" w:rsidR="00831867" w:rsidRPr="00140B6F" w:rsidRDefault="00831867" w:rsidP="00D35AE7">
            <w:pPr>
              <w:pStyle w:val="TAC"/>
              <w:rPr>
                <w:sz w:val="16"/>
                <w:szCs w:val="16"/>
              </w:rPr>
            </w:pPr>
            <w:r>
              <w:rPr>
                <w:sz w:val="16"/>
                <w:szCs w:val="16"/>
              </w:rPr>
              <w:t>16.3.0</w:t>
            </w:r>
          </w:p>
        </w:tc>
      </w:tr>
      <w:tr w:rsidR="00FA56B7" w:rsidRPr="006B0D02" w14:paraId="44B1CC70" w14:textId="77777777" w:rsidTr="003F58D4">
        <w:tc>
          <w:tcPr>
            <w:tcW w:w="844" w:type="dxa"/>
            <w:shd w:val="solid" w:color="FFFFFF" w:fill="auto"/>
          </w:tcPr>
          <w:p w14:paraId="7451F12A" w14:textId="77777777" w:rsidR="00FA56B7" w:rsidRDefault="00FA56B7" w:rsidP="00FA56B7">
            <w:pPr>
              <w:pStyle w:val="TAC"/>
              <w:rPr>
                <w:sz w:val="16"/>
                <w:szCs w:val="16"/>
              </w:rPr>
            </w:pPr>
            <w:r>
              <w:rPr>
                <w:sz w:val="16"/>
                <w:szCs w:val="16"/>
              </w:rPr>
              <w:t>2019-09</w:t>
            </w:r>
          </w:p>
        </w:tc>
        <w:tc>
          <w:tcPr>
            <w:tcW w:w="953" w:type="dxa"/>
            <w:shd w:val="solid" w:color="FFFFFF" w:fill="auto"/>
          </w:tcPr>
          <w:p w14:paraId="069DCF66" w14:textId="77777777" w:rsidR="00FA56B7" w:rsidRDefault="00FA56B7" w:rsidP="00FA56B7">
            <w:pPr>
              <w:pStyle w:val="TAC"/>
              <w:rPr>
                <w:sz w:val="16"/>
                <w:szCs w:val="16"/>
              </w:rPr>
            </w:pPr>
            <w:r>
              <w:rPr>
                <w:sz w:val="16"/>
                <w:szCs w:val="16"/>
              </w:rPr>
              <w:t>CP-85</w:t>
            </w:r>
          </w:p>
        </w:tc>
        <w:tc>
          <w:tcPr>
            <w:tcW w:w="1156" w:type="dxa"/>
            <w:shd w:val="solid" w:color="FFFFFF" w:fill="auto"/>
          </w:tcPr>
          <w:p w14:paraId="6F2A2856"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F5A527E" w14:textId="77777777" w:rsidR="00FA56B7" w:rsidRDefault="00FA56B7" w:rsidP="00FA56B7">
            <w:pPr>
              <w:pStyle w:val="TAL"/>
              <w:rPr>
                <w:sz w:val="16"/>
                <w:szCs w:val="16"/>
              </w:rPr>
            </w:pPr>
            <w:r>
              <w:rPr>
                <w:sz w:val="16"/>
                <w:szCs w:val="16"/>
              </w:rPr>
              <w:t>0436</w:t>
            </w:r>
          </w:p>
        </w:tc>
        <w:tc>
          <w:tcPr>
            <w:tcW w:w="449" w:type="dxa"/>
            <w:shd w:val="solid" w:color="FFFFFF" w:fill="auto"/>
          </w:tcPr>
          <w:p w14:paraId="071B914E" w14:textId="77777777" w:rsidR="00FA56B7" w:rsidRDefault="00FA56B7" w:rsidP="00FA56B7">
            <w:pPr>
              <w:pStyle w:val="TAR"/>
              <w:rPr>
                <w:sz w:val="16"/>
                <w:szCs w:val="16"/>
              </w:rPr>
            </w:pPr>
            <w:r>
              <w:rPr>
                <w:sz w:val="16"/>
                <w:szCs w:val="16"/>
              </w:rPr>
              <w:t>1</w:t>
            </w:r>
          </w:p>
        </w:tc>
        <w:tc>
          <w:tcPr>
            <w:tcW w:w="449" w:type="dxa"/>
            <w:shd w:val="solid" w:color="FFFFFF" w:fill="auto"/>
          </w:tcPr>
          <w:p w14:paraId="47A21588" w14:textId="77777777" w:rsidR="00FA56B7" w:rsidRDefault="00FA56B7" w:rsidP="00FA56B7">
            <w:pPr>
              <w:pStyle w:val="TAC"/>
              <w:rPr>
                <w:sz w:val="16"/>
                <w:szCs w:val="16"/>
              </w:rPr>
            </w:pPr>
            <w:r>
              <w:rPr>
                <w:sz w:val="16"/>
                <w:szCs w:val="16"/>
              </w:rPr>
              <w:t>F</w:t>
            </w:r>
          </w:p>
        </w:tc>
        <w:tc>
          <w:tcPr>
            <w:tcW w:w="5241" w:type="dxa"/>
            <w:shd w:val="solid" w:color="FFFFFF" w:fill="auto"/>
          </w:tcPr>
          <w:p w14:paraId="3020E517"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79015F4C" w14:textId="77777777" w:rsidR="00FA56B7" w:rsidRDefault="00FA56B7" w:rsidP="00FA56B7">
            <w:pPr>
              <w:pStyle w:val="TAC"/>
              <w:rPr>
                <w:sz w:val="16"/>
                <w:szCs w:val="16"/>
              </w:rPr>
            </w:pPr>
            <w:r w:rsidRPr="00B048ED">
              <w:rPr>
                <w:sz w:val="16"/>
                <w:szCs w:val="16"/>
              </w:rPr>
              <w:t>16.3.0</w:t>
            </w:r>
          </w:p>
        </w:tc>
      </w:tr>
      <w:tr w:rsidR="00FA56B7" w:rsidRPr="006B0D02" w14:paraId="74911746" w14:textId="77777777" w:rsidTr="003F58D4">
        <w:tc>
          <w:tcPr>
            <w:tcW w:w="844" w:type="dxa"/>
            <w:shd w:val="solid" w:color="FFFFFF" w:fill="auto"/>
          </w:tcPr>
          <w:p w14:paraId="73FCB8D4" w14:textId="77777777" w:rsidR="00FA56B7" w:rsidRDefault="00FA56B7" w:rsidP="00FA56B7">
            <w:pPr>
              <w:pStyle w:val="TAC"/>
              <w:rPr>
                <w:sz w:val="16"/>
                <w:szCs w:val="16"/>
              </w:rPr>
            </w:pPr>
            <w:r>
              <w:rPr>
                <w:sz w:val="16"/>
                <w:szCs w:val="16"/>
              </w:rPr>
              <w:t>2019-09</w:t>
            </w:r>
          </w:p>
        </w:tc>
        <w:tc>
          <w:tcPr>
            <w:tcW w:w="953" w:type="dxa"/>
            <w:shd w:val="solid" w:color="FFFFFF" w:fill="auto"/>
          </w:tcPr>
          <w:p w14:paraId="414B9C8B" w14:textId="77777777" w:rsidR="00FA56B7" w:rsidRDefault="00FA56B7" w:rsidP="00FA56B7">
            <w:pPr>
              <w:pStyle w:val="TAC"/>
              <w:rPr>
                <w:sz w:val="16"/>
                <w:szCs w:val="16"/>
              </w:rPr>
            </w:pPr>
            <w:r>
              <w:rPr>
                <w:sz w:val="16"/>
                <w:szCs w:val="16"/>
              </w:rPr>
              <w:t>CP-85</w:t>
            </w:r>
          </w:p>
        </w:tc>
        <w:tc>
          <w:tcPr>
            <w:tcW w:w="1156" w:type="dxa"/>
            <w:shd w:val="solid" w:color="FFFFFF" w:fill="auto"/>
          </w:tcPr>
          <w:p w14:paraId="0CC16055"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71995C91" w14:textId="77777777" w:rsidR="00FA56B7" w:rsidRDefault="00FA56B7" w:rsidP="00FA56B7">
            <w:pPr>
              <w:pStyle w:val="TAL"/>
              <w:rPr>
                <w:sz w:val="16"/>
                <w:szCs w:val="16"/>
              </w:rPr>
            </w:pPr>
            <w:r>
              <w:rPr>
                <w:sz w:val="16"/>
                <w:szCs w:val="16"/>
              </w:rPr>
              <w:t>0437</w:t>
            </w:r>
          </w:p>
        </w:tc>
        <w:tc>
          <w:tcPr>
            <w:tcW w:w="449" w:type="dxa"/>
            <w:shd w:val="solid" w:color="FFFFFF" w:fill="auto"/>
          </w:tcPr>
          <w:p w14:paraId="23810FA7" w14:textId="77777777" w:rsidR="00FA56B7" w:rsidRDefault="00FA56B7" w:rsidP="00FA56B7">
            <w:pPr>
              <w:pStyle w:val="TAR"/>
              <w:rPr>
                <w:sz w:val="16"/>
                <w:szCs w:val="16"/>
              </w:rPr>
            </w:pPr>
            <w:r>
              <w:rPr>
                <w:sz w:val="16"/>
                <w:szCs w:val="16"/>
              </w:rPr>
              <w:t>1</w:t>
            </w:r>
          </w:p>
        </w:tc>
        <w:tc>
          <w:tcPr>
            <w:tcW w:w="449" w:type="dxa"/>
            <w:shd w:val="solid" w:color="FFFFFF" w:fill="auto"/>
          </w:tcPr>
          <w:p w14:paraId="29423F94" w14:textId="77777777" w:rsidR="00FA56B7" w:rsidRDefault="00FA56B7" w:rsidP="00FA56B7">
            <w:pPr>
              <w:pStyle w:val="TAC"/>
              <w:rPr>
                <w:sz w:val="16"/>
                <w:szCs w:val="16"/>
              </w:rPr>
            </w:pPr>
            <w:r>
              <w:rPr>
                <w:sz w:val="16"/>
                <w:szCs w:val="16"/>
              </w:rPr>
              <w:t>F</w:t>
            </w:r>
          </w:p>
        </w:tc>
        <w:tc>
          <w:tcPr>
            <w:tcW w:w="5241" w:type="dxa"/>
            <w:shd w:val="solid" w:color="FFFFFF" w:fill="auto"/>
          </w:tcPr>
          <w:p w14:paraId="6D8DD64C"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75631106" w14:textId="77777777" w:rsidR="00FA56B7" w:rsidRDefault="00FA56B7" w:rsidP="00FA56B7">
            <w:pPr>
              <w:pStyle w:val="TAC"/>
              <w:rPr>
                <w:sz w:val="16"/>
                <w:szCs w:val="16"/>
              </w:rPr>
            </w:pPr>
            <w:r w:rsidRPr="00B048ED">
              <w:rPr>
                <w:sz w:val="16"/>
                <w:szCs w:val="16"/>
              </w:rPr>
              <w:t>16.3.0</w:t>
            </w:r>
          </w:p>
        </w:tc>
      </w:tr>
      <w:tr w:rsidR="00FA56B7" w:rsidRPr="006B0D02" w14:paraId="1453D721" w14:textId="77777777" w:rsidTr="003F58D4">
        <w:tc>
          <w:tcPr>
            <w:tcW w:w="844" w:type="dxa"/>
            <w:shd w:val="solid" w:color="FFFFFF" w:fill="auto"/>
          </w:tcPr>
          <w:p w14:paraId="7D36E19F" w14:textId="77777777" w:rsidR="00FA56B7" w:rsidRDefault="00FA56B7" w:rsidP="00FA56B7">
            <w:pPr>
              <w:pStyle w:val="TAC"/>
              <w:rPr>
                <w:sz w:val="16"/>
                <w:szCs w:val="16"/>
              </w:rPr>
            </w:pPr>
            <w:r>
              <w:rPr>
                <w:sz w:val="16"/>
                <w:szCs w:val="16"/>
              </w:rPr>
              <w:t>2019-09</w:t>
            </w:r>
          </w:p>
        </w:tc>
        <w:tc>
          <w:tcPr>
            <w:tcW w:w="953" w:type="dxa"/>
            <w:shd w:val="solid" w:color="FFFFFF" w:fill="auto"/>
          </w:tcPr>
          <w:p w14:paraId="3D7A8114" w14:textId="77777777" w:rsidR="00FA56B7" w:rsidRDefault="00FA56B7" w:rsidP="00FA56B7">
            <w:pPr>
              <w:pStyle w:val="TAC"/>
              <w:rPr>
                <w:sz w:val="16"/>
                <w:szCs w:val="16"/>
              </w:rPr>
            </w:pPr>
            <w:r>
              <w:rPr>
                <w:sz w:val="16"/>
                <w:szCs w:val="16"/>
              </w:rPr>
              <w:t>CP-85</w:t>
            </w:r>
          </w:p>
        </w:tc>
        <w:tc>
          <w:tcPr>
            <w:tcW w:w="1156" w:type="dxa"/>
            <w:shd w:val="solid" w:color="FFFFFF" w:fill="auto"/>
          </w:tcPr>
          <w:p w14:paraId="1FB6C0E6"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4112E8DC" w14:textId="77777777" w:rsidR="00FA56B7" w:rsidRDefault="00FA56B7" w:rsidP="00FA56B7">
            <w:pPr>
              <w:pStyle w:val="TAL"/>
              <w:rPr>
                <w:sz w:val="16"/>
                <w:szCs w:val="16"/>
              </w:rPr>
            </w:pPr>
            <w:r>
              <w:rPr>
                <w:sz w:val="16"/>
                <w:szCs w:val="16"/>
              </w:rPr>
              <w:t>0438</w:t>
            </w:r>
          </w:p>
        </w:tc>
        <w:tc>
          <w:tcPr>
            <w:tcW w:w="449" w:type="dxa"/>
            <w:shd w:val="solid" w:color="FFFFFF" w:fill="auto"/>
          </w:tcPr>
          <w:p w14:paraId="0D7C0755" w14:textId="77777777" w:rsidR="00FA56B7" w:rsidRDefault="00FA56B7" w:rsidP="00FA56B7">
            <w:pPr>
              <w:pStyle w:val="TAR"/>
              <w:rPr>
                <w:sz w:val="16"/>
                <w:szCs w:val="16"/>
              </w:rPr>
            </w:pPr>
            <w:r>
              <w:rPr>
                <w:sz w:val="16"/>
                <w:szCs w:val="16"/>
              </w:rPr>
              <w:t>1</w:t>
            </w:r>
          </w:p>
        </w:tc>
        <w:tc>
          <w:tcPr>
            <w:tcW w:w="449" w:type="dxa"/>
            <w:shd w:val="solid" w:color="FFFFFF" w:fill="auto"/>
          </w:tcPr>
          <w:p w14:paraId="6A31FF53" w14:textId="77777777" w:rsidR="00FA56B7" w:rsidRDefault="00FA56B7" w:rsidP="00FA56B7">
            <w:pPr>
              <w:pStyle w:val="TAC"/>
              <w:rPr>
                <w:sz w:val="16"/>
                <w:szCs w:val="16"/>
              </w:rPr>
            </w:pPr>
            <w:r>
              <w:rPr>
                <w:sz w:val="16"/>
                <w:szCs w:val="16"/>
              </w:rPr>
              <w:t>F</w:t>
            </w:r>
          </w:p>
        </w:tc>
        <w:tc>
          <w:tcPr>
            <w:tcW w:w="5241" w:type="dxa"/>
            <w:shd w:val="solid" w:color="FFFFFF" w:fill="auto"/>
          </w:tcPr>
          <w:p w14:paraId="1B1CFCE1"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21E0287" w14:textId="77777777" w:rsidR="00FA56B7" w:rsidRDefault="00FA56B7" w:rsidP="00FA56B7">
            <w:pPr>
              <w:pStyle w:val="TAC"/>
              <w:rPr>
                <w:sz w:val="16"/>
                <w:szCs w:val="16"/>
              </w:rPr>
            </w:pPr>
            <w:r w:rsidRPr="00B048ED">
              <w:rPr>
                <w:sz w:val="16"/>
                <w:szCs w:val="16"/>
              </w:rPr>
              <w:t>16.3.0</w:t>
            </w:r>
          </w:p>
        </w:tc>
      </w:tr>
      <w:tr w:rsidR="00FA56B7" w:rsidRPr="006B0D02" w14:paraId="209D257B" w14:textId="77777777" w:rsidTr="003F58D4">
        <w:tc>
          <w:tcPr>
            <w:tcW w:w="844" w:type="dxa"/>
            <w:shd w:val="solid" w:color="FFFFFF" w:fill="auto"/>
          </w:tcPr>
          <w:p w14:paraId="6F70B78C" w14:textId="77777777" w:rsidR="00FA56B7" w:rsidRDefault="00FA56B7" w:rsidP="00FA56B7">
            <w:pPr>
              <w:pStyle w:val="TAC"/>
              <w:rPr>
                <w:sz w:val="16"/>
                <w:szCs w:val="16"/>
              </w:rPr>
            </w:pPr>
            <w:r>
              <w:rPr>
                <w:sz w:val="16"/>
                <w:szCs w:val="16"/>
              </w:rPr>
              <w:t>2019-09</w:t>
            </w:r>
          </w:p>
        </w:tc>
        <w:tc>
          <w:tcPr>
            <w:tcW w:w="953" w:type="dxa"/>
            <w:shd w:val="solid" w:color="FFFFFF" w:fill="auto"/>
          </w:tcPr>
          <w:p w14:paraId="523E564B" w14:textId="77777777" w:rsidR="00FA56B7" w:rsidRDefault="00FA56B7" w:rsidP="00FA56B7">
            <w:pPr>
              <w:pStyle w:val="TAC"/>
              <w:rPr>
                <w:sz w:val="16"/>
                <w:szCs w:val="16"/>
              </w:rPr>
            </w:pPr>
            <w:r>
              <w:rPr>
                <w:sz w:val="16"/>
                <w:szCs w:val="16"/>
              </w:rPr>
              <w:t>CP-85</w:t>
            </w:r>
          </w:p>
        </w:tc>
        <w:tc>
          <w:tcPr>
            <w:tcW w:w="1156" w:type="dxa"/>
            <w:shd w:val="solid" w:color="FFFFFF" w:fill="auto"/>
          </w:tcPr>
          <w:p w14:paraId="3C814C65"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475C8DAA" w14:textId="77777777" w:rsidR="00FA56B7" w:rsidRDefault="00FA56B7" w:rsidP="00FA56B7">
            <w:pPr>
              <w:pStyle w:val="TAL"/>
              <w:rPr>
                <w:sz w:val="16"/>
                <w:szCs w:val="16"/>
              </w:rPr>
            </w:pPr>
            <w:r>
              <w:rPr>
                <w:sz w:val="16"/>
                <w:szCs w:val="16"/>
              </w:rPr>
              <w:t>0439</w:t>
            </w:r>
          </w:p>
        </w:tc>
        <w:tc>
          <w:tcPr>
            <w:tcW w:w="449" w:type="dxa"/>
            <w:shd w:val="solid" w:color="FFFFFF" w:fill="auto"/>
          </w:tcPr>
          <w:p w14:paraId="44B39DD5" w14:textId="77777777" w:rsidR="00FA56B7" w:rsidRDefault="00FA56B7" w:rsidP="00FA56B7">
            <w:pPr>
              <w:pStyle w:val="TAR"/>
              <w:rPr>
                <w:sz w:val="16"/>
                <w:szCs w:val="16"/>
              </w:rPr>
            </w:pPr>
            <w:r>
              <w:rPr>
                <w:sz w:val="16"/>
                <w:szCs w:val="16"/>
              </w:rPr>
              <w:t>2</w:t>
            </w:r>
          </w:p>
        </w:tc>
        <w:tc>
          <w:tcPr>
            <w:tcW w:w="449" w:type="dxa"/>
            <w:shd w:val="solid" w:color="FFFFFF" w:fill="auto"/>
          </w:tcPr>
          <w:p w14:paraId="39BABD82" w14:textId="77777777" w:rsidR="00FA56B7" w:rsidRDefault="00FA56B7" w:rsidP="00FA56B7">
            <w:pPr>
              <w:pStyle w:val="TAC"/>
              <w:rPr>
                <w:sz w:val="16"/>
                <w:szCs w:val="16"/>
              </w:rPr>
            </w:pPr>
            <w:r>
              <w:rPr>
                <w:sz w:val="16"/>
                <w:szCs w:val="16"/>
              </w:rPr>
              <w:t>F</w:t>
            </w:r>
          </w:p>
        </w:tc>
        <w:tc>
          <w:tcPr>
            <w:tcW w:w="5241" w:type="dxa"/>
            <w:shd w:val="solid" w:color="FFFFFF" w:fill="auto"/>
          </w:tcPr>
          <w:p w14:paraId="4C0508DB"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78319139" w14:textId="77777777" w:rsidR="00FA56B7" w:rsidRDefault="00FA56B7" w:rsidP="00FA56B7">
            <w:pPr>
              <w:pStyle w:val="TAC"/>
              <w:rPr>
                <w:sz w:val="16"/>
                <w:szCs w:val="16"/>
              </w:rPr>
            </w:pPr>
            <w:r w:rsidRPr="00B048ED">
              <w:rPr>
                <w:sz w:val="16"/>
                <w:szCs w:val="16"/>
              </w:rPr>
              <w:t>16.3.0</w:t>
            </w:r>
          </w:p>
        </w:tc>
      </w:tr>
      <w:tr w:rsidR="00FA56B7" w:rsidRPr="006B0D02" w14:paraId="514AB27F" w14:textId="77777777" w:rsidTr="003F58D4">
        <w:tc>
          <w:tcPr>
            <w:tcW w:w="844" w:type="dxa"/>
            <w:shd w:val="solid" w:color="FFFFFF" w:fill="auto"/>
          </w:tcPr>
          <w:p w14:paraId="47B39735" w14:textId="77777777" w:rsidR="00FA56B7" w:rsidRDefault="00FA56B7" w:rsidP="00FA56B7">
            <w:pPr>
              <w:pStyle w:val="TAC"/>
              <w:rPr>
                <w:sz w:val="16"/>
                <w:szCs w:val="16"/>
              </w:rPr>
            </w:pPr>
            <w:r>
              <w:rPr>
                <w:sz w:val="16"/>
                <w:szCs w:val="16"/>
              </w:rPr>
              <w:t>2019-09</w:t>
            </w:r>
          </w:p>
        </w:tc>
        <w:tc>
          <w:tcPr>
            <w:tcW w:w="953" w:type="dxa"/>
            <w:shd w:val="solid" w:color="FFFFFF" w:fill="auto"/>
          </w:tcPr>
          <w:p w14:paraId="4FBC9695" w14:textId="77777777" w:rsidR="00FA56B7" w:rsidRDefault="00FA56B7" w:rsidP="00FA56B7">
            <w:pPr>
              <w:pStyle w:val="TAC"/>
              <w:rPr>
                <w:sz w:val="16"/>
                <w:szCs w:val="16"/>
              </w:rPr>
            </w:pPr>
            <w:r>
              <w:rPr>
                <w:sz w:val="16"/>
                <w:szCs w:val="16"/>
              </w:rPr>
              <w:t>CP-85</w:t>
            </w:r>
          </w:p>
        </w:tc>
        <w:tc>
          <w:tcPr>
            <w:tcW w:w="1156" w:type="dxa"/>
            <w:shd w:val="solid" w:color="FFFFFF" w:fill="auto"/>
          </w:tcPr>
          <w:p w14:paraId="10E9B32A"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708B0E59" w14:textId="77777777" w:rsidR="00FA56B7" w:rsidRDefault="00FA56B7" w:rsidP="00FA56B7">
            <w:pPr>
              <w:pStyle w:val="TAL"/>
              <w:rPr>
                <w:sz w:val="16"/>
                <w:szCs w:val="16"/>
              </w:rPr>
            </w:pPr>
            <w:r>
              <w:rPr>
                <w:sz w:val="16"/>
                <w:szCs w:val="16"/>
              </w:rPr>
              <w:t>0440</w:t>
            </w:r>
          </w:p>
        </w:tc>
        <w:tc>
          <w:tcPr>
            <w:tcW w:w="449" w:type="dxa"/>
            <w:shd w:val="solid" w:color="FFFFFF" w:fill="auto"/>
          </w:tcPr>
          <w:p w14:paraId="21B26019" w14:textId="77777777" w:rsidR="00FA56B7" w:rsidRDefault="00FA56B7" w:rsidP="00FA56B7">
            <w:pPr>
              <w:pStyle w:val="TAR"/>
              <w:rPr>
                <w:sz w:val="16"/>
                <w:szCs w:val="16"/>
              </w:rPr>
            </w:pPr>
            <w:r>
              <w:rPr>
                <w:sz w:val="16"/>
                <w:szCs w:val="16"/>
              </w:rPr>
              <w:t>4</w:t>
            </w:r>
          </w:p>
        </w:tc>
        <w:tc>
          <w:tcPr>
            <w:tcW w:w="449" w:type="dxa"/>
            <w:shd w:val="solid" w:color="FFFFFF" w:fill="auto"/>
          </w:tcPr>
          <w:p w14:paraId="531D6AFC" w14:textId="77777777" w:rsidR="00FA56B7" w:rsidRDefault="00FA56B7" w:rsidP="00FA56B7">
            <w:pPr>
              <w:pStyle w:val="TAC"/>
              <w:rPr>
                <w:sz w:val="16"/>
                <w:szCs w:val="16"/>
              </w:rPr>
            </w:pPr>
            <w:r>
              <w:rPr>
                <w:sz w:val="16"/>
                <w:szCs w:val="16"/>
              </w:rPr>
              <w:t>F</w:t>
            </w:r>
          </w:p>
        </w:tc>
        <w:tc>
          <w:tcPr>
            <w:tcW w:w="5241" w:type="dxa"/>
            <w:shd w:val="solid" w:color="FFFFFF" w:fill="auto"/>
          </w:tcPr>
          <w:p w14:paraId="2A9E1F76"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0F29CA83" w14:textId="77777777" w:rsidR="00FA56B7" w:rsidRDefault="00FA56B7" w:rsidP="00FA56B7">
            <w:pPr>
              <w:pStyle w:val="TAC"/>
              <w:rPr>
                <w:sz w:val="16"/>
                <w:szCs w:val="16"/>
              </w:rPr>
            </w:pPr>
            <w:r w:rsidRPr="00B048ED">
              <w:rPr>
                <w:sz w:val="16"/>
                <w:szCs w:val="16"/>
              </w:rPr>
              <w:t>16.3.0</w:t>
            </w:r>
          </w:p>
        </w:tc>
      </w:tr>
      <w:tr w:rsidR="00FA56B7" w:rsidRPr="006B0D02" w14:paraId="61AC6454" w14:textId="77777777" w:rsidTr="003F58D4">
        <w:tc>
          <w:tcPr>
            <w:tcW w:w="844" w:type="dxa"/>
            <w:shd w:val="solid" w:color="FFFFFF" w:fill="auto"/>
          </w:tcPr>
          <w:p w14:paraId="39AE80BD" w14:textId="77777777" w:rsidR="00FA56B7" w:rsidRDefault="00FA56B7" w:rsidP="00FA56B7">
            <w:pPr>
              <w:pStyle w:val="TAC"/>
              <w:rPr>
                <w:sz w:val="16"/>
                <w:szCs w:val="16"/>
              </w:rPr>
            </w:pPr>
            <w:r>
              <w:rPr>
                <w:sz w:val="16"/>
                <w:szCs w:val="16"/>
              </w:rPr>
              <w:t>2019-09</w:t>
            </w:r>
          </w:p>
        </w:tc>
        <w:tc>
          <w:tcPr>
            <w:tcW w:w="953" w:type="dxa"/>
            <w:shd w:val="solid" w:color="FFFFFF" w:fill="auto"/>
          </w:tcPr>
          <w:p w14:paraId="768D9AE3" w14:textId="77777777" w:rsidR="00FA56B7" w:rsidRDefault="00FA56B7" w:rsidP="00FA56B7">
            <w:pPr>
              <w:pStyle w:val="TAC"/>
              <w:rPr>
                <w:sz w:val="16"/>
                <w:szCs w:val="16"/>
              </w:rPr>
            </w:pPr>
            <w:r>
              <w:rPr>
                <w:sz w:val="16"/>
                <w:szCs w:val="16"/>
              </w:rPr>
              <w:t>CP-85</w:t>
            </w:r>
          </w:p>
        </w:tc>
        <w:tc>
          <w:tcPr>
            <w:tcW w:w="1156" w:type="dxa"/>
            <w:shd w:val="solid" w:color="FFFFFF" w:fill="auto"/>
          </w:tcPr>
          <w:p w14:paraId="317BFA91"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7C484924" w14:textId="77777777" w:rsidR="00FA56B7" w:rsidRDefault="00FA56B7" w:rsidP="00FA56B7">
            <w:pPr>
              <w:pStyle w:val="TAL"/>
              <w:rPr>
                <w:sz w:val="16"/>
                <w:szCs w:val="16"/>
              </w:rPr>
            </w:pPr>
            <w:r>
              <w:rPr>
                <w:sz w:val="16"/>
                <w:szCs w:val="16"/>
              </w:rPr>
              <w:t>0441</w:t>
            </w:r>
          </w:p>
        </w:tc>
        <w:tc>
          <w:tcPr>
            <w:tcW w:w="449" w:type="dxa"/>
            <w:shd w:val="solid" w:color="FFFFFF" w:fill="auto"/>
          </w:tcPr>
          <w:p w14:paraId="7C2ADA51" w14:textId="77777777" w:rsidR="00FA56B7" w:rsidRDefault="00FA56B7" w:rsidP="00FA56B7">
            <w:pPr>
              <w:pStyle w:val="TAR"/>
              <w:rPr>
                <w:sz w:val="16"/>
                <w:szCs w:val="16"/>
              </w:rPr>
            </w:pPr>
          </w:p>
        </w:tc>
        <w:tc>
          <w:tcPr>
            <w:tcW w:w="449" w:type="dxa"/>
            <w:shd w:val="solid" w:color="FFFFFF" w:fill="auto"/>
          </w:tcPr>
          <w:p w14:paraId="13065987" w14:textId="77777777" w:rsidR="00FA56B7" w:rsidRDefault="00FA56B7" w:rsidP="00FA56B7">
            <w:pPr>
              <w:pStyle w:val="TAC"/>
              <w:rPr>
                <w:sz w:val="16"/>
                <w:szCs w:val="16"/>
              </w:rPr>
            </w:pPr>
            <w:r>
              <w:rPr>
                <w:sz w:val="16"/>
                <w:szCs w:val="16"/>
              </w:rPr>
              <w:t>F</w:t>
            </w:r>
          </w:p>
        </w:tc>
        <w:tc>
          <w:tcPr>
            <w:tcW w:w="5241" w:type="dxa"/>
            <w:shd w:val="solid" w:color="FFFFFF" w:fill="auto"/>
          </w:tcPr>
          <w:p w14:paraId="75A54C82"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61750778" w14:textId="77777777" w:rsidR="00FA56B7" w:rsidRDefault="00FA56B7" w:rsidP="00FA56B7">
            <w:pPr>
              <w:pStyle w:val="TAC"/>
              <w:rPr>
                <w:sz w:val="16"/>
                <w:szCs w:val="16"/>
              </w:rPr>
            </w:pPr>
            <w:r w:rsidRPr="00B048ED">
              <w:rPr>
                <w:sz w:val="16"/>
                <w:szCs w:val="16"/>
              </w:rPr>
              <w:t>16.3.0</w:t>
            </w:r>
          </w:p>
        </w:tc>
      </w:tr>
      <w:tr w:rsidR="00FA56B7" w:rsidRPr="006B0D02" w14:paraId="3035DB99" w14:textId="77777777" w:rsidTr="003F58D4">
        <w:tc>
          <w:tcPr>
            <w:tcW w:w="844" w:type="dxa"/>
            <w:shd w:val="solid" w:color="FFFFFF" w:fill="auto"/>
          </w:tcPr>
          <w:p w14:paraId="2D91CD46" w14:textId="77777777" w:rsidR="00FA56B7" w:rsidRDefault="00FA56B7" w:rsidP="00FA56B7">
            <w:pPr>
              <w:pStyle w:val="TAC"/>
              <w:rPr>
                <w:sz w:val="16"/>
                <w:szCs w:val="16"/>
              </w:rPr>
            </w:pPr>
            <w:r>
              <w:rPr>
                <w:sz w:val="16"/>
                <w:szCs w:val="16"/>
              </w:rPr>
              <w:t>2019-09</w:t>
            </w:r>
          </w:p>
        </w:tc>
        <w:tc>
          <w:tcPr>
            <w:tcW w:w="953" w:type="dxa"/>
            <w:shd w:val="solid" w:color="FFFFFF" w:fill="auto"/>
          </w:tcPr>
          <w:p w14:paraId="4D7CB957" w14:textId="77777777" w:rsidR="00FA56B7" w:rsidRDefault="00FA56B7" w:rsidP="00FA56B7">
            <w:pPr>
              <w:pStyle w:val="TAC"/>
              <w:rPr>
                <w:sz w:val="16"/>
                <w:szCs w:val="16"/>
              </w:rPr>
            </w:pPr>
            <w:r>
              <w:rPr>
                <w:sz w:val="16"/>
                <w:szCs w:val="16"/>
              </w:rPr>
              <w:t>CP-85</w:t>
            </w:r>
          </w:p>
        </w:tc>
        <w:tc>
          <w:tcPr>
            <w:tcW w:w="1156" w:type="dxa"/>
            <w:shd w:val="solid" w:color="FFFFFF" w:fill="auto"/>
          </w:tcPr>
          <w:p w14:paraId="44DF2050"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3EE77182" w14:textId="77777777" w:rsidR="00FA56B7" w:rsidRDefault="00FA56B7" w:rsidP="00FA56B7">
            <w:pPr>
              <w:pStyle w:val="TAL"/>
              <w:rPr>
                <w:sz w:val="16"/>
                <w:szCs w:val="16"/>
              </w:rPr>
            </w:pPr>
            <w:r>
              <w:rPr>
                <w:sz w:val="16"/>
                <w:szCs w:val="16"/>
              </w:rPr>
              <w:t>0442</w:t>
            </w:r>
          </w:p>
        </w:tc>
        <w:tc>
          <w:tcPr>
            <w:tcW w:w="449" w:type="dxa"/>
            <w:shd w:val="solid" w:color="FFFFFF" w:fill="auto"/>
          </w:tcPr>
          <w:p w14:paraId="4FFA56E7" w14:textId="77777777" w:rsidR="00FA56B7" w:rsidRDefault="00FA56B7" w:rsidP="00FA56B7">
            <w:pPr>
              <w:pStyle w:val="TAR"/>
              <w:rPr>
                <w:sz w:val="16"/>
                <w:szCs w:val="16"/>
              </w:rPr>
            </w:pPr>
            <w:r>
              <w:rPr>
                <w:sz w:val="16"/>
                <w:szCs w:val="16"/>
              </w:rPr>
              <w:t>3</w:t>
            </w:r>
          </w:p>
        </w:tc>
        <w:tc>
          <w:tcPr>
            <w:tcW w:w="449" w:type="dxa"/>
            <w:shd w:val="solid" w:color="FFFFFF" w:fill="auto"/>
          </w:tcPr>
          <w:p w14:paraId="51E4AB1E" w14:textId="77777777" w:rsidR="00FA56B7" w:rsidRDefault="00FA56B7" w:rsidP="00FA56B7">
            <w:pPr>
              <w:pStyle w:val="TAC"/>
              <w:rPr>
                <w:sz w:val="16"/>
                <w:szCs w:val="16"/>
              </w:rPr>
            </w:pPr>
            <w:r>
              <w:rPr>
                <w:sz w:val="16"/>
                <w:szCs w:val="16"/>
              </w:rPr>
              <w:t>F</w:t>
            </w:r>
          </w:p>
        </w:tc>
        <w:tc>
          <w:tcPr>
            <w:tcW w:w="5241" w:type="dxa"/>
            <w:shd w:val="solid" w:color="FFFFFF" w:fill="auto"/>
          </w:tcPr>
          <w:p w14:paraId="4C857783"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3746BFB9" w14:textId="77777777" w:rsidR="00FA56B7" w:rsidRDefault="00FA56B7" w:rsidP="00FA56B7">
            <w:pPr>
              <w:pStyle w:val="TAC"/>
              <w:rPr>
                <w:sz w:val="16"/>
                <w:szCs w:val="16"/>
              </w:rPr>
            </w:pPr>
            <w:r w:rsidRPr="00B048ED">
              <w:rPr>
                <w:sz w:val="16"/>
                <w:szCs w:val="16"/>
              </w:rPr>
              <w:t>16.3.0</w:t>
            </w:r>
          </w:p>
        </w:tc>
      </w:tr>
      <w:tr w:rsidR="00FA56B7" w:rsidRPr="006B0D02" w14:paraId="1B49F4EC" w14:textId="77777777" w:rsidTr="003F58D4">
        <w:tc>
          <w:tcPr>
            <w:tcW w:w="844" w:type="dxa"/>
            <w:shd w:val="solid" w:color="FFFFFF" w:fill="auto"/>
          </w:tcPr>
          <w:p w14:paraId="1D3649B0" w14:textId="77777777" w:rsidR="00FA56B7" w:rsidRDefault="00FA56B7" w:rsidP="00FA56B7">
            <w:pPr>
              <w:pStyle w:val="TAC"/>
              <w:rPr>
                <w:sz w:val="16"/>
                <w:szCs w:val="16"/>
              </w:rPr>
            </w:pPr>
            <w:r>
              <w:rPr>
                <w:sz w:val="16"/>
                <w:szCs w:val="16"/>
              </w:rPr>
              <w:t>2019-09</w:t>
            </w:r>
          </w:p>
        </w:tc>
        <w:tc>
          <w:tcPr>
            <w:tcW w:w="953" w:type="dxa"/>
            <w:shd w:val="solid" w:color="FFFFFF" w:fill="auto"/>
          </w:tcPr>
          <w:p w14:paraId="46B594E4" w14:textId="77777777" w:rsidR="00FA56B7" w:rsidRDefault="00FA56B7" w:rsidP="00FA56B7">
            <w:pPr>
              <w:pStyle w:val="TAC"/>
              <w:rPr>
                <w:sz w:val="16"/>
                <w:szCs w:val="16"/>
              </w:rPr>
            </w:pPr>
            <w:r>
              <w:rPr>
                <w:sz w:val="16"/>
                <w:szCs w:val="16"/>
              </w:rPr>
              <w:t>CP-85</w:t>
            </w:r>
          </w:p>
        </w:tc>
        <w:tc>
          <w:tcPr>
            <w:tcW w:w="1156" w:type="dxa"/>
            <w:shd w:val="solid" w:color="FFFFFF" w:fill="auto"/>
          </w:tcPr>
          <w:p w14:paraId="3F1DD242"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7618093C" w14:textId="77777777" w:rsidR="00FA56B7" w:rsidRDefault="00FA56B7" w:rsidP="00FA56B7">
            <w:pPr>
              <w:pStyle w:val="TAL"/>
              <w:rPr>
                <w:sz w:val="16"/>
                <w:szCs w:val="16"/>
              </w:rPr>
            </w:pPr>
            <w:r>
              <w:rPr>
                <w:sz w:val="16"/>
                <w:szCs w:val="16"/>
              </w:rPr>
              <w:t>0444</w:t>
            </w:r>
          </w:p>
        </w:tc>
        <w:tc>
          <w:tcPr>
            <w:tcW w:w="449" w:type="dxa"/>
            <w:shd w:val="solid" w:color="FFFFFF" w:fill="auto"/>
          </w:tcPr>
          <w:p w14:paraId="13274C25" w14:textId="77777777" w:rsidR="00FA56B7" w:rsidRDefault="00FA56B7" w:rsidP="00FA56B7">
            <w:pPr>
              <w:pStyle w:val="TAR"/>
              <w:rPr>
                <w:sz w:val="16"/>
                <w:szCs w:val="16"/>
              </w:rPr>
            </w:pPr>
            <w:r>
              <w:rPr>
                <w:sz w:val="16"/>
                <w:szCs w:val="16"/>
              </w:rPr>
              <w:t>1</w:t>
            </w:r>
          </w:p>
        </w:tc>
        <w:tc>
          <w:tcPr>
            <w:tcW w:w="449" w:type="dxa"/>
            <w:shd w:val="solid" w:color="FFFFFF" w:fill="auto"/>
          </w:tcPr>
          <w:p w14:paraId="65A0D8F8" w14:textId="77777777" w:rsidR="00FA56B7" w:rsidRDefault="00FA56B7" w:rsidP="00FA56B7">
            <w:pPr>
              <w:pStyle w:val="TAC"/>
              <w:rPr>
                <w:sz w:val="16"/>
                <w:szCs w:val="16"/>
              </w:rPr>
            </w:pPr>
            <w:r>
              <w:rPr>
                <w:sz w:val="16"/>
                <w:szCs w:val="16"/>
              </w:rPr>
              <w:t>F</w:t>
            </w:r>
          </w:p>
        </w:tc>
        <w:tc>
          <w:tcPr>
            <w:tcW w:w="5241" w:type="dxa"/>
            <w:shd w:val="solid" w:color="FFFFFF" w:fill="auto"/>
          </w:tcPr>
          <w:p w14:paraId="66B07E67"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1BEE2D3B" w14:textId="77777777" w:rsidR="00FA56B7" w:rsidRDefault="00FA56B7" w:rsidP="00FA56B7">
            <w:pPr>
              <w:pStyle w:val="TAC"/>
              <w:rPr>
                <w:sz w:val="16"/>
                <w:szCs w:val="16"/>
              </w:rPr>
            </w:pPr>
            <w:r w:rsidRPr="00B048ED">
              <w:rPr>
                <w:sz w:val="16"/>
                <w:szCs w:val="16"/>
              </w:rPr>
              <w:t>16.3.0</w:t>
            </w:r>
          </w:p>
        </w:tc>
      </w:tr>
      <w:tr w:rsidR="00FA56B7" w:rsidRPr="006B0D02" w14:paraId="472E455D" w14:textId="77777777" w:rsidTr="003F58D4">
        <w:tc>
          <w:tcPr>
            <w:tcW w:w="844" w:type="dxa"/>
            <w:shd w:val="solid" w:color="FFFFFF" w:fill="auto"/>
          </w:tcPr>
          <w:p w14:paraId="7F45B5F5" w14:textId="77777777" w:rsidR="00FA56B7" w:rsidRDefault="00FA56B7" w:rsidP="00FA56B7">
            <w:pPr>
              <w:pStyle w:val="TAC"/>
              <w:rPr>
                <w:sz w:val="16"/>
                <w:szCs w:val="16"/>
              </w:rPr>
            </w:pPr>
            <w:r>
              <w:rPr>
                <w:sz w:val="16"/>
                <w:szCs w:val="16"/>
              </w:rPr>
              <w:t>2019-09</w:t>
            </w:r>
          </w:p>
        </w:tc>
        <w:tc>
          <w:tcPr>
            <w:tcW w:w="953" w:type="dxa"/>
            <w:shd w:val="solid" w:color="FFFFFF" w:fill="auto"/>
          </w:tcPr>
          <w:p w14:paraId="306268FF" w14:textId="77777777" w:rsidR="00FA56B7" w:rsidRDefault="00FA56B7" w:rsidP="00FA56B7">
            <w:pPr>
              <w:pStyle w:val="TAC"/>
              <w:rPr>
                <w:sz w:val="16"/>
                <w:szCs w:val="16"/>
              </w:rPr>
            </w:pPr>
            <w:r>
              <w:rPr>
                <w:sz w:val="16"/>
                <w:szCs w:val="16"/>
              </w:rPr>
              <w:t>CP-85</w:t>
            </w:r>
          </w:p>
        </w:tc>
        <w:tc>
          <w:tcPr>
            <w:tcW w:w="1156" w:type="dxa"/>
            <w:shd w:val="solid" w:color="FFFFFF" w:fill="auto"/>
          </w:tcPr>
          <w:p w14:paraId="4A62D52E"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4C9917AF" w14:textId="77777777" w:rsidR="00FA56B7" w:rsidRDefault="00FA56B7" w:rsidP="00FA56B7">
            <w:pPr>
              <w:pStyle w:val="TAL"/>
              <w:rPr>
                <w:sz w:val="16"/>
                <w:szCs w:val="16"/>
              </w:rPr>
            </w:pPr>
            <w:r>
              <w:rPr>
                <w:sz w:val="16"/>
                <w:szCs w:val="16"/>
              </w:rPr>
              <w:t>0446</w:t>
            </w:r>
          </w:p>
        </w:tc>
        <w:tc>
          <w:tcPr>
            <w:tcW w:w="449" w:type="dxa"/>
            <w:shd w:val="solid" w:color="FFFFFF" w:fill="auto"/>
          </w:tcPr>
          <w:p w14:paraId="282E637A" w14:textId="77777777" w:rsidR="00FA56B7" w:rsidRDefault="00FA56B7" w:rsidP="00FA56B7">
            <w:pPr>
              <w:pStyle w:val="TAR"/>
              <w:rPr>
                <w:sz w:val="16"/>
                <w:szCs w:val="16"/>
              </w:rPr>
            </w:pPr>
            <w:r>
              <w:rPr>
                <w:sz w:val="16"/>
                <w:szCs w:val="16"/>
              </w:rPr>
              <w:t>1</w:t>
            </w:r>
          </w:p>
        </w:tc>
        <w:tc>
          <w:tcPr>
            <w:tcW w:w="449" w:type="dxa"/>
            <w:shd w:val="solid" w:color="FFFFFF" w:fill="auto"/>
          </w:tcPr>
          <w:p w14:paraId="16AAFD10" w14:textId="77777777" w:rsidR="00FA56B7" w:rsidRDefault="00FA56B7" w:rsidP="00FA56B7">
            <w:pPr>
              <w:pStyle w:val="TAC"/>
              <w:rPr>
                <w:sz w:val="16"/>
                <w:szCs w:val="16"/>
              </w:rPr>
            </w:pPr>
            <w:r>
              <w:rPr>
                <w:sz w:val="16"/>
                <w:szCs w:val="16"/>
              </w:rPr>
              <w:t>F</w:t>
            </w:r>
          </w:p>
        </w:tc>
        <w:tc>
          <w:tcPr>
            <w:tcW w:w="5241" w:type="dxa"/>
            <w:shd w:val="solid" w:color="FFFFFF" w:fill="auto"/>
          </w:tcPr>
          <w:p w14:paraId="38BB1C10"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7D307610" w14:textId="77777777" w:rsidR="00FA56B7" w:rsidRDefault="00FA56B7" w:rsidP="00FA56B7">
            <w:pPr>
              <w:pStyle w:val="TAC"/>
              <w:rPr>
                <w:sz w:val="16"/>
                <w:szCs w:val="16"/>
              </w:rPr>
            </w:pPr>
            <w:r w:rsidRPr="00B048ED">
              <w:rPr>
                <w:sz w:val="16"/>
                <w:szCs w:val="16"/>
              </w:rPr>
              <w:t>16.3.0</w:t>
            </w:r>
          </w:p>
        </w:tc>
      </w:tr>
      <w:tr w:rsidR="00FA56B7" w:rsidRPr="006B0D02" w14:paraId="217B73E5" w14:textId="77777777" w:rsidTr="003F58D4">
        <w:tc>
          <w:tcPr>
            <w:tcW w:w="844" w:type="dxa"/>
            <w:shd w:val="solid" w:color="FFFFFF" w:fill="auto"/>
          </w:tcPr>
          <w:p w14:paraId="5527DCDF" w14:textId="77777777" w:rsidR="00FA56B7" w:rsidRDefault="00FA56B7" w:rsidP="00FA56B7">
            <w:pPr>
              <w:pStyle w:val="TAC"/>
              <w:rPr>
                <w:sz w:val="16"/>
                <w:szCs w:val="16"/>
              </w:rPr>
            </w:pPr>
            <w:r>
              <w:rPr>
                <w:sz w:val="16"/>
                <w:szCs w:val="16"/>
              </w:rPr>
              <w:t>2019-09</w:t>
            </w:r>
          </w:p>
        </w:tc>
        <w:tc>
          <w:tcPr>
            <w:tcW w:w="953" w:type="dxa"/>
            <w:shd w:val="solid" w:color="FFFFFF" w:fill="auto"/>
          </w:tcPr>
          <w:p w14:paraId="755139EA" w14:textId="77777777" w:rsidR="00FA56B7" w:rsidRDefault="00FA56B7" w:rsidP="00FA56B7">
            <w:pPr>
              <w:pStyle w:val="TAC"/>
              <w:rPr>
                <w:sz w:val="16"/>
                <w:szCs w:val="16"/>
              </w:rPr>
            </w:pPr>
            <w:r>
              <w:rPr>
                <w:sz w:val="16"/>
                <w:szCs w:val="16"/>
              </w:rPr>
              <w:t>CP-85</w:t>
            </w:r>
          </w:p>
        </w:tc>
        <w:tc>
          <w:tcPr>
            <w:tcW w:w="1156" w:type="dxa"/>
            <w:shd w:val="solid" w:color="FFFFFF" w:fill="auto"/>
          </w:tcPr>
          <w:p w14:paraId="4827BD38"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3792E6E2" w14:textId="77777777" w:rsidR="00FA56B7" w:rsidRDefault="00FA56B7" w:rsidP="00FA56B7">
            <w:pPr>
              <w:pStyle w:val="TAL"/>
              <w:rPr>
                <w:sz w:val="16"/>
                <w:szCs w:val="16"/>
              </w:rPr>
            </w:pPr>
            <w:r>
              <w:rPr>
                <w:sz w:val="16"/>
                <w:szCs w:val="16"/>
              </w:rPr>
              <w:t>0449</w:t>
            </w:r>
          </w:p>
        </w:tc>
        <w:tc>
          <w:tcPr>
            <w:tcW w:w="449" w:type="dxa"/>
            <w:shd w:val="solid" w:color="FFFFFF" w:fill="auto"/>
          </w:tcPr>
          <w:p w14:paraId="19B04844" w14:textId="77777777" w:rsidR="00FA56B7" w:rsidRDefault="00FA56B7" w:rsidP="00FA56B7">
            <w:pPr>
              <w:pStyle w:val="TAR"/>
              <w:rPr>
                <w:sz w:val="16"/>
                <w:szCs w:val="16"/>
              </w:rPr>
            </w:pPr>
            <w:r>
              <w:rPr>
                <w:sz w:val="16"/>
                <w:szCs w:val="16"/>
              </w:rPr>
              <w:t>1</w:t>
            </w:r>
          </w:p>
        </w:tc>
        <w:tc>
          <w:tcPr>
            <w:tcW w:w="449" w:type="dxa"/>
            <w:shd w:val="solid" w:color="FFFFFF" w:fill="auto"/>
          </w:tcPr>
          <w:p w14:paraId="1AD11C37" w14:textId="77777777" w:rsidR="00FA56B7" w:rsidRDefault="00FA56B7" w:rsidP="00FA56B7">
            <w:pPr>
              <w:pStyle w:val="TAC"/>
              <w:rPr>
                <w:sz w:val="16"/>
                <w:szCs w:val="16"/>
              </w:rPr>
            </w:pPr>
            <w:r>
              <w:rPr>
                <w:sz w:val="16"/>
                <w:szCs w:val="16"/>
              </w:rPr>
              <w:t>F</w:t>
            </w:r>
          </w:p>
        </w:tc>
        <w:tc>
          <w:tcPr>
            <w:tcW w:w="5241" w:type="dxa"/>
            <w:shd w:val="solid" w:color="FFFFFF" w:fill="auto"/>
          </w:tcPr>
          <w:p w14:paraId="633436B5"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65239797" w14:textId="77777777" w:rsidR="00FA56B7" w:rsidRDefault="00FA56B7" w:rsidP="00FA56B7">
            <w:pPr>
              <w:pStyle w:val="TAC"/>
              <w:rPr>
                <w:sz w:val="16"/>
                <w:szCs w:val="16"/>
              </w:rPr>
            </w:pPr>
            <w:r w:rsidRPr="00B048ED">
              <w:rPr>
                <w:sz w:val="16"/>
                <w:szCs w:val="16"/>
              </w:rPr>
              <w:t>16.3.0</w:t>
            </w:r>
          </w:p>
        </w:tc>
      </w:tr>
      <w:tr w:rsidR="00922DAA" w:rsidRPr="006B0D02" w14:paraId="4B61C02E" w14:textId="77777777" w:rsidTr="003F58D4">
        <w:tc>
          <w:tcPr>
            <w:tcW w:w="844" w:type="dxa"/>
            <w:shd w:val="solid" w:color="FFFFFF" w:fill="auto"/>
          </w:tcPr>
          <w:p w14:paraId="1819CB38" w14:textId="77777777" w:rsidR="00922DAA" w:rsidRDefault="00922DAA" w:rsidP="00FA56B7">
            <w:pPr>
              <w:pStyle w:val="TAC"/>
              <w:rPr>
                <w:sz w:val="16"/>
                <w:szCs w:val="16"/>
              </w:rPr>
            </w:pPr>
            <w:r>
              <w:rPr>
                <w:sz w:val="16"/>
                <w:szCs w:val="16"/>
              </w:rPr>
              <w:t>2019-12</w:t>
            </w:r>
          </w:p>
        </w:tc>
        <w:tc>
          <w:tcPr>
            <w:tcW w:w="953" w:type="dxa"/>
            <w:shd w:val="solid" w:color="FFFFFF" w:fill="auto"/>
          </w:tcPr>
          <w:p w14:paraId="3095F192" w14:textId="77777777" w:rsidR="00922DAA" w:rsidRDefault="00922DAA" w:rsidP="00FA56B7">
            <w:pPr>
              <w:pStyle w:val="TAC"/>
              <w:rPr>
                <w:sz w:val="16"/>
                <w:szCs w:val="16"/>
              </w:rPr>
            </w:pPr>
            <w:r>
              <w:rPr>
                <w:sz w:val="16"/>
                <w:szCs w:val="16"/>
              </w:rPr>
              <w:t>CP-86</w:t>
            </w:r>
          </w:p>
        </w:tc>
        <w:tc>
          <w:tcPr>
            <w:tcW w:w="1156" w:type="dxa"/>
            <w:shd w:val="solid" w:color="FFFFFF" w:fill="auto"/>
          </w:tcPr>
          <w:p w14:paraId="036139CC"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43F2ECB9" w14:textId="77777777" w:rsidR="00922DAA" w:rsidRDefault="00922DAA" w:rsidP="00FA56B7">
            <w:pPr>
              <w:pStyle w:val="TAL"/>
              <w:rPr>
                <w:sz w:val="16"/>
                <w:szCs w:val="16"/>
              </w:rPr>
            </w:pPr>
            <w:r>
              <w:rPr>
                <w:sz w:val="16"/>
                <w:szCs w:val="16"/>
              </w:rPr>
              <w:t>0445</w:t>
            </w:r>
          </w:p>
        </w:tc>
        <w:tc>
          <w:tcPr>
            <w:tcW w:w="449" w:type="dxa"/>
            <w:shd w:val="solid" w:color="FFFFFF" w:fill="auto"/>
          </w:tcPr>
          <w:p w14:paraId="59705617" w14:textId="77777777" w:rsidR="00922DAA" w:rsidRDefault="00922DAA" w:rsidP="00FA56B7">
            <w:pPr>
              <w:pStyle w:val="TAR"/>
              <w:rPr>
                <w:sz w:val="16"/>
                <w:szCs w:val="16"/>
              </w:rPr>
            </w:pPr>
            <w:r>
              <w:rPr>
                <w:sz w:val="16"/>
                <w:szCs w:val="16"/>
              </w:rPr>
              <w:t>2</w:t>
            </w:r>
          </w:p>
        </w:tc>
        <w:tc>
          <w:tcPr>
            <w:tcW w:w="449" w:type="dxa"/>
            <w:shd w:val="solid" w:color="FFFFFF" w:fill="auto"/>
          </w:tcPr>
          <w:p w14:paraId="45A384E0" w14:textId="77777777" w:rsidR="00922DAA" w:rsidRDefault="00922DAA" w:rsidP="00FA56B7">
            <w:pPr>
              <w:pStyle w:val="TAC"/>
              <w:rPr>
                <w:sz w:val="16"/>
                <w:szCs w:val="16"/>
              </w:rPr>
            </w:pPr>
            <w:r>
              <w:rPr>
                <w:sz w:val="16"/>
                <w:szCs w:val="16"/>
              </w:rPr>
              <w:t>F</w:t>
            </w:r>
          </w:p>
        </w:tc>
        <w:tc>
          <w:tcPr>
            <w:tcW w:w="5241" w:type="dxa"/>
            <w:shd w:val="solid" w:color="FFFFFF" w:fill="auto"/>
          </w:tcPr>
          <w:p w14:paraId="2D2D5B05"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400999E5" w14:textId="77777777" w:rsidR="00922DAA" w:rsidRPr="00B048ED" w:rsidRDefault="00922DAA" w:rsidP="00FA56B7">
            <w:pPr>
              <w:pStyle w:val="TAC"/>
              <w:rPr>
                <w:sz w:val="16"/>
                <w:szCs w:val="16"/>
              </w:rPr>
            </w:pPr>
            <w:r>
              <w:rPr>
                <w:sz w:val="16"/>
                <w:szCs w:val="16"/>
              </w:rPr>
              <w:t>16.4.0</w:t>
            </w:r>
          </w:p>
        </w:tc>
      </w:tr>
      <w:tr w:rsidR="003A5ED6" w:rsidRPr="006B0D02" w14:paraId="666D8864" w14:textId="77777777" w:rsidTr="003F58D4">
        <w:tc>
          <w:tcPr>
            <w:tcW w:w="844" w:type="dxa"/>
            <w:shd w:val="solid" w:color="FFFFFF" w:fill="auto"/>
          </w:tcPr>
          <w:p w14:paraId="00168453" w14:textId="77777777" w:rsidR="003A5ED6" w:rsidRDefault="003A5ED6" w:rsidP="003A5ED6">
            <w:pPr>
              <w:pStyle w:val="TAC"/>
              <w:rPr>
                <w:sz w:val="16"/>
                <w:szCs w:val="16"/>
              </w:rPr>
            </w:pPr>
            <w:r>
              <w:rPr>
                <w:sz w:val="16"/>
                <w:szCs w:val="16"/>
              </w:rPr>
              <w:t>2019-12</w:t>
            </w:r>
          </w:p>
        </w:tc>
        <w:tc>
          <w:tcPr>
            <w:tcW w:w="953" w:type="dxa"/>
            <w:shd w:val="solid" w:color="FFFFFF" w:fill="auto"/>
          </w:tcPr>
          <w:p w14:paraId="7ADF0EEF" w14:textId="77777777" w:rsidR="003A5ED6" w:rsidRDefault="003A5ED6" w:rsidP="003A5ED6">
            <w:pPr>
              <w:pStyle w:val="TAC"/>
              <w:rPr>
                <w:sz w:val="16"/>
                <w:szCs w:val="16"/>
              </w:rPr>
            </w:pPr>
            <w:r>
              <w:rPr>
                <w:sz w:val="16"/>
                <w:szCs w:val="16"/>
              </w:rPr>
              <w:t>CP-86</w:t>
            </w:r>
          </w:p>
        </w:tc>
        <w:tc>
          <w:tcPr>
            <w:tcW w:w="1156" w:type="dxa"/>
            <w:shd w:val="solid" w:color="FFFFFF" w:fill="auto"/>
          </w:tcPr>
          <w:p w14:paraId="5A4CDC29"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51A709C1" w14:textId="77777777" w:rsidR="003A5ED6" w:rsidRDefault="003A5ED6" w:rsidP="003A5ED6">
            <w:pPr>
              <w:pStyle w:val="TAL"/>
              <w:rPr>
                <w:sz w:val="16"/>
                <w:szCs w:val="16"/>
              </w:rPr>
            </w:pPr>
            <w:r>
              <w:rPr>
                <w:sz w:val="16"/>
                <w:szCs w:val="16"/>
              </w:rPr>
              <w:t>0448</w:t>
            </w:r>
          </w:p>
        </w:tc>
        <w:tc>
          <w:tcPr>
            <w:tcW w:w="449" w:type="dxa"/>
            <w:shd w:val="solid" w:color="FFFFFF" w:fill="auto"/>
          </w:tcPr>
          <w:p w14:paraId="102E0A6E" w14:textId="77777777" w:rsidR="003A5ED6" w:rsidRDefault="003A5ED6" w:rsidP="003A5ED6">
            <w:pPr>
              <w:pStyle w:val="TAR"/>
              <w:rPr>
                <w:sz w:val="16"/>
                <w:szCs w:val="16"/>
              </w:rPr>
            </w:pPr>
            <w:r>
              <w:rPr>
                <w:sz w:val="16"/>
                <w:szCs w:val="16"/>
              </w:rPr>
              <w:t>2</w:t>
            </w:r>
          </w:p>
        </w:tc>
        <w:tc>
          <w:tcPr>
            <w:tcW w:w="449" w:type="dxa"/>
            <w:shd w:val="solid" w:color="FFFFFF" w:fill="auto"/>
          </w:tcPr>
          <w:p w14:paraId="5152E538" w14:textId="77777777" w:rsidR="003A5ED6" w:rsidRDefault="003A5ED6" w:rsidP="003A5ED6">
            <w:pPr>
              <w:pStyle w:val="TAC"/>
              <w:rPr>
                <w:sz w:val="16"/>
                <w:szCs w:val="16"/>
              </w:rPr>
            </w:pPr>
            <w:r>
              <w:rPr>
                <w:sz w:val="16"/>
                <w:szCs w:val="16"/>
              </w:rPr>
              <w:t>F</w:t>
            </w:r>
          </w:p>
        </w:tc>
        <w:tc>
          <w:tcPr>
            <w:tcW w:w="5241" w:type="dxa"/>
            <w:shd w:val="solid" w:color="FFFFFF" w:fill="auto"/>
          </w:tcPr>
          <w:p w14:paraId="74306537"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FA7E0F1" w14:textId="77777777" w:rsidR="003A5ED6" w:rsidRDefault="003A5ED6" w:rsidP="003A5ED6">
            <w:pPr>
              <w:pStyle w:val="TAC"/>
              <w:rPr>
                <w:sz w:val="16"/>
                <w:szCs w:val="16"/>
              </w:rPr>
            </w:pPr>
            <w:r w:rsidRPr="00B13384">
              <w:rPr>
                <w:sz w:val="16"/>
                <w:szCs w:val="16"/>
              </w:rPr>
              <w:t>16.4.0</w:t>
            </w:r>
          </w:p>
        </w:tc>
      </w:tr>
      <w:tr w:rsidR="003A5ED6" w:rsidRPr="006B0D02" w14:paraId="6192A55E" w14:textId="77777777" w:rsidTr="003F58D4">
        <w:tc>
          <w:tcPr>
            <w:tcW w:w="844" w:type="dxa"/>
            <w:shd w:val="solid" w:color="FFFFFF" w:fill="auto"/>
          </w:tcPr>
          <w:p w14:paraId="13165480" w14:textId="77777777" w:rsidR="003A5ED6" w:rsidRDefault="003A5ED6" w:rsidP="003A5ED6">
            <w:pPr>
              <w:pStyle w:val="TAC"/>
              <w:rPr>
                <w:sz w:val="16"/>
                <w:szCs w:val="16"/>
              </w:rPr>
            </w:pPr>
            <w:r>
              <w:rPr>
                <w:sz w:val="16"/>
                <w:szCs w:val="16"/>
              </w:rPr>
              <w:t>2019-12</w:t>
            </w:r>
          </w:p>
        </w:tc>
        <w:tc>
          <w:tcPr>
            <w:tcW w:w="953" w:type="dxa"/>
            <w:shd w:val="solid" w:color="FFFFFF" w:fill="auto"/>
          </w:tcPr>
          <w:p w14:paraId="5AB462C1" w14:textId="77777777" w:rsidR="003A5ED6" w:rsidRDefault="003A5ED6" w:rsidP="003A5ED6">
            <w:pPr>
              <w:pStyle w:val="TAC"/>
              <w:rPr>
                <w:sz w:val="16"/>
                <w:szCs w:val="16"/>
              </w:rPr>
            </w:pPr>
            <w:r>
              <w:rPr>
                <w:sz w:val="16"/>
                <w:szCs w:val="16"/>
              </w:rPr>
              <w:t>CP-86</w:t>
            </w:r>
          </w:p>
        </w:tc>
        <w:tc>
          <w:tcPr>
            <w:tcW w:w="1156" w:type="dxa"/>
            <w:shd w:val="solid" w:color="FFFFFF" w:fill="auto"/>
          </w:tcPr>
          <w:p w14:paraId="553D5F0D"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E7466DE" w14:textId="77777777" w:rsidR="003A5ED6" w:rsidRDefault="003A5ED6" w:rsidP="003A5ED6">
            <w:pPr>
              <w:pStyle w:val="TAL"/>
              <w:rPr>
                <w:sz w:val="16"/>
                <w:szCs w:val="16"/>
              </w:rPr>
            </w:pPr>
            <w:r>
              <w:rPr>
                <w:sz w:val="16"/>
                <w:szCs w:val="16"/>
              </w:rPr>
              <w:t>0451</w:t>
            </w:r>
          </w:p>
        </w:tc>
        <w:tc>
          <w:tcPr>
            <w:tcW w:w="449" w:type="dxa"/>
            <w:shd w:val="solid" w:color="FFFFFF" w:fill="auto"/>
          </w:tcPr>
          <w:p w14:paraId="429B10C4" w14:textId="77777777" w:rsidR="003A5ED6" w:rsidRDefault="003A5ED6" w:rsidP="003A5ED6">
            <w:pPr>
              <w:pStyle w:val="TAR"/>
              <w:rPr>
                <w:sz w:val="16"/>
                <w:szCs w:val="16"/>
              </w:rPr>
            </w:pPr>
            <w:r>
              <w:rPr>
                <w:sz w:val="16"/>
                <w:szCs w:val="16"/>
              </w:rPr>
              <w:t>3</w:t>
            </w:r>
          </w:p>
        </w:tc>
        <w:tc>
          <w:tcPr>
            <w:tcW w:w="449" w:type="dxa"/>
            <w:shd w:val="solid" w:color="FFFFFF" w:fill="auto"/>
          </w:tcPr>
          <w:p w14:paraId="51DEF8EF" w14:textId="77777777" w:rsidR="003A5ED6" w:rsidRDefault="003A5ED6" w:rsidP="003A5ED6">
            <w:pPr>
              <w:pStyle w:val="TAC"/>
              <w:rPr>
                <w:sz w:val="16"/>
                <w:szCs w:val="16"/>
              </w:rPr>
            </w:pPr>
            <w:r>
              <w:rPr>
                <w:sz w:val="16"/>
                <w:szCs w:val="16"/>
              </w:rPr>
              <w:t>B</w:t>
            </w:r>
          </w:p>
        </w:tc>
        <w:tc>
          <w:tcPr>
            <w:tcW w:w="5241" w:type="dxa"/>
            <w:shd w:val="solid" w:color="FFFFFF" w:fill="auto"/>
          </w:tcPr>
          <w:p w14:paraId="7200B878" w14:textId="77777777" w:rsidR="003A5ED6" w:rsidRPr="00922DAA" w:rsidRDefault="00115ECA" w:rsidP="003A5ED6">
            <w:pPr>
              <w:pStyle w:val="TAL"/>
              <w:rPr>
                <w:sz w:val="16"/>
                <w:szCs w:val="16"/>
              </w:rPr>
            </w:pPr>
            <w:r>
              <w:fldChar w:fldCharType="begin"/>
            </w:r>
            <w:r>
              <w:instrText xml:space="preserve"> DOCPROPERTY  CrTitle  \* MERGEFORMAT </w:instrText>
            </w:r>
            <w:r>
              <w:fldChar w:fldCharType="separate"/>
            </w:r>
            <w:r w:rsidR="003A5ED6">
              <w:t>RLOS conditions for LR</w:t>
            </w:r>
            <w:r>
              <w:fldChar w:fldCharType="end"/>
            </w:r>
          </w:p>
        </w:tc>
        <w:tc>
          <w:tcPr>
            <w:tcW w:w="748" w:type="dxa"/>
            <w:shd w:val="solid" w:color="FFFFFF" w:fill="auto"/>
          </w:tcPr>
          <w:p w14:paraId="20B1D705" w14:textId="77777777" w:rsidR="003A5ED6" w:rsidRDefault="003A5ED6" w:rsidP="003A5ED6">
            <w:pPr>
              <w:pStyle w:val="TAC"/>
              <w:rPr>
                <w:sz w:val="16"/>
                <w:szCs w:val="16"/>
              </w:rPr>
            </w:pPr>
            <w:r w:rsidRPr="00B13384">
              <w:rPr>
                <w:sz w:val="16"/>
                <w:szCs w:val="16"/>
              </w:rPr>
              <w:t>16.4.0</w:t>
            </w:r>
          </w:p>
        </w:tc>
      </w:tr>
      <w:tr w:rsidR="003A5ED6" w:rsidRPr="006B0D02" w14:paraId="3E5770D9" w14:textId="77777777" w:rsidTr="003F58D4">
        <w:tc>
          <w:tcPr>
            <w:tcW w:w="844" w:type="dxa"/>
            <w:shd w:val="solid" w:color="FFFFFF" w:fill="auto"/>
          </w:tcPr>
          <w:p w14:paraId="51DEFD16" w14:textId="77777777" w:rsidR="003A5ED6" w:rsidRDefault="003A5ED6" w:rsidP="003A5ED6">
            <w:pPr>
              <w:pStyle w:val="TAC"/>
              <w:rPr>
                <w:sz w:val="16"/>
                <w:szCs w:val="16"/>
              </w:rPr>
            </w:pPr>
            <w:r>
              <w:rPr>
                <w:sz w:val="16"/>
                <w:szCs w:val="16"/>
              </w:rPr>
              <w:t>2019-12</w:t>
            </w:r>
          </w:p>
        </w:tc>
        <w:tc>
          <w:tcPr>
            <w:tcW w:w="953" w:type="dxa"/>
            <w:shd w:val="solid" w:color="FFFFFF" w:fill="auto"/>
          </w:tcPr>
          <w:p w14:paraId="72A00B15" w14:textId="77777777" w:rsidR="003A5ED6" w:rsidRDefault="003A5ED6" w:rsidP="003A5ED6">
            <w:pPr>
              <w:pStyle w:val="TAC"/>
              <w:rPr>
                <w:sz w:val="16"/>
                <w:szCs w:val="16"/>
              </w:rPr>
            </w:pPr>
            <w:r>
              <w:rPr>
                <w:sz w:val="16"/>
                <w:szCs w:val="16"/>
              </w:rPr>
              <w:t>CP-86</w:t>
            </w:r>
          </w:p>
        </w:tc>
        <w:tc>
          <w:tcPr>
            <w:tcW w:w="1156" w:type="dxa"/>
            <w:shd w:val="solid" w:color="FFFFFF" w:fill="auto"/>
          </w:tcPr>
          <w:p w14:paraId="00D61985"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309DC495" w14:textId="77777777" w:rsidR="003A5ED6" w:rsidRDefault="003A5ED6" w:rsidP="003A5ED6">
            <w:pPr>
              <w:pStyle w:val="TAL"/>
              <w:rPr>
                <w:sz w:val="16"/>
                <w:szCs w:val="16"/>
              </w:rPr>
            </w:pPr>
            <w:r>
              <w:rPr>
                <w:sz w:val="16"/>
                <w:szCs w:val="16"/>
              </w:rPr>
              <w:t>0453</w:t>
            </w:r>
          </w:p>
        </w:tc>
        <w:tc>
          <w:tcPr>
            <w:tcW w:w="449" w:type="dxa"/>
            <w:shd w:val="solid" w:color="FFFFFF" w:fill="auto"/>
          </w:tcPr>
          <w:p w14:paraId="2F8B43A0" w14:textId="77777777" w:rsidR="003A5ED6" w:rsidRDefault="003A5ED6" w:rsidP="003A5ED6">
            <w:pPr>
              <w:pStyle w:val="TAR"/>
              <w:rPr>
                <w:sz w:val="16"/>
                <w:szCs w:val="16"/>
              </w:rPr>
            </w:pPr>
            <w:r>
              <w:rPr>
                <w:sz w:val="16"/>
                <w:szCs w:val="16"/>
              </w:rPr>
              <w:t>1</w:t>
            </w:r>
          </w:p>
        </w:tc>
        <w:tc>
          <w:tcPr>
            <w:tcW w:w="449" w:type="dxa"/>
            <w:shd w:val="solid" w:color="FFFFFF" w:fill="auto"/>
          </w:tcPr>
          <w:p w14:paraId="0CAE18A6" w14:textId="77777777" w:rsidR="003A5ED6" w:rsidRDefault="003A5ED6" w:rsidP="003A5ED6">
            <w:pPr>
              <w:pStyle w:val="TAC"/>
              <w:rPr>
                <w:sz w:val="16"/>
                <w:szCs w:val="16"/>
              </w:rPr>
            </w:pPr>
            <w:r>
              <w:rPr>
                <w:sz w:val="16"/>
                <w:szCs w:val="16"/>
              </w:rPr>
              <w:t>F</w:t>
            </w:r>
          </w:p>
        </w:tc>
        <w:tc>
          <w:tcPr>
            <w:tcW w:w="5241" w:type="dxa"/>
            <w:shd w:val="solid" w:color="FFFFFF" w:fill="auto"/>
          </w:tcPr>
          <w:p w14:paraId="0DF44707" w14:textId="77777777" w:rsidR="003A5ED6" w:rsidRDefault="003A5ED6" w:rsidP="003A5ED6">
            <w:pPr>
              <w:pStyle w:val="TAL"/>
            </w:pPr>
            <w:r w:rsidRPr="0030378F">
              <w:t>SNPN and credentials of AKA based authentication</w:t>
            </w:r>
          </w:p>
        </w:tc>
        <w:tc>
          <w:tcPr>
            <w:tcW w:w="748" w:type="dxa"/>
            <w:shd w:val="solid" w:color="FFFFFF" w:fill="auto"/>
          </w:tcPr>
          <w:p w14:paraId="6F55818A" w14:textId="77777777" w:rsidR="003A5ED6" w:rsidRDefault="003A5ED6" w:rsidP="003A5ED6">
            <w:pPr>
              <w:pStyle w:val="TAC"/>
              <w:rPr>
                <w:sz w:val="16"/>
                <w:szCs w:val="16"/>
              </w:rPr>
            </w:pPr>
            <w:r w:rsidRPr="00B13384">
              <w:rPr>
                <w:sz w:val="16"/>
                <w:szCs w:val="16"/>
              </w:rPr>
              <w:t>16.4.0</w:t>
            </w:r>
          </w:p>
        </w:tc>
      </w:tr>
      <w:tr w:rsidR="003A5ED6" w:rsidRPr="006B0D02" w14:paraId="768BA078" w14:textId="77777777" w:rsidTr="003F58D4">
        <w:tc>
          <w:tcPr>
            <w:tcW w:w="844" w:type="dxa"/>
            <w:shd w:val="solid" w:color="FFFFFF" w:fill="auto"/>
          </w:tcPr>
          <w:p w14:paraId="3B9111AB" w14:textId="77777777" w:rsidR="003A5ED6" w:rsidRDefault="003A5ED6" w:rsidP="003A5ED6">
            <w:pPr>
              <w:pStyle w:val="TAC"/>
              <w:rPr>
                <w:sz w:val="16"/>
                <w:szCs w:val="16"/>
              </w:rPr>
            </w:pPr>
            <w:r>
              <w:rPr>
                <w:sz w:val="16"/>
                <w:szCs w:val="16"/>
              </w:rPr>
              <w:t>2019-12</w:t>
            </w:r>
          </w:p>
        </w:tc>
        <w:tc>
          <w:tcPr>
            <w:tcW w:w="953" w:type="dxa"/>
            <w:shd w:val="solid" w:color="FFFFFF" w:fill="auto"/>
          </w:tcPr>
          <w:p w14:paraId="475FA8FC" w14:textId="77777777" w:rsidR="003A5ED6" w:rsidRDefault="003A5ED6" w:rsidP="003A5ED6">
            <w:pPr>
              <w:pStyle w:val="TAC"/>
              <w:rPr>
                <w:sz w:val="16"/>
                <w:szCs w:val="16"/>
              </w:rPr>
            </w:pPr>
            <w:r>
              <w:rPr>
                <w:sz w:val="16"/>
                <w:szCs w:val="16"/>
              </w:rPr>
              <w:t>CP-86</w:t>
            </w:r>
          </w:p>
        </w:tc>
        <w:tc>
          <w:tcPr>
            <w:tcW w:w="1156" w:type="dxa"/>
            <w:shd w:val="solid" w:color="FFFFFF" w:fill="auto"/>
          </w:tcPr>
          <w:p w14:paraId="3BE2998C"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7F296D11" w14:textId="77777777" w:rsidR="003A5ED6" w:rsidRDefault="003A5ED6" w:rsidP="003A5ED6">
            <w:pPr>
              <w:pStyle w:val="TAL"/>
              <w:rPr>
                <w:sz w:val="16"/>
                <w:szCs w:val="16"/>
              </w:rPr>
            </w:pPr>
            <w:r>
              <w:rPr>
                <w:sz w:val="16"/>
                <w:szCs w:val="16"/>
              </w:rPr>
              <w:t>0454</w:t>
            </w:r>
          </w:p>
        </w:tc>
        <w:tc>
          <w:tcPr>
            <w:tcW w:w="449" w:type="dxa"/>
            <w:shd w:val="solid" w:color="FFFFFF" w:fill="auto"/>
          </w:tcPr>
          <w:p w14:paraId="734A23E0" w14:textId="77777777" w:rsidR="003A5ED6" w:rsidRDefault="003A5ED6" w:rsidP="003A5ED6">
            <w:pPr>
              <w:pStyle w:val="TAR"/>
              <w:rPr>
                <w:sz w:val="16"/>
                <w:szCs w:val="16"/>
              </w:rPr>
            </w:pPr>
            <w:r>
              <w:rPr>
                <w:sz w:val="16"/>
                <w:szCs w:val="16"/>
              </w:rPr>
              <w:t>1</w:t>
            </w:r>
          </w:p>
        </w:tc>
        <w:tc>
          <w:tcPr>
            <w:tcW w:w="449" w:type="dxa"/>
            <w:shd w:val="solid" w:color="FFFFFF" w:fill="auto"/>
          </w:tcPr>
          <w:p w14:paraId="7E4F4E91" w14:textId="77777777" w:rsidR="003A5ED6" w:rsidRDefault="003A5ED6" w:rsidP="003A5ED6">
            <w:pPr>
              <w:pStyle w:val="TAC"/>
              <w:rPr>
                <w:sz w:val="16"/>
                <w:szCs w:val="16"/>
              </w:rPr>
            </w:pPr>
            <w:r>
              <w:rPr>
                <w:sz w:val="16"/>
                <w:szCs w:val="16"/>
              </w:rPr>
              <w:t>F</w:t>
            </w:r>
          </w:p>
        </w:tc>
        <w:tc>
          <w:tcPr>
            <w:tcW w:w="5241" w:type="dxa"/>
            <w:shd w:val="solid" w:color="FFFFFF" w:fill="auto"/>
          </w:tcPr>
          <w:p w14:paraId="43861D2B"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0B19C447" w14:textId="77777777" w:rsidR="003A5ED6" w:rsidRDefault="003A5ED6" w:rsidP="003A5ED6">
            <w:pPr>
              <w:pStyle w:val="TAC"/>
              <w:rPr>
                <w:sz w:val="16"/>
                <w:szCs w:val="16"/>
              </w:rPr>
            </w:pPr>
            <w:r w:rsidRPr="00B13384">
              <w:rPr>
                <w:sz w:val="16"/>
                <w:szCs w:val="16"/>
              </w:rPr>
              <w:t>16.4.0</w:t>
            </w:r>
          </w:p>
        </w:tc>
      </w:tr>
      <w:tr w:rsidR="003A5ED6" w:rsidRPr="006B0D02" w14:paraId="26B404D5" w14:textId="77777777" w:rsidTr="003F58D4">
        <w:tc>
          <w:tcPr>
            <w:tcW w:w="844" w:type="dxa"/>
            <w:shd w:val="solid" w:color="FFFFFF" w:fill="auto"/>
          </w:tcPr>
          <w:p w14:paraId="65982323" w14:textId="77777777" w:rsidR="003A5ED6" w:rsidRDefault="003A5ED6" w:rsidP="003A5ED6">
            <w:pPr>
              <w:pStyle w:val="TAC"/>
              <w:rPr>
                <w:sz w:val="16"/>
                <w:szCs w:val="16"/>
              </w:rPr>
            </w:pPr>
            <w:r>
              <w:rPr>
                <w:sz w:val="16"/>
                <w:szCs w:val="16"/>
              </w:rPr>
              <w:t>2019-12</w:t>
            </w:r>
          </w:p>
        </w:tc>
        <w:tc>
          <w:tcPr>
            <w:tcW w:w="953" w:type="dxa"/>
            <w:shd w:val="solid" w:color="FFFFFF" w:fill="auto"/>
          </w:tcPr>
          <w:p w14:paraId="1888E62F" w14:textId="77777777" w:rsidR="003A5ED6" w:rsidRDefault="003A5ED6" w:rsidP="003A5ED6">
            <w:pPr>
              <w:pStyle w:val="TAC"/>
              <w:rPr>
                <w:sz w:val="16"/>
                <w:szCs w:val="16"/>
              </w:rPr>
            </w:pPr>
            <w:r>
              <w:rPr>
                <w:sz w:val="16"/>
                <w:szCs w:val="16"/>
              </w:rPr>
              <w:t>CP-86</w:t>
            </w:r>
          </w:p>
        </w:tc>
        <w:tc>
          <w:tcPr>
            <w:tcW w:w="1156" w:type="dxa"/>
            <w:shd w:val="solid" w:color="FFFFFF" w:fill="auto"/>
          </w:tcPr>
          <w:p w14:paraId="56F36533"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527E4458" w14:textId="77777777" w:rsidR="003A5ED6" w:rsidRDefault="003A5ED6" w:rsidP="003A5ED6">
            <w:pPr>
              <w:pStyle w:val="TAL"/>
              <w:rPr>
                <w:sz w:val="16"/>
                <w:szCs w:val="16"/>
              </w:rPr>
            </w:pPr>
            <w:r>
              <w:rPr>
                <w:sz w:val="16"/>
                <w:szCs w:val="16"/>
              </w:rPr>
              <w:t>0455</w:t>
            </w:r>
          </w:p>
        </w:tc>
        <w:tc>
          <w:tcPr>
            <w:tcW w:w="449" w:type="dxa"/>
            <w:shd w:val="solid" w:color="FFFFFF" w:fill="auto"/>
          </w:tcPr>
          <w:p w14:paraId="5110D69C" w14:textId="77777777" w:rsidR="003A5ED6" w:rsidRDefault="003A5ED6" w:rsidP="003A5ED6">
            <w:pPr>
              <w:pStyle w:val="TAR"/>
              <w:rPr>
                <w:sz w:val="16"/>
                <w:szCs w:val="16"/>
              </w:rPr>
            </w:pPr>
          </w:p>
        </w:tc>
        <w:tc>
          <w:tcPr>
            <w:tcW w:w="449" w:type="dxa"/>
            <w:shd w:val="solid" w:color="FFFFFF" w:fill="auto"/>
          </w:tcPr>
          <w:p w14:paraId="0E05F511" w14:textId="77777777" w:rsidR="003A5ED6" w:rsidRDefault="003A5ED6" w:rsidP="003A5ED6">
            <w:pPr>
              <w:pStyle w:val="TAC"/>
              <w:rPr>
                <w:sz w:val="16"/>
                <w:szCs w:val="16"/>
              </w:rPr>
            </w:pPr>
            <w:r>
              <w:rPr>
                <w:sz w:val="16"/>
                <w:szCs w:val="16"/>
              </w:rPr>
              <w:t>F</w:t>
            </w:r>
          </w:p>
        </w:tc>
        <w:tc>
          <w:tcPr>
            <w:tcW w:w="5241" w:type="dxa"/>
            <w:shd w:val="solid" w:color="FFFFFF" w:fill="auto"/>
          </w:tcPr>
          <w:p w14:paraId="15975137" w14:textId="77777777" w:rsidR="003A5ED6" w:rsidRPr="0030378F" w:rsidRDefault="003A5ED6" w:rsidP="003A5ED6">
            <w:pPr>
              <w:pStyle w:val="TAL"/>
            </w:pPr>
            <w:r w:rsidRPr="000307F2">
              <w:t>Forbidden PLMNs related updates</w:t>
            </w:r>
          </w:p>
        </w:tc>
        <w:tc>
          <w:tcPr>
            <w:tcW w:w="748" w:type="dxa"/>
            <w:shd w:val="solid" w:color="FFFFFF" w:fill="auto"/>
          </w:tcPr>
          <w:p w14:paraId="69135BC2" w14:textId="77777777" w:rsidR="003A5ED6" w:rsidRDefault="003A5ED6" w:rsidP="003A5ED6">
            <w:pPr>
              <w:pStyle w:val="TAC"/>
              <w:rPr>
                <w:sz w:val="16"/>
                <w:szCs w:val="16"/>
              </w:rPr>
            </w:pPr>
            <w:r w:rsidRPr="00B13384">
              <w:rPr>
                <w:sz w:val="16"/>
                <w:szCs w:val="16"/>
              </w:rPr>
              <w:t>16.4.0</w:t>
            </w:r>
          </w:p>
        </w:tc>
      </w:tr>
      <w:tr w:rsidR="003A5ED6" w:rsidRPr="006B0D02" w14:paraId="0D7D93C2" w14:textId="77777777" w:rsidTr="003F58D4">
        <w:tc>
          <w:tcPr>
            <w:tcW w:w="844" w:type="dxa"/>
            <w:shd w:val="solid" w:color="FFFFFF" w:fill="auto"/>
          </w:tcPr>
          <w:p w14:paraId="632A33AC" w14:textId="77777777" w:rsidR="003A5ED6" w:rsidRDefault="003A5ED6" w:rsidP="003A5ED6">
            <w:pPr>
              <w:pStyle w:val="TAC"/>
              <w:rPr>
                <w:sz w:val="16"/>
                <w:szCs w:val="16"/>
              </w:rPr>
            </w:pPr>
            <w:r>
              <w:rPr>
                <w:sz w:val="16"/>
                <w:szCs w:val="16"/>
              </w:rPr>
              <w:t>2019-12</w:t>
            </w:r>
          </w:p>
        </w:tc>
        <w:tc>
          <w:tcPr>
            <w:tcW w:w="953" w:type="dxa"/>
            <w:shd w:val="solid" w:color="FFFFFF" w:fill="auto"/>
          </w:tcPr>
          <w:p w14:paraId="650D3495" w14:textId="77777777" w:rsidR="003A5ED6" w:rsidRDefault="003A5ED6" w:rsidP="003A5ED6">
            <w:pPr>
              <w:pStyle w:val="TAC"/>
              <w:rPr>
                <w:sz w:val="16"/>
                <w:szCs w:val="16"/>
              </w:rPr>
            </w:pPr>
            <w:r>
              <w:rPr>
                <w:sz w:val="16"/>
                <w:szCs w:val="16"/>
              </w:rPr>
              <w:t>CP-86</w:t>
            </w:r>
          </w:p>
        </w:tc>
        <w:tc>
          <w:tcPr>
            <w:tcW w:w="1156" w:type="dxa"/>
            <w:shd w:val="solid" w:color="FFFFFF" w:fill="auto"/>
          </w:tcPr>
          <w:p w14:paraId="46A735EF"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17CCEAB1" w14:textId="77777777" w:rsidR="003A5ED6" w:rsidRDefault="003A5ED6" w:rsidP="003A5ED6">
            <w:pPr>
              <w:pStyle w:val="TAL"/>
              <w:rPr>
                <w:sz w:val="16"/>
                <w:szCs w:val="16"/>
              </w:rPr>
            </w:pPr>
            <w:r>
              <w:rPr>
                <w:sz w:val="16"/>
                <w:szCs w:val="16"/>
              </w:rPr>
              <w:t>0456</w:t>
            </w:r>
          </w:p>
        </w:tc>
        <w:tc>
          <w:tcPr>
            <w:tcW w:w="449" w:type="dxa"/>
            <w:shd w:val="solid" w:color="FFFFFF" w:fill="auto"/>
          </w:tcPr>
          <w:p w14:paraId="2B544C1D" w14:textId="77777777" w:rsidR="003A5ED6" w:rsidRDefault="003A5ED6" w:rsidP="003A5ED6">
            <w:pPr>
              <w:pStyle w:val="TAR"/>
              <w:rPr>
                <w:sz w:val="16"/>
                <w:szCs w:val="16"/>
              </w:rPr>
            </w:pPr>
          </w:p>
        </w:tc>
        <w:tc>
          <w:tcPr>
            <w:tcW w:w="449" w:type="dxa"/>
            <w:shd w:val="solid" w:color="FFFFFF" w:fill="auto"/>
          </w:tcPr>
          <w:p w14:paraId="5BF8B6C5" w14:textId="77777777" w:rsidR="003A5ED6" w:rsidRDefault="003A5ED6" w:rsidP="003A5ED6">
            <w:pPr>
              <w:pStyle w:val="TAC"/>
              <w:rPr>
                <w:sz w:val="16"/>
                <w:szCs w:val="16"/>
              </w:rPr>
            </w:pPr>
            <w:r>
              <w:rPr>
                <w:sz w:val="16"/>
                <w:szCs w:val="16"/>
              </w:rPr>
              <w:t>F</w:t>
            </w:r>
          </w:p>
        </w:tc>
        <w:tc>
          <w:tcPr>
            <w:tcW w:w="5241" w:type="dxa"/>
            <w:shd w:val="solid" w:color="FFFFFF" w:fill="auto"/>
          </w:tcPr>
          <w:p w14:paraId="6F889348" w14:textId="77777777" w:rsidR="003A5ED6" w:rsidRPr="000307F2" w:rsidRDefault="003A5ED6" w:rsidP="003A5ED6">
            <w:pPr>
              <w:pStyle w:val="TAL"/>
            </w:pPr>
            <w:r w:rsidRPr="00DE2A4F">
              <w:t>Corrections to SOR procedures</w:t>
            </w:r>
          </w:p>
        </w:tc>
        <w:tc>
          <w:tcPr>
            <w:tcW w:w="748" w:type="dxa"/>
            <w:shd w:val="solid" w:color="FFFFFF" w:fill="auto"/>
          </w:tcPr>
          <w:p w14:paraId="65872AB0" w14:textId="77777777" w:rsidR="003A5ED6" w:rsidRDefault="003A5ED6" w:rsidP="003A5ED6">
            <w:pPr>
              <w:pStyle w:val="TAC"/>
              <w:rPr>
                <w:sz w:val="16"/>
                <w:szCs w:val="16"/>
              </w:rPr>
            </w:pPr>
            <w:r w:rsidRPr="00B13384">
              <w:rPr>
                <w:sz w:val="16"/>
                <w:szCs w:val="16"/>
              </w:rPr>
              <w:t>16.4.0</w:t>
            </w:r>
          </w:p>
        </w:tc>
      </w:tr>
      <w:tr w:rsidR="003A5ED6" w:rsidRPr="006B0D02" w14:paraId="15072562" w14:textId="77777777" w:rsidTr="003F58D4">
        <w:tc>
          <w:tcPr>
            <w:tcW w:w="844" w:type="dxa"/>
            <w:shd w:val="solid" w:color="FFFFFF" w:fill="auto"/>
          </w:tcPr>
          <w:p w14:paraId="259A2995" w14:textId="77777777" w:rsidR="003A5ED6" w:rsidRDefault="003A5ED6" w:rsidP="003A5ED6">
            <w:pPr>
              <w:pStyle w:val="TAC"/>
              <w:rPr>
                <w:sz w:val="16"/>
                <w:szCs w:val="16"/>
              </w:rPr>
            </w:pPr>
            <w:r>
              <w:rPr>
                <w:sz w:val="16"/>
                <w:szCs w:val="16"/>
              </w:rPr>
              <w:t>2019-12</w:t>
            </w:r>
          </w:p>
        </w:tc>
        <w:tc>
          <w:tcPr>
            <w:tcW w:w="953" w:type="dxa"/>
            <w:shd w:val="solid" w:color="FFFFFF" w:fill="auto"/>
          </w:tcPr>
          <w:p w14:paraId="263A0422" w14:textId="77777777" w:rsidR="003A5ED6" w:rsidRDefault="003A5ED6" w:rsidP="003A5ED6">
            <w:pPr>
              <w:pStyle w:val="TAC"/>
              <w:rPr>
                <w:sz w:val="16"/>
                <w:szCs w:val="16"/>
              </w:rPr>
            </w:pPr>
            <w:r>
              <w:rPr>
                <w:sz w:val="16"/>
                <w:szCs w:val="16"/>
              </w:rPr>
              <w:t>CP-86</w:t>
            </w:r>
          </w:p>
        </w:tc>
        <w:tc>
          <w:tcPr>
            <w:tcW w:w="1156" w:type="dxa"/>
            <w:shd w:val="solid" w:color="FFFFFF" w:fill="auto"/>
          </w:tcPr>
          <w:p w14:paraId="1ABD5F60"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6E00A33D" w14:textId="77777777" w:rsidR="003A5ED6" w:rsidRDefault="003A5ED6" w:rsidP="003A5ED6">
            <w:pPr>
              <w:pStyle w:val="TAL"/>
              <w:rPr>
                <w:sz w:val="16"/>
                <w:szCs w:val="16"/>
              </w:rPr>
            </w:pPr>
            <w:r>
              <w:rPr>
                <w:sz w:val="16"/>
                <w:szCs w:val="16"/>
              </w:rPr>
              <w:t>0458</w:t>
            </w:r>
          </w:p>
        </w:tc>
        <w:tc>
          <w:tcPr>
            <w:tcW w:w="449" w:type="dxa"/>
            <w:shd w:val="solid" w:color="FFFFFF" w:fill="auto"/>
          </w:tcPr>
          <w:p w14:paraId="2983524C" w14:textId="77777777" w:rsidR="003A5ED6" w:rsidRDefault="003A5ED6" w:rsidP="003A5ED6">
            <w:pPr>
              <w:pStyle w:val="TAR"/>
              <w:rPr>
                <w:sz w:val="16"/>
                <w:szCs w:val="16"/>
              </w:rPr>
            </w:pPr>
          </w:p>
        </w:tc>
        <w:tc>
          <w:tcPr>
            <w:tcW w:w="449" w:type="dxa"/>
            <w:shd w:val="solid" w:color="FFFFFF" w:fill="auto"/>
          </w:tcPr>
          <w:p w14:paraId="2DF90042" w14:textId="77777777" w:rsidR="003A5ED6" w:rsidRDefault="003A5ED6" w:rsidP="003A5ED6">
            <w:pPr>
              <w:pStyle w:val="TAC"/>
              <w:rPr>
                <w:sz w:val="16"/>
                <w:szCs w:val="16"/>
              </w:rPr>
            </w:pPr>
            <w:r>
              <w:rPr>
                <w:sz w:val="16"/>
                <w:szCs w:val="16"/>
              </w:rPr>
              <w:t>F</w:t>
            </w:r>
          </w:p>
        </w:tc>
        <w:tc>
          <w:tcPr>
            <w:tcW w:w="5241" w:type="dxa"/>
            <w:shd w:val="solid" w:color="FFFFFF" w:fill="auto"/>
          </w:tcPr>
          <w:p w14:paraId="448BA4DD"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3C4097AA" w14:textId="77777777" w:rsidR="003A5ED6" w:rsidRDefault="003A5ED6" w:rsidP="003A5ED6">
            <w:pPr>
              <w:pStyle w:val="TAC"/>
              <w:rPr>
                <w:sz w:val="16"/>
                <w:szCs w:val="16"/>
              </w:rPr>
            </w:pPr>
            <w:r w:rsidRPr="00B13384">
              <w:rPr>
                <w:sz w:val="16"/>
                <w:szCs w:val="16"/>
              </w:rPr>
              <w:t>16.4.0</w:t>
            </w:r>
          </w:p>
        </w:tc>
      </w:tr>
      <w:tr w:rsidR="003A5ED6" w:rsidRPr="006B0D02" w14:paraId="486EB18E" w14:textId="77777777" w:rsidTr="003F58D4">
        <w:tc>
          <w:tcPr>
            <w:tcW w:w="844" w:type="dxa"/>
            <w:shd w:val="solid" w:color="FFFFFF" w:fill="auto"/>
          </w:tcPr>
          <w:p w14:paraId="4E31E529" w14:textId="77777777" w:rsidR="003A5ED6" w:rsidRDefault="003A5ED6" w:rsidP="003A5ED6">
            <w:pPr>
              <w:pStyle w:val="TAC"/>
              <w:rPr>
                <w:sz w:val="16"/>
                <w:szCs w:val="16"/>
              </w:rPr>
            </w:pPr>
            <w:r>
              <w:rPr>
                <w:sz w:val="16"/>
                <w:szCs w:val="16"/>
              </w:rPr>
              <w:t>2019-12</w:t>
            </w:r>
          </w:p>
        </w:tc>
        <w:tc>
          <w:tcPr>
            <w:tcW w:w="953" w:type="dxa"/>
            <w:shd w:val="solid" w:color="FFFFFF" w:fill="auto"/>
          </w:tcPr>
          <w:p w14:paraId="6B313773" w14:textId="77777777" w:rsidR="003A5ED6" w:rsidRDefault="003A5ED6" w:rsidP="003A5ED6">
            <w:pPr>
              <w:pStyle w:val="TAC"/>
              <w:rPr>
                <w:sz w:val="16"/>
                <w:szCs w:val="16"/>
              </w:rPr>
            </w:pPr>
            <w:r>
              <w:rPr>
                <w:sz w:val="16"/>
                <w:szCs w:val="16"/>
              </w:rPr>
              <w:t>CP-86</w:t>
            </w:r>
          </w:p>
        </w:tc>
        <w:tc>
          <w:tcPr>
            <w:tcW w:w="1156" w:type="dxa"/>
            <w:shd w:val="solid" w:color="FFFFFF" w:fill="auto"/>
          </w:tcPr>
          <w:p w14:paraId="5A2923A6"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7496E4B" w14:textId="77777777" w:rsidR="003A5ED6" w:rsidRDefault="003A5ED6" w:rsidP="003A5ED6">
            <w:pPr>
              <w:pStyle w:val="TAL"/>
              <w:rPr>
                <w:sz w:val="16"/>
                <w:szCs w:val="16"/>
              </w:rPr>
            </w:pPr>
            <w:r>
              <w:rPr>
                <w:sz w:val="16"/>
                <w:szCs w:val="16"/>
              </w:rPr>
              <w:t>0459</w:t>
            </w:r>
          </w:p>
        </w:tc>
        <w:tc>
          <w:tcPr>
            <w:tcW w:w="449" w:type="dxa"/>
            <w:shd w:val="solid" w:color="FFFFFF" w:fill="auto"/>
          </w:tcPr>
          <w:p w14:paraId="57192F07" w14:textId="77777777" w:rsidR="003A5ED6" w:rsidRDefault="003A5ED6" w:rsidP="003A5ED6">
            <w:pPr>
              <w:pStyle w:val="TAR"/>
              <w:rPr>
                <w:sz w:val="16"/>
                <w:szCs w:val="16"/>
              </w:rPr>
            </w:pPr>
            <w:r>
              <w:rPr>
                <w:sz w:val="16"/>
                <w:szCs w:val="16"/>
              </w:rPr>
              <w:t>2</w:t>
            </w:r>
          </w:p>
        </w:tc>
        <w:tc>
          <w:tcPr>
            <w:tcW w:w="449" w:type="dxa"/>
            <w:shd w:val="solid" w:color="FFFFFF" w:fill="auto"/>
          </w:tcPr>
          <w:p w14:paraId="7C2DFC13" w14:textId="77777777" w:rsidR="003A5ED6" w:rsidRDefault="003A5ED6" w:rsidP="003A5ED6">
            <w:pPr>
              <w:pStyle w:val="TAC"/>
              <w:rPr>
                <w:sz w:val="16"/>
                <w:szCs w:val="16"/>
              </w:rPr>
            </w:pPr>
            <w:r>
              <w:rPr>
                <w:sz w:val="16"/>
                <w:szCs w:val="16"/>
              </w:rPr>
              <w:t>F</w:t>
            </w:r>
          </w:p>
        </w:tc>
        <w:tc>
          <w:tcPr>
            <w:tcW w:w="5241" w:type="dxa"/>
            <w:shd w:val="solid" w:color="FFFFFF" w:fill="auto"/>
          </w:tcPr>
          <w:p w14:paraId="0B2C719F"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30F9908" w14:textId="77777777" w:rsidR="003A5ED6" w:rsidRDefault="003A5ED6" w:rsidP="003A5ED6">
            <w:pPr>
              <w:pStyle w:val="TAC"/>
              <w:rPr>
                <w:sz w:val="16"/>
                <w:szCs w:val="16"/>
              </w:rPr>
            </w:pPr>
            <w:r w:rsidRPr="00B13384">
              <w:rPr>
                <w:sz w:val="16"/>
                <w:szCs w:val="16"/>
              </w:rPr>
              <w:t>16.4.0</w:t>
            </w:r>
          </w:p>
        </w:tc>
      </w:tr>
      <w:tr w:rsidR="003A5ED6" w:rsidRPr="006B0D02" w14:paraId="13CB3F41" w14:textId="77777777" w:rsidTr="003F58D4">
        <w:tc>
          <w:tcPr>
            <w:tcW w:w="844" w:type="dxa"/>
            <w:shd w:val="solid" w:color="FFFFFF" w:fill="auto"/>
          </w:tcPr>
          <w:p w14:paraId="599E72C5" w14:textId="77777777" w:rsidR="003A5ED6" w:rsidRDefault="003A5ED6" w:rsidP="003A5ED6">
            <w:pPr>
              <w:pStyle w:val="TAC"/>
              <w:rPr>
                <w:sz w:val="16"/>
                <w:szCs w:val="16"/>
              </w:rPr>
            </w:pPr>
            <w:r>
              <w:rPr>
                <w:sz w:val="16"/>
                <w:szCs w:val="16"/>
              </w:rPr>
              <w:t>2019-12</w:t>
            </w:r>
          </w:p>
        </w:tc>
        <w:tc>
          <w:tcPr>
            <w:tcW w:w="953" w:type="dxa"/>
            <w:shd w:val="solid" w:color="FFFFFF" w:fill="auto"/>
          </w:tcPr>
          <w:p w14:paraId="2EA5D5C5" w14:textId="77777777" w:rsidR="003A5ED6" w:rsidRDefault="003A5ED6" w:rsidP="003A5ED6">
            <w:pPr>
              <w:pStyle w:val="TAC"/>
              <w:rPr>
                <w:sz w:val="16"/>
                <w:szCs w:val="16"/>
              </w:rPr>
            </w:pPr>
            <w:r>
              <w:rPr>
                <w:sz w:val="16"/>
                <w:szCs w:val="16"/>
              </w:rPr>
              <w:t>CP-86</w:t>
            </w:r>
          </w:p>
        </w:tc>
        <w:tc>
          <w:tcPr>
            <w:tcW w:w="1156" w:type="dxa"/>
            <w:shd w:val="solid" w:color="FFFFFF" w:fill="auto"/>
          </w:tcPr>
          <w:p w14:paraId="2B06B71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3BABB77D" w14:textId="77777777" w:rsidR="003A5ED6" w:rsidRDefault="003A5ED6" w:rsidP="003A5ED6">
            <w:pPr>
              <w:pStyle w:val="TAL"/>
              <w:rPr>
                <w:sz w:val="16"/>
                <w:szCs w:val="16"/>
              </w:rPr>
            </w:pPr>
            <w:r>
              <w:rPr>
                <w:sz w:val="16"/>
                <w:szCs w:val="16"/>
              </w:rPr>
              <w:t>0460</w:t>
            </w:r>
          </w:p>
        </w:tc>
        <w:tc>
          <w:tcPr>
            <w:tcW w:w="449" w:type="dxa"/>
            <w:shd w:val="solid" w:color="FFFFFF" w:fill="auto"/>
          </w:tcPr>
          <w:p w14:paraId="45AB1C16" w14:textId="77777777" w:rsidR="003A5ED6" w:rsidRDefault="003A5ED6" w:rsidP="003A5ED6">
            <w:pPr>
              <w:pStyle w:val="TAR"/>
              <w:rPr>
                <w:sz w:val="16"/>
                <w:szCs w:val="16"/>
              </w:rPr>
            </w:pPr>
            <w:r>
              <w:rPr>
                <w:sz w:val="16"/>
                <w:szCs w:val="16"/>
              </w:rPr>
              <w:t>2</w:t>
            </w:r>
          </w:p>
        </w:tc>
        <w:tc>
          <w:tcPr>
            <w:tcW w:w="449" w:type="dxa"/>
            <w:shd w:val="solid" w:color="FFFFFF" w:fill="auto"/>
          </w:tcPr>
          <w:p w14:paraId="5061647D" w14:textId="77777777" w:rsidR="003A5ED6" w:rsidRDefault="003A5ED6" w:rsidP="003A5ED6">
            <w:pPr>
              <w:pStyle w:val="TAC"/>
              <w:rPr>
                <w:sz w:val="16"/>
                <w:szCs w:val="16"/>
              </w:rPr>
            </w:pPr>
            <w:r>
              <w:rPr>
                <w:sz w:val="16"/>
                <w:szCs w:val="16"/>
              </w:rPr>
              <w:t>F</w:t>
            </w:r>
          </w:p>
        </w:tc>
        <w:tc>
          <w:tcPr>
            <w:tcW w:w="5241" w:type="dxa"/>
            <w:shd w:val="solid" w:color="FFFFFF" w:fill="auto"/>
          </w:tcPr>
          <w:p w14:paraId="4358E9D9" w14:textId="77777777" w:rsidR="003A5ED6" w:rsidRPr="00017FFD" w:rsidRDefault="003A5ED6" w:rsidP="003A5ED6">
            <w:pPr>
              <w:pStyle w:val="TAL"/>
            </w:pPr>
            <w:r w:rsidRPr="00017FFD">
              <w:t xml:space="preserve">IMSI-based SUPI in an SNPN and impact to the </w:t>
            </w:r>
            <w:r w:rsidR="00962ACC">
              <w:t>"</w:t>
            </w:r>
            <w:r w:rsidRPr="00017FFD">
              <w:t>list of subscriber data</w:t>
            </w:r>
            <w:r w:rsidR="00962ACC">
              <w:t>"</w:t>
            </w:r>
          </w:p>
        </w:tc>
        <w:tc>
          <w:tcPr>
            <w:tcW w:w="748" w:type="dxa"/>
            <w:shd w:val="solid" w:color="FFFFFF" w:fill="auto"/>
          </w:tcPr>
          <w:p w14:paraId="45100CE3" w14:textId="77777777" w:rsidR="003A5ED6" w:rsidRDefault="003A5ED6" w:rsidP="003A5ED6">
            <w:pPr>
              <w:pStyle w:val="TAC"/>
              <w:rPr>
                <w:sz w:val="16"/>
                <w:szCs w:val="16"/>
              </w:rPr>
            </w:pPr>
            <w:r w:rsidRPr="00B13384">
              <w:rPr>
                <w:sz w:val="16"/>
                <w:szCs w:val="16"/>
              </w:rPr>
              <w:t>16.4.0</w:t>
            </w:r>
          </w:p>
        </w:tc>
      </w:tr>
      <w:tr w:rsidR="003A5ED6" w:rsidRPr="006B0D02" w14:paraId="5694742A" w14:textId="77777777" w:rsidTr="003F58D4">
        <w:tc>
          <w:tcPr>
            <w:tcW w:w="844" w:type="dxa"/>
            <w:shd w:val="solid" w:color="FFFFFF" w:fill="auto"/>
          </w:tcPr>
          <w:p w14:paraId="77464B78" w14:textId="77777777" w:rsidR="003A5ED6" w:rsidRDefault="003A5ED6" w:rsidP="003A5ED6">
            <w:pPr>
              <w:pStyle w:val="TAC"/>
              <w:rPr>
                <w:sz w:val="16"/>
                <w:szCs w:val="16"/>
              </w:rPr>
            </w:pPr>
            <w:r>
              <w:rPr>
                <w:sz w:val="16"/>
                <w:szCs w:val="16"/>
              </w:rPr>
              <w:t>2019-12</w:t>
            </w:r>
          </w:p>
        </w:tc>
        <w:tc>
          <w:tcPr>
            <w:tcW w:w="953" w:type="dxa"/>
            <w:shd w:val="solid" w:color="FFFFFF" w:fill="auto"/>
          </w:tcPr>
          <w:p w14:paraId="5ECA36E6" w14:textId="77777777" w:rsidR="003A5ED6" w:rsidRDefault="003A5ED6" w:rsidP="003A5ED6">
            <w:pPr>
              <w:pStyle w:val="TAC"/>
              <w:rPr>
                <w:sz w:val="16"/>
                <w:szCs w:val="16"/>
              </w:rPr>
            </w:pPr>
            <w:r>
              <w:rPr>
                <w:sz w:val="16"/>
                <w:szCs w:val="16"/>
              </w:rPr>
              <w:t>CP-86</w:t>
            </w:r>
          </w:p>
        </w:tc>
        <w:tc>
          <w:tcPr>
            <w:tcW w:w="1156" w:type="dxa"/>
            <w:shd w:val="solid" w:color="FFFFFF" w:fill="auto"/>
          </w:tcPr>
          <w:p w14:paraId="0EA8FC96"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03EEB09B" w14:textId="77777777" w:rsidR="003A5ED6" w:rsidRDefault="003A5ED6" w:rsidP="003A5ED6">
            <w:pPr>
              <w:pStyle w:val="TAL"/>
              <w:rPr>
                <w:sz w:val="16"/>
                <w:szCs w:val="16"/>
              </w:rPr>
            </w:pPr>
            <w:r>
              <w:rPr>
                <w:sz w:val="16"/>
                <w:szCs w:val="16"/>
              </w:rPr>
              <w:t>0461</w:t>
            </w:r>
          </w:p>
        </w:tc>
        <w:tc>
          <w:tcPr>
            <w:tcW w:w="449" w:type="dxa"/>
            <w:shd w:val="solid" w:color="FFFFFF" w:fill="auto"/>
          </w:tcPr>
          <w:p w14:paraId="76F9E0EE" w14:textId="77777777" w:rsidR="003A5ED6" w:rsidRDefault="003A5ED6" w:rsidP="003A5ED6">
            <w:pPr>
              <w:pStyle w:val="TAR"/>
              <w:rPr>
                <w:sz w:val="16"/>
                <w:szCs w:val="16"/>
              </w:rPr>
            </w:pPr>
            <w:r>
              <w:rPr>
                <w:sz w:val="16"/>
                <w:szCs w:val="16"/>
              </w:rPr>
              <w:t>1</w:t>
            </w:r>
          </w:p>
        </w:tc>
        <w:tc>
          <w:tcPr>
            <w:tcW w:w="449" w:type="dxa"/>
            <w:shd w:val="solid" w:color="FFFFFF" w:fill="auto"/>
          </w:tcPr>
          <w:p w14:paraId="6B36F442" w14:textId="77777777" w:rsidR="003A5ED6" w:rsidRDefault="003A5ED6" w:rsidP="003A5ED6">
            <w:pPr>
              <w:pStyle w:val="TAC"/>
              <w:rPr>
                <w:sz w:val="16"/>
                <w:szCs w:val="16"/>
              </w:rPr>
            </w:pPr>
            <w:r>
              <w:rPr>
                <w:sz w:val="16"/>
                <w:szCs w:val="16"/>
              </w:rPr>
              <w:t>F</w:t>
            </w:r>
          </w:p>
        </w:tc>
        <w:tc>
          <w:tcPr>
            <w:tcW w:w="5241" w:type="dxa"/>
            <w:shd w:val="solid" w:color="FFFFFF" w:fill="auto"/>
          </w:tcPr>
          <w:p w14:paraId="36457419" w14:textId="77777777" w:rsidR="003A5ED6" w:rsidRPr="00017FFD" w:rsidRDefault="003A5ED6" w:rsidP="003A5ED6">
            <w:pPr>
              <w:pStyle w:val="TAL"/>
            </w:pPr>
            <w:r w:rsidRPr="00017FFD">
              <w:t>No suitable cell in an SNPN</w:t>
            </w:r>
          </w:p>
        </w:tc>
        <w:tc>
          <w:tcPr>
            <w:tcW w:w="748" w:type="dxa"/>
            <w:shd w:val="solid" w:color="FFFFFF" w:fill="auto"/>
          </w:tcPr>
          <w:p w14:paraId="2183C11F" w14:textId="77777777" w:rsidR="003A5ED6" w:rsidRDefault="003A5ED6" w:rsidP="003A5ED6">
            <w:pPr>
              <w:pStyle w:val="TAC"/>
              <w:rPr>
                <w:sz w:val="16"/>
                <w:szCs w:val="16"/>
              </w:rPr>
            </w:pPr>
            <w:r w:rsidRPr="00B13384">
              <w:rPr>
                <w:sz w:val="16"/>
                <w:szCs w:val="16"/>
              </w:rPr>
              <w:t>16.4.0</w:t>
            </w:r>
          </w:p>
        </w:tc>
      </w:tr>
      <w:tr w:rsidR="003A5ED6" w:rsidRPr="006B0D02" w14:paraId="1B5E23DA" w14:textId="77777777" w:rsidTr="003F58D4">
        <w:tc>
          <w:tcPr>
            <w:tcW w:w="844" w:type="dxa"/>
            <w:shd w:val="solid" w:color="FFFFFF" w:fill="auto"/>
          </w:tcPr>
          <w:p w14:paraId="1839480D" w14:textId="77777777" w:rsidR="003A5ED6" w:rsidRDefault="003A5ED6" w:rsidP="003A5ED6">
            <w:pPr>
              <w:pStyle w:val="TAC"/>
              <w:rPr>
                <w:sz w:val="16"/>
                <w:szCs w:val="16"/>
              </w:rPr>
            </w:pPr>
            <w:r>
              <w:rPr>
                <w:sz w:val="16"/>
                <w:szCs w:val="16"/>
              </w:rPr>
              <w:t>2019-12</w:t>
            </w:r>
          </w:p>
        </w:tc>
        <w:tc>
          <w:tcPr>
            <w:tcW w:w="953" w:type="dxa"/>
            <w:shd w:val="solid" w:color="FFFFFF" w:fill="auto"/>
          </w:tcPr>
          <w:p w14:paraId="688DD790" w14:textId="77777777" w:rsidR="003A5ED6" w:rsidRDefault="003A5ED6" w:rsidP="003A5ED6">
            <w:pPr>
              <w:pStyle w:val="TAC"/>
              <w:rPr>
                <w:sz w:val="16"/>
                <w:szCs w:val="16"/>
              </w:rPr>
            </w:pPr>
            <w:r>
              <w:rPr>
                <w:sz w:val="16"/>
                <w:szCs w:val="16"/>
              </w:rPr>
              <w:t>CP-86</w:t>
            </w:r>
          </w:p>
        </w:tc>
        <w:tc>
          <w:tcPr>
            <w:tcW w:w="1156" w:type="dxa"/>
            <w:shd w:val="solid" w:color="FFFFFF" w:fill="auto"/>
          </w:tcPr>
          <w:p w14:paraId="24939C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DD5CE40" w14:textId="77777777" w:rsidR="003A5ED6" w:rsidRDefault="003A5ED6" w:rsidP="003A5ED6">
            <w:pPr>
              <w:pStyle w:val="TAL"/>
              <w:rPr>
                <w:sz w:val="16"/>
                <w:szCs w:val="16"/>
              </w:rPr>
            </w:pPr>
            <w:r>
              <w:rPr>
                <w:sz w:val="16"/>
                <w:szCs w:val="16"/>
              </w:rPr>
              <w:t>0462</w:t>
            </w:r>
          </w:p>
        </w:tc>
        <w:tc>
          <w:tcPr>
            <w:tcW w:w="449" w:type="dxa"/>
            <w:shd w:val="solid" w:color="FFFFFF" w:fill="auto"/>
          </w:tcPr>
          <w:p w14:paraId="1E5643F2" w14:textId="77777777" w:rsidR="003A5ED6" w:rsidRDefault="003A5ED6" w:rsidP="003A5ED6">
            <w:pPr>
              <w:pStyle w:val="TAR"/>
              <w:rPr>
                <w:sz w:val="16"/>
                <w:szCs w:val="16"/>
              </w:rPr>
            </w:pPr>
            <w:r>
              <w:rPr>
                <w:sz w:val="16"/>
                <w:szCs w:val="16"/>
              </w:rPr>
              <w:t>1</w:t>
            </w:r>
          </w:p>
        </w:tc>
        <w:tc>
          <w:tcPr>
            <w:tcW w:w="449" w:type="dxa"/>
            <w:shd w:val="solid" w:color="FFFFFF" w:fill="auto"/>
          </w:tcPr>
          <w:p w14:paraId="6E795475" w14:textId="77777777" w:rsidR="003A5ED6" w:rsidRDefault="003A5ED6" w:rsidP="003A5ED6">
            <w:pPr>
              <w:pStyle w:val="TAC"/>
              <w:rPr>
                <w:sz w:val="16"/>
                <w:szCs w:val="16"/>
              </w:rPr>
            </w:pPr>
            <w:r>
              <w:rPr>
                <w:sz w:val="16"/>
                <w:szCs w:val="16"/>
              </w:rPr>
              <w:t>F</w:t>
            </w:r>
          </w:p>
        </w:tc>
        <w:tc>
          <w:tcPr>
            <w:tcW w:w="5241" w:type="dxa"/>
            <w:shd w:val="solid" w:color="FFFFFF" w:fill="auto"/>
          </w:tcPr>
          <w:p w14:paraId="3FA9F986" w14:textId="77777777" w:rsidR="003A5ED6" w:rsidRPr="00017FFD" w:rsidRDefault="003A5ED6" w:rsidP="003A5ED6">
            <w:pPr>
              <w:pStyle w:val="TAL"/>
            </w:pPr>
            <w:r w:rsidRPr="00017FFD">
              <w:t>Resolution of editor</w:t>
            </w:r>
            <w:r w:rsidR="00962ACC">
              <w:t>'</w:t>
            </w:r>
            <w:r w:rsidRPr="00017FFD">
              <w:t>s notes on states, figures and tables for SNPN</w:t>
            </w:r>
          </w:p>
        </w:tc>
        <w:tc>
          <w:tcPr>
            <w:tcW w:w="748" w:type="dxa"/>
            <w:shd w:val="solid" w:color="FFFFFF" w:fill="auto"/>
          </w:tcPr>
          <w:p w14:paraId="76D66E9B" w14:textId="77777777" w:rsidR="003A5ED6" w:rsidRDefault="003A5ED6" w:rsidP="003A5ED6">
            <w:pPr>
              <w:pStyle w:val="TAC"/>
              <w:rPr>
                <w:sz w:val="16"/>
                <w:szCs w:val="16"/>
              </w:rPr>
            </w:pPr>
            <w:r w:rsidRPr="00B13384">
              <w:rPr>
                <w:sz w:val="16"/>
                <w:szCs w:val="16"/>
              </w:rPr>
              <w:t>16.4.0</w:t>
            </w:r>
          </w:p>
        </w:tc>
      </w:tr>
      <w:tr w:rsidR="003A5ED6" w:rsidRPr="006B0D02" w14:paraId="1F6A9BE5" w14:textId="77777777" w:rsidTr="003F58D4">
        <w:tc>
          <w:tcPr>
            <w:tcW w:w="844" w:type="dxa"/>
            <w:shd w:val="solid" w:color="FFFFFF" w:fill="auto"/>
          </w:tcPr>
          <w:p w14:paraId="05921946" w14:textId="77777777" w:rsidR="003A5ED6" w:rsidRDefault="003A5ED6" w:rsidP="003A5ED6">
            <w:pPr>
              <w:pStyle w:val="TAC"/>
              <w:rPr>
                <w:sz w:val="16"/>
                <w:szCs w:val="16"/>
              </w:rPr>
            </w:pPr>
            <w:r>
              <w:rPr>
                <w:sz w:val="16"/>
                <w:szCs w:val="16"/>
              </w:rPr>
              <w:t>2019-12</w:t>
            </w:r>
          </w:p>
        </w:tc>
        <w:tc>
          <w:tcPr>
            <w:tcW w:w="953" w:type="dxa"/>
            <w:shd w:val="solid" w:color="FFFFFF" w:fill="auto"/>
          </w:tcPr>
          <w:p w14:paraId="50E032F3" w14:textId="77777777" w:rsidR="003A5ED6" w:rsidRDefault="003A5ED6" w:rsidP="003A5ED6">
            <w:pPr>
              <w:pStyle w:val="TAC"/>
              <w:rPr>
                <w:sz w:val="16"/>
                <w:szCs w:val="16"/>
              </w:rPr>
            </w:pPr>
            <w:r>
              <w:rPr>
                <w:sz w:val="16"/>
                <w:szCs w:val="16"/>
              </w:rPr>
              <w:t>CP-86</w:t>
            </w:r>
          </w:p>
        </w:tc>
        <w:tc>
          <w:tcPr>
            <w:tcW w:w="1156" w:type="dxa"/>
            <w:shd w:val="solid" w:color="FFFFFF" w:fill="auto"/>
          </w:tcPr>
          <w:p w14:paraId="440F67AC"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1E0911B2" w14:textId="77777777" w:rsidR="003A5ED6" w:rsidRDefault="003A5ED6" w:rsidP="003A5ED6">
            <w:pPr>
              <w:pStyle w:val="TAL"/>
              <w:rPr>
                <w:sz w:val="16"/>
                <w:szCs w:val="16"/>
              </w:rPr>
            </w:pPr>
            <w:r>
              <w:rPr>
                <w:sz w:val="16"/>
                <w:szCs w:val="16"/>
              </w:rPr>
              <w:t>0465</w:t>
            </w:r>
          </w:p>
        </w:tc>
        <w:tc>
          <w:tcPr>
            <w:tcW w:w="449" w:type="dxa"/>
            <w:shd w:val="solid" w:color="FFFFFF" w:fill="auto"/>
          </w:tcPr>
          <w:p w14:paraId="5CF895D4" w14:textId="77777777" w:rsidR="003A5ED6" w:rsidRDefault="003A5ED6" w:rsidP="003A5ED6">
            <w:pPr>
              <w:pStyle w:val="TAR"/>
              <w:rPr>
                <w:sz w:val="16"/>
                <w:szCs w:val="16"/>
              </w:rPr>
            </w:pPr>
            <w:r>
              <w:rPr>
                <w:sz w:val="16"/>
                <w:szCs w:val="16"/>
              </w:rPr>
              <w:t>4</w:t>
            </w:r>
          </w:p>
        </w:tc>
        <w:tc>
          <w:tcPr>
            <w:tcW w:w="449" w:type="dxa"/>
            <w:shd w:val="solid" w:color="FFFFFF" w:fill="auto"/>
          </w:tcPr>
          <w:p w14:paraId="4798E0BF" w14:textId="77777777" w:rsidR="003A5ED6" w:rsidRDefault="003A5ED6" w:rsidP="003A5ED6">
            <w:pPr>
              <w:pStyle w:val="TAC"/>
              <w:rPr>
                <w:sz w:val="16"/>
                <w:szCs w:val="16"/>
              </w:rPr>
            </w:pPr>
            <w:r>
              <w:rPr>
                <w:sz w:val="16"/>
                <w:szCs w:val="16"/>
              </w:rPr>
              <w:t>F</w:t>
            </w:r>
          </w:p>
        </w:tc>
        <w:tc>
          <w:tcPr>
            <w:tcW w:w="5241" w:type="dxa"/>
            <w:shd w:val="solid" w:color="FFFFFF" w:fill="auto"/>
          </w:tcPr>
          <w:p w14:paraId="4EF2ED75" w14:textId="77777777" w:rsidR="003A5ED6" w:rsidRPr="00017FFD" w:rsidRDefault="003A5ED6" w:rsidP="003A5ED6">
            <w:pPr>
              <w:pStyle w:val="TAL"/>
            </w:pPr>
            <w:r w:rsidRPr="00017FFD">
              <w:t>Acquiring user location information for SOR</w:t>
            </w:r>
          </w:p>
        </w:tc>
        <w:tc>
          <w:tcPr>
            <w:tcW w:w="748" w:type="dxa"/>
            <w:shd w:val="solid" w:color="FFFFFF" w:fill="auto"/>
          </w:tcPr>
          <w:p w14:paraId="588C74D3" w14:textId="77777777" w:rsidR="003A5ED6" w:rsidRDefault="003A5ED6" w:rsidP="003A5ED6">
            <w:pPr>
              <w:pStyle w:val="TAC"/>
              <w:rPr>
                <w:sz w:val="16"/>
                <w:szCs w:val="16"/>
              </w:rPr>
            </w:pPr>
            <w:r w:rsidRPr="00B13384">
              <w:rPr>
                <w:sz w:val="16"/>
                <w:szCs w:val="16"/>
              </w:rPr>
              <w:t>16.4.0</w:t>
            </w:r>
          </w:p>
        </w:tc>
      </w:tr>
      <w:tr w:rsidR="003A5ED6" w:rsidRPr="006B0D02" w14:paraId="59232A65" w14:textId="77777777" w:rsidTr="003F58D4">
        <w:tc>
          <w:tcPr>
            <w:tcW w:w="844" w:type="dxa"/>
            <w:shd w:val="solid" w:color="FFFFFF" w:fill="auto"/>
          </w:tcPr>
          <w:p w14:paraId="57EB607B" w14:textId="77777777" w:rsidR="003A5ED6" w:rsidRDefault="003A5ED6" w:rsidP="003A5ED6">
            <w:pPr>
              <w:pStyle w:val="TAC"/>
              <w:rPr>
                <w:sz w:val="16"/>
                <w:szCs w:val="16"/>
              </w:rPr>
            </w:pPr>
            <w:r>
              <w:rPr>
                <w:sz w:val="16"/>
                <w:szCs w:val="16"/>
              </w:rPr>
              <w:t>2019-12</w:t>
            </w:r>
          </w:p>
        </w:tc>
        <w:tc>
          <w:tcPr>
            <w:tcW w:w="953" w:type="dxa"/>
            <w:shd w:val="solid" w:color="FFFFFF" w:fill="auto"/>
          </w:tcPr>
          <w:p w14:paraId="7BE122AD" w14:textId="77777777" w:rsidR="003A5ED6" w:rsidRDefault="003A5ED6" w:rsidP="003A5ED6">
            <w:pPr>
              <w:pStyle w:val="TAC"/>
              <w:rPr>
                <w:sz w:val="16"/>
                <w:szCs w:val="16"/>
              </w:rPr>
            </w:pPr>
            <w:r>
              <w:rPr>
                <w:sz w:val="16"/>
                <w:szCs w:val="16"/>
              </w:rPr>
              <w:t>CP-86</w:t>
            </w:r>
          </w:p>
        </w:tc>
        <w:tc>
          <w:tcPr>
            <w:tcW w:w="1156" w:type="dxa"/>
            <w:shd w:val="solid" w:color="FFFFFF" w:fill="auto"/>
          </w:tcPr>
          <w:p w14:paraId="06FC3871"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E089E" w14:textId="77777777" w:rsidR="003A5ED6" w:rsidRDefault="003A5ED6" w:rsidP="003A5ED6">
            <w:pPr>
              <w:pStyle w:val="TAL"/>
              <w:rPr>
                <w:sz w:val="16"/>
                <w:szCs w:val="16"/>
              </w:rPr>
            </w:pPr>
            <w:r>
              <w:rPr>
                <w:sz w:val="16"/>
                <w:szCs w:val="16"/>
              </w:rPr>
              <w:t>0467</w:t>
            </w:r>
          </w:p>
        </w:tc>
        <w:tc>
          <w:tcPr>
            <w:tcW w:w="449" w:type="dxa"/>
            <w:shd w:val="solid" w:color="FFFFFF" w:fill="auto"/>
          </w:tcPr>
          <w:p w14:paraId="566D4667" w14:textId="77777777" w:rsidR="003A5ED6" w:rsidRDefault="003A5ED6" w:rsidP="003A5ED6">
            <w:pPr>
              <w:pStyle w:val="TAR"/>
              <w:rPr>
                <w:sz w:val="16"/>
                <w:szCs w:val="16"/>
              </w:rPr>
            </w:pPr>
          </w:p>
        </w:tc>
        <w:tc>
          <w:tcPr>
            <w:tcW w:w="449" w:type="dxa"/>
            <w:shd w:val="solid" w:color="FFFFFF" w:fill="auto"/>
          </w:tcPr>
          <w:p w14:paraId="3932AF51" w14:textId="77777777" w:rsidR="003A5ED6" w:rsidRDefault="003A5ED6" w:rsidP="003A5ED6">
            <w:pPr>
              <w:pStyle w:val="TAC"/>
              <w:rPr>
                <w:sz w:val="16"/>
                <w:szCs w:val="16"/>
              </w:rPr>
            </w:pPr>
            <w:r>
              <w:rPr>
                <w:sz w:val="16"/>
                <w:szCs w:val="16"/>
              </w:rPr>
              <w:t>C</w:t>
            </w:r>
          </w:p>
        </w:tc>
        <w:tc>
          <w:tcPr>
            <w:tcW w:w="5241" w:type="dxa"/>
            <w:shd w:val="solid" w:color="FFFFFF" w:fill="auto"/>
          </w:tcPr>
          <w:p w14:paraId="687C7E5B" w14:textId="77777777" w:rsidR="003A5ED6" w:rsidRPr="00017FFD" w:rsidRDefault="00115ECA" w:rsidP="003A5ED6">
            <w:pPr>
              <w:pStyle w:val="TAL"/>
            </w:pPr>
            <w:r>
              <w:fldChar w:fldCharType="begin"/>
            </w:r>
            <w:r>
              <w:instrText xml:space="preserve"> DOCPROPERTY  CrTitle  \* MERGEFORMAT </w:instrText>
            </w:r>
            <w:r>
              <w:fldChar w:fldCharType="separate"/>
            </w:r>
            <w:r w:rsidR="003A5ED6">
              <w:t>Handling of multiple entries with same SNPN</w:t>
            </w:r>
            <w:r>
              <w:fldChar w:fldCharType="end"/>
            </w:r>
            <w:r w:rsidR="003A5ED6">
              <w:t>t</w:t>
            </w:r>
          </w:p>
        </w:tc>
        <w:tc>
          <w:tcPr>
            <w:tcW w:w="748" w:type="dxa"/>
            <w:shd w:val="solid" w:color="FFFFFF" w:fill="auto"/>
          </w:tcPr>
          <w:p w14:paraId="0B08514A" w14:textId="77777777" w:rsidR="003A5ED6" w:rsidRDefault="003A5ED6" w:rsidP="003A5ED6">
            <w:pPr>
              <w:pStyle w:val="TAC"/>
              <w:rPr>
                <w:sz w:val="16"/>
                <w:szCs w:val="16"/>
              </w:rPr>
            </w:pPr>
            <w:r w:rsidRPr="00B13384">
              <w:rPr>
                <w:sz w:val="16"/>
                <w:szCs w:val="16"/>
              </w:rPr>
              <w:t>16.4.0</w:t>
            </w:r>
          </w:p>
        </w:tc>
      </w:tr>
      <w:tr w:rsidR="003A5ED6" w:rsidRPr="006B0D02" w14:paraId="4399CE5A" w14:textId="77777777" w:rsidTr="003F58D4">
        <w:tc>
          <w:tcPr>
            <w:tcW w:w="844" w:type="dxa"/>
            <w:shd w:val="solid" w:color="FFFFFF" w:fill="auto"/>
          </w:tcPr>
          <w:p w14:paraId="351E4C78" w14:textId="77777777" w:rsidR="003A5ED6" w:rsidRDefault="003A5ED6" w:rsidP="003A5ED6">
            <w:pPr>
              <w:pStyle w:val="TAC"/>
              <w:rPr>
                <w:sz w:val="16"/>
                <w:szCs w:val="16"/>
              </w:rPr>
            </w:pPr>
            <w:r>
              <w:rPr>
                <w:sz w:val="16"/>
                <w:szCs w:val="16"/>
              </w:rPr>
              <w:t>2019-12</w:t>
            </w:r>
          </w:p>
        </w:tc>
        <w:tc>
          <w:tcPr>
            <w:tcW w:w="953" w:type="dxa"/>
            <w:shd w:val="solid" w:color="FFFFFF" w:fill="auto"/>
          </w:tcPr>
          <w:p w14:paraId="66686105" w14:textId="77777777" w:rsidR="003A5ED6" w:rsidRDefault="003A5ED6" w:rsidP="003A5ED6">
            <w:pPr>
              <w:pStyle w:val="TAC"/>
              <w:rPr>
                <w:sz w:val="16"/>
                <w:szCs w:val="16"/>
              </w:rPr>
            </w:pPr>
            <w:r>
              <w:rPr>
                <w:sz w:val="16"/>
                <w:szCs w:val="16"/>
              </w:rPr>
              <w:t>CP-86</w:t>
            </w:r>
          </w:p>
        </w:tc>
        <w:tc>
          <w:tcPr>
            <w:tcW w:w="1156" w:type="dxa"/>
            <w:shd w:val="solid" w:color="FFFFFF" w:fill="auto"/>
          </w:tcPr>
          <w:p w14:paraId="4D5EFD51"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028F9F8" w14:textId="77777777" w:rsidR="003A5ED6" w:rsidRDefault="003A5ED6" w:rsidP="003A5ED6">
            <w:pPr>
              <w:pStyle w:val="TAL"/>
              <w:rPr>
                <w:sz w:val="16"/>
                <w:szCs w:val="16"/>
              </w:rPr>
            </w:pPr>
            <w:r>
              <w:rPr>
                <w:sz w:val="16"/>
                <w:szCs w:val="16"/>
              </w:rPr>
              <w:t>0468</w:t>
            </w:r>
          </w:p>
        </w:tc>
        <w:tc>
          <w:tcPr>
            <w:tcW w:w="449" w:type="dxa"/>
            <w:shd w:val="solid" w:color="FFFFFF" w:fill="auto"/>
          </w:tcPr>
          <w:p w14:paraId="4F0A8E5D" w14:textId="77777777" w:rsidR="003A5ED6" w:rsidRDefault="003A5ED6" w:rsidP="003A5ED6">
            <w:pPr>
              <w:pStyle w:val="TAR"/>
              <w:rPr>
                <w:sz w:val="16"/>
                <w:szCs w:val="16"/>
              </w:rPr>
            </w:pPr>
          </w:p>
        </w:tc>
        <w:tc>
          <w:tcPr>
            <w:tcW w:w="449" w:type="dxa"/>
            <w:shd w:val="solid" w:color="FFFFFF" w:fill="auto"/>
          </w:tcPr>
          <w:p w14:paraId="63045582" w14:textId="77777777" w:rsidR="003A5ED6" w:rsidRDefault="003A5ED6" w:rsidP="003A5ED6">
            <w:pPr>
              <w:pStyle w:val="TAC"/>
              <w:rPr>
                <w:sz w:val="16"/>
                <w:szCs w:val="16"/>
              </w:rPr>
            </w:pPr>
            <w:r>
              <w:rPr>
                <w:sz w:val="16"/>
                <w:szCs w:val="16"/>
              </w:rPr>
              <w:t>F</w:t>
            </w:r>
          </w:p>
        </w:tc>
        <w:tc>
          <w:tcPr>
            <w:tcW w:w="5241" w:type="dxa"/>
            <w:shd w:val="solid" w:color="FFFFFF" w:fill="auto"/>
          </w:tcPr>
          <w:p w14:paraId="3851404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201AEA43" w14:textId="77777777" w:rsidR="003A5ED6" w:rsidRDefault="003A5ED6" w:rsidP="003A5ED6">
            <w:pPr>
              <w:pStyle w:val="TAC"/>
              <w:rPr>
                <w:sz w:val="16"/>
                <w:szCs w:val="16"/>
              </w:rPr>
            </w:pPr>
            <w:r w:rsidRPr="00B13384">
              <w:rPr>
                <w:sz w:val="16"/>
                <w:szCs w:val="16"/>
              </w:rPr>
              <w:t>16.4.0</w:t>
            </w:r>
          </w:p>
        </w:tc>
      </w:tr>
      <w:tr w:rsidR="003A5ED6" w:rsidRPr="006B0D02" w14:paraId="4575CA1C" w14:textId="77777777" w:rsidTr="003F58D4">
        <w:tc>
          <w:tcPr>
            <w:tcW w:w="844" w:type="dxa"/>
            <w:shd w:val="solid" w:color="FFFFFF" w:fill="auto"/>
          </w:tcPr>
          <w:p w14:paraId="7E8E2D81" w14:textId="77777777" w:rsidR="003A5ED6" w:rsidRDefault="003A5ED6" w:rsidP="003A5ED6">
            <w:pPr>
              <w:pStyle w:val="TAC"/>
              <w:rPr>
                <w:sz w:val="16"/>
                <w:szCs w:val="16"/>
              </w:rPr>
            </w:pPr>
            <w:r>
              <w:rPr>
                <w:sz w:val="16"/>
                <w:szCs w:val="16"/>
              </w:rPr>
              <w:lastRenderedPageBreak/>
              <w:t>2019-12</w:t>
            </w:r>
          </w:p>
        </w:tc>
        <w:tc>
          <w:tcPr>
            <w:tcW w:w="953" w:type="dxa"/>
            <w:shd w:val="solid" w:color="FFFFFF" w:fill="auto"/>
          </w:tcPr>
          <w:p w14:paraId="2F74B3C3" w14:textId="77777777" w:rsidR="003A5ED6" w:rsidRDefault="003A5ED6" w:rsidP="003A5ED6">
            <w:pPr>
              <w:pStyle w:val="TAC"/>
              <w:rPr>
                <w:sz w:val="16"/>
                <w:szCs w:val="16"/>
              </w:rPr>
            </w:pPr>
            <w:r>
              <w:rPr>
                <w:sz w:val="16"/>
                <w:szCs w:val="16"/>
              </w:rPr>
              <w:t>CP-86</w:t>
            </w:r>
          </w:p>
        </w:tc>
        <w:tc>
          <w:tcPr>
            <w:tcW w:w="1156" w:type="dxa"/>
            <w:shd w:val="solid" w:color="FFFFFF" w:fill="auto"/>
          </w:tcPr>
          <w:p w14:paraId="2B210A18"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2D8D14C9" w14:textId="77777777" w:rsidR="003A5ED6" w:rsidRDefault="003A5ED6" w:rsidP="003A5ED6">
            <w:pPr>
              <w:pStyle w:val="TAL"/>
              <w:rPr>
                <w:sz w:val="16"/>
                <w:szCs w:val="16"/>
              </w:rPr>
            </w:pPr>
            <w:r>
              <w:rPr>
                <w:sz w:val="16"/>
                <w:szCs w:val="16"/>
              </w:rPr>
              <w:t>0469</w:t>
            </w:r>
          </w:p>
        </w:tc>
        <w:tc>
          <w:tcPr>
            <w:tcW w:w="449" w:type="dxa"/>
            <w:shd w:val="solid" w:color="FFFFFF" w:fill="auto"/>
          </w:tcPr>
          <w:p w14:paraId="1863233C" w14:textId="77777777" w:rsidR="003A5ED6" w:rsidRDefault="003A5ED6" w:rsidP="003A5ED6">
            <w:pPr>
              <w:pStyle w:val="TAR"/>
              <w:rPr>
                <w:sz w:val="16"/>
                <w:szCs w:val="16"/>
              </w:rPr>
            </w:pPr>
          </w:p>
        </w:tc>
        <w:tc>
          <w:tcPr>
            <w:tcW w:w="449" w:type="dxa"/>
            <w:shd w:val="solid" w:color="FFFFFF" w:fill="auto"/>
          </w:tcPr>
          <w:p w14:paraId="2E4B81D3" w14:textId="77777777" w:rsidR="003A5ED6" w:rsidRDefault="003A5ED6" w:rsidP="003A5ED6">
            <w:pPr>
              <w:pStyle w:val="TAC"/>
              <w:rPr>
                <w:sz w:val="16"/>
                <w:szCs w:val="16"/>
              </w:rPr>
            </w:pPr>
            <w:r>
              <w:rPr>
                <w:sz w:val="16"/>
                <w:szCs w:val="16"/>
              </w:rPr>
              <w:t>F</w:t>
            </w:r>
          </w:p>
        </w:tc>
        <w:tc>
          <w:tcPr>
            <w:tcW w:w="5241" w:type="dxa"/>
            <w:shd w:val="solid" w:color="FFFFFF" w:fill="auto"/>
          </w:tcPr>
          <w:p w14:paraId="21C04B01" w14:textId="77777777" w:rsidR="003A5ED6" w:rsidRPr="00017FFD" w:rsidRDefault="00115ECA" w:rsidP="003A5ED6">
            <w:pPr>
              <w:pStyle w:val="TAL"/>
            </w:pPr>
            <w:r>
              <w:fldChar w:fldCharType="begin"/>
            </w:r>
            <w:r>
              <w:instrText xml:space="preserve"> DOCPROPERTY  CrTitle  \* MERGEFORMAT </w:instrText>
            </w:r>
            <w:r>
              <w:fldChar w:fldCharType="separate"/>
            </w:r>
            <w:r w:rsidR="003A5ED6">
              <w:t>Missing condition for entering limited service in SNPN access mode</w:t>
            </w:r>
            <w:r>
              <w:fldChar w:fldCharType="end"/>
            </w:r>
          </w:p>
        </w:tc>
        <w:tc>
          <w:tcPr>
            <w:tcW w:w="748" w:type="dxa"/>
            <w:shd w:val="solid" w:color="FFFFFF" w:fill="auto"/>
          </w:tcPr>
          <w:p w14:paraId="690A268C" w14:textId="77777777" w:rsidR="003A5ED6" w:rsidRDefault="003A5ED6" w:rsidP="003A5ED6">
            <w:pPr>
              <w:pStyle w:val="TAC"/>
              <w:rPr>
                <w:sz w:val="16"/>
                <w:szCs w:val="16"/>
              </w:rPr>
            </w:pPr>
            <w:r w:rsidRPr="00B13384">
              <w:rPr>
                <w:sz w:val="16"/>
                <w:szCs w:val="16"/>
              </w:rPr>
              <w:t>16.4.0</w:t>
            </w:r>
          </w:p>
        </w:tc>
      </w:tr>
      <w:tr w:rsidR="003A5ED6" w:rsidRPr="006B0D02" w14:paraId="7DB83024" w14:textId="77777777" w:rsidTr="003F58D4">
        <w:tc>
          <w:tcPr>
            <w:tcW w:w="844" w:type="dxa"/>
            <w:shd w:val="solid" w:color="FFFFFF" w:fill="auto"/>
          </w:tcPr>
          <w:p w14:paraId="52D77AAC" w14:textId="77777777" w:rsidR="003A5ED6" w:rsidRDefault="003A5ED6" w:rsidP="003A5ED6">
            <w:pPr>
              <w:pStyle w:val="TAC"/>
              <w:rPr>
                <w:sz w:val="16"/>
                <w:szCs w:val="16"/>
              </w:rPr>
            </w:pPr>
            <w:r>
              <w:rPr>
                <w:sz w:val="16"/>
                <w:szCs w:val="16"/>
              </w:rPr>
              <w:t>2019-12</w:t>
            </w:r>
          </w:p>
        </w:tc>
        <w:tc>
          <w:tcPr>
            <w:tcW w:w="953" w:type="dxa"/>
            <w:shd w:val="solid" w:color="FFFFFF" w:fill="auto"/>
          </w:tcPr>
          <w:p w14:paraId="2F8A04E8" w14:textId="77777777" w:rsidR="003A5ED6" w:rsidRDefault="003A5ED6" w:rsidP="003A5ED6">
            <w:pPr>
              <w:pStyle w:val="TAC"/>
              <w:rPr>
                <w:sz w:val="16"/>
                <w:szCs w:val="16"/>
              </w:rPr>
            </w:pPr>
            <w:r>
              <w:rPr>
                <w:sz w:val="16"/>
                <w:szCs w:val="16"/>
              </w:rPr>
              <w:t>CP-86</w:t>
            </w:r>
          </w:p>
        </w:tc>
        <w:tc>
          <w:tcPr>
            <w:tcW w:w="1156" w:type="dxa"/>
            <w:shd w:val="solid" w:color="FFFFFF" w:fill="auto"/>
          </w:tcPr>
          <w:p w14:paraId="5CEB0BC0"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402EABED" w14:textId="77777777" w:rsidR="003A5ED6" w:rsidRDefault="003A5ED6" w:rsidP="003A5ED6">
            <w:pPr>
              <w:pStyle w:val="TAL"/>
              <w:rPr>
                <w:sz w:val="16"/>
                <w:szCs w:val="16"/>
              </w:rPr>
            </w:pPr>
            <w:r>
              <w:rPr>
                <w:sz w:val="16"/>
                <w:szCs w:val="16"/>
              </w:rPr>
              <w:t>0470</w:t>
            </w:r>
          </w:p>
        </w:tc>
        <w:tc>
          <w:tcPr>
            <w:tcW w:w="449" w:type="dxa"/>
            <w:shd w:val="solid" w:color="FFFFFF" w:fill="auto"/>
          </w:tcPr>
          <w:p w14:paraId="59868182" w14:textId="77777777" w:rsidR="003A5ED6" w:rsidRDefault="003A5ED6" w:rsidP="003A5ED6">
            <w:pPr>
              <w:pStyle w:val="TAR"/>
              <w:rPr>
                <w:sz w:val="16"/>
                <w:szCs w:val="16"/>
              </w:rPr>
            </w:pPr>
          </w:p>
        </w:tc>
        <w:tc>
          <w:tcPr>
            <w:tcW w:w="449" w:type="dxa"/>
            <w:shd w:val="solid" w:color="FFFFFF" w:fill="auto"/>
          </w:tcPr>
          <w:p w14:paraId="18232CF9" w14:textId="77777777" w:rsidR="003A5ED6" w:rsidRDefault="003A5ED6" w:rsidP="003A5ED6">
            <w:pPr>
              <w:pStyle w:val="TAC"/>
              <w:rPr>
                <w:sz w:val="16"/>
                <w:szCs w:val="16"/>
              </w:rPr>
            </w:pPr>
            <w:r>
              <w:rPr>
                <w:sz w:val="16"/>
                <w:szCs w:val="16"/>
              </w:rPr>
              <w:t>F</w:t>
            </w:r>
          </w:p>
        </w:tc>
        <w:tc>
          <w:tcPr>
            <w:tcW w:w="5241" w:type="dxa"/>
            <w:shd w:val="solid" w:color="FFFFFF" w:fill="auto"/>
          </w:tcPr>
          <w:p w14:paraId="188110A5" w14:textId="77777777" w:rsidR="003A5ED6" w:rsidRDefault="003A5ED6" w:rsidP="003A5ED6">
            <w:pPr>
              <w:pStyle w:val="TAL"/>
            </w:pPr>
            <w:r w:rsidRPr="00A5242A">
              <w:t>Handling of CSG selection mode</w:t>
            </w:r>
          </w:p>
        </w:tc>
        <w:tc>
          <w:tcPr>
            <w:tcW w:w="748" w:type="dxa"/>
            <w:shd w:val="solid" w:color="FFFFFF" w:fill="auto"/>
          </w:tcPr>
          <w:p w14:paraId="2A6848A8" w14:textId="77777777" w:rsidR="003A5ED6" w:rsidRDefault="003A5ED6" w:rsidP="003A5ED6">
            <w:pPr>
              <w:pStyle w:val="TAC"/>
              <w:rPr>
                <w:sz w:val="16"/>
                <w:szCs w:val="16"/>
              </w:rPr>
            </w:pPr>
            <w:r w:rsidRPr="00B13384">
              <w:rPr>
                <w:sz w:val="16"/>
                <w:szCs w:val="16"/>
              </w:rPr>
              <w:t>16.4.0</w:t>
            </w:r>
          </w:p>
        </w:tc>
      </w:tr>
      <w:tr w:rsidR="003A5ED6" w:rsidRPr="006B0D02" w14:paraId="754C0823" w14:textId="77777777" w:rsidTr="003F58D4">
        <w:tc>
          <w:tcPr>
            <w:tcW w:w="844" w:type="dxa"/>
            <w:shd w:val="solid" w:color="FFFFFF" w:fill="auto"/>
          </w:tcPr>
          <w:p w14:paraId="1E1BD07D" w14:textId="77777777" w:rsidR="003A5ED6" w:rsidRDefault="003A5ED6" w:rsidP="003A5ED6">
            <w:pPr>
              <w:pStyle w:val="TAC"/>
              <w:rPr>
                <w:sz w:val="16"/>
                <w:szCs w:val="16"/>
              </w:rPr>
            </w:pPr>
            <w:r>
              <w:rPr>
                <w:sz w:val="16"/>
                <w:szCs w:val="16"/>
              </w:rPr>
              <w:t>2019-12</w:t>
            </w:r>
          </w:p>
        </w:tc>
        <w:tc>
          <w:tcPr>
            <w:tcW w:w="953" w:type="dxa"/>
            <w:shd w:val="solid" w:color="FFFFFF" w:fill="auto"/>
          </w:tcPr>
          <w:p w14:paraId="2C1A052E" w14:textId="77777777" w:rsidR="003A5ED6" w:rsidRDefault="003A5ED6" w:rsidP="003A5ED6">
            <w:pPr>
              <w:pStyle w:val="TAC"/>
              <w:rPr>
                <w:sz w:val="16"/>
                <w:szCs w:val="16"/>
              </w:rPr>
            </w:pPr>
            <w:r>
              <w:rPr>
                <w:sz w:val="16"/>
                <w:szCs w:val="16"/>
              </w:rPr>
              <w:t>CP-86</w:t>
            </w:r>
          </w:p>
        </w:tc>
        <w:tc>
          <w:tcPr>
            <w:tcW w:w="1156" w:type="dxa"/>
            <w:shd w:val="solid" w:color="FFFFFF" w:fill="auto"/>
          </w:tcPr>
          <w:p w14:paraId="7D459145"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70E302EB" w14:textId="77777777" w:rsidR="003A5ED6" w:rsidRDefault="003A5ED6" w:rsidP="003A5ED6">
            <w:pPr>
              <w:pStyle w:val="TAL"/>
              <w:rPr>
                <w:sz w:val="16"/>
                <w:szCs w:val="16"/>
              </w:rPr>
            </w:pPr>
            <w:r>
              <w:rPr>
                <w:sz w:val="16"/>
                <w:szCs w:val="16"/>
              </w:rPr>
              <w:t>0474</w:t>
            </w:r>
          </w:p>
        </w:tc>
        <w:tc>
          <w:tcPr>
            <w:tcW w:w="449" w:type="dxa"/>
            <w:shd w:val="solid" w:color="FFFFFF" w:fill="auto"/>
          </w:tcPr>
          <w:p w14:paraId="4FF3DF24" w14:textId="77777777" w:rsidR="003A5ED6" w:rsidRDefault="003A5ED6" w:rsidP="003A5ED6">
            <w:pPr>
              <w:pStyle w:val="TAR"/>
              <w:rPr>
                <w:sz w:val="16"/>
                <w:szCs w:val="16"/>
              </w:rPr>
            </w:pPr>
          </w:p>
        </w:tc>
        <w:tc>
          <w:tcPr>
            <w:tcW w:w="449" w:type="dxa"/>
            <w:shd w:val="solid" w:color="FFFFFF" w:fill="auto"/>
          </w:tcPr>
          <w:p w14:paraId="59C445F6" w14:textId="77777777" w:rsidR="003A5ED6" w:rsidRDefault="003A5ED6" w:rsidP="003A5ED6">
            <w:pPr>
              <w:pStyle w:val="TAC"/>
              <w:rPr>
                <w:sz w:val="16"/>
                <w:szCs w:val="16"/>
              </w:rPr>
            </w:pPr>
            <w:r>
              <w:rPr>
                <w:sz w:val="16"/>
                <w:szCs w:val="16"/>
              </w:rPr>
              <w:t>F</w:t>
            </w:r>
          </w:p>
        </w:tc>
        <w:tc>
          <w:tcPr>
            <w:tcW w:w="5241" w:type="dxa"/>
            <w:shd w:val="solid" w:color="FFFFFF" w:fill="auto"/>
          </w:tcPr>
          <w:p w14:paraId="59BCDF0F" w14:textId="77777777" w:rsidR="003A5ED6" w:rsidRPr="00A5242A" w:rsidRDefault="003A5ED6" w:rsidP="003A5ED6">
            <w:pPr>
              <w:pStyle w:val="TAL"/>
            </w:pPr>
            <w:r w:rsidRPr="003A5ED6">
              <w:t>Adding definition for SoR-AF function</w:t>
            </w:r>
          </w:p>
        </w:tc>
        <w:tc>
          <w:tcPr>
            <w:tcW w:w="748" w:type="dxa"/>
            <w:shd w:val="solid" w:color="FFFFFF" w:fill="auto"/>
          </w:tcPr>
          <w:p w14:paraId="3DC6237B" w14:textId="77777777" w:rsidR="003A5ED6" w:rsidRDefault="003A5ED6" w:rsidP="003A5ED6">
            <w:pPr>
              <w:pStyle w:val="TAC"/>
              <w:rPr>
                <w:sz w:val="16"/>
                <w:szCs w:val="16"/>
              </w:rPr>
            </w:pPr>
            <w:r w:rsidRPr="00B13384">
              <w:rPr>
                <w:sz w:val="16"/>
                <w:szCs w:val="16"/>
              </w:rPr>
              <w:t>16.4.0</w:t>
            </w:r>
          </w:p>
        </w:tc>
      </w:tr>
      <w:tr w:rsidR="003A5ED6" w:rsidRPr="006B0D02" w14:paraId="3890A5AF" w14:textId="77777777" w:rsidTr="003F58D4">
        <w:tc>
          <w:tcPr>
            <w:tcW w:w="844" w:type="dxa"/>
            <w:shd w:val="solid" w:color="FFFFFF" w:fill="auto"/>
          </w:tcPr>
          <w:p w14:paraId="00E11A7C" w14:textId="77777777" w:rsidR="003A5ED6" w:rsidRDefault="003A5ED6" w:rsidP="003A5ED6">
            <w:pPr>
              <w:pStyle w:val="TAC"/>
              <w:rPr>
                <w:sz w:val="16"/>
                <w:szCs w:val="16"/>
              </w:rPr>
            </w:pPr>
            <w:r>
              <w:rPr>
                <w:sz w:val="16"/>
                <w:szCs w:val="16"/>
              </w:rPr>
              <w:t>2019-12</w:t>
            </w:r>
          </w:p>
        </w:tc>
        <w:tc>
          <w:tcPr>
            <w:tcW w:w="953" w:type="dxa"/>
            <w:shd w:val="solid" w:color="FFFFFF" w:fill="auto"/>
          </w:tcPr>
          <w:p w14:paraId="56C1AC96" w14:textId="77777777" w:rsidR="003A5ED6" w:rsidRDefault="003A5ED6" w:rsidP="003A5ED6">
            <w:pPr>
              <w:pStyle w:val="TAC"/>
              <w:rPr>
                <w:sz w:val="16"/>
                <w:szCs w:val="16"/>
              </w:rPr>
            </w:pPr>
            <w:r>
              <w:rPr>
                <w:sz w:val="16"/>
                <w:szCs w:val="16"/>
              </w:rPr>
              <w:t>CP-86</w:t>
            </w:r>
          </w:p>
        </w:tc>
        <w:tc>
          <w:tcPr>
            <w:tcW w:w="1156" w:type="dxa"/>
            <w:shd w:val="solid" w:color="FFFFFF" w:fill="auto"/>
          </w:tcPr>
          <w:p w14:paraId="5F06D068"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237609E3" w14:textId="77777777" w:rsidR="003A5ED6" w:rsidRDefault="003A5ED6" w:rsidP="003A5ED6">
            <w:pPr>
              <w:pStyle w:val="TAL"/>
              <w:rPr>
                <w:sz w:val="16"/>
                <w:szCs w:val="16"/>
              </w:rPr>
            </w:pPr>
            <w:r>
              <w:rPr>
                <w:sz w:val="16"/>
                <w:szCs w:val="16"/>
              </w:rPr>
              <w:t>0475</w:t>
            </w:r>
          </w:p>
        </w:tc>
        <w:tc>
          <w:tcPr>
            <w:tcW w:w="449" w:type="dxa"/>
            <w:shd w:val="solid" w:color="FFFFFF" w:fill="auto"/>
          </w:tcPr>
          <w:p w14:paraId="026616B8" w14:textId="77777777" w:rsidR="003A5ED6" w:rsidRDefault="003A5ED6" w:rsidP="003A5ED6">
            <w:pPr>
              <w:pStyle w:val="TAR"/>
              <w:rPr>
                <w:sz w:val="16"/>
                <w:szCs w:val="16"/>
              </w:rPr>
            </w:pPr>
            <w:r>
              <w:rPr>
                <w:sz w:val="16"/>
                <w:szCs w:val="16"/>
              </w:rPr>
              <w:t>2</w:t>
            </w:r>
          </w:p>
        </w:tc>
        <w:tc>
          <w:tcPr>
            <w:tcW w:w="449" w:type="dxa"/>
            <w:shd w:val="solid" w:color="FFFFFF" w:fill="auto"/>
          </w:tcPr>
          <w:p w14:paraId="21824EBD" w14:textId="77777777" w:rsidR="003A5ED6" w:rsidRDefault="003A5ED6" w:rsidP="003A5ED6">
            <w:pPr>
              <w:pStyle w:val="TAC"/>
              <w:rPr>
                <w:sz w:val="16"/>
                <w:szCs w:val="16"/>
              </w:rPr>
            </w:pPr>
            <w:r>
              <w:rPr>
                <w:sz w:val="16"/>
                <w:szCs w:val="16"/>
              </w:rPr>
              <w:t>F</w:t>
            </w:r>
          </w:p>
        </w:tc>
        <w:tc>
          <w:tcPr>
            <w:tcW w:w="5241" w:type="dxa"/>
            <w:shd w:val="solid" w:color="FFFFFF" w:fill="auto"/>
          </w:tcPr>
          <w:p w14:paraId="1F135D7D" w14:textId="77777777" w:rsidR="003A5ED6" w:rsidRPr="003A5ED6" w:rsidRDefault="003A5ED6" w:rsidP="003A5ED6">
            <w:pPr>
              <w:pStyle w:val="TAL"/>
            </w:pPr>
            <w:r w:rsidRPr="003A5ED6">
              <w:t>SOR - adding a reference to OTAFspecification</w:t>
            </w:r>
          </w:p>
        </w:tc>
        <w:tc>
          <w:tcPr>
            <w:tcW w:w="748" w:type="dxa"/>
            <w:shd w:val="solid" w:color="FFFFFF" w:fill="auto"/>
          </w:tcPr>
          <w:p w14:paraId="44F65110" w14:textId="77777777" w:rsidR="003A5ED6" w:rsidRDefault="003A5ED6" w:rsidP="003A5ED6">
            <w:pPr>
              <w:pStyle w:val="TAC"/>
              <w:rPr>
                <w:sz w:val="16"/>
                <w:szCs w:val="16"/>
              </w:rPr>
            </w:pPr>
            <w:r w:rsidRPr="00B13384">
              <w:rPr>
                <w:sz w:val="16"/>
                <w:szCs w:val="16"/>
              </w:rPr>
              <w:t>16.4.0</w:t>
            </w:r>
          </w:p>
        </w:tc>
      </w:tr>
      <w:tr w:rsidR="003A5ED6" w:rsidRPr="006B0D02" w14:paraId="43D98228" w14:textId="77777777" w:rsidTr="003F58D4">
        <w:tc>
          <w:tcPr>
            <w:tcW w:w="844" w:type="dxa"/>
            <w:shd w:val="solid" w:color="FFFFFF" w:fill="auto"/>
          </w:tcPr>
          <w:p w14:paraId="2031005F" w14:textId="77777777" w:rsidR="003A5ED6" w:rsidRDefault="003A5ED6" w:rsidP="003A5ED6">
            <w:pPr>
              <w:pStyle w:val="TAC"/>
              <w:rPr>
                <w:sz w:val="16"/>
                <w:szCs w:val="16"/>
              </w:rPr>
            </w:pPr>
            <w:r>
              <w:rPr>
                <w:sz w:val="16"/>
                <w:szCs w:val="16"/>
              </w:rPr>
              <w:t>2019-12</w:t>
            </w:r>
          </w:p>
        </w:tc>
        <w:tc>
          <w:tcPr>
            <w:tcW w:w="953" w:type="dxa"/>
            <w:shd w:val="solid" w:color="FFFFFF" w:fill="auto"/>
          </w:tcPr>
          <w:p w14:paraId="12E7EF2B" w14:textId="77777777" w:rsidR="003A5ED6" w:rsidRDefault="003A5ED6" w:rsidP="003A5ED6">
            <w:pPr>
              <w:pStyle w:val="TAC"/>
              <w:rPr>
                <w:sz w:val="16"/>
                <w:szCs w:val="16"/>
              </w:rPr>
            </w:pPr>
            <w:r>
              <w:rPr>
                <w:sz w:val="16"/>
                <w:szCs w:val="16"/>
              </w:rPr>
              <w:t>CP-86</w:t>
            </w:r>
          </w:p>
        </w:tc>
        <w:tc>
          <w:tcPr>
            <w:tcW w:w="1156" w:type="dxa"/>
            <w:shd w:val="solid" w:color="FFFFFF" w:fill="auto"/>
          </w:tcPr>
          <w:p w14:paraId="66CEF001"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2BDA36B9" w14:textId="77777777" w:rsidR="003A5ED6" w:rsidRDefault="003A5ED6" w:rsidP="003A5ED6">
            <w:pPr>
              <w:pStyle w:val="TAL"/>
              <w:rPr>
                <w:sz w:val="16"/>
                <w:szCs w:val="16"/>
              </w:rPr>
            </w:pPr>
            <w:r>
              <w:rPr>
                <w:sz w:val="16"/>
                <w:szCs w:val="16"/>
              </w:rPr>
              <w:t>0477</w:t>
            </w:r>
          </w:p>
        </w:tc>
        <w:tc>
          <w:tcPr>
            <w:tcW w:w="449" w:type="dxa"/>
            <w:shd w:val="solid" w:color="FFFFFF" w:fill="auto"/>
          </w:tcPr>
          <w:p w14:paraId="6D72214F" w14:textId="77777777" w:rsidR="003A5ED6" w:rsidRDefault="003A5ED6" w:rsidP="003A5ED6">
            <w:pPr>
              <w:pStyle w:val="TAR"/>
              <w:rPr>
                <w:sz w:val="16"/>
                <w:szCs w:val="16"/>
              </w:rPr>
            </w:pPr>
            <w:r>
              <w:rPr>
                <w:sz w:val="16"/>
                <w:szCs w:val="16"/>
              </w:rPr>
              <w:t>1</w:t>
            </w:r>
          </w:p>
        </w:tc>
        <w:tc>
          <w:tcPr>
            <w:tcW w:w="449" w:type="dxa"/>
            <w:shd w:val="solid" w:color="FFFFFF" w:fill="auto"/>
          </w:tcPr>
          <w:p w14:paraId="4E74C630" w14:textId="77777777" w:rsidR="003A5ED6" w:rsidRDefault="003A5ED6" w:rsidP="003A5ED6">
            <w:pPr>
              <w:pStyle w:val="TAC"/>
              <w:rPr>
                <w:sz w:val="16"/>
                <w:szCs w:val="16"/>
              </w:rPr>
            </w:pPr>
            <w:r>
              <w:rPr>
                <w:sz w:val="16"/>
                <w:szCs w:val="16"/>
              </w:rPr>
              <w:t>F</w:t>
            </w:r>
          </w:p>
        </w:tc>
        <w:tc>
          <w:tcPr>
            <w:tcW w:w="5241" w:type="dxa"/>
            <w:shd w:val="solid" w:color="FFFFFF" w:fill="auto"/>
          </w:tcPr>
          <w:p w14:paraId="70E40E41" w14:textId="77777777" w:rsidR="003A5ED6" w:rsidRPr="003A5ED6" w:rsidRDefault="003A5ED6" w:rsidP="003A5ED6">
            <w:pPr>
              <w:pStyle w:val="TAL"/>
            </w:pPr>
            <w:r w:rsidRPr="003A5ED6">
              <w:t>NAS providing AS with a "CAG information list"</w:t>
            </w:r>
          </w:p>
        </w:tc>
        <w:tc>
          <w:tcPr>
            <w:tcW w:w="748" w:type="dxa"/>
            <w:shd w:val="solid" w:color="FFFFFF" w:fill="auto"/>
          </w:tcPr>
          <w:p w14:paraId="7803C640" w14:textId="77777777" w:rsidR="003A5ED6" w:rsidRDefault="003A5ED6" w:rsidP="003A5ED6">
            <w:pPr>
              <w:pStyle w:val="TAC"/>
              <w:rPr>
                <w:sz w:val="16"/>
                <w:szCs w:val="16"/>
              </w:rPr>
            </w:pPr>
            <w:r w:rsidRPr="00B13384">
              <w:rPr>
                <w:sz w:val="16"/>
                <w:szCs w:val="16"/>
              </w:rPr>
              <w:t>16.4.0</w:t>
            </w:r>
          </w:p>
        </w:tc>
      </w:tr>
      <w:tr w:rsidR="003A5ED6" w:rsidRPr="006B0D02" w14:paraId="0C25FF25" w14:textId="77777777" w:rsidTr="003F58D4">
        <w:tc>
          <w:tcPr>
            <w:tcW w:w="844" w:type="dxa"/>
            <w:shd w:val="solid" w:color="FFFFFF" w:fill="auto"/>
          </w:tcPr>
          <w:p w14:paraId="0A630A95" w14:textId="77777777" w:rsidR="003A5ED6" w:rsidRDefault="003A5ED6" w:rsidP="003A5ED6">
            <w:pPr>
              <w:pStyle w:val="TAC"/>
              <w:rPr>
                <w:sz w:val="16"/>
                <w:szCs w:val="16"/>
              </w:rPr>
            </w:pPr>
            <w:r>
              <w:rPr>
                <w:sz w:val="16"/>
                <w:szCs w:val="16"/>
              </w:rPr>
              <w:t>2019-12</w:t>
            </w:r>
          </w:p>
        </w:tc>
        <w:tc>
          <w:tcPr>
            <w:tcW w:w="953" w:type="dxa"/>
            <w:shd w:val="solid" w:color="FFFFFF" w:fill="auto"/>
          </w:tcPr>
          <w:p w14:paraId="1499A5A3" w14:textId="77777777" w:rsidR="003A5ED6" w:rsidRDefault="003A5ED6" w:rsidP="003A5ED6">
            <w:pPr>
              <w:pStyle w:val="TAC"/>
              <w:rPr>
                <w:sz w:val="16"/>
                <w:szCs w:val="16"/>
              </w:rPr>
            </w:pPr>
            <w:r>
              <w:rPr>
                <w:sz w:val="16"/>
                <w:szCs w:val="16"/>
              </w:rPr>
              <w:t>CP-86</w:t>
            </w:r>
          </w:p>
        </w:tc>
        <w:tc>
          <w:tcPr>
            <w:tcW w:w="1156" w:type="dxa"/>
            <w:shd w:val="solid" w:color="FFFFFF" w:fill="auto"/>
          </w:tcPr>
          <w:p w14:paraId="657417D5"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31C33A5E" w14:textId="77777777" w:rsidR="003A5ED6" w:rsidRDefault="003A5ED6" w:rsidP="003A5ED6">
            <w:pPr>
              <w:pStyle w:val="TAL"/>
              <w:rPr>
                <w:sz w:val="16"/>
                <w:szCs w:val="16"/>
              </w:rPr>
            </w:pPr>
            <w:r>
              <w:rPr>
                <w:sz w:val="16"/>
                <w:szCs w:val="16"/>
              </w:rPr>
              <w:t>0478</w:t>
            </w:r>
          </w:p>
        </w:tc>
        <w:tc>
          <w:tcPr>
            <w:tcW w:w="449" w:type="dxa"/>
            <w:shd w:val="solid" w:color="FFFFFF" w:fill="auto"/>
          </w:tcPr>
          <w:p w14:paraId="29A308E2" w14:textId="77777777" w:rsidR="003A5ED6" w:rsidRDefault="003A5ED6" w:rsidP="003A5ED6">
            <w:pPr>
              <w:pStyle w:val="TAR"/>
              <w:rPr>
                <w:sz w:val="16"/>
                <w:szCs w:val="16"/>
              </w:rPr>
            </w:pPr>
            <w:r>
              <w:rPr>
                <w:sz w:val="16"/>
                <w:szCs w:val="16"/>
              </w:rPr>
              <w:t>1</w:t>
            </w:r>
          </w:p>
        </w:tc>
        <w:tc>
          <w:tcPr>
            <w:tcW w:w="449" w:type="dxa"/>
            <w:shd w:val="solid" w:color="FFFFFF" w:fill="auto"/>
          </w:tcPr>
          <w:p w14:paraId="6E988CAE" w14:textId="77777777" w:rsidR="003A5ED6" w:rsidRDefault="003A5ED6" w:rsidP="003A5ED6">
            <w:pPr>
              <w:pStyle w:val="TAC"/>
              <w:rPr>
                <w:sz w:val="16"/>
                <w:szCs w:val="16"/>
              </w:rPr>
            </w:pPr>
            <w:r>
              <w:rPr>
                <w:sz w:val="16"/>
                <w:szCs w:val="16"/>
              </w:rPr>
              <w:t>F</w:t>
            </w:r>
          </w:p>
        </w:tc>
        <w:tc>
          <w:tcPr>
            <w:tcW w:w="5241" w:type="dxa"/>
            <w:shd w:val="solid" w:color="FFFFFF" w:fill="auto"/>
          </w:tcPr>
          <w:p w14:paraId="6D59F375" w14:textId="77777777" w:rsidR="003A5ED6" w:rsidRPr="003A5ED6" w:rsidRDefault="003A5ED6" w:rsidP="003A5ED6">
            <w:pPr>
              <w:pStyle w:val="TAL"/>
            </w:pPr>
            <w:r w:rsidRPr="003A5ED6">
              <w:t>Clarification on figures for PLMN selection</w:t>
            </w:r>
          </w:p>
        </w:tc>
        <w:tc>
          <w:tcPr>
            <w:tcW w:w="748" w:type="dxa"/>
            <w:shd w:val="solid" w:color="FFFFFF" w:fill="auto"/>
          </w:tcPr>
          <w:p w14:paraId="2EDDC046" w14:textId="77777777" w:rsidR="003A5ED6" w:rsidRDefault="003A5ED6" w:rsidP="003A5ED6">
            <w:pPr>
              <w:pStyle w:val="TAC"/>
              <w:rPr>
                <w:sz w:val="16"/>
                <w:szCs w:val="16"/>
              </w:rPr>
            </w:pPr>
            <w:r w:rsidRPr="00B13384">
              <w:rPr>
                <w:sz w:val="16"/>
                <w:szCs w:val="16"/>
              </w:rPr>
              <w:t>16.4.0</w:t>
            </w:r>
          </w:p>
        </w:tc>
      </w:tr>
      <w:tr w:rsidR="003A5ED6" w:rsidRPr="006B0D02" w14:paraId="0194FE1A" w14:textId="77777777" w:rsidTr="003F58D4">
        <w:tc>
          <w:tcPr>
            <w:tcW w:w="844" w:type="dxa"/>
            <w:shd w:val="solid" w:color="FFFFFF" w:fill="auto"/>
          </w:tcPr>
          <w:p w14:paraId="28B9ED62" w14:textId="77777777" w:rsidR="003A5ED6" w:rsidRDefault="003A5ED6" w:rsidP="003A5ED6">
            <w:pPr>
              <w:pStyle w:val="TAC"/>
              <w:rPr>
                <w:sz w:val="16"/>
                <w:szCs w:val="16"/>
              </w:rPr>
            </w:pPr>
            <w:r>
              <w:rPr>
                <w:sz w:val="16"/>
                <w:szCs w:val="16"/>
              </w:rPr>
              <w:t>2019-12</w:t>
            </w:r>
          </w:p>
        </w:tc>
        <w:tc>
          <w:tcPr>
            <w:tcW w:w="953" w:type="dxa"/>
            <w:shd w:val="solid" w:color="FFFFFF" w:fill="auto"/>
          </w:tcPr>
          <w:p w14:paraId="7FD49241" w14:textId="77777777" w:rsidR="003A5ED6" w:rsidRDefault="003A5ED6" w:rsidP="003A5ED6">
            <w:pPr>
              <w:pStyle w:val="TAC"/>
              <w:rPr>
                <w:sz w:val="16"/>
                <w:szCs w:val="16"/>
              </w:rPr>
            </w:pPr>
            <w:r>
              <w:rPr>
                <w:sz w:val="16"/>
                <w:szCs w:val="16"/>
              </w:rPr>
              <w:t>CP-86</w:t>
            </w:r>
          </w:p>
        </w:tc>
        <w:tc>
          <w:tcPr>
            <w:tcW w:w="1156" w:type="dxa"/>
            <w:shd w:val="solid" w:color="FFFFFF" w:fill="auto"/>
          </w:tcPr>
          <w:p w14:paraId="18FBB6A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0B9B2C5E" w14:textId="77777777" w:rsidR="003A5ED6" w:rsidRDefault="003A5ED6" w:rsidP="003A5ED6">
            <w:pPr>
              <w:pStyle w:val="TAL"/>
              <w:rPr>
                <w:sz w:val="16"/>
                <w:szCs w:val="16"/>
              </w:rPr>
            </w:pPr>
            <w:r>
              <w:rPr>
                <w:sz w:val="16"/>
                <w:szCs w:val="16"/>
              </w:rPr>
              <w:t>0479</w:t>
            </w:r>
          </w:p>
        </w:tc>
        <w:tc>
          <w:tcPr>
            <w:tcW w:w="449" w:type="dxa"/>
            <w:shd w:val="solid" w:color="FFFFFF" w:fill="auto"/>
          </w:tcPr>
          <w:p w14:paraId="5B01C3C0" w14:textId="77777777" w:rsidR="003A5ED6" w:rsidRDefault="003A5ED6" w:rsidP="003A5ED6">
            <w:pPr>
              <w:pStyle w:val="TAR"/>
              <w:rPr>
                <w:sz w:val="16"/>
                <w:szCs w:val="16"/>
              </w:rPr>
            </w:pPr>
            <w:r>
              <w:rPr>
                <w:sz w:val="16"/>
                <w:szCs w:val="16"/>
              </w:rPr>
              <w:t>2</w:t>
            </w:r>
          </w:p>
        </w:tc>
        <w:tc>
          <w:tcPr>
            <w:tcW w:w="449" w:type="dxa"/>
            <w:shd w:val="solid" w:color="FFFFFF" w:fill="auto"/>
          </w:tcPr>
          <w:p w14:paraId="6DBF8007" w14:textId="77777777" w:rsidR="003A5ED6" w:rsidRDefault="003A5ED6" w:rsidP="003A5ED6">
            <w:pPr>
              <w:pStyle w:val="TAC"/>
              <w:rPr>
                <w:sz w:val="16"/>
                <w:szCs w:val="16"/>
              </w:rPr>
            </w:pPr>
            <w:r>
              <w:rPr>
                <w:sz w:val="16"/>
                <w:szCs w:val="16"/>
              </w:rPr>
              <w:t>F</w:t>
            </w:r>
          </w:p>
        </w:tc>
        <w:tc>
          <w:tcPr>
            <w:tcW w:w="5241" w:type="dxa"/>
            <w:shd w:val="solid" w:color="FFFFFF" w:fill="auto"/>
          </w:tcPr>
          <w:p w14:paraId="669F803B" w14:textId="77777777" w:rsidR="003A5ED6" w:rsidRPr="003A5ED6" w:rsidRDefault="003A5ED6" w:rsidP="003A5ED6">
            <w:pPr>
              <w:pStyle w:val="TAL"/>
            </w:pPr>
            <w:r w:rsidRPr="003A5ED6">
              <w:t>SOR call flow corrections in 23.122</w:t>
            </w:r>
          </w:p>
        </w:tc>
        <w:tc>
          <w:tcPr>
            <w:tcW w:w="748" w:type="dxa"/>
            <w:shd w:val="solid" w:color="FFFFFF" w:fill="auto"/>
          </w:tcPr>
          <w:p w14:paraId="100742A9" w14:textId="77777777" w:rsidR="003A5ED6" w:rsidRDefault="003A5ED6" w:rsidP="003A5ED6">
            <w:pPr>
              <w:pStyle w:val="TAC"/>
              <w:rPr>
                <w:sz w:val="16"/>
                <w:szCs w:val="16"/>
              </w:rPr>
            </w:pPr>
            <w:r w:rsidRPr="00B13384">
              <w:rPr>
                <w:sz w:val="16"/>
                <w:szCs w:val="16"/>
              </w:rPr>
              <w:t>16.4.0</w:t>
            </w:r>
          </w:p>
        </w:tc>
      </w:tr>
      <w:tr w:rsidR="00444243" w:rsidRPr="006B0D02" w14:paraId="2B7C4AFA" w14:textId="77777777" w:rsidTr="003F58D4">
        <w:tc>
          <w:tcPr>
            <w:tcW w:w="844" w:type="dxa"/>
            <w:shd w:val="solid" w:color="FFFFFF" w:fill="auto"/>
          </w:tcPr>
          <w:p w14:paraId="4BE4E178" w14:textId="77777777" w:rsidR="00444243" w:rsidRDefault="00444243" w:rsidP="003A5ED6">
            <w:pPr>
              <w:pStyle w:val="TAC"/>
              <w:rPr>
                <w:sz w:val="16"/>
                <w:szCs w:val="16"/>
              </w:rPr>
            </w:pPr>
            <w:r>
              <w:rPr>
                <w:sz w:val="16"/>
                <w:szCs w:val="16"/>
              </w:rPr>
              <w:t>2020-03</w:t>
            </w:r>
          </w:p>
        </w:tc>
        <w:tc>
          <w:tcPr>
            <w:tcW w:w="953" w:type="dxa"/>
            <w:shd w:val="solid" w:color="FFFFFF" w:fill="auto"/>
          </w:tcPr>
          <w:p w14:paraId="26AA9103" w14:textId="77777777" w:rsidR="00444243" w:rsidRDefault="00444243" w:rsidP="003A5ED6">
            <w:pPr>
              <w:pStyle w:val="TAC"/>
              <w:rPr>
                <w:sz w:val="16"/>
                <w:szCs w:val="16"/>
              </w:rPr>
            </w:pPr>
            <w:r>
              <w:rPr>
                <w:sz w:val="16"/>
                <w:szCs w:val="16"/>
              </w:rPr>
              <w:t>CP-87e</w:t>
            </w:r>
          </w:p>
        </w:tc>
        <w:tc>
          <w:tcPr>
            <w:tcW w:w="1156" w:type="dxa"/>
            <w:shd w:val="solid" w:color="FFFFFF" w:fill="auto"/>
          </w:tcPr>
          <w:p w14:paraId="7889EBEA"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5E2C6951" w14:textId="77777777" w:rsidR="00444243" w:rsidRDefault="00444243" w:rsidP="003A5ED6">
            <w:pPr>
              <w:pStyle w:val="TAL"/>
              <w:rPr>
                <w:sz w:val="16"/>
                <w:szCs w:val="16"/>
              </w:rPr>
            </w:pPr>
            <w:r>
              <w:rPr>
                <w:sz w:val="16"/>
                <w:szCs w:val="16"/>
              </w:rPr>
              <w:t>0482</w:t>
            </w:r>
          </w:p>
        </w:tc>
        <w:tc>
          <w:tcPr>
            <w:tcW w:w="449" w:type="dxa"/>
            <w:shd w:val="solid" w:color="FFFFFF" w:fill="auto"/>
          </w:tcPr>
          <w:p w14:paraId="68D12543" w14:textId="77777777" w:rsidR="00444243" w:rsidRDefault="00444243" w:rsidP="003A5ED6">
            <w:pPr>
              <w:pStyle w:val="TAR"/>
              <w:rPr>
                <w:sz w:val="16"/>
                <w:szCs w:val="16"/>
              </w:rPr>
            </w:pPr>
          </w:p>
        </w:tc>
        <w:tc>
          <w:tcPr>
            <w:tcW w:w="449" w:type="dxa"/>
            <w:shd w:val="solid" w:color="FFFFFF" w:fill="auto"/>
          </w:tcPr>
          <w:p w14:paraId="3A8F5734" w14:textId="77777777" w:rsidR="00444243" w:rsidRDefault="00444243" w:rsidP="003A5ED6">
            <w:pPr>
              <w:pStyle w:val="TAC"/>
              <w:rPr>
                <w:sz w:val="16"/>
                <w:szCs w:val="16"/>
              </w:rPr>
            </w:pPr>
            <w:r>
              <w:rPr>
                <w:sz w:val="16"/>
                <w:szCs w:val="16"/>
              </w:rPr>
              <w:t>F</w:t>
            </w:r>
          </w:p>
        </w:tc>
        <w:tc>
          <w:tcPr>
            <w:tcW w:w="5241" w:type="dxa"/>
            <w:shd w:val="solid" w:color="FFFFFF" w:fill="auto"/>
          </w:tcPr>
          <w:p w14:paraId="281133E5"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37008F0A" w14:textId="77777777" w:rsidR="00444243" w:rsidRPr="00B13384" w:rsidRDefault="00444243" w:rsidP="003A5ED6">
            <w:pPr>
              <w:pStyle w:val="TAC"/>
              <w:rPr>
                <w:sz w:val="16"/>
                <w:szCs w:val="16"/>
              </w:rPr>
            </w:pPr>
            <w:r>
              <w:rPr>
                <w:sz w:val="16"/>
                <w:szCs w:val="16"/>
              </w:rPr>
              <w:t>16.5.0</w:t>
            </w:r>
          </w:p>
        </w:tc>
      </w:tr>
      <w:tr w:rsidR="000E6FE5" w:rsidRPr="006B0D02" w14:paraId="6D47D402" w14:textId="77777777" w:rsidTr="003F58D4">
        <w:tc>
          <w:tcPr>
            <w:tcW w:w="844" w:type="dxa"/>
            <w:shd w:val="solid" w:color="FFFFFF" w:fill="auto"/>
          </w:tcPr>
          <w:p w14:paraId="5A551237" w14:textId="77777777" w:rsidR="000E6FE5" w:rsidRDefault="000E6FE5" w:rsidP="000E6FE5">
            <w:pPr>
              <w:pStyle w:val="TAC"/>
              <w:rPr>
                <w:sz w:val="16"/>
                <w:szCs w:val="16"/>
              </w:rPr>
            </w:pPr>
            <w:r>
              <w:rPr>
                <w:sz w:val="16"/>
                <w:szCs w:val="16"/>
              </w:rPr>
              <w:t>2020-03</w:t>
            </w:r>
          </w:p>
        </w:tc>
        <w:tc>
          <w:tcPr>
            <w:tcW w:w="953" w:type="dxa"/>
            <w:shd w:val="solid" w:color="FFFFFF" w:fill="auto"/>
          </w:tcPr>
          <w:p w14:paraId="0CA8A711" w14:textId="77777777" w:rsidR="000E6FE5" w:rsidRDefault="000E6FE5" w:rsidP="000E6FE5">
            <w:pPr>
              <w:pStyle w:val="TAC"/>
              <w:rPr>
                <w:sz w:val="16"/>
                <w:szCs w:val="16"/>
              </w:rPr>
            </w:pPr>
            <w:r>
              <w:rPr>
                <w:sz w:val="16"/>
                <w:szCs w:val="16"/>
              </w:rPr>
              <w:t>CP-87e</w:t>
            </w:r>
          </w:p>
        </w:tc>
        <w:tc>
          <w:tcPr>
            <w:tcW w:w="1156" w:type="dxa"/>
            <w:shd w:val="solid" w:color="FFFFFF" w:fill="auto"/>
          </w:tcPr>
          <w:p w14:paraId="3D1DFDE9"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42A2991A" w14:textId="77777777" w:rsidR="000E6FE5" w:rsidRDefault="000E6FE5" w:rsidP="000E6FE5">
            <w:pPr>
              <w:pStyle w:val="TAL"/>
              <w:rPr>
                <w:sz w:val="16"/>
                <w:szCs w:val="16"/>
              </w:rPr>
            </w:pPr>
            <w:r>
              <w:rPr>
                <w:sz w:val="16"/>
                <w:szCs w:val="16"/>
              </w:rPr>
              <w:t>0483</w:t>
            </w:r>
          </w:p>
        </w:tc>
        <w:tc>
          <w:tcPr>
            <w:tcW w:w="449" w:type="dxa"/>
            <w:shd w:val="solid" w:color="FFFFFF" w:fill="auto"/>
          </w:tcPr>
          <w:p w14:paraId="72D862E4" w14:textId="77777777" w:rsidR="000E6FE5" w:rsidRDefault="000E6FE5" w:rsidP="000E6FE5">
            <w:pPr>
              <w:pStyle w:val="TAR"/>
              <w:rPr>
                <w:sz w:val="16"/>
                <w:szCs w:val="16"/>
              </w:rPr>
            </w:pPr>
          </w:p>
        </w:tc>
        <w:tc>
          <w:tcPr>
            <w:tcW w:w="449" w:type="dxa"/>
            <w:shd w:val="solid" w:color="FFFFFF" w:fill="auto"/>
          </w:tcPr>
          <w:p w14:paraId="7256CCF8" w14:textId="77777777" w:rsidR="000E6FE5" w:rsidRDefault="000E6FE5" w:rsidP="000E6FE5">
            <w:pPr>
              <w:pStyle w:val="TAC"/>
              <w:rPr>
                <w:sz w:val="16"/>
                <w:szCs w:val="16"/>
              </w:rPr>
            </w:pPr>
            <w:r>
              <w:rPr>
                <w:sz w:val="16"/>
                <w:szCs w:val="16"/>
              </w:rPr>
              <w:t>F</w:t>
            </w:r>
          </w:p>
        </w:tc>
        <w:tc>
          <w:tcPr>
            <w:tcW w:w="5241" w:type="dxa"/>
            <w:shd w:val="solid" w:color="FFFFFF" w:fill="auto"/>
          </w:tcPr>
          <w:p w14:paraId="070247F3"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7D8EE082" w14:textId="77777777" w:rsidR="000E6FE5" w:rsidRDefault="000E6FE5" w:rsidP="000E6FE5">
            <w:pPr>
              <w:pStyle w:val="TAC"/>
              <w:rPr>
                <w:sz w:val="16"/>
                <w:szCs w:val="16"/>
              </w:rPr>
            </w:pPr>
            <w:r w:rsidRPr="004775C4">
              <w:rPr>
                <w:sz w:val="16"/>
                <w:szCs w:val="16"/>
              </w:rPr>
              <w:t>16.5.0</w:t>
            </w:r>
          </w:p>
        </w:tc>
      </w:tr>
      <w:tr w:rsidR="000E6FE5" w:rsidRPr="006B0D02" w14:paraId="1ADC2367" w14:textId="77777777" w:rsidTr="003F58D4">
        <w:tc>
          <w:tcPr>
            <w:tcW w:w="844" w:type="dxa"/>
            <w:shd w:val="solid" w:color="FFFFFF" w:fill="auto"/>
          </w:tcPr>
          <w:p w14:paraId="779D496F" w14:textId="77777777" w:rsidR="000E6FE5" w:rsidRDefault="000E6FE5" w:rsidP="000E6FE5">
            <w:pPr>
              <w:pStyle w:val="TAC"/>
              <w:rPr>
                <w:sz w:val="16"/>
                <w:szCs w:val="16"/>
              </w:rPr>
            </w:pPr>
            <w:r>
              <w:rPr>
                <w:sz w:val="16"/>
                <w:szCs w:val="16"/>
              </w:rPr>
              <w:t>2020-03</w:t>
            </w:r>
          </w:p>
        </w:tc>
        <w:tc>
          <w:tcPr>
            <w:tcW w:w="953" w:type="dxa"/>
            <w:shd w:val="solid" w:color="FFFFFF" w:fill="auto"/>
          </w:tcPr>
          <w:p w14:paraId="68171923" w14:textId="77777777" w:rsidR="000E6FE5" w:rsidRDefault="000E6FE5" w:rsidP="000E6FE5">
            <w:pPr>
              <w:pStyle w:val="TAC"/>
              <w:rPr>
                <w:sz w:val="16"/>
                <w:szCs w:val="16"/>
              </w:rPr>
            </w:pPr>
            <w:r>
              <w:rPr>
                <w:sz w:val="16"/>
                <w:szCs w:val="16"/>
              </w:rPr>
              <w:t>CP-87e</w:t>
            </w:r>
          </w:p>
        </w:tc>
        <w:tc>
          <w:tcPr>
            <w:tcW w:w="1156" w:type="dxa"/>
            <w:shd w:val="solid" w:color="FFFFFF" w:fill="auto"/>
          </w:tcPr>
          <w:p w14:paraId="592C509E"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141DB5BC" w14:textId="77777777" w:rsidR="000E6FE5" w:rsidRDefault="000E6FE5" w:rsidP="000E6FE5">
            <w:pPr>
              <w:pStyle w:val="TAL"/>
              <w:rPr>
                <w:sz w:val="16"/>
                <w:szCs w:val="16"/>
              </w:rPr>
            </w:pPr>
            <w:r>
              <w:rPr>
                <w:sz w:val="16"/>
                <w:szCs w:val="16"/>
              </w:rPr>
              <w:t>0484</w:t>
            </w:r>
          </w:p>
        </w:tc>
        <w:tc>
          <w:tcPr>
            <w:tcW w:w="449" w:type="dxa"/>
            <w:shd w:val="solid" w:color="FFFFFF" w:fill="auto"/>
          </w:tcPr>
          <w:p w14:paraId="52D1BC32" w14:textId="77777777" w:rsidR="000E6FE5" w:rsidRDefault="000E6FE5" w:rsidP="000E6FE5">
            <w:pPr>
              <w:pStyle w:val="TAR"/>
              <w:rPr>
                <w:sz w:val="16"/>
                <w:szCs w:val="16"/>
              </w:rPr>
            </w:pPr>
            <w:r>
              <w:rPr>
                <w:sz w:val="16"/>
                <w:szCs w:val="16"/>
              </w:rPr>
              <w:t>2</w:t>
            </w:r>
          </w:p>
        </w:tc>
        <w:tc>
          <w:tcPr>
            <w:tcW w:w="449" w:type="dxa"/>
            <w:shd w:val="solid" w:color="FFFFFF" w:fill="auto"/>
          </w:tcPr>
          <w:p w14:paraId="532DAE44" w14:textId="77777777" w:rsidR="000E6FE5" w:rsidRDefault="000E6FE5" w:rsidP="000E6FE5">
            <w:pPr>
              <w:pStyle w:val="TAC"/>
              <w:rPr>
                <w:sz w:val="16"/>
                <w:szCs w:val="16"/>
              </w:rPr>
            </w:pPr>
            <w:r>
              <w:rPr>
                <w:sz w:val="16"/>
                <w:szCs w:val="16"/>
              </w:rPr>
              <w:t>F</w:t>
            </w:r>
          </w:p>
        </w:tc>
        <w:tc>
          <w:tcPr>
            <w:tcW w:w="5241" w:type="dxa"/>
            <w:shd w:val="solid" w:color="FFFFFF" w:fill="auto"/>
          </w:tcPr>
          <w:p w14:paraId="1A835A52" w14:textId="77777777" w:rsidR="000E6FE5" w:rsidRPr="00444243" w:rsidRDefault="000E6FE5" w:rsidP="000E6FE5">
            <w:pPr>
              <w:pStyle w:val="TAL"/>
            </w:pPr>
            <w:r w:rsidRPr="006657AB">
              <w:t>Clarification of forbidden PLMNs list</w:t>
            </w:r>
          </w:p>
        </w:tc>
        <w:tc>
          <w:tcPr>
            <w:tcW w:w="748" w:type="dxa"/>
            <w:shd w:val="solid" w:color="FFFFFF" w:fill="auto"/>
          </w:tcPr>
          <w:p w14:paraId="3C2CB9AE" w14:textId="77777777" w:rsidR="000E6FE5" w:rsidRDefault="000E6FE5" w:rsidP="000E6FE5">
            <w:pPr>
              <w:pStyle w:val="TAC"/>
              <w:rPr>
                <w:sz w:val="16"/>
                <w:szCs w:val="16"/>
              </w:rPr>
            </w:pPr>
            <w:r w:rsidRPr="004775C4">
              <w:rPr>
                <w:sz w:val="16"/>
                <w:szCs w:val="16"/>
              </w:rPr>
              <w:t>16.5.0</w:t>
            </w:r>
          </w:p>
        </w:tc>
      </w:tr>
      <w:tr w:rsidR="008A267B" w:rsidRPr="006B0D02" w14:paraId="58DC7778" w14:textId="77777777" w:rsidTr="003F58D4">
        <w:tc>
          <w:tcPr>
            <w:tcW w:w="844" w:type="dxa"/>
            <w:shd w:val="solid" w:color="FFFFFF" w:fill="auto"/>
          </w:tcPr>
          <w:p w14:paraId="0A46DC12" w14:textId="77777777" w:rsidR="008A267B" w:rsidRDefault="008A267B" w:rsidP="008A267B">
            <w:pPr>
              <w:pStyle w:val="TAC"/>
              <w:rPr>
                <w:sz w:val="16"/>
                <w:szCs w:val="16"/>
              </w:rPr>
            </w:pPr>
            <w:r>
              <w:rPr>
                <w:sz w:val="16"/>
                <w:szCs w:val="16"/>
              </w:rPr>
              <w:t>2020-03</w:t>
            </w:r>
          </w:p>
        </w:tc>
        <w:tc>
          <w:tcPr>
            <w:tcW w:w="953" w:type="dxa"/>
            <w:shd w:val="solid" w:color="FFFFFF" w:fill="auto"/>
          </w:tcPr>
          <w:p w14:paraId="5B75541D" w14:textId="77777777" w:rsidR="008A267B" w:rsidRDefault="008A267B" w:rsidP="008A267B">
            <w:pPr>
              <w:pStyle w:val="TAC"/>
              <w:rPr>
                <w:sz w:val="16"/>
                <w:szCs w:val="16"/>
              </w:rPr>
            </w:pPr>
            <w:r>
              <w:rPr>
                <w:sz w:val="16"/>
                <w:szCs w:val="16"/>
              </w:rPr>
              <w:t>CP-87e</w:t>
            </w:r>
          </w:p>
        </w:tc>
        <w:tc>
          <w:tcPr>
            <w:tcW w:w="1156" w:type="dxa"/>
            <w:shd w:val="solid" w:color="FFFFFF" w:fill="auto"/>
          </w:tcPr>
          <w:p w14:paraId="3F28B181"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172E7AF5" w14:textId="77777777" w:rsidR="008A267B" w:rsidRDefault="008A267B" w:rsidP="008A267B">
            <w:pPr>
              <w:pStyle w:val="TAL"/>
              <w:rPr>
                <w:sz w:val="16"/>
                <w:szCs w:val="16"/>
              </w:rPr>
            </w:pPr>
            <w:r>
              <w:rPr>
                <w:sz w:val="16"/>
                <w:szCs w:val="16"/>
              </w:rPr>
              <w:t>0485</w:t>
            </w:r>
          </w:p>
        </w:tc>
        <w:tc>
          <w:tcPr>
            <w:tcW w:w="449" w:type="dxa"/>
            <w:shd w:val="solid" w:color="FFFFFF" w:fill="auto"/>
          </w:tcPr>
          <w:p w14:paraId="6D2FBB5A" w14:textId="77777777" w:rsidR="008A267B" w:rsidRDefault="008A267B" w:rsidP="008A267B">
            <w:pPr>
              <w:pStyle w:val="TAR"/>
              <w:rPr>
                <w:sz w:val="16"/>
                <w:szCs w:val="16"/>
              </w:rPr>
            </w:pPr>
            <w:r>
              <w:rPr>
                <w:sz w:val="16"/>
                <w:szCs w:val="16"/>
              </w:rPr>
              <w:t>3</w:t>
            </w:r>
          </w:p>
        </w:tc>
        <w:tc>
          <w:tcPr>
            <w:tcW w:w="449" w:type="dxa"/>
            <w:shd w:val="solid" w:color="FFFFFF" w:fill="auto"/>
          </w:tcPr>
          <w:p w14:paraId="5B336E4B" w14:textId="77777777" w:rsidR="008A267B" w:rsidRDefault="008A267B" w:rsidP="008A267B">
            <w:pPr>
              <w:pStyle w:val="TAC"/>
              <w:rPr>
                <w:sz w:val="16"/>
                <w:szCs w:val="16"/>
              </w:rPr>
            </w:pPr>
            <w:r>
              <w:rPr>
                <w:sz w:val="16"/>
                <w:szCs w:val="16"/>
              </w:rPr>
              <w:t>F</w:t>
            </w:r>
          </w:p>
        </w:tc>
        <w:tc>
          <w:tcPr>
            <w:tcW w:w="5241" w:type="dxa"/>
            <w:shd w:val="solid" w:color="FFFFFF" w:fill="auto"/>
          </w:tcPr>
          <w:p w14:paraId="5F1B2429"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2F472ED5" w14:textId="77777777" w:rsidR="008A267B" w:rsidRPr="004775C4" w:rsidRDefault="008A267B" w:rsidP="008A267B">
            <w:pPr>
              <w:pStyle w:val="TAC"/>
              <w:rPr>
                <w:sz w:val="16"/>
                <w:szCs w:val="16"/>
              </w:rPr>
            </w:pPr>
            <w:r>
              <w:rPr>
                <w:sz w:val="16"/>
                <w:szCs w:val="16"/>
              </w:rPr>
              <w:t>16.5.0</w:t>
            </w:r>
          </w:p>
        </w:tc>
      </w:tr>
      <w:tr w:rsidR="008A267B" w:rsidRPr="006B0D02" w14:paraId="2769CF40" w14:textId="77777777" w:rsidTr="003F58D4">
        <w:tc>
          <w:tcPr>
            <w:tcW w:w="844" w:type="dxa"/>
            <w:shd w:val="solid" w:color="FFFFFF" w:fill="auto"/>
          </w:tcPr>
          <w:p w14:paraId="1CE02B7C" w14:textId="77777777" w:rsidR="008A267B" w:rsidRDefault="008A267B" w:rsidP="008A267B">
            <w:pPr>
              <w:pStyle w:val="TAC"/>
              <w:rPr>
                <w:sz w:val="16"/>
                <w:szCs w:val="16"/>
              </w:rPr>
            </w:pPr>
            <w:r>
              <w:rPr>
                <w:sz w:val="16"/>
                <w:szCs w:val="16"/>
              </w:rPr>
              <w:t>2020-03</w:t>
            </w:r>
          </w:p>
        </w:tc>
        <w:tc>
          <w:tcPr>
            <w:tcW w:w="953" w:type="dxa"/>
            <w:shd w:val="solid" w:color="FFFFFF" w:fill="auto"/>
          </w:tcPr>
          <w:p w14:paraId="5EF0F54F" w14:textId="77777777" w:rsidR="008A267B" w:rsidRDefault="008A267B" w:rsidP="008A267B">
            <w:pPr>
              <w:pStyle w:val="TAC"/>
              <w:rPr>
                <w:sz w:val="16"/>
                <w:szCs w:val="16"/>
              </w:rPr>
            </w:pPr>
            <w:r>
              <w:rPr>
                <w:sz w:val="16"/>
                <w:szCs w:val="16"/>
              </w:rPr>
              <w:t>CP-87e</w:t>
            </w:r>
          </w:p>
        </w:tc>
        <w:tc>
          <w:tcPr>
            <w:tcW w:w="1156" w:type="dxa"/>
            <w:shd w:val="solid" w:color="FFFFFF" w:fill="auto"/>
          </w:tcPr>
          <w:p w14:paraId="5CFFB98E"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597E5EF7" w14:textId="77777777" w:rsidR="008A267B" w:rsidRDefault="008A267B" w:rsidP="008A267B">
            <w:pPr>
              <w:pStyle w:val="TAL"/>
              <w:rPr>
                <w:sz w:val="16"/>
                <w:szCs w:val="16"/>
              </w:rPr>
            </w:pPr>
            <w:r>
              <w:rPr>
                <w:sz w:val="16"/>
                <w:szCs w:val="16"/>
              </w:rPr>
              <w:t>0486</w:t>
            </w:r>
          </w:p>
        </w:tc>
        <w:tc>
          <w:tcPr>
            <w:tcW w:w="449" w:type="dxa"/>
            <w:shd w:val="solid" w:color="FFFFFF" w:fill="auto"/>
          </w:tcPr>
          <w:p w14:paraId="600E1686" w14:textId="77777777" w:rsidR="008A267B" w:rsidRDefault="008A267B" w:rsidP="008A267B">
            <w:pPr>
              <w:pStyle w:val="TAR"/>
              <w:rPr>
                <w:sz w:val="16"/>
                <w:szCs w:val="16"/>
              </w:rPr>
            </w:pPr>
            <w:r>
              <w:rPr>
                <w:sz w:val="16"/>
                <w:szCs w:val="16"/>
              </w:rPr>
              <w:t>1</w:t>
            </w:r>
          </w:p>
        </w:tc>
        <w:tc>
          <w:tcPr>
            <w:tcW w:w="449" w:type="dxa"/>
            <w:shd w:val="solid" w:color="FFFFFF" w:fill="auto"/>
          </w:tcPr>
          <w:p w14:paraId="178308FF" w14:textId="77777777" w:rsidR="008A267B" w:rsidRDefault="008A267B" w:rsidP="008A267B">
            <w:pPr>
              <w:pStyle w:val="TAC"/>
              <w:rPr>
                <w:sz w:val="16"/>
                <w:szCs w:val="16"/>
              </w:rPr>
            </w:pPr>
            <w:r>
              <w:rPr>
                <w:sz w:val="16"/>
                <w:szCs w:val="16"/>
              </w:rPr>
              <w:t>F</w:t>
            </w:r>
          </w:p>
        </w:tc>
        <w:tc>
          <w:tcPr>
            <w:tcW w:w="5241" w:type="dxa"/>
            <w:shd w:val="solid" w:color="FFFFFF" w:fill="auto"/>
          </w:tcPr>
          <w:p w14:paraId="18FCCAD9" w14:textId="77777777" w:rsidR="008A267B" w:rsidRPr="006657AB" w:rsidRDefault="008A267B" w:rsidP="008A267B">
            <w:pPr>
              <w:pStyle w:val="TAL"/>
            </w:pPr>
            <w:r w:rsidRPr="006657AB">
              <w:t xml:space="preserve">Usage of SoR-AF function </w:t>
            </w:r>
          </w:p>
        </w:tc>
        <w:tc>
          <w:tcPr>
            <w:tcW w:w="748" w:type="dxa"/>
            <w:shd w:val="solid" w:color="FFFFFF" w:fill="auto"/>
          </w:tcPr>
          <w:p w14:paraId="34FEA0C1" w14:textId="77777777" w:rsidR="008A267B" w:rsidRDefault="008A267B" w:rsidP="008A267B">
            <w:pPr>
              <w:pStyle w:val="TAC"/>
              <w:rPr>
                <w:sz w:val="16"/>
                <w:szCs w:val="16"/>
              </w:rPr>
            </w:pPr>
            <w:r w:rsidRPr="004775C4">
              <w:rPr>
                <w:sz w:val="16"/>
                <w:szCs w:val="16"/>
              </w:rPr>
              <w:t>16.5.0</w:t>
            </w:r>
          </w:p>
        </w:tc>
      </w:tr>
      <w:tr w:rsidR="008A267B" w:rsidRPr="006B0D02" w14:paraId="08B178C5" w14:textId="77777777" w:rsidTr="003F58D4">
        <w:tc>
          <w:tcPr>
            <w:tcW w:w="844" w:type="dxa"/>
            <w:shd w:val="solid" w:color="FFFFFF" w:fill="auto"/>
          </w:tcPr>
          <w:p w14:paraId="21409A80" w14:textId="77777777" w:rsidR="008A267B" w:rsidRDefault="008A267B" w:rsidP="008A267B">
            <w:pPr>
              <w:pStyle w:val="TAC"/>
              <w:rPr>
                <w:sz w:val="16"/>
                <w:szCs w:val="16"/>
              </w:rPr>
            </w:pPr>
            <w:r>
              <w:rPr>
                <w:sz w:val="16"/>
                <w:szCs w:val="16"/>
              </w:rPr>
              <w:t>2020-03</w:t>
            </w:r>
          </w:p>
        </w:tc>
        <w:tc>
          <w:tcPr>
            <w:tcW w:w="953" w:type="dxa"/>
            <w:shd w:val="solid" w:color="FFFFFF" w:fill="auto"/>
          </w:tcPr>
          <w:p w14:paraId="4673E895" w14:textId="77777777" w:rsidR="008A267B" w:rsidRDefault="008A267B" w:rsidP="008A267B">
            <w:pPr>
              <w:pStyle w:val="TAC"/>
              <w:rPr>
                <w:sz w:val="16"/>
                <w:szCs w:val="16"/>
              </w:rPr>
            </w:pPr>
            <w:r>
              <w:rPr>
                <w:sz w:val="16"/>
                <w:szCs w:val="16"/>
              </w:rPr>
              <w:t>CP-87e</w:t>
            </w:r>
          </w:p>
        </w:tc>
        <w:tc>
          <w:tcPr>
            <w:tcW w:w="1156" w:type="dxa"/>
            <w:shd w:val="solid" w:color="FFFFFF" w:fill="auto"/>
          </w:tcPr>
          <w:p w14:paraId="67AE6BED"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296F4E19" w14:textId="77777777" w:rsidR="008A267B" w:rsidRDefault="008A267B" w:rsidP="008A267B">
            <w:pPr>
              <w:pStyle w:val="TAL"/>
              <w:rPr>
                <w:sz w:val="16"/>
                <w:szCs w:val="16"/>
              </w:rPr>
            </w:pPr>
            <w:r>
              <w:rPr>
                <w:sz w:val="16"/>
                <w:szCs w:val="16"/>
              </w:rPr>
              <w:t>0488</w:t>
            </w:r>
          </w:p>
        </w:tc>
        <w:tc>
          <w:tcPr>
            <w:tcW w:w="449" w:type="dxa"/>
            <w:shd w:val="solid" w:color="FFFFFF" w:fill="auto"/>
          </w:tcPr>
          <w:p w14:paraId="2E13D73F" w14:textId="77777777" w:rsidR="008A267B" w:rsidRDefault="008A267B" w:rsidP="008A267B">
            <w:pPr>
              <w:pStyle w:val="TAR"/>
              <w:rPr>
                <w:sz w:val="16"/>
                <w:szCs w:val="16"/>
              </w:rPr>
            </w:pPr>
            <w:r>
              <w:rPr>
                <w:sz w:val="16"/>
                <w:szCs w:val="16"/>
              </w:rPr>
              <w:t>4</w:t>
            </w:r>
          </w:p>
        </w:tc>
        <w:tc>
          <w:tcPr>
            <w:tcW w:w="449" w:type="dxa"/>
            <w:shd w:val="solid" w:color="FFFFFF" w:fill="auto"/>
          </w:tcPr>
          <w:p w14:paraId="4A354E46" w14:textId="77777777" w:rsidR="008A267B" w:rsidRDefault="008A267B" w:rsidP="008A267B">
            <w:pPr>
              <w:pStyle w:val="TAC"/>
              <w:rPr>
                <w:sz w:val="16"/>
                <w:szCs w:val="16"/>
              </w:rPr>
            </w:pPr>
            <w:r>
              <w:rPr>
                <w:sz w:val="16"/>
                <w:szCs w:val="16"/>
              </w:rPr>
              <w:t>F</w:t>
            </w:r>
          </w:p>
        </w:tc>
        <w:tc>
          <w:tcPr>
            <w:tcW w:w="5241" w:type="dxa"/>
            <w:shd w:val="solid" w:color="FFFFFF" w:fill="auto"/>
          </w:tcPr>
          <w:p w14:paraId="7A08AAB8"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398A4623" w14:textId="77777777" w:rsidR="008A267B" w:rsidRDefault="008A267B" w:rsidP="008A267B">
            <w:pPr>
              <w:pStyle w:val="TAC"/>
              <w:rPr>
                <w:sz w:val="16"/>
                <w:szCs w:val="16"/>
              </w:rPr>
            </w:pPr>
            <w:r w:rsidRPr="004775C4">
              <w:rPr>
                <w:sz w:val="16"/>
                <w:szCs w:val="16"/>
              </w:rPr>
              <w:t>16.5.0</w:t>
            </w:r>
          </w:p>
        </w:tc>
      </w:tr>
      <w:tr w:rsidR="008A267B" w:rsidRPr="006B0D02" w14:paraId="5F506089" w14:textId="77777777" w:rsidTr="003F58D4">
        <w:tc>
          <w:tcPr>
            <w:tcW w:w="844" w:type="dxa"/>
            <w:shd w:val="solid" w:color="FFFFFF" w:fill="auto"/>
          </w:tcPr>
          <w:p w14:paraId="1B72DF0E" w14:textId="77777777" w:rsidR="008A267B" w:rsidRDefault="008A267B" w:rsidP="008A267B">
            <w:pPr>
              <w:pStyle w:val="TAC"/>
              <w:rPr>
                <w:sz w:val="16"/>
                <w:szCs w:val="16"/>
              </w:rPr>
            </w:pPr>
            <w:r>
              <w:rPr>
                <w:sz w:val="16"/>
                <w:szCs w:val="16"/>
              </w:rPr>
              <w:t>2020-03</w:t>
            </w:r>
          </w:p>
        </w:tc>
        <w:tc>
          <w:tcPr>
            <w:tcW w:w="953" w:type="dxa"/>
            <w:shd w:val="solid" w:color="FFFFFF" w:fill="auto"/>
          </w:tcPr>
          <w:p w14:paraId="20E3EC7C" w14:textId="77777777" w:rsidR="008A267B" w:rsidRDefault="008A267B" w:rsidP="008A267B">
            <w:pPr>
              <w:pStyle w:val="TAC"/>
              <w:rPr>
                <w:sz w:val="16"/>
                <w:szCs w:val="16"/>
              </w:rPr>
            </w:pPr>
            <w:r>
              <w:rPr>
                <w:sz w:val="16"/>
                <w:szCs w:val="16"/>
              </w:rPr>
              <w:t>CP-87e</w:t>
            </w:r>
          </w:p>
        </w:tc>
        <w:tc>
          <w:tcPr>
            <w:tcW w:w="1156" w:type="dxa"/>
            <w:shd w:val="solid" w:color="FFFFFF" w:fill="auto"/>
          </w:tcPr>
          <w:p w14:paraId="62F42710"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4B8B7EBB" w14:textId="77777777" w:rsidR="008A267B" w:rsidRDefault="008A267B" w:rsidP="008A267B">
            <w:pPr>
              <w:pStyle w:val="TAL"/>
              <w:rPr>
                <w:sz w:val="16"/>
                <w:szCs w:val="16"/>
              </w:rPr>
            </w:pPr>
            <w:r>
              <w:rPr>
                <w:sz w:val="16"/>
                <w:szCs w:val="16"/>
              </w:rPr>
              <w:t>0489</w:t>
            </w:r>
          </w:p>
        </w:tc>
        <w:tc>
          <w:tcPr>
            <w:tcW w:w="449" w:type="dxa"/>
            <w:shd w:val="solid" w:color="FFFFFF" w:fill="auto"/>
          </w:tcPr>
          <w:p w14:paraId="4189B7AE" w14:textId="77777777" w:rsidR="008A267B" w:rsidRDefault="008A267B" w:rsidP="008A267B">
            <w:pPr>
              <w:pStyle w:val="TAR"/>
              <w:rPr>
                <w:sz w:val="16"/>
                <w:szCs w:val="16"/>
              </w:rPr>
            </w:pPr>
          </w:p>
        </w:tc>
        <w:tc>
          <w:tcPr>
            <w:tcW w:w="449" w:type="dxa"/>
            <w:shd w:val="solid" w:color="FFFFFF" w:fill="auto"/>
          </w:tcPr>
          <w:p w14:paraId="5B586FB1" w14:textId="77777777" w:rsidR="008A267B" w:rsidRDefault="008A267B" w:rsidP="008A267B">
            <w:pPr>
              <w:pStyle w:val="TAC"/>
              <w:rPr>
                <w:sz w:val="16"/>
                <w:szCs w:val="16"/>
              </w:rPr>
            </w:pPr>
            <w:r>
              <w:rPr>
                <w:sz w:val="16"/>
                <w:szCs w:val="16"/>
              </w:rPr>
              <w:t>F</w:t>
            </w:r>
          </w:p>
        </w:tc>
        <w:tc>
          <w:tcPr>
            <w:tcW w:w="5241" w:type="dxa"/>
            <w:shd w:val="solid" w:color="FFFFFF" w:fill="auto"/>
          </w:tcPr>
          <w:p w14:paraId="6AC1BF33" w14:textId="77777777" w:rsidR="008A267B" w:rsidRPr="006657AB" w:rsidRDefault="008A267B" w:rsidP="008A267B">
            <w:pPr>
              <w:pStyle w:val="TAL"/>
            </w:pPr>
            <w:r w:rsidRPr="00E1083D">
              <w:t>Clarification to manual CAG selection</w:t>
            </w:r>
          </w:p>
        </w:tc>
        <w:tc>
          <w:tcPr>
            <w:tcW w:w="748" w:type="dxa"/>
            <w:shd w:val="solid" w:color="FFFFFF" w:fill="auto"/>
          </w:tcPr>
          <w:p w14:paraId="25D108EE" w14:textId="77777777" w:rsidR="008A267B" w:rsidRDefault="008A267B" w:rsidP="008A267B">
            <w:pPr>
              <w:pStyle w:val="TAC"/>
              <w:rPr>
                <w:sz w:val="16"/>
                <w:szCs w:val="16"/>
              </w:rPr>
            </w:pPr>
            <w:r w:rsidRPr="004775C4">
              <w:rPr>
                <w:sz w:val="16"/>
                <w:szCs w:val="16"/>
              </w:rPr>
              <w:t>16.5.0</w:t>
            </w:r>
          </w:p>
        </w:tc>
      </w:tr>
      <w:tr w:rsidR="008A267B" w:rsidRPr="006B0D02" w14:paraId="00F66795" w14:textId="77777777" w:rsidTr="003F58D4">
        <w:tc>
          <w:tcPr>
            <w:tcW w:w="844" w:type="dxa"/>
            <w:shd w:val="solid" w:color="FFFFFF" w:fill="auto"/>
          </w:tcPr>
          <w:p w14:paraId="29944BF3" w14:textId="77777777" w:rsidR="008A267B" w:rsidRDefault="008A267B" w:rsidP="008A267B">
            <w:pPr>
              <w:pStyle w:val="TAC"/>
              <w:rPr>
                <w:sz w:val="16"/>
                <w:szCs w:val="16"/>
              </w:rPr>
            </w:pPr>
            <w:r>
              <w:rPr>
                <w:sz w:val="16"/>
                <w:szCs w:val="16"/>
              </w:rPr>
              <w:t>2020-03</w:t>
            </w:r>
          </w:p>
        </w:tc>
        <w:tc>
          <w:tcPr>
            <w:tcW w:w="953" w:type="dxa"/>
            <w:shd w:val="solid" w:color="FFFFFF" w:fill="auto"/>
          </w:tcPr>
          <w:p w14:paraId="39327D7F" w14:textId="77777777" w:rsidR="008A267B" w:rsidRDefault="008A267B" w:rsidP="008A267B">
            <w:pPr>
              <w:pStyle w:val="TAC"/>
              <w:rPr>
                <w:sz w:val="16"/>
                <w:szCs w:val="16"/>
              </w:rPr>
            </w:pPr>
            <w:r>
              <w:rPr>
                <w:sz w:val="16"/>
                <w:szCs w:val="16"/>
              </w:rPr>
              <w:t>CP-87e</w:t>
            </w:r>
          </w:p>
        </w:tc>
        <w:tc>
          <w:tcPr>
            <w:tcW w:w="1156" w:type="dxa"/>
            <w:shd w:val="solid" w:color="FFFFFF" w:fill="auto"/>
          </w:tcPr>
          <w:p w14:paraId="6105514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40B9FA1" w14:textId="77777777" w:rsidR="008A267B" w:rsidRDefault="008A267B" w:rsidP="008A267B">
            <w:pPr>
              <w:pStyle w:val="TAL"/>
              <w:rPr>
                <w:sz w:val="16"/>
                <w:szCs w:val="16"/>
              </w:rPr>
            </w:pPr>
            <w:r>
              <w:rPr>
                <w:sz w:val="16"/>
                <w:szCs w:val="16"/>
              </w:rPr>
              <w:t>0491</w:t>
            </w:r>
          </w:p>
        </w:tc>
        <w:tc>
          <w:tcPr>
            <w:tcW w:w="449" w:type="dxa"/>
            <w:shd w:val="solid" w:color="FFFFFF" w:fill="auto"/>
          </w:tcPr>
          <w:p w14:paraId="6CF7BBFA" w14:textId="77777777" w:rsidR="008A267B" w:rsidRDefault="008A267B" w:rsidP="008A267B">
            <w:pPr>
              <w:pStyle w:val="TAR"/>
              <w:rPr>
                <w:sz w:val="16"/>
                <w:szCs w:val="16"/>
              </w:rPr>
            </w:pPr>
            <w:r>
              <w:rPr>
                <w:sz w:val="16"/>
                <w:szCs w:val="16"/>
              </w:rPr>
              <w:t>1</w:t>
            </w:r>
          </w:p>
        </w:tc>
        <w:tc>
          <w:tcPr>
            <w:tcW w:w="449" w:type="dxa"/>
            <w:shd w:val="solid" w:color="FFFFFF" w:fill="auto"/>
          </w:tcPr>
          <w:p w14:paraId="76F35383" w14:textId="77777777" w:rsidR="008A267B" w:rsidRDefault="008A267B" w:rsidP="008A267B">
            <w:pPr>
              <w:pStyle w:val="TAC"/>
              <w:rPr>
                <w:sz w:val="16"/>
                <w:szCs w:val="16"/>
              </w:rPr>
            </w:pPr>
            <w:r>
              <w:rPr>
                <w:sz w:val="16"/>
                <w:szCs w:val="16"/>
              </w:rPr>
              <w:t>B</w:t>
            </w:r>
          </w:p>
        </w:tc>
        <w:tc>
          <w:tcPr>
            <w:tcW w:w="5241" w:type="dxa"/>
            <w:shd w:val="solid" w:color="FFFFFF" w:fill="auto"/>
          </w:tcPr>
          <w:p w14:paraId="6FD7C5CB" w14:textId="77777777" w:rsidR="008A267B" w:rsidRPr="00E1083D" w:rsidRDefault="008A267B" w:rsidP="008A267B">
            <w:pPr>
              <w:pStyle w:val="TAL"/>
            </w:pPr>
            <w:r w:rsidRPr="00E1083D">
              <w:t>Limited Service state on CAG cell.</w:t>
            </w:r>
          </w:p>
        </w:tc>
        <w:tc>
          <w:tcPr>
            <w:tcW w:w="748" w:type="dxa"/>
            <w:shd w:val="solid" w:color="FFFFFF" w:fill="auto"/>
          </w:tcPr>
          <w:p w14:paraId="43CBEAAA" w14:textId="77777777" w:rsidR="008A267B" w:rsidRDefault="008A267B" w:rsidP="008A267B">
            <w:pPr>
              <w:pStyle w:val="TAC"/>
              <w:rPr>
                <w:sz w:val="16"/>
                <w:szCs w:val="16"/>
              </w:rPr>
            </w:pPr>
            <w:r w:rsidRPr="004775C4">
              <w:rPr>
                <w:sz w:val="16"/>
                <w:szCs w:val="16"/>
              </w:rPr>
              <w:t>16.5.0</w:t>
            </w:r>
          </w:p>
        </w:tc>
      </w:tr>
      <w:tr w:rsidR="008A267B" w:rsidRPr="006B0D02" w14:paraId="458E5220" w14:textId="77777777" w:rsidTr="003F58D4">
        <w:tc>
          <w:tcPr>
            <w:tcW w:w="844" w:type="dxa"/>
            <w:shd w:val="solid" w:color="FFFFFF" w:fill="auto"/>
          </w:tcPr>
          <w:p w14:paraId="07F08138" w14:textId="77777777" w:rsidR="008A267B" w:rsidRDefault="008A267B" w:rsidP="008A267B">
            <w:pPr>
              <w:pStyle w:val="TAC"/>
              <w:rPr>
                <w:sz w:val="16"/>
                <w:szCs w:val="16"/>
              </w:rPr>
            </w:pPr>
            <w:r>
              <w:rPr>
                <w:sz w:val="16"/>
                <w:szCs w:val="16"/>
              </w:rPr>
              <w:t>2020-03</w:t>
            </w:r>
          </w:p>
        </w:tc>
        <w:tc>
          <w:tcPr>
            <w:tcW w:w="953" w:type="dxa"/>
            <w:shd w:val="solid" w:color="FFFFFF" w:fill="auto"/>
          </w:tcPr>
          <w:p w14:paraId="3099FCC4" w14:textId="77777777" w:rsidR="008A267B" w:rsidRDefault="008A267B" w:rsidP="008A267B">
            <w:pPr>
              <w:pStyle w:val="TAC"/>
              <w:rPr>
                <w:sz w:val="16"/>
                <w:szCs w:val="16"/>
              </w:rPr>
            </w:pPr>
            <w:r>
              <w:rPr>
                <w:sz w:val="16"/>
                <w:szCs w:val="16"/>
              </w:rPr>
              <w:t>CP-87e</w:t>
            </w:r>
          </w:p>
        </w:tc>
        <w:tc>
          <w:tcPr>
            <w:tcW w:w="1156" w:type="dxa"/>
            <w:shd w:val="solid" w:color="FFFFFF" w:fill="auto"/>
          </w:tcPr>
          <w:p w14:paraId="1E82ABC2"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1603E451" w14:textId="77777777" w:rsidR="008A267B" w:rsidRDefault="008A267B" w:rsidP="008A267B">
            <w:pPr>
              <w:pStyle w:val="TAL"/>
              <w:rPr>
                <w:sz w:val="16"/>
                <w:szCs w:val="16"/>
              </w:rPr>
            </w:pPr>
            <w:r>
              <w:rPr>
                <w:sz w:val="16"/>
                <w:szCs w:val="16"/>
              </w:rPr>
              <w:t>0492</w:t>
            </w:r>
          </w:p>
        </w:tc>
        <w:tc>
          <w:tcPr>
            <w:tcW w:w="449" w:type="dxa"/>
            <w:shd w:val="solid" w:color="FFFFFF" w:fill="auto"/>
          </w:tcPr>
          <w:p w14:paraId="2E5AC76A" w14:textId="77777777" w:rsidR="008A267B" w:rsidRDefault="008A267B" w:rsidP="008A267B">
            <w:pPr>
              <w:pStyle w:val="TAR"/>
              <w:rPr>
                <w:sz w:val="16"/>
                <w:szCs w:val="16"/>
              </w:rPr>
            </w:pPr>
            <w:r>
              <w:rPr>
                <w:sz w:val="16"/>
                <w:szCs w:val="16"/>
              </w:rPr>
              <w:t>1</w:t>
            </w:r>
          </w:p>
        </w:tc>
        <w:tc>
          <w:tcPr>
            <w:tcW w:w="449" w:type="dxa"/>
            <w:shd w:val="solid" w:color="FFFFFF" w:fill="auto"/>
          </w:tcPr>
          <w:p w14:paraId="6BA0F061" w14:textId="77777777" w:rsidR="008A267B" w:rsidRDefault="008A267B" w:rsidP="008A267B">
            <w:pPr>
              <w:pStyle w:val="TAC"/>
              <w:rPr>
                <w:sz w:val="16"/>
                <w:szCs w:val="16"/>
              </w:rPr>
            </w:pPr>
            <w:r>
              <w:rPr>
                <w:sz w:val="16"/>
                <w:szCs w:val="16"/>
              </w:rPr>
              <w:t>F</w:t>
            </w:r>
          </w:p>
        </w:tc>
        <w:tc>
          <w:tcPr>
            <w:tcW w:w="5241" w:type="dxa"/>
            <w:shd w:val="solid" w:color="FFFFFF" w:fill="auto"/>
          </w:tcPr>
          <w:p w14:paraId="1832AAA5" w14:textId="77777777" w:rsidR="008A267B" w:rsidRPr="00E1083D" w:rsidRDefault="008A267B" w:rsidP="008A267B">
            <w:pPr>
              <w:pStyle w:val="TAL"/>
            </w:pPr>
            <w:r w:rsidRPr="00E1083D">
              <w:t>Correction to Limited service state for SNPN</w:t>
            </w:r>
          </w:p>
        </w:tc>
        <w:tc>
          <w:tcPr>
            <w:tcW w:w="748" w:type="dxa"/>
            <w:shd w:val="solid" w:color="FFFFFF" w:fill="auto"/>
          </w:tcPr>
          <w:p w14:paraId="6AC93F4D" w14:textId="77777777" w:rsidR="008A267B" w:rsidRDefault="008A267B" w:rsidP="008A267B">
            <w:pPr>
              <w:pStyle w:val="TAC"/>
              <w:rPr>
                <w:sz w:val="16"/>
                <w:szCs w:val="16"/>
              </w:rPr>
            </w:pPr>
            <w:r w:rsidRPr="004775C4">
              <w:rPr>
                <w:sz w:val="16"/>
                <w:szCs w:val="16"/>
              </w:rPr>
              <w:t>16.5.0</w:t>
            </w:r>
          </w:p>
        </w:tc>
      </w:tr>
      <w:tr w:rsidR="008A267B" w:rsidRPr="006B0D02" w14:paraId="2B8192EA" w14:textId="77777777" w:rsidTr="003F58D4">
        <w:tc>
          <w:tcPr>
            <w:tcW w:w="844" w:type="dxa"/>
            <w:shd w:val="solid" w:color="FFFFFF" w:fill="auto"/>
          </w:tcPr>
          <w:p w14:paraId="7FF177DA" w14:textId="77777777" w:rsidR="008A267B" w:rsidRDefault="008A267B" w:rsidP="008A267B">
            <w:pPr>
              <w:pStyle w:val="TAC"/>
              <w:rPr>
                <w:sz w:val="16"/>
                <w:szCs w:val="16"/>
              </w:rPr>
            </w:pPr>
            <w:r>
              <w:rPr>
                <w:sz w:val="16"/>
                <w:szCs w:val="16"/>
              </w:rPr>
              <w:t>2020-03</w:t>
            </w:r>
          </w:p>
        </w:tc>
        <w:tc>
          <w:tcPr>
            <w:tcW w:w="953" w:type="dxa"/>
            <w:shd w:val="solid" w:color="FFFFFF" w:fill="auto"/>
          </w:tcPr>
          <w:p w14:paraId="6D8FEB6A" w14:textId="77777777" w:rsidR="008A267B" w:rsidRDefault="008A267B" w:rsidP="008A267B">
            <w:pPr>
              <w:pStyle w:val="TAC"/>
              <w:rPr>
                <w:sz w:val="16"/>
                <w:szCs w:val="16"/>
              </w:rPr>
            </w:pPr>
            <w:r>
              <w:rPr>
                <w:sz w:val="16"/>
                <w:szCs w:val="16"/>
              </w:rPr>
              <w:t>CP-87e</w:t>
            </w:r>
          </w:p>
        </w:tc>
        <w:tc>
          <w:tcPr>
            <w:tcW w:w="1156" w:type="dxa"/>
            <w:shd w:val="solid" w:color="FFFFFF" w:fill="auto"/>
          </w:tcPr>
          <w:p w14:paraId="45474036"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59773773" w14:textId="77777777" w:rsidR="008A267B" w:rsidRDefault="008A267B" w:rsidP="008A267B">
            <w:pPr>
              <w:pStyle w:val="TAL"/>
              <w:rPr>
                <w:sz w:val="16"/>
                <w:szCs w:val="16"/>
              </w:rPr>
            </w:pPr>
            <w:r>
              <w:rPr>
                <w:sz w:val="16"/>
                <w:szCs w:val="16"/>
              </w:rPr>
              <w:t>0493</w:t>
            </w:r>
          </w:p>
        </w:tc>
        <w:tc>
          <w:tcPr>
            <w:tcW w:w="449" w:type="dxa"/>
            <w:shd w:val="solid" w:color="FFFFFF" w:fill="auto"/>
          </w:tcPr>
          <w:p w14:paraId="4D971CD4" w14:textId="77777777" w:rsidR="008A267B" w:rsidRDefault="008A267B" w:rsidP="008A267B">
            <w:pPr>
              <w:pStyle w:val="TAR"/>
              <w:rPr>
                <w:sz w:val="16"/>
                <w:szCs w:val="16"/>
              </w:rPr>
            </w:pPr>
            <w:r>
              <w:rPr>
                <w:sz w:val="16"/>
                <w:szCs w:val="16"/>
              </w:rPr>
              <w:t>2</w:t>
            </w:r>
          </w:p>
        </w:tc>
        <w:tc>
          <w:tcPr>
            <w:tcW w:w="449" w:type="dxa"/>
            <w:shd w:val="solid" w:color="FFFFFF" w:fill="auto"/>
          </w:tcPr>
          <w:p w14:paraId="3939D9FE" w14:textId="77777777" w:rsidR="008A267B" w:rsidRDefault="008A267B" w:rsidP="008A267B">
            <w:pPr>
              <w:pStyle w:val="TAC"/>
              <w:rPr>
                <w:sz w:val="16"/>
                <w:szCs w:val="16"/>
              </w:rPr>
            </w:pPr>
            <w:r>
              <w:rPr>
                <w:sz w:val="16"/>
                <w:szCs w:val="16"/>
              </w:rPr>
              <w:t>F</w:t>
            </w:r>
          </w:p>
        </w:tc>
        <w:tc>
          <w:tcPr>
            <w:tcW w:w="5241" w:type="dxa"/>
            <w:shd w:val="solid" w:color="FFFFFF" w:fill="auto"/>
          </w:tcPr>
          <w:p w14:paraId="7B6CAB1A"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12ED0FBD" w14:textId="77777777" w:rsidR="008A267B" w:rsidRDefault="008A267B" w:rsidP="008A267B">
            <w:pPr>
              <w:pStyle w:val="TAC"/>
              <w:rPr>
                <w:sz w:val="16"/>
                <w:szCs w:val="16"/>
              </w:rPr>
            </w:pPr>
            <w:r w:rsidRPr="004775C4">
              <w:rPr>
                <w:sz w:val="16"/>
                <w:szCs w:val="16"/>
              </w:rPr>
              <w:t>16.5.0</w:t>
            </w:r>
          </w:p>
        </w:tc>
      </w:tr>
      <w:tr w:rsidR="008A267B" w:rsidRPr="006B0D02" w14:paraId="555F064E" w14:textId="77777777" w:rsidTr="003F58D4">
        <w:tc>
          <w:tcPr>
            <w:tcW w:w="844" w:type="dxa"/>
            <w:shd w:val="solid" w:color="FFFFFF" w:fill="auto"/>
          </w:tcPr>
          <w:p w14:paraId="24EDD8E7" w14:textId="77777777" w:rsidR="008A267B" w:rsidRDefault="008A267B" w:rsidP="008A267B">
            <w:pPr>
              <w:pStyle w:val="TAC"/>
              <w:rPr>
                <w:sz w:val="16"/>
                <w:szCs w:val="16"/>
              </w:rPr>
            </w:pPr>
            <w:r>
              <w:rPr>
                <w:sz w:val="16"/>
                <w:szCs w:val="16"/>
              </w:rPr>
              <w:t>2020-03</w:t>
            </w:r>
          </w:p>
        </w:tc>
        <w:tc>
          <w:tcPr>
            <w:tcW w:w="953" w:type="dxa"/>
            <w:shd w:val="solid" w:color="FFFFFF" w:fill="auto"/>
          </w:tcPr>
          <w:p w14:paraId="53A6CABE" w14:textId="77777777" w:rsidR="008A267B" w:rsidRDefault="008A267B" w:rsidP="008A267B">
            <w:pPr>
              <w:pStyle w:val="TAC"/>
              <w:rPr>
                <w:sz w:val="16"/>
                <w:szCs w:val="16"/>
              </w:rPr>
            </w:pPr>
            <w:r>
              <w:rPr>
                <w:sz w:val="16"/>
                <w:szCs w:val="16"/>
              </w:rPr>
              <w:t>CP-87e</w:t>
            </w:r>
          </w:p>
        </w:tc>
        <w:tc>
          <w:tcPr>
            <w:tcW w:w="1156" w:type="dxa"/>
            <w:shd w:val="solid" w:color="FFFFFF" w:fill="auto"/>
          </w:tcPr>
          <w:p w14:paraId="40BCB709"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2C6B035" w14:textId="77777777" w:rsidR="008A267B" w:rsidRDefault="008A267B" w:rsidP="008A267B">
            <w:pPr>
              <w:pStyle w:val="TAL"/>
              <w:rPr>
                <w:sz w:val="16"/>
                <w:szCs w:val="16"/>
              </w:rPr>
            </w:pPr>
            <w:r>
              <w:rPr>
                <w:sz w:val="16"/>
                <w:szCs w:val="16"/>
              </w:rPr>
              <w:t>0494</w:t>
            </w:r>
          </w:p>
        </w:tc>
        <w:tc>
          <w:tcPr>
            <w:tcW w:w="449" w:type="dxa"/>
            <w:shd w:val="solid" w:color="FFFFFF" w:fill="auto"/>
          </w:tcPr>
          <w:p w14:paraId="3B62B639" w14:textId="77777777" w:rsidR="008A267B" w:rsidRDefault="008A267B" w:rsidP="008A267B">
            <w:pPr>
              <w:pStyle w:val="TAR"/>
              <w:rPr>
                <w:sz w:val="16"/>
                <w:szCs w:val="16"/>
              </w:rPr>
            </w:pPr>
            <w:r>
              <w:rPr>
                <w:sz w:val="16"/>
                <w:szCs w:val="16"/>
              </w:rPr>
              <w:t>1</w:t>
            </w:r>
          </w:p>
        </w:tc>
        <w:tc>
          <w:tcPr>
            <w:tcW w:w="449" w:type="dxa"/>
            <w:shd w:val="solid" w:color="FFFFFF" w:fill="auto"/>
          </w:tcPr>
          <w:p w14:paraId="54F581CC" w14:textId="77777777" w:rsidR="008A267B" w:rsidRDefault="008A267B" w:rsidP="008A267B">
            <w:pPr>
              <w:pStyle w:val="TAC"/>
              <w:rPr>
                <w:sz w:val="16"/>
                <w:szCs w:val="16"/>
              </w:rPr>
            </w:pPr>
            <w:r>
              <w:rPr>
                <w:sz w:val="16"/>
                <w:szCs w:val="16"/>
              </w:rPr>
              <w:t>F</w:t>
            </w:r>
          </w:p>
        </w:tc>
        <w:tc>
          <w:tcPr>
            <w:tcW w:w="5241" w:type="dxa"/>
            <w:shd w:val="solid" w:color="FFFFFF" w:fill="auto"/>
          </w:tcPr>
          <w:p w14:paraId="698147D2"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1FAD45E4" w14:textId="77777777" w:rsidR="008A267B" w:rsidRDefault="008A267B" w:rsidP="008A267B">
            <w:pPr>
              <w:pStyle w:val="TAC"/>
              <w:rPr>
                <w:sz w:val="16"/>
                <w:szCs w:val="16"/>
              </w:rPr>
            </w:pPr>
            <w:r w:rsidRPr="004775C4">
              <w:rPr>
                <w:sz w:val="16"/>
                <w:szCs w:val="16"/>
              </w:rPr>
              <w:t>16.5.0</w:t>
            </w:r>
          </w:p>
        </w:tc>
      </w:tr>
      <w:tr w:rsidR="008A267B" w:rsidRPr="006B0D02" w14:paraId="5CFFB3B6" w14:textId="77777777" w:rsidTr="003F58D4">
        <w:tc>
          <w:tcPr>
            <w:tcW w:w="844" w:type="dxa"/>
            <w:shd w:val="solid" w:color="FFFFFF" w:fill="auto"/>
          </w:tcPr>
          <w:p w14:paraId="3981CD4E" w14:textId="77777777" w:rsidR="008A267B" w:rsidRDefault="008A267B" w:rsidP="008A267B">
            <w:pPr>
              <w:pStyle w:val="TAC"/>
              <w:rPr>
                <w:sz w:val="16"/>
                <w:szCs w:val="16"/>
              </w:rPr>
            </w:pPr>
            <w:r>
              <w:rPr>
                <w:sz w:val="16"/>
                <w:szCs w:val="16"/>
              </w:rPr>
              <w:t>2020-03</w:t>
            </w:r>
          </w:p>
        </w:tc>
        <w:tc>
          <w:tcPr>
            <w:tcW w:w="953" w:type="dxa"/>
            <w:shd w:val="solid" w:color="FFFFFF" w:fill="auto"/>
          </w:tcPr>
          <w:p w14:paraId="43AE038D" w14:textId="77777777" w:rsidR="008A267B" w:rsidRDefault="008A267B" w:rsidP="008A267B">
            <w:pPr>
              <w:pStyle w:val="TAC"/>
              <w:rPr>
                <w:sz w:val="16"/>
                <w:szCs w:val="16"/>
              </w:rPr>
            </w:pPr>
            <w:r>
              <w:rPr>
                <w:sz w:val="16"/>
                <w:szCs w:val="16"/>
              </w:rPr>
              <w:t>CP-87e</w:t>
            </w:r>
          </w:p>
        </w:tc>
        <w:tc>
          <w:tcPr>
            <w:tcW w:w="1156" w:type="dxa"/>
            <w:shd w:val="solid" w:color="FFFFFF" w:fill="auto"/>
          </w:tcPr>
          <w:p w14:paraId="05CB0660"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58C055A8" w14:textId="77777777" w:rsidR="008A267B" w:rsidRDefault="008A267B" w:rsidP="008A267B">
            <w:pPr>
              <w:pStyle w:val="TAL"/>
              <w:rPr>
                <w:sz w:val="16"/>
                <w:szCs w:val="16"/>
              </w:rPr>
            </w:pPr>
            <w:r>
              <w:rPr>
                <w:sz w:val="16"/>
                <w:szCs w:val="16"/>
              </w:rPr>
              <w:t>0495</w:t>
            </w:r>
          </w:p>
        </w:tc>
        <w:tc>
          <w:tcPr>
            <w:tcW w:w="449" w:type="dxa"/>
            <w:shd w:val="solid" w:color="FFFFFF" w:fill="auto"/>
          </w:tcPr>
          <w:p w14:paraId="65A3047E" w14:textId="77777777" w:rsidR="008A267B" w:rsidRDefault="008A267B" w:rsidP="008A267B">
            <w:pPr>
              <w:pStyle w:val="TAR"/>
              <w:rPr>
                <w:sz w:val="16"/>
                <w:szCs w:val="16"/>
              </w:rPr>
            </w:pPr>
            <w:r>
              <w:rPr>
                <w:sz w:val="16"/>
                <w:szCs w:val="16"/>
              </w:rPr>
              <w:t>2</w:t>
            </w:r>
          </w:p>
        </w:tc>
        <w:tc>
          <w:tcPr>
            <w:tcW w:w="449" w:type="dxa"/>
            <w:shd w:val="solid" w:color="FFFFFF" w:fill="auto"/>
          </w:tcPr>
          <w:p w14:paraId="39F03648" w14:textId="77777777" w:rsidR="008A267B" w:rsidRDefault="008A267B" w:rsidP="008A267B">
            <w:pPr>
              <w:pStyle w:val="TAC"/>
              <w:rPr>
                <w:sz w:val="16"/>
                <w:szCs w:val="16"/>
              </w:rPr>
            </w:pPr>
            <w:r>
              <w:rPr>
                <w:sz w:val="16"/>
                <w:szCs w:val="16"/>
              </w:rPr>
              <w:t>B</w:t>
            </w:r>
          </w:p>
        </w:tc>
        <w:tc>
          <w:tcPr>
            <w:tcW w:w="5241" w:type="dxa"/>
            <w:shd w:val="solid" w:color="FFFFFF" w:fill="auto"/>
          </w:tcPr>
          <w:p w14:paraId="4F5F4032" w14:textId="77777777" w:rsidR="008A267B" w:rsidRPr="00FD10E8" w:rsidRDefault="008A267B" w:rsidP="008A267B">
            <w:pPr>
              <w:pStyle w:val="TAL"/>
            </w:pPr>
            <w:r w:rsidRPr="00FD10E8">
              <w:t>Support of restriction on access to RLOS</w:t>
            </w:r>
          </w:p>
        </w:tc>
        <w:tc>
          <w:tcPr>
            <w:tcW w:w="748" w:type="dxa"/>
            <w:shd w:val="solid" w:color="FFFFFF" w:fill="auto"/>
          </w:tcPr>
          <w:p w14:paraId="142EA86A" w14:textId="77777777" w:rsidR="008A267B" w:rsidRDefault="008A267B" w:rsidP="008A267B">
            <w:pPr>
              <w:pStyle w:val="TAC"/>
              <w:rPr>
                <w:sz w:val="16"/>
                <w:szCs w:val="16"/>
              </w:rPr>
            </w:pPr>
            <w:r w:rsidRPr="004775C4">
              <w:rPr>
                <w:sz w:val="16"/>
                <w:szCs w:val="16"/>
              </w:rPr>
              <w:t>16.5.0</w:t>
            </w:r>
          </w:p>
        </w:tc>
      </w:tr>
      <w:tr w:rsidR="008A267B" w:rsidRPr="006B0D02" w14:paraId="5E8DBA97" w14:textId="77777777" w:rsidTr="003F58D4">
        <w:tc>
          <w:tcPr>
            <w:tcW w:w="844" w:type="dxa"/>
            <w:shd w:val="solid" w:color="FFFFFF" w:fill="auto"/>
          </w:tcPr>
          <w:p w14:paraId="589E38B7" w14:textId="77777777" w:rsidR="008A267B" w:rsidRDefault="008A267B" w:rsidP="008A267B">
            <w:pPr>
              <w:pStyle w:val="TAC"/>
              <w:rPr>
                <w:sz w:val="16"/>
                <w:szCs w:val="16"/>
              </w:rPr>
            </w:pPr>
            <w:r>
              <w:rPr>
                <w:sz w:val="16"/>
                <w:szCs w:val="16"/>
              </w:rPr>
              <w:t>2020-03</w:t>
            </w:r>
          </w:p>
        </w:tc>
        <w:tc>
          <w:tcPr>
            <w:tcW w:w="953" w:type="dxa"/>
            <w:shd w:val="solid" w:color="FFFFFF" w:fill="auto"/>
          </w:tcPr>
          <w:p w14:paraId="48F29806" w14:textId="77777777" w:rsidR="008A267B" w:rsidRDefault="008A267B" w:rsidP="008A267B">
            <w:pPr>
              <w:pStyle w:val="TAC"/>
              <w:rPr>
                <w:sz w:val="16"/>
                <w:szCs w:val="16"/>
              </w:rPr>
            </w:pPr>
            <w:r>
              <w:rPr>
                <w:sz w:val="16"/>
                <w:szCs w:val="16"/>
              </w:rPr>
              <w:t>CP-87e</w:t>
            </w:r>
          </w:p>
        </w:tc>
        <w:tc>
          <w:tcPr>
            <w:tcW w:w="1156" w:type="dxa"/>
            <w:shd w:val="solid" w:color="FFFFFF" w:fill="auto"/>
          </w:tcPr>
          <w:p w14:paraId="1DBF0C5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548A671" w14:textId="77777777" w:rsidR="008A267B" w:rsidRDefault="008A267B" w:rsidP="008A267B">
            <w:pPr>
              <w:pStyle w:val="TAL"/>
              <w:rPr>
                <w:sz w:val="16"/>
                <w:szCs w:val="16"/>
              </w:rPr>
            </w:pPr>
            <w:r>
              <w:rPr>
                <w:sz w:val="16"/>
                <w:szCs w:val="16"/>
              </w:rPr>
              <w:t>0496</w:t>
            </w:r>
          </w:p>
        </w:tc>
        <w:tc>
          <w:tcPr>
            <w:tcW w:w="449" w:type="dxa"/>
            <w:shd w:val="solid" w:color="FFFFFF" w:fill="auto"/>
          </w:tcPr>
          <w:p w14:paraId="0F26122C" w14:textId="77777777" w:rsidR="008A267B" w:rsidRDefault="008A267B" w:rsidP="008A267B">
            <w:pPr>
              <w:pStyle w:val="TAR"/>
              <w:rPr>
                <w:sz w:val="16"/>
                <w:szCs w:val="16"/>
              </w:rPr>
            </w:pPr>
          </w:p>
        </w:tc>
        <w:tc>
          <w:tcPr>
            <w:tcW w:w="449" w:type="dxa"/>
            <w:shd w:val="solid" w:color="FFFFFF" w:fill="auto"/>
          </w:tcPr>
          <w:p w14:paraId="4293E2A6" w14:textId="77777777" w:rsidR="008A267B" w:rsidRDefault="008A267B" w:rsidP="008A267B">
            <w:pPr>
              <w:pStyle w:val="TAC"/>
              <w:rPr>
                <w:sz w:val="16"/>
                <w:szCs w:val="16"/>
              </w:rPr>
            </w:pPr>
            <w:r>
              <w:rPr>
                <w:sz w:val="16"/>
                <w:szCs w:val="16"/>
              </w:rPr>
              <w:t>B</w:t>
            </w:r>
          </w:p>
        </w:tc>
        <w:tc>
          <w:tcPr>
            <w:tcW w:w="5241" w:type="dxa"/>
            <w:shd w:val="solid" w:color="FFFFFF" w:fill="auto"/>
          </w:tcPr>
          <w:p w14:paraId="3E6ACAC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21F21148" w14:textId="77777777" w:rsidR="008A267B" w:rsidRDefault="008A267B" w:rsidP="008A267B">
            <w:pPr>
              <w:pStyle w:val="TAC"/>
              <w:rPr>
                <w:sz w:val="16"/>
                <w:szCs w:val="16"/>
              </w:rPr>
            </w:pPr>
            <w:r w:rsidRPr="004775C4">
              <w:rPr>
                <w:sz w:val="16"/>
                <w:szCs w:val="16"/>
              </w:rPr>
              <w:t>16.5.0</w:t>
            </w:r>
          </w:p>
        </w:tc>
      </w:tr>
      <w:tr w:rsidR="008A267B" w:rsidRPr="006B0D02" w14:paraId="231B775A" w14:textId="77777777" w:rsidTr="003F58D4">
        <w:tc>
          <w:tcPr>
            <w:tcW w:w="844" w:type="dxa"/>
            <w:shd w:val="solid" w:color="FFFFFF" w:fill="auto"/>
          </w:tcPr>
          <w:p w14:paraId="7E3C1EF9" w14:textId="77777777" w:rsidR="008A267B" w:rsidRDefault="008A267B" w:rsidP="008A267B">
            <w:pPr>
              <w:pStyle w:val="TAC"/>
              <w:rPr>
                <w:sz w:val="16"/>
                <w:szCs w:val="16"/>
              </w:rPr>
            </w:pPr>
            <w:r>
              <w:rPr>
                <w:sz w:val="16"/>
                <w:szCs w:val="16"/>
              </w:rPr>
              <w:t>2020-03</w:t>
            </w:r>
          </w:p>
        </w:tc>
        <w:tc>
          <w:tcPr>
            <w:tcW w:w="953" w:type="dxa"/>
            <w:shd w:val="solid" w:color="FFFFFF" w:fill="auto"/>
          </w:tcPr>
          <w:p w14:paraId="637D3AC7" w14:textId="77777777" w:rsidR="008A267B" w:rsidRDefault="008A267B" w:rsidP="008A267B">
            <w:pPr>
              <w:pStyle w:val="TAC"/>
              <w:rPr>
                <w:sz w:val="16"/>
                <w:szCs w:val="16"/>
              </w:rPr>
            </w:pPr>
            <w:r>
              <w:rPr>
                <w:sz w:val="16"/>
                <w:szCs w:val="16"/>
              </w:rPr>
              <w:t>CP-87e</w:t>
            </w:r>
          </w:p>
        </w:tc>
        <w:tc>
          <w:tcPr>
            <w:tcW w:w="1156" w:type="dxa"/>
            <w:shd w:val="solid" w:color="FFFFFF" w:fill="auto"/>
          </w:tcPr>
          <w:p w14:paraId="5644DC1A"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2ABCBC4B" w14:textId="77777777" w:rsidR="008A267B" w:rsidRDefault="008A267B" w:rsidP="008A267B">
            <w:pPr>
              <w:pStyle w:val="TAL"/>
              <w:rPr>
                <w:sz w:val="16"/>
                <w:szCs w:val="16"/>
              </w:rPr>
            </w:pPr>
            <w:r>
              <w:rPr>
                <w:sz w:val="16"/>
                <w:szCs w:val="16"/>
              </w:rPr>
              <w:t>0497</w:t>
            </w:r>
          </w:p>
        </w:tc>
        <w:tc>
          <w:tcPr>
            <w:tcW w:w="449" w:type="dxa"/>
            <w:shd w:val="solid" w:color="FFFFFF" w:fill="auto"/>
          </w:tcPr>
          <w:p w14:paraId="259063D6" w14:textId="77777777" w:rsidR="008A267B" w:rsidRDefault="008A267B" w:rsidP="008A267B">
            <w:pPr>
              <w:pStyle w:val="TAR"/>
              <w:rPr>
                <w:sz w:val="16"/>
                <w:szCs w:val="16"/>
              </w:rPr>
            </w:pPr>
            <w:r>
              <w:rPr>
                <w:sz w:val="16"/>
                <w:szCs w:val="16"/>
              </w:rPr>
              <w:t>1</w:t>
            </w:r>
          </w:p>
        </w:tc>
        <w:tc>
          <w:tcPr>
            <w:tcW w:w="449" w:type="dxa"/>
            <w:shd w:val="solid" w:color="FFFFFF" w:fill="auto"/>
          </w:tcPr>
          <w:p w14:paraId="2F52D35F" w14:textId="77777777" w:rsidR="008A267B" w:rsidRDefault="008A267B" w:rsidP="008A267B">
            <w:pPr>
              <w:pStyle w:val="TAC"/>
              <w:rPr>
                <w:sz w:val="16"/>
                <w:szCs w:val="16"/>
              </w:rPr>
            </w:pPr>
            <w:r>
              <w:rPr>
                <w:sz w:val="16"/>
                <w:szCs w:val="16"/>
              </w:rPr>
              <w:t>F</w:t>
            </w:r>
          </w:p>
        </w:tc>
        <w:tc>
          <w:tcPr>
            <w:tcW w:w="5241" w:type="dxa"/>
            <w:shd w:val="solid" w:color="FFFFFF" w:fill="auto"/>
          </w:tcPr>
          <w:p w14:paraId="1783BA0F"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33857D0F" w14:textId="77777777" w:rsidR="008A267B" w:rsidRDefault="008A267B" w:rsidP="008A267B">
            <w:pPr>
              <w:pStyle w:val="TAC"/>
              <w:rPr>
                <w:sz w:val="16"/>
                <w:szCs w:val="16"/>
              </w:rPr>
            </w:pPr>
            <w:r w:rsidRPr="004775C4">
              <w:rPr>
                <w:sz w:val="16"/>
                <w:szCs w:val="16"/>
              </w:rPr>
              <w:t>16.5.0</w:t>
            </w:r>
          </w:p>
        </w:tc>
      </w:tr>
      <w:tr w:rsidR="008A267B" w:rsidRPr="006B0D02" w14:paraId="4CA47008" w14:textId="77777777" w:rsidTr="003F58D4">
        <w:tc>
          <w:tcPr>
            <w:tcW w:w="844" w:type="dxa"/>
            <w:shd w:val="solid" w:color="FFFFFF" w:fill="auto"/>
          </w:tcPr>
          <w:p w14:paraId="6FBE756F" w14:textId="77777777" w:rsidR="008A267B" w:rsidRDefault="008A267B" w:rsidP="008A267B">
            <w:pPr>
              <w:pStyle w:val="TAC"/>
              <w:rPr>
                <w:sz w:val="16"/>
                <w:szCs w:val="16"/>
              </w:rPr>
            </w:pPr>
            <w:r>
              <w:rPr>
                <w:sz w:val="16"/>
                <w:szCs w:val="16"/>
              </w:rPr>
              <w:t>2020-03</w:t>
            </w:r>
          </w:p>
        </w:tc>
        <w:tc>
          <w:tcPr>
            <w:tcW w:w="953" w:type="dxa"/>
            <w:shd w:val="solid" w:color="FFFFFF" w:fill="auto"/>
          </w:tcPr>
          <w:p w14:paraId="78AC16EF" w14:textId="77777777" w:rsidR="008A267B" w:rsidRDefault="008A267B" w:rsidP="008A267B">
            <w:pPr>
              <w:pStyle w:val="TAC"/>
              <w:rPr>
                <w:sz w:val="16"/>
                <w:szCs w:val="16"/>
              </w:rPr>
            </w:pPr>
            <w:r>
              <w:rPr>
                <w:sz w:val="16"/>
                <w:szCs w:val="16"/>
              </w:rPr>
              <w:t>CP-87e</w:t>
            </w:r>
          </w:p>
        </w:tc>
        <w:tc>
          <w:tcPr>
            <w:tcW w:w="1156" w:type="dxa"/>
            <w:shd w:val="solid" w:color="FFFFFF" w:fill="auto"/>
          </w:tcPr>
          <w:p w14:paraId="7CF8D983"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1BD7F2E" w14:textId="77777777" w:rsidR="008A267B" w:rsidRDefault="008A267B" w:rsidP="008A267B">
            <w:pPr>
              <w:pStyle w:val="TAL"/>
              <w:rPr>
                <w:sz w:val="16"/>
                <w:szCs w:val="16"/>
              </w:rPr>
            </w:pPr>
            <w:r>
              <w:rPr>
                <w:sz w:val="16"/>
                <w:szCs w:val="16"/>
              </w:rPr>
              <w:t>0498</w:t>
            </w:r>
          </w:p>
        </w:tc>
        <w:tc>
          <w:tcPr>
            <w:tcW w:w="449" w:type="dxa"/>
            <w:shd w:val="solid" w:color="FFFFFF" w:fill="auto"/>
          </w:tcPr>
          <w:p w14:paraId="0DC50D03" w14:textId="77777777" w:rsidR="008A267B" w:rsidRDefault="008A267B" w:rsidP="008A267B">
            <w:pPr>
              <w:pStyle w:val="TAR"/>
              <w:rPr>
                <w:sz w:val="16"/>
                <w:szCs w:val="16"/>
              </w:rPr>
            </w:pPr>
          </w:p>
        </w:tc>
        <w:tc>
          <w:tcPr>
            <w:tcW w:w="449" w:type="dxa"/>
            <w:shd w:val="solid" w:color="FFFFFF" w:fill="auto"/>
          </w:tcPr>
          <w:p w14:paraId="5B90E4F6" w14:textId="77777777" w:rsidR="008A267B" w:rsidRDefault="008A267B" w:rsidP="008A267B">
            <w:pPr>
              <w:pStyle w:val="TAC"/>
              <w:rPr>
                <w:sz w:val="16"/>
                <w:szCs w:val="16"/>
              </w:rPr>
            </w:pPr>
            <w:r>
              <w:rPr>
                <w:sz w:val="16"/>
                <w:szCs w:val="16"/>
              </w:rPr>
              <w:t>C</w:t>
            </w:r>
          </w:p>
        </w:tc>
        <w:tc>
          <w:tcPr>
            <w:tcW w:w="5241" w:type="dxa"/>
            <w:shd w:val="solid" w:color="FFFFFF" w:fill="auto"/>
          </w:tcPr>
          <w:p w14:paraId="60AC8609" w14:textId="77777777" w:rsidR="008A267B" w:rsidRPr="00AB3D66" w:rsidRDefault="008A267B" w:rsidP="008A267B">
            <w:pPr>
              <w:pStyle w:val="TAL"/>
            </w:pPr>
            <w:r w:rsidRPr="00D65D53">
              <w:t>UE identifier for SNPN</w:t>
            </w:r>
          </w:p>
        </w:tc>
        <w:tc>
          <w:tcPr>
            <w:tcW w:w="748" w:type="dxa"/>
            <w:shd w:val="solid" w:color="FFFFFF" w:fill="auto"/>
          </w:tcPr>
          <w:p w14:paraId="559EEAD9" w14:textId="77777777" w:rsidR="008A267B" w:rsidRDefault="008A267B" w:rsidP="008A267B">
            <w:pPr>
              <w:pStyle w:val="TAC"/>
              <w:rPr>
                <w:sz w:val="16"/>
                <w:szCs w:val="16"/>
              </w:rPr>
            </w:pPr>
            <w:r w:rsidRPr="004775C4">
              <w:rPr>
                <w:sz w:val="16"/>
                <w:szCs w:val="16"/>
              </w:rPr>
              <w:t>16.5.0</w:t>
            </w:r>
          </w:p>
        </w:tc>
      </w:tr>
      <w:tr w:rsidR="008A267B" w:rsidRPr="006B0D02" w14:paraId="5F2E661E" w14:textId="77777777" w:rsidTr="003F58D4">
        <w:tc>
          <w:tcPr>
            <w:tcW w:w="844" w:type="dxa"/>
            <w:shd w:val="solid" w:color="FFFFFF" w:fill="auto"/>
          </w:tcPr>
          <w:p w14:paraId="5B6ABDA5" w14:textId="77777777" w:rsidR="008A267B" w:rsidRDefault="008A267B" w:rsidP="008A267B">
            <w:pPr>
              <w:pStyle w:val="TAC"/>
              <w:rPr>
                <w:sz w:val="16"/>
                <w:szCs w:val="16"/>
              </w:rPr>
            </w:pPr>
            <w:r>
              <w:rPr>
                <w:sz w:val="16"/>
                <w:szCs w:val="16"/>
              </w:rPr>
              <w:t>2020-03</w:t>
            </w:r>
          </w:p>
        </w:tc>
        <w:tc>
          <w:tcPr>
            <w:tcW w:w="953" w:type="dxa"/>
            <w:shd w:val="solid" w:color="FFFFFF" w:fill="auto"/>
          </w:tcPr>
          <w:p w14:paraId="28FA3B82" w14:textId="77777777" w:rsidR="008A267B" w:rsidRDefault="008A267B" w:rsidP="008A267B">
            <w:pPr>
              <w:pStyle w:val="TAC"/>
              <w:rPr>
                <w:sz w:val="16"/>
                <w:szCs w:val="16"/>
              </w:rPr>
            </w:pPr>
            <w:r>
              <w:rPr>
                <w:sz w:val="16"/>
                <w:szCs w:val="16"/>
              </w:rPr>
              <w:t>CP-87e</w:t>
            </w:r>
          </w:p>
        </w:tc>
        <w:tc>
          <w:tcPr>
            <w:tcW w:w="1156" w:type="dxa"/>
            <w:shd w:val="solid" w:color="FFFFFF" w:fill="auto"/>
          </w:tcPr>
          <w:p w14:paraId="22C9B887"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2FB8E5C4" w14:textId="77777777" w:rsidR="008A267B" w:rsidRDefault="008A267B" w:rsidP="008A267B">
            <w:pPr>
              <w:pStyle w:val="TAL"/>
              <w:rPr>
                <w:sz w:val="16"/>
                <w:szCs w:val="16"/>
              </w:rPr>
            </w:pPr>
            <w:r>
              <w:rPr>
                <w:sz w:val="16"/>
                <w:szCs w:val="16"/>
              </w:rPr>
              <w:t>0500</w:t>
            </w:r>
          </w:p>
        </w:tc>
        <w:tc>
          <w:tcPr>
            <w:tcW w:w="449" w:type="dxa"/>
            <w:shd w:val="solid" w:color="FFFFFF" w:fill="auto"/>
          </w:tcPr>
          <w:p w14:paraId="6353580F" w14:textId="77777777" w:rsidR="008A267B" w:rsidRDefault="008A267B" w:rsidP="008A267B">
            <w:pPr>
              <w:pStyle w:val="TAR"/>
              <w:rPr>
                <w:sz w:val="16"/>
                <w:szCs w:val="16"/>
              </w:rPr>
            </w:pPr>
          </w:p>
        </w:tc>
        <w:tc>
          <w:tcPr>
            <w:tcW w:w="449" w:type="dxa"/>
            <w:shd w:val="solid" w:color="FFFFFF" w:fill="auto"/>
          </w:tcPr>
          <w:p w14:paraId="0F6618B6" w14:textId="77777777" w:rsidR="008A267B" w:rsidRDefault="008A267B" w:rsidP="008A267B">
            <w:pPr>
              <w:pStyle w:val="TAC"/>
              <w:rPr>
                <w:sz w:val="16"/>
                <w:szCs w:val="16"/>
              </w:rPr>
            </w:pPr>
            <w:r>
              <w:rPr>
                <w:sz w:val="16"/>
                <w:szCs w:val="16"/>
              </w:rPr>
              <w:t>F</w:t>
            </w:r>
          </w:p>
        </w:tc>
        <w:tc>
          <w:tcPr>
            <w:tcW w:w="5241" w:type="dxa"/>
            <w:shd w:val="solid" w:color="FFFFFF" w:fill="auto"/>
          </w:tcPr>
          <w:p w14:paraId="5ACEA8C0" w14:textId="77777777" w:rsidR="008A267B" w:rsidRPr="00D65D53" w:rsidRDefault="008A267B" w:rsidP="008A267B">
            <w:pPr>
              <w:pStyle w:val="TAL"/>
            </w:pPr>
            <w:r w:rsidRPr="000E6FE5">
              <w:t>Determination of CAG cell</w:t>
            </w:r>
          </w:p>
        </w:tc>
        <w:tc>
          <w:tcPr>
            <w:tcW w:w="748" w:type="dxa"/>
            <w:shd w:val="solid" w:color="FFFFFF" w:fill="auto"/>
          </w:tcPr>
          <w:p w14:paraId="452CB527" w14:textId="77777777" w:rsidR="008A267B" w:rsidRDefault="008A267B" w:rsidP="008A267B">
            <w:pPr>
              <w:pStyle w:val="TAC"/>
              <w:rPr>
                <w:sz w:val="16"/>
                <w:szCs w:val="16"/>
              </w:rPr>
            </w:pPr>
            <w:r w:rsidRPr="004775C4">
              <w:rPr>
                <w:sz w:val="16"/>
                <w:szCs w:val="16"/>
              </w:rPr>
              <w:t>16.5.0</w:t>
            </w:r>
          </w:p>
        </w:tc>
      </w:tr>
      <w:tr w:rsidR="008A267B" w:rsidRPr="006B0D02" w14:paraId="48FE4AE2" w14:textId="77777777" w:rsidTr="003F58D4">
        <w:tc>
          <w:tcPr>
            <w:tcW w:w="844" w:type="dxa"/>
            <w:shd w:val="solid" w:color="FFFFFF" w:fill="auto"/>
          </w:tcPr>
          <w:p w14:paraId="12107BA5" w14:textId="77777777" w:rsidR="008A267B" w:rsidRDefault="008A267B" w:rsidP="008A267B">
            <w:pPr>
              <w:pStyle w:val="TAC"/>
              <w:rPr>
                <w:sz w:val="16"/>
                <w:szCs w:val="16"/>
              </w:rPr>
            </w:pPr>
            <w:r>
              <w:rPr>
                <w:sz w:val="16"/>
                <w:szCs w:val="16"/>
              </w:rPr>
              <w:t>2020-03</w:t>
            </w:r>
          </w:p>
        </w:tc>
        <w:tc>
          <w:tcPr>
            <w:tcW w:w="953" w:type="dxa"/>
            <w:shd w:val="solid" w:color="FFFFFF" w:fill="auto"/>
          </w:tcPr>
          <w:p w14:paraId="1D642E41" w14:textId="77777777" w:rsidR="008A267B" w:rsidRDefault="008A267B" w:rsidP="008A267B">
            <w:pPr>
              <w:pStyle w:val="TAC"/>
              <w:rPr>
                <w:sz w:val="16"/>
                <w:szCs w:val="16"/>
              </w:rPr>
            </w:pPr>
            <w:r>
              <w:rPr>
                <w:sz w:val="16"/>
                <w:szCs w:val="16"/>
              </w:rPr>
              <w:t>CP-87e</w:t>
            </w:r>
          </w:p>
        </w:tc>
        <w:tc>
          <w:tcPr>
            <w:tcW w:w="1156" w:type="dxa"/>
            <w:shd w:val="solid" w:color="FFFFFF" w:fill="auto"/>
          </w:tcPr>
          <w:p w14:paraId="274F27C4"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2B54DDE" w14:textId="77777777" w:rsidR="008A267B" w:rsidRDefault="008A267B" w:rsidP="008A267B">
            <w:pPr>
              <w:pStyle w:val="TAL"/>
              <w:rPr>
                <w:sz w:val="16"/>
                <w:szCs w:val="16"/>
              </w:rPr>
            </w:pPr>
            <w:r>
              <w:rPr>
                <w:sz w:val="16"/>
                <w:szCs w:val="16"/>
              </w:rPr>
              <w:t>0502</w:t>
            </w:r>
          </w:p>
        </w:tc>
        <w:tc>
          <w:tcPr>
            <w:tcW w:w="449" w:type="dxa"/>
            <w:shd w:val="solid" w:color="FFFFFF" w:fill="auto"/>
          </w:tcPr>
          <w:p w14:paraId="2078F1F3" w14:textId="77777777" w:rsidR="008A267B" w:rsidRDefault="008A267B" w:rsidP="008A267B">
            <w:pPr>
              <w:pStyle w:val="TAR"/>
              <w:rPr>
                <w:sz w:val="16"/>
                <w:szCs w:val="16"/>
              </w:rPr>
            </w:pPr>
            <w:r>
              <w:rPr>
                <w:sz w:val="16"/>
                <w:szCs w:val="16"/>
              </w:rPr>
              <w:t>1</w:t>
            </w:r>
          </w:p>
        </w:tc>
        <w:tc>
          <w:tcPr>
            <w:tcW w:w="449" w:type="dxa"/>
            <w:shd w:val="solid" w:color="FFFFFF" w:fill="auto"/>
          </w:tcPr>
          <w:p w14:paraId="5AE6C8DF" w14:textId="77777777" w:rsidR="008A267B" w:rsidRDefault="008A267B" w:rsidP="008A267B">
            <w:pPr>
              <w:pStyle w:val="TAC"/>
              <w:rPr>
                <w:sz w:val="16"/>
                <w:szCs w:val="16"/>
              </w:rPr>
            </w:pPr>
            <w:r>
              <w:rPr>
                <w:sz w:val="16"/>
                <w:szCs w:val="16"/>
              </w:rPr>
              <w:t>F</w:t>
            </w:r>
          </w:p>
        </w:tc>
        <w:tc>
          <w:tcPr>
            <w:tcW w:w="5241" w:type="dxa"/>
            <w:shd w:val="solid" w:color="FFFFFF" w:fill="auto"/>
          </w:tcPr>
          <w:p w14:paraId="62B50BCB"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56926374" w14:textId="77777777" w:rsidR="008A267B" w:rsidRDefault="008A267B" w:rsidP="008A267B">
            <w:pPr>
              <w:pStyle w:val="TAC"/>
              <w:rPr>
                <w:sz w:val="16"/>
                <w:szCs w:val="16"/>
              </w:rPr>
            </w:pPr>
            <w:r w:rsidRPr="004775C4">
              <w:rPr>
                <w:sz w:val="16"/>
                <w:szCs w:val="16"/>
              </w:rPr>
              <w:t>16.5.0</w:t>
            </w:r>
          </w:p>
        </w:tc>
      </w:tr>
      <w:tr w:rsidR="008A267B" w:rsidRPr="006B0D02" w14:paraId="3F6F0CE4" w14:textId="77777777" w:rsidTr="003F58D4">
        <w:tc>
          <w:tcPr>
            <w:tcW w:w="844" w:type="dxa"/>
            <w:shd w:val="solid" w:color="FFFFFF" w:fill="auto"/>
          </w:tcPr>
          <w:p w14:paraId="5E8B8F99" w14:textId="77777777" w:rsidR="008A267B" w:rsidRDefault="008A267B" w:rsidP="008A267B">
            <w:pPr>
              <w:pStyle w:val="TAC"/>
              <w:rPr>
                <w:sz w:val="16"/>
                <w:szCs w:val="16"/>
              </w:rPr>
            </w:pPr>
            <w:r>
              <w:rPr>
                <w:sz w:val="16"/>
                <w:szCs w:val="16"/>
              </w:rPr>
              <w:t>2020-03</w:t>
            </w:r>
          </w:p>
        </w:tc>
        <w:tc>
          <w:tcPr>
            <w:tcW w:w="953" w:type="dxa"/>
            <w:shd w:val="solid" w:color="FFFFFF" w:fill="auto"/>
          </w:tcPr>
          <w:p w14:paraId="2B10D612" w14:textId="77777777" w:rsidR="008A267B" w:rsidRDefault="008A267B" w:rsidP="008A267B">
            <w:pPr>
              <w:pStyle w:val="TAC"/>
              <w:rPr>
                <w:sz w:val="16"/>
                <w:szCs w:val="16"/>
              </w:rPr>
            </w:pPr>
            <w:r>
              <w:rPr>
                <w:sz w:val="16"/>
                <w:szCs w:val="16"/>
              </w:rPr>
              <w:t>CP-87e</w:t>
            </w:r>
          </w:p>
        </w:tc>
        <w:tc>
          <w:tcPr>
            <w:tcW w:w="1156" w:type="dxa"/>
            <w:shd w:val="solid" w:color="FFFFFF" w:fill="auto"/>
          </w:tcPr>
          <w:p w14:paraId="3FF1432F"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25AB4954" w14:textId="77777777" w:rsidR="008A267B" w:rsidRDefault="008A267B" w:rsidP="008A267B">
            <w:pPr>
              <w:pStyle w:val="TAL"/>
              <w:rPr>
                <w:sz w:val="16"/>
                <w:szCs w:val="16"/>
              </w:rPr>
            </w:pPr>
            <w:r>
              <w:rPr>
                <w:sz w:val="16"/>
                <w:szCs w:val="16"/>
              </w:rPr>
              <w:t>0503</w:t>
            </w:r>
          </w:p>
        </w:tc>
        <w:tc>
          <w:tcPr>
            <w:tcW w:w="449" w:type="dxa"/>
            <w:shd w:val="solid" w:color="FFFFFF" w:fill="auto"/>
          </w:tcPr>
          <w:p w14:paraId="3728DA88" w14:textId="77777777" w:rsidR="008A267B" w:rsidRDefault="008A267B" w:rsidP="008A267B">
            <w:pPr>
              <w:pStyle w:val="TAR"/>
              <w:rPr>
                <w:sz w:val="16"/>
                <w:szCs w:val="16"/>
              </w:rPr>
            </w:pPr>
            <w:r>
              <w:rPr>
                <w:sz w:val="16"/>
                <w:szCs w:val="16"/>
              </w:rPr>
              <w:t>1</w:t>
            </w:r>
          </w:p>
        </w:tc>
        <w:tc>
          <w:tcPr>
            <w:tcW w:w="449" w:type="dxa"/>
            <w:shd w:val="solid" w:color="FFFFFF" w:fill="auto"/>
          </w:tcPr>
          <w:p w14:paraId="35546408" w14:textId="77777777" w:rsidR="008A267B" w:rsidRDefault="008A267B" w:rsidP="008A267B">
            <w:pPr>
              <w:pStyle w:val="TAC"/>
              <w:rPr>
                <w:sz w:val="16"/>
                <w:szCs w:val="16"/>
              </w:rPr>
            </w:pPr>
            <w:r>
              <w:rPr>
                <w:sz w:val="16"/>
                <w:szCs w:val="16"/>
              </w:rPr>
              <w:t>F</w:t>
            </w:r>
          </w:p>
        </w:tc>
        <w:tc>
          <w:tcPr>
            <w:tcW w:w="5241" w:type="dxa"/>
            <w:shd w:val="solid" w:color="FFFFFF" w:fill="auto"/>
          </w:tcPr>
          <w:p w14:paraId="018E4B78"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AF1F5C9" w14:textId="77777777" w:rsidR="008A267B" w:rsidRDefault="008A267B" w:rsidP="008A267B">
            <w:pPr>
              <w:pStyle w:val="TAC"/>
              <w:rPr>
                <w:sz w:val="16"/>
                <w:szCs w:val="16"/>
              </w:rPr>
            </w:pPr>
            <w:r w:rsidRPr="004775C4">
              <w:rPr>
                <w:sz w:val="16"/>
                <w:szCs w:val="16"/>
              </w:rPr>
              <w:t>16.5.0</w:t>
            </w:r>
          </w:p>
        </w:tc>
      </w:tr>
      <w:tr w:rsidR="008A267B" w:rsidRPr="006B0D02" w14:paraId="4CB72CEC" w14:textId="77777777" w:rsidTr="003F58D4">
        <w:tc>
          <w:tcPr>
            <w:tcW w:w="844" w:type="dxa"/>
            <w:shd w:val="solid" w:color="FFFFFF" w:fill="auto"/>
          </w:tcPr>
          <w:p w14:paraId="224E6936" w14:textId="77777777" w:rsidR="008A267B" w:rsidRDefault="008A267B" w:rsidP="008A267B">
            <w:pPr>
              <w:pStyle w:val="TAC"/>
              <w:rPr>
                <w:sz w:val="16"/>
                <w:szCs w:val="16"/>
              </w:rPr>
            </w:pPr>
            <w:r>
              <w:rPr>
                <w:sz w:val="16"/>
                <w:szCs w:val="16"/>
              </w:rPr>
              <w:t>2020-03</w:t>
            </w:r>
          </w:p>
        </w:tc>
        <w:tc>
          <w:tcPr>
            <w:tcW w:w="953" w:type="dxa"/>
            <w:shd w:val="solid" w:color="FFFFFF" w:fill="auto"/>
          </w:tcPr>
          <w:p w14:paraId="3527030D" w14:textId="77777777" w:rsidR="008A267B" w:rsidRDefault="008A267B" w:rsidP="008A267B">
            <w:pPr>
              <w:pStyle w:val="TAC"/>
              <w:rPr>
                <w:sz w:val="16"/>
                <w:szCs w:val="16"/>
              </w:rPr>
            </w:pPr>
            <w:r>
              <w:rPr>
                <w:sz w:val="16"/>
                <w:szCs w:val="16"/>
              </w:rPr>
              <w:t>CP-87e</w:t>
            </w:r>
          </w:p>
        </w:tc>
        <w:tc>
          <w:tcPr>
            <w:tcW w:w="1156" w:type="dxa"/>
            <w:shd w:val="solid" w:color="FFFFFF" w:fill="auto"/>
          </w:tcPr>
          <w:p w14:paraId="34ACD9AC"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66276E0E" w14:textId="77777777" w:rsidR="008A267B" w:rsidRDefault="008A267B" w:rsidP="008A267B">
            <w:pPr>
              <w:pStyle w:val="TAL"/>
              <w:rPr>
                <w:sz w:val="16"/>
                <w:szCs w:val="16"/>
              </w:rPr>
            </w:pPr>
            <w:r>
              <w:rPr>
                <w:sz w:val="16"/>
                <w:szCs w:val="16"/>
              </w:rPr>
              <w:t>0504</w:t>
            </w:r>
          </w:p>
        </w:tc>
        <w:tc>
          <w:tcPr>
            <w:tcW w:w="449" w:type="dxa"/>
            <w:shd w:val="solid" w:color="FFFFFF" w:fill="auto"/>
          </w:tcPr>
          <w:p w14:paraId="11B5EF5F" w14:textId="77777777" w:rsidR="008A267B" w:rsidRDefault="008A267B" w:rsidP="008A267B">
            <w:pPr>
              <w:pStyle w:val="TAR"/>
              <w:rPr>
                <w:sz w:val="16"/>
                <w:szCs w:val="16"/>
              </w:rPr>
            </w:pPr>
          </w:p>
        </w:tc>
        <w:tc>
          <w:tcPr>
            <w:tcW w:w="449" w:type="dxa"/>
            <w:shd w:val="solid" w:color="FFFFFF" w:fill="auto"/>
          </w:tcPr>
          <w:p w14:paraId="0BACD2A7" w14:textId="77777777" w:rsidR="008A267B" w:rsidRDefault="008A267B" w:rsidP="008A267B">
            <w:pPr>
              <w:pStyle w:val="TAC"/>
              <w:rPr>
                <w:sz w:val="16"/>
                <w:szCs w:val="16"/>
              </w:rPr>
            </w:pPr>
            <w:r>
              <w:rPr>
                <w:sz w:val="16"/>
                <w:szCs w:val="16"/>
              </w:rPr>
              <w:t>F</w:t>
            </w:r>
          </w:p>
        </w:tc>
        <w:tc>
          <w:tcPr>
            <w:tcW w:w="5241" w:type="dxa"/>
            <w:shd w:val="solid" w:color="FFFFFF" w:fill="auto"/>
          </w:tcPr>
          <w:p w14:paraId="0019FA8F"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7FADE1AA" w14:textId="77777777" w:rsidR="008A267B" w:rsidRPr="004775C4" w:rsidRDefault="008A267B" w:rsidP="008A267B">
            <w:pPr>
              <w:pStyle w:val="TAC"/>
              <w:rPr>
                <w:sz w:val="16"/>
                <w:szCs w:val="16"/>
              </w:rPr>
            </w:pPr>
            <w:r>
              <w:rPr>
                <w:sz w:val="16"/>
                <w:szCs w:val="16"/>
              </w:rPr>
              <w:t>16.5.0</w:t>
            </w:r>
          </w:p>
        </w:tc>
      </w:tr>
      <w:tr w:rsidR="00CA6C78" w:rsidRPr="004775C4" w14:paraId="3509BB00"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2A432C15"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EED01"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D73539"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21C145"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004DAF"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B0EF57"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DAC25C" w14:textId="77777777" w:rsidR="00CA6C78" w:rsidRPr="00DC236F" w:rsidRDefault="00CA6C78" w:rsidP="0043406C">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5F1087" w14:textId="77777777" w:rsidR="00CA6C78" w:rsidRPr="004775C4" w:rsidRDefault="00CA6C78" w:rsidP="0043406C">
            <w:pPr>
              <w:pStyle w:val="TAC"/>
              <w:rPr>
                <w:sz w:val="16"/>
                <w:szCs w:val="16"/>
              </w:rPr>
            </w:pPr>
            <w:r>
              <w:rPr>
                <w:sz w:val="16"/>
                <w:szCs w:val="16"/>
              </w:rPr>
              <w:t>16.6.0</w:t>
            </w:r>
          </w:p>
        </w:tc>
      </w:tr>
      <w:tr w:rsidR="004A4C48" w:rsidRPr="004775C4" w14:paraId="781BC94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5157AC11"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70E371"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D222AB"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C88D1F0"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EAB989"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DC6BFA"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2719ED"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A9D92" w14:textId="77777777" w:rsidR="004A4C48" w:rsidRPr="004775C4" w:rsidRDefault="004A4C48" w:rsidP="0043406C">
            <w:pPr>
              <w:pStyle w:val="TAC"/>
              <w:rPr>
                <w:sz w:val="16"/>
                <w:szCs w:val="16"/>
              </w:rPr>
            </w:pPr>
            <w:r>
              <w:rPr>
                <w:sz w:val="16"/>
                <w:szCs w:val="16"/>
              </w:rPr>
              <w:t>16.6.0</w:t>
            </w:r>
          </w:p>
        </w:tc>
      </w:tr>
      <w:tr w:rsidR="00BC4BBB" w:rsidRPr="004775C4" w14:paraId="68566DB0"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5D055719"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EB3DD0"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AF2556"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3826BE"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32F9FA"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ACB314"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5ED623" w14:textId="77777777" w:rsidR="00BC4BBB" w:rsidRPr="00BA6628" w:rsidRDefault="00BC4BBB" w:rsidP="0043406C">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49EEAF" w14:textId="77777777" w:rsidR="00BC4BBB" w:rsidRDefault="00BC4BBB" w:rsidP="0043406C">
            <w:pPr>
              <w:pStyle w:val="TAC"/>
              <w:rPr>
                <w:sz w:val="16"/>
                <w:szCs w:val="16"/>
              </w:rPr>
            </w:pPr>
            <w:r>
              <w:rPr>
                <w:sz w:val="16"/>
                <w:szCs w:val="16"/>
              </w:rPr>
              <w:t>16.6.0</w:t>
            </w:r>
          </w:p>
        </w:tc>
      </w:tr>
      <w:tr w:rsidR="00C22FD4" w:rsidRPr="004775C4" w14:paraId="45F7ACE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6BAE907"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8AA78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ACFA5"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CDDB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250D5"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03BA52"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0FA572"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4ACF17" w14:textId="77777777" w:rsidR="00C22FD4" w:rsidRDefault="00C22FD4" w:rsidP="00C22FD4">
            <w:pPr>
              <w:pStyle w:val="TAC"/>
              <w:rPr>
                <w:sz w:val="16"/>
                <w:szCs w:val="16"/>
              </w:rPr>
            </w:pPr>
            <w:r>
              <w:rPr>
                <w:sz w:val="16"/>
                <w:szCs w:val="16"/>
              </w:rPr>
              <w:t>16.6.0</w:t>
            </w:r>
          </w:p>
        </w:tc>
      </w:tr>
      <w:tr w:rsidR="002F00A1" w:rsidRPr="004775C4" w14:paraId="543D3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9B0E406"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28864F"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54D29"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5DC3CF"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2DB298"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293542"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CD5C1"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D13077" w14:textId="77777777" w:rsidR="002F00A1" w:rsidRDefault="002F00A1" w:rsidP="002F00A1">
            <w:pPr>
              <w:pStyle w:val="TAC"/>
              <w:rPr>
                <w:sz w:val="16"/>
                <w:szCs w:val="16"/>
              </w:rPr>
            </w:pPr>
            <w:r>
              <w:rPr>
                <w:sz w:val="16"/>
                <w:szCs w:val="16"/>
              </w:rPr>
              <w:t>16.6.0</w:t>
            </w:r>
          </w:p>
        </w:tc>
      </w:tr>
      <w:tr w:rsidR="00062B77" w:rsidRPr="004775C4" w14:paraId="19BF08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CC8CE91"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A9681E"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0C1FC3"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2B6603"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F569B0"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E474A8"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5C2433"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AA32" w14:textId="77777777" w:rsidR="00062B77" w:rsidRDefault="00062B77" w:rsidP="00062B77">
            <w:pPr>
              <w:pStyle w:val="TAC"/>
              <w:rPr>
                <w:sz w:val="16"/>
                <w:szCs w:val="16"/>
              </w:rPr>
            </w:pPr>
            <w:r>
              <w:rPr>
                <w:sz w:val="16"/>
                <w:szCs w:val="16"/>
              </w:rPr>
              <w:t>16.6.0</w:t>
            </w:r>
          </w:p>
        </w:tc>
      </w:tr>
      <w:tr w:rsidR="00062B77" w:rsidRPr="004775C4" w14:paraId="5DDB79E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0C047C8"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8E91CE"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7C76FC"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D71CB"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336730"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0A92C1"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ACA266"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DEE3F2" w14:textId="77777777" w:rsidR="00062B77" w:rsidRPr="004775C4" w:rsidRDefault="00062B77" w:rsidP="00062B77">
            <w:pPr>
              <w:pStyle w:val="TAC"/>
              <w:rPr>
                <w:sz w:val="16"/>
                <w:szCs w:val="16"/>
              </w:rPr>
            </w:pPr>
            <w:r>
              <w:rPr>
                <w:sz w:val="16"/>
                <w:szCs w:val="16"/>
              </w:rPr>
              <w:t>16.6.0</w:t>
            </w:r>
          </w:p>
        </w:tc>
      </w:tr>
      <w:tr w:rsidR="001366FF" w:rsidRPr="004775C4" w14:paraId="2B539CB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E17015"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5C08E"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208C2C8"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253929"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0ED72C"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61A7CC"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6F1DC5"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ED5CE2E" w14:textId="77777777" w:rsidR="001366FF" w:rsidRDefault="001366FF" w:rsidP="001366FF">
            <w:pPr>
              <w:pStyle w:val="TAC"/>
              <w:rPr>
                <w:sz w:val="16"/>
                <w:szCs w:val="16"/>
              </w:rPr>
            </w:pPr>
            <w:r>
              <w:rPr>
                <w:sz w:val="16"/>
                <w:szCs w:val="16"/>
              </w:rPr>
              <w:t>16.6.0</w:t>
            </w:r>
          </w:p>
        </w:tc>
      </w:tr>
      <w:tr w:rsidR="00523ACB" w:rsidRPr="004775C4" w14:paraId="183E0BA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1B008C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4E5EA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927074"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10409"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348457"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5EADB"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CF97AC"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FA593B" w14:textId="77777777" w:rsidR="00523ACB" w:rsidRDefault="00523ACB" w:rsidP="00523ACB">
            <w:pPr>
              <w:pStyle w:val="TAC"/>
              <w:rPr>
                <w:sz w:val="16"/>
                <w:szCs w:val="16"/>
              </w:rPr>
            </w:pPr>
            <w:r>
              <w:rPr>
                <w:sz w:val="16"/>
                <w:szCs w:val="16"/>
              </w:rPr>
              <w:t>16.6.0</w:t>
            </w:r>
          </w:p>
        </w:tc>
      </w:tr>
      <w:tr w:rsidR="00523ACB" w:rsidRPr="004775C4" w14:paraId="7D74772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5273C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30EFF7"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7299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A2A6A"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B9FD13"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E903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5EED9C"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CE67E5" w14:textId="77777777" w:rsidR="00523ACB" w:rsidRDefault="00523ACB" w:rsidP="00523ACB">
            <w:pPr>
              <w:pStyle w:val="TAC"/>
              <w:rPr>
                <w:sz w:val="16"/>
                <w:szCs w:val="16"/>
              </w:rPr>
            </w:pPr>
            <w:r>
              <w:rPr>
                <w:sz w:val="16"/>
                <w:szCs w:val="16"/>
              </w:rPr>
              <w:t>16.6.0</w:t>
            </w:r>
          </w:p>
        </w:tc>
      </w:tr>
      <w:tr w:rsidR="00523ACB" w:rsidRPr="004775C4" w14:paraId="44F23C9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80C37D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C7D6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771609"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951ADB"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41742"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6CEE54"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0004ED"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9CE0A" w14:textId="77777777" w:rsidR="00523ACB" w:rsidRDefault="00523ACB" w:rsidP="00523ACB">
            <w:pPr>
              <w:pStyle w:val="TAC"/>
              <w:rPr>
                <w:sz w:val="16"/>
                <w:szCs w:val="16"/>
              </w:rPr>
            </w:pPr>
            <w:r>
              <w:rPr>
                <w:sz w:val="16"/>
                <w:szCs w:val="16"/>
              </w:rPr>
              <w:t>16.6.0</w:t>
            </w:r>
          </w:p>
        </w:tc>
      </w:tr>
      <w:tr w:rsidR="00523ACB" w:rsidRPr="004775C4" w14:paraId="0CCA3C3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C0B100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718A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E4847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B9F921"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97609A"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619FDA"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E58F8"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E7F5B6" w14:textId="77777777" w:rsidR="00523ACB" w:rsidRDefault="00523ACB" w:rsidP="00523ACB">
            <w:pPr>
              <w:pStyle w:val="TAC"/>
              <w:rPr>
                <w:sz w:val="16"/>
                <w:szCs w:val="16"/>
              </w:rPr>
            </w:pPr>
            <w:r>
              <w:rPr>
                <w:sz w:val="16"/>
                <w:szCs w:val="16"/>
              </w:rPr>
              <w:t>16.6.0</w:t>
            </w:r>
          </w:p>
        </w:tc>
      </w:tr>
      <w:tr w:rsidR="00523ACB" w:rsidRPr="004775C4" w14:paraId="348C872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7579A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C9BE4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BC1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BA543C"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3E5D2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7CB4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8F1CAB"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4BA1D8" w14:textId="77777777" w:rsidR="00523ACB" w:rsidRDefault="00523ACB" w:rsidP="00523ACB">
            <w:pPr>
              <w:pStyle w:val="TAC"/>
              <w:rPr>
                <w:sz w:val="16"/>
                <w:szCs w:val="16"/>
              </w:rPr>
            </w:pPr>
            <w:r>
              <w:rPr>
                <w:sz w:val="16"/>
                <w:szCs w:val="16"/>
              </w:rPr>
              <w:t>16.6.0</w:t>
            </w:r>
          </w:p>
        </w:tc>
      </w:tr>
      <w:tr w:rsidR="00523ACB" w:rsidRPr="004775C4" w14:paraId="59686A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29B90A"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C6E4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0E813C"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0E1E4"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6D4D9"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006DB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CBF4C"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C38F97" w14:textId="77777777" w:rsidR="00523ACB" w:rsidRDefault="00523ACB" w:rsidP="00523ACB">
            <w:pPr>
              <w:pStyle w:val="TAC"/>
              <w:rPr>
                <w:sz w:val="16"/>
                <w:szCs w:val="16"/>
              </w:rPr>
            </w:pPr>
            <w:r>
              <w:rPr>
                <w:sz w:val="16"/>
                <w:szCs w:val="16"/>
              </w:rPr>
              <w:t>16.6.0</w:t>
            </w:r>
          </w:p>
        </w:tc>
      </w:tr>
      <w:tr w:rsidR="00523ACB" w:rsidRPr="004775C4" w14:paraId="135408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5CC5CC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FB839"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B478F"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952585"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D40B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38D824"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C8BC3C"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EA3DDC" w14:textId="77777777" w:rsidR="00523ACB" w:rsidRDefault="00523ACB" w:rsidP="00523ACB">
            <w:pPr>
              <w:pStyle w:val="TAC"/>
              <w:rPr>
                <w:sz w:val="16"/>
                <w:szCs w:val="16"/>
              </w:rPr>
            </w:pPr>
            <w:r>
              <w:rPr>
                <w:sz w:val="16"/>
                <w:szCs w:val="16"/>
              </w:rPr>
              <w:t>16.6.0</w:t>
            </w:r>
          </w:p>
        </w:tc>
      </w:tr>
      <w:tr w:rsidR="00523ACB" w:rsidRPr="004775C4" w14:paraId="75682B2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9DE848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8F368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2B2903"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D147BD"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9C3A7"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9394AB"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BB2409"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1625BCA" w14:textId="77777777" w:rsidR="00523ACB" w:rsidRDefault="00523ACB" w:rsidP="00523ACB">
            <w:pPr>
              <w:pStyle w:val="TAC"/>
              <w:rPr>
                <w:sz w:val="16"/>
                <w:szCs w:val="16"/>
              </w:rPr>
            </w:pPr>
            <w:r>
              <w:rPr>
                <w:sz w:val="16"/>
                <w:szCs w:val="16"/>
              </w:rPr>
              <w:t>16.6.0</w:t>
            </w:r>
          </w:p>
        </w:tc>
      </w:tr>
      <w:tr w:rsidR="00523ACB" w:rsidRPr="004775C4" w14:paraId="49164C5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84C37AF"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00F72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17B245"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1EE5FE"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6A34D0"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78ED0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28DF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21B480" w14:textId="77777777" w:rsidR="00523ACB" w:rsidRDefault="00523ACB" w:rsidP="00523ACB">
            <w:pPr>
              <w:pStyle w:val="TAC"/>
              <w:rPr>
                <w:sz w:val="16"/>
                <w:szCs w:val="16"/>
              </w:rPr>
            </w:pPr>
            <w:r>
              <w:rPr>
                <w:sz w:val="16"/>
                <w:szCs w:val="16"/>
              </w:rPr>
              <w:t>16.6.0</w:t>
            </w:r>
          </w:p>
        </w:tc>
      </w:tr>
      <w:tr w:rsidR="00523ACB" w:rsidRPr="004775C4" w14:paraId="1CED547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77BAE7F"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E238D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AC8ADF"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847E8"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CB6047"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96B3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D22A1E"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A68947" w14:textId="77777777" w:rsidR="00523ACB" w:rsidRDefault="00523ACB" w:rsidP="00523ACB">
            <w:pPr>
              <w:pStyle w:val="TAC"/>
              <w:rPr>
                <w:sz w:val="16"/>
                <w:szCs w:val="16"/>
              </w:rPr>
            </w:pPr>
            <w:r>
              <w:rPr>
                <w:sz w:val="16"/>
                <w:szCs w:val="16"/>
              </w:rPr>
              <w:t>16.6.0</w:t>
            </w:r>
          </w:p>
        </w:tc>
      </w:tr>
      <w:tr w:rsidR="00523ACB" w:rsidRPr="004775C4" w14:paraId="04B30CE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7CE33D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A6C9E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59D12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EB6CFB"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C0A816"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FD11BC"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9E268B"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39AD1E" w14:textId="77777777" w:rsidR="00523ACB" w:rsidRDefault="00523ACB" w:rsidP="00523ACB">
            <w:pPr>
              <w:pStyle w:val="TAC"/>
              <w:rPr>
                <w:sz w:val="16"/>
                <w:szCs w:val="16"/>
              </w:rPr>
            </w:pPr>
            <w:r>
              <w:rPr>
                <w:sz w:val="16"/>
                <w:szCs w:val="16"/>
              </w:rPr>
              <w:t>16.6.0</w:t>
            </w:r>
          </w:p>
        </w:tc>
      </w:tr>
      <w:tr w:rsidR="00523ACB" w:rsidRPr="004775C4" w14:paraId="5DC5873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401B0F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EEA11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A5B887"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A50B74"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B53715"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0F079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A2A8C8"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EFB2" w14:textId="77777777" w:rsidR="00523ACB" w:rsidRDefault="00523ACB" w:rsidP="00523ACB">
            <w:pPr>
              <w:pStyle w:val="TAC"/>
              <w:rPr>
                <w:sz w:val="16"/>
                <w:szCs w:val="16"/>
              </w:rPr>
            </w:pPr>
            <w:r>
              <w:rPr>
                <w:sz w:val="16"/>
                <w:szCs w:val="16"/>
              </w:rPr>
              <w:t>16.6.0</w:t>
            </w:r>
          </w:p>
        </w:tc>
      </w:tr>
      <w:tr w:rsidR="00523ACB" w:rsidRPr="004775C4" w14:paraId="7192BF6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DE0ECB8"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6415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6548B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A2C74D"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C4D1E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476CA"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3DD2E4"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D02E72" w14:textId="77777777" w:rsidR="00523ACB" w:rsidRDefault="00523ACB" w:rsidP="00523ACB">
            <w:pPr>
              <w:pStyle w:val="TAC"/>
              <w:rPr>
                <w:sz w:val="16"/>
                <w:szCs w:val="16"/>
              </w:rPr>
            </w:pPr>
            <w:r>
              <w:rPr>
                <w:sz w:val="16"/>
                <w:szCs w:val="16"/>
              </w:rPr>
              <w:t>16.6.0</w:t>
            </w:r>
          </w:p>
        </w:tc>
      </w:tr>
      <w:tr w:rsidR="00523ACB" w:rsidRPr="004775C4" w14:paraId="66180C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5C5B32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76A5D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C4748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B66570"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5E34BB"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9C8D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3BCBCF"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0691E7" w14:textId="77777777" w:rsidR="00523ACB" w:rsidRDefault="00523ACB" w:rsidP="00523ACB">
            <w:pPr>
              <w:pStyle w:val="TAC"/>
              <w:rPr>
                <w:sz w:val="16"/>
                <w:szCs w:val="16"/>
              </w:rPr>
            </w:pPr>
            <w:r>
              <w:rPr>
                <w:sz w:val="16"/>
                <w:szCs w:val="16"/>
              </w:rPr>
              <w:t>16.6.0</w:t>
            </w:r>
          </w:p>
        </w:tc>
      </w:tr>
      <w:tr w:rsidR="00283A4F" w:rsidRPr="004775C4" w14:paraId="67CF47F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9B0270"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B960F3"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C91115"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1456B"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F0FE33"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4CCAF"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3D2D77"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060A8B" w14:textId="77777777" w:rsidR="00283A4F" w:rsidRDefault="00283A4F" w:rsidP="00283A4F">
            <w:pPr>
              <w:pStyle w:val="TAC"/>
              <w:rPr>
                <w:sz w:val="16"/>
                <w:szCs w:val="16"/>
              </w:rPr>
            </w:pPr>
            <w:r>
              <w:rPr>
                <w:sz w:val="16"/>
                <w:szCs w:val="16"/>
              </w:rPr>
              <w:t>16.6.0</w:t>
            </w:r>
          </w:p>
        </w:tc>
      </w:tr>
      <w:tr w:rsidR="00523ACB" w:rsidRPr="004775C4" w14:paraId="0E5A93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607D36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5CAA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7BE692"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494595"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FF371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F1AF5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E0A725" w14:textId="77777777" w:rsidR="00523ACB" w:rsidRPr="002074DC" w:rsidRDefault="00523ACB" w:rsidP="00523ACB">
            <w:pPr>
              <w:pStyle w:val="TAL"/>
              <w:rPr>
                <w:sz w:val="16"/>
                <w:szCs w:val="16"/>
              </w:rPr>
            </w:pPr>
            <w:r w:rsidRPr="00DC236F">
              <w:rPr>
                <w:sz w:val="16"/>
                <w:szCs w:val="16"/>
              </w:rPr>
              <w:t>Resolving editor</w:t>
            </w:r>
            <w:r w:rsidR="00962AC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793106" w14:textId="77777777" w:rsidR="00523ACB" w:rsidRDefault="00523ACB" w:rsidP="00523ACB">
            <w:pPr>
              <w:pStyle w:val="TAC"/>
              <w:rPr>
                <w:sz w:val="16"/>
                <w:szCs w:val="16"/>
              </w:rPr>
            </w:pPr>
            <w:r>
              <w:rPr>
                <w:sz w:val="16"/>
                <w:szCs w:val="16"/>
              </w:rPr>
              <w:t>16.6.0</w:t>
            </w:r>
          </w:p>
        </w:tc>
      </w:tr>
      <w:tr w:rsidR="00523ACB" w:rsidRPr="004775C4" w14:paraId="2826400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D23FA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DFB59D"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4735B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EE51DC7"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422C7"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6EAB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87075B"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321395" w14:textId="77777777" w:rsidR="00523ACB" w:rsidRDefault="00523ACB" w:rsidP="00523ACB">
            <w:pPr>
              <w:pStyle w:val="TAC"/>
              <w:rPr>
                <w:sz w:val="16"/>
                <w:szCs w:val="16"/>
              </w:rPr>
            </w:pPr>
            <w:r>
              <w:rPr>
                <w:sz w:val="16"/>
                <w:szCs w:val="16"/>
              </w:rPr>
              <w:t>16.6.0</w:t>
            </w:r>
          </w:p>
        </w:tc>
      </w:tr>
      <w:tr w:rsidR="00523ACB" w:rsidRPr="004775C4" w14:paraId="7C8832E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E7415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6BB27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AA5CD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B792BE"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85748A"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D4B32B"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EA34B7"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F51DE1" w14:textId="77777777" w:rsidR="00523ACB" w:rsidRDefault="00523ACB" w:rsidP="00523ACB">
            <w:pPr>
              <w:pStyle w:val="TAC"/>
              <w:rPr>
                <w:sz w:val="16"/>
                <w:szCs w:val="16"/>
              </w:rPr>
            </w:pPr>
            <w:r>
              <w:rPr>
                <w:sz w:val="16"/>
                <w:szCs w:val="16"/>
              </w:rPr>
              <w:t>16.6.0</w:t>
            </w:r>
          </w:p>
        </w:tc>
      </w:tr>
      <w:tr w:rsidR="00523ACB" w:rsidRPr="00DC236F" w14:paraId="24D7321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016A76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11D9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7A1243"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1B6257"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880D1"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92AA43"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9AD277"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88D81A" w14:textId="77777777" w:rsidR="00523ACB" w:rsidRDefault="00523ACB" w:rsidP="00523ACB">
            <w:pPr>
              <w:pStyle w:val="TAC"/>
              <w:rPr>
                <w:sz w:val="16"/>
                <w:szCs w:val="16"/>
              </w:rPr>
            </w:pPr>
            <w:r>
              <w:rPr>
                <w:sz w:val="16"/>
                <w:szCs w:val="16"/>
              </w:rPr>
              <w:t>16.6.0</w:t>
            </w:r>
          </w:p>
        </w:tc>
      </w:tr>
      <w:tr w:rsidR="00523ACB" w:rsidRPr="00523ACB" w14:paraId="61AC8E8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EAA661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1C4FBD"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2BBA09"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8CC3D5"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41B70B"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17F3B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DA1B3"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613149" w14:textId="77777777" w:rsidR="00523ACB" w:rsidRDefault="00523ACB" w:rsidP="00523ACB">
            <w:pPr>
              <w:pStyle w:val="TAC"/>
              <w:rPr>
                <w:sz w:val="16"/>
                <w:szCs w:val="16"/>
              </w:rPr>
            </w:pPr>
            <w:r>
              <w:rPr>
                <w:sz w:val="16"/>
                <w:szCs w:val="16"/>
              </w:rPr>
              <w:t>16.6.0</w:t>
            </w:r>
          </w:p>
        </w:tc>
      </w:tr>
      <w:tr w:rsidR="00523ACB" w:rsidRPr="00523ACB" w14:paraId="53E69C9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3E4455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45810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0731879"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7E9F43"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0CE37"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E3FE0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944706"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75A925" w14:textId="77777777" w:rsidR="00523ACB" w:rsidRDefault="00523ACB" w:rsidP="00523ACB">
            <w:pPr>
              <w:pStyle w:val="TAC"/>
              <w:rPr>
                <w:sz w:val="16"/>
                <w:szCs w:val="16"/>
              </w:rPr>
            </w:pPr>
            <w:r>
              <w:rPr>
                <w:sz w:val="16"/>
                <w:szCs w:val="16"/>
              </w:rPr>
              <w:t>16.6.0</w:t>
            </w:r>
          </w:p>
        </w:tc>
      </w:tr>
      <w:tr w:rsidR="001674B1" w:rsidRPr="00523ACB" w14:paraId="2B449FD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118CB7"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0361A"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385353"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CE13C64"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D6ACBB"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AD6B10"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F0F238"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892B07" w14:textId="77777777" w:rsidR="001674B1" w:rsidRDefault="001674B1" w:rsidP="00523ACB">
            <w:pPr>
              <w:pStyle w:val="TAC"/>
              <w:rPr>
                <w:sz w:val="16"/>
                <w:szCs w:val="16"/>
              </w:rPr>
            </w:pPr>
            <w:r>
              <w:rPr>
                <w:sz w:val="16"/>
                <w:szCs w:val="16"/>
              </w:rPr>
              <w:t>16.6.1</w:t>
            </w:r>
          </w:p>
        </w:tc>
      </w:tr>
      <w:tr w:rsidR="00BE3826" w:rsidRPr="00523ACB" w14:paraId="5932D5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2B484A0"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50A439"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B8FE18"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F8B1F7"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02301"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DBA1C5"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D9FC8C"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BA7BF9" w14:textId="77777777" w:rsidR="00BE3826" w:rsidRDefault="00BE3826" w:rsidP="00523ACB">
            <w:pPr>
              <w:pStyle w:val="TAC"/>
              <w:rPr>
                <w:sz w:val="16"/>
                <w:szCs w:val="16"/>
              </w:rPr>
            </w:pPr>
            <w:r>
              <w:rPr>
                <w:sz w:val="16"/>
                <w:szCs w:val="16"/>
              </w:rPr>
              <w:t>16.7.0</w:t>
            </w:r>
          </w:p>
        </w:tc>
      </w:tr>
      <w:tr w:rsidR="00502145" w:rsidRPr="00523ACB" w14:paraId="4B296B7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3A309F"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6800E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F78026"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FC10AB"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1821F2"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DB391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2A5B68"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019122" w14:textId="77777777" w:rsidR="00502145" w:rsidRDefault="00502145" w:rsidP="00502145">
            <w:pPr>
              <w:pStyle w:val="TAC"/>
              <w:rPr>
                <w:sz w:val="16"/>
                <w:szCs w:val="16"/>
              </w:rPr>
            </w:pPr>
            <w:r w:rsidRPr="00CA1697">
              <w:rPr>
                <w:sz w:val="16"/>
                <w:szCs w:val="16"/>
              </w:rPr>
              <w:t>16.7.0</w:t>
            </w:r>
          </w:p>
        </w:tc>
      </w:tr>
      <w:tr w:rsidR="00502145" w:rsidRPr="00523ACB" w14:paraId="20512F3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0D85B6"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CF4ECB"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73A5"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778017"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79FC01"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596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03903E"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C193D5" w14:textId="77777777" w:rsidR="00502145" w:rsidRDefault="00502145" w:rsidP="00502145">
            <w:pPr>
              <w:pStyle w:val="TAC"/>
              <w:rPr>
                <w:sz w:val="16"/>
                <w:szCs w:val="16"/>
              </w:rPr>
            </w:pPr>
            <w:r w:rsidRPr="00CA1697">
              <w:rPr>
                <w:sz w:val="16"/>
                <w:szCs w:val="16"/>
              </w:rPr>
              <w:t>16.7.0</w:t>
            </w:r>
          </w:p>
        </w:tc>
      </w:tr>
      <w:tr w:rsidR="00502145" w:rsidRPr="00523ACB" w14:paraId="2DEFCA3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58D2CD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FE287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6360CD"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85972E"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5792D"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06BFC4"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F784F7"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B4CB80" w14:textId="77777777" w:rsidR="00502145" w:rsidRDefault="00502145" w:rsidP="00502145">
            <w:pPr>
              <w:pStyle w:val="TAC"/>
              <w:rPr>
                <w:sz w:val="16"/>
                <w:szCs w:val="16"/>
              </w:rPr>
            </w:pPr>
            <w:r w:rsidRPr="00CA1697">
              <w:rPr>
                <w:sz w:val="16"/>
                <w:szCs w:val="16"/>
              </w:rPr>
              <w:t>16.7.0</w:t>
            </w:r>
          </w:p>
        </w:tc>
      </w:tr>
      <w:tr w:rsidR="00502145" w:rsidRPr="00523ACB" w14:paraId="44CC839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2C615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030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A1000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8A05BF"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0B5311"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E957C"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97583"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5DF6A9" w14:textId="77777777" w:rsidR="00502145" w:rsidRDefault="00502145" w:rsidP="00502145">
            <w:pPr>
              <w:pStyle w:val="TAC"/>
              <w:rPr>
                <w:sz w:val="16"/>
                <w:szCs w:val="16"/>
              </w:rPr>
            </w:pPr>
            <w:r w:rsidRPr="00CA1697">
              <w:rPr>
                <w:sz w:val="16"/>
                <w:szCs w:val="16"/>
              </w:rPr>
              <w:t>16.7.0</w:t>
            </w:r>
          </w:p>
        </w:tc>
      </w:tr>
      <w:tr w:rsidR="00502145" w:rsidRPr="00523ACB" w14:paraId="77257B9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4E11BA8"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EEFA22"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EDF2A"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C42EFE"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4B8CDB"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678B72"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5D5EBD"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08800F" w14:textId="77777777" w:rsidR="00502145" w:rsidRDefault="00502145" w:rsidP="00502145">
            <w:pPr>
              <w:pStyle w:val="TAC"/>
              <w:rPr>
                <w:sz w:val="16"/>
                <w:szCs w:val="16"/>
              </w:rPr>
            </w:pPr>
            <w:r w:rsidRPr="00CA1697">
              <w:rPr>
                <w:sz w:val="16"/>
                <w:szCs w:val="16"/>
              </w:rPr>
              <w:t>16.7.0</w:t>
            </w:r>
          </w:p>
        </w:tc>
      </w:tr>
      <w:tr w:rsidR="00502145" w:rsidRPr="00523ACB" w14:paraId="4F5FEB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40430C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CFBD6C"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A2B991"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B5C7A4"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B8C1DC"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F1E240"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81761C"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9CE73D" w14:textId="77777777" w:rsidR="00502145" w:rsidRDefault="00502145" w:rsidP="00502145">
            <w:pPr>
              <w:pStyle w:val="TAC"/>
              <w:rPr>
                <w:sz w:val="16"/>
                <w:szCs w:val="16"/>
              </w:rPr>
            </w:pPr>
            <w:r w:rsidRPr="00CA1697">
              <w:rPr>
                <w:sz w:val="16"/>
                <w:szCs w:val="16"/>
              </w:rPr>
              <w:t>16.7.0</w:t>
            </w:r>
          </w:p>
        </w:tc>
      </w:tr>
      <w:tr w:rsidR="00502145" w:rsidRPr="00523ACB" w14:paraId="7948C7B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DC324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818E2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376F7E"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BD2266"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DD4C91"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CF224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62E232"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8C814B" w14:textId="77777777" w:rsidR="00502145" w:rsidRDefault="00502145" w:rsidP="00502145">
            <w:pPr>
              <w:pStyle w:val="TAC"/>
              <w:rPr>
                <w:sz w:val="16"/>
                <w:szCs w:val="16"/>
              </w:rPr>
            </w:pPr>
            <w:r w:rsidRPr="00CA1697">
              <w:rPr>
                <w:sz w:val="16"/>
                <w:szCs w:val="16"/>
              </w:rPr>
              <w:t>16.7.0</w:t>
            </w:r>
          </w:p>
        </w:tc>
      </w:tr>
      <w:tr w:rsidR="00502145" w:rsidRPr="00523ACB" w14:paraId="186E225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8230E39"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E5910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977CF"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617F1"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8146E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ACBC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B8C81E"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20888" w14:textId="77777777" w:rsidR="00502145" w:rsidRDefault="00502145" w:rsidP="00502145">
            <w:pPr>
              <w:pStyle w:val="TAC"/>
              <w:rPr>
                <w:sz w:val="16"/>
                <w:szCs w:val="16"/>
              </w:rPr>
            </w:pPr>
            <w:r w:rsidRPr="00CA1697">
              <w:rPr>
                <w:sz w:val="16"/>
                <w:szCs w:val="16"/>
              </w:rPr>
              <w:t>16.7.0</w:t>
            </w:r>
          </w:p>
        </w:tc>
      </w:tr>
      <w:tr w:rsidR="00502145" w:rsidRPr="00523ACB" w14:paraId="0AEB592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4287B1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7C5A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366166"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4355B5"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3BB773"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A78C"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99D7E81"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A0AC9C4" w14:textId="77777777" w:rsidR="00502145" w:rsidRDefault="00502145" w:rsidP="00502145">
            <w:pPr>
              <w:pStyle w:val="TAC"/>
              <w:rPr>
                <w:sz w:val="16"/>
                <w:szCs w:val="16"/>
              </w:rPr>
            </w:pPr>
            <w:r w:rsidRPr="00CA1697">
              <w:rPr>
                <w:sz w:val="16"/>
                <w:szCs w:val="16"/>
              </w:rPr>
              <w:t>16.7.0</w:t>
            </w:r>
          </w:p>
        </w:tc>
      </w:tr>
      <w:tr w:rsidR="00502145" w:rsidRPr="00523ACB" w14:paraId="6EC6E8E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1C88EE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1FFEC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EDD1D"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F55573"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DC090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528D5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5D105" w14:textId="77777777" w:rsidR="00502145" w:rsidRPr="007A6AAD" w:rsidRDefault="00502145" w:rsidP="00502145">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309B6A" w14:textId="77777777" w:rsidR="00502145" w:rsidRDefault="00502145" w:rsidP="00502145">
            <w:pPr>
              <w:pStyle w:val="TAC"/>
              <w:rPr>
                <w:sz w:val="16"/>
                <w:szCs w:val="16"/>
              </w:rPr>
            </w:pPr>
            <w:r w:rsidRPr="00CA1697">
              <w:rPr>
                <w:sz w:val="16"/>
                <w:szCs w:val="16"/>
              </w:rPr>
              <w:t>16.7.0</w:t>
            </w:r>
          </w:p>
        </w:tc>
      </w:tr>
      <w:tr w:rsidR="00502145" w:rsidRPr="00523ACB" w14:paraId="6BD0661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FE0E27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5DE532"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2E9ECF"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8F3768"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4D39D7"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B0DB9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E65F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994DA" w14:textId="77777777" w:rsidR="00502145" w:rsidRDefault="00502145" w:rsidP="00502145">
            <w:pPr>
              <w:pStyle w:val="TAC"/>
              <w:rPr>
                <w:sz w:val="16"/>
                <w:szCs w:val="16"/>
              </w:rPr>
            </w:pPr>
            <w:r w:rsidRPr="00CA1697">
              <w:rPr>
                <w:sz w:val="16"/>
                <w:szCs w:val="16"/>
              </w:rPr>
              <w:t>16.7.0</w:t>
            </w:r>
          </w:p>
        </w:tc>
      </w:tr>
      <w:tr w:rsidR="00502145" w:rsidRPr="00523ACB" w14:paraId="25E0D15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E9FDD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BBE77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AB8936"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BBB34F"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DABD9B"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8D054"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4D0B5E"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A01B9" w14:textId="77777777" w:rsidR="00502145" w:rsidRDefault="00502145" w:rsidP="00502145">
            <w:pPr>
              <w:pStyle w:val="TAC"/>
              <w:rPr>
                <w:sz w:val="16"/>
                <w:szCs w:val="16"/>
              </w:rPr>
            </w:pPr>
            <w:r w:rsidRPr="00CA1697">
              <w:rPr>
                <w:sz w:val="16"/>
                <w:szCs w:val="16"/>
              </w:rPr>
              <w:t>16.7.0</w:t>
            </w:r>
          </w:p>
        </w:tc>
      </w:tr>
      <w:tr w:rsidR="008C7C9B" w:rsidRPr="00523ACB" w14:paraId="599A06F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CCB430E" w14:textId="77777777" w:rsidR="008C7C9B" w:rsidRDefault="008C7C9B" w:rsidP="008C7C9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D84B1F" w14:textId="77777777" w:rsidR="008C7C9B" w:rsidRDefault="008C7C9B" w:rsidP="008C7C9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C6D8B3" w14:textId="77777777" w:rsidR="008C7C9B" w:rsidRPr="00502145" w:rsidRDefault="00E94E4A" w:rsidP="008C7C9B">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742F36" w14:textId="77777777" w:rsidR="008C7C9B" w:rsidRDefault="00E94E4A" w:rsidP="008C7C9B">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43D88C" w14:textId="77777777" w:rsidR="008C7C9B" w:rsidRDefault="008C7C9B" w:rsidP="008C7C9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D759F6" w14:textId="77777777" w:rsidR="008C7C9B" w:rsidRDefault="00E94E4A" w:rsidP="008C7C9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309D0" w14:textId="77777777" w:rsidR="008C7C9B" w:rsidRPr="00502145" w:rsidRDefault="00E94E4A" w:rsidP="008C7C9B">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BC2310" w14:textId="77777777" w:rsidR="008C7C9B" w:rsidRPr="00CA1697" w:rsidRDefault="008C7C9B" w:rsidP="008C7C9B">
            <w:pPr>
              <w:pStyle w:val="TAC"/>
              <w:rPr>
                <w:sz w:val="16"/>
                <w:szCs w:val="16"/>
              </w:rPr>
            </w:pPr>
            <w:r>
              <w:rPr>
                <w:sz w:val="16"/>
                <w:szCs w:val="16"/>
              </w:rPr>
              <w:t>17.0.0</w:t>
            </w:r>
          </w:p>
        </w:tc>
      </w:tr>
      <w:tr w:rsidR="003231AE" w:rsidRPr="00523ACB" w14:paraId="3FB4F1A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50ADA3A"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28D09"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3AF5" w14:textId="77777777" w:rsidR="003231AE" w:rsidRPr="00502145" w:rsidRDefault="003231AE" w:rsidP="003231AE">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E794AF" w14:textId="77777777" w:rsidR="003231AE" w:rsidRDefault="003231AE" w:rsidP="003231AE">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3FC296"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18B322" w14:textId="77777777" w:rsidR="003231AE" w:rsidRDefault="003231AE" w:rsidP="003231A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9CF37F" w14:textId="77777777" w:rsidR="003231AE" w:rsidRPr="00502145" w:rsidRDefault="003231AE" w:rsidP="003231AE">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36284D" w14:textId="77777777" w:rsidR="003231AE" w:rsidRDefault="003231AE" w:rsidP="003231AE">
            <w:pPr>
              <w:pStyle w:val="TAC"/>
              <w:rPr>
                <w:sz w:val="16"/>
                <w:szCs w:val="16"/>
              </w:rPr>
            </w:pPr>
            <w:r w:rsidRPr="00A30AA7">
              <w:rPr>
                <w:sz w:val="16"/>
                <w:szCs w:val="16"/>
              </w:rPr>
              <w:t>17.0.0</w:t>
            </w:r>
          </w:p>
        </w:tc>
      </w:tr>
      <w:tr w:rsidR="003231AE" w:rsidRPr="00523ACB" w14:paraId="7061466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BA79226"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9E86A9"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A0C67B" w14:textId="77777777" w:rsidR="003231AE" w:rsidRPr="00F2612B" w:rsidRDefault="003231AE" w:rsidP="003231AE">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EB224B" w14:textId="77777777" w:rsidR="003231AE" w:rsidRDefault="003231AE" w:rsidP="003231AE">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F6745" w14:textId="77777777" w:rsidR="003231AE" w:rsidRDefault="003231AE" w:rsidP="003231A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99B9C" w14:textId="77777777" w:rsidR="003231AE" w:rsidRDefault="003231AE" w:rsidP="003231A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536578" w14:textId="77777777" w:rsidR="003231AE" w:rsidRPr="00F2612B" w:rsidRDefault="003231AE" w:rsidP="003231AE">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689678" w14:textId="77777777" w:rsidR="003231AE" w:rsidRDefault="003231AE" w:rsidP="003231AE">
            <w:pPr>
              <w:pStyle w:val="TAC"/>
              <w:rPr>
                <w:sz w:val="16"/>
                <w:szCs w:val="16"/>
              </w:rPr>
            </w:pPr>
            <w:r w:rsidRPr="00A30AA7">
              <w:rPr>
                <w:sz w:val="16"/>
                <w:szCs w:val="16"/>
              </w:rPr>
              <w:t>17.0.0</w:t>
            </w:r>
          </w:p>
        </w:tc>
      </w:tr>
      <w:tr w:rsidR="003231AE" w:rsidRPr="00523ACB" w14:paraId="57CDFF2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ED6717F"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CD090D"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E1117D" w14:textId="77777777" w:rsidR="003231AE" w:rsidRPr="00F2612B" w:rsidRDefault="003231AE" w:rsidP="003231AE">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68B31E" w14:textId="77777777" w:rsidR="003231AE" w:rsidRDefault="003231AE" w:rsidP="003231AE">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AC3D0D"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AEC335" w14:textId="77777777" w:rsidR="003231AE" w:rsidRDefault="003231AE" w:rsidP="003231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83BDE5" w14:textId="77777777" w:rsidR="003231AE" w:rsidRPr="00F2612B" w:rsidRDefault="003231AE" w:rsidP="003231AE">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18B46A" w14:textId="77777777" w:rsidR="003231AE" w:rsidRDefault="003231AE" w:rsidP="003231AE">
            <w:pPr>
              <w:pStyle w:val="TAC"/>
              <w:rPr>
                <w:sz w:val="16"/>
                <w:szCs w:val="16"/>
              </w:rPr>
            </w:pPr>
            <w:r w:rsidRPr="00A30AA7">
              <w:rPr>
                <w:sz w:val="16"/>
                <w:szCs w:val="16"/>
              </w:rPr>
              <w:t>17.0.0</w:t>
            </w:r>
          </w:p>
        </w:tc>
      </w:tr>
      <w:tr w:rsidR="003231AE" w:rsidRPr="00523ACB" w14:paraId="53D5883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4C2614C"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1B6A31"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C59B84" w14:textId="77777777" w:rsidR="003231AE" w:rsidRPr="00F2612B" w:rsidRDefault="003231AE" w:rsidP="003231AE">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EBD5E5" w14:textId="77777777" w:rsidR="003231AE" w:rsidRDefault="003231AE" w:rsidP="003231AE">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798A3B"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B8E3AE" w14:textId="77777777" w:rsidR="003231AE" w:rsidRDefault="003231AE" w:rsidP="003231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0379C7" w14:textId="77777777" w:rsidR="003231AE" w:rsidRPr="00F2612B" w:rsidRDefault="003231AE" w:rsidP="003231AE">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63B2F6" w14:textId="77777777" w:rsidR="003231AE" w:rsidRDefault="003231AE" w:rsidP="003231AE">
            <w:pPr>
              <w:pStyle w:val="TAC"/>
              <w:rPr>
                <w:sz w:val="16"/>
                <w:szCs w:val="16"/>
              </w:rPr>
            </w:pPr>
            <w:r w:rsidRPr="00A30AA7">
              <w:rPr>
                <w:sz w:val="16"/>
                <w:szCs w:val="16"/>
              </w:rPr>
              <w:t>17.0.0</w:t>
            </w:r>
          </w:p>
        </w:tc>
      </w:tr>
      <w:tr w:rsidR="004612BD" w:rsidRPr="00523ACB" w14:paraId="2B63473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1D89C8C" w14:textId="77777777" w:rsidR="004612BD" w:rsidRDefault="004612BD" w:rsidP="003231AE">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FA8186" w14:textId="77777777" w:rsidR="004612BD" w:rsidRDefault="004612BD" w:rsidP="003231AE">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E47C346" w14:textId="77777777" w:rsidR="004612BD" w:rsidRPr="003231AE" w:rsidRDefault="004612BD" w:rsidP="003231AE">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1B4D37" w14:textId="77777777" w:rsidR="004612BD" w:rsidRDefault="004612BD" w:rsidP="003231AE">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E0955" w14:textId="77777777" w:rsidR="004612BD" w:rsidRDefault="004612BD" w:rsidP="003231AE">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68A6E4" w14:textId="77777777" w:rsidR="004612BD" w:rsidRDefault="004612BD" w:rsidP="003231AE">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DD76EB0" w14:textId="77777777" w:rsidR="004612BD" w:rsidRPr="003231AE" w:rsidRDefault="004612BD" w:rsidP="003231AE">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BE4B7F" w14:textId="77777777" w:rsidR="004612BD" w:rsidRPr="00A30AA7" w:rsidRDefault="004612BD" w:rsidP="003231AE">
            <w:pPr>
              <w:pStyle w:val="TAC"/>
              <w:rPr>
                <w:sz w:val="16"/>
                <w:szCs w:val="16"/>
              </w:rPr>
            </w:pPr>
            <w:r>
              <w:rPr>
                <w:sz w:val="16"/>
                <w:szCs w:val="16"/>
              </w:rPr>
              <w:t>17.1.0</w:t>
            </w:r>
          </w:p>
        </w:tc>
      </w:tr>
      <w:tr w:rsidR="00F2645F" w:rsidRPr="00523ACB" w14:paraId="11961F0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AAEE69D"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D1D74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3C61CA" w14:textId="77777777" w:rsidR="00F2645F" w:rsidRPr="003231AE" w:rsidRDefault="00F2645F" w:rsidP="00F2645F">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802F31" w14:textId="77777777" w:rsidR="00F2645F" w:rsidRDefault="00F2645F" w:rsidP="00F2645F">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9F361A"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EB7257"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8E46DB" w14:textId="77777777" w:rsidR="00F2645F" w:rsidRPr="003231AE" w:rsidRDefault="00F2645F" w:rsidP="00F2645F">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0EB77" w14:textId="77777777" w:rsidR="00F2645F" w:rsidRDefault="00F2645F" w:rsidP="00F2645F">
            <w:pPr>
              <w:pStyle w:val="TAC"/>
              <w:rPr>
                <w:sz w:val="16"/>
                <w:szCs w:val="16"/>
              </w:rPr>
            </w:pPr>
            <w:r w:rsidRPr="0089672C">
              <w:rPr>
                <w:sz w:val="16"/>
                <w:szCs w:val="16"/>
              </w:rPr>
              <w:t>17.1.0</w:t>
            </w:r>
          </w:p>
        </w:tc>
      </w:tr>
      <w:tr w:rsidR="00F2645F" w:rsidRPr="00523ACB" w14:paraId="476B4C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303D0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A33E2B"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94C9AB" w14:textId="77777777" w:rsidR="00F2645F" w:rsidRPr="003231AE" w:rsidRDefault="00F2645F" w:rsidP="00F2645F">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097AFD" w14:textId="77777777" w:rsidR="00F2645F" w:rsidRDefault="00F2645F" w:rsidP="00F2645F">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C01BE4"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FAEDD1"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824BA9" w14:textId="77777777" w:rsidR="00F2645F" w:rsidRPr="003231AE" w:rsidRDefault="00F2645F" w:rsidP="00F2645F">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9D58F9" w14:textId="77777777" w:rsidR="00F2645F" w:rsidRDefault="00F2645F" w:rsidP="00F2645F">
            <w:pPr>
              <w:pStyle w:val="TAC"/>
              <w:rPr>
                <w:sz w:val="16"/>
                <w:szCs w:val="16"/>
              </w:rPr>
            </w:pPr>
            <w:r w:rsidRPr="0089672C">
              <w:rPr>
                <w:sz w:val="16"/>
                <w:szCs w:val="16"/>
              </w:rPr>
              <w:t>17.1.0</w:t>
            </w:r>
          </w:p>
        </w:tc>
      </w:tr>
      <w:tr w:rsidR="00F2645F" w:rsidRPr="00523ACB" w14:paraId="35A6BD4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A6A862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A99488"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B403BD" w14:textId="77777777" w:rsidR="00F2645F" w:rsidRPr="004C051E" w:rsidRDefault="00F2645F" w:rsidP="00F2645F">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005DCD" w14:textId="77777777" w:rsidR="00F2645F" w:rsidRDefault="00F2645F" w:rsidP="00F2645F">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B49ED"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EFFBBC"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99580D" w14:textId="77777777" w:rsidR="00F2645F" w:rsidRPr="004C051E" w:rsidRDefault="00F2645F" w:rsidP="00F2645F">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D3D533" w14:textId="77777777" w:rsidR="00F2645F" w:rsidRDefault="00F2645F" w:rsidP="00F2645F">
            <w:pPr>
              <w:pStyle w:val="TAC"/>
              <w:rPr>
                <w:sz w:val="16"/>
                <w:szCs w:val="16"/>
              </w:rPr>
            </w:pPr>
            <w:r w:rsidRPr="0089672C">
              <w:rPr>
                <w:sz w:val="16"/>
                <w:szCs w:val="16"/>
              </w:rPr>
              <w:t>17.1.0</w:t>
            </w:r>
          </w:p>
        </w:tc>
      </w:tr>
      <w:tr w:rsidR="00F2645F" w:rsidRPr="00523ACB" w14:paraId="471AC94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8B805AA"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BE1F6E"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6C87C2D" w14:textId="77777777" w:rsidR="00F2645F" w:rsidRPr="00D06143" w:rsidRDefault="00F2645F" w:rsidP="00F2645F">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50B38C" w14:textId="77777777" w:rsidR="00F2645F" w:rsidRDefault="00F2645F" w:rsidP="00F2645F">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04DC9A"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8FB226"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B22A1C" w14:textId="77777777" w:rsidR="00F2645F" w:rsidRPr="00D06143" w:rsidRDefault="00F2645F" w:rsidP="00F2645F">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062088" w14:textId="77777777" w:rsidR="00F2645F" w:rsidRDefault="00F2645F" w:rsidP="00F2645F">
            <w:pPr>
              <w:pStyle w:val="TAC"/>
              <w:rPr>
                <w:sz w:val="16"/>
                <w:szCs w:val="16"/>
              </w:rPr>
            </w:pPr>
            <w:r w:rsidRPr="0089672C">
              <w:rPr>
                <w:sz w:val="16"/>
                <w:szCs w:val="16"/>
              </w:rPr>
              <w:t>17.1.0</w:t>
            </w:r>
          </w:p>
        </w:tc>
      </w:tr>
      <w:tr w:rsidR="00F2645F" w:rsidRPr="00523ACB" w14:paraId="1C4E185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7F09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AC5EE94"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5E8B2B" w14:textId="77777777" w:rsidR="00F2645F" w:rsidRPr="00D06143" w:rsidRDefault="00F2645F" w:rsidP="00F2645F">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0DBD93" w14:textId="77777777" w:rsidR="00F2645F" w:rsidRDefault="00F2645F" w:rsidP="00F2645F">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2E78C9"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DC7C54"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9A7D07" w14:textId="77777777" w:rsidR="00F2645F" w:rsidRPr="00D06143" w:rsidRDefault="00F2645F" w:rsidP="00F2645F">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BB5F91" w14:textId="77777777" w:rsidR="00F2645F" w:rsidRDefault="00F2645F" w:rsidP="00F2645F">
            <w:pPr>
              <w:pStyle w:val="TAC"/>
              <w:rPr>
                <w:sz w:val="16"/>
                <w:szCs w:val="16"/>
              </w:rPr>
            </w:pPr>
            <w:r w:rsidRPr="0089672C">
              <w:rPr>
                <w:sz w:val="16"/>
                <w:szCs w:val="16"/>
              </w:rPr>
              <w:t>17.1.0</w:t>
            </w:r>
          </w:p>
        </w:tc>
      </w:tr>
      <w:tr w:rsidR="00F2645F" w:rsidRPr="00523ACB" w14:paraId="22FC848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B089333"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040451"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264369" w14:textId="77777777" w:rsidR="00F2645F" w:rsidRPr="00820B97" w:rsidRDefault="00F2645F" w:rsidP="00F2645F">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4DE87" w14:textId="77777777" w:rsidR="00F2645F" w:rsidRDefault="00F2645F" w:rsidP="00F2645F">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098A2F"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06D5D7"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465C61" w14:textId="77777777" w:rsidR="00F2645F" w:rsidRPr="00820B97" w:rsidRDefault="00F2645F" w:rsidP="00F2645F">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52EA8A" w14:textId="77777777" w:rsidR="00F2645F" w:rsidRDefault="00F2645F" w:rsidP="00F2645F">
            <w:pPr>
              <w:pStyle w:val="TAC"/>
              <w:rPr>
                <w:sz w:val="16"/>
                <w:szCs w:val="16"/>
              </w:rPr>
            </w:pPr>
            <w:r w:rsidRPr="0089672C">
              <w:rPr>
                <w:sz w:val="16"/>
                <w:szCs w:val="16"/>
              </w:rPr>
              <w:t>17.1.0</w:t>
            </w:r>
          </w:p>
        </w:tc>
      </w:tr>
      <w:tr w:rsidR="00F2645F" w:rsidRPr="00523ACB" w14:paraId="586B8CC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C74109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AC845D"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5E96A9" w14:textId="77777777" w:rsidR="00F2645F" w:rsidRPr="00D32BA1" w:rsidRDefault="00F2645F" w:rsidP="00F2645F">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C6B80B" w14:textId="77777777" w:rsidR="00F2645F" w:rsidRDefault="00F2645F" w:rsidP="00F2645F">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8F785B" w14:textId="77777777" w:rsidR="00F2645F" w:rsidRDefault="00F2645F" w:rsidP="00F2645F">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09065D"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45E651" w14:textId="77777777" w:rsidR="00F2645F" w:rsidRPr="00D32BA1" w:rsidRDefault="00F2645F" w:rsidP="00F2645F">
            <w:pPr>
              <w:pStyle w:val="TAL"/>
              <w:rPr>
                <w:sz w:val="16"/>
                <w:szCs w:val="16"/>
              </w:rPr>
            </w:pPr>
            <w:r w:rsidRPr="00D32BA1">
              <w:rPr>
                <w:sz w:val="16"/>
                <w:szCs w:val="16"/>
              </w:rPr>
              <w:t xml:space="preserve">Handling of Higher Priority PLMN selection with the presence of </w:t>
            </w:r>
            <w:r w:rsidR="00962ACC">
              <w:rPr>
                <w:sz w:val="16"/>
                <w:szCs w:val="16"/>
              </w:rPr>
              <w:t>"</w:t>
            </w:r>
            <w:r w:rsidRPr="00D32BA1">
              <w:rPr>
                <w:sz w:val="16"/>
                <w:szCs w:val="16"/>
              </w:rPr>
              <w:t>PLMNs where registration was aborted due to SOR</w:t>
            </w:r>
            <w:r w:rsidR="00962ACC">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A184AC" w14:textId="77777777" w:rsidR="00F2645F" w:rsidRDefault="00F2645F" w:rsidP="00F2645F">
            <w:pPr>
              <w:pStyle w:val="TAC"/>
              <w:rPr>
                <w:sz w:val="16"/>
                <w:szCs w:val="16"/>
              </w:rPr>
            </w:pPr>
            <w:r w:rsidRPr="0089672C">
              <w:rPr>
                <w:sz w:val="16"/>
                <w:szCs w:val="16"/>
              </w:rPr>
              <w:t>17.1.0</w:t>
            </w:r>
          </w:p>
        </w:tc>
      </w:tr>
      <w:tr w:rsidR="00F2645F" w:rsidRPr="00523ACB" w14:paraId="0023C7A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103B2E3"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F28215"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554BD" w14:textId="77777777" w:rsidR="00F2645F" w:rsidRDefault="00F2645F" w:rsidP="00F2645F">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40D343" w14:textId="77777777" w:rsidR="00F2645F" w:rsidRDefault="00F2645F" w:rsidP="00F2645F">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F5B43E"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06E96"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6F55F3" w14:textId="77777777" w:rsidR="00F2645F" w:rsidRPr="00D32BA1" w:rsidRDefault="00F2645F" w:rsidP="00F2645F">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40FC81" w14:textId="77777777" w:rsidR="00F2645F" w:rsidRDefault="00F2645F" w:rsidP="00F2645F">
            <w:pPr>
              <w:pStyle w:val="TAC"/>
              <w:rPr>
                <w:sz w:val="16"/>
                <w:szCs w:val="16"/>
              </w:rPr>
            </w:pPr>
            <w:r w:rsidRPr="0089672C">
              <w:rPr>
                <w:sz w:val="16"/>
                <w:szCs w:val="16"/>
              </w:rPr>
              <w:t>17.1.0</w:t>
            </w:r>
          </w:p>
        </w:tc>
      </w:tr>
      <w:tr w:rsidR="00F2645F" w:rsidRPr="00523ACB" w14:paraId="7ECD7E3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7AFA6B0"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9A974A"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AAC294" w14:textId="77777777" w:rsidR="00F2645F" w:rsidRPr="00D32BA1" w:rsidRDefault="00F2645F" w:rsidP="00F2645F">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F799A9" w14:textId="77777777" w:rsidR="00F2645F" w:rsidRDefault="00F2645F" w:rsidP="00F2645F">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CE9F77"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C8857A"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56CDE" w14:textId="77777777" w:rsidR="00F2645F" w:rsidRPr="00D32BA1" w:rsidRDefault="00F2645F" w:rsidP="00F2645F">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E486F" w14:textId="77777777" w:rsidR="00F2645F" w:rsidRDefault="00F2645F" w:rsidP="00F2645F">
            <w:pPr>
              <w:pStyle w:val="TAC"/>
              <w:rPr>
                <w:sz w:val="16"/>
                <w:szCs w:val="16"/>
              </w:rPr>
            </w:pPr>
            <w:r w:rsidRPr="0089672C">
              <w:rPr>
                <w:sz w:val="16"/>
                <w:szCs w:val="16"/>
              </w:rPr>
              <w:t>17.1.0</w:t>
            </w:r>
          </w:p>
        </w:tc>
      </w:tr>
      <w:tr w:rsidR="00F2645F" w:rsidRPr="00523ACB" w14:paraId="58DC44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71325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A6272E"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39B9D2" w14:textId="77777777" w:rsidR="00F2645F" w:rsidRPr="00D32BA1" w:rsidRDefault="00F2645F" w:rsidP="00F2645F">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9A8A46" w14:textId="77777777" w:rsidR="00F2645F" w:rsidRDefault="00F2645F" w:rsidP="00F2645F">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B7893A"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186232"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7BCFC3" w14:textId="77777777" w:rsidR="00F2645F" w:rsidRPr="00D32BA1" w:rsidRDefault="00F2645F" w:rsidP="00F2645F">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DE3D23" w14:textId="77777777" w:rsidR="00F2645F" w:rsidRDefault="00F2645F" w:rsidP="00F2645F">
            <w:pPr>
              <w:pStyle w:val="TAC"/>
              <w:rPr>
                <w:sz w:val="16"/>
                <w:szCs w:val="16"/>
              </w:rPr>
            </w:pPr>
            <w:r w:rsidRPr="0089672C">
              <w:rPr>
                <w:sz w:val="16"/>
                <w:szCs w:val="16"/>
              </w:rPr>
              <w:t>17.1.0</w:t>
            </w:r>
          </w:p>
        </w:tc>
      </w:tr>
      <w:tr w:rsidR="00F2645F" w:rsidRPr="00523ACB" w14:paraId="3064668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54190F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62D0E3"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44BB0" w14:textId="77777777" w:rsidR="00F2645F" w:rsidRPr="004E339B" w:rsidRDefault="00F2645F" w:rsidP="00F2645F">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0873C2" w14:textId="77777777" w:rsidR="00F2645F" w:rsidRDefault="00F2645F" w:rsidP="00F2645F">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4DA4A2"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19572"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BF11E7" w14:textId="77777777" w:rsidR="00F2645F" w:rsidRPr="004E339B" w:rsidRDefault="00F2645F" w:rsidP="00F2645F">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1E9C72" w14:textId="77777777" w:rsidR="00F2645F" w:rsidRDefault="00F2645F" w:rsidP="00F2645F">
            <w:pPr>
              <w:pStyle w:val="TAC"/>
              <w:rPr>
                <w:sz w:val="16"/>
                <w:szCs w:val="16"/>
              </w:rPr>
            </w:pPr>
            <w:r w:rsidRPr="0089672C">
              <w:rPr>
                <w:sz w:val="16"/>
                <w:szCs w:val="16"/>
              </w:rPr>
              <w:t>17.1.0</w:t>
            </w:r>
          </w:p>
        </w:tc>
      </w:tr>
      <w:tr w:rsidR="00F2645F" w:rsidRPr="00523ACB" w14:paraId="42F6694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6BD395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4D3CE1"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257D1F" w14:textId="77777777" w:rsidR="00F2645F" w:rsidRPr="004E339B" w:rsidRDefault="00F2645F" w:rsidP="00F2645F">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DF1FF" w14:textId="77777777" w:rsidR="00F2645F" w:rsidRDefault="00F2645F" w:rsidP="00F2645F">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796E0B" w14:textId="77777777" w:rsidR="00F2645F" w:rsidRDefault="00F2645F" w:rsidP="00F2645F">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7F94DC"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7E85DF" w14:textId="77777777" w:rsidR="00F2645F" w:rsidRPr="004E339B" w:rsidRDefault="00F2645F" w:rsidP="00F2645F">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E2C6EE" w14:textId="77777777" w:rsidR="00F2645F" w:rsidRDefault="00F2645F" w:rsidP="00F2645F">
            <w:pPr>
              <w:pStyle w:val="TAC"/>
              <w:rPr>
                <w:sz w:val="16"/>
                <w:szCs w:val="16"/>
              </w:rPr>
            </w:pPr>
            <w:r w:rsidRPr="0089672C">
              <w:rPr>
                <w:sz w:val="16"/>
                <w:szCs w:val="16"/>
              </w:rPr>
              <w:t>17.1.0</w:t>
            </w:r>
          </w:p>
        </w:tc>
      </w:tr>
      <w:tr w:rsidR="00F2645F" w:rsidRPr="00523ACB" w14:paraId="03D1C4C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232D52B"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88173"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FB06C6" w14:textId="77777777" w:rsidR="00F2645F" w:rsidRPr="004E339B" w:rsidRDefault="00F2645F" w:rsidP="00F2645F">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3FBD5D" w14:textId="77777777" w:rsidR="00F2645F" w:rsidRDefault="00F2645F" w:rsidP="00F2645F">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DC3"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C3F56E"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AB38AE" w14:textId="77777777" w:rsidR="00F2645F" w:rsidRPr="004E339B" w:rsidRDefault="00F2645F" w:rsidP="00F2645F">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AA3C23" w14:textId="77777777" w:rsidR="00F2645F" w:rsidRDefault="00F2645F" w:rsidP="00F2645F">
            <w:pPr>
              <w:pStyle w:val="TAC"/>
              <w:rPr>
                <w:sz w:val="16"/>
                <w:szCs w:val="16"/>
              </w:rPr>
            </w:pPr>
            <w:r w:rsidRPr="0089672C">
              <w:rPr>
                <w:sz w:val="16"/>
                <w:szCs w:val="16"/>
              </w:rPr>
              <w:t>17.1.0</w:t>
            </w:r>
          </w:p>
        </w:tc>
      </w:tr>
      <w:tr w:rsidR="00F2645F" w:rsidRPr="00523ACB" w14:paraId="287F6B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177241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B074B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7ACC66" w14:textId="77777777" w:rsidR="00F2645F" w:rsidRPr="004E339B" w:rsidRDefault="00F2645F" w:rsidP="00F2645F">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00542C" w14:textId="77777777" w:rsidR="00F2645F" w:rsidRDefault="00F2645F" w:rsidP="00F2645F">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AA0437"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0587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FFC18D" w14:textId="77777777" w:rsidR="00F2645F" w:rsidRPr="004E339B" w:rsidRDefault="00F2645F" w:rsidP="00F2645F">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EB107A7" w14:textId="77777777" w:rsidR="00F2645F" w:rsidRDefault="00F2645F" w:rsidP="00F2645F">
            <w:pPr>
              <w:pStyle w:val="TAC"/>
              <w:rPr>
                <w:sz w:val="16"/>
                <w:szCs w:val="16"/>
              </w:rPr>
            </w:pPr>
            <w:r w:rsidRPr="0089672C">
              <w:rPr>
                <w:sz w:val="16"/>
                <w:szCs w:val="16"/>
              </w:rPr>
              <w:t>17.1.0</w:t>
            </w:r>
          </w:p>
        </w:tc>
      </w:tr>
      <w:tr w:rsidR="00F2645F" w:rsidRPr="00523ACB" w14:paraId="679D5C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B57AB6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69782"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FF25F3" w14:textId="77777777" w:rsidR="00F2645F" w:rsidRPr="00136703" w:rsidRDefault="00F2645F" w:rsidP="00F2645F">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5FBF4E" w14:textId="77777777" w:rsidR="00F2645F" w:rsidRDefault="00F2645F" w:rsidP="00F2645F">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3B000F"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7E0882"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191A86" w14:textId="77777777" w:rsidR="00F2645F" w:rsidRPr="00136703" w:rsidRDefault="00F2645F" w:rsidP="00F2645F">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1B6277" w14:textId="77777777" w:rsidR="00F2645F" w:rsidRDefault="00F2645F" w:rsidP="00F2645F">
            <w:pPr>
              <w:pStyle w:val="TAC"/>
              <w:rPr>
                <w:sz w:val="16"/>
                <w:szCs w:val="16"/>
              </w:rPr>
            </w:pPr>
            <w:r w:rsidRPr="0089672C">
              <w:rPr>
                <w:sz w:val="16"/>
                <w:szCs w:val="16"/>
              </w:rPr>
              <w:t>17.1.0</w:t>
            </w:r>
          </w:p>
        </w:tc>
      </w:tr>
      <w:tr w:rsidR="00F2645F" w:rsidRPr="00523ACB" w14:paraId="2BAB2A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AF74776"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7D2B7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97DE0" w14:textId="77777777" w:rsidR="00F2645F" w:rsidRPr="00136703" w:rsidRDefault="00F2645F" w:rsidP="00F2645F">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5EC7B4" w14:textId="77777777" w:rsidR="00F2645F" w:rsidRDefault="00F2645F" w:rsidP="00F2645F">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200940"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0FB351"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5F06D0" w14:textId="77777777" w:rsidR="00F2645F" w:rsidRPr="00136703" w:rsidRDefault="00F2645F" w:rsidP="00F2645F">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9531FB" w14:textId="77777777" w:rsidR="00F2645F" w:rsidRDefault="00F2645F" w:rsidP="00F2645F">
            <w:pPr>
              <w:pStyle w:val="TAC"/>
              <w:rPr>
                <w:sz w:val="16"/>
                <w:szCs w:val="16"/>
              </w:rPr>
            </w:pPr>
            <w:r w:rsidRPr="0089672C">
              <w:rPr>
                <w:sz w:val="16"/>
                <w:szCs w:val="16"/>
              </w:rPr>
              <w:t>17.1.0</w:t>
            </w:r>
          </w:p>
        </w:tc>
      </w:tr>
      <w:tr w:rsidR="00F2645F" w:rsidRPr="00523ACB" w14:paraId="61E5B19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8C17D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7AC0C2"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41BAC6" w14:textId="77777777" w:rsidR="00F2645F" w:rsidRPr="00136703" w:rsidRDefault="00F2645F" w:rsidP="00F2645F">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A73823" w14:textId="77777777" w:rsidR="00F2645F" w:rsidRDefault="00F2645F" w:rsidP="00F2645F">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217A72"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33843"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23BCD" w14:textId="77777777" w:rsidR="00F2645F" w:rsidRPr="006A63CA" w:rsidRDefault="00F2645F" w:rsidP="00F2645F">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6D2307" w14:textId="77777777" w:rsidR="00F2645F" w:rsidRDefault="00F2645F" w:rsidP="00F2645F">
            <w:pPr>
              <w:pStyle w:val="TAC"/>
              <w:rPr>
                <w:sz w:val="16"/>
                <w:szCs w:val="16"/>
              </w:rPr>
            </w:pPr>
            <w:r w:rsidRPr="0089672C">
              <w:rPr>
                <w:sz w:val="16"/>
                <w:szCs w:val="16"/>
              </w:rPr>
              <w:t>17.1.0</w:t>
            </w:r>
          </w:p>
        </w:tc>
      </w:tr>
      <w:tr w:rsidR="00F2645F" w:rsidRPr="00523ACB" w14:paraId="4B232D7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DBA75B"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B0274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E07542" w14:textId="77777777" w:rsidR="00F2645F" w:rsidRPr="006A63CA" w:rsidRDefault="00F2645F" w:rsidP="00F2645F">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FF5F55" w14:textId="77777777" w:rsidR="00F2645F" w:rsidRDefault="00F2645F" w:rsidP="00F2645F">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F9318B"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EE9076"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28FF72" w14:textId="77777777" w:rsidR="00F2645F" w:rsidRPr="006A63CA" w:rsidRDefault="00F2645F" w:rsidP="00F2645F">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DC8690" w14:textId="77777777" w:rsidR="00F2645F" w:rsidRDefault="00F2645F" w:rsidP="00F2645F">
            <w:pPr>
              <w:pStyle w:val="TAC"/>
              <w:rPr>
                <w:sz w:val="16"/>
                <w:szCs w:val="16"/>
              </w:rPr>
            </w:pPr>
            <w:r w:rsidRPr="0089672C">
              <w:rPr>
                <w:sz w:val="16"/>
                <w:szCs w:val="16"/>
              </w:rPr>
              <w:t>17.1.0</w:t>
            </w:r>
          </w:p>
        </w:tc>
      </w:tr>
      <w:tr w:rsidR="00F2645F" w:rsidRPr="00523ACB" w14:paraId="44F6892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93D81E"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D6BEF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6972FC" w14:textId="77777777" w:rsidR="00F2645F" w:rsidRPr="006A63CA" w:rsidRDefault="00F2645F" w:rsidP="00F2645F">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6CF22E" w14:textId="77777777" w:rsidR="00F2645F" w:rsidRDefault="00F2645F" w:rsidP="00F2645F">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3B73D"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E9618C"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500F26" w14:textId="77777777" w:rsidR="00F2645F" w:rsidRPr="006A63CA" w:rsidRDefault="00F2645F" w:rsidP="00F2645F">
            <w:pPr>
              <w:pStyle w:val="TAL"/>
              <w:rPr>
                <w:sz w:val="16"/>
                <w:szCs w:val="16"/>
              </w:rPr>
            </w:pPr>
            <w:r w:rsidRPr="009B46BC">
              <w:rPr>
                <w:sz w:val="16"/>
                <w:szCs w:val="16"/>
              </w:rPr>
              <w:t xml:space="preserve">Handling of </w:t>
            </w:r>
            <w:r w:rsidR="00962ACC">
              <w:rPr>
                <w:sz w:val="16"/>
                <w:szCs w:val="16"/>
              </w:rPr>
              <w:t>"</w:t>
            </w:r>
            <w:r w:rsidRPr="009B46BC">
              <w:rPr>
                <w:sz w:val="16"/>
                <w:szCs w:val="16"/>
              </w:rPr>
              <w:t>PLMNs where registration was aborted due to SOR</w:t>
            </w:r>
            <w:r w:rsidR="00962ACC">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621618" w14:textId="77777777" w:rsidR="00F2645F" w:rsidRDefault="00F2645F" w:rsidP="00F2645F">
            <w:pPr>
              <w:pStyle w:val="TAC"/>
              <w:rPr>
                <w:sz w:val="16"/>
                <w:szCs w:val="16"/>
              </w:rPr>
            </w:pPr>
            <w:r w:rsidRPr="0089672C">
              <w:rPr>
                <w:sz w:val="16"/>
                <w:szCs w:val="16"/>
              </w:rPr>
              <w:t>17.1.0</w:t>
            </w:r>
          </w:p>
        </w:tc>
      </w:tr>
      <w:tr w:rsidR="00F2645F" w:rsidRPr="00523ACB" w14:paraId="374B2E6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0F7C534"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52C4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90E8E6" w14:textId="77777777" w:rsidR="00F2645F" w:rsidRDefault="00F2645F" w:rsidP="00F2645F">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3AD79" w14:textId="77777777" w:rsidR="00F2645F" w:rsidRDefault="00F2645F" w:rsidP="00F2645F">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62E6B4"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968D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7918E9" w14:textId="77777777" w:rsidR="00F2645F" w:rsidRPr="009B46BC" w:rsidRDefault="00F2645F" w:rsidP="00F2645F">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DA40B" w14:textId="77777777" w:rsidR="00F2645F" w:rsidRDefault="00F2645F" w:rsidP="00F2645F">
            <w:pPr>
              <w:pStyle w:val="TAC"/>
              <w:rPr>
                <w:sz w:val="16"/>
                <w:szCs w:val="16"/>
              </w:rPr>
            </w:pPr>
            <w:r w:rsidRPr="0089672C">
              <w:rPr>
                <w:sz w:val="16"/>
                <w:szCs w:val="16"/>
              </w:rPr>
              <w:t>17.1.0</w:t>
            </w:r>
          </w:p>
        </w:tc>
      </w:tr>
      <w:tr w:rsidR="00F2645F" w:rsidRPr="00523ACB" w14:paraId="5C0CA0F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413C81"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AF51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5906C4" w14:textId="77777777" w:rsidR="00F2645F"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654268" w14:textId="77777777" w:rsidR="00F2645F" w:rsidRDefault="00F2645F" w:rsidP="00F2645F">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B141E8"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3A4EFB"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F4A3A9" w14:textId="77777777" w:rsidR="00F2645F" w:rsidRPr="009B46BC" w:rsidRDefault="00F2645F" w:rsidP="00F2645F">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37783E" w14:textId="77777777" w:rsidR="00F2645F" w:rsidRDefault="00F2645F" w:rsidP="00F2645F">
            <w:pPr>
              <w:pStyle w:val="TAC"/>
              <w:rPr>
                <w:sz w:val="16"/>
                <w:szCs w:val="16"/>
              </w:rPr>
            </w:pPr>
            <w:r w:rsidRPr="0089672C">
              <w:rPr>
                <w:sz w:val="16"/>
                <w:szCs w:val="16"/>
              </w:rPr>
              <w:t>17.1.0</w:t>
            </w:r>
          </w:p>
        </w:tc>
      </w:tr>
      <w:tr w:rsidR="00F2645F" w:rsidRPr="00523ACB" w14:paraId="639172E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B86FCCA"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9CB6E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21E747"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B27871" w14:textId="77777777" w:rsidR="00F2645F" w:rsidRDefault="00F2645F" w:rsidP="00F2645F">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C36562"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1554B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60C57A" w14:textId="77777777" w:rsidR="00F2645F" w:rsidRPr="009B46BC" w:rsidRDefault="00F2645F" w:rsidP="00F2645F">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84CBF6" w14:textId="77777777" w:rsidR="00F2645F" w:rsidRDefault="00F2645F" w:rsidP="00F2645F">
            <w:pPr>
              <w:pStyle w:val="TAC"/>
              <w:rPr>
                <w:sz w:val="16"/>
                <w:szCs w:val="16"/>
              </w:rPr>
            </w:pPr>
            <w:r w:rsidRPr="0089672C">
              <w:rPr>
                <w:sz w:val="16"/>
                <w:szCs w:val="16"/>
              </w:rPr>
              <w:t>17.1.0</w:t>
            </w:r>
          </w:p>
        </w:tc>
      </w:tr>
      <w:tr w:rsidR="00F2645F" w:rsidRPr="00523ACB" w14:paraId="09945FA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F2269D"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C04A4D"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EF29B7" w14:textId="77777777" w:rsidR="00F2645F" w:rsidRPr="009B46BC" w:rsidRDefault="00F2645F" w:rsidP="00F2645F">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201EBC" w14:textId="77777777" w:rsidR="00F2645F" w:rsidRDefault="00F2645F" w:rsidP="00F2645F">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47D030"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0A9CA1"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78224" w14:textId="77777777" w:rsidR="00F2645F" w:rsidRPr="009B46BC" w:rsidRDefault="00F2645F" w:rsidP="00F2645F">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B854A8" w14:textId="77777777" w:rsidR="00F2645F" w:rsidRDefault="00F2645F" w:rsidP="00F2645F">
            <w:pPr>
              <w:pStyle w:val="TAC"/>
              <w:rPr>
                <w:sz w:val="16"/>
                <w:szCs w:val="16"/>
              </w:rPr>
            </w:pPr>
            <w:r w:rsidRPr="0089672C">
              <w:rPr>
                <w:sz w:val="16"/>
                <w:szCs w:val="16"/>
              </w:rPr>
              <w:t>17.1.0</w:t>
            </w:r>
          </w:p>
        </w:tc>
      </w:tr>
      <w:tr w:rsidR="00F2645F" w:rsidRPr="00523ACB" w14:paraId="508690A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C25C94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A88E0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5E64F6" w14:textId="77777777" w:rsidR="00F2645F" w:rsidRPr="009B46BC" w:rsidRDefault="00F2645F" w:rsidP="00F2645F">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53FBEB" w14:textId="77777777" w:rsidR="00F2645F" w:rsidRDefault="00F2645F" w:rsidP="00F2645F">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F45C4F"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8618F1"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77B202" w14:textId="77777777" w:rsidR="00F2645F" w:rsidRPr="009B46BC" w:rsidRDefault="00F2645F" w:rsidP="00F2645F">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F4FC7A" w14:textId="77777777" w:rsidR="00F2645F" w:rsidRDefault="00F2645F" w:rsidP="00F2645F">
            <w:pPr>
              <w:pStyle w:val="TAC"/>
              <w:rPr>
                <w:sz w:val="16"/>
                <w:szCs w:val="16"/>
              </w:rPr>
            </w:pPr>
            <w:r w:rsidRPr="0089672C">
              <w:rPr>
                <w:sz w:val="16"/>
                <w:szCs w:val="16"/>
              </w:rPr>
              <w:t>17.1.0</w:t>
            </w:r>
          </w:p>
        </w:tc>
      </w:tr>
      <w:tr w:rsidR="00F2645F" w:rsidRPr="00523ACB" w14:paraId="0284036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5679F8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5F972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363A84"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6F85CA" w14:textId="77777777" w:rsidR="00F2645F" w:rsidRDefault="00F2645F" w:rsidP="00F2645F">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C53D3"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D89D65"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41AFA12" w14:textId="77777777" w:rsidR="00F2645F" w:rsidRPr="009B46BC" w:rsidRDefault="00F2645F" w:rsidP="00F2645F">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F837DE" w14:textId="77777777" w:rsidR="00F2645F" w:rsidRDefault="00F2645F" w:rsidP="00F2645F">
            <w:pPr>
              <w:pStyle w:val="TAC"/>
              <w:rPr>
                <w:sz w:val="16"/>
                <w:szCs w:val="16"/>
              </w:rPr>
            </w:pPr>
            <w:r w:rsidRPr="0089672C">
              <w:rPr>
                <w:sz w:val="16"/>
                <w:szCs w:val="16"/>
              </w:rPr>
              <w:t>17.1.0</w:t>
            </w:r>
          </w:p>
        </w:tc>
      </w:tr>
      <w:tr w:rsidR="00F2645F" w:rsidRPr="00523ACB" w14:paraId="2A79CD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82A83C"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7CD347"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C20E3B"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8B331" w14:textId="77777777" w:rsidR="00F2645F" w:rsidRDefault="00F2645F" w:rsidP="00F2645F">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F3CC4"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AD623"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9F5D9A1" w14:textId="77777777" w:rsidR="00F2645F" w:rsidRPr="009B46BC" w:rsidRDefault="00F2645F" w:rsidP="00F2645F">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AAB1F5" w14:textId="77777777" w:rsidR="00F2645F" w:rsidRDefault="00F2645F" w:rsidP="00F2645F">
            <w:pPr>
              <w:pStyle w:val="TAC"/>
              <w:rPr>
                <w:sz w:val="16"/>
                <w:szCs w:val="16"/>
              </w:rPr>
            </w:pPr>
            <w:r w:rsidRPr="0089672C">
              <w:rPr>
                <w:sz w:val="16"/>
                <w:szCs w:val="16"/>
              </w:rPr>
              <w:t>17.1.0</w:t>
            </w:r>
          </w:p>
        </w:tc>
      </w:tr>
      <w:tr w:rsidR="003E4EA4" w:rsidRPr="00523ACB" w14:paraId="73BEC5E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DC34B0" w14:textId="77777777" w:rsidR="003E4EA4" w:rsidRDefault="003E4EA4" w:rsidP="00F2645F">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E18C2" w14:textId="77777777" w:rsidR="003E4EA4" w:rsidRDefault="003E4EA4" w:rsidP="00F2645F">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6895A2" w14:textId="77777777" w:rsidR="003E4EA4" w:rsidRPr="009B46BC" w:rsidRDefault="003E4EA4" w:rsidP="00F2645F">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412272" w14:textId="77777777" w:rsidR="003E4EA4" w:rsidRDefault="003E4EA4" w:rsidP="00F2645F">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34AE8" w14:textId="77777777" w:rsidR="003E4EA4" w:rsidRDefault="003E4EA4"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ED5170" w14:textId="77777777" w:rsidR="003E4EA4" w:rsidRDefault="003E4EA4" w:rsidP="00F2645F">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5A2782" w14:textId="77777777" w:rsidR="003E4EA4" w:rsidRPr="009B46BC" w:rsidRDefault="003E4EA4" w:rsidP="00F2645F">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AAA5654" w14:textId="77777777" w:rsidR="003E4EA4" w:rsidRPr="0089672C" w:rsidRDefault="003E4EA4" w:rsidP="00F2645F">
            <w:pPr>
              <w:pStyle w:val="TAC"/>
              <w:rPr>
                <w:sz w:val="16"/>
                <w:szCs w:val="16"/>
              </w:rPr>
            </w:pPr>
            <w:r>
              <w:rPr>
                <w:sz w:val="16"/>
                <w:szCs w:val="16"/>
              </w:rPr>
              <w:t>17.1.1</w:t>
            </w:r>
          </w:p>
        </w:tc>
      </w:tr>
      <w:tr w:rsidR="0036332B" w14:paraId="70E4DC2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78BA4DB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450F06"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5E180B" w14:textId="77777777" w:rsidR="0036332B" w:rsidRPr="009B46BC" w:rsidRDefault="0036332B"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CD470B" w14:textId="77777777" w:rsidR="0036332B" w:rsidRDefault="0036332B" w:rsidP="00C732AC">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2B6429" w14:textId="77777777" w:rsidR="0036332B" w:rsidRDefault="0036332B" w:rsidP="00C732AC">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AE59B3"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B41BF1" w14:textId="77777777" w:rsidR="0036332B" w:rsidRPr="009B46BC" w:rsidRDefault="0036332B" w:rsidP="00C732AC">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A0C650"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FE7C6C" w14:paraId="2117FC97"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6DDBB80" w14:textId="77777777" w:rsidR="00FE7C6C" w:rsidRDefault="00FE7C6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6EEB5A" w14:textId="77777777" w:rsidR="00FE7C6C" w:rsidRDefault="00FE7C6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47AAF8" w14:textId="77777777" w:rsidR="00FE7C6C" w:rsidRPr="009B46BC" w:rsidRDefault="00FE7C6C"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76CCAE" w14:textId="77777777" w:rsidR="00FE7C6C" w:rsidRDefault="00FE7C6C" w:rsidP="00C732AC">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6E7DC" w14:textId="77777777" w:rsidR="00FE7C6C" w:rsidRDefault="00FE7C6C"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49A2AF" w14:textId="77777777" w:rsidR="00FE7C6C" w:rsidRDefault="00FE7C6C"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F30385" w14:textId="77777777" w:rsidR="00FE7C6C" w:rsidRPr="009B46BC" w:rsidRDefault="00FE7C6C" w:rsidP="00C732AC">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DAC72D" w14:textId="77777777" w:rsidR="00FE7C6C" w:rsidRDefault="00FE7C6C"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2132E23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041EE45" w14:textId="77777777" w:rsidR="004C7B9F" w:rsidRDefault="004C7B9F"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5E967E"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C06048"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3A4B0E" w14:textId="77777777" w:rsidR="004C7B9F" w:rsidRDefault="004C7B9F" w:rsidP="00C732AC">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E019A" w14:textId="77777777" w:rsidR="004C7B9F" w:rsidRDefault="004C7B9F"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1630" w14:textId="77777777" w:rsidR="004C7B9F" w:rsidRDefault="004C7B9F"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0FED7B" w14:textId="77777777" w:rsidR="004C7B9F" w:rsidRPr="009B46BC" w:rsidRDefault="004C7B9F" w:rsidP="00C732AC">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164A72"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3B6BD2D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81C1F22"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E33112"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DE5197"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CBD5C" w14:textId="77777777" w:rsidR="0036332B" w:rsidRDefault="0036332B" w:rsidP="00C732AC">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95268" w14:textId="77777777" w:rsidR="0036332B" w:rsidRDefault="0036332B"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4B2D7C"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A1CAF63" w14:textId="77777777" w:rsidR="0036332B" w:rsidRPr="009B46BC" w:rsidRDefault="0036332B" w:rsidP="00C732AC">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12B6E"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1ACFA15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28508BB"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ACBA5D"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763FC0"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788AE9" w14:textId="77777777" w:rsidR="0036332B" w:rsidRDefault="0036332B" w:rsidP="00C732AC">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75BE2B"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0D7A4B"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19870E" w14:textId="77777777" w:rsidR="0036332B" w:rsidRPr="009B46BC" w:rsidRDefault="0036332B" w:rsidP="00C732AC">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F0F02"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28F079E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A6E13E6"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FE3159"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B81885"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918374" w14:textId="77777777" w:rsidR="0036332B" w:rsidRDefault="0036332B" w:rsidP="00C732AC">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6CCA83"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A1E778"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9C54E" w14:textId="77777777" w:rsidR="0036332B" w:rsidRPr="009B46BC" w:rsidRDefault="0036332B" w:rsidP="00C732AC">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530B97"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0184D605"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C8212F3"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1DC14E"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8D9CB0"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C0CD21" w14:textId="77777777" w:rsidR="0036332B" w:rsidRDefault="0036332B" w:rsidP="00C732AC">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8A1F84"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E7CB18"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671DC7" w14:textId="77777777" w:rsidR="0036332B" w:rsidRPr="009B46BC" w:rsidRDefault="0036332B" w:rsidP="00C732AC">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EE2EC4"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2E9254A2"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601335D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63407"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06E68D"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C7B2A6" w14:textId="77777777" w:rsidR="0036332B" w:rsidRDefault="0036332B" w:rsidP="00C732AC">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D54DC"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4D4B7F"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561D3B" w14:textId="77777777" w:rsidR="0036332B" w:rsidRPr="009B46BC" w:rsidRDefault="0036332B" w:rsidP="00C732AC">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AC2EF4"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45C7DD33"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EC5866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C2A039"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896D04"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82924" w14:textId="77777777" w:rsidR="0036332B" w:rsidRDefault="0036332B" w:rsidP="00C732AC">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BF1920"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33D2AB"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25AF48" w14:textId="77777777" w:rsidR="0036332B" w:rsidRPr="009B46BC" w:rsidRDefault="0036332B" w:rsidP="00C732AC">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229BC"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305483EA"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F7DC772" w14:textId="77777777" w:rsidR="004C7B9F" w:rsidRDefault="004C7B9F"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5912B1"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2EE591"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9E0A3" w14:textId="77777777" w:rsidR="004C7B9F" w:rsidRDefault="004C7B9F" w:rsidP="00C732AC">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9BBBE2" w14:textId="77777777" w:rsidR="004C7B9F" w:rsidRDefault="004C7B9F"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83B1E2" w14:textId="77777777" w:rsidR="004C7B9F" w:rsidRDefault="004C7B9F"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4BEA57" w14:textId="77777777" w:rsidR="004C7B9F" w:rsidRPr="009B46BC" w:rsidRDefault="004C7B9F" w:rsidP="00C732AC">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69F122"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0ADAB96D"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5556453"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F6A676"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5CBC55"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B1DCF3" w14:textId="77777777" w:rsidR="00DC4750" w:rsidRDefault="00DC4750" w:rsidP="00C732AC">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62879"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FB8DC2"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7A4995" w14:textId="77777777" w:rsidR="00DC4750" w:rsidRPr="009B46BC" w:rsidRDefault="00DC4750" w:rsidP="00C732AC">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65A794"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3EBFE9FE"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A37"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3DB9F"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DD5315"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C90AD1" w14:textId="77777777" w:rsidR="00DC4750" w:rsidRDefault="00DC4750" w:rsidP="00C732AC">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0EAFE" w14:textId="77777777" w:rsidR="00DC4750" w:rsidRDefault="00DC4750"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33B782" w14:textId="77777777" w:rsidR="00DC4750" w:rsidRDefault="00DC4750"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A140100" w14:textId="77777777" w:rsidR="00DC4750" w:rsidRPr="009B46BC" w:rsidRDefault="00DC4750" w:rsidP="00C732AC">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7107A"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2FD92B28"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63808EA9" w14:textId="77777777" w:rsidR="004C7B9F" w:rsidRDefault="004C7B9F" w:rsidP="00C732AC">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EDDDFB"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9D84D"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9BCDF2" w14:textId="77777777" w:rsidR="004C7B9F" w:rsidRDefault="004C7B9F" w:rsidP="00C732AC">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38C42A" w14:textId="77777777" w:rsidR="004C7B9F" w:rsidRDefault="004C7B9F"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A2D7D" w14:textId="77777777" w:rsidR="004C7B9F" w:rsidRDefault="004C7B9F"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3FF105" w14:textId="77777777" w:rsidR="004C7B9F" w:rsidRPr="009B46BC" w:rsidRDefault="004C7B9F" w:rsidP="00C732AC">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E3A24"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77E4CFD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9595A39"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E71B7E"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1681FF"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85E995" w14:textId="77777777" w:rsidR="00DC4750" w:rsidRDefault="00DC4750" w:rsidP="00C732AC">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EB9B7"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079159"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5FE471" w14:textId="77777777" w:rsidR="00DC4750" w:rsidRPr="009B46BC" w:rsidRDefault="00DC4750" w:rsidP="00C732AC">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B861E"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7945BDE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0055122"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06456B"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A1D8F7" w14:textId="77777777" w:rsidR="00DC4750" w:rsidRPr="009B46BC" w:rsidRDefault="00DC4750" w:rsidP="00C732AC">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0D2CF5" w14:textId="77777777" w:rsidR="00DC4750" w:rsidRDefault="00DC4750" w:rsidP="00C732AC">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8299CE" w14:textId="77777777" w:rsidR="00DC4750" w:rsidRDefault="00DC4750"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5355C5" w14:textId="77777777" w:rsidR="00DC4750" w:rsidRDefault="00DC4750" w:rsidP="00C732AC">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0E298D" w14:textId="77777777" w:rsidR="00DC4750" w:rsidRPr="009B46BC" w:rsidRDefault="00DC4750"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5CEEE6"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6EB0E589"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03922FCB"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402423"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B71EB2" w14:textId="77777777" w:rsidR="00DC4750" w:rsidRPr="009B46BC" w:rsidRDefault="00DC4750" w:rsidP="00C732AC">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1214D2E" w14:textId="77777777" w:rsidR="00DC4750" w:rsidRDefault="00DC4750" w:rsidP="00C732AC">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9AD898"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7414DD" w14:textId="77777777" w:rsidR="00DC4750" w:rsidRDefault="00DC4750" w:rsidP="00C732A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12D5D" w14:textId="77777777" w:rsidR="00DC4750" w:rsidRPr="009B46BC" w:rsidRDefault="00DC4750"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622C7"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21C17D24"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362B049"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118935"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C981EE"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8A72D5" w14:textId="77777777" w:rsidR="00DC4750" w:rsidRDefault="00DC4750" w:rsidP="00C732AC">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643A62"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2095BE"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1D998D" w14:textId="77777777" w:rsidR="00DC4750" w:rsidRPr="00F4349B" w:rsidRDefault="00DC4750" w:rsidP="00C732AC">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98960E"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A15DD1" w14:paraId="2A8161E4"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6EA90B1" w14:textId="77777777" w:rsidR="00A15DD1" w:rsidRDefault="00A15DD1"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BD9C22" w14:textId="77777777" w:rsidR="00A15DD1" w:rsidRDefault="00A15DD1"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1BA947" w14:textId="77777777" w:rsidR="00A15DD1" w:rsidRPr="009B46BC" w:rsidRDefault="00A15DD1" w:rsidP="00C732AC">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839FC56" w14:textId="77777777" w:rsidR="00A15DD1" w:rsidRDefault="00A15DD1" w:rsidP="00C732AC">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92262A" w14:textId="77777777" w:rsidR="00A15DD1" w:rsidRDefault="00A15DD1"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CEF892" w14:textId="77777777" w:rsidR="00A15DD1" w:rsidRDefault="00A15DD1" w:rsidP="00C732A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22AE51" w14:textId="77777777" w:rsidR="00A15DD1" w:rsidRPr="00F4349B" w:rsidRDefault="00A15DD1"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861285" w14:textId="77777777" w:rsidR="00A15DD1" w:rsidRDefault="00A15DD1" w:rsidP="00C732AC">
            <w:pPr>
              <w:pStyle w:val="TAC"/>
              <w:rPr>
                <w:sz w:val="16"/>
                <w:szCs w:val="16"/>
              </w:rPr>
            </w:pPr>
            <w:r w:rsidRPr="0089672C">
              <w:rPr>
                <w:sz w:val="16"/>
                <w:szCs w:val="16"/>
              </w:rPr>
              <w:t>17.</w:t>
            </w:r>
            <w:r>
              <w:rPr>
                <w:sz w:val="16"/>
                <w:szCs w:val="16"/>
              </w:rPr>
              <w:t>2</w:t>
            </w:r>
            <w:r w:rsidRPr="0089672C">
              <w:rPr>
                <w:sz w:val="16"/>
                <w:szCs w:val="16"/>
              </w:rPr>
              <w:t>.0</w:t>
            </w:r>
          </w:p>
        </w:tc>
      </w:tr>
      <w:tr w:rsidR="00FE7C6C" w14:paraId="36B4A549" w14:textId="77777777" w:rsidTr="00FE7C6C">
        <w:tc>
          <w:tcPr>
            <w:tcW w:w="844" w:type="dxa"/>
            <w:tcBorders>
              <w:top w:val="single" w:sz="6" w:space="0" w:color="auto"/>
              <w:left w:val="single" w:sz="6" w:space="0" w:color="auto"/>
              <w:bottom w:val="single" w:sz="6" w:space="0" w:color="auto"/>
              <w:right w:val="single" w:sz="6" w:space="0" w:color="auto"/>
            </w:tcBorders>
            <w:shd w:val="solid" w:color="FFFFFF" w:fill="auto"/>
          </w:tcPr>
          <w:p w14:paraId="40953F0C" w14:textId="77777777" w:rsidR="00FE7C6C" w:rsidRDefault="00FE7C6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7352" w14:textId="77777777" w:rsidR="00FE7C6C" w:rsidRDefault="00FE7C6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E74E0F5" w14:textId="77777777" w:rsidR="00FE7C6C" w:rsidRPr="009B46BC" w:rsidRDefault="00FE7C6C"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E724D7" w14:textId="77777777" w:rsidR="00FE7C6C" w:rsidRDefault="00FE7C6C" w:rsidP="00C732AC">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7D4677" w14:textId="77777777" w:rsidR="00FE7C6C" w:rsidRDefault="00FE7C6C"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050E75" w14:textId="77777777" w:rsidR="00FE7C6C" w:rsidRDefault="00FE7C6C"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08866E" w14:textId="77777777" w:rsidR="00FE7C6C" w:rsidRPr="00F4349B" w:rsidRDefault="00FE7C6C" w:rsidP="00C732AC">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1A0167" w14:textId="77777777" w:rsidR="00FE7C6C" w:rsidRDefault="00FE7C6C" w:rsidP="00C732AC">
            <w:pPr>
              <w:pStyle w:val="TAC"/>
              <w:rPr>
                <w:sz w:val="16"/>
                <w:szCs w:val="16"/>
              </w:rPr>
            </w:pPr>
            <w:r w:rsidRPr="0089672C">
              <w:rPr>
                <w:sz w:val="16"/>
                <w:szCs w:val="16"/>
              </w:rPr>
              <w:t>17.</w:t>
            </w:r>
            <w:r>
              <w:rPr>
                <w:sz w:val="16"/>
                <w:szCs w:val="16"/>
              </w:rPr>
              <w:t>2</w:t>
            </w:r>
            <w:r w:rsidRPr="0089672C">
              <w:rPr>
                <w:sz w:val="16"/>
                <w:szCs w:val="16"/>
              </w:rPr>
              <w:t>.0</w:t>
            </w:r>
          </w:p>
        </w:tc>
      </w:tr>
      <w:tr w:rsidR="00C43CC1" w14:paraId="6A791676" w14:textId="77777777" w:rsidTr="00C43CC1">
        <w:tc>
          <w:tcPr>
            <w:tcW w:w="844" w:type="dxa"/>
            <w:tcBorders>
              <w:top w:val="single" w:sz="6" w:space="0" w:color="auto"/>
              <w:left w:val="single" w:sz="6" w:space="0" w:color="auto"/>
              <w:bottom w:val="single" w:sz="6" w:space="0" w:color="auto"/>
              <w:right w:val="single" w:sz="6" w:space="0" w:color="auto"/>
            </w:tcBorders>
            <w:shd w:val="solid" w:color="FFFFFF" w:fill="auto"/>
          </w:tcPr>
          <w:p w14:paraId="4B35A554" w14:textId="77777777" w:rsidR="00C43CC1" w:rsidRDefault="00C43CC1"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14701D" w14:textId="77777777" w:rsidR="00C43CC1" w:rsidRDefault="00C43CC1"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1DF840" w14:textId="77777777" w:rsidR="00C43CC1" w:rsidRPr="009B46BC" w:rsidRDefault="00C43CC1"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C9A8C9" w14:textId="77777777" w:rsidR="00C43CC1" w:rsidRDefault="00C43CC1" w:rsidP="00C732AC">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5CF279" w14:textId="77777777" w:rsidR="00C43CC1" w:rsidRDefault="00C43CC1"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CEE26E" w14:textId="77777777" w:rsidR="00C43CC1" w:rsidRDefault="00C43CC1"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D13A9A" w14:textId="77777777" w:rsidR="00C43CC1" w:rsidRPr="00F4349B" w:rsidRDefault="00C43CC1" w:rsidP="00C732AC">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1F8F8" w14:textId="77777777" w:rsidR="00C43CC1" w:rsidRDefault="00C43CC1" w:rsidP="00C732AC">
            <w:pPr>
              <w:pStyle w:val="TAC"/>
              <w:rPr>
                <w:sz w:val="16"/>
                <w:szCs w:val="16"/>
              </w:rPr>
            </w:pPr>
            <w:r w:rsidRPr="0089672C">
              <w:rPr>
                <w:sz w:val="16"/>
                <w:szCs w:val="16"/>
              </w:rPr>
              <w:t>17.</w:t>
            </w:r>
            <w:r>
              <w:rPr>
                <w:sz w:val="16"/>
                <w:szCs w:val="16"/>
              </w:rPr>
              <w:t>2</w:t>
            </w:r>
            <w:r w:rsidRPr="0089672C">
              <w:rPr>
                <w:sz w:val="16"/>
                <w:szCs w:val="16"/>
              </w:rPr>
              <w:t>.0</w:t>
            </w:r>
          </w:p>
        </w:tc>
      </w:tr>
      <w:tr w:rsidR="00731612" w14:paraId="37AE91AC" w14:textId="77777777" w:rsidTr="00731612">
        <w:tc>
          <w:tcPr>
            <w:tcW w:w="844" w:type="dxa"/>
            <w:tcBorders>
              <w:top w:val="single" w:sz="6" w:space="0" w:color="auto"/>
              <w:left w:val="single" w:sz="6" w:space="0" w:color="auto"/>
              <w:bottom w:val="single" w:sz="6" w:space="0" w:color="auto"/>
              <w:right w:val="single" w:sz="6" w:space="0" w:color="auto"/>
            </w:tcBorders>
            <w:shd w:val="solid" w:color="FFFFFF" w:fill="auto"/>
          </w:tcPr>
          <w:p w14:paraId="425F9AF0" w14:textId="77777777" w:rsidR="00731612" w:rsidRDefault="00731612"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C7BC81" w14:textId="77777777" w:rsidR="00731612" w:rsidRDefault="00731612"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97A077" w14:textId="77777777" w:rsidR="00731612" w:rsidRPr="009B46BC" w:rsidRDefault="00731612"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F3DBE2" w14:textId="77777777" w:rsidR="00731612" w:rsidRDefault="00731612" w:rsidP="00C732AC">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474118" w14:textId="77777777" w:rsidR="00731612" w:rsidRDefault="00731612"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99274F" w14:textId="77777777" w:rsidR="00731612" w:rsidRDefault="00731612"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85E9A0" w14:textId="77777777" w:rsidR="00731612" w:rsidRPr="00F4349B" w:rsidRDefault="00731612" w:rsidP="00C732AC">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60767E" w14:textId="77777777" w:rsidR="00731612" w:rsidRDefault="00731612" w:rsidP="00C732AC">
            <w:pPr>
              <w:pStyle w:val="TAC"/>
              <w:rPr>
                <w:sz w:val="16"/>
                <w:szCs w:val="16"/>
              </w:rPr>
            </w:pPr>
            <w:r w:rsidRPr="0089672C">
              <w:rPr>
                <w:sz w:val="16"/>
                <w:szCs w:val="16"/>
              </w:rPr>
              <w:t>17.</w:t>
            </w:r>
            <w:r>
              <w:rPr>
                <w:sz w:val="16"/>
                <w:szCs w:val="16"/>
              </w:rPr>
              <w:t>2</w:t>
            </w:r>
            <w:r w:rsidRPr="0089672C">
              <w:rPr>
                <w:sz w:val="16"/>
                <w:szCs w:val="16"/>
              </w:rPr>
              <w:t>.0</w:t>
            </w:r>
          </w:p>
        </w:tc>
      </w:tr>
      <w:tr w:rsidR="0083138C" w14:paraId="690B14E7"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F173B6A" w14:textId="77777777" w:rsidR="0083138C" w:rsidRDefault="0083138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4F39BB" w14:textId="77777777" w:rsidR="0083138C" w:rsidRDefault="0083138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66AE2C" w14:textId="77777777" w:rsidR="0083138C" w:rsidRPr="009B46BC" w:rsidRDefault="0083138C"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34B5E9" w14:textId="77777777" w:rsidR="0083138C" w:rsidRDefault="0083138C" w:rsidP="00C732AC">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338315" w14:textId="77777777" w:rsidR="0083138C" w:rsidRDefault="0083138C" w:rsidP="00C732A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38BBDB" w14:textId="77777777" w:rsidR="0083138C" w:rsidRDefault="0083138C"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8BAAE2" w14:textId="77777777" w:rsidR="0083138C" w:rsidRPr="00F4349B" w:rsidRDefault="0083138C" w:rsidP="00C732AC">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277047" w14:textId="77777777" w:rsidR="0083138C" w:rsidRDefault="0083138C" w:rsidP="00C732AC">
            <w:pPr>
              <w:pStyle w:val="TAC"/>
              <w:rPr>
                <w:sz w:val="16"/>
                <w:szCs w:val="16"/>
              </w:rPr>
            </w:pPr>
            <w:r w:rsidRPr="0089672C">
              <w:rPr>
                <w:sz w:val="16"/>
                <w:szCs w:val="16"/>
              </w:rPr>
              <w:t>17.</w:t>
            </w:r>
            <w:r>
              <w:rPr>
                <w:sz w:val="16"/>
                <w:szCs w:val="16"/>
              </w:rPr>
              <w:t>2</w:t>
            </w:r>
            <w:r w:rsidRPr="0089672C">
              <w:rPr>
                <w:sz w:val="16"/>
                <w:szCs w:val="16"/>
              </w:rPr>
              <w:t>.0</w:t>
            </w:r>
          </w:p>
        </w:tc>
      </w:tr>
      <w:tr w:rsidR="00A50AAF" w14:paraId="23CC37F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92DDC33"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657B27"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324CDB" w14:textId="77777777" w:rsidR="00A50AAF" w:rsidRPr="009B46BC" w:rsidRDefault="00A50AAF" w:rsidP="00A50AAF">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BB1E31" w14:textId="77777777" w:rsidR="00A50AAF" w:rsidRDefault="00A50AAF" w:rsidP="00A50AAF">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81ECDC" w14:textId="77777777" w:rsidR="00A50AAF" w:rsidRDefault="00A50AAF" w:rsidP="00A50AA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686A19" w14:textId="77777777" w:rsidR="00A50AAF" w:rsidRDefault="004B1772" w:rsidP="00A50AA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BB0112" w14:textId="77777777" w:rsidR="00A50AAF" w:rsidRPr="00872B96" w:rsidRDefault="00A50AAF" w:rsidP="00A50AAF">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24EE07" w14:textId="77777777" w:rsidR="00A50AAF" w:rsidRPr="0089672C" w:rsidRDefault="00A50AAF" w:rsidP="00A50AAF">
            <w:pPr>
              <w:pStyle w:val="TAC"/>
              <w:rPr>
                <w:sz w:val="16"/>
                <w:szCs w:val="16"/>
              </w:rPr>
            </w:pPr>
            <w:r>
              <w:rPr>
                <w:sz w:val="16"/>
                <w:szCs w:val="16"/>
              </w:rPr>
              <w:t>17.3.0</w:t>
            </w:r>
          </w:p>
        </w:tc>
      </w:tr>
      <w:tr w:rsidR="00A50AAF" w14:paraId="4707E2D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C8BEC20"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EE7758"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653E37" w14:textId="77777777" w:rsidR="00A50AAF" w:rsidRPr="009B46BC" w:rsidRDefault="004B1772" w:rsidP="00A50AAF">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109641" w14:textId="77777777" w:rsidR="00A50AAF" w:rsidRDefault="00FA30B7" w:rsidP="00A50AAF">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610006" w14:textId="77777777" w:rsidR="00A50AAF" w:rsidRDefault="00FA30B7" w:rsidP="00A50AA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4AB9CD" w14:textId="77777777" w:rsidR="00A50AAF" w:rsidRDefault="004B1772" w:rsidP="00A50AA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C6BC3A" w14:textId="77777777" w:rsidR="00A50AAF" w:rsidRPr="00872B96" w:rsidRDefault="004B1772" w:rsidP="00A50AAF">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2FACE0" w14:textId="77777777" w:rsidR="00A50AAF" w:rsidRPr="0089672C" w:rsidRDefault="00A50AAF" w:rsidP="00A50AAF">
            <w:pPr>
              <w:pStyle w:val="TAC"/>
              <w:rPr>
                <w:sz w:val="16"/>
                <w:szCs w:val="16"/>
              </w:rPr>
            </w:pPr>
            <w:r>
              <w:rPr>
                <w:sz w:val="16"/>
                <w:szCs w:val="16"/>
              </w:rPr>
              <w:t>17.3.0</w:t>
            </w:r>
          </w:p>
        </w:tc>
      </w:tr>
      <w:tr w:rsidR="00A50AAF" w14:paraId="06138EF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4974228"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D1B467"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028BEA" w14:textId="77777777" w:rsidR="00A50AAF" w:rsidRPr="009B46BC" w:rsidRDefault="004C259F" w:rsidP="00A50AAF">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BE6832" w14:textId="77777777" w:rsidR="00A50AAF" w:rsidRDefault="004C259F" w:rsidP="00A50AAF">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B03E5A" w14:textId="77777777" w:rsidR="00A50AAF" w:rsidRDefault="004C259F" w:rsidP="00A50AA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4C3A9" w14:textId="77777777" w:rsidR="00A50AAF" w:rsidRDefault="004C259F" w:rsidP="00A50AA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E2F062" w14:textId="77777777" w:rsidR="00A50AAF" w:rsidRPr="00872B96" w:rsidRDefault="007623DB" w:rsidP="00A50AAF">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2C85BD" w14:textId="77777777" w:rsidR="00A50AAF" w:rsidRPr="0089672C" w:rsidRDefault="00A50AAF" w:rsidP="00A50AAF">
            <w:pPr>
              <w:pStyle w:val="TAC"/>
              <w:rPr>
                <w:sz w:val="16"/>
                <w:szCs w:val="16"/>
              </w:rPr>
            </w:pPr>
            <w:r>
              <w:rPr>
                <w:sz w:val="16"/>
                <w:szCs w:val="16"/>
              </w:rPr>
              <w:t>17.3.0</w:t>
            </w:r>
          </w:p>
        </w:tc>
      </w:tr>
      <w:tr w:rsidR="00CC4485" w14:paraId="166063E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7602B0A" w14:textId="77777777" w:rsidR="00CC4485" w:rsidRDefault="00CC4485" w:rsidP="00CC4485">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5FF6E5" w14:textId="77777777" w:rsidR="00CC4485" w:rsidRDefault="00CC4485" w:rsidP="00CC4485">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8FAE59" w14:textId="77777777" w:rsidR="00CC4485" w:rsidRPr="009B46BC" w:rsidRDefault="00CC4485" w:rsidP="00CC4485">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0493F" w14:textId="77777777" w:rsidR="00CC4485" w:rsidRDefault="00CC4485" w:rsidP="00CC4485">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A6E993" w14:textId="77777777" w:rsidR="00CC4485" w:rsidRDefault="00CC4485" w:rsidP="00CC448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5B97A0" w14:textId="77777777" w:rsidR="00CC4485" w:rsidRDefault="00CC4485" w:rsidP="00CC448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D4AC44" w14:textId="77777777" w:rsidR="00CC4485" w:rsidRPr="00872B96" w:rsidRDefault="00CC4485" w:rsidP="00CC4485">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E19010" w14:textId="77777777" w:rsidR="00CC4485" w:rsidRPr="0089672C" w:rsidRDefault="00CC4485" w:rsidP="00CC4485">
            <w:pPr>
              <w:pStyle w:val="TAC"/>
              <w:rPr>
                <w:sz w:val="16"/>
                <w:szCs w:val="16"/>
              </w:rPr>
            </w:pPr>
            <w:r>
              <w:rPr>
                <w:sz w:val="16"/>
                <w:szCs w:val="16"/>
              </w:rPr>
              <w:t>17.3.0</w:t>
            </w:r>
          </w:p>
        </w:tc>
      </w:tr>
      <w:tr w:rsidR="000A2C55" w14:paraId="423302F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AE516DF" w14:textId="77777777" w:rsidR="000A2C55" w:rsidRDefault="000A2C55" w:rsidP="000A2C55">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AB11DA" w14:textId="77777777" w:rsidR="000A2C55" w:rsidRDefault="000A2C55" w:rsidP="000A2C55">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D88B72" w14:textId="77777777" w:rsidR="000A2C55" w:rsidRPr="009B46BC" w:rsidRDefault="000A2C55" w:rsidP="000A2C55">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6A778C" w14:textId="77777777" w:rsidR="000A2C55" w:rsidRDefault="000A2C55" w:rsidP="000A2C55">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78F552" w14:textId="77777777" w:rsidR="000A2C55" w:rsidRDefault="000A2C55" w:rsidP="000A2C5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84539" w14:textId="77777777" w:rsidR="000A2C55" w:rsidRDefault="000A2C55" w:rsidP="000A2C5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346DE7" w14:textId="77777777" w:rsidR="000A2C55" w:rsidRPr="00872B96" w:rsidRDefault="000A2C55" w:rsidP="000A2C55">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691ABA" w14:textId="77777777" w:rsidR="000A2C55" w:rsidRPr="0089672C" w:rsidRDefault="000A2C55" w:rsidP="000A2C55">
            <w:pPr>
              <w:pStyle w:val="TAC"/>
              <w:rPr>
                <w:sz w:val="16"/>
                <w:szCs w:val="16"/>
              </w:rPr>
            </w:pPr>
            <w:r>
              <w:rPr>
                <w:sz w:val="16"/>
                <w:szCs w:val="16"/>
              </w:rPr>
              <w:t>17.3.0</w:t>
            </w:r>
          </w:p>
        </w:tc>
      </w:tr>
      <w:tr w:rsidR="00DB7A3B" w14:paraId="0C808E3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A04F2A7" w14:textId="77777777" w:rsidR="00DB7A3B" w:rsidRDefault="00DB7A3B" w:rsidP="00DB7A3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ADDCA5B" w14:textId="77777777" w:rsidR="00DB7A3B" w:rsidRDefault="00DB7A3B" w:rsidP="00DB7A3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9A8EF28" w14:textId="77777777" w:rsidR="00DB7A3B" w:rsidRPr="009B46BC" w:rsidRDefault="00DB7A3B" w:rsidP="00DB7A3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BB32A" w14:textId="77777777" w:rsidR="00DB7A3B" w:rsidRDefault="00DB7A3B" w:rsidP="00DB7A3B">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451FBC" w14:textId="77777777" w:rsidR="00DB7A3B" w:rsidRDefault="00DB7A3B" w:rsidP="00DB7A3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4218" w14:textId="77777777" w:rsidR="00DB7A3B" w:rsidRDefault="00DB7A3B" w:rsidP="00DB7A3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F7618B" w14:textId="77777777" w:rsidR="00DB7A3B" w:rsidRPr="00872B96" w:rsidRDefault="00DB7A3B" w:rsidP="00DB7A3B">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65EEA2" w14:textId="77777777" w:rsidR="00DB7A3B" w:rsidRPr="0089672C" w:rsidRDefault="00DB7A3B" w:rsidP="00DB7A3B">
            <w:pPr>
              <w:pStyle w:val="TAC"/>
              <w:rPr>
                <w:sz w:val="16"/>
                <w:szCs w:val="16"/>
              </w:rPr>
            </w:pPr>
            <w:r>
              <w:rPr>
                <w:sz w:val="16"/>
                <w:szCs w:val="16"/>
              </w:rPr>
              <w:t>17.3.0</w:t>
            </w:r>
          </w:p>
        </w:tc>
      </w:tr>
      <w:tr w:rsidR="00DB7A3B" w14:paraId="39030F9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ADD0496" w14:textId="77777777" w:rsidR="00DB7A3B" w:rsidRDefault="00DB7A3B" w:rsidP="00DB7A3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05CD33" w14:textId="77777777" w:rsidR="00DB7A3B" w:rsidRDefault="00DB7A3B" w:rsidP="00DB7A3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9E0E26" w14:textId="77777777" w:rsidR="00DB7A3B" w:rsidRPr="009B46BC" w:rsidRDefault="00DB7A3B" w:rsidP="00DB7A3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917B81" w14:textId="77777777" w:rsidR="00DB7A3B" w:rsidRDefault="00DB7A3B" w:rsidP="00DB7A3B">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3BEA71" w14:textId="77777777" w:rsidR="00DB7A3B" w:rsidRDefault="00DB7A3B" w:rsidP="00DB7A3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9DBE26" w14:textId="77777777" w:rsidR="00DB7A3B" w:rsidRDefault="00DB7A3B" w:rsidP="00DB7A3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94B47D" w14:textId="77777777" w:rsidR="00DB7A3B" w:rsidRPr="00872B96" w:rsidRDefault="00DB7A3B" w:rsidP="00DB7A3B">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DCDC7A" w14:textId="77777777" w:rsidR="00DB7A3B" w:rsidRPr="0089672C" w:rsidRDefault="00DB7A3B" w:rsidP="00DB7A3B">
            <w:pPr>
              <w:pStyle w:val="TAC"/>
              <w:rPr>
                <w:sz w:val="16"/>
                <w:szCs w:val="16"/>
              </w:rPr>
            </w:pPr>
            <w:r>
              <w:rPr>
                <w:sz w:val="16"/>
                <w:szCs w:val="16"/>
              </w:rPr>
              <w:t>17.3.0</w:t>
            </w:r>
          </w:p>
        </w:tc>
      </w:tr>
      <w:tr w:rsidR="00DF27C8" w14:paraId="59D7C3B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79AA1C" w14:textId="77777777" w:rsidR="00DF27C8" w:rsidRDefault="00DF27C8" w:rsidP="00DF27C8">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7FCBFC" w14:textId="77777777" w:rsidR="00DF27C8" w:rsidRDefault="00DF27C8" w:rsidP="00DF27C8">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C17E41" w14:textId="77777777" w:rsidR="00DF27C8" w:rsidRPr="009B46BC" w:rsidRDefault="00DF27C8" w:rsidP="00DF27C8">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615592F" w14:textId="77777777" w:rsidR="00DF27C8" w:rsidRDefault="00DF27C8" w:rsidP="00DF27C8">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0B242F" w14:textId="77777777" w:rsidR="00DF27C8" w:rsidRDefault="00DF27C8" w:rsidP="00DF27C8">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77FD2F" w14:textId="77777777" w:rsidR="00DF27C8" w:rsidRDefault="00DF27C8" w:rsidP="00DF27C8">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D34F" w14:textId="77777777" w:rsidR="00DF27C8" w:rsidRPr="00872B96" w:rsidRDefault="00DF27C8" w:rsidP="00DF27C8">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525F" w14:textId="77777777" w:rsidR="00DF27C8" w:rsidRPr="0089672C" w:rsidRDefault="00DF27C8" w:rsidP="00DF27C8">
            <w:pPr>
              <w:pStyle w:val="TAC"/>
              <w:rPr>
                <w:sz w:val="16"/>
                <w:szCs w:val="16"/>
              </w:rPr>
            </w:pPr>
            <w:r>
              <w:rPr>
                <w:sz w:val="16"/>
                <w:szCs w:val="16"/>
              </w:rPr>
              <w:t>17.3.0</w:t>
            </w:r>
          </w:p>
        </w:tc>
      </w:tr>
      <w:tr w:rsidR="00023AFB" w14:paraId="2FC2EA4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7C9FC5" w14:textId="77777777" w:rsidR="00023AFB" w:rsidRDefault="00023AFB" w:rsidP="00023AF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0A234E" w14:textId="77777777" w:rsidR="00023AFB" w:rsidRDefault="00023AFB" w:rsidP="00023AF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93FE6" w14:textId="77777777" w:rsidR="00023AFB" w:rsidRPr="009B46BC" w:rsidRDefault="00023AFB" w:rsidP="00023AF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154F39" w14:textId="77777777" w:rsidR="00023AFB" w:rsidRDefault="00023AFB" w:rsidP="00023AFB">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8CEA23" w14:textId="77777777" w:rsidR="00023AFB" w:rsidRDefault="00023AFB" w:rsidP="00023AF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FF35E6" w14:textId="77777777" w:rsidR="00023AFB" w:rsidRDefault="00023AFB" w:rsidP="00023AF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C3BC0D" w14:textId="77777777" w:rsidR="00023AFB" w:rsidRPr="00872B96" w:rsidRDefault="00023AFB" w:rsidP="00023AFB">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23689" w14:textId="77777777" w:rsidR="00023AFB" w:rsidRPr="0089672C" w:rsidRDefault="00023AFB" w:rsidP="00023AFB">
            <w:pPr>
              <w:pStyle w:val="TAC"/>
              <w:rPr>
                <w:sz w:val="16"/>
                <w:szCs w:val="16"/>
              </w:rPr>
            </w:pPr>
            <w:r>
              <w:rPr>
                <w:sz w:val="16"/>
                <w:szCs w:val="16"/>
              </w:rPr>
              <w:t>17.3.0</w:t>
            </w:r>
          </w:p>
        </w:tc>
      </w:tr>
      <w:tr w:rsidR="0043287D" w14:paraId="565CCF1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3A19A33"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A58785"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4CCFDB" w14:textId="77777777" w:rsidR="0043287D" w:rsidRPr="009B46BC" w:rsidRDefault="0043287D" w:rsidP="0043287D">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CEFCE5" w14:textId="77777777" w:rsidR="0043287D" w:rsidRDefault="0043287D" w:rsidP="0043287D">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C8AC3F" w14:textId="77777777" w:rsidR="0043287D" w:rsidRDefault="0043287D" w:rsidP="0043287D">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49233" w14:textId="77777777" w:rsidR="0043287D" w:rsidRDefault="0043287D" w:rsidP="0043287D">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E999E7" w14:textId="77777777" w:rsidR="0043287D" w:rsidRPr="00872B96" w:rsidRDefault="0043287D" w:rsidP="0043287D">
            <w:pPr>
              <w:pStyle w:val="TAL"/>
              <w:rPr>
                <w:sz w:val="16"/>
                <w:szCs w:val="16"/>
              </w:rPr>
            </w:pPr>
            <w:r>
              <w:rPr>
                <w:rFonts w:hint="eastAsia"/>
                <w:lang w:eastAsia="zh-CN"/>
              </w:rPr>
              <w:t>A</w:t>
            </w:r>
            <w:r w:rsidRPr="00BE3EC3">
              <w:t xml:space="preserve">dding default configured NSSAI in the </w:t>
            </w:r>
            <w:r w:rsidR="00962ACC">
              <w:t>"</w:t>
            </w:r>
            <w:r w:rsidRPr="00BE3EC3">
              <w:t>list of subscriber data</w:t>
            </w:r>
            <w:r w:rsidR="00962ACC">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C1F18F" w14:textId="77777777" w:rsidR="0043287D" w:rsidRDefault="0043287D" w:rsidP="0043287D">
            <w:pPr>
              <w:pStyle w:val="TAC"/>
              <w:rPr>
                <w:sz w:val="16"/>
                <w:szCs w:val="16"/>
              </w:rPr>
            </w:pPr>
            <w:r>
              <w:rPr>
                <w:sz w:val="16"/>
                <w:szCs w:val="16"/>
              </w:rPr>
              <w:t>17.3.0</w:t>
            </w:r>
          </w:p>
        </w:tc>
      </w:tr>
      <w:tr w:rsidR="0043287D" w14:paraId="12A4B5C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181A4E2"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9F51C9"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116422" w14:textId="77777777" w:rsidR="0043287D" w:rsidRDefault="0043287D" w:rsidP="0043287D">
            <w:pPr>
              <w:pStyle w:val="TAC"/>
              <w:rPr>
                <w:sz w:val="16"/>
              </w:rPr>
            </w:pPr>
            <w:r>
              <w:rPr>
                <w:sz w:val="16"/>
              </w:rPr>
              <w:t>CP-2111</w:t>
            </w:r>
            <w:r w:rsidR="006F3ECE">
              <w:rPr>
                <w:sz w:val="16"/>
              </w:rPr>
              <w:t>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B5D91" w14:textId="77777777" w:rsidR="0043287D" w:rsidRDefault="0043287D" w:rsidP="0043287D">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816F32" w14:textId="77777777" w:rsidR="0043287D" w:rsidRDefault="0043287D" w:rsidP="0043287D">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93C42F" w14:textId="77777777" w:rsidR="0043287D" w:rsidRDefault="00C37332" w:rsidP="0043287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D9EB94" w14:textId="77777777" w:rsidR="0043287D" w:rsidRDefault="00C37332" w:rsidP="0043287D">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2F88ED" w14:textId="77777777" w:rsidR="0043287D" w:rsidRDefault="0043287D" w:rsidP="0043287D">
            <w:pPr>
              <w:pStyle w:val="TAC"/>
              <w:rPr>
                <w:sz w:val="16"/>
                <w:szCs w:val="16"/>
              </w:rPr>
            </w:pPr>
            <w:r>
              <w:rPr>
                <w:sz w:val="16"/>
                <w:szCs w:val="16"/>
              </w:rPr>
              <w:t>17.3.0</w:t>
            </w:r>
          </w:p>
        </w:tc>
      </w:tr>
      <w:tr w:rsidR="0043287D" w14:paraId="41F4F42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3DD75CB"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FCCDED"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74ED7E" w14:textId="77777777" w:rsidR="0043287D" w:rsidRDefault="0043287D" w:rsidP="0043287D">
            <w:pPr>
              <w:pStyle w:val="TAC"/>
              <w:rPr>
                <w:sz w:val="16"/>
              </w:rPr>
            </w:pPr>
            <w:r>
              <w:rPr>
                <w:sz w:val="16"/>
              </w:rPr>
              <w:t>CP-2111</w:t>
            </w:r>
            <w:r w:rsidR="006F3ECE">
              <w:rPr>
                <w:sz w:val="16"/>
              </w:rPr>
              <w:t>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7BFEF" w14:textId="77777777" w:rsidR="0043287D" w:rsidRDefault="006F3ECE" w:rsidP="0043287D">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1B0068" w14:textId="77777777" w:rsidR="0043287D" w:rsidRDefault="006F3ECE" w:rsidP="0043287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EB3B53" w14:textId="77777777" w:rsidR="0043287D" w:rsidRDefault="006F3ECE" w:rsidP="0043287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4F92B4" w14:textId="77777777" w:rsidR="0043287D" w:rsidRDefault="006F3ECE" w:rsidP="0043287D">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BBDC09" w14:textId="77777777" w:rsidR="0043287D" w:rsidRDefault="0043287D" w:rsidP="0043287D">
            <w:pPr>
              <w:pStyle w:val="TAC"/>
              <w:rPr>
                <w:sz w:val="16"/>
                <w:szCs w:val="16"/>
              </w:rPr>
            </w:pPr>
            <w:r>
              <w:rPr>
                <w:sz w:val="16"/>
                <w:szCs w:val="16"/>
              </w:rPr>
              <w:t>17.3.0</w:t>
            </w:r>
          </w:p>
        </w:tc>
      </w:tr>
      <w:tr w:rsidR="006F3ECE" w14:paraId="68F5925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D4830F2"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8AADFA"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FF40" w14:textId="77777777" w:rsidR="006F3ECE" w:rsidRDefault="006F3ECE" w:rsidP="006F3ECE">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8D1344" w14:textId="77777777" w:rsidR="006F3ECE" w:rsidRDefault="00E84E58" w:rsidP="006F3ECE">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28E974" w14:textId="77777777" w:rsidR="006F3ECE" w:rsidRDefault="00E84E58"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0C123" w14:textId="77777777" w:rsidR="006F3ECE" w:rsidRDefault="00E84E58" w:rsidP="006F3ECE">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4E25D2" w14:textId="77777777" w:rsidR="006F3ECE" w:rsidRPr="001A69CF" w:rsidRDefault="00E84E58" w:rsidP="006F3ECE">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0DB56B" w14:textId="77777777" w:rsidR="006F3ECE" w:rsidRDefault="006F3ECE" w:rsidP="006F3ECE">
            <w:pPr>
              <w:pStyle w:val="TAC"/>
              <w:rPr>
                <w:sz w:val="16"/>
                <w:szCs w:val="16"/>
              </w:rPr>
            </w:pPr>
            <w:r>
              <w:rPr>
                <w:sz w:val="16"/>
                <w:szCs w:val="16"/>
              </w:rPr>
              <w:t>17.3.0</w:t>
            </w:r>
          </w:p>
        </w:tc>
      </w:tr>
      <w:tr w:rsidR="006F3ECE" w14:paraId="1F640640"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FFB6CCB"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897E23"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B8EF1D" w14:textId="77777777" w:rsidR="006F3ECE" w:rsidRDefault="006F3ECE" w:rsidP="006F3ECE">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BA02AE" w14:textId="77777777" w:rsidR="006F3ECE" w:rsidRDefault="00F66EF7" w:rsidP="006F3ECE">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058A34" w14:textId="77777777" w:rsidR="006F3ECE" w:rsidRDefault="00F66EF7"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93C130" w14:textId="77777777" w:rsidR="006F3ECE" w:rsidRDefault="00F66EF7"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670F2D" w14:textId="77777777" w:rsidR="006F3ECE" w:rsidRPr="001A69CF" w:rsidRDefault="00F66EF7" w:rsidP="006F3ECE">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BE08CB" w14:textId="77777777" w:rsidR="006F3ECE" w:rsidRDefault="006F3ECE" w:rsidP="006F3ECE">
            <w:pPr>
              <w:pStyle w:val="TAC"/>
              <w:rPr>
                <w:sz w:val="16"/>
                <w:szCs w:val="16"/>
              </w:rPr>
            </w:pPr>
            <w:r>
              <w:rPr>
                <w:sz w:val="16"/>
                <w:szCs w:val="16"/>
              </w:rPr>
              <w:t>17.3.0</w:t>
            </w:r>
          </w:p>
        </w:tc>
      </w:tr>
      <w:tr w:rsidR="006F3ECE" w14:paraId="7F4C313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B50890F"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A6ED0D"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E0D515" w14:textId="77777777" w:rsidR="006F3ECE" w:rsidRDefault="006F3ECE" w:rsidP="006F3ECE">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5B3371" w14:textId="77777777" w:rsidR="006F3ECE" w:rsidRDefault="009351FF" w:rsidP="006F3ECE">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D11AFE" w14:textId="77777777" w:rsidR="006F3ECE" w:rsidRDefault="009351FF" w:rsidP="006F3EC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054ACD" w14:textId="77777777" w:rsidR="006F3ECE" w:rsidRDefault="009351FF"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139415" w14:textId="77777777" w:rsidR="006F3ECE" w:rsidRPr="001A69CF" w:rsidRDefault="009351FF" w:rsidP="006F3ECE">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24BBFA" w14:textId="77777777" w:rsidR="006F3ECE" w:rsidRDefault="006F3ECE" w:rsidP="006F3ECE">
            <w:pPr>
              <w:pStyle w:val="TAC"/>
              <w:rPr>
                <w:sz w:val="16"/>
                <w:szCs w:val="16"/>
              </w:rPr>
            </w:pPr>
            <w:r>
              <w:rPr>
                <w:sz w:val="16"/>
                <w:szCs w:val="16"/>
              </w:rPr>
              <w:t>17.3.0</w:t>
            </w:r>
          </w:p>
        </w:tc>
      </w:tr>
      <w:tr w:rsidR="006F3ECE" w14:paraId="7A83475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9084107"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378BE"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2BEAA3"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D55258" w14:textId="77777777" w:rsidR="006F3ECE" w:rsidRDefault="00444DB7" w:rsidP="006F3ECE">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C4DFB8" w14:textId="77777777" w:rsidR="006F3ECE" w:rsidRDefault="00444DB7"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C78950" w14:textId="77777777" w:rsidR="006F3ECE" w:rsidRDefault="00444DB7"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EB7204" w14:textId="77777777" w:rsidR="006F3ECE" w:rsidRPr="001A69CF" w:rsidRDefault="00444DB7" w:rsidP="006F3ECE">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81E6E3" w14:textId="77777777" w:rsidR="006F3ECE" w:rsidRDefault="006F3ECE" w:rsidP="006F3ECE">
            <w:pPr>
              <w:pStyle w:val="TAC"/>
              <w:rPr>
                <w:sz w:val="16"/>
                <w:szCs w:val="16"/>
              </w:rPr>
            </w:pPr>
            <w:r>
              <w:rPr>
                <w:sz w:val="16"/>
                <w:szCs w:val="16"/>
              </w:rPr>
              <w:t>17.3.0</w:t>
            </w:r>
          </w:p>
        </w:tc>
      </w:tr>
      <w:tr w:rsidR="006F3ECE" w14:paraId="0BDA44A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9559DC5"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24019"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B1B507"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7AC55B" w14:textId="77777777" w:rsidR="006F3ECE" w:rsidRDefault="00D349BE" w:rsidP="006F3ECE">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1F89E" w14:textId="77777777" w:rsidR="006F3ECE" w:rsidRDefault="00D349BE"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DBA6F4" w14:textId="77777777" w:rsidR="006F3ECE" w:rsidRDefault="00D349BE"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A0CB83" w14:textId="77777777" w:rsidR="006F3ECE" w:rsidRPr="001A69CF" w:rsidRDefault="00D349BE" w:rsidP="006F3ECE">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C3783" w14:textId="77777777" w:rsidR="006F3ECE" w:rsidRDefault="006F3ECE" w:rsidP="006F3ECE">
            <w:pPr>
              <w:pStyle w:val="TAC"/>
              <w:rPr>
                <w:sz w:val="16"/>
                <w:szCs w:val="16"/>
              </w:rPr>
            </w:pPr>
            <w:r>
              <w:rPr>
                <w:sz w:val="16"/>
                <w:szCs w:val="16"/>
              </w:rPr>
              <w:t>17.3.0</w:t>
            </w:r>
          </w:p>
        </w:tc>
      </w:tr>
      <w:tr w:rsidR="006F3ECE" w14:paraId="19DBF41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F898181"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3A17D7"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B1751C"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E6A37D" w14:textId="77777777" w:rsidR="006F3ECE" w:rsidRDefault="008A41F3" w:rsidP="006F3ECE">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1AD709" w14:textId="77777777" w:rsidR="006F3ECE" w:rsidRDefault="008A41F3"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8724D" w14:textId="77777777" w:rsidR="006F3ECE" w:rsidRDefault="008A41F3"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05BB61" w14:textId="77777777" w:rsidR="006F3ECE" w:rsidRPr="001A69CF" w:rsidRDefault="008A41F3" w:rsidP="006F3ECE">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F2560D" w14:textId="77777777" w:rsidR="006F3ECE" w:rsidRDefault="006F3ECE" w:rsidP="006F3ECE">
            <w:pPr>
              <w:pStyle w:val="TAC"/>
              <w:rPr>
                <w:sz w:val="16"/>
                <w:szCs w:val="16"/>
              </w:rPr>
            </w:pPr>
            <w:r>
              <w:rPr>
                <w:sz w:val="16"/>
                <w:szCs w:val="16"/>
              </w:rPr>
              <w:t>17.3.0</w:t>
            </w:r>
          </w:p>
        </w:tc>
      </w:tr>
      <w:tr w:rsidR="006F3ECE" w14:paraId="5F715E5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62FAEC9"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110BE"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FBF395"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BC7B90" w14:textId="77777777" w:rsidR="006F3ECE" w:rsidRDefault="008A41F3" w:rsidP="006F3ECE">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DD1462" w14:textId="77777777" w:rsidR="006F3ECE" w:rsidRDefault="008A41F3"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3E1F8" w14:textId="77777777" w:rsidR="006F3ECE" w:rsidRDefault="008A41F3" w:rsidP="006F3EC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E0D64A" w14:textId="77777777" w:rsidR="006F3ECE" w:rsidRPr="001A69CF" w:rsidRDefault="008A41F3" w:rsidP="006F3ECE">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899DA3" w14:textId="77777777" w:rsidR="006F3ECE" w:rsidRDefault="006F3ECE" w:rsidP="006F3ECE">
            <w:pPr>
              <w:pStyle w:val="TAC"/>
              <w:rPr>
                <w:sz w:val="16"/>
                <w:szCs w:val="16"/>
              </w:rPr>
            </w:pPr>
            <w:r>
              <w:rPr>
                <w:sz w:val="16"/>
                <w:szCs w:val="16"/>
              </w:rPr>
              <w:t>17.3.0</w:t>
            </w:r>
          </w:p>
        </w:tc>
      </w:tr>
      <w:tr w:rsidR="006F3ECE" w14:paraId="5BA5046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B3E020F"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E1BEFC"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368929A"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CCFB9A" w14:textId="77777777" w:rsidR="006F3ECE" w:rsidRDefault="001531FE" w:rsidP="006F3ECE">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DD4518" w14:textId="77777777" w:rsidR="006F3ECE" w:rsidRDefault="001531FE"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B09731" w14:textId="77777777" w:rsidR="006F3ECE" w:rsidRDefault="001531FE"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A4F4CF" w14:textId="77777777" w:rsidR="006F3ECE" w:rsidRPr="001A69CF" w:rsidRDefault="001531FE" w:rsidP="006F3ECE">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50AA60" w14:textId="77777777" w:rsidR="006F3ECE" w:rsidRDefault="006F3ECE" w:rsidP="006F3ECE">
            <w:pPr>
              <w:pStyle w:val="TAC"/>
              <w:rPr>
                <w:sz w:val="16"/>
                <w:szCs w:val="16"/>
              </w:rPr>
            </w:pPr>
            <w:r>
              <w:rPr>
                <w:sz w:val="16"/>
                <w:szCs w:val="16"/>
              </w:rPr>
              <w:t>17.3.0</w:t>
            </w:r>
          </w:p>
        </w:tc>
      </w:tr>
      <w:tr w:rsidR="00E23DFC" w14:paraId="328F7A0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4A6FA52"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DE153F"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E1FC97"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3D325" w14:textId="77777777" w:rsidR="00E23DFC" w:rsidRDefault="00CB605A" w:rsidP="00E23DFC">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E8054F" w14:textId="77777777" w:rsidR="00E23DFC" w:rsidRDefault="00CB605A"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20A3DB" w14:textId="77777777" w:rsidR="00E23DFC" w:rsidRDefault="00CB605A" w:rsidP="00E23DF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3AE1A6" w14:textId="77777777" w:rsidR="00E23DFC" w:rsidRPr="003B3584" w:rsidRDefault="00CB605A" w:rsidP="00E23DFC">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EF7605" w14:textId="77777777" w:rsidR="00E23DFC" w:rsidRDefault="00E23DFC" w:rsidP="00E23DFC">
            <w:pPr>
              <w:pStyle w:val="TAC"/>
              <w:rPr>
                <w:sz w:val="16"/>
                <w:szCs w:val="16"/>
              </w:rPr>
            </w:pPr>
            <w:r>
              <w:rPr>
                <w:sz w:val="16"/>
                <w:szCs w:val="16"/>
              </w:rPr>
              <w:t>17.3.0</w:t>
            </w:r>
          </w:p>
        </w:tc>
      </w:tr>
      <w:tr w:rsidR="00E23DFC" w14:paraId="5981B15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4A3591"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5C448"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77D85F"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B482A9" w14:textId="77777777" w:rsidR="00E23DFC" w:rsidRDefault="000C4568" w:rsidP="00E23DFC">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05788C" w14:textId="77777777" w:rsidR="00E23DFC" w:rsidRDefault="000C4568"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EE3CBF" w14:textId="77777777" w:rsidR="00E23DFC" w:rsidRDefault="000C4568"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9D3377" w14:textId="77777777" w:rsidR="00E23DFC" w:rsidRPr="003B3584" w:rsidRDefault="000C4568" w:rsidP="00E23DFC">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CC5265" w14:textId="77777777" w:rsidR="00E23DFC" w:rsidRDefault="00E23DFC" w:rsidP="00E23DFC">
            <w:pPr>
              <w:pStyle w:val="TAC"/>
              <w:rPr>
                <w:sz w:val="16"/>
                <w:szCs w:val="16"/>
              </w:rPr>
            </w:pPr>
            <w:r>
              <w:rPr>
                <w:sz w:val="16"/>
                <w:szCs w:val="16"/>
              </w:rPr>
              <w:t>17.3.0</w:t>
            </w:r>
          </w:p>
        </w:tc>
      </w:tr>
      <w:tr w:rsidR="00E23DFC" w14:paraId="73CCB4A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F7CA5AD"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ECC699"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BB2DF"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5A064D" w14:textId="77777777" w:rsidR="00E23DFC" w:rsidRDefault="0025390E" w:rsidP="00E23DFC">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B0AA63" w14:textId="77777777" w:rsidR="00E23DFC" w:rsidRDefault="0025390E"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57FE4" w14:textId="77777777" w:rsidR="00E23DFC" w:rsidRDefault="0025390E"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882545" w14:textId="77777777" w:rsidR="00E23DFC" w:rsidRPr="003B3584" w:rsidRDefault="0025390E" w:rsidP="00E23DFC">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0AA0EF" w14:textId="77777777" w:rsidR="00E23DFC" w:rsidRDefault="00E23DFC" w:rsidP="00E23DFC">
            <w:pPr>
              <w:pStyle w:val="TAC"/>
              <w:rPr>
                <w:sz w:val="16"/>
                <w:szCs w:val="16"/>
              </w:rPr>
            </w:pPr>
            <w:r>
              <w:rPr>
                <w:sz w:val="16"/>
                <w:szCs w:val="16"/>
              </w:rPr>
              <w:t>17.3.0</w:t>
            </w:r>
          </w:p>
        </w:tc>
      </w:tr>
      <w:tr w:rsidR="00E23DFC" w14:paraId="31D365E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F3A9374"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37927F"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BE54E"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8D301" w14:textId="77777777" w:rsidR="00E23DFC" w:rsidRDefault="008F1B42" w:rsidP="00E23DFC">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E395E5" w14:textId="77777777" w:rsidR="00E23DFC" w:rsidRDefault="008F1B42"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FA4570" w14:textId="77777777" w:rsidR="00E23DFC" w:rsidRDefault="008F1B42"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46ABF5" w14:textId="77777777" w:rsidR="00E23DFC" w:rsidRPr="003B3584" w:rsidRDefault="008F1B42" w:rsidP="00E23DFC">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3FC0C7" w14:textId="77777777" w:rsidR="00E23DFC" w:rsidRDefault="00E23DFC" w:rsidP="00E23DFC">
            <w:pPr>
              <w:pStyle w:val="TAC"/>
              <w:rPr>
                <w:sz w:val="16"/>
                <w:szCs w:val="16"/>
              </w:rPr>
            </w:pPr>
            <w:r>
              <w:rPr>
                <w:sz w:val="16"/>
                <w:szCs w:val="16"/>
              </w:rPr>
              <w:t>17.3.0</w:t>
            </w:r>
          </w:p>
        </w:tc>
      </w:tr>
      <w:tr w:rsidR="009C0011" w14:paraId="3E8D560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5F990C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3338A5"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210E770"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8B70D3" w14:textId="77777777" w:rsidR="009C0011" w:rsidRDefault="009C0011" w:rsidP="009C0011">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4573F" w14:textId="77777777" w:rsidR="009C0011" w:rsidRDefault="009C001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43EAD2" w14:textId="77777777" w:rsidR="009C0011" w:rsidRDefault="009C0011"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945972" w14:textId="77777777" w:rsidR="009C0011" w:rsidRDefault="009C0011" w:rsidP="009C0011">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385E7A" w14:textId="77777777" w:rsidR="009C0011" w:rsidRDefault="009C0011" w:rsidP="009C0011">
            <w:pPr>
              <w:pStyle w:val="TAC"/>
              <w:rPr>
                <w:sz w:val="16"/>
                <w:szCs w:val="16"/>
              </w:rPr>
            </w:pPr>
            <w:r>
              <w:rPr>
                <w:sz w:val="16"/>
                <w:szCs w:val="16"/>
              </w:rPr>
              <w:t>17.3.0</w:t>
            </w:r>
          </w:p>
        </w:tc>
      </w:tr>
      <w:tr w:rsidR="009C0011" w14:paraId="5F4CACA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F29E6A4"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81FFD7"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0A1E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905A6F" w14:textId="77777777" w:rsidR="009C0011" w:rsidRDefault="001E75DD" w:rsidP="009C0011">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EA38A7" w14:textId="77777777" w:rsidR="009C0011" w:rsidRDefault="001E75DD"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8C40D3" w14:textId="77777777" w:rsidR="009C0011" w:rsidRDefault="001E75DD"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FB68A" w14:textId="77777777" w:rsidR="009C0011" w:rsidRDefault="001E75DD" w:rsidP="009C0011">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2ACECF" w14:textId="77777777" w:rsidR="009C0011" w:rsidRDefault="009C0011" w:rsidP="009C0011">
            <w:pPr>
              <w:pStyle w:val="TAC"/>
              <w:rPr>
                <w:sz w:val="16"/>
                <w:szCs w:val="16"/>
              </w:rPr>
            </w:pPr>
            <w:r>
              <w:rPr>
                <w:sz w:val="16"/>
                <w:szCs w:val="16"/>
              </w:rPr>
              <w:t>17.3.0</w:t>
            </w:r>
          </w:p>
        </w:tc>
      </w:tr>
      <w:tr w:rsidR="009C0011" w14:paraId="6173957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B8820CB"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EBFF8"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F77E16"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ACE888" w14:textId="77777777" w:rsidR="009C0011" w:rsidRDefault="00875BA1" w:rsidP="009C0011">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61A1BD" w14:textId="77777777" w:rsidR="009C0011" w:rsidRDefault="00875BA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6C512" w14:textId="77777777" w:rsidR="009C0011" w:rsidRDefault="00875BA1"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433595" w14:textId="77777777" w:rsidR="009C0011" w:rsidRDefault="00875BA1" w:rsidP="009C0011">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6B5A49" w14:textId="77777777" w:rsidR="009C0011" w:rsidRDefault="009C0011" w:rsidP="009C0011">
            <w:pPr>
              <w:pStyle w:val="TAC"/>
              <w:rPr>
                <w:sz w:val="16"/>
                <w:szCs w:val="16"/>
              </w:rPr>
            </w:pPr>
            <w:r>
              <w:rPr>
                <w:sz w:val="16"/>
                <w:szCs w:val="16"/>
              </w:rPr>
              <w:t>17.3.0</w:t>
            </w:r>
          </w:p>
        </w:tc>
      </w:tr>
      <w:tr w:rsidR="009C0011" w14:paraId="5AAE351B"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A399BEC"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1F6E38"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D4511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384EE7" w14:textId="77777777" w:rsidR="009C0011" w:rsidRDefault="00E1431D" w:rsidP="009C0011">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7C285" w14:textId="77777777" w:rsidR="009C0011" w:rsidRDefault="00E1431D"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E308D" w14:textId="77777777" w:rsidR="009C0011" w:rsidRDefault="00E1431D"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094899" w14:textId="77777777" w:rsidR="009C0011" w:rsidRDefault="00E1431D" w:rsidP="009C0011">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32D1FB" w14:textId="77777777" w:rsidR="009C0011" w:rsidRDefault="009C0011" w:rsidP="009C0011">
            <w:pPr>
              <w:pStyle w:val="TAC"/>
              <w:rPr>
                <w:sz w:val="16"/>
                <w:szCs w:val="16"/>
              </w:rPr>
            </w:pPr>
            <w:r>
              <w:rPr>
                <w:sz w:val="16"/>
                <w:szCs w:val="16"/>
              </w:rPr>
              <w:t>17.3.0</w:t>
            </w:r>
          </w:p>
        </w:tc>
      </w:tr>
      <w:tr w:rsidR="009C0011" w14:paraId="7E907229"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83840D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1BC6CD"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692BF"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586EEB" w14:textId="77777777" w:rsidR="009C0011" w:rsidRDefault="00EF53D7" w:rsidP="009C0011">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A41CCB" w14:textId="77777777" w:rsidR="009C0011" w:rsidRDefault="00EF53D7"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F14F0C" w14:textId="77777777" w:rsidR="009C0011" w:rsidRDefault="00EF53D7"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234C9" w14:textId="77777777" w:rsidR="009C0011" w:rsidRDefault="00EF53D7" w:rsidP="009C0011">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5FD58E" w14:textId="77777777" w:rsidR="009C0011" w:rsidRDefault="009C0011" w:rsidP="009C0011">
            <w:pPr>
              <w:pStyle w:val="TAC"/>
              <w:rPr>
                <w:sz w:val="16"/>
                <w:szCs w:val="16"/>
              </w:rPr>
            </w:pPr>
            <w:r>
              <w:rPr>
                <w:sz w:val="16"/>
                <w:szCs w:val="16"/>
              </w:rPr>
              <w:t>17.3.0</w:t>
            </w:r>
          </w:p>
        </w:tc>
      </w:tr>
      <w:tr w:rsidR="009C0011" w14:paraId="5F4D15A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6789D56"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8AB41"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0ED39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D87F82" w14:textId="77777777" w:rsidR="009C0011" w:rsidRDefault="00736EC1" w:rsidP="009C0011">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596C" w14:textId="77777777" w:rsidR="009C0011" w:rsidRDefault="00736EC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4ABE" w14:textId="77777777" w:rsidR="009C0011" w:rsidRDefault="00736EC1"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A731F1" w14:textId="77777777" w:rsidR="009C0011" w:rsidRDefault="00736EC1" w:rsidP="009C0011">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33B900" w14:textId="77777777" w:rsidR="009C0011" w:rsidRDefault="009C0011" w:rsidP="009C0011">
            <w:pPr>
              <w:pStyle w:val="TAC"/>
              <w:rPr>
                <w:sz w:val="16"/>
                <w:szCs w:val="16"/>
              </w:rPr>
            </w:pPr>
            <w:r>
              <w:rPr>
                <w:sz w:val="16"/>
                <w:szCs w:val="16"/>
              </w:rPr>
              <w:t>17.3.0</w:t>
            </w:r>
          </w:p>
        </w:tc>
      </w:tr>
      <w:tr w:rsidR="009C0011" w14:paraId="5A2CEB1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B44B40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BA92BD"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9C0040"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7BCE" w14:textId="77777777" w:rsidR="009C0011" w:rsidRDefault="00DB2483" w:rsidP="009C0011">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45E89" w14:textId="77777777" w:rsidR="009C0011" w:rsidRDefault="00DB2483" w:rsidP="009C0011">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7B794C" w14:textId="77777777" w:rsidR="009C0011" w:rsidRDefault="00DB2483"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E9360B" w14:textId="77777777" w:rsidR="009C0011" w:rsidRDefault="00DB2483" w:rsidP="009C0011">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CB313E" w14:textId="77777777" w:rsidR="009C0011" w:rsidRDefault="009C0011" w:rsidP="009C0011">
            <w:pPr>
              <w:pStyle w:val="TAC"/>
              <w:rPr>
                <w:sz w:val="16"/>
                <w:szCs w:val="16"/>
              </w:rPr>
            </w:pPr>
            <w:r>
              <w:rPr>
                <w:sz w:val="16"/>
                <w:szCs w:val="16"/>
              </w:rPr>
              <w:t>17.3.0</w:t>
            </w:r>
          </w:p>
        </w:tc>
      </w:tr>
      <w:tr w:rsidR="009C0011" w14:paraId="41A0268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842D95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97F915"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3B4962"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B1BA1" w14:textId="77777777" w:rsidR="009C0011" w:rsidRDefault="002F7E51" w:rsidP="009C0011">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DFC009" w14:textId="77777777" w:rsidR="009C0011" w:rsidRDefault="002F7E5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D6FD3A" w14:textId="77777777" w:rsidR="009C0011" w:rsidRDefault="002F7E51"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BD5962" w14:textId="77777777" w:rsidR="009C0011" w:rsidRDefault="002F7E51" w:rsidP="009C0011">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11AF119" w14:textId="77777777" w:rsidR="009C0011" w:rsidRDefault="009C0011" w:rsidP="009C0011">
            <w:pPr>
              <w:pStyle w:val="TAC"/>
              <w:rPr>
                <w:sz w:val="16"/>
                <w:szCs w:val="16"/>
              </w:rPr>
            </w:pPr>
            <w:r>
              <w:rPr>
                <w:sz w:val="16"/>
                <w:szCs w:val="16"/>
              </w:rPr>
              <w:t>17.3.0</w:t>
            </w:r>
          </w:p>
        </w:tc>
      </w:tr>
      <w:tr w:rsidR="009C0011" w14:paraId="0CD75CB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7F29F5F"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8DE4B"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D4DAD5"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BF353" w14:textId="77777777" w:rsidR="009C0011" w:rsidRDefault="008D1CB6" w:rsidP="009C0011">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1277BE" w14:textId="77777777" w:rsidR="009C0011" w:rsidRDefault="008D1CB6"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87D87" w14:textId="77777777" w:rsidR="009C0011" w:rsidRDefault="008D1CB6" w:rsidP="009C001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48526" w14:textId="77777777" w:rsidR="009C0011" w:rsidRDefault="008D1CB6" w:rsidP="009C0011">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B4EC3A" w14:textId="77777777" w:rsidR="009C0011" w:rsidRDefault="009C0011" w:rsidP="009C0011">
            <w:pPr>
              <w:pStyle w:val="TAC"/>
              <w:rPr>
                <w:sz w:val="16"/>
                <w:szCs w:val="16"/>
              </w:rPr>
            </w:pPr>
            <w:r>
              <w:rPr>
                <w:sz w:val="16"/>
                <w:szCs w:val="16"/>
              </w:rPr>
              <w:t>17.3.0</w:t>
            </w:r>
          </w:p>
        </w:tc>
      </w:tr>
      <w:tr w:rsidR="002A5AE3" w14:paraId="2966F23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D0CA4AF" w14:textId="77777777" w:rsidR="002A5AE3" w:rsidRDefault="002A5AE3" w:rsidP="002A5AE3">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169D00" w14:textId="77777777" w:rsidR="002A5AE3" w:rsidRDefault="002A5AE3" w:rsidP="002A5AE3">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91D127" w14:textId="77777777" w:rsidR="002A5AE3" w:rsidRDefault="002A5AE3" w:rsidP="002A5AE3">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11C24C" w14:textId="77777777" w:rsidR="002A5AE3" w:rsidRDefault="002A5AE3" w:rsidP="002A5AE3">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7C47D" w14:textId="77777777" w:rsidR="002A5AE3" w:rsidRDefault="002A5AE3"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9B206" w14:textId="77777777" w:rsidR="002A5AE3" w:rsidRDefault="002A5AE3"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CF5603" w14:textId="77777777" w:rsidR="002A5AE3" w:rsidRDefault="008F2C7F" w:rsidP="002A5AE3">
            <w:pPr>
              <w:pStyle w:val="TAL"/>
            </w:pPr>
            <w:r>
              <w:rPr>
                <w:noProof/>
              </w:rPr>
              <w:fldChar w:fldCharType="begin"/>
            </w:r>
            <w:r>
              <w:rPr>
                <w:noProof/>
              </w:rPr>
              <w:instrText xml:space="preserve"> DOCPROPERTY  CrTitle  \* MERGEFORMAT </w:instrText>
            </w:r>
            <w:r>
              <w:rPr>
                <w:noProof/>
              </w:rPr>
              <w:fldChar w:fldCharType="separate"/>
            </w:r>
            <w:r w:rsidR="002A5AE3"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23A468" w14:textId="77777777" w:rsidR="002A5AE3" w:rsidRDefault="002A5AE3" w:rsidP="002A5AE3">
            <w:pPr>
              <w:pStyle w:val="TAC"/>
              <w:rPr>
                <w:sz w:val="16"/>
                <w:szCs w:val="16"/>
              </w:rPr>
            </w:pPr>
            <w:r>
              <w:rPr>
                <w:sz w:val="16"/>
                <w:szCs w:val="16"/>
              </w:rPr>
              <w:t>17.3.0</w:t>
            </w:r>
          </w:p>
        </w:tc>
      </w:tr>
      <w:tr w:rsidR="00BD3702" w14:paraId="1F3EF550"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01298B0" w14:textId="6F15B4C5" w:rsidR="00BD3702" w:rsidRDefault="00BD3702"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786066" w14:textId="4AA92F6F" w:rsidR="00BD3702" w:rsidRDefault="00BD3702"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916CEF9" w14:textId="2891C652" w:rsidR="00BD3702" w:rsidRDefault="00BD3702" w:rsidP="002A5AE3">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0ED67D" w14:textId="4C604064" w:rsidR="00BD3702" w:rsidRDefault="00BD3702" w:rsidP="002A5AE3">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473D72" w14:textId="5DCBD586" w:rsidR="00BD3702" w:rsidRDefault="00BD3702"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D158D" w14:textId="66EFC4E4" w:rsidR="00BD3702" w:rsidRDefault="00BD3702"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00CBF1" w14:textId="0965B72C" w:rsidR="00BD3702" w:rsidRDefault="00BD3702" w:rsidP="002A5AE3">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9CB0FF" w14:textId="5001A213" w:rsidR="00BD3702" w:rsidRDefault="00BD3702" w:rsidP="002A5AE3">
            <w:pPr>
              <w:pStyle w:val="TAC"/>
              <w:rPr>
                <w:sz w:val="16"/>
                <w:szCs w:val="16"/>
              </w:rPr>
            </w:pPr>
            <w:r>
              <w:rPr>
                <w:sz w:val="16"/>
                <w:szCs w:val="16"/>
              </w:rPr>
              <w:t>17.4.0</w:t>
            </w:r>
          </w:p>
        </w:tc>
      </w:tr>
      <w:tr w:rsidR="001A7432" w14:paraId="47471A20"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C67CCEC" w14:textId="0DC22148" w:rsidR="001A7432" w:rsidRDefault="001A7432"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D6075" w14:textId="6B8390F5" w:rsidR="001A7432" w:rsidRDefault="001A7432"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DA69D4" w14:textId="1C177021" w:rsidR="001A7432" w:rsidRPr="001A7432" w:rsidRDefault="001A7432" w:rsidP="002A5AE3">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1AD7A3" w14:textId="61D085C7" w:rsidR="001A7432" w:rsidRPr="001A7432" w:rsidRDefault="001A7432" w:rsidP="002A5AE3">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CF5818" w14:textId="4C736B73" w:rsidR="001A7432" w:rsidRDefault="001A7432" w:rsidP="002A5AE3">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7335F5" w14:textId="7E7A9B4F" w:rsidR="001A7432" w:rsidRDefault="001A7432" w:rsidP="002A5AE3">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DE9DC68" w14:textId="180B55DC" w:rsidR="001A7432" w:rsidRDefault="001A7432" w:rsidP="002A5AE3">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B96AE8" w14:textId="3749571A" w:rsidR="001A7432" w:rsidRDefault="001A7432" w:rsidP="002A5AE3">
            <w:pPr>
              <w:pStyle w:val="TAC"/>
              <w:rPr>
                <w:sz w:val="16"/>
                <w:szCs w:val="16"/>
              </w:rPr>
            </w:pPr>
            <w:r>
              <w:rPr>
                <w:sz w:val="16"/>
                <w:szCs w:val="16"/>
              </w:rPr>
              <w:t>17.4.0</w:t>
            </w:r>
          </w:p>
        </w:tc>
      </w:tr>
      <w:tr w:rsidR="00811CEC" w14:paraId="45DE5157"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39ABA4C" w14:textId="7CE35D1B" w:rsidR="00811CEC" w:rsidRDefault="00811CEC"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E9C32A" w14:textId="3977C13B" w:rsidR="00811CEC" w:rsidRDefault="00811CEC"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F0D5A9" w14:textId="5D95B16E" w:rsidR="00811CEC" w:rsidRPr="00811CEC" w:rsidRDefault="00811CEC" w:rsidP="002A5AE3">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417F18" w14:textId="1AEB0042" w:rsidR="00811CEC" w:rsidRPr="001A7432" w:rsidRDefault="00811CEC" w:rsidP="002A5AE3">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B5BF97" w14:textId="72BAFB35" w:rsidR="00811CEC" w:rsidRDefault="00811CEC"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3F813" w14:textId="7358D1C4" w:rsidR="00811CEC" w:rsidRDefault="00811CEC" w:rsidP="002A5AE3">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D099E3" w14:textId="55ACA337" w:rsidR="00811CEC" w:rsidRDefault="00811CEC" w:rsidP="002A5AE3">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AC8105" w14:textId="79F034D9" w:rsidR="00811CEC" w:rsidRDefault="00811CEC" w:rsidP="002A5AE3">
            <w:pPr>
              <w:pStyle w:val="TAC"/>
              <w:rPr>
                <w:sz w:val="16"/>
                <w:szCs w:val="16"/>
              </w:rPr>
            </w:pPr>
            <w:r>
              <w:rPr>
                <w:sz w:val="16"/>
                <w:szCs w:val="16"/>
              </w:rPr>
              <w:t>17.4.0</w:t>
            </w:r>
          </w:p>
        </w:tc>
      </w:tr>
      <w:tr w:rsidR="0082081C" w14:paraId="6A8C5FB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84BC8C5" w14:textId="264021EE" w:rsidR="0082081C" w:rsidRDefault="0082081C"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61EF46" w14:textId="05628161" w:rsidR="0082081C" w:rsidRDefault="0082081C"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55C19" w14:textId="550EC97C" w:rsidR="0082081C" w:rsidRPr="00811CEC" w:rsidRDefault="0082081C" w:rsidP="002A5AE3">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4AF4BC" w14:textId="777B38A4" w:rsidR="0082081C" w:rsidRDefault="0082081C" w:rsidP="002A5AE3">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9BBF57" w14:textId="1CE7FBC0" w:rsidR="0082081C" w:rsidRDefault="0082081C"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84DCA" w14:textId="60A2FBCC" w:rsidR="0082081C" w:rsidRDefault="0082081C"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9D086A" w14:textId="64168E56" w:rsidR="0082081C" w:rsidRDefault="0082081C" w:rsidP="002A5AE3">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588FAB" w14:textId="683E7832" w:rsidR="0082081C" w:rsidRDefault="0082081C" w:rsidP="002A5AE3">
            <w:pPr>
              <w:pStyle w:val="TAC"/>
              <w:rPr>
                <w:sz w:val="16"/>
                <w:szCs w:val="16"/>
              </w:rPr>
            </w:pPr>
            <w:r>
              <w:rPr>
                <w:sz w:val="16"/>
                <w:szCs w:val="16"/>
              </w:rPr>
              <w:t>17.4.0</w:t>
            </w:r>
          </w:p>
        </w:tc>
      </w:tr>
      <w:tr w:rsidR="005A5F3E" w14:paraId="541C598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72D829CC" w14:textId="5EA38F1F" w:rsidR="005A5F3E" w:rsidRDefault="005A5F3E" w:rsidP="002A5AE3">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C87AC2" w14:textId="43B67480" w:rsidR="005A5F3E" w:rsidRDefault="005A5F3E"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1A43DC" w14:textId="7659F11C" w:rsidR="005A5F3E" w:rsidRPr="0082081C" w:rsidRDefault="005A5F3E" w:rsidP="002A5AE3">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AA3187" w14:textId="4E132D14" w:rsidR="005A5F3E" w:rsidRDefault="005A5F3E" w:rsidP="002A5AE3">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3AE362" w14:textId="520B0A95" w:rsidR="005A5F3E" w:rsidRDefault="005A5F3E"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31EA2F" w14:textId="39F5C943" w:rsidR="005A5F3E" w:rsidRDefault="005A5F3E"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F20721" w14:textId="45AAE63F" w:rsidR="005A5F3E" w:rsidRDefault="005A5F3E" w:rsidP="002A5AE3">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087926" w14:textId="3D830C15" w:rsidR="005A5F3E" w:rsidRDefault="005A5F3E" w:rsidP="002A5AE3">
            <w:pPr>
              <w:pStyle w:val="TAC"/>
              <w:rPr>
                <w:sz w:val="16"/>
                <w:szCs w:val="16"/>
              </w:rPr>
            </w:pPr>
            <w:r>
              <w:rPr>
                <w:sz w:val="16"/>
                <w:szCs w:val="16"/>
              </w:rPr>
              <w:t>17.4.0</w:t>
            </w:r>
          </w:p>
        </w:tc>
      </w:tr>
      <w:tr w:rsidR="0043494A" w14:paraId="3EDF5980"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7135CA8" w14:textId="19795F97" w:rsidR="0043494A" w:rsidRDefault="0043494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D66E9A" w14:textId="6054E065" w:rsidR="0043494A" w:rsidRDefault="0043494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5DE50F" w14:textId="6CDC4A4A" w:rsidR="0043494A" w:rsidRPr="005A5F3E" w:rsidRDefault="0043494A" w:rsidP="002A5AE3">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29457E" w14:textId="3141CE14" w:rsidR="0043494A" w:rsidRDefault="0043494A" w:rsidP="002A5AE3">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5BD2D4" w14:textId="3B230F01" w:rsidR="0043494A" w:rsidRDefault="0043494A"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B409F9" w14:textId="5A9BCF46" w:rsidR="0043494A" w:rsidRDefault="0043494A"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F7211" w14:textId="08593716" w:rsidR="0043494A" w:rsidRDefault="0043494A" w:rsidP="002A5AE3">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F7E380" w14:textId="03255A61" w:rsidR="0043494A" w:rsidRDefault="0043494A" w:rsidP="002A5AE3">
            <w:pPr>
              <w:pStyle w:val="TAC"/>
              <w:rPr>
                <w:sz w:val="16"/>
                <w:szCs w:val="16"/>
              </w:rPr>
            </w:pPr>
            <w:r>
              <w:rPr>
                <w:sz w:val="16"/>
                <w:szCs w:val="16"/>
              </w:rPr>
              <w:t>17.4.0</w:t>
            </w:r>
          </w:p>
        </w:tc>
      </w:tr>
      <w:tr w:rsidR="0043494A" w14:paraId="2F2D92C7"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7DBEDE5D" w14:textId="0264A7D3" w:rsidR="0043494A" w:rsidRDefault="0043494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6594B7" w14:textId="6A8700B9" w:rsidR="0043494A" w:rsidRDefault="0043494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06FEEE" w14:textId="03A2F795" w:rsidR="0043494A" w:rsidRPr="0043494A" w:rsidRDefault="0043494A" w:rsidP="002A5AE3">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ED11F" w14:textId="7E32C8B2" w:rsidR="0043494A" w:rsidRDefault="0043494A" w:rsidP="002A5AE3">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5951E0" w14:textId="27813C27" w:rsidR="0043494A" w:rsidRDefault="0043494A"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A6E061" w14:textId="6797F4F3" w:rsidR="0043494A" w:rsidRDefault="0043494A"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FAD98F" w14:textId="61C027AF" w:rsidR="0043494A" w:rsidRDefault="0043494A" w:rsidP="002A5AE3">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790124" w14:textId="13574251" w:rsidR="0043494A" w:rsidRDefault="0043494A" w:rsidP="002A5AE3">
            <w:pPr>
              <w:pStyle w:val="TAC"/>
              <w:rPr>
                <w:sz w:val="16"/>
                <w:szCs w:val="16"/>
              </w:rPr>
            </w:pPr>
            <w:r>
              <w:rPr>
                <w:sz w:val="16"/>
                <w:szCs w:val="16"/>
              </w:rPr>
              <w:t>17.4.0</w:t>
            </w:r>
          </w:p>
        </w:tc>
      </w:tr>
      <w:tr w:rsidR="005957AA" w14:paraId="0EF762C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72A539F8" w14:textId="43960460" w:rsidR="005957AA" w:rsidRDefault="005957A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ADE524" w14:textId="6D32AFAA" w:rsidR="005957AA" w:rsidRDefault="005957A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3C6E44" w14:textId="0AEA25AF" w:rsidR="005957AA" w:rsidRPr="0043494A" w:rsidRDefault="005957AA" w:rsidP="002A5AE3">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5F1EE4" w14:textId="0345B080" w:rsidR="005957AA" w:rsidRDefault="005957AA" w:rsidP="002A5AE3">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30D1CB" w14:textId="02E8D720" w:rsidR="005957AA" w:rsidRDefault="005957AA" w:rsidP="002A5AE3">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ED1EBA" w14:textId="1F0BA911" w:rsidR="005957AA" w:rsidRDefault="005957AA"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C0B870" w14:textId="46A8A452" w:rsidR="005957AA" w:rsidRDefault="005957AA" w:rsidP="002A5AE3">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70659F" w14:textId="4CDA49BB" w:rsidR="005957AA" w:rsidRDefault="005957AA" w:rsidP="002A5AE3">
            <w:pPr>
              <w:pStyle w:val="TAC"/>
              <w:rPr>
                <w:sz w:val="16"/>
                <w:szCs w:val="16"/>
              </w:rPr>
            </w:pPr>
            <w:r>
              <w:rPr>
                <w:sz w:val="16"/>
                <w:szCs w:val="16"/>
              </w:rPr>
              <w:t>17.4.0</w:t>
            </w:r>
          </w:p>
        </w:tc>
      </w:tr>
      <w:tr w:rsidR="005957AA" w14:paraId="7F41E16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BC83A61" w14:textId="1D72120E" w:rsidR="005957AA" w:rsidRDefault="005957A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7457B5" w14:textId="3C2B5583" w:rsidR="005957AA" w:rsidRDefault="005957A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584A1" w14:textId="4A861294" w:rsidR="005957AA" w:rsidRPr="005957AA" w:rsidRDefault="005957AA" w:rsidP="002A5AE3">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CE186F" w14:textId="6CF7A270" w:rsidR="005957AA" w:rsidRDefault="005957AA" w:rsidP="002A5AE3">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C5594" w14:textId="203D10A1" w:rsidR="005957AA" w:rsidRDefault="005957AA"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BC073F" w14:textId="44F93D24" w:rsidR="005957AA" w:rsidRDefault="005957AA"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6EFF17" w14:textId="548A5F5A" w:rsidR="005957AA" w:rsidRDefault="005957AA" w:rsidP="002A5AE3">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3CCAED" w14:textId="555AEF5E" w:rsidR="005957AA" w:rsidRDefault="005957AA" w:rsidP="002A5AE3">
            <w:pPr>
              <w:pStyle w:val="TAC"/>
              <w:rPr>
                <w:sz w:val="16"/>
                <w:szCs w:val="16"/>
              </w:rPr>
            </w:pPr>
            <w:r>
              <w:rPr>
                <w:sz w:val="16"/>
                <w:szCs w:val="16"/>
              </w:rPr>
              <w:t>17.4.0</w:t>
            </w:r>
          </w:p>
        </w:tc>
      </w:tr>
      <w:tr w:rsidR="00CD7A3C" w14:paraId="76B1F37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88AE610" w14:textId="23D5453E" w:rsidR="00CD7A3C" w:rsidRDefault="00CD7A3C"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A8A39E" w14:textId="47CE137F" w:rsidR="00CD7A3C" w:rsidRDefault="00CD7A3C"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99B9E5" w14:textId="0C9C9D17" w:rsidR="00CD7A3C" w:rsidRPr="005957AA" w:rsidRDefault="00CD7A3C" w:rsidP="002A5AE3">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7D4354" w14:textId="6C24EFCA" w:rsidR="00CD7A3C" w:rsidRDefault="00CD7A3C" w:rsidP="002A5AE3">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8CF61D" w14:textId="63279446" w:rsidR="00CD7A3C" w:rsidRDefault="00CD7A3C"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CA6F1B" w14:textId="6AA47746" w:rsidR="00CD7A3C" w:rsidRDefault="00CD7A3C"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153DF7" w14:textId="5F5D5A4E" w:rsidR="00CD7A3C" w:rsidRDefault="00CD7A3C" w:rsidP="002A5AE3">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F720CB" w14:textId="541B8664" w:rsidR="00CD7A3C" w:rsidRDefault="00CD7A3C" w:rsidP="002A5AE3">
            <w:pPr>
              <w:pStyle w:val="TAC"/>
              <w:rPr>
                <w:sz w:val="16"/>
                <w:szCs w:val="16"/>
              </w:rPr>
            </w:pPr>
            <w:r>
              <w:rPr>
                <w:sz w:val="16"/>
                <w:szCs w:val="16"/>
              </w:rPr>
              <w:t>17.4.0</w:t>
            </w:r>
          </w:p>
        </w:tc>
      </w:tr>
      <w:tr w:rsidR="00EA2B17" w14:paraId="6D43856B"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D2EFFBB" w14:textId="52623BBA" w:rsidR="00EA2B17" w:rsidRDefault="00EA2B17"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158CD1" w14:textId="1D9A311A" w:rsidR="00EA2B17" w:rsidRDefault="00EA2B17"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7E646" w14:textId="16D205E9" w:rsidR="00EA2B17" w:rsidRPr="00CD7A3C" w:rsidRDefault="00EA2B17" w:rsidP="002A5AE3">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D9D5AF" w14:textId="62ADFFD7" w:rsidR="00EA2B17" w:rsidRDefault="00EA2B17" w:rsidP="002A5AE3">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E774A4" w14:textId="5CD6AF7F" w:rsidR="00EA2B17" w:rsidRDefault="00EA2B17"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7277CA" w14:textId="29704425" w:rsidR="00EA2B17" w:rsidRDefault="00EA2B17"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6A73C5" w14:textId="501593BF" w:rsidR="00EA2B17" w:rsidRDefault="00EA2B17" w:rsidP="002A5AE3">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E84247" w14:textId="6974CB5B" w:rsidR="00EA2B17" w:rsidRDefault="00EA2B17" w:rsidP="002A5AE3">
            <w:pPr>
              <w:pStyle w:val="TAC"/>
              <w:rPr>
                <w:sz w:val="16"/>
                <w:szCs w:val="16"/>
              </w:rPr>
            </w:pPr>
            <w:r>
              <w:rPr>
                <w:sz w:val="16"/>
                <w:szCs w:val="16"/>
              </w:rPr>
              <w:t>17.4.0</w:t>
            </w:r>
          </w:p>
        </w:tc>
      </w:tr>
      <w:tr w:rsidR="00055599" w14:paraId="5A93462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95B2EAC" w14:textId="5EF8402E" w:rsidR="00055599" w:rsidRDefault="00055599"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1A48E9" w14:textId="74C30D02" w:rsidR="00055599" w:rsidRDefault="00055599"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BF6F9" w14:textId="60FFC4AA" w:rsidR="00055599" w:rsidRPr="00EA2B17" w:rsidRDefault="00055599" w:rsidP="002A5AE3">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1EE909C" w14:textId="5BD50A68" w:rsidR="00055599" w:rsidRDefault="00055599" w:rsidP="002A5AE3">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2EAEED" w14:textId="084BB366" w:rsidR="00055599" w:rsidRDefault="00055599"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F9967C" w14:textId="107AFC5F" w:rsidR="00055599" w:rsidRDefault="00055599"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0EEB76" w14:textId="3786C2C0" w:rsidR="00055599" w:rsidRDefault="00055599" w:rsidP="002A5AE3">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6BF498" w14:textId="00525495" w:rsidR="00055599" w:rsidRDefault="00055599" w:rsidP="002A5AE3">
            <w:pPr>
              <w:pStyle w:val="TAC"/>
              <w:rPr>
                <w:sz w:val="16"/>
                <w:szCs w:val="16"/>
              </w:rPr>
            </w:pPr>
            <w:r>
              <w:rPr>
                <w:sz w:val="16"/>
                <w:szCs w:val="16"/>
              </w:rPr>
              <w:t>17.4.0</w:t>
            </w:r>
          </w:p>
        </w:tc>
      </w:tr>
      <w:tr w:rsidR="001231C1" w14:paraId="219849D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0E50825" w14:textId="6A563770" w:rsidR="001231C1" w:rsidRDefault="001231C1"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765D51" w14:textId="0899BE93" w:rsidR="001231C1" w:rsidRDefault="001231C1"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E6B927" w14:textId="0117370D" w:rsidR="001231C1" w:rsidRPr="00055599" w:rsidRDefault="001231C1" w:rsidP="002A5AE3">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59E702" w14:textId="26AA8571" w:rsidR="001231C1" w:rsidRDefault="001231C1" w:rsidP="002A5AE3">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000967" w14:textId="58A4F574" w:rsidR="001231C1" w:rsidRDefault="001231C1"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756773" w14:textId="1E7AC4B0" w:rsidR="001231C1" w:rsidRDefault="001231C1" w:rsidP="002A5AE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0E4EA4" w14:textId="1318B518" w:rsidR="001231C1" w:rsidRDefault="001231C1" w:rsidP="002A5AE3">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EBB555" w14:textId="342D30BA" w:rsidR="001231C1" w:rsidRDefault="001231C1" w:rsidP="002A5AE3">
            <w:pPr>
              <w:pStyle w:val="TAC"/>
              <w:rPr>
                <w:sz w:val="16"/>
                <w:szCs w:val="16"/>
              </w:rPr>
            </w:pPr>
            <w:r>
              <w:rPr>
                <w:sz w:val="16"/>
                <w:szCs w:val="16"/>
              </w:rPr>
              <w:t>17.4.0</w:t>
            </w:r>
          </w:p>
        </w:tc>
      </w:tr>
      <w:tr w:rsidR="007F2009" w14:paraId="7FA88C47"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18ED76F" w14:textId="001A8339" w:rsidR="007F2009" w:rsidRDefault="007F2009"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EB6B42" w14:textId="1428C5E7" w:rsidR="007F2009" w:rsidRDefault="007F2009"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7E83B6" w14:textId="2B7503DC" w:rsidR="007F2009" w:rsidRPr="001231C1" w:rsidRDefault="007F2009" w:rsidP="002A5AE3">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FDAED" w14:textId="255911F9" w:rsidR="007F2009" w:rsidRDefault="007F2009" w:rsidP="002A5AE3">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E68AC" w14:textId="2FCFA9E4" w:rsidR="007F2009" w:rsidRDefault="007F2009"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927FA0" w14:textId="625F47EF" w:rsidR="007F2009" w:rsidRDefault="007F2009"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37019A" w14:textId="46EFD6E3" w:rsidR="007F2009" w:rsidRDefault="007F2009" w:rsidP="002A5AE3">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45610B" w14:textId="1B2731F5" w:rsidR="007F2009" w:rsidRDefault="007F2009" w:rsidP="002A5AE3">
            <w:pPr>
              <w:pStyle w:val="TAC"/>
              <w:rPr>
                <w:sz w:val="16"/>
                <w:szCs w:val="16"/>
              </w:rPr>
            </w:pPr>
            <w:r>
              <w:rPr>
                <w:sz w:val="16"/>
                <w:szCs w:val="16"/>
              </w:rPr>
              <w:t>17.4.0</w:t>
            </w:r>
          </w:p>
        </w:tc>
      </w:tr>
      <w:tr w:rsidR="0043305A" w14:paraId="0564473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27C51B3" w14:textId="730D7D2B" w:rsidR="0043305A" w:rsidRDefault="0043305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57155E" w14:textId="6787D98C" w:rsidR="0043305A" w:rsidRDefault="0043305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BB315" w14:textId="7CC86F89" w:rsidR="0043305A" w:rsidRPr="007F2009" w:rsidRDefault="0043305A" w:rsidP="002A5AE3">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71F0BD" w14:textId="76879288" w:rsidR="0043305A" w:rsidRDefault="0043305A" w:rsidP="002A5AE3">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2D60C5" w14:textId="7D39F032" w:rsidR="0043305A" w:rsidRDefault="0043305A"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E644CD" w14:textId="236A0F48" w:rsidR="0043305A" w:rsidRDefault="0043305A"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EA4125" w14:textId="3E65C810" w:rsidR="0043305A" w:rsidRDefault="0043305A" w:rsidP="002A5AE3">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D1E5A8" w14:textId="07B89B8C" w:rsidR="0043305A" w:rsidRDefault="0043305A" w:rsidP="002A5AE3">
            <w:pPr>
              <w:pStyle w:val="TAC"/>
              <w:rPr>
                <w:sz w:val="16"/>
                <w:szCs w:val="16"/>
              </w:rPr>
            </w:pPr>
            <w:r>
              <w:rPr>
                <w:sz w:val="16"/>
                <w:szCs w:val="16"/>
              </w:rPr>
              <w:t>17.4.0</w:t>
            </w:r>
          </w:p>
        </w:tc>
      </w:tr>
      <w:tr w:rsidR="0009375B" w14:paraId="28C4898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B788480" w14:textId="16DD90DC" w:rsidR="0009375B" w:rsidRDefault="0009375B"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800615" w14:textId="4D0B08F6" w:rsidR="0009375B" w:rsidRDefault="0009375B"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761677" w14:textId="3AC4E94E" w:rsidR="0009375B" w:rsidRPr="0043305A" w:rsidRDefault="0009375B" w:rsidP="002A5AE3">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48ADF8" w14:textId="2DCCDA0F" w:rsidR="0009375B" w:rsidRDefault="0009375B" w:rsidP="002A5AE3">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46DBAA" w14:textId="04753A2E" w:rsidR="0009375B" w:rsidRDefault="0009375B" w:rsidP="002A5AE3">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65B0B2" w14:textId="2E3F66D9" w:rsidR="0009375B" w:rsidRDefault="0009375B"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386F62" w14:textId="6DD05DFC" w:rsidR="0009375B" w:rsidRDefault="0009375B" w:rsidP="002A5AE3">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5F0D3" w14:textId="36C9C85F" w:rsidR="0009375B" w:rsidRDefault="0009375B" w:rsidP="002A5AE3">
            <w:pPr>
              <w:pStyle w:val="TAC"/>
              <w:rPr>
                <w:sz w:val="16"/>
                <w:szCs w:val="16"/>
              </w:rPr>
            </w:pPr>
            <w:r>
              <w:rPr>
                <w:sz w:val="16"/>
                <w:szCs w:val="16"/>
              </w:rPr>
              <w:t>17.4.0</w:t>
            </w:r>
          </w:p>
        </w:tc>
      </w:tr>
      <w:tr w:rsidR="0009375B" w14:paraId="72DB68B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E23B744" w14:textId="664E3683" w:rsidR="0009375B" w:rsidRDefault="0009375B"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A8A43" w14:textId="618E209F" w:rsidR="0009375B" w:rsidRDefault="0009375B"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D70F06" w14:textId="27DD697B" w:rsidR="0009375B" w:rsidRPr="0009375B" w:rsidRDefault="0009375B" w:rsidP="002A5AE3">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681520" w14:textId="2F520E0C" w:rsidR="0009375B" w:rsidRDefault="0009375B" w:rsidP="002A5AE3">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FF2C16" w14:textId="4A40BD07" w:rsidR="0009375B" w:rsidRDefault="0009375B"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4B426D" w14:textId="18E90873" w:rsidR="0009375B" w:rsidRDefault="0009375B"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4021F1" w14:textId="7C99B8E1" w:rsidR="0009375B" w:rsidRDefault="0009375B" w:rsidP="002A5AE3">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630C4C" w14:textId="65B35EDB" w:rsidR="0009375B" w:rsidRDefault="0009375B" w:rsidP="002A5AE3">
            <w:pPr>
              <w:pStyle w:val="TAC"/>
              <w:rPr>
                <w:sz w:val="16"/>
                <w:szCs w:val="16"/>
              </w:rPr>
            </w:pPr>
            <w:r>
              <w:rPr>
                <w:sz w:val="16"/>
                <w:szCs w:val="16"/>
              </w:rPr>
              <w:t>17.4.0</w:t>
            </w:r>
          </w:p>
        </w:tc>
      </w:tr>
      <w:tr w:rsidR="0009375B" w14:paraId="25ABFFE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61A653E" w14:textId="5285CFB5" w:rsidR="0009375B" w:rsidRDefault="0009375B"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AABB97" w14:textId="727E3DD3" w:rsidR="0009375B" w:rsidRDefault="0009375B"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EB4EF1" w14:textId="3EB4C63F" w:rsidR="0009375B" w:rsidRPr="0009375B" w:rsidRDefault="0009375B" w:rsidP="002A5AE3">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407182" w14:textId="2552A536" w:rsidR="0009375B" w:rsidRDefault="0009375B" w:rsidP="002A5AE3">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F48AA" w14:textId="77D8CF55" w:rsidR="0009375B" w:rsidRDefault="0009375B"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383B1" w14:textId="5DEA4561" w:rsidR="0009375B" w:rsidRDefault="0009375B"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FFF74A" w14:textId="321D0EDC" w:rsidR="0009375B" w:rsidRDefault="0009375B" w:rsidP="002A5AE3">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BEB17D" w14:textId="6661643E" w:rsidR="0009375B" w:rsidRDefault="0009375B" w:rsidP="002A5AE3">
            <w:pPr>
              <w:pStyle w:val="TAC"/>
              <w:rPr>
                <w:sz w:val="16"/>
                <w:szCs w:val="16"/>
              </w:rPr>
            </w:pPr>
            <w:r>
              <w:rPr>
                <w:sz w:val="16"/>
                <w:szCs w:val="16"/>
              </w:rPr>
              <w:t>17.4.0</w:t>
            </w:r>
          </w:p>
        </w:tc>
      </w:tr>
      <w:tr w:rsidR="00EE201A" w14:paraId="327A1FA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7337DA93" w14:textId="121DD7F0" w:rsidR="00EE201A" w:rsidRDefault="00EE201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C924DA" w14:textId="1DF1CC7C" w:rsidR="00EE201A" w:rsidRDefault="00EE201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9784F3" w14:textId="3280587E" w:rsidR="00EE201A" w:rsidRPr="0009375B" w:rsidRDefault="00EE201A" w:rsidP="002A5AE3">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46299" w14:textId="2857525B" w:rsidR="00EE201A" w:rsidRDefault="00EE201A" w:rsidP="002A5AE3">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D77F64" w14:textId="317B57D1" w:rsidR="00EE201A" w:rsidRDefault="00EE201A"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3F0A40" w14:textId="5B005AFE" w:rsidR="00EE201A" w:rsidRDefault="00EE201A"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791ACF" w14:textId="6B6BA382" w:rsidR="00EE201A" w:rsidRDefault="00EE201A" w:rsidP="002A5AE3">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063DB5" w14:textId="633E93DF" w:rsidR="00EE201A" w:rsidRDefault="00EE201A" w:rsidP="002A5AE3">
            <w:pPr>
              <w:pStyle w:val="TAC"/>
              <w:rPr>
                <w:sz w:val="16"/>
                <w:szCs w:val="16"/>
              </w:rPr>
            </w:pPr>
            <w:r>
              <w:rPr>
                <w:sz w:val="16"/>
                <w:szCs w:val="16"/>
              </w:rPr>
              <w:t>17.4.0</w:t>
            </w:r>
          </w:p>
        </w:tc>
      </w:tr>
      <w:tr w:rsidR="001125AA" w14:paraId="2436137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1659931" w14:textId="4994E3D1" w:rsidR="001125AA" w:rsidRDefault="001125AA"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B2A8D2" w14:textId="6FF495E0" w:rsidR="001125AA" w:rsidRDefault="001125AA"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0346B9" w14:textId="7A548D77" w:rsidR="001125AA" w:rsidRPr="00EE201A" w:rsidRDefault="001125AA" w:rsidP="002A5AE3">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BD02A8" w14:textId="6F805A98" w:rsidR="001125AA" w:rsidRDefault="001125AA" w:rsidP="002A5AE3">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1BC840" w14:textId="3B5D704B" w:rsidR="001125AA" w:rsidRDefault="001125AA"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1FE8" w14:textId="2B142D86" w:rsidR="001125AA" w:rsidRDefault="001125AA"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7AED41" w14:textId="2234053E" w:rsidR="001125AA" w:rsidRDefault="001125AA" w:rsidP="002A5AE3">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ECDF10" w14:textId="717A40F4" w:rsidR="001125AA" w:rsidRDefault="001125AA" w:rsidP="002A5AE3">
            <w:pPr>
              <w:pStyle w:val="TAC"/>
              <w:rPr>
                <w:sz w:val="16"/>
                <w:szCs w:val="16"/>
              </w:rPr>
            </w:pPr>
            <w:r>
              <w:rPr>
                <w:sz w:val="16"/>
                <w:szCs w:val="16"/>
              </w:rPr>
              <w:t>17.4.0</w:t>
            </w:r>
          </w:p>
        </w:tc>
      </w:tr>
      <w:tr w:rsidR="00442968" w14:paraId="46417C0F"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949686D" w14:textId="59413506" w:rsidR="00442968" w:rsidRDefault="00442968"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380693" w14:textId="359BFE66" w:rsidR="00442968" w:rsidRDefault="00442968"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60FB3C" w14:textId="06FE2C9F" w:rsidR="00442968" w:rsidRPr="001125AA" w:rsidRDefault="0049359A" w:rsidP="002A5AE3">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9311B9" w14:textId="70682981" w:rsidR="00442968" w:rsidRDefault="00442968" w:rsidP="002A5AE3">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BD9C0" w14:textId="00CFD77B" w:rsidR="00442968" w:rsidRDefault="00442968" w:rsidP="002A5AE3">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7D51AB" w14:textId="143929F9" w:rsidR="00442968" w:rsidRDefault="00442968"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B312CB" w14:textId="15F3937B" w:rsidR="00442968" w:rsidRDefault="00442968" w:rsidP="002A5AE3">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4D162" w14:textId="1FF36CE9" w:rsidR="00442968" w:rsidRDefault="00442968" w:rsidP="002A5AE3">
            <w:pPr>
              <w:pStyle w:val="TAC"/>
              <w:rPr>
                <w:sz w:val="16"/>
                <w:szCs w:val="16"/>
              </w:rPr>
            </w:pPr>
            <w:r>
              <w:rPr>
                <w:sz w:val="16"/>
                <w:szCs w:val="16"/>
              </w:rPr>
              <w:t>17.4.0</w:t>
            </w:r>
          </w:p>
        </w:tc>
      </w:tr>
      <w:tr w:rsidR="004D051C" w14:paraId="42F7436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7A862032" w14:textId="22E2689E" w:rsidR="004D051C" w:rsidRDefault="004D051C"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8E147B" w14:textId="62D43BD4" w:rsidR="004D051C" w:rsidRDefault="004D051C"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B45EF8" w14:textId="43DBD5BF" w:rsidR="004D051C" w:rsidRPr="0049359A" w:rsidRDefault="004D051C" w:rsidP="002A5AE3">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AC10FC" w14:textId="4F3D2577" w:rsidR="004D051C" w:rsidRDefault="004D051C" w:rsidP="002A5AE3">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145290" w14:textId="7B1771F9" w:rsidR="004D051C" w:rsidRDefault="004D051C"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B02EF0" w14:textId="363BF87D" w:rsidR="004D051C" w:rsidRDefault="004D051C"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0571C0" w14:textId="077F7193" w:rsidR="004D051C" w:rsidRDefault="004D051C" w:rsidP="002A5AE3">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E98DF1" w14:textId="628CE414" w:rsidR="004D051C" w:rsidRDefault="004D051C" w:rsidP="002A5AE3">
            <w:pPr>
              <w:pStyle w:val="TAC"/>
              <w:rPr>
                <w:sz w:val="16"/>
                <w:szCs w:val="16"/>
              </w:rPr>
            </w:pPr>
            <w:r>
              <w:rPr>
                <w:sz w:val="16"/>
                <w:szCs w:val="16"/>
              </w:rPr>
              <w:t>17.4.0</w:t>
            </w:r>
          </w:p>
        </w:tc>
      </w:tr>
      <w:tr w:rsidR="00DA5AB8" w14:paraId="47654DC4"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935EF01" w14:textId="146530C5" w:rsidR="00DA5AB8" w:rsidRDefault="00DA5AB8"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1EB4B4" w14:textId="090CC3DF" w:rsidR="00DA5AB8" w:rsidRDefault="00DA5AB8"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5833" w14:textId="7EC88DC6" w:rsidR="00DA5AB8" w:rsidRPr="004D051C" w:rsidRDefault="00DA5AB8" w:rsidP="002A5AE3">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CF6B47" w14:textId="409042DB" w:rsidR="00DA5AB8" w:rsidRDefault="00DA5AB8" w:rsidP="002A5AE3">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358F5" w14:textId="300AC323" w:rsidR="00DA5AB8" w:rsidRDefault="00DA5AB8"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88AADC" w14:textId="446D51C3" w:rsidR="00DA5AB8" w:rsidRDefault="00DA5AB8"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0F9D81" w14:textId="168BFE93" w:rsidR="00DA5AB8" w:rsidRDefault="00DA5AB8" w:rsidP="002A5AE3">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A20B3" w14:textId="79B418B1" w:rsidR="00DA5AB8" w:rsidRDefault="00DA5AB8" w:rsidP="002A5AE3">
            <w:pPr>
              <w:pStyle w:val="TAC"/>
              <w:rPr>
                <w:sz w:val="16"/>
                <w:szCs w:val="16"/>
              </w:rPr>
            </w:pPr>
            <w:r>
              <w:rPr>
                <w:sz w:val="16"/>
                <w:szCs w:val="16"/>
              </w:rPr>
              <w:t>17.4.0</w:t>
            </w:r>
          </w:p>
        </w:tc>
      </w:tr>
      <w:tr w:rsidR="004C0C64" w14:paraId="261F333F"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A2E4D00" w14:textId="15FDB688" w:rsidR="004C0C64" w:rsidRDefault="004C0C64"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4CAA14" w14:textId="41502D30" w:rsidR="004C0C64" w:rsidRDefault="004C0C64"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259A21" w14:textId="35CB475C" w:rsidR="004C0C64" w:rsidRPr="00DA5AB8" w:rsidRDefault="004C0C64" w:rsidP="002A5AE3">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6CE29" w14:textId="4F90C1CA" w:rsidR="004C0C64" w:rsidRDefault="004C0C64" w:rsidP="002A5AE3">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FE392" w14:textId="3672A8E6" w:rsidR="004C0C64" w:rsidRDefault="004C0C64"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7A285C" w14:textId="3C0D6FA5" w:rsidR="004C0C64" w:rsidRDefault="004C0C64"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6B46D6" w14:textId="6CE6268D" w:rsidR="004C0C64" w:rsidRDefault="004C0C64" w:rsidP="002A5AE3">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894B6B" w14:textId="33392B58" w:rsidR="004C0C64" w:rsidRDefault="004C0C64" w:rsidP="002A5AE3">
            <w:pPr>
              <w:pStyle w:val="TAC"/>
              <w:rPr>
                <w:sz w:val="16"/>
                <w:szCs w:val="16"/>
              </w:rPr>
            </w:pPr>
            <w:r>
              <w:rPr>
                <w:sz w:val="16"/>
                <w:szCs w:val="16"/>
              </w:rPr>
              <w:t>17.4.0</w:t>
            </w:r>
          </w:p>
        </w:tc>
      </w:tr>
      <w:tr w:rsidR="00135237" w14:paraId="73288D7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B85AE84" w14:textId="75C7E61E" w:rsidR="00135237" w:rsidRDefault="00135237"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4DDCA" w14:textId="10D40FA7" w:rsidR="00135237" w:rsidRDefault="00135237"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3D4E13" w14:textId="620CF850" w:rsidR="00135237" w:rsidRPr="004C0C64" w:rsidRDefault="00135237" w:rsidP="002A5AE3">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E8F185" w14:textId="5589FE14" w:rsidR="00135237" w:rsidRDefault="00135237" w:rsidP="002A5AE3">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861ACA" w14:textId="569C3855" w:rsidR="00135237" w:rsidRDefault="00135237"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BE75F3" w14:textId="5EFCABE6" w:rsidR="00135237" w:rsidRDefault="00135237"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BFC3F4" w14:textId="39D60C1B" w:rsidR="00135237" w:rsidRDefault="00135237" w:rsidP="002A5AE3">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CD259B" w14:textId="512CE843" w:rsidR="00135237" w:rsidRDefault="00135237" w:rsidP="002A5AE3">
            <w:pPr>
              <w:pStyle w:val="TAC"/>
              <w:rPr>
                <w:sz w:val="16"/>
                <w:szCs w:val="16"/>
              </w:rPr>
            </w:pPr>
            <w:r>
              <w:rPr>
                <w:sz w:val="16"/>
                <w:szCs w:val="16"/>
              </w:rPr>
              <w:t>17.4.0</w:t>
            </w:r>
          </w:p>
        </w:tc>
      </w:tr>
      <w:tr w:rsidR="006155DD" w14:paraId="5CCAED8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9D33FDA" w14:textId="70082A8A" w:rsidR="006155DD" w:rsidRDefault="006155DD" w:rsidP="002A5AE3">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4571C7" w14:textId="0454D4B1" w:rsidR="006155DD" w:rsidRDefault="006155DD" w:rsidP="002A5AE3">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2AA221" w14:textId="50FBB27E" w:rsidR="006155DD" w:rsidRPr="00135237" w:rsidRDefault="006155DD" w:rsidP="002A5AE3">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9AA6B9" w14:textId="276276A5" w:rsidR="006155DD" w:rsidRDefault="006155DD" w:rsidP="002A5AE3">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FB0622" w14:textId="324F3FFE" w:rsidR="006155DD" w:rsidRDefault="006155DD" w:rsidP="002A5AE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273B2B" w14:textId="0F18B6ED" w:rsidR="006155DD" w:rsidRDefault="006155DD" w:rsidP="002A5AE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159AEB" w14:textId="0556A86F" w:rsidR="006155DD" w:rsidRDefault="006155DD" w:rsidP="002A5AE3">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E4E8FD" w14:textId="22CFBAC2" w:rsidR="006155DD" w:rsidRDefault="006155DD" w:rsidP="002A5AE3">
            <w:pPr>
              <w:pStyle w:val="TAC"/>
              <w:rPr>
                <w:sz w:val="16"/>
                <w:szCs w:val="16"/>
              </w:rPr>
            </w:pPr>
            <w:r>
              <w:rPr>
                <w:sz w:val="16"/>
                <w:szCs w:val="16"/>
              </w:rPr>
              <w:t>17.4.0</w:t>
            </w:r>
          </w:p>
        </w:tc>
      </w:tr>
    </w:tbl>
    <w:p w14:paraId="6D67DA6F" w14:textId="77777777" w:rsidR="00791EB5" w:rsidRPr="00D32BA1" w:rsidRDefault="00791EB5" w:rsidP="00791EB5">
      <w:pPr>
        <w:rPr>
          <w:rFonts w:ascii="Arial" w:hAnsi="Arial"/>
          <w:sz w:val="16"/>
          <w:szCs w:val="16"/>
        </w:rPr>
      </w:pPr>
    </w:p>
    <w:sectPr w:rsidR="00791EB5" w:rsidRPr="00D32BA1">
      <w:headerReference w:type="default" r:id="rId32"/>
      <w:footerReference w:type="default" r:id="rId3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B7A6E" w14:textId="77777777" w:rsidR="00115ECA" w:rsidRDefault="00115ECA">
      <w:r>
        <w:separator/>
      </w:r>
    </w:p>
  </w:endnote>
  <w:endnote w:type="continuationSeparator" w:id="0">
    <w:p w14:paraId="71867B9C" w14:textId="77777777" w:rsidR="00115ECA" w:rsidRDefault="0011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782D8" w14:textId="77777777" w:rsidR="00CB1BFF" w:rsidRDefault="00CB1BFF">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AE9B3" w14:textId="77777777" w:rsidR="00115ECA" w:rsidRDefault="00115ECA">
      <w:r>
        <w:separator/>
      </w:r>
    </w:p>
  </w:footnote>
  <w:footnote w:type="continuationSeparator" w:id="0">
    <w:p w14:paraId="3FC6359D" w14:textId="77777777" w:rsidR="00115ECA" w:rsidRDefault="00115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2CBE5" w14:textId="77777777" w:rsidR="00CB1BFF" w:rsidRDefault="00CB1BFF">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5F3A6D65"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A571CF">
      <w:t>3GPP TS 23.122 V17.4.0 (2021-09)</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55AA9879" w:rsidR="00CB1BFF" w:rsidRDefault="00CB1BFF">
    <w:pPr>
      <w:pStyle w:val="Header"/>
      <w:framePr w:wrap="around" w:vAnchor="text" w:hAnchor="margin" w:y="1"/>
      <w:widowControl/>
    </w:pPr>
    <w:r>
      <w:fldChar w:fldCharType="begin"/>
    </w:r>
    <w:r>
      <w:instrText xml:space="preserve"> styleref ZGSM </w:instrText>
    </w:r>
    <w:r>
      <w:fldChar w:fldCharType="separate"/>
    </w:r>
    <w:r w:rsidR="00A571CF">
      <w:t>Release 17</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41969"/>
    <w:rsid w:val="00045011"/>
    <w:rsid w:val="00046069"/>
    <w:rsid w:val="0005109F"/>
    <w:rsid w:val="0005216F"/>
    <w:rsid w:val="00052900"/>
    <w:rsid w:val="0005516E"/>
    <w:rsid w:val="00055599"/>
    <w:rsid w:val="00060DA0"/>
    <w:rsid w:val="00062B77"/>
    <w:rsid w:val="000634A4"/>
    <w:rsid w:val="00067D67"/>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1ED"/>
    <w:rsid w:val="006D6205"/>
    <w:rsid w:val="006E5002"/>
    <w:rsid w:val="006F1F0D"/>
    <w:rsid w:val="006F3ECE"/>
    <w:rsid w:val="006F559A"/>
    <w:rsid w:val="006F7153"/>
    <w:rsid w:val="006F7F7F"/>
    <w:rsid w:val="0070712F"/>
    <w:rsid w:val="0070741D"/>
    <w:rsid w:val="00707A43"/>
    <w:rsid w:val="00707E40"/>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43A2"/>
    <w:rsid w:val="00A07100"/>
    <w:rsid w:val="00A12D1D"/>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5AB8"/>
    <w:rsid w:val="00DA6906"/>
    <w:rsid w:val="00DB224B"/>
    <w:rsid w:val="00DB2483"/>
    <w:rsid w:val="00DB768E"/>
    <w:rsid w:val="00DB7A3B"/>
    <w:rsid w:val="00DC0D86"/>
    <w:rsid w:val="00DC1325"/>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107</Pages>
  <Words>52101</Words>
  <Characters>296976</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348381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24.008_CR3283_(Rel-17)_C1-214643</cp:lastModifiedBy>
  <cp:revision>5</cp:revision>
  <cp:lastPrinted>2008-12-09T10:00:00Z</cp:lastPrinted>
  <dcterms:created xsi:type="dcterms:W3CDTF">2021-09-23T15:16:00Z</dcterms:created>
  <dcterms:modified xsi:type="dcterms:W3CDTF">2021-09-23T16:23:00Z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